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543AF2C6"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5226CE" w:rsidRPr="00C6761E">
              <w:t>18.3.0</w:t>
            </w:r>
            <w:bookmarkEnd w:id="3"/>
            <w:r w:rsidR="00D5769E" w:rsidRPr="00C6761E">
              <w:t xml:space="preserve"> </w:t>
            </w:r>
            <w:r w:rsidRPr="00C6761E">
              <w:rPr>
                <w:sz w:val="32"/>
              </w:rPr>
              <w:t>(</w:t>
            </w:r>
            <w:bookmarkStart w:id="4" w:name="issueDate"/>
            <w:r w:rsidR="005226CE" w:rsidRPr="00C6761E">
              <w:rPr>
                <w:sz w:val="32"/>
              </w:rPr>
              <w:t>2023-12</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7C057405"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DC320B" w:rsidRPr="00C6761E">
              <w:rPr>
                <w:noProof/>
                <w:sz w:val="18"/>
              </w:rPr>
              <w:t>3</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lastRenderedPageBreak/>
        <w:t>Contents</w:t>
      </w:r>
    </w:p>
    <w:p w14:paraId="32C1FCDE" w14:textId="50523080" w:rsidR="005264A4" w:rsidRDefault="004D3578">
      <w:pPr>
        <w:pStyle w:val="TOC1"/>
        <w:rPr>
          <w:rFonts w:asciiTheme="minorHAnsi" w:eastAsiaTheme="minorEastAsia" w:hAnsiTheme="minorHAnsi" w:cstheme="minorBidi"/>
          <w:noProof/>
          <w:szCs w:val="22"/>
          <w:lang w:eastAsia="en-GB"/>
        </w:rPr>
      </w:pPr>
      <w:r w:rsidRPr="00C6761E">
        <w:fldChar w:fldCharType="begin" w:fldLock="1"/>
      </w:r>
      <w:r w:rsidRPr="00C6761E">
        <w:instrText xml:space="preserve"> TOC \o "1-9" </w:instrText>
      </w:r>
      <w:r w:rsidRPr="00C6761E">
        <w:fldChar w:fldCharType="separate"/>
      </w:r>
      <w:r w:rsidR="005264A4">
        <w:rPr>
          <w:noProof/>
        </w:rPr>
        <w:t>Foreword</w:t>
      </w:r>
      <w:r w:rsidR="005264A4">
        <w:rPr>
          <w:noProof/>
        </w:rPr>
        <w:tab/>
      </w:r>
      <w:r w:rsidR="005264A4">
        <w:rPr>
          <w:noProof/>
        </w:rPr>
        <w:fldChar w:fldCharType="begin" w:fldLock="1"/>
      </w:r>
      <w:r w:rsidR="005264A4">
        <w:rPr>
          <w:noProof/>
        </w:rPr>
        <w:instrText xml:space="preserve"> PAGEREF _Toc155371643 \h </w:instrText>
      </w:r>
      <w:r w:rsidR="005264A4">
        <w:rPr>
          <w:noProof/>
        </w:rPr>
      </w:r>
      <w:r w:rsidR="005264A4">
        <w:rPr>
          <w:noProof/>
        </w:rPr>
        <w:fldChar w:fldCharType="separate"/>
      </w:r>
      <w:r w:rsidR="005264A4">
        <w:rPr>
          <w:noProof/>
        </w:rPr>
        <w:t>21</w:t>
      </w:r>
      <w:r w:rsidR="005264A4">
        <w:rPr>
          <w:noProof/>
        </w:rPr>
        <w:fldChar w:fldCharType="end"/>
      </w:r>
    </w:p>
    <w:p w14:paraId="570E91AF" w14:textId="6FCC1CA5" w:rsidR="005264A4" w:rsidRDefault="005264A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_Toc155371644 \h </w:instrText>
      </w:r>
      <w:r>
        <w:rPr>
          <w:noProof/>
        </w:rPr>
      </w:r>
      <w:r>
        <w:rPr>
          <w:noProof/>
        </w:rPr>
        <w:fldChar w:fldCharType="separate"/>
      </w:r>
      <w:r>
        <w:rPr>
          <w:noProof/>
        </w:rPr>
        <w:t>23</w:t>
      </w:r>
      <w:r>
        <w:rPr>
          <w:noProof/>
        </w:rPr>
        <w:fldChar w:fldCharType="end"/>
      </w:r>
    </w:p>
    <w:p w14:paraId="64F7D9E3" w14:textId="13C835F5" w:rsidR="005264A4" w:rsidRDefault="005264A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_Toc155371645 \h </w:instrText>
      </w:r>
      <w:r>
        <w:rPr>
          <w:noProof/>
        </w:rPr>
      </w:r>
      <w:r>
        <w:rPr>
          <w:noProof/>
        </w:rPr>
        <w:fldChar w:fldCharType="separate"/>
      </w:r>
      <w:r>
        <w:rPr>
          <w:noProof/>
        </w:rPr>
        <w:t>23</w:t>
      </w:r>
      <w:r>
        <w:rPr>
          <w:noProof/>
        </w:rPr>
        <w:fldChar w:fldCharType="end"/>
      </w:r>
    </w:p>
    <w:p w14:paraId="136EC836" w14:textId="188A08B6" w:rsidR="005264A4" w:rsidRDefault="005264A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_Toc155371646 \h </w:instrText>
      </w:r>
      <w:r>
        <w:rPr>
          <w:noProof/>
        </w:rPr>
      </w:r>
      <w:r>
        <w:rPr>
          <w:noProof/>
        </w:rPr>
        <w:fldChar w:fldCharType="separate"/>
      </w:r>
      <w:r>
        <w:rPr>
          <w:noProof/>
        </w:rPr>
        <w:t>25</w:t>
      </w:r>
      <w:r>
        <w:rPr>
          <w:noProof/>
        </w:rPr>
        <w:fldChar w:fldCharType="end"/>
      </w:r>
    </w:p>
    <w:p w14:paraId="1C0384EE" w14:textId="230C62DA" w:rsidR="005264A4" w:rsidRDefault="005264A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_Toc155371647 \h </w:instrText>
      </w:r>
      <w:r>
        <w:rPr>
          <w:noProof/>
        </w:rPr>
      </w:r>
      <w:r>
        <w:rPr>
          <w:noProof/>
        </w:rPr>
        <w:fldChar w:fldCharType="separate"/>
      </w:r>
      <w:r>
        <w:rPr>
          <w:noProof/>
        </w:rPr>
        <w:t>25</w:t>
      </w:r>
      <w:r>
        <w:rPr>
          <w:noProof/>
        </w:rPr>
        <w:fldChar w:fldCharType="end"/>
      </w:r>
    </w:p>
    <w:p w14:paraId="4E0F529C" w14:textId="0F815371" w:rsidR="005264A4" w:rsidRDefault="005264A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_Toc155371648 \h </w:instrText>
      </w:r>
      <w:r>
        <w:rPr>
          <w:noProof/>
        </w:rPr>
      </w:r>
      <w:r>
        <w:rPr>
          <w:noProof/>
        </w:rPr>
        <w:fldChar w:fldCharType="separate"/>
      </w:r>
      <w:r>
        <w:rPr>
          <w:noProof/>
        </w:rPr>
        <w:t>27</w:t>
      </w:r>
      <w:r>
        <w:rPr>
          <w:noProof/>
        </w:rPr>
        <w:fldChar w:fldCharType="end"/>
      </w:r>
    </w:p>
    <w:p w14:paraId="3CE114B2" w14:textId="05D067C8" w:rsidR="005264A4" w:rsidRDefault="005264A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_Toc155371649 \h </w:instrText>
      </w:r>
      <w:r>
        <w:rPr>
          <w:noProof/>
        </w:rPr>
      </w:r>
      <w:r>
        <w:rPr>
          <w:noProof/>
        </w:rPr>
        <w:fldChar w:fldCharType="separate"/>
      </w:r>
      <w:r>
        <w:rPr>
          <w:noProof/>
        </w:rPr>
        <w:t>27</w:t>
      </w:r>
      <w:r>
        <w:rPr>
          <w:noProof/>
        </w:rPr>
        <w:fldChar w:fldCharType="end"/>
      </w:r>
    </w:p>
    <w:p w14:paraId="21E3CB54" w14:textId="4E6C7822" w:rsidR="005264A4" w:rsidRDefault="005264A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_Toc155371650 \h </w:instrText>
      </w:r>
      <w:r>
        <w:rPr>
          <w:noProof/>
        </w:rPr>
      </w:r>
      <w:r>
        <w:rPr>
          <w:noProof/>
        </w:rPr>
        <w:fldChar w:fldCharType="separate"/>
      </w:r>
      <w:r>
        <w:rPr>
          <w:noProof/>
        </w:rPr>
        <w:t>27</w:t>
      </w:r>
      <w:r>
        <w:rPr>
          <w:noProof/>
        </w:rPr>
        <w:fldChar w:fldCharType="end"/>
      </w:r>
    </w:p>
    <w:p w14:paraId="3AFC271D" w14:textId="0505631C" w:rsidR="005264A4" w:rsidRDefault="005264A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_Toc155371651 \h </w:instrText>
      </w:r>
      <w:r>
        <w:rPr>
          <w:noProof/>
        </w:rPr>
      </w:r>
      <w:r>
        <w:rPr>
          <w:noProof/>
        </w:rPr>
        <w:fldChar w:fldCharType="separate"/>
      </w:r>
      <w:r>
        <w:rPr>
          <w:noProof/>
        </w:rPr>
        <w:t>28</w:t>
      </w:r>
      <w:r>
        <w:rPr>
          <w:noProof/>
        </w:rPr>
        <w:fldChar w:fldCharType="end"/>
      </w:r>
    </w:p>
    <w:p w14:paraId="767555F4" w14:textId="1D4D9800" w:rsidR="005264A4" w:rsidRDefault="005264A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_Toc155371652 \h </w:instrText>
      </w:r>
      <w:r>
        <w:rPr>
          <w:noProof/>
        </w:rPr>
      </w:r>
      <w:r>
        <w:rPr>
          <w:noProof/>
        </w:rPr>
        <w:fldChar w:fldCharType="separate"/>
      </w:r>
      <w:r>
        <w:rPr>
          <w:noProof/>
        </w:rPr>
        <w:t>28</w:t>
      </w:r>
      <w:r>
        <w:rPr>
          <w:noProof/>
        </w:rPr>
        <w:fldChar w:fldCharType="end"/>
      </w:r>
    </w:p>
    <w:p w14:paraId="0E6F6A5A" w14:textId="3BEFD689" w:rsidR="005264A4" w:rsidRDefault="005264A4">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_Toc155371653 \h </w:instrText>
      </w:r>
      <w:r>
        <w:rPr>
          <w:noProof/>
        </w:rPr>
      </w:r>
      <w:r>
        <w:rPr>
          <w:noProof/>
        </w:rPr>
        <w:fldChar w:fldCharType="separate"/>
      </w:r>
      <w:r>
        <w:rPr>
          <w:noProof/>
        </w:rPr>
        <w:t>28</w:t>
      </w:r>
      <w:r>
        <w:rPr>
          <w:noProof/>
        </w:rPr>
        <w:fldChar w:fldCharType="end"/>
      </w:r>
    </w:p>
    <w:p w14:paraId="634FCA25" w14:textId="43F4BDC0" w:rsidR="005264A4" w:rsidRDefault="005264A4">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_Toc155371654 \h </w:instrText>
      </w:r>
      <w:r>
        <w:rPr>
          <w:noProof/>
        </w:rPr>
      </w:r>
      <w:r>
        <w:rPr>
          <w:noProof/>
        </w:rPr>
        <w:fldChar w:fldCharType="separate"/>
      </w:r>
      <w:r>
        <w:rPr>
          <w:noProof/>
        </w:rPr>
        <w:t>28</w:t>
      </w:r>
      <w:r>
        <w:rPr>
          <w:noProof/>
        </w:rPr>
        <w:fldChar w:fldCharType="end"/>
      </w:r>
    </w:p>
    <w:p w14:paraId="070AEA47" w14:textId="1990694D" w:rsidR="005264A4" w:rsidRDefault="005264A4">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_Toc155371655 \h </w:instrText>
      </w:r>
      <w:r>
        <w:rPr>
          <w:noProof/>
        </w:rPr>
      </w:r>
      <w:r>
        <w:rPr>
          <w:noProof/>
        </w:rPr>
        <w:fldChar w:fldCharType="separate"/>
      </w:r>
      <w:r>
        <w:rPr>
          <w:noProof/>
        </w:rPr>
        <w:t>28</w:t>
      </w:r>
      <w:r>
        <w:rPr>
          <w:noProof/>
        </w:rPr>
        <w:fldChar w:fldCharType="end"/>
      </w:r>
    </w:p>
    <w:p w14:paraId="48CA4A6F" w14:textId="0F17C96E" w:rsidR="005264A4" w:rsidRDefault="005264A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_Toc155371656 \h </w:instrText>
      </w:r>
      <w:r>
        <w:rPr>
          <w:noProof/>
        </w:rPr>
      </w:r>
      <w:r>
        <w:rPr>
          <w:noProof/>
        </w:rPr>
        <w:fldChar w:fldCharType="separate"/>
      </w:r>
      <w:r>
        <w:rPr>
          <w:noProof/>
        </w:rPr>
        <w:t>29</w:t>
      </w:r>
      <w:r>
        <w:rPr>
          <w:noProof/>
        </w:rPr>
        <w:fldChar w:fldCharType="end"/>
      </w:r>
    </w:p>
    <w:p w14:paraId="13965759" w14:textId="6B97EA02" w:rsidR="005264A4" w:rsidRDefault="005264A4">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_Toc155371657 \h </w:instrText>
      </w:r>
      <w:r>
        <w:rPr>
          <w:noProof/>
        </w:rPr>
      </w:r>
      <w:r>
        <w:rPr>
          <w:noProof/>
        </w:rPr>
        <w:fldChar w:fldCharType="separate"/>
      </w:r>
      <w:r>
        <w:rPr>
          <w:noProof/>
        </w:rPr>
        <w:t>30</w:t>
      </w:r>
      <w:r>
        <w:rPr>
          <w:noProof/>
        </w:rPr>
        <w:fldChar w:fldCharType="end"/>
      </w:r>
    </w:p>
    <w:p w14:paraId="09A1AEB4" w14:textId="7E764C90" w:rsidR="005264A4" w:rsidRDefault="005264A4">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_Toc155371658 \h </w:instrText>
      </w:r>
      <w:r>
        <w:rPr>
          <w:noProof/>
        </w:rPr>
      </w:r>
      <w:r>
        <w:rPr>
          <w:noProof/>
        </w:rPr>
        <w:fldChar w:fldCharType="separate"/>
      </w:r>
      <w:r>
        <w:rPr>
          <w:noProof/>
        </w:rPr>
        <w:t>32</w:t>
      </w:r>
      <w:r>
        <w:rPr>
          <w:noProof/>
        </w:rPr>
        <w:fldChar w:fldCharType="end"/>
      </w:r>
    </w:p>
    <w:p w14:paraId="1AB7D9CD" w14:textId="56843034" w:rsidR="005264A4" w:rsidRDefault="005264A4">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_Toc155371659 \h </w:instrText>
      </w:r>
      <w:r>
        <w:rPr>
          <w:noProof/>
        </w:rPr>
      </w:r>
      <w:r>
        <w:rPr>
          <w:noProof/>
        </w:rPr>
        <w:fldChar w:fldCharType="separate"/>
      </w:r>
      <w:r>
        <w:rPr>
          <w:noProof/>
        </w:rPr>
        <w:t>35</w:t>
      </w:r>
      <w:r>
        <w:rPr>
          <w:noProof/>
        </w:rPr>
        <w:fldChar w:fldCharType="end"/>
      </w:r>
    </w:p>
    <w:p w14:paraId="1A2B5FF9" w14:textId="08C22884" w:rsidR="005264A4" w:rsidRDefault="005264A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_Toc155371660 \h </w:instrText>
      </w:r>
      <w:r>
        <w:rPr>
          <w:noProof/>
        </w:rPr>
      </w:r>
      <w:r>
        <w:rPr>
          <w:noProof/>
        </w:rPr>
        <w:fldChar w:fldCharType="separate"/>
      </w:r>
      <w:r>
        <w:rPr>
          <w:noProof/>
        </w:rPr>
        <w:t>38</w:t>
      </w:r>
      <w:r>
        <w:rPr>
          <w:noProof/>
        </w:rPr>
        <w:fldChar w:fldCharType="end"/>
      </w:r>
    </w:p>
    <w:p w14:paraId="0D0D8669" w14:textId="7C71B440" w:rsidR="005264A4" w:rsidRDefault="005264A4">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_Toc155371661 \h </w:instrText>
      </w:r>
      <w:r>
        <w:rPr>
          <w:noProof/>
        </w:rPr>
      </w:r>
      <w:r>
        <w:rPr>
          <w:noProof/>
        </w:rPr>
        <w:fldChar w:fldCharType="separate"/>
      </w:r>
      <w:r>
        <w:rPr>
          <w:noProof/>
        </w:rPr>
        <w:t>38</w:t>
      </w:r>
      <w:r>
        <w:rPr>
          <w:noProof/>
        </w:rPr>
        <w:fldChar w:fldCharType="end"/>
      </w:r>
    </w:p>
    <w:p w14:paraId="5AEA3166" w14:textId="7D5769DB" w:rsidR="005264A4" w:rsidRDefault="005264A4">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_Toc155371662 \h </w:instrText>
      </w:r>
      <w:r>
        <w:rPr>
          <w:noProof/>
        </w:rPr>
      </w:r>
      <w:r>
        <w:rPr>
          <w:noProof/>
        </w:rPr>
        <w:fldChar w:fldCharType="separate"/>
      </w:r>
      <w:r>
        <w:rPr>
          <w:noProof/>
        </w:rPr>
        <w:t>38</w:t>
      </w:r>
      <w:r>
        <w:rPr>
          <w:noProof/>
        </w:rPr>
        <w:fldChar w:fldCharType="end"/>
      </w:r>
    </w:p>
    <w:p w14:paraId="65760C4A" w14:textId="321714F7" w:rsidR="005264A4" w:rsidRDefault="005264A4">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_Toc155371663 \h </w:instrText>
      </w:r>
      <w:r>
        <w:rPr>
          <w:noProof/>
        </w:rPr>
      </w:r>
      <w:r>
        <w:rPr>
          <w:noProof/>
        </w:rPr>
        <w:fldChar w:fldCharType="separate"/>
      </w:r>
      <w:r>
        <w:rPr>
          <w:noProof/>
        </w:rPr>
        <w:t>38</w:t>
      </w:r>
      <w:r>
        <w:rPr>
          <w:noProof/>
        </w:rPr>
        <w:fldChar w:fldCharType="end"/>
      </w:r>
    </w:p>
    <w:p w14:paraId="7CC264D8" w14:textId="5C34E817" w:rsidR="005264A4" w:rsidRDefault="005264A4">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_Toc155371664 \h </w:instrText>
      </w:r>
      <w:r>
        <w:rPr>
          <w:noProof/>
        </w:rPr>
      </w:r>
      <w:r>
        <w:rPr>
          <w:noProof/>
        </w:rPr>
        <w:fldChar w:fldCharType="separate"/>
      </w:r>
      <w:r>
        <w:rPr>
          <w:noProof/>
        </w:rPr>
        <w:t>39</w:t>
      </w:r>
      <w:r>
        <w:rPr>
          <w:noProof/>
        </w:rPr>
        <w:fldChar w:fldCharType="end"/>
      </w:r>
    </w:p>
    <w:p w14:paraId="48A3BD3C" w14:textId="2F811923" w:rsidR="005264A4" w:rsidRDefault="005264A4">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_Toc155371665 \h </w:instrText>
      </w:r>
      <w:r>
        <w:rPr>
          <w:noProof/>
        </w:rPr>
      </w:r>
      <w:r>
        <w:rPr>
          <w:noProof/>
        </w:rPr>
        <w:fldChar w:fldCharType="separate"/>
      </w:r>
      <w:r>
        <w:rPr>
          <w:noProof/>
        </w:rPr>
        <w:t>39</w:t>
      </w:r>
      <w:r>
        <w:rPr>
          <w:noProof/>
        </w:rPr>
        <w:fldChar w:fldCharType="end"/>
      </w:r>
    </w:p>
    <w:p w14:paraId="4C9F8FEC" w14:textId="14A354C2" w:rsidR="005264A4" w:rsidRDefault="005264A4">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_Toc155371666 \h </w:instrText>
      </w:r>
      <w:r>
        <w:rPr>
          <w:noProof/>
        </w:rPr>
      </w:r>
      <w:r>
        <w:rPr>
          <w:noProof/>
        </w:rPr>
        <w:fldChar w:fldCharType="separate"/>
      </w:r>
      <w:r>
        <w:rPr>
          <w:noProof/>
        </w:rPr>
        <w:t>40</w:t>
      </w:r>
      <w:r>
        <w:rPr>
          <w:noProof/>
        </w:rPr>
        <w:fldChar w:fldCharType="end"/>
      </w:r>
    </w:p>
    <w:p w14:paraId="20612482" w14:textId="36324F5E" w:rsidR="005264A4" w:rsidRDefault="005264A4">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_Toc155371667 \h </w:instrText>
      </w:r>
      <w:r>
        <w:rPr>
          <w:noProof/>
        </w:rPr>
      </w:r>
      <w:r>
        <w:rPr>
          <w:noProof/>
        </w:rPr>
        <w:fldChar w:fldCharType="separate"/>
      </w:r>
      <w:r>
        <w:rPr>
          <w:noProof/>
        </w:rPr>
        <w:t>40</w:t>
      </w:r>
      <w:r>
        <w:rPr>
          <w:noProof/>
        </w:rPr>
        <w:fldChar w:fldCharType="end"/>
      </w:r>
    </w:p>
    <w:p w14:paraId="49C2458D" w14:textId="2D2366FF" w:rsidR="005264A4" w:rsidRDefault="005264A4">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_Toc155371668 \h </w:instrText>
      </w:r>
      <w:r>
        <w:rPr>
          <w:noProof/>
        </w:rPr>
      </w:r>
      <w:r>
        <w:rPr>
          <w:noProof/>
        </w:rPr>
        <w:fldChar w:fldCharType="separate"/>
      </w:r>
      <w:r>
        <w:rPr>
          <w:noProof/>
        </w:rPr>
        <w:t>40</w:t>
      </w:r>
      <w:r>
        <w:rPr>
          <w:noProof/>
        </w:rPr>
        <w:fldChar w:fldCharType="end"/>
      </w:r>
    </w:p>
    <w:p w14:paraId="3CF30026" w14:textId="03177A0B" w:rsidR="005264A4" w:rsidRDefault="005264A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_Toc155371669 \h </w:instrText>
      </w:r>
      <w:r>
        <w:rPr>
          <w:noProof/>
        </w:rPr>
      </w:r>
      <w:r>
        <w:rPr>
          <w:noProof/>
        </w:rPr>
        <w:fldChar w:fldCharType="separate"/>
      </w:r>
      <w:r>
        <w:rPr>
          <w:noProof/>
        </w:rPr>
        <w:t>41</w:t>
      </w:r>
      <w:r>
        <w:rPr>
          <w:noProof/>
        </w:rPr>
        <w:fldChar w:fldCharType="end"/>
      </w:r>
    </w:p>
    <w:p w14:paraId="5159880C" w14:textId="2B9320B6" w:rsidR="005264A4" w:rsidRDefault="005264A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_Toc155371670 \h </w:instrText>
      </w:r>
      <w:r>
        <w:rPr>
          <w:noProof/>
        </w:rPr>
      </w:r>
      <w:r>
        <w:rPr>
          <w:noProof/>
        </w:rPr>
        <w:fldChar w:fldCharType="separate"/>
      </w:r>
      <w:r>
        <w:rPr>
          <w:noProof/>
        </w:rPr>
        <w:t>41</w:t>
      </w:r>
      <w:r>
        <w:rPr>
          <w:noProof/>
        </w:rPr>
        <w:fldChar w:fldCharType="end"/>
      </w:r>
    </w:p>
    <w:p w14:paraId="72C510D1" w14:textId="4D8B988C" w:rsidR="005264A4" w:rsidRDefault="005264A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_Toc155371671 \h </w:instrText>
      </w:r>
      <w:r>
        <w:rPr>
          <w:noProof/>
        </w:rPr>
      </w:r>
      <w:r>
        <w:rPr>
          <w:noProof/>
        </w:rPr>
        <w:fldChar w:fldCharType="separate"/>
      </w:r>
      <w:r>
        <w:rPr>
          <w:noProof/>
        </w:rPr>
        <w:t>41</w:t>
      </w:r>
      <w:r>
        <w:rPr>
          <w:noProof/>
        </w:rPr>
        <w:fldChar w:fldCharType="end"/>
      </w:r>
    </w:p>
    <w:p w14:paraId="0D2327AD" w14:textId="45B5B804" w:rsidR="005264A4" w:rsidRDefault="005264A4">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_Toc155371672 \h </w:instrText>
      </w:r>
      <w:r>
        <w:rPr>
          <w:noProof/>
        </w:rPr>
      </w:r>
      <w:r>
        <w:rPr>
          <w:noProof/>
        </w:rPr>
        <w:fldChar w:fldCharType="separate"/>
      </w:r>
      <w:r>
        <w:rPr>
          <w:noProof/>
        </w:rPr>
        <w:t>41</w:t>
      </w:r>
      <w:r>
        <w:rPr>
          <w:noProof/>
        </w:rPr>
        <w:fldChar w:fldCharType="end"/>
      </w:r>
    </w:p>
    <w:p w14:paraId="18B5D42B" w14:textId="3A985EB0"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_Toc155371673 \h </w:instrText>
      </w:r>
      <w:r>
        <w:rPr>
          <w:noProof/>
        </w:rPr>
      </w:r>
      <w:r>
        <w:rPr>
          <w:noProof/>
        </w:rPr>
        <w:fldChar w:fldCharType="separate"/>
      </w:r>
      <w:r>
        <w:rPr>
          <w:noProof/>
        </w:rPr>
        <w:t>41</w:t>
      </w:r>
      <w:r>
        <w:rPr>
          <w:noProof/>
        </w:rPr>
        <w:fldChar w:fldCharType="end"/>
      </w:r>
    </w:p>
    <w:p w14:paraId="12993191" w14:textId="36DB6EAD"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_Toc155371674 \h </w:instrText>
      </w:r>
      <w:r>
        <w:rPr>
          <w:noProof/>
        </w:rPr>
      </w:r>
      <w:r>
        <w:rPr>
          <w:noProof/>
        </w:rPr>
        <w:fldChar w:fldCharType="separate"/>
      </w:r>
      <w:r>
        <w:rPr>
          <w:noProof/>
        </w:rPr>
        <w:t>41</w:t>
      </w:r>
      <w:r>
        <w:rPr>
          <w:noProof/>
        </w:rPr>
        <w:fldChar w:fldCharType="end"/>
      </w:r>
    </w:p>
    <w:p w14:paraId="1A0F4725" w14:textId="7064E43E" w:rsidR="005264A4" w:rsidRDefault="005264A4">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_Toc155371675 \h </w:instrText>
      </w:r>
      <w:r>
        <w:rPr>
          <w:noProof/>
        </w:rPr>
      </w:r>
      <w:r>
        <w:rPr>
          <w:noProof/>
        </w:rPr>
        <w:fldChar w:fldCharType="separate"/>
      </w:r>
      <w:r>
        <w:rPr>
          <w:noProof/>
        </w:rPr>
        <w:t>41</w:t>
      </w:r>
      <w:r>
        <w:rPr>
          <w:noProof/>
        </w:rPr>
        <w:fldChar w:fldCharType="end"/>
      </w:r>
    </w:p>
    <w:p w14:paraId="57290426" w14:textId="3F0AEFCD"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_Toc155371676 \h </w:instrText>
      </w:r>
      <w:r>
        <w:rPr>
          <w:noProof/>
        </w:rPr>
      </w:r>
      <w:r>
        <w:rPr>
          <w:noProof/>
        </w:rPr>
        <w:fldChar w:fldCharType="separate"/>
      </w:r>
      <w:r>
        <w:rPr>
          <w:noProof/>
        </w:rPr>
        <w:t>41</w:t>
      </w:r>
      <w:r>
        <w:rPr>
          <w:noProof/>
        </w:rPr>
        <w:fldChar w:fldCharType="end"/>
      </w:r>
    </w:p>
    <w:p w14:paraId="5B90F800" w14:textId="6A3B8818"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_Toc155371677 \h </w:instrText>
      </w:r>
      <w:r>
        <w:rPr>
          <w:noProof/>
        </w:rPr>
      </w:r>
      <w:r>
        <w:rPr>
          <w:noProof/>
        </w:rPr>
        <w:fldChar w:fldCharType="separate"/>
      </w:r>
      <w:r>
        <w:rPr>
          <w:noProof/>
        </w:rPr>
        <w:t>42</w:t>
      </w:r>
      <w:r>
        <w:rPr>
          <w:noProof/>
        </w:rPr>
        <w:fldChar w:fldCharType="end"/>
      </w:r>
    </w:p>
    <w:p w14:paraId="6386FBCD" w14:textId="5C8D7A23"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_Toc155371678 \h </w:instrText>
      </w:r>
      <w:r>
        <w:rPr>
          <w:noProof/>
        </w:rPr>
      </w:r>
      <w:r>
        <w:rPr>
          <w:noProof/>
        </w:rPr>
        <w:fldChar w:fldCharType="separate"/>
      </w:r>
      <w:r>
        <w:rPr>
          <w:noProof/>
        </w:rPr>
        <w:t>42</w:t>
      </w:r>
      <w:r>
        <w:rPr>
          <w:noProof/>
        </w:rPr>
        <w:fldChar w:fldCharType="end"/>
      </w:r>
    </w:p>
    <w:p w14:paraId="4C76E594" w14:textId="2031AF3F" w:rsidR="005264A4" w:rsidRDefault="005264A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_Toc155371679 \h </w:instrText>
      </w:r>
      <w:r>
        <w:rPr>
          <w:noProof/>
        </w:rPr>
      </w:r>
      <w:r>
        <w:rPr>
          <w:noProof/>
        </w:rPr>
        <w:fldChar w:fldCharType="separate"/>
      </w:r>
      <w:r>
        <w:rPr>
          <w:noProof/>
        </w:rPr>
        <w:t>42</w:t>
      </w:r>
      <w:r>
        <w:rPr>
          <w:noProof/>
        </w:rPr>
        <w:fldChar w:fldCharType="end"/>
      </w:r>
    </w:p>
    <w:p w14:paraId="08522D25" w14:textId="44893F3D" w:rsidR="005264A4" w:rsidRDefault="005264A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_Toc155371680 \h </w:instrText>
      </w:r>
      <w:r>
        <w:rPr>
          <w:noProof/>
        </w:rPr>
      </w:r>
      <w:r>
        <w:rPr>
          <w:noProof/>
        </w:rPr>
        <w:fldChar w:fldCharType="separate"/>
      </w:r>
      <w:r>
        <w:rPr>
          <w:noProof/>
        </w:rPr>
        <w:t>42</w:t>
      </w:r>
      <w:r>
        <w:rPr>
          <w:noProof/>
        </w:rPr>
        <w:fldChar w:fldCharType="end"/>
      </w:r>
    </w:p>
    <w:p w14:paraId="539A97C4" w14:textId="4F924F78" w:rsidR="005264A4" w:rsidRDefault="005264A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_Toc155371681 \h </w:instrText>
      </w:r>
      <w:r>
        <w:rPr>
          <w:noProof/>
        </w:rPr>
      </w:r>
      <w:r>
        <w:rPr>
          <w:noProof/>
        </w:rPr>
        <w:fldChar w:fldCharType="separate"/>
      </w:r>
      <w:r>
        <w:rPr>
          <w:noProof/>
        </w:rPr>
        <w:t>43</w:t>
      </w:r>
      <w:r>
        <w:rPr>
          <w:noProof/>
        </w:rPr>
        <w:fldChar w:fldCharType="end"/>
      </w:r>
    </w:p>
    <w:p w14:paraId="6CBD244D" w14:textId="63A101F2" w:rsidR="005264A4" w:rsidRDefault="005264A4">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_Toc155371682 \h </w:instrText>
      </w:r>
      <w:r>
        <w:rPr>
          <w:noProof/>
        </w:rPr>
      </w:r>
      <w:r>
        <w:rPr>
          <w:noProof/>
        </w:rPr>
        <w:fldChar w:fldCharType="separate"/>
      </w:r>
      <w:r>
        <w:rPr>
          <w:noProof/>
        </w:rPr>
        <w:t>43</w:t>
      </w:r>
      <w:r>
        <w:rPr>
          <w:noProof/>
        </w:rPr>
        <w:fldChar w:fldCharType="end"/>
      </w:r>
    </w:p>
    <w:p w14:paraId="2F267F9B" w14:textId="549704FA" w:rsidR="005264A4" w:rsidRDefault="005264A4">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_Toc155371683 \h </w:instrText>
      </w:r>
      <w:r>
        <w:rPr>
          <w:noProof/>
        </w:rPr>
      </w:r>
      <w:r>
        <w:rPr>
          <w:noProof/>
        </w:rPr>
        <w:fldChar w:fldCharType="separate"/>
      </w:r>
      <w:r>
        <w:rPr>
          <w:noProof/>
        </w:rPr>
        <w:t>43</w:t>
      </w:r>
      <w:r>
        <w:rPr>
          <w:noProof/>
        </w:rPr>
        <w:fldChar w:fldCharType="end"/>
      </w:r>
    </w:p>
    <w:p w14:paraId="72FA2ADB" w14:textId="3B1FD555" w:rsidR="005264A4" w:rsidRDefault="005264A4">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_Toc155371684 \h </w:instrText>
      </w:r>
      <w:r>
        <w:rPr>
          <w:noProof/>
        </w:rPr>
      </w:r>
      <w:r>
        <w:rPr>
          <w:noProof/>
        </w:rPr>
        <w:fldChar w:fldCharType="separate"/>
      </w:r>
      <w:r>
        <w:rPr>
          <w:noProof/>
        </w:rPr>
        <w:t>45</w:t>
      </w:r>
      <w:r>
        <w:rPr>
          <w:noProof/>
        </w:rPr>
        <w:fldChar w:fldCharType="end"/>
      </w:r>
    </w:p>
    <w:p w14:paraId="024B13B1" w14:textId="493E4D1E" w:rsidR="005264A4" w:rsidRDefault="005264A4">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_Toc155371685 \h </w:instrText>
      </w:r>
      <w:r>
        <w:rPr>
          <w:noProof/>
        </w:rPr>
      </w:r>
      <w:r>
        <w:rPr>
          <w:noProof/>
        </w:rPr>
        <w:fldChar w:fldCharType="separate"/>
      </w:r>
      <w:r>
        <w:rPr>
          <w:noProof/>
        </w:rPr>
        <w:t>47</w:t>
      </w:r>
      <w:r>
        <w:rPr>
          <w:noProof/>
        </w:rPr>
        <w:fldChar w:fldCharType="end"/>
      </w:r>
    </w:p>
    <w:p w14:paraId="153F11CB" w14:textId="7811C232" w:rsidR="005264A4" w:rsidRDefault="005264A4">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_Toc155371686 \h </w:instrText>
      </w:r>
      <w:r>
        <w:rPr>
          <w:noProof/>
        </w:rPr>
      </w:r>
      <w:r>
        <w:rPr>
          <w:noProof/>
        </w:rPr>
        <w:fldChar w:fldCharType="separate"/>
      </w:r>
      <w:r>
        <w:rPr>
          <w:noProof/>
        </w:rPr>
        <w:t>48</w:t>
      </w:r>
      <w:r>
        <w:rPr>
          <w:noProof/>
        </w:rPr>
        <w:fldChar w:fldCharType="end"/>
      </w:r>
    </w:p>
    <w:p w14:paraId="2F9A5DD5" w14:textId="46EBDB85" w:rsidR="005264A4" w:rsidRDefault="005264A4">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_Toc155371687 \h </w:instrText>
      </w:r>
      <w:r>
        <w:rPr>
          <w:noProof/>
        </w:rPr>
      </w:r>
      <w:r>
        <w:rPr>
          <w:noProof/>
        </w:rPr>
        <w:fldChar w:fldCharType="separate"/>
      </w:r>
      <w:r>
        <w:rPr>
          <w:noProof/>
        </w:rPr>
        <w:t>49</w:t>
      </w:r>
      <w:r>
        <w:rPr>
          <w:noProof/>
        </w:rPr>
        <w:fldChar w:fldCharType="end"/>
      </w:r>
    </w:p>
    <w:p w14:paraId="500E90FD" w14:textId="3862C918" w:rsidR="005264A4" w:rsidRDefault="005264A4">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_Toc155371688 \h </w:instrText>
      </w:r>
      <w:r>
        <w:rPr>
          <w:noProof/>
        </w:rPr>
      </w:r>
      <w:r>
        <w:rPr>
          <w:noProof/>
        </w:rPr>
        <w:fldChar w:fldCharType="separate"/>
      </w:r>
      <w:r>
        <w:rPr>
          <w:noProof/>
        </w:rPr>
        <w:t>49</w:t>
      </w:r>
      <w:r>
        <w:rPr>
          <w:noProof/>
        </w:rPr>
        <w:fldChar w:fldCharType="end"/>
      </w:r>
    </w:p>
    <w:p w14:paraId="59DD273B" w14:textId="3ED83F2A" w:rsidR="005264A4" w:rsidRDefault="005264A4">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_Toc155371689 \h </w:instrText>
      </w:r>
      <w:r>
        <w:rPr>
          <w:noProof/>
        </w:rPr>
      </w:r>
      <w:r>
        <w:rPr>
          <w:noProof/>
        </w:rPr>
        <w:fldChar w:fldCharType="separate"/>
      </w:r>
      <w:r>
        <w:rPr>
          <w:noProof/>
        </w:rPr>
        <w:t>49</w:t>
      </w:r>
      <w:r>
        <w:rPr>
          <w:noProof/>
        </w:rPr>
        <w:fldChar w:fldCharType="end"/>
      </w:r>
    </w:p>
    <w:p w14:paraId="1436DCCD" w14:textId="4FE64889" w:rsidR="005264A4" w:rsidRDefault="005264A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_Toc155371690 \h </w:instrText>
      </w:r>
      <w:r>
        <w:rPr>
          <w:noProof/>
        </w:rPr>
      </w:r>
      <w:r>
        <w:rPr>
          <w:noProof/>
        </w:rPr>
        <w:fldChar w:fldCharType="separate"/>
      </w:r>
      <w:r>
        <w:rPr>
          <w:noProof/>
        </w:rPr>
        <w:t>50</w:t>
      </w:r>
      <w:r>
        <w:rPr>
          <w:noProof/>
        </w:rPr>
        <w:fldChar w:fldCharType="end"/>
      </w:r>
    </w:p>
    <w:p w14:paraId="17C15A33" w14:textId="4F613E7A" w:rsidR="005264A4" w:rsidRDefault="005264A4">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_Toc155371691 \h </w:instrText>
      </w:r>
      <w:r>
        <w:rPr>
          <w:noProof/>
        </w:rPr>
      </w:r>
      <w:r>
        <w:rPr>
          <w:noProof/>
        </w:rPr>
        <w:fldChar w:fldCharType="separate"/>
      </w:r>
      <w:r>
        <w:rPr>
          <w:noProof/>
        </w:rPr>
        <w:t>50</w:t>
      </w:r>
      <w:r>
        <w:rPr>
          <w:noProof/>
        </w:rPr>
        <w:fldChar w:fldCharType="end"/>
      </w:r>
    </w:p>
    <w:p w14:paraId="6FAE1311" w14:textId="60D38F91" w:rsidR="005264A4" w:rsidRDefault="005264A4">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_Toc155371692 \h </w:instrText>
      </w:r>
      <w:r>
        <w:rPr>
          <w:noProof/>
        </w:rPr>
      </w:r>
      <w:r>
        <w:rPr>
          <w:noProof/>
        </w:rPr>
        <w:fldChar w:fldCharType="separate"/>
      </w:r>
      <w:r>
        <w:rPr>
          <w:noProof/>
        </w:rPr>
        <w:t>50</w:t>
      </w:r>
      <w:r>
        <w:rPr>
          <w:noProof/>
        </w:rPr>
        <w:fldChar w:fldCharType="end"/>
      </w:r>
    </w:p>
    <w:p w14:paraId="041E6A64" w14:textId="04A13FE0" w:rsidR="005264A4" w:rsidRDefault="005264A4">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_Toc155371693 \h </w:instrText>
      </w:r>
      <w:r>
        <w:rPr>
          <w:noProof/>
        </w:rPr>
      </w:r>
      <w:r>
        <w:rPr>
          <w:noProof/>
        </w:rPr>
        <w:fldChar w:fldCharType="separate"/>
      </w:r>
      <w:r>
        <w:rPr>
          <w:noProof/>
        </w:rPr>
        <w:t>52</w:t>
      </w:r>
      <w:r>
        <w:rPr>
          <w:noProof/>
        </w:rPr>
        <w:fldChar w:fldCharType="end"/>
      </w:r>
    </w:p>
    <w:p w14:paraId="1DE43182" w14:textId="2D3A8DB5" w:rsidR="005264A4" w:rsidRDefault="005264A4">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_Toc155371694 \h </w:instrText>
      </w:r>
      <w:r>
        <w:rPr>
          <w:noProof/>
        </w:rPr>
      </w:r>
      <w:r>
        <w:rPr>
          <w:noProof/>
        </w:rPr>
        <w:fldChar w:fldCharType="separate"/>
      </w:r>
      <w:r>
        <w:rPr>
          <w:noProof/>
        </w:rPr>
        <w:t>54</w:t>
      </w:r>
      <w:r>
        <w:rPr>
          <w:noProof/>
        </w:rPr>
        <w:fldChar w:fldCharType="end"/>
      </w:r>
    </w:p>
    <w:p w14:paraId="564BFE06" w14:textId="197F0089" w:rsidR="005264A4" w:rsidRDefault="005264A4">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_Toc155371695 \h </w:instrText>
      </w:r>
      <w:r>
        <w:rPr>
          <w:noProof/>
        </w:rPr>
      </w:r>
      <w:r>
        <w:rPr>
          <w:noProof/>
        </w:rPr>
        <w:fldChar w:fldCharType="separate"/>
      </w:r>
      <w:r>
        <w:rPr>
          <w:noProof/>
        </w:rPr>
        <w:t>55</w:t>
      </w:r>
      <w:r>
        <w:rPr>
          <w:noProof/>
        </w:rPr>
        <w:fldChar w:fldCharType="end"/>
      </w:r>
    </w:p>
    <w:p w14:paraId="3C5D160E" w14:textId="0D0702DD" w:rsidR="005264A4" w:rsidRDefault="005264A4">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_Toc155371696 \h </w:instrText>
      </w:r>
      <w:r>
        <w:rPr>
          <w:noProof/>
        </w:rPr>
      </w:r>
      <w:r>
        <w:rPr>
          <w:noProof/>
        </w:rPr>
        <w:fldChar w:fldCharType="separate"/>
      </w:r>
      <w:r>
        <w:rPr>
          <w:noProof/>
        </w:rPr>
        <w:t>56</w:t>
      </w:r>
      <w:r>
        <w:rPr>
          <w:noProof/>
        </w:rPr>
        <w:fldChar w:fldCharType="end"/>
      </w:r>
    </w:p>
    <w:p w14:paraId="5A23E3D0" w14:textId="05CC8382" w:rsidR="005264A4" w:rsidRDefault="005264A4">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_Toc155371697 \h </w:instrText>
      </w:r>
      <w:r>
        <w:rPr>
          <w:noProof/>
        </w:rPr>
      </w:r>
      <w:r>
        <w:rPr>
          <w:noProof/>
        </w:rPr>
        <w:fldChar w:fldCharType="separate"/>
      </w:r>
      <w:r>
        <w:rPr>
          <w:noProof/>
        </w:rPr>
        <w:t>56</w:t>
      </w:r>
      <w:r>
        <w:rPr>
          <w:noProof/>
        </w:rPr>
        <w:fldChar w:fldCharType="end"/>
      </w:r>
    </w:p>
    <w:p w14:paraId="2DE77C67" w14:textId="1AF26FD2" w:rsidR="005264A4" w:rsidRDefault="005264A4">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_Toc155371698 \h </w:instrText>
      </w:r>
      <w:r>
        <w:rPr>
          <w:noProof/>
        </w:rPr>
      </w:r>
      <w:r>
        <w:rPr>
          <w:noProof/>
        </w:rPr>
        <w:fldChar w:fldCharType="separate"/>
      </w:r>
      <w:r>
        <w:rPr>
          <w:noProof/>
        </w:rPr>
        <w:t>56</w:t>
      </w:r>
      <w:r>
        <w:rPr>
          <w:noProof/>
        </w:rPr>
        <w:fldChar w:fldCharType="end"/>
      </w:r>
    </w:p>
    <w:p w14:paraId="249C4D18" w14:textId="50B7BAC5" w:rsidR="005264A4" w:rsidRDefault="005264A4">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_Toc155371699 \h </w:instrText>
      </w:r>
      <w:r>
        <w:rPr>
          <w:noProof/>
        </w:rPr>
      </w:r>
      <w:r>
        <w:rPr>
          <w:noProof/>
        </w:rPr>
        <w:fldChar w:fldCharType="separate"/>
      </w:r>
      <w:r>
        <w:rPr>
          <w:noProof/>
        </w:rPr>
        <w:t>56</w:t>
      </w:r>
      <w:r>
        <w:rPr>
          <w:noProof/>
        </w:rPr>
        <w:fldChar w:fldCharType="end"/>
      </w:r>
    </w:p>
    <w:p w14:paraId="1B4644BF" w14:textId="60E11E5F" w:rsidR="005264A4" w:rsidRDefault="005264A4">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_Toc155371700 \h </w:instrText>
      </w:r>
      <w:r>
        <w:rPr>
          <w:noProof/>
        </w:rPr>
      </w:r>
      <w:r>
        <w:rPr>
          <w:noProof/>
        </w:rPr>
        <w:fldChar w:fldCharType="separate"/>
      </w:r>
      <w:r>
        <w:rPr>
          <w:noProof/>
        </w:rPr>
        <w:t>56</w:t>
      </w:r>
      <w:r>
        <w:rPr>
          <w:noProof/>
        </w:rPr>
        <w:fldChar w:fldCharType="end"/>
      </w:r>
    </w:p>
    <w:p w14:paraId="71C8219C" w14:textId="530506B8" w:rsidR="005264A4" w:rsidRDefault="005264A4">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_Toc155371701 \h </w:instrText>
      </w:r>
      <w:r>
        <w:rPr>
          <w:noProof/>
        </w:rPr>
      </w:r>
      <w:r>
        <w:rPr>
          <w:noProof/>
        </w:rPr>
        <w:fldChar w:fldCharType="separate"/>
      </w:r>
      <w:r>
        <w:rPr>
          <w:noProof/>
        </w:rPr>
        <w:t>57</w:t>
      </w:r>
      <w:r>
        <w:rPr>
          <w:noProof/>
        </w:rPr>
        <w:fldChar w:fldCharType="end"/>
      </w:r>
    </w:p>
    <w:p w14:paraId="25BE4FCA" w14:textId="0C0F0018" w:rsidR="005264A4" w:rsidRDefault="005264A4">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_Toc155371702 \h </w:instrText>
      </w:r>
      <w:r>
        <w:rPr>
          <w:noProof/>
        </w:rPr>
      </w:r>
      <w:r>
        <w:rPr>
          <w:noProof/>
        </w:rPr>
        <w:fldChar w:fldCharType="separate"/>
      </w:r>
      <w:r>
        <w:rPr>
          <w:noProof/>
        </w:rPr>
        <w:t>58</w:t>
      </w:r>
      <w:r>
        <w:rPr>
          <w:noProof/>
        </w:rPr>
        <w:fldChar w:fldCharType="end"/>
      </w:r>
    </w:p>
    <w:p w14:paraId="1107C470" w14:textId="1AC62992" w:rsidR="005264A4" w:rsidRDefault="005264A4">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_Toc155371703 \h </w:instrText>
      </w:r>
      <w:r>
        <w:rPr>
          <w:noProof/>
        </w:rPr>
      </w:r>
      <w:r>
        <w:rPr>
          <w:noProof/>
        </w:rPr>
        <w:fldChar w:fldCharType="separate"/>
      </w:r>
      <w:r>
        <w:rPr>
          <w:noProof/>
        </w:rPr>
        <w:t>60</w:t>
      </w:r>
      <w:r>
        <w:rPr>
          <w:noProof/>
        </w:rPr>
        <w:fldChar w:fldCharType="end"/>
      </w:r>
    </w:p>
    <w:p w14:paraId="7207BE2C" w14:textId="01B071A9" w:rsidR="005264A4" w:rsidRDefault="005264A4">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_Toc155371704 \h </w:instrText>
      </w:r>
      <w:r>
        <w:rPr>
          <w:noProof/>
        </w:rPr>
      </w:r>
      <w:r>
        <w:rPr>
          <w:noProof/>
        </w:rPr>
        <w:fldChar w:fldCharType="separate"/>
      </w:r>
      <w:r>
        <w:rPr>
          <w:noProof/>
        </w:rPr>
        <w:t>60</w:t>
      </w:r>
      <w:r>
        <w:rPr>
          <w:noProof/>
        </w:rPr>
        <w:fldChar w:fldCharType="end"/>
      </w:r>
    </w:p>
    <w:p w14:paraId="2E1794BF" w14:textId="150F1FE9" w:rsidR="005264A4" w:rsidRDefault="005264A4">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_Toc155371705 \h </w:instrText>
      </w:r>
      <w:r>
        <w:rPr>
          <w:noProof/>
        </w:rPr>
      </w:r>
      <w:r>
        <w:rPr>
          <w:noProof/>
        </w:rPr>
        <w:fldChar w:fldCharType="separate"/>
      </w:r>
      <w:r>
        <w:rPr>
          <w:noProof/>
        </w:rPr>
        <w:t>61</w:t>
      </w:r>
      <w:r>
        <w:rPr>
          <w:noProof/>
        </w:rPr>
        <w:fldChar w:fldCharType="end"/>
      </w:r>
    </w:p>
    <w:p w14:paraId="59B2397A" w14:textId="338F3516" w:rsidR="005264A4" w:rsidRDefault="005264A4">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_Toc155371706 \h </w:instrText>
      </w:r>
      <w:r>
        <w:rPr>
          <w:noProof/>
        </w:rPr>
      </w:r>
      <w:r>
        <w:rPr>
          <w:noProof/>
        </w:rPr>
        <w:fldChar w:fldCharType="separate"/>
      </w:r>
      <w:r>
        <w:rPr>
          <w:noProof/>
        </w:rPr>
        <w:t>61</w:t>
      </w:r>
      <w:r>
        <w:rPr>
          <w:noProof/>
        </w:rPr>
        <w:fldChar w:fldCharType="end"/>
      </w:r>
    </w:p>
    <w:p w14:paraId="2553F236" w14:textId="7AD9C7AA" w:rsidR="005264A4" w:rsidRDefault="005264A4">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_Toc155371707 \h </w:instrText>
      </w:r>
      <w:r>
        <w:rPr>
          <w:noProof/>
        </w:rPr>
      </w:r>
      <w:r>
        <w:rPr>
          <w:noProof/>
        </w:rPr>
        <w:fldChar w:fldCharType="separate"/>
      </w:r>
      <w:r>
        <w:rPr>
          <w:noProof/>
        </w:rPr>
        <w:t>61</w:t>
      </w:r>
      <w:r>
        <w:rPr>
          <w:noProof/>
        </w:rPr>
        <w:fldChar w:fldCharType="end"/>
      </w:r>
    </w:p>
    <w:p w14:paraId="207FC2E2" w14:textId="54D071C9" w:rsidR="005264A4" w:rsidRDefault="005264A4">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_Toc155371708 \h </w:instrText>
      </w:r>
      <w:r>
        <w:rPr>
          <w:noProof/>
        </w:rPr>
      </w:r>
      <w:r>
        <w:rPr>
          <w:noProof/>
        </w:rPr>
        <w:fldChar w:fldCharType="separate"/>
      </w:r>
      <w:r>
        <w:rPr>
          <w:noProof/>
        </w:rPr>
        <w:t>62</w:t>
      </w:r>
      <w:r>
        <w:rPr>
          <w:noProof/>
        </w:rPr>
        <w:fldChar w:fldCharType="end"/>
      </w:r>
    </w:p>
    <w:p w14:paraId="60641398" w14:textId="5C576663" w:rsidR="005264A4" w:rsidRDefault="005264A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_Toc155371709 \h </w:instrText>
      </w:r>
      <w:r>
        <w:rPr>
          <w:noProof/>
        </w:rPr>
      </w:r>
      <w:r>
        <w:rPr>
          <w:noProof/>
        </w:rPr>
        <w:fldChar w:fldCharType="separate"/>
      </w:r>
      <w:r>
        <w:rPr>
          <w:noProof/>
        </w:rPr>
        <w:t>62</w:t>
      </w:r>
      <w:r>
        <w:rPr>
          <w:noProof/>
        </w:rPr>
        <w:fldChar w:fldCharType="end"/>
      </w:r>
    </w:p>
    <w:p w14:paraId="7A509099" w14:textId="7E65777C" w:rsidR="005264A4" w:rsidRDefault="005264A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_Toc155371710 \h </w:instrText>
      </w:r>
      <w:r>
        <w:rPr>
          <w:noProof/>
        </w:rPr>
      </w:r>
      <w:r>
        <w:rPr>
          <w:noProof/>
        </w:rPr>
        <w:fldChar w:fldCharType="separate"/>
      </w:r>
      <w:r>
        <w:rPr>
          <w:noProof/>
        </w:rPr>
        <w:t>62</w:t>
      </w:r>
      <w:r>
        <w:rPr>
          <w:noProof/>
        </w:rPr>
        <w:fldChar w:fldCharType="end"/>
      </w:r>
    </w:p>
    <w:p w14:paraId="7FC82A60" w14:textId="6722BF3F" w:rsidR="005264A4" w:rsidRDefault="005264A4">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_Toc155371711 \h </w:instrText>
      </w:r>
      <w:r>
        <w:rPr>
          <w:noProof/>
        </w:rPr>
      </w:r>
      <w:r>
        <w:rPr>
          <w:noProof/>
        </w:rPr>
        <w:fldChar w:fldCharType="separate"/>
      </w:r>
      <w:r>
        <w:rPr>
          <w:noProof/>
        </w:rPr>
        <w:t>63</w:t>
      </w:r>
      <w:r>
        <w:rPr>
          <w:noProof/>
        </w:rPr>
        <w:fldChar w:fldCharType="end"/>
      </w:r>
    </w:p>
    <w:p w14:paraId="3D0E9B30" w14:textId="38733A27" w:rsidR="005264A4" w:rsidRDefault="005264A4">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_Toc155371712 \h </w:instrText>
      </w:r>
      <w:r>
        <w:rPr>
          <w:noProof/>
        </w:rPr>
      </w:r>
      <w:r>
        <w:rPr>
          <w:noProof/>
        </w:rPr>
        <w:fldChar w:fldCharType="separate"/>
      </w:r>
      <w:r>
        <w:rPr>
          <w:noProof/>
        </w:rPr>
        <w:t>65</w:t>
      </w:r>
      <w:r>
        <w:rPr>
          <w:noProof/>
        </w:rPr>
        <w:fldChar w:fldCharType="end"/>
      </w:r>
    </w:p>
    <w:p w14:paraId="74645315" w14:textId="1899AC7D" w:rsidR="005264A4" w:rsidRDefault="005264A4">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_Toc155371713 \h </w:instrText>
      </w:r>
      <w:r>
        <w:rPr>
          <w:noProof/>
        </w:rPr>
      </w:r>
      <w:r>
        <w:rPr>
          <w:noProof/>
        </w:rPr>
        <w:fldChar w:fldCharType="separate"/>
      </w:r>
      <w:r>
        <w:rPr>
          <w:noProof/>
        </w:rPr>
        <w:t>66</w:t>
      </w:r>
      <w:r>
        <w:rPr>
          <w:noProof/>
        </w:rPr>
        <w:fldChar w:fldCharType="end"/>
      </w:r>
    </w:p>
    <w:p w14:paraId="47D433E1" w14:textId="4237C34B" w:rsidR="005264A4" w:rsidRDefault="005264A4">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_Toc155371714 \h </w:instrText>
      </w:r>
      <w:r>
        <w:rPr>
          <w:noProof/>
        </w:rPr>
      </w:r>
      <w:r>
        <w:rPr>
          <w:noProof/>
        </w:rPr>
        <w:fldChar w:fldCharType="separate"/>
      </w:r>
      <w:r>
        <w:rPr>
          <w:noProof/>
        </w:rPr>
        <w:t>67</w:t>
      </w:r>
      <w:r>
        <w:rPr>
          <w:noProof/>
        </w:rPr>
        <w:fldChar w:fldCharType="end"/>
      </w:r>
    </w:p>
    <w:p w14:paraId="32D72444" w14:textId="20839D1E" w:rsidR="005264A4" w:rsidRDefault="005264A4">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_Toc155371715 \h </w:instrText>
      </w:r>
      <w:r>
        <w:rPr>
          <w:noProof/>
        </w:rPr>
      </w:r>
      <w:r>
        <w:rPr>
          <w:noProof/>
        </w:rPr>
        <w:fldChar w:fldCharType="separate"/>
      </w:r>
      <w:r>
        <w:rPr>
          <w:noProof/>
        </w:rPr>
        <w:t>67</w:t>
      </w:r>
      <w:r>
        <w:rPr>
          <w:noProof/>
        </w:rPr>
        <w:fldChar w:fldCharType="end"/>
      </w:r>
    </w:p>
    <w:p w14:paraId="02972344" w14:textId="64B6D491" w:rsidR="005264A4" w:rsidRDefault="005264A4">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_Toc155371716 \h </w:instrText>
      </w:r>
      <w:r>
        <w:rPr>
          <w:noProof/>
        </w:rPr>
      </w:r>
      <w:r>
        <w:rPr>
          <w:noProof/>
        </w:rPr>
        <w:fldChar w:fldCharType="separate"/>
      </w:r>
      <w:r>
        <w:rPr>
          <w:noProof/>
        </w:rPr>
        <w:t>67</w:t>
      </w:r>
      <w:r>
        <w:rPr>
          <w:noProof/>
        </w:rPr>
        <w:fldChar w:fldCharType="end"/>
      </w:r>
    </w:p>
    <w:p w14:paraId="7B30A404" w14:textId="3C4B797A" w:rsidR="005264A4" w:rsidRDefault="005264A4">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_Toc155371717 \h </w:instrText>
      </w:r>
      <w:r>
        <w:rPr>
          <w:noProof/>
        </w:rPr>
      </w:r>
      <w:r>
        <w:rPr>
          <w:noProof/>
        </w:rPr>
        <w:fldChar w:fldCharType="separate"/>
      </w:r>
      <w:r>
        <w:rPr>
          <w:noProof/>
        </w:rPr>
        <w:t>67</w:t>
      </w:r>
      <w:r>
        <w:rPr>
          <w:noProof/>
        </w:rPr>
        <w:fldChar w:fldCharType="end"/>
      </w:r>
    </w:p>
    <w:p w14:paraId="14113621" w14:textId="20BCF0C9" w:rsidR="005264A4" w:rsidRDefault="005264A4">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_Toc155371718 \h </w:instrText>
      </w:r>
      <w:r>
        <w:rPr>
          <w:noProof/>
        </w:rPr>
      </w:r>
      <w:r>
        <w:rPr>
          <w:noProof/>
        </w:rPr>
        <w:fldChar w:fldCharType="separate"/>
      </w:r>
      <w:r>
        <w:rPr>
          <w:noProof/>
        </w:rPr>
        <w:t>67</w:t>
      </w:r>
      <w:r>
        <w:rPr>
          <w:noProof/>
        </w:rPr>
        <w:fldChar w:fldCharType="end"/>
      </w:r>
    </w:p>
    <w:p w14:paraId="7356402A" w14:textId="6C3C9F24" w:rsidR="005264A4" w:rsidRDefault="005264A4">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_Toc155371719 \h </w:instrText>
      </w:r>
      <w:r>
        <w:rPr>
          <w:noProof/>
        </w:rPr>
      </w:r>
      <w:r>
        <w:rPr>
          <w:noProof/>
        </w:rPr>
        <w:fldChar w:fldCharType="separate"/>
      </w:r>
      <w:r>
        <w:rPr>
          <w:noProof/>
        </w:rPr>
        <w:t>68</w:t>
      </w:r>
      <w:r>
        <w:rPr>
          <w:noProof/>
        </w:rPr>
        <w:fldChar w:fldCharType="end"/>
      </w:r>
    </w:p>
    <w:p w14:paraId="4EE88398" w14:textId="10114808" w:rsidR="005264A4" w:rsidRDefault="005264A4">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_Toc155371720 \h </w:instrText>
      </w:r>
      <w:r>
        <w:rPr>
          <w:noProof/>
        </w:rPr>
      </w:r>
      <w:r>
        <w:rPr>
          <w:noProof/>
        </w:rPr>
        <w:fldChar w:fldCharType="separate"/>
      </w:r>
      <w:r>
        <w:rPr>
          <w:noProof/>
        </w:rPr>
        <w:t>69</w:t>
      </w:r>
      <w:r>
        <w:rPr>
          <w:noProof/>
        </w:rPr>
        <w:fldChar w:fldCharType="end"/>
      </w:r>
    </w:p>
    <w:p w14:paraId="490D2D45" w14:textId="05458211" w:rsidR="005264A4" w:rsidRDefault="005264A4">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_Toc155371721 \h </w:instrText>
      </w:r>
      <w:r>
        <w:rPr>
          <w:noProof/>
        </w:rPr>
      </w:r>
      <w:r>
        <w:rPr>
          <w:noProof/>
        </w:rPr>
        <w:fldChar w:fldCharType="separate"/>
      </w:r>
      <w:r>
        <w:rPr>
          <w:noProof/>
        </w:rPr>
        <w:t>71</w:t>
      </w:r>
      <w:r>
        <w:rPr>
          <w:noProof/>
        </w:rPr>
        <w:fldChar w:fldCharType="end"/>
      </w:r>
    </w:p>
    <w:p w14:paraId="198E7BBF" w14:textId="21253C8C" w:rsidR="005264A4" w:rsidRDefault="005264A4">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_Toc155371722 \h </w:instrText>
      </w:r>
      <w:r>
        <w:rPr>
          <w:noProof/>
        </w:rPr>
      </w:r>
      <w:r>
        <w:rPr>
          <w:noProof/>
        </w:rPr>
        <w:fldChar w:fldCharType="separate"/>
      </w:r>
      <w:r>
        <w:rPr>
          <w:noProof/>
        </w:rPr>
        <w:t>71</w:t>
      </w:r>
      <w:r>
        <w:rPr>
          <w:noProof/>
        </w:rPr>
        <w:fldChar w:fldCharType="end"/>
      </w:r>
    </w:p>
    <w:p w14:paraId="0A2E1366" w14:textId="18465E1B" w:rsidR="005264A4" w:rsidRDefault="005264A4">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_Toc155371723 \h </w:instrText>
      </w:r>
      <w:r>
        <w:rPr>
          <w:noProof/>
        </w:rPr>
      </w:r>
      <w:r>
        <w:rPr>
          <w:noProof/>
        </w:rPr>
        <w:fldChar w:fldCharType="separate"/>
      </w:r>
      <w:r>
        <w:rPr>
          <w:noProof/>
        </w:rPr>
        <w:t>71</w:t>
      </w:r>
      <w:r>
        <w:rPr>
          <w:noProof/>
        </w:rPr>
        <w:fldChar w:fldCharType="end"/>
      </w:r>
    </w:p>
    <w:p w14:paraId="24AAEEB2" w14:textId="4D289796" w:rsidR="005264A4" w:rsidRDefault="005264A4">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_Toc155371724 \h </w:instrText>
      </w:r>
      <w:r>
        <w:rPr>
          <w:noProof/>
        </w:rPr>
      </w:r>
      <w:r>
        <w:rPr>
          <w:noProof/>
        </w:rPr>
        <w:fldChar w:fldCharType="separate"/>
      </w:r>
      <w:r>
        <w:rPr>
          <w:noProof/>
        </w:rPr>
        <w:t>71</w:t>
      </w:r>
      <w:r>
        <w:rPr>
          <w:noProof/>
        </w:rPr>
        <w:fldChar w:fldCharType="end"/>
      </w:r>
    </w:p>
    <w:p w14:paraId="4C93F6CF" w14:textId="14F32F84" w:rsidR="005264A4" w:rsidRDefault="005264A4">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_Toc155371725 \h </w:instrText>
      </w:r>
      <w:r>
        <w:rPr>
          <w:noProof/>
        </w:rPr>
      </w:r>
      <w:r>
        <w:rPr>
          <w:noProof/>
        </w:rPr>
        <w:fldChar w:fldCharType="separate"/>
      </w:r>
      <w:r>
        <w:rPr>
          <w:noProof/>
        </w:rPr>
        <w:t>72</w:t>
      </w:r>
      <w:r>
        <w:rPr>
          <w:noProof/>
        </w:rPr>
        <w:fldChar w:fldCharType="end"/>
      </w:r>
    </w:p>
    <w:p w14:paraId="63703C5D" w14:textId="53B8A1B9" w:rsidR="005264A4" w:rsidRDefault="005264A4">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_Toc155371726 \h </w:instrText>
      </w:r>
      <w:r>
        <w:rPr>
          <w:noProof/>
        </w:rPr>
      </w:r>
      <w:r>
        <w:rPr>
          <w:noProof/>
        </w:rPr>
        <w:fldChar w:fldCharType="separate"/>
      </w:r>
      <w:r>
        <w:rPr>
          <w:noProof/>
        </w:rPr>
        <w:t>72</w:t>
      </w:r>
      <w:r>
        <w:rPr>
          <w:noProof/>
        </w:rPr>
        <w:fldChar w:fldCharType="end"/>
      </w:r>
    </w:p>
    <w:p w14:paraId="63C89B77" w14:textId="1C65E1D4" w:rsidR="005264A4" w:rsidRDefault="005264A4">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_Toc155371727 \h </w:instrText>
      </w:r>
      <w:r>
        <w:rPr>
          <w:noProof/>
        </w:rPr>
      </w:r>
      <w:r>
        <w:rPr>
          <w:noProof/>
        </w:rPr>
        <w:fldChar w:fldCharType="separate"/>
      </w:r>
      <w:r>
        <w:rPr>
          <w:noProof/>
        </w:rPr>
        <w:t>72</w:t>
      </w:r>
      <w:r>
        <w:rPr>
          <w:noProof/>
        </w:rPr>
        <w:fldChar w:fldCharType="end"/>
      </w:r>
    </w:p>
    <w:p w14:paraId="220122B6" w14:textId="2438FA4D" w:rsidR="005264A4" w:rsidRDefault="005264A4">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_Toc155371728 \h </w:instrText>
      </w:r>
      <w:r>
        <w:rPr>
          <w:noProof/>
        </w:rPr>
      </w:r>
      <w:r>
        <w:rPr>
          <w:noProof/>
        </w:rPr>
        <w:fldChar w:fldCharType="separate"/>
      </w:r>
      <w:r>
        <w:rPr>
          <w:noProof/>
        </w:rPr>
        <w:t>72</w:t>
      </w:r>
      <w:r>
        <w:rPr>
          <w:noProof/>
        </w:rPr>
        <w:fldChar w:fldCharType="end"/>
      </w:r>
    </w:p>
    <w:p w14:paraId="209D6AF9" w14:textId="6ADDED8C" w:rsidR="005264A4" w:rsidRDefault="005264A4">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_Toc155371729 \h </w:instrText>
      </w:r>
      <w:r>
        <w:rPr>
          <w:noProof/>
        </w:rPr>
      </w:r>
      <w:r>
        <w:rPr>
          <w:noProof/>
        </w:rPr>
        <w:fldChar w:fldCharType="separate"/>
      </w:r>
      <w:r>
        <w:rPr>
          <w:noProof/>
        </w:rPr>
        <w:t>74</w:t>
      </w:r>
      <w:r>
        <w:rPr>
          <w:noProof/>
        </w:rPr>
        <w:fldChar w:fldCharType="end"/>
      </w:r>
    </w:p>
    <w:p w14:paraId="521D978A" w14:textId="04102A44" w:rsidR="005264A4" w:rsidRDefault="005264A4">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_Toc155371730 \h </w:instrText>
      </w:r>
      <w:r>
        <w:rPr>
          <w:noProof/>
        </w:rPr>
      </w:r>
      <w:r>
        <w:rPr>
          <w:noProof/>
        </w:rPr>
        <w:fldChar w:fldCharType="separate"/>
      </w:r>
      <w:r>
        <w:rPr>
          <w:noProof/>
        </w:rPr>
        <w:t>76</w:t>
      </w:r>
      <w:r>
        <w:rPr>
          <w:noProof/>
        </w:rPr>
        <w:fldChar w:fldCharType="end"/>
      </w:r>
    </w:p>
    <w:p w14:paraId="544B751B" w14:textId="06C16815" w:rsidR="005264A4" w:rsidRDefault="005264A4">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_Toc155371731 \h </w:instrText>
      </w:r>
      <w:r>
        <w:rPr>
          <w:noProof/>
        </w:rPr>
      </w:r>
      <w:r>
        <w:rPr>
          <w:noProof/>
        </w:rPr>
        <w:fldChar w:fldCharType="separate"/>
      </w:r>
      <w:r>
        <w:rPr>
          <w:noProof/>
        </w:rPr>
        <w:t>76</w:t>
      </w:r>
      <w:r>
        <w:rPr>
          <w:noProof/>
        </w:rPr>
        <w:fldChar w:fldCharType="end"/>
      </w:r>
    </w:p>
    <w:p w14:paraId="6DD85CD4" w14:textId="58F70480" w:rsidR="005264A4" w:rsidRDefault="005264A4">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_Toc155371732 \h </w:instrText>
      </w:r>
      <w:r>
        <w:rPr>
          <w:noProof/>
        </w:rPr>
      </w:r>
      <w:r>
        <w:rPr>
          <w:noProof/>
        </w:rPr>
        <w:fldChar w:fldCharType="separate"/>
      </w:r>
      <w:r>
        <w:rPr>
          <w:noProof/>
        </w:rPr>
        <w:t>77</w:t>
      </w:r>
      <w:r>
        <w:rPr>
          <w:noProof/>
        </w:rPr>
        <w:fldChar w:fldCharType="end"/>
      </w:r>
    </w:p>
    <w:p w14:paraId="206E30EC" w14:textId="6EB5B740" w:rsidR="005264A4" w:rsidRDefault="005264A4">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_Toc155371733 \h </w:instrText>
      </w:r>
      <w:r>
        <w:rPr>
          <w:noProof/>
        </w:rPr>
      </w:r>
      <w:r>
        <w:rPr>
          <w:noProof/>
        </w:rPr>
        <w:fldChar w:fldCharType="separate"/>
      </w:r>
      <w:r>
        <w:rPr>
          <w:noProof/>
        </w:rPr>
        <w:t>77</w:t>
      </w:r>
      <w:r>
        <w:rPr>
          <w:noProof/>
        </w:rPr>
        <w:fldChar w:fldCharType="end"/>
      </w:r>
    </w:p>
    <w:p w14:paraId="3E57839C" w14:textId="2301D5FB" w:rsidR="005264A4" w:rsidRDefault="005264A4">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_Toc155371734 \h </w:instrText>
      </w:r>
      <w:r>
        <w:rPr>
          <w:noProof/>
        </w:rPr>
      </w:r>
      <w:r>
        <w:rPr>
          <w:noProof/>
        </w:rPr>
        <w:fldChar w:fldCharType="separate"/>
      </w:r>
      <w:r>
        <w:rPr>
          <w:noProof/>
        </w:rPr>
        <w:t>78</w:t>
      </w:r>
      <w:r>
        <w:rPr>
          <w:noProof/>
        </w:rPr>
        <w:fldChar w:fldCharType="end"/>
      </w:r>
    </w:p>
    <w:p w14:paraId="3E60C227" w14:textId="3C392352" w:rsidR="005264A4" w:rsidRDefault="005264A4">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_Toc155371735 \h </w:instrText>
      </w:r>
      <w:r>
        <w:rPr>
          <w:noProof/>
        </w:rPr>
      </w:r>
      <w:r>
        <w:rPr>
          <w:noProof/>
        </w:rPr>
        <w:fldChar w:fldCharType="separate"/>
      </w:r>
      <w:r>
        <w:rPr>
          <w:noProof/>
        </w:rPr>
        <w:t>78</w:t>
      </w:r>
      <w:r>
        <w:rPr>
          <w:noProof/>
        </w:rPr>
        <w:fldChar w:fldCharType="end"/>
      </w:r>
    </w:p>
    <w:p w14:paraId="21051AC7" w14:textId="7805D00E" w:rsidR="005264A4" w:rsidRDefault="005264A4">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_Toc155371736 \h </w:instrText>
      </w:r>
      <w:r>
        <w:rPr>
          <w:noProof/>
        </w:rPr>
      </w:r>
      <w:r>
        <w:rPr>
          <w:noProof/>
        </w:rPr>
        <w:fldChar w:fldCharType="separate"/>
      </w:r>
      <w:r>
        <w:rPr>
          <w:noProof/>
        </w:rPr>
        <w:t>78</w:t>
      </w:r>
      <w:r>
        <w:rPr>
          <w:noProof/>
        </w:rPr>
        <w:fldChar w:fldCharType="end"/>
      </w:r>
    </w:p>
    <w:p w14:paraId="5BE0F824" w14:textId="3FD2B103" w:rsidR="005264A4" w:rsidRDefault="005264A4">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_Toc155371737 \h </w:instrText>
      </w:r>
      <w:r>
        <w:rPr>
          <w:noProof/>
        </w:rPr>
      </w:r>
      <w:r>
        <w:rPr>
          <w:noProof/>
        </w:rPr>
        <w:fldChar w:fldCharType="separate"/>
      </w:r>
      <w:r>
        <w:rPr>
          <w:noProof/>
        </w:rPr>
        <w:t>78</w:t>
      </w:r>
      <w:r>
        <w:rPr>
          <w:noProof/>
        </w:rPr>
        <w:fldChar w:fldCharType="end"/>
      </w:r>
    </w:p>
    <w:p w14:paraId="609C7197" w14:textId="00137E35" w:rsidR="005264A4" w:rsidRDefault="005264A4">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_Toc155371738 \h </w:instrText>
      </w:r>
      <w:r>
        <w:rPr>
          <w:noProof/>
        </w:rPr>
      </w:r>
      <w:r>
        <w:rPr>
          <w:noProof/>
        </w:rPr>
        <w:fldChar w:fldCharType="separate"/>
      </w:r>
      <w:r>
        <w:rPr>
          <w:noProof/>
        </w:rPr>
        <w:t>80</w:t>
      </w:r>
      <w:r>
        <w:rPr>
          <w:noProof/>
        </w:rPr>
        <w:fldChar w:fldCharType="end"/>
      </w:r>
    </w:p>
    <w:p w14:paraId="6CBE9900" w14:textId="6E37C6A6" w:rsidR="005264A4" w:rsidRDefault="005264A4">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_Toc155371739 \h </w:instrText>
      </w:r>
      <w:r>
        <w:rPr>
          <w:noProof/>
        </w:rPr>
      </w:r>
      <w:r>
        <w:rPr>
          <w:noProof/>
        </w:rPr>
        <w:fldChar w:fldCharType="separate"/>
      </w:r>
      <w:r>
        <w:rPr>
          <w:noProof/>
        </w:rPr>
        <w:t>81</w:t>
      </w:r>
      <w:r>
        <w:rPr>
          <w:noProof/>
        </w:rPr>
        <w:fldChar w:fldCharType="end"/>
      </w:r>
    </w:p>
    <w:p w14:paraId="67008B76" w14:textId="343B6369" w:rsidR="005264A4" w:rsidRDefault="005264A4">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_Toc155371740 \h </w:instrText>
      </w:r>
      <w:r>
        <w:rPr>
          <w:noProof/>
        </w:rPr>
      </w:r>
      <w:r>
        <w:rPr>
          <w:noProof/>
        </w:rPr>
        <w:fldChar w:fldCharType="separate"/>
      </w:r>
      <w:r>
        <w:rPr>
          <w:noProof/>
        </w:rPr>
        <w:t>81</w:t>
      </w:r>
      <w:r>
        <w:rPr>
          <w:noProof/>
        </w:rPr>
        <w:fldChar w:fldCharType="end"/>
      </w:r>
    </w:p>
    <w:p w14:paraId="1AF30E74" w14:textId="717C782D" w:rsidR="005264A4" w:rsidRDefault="005264A4">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_Toc155371741 \h </w:instrText>
      </w:r>
      <w:r>
        <w:rPr>
          <w:noProof/>
        </w:rPr>
      </w:r>
      <w:r>
        <w:rPr>
          <w:noProof/>
        </w:rPr>
        <w:fldChar w:fldCharType="separate"/>
      </w:r>
      <w:r>
        <w:rPr>
          <w:noProof/>
        </w:rPr>
        <w:t>82</w:t>
      </w:r>
      <w:r>
        <w:rPr>
          <w:noProof/>
        </w:rPr>
        <w:fldChar w:fldCharType="end"/>
      </w:r>
    </w:p>
    <w:p w14:paraId="797E30C9" w14:textId="2F3BD0A8" w:rsidR="005264A4" w:rsidRDefault="005264A4">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_Toc155371742 \h </w:instrText>
      </w:r>
      <w:r>
        <w:rPr>
          <w:noProof/>
        </w:rPr>
      </w:r>
      <w:r>
        <w:rPr>
          <w:noProof/>
        </w:rPr>
        <w:fldChar w:fldCharType="separate"/>
      </w:r>
      <w:r>
        <w:rPr>
          <w:noProof/>
        </w:rPr>
        <w:t>82</w:t>
      </w:r>
      <w:r>
        <w:rPr>
          <w:noProof/>
        </w:rPr>
        <w:fldChar w:fldCharType="end"/>
      </w:r>
    </w:p>
    <w:p w14:paraId="79227525" w14:textId="2A809706" w:rsidR="005264A4" w:rsidRDefault="005264A4">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_Toc155371743 \h </w:instrText>
      </w:r>
      <w:r>
        <w:rPr>
          <w:noProof/>
        </w:rPr>
      </w:r>
      <w:r>
        <w:rPr>
          <w:noProof/>
        </w:rPr>
        <w:fldChar w:fldCharType="separate"/>
      </w:r>
      <w:r>
        <w:rPr>
          <w:noProof/>
        </w:rPr>
        <w:t>82</w:t>
      </w:r>
      <w:r>
        <w:rPr>
          <w:noProof/>
        </w:rPr>
        <w:fldChar w:fldCharType="end"/>
      </w:r>
    </w:p>
    <w:p w14:paraId="39F4FC76" w14:textId="78455A0F" w:rsidR="005264A4" w:rsidRDefault="005264A4">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_Toc155371744 \h </w:instrText>
      </w:r>
      <w:r>
        <w:rPr>
          <w:noProof/>
        </w:rPr>
      </w:r>
      <w:r>
        <w:rPr>
          <w:noProof/>
        </w:rPr>
        <w:fldChar w:fldCharType="separate"/>
      </w:r>
      <w:r>
        <w:rPr>
          <w:noProof/>
        </w:rPr>
        <w:t>82</w:t>
      </w:r>
      <w:r>
        <w:rPr>
          <w:noProof/>
        </w:rPr>
        <w:fldChar w:fldCharType="end"/>
      </w:r>
    </w:p>
    <w:p w14:paraId="068603A0" w14:textId="1A29ECED" w:rsidR="005264A4" w:rsidRDefault="005264A4">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_Toc155371745 \h </w:instrText>
      </w:r>
      <w:r>
        <w:rPr>
          <w:noProof/>
        </w:rPr>
      </w:r>
      <w:r>
        <w:rPr>
          <w:noProof/>
        </w:rPr>
        <w:fldChar w:fldCharType="separate"/>
      </w:r>
      <w:r>
        <w:rPr>
          <w:noProof/>
        </w:rPr>
        <w:t>82</w:t>
      </w:r>
      <w:r>
        <w:rPr>
          <w:noProof/>
        </w:rPr>
        <w:fldChar w:fldCharType="end"/>
      </w:r>
    </w:p>
    <w:p w14:paraId="5E45D2E9" w14:textId="667D365B" w:rsidR="005264A4" w:rsidRDefault="005264A4">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_Toc155371746 \h </w:instrText>
      </w:r>
      <w:r>
        <w:rPr>
          <w:noProof/>
        </w:rPr>
      </w:r>
      <w:r>
        <w:rPr>
          <w:noProof/>
        </w:rPr>
        <w:fldChar w:fldCharType="separate"/>
      </w:r>
      <w:r>
        <w:rPr>
          <w:noProof/>
        </w:rPr>
        <w:t>84</w:t>
      </w:r>
      <w:r>
        <w:rPr>
          <w:noProof/>
        </w:rPr>
        <w:fldChar w:fldCharType="end"/>
      </w:r>
    </w:p>
    <w:p w14:paraId="37B920EB" w14:textId="72F2D0CC" w:rsidR="005264A4" w:rsidRDefault="005264A4">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_Toc155371747 \h </w:instrText>
      </w:r>
      <w:r>
        <w:rPr>
          <w:noProof/>
        </w:rPr>
      </w:r>
      <w:r>
        <w:rPr>
          <w:noProof/>
        </w:rPr>
        <w:fldChar w:fldCharType="separate"/>
      </w:r>
      <w:r>
        <w:rPr>
          <w:noProof/>
        </w:rPr>
        <w:t>85</w:t>
      </w:r>
      <w:r>
        <w:rPr>
          <w:noProof/>
        </w:rPr>
        <w:fldChar w:fldCharType="end"/>
      </w:r>
    </w:p>
    <w:p w14:paraId="54309CE7" w14:textId="14575C8B" w:rsidR="005264A4" w:rsidRDefault="005264A4">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_Toc155371748 \h </w:instrText>
      </w:r>
      <w:r>
        <w:rPr>
          <w:noProof/>
        </w:rPr>
      </w:r>
      <w:r>
        <w:rPr>
          <w:noProof/>
        </w:rPr>
        <w:fldChar w:fldCharType="separate"/>
      </w:r>
      <w:r>
        <w:rPr>
          <w:noProof/>
        </w:rPr>
        <w:t>85</w:t>
      </w:r>
      <w:r>
        <w:rPr>
          <w:noProof/>
        </w:rPr>
        <w:fldChar w:fldCharType="end"/>
      </w:r>
    </w:p>
    <w:p w14:paraId="68003956" w14:textId="37A79EE9" w:rsidR="005264A4" w:rsidRDefault="005264A4">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_Toc155371749 \h </w:instrText>
      </w:r>
      <w:r>
        <w:rPr>
          <w:noProof/>
        </w:rPr>
      </w:r>
      <w:r>
        <w:rPr>
          <w:noProof/>
        </w:rPr>
        <w:fldChar w:fldCharType="separate"/>
      </w:r>
      <w:r>
        <w:rPr>
          <w:noProof/>
        </w:rPr>
        <w:t>86</w:t>
      </w:r>
      <w:r>
        <w:rPr>
          <w:noProof/>
        </w:rPr>
        <w:fldChar w:fldCharType="end"/>
      </w:r>
    </w:p>
    <w:p w14:paraId="6BA475E6" w14:textId="26C0BFD9" w:rsidR="005264A4" w:rsidRDefault="005264A4">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_Toc155371750 \h </w:instrText>
      </w:r>
      <w:r>
        <w:rPr>
          <w:noProof/>
        </w:rPr>
      </w:r>
      <w:r>
        <w:rPr>
          <w:noProof/>
        </w:rPr>
        <w:fldChar w:fldCharType="separate"/>
      </w:r>
      <w:r>
        <w:rPr>
          <w:noProof/>
        </w:rPr>
        <w:t>86</w:t>
      </w:r>
      <w:r>
        <w:rPr>
          <w:noProof/>
        </w:rPr>
        <w:fldChar w:fldCharType="end"/>
      </w:r>
    </w:p>
    <w:p w14:paraId="1F4BFAB5" w14:textId="38D92DEA" w:rsidR="005264A4" w:rsidRDefault="005264A4">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_Toc155371751 \h </w:instrText>
      </w:r>
      <w:r>
        <w:rPr>
          <w:noProof/>
        </w:rPr>
      </w:r>
      <w:r>
        <w:rPr>
          <w:noProof/>
        </w:rPr>
        <w:fldChar w:fldCharType="separate"/>
      </w:r>
      <w:r>
        <w:rPr>
          <w:noProof/>
        </w:rPr>
        <w:t>86</w:t>
      </w:r>
      <w:r>
        <w:rPr>
          <w:noProof/>
        </w:rPr>
        <w:fldChar w:fldCharType="end"/>
      </w:r>
    </w:p>
    <w:p w14:paraId="40DDB8DC" w14:textId="1D61CD18" w:rsidR="005264A4" w:rsidRDefault="005264A4">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_Toc155371752 \h </w:instrText>
      </w:r>
      <w:r>
        <w:rPr>
          <w:noProof/>
        </w:rPr>
      </w:r>
      <w:r>
        <w:rPr>
          <w:noProof/>
        </w:rPr>
        <w:fldChar w:fldCharType="separate"/>
      </w:r>
      <w:r>
        <w:rPr>
          <w:noProof/>
        </w:rPr>
        <w:t>86</w:t>
      </w:r>
      <w:r>
        <w:rPr>
          <w:noProof/>
        </w:rPr>
        <w:fldChar w:fldCharType="end"/>
      </w:r>
    </w:p>
    <w:p w14:paraId="1509B83A" w14:textId="607F9B51" w:rsidR="005264A4" w:rsidRDefault="005264A4">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_Toc155371753 \h </w:instrText>
      </w:r>
      <w:r>
        <w:rPr>
          <w:noProof/>
        </w:rPr>
      </w:r>
      <w:r>
        <w:rPr>
          <w:noProof/>
        </w:rPr>
        <w:fldChar w:fldCharType="separate"/>
      </w:r>
      <w:r>
        <w:rPr>
          <w:noProof/>
        </w:rPr>
        <w:t>86</w:t>
      </w:r>
      <w:r>
        <w:rPr>
          <w:noProof/>
        </w:rPr>
        <w:fldChar w:fldCharType="end"/>
      </w:r>
    </w:p>
    <w:p w14:paraId="30ED368E" w14:textId="34DFBE18" w:rsidR="005264A4" w:rsidRDefault="005264A4">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_Toc155371754 \h </w:instrText>
      </w:r>
      <w:r>
        <w:rPr>
          <w:noProof/>
        </w:rPr>
      </w:r>
      <w:r>
        <w:rPr>
          <w:noProof/>
        </w:rPr>
        <w:fldChar w:fldCharType="separate"/>
      </w:r>
      <w:r>
        <w:rPr>
          <w:noProof/>
        </w:rPr>
        <w:t>88</w:t>
      </w:r>
      <w:r>
        <w:rPr>
          <w:noProof/>
        </w:rPr>
        <w:fldChar w:fldCharType="end"/>
      </w:r>
    </w:p>
    <w:p w14:paraId="1752A2E1" w14:textId="187C162A" w:rsidR="005264A4" w:rsidRDefault="005264A4">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_Toc155371755 \h </w:instrText>
      </w:r>
      <w:r>
        <w:rPr>
          <w:noProof/>
        </w:rPr>
      </w:r>
      <w:r>
        <w:rPr>
          <w:noProof/>
        </w:rPr>
        <w:fldChar w:fldCharType="separate"/>
      </w:r>
      <w:r>
        <w:rPr>
          <w:noProof/>
        </w:rPr>
        <w:t>89</w:t>
      </w:r>
      <w:r>
        <w:rPr>
          <w:noProof/>
        </w:rPr>
        <w:fldChar w:fldCharType="end"/>
      </w:r>
    </w:p>
    <w:p w14:paraId="583F5B8B" w14:textId="1508C184" w:rsidR="005264A4" w:rsidRDefault="005264A4">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_Toc155371756 \h </w:instrText>
      </w:r>
      <w:r>
        <w:rPr>
          <w:noProof/>
        </w:rPr>
      </w:r>
      <w:r>
        <w:rPr>
          <w:noProof/>
        </w:rPr>
        <w:fldChar w:fldCharType="separate"/>
      </w:r>
      <w:r>
        <w:rPr>
          <w:noProof/>
        </w:rPr>
        <w:t>89</w:t>
      </w:r>
      <w:r>
        <w:rPr>
          <w:noProof/>
        </w:rPr>
        <w:fldChar w:fldCharType="end"/>
      </w:r>
    </w:p>
    <w:p w14:paraId="11A7BA1E" w14:textId="65DC71A6" w:rsidR="005264A4" w:rsidRDefault="005264A4">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_Toc155371757 \h </w:instrText>
      </w:r>
      <w:r>
        <w:rPr>
          <w:noProof/>
        </w:rPr>
      </w:r>
      <w:r>
        <w:rPr>
          <w:noProof/>
        </w:rPr>
        <w:fldChar w:fldCharType="separate"/>
      </w:r>
      <w:r>
        <w:rPr>
          <w:noProof/>
        </w:rPr>
        <w:t>90</w:t>
      </w:r>
      <w:r>
        <w:rPr>
          <w:noProof/>
        </w:rPr>
        <w:fldChar w:fldCharType="end"/>
      </w:r>
    </w:p>
    <w:p w14:paraId="6A9BC379" w14:textId="751F523D" w:rsidR="005264A4" w:rsidRDefault="005264A4">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_Toc155371758 \h </w:instrText>
      </w:r>
      <w:r>
        <w:rPr>
          <w:noProof/>
        </w:rPr>
      </w:r>
      <w:r>
        <w:rPr>
          <w:noProof/>
        </w:rPr>
        <w:fldChar w:fldCharType="separate"/>
      </w:r>
      <w:r>
        <w:rPr>
          <w:noProof/>
        </w:rPr>
        <w:t>90</w:t>
      </w:r>
      <w:r>
        <w:rPr>
          <w:noProof/>
        </w:rPr>
        <w:fldChar w:fldCharType="end"/>
      </w:r>
    </w:p>
    <w:p w14:paraId="74A6EA19" w14:textId="3D9EB131" w:rsidR="005264A4" w:rsidRDefault="005264A4">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_Toc155371759 \h </w:instrText>
      </w:r>
      <w:r>
        <w:rPr>
          <w:noProof/>
        </w:rPr>
      </w:r>
      <w:r>
        <w:rPr>
          <w:noProof/>
        </w:rPr>
        <w:fldChar w:fldCharType="separate"/>
      </w:r>
      <w:r>
        <w:rPr>
          <w:noProof/>
        </w:rPr>
        <w:t>90</w:t>
      </w:r>
      <w:r>
        <w:rPr>
          <w:noProof/>
        </w:rPr>
        <w:fldChar w:fldCharType="end"/>
      </w:r>
    </w:p>
    <w:p w14:paraId="426FA590" w14:textId="5FC6A494" w:rsidR="005264A4" w:rsidRDefault="005264A4">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_Toc155371760 \h </w:instrText>
      </w:r>
      <w:r>
        <w:rPr>
          <w:noProof/>
        </w:rPr>
      </w:r>
      <w:r>
        <w:rPr>
          <w:noProof/>
        </w:rPr>
        <w:fldChar w:fldCharType="separate"/>
      </w:r>
      <w:r>
        <w:rPr>
          <w:noProof/>
        </w:rPr>
        <w:t>90</w:t>
      </w:r>
      <w:r>
        <w:rPr>
          <w:noProof/>
        </w:rPr>
        <w:fldChar w:fldCharType="end"/>
      </w:r>
    </w:p>
    <w:p w14:paraId="502F4F1E" w14:textId="7978F436" w:rsidR="005264A4" w:rsidRDefault="005264A4">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_Toc155371761 \h </w:instrText>
      </w:r>
      <w:r>
        <w:rPr>
          <w:noProof/>
        </w:rPr>
      </w:r>
      <w:r>
        <w:rPr>
          <w:noProof/>
        </w:rPr>
        <w:fldChar w:fldCharType="separate"/>
      </w:r>
      <w:r>
        <w:rPr>
          <w:noProof/>
        </w:rPr>
        <w:t>90</w:t>
      </w:r>
      <w:r>
        <w:rPr>
          <w:noProof/>
        </w:rPr>
        <w:fldChar w:fldCharType="end"/>
      </w:r>
    </w:p>
    <w:p w14:paraId="41FB0884" w14:textId="7264CBC6"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_Toc155371762 \h </w:instrText>
      </w:r>
      <w:r>
        <w:rPr>
          <w:noProof/>
        </w:rPr>
      </w:r>
      <w:r>
        <w:rPr>
          <w:noProof/>
        </w:rPr>
        <w:fldChar w:fldCharType="separate"/>
      </w:r>
      <w:r>
        <w:rPr>
          <w:noProof/>
        </w:rPr>
        <w:t>92</w:t>
      </w:r>
      <w:r>
        <w:rPr>
          <w:noProof/>
        </w:rPr>
        <w:fldChar w:fldCharType="end"/>
      </w:r>
    </w:p>
    <w:p w14:paraId="568288E4" w14:textId="51F0A92D"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_Toc155371763 \h </w:instrText>
      </w:r>
      <w:r>
        <w:rPr>
          <w:noProof/>
        </w:rPr>
      </w:r>
      <w:r>
        <w:rPr>
          <w:noProof/>
        </w:rPr>
        <w:fldChar w:fldCharType="separate"/>
      </w:r>
      <w:r>
        <w:rPr>
          <w:noProof/>
        </w:rPr>
        <w:t>92</w:t>
      </w:r>
      <w:r>
        <w:rPr>
          <w:noProof/>
        </w:rPr>
        <w:fldChar w:fldCharType="end"/>
      </w:r>
    </w:p>
    <w:p w14:paraId="68CA83F8" w14:textId="601FF611"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_Toc155371764 \h </w:instrText>
      </w:r>
      <w:r>
        <w:rPr>
          <w:noProof/>
        </w:rPr>
      </w:r>
      <w:r>
        <w:rPr>
          <w:noProof/>
        </w:rPr>
        <w:fldChar w:fldCharType="separate"/>
      </w:r>
      <w:r>
        <w:rPr>
          <w:noProof/>
        </w:rPr>
        <w:t>92</w:t>
      </w:r>
      <w:r>
        <w:rPr>
          <w:noProof/>
        </w:rPr>
        <w:fldChar w:fldCharType="end"/>
      </w:r>
    </w:p>
    <w:p w14:paraId="3C35A593" w14:textId="77E3D55C" w:rsidR="005264A4" w:rsidRDefault="005264A4">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_Toc155371765 \h </w:instrText>
      </w:r>
      <w:r>
        <w:rPr>
          <w:noProof/>
        </w:rPr>
      </w:r>
      <w:r>
        <w:rPr>
          <w:noProof/>
        </w:rPr>
        <w:fldChar w:fldCharType="separate"/>
      </w:r>
      <w:r>
        <w:rPr>
          <w:noProof/>
        </w:rPr>
        <w:t>93</w:t>
      </w:r>
      <w:r>
        <w:rPr>
          <w:noProof/>
        </w:rPr>
        <w:fldChar w:fldCharType="end"/>
      </w:r>
    </w:p>
    <w:p w14:paraId="711DC221" w14:textId="22CC21FD" w:rsidR="005264A4" w:rsidRDefault="005264A4">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_Toc155371766 \h </w:instrText>
      </w:r>
      <w:r>
        <w:rPr>
          <w:noProof/>
        </w:rPr>
      </w:r>
      <w:r>
        <w:rPr>
          <w:noProof/>
        </w:rPr>
        <w:fldChar w:fldCharType="separate"/>
      </w:r>
      <w:r>
        <w:rPr>
          <w:noProof/>
        </w:rPr>
        <w:t>93</w:t>
      </w:r>
      <w:r>
        <w:rPr>
          <w:noProof/>
        </w:rPr>
        <w:fldChar w:fldCharType="end"/>
      </w:r>
    </w:p>
    <w:p w14:paraId="1DAD6201" w14:textId="310AB2CA" w:rsidR="005264A4" w:rsidRDefault="005264A4">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_Toc155371767 \h </w:instrText>
      </w:r>
      <w:r>
        <w:rPr>
          <w:noProof/>
        </w:rPr>
      </w:r>
      <w:r>
        <w:rPr>
          <w:noProof/>
        </w:rPr>
        <w:fldChar w:fldCharType="separate"/>
      </w:r>
      <w:r>
        <w:rPr>
          <w:noProof/>
        </w:rPr>
        <w:t>93</w:t>
      </w:r>
      <w:r>
        <w:rPr>
          <w:noProof/>
        </w:rPr>
        <w:fldChar w:fldCharType="end"/>
      </w:r>
    </w:p>
    <w:p w14:paraId="1F957723" w14:textId="1EA45E73" w:rsidR="005264A4" w:rsidRDefault="005264A4">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_Toc155371768 \h </w:instrText>
      </w:r>
      <w:r>
        <w:rPr>
          <w:noProof/>
        </w:rPr>
      </w:r>
      <w:r>
        <w:rPr>
          <w:noProof/>
        </w:rPr>
        <w:fldChar w:fldCharType="separate"/>
      </w:r>
      <w:r>
        <w:rPr>
          <w:noProof/>
        </w:rPr>
        <w:t>93</w:t>
      </w:r>
      <w:r>
        <w:rPr>
          <w:noProof/>
        </w:rPr>
        <w:fldChar w:fldCharType="end"/>
      </w:r>
    </w:p>
    <w:p w14:paraId="44084B16" w14:textId="559E0B59" w:rsidR="005264A4" w:rsidRDefault="005264A4">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_Toc155371769 \h </w:instrText>
      </w:r>
      <w:r>
        <w:rPr>
          <w:noProof/>
        </w:rPr>
      </w:r>
      <w:r>
        <w:rPr>
          <w:noProof/>
        </w:rPr>
        <w:fldChar w:fldCharType="separate"/>
      </w:r>
      <w:r>
        <w:rPr>
          <w:noProof/>
        </w:rPr>
        <w:t>93</w:t>
      </w:r>
      <w:r>
        <w:rPr>
          <w:noProof/>
        </w:rPr>
        <w:fldChar w:fldCharType="end"/>
      </w:r>
    </w:p>
    <w:p w14:paraId="0D356EE0" w14:textId="599F7675" w:rsidR="005264A4" w:rsidRDefault="005264A4">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_Toc155371770 \h </w:instrText>
      </w:r>
      <w:r>
        <w:rPr>
          <w:noProof/>
        </w:rPr>
      </w:r>
      <w:r>
        <w:rPr>
          <w:noProof/>
        </w:rPr>
        <w:fldChar w:fldCharType="separate"/>
      </w:r>
      <w:r>
        <w:rPr>
          <w:noProof/>
        </w:rPr>
        <w:t>93</w:t>
      </w:r>
      <w:r>
        <w:rPr>
          <w:noProof/>
        </w:rPr>
        <w:fldChar w:fldCharType="end"/>
      </w:r>
    </w:p>
    <w:p w14:paraId="55EB3FB8" w14:textId="4EDA82F8" w:rsidR="005264A4" w:rsidRDefault="005264A4">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_Toc155371771 \h </w:instrText>
      </w:r>
      <w:r>
        <w:rPr>
          <w:noProof/>
        </w:rPr>
      </w:r>
      <w:r>
        <w:rPr>
          <w:noProof/>
        </w:rPr>
        <w:fldChar w:fldCharType="separate"/>
      </w:r>
      <w:r>
        <w:rPr>
          <w:noProof/>
        </w:rPr>
        <w:t>93</w:t>
      </w:r>
      <w:r>
        <w:rPr>
          <w:noProof/>
        </w:rPr>
        <w:fldChar w:fldCharType="end"/>
      </w:r>
    </w:p>
    <w:p w14:paraId="3CF86676" w14:textId="3088E07D" w:rsidR="005264A4" w:rsidRDefault="005264A4">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_Toc155371772 \h </w:instrText>
      </w:r>
      <w:r>
        <w:rPr>
          <w:noProof/>
        </w:rPr>
      </w:r>
      <w:r>
        <w:rPr>
          <w:noProof/>
        </w:rPr>
        <w:fldChar w:fldCharType="separate"/>
      </w:r>
      <w:r>
        <w:rPr>
          <w:noProof/>
        </w:rPr>
        <w:t>94</w:t>
      </w:r>
      <w:r>
        <w:rPr>
          <w:noProof/>
        </w:rPr>
        <w:fldChar w:fldCharType="end"/>
      </w:r>
    </w:p>
    <w:p w14:paraId="207F96EF" w14:textId="11DEEED5"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_Toc155371773 \h </w:instrText>
      </w:r>
      <w:r>
        <w:rPr>
          <w:noProof/>
        </w:rPr>
      </w:r>
      <w:r>
        <w:rPr>
          <w:noProof/>
        </w:rPr>
        <w:fldChar w:fldCharType="separate"/>
      </w:r>
      <w:r>
        <w:rPr>
          <w:noProof/>
        </w:rPr>
        <w:t>94</w:t>
      </w:r>
      <w:r>
        <w:rPr>
          <w:noProof/>
        </w:rPr>
        <w:fldChar w:fldCharType="end"/>
      </w:r>
    </w:p>
    <w:p w14:paraId="59CE0F09" w14:textId="12A97C61"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_Toc155371774 \h </w:instrText>
      </w:r>
      <w:r>
        <w:rPr>
          <w:noProof/>
        </w:rPr>
      </w:r>
      <w:r>
        <w:rPr>
          <w:noProof/>
        </w:rPr>
        <w:fldChar w:fldCharType="separate"/>
      </w:r>
      <w:r>
        <w:rPr>
          <w:noProof/>
        </w:rPr>
        <w:t>94</w:t>
      </w:r>
      <w:r>
        <w:rPr>
          <w:noProof/>
        </w:rPr>
        <w:fldChar w:fldCharType="end"/>
      </w:r>
    </w:p>
    <w:p w14:paraId="5123BFA9" w14:textId="2D753D3F"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_Toc155371775 \h </w:instrText>
      </w:r>
      <w:r>
        <w:rPr>
          <w:noProof/>
        </w:rPr>
      </w:r>
      <w:r>
        <w:rPr>
          <w:noProof/>
        </w:rPr>
        <w:fldChar w:fldCharType="separate"/>
      </w:r>
      <w:r>
        <w:rPr>
          <w:noProof/>
        </w:rPr>
        <w:t>94</w:t>
      </w:r>
      <w:r>
        <w:rPr>
          <w:noProof/>
        </w:rPr>
        <w:fldChar w:fldCharType="end"/>
      </w:r>
    </w:p>
    <w:p w14:paraId="637C85BE" w14:textId="70131349" w:rsidR="005264A4" w:rsidRDefault="005264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_Toc155371776 \h </w:instrText>
      </w:r>
      <w:r>
        <w:rPr>
          <w:noProof/>
        </w:rPr>
      </w:r>
      <w:r>
        <w:rPr>
          <w:noProof/>
        </w:rPr>
        <w:fldChar w:fldCharType="separate"/>
      </w:r>
      <w:r>
        <w:rPr>
          <w:noProof/>
        </w:rPr>
        <w:t>94</w:t>
      </w:r>
      <w:r>
        <w:rPr>
          <w:noProof/>
        </w:rPr>
        <w:fldChar w:fldCharType="end"/>
      </w:r>
    </w:p>
    <w:p w14:paraId="3B23B193" w14:textId="3617EDAE" w:rsidR="005264A4" w:rsidRDefault="005264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_Toc155371777 \h </w:instrText>
      </w:r>
      <w:r>
        <w:rPr>
          <w:noProof/>
        </w:rPr>
      </w:r>
      <w:r>
        <w:rPr>
          <w:noProof/>
        </w:rPr>
        <w:fldChar w:fldCharType="separate"/>
      </w:r>
      <w:r>
        <w:rPr>
          <w:noProof/>
        </w:rPr>
        <w:t>95</w:t>
      </w:r>
      <w:r>
        <w:rPr>
          <w:noProof/>
        </w:rPr>
        <w:fldChar w:fldCharType="end"/>
      </w:r>
    </w:p>
    <w:p w14:paraId="63602F4A" w14:textId="0D12537D" w:rsidR="005264A4" w:rsidRDefault="005264A4">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_Toc155371778 \h </w:instrText>
      </w:r>
      <w:r>
        <w:rPr>
          <w:noProof/>
        </w:rPr>
      </w:r>
      <w:r>
        <w:rPr>
          <w:noProof/>
        </w:rPr>
        <w:fldChar w:fldCharType="separate"/>
      </w:r>
      <w:r>
        <w:rPr>
          <w:noProof/>
        </w:rPr>
        <w:t>95</w:t>
      </w:r>
      <w:r>
        <w:rPr>
          <w:noProof/>
        </w:rPr>
        <w:fldChar w:fldCharType="end"/>
      </w:r>
    </w:p>
    <w:p w14:paraId="7C031062" w14:textId="09DCA117"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_Toc155371779 \h </w:instrText>
      </w:r>
      <w:r>
        <w:rPr>
          <w:noProof/>
        </w:rPr>
      </w:r>
      <w:r>
        <w:rPr>
          <w:noProof/>
        </w:rPr>
        <w:fldChar w:fldCharType="separate"/>
      </w:r>
      <w:r>
        <w:rPr>
          <w:noProof/>
        </w:rPr>
        <w:t>95</w:t>
      </w:r>
      <w:r>
        <w:rPr>
          <w:noProof/>
        </w:rPr>
        <w:fldChar w:fldCharType="end"/>
      </w:r>
    </w:p>
    <w:p w14:paraId="1C986C06" w14:textId="343F5823"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_Toc155371780 \h </w:instrText>
      </w:r>
      <w:r>
        <w:rPr>
          <w:noProof/>
        </w:rPr>
      </w:r>
      <w:r>
        <w:rPr>
          <w:noProof/>
        </w:rPr>
        <w:fldChar w:fldCharType="separate"/>
      </w:r>
      <w:r>
        <w:rPr>
          <w:noProof/>
        </w:rPr>
        <w:t>95</w:t>
      </w:r>
      <w:r>
        <w:rPr>
          <w:noProof/>
        </w:rPr>
        <w:fldChar w:fldCharType="end"/>
      </w:r>
    </w:p>
    <w:p w14:paraId="1E74F5BA" w14:textId="349FA96D"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_Toc155371781 \h </w:instrText>
      </w:r>
      <w:r>
        <w:rPr>
          <w:noProof/>
        </w:rPr>
      </w:r>
      <w:r>
        <w:rPr>
          <w:noProof/>
        </w:rPr>
        <w:fldChar w:fldCharType="separate"/>
      </w:r>
      <w:r>
        <w:rPr>
          <w:noProof/>
        </w:rPr>
        <w:t>96</w:t>
      </w:r>
      <w:r>
        <w:rPr>
          <w:noProof/>
        </w:rPr>
        <w:fldChar w:fldCharType="end"/>
      </w:r>
    </w:p>
    <w:p w14:paraId="0803A85B" w14:textId="370C8696"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_Toc155371782 \h </w:instrText>
      </w:r>
      <w:r>
        <w:rPr>
          <w:noProof/>
        </w:rPr>
      </w:r>
      <w:r>
        <w:rPr>
          <w:noProof/>
        </w:rPr>
        <w:fldChar w:fldCharType="separate"/>
      </w:r>
      <w:r>
        <w:rPr>
          <w:noProof/>
        </w:rPr>
        <w:t>96</w:t>
      </w:r>
      <w:r>
        <w:rPr>
          <w:noProof/>
        </w:rPr>
        <w:fldChar w:fldCharType="end"/>
      </w:r>
    </w:p>
    <w:p w14:paraId="0F5E5EFD" w14:textId="7ECCF9FA"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_Toc155371783 \h </w:instrText>
      </w:r>
      <w:r>
        <w:rPr>
          <w:noProof/>
        </w:rPr>
      </w:r>
      <w:r>
        <w:rPr>
          <w:noProof/>
        </w:rPr>
        <w:fldChar w:fldCharType="separate"/>
      </w:r>
      <w:r>
        <w:rPr>
          <w:noProof/>
        </w:rPr>
        <w:t>96</w:t>
      </w:r>
      <w:r>
        <w:rPr>
          <w:noProof/>
        </w:rPr>
        <w:fldChar w:fldCharType="end"/>
      </w:r>
    </w:p>
    <w:p w14:paraId="326EBEAB" w14:textId="7A36A2D9" w:rsidR="005264A4" w:rsidRDefault="005264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_Toc155371784 \h </w:instrText>
      </w:r>
      <w:r>
        <w:rPr>
          <w:noProof/>
        </w:rPr>
      </w:r>
      <w:r>
        <w:rPr>
          <w:noProof/>
        </w:rPr>
        <w:fldChar w:fldCharType="separate"/>
      </w:r>
      <w:r>
        <w:rPr>
          <w:noProof/>
        </w:rPr>
        <w:t>96</w:t>
      </w:r>
      <w:r>
        <w:rPr>
          <w:noProof/>
        </w:rPr>
        <w:fldChar w:fldCharType="end"/>
      </w:r>
    </w:p>
    <w:p w14:paraId="5D9566C8" w14:textId="61E44717" w:rsidR="005264A4" w:rsidRDefault="005264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_Toc155371785 \h </w:instrText>
      </w:r>
      <w:r>
        <w:rPr>
          <w:noProof/>
        </w:rPr>
      </w:r>
      <w:r>
        <w:rPr>
          <w:noProof/>
        </w:rPr>
        <w:fldChar w:fldCharType="separate"/>
      </w:r>
      <w:r>
        <w:rPr>
          <w:noProof/>
        </w:rPr>
        <w:t>96</w:t>
      </w:r>
      <w:r>
        <w:rPr>
          <w:noProof/>
        </w:rPr>
        <w:fldChar w:fldCharType="end"/>
      </w:r>
    </w:p>
    <w:p w14:paraId="4794FD7E" w14:textId="30EB8C84" w:rsidR="005264A4" w:rsidRDefault="005264A4">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_Toc155371786 \h </w:instrText>
      </w:r>
      <w:r>
        <w:rPr>
          <w:noProof/>
        </w:rPr>
      </w:r>
      <w:r>
        <w:rPr>
          <w:noProof/>
        </w:rPr>
        <w:fldChar w:fldCharType="separate"/>
      </w:r>
      <w:r>
        <w:rPr>
          <w:noProof/>
        </w:rPr>
        <w:t>97</w:t>
      </w:r>
      <w:r>
        <w:rPr>
          <w:noProof/>
        </w:rPr>
        <w:fldChar w:fldCharType="end"/>
      </w:r>
    </w:p>
    <w:p w14:paraId="39CDA7C3" w14:textId="4815E013" w:rsidR="005264A4" w:rsidRDefault="005264A4">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_Toc155371787 \h </w:instrText>
      </w:r>
      <w:r>
        <w:rPr>
          <w:noProof/>
        </w:rPr>
      </w:r>
      <w:r>
        <w:rPr>
          <w:noProof/>
        </w:rPr>
        <w:fldChar w:fldCharType="separate"/>
      </w:r>
      <w:r>
        <w:rPr>
          <w:noProof/>
        </w:rPr>
        <w:t>97</w:t>
      </w:r>
      <w:r>
        <w:rPr>
          <w:noProof/>
        </w:rPr>
        <w:fldChar w:fldCharType="end"/>
      </w:r>
    </w:p>
    <w:p w14:paraId="21A9A747" w14:textId="59BDFC23" w:rsidR="005264A4" w:rsidRDefault="005264A4">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_Toc155371788 \h </w:instrText>
      </w:r>
      <w:r>
        <w:rPr>
          <w:noProof/>
        </w:rPr>
      </w:r>
      <w:r>
        <w:rPr>
          <w:noProof/>
        </w:rPr>
        <w:fldChar w:fldCharType="separate"/>
      </w:r>
      <w:r>
        <w:rPr>
          <w:noProof/>
        </w:rPr>
        <w:t>97</w:t>
      </w:r>
      <w:r>
        <w:rPr>
          <w:noProof/>
        </w:rPr>
        <w:fldChar w:fldCharType="end"/>
      </w:r>
    </w:p>
    <w:p w14:paraId="0483148E" w14:textId="3CBE0BCD" w:rsidR="005264A4" w:rsidRDefault="005264A4">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_Toc155371789 \h </w:instrText>
      </w:r>
      <w:r>
        <w:rPr>
          <w:noProof/>
        </w:rPr>
      </w:r>
      <w:r>
        <w:rPr>
          <w:noProof/>
        </w:rPr>
        <w:fldChar w:fldCharType="separate"/>
      </w:r>
      <w:r>
        <w:rPr>
          <w:noProof/>
        </w:rPr>
        <w:t>98</w:t>
      </w:r>
      <w:r>
        <w:rPr>
          <w:noProof/>
        </w:rPr>
        <w:fldChar w:fldCharType="end"/>
      </w:r>
    </w:p>
    <w:p w14:paraId="33B8432F" w14:textId="6E298AC1" w:rsidR="005264A4" w:rsidRDefault="005264A4">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_Toc155371790 \h </w:instrText>
      </w:r>
      <w:r>
        <w:rPr>
          <w:noProof/>
        </w:rPr>
      </w:r>
      <w:r>
        <w:rPr>
          <w:noProof/>
        </w:rPr>
        <w:fldChar w:fldCharType="separate"/>
      </w:r>
      <w:r>
        <w:rPr>
          <w:noProof/>
        </w:rPr>
        <w:t>98</w:t>
      </w:r>
      <w:r>
        <w:rPr>
          <w:noProof/>
        </w:rPr>
        <w:fldChar w:fldCharType="end"/>
      </w:r>
    </w:p>
    <w:p w14:paraId="3EF6335F" w14:textId="368718B9" w:rsidR="005264A4" w:rsidRDefault="005264A4">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_Toc155371791 \h </w:instrText>
      </w:r>
      <w:r>
        <w:rPr>
          <w:noProof/>
        </w:rPr>
      </w:r>
      <w:r>
        <w:rPr>
          <w:noProof/>
        </w:rPr>
        <w:fldChar w:fldCharType="separate"/>
      </w:r>
      <w:r>
        <w:rPr>
          <w:noProof/>
        </w:rPr>
        <w:t>99</w:t>
      </w:r>
      <w:r>
        <w:rPr>
          <w:noProof/>
        </w:rPr>
        <w:fldChar w:fldCharType="end"/>
      </w:r>
    </w:p>
    <w:p w14:paraId="061DA06D" w14:textId="298BDE95" w:rsidR="005264A4" w:rsidRDefault="005264A4">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_Toc155371792 \h </w:instrText>
      </w:r>
      <w:r>
        <w:rPr>
          <w:noProof/>
        </w:rPr>
      </w:r>
      <w:r>
        <w:rPr>
          <w:noProof/>
        </w:rPr>
        <w:fldChar w:fldCharType="separate"/>
      </w:r>
      <w:r>
        <w:rPr>
          <w:noProof/>
        </w:rPr>
        <w:t>99</w:t>
      </w:r>
      <w:r>
        <w:rPr>
          <w:noProof/>
        </w:rPr>
        <w:fldChar w:fldCharType="end"/>
      </w:r>
    </w:p>
    <w:p w14:paraId="39A03211" w14:textId="002E45FD" w:rsidR="005264A4" w:rsidRDefault="005264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_Toc155371793 \h </w:instrText>
      </w:r>
      <w:r>
        <w:rPr>
          <w:noProof/>
        </w:rPr>
      </w:r>
      <w:r>
        <w:rPr>
          <w:noProof/>
        </w:rPr>
        <w:fldChar w:fldCharType="separate"/>
      </w:r>
      <w:r>
        <w:rPr>
          <w:noProof/>
        </w:rPr>
        <w:t>99</w:t>
      </w:r>
      <w:r>
        <w:rPr>
          <w:noProof/>
        </w:rPr>
        <w:fldChar w:fldCharType="end"/>
      </w:r>
    </w:p>
    <w:p w14:paraId="51AD800E" w14:textId="529300D9" w:rsidR="005264A4" w:rsidRDefault="005264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_Toc155371794 \h </w:instrText>
      </w:r>
      <w:r>
        <w:rPr>
          <w:noProof/>
        </w:rPr>
      </w:r>
      <w:r>
        <w:rPr>
          <w:noProof/>
        </w:rPr>
        <w:fldChar w:fldCharType="separate"/>
      </w:r>
      <w:r>
        <w:rPr>
          <w:noProof/>
        </w:rPr>
        <w:t>99</w:t>
      </w:r>
      <w:r>
        <w:rPr>
          <w:noProof/>
        </w:rPr>
        <w:fldChar w:fldCharType="end"/>
      </w:r>
    </w:p>
    <w:p w14:paraId="081676AD" w14:textId="460B0CA1" w:rsidR="005264A4" w:rsidRDefault="005264A4">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_Toc155371795 \h </w:instrText>
      </w:r>
      <w:r>
        <w:rPr>
          <w:noProof/>
        </w:rPr>
      </w:r>
      <w:r>
        <w:rPr>
          <w:noProof/>
        </w:rPr>
        <w:fldChar w:fldCharType="separate"/>
      </w:r>
      <w:r>
        <w:rPr>
          <w:noProof/>
        </w:rPr>
        <w:t>99</w:t>
      </w:r>
      <w:r>
        <w:rPr>
          <w:noProof/>
        </w:rPr>
        <w:fldChar w:fldCharType="end"/>
      </w:r>
    </w:p>
    <w:p w14:paraId="60D3794D" w14:textId="6BC6DC41" w:rsidR="005264A4" w:rsidRDefault="005264A4">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_Toc155371796 \h </w:instrText>
      </w:r>
      <w:r>
        <w:rPr>
          <w:noProof/>
        </w:rPr>
      </w:r>
      <w:r>
        <w:rPr>
          <w:noProof/>
        </w:rPr>
        <w:fldChar w:fldCharType="separate"/>
      </w:r>
      <w:r>
        <w:rPr>
          <w:noProof/>
        </w:rPr>
        <w:t>99</w:t>
      </w:r>
      <w:r>
        <w:rPr>
          <w:noProof/>
        </w:rPr>
        <w:fldChar w:fldCharType="end"/>
      </w:r>
    </w:p>
    <w:p w14:paraId="2BE1707E" w14:textId="656DF2E7" w:rsidR="005264A4" w:rsidRDefault="005264A4">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_Toc155371797 \h </w:instrText>
      </w:r>
      <w:r>
        <w:rPr>
          <w:noProof/>
        </w:rPr>
      </w:r>
      <w:r>
        <w:rPr>
          <w:noProof/>
        </w:rPr>
        <w:fldChar w:fldCharType="separate"/>
      </w:r>
      <w:r>
        <w:rPr>
          <w:noProof/>
        </w:rPr>
        <w:t>100</w:t>
      </w:r>
      <w:r>
        <w:rPr>
          <w:noProof/>
        </w:rPr>
        <w:fldChar w:fldCharType="end"/>
      </w:r>
    </w:p>
    <w:p w14:paraId="02A54C5F" w14:textId="540AE77E" w:rsidR="005264A4" w:rsidRDefault="005264A4">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_Toc155371798 \h </w:instrText>
      </w:r>
      <w:r>
        <w:rPr>
          <w:noProof/>
        </w:rPr>
      </w:r>
      <w:r>
        <w:rPr>
          <w:noProof/>
        </w:rPr>
        <w:fldChar w:fldCharType="separate"/>
      </w:r>
      <w:r>
        <w:rPr>
          <w:noProof/>
        </w:rPr>
        <w:t>100</w:t>
      </w:r>
      <w:r>
        <w:rPr>
          <w:noProof/>
        </w:rPr>
        <w:fldChar w:fldCharType="end"/>
      </w:r>
    </w:p>
    <w:p w14:paraId="1A6F8DA3" w14:textId="5302E683" w:rsidR="005264A4" w:rsidRDefault="005264A4">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_Toc155371799 \h </w:instrText>
      </w:r>
      <w:r>
        <w:rPr>
          <w:noProof/>
        </w:rPr>
      </w:r>
      <w:r>
        <w:rPr>
          <w:noProof/>
        </w:rPr>
        <w:fldChar w:fldCharType="separate"/>
      </w:r>
      <w:r>
        <w:rPr>
          <w:noProof/>
        </w:rPr>
        <w:t>100</w:t>
      </w:r>
      <w:r>
        <w:rPr>
          <w:noProof/>
        </w:rPr>
        <w:fldChar w:fldCharType="end"/>
      </w:r>
    </w:p>
    <w:p w14:paraId="449977BD" w14:textId="47AA99FC" w:rsidR="005264A4" w:rsidRDefault="005264A4">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_Toc155371800 \h </w:instrText>
      </w:r>
      <w:r>
        <w:rPr>
          <w:noProof/>
        </w:rPr>
      </w:r>
      <w:r>
        <w:rPr>
          <w:noProof/>
        </w:rPr>
        <w:fldChar w:fldCharType="separate"/>
      </w:r>
      <w:r>
        <w:rPr>
          <w:noProof/>
        </w:rPr>
        <w:t>100</w:t>
      </w:r>
      <w:r>
        <w:rPr>
          <w:noProof/>
        </w:rPr>
        <w:fldChar w:fldCharType="end"/>
      </w:r>
    </w:p>
    <w:p w14:paraId="4E93701E" w14:textId="6279D563" w:rsidR="005264A4" w:rsidRDefault="005264A4">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_Toc155371801 \h </w:instrText>
      </w:r>
      <w:r>
        <w:rPr>
          <w:noProof/>
        </w:rPr>
      </w:r>
      <w:r>
        <w:rPr>
          <w:noProof/>
        </w:rPr>
        <w:fldChar w:fldCharType="separate"/>
      </w:r>
      <w:r>
        <w:rPr>
          <w:noProof/>
        </w:rPr>
        <w:t>102</w:t>
      </w:r>
      <w:r>
        <w:rPr>
          <w:noProof/>
        </w:rPr>
        <w:fldChar w:fldCharType="end"/>
      </w:r>
    </w:p>
    <w:p w14:paraId="0940FC4E" w14:textId="12E08FFF" w:rsidR="005264A4" w:rsidRDefault="005264A4">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_Toc155371802 \h </w:instrText>
      </w:r>
      <w:r>
        <w:rPr>
          <w:noProof/>
        </w:rPr>
      </w:r>
      <w:r>
        <w:rPr>
          <w:noProof/>
        </w:rPr>
        <w:fldChar w:fldCharType="separate"/>
      </w:r>
      <w:r>
        <w:rPr>
          <w:noProof/>
        </w:rPr>
        <w:t>102</w:t>
      </w:r>
      <w:r>
        <w:rPr>
          <w:noProof/>
        </w:rPr>
        <w:fldChar w:fldCharType="end"/>
      </w:r>
    </w:p>
    <w:p w14:paraId="1D1BE1CD" w14:textId="3AADCCEC" w:rsidR="005264A4" w:rsidRDefault="005264A4">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_Toc155371803 \h </w:instrText>
      </w:r>
      <w:r>
        <w:rPr>
          <w:noProof/>
        </w:rPr>
      </w:r>
      <w:r>
        <w:rPr>
          <w:noProof/>
        </w:rPr>
        <w:fldChar w:fldCharType="separate"/>
      </w:r>
      <w:r>
        <w:rPr>
          <w:noProof/>
        </w:rPr>
        <w:t>104</w:t>
      </w:r>
      <w:r>
        <w:rPr>
          <w:noProof/>
        </w:rPr>
        <w:fldChar w:fldCharType="end"/>
      </w:r>
    </w:p>
    <w:p w14:paraId="51B2486B" w14:textId="7B7F658F" w:rsidR="005264A4" w:rsidRDefault="005264A4">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_Toc155371804 \h </w:instrText>
      </w:r>
      <w:r>
        <w:rPr>
          <w:noProof/>
        </w:rPr>
      </w:r>
      <w:r>
        <w:rPr>
          <w:noProof/>
        </w:rPr>
        <w:fldChar w:fldCharType="separate"/>
      </w:r>
      <w:r>
        <w:rPr>
          <w:noProof/>
        </w:rPr>
        <w:t>104</w:t>
      </w:r>
      <w:r>
        <w:rPr>
          <w:noProof/>
        </w:rPr>
        <w:fldChar w:fldCharType="end"/>
      </w:r>
    </w:p>
    <w:p w14:paraId="3F910DA2" w14:textId="15394899" w:rsidR="005264A4" w:rsidRDefault="005264A4">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_Toc155371805 \h </w:instrText>
      </w:r>
      <w:r>
        <w:rPr>
          <w:noProof/>
        </w:rPr>
      </w:r>
      <w:r>
        <w:rPr>
          <w:noProof/>
        </w:rPr>
        <w:fldChar w:fldCharType="separate"/>
      </w:r>
      <w:r>
        <w:rPr>
          <w:noProof/>
        </w:rPr>
        <w:t>104</w:t>
      </w:r>
      <w:r>
        <w:rPr>
          <w:noProof/>
        </w:rPr>
        <w:fldChar w:fldCharType="end"/>
      </w:r>
    </w:p>
    <w:p w14:paraId="3AC4D4BF" w14:textId="235F2437" w:rsidR="005264A4" w:rsidRDefault="005264A4">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_Toc155371806 \h </w:instrText>
      </w:r>
      <w:r>
        <w:rPr>
          <w:noProof/>
        </w:rPr>
      </w:r>
      <w:r>
        <w:rPr>
          <w:noProof/>
        </w:rPr>
        <w:fldChar w:fldCharType="separate"/>
      </w:r>
      <w:r>
        <w:rPr>
          <w:noProof/>
        </w:rPr>
        <w:t>104</w:t>
      </w:r>
      <w:r>
        <w:rPr>
          <w:noProof/>
        </w:rPr>
        <w:fldChar w:fldCharType="end"/>
      </w:r>
    </w:p>
    <w:p w14:paraId="2C227582" w14:textId="03C89169" w:rsidR="005264A4" w:rsidRDefault="005264A4">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_Toc155371807 \h </w:instrText>
      </w:r>
      <w:r>
        <w:rPr>
          <w:noProof/>
        </w:rPr>
      </w:r>
      <w:r>
        <w:rPr>
          <w:noProof/>
        </w:rPr>
        <w:fldChar w:fldCharType="separate"/>
      </w:r>
      <w:r>
        <w:rPr>
          <w:noProof/>
        </w:rPr>
        <w:t>106</w:t>
      </w:r>
      <w:r>
        <w:rPr>
          <w:noProof/>
        </w:rPr>
        <w:fldChar w:fldCharType="end"/>
      </w:r>
    </w:p>
    <w:p w14:paraId="4102D910" w14:textId="6E6722D8" w:rsidR="005264A4" w:rsidRDefault="005264A4">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_Toc155371808 \h </w:instrText>
      </w:r>
      <w:r>
        <w:rPr>
          <w:noProof/>
        </w:rPr>
      </w:r>
      <w:r>
        <w:rPr>
          <w:noProof/>
        </w:rPr>
        <w:fldChar w:fldCharType="separate"/>
      </w:r>
      <w:r>
        <w:rPr>
          <w:noProof/>
        </w:rPr>
        <w:t>107</w:t>
      </w:r>
      <w:r>
        <w:rPr>
          <w:noProof/>
        </w:rPr>
        <w:fldChar w:fldCharType="end"/>
      </w:r>
    </w:p>
    <w:p w14:paraId="254E16AD" w14:textId="4F047D7E" w:rsidR="005264A4" w:rsidRDefault="005264A4">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_Toc155371809 \h </w:instrText>
      </w:r>
      <w:r>
        <w:rPr>
          <w:noProof/>
        </w:rPr>
      </w:r>
      <w:r>
        <w:rPr>
          <w:noProof/>
        </w:rPr>
        <w:fldChar w:fldCharType="separate"/>
      </w:r>
      <w:r>
        <w:rPr>
          <w:noProof/>
        </w:rPr>
        <w:t>109</w:t>
      </w:r>
      <w:r>
        <w:rPr>
          <w:noProof/>
        </w:rPr>
        <w:fldChar w:fldCharType="end"/>
      </w:r>
    </w:p>
    <w:p w14:paraId="3FC8B8D9" w14:textId="7AFC73FC" w:rsidR="005264A4" w:rsidRDefault="005264A4">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_Toc155371810 \h </w:instrText>
      </w:r>
      <w:r>
        <w:rPr>
          <w:noProof/>
        </w:rPr>
      </w:r>
      <w:r>
        <w:rPr>
          <w:noProof/>
        </w:rPr>
        <w:fldChar w:fldCharType="separate"/>
      </w:r>
      <w:r>
        <w:rPr>
          <w:noProof/>
        </w:rPr>
        <w:t>109</w:t>
      </w:r>
      <w:r>
        <w:rPr>
          <w:noProof/>
        </w:rPr>
        <w:fldChar w:fldCharType="end"/>
      </w:r>
    </w:p>
    <w:p w14:paraId="12683A0C" w14:textId="1CDD1A87" w:rsidR="005264A4" w:rsidRDefault="005264A4">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_Toc155371811 \h </w:instrText>
      </w:r>
      <w:r>
        <w:rPr>
          <w:noProof/>
        </w:rPr>
      </w:r>
      <w:r>
        <w:rPr>
          <w:noProof/>
        </w:rPr>
        <w:fldChar w:fldCharType="separate"/>
      </w:r>
      <w:r>
        <w:rPr>
          <w:noProof/>
        </w:rPr>
        <w:t>109</w:t>
      </w:r>
      <w:r>
        <w:rPr>
          <w:noProof/>
        </w:rPr>
        <w:fldChar w:fldCharType="end"/>
      </w:r>
    </w:p>
    <w:p w14:paraId="43879056" w14:textId="721C9B27" w:rsidR="005264A4" w:rsidRDefault="005264A4">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_Toc155371812 \h </w:instrText>
      </w:r>
      <w:r>
        <w:rPr>
          <w:noProof/>
        </w:rPr>
      </w:r>
      <w:r>
        <w:rPr>
          <w:noProof/>
        </w:rPr>
        <w:fldChar w:fldCharType="separate"/>
      </w:r>
      <w:r>
        <w:rPr>
          <w:noProof/>
        </w:rPr>
        <w:t>110</w:t>
      </w:r>
      <w:r>
        <w:rPr>
          <w:noProof/>
        </w:rPr>
        <w:fldChar w:fldCharType="end"/>
      </w:r>
    </w:p>
    <w:p w14:paraId="42B91300" w14:textId="45274C61" w:rsidR="005264A4" w:rsidRDefault="005264A4">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_Toc155371813 \h </w:instrText>
      </w:r>
      <w:r>
        <w:rPr>
          <w:noProof/>
        </w:rPr>
      </w:r>
      <w:r>
        <w:rPr>
          <w:noProof/>
        </w:rPr>
        <w:fldChar w:fldCharType="separate"/>
      </w:r>
      <w:r>
        <w:rPr>
          <w:noProof/>
        </w:rPr>
        <w:t>110</w:t>
      </w:r>
      <w:r>
        <w:rPr>
          <w:noProof/>
        </w:rPr>
        <w:fldChar w:fldCharType="end"/>
      </w:r>
    </w:p>
    <w:p w14:paraId="511AC615" w14:textId="6ACEBA6D" w:rsidR="005264A4" w:rsidRDefault="005264A4">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_Toc155371814 \h </w:instrText>
      </w:r>
      <w:r>
        <w:rPr>
          <w:noProof/>
        </w:rPr>
      </w:r>
      <w:r>
        <w:rPr>
          <w:noProof/>
        </w:rPr>
        <w:fldChar w:fldCharType="separate"/>
      </w:r>
      <w:r>
        <w:rPr>
          <w:noProof/>
        </w:rPr>
        <w:t>110</w:t>
      </w:r>
      <w:r>
        <w:rPr>
          <w:noProof/>
        </w:rPr>
        <w:fldChar w:fldCharType="end"/>
      </w:r>
    </w:p>
    <w:p w14:paraId="0B2E00BA" w14:textId="348DA6BE" w:rsidR="005264A4" w:rsidRDefault="005264A4">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_Toc155371815 \h </w:instrText>
      </w:r>
      <w:r>
        <w:rPr>
          <w:noProof/>
        </w:rPr>
      </w:r>
      <w:r>
        <w:rPr>
          <w:noProof/>
        </w:rPr>
        <w:fldChar w:fldCharType="separate"/>
      </w:r>
      <w:r>
        <w:rPr>
          <w:noProof/>
        </w:rPr>
        <w:t>110</w:t>
      </w:r>
      <w:r>
        <w:rPr>
          <w:noProof/>
        </w:rPr>
        <w:fldChar w:fldCharType="end"/>
      </w:r>
    </w:p>
    <w:p w14:paraId="7EDEA506" w14:textId="41D9343E" w:rsidR="005264A4" w:rsidRDefault="005264A4">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_Toc155371816 \h </w:instrText>
      </w:r>
      <w:r>
        <w:rPr>
          <w:noProof/>
        </w:rPr>
      </w:r>
      <w:r>
        <w:rPr>
          <w:noProof/>
        </w:rPr>
        <w:fldChar w:fldCharType="separate"/>
      </w:r>
      <w:r>
        <w:rPr>
          <w:noProof/>
        </w:rPr>
        <w:t>112</w:t>
      </w:r>
      <w:r>
        <w:rPr>
          <w:noProof/>
        </w:rPr>
        <w:fldChar w:fldCharType="end"/>
      </w:r>
    </w:p>
    <w:p w14:paraId="3E6DE5FE" w14:textId="1A21D610" w:rsidR="005264A4" w:rsidRDefault="005264A4">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_Toc155371817 \h </w:instrText>
      </w:r>
      <w:r>
        <w:rPr>
          <w:noProof/>
        </w:rPr>
      </w:r>
      <w:r>
        <w:rPr>
          <w:noProof/>
        </w:rPr>
        <w:fldChar w:fldCharType="separate"/>
      </w:r>
      <w:r>
        <w:rPr>
          <w:noProof/>
        </w:rPr>
        <w:t>112</w:t>
      </w:r>
      <w:r>
        <w:rPr>
          <w:noProof/>
        </w:rPr>
        <w:fldChar w:fldCharType="end"/>
      </w:r>
    </w:p>
    <w:p w14:paraId="191D2335" w14:textId="0D84F6CB" w:rsidR="005264A4" w:rsidRDefault="005264A4">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_Toc155371818 \h </w:instrText>
      </w:r>
      <w:r>
        <w:rPr>
          <w:noProof/>
        </w:rPr>
      </w:r>
      <w:r>
        <w:rPr>
          <w:noProof/>
        </w:rPr>
        <w:fldChar w:fldCharType="separate"/>
      </w:r>
      <w:r>
        <w:rPr>
          <w:noProof/>
        </w:rPr>
        <w:t>114</w:t>
      </w:r>
      <w:r>
        <w:rPr>
          <w:noProof/>
        </w:rPr>
        <w:fldChar w:fldCharType="end"/>
      </w:r>
    </w:p>
    <w:p w14:paraId="0DDC6B3E" w14:textId="75F090A7" w:rsidR="005264A4" w:rsidRDefault="005264A4">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_Toc155371819 \h </w:instrText>
      </w:r>
      <w:r>
        <w:rPr>
          <w:noProof/>
        </w:rPr>
      </w:r>
      <w:r>
        <w:rPr>
          <w:noProof/>
        </w:rPr>
        <w:fldChar w:fldCharType="separate"/>
      </w:r>
      <w:r>
        <w:rPr>
          <w:noProof/>
        </w:rPr>
        <w:t>114</w:t>
      </w:r>
      <w:r>
        <w:rPr>
          <w:noProof/>
        </w:rPr>
        <w:fldChar w:fldCharType="end"/>
      </w:r>
    </w:p>
    <w:p w14:paraId="5C0AEBD5" w14:textId="7AADE0D9" w:rsidR="005264A4" w:rsidRDefault="005264A4">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_Toc155371820 \h </w:instrText>
      </w:r>
      <w:r>
        <w:rPr>
          <w:noProof/>
        </w:rPr>
      </w:r>
      <w:r>
        <w:rPr>
          <w:noProof/>
        </w:rPr>
        <w:fldChar w:fldCharType="separate"/>
      </w:r>
      <w:r>
        <w:rPr>
          <w:noProof/>
        </w:rPr>
        <w:t>114</w:t>
      </w:r>
      <w:r>
        <w:rPr>
          <w:noProof/>
        </w:rPr>
        <w:fldChar w:fldCharType="end"/>
      </w:r>
    </w:p>
    <w:p w14:paraId="2A064111" w14:textId="051C3504" w:rsidR="005264A4" w:rsidRDefault="005264A4">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_Toc155371821 \h </w:instrText>
      </w:r>
      <w:r>
        <w:rPr>
          <w:noProof/>
        </w:rPr>
      </w:r>
      <w:r>
        <w:rPr>
          <w:noProof/>
        </w:rPr>
        <w:fldChar w:fldCharType="separate"/>
      </w:r>
      <w:r>
        <w:rPr>
          <w:noProof/>
        </w:rPr>
        <w:t>114</w:t>
      </w:r>
      <w:r>
        <w:rPr>
          <w:noProof/>
        </w:rPr>
        <w:fldChar w:fldCharType="end"/>
      </w:r>
    </w:p>
    <w:p w14:paraId="4CFAF83A" w14:textId="176AD92A" w:rsidR="005264A4" w:rsidRDefault="005264A4">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_Toc155371822 \h </w:instrText>
      </w:r>
      <w:r>
        <w:rPr>
          <w:noProof/>
        </w:rPr>
      </w:r>
      <w:r>
        <w:rPr>
          <w:noProof/>
        </w:rPr>
        <w:fldChar w:fldCharType="separate"/>
      </w:r>
      <w:r>
        <w:rPr>
          <w:noProof/>
        </w:rPr>
        <w:t>116</w:t>
      </w:r>
      <w:r>
        <w:rPr>
          <w:noProof/>
        </w:rPr>
        <w:fldChar w:fldCharType="end"/>
      </w:r>
    </w:p>
    <w:p w14:paraId="531194BF" w14:textId="11FE02B3" w:rsidR="005264A4" w:rsidRDefault="005264A4">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_Toc155371823 \h </w:instrText>
      </w:r>
      <w:r>
        <w:rPr>
          <w:noProof/>
        </w:rPr>
      </w:r>
      <w:r>
        <w:rPr>
          <w:noProof/>
        </w:rPr>
        <w:fldChar w:fldCharType="separate"/>
      </w:r>
      <w:r>
        <w:rPr>
          <w:noProof/>
        </w:rPr>
        <w:t>116</w:t>
      </w:r>
      <w:r>
        <w:rPr>
          <w:noProof/>
        </w:rPr>
        <w:fldChar w:fldCharType="end"/>
      </w:r>
    </w:p>
    <w:p w14:paraId="64844EC2" w14:textId="213AC2F8" w:rsidR="005264A4" w:rsidRDefault="005264A4">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_Toc155371824 \h </w:instrText>
      </w:r>
      <w:r>
        <w:rPr>
          <w:noProof/>
        </w:rPr>
      </w:r>
      <w:r>
        <w:rPr>
          <w:noProof/>
        </w:rPr>
        <w:fldChar w:fldCharType="separate"/>
      </w:r>
      <w:r>
        <w:rPr>
          <w:noProof/>
        </w:rPr>
        <w:t>119</w:t>
      </w:r>
      <w:r>
        <w:rPr>
          <w:noProof/>
        </w:rPr>
        <w:fldChar w:fldCharType="end"/>
      </w:r>
    </w:p>
    <w:p w14:paraId="42CE4D7B" w14:textId="44F8986D" w:rsidR="005264A4" w:rsidRDefault="005264A4">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_Toc155371825 \h </w:instrText>
      </w:r>
      <w:r>
        <w:rPr>
          <w:noProof/>
        </w:rPr>
      </w:r>
      <w:r>
        <w:rPr>
          <w:noProof/>
        </w:rPr>
        <w:fldChar w:fldCharType="separate"/>
      </w:r>
      <w:r>
        <w:rPr>
          <w:noProof/>
        </w:rPr>
        <w:t>119</w:t>
      </w:r>
      <w:r>
        <w:rPr>
          <w:noProof/>
        </w:rPr>
        <w:fldChar w:fldCharType="end"/>
      </w:r>
    </w:p>
    <w:p w14:paraId="7F7F3BD3" w14:textId="6EA87E4B" w:rsidR="005264A4" w:rsidRDefault="005264A4">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_Toc155371826 \h </w:instrText>
      </w:r>
      <w:r>
        <w:rPr>
          <w:noProof/>
        </w:rPr>
      </w:r>
      <w:r>
        <w:rPr>
          <w:noProof/>
        </w:rPr>
        <w:fldChar w:fldCharType="separate"/>
      </w:r>
      <w:r>
        <w:rPr>
          <w:noProof/>
        </w:rPr>
        <w:t>120</w:t>
      </w:r>
      <w:r>
        <w:rPr>
          <w:noProof/>
        </w:rPr>
        <w:fldChar w:fldCharType="end"/>
      </w:r>
    </w:p>
    <w:p w14:paraId="4F270D2E" w14:textId="2BC02066" w:rsidR="005264A4" w:rsidRDefault="005264A4">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_Toc155371827 \h </w:instrText>
      </w:r>
      <w:r>
        <w:rPr>
          <w:noProof/>
        </w:rPr>
      </w:r>
      <w:r>
        <w:rPr>
          <w:noProof/>
        </w:rPr>
        <w:fldChar w:fldCharType="separate"/>
      </w:r>
      <w:r>
        <w:rPr>
          <w:noProof/>
        </w:rPr>
        <w:t>120</w:t>
      </w:r>
      <w:r>
        <w:rPr>
          <w:noProof/>
        </w:rPr>
        <w:fldChar w:fldCharType="end"/>
      </w:r>
    </w:p>
    <w:p w14:paraId="28317D8C" w14:textId="18BE5B86" w:rsidR="005264A4" w:rsidRDefault="005264A4">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_Toc155371828 \h </w:instrText>
      </w:r>
      <w:r>
        <w:rPr>
          <w:noProof/>
        </w:rPr>
      </w:r>
      <w:r>
        <w:rPr>
          <w:noProof/>
        </w:rPr>
        <w:fldChar w:fldCharType="separate"/>
      </w:r>
      <w:r>
        <w:rPr>
          <w:noProof/>
        </w:rPr>
        <w:t>120</w:t>
      </w:r>
      <w:r>
        <w:rPr>
          <w:noProof/>
        </w:rPr>
        <w:fldChar w:fldCharType="end"/>
      </w:r>
    </w:p>
    <w:p w14:paraId="0DAA238D" w14:textId="3B9F7D74" w:rsidR="005264A4" w:rsidRDefault="005264A4">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_Toc155371829 \h </w:instrText>
      </w:r>
      <w:r>
        <w:rPr>
          <w:noProof/>
        </w:rPr>
      </w:r>
      <w:r>
        <w:rPr>
          <w:noProof/>
        </w:rPr>
        <w:fldChar w:fldCharType="separate"/>
      </w:r>
      <w:r>
        <w:rPr>
          <w:noProof/>
        </w:rPr>
        <w:t>121</w:t>
      </w:r>
      <w:r>
        <w:rPr>
          <w:noProof/>
        </w:rPr>
        <w:fldChar w:fldCharType="end"/>
      </w:r>
    </w:p>
    <w:p w14:paraId="53229AD5" w14:textId="0264AAEA" w:rsidR="005264A4" w:rsidRDefault="005264A4">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_Toc155371830 \h </w:instrText>
      </w:r>
      <w:r>
        <w:rPr>
          <w:noProof/>
        </w:rPr>
      </w:r>
      <w:r>
        <w:rPr>
          <w:noProof/>
        </w:rPr>
        <w:fldChar w:fldCharType="separate"/>
      </w:r>
      <w:r>
        <w:rPr>
          <w:noProof/>
        </w:rPr>
        <w:t>121</w:t>
      </w:r>
      <w:r>
        <w:rPr>
          <w:noProof/>
        </w:rPr>
        <w:fldChar w:fldCharType="end"/>
      </w:r>
    </w:p>
    <w:p w14:paraId="719AC993" w14:textId="33B8F6EA" w:rsidR="005264A4" w:rsidRDefault="005264A4">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_Toc155371831 \h </w:instrText>
      </w:r>
      <w:r>
        <w:rPr>
          <w:noProof/>
        </w:rPr>
      </w:r>
      <w:r>
        <w:rPr>
          <w:noProof/>
        </w:rPr>
        <w:fldChar w:fldCharType="separate"/>
      </w:r>
      <w:r>
        <w:rPr>
          <w:noProof/>
        </w:rPr>
        <w:t>121</w:t>
      </w:r>
      <w:r>
        <w:rPr>
          <w:noProof/>
        </w:rPr>
        <w:fldChar w:fldCharType="end"/>
      </w:r>
    </w:p>
    <w:p w14:paraId="5A33F154" w14:textId="7DF4F0CB" w:rsidR="005264A4" w:rsidRDefault="005264A4">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_Toc155371832 \h </w:instrText>
      </w:r>
      <w:r>
        <w:rPr>
          <w:noProof/>
        </w:rPr>
      </w:r>
      <w:r>
        <w:rPr>
          <w:noProof/>
        </w:rPr>
        <w:fldChar w:fldCharType="separate"/>
      </w:r>
      <w:r>
        <w:rPr>
          <w:noProof/>
        </w:rPr>
        <w:t>122</w:t>
      </w:r>
      <w:r>
        <w:rPr>
          <w:noProof/>
        </w:rPr>
        <w:fldChar w:fldCharType="end"/>
      </w:r>
    </w:p>
    <w:p w14:paraId="15BE1722" w14:textId="777FDF36" w:rsidR="005264A4" w:rsidRDefault="005264A4">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_Toc155371833 \h </w:instrText>
      </w:r>
      <w:r>
        <w:rPr>
          <w:noProof/>
        </w:rPr>
      </w:r>
      <w:r>
        <w:rPr>
          <w:noProof/>
        </w:rPr>
        <w:fldChar w:fldCharType="separate"/>
      </w:r>
      <w:r>
        <w:rPr>
          <w:noProof/>
        </w:rPr>
        <w:t>122</w:t>
      </w:r>
      <w:r>
        <w:rPr>
          <w:noProof/>
        </w:rPr>
        <w:fldChar w:fldCharType="end"/>
      </w:r>
    </w:p>
    <w:p w14:paraId="388A313E" w14:textId="65860119" w:rsidR="005264A4" w:rsidRDefault="005264A4">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_Toc155371834 \h </w:instrText>
      </w:r>
      <w:r>
        <w:rPr>
          <w:noProof/>
        </w:rPr>
      </w:r>
      <w:r>
        <w:rPr>
          <w:noProof/>
        </w:rPr>
        <w:fldChar w:fldCharType="separate"/>
      </w:r>
      <w:r>
        <w:rPr>
          <w:noProof/>
        </w:rPr>
        <w:t>122</w:t>
      </w:r>
      <w:r>
        <w:rPr>
          <w:noProof/>
        </w:rPr>
        <w:fldChar w:fldCharType="end"/>
      </w:r>
    </w:p>
    <w:p w14:paraId="288FF2B7" w14:textId="603B3B03" w:rsidR="005264A4" w:rsidRDefault="005264A4">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_Toc155371835 \h </w:instrText>
      </w:r>
      <w:r>
        <w:rPr>
          <w:noProof/>
        </w:rPr>
      </w:r>
      <w:r>
        <w:rPr>
          <w:noProof/>
        </w:rPr>
        <w:fldChar w:fldCharType="separate"/>
      </w:r>
      <w:r>
        <w:rPr>
          <w:noProof/>
        </w:rPr>
        <w:t>122</w:t>
      </w:r>
      <w:r>
        <w:rPr>
          <w:noProof/>
        </w:rPr>
        <w:fldChar w:fldCharType="end"/>
      </w:r>
    </w:p>
    <w:p w14:paraId="355F0C21" w14:textId="7BBE26D5" w:rsidR="005264A4" w:rsidRDefault="005264A4">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_Toc155371836 \h </w:instrText>
      </w:r>
      <w:r>
        <w:rPr>
          <w:noProof/>
        </w:rPr>
      </w:r>
      <w:r>
        <w:rPr>
          <w:noProof/>
        </w:rPr>
        <w:fldChar w:fldCharType="separate"/>
      </w:r>
      <w:r>
        <w:rPr>
          <w:noProof/>
        </w:rPr>
        <w:t>122</w:t>
      </w:r>
      <w:r>
        <w:rPr>
          <w:noProof/>
        </w:rPr>
        <w:fldChar w:fldCharType="end"/>
      </w:r>
    </w:p>
    <w:p w14:paraId="1A6129EE" w14:textId="573F9507" w:rsidR="005264A4" w:rsidRDefault="005264A4">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_Toc155371837 \h </w:instrText>
      </w:r>
      <w:r>
        <w:rPr>
          <w:noProof/>
        </w:rPr>
      </w:r>
      <w:r>
        <w:rPr>
          <w:noProof/>
        </w:rPr>
        <w:fldChar w:fldCharType="separate"/>
      </w:r>
      <w:r>
        <w:rPr>
          <w:noProof/>
        </w:rPr>
        <w:t>123</w:t>
      </w:r>
      <w:r>
        <w:rPr>
          <w:noProof/>
        </w:rPr>
        <w:fldChar w:fldCharType="end"/>
      </w:r>
    </w:p>
    <w:p w14:paraId="1C923E12" w14:textId="5CDCECEC" w:rsidR="005264A4" w:rsidRDefault="005264A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_Toc155371838 \h </w:instrText>
      </w:r>
      <w:r>
        <w:rPr>
          <w:noProof/>
        </w:rPr>
      </w:r>
      <w:r>
        <w:rPr>
          <w:noProof/>
        </w:rPr>
        <w:fldChar w:fldCharType="separate"/>
      </w:r>
      <w:r>
        <w:rPr>
          <w:noProof/>
        </w:rPr>
        <w:t>123</w:t>
      </w:r>
      <w:r>
        <w:rPr>
          <w:noProof/>
        </w:rPr>
        <w:fldChar w:fldCharType="end"/>
      </w:r>
    </w:p>
    <w:p w14:paraId="3163EB44" w14:textId="5A20C7BA" w:rsidR="005264A4" w:rsidRDefault="005264A4">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_Toc155371839 \h </w:instrText>
      </w:r>
      <w:r>
        <w:rPr>
          <w:noProof/>
        </w:rPr>
      </w:r>
      <w:r>
        <w:rPr>
          <w:noProof/>
        </w:rPr>
        <w:fldChar w:fldCharType="separate"/>
      </w:r>
      <w:r>
        <w:rPr>
          <w:noProof/>
        </w:rPr>
        <w:t>124</w:t>
      </w:r>
      <w:r>
        <w:rPr>
          <w:noProof/>
        </w:rPr>
        <w:fldChar w:fldCharType="end"/>
      </w:r>
    </w:p>
    <w:p w14:paraId="6145686B" w14:textId="243F5E63" w:rsidR="005264A4" w:rsidRDefault="005264A4">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_Toc155371840 \h </w:instrText>
      </w:r>
      <w:r>
        <w:rPr>
          <w:noProof/>
        </w:rPr>
      </w:r>
      <w:r>
        <w:rPr>
          <w:noProof/>
        </w:rPr>
        <w:fldChar w:fldCharType="separate"/>
      </w:r>
      <w:r>
        <w:rPr>
          <w:noProof/>
        </w:rPr>
        <w:t>124</w:t>
      </w:r>
      <w:r>
        <w:rPr>
          <w:noProof/>
        </w:rPr>
        <w:fldChar w:fldCharType="end"/>
      </w:r>
    </w:p>
    <w:p w14:paraId="3EC3AD1C" w14:textId="3A436CC2" w:rsidR="005264A4" w:rsidRDefault="005264A4">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_Toc155371841 \h </w:instrText>
      </w:r>
      <w:r>
        <w:rPr>
          <w:noProof/>
        </w:rPr>
      </w:r>
      <w:r>
        <w:rPr>
          <w:noProof/>
        </w:rPr>
        <w:fldChar w:fldCharType="separate"/>
      </w:r>
      <w:r>
        <w:rPr>
          <w:noProof/>
        </w:rPr>
        <w:t>124</w:t>
      </w:r>
      <w:r>
        <w:rPr>
          <w:noProof/>
        </w:rPr>
        <w:fldChar w:fldCharType="end"/>
      </w:r>
    </w:p>
    <w:p w14:paraId="73D4D5A6" w14:textId="22F2061A" w:rsidR="005264A4" w:rsidRDefault="005264A4">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_Toc155371842 \h </w:instrText>
      </w:r>
      <w:r>
        <w:rPr>
          <w:noProof/>
        </w:rPr>
      </w:r>
      <w:r>
        <w:rPr>
          <w:noProof/>
        </w:rPr>
        <w:fldChar w:fldCharType="separate"/>
      </w:r>
      <w:r>
        <w:rPr>
          <w:noProof/>
        </w:rPr>
        <w:t>131</w:t>
      </w:r>
      <w:r>
        <w:rPr>
          <w:noProof/>
        </w:rPr>
        <w:fldChar w:fldCharType="end"/>
      </w:r>
    </w:p>
    <w:p w14:paraId="47153046" w14:textId="7AA5F242" w:rsidR="005264A4" w:rsidRDefault="005264A4">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_Toc155371843 \h </w:instrText>
      </w:r>
      <w:r>
        <w:rPr>
          <w:noProof/>
        </w:rPr>
      </w:r>
      <w:r>
        <w:rPr>
          <w:noProof/>
        </w:rPr>
        <w:fldChar w:fldCharType="separate"/>
      </w:r>
      <w:r>
        <w:rPr>
          <w:noProof/>
        </w:rPr>
        <w:t>136</w:t>
      </w:r>
      <w:r>
        <w:rPr>
          <w:noProof/>
        </w:rPr>
        <w:fldChar w:fldCharType="end"/>
      </w:r>
    </w:p>
    <w:p w14:paraId="12E9C7B9" w14:textId="62314AA3" w:rsidR="005264A4" w:rsidRDefault="005264A4">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_Toc155371844 \h </w:instrText>
      </w:r>
      <w:r>
        <w:rPr>
          <w:noProof/>
        </w:rPr>
      </w:r>
      <w:r>
        <w:rPr>
          <w:noProof/>
        </w:rPr>
        <w:fldChar w:fldCharType="separate"/>
      </w:r>
      <w:r>
        <w:rPr>
          <w:noProof/>
        </w:rPr>
        <w:t>137</w:t>
      </w:r>
      <w:r>
        <w:rPr>
          <w:noProof/>
        </w:rPr>
        <w:fldChar w:fldCharType="end"/>
      </w:r>
    </w:p>
    <w:p w14:paraId="2D9FB2F7" w14:textId="67A0E955" w:rsidR="005264A4" w:rsidRDefault="005264A4">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_Toc155371845 \h </w:instrText>
      </w:r>
      <w:r>
        <w:rPr>
          <w:noProof/>
        </w:rPr>
      </w:r>
      <w:r>
        <w:rPr>
          <w:noProof/>
        </w:rPr>
        <w:fldChar w:fldCharType="separate"/>
      </w:r>
      <w:r>
        <w:rPr>
          <w:noProof/>
        </w:rPr>
        <w:t>142</w:t>
      </w:r>
      <w:r>
        <w:rPr>
          <w:noProof/>
        </w:rPr>
        <w:fldChar w:fldCharType="end"/>
      </w:r>
    </w:p>
    <w:p w14:paraId="62A16E64" w14:textId="4318E7A8" w:rsidR="005264A4" w:rsidRDefault="005264A4">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_Toc155371846 \h </w:instrText>
      </w:r>
      <w:r>
        <w:rPr>
          <w:noProof/>
        </w:rPr>
      </w:r>
      <w:r>
        <w:rPr>
          <w:noProof/>
        </w:rPr>
        <w:fldChar w:fldCharType="separate"/>
      </w:r>
      <w:r>
        <w:rPr>
          <w:noProof/>
        </w:rPr>
        <w:t>142</w:t>
      </w:r>
      <w:r>
        <w:rPr>
          <w:noProof/>
        </w:rPr>
        <w:fldChar w:fldCharType="end"/>
      </w:r>
    </w:p>
    <w:p w14:paraId="6614E92A" w14:textId="1363F767" w:rsidR="005264A4" w:rsidRDefault="005264A4">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_Toc155371847 \h </w:instrText>
      </w:r>
      <w:r>
        <w:rPr>
          <w:noProof/>
        </w:rPr>
      </w:r>
      <w:r>
        <w:rPr>
          <w:noProof/>
        </w:rPr>
        <w:fldChar w:fldCharType="separate"/>
      </w:r>
      <w:r>
        <w:rPr>
          <w:noProof/>
        </w:rPr>
        <w:t>142</w:t>
      </w:r>
      <w:r>
        <w:rPr>
          <w:noProof/>
        </w:rPr>
        <w:fldChar w:fldCharType="end"/>
      </w:r>
    </w:p>
    <w:p w14:paraId="4B41CD3E" w14:textId="4822DEE4" w:rsidR="005264A4" w:rsidRDefault="005264A4">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_Toc155371848 \h </w:instrText>
      </w:r>
      <w:r>
        <w:rPr>
          <w:noProof/>
        </w:rPr>
      </w:r>
      <w:r>
        <w:rPr>
          <w:noProof/>
        </w:rPr>
        <w:fldChar w:fldCharType="separate"/>
      </w:r>
      <w:r>
        <w:rPr>
          <w:noProof/>
        </w:rPr>
        <w:t>143</w:t>
      </w:r>
      <w:r>
        <w:rPr>
          <w:noProof/>
        </w:rPr>
        <w:fldChar w:fldCharType="end"/>
      </w:r>
    </w:p>
    <w:p w14:paraId="366BAD53" w14:textId="2D7EB9AA" w:rsidR="005264A4" w:rsidRDefault="005264A4">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_Toc155371849 \h </w:instrText>
      </w:r>
      <w:r>
        <w:rPr>
          <w:noProof/>
        </w:rPr>
      </w:r>
      <w:r>
        <w:rPr>
          <w:noProof/>
        </w:rPr>
        <w:fldChar w:fldCharType="separate"/>
      </w:r>
      <w:r>
        <w:rPr>
          <w:noProof/>
        </w:rPr>
        <w:t>143</w:t>
      </w:r>
      <w:r>
        <w:rPr>
          <w:noProof/>
        </w:rPr>
        <w:fldChar w:fldCharType="end"/>
      </w:r>
    </w:p>
    <w:p w14:paraId="5BE50EE9" w14:textId="1AC7D984" w:rsidR="005264A4" w:rsidRDefault="005264A4">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_Toc155371850 \h </w:instrText>
      </w:r>
      <w:r>
        <w:rPr>
          <w:noProof/>
        </w:rPr>
      </w:r>
      <w:r>
        <w:rPr>
          <w:noProof/>
        </w:rPr>
        <w:fldChar w:fldCharType="separate"/>
      </w:r>
      <w:r>
        <w:rPr>
          <w:noProof/>
        </w:rPr>
        <w:t>143</w:t>
      </w:r>
      <w:r>
        <w:rPr>
          <w:noProof/>
        </w:rPr>
        <w:fldChar w:fldCharType="end"/>
      </w:r>
    </w:p>
    <w:p w14:paraId="7D79DE9A" w14:textId="79FABAC6" w:rsidR="005264A4" w:rsidRDefault="005264A4">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_Toc155371851 \h </w:instrText>
      </w:r>
      <w:r>
        <w:rPr>
          <w:noProof/>
        </w:rPr>
      </w:r>
      <w:r>
        <w:rPr>
          <w:noProof/>
        </w:rPr>
        <w:fldChar w:fldCharType="separate"/>
      </w:r>
      <w:r>
        <w:rPr>
          <w:noProof/>
        </w:rPr>
        <w:t>149</w:t>
      </w:r>
      <w:r>
        <w:rPr>
          <w:noProof/>
        </w:rPr>
        <w:fldChar w:fldCharType="end"/>
      </w:r>
    </w:p>
    <w:p w14:paraId="475DB19B" w14:textId="1922C0CB" w:rsidR="005264A4" w:rsidRDefault="005264A4">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_Toc155371852 \h </w:instrText>
      </w:r>
      <w:r>
        <w:rPr>
          <w:noProof/>
        </w:rPr>
      </w:r>
      <w:r>
        <w:rPr>
          <w:noProof/>
        </w:rPr>
        <w:fldChar w:fldCharType="separate"/>
      </w:r>
      <w:r>
        <w:rPr>
          <w:noProof/>
        </w:rPr>
        <w:t>151</w:t>
      </w:r>
      <w:r>
        <w:rPr>
          <w:noProof/>
        </w:rPr>
        <w:fldChar w:fldCharType="end"/>
      </w:r>
    </w:p>
    <w:p w14:paraId="7073644B" w14:textId="75DB83D2" w:rsidR="005264A4" w:rsidRDefault="005264A4">
      <w:pPr>
        <w:pStyle w:val="TOC4"/>
        <w:rPr>
          <w:rFonts w:asciiTheme="minorHAnsi" w:eastAsiaTheme="minorEastAsia" w:hAnsiTheme="minorHAnsi" w:cstheme="minorBidi"/>
          <w:noProof/>
          <w:sz w:val="22"/>
          <w:szCs w:val="22"/>
          <w:lang w:eastAsia="en-GB"/>
        </w:rPr>
      </w:pPr>
      <w:r>
        <w:rPr>
          <w:noProof/>
        </w:rPr>
        <w:t>7.2.3.4</w:t>
      </w:r>
      <w:r>
        <w:rPr>
          <w:noProof/>
          <w:lang w:eastAsia="zh-CN"/>
        </w:rPr>
        <w:t>a</w:t>
      </w:r>
      <w:r>
        <w:rPr>
          <w:rFonts w:asciiTheme="minorHAnsi" w:eastAsiaTheme="minorEastAsia" w:hAnsiTheme="minorHAnsi" w:cstheme="minorBidi"/>
          <w:noProof/>
          <w:sz w:val="22"/>
          <w:szCs w:val="22"/>
          <w:lang w:eastAsia="en-GB"/>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_Toc155371853 \h </w:instrText>
      </w:r>
      <w:r>
        <w:rPr>
          <w:noProof/>
        </w:rPr>
      </w:r>
      <w:r>
        <w:rPr>
          <w:noProof/>
        </w:rPr>
        <w:fldChar w:fldCharType="separate"/>
      </w:r>
      <w:r>
        <w:rPr>
          <w:noProof/>
        </w:rPr>
        <w:t>153</w:t>
      </w:r>
      <w:r>
        <w:rPr>
          <w:noProof/>
        </w:rPr>
        <w:fldChar w:fldCharType="end"/>
      </w:r>
    </w:p>
    <w:p w14:paraId="15DB7B0C" w14:textId="0F9E26B3" w:rsidR="005264A4" w:rsidRDefault="005264A4">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_Toc155371854 \h </w:instrText>
      </w:r>
      <w:r>
        <w:rPr>
          <w:noProof/>
        </w:rPr>
      </w:r>
      <w:r>
        <w:rPr>
          <w:noProof/>
        </w:rPr>
        <w:fldChar w:fldCharType="separate"/>
      </w:r>
      <w:r>
        <w:rPr>
          <w:noProof/>
        </w:rPr>
        <w:t>153</w:t>
      </w:r>
      <w:r>
        <w:rPr>
          <w:noProof/>
        </w:rPr>
        <w:fldChar w:fldCharType="end"/>
      </w:r>
    </w:p>
    <w:p w14:paraId="200C411F" w14:textId="2E0360D5" w:rsidR="005264A4" w:rsidRDefault="005264A4">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_Toc155371855 \h </w:instrText>
      </w:r>
      <w:r>
        <w:rPr>
          <w:noProof/>
        </w:rPr>
      </w:r>
      <w:r>
        <w:rPr>
          <w:noProof/>
        </w:rPr>
        <w:fldChar w:fldCharType="separate"/>
      </w:r>
      <w:r>
        <w:rPr>
          <w:noProof/>
        </w:rPr>
        <w:t>154</w:t>
      </w:r>
      <w:r>
        <w:rPr>
          <w:noProof/>
        </w:rPr>
        <w:fldChar w:fldCharType="end"/>
      </w:r>
    </w:p>
    <w:p w14:paraId="112AF9DD" w14:textId="50ECB526" w:rsidR="005264A4" w:rsidRDefault="005264A4">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_Toc155371856 \h </w:instrText>
      </w:r>
      <w:r>
        <w:rPr>
          <w:noProof/>
        </w:rPr>
      </w:r>
      <w:r>
        <w:rPr>
          <w:noProof/>
        </w:rPr>
        <w:fldChar w:fldCharType="separate"/>
      </w:r>
      <w:r>
        <w:rPr>
          <w:noProof/>
        </w:rPr>
        <w:t>154</w:t>
      </w:r>
      <w:r>
        <w:rPr>
          <w:noProof/>
        </w:rPr>
        <w:fldChar w:fldCharType="end"/>
      </w:r>
    </w:p>
    <w:p w14:paraId="38C03E38" w14:textId="2F1B72F3" w:rsidR="005264A4" w:rsidRDefault="005264A4">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_Toc155371857 \h </w:instrText>
      </w:r>
      <w:r>
        <w:rPr>
          <w:noProof/>
        </w:rPr>
      </w:r>
      <w:r>
        <w:rPr>
          <w:noProof/>
        </w:rPr>
        <w:fldChar w:fldCharType="separate"/>
      </w:r>
      <w:r>
        <w:rPr>
          <w:noProof/>
        </w:rPr>
        <w:t>155</w:t>
      </w:r>
      <w:r>
        <w:rPr>
          <w:noProof/>
        </w:rPr>
        <w:fldChar w:fldCharType="end"/>
      </w:r>
    </w:p>
    <w:p w14:paraId="421FC741" w14:textId="69EA40F2" w:rsidR="005264A4" w:rsidRDefault="005264A4">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_Toc155371858 \h </w:instrText>
      </w:r>
      <w:r>
        <w:rPr>
          <w:noProof/>
        </w:rPr>
      </w:r>
      <w:r>
        <w:rPr>
          <w:noProof/>
        </w:rPr>
        <w:fldChar w:fldCharType="separate"/>
      </w:r>
      <w:r>
        <w:rPr>
          <w:noProof/>
        </w:rPr>
        <w:t>155</w:t>
      </w:r>
      <w:r>
        <w:rPr>
          <w:noProof/>
        </w:rPr>
        <w:fldChar w:fldCharType="end"/>
      </w:r>
    </w:p>
    <w:p w14:paraId="582BEB71" w14:textId="4D44E407" w:rsidR="005264A4" w:rsidRDefault="005264A4">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_Toc155371859 \h </w:instrText>
      </w:r>
      <w:r>
        <w:rPr>
          <w:noProof/>
        </w:rPr>
      </w:r>
      <w:r>
        <w:rPr>
          <w:noProof/>
        </w:rPr>
        <w:fldChar w:fldCharType="separate"/>
      </w:r>
      <w:r>
        <w:rPr>
          <w:noProof/>
        </w:rPr>
        <w:t>155</w:t>
      </w:r>
      <w:r>
        <w:rPr>
          <w:noProof/>
        </w:rPr>
        <w:fldChar w:fldCharType="end"/>
      </w:r>
    </w:p>
    <w:p w14:paraId="27F43E4C" w14:textId="52D0C4D1" w:rsidR="005264A4" w:rsidRDefault="005264A4">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_Toc155371860 \h </w:instrText>
      </w:r>
      <w:r>
        <w:rPr>
          <w:noProof/>
        </w:rPr>
      </w:r>
      <w:r>
        <w:rPr>
          <w:noProof/>
        </w:rPr>
        <w:fldChar w:fldCharType="separate"/>
      </w:r>
      <w:r>
        <w:rPr>
          <w:noProof/>
        </w:rPr>
        <w:t>155</w:t>
      </w:r>
      <w:r>
        <w:rPr>
          <w:noProof/>
        </w:rPr>
        <w:fldChar w:fldCharType="end"/>
      </w:r>
    </w:p>
    <w:p w14:paraId="6006A0D4" w14:textId="766FBFB7"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rPr>
        <w:t>7.2.4.2</w:t>
      </w:r>
      <w:r>
        <w:rPr>
          <w:rFonts w:asciiTheme="minorHAnsi" w:eastAsiaTheme="minorEastAsia" w:hAnsiTheme="minorHAnsi" w:cstheme="minorBidi"/>
          <w:noProof/>
          <w:sz w:val="22"/>
          <w:szCs w:val="22"/>
          <w:lang w:eastAsia="en-GB"/>
        </w:rPr>
        <w:tab/>
      </w:r>
      <w:r w:rsidRPr="00336227">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_Toc155371861 \h </w:instrText>
      </w:r>
      <w:r>
        <w:rPr>
          <w:noProof/>
        </w:rPr>
      </w:r>
      <w:r>
        <w:rPr>
          <w:noProof/>
        </w:rPr>
        <w:fldChar w:fldCharType="separate"/>
      </w:r>
      <w:r>
        <w:rPr>
          <w:noProof/>
        </w:rPr>
        <w:t>155</w:t>
      </w:r>
      <w:r>
        <w:rPr>
          <w:noProof/>
        </w:rPr>
        <w:fldChar w:fldCharType="end"/>
      </w:r>
    </w:p>
    <w:p w14:paraId="7954E032" w14:textId="5596ECA6" w:rsidR="005264A4" w:rsidRDefault="005264A4">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_Toc155371862 \h </w:instrText>
      </w:r>
      <w:r>
        <w:rPr>
          <w:noProof/>
        </w:rPr>
      </w:r>
      <w:r>
        <w:rPr>
          <w:noProof/>
        </w:rPr>
        <w:fldChar w:fldCharType="separate"/>
      </w:r>
      <w:r>
        <w:rPr>
          <w:noProof/>
        </w:rPr>
        <w:t>157</w:t>
      </w:r>
      <w:r>
        <w:rPr>
          <w:noProof/>
        </w:rPr>
        <w:fldChar w:fldCharType="end"/>
      </w:r>
    </w:p>
    <w:p w14:paraId="4829CFAE" w14:textId="069AC62D" w:rsidR="005264A4" w:rsidRDefault="005264A4">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_Toc155371863 \h </w:instrText>
      </w:r>
      <w:r>
        <w:rPr>
          <w:noProof/>
        </w:rPr>
      </w:r>
      <w:r>
        <w:rPr>
          <w:noProof/>
        </w:rPr>
        <w:fldChar w:fldCharType="separate"/>
      </w:r>
      <w:r>
        <w:rPr>
          <w:noProof/>
        </w:rPr>
        <w:t>157</w:t>
      </w:r>
      <w:r>
        <w:rPr>
          <w:noProof/>
        </w:rPr>
        <w:fldChar w:fldCharType="end"/>
      </w:r>
    </w:p>
    <w:p w14:paraId="0711273F" w14:textId="2272F5D4" w:rsidR="005264A4" w:rsidRDefault="005264A4">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_Toc155371864 \h </w:instrText>
      </w:r>
      <w:r>
        <w:rPr>
          <w:noProof/>
        </w:rPr>
      </w:r>
      <w:r>
        <w:rPr>
          <w:noProof/>
        </w:rPr>
        <w:fldChar w:fldCharType="separate"/>
      </w:r>
      <w:r>
        <w:rPr>
          <w:noProof/>
        </w:rPr>
        <w:t>158</w:t>
      </w:r>
      <w:r>
        <w:rPr>
          <w:noProof/>
        </w:rPr>
        <w:fldChar w:fldCharType="end"/>
      </w:r>
    </w:p>
    <w:p w14:paraId="381B57FB" w14:textId="07D5FBE7" w:rsidR="005264A4" w:rsidRDefault="005264A4">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_Toc155371865 \h </w:instrText>
      </w:r>
      <w:r>
        <w:rPr>
          <w:noProof/>
        </w:rPr>
      </w:r>
      <w:r>
        <w:rPr>
          <w:noProof/>
        </w:rPr>
        <w:fldChar w:fldCharType="separate"/>
      </w:r>
      <w:r>
        <w:rPr>
          <w:noProof/>
        </w:rPr>
        <w:t>158</w:t>
      </w:r>
      <w:r>
        <w:rPr>
          <w:noProof/>
        </w:rPr>
        <w:fldChar w:fldCharType="end"/>
      </w:r>
    </w:p>
    <w:p w14:paraId="0C0B0597" w14:textId="2E391CE8" w:rsidR="005264A4" w:rsidRDefault="005264A4">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_Toc155371866 \h </w:instrText>
      </w:r>
      <w:r>
        <w:rPr>
          <w:noProof/>
        </w:rPr>
      </w:r>
      <w:r>
        <w:rPr>
          <w:noProof/>
        </w:rPr>
        <w:fldChar w:fldCharType="separate"/>
      </w:r>
      <w:r>
        <w:rPr>
          <w:noProof/>
        </w:rPr>
        <w:t>159</w:t>
      </w:r>
      <w:r>
        <w:rPr>
          <w:noProof/>
        </w:rPr>
        <w:fldChar w:fldCharType="end"/>
      </w:r>
    </w:p>
    <w:p w14:paraId="1DE21752" w14:textId="1ADEBBD7" w:rsidR="005264A4" w:rsidRDefault="005264A4">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_Toc155371867 \h </w:instrText>
      </w:r>
      <w:r>
        <w:rPr>
          <w:noProof/>
        </w:rPr>
      </w:r>
      <w:r>
        <w:rPr>
          <w:noProof/>
        </w:rPr>
        <w:fldChar w:fldCharType="separate"/>
      </w:r>
      <w:r>
        <w:rPr>
          <w:noProof/>
        </w:rPr>
        <w:t>159</w:t>
      </w:r>
      <w:r>
        <w:rPr>
          <w:noProof/>
        </w:rPr>
        <w:fldChar w:fldCharType="end"/>
      </w:r>
    </w:p>
    <w:p w14:paraId="05A577BD" w14:textId="6BCED802" w:rsidR="005264A4" w:rsidRDefault="005264A4">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_Toc155371868 \h </w:instrText>
      </w:r>
      <w:r>
        <w:rPr>
          <w:noProof/>
        </w:rPr>
      </w:r>
      <w:r>
        <w:rPr>
          <w:noProof/>
        </w:rPr>
        <w:fldChar w:fldCharType="separate"/>
      </w:r>
      <w:r>
        <w:rPr>
          <w:noProof/>
        </w:rPr>
        <w:t>159</w:t>
      </w:r>
      <w:r>
        <w:rPr>
          <w:noProof/>
        </w:rPr>
        <w:fldChar w:fldCharType="end"/>
      </w:r>
    </w:p>
    <w:p w14:paraId="37EF440F" w14:textId="40141BBB" w:rsidR="005264A4" w:rsidRDefault="005264A4">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_Toc155371869 \h </w:instrText>
      </w:r>
      <w:r>
        <w:rPr>
          <w:noProof/>
        </w:rPr>
      </w:r>
      <w:r>
        <w:rPr>
          <w:noProof/>
        </w:rPr>
        <w:fldChar w:fldCharType="separate"/>
      </w:r>
      <w:r>
        <w:rPr>
          <w:noProof/>
        </w:rPr>
        <w:t>160</w:t>
      </w:r>
      <w:r>
        <w:rPr>
          <w:noProof/>
        </w:rPr>
        <w:fldChar w:fldCharType="end"/>
      </w:r>
    </w:p>
    <w:p w14:paraId="7112C857" w14:textId="18719BE6" w:rsidR="005264A4" w:rsidRDefault="005264A4">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_Toc155371870 \h </w:instrText>
      </w:r>
      <w:r>
        <w:rPr>
          <w:noProof/>
        </w:rPr>
      </w:r>
      <w:r>
        <w:rPr>
          <w:noProof/>
        </w:rPr>
        <w:fldChar w:fldCharType="separate"/>
      </w:r>
      <w:r>
        <w:rPr>
          <w:noProof/>
        </w:rPr>
        <w:t>160</w:t>
      </w:r>
      <w:r>
        <w:rPr>
          <w:noProof/>
        </w:rPr>
        <w:fldChar w:fldCharType="end"/>
      </w:r>
    </w:p>
    <w:p w14:paraId="789CAA16" w14:textId="259C35F0" w:rsidR="005264A4" w:rsidRDefault="005264A4">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_Toc155371871 \h </w:instrText>
      </w:r>
      <w:r>
        <w:rPr>
          <w:noProof/>
        </w:rPr>
      </w:r>
      <w:r>
        <w:rPr>
          <w:noProof/>
        </w:rPr>
        <w:fldChar w:fldCharType="separate"/>
      </w:r>
      <w:r>
        <w:rPr>
          <w:noProof/>
        </w:rPr>
        <w:t>160</w:t>
      </w:r>
      <w:r>
        <w:rPr>
          <w:noProof/>
        </w:rPr>
        <w:fldChar w:fldCharType="end"/>
      </w:r>
    </w:p>
    <w:p w14:paraId="2D361131" w14:textId="49B15624" w:rsidR="005264A4" w:rsidRDefault="005264A4">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_Toc155371872 \h </w:instrText>
      </w:r>
      <w:r>
        <w:rPr>
          <w:noProof/>
        </w:rPr>
      </w:r>
      <w:r>
        <w:rPr>
          <w:noProof/>
        </w:rPr>
        <w:fldChar w:fldCharType="separate"/>
      </w:r>
      <w:r>
        <w:rPr>
          <w:noProof/>
        </w:rPr>
        <w:t>161</w:t>
      </w:r>
      <w:r>
        <w:rPr>
          <w:noProof/>
        </w:rPr>
        <w:fldChar w:fldCharType="end"/>
      </w:r>
    </w:p>
    <w:p w14:paraId="0E3E60BE" w14:textId="6E1AAD3C" w:rsidR="005264A4" w:rsidRDefault="005264A4">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_Toc155371873 \h </w:instrText>
      </w:r>
      <w:r>
        <w:rPr>
          <w:noProof/>
        </w:rPr>
      </w:r>
      <w:r>
        <w:rPr>
          <w:noProof/>
        </w:rPr>
        <w:fldChar w:fldCharType="separate"/>
      </w:r>
      <w:r>
        <w:rPr>
          <w:noProof/>
        </w:rPr>
        <w:t>161</w:t>
      </w:r>
      <w:r>
        <w:rPr>
          <w:noProof/>
        </w:rPr>
        <w:fldChar w:fldCharType="end"/>
      </w:r>
    </w:p>
    <w:p w14:paraId="0A1207A2" w14:textId="1CE66EFE" w:rsidR="005264A4" w:rsidRDefault="005264A4">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_Toc155371874 \h </w:instrText>
      </w:r>
      <w:r>
        <w:rPr>
          <w:noProof/>
        </w:rPr>
      </w:r>
      <w:r>
        <w:rPr>
          <w:noProof/>
        </w:rPr>
        <w:fldChar w:fldCharType="separate"/>
      </w:r>
      <w:r>
        <w:rPr>
          <w:noProof/>
        </w:rPr>
        <w:t>161</w:t>
      </w:r>
      <w:r>
        <w:rPr>
          <w:noProof/>
        </w:rPr>
        <w:fldChar w:fldCharType="end"/>
      </w:r>
    </w:p>
    <w:p w14:paraId="70BB8493" w14:textId="264AABA0" w:rsidR="005264A4" w:rsidRDefault="005264A4">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_Toc155371875 \h </w:instrText>
      </w:r>
      <w:r>
        <w:rPr>
          <w:noProof/>
        </w:rPr>
      </w:r>
      <w:r>
        <w:rPr>
          <w:noProof/>
        </w:rPr>
        <w:fldChar w:fldCharType="separate"/>
      </w:r>
      <w:r>
        <w:rPr>
          <w:noProof/>
        </w:rPr>
        <w:t>161</w:t>
      </w:r>
      <w:r>
        <w:rPr>
          <w:noProof/>
        </w:rPr>
        <w:fldChar w:fldCharType="end"/>
      </w:r>
    </w:p>
    <w:p w14:paraId="64D9FA7B" w14:textId="37EC31BE" w:rsidR="005264A4" w:rsidRDefault="005264A4">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_Toc155371876 \h </w:instrText>
      </w:r>
      <w:r>
        <w:rPr>
          <w:noProof/>
        </w:rPr>
      </w:r>
      <w:r>
        <w:rPr>
          <w:noProof/>
        </w:rPr>
        <w:fldChar w:fldCharType="separate"/>
      </w:r>
      <w:r>
        <w:rPr>
          <w:noProof/>
        </w:rPr>
        <w:t>162</w:t>
      </w:r>
      <w:r>
        <w:rPr>
          <w:noProof/>
        </w:rPr>
        <w:fldChar w:fldCharType="end"/>
      </w:r>
    </w:p>
    <w:p w14:paraId="196B1CEC" w14:textId="3C7C231D" w:rsidR="005264A4" w:rsidRDefault="005264A4">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_Toc155371877 \h </w:instrText>
      </w:r>
      <w:r>
        <w:rPr>
          <w:noProof/>
        </w:rPr>
      </w:r>
      <w:r>
        <w:rPr>
          <w:noProof/>
        </w:rPr>
        <w:fldChar w:fldCharType="separate"/>
      </w:r>
      <w:r>
        <w:rPr>
          <w:noProof/>
        </w:rPr>
        <w:t>163</w:t>
      </w:r>
      <w:r>
        <w:rPr>
          <w:noProof/>
        </w:rPr>
        <w:fldChar w:fldCharType="end"/>
      </w:r>
    </w:p>
    <w:p w14:paraId="3D415437" w14:textId="07D101B1" w:rsidR="005264A4" w:rsidRDefault="005264A4">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_Toc155371878 \h </w:instrText>
      </w:r>
      <w:r>
        <w:rPr>
          <w:noProof/>
        </w:rPr>
      </w:r>
      <w:r>
        <w:rPr>
          <w:noProof/>
        </w:rPr>
        <w:fldChar w:fldCharType="separate"/>
      </w:r>
      <w:r>
        <w:rPr>
          <w:noProof/>
        </w:rPr>
        <w:t>163</w:t>
      </w:r>
      <w:r>
        <w:rPr>
          <w:noProof/>
        </w:rPr>
        <w:fldChar w:fldCharType="end"/>
      </w:r>
    </w:p>
    <w:p w14:paraId="0E488A97" w14:textId="6491C086" w:rsidR="005264A4" w:rsidRDefault="005264A4">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_Toc155371879 \h </w:instrText>
      </w:r>
      <w:r>
        <w:rPr>
          <w:noProof/>
        </w:rPr>
      </w:r>
      <w:r>
        <w:rPr>
          <w:noProof/>
        </w:rPr>
        <w:fldChar w:fldCharType="separate"/>
      </w:r>
      <w:r>
        <w:rPr>
          <w:noProof/>
        </w:rPr>
        <w:t>163</w:t>
      </w:r>
      <w:r>
        <w:rPr>
          <w:noProof/>
        </w:rPr>
        <w:fldChar w:fldCharType="end"/>
      </w:r>
    </w:p>
    <w:p w14:paraId="0FF976B6" w14:textId="6A12592F" w:rsidR="005264A4" w:rsidRDefault="005264A4">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_Toc155371880 \h </w:instrText>
      </w:r>
      <w:r>
        <w:rPr>
          <w:noProof/>
        </w:rPr>
      </w:r>
      <w:r>
        <w:rPr>
          <w:noProof/>
        </w:rPr>
        <w:fldChar w:fldCharType="separate"/>
      </w:r>
      <w:r>
        <w:rPr>
          <w:noProof/>
        </w:rPr>
        <w:t>166</w:t>
      </w:r>
      <w:r>
        <w:rPr>
          <w:noProof/>
        </w:rPr>
        <w:fldChar w:fldCharType="end"/>
      </w:r>
    </w:p>
    <w:p w14:paraId="704BCBE7" w14:textId="2EB502EF" w:rsidR="005264A4" w:rsidRDefault="005264A4">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_Toc155371881 \h </w:instrText>
      </w:r>
      <w:r>
        <w:rPr>
          <w:noProof/>
        </w:rPr>
      </w:r>
      <w:r>
        <w:rPr>
          <w:noProof/>
        </w:rPr>
        <w:fldChar w:fldCharType="separate"/>
      </w:r>
      <w:r>
        <w:rPr>
          <w:noProof/>
        </w:rPr>
        <w:t>167</w:t>
      </w:r>
      <w:r>
        <w:rPr>
          <w:noProof/>
        </w:rPr>
        <w:fldChar w:fldCharType="end"/>
      </w:r>
    </w:p>
    <w:p w14:paraId="26DA4811" w14:textId="4D675BEE" w:rsidR="005264A4" w:rsidRDefault="005264A4">
      <w:pPr>
        <w:pStyle w:val="TOC4"/>
        <w:rPr>
          <w:rFonts w:asciiTheme="minorHAnsi" w:eastAsiaTheme="minorEastAsia" w:hAnsiTheme="minorHAnsi" w:cstheme="minorBidi"/>
          <w:noProof/>
          <w:sz w:val="22"/>
          <w:szCs w:val="22"/>
          <w:lang w:eastAsia="en-GB"/>
        </w:rPr>
      </w:pPr>
      <w:r>
        <w:rPr>
          <w:noProof/>
        </w:rPr>
        <w:lastRenderedPageBreak/>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_Toc155371882 \h </w:instrText>
      </w:r>
      <w:r>
        <w:rPr>
          <w:noProof/>
        </w:rPr>
      </w:r>
      <w:r>
        <w:rPr>
          <w:noProof/>
        </w:rPr>
        <w:fldChar w:fldCharType="separate"/>
      </w:r>
      <w:r>
        <w:rPr>
          <w:noProof/>
        </w:rPr>
        <w:t>167</w:t>
      </w:r>
      <w:r>
        <w:rPr>
          <w:noProof/>
        </w:rPr>
        <w:fldChar w:fldCharType="end"/>
      </w:r>
    </w:p>
    <w:p w14:paraId="1F0B846D" w14:textId="2943CC26" w:rsidR="005264A4" w:rsidRDefault="005264A4">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_Toc155371883 \h </w:instrText>
      </w:r>
      <w:r>
        <w:rPr>
          <w:noProof/>
        </w:rPr>
      </w:r>
      <w:r>
        <w:rPr>
          <w:noProof/>
        </w:rPr>
        <w:fldChar w:fldCharType="separate"/>
      </w:r>
      <w:r>
        <w:rPr>
          <w:noProof/>
        </w:rPr>
        <w:t>167</w:t>
      </w:r>
      <w:r>
        <w:rPr>
          <w:noProof/>
        </w:rPr>
        <w:fldChar w:fldCharType="end"/>
      </w:r>
    </w:p>
    <w:p w14:paraId="17E411AE" w14:textId="355AD36F" w:rsidR="005264A4" w:rsidRDefault="005264A4">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_Toc155371884 \h </w:instrText>
      </w:r>
      <w:r>
        <w:rPr>
          <w:noProof/>
        </w:rPr>
      </w:r>
      <w:r>
        <w:rPr>
          <w:noProof/>
        </w:rPr>
        <w:fldChar w:fldCharType="separate"/>
      </w:r>
      <w:r>
        <w:rPr>
          <w:noProof/>
        </w:rPr>
        <w:t>167</w:t>
      </w:r>
      <w:r>
        <w:rPr>
          <w:noProof/>
        </w:rPr>
        <w:fldChar w:fldCharType="end"/>
      </w:r>
    </w:p>
    <w:p w14:paraId="23871003" w14:textId="19EEC6DF" w:rsidR="005264A4" w:rsidRDefault="005264A4">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_Toc155371885 \h </w:instrText>
      </w:r>
      <w:r>
        <w:rPr>
          <w:noProof/>
        </w:rPr>
      </w:r>
      <w:r>
        <w:rPr>
          <w:noProof/>
        </w:rPr>
        <w:fldChar w:fldCharType="separate"/>
      </w:r>
      <w:r>
        <w:rPr>
          <w:noProof/>
        </w:rPr>
        <w:t>168</w:t>
      </w:r>
      <w:r>
        <w:rPr>
          <w:noProof/>
        </w:rPr>
        <w:fldChar w:fldCharType="end"/>
      </w:r>
    </w:p>
    <w:p w14:paraId="0F7E07BA" w14:textId="4B7DB334" w:rsidR="005264A4" w:rsidRDefault="005264A4">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_Toc155371886 \h </w:instrText>
      </w:r>
      <w:r>
        <w:rPr>
          <w:noProof/>
        </w:rPr>
      </w:r>
      <w:r>
        <w:rPr>
          <w:noProof/>
        </w:rPr>
        <w:fldChar w:fldCharType="separate"/>
      </w:r>
      <w:r>
        <w:rPr>
          <w:noProof/>
        </w:rPr>
        <w:t>169</w:t>
      </w:r>
      <w:r>
        <w:rPr>
          <w:noProof/>
        </w:rPr>
        <w:fldChar w:fldCharType="end"/>
      </w:r>
    </w:p>
    <w:p w14:paraId="70FB2CBB" w14:textId="1710180A" w:rsidR="005264A4" w:rsidRDefault="005264A4">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_Toc155371887 \h </w:instrText>
      </w:r>
      <w:r>
        <w:rPr>
          <w:noProof/>
        </w:rPr>
      </w:r>
      <w:r>
        <w:rPr>
          <w:noProof/>
        </w:rPr>
        <w:fldChar w:fldCharType="separate"/>
      </w:r>
      <w:r>
        <w:rPr>
          <w:noProof/>
        </w:rPr>
        <w:t>169</w:t>
      </w:r>
      <w:r>
        <w:rPr>
          <w:noProof/>
        </w:rPr>
        <w:fldChar w:fldCharType="end"/>
      </w:r>
    </w:p>
    <w:p w14:paraId="6EEFEAAE" w14:textId="17526475" w:rsidR="005264A4" w:rsidRDefault="005264A4">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_Toc155371888 \h </w:instrText>
      </w:r>
      <w:r>
        <w:rPr>
          <w:noProof/>
        </w:rPr>
      </w:r>
      <w:r>
        <w:rPr>
          <w:noProof/>
        </w:rPr>
        <w:fldChar w:fldCharType="separate"/>
      </w:r>
      <w:r>
        <w:rPr>
          <w:noProof/>
        </w:rPr>
        <w:t>169</w:t>
      </w:r>
      <w:r>
        <w:rPr>
          <w:noProof/>
        </w:rPr>
        <w:fldChar w:fldCharType="end"/>
      </w:r>
    </w:p>
    <w:p w14:paraId="050B1305" w14:textId="3CC511C6" w:rsidR="005264A4" w:rsidRDefault="005264A4">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_Toc155371889 \h </w:instrText>
      </w:r>
      <w:r>
        <w:rPr>
          <w:noProof/>
        </w:rPr>
      </w:r>
      <w:r>
        <w:rPr>
          <w:noProof/>
        </w:rPr>
        <w:fldChar w:fldCharType="separate"/>
      </w:r>
      <w:r>
        <w:rPr>
          <w:noProof/>
        </w:rPr>
        <w:t>169</w:t>
      </w:r>
      <w:r>
        <w:rPr>
          <w:noProof/>
        </w:rPr>
        <w:fldChar w:fldCharType="end"/>
      </w:r>
    </w:p>
    <w:p w14:paraId="14E55965" w14:textId="668BB6A0" w:rsidR="005264A4" w:rsidRDefault="005264A4">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_Toc155371890 \h </w:instrText>
      </w:r>
      <w:r>
        <w:rPr>
          <w:noProof/>
        </w:rPr>
      </w:r>
      <w:r>
        <w:rPr>
          <w:noProof/>
        </w:rPr>
        <w:fldChar w:fldCharType="separate"/>
      </w:r>
      <w:r>
        <w:rPr>
          <w:noProof/>
        </w:rPr>
        <w:t>169</w:t>
      </w:r>
      <w:r>
        <w:rPr>
          <w:noProof/>
        </w:rPr>
        <w:fldChar w:fldCharType="end"/>
      </w:r>
    </w:p>
    <w:p w14:paraId="3DA34278" w14:textId="1FFC29AF" w:rsidR="005264A4" w:rsidRDefault="005264A4">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_Toc155371891 \h </w:instrText>
      </w:r>
      <w:r>
        <w:rPr>
          <w:noProof/>
        </w:rPr>
      </w:r>
      <w:r>
        <w:rPr>
          <w:noProof/>
        </w:rPr>
        <w:fldChar w:fldCharType="separate"/>
      </w:r>
      <w:r>
        <w:rPr>
          <w:noProof/>
        </w:rPr>
        <w:t>170</w:t>
      </w:r>
      <w:r>
        <w:rPr>
          <w:noProof/>
        </w:rPr>
        <w:fldChar w:fldCharType="end"/>
      </w:r>
    </w:p>
    <w:p w14:paraId="3B39DA13" w14:textId="4CAEFF59" w:rsidR="005264A4" w:rsidRDefault="005264A4">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_Toc155371892 \h </w:instrText>
      </w:r>
      <w:r>
        <w:rPr>
          <w:noProof/>
        </w:rPr>
      </w:r>
      <w:r>
        <w:rPr>
          <w:noProof/>
        </w:rPr>
        <w:fldChar w:fldCharType="separate"/>
      </w:r>
      <w:r>
        <w:rPr>
          <w:noProof/>
        </w:rPr>
        <w:t>174</w:t>
      </w:r>
      <w:r>
        <w:rPr>
          <w:noProof/>
        </w:rPr>
        <w:fldChar w:fldCharType="end"/>
      </w:r>
    </w:p>
    <w:p w14:paraId="356FD4A2" w14:textId="099A3BB5" w:rsidR="005264A4" w:rsidRDefault="005264A4">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_Toc155371893 \h </w:instrText>
      </w:r>
      <w:r>
        <w:rPr>
          <w:noProof/>
        </w:rPr>
      </w:r>
      <w:r>
        <w:rPr>
          <w:noProof/>
        </w:rPr>
        <w:fldChar w:fldCharType="separate"/>
      </w:r>
      <w:r>
        <w:rPr>
          <w:noProof/>
        </w:rPr>
        <w:t>177</w:t>
      </w:r>
      <w:r>
        <w:rPr>
          <w:noProof/>
        </w:rPr>
        <w:fldChar w:fldCharType="end"/>
      </w:r>
    </w:p>
    <w:p w14:paraId="1E3D1A81" w14:textId="5CEBE541" w:rsidR="005264A4" w:rsidRDefault="005264A4">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_Toc155371894 \h </w:instrText>
      </w:r>
      <w:r>
        <w:rPr>
          <w:noProof/>
        </w:rPr>
      </w:r>
      <w:r>
        <w:rPr>
          <w:noProof/>
        </w:rPr>
        <w:fldChar w:fldCharType="separate"/>
      </w:r>
      <w:r>
        <w:rPr>
          <w:noProof/>
        </w:rPr>
        <w:t>177</w:t>
      </w:r>
      <w:r>
        <w:rPr>
          <w:noProof/>
        </w:rPr>
        <w:fldChar w:fldCharType="end"/>
      </w:r>
    </w:p>
    <w:p w14:paraId="292E7D90" w14:textId="0F3C150B" w:rsidR="005264A4" w:rsidRDefault="005264A4">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_Toc155371895 \h </w:instrText>
      </w:r>
      <w:r>
        <w:rPr>
          <w:noProof/>
        </w:rPr>
      </w:r>
      <w:r>
        <w:rPr>
          <w:noProof/>
        </w:rPr>
        <w:fldChar w:fldCharType="separate"/>
      </w:r>
      <w:r>
        <w:rPr>
          <w:noProof/>
        </w:rPr>
        <w:t>179</w:t>
      </w:r>
      <w:r>
        <w:rPr>
          <w:noProof/>
        </w:rPr>
        <w:fldChar w:fldCharType="end"/>
      </w:r>
    </w:p>
    <w:p w14:paraId="7793C7B7" w14:textId="43AD633C" w:rsidR="005264A4" w:rsidRDefault="005264A4">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_Toc155371896 \h </w:instrText>
      </w:r>
      <w:r>
        <w:rPr>
          <w:noProof/>
        </w:rPr>
      </w:r>
      <w:r>
        <w:rPr>
          <w:noProof/>
        </w:rPr>
        <w:fldChar w:fldCharType="separate"/>
      </w:r>
      <w:r>
        <w:rPr>
          <w:noProof/>
        </w:rPr>
        <w:t>179</w:t>
      </w:r>
      <w:r>
        <w:rPr>
          <w:noProof/>
        </w:rPr>
        <w:fldChar w:fldCharType="end"/>
      </w:r>
    </w:p>
    <w:p w14:paraId="7B619F7A" w14:textId="65BEE699" w:rsidR="005264A4" w:rsidRDefault="005264A4">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_Toc155371897 \h </w:instrText>
      </w:r>
      <w:r>
        <w:rPr>
          <w:noProof/>
        </w:rPr>
      </w:r>
      <w:r>
        <w:rPr>
          <w:noProof/>
        </w:rPr>
        <w:fldChar w:fldCharType="separate"/>
      </w:r>
      <w:r>
        <w:rPr>
          <w:noProof/>
        </w:rPr>
        <w:t>179</w:t>
      </w:r>
      <w:r>
        <w:rPr>
          <w:noProof/>
        </w:rPr>
        <w:fldChar w:fldCharType="end"/>
      </w:r>
    </w:p>
    <w:p w14:paraId="6B301004" w14:textId="1D0754D2" w:rsidR="005264A4" w:rsidRDefault="005264A4">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_Toc155371898 \h </w:instrText>
      </w:r>
      <w:r>
        <w:rPr>
          <w:noProof/>
        </w:rPr>
      </w:r>
      <w:r>
        <w:rPr>
          <w:noProof/>
        </w:rPr>
        <w:fldChar w:fldCharType="separate"/>
      </w:r>
      <w:r>
        <w:rPr>
          <w:noProof/>
        </w:rPr>
        <w:t>179</w:t>
      </w:r>
      <w:r>
        <w:rPr>
          <w:noProof/>
        </w:rPr>
        <w:fldChar w:fldCharType="end"/>
      </w:r>
    </w:p>
    <w:p w14:paraId="2DE35DAB" w14:textId="45C73F6C" w:rsidR="005264A4" w:rsidRDefault="005264A4">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_Toc155371899 \h </w:instrText>
      </w:r>
      <w:r>
        <w:rPr>
          <w:noProof/>
        </w:rPr>
      </w:r>
      <w:r>
        <w:rPr>
          <w:noProof/>
        </w:rPr>
        <w:fldChar w:fldCharType="separate"/>
      </w:r>
      <w:r>
        <w:rPr>
          <w:noProof/>
        </w:rPr>
        <w:t>180</w:t>
      </w:r>
      <w:r>
        <w:rPr>
          <w:noProof/>
        </w:rPr>
        <w:fldChar w:fldCharType="end"/>
      </w:r>
    </w:p>
    <w:p w14:paraId="068D3879" w14:textId="4DBEC608" w:rsidR="005264A4" w:rsidRDefault="005264A4">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_Toc155371900 \h </w:instrText>
      </w:r>
      <w:r>
        <w:rPr>
          <w:noProof/>
        </w:rPr>
      </w:r>
      <w:r>
        <w:rPr>
          <w:noProof/>
        </w:rPr>
        <w:fldChar w:fldCharType="separate"/>
      </w:r>
      <w:r>
        <w:rPr>
          <w:noProof/>
        </w:rPr>
        <w:t>181</w:t>
      </w:r>
      <w:r>
        <w:rPr>
          <w:noProof/>
        </w:rPr>
        <w:fldChar w:fldCharType="end"/>
      </w:r>
    </w:p>
    <w:p w14:paraId="72BC3B24" w14:textId="6463BEF6" w:rsidR="005264A4" w:rsidRDefault="005264A4">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_Toc155371901 \h </w:instrText>
      </w:r>
      <w:r>
        <w:rPr>
          <w:noProof/>
        </w:rPr>
      </w:r>
      <w:r>
        <w:rPr>
          <w:noProof/>
        </w:rPr>
        <w:fldChar w:fldCharType="separate"/>
      </w:r>
      <w:r>
        <w:rPr>
          <w:noProof/>
        </w:rPr>
        <w:t>181</w:t>
      </w:r>
      <w:r>
        <w:rPr>
          <w:noProof/>
        </w:rPr>
        <w:fldChar w:fldCharType="end"/>
      </w:r>
    </w:p>
    <w:p w14:paraId="3A35D555" w14:textId="1D3F7315" w:rsidR="005264A4" w:rsidRDefault="005264A4">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_Toc155371902 \h </w:instrText>
      </w:r>
      <w:r>
        <w:rPr>
          <w:noProof/>
        </w:rPr>
      </w:r>
      <w:r>
        <w:rPr>
          <w:noProof/>
        </w:rPr>
        <w:fldChar w:fldCharType="separate"/>
      </w:r>
      <w:r>
        <w:rPr>
          <w:noProof/>
        </w:rPr>
        <w:t>182</w:t>
      </w:r>
      <w:r>
        <w:rPr>
          <w:noProof/>
        </w:rPr>
        <w:fldChar w:fldCharType="end"/>
      </w:r>
    </w:p>
    <w:p w14:paraId="3E45DE18" w14:textId="5CA6CCED" w:rsidR="005264A4" w:rsidRDefault="005264A4">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_Toc155371903 \h </w:instrText>
      </w:r>
      <w:r>
        <w:rPr>
          <w:noProof/>
        </w:rPr>
      </w:r>
      <w:r>
        <w:rPr>
          <w:noProof/>
        </w:rPr>
        <w:fldChar w:fldCharType="separate"/>
      </w:r>
      <w:r>
        <w:rPr>
          <w:noProof/>
        </w:rPr>
        <w:t>182</w:t>
      </w:r>
      <w:r>
        <w:rPr>
          <w:noProof/>
        </w:rPr>
        <w:fldChar w:fldCharType="end"/>
      </w:r>
    </w:p>
    <w:p w14:paraId="19660BBF" w14:textId="46E4D87F" w:rsidR="005264A4" w:rsidRDefault="005264A4">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_Toc155371904 \h </w:instrText>
      </w:r>
      <w:r>
        <w:rPr>
          <w:noProof/>
        </w:rPr>
      </w:r>
      <w:r>
        <w:rPr>
          <w:noProof/>
        </w:rPr>
        <w:fldChar w:fldCharType="separate"/>
      </w:r>
      <w:r>
        <w:rPr>
          <w:noProof/>
        </w:rPr>
        <w:t>182</w:t>
      </w:r>
      <w:r>
        <w:rPr>
          <w:noProof/>
        </w:rPr>
        <w:fldChar w:fldCharType="end"/>
      </w:r>
    </w:p>
    <w:p w14:paraId="7ADD6DBC" w14:textId="318725F8" w:rsidR="005264A4" w:rsidRDefault="005264A4">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_Toc155371905 \h </w:instrText>
      </w:r>
      <w:r>
        <w:rPr>
          <w:noProof/>
        </w:rPr>
      </w:r>
      <w:r>
        <w:rPr>
          <w:noProof/>
        </w:rPr>
        <w:fldChar w:fldCharType="separate"/>
      </w:r>
      <w:r>
        <w:rPr>
          <w:noProof/>
        </w:rPr>
        <w:t>182</w:t>
      </w:r>
      <w:r>
        <w:rPr>
          <w:noProof/>
        </w:rPr>
        <w:fldChar w:fldCharType="end"/>
      </w:r>
    </w:p>
    <w:p w14:paraId="1BC7ACDA" w14:textId="3999956C" w:rsidR="005264A4" w:rsidRDefault="005264A4">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_Toc155371906 \h </w:instrText>
      </w:r>
      <w:r>
        <w:rPr>
          <w:noProof/>
        </w:rPr>
      </w:r>
      <w:r>
        <w:rPr>
          <w:noProof/>
        </w:rPr>
        <w:fldChar w:fldCharType="separate"/>
      </w:r>
      <w:r>
        <w:rPr>
          <w:noProof/>
        </w:rPr>
        <w:t>184</w:t>
      </w:r>
      <w:r>
        <w:rPr>
          <w:noProof/>
        </w:rPr>
        <w:fldChar w:fldCharType="end"/>
      </w:r>
    </w:p>
    <w:p w14:paraId="563EDBDE" w14:textId="526CB545" w:rsidR="005264A4" w:rsidRDefault="005264A4">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_Toc155371907 \h </w:instrText>
      </w:r>
      <w:r>
        <w:rPr>
          <w:noProof/>
        </w:rPr>
      </w:r>
      <w:r>
        <w:rPr>
          <w:noProof/>
        </w:rPr>
        <w:fldChar w:fldCharType="separate"/>
      </w:r>
      <w:r>
        <w:rPr>
          <w:noProof/>
        </w:rPr>
        <w:t>184</w:t>
      </w:r>
      <w:r>
        <w:rPr>
          <w:noProof/>
        </w:rPr>
        <w:fldChar w:fldCharType="end"/>
      </w:r>
    </w:p>
    <w:p w14:paraId="4485C816" w14:textId="4E5EB168" w:rsidR="005264A4" w:rsidRDefault="005264A4">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_Toc155371908 \h </w:instrText>
      </w:r>
      <w:r>
        <w:rPr>
          <w:noProof/>
        </w:rPr>
      </w:r>
      <w:r>
        <w:rPr>
          <w:noProof/>
        </w:rPr>
        <w:fldChar w:fldCharType="separate"/>
      </w:r>
      <w:r>
        <w:rPr>
          <w:noProof/>
        </w:rPr>
        <w:t>184</w:t>
      </w:r>
      <w:r>
        <w:rPr>
          <w:noProof/>
        </w:rPr>
        <w:fldChar w:fldCharType="end"/>
      </w:r>
    </w:p>
    <w:p w14:paraId="5B59D82C" w14:textId="51B28E8A" w:rsidR="005264A4" w:rsidRDefault="005264A4">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_Toc155371909 \h </w:instrText>
      </w:r>
      <w:r>
        <w:rPr>
          <w:noProof/>
        </w:rPr>
      </w:r>
      <w:r>
        <w:rPr>
          <w:noProof/>
        </w:rPr>
        <w:fldChar w:fldCharType="separate"/>
      </w:r>
      <w:r>
        <w:rPr>
          <w:noProof/>
        </w:rPr>
        <w:t>184</w:t>
      </w:r>
      <w:r>
        <w:rPr>
          <w:noProof/>
        </w:rPr>
        <w:fldChar w:fldCharType="end"/>
      </w:r>
    </w:p>
    <w:p w14:paraId="20C6E435" w14:textId="3BCE327B" w:rsidR="005264A4" w:rsidRDefault="005264A4">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_Toc155371910 \h </w:instrText>
      </w:r>
      <w:r>
        <w:rPr>
          <w:noProof/>
        </w:rPr>
      </w:r>
      <w:r>
        <w:rPr>
          <w:noProof/>
        </w:rPr>
        <w:fldChar w:fldCharType="separate"/>
      </w:r>
      <w:r>
        <w:rPr>
          <w:noProof/>
        </w:rPr>
        <w:t>185</w:t>
      </w:r>
      <w:r>
        <w:rPr>
          <w:noProof/>
        </w:rPr>
        <w:fldChar w:fldCharType="end"/>
      </w:r>
    </w:p>
    <w:p w14:paraId="092D7F07" w14:textId="0C032193" w:rsidR="005264A4" w:rsidRDefault="005264A4">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_Toc155371911 \h </w:instrText>
      </w:r>
      <w:r>
        <w:rPr>
          <w:noProof/>
        </w:rPr>
      </w:r>
      <w:r>
        <w:rPr>
          <w:noProof/>
        </w:rPr>
        <w:fldChar w:fldCharType="separate"/>
      </w:r>
      <w:r>
        <w:rPr>
          <w:noProof/>
        </w:rPr>
        <w:t>185</w:t>
      </w:r>
      <w:r>
        <w:rPr>
          <w:noProof/>
        </w:rPr>
        <w:fldChar w:fldCharType="end"/>
      </w:r>
    </w:p>
    <w:p w14:paraId="316EE4BE" w14:textId="0D436582" w:rsidR="005264A4" w:rsidRDefault="005264A4">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5G ProSe UE-to-UE relay update procedure</w:t>
      </w:r>
      <w:r>
        <w:rPr>
          <w:noProof/>
        </w:rPr>
        <w:tab/>
      </w:r>
      <w:r>
        <w:rPr>
          <w:noProof/>
        </w:rPr>
        <w:fldChar w:fldCharType="begin" w:fldLock="1"/>
      </w:r>
      <w:r>
        <w:rPr>
          <w:noProof/>
        </w:rPr>
        <w:instrText xml:space="preserve"> PAGEREF _Toc155371912 \h </w:instrText>
      </w:r>
      <w:r>
        <w:rPr>
          <w:noProof/>
        </w:rPr>
      </w:r>
      <w:r>
        <w:rPr>
          <w:noProof/>
        </w:rPr>
        <w:fldChar w:fldCharType="separate"/>
      </w:r>
      <w:r>
        <w:rPr>
          <w:noProof/>
        </w:rPr>
        <w:t>185</w:t>
      </w:r>
      <w:r>
        <w:rPr>
          <w:noProof/>
        </w:rPr>
        <w:fldChar w:fldCharType="end"/>
      </w:r>
    </w:p>
    <w:p w14:paraId="064A2585" w14:textId="6CE6DD7A" w:rsidR="005264A4" w:rsidRDefault="005264A4">
      <w:pPr>
        <w:pStyle w:val="TOC4"/>
        <w:rPr>
          <w:rFonts w:asciiTheme="minorHAnsi" w:eastAsiaTheme="minorEastAsia" w:hAnsiTheme="minorHAnsi" w:cstheme="minorBidi"/>
          <w:noProof/>
          <w:sz w:val="22"/>
          <w:szCs w:val="22"/>
          <w:lang w:eastAsia="en-GB"/>
        </w:rPr>
      </w:pPr>
      <w:r>
        <w:rPr>
          <w:noProof/>
        </w:rPr>
        <w:t>7.2.13.1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_Toc155371913 \h </w:instrText>
      </w:r>
      <w:r>
        <w:rPr>
          <w:noProof/>
        </w:rPr>
      </w:r>
      <w:r>
        <w:rPr>
          <w:noProof/>
        </w:rPr>
        <w:fldChar w:fldCharType="separate"/>
      </w:r>
      <w:r>
        <w:rPr>
          <w:noProof/>
        </w:rPr>
        <w:t>185</w:t>
      </w:r>
      <w:r>
        <w:rPr>
          <w:noProof/>
        </w:rPr>
        <w:fldChar w:fldCharType="end"/>
      </w:r>
    </w:p>
    <w:p w14:paraId="658E0048" w14:textId="78D17021" w:rsidR="005264A4" w:rsidRDefault="005264A4">
      <w:pPr>
        <w:pStyle w:val="TOC4"/>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5G ProSe UE-to-UE relay update procedure initiation by initiating UE</w:t>
      </w:r>
      <w:r>
        <w:rPr>
          <w:noProof/>
        </w:rPr>
        <w:tab/>
      </w:r>
      <w:r>
        <w:rPr>
          <w:noProof/>
        </w:rPr>
        <w:fldChar w:fldCharType="begin" w:fldLock="1"/>
      </w:r>
      <w:r>
        <w:rPr>
          <w:noProof/>
        </w:rPr>
        <w:instrText xml:space="preserve"> PAGEREF _Toc155371914 \h </w:instrText>
      </w:r>
      <w:r>
        <w:rPr>
          <w:noProof/>
        </w:rPr>
      </w:r>
      <w:r>
        <w:rPr>
          <w:noProof/>
        </w:rPr>
        <w:fldChar w:fldCharType="separate"/>
      </w:r>
      <w:r>
        <w:rPr>
          <w:noProof/>
        </w:rPr>
        <w:t>185</w:t>
      </w:r>
      <w:r>
        <w:rPr>
          <w:noProof/>
        </w:rPr>
        <w:fldChar w:fldCharType="end"/>
      </w:r>
    </w:p>
    <w:p w14:paraId="13ADC75D" w14:textId="1145BF16" w:rsidR="005264A4" w:rsidRDefault="005264A4">
      <w:pPr>
        <w:pStyle w:val="TOC4"/>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5G ProSe UE-to-UE relay update procedure accepted by the target UE</w:t>
      </w:r>
      <w:r>
        <w:rPr>
          <w:noProof/>
        </w:rPr>
        <w:tab/>
      </w:r>
      <w:r>
        <w:rPr>
          <w:noProof/>
        </w:rPr>
        <w:fldChar w:fldCharType="begin" w:fldLock="1"/>
      </w:r>
      <w:r>
        <w:rPr>
          <w:noProof/>
        </w:rPr>
        <w:instrText xml:space="preserve"> PAGEREF _Toc155371915 \h </w:instrText>
      </w:r>
      <w:r>
        <w:rPr>
          <w:noProof/>
        </w:rPr>
      </w:r>
      <w:r>
        <w:rPr>
          <w:noProof/>
        </w:rPr>
        <w:fldChar w:fldCharType="separate"/>
      </w:r>
      <w:r>
        <w:rPr>
          <w:noProof/>
        </w:rPr>
        <w:t>186</w:t>
      </w:r>
      <w:r>
        <w:rPr>
          <w:noProof/>
        </w:rPr>
        <w:fldChar w:fldCharType="end"/>
      </w:r>
    </w:p>
    <w:p w14:paraId="0CC60245" w14:textId="2DC2F070" w:rsidR="005264A4" w:rsidRDefault="005264A4">
      <w:pPr>
        <w:pStyle w:val="TOC4"/>
        <w:rPr>
          <w:rFonts w:asciiTheme="minorHAnsi" w:eastAsiaTheme="minorEastAsia" w:hAnsiTheme="minorHAnsi" w:cstheme="minorBidi"/>
          <w:noProof/>
          <w:sz w:val="22"/>
          <w:szCs w:val="22"/>
          <w:lang w:eastAsia="en-GB"/>
        </w:rPr>
      </w:pPr>
      <w:r>
        <w:rPr>
          <w:noProof/>
        </w:rPr>
        <w:t>7.2.13.4</w:t>
      </w:r>
      <w:r>
        <w:rPr>
          <w:rFonts w:asciiTheme="minorHAnsi" w:eastAsiaTheme="minorEastAsia" w:hAnsiTheme="minorHAnsi" w:cstheme="minorBidi"/>
          <w:noProof/>
          <w:sz w:val="22"/>
          <w:szCs w:val="22"/>
          <w:lang w:eastAsia="en-GB"/>
        </w:rPr>
        <w:tab/>
      </w:r>
      <w:r>
        <w:rPr>
          <w:noProof/>
        </w:rPr>
        <w:t>5G ProSe UE-to-UE relay update procedure completion by the initiating UE</w:t>
      </w:r>
      <w:r>
        <w:rPr>
          <w:noProof/>
        </w:rPr>
        <w:tab/>
      </w:r>
      <w:r>
        <w:rPr>
          <w:noProof/>
        </w:rPr>
        <w:fldChar w:fldCharType="begin" w:fldLock="1"/>
      </w:r>
      <w:r>
        <w:rPr>
          <w:noProof/>
        </w:rPr>
        <w:instrText xml:space="preserve"> PAGEREF _Toc155371916 \h </w:instrText>
      </w:r>
      <w:r>
        <w:rPr>
          <w:noProof/>
        </w:rPr>
      </w:r>
      <w:r>
        <w:rPr>
          <w:noProof/>
        </w:rPr>
        <w:fldChar w:fldCharType="separate"/>
      </w:r>
      <w:r>
        <w:rPr>
          <w:noProof/>
        </w:rPr>
        <w:t>187</w:t>
      </w:r>
      <w:r>
        <w:rPr>
          <w:noProof/>
        </w:rPr>
        <w:fldChar w:fldCharType="end"/>
      </w:r>
    </w:p>
    <w:p w14:paraId="2351CF7C" w14:textId="0EBCCF8A" w:rsidR="005264A4" w:rsidRDefault="005264A4">
      <w:pPr>
        <w:pStyle w:val="TOC4"/>
        <w:rPr>
          <w:rFonts w:asciiTheme="minorHAnsi" w:eastAsiaTheme="minorEastAsia" w:hAnsiTheme="minorHAnsi" w:cstheme="minorBidi"/>
          <w:noProof/>
          <w:sz w:val="22"/>
          <w:szCs w:val="22"/>
          <w:lang w:eastAsia="en-GB"/>
        </w:rPr>
      </w:pPr>
      <w:r>
        <w:rPr>
          <w:noProof/>
        </w:rPr>
        <w:t>7.2.13.5</w:t>
      </w:r>
      <w:r>
        <w:rPr>
          <w:rFonts w:asciiTheme="minorHAnsi" w:eastAsiaTheme="minorEastAsia" w:hAnsiTheme="minorHAnsi" w:cstheme="minorBidi"/>
          <w:noProof/>
          <w:sz w:val="22"/>
          <w:szCs w:val="22"/>
          <w:lang w:eastAsia="en-GB"/>
        </w:rPr>
        <w:tab/>
      </w:r>
      <w:r>
        <w:rPr>
          <w:noProof/>
        </w:rPr>
        <w:t>5G ProSe UE-to-UE relay update procedure not accepted by the target UE</w:t>
      </w:r>
      <w:r>
        <w:rPr>
          <w:noProof/>
        </w:rPr>
        <w:tab/>
      </w:r>
      <w:r>
        <w:rPr>
          <w:noProof/>
        </w:rPr>
        <w:fldChar w:fldCharType="begin" w:fldLock="1"/>
      </w:r>
      <w:r>
        <w:rPr>
          <w:noProof/>
        </w:rPr>
        <w:instrText xml:space="preserve"> PAGEREF _Toc155371917 \h </w:instrText>
      </w:r>
      <w:r>
        <w:rPr>
          <w:noProof/>
        </w:rPr>
      </w:r>
      <w:r>
        <w:rPr>
          <w:noProof/>
        </w:rPr>
        <w:fldChar w:fldCharType="separate"/>
      </w:r>
      <w:r>
        <w:rPr>
          <w:noProof/>
        </w:rPr>
        <w:t>187</w:t>
      </w:r>
      <w:r>
        <w:rPr>
          <w:noProof/>
        </w:rPr>
        <w:fldChar w:fldCharType="end"/>
      </w:r>
    </w:p>
    <w:p w14:paraId="1491874A" w14:textId="2B0354D5" w:rsidR="005264A4" w:rsidRDefault="005264A4">
      <w:pPr>
        <w:pStyle w:val="TOC4"/>
        <w:rPr>
          <w:rFonts w:asciiTheme="minorHAnsi" w:eastAsiaTheme="minorEastAsia" w:hAnsiTheme="minorHAnsi" w:cstheme="minorBidi"/>
          <w:noProof/>
          <w:sz w:val="22"/>
          <w:szCs w:val="22"/>
          <w:lang w:eastAsia="en-GB"/>
        </w:rPr>
      </w:pPr>
      <w:r>
        <w:rPr>
          <w:noProof/>
        </w:rPr>
        <w:t>7.2.13.6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_Toc155371918 \h </w:instrText>
      </w:r>
      <w:r>
        <w:rPr>
          <w:noProof/>
        </w:rPr>
      </w:r>
      <w:r>
        <w:rPr>
          <w:noProof/>
        </w:rPr>
        <w:fldChar w:fldCharType="separate"/>
      </w:r>
      <w:r>
        <w:rPr>
          <w:noProof/>
        </w:rPr>
        <w:t>187</w:t>
      </w:r>
      <w:r>
        <w:rPr>
          <w:noProof/>
        </w:rPr>
        <w:fldChar w:fldCharType="end"/>
      </w:r>
    </w:p>
    <w:p w14:paraId="2DFFE10C" w14:textId="5EAA7F01" w:rsidR="005264A4" w:rsidRDefault="005264A4">
      <w:pPr>
        <w:pStyle w:val="TOC5"/>
        <w:rPr>
          <w:rFonts w:asciiTheme="minorHAnsi" w:eastAsiaTheme="minorEastAsia" w:hAnsiTheme="minorHAnsi" w:cstheme="minorBidi"/>
          <w:noProof/>
          <w:sz w:val="22"/>
          <w:szCs w:val="22"/>
          <w:lang w:eastAsia="en-GB"/>
        </w:rPr>
      </w:pPr>
      <w:r>
        <w:rPr>
          <w:noProof/>
          <w:lang w:eastAsia="zh-CN"/>
        </w:rPr>
        <w:t>7.2.13.6.1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_Toc155371919 \h </w:instrText>
      </w:r>
      <w:r>
        <w:rPr>
          <w:noProof/>
        </w:rPr>
      </w:r>
      <w:r>
        <w:rPr>
          <w:noProof/>
        </w:rPr>
        <w:fldChar w:fldCharType="separate"/>
      </w:r>
      <w:r>
        <w:rPr>
          <w:noProof/>
        </w:rPr>
        <w:t>187</w:t>
      </w:r>
      <w:r>
        <w:rPr>
          <w:noProof/>
        </w:rPr>
        <w:fldChar w:fldCharType="end"/>
      </w:r>
    </w:p>
    <w:p w14:paraId="4C6967EB" w14:textId="1FE0D9D0" w:rsidR="005264A4" w:rsidRDefault="005264A4">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5G ProSe direct link identification procedure</w:t>
      </w:r>
      <w:r>
        <w:rPr>
          <w:noProof/>
        </w:rPr>
        <w:tab/>
      </w:r>
      <w:r>
        <w:rPr>
          <w:noProof/>
        </w:rPr>
        <w:fldChar w:fldCharType="begin" w:fldLock="1"/>
      </w:r>
      <w:r>
        <w:rPr>
          <w:noProof/>
        </w:rPr>
        <w:instrText xml:space="preserve"> PAGEREF _Toc155371920 \h </w:instrText>
      </w:r>
      <w:r>
        <w:rPr>
          <w:noProof/>
        </w:rPr>
      </w:r>
      <w:r>
        <w:rPr>
          <w:noProof/>
        </w:rPr>
        <w:fldChar w:fldCharType="separate"/>
      </w:r>
      <w:r>
        <w:rPr>
          <w:noProof/>
        </w:rPr>
        <w:t>187</w:t>
      </w:r>
      <w:r>
        <w:rPr>
          <w:noProof/>
        </w:rPr>
        <w:fldChar w:fldCharType="end"/>
      </w:r>
    </w:p>
    <w:p w14:paraId="02C4850E" w14:textId="0E08828C" w:rsidR="005264A4" w:rsidRDefault="005264A4">
      <w:pPr>
        <w:pStyle w:val="TOC4"/>
        <w:rPr>
          <w:rFonts w:asciiTheme="minorHAnsi" w:eastAsiaTheme="minorEastAsia" w:hAnsiTheme="minorHAnsi" w:cstheme="minorBidi"/>
          <w:noProof/>
          <w:sz w:val="22"/>
          <w:szCs w:val="22"/>
          <w:lang w:eastAsia="en-GB"/>
        </w:rPr>
      </w:pPr>
      <w:r>
        <w:rPr>
          <w:noProof/>
        </w:rPr>
        <w:t>7.2.14.1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_Toc155371921 \h </w:instrText>
      </w:r>
      <w:r>
        <w:rPr>
          <w:noProof/>
        </w:rPr>
      </w:r>
      <w:r>
        <w:rPr>
          <w:noProof/>
        </w:rPr>
        <w:fldChar w:fldCharType="separate"/>
      </w:r>
      <w:r>
        <w:rPr>
          <w:noProof/>
        </w:rPr>
        <w:t>187</w:t>
      </w:r>
      <w:r>
        <w:rPr>
          <w:noProof/>
        </w:rPr>
        <w:fldChar w:fldCharType="end"/>
      </w:r>
    </w:p>
    <w:p w14:paraId="48312607" w14:textId="333B124F" w:rsidR="005264A4" w:rsidRDefault="005264A4">
      <w:pPr>
        <w:pStyle w:val="TOC4"/>
        <w:rPr>
          <w:rFonts w:asciiTheme="minorHAnsi" w:eastAsiaTheme="minorEastAsia" w:hAnsiTheme="minorHAnsi" w:cstheme="minorBidi"/>
          <w:noProof/>
          <w:sz w:val="22"/>
          <w:szCs w:val="22"/>
          <w:lang w:eastAsia="en-GB"/>
        </w:rPr>
      </w:pPr>
      <w:r>
        <w:rPr>
          <w:noProof/>
        </w:rPr>
        <w:t>7.2.14.2</w:t>
      </w:r>
      <w:r>
        <w:rPr>
          <w:rFonts w:asciiTheme="minorHAnsi" w:eastAsiaTheme="minorEastAsia" w:hAnsiTheme="minorHAnsi" w:cstheme="minorBidi"/>
          <w:noProof/>
          <w:sz w:val="22"/>
          <w:szCs w:val="22"/>
          <w:lang w:eastAsia="en-GB"/>
        </w:rPr>
        <w:tab/>
      </w:r>
      <w:r>
        <w:rPr>
          <w:noProof/>
        </w:rPr>
        <w:t>5G ProSe direct link identification procedure initiated by initiating UE</w:t>
      </w:r>
      <w:r>
        <w:rPr>
          <w:noProof/>
        </w:rPr>
        <w:tab/>
      </w:r>
      <w:r>
        <w:rPr>
          <w:noProof/>
        </w:rPr>
        <w:fldChar w:fldCharType="begin" w:fldLock="1"/>
      </w:r>
      <w:r>
        <w:rPr>
          <w:noProof/>
        </w:rPr>
        <w:instrText xml:space="preserve"> PAGEREF _Toc155371922 \h </w:instrText>
      </w:r>
      <w:r>
        <w:rPr>
          <w:noProof/>
        </w:rPr>
      </w:r>
      <w:r>
        <w:rPr>
          <w:noProof/>
        </w:rPr>
        <w:fldChar w:fldCharType="separate"/>
      </w:r>
      <w:r>
        <w:rPr>
          <w:noProof/>
        </w:rPr>
        <w:t>187</w:t>
      </w:r>
      <w:r>
        <w:rPr>
          <w:noProof/>
        </w:rPr>
        <w:fldChar w:fldCharType="end"/>
      </w:r>
    </w:p>
    <w:p w14:paraId="208CC060" w14:textId="4C098BC6" w:rsidR="005264A4" w:rsidRDefault="005264A4">
      <w:pPr>
        <w:pStyle w:val="TOC4"/>
        <w:rPr>
          <w:rFonts w:asciiTheme="minorHAnsi" w:eastAsiaTheme="minorEastAsia" w:hAnsiTheme="minorHAnsi" w:cstheme="minorBidi"/>
          <w:noProof/>
          <w:sz w:val="22"/>
          <w:szCs w:val="22"/>
          <w:lang w:eastAsia="en-GB"/>
        </w:rPr>
      </w:pPr>
      <w:r>
        <w:rPr>
          <w:noProof/>
        </w:rPr>
        <w:t>7.2.14.3</w:t>
      </w:r>
      <w:r>
        <w:rPr>
          <w:rFonts w:asciiTheme="minorHAnsi" w:eastAsiaTheme="minorEastAsia" w:hAnsiTheme="minorHAnsi" w:cstheme="minorBidi"/>
          <w:noProof/>
          <w:sz w:val="22"/>
          <w:szCs w:val="22"/>
          <w:lang w:eastAsia="en-GB"/>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_Toc155371923 \h </w:instrText>
      </w:r>
      <w:r>
        <w:rPr>
          <w:noProof/>
        </w:rPr>
      </w:r>
      <w:r>
        <w:rPr>
          <w:noProof/>
        </w:rPr>
        <w:fldChar w:fldCharType="separate"/>
      </w:r>
      <w:r>
        <w:rPr>
          <w:noProof/>
        </w:rPr>
        <w:t>188</w:t>
      </w:r>
      <w:r>
        <w:rPr>
          <w:noProof/>
        </w:rPr>
        <w:fldChar w:fldCharType="end"/>
      </w:r>
    </w:p>
    <w:p w14:paraId="52BCE795" w14:textId="7AB62FC0" w:rsidR="005264A4" w:rsidRDefault="005264A4">
      <w:pPr>
        <w:pStyle w:val="TOC4"/>
        <w:rPr>
          <w:rFonts w:asciiTheme="minorHAnsi" w:eastAsiaTheme="minorEastAsia" w:hAnsiTheme="minorHAnsi" w:cstheme="minorBidi"/>
          <w:noProof/>
          <w:sz w:val="22"/>
          <w:szCs w:val="22"/>
          <w:lang w:eastAsia="en-GB"/>
        </w:rPr>
      </w:pPr>
      <w:r>
        <w:rPr>
          <w:noProof/>
        </w:rPr>
        <w:t>7.2.14.4</w:t>
      </w:r>
      <w:r>
        <w:rPr>
          <w:rFonts w:asciiTheme="minorHAnsi" w:eastAsiaTheme="minorEastAsia" w:hAnsiTheme="minorHAnsi" w:cstheme="minorBidi"/>
          <w:noProof/>
          <w:sz w:val="22"/>
          <w:szCs w:val="22"/>
          <w:lang w:eastAsia="en-GB"/>
        </w:rPr>
        <w:tab/>
      </w:r>
      <w:r>
        <w:rPr>
          <w:noProof/>
        </w:rPr>
        <w:t>5G ProSe direct link identification procedure completion by the initiating UE</w:t>
      </w:r>
      <w:r>
        <w:rPr>
          <w:noProof/>
        </w:rPr>
        <w:tab/>
      </w:r>
      <w:r>
        <w:rPr>
          <w:noProof/>
        </w:rPr>
        <w:fldChar w:fldCharType="begin" w:fldLock="1"/>
      </w:r>
      <w:r>
        <w:rPr>
          <w:noProof/>
        </w:rPr>
        <w:instrText xml:space="preserve"> PAGEREF _Toc155371924 \h </w:instrText>
      </w:r>
      <w:r>
        <w:rPr>
          <w:noProof/>
        </w:rPr>
      </w:r>
      <w:r>
        <w:rPr>
          <w:noProof/>
        </w:rPr>
        <w:fldChar w:fldCharType="separate"/>
      </w:r>
      <w:r>
        <w:rPr>
          <w:noProof/>
        </w:rPr>
        <w:t>188</w:t>
      </w:r>
      <w:r>
        <w:rPr>
          <w:noProof/>
        </w:rPr>
        <w:fldChar w:fldCharType="end"/>
      </w:r>
    </w:p>
    <w:p w14:paraId="340D2EA0" w14:textId="77590B48" w:rsidR="005264A4" w:rsidRDefault="005264A4">
      <w:pPr>
        <w:pStyle w:val="TOC4"/>
        <w:rPr>
          <w:rFonts w:asciiTheme="minorHAnsi" w:eastAsiaTheme="minorEastAsia" w:hAnsiTheme="minorHAnsi" w:cstheme="minorBidi"/>
          <w:noProof/>
          <w:sz w:val="22"/>
          <w:szCs w:val="22"/>
          <w:lang w:eastAsia="en-GB"/>
        </w:rPr>
      </w:pPr>
      <w:r w:rsidRPr="00336227">
        <w:rPr>
          <w:noProof/>
          <w:lang w:val="en-US"/>
        </w:rPr>
        <w:t>7.2.14.5</w:t>
      </w:r>
      <w:r>
        <w:rPr>
          <w:rFonts w:asciiTheme="minorHAnsi" w:eastAsiaTheme="minorEastAsia" w:hAnsiTheme="minorHAnsi" w:cstheme="minorBidi"/>
          <w:noProof/>
          <w:sz w:val="22"/>
          <w:szCs w:val="22"/>
          <w:lang w:eastAsia="en-GB"/>
        </w:rPr>
        <w:tab/>
      </w:r>
      <w:r w:rsidRPr="00336227">
        <w:rPr>
          <w:noProof/>
          <w:lang w:val="en-US"/>
        </w:rPr>
        <w:t>Abnormal cases</w:t>
      </w:r>
      <w:r>
        <w:rPr>
          <w:noProof/>
        </w:rPr>
        <w:tab/>
      </w:r>
      <w:r>
        <w:rPr>
          <w:noProof/>
        </w:rPr>
        <w:fldChar w:fldCharType="begin" w:fldLock="1"/>
      </w:r>
      <w:r>
        <w:rPr>
          <w:noProof/>
        </w:rPr>
        <w:instrText xml:space="preserve"> PAGEREF _Toc155371925 \h </w:instrText>
      </w:r>
      <w:r>
        <w:rPr>
          <w:noProof/>
        </w:rPr>
      </w:r>
      <w:r>
        <w:rPr>
          <w:noProof/>
        </w:rPr>
        <w:fldChar w:fldCharType="separate"/>
      </w:r>
      <w:r>
        <w:rPr>
          <w:noProof/>
        </w:rPr>
        <w:t>188</w:t>
      </w:r>
      <w:r>
        <w:rPr>
          <w:noProof/>
        </w:rPr>
        <w:fldChar w:fldCharType="end"/>
      </w:r>
    </w:p>
    <w:p w14:paraId="78C26E63" w14:textId="3FFAD3C8" w:rsidR="005264A4" w:rsidRDefault="005264A4">
      <w:pPr>
        <w:pStyle w:val="TOC5"/>
        <w:rPr>
          <w:rFonts w:asciiTheme="minorHAnsi" w:eastAsiaTheme="minorEastAsia" w:hAnsiTheme="minorHAnsi" w:cstheme="minorBidi"/>
          <w:noProof/>
          <w:sz w:val="22"/>
          <w:szCs w:val="22"/>
          <w:lang w:eastAsia="en-GB"/>
        </w:rPr>
      </w:pPr>
      <w:r w:rsidRPr="00336227">
        <w:rPr>
          <w:noProof/>
          <w:lang w:val="en-US"/>
        </w:rPr>
        <w:t>7.2.14.5.1</w:t>
      </w:r>
      <w:r>
        <w:rPr>
          <w:rFonts w:asciiTheme="minorHAnsi" w:eastAsiaTheme="minorEastAsia" w:hAnsiTheme="minorHAnsi" w:cstheme="minorBidi"/>
          <w:noProof/>
          <w:sz w:val="22"/>
          <w:szCs w:val="22"/>
          <w:lang w:eastAsia="en-GB"/>
        </w:rPr>
        <w:tab/>
      </w:r>
      <w:r w:rsidRPr="00336227">
        <w:rPr>
          <w:noProof/>
          <w:lang w:val="en-US"/>
        </w:rPr>
        <w:t>Abnormal cases at the initiating UE</w:t>
      </w:r>
      <w:r>
        <w:rPr>
          <w:noProof/>
        </w:rPr>
        <w:tab/>
      </w:r>
      <w:r>
        <w:rPr>
          <w:noProof/>
        </w:rPr>
        <w:fldChar w:fldCharType="begin" w:fldLock="1"/>
      </w:r>
      <w:r>
        <w:rPr>
          <w:noProof/>
        </w:rPr>
        <w:instrText xml:space="preserve"> PAGEREF _Toc155371926 \h </w:instrText>
      </w:r>
      <w:r>
        <w:rPr>
          <w:noProof/>
        </w:rPr>
      </w:r>
      <w:r>
        <w:rPr>
          <w:noProof/>
        </w:rPr>
        <w:fldChar w:fldCharType="separate"/>
      </w:r>
      <w:r>
        <w:rPr>
          <w:noProof/>
        </w:rPr>
        <w:t>188</w:t>
      </w:r>
      <w:r>
        <w:rPr>
          <w:noProof/>
        </w:rPr>
        <w:fldChar w:fldCharType="end"/>
      </w:r>
    </w:p>
    <w:p w14:paraId="5611C9FE" w14:textId="518318A0" w:rsidR="005264A4" w:rsidRDefault="005264A4">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_Toc155371927 \h </w:instrText>
      </w:r>
      <w:r>
        <w:rPr>
          <w:noProof/>
        </w:rPr>
      </w:r>
      <w:r>
        <w:rPr>
          <w:noProof/>
        </w:rPr>
        <w:fldChar w:fldCharType="separate"/>
      </w:r>
      <w:r>
        <w:rPr>
          <w:noProof/>
        </w:rPr>
        <w:t>188</w:t>
      </w:r>
      <w:r>
        <w:rPr>
          <w:noProof/>
        </w:rPr>
        <w:fldChar w:fldCharType="end"/>
      </w:r>
    </w:p>
    <w:p w14:paraId="037F0332" w14:textId="3C28DBEB" w:rsidR="005264A4" w:rsidRDefault="005264A4">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_Toc155371928 \h </w:instrText>
      </w:r>
      <w:r>
        <w:rPr>
          <w:noProof/>
        </w:rPr>
      </w:r>
      <w:r>
        <w:rPr>
          <w:noProof/>
        </w:rPr>
        <w:fldChar w:fldCharType="separate"/>
      </w:r>
      <w:r>
        <w:rPr>
          <w:noProof/>
        </w:rPr>
        <w:t>188</w:t>
      </w:r>
      <w:r>
        <w:rPr>
          <w:noProof/>
        </w:rPr>
        <w:fldChar w:fldCharType="end"/>
      </w:r>
    </w:p>
    <w:p w14:paraId="3AAA5A8C" w14:textId="157763C8" w:rsidR="005264A4" w:rsidRDefault="005264A4">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_Toc155371929 \h </w:instrText>
      </w:r>
      <w:r>
        <w:rPr>
          <w:noProof/>
        </w:rPr>
      </w:r>
      <w:r>
        <w:rPr>
          <w:noProof/>
        </w:rPr>
        <w:fldChar w:fldCharType="separate"/>
      </w:r>
      <w:r>
        <w:rPr>
          <w:noProof/>
        </w:rPr>
        <w:t>188</w:t>
      </w:r>
      <w:r>
        <w:rPr>
          <w:noProof/>
        </w:rPr>
        <w:fldChar w:fldCharType="end"/>
      </w:r>
    </w:p>
    <w:p w14:paraId="34608E58" w14:textId="570AC007" w:rsidR="005264A4" w:rsidRDefault="005264A4">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_Toc155371930 \h </w:instrText>
      </w:r>
      <w:r>
        <w:rPr>
          <w:noProof/>
        </w:rPr>
      </w:r>
      <w:r>
        <w:rPr>
          <w:noProof/>
        </w:rPr>
        <w:fldChar w:fldCharType="separate"/>
      </w:r>
      <w:r>
        <w:rPr>
          <w:noProof/>
        </w:rPr>
        <w:t>188</w:t>
      </w:r>
      <w:r>
        <w:rPr>
          <w:noProof/>
        </w:rPr>
        <w:fldChar w:fldCharType="end"/>
      </w:r>
    </w:p>
    <w:p w14:paraId="77418581" w14:textId="209BB60A" w:rsidR="005264A4" w:rsidRDefault="005264A4">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_Toc155371931 \h </w:instrText>
      </w:r>
      <w:r>
        <w:rPr>
          <w:noProof/>
        </w:rPr>
      </w:r>
      <w:r>
        <w:rPr>
          <w:noProof/>
        </w:rPr>
        <w:fldChar w:fldCharType="separate"/>
      </w:r>
      <w:r>
        <w:rPr>
          <w:noProof/>
        </w:rPr>
        <w:t>188</w:t>
      </w:r>
      <w:r>
        <w:rPr>
          <w:noProof/>
        </w:rPr>
        <w:fldChar w:fldCharType="end"/>
      </w:r>
    </w:p>
    <w:p w14:paraId="27ABA744" w14:textId="02466FEC" w:rsidR="005264A4" w:rsidRDefault="005264A4">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_Toc155371932 \h </w:instrText>
      </w:r>
      <w:r>
        <w:rPr>
          <w:noProof/>
        </w:rPr>
      </w:r>
      <w:r>
        <w:rPr>
          <w:noProof/>
        </w:rPr>
        <w:fldChar w:fldCharType="separate"/>
      </w:r>
      <w:r>
        <w:rPr>
          <w:noProof/>
        </w:rPr>
        <w:t>190</w:t>
      </w:r>
      <w:r>
        <w:rPr>
          <w:noProof/>
        </w:rPr>
        <w:fldChar w:fldCharType="end"/>
      </w:r>
    </w:p>
    <w:p w14:paraId="7F3CA9DA" w14:textId="13C36378" w:rsidR="005264A4" w:rsidRDefault="005264A4">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_Toc155371933 \h </w:instrText>
      </w:r>
      <w:r>
        <w:rPr>
          <w:noProof/>
        </w:rPr>
      </w:r>
      <w:r>
        <w:rPr>
          <w:noProof/>
        </w:rPr>
        <w:fldChar w:fldCharType="separate"/>
      </w:r>
      <w:r>
        <w:rPr>
          <w:noProof/>
        </w:rPr>
        <w:t>191</w:t>
      </w:r>
      <w:r>
        <w:rPr>
          <w:noProof/>
        </w:rPr>
        <w:fldChar w:fldCharType="end"/>
      </w:r>
    </w:p>
    <w:p w14:paraId="554CFB58" w14:textId="425C1121" w:rsidR="005264A4" w:rsidRDefault="005264A4">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_Toc155371934 \h </w:instrText>
      </w:r>
      <w:r>
        <w:rPr>
          <w:noProof/>
        </w:rPr>
      </w:r>
      <w:r>
        <w:rPr>
          <w:noProof/>
        </w:rPr>
        <w:fldChar w:fldCharType="separate"/>
      </w:r>
      <w:r>
        <w:rPr>
          <w:noProof/>
        </w:rPr>
        <w:t>191</w:t>
      </w:r>
      <w:r>
        <w:rPr>
          <w:noProof/>
        </w:rPr>
        <w:fldChar w:fldCharType="end"/>
      </w:r>
    </w:p>
    <w:p w14:paraId="05532F39" w14:textId="58B748E8" w:rsidR="005264A4" w:rsidRDefault="005264A4">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_Toc155371935 \h </w:instrText>
      </w:r>
      <w:r>
        <w:rPr>
          <w:noProof/>
        </w:rPr>
      </w:r>
      <w:r>
        <w:rPr>
          <w:noProof/>
        </w:rPr>
        <w:fldChar w:fldCharType="separate"/>
      </w:r>
      <w:r>
        <w:rPr>
          <w:noProof/>
        </w:rPr>
        <w:t>193</w:t>
      </w:r>
      <w:r>
        <w:rPr>
          <w:noProof/>
        </w:rPr>
        <w:fldChar w:fldCharType="end"/>
      </w:r>
    </w:p>
    <w:p w14:paraId="63473F6C" w14:textId="412D2111" w:rsidR="005264A4" w:rsidRDefault="005264A4">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_Toc155371936 \h </w:instrText>
      </w:r>
      <w:r>
        <w:rPr>
          <w:noProof/>
        </w:rPr>
      </w:r>
      <w:r>
        <w:rPr>
          <w:noProof/>
        </w:rPr>
        <w:fldChar w:fldCharType="separate"/>
      </w:r>
      <w:r>
        <w:rPr>
          <w:noProof/>
        </w:rPr>
        <w:t>193</w:t>
      </w:r>
      <w:r>
        <w:rPr>
          <w:noProof/>
        </w:rPr>
        <w:fldChar w:fldCharType="end"/>
      </w:r>
    </w:p>
    <w:p w14:paraId="3F590866" w14:textId="60E84042" w:rsidR="005264A4" w:rsidRDefault="005264A4">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_Toc155371937 \h </w:instrText>
      </w:r>
      <w:r>
        <w:rPr>
          <w:noProof/>
        </w:rPr>
      </w:r>
      <w:r>
        <w:rPr>
          <w:noProof/>
        </w:rPr>
        <w:fldChar w:fldCharType="separate"/>
      </w:r>
      <w:r>
        <w:rPr>
          <w:noProof/>
        </w:rPr>
        <w:t>194</w:t>
      </w:r>
      <w:r>
        <w:rPr>
          <w:noProof/>
        </w:rPr>
        <w:fldChar w:fldCharType="end"/>
      </w:r>
    </w:p>
    <w:p w14:paraId="55A3F5B0" w14:textId="112F4BA0" w:rsidR="005264A4" w:rsidRDefault="005264A4">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_Toc155371938 \h </w:instrText>
      </w:r>
      <w:r>
        <w:rPr>
          <w:noProof/>
        </w:rPr>
      </w:r>
      <w:r>
        <w:rPr>
          <w:noProof/>
        </w:rPr>
        <w:fldChar w:fldCharType="separate"/>
      </w:r>
      <w:r>
        <w:rPr>
          <w:noProof/>
        </w:rPr>
        <w:t>194</w:t>
      </w:r>
      <w:r>
        <w:rPr>
          <w:noProof/>
        </w:rPr>
        <w:fldChar w:fldCharType="end"/>
      </w:r>
    </w:p>
    <w:p w14:paraId="0E154977" w14:textId="666121F5" w:rsidR="005264A4" w:rsidRDefault="005264A4">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_Toc155371939 \h </w:instrText>
      </w:r>
      <w:r>
        <w:rPr>
          <w:noProof/>
        </w:rPr>
      </w:r>
      <w:r>
        <w:rPr>
          <w:noProof/>
        </w:rPr>
        <w:fldChar w:fldCharType="separate"/>
      </w:r>
      <w:r>
        <w:rPr>
          <w:noProof/>
        </w:rPr>
        <w:t>194</w:t>
      </w:r>
      <w:r>
        <w:rPr>
          <w:noProof/>
        </w:rPr>
        <w:fldChar w:fldCharType="end"/>
      </w:r>
    </w:p>
    <w:p w14:paraId="61B01C9D" w14:textId="723E8533" w:rsidR="005264A4" w:rsidRDefault="005264A4">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_Toc155371940 \h </w:instrText>
      </w:r>
      <w:r>
        <w:rPr>
          <w:noProof/>
        </w:rPr>
      </w:r>
      <w:r>
        <w:rPr>
          <w:noProof/>
        </w:rPr>
        <w:fldChar w:fldCharType="separate"/>
      </w:r>
      <w:r>
        <w:rPr>
          <w:noProof/>
        </w:rPr>
        <w:t>194</w:t>
      </w:r>
      <w:r>
        <w:rPr>
          <w:noProof/>
        </w:rPr>
        <w:fldChar w:fldCharType="end"/>
      </w:r>
    </w:p>
    <w:p w14:paraId="3C46B0B1" w14:textId="5250F732" w:rsidR="005264A4" w:rsidRDefault="005264A4">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_Toc155371941 \h </w:instrText>
      </w:r>
      <w:r>
        <w:rPr>
          <w:noProof/>
        </w:rPr>
      </w:r>
      <w:r>
        <w:rPr>
          <w:noProof/>
        </w:rPr>
        <w:fldChar w:fldCharType="separate"/>
      </w:r>
      <w:r>
        <w:rPr>
          <w:noProof/>
        </w:rPr>
        <w:t>194</w:t>
      </w:r>
      <w:r>
        <w:rPr>
          <w:noProof/>
        </w:rPr>
        <w:fldChar w:fldCharType="end"/>
      </w:r>
    </w:p>
    <w:p w14:paraId="7EF5413A" w14:textId="6E5212C0" w:rsidR="005264A4" w:rsidRDefault="005264A4">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_Toc155371942 \h </w:instrText>
      </w:r>
      <w:r>
        <w:rPr>
          <w:noProof/>
        </w:rPr>
      </w:r>
      <w:r>
        <w:rPr>
          <w:noProof/>
        </w:rPr>
        <w:fldChar w:fldCharType="separate"/>
      </w:r>
      <w:r>
        <w:rPr>
          <w:noProof/>
        </w:rPr>
        <w:t>194</w:t>
      </w:r>
      <w:r>
        <w:rPr>
          <w:noProof/>
        </w:rPr>
        <w:fldChar w:fldCharType="end"/>
      </w:r>
    </w:p>
    <w:p w14:paraId="21D4407D" w14:textId="431F6B9C" w:rsidR="005264A4" w:rsidRDefault="005264A4">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_Toc155371943 \h </w:instrText>
      </w:r>
      <w:r>
        <w:rPr>
          <w:noProof/>
        </w:rPr>
      </w:r>
      <w:r>
        <w:rPr>
          <w:noProof/>
        </w:rPr>
        <w:fldChar w:fldCharType="separate"/>
      </w:r>
      <w:r>
        <w:rPr>
          <w:noProof/>
        </w:rPr>
        <w:t>195</w:t>
      </w:r>
      <w:r>
        <w:rPr>
          <w:noProof/>
        </w:rPr>
        <w:fldChar w:fldCharType="end"/>
      </w:r>
    </w:p>
    <w:p w14:paraId="66BABCF8" w14:textId="124144D1" w:rsidR="005264A4" w:rsidRDefault="005264A4">
      <w:pPr>
        <w:pStyle w:val="TOC5"/>
        <w:rPr>
          <w:rFonts w:asciiTheme="minorHAnsi" w:eastAsiaTheme="minorEastAsia" w:hAnsiTheme="minorHAnsi" w:cstheme="minorBidi"/>
          <w:noProof/>
          <w:sz w:val="22"/>
          <w:szCs w:val="22"/>
          <w:lang w:eastAsia="en-GB"/>
        </w:rPr>
      </w:pPr>
      <w:r>
        <w:rPr>
          <w:noProof/>
        </w:rPr>
        <w:lastRenderedPageBreak/>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_Toc155371944 \h </w:instrText>
      </w:r>
      <w:r>
        <w:rPr>
          <w:noProof/>
        </w:rPr>
      </w:r>
      <w:r>
        <w:rPr>
          <w:noProof/>
        </w:rPr>
        <w:fldChar w:fldCharType="separate"/>
      </w:r>
      <w:r>
        <w:rPr>
          <w:noProof/>
        </w:rPr>
        <w:t>195</w:t>
      </w:r>
      <w:r>
        <w:rPr>
          <w:noProof/>
        </w:rPr>
        <w:fldChar w:fldCharType="end"/>
      </w:r>
    </w:p>
    <w:p w14:paraId="24F073D3" w14:textId="12A8423F" w:rsidR="005264A4" w:rsidRDefault="005264A4">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_Toc155371945 \h </w:instrText>
      </w:r>
      <w:r>
        <w:rPr>
          <w:noProof/>
        </w:rPr>
      </w:r>
      <w:r>
        <w:rPr>
          <w:noProof/>
        </w:rPr>
        <w:fldChar w:fldCharType="separate"/>
      </w:r>
      <w:r>
        <w:rPr>
          <w:noProof/>
        </w:rPr>
        <w:t>195</w:t>
      </w:r>
      <w:r>
        <w:rPr>
          <w:noProof/>
        </w:rPr>
        <w:fldChar w:fldCharType="end"/>
      </w:r>
    </w:p>
    <w:p w14:paraId="3798378D" w14:textId="3F61E1CB" w:rsidR="005264A4" w:rsidRDefault="005264A4">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_Toc155371946 \h </w:instrText>
      </w:r>
      <w:r>
        <w:rPr>
          <w:noProof/>
        </w:rPr>
      </w:r>
      <w:r>
        <w:rPr>
          <w:noProof/>
        </w:rPr>
        <w:fldChar w:fldCharType="separate"/>
      </w:r>
      <w:r>
        <w:rPr>
          <w:noProof/>
        </w:rPr>
        <w:t>196</w:t>
      </w:r>
      <w:r>
        <w:rPr>
          <w:noProof/>
        </w:rPr>
        <w:fldChar w:fldCharType="end"/>
      </w:r>
    </w:p>
    <w:p w14:paraId="6597E427" w14:textId="6EECCE0B" w:rsidR="005264A4" w:rsidRDefault="005264A4">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_Toc155371947 \h </w:instrText>
      </w:r>
      <w:r>
        <w:rPr>
          <w:noProof/>
        </w:rPr>
      </w:r>
      <w:r>
        <w:rPr>
          <w:noProof/>
        </w:rPr>
        <w:fldChar w:fldCharType="separate"/>
      </w:r>
      <w:r>
        <w:rPr>
          <w:noProof/>
        </w:rPr>
        <w:t>196</w:t>
      </w:r>
      <w:r>
        <w:rPr>
          <w:noProof/>
        </w:rPr>
        <w:fldChar w:fldCharType="end"/>
      </w:r>
    </w:p>
    <w:p w14:paraId="0F189466" w14:textId="446253A3" w:rsidR="005264A4" w:rsidRDefault="005264A4">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_Toc155371948 \h </w:instrText>
      </w:r>
      <w:r>
        <w:rPr>
          <w:noProof/>
        </w:rPr>
      </w:r>
      <w:r>
        <w:rPr>
          <w:noProof/>
        </w:rPr>
        <w:fldChar w:fldCharType="separate"/>
      </w:r>
      <w:r>
        <w:rPr>
          <w:noProof/>
        </w:rPr>
        <w:t>196</w:t>
      </w:r>
      <w:r>
        <w:rPr>
          <w:noProof/>
        </w:rPr>
        <w:fldChar w:fldCharType="end"/>
      </w:r>
    </w:p>
    <w:p w14:paraId="3D01B391" w14:textId="0D1A8AC4" w:rsidR="005264A4" w:rsidRDefault="005264A4">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_Toc155371949 \h </w:instrText>
      </w:r>
      <w:r>
        <w:rPr>
          <w:noProof/>
        </w:rPr>
      </w:r>
      <w:r>
        <w:rPr>
          <w:noProof/>
        </w:rPr>
        <w:fldChar w:fldCharType="separate"/>
      </w:r>
      <w:r>
        <w:rPr>
          <w:noProof/>
        </w:rPr>
        <w:t>196</w:t>
      </w:r>
      <w:r>
        <w:rPr>
          <w:noProof/>
        </w:rPr>
        <w:fldChar w:fldCharType="end"/>
      </w:r>
    </w:p>
    <w:p w14:paraId="0552A975" w14:textId="5656D4FB" w:rsidR="005264A4" w:rsidRDefault="005264A4">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_Toc155371950 \h </w:instrText>
      </w:r>
      <w:r>
        <w:rPr>
          <w:noProof/>
        </w:rPr>
      </w:r>
      <w:r>
        <w:rPr>
          <w:noProof/>
        </w:rPr>
        <w:fldChar w:fldCharType="separate"/>
      </w:r>
      <w:r>
        <w:rPr>
          <w:noProof/>
        </w:rPr>
        <w:t>196</w:t>
      </w:r>
      <w:r>
        <w:rPr>
          <w:noProof/>
        </w:rPr>
        <w:fldChar w:fldCharType="end"/>
      </w:r>
    </w:p>
    <w:p w14:paraId="4F3B9092" w14:textId="0753F8F8" w:rsidR="005264A4" w:rsidRDefault="005264A4">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_Toc155371951 \h </w:instrText>
      </w:r>
      <w:r>
        <w:rPr>
          <w:noProof/>
        </w:rPr>
      </w:r>
      <w:r>
        <w:rPr>
          <w:noProof/>
        </w:rPr>
        <w:fldChar w:fldCharType="separate"/>
      </w:r>
      <w:r>
        <w:rPr>
          <w:noProof/>
        </w:rPr>
        <w:t>196</w:t>
      </w:r>
      <w:r>
        <w:rPr>
          <w:noProof/>
        </w:rPr>
        <w:fldChar w:fldCharType="end"/>
      </w:r>
    </w:p>
    <w:p w14:paraId="3B260B2E" w14:textId="08724154" w:rsidR="005264A4" w:rsidRDefault="005264A4">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_Toc155371952 \h </w:instrText>
      </w:r>
      <w:r>
        <w:rPr>
          <w:noProof/>
        </w:rPr>
      </w:r>
      <w:r>
        <w:rPr>
          <w:noProof/>
        </w:rPr>
        <w:fldChar w:fldCharType="separate"/>
      </w:r>
      <w:r>
        <w:rPr>
          <w:noProof/>
        </w:rPr>
        <w:t>196</w:t>
      </w:r>
      <w:r>
        <w:rPr>
          <w:noProof/>
        </w:rPr>
        <w:fldChar w:fldCharType="end"/>
      </w:r>
    </w:p>
    <w:p w14:paraId="3D87AAE5" w14:textId="6A7F3168" w:rsidR="005264A4" w:rsidRDefault="005264A4">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_Toc155371953 \h </w:instrText>
      </w:r>
      <w:r>
        <w:rPr>
          <w:noProof/>
        </w:rPr>
      </w:r>
      <w:r>
        <w:rPr>
          <w:noProof/>
        </w:rPr>
        <w:fldChar w:fldCharType="separate"/>
      </w:r>
      <w:r>
        <w:rPr>
          <w:noProof/>
        </w:rPr>
        <w:t>196</w:t>
      </w:r>
      <w:r>
        <w:rPr>
          <w:noProof/>
        </w:rPr>
        <w:fldChar w:fldCharType="end"/>
      </w:r>
    </w:p>
    <w:p w14:paraId="18B3DC19" w14:textId="4DFCA123" w:rsidR="005264A4" w:rsidRDefault="005264A4">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_Toc155371954 \h </w:instrText>
      </w:r>
      <w:r>
        <w:rPr>
          <w:noProof/>
        </w:rPr>
      </w:r>
      <w:r>
        <w:rPr>
          <w:noProof/>
        </w:rPr>
        <w:fldChar w:fldCharType="separate"/>
      </w:r>
      <w:r>
        <w:rPr>
          <w:noProof/>
        </w:rPr>
        <w:t>196</w:t>
      </w:r>
      <w:r>
        <w:rPr>
          <w:noProof/>
        </w:rPr>
        <w:fldChar w:fldCharType="end"/>
      </w:r>
    </w:p>
    <w:p w14:paraId="470F7ACE" w14:textId="35552C95" w:rsidR="005264A4" w:rsidRDefault="005264A4">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_Toc155371955 \h </w:instrText>
      </w:r>
      <w:r>
        <w:rPr>
          <w:noProof/>
        </w:rPr>
      </w:r>
      <w:r>
        <w:rPr>
          <w:noProof/>
        </w:rPr>
        <w:fldChar w:fldCharType="separate"/>
      </w:r>
      <w:r>
        <w:rPr>
          <w:noProof/>
        </w:rPr>
        <w:t>196</w:t>
      </w:r>
      <w:r>
        <w:rPr>
          <w:noProof/>
        </w:rPr>
        <w:fldChar w:fldCharType="end"/>
      </w:r>
    </w:p>
    <w:p w14:paraId="37E714DE" w14:textId="37F5DE68" w:rsidR="005264A4" w:rsidRDefault="005264A4">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_Toc155371956 \h </w:instrText>
      </w:r>
      <w:r>
        <w:rPr>
          <w:noProof/>
        </w:rPr>
      </w:r>
      <w:r>
        <w:rPr>
          <w:noProof/>
        </w:rPr>
        <w:fldChar w:fldCharType="separate"/>
      </w:r>
      <w:r>
        <w:rPr>
          <w:noProof/>
        </w:rPr>
        <w:t>197</w:t>
      </w:r>
      <w:r>
        <w:rPr>
          <w:noProof/>
        </w:rPr>
        <w:fldChar w:fldCharType="end"/>
      </w:r>
    </w:p>
    <w:p w14:paraId="37184EEF" w14:textId="764E29CD" w:rsidR="005264A4" w:rsidRDefault="005264A4">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_Toc155371957 \h </w:instrText>
      </w:r>
      <w:r>
        <w:rPr>
          <w:noProof/>
        </w:rPr>
      </w:r>
      <w:r>
        <w:rPr>
          <w:noProof/>
        </w:rPr>
        <w:fldChar w:fldCharType="separate"/>
      </w:r>
      <w:r>
        <w:rPr>
          <w:noProof/>
        </w:rPr>
        <w:t>197</w:t>
      </w:r>
      <w:r>
        <w:rPr>
          <w:noProof/>
        </w:rPr>
        <w:fldChar w:fldCharType="end"/>
      </w:r>
    </w:p>
    <w:p w14:paraId="3A98E8D6" w14:textId="1C766D4C" w:rsidR="005264A4" w:rsidRDefault="005264A4">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_Toc155371958 \h </w:instrText>
      </w:r>
      <w:r>
        <w:rPr>
          <w:noProof/>
        </w:rPr>
      </w:r>
      <w:r>
        <w:rPr>
          <w:noProof/>
        </w:rPr>
        <w:fldChar w:fldCharType="separate"/>
      </w:r>
      <w:r>
        <w:rPr>
          <w:noProof/>
        </w:rPr>
        <w:t>197</w:t>
      </w:r>
      <w:r>
        <w:rPr>
          <w:noProof/>
        </w:rPr>
        <w:fldChar w:fldCharType="end"/>
      </w:r>
    </w:p>
    <w:p w14:paraId="1729348F" w14:textId="2DA0956F" w:rsidR="005264A4" w:rsidRDefault="005264A4">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_Toc155371959 \h </w:instrText>
      </w:r>
      <w:r>
        <w:rPr>
          <w:noProof/>
        </w:rPr>
      </w:r>
      <w:r>
        <w:rPr>
          <w:noProof/>
        </w:rPr>
        <w:fldChar w:fldCharType="separate"/>
      </w:r>
      <w:r>
        <w:rPr>
          <w:noProof/>
        </w:rPr>
        <w:t>197</w:t>
      </w:r>
      <w:r>
        <w:rPr>
          <w:noProof/>
        </w:rPr>
        <w:fldChar w:fldCharType="end"/>
      </w:r>
    </w:p>
    <w:p w14:paraId="22D20B1F" w14:textId="42D7BE34" w:rsidR="005264A4" w:rsidRDefault="005264A4">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_Toc155371960 \h </w:instrText>
      </w:r>
      <w:r>
        <w:rPr>
          <w:noProof/>
        </w:rPr>
      </w:r>
      <w:r>
        <w:rPr>
          <w:noProof/>
        </w:rPr>
        <w:fldChar w:fldCharType="separate"/>
      </w:r>
      <w:r>
        <w:rPr>
          <w:noProof/>
        </w:rPr>
        <w:t>204</w:t>
      </w:r>
      <w:r>
        <w:rPr>
          <w:noProof/>
        </w:rPr>
        <w:fldChar w:fldCharType="end"/>
      </w:r>
    </w:p>
    <w:p w14:paraId="6F016E70" w14:textId="756D0A72" w:rsidR="005264A4" w:rsidRDefault="005264A4">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_Toc155371961 \h </w:instrText>
      </w:r>
      <w:r>
        <w:rPr>
          <w:noProof/>
        </w:rPr>
      </w:r>
      <w:r>
        <w:rPr>
          <w:noProof/>
        </w:rPr>
        <w:fldChar w:fldCharType="separate"/>
      </w:r>
      <w:r>
        <w:rPr>
          <w:noProof/>
        </w:rPr>
        <w:t>204</w:t>
      </w:r>
      <w:r>
        <w:rPr>
          <w:noProof/>
        </w:rPr>
        <w:fldChar w:fldCharType="end"/>
      </w:r>
    </w:p>
    <w:p w14:paraId="24F6B826" w14:textId="0B9929B3" w:rsidR="005264A4" w:rsidRDefault="005264A4">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_Toc155371962 \h </w:instrText>
      </w:r>
      <w:r>
        <w:rPr>
          <w:noProof/>
        </w:rPr>
      </w:r>
      <w:r>
        <w:rPr>
          <w:noProof/>
        </w:rPr>
        <w:fldChar w:fldCharType="separate"/>
      </w:r>
      <w:r>
        <w:rPr>
          <w:noProof/>
        </w:rPr>
        <w:t>204</w:t>
      </w:r>
      <w:r>
        <w:rPr>
          <w:noProof/>
        </w:rPr>
        <w:fldChar w:fldCharType="end"/>
      </w:r>
    </w:p>
    <w:p w14:paraId="28034E37" w14:textId="2EACDF78" w:rsidR="005264A4" w:rsidRDefault="005264A4">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_Toc155371963 \h </w:instrText>
      </w:r>
      <w:r>
        <w:rPr>
          <w:noProof/>
        </w:rPr>
      </w:r>
      <w:r>
        <w:rPr>
          <w:noProof/>
        </w:rPr>
        <w:fldChar w:fldCharType="separate"/>
      </w:r>
      <w:r>
        <w:rPr>
          <w:noProof/>
        </w:rPr>
        <w:t>205</w:t>
      </w:r>
      <w:r>
        <w:rPr>
          <w:noProof/>
        </w:rPr>
        <w:fldChar w:fldCharType="end"/>
      </w:r>
    </w:p>
    <w:p w14:paraId="21DC679A" w14:textId="241D5C75" w:rsidR="005264A4" w:rsidRDefault="005264A4">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_Toc155371964 \h </w:instrText>
      </w:r>
      <w:r>
        <w:rPr>
          <w:noProof/>
        </w:rPr>
      </w:r>
      <w:r>
        <w:rPr>
          <w:noProof/>
        </w:rPr>
        <w:fldChar w:fldCharType="separate"/>
      </w:r>
      <w:r>
        <w:rPr>
          <w:noProof/>
        </w:rPr>
        <w:t>205</w:t>
      </w:r>
      <w:r>
        <w:rPr>
          <w:noProof/>
        </w:rPr>
        <w:fldChar w:fldCharType="end"/>
      </w:r>
    </w:p>
    <w:p w14:paraId="1F7F4DB2" w14:textId="4EDD9E1A" w:rsidR="005264A4" w:rsidRDefault="005264A4">
      <w:pPr>
        <w:pStyle w:val="TOC3"/>
        <w:rPr>
          <w:rFonts w:asciiTheme="minorHAnsi" w:eastAsiaTheme="minorEastAsia" w:hAnsiTheme="minorHAnsi" w:cstheme="minorBidi"/>
          <w:noProof/>
          <w:sz w:val="22"/>
          <w:szCs w:val="22"/>
          <w:lang w:eastAsia="en-GB"/>
        </w:rPr>
      </w:pPr>
      <w:r>
        <w:rPr>
          <w:noProof/>
          <w:lang w:eastAsia="zh-CN"/>
        </w:rPr>
        <w:t>7.7.1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_Toc155371965 \h </w:instrText>
      </w:r>
      <w:r>
        <w:rPr>
          <w:noProof/>
        </w:rPr>
      </w:r>
      <w:r>
        <w:rPr>
          <w:noProof/>
        </w:rPr>
        <w:fldChar w:fldCharType="separate"/>
      </w:r>
      <w:r>
        <w:rPr>
          <w:noProof/>
        </w:rPr>
        <w:t>205</w:t>
      </w:r>
      <w:r>
        <w:rPr>
          <w:noProof/>
        </w:rPr>
        <w:fldChar w:fldCharType="end"/>
      </w:r>
    </w:p>
    <w:p w14:paraId="71D47BD4" w14:textId="41CC99DC" w:rsidR="005264A4" w:rsidRDefault="005264A4">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_Toc155371966 \h </w:instrText>
      </w:r>
      <w:r>
        <w:rPr>
          <w:noProof/>
        </w:rPr>
      </w:r>
      <w:r>
        <w:rPr>
          <w:noProof/>
        </w:rPr>
        <w:fldChar w:fldCharType="separate"/>
      </w:r>
      <w:r>
        <w:rPr>
          <w:noProof/>
        </w:rPr>
        <w:t>205</w:t>
      </w:r>
      <w:r>
        <w:rPr>
          <w:noProof/>
        </w:rPr>
        <w:fldChar w:fldCharType="end"/>
      </w:r>
    </w:p>
    <w:p w14:paraId="7F9F6FDE" w14:textId="6C672635" w:rsidR="005264A4" w:rsidRDefault="005264A4">
      <w:pPr>
        <w:pStyle w:val="TOC4"/>
        <w:rPr>
          <w:rFonts w:asciiTheme="minorHAnsi" w:eastAsiaTheme="minorEastAsia" w:hAnsiTheme="minorHAnsi" w:cstheme="minorBidi"/>
          <w:noProof/>
          <w:sz w:val="22"/>
          <w:szCs w:val="22"/>
          <w:lang w:eastAsia="en-GB"/>
        </w:rPr>
      </w:pPr>
      <w:r>
        <w:rPr>
          <w:noProof/>
          <w:lang w:eastAsia="zh-CN"/>
        </w:rPr>
        <w:t>7.7.2.1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_Toc155371967 \h </w:instrText>
      </w:r>
      <w:r>
        <w:rPr>
          <w:noProof/>
        </w:rPr>
      </w:r>
      <w:r>
        <w:rPr>
          <w:noProof/>
        </w:rPr>
        <w:fldChar w:fldCharType="separate"/>
      </w:r>
      <w:r>
        <w:rPr>
          <w:noProof/>
        </w:rPr>
        <w:t>205</w:t>
      </w:r>
      <w:r>
        <w:rPr>
          <w:noProof/>
        </w:rPr>
        <w:fldChar w:fldCharType="end"/>
      </w:r>
    </w:p>
    <w:p w14:paraId="2293A198" w14:textId="30548BB9" w:rsidR="005264A4" w:rsidRDefault="005264A4">
      <w:pPr>
        <w:pStyle w:val="TOC4"/>
        <w:rPr>
          <w:rFonts w:asciiTheme="minorHAnsi" w:eastAsiaTheme="minorEastAsia" w:hAnsiTheme="minorHAnsi" w:cstheme="minorBidi"/>
          <w:noProof/>
          <w:sz w:val="22"/>
          <w:szCs w:val="22"/>
          <w:lang w:eastAsia="en-GB"/>
        </w:rPr>
      </w:pPr>
      <w:r>
        <w:rPr>
          <w:noProof/>
          <w:lang w:eastAsia="zh-CN"/>
        </w:rPr>
        <w:t>7.7.2.2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_Toc155371968 \h </w:instrText>
      </w:r>
      <w:r>
        <w:rPr>
          <w:noProof/>
        </w:rPr>
      </w:r>
      <w:r>
        <w:rPr>
          <w:noProof/>
        </w:rPr>
        <w:fldChar w:fldCharType="separate"/>
      </w:r>
      <w:r>
        <w:rPr>
          <w:noProof/>
        </w:rPr>
        <w:t>206</w:t>
      </w:r>
      <w:r>
        <w:rPr>
          <w:noProof/>
        </w:rPr>
        <w:fldChar w:fldCharType="end"/>
      </w:r>
    </w:p>
    <w:p w14:paraId="14AB0722" w14:textId="2A1A26E5" w:rsidR="005264A4" w:rsidRDefault="005264A4">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_Toc155371969 \h </w:instrText>
      </w:r>
      <w:r>
        <w:rPr>
          <w:noProof/>
        </w:rPr>
      </w:r>
      <w:r>
        <w:rPr>
          <w:noProof/>
        </w:rPr>
        <w:fldChar w:fldCharType="separate"/>
      </w:r>
      <w:r>
        <w:rPr>
          <w:noProof/>
        </w:rPr>
        <w:t>206</w:t>
      </w:r>
      <w:r>
        <w:rPr>
          <w:noProof/>
        </w:rPr>
        <w:fldChar w:fldCharType="end"/>
      </w:r>
    </w:p>
    <w:p w14:paraId="003D5EB3" w14:textId="3E9CF411" w:rsidR="005264A4" w:rsidRDefault="005264A4">
      <w:pPr>
        <w:pStyle w:val="TOC4"/>
        <w:rPr>
          <w:rFonts w:asciiTheme="minorHAnsi" w:eastAsiaTheme="minorEastAsia" w:hAnsiTheme="minorHAnsi" w:cstheme="minorBidi"/>
          <w:noProof/>
          <w:sz w:val="22"/>
          <w:szCs w:val="22"/>
          <w:lang w:eastAsia="en-GB"/>
        </w:rPr>
      </w:pPr>
      <w:r>
        <w:rPr>
          <w:noProof/>
          <w:lang w:eastAsia="zh-CN"/>
        </w:rPr>
        <w:t>7.7.2.4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_Toc155371970 \h </w:instrText>
      </w:r>
      <w:r>
        <w:rPr>
          <w:noProof/>
        </w:rPr>
      </w:r>
      <w:r>
        <w:rPr>
          <w:noProof/>
        </w:rPr>
        <w:fldChar w:fldCharType="separate"/>
      </w:r>
      <w:r>
        <w:rPr>
          <w:noProof/>
        </w:rPr>
        <w:t>207</w:t>
      </w:r>
      <w:r>
        <w:rPr>
          <w:noProof/>
        </w:rPr>
        <w:fldChar w:fldCharType="end"/>
      </w:r>
    </w:p>
    <w:p w14:paraId="4D66A71C" w14:textId="05D27097" w:rsidR="005264A4" w:rsidRDefault="005264A4">
      <w:pPr>
        <w:pStyle w:val="TOC4"/>
        <w:rPr>
          <w:rFonts w:asciiTheme="minorHAnsi" w:eastAsiaTheme="minorEastAsia" w:hAnsiTheme="minorHAnsi" w:cstheme="minorBidi"/>
          <w:noProof/>
          <w:sz w:val="22"/>
          <w:szCs w:val="22"/>
          <w:lang w:eastAsia="en-GB"/>
        </w:rPr>
      </w:pPr>
      <w:r>
        <w:rPr>
          <w:noProof/>
          <w:lang w:eastAsia="zh-CN"/>
        </w:rPr>
        <w:t>7.7.2.5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_Toc155371971 \h </w:instrText>
      </w:r>
      <w:r>
        <w:rPr>
          <w:noProof/>
        </w:rPr>
      </w:r>
      <w:r>
        <w:rPr>
          <w:noProof/>
        </w:rPr>
        <w:fldChar w:fldCharType="separate"/>
      </w:r>
      <w:r>
        <w:rPr>
          <w:noProof/>
        </w:rPr>
        <w:t>207</w:t>
      </w:r>
      <w:r>
        <w:rPr>
          <w:noProof/>
        </w:rPr>
        <w:fldChar w:fldCharType="end"/>
      </w:r>
    </w:p>
    <w:p w14:paraId="7625ABD8" w14:textId="6A1F6471" w:rsidR="005264A4" w:rsidRDefault="005264A4">
      <w:pPr>
        <w:pStyle w:val="TOC4"/>
        <w:rPr>
          <w:rFonts w:asciiTheme="minorHAnsi" w:eastAsiaTheme="minorEastAsia" w:hAnsiTheme="minorHAnsi" w:cstheme="minorBidi"/>
          <w:noProof/>
          <w:sz w:val="22"/>
          <w:szCs w:val="22"/>
          <w:lang w:eastAsia="en-GB"/>
        </w:rPr>
      </w:pPr>
      <w:r>
        <w:rPr>
          <w:noProof/>
        </w:rPr>
        <w:t>7.7.2.6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_Toc155371972 \h </w:instrText>
      </w:r>
      <w:r>
        <w:rPr>
          <w:noProof/>
        </w:rPr>
      </w:r>
      <w:r>
        <w:rPr>
          <w:noProof/>
        </w:rPr>
        <w:fldChar w:fldCharType="separate"/>
      </w:r>
      <w:r>
        <w:rPr>
          <w:noProof/>
        </w:rPr>
        <w:t>208</w:t>
      </w:r>
      <w:r>
        <w:rPr>
          <w:noProof/>
        </w:rPr>
        <w:fldChar w:fldCharType="end"/>
      </w:r>
    </w:p>
    <w:p w14:paraId="1E3E816B" w14:textId="4E20B184" w:rsidR="005264A4" w:rsidRDefault="005264A4">
      <w:pPr>
        <w:pStyle w:val="TOC5"/>
        <w:rPr>
          <w:rFonts w:asciiTheme="minorHAnsi" w:eastAsiaTheme="minorEastAsia" w:hAnsiTheme="minorHAnsi" w:cstheme="minorBidi"/>
          <w:noProof/>
          <w:sz w:val="22"/>
          <w:szCs w:val="22"/>
          <w:lang w:eastAsia="en-GB"/>
        </w:rPr>
      </w:pPr>
      <w:r>
        <w:rPr>
          <w:noProof/>
        </w:rPr>
        <w:t>7.7.2.6.1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_Toc155371973 \h </w:instrText>
      </w:r>
      <w:r>
        <w:rPr>
          <w:noProof/>
        </w:rPr>
      </w:r>
      <w:r>
        <w:rPr>
          <w:noProof/>
        </w:rPr>
        <w:fldChar w:fldCharType="separate"/>
      </w:r>
      <w:r>
        <w:rPr>
          <w:noProof/>
        </w:rPr>
        <w:t>208</w:t>
      </w:r>
      <w:r>
        <w:rPr>
          <w:noProof/>
        </w:rPr>
        <w:fldChar w:fldCharType="end"/>
      </w:r>
    </w:p>
    <w:p w14:paraId="5EF7BAC3" w14:textId="11CE207C" w:rsidR="005264A4" w:rsidRDefault="005264A4">
      <w:pPr>
        <w:pStyle w:val="TOC5"/>
        <w:rPr>
          <w:rFonts w:asciiTheme="minorHAnsi" w:eastAsiaTheme="minorEastAsia" w:hAnsiTheme="minorHAnsi" w:cstheme="minorBidi"/>
          <w:noProof/>
          <w:sz w:val="22"/>
          <w:szCs w:val="22"/>
          <w:lang w:eastAsia="en-GB"/>
        </w:rPr>
      </w:pPr>
      <w:r>
        <w:rPr>
          <w:noProof/>
        </w:rPr>
        <w:t>7.7.2.6.2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_Toc155371974 \h </w:instrText>
      </w:r>
      <w:r>
        <w:rPr>
          <w:noProof/>
        </w:rPr>
      </w:r>
      <w:r>
        <w:rPr>
          <w:noProof/>
        </w:rPr>
        <w:fldChar w:fldCharType="separate"/>
      </w:r>
      <w:r>
        <w:rPr>
          <w:noProof/>
        </w:rPr>
        <w:t>208</w:t>
      </w:r>
      <w:r>
        <w:rPr>
          <w:noProof/>
        </w:rPr>
        <w:fldChar w:fldCharType="end"/>
      </w:r>
    </w:p>
    <w:p w14:paraId="60C4C353" w14:textId="5D31006E" w:rsidR="005264A4" w:rsidRDefault="005264A4">
      <w:pPr>
        <w:pStyle w:val="TOC3"/>
        <w:rPr>
          <w:rFonts w:asciiTheme="minorHAnsi" w:eastAsiaTheme="minorEastAsia" w:hAnsiTheme="minorHAnsi" w:cstheme="minorBidi"/>
          <w:noProof/>
          <w:sz w:val="22"/>
          <w:szCs w:val="22"/>
          <w:lang w:eastAsia="en-GB"/>
        </w:rPr>
      </w:pPr>
      <w:r>
        <w:rPr>
          <w:noProof/>
          <w:lang w:eastAsia="zh-CN"/>
        </w:rPr>
        <w:t>7.7.3</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_Toc155371975 \h </w:instrText>
      </w:r>
      <w:r>
        <w:rPr>
          <w:noProof/>
        </w:rPr>
      </w:r>
      <w:r>
        <w:rPr>
          <w:noProof/>
        </w:rPr>
        <w:fldChar w:fldCharType="separate"/>
      </w:r>
      <w:r>
        <w:rPr>
          <w:noProof/>
        </w:rPr>
        <w:t>208</w:t>
      </w:r>
      <w:r>
        <w:rPr>
          <w:noProof/>
        </w:rPr>
        <w:fldChar w:fldCharType="end"/>
      </w:r>
    </w:p>
    <w:p w14:paraId="778623FC" w14:textId="66BFEC82" w:rsidR="005264A4" w:rsidRPr="005264A4" w:rsidRDefault="005264A4">
      <w:pPr>
        <w:pStyle w:val="TOC4"/>
        <w:rPr>
          <w:rFonts w:asciiTheme="minorHAnsi" w:eastAsiaTheme="minorEastAsia" w:hAnsiTheme="minorHAnsi" w:cstheme="minorBidi"/>
          <w:noProof/>
          <w:color w:val="FF0000"/>
          <w:sz w:val="22"/>
          <w:szCs w:val="22"/>
          <w:lang w:eastAsia="en-GB"/>
        </w:rPr>
      </w:pPr>
      <w:r w:rsidRPr="005264A4">
        <w:rPr>
          <w:noProof/>
          <w:color w:val="FF0000"/>
          <w:lang w:eastAsia="zh-CN"/>
        </w:rPr>
        <w:t>7.7.3.1 General</w:t>
      </w:r>
      <w:r w:rsidRPr="005264A4">
        <w:rPr>
          <w:noProof/>
          <w:color w:val="FF0000"/>
        </w:rPr>
        <w:tab/>
      </w:r>
      <w:r w:rsidRPr="005264A4">
        <w:rPr>
          <w:noProof/>
          <w:color w:val="FF0000"/>
        </w:rPr>
        <w:fldChar w:fldCharType="begin" w:fldLock="1"/>
      </w:r>
      <w:r w:rsidRPr="005264A4">
        <w:rPr>
          <w:noProof/>
          <w:color w:val="FF0000"/>
        </w:rPr>
        <w:instrText xml:space="preserve"> PAGEREF _Toc155371976 \h </w:instrText>
      </w:r>
      <w:r w:rsidRPr="005264A4">
        <w:rPr>
          <w:noProof/>
          <w:color w:val="FF0000"/>
        </w:rPr>
      </w:r>
      <w:r w:rsidRPr="005264A4">
        <w:rPr>
          <w:noProof/>
          <w:color w:val="FF0000"/>
        </w:rPr>
        <w:fldChar w:fldCharType="separate"/>
      </w:r>
      <w:r w:rsidRPr="005264A4">
        <w:rPr>
          <w:noProof/>
          <w:color w:val="FF0000"/>
        </w:rPr>
        <w:t>208</w:t>
      </w:r>
      <w:r w:rsidRPr="005264A4">
        <w:rPr>
          <w:noProof/>
          <w:color w:val="FF0000"/>
        </w:rPr>
        <w:fldChar w:fldCharType="end"/>
      </w:r>
    </w:p>
    <w:p w14:paraId="701F7CC5" w14:textId="708AE6B1" w:rsidR="005264A4" w:rsidRDefault="005264A4">
      <w:pPr>
        <w:pStyle w:val="TOC4"/>
        <w:rPr>
          <w:rFonts w:asciiTheme="minorHAnsi" w:eastAsiaTheme="minorEastAsia" w:hAnsiTheme="minorHAnsi" w:cstheme="minorBidi"/>
          <w:noProof/>
          <w:sz w:val="22"/>
          <w:szCs w:val="22"/>
          <w:lang w:eastAsia="en-GB"/>
        </w:rPr>
      </w:pPr>
      <w:r>
        <w:rPr>
          <w:noProof/>
          <w:lang w:eastAsia="zh-CN"/>
        </w:rPr>
        <w:t>7.7.3.2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_Toc155371977 \h </w:instrText>
      </w:r>
      <w:r>
        <w:rPr>
          <w:noProof/>
        </w:rPr>
      </w:r>
      <w:r>
        <w:rPr>
          <w:noProof/>
        </w:rPr>
        <w:fldChar w:fldCharType="separate"/>
      </w:r>
      <w:r>
        <w:rPr>
          <w:noProof/>
        </w:rPr>
        <w:t>209</w:t>
      </w:r>
      <w:r>
        <w:rPr>
          <w:noProof/>
        </w:rPr>
        <w:fldChar w:fldCharType="end"/>
      </w:r>
    </w:p>
    <w:p w14:paraId="03028615" w14:textId="11761D14" w:rsidR="005264A4" w:rsidRDefault="005264A4">
      <w:pPr>
        <w:pStyle w:val="TOC4"/>
        <w:rPr>
          <w:rFonts w:asciiTheme="minorHAnsi" w:eastAsiaTheme="minorEastAsia" w:hAnsiTheme="minorHAnsi" w:cstheme="minorBidi"/>
          <w:noProof/>
          <w:sz w:val="22"/>
          <w:szCs w:val="22"/>
          <w:lang w:eastAsia="en-GB"/>
        </w:rPr>
      </w:pPr>
      <w:r>
        <w:rPr>
          <w:noProof/>
          <w:lang w:eastAsia="zh-CN"/>
        </w:rPr>
        <w:t>7.7.3.3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_Toc155371978 \h </w:instrText>
      </w:r>
      <w:r>
        <w:rPr>
          <w:noProof/>
        </w:rPr>
      </w:r>
      <w:r>
        <w:rPr>
          <w:noProof/>
        </w:rPr>
        <w:fldChar w:fldCharType="separate"/>
      </w:r>
      <w:r>
        <w:rPr>
          <w:noProof/>
        </w:rPr>
        <w:t>210</w:t>
      </w:r>
      <w:r>
        <w:rPr>
          <w:noProof/>
        </w:rPr>
        <w:fldChar w:fldCharType="end"/>
      </w:r>
    </w:p>
    <w:p w14:paraId="12DE987E" w14:textId="7E1580E4" w:rsidR="005264A4" w:rsidRDefault="005264A4">
      <w:pPr>
        <w:pStyle w:val="TOC4"/>
        <w:rPr>
          <w:rFonts w:asciiTheme="minorHAnsi" w:eastAsiaTheme="minorEastAsia" w:hAnsiTheme="minorHAnsi" w:cstheme="minorBidi"/>
          <w:noProof/>
          <w:sz w:val="22"/>
          <w:szCs w:val="22"/>
          <w:lang w:eastAsia="en-GB"/>
        </w:rPr>
      </w:pPr>
      <w:r>
        <w:rPr>
          <w:noProof/>
          <w:lang w:eastAsia="zh-CN"/>
        </w:rPr>
        <w:t>7.7.3.4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_Toc155371979 \h </w:instrText>
      </w:r>
      <w:r>
        <w:rPr>
          <w:noProof/>
        </w:rPr>
      </w:r>
      <w:r>
        <w:rPr>
          <w:noProof/>
        </w:rPr>
        <w:fldChar w:fldCharType="separate"/>
      </w:r>
      <w:r>
        <w:rPr>
          <w:noProof/>
        </w:rPr>
        <w:t>210</w:t>
      </w:r>
      <w:r>
        <w:rPr>
          <w:noProof/>
        </w:rPr>
        <w:fldChar w:fldCharType="end"/>
      </w:r>
    </w:p>
    <w:p w14:paraId="008CCA7C" w14:textId="76770610" w:rsidR="005264A4" w:rsidRDefault="005264A4">
      <w:pPr>
        <w:pStyle w:val="TOC4"/>
        <w:rPr>
          <w:rFonts w:asciiTheme="minorHAnsi" w:eastAsiaTheme="minorEastAsia" w:hAnsiTheme="minorHAnsi" w:cstheme="minorBidi"/>
          <w:noProof/>
          <w:sz w:val="22"/>
          <w:szCs w:val="22"/>
          <w:lang w:eastAsia="en-GB"/>
        </w:rPr>
      </w:pPr>
      <w:r>
        <w:rPr>
          <w:noProof/>
          <w:lang w:eastAsia="zh-CN"/>
        </w:rPr>
        <w:t>7.7.3.5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_Toc155371980 \h </w:instrText>
      </w:r>
      <w:r>
        <w:rPr>
          <w:noProof/>
        </w:rPr>
      </w:r>
      <w:r>
        <w:rPr>
          <w:noProof/>
        </w:rPr>
        <w:fldChar w:fldCharType="separate"/>
      </w:r>
      <w:r>
        <w:rPr>
          <w:noProof/>
        </w:rPr>
        <w:t>211</w:t>
      </w:r>
      <w:r>
        <w:rPr>
          <w:noProof/>
        </w:rPr>
        <w:fldChar w:fldCharType="end"/>
      </w:r>
    </w:p>
    <w:p w14:paraId="34409DB6" w14:textId="7B486BB8" w:rsidR="005264A4" w:rsidRDefault="005264A4">
      <w:pPr>
        <w:pStyle w:val="TOC4"/>
        <w:rPr>
          <w:rFonts w:asciiTheme="minorHAnsi" w:eastAsiaTheme="minorEastAsia" w:hAnsiTheme="minorHAnsi" w:cstheme="minorBidi"/>
          <w:noProof/>
          <w:sz w:val="22"/>
          <w:szCs w:val="22"/>
          <w:lang w:eastAsia="en-GB"/>
        </w:rPr>
      </w:pPr>
      <w:r>
        <w:rPr>
          <w:noProof/>
        </w:rPr>
        <w:t>7.7.3.6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_Toc155371981 \h </w:instrText>
      </w:r>
      <w:r>
        <w:rPr>
          <w:noProof/>
        </w:rPr>
      </w:r>
      <w:r>
        <w:rPr>
          <w:noProof/>
        </w:rPr>
        <w:fldChar w:fldCharType="separate"/>
      </w:r>
      <w:r>
        <w:rPr>
          <w:noProof/>
        </w:rPr>
        <w:t>211</w:t>
      </w:r>
      <w:r>
        <w:rPr>
          <w:noProof/>
        </w:rPr>
        <w:fldChar w:fldCharType="end"/>
      </w:r>
    </w:p>
    <w:p w14:paraId="2DEF1E78" w14:textId="584EAA58" w:rsidR="005264A4" w:rsidRDefault="005264A4">
      <w:pPr>
        <w:pStyle w:val="TOC5"/>
        <w:rPr>
          <w:rFonts w:asciiTheme="minorHAnsi" w:eastAsiaTheme="minorEastAsia" w:hAnsiTheme="minorHAnsi" w:cstheme="minorBidi"/>
          <w:noProof/>
          <w:sz w:val="22"/>
          <w:szCs w:val="22"/>
          <w:lang w:eastAsia="en-GB"/>
        </w:rPr>
      </w:pPr>
      <w:r>
        <w:rPr>
          <w:noProof/>
        </w:rPr>
        <w:t>7.7.3.6.1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_Toc155371982 \h </w:instrText>
      </w:r>
      <w:r>
        <w:rPr>
          <w:noProof/>
        </w:rPr>
      </w:r>
      <w:r>
        <w:rPr>
          <w:noProof/>
        </w:rPr>
        <w:fldChar w:fldCharType="separate"/>
      </w:r>
      <w:r>
        <w:rPr>
          <w:noProof/>
        </w:rPr>
        <w:t>211</w:t>
      </w:r>
      <w:r>
        <w:rPr>
          <w:noProof/>
        </w:rPr>
        <w:fldChar w:fldCharType="end"/>
      </w:r>
    </w:p>
    <w:p w14:paraId="4970AE48" w14:textId="3C740F4E" w:rsidR="005264A4" w:rsidRDefault="005264A4">
      <w:pPr>
        <w:pStyle w:val="TOC5"/>
        <w:rPr>
          <w:rFonts w:asciiTheme="minorHAnsi" w:eastAsiaTheme="minorEastAsia" w:hAnsiTheme="minorHAnsi" w:cstheme="minorBidi"/>
          <w:noProof/>
          <w:sz w:val="22"/>
          <w:szCs w:val="22"/>
          <w:lang w:eastAsia="en-GB"/>
        </w:rPr>
      </w:pPr>
      <w:r>
        <w:rPr>
          <w:noProof/>
        </w:rPr>
        <w:t>7.7.3.6.2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_Toc155371983 \h </w:instrText>
      </w:r>
      <w:r>
        <w:rPr>
          <w:noProof/>
        </w:rPr>
      </w:r>
      <w:r>
        <w:rPr>
          <w:noProof/>
        </w:rPr>
        <w:fldChar w:fldCharType="separate"/>
      </w:r>
      <w:r>
        <w:rPr>
          <w:noProof/>
        </w:rPr>
        <w:t>211</w:t>
      </w:r>
      <w:r>
        <w:rPr>
          <w:noProof/>
        </w:rPr>
        <w:fldChar w:fldCharType="end"/>
      </w:r>
    </w:p>
    <w:p w14:paraId="02DAE9B2" w14:textId="63998AB1" w:rsidR="005264A4" w:rsidRDefault="005264A4">
      <w:pPr>
        <w:pStyle w:val="TOC3"/>
        <w:rPr>
          <w:rFonts w:asciiTheme="minorHAnsi" w:eastAsiaTheme="minorEastAsia" w:hAnsiTheme="minorHAnsi" w:cstheme="minorBidi"/>
          <w:noProof/>
          <w:sz w:val="22"/>
          <w:szCs w:val="22"/>
          <w:lang w:eastAsia="en-GB"/>
        </w:rPr>
      </w:pPr>
      <w:r>
        <w:rPr>
          <w:noProof/>
          <w:lang w:eastAsia="zh-CN"/>
        </w:rPr>
        <w:t>7.7.4</w:t>
      </w:r>
      <w:r>
        <w:rPr>
          <w:rFonts w:asciiTheme="minorHAnsi" w:eastAsiaTheme="minorEastAsia" w:hAnsiTheme="minorHAnsi" w:cstheme="minorBidi"/>
          <w:noProof/>
          <w:sz w:val="22"/>
          <w:szCs w:val="22"/>
          <w:lang w:eastAsia="en-GB"/>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_Toc155371984 \h </w:instrText>
      </w:r>
      <w:r>
        <w:rPr>
          <w:noProof/>
        </w:rPr>
      </w:r>
      <w:r>
        <w:rPr>
          <w:noProof/>
        </w:rPr>
        <w:fldChar w:fldCharType="separate"/>
      </w:r>
      <w:r>
        <w:rPr>
          <w:noProof/>
        </w:rPr>
        <w:t>212</w:t>
      </w:r>
      <w:r>
        <w:rPr>
          <w:noProof/>
        </w:rPr>
        <w:fldChar w:fldCharType="end"/>
      </w:r>
    </w:p>
    <w:p w14:paraId="23441241" w14:textId="69692086" w:rsidR="005264A4" w:rsidRDefault="005264A4">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_Toc155371985 \h </w:instrText>
      </w:r>
      <w:r>
        <w:rPr>
          <w:noProof/>
        </w:rPr>
      </w:r>
      <w:r>
        <w:rPr>
          <w:noProof/>
        </w:rPr>
        <w:fldChar w:fldCharType="separate"/>
      </w:r>
      <w:r>
        <w:rPr>
          <w:noProof/>
        </w:rPr>
        <w:t>213</w:t>
      </w:r>
      <w:r>
        <w:rPr>
          <w:noProof/>
        </w:rPr>
        <w:fldChar w:fldCharType="end"/>
      </w:r>
    </w:p>
    <w:p w14:paraId="057D1120" w14:textId="43DA0E23" w:rsidR="005264A4" w:rsidRDefault="005264A4">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_Toc155371986 \h </w:instrText>
      </w:r>
      <w:r>
        <w:rPr>
          <w:noProof/>
        </w:rPr>
      </w:r>
      <w:r>
        <w:rPr>
          <w:noProof/>
        </w:rPr>
        <w:fldChar w:fldCharType="separate"/>
      </w:r>
      <w:r>
        <w:rPr>
          <w:noProof/>
        </w:rPr>
        <w:t>213</w:t>
      </w:r>
      <w:r>
        <w:rPr>
          <w:noProof/>
        </w:rPr>
        <w:fldChar w:fldCharType="end"/>
      </w:r>
    </w:p>
    <w:p w14:paraId="2A06A403" w14:textId="022E429D" w:rsidR="005264A4" w:rsidRDefault="005264A4">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_Toc155371987 \h </w:instrText>
      </w:r>
      <w:r>
        <w:rPr>
          <w:noProof/>
        </w:rPr>
      </w:r>
      <w:r>
        <w:rPr>
          <w:noProof/>
        </w:rPr>
        <w:fldChar w:fldCharType="separate"/>
      </w:r>
      <w:r>
        <w:rPr>
          <w:noProof/>
        </w:rPr>
        <w:t>213</w:t>
      </w:r>
      <w:r>
        <w:rPr>
          <w:noProof/>
        </w:rPr>
        <w:fldChar w:fldCharType="end"/>
      </w:r>
    </w:p>
    <w:p w14:paraId="5BCEC115" w14:textId="0666A038" w:rsidR="005264A4" w:rsidRDefault="005264A4">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_Toc155371988 \h </w:instrText>
      </w:r>
      <w:r>
        <w:rPr>
          <w:noProof/>
        </w:rPr>
      </w:r>
      <w:r>
        <w:rPr>
          <w:noProof/>
        </w:rPr>
        <w:fldChar w:fldCharType="separate"/>
      </w:r>
      <w:r>
        <w:rPr>
          <w:noProof/>
        </w:rPr>
        <w:t>213</w:t>
      </w:r>
      <w:r>
        <w:rPr>
          <w:noProof/>
        </w:rPr>
        <w:fldChar w:fldCharType="end"/>
      </w:r>
    </w:p>
    <w:p w14:paraId="25D23319" w14:textId="0176A743" w:rsidR="005264A4" w:rsidRDefault="005264A4">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_Toc155371989 \h </w:instrText>
      </w:r>
      <w:r>
        <w:rPr>
          <w:noProof/>
        </w:rPr>
      </w:r>
      <w:r>
        <w:rPr>
          <w:noProof/>
        </w:rPr>
        <w:fldChar w:fldCharType="separate"/>
      </w:r>
      <w:r>
        <w:rPr>
          <w:noProof/>
        </w:rPr>
        <w:t>213</w:t>
      </w:r>
      <w:r>
        <w:rPr>
          <w:noProof/>
        </w:rPr>
        <w:fldChar w:fldCharType="end"/>
      </w:r>
    </w:p>
    <w:p w14:paraId="0BFF1236" w14:textId="1EEB42E4" w:rsidR="005264A4" w:rsidRDefault="005264A4">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_Toc155371990 \h </w:instrText>
      </w:r>
      <w:r>
        <w:rPr>
          <w:noProof/>
        </w:rPr>
      </w:r>
      <w:r>
        <w:rPr>
          <w:noProof/>
        </w:rPr>
        <w:fldChar w:fldCharType="separate"/>
      </w:r>
      <w:r>
        <w:rPr>
          <w:noProof/>
        </w:rPr>
        <w:t>215</w:t>
      </w:r>
      <w:r>
        <w:rPr>
          <w:noProof/>
        </w:rPr>
        <w:fldChar w:fldCharType="end"/>
      </w:r>
    </w:p>
    <w:p w14:paraId="536A6A12" w14:textId="6BBEB80C" w:rsidR="005264A4" w:rsidRDefault="005264A4">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_Toc155371991 \h </w:instrText>
      </w:r>
      <w:r>
        <w:rPr>
          <w:noProof/>
        </w:rPr>
      </w:r>
      <w:r>
        <w:rPr>
          <w:noProof/>
        </w:rPr>
        <w:fldChar w:fldCharType="separate"/>
      </w:r>
      <w:r>
        <w:rPr>
          <w:noProof/>
        </w:rPr>
        <w:t>215</w:t>
      </w:r>
      <w:r>
        <w:rPr>
          <w:noProof/>
        </w:rPr>
        <w:fldChar w:fldCharType="end"/>
      </w:r>
    </w:p>
    <w:p w14:paraId="3474272E" w14:textId="147B3C5C" w:rsidR="005264A4" w:rsidRDefault="005264A4">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_Toc155371992 \h </w:instrText>
      </w:r>
      <w:r>
        <w:rPr>
          <w:noProof/>
        </w:rPr>
      </w:r>
      <w:r>
        <w:rPr>
          <w:noProof/>
        </w:rPr>
        <w:fldChar w:fldCharType="separate"/>
      </w:r>
      <w:r>
        <w:rPr>
          <w:noProof/>
        </w:rPr>
        <w:t>215</w:t>
      </w:r>
      <w:r>
        <w:rPr>
          <w:noProof/>
        </w:rPr>
        <w:fldChar w:fldCharType="end"/>
      </w:r>
    </w:p>
    <w:p w14:paraId="670FE61A" w14:textId="1DAF4F41" w:rsidR="005264A4" w:rsidRDefault="005264A4">
      <w:pPr>
        <w:pStyle w:val="TOC6"/>
        <w:rPr>
          <w:rFonts w:asciiTheme="minorHAnsi" w:eastAsiaTheme="minorEastAsia" w:hAnsiTheme="minorHAnsi" w:cstheme="minorBidi"/>
          <w:noProof/>
          <w:sz w:val="22"/>
          <w:szCs w:val="22"/>
          <w:lang w:eastAsia="en-GB"/>
        </w:rPr>
      </w:pPr>
      <w:r>
        <w:rPr>
          <w:noProof/>
          <w:lang w:eastAsia="zh-CN"/>
        </w:rPr>
        <w:lastRenderedPageBreak/>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_Toc155371993 \h </w:instrText>
      </w:r>
      <w:r>
        <w:rPr>
          <w:noProof/>
        </w:rPr>
      </w:r>
      <w:r>
        <w:rPr>
          <w:noProof/>
        </w:rPr>
        <w:fldChar w:fldCharType="separate"/>
      </w:r>
      <w:r>
        <w:rPr>
          <w:noProof/>
        </w:rPr>
        <w:t>215</w:t>
      </w:r>
      <w:r>
        <w:rPr>
          <w:noProof/>
        </w:rPr>
        <w:fldChar w:fldCharType="end"/>
      </w:r>
    </w:p>
    <w:p w14:paraId="67FB5DD7" w14:textId="76C6C7CB" w:rsidR="005264A4" w:rsidRDefault="005264A4">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_Toc155371994 \h </w:instrText>
      </w:r>
      <w:r>
        <w:rPr>
          <w:noProof/>
        </w:rPr>
      </w:r>
      <w:r>
        <w:rPr>
          <w:noProof/>
        </w:rPr>
        <w:fldChar w:fldCharType="separate"/>
      </w:r>
      <w:r>
        <w:rPr>
          <w:noProof/>
        </w:rPr>
        <w:t>215</w:t>
      </w:r>
      <w:r>
        <w:rPr>
          <w:noProof/>
        </w:rPr>
        <w:fldChar w:fldCharType="end"/>
      </w:r>
    </w:p>
    <w:p w14:paraId="314BFE9D" w14:textId="667A24C8" w:rsidR="005264A4" w:rsidRDefault="005264A4">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_Toc155371995 \h </w:instrText>
      </w:r>
      <w:r>
        <w:rPr>
          <w:noProof/>
        </w:rPr>
      </w:r>
      <w:r>
        <w:rPr>
          <w:noProof/>
        </w:rPr>
        <w:fldChar w:fldCharType="separate"/>
      </w:r>
      <w:r>
        <w:rPr>
          <w:noProof/>
        </w:rPr>
        <w:t>217</w:t>
      </w:r>
      <w:r>
        <w:rPr>
          <w:noProof/>
        </w:rPr>
        <w:fldChar w:fldCharType="end"/>
      </w:r>
    </w:p>
    <w:p w14:paraId="4B738A07" w14:textId="51FC59D1" w:rsidR="005264A4" w:rsidRDefault="005264A4">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_Toc155371996 \h </w:instrText>
      </w:r>
      <w:r>
        <w:rPr>
          <w:noProof/>
        </w:rPr>
      </w:r>
      <w:r>
        <w:rPr>
          <w:noProof/>
        </w:rPr>
        <w:fldChar w:fldCharType="separate"/>
      </w:r>
      <w:r>
        <w:rPr>
          <w:noProof/>
        </w:rPr>
        <w:t>218</w:t>
      </w:r>
      <w:r>
        <w:rPr>
          <w:noProof/>
        </w:rPr>
        <w:fldChar w:fldCharType="end"/>
      </w:r>
    </w:p>
    <w:p w14:paraId="2A8302D7" w14:textId="108BFED1" w:rsidR="005264A4" w:rsidRDefault="005264A4">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_Toc155371997 \h </w:instrText>
      </w:r>
      <w:r>
        <w:rPr>
          <w:noProof/>
        </w:rPr>
      </w:r>
      <w:r>
        <w:rPr>
          <w:noProof/>
        </w:rPr>
        <w:fldChar w:fldCharType="separate"/>
      </w:r>
      <w:r>
        <w:rPr>
          <w:noProof/>
        </w:rPr>
        <w:t>218</w:t>
      </w:r>
      <w:r>
        <w:rPr>
          <w:noProof/>
        </w:rPr>
        <w:fldChar w:fldCharType="end"/>
      </w:r>
    </w:p>
    <w:p w14:paraId="7F10B2D7" w14:textId="7BEAE2F1" w:rsidR="005264A4" w:rsidRDefault="005264A4">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_Toc155371998 \h </w:instrText>
      </w:r>
      <w:r>
        <w:rPr>
          <w:noProof/>
        </w:rPr>
      </w:r>
      <w:r>
        <w:rPr>
          <w:noProof/>
        </w:rPr>
        <w:fldChar w:fldCharType="separate"/>
      </w:r>
      <w:r>
        <w:rPr>
          <w:noProof/>
        </w:rPr>
        <w:t>218</w:t>
      </w:r>
      <w:r>
        <w:rPr>
          <w:noProof/>
        </w:rPr>
        <w:fldChar w:fldCharType="end"/>
      </w:r>
    </w:p>
    <w:p w14:paraId="3EA9DFE9" w14:textId="55F8CF5E" w:rsidR="005264A4" w:rsidRDefault="005264A4">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_Toc155371999 \h </w:instrText>
      </w:r>
      <w:r>
        <w:rPr>
          <w:noProof/>
        </w:rPr>
      </w:r>
      <w:r>
        <w:rPr>
          <w:noProof/>
        </w:rPr>
        <w:fldChar w:fldCharType="separate"/>
      </w:r>
      <w:r>
        <w:rPr>
          <w:noProof/>
        </w:rPr>
        <w:t>220</w:t>
      </w:r>
      <w:r>
        <w:rPr>
          <w:noProof/>
        </w:rPr>
        <w:fldChar w:fldCharType="end"/>
      </w:r>
    </w:p>
    <w:p w14:paraId="15FFC696" w14:textId="306CB3C1" w:rsidR="005264A4" w:rsidRDefault="005264A4">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_Toc155372000 \h </w:instrText>
      </w:r>
      <w:r>
        <w:rPr>
          <w:noProof/>
        </w:rPr>
      </w:r>
      <w:r>
        <w:rPr>
          <w:noProof/>
        </w:rPr>
        <w:fldChar w:fldCharType="separate"/>
      </w:r>
      <w:r>
        <w:rPr>
          <w:noProof/>
        </w:rPr>
        <w:t>220</w:t>
      </w:r>
      <w:r>
        <w:rPr>
          <w:noProof/>
        </w:rPr>
        <w:fldChar w:fldCharType="end"/>
      </w:r>
    </w:p>
    <w:p w14:paraId="10723346" w14:textId="2BC7F993" w:rsidR="005264A4" w:rsidRDefault="005264A4">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_Toc155372001 \h </w:instrText>
      </w:r>
      <w:r>
        <w:rPr>
          <w:noProof/>
        </w:rPr>
      </w:r>
      <w:r>
        <w:rPr>
          <w:noProof/>
        </w:rPr>
        <w:fldChar w:fldCharType="separate"/>
      </w:r>
      <w:r>
        <w:rPr>
          <w:noProof/>
        </w:rPr>
        <w:t>220</w:t>
      </w:r>
      <w:r>
        <w:rPr>
          <w:noProof/>
        </w:rPr>
        <w:fldChar w:fldCharType="end"/>
      </w:r>
    </w:p>
    <w:p w14:paraId="0825C28D" w14:textId="39A3F004" w:rsidR="005264A4" w:rsidRDefault="005264A4">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_Toc155372002 \h </w:instrText>
      </w:r>
      <w:r>
        <w:rPr>
          <w:noProof/>
        </w:rPr>
      </w:r>
      <w:r>
        <w:rPr>
          <w:noProof/>
        </w:rPr>
        <w:fldChar w:fldCharType="separate"/>
      </w:r>
      <w:r>
        <w:rPr>
          <w:noProof/>
        </w:rPr>
        <w:t>220</w:t>
      </w:r>
      <w:r>
        <w:rPr>
          <w:noProof/>
        </w:rPr>
        <w:fldChar w:fldCharType="end"/>
      </w:r>
    </w:p>
    <w:p w14:paraId="2BA53E97" w14:textId="0BA67EF0" w:rsidR="005264A4" w:rsidRDefault="005264A4">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_Toc155372003 \h </w:instrText>
      </w:r>
      <w:r>
        <w:rPr>
          <w:noProof/>
        </w:rPr>
      </w:r>
      <w:r>
        <w:rPr>
          <w:noProof/>
        </w:rPr>
        <w:fldChar w:fldCharType="separate"/>
      </w:r>
      <w:r>
        <w:rPr>
          <w:noProof/>
        </w:rPr>
        <w:t>222</w:t>
      </w:r>
      <w:r>
        <w:rPr>
          <w:noProof/>
        </w:rPr>
        <w:fldChar w:fldCharType="end"/>
      </w:r>
    </w:p>
    <w:p w14:paraId="7D5EF680" w14:textId="0DA65940" w:rsidR="005264A4" w:rsidRDefault="005264A4">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_Toc155372004 \h </w:instrText>
      </w:r>
      <w:r>
        <w:rPr>
          <w:noProof/>
        </w:rPr>
      </w:r>
      <w:r>
        <w:rPr>
          <w:noProof/>
        </w:rPr>
        <w:fldChar w:fldCharType="separate"/>
      </w:r>
      <w:r>
        <w:rPr>
          <w:noProof/>
        </w:rPr>
        <w:t>222</w:t>
      </w:r>
      <w:r>
        <w:rPr>
          <w:noProof/>
        </w:rPr>
        <w:fldChar w:fldCharType="end"/>
      </w:r>
    </w:p>
    <w:p w14:paraId="3F238FED" w14:textId="65058B54" w:rsidR="005264A4" w:rsidRDefault="005264A4">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_Toc155372005 \h </w:instrText>
      </w:r>
      <w:r>
        <w:rPr>
          <w:noProof/>
        </w:rPr>
      </w:r>
      <w:r>
        <w:rPr>
          <w:noProof/>
        </w:rPr>
        <w:fldChar w:fldCharType="separate"/>
      </w:r>
      <w:r>
        <w:rPr>
          <w:noProof/>
        </w:rPr>
        <w:t>222</w:t>
      </w:r>
      <w:r>
        <w:rPr>
          <w:noProof/>
        </w:rPr>
        <w:fldChar w:fldCharType="end"/>
      </w:r>
    </w:p>
    <w:p w14:paraId="525541A7" w14:textId="55E44E51" w:rsidR="005264A4" w:rsidRDefault="005264A4">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_Toc155372006 \h </w:instrText>
      </w:r>
      <w:r>
        <w:rPr>
          <w:noProof/>
        </w:rPr>
      </w:r>
      <w:r>
        <w:rPr>
          <w:noProof/>
        </w:rPr>
        <w:fldChar w:fldCharType="separate"/>
      </w:r>
      <w:r>
        <w:rPr>
          <w:noProof/>
        </w:rPr>
        <w:t>223</w:t>
      </w:r>
      <w:r>
        <w:rPr>
          <w:noProof/>
        </w:rPr>
        <w:fldChar w:fldCharType="end"/>
      </w:r>
    </w:p>
    <w:p w14:paraId="2BC4733E" w14:textId="24FBA828" w:rsidR="005264A4" w:rsidRDefault="005264A4">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_Toc155372007 \h </w:instrText>
      </w:r>
      <w:r>
        <w:rPr>
          <w:noProof/>
        </w:rPr>
      </w:r>
      <w:r>
        <w:rPr>
          <w:noProof/>
        </w:rPr>
        <w:fldChar w:fldCharType="separate"/>
      </w:r>
      <w:r>
        <w:rPr>
          <w:noProof/>
        </w:rPr>
        <w:t>223</w:t>
      </w:r>
      <w:r>
        <w:rPr>
          <w:noProof/>
        </w:rPr>
        <w:fldChar w:fldCharType="end"/>
      </w:r>
    </w:p>
    <w:p w14:paraId="2A85E79E" w14:textId="74923FC7" w:rsidR="005264A4" w:rsidRDefault="005264A4">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_Toc155372008 \h </w:instrText>
      </w:r>
      <w:r>
        <w:rPr>
          <w:noProof/>
        </w:rPr>
      </w:r>
      <w:r>
        <w:rPr>
          <w:noProof/>
        </w:rPr>
        <w:fldChar w:fldCharType="separate"/>
      </w:r>
      <w:r>
        <w:rPr>
          <w:noProof/>
        </w:rPr>
        <w:t>223</w:t>
      </w:r>
      <w:r>
        <w:rPr>
          <w:noProof/>
        </w:rPr>
        <w:fldChar w:fldCharType="end"/>
      </w:r>
    </w:p>
    <w:p w14:paraId="6E1366EC" w14:textId="7855E60B" w:rsidR="005264A4" w:rsidRDefault="005264A4">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_Toc155372009 \h </w:instrText>
      </w:r>
      <w:r>
        <w:rPr>
          <w:noProof/>
        </w:rPr>
      </w:r>
      <w:r>
        <w:rPr>
          <w:noProof/>
        </w:rPr>
        <w:fldChar w:fldCharType="separate"/>
      </w:r>
      <w:r>
        <w:rPr>
          <w:noProof/>
        </w:rPr>
        <w:t>223</w:t>
      </w:r>
      <w:r>
        <w:rPr>
          <w:noProof/>
        </w:rPr>
        <w:fldChar w:fldCharType="end"/>
      </w:r>
    </w:p>
    <w:p w14:paraId="7960535B" w14:textId="118ACEB7" w:rsidR="005264A4" w:rsidRDefault="005264A4">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_Toc155372010 \h </w:instrText>
      </w:r>
      <w:r>
        <w:rPr>
          <w:noProof/>
        </w:rPr>
      </w:r>
      <w:r>
        <w:rPr>
          <w:noProof/>
        </w:rPr>
        <w:fldChar w:fldCharType="separate"/>
      </w:r>
      <w:r>
        <w:rPr>
          <w:noProof/>
        </w:rPr>
        <w:t>226</w:t>
      </w:r>
      <w:r>
        <w:rPr>
          <w:noProof/>
        </w:rPr>
        <w:fldChar w:fldCharType="end"/>
      </w:r>
    </w:p>
    <w:p w14:paraId="7F6AD25A" w14:textId="775288E4" w:rsidR="005264A4" w:rsidRDefault="005264A4">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_Toc155372011 \h </w:instrText>
      </w:r>
      <w:r>
        <w:rPr>
          <w:noProof/>
        </w:rPr>
      </w:r>
      <w:r>
        <w:rPr>
          <w:noProof/>
        </w:rPr>
        <w:fldChar w:fldCharType="separate"/>
      </w:r>
      <w:r>
        <w:rPr>
          <w:noProof/>
        </w:rPr>
        <w:t>227</w:t>
      </w:r>
      <w:r>
        <w:rPr>
          <w:noProof/>
        </w:rPr>
        <w:fldChar w:fldCharType="end"/>
      </w:r>
    </w:p>
    <w:p w14:paraId="4014B01F" w14:textId="519E7D23" w:rsidR="005264A4" w:rsidRDefault="005264A4">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_Toc155372012 \h </w:instrText>
      </w:r>
      <w:r>
        <w:rPr>
          <w:noProof/>
        </w:rPr>
      </w:r>
      <w:r>
        <w:rPr>
          <w:noProof/>
        </w:rPr>
        <w:fldChar w:fldCharType="separate"/>
      </w:r>
      <w:r>
        <w:rPr>
          <w:noProof/>
        </w:rPr>
        <w:t>227</w:t>
      </w:r>
      <w:r>
        <w:rPr>
          <w:noProof/>
        </w:rPr>
        <w:fldChar w:fldCharType="end"/>
      </w:r>
    </w:p>
    <w:p w14:paraId="74B55E9D" w14:textId="0BCEEA86" w:rsidR="005264A4" w:rsidRDefault="005264A4">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_Toc155372013 \h </w:instrText>
      </w:r>
      <w:r>
        <w:rPr>
          <w:noProof/>
        </w:rPr>
      </w:r>
      <w:r>
        <w:rPr>
          <w:noProof/>
        </w:rPr>
        <w:fldChar w:fldCharType="separate"/>
      </w:r>
      <w:r>
        <w:rPr>
          <w:noProof/>
        </w:rPr>
        <w:t>227</w:t>
      </w:r>
      <w:r>
        <w:rPr>
          <w:noProof/>
        </w:rPr>
        <w:fldChar w:fldCharType="end"/>
      </w:r>
    </w:p>
    <w:p w14:paraId="6CFBA691" w14:textId="3A3AEEE6" w:rsidR="005264A4" w:rsidRDefault="005264A4">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_Toc155372014 \h </w:instrText>
      </w:r>
      <w:r>
        <w:rPr>
          <w:noProof/>
        </w:rPr>
      </w:r>
      <w:r>
        <w:rPr>
          <w:noProof/>
        </w:rPr>
        <w:fldChar w:fldCharType="separate"/>
      </w:r>
      <w:r>
        <w:rPr>
          <w:noProof/>
        </w:rPr>
        <w:t>229</w:t>
      </w:r>
      <w:r>
        <w:rPr>
          <w:noProof/>
        </w:rPr>
        <w:fldChar w:fldCharType="end"/>
      </w:r>
    </w:p>
    <w:p w14:paraId="0D31FA7F" w14:textId="09C62C27" w:rsidR="005264A4" w:rsidRDefault="005264A4">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_Toc155372015 \h </w:instrText>
      </w:r>
      <w:r>
        <w:rPr>
          <w:noProof/>
        </w:rPr>
      </w:r>
      <w:r>
        <w:rPr>
          <w:noProof/>
        </w:rPr>
        <w:fldChar w:fldCharType="separate"/>
      </w:r>
      <w:r>
        <w:rPr>
          <w:noProof/>
        </w:rPr>
        <w:t>229</w:t>
      </w:r>
      <w:r>
        <w:rPr>
          <w:noProof/>
        </w:rPr>
        <w:fldChar w:fldCharType="end"/>
      </w:r>
    </w:p>
    <w:p w14:paraId="51638A51" w14:textId="511975A6" w:rsidR="005264A4" w:rsidRDefault="005264A4">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_Toc155372016 \h </w:instrText>
      </w:r>
      <w:r>
        <w:rPr>
          <w:noProof/>
        </w:rPr>
      </w:r>
      <w:r>
        <w:rPr>
          <w:noProof/>
        </w:rPr>
        <w:fldChar w:fldCharType="separate"/>
      </w:r>
      <w:r>
        <w:rPr>
          <w:noProof/>
        </w:rPr>
        <w:t>230</w:t>
      </w:r>
      <w:r>
        <w:rPr>
          <w:noProof/>
        </w:rPr>
        <w:fldChar w:fldCharType="end"/>
      </w:r>
    </w:p>
    <w:p w14:paraId="72BE1765" w14:textId="6EACD547" w:rsidR="005264A4" w:rsidRDefault="005264A4">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_Toc155372017 \h </w:instrText>
      </w:r>
      <w:r>
        <w:rPr>
          <w:noProof/>
        </w:rPr>
      </w:r>
      <w:r>
        <w:rPr>
          <w:noProof/>
        </w:rPr>
        <w:fldChar w:fldCharType="separate"/>
      </w:r>
      <w:r>
        <w:rPr>
          <w:noProof/>
        </w:rPr>
        <w:t>230</w:t>
      </w:r>
      <w:r>
        <w:rPr>
          <w:noProof/>
        </w:rPr>
        <w:fldChar w:fldCharType="end"/>
      </w:r>
    </w:p>
    <w:p w14:paraId="019472F5" w14:textId="7DA2DEE0" w:rsidR="005264A4" w:rsidRDefault="005264A4">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_Toc155372018 \h </w:instrText>
      </w:r>
      <w:r>
        <w:rPr>
          <w:noProof/>
        </w:rPr>
      </w:r>
      <w:r>
        <w:rPr>
          <w:noProof/>
        </w:rPr>
        <w:fldChar w:fldCharType="separate"/>
      </w:r>
      <w:r>
        <w:rPr>
          <w:noProof/>
        </w:rPr>
        <w:t>230</w:t>
      </w:r>
      <w:r>
        <w:rPr>
          <w:noProof/>
        </w:rPr>
        <w:fldChar w:fldCharType="end"/>
      </w:r>
    </w:p>
    <w:p w14:paraId="370ADED2" w14:textId="08A955A2" w:rsidR="005264A4" w:rsidRDefault="005264A4">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_Toc155372019 \h </w:instrText>
      </w:r>
      <w:r>
        <w:rPr>
          <w:noProof/>
        </w:rPr>
      </w:r>
      <w:r>
        <w:rPr>
          <w:noProof/>
        </w:rPr>
        <w:fldChar w:fldCharType="separate"/>
      </w:r>
      <w:r>
        <w:rPr>
          <w:noProof/>
        </w:rPr>
        <w:t>231</w:t>
      </w:r>
      <w:r>
        <w:rPr>
          <w:noProof/>
        </w:rPr>
        <w:fldChar w:fldCharType="end"/>
      </w:r>
    </w:p>
    <w:p w14:paraId="3712F283" w14:textId="48634950" w:rsidR="005264A4" w:rsidRDefault="005264A4">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_Toc155372020 \h </w:instrText>
      </w:r>
      <w:r>
        <w:rPr>
          <w:noProof/>
        </w:rPr>
      </w:r>
      <w:r>
        <w:rPr>
          <w:noProof/>
        </w:rPr>
        <w:fldChar w:fldCharType="separate"/>
      </w:r>
      <w:r>
        <w:rPr>
          <w:noProof/>
        </w:rPr>
        <w:t>231</w:t>
      </w:r>
      <w:r>
        <w:rPr>
          <w:noProof/>
        </w:rPr>
        <w:fldChar w:fldCharType="end"/>
      </w:r>
    </w:p>
    <w:p w14:paraId="6CEE50D2" w14:textId="374EB49F" w:rsidR="005264A4" w:rsidRDefault="005264A4">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_Toc155372021 \h </w:instrText>
      </w:r>
      <w:r>
        <w:rPr>
          <w:noProof/>
        </w:rPr>
      </w:r>
      <w:r>
        <w:rPr>
          <w:noProof/>
        </w:rPr>
        <w:fldChar w:fldCharType="separate"/>
      </w:r>
      <w:r>
        <w:rPr>
          <w:noProof/>
        </w:rPr>
        <w:t>231</w:t>
      </w:r>
      <w:r>
        <w:rPr>
          <w:noProof/>
        </w:rPr>
        <w:fldChar w:fldCharType="end"/>
      </w:r>
    </w:p>
    <w:p w14:paraId="0D9F8233" w14:textId="4336399A" w:rsidR="005264A4" w:rsidRDefault="005264A4">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_Toc155372022 \h </w:instrText>
      </w:r>
      <w:r>
        <w:rPr>
          <w:noProof/>
        </w:rPr>
      </w:r>
      <w:r>
        <w:rPr>
          <w:noProof/>
        </w:rPr>
        <w:fldChar w:fldCharType="separate"/>
      </w:r>
      <w:r>
        <w:rPr>
          <w:noProof/>
        </w:rPr>
        <w:t>231</w:t>
      </w:r>
      <w:r>
        <w:rPr>
          <w:noProof/>
        </w:rPr>
        <w:fldChar w:fldCharType="end"/>
      </w:r>
    </w:p>
    <w:p w14:paraId="3B52A662" w14:textId="7D9A90C9" w:rsidR="005264A4" w:rsidRDefault="005264A4">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_Toc155372023 \h </w:instrText>
      </w:r>
      <w:r>
        <w:rPr>
          <w:noProof/>
        </w:rPr>
      </w:r>
      <w:r>
        <w:rPr>
          <w:noProof/>
        </w:rPr>
        <w:fldChar w:fldCharType="separate"/>
      </w:r>
      <w:r>
        <w:rPr>
          <w:noProof/>
        </w:rPr>
        <w:t>232</w:t>
      </w:r>
      <w:r>
        <w:rPr>
          <w:noProof/>
        </w:rPr>
        <w:fldChar w:fldCharType="end"/>
      </w:r>
    </w:p>
    <w:p w14:paraId="6CC5DEDB" w14:textId="22A0DBCA" w:rsidR="005264A4" w:rsidRDefault="005264A4">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_Toc155372024 \h </w:instrText>
      </w:r>
      <w:r>
        <w:rPr>
          <w:noProof/>
        </w:rPr>
      </w:r>
      <w:r>
        <w:rPr>
          <w:noProof/>
        </w:rPr>
        <w:fldChar w:fldCharType="separate"/>
      </w:r>
      <w:r>
        <w:rPr>
          <w:noProof/>
        </w:rPr>
        <w:t>233</w:t>
      </w:r>
      <w:r>
        <w:rPr>
          <w:noProof/>
        </w:rPr>
        <w:fldChar w:fldCharType="end"/>
      </w:r>
    </w:p>
    <w:p w14:paraId="7E036EEA" w14:textId="508B57B7" w:rsidR="005264A4" w:rsidRDefault="005264A4">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_Toc155372025 \h </w:instrText>
      </w:r>
      <w:r>
        <w:rPr>
          <w:noProof/>
        </w:rPr>
      </w:r>
      <w:r>
        <w:rPr>
          <w:noProof/>
        </w:rPr>
        <w:fldChar w:fldCharType="separate"/>
      </w:r>
      <w:r>
        <w:rPr>
          <w:noProof/>
        </w:rPr>
        <w:t>234</w:t>
      </w:r>
      <w:r>
        <w:rPr>
          <w:noProof/>
        </w:rPr>
        <w:fldChar w:fldCharType="end"/>
      </w:r>
    </w:p>
    <w:p w14:paraId="64C314D8" w14:textId="34790AB0" w:rsidR="005264A4" w:rsidRDefault="005264A4">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_Toc155372026 \h </w:instrText>
      </w:r>
      <w:r>
        <w:rPr>
          <w:noProof/>
        </w:rPr>
      </w:r>
      <w:r>
        <w:rPr>
          <w:noProof/>
        </w:rPr>
        <w:fldChar w:fldCharType="separate"/>
      </w:r>
      <w:r>
        <w:rPr>
          <w:noProof/>
        </w:rPr>
        <w:t>234</w:t>
      </w:r>
      <w:r>
        <w:rPr>
          <w:noProof/>
        </w:rPr>
        <w:fldChar w:fldCharType="end"/>
      </w:r>
    </w:p>
    <w:p w14:paraId="2B039CD4" w14:textId="19D18E2D" w:rsidR="005264A4" w:rsidRDefault="005264A4">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_Toc155372027 \h </w:instrText>
      </w:r>
      <w:r>
        <w:rPr>
          <w:noProof/>
        </w:rPr>
      </w:r>
      <w:r>
        <w:rPr>
          <w:noProof/>
        </w:rPr>
        <w:fldChar w:fldCharType="separate"/>
      </w:r>
      <w:r>
        <w:rPr>
          <w:noProof/>
        </w:rPr>
        <w:t>234</w:t>
      </w:r>
      <w:r>
        <w:rPr>
          <w:noProof/>
        </w:rPr>
        <w:fldChar w:fldCharType="end"/>
      </w:r>
    </w:p>
    <w:p w14:paraId="44A43C3E" w14:textId="73DC56CE" w:rsidR="005264A4" w:rsidRDefault="005264A4">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_Toc155372028 \h </w:instrText>
      </w:r>
      <w:r>
        <w:rPr>
          <w:noProof/>
        </w:rPr>
      </w:r>
      <w:r>
        <w:rPr>
          <w:noProof/>
        </w:rPr>
        <w:fldChar w:fldCharType="separate"/>
      </w:r>
      <w:r>
        <w:rPr>
          <w:noProof/>
        </w:rPr>
        <w:t>234</w:t>
      </w:r>
      <w:r>
        <w:rPr>
          <w:noProof/>
        </w:rPr>
        <w:fldChar w:fldCharType="end"/>
      </w:r>
    </w:p>
    <w:p w14:paraId="6BA7FE72" w14:textId="2DA2D5DE" w:rsidR="005264A4" w:rsidRDefault="005264A4">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_Toc155372029 \h </w:instrText>
      </w:r>
      <w:r>
        <w:rPr>
          <w:noProof/>
        </w:rPr>
      </w:r>
      <w:r>
        <w:rPr>
          <w:noProof/>
        </w:rPr>
        <w:fldChar w:fldCharType="separate"/>
      </w:r>
      <w:r>
        <w:rPr>
          <w:noProof/>
        </w:rPr>
        <w:t>235</w:t>
      </w:r>
      <w:r>
        <w:rPr>
          <w:noProof/>
        </w:rPr>
        <w:fldChar w:fldCharType="end"/>
      </w:r>
    </w:p>
    <w:p w14:paraId="26D95925" w14:textId="6EC68D60" w:rsidR="005264A4" w:rsidRDefault="005264A4">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_Toc155372030 \h </w:instrText>
      </w:r>
      <w:r>
        <w:rPr>
          <w:noProof/>
        </w:rPr>
      </w:r>
      <w:r>
        <w:rPr>
          <w:noProof/>
        </w:rPr>
        <w:fldChar w:fldCharType="separate"/>
      </w:r>
      <w:r>
        <w:rPr>
          <w:noProof/>
        </w:rPr>
        <w:t>235</w:t>
      </w:r>
      <w:r>
        <w:rPr>
          <w:noProof/>
        </w:rPr>
        <w:fldChar w:fldCharType="end"/>
      </w:r>
    </w:p>
    <w:p w14:paraId="7B3DB27C" w14:textId="5CFFF765" w:rsidR="005264A4" w:rsidRDefault="005264A4">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_Toc155372031 \h </w:instrText>
      </w:r>
      <w:r>
        <w:rPr>
          <w:noProof/>
        </w:rPr>
      </w:r>
      <w:r>
        <w:rPr>
          <w:noProof/>
        </w:rPr>
        <w:fldChar w:fldCharType="separate"/>
      </w:r>
      <w:r>
        <w:rPr>
          <w:noProof/>
        </w:rPr>
        <w:t>235</w:t>
      </w:r>
      <w:r>
        <w:rPr>
          <w:noProof/>
        </w:rPr>
        <w:fldChar w:fldCharType="end"/>
      </w:r>
    </w:p>
    <w:p w14:paraId="08F53B48" w14:textId="3057CFC2" w:rsidR="005264A4" w:rsidRDefault="005264A4">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_Toc155372032 \h </w:instrText>
      </w:r>
      <w:r>
        <w:rPr>
          <w:noProof/>
        </w:rPr>
      </w:r>
      <w:r>
        <w:rPr>
          <w:noProof/>
        </w:rPr>
        <w:fldChar w:fldCharType="separate"/>
      </w:r>
      <w:r>
        <w:rPr>
          <w:noProof/>
        </w:rPr>
        <w:t>236</w:t>
      </w:r>
      <w:r>
        <w:rPr>
          <w:noProof/>
        </w:rPr>
        <w:fldChar w:fldCharType="end"/>
      </w:r>
    </w:p>
    <w:p w14:paraId="42EFF2ED" w14:textId="231C08E6" w:rsidR="005264A4" w:rsidRDefault="005264A4">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_Toc155372033 \h </w:instrText>
      </w:r>
      <w:r>
        <w:rPr>
          <w:noProof/>
        </w:rPr>
      </w:r>
      <w:r>
        <w:rPr>
          <w:noProof/>
        </w:rPr>
        <w:fldChar w:fldCharType="separate"/>
      </w:r>
      <w:r>
        <w:rPr>
          <w:noProof/>
        </w:rPr>
        <w:t>236</w:t>
      </w:r>
      <w:r>
        <w:rPr>
          <w:noProof/>
        </w:rPr>
        <w:fldChar w:fldCharType="end"/>
      </w:r>
    </w:p>
    <w:p w14:paraId="0A4749AA" w14:textId="04E7C33A" w:rsidR="005264A4" w:rsidRDefault="005264A4">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_Toc155372034 \h </w:instrText>
      </w:r>
      <w:r>
        <w:rPr>
          <w:noProof/>
        </w:rPr>
      </w:r>
      <w:r>
        <w:rPr>
          <w:noProof/>
        </w:rPr>
        <w:fldChar w:fldCharType="separate"/>
      </w:r>
      <w:r>
        <w:rPr>
          <w:noProof/>
        </w:rPr>
        <w:t>236</w:t>
      </w:r>
      <w:r>
        <w:rPr>
          <w:noProof/>
        </w:rPr>
        <w:fldChar w:fldCharType="end"/>
      </w:r>
    </w:p>
    <w:p w14:paraId="6BE1B0E2" w14:textId="173F960F" w:rsidR="005264A4" w:rsidRDefault="005264A4">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_Toc155372035 \h </w:instrText>
      </w:r>
      <w:r>
        <w:rPr>
          <w:noProof/>
        </w:rPr>
      </w:r>
      <w:r>
        <w:rPr>
          <w:noProof/>
        </w:rPr>
        <w:fldChar w:fldCharType="separate"/>
      </w:r>
      <w:r>
        <w:rPr>
          <w:noProof/>
        </w:rPr>
        <w:t>237</w:t>
      </w:r>
      <w:r>
        <w:rPr>
          <w:noProof/>
        </w:rPr>
        <w:fldChar w:fldCharType="end"/>
      </w:r>
    </w:p>
    <w:p w14:paraId="4C4BBBCC" w14:textId="6685403D" w:rsidR="005264A4" w:rsidRDefault="005264A4">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_Toc155372036 \h </w:instrText>
      </w:r>
      <w:r>
        <w:rPr>
          <w:noProof/>
        </w:rPr>
      </w:r>
      <w:r>
        <w:rPr>
          <w:noProof/>
        </w:rPr>
        <w:fldChar w:fldCharType="separate"/>
      </w:r>
      <w:r>
        <w:rPr>
          <w:noProof/>
        </w:rPr>
        <w:t>237</w:t>
      </w:r>
      <w:r>
        <w:rPr>
          <w:noProof/>
        </w:rPr>
        <w:fldChar w:fldCharType="end"/>
      </w:r>
    </w:p>
    <w:p w14:paraId="107057F4" w14:textId="29596F3C" w:rsidR="005264A4" w:rsidRDefault="005264A4">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_Toc155372037 \h </w:instrText>
      </w:r>
      <w:r>
        <w:rPr>
          <w:noProof/>
        </w:rPr>
      </w:r>
      <w:r>
        <w:rPr>
          <w:noProof/>
        </w:rPr>
        <w:fldChar w:fldCharType="separate"/>
      </w:r>
      <w:r>
        <w:rPr>
          <w:noProof/>
        </w:rPr>
        <w:t>237</w:t>
      </w:r>
      <w:r>
        <w:rPr>
          <w:noProof/>
        </w:rPr>
        <w:fldChar w:fldCharType="end"/>
      </w:r>
    </w:p>
    <w:p w14:paraId="40EAF31F" w14:textId="0041469B" w:rsidR="005264A4" w:rsidRDefault="005264A4">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_Toc155372038 \h </w:instrText>
      </w:r>
      <w:r>
        <w:rPr>
          <w:noProof/>
        </w:rPr>
      </w:r>
      <w:r>
        <w:rPr>
          <w:noProof/>
        </w:rPr>
        <w:fldChar w:fldCharType="separate"/>
      </w:r>
      <w:r>
        <w:rPr>
          <w:noProof/>
        </w:rPr>
        <w:t>238</w:t>
      </w:r>
      <w:r>
        <w:rPr>
          <w:noProof/>
        </w:rPr>
        <w:fldChar w:fldCharType="end"/>
      </w:r>
    </w:p>
    <w:p w14:paraId="107DD10B" w14:textId="1BF7B1AC" w:rsidR="005264A4" w:rsidRDefault="005264A4">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_Toc155372039 \h </w:instrText>
      </w:r>
      <w:r>
        <w:rPr>
          <w:noProof/>
        </w:rPr>
      </w:r>
      <w:r>
        <w:rPr>
          <w:noProof/>
        </w:rPr>
        <w:fldChar w:fldCharType="separate"/>
      </w:r>
      <w:r>
        <w:rPr>
          <w:noProof/>
        </w:rPr>
        <w:t>238</w:t>
      </w:r>
      <w:r>
        <w:rPr>
          <w:noProof/>
        </w:rPr>
        <w:fldChar w:fldCharType="end"/>
      </w:r>
    </w:p>
    <w:p w14:paraId="45C9523C" w14:textId="0D91B6F3" w:rsidR="005264A4" w:rsidRDefault="005264A4">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_Toc155372040 \h </w:instrText>
      </w:r>
      <w:r>
        <w:rPr>
          <w:noProof/>
        </w:rPr>
      </w:r>
      <w:r>
        <w:rPr>
          <w:noProof/>
        </w:rPr>
        <w:fldChar w:fldCharType="separate"/>
      </w:r>
      <w:r>
        <w:rPr>
          <w:noProof/>
        </w:rPr>
        <w:t>238</w:t>
      </w:r>
      <w:r>
        <w:rPr>
          <w:noProof/>
        </w:rPr>
        <w:fldChar w:fldCharType="end"/>
      </w:r>
    </w:p>
    <w:p w14:paraId="5764AD53" w14:textId="05E77FFC" w:rsidR="005264A4" w:rsidRDefault="005264A4">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_Toc155372041 \h </w:instrText>
      </w:r>
      <w:r>
        <w:rPr>
          <w:noProof/>
        </w:rPr>
      </w:r>
      <w:r>
        <w:rPr>
          <w:noProof/>
        </w:rPr>
        <w:fldChar w:fldCharType="separate"/>
      </w:r>
      <w:r>
        <w:rPr>
          <w:noProof/>
        </w:rPr>
        <w:t>238</w:t>
      </w:r>
      <w:r>
        <w:rPr>
          <w:noProof/>
        </w:rPr>
        <w:fldChar w:fldCharType="end"/>
      </w:r>
    </w:p>
    <w:p w14:paraId="4C5A27B6" w14:textId="22D2F65B" w:rsidR="005264A4" w:rsidRDefault="005264A4">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_Toc155372042 \h </w:instrText>
      </w:r>
      <w:r>
        <w:rPr>
          <w:noProof/>
        </w:rPr>
      </w:r>
      <w:r>
        <w:rPr>
          <w:noProof/>
        </w:rPr>
        <w:fldChar w:fldCharType="separate"/>
      </w:r>
      <w:r>
        <w:rPr>
          <w:noProof/>
        </w:rPr>
        <w:t>239</w:t>
      </w:r>
      <w:r>
        <w:rPr>
          <w:noProof/>
        </w:rPr>
        <w:fldChar w:fldCharType="end"/>
      </w:r>
    </w:p>
    <w:p w14:paraId="39B253CC" w14:textId="64B1943D" w:rsidR="005264A4" w:rsidRDefault="005264A4">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_Toc155372043 \h </w:instrText>
      </w:r>
      <w:r>
        <w:rPr>
          <w:noProof/>
        </w:rPr>
      </w:r>
      <w:r>
        <w:rPr>
          <w:noProof/>
        </w:rPr>
        <w:fldChar w:fldCharType="separate"/>
      </w:r>
      <w:r>
        <w:rPr>
          <w:noProof/>
        </w:rPr>
        <w:t>239</w:t>
      </w:r>
      <w:r>
        <w:rPr>
          <w:noProof/>
        </w:rPr>
        <w:fldChar w:fldCharType="end"/>
      </w:r>
    </w:p>
    <w:p w14:paraId="09459B6B" w14:textId="4A16C808" w:rsidR="005264A4" w:rsidRDefault="005264A4">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_Toc155372044 \h </w:instrText>
      </w:r>
      <w:r>
        <w:rPr>
          <w:noProof/>
        </w:rPr>
      </w:r>
      <w:r>
        <w:rPr>
          <w:noProof/>
        </w:rPr>
        <w:fldChar w:fldCharType="separate"/>
      </w:r>
      <w:r>
        <w:rPr>
          <w:noProof/>
        </w:rPr>
        <w:t>240</w:t>
      </w:r>
      <w:r>
        <w:rPr>
          <w:noProof/>
        </w:rPr>
        <w:fldChar w:fldCharType="end"/>
      </w:r>
    </w:p>
    <w:p w14:paraId="4E681756" w14:textId="7A801DE3" w:rsidR="005264A4" w:rsidRDefault="005264A4">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_Toc155372045 \h </w:instrText>
      </w:r>
      <w:r>
        <w:rPr>
          <w:noProof/>
        </w:rPr>
      </w:r>
      <w:r>
        <w:rPr>
          <w:noProof/>
        </w:rPr>
        <w:fldChar w:fldCharType="separate"/>
      </w:r>
      <w:r>
        <w:rPr>
          <w:noProof/>
        </w:rPr>
        <w:t>240</w:t>
      </w:r>
      <w:r>
        <w:rPr>
          <w:noProof/>
        </w:rPr>
        <w:fldChar w:fldCharType="end"/>
      </w:r>
    </w:p>
    <w:p w14:paraId="0A541251" w14:textId="46A23630" w:rsidR="005264A4" w:rsidRDefault="005264A4">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_Toc155372046 \h </w:instrText>
      </w:r>
      <w:r>
        <w:rPr>
          <w:noProof/>
        </w:rPr>
      </w:r>
      <w:r>
        <w:rPr>
          <w:noProof/>
        </w:rPr>
        <w:fldChar w:fldCharType="separate"/>
      </w:r>
      <w:r>
        <w:rPr>
          <w:noProof/>
        </w:rPr>
        <w:t>240</w:t>
      </w:r>
      <w:r>
        <w:rPr>
          <w:noProof/>
        </w:rPr>
        <w:fldChar w:fldCharType="end"/>
      </w:r>
    </w:p>
    <w:p w14:paraId="564F5942" w14:textId="578F1F84" w:rsidR="005264A4" w:rsidRDefault="005264A4">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_Toc155372047 \h </w:instrText>
      </w:r>
      <w:r>
        <w:rPr>
          <w:noProof/>
        </w:rPr>
      </w:r>
      <w:r>
        <w:rPr>
          <w:noProof/>
        </w:rPr>
        <w:fldChar w:fldCharType="separate"/>
      </w:r>
      <w:r>
        <w:rPr>
          <w:noProof/>
        </w:rPr>
        <w:t>240</w:t>
      </w:r>
      <w:r>
        <w:rPr>
          <w:noProof/>
        </w:rPr>
        <w:fldChar w:fldCharType="end"/>
      </w:r>
    </w:p>
    <w:p w14:paraId="3D201CC8" w14:textId="05E784C1" w:rsidR="005264A4" w:rsidRDefault="005264A4">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_Toc155372048 \h </w:instrText>
      </w:r>
      <w:r>
        <w:rPr>
          <w:noProof/>
        </w:rPr>
      </w:r>
      <w:r>
        <w:rPr>
          <w:noProof/>
        </w:rPr>
        <w:fldChar w:fldCharType="separate"/>
      </w:r>
      <w:r>
        <w:rPr>
          <w:noProof/>
        </w:rPr>
        <w:t>240</w:t>
      </w:r>
      <w:r>
        <w:rPr>
          <w:noProof/>
        </w:rPr>
        <w:fldChar w:fldCharType="end"/>
      </w:r>
    </w:p>
    <w:p w14:paraId="13FCFC66" w14:textId="19D84FD0" w:rsidR="005264A4" w:rsidRDefault="005264A4">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_Toc155372049 \h </w:instrText>
      </w:r>
      <w:r>
        <w:rPr>
          <w:noProof/>
        </w:rPr>
      </w:r>
      <w:r>
        <w:rPr>
          <w:noProof/>
        </w:rPr>
        <w:fldChar w:fldCharType="separate"/>
      </w:r>
      <w:r>
        <w:rPr>
          <w:noProof/>
        </w:rPr>
        <w:t>240</w:t>
      </w:r>
      <w:r>
        <w:rPr>
          <w:noProof/>
        </w:rPr>
        <w:fldChar w:fldCharType="end"/>
      </w:r>
    </w:p>
    <w:p w14:paraId="6B6BA36D" w14:textId="09BC7B91" w:rsidR="005264A4" w:rsidRDefault="005264A4">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_Toc155372050 \h </w:instrText>
      </w:r>
      <w:r>
        <w:rPr>
          <w:noProof/>
        </w:rPr>
      </w:r>
      <w:r>
        <w:rPr>
          <w:noProof/>
        </w:rPr>
        <w:fldChar w:fldCharType="separate"/>
      </w:r>
      <w:r>
        <w:rPr>
          <w:noProof/>
        </w:rPr>
        <w:t>241</w:t>
      </w:r>
      <w:r>
        <w:rPr>
          <w:noProof/>
        </w:rPr>
        <w:fldChar w:fldCharType="end"/>
      </w:r>
    </w:p>
    <w:p w14:paraId="1B698CA7" w14:textId="2745D062" w:rsidR="005264A4" w:rsidRDefault="005264A4">
      <w:pPr>
        <w:pStyle w:val="TOC4"/>
        <w:rPr>
          <w:rFonts w:asciiTheme="minorHAnsi" w:eastAsiaTheme="minorEastAsia" w:hAnsiTheme="minorHAnsi" w:cstheme="minorBidi"/>
          <w:noProof/>
          <w:sz w:val="22"/>
          <w:szCs w:val="22"/>
          <w:lang w:eastAsia="en-GB"/>
        </w:rPr>
      </w:pPr>
      <w:r>
        <w:rPr>
          <w:noProof/>
        </w:rPr>
        <w:lastRenderedPageBreak/>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_Toc155372051 \h </w:instrText>
      </w:r>
      <w:r>
        <w:rPr>
          <w:noProof/>
        </w:rPr>
      </w:r>
      <w:r>
        <w:rPr>
          <w:noProof/>
        </w:rPr>
        <w:fldChar w:fldCharType="separate"/>
      </w:r>
      <w:r>
        <w:rPr>
          <w:noProof/>
        </w:rPr>
        <w:t>241</w:t>
      </w:r>
      <w:r>
        <w:rPr>
          <w:noProof/>
        </w:rPr>
        <w:fldChar w:fldCharType="end"/>
      </w:r>
    </w:p>
    <w:p w14:paraId="3B45A67B" w14:textId="2C0B66E9" w:rsidR="005264A4" w:rsidRDefault="005264A4">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_Toc155372052 \h </w:instrText>
      </w:r>
      <w:r>
        <w:rPr>
          <w:noProof/>
        </w:rPr>
      </w:r>
      <w:r>
        <w:rPr>
          <w:noProof/>
        </w:rPr>
        <w:fldChar w:fldCharType="separate"/>
      </w:r>
      <w:r>
        <w:rPr>
          <w:noProof/>
        </w:rPr>
        <w:t>241</w:t>
      </w:r>
      <w:r>
        <w:rPr>
          <w:noProof/>
        </w:rPr>
        <w:fldChar w:fldCharType="end"/>
      </w:r>
    </w:p>
    <w:p w14:paraId="7A107EEB" w14:textId="5D409FD0" w:rsidR="005264A4" w:rsidRDefault="005264A4">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_Toc155372053 \h </w:instrText>
      </w:r>
      <w:r>
        <w:rPr>
          <w:noProof/>
        </w:rPr>
      </w:r>
      <w:r>
        <w:rPr>
          <w:noProof/>
        </w:rPr>
        <w:fldChar w:fldCharType="separate"/>
      </w:r>
      <w:r>
        <w:rPr>
          <w:noProof/>
        </w:rPr>
        <w:t>241</w:t>
      </w:r>
      <w:r>
        <w:rPr>
          <w:noProof/>
        </w:rPr>
        <w:fldChar w:fldCharType="end"/>
      </w:r>
    </w:p>
    <w:p w14:paraId="65E1ED16" w14:textId="528A45AB" w:rsidR="005264A4" w:rsidRDefault="005264A4">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_Toc155372054 \h </w:instrText>
      </w:r>
      <w:r>
        <w:rPr>
          <w:noProof/>
        </w:rPr>
      </w:r>
      <w:r>
        <w:rPr>
          <w:noProof/>
        </w:rPr>
        <w:fldChar w:fldCharType="separate"/>
      </w:r>
      <w:r>
        <w:rPr>
          <w:noProof/>
        </w:rPr>
        <w:t>242</w:t>
      </w:r>
      <w:r>
        <w:rPr>
          <w:noProof/>
        </w:rPr>
        <w:fldChar w:fldCharType="end"/>
      </w:r>
    </w:p>
    <w:p w14:paraId="27515E9A" w14:textId="5CBDD198" w:rsidR="005264A4" w:rsidRDefault="005264A4">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_Toc155372055 \h </w:instrText>
      </w:r>
      <w:r>
        <w:rPr>
          <w:noProof/>
        </w:rPr>
      </w:r>
      <w:r>
        <w:rPr>
          <w:noProof/>
        </w:rPr>
        <w:fldChar w:fldCharType="separate"/>
      </w:r>
      <w:r>
        <w:rPr>
          <w:noProof/>
        </w:rPr>
        <w:t>242</w:t>
      </w:r>
      <w:r>
        <w:rPr>
          <w:noProof/>
        </w:rPr>
        <w:fldChar w:fldCharType="end"/>
      </w:r>
    </w:p>
    <w:p w14:paraId="77A70C37" w14:textId="652C367F" w:rsidR="005264A4" w:rsidRDefault="005264A4">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_Toc155372056 \h </w:instrText>
      </w:r>
      <w:r>
        <w:rPr>
          <w:noProof/>
        </w:rPr>
      </w:r>
      <w:r>
        <w:rPr>
          <w:noProof/>
        </w:rPr>
        <w:fldChar w:fldCharType="separate"/>
      </w:r>
      <w:r>
        <w:rPr>
          <w:noProof/>
        </w:rPr>
        <w:t>242</w:t>
      </w:r>
      <w:r>
        <w:rPr>
          <w:noProof/>
        </w:rPr>
        <w:fldChar w:fldCharType="end"/>
      </w:r>
    </w:p>
    <w:p w14:paraId="5E8C84C0" w14:textId="07CC6CDA" w:rsidR="005264A4" w:rsidRDefault="005264A4">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_Toc155372057 \h </w:instrText>
      </w:r>
      <w:r>
        <w:rPr>
          <w:noProof/>
        </w:rPr>
      </w:r>
      <w:r>
        <w:rPr>
          <w:noProof/>
        </w:rPr>
        <w:fldChar w:fldCharType="separate"/>
      </w:r>
      <w:r>
        <w:rPr>
          <w:noProof/>
        </w:rPr>
        <w:t>242</w:t>
      </w:r>
      <w:r>
        <w:rPr>
          <w:noProof/>
        </w:rPr>
        <w:fldChar w:fldCharType="end"/>
      </w:r>
    </w:p>
    <w:p w14:paraId="4FCDB3CF" w14:textId="189F71C1" w:rsidR="005264A4" w:rsidRDefault="005264A4">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_Toc155372058 \h </w:instrText>
      </w:r>
      <w:r>
        <w:rPr>
          <w:noProof/>
        </w:rPr>
      </w:r>
      <w:r>
        <w:rPr>
          <w:noProof/>
        </w:rPr>
        <w:fldChar w:fldCharType="separate"/>
      </w:r>
      <w:r>
        <w:rPr>
          <w:noProof/>
        </w:rPr>
        <w:t>242</w:t>
      </w:r>
      <w:r>
        <w:rPr>
          <w:noProof/>
        </w:rPr>
        <w:fldChar w:fldCharType="end"/>
      </w:r>
    </w:p>
    <w:p w14:paraId="2177E1EB" w14:textId="20A7C48A" w:rsidR="005264A4" w:rsidRDefault="005264A4">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_Toc155372059 \h </w:instrText>
      </w:r>
      <w:r>
        <w:rPr>
          <w:noProof/>
        </w:rPr>
      </w:r>
      <w:r>
        <w:rPr>
          <w:noProof/>
        </w:rPr>
        <w:fldChar w:fldCharType="separate"/>
      </w:r>
      <w:r>
        <w:rPr>
          <w:noProof/>
        </w:rPr>
        <w:t>242</w:t>
      </w:r>
      <w:r>
        <w:rPr>
          <w:noProof/>
        </w:rPr>
        <w:fldChar w:fldCharType="end"/>
      </w:r>
    </w:p>
    <w:p w14:paraId="0F22C66C" w14:textId="37F0A5CC" w:rsidR="005264A4" w:rsidRDefault="005264A4">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_Toc155372060 \h </w:instrText>
      </w:r>
      <w:r>
        <w:rPr>
          <w:noProof/>
        </w:rPr>
      </w:r>
      <w:r>
        <w:rPr>
          <w:noProof/>
        </w:rPr>
        <w:fldChar w:fldCharType="separate"/>
      </w:r>
      <w:r>
        <w:rPr>
          <w:noProof/>
        </w:rPr>
        <w:t>242</w:t>
      </w:r>
      <w:r>
        <w:rPr>
          <w:noProof/>
        </w:rPr>
        <w:fldChar w:fldCharType="end"/>
      </w:r>
    </w:p>
    <w:p w14:paraId="4422CCBD" w14:textId="32CEFCB8" w:rsidR="005264A4" w:rsidRDefault="005264A4">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_Toc155372061 \h </w:instrText>
      </w:r>
      <w:r>
        <w:rPr>
          <w:noProof/>
        </w:rPr>
      </w:r>
      <w:r>
        <w:rPr>
          <w:noProof/>
        </w:rPr>
        <w:fldChar w:fldCharType="separate"/>
      </w:r>
      <w:r>
        <w:rPr>
          <w:noProof/>
        </w:rPr>
        <w:t>242</w:t>
      </w:r>
      <w:r>
        <w:rPr>
          <w:noProof/>
        </w:rPr>
        <w:fldChar w:fldCharType="end"/>
      </w:r>
    </w:p>
    <w:p w14:paraId="06154EA6" w14:textId="448C8287" w:rsidR="005264A4" w:rsidRDefault="005264A4">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_Toc155372062 \h </w:instrText>
      </w:r>
      <w:r>
        <w:rPr>
          <w:noProof/>
        </w:rPr>
      </w:r>
      <w:r>
        <w:rPr>
          <w:noProof/>
        </w:rPr>
        <w:fldChar w:fldCharType="separate"/>
      </w:r>
      <w:r>
        <w:rPr>
          <w:noProof/>
        </w:rPr>
        <w:t>243</w:t>
      </w:r>
      <w:r>
        <w:rPr>
          <w:noProof/>
        </w:rPr>
        <w:fldChar w:fldCharType="end"/>
      </w:r>
    </w:p>
    <w:p w14:paraId="7A76DD90" w14:textId="0719DF9C" w:rsidR="005264A4" w:rsidRDefault="005264A4">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_Toc155372063 \h </w:instrText>
      </w:r>
      <w:r>
        <w:rPr>
          <w:noProof/>
        </w:rPr>
      </w:r>
      <w:r>
        <w:rPr>
          <w:noProof/>
        </w:rPr>
        <w:fldChar w:fldCharType="separate"/>
      </w:r>
      <w:r>
        <w:rPr>
          <w:noProof/>
        </w:rPr>
        <w:t>243</w:t>
      </w:r>
      <w:r>
        <w:rPr>
          <w:noProof/>
        </w:rPr>
        <w:fldChar w:fldCharType="end"/>
      </w:r>
    </w:p>
    <w:p w14:paraId="3D1EE469" w14:textId="64B2FAF3" w:rsidR="005264A4" w:rsidRDefault="005264A4">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_Toc155372064 \h </w:instrText>
      </w:r>
      <w:r>
        <w:rPr>
          <w:noProof/>
        </w:rPr>
      </w:r>
      <w:r>
        <w:rPr>
          <w:noProof/>
        </w:rPr>
        <w:fldChar w:fldCharType="separate"/>
      </w:r>
      <w:r>
        <w:rPr>
          <w:noProof/>
        </w:rPr>
        <w:t>243</w:t>
      </w:r>
      <w:r>
        <w:rPr>
          <w:noProof/>
        </w:rPr>
        <w:fldChar w:fldCharType="end"/>
      </w:r>
    </w:p>
    <w:p w14:paraId="652D56CD" w14:textId="1FCB4BA7" w:rsidR="005264A4" w:rsidRDefault="005264A4">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_Toc155372065 \h </w:instrText>
      </w:r>
      <w:r>
        <w:rPr>
          <w:noProof/>
        </w:rPr>
      </w:r>
      <w:r>
        <w:rPr>
          <w:noProof/>
        </w:rPr>
        <w:fldChar w:fldCharType="separate"/>
      </w:r>
      <w:r>
        <w:rPr>
          <w:noProof/>
        </w:rPr>
        <w:t>244</w:t>
      </w:r>
      <w:r>
        <w:rPr>
          <w:noProof/>
        </w:rPr>
        <w:fldChar w:fldCharType="end"/>
      </w:r>
    </w:p>
    <w:p w14:paraId="1767DB54" w14:textId="751D66E7" w:rsidR="005264A4" w:rsidRDefault="005264A4">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_Toc155372066 \h </w:instrText>
      </w:r>
      <w:r>
        <w:rPr>
          <w:noProof/>
        </w:rPr>
      </w:r>
      <w:r>
        <w:rPr>
          <w:noProof/>
        </w:rPr>
        <w:fldChar w:fldCharType="separate"/>
      </w:r>
      <w:r>
        <w:rPr>
          <w:noProof/>
        </w:rPr>
        <w:t>246</w:t>
      </w:r>
      <w:r>
        <w:rPr>
          <w:noProof/>
        </w:rPr>
        <w:fldChar w:fldCharType="end"/>
      </w:r>
    </w:p>
    <w:p w14:paraId="0655EBBA" w14:textId="459575BF" w:rsidR="005264A4" w:rsidRDefault="005264A4">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_Toc155372067 \h </w:instrText>
      </w:r>
      <w:r>
        <w:rPr>
          <w:noProof/>
        </w:rPr>
      </w:r>
      <w:r>
        <w:rPr>
          <w:noProof/>
        </w:rPr>
        <w:fldChar w:fldCharType="separate"/>
      </w:r>
      <w:r>
        <w:rPr>
          <w:noProof/>
        </w:rPr>
        <w:t>246</w:t>
      </w:r>
      <w:r>
        <w:rPr>
          <w:noProof/>
        </w:rPr>
        <w:fldChar w:fldCharType="end"/>
      </w:r>
    </w:p>
    <w:p w14:paraId="2940F99E" w14:textId="06557261" w:rsidR="005264A4" w:rsidRDefault="005264A4">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_Toc155372068 \h </w:instrText>
      </w:r>
      <w:r>
        <w:rPr>
          <w:noProof/>
        </w:rPr>
      </w:r>
      <w:r>
        <w:rPr>
          <w:noProof/>
        </w:rPr>
        <w:fldChar w:fldCharType="separate"/>
      </w:r>
      <w:r>
        <w:rPr>
          <w:noProof/>
        </w:rPr>
        <w:t>247</w:t>
      </w:r>
      <w:r>
        <w:rPr>
          <w:noProof/>
        </w:rPr>
        <w:fldChar w:fldCharType="end"/>
      </w:r>
    </w:p>
    <w:p w14:paraId="3CB4DAF8" w14:textId="508A0C5C" w:rsidR="005264A4" w:rsidRDefault="005264A4">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_Toc155372069 \h </w:instrText>
      </w:r>
      <w:r>
        <w:rPr>
          <w:noProof/>
        </w:rPr>
      </w:r>
      <w:r>
        <w:rPr>
          <w:noProof/>
        </w:rPr>
        <w:fldChar w:fldCharType="separate"/>
      </w:r>
      <w:r>
        <w:rPr>
          <w:noProof/>
        </w:rPr>
        <w:t>247</w:t>
      </w:r>
      <w:r>
        <w:rPr>
          <w:noProof/>
        </w:rPr>
        <w:fldChar w:fldCharType="end"/>
      </w:r>
    </w:p>
    <w:p w14:paraId="01413B42" w14:textId="460A046B" w:rsidR="005264A4" w:rsidRDefault="005264A4">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_Toc155372070 \h </w:instrText>
      </w:r>
      <w:r>
        <w:rPr>
          <w:noProof/>
        </w:rPr>
      </w:r>
      <w:r>
        <w:rPr>
          <w:noProof/>
        </w:rPr>
        <w:fldChar w:fldCharType="separate"/>
      </w:r>
      <w:r>
        <w:rPr>
          <w:noProof/>
        </w:rPr>
        <w:t>247</w:t>
      </w:r>
      <w:r>
        <w:rPr>
          <w:noProof/>
        </w:rPr>
        <w:fldChar w:fldCharType="end"/>
      </w:r>
    </w:p>
    <w:p w14:paraId="3E8AFA50" w14:textId="2DDECB6A" w:rsidR="005264A4" w:rsidRDefault="005264A4">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_Toc155372071 \h </w:instrText>
      </w:r>
      <w:r>
        <w:rPr>
          <w:noProof/>
        </w:rPr>
      </w:r>
      <w:r>
        <w:rPr>
          <w:noProof/>
        </w:rPr>
        <w:fldChar w:fldCharType="separate"/>
      </w:r>
      <w:r>
        <w:rPr>
          <w:noProof/>
        </w:rPr>
        <w:t>247</w:t>
      </w:r>
      <w:r>
        <w:rPr>
          <w:noProof/>
        </w:rPr>
        <w:fldChar w:fldCharType="end"/>
      </w:r>
    </w:p>
    <w:p w14:paraId="74B1B6C3" w14:textId="4B87F7E6" w:rsidR="005264A4" w:rsidRDefault="005264A4">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_Toc155372072 \h </w:instrText>
      </w:r>
      <w:r>
        <w:rPr>
          <w:noProof/>
        </w:rPr>
      </w:r>
      <w:r>
        <w:rPr>
          <w:noProof/>
        </w:rPr>
        <w:fldChar w:fldCharType="separate"/>
      </w:r>
      <w:r>
        <w:rPr>
          <w:noProof/>
        </w:rPr>
        <w:t>247</w:t>
      </w:r>
      <w:r>
        <w:rPr>
          <w:noProof/>
        </w:rPr>
        <w:fldChar w:fldCharType="end"/>
      </w:r>
    </w:p>
    <w:p w14:paraId="60BD4B20" w14:textId="199765EC" w:rsidR="005264A4" w:rsidRDefault="005264A4">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_Toc155372073 \h </w:instrText>
      </w:r>
      <w:r>
        <w:rPr>
          <w:noProof/>
        </w:rPr>
      </w:r>
      <w:r>
        <w:rPr>
          <w:noProof/>
        </w:rPr>
        <w:fldChar w:fldCharType="separate"/>
      </w:r>
      <w:r>
        <w:rPr>
          <w:noProof/>
        </w:rPr>
        <w:t>248</w:t>
      </w:r>
      <w:r>
        <w:rPr>
          <w:noProof/>
        </w:rPr>
        <w:fldChar w:fldCharType="end"/>
      </w:r>
    </w:p>
    <w:p w14:paraId="58F8073B" w14:textId="3FD3F9E6" w:rsidR="005264A4" w:rsidRDefault="005264A4">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_Toc155372074 \h </w:instrText>
      </w:r>
      <w:r>
        <w:rPr>
          <w:noProof/>
        </w:rPr>
      </w:r>
      <w:r>
        <w:rPr>
          <w:noProof/>
        </w:rPr>
        <w:fldChar w:fldCharType="separate"/>
      </w:r>
      <w:r>
        <w:rPr>
          <w:noProof/>
        </w:rPr>
        <w:t>248</w:t>
      </w:r>
      <w:r>
        <w:rPr>
          <w:noProof/>
        </w:rPr>
        <w:fldChar w:fldCharType="end"/>
      </w:r>
    </w:p>
    <w:p w14:paraId="3E3A3EE5" w14:textId="6F76233D" w:rsidR="005264A4" w:rsidRDefault="005264A4">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_Toc155372075 \h </w:instrText>
      </w:r>
      <w:r>
        <w:rPr>
          <w:noProof/>
        </w:rPr>
      </w:r>
      <w:r>
        <w:rPr>
          <w:noProof/>
        </w:rPr>
        <w:fldChar w:fldCharType="separate"/>
      </w:r>
      <w:r>
        <w:rPr>
          <w:noProof/>
        </w:rPr>
        <w:t>248</w:t>
      </w:r>
      <w:r>
        <w:rPr>
          <w:noProof/>
        </w:rPr>
        <w:fldChar w:fldCharType="end"/>
      </w:r>
    </w:p>
    <w:p w14:paraId="5B8BB693" w14:textId="4CC2CD1C" w:rsidR="005264A4" w:rsidRDefault="005264A4">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_Toc155372076 \h </w:instrText>
      </w:r>
      <w:r>
        <w:rPr>
          <w:noProof/>
        </w:rPr>
      </w:r>
      <w:r>
        <w:rPr>
          <w:noProof/>
        </w:rPr>
        <w:fldChar w:fldCharType="separate"/>
      </w:r>
      <w:r>
        <w:rPr>
          <w:noProof/>
        </w:rPr>
        <w:t>249</w:t>
      </w:r>
      <w:r>
        <w:rPr>
          <w:noProof/>
        </w:rPr>
        <w:fldChar w:fldCharType="end"/>
      </w:r>
    </w:p>
    <w:p w14:paraId="19E80803" w14:textId="4EC5BEE9" w:rsidR="005264A4" w:rsidRDefault="005264A4">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_Toc155372077 \h </w:instrText>
      </w:r>
      <w:r>
        <w:rPr>
          <w:noProof/>
        </w:rPr>
      </w:r>
      <w:r>
        <w:rPr>
          <w:noProof/>
        </w:rPr>
        <w:fldChar w:fldCharType="separate"/>
      </w:r>
      <w:r>
        <w:rPr>
          <w:noProof/>
        </w:rPr>
        <w:t>249</w:t>
      </w:r>
      <w:r>
        <w:rPr>
          <w:noProof/>
        </w:rPr>
        <w:fldChar w:fldCharType="end"/>
      </w:r>
    </w:p>
    <w:p w14:paraId="75881010" w14:textId="2AF5AB84" w:rsidR="005264A4" w:rsidRDefault="005264A4">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_Toc155372078 \h </w:instrText>
      </w:r>
      <w:r>
        <w:rPr>
          <w:noProof/>
        </w:rPr>
      </w:r>
      <w:r>
        <w:rPr>
          <w:noProof/>
        </w:rPr>
        <w:fldChar w:fldCharType="separate"/>
      </w:r>
      <w:r>
        <w:rPr>
          <w:noProof/>
        </w:rPr>
        <w:t>249</w:t>
      </w:r>
      <w:r>
        <w:rPr>
          <w:noProof/>
        </w:rPr>
        <w:fldChar w:fldCharType="end"/>
      </w:r>
    </w:p>
    <w:p w14:paraId="7FDD1FC2" w14:textId="3ADBA29C" w:rsidR="005264A4" w:rsidRDefault="005264A4">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_Toc155372079 \h </w:instrText>
      </w:r>
      <w:r>
        <w:rPr>
          <w:noProof/>
        </w:rPr>
      </w:r>
      <w:r>
        <w:rPr>
          <w:noProof/>
        </w:rPr>
        <w:fldChar w:fldCharType="separate"/>
      </w:r>
      <w:r>
        <w:rPr>
          <w:noProof/>
        </w:rPr>
        <w:t>249</w:t>
      </w:r>
      <w:r>
        <w:rPr>
          <w:noProof/>
        </w:rPr>
        <w:fldChar w:fldCharType="end"/>
      </w:r>
    </w:p>
    <w:p w14:paraId="61184FAF" w14:textId="5674CE79" w:rsidR="005264A4" w:rsidRDefault="005264A4">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_Toc155372080 \h </w:instrText>
      </w:r>
      <w:r>
        <w:rPr>
          <w:noProof/>
        </w:rPr>
      </w:r>
      <w:r>
        <w:rPr>
          <w:noProof/>
        </w:rPr>
        <w:fldChar w:fldCharType="separate"/>
      </w:r>
      <w:r>
        <w:rPr>
          <w:noProof/>
        </w:rPr>
        <w:t>249</w:t>
      </w:r>
      <w:r>
        <w:rPr>
          <w:noProof/>
        </w:rPr>
        <w:fldChar w:fldCharType="end"/>
      </w:r>
    </w:p>
    <w:p w14:paraId="7CB5D04D" w14:textId="447583C1" w:rsidR="005264A4" w:rsidRDefault="005264A4">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_Toc155372081 \h </w:instrText>
      </w:r>
      <w:r>
        <w:rPr>
          <w:noProof/>
        </w:rPr>
      </w:r>
      <w:r>
        <w:rPr>
          <w:noProof/>
        </w:rPr>
        <w:fldChar w:fldCharType="separate"/>
      </w:r>
      <w:r>
        <w:rPr>
          <w:noProof/>
        </w:rPr>
        <w:t>250</w:t>
      </w:r>
      <w:r>
        <w:rPr>
          <w:noProof/>
        </w:rPr>
        <w:fldChar w:fldCharType="end"/>
      </w:r>
    </w:p>
    <w:p w14:paraId="6605111B" w14:textId="2CE9EFED" w:rsidR="005264A4" w:rsidRDefault="005264A4">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_Toc155372082 \h </w:instrText>
      </w:r>
      <w:r>
        <w:rPr>
          <w:noProof/>
        </w:rPr>
      </w:r>
      <w:r>
        <w:rPr>
          <w:noProof/>
        </w:rPr>
        <w:fldChar w:fldCharType="separate"/>
      </w:r>
      <w:r>
        <w:rPr>
          <w:noProof/>
        </w:rPr>
        <w:t>251</w:t>
      </w:r>
      <w:r>
        <w:rPr>
          <w:noProof/>
        </w:rPr>
        <w:fldChar w:fldCharType="end"/>
      </w:r>
    </w:p>
    <w:p w14:paraId="6B6E31D1" w14:textId="6697FF7C" w:rsidR="005264A4" w:rsidRDefault="005264A4">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_Toc155372083 \h </w:instrText>
      </w:r>
      <w:r>
        <w:rPr>
          <w:noProof/>
        </w:rPr>
      </w:r>
      <w:r>
        <w:rPr>
          <w:noProof/>
        </w:rPr>
        <w:fldChar w:fldCharType="separate"/>
      </w:r>
      <w:r>
        <w:rPr>
          <w:noProof/>
        </w:rPr>
        <w:t>251</w:t>
      </w:r>
      <w:r>
        <w:rPr>
          <w:noProof/>
        </w:rPr>
        <w:fldChar w:fldCharType="end"/>
      </w:r>
    </w:p>
    <w:p w14:paraId="7D7A062C" w14:textId="574DCAE7" w:rsidR="005264A4" w:rsidRDefault="005264A4">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_Toc155372084 \h </w:instrText>
      </w:r>
      <w:r>
        <w:rPr>
          <w:noProof/>
        </w:rPr>
      </w:r>
      <w:r>
        <w:rPr>
          <w:noProof/>
        </w:rPr>
        <w:fldChar w:fldCharType="separate"/>
      </w:r>
      <w:r>
        <w:rPr>
          <w:noProof/>
        </w:rPr>
        <w:t>251</w:t>
      </w:r>
      <w:r>
        <w:rPr>
          <w:noProof/>
        </w:rPr>
        <w:fldChar w:fldCharType="end"/>
      </w:r>
    </w:p>
    <w:p w14:paraId="4D4BD1E0" w14:textId="6C888E11" w:rsidR="005264A4" w:rsidRDefault="005264A4">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_Toc155372085 \h </w:instrText>
      </w:r>
      <w:r>
        <w:rPr>
          <w:noProof/>
        </w:rPr>
      </w:r>
      <w:r>
        <w:rPr>
          <w:noProof/>
        </w:rPr>
        <w:fldChar w:fldCharType="separate"/>
      </w:r>
      <w:r>
        <w:rPr>
          <w:noProof/>
        </w:rPr>
        <w:t>251</w:t>
      </w:r>
      <w:r>
        <w:rPr>
          <w:noProof/>
        </w:rPr>
        <w:fldChar w:fldCharType="end"/>
      </w:r>
    </w:p>
    <w:p w14:paraId="70BF5D02" w14:textId="0371D025" w:rsidR="005264A4" w:rsidRDefault="005264A4">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_Toc155372086 \h </w:instrText>
      </w:r>
      <w:r>
        <w:rPr>
          <w:noProof/>
        </w:rPr>
      </w:r>
      <w:r>
        <w:rPr>
          <w:noProof/>
        </w:rPr>
        <w:fldChar w:fldCharType="separate"/>
      </w:r>
      <w:r>
        <w:rPr>
          <w:noProof/>
        </w:rPr>
        <w:t>251</w:t>
      </w:r>
      <w:r>
        <w:rPr>
          <w:noProof/>
        </w:rPr>
        <w:fldChar w:fldCharType="end"/>
      </w:r>
    </w:p>
    <w:p w14:paraId="785FFF5F" w14:textId="271CAE9B" w:rsidR="005264A4" w:rsidRDefault="005264A4">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_Toc155372087 \h </w:instrText>
      </w:r>
      <w:r>
        <w:rPr>
          <w:noProof/>
        </w:rPr>
      </w:r>
      <w:r>
        <w:rPr>
          <w:noProof/>
        </w:rPr>
        <w:fldChar w:fldCharType="separate"/>
      </w:r>
      <w:r>
        <w:rPr>
          <w:noProof/>
        </w:rPr>
        <w:t>252</w:t>
      </w:r>
      <w:r>
        <w:rPr>
          <w:noProof/>
        </w:rPr>
        <w:fldChar w:fldCharType="end"/>
      </w:r>
    </w:p>
    <w:p w14:paraId="15D4E436" w14:textId="107F92C1" w:rsidR="005264A4" w:rsidRDefault="005264A4">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_Toc155372088 \h </w:instrText>
      </w:r>
      <w:r>
        <w:rPr>
          <w:noProof/>
        </w:rPr>
      </w:r>
      <w:r>
        <w:rPr>
          <w:noProof/>
        </w:rPr>
        <w:fldChar w:fldCharType="separate"/>
      </w:r>
      <w:r>
        <w:rPr>
          <w:noProof/>
        </w:rPr>
        <w:t>252</w:t>
      </w:r>
      <w:r>
        <w:rPr>
          <w:noProof/>
        </w:rPr>
        <w:fldChar w:fldCharType="end"/>
      </w:r>
    </w:p>
    <w:p w14:paraId="2343B978" w14:textId="2FA6629F" w:rsidR="005264A4" w:rsidRDefault="005264A4">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_Toc155372089 \h </w:instrText>
      </w:r>
      <w:r>
        <w:rPr>
          <w:noProof/>
        </w:rPr>
      </w:r>
      <w:r>
        <w:rPr>
          <w:noProof/>
        </w:rPr>
        <w:fldChar w:fldCharType="separate"/>
      </w:r>
      <w:r>
        <w:rPr>
          <w:noProof/>
        </w:rPr>
        <w:t>252</w:t>
      </w:r>
      <w:r>
        <w:rPr>
          <w:noProof/>
        </w:rPr>
        <w:fldChar w:fldCharType="end"/>
      </w:r>
    </w:p>
    <w:p w14:paraId="782EFFDD" w14:textId="726259AE" w:rsidR="005264A4" w:rsidRDefault="005264A4">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_Toc155372090 \h </w:instrText>
      </w:r>
      <w:r>
        <w:rPr>
          <w:noProof/>
        </w:rPr>
      </w:r>
      <w:r>
        <w:rPr>
          <w:noProof/>
        </w:rPr>
        <w:fldChar w:fldCharType="separate"/>
      </w:r>
      <w:r>
        <w:rPr>
          <w:noProof/>
        </w:rPr>
        <w:t>252</w:t>
      </w:r>
      <w:r>
        <w:rPr>
          <w:noProof/>
        </w:rPr>
        <w:fldChar w:fldCharType="end"/>
      </w:r>
    </w:p>
    <w:p w14:paraId="3E1AC83B" w14:textId="2953335E" w:rsidR="005264A4" w:rsidRDefault="005264A4">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_Toc155372091 \h </w:instrText>
      </w:r>
      <w:r>
        <w:rPr>
          <w:noProof/>
        </w:rPr>
      </w:r>
      <w:r>
        <w:rPr>
          <w:noProof/>
        </w:rPr>
        <w:fldChar w:fldCharType="separate"/>
      </w:r>
      <w:r>
        <w:rPr>
          <w:noProof/>
        </w:rPr>
        <w:t>252</w:t>
      </w:r>
      <w:r>
        <w:rPr>
          <w:noProof/>
        </w:rPr>
        <w:fldChar w:fldCharType="end"/>
      </w:r>
    </w:p>
    <w:p w14:paraId="24805E85" w14:textId="6DC4ECA7" w:rsidR="005264A4" w:rsidRDefault="005264A4">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_Toc155372092 \h </w:instrText>
      </w:r>
      <w:r>
        <w:rPr>
          <w:noProof/>
        </w:rPr>
      </w:r>
      <w:r>
        <w:rPr>
          <w:noProof/>
        </w:rPr>
        <w:fldChar w:fldCharType="separate"/>
      </w:r>
      <w:r>
        <w:rPr>
          <w:noProof/>
        </w:rPr>
        <w:t>252</w:t>
      </w:r>
      <w:r>
        <w:rPr>
          <w:noProof/>
        </w:rPr>
        <w:fldChar w:fldCharType="end"/>
      </w:r>
    </w:p>
    <w:p w14:paraId="6BB6DB0C" w14:textId="2749ED4E" w:rsidR="005264A4" w:rsidRDefault="005264A4">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_Toc155372093 \h </w:instrText>
      </w:r>
      <w:r>
        <w:rPr>
          <w:noProof/>
        </w:rPr>
      </w:r>
      <w:r>
        <w:rPr>
          <w:noProof/>
        </w:rPr>
        <w:fldChar w:fldCharType="separate"/>
      </w:r>
      <w:r>
        <w:rPr>
          <w:noProof/>
        </w:rPr>
        <w:t>252</w:t>
      </w:r>
      <w:r>
        <w:rPr>
          <w:noProof/>
        </w:rPr>
        <w:fldChar w:fldCharType="end"/>
      </w:r>
    </w:p>
    <w:p w14:paraId="60FE472E" w14:textId="43688E38" w:rsidR="005264A4" w:rsidRDefault="005264A4">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_Toc155372094 \h </w:instrText>
      </w:r>
      <w:r>
        <w:rPr>
          <w:noProof/>
        </w:rPr>
      </w:r>
      <w:r>
        <w:rPr>
          <w:noProof/>
        </w:rPr>
        <w:fldChar w:fldCharType="separate"/>
      </w:r>
      <w:r>
        <w:rPr>
          <w:noProof/>
        </w:rPr>
        <w:t>252</w:t>
      </w:r>
      <w:r>
        <w:rPr>
          <w:noProof/>
        </w:rPr>
        <w:fldChar w:fldCharType="end"/>
      </w:r>
    </w:p>
    <w:p w14:paraId="15FD983D" w14:textId="2295F5E3" w:rsidR="005264A4" w:rsidRDefault="005264A4">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_Toc155372095 \h </w:instrText>
      </w:r>
      <w:r>
        <w:rPr>
          <w:noProof/>
        </w:rPr>
      </w:r>
      <w:r>
        <w:rPr>
          <w:noProof/>
        </w:rPr>
        <w:fldChar w:fldCharType="separate"/>
      </w:r>
      <w:r>
        <w:rPr>
          <w:noProof/>
        </w:rPr>
        <w:t>253</w:t>
      </w:r>
      <w:r>
        <w:rPr>
          <w:noProof/>
        </w:rPr>
        <w:fldChar w:fldCharType="end"/>
      </w:r>
    </w:p>
    <w:p w14:paraId="3CC61E8C" w14:textId="2941EBC0" w:rsidR="005264A4" w:rsidRDefault="005264A4">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_Toc155372096 \h </w:instrText>
      </w:r>
      <w:r>
        <w:rPr>
          <w:noProof/>
        </w:rPr>
      </w:r>
      <w:r>
        <w:rPr>
          <w:noProof/>
        </w:rPr>
        <w:fldChar w:fldCharType="separate"/>
      </w:r>
      <w:r>
        <w:rPr>
          <w:noProof/>
        </w:rPr>
        <w:t>253</w:t>
      </w:r>
      <w:r>
        <w:rPr>
          <w:noProof/>
        </w:rPr>
        <w:fldChar w:fldCharType="end"/>
      </w:r>
    </w:p>
    <w:p w14:paraId="178EB827" w14:textId="21952588" w:rsidR="005264A4" w:rsidRDefault="005264A4">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_Toc155372097 \h </w:instrText>
      </w:r>
      <w:r>
        <w:rPr>
          <w:noProof/>
        </w:rPr>
      </w:r>
      <w:r>
        <w:rPr>
          <w:noProof/>
        </w:rPr>
        <w:fldChar w:fldCharType="separate"/>
      </w:r>
      <w:r>
        <w:rPr>
          <w:noProof/>
        </w:rPr>
        <w:t>253</w:t>
      </w:r>
      <w:r>
        <w:rPr>
          <w:noProof/>
        </w:rPr>
        <w:fldChar w:fldCharType="end"/>
      </w:r>
    </w:p>
    <w:p w14:paraId="593B7B18" w14:textId="48DFA5FB" w:rsidR="005264A4" w:rsidRDefault="005264A4">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_Toc155372098 \h </w:instrText>
      </w:r>
      <w:r>
        <w:rPr>
          <w:noProof/>
        </w:rPr>
      </w:r>
      <w:r>
        <w:rPr>
          <w:noProof/>
        </w:rPr>
        <w:fldChar w:fldCharType="separate"/>
      </w:r>
      <w:r>
        <w:rPr>
          <w:noProof/>
        </w:rPr>
        <w:t>254</w:t>
      </w:r>
      <w:r>
        <w:rPr>
          <w:noProof/>
        </w:rPr>
        <w:fldChar w:fldCharType="end"/>
      </w:r>
    </w:p>
    <w:p w14:paraId="59EE3A22" w14:textId="70792E94" w:rsidR="005264A4" w:rsidRDefault="005264A4">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_Toc155372099 \h </w:instrText>
      </w:r>
      <w:r>
        <w:rPr>
          <w:noProof/>
        </w:rPr>
      </w:r>
      <w:r>
        <w:rPr>
          <w:noProof/>
        </w:rPr>
        <w:fldChar w:fldCharType="separate"/>
      </w:r>
      <w:r>
        <w:rPr>
          <w:noProof/>
        </w:rPr>
        <w:t>256</w:t>
      </w:r>
      <w:r>
        <w:rPr>
          <w:noProof/>
        </w:rPr>
        <w:fldChar w:fldCharType="end"/>
      </w:r>
    </w:p>
    <w:p w14:paraId="23391234" w14:textId="79E6F09E" w:rsidR="005264A4" w:rsidRDefault="005264A4">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_Toc155372100 \h </w:instrText>
      </w:r>
      <w:r>
        <w:rPr>
          <w:noProof/>
        </w:rPr>
      </w:r>
      <w:r>
        <w:rPr>
          <w:noProof/>
        </w:rPr>
        <w:fldChar w:fldCharType="separate"/>
      </w:r>
      <w:r>
        <w:rPr>
          <w:noProof/>
        </w:rPr>
        <w:t>256</w:t>
      </w:r>
      <w:r>
        <w:rPr>
          <w:noProof/>
        </w:rPr>
        <w:fldChar w:fldCharType="end"/>
      </w:r>
    </w:p>
    <w:p w14:paraId="5F7C2549" w14:textId="5A8EDD14" w:rsidR="005264A4" w:rsidRDefault="005264A4">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_Toc155372101 \h </w:instrText>
      </w:r>
      <w:r>
        <w:rPr>
          <w:noProof/>
        </w:rPr>
      </w:r>
      <w:r>
        <w:rPr>
          <w:noProof/>
        </w:rPr>
        <w:fldChar w:fldCharType="separate"/>
      </w:r>
      <w:r>
        <w:rPr>
          <w:noProof/>
        </w:rPr>
        <w:t>256</w:t>
      </w:r>
      <w:r>
        <w:rPr>
          <w:noProof/>
        </w:rPr>
        <w:fldChar w:fldCharType="end"/>
      </w:r>
    </w:p>
    <w:p w14:paraId="38AF5DE7" w14:textId="176B08CF" w:rsidR="005264A4" w:rsidRDefault="005264A4">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_Toc155372102 \h </w:instrText>
      </w:r>
      <w:r>
        <w:rPr>
          <w:noProof/>
        </w:rPr>
      </w:r>
      <w:r>
        <w:rPr>
          <w:noProof/>
        </w:rPr>
        <w:fldChar w:fldCharType="separate"/>
      </w:r>
      <w:r>
        <w:rPr>
          <w:noProof/>
        </w:rPr>
        <w:t>257</w:t>
      </w:r>
      <w:r>
        <w:rPr>
          <w:noProof/>
        </w:rPr>
        <w:fldChar w:fldCharType="end"/>
      </w:r>
    </w:p>
    <w:p w14:paraId="3AB22E7A" w14:textId="3224D542"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8.2.13</w:t>
      </w:r>
      <w:r>
        <w:rPr>
          <w:rFonts w:asciiTheme="minorHAnsi" w:eastAsiaTheme="minorEastAsia" w:hAnsiTheme="minorHAnsi" w:cstheme="minorBidi"/>
          <w:noProof/>
          <w:sz w:val="22"/>
          <w:szCs w:val="22"/>
          <w:lang w:eastAsia="en-GB"/>
        </w:rPr>
        <w:tab/>
      </w:r>
      <w:r w:rsidRPr="00336227">
        <w:rPr>
          <w:noProof/>
          <w:lang w:val="en-US" w:eastAsia="zh-CN"/>
        </w:rPr>
        <w:t>Communication path switching between 5G ProSe UE-to-network relays</w:t>
      </w:r>
      <w:r>
        <w:rPr>
          <w:noProof/>
        </w:rPr>
        <w:tab/>
      </w:r>
      <w:r>
        <w:rPr>
          <w:noProof/>
        </w:rPr>
        <w:fldChar w:fldCharType="begin" w:fldLock="1"/>
      </w:r>
      <w:r>
        <w:rPr>
          <w:noProof/>
        </w:rPr>
        <w:instrText xml:space="preserve"> PAGEREF _Toc155372103 \h </w:instrText>
      </w:r>
      <w:r>
        <w:rPr>
          <w:noProof/>
        </w:rPr>
      </w:r>
      <w:r>
        <w:rPr>
          <w:noProof/>
        </w:rPr>
        <w:fldChar w:fldCharType="separate"/>
      </w:r>
      <w:r>
        <w:rPr>
          <w:noProof/>
        </w:rPr>
        <w:t>257</w:t>
      </w:r>
      <w:r>
        <w:rPr>
          <w:noProof/>
        </w:rPr>
        <w:fldChar w:fldCharType="end"/>
      </w:r>
    </w:p>
    <w:p w14:paraId="60ADC3B4" w14:textId="5F5F97A7"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8.2.13.1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_Toc155372104 \h </w:instrText>
      </w:r>
      <w:r>
        <w:rPr>
          <w:noProof/>
        </w:rPr>
      </w:r>
      <w:r>
        <w:rPr>
          <w:noProof/>
        </w:rPr>
        <w:fldChar w:fldCharType="separate"/>
      </w:r>
      <w:r>
        <w:rPr>
          <w:noProof/>
        </w:rPr>
        <w:t>257</w:t>
      </w:r>
      <w:r>
        <w:rPr>
          <w:noProof/>
        </w:rPr>
        <w:fldChar w:fldCharType="end"/>
      </w:r>
    </w:p>
    <w:p w14:paraId="0539B1E0" w14:textId="4D9EED68" w:rsidR="005264A4" w:rsidRDefault="005264A4">
      <w:pPr>
        <w:pStyle w:val="TOC4"/>
        <w:rPr>
          <w:rFonts w:asciiTheme="minorHAnsi" w:eastAsiaTheme="minorEastAsia" w:hAnsiTheme="minorHAnsi" w:cstheme="minorBidi"/>
          <w:noProof/>
          <w:sz w:val="22"/>
          <w:szCs w:val="22"/>
          <w:lang w:eastAsia="en-GB"/>
        </w:rPr>
      </w:pPr>
      <w:r>
        <w:rPr>
          <w:noProof/>
          <w:lang w:eastAsia="zh-CN"/>
        </w:rPr>
        <w:t>8.2.13.2</w:t>
      </w:r>
      <w:r>
        <w:rPr>
          <w:rFonts w:asciiTheme="minorHAnsi" w:eastAsiaTheme="minorEastAsia" w:hAnsiTheme="minorHAnsi" w:cstheme="minorBidi"/>
          <w:noProof/>
          <w:sz w:val="22"/>
          <w:szCs w:val="22"/>
          <w:lang w:eastAsia="en-GB"/>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_Toc155372105 \h </w:instrText>
      </w:r>
      <w:r>
        <w:rPr>
          <w:noProof/>
        </w:rPr>
      </w:r>
      <w:r>
        <w:rPr>
          <w:noProof/>
        </w:rPr>
        <w:fldChar w:fldCharType="separate"/>
      </w:r>
      <w:r>
        <w:rPr>
          <w:noProof/>
        </w:rPr>
        <w:t>257</w:t>
      </w:r>
      <w:r>
        <w:rPr>
          <w:noProof/>
        </w:rPr>
        <w:fldChar w:fldCharType="end"/>
      </w:r>
    </w:p>
    <w:p w14:paraId="11699DEB" w14:textId="17983A76" w:rsidR="005264A4" w:rsidRDefault="005264A4">
      <w:pPr>
        <w:pStyle w:val="TOC4"/>
        <w:rPr>
          <w:rFonts w:asciiTheme="minorHAnsi" w:eastAsiaTheme="minorEastAsia" w:hAnsiTheme="minorHAnsi" w:cstheme="minorBidi"/>
          <w:noProof/>
          <w:sz w:val="22"/>
          <w:szCs w:val="22"/>
          <w:lang w:eastAsia="en-GB"/>
        </w:rPr>
      </w:pPr>
      <w:r>
        <w:rPr>
          <w:noProof/>
          <w:lang w:eastAsia="zh-CN"/>
        </w:rPr>
        <w:t>8.2.13.3</w:t>
      </w:r>
      <w:r>
        <w:rPr>
          <w:rFonts w:asciiTheme="minorHAnsi" w:eastAsiaTheme="minorEastAsia" w:hAnsiTheme="minorHAnsi" w:cstheme="minorBidi"/>
          <w:noProof/>
          <w:sz w:val="22"/>
          <w:szCs w:val="22"/>
          <w:lang w:eastAsia="en-GB"/>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_Toc155372106 \h </w:instrText>
      </w:r>
      <w:r>
        <w:rPr>
          <w:noProof/>
        </w:rPr>
      </w:r>
      <w:r>
        <w:rPr>
          <w:noProof/>
        </w:rPr>
        <w:fldChar w:fldCharType="separate"/>
      </w:r>
      <w:r>
        <w:rPr>
          <w:noProof/>
        </w:rPr>
        <w:t>258</w:t>
      </w:r>
      <w:r>
        <w:rPr>
          <w:noProof/>
        </w:rPr>
        <w:fldChar w:fldCharType="end"/>
      </w:r>
    </w:p>
    <w:p w14:paraId="1BDBF50C" w14:textId="59A64D9A" w:rsidR="005264A4" w:rsidRDefault="005264A4">
      <w:pPr>
        <w:pStyle w:val="TOC4"/>
        <w:rPr>
          <w:rFonts w:asciiTheme="minorHAnsi" w:eastAsiaTheme="minorEastAsia" w:hAnsiTheme="minorHAnsi" w:cstheme="minorBidi"/>
          <w:noProof/>
          <w:sz w:val="22"/>
          <w:szCs w:val="22"/>
          <w:lang w:eastAsia="en-GB"/>
        </w:rPr>
      </w:pPr>
      <w:r>
        <w:rPr>
          <w:noProof/>
          <w:lang w:eastAsia="zh-CN"/>
        </w:rPr>
        <w:lastRenderedPageBreak/>
        <w:t>8.2.13.4</w:t>
      </w:r>
      <w:r>
        <w:rPr>
          <w:rFonts w:asciiTheme="minorHAnsi" w:eastAsiaTheme="minorEastAsia" w:hAnsiTheme="minorHAnsi" w:cstheme="minorBidi"/>
          <w:noProof/>
          <w:sz w:val="22"/>
          <w:szCs w:val="22"/>
          <w:lang w:eastAsia="en-GB"/>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_Toc155372107 \h </w:instrText>
      </w:r>
      <w:r>
        <w:rPr>
          <w:noProof/>
        </w:rPr>
      </w:r>
      <w:r>
        <w:rPr>
          <w:noProof/>
        </w:rPr>
        <w:fldChar w:fldCharType="separate"/>
      </w:r>
      <w:r>
        <w:rPr>
          <w:noProof/>
        </w:rPr>
        <w:t>258</w:t>
      </w:r>
      <w:r>
        <w:rPr>
          <w:noProof/>
        </w:rPr>
        <w:fldChar w:fldCharType="end"/>
      </w:r>
    </w:p>
    <w:p w14:paraId="60549B6F" w14:textId="4DC0A6C8" w:rsidR="005264A4" w:rsidRDefault="005264A4">
      <w:pPr>
        <w:pStyle w:val="TOC4"/>
        <w:rPr>
          <w:rFonts w:asciiTheme="minorHAnsi" w:eastAsiaTheme="minorEastAsia" w:hAnsiTheme="minorHAnsi" w:cstheme="minorBidi"/>
          <w:noProof/>
          <w:sz w:val="22"/>
          <w:szCs w:val="22"/>
          <w:lang w:eastAsia="en-GB"/>
        </w:rPr>
      </w:pPr>
      <w:r>
        <w:rPr>
          <w:noProof/>
          <w:lang w:eastAsia="zh-CN"/>
        </w:rPr>
        <w:t>8.2.13.5</w:t>
      </w:r>
      <w:r>
        <w:rPr>
          <w:rFonts w:asciiTheme="minorHAnsi" w:eastAsiaTheme="minorEastAsia" w:hAnsiTheme="minorHAnsi" w:cstheme="minorBidi"/>
          <w:noProof/>
          <w:sz w:val="22"/>
          <w:szCs w:val="22"/>
          <w:lang w:eastAsia="en-GB"/>
        </w:rPr>
        <w:tab/>
      </w:r>
      <w:r>
        <w:rPr>
          <w:noProof/>
          <w:lang w:eastAsia="zh-CN"/>
        </w:rPr>
        <w:t>Path switching to 5G ProSe layer-2 UE-to-network relay</w:t>
      </w:r>
      <w:r>
        <w:rPr>
          <w:noProof/>
        </w:rPr>
        <w:tab/>
      </w:r>
      <w:r>
        <w:rPr>
          <w:noProof/>
        </w:rPr>
        <w:fldChar w:fldCharType="begin" w:fldLock="1"/>
      </w:r>
      <w:r>
        <w:rPr>
          <w:noProof/>
        </w:rPr>
        <w:instrText xml:space="preserve"> PAGEREF _Toc155372108 \h </w:instrText>
      </w:r>
      <w:r>
        <w:rPr>
          <w:noProof/>
        </w:rPr>
      </w:r>
      <w:r>
        <w:rPr>
          <w:noProof/>
        </w:rPr>
        <w:fldChar w:fldCharType="separate"/>
      </w:r>
      <w:r>
        <w:rPr>
          <w:noProof/>
        </w:rPr>
        <w:t>258</w:t>
      </w:r>
      <w:r>
        <w:rPr>
          <w:noProof/>
        </w:rPr>
        <w:fldChar w:fldCharType="end"/>
      </w:r>
    </w:p>
    <w:p w14:paraId="28DBD581" w14:textId="6573B7DB"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8.2.14</w:t>
      </w:r>
      <w:r>
        <w:rPr>
          <w:rFonts w:asciiTheme="minorHAnsi" w:eastAsiaTheme="minorEastAsia" w:hAnsiTheme="minorHAnsi" w:cstheme="minorBidi"/>
          <w:noProof/>
          <w:sz w:val="22"/>
          <w:szCs w:val="22"/>
          <w:lang w:eastAsia="en-GB"/>
        </w:rPr>
        <w:tab/>
      </w:r>
      <w:r w:rsidRPr="00336227">
        <w:rPr>
          <w:noProof/>
          <w:lang w:val="en-US" w:eastAsia="zh-CN"/>
        </w:rPr>
        <w:t>5G ProSe public warning notification relay procedure</w:t>
      </w:r>
      <w:r>
        <w:rPr>
          <w:noProof/>
        </w:rPr>
        <w:tab/>
      </w:r>
      <w:r>
        <w:rPr>
          <w:noProof/>
        </w:rPr>
        <w:fldChar w:fldCharType="begin" w:fldLock="1"/>
      </w:r>
      <w:r>
        <w:rPr>
          <w:noProof/>
        </w:rPr>
        <w:instrText xml:space="preserve"> PAGEREF _Toc155372109 \h </w:instrText>
      </w:r>
      <w:r>
        <w:rPr>
          <w:noProof/>
        </w:rPr>
      </w:r>
      <w:r>
        <w:rPr>
          <w:noProof/>
        </w:rPr>
        <w:fldChar w:fldCharType="separate"/>
      </w:r>
      <w:r>
        <w:rPr>
          <w:noProof/>
        </w:rPr>
        <w:t>258</w:t>
      </w:r>
      <w:r>
        <w:rPr>
          <w:noProof/>
        </w:rPr>
        <w:fldChar w:fldCharType="end"/>
      </w:r>
    </w:p>
    <w:p w14:paraId="149A8A16" w14:textId="0FF74218"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8.2.14.1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_Toc155372110 \h </w:instrText>
      </w:r>
      <w:r>
        <w:rPr>
          <w:noProof/>
        </w:rPr>
      </w:r>
      <w:r>
        <w:rPr>
          <w:noProof/>
        </w:rPr>
        <w:fldChar w:fldCharType="separate"/>
      </w:r>
      <w:r>
        <w:rPr>
          <w:noProof/>
        </w:rPr>
        <w:t>258</w:t>
      </w:r>
      <w:r>
        <w:rPr>
          <w:noProof/>
        </w:rPr>
        <w:fldChar w:fldCharType="end"/>
      </w:r>
    </w:p>
    <w:p w14:paraId="07B027C4" w14:textId="6C26F4B5" w:rsidR="005264A4" w:rsidRDefault="005264A4">
      <w:pPr>
        <w:pStyle w:val="TOC4"/>
        <w:rPr>
          <w:rFonts w:asciiTheme="minorHAnsi" w:eastAsiaTheme="minorEastAsia" w:hAnsiTheme="minorHAnsi" w:cstheme="minorBidi"/>
          <w:noProof/>
          <w:sz w:val="22"/>
          <w:szCs w:val="22"/>
          <w:lang w:eastAsia="en-GB"/>
        </w:rPr>
      </w:pPr>
      <w:r w:rsidRPr="00336227">
        <w:rPr>
          <w:noProof/>
          <w:lang w:val="en-US"/>
        </w:rPr>
        <w:t>8.2.14.2</w:t>
      </w:r>
      <w:r>
        <w:rPr>
          <w:rFonts w:asciiTheme="minorHAnsi" w:eastAsiaTheme="minorEastAsia" w:hAnsiTheme="minorHAnsi" w:cstheme="minorBidi"/>
          <w:noProof/>
          <w:sz w:val="22"/>
          <w:szCs w:val="22"/>
          <w:lang w:eastAsia="en-GB"/>
        </w:rPr>
        <w:tab/>
      </w:r>
      <w:r w:rsidRPr="00336227">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_Toc155372111 \h </w:instrText>
      </w:r>
      <w:r>
        <w:rPr>
          <w:noProof/>
        </w:rPr>
      </w:r>
      <w:r>
        <w:rPr>
          <w:noProof/>
        </w:rPr>
        <w:fldChar w:fldCharType="separate"/>
      </w:r>
      <w:r>
        <w:rPr>
          <w:noProof/>
        </w:rPr>
        <w:t>259</w:t>
      </w:r>
      <w:r>
        <w:rPr>
          <w:noProof/>
        </w:rPr>
        <w:fldChar w:fldCharType="end"/>
      </w:r>
    </w:p>
    <w:p w14:paraId="0BF23F68" w14:textId="4B5CEEF3" w:rsidR="005264A4" w:rsidRDefault="005264A4">
      <w:pPr>
        <w:pStyle w:val="TOC4"/>
        <w:rPr>
          <w:rFonts w:asciiTheme="minorHAnsi" w:eastAsiaTheme="minorEastAsia" w:hAnsiTheme="minorHAnsi" w:cstheme="minorBidi"/>
          <w:noProof/>
          <w:sz w:val="22"/>
          <w:szCs w:val="22"/>
          <w:lang w:eastAsia="en-GB"/>
        </w:rPr>
      </w:pPr>
      <w:r>
        <w:rPr>
          <w:noProof/>
        </w:rPr>
        <w:t>8.2.14.3</w:t>
      </w:r>
      <w:r>
        <w:rPr>
          <w:rFonts w:asciiTheme="minorHAnsi" w:eastAsiaTheme="minorEastAsia" w:hAnsiTheme="minorHAnsi" w:cstheme="minorBidi"/>
          <w:noProof/>
          <w:sz w:val="22"/>
          <w:szCs w:val="22"/>
          <w:lang w:eastAsia="en-GB"/>
        </w:rPr>
        <w:tab/>
      </w:r>
      <w:r>
        <w:rPr>
          <w:noProof/>
        </w:rPr>
        <w:t xml:space="preserve">Reception of </w:t>
      </w:r>
      <w:r w:rsidRPr="00336227">
        <w:rPr>
          <w:noProof/>
          <w:lang w:val="en-US"/>
        </w:rPr>
        <w:t>5G ProSe public warning notification relay message</w:t>
      </w:r>
      <w:r>
        <w:rPr>
          <w:noProof/>
        </w:rPr>
        <w:tab/>
      </w:r>
      <w:r>
        <w:rPr>
          <w:noProof/>
        </w:rPr>
        <w:fldChar w:fldCharType="begin" w:fldLock="1"/>
      </w:r>
      <w:r>
        <w:rPr>
          <w:noProof/>
        </w:rPr>
        <w:instrText xml:space="preserve"> PAGEREF _Toc155372112 \h </w:instrText>
      </w:r>
      <w:r>
        <w:rPr>
          <w:noProof/>
        </w:rPr>
      </w:r>
      <w:r>
        <w:rPr>
          <w:noProof/>
        </w:rPr>
        <w:fldChar w:fldCharType="separate"/>
      </w:r>
      <w:r>
        <w:rPr>
          <w:noProof/>
        </w:rPr>
        <w:t>259</w:t>
      </w:r>
      <w:r>
        <w:rPr>
          <w:noProof/>
        </w:rPr>
        <w:fldChar w:fldCharType="end"/>
      </w:r>
    </w:p>
    <w:p w14:paraId="67772AE8" w14:textId="733A9C9C" w:rsidR="005264A4" w:rsidRDefault="005264A4">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Multi-path communication via a PDU session and via 5G ProSe UE-to-network relay</w:t>
      </w:r>
      <w:r>
        <w:rPr>
          <w:noProof/>
        </w:rPr>
        <w:tab/>
      </w:r>
      <w:r>
        <w:rPr>
          <w:noProof/>
        </w:rPr>
        <w:fldChar w:fldCharType="begin" w:fldLock="1"/>
      </w:r>
      <w:r>
        <w:rPr>
          <w:noProof/>
        </w:rPr>
        <w:instrText xml:space="preserve"> PAGEREF _Toc155372113 \h </w:instrText>
      </w:r>
      <w:r>
        <w:rPr>
          <w:noProof/>
        </w:rPr>
      </w:r>
      <w:r>
        <w:rPr>
          <w:noProof/>
        </w:rPr>
        <w:fldChar w:fldCharType="separate"/>
      </w:r>
      <w:r>
        <w:rPr>
          <w:noProof/>
        </w:rPr>
        <w:t>260</w:t>
      </w:r>
      <w:r>
        <w:rPr>
          <w:noProof/>
        </w:rPr>
        <w:fldChar w:fldCharType="end"/>
      </w:r>
    </w:p>
    <w:p w14:paraId="61B5F3F9" w14:textId="4AB69CA0"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_Toc155372114 \h </w:instrText>
      </w:r>
      <w:r>
        <w:rPr>
          <w:noProof/>
        </w:rPr>
      </w:r>
      <w:r>
        <w:rPr>
          <w:noProof/>
        </w:rPr>
        <w:fldChar w:fldCharType="separate"/>
      </w:r>
      <w:r>
        <w:rPr>
          <w:noProof/>
        </w:rPr>
        <w:t>260</w:t>
      </w:r>
      <w:r>
        <w:rPr>
          <w:noProof/>
        </w:rPr>
        <w:fldChar w:fldCharType="end"/>
      </w:r>
    </w:p>
    <w:p w14:paraId="1C5D94AA" w14:textId="64761AFE"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8.2.15.2</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_Toc155372115 \h </w:instrText>
      </w:r>
      <w:r>
        <w:rPr>
          <w:noProof/>
        </w:rPr>
      </w:r>
      <w:r>
        <w:rPr>
          <w:noProof/>
        </w:rPr>
        <w:fldChar w:fldCharType="separate"/>
      </w:r>
      <w:r>
        <w:rPr>
          <w:noProof/>
        </w:rPr>
        <w:t>260</w:t>
      </w:r>
      <w:r>
        <w:rPr>
          <w:noProof/>
        </w:rPr>
        <w:fldChar w:fldCharType="end"/>
      </w:r>
    </w:p>
    <w:p w14:paraId="4D1D053D" w14:textId="6197968B"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8.2.15.3</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_Toc155372116 \h </w:instrText>
      </w:r>
      <w:r>
        <w:rPr>
          <w:noProof/>
        </w:rPr>
      </w:r>
      <w:r>
        <w:rPr>
          <w:noProof/>
        </w:rPr>
        <w:fldChar w:fldCharType="separate"/>
      </w:r>
      <w:r>
        <w:rPr>
          <w:noProof/>
        </w:rPr>
        <w:t>260</w:t>
      </w:r>
      <w:r>
        <w:rPr>
          <w:noProof/>
        </w:rPr>
        <w:fldChar w:fldCharType="end"/>
      </w:r>
    </w:p>
    <w:p w14:paraId="6D5ED9F0" w14:textId="6173B2CE" w:rsidR="005264A4" w:rsidRDefault="005264A4">
      <w:pPr>
        <w:pStyle w:val="TOC1"/>
        <w:rPr>
          <w:rFonts w:asciiTheme="minorHAnsi" w:eastAsiaTheme="minorEastAsia" w:hAnsiTheme="minorHAnsi" w:cstheme="minorBidi"/>
          <w:noProof/>
          <w:szCs w:val="22"/>
          <w:lang w:eastAsia="en-GB"/>
        </w:rPr>
      </w:pPr>
      <w:r w:rsidRPr="00336227">
        <w:rPr>
          <w:rFonts w:eastAsiaTheme="minorEastAsia"/>
          <w:noProof/>
          <w:lang w:eastAsia="zh-CN"/>
        </w:rPr>
        <w:t>8a</w:t>
      </w:r>
      <w:r>
        <w:rPr>
          <w:rFonts w:asciiTheme="minorHAnsi" w:eastAsiaTheme="minorEastAsia" w:hAnsiTheme="minorHAnsi" w:cstheme="minorBidi"/>
          <w:noProof/>
          <w:szCs w:val="22"/>
          <w:lang w:eastAsia="en-GB"/>
        </w:rPr>
        <w:tab/>
      </w:r>
      <w:r w:rsidRPr="00336227">
        <w:rPr>
          <w:rFonts w:eastAsiaTheme="minorEastAsia"/>
          <w:noProof/>
          <w:lang w:eastAsia="zh-CN"/>
        </w:rPr>
        <w:t>5G ProSe UE-to-UE relay</w:t>
      </w:r>
      <w:r>
        <w:rPr>
          <w:noProof/>
        </w:rPr>
        <w:tab/>
      </w:r>
      <w:r>
        <w:rPr>
          <w:noProof/>
        </w:rPr>
        <w:fldChar w:fldCharType="begin" w:fldLock="1"/>
      </w:r>
      <w:r>
        <w:rPr>
          <w:noProof/>
        </w:rPr>
        <w:instrText xml:space="preserve"> PAGEREF _Toc155372117 \h </w:instrText>
      </w:r>
      <w:r>
        <w:rPr>
          <w:noProof/>
        </w:rPr>
      </w:r>
      <w:r>
        <w:rPr>
          <w:noProof/>
        </w:rPr>
        <w:fldChar w:fldCharType="separate"/>
      </w:r>
      <w:r>
        <w:rPr>
          <w:noProof/>
        </w:rPr>
        <w:t>260</w:t>
      </w:r>
      <w:r>
        <w:rPr>
          <w:noProof/>
        </w:rPr>
        <w:fldChar w:fldCharType="end"/>
      </w:r>
    </w:p>
    <w:p w14:paraId="6ADBB1CA" w14:textId="14514699" w:rsidR="005264A4" w:rsidRDefault="005264A4">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_Toc155372118 \h </w:instrText>
      </w:r>
      <w:r>
        <w:rPr>
          <w:noProof/>
        </w:rPr>
      </w:r>
      <w:r>
        <w:rPr>
          <w:noProof/>
        </w:rPr>
        <w:fldChar w:fldCharType="separate"/>
      </w:r>
      <w:r>
        <w:rPr>
          <w:noProof/>
        </w:rPr>
        <w:t>260</w:t>
      </w:r>
      <w:r>
        <w:rPr>
          <w:noProof/>
        </w:rPr>
        <w:fldChar w:fldCharType="end"/>
      </w:r>
    </w:p>
    <w:p w14:paraId="094077EA" w14:textId="68299FFC" w:rsidR="005264A4" w:rsidRDefault="005264A4">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_Toc155372119 \h </w:instrText>
      </w:r>
      <w:r>
        <w:rPr>
          <w:noProof/>
        </w:rPr>
      </w:r>
      <w:r>
        <w:rPr>
          <w:noProof/>
        </w:rPr>
        <w:fldChar w:fldCharType="separate"/>
      </w:r>
      <w:r>
        <w:rPr>
          <w:noProof/>
        </w:rPr>
        <w:t>261</w:t>
      </w:r>
      <w:r>
        <w:rPr>
          <w:noProof/>
        </w:rPr>
        <w:fldChar w:fldCharType="end"/>
      </w:r>
    </w:p>
    <w:p w14:paraId="09450448" w14:textId="21AD22FE" w:rsidR="005264A4" w:rsidRDefault="005264A4">
      <w:pPr>
        <w:pStyle w:val="TOC3"/>
        <w:rPr>
          <w:rFonts w:asciiTheme="minorHAnsi" w:eastAsiaTheme="minorEastAsia" w:hAnsiTheme="minorHAnsi" w:cstheme="minorBidi"/>
          <w:noProof/>
          <w:sz w:val="22"/>
          <w:szCs w:val="22"/>
          <w:lang w:eastAsia="en-GB"/>
        </w:rPr>
      </w:pPr>
      <w:r>
        <w:rPr>
          <w:noProof/>
        </w:rPr>
        <w:t>8a.2.1</w:t>
      </w:r>
      <w:r>
        <w:rPr>
          <w:rFonts w:asciiTheme="minorHAnsi" w:eastAsiaTheme="minorEastAsia" w:hAnsiTheme="minorHAnsi" w:cstheme="minorBidi"/>
          <w:noProof/>
          <w:sz w:val="22"/>
          <w:szCs w:val="22"/>
          <w:lang w:eastAsia="en-GB"/>
        </w:rPr>
        <w:tab/>
      </w:r>
      <w:r>
        <w:rPr>
          <w:noProof/>
        </w:rPr>
        <w:t>5G ProSe UE-to-UE relay discovery over PC5 interface</w:t>
      </w:r>
      <w:r>
        <w:rPr>
          <w:noProof/>
        </w:rPr>
        <w:tab/>
      </w:r>
      <w:r>
        <w:rPr>
          <w:noProof/>
        </w:rPr>
        <w:fldChar w:fldCharType="begin" w:fldLock="1"/>
      </w:r>
      <w:r>
        <w:rPr>
          <w:noProof/>
        </w:rPr>
        <w:instrText xml:space="preserve"> PAGEREF _Toc155372120 \h </w:instrText>
      </w:r>
      <w:r>
        <w:rPr>
          <w:noProof/>
        </w:rPr>
      </w:r>
      <w:r>
        <w:rPr>
          <w:noProof/>
        </w:rPr>
        <w:fldChar w:fldCharType="separate"/>
      </w:r>
      <w:r>
        <w:rPr>
          <w:noProof/>
        </w:rPr>
        <w:t>261</w:t>
      </w:r>
      <w:r>
        <w:rPr>
          <w:noProof/>
        </w:rPr>
        <w:fldChar w:fldCharType="end"/>
      </w:r>
    </w:p>
    <w:p w14:paraId="37C20171" w14:textId="1B301277" w:rsidR="005264A4" w:rsidRDefault="005264A4">
      <w:pPr>
        <w:pStyle w:val="TOC4"/>
        <w:rPr>
          <w:rFonts w:asciiTheme="minorHAnsi" w:eastAsiaTheme="minorEastAsia" w:hAnsiTheme="minorHAnsi" w:cstheme="minorBidi"/>
          <w:noProof/>
          <w:sz w:val="22"/>
          <w:szCs w:val="22"/>
          <w:lang w:eastAsia="en-GB"/>
        </w:rPr>
      </w:pPr>
      <w:r>
        <w:rPr>
          <w:noProof/>
          <w:lang w:eastAsia="zh-CN"/>
        </w:rPr>
        <w:t>8a.2.1.1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_Toc155372121 \h </w:instrText>
      </w:r>
      <w:r>
        <w:rPr>
          <w:noProof/>
        </w:rPr>
      </w:r>
      <w:r>
        <w:rPr>
          <w:noProof/>
        </w:rPr>
        <w:fldChar w:fldCharType="separate"/>
      </w:r>
      <w:r>
        <w:rPr>
          <w:noProof/>
        </w:rPr>
        <w:t>261</w:t>
      </w:r>
      <w:r>
        <w:rPr>
          <w:noProof/>
        </w:rPr>
        <w:fldChar w:fldCharType="end"/>
      </w:r>
    </w:p>
    <w:p w14:paraId="28BE2A3D" w14:textId="3F6C4214" w:rsidR="005264A4" w:rsidRDefault="005264A4">
      <w:pPr>
        <w:pStyle w:val="TOC4"/>
        <w:rPr>
          <w:rFonts w:asciiTheme="minorHAnsi" w:eastAsiaTheme="minorEastAsia" w:hAnsiTheme="minorHAnsi" w:cstheme="minorBidi"/>
          <w:noProof/>
          <w:sz w:val="22"/>
          <w:szCs w:val="22"/>
          <w:lang w:eastAsia="en-GB"/>
        </w:rPr>
      </w:pPr>
      <w:r>
        <w:rPr>
          <w:noProof/>
          <w:lang w:eastAsia="zh-CN"/>
        </w:rPr>
        <w:t>8a.2.1.2</w:t>
      </w:r>
      <w:r>
        <w:rPr>
          <w:rFonts w:asciiTheme="minorHAnsi" w:eastAsiaTheme="minorEastAsia" w:hAnsiTheme="minorHAnsi" w:cstheme="minorBidi"/>
          <w:noProof/>
          <w:sz w:val="22"/>
          <w:szCs w:val="22"/>
          <w:lang w:eastAsia="en-GB"/>
        </w:rPr>
        <w:tab/>
      </w:r>
      <w:r>
        <w:rPr>
          <w:noProof/>
          <w:lang w:eastAsia="zh-CN"/>
        </w:rPr>
        <w:t>UE-to-UE relay discovery over PC5 interface with model A</w:t>
      </w:r>
      <w:r>
        <w:rPr>
          <w:noProof/>
        </w:rPr>
        <w:tab/>
      </w:r>
      <w:r>
        <w:rPr>
          <w:noProof/>
        </w:rPr>
        <w:fldChar w:fldCharType="begin" w:fldLock="1"/>
      </w:r>
      <w:r>
        <w:rPr>
          <w:noProof/>
        </w:rPr>
        <w:instrText xml:space="preserve"> PAGEREF _Toc155372122 \h </w:instrText>
      </w:r>
      <w:r>
        <w:rPr>
          <w:noProof/>
        </w:rPr>
      </w:r>
      <w:r>
        <w:rPr>
          <w:noProof/>
        </w:rPr>
        <w:fldChar w:fldCharType="separate"/>
      </w:r>
      <w:r>
        <w:rPr>
          <w:noProof/>
        </w:rPr>
        <w:t>262</w:t>
      </w:r>
      <w:r>
        <w:rPr>
          <w:noProof/>
        </w:rPr>
        <w:fldChar w:fldCharType="end"/>
      </w:r>
    </w:p>
    <w:p w14:paraId="22672600" w14:textId="67CDDB7E" w:rsidR="005264A4" w:rsidRDefault="005264A4">
      <w:pPr>
        <w:pStyle w:val="TOC5"/>
        <w:rPr>
          <w:rFonts w:asciiTheme="minorHAnsi" w:eastAsiaTheme="minorEastAsia" w:hAnsiTheme="minorHAnsi" w:cstheme="minorBidi"/>
          <w:noProof/>
          <w:sz w:val="22"/>
          <w:szCs w:val="22"/>
          <w:lang w:eastAsia="en-GB"/>
        </w:rPr>
      </w:pPr>
      <w:r>
        <w:rPr>
          <w:noProof/>
          <w:lang w:eastAsia="zh-CN"/>
        </w:rPr>
        <w:t>8a.2.1.2.1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_Toc155372123 \h </w:instrText>
      </w:r>
      <w:r>
        <w:rPr>
          <w:noProof/>
        </w:rPr>
      </w:r>
      <w:r>
        <w:rPr>
          <w:noProof/>
        </w:rPr>
        <w:fldChar w:fldCharType="separate"/>
      </w:r>
      <w:r>
        <w:rPr>
          <w:noProof/>
        </w:rPr>
        <w:t>262</w:t>
      </w:r>
      <w:r>
        <w:rPr>
          <w:noProof/>
        </w:rPr>
        <w:fldChar w:fldCharType="end"/>
      </w:r>
    </w:p>
    <w:p w14:paraId="6A299E8C" w14:textId="3DD2D338" w:rsidR="005264A4" w:rsidRDefault="005264A4">
      <w:pPr>
        <w:pStyle w:val="TOC5"/>
        <w:rPr>
          <w:rFonts w:asciiTheme="minorHAnsi" w:eastAsiaTheme="minorEastAsia" w:hAnsiTheme="minorHAnsi" w:cstheme="minorBidi"/>
          <w:noProof/>
          <w:sz w:val="22"/>
          <w:szCs w:val="22"/>
          <w:lang w:eastAsia="en-GB"/>
        </w:rPr>
      </w:pPr>
      <w:r>
        <w:rPr>
          <w:noProof/>
          <w:lang w:eastAsia="zh-CN"/>
        </w:rPr>
        <w:t>8a.2.1.2.2</w:t>
      </w:r>
      <w:r>
        <w:rPr>
          <w:rFonts w:asciiTheme="minorHAnsi" w:eastAsiaTheme="minorEastAsia" w:hAnsiTheme="minorHAnsi" w:cstheme="minorBidi"/>
          <w:noProof/>
          <w:sz w:val="22"/>
          <w:szCs w:val="22"/>
          <w:lang w:eastAsia="en-GB"/>
        </w:rPr>
        <w:tab/>
      </w:r>
      <w:r>
        <w:rPr>
          <w:noProof/>
          <w:lang w:eastAsia="zh-CN"/>
        </w:rPr>
        <w:t>Announcing UE relay discovery for UE-to-UE relay discovery</w:t>
      </w:r>
      <w:r>
        <w:rPr>
          <w:noProof/>
        </w:rPr>
        <w:tab/>
      </w:r>
      <w:r>
        <w:rPr>
          <w:noProof/>
        </w:rPr>
        <w:fldChar w:fldCharType="begin" w:fldLock="1"/>
      </w:r>
      <w:r>
        <w:rPr>
          <w:noProof/>
        </w:rPr>
        <w:instrText xml:space="preserve"> PAGEREF _Toc155372124 \h </w:instrText>
      </w:r>
      <w:r>
        <w:rPr>
          <w:noProof/>
        </w:rPr>
      </w:r>
      <w:r>
        <w:rPr>
          <w:noProof/>
        </w:rPr>
        <w:fldChar w:fldCharType="separate"/>
      </w:r>
      <w:r>
        <w:rPr>
          <w:noProof/>
        </w:rPr>
        <w:t>262</w:t>
      </w:r>
      <w:r>
        <w:rPr>
          <w:noProof/>
        </w:rPr>
        <w:fldChar w:fldCharType="end"/>
      </w:r>
    </w:p>
    <w:p w14:paraId="59B444D0" w14:textId="69E8A508" w:rsidR="005264A4" w:rsidRDefault="005264A4">
      <w:pPr>
        <w:pStyle w:val="TOC6"/>
        <w:rPr>
          <w:rFonts w:asciiTheme="minorHAnsi" w:eastAsiaTheme="minorEastAsia" w:hAnsiTheme="minorHAnsi" w:cstheme="minorBidi"/>
          <w:noProof/>
          <w:sz w:val="22"/>
          <w:szCs w:val="22"/>
          <w:lang w:eastAsia="en-GB"/>
        </w:rPr>
      </w:pPr>
      <w:r>
        <w:rPr>
          <w:noProof/>
          <w:lang w:eastAsia="zh-CN"/>
        </w:rPr>
        <w:t>8a.2.1.2.2.1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_Toc155372125 \h </w:instrText>
      </w:r>
      <w:r>
        <w:rPr>
          <w:noProof/>
        </w:rPr>
      </w:r>
      <w:r>
        <w:rPr>
          <w:noProof/>
        </w:rPr>
        <w:fldChar w:fldCharType="separate"/>
      </w:r>
      <w:r>
        <w:rPr>
          <w:noProof/>
        </w:rPr>
        <w:t>262</w:t>
      </w:r>
      <w:r>
        <w:rPr>
          <w:noProof/>
        </w:rPr>
        <w:fldChar w:fldCharType="end"/>
      </w:r>
    </w:p>
    <w:p w14:paraId="73C0C53D" w14:textId="5C634621" w:rsidR="005264A4" w:rsidRDefault="005264A4">
      <w:pPr>
        <w:pStyle w:val="TOC6"/>
        <w:rPr>
          <w:rFonts w:asciiTheme="minorHAnsi" w:eastAsiaTheme="minorEastAsia" w:hAnsiTheme="minorHAnsi" w:cstheme="minorBidi"/>
          <w:noProof/>
          <w:sz w:val="22"/>
          <w:szCs w:val="22"/>
          <w:lang w:eastAsia="en-GB"/>
        </w:rPr>
      </w:pPr>
      <w:r>
        <w:rPr>
          <w:noProof/>
          <w:lang w:eastAsia="zh-CN"/>
        </w:rPr>
        <w:t>8a.2.1.2.2.2</w:t>
      </w:r>
      <w:r>
        <w:rPr>
          <w:rFonts w:asciiTheme="minorHAnsi" w:eastAsiaTheme="minorEastAsia" w:hAnsiTheme="minorHAnsi" w:cstheme="minorBidi"/>
          <w:noProof/>
          <w:sz w:val="22"/>
          <w:szCs w:val="22"/>
          <w:lang w:eastAsia="en-GB"/>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_Toc155372126 \h </w:instrText>
      </w:r>
      <w:r>
        <w:rPr>
          <w:noProof/>
        </w:rPr>
      </w:r>
      <w:r>
        <w:rPr>
          <w:noProof/>
        </w:rPr>
        <w:fldChar w:fldCharType="separate"/>
      </w:r>
      <w:r>
        <w:rPr>
          <w:noProof/>
        </w:rPr>
        <w:t>262</w:t>
      </w:r>
      <w:r>
        <w:rPr>
          <w:noProof/>
        </w:rPr>
        <w:fldChar w:fldCharType="end"/>
      </w:r>
    </w:p>
    <w:p w14:paraId="455BA1A8" w14:textId="649B33AF" w:rsidR="005264A4" w:rsidRDefault="005264A4">
      <w:pPr>
        <w:pStyle w:val="TOC6"/>
        <w:rPr>
          <w:rFonts w:asciiTheme="minorHAnsi" w:eastAsiaTheme="minorEastAsia" w:hAnsiTheme="minorHAnsi" w:cstheme="minorBidi"/>
          <w:noProof/>
          <w:sz w:val="22"/>
          <w:szCs w:val="22"/>
          <w:lang w:eastAsia="en-GB"/>
        </w:rPr>
      </w:pPr>
      <w:r>
        <w:rPr>
          <w:noProof/>
          <w:lang w:eastAsia="zh-CN"/>
        </w:rPr>
        <w:t>8a.2.1.2.2.3</w:t>
      </w:r>
      <w:r>
        <w:rPr>
          <w:rFonts w:asciiTheme="minorHAnsi" w:eastAsiaTheme="minorEastAsia" w:hAnsiTheme="minorHAnsi" w:cstheme="minorBidi"/>
          <w:noProof/>
          <w:sz w:val="22"/>
          <w:szCs w:val="22"/>
          <w:lang w:eastAsia="en-GB"/>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_Toc155372127 \h </w:instrText>
      </w:r>
      <w:r>
        <w:rPr>
          <w:noProof/>
        </w:rPr>
      </w:r>
      <w:r>
        <w:rPr>
          <w:noProof/>
        </w:rPr>
        <w:fldChar w:fldCharType="separate"/>
      </w:r>
      <w:r>
        <w:rPr>
          <w:noProof/>
        </w:rPr>
        <w:t>264</w:t>
      </w:r>
      <w:r>
        <w:rPr>
          <w:noProof/>
        </w:rPr>
        <w:fldChar w:fldCharType="end"/>
      </w:r>
    </w:p>
    <w:p w14:paraId="67558478" w14:textId="0D9C5FDC" w:rsidR="005264A4" w:rsidRDefault="005264A4">
      <w:pPr>
        <w:pStyle w:val="TOC5"/>
        <w:rPr>
          <w:rFonts w:asciiTheme="minorHAnsi" w:eastAsiaTheme="minorEastAsia" w:hAnsiTheme="minorHAnsi" w:cstheme="minorBidi"/>
          <w:noProof/>
          <w:sz w:val="22"/>
          <w:szCs w:val="22"/>
          <w:lang w:eastAsia="en-GB"/>
        </w:rPr>
      </w:pPr>
      <w:r>
        <w:rPr>
          <w:noProof/>
          <w:lang w:eastAsia="zh-CN"/>
        </w:rPr>
        <w:t>8a.2.1.2.3</w:t>
      </w:r>
      <w:r>
        <w:rPr>
          <w:rFonts w:asciiTheme="minorHAnsi" w:eastAsiaTheme="minorEastAsia" w:hAnsiTheme="minorHAnsi" w:cstheme="minorBidi"/>
          <w:noProof/>
          <w:sz w:val="22"/>
          <w:szCs w:val="22"/>
          <w:lang w:eastAsia="en-GB"/>
        </w:rPr>
        <w:tab/>
      </w:r>
      <w:r>
        <w:rPr>
          <w:noProof/>
          <w:lang w:eastAsia="zh-CN"/>
        </w:rPr>
        <w:t>Monitoring UE relay discovery for UE-to-UE relay discovery</w:t>
      </w:r>
      <w:r>
        <w:rPr>
          <w:noProof/>
        </w:rPr>
        <w:tab/>
      </w:r>
      <w:r>
        <w:rPr>
          <w:noProof/>
        </w:rPr>
        <w:fldChar w:fldCharType="begin" w:fldLock="1"/>
      </w:r>
      <w:r>
        <w:rPr>
          <w:noProof/>
        </w:rPr>
        <w:instrText xml:space="preserve"> PAGEREF _Toc155372128 \h </w:instrText>
      </w:r>
      <w:r>
        <w:rPr>
          <w:noProof/>
        </w:rPr>
      </w:r>
      <w:r>
        <w:rPr>
          <w:noProof/>
        </w:rPr>
        <w:fldChar w:fldCharType="separate"/>
      </w:r>
      <w:r>
        <w:rPr>
          <w:noProof/>
        </w:rPr>
        <w:t>264</w:t>
      </w:r>
      <w:r>
        <w:rPr>
          <w:noProof/>
        </w:rPr>
        <w:fldChar w:fldCharType="end"/>
      </w:r>
    </w:p>
    <w:p w14:paraId="56C7D2A6" w14:textId="672C06A8" w:rsidR="005264A4" w:rsidRDefault="005264A4">
      <w:pPr>
        <w:pStyle w:val="TOC6"/>
        <w:rPr>
          <w:rFonts w:asciiTheme="minorHAnsi" w:eastAsiaTheme="minorEastAsia" w:hAnsiTheme="minorHAnsi" w:cstheme="minorBidi"/>
          <w:noProof/>
          <w:sz w:val="22"/>
          <w:szCs w:val="22"/>
          <w:lang w:eastAsia="en-GB"/>
        </w:rPr>
      </w:pPr>
      <w:r>
        <w:rPr>
          <w:noProof/>
          <w:lang w:eastAsia="zh-CN"/>
        </w:rPr>
        <w:t>8a.2.1.2.3.1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_Toc155372129 \h </w:instrText>
      </w:r>
      <w:r>
        <w:rPr>
          <w:noProof/>
        </w:rPr>
      </w:r>
      <w:r>
        <w:rPr>
          <w:noProof/>
        </w:rPr>
        <w:fldChar w:fldCharType="separate"/>
      </w:r>
      <w:r>
        <w:rPr>
          <w:noProof/>
        </w:rPr>
        <w:t>264</w:t>
      </w:r>
      <w:r>
        <w:rPr>
          <w:noProof/>
        </w:rPr>
        <w:fldChar w:fldCharType="end"/>
      </w:r>
    </w:p>
    <w:p w14:paraId="4AE90917" w14:textId="6F8DDA71" w:rsidR="005264A4" w:rsidRDefault="005264A4">
      <w:pPr>
        <w:pStyle w:val="TOC6"/>
        <w:rPr>
          <w:rFonts w:asciiTheme="minorHAnsi" w:eastAsiaTheme="minorEastAsia" w:hAnsiTheme="minorHAnsi" w:cstheme="minorBidi"/>
          <w:noProof/>
          <w:sz w:val="22"/>
          <w:szCs w:val="22"/>
          <w:lang w:eastAsia="en-GB"/>
        </w:rPr>
      </w:pPr>
      <w:r>
        <w:rPr>
          <w:noProof/>
          <w:lang w:eastAsia="zh-CN"/>
        </w:rPr>
        <w:t>8a.2.1.2.3.2</w:t>
      </w:r>
      <w:r>
        <w:rPr>
          <w:rFonts w:asciiTheme="minorHAnsi" w:eastAsiaTheme="minorEastAsia" w:hAnsiTheme="minorHAnsi" w:cstheme="minorBidi"/>
          <w:noProof/>
          <w:sz w:val="22"/>
          <w:szCs w:val="22"/>
          <w:lang w:eastAsia="en-GB"/>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_Toc155372130 \h </w:instrText>
      </w:r>
      <w:r>
        <w:rPr>
          <w:noProof/>
        </w:rPr>
      </w:r>
      <w:r>
        <w:rPr>
          <w:noProof/>
        </w:rPr>
        <w:fldChar w:fldCharType="separate"/>
      </w:r>
      <w:r>
        <w:rPr>
          <w:noProof/>
        </w:rPr>
        <w:t>264</w:t>
      </w:r>
      <w:r>
        <w:rPr>
          <w:noProof/>
        </w:rPr>
        <w:fldChar w:fldCharType="end"/>
      </w:r>
    </w:p>
    <w:p w14:paraId="690E8893" w14:textId="22CBB5F3" w:rsidR="005264A4" w:rsidRDefault="005264A4">
      <w:pPr>
        <w:pStyle w:val="TOC6"/>
        <w:rPr>
          <w:rFonts w:asciiTheme="minorHAnsi" w:eastAsiaTheme="minorEastAsia" w:hAnsiTheme="minorHAnsi" w:cstheme="minorBidi"/>
          <w:noProof/>
          <w:sz w:val="22"/>
          <w:szCs w:val="22"/>
          <w:lang w:eastAsia="en-GB"/>
        </w:rPr>
      </w:pPr>
      <w:r>
        <w:rPr>
          <w:noProof/>
          <w:lang w:eastAsia="zh-CN"/>
        </w:rPr>
        <w:t>8a.2.1.2.3.3</w:t>
      </w:r>
      <w:r>
        <w:rPr>
          <w:rFonts w:asciiTheme="minorHAnsi" w:eastAsiaTheme="minorEastAsia" w:hAnsiTheme="minorHAnsi" w:cstheme="minorBidi"/>
          <w:noProof/>
          <w:sz w:val="22"/>
          <w:szCs w:val="22"/>
          <w:lang w:eastAsia="en-GB"/>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_Toc155372131 \h </w:instrText>
      </w:r>
      <w:r>
        <w:rPr>
          <w:noProof/>
        </w:rPr>
      </w:r>
      <w:r>
        <w:rPr>
          <w:noProof/>
        </w:rPr>
        <w:fldChar w:fldCharType="separate"/>
      </w:r>
      <w:r>
        <w:rPr>
          <w:noProof/>
        </w:rPr>
        <w:t>266</w:t>
      </w:r>
      <w:r>
        <w:rPr>
          <w:noProof/>
        </w:rPr>
        <w:fldChar w:fldCharType="end"/>
      </w:r>
    </w:p>
    <w:p w14:paraId="6D9A6BB5" w14:textId="17CCABE3"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lang w:eastAsia="zh-CN"/>
        </w:rPr>
        <w:t>8a.2.1.3</w:t>
      </w:r>
      <w:r>
        <w:rPr>
          <w:rFonts w:asciiTheme="minorHAnsi" w:eastAsiaTheme="minorEastAsia" w:hAnsiTheme="minorHAnsi" w:cstheme="minorBidi"/>
          <w:noProof/>
          <w:sz w:val="22"/>
          <w:szCs w:val="22"/>
          <w:lang w:eastAsia="en-GB"/>
        </w:rPr>
        <w:tab/>
      </w:r>
      <w:r w:rsidRPr="00336227">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_Toc155372132 \h </w:instrText>
      </w:r>
      <w:r>
        <w:rPr>
          <w:noProof/>
        </w:rPr>
      </w:r>
      <w:r>
        <w:rPr>
          <w:noProof/>
        </w:rPr>
        <w:fldChar w:fldCharType="separate"/>
      </w:r>
      <w:r>
        <w:rPr>
          <w:noProof/>
        </w:rPr>
        <w:t>266</w:t>
      </w:r>
      <w:r>
        <w:rPr>
          <w:noProof/>
        </w:rPr>
        <w:fldChar w:fldCharType="end"/>
      </w:r>
    </w:p>
    <w:p w14:paraId="5822E5B4" w14:textId="708A0664"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_Toc155372133 \h </w:instrText>
      </w:r>
      <w:r>
        <w:rPr>
          <w:noProof/>
        </w:rPr>
      </w:r>
      <w:r>
        <w:rPr>
          <w:noProof/>
        </w:rPr>
        <w:fldChar w:fldCharType="separate"/>
      </w:r>
      <w:r>
        <w:rPr>
          <w:noProof/>
        </w:rPr>
        <w:t>266</w:t>
      </w:r>
      <w:r>
        <w:rPr>
          <w:noProof/>
        </w:rPr>
        <w:fldChar w:fldCharType="end"/>
      </w:r>
    </w:p>
    <w:p w14:paraId="4DD31A68" w14:textId="2B9C0B0B"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2</w:t>
      </w:r>
      <w:r>
        <w:rPr>
          <w:rFonts w:asciiTheme="minorHAnsi" w:eastAsiaTheme="minorEastAsia" w:hAnsiTheme="minorHAnsi" w:cstheme="minorBidi"/>
          <w:noProof/>
          <w:sz w:val="22"/>
          <w:szCs w:val="22"/>
          <w:lang w:eastAsia="en-GB"/>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_Toc155372134 \h </w:instrText>
      </w:r>
      <w:r>
        <w:rPr>
          <w:noProof/>
        </w:rPr>
      </w:r>
      <w:r>
        <w:rPr>
          <w:noProof/>
        </w:rPr>
        <w:fldChar w:fldCharType="separate"/>
      </w:r>
      <w:r>
        <w:rPr>
          <w:noProof/>
        </w:rPr>
        <w:t>266</w:t>
      </w:r>
      <w:r>
        <w:rPr>
          <w:noProof/>
        </w:rPr>
        <w:fldChar w:fldCharType="end"/>
      </w:r>
    </w:p>
    <w:p w14:paraId="36A8F6D3" w14:textId="72680ADE"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_Toc155372135 \h </w:instrText>
      </w:r>
      <w:r>
        <w:rPr>
          <w:noProof/>
        </w:rPr>
      </w:r>
      <w:r>
        <w:rPr>
          <w:noProof/>
        </w:rPr>
        <w:fldChar w:fldCharType="separate"/>
      </w:r>
      <w:r>
        <w:rPr>
          <w:noProof/>
        </w:rPr>
        <w:t>266</w:t>
      </w:r>
      <w:r>
        <w:rPr>
          <w:noProof/>
        </w:rPr>
        <w:fldChar w:fldCharType="end"/>
      </w:r>
    </w:p>
    <w:p w14:paraId="0B11DDD7" w14:textId="7FE16CC5"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Discoverer end UE procedure for UE-to-UE relay discovery initiation</w:t>
      </w:r>
      <w:r>
        <w:rPr>
          <w:noProof/>
        </w:rPr>
        <w:tab/>
      </w:r>
      <w:r>
        <w:rPr>
          <w:noProof/>
        </w:rPr>
        <w:fldChar w:fldCharType="begin" w:fldLock="1"/>
      </w:r>
      <w:r>
        <w:rPr>
          <w:noProof/>
        </w:rPr>
        <w:instrText xml:space="preserve"> PAGEREF _Toc155372136 \h </w:instrText>
      </w:r>
      <w:r>
        <w:rPr>
          <w:noProof/>
        </w:rPr>
      </w:r>
      <w:r>
        <w:rPr>
          <w:noProof/>
        </w:rPr>
        <w:fldChar w:fldCharType="separate"/>
      </w:r>
      <w:r>
        <w:rPr>
          <w:noProof/>
        </w:rPr>
        <w:t>266</w:t>
      </w:r>
      <w:r>
        <w:rPr>
          <w:noProof/>
        </w:rPr>
        <w:fldChar w:fldCharType="end"/>
      </w:r>
    </w:p>
    <w:p w14:paraId="477824C5" w14:textId="47F2508C"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Discoverer end UE procedure for UE-to-UE relay discovery completion</w:t>
      </w:r>
      <w:r>
        <w:rPr>
          <w:noProof/>
        </w:rPr>
        <w:tab/>
      </w:r>
      <w:r>
        <w:rPr>
          <w:noProof/>
        </w:rPr>
        <w:fldChar w:fldCharType="begin" w:fldLock="1"/>
      </w:r>
      <w:r>
        <w:rPr>
          <w:noProof/>
        </w:rPr>
        <w:instrText xml:space="preserve"> PAGEREF _Toc155372137 \h </w:instrText>
      </w:r>
      <w:r>
        <w:rPr>
          <w:noProof/>
        </w:rPr>
      </w:r>
      <w:r>
        <w:rPr>
          <w:noProof/>
        </w:rPr>
        <w:fldChar w:fldCharType="separate"/>
      </w:r>
      <w:r>
        <w:rPr>
          <w:noProof/>
        </w:rPr>
        <w:t>270</w:t>
      </w:r>
      <w:r>
        <w:rPr>
          <w:noProof/>
        </w:rPr>
        <w:fldChar w:fldCharType="end"/>
      </w:r>
    </w:p>
    <w:p w14:paraId="67278516" w14:textId="3972F301"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_Toc155372138 \h </w:instrText>
      </w:r>
      <w:r>
        <w:rPr>
          <w:noProof/>
        </w:rPr>
      </w:r>
      <w:r>
        <w:rPr>
          <w:noProof/>
        </w:rPr>
        <w:fldChar w:fldCharType="separate"/>
      </w:r>
      <w:r>
        <w:rPr>
          <w:noProof/>
        </w:rPr>
        <w:t>270</w:t>
      </w:r>
      <w:r>
        <w:rPr>
          <w:noProof/>
        </w:rPr>
        <w:fldChar w:fldCharType="end"/>
      </w:r>
    </w:p>
    <w:p w14:paraId="72298FEE" w14:textId="3C4CB4A0"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_Toc155372139 \h </w:instrText>
      </w:r>
      <w:r>
        <w:rPr>
          <w:noProof/>
        </w:rPr>
      </w:r>
      <w:r>
        <w:rPr>
          <w:noProof/>
        </w:rPr>
        <w:fldChar w:fldCharType="separate"/>
      </w:r>
      <w:r>
        <w:rPr>
          <w:noProof/>
        </w:rPr>
        <w:t>270</w:t>
      </w:r>
      <w:r>
        <w:rPr>
          <w:noProof/>
        </w:rPr>
        <w:fldChar w:fldCharType="end"/>
      </w:r>
    </w:p>
    <w:p w14:paraId="3F838FBA" w14:textId="6C24075E"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_Toc155372140 \h </w:instrText>
      </w:r>
      <w:r>
        <w:rPr>
          <w:noProof/>
        </w:rPr>
      </w:r>
      <w:r>
        <w:rPr>
          <w:noProof/>
        </w:rPr>
        <w:fldChar w:fldCharType="separate"/>
      </w:r>
      <w:r>
        <w:rPr>
          <w:noProof/>
        </w:rPr>
        <w:t>270</w:t>
      </w:r>
      <w:r>
        <w:rPr>
          <w:noProof/>
        </w:rPr>
        <w:fldChar w:fldCharType="end"/>
      </w:r>
    </w:p>
    <w:p w14:paraId="352DAC8F" w14:textId="14C57A4A"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_Toc155372141 \h </w:instrText>
      </w:r>
      <w:r>
        <w:rPr>
          <w:noProof/>
        </w:rPr>
      </w:r>
      <w:r>
        <w:rPr>
          <w:noProof/>
        </w:rPr>
        <w:fldChar w:fldCharType="separate"/>
      </w:r>
      <w:r>
        <w:rPr>
          <w:noProof/>
        </w:rPr>
        <w:t>273</w:t>
      </w:r>
      <w:r>
        <w:rPr>
          <w:noProof/>
        </w:rPr>
        <w:fldChar w:fldCharType="end"/>
      </w:r>
    </w:p>
    <w:p w14:paraId="3441C98F" w14:textId="2F7982E5"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4</w:t>
      </w:r>
      <w:r>
        <w:rPr>
          <w:rFonts w:asciiTheme="minorHAnsi" w:eastAsiaTheme="minorEastAsia" w:hAnsiTheme="minorHAnsi" w:cstheme="minorBidi"/>
          <w:noProof/>
          <w:sz w:val="22"/>
          <w:szCs w:val="22"/>
          <w:lang w:eastAsia="en-GB"/>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_Toc155372142 \h </w:instrText>
      </w:r>
      <w:r>
        <w:rPr>
          <w:noProof/>
        </w:rPr>
      </w:r>
      <w:r>
        <w:rPr>
          <w:noProof/>
        </w:rPr>
        <w:fldChar w:fldCharType="separate"/>
      </w:r>
      <w:r>
        <w:rPr>
          <w:noProof/>
        </w:rPr>
        <w:t>274</w:t>
      </w:r>
      <w:r>
        <w:rPr>
          <w:noProof/>
        </w:rPr>
        <w:fldChar w:fldCharType="end"/>
      </w:r>
    </w:p>
    <w:p w14:paraId="5ADE4418" w14:textId="71DCC003"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_Toc155372143 \h </w:instrText>
      </w:r>
      <w:r>
        <w:rPr>
          <w:noProof/>
        </w:rPr>
      </w:r>
      <w:r>
        <w:rPr>
          <w:noProof/>
        </w:rPr>
        <w:fldChar w:fldCharType="separate"/>
      </w:r>
      <w:r>
        <w:rPr>
          <w:noProof/>
        </w:rPr>
        <w:t>274</w:t>
      </w:r>
      <w:r>
        <w:rPr>
          <w:noProof/>
        </w:rPr>
        <w:fldChar w:fldCharType="end"/>
      </w:r>
    </w:p>
    <w:p w14:paraId="1BE7420F" w14:textId="0AC6CBE0"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Discoveree end UE procedure for UE-to-UE relay discovery initiation</w:t>
      </w:r>
      <w:r>
        <w:rPr>
          <w:noProof/>
        </w:rPr>
        <w:tab/>
      </w:r>
      <w:r>
        <w:rPr>
          <w:noProof/>
        </w:rPr>
        <w:fldChar w:fldCharType="begin" w:fldLock="1"/>
      </w:r>
      <w:r>
        <w:rPr>
          <w:noProof/>
        </w:rPr>
        <w:instrText xml:space="preserve"> PAGEREF _Toc155372144 \h </w:instrText>
      </w:r>
      <w:r>
        <w:rPr>
          <w:noProof/>
        </w:rPr>
      </w:r>
      <w:r>
        <w:rPr>
          <w:noProof/>
        </w:rPr>
        <w:fldChar w:fldCharType="separate"/>
      </w:r>
      <w:r>
        <w:rPr>
          <w:noProof/>
        </w:rPr>
        <w:t>274</w:t>
      </w:r>
      <w:r>
        <w:rPr>
          <w:noProof/>
        </w:rPr>
        <w:fldChar w:fldCharType="end"/>
      </w:r>
    </w:p>
    <w:p w14:paraId="11DDFE29" w14:textId="12C5A344"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Discoveree end UE procedure for UE-to-UE relay discovery completion</w:t>
      </w:r>
      <w:r>
        <w:rPr>
          <w:noProof/>
        </w:rPr>
        <w:tab/>
      </w:r>
      <w:r>
        <w:rPr>
          <w:noProof/>
        </w:rPr>
        <w:fldChar w:fldCharType="begin" w:fldLock="1"/>
      </w:r>
      <w:r>
        <w:rPr>
          <w:noProof/>
        </w:rPr>
        <w:instrText xml:space="preserve"> PAGEREF _Toc155372145 \h </w:instrText>
      </w:r>
      <w:r>
        <w:rPr>
          <w:noProof/>
        </w:rPr>
      </w:r>
      <w:r>
        <w:rPr>
          <w:noProof/>
        </w:rPr>
        <w:fldChar w:fldCharType="separate"/>
      </w:r>
      <w:r>
        <w:rPr>
          <w:noProof/>
        </w:rPr>
        <w:t>276</w:t>
      </w:r>
      <w:r>
        <w:rPr>
          <w:noProof/>
        </w:rPr>
        <w:fldChar w:fldCharType="end"/>
      </w:r>
    </w:p>
    <w:p w14:paraId="0C6C3407" w14:textId="539C8C09" w:rsidR="005264A4" w:rsidRDefault="005264A4">
      <w:pPr>
        <w:pStyle w:val="TOC3"/>
        <w:rPr>
          <w:rFonts w:asciiTheme="minorHAnsi" w:eastAsiaTheme="minorEastAsia" w:hAnsiTheme="minorHAnsi" w:cstheme="minorBidi"/>
          <w:noProof/>
          <w:sz w:val="22"/>
          <w:szCs w:val="22"/>
          <w:lang w:eastAsia="en-GB"/>
        </w:rPr>
      </w:pPr>
      <w:r>
        <w:rPr>
          <w:noProof/>
        </w:rPr>
        <w:t>8a.2.2</w:t>
      </w:r>
      <w:r>
        <w:rPr>
          <w:rFonts w:asciiTheme="minorHAnsi" w:eastAsiaTheme="minorEastAsia" w:hAnsiTheme="minorHAnsi" w:cstheme="minorBidi"/>
          <w:noProof/>
          <w:sz w:val="22"/>
          <w:szCs w:val="22"/>
          <w:lang w:eastAsia="en-GB"/>
        </w:rPr>
        <w:tab/>
      </w:r>
      <w:r>
        <w:rPr>
          <w:noProof/>
        </w:rPr>
        <w:t>5G ProSe UE-to-UE relay selection procedure</w:t>
      </w:r>
      <w:r>
        <w:rPr>
          <w:noProof/>
        </w:rPr>
        <w:tab/>
      </w:r>
      <w:r>
        <w:rPr>
          <w:noProof/>
        </w:rPr>
        <w:fldChar w:fldCharType="begin" w:fldLock="1"/>
      </w:r>
      <w:r>
        <w:rPr>
          <w:noProof/>
        </w:rPr>
        <w:instrText xml:space="preserve"> PAGEREF _Toc155372146 \h </w:instrText>
      </w:r>
      <w:r>
        <w:rPr>
          <w:noProof/>
        </w:rPr>
      </w:r>
      <w:r>
        <w:rPr>
          <w:noProof/>
        </w:rPr>
        <w:fldChar w:fldCharType="separate"/>
      </w:r>
      <w:r>
        <w:rPr>
          <w:noProof/>
        </w:rPr>
        <w:t>276</w:t>
      </w:r>
      <w:r>
        <w:rPr>
          <w:noProof/>
        </w:rPr>
        <w:fldChar w:fldCharType="end"/>
      </w:r>
    </w:p>
    <w:p w14:paraId="2E14AECF" w14:textId="28583B0E" w:rsidR="005264A4" w:rsidRDefault="005264A4">
      <w:pPr>
        <w:pStyle w:val="TOC4"/>
        <w:rPr>
          <w:rFonts w:asciiTheme="minorHAnsi" w:eastAsiaTheme="minorEastAsia" w:hAnsiTheme="minorHAnsi" w:cstheme="minorBidi"/>
          <w:noProof/>
          <w:sz w:val="22"/>
          <w:szCs w:val="22"/>
          <w:lang w:eastAsia="en-GB"/>
        </w:rPr>
      </w:pPr>
      <w:r>
        <w:rPr>
          <w:noProof/>
        </w:rPr>
        <w:t>8a.2.2.1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_Toc155372147 \h </w:instrText>
      </w:r>
      <w:r>
        <w:rPr>
          <w:noProof/>
        </w:rPr>
      </w:r>
      <w:r>
        <w:rPr>
          <w:noProof/>
        </w:rPr>
        <w:fldChar w:fldCharType="separate"/>
      </w:r>
      <w:r>
        <w:rPr>
          <w:noProof/>
        </w:rPr>
        <w:t>276</w:t>
      </w:r>
      <w:r>
        <w:rPr>
          <w:noProof/>
        </w:rPr>
        <w:fldChar w:fldCharType="end"/>
      </w:r>
    </w:p>
    <w:p w14:paraId="6A8312DD" w14:textId="6CD075D5" w:rsidR="005264A4" w:rsidRDefault="005264A4">
      <w:pPr>
        <w:pStyle w:val="TOC4"/>
        <w:rPr>
          <w:rFonts w:asciiTheme="minorHAnsi" w:eastAsiaTheme="minorEastAsia" w:hAnsiTheme="minorHAnsi" w:cstheme="minorBidi"/>
          <w:noProof/>
          <w:sz w:val="22"/>
          <w:szCs w:val="22"/>
          <w:lang w:eastAsia="en-GB"/>
        </w:rPr>
      </w:pPr>
      <w:r>
        <w:rPr>
          <w:noProof/>
        </w:rPr>
        <w:t>8a.2.2.2</w:t>
      </w:r>
      <w:r>
        <w:rPr>
          <w:rFonts w:asciiTheme="minorHAnsi" w:eastAsiaTheme="minorEastAsia" w:hAnsiTheme="minorHAnsi" w:cstheme="minorBidi"/>
          <w:noProof/>
          <w:sz w:val="22"/>
          <w:szCs w:val="22"/>
          <w:lang w:eastAsia="en-GB"/>
        </w:rPr>
        <w:tab/>
      </w:r>
      <w:r>
        <w:rPr>
          <w:noProof/>
        </w:rPr>
        <w:t>UE-to-UE relay selection procedure initiation</w:t>
      </w:r>
      <w:r>
        <w:rPr>
          <w:noProof/>
        </w:rPr>
        <w:tab/>
      </w:r>
      <w:r>
        <w:rPr>
          <w:noProof/>
        </w:rPr>
        <w:fldChar w:fldCharType="begin" w:fldLock="1"/>
      </w:r>
      <w:r>
        <w:rPr>
          <w:noProof/>
        </w:rPr>
        <w:instrText xml:space="preserve"> PAGEREF _Toc155372148 \h </w:instrText>
      </w:r>
      <w:r>
        <w:rPr>
          <w:noProof/>
        </w:rPr>
      </w:r>
      <w:r>
        <w:rPr>
          <w:noProof/>
        </w:rPr>
        <w:fldChar w:fldCharType="separate"/>
      </w:r>
      <w:r>
        <w:rPr>
          <w:noProof/>
        </w:rPr>
        <w:t>276</w:t>
      </w:r>
      <w:r>
        <w:rPr>
          <w:noProof/>
        </w:rPr>
        <w:fldChar w:fldCharType="end"/>
      </w:r>
    </w:p>
    <w:p w14:paraId="4177960E" w14:textId="1B5EFDEA" w:rsidR="005264A4" w:rsidRDefault="005264A4">
      <w:pPr>
        <w:pStyle w:val="TOC4"/>
        <w:rPr>
          <w:rFonts w:asciiTheme="minorHAnsi" w:eastAsiaTheme="minorEastAsia" w:hAnsiTheme="minorHAnsi" w:cstheme="minorBidi"/>
          <w:noProof/>
          <w:sz w:val="22"/>
          <w:szCs w:val="22"/>
          <w:lang w:eastAsia="en-GB"/>
        </w:rPr>
      </w:pPr>
      <w:r>
        <w:rPr>
          <w:noProof/>
        </w:rPr>
        <w:t>8a.2.2.3</w:t>
      </w:r>
      <w:r>
        <w:rPr>
          <w:rFonts w:asciiTheme="minorHAnsi" w:eastAsiaTheme="minorEastAsia" w:hAnsiTheme="minorHAnsi" w:cstheme="minorBidi"/>
          <w:noProof/>
          <w:sz w:val="22"/>
          <w:szCs w:val="22"/>
          <w:lang w:eastAsia="en-GB"/>
        </w:rPr>
        <w:tab/>
      </w:r>
      <w:r>
        <w:rPr>
          <w:noProof/>
        </w:rPr>
        <w:t>UE-to-UE relay selection procedure completion</w:t>
      </w:r>
      <w:r>
        <w:rPr>
          <w:noProof/>
        </w:rPr>
        <w:tab/>
      </w:r>
      <w:r>
        <w:rPr>
          <w:noProof/>
        </w:rPr>
        <w:fldChar w:fldCharType="begin" w:fldLock="1"/>
      </w:r>
      <w:r>
        <w:rPr>
          <w:noProof/>
        </w:rPr>
        <w:instrText xml:space="preserve"> PAGEREF _Toc155372149 \h </w:instrText>
      </w:r>
      <w:r>
        <w:rPr>
          <w:noProof/>
        </w:rPr>
      </w:r>
      <w:r>
        <w:rPr>
          <w:noProof/>
        </w:rPr>
        <w:fldChar w:fldCharType="separate"/>
      </w:r>
      <w:r>
        <w:rPr>
          <w:noProof/>
        </w:rPr>
        <w:t>277</w:t>
      </w:r>
      <w:r>
        <w:rPr>
          <w:noProof/>
        </w:rPr>
        <w:fldChar w:fldCharType="end"/>
      </w:r>
    </w:p>
    <w:p w14:paraId="23C474E6" w14:textId="51965626" w:rsidR="005264A4" w:rsidRDefault="005264A4">
      <w:pPr>
        <w:pStyle w:val="TOC3"/>
        <w:rPr>
          <w:rFonts w:asciiTheme="minorHAnsi" w:eastAsiaTheme="minorEastAsia" w:hAnsiTheme="minorHAnsi" w:cstheme="minorBidi"/>
          <w:noProof/>
          <w:sz w:val="22"/>
          <w:szCs w:val="22"/>
          <w:lang w:eastAsia="en-GB"/>
        </w:rPr>
      </w:pPr>
      <w:r>
        <w:rPr>
          <w:noProof/>
        </w:rPr>
        <w:t>8a.2.3</w:t>
      </w:r>
      <w:r>
        <w:rPr>
          <w:rFonts w:asciiTheme="minorHAnsi" w:eastAsiaTheme="minorEastAsia" w:hAnsiTheme="minorHAnsi" w:cstheme="minorBidi"/>
          <w:noProof/>
          <w:sz w:val="22"/>
          <w:szCs w:val="22"/>
          <w:lang w:eastAsia="en-GB"/>
        </w:rPr>
        <w:tab/>
      </w:r>
      <w:r>
        <w:rPr>
          <w:noProof/>
        </w:rPr>
        <w:t>5G ProSe UE-to-UE relay reselection procedure</w:t>
      </w:r>
      <w:r>
        <w:rPr>
          <w:noProof/>
        </w:rPr>
        <w:tab/>
      </w:r>
      <w:r>
        <w:rPr>
          <w:noProof/>
        </w:rPr>
        <w:fldChar w:fldCharType="begin" w:fldLock="1"/>
      </w:r>
      <w:r>
        <w:rPr>
          <w:noProof/>
        </w:rPr>
        <w:instrText xml:space="preserve"> PAGEREF _Toc155372150 \h </w:instrText>
      </w:r>
      <w:r>
        <w:rPr>
          <w:noProof/>
        </w:rPr>
      </w:r>
      <w:r>
        <w:rPr>
          <w:noProof/>
        </w:rPr>
        <w:fldChar w:fldCharType="separate"/>
      </w:r>
      <w:r>
        <w:rPr>
          <w:noProof/>
        </w:rPr>
        <w:t>277</w:t>
      </w:r>
      <w:r>
        <w:rPr>
          <w:noProof/>
        </w:rPr>
        <w:fldChar w:fldCharType="end"/>
      </w:r>
    </w:p>
    <w:p w14:paraId="42C55EEA" w14:textId="18868FCF" w:rsidR="005264A4" w:rsidRDefault="005264A4">
      <w:pPr>
        <w:pStyle w:val="TOC4"/>
        <w:rPr>
          <w:rFonts w:asciiTheme="minorHAnsi" w:eastAsiaTheme="minorEastAsia" w:hAnsiTheme="minorHAnsi" w:cstheme="minorBidi"/>
          <w:noProof/>
          <w:sz w:val="22"/>
          <w:szCs w:val="22"/>
          <w:lang w:eastAsia="en-GB"/>
        </w:rPr>
      </w:pPr>
      <w:r>
        <w:rPr>
          <w:noProof/>
        </w:rPr>
        <w:t>8a.2.3.1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_Toc155372151 \h </w:instrText>
      </w:r>
      <w:r>
        <w:rPr>
          <w:noProof/>
        </w:rPr>
      </w:r>
      <w:r>
        <w:rPr>
          <w:noProof/>
        </w:rPr>
        <w:fldChar w:fldCharType="separate"/>
      </w:r>
      <w:r>
        <w:rPr>
          <w:noProof/>
        </w:rPr>
        <w:t>277</w:t>
      </w:r>
      <w:r>
        <w:rPr>
          <w:noProof/>
        </w:rPr>
        <w:fldChar w:fldCharType="end"/>
      </w:r>
    </w:p>
    <w:p w14:paraId="28D71C2A" w14:textId="2380889D" w:rsidR="005264A4" w:rsidRDefault="005264A4">
      <w:pPr>
        <w:pStyle w:val="TOC4"/>
        <w:rPr>
          <w:rFonts w:asciiTheme="minorHAnsi" w:eastAsiaTheme="minorEastAsia" w:hAnsiTheme="minorHAnsi" w:cstheme="minorBidi"/>
          <w:noProof/>
          <w:sz w:val="22"/>
          <w:szCs w:val="22"/>
          <w:lang w:eastAsia="en-GB"/>
        </w:rPr>
      </w:pPr>
      <w:r>
        <w:rPr>
          <w:noProof/>
        </w:rPr>
        <w:t>8a.2.3.2</w:t>
      </w:r>
      <w:r>
        <w:rPr>
          <w:rFonts w:asciiTheme="minorHAnsi" w:eastAsiaTheme="minorEastAsia" w:hAnsiTheme="minorHAnsi" w:cstheme="minorBidi"/>
          <w:noProof/>
          <w:sz w:val="22"/>
          <w:szCs w:val="22"/>
          <w:lang w:eastAsia="en-GB"/>
        </w:rPr>
        <w:tab/>
      </w:r>
      <w:r>
        <w:rPr>
          <w:noProof/>
        </w:rPr>
        <w:t>UE-to-UE relay reselection procedure initiation</w:t>
      </w:r>
      <w:r>
        <w:rPr>
          <w:noProof/>
        </w:rPr>
        <w:tab/>
      </w:r>
      <w:r>
        <w:rPr>
          <w:noProof/>
        </w:rPr>
        <w:fldChar w:fldCharType="begin" w:fldLock="1"/>
      </w:r>
      <w:r>
        <w:rPr>
          <w:noProof/>
        </w:rPr>
        <w:instrText xml:space="preserve"> PAGEREF _Toc155372152 \h </w:instrText>
      </w:r>
      <w:r>
        <w:rPr>
          <w:noProof/>
        </w:rPr>
      </w:r>
      <w:r>
        <w:rPr>
          <w:noProof/>
        </w:rPr>
        <w:fldChar w:fldCharType="separate"/>
      </w:r>
      <w:r>
        <w:rPr>
          <w:noProof/>
        </w:rPr>
        <w:t>277</w:t>
      </w:r>
      <w:r>
        <w:rPr>
          <w:noProof/>
        </w:rPr>
        <w:fldChar w:fldCharType="end"/>
      </w:r>
    </w:p>
    <w:p w14:paraId="5F6032F9" w14:textId="67D18EAA" w:rsidR="005264A4" w:rsidRDefault="005264A4">
      <w:pPr>
        <w:pStyle w:val="TOC4"/>
        <w:rPr>
          <w:rFonts w:asciiTheme="minorHAnsi" w:eastAsiaTheme="minorEastAsia" w:hAnsiTheme="minorHAnsi" w:cstheme="minorBidi"/>
          <w:noProof/>
          <w:sz w:val="22"/>
          <w:szCs w:val="22"/>
          <w:lang w:eastAsia="en-GB"/>
        </w:rPr>
      </w:pPr>
      <w:r>
        <w:rPr>
          <w:noProof/>
        </w:rPr>
        <w:t>8a.2.3.3</w:t>
      </w:r>
      <w:r>
        <w:rPr>
          <w:rFonts w:asciiTheme="minorHAnsi" w:eastAsiaTheme="minorEastAsia" w:hAnsiTheme="minorHAnsi" w:cstheme="minorBidi"/>
          <w:noProof/>
          <w:sz w:val="22"/>
          <w:szCs w:val="22"/>
          <w:lang w:eastAsia="en-GB"/>
        </w:rPr>
        <w:tab/>
      </w:r>
      <w:r>
        <w:rPr>
          <w:noProof/>
        </w:rPr>
        <w:t>Candidate 5G ProSe UE-to-UE relay discovery procedure</w:t>
      </w:r>
      <w:r>
        <w:rPr>
          <w:noProof/>
        </w:rPr>
        <w:tab/>
      </w:r>
      <w:r>
        <w:rPr>
          <w:noProof/>
        </w:rPr>
        <w:fldChar w:fldCharType="begin" w:fldLock="1"/>
      </w:r>
      <w:r>
        <w:rPr>
          <w:noProof/>
        </w:rPr>
        <w:instrText xml:space="preserve"> PAGEREF _Toc155372153 \h </w:instrText>
      </w:r>
      <w:r>
        <w:rPr>
          <w:noProof/>
        </w:rPr>
      </w:r>
      <w:r>
        <w:rPr>
          <w:noProof/>
        </w:rPr>
        <w:fldChar w:fldCharType="separate"/>
      </w:r>
      <w:r>
        <w:rPr>
          <w:noProof/>
        </w:rPr>
        <w:t>278</w:t>
      </w:r>
      <w:r>
        <w:rPr>
          <w:noProof/>
        </w:rPr>
        <w:fldChar w:fldCharType="end"/>
      </w:r>
    </w:p>
    <w:p w14:paraId="089071BF" w14:textId="27F0EFBB" w:rsidR="005264A4" w:rsidRDefault="005264A4">
      <w:pPr>
        <w:pStyle w:val="TOC3"/>
        <w:rPr>
          <w:rFonts w:asciiTheme="minorHAnsi" w:eastAsiaTheme="minorEastAsia" w:hAnsiTheme="minorHAnsi" w:cstheme="minorBidi"/>
          <w:noProof/>
          <w:sz w:val="22"/>
          <w:szCs w:val="22"/>
          <w:lang w:eastAsia="en-GB"/>
        </w:rPr>
      </w:pPr>
      <w:r>
        <w:rPr>
          <w:noProof/>
        </w:rPr>
        <w:t>8a.2.4</w:t>
      </w:r>
      <w:r>
        <w:rPr>
          <w:rFonts w:asciiTheme="minorHAnsi" w:eastAsiaTheme="minorEastAsia" w:hAnsiTheme="minorHAnsi" w:cstheme="minorBidi"/>
          <w:noProof/>
          <w:sz w:val="22"/>
          <w:szCs w:val="22"/>
          <w:lang w:eastAsia="en-GB"/>
        </w:rPr>
        <w:tab/>
      </w:r>
      <w:r>
        <w:rPr>
          <w:noProof/>
        </w:rPr>
        <w:t>5G ProSe UE-to-UE relay unicast direct communication over PC5 interface</w:t>
      </w:r>
      <w:r>
        <w:rPr>
          <w:noProof/>
        </w:rPr>
        <w:tab/>
      </w:r>
      <w:r>
        <w:rPr>
          <w:noProof/>
        </w:rPr>
        <w:fldChar w:fldCharType="begin" w:fldLock="1"/>
      </w:r>
      <w:r>
        <w:rPr>
          <w:noProof/>
        </w:rPr>
        <w:instrText xml:space="preserve"> PAGEREF _Toc155372154 \h </w:instrText>
      </w:r>
      <w:r>
        <w:rPr>
          <w:noProof/>
        </w:rPr>
      </w:r>
      <w:r>
        <w:rPr>
          <w:noProof/>
        </w:rPr>
        <w:fldChar w:fldCharType="separate"/>
      </w:r>
      <w:r>
        <w:rPr>
          <w:noProof/>
        </w:rPr>
        <w:t>279</w:t>
      </w:r>
      <w:r>
        <w:rPr>
          <w:noProof/>
        </w:rPr>
        <w:fldChar w:fldCharType="end"/>
      </w:r>
    </w:p>
    <w:p w14:paraId="28686675" w14:textId="2515E1BE" w:rsidR="005264A4" w:rsidRDefault="005264A4">
      <w:pPr>
        <w:pStyle w:val="TOC3"/>
        <w:rPr>
          <w:rFonts w:asciiTheme="minorHAnsi" w:eastAsiaTheme="minorEastAsia" w:hAnsiTheme="minorHAnsi" w:cstheme="minorBidi"/>
          <w:noProof/>
          <w:sz w:val="22"/>
          <w:szCs w:val="22"/>
          <w:lang w:eastAsia="en-GB"/>
        </w:rPr>
      </w:pPr>
      <w:r>
        <w:rPr>
          <w:noProof/>
        </w:rPr>
        <w:t>8a.2.</w:t>
      </w:r>
      <w:r>
        <w:rPr>
          <w:noProof/>
          <w:lang w:eastAsia="zh-CN"/>
        </w:rPr>
        <w:t>5</w:t>
      </w:r>
      <w:r>
        <w:rPr>
          <w:rFonts w:asciiTheme="minorHAnsi" w:eastAsiaTheme="minorEastAsia" w:hAnsiTheme="minorHAnsi" w:cstheme="minorBidi"/>
          <w:noProof/>
          <w:sz w:val="22"/>
          <w:szCs w:val="22"/>
          <w:lang w:eastAsia="en-GB"/>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_Toc155372155 \h </w:instrText>
      </w:r>
      <w:r>
        <w:rPr>
          <w:noProof/>
        </w:rPr>
      </w:r>
      <w:r>
        <w:rPr>
          <w:noProof/>
        </w:rPr>
        <w:fldChar w:fldCharType="separate"/>
      </w:r>
      <w:r>
        <w:rPr>
          <w:noProof/>
        </w:rPr>
        <w:t>279</w:t>
      </w:r>
      <w:r>
        <w:rPr>
          <w:noProof/>
        </w:rPr>
        <w:fldChar w:fldCharType="end"/>
      </w:r>
    </w:p>
    <w:p w14:paraId="482F6793" w14:textId="723E1C73" w:rsidR="005264A4" w:rsidRDefault="005264A4">
      <w:pPr>
        <w:pStyle w:val="TOC3"/>
        <w:rPr>
          <w:rFonts w:asciiTheme="minorHAnsi" w:eastAsiaTheme="minorEastAsia" w:hAnsiTheme="minorHAnsi" w:cstheme="minorBidi"/>
          <w:noProof/>
          <w:sz w:val="22"/>
          <w:szCs w:val="22"/>
          <w:lang w:eastAsia="en-GB"/>
        </w:rPr>
      </w:pPr>
      <w:r>
        <w:rPr>
          <w:noProof/>
        </w:rPr>
        <w:t>8a.2.6</w:t>
      </w:r>
      <w:r>
        <w:rPr>
          <w:rFonts w:asciiTheme="minorHAnsi" w:eastAsiaTheme="minorEastAsia" w:hAnsiTheme="minorHAnsi" w:cstheme="minorBidi"/>
          <w:noProof/>
          <w:sz w:val="22"/>
          <w:szCs w:val="22"/>
          <w:lang w:eastAsia="en-GB"/>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_Toc155372156 \h </w:instrText>
      </w:r>
      <w:r>
        <w:rPr>
          <w:noProof/>
        </w:rPr>
      </w:r>
      <w:r>
        <w:rPr>
          <w:noProof/>
        </w:rPr>
        <w:fldChar w:fldCharType="separate"/>
      </w:r>
      <w:r>
        <w:rPr>
          <w:noProof/>
        </w:rPr>
        <w:t>280</w:t>
      </w:r>
      <w:r>
        <w:rPr>
          <w:noProof/>
        </w:rPr>
        <w:fldChar w:fldCharType="end"/>
      </w:r>
    </w:p>
    <w:p w14:paraId="5DA560C5" w14:textId="10E0E537" w:rsidR="005264A4" w:rsidRDefault="005264A4">
      <w:pPr>
        <w:pStyle w:val="TOC3"/>
        <w:rPr>
          <w:rFonts w:asciiTheme="minorHAnsi" w:eastAsiaTheme="minorEastAsia" w:hAnsiTheme="minorHAnsi" w:cstheme="minorBidi"/>
          <w:noProof/>
          <w:sz w:val="22"/>
          <w:szCs w:val="22"/>
          <w:lang w:eastAsia="en-GB"/>
        </w:rPr>
      </w:pPr>
      <w:r w:rsidRPr="00336227">
        <w:rPr>
          <w:rFonts w:eastAsiaTheme="minorEastAsia"/>
          <w:noProof/>
          <w:lang w:eastAsia="ko-KR"/>
        </w:rPr>
        <w:t>Editor’s note:</w:t>
      </w:r>
      <w:r>
        <w:rPr>
          <w:rFonts w:asciiTheme="minorHAnsi" w:eastAsiaTheme="minorEastAsia" w:hAnsiTheme="minorHAnsi" w:cstheme="minorBidi"/>
          <w:noProof/>
          <w:sz w:val="22"/>
          <w:szCs w:val="22"/>
          <w:lang w:eastAsia="en-GB"/>
        </w:rPr>
        <w:tab/>
      </w:r>
      <w:r w:rsidRPr="00336227">
        <w:rPr>
          <w:rFonts w:eastAsiaTheme="minorEastAsia"/>
          <w:noProof/>
          <w:lang w:eastAsia="ko-KR"/>
        </w:rPr>
        <w:t>Further details for 5G ProSe layer-2 UE-to-UE relay and whether it is impacted by the forwarding of the messages of 5G ProSe direct link authentication procedure and 5G ProSe direct link security mode control procedure are FFS.</w:t>
      </w:r>
      <w:r>
        <w:rPr>
          <w:noProof/>
        </w:rPr>
        <w:tab/>
      </w:r>
      <w:r>
        <w:rPr>
          <w:noProof/>
        </w:rPr>
        <w:fldChar w:fldCharType="begin" w:fldLock="1"/>
      </w:r>
      <w:r>
        <w:rPr>
          <w:noProof/>
        </w:rPr>
        <w:instrText xml:space="preserve"> PAGEREF _Toc155372157 \h </w:instrText>
      </w:r>
      <w:r>
        <w:rPr>
          <w:noProof/>
        </w:rPr>
      </w:r>
      <w:r>
        <w:rPr>
          <w:noProof/>
        </w:rPr>
        <w:fldChar w:fldCharType="separate"/>
      </w:r>
      <w:r>
        <w:rPr>
          <w:noProof/>
        </w:rPr>
        <w:t>280</w:t>
      </w:r>
      <w:r>
        <w:rPr>
          <w:noProof/>
        </w:rPr>
        <w:fldChar w:fldCharType="end"/>
      </w:r>
    </w:p>
    <w:p w14:paraId="2C7E54C3" w14:textId="35ABA103" w:rsidR="005264A4" w:rsidRDefault="005264A4">
      <w:pPr>
        <w:pStyle w:val="TOC3"/>
        <w:rPr>
          <w:rFonts w:asciiTheme="minorHAnsi" w:eastAsiaTheme="minorEastAsia" w:hAnsiTheme="minorHAnsi" w:cstheme="minorBidi"/>
          <w:noProof/>
          <w:sz w:val="22"/>
          <w:szCs w:val="22"/>
          <w:lang w:eastAsia="en-GB"/>
        </w:rPr>
      </w:pPr>
      <w:r>
        <w:rPr>
          <w:noProof/>
        </w:rPr>
        <w:t>8a.2.7</w:t>
      </w:r>
      <w:r>
        <w:rPr>
          <w:rFonts w:asciiTheme="minorHAnsi" w:eastAsiaTheme="minorEastAsia" w:hAnsiTheme="minorHAnsi" w:cstheme="minorBidi"/>
          <w:noProof/>
          <w:sz w:val="22"/>
          <w:szCs w:val="22"/>
          <w:lang w:eastAsia="en-GB"/>
        </w:rPr>
        <w:tab/>
      </w:r>
      <w:r>
        <w:rPr>
          <w:noProof/>
        </w:rPr>
        <w:t>QoS handling for 5G ProSe UE-to-UE relay</w:t>
      </w:r>
      <w:r>
        <w:rPr>
          <w:noProof/>
        </w:rPr>
        <w:tab/>
      </w:r>
      <w:r>
        <w:rPr>
          <w:noProof/>
        </w:rPr>
        <w:fldChar w:fldCharType="begin" w:fldLock="1"/>
      </w:r>
      <w:r>
        <w:rPr>
          <w:noProof/>
        </w:rPr>
        <w:instrText xml:space="preserve"> PAGEREF _Toc155372158 \h </w:instrText>
      </w:r>
      <w:r>
        <w:rPr>
          <w:noProof/>
        </w:rPr>
      </w:r>
      <w:r>
        <w:rPr>
          <w:noProof/>
        </w:rPr>
        <w:fldChar w:fldCharType="separate"/>
      </w:r>
      <w:r>
        <w:rPr>
          <w:noProof/>
        </w:rPr>
        <w:t>280</w:t>
      </w:r>
      <w:r>
        <w:rPr>
          <w:noProof/>
        </w:rPr>
        <w:fldChar w:fldCharType="end"/>
      </w:r>
    </w:p>
    <w:p w14:paraId="05868599" w14:textId="4D807C1A" w:rsidR="005264A4" w:rsidRDefault="005264A4">
      <w:pPr>
        <w:pStyle w:val="TOC4"/>
        <w:rPr>
          <w:rFonts w:asciiTheme="minorHAnsi" w:eastAsiaTheme="minorEastAsia" w:hAnsiTheme="minorHAnsi" w:cstheme="minorBidi"/>
          <w:noProof/>
          <w:sz w:val="22"/>
          <w:szCs w:val="22"/>
          <w:lang w:eastAsia="en-GB"/>
        </w:rPr>
      </w:pPr>
      <w:r>
        <w:rPr>
          <w:noProof/>
          <w:lang w:eastAsia="zh-CN"/>
        </w:rPr>
        <w:t>8a.2.7.1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_Toc155372159 \h </w:instrText>
      </w:r>
      <w:r>
        <w:rPr>
          <w:noProof/>
        </w:rPr>
      </w:r>
      <w:r>
        <w:rPr>
          <w:noProof/>
        </w:rPr>
        <w:fldChar w:fldCharType="separate"/>
      </w:r>
      <w:r>
        <w:rPr>
          <w:noProof/>
        </w:rPr>
        <w:t>280</w:t>
      </w:r>
      <w:r>
        <w:rPr>
          <w:noProof/>
        </w:rPr>
        <w:fldChar w:fldCharType="end"/>
      </w:r>
    </w:p>
    <w:p w14:paraId="14C0005F" w14:textId="121053F4"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rPr>
        <w:t>8a.2.7.2</w:t>
      </w:r>
      <w:r>
        <w:rPr>
          <w:rFonts w:asciiTheme="minorHAnsi" w:eastAsiaTheme="minorEastAsia" w:hAnsiTheme="minorHAnsi" w:cstheme="minorBidi"/>
          <w:noProof/>
          <w:sz w:val="22"/>
          <w:szCs w:val="22"/>
          <w:lang w:eastAsia="en-GB"/>
        </w:rPr>
        <w:tab/>
      </w:r>
      <w:r w:rsidRPr="00336227">
        <w:rPr>
          <w:rFonts w:eastAsiaTheme="minorEastAsia"/>
          <w:noProof/>
        </w:rPr>
        <w:t>QoS handling for 5G ProSe layer-3 UE-to-UE relay</w:t>
      </w:r>
      <w:r>
        <w:rPr>
          <w:noProof/>
        </w:rPr>
        <w:tab/>
      </w:r>
      <w:r>
        <w:rPr>
          <w:noProof/>
        </w:rPr>
        <w:fldChar w:fldCharType="begin" w:fldLock="1"/>
      </w:r>
      <w:r>
        <w:rPr>
          <w:noProof/>
        </w:rPr>
        <w:instrText xml:space="preserve"> PAGEREF _Toc155372160 \h </w:instrText>
      </w:r>
      <w:r>
        <w:rPr>
          <w:noProof/>
        </w:rPr>
      </w:r>
      <w:r>
        <w:rPr>
          <w:noProof/>
        </w:rPr>
        <w:fldChar w:fldCharType="separate"/>
      </w:r>
      <w:r>
        <w:rPr>
          <w:noProof/>
        </w:rPr>
        <w:t>280</w:t>
      </w:r>
      <w:r>
        <w:rPr>
          <w:noProof/>
        </w:rPr>
        <w:fldChar w:fldCharType="end"/>
      </w:r>
    </w:p>
    <w:p w14:paraId="24DB026C" w14:textId="071F7D23" w:rsidR="005264A4" w:rsidRDefault="005264A4">
      <w:pPr>
        <w:pStyle w:val="TOC5"/>
        <w:rPr>
          <w:rFonts w:asciiTheme="minorHAnsi" w:eastAsiaTheme="minorEastAsia" w:hAnsiTheme="minorHAnsi" w:cstheme="minorBidi"/>
          <w:noProof/>
          <w:sz w:val="22"/>
          <w:szCs w:val="22"/>
          <w:lang w:eastAsia="en-GB"/>
        </w:rPr>
      </w:pPr>
      <w:r>
        <w:rPr>
          <w:noProof/>
          <w:lang w:eastAsia="zh-CN"/>
        </w:rPr>
        <w:t>8a.2.7.2.1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_Toc155372161 \h </w:instrText>
      </w:r>
      <w:r>
        <w:rPr>
          <w:noProof/>
        </w:rPr>
      </w:r>
      <w:r>
        <w:rPr>
          <w:noProof/>
        </w:rPr>
        <w:fldChar w:fldCharType="separate"/>
      </w:r>
      <w:r>
        <w:rPr>
          <w:noProof/>
        </w:rPr>
        <w:t>280</w:t>
      </w:r>
      <w:r>
        <w:rPr>
          <w:noProof/>
        </w:rPr>
        <w:fldChar w:fldCharType="end"/>
      </w:r>
    </w:p>
    <w:p w14:paraId="00F8AEC6" w14:textId="155A7899" w:rsidR="005264A4" w:rsidRDefault="005264A4">
      <w:pPr>
        <w:pStyle w:val="TOC5"/>
        <w:rPr>
          <w:rFonts w:asciiTheme="minorHAnsi" w:eastAsiaTheme="minorEastAsia" w:hAnsiTheme="minorHAnsi" w:cstheme="minorBidi"/>
          <w:noProof/>
          <w:sz w:val="22"/>
          <w:szCs w:val="22"/>
          <w:lang w:eastAsia="en-GB"/>
        </w:rPr>
      </w:pPr>
      <w:r>
        <w:rPr>
          <w:noProof/>
        </w:rPr>
        <w:t>8a.2.7.2.2</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_Toc155372162 \h </w:instrText>
      </w:r>
      <w:r>
        <w:rPr>
          <w:noProof/>
        </w:rPr>
      </w:r>
      <w:r>
        <w:rPr>
          <w:noProof/>
        </w:rPr>
        <w:fldChar w:fldCharType="separate"/>
      </w:r>
      <w:r>
        <w:rPr>
          <w:noProof/>
        </w:rPr>
        <w:t>280</w:t>
      </w:r>
      <w:r>
        <w:rPr>
          <w:noProof/>
        </w:rPr>
        <w:fldChar w:fldCharType="end"/>
      </w:r>
    </w:p>
    <w:p w14:paraId="5F55849F" w14:textId="4E99D1DC" w:rsidR="005264A4" w:rsidRDefault="005264A4">
      <w:pPr>
        <w:pStyle w:val="TOC4"/>
        <w:rPr>
          <w:rFonts w:asciiTheme="minorHAnsi" w:eastAsiaTheme="minorEastAsia" w:hAnsiTheme="minorHAnsi" w:cstheme="minorBidi"/>
          <w:noProof/>
          <w:sz w:val="22"/>
          <w:szCs w:val="22"/>
          <w:lang w:eastAsia="en-GB"/>
        </w:rPr>
      </w:pPr>
      <w:r>
        <w:rPr>
          <w:noProof/>
        </w:rPr>
        <w:t>8a.2.7.3</w:t>
      </w:r>
      <w:r>
        <w:rPr>
          <w:rFonts w:asciiTheme="minorHAnsi" w:eastAsiaTheme="minorEastAsia" w:hAnsiTheme="minorHAnsi" w:cstheme="minorBidi"/>
          <w:noProof/>
          <w:sz w:val="22"/>
          <w:szCs w:val="22"/>
          <w:lang w:eastAsia="en-GB"/>
        </w:rPr>
        <w:tab/>
      </w:r>
      <w:r>
        <w:rPr>
          <w:noProof/>
        </w:rPr>
        <w:t>QoS handling for 5G ProSe layer-2 UE-to-UE relay</w:t>
      </w:r>
      <w:r>
        <w:rPr>
          <w:noProof/>
        </w:rPr>
        <w:tab/>
      </w:r>
      <w:r>
        <w:rPr>
          <w:noProof/>
        </w:rPr>
        <w:fldChar w:fldCharType="begin" w:fldLock="1"/>
      </w:r>
      <w:r>
        <w:rPr>
          <w:noProof/>
        </w:rPr>
        <w:instrText xml:space="preserve"> PAGEREF _Toc155372163 \h </w:instrText>
      </w:r>
      <w:r>
        <w:rPr>
          <w:noProof/>
        </w:rPr>
      </w:r>
      <w:r>
        <w:rPr>
          <w:noProof/>
        </w:rPr>
        <w:fldChar w:fldCharType="separate"/>
      </w:r>
      <w:r>
        <w:rPr>
          <w:noProof/>
        </w:rPr>
        <w:t>281</w:t>
      </w:r>
      <w:r>
        <w:rPr>
          <w:noProof/>
        </w:rPr>
        <w:fldChar w:fldCharType="end"/>
      </w:r>
    </w:p>
    <w:p w14:paraId="6ECDA56C" w14:textId="74E35FF1" w:rsidR="005264A4" w:rsidRDefault="005264A4">
      <w:pPr>
        <w:pStyle w:val="TOC3"/>
        <w:rPr>
          <w:rFonts w:asciiTheme="minorHAnsi" w:eastAsiaTheme="minorEastAsia" w:hAnsiTheme="minorHAnsi" w:cstheme="minorBidi"/>
          <w:noProof/>
          <w:sz w:val="22"/>
          <w:szCs w:val="22"/>
          <w:lang w:eastAsia="en-GB"/>
        </w:rPr>
      </w:pPr>
      <w:r>
        <w:rPr>
          <w:noProof/>
        </w:rPr>
        <w:t>8a.2.</w:t>
      </w:r>
      <w:r>
        <w:rPr>
          <w:noProof/>
          <w:lang w:eastAsia="zh-CN"/>
        </w:rPr>
        <w:t>8</w:t>
      </w:r>
      <w:r>
        <w:rPr>
          <w:rFonts w:asciiTheme="minorHAnsi" w:eastAsiaTheme="minorEastAsia" w:hAnsiTheme="minorHAnsi" w:cstheme="minorBidi"/>
          <w:noProof/>
          <w:sz w:val="22"/>
          <w:szCs w:val="22"/>
          <w:lang w:eastAsia="en-GB"/>
        </w:rPr>
        <w:tab/>
      </w:r>
      <w:r>
        <w:rPr>
          <w:noProof/>
        </w:rPr>
        <w:t>Support for Ethernet traffic via 5G ProSe layer-3 UE-to-UE relay</w:t>
      </w:r>
      <w:r>
        <w:rPr>
          <w:noProof/>
        </w:rPr>
        <w:tab/>
      </w:r>
      <w:r>
        <w:rPr>
          <w:noProof/>
        </w:rPr>
        <w:fldChar w:fldCharType="begin" w:fldLock="1"/>
      </w:r>
      <w:r>
        <w:rPr>
          <w:noProof/>
        </w:rPr>
        <w:instrText xml:space="preserve"> PAGEREF _Toc155372164 \h </w:instrText>
      </w:r>
      <w:r>
        <w:rPr>
          <w:noProof/>
        </w:rPr>
      </w:r>
      <w:r>
        <w:rPr>
          <w:noProof/>
        </w:rPr>
        <w:fldChar w:fldCharType="separate"/>
      </w:r>
      <w:r>
        <w:rPr>
          <w:noProof/>
        </w:rPr>
        <w:t>281</w:t>
      </w:r>
      <w:r>
        <w:rPr>
          <w:noProof/>
        </w:rPr>
        <w:fldChar w:fldCharType="end"/>
      </w:r>
    </w:p>
    <w:p w14:paraId="6250077C" w14:textId="3BB99EF7" w:rsidR="005264A4" w:rsidRDefault="005264A4">
      <w:pPr>
        <w:pStyle w:val="TOC3"/>
        <w:rPr>
          <w:rFonts w:asciiTheme="minorHAnsi" w:eastAsiaTheme="minorEastAsia" w:hAnsiTheme="minorHAnsi" w:cstheme="minorBidi"/>
          <w:noProof/>
          <w:sz w:val="22"/>
          <w:szCs w:val="22"/>
          <w:lang w:eastAsia="en-GB"/>
        </w:rPr>
      </w:pPr>
      <w:r>
        <w:rPr>
          <w:noProof/>
        </w:rPr>
        <w:lastRenderedPageBreak/>
        <w:t>8</w:t>
      </w:r>
      <w:r>
        <w:rPr>
          <w:noProof/>
          <w:lang w:eastAsia="zh-CN"/>
        </w:rPr>
        <w:t>a</w:t>
      </w:r>
      <w:r>
        <w:rPr>
          <w:noProof/>
        </w:rPr>
        <w:t>.2.</w:t>
      </w:r>
      <w:r>
        <w:rPr>
          <w:noProof/>
          <w:lang w:eastAsia="zh-CN"/>
        </w:rPr>
        <w:t>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_Toc155372165 \h </w:instrText>
      </w:r>
      <w:r>
        <w:rPr>
          <w:noProof/>
        </w:rPr>
      </w:r>
      <w:r>
        <w:rPr>
          <w:noProof/>
        </w:rPr>
        <w:fldChar w:fldCharType="separate"/>
      </w:r>
      <w:r>
        <w:rPr>
          <w:noProof/>
        </w:rPr>
        <w:t>282</w:t>
      </w:r>
      <w:r>
        <w:rPr>
          <w:noProof/>
        </w:rPr>
        <w:fldChar w:fldCharType="end"/>
      </w:r>
    </w:p>
    <w:p w14:paraId="333C0593" w14:textId="2A1BC3EB"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8a.2.10</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w:t>
      </w:r>
      <w:r>
        <w:rPr>
          <w:noProof/>
        </w:rPr>
        <w:tab/>
      </w:r>
      <w:r>
        <w:rPr>
          <w:noProof/>
        </w:rPr>
        <w:fldChar w:fldCharType="begin" w:fldLock="1"/>
      </w:r>
      <w:r>
        <w:rPr>
          <w:noProof/>
        </w:rPr>
        <w:instrText xml:space="preserve"> PAGEREF _Toc155372166 \h </w:instrText>
      </w:r>
      <w:r>
        <w:rPr>
          <w:noProof/>
        </w:rPr>
      </w:r>
      <w:r>
        <w:rPr>
          <w:noProof/>
        </w:rPr>
        <w:fldChar w:fldCharType="separate"/>
      </w:r>
      <w:r>
        <w:rPr>
          <w:noProof/>
        </w:rPr>
        <w:t>282</w:t>
      </w:r>
      <w:r>
        <w:rPr>
          <w:noProof/>
        </w:rPr>
        <w:fldChar w:fldCharType="end"/>
      </w:r>
    </w:p>
    <w:p w14:paraId="20AEB6F7" w14:textId="70C0B53D"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_Toc155372167 \h </w:instrText>
      </w:r>
      <w:r>
        <w:rPr>
          <w:noProof/>
        </w:rPr>
      </w:r>
      <w:r>
        <w:rPr>
          <w:noProof/>
        </w:rPr>
        <w:fldChar w:fldCharType="separate"/>
      </w:r>
      <w:r>
        <w:rPr>
          <w:noProof/>
        </w:rPr>
        <w:t>282</w:t>
      </w:r>
      <w:r>
        <w:rPr>
          <w:noProof/>
        </w:rPr>
        <w:fldChar w:fldCharType="end"/>
      </w:r>
    </w:p>
    <w:p w14:paraId="69ADDE0C" w14:textId="79CF069F"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8a.2.10.2</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_Toc155372168 \h </w:instrText>
      </w:r>
      <w:r>
        <w:rPr>
          <w:noProof/>
        </w:rPr>
      </w:r>
      <w:r>
        <w:rPr>
          <w:noProof/>
        </w:rPr>
        <w:fldChar w:fldCharType="separate"/>
      </w:r>
      <w:r>
        <w:rPr>
          <w:noProof/>
        </w:rPr>
        <w:t>282</w:t>
      </w:r>
      <w:r>
        <w:rPr>
          <w:noProof/>
        </w:rPr>
        <w:fldChar w:fldCharType="end"/>
      </w:r>
    </w:p>
    <w:p w14:paraId="4E2C54AA" w14:textId="50B4DC04"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8a.2.10.3</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_Toc155372169 \h </w:instrText>
      </w:r>
      <w:r>
        <w:rPr>
          <w:noProof/>
        </w:rPr>
      </w:r>
      <w:r>
        <w:rPr>
          <w:noProof/>
        </w:rPr>
        <w:fldChar w:fldCharType="separate"/>
      </w:r>
      <w:r>
        <w:rPr>
          <w:noProof/>
        </w:rPr>
        <w:t>284</w:t>
      </w:r>
      <w:r>
        <w:rPr>
          <w:noProof/>
        </w:rPr>
        <w:fldChar w:fldCharType="end"/>
      </w:r>
    </w:p>
    <w:p w14:paraId="15B8E397" w14:textId="10FC1F76"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8a.2.10.4</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_Toc155372170 \h </w:instrText>
      </w:r>
      <w:r>
        <w:rPr>
          <w:noProof/>
        </w:rPr>
      </w:r>
      <w:r>
        <w:rPr>
          <w:noProof/>
        </w:rPr>
        <w:fldChar w:fldCharType="separate"/>
      </w:r>
      <w:r>
        <w:rPr>
          <w:noProof/>
        </w:rPr>
        <w:t>285</w:t>
      </w:r>
      <w:r>
        <w:rPr>
          <w:noProof/>
        </w:rPr>
        <w:fldChar w:fldCharType="end"/>
      </w:r>
    </w:p>
    <w:p w14:paraId="70FFC58F" w14:textId="71A1FC3D"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8a.2.10.5</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_Toc155372171 \h </w:instrText>
      </w:r>
      <w:r>
        <w:rPr>
          <w:noProof/>
        </w:rPr>
      </w:r>
      <w:r>
        <w:rPr>
          <w:noProof/>
        </w:rPr>
        <w:fldChar w:fldCharType="separate"/>
      </w:r>
      <w:r>
        <w:rPr>
          <w:noProof/>
        </w:rPr>
        <w:t>285</w:t>
      </w:r>
      <w:r>
        <w:rPr>
          <w:noProof/>
        </w:rPr>
        <w:fldChar w:fldCharType="end"/>
      </w:r>
    </w:p>
    <w:p w14:paraId="1F4AF783" w14:textId="663D1C12"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8a.2.10.6</w:t>
      </w:r>
      <w:r>
        <w:rPr>
          <w:rFonts w:asciiTheme="minorHAnsi" w:eastAsiaTheme="minorEastAsia" w:hAnsiTheme="minorHAnsi" w:cstheme="minorBidi"/>
          <w:noProof/>
          <w:sz w:val="22"/>
          <w:szCs w:val="22"/>
          <w:lang w:eastAsia="en-GB"/>
        </w:rPr>
        <w:tab/>
      </w:r>
      <w:r w:rsidRPr="00336227">
        <w:rPr>
          <w:noProof/>
          <w:lang w:val="en-US" w:eastAsia="zh-CN"/>
        </w:rPr>
        <w:t>Abnormal cases</w:t>
      </w:r>
      <w:r>
        <w:rPr>
          <w:noProof/>
        </w:rPr>
        <w:tab/>
      </w:r>
      <w:r>
        <w:rPr>
          <w:noProof/>
        </w:rPr>
        <w:fldChar w:fldCharType="begin" w:fldLock="1"/>
      </w:r>
      <w:r>
        <w:rPr>
          <w:noProof/>
        </w:rPr>
        <w:instrText xml:space="preserve"> PAGEREF _Toc155372172 \h </w:instrText>
      </w:r>
      <w:r>
        <w:rPr>
          <w:noProof/>
        </w:rPr>
      </w:r>
      <w:r>
        <w:rPr>
          <w:noProof/>
        </w:rPr>
        <w:fldChar w:fldCharType="separate"/>
      </w:r>
      <w:r>
        <w:rPr>
          <w:noProof/>
        </w:rPr>
        <w:t>286</w:t>
      </w:r>
      <w:r>
        <w:rPr>
          <w:noProof/>
        </w:rPr>
        <w:fldChar w:fldCharType="end"/>
      </w:r>
    </w:p>
    <w:p w14:paraId="1A061A1C" w14:textId="11742BA8" w:rsidR="005264A4" w:rsidRDefault="005264A4">
      <w:pPr>
        <w:pStyle w:val="TOC5"/>
        <w:rPr>
          <w:rFonts w:asciiTheme="minorHAnsi" w:eastAsiaTheme="minorEastAsia" w:hAnsiTheme="minorHAnsi" w:cstheme="minorBidi"/>
          <w:noProof/>
          <w:sz w:val="22"/>
          <w:szCs w:val="22"/>
          <w:lang w:eastAsia="en-GB"/>
        </w:rPr>
      </w:pPr>
      <w:r>
        <w:rPr>
          <w:noProof/>
        </w:rPr>
        <w:t>8a.2.10.6.1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_Toc155372173 \h </w:instrText>
      </w:r>
      <w:r>
        <w:rPr>
          <w:noProof/>
        </w:rPr>
      </w:r>
      <w:r>
        <w:rPr>
          <w:noProof/>
        </w:rPr>
        <w:fldChar w:fldCharType="separate"/>
      </w:r>
      <w:r>
        <w:rPr>
          <w:noProof/>
        </w:rPr>
        <w:t>286</w:t>
      </w:r>
      <w:r>
        <w:rPr>
          <w:noProof/>
        </w:rPr>
        <w:fldChar w:fldCharType="end"/>
      </w:r>
    </w:p>
    <w:p w14:paraId="77245C84" w14:textId="20922AF2" w:rsidR="005264A4" w:rsidRDefault="005264A4">
      <w:pPr>
        <w:pStyle w:val="TOC5"/>
        <w:rPr>
          <w:rFonts w:asciiTheme="minorHAnsi" w:eastAsiaTheme="minorEastAsia" w:hAnsiTheme="minorHAnsi" w:cstheme="minorBidi"/>
          <w:noProof/>
          <w:sz w:val="22"/>
          <w:szCs w:val="22"/>
          <w:lang w:eastAsia="en-GB"/>
        </w:rPr>
      </w:pPr>
      <w:r>
        <w:rPr>
          <w:noProof/>
        </w:rPr>
        <w:t>8a.2.10.6.2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_Toc155372174 \h </w:instrText>
      </w:r>
      <w:r>
        <w:rPr>
          <w:noProof/>
        </w:rPr>
      </w:r>
      <w:r>
        <w:rPr>
          <w:noProof/>
        </w:rPr>
        <w:fldChar w:fldCharType="separate"/>
      </w:r>
      <w:r>
        <w:rPr>
          <w:noProof/>
        </w:rPr>
        <w:t>286</w:t>
      </w:r>
      <w:r>
        <w:rPr>
          <w:noProof/>
        </w:rPr>
        <w:fldChar w:fldCharType="end"/>
      </w:r>
    </w:p>
    <w:p w14:paraId="48FE2492" w14:textId="3F5FBE58" w:rsidR="005264A4" w:rsidRDefault="005264A4">
      <w:pPr>
        <w:pStyle w:val="TOC3"/>
        <w:rPr>
          <w:rFonts w:asciiTheme="minorHAnsi" w:eastAsiaTheme="minorEastAsia" w:hAnsiTheme="minorHAnsi" w:cstheme="minorBidi"/>
          <w:noProof/>
          <w:sz w:val="22"/>
          <w:szCs w:val="22"/>
          <w:lang w:eastAsia="en-GB"/>
        </w:rPr>
      </w:pPr>
      <w:r>
        <w:rPr>
          <w:noProof/>
        </w:rPr>
        <w:t>8a.2.11</w:t>
      </w:r>
      <w:r>
        <w:rPr>
          <w:rFonts w:asciiTheme="minorHAnsi" w:eastAsiaTheme="minorEastAsia" w:hAnsiTheme="minorHAnsi" w:cstheme="minorBidi"/>
          <w:noProof/>
          <w:sz w:val="22"/>
          <w:szCs w:val="22"/>
          <w:lang w:eastAsia="en-GB"/>
        </w:rPr>
        <w:tab/>
      </w:r>
      <w:r>
        <w:rPr>
          <w:noProof/>
        </w:rPr>
        <w:t>5G ProSe security procedures over PC3a interface for 5G ProSe UE-to-UE relay</w:t>
      </w:r>
      <w:r>
        <w:rPr>
          <w:noProof/>
        </w:rPr>
        <w:tab/>
      </w:r>
      <w:r>
        <w:rPr>
          <w:noProof/>
        </w:rPr>
        <w:fldChar w:fldCharType="begin" w:fldLock="1"/>
      </w:r>
      <w:r>
        <w:rPr>
          <w:noProof/>
        </w:rPr>
        <w:instrText xml:space="preserve"> PAGEREF _Toc155372175 \h </w:instrText>
      </w:r>
      <w:r>
        <w:rPr>
          <w:noProof/>
        </w:rPr>
      </w:r>
      <w:r>
        <w:rPr>
          <w:noProof/>
        </w:rPr>
        <w:fldChar w:fldCharType="separate"/>
      </w:r>
      <w:r>
        <w:rPr>
          <w:noProof/>
        </w:rPr>
        <w:t>286</w:t>
      </w:r>
      <w:r>
        <w:rPr>
          <w:noProof/>
        </w:rPr>
        <w:fldChar w:fldCharType="end"/>
      </w:r>
    </w:p>
    <w:p w14:paraId="58CDCF2D" w14:textId="4284321F" w:rsidR="005264A4" w:rsidRDefault="005264A4">
      <w:pPr>
        <w:pStyle w:val="TOC4"/>
        <w:rPr>
          <w:rFonts w:asciiTheme="minorHAnsi" w:eastAsiaTheme="minorEastAsia" w:hAnsiTheme="minorHAnsi" w:cstheme="minorBidi"/>
          <w:noProof/>
          <w:sz w:val="22"/>
          <w:szCs w:val="22"/>
          <w:lang w:eastAsia="en-GB"/>
        </w:rPr>
      </w:pPr>
      <w:r>
        <w:rPr>
          <w:noProof/>
        </w:rPr>
        <w:t>8a.2.11.1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_Toc155372176 \h </w:instrText>
      </w:r>
      <w:r>
        <w:rPr>
          <w:noProof/>
        </w:rPr>
      </w:r>
      <w:r>
        <w:rPr>
          <w:noProof/>
        </w:rPr>
        <w:fldChar w:fldCharType="separate"/>
      </w:r>
      <w:r>
        <w:rPr>
          <w:noProof/>
        </w:rPr>
        <w:t>286</w:t>
      </w:r>
      <w:r>
        <w:rPr>
          <w:noProof/>
        </w:rPr>
        <w:fldChar w:fldCharType="end"/>
      </w:r>
    </w:p>
    <w:p w14:paraId="6A91DEE4" w14:textId="7A1272D5" w:rsidR="005264A4" w:rsidRDefault="005264A4">
      <w:pPr>
        <w:pStyle w:val="TOC5"/>
        <w:rPr>
          <w:rFonts w:asciiTheme="minorHAnsi" w:eastAsiaTheme="minorEastAsia" w:hAnsiTheme="minorHAnsi" w:cstheme="minorBidi"/>
          <w:noProof/>
          <w:sz w:val="22"/>
          <w:szCs w:val="22"/>
          <w:lang w:eastAsia="en-GB"/>
        </w:rPr>
      </w:pPr>
      <w:r>
        <w:rPr>
          <w:noProof/>
        </w:rPr>
        <w:t>8a.2.11.1.1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_Toc155372177 \h </w:instrText>
      </w:r>
      <w:r>
        <w:rPr>
          <w:noProof/>
        </w:rPr>
      </w:r>
      <w:r>
        <w:rPr>
          <w:noProof/>
        </w:rPr>
        <w:fldChar w:fldCharType="separate"/>
      </w:r>
      <w:r>
        <w:rPr>
          <w:noProof/>
        </w:rPr>
        <w:t>286</w:t>
      </w:r>
      <w:r>
        <w:rPr>
          <w:noProof/>
        </w:rPr>
        <w:fldChar w:fldCharType="end"/>
      </w:r>
    </w:p>
    <w:p w14:paraId="7920C018" w14:textId="3B1E2B6A" w:rsidR="005264A4" w:rsidRDefault="005264A4">
      <w:pPr>
        <w:pStyle w:val="TOC5"/>
        <w:rPr>
          <w:rFonts w:asciiTheme="minorHAnsi" w:eastAsiaTheme="minorEastAsia" w:hAnsiTheme="minorHAnsi" w:cstheme="minorBidi"/>
          <w:noProof/>
          <w:sz w:val="22"/>
          <w:szCs w:val="22"/>
          <w:lang w:eastAsia="en-GB"/>
        </w:rPr>
      </w:pPr>
      <w:r>
        <w:rPr>
          <w:noProof/>
        </w:rPr>
        <w:t>8a.2.11.1.2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_Toc155372178 \h </w:instrText>
      </w:r>
      <w:r>
        <w:rPr>
          <w:noProof/>
        </w:rPr>
      </w:r>
      <w:r>
        <w:rPr>
          <w:noProof/>
        </w:rPr>
        <w:fldChar w:fldCharType="separate"/>
      </w:r>
      <w:r>
        <w:rPr>
          <w:noProof/>
        </w:rPr>
        <w:t>286</w:t>
      </w:r>
      <w:r>
        <w:rPr>
          <w:noProof/>
        </w:rPr>
        <w:fldChar w:fldCharType="end"/>
      </w:r>
    </w:p>
    <w:p w14:paraId="78764ECD" w14:textId="38606828" w:rsidR="005264A4" w:rsidRDefault="005264A4">
      <w:pPr>
        <w:pStyle w:val="TOC4"/>
        <w:rPr>
          <w:rFonts w:asciiTheme="minorHAnsi" w:eastAsiaTheme="minorEastAsia" w:hAnsiTheme="minorHAnsi" w:cstheme="minorBidi"/>
          <w:noProof/>
          <w:sz w:val="22"/>
          <w:szCs w:val="22"/>
          <w:lang w:eastAsia="en-GB"/>
        </w:rPr>
      </w:pPr>
      <w:r>
        <w:rPr>
          <w:noProof/>
        </w:rPr>
        <w:t>8a.2.11.2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_Toc155372179 \h </w:instrText>
      </w:r>
      <w:r>
        <w:rPr>
          <w:noProof/>
        </w:rPr>
      </w:r>
      <w:r>
        <w:rPr>
          <w:noProof/>
        </w:rPr>
        <w:fldChar w:fldCharType="separate"/>
      </w:r>
      <w:r>
        <w:rPr>
          <w:noProof/>
        </w:rPr>
        <w:t>286</w:t>
      </w:r>
      <w:r>
        <w:rPr>
          <w:noProof/>
        </w:rPr>
        <w:fldChar w:fldCharType="end"/>
      </w:r>
    </w:p>
    <w:p w14:paraId="6DBA18DD" w14:textId="6A93D255" w:rsidR="005264A4" w:rsidRDefault="005264A4">
      <w:pPr>
        <w:pStyle w:val="TOC5"/>
        <w:rPr>
          <w:rFonts w:asciiTheme="minorHAnsi" w:eastAsiaTheme="minorEastAsia" w:hAnsiTheme="minorHAnsi" w:cstheme="minorBidi"/>
          <w:noProof/>
          <w:sz w:val="22"/>
          <w:szCs w:val="22"/>
          <w:lang w:eastAsia="en-GB"/>
        </w:rPr>
      </w:pPr>
      <w:r>
        <w:rPr>
          <w:noProof/>
        </w:rPr>
        <w:t>8a.2.11.2.1</w:t>
      </w:r>
      <w:r>
        <w:rPr>
          <w:rFonts w:asciiTheme="minorHAnsi" w:eastAsiaTheme="minorEastAsia" w:hAnsiTheme="minorHAnsi" w:cstheme="minorBidi"/>
          <w:noProof/>
          <w:sz w:val="22"/>
          <w:szCs w:val="22"/>
          <w:lang w:eastAsia="en-GB"/>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_Toc155372180 \h </w:instrText>
      </w:r>
      <w:r>
        <w:rPr>
          <w:noProof/>
        </w:rPr>
      </w:r>
      <w:r>
        <w:rPr>
          <w:noProof/>
        </w:rPr>
        <w:fldChar w:fldCharType="separate"/>
      </w:r>
      <w:r>
        <w:rPr>
          <w:noProof/>
        </w:rPr>
        <w:t>286</w:t>
      </w:r>
      <w:r>
        <w:rPr>
          <w:noProof/>
        </w:rPr>
        <w:fldChar w:fldCharType="end"/>
      </w:r>
    </w:p>
    <w:p w14:paraId="1758C302" w14:textId="756D5FB0" w:rsidR="005264A4" w:rsidRDefault="005264A4">
      <w:pPr>
        <w:pStyle w:val="TOC5"/>
        <w:rPr>
          <w:rFonts w:asciiTheme="minorHAnsi" w:eastAsiaTheme="minorEastAsia" w:hAnsiTheme="minorHAnsi" w:cstheme="minorBidi"/>
          <w:noProof/>
          <w:sz w:val="22"/>
          <w:szCs w:val="22"/>
          <w:lang w:eastAsia="en-GB"/>
        </w:rPr>
      </w:pPr>
      <w:r>
        <w:rPr>
          <w:noProof/>
        </w:rPr>
        <w:t>8a.2.11.2.2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_Toc155372181 \h </w:instrText>
      </w:r>
      <w:r>
        <w:rPr>
          <w:noProof/>
        </w:rPr>
      </w:r>
      <w:r>
        <w:rPr>
          <w:noProof/>
        </w:rPr>
        <w:fldChar w:fldCharType="separate"/>
      </w:r>
      <w:r>
        <w:rPr>
          <w:noProof/>
        </w:rPr>
        <w:t>287</w:t>
      </w:r>
      <w:r>
        <w:rPr>
          <w:noProof/>
        </w:rPr>
        <w:fldChar w:fldCharType="end"/>
      </w:r>
    </w:p>
    <w:p w14:paraId="433DECC8" w14:textId="783106AB" w:rsidR="005264A4" w:rsidRDefault="005264A4">
      <w:pPr>
        <w:pStyle w:val="TOC6"/>
        <w:rPr>
          <w:rFonts w:asciiTheme="minorHAnsi" w:eastAsiaTheme="minorEastAsia" w:hAnsiTheme="minorHAnsi" w:cstheme="minorBidi"/>
          <w:noProof/>
          <w:sz w:val="22"/>
          <w:szCs w:val="22"/>
          <w:lang w:eastAsia="en-GB"/>
        </w:rPr>
      </w:pPr>
      <w:r>
        <w:rPr>
          <w:noProof/>
        </w:rPr>
        <w:t>8a.2.11.2.2.1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_Toc155372182 \h </w:instrText>
      </w:r>
      <w:r>
        <w:rPr>
          <w:noProof/>
        </w:rPr>
      </w:r>
      <w:r>
        <w:rPr>
          <w:noProof/>
        </w:rPr>
        <w:fldChar w:fldCharType="separate"/>
      </w:r>
      <w:r>
        <w:rPr>
          <w:noProof/>
        </w:rPr>
        <w:t>287</w:t>
      </w:r>
      <w:r>
        <w:rPr>
          <w:noProof/>
        </w:rPr>
        <w:fldChar w:fldCharType="end"/>
      </w:r>
    </w:p>
    <w:p w14:paraId="39B19251" w14:textId="0DC566D0" w:rsidR="005264A4" w:rsidRDefault="005264A4">
      <w:pPr>
        <w:pStyle w:val="TOC6"/>
        <w:rPr>
          <w:rFonts w:asciiTheme="minorHAnsi" w:eastAsiaTheme="minorEastAsia" w:hAnsiTheme="minorHAnsi" w:cstheme="minorBidi"/>
          <w:noProof/>
          <w:sz w:val="22"/>
          <w:szCs w:val="22"/>
          <w:lang w:eastAsia="en-GB"/>
        </w:rPr>
      </w:pPr>
      <w:r>
        <w:rPr>
          <w:noProof/>
        </w:rPr>
        <w:t>8a.2.11.2.2.2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_Toc155372183 \h </w:instrText>
      </w:r>
      <w:r>
        <w:rPr>
          <w:noProof/>
        </w:rPr>
      </w:r>
      <w:r>
        <w:rPr>
          <w:noProof/>
        </w:rPr>
        <w:fldChar w:fldCharType="separate"/>
      </w:r>
      <w:r>
        <w:rPr>
          <w:noProof/>
        </w:rPr>
        <w:t>287</w:t>
      </w:r>
      <w:r>
        <w:rPr>
          <w:noProof/>
        </w:rPr>
        <w:fldChar w:fldCharType="end"/>
      </w:r>
    </w:p>
    <w:p w14:paraId="6C470936" w14:textId="37B3D183" w:rsidR="005264A4" w:rsidRDefault="005264A4">
      <w:pPr>
        <w:pStyle w:val="TOC6"/>
        <w:rPr>
          <w:rFonts w:asciiTheme="minorHAnsi" w:eastAsiaTheme="minorEastAsia" w:hAnsiTheme="minorHAnsi" w:cstheme="minorBidi"/>
          <w:noProof/>
          <w:sz w:val="22"/>
          <w:szCs w:val="22"/>
          <w:lang w:eastAsia="en-GB"/>
        </w:rPr>
      </w:pPr>
      <w:r>
        <w:rPr>
          <w:noProof/>
        </w:rPr>
        <w:t>8a.2.11.2.2.3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_Toc155372184 \h </w:instrText>
      </w:r>
      <w:r>
        <w:rPr>
          <w:noProof/>
        </w:rPr>
      </w:r>
      <w:r>
        <w:rPr>
          <w:noProof/>
        </w:rPr>
        <w:fldChar w:fldCharType="separate"/>
      </w:r>
      <w:r>
        <w:rPr>
          <w:noProof/>
        </w:rPr>
        <w:t>288</w:t>
      </w:r>
      <w:r>
        <w:rPr>
          <w:noProof/>
        </w:rPr>
        <w:fldChar w:fldCharType="end"/>
      </w:r>
    </w:p>
    <w:p w14:paraId="7C394A02" w14:textId="5CA5B919" w:rsidR="005264A4" w:rsidRDefault="005264A4">
      <w:pPr>
        <w:pStyle w:val="TOC6"/>
        <w:rPr>
          <w:rFonts w:asciiTheme="minorHAnsi" w:eastAsiaTheme="minorEastAsia" w:hAnsiTheme="minorHAnsi" w:cstheme="minorBidi"/>
          <w:noProof/>
          <w:sz w:val="22"/>
          <w:szCs w:val="22"/>
          <w:lang w:eastAsia="en-GB"/>
        </w:rPr>
      </w:pPr>
      <w:r>
        <w:rPr>
          <w:noProof/>
        </w:rPr>
        <w:t>8a.2.11.2.2.4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_Toc155372185 \h </w:instrText>
      </w:r>
      <w:r>
        <w:rPr>
          <w:noProof/>
        </w:rPr>
      </w:r>
      <w:r>
        <w:rPr>
          <w:noProof/>
        </w:rPr>
        <w:fldChar w:fldCharType="separate"/>
      </w:r>
      <w:r>
        <w:rPr>
          <w:noProof/>
        </w:rPr>
        <w:t>290</w:t>
      </w:r>
      <w:r>
        <w:rPr>
          <w:noProof/>
        </w:rPr>
        <w:fldChar w:fldCharType="end"/>
      </w:r>
    </w:p>
    <w:p w14:paraId="3CD9366C" w14:textId="786BF96E" w:rsidR="005264A4" w:rsidRDefault="005264A4">
      <w:pPr>
        <w:pStyle w:val="TOC6"/>
        <w:rPr>
          <w:rFonts w:asciiTheme="minorHAnsi" w:eastAsiaTheme="minorEastAsia" w:hAnsiTheme="minorHAnsi" w:cstheme="minorBidi"/>
          <w:noProof/>
          <w:sz w:val="22"/>
          <w:szCs w:val="22"/>
          <w:lang w:eastAsia="en-GB"/>
        </w:rPr>
      </w:pPr>
      <w:r>
        <w:rPr>
          <w:noProof/>
        </w:rPr>
        <w:t>8a.2.11.2.2.5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_Toc155372186 \h </w:instrText>
      </w:r>
      <w:r>
        <w:rPr>
          <w:noProof/>
        </w:rPr>
      </w:r>
      <w:r>
        <w:rPr>
          <w:noProof/>
        </w:rPr>
        <w:fldChar w:fldCharType="separate"/>
      </w:r>
      <w:r>
        <w:rPr>
          <w:noProof/>
        </w:rPr>
        <w:t>290</w:t>
      </w:r>
      <w:r>
        <w:rPr>
          <w:noProof/>
        </w:rPr>
        <w:fldChar w:fldCharType="end"/>
      </w:r>
    </w:p>
    <w:p w14:paraId="7409A546" w14:textId="3494FF0B" w:rsidR="005264A4" w:rsidRDefault="005264A4">
      <w:pPr>
        <w:pStyle w:val="TOC6"/>
        <w:rPr>
          <w:rFonts w:asciiTheme="minorHAnsi" w:eastAsiaTheme="minorEastAsia" w:hAnsiTheme="minorHAnsi" w:cstheme="minorBidi"/>
          <w:noProof/>
          <w:sz w:val="22"/>
          <w:szCs w:val="22"/>
          <w:lang w:eastAsia="en-GB"/>
        </w:rPr>
      </w:pPr>
      <w:r>
        <w:rPr>
          <w:noProof/>
        </w:rPr>
        <w:t>8a.2.11.2.2.6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_Toc155372187 \h </w:instrText>
      </w:r>
      <w:r>
        <w:rPr>
          <w:noProof/>
        </w:rPr>
      </w:r>
      <w:r>
        <w:rPr>
          <w:noProof/>
        </w:rPr>
        <w:fldChar w:fldCharType="separate"/>
      </w:r>
      <w:r>
        <w:rPr>
          <w:noProof/>
        </w:rPr>
        <w:t>290</w:t>
      </w:r>
      <w:r>
        <w:rPr>
          <w:noProof/>
        </w:rPr>
        <w:fldChar w:fldCharType="end"/>
      </w:r>
    </w:p>
    <w:p w14:paraId="311658AE" w14:textId="6B058EDA" w:rsidR="005264A4" w:rsidRDefault="005264A4">
      <w:pPr>
        <w:pStyle w:val="TOC6"/>
        <w:rPr>
          <w:rFonts w:asciiTheme="minorHAnsi" w:eastAsiaTheme="minorEastAsia" w:hAnsiTheme="minorHAnsi" w:cstheme="minorBidi"/>
          <w:noProof/>
          <w:sz w:val="22"/>
          <w:szCs w:val="22"/>
          <w:lang w:eastAsia="en-GB"/>
        </w:rPr>
      </w:pPr>
      <w:r>
        <w:rPr>
          <w:noProof/>
        </w:rPr>
        <w:t>8a.2.11.2.2.7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_Toc155372188 \h </w:instrText>
      </w:r>
      <w:r>
        <w:rPr>
          <w:noProof/>
        </w:rPr>
      </w:r>
      <w:r>
        <w:rPr>
          <w:noProof/>
        </w:rPr>
        <w:fldChar w:fldCharType="separate"/>
      </w:r>
      <w:r>
        <w:rPr>
          <w:noProof/>
        </w:rPr>
        <w:t>291</w:t>
      </w:r>
      <w:r>
        <w:rPr>
          <w:noProof/>
        </w:rPr>
        <w:fldChar w:fldCharType="end"/>
      </w:r>
    </w:p>
    <w:p w14:paraId="4154D491" w14:textId="786C807F" w:rsidR="005264A4" w:rsidRDefault="005264A4">
      <w:pPr>
        <w:pStyle w:val="TOC3"/>
        <w:rPr>
          <w:rFonts w:asciiTheme="minorHAnsi" w:eastAsiaTheme="minorEastAsia" w:hAnsiTheme="minorHAnsi" w:cstheme="minorBidi"/>
          <w:noProof/>
          <w:sz w:val="22"/>
          <w:szCs w:val="22"/>
          <w:lang w:eastAsia="en-GB"/>
        </w:rPr>
      </w:pPr>
      <w:r>
        <w:rPr>
          <w:noProof/>
        </w:rPr>
        <w:t>8a.2.12</w:t>
      </w:r>
      <w:r>
        <w:rPr>
          <w:rFonts w:asciiTheme="minorHAnsi" w:eastAsiaTheme="minorEastAsia" w:hAnsiTheme="minorHAnsi" w:cstheme="minorBidi"/>
          <w:noProof/>
          <w:sz w:val="22"/>
          <w:szCs w:val="22"/>
          <w:lang w:eastAsia="en-GB"/>
        </w:rPr>
        <w:tab/>
      </w:r>
      <w:r>
        <w:rPr>
          <w:noProof/>
        </w:rPr>
        <w:t>5G ProSe security procedures over PC8 interface for 5G ProSe UE-to-UE relay</w:t>
      </w:r>
      <w:r>
        <w:rPr>
          <w:noProof/>
        </w:rPr>
        <w:tab/>
      </w:r>
      <w:r>
        <w:rPr>
          <w:noProof/>
        </w:rPr>
        <w:fldChar w:fldCharType="begin" w:fldLock="1"/>
      </w:r>
      <w:r>
        <w:rPr>
          <w:noProof/>
        </w:rPr>
        <w:instrText xml:space="preserve"> PAGEREF _Toc155372189 \h </w:instrText>
      </w:r>
      <w:r>
        <w:rPr>
          <w:noProof/>
        </w:rPr>
      </w:r>
      <w:r>
        <w:rPr>
          <w:noProof/>
        </w:rPr>
        <w:fldChar w:fldCharType="separate"/>
      </w:r>
      <w:r>
        <w:rPr>
          <w:noProof/>
        </w:rPr>
        <w:t>291</w:t>
      </w:r>
      <w:r>
        <w:rPr>
          <w:noProof/>
        </w:rPr>
        <w:fldChar w:fldCharType="end"/>
      </w:r>
    </w:p>
    <w:p w14:paraId="6E6B91D8" w14:textId="5C6AD716" w:rsidR="005264A4" w:rsidRDefault="005264A4">
      <w:pPr>
        <w:pStyle w:val="TOC4"/>
        <w:rPr>
          <w:rFonts w:asciiTheme="minorHAnsi" w:eastAsiaTheme="minorEastAsia" w:hAnsiTheme="minorHAnsi" w:cstheme="minorBidi"/>
          <w:noProof/>
          <w:sz w:val="22"/>
          <w:szCs w:val="22"/>
          <w:lang w:eastAsia="en-GB"/>
        </w:rPr>
      </w:pPr>
      <w:r>
        <w:rPr>
          <w:noProof/>
        </w:rPr>
        <w:t>8a.2.12.1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_Toc155372190 \h </w:instrText>
      </w:r>
      <w:r>
        <w:rPr>
          <w:noProof/>
        </w:rPr>
      </w:r>
      <w:r>
        <w:rPr>
          <w:noProof/>
        </w:rPr>
        <w:fldChar w:fldCharType="separate"/>
      </w:r>
      <w:r>
        <w:rPr>
          <w:noProof/>
        </w:rPr>
        <w:t>291</w:t>
      </w:r>
      <w:r>
        <w:rPr>
          <w:noProof/>
        </w:rPr>
        <w:fldChar w:fldCharType="end"/>
      </w:r>
    </w:p>
    <w:p w14:paraId="2FC6FD23" w14:textId="52E856C4" w:rsidR="005264A4" w:rsidRDefault="005264A4">
      <w:pPr>
        <w:pStyle w:val="TOC5"/>
        <w:rPr>
          <w:rFonts w:asciiTheme="minorHAnsi" w:eastAsiaTheme="minorEastAsia" w:hAnsiTheme="minorHAnsi" w:cstheme="minorBidi"/>
          <w:noProof/>
          <w:sz w:val="22"/>
          <w:szCs w:val="22"/>
          <w:lang w:eastAsia="en-GB"/>
        </w:rPr>
      </w:pPr>
      <w:r>
        <w:rPr>
          <w:noProof/>
        </w:rPr>
        <w:t>8a.2.12.1.1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_Toc155372191 \h </w:instrText>
      </w:r>
      <w:r>
        <w:rPr>
          <w:noProof/>
        </w:rPr>
      </w:r>
      <w:r>
        <w:rPr>
          <w:noProof/>
        </w:rPr>
        <w:fldChar w:fldCharType="separate"/>
      </w:r>
      <w:r>
        <w:rPr>
          <w:noProof/>
        </w:rPr>
        <w:t>291</w:t>
      </w:r>
      <w:r>
        <w:rPr>
          <w:noProof/>
        </w:rPr>
        <w:fldChar w:fldCharType="end"/>
      </w:r>
    </w:p>
    <w:p w14:paraId="7FE9F051" w14:textId="7662D6AB" w:rsidR="005264A4" w:rsidRDefault="005264A4">
      <w:pPr>
        <w:pStyle w:val="TOC5"/>
        <w:rPr>
          <w:rFonts w:asciiTheme="minorHAnsi" w:eastAsiaTheme="minorEastAsia" w:hAnsiTheme="minorHAnsi" w:cstheme="minorBidi"/>
          <w:noProof/>
          <w:sz w:val="22"/>
          <w:szCs w:val="22"/>
          <w:lang w:eastAsia="en-GB"/>
        </w:rPr>
      </w:pPr>
      <w:r>
        <w:rPr>
          <w:noProof/>
        </w:rPr>
        <w:t>8a.2.12.1.2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_Toc155372192 \h </w:instrText>
      </w:r>
      <w:r>
        <w:rPr>
          <w:noProof/>
        </w:rPr>
      </w:r>
      <w:r>
        <w:rPr>
          <w:noProof/>
        </w:rPr>
        <w:fldChar w:fldCharType="separate"/>
      </w:r>
      <w:r>
        <w:rPr>
          <w:noProof/>
        </w:rPr>
        <w:t>291</w:t>
      </w:r>
      <w:r>
        <w:rPr>
          <w:noProof/>
        </w:rPr>
        <w:fldChar w:fldCharType="end"/>
      </w:r>
    </w:p>
    <w:p w14:paraId="4CB55401" w14:textId="2FEB3D86" w:rsidR="005264A4" w:rsidRDefault="005264A4">
      <w:pPr>
        <w:pStyle w:val="TOC4"/>
        <w:rPr>
          <w:rFonts w:asciiTheme="minorHAnsi" w:eastAsiaTheme="minorEastAsia" w:hAnsiTheme="minorHAnsi" w:cstheme="minorBidi"/>
          <w:noProof/>
          <w:sz w:val="22"/>
          <w:szCs w:val="22"/>
          <w:lang w:eastAsia="en-GB"/>
        </w:rPr>
      </w:pPr>
      <w:r>
        <w:rPr>
          <w:noProof/>
        </w:rPr>
        <w:t>8a.2.12.2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_Toc155372193 \h </w:instrText>
      </w:r>
      <w:r>
        <w:rPr>
          <w:noProof/>
        </w:rPr>
      </w:r>
      <w:r>
        <w:rPr>
          <w:noProof/>
        </w:rPr>
        <w:fldChar w:fldCharType="separate"/>
      </w:r>
      <w:r>
        <w:rPr>
          <w:noProof/>
        </w:rPr>
        <w:t>291</w:t>
      </w:r>
      <w:r>
        <w:rPr>
          <w:noProof/>
        </w:rPr>
        <w:fldChar w:fldCharType="end"/>
      </w:r>
    </w:p>
    <w:p w14:paraId="63647883" w14:textId="2332D5F3" w:rsidR="005264A4" w:rsidRDefault="005264A4">
      <w:pPr>
        <w:pStyle w:val="TOC5"/>
        <w:rPr>
          <w:rFonts w:asciiTheme="minorHAnsi" w:eastAsiaTheme="minorEastAsia" w:hAnsiTheme="minorHAnsi" w:cstheme="minorBidi"/>
          <w:noProof/>
          <w:sz w:val="22"/>
          <w:szCs w:val="22"/>
          <w:lang w:eastAsia="en-GB"/>
        </w:rPr>
      </w:pPr>
      <w:r>
        <w:rPr>
          <w:noProof/>
        </w:rPr>
        <w:t>8a.2.12.2.1</w:t>
      </w:r>
      <w:r>
        <w:rPr>
          <w:rFonts w:asciiTheme="minorHAnsi" w:eastAsiaTheme="minorEastAsia" w:hAnsiTheme="minorHAnsi" w:cstheme="minorBidi"/>
          <w:noProof/>
          <w:sz w:val="22"/>
          <w:szCs w:val="22"/>
          <w:lang w:eastAsia="en-GB"/>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_Toc155372194 \h </w:instrText>
      </w:r>
      <w:r>
        <w:rPr>
          <w:noProof/>
        </w:rPr>
      </w:r>
      <w:r>
        <w:rPr>
          <w:noProof/>
        </w:rPr>
        <w:fldChar w:fldCharType="separate"/>
      </w:r>
      <w:r>
        <w:rPr>
          <w:noProof/>
        </w:rPr>
        <w:t>291</w:t>
      </w:r>
      <w:r>
        <w:rPr>
          <w:noProof/>
        </w:rPr>
        <w:fldChar w:fldCharType="end"/>
      </w:r>
    </w:p>
    <w:p w14:paraId="207024BD" w14:textId="7548EDB8" w:rsidR="005264A4" w:rsidRDefault="005264A4">
      <w:pPr>
        <w:pStyle w:val="TOC5"/>
        <w:rPr>
          <w:rFonts w:asciiTheme="minorHAnsi" w:eastAsiaTheme="minorEastAsia" w:hAnsiTheme="minorHAnsi" w:cstheme="minorBidi"/>
          <w:noProof/>
          <w:sz w:val="22"/>
          <w:szCs w:val="22"/>
          <w:lang w:eastAsia="en-GB"/>
        </w:rPr>
      </w:pPr>
      <w:r>
        <w:rPr>
          <w:noProof/>
        </w:rPr>
        <w:t>8a.2.12.2.2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_Toc155372195 \h </w:instrText>
      </w:r>
      <w:r>
        <w:rPr>
          <w:noProof/>
        </w:rPr>
      </w:r>
      <w:r>
        <w:rPr>
          <w:noProof/>
        </w:rPr>
        <w:fldChar w:fldCharType="separate"/>
      </w:r>
      <w:r>
        <w:rPr>
          <w:noProof/>
        </w:rPr>
        <w:t>291</w:t>
      </w:r>
      <w:r>
        <w:rPr>
          <w:noProof/>
        </w:rPr>
        <w:fldChar w:fldCharType="end"/>
      </w:r>
    </w:p>
    <w:p w14:paraId="093E36C3" w14:textId="538BE83D" w:rsidR="005264A4" w:rsidRDefault="005264A4">
      <w:pPr>
        <w:pStyle w:val="TOC6"/>
        <w:rPr>
          <w:rFonts w:asciiTheme="minorHAnsi" w:eastAsiaTheme="minorEastAsia" w:hAnsiTheme="minorHAnsi" w:cstheme="minorBidi"/>
          <w:noProof/>
          <w:sz w:val="22"/>
          <w:szCs w:val="22"/>
          <w:lang w:eastAsia="en-GB"/>
        </w:rPr>
      </w:pPr>
      <w:r>
        <w:rPr>
          <w:noProof/>
        </w:rPr>
        <w:t>8a.2.12.2.2.1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_Toc155372196 \h </w:instrText>
      </w:r>
      <w:r>
        <w:rPr>
          <w:noProof/>
        </w:rPr>
      </w:r>
      <w:r>
        <w:rPr>
          <w:noProof/>
        </w:rPr>
        <w:fldChar w:fldCharType="separate"/>
      </w:r>
      <w:r>
        <w:rPr>
          <w:noProof/>
        </w:rPr>
        <w:t>291</w:t>
      </w:r>
      <w:r>
        <w:rPr>
          <w:noProof/>
        </w:rPr>
        <w:fldChar w:fldCharType="end"/>
      </w:r>
    </w:p>
    <w:p w14:paraId="32C790FC" w14:textId="3244CF9B" w:rsidR="005264A4" w:rsidRDefault="005264A4">
      <w:pPr>
        <w:pStyle w:val="TOC6"/>
        <w:rPr>
          <w:rFonts w:asciiTheme="minorHAnsi" w:eastAsiaTheme="minorEastAsia" w:hAnsiTheme="minorHAnsi" w:cstheme="minorBidi"/>
          <w:noProof/>
          <w:sz w:val="22"/>
          <w:szCs w:val="22"/>
          <w:lang w:eastAsia="en-GB"/>
        </w:rPr>
      </w:pPr>
      <w:r>
        <w:rPr>
          <w:noProof/>
        </w:rPr>
        <w:t>8a.2.12.2.2.2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_Toc155372197 \h </w:instrText>
      </w:r>
      <w:r>
        <w:rPr>
          <w:noProof/>
        </w:rPr>
      </w:r>
      <w:r>
        <w:rPr>
          <w:noProof/>
        </w:rPr>
        <w:fldChar w:fldCharType="separate"/>
      </w:r>
      <w:r>
        <w:rPr>
          <w:noProof/>
        </w:rPr>
        <w:t>292</w:t>
      </w:r>
      <w:r>
        <w:rPr>
          <w:noProof/>
        </w:rPr>
        <w:fldChar w:fldCharType="end"/>
      </w:r>
    </w:p>
    <w:p w14:paraId="2D11EB97" w14:textId="7AA8823E" w:rsidR="005264A4" w:rsidRDefault="005264A4">
      <w:pPr>
        <w:pStyle w:val="TOC6"/>
        <w:rPr>
          <w:rFonts w:asciiTheme="minorHAnsi" w:eastAsiaTheme="minorEastAsia" w:hAnsiTheme="minorHAnsi" w:cstheme="minorBidi"/>
          <w:noProof/>
          <w:sz w:val="22"/>
          <w:szCs w:val="22"/>
          <w:lang w:eastAsia="en-GB"/>
        </w:rPr>
      </w:pPr>
      <w:r>
        <w:rPr>
          <w:noProof/>
        </w:rPr>
        <w:t>8a.2.12.2.2.3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_Toc155372198 \h </w:instrText>
      </w:r>
      <w:r>
        <w:rPr>
          <w:noProof/>
        </w:rPr>
      </w:r>
      <w:r>
        <w:rPr>
          <w:noProof/>
        </w:rPr>
        <w:fldChar w:fldCharType="separate"/>
      </w:r>
      <w:r>
        <w:rPr>
          <w:noProof/>
        </w:rPr>
        <w:t>293</w:t>
      </w:r>
      <w:r>
        <w:rPr>
          <w:noProof/>
        </w:rPr>
        <w:fldChar w:fldCharType="end"/>
      </w:r>
    </w:p>
    <w:p w14:paraId="2387C3BE" w14:textId="600B6479" w:rsidR="005264A4" w:rsidRDefault="005264A4">
      <w:pPr>
        <w:pStyle w:val="TOC6"/>
        <w:rPr>
          <w:rFonts w:asciiTheme="minorHAnsi" w:eastAsiaTheme="minorEastAsia" w:hAnsiTheme="minorHAnsi" w:cstheme="minorBidi"/>
          <w:noProof/>
          <w:sz w:val="22"/>
          <w:szCs w:val="22"/>
          <w:lang w:eastAsia="en-GB"/>
        </w:rPr>
      </w:pPr>
      <w:r>
        <w:rPr>
          <w:noProof/>
        </w:rPr>
        <w:t>8a.2.12.2.2.4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_Toc155372199 \h </w:instrText>
      </w:r>
      <w:r>
        <w:rPr>
          <w:noProof/>
        </w:rPr>
      </w:r>
      <w:r>
        <w:rPr>
          <w:noProof/>
        </w:rPr>
        <w:fldChar w:fldCharType="separate"/>
      </w:r>
      <w:r>
        <w:rPr>
          <w:noProof/>
        </w:rPr>
        <w:t>295</w:t>
      </w:r>
      <w:r>
        <w:rPr>
          <w:noProof/>
        </w:rPr>
        <w:fldChar w:fldCharType="end"/>
      </w:r>
    </w:p>
    <w:p w14:paraId="2A6D193B" w14:textId="23E9F53E" w:rsidR="005264A4" w:rsidRDefault="005264A4">
      <w:pPr>
        <w:pStyle w:val="TOC6"/>
        <w:rPr>
          <w:rFonts w:asciiTheme="minorHAnsi" w:eastAsiaTheme="minorEastAsia" w:hAnsiTheme="minorHAnsi" w:cstheme="minorBidi"/>
          <w:noProof/>
          <w:sz w:val="22"/>
          <w:szCs w:val="22"/>
          <w:lang w:eastAsia="en-GB"/>
        </w:rPr>
      </w:pPr>
      <w:r>
        <w:rPr>
          <w:noProof/>
        </w:rPr>
        <w:t>8a.2.12.2.2.5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_Toc155372200 \h </w:instrText>
      </w:r>
      <w:r>
        <w:rPr>
          <w:noProof/>
        </w:rPr>
      </w:r>
      <w:r>
        <w:rPr>
          <w:noProof/>
        </w:rPr>
        <w:fldChar w:fldCharType="separate"/>
      </w:r>
      <w:r>
        <w:rPr>
          <w:noProof/>
        </w:rPr>
        <w:t>295</w:t>
      </w:r>
      <w:r>
        <w:rPr>
          <w:noProof/>
        </w:rPr>
        <w:fldChar w:fldCharType="end"/>
      </w:r>
    </w:p>
    <w:p w14:paraId="366DB1AB" w14:textId="53F502A9" w:rsidR="005264A4" w:rsidRDefault="005264A4">
      <w:pPr>
        <w:pStyle w:val="TOC6"/>
        <w:rPr>
          <w:rFonts w:asciiTheme="minorHAnsi" w:eastAsiaTheme="minorEastAsia" w:hAnsiTheme="minorHAnsi" w:cstheme="minorBidi"/>
          <w:noProof/>
          <w:sz w:val="22"/>
          <w:szCs w:val="22"/>
          <w:lang w:eastAsia="en-GB"/>
        </w:rPr>
      </w:pPr>
      <w:r>
        <w:rPr>
          <w:noProof/>
        </w:rPr>
        <w:t>8a.2.12.2.2.6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_Toc155372201 \h </w:instrText>
      </w:r>
      <w:r>
        <w:rPr>
          <w:noProof/>
        </w:rPr>
      </w:r>
      <w:r>
        <w:rPr>
          <w:noProof/>
        </w:rPr>
        <w:fldChar w:fldCharType="separate"/>
      </w:r>
      <w:r>
        <w:rPr>
          <w:noProof/>
        </w:rPr>
        <w:t>295</w:t>
      </w:r>
      <w:r>
        <w:rPr>
          <w:noProof/>
        </w:rPr>
        <w:fldChar w:fldCharType="end"/>
      </w:r>
    </w:p>
    <w:p w14:paraId="2945C0AB" w14:textId="68EE25E4" w:rsidR="005264A4" w:rsidRDefault="005264A4">
      <w:pPr>
        <w:pStyle w:val="TOC6"/>
        <w:rPr>
          <w:rFonts w:asciiTheme="minorHAnsi" w:eastAsiaTheme="minorEastAsia" w:hAnsiTheme="minorHAnsi" w:cstheme="minorBidi"/>
          <w:noProof/>
          <w:sz w:val="22"/>
          <w:szCs w:val="22"/>
          <w:lang w:eastAsia="en-GB"/>
        </w:rPr>
      </w:pPr>
      <w:r>
        <w:rPr>
          <w:noProof/>
        </w:rPr>
        <w:t>8a.2.12.2.2.7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_Toc155372202 \h </w:instrText>
      </w:r>
      <w:r>
        <w:rPr>
          <w:noProof/>
        </w:rPr>
      </w:r>
      <w:r>
        <w:rPr>
          <w:noProof/>
        </w:rPr>
        <w:fldChar w:fldCharType="separate"/>
      </w:r>
      <w:r>
        <w:rPr>
          <w:noProof/>
        </w:rPr>
        <w:t>296</w:t>
      </w:r>
      <w:r>
        <w:rPr>
          <w:noProof/>
        </w:rPr>
        <w:fldChar w:fldCharType="end"/>
      </w:r>
    </w:p>
    <w:p w14:paraId="73FD27E6" w14:textId="408F9568" w:rsidR="005264A4" w:rsidRDefault="005264A4">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.2.12.2.3</w:t>
      </w:r>
      <w:r>
        <w:rPr>
          <w:rFonts w:asciiTheme="minorHAnsi" w:eastAsiaTheme="minorEastAsia" w:hAnsiTheme="minorHAnsi" w:cstheme="minorBidi"/>
          <w:noProof/>
          <w:sz w:val="22"/>
          <w:szCs w:val="22"/>
          <w:lang w:eastAsia="en-GB"/>
        </w:rPr>
        <w:tab/>
      </w:r>
      <w:r>
        <w:rPr>
          <w:noProof/>
        </w:rPr>
        <w:t>5G ProSe end UE key request procedure</w:t>
      </w:r>
      <w:r>
        <w:rPr>
          <w:noProof/>
        </w:rPr>
        <w:tab/>
      </w:r>
      <w:r>
        <w:rPr>
          <w:noProof/>
        </w:rPr>
        <w:fldChar w:fldCharType="begin" w:fldLock="1"/>
      </w:r>
      <w:r>
        <w:rPr>
          <w:noProof/>
        </w:rPr>
        <w:instrText xml:space="preserve"> PAGEREF _Toc155372203 \h </w:instrText>
      </w:r>
      <w:r>
        <w:rPr>
          <w:noProof/>
        </w:rPr>
      </w:r>
      <w:r>
        <w:rPr>
          <w:noProof/>
        </w:rPr>
        <w:fldChar w:fldCharType="separate"/>
      </w:r>
      <w:r>
        <w:rPr>
          <w:noProof/>
        </w:rPr>
        <w:t>296</w:t>
      </w:r>
      <w:r>
        <w:rPr>
          <w:noProof/>
        </w:rPr>
        <w:fldChar w:fldCharType="end"/>
      </w:r>
    </w:p>
    <w:p w14:paraId="51F0A335" w14:textId="6FC676E9" w:rsidR="005264A4" w:rsidRDefault="005264A4">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.2.12.2.4</w:t>
      </w:r>
      <w:r>
        <w:rPr>
          <w:rFonts w:asciiTheme="minorHAnsi" w:eastAsiaTheme="minorEastAsia" w:hAnsiTheme="minorHAnsi" w:cstheme="minorBidi"/>
          <w:noProof/>
          <w:sz w:val="22"/>
          <w:szCs w:val="22"/>
          <w:lang w:eastAsia="en-GB"/>
        </w:rPr>
        <w:tab/>
      </w:r>
      <w:r>
        <w:rPr>
          <w:noProof/>
        </w:rPr>
        <w:t>5G ProSe UE-to-UE relay UE key request procedure</w:t>
      </w:r>
      <w:r>
        <w:rPr>
          <w:noProof/>
        </w:rPr>
        <w:tab/>
      </w:r>
      <w:r>
        <w:rPr>
          <w:noProof/>
        </w:rPr>
        <w:fldChar w:fldCharType="begin" w:fldLock="1"/>
      </w:r>
      <w:r>
        <w:rPr>
          <w:noProof/>
        </w:rPr>
        <w:instrText xml:space="preserve"> PAGEREF _Toc155372204 \h </w:instrText>
      </w:r>
      <w:r>
        <w:rPr>
          <w:noProof/>
        </w:rPr>
      </w:r>
      <w:r>
        <w:rPr>
          <w:noProof/>
        </w:rPr>
        <w:fldChar w:fldCharType="separate"/>
      </w:r>
      <w:r>
        <w:rPr>
          <w:noProof/>
        </w:rPr>
        <w:t>296</w:t>
      </w:r>
      <w:r>
        <w:rPr>
          <w:noProof/>
        </w:rPr>
        <w:fldChar w:fldCharType="end"/>
      </w:r>
    </w:p>
    <w:p w14:paraId="17B1FD73" w14:textId="3FDCE218" w:rsidR="005264A4" w:rsidRDefault="005264A4">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_Toc155372205 \h </w:instrText>
      </w:r>
      <w:r>
        <w:rPr>
          <w:noProof/>
        </w:rPr>
      </w:r>
      <w:r>
        <w:rPr>
          <w:noProof/>
        </w:rPr>
        <w:fldChar w:fldCharType="separate"/>
      </w:r>
      <w:r>
        <w:rPr>
          <w:noProof/>
        </w:rPr>
        <w:t>296</w:t>
      </w:r>
      <w:r>
        <w:rPr>
          <w:noProof/>
        </w:rPr>
        <w:fldChar w:fldCharType="end"/>
      </w:r>
    </w:p>
    <w:p w14:paraId="2254EC69" w14:textId="595F64F3" w:rsidR="005264A4" w:rsidRDefault="005264A4">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_Toc155372206 \h </w:instrText>
      </w:r>
      <w:r>
        <w:rPr>
          <w:noProof/>
        </w:rPr>
      </w:r>
      <w:r>
        <w:rPr>
          <w:noProof/>
        </w:rPr>
        <w:fldChar w:fldCharType="separate"/>
      </w:r>
      <w:r>
        <w:rPr>
          <w:noProof/>
        </w:rPr>
        <w:t>296</w:t>
      </w:r>
      <w:r>
        <w:rPr>
          <w:noProof/>
        </w:rPr>
        <w:fldChar w:fldCharType="end"/>
      </w:r>
    </w:p>
    <w:p w14:paraId="2EFE447F" w14:textId="7244B175" w:rsidR="005264A4" w:rsidRDefault="005264A4">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_Toc155372207 \h </w:instrText>
      </w:r>
      <w:r>
        <w:rPr>
          <w:noProof/>
        </w:rPr>
      </w:r>
      <w:r>
        <w:rPr>
          <w:noProof/>
        </w:rPr>
        <w:fldChar w:fldCharType="separate"/>
      </w:r>
      <w:r>
        <w:rPr>
          <w:noProof/>
        </w:rPr>
        <w:t>296</w:t>
      </w:r>
      <w:r>
        <w:rPr>
          <w:noProof/>
        </w:rPr>
        <w:fldChar w:fldCharType="end"/>
      </w:r>
    </w:p>
    <w:p w14:paraId="6B96997F" w14:textId="76F266E0" w:rsidR="005264A4" w:rsidRDefault="005264A4">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_Toc155372208 \h </w:instrText>
      </w:r>
      <w:r>
        <w:rPr>
          <w:noProof/>
        </w:rPr>
      </w:r>
      <w:r>
        <w:rPr>
          <w:noProof/>
        </w:rPr>
        <w:fldChar w:fldCharType="separate"/>
      </w:r>
      <w:r>
        <w:rPr>
          <w:noProof/>
        </w:rPr>
        <w:t>296</w:t>
      </w:r>
      <w:r>
        <w:rPr>
          <w:noProof/>
        </w:rPr>
        <w:fldChar w:fldCharType="end"/>
      </w:r>
    </w:p>
    <w:p w14:paraId="0B8B836B" w14:textId="6A223D13" w:rsidR="005264A4" w:rsidRDefault="005264A4">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_Toc155372209 \h </w:instrText>
      </w:r>
      <w:r>
        <w:rPr>
          <w:noProof/>
        </w:rPr>
      </w:r>
      <w:r>
        <w:rPr>
          <w:noProof/>
        </w:rPr>
        <w:fldChar w:fldCharType="separate"/>
      </w:r>
      <w:r>
        <w:rPr>
          <w:noProof/>
        </w:rPr>
        <w:t>297</w:t>
      </w:r>
      <w:r>
        <w:rPr>
          <w:noProof/>
        </w:rPr>
        <w:fldChar w:fldCharType="end"/>
      </w:r>
    </w:p>
    <w:p w14:paraId="023D511A" w14:textId="4C79C3AA" w:rsidR="005264A4" w:rsidRDefault="005264A4">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_Toc155372210 \h </w:instrText>
      </w:r>
      <w:r>
        <w:rPr>
          <w:noProof/>
        </w:rPr>
      </w:r>
      <w:r>
        <w:rPr>
          <w:noProof/>
        </w:rPr>
        <w:fldChar w:fldCharType="separate"/>
      </w:r>
      <w:r>
        <w:rPr>
          <w:noProof/>
        </w:rPr>
        <w:t>297</w:t>
      </w:r>
      <w:r>
        <w:rPr>
          <w:noProof/>
        </w:rPr>
        <w:fldChar w:fldCharType="end"/>
      </w:r>
    </w:p>
    <w:p w14:paraId="055D12E3" w14:textId="78F2C201" w:rsidR="005264A4" w:rsidRDefault="005264A4">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_Toc155372211 \h </w:instrText>
      </w:r>
      <w:r>
        <w:rPr>
          <w:noProof/>
        </w:rPr>
      </w:r>
      <w:r>
        <w:rPr>
          <w:noProof/>
        </w:rPr>
        <w:fldChar w:fldCharType="separate"/>
      </w:r>
      <w:r>
        <w:rPr>
          <w:noProof/>
        </w:rPr>
        <w:t>297</w:t>
      </w:r>
      <w:r>
        <w:rPr>
          <w:noProof/>
        </w:rPr>
        <w:fldChar w:fldCharType="end"/>
      </w:r>
    </w:p>
    <w:p w14:paraId="5EAA4A09" w14:textId="1B927C1A" w:rsidR="005264A4" w:rsidRDefault="005264A4">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_Toc155372212 \h </w:instrText>
      </w:r>
      <w:r>
        <w:rPr>
          <w:noProof/>
        </w:rPr>
      </w:r>
      <w:r>
        <w:rPr>
          <w:noProof/>
        </w:rPr>
        <w:fldChar w:fldCharType="separate"/>
      </w:r>
      <w:r>
        <w:rPr>
          <w:noProof/>
        </w:rPr>
        <w:t>297</w:t>
      </w:r>
      <w:r>
        <w:rPr>
          <w:noProof/>
        </w:rPr>
        <w:fldChar w:fldCharType="end"/>
      </w:r>
    </w:p>
    <w:p w14:paraId="45E71540" w14:textId="2B885B15" w:rsidR="005264A4" w:rsidRDefault="005264A4">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_Toc155372213 \h </w:instrText>
      </w:r>
      <w:r>
        <w:rPr>
          <w:noProof/>
        </w:rPr>
      </w:r>
      <w:r>
        <w:rPr>
          <w:noProof/>
        </w:rPr>
        <w:fldChar w:fldCharType="separate"/>
      </w:r>
      <w:r>
        <w:rPr>
          <w:noProof/>
        </w:rPr>
        <w:t>297</w:t>
      </w:r>
      <w:r>
        <w:rPr>
          <w:noProof/>
        </w:rPr>
        <w:fldChar w:fldCharType="end"/>
      </w:r>
    </w:p>
    <w:p w14:paraId="4D270893" w14:textId="219D0494" w:rsidR="005264A4" w:rsidRDefault="005264A4">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_Toc155372214 \h </w:instrText>
      </w:r>
      <w:r>
        <w:rPr>
          <w:noProof/>
        </w:rPr>
      </w:r>
      <w:r>
        <w:rPr>
          <w:noProof/>
        </w:rPr>
        <w:fldChar w:fldCharType="separate"/>
      </w:r>
      <w:r>
        <w:rPr>
          <w:noProof/>
        </w:rPr>
        <w:t>297</w:t>
      </w:r>
      <w:r>
        <w:rPr>
          <w:noProof/>
        </w:rPr>
        <w:fldChar w:fldCharType="end"/>
      </w:r>
    </w:p>
    <w:p w14:paraId="6D80BE73" w14:textId="18C87CF3" w:rsidR="005264A4" w:rsidRDefault="005264A4">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_Toc155372215 \h </w:instrText>
      </w:r>
      <w:r>
        <w:rPr>
          <w:noProof/>
        </w:rPr>
      </w:r>
      <w:r>
        <w:rPr>
          <w:noProof/>
        </w:rPr>
        <w:fldChar w:fldCharType="separate"/>
      </w:r>
      <w:r>
        <w:rPr>
          <w:noProof/>
        </w:rPr>
        <w:t>297</w:t>
      </w:r>
      <w:r>
        <w:rPr>
          <w:noProof/>
        </w:rPr>
        <w:fldChar w:fldCharType="end"/>
      </w:r>
    </w:p>
    <w:p w14:paraId="7F1733D1" w14:textId="4A9B2D22" w:rsidR="005264A4" w:rsidRDefault="005264A4">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_Toc155372216 \h </w:instrText>
      </w:r>
      <w:r>
        <w:rPr>
          <w:noProof/>
        </w:rPr>
      </w:r>
      <w:r>
        <w:rPr>
          <w:noProof/>
        </w:rPr>
        <w:fldChar w:fldCharType="separate"/>
      </w:r>
      <w:r>
        <w:rPr>
          <w:noProof/>
        </w:rPr>
        <w:t>297</w:t>
      </w:r>
      <w:r>
        <w:rPr>
          <w:noProof/>
        </w:rPr>
        <w:fldChar w:fldCharType="end"/>
      </w:r>
    </w:p>
    <w:p w14:paraId="382BC473" w14:textId="414DA3E6" w:rsidR="005264A4" w:rsidRDefault="005264A4">
      <w:pPr>
        <w:pStyle w:val="TOC4"/>
        <w:rPr>
          <w:rFonts w:asciiTheme="minorHAnsi" w:eastAsiaTheme="minorEastAsia" w:hAnsiTheme="minorHAnsi" w:cstheme="minorBidi"/>
          <w:noProof/>
          <w:sz w:val="22"/>
          <w:szCs w:val="22"/>
          <w:lang w:eastAsia="en-GB"/>
        </w:rPr>
      </w:pPr>
      <w:r>
        <w:rPr>
          <w:noProof/>
        </w:rPr>
        <w:lastRenderedPageBreak/>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_Toc155372217 \h </w:instrText>
      </w:r>
      <w:r>
        <w:rPr>
          <w:noProof/>
        </w:rPr>
      </w:r>
      <w:r>
        <w:rPr>
          <w:noProof/>
        </w:rPr>
        <w:fldChar w:fldCharType="separate"/>
      </w:r>
      <w:r>
        <w:rPr>
          <w:noProof/>
        </w:rPr>
        <w:t>297</w:t>
      </w:r>
      <w:r>
        <w:rPr>
          <w:noProof/>
        </w:rPr>
        <w:fldChar w:fldCharType="end"/>
      </w:r>
    </w:p>
    <w:p w14:paraId="021C3C6F" w14:textId="30FCB2DD" w:rsidR="005264A4" w:rsidRDefault="005264A4">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_Toc155372218 \h </w:instrText>
      </w:r>
      <w:r>
        <w:rPr>
          <w:noProof/>
        </w:rPr>
      </w:r>
      <w:r>
        <w:rPr>
          <w:noProof/>
        </w:rPr>
        <w:fldChar w:fldCharType="separate"/>
      </w:r>
      <w:r>
        <w:rPr>
          <w:noProof/>
        </w:rPr>
        <w:t>297</w:t>
      </w:r>
      <w:r>
        <w:rPr>
          <w:noProof/>
        </w:rPr>
        <w:fldChar w:fldCharType="end"/>
      </w:r>
    </w:p>
    <w:p w14:paraId="10471AD6" w14:textId="2ED5CF60" w:rsidR="005264A4" w:rsidRDefault="005264A4">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_Toc155372219 \h </w:instrText>
      </w:r>
      <w:r>
        <w:rPr>
          <w:noProof/>
        </w:rPr>
      </w:r>
      <w:r>
        <w:rPr>
          <w:noProof/>
        </w:rPr>
        <w:fldChar w:fldCharType="separate"/>
      </w:r>
      <w:r>
        <w:rPr>
          <w:noProof/>
        </w:rPr>
        <w:t>298</w:t>
      </w:r>
      <w:r>
        <w:rPr>
          <w:noProof/>
        </w:rPr>
        <w:fldChar w:fldCharType="end"/>
      </w:r>
    </w:p>
    <w:p w14:paraId="12DD332D" w14:textId="44691675" w:rsidR="005264A4" w:rsidRDefault="005264A4">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_Toc155372220 \h </w:instrText>
      </w:r>
      <w:r>
        <w:rPr>
          <w:noProof/>
        </w:rPr>
      </w:r>
      <w:r>
        <w:rPr>
          <w:noProof/>
        </w:rPr>
        <w:fldChar w:fldCharType="separate"/>
      </w:r>
      <w:r>
        <w:rPr>
          <w:noProof/>
        </w:rPr>
        <w:t>298</w:t>
      </w:r>
      <w:r>
        <w:rPr>
          <w:noProof/>
        </w:rPr>
        <w:fldChar w:fldCharType="end"/>
      </w:r>
    </w:p>
    <w:p w14:paraId="4B010F00" w14:textId="0EE93474" w:rsidR="005264A4" w:rsidRDefault="005264A4">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_Toc155372221 \h </w:instrText>
      </w:r>
      <w:r>
        <w:rPr>
          <w:noProof/>
        </w:rPr>
      </w:r>
      <w:r>
        <w:rPr>
          <w:noProof/>
        </w:rPr>
        <w:fldChar w:fldCharType="separate"/>
      </w:r>
      <w:r>
        <w:rPr>
          <w:noProof/>
        </w:rPr>
        <w:t>298</w:t>
      </w:r>
      <w:r>
        <w:rPr>
          <w:noProof/>
        </w:rPr>
        <w:fldChar w:fldCharType="end"/>
      </w:r>
    </w:p>
    <w:p w14:paraId="02A9620C" w14:textId="5E480F4F" w:rsidR="005264A4" w:rsidRDefault="005264A4">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_Toc155372222 \h </w:instrText>
      </w:r>
      <w:r>
        <w:rPr>
          <w:noProof/>
        </w:rPr>
      </w:r>
      <w:r>
        <w:rPr>
          <w:noProof/>
        </w:rPr>
        <w:fldChar w:fldCharType="separate"/>
      </w:r>
      <w:r>
        <w:rPr>
          <w:noProof/>
        </w:rPr>
        <w:t>298</w:t>
      </w:r>
      <w:r>
        <w:rPr>
          <w:noProof/>
        </w:rPr>
        <w:fldChar w:fldCharType="end"/>
      </w:r>
    </w:p>
    <w:p w14:paraId="3723212E" w14:textId="4F37CE0E" w:rsidR="005264A4" w:rsidRDefault="005264A4">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_Toc155372223 \h </w:instrText>
      </w:r>
      <w:r>
        <w:rPr>
          <w:noProof/>
        </w:rPr>
      </w:r>
      <w:r>
        <w:rPr>
          <w:noProof/>
        </w:rPr>
        <w:fldChar w:fldCharType="separate"/>
      </w:r>
      <w:r>
        <w:rPr>
          <w:noProof/>
        </w:rPr>
        <w:t>298</w:t>
      </w:r>
      <w:r>
        <w:rPr>
          <w:noProof/>
        </w:rPr>
        <w:fldChar w:fldCharType="end"/>
      </w:r>
    </w:p>
    <w:p w14:paraId="59BCABBE" w14:textId="7608820F" w:rsidR="005264A4" w:rsidRDefault="005264A4">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_Toc155372224 \h </w:instrText>
      </w:r>
      <w:r>
        <w:rPr>
          <w:noProof/>
        </w:rPr>
      </w:r>
      <w:r>
        <w:rPr>
          <w:noProof/>
        </w:rPr>
        <w:fldChar w:fldCharType="separate"/>
      </w:r>
      <w:r>
        <w:rPr>
          <w:noProof/>
        </w:rPr>
        <w:t>298</w:t>
      </w:r>
      <w:r>
        <w:rPr>
          <w:noProof/>
        </w:rPr>
        <w:fldChar w:fldCharType="end"/>
      </w:r>
    </w:p>
    <w:p w14:paraId="36157430" w14:textId="745CC926" w:rsidR="005264A4" w:rsidRDefault="005264A4">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_Toc155372225 \h </w:instrText>
      </w:r>
      <w:r>
        <w:rPr>
          <w:noProof/>
        </w:rPr>
      </w:r>
      <w:r>
        <w:rPr>
          <w:noProof/>
        </w:rPr>
        <w:fldChar w:fldCharType="separate"/>
      </w:r>
      <w:r>
        <w:rPr>
          <w:noProof/>
        </w:rPr>
        <w:t>298</w:t>
      </w:r>
      <w:r>
        <w:rPr>
          <w:noProof/>
        </w:rPr>
        <w:fldChar w:fldCharType="end"/>
      </w:r>
    </w:p>
    <w:p w14:paraId="701718F2" w14:textId="6F20ED68" w:rsidR="005264A4" w:rsidRDefault="005264A4">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_Toc155372226 \h </w:instrText>
      </w:r>
      <w:r>
        <w:rPr>
          <w:noProof/>
        </w:rPr>
      </w:r>
      <w:r>
        <w:rPr>
          <w:noProof/>
        </w:rPr>
        <w:fldChar w:fldCharType="separate"/>
      </w:r>
      <w:r>
        <w:rPr>
          <w:noProof/>
        </w:rPr>
        <w:t>298</w:t>
      </w:r>
      <w:r>
        <w:rPr>
          <w:noProof/>
        </w:rPr>
        <w:fldChar w:fldCharType="end"/>
      </w:r>
    </w:p>
    <w:p w14:paraId="4124EF01" w14:textId="2155AE0C" w:rsidR="005264A4" w:rsidRDefault="005264A4">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_Toc155372227 \h </w:instrText>
      </w:r>
      <w:r>
        <w:rPr>
          <w:noProof/>
        </w:rPr>
      </w:r>
      <w:r>
        <w:rPr>
          <w:noProof/>
        </w:rPr>
        <w:fldChar w:fldCharType="separate"/>
      </w:r>
      <w:r>
        <w:rPr>
          <w:noProof/>
        </w:rPr>
        <w:t>298</w:t>
      </w:r>
      <w:r>
        <w:rPr>
          <w:noProof/>
        </w:rPr>
        <w:fldChar w:fldCharType="end"/>
      </w:r>
    </w:p>
    <w:p w14:paraId="40F1D334" w14:textId="1C9F8A0F" w:rsidR="005264A4" w:rsidRDefault="005264A4">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_Toc155372228 \h </w:instrText>
      </w:r>
      <w:r>
        <w:rPr>
          <w:noProof/>
        </w:rPr>
      </w:r>
      <w:r>
        <w:rPr>
          <w:noProof/>
        </w:rPr>
        <w:fldChar w:fldCharType="separate"/>
      </w:r>
      <w:r>
        <w:rPr>
          <w:noProof/>
        </w:rPr>
        <w:t>304</w:t>
      </w:r>
      <w:r>
        <w:rPr>
          <w:noProof/>
        </w:rPr>
        <w:fldChar w:fldCharType="end"/>
      </w:r>
    </w:p>
    <w:p w14:paraId="18404391" w14:textId="01CEF9B5" w:rsidR="005264A4" w:rsidRDefault="005264A4">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_Toc155372229 \h </w:instrText>
      </w:r>
      <w:r>
        <w:rPr>
          <w:noProof/>
        </w:rPr>
      </w:r>
      <w:r>
        <w:rPr>
          <w:noProof/>
        </w:rPr>
        <w:fldChar w:fldCharType="separate"/>
      </w:r>
      <w:r>
        <w:rPr>
          <w:noProof/>
        </w:rPr>
        <w:t>304</w:t>
      </w:r>
      <w:r>
        <w:rPr>
          <w:noProof/>
        </w:rPr>
        <w:fldChar w:fldCharType="end"/>
      </w:r>
    </w:p>
    <w:p w14:paraId="746CC4B3" w14:textId="3A3A90E5" w:rsidR="005264A4" w:rsidRDefault="005264A4">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_Toc155372230 \h </w:instrText>
      </w:r>
      <w:r>
        <w:rPr>
          <w:noProof/>
        </w:rPr>
      </w:r>
      <w:r>
        <w:rPr>
          <w:noProof/>
        </w:rPr>
        <w:fldChar w:fldCharType="separate"/>
      </w:r>
      <w:r>
        <w:rPr>
          <w:noProof/>
        </w:rPr>
        <w:t>304</w:t>
      </w:r>
      <w:r>
        <w:rPr>
          <w:noProof/>
        </w:rPr>
        <w:fldChar w:fldCharType="end"/>
      </w:r>
    </w:p>
    <w:p w14:paraId="0BC2FB9F" w14:textId="6382325C" w:rsidR="005264A4" w:rsidRDefault="005264A4">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_Toc155372231 \h </w:instrText>
      </w:r>
      <w:r>
        <w:rPr>
          <w:noProof/>
        </w:rPr>
      </w:r>
      <w:r>
        <w:rPr>
          <w:noProof/>
        </w:rPr>
        <w:fldChar w:fldCharType="separate"/>
      </w:r>
      <w:r>
        <w:rPr>
          <w:noProof/>
        </w:rPr>
        <w:t>304</w:t>
      </w:r>
      <w:r>
        <w:rPr>
          <w:noProof/>
        </w:rPr>
        <w:fldChar w:fldCharType="end"/>
      </w:r>
    </w:p>
    <w:p w14:paraId="523BA826" w14:textId="739C94F9" w:rsidR="005264A4" w:rsidRDefault="005264A4">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_Toc155372232 \h </w:instrText>
      </w:r>
      <w:r>
        <w:rPr>
          <w:noProof/>
        </w:rPr>
      </w:r>
      <w:r>
        <w:rPr>
          <w:noProof/>
        </w:rPr>
        <w:fldChar w:fldCharType="separate"/>
      </w:r>
      <w:r>
        <w:rPr>
          <w:noProof/>
        </w:rPr>
        <w:t>305</w:t>
      </w:r>
      <w:r>
        <w:rPr>
          <w:noProof/>
        </w:rPr>
        <w:fldChar w:fldCharType="end"/>
      </w:r>
    </w:p>
    <w:p w14:paraId="55AEAC25" w14:textId="6140FACC" w:rsidR="005264A4" w:rsidRDefault="005264A4">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_Toc155372233 \h </w:instrText>
      </w:r>
      <w:r>
        <w:rPr>
          <w:noProof/>
        </w:rPr>
      </w:r>
      <w:r>
        <w:rPr>
          <w:noProof/>
        </w:rPr>
        <w:fldChar w:fldCharType="separate"/>
      </w:r>
      <w:r>
        <w:rPr>
          <w:noProof/>
        </w:rPr>
        <w:t>305</w:t>
      </w:r>
      <w:r>
        <w:rPr>
          <w:noProof/>
        </w:rPr>
        <w:fldChar w:fldCharType="end"/>
      </w:r>
    </w:p>
    <w:p w14:paraId="290EE853" w14:textId="70F8AC86" w:rsidR="005264A4" w:rsidRDefault="005264A4">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Announce prohibited indication</w:t>
      </w:r>
      <w:r>
        <w:rPr>
          <w:noProof/>
        </w:rPr>
        <w:tab/>
      </w:r>
      <w:r>
        <w:rPr>
          <w:noProof/>
        </w:rPr>
        <w:fldChar w:fldCharType="begin" w:fldLock="1"/>
      </w:r>
      <w:r>
        <w:rPr>
          <w:noProof/>
        </w:rPr>
        <w:instrText xml:space="preserve"> PAGEREF _Toc155372234 \h </w:instrText>
      </w:r>
      <w:r>
        <w:rPr>
          <w:noProof/>
        </w:rPr>
      </w:r>
      <w:r>
        <w:rPr>
          <w:noProof/>
        </w:rPr>
        <w:fldChar w:fldCharType="separate"/>
      </w:r>
      <w:r>
        <w:rPr>
          <w:noProof/>
        </w:rPr>
        <w:t>305</w:t>
      </w:r>
      <w:r>
        <w:rPr>
          <w:noProof/>
        </w:rPr>
        <w:fldChar w:fldCharType="end"/>
      </w:r>
    </w:p>
    <w:p w14:paraId="3BF38CAC" w14:textId="657F1337" w:rsidR="005264A4" w:rsidRDefault="005264A4">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Discoveree user info</w:t>
      </w:r>
      <w:r>
        <w:rPr>
          <w:noProof/>
        </w:rPr>
        <w:tab/>
      </w:r>
      <w:r>
        <w:rPr>
          <w:noProof/>
        </w:rPr>
        <w:fldChar w:fldCharType="begin" w:fldLock="1"/>
      </w:r>
      <w:r>
        <w:rPr>
          <w:noProof/>
        </w:rPr>
        <w:instrText xml:space="preserve"> PAGEREF _Toc155372235 \h </w:instrText>
      </w:r>
      <w:r>
        <w:rPr>
          <w:noProof/>
        </w:rPr>
      </w:r>
      <w:r>
        <w:rPr>
          <w:noProof/>
        </w:rPr>
        <w:fldChar w:fldCharType="separate"/>
      </w:r>
      <w:r>
        <w:rPr>
          <w:noProof/>
        </w:rPr>
        <w:t>306</w:t>
      </w:r>
      <w:r>
        <w:rPr>
          <w:noProof/>
        </w:rPr>
        <w:fldChar w:fldCharType="end"/>
      </w:r>
    </w:p>
    <w:p w14:paraId="09687822" w14:textId="66CBA063" w:rsidR="005264A4" w:rsidRDefault="005264A4">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_Toc155372236 \h </w:instrText>
      </w:r>
      <w:r>
        <w:rPr>
          <w:noProof/>
        </w:rPr>
      </w:r>
      <w:r>
        <w:rPr>
          <w:noProof/>
        </w:rPr>
        <w:fldChar w:fldCharType="separate"/>
      </w:r>
      <w:r>
        <w:rPr>
          <w:noProof/>
        </w:rPr>
        <w:t>306</w:t>
      </w:r>
      <w:r>
        <w:rPr>
          <w:noProof/>
        </w:rPr>
        <w:fldChar w:fldCharType="end"/>
      </w:r>
    </w:p>
    <w:p w14:paraId="07D55512" w14:textId="14A2B7B7" w:rsidR="005264A4" w:rsidRDefault="005264A4">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_Toc155372237 \h </w:instrText>
      </w:r>
      <w:r>
        <w:rPr>
          <w:noProof/>
        </w:rPr>
      </w:r>
      <w:r>
        <w:rPr>
          <w:noProof/>
        </w:rPr>
        <w:fldChar w:fldCharType="separate"/>
      </w:r>
      <w:r>
        <w:rPr>
          <w:noProof/>
        </w:rPr>
        <w:t>306</w:t>
      </w:r>
      <w:r>
        <w:rPr>
          <w:noProof/>
        </w:rPr>
        <w:fldChar w:fldCharType="end"/>
      </w:r>
    </w:p>
    <w:p w14:paraId="1E2D472B" w14:textId="21A7B3B4" w:rsidR="005264A4" w:rsidRDefault="005264A4">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_Toc155372238 \h </w:instrText>
      </w:r>
      <w:r>
        <w:rPr>
          <w:noProof/>
        </w:rPr>
      </w:r>
      <w:r>
        <w:rPr>
          <w:noProof/>
        </w:rPr>
        <w:fldChar w:fldCharType="separate"/>
      </w:r>
      <w:r>
        <w:rPr>
          <w:noProof/>
        </w:rPr>
        <w:t>306</w:t>
      </w:r>
      <w:r>
        <w:rPr>
          <w:noProof/>
        </w:rPr>
        <w:fldChar w:fldCharType="end"/>
      </w:r>
    </w:p>
    <w:p w14:paraId="4A0FF5DE" w14:textId="0286CA5A" w:rsidR="005264A4" w:rsidRDefault="005264A4">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_Toc155372239 \h </w:instrText>
      </w:r>
      <w:r>
        <w:rPr>
          <w:noProof/>
        </w:rPr>
      </w:r>
      <w:r>
        <w:rPr>
          <w:noProof/>
        </w:rPr>
        <w:fldChar w:fldCharType="separate"/>
      </w:r>
      <w:r>
        <w:rPr>
          <w:noProof/>
        </w:rPr>
        <w:t>307</w:t>
      </w:r>
      <w:r>
        <w:rPr>
          <w:noProof/>
        </w:rPr>
        <w:fldChar w:fldCharType="end"/>
      </w:r>
    </w:p>
    <w:p w14:paraId="615816CB" w14:textId="64F50626" w:rsidR="005264A4" w:rsidRDefault="005264A4">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_Toc155372240 \h </w:instrText>
      </w:r>
      <w:r>
        <w:rPr>
          <w:noProof/>
        </w:rPr>
      </w:r>
      <w:r>
        <w:rPr>
          <w:noProof/>
        </w:rPr>
        <w:fldChar w:fldCharType="separate"/>
      </w:r>
      <w:r>
        <w:rPr>
          <w:noProof/>
        </w:rPr>
        <w:t>307</w:t>
      </w:r>
      <w:r>
        <w:rPr>
          <w:noProof/>
        </w:rPr>
        <w:fldChar w:fldCharType="end"/>
      </w:r>
    </w:p>
    <w:p w14:paraId="0B6F5F16" w14:textId="7ADBC94B" w:rsidR="005264A4" w:rsidRDefault="005264A4">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_Toc155372241 \h </w:instrText>
      </w:r>
      <w:r>
        <w:rPr>
          <w:noProof/>
        </w:rPr>
      </w:r>
      <w:r>
        <w:rPr>
          <w:noProof/>
        </w:rPr>
        <w:fldChar w:fldCharType="separate"/>
      </w:r>
      <w:r>
        <w:rPr>
          <w:noProof/>
        </w:rPr>
        <w:t>308</w:t>
      </w:r>
      <w:r>
        <w:rPr>
          <w:noProof/>
        </w:rPr>
        <w:fldChar w:fldCharType="end"/>
      </w:r>
    </w:p>
    <w:p w14:paraId="4A9F93B3" w14:textId="78B58645" w:rsidR="005264A4" w:rsidRDefault="005264A4">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336227">
        <w:rPr>
          <w:noProof/>
          <w:vertAlign w:val="subscript"/>
        </w:rPr>
        <w:t>NRP-sess</w:t>
      </w:r>
      <w:r>
        <w:rPr>
          <w:noProof/>
        </w:rPr>
        <w:t xml:space="preserve"> ID</w:t>
      </w:r>
      <w:r>
        <w:rPr>
          <w:noProof/>
        </w:rPr>
        <w:tab/>
      </w:r>
      <w:r>
        <w:rPr>
          <w:noProof/>
        </w:rPr>
        <w:fldChar w:fldCharType="begin" w:fldLock="1"/>
      </w:r>
      <w:r>
        <w:rPr>
          <w:noProof/>
        </w:rPr>
        <w:instrText xml:space="preserve"> PAGEREF _Toc155372242 \h </w:instrText>
      </w:r>
      <w:r>
        <w:rPr>
          <w:noProof/>
        </w:rPr>
      </w:r>
      <w:r>
        <w:rPr>
          <w:noProof/>
        </w:rPr>
        <w:fldChar w:fldCharType="separate"/>
      </w:r>
      <w:r>
        <w:rPr>
          <w:noProof/>
        </w:rPr>
        <w:t>308</w:t>
      </w:r>
      <w:r>
        <w:rPr>
          <w:noProof/>
        </w:rPr>
        <w:fldChar w:fldCharType="end"/>
      </w:r>
    </w:p>
    <w:p w14:paraId="66F22985" w14:textId="3541DBB3" w:rsidR="005264A4" w:rsidRDefault="005264A4">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336227">
        <w:rPr>
          <w:rFonts w:cs="Arial"/>
          <w:noProof/>
        </w:rPr>
        <w:t>K</w:t>
      </w:r>
      <w:r w:rsidRPr="00336227">
        <w:rPr>
          <w:rFonts w:cs="Arial"/>
          <w:noProof/>
          <w:vertAlign w:val="subscript"/>
        </w:rPr>
        <w:t>NRP</w:t>
      </w:r>
      <w:r w:rsidRPr="00336227">
        <w:rPr>
          <w:rFonts w:cs="Arial"/>
          <w:noProof/>
        </w:rPr>
        <w:t xml:space="preserve"> ID</w:t>
      </w:r>
      <w:r>
        <w:rPr>
          <w:noProof/>
        </w:rPr>
        <w:tab/>
      </w:r>
      <w:r>
        <w:rPr>
          <w:noProof/>
        </w:rPr>
        <w:fldChar w:fldCharType="begin" w:fldLock="1"/>
      </w:r>
      <w:r>
        <w:rPr>
          <w:noProof/>
        </w:rPr>
        <w:instrText xml:space="preserve"> PAGEREF _Toc155372243 \h </w:instrText>
      </w:r>
      <w:r>
        <w:rPr>
          <w:noProof/>
        </w:rPr>
      </w:r>
      <w:r>
        <w:rPr>
          <w:noProof/>
        </w:rPr>
        <w:fldChar w:fldCharType="separate"/>
      </w:r>
      <w:r>
        <w:rPr>
          <w:noProof/>
        </w:rPr>
        <w:t>308</w:t>
      </w:r>
      <w:r>
        <w:rPr>
          <w:noProof/>
        </w:rPr>
        <w:fldChar w:fldCharType="end"/>
      </w:r>
    </w:p>
    <w:p w14:paraId="732FB7F1" w14:textId="4E6B250D" w:rsidR="005264A4" w:rsidRDefault="005264A4">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_Toc155372244 \h </w:instrText>
      </w:r>
      <w:r>
        <w:rPr>
          <w:noProof/>
        </w:rPr>
      </w:r>
      <w:r>
        <w:rPr>
          <w:noProof/>
        </w:rPr>
        <w:fldChar w:fldCharType="separate"/>
      </w:r>
      <w:r>
        <w:rPr>
          <w:noProof/>
        </w:rPr>
        <w:t>308</w:t>
      </w:r>
      <w:r>
        <w:rPr>
          <w:noProof/>
        </w:rPr>
        <w:fldChar w:fldCharType="end"/>
      </w:r>
    </w:p>
    <w:p w14:paraId="08B09695" w14:textId="3A1A525A" w:rsidR="005264A4" w:rsidRDefault="005264A4">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_Toc155372245 \h </w:instrText>
      </w:r>
      <w:r>
        <w:rPr>
          <w:noProof/>
        </w:rPr>
      </w:r>
      <w:r>
        <w:rPr>
          <w:noProof/>
        </w:rPr>
        <w:fldChar w:fldCharType="separate"/>
      </w:r>
      <w:r>
        <w:rPr>
          <w:noProof/>
        </w:rPr>
        <w:t>308</w:t>
      </w:r>
      <w:r>
        <w:rPr>
          <w:noProof/>
        </w:rPr>
        <w:fldChar w:fldCharType="end"/>
      </w:r>
    </w:p>
    <w:p w14:paraId="798D99AF" w14:textId="69E346C0" w:rsidR="005264A4" w:rsidRDefault="005264A4">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_Toc155372246 \h </w:instrText>
      </w:r>
      <w:r>
        <w:rPr>
          <w:noProof/>
        </w:rPr>
      </w:r>
      <w:r>
        <w:rPr>
          <w:noProof/>
        </w:rPr>
        <w:fldChar w:fldCharType="separate"/>
      </w:r>
      <w:r>
        <w:rPr>
          <w:noProof/>
        </w:rPr>
        <w:t>308</w:t>
      </w:r>
      <w:r>
        <w:rPr>
          <w:noProof/>
        </w:rPr>
        <w:fldChar w:fldCharType="end"/>
      </w:r>
    </w:p>
    <w:p w14:paraId="484DBA52" w14:textId="2ACF8CF6" w:rsidR="005264A4" w:rsidRDefault="005264A4">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_Toc155372247 \h </w:instrText>
      </w:r>
      <w:r>
        <w:rPr>
          <w:noProof/>
        </w:rPr>
      </w:r>
      <w:r>
        <w:rPr>
          <w:noProof/>
        </w:rPr>
        <w:fldChar w:fldCharType="separate"/>
      </w:r>
      <w:r>
        <w:rPr>
          <w:noProof/>
        </w:rPr>
        <w:t>308</w:t>
      </w:r>
      <w:r>
        <w:rPr>
          <w:noProof/>
        </w:rPr>
        <w:fldChar w:fldCharType="end"/>
      </w:r>
    </w:p>
    <w:p w14:paraId="68F1BD6B" w14:textId="406F0D03" w:rsidR="005264A4" w:rsidRDefault="005264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_Toc155372248 \h </w:instrText>
      </w:r>
      <w:r>
        <w:rPr>
          <w:noProof/>
        </w:rPr>
      </w:r>
      <w:r>
        <w:rPr>
          <w:noProof/>
        </w:rPr>
        <w:fldChar w:fldCharType="separate"/>
      </w:r>
      <w:r>
        <w:rPr>
          <w:noProof/>
        </w:rPr>
        <w:t>309</w:t>
      </w:r>
      <w:r>
        <w:rPr>
          <w:noProof/>
        </w:rPr>
        <w:fldChar w:fldCharType="end"/>
      </w:r>
    </w:p>
    <w:p w14:paraId="1CFCA5B6" w14:textId="51AE526B" w:rsidR="005264A4" w:rsidRDefault="005264A4">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_Toc155372249 \h </w:instrText>
      </w:r>
      <w:r>
        <w:rPr>
          <w:noProof/>
        </w:rPr>
      </w:r>
      <w:r>
        <w:rPr>
          <w:noProof/>
        </w:rPr>
        <w:fldChar w:fldCharType="separate"/>
      </w:r>
      <w:r>
        <w:rPr>
          <w:noProof/>
        </w:rPr>
        <w:t>309</w:t>
      </w:r>
      <w:r>
        <w:rPr>
          <w:noProof/>
        </w:rPr>
        <w:fldChar w:fldCharType="end"/>
      </w:r>
    </w:p>
    <w:p w14:paraId="236E09EA" w14:textId="2653769C" w:rsidR="005264A4" w:rsidRDefault="005264A4">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_Toc155372250 \h </w:instrText>
      </w:r>
      <w:r>
        <w:rPr>
          <w:noProof/>
        </w:rPr>
      </w:r>
      <w:r>
        <w:rPr>
          <w:noProof/>
        </w:rPr>
        <w:fldChar w:fldCharType="separate"/>
      </w:r>
      <w:r>
        <w:rPr>
          <w:noProof/>
        </w:rPr>
        <w:t>309</w:t>
      </w:r>
      <w:r>
        <w:rPr>
          <w:noProof/>
        </w:rPr>
        <w:fldChar w:fldCharType="end"/>
      </w:r>
    </w:p>
    <w:p w14:paraId="4F7F24D5" w14:textId="18A889D0" w:rsidR="005264A4" w:rsidRDefault="005264A4">
      <w:pPr>
        <w:pStyle w:val="TOC4"/>
        <w:rPr>
          <w:rFonts w:asciiTheme="minorHAnsi" w:eastAsiaTheme="minorEastAsia" w:hAnsiTheme="minorHAnsi" w:cstheme="minorBidi"/>
          <w:noProof/>
          <w:sz w:val="22"/>
          <w:szCs w:val="22"/>
          <w:lang w:eastAsia="en-GB"/>
        </w:rPr>
      </w:pPr>
      <w:r>
        <w:rPr>
          <w:noProof/>
        </w:rPr>
        <w:t>10.3.1.14</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_Toc155372251 \h </w:instrText>
      </w:r>
      <w:r>
        <w:rPr>
          <w:noProof/>
        </w:rPr>
      </w:r>
      <w:r>
        <w:rPr>
          <w:noProof/>
        </w:rPr>
        <w:fldChar w:fldCharType="separate"/>
      </w:r>
      <w:r>
        <w:rPr>
          <w:noProof/>
        </w:rPr>
        <w:t>309</w:t>
      </w:r>
      <w:r>
        <w:rPr>
          <w:noProof/>
        </w:rPr>
        <w:fldChar w:fldCharType="end"/>
      </w:r>
    </w:p>
    <w:p w14:paraId="5BB4DC83" w14:textId="0F8BE126" w:rsidR="005264A4" w:rsidRDefault="005264A4">
      <w:pPr>
        <w:pStyle w:val="TOC4"/>
        <w:rPr>
          <w:rFonts w:asciiTheme="minorHAnsi" w:eastAsiaTheme="minorEastAsia" w:hAnsiTheme="minorHAnsi" w:cstheme="minorBidi"/>
          <w:noProof/>
          <w:sz w:val="22"/>
          <w:szCs w:val="22"/>
          <w:lang w:eastAsia="en-GB"/>
        </w:rPr>
      </w:pPr>
      <w:r>
        <w:rPr>
          <w:noProof/>
        </w:rPr>
        <w:t>10.3.1.15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_Toc155372252 \h </w:instrText>
      </w:r>
      <w:r>
        <w:rPr>
          <w:noProof/>
        </w:rPr>
      </w:r>
      <w:r>
        <w:rPr>
          <w:noProof/>
        </w:rPr>
        <w:fldChar w:fldCharType="separate"/>
      </w:r>
      <w:r>
        <w:rPr>
          <w:noProof/>
        </w:rPr>
        <w:t>309</w:t>
      </w:r>
      <w:r>
        <w:rPr>
          <w:noProof/>
        </w:rPr>
        <w:fldChar w:fldCharType="end"/>
      </w:r>
    </w:p>
    <w:p w14:paraId="447C8553" w14:textId="1D940A78" w:rsidR="005264A4" w:rsidRDefault="005264A4">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_Toc155372253 \h </w:instrText>
      </w:r>
      <w:r>
        <w:rPr>
          <w:noProof/>
        </w:rPr>
      </w:r>
      <w:r>
        <w:rPr>
          <w:noProof/>
        </w:rPr>
        <w:fldChar w:fldCharType="separate"/>
      </w:r>
      <w:r>
        <w:rPr>
          <w:noProof/>
        </w:rPr>
        <w:t>309</w:t>
      </w:r>
      <w:r>
        <w:rPr>
          <w:noProof/>
        </w:rPr>
        <w:fldChar w:fldCharType="end"/>
      </w:r>
    </w:p>
    <w:p w14:paraId="7813A507" w14:textId="33FE4048" w:rsidR="005264A4" w:rsidRDefault="005264A4">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_Toc155372254 \h </w:instrText>
      </w:r>
      <w:r>
        <w:rPr>
          <w:noProof/>
        </w:rPr>
      </w:r>
      <w:r>
        <w:rPr>
          <w:noProof/>
        </w:rPr>
        <w:fldChar w:fldCharType="separate"/>
      </w:r>
      <w:r>
        <w:rPr>
          <w:noProof/>
        </w:rPr>
        <w:t>309</w:t>
      </w:r>
      <w:r>
        <w:rPr>
          <w:noProof/>
        </w:rPr>
        <w:fldChar w:fldCharType="end"/>
      </w:r>
    </w:p>
    <w:p w14:paraId="24AF029E" w14:textId="4FFCD889" w:rsidR="005264A4" w:rsidRDefault="005264A4">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_Toc155372255 \h </w:instrText>
      </w:r>
      <w:r>
        <w:rPr>
          <w:noProof/>
        </w:rPr>
      </w:r>
      <w:r>
        <w:rPr>
          <w:noProof/>
        </w:rPr>
        <w:fldChar w:fldCharType="separate"/>
      </w:r>
      <w:r>
        <w:rPr>
          <w:noProof/>
        </w:rPr>
        <w:t>310</w:t>
      </w:r>
      <w:r>
        <w:rPr>
          <w:noProof/>
        </w:rPr>
        <w:fldChar w:fldCharType="end"/>
      </w:r>
    </w:p>
    <w:p w14:paraId="690431A6" w14:textId="4FE941B8" w:rsidR="005264A4" w:rsidRDefault="005264A4">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_Toc155372256 \h </w:instrText>
      </w:r>
      <w:r>
        <w:rPr>
          <w:noProof/>
        </w:rPr>
      </w:r>
      <w:r>
        <w:rPr>
          <w:noProof/>
        </w:rPr>
        <w:fldChar w:fldCharType="separate"/>
      </w:r>
      <w:r>
        <w:rPr>
          <w:noProof/>
        </w:rPr>
        <w:t>310</w:t>
      </w:r>
      <w:r>
        <w:rPr>
          <w:noProof/>
        </w:rPr>
        <w:fldChar w:fldCharType="end"/>
      </w:r>
    </w:p>
    <w:p w14:paraId="60F1ADBB" w14:textId="41B9A009" w:rsidR="005264A4" w:rsidRDefault="005264A4">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_Toc155372257 \h </w:instrText>
      </w:r>
      <w:r>
        <w:rPr>
          <w:noProof/>
        </w:rPr>
      </w:r>
      <w:r>
        <w:rPr>
          <w:noProof/>
        </w:rPr>
        <w:fldChar w:fldCharType="separate"/>
      </w:r>
      <w:r>
        <w:rPr>
          <w:noProof/>
        </w:rPr>
        <w:t>310</w:t>
      </w:r>
      <w:r>
        <w:rPr>
          <w:noProof/>
        </w:rPr>
        <w:fldChar w:fldCharType="end"/>
      </w:r>
    </w:p>
    <w:p w14:paraId="32A2C583" w14:textId="65479373" w:rsidR="005264A4" w:rsidRDefault="005264A4">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_Toc155372258 \h </w:instrText>
      </w:r>
      <w:r>
        <w:rPr>
          <w:noProof/>
        </w:rPr>
      </w:r>
      <w:r>
        <w:rPr>
          <w:noProof/>
        </w:rPr>
        <w:fldChar w:fldCharType="separate"/>
      </w:r>
      <w:r>
        <w:rPr>
          <w:noProof/>
        </w:rPr>
        <w:t>310</w:t>
      </w:r>
      <w:r>
        <w:rPr>
          <w:noProof/>
        </w:rPr>
        <w:fldChar w:fldCharType="end"/>
      </w:r>
    </w:p>
    <w:p w14:paraId="297FFF9E" w14:textId="45FC35DE" w:rsidR="005264A4" w:rsidRDefault="005264A4">
      <w:pPr>
        <w:pStyle w:val="TOC4"/>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_Toc155372259 \h </w:instrText>
      </w:r>
      <w:r>
        <w:rPr>
          <w:noProof/>
        </w:rPr>
      </w:r>
      <w:r>
        <w:rPr>
          <w:noProof/>
        </w:rPr>
        <w:fldChar w:fldCharType="separate"/>
      </w:r>
      <w:r>
        <w:rPr>
          <w:noProof/>
        </w:rPr>
        <w:t>310</w:t>
      </w:r>
      <w:r>
        <w:rPr>
          <w:noProof/>
        </w:rPr>
        <w:fldChar w:fldCharType="end"/>
      </w:r>
    </w:p>
    <w:p w14:paraId="2E7E1FC0" w14:textId="5C7368BC" w:rsidR="005264A4" w:rsidRDefault="005264A4">
      <w:pPr>
        <w:pStyle w:val="TOC4"/>
        <w:rPr>
          <w:rFonts w:asciiTheme="minorHAnsi" w:eastAsiaTheme="minorEastAsia" w:hAnsiTheme="minorHAnsi" w:cstheme="minorBidi"/>
          <w:noProof/>
          <w:sz w:val="22"/>
          <w:szCs w:val="22"/>
          <w:lang w:eastAsia="en-GB"/>
        </w:rPr>
      </w:pPr>
      <w:r>
        <w:rPr>
          <w:noProof/>
        </w:rPr>
        <w:t>10.3.2.7</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_Toc155372260 \h </w:instrText>
      </w:r>
      <w:r>
        <w:rPr>
          <w:noProof/>
        </w:rPr>
      </w:r>
      <w:r>
        <w:rPr>
          <w:noProof/>
        </w:rPr>
        <w:fldChar w:fldCharType="separate"/>
      </w:r>
      <w:r>
        <w:rPr>
          <w:noProof/>
        </w:rPr>
        <w:t>310</w:t>
      </w:r>
      <w:r>
        <w:rPr>
          <w:noProof/>
        </w:rPr>
        <w:fldChar w:fldCharType="end"/>
      </w:r>
    </w:p>
    <w:p w14:paraId="3794C9F0" w14:textId="006C47CA" w:rsidR="005264A4" w:rsidRDefault="005264A4">
      <w:pPr>
        <w:pStyle w:val="TOC4"/>
        <w:rPr>
          <w:rFonts w:asciiTheme="minorHAnsi" w:eastAsiaTheme="minorEastAsia" w:hAnsiTheme="minorHAnsi" w:cstheme="minorBidi"/>
          <w:noProof/>
          <w:sz w:val="22"/>
          <w:szCs w:val="22"/>
          <w:lang w:eastAsia="en-GB"/>
        </w:rPr>
      </w:pPr>
      <w:r>
        <w:rPr>
          <w:noProof/>
          <w:lang w:eastAsia="zh-CN"/>
        </w:rPr>
        <w:t>10.3.2.8</w:t>
      </w:r>
      <w:r>
        <w:rPr>
          <w:rFonts w:asciiTheme="minorHAnsi" w:eastAsiaTheme="minorEastAsia" w:hAnsiTheme="minorHAnsi" w:cstheme="minorBidi"/>
          <w:noProof/>
          <w:sz w:val="22"/>
          <w:szCs w:val="22"/>
          <w:lang w:eastAsia="en-GB"/>
        </w:rPr>
        <w:tab/>
      </w:r>
      <w:r>
        <w:rPr>
          <w:noProof/>
          <w:lang w:eastAsia="zh-CN"/>
        </w:rPr>
        <w:t>Target end UE IP address</w:t>
      </w:r>
      <w:r>
        <w:rPr>
          <w:noProof/>
        </w:rPr>
        <w:tab/>
      </w:r>
      <w:r>
        <w:rPr>
          <w:noProof/>
        </w:rPr>
        <w:fldChar w:fldCharType="begin" w:fldLock="1"/>
      </w:r>
      <w:r>
        <w:rPr>
          <w:noProof/>
        </w:rPr>
        <w:instrText xml:space="preserve"> PAGEREF _Toc155372261 \h </w:instrText>
      </w:r>
      <w:r>
        <w:rPr>
          <w:noProof/>
        </w:rPr>
      </w:r>
      <w:r>
        <w:rPr>
          <w:noProof/>
        </w:rPr>
        <w:fldChar w:fldCharType="separate"/>
      </w:r>
      <w:r>
        <w:rPr>
          <w:noProof/>
        </w:rPr>
        <w:t>311</w:t>
      </w:r>
      <w:r>
        <w:rPr>
          <w:noProof/>
        </w:rPr>
        <w:fldChar w:fldCharType="end"/>
      </w:r>
    </w:p>
    <w:p w14:paraId="6213D713" w14:textId="24E85320"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_Toc155372262 \h </w:instrText>
      </w:r>
      <w:r>
        <w:rPr>
          <w:noProof/>
        </w:rPr>
      </w:r>
      <w:r>
        <w:rPr>
          <w:noProof/>
        </w:rPr>
        <w:fldChar w:fldCharType="separate"/>
      </w:r>
      <w:r>
        <w:rPr>
          <w:noProof/>
        </w:rPr>
        <w:t>311</w:t>
      </w:r>
      <w:r>
        <w:rPr>
          <w:noProof/>
        </w:rPr>
        <w:fldChar w:fldCharType="end"/>
      </w:r>
    </w:p>
    <w:p w14:paraId="2E2EDA68" w14:textId="22DA8D46" w:rsidR="005264A4" w:rsidRDefault="005264A4">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_Toc155372263 \h </w:instrText>
      </w:r>
      <w:r>
        <w:rPr>
          <w:noProof/>
        </w:rPr>
      </w:r>
      <w:r>
        <w:rPr>
          <w:noProof/>
        </w:rPr>
        <w:fldChar w:fldCharType="separate"/>
      </w:r>
      <w:r>
        <w:rPr>
          <w:noProof/>
        </w:rPr>
        <w:t>311</w:t>
      </w:r>
      <w:r>
        <w:rPr>
          <w:noProof/>
        </w:rPr>
        <w:fldChar w:fldCharType="end"/>
      </w:r>
    </w:p>
    <w:p w14:paraId="567D8DD7" w14:textId="312BE4B9" w:rsidR="005264A4" w:rsidRDefault="005264A4">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_Toc155372264 \h </w:instrText>
      </w:r>
      <w:r>
        <w:rPr>
          <w:noProof/>
        </w:rPr>
      </w:r>
      <w:r>
        <w:rPr>
          <w:noProof/>
        </w:rPr>
        <w:fldChar w:fldCharType="separate"/>
      </w:r>
      <w:r>
        <w:rPr>
          <w:noProof/>
        </w:rPr>
        <w:t>311</w:t>
      </w:r>
      <w:r>
        <w:rPr>
          <w:noProof/>
        </w:rPr>
        <w:fldChar w:fldCharType="end"/>
      </w:r>
    </w:p>
    <w:p w14:paraId="29B74494" w14:textId="7242F7C3" w:rsidR="005264A4" w:rsidRDefault="005264A4">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_Toc155372265 \h </w:instrText>
      </w:r>
      <w:r>
        <w:rPr>
          <w:noProof/>
        </w:rPr>
      </w:r>
      <w:r>
        <w:rPr>
          <w:noProof/>
        </w:rPr>
        <w:fldChar w:fldCharType="separate"/>
      </w:r>
      <w:r>
        <w:rPr>
          <w:noProof/>
        </w:rPr>
        <w:t>311</w:t>
      </w:r>
      <w:r>
        <w:rPr>
          <w:noProof/>
        </w:rPr>
        <w:fldChar w:fldCharType="end"/>
      </w:r>
    </w:p>
    <w:p w14:paraId="76CEA293" w14:textId="0F1ADAF9" w:rsidR="005264A4" w:rsidRDefault="005264A4">
      <w:pPr>
        <w:pStyle w:val="TOC4"/>
        <w:rPr>
          <w:rFonts w:asciiTheme="minorHAnsi" w:eastAsiaTheme="minorEastAsia" w:hAnsiTheme="minorHAnsi" w:cstheme="minorBidi"/>
          <w:noProof/>
          <w:sz w:val="22"/>
          <w:szCs w:val="22"/>
          <w:lang w:eastAsia="en-GB"/>
        </w:rPr>
      </w:pPr>
      <w:r>
        <w:rPr>
          <w:noProof/>
        </w:rPr>
        <w:t>10.3.3.4</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_Toc155372266 \h </w:instrText>
      </w:r>
      <w:r>
        <w:rPr>
          <w:noProof/>
        </w:rPr>
      </w:r>
      <w:r>
        <w:rPr>
          <w:noProof/>
        </w:rPr>
        <w:fldChar w:fldCharType="separate"/>
      </w:r>
      <w:r>
        <w:rPr>
          <w:noProof/>
        </w:rPr>
        <w:t>312</w:t>
      </w:r>
      <w:r>
        <w:rPr>
          <w:noProof/>
        </w:rPr>
        <w:fldChar w:fldCharType="end"/>
      </w:r>
    </w:p>
    <w:p w14:paraId="703FE62C" w14:textId="5BEBC131" w:rsidR="005264A4" w:rsidRDefault="005264A4">
      <w:pPr>
        <w:pStyle w:val="TOC4"/>
        <w:rPr>
          <w:rFonts w:asciiTheme="minorHAnsi" w:eastAsiaTheme="minorEastAsia" w:hAnsiTheme="minorHAnsi" w:cstheme="minorBidi"/>
          <w:noProof/>
          <w:sz w:val="22"/>
          <w:szCs w:val="22"/>
          <w:lang w:eastAsia="en-GB"/>
        </w:rPr>
      </w:pPr>
      <w:r>
        <w:rPr>
          <w:noProof/>
        </w:rPr>
        <w:t>10.3.3.5</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_Toc155372267 \h </w:instrText>
      </w:r>
      <w:r>
        <w:rPr>
          <w:noProof/>
        </w:rPr>
      </w:r>
      <w:r>
        <w:rPr>
          <w:noProof/>
        </w:rPr>
        <w:fldChar w:fldCharType="separate"/>
      </w:r>
      <w:r>
        <w:rPr>
          <w:noProof/>
        </w:rPr>
        <w:t>312</w:t>
      </w:r>
      <w:r>
        <w:rPr>
          <w:noProof/>
        </w:rPr>
        <w:fldChar w:fldCharType="end"/>
      </w:r>
    </w:p>
    <w:p w14:paraId="5E6E2117" w14:textId="619BBDF3" w:rsidR="005264A4" w:rsidRDefault="005264A4">
      <w:pPr>
        <w:pStyle w:val="TOC4"/>
        <w:rPr>
          <w:rFonts w:asciiTheme="minorHAnsi" w:eastAsiaTheme="minorEastAsia" w:hAnsiTheme="minorHAnsi" w:cstheme="minorBidi"/>
          <w:noProof/>
          <w:sz w:val="22"/>
          <w:szCs w:val="22"/>
          <w:lang w:eastAsia="en-GB"/>
        </w:rPr>
      </w:pPr>
      <w:r>
        <w:rPr>
          <w:noProof/>
        </w:rPr>
        <w:t>10.3.3.6</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_Toc155372268 \h </w:instrText>
      </w:r>
      <w:r>
        <w:rPr>
          <w:noProof/>
        </w:rPr>
      </w:r>
      <w:r>
        <w:rPr>
          <w:noProof/>
        </w:rPr>
        <w:fldChar w:fldCharType="separate"/>
      </w:r>
      <w:r>
        <w:rPr>
          <w:noProof/>
        </w:rPr>
        <w:t>312</w:t>
      </w:r>
      <w:r>
        <w:rPr>
          <w:noProof/>
        </w:rPr>
        <w:fldChar w:fldCharType="end"/>
      </w:r>
    </w:p>
    <w:p w14:paraId="41F859FB" w14:textId="08791166" w:rsidR="005264A4" w:rsidRDefault="005264A4">
      <w:pPr>
        <w:pStyle w:val="TOC4"/>
        <w:rPr>
          <w:rFonts w:asciiTheme="minorHAnsi" w:eastAsiaTheme="minorEastAsia" w:hAnsiTheme="minorHAnsi" w:cstheme="minorBidi"/>
          <w:noProof/>
          <w:sz w:val="22"/>
          <w:szCs w:val="22"/>
          <w:lang w:eastAsia="en-GB"/>
        </w:rPr>
      </w:pPr>
      <w:r>
        <w:rPr>
          <w:noProof/>
        </w:rPr>
        <w:t>10.3.3.7</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_Toc155372269 \h </w:instrText>
      </w:r>
      <w:r>
        <w:rPr>
          <w:noProof/>
        </w:rPr>
      </w:r>
      <w:r>
        <w:rPr>
          <w:noProof/>
        </w:rPr>
        <w:fldChar w:fldCharType="separate"/>
      </w:r>
      <w:r>
        <w:rPr>
          <w:noProof/>
        </w:rPr>
        <w:t>312</w:t>
      </w:r>
      <w:r>
        <w:rPr>
          <w:noProof/>
        </w:rPr>
        <w:fldChar w:fldCharType="end"/>
      </w:r>
    </w:p>
    <w:p w14:paraId="6FA0B7DD" w14:textId="1EBEE926"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_Toc155372270 \h </w:instrText>
      </w:r>
      <w:r>
        <w:rPr>
          <w:noProof/>
        </w:rPr>
      </w:r>
      <w:r>
        <w:rPr>
          <w:noProof/>
        </w:rPr>
        <w:fldChar w:fldCharType="separate"/>
      </w:r>
      <w:r>
        <w:rPr>
          <w:noProof/>
        </w:rPr>
        <w:t>312</w:t>
      </w:r>
      <w:r>
        <w:rPr>
          <w:noProof/>
        </w:rPr>
        <w:fldChar w:fldCharType="end"/>
      </w:r>
    </w:p>
    <w:p w14:paraId="03BA96A5" w14:textId="5D50BCDE" w:rsidR="005264A4" w:rsidRDefault="005264A4">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_Toc155372271 \h </w:instrText>
      </w:r>
      <w:r>
        <w:rPr>
          <w:noProof/>
        </w:rPr>
      </w:r>
      <w:r>
        <w:rPr>
          <w:noProof/>
        </w:rPr>
        <w:fldChar w:fldCharType="separate"/>
      </w:r>
      <w:r>
        <w:rPr>
          <w:noProof/>
        </w:rPr>
        <w:t>312</w:t>
      </w:r>
      <w:r>
        <w:rPr>
          <w:noProof/>
        </w:rPr>
        <w:fldChar w:fldCharType="end"/>
      </w:r>
    </w:p>
    <w:p w14:paraId="2831E713" w14:textId="09EB903F" w:rsidR="005264A4" w:rsidRDefault="005264A4">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_Toc155372272 \h </w:instrText>
      </w:r>
      <w:r>
        <w:rPr>
          <w:noProof/>
        </w:rPr>
      </w:r>
      <w:r>
        <w:rPr>
          <w:noProof/>
        </w:rPr>
        <w:fldChar w:fldCharType="separate"/>
      </w:r>
      <w:r>
        <w:rPr>
          <w:noProof/>
        </w:rPr>
        <w:t>313</w:t>
      </w:r>
      <w:r>
        <w:rPr>
          <w:noProof/>
        </w:rPr>
        <w:fldChar w:fldCharType="end"/>
      </w:r>
    </w:p>
    <w:p w14:paraId="1D7A810C" w14:textId="4DA5AED4" w:rsidR="005264A4" w:rsidRDefault="005264A4">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PC5 end UE release cause</w:t>
      </w:r>
      <w:r>
        <w:rPr>
          <w:noProof/>
        </w:rPr>
        <w:tab/>
      </w:r>
      <w:r>
        <w:rPr>
          <w:noProof/>
        </w:rPr>
        <w:fldChar w:fldCharType="begin" w:fldLock="1"/>
      </w:r>
      <w:r>
        <w:rPr>
          <w:noProof/>
        </w:rPr>
        <w:instrText xml:space="preserve"> PAGEREF _Toc155372273 \h </w:instrText>
      </w:r>
      <w:r>
        <w:rPr>
          <w:noProof/>
        </w:rPr>
      </w:r>
      <w:r>
        <w:rPr>
          <w:noProof/>
        </w:rPr>
        <w:fldChar w:fldCharType="separate"/>
      </w:r>
      <w:r>
        <w:rPr>
          <w:noProof/>
        </w:rPr>
        <w:t>313</w:t>
      </w:r>
      <w:r>
        <w:rPr>
          <w:noProof/>
        </w:rPr>
        <w:fldChar w:fldCharType="end"/>
      </w:r>
    </w:p>
    <w:p w14:paraId="7FB56539" w14:textId="06659279"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_Toc155372274 \h </w:instrText>
      </w:r>
      <w:r>
        <w:rPr>
          <w:noProof/>
        </w:rPr>
      </w:r>
      <w:r>
        <w:rPr>
          <w:noProof/>
        </w:rPr>
        <w:fldChar w:fldCharType="separate"/>
      </w:r>
      <w:r>
        <w:rPr>
          <w:noProof/>
        </w:rPr>
        <w:t>313</w:t>
      </w:r>
      <w:r>
        <w:rPr>
          <w:noProof/>
        </w:rPr>
        <w:fldChar w:fldCharType="end"/>
      </w:r>
    </w:p>
    <w:p w14:paraId="6CF940ED" w14:textId="05701A32" w:rsidR="005264A4" w:rsidRDefault="005264A4">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_Toc155372275 \h </w:instrText>
      </w:r>
      <w:r>
        <w:rPr>
          <w:noProof/>
        </w:rPr>
      </w:r>
      <w:r>
        <w:rPr>
          <w:noProof/>
        </w:rPr>
        <w:fldChar w:fldCharType="separate"/>
      </w:r>
      <w:r>
        <w:rPr>
          <w:noProof/>
        </w:rPr>
        <w:t>313</w:t>
      </w:r>
      <w:r>
        <w:rPr>
          <w:noProof/>
        </w:rPr>
        <w:fldChar w:fldCharType="end"/>
      </w:r>
    </w:p>
    <w:p w14:paraId="313CC2CD" w14:textId="442848CE" w:rsidR="005264A4" w:rsidRDefault="005264A4">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_Toc155372276 \h </w:instrText>
      </w:r>
      <w:r>
        <w:rPr>
          <w:noProof/>
        </w:rPr>
      </w:r>
      <w:r>
        <w:rPr>
          <w:noProof/>
        </w:rPr>
        <w:fldChar w:fldCharType="separate"/>
      </w:r>
      <w:r>
        <w:rPr>
          <w:noProof/>
        </w:rPr>
        <w:t>313</w:t>
      </w:r>
      <w:r>
        <w:rPr>
          <w:noProof/>
        </w:rPr>
        <w:fldChar w:fldCharType="end"/>
      </w:r>
    </w:p>
    <w:p w14:paraId="030A124F" w14:textId="6B21DD6F" w:rsidR="005264A4" w:rsidRDefault="005264A4">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_Toc155372277 \h </w:instrText>
      </w:r>
      <w:r>
        <w:rPr>
          <w:noProof/>
        </w:rPr>
      </w:r>
      <w:r>
        <w:rPr>
          <w:noProof/>
        </w:rPr>
        <w:fldChar w:fldCharType="separate"/>
      </w:r>
      <w:r>
        <w:rPr>
          <w:noProof/>
        </w:rPr>
        <w:t>313</w:t>
      </w:r>
      <w:r>
        <w:rPr>
          <w:noProof/>
        </w:rPr>
        <w:fldChar w:fldCharType="end"/>
      </w:r>
    </w:p>
    <w:p w14:paraId="346D2064" w14:textId="31EF9E5D" w:rsidR="005264A4" w:rsidRDefault="005264A4">
      <w:pPr>
        <w:pStyle w:val="TOC4"/>
        <w:rPr>
          <w:rFonts w:asciiTheme="minorHAnsi" w:eastAsiaTheme="minorEastAsia" w:hAnsiTheme="minorHAnsi" w:cstheme="minorBidi"/>
          <w:noProof/>
          <w:sz w:val="22"/>
          <w:szCs w:val="22"/>
          <w:lang w:eastAsia="en-GB"/>
        </w:rPr>
      </w:pPr>
      <w:r>
        <w:rPr>
          <w:noProof/>
        </w:rPr>
        <w:lastRenderedPageBreak/>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_Toc155372278 \h </w:instrText>
      </w:r>
      <w:r>
        <w:rPr>
          <w:noProof/>
        </w:rPr>
      </w:r>
      <w:r>
        <w:rPr>
          <w:noProof/>
        </w:rPr>
        <w:fldChar w:fldCharType="separate"/>
      </w:r>
      <w:r>
        <w:rPr>
          <w:noProof/>
        </w:rPr>
        <w:t>314</w:t>
      </w:r>
      <w:r>
        <w:rPr>
          <w:noProof/>
        </w:rPr>
        <w:fldChar w:fldCharType="end"/>
      </w:r>
    </w:p>
    <w:p w14:paraId="59805EF1" w14:textId="6840FC96" w:rsidR="005264A4" w:rsidRDefault="005264A4">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_Toc155372279 \h </w:instrText>
      </w:r>
      <w:r>
        <w:rPr>
          <w:noProof/>
        </w:rPr>
      </w:r>
      <w:r>
        <w:rPr>
          <w:noProof/>
        </w:rPr>
        <w:fldChar w:fldCharType="separate"/>
      </w:r>
      <w:r>
        <w:rPr>
          <w:noProof/>
        </w:rPr>
        <w:t>314</w:t>
      </w:r>
      <w:r>
        <w:rPr>
          <w:noProof/>
        </w:rPr>
        <w:fldChar w:fldCharType="end"/>
      </w:r>
    </w:p>
    <w:p w14:paraId="2CC72063" w14:textId="59E6E4EE" w:rsidR="005264A4" w:rsidRDefault="005264A4">
      <w:pPr>
        <w:pStyle w:val="TOC4"/>
        <w:rPr>
          <w:rFonts w:asciiTheme="minorHAnsi" w:eastAsiaTheme="minorEastAsia" w:hAnsiTheme="minorHAnsi" w:cstheme="minorBidi"/>
          <w:noProof/>
          <w:sz w:val="22"/>
          <w:szCs w:val="22"/>
          <w:lang w:eastAsia="en-GB"/>
        </w:rPr>
      </w:pPr>
      <w:r>
        <w:rPr>
          <w:noProof/>
        </w:rPr>
        <w:t>10.3.6.4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_Toc155372280 \h </w:instrText>
      </w:r>
      <w:r>
        <w:rPr>
          <w:noProof/>
        </w:rPr>
      </w:r>
      <w:r>
        <w:rPr>
          <w:noProof/>
        </w:rPr>
        <w:fldChar w:fldCharType="separate"/>
      </w:r>
      <w:r>
        <w:rPr>
          <w:noProof/>
        </w:rPr>
        <w:t>315</w:t>
      </w:r>
      <w:r>
        <w:rPr>
          <w:noProof/>
        </w:rPr>
        <w:fldChar w:fldCharType="end"/>
      </w:r>
    </w:p>
    <w:p w14:paraId="6E3251D3" w14:textId="24C51ADB" w:rsidR="005264A4" w:rsidRDefault="005264A4">
      <w:pPr>
        <w:pStyle w:val="TOC4"/>
        <w:rPr>
          <w:rFonts w:asciiTheme="minorHAnsi" w:eastAsiaTheme="minorEastAsia" w:hAnsiTheme="minorHAnsi" w:cstheme="minorBidi"/>
          <w:noProof/>
          <w:sz w:val="22"/>
          <w:szCs w:val="22"/>
          <w:lang w:eastAsia="en-GB"/>
        </w:rPr>
      </w:pPr>
      <w:r>
        <w:rPr>
          <w:noProof/>
        </w:rPr>
        <w:t>10.3.6.5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_Toc155372281 \h </w:instrText>
      </w:r>
      <w:r>
        <w:rPr>
          <w:noProof/>
        </w:rPr>
      </w:r>
      <w:r>
        <w:rPr>
          <w:noProof/>
        </w:rPr>
        <w:fldChar w:fldCharType="separate"/>
      </w:r>
      <w:r>
        <w:rPr>
          <w:noProof/>
        </w:rPr>
        <w:t>315</w:t>
      </w:r>
      <w:r>
        <w:rPr>
          <w:noProof/>
        </w:rPr>
        <w:fldChar w:fldCharType="end"/>
      </w:r>
    </w:p>
    <w:p w14:paraId="1B7A0005" w14:textId="5DA4257D" w:rsidR="005264A4" w:rsidRDefault="005264A4">
      <w:pPr>
        <w:pStyle w:val="TOC4"/>
        <w:rPr>
          <w:rFonts w:asciiTheme="minorHAnsi" w:eastAsiaTheme="minorEastAsia" w:hAnsiTheme="minorHAnsi" w:cstheme="minorBidi"/>
          <w:noProof/>
          <w:sz w:val="22"/>
          <w:szCs w:val="22"/>
          <w:lang w:eastAsia="en-GB"/>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_Toc155372282 \h </w:instrText>
      </w:r>
      <w:r>
        <w:rPr>
          <w:noProof/>
        </w:rPr>
      </w:r>
      <w:r>
        <w:rPr>
          <w:noProof/>
        </w:rPr>
        <w:fldChar w:fldCharType="separate"/>
      </w:r>
      <w:r>
        <w:rPr>
          <w:noProof/>
        </w:rPr>
        <w:t>315</w:t>
      </w:r>
      <w:r>
        <w:rPr>
          <w:noProof/>
        </w:rPr>
        <w:fldChar w:fldCharType="end"/>
      </w:r>
    </w:p>
    <w:p w14:paraId="325F76BD" w14:textId="3E9E6BD2" w:rsidR="005264A4" w:rsidRDefault="005264A4">
      <w:pPr>
        <w:pStyle w:val="TOC4"/>
        <w:rPr>
          <w:rFonts w:asciiTheme="minorHAnsi" w:eastAsiaTheme="minorEastAsia" w:hAnsiTheme="minorHAnsi" w:cstheme="minorBidi"/>
          <w:noProof/>
          <w:sz w:val="22"/>
          <w:szCs w:val="22"/>
          <w:lang w:eastAsia="en-GB"/>
        </w:rPr>
      </w:pPr>
      <w:r>
        <w:rPr>
          <w:noProof/>
        </w:rPr>
        <w:t>10.3.6.7</w:t>
      </w:r>
      <w:r>
        <w:rPr>
          <w:rFonts w:asciiTheme="minorHAnsi" w:eastAsiaTheme="minorEastAsia" w:hAnsiTheme="minorHAnsi" w:cstheme="minorBidi"/>
          <w:noProof/>
          <w:sz w:val="22"/>
          <w:szCs w:val="22"/>
          <w:lang w:eastAsia="en-GB"/>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_Toc155372283 \h </w:instrText>
      </w:r>
      <w:r>
        <w:rPr>
          <w:noProof/>
        </w:rPr>
      </w:r>
      <w:r>
        <w:rPr>
          <w:noProof/>
        </w:rPr>
        <w:fldChar w:fldCharType="separate"/>
      </w:r>
      <w:r>
        <w:rPr>
          <w:noProof/>
        </w:rPr>
        <w:t>315</w:t>
      </w:r>
      <w:r>
        <w:rPr>
          <w:noProof/>
        </w:rPr>
        <w:fldChar w:fldCharType="end"/>
      </w:r>
    </w:p>
    <w:p w14:paraId="135B0FF9" w14:textId="35037A7F" w:rsidR="005264A4" w:rsidRDefault="005264A4">
      <w:pPr>
        <w:pStyle w:val="TOC4"/>
        <w:rPr>
          <w:rFonts w:asciiTheme="minorHAnsi" w:eastAsiaTheme="minorEastAsia" w:hAnsiTheme="minorHAnsi" w:cstheme="minorBidi"/>
          <w:noProof/>
          <w:sz w:val="22"/>
          <w:szCs w:val="22"/>
          <w:lang w:eastAsia="en-GB"/>
        </w:rPr>
      </w:pPr>
      <w:r>
        <w:rPr>
          <w:noProof/>
        </w:rPr>
        <w:t>10.3.6.a</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_Toc155372284 \h </w:instrText>
      </w:r>
      <w:r>
        <w:rPr>
          <w:noProof/>
        </w:rPr>
      </w:r>
      <w:r>
        <w:rPr>
          <w:noProof/>
        </w:rPr>
        <w:fldChar w:fldCharType="separate"/>
      </w:r>
      <w:r>
        <w:rPr>
          <w:noProof/>
        </w:rPr>
        <w:t>315</w:t>
      </w:r>
      <w:r>
        <w:rPr>
          <w:noProof/>
        </w:rPr>
        <w:fldChar w:fldCharType="end"/>
      </w:r>
    </w:p>
    <w:p w14:paraId="278078BC" w14:textId="618D91E5" w:rsidR="005264A4" w:rsidRDefault="005264A4">
      <w:pPr>
        <w:pStyle w:val="TOC4"/>
        <w:rPr>
          <w:rFonts w:asciiTheme="minorHAnsi" w:eastAsiaTheme="minorEastAsia" w:hAnsiTheme="minorHAnsi" w:cstheme="minorBidi"/>
          <w:noProof/>
          <w:sz w:val="22"/>
          <w:szCs w:val="22"/>
          <w:lang w:eastAsia="en-GB"/>
        </w:rPr>
      </w:pPr>
      <w:r>
        <w:rPr>
          <w:noProof/>
        </w:rPr>
        <w:t>10.3.6.b</w:t>
      </w:r>
      <w:r>
        <w:rPr>
          <w:rFonts w:asciiTheme="minorHAnsi" w:eastAsiaTheme="minorEastAsia" w:hAnsiTheme="minorHAnsi" w:cstheme="minorBidi"/>
          <w:noProof/>
          <w:sz w:val="22"/>
          <w:szCs w:val="22"/>
          <w:lang w:eastAsia="en-GB"/>
        </w:rPr>
        <w:tab/>
      </w:r>
      <w:r>
        <w:rPr>
          <w:noProof/>
        </w:rPr>
        <w:t>List of candidates U2U relay UE user info</w:t>
      </w:r>
      <w:r>
        <w:rPr>
          <w:noProof/>
        </w:rPr>
        <w:tab/>
      </w:r>
      <w:r>
        <w:rPr>
          <w:noProof/>
        </w:rPr>
        <w:fldChar w:fldCharType="begin" w:fldLock="1"/>
      </w:r>
      <w:r>
        <w:rPr>
          <w:noProof/>
        </w:rPr>
        <w:instrText xml:space="preserve"> PAGEREF _Toc155372285 \h </w:instrText>
      </w:r>
      <w:r>
        <w:rPr>
          <w:noProof/>
        </w:rPr>
      </w:r>
      <w:r>
        <w:rPr>
          <w:noProof/>
        </w:rPr>
        <w:fldChar w:fldCharType="separate"/>
      </w:r>
      <w:r>
        <w:rPr>
          <w:noProof/>
        </w:rPr>
        <w:t>315</w:t>
      </w:r>
      <w:r>
        <w:rPr>
          <w:noProof/>
        </w:rPr>
        <w:fldChar w:fldCharType="end"/>
      </w:r>
    </w:p>
    <w:p w14:paraId="06A47D65" w14:textId="42DF622C" w:rsidR="005264A4" w:rsidRDefault="005264A4">
      <w:pPr>
        <w:pStyle w:val="TOC4"/>
        <w:rPr>
          <w:rFonts w:asciiTheme="minorHAnsi" w:eastAsiaTheme="minorEastAsia" w:hAnsiTheme="minorHAnsi" w:cstheme="minorBidi"/>
          <w:noProof/>
          <w:sz w:val="22"/>
          <w:szCs w:val="22"/>
          <w:lang w:eastAsia="en-GB"/>
        </w:rPr>
      </w:pPr>
      <w:r>
        <w:rPr>
          <w:noProof/>
        </w:rPr>
        <w:t>10.3.6.c</w:t>
      </w:r>
      <w:r>
        <w:rPr>
          <w:rFonts w:asciiTheme="minorHAnsi" w:eastAsiaTheme="minorEastAsia" w:hAnsiTheme="minorHAnsi" w:cstheme="minorBidi"/>
          <w:noProof/>
          <w:sz w:val="22"/>
          <w:szCs w:val="22"/>
          <w:lang w:eastAsia="en-GB"/>
        </w:rPr>
        <w:tab/>
      </w:r>
      <w:r>
        <w:rPr>
          <w:noProof/>
          <w:lang w:eastAsia="zh-CN"/>
        </w:rPr>
        <w:t>List of target UE IP addresses</w:t>
      </w:r>
      <w:r>
        <w:rPr>
          <w:noProof/>
        </w:rPr>
        <w:tab/>
      </w:r>
      <w:r>
        <w:rPr>
          <w:noProof/>
        </w:rPr>
        <w:fldChar w:fldCharType="begin" w:fldLock="1"/>
      </w:r>
      <w:r>
        <w:rPr>
          <w:noProof/>
        </w:rPr>
        <w:instrText xml:space="preserve"> PAGEREF _Toc155372286 \h </w:instrText>
      </w:r>
      <w:r>
        <w:rPr>
          <w:noProof/>
        </w:rPr>
      </w:r>
      <w:r>
        <w:rPr>
          <w:noProof/>
        </w:rPr>
        <w:fldChar w:fldCharType="separate"/>
      </w:r>
      <w:r>
        <w:rPr>
          <w:noProof/>
        </w:rPr>
        <w:t>316</w:t>
      </w:r>
      <w:r>
        <w:rPr>
          <w:noProof/>
        </w:rPr>
        <w:fldChar w:fldCharType="end"/>
      </w:r>
    </w:p>
    <w:p w14:paraId="6F6B4EE6" w14:textId="07A8EA80" w:rsidR="005264A4" w:rsidRDefault="005264A4">
      <w:pPr>
        <w:pStyle w:val="TOC4"/>
        <w:rPr>
          <w:rFonts w:asciiTheme="minorHAnsi" w:eastAsiaTheme="minorEastAsia" w:hAnsiTheme="minorHAnsi" w:cstheme="minorBidi"/>
          <w:noProof/>
          <w:sz w:val="22"/>
          <w:szCs w:val="22"/>
          <w:lang w:eastAsia="en-GB"/>
        </w:rPr>
      </w:pPr>
      <w:r>
        <w:rPr>
          <w:noProof/>
        </w:rPr>
        <w:t>10.3.6.d</w:t>
      </w:r>
      <w:r>
        <w:rPr>
          <w:rFonts w:asciiTheme="minorHAnsi" w:eastAsiaTheme="minorEastAsia" w:hAnsiTheme="minorHAnsi" w:cstheme="minorBidi"/>
          <w:noProof/>
          <w:sz w:val="22"/>
          <w:szCs w:val="22"/>
          <w:lang w:eastAsia="en-GB"/>
        </w:rPr>
        <w:tab/>
      </w:r>
      <w:r>
        <w:rPr>
          <w:noProof/>
          <w:lang w:eastAsia="zh-CN"/>
        </w:rPr>
        <w:t>List of candidates U2U relay UE layer-2 IDs</w:t>
      </w:r>
      <w:r>
        <w:rPr>
          <w:noProof/>
        </w:rPr>
        <w:tab/>
      </w:r>
      <w:r>
        <w:rPr>
          <w:noProof/>
        </w:rPr>
        <w:fldChar w:fldCharType="begin" w:fldLock="1"/>
      </w:r>
      <w:r>
        <w:rPr>
          <w:noProof/>
        </w:rPr>
        <w:instrText xml:space="preserve"> PAGEREF _Toc155372287 \h </w:instrText>
      </w:r>
      <w:r>
        <w:rPr>
          <w:noProof/>
        </w:rPr>
      </w:r>
      <w:r>
        <w:rPr>
          <w:noProof/>
        </w:rPr>
        <w:fldChar w:fldCharType="separate"/>
      </w:r>
      <w:r>
        <w:rPr>
          <w:noProof/>
        </w:rPr>
        <w:t>316</w:t>
      </w:r>
      <w:r>
        <w:rPr>
          <w:noProof/>
        </w:rPr>
        <w:fldChar w:fldCharType="end"/>
      </w:r>
    </w:p>
    <w:p w14:paraId="02BECB23" w14:textId="0E9586E3" w:rsidR="005264A4" w:rsidRDefault="005264A4">
      <w:pPr>
        <w:pStyle w:val="TOC4"/>
        <w:rPr>
          <w:rFonts w:asciiTheme="minorHAnsi" w:eastAsiaTheme="minorEastAsia" w:hAnsiTheme="minorHAnsi" w:cstheme="minorBidi"/>
          <w:noProof/>
          <w:sz w:val="22"/>
          <w:szCs w:val="22"/>
          <w:lang w:eastAsia="en-GB"/>
        </w:rPr>
      </w:pPr>
      <w:r>
        <w:rPr>
          <w:noProof/>
        </w:rPr>
        <w:t>10.3.6.e</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_Toc155372288 \h </w:instrText>
      </w:r>
      <w:r>
        <w:rPr>
          <w:noProof/>
        </w:rPr>
      </w:r>
      <w:r>
        <w:rPr>
          <w:noProof/>
        </w:rPr>
        <w:fldChar w:fldCharType="separate"/>
      </w:r>
      <w:r>
        <w:rPr>
          <w:noProof/>
        </w:rPr>
        <w:t>316</w:t>
      </w:r>
      <w:r>
        <w:rPr>
          <w:noProof/>
        </w:rPr>
        <w:fldChar w:fldCharType="end"/>
      </w:r>
    </w:p>
    <w:p w14:paraId="6C83C1AC" w14:textId="6FA0DC88" w:rsidR="005264A4" w:rsidRDefault="005264A4">
      <w:pPr>
        <w:pStyle w:val="TOC4"/>
        <w:rPr>
          <w:rFonts w:asciiTheme="minorHAnsi" w:eastAsiaTheme="minorEastAsia" w:hAnsiTheme="minorHAnsi" w:cstheme="minorBidi"/>
          <w:noProof/>
          <w:sz w:val="22"/>
          <w:szCs w:val="22"/>
          <w:lang w:eastAsia="en-GB"/>
        </w:rPr>
      </w:pPr>
      <w:r>
        <w:rPr>
          <w:noProof/>
          <w:lang w:eastAsia="zh-CN"/>
        </w:rPr>
        <w:t>10.3.6.f</w:t>
      </w:r>
      <w:r>
        <w:rPr>
          <w:rFonts w:asciiTheme="minorHAnsi" w:eastAsiaTheme="minorEastAsia" w:hAnsiTheme="minorHAnsi" w:cstheme="minorBidi"/>
          <w:noProof/>
          <w:sz w:val="22"/>
          <w:szCs w:val="22"/>
          <w:lang w:eastAsia="en-GB"/>
        </w:rPr>
        <w:tab/>
      </w:r>
      <w:r>
        <w:rPr>
          <w:noProof/>
          <w:lang w:eastAsia="zh-CN"/>
        </w:rPr>
        <w:t xml:space="preserve">New MSBs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_Toc155372289 \h </w:instrText>
      </w:r>
      <w:r>
        <w:rPr>
          <w:noProof/>
        </w:rPr>
      </w:r>
      <w:r>
        <w:rPr>
          <w:noProof/>
        </w:rPr>
        <w:fldChar w:fldCharType="separate"/>
      </w:r>
      <w:r>
        <w:rPr>
          <w:noProof/>
        </w:rPr>
        <w:t>316</w:t>
      </w:r>
      <w:r>
        <w:rPr>
          <w:noProof/>
        </w:rPr>
        <w:fldChar w:fldCharType="end"/>
      </w:r>
    </w:p>
    <w:p w14:paraId="15A9DA07" w14:textId="7360457D" w:rsidR="005264A4" w:rsidRDefault="005264A4">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_Toc155372290 \h </w:instrText>
      </w:r>
      <w:r>
        <w:rPr>
          <w:noProof/>
        </w:rPr>
      </w:r>
      <w:r>
        <w:rPr>
          <w:noProof/>
        </w:rPr>
        <w:fldChar w:fldCharType="separate"/>
      </w:r>
      <w:r>
        <w:rPr>
          <w:noProof/>
        </w:rPr>
        <w:t>316</w:t>
      </w:r>
      <w:r>
        <w:rPr>
          <w:noProof/>
        </w:rPr>
        <w:fldChar w:fldCharType="end"/>
      </w:r>
    </w:p>
    <w:p w14:paraId="301DF05F" w14:textId="37175574" w:rsidR="005264A4" w:rsidRDefault="005264A4">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_Toc155372291 \h </w:instrText>
      </w:r>
      <w:r>
        <w:rPr>
          <w:noProof/>
        </w:rPr>
      </w:r>
      <w:r>
        <w:rPr>
          <w:noProof/>
        </w:rPr>
        <w:fldChar w:fldCharType="separate"/>
      </w:r>
      <w:r>
        <w:rPr>
          <w:noProof/>
        </w:rPr>
        <w:t>316</w:t>
      </w:r>
      <w:r>
        <w:rPr>
          <w:noProof/>
        </w:rPr>
        <w:fldChar w:fldCharType="end"/>
      </w:r>
    </w:p>
    <w:p w14:paraId="079B3E56" w14:textId="63B87A18" w:rsidR="005264A4" w:rsidRDefault="005264A4">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_Toc155372292 \h </w:instrText>
      </w:r>
      <w:r>
        <w:rPr>
          <w:noProof/>
        </w:rPr>
      </w:r>
      <w:r>
        <w:rPr>
          <w:noProof/>
        </w:rPr>
        <w:fldChar w:fldCharType="separate"/>
      </w:r>
      <w:r>
        <w:rPr>
          <w:noProof/>
        </w:rPr>
        <w:t>317</w:t>
      </w:r>
      <w:r>
        <w:rPr>
          <w:noProof/>
        </w:rPr>
        <w:fldChar w:fldCharType="end"/>
      </w:r>
    </w:p>
    <w:p w14:paraId="69B32A34" w14:textId="1F7700E6" w:rsidR="005264A4" w:rsidRDefault="005264A4">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_Toc155372293 \h </w:instrText>
      </w:r>
      <w:r>
        <w:rPr>
          <w:noProof/>
        </w:rPr>
      </w:r>
      <w:r>
        <w:rPr>
          <w:noProof/>
        </w:rPr>
        <w:fldChar w:fldCharType="separate"/>
      </w:r>
      <w:r>
        <w:rPr>
          <w:noProof/>
        </w:rPr>
        <w:t>317</w:t>
      </w:r>
      <w:r>
        <w:rPr>
          <w:noProof/>
        </w:rPr>
        <w:fldChar w:fldCharType="end"/>
      </w:r>
    </w:p>
    <w:p w14:paraId="1966F93D" w14:textId="025350C9" w:rsidR="005264A4" w:rsidRDefault="005264A4">
      <w:pPr>
        <w:pStyle w:val="TOC4"/>
        <w:rPr>
          <w:rFonts w:asciiTheme="minorHAnsi" w:eastAsiaTheme="minorEastAsia" w:hAnsiTheme="minorHAnsi" w:cstheme="minorBidi"/>
          <w:noProof/>
          <w:sz w:val="22"/>
          <w:szCs w:val="22"/>
          <w:lang w:eastAsia="en-GB"/>
        </w:rPr>
      </w:pPr>
      <w:r>
        <w:rPr>
          <w:noProof/>
        </w:rPr>
        <w:t>10.3.7.4</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_Toc155372294 \h </w:instrText>
      </w:r>
      <w:r>
        <w:rPr>
          <w:noProof/>
        </w:rPr>
      </w:r>
      <w:r>
        <w:rPr>
          <w:noProof/>
        </w:rPr>
        <w:fldChar w:fldCharType="separate"/>
      </w:r>
      <w:r>
        <w:rPr>
          <w:noProof/>
        </w:rPr>
        <w:t>317</w:t>
      </w:r>
      <w:r>
        <w:rPr>
          <w:noProof/>
        </w:rPr>
        <w:fldChar w:fldCharType="end"/>
      </w:r>
    </w:p>
    <w:p w14:paraId="1E7465AA" w14:textId="6C197CA8" w:rsidR="005264A4" w:rsidRDefault="005264A4">
      <w:pPr>
        <w:pStyle w:val="TOC4"/>
        <w:rPr>
          <w:rFonts w:asciiTheme="minorHAnsi" w:eastAsiaTheme="minorEastAsia" w:hAnsiTheme="minorHAnsi" w:cstheme="minorBidi"/>
          <w:noProof/>
          <w:sz w:val="22"/>
          <w:szCs w:val="22"/>
          <w:lang w:eastAsia="en-GB"/>
        </w:rPr>
      </w:pPr>
      <w:r>
        <w:rPr>
          <w:noProof/>
        </w:rPr>
        <w:t>10.3.7.5</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_Toc155372295 \h </w:instrText>
      </w:r>
      <w:r>
        <w:rPr>
          <w:noProof/>
        </w:rPr>
      </w:r>
      <w:r>
        <w:rPr>
          <w:noProof/>
        </w:rPr>
        <w:fldChar w:fldCharType="separate"/>
      </w:r>
      <w:r>
        <w:rPr>
          <w:noProof/>
        </w:rPr>
        <w:t>318</w:t>
      </w:r>
      <w:r>
        <w:rPr>
          <w:noProof/>
        </w:rPr>
        <w:fldChar w:fldCharType="end"/>
      </w:r>
    </w:p>
    <w:p w14:paraId="726CEFB0" w14:textId="71B5378E" w:rsidR="005264A4" w:rsidRDefault="005264A4">
      <w:pPr>
        <w:pStyle w:val="TOC4"/>
        <w:rPr>
          <w:rFonts w:asciiTheme="minorHAnsi" w:eastAsiaTheme="minorEastAsia" w:hAnsiTheme="minorHAnsi" w:cstheme="minorBidi"/>
          <w:noProof/>
          <w:sz w:val="22"/>
          <w:szCs w:val="22"/>
          <w:lang w:eastAsia="en-GB"/>
        </w:rPr>
      </w:pPr>
      <w:r>
        <w:rPr>
          <w:noProof/>
        </w:rPr>
        <w:t>10.3.7.6</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_Toc155372296 \h </w:instrText>
      </w:r>
      <w:r>
        <w:rPr>
          <w:noProof/>
        </w:rPr>
      </w:r>
      <w:r>
        <w:rPr>
          <w:noProof/>
        </w:rPr>
        <w:fldChar w:fldCharType="separate"/>
      </w:r>
      <w:r>
        <w:rPr>
          <w:noProof/>
        </w:rPr>
        <w:t>318</w:t>
      </w:r>
      <w:r>
        <w:rPr>
          <w:noProof/>
        </w:rPr>
        <w:fldChar w:fldCharType="end"/>
      </w:r>
    </w:p>
    <w:p w14:paraId="58343756" w14:textId="2D03D32F" w:rsidR="005264A4" w:rsidRDefault="005264A4">
      <w:pPr>
        <w:pStyle w:val="TOC4"/>
        <w:rPr>
          <w:rFonts w:asciiTheme="minorHAnsi" w:eastAsiaTheme="minorEastAsia" w:hAnsiTheme="minorHAnsi" w:cstheme="minorBidi"/>
          <w:noProof/>
          <w:sz w:val="22"/>
          <w:szCs w:val="22"/>
          <w:lang w:eastAsia="en-GB"/>
        </w:rPr>
      </w:pPr>
      <w:r>
        <w:rPr>
          <w:noProof/>
        </w:rPr>
        <w:t>10.3.7.7</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_Toc155372297 \h </w:instrText>
      </w:r>
      <w:r>
        <w:rPr>
          <w:noProof/>
        </w:rPr>
      </w:r>
      <w:r>
        <w:rPr>
          <w:noProof/>
        </w:rPr>
        <w:fldChar w:fldCharType="separate"/>
      </w:r>
      <w:r>
        <w:rPr>
          <w:noProof/>
        </w:rPr>
        <w:t>318</w:t>
      </w:r>
      <w:r>
        <w:rPr>
          <w:noProof/>
        </w:rPr>
        <w:fldChar w:fldCharType="end"/>
      </w:r>
    </w:p>
    <w:p w14:paraId="663BB695" w14:textId="080AFFC8" w:rsidR="005264A4" w:rsidRDefault="005264A4">
      <w:pPr>
        <w:pStyle w:val="TOC4"/>
        <w:rPr>
          <w:rFonts w:asciiTheme="minorHAnsi" w:eastAsiaTheme="minorEastAsia" w:hAnsiTheme="minorHAnsi" w:cstheme="minorBidi"/>
          <w:noProof/>
          <w:sz w:val="22"/>
          <w:szCs w:val="22"/>
          <w:lang w:eastAsia="en-GB"/>
        </w:rPr>
      </w:pPr>
      <w:r>
        <w:rPr>
          <w:noProof/>
        </w:rPr>
        <w:t>10.3.7.8</w:t>
      </w:r>
      <w:r>
        <w:rPr>
          <w:rFonts w:asciiTheme="minorHAnsi" w:eastAsiaTheme="minorEastAsia" w:hAnsiTheme="minorHAnsi" w:cstheme="minorBidi"/>
          <w:noProof/>
          <w:sz w:val="22"/>
          <w:szCs w:val="22"/>
          <w:lang w:eastAsia="en-GB"/>
        </w:rPr>
        <w:tab/>
      </w:r>
      <w:r>
        <w:rPr>
          <w:noProof/>
        </w:rPr>
        <w:t>New 5G ProSe UE-to-UE relay UE info</w:t>
      </w:r>
      <w:r>
        <w:rPr>
          <w:noProof/>
        </w:rPr>
        <w:tab/>
      </w:r>
      <w:r>
        <w:rPr>
          <w:noProof/>
        </w:rPr>
        <w:fldChar w:fldCharType="begin" w:fldLock="1"/>
      </w:r>
      <w:r>
        <w:rPr>
          <w:noProof/>
        </w:rPr>
        <w:instrText xml:space="preserve"> PAGEREF _Toc155372298 \h </w:instrText>
      </w:r>
      <w:r>
        <w:rPr>
          <w:noProof/>
        </w:rPr>
      </w:r>
      <w:r>
        <w:rPr>
          <w:noProof/>
        </w:rPr>
        <w:fldChar w:fldCharType="separate"/>
      </w:r>
      <w:r>
        <w:rPr>
          <w:noProof/>
        </w:rPr>
        <w:t>318</w:t>
      </w:r>
      <w:r>
        <w:rPr>
          <w:noProof/>
        </w:rPr>
        <w:fldChar w:fldCharType="end"/>
      </w:r>
    </w:p>
    <w:p w14:paraId="1BD851E4" w14:textId="0BC49C5B" w:rsidR="005264A4" w:rsidRDefault="005264A4">
      <w:pPr>
        <w:pStyle w:val="TOC4"/>
        <w:rPr>
          <w:rFonts w:asciiTheme="minorHAnsi" w:eastAsiaTheme="minorEastAsia" w:hAnsiTheme="minorHAnsi" w:cstheme="minorBidi"/>
          <w:noProof/>
          <w:sz w:val="22"/>
          <w:szCs w:val="22"/>
          <w:lang w:eastAsia="en-GB"/>
        </w:rPr>
      </w:pPr>
      <w:r>
        <w:rPr>
          <w:noProof/>
        </w:rPr>
        <w:t>10.3.7.9</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_Toc155372299 \h </w:instrText>
      </w:r>
      <w:r>
        <w:rPr>
          <w:noProof/>
        </w:rPr>
      </w:r>
      <w:r>
        <w:rPr>
          <w:noProof/>
        </w:rPr>
        <w:fldChar w:fldCharType="separate"/>
      </w:r>
      <w:r>
        <w:rPr>
          <w:noProof/>
        </w:rPr>
        <w:t>318</w:t>
      </w:r>
      <w:r>
        <w:rPr>
          <w:noProof/>
        </w:rPr>
        <w:fldChar w:fldCharType="end"/>
      </w:r>
    </w:p>
    <w:p w14:paraId="54CA508C" w14:textId="2DB81F30" w:rsidR="005264A4" w:rsidRDefault="005264A4">
      <w:pPr>
        <w:pStyle w:val="TOC4"/>
        <w:rPr>
          <w:rFonts w:asciiTheme="minorHAnsi" w:eastAsiaTheme="minorEastAsia" w:hAnsiTheme="minorHAnsi" w:cstheme="minorBidi"/>
          <w:noProof/>
          <w:sz w:val="22"/>
          <w:szCs w:val="22"/>
          <w:lang w:eastAsia="en-GB"/>
        </w:rPr>
      </w:pPr>
      <w:r>
        <w:rPr>
          <w:noProof/>
        </w:rPr>
        <w:t>10.3.7.10</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_Toc155372300 \h </w:instrText>
      </w:r>
      <w:r>
        <w:rPr>
          <w:noProof/>
        </w:rPr>
      </w:r>
      <w:r>
        <w:rPr>
          <w:noProof/>
        </w:rPr>
        <w:fldChar w:fldCharType="separate"/>
      </w:r>
      <w:r>
        <w:rPr>
          <w:noProof/>
        </w:rPr>
        <w:t>319</w:t>
      </w:r>
      <w:r>
        <w:rPr>
          <w:noProof/>
        </w:rPr>
        <w:fldChar w:fldCharType="end"/>
      </w:r>
    </w:p>
    <w:p w14:paraId="7080F7F4" w14:textId="1DD64750" w:rsidR="005264A4" w:rsidRDefault="005264A4">
      <w:pPr>
        <w:pStyle w:val="TOC4"/>
        <w:rPr>
          <w:rFonts w:asciiTheme="minorHAnsi" w:eastAsiaTheme="minorEastAsia" w:hAnsiTheme="minorHAnsi" w:cstheme="minorBidi"/>
          <w:noProof/>
          <w:sz w:val="22"/>
          <w:szCs w:val="22"/>
          <w:lang w:eastAsia="en-GB"/>
        </w:rPr>
      </w:pPr>
      <w:r>
        <w:rPr>
          <w:noProof/>
          <w:lang w:eastAsia="zh-CN"/>
        </w:rPr>
        <w:t>10.3.7.11</w:t>
      </w:r>
      <w:r>
        <w:rPr>
          <w:rFonts w:asciiTheme="minorHAnsi" w:eastAsiaTheme="minorEastAsia" w:hAnsiTheme="minorHAnsi" w:cstheme="minorBidi"/>
          <w:noProof/>
          <w:sz w:val="22"/>
          <w:szCs w:val="22"/>
          <w:lang w:eastAsia="en-GB"/>
        </w:rPr>
        <w:tab/>
      </w:r>
      <w:r>
        <w:rPr>
          <w:noProof/>
          <w:lang w:eastAsia="zh-CN"/>
        </w:rPr>
        <w:t>Target end UE IP address for new relay</w:t>
      </w:r>
      <w:r>
        <w:rPr>
          <w:noProof/>
        </w:rPr>
        <w:tab/>
      </w:r>
      <w:r>
        <w:rPr>
          <w:noProof/>
        </w:rPr>
        <w:fldChar w:fldCharType="begin" w:fldLock="1"/>
      </w:r>
      <w:r>
        <w:rPr>
          <w:noProof/>
        </w:rPr>
        <w:instrText xml:space="preserve"> PAGEREF _Toc155372301 \h </w:instrText>
      </w:r>
      <w:r>
        <w:rPr>
          <w:noProof/>
        </w:rPr>
      </w:r>
      <w:r>
        <w:rPr>
          <w:noProof/>
        </w:rPr>
        <w:fldChar w:fldCharType="separate"/>
      </w:r>
      <w:r>
        <w:rPr>
          <w:noProof/>
        </w:rPr>
        <w:t>319</w:t>
      </w:r>
      <w:r>
        <w:rPr>
          <w:noProof/>
        </w:rPr>
        <w:fldChar w:fldCharType="end"/>
      </w:r>
    </w:p>
    <w:p w14:paraId="1EB53777" w14:textId="5A9EB1B2" w:rsidR="005264A4" w:rsidRDefault="005264A4">
      <w:pPr>
        <w:pStyle w:val="TOC4"/>
        <w:rPr>
          <w:rFonts w:asciiTheme="minorHAnsi" w:eastAsiaTheme="minorEastAsia" w:hAnsiTheme="minorHAnsi" w:cstheme="minorBidi"/>
          <w:noProof/>
          <w:sz w:val="22"/>
          <w:szCs w:val="22"/>
          <w:lang w:eastAsia="en-GB"/>
        </w:rPr>
      </w:pPr>
      <w:r>
        <w:rPr>
          <w:noProof/>
          <w:lang w:eastAsia="zh-CN"/>
        </w:rPr>
        <w:t>10.3.7.12</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_Toc155372302 \h </w:instrText>
      </w:r>
      <w:r>
        <w:rPr>
          <w:noProof/>
        </w:rPr>
      </w:r>
      <w:r>
        <w:rPr>
          <w:noProof/>
        </w:rPr>
        <w:fldChar w:fldCharType="separate"/>
      </w:r>
      <w:r>
        <w:rPr>
          <w:noProof/>
        </w:rPr>
        <w:t>319</w:t>
      </w:r>
      <w:r>
        <w:rPr>
          <w:noProof/>
        </w:rPr>
        <w:fldChar w:fldCharType="end"/>
      </w:r>
    </w:p>
    <w:p w14:paraId="291D9265" w14:textId="126E0E78" w:rsidR="005264A4" w:rsidRDefault="005264A4">
      <w:pPr>
        <w:pStyle w:val="TOC3"/>
        <w:rPr>
          <w:rFonts w:asciiTheme="minorHAnsi" w:eastAsiaTheme="minorEastAsia" w:hAnsiTheme="minorHAnsi" w:cstheme="minorBidi"/>
          <w:noProof/>
          <w:sz w:val="22"/>
          <w:szCs w:val="22"/>
          <w:lang w:eastAsia="en-GB"/>
        </w:rPr>
      </w:pPr>
      <w:r>
        <w:rPr>
          <w:noProof/>
        </w:rPr>
        <w:t>10.3.7a</w:t>
      </w:r>
      <w:r>
        <w:rPr>
          <w:rFonts w:asciiTheme="minorHAnsi" w:eastAsiaTheme="minorEastAsia" w:hAnsiTheme="minorHAnsi" w:cstheme="minorBidi"/>
          <w:noProof/>
          <w:sz w:val="22"/>
          <w:szCs w:val="22"/>
          <w:lang w:eastAsia="en-GB"/>
        </w:rPr>
        <w:tab/>
      </w:r>
      <w:r>
        <w:rPr>
          <w:noProof/>
        </w:rPr>
        <w:t>ProSe direct link modification ack</w:t>
      </w:r>
      <w:r>
        <w:rPr>
          <w:noProof/>
        </w:rPr>
        <w:tab/>
      </w:r>
      <w:r>
        <w:rPr>
          <w:noProof/>
        </w:rPr>
        <w:fldChar w:fldCharType="begin" w:fldLock="1"/>
      </w:r>
      <w:r>
        <w:rPr>
          <w:noProof/>
        </w:rPr>
        <w:instrText xml:space="preserve"> PAGEREF _Toc155372303 \h </w:instrText>
      </w:r>
      <w:r>
        <w:rPr>
          <w:noProof/>
        </w:rPr>
      </w:r>
      <w:r>
        <w:rPr>
          <w:noProof/>
        </w:rPr>
        <w:fldChar w:fldCharType="separate"/>
      </w:r>
      <w:r>
        <w:rPr>
          <w:noProof/>
        </w:rPr>
        <w:t>319</w:t>
      </w:r>
      <w:r>
        <w:rPr>
          <w:noProof/>
        </w:rPr>
        <w:fldChar w:fldCharType="end"/>
      </w:r>
    </w:p>
    <w:p w14:paraId="6E85EF13" w14:textId="6896EA71" w:rsidR="005264A4" w:rsidRDefault="005264A4">
      <w:pPr>
        <w:pStyle w:val="TOC4"/>
        <w:rPr>
          <w:rFonts w:asciiTheme="minorHAnsi" w:eastAsiaTheme="minorEastAsia" w:hAnsiTheme="minorHAnsi" w:cstheme="minorBidi"/>
          <w:noProof/>
          <w:sz w:val="22"/>
          <w:szCs w:val="22"/>
          <w:lang w:eastAsia="en-GB"/>
        </w:rPr>
      </w:pPr>
      <w:r>
        <w:rPr>
          <w:noProof/>
        </w:rPr>
        <w:t>10.3.7a.1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_Toc155372304 \h </w:instrText>
      </w:r>
      <w:r>
        <w:rPr>
          <w:noProof/>
        </w:rPr>
      </w:r>
      <w:r>
        <w:rPr>
          <w:noProof/>
        </w:rPr>
        <w:fldChar w:fldCharType="separate"/>
      </w:r>
      <w:r>
        <w:rPr>
          <w:noProof/>
        </w:rPr>
        <w:t>319</w:t>
      </w:r>
      <w:r>
        <w:rPr>
          <w:noProof/>
        </w:rPr>
        <w:fldChar w:fldCharType="end"/>
      </w:r>
    </w:p>
    <w:p w14:paraId="2331A98F" w14:textId="6E17930B" w:rsidR="005264A4" w:rsidRDefault="005264A4">
      <w:pPr>
        <w:pStyle w:val="TOC4"/>
        <w:rPr>
          <w:rFonts w:asciiTheme="minorHAnsi" w:eastAsiaTheme="minorEastAsia" w:hAnsiTheme="minorHAnsi" w:cstheme="minorBidi"/>
          <w:noProof/>
          <w:sz w:val="22"/>
          <w:szCs w:val="22"/>
          <w:lang w:eastAsia="en-GB"/>
        </w:rPr>
      </w:pPr>
      <w:r>
        <w:rPr>
          <w:noProof/>
        </w:rPr>
        <w:t>10.3.7a.2</w:t>
      </w:r>
      <w:r>
        <w:rPr>
          <w:rFonts w:asciiTheme="minorHAnsi" w:eastAsiaTheme="minorEastAsia" w:hAnsiTheme="minorHAnsi" w:cstheme="minorBidi"/>
          <w:noProof/>
          <w:sz w:val="22"/>
          <w:szCs w:val="22"/>
          <w:lang w:eastAsia="en-GB"/>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_Toc155372305 \h </w:instrText>
      </w:r>
      <w:r>
        <w:rPr>
          <w:noProof/>
        </w:rPr>
      </w:r>
      <w:r>
        <w:rPr>
          <w:noProof/>
        </w:rPr>
        <w:fldChar w:fldCharType="separate"/>
      </w:r>
      <w:r>
        <w:rPr>
          <w:noProof/>
        </w:rPr>
        <w:t>320</w:t>
      </w:r>
      <w:r>
        <w:rPr>
          <w:noProof/>
        </w:rPr>
        <w:fldChar w:fldCharType="end"/>
      </w:r>
    </w:p>
    <w:p w14:paraId="43429DF4" w14:textId="14412AFC" w:rsidR="005264A4" w:rsidRDefault="005264A4">
      <w:pPr>
        <w:pStyle w:val="TOC4"/>
        <w:rPr>
          <w:rFonts w:asciiTheme="minorHAnsi" w:eastAsiaTheme="minorEastAsia" w:hAnsiTheme="minorHAnsi" w:cstheme="minorBidi"/>
          <w:noProof/>
          <w:sz w:val="22"/>
          <w:szCs w:val="22"/>
          <w:lang w:eastAsia="en-GB"/>
        </w:rPr>
      </w:pPr>
      <w:r>
        <w:rPr>
          <w:noProof/>
        </w:rPr>
        <w:t>10.3.7a.3</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_Toc155372306 \h </w:instrText>
      </w:r>
      <w:r>
        <w:rPr>
          <w:noProof/>
        </w:rPr>
      </w:r>
      <w:r>
        <w:rPr>
          <w:noProof/>
        </w:rPr>
        <w:fldChar w:fldCharType="separate"/>
      </w:r>
      <w:r>
        <w:rPr>
          <w:noProof/>
        </w:rPr>
        <w:t>320</w:t>
      </w:r>
      <w:r>
        <w:rPr>
          <w:noProof/>
        </w:rPr>
        <w:fldChar w:fldCharType="end"/>
      </w:r>
    </w:p>
    <w:p w14:paraId="6DB26CA9" w14:textId="6AF3144F" w:rsidR="005264A4" w:rsidRDefault="005264A4">
      <w:pPr>
        <w:pStyle w:val="TOC4"/>
        <w:rPr>
          <w:rFonts w:asciiTheme="minorHAnsi" w:eastAsiaTheme="minorEastAsia" w:hAnsiTheme="minorHAnsi" w:cstheme="minorBidi"/>
          <w:noProof/>
          <w:sz w:val="22"/>
          <w:szCs w:val="22"/>
          <w:lang w:eastAsia="en-GB"/>
        </w:rPr>
      </w:pPr>
      <w:r>
        <w:rPr>
          <w:noProof/>
          <w:lang w:eastAsia="zh-CN"/>
        </w:rPr>
        <w:t>10.3.7.b</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_Toc155372307 \h </w:instrText>
      </w:r>
      <w:r>
        <w:rPr>
          <w:noProof/>
        </w:rPr>
      </w:r>
      <w:r>
        <w:rPr>
          <w:noProof/>
        </w:rPr>
        <w:fldChar w:fldCharType="separate"/>
      </w:r>
      <w:r>
        <w:rPr>
          <w:noProof/>
        </w:rPr>
        <w:t>320</w:t>
      </w:r>
      <w:r>
        <w:rPr>
          <w:noProof/>
        </w:rPr>
        <w:fldChar w:fldCharType="end"/>
      </w:r>
    </w:p>
    <w:p w14:paraId="70FF731F" w14:textId="0DC16C89" w:rsidR="005264A4" w:rsidRDefault="005264A4">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_Toc155372308 \h </w:instrText>
      </w:r>
      <w:r>
        <w:rPr>
          <w:noProof/>
        </w:rPr>
      </w:r>
      <w:r>
        <w:rPr>
          <w:noProof/>
        </w:rPr>
        <w:fldChar w:fldCharType="separate"/>
      </w:r>
      <w:r>
        <w:rPr>
          <w:noProof/>
        </w:rPr>
        <w:t>320</w:t>
      </w:r>
      <w:r>
        <w:rPr>
          <w:noProof/>
        </w:rPr>
        <w:fldChar w:fldCharType="end"/>
      </w:r>
    </w:p>
    <w:p w14:paraId="12F0637A" w14:textId="2569FAD6" w:rsidR="005264A4" w:rsidRDefault="005264A4">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_Toc155372309 \h </w:instrText>
      </w:r>
      <w:r>
        <w:rPr>
          <w:noProof/>
        </w:rPr>
      </w:r>
      <w:r>
        <w:rPr>
          <w:noProof/>
        </w:rPr>
        <w:fldChar w:fldCharType="separate"/>
      </w:r>
      <w:r>
        <w:rPr>
          <w:noProof/>
        </w:rPr>
        <w:t>320</w:t>
      </w:r>
      <w:r>
        <w:rPr>
          <w:noProof/>
        </w:rPr>
        <w:fldChar w:fldCharType="end"/>
      </w:r>
    </w:p>
    <w:p w14:paraId="2B24F27F" w14:textId="1BBE8763" w:rsidR="005264A4" w:rsidRDefault="005264A4">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_Toc155372310 \h </w:instrText>
      </w:r>
      <w:r>
        <w:rPr>
          <w:noProof/>
        </w:rPr>
      </w:r>
      <w:r>
        <w:rPr>
          <w:noProof/>
        </w:rPr>
        <w:fldChar w:fldCharType="separate"/>
      </w:r>
      <w:r>
        <w:rPr>
          <w:noProof/>
        </w:rPr>
        <w:t>321</w:t>
      </w:r>
      <w:r>
        <w:rPr>
          <w:noProof/>
        </w:rPr>
        <w:fldChar w:fldCharType="end"/>
      </w:r>
    </w:p>
    <w:p w14:paraId="4377CE4C" w14:textId="55DD0EBB" w:rsidR="005264A4" w:rsidRDefault="005264A4">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_Toc155372311 \h </w:instrText>
      </w:r>
      <w:r>
        <w:rPr>
          <w:noProof/>
        </w:rPr>
      </w:r>
      <w:r>
        <w:rPr>
          <w:noProof/>
        </w:rPr>
        <w:fldChar w:fldCharType="separate"/>
      </w:r>
      <w:r>
        <w:rPr>
          <w:noProof/>
        </w:rPr>
        <w:t>321</w:t>
      </w:r>
      <w:r>
        <w:rPr>
          <w:noProof/>
        </w:rPr>
        <w:fldChar w:fldCharType="end"/>
      </w:r>
    </w:p>
    <w:p w14:paraId="6632237B" w14:textId="16CB5E5C" w:rsidR="005264A4" w:rsidRDefault="005264A4">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_Toc155372312 \h </w:instrText>
      </w:r>
      <w:r>
        <w:rPr>
          <w:noProof/>
        </w:rPr>
      </w:r>
      <w:r>
        <w:rPr>
          <w:noProof/>
        </w:rPr>
        <w:fldChar w:fldCharType="separate"/>
      </w:r>
      <w:r>
        <w:rPr>
          <w:noProof/>
        </w:rPr>
        <w:t>321</w:t>
      </w:r>
      <w:r>
        <w:rPr>
          <w:noProof/>
        </w:rPr>
        <w:fldChar w:fldCharType="end"/>
      </w:r>
    </w:p>
    <w:p w14:paraId="2C8818C6" w14:textId="67CCB37D" w:rsidR="005264A4" w:rsidRDefault="005264A4">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_Toc155372313 \h </w:instrText>
      </w:r>
      <w:r>
        <w:rPr>
          <w:noProof/>
        </w:rPr>
      </w:r>
      <w:r>
        <w:rPr>
          <w:noProof/>
        </w:rPr>
        <w:fldChar w:fldCharType="separate"/>
      </w:r>
      <w:r>
        <w:rPr>
          <w:noProof/>
        </w:rPr>
        <w:t>321</w:t>
      </w:r>
      <w:r>
        <w:rPr>
          <w:noProof/>
        </w:rPr>
        <w:fldChar w:fldCharType="end"/>
      </w:r>
    </w:p>
    <w:p w14:paraId="7C2B3DC4" w14:textId="165B6041" w:rsidR="005264A4" w:rsidRDefault="005264A4">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_Toc155372314 \h </w:instrText>
      </w:r>
      <w:r>
        <w:rPr>
          <w:noProof/>
        </w:rPr>
      </w:r>
      <w:r>
        <w:rPr>
          <w:noProof/>
        </w:rPr>
        <w:fldChar w:fldCharType="separate"/>
      </w:r>
      <w:r>
        <w:rPr>
          <w:noProof/>
        </w:rPr>
        <w:t>321</w:t>
      </w:r>
      <w:r>
        <w:rPr>
          <w:noProof/>
        </w:rPr>
        <w:fldChar w:fldCharType="end"/>
      </w:r>
    </w:p>
    <w:p w14:paraId="21ED803E" w14:textId="3AB06F6F" w:rsidR="005264A4" w:rsidRDefault="005264A4">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_Toc155372315 \h </w:instrText>
      </w:r>
      <w:r>
        <w:rPr>
          <w:noProof/>
        </w:rPr>
      </w:r>
      <w:r>
        <w:rPr>
          <w:noProof/>
        </w:rPr>
        <w:fldChar w:fldCharType="separate"/>
      </w:r>
      <w:r>
        <w:rPr>
          <w:noProof/>
        </w:rPr>
        <w:t>321</w:t>
      </w:r>
      <w:r>
        <w:rPr>
          <w:noProof/>
        </w:rPr>
        <w:fldChar w:fldCharType="end"/>
      </w:r>
    </w:p>
    <w:p w14:paraId="2F5D7DB3" w14:textId="68CCB231" w:rsidR="005264A4" w:rsidRDefault="005264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_Toc155372316 \h </w:instrText>
      </w:r>
      <w:r>
        <w:rPr>
          <w:noProof/>
        </w:rPr>
      </w:r>
      <w:r>
        <w:rPr>
          <w:noProof/>
        </w:rPr>
        <w:fldChar w:fldCharType="separate"/>
      </w:r>
      <w:r>
        <w:rPr>
          <w:noProof/>
        </w:rPr>
        <w:t>321</w:t>
      </w:r>
      <w:r>
        <w:rPr>
          <w:noProof/>
        </w:rPr>
        <w:fldChar w:fldCharType="end"/>
      </w:r>
    </w:p>
    <w:p w14:paraId="30AC1831" w14:textId="0E799238" w:rsidR="005264A4" w:rsidRDefault="005264A4">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_Toc155372317 \h </w:instrText>
      </w:r>
      <w:r>
        <w:rPr>
          <w:noProof/>
        </w:rPr>
      </w:r>
      <w:r>
        <w:rPr>
          <w:noProof/>
        </w:rPr>
        <w:fldChar w:fldCharType="separate"/>
      </w:r>
      <w:r>
        <w:rPr>
          <w:noProof/>
        </w:rPr>
        <w:t>322</w:t>
      </w:r>
      <w:r>
        <w:rPr>
          <w:noProof/>
        </w:rPr>
        <w:fldChar w:fldCharType="end"/>
      </w:r>
    </w:p>
    <w:p w14:paraId="5528D34F" w14:textId="66952388" w:rsidR="005264A4" w:rsidRDefault="005264A4">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_Toc155372318 \h </w:instrText>
      </w:r>
      <w:r>
        <w:rPr>
          <w:noProof/>
        </w:rPr>
      </w:r>
      <w:r>
        <w:rPr>
          <w:noProof/>
        </w:rPr>
        <w:fldChar w:fldCharType="separate"/>
      </w:r>
      <w:r>
        <w:rPr>
          <w:noProof/>
        </w:rPr>
        <w:t>322</w:t>
      </w:r>
      <w:r>
        <w:rPr>
          <w:noProof/>
        </w:rPr>
        <w:fldChar w:fldCharType="end"/>
      </w:r>
    </w:p>
    <w:p w14:paraId="1A3F70CB" w14:textId="6613901F" w:rsidR="005264A4" w:rsidRDefault="005264A4">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_Toc155372319 \h </w:instrText>
      </w:r>
      <w:r>
        <w:rPr>
          <w:noProof/>
        </w:rPr>
      </w:r>
      <w:r>
        <w:rPr>
          <w:noProof/>
        </w:rPr>
        <w:fldChar w:fldCharType="separate"/>
      </w:r>
      <w:r>
        <w:rPr>
          <w:noProof/>
        </w:rPr>
        <w:t>322</w:t>
      </w:r>
      <w:r>
        <w:rPr>
          <w:noProof/>
        </w:rPr>
        <w:fldChar w:fldCharType="end"/>
      </w:r>
    </w:p>
    <w:p w14:paraId="0ED6CF3A" w14:textId="6F42B996" w:rsidR="005264A4" w:rsidRDefault="005264A4">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_Toc155372320 \h </w:instrText>
      </w:r>
      <w:r>
        <w:rPr>
          <w:noProof/>
        </w:rPr>
      </w:r>
      <w:r>
        <w:rPr>
          <w:noProof/>
        </w:rPr>
        <w:fldChar w:fldCharType="separate"/>
      </w:r>
      <w:r>
        <w:rPr>
          <w:noProof/>
        </w:rPr>
        <w:t>322</w:t>
      </w:r>
      <w:r>
        <w:rPr>
          <w:noProof/>
        </w:rPr>
        <w:fldChar w:fldCharType="end"/>
      </w:r>
    </w:p>
    <w:p w14:paraId="61D88F61" w14:textId="410A80CC" w:rsidR="005264A4" w:rsidRDefault="005264A4">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_Toc155372321 \h </w:instrText>
      </w:r>
      <w:r>
        <w:rPr>
          <w:noProof/>
        </w:rPr>
      </w:r>
      <w:r>
        <w:rPr>
          <w:noProof/>
        </w:rPr>
        <w:fldChar w:fldCharType="separate"/>
      </w:r>
      <w:r>
        <w:rPr>
          <w:noProof/>
        </w:rPr>
        <w:t>323</w:t>
      </w:r>
      <w:r>
        <w:rPr>
          <w:noProof/>
        </w:rPr>
        <w:fldChar w:fldCharType="end"/>
      </w:r>
    </w:p>
    <w:p w14:paraId="4C0155A1" w14:textId="21D79D46" w:rsidR="005264A4" w:rsidRDefault="005264A4">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_Toc155372322 \h </w:instrText>
      </w:r>
      <w:r>
        <w:rPr>
          <w:noProof/>
        </w:rPr>
      </w:r>
      <w:r>
        <w:rPr>
          <w:noProof/>
        </w:rPr>
        <w:fldChar w:fldCharType="separate"/>
      </w:r>
      <w:r>
        <w:rPr>
          <w:noProof/>
        </w:rPr>
        <w:t>323</w:t>
      </w:r>
      <w:r>
        <w:rPr>
          <w:noProof/>
        </w:rPr>
        <w:fldChar w:fldCharType="end"/>
      </w:r>
    </w:p>
    <w:p w14:paraId="6A3ECFB6" w14:textId="53B5C508" w:rsidR="005264A4" w:rsidRDefault="005264A4">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_Toc155372323 \h </w:instrText>
      </w:r>
      <w:r>
        <w:rPr>
          <w:noProof/>
        </w:rPr>
      </w:r>
      <w:r>
        <w:rPr>
          <w:noProof/>
        </w:rPr>
        <w:fldChar w:fldCharType="separate"/>
      </w:r>
      <w:r>
        <w:rPr>
          <w:noProof/>
        </w:rPr>
        <w:t>323</w:t>
      </w:r>
      <w:r>
        <w:rPr>
          <w:noProof/>
        </w:rPr>
        <w:fldChar w:fldCharType="end"/>
      </w:r>
    </w:p>
    <w:p w14:paraId="06B36B3D" w14:textId="479DAADF" w:rsidR="005264A4" w:rsidRDefault="005264A4">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33622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_Toc155372324 \h </w:instrText>
      </w:r>
      <w:r>
        <w:rPr>
          <w:noProof/>
        </w:rPr>
      </w:r>
      <w:r>
        <w:rPr>
          <w:noProof/>
        </w:rPr>
        <w:fldChar w:fldCharType="separate"/>
      </w:r>
      <w:r>
        <w:rPr>
          <w:noProof/>
        </w:rPr>
        <w:t>323</w:t>
      </w:r>
      <w:r>
        <w:rPr>
          <w:noProof/>
        </w:rPr>
        <w:fldChar w:fldCharType="end"/>
      </w:r>
    </w:p>
    <w:p w14:paraId="2C25A8C7" w14:textId="34D81C7C" w:rsidR="005264A4" w:rsidRDefault="005264A4">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_Toc155372325 \h </w:instrText>
      </w:r>
      <w:r>
        <w:rPr>
          <w:noProof/>
        </w:rPr>
      </w:r>
      <w:r>
        <w:rPr>
          <w:noProof/>
        </w:rPr>
        <w:fldChar w:fldCharType="separate"/>
      </w:r>
      <w:r>
        <w:rPr>
          <w:noProof/>
        </w:rPr>
        <w:t>323</w:t>
      </w:r>
      <w:r>
        <w:rPr>
          <w:noProof/>
        </w:rPr>
        <w:fldChar w:fldCharType="end"/>
      </w:r>
    </w:p>
    <w:p w14:paraId="3BC894D0" w14:textId="571D413F" w:rsidR="005264A4" w:rsidRDefault="005264A4">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_Toc155372326 \h </w:instrText>
      </w:r>
      <w:r>
        <w:rPr>
          <w:noProof/>
        </w:rPr>
      </w:r>
      <w:r>
        <w:rPr>
          <w:noProof/>
        </w:rPr>
        <w:fldChar w:fldCharType="separate"/>
      </w:r>
      <w:r>
        <w:rPr>
          <w:noProof/>
        </w:rPr>
        <w:t>324</w:t>
      </w:r>
      <w:r>
        <w:rPr>
          <w:noProof/>
        </w:rPr>
        <w:fldChar w:fldCharType="end"/>
      </w:r>
    </w:p>
    <w:p w14:paraId="1901C416" w14:textId="44643894" w:rsidR="005264A4" w:rsidRDefault="005264A4">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_Toc155372327 \h </w:instrText>
      </w:r>
      <w:r>
        <w:rPr>
          <w:noProof/>
        </w:rPr>
      </w:r>
      <w:r>
        <w:rPr>
          <w:noProof/>
        </w:rPr>
        <w:fldChar w:fldCharType="separate"/>
      </w:r>
      <w:r>
        <w:rPr>
          <w:noProof/>
        </w:rPr>
        <w:t>324</w:t>
      </w:r>
      <w:r>
        <w:rPr>
          <w:noProof/>
        </w:rPr>
        <w:fldChar w:fldCharType="end"/>
      </w:r>
    </w:p>
    <w:p w14:paraId="73CC2F45" w14:textId="13D46AD0" w:rsidR="005264A4" w:rsidRDefault="005264A4">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_Toc155372328 \h </w:instrText>
      </w:r>
      <w:r>
        <w:rPr>
          <w:noProof/>
        </w:rPr>
      </w:r>
      <w:r>
        <w:rPr>
          <w:noProof/>
        </w:rPr>
        <w:fldChar w:fldCharType="separate"/>
      </w:r>
      <w:r>
        <w:rPr>
          <w:noProof/>
        </w:rPr>
        <w:t>324</w:t>
      </w:r>
      <w:r>
        <w:rPr>
          <w:noProof/>
        </w:rPr>
        <w:fldChar w:fldCharType="end"/>
      </w:r>
    </w:p>
    <w:p w14:paraId="7B3E5B81" w14:textId="045FD9DD" w:rsidR="005264A4" w:rsidRDefault="005264A4">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_Toc155372329 \h </w:instrText>
      </w:r>
      <w:r>
        <w:rPr>
          <w:noProof/>
        </w:rPr>
      </w:r>
      <w:r>
        <w:rPr>
          <w:noProof/>
        </w:rPr>
        <w:fldChar w:fldCharType="separate"/>
      </w:r>
      <w:r>
        <w:rPr>
          <w:noProof/>
        </w:rPr>
        <w:t>324</w:t>
      </w:r>
      <w:r>
        <w:rPr>
          <w:noProof/>
        </w:rPr>
        <w:fldChar w:fldCharType="end"/>
      </w:r>
    </w:p>
    <w:p w14:paraId="2249645E" w14:textId="7599D270" w:rsidR="005264A4" w:rsidRDefault="005264A4">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_Toc155372330 \h </w:instrText>
      </w:r>
      <w:r>
        <w:rPr>
          <w:noProof/>
        </w:rPr>
      </w:r>
      <w:r>
        <w:rPr>
          <w:noProof/>
        </w:rPr>
        <w:fldChar w:fldCharType="separate"/>
      </w:r>
      <w:r>
        <w:rPr>
          <w:noProof/>
        </w:rPr>
        <w:t>324</w:t>
      </w:r>
      <w:r>
        <w:rPr>
          <w:noProof/>
        </w:rPr>
        <w:fldChar w:fldCharType="end"/>
      </w:r>
    </w:p>
    <w:p w14:paraId="749C3167" w14:textId="75F3C5ED" w:rsidR="005264A4" w:rsidRDefault="005264A4">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_Toc155372331 \h </w:instrText>
      </w:r>
      <w:r>
        <w:rPr>
          <w:noProof/>
        </w:rPr>
      </w:r>
      <w:r>
        <w:rPr>
          <w:noProof/>
        </w:rPr>
        <w:fldChar w:fldCharType="separate"/>
      </w:r>
      <w:r>
        <w:rPr>
          <w:noProof/>
        </w:rPr>
        <w:t>324</w:t>
      </w:r>
      <w:r>
        <w:rPr>
          <w:noProof/>
        </w:rPr>
        <w:fldChar w:fldCharType="end"/>
      </w:r>
    </w:p>
    <w:p w14:paraId="272032A8" w14:textId="5081C770" w:rsidR="005264A4" w:rsidRDefault="005264A4">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33622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_Toc155372332 \h </w:instrText>
      </w:r>
      <w:r>
        <w:rPr>
          <w:noProof/>
        </w:rPr>
      </w:r>
      <w:r>
        <w:rPr>
          <w:noProof/>
        </w:rPr>
        <w:fldChar w:fldCharType="separate"/>
      </w:r>
      <w:r>
        <w:rPr>
          <w:noProof/>
        </w:rPr>
        <w:t>324</w:t>
      </w:r>
      <w:r>
        <w:rPr>
          <w:noProof/>
        </w:rPr>
        <w:fldChar w:fldCharType="end"/>
      </w:r>
    </w:p>
    <w:p w14:paraId="194422C9" w14:textId="0543E318" w:rsidR="005264A4" w:rsidRDefault="005264A4">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_Toc155372333 \h </w:instrText>
      </w:r>
      <w:r>
        <w:rPr>
          <w:noProof/>
        </w:rPr>
      </w:r>
      <w:r>
        <w:rPr>
          <w:noProof/>
        </w:rPr>
        <w:fldChar w:fldCharType="separate"/>
      </w:r>
      <w:r>
        <w:rPr>
          <w:noProof/>
        </w:rPr>
        <w:t>325</w:t>
      </w:r>
      <w:r>
        <w:rPr>
          <w:noProof/>
        </w:rPr>
        <w:fldChar w:fldCharType="end"/>
      </w:r>
    </w:p>
    <w:p w14:paraId="65F744FF" w14:textId="1A78792D" w:rsidR="005264A4" w:rsidRDefault="005264A4">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_Toc155372334 \h </w:instrText>
      </w:r>
      <w:r>
        <w:rPr>
          <w:noProof/>
        </w:rPr>
      </w:r>
      <w:r>
        <w:rPr>
          <w:noProof/>
        </w:rPr>
        <w:fldChar w:fldCharType="separate"/>
      </w:r>
      <w:r>
        <w:rPr>
          <w:noProof/>
        </w:rPr>
        <w:t>325</w:t>
      </w:r>
      <w:r>
        <w:rPr>
          <w:noProof/>
        </w:rPr>
        <w:fldChar w:fldCharType="end"/>
      </w:r>
    </w:p>
    <w:p w14:paraId="5A1ECB85" w14:textId="508B42BB" w:rsidR="005264A4" w:rsidRDefault="005264A4">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_Toc155372335 \h </w:instrText>
      </w:r>
      <w:r>
        <w:rPr>
          <w:noProof/>
        </w:rPr>
      </w:r>
      <w:r>
        <w:rPr>
          <w:noProof/>
        </w:rPr>
        <w:fldChar w:fldCharType="separate"/>
      </w:r>
      <w:r>
        <w:rPr>
          <w:noProof/>
        </w:rPr>
        <w:t>325</w:t>
      </w:r>
      <w:r>
        <w:rPr>
          <w:noProof/>
        </w:rPr>
        <w:fldChar w:fldCharType="end"/>
      </w:r>
    </w:p>
    <w:p w14:paraId="6A7281D5" w14:textId="6D049A3A" w:rsidR="005264A4" w:rsidRDefault="005264A4">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_Toc155372336 \h </w:instrText>
      </w:r>
      <w:r>
        <w:rPr>
          <w:noProof/>
        </w:rPr>
      </w:r>
      <w:r>
        <w:rPr>
          <w:noProof/>
        </w:rPr>
        <w:fldChar w:fldCharType="separate"/>
      </w:r>
      <w:r>
        <w:rPr>
          <w:noProof/>
        </w:rPr>
        <w:t>325</w:t>
      </w:r>
      <w:r>
        <w:rPr>
          <w:noProof/>
        </w:rPr>
        <w:fldChar w:fldCharType="end"/>
      </w:r>
    </w:p>
    <w:p w14:paraId="45EBC463" w14:textId="144FD61A" w:rsidR="005264A4" w:rsidRDefault="005264A4">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_Toc155372337 \h </w:instrText>
      </w:r>
      <w:r>
        <w:rPr>
          <w:noProof/>
        </w:rPr>
      </w:r>
      <w:r>
        <w:rPr>
          <w:noProof/>
        </w:rPr>
        <w:fldChar w:fldCharType="separate"/>
      </w:r>
      <w:r>
        <w:rPr>
          <w:noProof/>
        </w:rPr>
        <w:t>325</w:t>
      </w:r>
      <w:r>
        <w:rPr>
          <w:noProof/>
        </w:rPr>
        <w:fldChar w:fldCharType="end"/>
      </w:r>
    </w:p>
    <w:p w14:paraId="00D9D50C" w14:textId="54CAFA2D" w:rsidR="005264A4" w:rsidRDefault="005264A4">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_Toc155372338 \h </w:instrText>
      </w:r>
      <w:r>
        <w:rPr>
          <w:noProof/>
        </w:rPr>
      </w:r>
      <w:r>
        <w:rPr>
          <w:noProof/>
        </w:rPr>
        <w:fldChar w:fldCharType="separate"/>
      </w:r>
      <w:r>
        <w:rPr>
          <w:noProof/>
        </w:rPr>
        <w:t>325</w:t>
      </w:r>
      <w:r>
        <w:rPr>
          <w:noProof/>
        </w:rPr>
        <w:fldChar w:fldCharType="end"/>
      </w:r>
    </w:p>
    <w:p w14:paraId="3FCEE0FC" w14:textId="21829B68" w:rsidR="005264A4" w:rsidRDefault="005264A4">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_Toc155372339 \h </w:instrText>
      </w:r>
      <w:r>
        <w:rPr>
          <w:noProof/>
        </w:rPr>
      </w:r>
      <w:r>
        <w:rPr>
          <w:noProof/>
        </w:rPr>
        <w:fldChar w:fldCharType="separate"/>
      </w:r>
      <w:r>
        <w:rPr>
          <w:noProof/>
        </w:rPr>
        <w:t>326</w:t>
      </w:r>
      <w:r>
        <w:rPr>
          <w:noProof/>
        </w:rPr>
        <w:fldChar w:fldCharType="end"/>
      </w:r>
    </w:p>
    <w:p w14:paraId="7E9A0327" w14:textId="2D72B7E0" w:rsidR="005264A4" w:rsidRDefault="005264A4">
      <w:pPr>
        <w:pStyle w:val="TOC4"/>
        <w:rPr>
          <w:rFonts w:asciiTheme="minorHAnsi" w:eastAsiaTheme="minorEastAsia" w:hAnsiTheme="minorHAnsi" w:cstheme="minorBidi"/>
          <w:noProof/>
          <w:sz w:val="22"/>
          <w:szCs w:val="22"/>
          <w:lang w:eastAsia="en-GB"/>
        </w:rPr>
      </w:pPr>
      <w:r>
        <w:rPr>
          <w:noProof/>
        </w:rPr>
        <w:lastRenderedPageBreak/>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_Toc155372340 \h </w:instrText>
      </w:r>
      <w:r>
        <w:rPr>
          <w:noProof/>
        </w:rPr>
      </w:r>
      <w:r>
        <w:rPr>
          <w:noProof/>
        </w:rPr>
        <w:fldChar w:fldCharType="separate"/>
      </w:r>
      <w:r>
        <w:rPr>
          <w:noProof/>
        </w:rPr>
        <w:t>326</w:t>
      </w:r>
      <w:r>
        <w:rPr>
          <w:noProof/>
        </w:rPr>
        <w:fldChar w:fldCharType="end"/>
      </w:r>
    </w:p>
    <w:p w14:paraId="7577F224" w14:textId="6692B5DE" w:rsidR="005264A4" w:rsidRDefault="005264A4">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_Toc155372341 \h </w:instrText>
      </w:r>
      <w:r>
        <w:rPr>
          <w:noProof/>
        </w:rPr>
      </w:r>
      <w:r>
        <w:rPr>
          <w:noProof/>
        </w:rPr>
        <w:fldChar w:fldCharType="separate"/>
      </w:r>
      <w:r>
        <w:rPr>
          <w:noProof/>
        </w:rPr>
        <w:t>326</w:t>
      </w:r>
      <w:r>
        <w:rPr>
          <w:noProof/>
        </w:rPr>
        <w:fldChar w:fldCharType="end"/>
      </w:r>
    </w:p>
    <w:p w14:paraId="15913C67" w14:textId="3AC3FA0A" w:rsidR="005264A4" w:rsidRDefault="005264A4">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_Toc155372342 \h </w:instrText>
      </w:r>
      <w:r>
        <w:rPr>
          <w:noProof/>
        </w:rPr>
      </w:r>
      <w:r>
        <w:rPr>
          <w:noProof/>
        </w:rPr>
        <w:fldChar w:fldCharType="separate"/>
      </w:r>
      <w:r>
        <w:rPr>
          <w:noProof/>
        </w:rPr>
        <w:t>326</w:t>
      </w:r>
      <w:r>
        <w:rPr>
          <w:noProof/>
        </w:rPr>
        <w:fldChar w:fldCharType="end"/>
      </w:r>
    </w:p>
    <w:p w14:paraId="7FC6EF7D" w14:textId="5A8575E9" w:rsidR="005264A4" w:rsidRDefault="005264A4">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_Toc155372343 \h </w:instrText>
      </w:r>
      <w:r>
        <w:rPr>
          <w:noProof/>
        </w:rPr>
      </w:r>
      <w:r>
        <w:rPr>
          <w:noProof/>
        </w:rPr>
        <w:fldChar w:fldCharType="separate"/>
      </w:r>
      <w:r>
        <w:rPr>
          <w:noProof/>
        </w:rPr>
        <w:t>326</w:t>
      </w:r>
      <w:r>
        <w:rPr>
          <w:noProof/>
        </w:rPr>
        <w:fldChar w:fldCharType="end"/>
      </w:r>
    </w:p>
    <w:p w14:paraId="0DDE97D5" w14:textId="6E0BC456" w:rsidR="005264A4" w:rsidRDefault="005264A4">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_Toc155372344 \h </w:instrText>
      </w:r>
      <w:r>
        <w:rPr>
          <w:noProof/>
        </w:rPr>
      </w:r>
      <w:r>
        <w:rPr>
          <w:noProof/>
        </w:rPr>
        <w:fldChar w:fldCharType="separate"/>
      </w:r>
      <w:r>
        <w:rPr>
          <w:noProof/>
        </w:rPr>
        <w:t>326</w:t>
      </w:r>
      <w:r>
        <w:rPr>
          <w:noProof/>
        </w:rPr>
        <w:fldChar w:fldCharType="end"/>
      </w:r>
    </w:p>
    <w:p w14:paraId="2F737EF3" w14:textId="524C3BC1" w:rsidR="005264A4" w:rsidRDefault="005264A4">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_Toc155372345 \h </w:instrText>
      </w:r>
      <w:r>
        <w:rPr>
          <w:noProof/>
        </w:rPr>
      </w:r>
      <w:r>
        <w:rPr>
          <w:noProof/>
        </w:rPr>
        <w:fldChar w:fldCharType="separate"/>
      </w:r>
      <w:r>
        <w:rPr>
          <w:noProof/>
        </w:rPr>
        <w:t>327</w:t>
      </w:r>
      <w:r>
        <w:rPr>
          <w:noProof/>
        </w:rPr>
        <w:fldChar w:fldCharType="end"/>
      </w:r>
    </w:p>
    <w:p w14:paraId="7CDA0F6F" w14:textId="36A695EB" w:rsidR="005264A4" w:rsidRDefault="005264A4">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_Toc155372346 \h </w:instrText>
      </w:r>
      <w:r>
        <w:rPr>
          <w:noProof/>
        </w:rPr>
      </w:r>
      <w:r>
        <w:rPr>
          <w:noProof/>
        </w:rPr>
        <w:fldChar w:fldCharType="separate"/>
      </w:r>
      <w:r>
        <w:rPr>
          <w:noProof/>
        </w:rPr>
        <w:t>327</w:t>
      </w:r>
      <w:r>
        <w:rPr>
          <w:noProof/>
        </w:rPr>
        <w:fldChar w:fldCharType="end"/>
      </w:r>
    </w:p>
    <w:p w14:paraId="548F0963" w14:textId="2CA81993" w:rsidR="005264A4" w:rsidRDefault="005264A4">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_Toc155372347 \h </w:instrText>
      </w:r>
      <w:r>
        <w:rPr>
          <w:noProof/>
        </w:rPr>
      </w:r>
      <w:r>
        <w:rPr>
          <w:noProof/>
        </w:rPr>
        <w:fldChar w:fldCharType="separate"/>
      </w:r>
      <w:r>
        <w:rPr>
          <w:noProof/>
        </w:rPr>
        <w:t>327</w:t>
      </w:r>
      <w:r>
        <w:rPr>
          <w:noProof/>
        </w:rPr>
        <w:fldChar w:fldCharType="end"/>
      </w:r>
    </w:p>
    <w:p w14:paraId="0E6802BE" w14:textId="19460FFD" w:rsidR="005264A4" w:rsidRDefault="005264A4">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_Toc155372348 \h </w:instrText>
      </w:r>
      <w:r>
        <w:rPr>
          <w:noProof/>
        </w:rPr>
      </w:r>
      <w:r>
        <w:rPr>
          <w:noProof/>
        </w:rPr>
        <w:fldChar w:fldCharType="separate"/>
      </w:r>
      <w:r>
        <w:rPr>
          <w:noProof/>
        </w:rPr>
        <w:t>327</w:t>
      </w:r>
      <w:r>
        <w:rPr>
          <w:noProof/>
        </w:rPr>
        <w:fldChar w:fldCharType="end"/>
      </w:r>
    </w:p>
    <w:p w14:paraId="473DFC74" w14:textId="777A5EA4" w:rsidR="005264A4" w:rsidRDefault="005264A4">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_Toc155372349 \h </w:instrText>
      </w:r>
      <w:r>
        <w:rPr>
          <w:noProof/>
        </w:rPr>
      </w:r>
      <w:r>
        <w:rPr>
          <w:noProof/>
        </w:rPr>
        <w:fldChar w:fldCharType="separate"/>
      </w:r>
      <w:r>
        <w:rPr>
          <w:noProof/>
        </w:rPr>
        <w:t>327</w:t>
      </w:r>
      <w:r>
        <w:rPr>
          <w:noProof/>
        </w:rPr>
        <w:fldChar w:fldCharType="end"/>
      </w:r>
    </w:p>
    <w:p w14:paraId="300AC848" w14:textId="660676C0" w:rsidR="005264A4" w:rsidRDefault="005264A4">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_Toc155372350 \h </w:instrText>
      </w:r>
      <w:r>
        <w:rPr>
          <w:noProof/>
        </w:rPr>
      </w:r>
      <w:r>
        <w:rPr>
          <w:noProof/>
        </w:rPr>
        <w:fldChar w:fldCharType="separate"/>
      </w:r>
      <w:r>
        <w:rPr>
          <w:noProof/>
        </w:rPr>
        <w:t>327</w:t>
      </w:r>
      <w:r>
        <w:rPr>
          <w:noProof/>
        </w:rPr>
        <w:fldChar w:fldCharType="end"/>
      </w:r>
    </w:p>
    <w:p w14:paraId="28B23957" w14:textId="50A9CAF8" w:rsidR="005264A4" w:rsidRDefault="005264A4">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_Toc155372351 \h </w:instrText>
      </w:r>
      <w:r>
        <w:rPr>
          <w:noProof/>
        </w:rPr>
      </w:r>
      <w:r>
        <w:rPr>
          <w:noProof/>
        </w:rPr>
        <w:fldChar w:fldCharType="separate"/>
      </w:r>
      <w:r>
        <w:rPr>
          <w:noProof/>
        </w:rPr>
        <w:t>328</w:t>
      </w:r>
      <w:r>
        <w:rPr>
          <w:noProof/>
        </w:rPr>
        <w:fldChar w:fldCharType="end"/>
      </w:r>
    </w:p>
    <w:p w14:paraId="584E8782" w14:textId="25C4E922" w:rsidR="005264A4" w:rsidRDefault="005264A4">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_Toc155372352 \h </w:instrText>
      </w:r>
      <w:r>
        <w:rPr>
          <w:noProof/>
        </w:rPr>
      </w:r>
      <w:r>
        <w:rPr>
          <w:noProof/>
        </w:rPr>
        <w:fldChar w:fldCharType="separate"/>
      </w:r>
      <w:r>
        <w:rPr>
          <w:noProof/>
        </w:rPr>
        <w:t>328</w:t>
      </w:r>
      <w:r>
        <w:rPr>
          <w:noProof/>
        </w:rPr>
        <w:fldChar w:fldCharType="end"/>
      </w:r>
    </w:p>
    <w:p w14:paraId="57B17C50" w14:textId="78F47D57" w:rsidR="005264A4" w:rsidRDefault="005264A4">
      <w:pPr>
        <w:pStyle w:val="TOC4"/>
        <w:rPr>
          <w:rFonts w:asciiTheme="minorHAnsi" w:eastAsiaTheme="minorEastAsia" w:hAnsiTheme="minorHAnsi" w:cstheme="minorBidi"/>
          <w:noProof/>
          <w:sz w:val="22"/>
          <w:szCs w:val="22"/>
          <w:lang w:eastAsia="en-GB"/>
        </w:rPr>
      </w:pPr>
      <w:r>
        <w:rPr>
          <w:noProof/>
        </w:rPr>
        <w:t>10.3.18.4</w:t>
      </w:r>
      <w:r>
        <w:rPr>
          <w:rFonts w:asciiTheme="minorHAnsi" w:eastAsiaTheme="minorEastAsia" w:hAnsiTheme="minorHAnsi" w:cstheme="minorBidi"/>
          <w:noProof/>
          <w:sz w:val="22"/>
          <w:szCs w:val="22"/>
          <w:lang w:eastAsia="en-GB"/>
        </w:rPr>
        <w:tab/>
      </w:r>
      <w:r>
        <w:rPr>
          <w:noProof/>
        </w:rPr>
        <w:t>IP address/prefix needed indication</w:t>
      </w:r>
      <w:r>
        <w:rPr>
          <w:noProof/>
        </w:rPr>
        <w:tab/>
      </w:r>
      <w:r>
        <w:rPr>
          <w:noProof/>
        </w:rPr>
        <w:fldChar w:fldCharType="begin" w:fldLock="1"/>
      </w:r>
      <w:r>
        <w:rPr>
          <w:noProof/>
        </w:rPr>
        <w:instrText xml:space="preserve"> PAGEREF _Toc155372353 \h </w:instrText>
      </w:r>
      <w:r>
        <w:rPr>
          <w:noProof/>
        </w:rPr>
      </w:r>
      <w:r>
        <w:rPr>
          <w:noProof/>
        </w:rPr>
        <w:fldChar w:fldCharType="separate"/>
      </w:r>
      <w:r>
        <w:rPr>
          <w:noProof/>
        </w:rPr>
        <w:t>328</w:t>
      </w:r>
      <w:r>
        <w:rPr>
          <w:noProof/>
        </w:rPr>
        <w:fldChar w:fldCharType="end"/>
      </w:r>
    </w:p>
    <w:p w14:paraId="4EFAED17" w14:textId="1ED5BF1B" w:rsidR="005264A4" w:rsidRDefault="005264A4">
      <w:pPr>
        <w:pStyle w:val="TOC4"/>
        <w:rPr>
          <w:rFonts w:asciiTheme="minorHAnsi" w:eastAsiaTheme="minorEastAsia" w:hAnsiTheme="minorHAnsi" w:cstheme="minorBidi"/>
          <w:noProof/>
          <w:sz w:val="22"/>
          <w:szCs w:val="22"/>
          <w:lang w:eastAsia="en-GB"/>
        </w:rPr>
      </w:pPr>
      <w:r>
        <w:rPr>
          <w:noProof/>
        </w:rPr>
        <w:t>10.3.18.5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_Toc155372354 \h </w:instrText>
      </w:r>
      <w:r>
        <w:rPr>
          <w:noProof/>
        </w:rPr>
      </w:r>
      <w:r>
        <w:rPr>
          <w:noProof/>
        </w:rPr>
        <w:fldChar w:fldCharType="separate"/>
      </w:r>
      <w:r>
        <w:rPr>
          <w:noProof/>
        </w:rPr>
        <w:t>328</w:t>
      </w:r>
      <w:r>
        <w:rPr>
          <w:noProof/>
        </w:rPr>
        <w:fldChar w:fldCharType="end"/>
      </w:r>
    </w:p>
    <w:p w14:paraId="0B667801" w14:textId="79C86664" w:rsidR="005264A4" w:rsidRDefault="005264A4">
      <w:pPr>
        <w:pStyle w:val="TOC4"/>
        <w:rPr>
          <w:rFonts w:asciiTheme="minorHAnsi" w:eastAsiaTheme="minorEastAsia" w:hAnsiTheme="minorHAnsi" w:cstheme="minorBidi"/>
          <w:noProof/>
          <w:sz w:val="22"/>
          <w:szCs w:val="22"/>
          <w:lang w:eastAsia="en-GB"/>
        </w:rPr>
      </w:pPr>
      <w:r>
        <w:rPr>
          <w:noProof/>
        </w:rPr>
        <w:t>10.3.18.6</w:t>
      </w:r>
      <w:r>
        <w:rPr>
          <w:rFonts w:asciiTheme="minorHAnsi" w:eastAsiaTheme="minorEastAsia" w:hAnsiTheme="minorHAnsi" w:cstheme="minorBidi"/>
          <w:noProof/>
          <w:sz w:val="22"/>
          <w:szCs w:val="22"/>
          <w:lang w:eastAsia="en-GB"/>
        </w:rPr>
        <w:tab/>
      </w:r>
      <w:r>
        <w:rPr>
          <w:noProof/>
        </w:rPr>
        <w:t>List of target End UE user info</w:t>
      </w:r>
      <w:r>
        <w:rPr>
          <w:noProof/>
        </w:rPr>
        <w:tab/>
      </w:r>
      <w:r>
        <w:rPr>
          <w:noProof/>
        </w:rPr>
        <w:fldChar w:fldCharType="begin" w:fldLock="1"/>
      </w:r>
      <w:r>
        <w:rPr>
          <w:noProof/>
        </w:rPr>
        <w:instrText xml:space="preserve"> PAGEREF _Toc155372355 \h </w:instrText>
      </w:r>
      <w:r>
        <w:rPr>
          <w:noProof/>
        </w:rPr>
      </w:r>
      <w:r>
        <w:rPr>
          <w:noProof/>
        </w:rPr>
        <w:fldChar w:fldCharType="separate"/>
      </w:r>
      <w:r>
        <w:rPr>
          <w:noProof/>
        </w:rPr>
        <w:t>328</w:t>
      </w:r>
      <w:r>
        <w:rPr>
          <w:noProof/>
        </w:rPr>
        <w:fldChar w:fldCharType="end"/>
      </w:r>
    </w:p>
    <w:p w14:paraId="7516805F" w14:textId="2745744E" w:rsidR="005264A4" w:rsidRDefault="005264A4">
      <w:pPr>
        <w:pStyle w:val="TOC4"/>
        <w:rPr>
          <w:rFonts w:asciiTheme="minorHAnsi" w:eastAsiaTheme="minorEastAsia" w:hAnsiTheme="minorHAnsi" w:cstheme="minorBidi"/>
          <w:noProof/>
          <w:sz w:val="22"/>
          <w:szCs w:val="22"/>
          <w:lang w:eastAsia="en-GB"/>
        </w:rPr>
      </w:pPr>
      <w:r>
        <w:rPr>
          <w:noProof/>
        </w:rPr>
        <w:t>10.3.18.7</w:t>
      </w:r>
      <w:r>
        <w:rPr>
          <w:rFonts w:asciiTheme="minorHAnsi" w:eastAsiaTheme="minorEastAsia" w:hAnsiTheme="minorHAnsi" w:cstheme="minorBidi"/>
          <w:noProof/>
          <w:sz w:val="22"/>
          <w:szCs w:val="22"/>
          <w:lang w:eastAsia="en-GB"/>
        </w:rPr>
        <w:tab/>
      </w:r>
      <w:r>
        <w:rPr>
          <w:noProof/>
        </w:rPr>
        <w:t>List of target IP address/prefix</w:t>
      </w:r>
      <w:r>
        <w:rPr>
          <w:noProof/>
        </w:rPr>
        <w:tab/>
      </w:r>
      <w:r>
        <w:rPr>
          <w:noProof/>
        </w:rPr>
        <w:fldChar w:fldCharType="begin" w:fldLock="1"/>
      </w:r>
      <w:r>
        <w:rPr>
          <w:noProof/>
        </w:rPr>
        <w:instrText xml:space="preserve"> PAGEREF _Toc155372356 \h </w:instrText>
      </w:r>
      <w:r>
        <w:rPr>
          <w:noProof/>
        </w:rPr>
      </w:r>
      <w:r>
        <w:rPr>
          <w:noProof/>
        </w:rPr>
        <w:fldChar w:fldCharType="separate"/>
      </w:r>
      <w:r>
        <w:rPr>
          <w:noProof/>
        </w:rPr>
        <w:t>328</w:t>
      </w:r>
      <w:r>
        <w:rPr>
          <w:noProof/>
        </w:rPr>
        <w:fldChar w:fldCharType="end"/>
      </w:r>
    </w:p>
    <w:p w14:paraId="7B47BDAF" w14:textId="63773814" w:rsidR="005264A4" w:rsidRDefault="005264A4">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_Toc155372357 \h </w:instrText>
      </w:r>
      <w:r>
        <w:rPr>
          <w:noProof/>
        </w:rPr>
      </w:r>
      <w:r>
        <w:rPr>
          <w:noProof/>
        </w:rPr>
        <w:fldChar w:fldCharType="separate"/>
      </w:r>
      <w:r>
        <w:rPr>
          <w:noProof/>
        </w:rPr>
        <w:t>328</w:t>
      </w:r>
      <w:r>
        <w:rPr>
          <w:noProof/>
        </w:rPr>
        <w:fldChar w:fldCharType="end"/>
      </w:r>
    </w:p>
    <w:p w14:paraId="0A44E87A" w14:textId="14F9297E" w:rsidR="005264A4" w:rsidRDefault="005264A4">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_Toc155372358 \h </w:instrText>
      </w:r>
      <w:r>
        <w:rPr>
          <w:noProof/>
        </w:rPr>
      </w:r>
      <w:r>
        <w:rPr>
          <w:noProof/>
        </w:rPr>
        <w:fldChar w:fldCharType="separate"/>
      </w:r>
      <w:r>
        <w:rPr>
          <w:noProof/>
        </w:rPr>
        <w:t>328</w:t>
      </w:r>
      <w:r>
        <w:rPr>
          <w:noProof/>
        </w:rPr>
        <w:fldChar w:fldCharType="end"/>
      </w:r>
    </w:p>
    <w:p w14:paraId="10973437" w14:textId="4FE3688B" w:rsidR="005264A4" w:rsidRDefault="005264A4">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_Toc155372359 \h </w:instrText>
      </w:r>
      <w:r>
        <w:rPr>
          <w:noProof/>
        </w:rPr>
      </w:r>
      <w:r>
        <w:rPr>
          <w:noProof/>
        </w:rPr>
        <w:fldChar w:fldCharType="separate"/>
      </w:r>
      <w:r>
        <w:rPr>
          <w:noProof/>
        </w:rPr>
        <w:t>329</w:t>
      </w:r>
      <w:r>
        <w:rPr>
          <w:noProof/>
        </w:rPr>
        <w:fldChar w:fldCharType="end"/>
      </w:r>
    </w:p>
    <w:p w14:paraId="13BAD5AF" w14:textId="7A27BC78" w:rsidR="005264A4" w:rsidRDefault="005264A4">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_Toc155372360 \h </w:instrText>
      </w:r>
      <w:r>
        <w:rPr>
          <w:noProof/>
        </w:rPr>
      </w:r>
      <w:r>
        <w:rPr>
          <w:noProof/>
        </w:rPr>
        <w:fldChar w:fldCharType="separate"/>
      </w:r>
      <w:r>
        <w:rPr>
          <w:noProof/>
        </w:rPr>
        <w:t>329</w:t>
      </w:r>
      <w:r>
        <w:rPr>
          <w:noProof/>
        </w:rPr>
        <w:fldChar w:fldCharType="end"/>
      </w:r>
    </w:p>
    <w:p w14:paraId="01A45ACB" w14:textId="3A5EFB4E" w:rsidR="005264A4" w:rsidRDefault="005264A4">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_Toc155372361 \h </w:instrText>
      </w:r>
      <w:r>
        <w:rPr>
          <w:noProof/>
        </w:rPr>
      </w:r>
      <w:r>
        <w:rPr>
          <w:noProof/>
        </w:rPr>
        <w:fldChar w:fldCharType="separate"/>
      </w:r>
      <w:r>
        <w:rPr>
          <w:noProof/>
        </w:rPr>
        <w:t>329</w:t>
      </w:r>
      <w:r>
        <w:rPr>
          <w:noProof/>
        </w:rPr>
        <w:fldChar w:fldCharType="end"/>
      </w:r>
    </w:p>
    <w:p w14:paraId="193BC469" w14:textId="38F7DD7A" w:rsidR="005264A4" w:rsidRDefault="005264A4">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_Toc155372362 \h </w:instrText>
      </w:r>
      <w:r>
        <w:rPr>
          <w:noProof/>
        </w:rPr>
      </w:r>
      <w:r>
        <w:rPr>
          <w:noProof/>
        </w:rPr>
        <w:fldChar w:fldCharType="separate"/>
      </w:r>
      <w:r>
        <w:rPr>
          <w:noProof/>
        </w:rPr>
        <w:t>329</w:t>
      </w:r>
      <w:r>
        <w:rPr>
          <w:noProof/>
        </w:rPr>
        <w:fldChar w:fldCharType="end"/>
      </w:r>
    </w:p>
    <w:p w14:paraId="24EABF7F" w14:textId="341AB06C" w:rsidR="005264A4" w:rsidRDefault="005264A4">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_Toc155372363 \h </w:instrText>
      </w:r>
      <w:r>
        <w:rPr>
          <w:noProof/>
        </w:rPr>
      </w:r>
      <w:r>
        <w:rPr>
          <w:noProof/>
        </w:rPr>
        <w:fldChar w:fldCharType="separate"/>
      </w:r>
      <w:r>
        <w:rPr>
          <w:noProof/>
        </w:rPr>
        <w:t>329</w:t>
      </w:r>
      <w:r>
        <w:rPr>
          <w:noProof/>
        </w:rPr>
        <w:fldChar w:fldCharType="end"/>
      </w:r>
    </w:p>
    <w:p w14:paraId="5CC137D3" w14:textId="605477B2" w:rsidR="005264A4" w:rsidRDefault="005264A4">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_Toc155372364 \h </w:instrText>
      </w:r>
      <w:r>
        <w:rPr>
          <w:noProof/>
        </w:rPr>
      </w:r>
      <w:r>
        <w:rPr>
          <w:noProof/>
        </w:rPr>
        <w:fldChar w:fldCharType="separate"/>
      </w:r>
      <w:r>
        <w:rPr>
          <w:noProof/>
        </w:rPr>
        <w:t>329</w:t>
      </w:r>
      <w:r>
        <w:rPr>
          <w:noProof/>
        </w:rPr>
        <w:fldChar w:fldCharType="end"/>
      </w:r>
    </w:p>
    <w:p w14:paraId="7B87832F" w14:textId="30C26586" w:rsidR="005264A4" w:rsidRDefault="005264A4">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_Toc155372365 \h </w:instrText>
      </w:r>
      <w:r>
        <w:rPr>
          <w:noProof/>
        </w:rPr>
      </w:r>
      <w:r>
        <w:rPr>
          <w:noProof/>
        </w:rPr>
        <w:fldChar w:fldCharType="separate"/>
      </w:r>
      <w:r>
        <w:rPr>
          <w:noProof/>
        </w:rPr>
        <w:t>330</w:t>
      </w:r>
      <w:r>
        <w:rPr>
          <w:noProof/>
        </w:rPr>
        <w:fldChar w:fldCharType="end"/>
      </w:r>
    </w:p>
    <w:p w14:paraId="18C0AF64" w14:textId="67E67B0A" w:rsidR="005264A4" w:rsidRDefault="005264A4">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_Toc155372366 \h </w:instrText>
      </w:r>
      <w:r>
        <w:rPr>
          <w:noProof/>
        </w:rPr>
      </w:r>
      <w:r>
        <w:rPr>
          <w:noProof/>
        </w:rPr>
        <w:fldChar w:fldCharType="separate"/>
      </w:r>
      <w:r>
        <w:rPr>
          <w:noProof/>
        </w:rPr>
        <w:t>330</w:t>
      </w:r>
      <w:r>
        <w:rPr>
          <w:noProof/>
        </w:rPr>
        <w:fldChar w:fldCharType="end"/>
      </w:r>
    </w:p>
    <w:p w14:paraId="331558FC" w14:textId="3D13A279" w:rsidR="005264A4" w:rsidRDefault="005264A4">
      <w:pPr>
        <w:pStyle w:val="TOC4"/>
        <w:rPr>
          <w:rFonts w:asciiTheme="minorHAnsi" w:eastAsiaTheme="minorEastAsia" w:hAnsiTheme="minorHAnsi" w:cstheme="minorBidi"/>
          <w:noProof/>
          <w:sz w:val="22"/>
          <w:szCs w:val="22"/>
          <w:lang w:eastAsia="en-GB"/>
        </w:rPr>
      </w:pPr>
      <w:r w:rsidRPr="00336227">
        <w:rPr>
          <w:rFonts w:eastAsia="Arial" w:cs="Arial"/>
          <w:noProof/>
        </w:rPr>
        <w:t>10.3.20.4</w:t>
      </w:r>
      <w:r>
        <w:rPr>
          <w:rFonts w:asciiTheme="minorHAnsi" w:eastAsiaTheme="minorEastAsia" w:hAnsiTheme="minorHAnsi" w:cstheme="minorBidi"/>
          <w:noProof/>
          <w:sz w:val="22"/>
          <w:szCs w:val="22"/>
          <w:lang w:eastAsia="en-GB"/>
        </w:rPr>
        <w:tab/>
      </w:r>
      <w:r w:rsidRPr="00336227">
        <w:rPr>
          <w:rFonts w:eastAsia="Arial" w:cs="Arial"/>
          <w:noProof/>
        </w:rPr>
        <w:t>Source link local IPv6 address</w:t>
      </w:r>
      <w:r>
        <w:rPr>
          <w:noProof/>
        </w:rPr>
        <w:tab/>
      </w:r>
      <w:r>
        <w:rPr>
          <w:noProof/>
        </w:rPr>
        <w:fldChar w:fldCharType="begin" w:fldLock="1"/>
      </w:r>
      <w:r>
        <w:rPr>
          <w:noProof/>
        </w:rPr>
        <w:instrText xml:space="preserve"> PAGEREF _Toc155372367 \h </w:instrText>
      </w:r>
      <w:r>
        <w:rPr>
          <w:noProof/>
        </w:rPr>
      </w:r>
      <w:r>
        <w:rPr>
          <w:noProof/>
        </w:rPr>
        <w:fldChar w:fldCharType="separate"/>
      </w:r>
      <w:r>
        <w:rPr>
          <w:noProof/>
        </w:rPr>
        <w:t>330</w:t>
      </w:r>
      <w:r>
        <w:rPr>
          <w:noProof/>
        </w:rPr>
        <w:fldChar w:fldCharType="end"/>
      </w:r>
    </w:p>
    <w:p w14:paraId="5503843A" w14:textId="05D368F8" w:rsidR="005264A4" w:rsidRDefault="005264A4">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_Toc155372368 \h </w:instrText>
      </w:r>
      <w:r>
        <w:rPr>
          <w:noProof/>
        </w:rPr>
      </w:r>
      <w:r>
        <w:rPr>
          <w:noProof/>
        </w:rPr>
        <w:fldChar w:fldCharType="separate"/>
      </w:r>
      <w:r>
        <w:rPr>
          <w:noProof/>
        </w:rPr>
        <w:t>330</w:t>
      </w:r>
      <w:r>
        <w:rPr>
          <w:noProof/>
        </w:rPr>
        <w:fldChar w:fldCharType="end"/>
      </w:r>
    </w:p>
    <w:p w14:paraId="02F48642" w14:textId="052DF014" w:rsidR="005264A4" w:rsidRDefault="005264A4">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_Toc155372369 \h </w:instrText>
      </w:r>
      <w:r>
        <w:rPr>
          <w:noProof/>
        </w:rPr>
      </w:r>
      <w:r>
        <w:rPr>
          <w:noProof/>
        </w:rPr>
        <w:fldChar w:fldCharType="separate"/>
      </w:r>
      <w:r>
        <w:rPr>
          <w:noProof/>
        </w:rPr>
        <w:t>330</w:t>
      </w:r>
      <w:r>
        <w:rPr>
          <w:noProof/>
        </w:rPr>
        <w:fldChar w:fldCharType="end"/>
      </w:r>
    </w:p>
    <w:p w14:paraId="79CF35A4" w14:textId="0758F4D3" w:rsidR="005264A4" w:rsidRDefault="005264A4">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_Toc155372370 \h </w:instrText>
      </w:r>
      <w:r>
        <w:rPr>
          <w:noProof/>
        </w:rPr>
      </w:r>
      <w:r>
        <w:rPr>
          <w:noProof/>
        </w:rPr>
        <w:fldChar w:fldCharType="separate"/>
      </w:r>
      <w:r>
        <w:rPr>
          <w:noProof/>
        </w:rPr>
        <w:t>331</w:t>
      </w:r>
      <w:r>
        <w:rPr>
          <w:noProof/>
        </w:rPr>
        <w:fldChar w:fldCharType="end"/>
      </w:r>
    </w:p>
    <w:p w14:paraId="1D49C01B" w14:textId="36FC928F" w:rsidR="005264A4" w:rsidRDefault="005264A4">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_Toc155372371 \h </w:instrText>
      </w:r>
      <w:r>
        <w:rPr>
          <w:noProof/>
        </w:rPr>
      </w:r>
      <w:r>
        <w:rPr>
          <w:noProof/>
        </w:rPr>
        <w:fldChar w:fldCharType="separate"/>
      </w:r>
      <w:r>
        <w:rPr>
          <w:noProof/>
        </w:rPr>
        <w:t>331</w:t>
      </w:r>
      <w:r>
        <w:rPr>
          <w:noProof/>
        </w:rPr>
        <w:fldChar w:fldCharType="end"/>
      </w:r>
    </w:p>
    <w:p w14:paraId="315B8907" w14:textId="4B2C6555" w:rsidR="005264A4" w:rsidRDefault="005264A4">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_Toc155372372 \h </w:instrText>
      </w:r>
      <w:r>
        <w:rPr>
          <w:noProof/>
        </w:rPr>
      </w:r>
      <w:r>
        <w:rPr>
          <w:noProof/>
        </w:rPr>
        <w:fldChar w:fldCharType="separate"/>
      </w:r>
      <w:r>
        <w:rPr>
          <w:noProof/>
        </w:rPr>
        <w:t>331</w:t>
      </w:r>
      <w:r>
        <w:rPr>
          <w:noProof/>
        </w:rPr>
        <w:fldChar w:fldCharType="end"/>
      </w:r>
    </w:p>
    <w:p w14:paraId="1FA49462" w14:textId="450BD998" w:rsidR="005264A4" w:rsidRDefault="005264A4">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_Toc155372373 \h </w:instrText>
      </w:r>
      <w:r>
        <w:rPr>
          <w:noProof/>
        </w:rPr>
      </w:r>
      <w:r>
        <w:rPr>
          <w:noProof/>
        </w:rPr>
        <w:fldChar w:fldCharType="separate"/>
      </w:r>
      <w:r>
        <w:rPr>
          <w:noProof/>
        </w:rPr>
        <w:t>331</w:t>
      </w:r>
      <w:r>
        <w:rPr>
          <w:noProof/>
        </w:rPr>
        <w:fldChar w:fldCharType="end"/>
      </w:r>
    </w:p>
    <w:p w14:paraId="07DD27FB" w14:textId="1F1A381D" w:rsidR="005264A4" w:rsidRDefault="005264A4">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_Toc155372374 \h </w:instrText>
      </w:r>
      <w:r>
        <w:rPr>
          <w:noProof/>
        </w:rPr>
      </w:r>
      <w:r>
        <w:rPr>
          <w:noProof/>
        </w:rPr>
        <w:fldChar w:fldCharType="separate"/>
      </w:r>
      <w:r>
        <w:rPr>
          <w:noProof/>
        </w:rPr>
        <w:t>331</w:t>
      </w:r>
      <w:r>
        <w:rPr>
          <w:noProof/>
        </w:rPr>
        <w:fldChar w:fldCharType="end"/>
      </w:r>
    </w:p>
    <w:p w14:paraId="4A537A63" w14:textId="199E0589" w:rsidR="005264A4" w:rsidRDefault="005264A4">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_Toc155372375 \h </w:instrText>
      </w:r>
      <w:r>
        <w:rPr>
          <w:noProof/>
        </w:rPr>
      </w:r>
      <w:r>
        <w:rPr>
          <w:noProof/>
        </w:rPr>
        <w:fldChar w:fldCharType="separate"/>
      </w:r>
      <w:r>
        <w:rPr>
          <w:noProof/>
        </w:rPr>
        <w:t>331</w:t>
      </w:r>
      <w:r>
        <w:rPr>
          <w:noProof/>
        </w:rPr>
        <w:fldChar w:fldCharType="end"/>
      </w:r>
    </w:p>
    <w:p w14:paraId="7F8AF643" w14:textId="295E70C9" w:rsidR="005264A4" w:rsidRDefault="005264A4">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_Toc155372376 \h </w:instrText>
      </w:r>
      <w:r>
        <w:rPr>
          <w:noProof/>
        </w:rPr>
      </w:r>
      <w:r>
        <w:rPr>
          <w:noProof/>
        </w:rPr>
        <w:fldChar w:fldCharType="separate"/>
      </w:r>
      <w:r>
        <w:rPr>
          <w:noProof/>
        </w:rPr>
        <w:t>331</w:t>
      </w:r>
      <w:r>
        <w:rPr>
          <w:noProof/>
        </w:rPr>
        <w:fldChar w:fldCharType="end"/>
      </w:r>
    </w:p>
    <w:p w14:paraId="1116616D" w14:textId="4F0BB1BD" w:rsidR="005264A4" w:rsidRDefault="005264A4">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_Toc155372377 \h </w:instrText>
      </w:r>
      <w:r>
        <w:rPr>
          <w:noProof/>
        </w:rPr>
      </w:r>
      <w:r>
        <w:rPr>
          <w:noProof/>
        </w:rPr>
        <w:fldChar w:fldCharType="separate"/>
      </w:r>
      <w:r>
        <w:rPr>
          <w:noProof/>
        </w:rPr>
        <w:t>332</w:t>
      </w:r>
      <w:r>
        <w:rPr>
          <w:noProof/>
        </w:rPr>
        <w:fldChar w:fldCharType="end"/>
      </w:r>
    </w:p>
    <w:p w14:paraId="22A45A75" w14:textId="722E6209" w:rsidR="005264A4" w:rsidRDefault="005264A4">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_Toc155372378 \h </w:instrText>
      </w:r>
      <w:r>
        <w:rPr>
          <w:noProof/>
        </w:rPr>
      </w:r>
      <w:r>
        <w:rPr>
          <w:noProof/>
        </w:rPr>
        <w:fldChar w:fldCharType="separate"/>
      </w:r>
      <w:r>
        <w:rPr>
          <w:noProof/>
        </w:rPr>
        <w:t>332</w:t>
      </w:r>
      <w:r>
        <w:rPr>
          <w:noProof/>
        </w:rPr>
        <w:fldChar w:fldCharType="end"/>
      </w:r>
    </w:p>
    <w:p w14:paraId="162EF567" w14:textId="456ECCEB" w:rsidR="005264A4" w:rsidRDefault="005264A4">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_Toc155372379 \h </w:instrText>
      </w:r>
      <w:r>
        <w:rPr>
          <w:noProof/>
        </w:rPr>
      </w:r>
      <w:r>
        <w:rPr>
          <w:noProof/>
        </w:rPr>
        <w:fldChar w:fldCharType="separate"/>
      </w:r>
      <w:r>
        <w:rPr>
          <w:noProof/>
        </w:rPr>
        <w:t>332</w:t>
      </w:r>
      <w:r>
        <w:rPr>
          <w:noProof/>
        </w:rPr>
        <w:fldChar w:fldCharType="end"/>
      </w:r>
    </w:p>
    <w:p w14:paraId="22891B0E" w14:textId="61D62342" w:rsidR="005264A4" w:rsidRDefault="005264A4">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_Toc155372380 \h </w:instrText>
      </w:r>
      <w:r>
        <w:rPr>
          <w:noProof/>
        </w:rPr>
      </w:r>
      <w:r>
        <w:rPr>
          <w:noProof/>
        </w:rPr>
        <w:fldChar w:fldCharType="separate"/>
      </w:r>
      <w:r>
        <w:rPr>
          <w:noProof/>
        </w:rPr>
        <w:t>332</w:t>
      </w:r>
      <w:r>
        <w:rPr>
          <w:noProof/>
        </w:rPr>
        <w:fldChar w:fldCharType="end"/>
      </w:r>
    </w:p>
    <w:p w14:paraId="00DFA921" w14:textId="2F4E9204" w:rsidR="005264A4" w:rsidRDefault="005264A4">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_Toc155372381 \h </w:instrText>
      </w:r>
      <w:r>
        <w:rPr>
          <w:noProof/>
        </w:rPr>
      </w:r>
      <w:r>
        <w:rPr>
          <w:noProof/>
        </w:rPr>
        <w:fldChar w:fldCharType="separate"/>
      </w:r>
      <w:r>
        <w:rPr>
          <w:noProof/>
        </w:rPr>
        <w:t>332</w:t>
      </w:r>
      <w:r>
        <w:rPr>
          <w:noProof/>
        </w:rPr>
        <w:fldChar w:fldCharType="end"/>
      </w:r>
    </w:p>
    <w:p w14:paraId="1F67FD94" w14:textId="699235CE" w:rsidR="005264A4" w:rsidRDefault="005264A4">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_Toc155372382 \h </w:instrText>
      </w:r>
      <w:r>
        <w:rPr>
          <w:noProof/>
        </w:rPr>
      </w:r>
      <w:r>
        <w:rPr>
          <w:noProof/>
        </w:rPr>
        <w:fldChar w:fldCharType="separate"/>
      </w:r>
      <w:r>
        <w:rPr>
          <w:noProof/>
        </w:rPr>
        <w:t>333</w:t>
      </w:r>
      <w:r>
        <w:rPr>
          <w:noProof/>
        </w:rPr>
        <w:fldChar w:fldCharType="end"/>
      </w:r>
    </w:p>
    <w:p w14:paraId="7377DF25" w14:textId="66E7C550" w:rsidR="005264A4" w:rsidRDefault="005264A4">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_Toc155372383 \h </w:instrText>
      </w:r>
      <w:r>
        <w:rPr>
          <w:noProof/>
        </w:rPr>
      </w:r>
      <w:r>
        <w:rPr>
          <w:noProof/>
        </w:rPr>
        <w:fldChar w:fldCharType="separate"/>
      </w:r>
      <w:r>
        <w:rPr>
          <w:noProof/>
        </w:rPr>
        <w:t>333</w:t>
      </w:r>
      <w:r>
        <w:rPr>
          <w:noProof/>
        </w:rPr>
        <w:fldChar w:fldCharType="end"/>
      </w:r>
    </w:p>
    <w:p w14:paraId="58B8859D" w14:textId="6EFF882A" w:rsidR="005264A4" w:rsidRDefault="005264A4">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_Toc155372384 \h </w:instrText>
      </w:r>
      <w:r>
        <w:rPr>
          <w:noProof/>
        </w:rPr>
      </w:r>
      <w:r>
        <w:rPr>
          <w:noProof/>
        </w:rPr>
        <w:fldChar w:fldCharType="separate"/>
      </w:r>
      <w:r>
        <w:rPr>
          <w:noProof/>
        </w:rPr>
        <w:t>333</w:t>
      </w:r>
      <w:r>
        <w:rPr>
          <w:noProof/>
        </w:rPr>
        <w:fldChar w:fldCharType="end"/>
      </w:r>
    </w:p>
    <w:p w14:paraId="39EAC14F" w14:textId="7E7AA0F3" w:rsidR="005264A4" w:rsidRDefault="005264A4">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_Toc155372385 \h </w:instrText>
      </w:r>
      <w:r>
        <w:rPr>
          <w:noProof/>
        </w:rPr>
      </w:r>
      <w:r>
        <w:rPr>
          <w:noProof/>
        </w:rPr>
        <w:fldChar w:fldCharType="separate"/>
      </w:r>
      <w:r>
        <w:rPr>
          <w:noProof/>
        </w:rPr>
        <w:t>333</w:t>
      </w:r>
      <w:r>
        <w:rPr>
          <w:noProof/>
        </w:rPr>
        <w:fldChar w:fldCharType="end"/>
      </w:r>
    </w:p>
    <w:p w14:paraId="7E06D567" w14:textId="05F7CA1B" w:rsidR="005264A4" w:rsidRDefault="005264A4">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_Toc155372386 \h </w:instrText>
      </w:r>
      <w:r>
        <w:rPr>
          <w:noProof/>
        </w:rPr>
      </w:r>
      <w:r>
        <w:rPr>
          <w:noProof/>
        </w:rPr>
        <w:fldChar w:fldCharType="separate"/>
      </w:r>
      <w:r>
        <w:rPr>
          <w:noProof/>
        </w:rPr>
        <w:t>333</w:t>
      </w:r>
      <w:r>
        <w:rPr>
          <w:noProof/>
        </w:rPr>
        <w:fldChar w:fldCharType="end"/>
      </w:r>
    </w:p>
    <w:p w14:paraId="6735CB39" w14:textId="224EDA0F" w:rsidR="005264A4" w:rsidRDefault="005264A4">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_Toc155372387 \h </w:instrText>
      </w:r>
      <w:r>
        <w:rPr>
          <w:noProof/>
        </w:rPr>
      </w:r>
      <w:r>
        <w:rPr>
          <w:noProof/>
        </w:rPr>
        <w:fldChar w:fldCharType="separate"/>
      </w:r>
      <w:r>
        <w:rPr>
          <w:noProof/>
        </w:rPr>
        <w:t>334</w:t>
      </w:r>
      <w:r>
        <w:rPr>
          <w:noProof/>
        </w:rPr>
        <w:fldChar w:fldCharType="end"/>
      </w:r>
    </w:p>
    <w:p w14:paraId="15C23ED3" w14:textId="10631C4D" w:rsidR="005264A4" w:rsidRDefault="005264A4">
      <w:pPr>
        <w:pStyle w:val="TOC3"/>
        <w:rPr>
          <w:rFonts w:asciiTheme="minorHAnsi" w:eastAsiaTheme="minorEastAsia" w:hAnsiTheme="minorHAnsi" w:cstheme="minorBidi"/>
          <w:noProof/>
          <w:sz w:val="22"/>
          <w:szCs w:val="22"/>
          <w:lang w:eastAsia="en-GB"/>
        </w:rPr>
      </w:pPr>
      <w:r w:rsidRPr="00336227">
        <w:rPr>
          <w:rFonts w:eastAsia="Arial" w:cs="Arial"/>
          <w:noProof/>
        </w:rPr>
        <w:t>10.3.28</w:t>
      </w:r>
      <w:r>
        <w:rPr>
          <w:rFonts w:asciiTheme="minorHAnsi" w:eastAsiaTheme="minorEastAsia" w:hAnsiTheme="minorHAnsi" w:cstheme="minorBidi"/>
          <w:noProof/>
          <w:sz w:val="22"/>
          <w:szCs w:val="22"/>
          <w:lang w:eastAsia="en-GB"/>
        </w:rPr>
        <w:tab/>
      </w:r>
      <w:r w:rsidRPr="00336227">
        <w:rPr>
          <w:rFonts w:eastAsia="Arial" w:cs="Arial"/>
          <w:noProof/>
        </w:rPr>
        <w:t>ProSe UE to UE relay update request</w:t>
      </w:r>
      <w:r>
        <w:rPr>
          <w:noProof/>
        </w:rPr>
        <w:tab/>
      </w:r>
      <w:r>
        <w:rPr>
          <w:noProof/>
        </w:rPr>
        <w:fldChar w:fldCharType="begin" w:fldLock="1"/>
      </w:r>
      <w:r>
        <w:rPr>
          <w:noProof/>
        </w:rPr>
        <w:instrText xml:space="preserve"> PAGEREF _Toc155372388 \h </w:instrText>
      </w:r>
      <w:r>
        <w:rPr>
          <w:noProof/>
        </w:rPr>
      </w:r>
      <w:r>
        <w:rPr>
          <w:noProof/>
        </w:rPr>
        <w:fldChar w:fldCharType="separate"/>
      </w:r>
      <w:r>
        <w:rPr>
          <w:noProof/>
        </w:rPr>
        <w:t>334</w:t>
      </w:r>
      <w:r>
        <w:rPr>
          <w:noProof/>
        </w:rPr>
        <w:fldChar w:fldCharType="end"/>
      </w:r>
    </w:p>
    <w:p w14:paraId="57F0D475" w14:textId="7840978C" w:rsidR="005264A4" w:rsidRDefault="005264A4">
      <w:pPr>
        <w:pStyle w:val="TOC4"/>
        <w:rPr>
          <w:rFonts w:asciiTheme="minorHAnsi" w:eastAsiaTheme="minorEastAsia" w:hAnsiTheme="minorHAnsi" w:cstheme="minorBidi"/>
          <w:noProof/>
          <w:sz w:val="22"/>
          <w:szCs w:val="22"/>
          <w:lang w:eastAsia="en-GB"/>
        </w:rPr>
      </w:pPr>
      <w:r w:rsidRPr="00336227">
        <w:rPr>
          <w:rFonts w:eastAsia="Arial" w:cs="Arial"/>
          <w:noProof/>
        </w:rPr>
        <w:t>10.3.28.1</w:t>
      </w:r>
      <w:r>
        <w:rPr>
          <w:rFonts w:asciiTheme="minorHAnsi" w:eastAsiaTheme="minorEastAsia" w:hAnsiTheme="minorHAnsi" w:cstheme="minorBidi"/>
          <w:noProof/>
          <w:sz w:val="22"/>
          <w:szCs w:val="22"/>
          <w:lang w:eastAsia="en-GB"/>
        </w:rPr>
        <w:tab/>
      </w:r>
      <w:r w:rsidRPr="00336227">
        <w:rPr>
          <w:rFonts w:eastAsia="Arial" w:cs="Arial"/>
          <w:noProof/>
        </w:rPr>
        <w:t>Message definition</w:t>
      </w:r>
      <w:r>
        <w:rPr>
          <w:noProof/>
        </w:rPr>
        <w:tab/>
      </w:r>
      <w:r>
        <w:rPr>
          <w:noProof/>
        </w:rPr>
        <w:fldChar w:fldCharType="begin" w:fldLock="1"/>
      </w:r>
      <w:r>
        <w:rPr>
          <w:noProof/>
        </w:rPr>
        <w:instrText xml:space="preserve"> PAGEREF _Toc155372389 \h </w:instrText>
      </w:r>
      <w:r>
        <w:rPr>
          <w:noProof/>
        </w:rPr>
      </w:r>
      <w:r>
        <w:rPr>
          <w:noProof/>
        </w:rPr>
        <w:fldChar w:fldCharType="separate"/>
      </w:r>
      <w:r>
        <w:rPr>
          <w:noProof/>
        </w:rPr>
        <w:t>334</w:t>
      </w:r>
      <w:r>
        <w:rPr>
          <w:noProof/>
        </w:rPr>
        <w:fldChar w:fldCharType="end"/>
      </w:r>
    </w:p>
    <w:p w14:paraId="4D1361FF" w14:textId="6816C60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 xml:space="preserve">10.3.28.2 </w:t>
      </w:r>
      <w:r w:rsidRPr="005264A4">
        <w:rPr>
          <w:rFonts w:asciiTheme="minorHAnsi" w:eastAsiaTheme="minorEastAsia" w:hAnsiTheme="minorHAnsi" w:cstheme="minorBidi"/>
          <w:noProof/>
          <w:sz w:val="22"/>
          <w:szCs w:val="22"/>
          <w:lang w:eastAsia="en-GB"/>
        </w:rPr>
        <w:tab/>
      </w:r>
      <w:r w:rsidRPr="005264A4">
        <w:rPr>
          <w:noProof/>
        </w:rPr>
        <w:t>Old source end UE IPv6 address</w:t>
      </w:r>
      <w:r w:rsidRPr="005264A4">
        <w:rPr>
          <w:noProof/>
        </w:rPr>
        <w:tab/>
      </w:r>
      <w:r w:rsidRPr="005264A4">
        <w:rPr>
          <w:noProof/>
        </w:rPr>
        <w:fldChar w:fldCharType="begin" w:fldLock="1"/>
      </w:r>
      <w:r w:rsidRPr="005264A4">
        <w:rPr>
          <w:noProof/>
        </w:rPr>
        <w:instrText xml:space="preserve"> PAGEREF _Toc155372390 \h </w:instrText>
      </w:r>
      <w:r w:rsidRPr="005264A4">
        <w:rPr>
          <w:noProof/>
        </w:rPr>
      </w:r>
      <w:r w:rsidRPr="005264A4">
        <w:rPr>
          <w:noProof/>
        </w:rPr>
        <w:fldChar w:fldCharType="separate"/>
      </w:r>
      <w:r w:rsidRPr="005264A4">
        <w:rPr>
          <w:noProof/>
        </w:rPr>
        <w:t>334</w:t>
      </w:r>
      <w:r w:rsidRPr="005264A4">
        <w:rPr>
          <w:noProof/>
        </w:rPr>
        <w:fldChar w:fldCharType="end"/>
      </w:r>
    </w:p>
    <w:p w14:paraId="7BA35723" w14:textId="208B1C5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 xml:space="preserve">10.3.28.3 </w:t>
      </w:r>
      <w:r w:rsidRPr="005264A4">
        <w:rPr>
          <w:rFonts w:asciiTheme="minorHAnsi" w:eastAsiaTheme="minorEastAsia" w:hAnsiTheme="minorHAnsi" w:cstheme="minorBidi"/>
          <w:noProof/>
          <w:sz w:val="22"/>
          <w:szCs w:val="22"/>
          <w:lang w:eastAsia="en-GB"/>
        </w:rPr>
        <w:tab/>
      </w:r>
      <w:r w:rsidRPr="005264A4">
        <w:rPr>
          <w:noProof/>
        </w:rPr>
        <w:t xml:space="preserve"> New source end UE IPv6 address</w:t>
      </w:r>
      <w:r w:rsidRPr="005264A4">
        <w:rPr>
          <w:noProof/>
        </w:rPr>
        <w:tab/>
      </w:r>
      <w:r w:rsidRPr="005264A4">
        <w:rPr>
          <w:noProof/>
        </w:rPr>
        <w:fldChar w:fldCharType="begin" w:fldLock="1"/>
      </w:r>
      <w:r w:rsidRPr="005264A4">
        <w:rPr>
          <w:noProof/>
        </w:rPr>
        <w:instrText xml:space="preserve"> PAGEREF _Toc155372391 \h </w:instrText>
      </w:r>
      <w:r w:rsidRPr="005264A4">
        <w:rPr>
          <w:noProof/>
        </w:rPr>
      </w:r>
      <w:r w:rsidRPr="005264A4">
        <w:rPr>
          <w:noProof/>
        </w:rPr>
        <w:fldChar w:fldCharType="separate"/>
      </w:r>
      <w:r w:rsidRPr="005264A4">
        <w:rPr>
          <w:noProof/>
        </w:rPr>
        <w:t>334</w:t>
      </w:r>
      <w:r w:rsidRPr="005264A4">
        <w:rPr>
          <w:noProof/>
        </w:rPr>
        <w:fldChar w:fldCharType="end"/>
      </w:r>
    </w:p>
    <w:p w14:paraId="4452E24F" w14:textId="2880993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10.3.28.4</w:t>
      </w:r>
      <w:r w:rsidRPr="005264A4">
        <w:rPr>
          <w:rFonts w:asciiTheme="minorHAnsi" w:eastAsiaTheme="minorEastAsia" w:hAnsiTheme="minorHAnsi" w:cstheme="minorBidi"/>
          <w:noProof/>
          <w:sz w:val="22"/>
          <w:szCs w:val="22"/>
          <w:lang w:eastAsia="en-GB"/>
        </w:rPr>
        <w:tab/>
      </w:r>
      <w:r w:rsidRPr="005264A4">
        <w:rPr>
          <w:noProof/>
        </w:rPr>
        <w:t xml:space="preserve"> Old source end UE user info</w:t>
      </w:r>
      <w:r w:rsidRPr="005264A4">
        <w:rPr>
          <w:noProof/>
        </w:rPr>
        <w:tab/>
      </w:r>
      <w:r w:rsidRPr="005264A4">
        <w:rPr>
          <w:noProof/>
        </w:rPr>
        <w:fldChar w:fldCharType="begin" w:fldLock="1"/>
      </w:r>
      <w:r w:rsidRPr="005264A4">
        <w:rPr>
          <w:noProof/>
        </w:rPr>
        <w:instrText xml:space="preserve"> PAGEREF _Toc155372392 \h </w:instrText>
      </w:r>
      <w:r w:rsidRPr="005264A4">
        <w:rPr>
          <w:noProof/>
        </w:rPr>
      </w:r>
      <w:r w:rsidRPr="005264A4">
        <w:rPr>
          <w:noProof/>
        </w:rPr>
        <w:fldChar w:fldCharType="separate"/>
      </w:r>
      <w:r w:rsidRPr="005264A4">
        <w:rPr>
          <w:noProof/>
        </w:rPr>
        <w:t>334</w:t>
      </w:r>
      <w:r w:rsidRPr="005264A4">
        <w:rPr>
          <w:noProof/>
        </w:rPr>
        <w:fldChar w:fldCharType="end"/>
      </w:r>
    </w:p>
    <w:p w14:paraId="3AC0CFA2" w14:textId="5EE7AB9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10.3.28.5</w:t>
      </w:r>
      <w:r w:rsidRPr="005264A4">
        <w:rPr>
          <w:rFonts w:asciiTheme="minorHAnsi" w:eastAsiaTheme="minorEastAsia" w:hAnsiTheme="minorHAnsi" w:cstheme="minorBidi"/>
          <w:noProof/>
          <w:sz w:val="22"/>
          <w:szCs w:val="22"/>
          <w:lang w:eastAsia="en-GB"/>
        </w:rPr>
        <w:tab/>
      </w:r>
      <w:r w:rsidRPr="005264A4">
        <w:rPr>
          <w:noProof/>
        </w:rPr>
        <w:t xml:space="preserve"> New source end UE user info</w:t>
      </w:r>
      <w:r w:rsidRPr="005264A4">
        <w:rPr>
          <w:noProof/>
        </w:rPr>
        <w:tab/>
      </w:r>
      <w:r w:rsidRPr="005264A4">
        <w:rPr>
          <w:noProof/>
        </w:rPr>
        <w:fldChar w:fldCharType="begin" w:fldLock="1"/>
      </w:r>
      <w:r w:rsidRPr="005264A4">
        <w:rPr>
          <w:noProof/>
        </w:rPr>
        <w:instrText xml:space="preserve"> PAGEREF _Toc155372393 \h </w:instrText>
      </w:r>
      <w:r w:rsidRPr="005264A4">
        <w:rPr>
          <w:noProof/>
        </w:rPr>
      </w:r>
      <w:r w:rsidRPr="005264A4">
        <w:rPr>
          <w:noProof/>
        </w:rPr>
        <w:fldChar w:fldCharType="separate"/>
      </w:r>
      <w:r w:rsidRPr="005264A4">
        <w:rPr>
          <w:noProof/>
        </w:rPr>
        <w:t>335</w:t>
      </w:r>
      <w:r w:rsidRPr="005264A4">
        <w:rPr>
          <w:noProof/>
        </w:rPr>
        <w:fldChar w:fldCharType="end"/>
      </w:r>
    </w:p>
    <w:p w14:paraId="11EA5903" w14:textId="07D45181"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10.3.28.6</w:t>
      </w:r>
      <w:r w:rsidRPr="005264A4">
        <w:rPr>
          <w:rFonts w:asciiTheme="minorHAnsi" w:eastAsiaTheme="minorEastAsia" w:hAnsiTheme="minorHAnsi" w:cstheme="minorBidi"/>
          <w:noProof/>
          <w:sz w:val="22"/>
          <w:szCs w:val="22"/>
          <w:lang w:eastAsia="en-GB"/>
        </w:rPr>
        <w:tab/>
      </w:r>
      <w:r w:rsidRPr="005264A4">
        <w:rPr>
          <w:rFonts w:eastAsia="Arial" w:cs="Arial"/>
          <w:noProof/>
        </w:rPr>
        <w:t>Old Source end UE user info</w:t>
      </w:r>
      <w:r w:rsidRPr="005264A4">
        <w:rPr>
          <w:noProof/>
        </w:rPr>
        <w:tab/>
      </w:r>
      <w:r w:rsidRPr="005264A4">
        <w:rPr>
          <w:noProof/>
        </w:rPr>
        <w:fldChar w:fldCharType="begin" w:fldLock="1"/>
      </w:r>
      <w:r w:rsidRPr="005264A4">
        <w:rPr>
          <w:noProof/>
        </w:rPr>
        <w:instrText xml:space="preserve"> PAGEREF _Toc155372394 \h </w:instrText>
      </w:r>
      <w:r w:rsidRPr="005264A4">
        <w:rPr>
          <w:noProof/>
        </w:rPr>
      </w:r>
      <w:r w:rsidRPr="005264A4">
        <w:rPr>
          <w:noProof/>
        </w:rPr>
        <w:fldChar w:fldCharType="separate"/>
      </w:r>
      <w:r w:rsidRPr="005264A4">
        <w:rPr>
          <w:noProof/>
        </w:rPr>
        <w:t>335</w:t>
      </w:r>
      <w:r w:rsidRPr="005264A4">
        <w:rPr>
          <w:noProof/>
        </w:rPr>
        <w:fldChar w:fldCharType="end"/>
      </w:r>
    </w:p>
    <w:p w14:paraId="666595CA" w14:textId="14A9F159"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10.3.28.7</w:t>
      </w:r>
      <w:r w:rsidRPr="005264A4">
        <w:rPr>
          <w:rFonts w:asciiTheme="minorHAnsi" w:eastAsiaTheme="minorEastAsia" w:hAnsiTheme="minorHAnsi" w:cstheme="minorBidi"/>
          <w:noProof/>
          <w:sz w:val="22"/>
          <w:szCs w:val="22"/>
          <w:lang w:eastAsia="en-GB"/>
        </w:rPr>
        <w:tab/>
      </w:r>
      <w:r w:rsidRPr="005264A4">
        <w:rPr>
          <w:rFonts w:eastAsia="Arial" w:cs="Arial"/>
          <w:noProof/>
        </w:rPr>
        <w:t>New Source end UE user info</w:t>
      </w:r>
      <w:r w:rsidRPr="005264A4">
        <w:rPr>
          <w:noProof/>
        </w:rPr>
        <w:tab/>
      </w:r>
      <w:r w:rsidRPr="005264A4">
        <w:rPr>
          <w:noProof/>
        </w:rPr>
        <w:fldChar w:fldCharType="begin" w:fldLock="1"/>
      </w:r>
      <w:r w:rsidRPr="005264A4">
        <w:rPr>
          <w:noProof/>
        </w:rPr>
        <w:instrText xml:space="preserve"> PAGEREF _Toc155372395 \h </w:instrText>
      </w:r>
      <w:r w:rsidRPr="005264A4">
        <w:rPr>
          <w:noProof/>
        </w:rPr>
      </w:r>
      <w:r w:rsidRPr="005264A4">
        <w:rPr>
          <w:noProof/>
        </w:rPr>
        <w:fldChar w:fldCharType="separate"/>
      </w:r>
      <w:r w:rsidRPr="005264A4">
        <w:rPr>
          <w:noProof/>
        </w:rPr>
        <w:t>335</w:t>
      </w:r>
      <w:r w:rsidRPr="005264A4">
        <w:rPr>
          <w:noProof/>
        </w:rPr>
        <w:fldChar w:fldCharType="end"/>
      </w:r>
    </w:p>
    <w:p w14:paraId="62304E15" w14:textId="26C9BB94" w:rsidR="005264A4" w:rsidRPr="005264A4" w:rsidRDefault="005264A4">
      <w:pPr>
        <w:pStyle w:val="TOC3"/>
        <w:rPr>
          <w:rFonts w:asciiTheme="minorHAnsi" w:eastAsiaTheme="minorEastAsia" w:hAnsiTheme="minorHAnsi" w:cstheme="minorBidi"/>
          <w:noProof/>
          <w:sz w:val="22"/>
          <w:szCs w:val="22"/>
          <w:lang w:eastAsia="en-GB"/>
        </w:rPr>
      </w:pPr>
      <w:r w:rsidRPr="005264A4">
        <w:rPr>
          <w:rFonts w:eastAsia="Arial" w:cs="Arial"/>
          <w:noProof/>
        </w:rPr>
        <w:t>10.3.29</w:t>
      </w:r>
      <w:r w:rsidRPr="005264A4">
        <w:rPr>
          <w:rFonts w:asciiTheme="minorHAnsi" w:eastAsiaTheme="minorEastAsia" w:hAnsiTheme="minorHAnsi" w:cstheme="minorBidi"/>
          <w:noProof/>
          <w:sz w:val="22"/>
          <w:szCs w:val="22"/>
          <w:lang w:eastAsia="en-GB"/>
        </w:rPr>
        <w:tab/>
      </w:r>
      <w:r w:rsidRPr="005264A4">
        <w:rPr>
          <w:rFonts w:eastAsia="Arial" w:cs="Arial"/>
          <w:noProof/>
        </w:rPr>
        <w:t>ProSe UE to UE relay update accept</w:t>
      </w:r>
      <w:r w:rsidRPr="005264A4">
        <w:rPr>
          <w:noProof/>
        </w:rPr>
        <w:tab/>
      </w:r>
      <w:r w:rsidRPr="005264A4">
        <w:rPr>
          <w:noProof/>
        </w:rPr>
        <w:fldChar w:fldCharType="begin" w:fldLock="1"/>
      </w:r>
      <w:r w:rsidRPr="005264A4">
        <w:rPr>
          <w:noProof/>
        </w:rPr>
        <w:instrText xml:space="preserve"> PAGEREF _Toc155372396 \h </w:instrText>
      </w:r>
      <w:r w:rsidRPr="005264A4">
        <w:rPr>
          <w:noProof/>
        </w:rPr>
      </w:r>
      <w:r w:rsidRPr="005264A4">
        <w:rPr>
          <w:noProof/>
        </w:rPr>
        <w:fldChar w:fldCharType="separate"/>
      </w:r>
      <w:r w:rsidRPr="005264A4">
        <w:rPr>
          <w:noProof/>
        </w:rPr>
        <w:t>335</w:t>
      </w:r>
      <w:r w:rsidRPr="005264A4">
        <w:rPr>
          <w:noProof/>
        </w:rPr>
        <w:fldChar w:fldCharType="end"/>
      </w:r>
    </w:p>
    <w:p w14:paraId="72306473" w14:textId="1A517662"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10.3.29.1</w:t>
      </w:r>
      <w:r w:rsidRPr="005264A4">
        <w:rPr>
          <w:rFonts w:asciiTheme="minorHAnsi" w:eastAsiaTheme="minorEastAsia" w:hAnsiTheme="minorHAnsi" w:cstheme="minorBidi"/>
          <w:noProof/>
          <w:sz w:val="22"/>
          <w:szCs w:val="22"/>
          <w:lang w:eastAsia="en-GB"/>
        </w:rPr>
        <w:tab/>
      </w:r>
      <w:r w:rsidRPr="005264A4">
        <w:rPr>
          <w:rFonts w:eastAsia="Arial" w:cs="Arial"/>
          <w:noProof/>
        </w:rPr>
        <w:t>Message definition</w:t>
      </w:r>
      <w:r w:rsidRPr="005264A4">
        <w:rPr>
          <w:noProof/>
        </w:rPr>
        <w:tab/>
      </w:r>
      <w:r w:rsidRPr="005264A4">
        <w:rPr>
          <w:noProof/>
        </w:rPr>
        <w:fldChar w:fldCharType="begin" w:fldLock="1"/>
      </w:r>
      <w:r w:rsidRPr="005264A4">
        <w:rPr>
          <w:noProof/>
        </w:rPr>
        <w:instrText xml:space="preserve"> PAGEREF _Toc155372397 \h </w:instrText>
      </w:r>
      <w:r w:rsidRPr="005264A4">
        <w:rPr>
          <w:noProof/>
        </w:rPr>
      </w:r>
      <w:r w:rsidRPr="005264A4">
        <w:rPr>
          <w:noProof/>
        </w:rPr>
        <w:fldChar w:fldCharType="separate"/>
      </w:r>
      <w:r w:rsidRPr="005264A4">
        <w:rPr>
          <w:noProof/>
        </w:rPr>
        <w:t>335</w:t>
      </w:r>
      <w:r w:rsidRPr="005264A4">
        <w:rPr>
          <w:noProof/>
        </w:rPr>
        <w:fldChar w:fldCharType="end"/>
      </w:r>
    </w:p>
    <w:p w14:paraId="458A9467" w14:textId="70A8229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10.3.29.2</w:t>
      </w:r>
      <w:r w:rsidRPr="005264A4">
        <w:rPr>
          <w:rFonts w:asciiTheme="minorHAnsi" w:eastAsiaTheme="minorEastAsia" w:hAnsiTheme="minorHAnsi" w:cstheme="minorBidi"/>
          <w:noProof/>
          <w:sz w:val="22"/>
          <w:szCs w:val="22"/>
          <w:lang w:eastAsia="en-GB"/>
        </w:rPr>
        <w:tab/>
      </w:r>
      <w:r w:rsidRPr="005264A4">
        <w:rPr>
          <w:noProof/>
        </w:rPr>
        <w:t>Old source end UE IPv6 address</w:t>
      </w:r>
      <w:r w:rsidRPr="005264A4">
        <w:rPr>
          <w:noProof/>
        </w:rPr>
        <w:tab/>
      </w:r>
      <w:r w:rsidRPr="005264A4">
        <w:rPr>
          <w:noProof/>
        </w:rPr>
        <w:fldChar w:fldCharType="begin" w:fldLock="1"/>
      </w:r>
      <w:r w:rsidRPr="005264A4">
        <w:rPr>
          <w:noProof/>
        </w:rPr>
        <w:instrText xml:space="preserve"> PAGEREF _Toc155372398 \h </w:instrText>
      </w:r>
      <w:r w:rsidRPr="005264A4">
        <w:rPr>
          <w:noProof/>
        </w:rPr>
      </w:r>
      <w:r w:rsidRPr="005264A4">
        <w:rPr>
          <w:noProof/>
        </w:rPr>
        <w:fldChar w:fldCharType="separate"/>
      </w:r>
      <w:r w:rsidRPr="005264A4">
        <w:rPr>
          <w:noProof/>
        </w:rPr>
        <w:t>335</w:t>
      </w:r>
      <w:r w:rsidRPr="005264A4">
        <w:rPr>
          <w:noProof/>
        </w:rPr>
        <w:fldChar w:fldCharType="end"/>
      </w:r>
    </w:p>
    <w:p w14:paraId="706BFA5F" w14:textId="19811EA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10.3.29.3</w:t>
      </w:r>
      <w:r w:rsidRPr="005264A4">
        <w:rPr>
          <w:rFonts w:asciiTheme="minorHAnsi" w:eastAsiaTheme="minorEastAsia" w:hAnsiTheme="minorHAnsi" w:cstheme="minorBidi"/>
          <w:noProof/>
          <w:sz w:val="22"/>
          <w:szCs w:val="22"/>
          <w:lang w:eastAsia="en-GB"/>
        </w:rPr>
        <w:tab/>
      </w:r>
      <w:r w:rsidRPr="005264A4">
        <w:rPr>
          <w:noProof/>
        </w:rPr>
        <w:t xml:space="preserve"> New source end UE IPv6 address</w:t>
      </w:r>
      <w:r w:rsidRPr="005264A4">
        <w:rPr>
          <w:noProof/>
        </w:rPr>
        <w:tab/>
      </w:r>
      <w:r w:rsidRPr="005264A4">
        <w:rPr>
          <w:noProof/>
        </w:rPr>
        <w:fldChar w:fldCharType="begin" w:fldLock="1"/>
      </w:r>
      <w:r w:rsidRPr="005264A4">
        <w:rPr>
          <w:noProof/>
        </w:rPr>
        <w:instrText xml:space="preserve"> PAGEREF _Toc155372399 \h </w:instrText>
      </w:r>
      <w:r w:rsidRPr="005264A4">
        <w:rPr>
          <w:noProof/>
        </w:rPr>
      </w:r>
      <w:r w:rsidRPr="005264A4">
        <w:rPr>
          <w:noProof/>
        </w:rPr>
        <w:fldChar w:fldCharType="separate"/>
      </w:r>
      <w:r w:rsidRPr="005264A4">
        <w:rPr>
          <w:noProof/>
        </w:rPr>
        <w:t>335</w:t>
      </w:r>
      <w:r w:rsidRPr="005264A4">
        <w:rPr>
          <w:noProof/>
        </w:rPr>
        <w:fldChar w:fldCharType="end"/>
      </w:r>
    </w:p>
    <w:p w14:paraId="79710F3C" w14:textId="22D8CDC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10.3.29.4</w:t>
      </w:r>
      <w:r w:rsidRPr="005264A4">
        <w:rPr>
          <w:rFonts w:asciiTheme="minorHAnsi" w:eastAsiaTheme="minorEastAsia" w:hAnsiTheme="minorHAnsi" w:cstheme="minorBidi"/>
          <w:noProof/>
          <w:sz w:val="22"/>
          <w:szCs w:val="22"/>
          <w:lang w:eastAsia="en-GB"/>
        </w:rPr>
        <w:tab/>
      </w:r>
      <w:r w:rsidRPr="005264A4">
        <w:rPr>
          <w:noProof/>
        </w:rPr>
        <w:t xml:space="preserve"> Old source end UE user info</w:t>
      </w:r>
      <w:r w:rsidRPr="005264A4">
        <w:rPr>
          <w:noProof/>
        </w:rPr>
        <w:tab/>
      </w:r>
      <w:r w:rsidRPr="005264A4">
        <w:rPr>
          <w:noProof/>
        </w:rPr>
        <w:fldChar w:fldCharType="begin" w:fldLock="1"/>
      </w:r>
      <w:r w:rsidRPr="005264A4">
        <w:rPr>
          <w:noProof/>
        </w:rPr>
        <w:instrText xml:space="preserve"> PAGEREF _Toc155372400 \h </w:instrText>
      </w:r>
      <w:r w:rsidRPr="005264A4">
        <w:rPr>
          <w:noProof/>
        </w:rPr>
      </w:r>
      <w:r w:rsidRPr="005264A4">
        <w:rPr>
          <w:noProof/>
        </w:rPr>
        <w:fldChar w:fldCharType="separate"/>
      </w:r>
      <w:r w:rsidRPr="005264A4">
        <w:rPr>
          <w:noProof/>
        </w:rPr>
        <w:t>336</w:t>
      </w:r>
      <w:r w:rsidRPr="005264A4">
        <w:rPr>
          <w:noProof/>
        </w:rPr>
        <w:fldChar w:fldCharType="end"/>
      </w:r>
    </w:p>
    <w:p w14:paraId="01627367" w14:textId="7911002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10.3.29.5</w:t>
      </w:r>
      <w:r w:rsidRPr="005264A4">
        <w:rPr>
          <w:rFonts w:asciiTheme="minorHAnsi" w:eastAsiaTheme="minorEastAsia" w:hAnsiTheme="minorHAnsi" w:cstheme="minorBidi"/>
          <w:noProof/>
          <w:sz w:val="22"/>
          <w:szCs w:val="22"/>
          <w:lang w:eastAsia="en-GB"/>
        </w:rPr>
        <w:tab/>
      </w:r>
      <w:r w:rsidRPr="005264A4">
        <w:rPr>
          <w:noProof/>
        </w:rPr>
        <w:t xml:space="preserve"> New source end UE user info</w:t>
      </w:r>
      <w:r w:rsidRPr="005264A4">
        <w:rPr>
          <w:noProof/>
        </w:rPr>
        <w:tab/>
      </w:r>
      <w:r w:rsidRPr="005264A4">
        <w:rPr>
          <w:noProof/>
        </w:rPr>
        <w:fldChar w:fldCharType="begin" w:fldLock="1"/>
      </w:r>
      <w:r w:rsidRPr="005264A4">
        <w:rPr>
          <w:noProof/>
        </w:rPr>
        <w:instrText xml:space="preserve"> PAGEREF _Toc155372401 \h </w:instrText>
      </w:r>
      <w:r w:rsidRPr="005264A4">
        <w:rPr>
          <w:noProof/>
        </w:rPr>
      </w:r>
      <w:r w:rsidRPr="005264A4">
        <w:rPr>
          <w:noProof/>
        </w:rPr>
        <w:fldChar w:fldCharType="separate"/>
      </w:r>
      <w:r w:rsidRPr="005264A4">
        <w:rPr>
          <w:noProof/>
        </w:rPr>
        <w:t>336</w:t>
      </w:r>
      <w:r w:rsidRPr="005264A4">
        <w:rPr>
          <w:noProof/>
        </w:rPr>
        <w:fldChar w:fldCharType="end"/>
      </w:r>
    </w:p>
    <w:p w14:paraId="38F1DA9C" w14:textId="548DBDD7"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lastRenderedPageBreak/>
        <w:t>10.3.29.6</w:t>
      </w:r>
      <w:r w:rsidRPr="005264A4">
        <w:rPr>
          <w:rFonts w:asciiTheme="minorHAnsi" w:eastAsiaTheme="minorEastAsia" w:hAnsiTheme="minorHAnsi" w:cstheme="minorBidi"/>
          <w:noProof/>
          <w:sz w:val="22"/>
          <w:szCs w:val="22"/>
          <w:lang w:eastAsia="en-GB"/>
        </w:rPr>
        <w:tab/>
      </w:r>
      <w:r w:rsidRPr="005264A4">
        <w:rPr>
          <w:rFonts w:eastAsia="Arial" w:cs="Arial"/>
          <w:noProof/>
        </w:rPr>
        <w:t>Old Source end UE user info</w:t>
      </w:r>
      <w:r w:rsidRPr="005264A4">
        <w:rPr>
          <w:noProof/>
        </w:rPr>
        <w:tab/>
      </w:r>
      <w:r w:rsidRPr="005264A4">
        <w:rPr>
          <w:noProof/>
        </w:rPr>
        <w:fldChar w:fldCharType="begin" w:fldLock="1"/>
      </w:r>
      <w:r w:rsidRPr="005264A4">
        <w:rPr>
          <w:noProof/>
        </w:rPr>
        <w:instrText xml:space="preserve"> PAGEREF _Toc155372402 \h </w:instrText>
      </w:r>
      <w:r w:rsidRPr="005264A4">
        <w:rPr>
          <w:noProof/>
        </w:rPr>
      </w:r>
      <w:r w:rsidRPr="005264A4">
        <w:rPr>
          <w:noProof/>
        </w:rPr>
        <w:fldChar w:fldCharType="separate"/>
      </w:r>
      <w:r w:rsidRPr="005264A4">
        <w:rPr>
          <w:noProof/>
        </w:rPr>
        <w:t>336</w:t>
      </w:r>
      <w:r w:rsidRPr="005264A4">
        <w:rPr>
          <w:noProof/>
        </w:rPr>
        <w:fldChar w:fldCharType="end"/>
      </w:r>
    </w:p>
    <w:p w14:paraId="315C6240" w14:textId="48A91F64"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10.3.29.7</w:t>
      </w:r>
      <w:r w:rsidRPr="005264A4">
        <w:rPr>
          <w:rFonts w:asciiTheme="minorHAnsi" w:eastAsiaTheme="minorEastAsia" w:hAnsiTheme="minorHAnsi" w:cstheme="minorBidi"/>
          <w:noProof/>
          <w:sz w:val="22"/>
          <w:szCs w:val="22"/>
          <w:lang w:eastAsia="en-GB"/>
        </w:rPr>
        <w:tab/>
      </w:r>
      <w:r w:rsidRPr="005264A4">
        <w:rPr>
          <w:rFonts w:eastAsia="Arial" w:cs="Arial"/>
          <w:noProof/>
        </w:rPr>
        <w:t>New Source end UE user info</w:t>
      </w:r>
      <w:r w:rsidRPr="005264A4">
        <w:rPr>
          <w:noProof/>
        </w:rPr>
        <w:tab/>
      </w:r>
      <w:r w:rsidRPr="005264A4">
        <w:rPr>
          <w:noProof/>
        </w:rPr>
        <w:fldChar w:fldCharType="begin" w:fldLock="1"/>
      </w:r>
      <w:r w:rsidRPr="005264A4">
        <w:rPr>
          <w:noProof/>
        </w:rPr>
        <w:instrText xml:space="preserve"> PAGEREF _Toc155372403 \h </w:instrText>
      </w:r>
      <w:r w:rsidRPr="005264A4">
        <w:rPr>
          <w:noProof/>
        </w:rPr>
      </w:r>
      <w:r w:rsidRPr="005264A4">
        <w:rPr>
          <w:noProof/>
        </w:rPr>
        <w:fldChar w:fldCharType="separate"/>
      </w:r>
      <w:r w:rsidRPr="005264A4">
        <w:rPr>
          <w:noProof/>
        </w:rPr>
        <w:t>336</w:t>
      </w:r>
      <w:r w:rsidRPr="005264A4">
        <w:rPr>
          <w:noProof/>
        </w:rPr>
        <w:fldChar w:fldCharType="end"/>
      </w:r>
    </w:p>
    <w:p w14:paraId="4031EC72" w14:textId="53320419"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10.3.30</w:t>
      </w:r>
      <w:r w:rsidRPr="005264A4">
        <w:rPr>
          <w:rFonts w:asciiTheme="minorHAnsi" w:eastAsiaTheme="minorEastAsia" w:hAnsiTheme="minorHAnsi" w:cstheme="minorBidi"/>
          <w:noProof/>
          <w:sz w:val="22"/>
          <w:szCs w:val="22"/>
          <w:lang w:eastAsia="en-GB"/>
        </w:rPr>
        <w:tab/>
      </w:r>
      <w:r w:rsidRPr="005264A4">
        <w:rPr>
          <w:noProof/>
          <w:lang w:eastAsia="zh-CN"/>
        </w:rPr>
        <w:t>ProSe path switching request</w:t>
      </w:r>
      <w:r w:rsidRPr="005264A4">
        <w:rPr>
          <w:noProof/>
        </w:rPr>
        <w:tab/>
      </w:r>
      <w:r w:rsidRPr="005264A4">
        <w:rPr>
          <w:noProof/>
        </w:rPr>
        <w:fldChar w:fldCharType="begin" w:fldLock="1"/>
      </w:r>
      <w:r w:rsidRPr="005264A4">
        <w:rPr>
          <w:noProof/>
        </w:rPr>
        <w:instrText xml:space="preserve"> PAGEREF _Toc155372404 \h </w:instrText>
      </w:r>
      <w:r w:rsidRPr="005264A4">
        <w:rPr>
          <w:noProof/>
        </w:rPr>
      </w:r>
      <w:r w:rsidRPr="005264A4">
        <w:rPr>
          <w:noProof/>
        </w:rPr>
        <w:fldChar w:fldCharType="separate"/>
      </w:r>
      <w:r w:rsidRPr="005264A4">
        <w:rPr>
          <w:noProof/>
        </w:rPr>
        <w:t>336</w:t>
      </w:r>
      <w:r w:rsidRPr="005264A4">
        <w:rPr>
          <w:noProof/>
        </w:rPr>
        <w:fldChar w:fldCharType="end"/>
      </w:r>
    </w:p>
    <w:p w14:paraId="564897EC" w14:textId="50990C65"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10.3.30.1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_Toc155372405 \h </w:instrText>
      </w:r>
      <w:r w:rsidRPr="005264A4">
        <w:rPr>
          <w:noProof/>
        </w:rPr>
      </w:r>
      <w:r w:rsidRPr="005264A4">
        <w:rPr>
          <w:noProof/>
        </w:rPr>
        <w:fldChar w:fldCharType="separate"/>
      </w:r>
      <w:r w:rsidRPr="005264A4">
        <w:rPr>
          <w:noProof/>
        </w:rPr>
        <w:t>336</w:t>
      </w:r>
      <w:r w:rsidRPr="005264A4">
        <w:rPr>
          <w:noProof/>
        </w:rPr>
        <w:fldChar w:fldCharType="end"/>
      </w:r>
    </w:p>
    <w:p w14:paraId="39F90FA7" w14:textId="71E629B3"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10.3.30.2</w:t>
      </w:r>
      <w:r w:rsidRPr="005264A4">
        <w:rPr>
          <w:rFonts w:asciiTheme="minorHAnsi" w:eastAsiaTheme="minorEastAsia" w:hAnsiTheme="minorHAnsi" w:cstheme="minorBidi"/>
          <w:noProof/>
          <w:sz w:val="22"/>
          <w:szCs w:val="22"/>
          <w:lang w:eastAsia="en-GB"/>
        </w:rPr>
        <w:tab/>
      </w:r>
      <w:r w:rsidRPr="005264A4">
        <w:rPr>
          <w:noProof/>
        </w:rPr>
        <w:t>Uu QoS flow descriptions</w:t>
      </w:r>
      <w:r w:rsidRPr="005264A4">
        <w:rPr>
          <w:noProof/>
        </w:rPr>
        <w:tab/>
      </w:r>
      <w:r w:rsidRPr="005264A4">
        <w:rPr>
          <w:noProof/>
        </w:rPr>
        <w:fldChar w:fldCharType="begin" w:fldLock="1"/>
      </w:r>
      <w:r w:rsidRPr="005264A4">
        <w:rPr>
          <w:noProof/>
        </w:rPr>
        <w:instrText xml:space="preserve"> PAGEREF _Toc155372406 \h </w:instrText>
      </w:r>
      <w:r w:rsidRPr="005264A4">
        <w:rPr>
          <w:noProof/>
        </w:rPr>
      </w:r>
      <w:r w:rsidRPr="005264A4">
        <w:rPr>
          <w:noProof/>
        </w:rPr>
        <w:fldChar w:fldCharType="separate"/>
      </w:r>
      <w:r w:rsidRPr="005264A4">
        <w:rPr>
          <w:noProof/>
        </w:rPr>
        <w:t>336</w:t>
      </w:r>
      <w:r w:rsidRPr="005264A4">
        <w:rPr>
          <w:noProof/>
        </w:rPr>
        <w:fldChar w:fldCharType="end"/>
      </w:r>
    </w:p>
    <w:p w14:paraId="22DA481F" w14:textId="2E15FF3F"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10.3.31</w:t>
      </w:r>
      <w:r w:rsidRPr="005264A4">
        <w:rPr>
          <w:rFonts w:asciiTheme="minorHAnsi" w:eastAsiaTheme="minorEastAsia" w:hAnsiTheme="minorHAnsi" w:cstheme="minorBidi"/>
          <w:noProof/>
          <w:sz w:val="22"/>
          <w:szCs w:val="22"/>
          <w:lang w:eastAsia="en-GB"/>
        </w:rPr>
        <w:tab/>
      </w:r>
      <w:r w:rsidRPr="005264A4">
        <w:rPr>
          <w:noProof/>
          <w:lang w:eastAsia="zh-CN"/>
        </w:rPr>
        <w:t>ProSe path switching accept</w:t>
      </w:r>
      <w:r w:rsidRPr="005264A4">
        <w:rPr>
          <w:noProof/>
        </w:rPr>
        <w:tab/>
      </w:r>
      <w:r w:rsidRPr="005264A4">
        <w:rPr>
          <w:noProof/>
        </w:rPr>
        <w:fldChar w:fldCharType="begin" w:fldLock="1"/>
      </w:r>
      <w:r w:rsidRPr="005264A4">
        <w:rPr>
          <w:noProof/>
        </w:rPr>
        <w:instrText xml:space="preserve"> PAGEREF _Toc155372407 \h </w:instrText>
      </w:r>
      <w:r w:rsidRPr="005264A4">
        <w:rPr>
          <w:noProof/>
        </w:rPr>
      </w:r>
      <w:r w:rsidRPr="005264A4">
        <w:rPr>
          <w:noProof/>
        </w:rPr>
        <w:fldChar w:fldCharType="separate"/>
      </w:r>
      <w:r w:rsidRPr="005264A4">
        <w:rPr>
          <w:noProof/>
        </w:rPr>
        <w:t>337</w:t>
      </w:r>
      <w:r w:rsidRPr="005264A4">
        <w:rPr>
          <w:noProof/>
        </w:rPr>
        <w:fldChar w:fldCharType="end"/>
      </w:r>
    </w:p>
    <w:p w14:paraId="2B0D878F" w14:textId="1A0DD2CF"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10.3.31.1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_Toc155372408 \h </w:instrText>
      </w:r>
      <w:r w:rsidRPr="005264A4">
        <w:rPr>
          <w:noProof/>
        </w:rPr>
      </w:r>
      <w:r w:rsidRPr="005264A4">
        <w:rPr>
          <w:noProof/>
        </w:rPr>
        <w:fldChar w:fldCharType="separate"/>
      </w:r>
      <w:r w:rsidRPr="005264A4">
        <w:rPr>
          <w:noProof/>
        </w:rPr>
        <w:t>337</w:t>
      </w:r>
      <w:r w:rsidRPr="005264A4">
        <w:rPr>
          <w:noProof/>
        </w:rPr>
        <w:fldChar w:fldCharType="end"/>
      </w:r>
    </w:p>
    <w:p w14:paraId="41163890" w14:textId="693BE330"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10.3.32</w:t>
      </w:r>
      <w:r w:rsidRPr="005264A4">
        <w:rPr>
          <w:rFonts w:asciiTheme="minorHAnsi" w:eastAsiaTheme="minorEastAsia" w:hAnsiTheme="minorHAnsi" w:cstheme="minorBidi"/>
          <w:noProof/>
          <w:sz w:val="22"/>
          <w:szCs w:val="22"/>
          <w:lang w:eastAsia="en-GB"/>
        </w:rPr>
        <w:tab/>
      </w:r>
      <w:r w:rsidRPr="005264A4">
        <w:rPr>
          <w:noProof/>
          <w:lang w:eastAsia="zh-CN"/>
        </w:rPr>
        <w:t>ProSe path switching reject</w:t>
      </w:r>
      <w:r w:rsidRPr="005264A4">
        <w:rPr>
          <w:noProof/>
        </w:rPr>
        <w:tab/>
      </w:r>
      <w:r w:rsidRPr="005264A4">
        <w:rPr>
          <w:noProof/>
        </w:rPr>
        <w:fldChar w:fldCharType="begin" w:fldLock="1"/>
      </w:r>
      <w:r w:rsidRPr="005264A4">
        <w:rPr>
          <w:noProof/>
        </w:rPr>
        <w:instrText xml:space="preserve"> PAGEREF _Toc155372409 \h </w:instrText>
      </w:r>
      <w:r w:rsidRPr="005264A4">
        <w:rPr>
          <w:noProof/>
        </w:rPr>
      </w:r>
      <w:r w:rsidRPr="005264A4">
        <w:rPr>
          <w:noProof/>
        </w:rPr>
        <w:fldChar w:fldCharType="separate"/>
      </w:r>
      <w:r w:rsidRPr="005264A4">
        <w:rPr>
          <w:noProof/>
        </w:rPr>
        <w:t>337</w:t>
      </w:r>
      <w:r w:rsidRPr="005264A4">
        <w:rPr>
          <w:noProof/>
        </w:rPr>
        <w:fldChar w:fldCharType="end"/>
      </w:r>
    </w:p>
    <w:p w14:paraId="0C84CE52" w14:textId="74347E03"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10.3.32.1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_Toc155372410 \h </w:instrText>
      </w:r>
      <w:r w:rsidRPr="005264A4">
        <w:rPr>
          <w:noProof/>
        </w:rPr>
      </w:r>
      <w:r w:rsidRPr="005264A4">
        <w:rPr>
          <w:noProof/>
        </w:rPr>
        <w:fldChar w:fldCharType="separate"/>
      </w:r>
      <w:r w:rsidRPr="005264A4">
        <w:rPr>
          <w:noProof/>
        </w:rPr>
        <w:t>337</w:t>
      </w:r>
      <w:r w:rsidRPr="005264A4">
        <w:rPr>
          <w:noProof/>
        </w:rPr>
        <w:fldChar w:fldCharType="end"/>
      </w:r>
    </w:p>
    <w:p w14:paraId="5DEBE9BE" w14:textId="33491094" w:rsidR="005264A4" w:rsidRPr="005264A4" w:rsidRDefault="005264A4">
      <w:pPr>
        <w:pStyle w:val="TOC3"/>
        <w:rPr>
          <w:rFonts w:asciiTheme="minorHAnsi" w:eastAsiaTheme="minorEastAsia" w:hAnsiTheme="minorHAnsi" w:cstheme="minorBidi"/>
          <w:noProof/>
          <w:sz w:val="22"/>
          <w:szCs w:val="22"/>
          <w:lang w:eastAsia="en-GB"/>
        </w:rPr>
      </w:pPr>
      <w:r w:rsidRPr="005264A4">
        <w:rPr>
          <w:rFonts w:eastAsia="Arial" w:cs="Arial"/>
          <w:noProof/>
        </w:rPr>
        <w:t>10.3.33</w:t>
      </w:r>
      <w:r w:rsidRPr="005264A4">
        <w:rPr>
          <w:rFonts w:asciiTheme="minorHAnsi" w:eastAsiaTheme="minorEastAsia" w:hAnsiTheme="minorHAnsi" w:cstheme="minorBidi"/>
          <w:noProof/>
          <w:sz w:val="22"/>
          <w:szCs w:val="22"/>
          <w:lang w:eastAsia="en-GB"/>
        </w:rPr>
        <w:tab/>
      </w:r>
      <w:r w:rsidRPr="005264A4">
        <w:rPr>
          <w:rFonts w:eastAsia="Arial" w:cs="Arial"/>
          <w:noProof/>
        </w:rPr>
        <w:t>ProSe UE to UE relay update reject</w:t>
      </w:r>
      <w:r w:rsidRPr="005264A4">
        <w:rPr>
          <w:noProof/>
        </w:rPr>
        <w:tab/>
      </w:r>
      <w:r w:rsidRPr="005264A4">
        <w:rPr>
          <w:noProof/>
        </w:rPr>
        <w:fldChar w:fldCharType="begin" w:fldLock="1"/>
      </w:r>
      <w:r w:rsidRPr="005264A4">
        <w:rPr>
          <w:noProof/>
        </w:rPr>
        <w:instrText xml:space="preserve"> PAGEREF _Toc155372411 \h </w:instrText>
      </w:r>
      <w:r w:rsidRPr="005264A4">
        <w:rPr>
          <w:noProof/>
        </w:rPr>
      </w:r>
      <w:r w:rsidRPr="005264A4">
        <w:rPr>
          <w:noProof/>
        </w:rPr>
        <w:fldChar w:fldCharType="separate"/>
      </w:r>
      <w:r w:rsidRPr="005264A4">
        <w:rPr>
          <w:noProof/>
        </w:rPr>
        <w:t>337</w:t>
      </w:r>
      <w:r w:rsidRPr="005264A4">
        <w:rPr>
          <w:noProof/>
        </w:rPr>
        <w:fldChar w:fldCharType="end"/>
      </w:r>
    </w:p>
    <w:p w14:paraId="3E730294" w14:textId="41264BA7"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10.3.33.1</w:t>
      </w:r>
      <w:r w:rsidRPr="005264A4">
        <w:rPr>
          <w:rFonts w:asciiTheme="minorHAnsi" w:eastAsiaTheme="minorEastAsia" w:hAnsiTheme="minorHAnsi" w:cstheme="minorBidi"/>
          <w:noProof/>
          <w:sz w:val="22"/>
          <w:szCs w:val="22"/>
          <w:lang w:eastAsia="en-GB"/>
        </w:rPr>
        <w:tab/>
      </w:r>
      <w:r w:rsidRPr="005264A4">
        <w:rPr>
          <w:rFonts w:eastAsia="Arial" w:cs="Arial"/>
          <w:noProof/>
        </w:rPr>
        <w:t>Message definition</w:t>
      </w:r>
      <w:r w:rsidRPr="005264A4">
        <w:rPr>
          <w:noProof/>
        </w:rPr>
        <w:tab/>
      </w:r>
      <w:r w:rsidRPr="005264A4">
        <w:rPr>
          <w:noProof/>
        </w:rPr>
        <w:fldChar w:fldCharType="begin" w:fldLock="1"/>
      </w:r>
      <w:r w:rsidRPr="005264A4">
        <w:rPr>
          <w:noProof/>
        </w:rPr>
        <w:instrText xml:space="preserve"> PAGEREF _Toc155372412 \h </w:instrText>
      </w:r>
      <w:r w:rsidRPr="005264A4">
        <w:rPr>
          <w:noProof/>
        </w:rPr>
      </w:r>
      <w:r w:rsidRPr="005264A4">
        <w:rPr>
          <w:noProof/>
        </w:rPr>
        <w:fldChar w:fldCharType="separate"/>
      </w:r>
      <w:r w:rsidRPr="005264A4">
        <w:rPr>
          <w:noProof/>
        </w:rPr>
        <w:t>337</w:t>
      </w:r>
      <w:r w:rsidRPr="005264A4">
        <w:rPr>
          <w:noProof/>
        </w:rPr>
        <w:fldChar w:fldCharType="end"/>
      </w:r>
    </w:p>
    <w:p w14:paraId="5D36B876" w14:textId="7E796A6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10.3.34</w:t>
      </w:r>
      <w:r w:rsidRPr="005264A4">
        <w:rPr>
          <w:rFonts w:asciiTheme="minorHAnsi" w:eastAsiaTheme="minorEastAsia" w:hAnsiTheme="minorHAnsi" w:cstheme="minorBidi"/>
          <w:noProof/>
          <w:sz w:val="22"/>
          <w:szCs w:val="22"/>
          <w:lang w:eastAsia="en-GB"/>
        </w:rPr>
        <w:tab/>
      </w:r>
      <w:r w:rsidRPr="005264A4">
        <w:rPr>
          <w:noProof/>
        </w:rPr>
        <w:t>ProSe direct link identity request</w:t>
      </w:r>
      <w:r w:rsidRPr="005264A4">
        <w:rPr>
          <w:noProof/>
        </w:rPr>
        <w:tab/>
      </w:r>
      <w:r w:rsidRPr="005264A4">
        <w:rPr>
          <w:noProof/>
        </w:rPr>
        <w:fldChar w:fldCharType="begin" w:fldLock="1"/>
      </w:r>
      <w:r w:rsidRPr="005264A4">
        <w:rPr>
          <w:noProof/>
        </w:rPr>
        <w:instrText xml:space="preserve"> PAGEREF _Toc155372413 \h </w:instrText>
      </w:r>
      <w:r w:rsidRPr="005264A4">
        <w:rPr>
          <w:noProof/>
        </w:rPr>
      </w:r>
      <w:r w:rsidRPr="005264A4">
        <w:rPr>
          <w:noProof/>
        </w:rPr>
        <w:fldChar w:fldCharType="separate"/>
      </w:r>
      <w:r w:rsidRPr="005264A4">
        <w:rPr>
          <w:noProof/>
        </w:rPr>
        <w:t>338</w:t>
      </w:r>
      <w:r w:rsidRPr="005264A4">
        <w:rPr>
          <w:noProof/>
        </w:rPr>
        <w:fldChar w:fldCharType="end"/>
      </w:r>
    </w:p>
    <w:p w14:paraId="174F78C3" w14:textId="0629128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10.3.34.1</w:t>
      </w:r>
      <w:r w:rsidRPr="005264A4">
        <w:rPr>
          <w:rFonts w:asciiTheme="minorHAnsi" w:eastAsiaTheme="minorEastAsia" w:hAnsiTheme="minorHAnsi" w:cstheme="minorBidi"/>
          <w:noProof/>
          <w:sz w:val="22"/>
          <w:szCs w:val="22"/>
          <w:lang w:eastAsia="en-GB"/>
        </w:rPr>
        <w:tab/>
      </w:r>
      <w:r w:rsidRPr="005264A4">
        <w:rPr>
          <w:noProof/>
        </w:rPr>
        <w:t>Message definition</w:t>
      </w:r>
      <w:r w:rsidRPr="005264A4">
        <w:rPr>
          <w:noProof/>
        </w:rPr>
        <w:tab/>
      </w:r>
      <w:r w:rsidRPr="005264A4">
        <w:rPr>
          <w:noProof/>
        </w:rPr>
        <w:fldChar w:fldCharType="begin" w:fldLock="1"/>
      </w:r>
      <w:r w:rsidRPr="005264A4">
        <w:rPr>
          <w:noProof/>
        </w:rPr>
        <w:instrText xml:space="preserve"> PAGEREF _Toc155372414 \h </w:instrText>
      </w:r>
      <w:r w:rsidRPr="005264A4">
        <w:rPr>
          <w:noProof/>
        </w:rPr>
      </w:r>
      <w:r w:rsidRPr="005264A4">
        <w:rPr>
          <w:noProof/>
        </w:rPr>
        <w:fldChar w:fldCharType="separate"/>
      </w:r>
      <w:r w:rsidRPr="005264A4">
        <w:rPr>
          <w:noProof/>
        </w:rPr>
        <w:t>338</w:t>
      </w:r>
      <w:r w:rsidRPr="005264A4">
        <w:rPr>
          <w:noProof/>
        </w:rPr>
        <w:fldChar w:fldCharType="end"/>
      </w:r>
    </w:p>
    <w:p w14:paraId="5ED887E9" w14:textId="3CE2015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10.3.35</w:t>
      </w:r>
      <w:r w:rsidRPr="005264A4">
        <w:rPr>
          <w:rFonts w:asciiTheme="minorHAnsi" w:eastAsiaTheme="minorEastAsia" w:hAnsiTheme="minorHAnsi" w:cstheme="minorBidi"/>
          <w:noProof/>
          <w:sz w:val="22"/>
          <w:szCs w:val="22"/>
          <w:lang w:eastAsia="en-GB"/>
        </w:rPr>
        <w:tab/>
      </w:r>
      <w:r w:rsidRPr="005264A4">
        <w:rPr>
          <w:noProof/>
        </w:rPr>
        <w:t>ProSe direct link identity response</w:t>
      </w:r>
      <w:r w:rsidRPr="005264A4">
        <w:rPr>
          <w:noProof/>
        </w:rPr>
        <w:tab/>
      </w:r>
      <w:r w:rsidRPr="005264A4">
        <w:rPr>
          <w:noProof/>
        </w:rPr>
        <w:fldChar w:fldCharType="begin" w:fldLock="1"/>
      </w:r>
      <w:r w:rsidRPr="005264A4">
        <w:rPr>
          <w:noProof/>
        </w:rPr>
        <w:instrText xml:space="preserve"> PAGEREF _Toc155372415 \h </w:instrText>
      </w:r>
      <w:r w:rsidRPr="005264A4">
        <w:rPr>
          <w:noProof/>
        </w:rPr>
      </w:r>
      <w:r w:rsidRPr="005264A4">
        <w:rPr>
          <w:noProof/>
        </w:rPr>
        <w:fldChar w:fldCharType="separate"/>
      </w:r>
      <w:r w:rsidRPr="005264A4">
        <w:rPr>
          <w:noProof/>
        </w:rPr>
        <w:t>338</w:t>
      </w:r>
      <w:r w:rsidRPr="005264A4">
        <w:rPr>
          <w:noProof/>
        </w:rPr>
        <w:fldChar w:fldCharType="end"/>
      </w:r>
    </w:p>
    <w:p w14:paraId="33E2E2E4" w14:textId="44D99B3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10.3.35.1</w:t>
      </w:r>
      <w:r w:rsidRPr="005264A4">
        <w:rPr>
          <w:rFonts w:asciiTheme="minorHAnsi" w:eastAsiaTheme="minorEastAsia" w:hAnsiTheme="minorHAnsi" w:cstheme="minorBidi"/>
          <w:noProof/>
          <w:sz w:val="22"/>
          <w:szCs w:val="22"/>
          <w:lang w:eastAsia="en-GB"/>
        </w:rPr>
        <w:tab/>
      </w:r>
      <w:r w:rsidRPr="005264A4">
        <w:rPr>
          <w:noProof/>
        </w:rPr>
        <w:t>Message definition</w:t>
      </w:r>
      <w:r w:rsidRPr="005264A4">
        <w:rPr>
          <w:noProof/>
        </w:rPr>
        <w:tab/>
      </w:r>
      <w:r w:rsidRPr="005264A4">
        <w:rPr>
          <w:noProof/>
        </w:rPr>
        <w:fldChar w:fldCharType="begin" w:fldLock="1"/>
      </w:r>
      <w:r w:rsidRPr="005264A4">
        <w:rPr>
          <w:noProof/>
        </w:rPr>
        <w:instrText xml:space="preserve"> PAGEREF _Toc155372416 \h </w:instrText>
      </w:r>
      <w:r w:rsidRPr="005264A4">
        <w:rPr>
          <w:noProof/>
        </w:rPr>
      </w:r>
      <w:r w:rsidRPr="005264A4">
        <w:rPr>
          <w:noProof/>
        </w:rPr>
        <w:fldChar w:fldCharType="separate"/>
      </w:r>
      <w:r w:rsidRPr="005264A4">
        <w:rPr>
          <w:noProof/>
        </w:rPr>
        <w:t>338</w:t>
      </w:r>
      <w:r w:rsidRPr="005264A4">
        <w:rPr>
          <w:noProof/>
        </w:rPr>
        <w:fldChar w:fldCharType="end"/>
      </w:r>
    </w:p>
    <w:p w14:paraId="2227183A" w14:textId="2317431A"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rFonts w:asciiTheme="minorHAnsi" w:eastAsiaTheme="minorEastAsia" w:hAnsiTheme="minorHAnsi" w:cstheme="minorBidi"/>
          <w:noProof/>
          <w:sz w:val="22"/>
          <w:szCs w:val="22"/>
          <w:lang w:eastAsia="en-GB"/>
        </w:rPr>
        <w:tab/>
      </w:r>
      <w:r w:rsidRPr="005264A4">
        <w:rPr>
          <w:noProof/>
        </w:rPr>
        <w:t>Provisioning of 5G ProSe configuration information signalling messages</w:t>
      </w:r>
      <w:r w:rsidRPr="005264A4">
        <w:rPr>
          <w:noProof/>
        </w:rPr>
        <w:tab/>
      </w:r>
      <w:r w:rsidRPr="005264A4">
        <w:rPr>
          <w:noProof/>
        </w:rPr>
        <w:fldChar w:fldCharType="begin" w:fldLock="1"/>
      </w:r>
      <w:r w:rsidRPr="005264A4">
        <w:rPr>
          <w:noProof/>
        </w:rPr>
        <w:instrText xml:space="preserve"> PAGEREF _Toc155372417 \h </w:instrText>
      </w:r>
      <w:r w:rsidRPr="005264A4">
        <w:rPr>
          <w:noProof/>
        </w:rPr>
      </w:r>
      <w:r w:rsidRPr="005264A4">
        <w:rPr>
          <w:noProof/>
        </w:rPr>
        <w:fldChar w:fldCharType="separate"/>
      </w:r>
      <w:r w:rsidRPr="005264A4">
        <w:rPr>
          <w:noProof/>
        </w:rPr>
        <w:t>339</w:t>
      </w:r>
      <w:r w:rsidRPr="005264A4">
        <w:rPr>
          <w:noProof/>
        </w:rPr>
        <w:fldChar w:fldCharType="end"/>
      </w:r>
    </w:p>
    <w:p w14:paraId="50D922EA" w14:textId="2944BA99"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noProof/>
        </w:rPr>
        <w:t>.1</w:t>
      </w:r>
      <w:r w:rsidRPr="005264A4">
        <w:rPr>
          <w:rFonts w:asciiTheme="minorHAnsi" w:eastAsiaTheme="minorEastAsia" w:hAnsiTheme="minorHAnsi" w:cstheme="minorBidi"/>
          <w:noProof/>
          <w:sz w:val="22"/>
          <w:szCs w:val="22"/>
          <w:lang w:eastAsia="en-GB"/>
        </w:rPr>
        <w:tab/>
      </w:r>
      <w:r w:rsidRPr="005264A4">
        <w:rPr>
          <w:noProof/>
        </w:rPr>
        <w:t>UE policy provisioning request</w:t>
      </w:r>
      <w:r w:rsidRPr="005264A4">
        <w:rPr>
          <w:noProof/>
        </w:rPr>
        <w:tab/>
      </w:r>
      <w:r w:rsidRPr="005264A4">
        <w:rPr>
          <w:noProof/>
        </w:rPr>
        <w:fldChar w:fldCharType="begin" w:fldLock="1"/>
      </w:r>
      <w:r w:rsidRPr="005264A4">
        <w:rPr>
          <w:noProof/>
        </w:rPr>
        <w:instrText xml:space="preserve"> PAGEREF _Toc155372418 \h </w:instrText>
      </w:r>
      <w:r w:rsidRPr="005264A4">
        <w:rPr>
          <w:noProof/>
        </w:rPr>
      </w:r>
      <w:r w:rsidRPr="005264A4">
        <w:rPr>
          <w:noProof/>
        </w:rPr>
        <w:fldChar w:fldCharType="separate"/>
      </w:r>
      <w:r w:rsidRPr="005264A4">
        <w:rPr>
          <w:noProof/>
        </w:rPr>
        <w:t>339</w:t>
      </w:r>
      <w:r w:rsidRPr="005264A4">
        <w:rPr>
          <w:noProof/>
        </w:rPr>
        <w:fldChar w:fldCharType="end"/>
      </w:r>
    </w:p>
    <w:p w14:paraId="351D4D8A" w14:textId="211470BB"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noProof/>
        </w:rPr>
        <w:t>.2</w:t>
      </w:r>
      <w:r w:rsidRPr="005264A4">
        <w:rPr>
          <w:rFonts w:asciiTheme="minorHAnsi" w:eastAsiaTheme="minorEastAsia" w:hAnsiTheme="minorHAnsi" w:cstheme="minorBidi"/>
          <w:noProof/>
          <w:sz w:val="22"/>
          <w:szCs w:val="22"/>
          <w:lang w:eastAsia="en-GB"/>
        </w:rPr>
        <w:tab/>
      </w:r>
      <w:r w:rsidRPr="005264A4">
        <w:rPr>
          <w:noProof/>
        </w:rPr>
        <w:t>UE policy provisioning reject</w:t>
      </w:r>
      <w:r w:rsidRPr="005264A4">
        <w:rPr>
          <w:noProof/>
        </w:rPr>
        <w:tab/>
      </w:r>
      <w:r w:rsidRPr="005264A4">
        <w:rPr>
          <w:noProof/>
        </w:rPr>
        <w:fldChar w:fldCharType="begin" w:fldLock="1"/>
      </w:r>
      <w:r w:rsidRPr="005264A4">
        <w:rPr>
          <w:noProof/>
        </w:rPr>
        <w:instrText xml:space="preserve"> PAGEREF _Toc155372419 \h </w:instrText>
      </w:r>
      <w:r w:rsidRPr="005264A4">
        <w:rPr>
          <w:noProof/>
        </w:rPr>
      </w:r>
      <w:r w:rsidRPr="005264A4">
        <w:rPr>
          <w:noProof/>
        </w:rPr>
        <w:fldChar w:fldCharType="separate"/>
      </w:r>
      <w:r w:rsidRPr="005264A4">
        <w:rPr>
          <w:noProof/>
        </w:rPr>
        <w:t>339</w:t>
      </w:r>
      <w:r w:rsidRPr="005264A4">
        <w:rPr>
          <w:noProof/>
        </w:rPr>
        <w:fldChar w:fldCharType="end"/>
      </w:r>
    </w:p>
    <w:p w14:paraId="40347B81" w14:textId="376D029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10.5</w:t>
      </w:r>
      <w:r w:rsidRPr="005264A4">
        <w:rPr>
          <w:rFonts w:asciiTheme="minorHAnsi" w:eastAsiaTheme="minorEastAsia" w:hAnsiTheme="minorHAnsi" w:cstheme="minorBidi"/>
          <w:noProof/>
          <w:sz w:val="22"/>
          <w:szCs w:val="22"/>
          <w:lang w:eastAsia="en-GB"/>
        </w:rPr>
        <w:tab/>
      </w:r>
      <w:r w:rsidRPr="005264A4">
        <w:rPr>
          <w:noProof/>
        </w:rPr>
        <w:t>5G ProSe discovery and security messages over PC3a</w:t>
      </w:r>
      <w:r w:rsidRPr="005264A4">
        <w:rPr>
          <w:noProof/>
        </w:rPr>
        <w:tab/>
      </w:r>
      <w:r w:rsidRPr="005264A4">
        <w:rPr>
          <w:noProof/>
        </w:rPr>
        <w:fldChar w:fldCharType="begin" w:fldLock="1"/>
      </w:r>
      <w:r w:rsidRPr="005264A4">
        <w:rPr>
          <w:noProof/>
        </w:rPr>
        <w:instrText xml:space="preserve"> PAGEREF _Toc155372420 \h </w:instrText>
      </w:r>
      <w:r w:rsidRPr="005264A4">
        <w:rPr>
          <w:noProof/>
        </w:rPr>
      </w:r>
      <w:r w:rsidRPr="005264A4">
        <w:rPr>
          <w:noProof/>
        </w:rPr>
        <w:fldChar w:fldCharType="separate"/>
      </w:r>
      <w:r w:rsidRPr="005264A4">
        <w:rPr>
          <w:noProof/>
        </w:rPr>
        <w:t>339</w:t>
      </w:r>
      <w:r w:rsidRPr="005264A4">
        <w:rPr>
          <w:noProof/>
        </w:rPr>
        <w:fldChar w:fldCharType="end"/>
      </w:r>
    </w:p>
    <w:p w14:paraId="3872CB92" w14:textId="49F68BF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_Toc155372421 \h </w:instrText>
      </w:r>
      <w:r w:rsidRPr="005264A4">
        <w:rPr>
          <w:noProof/>
        </w:rPr>
      </w:r>
      <w:r w:rsidRPr="005264A4">
        <w:rPr>
          <w:noProof/>
        </w:rPr>
        <w:fldChar w:fldCharType="separate"/>
      </w:r>
      <w:r w:rsidRPr="005264A4">
        <w:rPr>
          <w:noProof/>
        </w:rPr>
        <w:t>339</w:t>
      </w:r>
      <w:r w:rsidRPr="005264A4">
        <w:rPr>
          <w:noProof/>
        </w:rPr>
        <w:fldChar w:fldCharType="end"/>
      </w:r>
    </w:p>
    <w:p w14:paraId="26F8735C" w14:textId="117ECAC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10.5.2</w:t>
      </w:r>
      <w:r w:rsidRPr="005264A4">
        <w:rPr>
          <w:rFonts w:asciiTheme="minorHAnsi" w:eastAsiaTheme="minorEastAsia" w:hAnsiTheme="minorHAnsi" w:cstheme="minorBidi"/>
          <w:noProof/>
          <w:sz w:val="22"/>
          <w:szCs w:val="22"/>
          <w:lang w:eastAsia="en-GB"/>
        </w:rPr>
        <w:tab/>
      </w:r>
      <w:r w:rsidRPr="005264A4">
        <w:rPr>
          <w:noProof/>
        </w:rPr>
        <w:t>application/vnd.3gpp-prose-pc3a+xml</w:t>
      </w:r>
      <w:r w:rsidRPr="005264A4">
        <w:rPr>
          <w:noProof/>
        </w:rPr>
        <w:tab/>
      </w:r>
      <w:r w:rsidRPr="005264A4">
        <w:rPr>
          <w:noProof/>
        </w:rPr>
        <w:fldChar w:fldCharType="begin" w:fldLock="1"/>
      </w:r>
      <w:r w:rsidRPr="005264A4">
        <w:rPr>
          <w:noProof/>
        </w:rPr>
        <w:instrText xml:space="preserve"> PAGEREF _Toc155372422 \h </w:instrText>
      </w:r>
      <w:r w:rsidRPr="005264A4">
        <w:rPr>
          <w:noProof/>
        </w:rPr>
      </w:r>
      <w:r w:rsidRPr="005264A4">
        <w:rPr>
          <w:noProof/>
        </w:rPr>
        <w:fldChar w:fldCharType="separate"/>
      </w:r>
      <w:r w:rsidRPr="005264A4">
        <w:rPr>
          <w:noProof/>
        </w:rPr>
        <w:t>339</w:t>
      </w:r>
      <w:r w:rsidRPr="005264A4">
        <w:rPr>
          <w:noProof/>
        </w:rPr>
        <w:fldChar w:fldCharType="end"/>
      </w:r>
    </w:p>
    <w:p w14:paraId="246E69AA" w14:textId="6E6E754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_Toc155372423 \h </w:instrText>
      </w:r>
      <w:r w:rsidRPr="005264A4">
        <w:rPr>
          <w:noProof/>
        </w:rPr>
      </w:r>
      <w:r w:rsidRPr="005264A4">
        <w:rPr>
          <w:noProof/>
        </w:rPr>
        <w:fldChar w:fldCharType="separate"/>
      </w:r>
      <w:r w:rsidRPr="005264A4">
        <w:rPr>
          <w:noProof/>
        </w:rPr>
        <w:t>339</w:t>
      </w:r>
      <w:r w:rsidRPr="005264A4">
        <w:rPr>
          <w:noProof/>
        </w:rPr>
        <w:fldChar w:fldCharType="end"/>
      </w:r>
    </w:p>
    <w:p w14:paraId="3AD85F0C" w14:textId="6DB71BD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_Toc155372424 \h </w:instrText>
      </w:r>
      <w:r w:rsidRPr="005264A4">
        <w:rPr>
          <w:noProof/>
        </w:rPr>
      </w:r>
      <w:r w:rsidRPr="005264A4">
        <w:rPr>
          <w:noProof/>
        </w:rPr>
        <w:fldChar w:fldCharType="separate"/>
      </w:r>
      <w:r w:rsidRPr="005264A4">
        <w:rPr>
          <w:noProof/>
        </w:rPr>
        <w:t>350</w:t>
      </w:r>
      <w:r w:rsidRPr="005264A4">
        <w:rPr>
          <w:noProof/>
        </w:rPr>
        <w:fldChar w:fldCharType="end"/>
      </w:r>
    </w:p>
    <w:p w14:paraId="19C3235B" w14:textId="5F4B762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_Toc155372425 \h </w:instrText>
      </w:r>
      <w:r w:rsidRPr="005264A4">
        <w:rPr>
          <w:noProof/>
        </w:rPr>
      </w:r>
      <w:r w:rsidRPr="005264A4">
        <w:rPr>
          <w:noProof/>
        </w:rPr>
        <w:fldChar w:fldCharType="separate"/>
      </w:r>
      <w:r w:rsidRPr="005264A4">
        <w:rPr>
          <w:noProof/>
        </w:rPr>
        <w:t>350</w:t>
      </w:r>
      <w:r w:rsidRPr="005264A4">
        <w:rPr>
          <w:noProof/>
        </w:rPr>
        <w:fldChar w:fldCharType="end"/>
      </w:r>
    </w:p>
    <w:p w14:paraId="6E302549" w14:textId="112D130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10.5.4.2</w:t>
      </w:r>
      <w:r w:rsidRPr="005264A4">
        <w:rPr>
          <w:rFonts w:asciiTheme="minorHAnsi" w:eastAsiaTheme="minorEastAsia" w:hAnsiTheme="minorHAnsi" w:cstheme="minorBidi"/>
          <w:noProof/>
          <w:sz w:val="22"/>
          <w:szCs w:val="22"/>
          <w:lang w:eastAsia="en-GB"/>
        </w:rPr>
        <w:tab/>
      </w:r>
      <w:r w:rsidRPr="005264A4">
        <w:rPr>
          <w:noProof/>
        </w:rPr>
        <w:t>Semantics of &lt;DISCOVERY_REQUEST&gt;</w:t>
      </w:r>
      <w:r w:rsidRPr="005264A4">
        <w:rPr>
          <w:noProof/>
        </w:rPr>
        <w:tab/>
      </w:r>
      <w:r w:rsidRPr="005264A4">
        <w:rPr>
          <w:noProof/>
        </w:rPr>
        <w:fldChar w:fldCharType="begin" w:fldLock="1"/>
      </w:r>
      <w:r w:rsidRPr="005264A4">
        <w:rPr>
          <w:noProof/>
        </w:rPr>
        <w:instrText xml:space="preserve"> PAGEREF _Toc155372426 \h </w:instrText>
      </w:r>
      <w:r w:rsidRPr="005264A4">
        <w:rPr>
          <w:noProof/>
        </w:rPr>
      </w:r>
      <w:r w:rsidRPr="005264A4">
        <w:rPr>
          <w:noProof/>
        </w:rPr>
        <w:fldChar w:fldCharType="separate"/>
      </w:r>
      <w:r w:rsidRPr="005264A4">
        <w:rPr>
          <w:noProof/>
        </w:rPr>
        <w:t>350</w:t>
      </w:r>
      <w:r w:rsidRPr="005264A4">
        <w:rPr>
          <w:noProof/>
        </w:rPr>
        <w:fldChar w:fldCharType="end"/>
      </w:r>
    </w:p>
    <w:p w14:paraId="48134972" w14:textId="554C10F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10.5.4.3</w:t>
      </w:r>
      <w:r w:rsidRPr="005264A4">
        <w:rPr>
          <w:rFonts w:asciiTheme="minorHAnsi" w:eastAsiaTheme="minorEastAsia" w:hAnsiTheme="minorHAnsi" w:cstheme="minorBidi"/>
          <w:noProof/>
          <w:sz w:val="22"/>
          <w:szCs w:val="22"/>
          <w:lang w:eastAsia="en-GB"/>
        </w:rPr>
        <w:tab/>
      </w:r>
      <w:r w:rsidRPr="005264A4">
        <w:rPr>
          <w:noProof/>
        </w:rPr>
        <w:t>Semantics of &lt;DISCOVERY_RESPONSE&gt;</w:t>
      </w:r>
      <w:r w:rsidRPr="005264A4">
        <w:rPr>
          <w:noProof/>
        </w:rPr>
        <w:tab/>
      </w:r>
      <w:r w:rsidRPr="005264A4">
        <w:rPr>
          <w:noProof/>
        </w:rPr>
        <w:fldChar w:fldCharType="begin" w:fldLock="1"/>
      </w:r>
      <w:r w:rsidRPr="005264A4">
        <w:rPr>
          <w:noProof/>
        </w:rPr>
        <w:instrText xml:space="preserve"> PAGEREF _Toc155372427 \h </w:instrText>
      </w:r>
      <w:r w:rsidRPr="005264A4">
        <w:rPr>
          <w:noProof/>
        </w:rPr>
      </w:r>
      <w:r w:rsidRPr="005264A4">
        <w:rPr>
          <w:noProof/>
        </w:rPr>
        <w:fldChar w:fldCharType="separate"/>
      </w:r>
      <w:r w:rsidRPr="005264A4">
        <w:rPr>
          <w:noProof/>
        </w:rPr>
        <w:t>352</w:t>
      </w:r>
      <w:r w:rsidRPr="005264A4">
        <w:rPr>
          <w:noProof/>
        </w:rPr>
        <w:fldChar w:fldCharType="end"/>
      </w:r>
    </w:p>
    <w:p w14:paraId="26F571DB" w14:textId="0998A1C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10.5.4.4</w:t>
      </w:r>
      <w:r w:rsidRPr="005264A4">
        <w:rPr>
          <w:rFonts w:asciiTheme="minorHAnsi" w:eastAsiaTheme="minorEastAsia" w:hAnsiTheme="minorHAnsi" w:cstheme="minorBidi"/>
          <w:noProof/>
          <w:sz w:val="22"/>
          <w:szCs w:val="22"/>
          <w:lang w:eastAsia="en-GB"/>
        </w:rPr>
        <w:tab/>
      </w:r>
      <w:r w:rsidRPr="005264A4">
        <w:rPr>
          <w:noProof/>
        </w:rPr>
        <w:t>Semantics of &lt;MATCH_REPORT&gt;</w:t>
      </w:r>
      <w:r w:rsidRPr="005264A4">
        <w:rPr>
          <w:noProof/>
        </w:rPr>
        <w:tab/>
      </w:r>
      <w:r w:rsidRPr="005264A4">
        <w:rPr>
          <w:noProof/>
        </w:rPr>
        <w:fldChar w:fldCharType="begin" w:fldLock="1"/>
      </w:r>
      <w:r w:rsidRPr="005264A4">
        <w:rPr>
          <w:noProof/>
        </w:rPr>
        <w:instrText xml:space="preserve"> PAGEREF _Toc155372428 \h </w:instrText>
      </w:r>
      <w:r w:rsidRPr="005264A4">
        <w:rPr>
          <w:noProof/>
        </w:rPr>
      </w:r>
      <w:r w:rsidRPr="005264A4">
        <w:rPr>
          <w:noProof/>
        </w:rPr>
        <w:fldChar w:fldCharType="separate"/>
      </w:r>
      <w:r w:rsidRPr="005264A4">
        <w:rPr>
          <w:noProof/>
        </w:rPr>
        <w:t>354</w:t>
      </w:r>
      <w:r w:rsidRPr="005264A4">
        <w:rPr>
          <w:noProof/>
        </w:rPr>
        <w:fldChar w:fldCharType="end"/>
      </w:r>
    </w:p>
    <w:p w14:paraId="311DB76D" w14:textId="6738F1C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10.5.4.5</w:t>
      </w:r>
      <w:r w:rsidRPr="005264A4">
        <w:rPr>
          <w:rFonts w:asciiTheme="minorHAnsi" w:eastAsiaTheme="minorEastAsia" w:hAnsiTheme="minorHAnsi" w:cstheme="minorBidi"/>
          <w:noProof/>
          <w:sz w:val="22"/>
          <w:szCs w:val="22"/>
          <w:lang w:eastAsia="en-GB"/>
        </w:rPr>
        <w:tab/>
      </w:r>
      <w:r w:rsidRPr="005264A4">
        <w:rPr>
          <w:noProof/>
        </w:rPr>
        <w:t>Semantics of &lt;MATCH_REPORT_ACK&gt;</w:t>
      </w:r>
      <w:r w:rsidRPr="005264A4">
        <w:rPr>
          <w:noProof/>
        </w:rPr>
        <w:tab/>
      </w:r>
      <w:r w:rsidRPr="005264A4">
        <w:rPr>
          <w:noProof/>
        </w:rPr>
        <w:fldChar w:fldCharType="begin" w:fldLock="1"/>
      </w:r>
      <w:r w:rsidRPr="005264A4">
        <w:rPr>
          <w:noProof/>
        </w:rPr>
        <w:instrText xml:space="preserve"> PAGEREF _Toc155372429 \h </w:instrText>
      </w:r>
      <w:r w:rsidRPr="005264A4">
        <w:rPr>
          <w:noProof/>
        </w:rPr>
      </w:r>
      <w:r w:rsidRPr="005264A4">
        <w:rPr>
          <w:noProof/>
        </w:rPr>
        <w:fldChar w:fldCharType="separate"/>
      </w:r>
      <w:r w:rsidRPr="005264A4">
        <w:rPr>
          <w:noProof/>
        </w:rPr>
        <w:t>355</w:t>
      </w:r>
      <w:r w:rsidRPr="005264A4">
        <w:rPr>
          <w:noProof/>
        </w:rPr>
        <w:fldChar w:fldCharType="end"/>
      </w:r>
    </w:p>
    <w:p w14:paraId="5C129468" w14:textId="595078B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10.5.4.6</w:t>
      </w:r>
      <w:r w:rsidRPr="005264A4">
        <w:rPr>
          <w:rFonts w:asciiTheme="minorHAnsi" w:eastAsiaTheme="minorEastAsia" w:hAnsiTheme="minorHAnsi" w:cstheme="minorBidi"/>
          <w:noProof/>
          <w:sz w:val="22"/>
          <w:szCs w:val="22"/>
          <w:lang w:eastAsia="en-GB"/>
        </w:rPr>
        <w:tab/>
      </w:r>
      <w:r w:rsidRPr="005264A4">
        <w:rPr>
          <w:noProof/>
        </w:rPr>
        <w:t>Semantics of &lt; DISCOVERY_</w:t>
      </w:r>
      <w:r w:rsidRPr="005264A4">
        <w:rPr>
          <w:noProof/>
          <w:lang w:eastAsia="zh-CN"/>
        </w:rPr>
        <w:t>UPDATE_</w:t>
      </w:r>
      <w:r w:rsidRPr="005264A4">
        <w:rPr>
          <w:noProof/>
        </w:rPr>
        <w:t>REQUEST&gt;</w:t>
      </w:r>
      <w:r w:rsidRPr="005264A4">
        <w:rPr>
          <w:noProof/>
        </w:rPr>
        <w:tab/>
      </w:r>
      <w:r w:rsidRPr="005264A4">
        <w:rPr>
          <w:noProof/>
        </w:rPr>
        <w:fldChar w:fldCharType="begin" w:fldLock="1"/>
      </w:r>
      <w:r w:rsidRPr="005264A4">
        <w:rPr>
          <w:noProof/>
        </w:rPr>
        <w:instrText xml:space="preserve"> PAGEREF _Toc155372430 \h </w:instrText>
      </w:r>
      <w:r w:rsidRPr="005264A4">
        <w:rPr>
          <w:noProof/>
        </w:rPr>
      </w:r>
      <w:r w:rsidRPr="005264A4">
        <w:rPr>
          <w:noProof/>
        </w:rPr>
        <w:fldChar w:fldCharType="separate"/>
      </w:r>
      <w:r w:rsidRPr="005264A4">
        <w:rPr>
          <w:noProof/>
        </w:rPr>
        <w:t>356</w:t>
      </w:r>
      <w:r w:rsidRPr="005264A4">
        <w:rPr>
          <w:noProof/>
        </w:rPr>
        <w:fldChar w:fldCharType="end"/>
      </w:r>
    </w:p>
    <w:p w14:paraId="4FD44261" w14:textId="02908FA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10.5.4.7</w:t>
      </w:r>
      <w:r w:rsidRPr="005264A4">
        <w:rPr>
          <w:rFonts w:asciiTheme="minorHAnsi" w:eastAsiaTheme="minorEastAsia" w:hAnsiTheme="minorHAnsi" w:cstheme="minorBidi"/>
          <w:noProof/>
          <w:sz w:val="22"/>
          <w:szCs w:val="22"/>
          <w:lang w:eastAsia="en-GB"/>
        </w:rPr>
        <w:tab/>
      </w:r>
      <w:r w:rsidRPr="005264A4">
        <w:rPr>
          <w:noProof/>
        </w:rPr>
        <w:t>Semantics of &lt; DISCOVERY_</w:t>
      </w:r>
      <w:r w:rsidRPr="005264A4">
        <w:rPr>
          <w:noProof/>
          <w:lang w:eastAsia="zh-CN"/>
        </w:rPr>
        <w:t>UPDATE_</w:t>
      </w:r>
      <w:r w:rsidRPr="005264A4">
        <w:rPr>
          <w:noProof/>
        </w:rPr>
        <w:t>RESPONSE&gt;</w:t>
      </w:r>
      <w:r w:rsidRPr="005264A4">
        <w:rPr>
          <w:noProof/>
        </w:rPr>
        <w:tab/>
      </w:r>
      <w:r w:rsidRPr="005264A4">
        <w:rPr>
          <w:noProof/>
        </w:rPr>
        <w:fldChar w:fldCharType="begin" w:fldLock="1"/>
      </w:r>
      <w:r w:rsidRPr="005264A4">
        <w:rPr>
          <w:noProof/>
        </w:rPr>
        <w:instrText xml:space="preserve"> PAGEREF _Toc155372431 \h </w:instrText>
      </w:r>
      <w:r w:rsidRPr="005264A4">
        <w:rPr>
          <w:noProof/>
        </w:rPr>
      </w:r>
      <w:r w:rsidRPr="005264A4">
        <w:rPr>
          <w:noProof/>
        </w:rPr>
        <w:fldChar w:fldCharType="separate"/>
      </w:r>
      <w:r w:rsidRPr="005264A4">
        <w:rPr>
          <w:noProof/>
        </w:rPr>
        <w:t>357</w:t>
      </w:r>
      <w:r w:rsidRPr="005264A4">
        <w:rPr>
          <w:noProof/>
        </w:rPr>
        <w:fldChar w:fldCharType="end"/>
      </w:r>
    </w:p>
    <w:p w14:paraId="1D0372F5" w14:textId="74B47D4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10.5.4.8</w:t>
      </w:r>
      <w:r w:rsidRPr="005264A4">
        <w:rPr>
          <w:rFonts w:asciiTheme="minorHAnsi" w:eastAsiaTheme="minorEastAsia" w:hAnsiTheme="minorHAnsi" w:cstheme="minorBidi"/>
          <w:noProof/>
          <w:sz w:val="22"/>
          <w:szCs w:val="22"/>
          <w:lang w:eastAsia="en-GB"/>
        </w:rPr>
        <w:tab/>
      </w:r>
      <w:r w:rsidRPr="005264A4">
        <w:rPr>
          <w:noProof/>
        </w:rPr>
        <w:t>Semantics of &lt;ANNOUNCING_ALERT_REQUEST&gt;</w:t>
      </w:r>
      <w:r w:rsidRPr="005264A4">
        <w:rPr>
          <w:noProof/>
        </w:rPr>
        <w:tab/>
      </w:r>
      <w:r w:rsidRPr="005264A4">
        <w:rPr>
          <w:noProof/>
        </w:rPr>
        <w:fldChar w:fldCharType="begin" w:fldLock="1"/>
      </w:r>
      <w:r w:rsidRPr="005264A4">
        <w:rPr>
          <w:noProof/>
        </w:rPr>
        <w:instrText xml:space="preserve"> PAGEREF _Toc155372432 \h </w:instrText>
      </w:r>
      <w:r w:rsidRPr="005264A4">
        <w:rPr>
          <w:noProof/>
        </w:rPr>
      </w:r>
      <w:r w:rsidRPr="005264A4">
        <w:rPr>
          <w:noProof/>
        </w:rPr>
        <w:fldChar w:fldCharType="separate"/>
      </w:r>
      <w:r w:rsidRPr="005264A4">
        <w:rPr>
          <w:noProof/>
        </w:rPr>
        <w:t>357</w:t>
      </w:r>
      <w:r w:rsidRPr="005264A4">
        <w:rPr>
          <w:noProof/>
        </w:rPr>
        <w:fldChar w:fldCharType="end"/>
      </w:r>
    </w:p>
    <w:p w14:paraId="285DF42D" w14:textId="5851A3B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rPr>
        <w:t>Semantics of &lt; ANNOUNCING_ALERT_RESPONSE &gt;</w:t>
      </w:r>
      <w:r w:rsidRPr="005264A4">
        <w:rPr>
          <w:noProof/>
        </w:rPr>
        <w:tab/>
      </w:r>
      <w:r w:rsidRPr="005264A4">
        <w:rPr>
          <w:noProof/>
        </w:rPr>
        <w:fldChar w:fldCharType="begin" w:fldLock="1"/>
      </w:r>
      <w:r w:rsidRPr="005264A4">
        <w:rPr>
          <w:noProof/>
        </w:rPr>
        <w:instrText xml:space="preserve"> PAGEREF _Toc155372433 \h </w:instrText>
      </w:r>
      <w:r w:rsidRPr="005264A4">
        <w:rPr>
          <w:noProof/>
        </w:rPr>
      </w:r>
      <w:r w:rsidRPr="005264A4">
        <w:rPr>
          <w:noProof/>
        </w:rPr>
        <w:fldChar w:fldCharType="separate"/>
      </w:r>
      <w:r w:rsidRPr="005264A4">
        <w:rPr>
          <w:noProof/>
        </w:rPr>
        <w:t>358</w:t>
      </w:r>
      <w:r w:rsidRPr="005264A4">
        <w:rPr>
          <w:noProof/>
        </w:rPr>
        <w:fldChar w:fldCharType="end"/>
      </w:r>
    </w:p>
    <w:p w14:paraId="376D2DA7" w14:textId="6FF26A47"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x-none"/>
        </w:rPr>
        <w:t>10.5.4.10</w:t>
      </w:r>
      <w:r w:rsidRPr="005264A4">
        <w:rPr>
          <w:rFonts w:asciiTheme="minorHAnsi" w:eastAsiaTheme="minorEastAsia" w:hAnsiTheme="minorHAnsi" w:cstheme="minorBidi"/>
          <w:noProof/>
          <w:sz w:val="22"/>
          <w:szCs w:val="22"/>
          <w:lang w:eastAsia="en-GB"/>
        </w:rPr>
        <w:tab/>
      </w:r>
      <w:r w:rsidRPr="005264A4">
        <w:rPr>
          <w:noProof/>
          <w:lang w:eastAsia="x-none"/>
        </w:rPr>
        <w:t>Semantics of &lt;PROSE_5GPKMF_ADDRESS_REQUEST&gt;</w:t>
      </w:r>
      <w:r w:rsidRPr="005264A4">
        <w:rPr>
          <w:noProof/>
        </w:rPr>
        <w:tab/>
      </w:r>
      <w:r w:rsidRPr="005264A4">
        <w:rPr>
          <w:noProof/>
        </w:rPr>
        <w:fldChar w:fldCharType="begin" w:fldLock="1"/>
      </w:r>
      <w:r w:rsidRPr="005264A4">
        <w:rPr>
          <w:noProof/>
        </w:rPr>
        <w:instrText xml:space="preserve"> PAGEREF _Toc155372434 \h </w:instrText>
      </w:r>
      <w:r w:rsidRPr="005264A4">
        <w:rPr>
          <w:noProof/>
        </w:rPr>
      </w:r>
      <w:r w:rsidRPr="005264A4">
        <w:rPr>
          <w:noProof/>
        </w:rPr>
        <w:fldChar w:fldCharType="separate"/>
      </w:r>
      <w:r w:rsidRPr="005264A4">
        <w:rPr>
          <w:noProof/>
        </w:rPr>
        <w:t>358</w:t>
      </w:r>
      <w:r w:rsidRPr="005264A4">
        <w:rPr>
          <w:noProof/>
        </w:rPr>
        <w:fldChar w:fldCharType="end"/>
      </w:r>
    </w:p>
    <w:p w14:paraId="727D2832" w14:textId="01727EA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10.5.4.11</w:t>
      </w:r>
      <w:r w:rsidRPr="005264A4">
        <w:rPr>
          <w:rFonts w:asciiTheme="minorHAnsi" w:eastAsiaTheme="minorEastAsia" w:hAnsiTheme="minorHAnsi" w:cstheme="minorBidi"/>
          <w:noProof/>
          <w:sz w:val="22"/>
          <w:szCs w:val="22"/>
          <w:lang w:eastAsia="en-GB"/>
        </w:rPr>
        <w:tab/>
      </w:r>
      <w:r w:rsidRPr="005264A4">
        <w:rPr>
          <w:noProof/>
        </w:rPr>
        <w:t>Semantics of &lt;PROSE_5GPKMF_ADDRESS_RESPONSE&gt;</w:t>
      </w:r>
      <w:r w:rsidRPr="005264A4">
        <w:rPr>
          <w:noProof/>
        </w:rPr>
        <w:tab/>
      </w:r>
      <w:r w:rsidRPr="005264A4">
        <w:rPr>
          <w:noProof/>
        </w:rPr>
        <w:fldChar w:fldCharType="begin" w:fldLock="1"/>
      </w:r>
      <w:r w:rsidRPr="005264A4">
        <w:rPr>
          <w:noProof/>
        </w:rPr>
        <w:instrText xml:space="preserve"> PAGEREF _Toc155372435 \h </w:instrText>
      </w:r>
      <w:r w:rsidRPr="005264A4">
        <w:rPr>
          <w:noProof/>
        </w:rPr>
      </w:r>
      <w:r w:rsidRPr="005264A4">
        <w:rPr>
          <w:noProof/>
        </w:rPr>
        <w:fldChar w:fldCharType="separate"/>
      </w:r>
      <w:r w:rsidRPr="005264A4">
        <w:rPr>
          <w:noProof/>
        </w:rPr>
        <w:t>358</w:t>
      </w:r>
      <w:r w:rsidRPr="005264A4">
        <w:rPr>
          <w:noProof/>
        </w:rPr>
        <w:fldChar w:fldCharType="end"/>
      </w:r>
    </w:p>
    <w:p w14:paraId="467BFFC6" w14:textId="428E91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10.5.4.12</w:t>
      </w:r>
      <w:r w:rsidRPr="005264A4">
        <w:rPr>
          <w:rFonts w:asciiTheme="minorHAnsi" w:eastAsiaTheme="minorEastAsia" w:hAnsiTheme="minorHAnsi" w:cstheme="minorBidi"/>
          <w:noProof/>
          <w:sz w:val="22"/>
          <w:szCs w:val="22"/>
          <w:lang w:eastAsia="en-GB"/>
        </w:rPr>
        <w:tab/>
      </w:r>
      <w:r w:rsidRPr="005264A4">
        <w:rPr>
          <w:noProof/>
        </w:rPr>
        <w:t>Semantics of &lt;PROSE_SECURITY_MATERIAL_REQUEST&gt;</w:t>
      </w:r>
      <w:r w:rsidRPr="005264A4">
        <w:rPr>
          <w:noProof/>
        </w:rPr>
        <w:tab/>
      </w:r>
      <w:r w:rsidRPr="005264A4">
        <w:rPr>
          <w:noProof/>
        </w:rPr>
        <w:fldChar w:fldCharType="begin" w:fldLock="1"/>
      </w:r>
      <w:r w:rsidRPr="005264A4">
        <w:rPr>
          <w:noProof/>
        </w:rPr>
        <w:instrText xml:space="preserve"> PAGEREF _Toc155372436 \h </w:instrText>
      </w:r>
      <w:r w:rsidRPr="005264A4">
        <w:rPr>
          <w:noProof/>
        </w:rPr>
      </w:r>
      <w:r w:rsidRPr="005264A4">
        <w:rPr>
          <w:noProof/>
        </w:rPr>
        <w:fldChar w:fldCharType="separate"/>
      </w:r>
      <w:r w:rsidRPr="005264A4">
        <w:rPr>
          <w:noProof/>
        </w:rPr>
        <w:t>359</w:t>
      </w:r>
      <w:r w:rsidRPr="005264A4">
        <w:rPr>
          <w:noProof/>
        </w:rPr>
        <w:fldChar w:fldCharType="end"/>
      </w:r>
    </w:p>
    <w:p w14:paraId="1E102147" w14:textId="3A933C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10.5.4.13</w:t>
      </w:r>
      <w:r w:rsidRPr="005264A4">
        <w:rPr>
          <w:rFonts w:asciiTheme="minorHAnsi" w:eastAsiaTheme="minorEastAsia" w:hAnsiTheme="minorHAnsi" w:cstheme="minorBidi"/>
          <w:noProof/>
          <w:sz w:val="22"/>
          <w:szCs w:val="22"/>
          <w:lang w:eastAsia="en-GB"/>
        </w:rPr>
        <w:tab/>
      </w:r>
      <w:r w:rsidRPr="005264A4">
        <w:rPr>
          <w:noProof/>
        </w:rPr>
        <w:t>Semantics of &lt;PROSE_SECURITY_MATERIAL_RESPONSE&gt;</w:t>
      </w:r>
      <w:r w:rsidRPr="005264A4">
        <w:rPr>
          <w:noProof/>
        </w:rPr>
        <w:tab/>
      </w:r>
      <w:r w:rsidRPr="005264A4">
        <w:rPr>
          <w:noProof/>
        </w:rPr>
        <w:fldChar w:fldCharType="begin" w:fldLock="1"/>
      </w:r>
      <w:r w:rsidRPr="005264A4">
        <w:rPr>
          <w:noProof/>
        </w:rPr>
        <w:instrText xml:space="preserve"> PAGEREF _Toc155372437 \h </w:instrText>
      </w:r>
      <w:r w:rsidRPr="005264A4">
        <w:rPr>
          <w:noProof/>
        </w:rPr>
      </w:r>
      <w:r w:rsidRPr="005264A4">
        <w:rPr>
          <w:noProof/>
        </w:rPr>
        <w:fldChar w:fldCharType="separate"/>
      </w:r>
      <w:r w:rsidRPr="005264A4">
        <w:rPr>
          <w:noProof/>
        </w:rPr>
        <w:t>359</w:t>
      </w:r>
      <w:r w:rsidRPr="005264A4">
        <w:rPr>
          <w:noProof/>
        </w:rPr>
        <w:fldChar w:fldCharType="end"/>
      </w:r>
    </w:p>
    <w:p w14:paraId="6BD96C2B" w14:textId="1A49AD0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10.6</w:t>
      </w:r>
      <w:r w:rsidRPr="005264A4">
        <w:rPr>
          <w:rFonts w:asciiTheme="minorHAnsi" w:eastAsiaTheme="minorEastAsia" w:hAnsiTheme="minorHAnsi" w:cstheme="minorBidi"/>
          <w:noProof/>
          <w:sz w:val="22"/>
          <w:szCs w:val="22"/>
          <w:lang w:eastAsia="en-GB"/>
        </w:rPr>
        <w:tab/>
      </w:r>
      <w:r w:rsidRPr="005264A4">
        <w:rPr>
          <w:noProof/>
        </w:rPr>
        <w:t>5G ProSe security messages over PC8</w:t>
      </w:r>
      <w:r w:rsidRPr="005264A4">
        <w:rPr>
          <w:noProof/>
        </w:rPr>
        <w:tab/>
      </w:r>
      <w:r w:rsidRPr="005264A4">
        <w:rPr>
          <w:noProof/>
        </w:rPr>
        <w:fldChar w:fldCharType="begin" w:fldLock="1"/>
      </w:r>
      <w:r w:rsidRPr="005264A4">
        <w:rPr>
          <w:noProof/>
        </w:rPr>
        <w:instrText xml:space="preserve"> PAGEREF _Toc155372438 \h </w:instrText>
      </w:r>
      <w:r w:rsidRPr="005264A4">
        <w:rPr>
          <w:noProof/>
        </w:rPr>
      </w:r>
      <w:r w:rsidRPr="005264A4">
        <w:rPr>
          <w:noProof/>
        </w:rPr>
        <w:fldChar w:fldCharType="separate"/>
      </w:r>
      <w:r w:rsidRPr="005264A4">
        <w:rPr>
          <w:noProof/>
        </w:rPr>
        <w:t>359</w:t>
      </w:r>
      <w:r w:rsidRPr="005264A4">
        <w:rPr>
          <w:noProof/>
        </w:rPr>
        <w:fldChar w:fldCharType="end"/>
      </w:r>
    </w:p>
    <w:p w14:paraId="0F17A37D" w14:textId="16F5A4B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_Toc155372439 \h </w:instrText>
      </w:r>
      <w:r w:rsidRPr="005264A4">
        <w:rPr>
          <w:noProof/>
        </w:rPr>
      </w:r>
      <w:r w:rsidRPr="005264A4">
        <w:rPr>
          <w:noProof/>
        </w:rPr>
        <w:fldChar w:fldCharType="separate"/>
      </w:r>
      <w:r w:rsidRPr="005264A4">
        <w:rPr>
          <w:noProof/>
        </w:rPr>
        <w:t>359</w:t>
      </w:r>
      <w:r w:rsidRPr="005264A4">
        <w:rPr>
          <w:noProof/>
        </w:rPr>
        <w:fldChar w:fldCharType="end"/>
      </w:r>
    </w:p>
    <w:p w14:paraId="18E79B40" w14:textId="6F8747F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10.6.2</w:t>
      </w:r>
      <w:r w:rsidRPr="005264A4">
        <w:rPr>
          <w:rFonts w:asciiTheme="minorHAnsi" w:eastAsiaTheme="minorEastAsia" w:hAnsiTheme="minorHAnsi" w:cstheme="minorBidi"/>
          <w:noProof/>
          <w:sz w:val="22"/>
          <w:szCs w:val="22"/>
          <w:lang w:eastAsia="en-GB"/>
        </w:rPr>
        <w:tab/>
      </w:r>
      <w:r w:rsidRPr="005264A4">
        <w:rPr>
          <w:noProof/>
        </w:rPr>
        <w:t>application/vnd.3gpp-prose-pc8+xml</w:t>
      </w:r>
      <w:r w:rsidRPr="005264A4">
        <w:rPr>
          <w:noProof/>
        </w:rPr>
        <w:tab/>
      </w:r>
      <w:r w:rsidRPr="005264A4">
        <w:rPr>
          <w:noProof/>
        </w:rPr>
        <w:fldChar w:fldCharType="begin" w:fldLock="1"/>
      </w:r>
      <w:r w:rsidRPr="005264A4">
        <w:rPr>
          <w:noProof/>
        </w:rPr>
        <w:instrText xml:space="preserve"> PAGEREF _Toc155372440 \h </w:instrText>
      </w:r>
      <w:r w:rsidRPr="005264A4">
        <w:rPr>
          <w:noProof/>
        </w:rPr>
      </w:r>
      <w:r w:rsidRPr="005264A4">
        <w:rPr>
          <w:noProof/>
        </w:rPr>
        <w:fldChar w:fldCharType="separate"/>
      </w:r>
      <w:r w:rsidRPr="005264A4">
        <w:rPr>
          <w:noProof/>
        </w:rPr>
        <w:t>359</w:t>
      </w:r>
      <w:r w:rsidRPr="005264A4">
        <w:rPr>
          <w:noProof/>
        </w:rPr>
        <w:fldChar w:fldCharType="end"/>
      </w:r>
    </w:p>
    <w:p w14:paraId="083B9981" w14:textId="483C8E6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_Toc155372441 \h </w:instrText>
      </w:r>
      <w:r w:rsidRPr="005264A4">
        <w:rPr>
          <w:noProof/>
        </w:rPr>
      </w:r>
      <w:r w:rsidRPr="005264A4">
        <w:rPr>
          <w:noProof/>
        </w:rPr>
        <w:fldChar w:fldCharType="separate"/>
      </w:r>
      <w:r w:rsidRPr="005264A4">
        <w:rPr>
          <w:noProof/>
        </w:rPr>
        <w:t>359</w:t>
      </w:r>
      <w:r w:rsidRPr="005264A4">
        <w:rPr>
          <w:noProof/>
        </w:rPr>
        <w:fldChar w:fldCharType="end"/>
      </w:r>
    </w:p>
    <w:p w14:paraId="717CA6A1" w14:textId="78C86E9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_Toc155372442 \h </w:instrText>
      </w:r>
      <w:r w:rsidRPr="005264A4">
        <w:rPr>
          <w:noProof/>
        </w:rPr>
      </w:r>
      <w:r w:rsidRPr="005264A4">
        <w:rPr>
          <w:noProof/>
        </w:rPr>
        <w:fldChar w:fldCharType="separate"/>
      </w:r>
      <w:r w:rsidRPr="005264A4">
        <w:rPr>
          <w:noProof/>
        </w:rPr>
        <w:t>364</w:t>
      </w:r>
      <w:r w:rsidRPr="005264A4">
        <w:rPr>
          <w:noProof/>
        </w:rPr>
        <w:fldChar w:fldCharType="end"/>
      </w:r>
    </w:p>
    <w:p w14:paraId="5611543D" w14:textId="5C0B3D7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_Toc155372443 \h </w:instrText>
      </w:r>
      <w:r w:rsidRPr="005264A4">
        <w:rPr>
          <w:noProof/>
        </w:rPr>
      </w:r>
      <w:r w:rsidRPr="005264A4">
        <w:rPr>
          <w:noProof/>
        </w:rPr>
        <w:fldChar w:fldCharType="separate"/>
      </w:r>
      <w:r w:rsidRPr="005264A4">
        <w:rPr>
          <w:noProof/>
        </w:rPr>
        <w:t>364</w:t>
      </w:r>
      <w:r w:rsidRPr="005264A4">
        <w:rPr>
          <w:noProof/>
        </w:rPr>
        <w:fldChar w:fldCharType="end"/>
      </w:r>
    </w:p>
    <w:p w14:paraId="71D99BC6" w14:textId="7D79A83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10.6.4.2</w:t>
      </w:r>
      <w:r w:rsidRPr="005264A4">
        <w:rPr>
          <w:rFonts w:asciiTheme="minorHAnsi" w:eastAsiaTheme="minorEastAsia" w:hAnsiTheme="minorHAnsi" w:cstheme="minorBidi"/>
          <w:noProof/>
          <w:sz w:val="22"/>
          <w:szCs w:val="22"/>
          <w:lang w:eastAsia="en-GB"/>
        </w:rPr>
        <w:tab/>
      </w:r>
      <w:r w:rsidRPr="005264A4">
        <w:rPr>
          <w:noProof/>
        </w:rPr>
        <w:t>Semantics of &lt;PROSE_SECURITY_PARAM_REQUEST&gt; element</w:t>
      </w:r>
      <w:r w:rsidRPr="005264A4">
        <w:rPr>
          <w:noProof/>
        </w:rPr>
        <w:tab/>
      </w:r>
      <w:r w:rsidRPr="005264A4">
        <w:rPr>
          <w:noProof/>
        </w:rPr>
        <w:fldChar w:fldCharType="begin" w:fldLock="1"/>
      </w:r>
      <w:r w:rsidRPr="005264A4">
        <w:rPr>
          <w:noProof/>
        </w:rPr>
        <w:instrText xml:space="preserve"> PAGEREF _Toc155372444 \h </w:instrText>
      </w:r>
      <w:r w:rsidRPr="005264A4">
        <w:rPr>
          <w:noProof/>
        </w:rPr>
      </w:r>
      <w:r w:rsidRPr="005264A4">
        <w:rPr>
          <w:noProof/>
        </w:rPr>
        <w:fldChar w:fldCharType="separate"/>
      </w:r>
      <w:r w:rsidRPr="005264A4">
        <w:rPr>
          <w:noProof/>
        </w:rPr>
        <w:t>364</w:t>
      </w:r>
      <w:r w:rsidRPr="005264A4">
        <w:rPr>
          <w:noProof/>
        </w:rPr>
        <w:fldChar w:fldCharType="end"/>
      </w:r>
    </w:p>
    <w:p w14:paraId="4439DF2F" w14:textId="74D1871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10.6.4.3</w:t>
      </w:r>
      <w:r w:rsidRPr="005264A4">
        <w:rPr>
          <w:rFonts w:asciiTheme="minorHAnsi" w:eastAsiaTheme="minorEastAsia" w:hAnsiTheme="minorHAnsi" w:cstheme="minorBidi"/>
          <w:noProof/>
          <w:sz w:val="22"/>
          <w:szCs w:val="22"/>
          <w:lang w:eastAsia="en-GB"/>
        </w:rPr>
        <w:tab/>
      </w:r>
      <w:r w:rsidRPr="005264A4">
        <w:rPr>
          <w:noProof/>
        </w:rPr>
        <w:t>Semantics of &lt;PROSE_SECURITY_PARAM_RESPONSE&gt; element</w:t>
      </w:r>
      <w:r w:rsidRPr="005264A4">
        <w:rPr>
          <w:noProof/>
        </w:rPr>
        <w:tab/>
      </w:r>
      <w:r w:rsidRPr="005264A4">
        <w:rPr>
          <w:noProof/>
        </w:rPr>
        <w:fldChar w:fldCharType="begin" w:fldLock="1"/>
      </w:r>
      <w:r w:rsidRPr="005264A4">
        <w:rPr>
          <w:noProof/>
        </w:rPr>
        <w:instrText xml:space="preserve"> PAGEREF _Toc155372445 \h </w:instrText>
      </w:r>
      <w:r w:rsidRPr="005264A4">
        <w:rPr>
          <w:noProof/>
        </w:rPr>
      </w:r>
      <w:r w:rsidRPr="005264A4">
        <w:rPr>
          <w:noProof/>
        </w:rPr>
        <w:fldChar w:fldCharType="separate"/>
      </w:r>
      <w:r w:rsidRPr="005264A4">
        <w:rPr>
          <w:noProof/>
        </w:rPr>
        <w:t>365</w:t>
      </w:r>
      <w:r w:rsidRPr="005264A4">
        <w:rPr>
          <w:noProof/>
        </w:rPr>
        <w:fldChar w:fldCharType="end"/>
      </w:r>
    </w:p>
    <w:p w14:paraId="7B33E969" w14:textId="1784AC9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10.6.4.4</w:t>
      </w:r>
      <w:r w:rsidRPr="005264A4">
        <w:rPr>
          <w:rFonts w:asciiTheme="minorHAnsi" w:eastAsiaTheme="minorEastAsia" w:hAnsiTheme="minorHAnsi" w:cstheme="minorBidi"/>
          <w:noProof/>
          <w:sz w:val="22"/>
          <w:szCs w:val="22"/>
          <w:lang w:eastAsia="en-GB"/>
        </w:rPr>
        <w:tab/>
      </w:r>
      <w:r w:rsidRPr="005264A4">
        <w:rPr>
          <w:noProof/>
        </w:rPr>
        <w:t>Semantics of &lt;PROSE_PRUK_REQUEST&gt; element</w:t>
      </w:r>
      <w:r w:rsidRPr="005264A4">
        <w:rPr>
          <w:noProof/>
        </w:rPr>
        <w:tab/>
      </w:r>
      <w:r w:rsidRPr="005264A4">
        <w:rPr>
          <w:noProof/>
        </w:rPr>
        <w:fldChar w:fldCharType="begin" w:fldLock="1"/>
      </w:r>
      <w:r w:rsidRPr="005264A4">
        <w:rPr>
          <w:noProof/>
        </w:rPr>
        <w:instrText xml:space="preserve"> PAGEREF _Toc155372446 \h </w:instrText>
      </w:r>
      <w:r w:rsidRPr="005264A4">
        <w:rPr>
          <w:noProof/>
        </w:rPr>
      </w:r>
      <w:r w:rsidRPr="005264A4">
        <w:rPr>
          <w:noProof/>
        </w:rPr>
        <w:fldChar w:fldCharType="separate"/>
      </w:r>
      <w:r w:rsidRPr="005264A4">
        <w:rPr>
          <w:noProof/>
        </w:rPr>
        <w:t>367</w:t>
      </w:r>
      <w:r w:rsidRPr="005264A4">
        <w:rPr>
          <w:noProof/>
        </w:rPr>
        <w:fldChar w:fldCharType="end"/>
      </w:r>
    </w:p>
    <w:p w14:paraId="118E4B19" w14:textId="28E8CD8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10.6.4.5</w:t>
      </w:r>
      <w:r w:rsidRPr="005264A4">
        <w:rPr>
          <w:rFonts w:asciiTheme="minorHAnsi" w:eastAsiaTheme="minorEastAsia" w:hAnsiTheme="minorHAnsi" w:cstheme="minorBidi"/>
          <w:noProof/>
          <w:sz w:val="22"/>
          <w:szCs w:val="22"/>
          <w:lang w:eastAsia="en-GB"/>
        </w:rPr>
        <w:tab/>
      </w:r>
      <w:r w:rsidRPr="005264A4">
        <w:rPr>
          <w:noProof/>
        </w:rPr>
        <w:t>Semantics of &lt;PROSE_PRUK_RESPONSE&gt; element</w:t>
      </w:r>
      <w:r w:rsidRPr="005264A4">
        <w:rPr>
          <w:noProof/>
        </w:rPr>
        <w:tab/>
      </w:r>
      <w:r w:rsidRPr="005264A4">
        <w:rPr>
          <w:noProof/>
        </w:rPr>
        <w:fldChar w:fldCharType="begin" w:fldLock="1"/>
      </w:r>
      <w:r w:rsidRPr="005264A4">
        <w:rPr>
          <w:noProof/>
        </w:rPr>
        <w:instrText xml:space="preserve"> PAGEREF _Toc155372447 \h </w:instrText>
      </w:r>
      <w:r w:rsidRPr="005264A4">
        <w:rPr>
          <w:noProof/>
        </w:rPr>
      </w:r>
      <w:r w:rsidRPr="005264A4">
        <w:rPr>
          <w:noProof/>
        </w:rPr>
        <w:fldChar w:fldCharType="separate"/>
      </w:r>
      <w:r w:rsidRPr="005264A4">
        <w:rPr>
          <w:noProof/>
        </w:rPr>
        <w:t>367</w:t>
      </w:r>
      <w:r w:rsidRPr="005264A4">
        <w:rPr>
          <w:noProof/>
        </w:rPr>
        <w:fldChar w:fldCharType="end"/>
      </w:r>
    </w:p>
    <w:p w14:paraId="1AE3AB91" w14:textId="521C80C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10.6.4.6</w:t>
      </w:r>
      <w:r w:rsidRPr="005264A4">
        <w:rPr>
          <w:rFonts w:asciiTheme="minorHAnsi" w:eastAsiaTheme="minorEastAsia" w:hAnsiTheme="minorHAnsi" w:cstheme="minorBidi"/>
          <w:noProof/>
          <w:sz w:val="22"/>
          <w:szCs w:val="22"/>
          <w:lang w:eastAsia="en-GB"/>
        </w:rPr>
        <w:tab/>
      </w:r>
      <w:r w:rsidRPr="005264A4">
        <w:rPr>
          <w:noProof/>
        </w:rPr>
        <w:t>Semantics of &lt;PROSE_KEY_REQUEST&gt; element</w:t>
      </w:r>
      <w:r w:rsidRPr="005264A4">
        <w:rPr>
          <w:noProof/>
        </w:rPr>
        <w:tab/>
      </w:r>
      <w:r w:rsidRPr="005264A4">
        <w:rPr>
          <w:noProof/>
        </w:rPr>
        <w:fldChar w:fldCharType="begin" w:fldLock="1"/>
      </w:r>
      <w:r w:rsidRPr="005264A4">
        <w:rPr>
          <w:noProof/>
        </w:rPr>
        <w:instrText xml:space="preserve"> PAGEREF _Toc155372448 \h </w:instrText>
      </w:r>
      <w:r w:rsidRPr="005264A4">
        <w:rPr>
          <w:noProof/>
        </w:rPr>
      </w:r>
      <w:r w:rsidRPr="005264A4">
        <w:rPr>
          <w:noProof/>
        </w:rPr>
        <w:fldChar w:fldCharType="separate"/>
      </w:r>
      <w:r w:rsidRPr="005264A4">
        <w:rPr>
          <w:noProof/>
        </w:rPr>
        <w:t>368</w:t>
      </w:r>
      <w:r w:rsidRPr="005264A4">
        <w:rPr>
          <w:noProof/>
        </w:rPr>
        <w:fldChar w:fldCharType="end"/>
      </w:r>
    </w:p>
    <w:p w14:paraId="2B3996F8" w14:textId="34CDBCF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10.6.4.7</w:t>
      </w:r>
      <w:r w:rsidRPr="005264A4">
        <w:rPr>
          <w:rFonts w:asciiTheme="minorHAnsi" w:eastAsiaTheme="minorEastAsia" w:hAnsiTheme="minorHAnsi" w:cstheme="minorBidi"/>
          <w:noProof/>
          <w:sz w:val="22"/>
          <w:szCs w:val="22"/>
          <w:lang w:eastAsia="en-GB"/>
        </w:rPr>
        <w:tab/>
      </w:r>
      <w:r w:rsidRPr="005264A4">
        <w:rPr>
          <w:noProof/>
        </w:rPr>
        <w:t>Semantics of &lt;PROSE_KEY_RESPONSE&gt; element</w:t>
      </w:r>
      <w:r w:rsidRPr="005264A4">
        <w:rPr>
          <w:noProof/>
        </w:rPr>
        <w:tab/>
      </w:r>
      <w:r w:rsidRPr="005264A4">
        <w:rPr>
          <w:noProof/>
        </w:rPr>
        <w:fldChar w:fldCharType="begin" w:fldLock="1"/>
      </w:r>
      <w:r w:rsidRPr="005264A4">
        <w:rPr>
          <w:noProof/>
        </w:rPr>
        <w:instrText xml:space="preserve"> PAGEREF _Toc155372449 \h </w:instrText>
      </w:r>
      <w:r w:rsidRPr="005264A4">
        <w:rPr>
          <w:noProof/>
        </w:rPr>
      </w:r>
      <w:r w:rsidRPr="005264A4">
        <w:rPr>
          <w:noProof/>
        </w:rPr>
        <w:fldChar w:fldCharType="separate"/>
      </w:r>
      <w:r w:rsidRPr="005264A4">
        <w:rPr>
          <w:noProof/>
        </w:rPr>
        <w:t>368</w:t>
      </w:r>
      <w:r w:rsidRPr="005264A4">
        <w:rPr>
          <w:noProof/>
        </w:rPr>
        <w:fldChar w:fldCharType="end"/>
      </w:r>
    </w:p>
    <w:p w14:paraId="5B6171E6" w14:textId="3DEE2275"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10.7</w:t>
      </w:r>
      <w:r w:rsidRPr="005264A4">
        <w:rPr>
          <w:rFonts w:asciiTheme="minorHAnsi" w:eastAsiaTheme="minorEastAsia" w:hAnsiTheme="minorHAnsi" w:cstheme="minorBidi"/>
          <w:noProof/>
          <w:sz w:val="22"/>
          <w:szCs w:val="22"/>
          <w:lang w:eastAsia="en-GB"/>
        </w:rPr>
        <w:tab/>
      </w:r>
      <w:r w:rsidRPr="005264A4">
        <w:rPr>
          <w:noProof/>
        </w:rPr>
        <w:t>Messages transmitted over the PC3</w:t>
      </w:r>
      <w:r w:rsidRPr="005264A4">
        <w:rPr>
          <w:noProof/>
          <w:lang w:eastAsia="zh-CN"/>
        </w:rPr>
        <w:t>a</w:t>
      </w:r>
      <w:r w:rsidRPr="005264A4">
        <w:rPr>
          <w:noProof/>
        </w:rPr>
        <w:t>ch interface</w:t>
      </w:r>
      <w:r w:rsidRPr="005264A4">
        <w:rPr>
          <w:noProof/>
        </w:rPr>
        <w:tab/>
      </w:r>
      <w:r w:rsidRPr="005264A4">
        <w:rPr>
          <w:noProof/>
        </w:rPr>
        <w:fldChar w:fldCharType="begin" w:fldLock="1"/>
      </w:r>
      <w:r w:rsidRPr="005264A4">
        <w:rPr>
          <w:noProof/>
        </w:rPr>
        <w:instrText xml:space="preserve"> PAGEREF _Toc155372450 \h </w:instrText>
      </w:r>
      <w:r w:rsidRPr="005264A4">
        <w:rPr>
          <w:noProof/>
        </w:rPr>
      </w:r>
      <w:r w:rsidRPr="005264A4">
        <w:rPr>
          <w:noProof/>
        </w:rPr>
        <w:fldChar w:fldCharType="separate"/>
      </w:r>
      <w:r w:rsidRPr="005264A4">
        <w:rPr>
          <w:noProof/>
        </w:rPr>
        <w:t>369</w:t>
      </w:r>
      <w:r w:rsidRPr="005264A4">
        <w:rPr>
          <w:noProof/>
        </w:rPr>
        <w:fldChar w:fldCharType="end"/>
      </w:r>
    </w:p>
    <w:p w14:paraId="445B5B2C" w14:textId="6999D80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_Toc155372451 \h </w:instrText>
      </w:r>
      <w:r w:rsidRPr="005264A4">
        <w:rPr>
          <w:noProof/>
        </w:rPr>
      </w:r>
      <w:r w:rsidRPr="005264A4">
        <w:rPr>
          <w:noProof/>
        </w:rPr>
        <w:fldChar w:fldCharType="separate"/>
      </w:r>
      <w:r w:rsidRPr="005264A4">
        <w:rPr>
          <w:noProof/>
        </w:rPr>
        <w:t>369</w:t>
      </w:r>
      <w:r w:rsidRPr="005264A4">
        <w:rPr>
          <w:noProof/>
        </w:rPr>
        <w:fldChar w:fldCharType="end"/>
      </w:r>
    </w:p>
    <w:p w14:paraId="7FC57FEC" w14:textId="09B6276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10.7.2</w:t>
      </w:r>
      <w:r w:rsidRPr="005264A4">
        <w:rPr>
          <w:rFonts w:asciiTheme="minorHAnsi" w:eastAsiaTheme="minorEastAsia" w:hAnsiTheme="minorHAnsi" w:cstheme="minorBidi"/>
          <w:noProof/>
          <w:sz w:val="22"/>
          <w:szCs w:val="22"/>
          <w:lang w:eastAsia="en-GB"/>
        </w:rPr>
        <w:tab/>
      </w:r>
      <w:r w:rsidRPr="005264A4">
        <w:rPr>
          <w:noProof/>
        </w:rPr>
        <w:t>application/vnd.3gpp-prose-pc3ach+xml</w:t>
      </w:r>
      <w:r w:rsidRPr="005264A4">
        <w:rPr>
          <w:noProof/>
        </w:rPr>
        <w:tab/>
      </w:r>
      <w:r w:rsidRPr="005264A4">
        <w:rPr>
          <w:noProof/>
        </w:rPr>
        <w:fldChar w:fldCharType="begin" w:fldLock="1"/>
      </w:r>
      <w:r w:rsidRPr="005264A4">
        <w:rPr>
          <w:noProof/>
        </w:rPr>
        <w:instrText xml:space="preserve"> PAGEREF _Toc155372452 \h </w:instrText>
      </w:r>
      <w:r w:rsidRPr="005264A4">
        <w:rPr>
          <w:noProof/>
        </w:rPr>
      </w:r>
      <w:r w:rsidRPr="005264A4">
        <w:rPr>
          <w:noProof/>
        </w:rPr>
        <w:fldChar w:fldCharType="separate"/>
      </w:r>
      <w:r w:rsidRPr="005264A4">
        <w:rPr>
          <w:noProof/>
        </w:rPr>
        <w:t>369</w:t>
      </w:r>
      <w:r w:rsidRPr="005264A4">
        <w:rPr>
          <w:noProof/>
        </w:rPr>
        <w:fldChar w:fldCharType="end"/>
      </w:r>
    </w:p>
    <w:p w14:paraId="56C971E0" w14:textId="55E2249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_Toc155372453 \h </w:instrText>
      </w:r>
      <w:r w:rsidRPr="005264A4">
        <w:rPr>
          <w:noProof/>
        </w:rPr>
      </w:r>
      <w:r w:rsidRPr="005264A4">
        <w:rPr>
          <w:noProof/>
        </w:rPr>
        <w:fldChar w:fldCharType="separate"/>
      </w:r>
      <w:r w:rsidRPr="005264A4">
        <w:rPr>
          <w:noProof/>
        </w:rPr>
        <w:t>369</w:t>
      </w:r>
      <w:r w:rsidRPr="005264A4">
        <w:rPr>
          <w:noProof/>
        </w:rPr>
        <w:fldChar w:fldCharType="end"/>
      </w:r>
    </w:p>
    <w:p w14:paraId="09228302" w14:textId="7C0269F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_Toc155372454 \h </w:instrText>
      </w:r>
      <w:r w:rsidRPr="005264A4">
        <w:rPr>
          <w:noProof/>
        </w:rPr>
      </w:r>
      <w:r w:rsidRPr="005264A4">
        <w:rPr>
          <w:noProof/>
        </w:rPr>
        <w:fldChar w:fldCharType="separate"/>
      </w:r>
      <w:r w:rsidRPr="005264A4">
        <w:rPr>
          <w:noProof/>
        </w:rPr>
        <w:t>373</w:t>
      </w:r>
      <w:r w:rsidRPr="005264A4">
        <w:rPr>
          <w:noProof/>
        </w:rPr>
        <w:fldChar w:fldCharType="end"/>
      </w:r>
    </w:p>
    <w:p w14:paraId="0C089508" w14:textId="6DD8E4B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_Toc155372455 \h </w:instrText>
      </w:r>
      <w:r w:rsidRPr="005264A4">
        <w:rPr>
          <w:noProof/>
        </w:rPr>
      </w:r>
      <w:r w:rsidRPr="005264A4">
        <w:rPr>
          <w:noProof/>
        </w:rPr>
        <w:fldChar w:fldCharType="separate"/>
      </w:r>
      <w:r w:rsidRPr="005264A4">
        <w:rPr>
          <w:noProof/>
        </w:rPr>
        <w:t>373</w:t>
      </w:r>
      <w:r w:rsidRPr="005264A4">
        <w:rPr>
          <w:noProof/>
        </w:rPr>
        <w:fldChar w:fldCharType="end"/>
      </w:r>
    </w:p>
    <w:p w14:paraId="404A1B50" w14:textId="62E622A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10.7.4.2</w:t>
      </w:r>
      <w:r w:rsidRPr="005264A4">
        <w:rPr>
          <w:rFonts w:asciiTheme="minorHAnsi" w:eastAsiaTheme="minorEastAsia" w:hAnsiTheme="minorHAnsi" w:cstheme="minorBidi"/>
          <w:noProof/>
          <w:sz w:val="22"/>
          <w:szCs w:val="22"/>
          <w:lang w:eastAsia="en-GB"/>
        </w:rPr>
        <w:tab/>
      </w:r>
      <w:r w:rsidRPr="005264A4">
        <w:rPr>
          <w:noProof/>
        </w:rPr>
        <w:t xml:space="preserve">Semantics of </w:t>
      </w:r>
      <w:r w:rsidRPr="005264A4">
        <w:rPr>
          <w:noProof/>
          <w:lang w:val="en-US"/>
        </w:rPr>
        <w:t>&lt;</w:t>
      </w:r>
      <w:r w:rsidRPr="005264A4">
        <w:rPr>
          <w:noProof/>
          <w:lang w:val="en-US" w:eastAsia="zh-CN"/>
        </w:rPr>
        <w:t>PROSE_</w:t>
      </w:r>
      <w:r w:rsidRPr="005264A4">
        <w:rPr>
          <w:noProof/>
          <w:lang w:val="en-US"/>
        </w:rPr>
        <w:t>USAGE_INFORMATION_REPORT_LIST&gt;</w:t>
      </w:r>
      <w:r w:rsidRPr="005264A4">
        <w:rPr>
          <w:noProof/>
        </w:rPr>
        <w:tab/>
      </w:r>
      <w:r w:rsidRPr="005264A4">
        <w:rPr>
          <w:noProof/>
        </w:rPr>
        <w:fldChar w:fldCharType="begin" w:fldLock="1"/>
      </w:r>
      <w:r w:rsidRPr="005264A4">
        <w:rPr>
          <w:noProof/>
        </w:rPr>
        <w:instrText xml:space="preserve"> PAGEREF _Toc155372456 \h </w:instrText>
      </w:r>
      <w:r w:rsidRPr="005264A4">
        <w:rPr>
          <w:noProof/>
        </w:rPr>
      </w:r>
      <w:r w:rsidRPr="005264A4">
        <w:rPr>
          <w:noProof/>
        </w:rPr>
        <w:fldChar w:fldCharType="separate"/>
      </w:r>
      <w:r w:rsidRPr="005264A4">
        <w:rPr>
          <w:noProof/>
        </w:rPr>
        <w:t>373</w:t>
      </w:r>
      <w:r w:rsidRPr="005264A4">
        <w:rPr>
          <w:noProof/>
        </w:rPr>
        <w:fldChar w:fldCharType="end"/>
      </w:r>
    </w:p>
    <w:p w14:paraId="7606A9DF" w14:textId="1C1070A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10.7.4.3</w:t>
      </w:r>
      <w:r w:rsidRPr="005264A4">
        <w:rPr>
          <w:rFonts w:asciiTheme="minorHAnsi" w:eastAsiaTheme="minorEastAsia" w:hAnsiTheme="minorHAnsi" w:cstheme="minorBidi"/>
          <w:noProof/>
          <w:sz w:val="22"/>
          <w:szCs w:val="22"/>
          <w:lang w:eastAsia="en-GB"/>
        </w:rPr>
        <w:tab/>
      </w:r>
      <w:r w:rsidRPr="005264A4">
        <w:rPr>
          <w:noProof/>
        </w:rPr>
        <w:t xml:space="preserve">Semantics of </w:t>
      </w:r>
      <w:r w:rsidRPr="005264A4">
        <w:rPr>
          <w:noProof/>
          <w:lang w:val="en-US"/>
        </w:rPr>
        <w:t>&lt;</w:t>
      </w:r>
      <w:r w:rsidRPr="005264A4">
        <w:rPr>
          <w:noProof/>
          <w:lang w:val="en-US" w:eastAsia="zh-CN"/>
        </w:rPr>
        <w:t>PROSE_</w:t>
      </w:r>
      <w:r w:rsidRPr="005264A4">
        <w:rPr>
          <w:noProof/>
          <w:lang w:val="en-US"/>
        </w:rPr>
        <w:t>USAGE_INFORMATION_REPORT_LIST_RESPONSE&gt;</w:t>
      </w:r>
      <w:r w:rsidRPr="005264A4">
        <w:rPr>
          <w:noProof/>
        </w:rPr>
        <w:tab/>
      </w:r>
      <w:r w:rsidRPr="005264A4">
        <w:rPr>
          <w:noProof/>
        </w:rPr>
        <w:fldChar w:fldCharType="begin" w:fldLock="1"/>
      </w:r>
      <w:r w:rsidRPr="005264A4">
        <w:rPr>
          <w:noProof/>
        </w:rPr>
        <w:instrText xml:space="preserve"> PAGEREF _Toc155372457 \h </w:instrText>
      </w:r>
      <w:r w:rsidRPr="005264A4">
        <w:rPr>
          <w:noProof/>
        </w:rPr>
      </w:r>
      <w:r w:rsidRPr="005264A4">
        <w:rPr>
          <w:noProof/>
        </w:rPr>
        <w:fldChar w:fldCharType="separate"/>
      </w:r>
      <w:r w:rsidRPr="005264A4">
        <w:rPr>
          <w:noProof/>
        </w:rPr>
        <w:t>379</w:t>
      </w:r>
      <w:r w:rsidRPr="005264A4">
        <w:rPr>
          <w:noProof/>
        </w:rPr>
        <w:fldChar w:fldCharType="end"/>
      </w:r>
    </w:p>
    <w:p w14:paraId="78AFB9BB" w14:textId="5FEE193D" w:rsidR="005264A4" w:rsidRPr="005264A4" w:rsidRDefault="005264A4">
      <w:pPr>
        <w:pStyle w:val="TOC1"/>
        <w:rPr>
          <w:rFonts w:asciiTheme="minorHAnsi" w:eastAsiaTheme="minorEastAsia" w:hAnsiTheme="minorHAnsi" w:cstheme="minorBidi"/>
          <w:noProof/>
          <w:szCs w:val="22"/>
          <w:lang w:eastAsia="en-GB"/>
        </w:rPr>
      </w:pPr>
      <w:r w:rsidRPr="005264A4">
        <w:rPr>
          <w:noProof/>
        </w:rPr>
        <w:t>11</w:t>
      </w:r>
      <w:r w:rsidRPr="005264A4">
        <w:rPr>
          <w:rFonts w:asciiTheme="minorHAnsi" w:eastAsiaTheme="minorEastAsia" w:hAnsiTheme="minorHAnsi" w:cstheme="minorBidi"/>
          <w:noProof/>
          <w:szCs w:val="22"/>
          <w:lang w:eastAsia="en-GB"/>
        </w:rPr>
        <w:tab/>
      </w:r>
      <w:r w:rsidRPr="005264A4">
        <w:rPr>
          <w:noProof/>
        </w:rPr>
        <w:t>Information elements coding</w:t>
      </w:r>
      <w:r w:rsidRPr="005264A4">
        <w:rPr>
          <w:noProof/>
        </w:rPr>
        <w:tab/>
      </w:r>
      <w:r w:rsidRPr="005264A4">
        <w:rPr>
          <w:noProof/>
        </w:rPr>
        <w:fldChar w:fldCharType="begin" w:fldLock="1"/>
      </w:r>
      <w:r w:rsidRPr="005264A4">
        <w:rPr>
          <w:noProof/>
        </w:rPr>
        <w:instrText xml:space="preserve"> PAGEREF _Toc155372458 \h </w:instrText>
      </w:r>
      <w:r w:rsidRPr="005264A4">
        <w:rPr>
          <w:noProof/>
        </w:rPr>
      </w:r>
      <w:r w:rsidRPr="005264A4">
        <w:rPr>
          <w:noProof/>
        </w:rPr>
        <w:fldChar w:fldCharType="separate"/>
      </w:r>
      <w:r w:rsidRPr="005264A4">
        <w:rPr>
          <w:noProof/>
        </w:rPr>
        <w:t>379</w:t>
      </w:r>
      <w:r w:rsidRPr="005264A4">
        <w:rPr>
          <w:noProof/>
        </w:rPr>
        <w:fldChar w:fldCharType="end"/>
      </w:r>
    </w:p>
    <w:p w14:paraId="08754687" w14:textId="1782AFB2"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11.1</w:t>
      </w:r>
      <w:r w:rsidRPr="005264A4">
        <w:rPr>
          <w:rFonts w:asciiTheme="minorHAnsi" w:eastAsiaTheme="minorEastAsia" w:hAnsiTheme="minorHAnsi" w:cstheme="minorBidi"/>
          <w:noProof/>
          <w:sz w:val="22"/>
          <w:szCs w:val="22"/>
          <w:lang w:eastAsia="en-GB"/>
        </w:rPr>
        <w:tab/>
      </w:r>
      <w:r w:rsidRPr="005264A4">
        <w:rPr>
          <w:noProof/>
        </w:rPr>
        <w:t>Overview</w:t>
      </w:r>
      <w:r w:rsidRPr="005264A4">
        <w:rPr>
          <w:noProof/>
        </w:rPr>
        <w:tab/>
      </w:r>
      <w:r w:rsidRPr="005264A4">
        <w:rPr>
          <w:noProof/>
        </w:rPr>
        <w:fldChar w:fldCharType="begin" w:fldLock="1"/>
      </w:r>
      <w:r w:rsidRPr="005264A4">
        <w:rPr>
          <w:noProof/>
        </w:rPr>
        <w:instrText xml:space="preserve"> PAGEREF _Toc155372459 \h </w:instrText>
      </w:r>
      <w:r w:rsidRPr="005264A4">
        <w:rPr>
          <w:noProof/>
        </w:rPr>
      </w:r>
      <w:r w:rsidRPr="005264A4">
        <w:rPr>
          <w:noProof/>
        </w:rPr>
        <w:fldChar w:fldCharType="separate"/>
      </w:r>
      <w:r w:rsidRPr="005264A4">
        <w:rPr>
          <w:noProof/>
        </w:rPr>
        <w:t>379</w:t>
      </w:r>
      <w:r w:rsidRPr="005264A4">
        <w:rPr>
          <w:noProof/>
        </w:rPr>
        <w:fldChar w:fldCharType="end"/>
      </w:r>
    </w:p>
    <w:p w14:paraId="161F6BCF" w14:textId="5435A40C"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11.2</w:t>
      </w:r>
      <w:r w:rsidRPr="005264A4">
        <w:rPr>
          <w:rFonts w:asciiTheme="minorHAnsi" w:eastAsiaTheme="minorEastAsia" w:hAnsiTheme="minorHAnsi" w:cstheme="minorBidi"/>
          <w:noProof/>
          <w:sz w:val="22"/>
          <w:szCs w:val="22"/>
          <w:lang w:eastAsia="en-GB"/>
        </w:rPr>
        <w:tab/>
      </w:r>
      <w:r w:rsidRPr="005264A4">
        <w:rPr>
          <w:noProof/>
        </w:rPr>
        <w:t>5G ProSe direct discovery message formats</w:t>
      </w:r>
      <w:r w:rsidRPr="005264A4">
        <w:rPr>
          <w:noProof/>
        </w:rPr>
        <w:tab/>
      </w:r>
      <w:r w:rsidRPr="005264A4">
        <w:rPr>
          <w:noProof/>
        </w:rPr>
        <w:fldChar w:fldCharType="begin" w:fldLock="1"/>
      </w:r>
      <w:r w:rsidRPr="005264A4">
        <w:rPr>
          <w:noProof/>
        </w:rPr>
        <w:instrText xml:space="preserve"> PAGEREF _Toc155372460 \h </w:instrText>
      </w:r>
      <w:r w:rsidRPr="005264A4">
        <w:rPr>
          <w:noProof/>
        </w:rPr>
      </w:r>
      <w:r w:rsidRPr="005264A4">
        <w:rPr>
          <w:noProof/>
        </w:rPr>
        <w:fldChar w:fldCharType="separate"/>
      </w:r>
      <w:r w:rsidRPr="005264A4">
        <w:rPr>
          <w:noProof/>
        </w:rPr>
        <w:t>380</w:t>
      </w:r>
      <w:r w:rsidRPr="005264A4">
        <w:rPr>
          <w:noProof/>
        </w:rPr>
        <w:fldChar w:fldCharType="end"/>
      </w:r>
    </w:p>
    <w:p w14:paraId="4E77919B" w14:textId="3A64D46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w:t>
      </w:r>
      <w:r w:rsidRPr="005264A4">
        <w:rPr>
          <w:rFonts w:asciiTheme="minorHAnsi" w:eastAsiaTheme="minorEastAsia" w:hAnsiTheme="minorHAnsi" w:cstheme="minorBidi"/>
          <w:noProof/>
          <w:sz w:val="22"/>
          <w:szCs w:val="22"/>
          <w:lang w:eastAsia="en-GB"/>
        </w:rPr>
        <w:tab/>
      </w:r>
      <w:r w:rsidRPr="005264A4">
        <w:rPr>
          <w:noProof/>
        </w:rPr>
        <w:t>ProSe direct discovery PC5 message type</w:t>
      </w:r>
      <w:r w:rsidRPr="005264A4">
        <w:rPr>
          <w:noProof/>
        </w:rPr>
        <w:tab/>
      </w:r>
      <w:r w:rsidRPr="005264A4">
        <w:rPr>
          <w:noProof/>
        </w:rPr>
        <w:fldChar w:fldCharType="begin" w:fldLock="1"/>
      </w:r>
      <w:r w:rsidRPr="005264A4">
        <w:rPr>
          <w:noProof/>
        </w:rPr>
        <w:instrText xml:space="preserve"> PAGEREF _Toc155372461 \h </w:instrText>
      </w:r>
      <w:r w:rsidRPr="005264A4">
        <w:rPr>
          <w:noProof/>
        </w:rPr>
      </w:r>
      <w:r w:rsidRPr="005264A4">
        <w:rPr>
          <w:noProof/>
        </w:rPr>
        <w:fldChar w:fldCharType="separate"/>
      </w:r>
      <w:r w:rsidRPr="005264A4">
        <w:rPr>
          <w:noProof/>
        </w:rPr>
        <w:t>380</w:t>
      </w:r>
      <w:r w:rsidRPr="005264A4">
        <w:rPr>
          <w:noProof/>
        </w:rPr>
        <w:fldChar w:fldCharType="end"/>
      </w:r>
    </w:p>
    <w:p w14:paraId="5C19C3FE" w14:textId="66027B1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11.2.2</w:t>
      </w:r>
      <w:r w:rsidRPr="005264A4">
        <w:rPr>
          <w:rFonts w:asciiTheme="minorHAnsi" w:eastAsiaTheme="minorEastAsia" w:hAnsiTheme="minorHAnsi" w:cstheme="minorBidi"/>
          <w:noProof/>
          <w:sz w:val="22"/>
          <w:szCs w:val="22"/>
          <w:lang w:eastAsia="en-GB"/>
        </w:rPr>
        <w:tab/>
      </w:r>
      <w:r w:rsidRPr="005264A4">
        <w:rPr>
          <w:noProof/>
        </w:rPr>
        <w:t>ProSe application code</w:t>
      </w:r>
      <w:r w:rsidRPr="005264A4">
        <w:rPr>
          <w:noProof/>
        </w:rPr>
        <w:tab/>
      </w:r>
      <w:r w:rsidRPr="005264A4">
        <w:rPr>
          <w:noProof/>
        </w:rPr>
        <w:fldChar w:fldCharType="begin" w:fldLock="1"/>
      </w:r>
      <w:r w:rsidRPr="005264A4">
        <w:rPr>
          <w:noProof/>
        </w:rPr>
        <w:instrText xml:space="preserve"> PAGEREF _Toc155372462 \h </w:instrText>
      </w:r>
      <w:r w:rsidRPr="005264A4">
        <w:rPr>
          <w:noProof/>
        </w:rPr>
      </w:r>
      <w:r w:rsidRPr="005264A4">
        <w:rPr>
          <w:noProof/>
        </w:rPr>
        <w:fldChar w:fldCharType="separate"/>
      </w:r>
      <w:r w:rsidRPr="005264A4">
        <w:rPr>
          <w:noProof/>
        </w:rPr>
        <w:t>381</w:t>
      </w:r>
      <w:r w:rsidRPr="005264A4">
        <w:rPr>
          <w:noProof/>
        </w:rPr>
        <w:fldChar w:fldCharType="end"/>
      </w:r>
    </w:p>
    <w:p w14:paraId="6380DB8F" w14:textId="3CCD650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lastRenderedPageBreak/>
        <w:t>11.2.3</w:t>
      </w:r>
      <w:r w:rsidRPr="005264A4">
        <w:rPr>
          <w:rFonts w:asciiTheme="minorHAnsi" w:eastAsiaTheme="minorEastAsia" w:hAnsiTheme="minorHAnsi" w:cstheme="minorBidi"/>
          <w:noProof/>
          <w:sz w:val="22"/>
          <w:szCs w:val="22"/>
          <w:lang w:eastAsia="en-GB"/>
        </w:rPr>
        <w:tab/>
      </w:r>
      <w:r w:rsidRPr="005264A4">
        <w:rPr>
          <w:noProof/>
        </w:rPr>
        <w:t>ProSe restricted code</w:t>
      </w:r>
      <w:r w:rsidRPr="005264A4">
        <w:rPr>
          <w:noProof/>
        </w:rPr>
        <w:tab/>
      </w:r>
      <w:r w:rsidRPr="005264A4">
        <w:rPr>
          <w:noProof/>
        </w:rPr>
        <w:fldChar w:fldCharType="begin" w:fldLock="1"/>
      </w:r>
      <w:r w:rsidRPr="005264A4">
        <w:rPr>
          <w:noProof/>
        </w:rPr>
        <w:instrText xml:space="preserve"> PAGEREF _Toc155372463 \h </w:instrText>
      </w:r>
      <w:r w:rsidRPr="005264A4">
        <w:rPr>
          <w:noProof/>
        </w:rPr>
      </w:r>
      <w:r w:rsidRPr="005264A4">
        <w:rPr>
          <w:noProof/>
        </w:rPr>
        <w:fldChar w:fldCharType="separate"/>
      </w:r>
      <w:r w:rsidRPr="005264A4">
        <w:rPr>
          <w:noProof/>
        </w:rPr>
        <w:t>381</w:t>
      </w:r>
      <w:r w:rsidRPr="005264A4">
        <w:rPr>
          <w:noProof/>
        </w:rPr>
        <w:fldChar w:fldCharType="end"/>
      </w:r>
    </w:p>
    <w:p w14:paraId="6173F98E" w14:textId="598BE0E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11.2.4</w:t>
      </w:r>
      <w:r w:rsidRPr="005264A4">
        <w:rPr>
          <w:rFonts w:asciiTheme="minorHAnsi" w:eastAsiaTheme="minorEastAsia" w:hAnsiTheme="minorHAnsi" w:cstheme="minorBidi"/>
          <w:noProof/>
          <w:sz w:val="22"/>
          <w:szCs w:val="22"/>
          <w:lang w:eastAsia="en-GB"/>
        </w:rPr>
        <w:tab/>
      </w:r>
      <w:r w:rsidRPr="005264A4">
        <w:rPr>
          <w:noProof/>
        </w:rPr>
        <w:t>MIC</w:t>
      </w:r>
      <w:r w:rsidRPr="005264A4">
        <w:rPr>
          <w:noProof/>
        </w:rPr>
        <w:tab/>
      </w:r>
      <w:r w:rsidRPr="005264A4">
        <w:rPr>
          <w:noProof/>
        </w:rPr>
        <w:fldChar w:fldCharType="begin" w:fldLock="1"/>
      </w:r>
      <w:r w:rsidRPr="005264A4">
        <w:rPr>
          <w:noProof/>
        </w:rPr>
        <w:instrText xml:space="preserve"> PAGEREF _Toc155372464 \h </w:instrText>
      </w:r>
      <w:r w:rsidRPr="005264A4">
        <w:rPr>
          <w:noProof/>
        </w:rPr>
      </w:r>
      <w:r w:rsidRPr="005264A4">
        <w:rPr>
          <w:noProof/>
        </w:rPr>
        <w:fldChar w:fldCharType="separate"/>
      </w:r>
      <w:r w:rsidRPr="005264A4">
        <w:rPr>
          <w:noProof/>
        </w:rPr>
        <w:t>381</w:t>
      </w:r>
      <w:r w:rsidRPr="005264A4">
        <w:rPr>
          <w:noProof/>
        </w:rPr>
        <w:fldChar w:fldCharType="end"/>
      </w:r>
    </w:p>
    <w:p w14:paraId="3939990C" w14:textId="743CFFC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11.2.5</w:t>
      </w:r>
      <w:r w:rsidRPr="005264A4">
        <w:rPr>
          <w:rFonts w:asciiTheme="minorHAnsi" w:eastAsiaTheme="minorEastAsia" w:hAnsiTheme="minorHAnsi" w:cstheme="minorBidi"/>
          <w:noProof/>
          <w:sz w:val="22"/>
          <w:szCs w:val="22"/>
          <w:lang w:eastAsia="en-GB"/>
        </w:rPr>
        <w:tab/>
      </w:r>
      <w:r w:rsidRPr="005264A4">
        <w:rPr>
          <w:noProof/>
        </w:rPr>
        <w:t>UTC-based counter</w:t>
      </w:r>
      <w:r w:rsidRPr="005264A4">
        <w:rPr>
          <w:noProof/>
        </w:rPr>
        <w:tab/>
      </w:r>
      <w:r w:rsidRPr="005264A4">
        <w:rPr>
          <w:noProof/>
        </w:rPr>
        <w:fldChar w:fldCharType="begin" w:fldLock="1"/>
      </w:r>
      <w:r w:rsidRPr="005264A4">
        <w:rPr>
          <w:noProof/>
        </w:rPr>
        <w:instrText xml:space="preserve"> PAGEREF _Toc155372465 \h </w:instrText>
      </w:r>
      <w:r w:rsidRPr="005264A4">
        <w:rPr>
          <w:noProof/>
        </w:rPr>
      </w:r>
      <w:r w:rsidRPr="005264A4">
        <w:rPr>
          <w:noProof/>
        </w:rPr>
        <w:fldChar w:fldCharType="separate"/>
      </w:r>
      <w:r w:rsidRPr="005264A4">
        <w:rPr>
          <w:noProof/>
        </w:rPr>
        <w:t>381</w:t>
      </w:r>
      <w:r w:rsidRPr="005264A4">
        <w:rPr>
          <w:noProof/>
        </w:rPr>
        <w:fldChar w:fldCharType="end"/>
      </w:r>
    </w:p>
    <w:p w14:paraId="71B140BE" w14:textId="3AE69A8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11.2.6</w:t>
      </w:r>
      <w:r w:rsidRPr="005264A4">
        <w:rPr>
          <w:rFonts w:asciiTheme="minorHAnsi" w:eastAsiaTheme="minorEastAsia" w:hAnsiTheme="minorHAnsi" w:cstheme="minorBidi"/>
          <w:noProof/>
          <w:sz w:val="22"/>
          <w:szCs w:val="22"/>
          <w:lang w:eastAsia="en-GB"/>
        </w:rPr>
        <w:tab/>
      </w:r>
      <w:r w:rsidRPr="005264A4">
        <w:rPr>
          <w:noProof/>
        </w:rPr>
        <w:t>Application layer group ID</w:t>
      </w:r>
      <w:r w:rsidRPr="005264A4">
        <w:rPr>
          <w:noProof/>
        </w:rPr>
        <w:tab/>
      </w:r>
      <w:r w:rsidRPr="005264A4">
        <w:rPr>
          <w:noProof/>
        </w:rPr>
        <w:fldChar w:fldCharType="begin" w:fldLock="1"/>
      </w:r>
      <w:r w:rsidRPr="005264A4">
        <w:rPr>
          <w:noProof/>
        </w:rPr>
        <w:instrText xml:space="preserve"> PAGEREF _Toc155372466 \h </w:instrText>
      </w:r>
      <w:r w:rsidRPr="005264A4">
        <w:rPr>
          <w:noProof/>
        </w:rPr>
      </w:r>
      <w:r w:rsidRPr="005264A4">
        <w:rPr>
          <w:noProof/>
        </w:rPr>
        <w:fldChar w:fldCharType="separate"/>
      </w:r>
      <w:r w:rsidRPr="005264A4">
        <w:rPr>
          <w:noProof/>
        </w:rPr>
        <w:t>381</w:t>
      </w:r>
      <w:r w:rsidRPr="005264A4">
        <w:rPr>
          <w:noProof/>
        </w:rPr>
        <w:fldChar w:fldCharType="end"/>
      </w:r>
    </w:p>
    <w:p w14:paraId="380D9BA1" w14:textId="6167FB7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11.2.7</w:t>
      </w:r>
      <w:r w:rsidRPr="005264A4">
        <w:rPr>
          <w:rFonts w:asciiTheme="minorHAnsi" w:eastAsiaTheme="minorEastAsia" w:hAnsiTheme="minorHAnsi" w:cstheme="minorBidi"/>
          <w:noProof/>
          <w:sz w:val="22"/>
          <w:szCs w:val="22"/>
          <w:lang w:eastAsia="en-GB"/>
        </w:rPr>
        <w:tab/>
      </w:r>
      <w:r w:rsidRPr="005264A4">
        <w:rPr>
          <w:noProof/>
        </w:rPr>
        <w:t>User info ID</w:t>
      </w:r>
      <w:r w:rsidRPr="005264A4">
        <w:rPr>
          <w:noProof/>
        </w:rPr>
        <w:tab/>
      </w:r>
      <w:r w:rsidRPr="005264A4">
        <w:rPr>
          <w:noProof/>
        </w:rPr>
        <w:fldChar w:fldCharType="begin" w:fldLock="1"/>
      </w:r>
      <w:r w:rsidRPr="005264A4">
        <w:rPr>
          <w:noProof/>
        </w:rPr>
        <w:instrText xml:space="preserve"> PAGEREF _Toc155372467 \h </w:instrText>
      </w:r>
      <w:r w:rsidRPr="005264A4">
        <w:rPr>
          <w:noProof/>
        </w:rPr>
      </w:r>
      <w:r w:rsidRPr="005264A4">
        <w:rPr>
          <w:noProof/>
        </w:rPr>
        <w:fldChar w:fldCharType="separate"/>
      </w:r>
      <w:r w:rsidRPr="005264A4">
        <w:rPr>
          <w:noProof/>
        </w:rPr>
        <w:t>382</w:t>
      </w:r>
      <w:r w:rsidRPr="005264A4">
        <w:rPr>
          <w:noProof/>
        </w:rPr>
        <w:fldChar w:fldCharType="end"/>
      </w:r>
    </w:p>
    <w:p w14:paraId="7D184AD3" w14:textId="32CD506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8</w:t>
      </w:r>
      <w:r w:rsidRPr="005264A4">
        <w:rPr>
          <w:rFonts w:asciiTheme="minorHAnsi" w:eastAsiaTheme="minorEastAsia" w:hAnsiTheme="minorHAnsi" w:cstheme="minorBidi"/>
          <w:noProof/>
          <w:sz w:val="22"/>
          <w:szCs w:val="22"/>
          <w:lang w:eastAsia="en-GB"/>
        </w:rPr>
        <w:tab/>
      </w:r>
      <w:r w:rsidRPr="005264A4">
        <w:rPr>
          <w:noProof/>
          <w:lang w:eastAsia="zh-CN"/>
        </w:rPr>
        <w:t>Relay service code</w:t>
      </w:r>
      <w:r w:rsidRPr="005264A4">
        <w:rPr>
          <w:noProof/>
        </w:rPr>
        <w:tab/>
      </w:r>
      <w:r w:rsidRPr="005264A4">
        <w:rPr>
          <w:noProof/>
        </w:rPr>
        <w:fldChar w:fldCharType="begin" w:fldLock="1"/>
      </w:r>
      <w:r w:rsidRPr="005264A4">
        <w:rPr>
          <w:noProof/>
        </w:rPr>
        <w:instrText xml:space="preserve"> PAGEREF _Toc155372468 \h </w:instrText>
      </w:r>
      <w:r w:rsidRPr="005264A4">
        <w:rPr>
          <w:noProof/>
        </w:rPr>
      </w:r>
      <w:r w:rsidRPr="005264A4">
        <w:rPr>
          <w:noProof/>
        </w:rPr>
        <w:fldChar w:fldCharType="separate"/>
      </w:r>
      <w:r w:rsidRPr="005264A4">
        <w:rPr>
          <w:noProof/>
        </w:rPr>
        <w:t>382</w:t>
      </w:r>
      <w:r w:rsidRPr="005264A4">
        <w:rPr>
          <w:noProof/>
        </w:rPr>
        <w:fldChar w:fldCharType="end"/>
      </w:r>
    </w:p>
    <w:p w14:paraId="27FB6A9A" w14:textId="27BE832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lang w:eastAsia="zh-CN"/>
        </w:rPr>
        <w:t>Status indicator</w:t>
      </w:r>
      <w:r w:rsidRPr="005264A4">
        <w:rPr>
          <w:noProof/>
        </w:rPr>
        <w:tab/>
      </w:r>
      <w:r w:rsidRPr="005264A4">
        <w:rPr>
          <w:noProof/>
        </w:rPr>
        <w:fldChar w:fldCharType="begin" w:fldLock="1"/>
      </w:r>
      <w:r w:rsidRPr="005264A4">
        <w:rPr>
          <w:noProof/>
        </w:rPr>
        <w:instrText xml:space="preserve"> PAGEREF _Toc155372469 \h </w:instrText>
      </w:r>
      <w:r w:rsidRPr="005264A4">
        <w:rPr>
          <w:noProof/>
        </w:rPr>
      </w:r>
      <w:r w:rsidRPr="005264A4">
        <w:rPr>
          <w:noProof/>
        </w:rPr>
        <w:fldChar w:fldCharType="separate"/>
      </w:r>
      <w:r w:rsidRPr="005264A4">
        <w:rPr>
          <w:noProof/>
        </w:rPr>
        <w:t>382</w:t>
      </w:r>
      <w:r w:rsidRPr="005264A4">
        <w:rPr>
          <w:noProof/>
        </w:rPr>
        <w:fldChar w:fldCharType="end"/>
      </w:r>
    </w:p>
    <w:p w14:paraId="733569CA" w14:textId="15AC59D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10</w:t>
      </w:r>
      <w:r w:rsidRPr="005264A4">
        <w:rPr>
          <w:rFonts w:asciiTheme="minorHAnsi" w:eastAsiaTheme="minorEastAsia" w:hAnsiTheme="minorHAnsi" w:cstheme="minorBidi"/>
          <w:noProof/>
          <w:sz w:val="22"/>
          <w:szCs w:val="22"/>
          <w:lang w:eastAsia="en-GB"/>
        </w:rPr>
        <w:tab/>
      </w:r>
      <w:r w:rsidRPr="005264A4">
        <w:rPr>
          <w:noProof/>
          <w:lang w:eastAsia="zh-CN"/>
        </w:rPr>
        <w:t>TAI</w:t>
      </w:r>
      <w:r w:rsidRPr="005264A4">
        <w:rPr>
          <w:noProof/>
        </w:rPr>
        <w:tab/>
      </w:r>
      <w:r w:rsidRPr="005264A4">
        <w:rPr>
          <w:noProof/>
        </w:rPr>
        <w:fldChar w:fldCharType="begin" w:fldLock="1"/>
      </w:r>
      <w:r w:rsidRPr="005264A4">
        <w:rPr>
          <w:noProof/>
        </w:rPr>
        <w:instrText xml:space="preserve"> PAGEREF _Toc155372470 \h </w:instrText>
      </w:r>
      <w:r w:rsidRPr="005264A4">
        <w:rPr>
          <w:noProof/>
        </w:rPr>
      </w:r>
      <w:r w:rsidRPr="005264A4">
        <w:rPr>
          <w:noProof/>
        </w:rPr>
        <w:fldChar w:fldCharType="separate"/>
      </w:r>
      <w:r w:rsidRPr="005264A4">
        <w:rPr>
          <w:noProof/>
        </w:rPr>
        <w:t>383</w:t>
      </w:r>
      <w:r w:rsidRPr="005264A4">
        <w:rPr>
          <w:noProof/>
        </w:rPr>
        <w:fldChar w:fldCharType="end"/>
      </w:r>
    </w:p>
    <w:p w14:paraId="63284E09" w14:textId="3D8A676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w:t>
      </w:r>
      <w:r w:rsidRPr="005264A4">
        <w:rPr>
          <w:noProof/>
          <w:lang w:eastAsia="zh-CN"/>
        </w:rPr>
        <w:t>1</w:t>
      </w:r>
      <w:r w:rsidRPr="005264A4">
        <w:rPr>
          <w:noProof/>
        </w:rPr>
        <w:t>.2.</w:t>
      </w:r>
      <w:r w:rsidRPr="005264A4">
        <w:rPr>
          <w:noProof/>
          <w:lang w:eastAsia="zh-CN"/>
        </w:rPr>
        <w:t>11</w:t>
      </w:r>
      <w:r w:rsidRPr="005264A4">
        <w:rPr>
          <w:rFonts w:asciiTheme="minorHAnsi" w:eastAsiaTheme="minorEastAsia" w:hAnsiTheme="minorHAnsi" w:cstheme="minorBidi"/>
          <w:noProof/>
          <w:sz w:val="22"/>
          <w:szCs w:val="22"/>
          <w:lang w:eastAsia="en-GB"/>
        </w:rPr>
        <w:tab/>
      </w:r>
      <w:r w:rsidRPr="005264A4">
        <w:rPr>
          <w:noProof/>
        </w:rPr>
        <w:t>UTC-based counter LSB</w:t>
      </w:r>
      <w:r w:rsidRPr="005264A4">
        <w:rPr>
          <w:noProof/>
        </w:rPr>
        <w:tab/>
      </w:r>
      <w:r w:rsidRPr="005264A4">
        <w:rPr>
          <w:noProof/>
        </w:rPr>
        <w:fldChar w:fldCharType="begin" w:fldLock="1"/>
      </w:r>
      <w:r w:rsidRPr="005264A4">
        <w:rPr>
          <w:noProof/>
        </w:rPr>
        <w:instrText xml:space="preserve"> PAGEREF _Toc155372471 \h </w:instrText>
      </w:r>
      <w:r w:rsidRPr="005264A4">
        <w:rPr>
          <w:noProof/>
        </w:rPr>
      </w:r>
      <w:r w:rsidRPr="005264A4">
        <w:rPr>
          <w:noProof/>
        </w:rPr>
        <w:fldChar w:fldCharType="separate"/>
      </w:r>
      <w:r w:rsidRPr="005264A4">
        <w:rPr>
          <w:noProof/>
        </w:rPr>
        <w:t>383</w:t>
      </w:r>
      <w:r w:rsidRPr="005264A4">
        <w:rPr>
          <w:noProof/>
        </w:rPr>
        <w:fldChar w:fldCharType="end"/>
      </w:r>
    </w:p>
    <w:p w14:paraId="1C469F97" w14:textId="0BEB81C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11.2.12</w:t>
      </w:r>
      <w:r w:rsidRPr="005264A4">
        <w:rPr>
          <w:rFonts w:asciiTheme="minorHAnsi" w:eastAsiaTheme="minorEastAsia" w:hAnsiTheme="minorHAnsi" w:cstheme="minorBidi"/>
          <w:noProof/>
          <w:sz w:val="22"/>
          <w:szCs w:val="22"/>
          <w:lang w:eastAsia="en-GB"/>
        </w:rPr>
        <w:tab/>
      </w:r>
      <w:r w:rsidRPr="005264A4">
        <w:rPr>
          <w:noProof/>
        </w:rPr>
        <w:t>NCGI</w:t>
      </w:r>
      <w:r w:rsidRPr="005264A4">
        <w:rPr>
          <w:noProof/>
        </w:rPr>
        <w:tab/>
      </w:r>
      <w:r w:rsidRPr="005264A4">
        <w:rPr>
          <w:noProof/>
        </w:rPr>
        <w:fldChar w:fldCharType="begin" w:fldLock="1"/>
      </w:r>
      <w:r w:rsidRPr="005264A4">
        <w:rPr>
          <w:noProof/>
        </w:rPr>
        <w:instrText xml:space="preserve"> PAGEREF _Toc155372472 \h </w:instrText>
      </w:r>
      <w:r w:rsidRPr="005264A4">
        <w:rPr>
          <w:noProof/>
        </w:rPr>
      </w:r>
      <w:r w:rsidRPr="005264A4">
        <w:rPr>
          <w:noProof/>
        </w:rPr>
        <w:fldChar w:fldCharType="separate"/>
      </w:r>
      <w:r w:rsidRPr="005264A4">
        <w:rPr>
          <w:noProof/>
        </w:rPr>
        <w:t>383</w:t>
      </w:r>
      <w:r w:rsidRPr="005264A4">
        <w:rPr>
          <w:noProof/>
        </w:rPr>
        <w:fldChar w:fldCharType="end"/>
      </w:r>
    </w:p>
    <w:p w14:paraId="5C65220B" w14:textId="7057BB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11.2.13</w:t>
      </w:r>
      <w:r w:rsidRPr="005264A4">
        <w:rPr>
          <w:rFonts w:asciiTheme="minorHAnsi" w:eastAsiaTheme="minorEastAsia" w:hAnsiTheme="minorHAnsi" w:cstheme="minorBidi"/>
          <w:noProof/>
          <w:sz w:val="22"/>
          <w:szCs w:val="22"/>
          <w:lang w:eastAsia="en-GB"/>
        </w:rPr>
        <w:tab/>
      </w:r>
      <w:r w:rsidRPr="005264A4">
        <w:rPr>
          <w:noProof/>
        </w:rPr>
        <w:t>Metadata</w:t>
      </w:r>
      <w:r w:rsidRPr="005264A4">
        <w:rPr>
          <w:noProof/>
        </w:rPr>
        <w:tab/>
      </w:r>
      <w:r w:rsidRPr="005264A4">
        <w:rPr>
          <w:noProof/>
        </w:rPr>
        <w:fldChar w:fldCharType="begin" w:fldLock="1"/>
      </w:r>
      <w:r w:rsidRPr="005264A4">
        <w:rPr>
          <w:noProof/>
        </w:rPr>
        <w:instrText xml:space="preserve"> PAGEREF _Toc155372473 \h </w:instrText>
      </w:r>
      <w:r w:rsidRPr="005264A4">
        <w:rPr>
          <w:noProof/>
        </w:rPr>
      </w:r>
      <w:r w:rsidRPr="005264A4">
        <w:rPr>
          <w:noProof/>
        </w:rPr>
        <w:fldChar w:fldCharType="separate"/>
      </w:r>
      <w:r w:rsidRPr="005264A4">
        <w:rPr>
          <w:noProof/>
        </w:rPr>
        <w:t>384</w:t>
      </w:r>
      <w:r w:rsidRPr="005264A4">
        <w:rPr>
          <w:noProof/>
        </w:rPr>
        <w:fldChar w:fldCharType="end"/>
      </w:r>
    </w:p>
    <w:p w14:paraId="2ED7F70F" w14:textId="36E1E3B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11.2.14</w:t>
      </w:r>
      <w:r w:rsidRPr="005264A4">
        <w:rPr>
          <w:rFonts w:asciiTheme="minorHAnsi" w:eastAsiaTheme="minorEastAsia" w:hAnsiTheme="minorHAnsi" w:cstheme="minorBidi"/>
          <w:noProof/>
          <w:sz w:val="22"/>
          <w:szCs w:val="22"/>
          <w:lang w:eastAsia="en-GB"/>
        </w:rPr>
        <w:tab/>
      </w:r>
      <w:r w:rsidRPr="005264A4">
        <w:rPr>
          <w:noProof/>
        </w:rPr>
        <w:t>RRC container</w:t>
      </w:r>
      <w:r w:rsidRPr="005264A4">
        <w:rPr>
          <w:noProof/>
        </w:rPr>
        <w:tab/>
      </w:r>
      <w:r w:rsidRPr="005264A4">
        <w:rPr>
          <w:noProof/>
        </w:rPr>
        <w:fldChar w:fldCharType="begin" w:fldLock="1"/>
      </w:r>
      <w:r w:rsidRPr="005264A4">
        <w:rPr>
          <w:noProof/>
        </w:rPr>
        <w:instrText xml:space="preserve"> PAGEREF _Toc155372474 \h </w:instrText>
      </w:r>
      <w:r w:rsidRPr="005264A4">
        <w:rPr>
          <w:noProof/>
        </w:rPr>
      </w:r>
      <w:r w:rsidRPr="005264A4">
        <w:rPr>
          <w:noProof/>
        </w:rPr>
        <w:fldChar w:fldCharType="separate"/>
      </w:r>
      <w:r w:rsidRPr="005264A4">
        <w:rPr>
          <w:noProof/>
        </w:rPr>
        <w:t>385</w:t>
      </w:r>
      <w:r w:rsidRPr="005264A4">
        <w:rPr>
          <w:noProof/>
        </w:rPr>
        <w:fldChar w:fldCharType="end"/>
      </w:r>
    </w:p>
    <w:p w14:paraId="2E2DC5FA" w14:textId="505D8C25"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11.2.15</w:t>
      </w:r>
      <w:r w:rsidRPr="005264A4">
        <w:rPr>
          <w:rFonts w:asciiTheme="minorHAnsi" w:eastAsiaTheme="minorEastAsia" w:hAnsiTheme="minorHAnsi" w:cstheme="minorBidi"/>
          <w:noProof/>
          <w:sz w:val="22"/>
          <w:szCs w:val="22"/>
          <w:lang w:eastAsia="en-GB"/>
        </w:rPr>
        <w:tab/>
      </w:r>
      <w:r w:rsidRPr="005264A4">
        <w:rPr>
          <w:noProof/>
        </w:rPr>
        <w:t>Application layer ID</w:t>
      </w:r>
      <w:r w:rsidRPr="005264A4">
        <w:rPr>
          <w:noProof/>
        </w:rPr>
        <w:tab/>
      </w:r>
      <w:r w:rsidRPr="005264A4">
        <w:rPr>
          <w:noProof/>
        </w:rPr>
        <w:fldChar w:fldCharType="begin" w:fldLock="1"/>
      </w:r>
      <w:r w:rsidRPr="005264A4">
        <w:rPr>
          <w:noProof/>
        </w:rPr>
        <w:instrText xml:space="preserve"> PAGEREF _Toc155372475 \h </w:instrText>
      </w:r>
      <w:r w:rsidRPr="005264A4">
        <w:rPr>
          <w:noProof/>
        </w:rPr>
      </w:r>
      <w:r w:rsidRPr="005264A4">
        <w:rPr>
          <w:noProof/>
        </w:rPr>
        <w:fldChar w:fldCharType="separate"/>
      </w:r>
      <w:r w:rsidRPr="005264A4">
        <w:rPr>
          <w:noProof/>
        </w:rPr>
        <w:t>385</w:t>
      </w:r>
      <w:r w:rsidRPr="005264A4">
        <w:rPr>
          <w:noProof/>
        </w:rPr>
        <w:fldChar w:fldCharType="end"/>
      </w:r>
    </w:p>
    <w:p w14:paraId="2D10E542" w14:textId="393C308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11.2.16</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_Toc155372476 \h </w:instrText>
      </w:r>
      <w:r w:rsidRPr="005264A4">
        <w:rPr>
          <w:noProof/>
        </w:rPr>
      </w:r>
      <w:r w:rsidRPr="005264A4">
        <w:rPr>
          <w:noProof/>
        </w:rPr>
        <w:fldChar w:fldCharType="separate"/>
      </w:r>
      <w:r w:rsidRPr="005264A4">
        <w:rPr>
          <w:noProof/>
        </w:rPr>
        <w:t>385</w:t>
      </w:r>
      <w:r w:rsidRPr="005264A4">
        <w:rPr>
          <w:noProof/>
        </w:rPr>
        <w:fldChar w:fldCharType="end"/>
      </w:r>
    </w:p>
    <w:p w14:paraId="7C37DBDB" w14:textId="516C49A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17</w:t>
      </w:r>
      <w:r w:rsidRPr="005264A4">
        <w:rPr>
          <w:rFonts w:asciiTheme="minorHAnsi" w:eastAsiaTheme="minorEastAsia" w:hAnsiTheme="minorHAnsi" w:cstheme="minorBidi"/>
          <w:noProof/>
          <w:sz w:val="22"/>
          <w:szCs w:val="22"/>
          <w:lang w:eastAsia="en-GB"/>
        </w:rPr>
        <w:tab/>
      </w:r>
      <w:r w:rsidRPr="005264A4">
        <w:rPr>
          <w:noProof/>
          <w:lang w:eastAsia="zh-CN"/>
        </w:rPr>
        <w:t>Direct discovery set</w:t>
      </w:r>
      <w:r w:rsidRPr="005264A4">
        <w:rPr>
          <w:noProof/>
        </w:rPr>
        <w:tab/>
      </w:r>
      <w:r w:rsidRPr="005264A4">
        <w:rPr>
          <w:noProof/>
        </w:rPr>
        <w:fldChar w:fldCharType="begin" w:fldLock="1"/>
      </w:r>
      <w:r w:rsidRPr="005264A4">
        <w:rPr>
          <w:noProof/>
        </w:rPr>
        <w:instrText xml:space="preserve"> PAGEREF _Toc155372477 \h </w:instrText>
      </w:r>
      <w:r w:rsidRPr="005264A4">
        <w:rPr>
          <w:noProof/>
        </w:rPr>
      </w:r>
      <w:r w:rsidRPr="005264A4">
        <w:rPr>
          <w:noProof/>
        </w:rPr>
        <w:fldChar w:fldCharType="separate"/>
      </w:r>
      <w:r w:rsidRPr="005264A4">
        <w:rPr>
          <w:noProof/>
        </w:rPr>
        <w:t>385</w:t>
      </w:r>
      <w:r w:rsidRPr="005264A4">
        <w:rPr>
          <w:noProof/>
        </w:rPr>
        <w:fldChar w:fldCharType="end"/>
      </w:r>
    </w:p>
    <w:p w14:paraId="05FA5A52" w14:textId="3564D80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18</w:t>
      </w:r>
      <w:r w:rsidRPr="005264A4">
        <w:rPr>
          <w:rFonts w:asciiTheme="minorHAnsi" w:eastAsiaTheme="minorEastAsia" w:hAnsiTheme="minorHAnsi" w:cstheme="minorBidi"/>
          <w:noProof/>
          <w:sz w:val="22"/>
          <w:szCs w:val="22"/>
          <w:lang w:eastAsia="en-GB"/>
        </w:rPr>
        <w:tab/>
      </w:r>
      <w:r w:rsidRPr="005264A4">
        <w:rPr>
          <w:noProof/>
          <w:lang w:eastAsia="zh-CN"/>
        </w:rPr>
        <w:t>List of direct discovery sets</w:t>
      </w:r>
      <w:r w:rsidRPr="005264A4">
        <w:rPr>
          <w:noProof/>
        </w:rPr>
        <w:tab/>
      </w:r>
      <w:r w:rsidRPr="005264A4">
        <w:rPr>
          <w:noProof/>
        </w:rPr>
        <w:fldChar w:fldCharType="begin" w:fldLock="1"/>
      </w:r>
      <w:r w:rsidRPr="005264A4">
        <w:rPr>
          <w:noProof/>
        </w:rPr>
        <w:instrText xml:space="preserve"> PAGEREF _Toc155372478 \h </w:instrText>
      </w:r>
      <w:r w:rsidRPr="005264A4">
        <w:rPr>
          <w:noProof/>
        </w:rPr>
      </w:r>
      <w:r w:rsidRPr="005264A4">
        <w:rPr>
          <w:noProof/>
        </w:rPr>
        <w:fldChar w:fldCharType="separate"/>
      </w:r>
      <w:r w:rsidRPr="005264A4">
        <w:rPr>
          <w:noProof/>
        </w:rPr>
        <w:t>386</w:t>
      </w:r>
      <w:r w:rsidRPr="005264A4">
        <w:rPr>
          <w:noProof/>
        </w:rPr>
        <w:fldChar w:fldCharType="end"/>
      </w:r>
    </w:p>
    <w:p w14:paraId="7067B5B5" w14:textId="62DA7D00"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11.3</w:t>
      </w:r>
      <w:r w:rsidRPr="005264A4">
        <w:rPr>
          <w:rFonts w:asciiTheme="minorHAnsi" w:eastAsiaTheme="minorEastAsia" w:hAnsiTheme="minorHAnsi" w:cstheme="minorBidi"/>
          <w:noProof/>
          <w:sz w:val="22"/>
          <w:szCs w:val="22"/>
          <w:lang w:eastAsia="en-GB"/>
        </w:rPr>
        <w:tab/>
      </w:r>
      <w:r w:rsidRPr="005264A4">
        <w:rPr>
          <w:noProof/>
        </w:rPr>
        <w:t>PC5 signalling message formats</w:t>
      </w:r>
      <w:r w:rsidRPr="005264A4">
        <w:rPr>
          <w:noProof/>
        </w:rPr>
        <w:tab/>
      </w:r>
      <w:r w:rsidRPr="005264A4">
        <w:rPr>
          <w:noProof/>
        </w:rPr>
        <w:fldChar w:fldCharType="begin" w:fldLock="1"/>
      </w:r>
      <w:r w:rsidRPr="005264A4">
        <w:rPr>
          <w:noProof/>
        </w:rPr>
        <w:instrText xml:space="preserve"> PAGEREF _Toc155372479 \h </w:instrText>
      </w:r>
      <w:r w:rsidRPr="005264A4">
        <w:rPr>
          <w:noProof/>
        </w:rPr>
      </w:r>
      <w:r w:rsidRPr="005264A4">
        <w:rPr>
          <w:noProof/>
        </w:rPr>
        <w:fldChar w:fldCharType="separate"/>
      </w:r>
      <w:r w:rsidRPr="005264A4">
        <w:rPr>
          <w:noProof/>
        </w:rPr>
        <w:t>387</w:t>
      </w:r>
      <w:r w:rsidRPr="005264A4">
        <w:rPr>
          <w:noProof/>
        </w:rPr>
        <w:fldChar w:fldCharType="end"/>
      </w:r>
    </w:p>
    <w:p w14:paraId="55B2CA40" w14:textId="4F695D7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w:t>
      </w:r>
      <w:r w:rsidRPr="005264A4">
        <w:rPr>
          <w:rFonts w:asciiTheme="minorHAnsi" w:eastAsiaTheme="minorEastAsia" w:hAnsiTheme="minorHAnsi" w:cstheme="minorBidi"/>
          <w:noProof/>
          <w:sz w:val="22"/>
          <w:szCs w:val="22"/>
          <w:lang w:eastAsia="en-GB"/>
        </w:rPr>
        <w:tab/>
      </w:r>
      <w:r w:rsidRPr="005264A4">
        <w:rPr>
          <w:noProof/>
        </w:rPr>
        <w:t>ProSe PC5 signalling message type</w:t>
      </w:r>
      <w:r w:rsidRPr="005264A4">
        <w:rPr>
          <w:noProof/>
        </w:rPr>
        <w:tab/>
      </w:r>
      <w:r w:rsidRPr="005264A4">
        <w:rPr>
          <w:noProof/>
        </w:rPr>
        <w:fldChar w:fldCharType="begin" w:fldLock="1"/>
      </w:r>
      <w:r w:rsidRPr="005264A4">
        <w:rPr>
          <w:noProof/>
        </w:rPr>
        <w:instrText xml:space="preserve"> PAGEREF _Toc155372480 \h </w:instrText>
      </w:r>
      <w:r w:rsidRPr="005264A4">
        <w:rPr>
          <w:noProof/>
        </w:rPr>
      </w:r>
      <w:r w:rsidRPr="005264A4">
        <w:rPr>
          <w:noProof/>
        </w:rPr>
        <w:fldChar w:fldCharType="separate"/>
      </w:r>
      <w:r w:rsidRPr="005264A4">
        <w:rPr>
          <w:noProof/>
        </w:rPr>
        <w:t>387</w:t>
      </w:r>
      <w:r w:rsidRPr="005264A4">
        <w:rPr>
          <w:noProof/>
        </w:rPr>
        <w:fldChar w:fldCharType="end"/>
      </w:r>
    </w:p>
    <w:p w14:paraId="4705EFDD" w14:textId="41B4F59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w:t>
      </w:r>
      <w:r w:rsidRPr="005264A4">
        <w:rPr>
          <w:rFonts w:asciiTheme="minorHAnsi" w:eastAsiaTheme="minorEastAsia" w:hAnsiTheme="minorHAnsi" w:cstheme="minorBidi"/>
          <w:noProof/>
          <w:sz w:val="22"/>
          <w:szCs w:val="22"/>
          <w:lang w:eastAsia="en-GB"/>
        </w:rPr>
        <w:tab/>
      </w:r>
      <w:r w:rsidRPr="005264A4">
        <w:rPr>
          <w:noProof/>
        </w:rPr>
        <w:t>Sequence number</w:t>
      </w:r>
      <w:r w:rsidRPr="005264A4">
        <w:rPr>
          <w:noProof/>
        </w:rPr>
        <w:tab/>
      </w:r>
      <w:r w:rsidRPr="005264A4">
        <w:rPr>
          <w:noProof/>
        </w:rPr>
        <w:fldChar w:fldCharType="begin" w:fldLock="1"/>
      </w:r>
      <w:r w:rsidRPr="005264A4">
        <w:rPr>
          <w:noProof/>
        </w:rPr>
        <w:instrText xml:space="preserve"> PAGEREF _Toc155372481 \h </w:instrText>
      </w:r>
      <w:r w:rsidRPr="005264A4">
        <w:rPr>
          <w:noProof/>
        </w:rPr>
      </w:r>
      <w:r w:rsidRPr="005264A4">
        <w:rPr>
          <w:noProof/>
        </w:rPr>
        <w:fldChar w:fldCharType="separate"/>
      </w:r>
      <w:r w:rsidRPr="005264A4">
        <w:rPr>
          <w:noProof/>
        </w:rPr>
        <w:t>388</w:t>
      </w:r>
      <w:r w:rsidRPr="005264A4">
        <w:rPr>
          <w:noProof/>
        </w:rPr>
        <w:fldChar w:fldCharType="end"/>
      </w:r>
    </w:p>
    <w:p w14:paraId="49CFB95E" w14:textId="74086AF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w:t>
      </w:r>
      <w:r w:rsidRPr="005264A4">
        <w:rPr>
          <w:rFonts w:asciiTheme="minorHAnsi" w:eastAsiaTheme="minorEastAsia" w:hAnsiTheme="minorHAnsi" w:cstheme="minorBidi"/>
          <w:noProof/>
          <w:sz w:val="22"/>
          <w:szCs w:val="22"/>
          <w:lang w:eastAsia="en-GB"/>
        </w:rPr>
        <w:tab/>
      </w:r>
      <w:r w:rsidRPr="005264A4">
        <w:rPr>
          <w:noProof/>
        </w:rPr>
        <w:t>ProSe identifier</w:t>
      </w:r>
      <w:r w:rsidRPr="005264A4">
        <w:rPr>
          <w:noProof/>
        </w:rPr>
        <w:tab/>
      </w:r>
      <w:r w:rsidRPr="005264A4">
        <w:rPr>
          <w:noProof/>
        </w:rPr>
        <w:fldChar w:fldCharType="begin" w:fldLock="1"/>
      </w:r>
      <w:r w:rsidRPr="005264A4">
        <w:rPr>
          <w:noProof/>
        </w:rPr>
        <w:instrText xml:space="preserve"> PAGEREF _Toc155372482 \h </w:instrText>
      </w:r>
      <w:r w:rsidRPr="005264A4">
        <w:rPr>
          <w:noProof/>
        </w:rPr>
      </w:r>
      <w:r w:rsidRPr="005264A4">
        <w:rPr>
          <w:noProof/>
        </w:rPr>
        <w:fldChar w:fldCharType="separate"/>
      </w:r>
      <w:r w:rsidRPr="005264A4">
        <w:rPr>
          <w:noProof/>
        </w:rPr>
        <w:t>388</w:t>
      </w:r>
      <w:r w:rsidRPr="005264A4">
        <w:rPr>
          <w:noProof/>
        </w:rPr>
        <w:fldChar w:fldCharType="end"/>
      </w:r>
    </w:p>
    <w:p w14:paraId="41071AF3" w14:textId="30F4055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w:t>
      </w:r>
      <w:r w:rsidRPr="005264A4">
        <w:rPr>
          <w:rFonts w:asciiTheme="minorHAnsi" w:eastAsiaTheme="minorEastAsia" w:hAnsiTheme="minorHAnsi" w:cstheme="minorBidi"/>
          <w:noProof/>
          <w:sz w:val="22"/>
          <w:szCs w:val="22"/>
          <w:lang w:eastAsia="en-GB"/>
        </w:rPr>
        <w:tab/>
      </w:r>
      <w:r w:rsidRPr="005264A4">
        <w:rPr>
          <w:noProof/>
        </w:rPr>
        <w:t>Application layer ID</w:t>
      </w:r>
      <w:r w:rsidRPr="005264A4">
        <w:rPr>
          <w:noProof/>
        </w:rPr>
        <w:tab/>
      </w:r>
      <w:r w:rsidRPr="005264A4">
        <w:rPr>
          <w:noProof/>
        </w:rPr>
        <w:fldChar w:fldCharType="begin" w:fldLock="1"/>
      </w:r>
      <w:r w:rsidRPr="005264A4">
        <w:rPr>
          <w:noProof/>
        </w:rPr>
        <w:instrText xml:space="preserve"> PAGEREF _Toc155372483 \h </w:instrText>
      </w:r>
      <w:r w:rsidRPr="005264A4">
        <w:rPr>
          <w:noProof/>
        </w:rPr>
      </w:r>
      <w:r w:rsidRPr="005264A4">
        <w:rPr>
          <w:noProof/>
        </w:rPr>
        <w:fldChar w:fldCharType="separate"/>
      </w:r>
      <w:r w:rsidRPr="005264A4">
        <w:rPr>
          <w:noProof/>
        </w:rPr>
        <w:t>389</w:t>
      </w:r>
      <w:r w:rsidRPr="005264A4">
        <w:rPr>
          <w:noProof/>
        </w:rPr>
        <w:fldChar w:fldCharType="end"/>
      </w:r>
    </w:p>
    <w:p w14:paraId="48A1A0E9" w14:textId="7F8EA4E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w:t>
      </w:r>
      <w:r w:rsidRPr="005264A4">
        <w:rPr>
          <w:rFonts w:asciiTheme="minorHAnsi" w:eastAsiaTheme="minorEastAsia" w:hAnsiTheme="minorHAnsi" w:cstheme="minorBidi"/>
          <w:noProof/>
          <w:sz w:val="22"/>
          <w:szCs w:val="22"/>
          <w:lang w:eastAsia="en-GB"/>
        </w:rPr>
        <w:tab/>
      </w:r>
      <w:r w:rsidRPr="005264A4">
        <w:rPr>
          <w:noProof/>
        </w:rPr>
        <w:t>PC5 QoS flow descriptions</w:t>
      </w:r>
      <w:r w:rsidRPr="005264A4">
        <w:rPr>
          <w:noProof/>
        </w:rPr>
        <w:tab/>
      </w:r>
      <w:r w:rsidRPr="005264A4">
        <w:rPr>
          <w:noProof/>
        </w:rPr>
        <w:fldChar w:fldCharType="begin" w:fldLock="1"/>
      </w:r>
      <w:r w:rsidRPr="005264A4">
        <w:rPr>
          <w:noProof/>
        </w:rPr>
        <w:instrText xml:space="preserve"> PAGEREF _Toc155372484 \h </w:instrText>
      </w:r>
      <w:r w:rsidRPr="005264A4">
        <w:rPr>
          <w:noProof/>
        </w:rPr>
      </w:r>
      <w:r w:rsidRPr="005264A4">
        <w:rPr>
          <w:noProof/>
        </w:rPr>
        <w:fldChar w:fldCharType="separate"/>
      </w:r>
      <w:r w:rsidRPr="005264A4">
        <w:rPr>
          <w:noProof/>
        </w:rPr>
        <w:t>390</w:t>
      </w:r>
      <w:r w:rsidRPr="005264A4">
        <w:rPr>
          <w:noProof/>
        </w:rPr>
        <w:fldChar w:fldCharType="end"/>
      </w:r>
    </w:p>
    <w:p w14:paraId="7BA6F32B" w14:textId="68F7406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11.3.6</w:t>
      </w:r>
      <w:r w:rsidRPr="005264A4">
        <w:rPr>
          <w:rFonts w:asciiTheme="minorHAnsi" w:eastAsiaTheme="minorEastAsia" w:hAnsiTheme="minorHAnsi" w:cstheme="minorBidi"/>
          <w:noProof/>
          <w:sz w:val="22"/>
          <w:szCs w:val="22"/>
          <w:lang w:eastAsia="en-GB"/>
        </w:rPr>
        <w:tab/>
      </w:r>
      <w:r w:rsidRPr="005264A4">
        <w:rPr>
          <w:noProof/>
        </w:rPr>
        <w:t>IP address configuration</w:t>
      </w:r>
      <w:r w:rsidRPr="005264A4">
        <w:rPr>
          <w:noProof/>
        </w:rPr>
        <w:tab/>
      </w:r>
      <w:r w:rsidRPr="005264A4">
        <w:rPr>
          <w:noProof/>
        </w:rPr>
        <w:fldChar w:fldCharType="begin" w:fldLock="1"/>
      </w:r>
      <w:r w:rsidRPr="005264A4">
        <w:rPr>
          <w:noProof/>
        </w:rPr>
        <w:instrText xml:space="preserve"> PAGEREF _Toc155372485 \h </w:instrText>
      </w:r>
      <w:r w:rsidRPr="005264A4">
        <w:rPr>
          <w:noProof/>
        </w:rPr>
      </w:r>
      <w:r w:rsidRPr="005264A4">
        <w:rPr>
          <w:noProof/>
        </w:rPr>
        <w:fldChar w:fldCharType="separate"/>
      </w:r>
      <w:r w:rsidRPr="005264A4">
        <w:rPr>
          <w:noProof/>
        </w:rPr>
        <w:t>397</w:t>
      </w:r>
      <w:r w:rsidRPr="005264A4">
        <w:rPr>
          <w:noProof/>
        </w:rPr>
        <w:fldChar w:fldCharType="end"/>
      </w:r>
    </w:p>
    <w:p w14:paraId="4ECBA15F" w14:textId="5F50158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11.3.7</w:t>
      </w:r>
      <w:r w:rsidRPr="005264A4">
        <w:rPr>
          <w:rFonts w:asciiTheme="minorHAnsi" w:eastAsiaTheme="minorEastAsia" w:hAnsiTheme="minorHAnsi" w:cstheme="minorBidi"/>
          <w:noProof/>
          <w:sz w:val="22"/>
          <w:szCs w:val="22"/>
          <w:lang w:eastAsia="en-GB"/>
        </w:rPr>
        <w:tab/>
      </w:r>
      <w:r w:rsidRPr="005264A4">
        <w:rPr>
          <w:noProof/>
        </w:rPr>
        <w:t>Link local IPv6 address</w:t>
      </w:r>
      <w:r w:rsidRPr="005264A4">
        <w:rPr>
          <w:noProof/>
        </w:rPr>
        <w:tab/>
      </w:r>
      <w:r w:rsidRPr="005264A4">
        <w:rPr>
          <w:noProof/>
        </w:rPr>
        <w:fldChar w:fldCharType="begin" w:fldLock="1"/>
      </w:r>
      <w:r w:rsidRPr="005264A4">
        <w:rPr>
          <w:noProof/>
        </w:rPr>
        <w:instrText xml:space="preserve"> PAGEREF _Toc155372486 \h </w:instrText>
      </w:r>
      <w:r w:rsidRPr="005264A4">
        <w:rPr>
          <w:noProof/>
        </w:rPr>
      </w:r>
      <w:r w:rsidRPr="005264A4">
        <w:rPr>
          <w:noProof/>
        </w:rPr>
        <w:fldChar w:fldCharType="separate"/>
      </w:r>
      <w:r w:rsidRPr="005264A4">
        <w:rPr>
          <w:noProof/>
        </w:rPr>
        <w:t>398</w:t>
      </w:r>
      <w:r w:rsidRPr="005264A4">
        <w:rPr>
          <w:noProof/>
        </w:rPr>
        <w:fldChar w:fldCharType="end"/>
      </w:r>
    </w:p>
    <w:p w14:paraId="74FA90F3" w14:textId="47FC80B7"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11.3.8</w:t>
      </w:r>
      <w:r w:rsidRPr="005264A4">
        <w:rPr>
          <w:rFonts w:asciiTheme="minorHAnsi" w:eastAsiaTheme="minorEastAsia" w:hAnsiTheme="minorHAnsi" w:cstheme="minorBidi"/>
          <w:noProof/>
          <w:sz w:val="22"/>
          <w:szCs w:val="22"/>
          <w:lang w:eastAsia="en-GB"/>
        </w:rPr>
        <w:tab/>
      </w:r>
      <w:r w:rsidRPr="005264A4">
        <w:rPr>
          <w:noProof/>
        </w:rPr>
        <w:t>PC5 signalling protocol cause</w:t>
      </w:r>
      <w:r w:rsidRPr="005264A4">
        <w:rPr>
          <w:noProof/>
        </w:rPr>
        <w:tab/>
      </w:r>
      <w:r w:rsidRPr="005264A4">
        <w:rPr>
          <w:noProof/>
        </w:rPr>
        <w:fldChar w:fldCharType="begin" w:fldLock="1"/>
      </w:r>
      <w:r w:rsidRPr="005264A4">
        <w:rPr>
          <w:noProof/>
        </w:rPr>
        <w:instrText xml:space="preserve"> PAGEREF _Toc155372487 \h </w:instrText>
      </w:r>
      <w:r w:rsidRPr="005264A4">
        <w:rPr>
          <w:noProof/>
        </w:rPr>
      </w:r>
      <w:r w:rsidRPr="005264A4">
        <w:rPr>
          <w:noProof/>
        </w:rPr>
        <w:fldChar w:fldCharType="separate"/>
      </w:r>
      <w:r w:rsidRPr="005264A4">
        <w:rPr>
          <w:noProof/>
        </w:rPr>
        <w:t>398</w:t>
      </w:r>
      <w:r w:rsidRPr="005264A4">
        <w:rPr>
          <w:noProof/>
        </w:rPr>
        <w:fldChar w:fldCharType="end"/>
      </w:r>
    </w:p>
    <w:p w14:paraId="4B97B981" w14:textId="6049210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11.3.9</w:t>
      </w:r>
      <w:r w:rsidRPr="005264A4">
        <w:rPr>
          <w:rFonts w:asciiTheme="minorHAnsi" w:eastAsiaTheme="minorEastAsia" w:hAnsiTheme="minorHAnsi" w:cstheme="minorBidi"/>
          <w:noProof/>
          <w:sz w:val="22"/>
          <w:szCs w:val="22"/>
          <w:lang w:eastAsia="en-GB"/>
        </w:rPr>
        <w:tab/>
      </w:r>
      <w:r w:rsidRPr="005264A4">
        <w:rPr>
          <w:noProof/>
        </w:rPr>
        <w:t>Key establishment information container</w:t>
      </w:r>
      <w:r w:rsidRPr="005264A4">
        <w:rPr>
          <w:noProof/>
        </w:rPr>
        <w:tab/>
      </w:r>
      <w:r w:rsidRPr="005264A4">
        <w:rPr>
          <w:noProof/>
        </w:rPr>
        <w:fldChar w:fldCharType="begin" w:fldLock="1"/>
      </w:r>
      <w:r w:rsidRPr="005264A4">
        <w:rPr>
          <w:noProof/>
        </w:rPr>
        <w:instrText xml:space="preserve"> PAGEREF _Toc155372488 \h </w:instrText>
      </w:r>
      <w:r w:rsidRPr="005264A4">
        <w:rPr>
          <w:noProof/>
        </w:rPr>
      </w:r>
      <w:r w:rsidRPr="005264A4">
        <w:rPr>
          <w:noProof/>
        </w:rPr>
        <w:fldChar w:fldCharType="separate"/>
      </w:r>
      <w:r w:rsidRPr="005264A4">
        <w:rPr>
          <w:noProof/>
        </w:rPr>
        <w:t>399</w:t>
      </w:r>
      <w:r w:rsidRPr="005264A4">
        <w:rPr>
          <w:noProof/>
        </w:rPr>
        <w:fldChar w:fldCharType="end"/>
      </w:r>
    </w:p>
    <w:p w14:paraId="16B47430" w14:textId="0F6B0C8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11.3.10</w:t>
      </w:r>
      <w:r w:rsidRPr="005264A4">
        <w:rPr>
          <w:rFonts w:asciiTheme="minorHAnsi" w:eastAsiaTheme="minorEastAsia" w:hAnsiTheme="minorHAnsi" w:cstheme="minorBidi"/>
          <w:noProof/>
          <w:sz w:val="22"/>
          <w:szCs w:val="22"/>
          <w:lang w:eastAsia="en-GB"/>
        </w:rPr>
        <w:tab/>
      </w:r>
      <w:r w:rsidRPr="005264A4">
        <w:rPr>
          <w:noProof/>
        </w:rPr>
        <w:t>Nonce</w:t>
      </w:r>
      <w:r w:rsidRPr="005264A4">
        <w:rPr>
          <w:noProof/>
        </w:rPr>
        <w:tab/>
      </w:r>
      <w:r w:rsidRPr="005264A4">
        <w:rPr>
          <w:noProof/>
        </w:rPr>
        <w:fldChar w:fldCharType="begin" w:fldLock="1"/>
      </w:r>
      <w:r w:rsidRPr="005264A4">
        <w:rPr>
          <w:noProof/>
        </w:rPr>
        <w:instrText xml:space="preserve"> PAGEREF _Toc155372489 \h </w:instrText>
      </w:r>
      <w:r w:rsidRPr="005264A4">
        <w:rPr>
          <w:noProof/>
        </w:rPr>
      </w:r>
      <w:r w:rsidRPr="005264A4">
        <w:rPr>
          <w:noProof/>
        </w:rPr>
        <w:fldChar w:fldCharType="separate"/>
      </w:r>
      <w:r w:rsidRPr="005264A4">
        <w:rPr>
          <w:noProof/>
        </w:rPr>
        <w:t>400</w:t>
      </w:r>
      <w:r w:rsidRPr="005264A4">
        <w:rPr>
          <w:noProof/>
        </w:rPr>
        <w:fldChar w:fldCharType="end"/>
      </w:r>
    </w:p>
    <w:p w14:paraId="23DA259D" w14:textId="1C71878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11.3.11</w:t>
      </w:r>
      <w:r w:rsidRPr="005264A4">
        <w:rPr>
          <w:rFonts w:asciiTheme="minorHAnsi" w:eastAsiaTheme="minorEastAsia" w:hAnsiTheme="minorHAnsi" w:cstheme="minorBidi"/>
          <w:noProof/>
          <w:sz w:val="22"/>
          <w:szCs w:val="22"/>
          <w:lang w:eastAsia="en-GB"/>
        </w:rPr>
        <w:tab/>
      </w:r>
      <w:r w:rsidRPr="005264A4">
        <w:rPr>
          <w:noProof/>
        </w:rPr>
        <w:t>UE security capabilities</w:t>
      </w:r>
      <w:r w:rsidRPr="005264A4">
        <w:rPr>
          <w:noProof/>
        </w:rPr>
        <w:tab/>
      </w:r>
      <w:r w:rsidRPr="005264A4">
        <w:rPr>
          <w:noProof/>
        </w:rPr>
        <w:fldChar w:fldCharType="begin" w:fldLock="1"/>
      </w:r>
      <w:r w:rsidRPr="005264A4">
        <w:rPr>
          <w:noProof/>
        </w:rPr>
        <w:instrText xml:space="preserve"> PAGEREF _Toc155372490 \h </w:instrText>
      </w:r>
      <w:r w:rsidRPr="005264A4">
        <w:rPr>
          <w:noProof/>
        </w:rPr>
      </w:r>
      <w:r w:rsidRPr="005264A4">
        <w:rPr>
          <w:noProof/>
        </w:rPr>
        <w:fldChar w:fldCharType="separate"/>
      </w:r>
      <w:r w:rsidRPr="005264A4">
        <w:rPr>
          <w:noProof/>
        </w:rPr>
        <w:t>400</w:t>
      </w:r>
      <w:r w:rsidRPr="005264A4">
        <w:rPr>
          <w:noProof/>
        </w:rPr>
        <w:fldChar w:fldCharType="end"/>
      </w:r>
    </w:p>
    <w:p w14:paraId="02E1B927" w14:textId="219CC6E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11.3.12</w:t>
      </w:r>
      <w:r w:rsidRPr="005264A4">
        <w:rPr>
          <w:rFonts w:asciiTheme="minorHAnsi" w:eastAsiaTheme="minorEastAsia" w:hAnsiTheme="minorHAnsi" w:cstheme="minorBidi"/>
          <w:noProof/>
          <w:sz w:val="22"/>
          <w:szCs w:val="22"/>
          <w:lang w:eastAsia="en-GB"/>
        </w:rPr>
        <w:tab/>
      </w:r>
      <w:r w:rsidRPr="005264A4">
        <w:rPr>
          <w:noProof/>
        </w:rPr>
        <w:t>UE PC5 unicast signalling security policy</w:t>
      </w:r>
      <w:r w:rsidRPr="005264A4">
        <w:rPr>
          <w:noProof/>
        </w:rPr>
        <w:tab/>
      </w:r>
      <w:r w:rsidRPr="005264A4">
        <w:rPr>
          <w:noProof/>
        </w:rPr>
        <w:fldChar w:fldCharType="begin" w:fldLock="1"/>
      </w:r>
      <w:r w:rsidRPr="005264A4">
        <w:rPr>
          <w:noProof/>
        </w:rPr>
        <w:instrText xml:space="preserve"> PAGEREF _Toc155372491 \h </w:instrText>
      </w:r>
      <w:r w:rsidRPr="005264A4">
        <w:rPr>
          <w:noProof/>
        </w:rPr>
      </w:r>
      <w:r w:rsidRPr="005264A4">
        <w:rPr>
          <w:noProof/>
        </w:rPr>
        <w:fldChar w:fldCharType="separate"/>
      </w:r>
      <w:r w:rsidRPr="005264A4">
        <w:rPr>
          <w:noProof/>
        </w:rPr>
        <w:t>403</w:t>
      </w:r>
      <w:r w:rsidRPr="005264A4">
        <w:rPr>
          <w:noProof/>
        </w:rPr>
        <w:fldChar w:fldCharType="end"/>
      </w:r>
    </w:p>
    <w:p w14:paraId="2888BABA" w14:textId="5E335C4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11.3.13</w:t>
      </w:r>
      <w:r w:rsidRPr="005264A4">
        <w:rPr>
          <w:rFonts w:asciiTheme="minorHAnsi" w:eastAsiaTheme="minorEastAsia" w:hAnsiTheme="minorHAnsi" w:cstheme="minorBidi"/>
          <w:noProof/>
          <w:sz w:val="22"/>
          <w:szCs w:val="22"/>
          <w:lang w:eastAsia="en-GB"/>
        </w:rPr>
        <w:tab/>
      </w:r>
      <w:r w:rsidRPr="005264A4">
        <w:rPr>
          <w:noProof/>
        </w:rPr>
        <w:t>MSB of K</w:t>
      </w:r>
      <w:r w:rsidRPr="005264A4">
        <w:rPr>
          <w:noProof/>
          <w:vertAlign w:val="subscript"/>
        </w:rPr>
        <w:t>NRP-sess</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_Toc155372492 \h </w:instrText>
      </w:r>
      <w:r w:rsidRPr="005264A4">
        <w:rPr>
          <w:noProof/>
        </w:rPr>
      </w:r>
      <w:r w:rsidRPr="005264A4">
        <w:rPr>
          <w:noProof/>
        </w:rPr>
        <w:fldChar w:fldCharType="separate"/>
      </w:r>
      <w:r w:rsidRPr="005264A4">
        <w:rPr>
          <w:noProof/>
        </w:rPr>
        <w:t>403</w:t>
      </w:r>
      <w:r w:rsidRPr="005264A4">
        <w:rPr>
          <w:noProof/>
        </w:rPr>
        <w:fldChar w:fldCharType="end"/>
      </w:r>
    </w:p>
    <w:p w14:paraId="207035D6" w14:textId="7C84A2B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11.3.14</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_Toc155372493 \h </w:instrText>
      </w:r>
      <w:r w:rsidRPr="005264A4">
        <w:rPr>
          <w:noProof/>
        </w:rPr>
      </w:r>
      <w:r w:rsidRPr="005264A4">
        <w:rPr>
          <w:noProof/>
        </w:rPr>
        <w:fldChar w:fldCharType="separate"/>
      </w:r>
      <w:r w:rsidRPr="005264A4">
        <w:rPr>
          <w:noProof/>
        </w:rPr>
        <w:t>404</w:t>
      </w:r>
      <w:r w:rsidRPr="005264A4">
        <w:rPr>
          <w:noProof/>
        </w:rPr>
        <w:fldChar w:fldCharType="end"/>
      </w:r>
    </w:p>
    <w:p w14:paraId="0BCE0912" w14:textId="1491364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11.3.15</w:t>
      </w:r>
      <w:r w:rsidRPr="005264A4">
        <w:rPr>
          <w:rFonts w:asciiTheme="minorHAnsi" w:eastAsiaTheme="minorEastAsia" w:hAnsiTheme="minorHAnsi" w:cstheme="minorBidi"/>
          <w:noProof/>
          <w:sz w:val="22"/>
          <w:szCs w:val="22"/>
          <w:lang w:eastAsia="en-GB"/>
        </w:rPr>
        <w:tab/>
      </w:r>
      <w:r w:rsidRPr="005264A4">
        <w:rPr>
          <w:noProof/>
        </w:rPr>
        <w:t>LSB of K</w:t>
      </w:r>
      <w:r w:rsidRPr="005264A4">
        <w:rPr>
          <w:noProof/>
          <w:vertAlign w:val="subscript"/>
        </w:rPr>
        <w:t>NRP-sess</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_Toc155372494 \h </w:instrText>
      </w:r>
      <w:r w:rsidRPr="005264A4">
        <w:rPr>
          <w:noProof/>
        </w:rPr>
      </w:r>
      <w:r w:rsidRPr="005264A4">
        <w:rPr>
          <w:noProof/>
        </w:rPr>
        <w:fldChar w:fldCharType="separate"/>
      </w:r>
      <w:r w:rsidRPr="005264A4">
        <w:rPr>
          <w:noProof/>
        </w:rPr>
        <w:t>404</w:t>
      </w:r>
      <w:r w:rsidRPr="005264A4">
        <w:rPr>
          <w:noProof/>
        </w:rPr>
        <w:fldChar w:fldCharType="end"/>
      </w:r>
    </w:p>
    <w:p w14:paraId="7A3E9F19" w14:textId="2C77A7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11.3.16</w:t>
      </w:r>
      <w:r w:rsidRPr="005264A4">
        <w:rPr>
          <w:rFonts w:asciiTheme="minorHAnsi" w:eastAsiaTheme="minorEastAsia" w:hAnsiTheme="minorHAnsi" w:cstheme="minorBidi"/>
          <w:noProof/>
          <w:sz w:val="22"/>
          <w:szCs w:val="22"/>
          <w:lang w:eastAsia="en-GB"/>
        </w:rPr>
        <w:tab/>
      </w:r>
      <w:r w:rsidRPr="005264A4">
        <w:rPr>
          <w:noProof/>
        </w:rPr>
        <w:t>MSBs of 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_Toc155372495 \h </w:instrText>
      </w:r>
      <w:r w:rsidRPr="005264A4">
        <w:rPr>
          <w:noProof/>
        </w:rPr>
      </w:r>
      <w:r w:rsidRPr="005264A4">
        <w:rPr>
          <w:noProof/>
        </w:rPr>
        <w:fldChar w:fldCharType="separate"/>
      </w:r>
      <w:r w:rsidRPr="005264A4">
        <w:rPr>
          <w:noProof/>
        </w:rPr>
        <w:t>405</w:t>
      </w:r>
      <w:r w:rsidRPr="005264A4">
        <w:rPr>
          <w:noProof/>
        </w:rPr>
        <w:fldChar w:fldCharType="end"/>
      </w:r>
    </w:p>
    <w:p w14:paraId="4F6A7EB0" w14:textId="62B7544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11.3.17</w:t>
      </w:r>
      <w:r w:rsidRPr="005264A4">
        <w:rPr>
          <w:rFonts w:asciiTheme="minorHAnsi" w:eastAsiaTheme="minorEastAsia" w:hAnsiTheme="minorHAnsi" w:cstheme="minorBidi"/>
          <w:noProof/>
          <w:sz w:val="22"/>
          <w:szCs w:val="22"/>
          <w:lang w:eastAsia="en-GB"/>
        </w:rPr>
        <w:tab/>
      </w:r>
      <w:r w:rsidRPr="005264A4">
        <w:rPr>
          <w:noProof/>
        </w:rPr>
        <w:t>LSBs of 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_Toc155372496 \h </w:instrText>
      </w:r>
      <w:r w:rsidRPr="005264A4">
        <w:rPr>
          <w:noProof/>
        </w:rPr>
      </w:r>
      <w:r w:rsidRPr="005264A4">
        <w:rPr>
          <w:noProof/>
        </w:rPr>
        <w:fldChar w:fldCharType="separate"/>
      </w:r>
      <w:r w:rsidRPr="005264A4">
        <w:rPr>
          <w:noProof/>
        </w:rPr>
        <w:t>405</w:t>
      </w:r>
      <w:r w:rsidRPr="005264A4">
        <w:rPr>
          <w:noProof/>
        </w:rPr>
        <w:fldChar w:fldCharType="end"/>
      </w:r>
    </w:p>
    <w:p w14:paraId="438B0279" w14:textId="63989DA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11.3.18</w:t>
      </w:r>
      <w:r w:rsidRPr="005264A4">
        <w:rPr>
          <w:rFonts w:asciiTheme="minorHAnsi" w:eastAsiaTheme="minorEastAsia" w:hAnsiTheme="minorHAnsi" w:cstheme="minorBidi"/>
          <w:noProof/>
          <w:sz w:val="22"/>
          <w:szCs w:val="22"/>
          <w:lang w:eastAsia="en-GB"/>
        </w:rPr>
        <w:tab/>
      </w:r>
      <w:r w:rsidRPr="005264A4">
        <w:rPr>
          <w:noProof/>
        </w:rPr>
        <w:t>Configuration of UE PC5 unicast user plane security protection</w:t>
      </w:r>
      <w:r w:rsidRPr="005264A4">
        <w:rPr>
          <w:noProof/>
        </w:rPr>
        <w:tab/>
      </w:r>
      <w:r w:rsidRPr="005264A4">
        <w:rPr>
          <w:noProof/>
        </w:rPr>
        <w:fldChar w:fldCharType="begin" w:fldLock="1"/>
      </w:r>
      <w:r w:rsidRPr="005264A4">
        <w:rPr>
          <w:noProof/>
        </w:rPr>
        <w:instrText xml:space="preserve"> PAGEREF _Toc155372497 \h </w:instrText>
      </w:r>
      <w:r w:rsidRPr="005264A4">
        <w:rPr>
          <w:noProof/>
        </w:rPr>
      </w:r>
      <w:r w:rsidRPr="005264A4">
        <w:rPr>
          <w:noProof/>
        </w:rPr>
        <w:fldChar w:fldCharType="separate"/>
      </w:r>
      <w:r w:rsidRPr="005264A4">
        <w:rPr>
          <w:noProof/>
        </w:rPr>
        <w:t>405</w:t>
      </w:r>
      <w:r w:rsidRPr="005264A4">
        <w:rPr>
          <w:noProof/>
        </w:rPr>
        <w:fldChar w:fldCharType="end"/>
      </w:r>
    </w:p>
    <w:p w14:paraId="46EAC24F" w14:textId="6AF02B7C"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11.3.19</w:t>
      </w:r>
      <w:r w:rsidRPr="005264A4">
        <w:rPr>
          <w:rFonts w:asciiTheme="minorHAnsi" w:eastAsiaTheme="minorEastAsia" w:hAnsiTheme="minorHAnsi" w:cstheme="minorBidi"/>
          <w:noProof/>
          <w:sz w:val="22"/>
          <w:szCs w:val="22"/>
          <w:lang w:eastAsia="en-GB"/>
        </w:rPr>
        <w:tab/>
      </w:r>
      <w:r w:rsidRPr="005264A4">
        <w:rPr>
          <w:noProof/>
        </w:rPr>
        <w:t>Link modification operation code</w:t>
      </w:r>
      <w:r w:rsidRPr="005264A4">
        <w:rPr>
          <w:noProof/>
        </w:rPr>
        <w:tab/>
      </w:r>
      <w:r w:rsidRPr="005264A4">
        <w:rPr>
          <w:noProof/>
        </w:rPr>
        <w:fldChar w:fldCharType="begin" w:fldLock="1"/>
      </w:r>
      <w:r w:rsidRPr="005264A4">
        <w:rPr>
          <w:noProof/>
        </w:rPr>
        <w:instrText xml:space="preserve"> PAGEREF _Toc155372498 \h </w:instrText>
      </w:r>
      <w:r w:rsidRPr="005264A4">
        <w:rPr>
          <w:noProof/>
        </w:rPr>
      </w:r>
      <w:r w:rsidRPr="005264A4">
        <w:rPr>
          <w:noProof/>
        </w:rPr>
        <w:fldChar w:fldCharType="separate"/>
      </w:r>
      <w:r w:rsidRPr="005264A4">
        <w:rPr>
          <w:noProof/>
        </w:rPr>
        <w:t>406</w:t>
      </w:r>
      <w:r w:rsidRPr="005264A4">
        <w:rPr>
          <w:noProof/>
        </w:rPr>
        <w:fldChar w:fldCharType="end"/>
      </w:r>
    </w:p>
    <w:p w14:paraId="372D2F2F" w14:textId="3F712C1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11.3.20</w:t>
      </w:r>
      <w:r w:rsidRPr="005264A4">
        <w:rPr>
          <w:rFonts w:asciiTheme="minorHAnsi" w:eastAsiaTheme="minorEastAsia" w:hAnsiTheme="minorHAnsi" w:cstheme="minorBidi"/>
          <w:noProof/>
          <w:sz w:val="22"/>
          <w:szCs w:val="22"/>
          <w:lang w:eastAsia="en-GB"/>
        </w:rPr>
        <w:tab/>
      </w:r>
      <w:r w:rsidRPr="005264A4">
        <w:rPr>
          <w:noProof/>
        </w:rPr>
        <w:t>Keep-alive counter</w:t>
      </w:r>
      <w:r w:rsidRPr="005264A4">
        <w:rPr>
          <w:noProof/>
        </w:rPr>
        <w:tab/>
      </w:r>
      <w:r w:rsidRPr="005264A4">
        <w:rPr>
          <w:noProof/>
        </w:rPr>
        <w:fldChar w:fldCharType="begin" w:fldLock="1"/>
      </w:r>
      <w:r w:rsidRPr="005264A4">
        <w:rPr>
          <w:noProof/>
        </w:rPr>
        <w:instrText xml:space="preserve"> PAGEREF _Toc155372499 \h </w:instrText>
      </w:r>
      <w:r w:rsidRPr="005264A4">
        <w:rPr>
          <w:noProof/>
        </w:rPr>
      </w:r>
      <w:r w:rsidRPr="005264A4">
        <w:rPr>
          <w:noProof/>
        </w:rPr>
        <w:fldChar w:fldCharType="separate"/>
      </w:r>
      <w:r w:rsidRPr="005264A4">
        <w:rPr>
          <w:noProof/>
        </w:rPr>
        <w:t>407</w:t>
      </w:r>
      <w:r w:rsidRPr="005264A4">
        <w:rPr>
          <w:noProof/>
        </w:rPr>
        <w:fldChar w:fldCharType="end"/>
      </w:r>
    </w:p>
    <w:p w14:paraId="5B77F9C9" w14:textId="5513BAB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11.3.21</w:t>
      </w:r>
      <w:r w:rsidRPr="005264A4">
        <w:rPr>
          <w:rFonts w:asciiTheme="minorHAnsi" w:eastAsiaTheme="minorEastAsia" w:hAnsiTheme="minorHAnsi" w:cstheme="minorBidi"/>
          <w:noProof/>
          <w:sz w:val="22"/>
          <w:szCs w:val="22"/>
          <w:lang w:eastAsia="en-GB"/>
        </w:rPr>
        <w:tab/>
      </w:r>
      <w:r w:rsidRPr="005264A4">
        <w:rPr>
          <w:noProof/>
        </w:rPr>
        <w:t>Maximum inactivity period</w:t>
      </w:r>
      <w:r w:rsidRPr="005264A4">
        <w:rPr>
          <w:noProof/>
        </w:rPr>
        <w:tab/>
      </w:r>
      <w:r w:rsidRPr="005264A4">
        <w:rPr>
          <w:noProof/>
        </w:rPr>
        <w:fldChar w:fldCharType="begin" w:fldLock="1"/>
      </w:r>
      <w:r w:rsidRPr="005264A4">
        <w:rPr>
          <w:noProof/>
        </w:rPr>
        <w:instrText xml:space="preserve"> PAGEREF _Toc155372500 \h </w:instrText>
      </w:r>
      <w:r w:rsidRPr="005264A4">
        <w:rPr>
          <w:noProof/>
        </w:rPr>
      </w:r>
      <w:r w:rsidRPr="005264A4">
        <w:rPr>
          <w:noProof/>
        </w:rPr>
        <w:fldChar w:fldCharType="separate"/>
      </w:r>
      <w:r w:rsidRPr="005264A4">
        <w:rPr>
          <w:noProof/>
        </w:rPr>
        <w:t>407</w:t>
      </w:r>
      <w:r w:rsidRPr="005264A4">
        <w:rPr>
          <w:noProof/>
        </w:rPr>
        <w:fldChar w:fldCharType="end"/>
      </w:r>
    </w:p>
    <w:p w14:paraId="24B67A73" w14:textId="49E5EFE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11.3.22</w:t>
      </w:r>
      <w:r w:rsidRPr="005264A4">
        <w:rPr>
          <w:rFonts w:asciiTheme="minorHAnsi" w:eastAsiaTheme="minorEastAsia" w:hAnsiTheme="minorHAnsi" w:cstheme="minorBidi"/>
          <w:noProof/>
          <w:sz w:val="22"/>
          <w:szCs w:val="22"/>
          <w:lang w:eastAsia="en-GB"/>
        </w:rPr>
        <w:tab/>
      </w:r>
      <w:r w:rsidRPr="005264A4">
        <w:rPr>
          <w:noProof/>
        </w:rPr>
        <w:t>Selected security algorithms</w:t>
      </w:r>
      <w:r w:rsidRPr="005264A4">
        <w:rPr>
          <w:noProof/>
        </w:rPr>
        <w:tab/>
      </w:r>
      <w:r w:rsidRPr="005264A4">
        <w:rPr>
          <w:noProof/>
        </w:rPr>
        <w:fldChar w:fldCharType="begin" w:fldLock="1"/>
      </w:r>
      <w:r w:rsidRPr="005264A4">
        <w:rPr>
          <w:noProof/>
        </w:rPr>
        <w:instrText xml:space="preserve"> PAGEREF _Toc155372501 \h </w:instrText>
      </w:r>
      <w:r w:rsidRPr="005264A4">
        <w:rPr>
          <w:noProof/>
        </w:rPr>
      </w:r>
      <w:r w:rsidRPr="005264A4">
        <w:rPr>
          <w:noProof/>
        </w:rPr>
        <w:fldChar w:fldCharType="separate"/>
      </w:r>
      <w:r w:rsidRPr="005264A4">
        <w:rPr>
          <w:noProof/>
        </w:rPr>
        <w:t>408</w:t>
      </w:r>
      <w:r w:rsidRPr="005264A4">
        <w:rPr>
          <w:noProof/>
        </w:rPr>
        <w:fldChar w:fldCharType="end"/>
      </w:r>
    </w:p>
    <w:p w14:paraId="07844CDF" w14:textId="6179A66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11.3.23</w:t>
      </w:r>
      <w:r w:rsidRPr="005264A4">
        <w:rPr>
          <w:rFonts w:asciiTheme="minorHAnsi" w:eastAsiaTheme="minorEastAsia" w:hAnsiTheme="minorHAnsi" w:cstheme="minorBidi"/>
          <w:noProof/>
          <w:sz w:val="22"/>
          <w:szCs w:val="22"/>
          <w:lang w:eastAsia="en-GB"/>
        </w:rPr>
        <w:tab/>
      </w:r>
      <w:r w:rsidRPr="005264A4">
        <w:rPr>
          <w:noProof/>
        </w:rPr>
        <w:t>UE PC5 unicast user plane security policy</w:t>
      </w:r>
      <w:r w:rsidRPr="005264A4">
        <w:rPr>
          <w:noProof/>
        </w:rPr>
        <w:tab/>
      </w:r>
      <w:r w:rsidRPr="005264A4">
        <w:rPr>
          <w:noProof/>
        </w:rPr>
        <w:fldChar w:fldCharType="begin" w:fldLock="1"/>
      </w:r>
      <w:r w:rsidRPr="005264A4">
        <w:rPr>
          <w:noProof/>
        </w:rPr>
        <w:instrText xml:space="preserve"> PAGEREF _Toc155372502 \h </w:instrText>
      </w:r>
      <w:r w:rsidRPr="005264A4">
        <w:rPr>
          <w:noProof/>
        </w:rPr>
      </w:r>
      <w:r w:rsidRPr="005264A4">
        <w:rPr>
          <w:noProof/>
        </w:rPr>
        <w:fldChar w:fldCharType="separate"/>
      </w:r>
      <w:r w:rsidRPr="005264A4">
        <w:rPr>
          <w:noProof/>
        </w:rPr>
        <w:t>409</w:t>
      </w:r>
      <w:r w:rsidRPr="005264A4">
        <w:rPr>
          <w:noProof/>
        </w:rPr>
        <w:fldChar w:fldCharType="end"/>
      </w:r>
    </w:p>
    <w:p w14:paraId="7985B83D" w14:textId="240306C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11.3.24</w:t>
      </w:r>
      <w:r w:rsidRPr="005264A4">
        <w:rPr>
          <w:rFonts w:asciiTheme="minorHAnsi" w:eastAsiaTheme="minorEastAsia" w:hAnsiTheme="minorHAnsi" w:cstheme="minorBidi"/>
          <w:noProof/>
          <w:sz w:val="22"/>
          <w:szCs w:val="22"/>
          <w:lang w:eastAsia="en-GB"/>
        </w:rPr>
        <w:tab/>
      </w:r>
      <w:r w:rsidRPr="005264A4">
        <w:rPr>
          <w:noProof/>
        </w:rPr>
        <w:t>Re-authentication indication</w:t>
      </w:r>
      <w:r w:rsidRPr="005264A4">
        <w:rPr>
          <w:noProof/>
        </w:rPr>
        <w:tab/>
      </w:r>
      <w:r w:rsidRPr="005264A4">
        <w:rPr>
          <w:noProof/>
        </w:rPr>
        <w:fldChar w:fldCharType="begin" w:fldLock="1"/>
      </w:r>
      <w:r w:rsidRPr="005264A4">
        <w:rPr>
          <w:noProof/>
        </w:rPr>
        <w:instrText xml:space="preserve"> PAGEREF _Toc155372503 \h </w:instrText>
      </w:r>
      <w:r w:rsidRPr="005264A4">
        <w:rPr>
          <w:noProof/>
        </w:rPr>
      </w:r>
      <w:r w:rsidRPr="005264A4">
        <w:rPr>
          <w:noProof/>
        </w:rPr>
        <w:fldChar w:fldCharType="separate"/>
      </w:r>
      <w:r w:rsidRPr="005264A4">
        <w:rPr>
          <w:noProof/>
        </w:rPr>
        <w:t>409</w:t>
      </w:r>
      <w:r w:rsidRPr="005264A4">
        <w:rPr>
          <w:noProof/>
        </w:rPr>
        <w:fldChar w:fldCharType="end"/>
      </w:r>
    </w:p>
    <w:p w14:paraId="19F9E2F7" w14:textId="1F17812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11.3.25</w:t>
      </w:r>
      <w:r w:rsidRPr="005264A4">
        <w:rPr>
          <w:rFonts w:asciiTheme="minorHAnsi" w:eastAsiaTheme="minorEastAsia" w:hAnsiTheme="minorHAnsi" w:cstheme="minorBidi"/>
          <w:noProof/>
          <w:sz w:val="22"/>
          <w:szCs w:val="22"/>
          <w:lang w:eastAsia="en-GB"/>
        </w:rPr>
        <w:tab/>
      </w:r>
      <w:r w:rsidRPr="005264A4">
        <w:rPr>
          <w:noProof/>
        </w:rPr>
        <w:t>Layer-2 ID</w:t>
      </w:r>
      <w:r w:rsidRPr="005264A4">
        <w:rPr>
          <w:noProof/>
        </w:rPr>
        <w:tab/>
      </w:r>
      <w:r w:rsidRPr="005264A4">
        <w:rPr>
          <w:noProof/>
        </w:rPr>
        <w:fldChar w:fldCharType="begin" w:fldLock="1"/>
      </w:r>
      <w:r w:rsidRPr="005264A4">
        <w:rPr>
          <w:noProof/>
        </w:rPr>
        <w:instrText xml:space="preserve"> PAGEREF _Toc155372504 \h </w:instrText>
      </w:r>
      <w:r w:rsidRPr="005264A4">
        <w:rPr>
          <w:noProof/>
        </w:rPr>
      </w:r>
      <w:r w:rsidRPr="005264A4">
        <w:rPr>
          <w:noProof/>
        </w:rPr>
        <w:fldChar w:fldCharType="separate"/>
      </w:r>
      <w:r w:rsidRPr="005264A4">
        <w:rPr>
          <w:noProof/>
        </w:rPr>
        <w:t>410</w:t>
      </w:r>
      <w:r w:rsidRPr="005264A4">
        <w:rPr>
          <w:noProof/>
        </w:rPr>
        <w:fldChar w:fldCharType="end"/>
      </w:r>
    </w:p>
    <w:p w14:paraId="2284D94D" w14:textId="5F2B36D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11.3.26</w:t>
      </w:r>
      <w:r w:rsidRPr="005264A4">
        <w:rPr>
          <w:rFonts w:asciiTheme="minorHAnsi" w:eastAsiaTheme="minorEastAsia" w:hAnsiTheme="minorHAnsi" w:cstheme="minorBidi"/>
          <w:noProof/>
          <w:sz w:val="22"/>
          <w:szCs w:val="22"/>
          <w:lang w:eastAsia="en-GB"/>
        </w:rPr>
        <w:tab/>
      </w:r>
      <w:r w:rsidRPr="005264A4">
        <w:rPr>
          <w:noProof/>
        </w:rPr>
        <w:t>Relay service code</w:t>
      </w:r>
      <w:r w:rsidRPr="005264A4">
        <w:rPr>
          <w:noProof/>
        </w:rPr>
        <w:tab/>
      </w:r>
      <w:r w:rsidRPr="005264A4">
        <w:rPr>
          <w:noProof/>
        </w:rPr>
        <w:fldChar w:fldCharType="begin" w:fldLock="1"/>
      </w:r>
      <w:r w:rsidRPr="005264A4">
        <w:rPr>
          <w:noProof/>
        </w:rPr>
        <w:instrText xml:space="preserve"> PAGEREF _Toc155372505 \h </w:instrText>
      </w:r>
      <w:r w:rsidRPr="005264A4">
        <w:rPr>
          <w:noProof/>
        </w:rPr>
      </w:r>
      <w:r w:rsidRPr="005264A4">
        <w:rPr>
          <w:noProof/>
        </w:rPr>
        <w:fldChar w:fldCharType="separate"/>
      </w:r>
      <w:r w:rsidRPr="005264A4">
        <w:rPr>
          <w:noProof/>
        </w:rPr>
        <w:t>410</w:t>
      </w:r>
      <w:r w:rsidRPr="005264A4">
        <w:rPr>
          <w:noProof/>
        </w:rPr>
        <w:fldChar w:fldCharType="end"/>
      </w:r>
    </w:p>
    <w:p w14:paraId="5D9121F5" w14:textId="0A20FBE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11.3.27</w:t>
      </w:r>
      <w:r w:rsidRPr="005264A4">
        <w:rPr>
          <w:rFonts w:asciiTheme="minorHAnsi" w:eastAsiaTheme="minorEastAsia" w:hAnsiTheme="minorHAnsi" w:cstheme="minorBidi"/>
          <w:noProof/>
          <w:sz w:val="22"/>
          <w:szCs w:val="22"/>
          <w:lang w:eastAsia="en-GB"/>
        </w:rPr>
        <w:tab/>
      </w:r>
      <w:r w:rsidRPr="005264A4">
        <w:rPr>
          <w:noProof/>
        </w:rPr>
        <w:t>GPRS timer</w:t>
      </w:r>
      <w:r w:rsidRPr="005264A4">
        <w:rPr>
          <w:noProof/>
        </w:rPr>
        <w:tab/>
      </w:r>
      <w:r w:rsidRPr="005264A4">
        <w:rPr>
          <w:noProof/>
        </w:rPr>
        <w:fldChar w:fldCharType="begin" w:fldLock="1"/>
      </w:r>
      <w:r w:rsidRPr="005264A4">
        <w:rPr>
          <w:noProof/>
        </w:rPr>
        <w:instrText xml:space="preserve"> PAGEREF _Toc155372506 \h </w:instrText>
      </w:r>
      <w:r w:rsidRPr="005264A4">
        <w:rPr>
          <w:noProof/>
        </w:rPr>
      </w:r>
      <w:r w:rsidRPr="005264A4">
        <w:rPr>
          <w:noProof/>
        </w:rPr>
        <w:fldChar w:fldCharType="separate"/>
      </w:r>
      <w:r w:rsidRPr="005264A4">
        <w:rPr>
          <w:noProof/>
        </w:rPr>
        <w:t>411</w:t>
      </w:r>
      <w:r w:rsidRPr="005264A4">
        <w:rPr>
          <w:noProof/>
        </w:rPr>
        <w:fldChar w:fldCharType="end"/>
      </w:r>
    </w:p>
    <w:p w14:paraId="23D09CAE" w14:textId="3EC10F8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11.3.28</w:t>
      </w:r>
      <w:r w:rsidRPr="005264A4">
        <w:rPr>
          <w:rFonts w:asciiTheme="minorHAnsi" w:eastAsiaTheme="minorEastAsia" w:hAnsiTheme="minorHAnsi" w:cstheme="minorBidi"/>
          <w:noProof/>
          <w:sz w:val="22"/>
          <w:szCs w:val="22"/>
          <w:lang w:eastAsia="en-GB"/>
        </w:rPr>
        <w:tab/>
      </w:r>
      <w:r w:rsidRPr="005264A4">
        <w:rPr>
          <w:noProof/>
          <w:lang w:eastAsia="zh-CN"/>
        </w:rPr>
        <w:t>Additional parameters</w:t>
      </w:r>
      <w:r w:rsidRPr="005264A4">
        <w:rPr>
          <w:noProof/>
        </w:rPr>
        <w:t>announcement request refresh timer T</w:t>
      </w:r>
      <w:r w:rsidRPr="005264A4">
        <w:rPr>
          <w:noProof/>
          <w:lang w:eastAsia="zh-CN"/>
        </w:rPr>
        <w:t>5106</w:t>
      </w:r>
      <w:r w:rsidRPr="005264A4">
        <w:rPr>
          <w:noProof/>
        </w:rPr>
        <w:tab/>
      </w:r>
      <w:r w:rsidRPr="005264A4">
        <w:rPr>
          <w:noProof/>
        </w:rPr>
        <w:fldChar w:fldCharType="begin" w:fldLock="1"/>
      </w:r>
      <w:r w:rsidRPr="005264A4">
        <w:rPr>
          <w:noProof/>
        </w:rPr>
        <w:instrText xml:space="preserve"> PAGEREF _Toc155372507 \h </w:instrText>
      </w:r>
      <w:r w:rsidRPr="005264A4">
        <w:rPr>
          <w:noProof/>
        </w:rPr>
      </w:r>
      <w:r w:rsidRPr="005264A4">
        <w:rPr>
          <w:noProof/>
        </w:rPr>
        <w:fldChar w:fldCharType="separate"/>
      </w:r>
      <w:r w:rsidRPr="005264A4">
        <w:rPr>
          <w:noProof/>
        </w:rPr>
        <w:t>411</w:t>
      </w:r>
      <w:r w:rsidRPr="005264A4">
        <w:rPr>
          <w:noProof/>
        </w:rPr>
        <w:fldChar w:fldCharType="end"/>
      </w:r>
    </w:p>
    <w:p w14:paraId="15178F89" w14:textId="58C136DB"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11.3.29</w:t>
      </w:r>
      <w:r w:rsidRPr="005264A4">
        <w:rPr>
          <w:rFonts w:asciiTheme="minorHAnsi" w:eastAsiaTheme="minorEastAsia" w:hAnsiTheme="minorHAnsi" w:cstheme="minorBidi"/>
          <w:noProof/>
          <w:sz w:val="22"/>
          <w:szCs w:val="22"/>
          <w:lang w:eastAsia="en-GB"/>
        </w:rPr>
        <w:tab/>
      </w:r>
      <w:r w:rsidRPr="005264A4">
        <w:rPr>
          <w:noProof/>
          <w:lang w:eastAsia="zh-CN"/>
        </w:rPr>
        <w:t>PC5 QoS rules</w:t>
      </w:r>
      <w:r w:rsidRPr="005264A4">
        <w:rPr>
          <w:noProof/>
        </w:rPr>
        <w:tab/>
      </w:r>
      <w:r w:rsidRPr="005264A4">
        <w:rPr>
          <w:noProof/>
        </w:rPr>
        <w:fldChar w:fldCharType="begin" w:fldLock="1"/>
      </w:r>
      <w:r w:rsidRPr="005264A4">
        <w:rPr>
          <w:noProof/>
        </w:rPr>
        <w:instrText xml:space="preserve"> PAGEREF _Toc155372508 \h </w:instrText>
      </w:r>
      <w:r w:rsidRPr="005264A4">
        <w:rPr>
          <w:noProof/>
        </w:rPr>
      </w:r>
      <w:r w:rsidRPr="005264A4">
        <w:rPr>
          <w:noProof/>
        </w:rPr>
        <w:fldChar w:fldCharType="separate"/>
      </w:r>
      <w:r w:rsidRPr="005264A4">
        <w:rPr>
          <w:noProof/>
        </w:rPr>
        <w:t>411</w:t>
      </w:r>
      <w:r w:rsidRPr="005264A4">
        <w:rPr>
          <w:noProof/>
        </w:rPr>
        <w:fldChar w:fldCharType="end"/>
      </w:r>
    </w:p>
    <w:p w14:paraId="43EA49D2" w14:textId="02DEF3C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11.3.30</w:t>
      </w:r>
      <w:r w:rsidRPr="005264A4">
        <w:rPr>
          <w:rFonts w:asciiTheme="minorHAnsi" w:eastAsiaTheme="minorEastAsia" w:hAnsiTheme="minorHAnsi" w:cstheme="minorBidi"/>
          <w:noProof/>
          <w:sz w:val="22"/>
          <w:szCs w:val="22"/>
          <w:lang w:eastAsia="en-GB"/>
        </w:rPr>
        <w:tab/>
      </w:r>
      <w:r w:rsidRPr="005264A4">
        <w:rPr>
          <w:noProof/>
        </w:rPr>
        <w:t>5GS mobile identity</w:t>
      </w:r>
      <w:r w:rsidRPr="005264A4">
        <w:rPr>
          <w:noProof/>
        </w:rPr>
        <w:tab/>
      </w:r>
      <w:r w:rsidRPr="005264A4">
        <w:rPr>
          <w:noProof/>
        </w:rPr>
        <w:fldChar w:fldCharType="begin" w:fldLock="1"/>
      </w:r>
      <w:r w:rsidRPr="005264A4">
        <w:rPr>
          <w:noProof/>
        </w:rPr>
        <w:instrText xml:space="preserve"> PAGEREF _Toc155372509 \h </w:instrText>
      </w:r>
      <w:r w:rsidRPr="005264A4">
        <w:rPr>
          <w:noProof/>
        </w:rPr>
      </w:r>
      <w:r w:rsidRPr="005264A4">
        <w:rPr>
          <w:noProof/>
        </w:rPr>
        <w:fldChar w:fldCharType="separate"/>
      </w:r>
      <w:r w:rsidRPr="005264A4">
        <w:rPr>
          <w:noProof/>
        </w:rPr>
        <w:t>419</w:t>
      </w:r>
      <w:r w:rsidRPr="005264A4">
        <w:rPr>
          <w:noProof/>
        </w:rPr>
        <w:fldChar w:fldCharType="end"/>
      </w:r>
    </w:p>
    <w:p w14:paraId="0E1EC8F8" w14:textId="77BB35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11.3.31</w:t>
      </w:r>
      <w:r w:rsidRPr="005264A4">
        <w:rPr>
          <w:rFonts w:asciiTheme="minorHAnsi" w:eastAsiaTheme="minorEastAsia" w:hAnsiTheme="minorHAnsi" w:cstheme="minorBidi"/>
          <w:noProof/>
          <w:sz w:val="22"/>
          <w:szCs w:val="22"/>
          <w:lang w:eastAsia="en-GB"/>
        </w:rPr>
        <w:tab/>
      </w:r>
      <w:r w:rsidRPr="005264A4">
        <w:rPr>
          <w:noProof/>
        </w:rPr>
        <w:t>EAP message</w:t>
      </w:r>
      <w:r w:rsidRPr="005264A4">
        <w:rPr>
          <w:noProof/>
        </w:rPr>
        <w:tab/>
      </w:r>
      <w:r w:rsidRPr="005264A4">
        <w:rPr>
          <w:noProof/>
        </w:rPr>
        <w:fldChar w:fldCharType="begin" w:fldLock="1"/>
      </w:r>
      <w:r w:rsidRPr="005264A4">
        <w:rPr>
          <w:noProof/>
        </w:rPr>
        <w:instrText xml:space="preserve"> PAGEREF _Toc155372510 \h </w:instrText>
      </w:r>
      <w:r w:rsidRPr="005264A4">
        <w:rPr>
          <w:noProof/>
        </w:rPr>
      </w:r>
      <w:r w:rsidRPr="005264A4">
        <w:rPr>
          <w:noProof/>
        </w:rPr>
        <w:fldChar w:fldCharType="separate"/>
      </w:r>
      <w:r w:rsidRPr="005264A4">
        <w:rPr>
          <w:noProof/>
        </w:rPr>
        <w:t>419</w:t>
      </w:r>
      <w:r w:rsidRPr="005264A4">
        <w:rPr>
          <w:noProof/>
        </w:rPr>
        <w:fldChar w:fldCharType="end"/>
      </w:r>
    </w:p>
    <w:p w14:paraId="4E10971A" w14:textId="2D8586E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11.3.32</w:t>
      </w:r>
      <w:r w:rsidRPr="005264A4">
        <w:rPr>
          <w:rFonts w:asciiTheme="minorHAnsi" w:eastAsiaTheme="minorEastAsia" w:hAnsiTheme="minorHAnsi" w:cstheme="minorBidi"/>
          <w:noProof/>
          <w:sz w:val="22"/>
          <w:szCs w:val="22"/>
          <w:lang w:eastAsia="en-GB"/>
        </w:rPr>
        <w:tab/>
      </w:r>
      <w:r w:rsidRPr="005264A4">
        <w:rPr>
          <w:noProof/>
        </w:rPr>
        <w:t>PRUK ID</w:t>
      </w:r>
      <w:r w:rsidRPr="005264A4">
        <w:rPr>
          <w:noProof/>
        </w:rPr>
        <w:tab/>
      </w:r>
      <w:r w:rsidRPr="005264A4">
        <w:rPr>
          <w:noProof/>
        </w:rPr>
        <w:fldChar w:fldCharType="begin" w:fldLock="1"/>
      </w:r>
      <w:r w:rsidRPr="005264A4">
        <w:rPr>
          <w:noProof/>
        </w:rPr>
        <w:instrText xml:space="preserve"> PAGEREF _Toc155372511 \h </w:instrText>
      </w:r>
      <w:r w:rsidRPr="005264A4">
        <w:rPr>
          <w:noProof/>
        </w:rPr>
      </w:r>
      <w:r w:rsidRPr="005264A4">
        <w:rPr>
          <w:noProof/>
        </w:rPr>
        <w:fldChar w:fldCharType="separate"/>
      </w:r>
      <w:r w:rsidRPr="005264A4">
        <w:rPr>
          <w:noProof/>
        </w:rPr>
        <w:t>419</w:t>
      </w:r>
      <w:r w:rsidRPr="005264A4">
        <w:rPr>
          <w:noProof/>
        </w:rPr>
        <w:fldChar w:fldCharType="end"/>
      </w:r>
    </w:p>
    <w:p w14:paraId="6D81A572" w14:textId="4178B28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11.3.32</w:t>
      </w:r>
      <w:r w:rsidRPr="005264A4">
        <w:rPr>
          <w:rFonts w:asciiTheme="minorHAnsi" w:eastAsiaTheme="minorEastAsia" w:hAnsiTheme="minorHAnsi" w:cstheme="minorBidi"/>
          <w:noProof/>
          <w:sz w:val="22"/>
          <w:szCs w:val="22"/>
          <w:lang w:eastAsia="en-GB"/>
        </w:rPr>
        <w:tab/>
      </w:r>
      <w:r w:rsidRPr="005264A4">
        <w:rPr>
          <w:noProof/>
        </w:rPr>
        <w:t>User security key ID</w:t>
      </w:r>
      <w:r w:rsidRPr="005264A4">
        <w:rPr>
          <w:noProof/>
        </w:rPr>
        <w:tab/>
      </w:r>
      <w:r w:rsidRPr="005264A4">
        <w:rPr>
          <w:noProof/>
        </w:rPr>
        <w:fldChar w:fldCharType="begin" w:fldLock="1"/>
      </w:r>
      <w:r w:rsidRPr="005264A4">
        <w:rPr>
          <w:noProof/>
        </w:rPr>
        <w:instrText xml:space="preserve"> PAGEREF _Toc155372512 \h </w:instrText>
      </w:r>
      <w:r w:rsidRPr="005264A4">
        <w:rPr>
          <w:noProof/>
        </w:rPr>
      </w:r>
      <w:r w:rsidRPr="005264A4">
        <w:rPr>
          <w:noProof/>
        </w:rPr>
        <w:fldChar w:fldCharType="separate"/>
      </w:r>
      <w:r w:rsidRPr="005264A4">
        <w:rPr>
          <w:noProof/>
        </w:rPr>
        <w:t>419</w:t>
      </w:r>
      <w:r w:rsidRPr="005264A4">
        <w:rPr>
          <w:noProof/>
        </w:rPr>
        <w:fldChar w:fldCharType="end"/>
      </w:r>
    </w:p>
    <w:p w14:paraId="21B500ED" w14:textId="4071C03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11.3.33</w:t>
      </w:r>
      <w:r w:rsidRPr="005264A4">
        <w:rPr>
          <w:rFonts w:asciiTheme="minorHAnsi" w:eastAsiaTheme="minorEastAsia" w:hAnsiTheme="minorHAnsi" w:cstheme="minorBidi"/>
          <w:noProof/>
          <w:sz w:val="22"/>
          <w:szCs w:val="22"/>
          <w:lang w:eastAsia="en-GB"/>
        </w:rPr>
        <w:tab/>
      </w:r>
      <w:r w:rsidRPr="005264A4">
        <w:rPr>
          <w:noProof/>
        </w:rPr>
        <w:t>PLMN ID</w:t>
      </w:r>
      <w:r w:rsidRPr="005264A4">
        <w:rPr>
          <w:noProof/>
        </w:rPr>
        <w:tab/>
      </w:r>
      <w:r w:rsidRPr="005264A4">
        <w:rPr>
          <w:noProof/>
        </w:rPr>
        <w:fldChar w:fldCharType="begin" w:fldLock="1"/>
      </w:r>
      <w:r w:rsidRPr="005264A4">
        <w:rPr>
          <w:noProof/>
        </w:rPr>
        <w:instrText xml:space="preserve"> PAGEREF _Toc155372513 \h </w:instrText>
      </w:r>
      <w:r w:rsidRPr="005264A4">
        <w:rPr>
          <w:noProof/>
        </w:rPr>
      </w:r>
      <w:r w:rsidRPr="005264A4">
        <w:rPr>
          <w:noProof/>
        </w:rPr>
        <w:fldChar w:fldCharType="separate"/>
      </w:r>
      <w:r w:rsidRPr="005264A4">
        <w:rPr>
          <w:noProof/>
        </w:rPr>
        <w:t>420</w:t>
      </w:r>
      <w:r w:rsidRPr="005264A4">
        <w:rPr>
          <w:noProof/>
        </w:rPr>
        <w:fldChar w:fldCharType="end"/>
      </w:r>
    </w:p>
    <w:p w14:paraId="37F136FA" w14:textId="46BA470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11.3.34</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_Toc155372514 \h </w:instrText>
      </w:r>
      <w:r w:rsidRPr="005264A4">
        <w:rPr>
          <w:noProof/>
        </w:rPr>
      </w:r>
      <w:r w:rsidRPr="005264A4">
        <w:rPr>
          <w:noProof/>
        </w:rPr>
        <w:fldChar w:fldCharType="separate"/>
      </w:r>
      <w:r w:rsidRPr="005264A4">
        <w:rPr>
          <w:noProof/>
        </w:rPr>
        <w:t>420</w:t>
      </w:r>
      <w:r w:rsidRPr="005264A4">
        <w:rPr>
          <w:noProof/>
        </w:rPr>
        <w:fldChar w:fldCharType="end"/>
      </w:r>
    </w:p>
    <w:p w14:paraId="3BD6D51C" w14:textId="41CDBEF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11.3.35</w:t>
      </w:r>
      <w:r w:rsidRPr="005264A4">
        <w:rPr>
          <w:rFonts w:asciiTheme="minorHAnsi" w:eastAsiaTheme="minorEastAsia" w:hAnsiTheme="minorHAnsi" w:cstheme="minorBidi"/>
          <w:noProof/>
          <w:sz w:val="22"/>
          <w:szCs w:val="22"/>
          <w:lang w:eastAsia="en-GB"/>
        </w:rPr>
        <w:tab/>
      </w:r>
      <w:r w:rsidRPr="005264A4">
        <w:rPr>
          <w:noProof/>
        </w:rPr>
        <w:t>GPI</w:t>
      </w:r>
      <w:r w:rsidRPr="005264A4">
        <w:rPr>
          <w:noProof/>
        </w:rPr>
        <w:tab/>
      </w:r>
      <w:r w:rsidRPr="005264A4">
        <w:rPr>
          <w:noProof/>
        </w:rPr>
        <w:fldChar w:fldCharType="begin" w:fldLock="1"/>
      </w:r>
      <w:r w:rsidRPr="005264A4">
        <w:rPr>
          <w:noProof/>
        </w:rPr>
        <w:instrText xml:space="preserve"> PAGEREF _Toc155372515 \h </w:instrText>
      </w:r>
      <w:r w:rsidRPr="005264A4">
        <w:rPr>
          <w:noProof/>
        </w:rPr>
      </w:r>
      <w:r w:rsidRPr="005264A4">
        <w:rPr>
          <w:noProof/>
        </w:rPr>
        <w:fldChar w:fldCharType="separate"/>
      </w:r>
      <w:r w:rsidRPr="005264A4">
        <w:rPr>
          <w:noProof/>
        </w:rPr>
        <w:t>420</w:t>
      </w:r>
      <w:r w:rsidRPr="005264A4">
        <w:rPr>
          <w:noProof/>
        </w:rPr>
        <w:fldChar w:fldCharType="end"/>
      </w:r>
    </w:p>
    <w:p w14:paraId="3BBA672B" w14:textId="4D4D9A0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11.3.36</w:t>
      </w:r>
      <w:r w:rsidRPr="005264A4">
        <w:rPr>
          <w:rFonts w:asciiTheme="minorHAnsi" w:eastAsiaTheme="minorEastAsia" w:hAnsiTheme="minorHAnsi" w:cstheme="minorBidi"/>
          <w:noProof/>
          <w:sz w:val="22"/>
          <w:szCs w:val="22"/>
          <w:lang w:eastAsia="en-GB"/>
        </w:rPr>
        <w:tab/>
      </w:r>
      <w:r w:rsidRPr="005264A4">
        <w:rPr>
          <w:noProof/>
        </w:rPr>
        <w:t>RAND</w:t>
      </w:r>
      <w:r w:rsidRPr="005264A4">
        <w:rPr>
          <w:noProof/>
        </w:rPr>
        <w:tab/>
      </w:r>
      <w:r w:rsidRPr="005264A4">
        <w:rPr>
          <w:noProof/>
        </w:rPr>
        <w:fldChar w:fldCharType="begin" w:fldLock="1"/>
      </w:r>
      <w:r w:rsidRPr="005264A4">
        <w:rPr>
          <w:noProof/>
        </w:rPr>
        <w:instrText xml:space="preserve"> PAGEREF _Toc155372516 \h </w:instrText>
      </w:r>
      <w:r w:rsidRPr="005264A4">
        <w:rPr>
          <w:noProof/>
        </w:rPr>
      </w:r>
      <w:r w:rsidRPr="005264A4">
        <w:rPr>
          <w:noProof/>
        </w:rPr>
        <w:fldChar w:fldCharType="separate"/>
      </w:r>
      <w:r w:rsidRPr="005264A4">
        <w:rPr>
          <w:noProof/>
        </w:rPr>
        <w:t>421</w:t>
      </w:r>
      <w:r w:rsidRPr="005264A4">
        <w:rPr>
          <w:noProof/>
        </w:rPr>
        <w:fldChar w:fldCharType="end"/>
      </w:r>
    </w:p>
    <w:p w14:paraId="7914A7D9" w14:textId="403B11D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11.3.37</w:t>
      </w:r>
      <w:r w:rsidRPr="005264A4">
        <w:rPr>
          <w:rFonts w:asciiTheme="minorHAnsi" w:eastAsiaTheme="minorEastAsia" w:hAnsiTheme="minorHAnsi" w:cstheme="minorBidi"/>
          <w:noProof/>
          <w:sz w:val="22"/>
          <w:szCs w:val="22"/>
          <w:lang w:eastAsia="en-GB"/>
        </w:rPr>
        <w:tab/>
      </w:r>
      <w:r w:rsidRPr="005264A4">
        <w:rPr>
          <w:noProof/>
        </w:rPr>
        <w:t>AUTS</w:t>
      </w:r>
      <w:r w:rsidRPr="005264A4">
        <w:rPr>
          <w:noProof/>
        </w:rPr>
        <w:tab/>
      </w:r>
      <w:r w:rsidRPr="005264A4">
        <w:rPr>
          <w:noProof/>
        </w:rPr>
        <w:fldChar w:fldCharType="begin" w:fldLock="1"/>
      </w:r>
      <w:r w:rsidRPr="005264A4">
        <w:rPr>
          <w:noProof/>
        </w:rPr>
        <w:instrText xml:space="preserve"> PAGEREF _Toc155372517 \h </w:instrText>
      </w:r>
      <w:r w:rsidRPr="005264A4">
        <w:rPr>
          <w:noProof/>
        </w:rPr>
      </w:r>
      <w:r w:rsidRPr="005264A4">
        <w:rPr>
          <w:noProof/>
        </w:rPr>
        <w:fldChar w:fldCharType="separate"/>
      </w:r>
      <w:r w:rsidRPr="005264A4">
        <w:rPr>
          <w:noProof/>
        </w:rPr>
        <w:t>421</w:t>
      </w:r>
      <w:r w:rsidRPr="005264A4">
        <w:rPr>
          <w:noProof/>
        </w:rPr>
        <w:fldChar w:fldCharType="end"/>
      </w:r>
    </w:p>
    <w:p w14:paraId="287817C2" w14:textId="7B317C3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11.3.38</w:t>
      </w:r>
      <w:r w:rsidRPr="005264A4">
        <w:rPr>
          <w:rFonts w:asciiTheme="minorHAnsi" w:eastAsiaTheme="minorEastAsia" w:hAnsiTheme="minorHAnsi" w:cstheme="minorBidi"/>
          <w:noProof/>
          <w:sz w:val="22"/>
          <w:szCs w:val="22"/>
          <w:lang w:eastAsia="en-GB"/>
        </w:rPr>
        <w:tab/>
      </w:r>
      <w:r w:rsidRPr="005264A4">
        <w:rPr>
          <w:noProof/>
        </w:rPr>
        <w:t>MIC</w:t>
      </w:r>
      <w:r w:rsidRPr="005264A4">
        <w:rPr>
          <w:noProof/>
        </w:rPr>
        <w:tab/>
      </w:r>
      <w:r w:rsidRPr="005264A4">
        <w:rPr>
          <w:noProof/>
        </w:rPr>
        <w:fldChar w:fldCharType="begin" w:fldLock="1"/>
      </w:r>
      <w:r w:rsidRPr="005264A4">
        <w:rPr>
          <w:noProof/>
        </w:rPr>
        <w:instrText xml:space="preserve"> PAGEREF _Toc155372518 \h </w:instrText>
      </w:r>
      <w:r w:rsidRPr="005264A4">
        <w:rPr>
          <w:noProof/>
        </w:rPr>
      </w:r>
      <w:r w:rsidRPr="005264A4">
        <w:rPr>
          <w:noProof/>
        </w:rPr>
        <w:fldChar w:fldCharType="separate"/>
      </w:r>
      <w:r w:rsidRPr="005264A4">
        <w:rPr>
          <w:noProof/>
        </w:rPr>
        <w:t>422</w:t>
      </w:r>
      <w:r w:rsidRPr="005264A4">
        <w:rPr>
          <w:noProof/>
        </w:rPr>
        <w:fldChar w:fldCharType="end"/>
      </w:r>
    </w:p>
    <w:p w14:paraId="223444EC" w14:textId="170D439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11.3.39</w:t>
      </w:r>
      <w:r w:rsidRPr="005264A4">
        <w:rPr>
          <w:rFonts w:asciiTheme="minorHAnsi" w:eastAsiaTheme="minorEastAsia" w:hAnsiTheme="minorHAnsi" w:cstheme="minorBidi"/>
          <w:noProof/>
          <w:sz w:val="22"/>
          <w:szCs w:val="22"/>
          <w:lang w:eastAsia="en-GB"/>
        </w:rPr>
        <w:tab/>
      </w:r>
      <w:r w:rsidRPr="005264A4">
        <w:rPr>
          <w:noProof/>
        </w:rPr>
        <w:t>User info ID</w:t>
      </w:r>
      <w:r w:rsidRPr="005264A4">
        <w:rPr>
          <w:noProof/>
        </w:rPr>
        <w:tab/>
      </w:r>
      <w:r w:rsidRPr="005264A4">
        <w:rPr>
          <w:noProof/>
        </w:rPr>
        <w:fldChar w:fldCharType="begin" w:fldLock="1"/>
      </w:r>
      <w:r w:rsidRPr="005264A4">
        <w:rPr>
          <w:noProof/>
        </w:rPr>
        <w:instrText xml:space="preserve"> PAGEREF _Toc155372519 \h </w:instrText>
      </w:r>
      <w:r w:rsidRPr="005264A4">
        <w:rPr>
          <w:noProof/>
        </w:rPr>
      </w:r>
      <w:r w:rsidRPr="005264A4">
        <w:rPr>
          <w:noProof/>
        </w:rPr>
        <w:fldChar w:fldCharType="separate"/>
      </w:r>
      <w:r w:rsidRPr="005264A4">
        <w:rPr>
          <w:noProof/>
        </w:rPr>
        <w:t>422</w:t>
      </w:r>
      <w:r w:rsidRPr="005264A4">
        <w:rPr>
          <w:noProof/>
        </w:rPr>
        <w:fldChar w:fldCharType="end"/>
      </w:r>
    </w:p>
    <w:p w14:paraId="4A44C43C" w14:textId="1C226FD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11.3.40</w:t>
      </w:r>
      <w:r w:rsidRPr="005264A4">
        <w:rPr>
          <w:rFonts w:asciiTheme="minorHAnsi" w:eastAsiaTheme="minorEastAsia" w:hAnsiTheme="minorHAnsi" w:cstheme="minorBidi"/>
          <w:noProof/>
          <w:sz w:val="22"/>
          <w:szCs w:val="22"/>
          <w:lang w:eastAsia="en-GB"/>
        </w:rPr>
        <w:tab/>
      </w:r>
      <w:r w:rsidRPr="005264A4">
        <w:rPr>
          <w:noProof/>
        </w:rPr>
        <w:t>QoS flow descriptions</w:t>
      </w:r>
      <w:r w:rsidRPr="005264A4">
        <w:rPr>
          <w:noProof/>
        </w:rPr>
        <w:tab/>
      </w:r>
      <w:r w:rsidRPr="005264A4">
        <w:rPr>
          <w:noProof/>
        </w:rPr>
        <w:fldChar w:fldCharType="begin" w:fldLock="1"/>
      </w:r>
      <w:r w:rsidRPr="005264A4">
        <w:rPr>
          <w:noProof/>
        </w:rPr>
        <w:instrText xml:space="preserve"> PAGEREF _Toc155372520 \h </w:instrText>
      </w:r>
      <w:r w:rsidRPr="005264A4">
        <w:rPr>
          <w:noProof/>
        </w:rPr>
      </w:r>
      <w:r w:rsidRPr="005264A4">
        <w:rPr>
          <w:noProof/>
        </w:rPr>
        <w:fldChar w:fldCharType="separate"/>
      </w:r>
      <w:r w:rsidRPr="005264A4">
        <w:rPr>
          <w:noProof/>
        </w:rPr>
        <w:t>422</w:t>
      </w:r>
      <w:r w:rsidRPr="005264A4">
        <w:rPr>
          <w:noProof/>
        </w:rPr>
        <w:fldChar w:fldCharType="end"/>
      </w:r>
    </w:p>
    <w:p w14:paraId="4B291BF8" w14:textId="49C7595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11.3.41</w:t>
      </w:r>
      <w:r w:rsidRPr="005264A4">
        <w:rPr>
          <w:rFonts w:asciiTheme="minorHAnsi" w:eastAsiaTheme="minorEastAsia" w:hAnsiTheme="minorHAnsi" w:cstheme="minorBidi"/>
          <w:noProof/>
          <w:sz w:val="22"/>
          <w:szCs w:val="22"/>
          <w:lang w:eastAsia="en-GB"/>
        </w:rPr>
        <w:tab/>
      </w:r>
      <w:r w:rsidRPr="005264A4">
        <w:rPr>
          <w:noProof/>
        </w:rPr>
        <w:t>PC5 signalling protocol cause 2</w:t>
      </w:r>
      <w:r w:rsidRPr="005264A4">
        <w:rPr>
          <w:noProof/>
        </w:rPr>
        <w:tab/>
      </w:r>
      <w:r w:rsidRPr="005264A4">
        <w:rPr>
          <w:noProof/>
        </w:rPr>
        <w:fldChar w:fldCharType="begin" w:fldLock="1"/>
      </w:r>
      <w:r w:rsidRPr="005264A4">
        <w:rPr>
          <w:noProof/>
        </w:rPr>
        <w:instrText xml:space="preserve"> PAGEREF _Toc155372521 \h </w:instrText>
      </w:r>
      <w:r w:rsidRPr="005264A4">
        <w:rPr>
          <w:noProof/>
        </w:rPr>
      </w:r>
      <w:r w:rsidRPr="005264A4">
        <w:rPr>
          <w:noProof/>
        </w:rPr>
        <w:fldChar w:fldCharType="separate"/>
      </w:r>
      <w:r w:rsidRPr="005264A4">
        <w:rPr>
          <w:noProof/>
        </w:rPr>
        <w:t>422</w:t>
      </w:r>
      <w:r w:rsidRPr="005264A4">
        <w:rPr>
          <w:noProof/>
        </w:rPr>
        <w:fldChar w:fldCharType="end"/>
      </w:r>
    </w:p>
    <w:p w14:paraId="0322E1B3" w14:textId="1C5F151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11.3.42</w:t>
      </w:r>
      <w:r w:rsidRPr="005264A4">
        <w:rPr>
          <w:rFonts w:asciiTheme="minorHAnsi" w:eastAsiaTheme="minorEastAsia" w:hAnsiTheme="minorHAnsi" w:cstheme="minorBidi"/>
          <w:noProof/>
          <w:sz w:val="22"/>
          <w:szCs w:val="22"/>
          <w:lang w:eastAsia="en-GB"/>
        </w:rPr>
        <w:tab/>
      </w:r>
      <w:r w:rsidRPr="005264A4">
        <w:rPr>
          <w:noProof/>
        </w:rPr>
        <w:t>IP address/prefix needed indication</w:t>
      </w:r>
      <w:r w:rsidRPr="005264A4">
        <w:rPr>
          <w:noProof/>
        </w:rPr>
        <w:tab/>
      </w:r>
      <w:r w:rsidRPr="005264A4">
        <w:rPr>
          <w:noProof/>
        </w:rPr>
        <w:fldChar w:fldCharType="begin" w:fldLock="1"/>
      </w:r>
      <w:r w:rsidRPr="005264A4">
        <w:rPr>
          <w:noProof/>
        </w:rPr>
        <w:instrText xml:space="preserve"> PAGEREF _Toc155372522 \h </w:instrText>
      </w:r>
      <w:r w:rsidRPr="005264A4">
        <w:rPr>
          <w:noProof/>
        </w:rPr>
      </w:r>
      <w:r w:rsidRPr="005264A4">
        <w:rPr>
          <w:noProof/>
        </w:rPr>
        <w:fldChar w:fldCharType="separate"/>
      </w:r>
      <w:r w:rsidRPr="005264A4">
        <w:rPr>
          <w:noProof/>
        </w:rPr>
        <w:t>423</w:t>
      </w:r>
      <w:r w:rsidRPr="005264A4">
        <w:rPr>
          <w:noProof/>
        </w:rPr>
        <w:fldChar w:fldCharType="end"/>
      </w:r>
    </w:p>
    <w:p w14:paraId="6C393304" w14:textId="4DE55CA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11.3.43</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_Toc155372523 \h </w:instrText>
      </w:r>
      <w:r w:rsidRPr="005264A4">
        <w:rPr>
          <w:noProof/>
        </w:rPr>
      </w:r>
      <w:r w:rsidRPr="005264A4">
        <w:rPr>
          <w:noProof/>
        </w:rPr>
        <w:fldChar w:fldCharType="separate"/>
      </w:r>
      <w:r w:rsidRPr="005264A4">
        <w:rPr>
          <w:noProof/>
        </w:rPr>
        <w:t>423</w:t>
      </w:r>
      <w:r w:rsidRPr="005264A4">
        <w:rPr>
          <w:noProof/>
        </w:rPr>
        <w:fldChar w:fldCharType="end"/>
      </w:r>
    </w:p>
    <w:p w14:paraId="696719FD" w14:textId="7689448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11.3.44</w:t>
      </w:r>
      <w:r w:rsidRPr="005264A4">
        <w:rPr>
          <w:rFonts w:asciiTheme="minorHAnsi" w:eastAsiaTheme="minorEastAsia" w:hAnsiTheme="minorHAnsi" w:cstheme="minorBidi"/>
          <w:noProof/>
          <w:sz w:val="22"/>
          <w:szCs w:val="22"/>
          <w:lang w:eastAsia="en-GB"/>
        </w:rPr>
        <w:tab/>
      </w:r>
      <w:r w:rsidRPr="005264A4">
        <w:rPr>
          <w:noProof/>
        </w:rPr>
        <w:t>List of Link local IPv6 address</w:t>
      </w:r>
      <w:r w:rsidRPr="005264A4">
        <w:rPr>
          <w:noProof/>
        </w:rPr>
        <w:tab/>
      </w:r>
      <w:r w:rsidRPr="005264A4">
        <w:rPr>
          <w:noProof/>
        </w:rPr>
        <w:fldChar w:fldCharType="begin" w:fldLock="1"/>
      </w:r>
      <w:r w:rsidRPr="005264A4">
        <w:rPr>
          <w:noProof/>
        </w:rPr>
        <w:instrText xml:space="preserve"> PAGEREF _Toc155372524 \h </w:instrText>
      </w:r>
      <w:r w:rsidRPr="005264A4">
        <w:rPr>
          <w:noProof/>
        </w:rPr>
      </w:r>
      <w:r w:rsidRPr="005264A4">
        <w:rPr>
          <w:noProof/>
        </w:rPr>
        <w:fldChar w:fldCharType="separate"/>
      </w:r>
      <w:r w:rsidRPr="005264A4">
        <w:rPr>
          <w:noProof/>
        </w:rPr>
        <w:t>423</w:t>
      </w:r>
      <w:r w:rsidRPr="005264A4">
        <w:rPr>
          <w:noProof/>
        </w:rPr>
        <w:fldChar w:fldCharType="end"/>
      </w:r>
    </w:p>
    <w:p w14:paraId="335CE14B" w14:textId="4CE5D33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lastRenderedPageBreak/>
        <w:t>11.3.45</w:t>
      </w:r>
      <w:r w:rsidRPr="005264A4">
        <w:rPr>
          <w:rFonts w:asciiTheme="minorHAnsi" w:eastAsiaTheme="minorEastAsia" w:hAnsiTheme="minorHAnsi" w:cstheme="minorBidi"/>
          <w:noProof/>
          <w:sz w:val="22"/>
          <w:szCs w:val="22"/>
          <w:lang w:eastAsia="en-GB"/>
        </w:rPr>
        <w:tab/>
      </w:r>
      <w:r w:rsidRPr="005264A4">
        <w:rPr>
          <w:noProof/>
        </w:rPr>
        <w:t>MAC address</w:t>
      </w:r>
      <w:r w:rsidRPr="005264A4">
        <w:rPr>
          <w:noProof/>
        </w:rPr>
        <w:tab/>
      </w:r>
      <w:r w:rsidRPr="005264A4">
        <w:rPr>
          <w:noProof/>
        </w:rPr>
        <w:fldChar w:fldCharType="begin" w:fldLock="1"/>
      </w:r>
      <w:r w:rsidRPr="005264A4">
        <w:rPr>
          <w:noProof/>
        </w:rPr>
        <w:instrText xml:space="preserve"> PAGEREF _Toc155372525 \h </w:instrText>
      </w:r>
      <w:r w:rsidRPr="005264A4">
        <w:rPr>
          <w:noProof/>
        </w:rPr>
      </w:r>
      <w:r w:rsidRPr="005264A4">
        <w:rPr>
          <w:noProof/>
        </w:rPr>
        <w:fldChar w:fldCharType="separate"/>
      </w:r>
      <w:r w:rsidRPr="005264A4">
        <w:rPr>
          <w:noProof/>
        </w:rPr>
        <w:t>424</w:t>
      </w:r>
      <w:r w:rsidRPr="005264A4">
        <w:rPr>
          <w:noProof/>
        </w:rPr>
        <w:fldChar w:fldCharType="end"/>
      </w:r>
    </w:p>
    <w:p w14:paraId="0D3BC0AF" w14:textId="556374B5"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11.3.46</w:t>
      </w:r>
      <w:r w:rsidRPr="005264A4">
        <w:rPr>
          <w:rFonts w:asciiTheme="minorHAnsi" w:eastAsiaTheme="minorEastAsia" w:hAnsiTheme="minorHAnsi" w:cstheme="minorBidi"/>
          <w:noProof/>
          <w:sz w:val="22"/>
          <w:szCs w:val="22"/>
          <w:lang w:eastAsia="en-GB"/>
        </w:rPr>
        <w:tab/>
      </w:r>
      <w:r w:rsidRPr="005264A4">
        <w:rPr>
          <w:noProof/>
          <w:lang w:eastAsia="zh-CN"/>
        </w:rPr>
        <w:t>Relay reselection indication</w:t>
      </w:r>
      <w:r w:rsidRPr="005264A4">
        <w:rPr>
          <w:noProof/>
        </w:rPr>
        <w:tab/>
      </w:r>
      <w:r w:rsidRPr="005264A4">
        <w:rPr>
          <w:noProof/>
        </w:rPr>
        <w:fldChar w:fldCharType="begin" w:fldLock="1"/>
      </w:r>
      <w:r w:rsidRPr="005264A4">
        <w:rPr>
          <w:noProof/>
        </w:rPr>
        <w:instrText xml:space="preserve"> PAGEREF _Toc155372526 \h </w:instrText>
      </w:r>
      <w:r w:rsidRPr="005264A4">
        <w:rPr>
          <w:noProof/>
        </w:rPr>
      </w:r>
      <w:r w:rsidRPr="005264A4">
        <w:rPr>
          <w:noProof/>
        </w:rPr>
        <w:fldChar w:fldCharType="separate"/>
      </w:r>
      <w:r w:rsidRPr="005264A4">
        <w:rPr>
          <w:noProof/>
        </w:rPr>
        <w:t>424</w:t>
      </w:r>
      <w:r w:rsidRPr="005264A4">
        <w:rPr>
          <w:noProof/>
        </w:rPr>
        <w:fldChar w:fldCharType="end"/>
      </w:r>
    </w:p>
    <w:p w14:paraId="485BA329" w14:textId="577C0263"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11.3.47</w:t>
      </w:r>
      <w:r w:rsidRPr="005264A4">
        <w:rPr>
          <w:rFonts w:asciiTheme="minorHAnsi" w:eastAsiaTheme="minorEastAsia" w:hAnsiTheme="minorHAnsi" w:cstheme="minorBidi"/>
          <w:noProof/>
          <w:sz w:val="22"/>
          <w:szCs w:val="22"/>
          <w:lang w:eastAsia="en-GB"/>
        </w:rPr>
        <w:tab/>
      </w:r>
      <w:r w:rsidRPr="005264A4">
        <w:rPr>
          <w:noProof/>
          <w:lang w:eastAsia="zh-CN"/>
        </w:rPr>
        <w:t>List of user info ID</w:t>
      </w:r>
      <w:r w:rsidRPr="005264A4">
        <w:rPr>
          <w:noProof/>
        </w:rPr>
        <w:tab/>
      </w:r>
      <w:r w:rsidRPr="005264A4">
        <w:rPr>
          <w:noProof/>
        </w:rPr>
        <w:fldChar w:fldCharType="begin" w:fldLock="1"/>
      </w:r>
      <w:r w:rsidRPr="005264A4">
        <w:rPr>
          <w:noProof/>
        </w:rPr>
        <w:instrText xml:space="preserve"> PAGEREF _Toc155372527 \h </w:instrText>
      </w:r>
      <w:r w:rsidRPr="005264A4">
        <w:rPr>
          <w:noProof/>
        </w:rPr>
      </w:r>
      <w:r w:rsidRPr="005264A4">
        <w:rPr>
          <w:noProof/>
        </w:rPr>
        <w:fldChar w:fldCharType="separate"/>
      </w:r>
      <w:r w:rsidRPr="005264A4">
        <w:rPr>
          <w:noProof/>
        </w:rPr>
        <w:t>425</w:t>
      </w:r>
      <w:r w:rsidRPr="005264A4">
        <w:rPr>
          <w:noProof/>
        </w:rPr>
        <w:fldChar w:fldCharType="end"/>
      </w:r>
    </w:p>
    <w:p w14:paraId="7E8F2E76" w14:textId="4F5A667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11.3.48</w:t>
      </w:r>
      <w:r w:rsidRPr="005264A4">
        <w:rPr>
          <w:rFonts w:asciiTheme="minorHAnsi" w:eastAsiaTheme="minorEastAsia" w:hAnsiTheme="minorHAnsi" w:cstheme="minorBidi"/>
          <w:noProof/>
          <w:sz w:val="22"/>
          <w:szCs w:val="22"/>
          <w:lang w:eastAsia="en-GB"/>
        </w:rPr>
        <w:tab/>
      </w:r>
      <w:r w:rsidRPr="005264A4">
        <w:rPr>
          <w:noProof/>
        </w:rPr>
        <w:t>List of candidates U2U relay UE layer-2 IDs</w:t>
      </w:r>
      <w:r w:rsidRPr="005264A4">
        <w:rPr>
          <w:noProof/>
        </w:rPr>
        <w:tab/>
      </w:r>
      <w:r w:rsidRPr="005264A4">
        <w:rPr>
          <w:noProof/>
        </w:rPr>
        <w:fldChar w:fldCharType="begin" w:fldLock="1"/>
      </w:r>
      <w:r w:rsidRPr="005264A4">
        <w:rPr>
          <w:noProof/>
        </w:rPr>
        <w:instrText xml:space="preserve"> PAGEREF _Toc155372528 \h </w:instrText>
      </w:r>
      <w:r w:rsidRPr="005264A4">
        <w:rPr>
          <w:noProof/>
        </w:rPr>
      </w:r>
      <w:r w:rsidRPr="005264A4">
        <w:rPr>
          <w:noProof/>
        </w:rPr>
        <w:fldChar w:fldCharType="separate"/>
      </w:r>
      <w:r w:rsidRPr="005264A4">
        <w:rPr>
          <w:noProof/>
        </w:rPr>
        <w:t>425</w:t>
      </w:r>
      <w:r w:rsidRPr="005264A4">
        <w:rPr>
          <w:noProof/>
        </w:rPr>
        <w:fldChar w:fldCharType="end"/>
      </w:r>
    </w:p>
    <w:p w14:paraId="55F66B83" w14:textId="628898E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w:t>
      </w:r>
      <w:r w:rsidRPr="005264A4">
        <w:rPr>
          <w:noProof/>
          <w:lang w:eastAsia="zh-CN"/>
        </w:rPr>
        <w:t>49</w:t>
      </w:r>
      <w:r w:rsidRPr="005264A4">
        <w:rPr>
          <w:rFonts w:asciiTheme="minorHAnsi" w:eastAsiaTheme="minorEastAsia" w:hAnsiTheme="minorHAnsi" w:cstheme="minorBidi"/>
          <w:noProof/>
          <w:sz w:val="22"/>
          <w:szCs w:val="22"/>
          <w:lang w:eastAsia="en-GB"/>
        </w:rPr>
        <w:tab/>
      </w:r>
      <w:r w:rsidRPr="005264A4">
        <w:rPr>
          <w:noProof/>
          <w:lang w:eastAsia="zh-CN"/>
        </w:rPr>
        <w:t>UE</w:t>
      </w:r>
      <w:r w:rsidRPr="005264A4">
        <w:rPr>
          <w:noProof/>
        </w:rPr>
        <w:t xml:space="preserve"> IP address</w:t>
      </w:r>
      <w:r w:rsidRPr="005264A4">
        <w:rPr>
          <w:noProof/>
        </w:rPr>
        <w:tab/>
      </w:r>
      <w:r w:rsidRPr="005264A4">
        <w:rPr>
          <w:noProof/>
        </w:rPr>
        <w:fldChar w:fldCharType="begin" w:fldLock="1"/>
      </w:r>
      <w:r w:rsidRPr="005264A4">
        <w:rPr>
          <w:noProof/>
        </w:rPr>
        <w:instrText xml:space="preserve"> PAGEREF _Toc155372529 \h </w:instrText>
      </w:r>
      <w:r w:rsidRPr="005264A4">
        <w:rPr>
          <w:noProof/>
        </w:rPr>
      </w:r>
      <w:r w:rsidRPr="005264A4">
        <w:rPr>
          <w:noProof/>
        </w:rPr>
        <w:fldChar w:fldCharType="separate"/>
      </w:r>
      <w:r w:rsidRPr="005264A4">
        <w:rPr>
          <w:noProof/>
        </w:rPr>
        <w:t>426</w:t>
      </w:r>
      <w:r w:rsidRPr="005264A4">
        <w:rPr>
          <w:noProof/>
        </w:rPr>
        <w:fldChar w:fldCharType="end"/>
      </w:r>
    </w:p>
    <w:p w14:paraId="69876A29" w14:textId="5FA03FE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w:t>
      </w:r>
      <w:r w:rsidRPr="005264A4">
        <w:rPr>
          <w:noProof/>
          <w:lang w:eastAsia="zh-CN"/>
        </w:rPr>
        <w:t>50</w:t>
      </w:r>
      <w:r w:rsidRPr="005264A4">
        <w:rPr>
          <w:rFonts w:asciiTheme="minorHAnsi" w:eastAsiaTheme="minorEastAsia" w:hAnsiTheme="minorHAnsi" w:cstheme="minorBidi"/>
          <w:noProof/>
          <w:sz w:val="22"/>
          <w:szCs w:val="22"/>
          <w:lang w:eastAsia="en-GB"/>
        </w:rPr>
        <w:tab/>
      </w:r>
      <w:r w:rsidRPr="005264A4">
        <w:rPr>
          <w:noProof/>
          <w:lang w:eastAsia="zh-CN"/>
        </w:rPr>
        <w:t>List of UE</w:t>
      </w:r>
      <w:r w:rsidRPr="005264A4">
        <w:rPr>
          <w:noProof/>
        </w:rPr>
        <w:t xml:space="preserve"> IP address</w:t>
      </w:r>
      <w:r w:rsidRPr="005264A4">
        <w:rPr>
          <w:noProof/>
          <w:lang w:eastAsia="zh-CN"/>
        </w:rPr>
        <w:t>es</w:t>
      </w:r>
      <w:r w:rsidRPr="005264A4">
        <w:rPr>
          <w:noProof/>
        </w:rPr>
        <w:tab/>
      </w:r>
      <w:r w:rsidRPr="005264A4">
        <w:rPr>
          <w:noProof/>
        </w:rPr>
        <w:fldChar w:fldCharType="begin" w:fldLock="1"/>
      </w:r>
      <w:r w:rsidRPr="005264A4">
        <w:rPr>
          <w:noProof/>
        </w:rPr>
        <w:instrText xml:space="preserve"> PAGEREF _Toc155372530 \h </w:instrText>
      </w:r>
      <w:r w:rsidRPr="005264A4">
        <w:rPr>
          <w:noProof/>
        </w:rPr>
      </w:r>
      <w:r w:rsidRPr="005264A4">
        <w:rPr>
          <w:noProof/>
        </w:rPr>
        <w:fldChar w:fldCharType="separate"/>
      </w:r>
      <w:r w:rsidRPr="005264A4">
        <w:rPr>
          <w:noProof/>
        </w:rPr>
        <w:t>427</w:t>
      </w:r>
      <w:r w:rsidRPr="005264A4">
        <w:rPr>
          <w:noProof/>
        </w:rPr>
        <w:fldChar w:fldCharType="end"/>
      </w:r>
    </w:p>
    <w:p w14:paraId="0B00A47A" w14:textId="62106532"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11.3.50</w:t>
      </w:r>
      <w:r w:rsidRPr="005264A4">
        <w:rPr>
          <w:rFonts w:asciiTheme="minorHAnsi" w:eastAsiaTheme="minorEastAsia" w:hAnsiTheme="minorHAnsi" w:cstheme="minorBidi"/>
          <w:noProof/>
          <w:sz w:val="22"/>
          <w:szCs w:val="22"/>
          <w:lang w:eastAsia="en-GB"/>
        </w:rPr>
        <w:tab/>
      </w:r>
      <w:r w:rsidRPr="005264A4">
        <w:rPr>
          <w:noProof/>
          <w:lang w:eastAsia="zh-CN"/>
        </w:rPr>
        <w:t>5GS identity type</w:t>
      </w:r>
      <w:r w:rsidRPr="005264A4">
        <w:rPr>
          <w:noProof/>
        </w:rPr>
        <w:tab/>
      </w:r>
      <w:r w:rsidRPr="005264A4">
        <w:rPr>
          <w:noProof/>
        </w:rPr>
        <w:fldChar w:fldCharType="begin" w:fldLock="1"/>
      </w:r>
      <w:r w:rsidRPr="005264A4">
        <w:rPr>
          <w:noProof/>
        </w:rPr>
        <w:instrText xml:space="preserve"> PAGEREF _Toc155372531 \h </w:instrText>
      </w:r>
      <w:r w:rsidRPr="005264A4">
        <w:rPr>
          <w:noProof/>
        </w:rPr>
      </w:r>
      <w:r w:rsidRPr="005264A4">
        <w:rPr>
          <w:noProof/>
        </w:rPr>
        <w:fldChar w:fldCharType="separate"/>
      </w:r>
      <w:r w:rsidRPr="005264A4">
        <w:rPr>
          <w:noProof/>
        </w:rPr>
        <w:t>427</w:t>
      </w:r>
      <w:r w:rsidRPr="005264A4">
        <w:rPr>
          <w:noProof/>
        </w:rPr>
        <w:fldChar w:fldCharType="end"/>
      </w:r>
    </w:p>
    <w:p w14:paraId="32B2A048" w14:textId="5CB72AB4"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11.3.51</w:t>
      </w:r>
      <w:r w:rsidRPr="005264A4">
        <w:rPr>
          <w:rFonts w:asciiTheme="minorHAnsi" w:eastAsiaTheme="minorEastAsia" w:hAnsiTheme="minorHAnsi" w:cstheme="minorBidi"/>
          <w:noProof/>
          <w:sz w:val="22"/>
          <w:szCs w:val="22"/>
          <w:lang w:eastAsia="en-GB"/>
        </w:rPr>
        <w:tab/>
      </w:r>
      <w:r w:rsidRPr="005264A4">
        <w:rPr>
          <w:noProof/>
        </w:rPr>
        <w:t>Spare half octet</w:t>
      </w:r>
      <w:r w:rsidRPr="005264A4">
        <w:rPr>
          <w:noProof/>
        </w:rPr>
        <w:tab/>
      </w:r>
      <w:r w:rsidRPr="005264A4">
        <w:rPr>
          <w:noProof/>
        </w:rPr>
        <w:fldChar w:fldCharType="begin" w:fldLock="1"/>
      </w:r>
      <w:r w:rsidRPr="005264A4">
        <w:rPr>
          <w:noProof/>
        </w:rPr>
        <w:instrText xml:space="preserve"> PAGEREF _Toc155372532 \h </w:instrText>
      </w:r>
      <w:r w:rsidRPr="005264A4">
        <w:rPr>
          <w:noProof/>
        </w:rPr>
      </w:r>
      <w:r w:rsidRPr="005264A4">
        <w:rPr>
          <w:noProof/>
        </w:rPr>
        <w:fldChar w:fldCharType="separate"/>
      </w:r>
      <w:r w:rsidRPr="005264A4">
        <w:rPr>
          <w:noProof/>
        </w:rPr>
        <w:t>427</w:t>
      </w:r>
      <w:r w:rsidRPr="005264A4">
        <w:rPr>
          <w:noProof/>
        </w:rPr>
        <w:fldChar w:fldCharType="end"/>
      </w:r>
    </w:p>
    <w:p w14:paraId="09BBBA55" w14:textId="5574C75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11.3.52</w:t>
      </w:r>
      <w:r w:rsidRPr="005264A4">
        <w:rPr>
          <w:rFonts w:asciiTheme="minorHAnsi" w:eastAsiaTheme="minorEastAsia" w:hAnsiTheme="minorHAnsi" w:cstheme="minorBidi"/>
          <w:noProof/>
          <w:sz w:val="22"/>
          <w:szCs w:val="22"/>
          <w:lang w:eastAsia="en-GB"/>
        </w:rPr>
        <w:tab/>
      </w:r>
      <w:r w:rsidRPr="005264A4">
        <w:rPr>
          <w:noProof/>
        </w:rPr>
        <w:t>MSBs of K</w:t>
      </w:r>
      <w:r w:rsidRPr="005264A4">
        <w:rPr>
          <w:noProof/>
          <w:vertAlign w:val="subscript"/>
        </w:rPr>
        <w:t>NRP</w:t>
      </w:r>
      <w:r w:rsidRPr="005264A4">
        <w:rPr>
          <w:noProof/>
        </w:rPr>
        <w:t xml:space="preserve"> ID 2</w:t>
      </w:r>
      <w:r w:rsidRPr="005264A4">
        <w:rPr>
          <w:noProof/>
        </w:rPr>
        <w:tab/>
      </w:r>
      <w:r w:rsidRPr="005264A4">
        <w:rPr>
          <w:noProof/>
        </w:rPr>
        <w:fldChar w:fldCharType="begin" w:fldLock="1"/>
      </w:r>
      <w:r w:rsidRPr="005264A4">
        <w:rPr>
          <w:noProof/>
        </w:rPr>
        <w:instrText xml:space="preserve"> PAGEREF _Toc155372533 \h </w:instrText>
      </w:r>
      <w:r w:rsidRPr="005264A4">
        <w:rPr>
          <w:noProof/>
        </w:rPr>
      </w:r>
      <w:r w:rsidRPr="005264A4">
        <w:rPr>
          <w:noProof/>
        </w:rPr>
        <w:fldChar w:fldCharType="separate"/>
      </w:r>
      <w:r w:rsidRPr="005264A4">
        <w:rPr>
          <w:noProof/>
        </w:rPr>
        <w:t>428</w:t>
      </w:r>
      <w:r w:rsidRPr="005264A4">
        <w:rPr>
          <w:noProof/>
        </w:rPr>
        <w:fldChar w:fldCharType="end"/>
      </w:r>
    </w:p>
    <w:p w14:paraId="01E80FFF" w14:textId="060F911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11.3.53</w:t>
      </w:r>
      <w:r w:rsidRPr="005264A4">
        <w:rPr>
          <w:rFonts w:asciiTheme="minorHAnsi" w:eastAsiaTheme="minorEastAsia" w:hAnsiTheme="minorHAnsi" w:cstheme="minorBidi"/>
          <w:noProof/>
          <w:sz w:val="22"/>
          <w:szCs w:val="22"/>
          <w:lang w:eastAsia="en-GB"/>
        </w:rPr>
        <w:tab/>
      </w:r>
      <w:r w:rsidRPr="005264A4">
        <w:rPr>
          <w:noProof/>
        </w:rPr>
        <w:t>LSBs of K</w:t>
      </w:r>
      <w:r w:rsidRPr="005264A4">
        <w:rPr>
          <w:noProof/>
          <w:vertAlign w:val="subscript"/>
        </w:rPr>
        <w:t>NRP</w:t>
      </w:r>
      <w:r w:rsidRPr="005264A4">
        <w:rPr>
          <w:noProof/>
        </w:rPr>
        <w:t xml:space="preserve"> ID 2</w:t>
      </w:r>
      <w:r w:rsidRPr="005264A4">
        <w:rPr>
          <w:noProof/>
        </w:rPr>
        <w:tab/>
      </w:r>
      <w:r w:rsidRPr="005264A4">
        <w:rPr>
          <w:noProof/>
        </w:rPr>
        <w:fldChar w:fldCharType="begin" w:fldLock="1"/>
      </w:r>
      <w:r w:rsidRPr="005264A4">
        <w:rPr>
          <w:noProof/>
        </w:rPr>
        <w:instrText xml:space="preserve"> PAGEREF _Toc155372534 \h </w:instrText>
      </w:r>
      <w:r w:rsidRPr="005264A4">
        <w:rPr>
          <w:noProof/>
        </w:rPr>
      </w:r>
      <w:r w:rsidRPr="005264A4">
        <w:rPr>
          <w:noProof/>
        </w:rPr>
        <w:fldChar w:fldCharType="separate"/>
      </w:r>
      <w:r w:rsidRPr="005264A4">
        <w:rPr>
          <w:noProof/>
        </w:rPr>
        <w:t>428</w:t>
      </w:r>
      <w:r w:rsidRPr="005264A4">
        <w:rPr>
          <w:noProof/>
        </w:rPr>
        <w:fldChar w:fldCharType="end"/>
      </w:r>
    </w:p>
    <w:p w14:paraId="3EBA5732" w14:textId="7EA8B70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11.2.54</w:t>
      </w:r>
      <w:r w:rsidRPr="005264A4">
        <w:rPr>
          <w:rFonts w:asciiTheme="minorHAnsi" w:eastAsiaTheme="minorEastAsia" w:hAnsiTheme="minorHAnsi" w:cstheme="minorBidi"/>
          <w:noProof/>
          <w:sz w:val="22"/>
          <w:szCs w:val="22"/>
          <w:lang w:eastAsia="en-GB"/>
        </w:rPr>
        <w:tab/>
      </w:r>
      <w:r w:rsidRPr="005264A4">
        <w:rPr>
          <w:noProof/>
          <w:lang w:eastAsia="zh-CN"/>
        </w:rPr>
        <w:t>Announce prohibited indication</w:t>
      </w:r>
      <w:r w:rsidRPr="005264A4">
        <w:rPr>
          <w:noProof/>
        </w:rPr>
        <w:tab/>
      </w:r>
      <w:r w:rsidRPr="005264A4">
        <w:rPr>
          <w:noProof/>
        </w:rPr>
        <w:fldChar w:fldCharType="begin" w:fldLock="1"/>
      </w:r>
      <w:r w:rsidRPr="005264A4">
        <w:rPr>
          <w:noProof/>
        </w:rPr>
        <w:instrText xml:space="preserve"> PAGEREF _Toc155372535 \h </w:instrText>
      </w:r>
      <w:r w:rsidRPr="005264A4">
        <w:rPr>
          <w:noProof/>
        </w:rPr>
      </w:r>
      <w:r w:rsidRPr="005264A4">
        <w:rPr>
          <w:noProof/>
        </w:rPr>
        <w:fldChar w:fldCharType="separate"/>
      </w:r>
      <w:r w:rsidRPr="005264A4">
        <w:rPr>
          <w:noProof/>
        </w:rPr>
        <w:t>428</w:t>
      </w:r>
      <w:r w:rsidRPr="005264A4">
        <w:rPr>
          <w:noProof/>
        </w:rPr>
        <w:fldChar w:fldCharType="end"/>
      </w:r>
    </w:p>
    <w:p w14:paraId="0DAFDD6E" w14:textId="70F8CEDA"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11.4</w:t>
      </w:r>
      <w:r w:rsidRPr="005264A4">
        <w:rPr>
          <w:rFonts w:asciiTheme="minorHAnsi" w:eastAsiaTheme="minorEastAsia" w:hAnsiTheme="minorHAnsi" w:cstheme="minorBidi"/>
          <w:noProof/>
          <w:sz w:val="22"/>
          <w:szCs w:val="22"/>
          <w:lang w:eastAsia="en-GB"/>
        </w:rPr>
        <w:tab/>
      </w:r>
      <w:r w:rsidRPr="005264A4">
        <w:rPr>
          <w:noProof/>
        </w:rPr>
        <w:t>5G ProSe direct discovery message over PC3a formats</w:t>
      </w:r>
      <w:r w:rsidRPr="005264A4">
        <w:rPr>
          <w:noProof/>
        </w:rPr>
        <w:tab/>
      </w:r>
      <w:r w:rsidRPr="005264A4">
        <w:rPr>
          <w:noProof/>
        </w:rPr>
        <w:fldChar w:fldCharType="begin" w:fldLock="1"/>
      </w:r>
      <w:r w:rsidRPr="005264A4">
        <w:rPr>
          <w:noProof/>
        </w:rPr>
        <w:instrText xml:space="preserve"> PAGEREF _Toc155372536 \h </w:instrText>
      </w:r>
      <w:r w:rsidRPr="005264A4">
        <w:rPr>
          <w:noProof/>
        </w:rPr>
      </w:r>
      <w:r w:rsidRPr="005264A4">
        <w:rPr>
          <w:noProof/>
        </w:rPr>
        <w:fldChar w:fldCharType="separate"/>
      </w:r>
      <w:r w:rsidRPr="005264A4">
        <w:rPr>
          <w:noProof/>
        </w:rPr>
        <w:t>429</w:t>
      </w:r>
      <w:r w:rsidRPr="005264A4">
        <w:rPr>
          <w:noProof/>
        </w:rPr>
        <w:fldChar w:fldCharType="end"/>
      </w:r>
    </w:p>
    <w:p w14:paraId="2ECE7B49" w14:textId="353A414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11.4.1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_Toc155372537 \h </w:instrText>
      </w:r>
      <w:r w:rsidRPr="005264A4">
        <w:rPr>
          <w:noProof/>
        </w:rPr>
      </w:r>
      <w:r w:rsidRPr="005264A4">
        <w:rPr>
          <w:noProof/>
        </w:rPr>
        <w:fldChar w:fldCharType="separate"/>
      </w:r>
      <w:r w:rsidRPr="005264A4">
        <w:rPr>
          <w:noProof/>
        </w:rPr>
        <w:t>429</w:t>
      </w:r>
      <w:r w:rsidRPr="005264A4">
        <w:rPr>
          <w:noProof/>
        </w:rPr>
        <w:fldChar w:fldCharType="end"/>
      </w:r>
    </w:p>
    <w:p w14:paraId="425C6D72" w14:textId="43D8462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11.4.2</w:t>
      </w:r>
      <w:r w:rsidRPr="005264A4">
        <w:rPr>
          <w:rFonts w:asciiTheme="minorHAnsi" w:eastAsiaTheme="minorEastAsia" w:hAnsiTheme="minorHAnsi" w:cstheme="minorBidi"/>
          <w:noProof/>
          <w:sz w:val="22"/>
          <w:szCs w:val="22"/>
          <w:lang w:eastAsia="en-GB"/>
        </w:rPr>
        <w:tab/>
      </w:r>
      <w:r w:rsidRPr="005264A4">
        <w:rPr>
          <w:noProof/>
        </w:rPr>
        <w:t>Parameters in 5G ProSe direct discovery messages over PC3a</w:t>
      </w:r>
      <w:r w:rsidRPr="005264A4">
        <w:rPr>
          <w:noProof/>
        </w:rPr>
        <w:tab/>
      </w:r>
      <w:r w:rsidRPr="005264A4">
        <w:rPr>
          <w:noProof/>
        </w:rPr>
        <w:fldChar w:fldCharType="begin" w:fldLock="1"/>
      </w:r>
      <w:r w:rsidRPr="005264A4">
        <w:rPr>
          <w:noProof/>
        </w:rPr>
        <w:instrText xml:space="preserve"> PAGEREF _Toc155372538 \h </w:instrText>
      </w:r>
      <w:r w:rsidRPr="005264A4">
        <w:rPr>
          <w:noProof/>
        </w:rPr>
      </w:r>
      <w:r w:rsidRPr="005264A4">
        <w:rPr>
          <w:noProof/>
        </w:rPr>
        <w:fldChar w:fldCharType="separate"/>
      </w:r>
      <w:r w:rsidRPr="005264A4">
        <w:rPr>
          <w:noProof/>
        </w:rPr>
        <w:t>429</w:t>
      </w:r>
      <w:r w:rsidRPr="005264A4">
        <w:rPr>
          <w:noProof/>
        </w:rPr>
        <w:fldChar w:fldCharType="end"/>
      </w:r>
    </w:p>
    <w:p w14:paraId="6EDF84A7" w14:textId="6093F21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_Toc155372539 \h </w:instrText>
      </w:r>
      <w:r w:rsidRPr="005264A4">
        <w:rPr>
          <w:noProof/>
        </w:rPr>
      </w:r>
      <w:r w:rsidRPr="005264A4">
        <w:rPr>
          <w:noProof/>
        </w:rPr>
        <w:fldChar w:fldCharType="separate"/>
      </w:r>
      <w:r w:rsidRPr="005264A4">
        <w:rPr>
          <w:noProof/>
        </w:rPr>
        <w:t>429</w:t>
      </w:r>
      <w:r w:rsidRPr="005264A4">
        <w:rPr>
          <w:noProof/>
        </w:rPr>
        <w:fldChar w:fldCharType="end"/>
      </w:r>
    </w:p>
    <w:p w14:paraId="0FF0FD7F" w14:textId="00C1CFE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w:t>
      </w:r>
      <w:r w:rsidRPr="005264A4">
        <w:rPr>
          <w:rFonts w:asciiTheme="minorHAnsi" w:eastAsiaTheme="minorEastAsia" w:hAnsiTheme="minorHAnsi" w:cstheme="minorBidi"/>
          <w:noProof/>
          <w:sz w:val="22"/>
          <w:szCs w:val="22"/>
          <w:lang w:eastAsia="en-GB"/>
        </w:rPr>
        <w:tab/>
      </w:r>
      <w:r w:rsidRPr="005264A4">
        <w:rPr>
          <w:noProof/>
        </w:rPr>
        <w:t>Command</w:t>
      </w:r>
      <w:r w:rsidRPr="005264A4">
        <w:rPr>
          <w:noProof/>
        </w:rPr>
        <w:tab/>
      </w:r>
      <w:r w:rsidRPr="005264A4">
        <w:rPr>
          <w:noProof/>
        </w:rPr>
        <w:fldChar w:fldCharType="begin" w:fldLock="1"/>
      </w:r>
      <w:r w:rsidRPr="005264A4">
        <w:rPr>
          <w:noProof/>
        </w:rPr>
        <w:instrText xml:space="preserve"> PAGEREF _Toc155372540 \h </w:instrText>
      </w:r>
      <w:r w:rsidRPr="005264A4">
        <w:rPr>
          <w:noProof/>
        </w:rPr>
      </w:r>
      <w:r w:rsidRPr="005264A4">
        <w:rPr>
          <w:noProof/>
        </w:rPr>
        <w:fldChar w:fldCharType="separate"/>
      </w:r>
      <w:r w:rsidRPr="005264A4">
        <w:rPr>
          <w:noProof/>
        </w:rPr>
        <w:t>429</w:t>
      </w:r>
      <w:r w:rsidRPr="005264A4">
        <w:rPr>
          <w:noProof/>
        </w:rPr>
        <w:fldChar w:fldCharType="end"/>
      </w:r>
    </w:p>
    <w:p w14:paraId="2B39AA4F" w14:textId="709ED9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_Toc155372541 \h </w:instrText>
      </w:r>
      <w:r w:rsidRPr="005264A4">
        <w:rPr>
          <w:noProof/>
        </w:rPr>
      </w:r>
      <w:r w:rsidRPr="005264A4">
        <w:rPr>
          <w:noProof/>
        </w:rPr>
        <w:fldChar w:fldCharType="separate"/>
      </w:r>
      <w:r w:rsidRPr="005264A4">
        <w:rPr>
          <w:noProof/>
        </w:rPr>
        <w:t>430</w:t>
      </w:r>
      <w:r w:rsidRPr="005264A4">
        <w:rPr>
          <w:noProof/>
        </w:rPr>
        <w:fldChar w:fldCharType="end"/>
      </w:r>
    </w:p>
    <w:p w14:paraId="5E4762E0" w14:textId="44E397D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w:t>
      </w:r>
      <w:r w:rsidRPr="005264A4">
        <w:rPr>
          <w:rFonts w:asciiTheme="minorHAnsi" w:eastAsiaTheme="minorEastAsia" w:hAnsiTheme="minorHAnsi" w:cstheme="minorBidi"/>
          <w:noProof/>
          <w:sz w:val="22"/>
          <w:szCs w:val="22"/>
          <w:lang w:eastAsia="en-GB"/>
        </w:rPr>
        <w:tab/>
      </w:r>
      <w:r w:rsidRPr="005264A4">
        <w:rPr>
          <w:noProof/>
        </w:rPr>
        <w:t>Prose application ID</w:t>
      </w:r>
      <w:r w:rsidRPr="005264A4">
        <w:rPr>
          <w:noProof/>
        </w:rPr>
        <w:tab/>
      </w:r>
      <w:r w:rsidRPr="005264A4">
        <w:rPr>
          <w:noProof/>
        </w:rPr>
        <w:fldChar w:fldCharType="begin" w:fldLock="1"/>
      </w:r>
      <w:r w:rsidRPr="005264A4">
        <w:rPr>
          <w:noProof/>
        </w:rPr>
        <w:instrText xml:space="preserve"> PAGEREF _Toc155372542 \h </w:instrText>
      </w:r>
      <w:r w:rsidRPr="005264A4">
        <w:rPr>
          <w:noProof/>
        </w:rPr>
      </w:r>
      <w:r w:rsidRPr="005264A4">
        <w:rPr>
          <w:noProof/>
        </w:rPr>
        <w:fldChar w:fldCharType="separate"/>
      </w:r>
      <w:r w:rsidRPr="005264A4">
        <w:rPr>
          <w:noProof/>
        </w:rPr>
        <w:t>430</w:t>
      </w:r>
      <w:r w:rsidRPr="005264A4">
        <w:rPr>
          <w:noProof/>
        </w:rPr>
        <w:fldChar w:fldCharType="end"/>
      </w:r>
    </w:p>
    <w:p w14:paraId="73A924D5" w14:textId="69621D0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w:t>
      </w:r>
      <w:r w:rsidRPr="005264A4">
        <w:rPr>
          <w:rFonts w:asciiTheme="minorHAnsi" w:eastAsiaTheme="minorEastAsia" w:hAnsiTheme="minorHAnsi" w:cstheme="minorBidi"/>
          <w:noProof/>
          <w:sz w:val="22"/>
          <w:szCs w:val="22"/>
          <w:lang w:eastAsia="en-GB"/>
        </w:rPr>
        <w:tab/>
      </w:r>
      <w:r w:rsidRPr="005264A4">
        <w:rPr>
          <w:noProof/>
        </w:rPr>
        <w:t>Application identity</w:t>
      </w:r>
      <w:r w:rsidRPr="005264A4">
        <w:rPr>
          <w:noProof/>
        </w:rPr>
        <w:tab/>
      </w:r>
      <w:r w:rsidRPr="005264A4">
        <w:rPr>
          <w:noProof/>
        </w:rPr>
        <w:fldChar w:fldCharType="begin" w:fldLock="1"/>
      </w:r>
      <w:r w:rsidRPr="005264A4">
        <w:rPr>
          <w:noProof/>
        </w:rPr>
        <w:instrText xml:space="preserve"> PAGEREF _Toc155372543 \h </w:instrText>
      </w:r>
      <w:r w:rsidRPr="005264A4">
        <w:rPr>
          <w:noProof/>
        </w:rPr>
      </w:r>
      <w:r w:rsidRPr="005264A4">
        <w:rPr>
          <w:noProof/>
        </w:rPr>
        <w:fldChar w:fldCharType="separate"/>
      </w:r>
      <w:r w:rsidRPr="005264A4">
        <w:rPr>
          <w:noProof/>
        </w:rPr>
        <w:t>430</w:t>
      </w:r>
      <w:r w:rsidRPr="005264A4">
        <w:rPr>
          <w:noProof/>
        </w:rPr>
        <w:fldChar w:fldCharType="end"/>
      </w:r>
    </w:p>
    <w:p w14:paraId="3AF6EA14" w14:textId="3DA3E22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11.4.2.6</w:t>
      </w:r>
      <w:r w:rsidRPr="005264A4">
        <w:rPr>
          <w:rFonts w:asciiTheme="minorHAnsi" w:eastAsiaTheme="minorEastAsia" w:hAnsiTheme="minorHAnsi" w:cstheme="minorBidi"/>
          <w:noProof/>
          <w:sz w:val="22"/>
          <w:szCs w:val="22"/>
          <w:lang w:eastAsia="en-GB"/>
        </w:rPr>
        <w:tab/>
      </w:r>
      <w:r w:rsidRPr="005264A4">
        <w:rPr>
          <w:noProof/>
        </w:rPr>
        <w:t>ProSe application code</w:t>
      </w:r>
      <w:r w:rsidRPr="005264A4">
        <w:rPr>
          <w:noProof/>
        </w:rPr>
        <w:tab/>
      </w:r>
      <w:r w:rsidRPr="005264A4">
        <w:rPr>
          <w:noProof/>
        </w:rPr>
        <w:fldChar w:fldCharType="begin" w:fldLock="1"/>
      </w:r>
      <w:r w:rsidRPr="005264A4">
        <w:rPr>
          <w:noProof/>
        </w:rPr>
        <w:instrText xml:space="preserve"> PAGEREF _Toc155372544 \h </w:instrText>
      </w:r>
      <w:r w:rsidRPr="005264A4">
        <w:rPr>
          <w:noProof/>
        </w:rPr>
      </w:r>
      <w:r w:rsidRPr="005264A4">
        <w:rPr>
          <w:noProof/>
        </w:rPr>
        <w:fldChar w:fldCharType="separate"/>
      </w:r>
      <w:r w:rsidRPr="005264A4">
        <w:rPr>
          <w:noProof/>
        </w:rPr>
        <w:t>430</w:t>
      </w:r>
      <w:r w:rsidRPr="005264A4">
        <w:rPr>
          <w:noProof/>
        </w:rPr>
        <w:fldChar w:fldCharType="end"/>
      </w:r>
    </w:p>
    <w:p w14:paraId="2D7ECDEB" w14:textId="0490EC9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11.4.2.7</w:t>
      </w:r>
      <w:r w:rsidRPr="005264A4">
        <w:rPr>
          <w:rFonts w:asciiTheme="minorHAnsi" w:eastAsiaTheme="minorEastAsia" w:hAnsiTheme="minorHAnsi" w:cstheme="minorBidi"/>
          <w:noProof/>
          <w:sz w:val="22"/>
          <w:szCs w:val="22"/>
          <w:lang w:eastAsia="en-GB"/>
        </w:rPr>
        <w:tab/>
      </w:r>
      <w:r w:rsidRPr="005264A4">
        <w:rPr>
          <w:noProof/>
        </w:rPr>
        <w:t>Validity timer T5060</w:t>
      </w:r>
      <w:r w:rsidRPr="005264A4">
        <w:rPr>
          <w:noProof/>
        </w:rPr>
        <w:tab/>
      </w:r>
      <w:r w:rsidRPr="005264A4">
        <w:rPr>
          <w:noProof/>
        </w:rPr>
        <w:fldChar w:fldCharType="begin" w:fldLock="1"/>
      </w:r>
      <w:r w:rsidRPr="005264A4">
        <w:rPr>
          <w:noProof/>
        </w:rPr>
        <w:instrText xml:space="preserve"> PAGEREF _Toc155372545 \h </w:instrText>
      </w:r>
      <w:r w:rsidRPr="005264A4">
        <w:rPr>
          <w:noProof/>
        </w:rPr>
      </w:r>
      <w:r w:rsidRPr="005264A4">
        <w:rPr>
          <w:noProof/>
        </w:rPr>
        <w:fldChar w:fldCharType="separate"/>
      </w:r>
      <w:r w:rsidRPr="005264A4">
        <w:rPr>
          <w:noProof/>
        </w:rPr>
        <w:t>430</w:t>
      </w:r>
      <w:r w:rsidRPr="005264A4">
        <w:rPr>
          <w:noProof/>
        </w:rPr>
        <w:fldChar w:fldCharType="end"/>
      </w:r>
    </w:p>
    <w:p w14:paraId="74AE833D" w14:textId="2E463CC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11.4.2.8</w:t>
      </w:r>
      <w:r w:rsidRPr="005264A4">
        <w:rPr>
          <w:rFonts w:asciiTheme="minorHAnsi" w:eastAsiaTheme="minorEastAsia" w:hAnsiTheme="minorHAnsi" w:cstheme="minorBidi"/>
          <w:noProof/>
          <w:sz w:val="22"/>
          <w:szCs w:val="22"/>
          <w:lang w:eastAsia="en-GB"/>
        </w:rPr>
        <w:tab/>
      </w:r>
      <w:r w:rsidRPr="005264A4">
        <w:rPr>
          <w:noProof/>
        </w:rPr>
        <w:t>PC3a control protocol cause value</w:t>
      </w:r>
      <w:r w:rsidRPr="005264A4">
        <w:rPr>
          <w:noProof/>
        </w:rPr>
        <w:tab/>
      </w:r>
      <w:r w:rsidRPr="005264A4">
        <w:rPr>
          <w:noProof/>
        </w:rPr>
        <w:fldChar w:fldCharType="begin" w:fldLock="1"/>
      </w:r>
      <w:r w:rsidRPr="005264A4">
        <w:rPr>
          <w:noProof/>
        </w:rPr>
        <w:instrText xml:space="preserve"> PAGEREF _Toc155372546 \h </w:instrText>
      </w:r>
      <w:r w:rsidRPr="005264A4">
        <w:rPr>
          <w:noProof/>
        </w:rPr>
      </w:r>
      <w:r w:rsidRPr="005264A4">
        <w:rPr>
          <w:noProof/>
        </w:rPr>
        <w:fldChar w:fldCharType="separate"/>
      </w:r>
      <w:r w:rsidRPr="005264A4">
        <w:rPr>
          <w:noProof/>
        </w:rPr>
        <w:t>430</w:t>
      </w:r>
      <w:r w:rsidRPr="005264A4">
        <w:rPr>
          <w:noProof/>
        </w:rPr>
        <w:fldChar w:fldCharType="end"/>
      </w:r>
    </w:p>
    <w:p w14:paraId="65EDB750" w14:textId="77AEF8D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11.4.2.9</w:t>
      </w:r>
      <w:r w:rsidRPr="005264A4">
        <w:rPr>
          <w:rFonts w:asciiTheme="minorHAnsi" w:eastAsiaTheme="minorEastAsia" w:hAnsiTheme="minorHAnsi" w:cstheme="minorBidi"/>
          <w:noProof/>
          <w:sz w:val="22"/>
          <w:szCs w:val="22"/>
          <w:lang w:eastAsia="en-GB"/>
        </w:rPr>
        <w:tab/>
      </w:r>
      <w:r w:rsidRPr="005264A4">
        <w:rPr>
          <w:noProof/>
        </w:rPr>
        <w:t>Discovery filter</w:t>
      </w:r>
      <w:r w:rsidRPr="005264A4">
        <w:rPr>
          <w:noProof/>
        </w:rPr>
        <w:tab/>
      </w:r>
      <w:r w:rsidRPr="005264A4">
        <w:rPr>
          <w:noProof/>
        </w:rPr>
        <w:fldChar w:fldCharType="begin" w:fldLock="1"/>
      </w:r>
      <w:r w:rsidRPr="005264A4">
        <w:rPr>
          <w:noProof/>
        </w:rPr>
        <w:instrText xml:space="preserve"> PAGEREF _Toc155372547 \h </w:instrText>
      </w:r>
      <w:r w:rsidRPr="005264A4">
        <w:rPr>
          <w:noProof/>
        </w:rPr>
      </w:r>
      <w:r w:rsidRPr="005264A4">
        <w:rPr>
          <w:noProof/>
        </w:rPr>
        <w:fldChar w:fldCharType="separate"/>
      </w:r>
      <w:r w:rsidRPr="005264A4">
        <w:rPr>
          <w:noProof/>
        </w:rPr>
        <w:t>431</w:t>
      </w:r>
      <w:r w:rsidRPr="005264A4">
        <w:rPr>
          <w:noProof/>
        </w:rPr>
        <w:fldChar w:fldCharType="end"/>
      </w:r>
    </w:p>
    <w:p w14:paraId="6B9E7783" w14:textId="13719CE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11.4.2.10</w:t>
      </w:r>
      <w:r w:rsidRPr="005264A4">
        <w:rPr>
          <w:rFonts w:asciiTheme="minorHAnsi" w:eastAsiaTheme="minorEastAsia" w:hAnsiTheme="minorHAnsi" w:cstheme="minorBidi"/>
          <w:noProof/>
          <w:sz w:val="22"/>
          <w:szCs w:val="22"/>
          <w:lang w:eastAsia="en-GB"/>
        </w:rPr>
        <w:tab/>
      </w:r>
      <w:r w:rsidRPr="005264A4">
        <w:rPr>
          <w:noProof/>
        </w:rPr>
        <w:t>Monitored PLMN ID</w:t>
      </w:r>
      <w:r w:rsidRPr="005264A4">
        <w:rPr>
          <w:noProof/>
        </w:rPr>
        <w:tab/>
      </w:r>
      <w:r w:rsidRPr="005264A4">
        <w:rPr>
          <w:noProof/>
        </w:rPr>
        <w:fldChar w:fldCharType="begin" w:fldLock="1"/>
      </w:r>
      <w:r w:rsidRPr="005264A4">
        <w:rPr>
          <w:noProof/>
        </w:rPr>
        <w:instrText xml:space="preserve"> PAGEREF _Toc155372548 \h </w:instrText>
      </w:r>
      <w:r w:rsidRPr="005264A4">
        <w:rPr>
          <w:noProof/>
        </w:rPr>
      </w:r>
      <w:r w:rsidRPr="005264A4">
        <w:rPr>
          <w:noProof/>
        </w:rPr>
        <w:fldChar w:fldCharType="separate"/>
      </w:r>
      <w:r w:rsidRPr="005264A4">
        <w:rPr>
          <w:noProof/>
        </w:rPr>
        <w:t>431</w:t>
      </w:r>
      <w:r w:rsidRPr="005264A4">
        <w:rPr>
          <w:noProof/>
        </w:rPr>
        <w:fldChar w:fldCharType="end"/>
      </w:r>
    </w:p>
    <w:p w14:paraId="395BDBAB" w14:textId="653F1B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11.4.2.11</w:t>
      </w:r>
      <w:r w:rsidRPr="005264A4">
        <w:rPr>
          <w:rFonts w:asciiTheme="minorHAnsi" w:eastAsiaTheme="minorEastAsia" w:hAnsiTheme="minorHAnsi" w:cstheme="minorBidi"/>
          <w:noProof/>
          <w:sz w:val="22"/>
          <w:szCs w:val="22"/>
          <w:lang w:eastAsia="en-GB"/>
        </w:rPr>
        <w:tab/>
      </w:r>
      <w:r w:rsidRPr="005264A4">
        <w:rPr>
          <w:noProof/>
        </w:rPr>
        <w:t>VPLMN ID</w:t>
      </w:r>
      <w:r w:rsidRPr="005264A4">
        <w:rPr>
          <w:noProof/>
        </w:rPr>
        <w:tab/>
      </w:r>
      <w:r w:rsidRPr="005264A4">
        <w:rPr>
          <w:noProof/>
        </w:rPr>
        <w:fldChar w:fldCharType="begin" w:fldLock="1"/>
      </w:r>
      <w:r w:rsidRPr="005264A4">
        <w:rPr>
          <w:noProof/>
        </w:rPr>
        <w:instrText xml:space="preserve"> PAGEREF _Toc155372549 \h </w:instrText>
      </w:r>
      <w:r w:rsidRPr="005264A4">
        <w:rPr>
          <w:noProof/>
        </w:rPr>
      </w:r>
      <w:r w:rsidRPr="005264A4">
        <w:rPr>
          <w:noProof/>
        </w:rPr>
        <w:fldChar w:fldCharType="separate"/>
      </w:r>
      <w:r w:rsidRPr="005264A4">
        <w:rPr>
          <w:noProof/>
        </w:rPr>
        <w:t>431</w:t>
      </w:r>
      <w:r w:rsidRPr="005264A4">
        <w:rPr>
          <w:noProof/>
        </w:rPr>
        <w:fldChar w:fldCharType="end"/>
      </w:r>
    </w:p>
    <w:p w14:paraId="14070B5C" w14:textId="0B66937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11.4.2.12</w:t>
      </w:r>
      <w:r w:rsidRPr="005264A4">
        <w:rPr>
          <w:rFonts w:asciiTheme="minorHAnsi" w:eastAsiaTheme="minorEastAsia" w:hAnsiTheme="minorHAnsi" w:cstheme="minorBidi"/>
          <w:noProof/>
          <w:sz w:val="22"/>
          <w:szCs w:val="22"/>
          <w:lang w:eastAsia="en-GB"/>
        </w:rPr>
        <w:tab/>
      </w:r>
      <w:r w:rsidRPr="005264A4">
        <w:rPr>
          <w:noProof/>
        </w:rPr>
        <w:t>UTC-based counter</w:t>
      </w:r>
      <w:r w:rsidRPr="005264A4">
        <w:rPr>
          <w:noProof/>
        </w:rPr>
        <w:tab/>
      </w:r>
      <w:r w:rsidRPr="005264A4">
        <w:rPr>
          <w:noProof/>
        </w:rPr>
        <w:fldChar w:fldCharType="begin" w:fldLock="1"/>
      </w:r>
      <w:r w:rsidRPr="005264A4">
        <w:rPr>
          <w:noProof/>
        </w:rPr>
        <w:instrText xml:space="preserve"> PAGEREF _Toc155372550 \h </w:instrText>
      </w:r>
      <w:r w:rsidRPr="005264A4">
        <w:rPr>
          <w:noProof/>
        </w:rPr>
      </w:r>
      <w:r w:rsidRPr="005264A4">
        <w:rPr>
          <w:noProof/>
        </w:rPr>
        <w:fldChar w:fldCharType="separate"/>
      </w:r>
      <w:r w:rsidRPr="005264A4">
        <w:rPr>
          <w:noProof/>
        </w:rPr>
        <w:t>431</w:t>
      </w:r>
      <w:r w:rsidRPr="005264A4">
        <w:rPr>
          <w:noProof/>
        </w:rPr>
        <w:fldChar w:fldCharType="end"/>
      </w:r>
    </w:p>
    <w:p w14:paraId="6D4B92E6" w14:textId="5D008A6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11.4.2.13</w:t>
      </w:r>
      <w:r w:rsidRPr="005264A4">
        <w:rPr>
          <w:rFonts w:asciiTheme="minorHAnsi" w:eastAsiaTheme="minorEastAsia" w:hAnsiTheme="minorHAnsi" w:cstheme="minorBidi"/>
          <w:noProof/>
          <w:sz w:val="22"/>
          <w:szCs w:val="22"/>
          <w:lang w:eastAsia="en-GB"/>
        </w:rPr>
        <w:tab/>
      </w:r>
      <w:r w:rsidRPr="005264A4">
        <w:rPr>
          <w:noProof/>
        </w:rPr>
        <w:t>Validity timer T5072</w:t>
      </w:r>
      <w:r w:rsidRPr="005264A4">
        <w:rPr>
          <w:noProof/>
        </w:rPr>
        <w:tab/>
      </w:r>
      <w:r w:rsidRPr="005264A4">
        <w:rPr>
          <w:noProof/>
        </w:rPr>
        <w:fldChar w:fldCharType="begin" w:fldLock="1"/>
      </w:r>
      <w:r w:rsidRPr="005264A4">
        <w:rPr>
          <w:noProof/>
        </w:rPr>
        <w:instrText xml:space="preserve"> PAGEREF _Toc155372551 \h </w:instrText>
      </w:r>
      <w:r w:rsidRPr="005264A4">
        <w:rPr>
          <w:noProof/>
        </w:rPr>
      </w:r>
      <w:r w:rsidRPr="005264A4">
        <w:rPr>
          <w:noProof/>
        </w:rPr>
        <w:fldChar w:fldCharType="separate"/>
      </w:r>
      <w:r w:rsidRPr="005264A4">
        <w:rPr>
          <w:noProof/>
        </w:rPr>
        <w:t>432</w:t>
      </w:r>
      <w:r w:rsidRPr="005264A4">
        <w:rPr>
          <w:noProof/>
        </w:rPr>
        <w:fldChar w:fldCharType="end"/>
      </w:r>
    </w:p>
    <w:p w14:paraId="074F7087" w14:textId="45CC95D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11.4.2.14</w:t>
      </w:r>
      <w:r w:rsidRPr="005264A4">
        <w:rPr>
          <w:rFonts w:asciiTheme="minorHAnsi" w:eastAsiaTheme="minorEastAsia" w:hAnsiTheme="minorHAnsi" w:cstheme="minorBidi"/>
          <w:noProof/>
          <w:sz w:val="22"/>
          <w:szCs w:val="22"/>
          <w:lang w:eastAsia="en-GB"/>
        </w:rPr>
        <w:tab/>
      </w:r>
      <w:r w:rsidRPr="005264A4">
        <w:rPr>
          <w:noProof/>
        </w:rPr>
        <w:t>Metadata flag</w:t>
      </w:r>
      <w:r w:rsidRPr="005264A4">
        <w:rPr>
          <w:noProof/>
        </w:rPr>
        <w:tab/>
      </w:r>
      <w:r w:rsidRPr="005264A4">
        <w:rPr>
          <w:noProof/>
        </w:rPr>
        <w:fldChar w:fldCharType="begin" w:fldLock="1"/>
      </w:r>
      <w:r w:rsidRPr="005264A4">
        <w:rPr>
          <w:noProof/>
        </w:rPr>
        <w:instrText xml:space="preserve"> PAGEREF _Toc155372552 \h </w:instrText>
      </w:r>
      <w:r w:rsidRPr="005264A4">
        <w:rPr>
          <w:noProof/>
        </w:rPr>
      </w:r>
      <w:r w:rsidRPr="005264A4">
        <w:rPr>
          <w:noProof/>
        </w:rPr>
        <w:fldChar w:fldCharType="separate"/>
      </w:r>
      <w:r w:rsidRPr="005264A4">
        <w:rPr>
          <w:noProof/>
        </w:rPr>
        <w:t>432</w:t>
      </w:r>
      <w:r w:rsidRPr="005264A4">
        <w:rPr>
          <w:noProof/>
        </w:rPr>
        <w:fldChar w:fldCharType="end"/>
      </w:r>
    </w:p>
    <w:p w14:paraId="0D9C9EF9" w14:textId="7737D97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11.4.2.15</w:t>
      </w:r>
      <w:r w:rsidRPr="005264A4">
        <w:rPr>
          <w:rFonts w:asciiTheme="minorHAnsi" w:eastAsiaTheme="minorEastAsia" w:hAnsiTheme="minorHAnsi" w:cstheme="minorBidi"/>
          <w:noProof/>
          <w:sz w:val="22"/>
          <w:szCs w:val="22"/>
          <w:lang w:eastAsia="en-GB"/>
        </w:rPr>
        <w:tab/>
      </w:r>
      <w:r w:rsidRPr="005264A4">
        <w:rPr>
          <w:noProof/>
        </w:rPr>
        <w:t>Metadata</w:t>
      </w:r>
      <w:r w:rsidRPr="005264A4">
        <w:rPr>
          <w:noProof/>
        </w:rPr>
        <w:tab/>
      </w:r>
      <w:r w:rsidRPr="005264A4">
        <w:rPr>
          <w:noProof/>
        </w:rPr>
        <w:fldChar w:fldCharType="begin" w:fldLock="1"/>
      </w:r>
      <w:r w:rsidRPr="005264A4">
        <w:rPr>
          <w:noProof/>
        </w:rPr>
        <w:instrText xml:space="preserve"> PAGEREF _Toc155372553 \h </w:instrText>
      </w:r>
      <w:r w:rsidRPr="005264A4">
        <w:rPr>
          <w:noProof/>
        </w:rPr>
      </w:r>
      <w:r w:rsidRPr="005264A4">
        <w:rPr>
          <w:noProof/>
        </w:rPr>
        <w:fldChar w:fldCharType="separate"/>
      </w:r>
      <w:r w:rsidRPr="005264A4">
        <w:rPr>
          <w:noProof/>
        </w:rPr>
        <w:t>432</w:t>
      </w:r>
      <w:r w:rsidRPr="005264A4">
        <w:rPr>
          <w:noProof/>
        </w:rPr>
        <w:fldChar w:fldCharType="end"/>
      </w:r>
    </w:p>
    <w:p w14:paraId="4C8B6536" w14:textId="5C39B14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11.4.2.16</w:t>
      </w:r>
      <w:r w:rsidRPr="005264A4">
        <w:rPr>
          <w:rFonts w:asciiTheme="minorHAnsi" w:eastAsiaTheme="minorEastAsia" w:hAnsiTheme="minorHAnsi" w:cstheme="minorBidi"/>
          <w:noProof/>
          <w:sz w:val="22"/>
          <w:szCs w:val="22"/>
          <w:lang w:eastAsia="en-GB"/>
        </w:rPr>
        <w:tab/>
      </w:r>
      <w:r w:rsidRPr="005264A4">
        <w:rPr>
          <w:noProof/>
        </w:rPr>
        <w:t>Current time</w:t>
      </w:r>
      <w:r w:rsidRPr="005264A4">
        <w:rPr>
          <w:noProof/>
        </w:rPr>
        <w:tab/>
      </w:r>
      <w:r w:rsidRPr="005264A4">
        <w:rPr>
          <w:noProof/>
        </w:rPr>
        <w:fldChar w:fldCharType="begin" w:fldLock="1"/>
      </w:r>
      <w:r w:rsidRPr="005264A4">
        <w:rPr>
          <w:noProof/>
        </w:rPr>
        <w:instrText xml:space="preserve"> PAGEREF _Toc155372554 \h </w:instrText>
      </w:r>
      <w:r w:rsidRPr="005264A4">
        <w:rPr>
          <w:noProof/>
        </w:rPr>
      </w:r>
      <w:r w:rsidRPr="005264A4">
        <w:rPr>
          <w:noProof/>
        </w:rPr>
        <w:fldChar w:fldCharType="separate"/>
      </w:r>
      <w:r w:rsidRPr="005264A4">
        <w:rPr>
          <w:noProof/>
        </w:rPr>
        <w:t>432</w:t>
      </w:r>
      <w:r w:rsidRPr="005264A4">
        <w:rPr>
          <w:noProof/>
        </w:rPr>
        <w:fldChar w:fldCharType="end"/>
      </w:r>
    </w:p>
    <w:p w14:paraId="1AB6AFA5" w14:textId="0360DD8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11.4.2.17</w:t>
      </w:r>
      <w:r w:rsidRPr="005264A4">
        <w:rPr>
          <w:rFonts w:asciiTheme="minorHAnsi" w:eastAsiaTheme="minorEastAsia" w:hAnsiTheme="minorHAnsi" w:cstheme="minorBidi"/>
          <w:noProof/>
          <w:sz w:val="22"/>
          <w:szCs w:val="22"/>
          <w:lang w:eastAsia="en-GB"/>
        </w:rPr>
        <w:tab/>
      </w:r>
      <w:r w:rsidRPr="005264A4">
        <w:rPr>
          <w:noProof/>
        </w:rPr>
        <w:t>Max offset</w:t>
      </w:r>
      <w:r w:rsidRPr="005264A4">
        <w:rPr>
          <w:noProof/>
        </w:rPr>
        <w:tab/>
      </w:r>
      <w:r w:rsidRPr="005264A4">
        <w:rPr>
          <w:noProof/>
        </w:rPr>
        <w:fldChar w:fldCharType="begin" w:fldLock="1"/>
      </w:r>
      <w:r w:rsidRPr="005264A4">
        <w:rPr>
          <w:noProof/>
        </w:rPr>
        <w:instrText xml:space="preserve"> PAGEREF _Toc155372555 \h </w:instrText>
      </w:r>
      <w:r w:rsidRPr="005264A4">
        <w:rPr>
          <w:noProof/>
        </w:rPr>
      </w:r>
      <w:r w:rsidRPr="005264A4">
        <w:rPr>
          <w:noProof/>
        </w:rPr>
        <w:fldChar w:fldCharType="separate"/>
      </w:r>
      <w:r w:rsidRPr="005264A4">
        <w:rPr>
          <w:noProof/>
        </w:rPr>
        <w:t>432</w:t>
      </w:r>
      <w:r w:rsidRPr="005264A4">
        <w:rPr>
          <w:noProof/>
        </w:rPr>
        <w:fldChar w:fldCharType="end"/>
      </w:r>
    </w:p>
    <w:p w14:paraId="6D7D1D69" w14:textId="5B872AB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11.4.2.18</w:t>
      </w:r>
      <w:r w:rsidRPr="005264A4">
        <w:rPr>
          <w:rFonts w:asciiTheme="minorHAnsi" w:eastAsiaTheme="minorEastAsia" w:hAnsiTheme="minorHAnsi" w:cstheme="minorBidi"/>
          <w:noProof/>
          <w:sz w:val="22"/>
          <w:szCs w:val="22"/>
          <w:lang w:eastAsia="en-GB"/>
        </w:rPr>
        <w:tab/>
      </w:r>
      <w:r w:rsidRPr="005264A4">
        <w:rPr>
          <w:noProof/>
        </w:rPr>
        <w:t>Discovery type</w:t>
      </w:r>
      <w:r w:rsidRPr="005264A4">
        <w:rPr>
          <w:noProof/>
        </w:rPr>
        <w:tab/>
      </w:r>
      <w:r w:rsidRPr="005264A4">
        <w:rPr>
          <w:noProof/>
        </w:rPr>
        <w:fldChar w:fldCharType="begin" w:fldLock="1"/>
      </w:r>
      <w:r w:rsidRPr="005264A4">
        <w:rPr>
          <w:noProof/>
        </w:rPr>
        <w:instrText xml:space="preserve"> PAGEREF _Toc155372556 \h </w:instrText>
      </w:r>
      <w:r w:rsidRPr="005264A4">
        <w:rPr>
          <w:noProof/>
        </w:rPr>
      </w:r>
      <w:r w:rsidRPr="005264A4">
        <w:rPr>
          <w:noProof/>
        </w:rPr>
        <w:fldChar w:fldCharType="separate"/>
      </w:r>
      <w:r w:rsidRPr="005264A4">
        <w:rPr>
          <w:noProof/>
        </w:rPr>
        <w:t>432</w:t>
      </w:r>
      <w:r w:rsidRPr="005264A4">
        <w:rPr>
          <w:noProof/>
        </w:rPr>
        <w:fldChar w:fldCharType="end"/>
      </w:r>
    </w:p>
    <w:p w14:paraId="73DE487E" w14:textId="4CB77DE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11.4.2.19</w:t>
      </w:r>
      <w:r w:rsidRPr="005264A4">
        <w:rPr>
          <w:rFonts w:asciiTheme="minorHAnsi" w:eastAsiaTheme="minorEastAsia" w:hAnsiTheme="minorHAnsi" w:cstheme="minorBidi"/>
          <w:noProof/>
          <w:sz w:val="22"/>
          <w:szCs w:val="22"/>
          <w:lang w:eastAsia="en-GB"/>
        </w:rPr>
        <w:tab/>
      </w:r>
      <w:r w:rsidRPr="005264A4">
        <w:rPr>
          <w:noProof/>
        </w:rPr>
        <w:t>Match report refresh timer T5074</w:t>
      </w:r>
      <w:r w:rsidRPr="005264A4">
        <w:rPr>
          <w:noProof/>
        </w:rPr>
        <w:tab/>
      </w:r>
      <w:r w:rsidRPr="005264A4">
        <w:rPr>
          <w:noProof/>
        </w:rPr>
        <w:fldChar w:fldCharType="begin" w:fldLock="1"/>
      </w:r>
      <w:r w:rsidRPr="005264A4">
        <w:rPr>
          <w:noProof/>
        </w:rPr>
        <w:instrText xml:space="preserve"> PAGEREF _Toc155372557 \h </w:instrText>
      </w:r>
      <w:r w:rsidRPr="005264A4">
        <w:rPr>
          <w:noProof/>
        </w:rPr>
      </w:r>
      <w:r w:rsidRPr="005264A4">
        <w:rPr>
          <w:noProof/>
        </w:rPr>
        <w:fldChar w:fldCharType="separate"/>
      </w:r>
      <w:r w:rsidRPr="005264A4">
        <w:rPr>
          <w:noProof/>
        </w:rPr>
        <w:t>432</w:t>
      </w:r>
      <w:r w:rsidRPr="005264A4">
        <w:rPr>
          <w:noProof/>
        </w:rPr>
        <w:fldChar w:fldCharType="end"/>
      </w:r>
    </w:p>
    <w:p w14:paraId="318FF3A6" w14:textId="367452D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11.4.2.20</w:t>
      </w:r>
      <w:r w:rsidRPr="005264A4">
        <w:rPr>
          <w:rFonts w:asciiTheme="minorHAnsi" w:eastAsiaTheme="minorEastAsia" w:hAnsiTheme="minorHAnsi" w:cstheme="minorBidi"/>
          <w:noProof/>
          <w:sz w:val="22"/>
          <w:szCs w:val="22"/>
          <w:lang w:eastAsia="en-GB"/>
        </w:rPr>
        <w:tab/>
      </w:r>
      <w:r w:rsidRPr="005264A4">
        <w:rPr>
          <w:noProof/>
        </w:rPr>
        <w:t>Requested timer</w:t>
      </w:r>
      <w:r w:rsidRPr="005264A4">
        <w:rPr>
          <w:noProof/>
        </w:rPr>
        <w:tab/>
      </w:r>
      <w:r w:rsidRPr="005264A4">
        <w:rPr>
          <w:noProof/>
        </w:rPr>
        <w:fldChar w:fldCharType="begin" w:fldLock="1"/>
      </w:r>
      <w:r w:rsidRPr="005264A4">
        <w:rPr>
          <w:noProof/>
        </w:rPr>
        <w:instrText xml:space="preserve"> PAGEREF _Toc155372558 \h </w:instrText>
      </w:r>
      <w:r w:rsidRPr="005264A4">
        <w:rPr>
          <w:noProof/>
        </w:rPr>
      </w:r>
      <w:r w:rsidRPr="005264A4">
        <w:rPr>
          <w:noProof/>
        </w:rPr>
        <w:fldChar w:fldCharType="separate"/>
      </w:r>
      <w:r w:rsidRPr="005264A4">
        <w:rPr>
          <w:noProof/>
        </w:rPr>
        <w:t>432</w:t>
      </w:r>
      <w:r w:rsidRPr="005264A4">
        <w:rPr>
          <w:noProof/>
        </w:rPr>
        <w:fldChar w:fldCharType="end"/>
      </w:r>
    </w:p>
    <w:p w14:paraId="7A82F41A" w14:textId="3B1024D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11.4.2.21</w:t>
      </w:r>
      <w:r w:rsidRPr="005264A4">
        <w:rPr>
          <w:rFonts w:asciiTheme="minorHAnsi" w:eastAsiaTheme="minorEastAsia" w:hAnsiTheme="minorHAnsi" w:cstheme="minorBidi"/>
          <w:noProof/>
          <w:sz w:val="22"/>
          <w:szCs w:val="22"/>
          <w:lang w:eastAsia="en-GB"/>
        </w:rPr>
        <w:tab/>
      </w:r>
      <w:r w:rsidRPr="005264A4">
        <w:rPr>
          <w:noProof/>
          <w:lang w:eastAsia="zh-CN"/>
        </w:rPr>
        <w:t xml:space="preserve">DDNMF </w:t>
      </w:r>
      <w:r w:rsidRPr="005264A4">
        <w:rPr>
          <w:noProof/>
        </w:rPr>
        <w:t>transaction ID</w:t>
      </w:r>
      <w:r w:rsidRPr="005264A4">
        <w:rPr>
          <w:noProof/>
        </w:rPr>
        <w:tab/>
      </w:r>
      <w:r w:rsidRPr="005264A4">
        <w:rPr>
          <w:noProof/>
        </w:rPr>
        <w:fldChar w:fldCharType="begin" w:fldLock="1"/>
      </w:r>
      <w:r w:rsidRPr="005264A4">
        <w:rPr>
          <w:noProof/>
        </w:rPr>
        <w:instrText xml:space="preserve"> PAGEREF _Toc155372559 \h </w:instrText>
      </w:r>
      <w:r w:rsidRPr="005264A4">
        <w:rPr>
          <w:noProof/>
        </w:rPr>
      </w:r>
      <w:r w:rsidRPr="005264A4">
        <w:rPr>
          <w:noProof/>
        </w:rPr>
        <w:fldChar w:fldCharType="separate"/>
      </w:r>
      <w:r w:rsidRPr="005264A4">
        <w:rPr>
          <w:noProof/>
        </w:rPr>
        <w:t>433</w:t>
      </w:r>
      <w:r w:rsidRPr="005264A4">
        <w:rPr>
          <w:noProof/>
        </w:rPr>
        <w:fldChar w:fldCharType="end"/>
      </w:r>
    </w:p>
    <w:p w14:paraId="0CDB909F" w14:textId="7F77ADC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11.4.2.22</w:t>
      </w:r>
      <w:r w:rsidRPr="005264A4">
        <w:rPr>
          <w:rFonts w:asciiTheme="minorHAnsi" w:eastAsiaTheme="minorEastAsia" w:hAnsiTheme="minorHAnsi" w:cstheme="minorBidi"/>
          <w:noProof/>
          <w:sz w:val="22"/>
          <w:szCs w:val="22"/>
          <w:lang w:eastAsia="en-GB"/>
        </w:rPr>
        <w:tab/>
      </w:r>
      <w:r w:rsidRPr="005264A4">
        <w:rPr>
          <w:noProof/>
        </w:rPr>
        <w:t>Update info</w:t>
      </w:r>
      <w:r w:rsidRPr="005264A4">
        <w:rPr>
          <w:noProof/>
        </w:rPr>
        <w:tab/>
      </w:r>
      <w:r w:rsidRPr="005264A4">
        <w:rPr>
          <w:noProof/>
        </w:rPr>
        <w:fldChar w:fldCharType="begin" w:fldLock="1"/>
      </w:r>
      <w:r w:rsidRPr="005264A4">
        <w:rPr>
          <w:noProof/>
        </w:rPr>
        <w:instrText xml:space="preserve"> PAGEREF _Toc155372560 \h </w:instrText>
      </w:r>
      <w:r w:rsidRPr="005264A4">
        <w:rPr>
          <w:noProof/>
        </w:rPr>
      </w:r>
      <w:r w:rsidRPr="005264A4">
        <w:rPr>
          <w:noProof/>
        </w:rPr>
        <w:fldChar w:fldCharType="separate"/>
      </w:r>
      <w:r w:rsidRPr="005264A4">
        <w:rPr>
          <w:noProof/>
        </w:rPr>
        <w:t>433</w:t>
      </w:r>
      <w:r w:rsidRPr="005264A4">
        <w:rPr>
          <w:noProof/>
        </w:rPr>
        <w:fldChar w:fldCharType="end"/>
      </w:r>
    </w:p>
    <w:p w14:paraId="5E47CAF3" w14:textId="556834E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11.4.2.23</w:t>
      </w:r>
      <w:r w:rsidRPr="005264A4">
        <w:rPr>
          <w:rFonts w:asciiTheme="minorHAnsi" w:eastAsiaTheme="minorEastAsia" w:hAnsiTheme="minorHAnsi" w:cstheme="minorBidi"/>
          <w:noProof/>
          <w:sz w:val="22"/>
          <w:szCs w:val="22"/>
          <w:lang w:eastAsia="en-GB"/>
        </w:rPr>
        <w:tab/>
      </w:r>
      <w:r w:rsidRPr="005264A4">
        <w:rPr>
          <w:noProof/>
        </w:rPr>
        <w:t>RPAUID</w:t>
      </w:r>
      <w:r w:rsidRPr="005264A4">
        <w:rPr>
          <w:noProof/>
        </w:rPr>
        <w:tab/>
      </w:r>
      <w:r w:rsidRPr="005264A4">
        <w:rPr>
          <w:noProof/>
        </w:rPr>
        <w:fldChar w:fldCharType="begin" w:fldLock="1"/>
      </w:r>
      <w:r w:rsidRPr="005264A4">
        <w:rPr>
          <w:noProof/>
        </w:rPr>
        <w:instrText xml:space="preserve"> PAGEREF _Toc155372561 \h </w:instrText>
      </w:r>
      <w:r w:rsidRPr="005264A4">
        <w:rPr>
          <w:noProof/>
        </w:rPr>
      </w:r>
      <w:r w:rsidRPr="005264A4">
        <w:rPr>
          <w:noProof/>
        </w:rPr>
        <w:fldChar w:fldCharType="separate"/>
      </w:r>
      <w:r w:rsidRPr="005264A4">
        <w:rPr>
          <w:noProof/>
        </w:rPr>
        <w:t>433</w:t>
      </w:r>
      <w:r w:rsidRPr="005264A4">
        <w:rPr>
          <w:noProof/>
        </w:rPr>
        <w:fldChar w:fldCharType="end"/>
      </w:r>
    </w:p>
    <w:p w14:paraId="0341A60C" w14:textId="1475FDF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11.4.2.24</w:t>
      </w:r>
      <w:r w:rsidRPr="005264A4">
        <w:rPr>
          <w:rFonts w:asciiTheme="minorHAnsi" w:eastAsiaTheme="minorEastAsia" w:hAnsiTheme="minorHAnsi" w:cstheme="minorBidi"/>
          <w:noProof/>
          <w:sz w:val="22"/>
          <w:szCs w:val="22"/>
          <w:lang w:eastAsia="en-GB"/>
        </w:rPr>
        <w:tab/>
      </w:r>
      <w:r w:rsidRPr="005264A4">
        <w:rPr>
          <w:noProof/>
        </w:rPr>
        <w:t>Announcing type</w:t>
      </w:r>
      <w:r w:rsidRPr="005264A4">
        <w:rPr>
          <w:noProof/>
        </w:rPr>
        <w:tab/>
      </w:r>
      <w:r w:rsidRPr="005264A4">
        <w:rPr>
          <w:noProof/>
        </w:rPr>
        <w:fldChar w:fldCharType="begin" w:fldLock="1"/>
      </w:r>
      <w:r w:rsidRPr="005264A4">
        <w:rPr>
          <w:noProof/>
        </w:rPr>
        <w:instrText xml:space="preserve"> PAGEREF _Toc155372562 \h </w:instrText>
      </w:r>
      <w:r w:rsidRPr="005264A4">
        <w:rPr>
          <w:noProof/>
        </w:rPr>
      </w:r>
      <w:r w:rsidRPr="005264A4">
        <w:rPr>
          <w:noProof/>
        </w:rPr>
        <w:fldChar w:fldCharType="separate"/>
      </w:r>
      <w:r w:rsidRPr="005264A4">
        <w:rPr>
          <w:noProof/>
        </w:rPr>
        <w:t>433</w:t>
      </w:r>
      <w:r w:rsidRPr="005264A4">
        <w:rPr>
          <w:noProof/>
        </w:rPr>
        <w:fldChar w:fldCharType="end"/>
      </w:r>
    </w:p>
    <w:p w14:paraId="088BBEB4" w14:textId="3FC8D52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11.4.2.25</w:t>
      </w:r>
      <w:r w:rsidRPr="005264A4">
        <w:rPr>
          <w:rFonts w:asciiTheme="minorHAnsi" w:eastAsiaTheme="minorEastAsia" w:hAnsiTheme="minorHAnsi" w:cstheme="minorBidi"/>
          <w:noProof/>
          <w:sz w:val="22"/>
          <w:szCs w:val="22"/>
          <w:lang w:eastAsia="en-GB"/>
        </w:rPr>
        <w:tab/>
      </w:r>
      <w:r w:rsidRPr="005264A4">
        <w:rPr>
          <w:noProof/>
        </w:rPr>
        <w:t>Application level container</w:t>
      </w:r>
      <w:r w:rsidRPr="005264A4">
        <w:rPr>
          <w:noProof/>
        </w:rPr>
        <w:tab/>
      </w:r>
      <w:r w:rsidRPr="005264A4">
        <w:rPr>
          <w:noProof/>
        </w:rPr>
        <w:fldChar w:fldCharType="begin" w:fldLock="1"/>
      </w:r>
      <w:r w:rsidRPr="005264A4">
        <w:rPr>
          <w:noProof/>
        </w:rPr>
        <w:instrText xml:space="preserve"> PAGEREF _Toc155372563 \h </w:instrText>
      </w:r>
      <w:r w:rsidRPr="005264A4">
        <w:rPr>
          <w:noProof/>
        </w:rPr>
      </w:r>
      <w:r w:rsidRPr="005264A4">
        <w:rPr>
          <w:noProof/>
        </w:rPr>
        <w:fldChar w:fldCharType="separate"/>
      </w:r>
      <w:r w:rsidRPr="005264A4">
        <w:rPr>
          <w:noProof/>
        </w:rPr>
        <w:t>434</w:t>
      </w:r>
      <w:r w:rsidRPr="005264A4">
        <w:rPr>
          <w:noProof/>
        </w:rPr>
        <w:fldChar w:fldCharType="end"/>
      </w:r>
    </w:p>
    <w:p w14:paraId="741FB68A" w14:textId="51163A0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11.4.2.26</w:t>
      </w:r>
      <w:r w:rsidRPr="005264A4">
        <w:rPr>
          <w:rFonts w:asciiTheme="minorHAnsi" w:eastAsiaTheme="minorEastAsia" w:hAnsiTheme="minorHAnsi" w:cstheme="minorBidi"/>
          <w:noProof/>
          <w:sz w:val="22"/>
          <w:szCs w:val="22"/>
          <w:lang w:eastAsia="en-GB"/>
        </w:rPr>
        <w:tab/>
      </w:r>
      <w:r w:rsidRPr="005264A4">
        <w:rPr>
          <w:noProof/>
        </w:rPr>
        <w:t>Discovery entry ID</w:t>
      </w:r>
      <w:r w:rsidRPr="005264A4">
        <w:rPr>
          <w:noProof/>
        </w:rPr>
        <w:tab/>
      </w:r>
      <w:r w:rsidRPr="005264A4">
        <w:rPr>
          <w:noProof/>
        </w:rPr>
        <w:fldChar w:fldCharType="begin" w:fldLock="1"/>
      </w:r>
      <w:r w:rsidRPr="005264A4">
        <w:rPr>
          <w:noProof/>
        </w:rPr>
        <w:instrText xml:space="preserve"> PAGEREF _Toc155372564 \h </w:instrText>
      </w:r>
      <w:r w:rsidRPr="005264A4">
        <w:rPr>
          <w:noProof/>
        </w:rPr>
      </w:r>
      <w:r w:rsidRPr="005264A4">
        <w:rPr>
          <w:noProof/>
        </w:rPr>
        <w:fldChar w:fldCharType="separate"/>
      </w:r>
      <w:r w:rsidRPr="005264A4">
        <w:rPr>
          <w:noProof/>
        </w:rPr>
        <w:t>434</w:t>
      </w:r>
      <w:r w:rsidRPr="005264A4">
        <w:rPr>
          <w:noProof/>
        </w:rPr>
        <w:fldChar w:fldCharType="end"/>
      </w:r>
    </w:p>
    <w:p w14:paraId="7FAAB0F9" w14:textId="5215482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11.4.2.27</w:t>
      </w:r>
      <w:r w:rsidRPr="005264A4">
        <w:rPr>
          <w:rFonts w:asciiTheme="minorHAnsi" w:eastAsiaTheme="minorEastAsia" w:hAnsiTheme="minorHAnsi" w:cstheme="minorBidi"/>
          <w:noProof/>
          <w:sz w:val="22"/>
          <w:szCs w:val="22"/>
          <w:lang w:eastAsia="en-GB"/>
        </w:rPr>
        <w:tab/>
      </w:r>
      <w:r w:rsidRPr="005264A4">
        <w:rPr>
          <w:noProof/>
        </w:rPr>
        <w:t>ProSe restricted code</w:t>
      </w:r>
      <w:r w:rsidRPr="005264A4">
        <w:rPr>
          <w:noProof/>
        </w:rPr>
        <w:tab/>
      </w:r>
      <w:r w:rsidRPr="005264A4">
        <w:rPr>
          <w:noProof/>
        </w:rPr>
        <w:fldChar w:fldCharType="begin" w:fldLock="1"/>
      </w:r>
      <w:r w:rsidRPr="005264A4">
        <w:rPr>
          <w:noProof/>
        </w:rPr>
        <w:instrText xml:space="preserve"> PAGEREF _Toc155372565 \h </w:instrText>
      </w:r>
      <w:r w:rsidRPr="005264A4">
        <w:rPr>
          <w:noProof/>
        </w:rPr>
      </w:r>
      <w:r w:rsidRPr="005264A4">
        <w:rPr>
          <w:noProof/>
        </w:rPr>
        <w:fldChar w:fldCharType="separate"/>
      </w:r>
      <w:r w:rsidRPr="005264A4">
        <w:rPr>
          <w:noProof/>
        </w:rPr>
        <w:t>434</w:t>
      </w:r>
      <w:r w:rsidRPr="005264A4">
        <w:rPr>
          <w:noProof/>
        </w:rPr>
        <w:fldChar w:fldCharType="end"/>
      </w:r>
    </w:p>
    <w:p w14:paraId="52544441" w14:textId="6FCD9B5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11.4.2.28</w:t>
      </w:r>
      <w:r w:rsidRPr="005264A4">
        <w:rPr>
          <w:rFonts w:asciiTheme="minorHAnsi" w:eastAsiaTheme="minorEastAsia" w:hAnsiTheme="minorHAnsi" w:cstheme="minorBidi"/>
          <w:noProof/>
          <w:sz w:val="22"/>
          <w:szCs w:val="22"/>
          <w:lang w:eastAsia="en-GB"/>
        </w:rPr>
        <w:tab/>
      </w:r>
      <w:r w:rsidRPr="005264A4">
        <w:rPr>
          <w:noProof/>
        </w:rPr>
        <w:t>ProSe restricted code suffix range</w:t>
      </w:r>
      <w:r w:rsidRPr="005264A4">
        <w:rPr>
          <w:noProof/>
        </w:rPr>
        <w:tab/>
      </w:r>
      <w:r w:rsidRPr="005264A4">
        <w:rPr>
          <w:noProof/>
        </w:rPr>
        <w:fldChar w:fldCharType="begin" w:fldLock="1"/>
      </w:r>
      <w:r w:rsidRPr="005264A4">
        <w:rPr>
          <w:noProof/>
        </w:rPr>
        <w:instrText xml:space="preserve"> PAGEREF _Toc155372566 \h </w:instrText>
      </w:r>
      <w:r w:rsidRPr="005264A4">
        <w:rPr>
          <w:noProof/>
        </w:rPr>
      </w:r>
      <w:r w:rsidRPr="005264A4">
        <w:rPr>
          <w:noProof/>
        </w:rPr>
        <w:fldChar w:fldCharType="separate"/>
      </w:r>
      <w:r w:rsidRPr="005264A4">
        <w:rPr>
          <w:noProof/>
        </w:rPr>
        <w:t>434</w:t>
      </w:r>
      <w:r w:rsidRPr="005264A4">
        <w:rPr>
          <w:noProof/>
        </w:rPr>
        <w:fldChar w:fldCharType="end"/>
      </w:r>
    </w:p>
    <w:p w14:paraId="05CB5EF0" w14:textId="32B1598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11.4.2.29</w:t>
      </w:r>
      <w:r w:rsidRPr="005264A4">
        <w:rPr>
          <w:rFonts w:asciiTheme="minorHAnsi" w:eastAsiaTheme="minorEastAsia" w:hAnsiTheme="minorHAnsi" w:cstheme="minorBidi"/>
          <w:noProof/>
          <w:sz w:val="22"/>
          <w:szCs w:val="22"/>
          <w:lang w:eastAsia="en-GB"/>
        </w:rPr>
        <w:tab/>
      </w:r>
      <w:r w:rsidRPr="005264A4">
        <w:rPr>
          <w:noProof/>
        </w:rPr>
        <w:t>On demand announcing enabled indicator</w:t>
      </w:r>
      <w:r w:rsidRPr="005264A4">
        <w:rPr>
          <w:noProof/>
        </w:rPr>
        <w:tab/>
      </w:r>
      <w:r w:rsidRPr="005264A4">
        <w:rPr>
          <w:noProof/>
        </w:rPr>
        <w:fldChar w:fldCharType="begin" w:fldLock="1"/>
      </w:r>
      <w:r w:rsidRPr="005264A4">
        <w:rPr>
          <w:noProof/>
        </w:rPr>
        <w:instrText xml:space="preserve"> PAGEREF _Toc155372567 \h </w:instrText>
      </w:r>
      <w:r w:rsidRPr="005264A4">
        <w:rPr>
          <w:noProof/>
        </w:rPr>
      </w:r>
      <w:r w:rsidRPr="005264A4">
        <w:rPr>
          <w:noProof/>
        </w:rPr>
        <w:fldChar w:fldCharType="separate"/>
      </w:r>
      <w:r w:rsidRPr="005264A4">
        <w:rPr>
          <w:noProof/>
        </w:rPr>
        <w:t>434</w:t>
      </w:r>
      <w:r w:rsidRPr="005264A4">
        <w:rPr>
          <w:noProof/>
        </w:rPr>
        <w:fldChar w:fldCharType="end"/>
      </w:r>
    </w:p>
    <w:p w14:paraId="6605D130" w14:textId="20058D9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11.4.2.30</w:t>
      </w:r>
      <w:r w:rsidRPr="005264A4">
        <w:rPr>
          <w:rFonts w:asciiTheme="minorHAnsi" w:eastAsiaTheme="minorEastAsia" w:hAnsiTheme="minorHAnsi" w:cstheme="minorBidi"/>
          <w:noProof/>
          <w:sz w:val="22"/>
          <w:szCs w:val="22"/>
          <w:lang w:eastAsia="en-GB"/>
        </w:rPr>
        <w:tab/>
      </w:r>
      <w:r w:rsidRPr="005264A4">
        <w:rPr>
          <w:noProof/>
        </w:rPr>
        <w:t>Restricted discovery filter</w:t>
      </w:r>
      <w:r w:rsidRPr="005264A4">
        <w:rPr>
          <w:noProof/>
        </w:rPr>
        <w:tab/>
      </w:r>
      <w:r w:rsidRPr="005264A4">
        <w:rPr>
          <w:noProof/>
        </w:rPr>
        <w:fldChar w:fldCharType="begin" w:fldLock="1"/>
      </w:r>
      <w:r w:rsidRPr="005264A4">
        <w:rPr>
          <w:noProof/>
        </w:rPr>
        <w:instrText xml:space="preserve"> PAGEREF _Toc155372568 \h </w:instrText>
      </w:r>
      <w:r w:rsidRPr="005264A4">
        <w:rPr>
          <w:noProof/>
        </w:rPr>
      </w:r>
      <w:r w:rsidRPr="005264A4">
        <w:rPr>
          <w:noProof/>
        </w:rPr>
        <w:fldChar w:fldCharType="separate"/>
      </w:r>
      <w:r w:rsidRPr="005264A4">
        <w:rPr>
          <w:noProof/>
        </w:rPr>
        <w:t>434</w:t>
      </w:r>
      <w:r w:rsidRPr="005264A4">
        <w:rPr>
          <w:noProof/>
        </w:rPr>
        <w:fldChar w:fldCharType="end"/>
      </w:r>
    </w:p>
    <w:p w14:paraId="0836FA87" w14:textId="13459D6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11.4.2.31</w:t>
      </w:r>
      <w:r w:rsidRPr="005264A4">
        <w:rPr>
          <w:rFonts w:asciiTheme="minorHAnsi" w:eastAsiaTheme="minorEastAsia" w:hAnsiTheme="minorHAnsi" w:cstheme="minorBidi"/>
          <w:noProof/>
          <w:sz w:val="22"/>
          <w:szCs w:val="22"/>
          <w:lang w:eastAsia="en-GB"/>
        </w:rPr>
        <w:tab/>
      </w:r>
      <w:r w:rsidRPr="005264A4">
        <w:rPr>
          <w:noProof/>
        </w:rPr>
        <w:t>ACE enabled indicator</w:t>
      </w:r>
      <w:r w:rsidRPr="005264A4">
        <w:rPr>
          <w:noProof/>
        </w:rPr>
        <w:tab/>
      </w:r>
      <w:r w:rsidRPr="005264A4">
        <w:rPr>
          <w:noProof/>
        </w:rPr>
        <w:fldChar w:fldCharType="begin" w:fldLock="1"/>
      </w:r>
      <w:r w:rsidRPr="005264A4">
        <w:rPr>
          <w:noProof/>
        </w:rPr>
        <w:instrText xml:space="preserve"> PAGEREF _Toc155372569 \h </w:instrText>
      </w:r>
      <w:r w:rsidRPr="005264A4">
        <w:rPr>
          <w:noProof/>
        </w:rPr>
      </w:r>
      <w:r w:rsidRPr="005264A4">
        <w:rPr>
          <w:noProof/>
        </w:rPr>
        <w:fldChar w:fldCharType="separate"/>
      </w:r>
      <w:r w:rsidRPr="005264A4">
        <w:rPr>
          <w:noProof/>
        </w:rPr>
        <w:t>435</w:t>
      </w:r>
      <w:r w:rsidRPr="005264A4">
        <w:rPr>
          <w:noProof/>
        </w:rPr>
        <w:fldChar w:fldCharType="end"/>
      </w:r>
    </w:p>
    <w:p w14:paraId="4035C996" w14:textId="1D0DC73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11.4.2.32</w:t>
      </w:r>
      <w:r w:rsidRPr="005264A4">
        <w:rPr>
          <w:rFonts w:asciiTheme="minorHAnsi" w:eastAsiaTheme="minorEastAsia" w:hAnsiTheme="minorHAnsi" w:cstheme="minorBidi"/>
          <w:noProof/>
          <w:sz w:val="22"/>
          <w:szCs w:val="22"/>
          <w:lang w:eastAsia="en-GB"/>
        </w:rPr>
        <w:tab/>
      </w:r>
      <w:r w:rsidRPr="005264A4">
        <w:rPr>
          <w:noProof/>
        </w:rPr>
        <w:t>Validity timer T5062</w:t>
      </w:r>
      <w:r w:rsidRPr="005264A4">
        <w:rPr>
          <w:noProof/>
        </w:rPr>
        <w:tab/>
      </w:r>
      <w:r w:rsidRPr="005264A4">
        <w:rPr>
          <w:noProof/>
        </w:rPr>
        <w:fldChar w:fldCharType="begin" w:fldLock="1"/>
      </w:r>
      <w:r w:rsidRPr="005264A4">
        <w:rPr>
          <w:noProof/>
        </w:rPr>
        <w:instrText xml:space="preserve"> PAGEREF _Toc155372570 \h </w:instrText>
      </w:r>
      <w:r w:rsidRPr="005264A4">
        <w:rPr>
          <w:noProof/>
        </w:rPr>
      </w:r>
      <w:r w:rsidRPr="005264A4">
        <w:rPr>
          <w:noProof/>
        </w:rPr>
        <w:fldChar w:fldCharType="separate"/>
      </w:r>
      <w:r w:rsidRPr="005264A4">
        <w:rPr>
          <w:noProof/>
        </w:rPr>
        <w:t>435</w:t>
      </w:r>
      <w:r w:rsidRPr="005264A4">
        <w:rPr>
          <w:noProof/>
        </w:rPr>
        <w:fldChar w:fldCharType="end"/>
      </w:r>
    </w:p>
    <w:p w14:paraId="6A835056" w14:textId="2B20FC9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11.4.2.33</w:t>
      </w:r>
      <w:r w:rsidRPr="005264A4">
        <w:rPr>
          <w:rFonts w:asciiTheme="minorHAnsi" w:eastAsiaTheme="minorEastAsia" w:hAnsiTheme="minorHAnsi" w:cstheme="minorBidi"/>
          <w:noProof/>
          <w:sz w:val="22"/>
          <w:szCs w:val="22"/>
          <w:lang w:eastAsia="en-GB"/>
        </w:rPr>
        <w:tab/>
      </w:r>
      <w:r w:rsidRPr="005264A4">
        <w:rPr>
          <w:noProof/>
        </w:rPr>
        <w:t>Restricted code security material</w:t>
      </w:r>
      <w:r w:rsidRPr="005264A4">
        <w:rPr>
          <w:noProof/>
        </w:rPr>
        <w:tab/>
      </w:r>
      <w:r w:rsidRPr="005264A4">
        <w:rPr>
          <w:noProof/>
        </w:rPr>
        <w:fldChar w:fldCharType="begin" w:fldLock="1"/>
      </w:r>
      <w:r w:rsidRPr="005264A4">
        <w:rPr>
          <w:noProof/>
        </w:rPr>
        <w:instrText xml:space="preserve"> PAGEREF _Toc155372571 \h </w:instrText>
      </w:r>
      <w:r w:rsidRPr="005264A4">
        <w:rPr>
          <w:noProof/>
        </w:rPr>
      </w:r>
      <w:r w:rsidRPr="005264A4">
        <w:rPr>
          <w:noProof/>
        </w:rPr>
        <w:fldChar w:fldCharType="separate"/>
      </w:r>
      <w:r w:rsidRPr="005264A4">
        <w:rPr>
          <w:noProof/>
        </w:rPr>
        <w:t>435</w:t>
      </w:r>
      <w:r w:rsidRPr="005264A4">
        <w:rPr>
          <w:noProof/>
        </w:rPr>
        <w:fldChar w:fldCharType="end"/>
      </w:r>
    </w:p>
    <w:p w14:paraId="4AADF312" w14:textId="37E49E9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11.4.2.34</w:t>
      </w:r>
      <w:r w:rsidRPr="005264A4">
        <w:rPr>
          <w:rFonts w:asciiTheme="minorHAnsi" w:eastAsiaTheme="minorEastAsia" w:hAnsiTheme="minorHAnsi" w:cstheme="minorBidi"/>
          <w:noProof/>
          <w:sz w:val="22"/>
          <w:szCs w:val="22"/>
          <w:lang w:eastAsia="en-GB"/>
        </w:rPr>
        <w:tab/>
      </w:r>
      <w:r w:rsidRPr="005264A4">
        <w:rPr>
          <w:noProof/>
        </w:rPr>
        <w:t>Discovery model</w:t>
      </w:r>
      <w:r w:rsidRPr="005264A4">
        <w:rPr>
          <w:noProof/>
        </w:rPr>
        <w:tab/>
      </w:r>
      <w:r w:rsidRPr="005264A4">
        <w:rPr>
          <w:noProof/>
        </w:rPr>
        <w:fldChar w:fldCharType="begin" w:fldLock="1"/>
      </w:r>
      <w:r w:rsidRPr="005264A4">
        <w:rPr>
          <w:noProof/>
        </w:rPr>
        <w:instrText xml:space="preserve"> PAGEREF _Toc155372572 \h </w:instrText>
      </w:r>
      <w:r w:rsidRPr="005264A4">
        <w:rPr>
          <w:noProof/>
        </w:rPr>
      </w:r>
      <w:r w:rsidRPr="005264A4">
        <w:rPr>
          <w:noProof/>
        </w:rPr>
        <w:fldChar w:fldCharType="separate"/>
      </w:r>
      <w:r w:rsidRPr="005264A4">
        <w:rPr>
          <w:noProof/>
        </w:rPr>
        <w:t>436</w:t>
      </w:r>
      <w:r w:rsidRPr="005264A4">
        <w:rPr>
          <w:noProof/>
        </w:rPr>
        <w:fldChar w:fldCharType="end"/>
      </w:r>
    </w:p>
    <w:p w14:paraId="0E52CEBC" w14:textId="3376DAE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11.4.2.35</w:t>
      </w:r>
      <w:r w:rsidRPr="005264A4">
        <w:rPr>
          <w:rFonts w:asciiTheme="minorHAnsi" w:eastAsiaTheme="minorEastAsia" w:hAnsiTheme="minorHAnsi" w:cstheme="minorBidi"/>
          <w:noProof/>
          <w:sz w:val="22"/>
          <w:szCs w:val="22"/>
          <w:lang w:eastAsia="en-GB"/>
        </w:rPr>
        <w:tab/>
      </w:r>
      <w:r w:rsidRPr="005264A4">
        <w:rPr>
          <w:noProof/>
        </w:rPr>
        <w:t>ProSe response code</w:t>
      </w:r>
      <w:r w:rsidRPr="005264A4">
        <w:rPr>
          <w:noProof/>
        </w:rPr>
        <w:tab/>
      </w:r>
      <w:r w:rsidRPr="005264A4">
        <w:rPr>
          <w:noProof/>
        </w:rPr>
        <w:fldChar w:fldCharType="begin" w:fldLock="1"/>
      </w:r>
      <w:r w:rsidRPr="005264A4">
        <w:rPr>
          <w:noProof/>
        </w:rPr>
        <w:instrText xml:space="preserve"> PAGEREF _Toc155372573 \h </w:instrText>
      </w:r>
      <w:r w:rsidRPr="005264A4">
        <w:rPr>
          <w:noProof/>
        </w:rPr>
      </w:r>
      <w:r w:rsidRPr="005264A4">
        <w:rPr>
          <w:noProof/>
        </w:rPr>
        <w:fldChar w:fldCharType="separate"/>
      </w:r>
      <w:r w:rsidRPr="005264A4">
        <w:rPr>
          <w:noProof/>
        </w:rPr>
        <w:t>436</w:t>
      </w:r>
      <w:r w:rsidRPr="005264A4">
        <w:rPr>
          <w:noProof/>
        </w:rPr>
        <w:fldChar w:fldCharType="end"/>
      </w:r>
    </w:p>
    <w:p w14:paraId="19D1C9EE" w14:textId="7C1904C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11.4.2.36</w:t>
      </w:r>
      <w:r w:rsidRPr="005264A4">
        <w:rPr>
          <w:rFonts w:asciiTheme="minorHAnsi" w:eastAsiaTheme="minorEastAsia" w:hAnsiTheme="minorHAnsi" w:cstheme="minorBidi"/>
          <w:noProof/>
          <w:sz w:val="22"/>
          <w:szCs w:val="22"/>
          <w:lang w:eastAsia="en-GB"/>
        </w:rPr>
        <w:tab/>
      </w:r>
      <w:r w:rsidRPr="005264A4">
        <w:rPr>
          <w:noProof/>
        </w:rPr>
        <w:t>Discovery query filter</w:t>
      </w:r>
      <w:r w:rsidRPr="005264A4">
        <w:rPr>
          <w:noProof/>
        </w:rPr>
        <w:tab/>
      </w:r>
      <w:r w:rsidRPr="005264A4">
        <w:rPr>
          <w:noProof/>
        </w:rPr>
        <w:fldChar w:fldCharType="begin" w:fldLock="1"/>
      </w:r>
      <w:r w:rsidRPr="005264A4">
        <w:rPr>
          <w:noProof/>
        </w:rPr>
        <w:instrText xml:space="preserve"> PAGEREF _Toc155372574 \h </w:instrText>
      </w:r>
      <w:r w:rsidRPr="005264A4">
        <w:rPr>
          <w:noProof/>
        </w:rPr>
      </w:r>
      <w:r w:rsidRPr="005264A4">
        <w:rPr>
          <w:noProof/>
        </w:rPr>
        <w:fldChar w:fldCharType="separate"/>
      </w:r>
      <w:r w:rsidRPr="005264A4">
        <w:rPr>
          <w:noProof/>
        </w:rPr>
        <w:t>436</w:t>
      </w:r>
      <w:r w:rsidRPr="005264A4">
        <w:rPr>
          <w:noProof/>
        </w:rPr>
        <w:fldChar w:fldCharType="end"/>
      </w:r>
    </w:p>
    <w:p w14:paraId="203C7BD1" w14:textId="524DA32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11.4.2.37</w:t>
      </w:r>
      <w:r w:rsidRPr="005264A4">
        <w:rPr>
          <w:rFonts w:asciiTheme="minorHAnsi" w:eastAsiaTheme="minorEastAsia" w:hAnsiTheme="minorHAnsi" w:cstheme="minorBidi"/>
          <w:noProof/>
          <w:sz w:val="22"/>
          <w:szCs w:val="22"/>
          <w:lang w:eastAsia="en-GB"/>
        </w:rPr>
        <w:tab/>
      </w:r>
      <w:r w:rsidRPr="005264A4">
        <w:rPr>
          <w:noProof/>
        </w:rPr>
        <w:t>Validity timer T5068</w:t>
      </w:r>
      <w:r w:rsidRPr="005264A4">
        <w:rPr>
          <w:noProof/>
        </w:rPr>
        <w:tab/>
      </w:r>
      <w:r w:rsidRPr="005264A4">
        <w:rPr>
          <w:noProof/>
        </w:rPr>
        <w:fldChar w:fldCharType="begin" w:fldLock="1"/>
      </w:r>
      <w:r w:rsidRPr="005264A4">
        <w:rPr>
          <w:noProof/>
        </w:rPr>
        <w:instrText xml:space="preserve"> PAGEREF _Toc155372575 \h </w:instrText>
      </w:r>
      <w:r w:rsidRPr="005264A4">
        <w:rPr>
          <w:noProof/>
        </w:rPr>
      </w:r>
      <w:r w:rsidRPr="005264A4">
        <w:rPr>
          <w:noProof/>
        </w:rPr>
        <w:fldChar w:fldCharType="separate"/>
      </w:r>
      <w:r w:rsidRPr="005264A4">
        <w:rPr>
          <w:noProof/>
        </w:rPr>
        <w:t>436</w:t>
      </w:r>
      <w:r w:rsidRPr="005264A4">
        <w:rPr>
          <w:noProof/>
        </w:rPr>
        <w:fldChar w:fldCharType="end"/>
      </w:r>
    </w:p>
    <w:p w14:paraId="4B66B7EC" w14:textId="3C2DCDE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11.4.2.38</w:t>
      </w:r>
      <w:r w:rsidRPr="005264A4">
        <w:rPr>
          <w:rFonts w:asciiTheme="minorHAnsi" w:eastAsiaTheme="minorEastAsia" w:hAnsiTheme="minorHAnsi" w:cstheme="minorBidi"/>
          <w:noProof/>
          <w:sz w:val="22"/>
          <w:szCs w:val="22"/>
          <w:lang w:eastAsia="en-GB"/>
        </w:rPr>
        <w:tab/>
      </w:r>
      <w:r w:rsidRPr="005264A4">
        <w:rPr>
          <w:noProof/>
        </w:rPr>
        <w:t>Subquery result</w:t>
      </w:r>
      <w:r w:rsidRPr="005264A4">
        <w:rPr>
          <w:noProof/>
        </w:rPr>
        <w:tab/>
      </w:r>
      <w:r w:rsidRPr="005264A4">
        <w:rPr>
          <w:noProof/>
        </w:rPr>
        <w:fldChar w:fldCharType="begin" w:fldLock="1"/>
      </w:r>
      <w:r w:rsidRPr="005264A4">
        <w:rPr>
          <w:noProof/>
        </w:rPr>
        <w:instrText xml:space="preserve"> PAGEREF _Toc155372576 \h </w:instrText>
      </w:r>
      <w:r w:rsidRPr="005264A4">
        <w:rPr>
          <w:noProof/>
        </w:rPr>
      </w:r>
      <w:r w:rsidRPr="005264A4">
        <w:rPr>
          <w:noProof/>
        </w:rPr>
        <w:fldChar w:fldCharType="separate"/>
      </w:r>
      <w:r w:rsidRPr="005264A4">
        <w:rPr>
          <w:noProof/>
        </w:rPr>
        <w:t>436</w:t>
      </w:r>
      <w:r w:rsidRPr="005264A4">
        <w:rPr>
          <w:noProof/>
        </w:rPr>
        <w:fldChar w:fldCharType="end"/>
      </w:r>
    </w:p>
    <w:p w14:paraId="3EAABF03" w14:textId="2F1E314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11.4.2.39</w:t>
      </w:r>
      <w:r w:rsidRPr="005264A4">
        <w:rPr>
          <w:rFonts w:asciiTheme="minorHAnsi" w:eastAsiaTheme="minorEastAsia" w:hAnsiTheme="minorHAnsi" w:cstheme="minorBidi"/>
          <w:noProof/>
          <w:sz w:val="22"/>
          <w:szCs w:val="22"/>
          <w:lang w:eastAsia="en-GB"/>
        </w:rPr>
        <w:tab/>
      </w:r>
      <w:r w:rsidRPr="005264A4">
        <w:rPr>
          <w:noProof/>
        </w:rPr>
        <w:t>Validity timer T5076</w:t>
      </w:r>
      <w:r w:rsidRPr="005264A4">
        <w:rPr>
          <w:noProof/>
        </w:rPr>
        <w:tab/>
      </w:r>
      <w:r w:rsidRPr="005264A4">
        <w:rPr>
          <w:noProof/>
        </w:rPr>
        <w:fldChar w:fldCharType="begin" w:fldLock="1"/>
      </w:r>
      <w:r w:rsidRPr="005264A4">
        <w:rPr>
          <w:noProof/>
        </w:rPr>
        <w:instrText xml:space="preserve"> PAGEREF _Toc155372577 \h </w:instrText>
      </w:r>
      <w:r w:rsidRPr="005264A4">
        <w:rPr>
          <w:noProof/>
        </w:rPr>
      </w:r>
      <w:r w:rsidRPr="005264A4">
        <w:rPr>
          <w:noProof/>
        </w:rPr>
        <w:fldChar w:fldCharType="separate"/>
      </w:r>
      <w:r w:rsidRPr="005264A4">
        <w:rPr>
          <w:noProof/>
        </w:rPr>
        <w:t>437</w:t>
      </w:r>
      <w:r w:rsidRPr="005264A4">
        <w:rPr>
          <w:noProof/>
        </w:rPr>
        <w:fldChar w:fldCharType="end"/>
      </w:r>
    </w:p>
    <w:p w14:paraId="376EAD9B" w14:textId="6843847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11.4.2.40</w:t>
      </w:r>
      <w:r w:rsidRPr="005264A4">
        <w:rPr>
          <w:rFonts w:asciiTheme="minorHAnsi" w:eastAsiaTheme="minorEastAsia" w:hAnsiTheme="minorHAnsi" w:cstheme="minorBidi"/>
          <w:noProof/>
          <w:sz w:val="22"/>
          <w:szCs w:val="22"/>
          <w:lang w:eastAsia="en-GB"/>
        </w:rPr>
        <w:tab/>
      </w:r>
      <w:r w:rsidRPr="005264A4">
        <w:rPr>
          <w:noProof/>
        </w:rPr>
        <w:t>Match report refresh timer T5077</w:t>
      </w:r>
      <w:r w:rsidRPr="005264A4">
        <w:rPr>
          <w:noProof/>
        </w:rPr>
        <w:tab/>
      </w:r>
      <w:r w:rsidRPr="005264A4">
        <w:rPr>
          <w:noProof/>
        </w:rPr>
        <w:fldChar w:fldCharType="begin" w:fldLock="1"/>
      </w:r>
      <w:r w:rsidRPr="005264A4">
        <w:rPr>
          <w:noProof/>
        </w:rPr>
        <w:instrText xml:space="preserve"> PAGEREF _Toc155372578 \h </w:instrText>
      </w:r>
      <w:r w:rsidRPr="005264A4">
        <w:rPr>
          <w:noProof/>
        </w:rPr>
      </w:r>
      <w:r w:rsidRPr="005264A4">
        <w:rPr>
          <w:noProof/>
        </w:rPr>
        <w:fldChar w:fldCharType="separate"/>
      </w:r>
      <w:r w:rsidRPr="005264A4">
        <w:rPr>
          <w:noProof/>
        </w:rPr>
        <w:t>437</w:t>
      </w:r>
      <w:r w:rsidRPr="005264A4">
        <w:rPr>
          <w:noProof/>
        </w:rPr>
        <w:fldChar w:fldCharType="end"/>
      </w:r>
    </w:p>
    <w:p w14:paraId="2C06F325" w14:textId="0C7B31E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11.4.2.41</w:t>
      </w:r>
      <w:r w:rsidRPr="005264A4">
        <w:rPr>
          <w:rFonts w:asciiTheme="minorHAnsi" w:eastAsiaTheme="minorEastAsia" w:hAnsiTheme="minorHAnsi" w:cstheme="minorBidi"/>
          <w:noProof/>
          <w:sz w:val="22"/>
          <w:szCs w:val="22"/>
          <w:lang w:eastAsia="en-GB"/>
        </w:rPr>
        <w:tab/>
      </w:r>
      <w:r w:rsidRPr="005264A4">
        <w:rPr>
          <w:noProof/>
        </w:rPr>
        <w:t>Metadata index mask</w:t>
      </w:r>
      <w:r w:rsidRPr="005264A4">
        <w:rPr>
          <w:noProof/>
        </w:rPr>
        <w:tab/>
      </w:r>
      <w:r w:rsidRPr="005264A4">
        <w:rPr>
          <w:noProof/>
        </w:rPr>
        <w:fldChar w:fldCharType="begin" w:fldLock="1"/>
      </w:r>
      <w:r w:rsidRPr="005264A4">
        <w:rPr>
          <w:noProof/>
        </w:rPr>
        <w:instrText xml:space="preserve"> PAGEREF _Toc155372579 \h </w:instrText>
      </w:r>
      <w:r w:rsidRPr="005264A4">
        <w:rPr>
          <w:noProof/>
        </w:rPr>
      </w:r>
      <w:r w:rsidRPr="005264A4">
        <w:rPr>
          <w:noProof/>
        </w:rPr>
        <w:fldChar w:fldCharType="separate"/>
      </w:r>
      <w:r w:rsidRPr="005264A4">
        <w:rPr>
          <w:noProof/>
        </w:rPr>
        <w:t>437</w:t>
      </w:r>
      <w:r w:rsidRPr="005264A4">
        <w:rPr>
          <w:noProof/>
        </w:rPr>
        <w:fldChar w:fldCharType="end"/>
      </w:r>
    </w:p>
    <w:p w14:paraId="21AA9222" w14:textId="4E44C03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11.4.2.42</w:t>
      </w:r>
      <w:r w:rsidRPr="005264A4">
        <w:rPr>
          <w:rFonts w:asciiTheme="minorHAnsi" w:eastAsiaTheme="minorEastAsia" w:hAnsiTheme="minorHAnsi" w:cstheme="minorBidi"/>
          <w:noProof/>
          <w:sz w:val="22"/>
          <w:szCs w:val="22"/>
          <w:lang w:eastAsia="en-GB"/>
        </w:rPr>
        <w:tab/>
      </w:r>
      <w:r w:rsidRPr="005264A4">
        <w:rPr>
          <w:noProof/>
        </w:rPr>
        <w:t>Network-initiated transaction method</w:t>
      </w:r>
      <w:r w:rsidRPr="005264A4">
        <w:rPr>
          <w:noProof/>
        </w:rPr>
        <w:tab/>
      </w:r>
      <w:r w:rsidRPr="005264A4">
        <w:rPr>
          <w:noProof/>
        </w:rPr>
        <w:fldChar w:fldCharType="begin" w:fldLock="1"/>
      </w:r>
      <w:r w:rsidRPr="005264A4">
        <w:rPr>
          <w:noProof/>
        </w:rPr>
        <w:instrText xml:space="preserve"> PAGEREF _Toc155372580 \h </w:instrText>
      </w:r>
      <w:r w:rsidRPr="005264A4">
        <w:rPr>
          <w:noProof/>
        </w:rPr>
      </w:r>
      <w:r w:rsidRPr="005264A4">
        <w:rPr>
          <w:noProof/>
        </w:rPr>
        <w:fldChar w:fldCharType="separate"/>
      </w:r>
      <w:r w:rsidRPr="005264A4">
        <w:rPr>
          <w:noProof/>
        </w:rPr>
        <w:t>437</w:t>
      </w:r>
      <w:r w:rsidRPr="005264A4">
        <w:rPr>
          <w:noProof/>
        </w:rPr>
        <w:fldChar w:fldCharType="end"/>
      </w:r>
    </w:p>
    <w:p w14:paraId="27B4E4F7" w14:textId="7813A6E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11.4.2.43</w:t>
      </w:r>
      <w:r w:rsidRPr="005264A4">
        <w:rPr>
          <w:rFonts w:asciiTheme="minorHAnsi" w:eastAsiaTheme="minorEastAsia" w:hAnsiTheme="minorHAnsi" w:cstheme="minorBidi"/>
          <w:noProof/>
          <w:sz w:val="22"/>
          <w:szCs w:val="22"/>
          <w:lang w:eastAsia="en-GB"/>
        </w:rPr>
        <w:tab/>
      </w:r>
      <w:r w:rsidRPr="005264A4">
        <w:rPr>
          <w:noProof/>
        </w:rPr>
        <w:t>Announcing PLMN ID</w:t>
      </w:r>
      <w:r w:rsidRPr="005264A4">
        <w:rPr>
          <w:noProof/>
        </w:rPr>
        <w:tab/>
      </w:r>
      <w:r w:rsidRPr="005264A4">
        <w:rPr>
          <w:noProof/>
        </w:rPr>
        <w:fldChar w:fldCharType="begin" w:fldLock="1"/>
      </w:r>
      <w:r w:rsidRPr="005264A4">
        <w:rPr>
          <w:noProof/>
        </w:rPr>
        <w:instrText xml:space="preserve"> PAGEREF _Toc155372581 \h </w:instrText>
      </w:r>
      <w:r w:rsidRPr="005264A4">
        <w:rPr>
          <w:noProof/>
        </w:rPr>
      </w:r>
      <w:r w:rsidRPr="005264A4">
        <w:rPr>
          <w:noProof/>
        </w:rPr>
        <w:fldChar w:fldCharType="separate"/>
      </w:r>
      <w:r w:rsidRPr="005264A4">
        <w:rPr>
          <w:noProof/>
        </w:rPr>
        <w:t>437</w:t>
      </w:r>
      <w:r w:rsidRPr="005264A4">
        <w:rPr>
          <w:noProof/>
        </w:rPr>
        <w:fldChar w:fldCharType="end"/>
      </w:r>
    </w:p>
    <w:p w14:paraId="61C09D90" w14:textId="20CA132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11.4.2.44</w:t>
      </w:r>
      <w:r w:rsidRPr="005264A4">
        <w:rPr>
          <w:rFonts w:asciiTheme="minorHAnsi" w:eastAsiaTheme="minorEastAsia" w:hAnsiTheme="minorHAnsi" w:cstheme="minorBidi"/>
          <w:noProof/>
          <w:sz w:val="22"/>
          <w:szCs w:val="22"/>
          <w:lang w:eastAsia="en-GB"/>
        </w:rPr>
        <w:tab/>
      </w:r>
      <w:r w:rsidRPr="005264A4">
        <w:rPr>
          <w:noProof/>
        </w:rPr>
        <w:t>Metadata Indicator</w:t>
      </w:r>
      <w:r w:rsidRPr="005264A4">
        <w:rPr>
          <w:noProof/>
        </w:rPr>
        <w:tab/>
      </w:r>
      <w:r w:rsidRPr="005264A4">
        <w:rPr>
          <w:noProof/>
        </w:rPr>
        <w:fldChar w:fldCharType="begin" w:fldLock="1"/>
      </w:r>
      <w:r w:rsidRPr="005264A4">
        <w:rPr>
          <w:noProof/>
        </w:rPr>
        <w:instrText xml:space="preserve"> PAGEREF _Toc155372582 \h </w:instrText>
      </w:r>
      <w:r w:rsidRPr="005264A4">
        <w:rPr>
          <w:noProof/>
        </w:rPr>
      </w:r>
      <w:r w:rsidRPr="005264A4">
        <w:rPr>
          <w:noProof/>
        </w:rPr>
        <w:fldChar w:fldCharType="separate"/>
      </w:r>
      <w:r w:rsidRPr="005264A4">
        <w:rPr>
          <w:noProof/>
        </w:rPr>
        <w:t>437</w:t>
      </w:r>
      <w:r w:rsidRPr="005264A4">
        <w:rPr>
          <w:noProof/>
        </w:rPr>
        <w:fldChar w:fldCharType="end"/>
      </w:r>
    </w:p>
    <w:p w14:paraId="3569823E" w14:textId="7E1E1FA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11.4.2.45</w:t>
      </w:r>
      <w:r w:rsidRPr="005264A4">
        <w:rPr>
          <w:rFonts w:asciiTheme="minorHAnsi" w:eastAsiaTheme="minorEastAsia" w:hAnsiTheme="minorHAnsi" w:cstheme="minorBidi"/>
          <w:noProof/>
          <w:sz w:val="22"/>
          <w:szCs w:val="22"/>
          <w:lang w:eastAsia="en-GB"/>
        </w:rPr>
        <w:tab/>
      </w:r>
      <w:r w:rsidRPr="005264A4">
        <w:rPr>
          <w:noProof/>
        </w:rPr>
        <w:t>ProSe application code prefix</w:t>
      </w:r>
      <w:r w:rsidRPr="005264A4">
        <w:rPr>
          <w:noProof/>
        </w:rPr>
        <w:tab/>
      </w:r>
      <w:r w:rsidRPr="005264A4">
        <w:rPr>
          <w:noProof/>
        </w:rPr>
        <w:fldChar w:fldCharType="begin" w:fldLock="1"/>
      </w:r>
      <w:r w:rsidRPr="005264A4">
        <w:rPr>
          <w:noProof/>
        </w:rPr>
        <w:instrText xml:space="preserve"> PAGEREF _Toc155372583 \h </w:instrText>
      </w:r>
      <w:r w:rsidRPr="005264A4">
        <w:rPr>
          <w:noProof/>
        </w:rPr>
      </w:r>
      <w:r w:rsidRPr="005264A4">
        <w:rPr>
          <w:noProof/>
        </w:rPr>
        <w:fldChar w:fldCharType="separate"/>
      </w:r>
      <w:r w:rsidRPr="005264A4">
        <w:rPr>
          <w:noProof/>
        </w:rPr>
        <w:t>437</w:t>
      </w:r>
      <w:r w:rsidRPr="005264A4">
        <w:rPr>
          <w:noProof/>
        </w:rPr>
        <w:fldChar w:fldCharType="end"/>
      </w:r>
    </w:p>
    <w:p w14:paraId="2BB651B3" w14:textId="04188DC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11.4.2.46</w:t>
      </w:r>
      <w:r w:rsidRPr="005264A4">
        <w:rPr>
          <w:rFonts w:asciiTheme="minorHAnsi" w:eastAsiaTheme="minorEastAsia" w:hAnsiTheme="minorHAnsi" w:cstheme="minorBidi"/>
          <w:noProof/>
          <w:sz w:val="22"/>
          <w:szCs w:val="22"/>
          <w:lang w:eastAsia="en-GB"/>
        </w:rPr>
        <w:tab/>
      </w:r>
      <w:r w:rsidRPr="005264A4">
        <w:rPr>
          <w:noProof/>
        </w:rPr>
        <w:t>ProSe application code suffix</w:t>
      </w:r>
      <w:r w:rsidRPr="005264A4">
        <w:rPr>
          <w:noProof/>
        </w:rPr>
        <w:tab/>
      </w:r>
      <w:r w:rsidRPr="005264A4">
        <w:rPr>
          <w:noProof/>
        </w:rPr>
        <w:fldChar w:fldCharType="begin" w:fldLock="1"/>
      </w:r>
      <w:r w:rsidRPr="005264A4">
        <w:rPr>
          <w:noProof/>
        </w:rPr>
        <w:instrText xml:space="preserve"> PAGEREF _Toc155372584 \h </w:instrText>
      </w:r>
      <w:r w:rsidRPr="005264A4">
        <w:rPr>
          <w:noProof/>
        </w:rPr>
      </w:r>
      <w:r w:rsidRPr="005264A4">
        <w:rPr>
          <w:noProof/>
        </w:rPr>
        <w:fldChar w:fldCharType="separate"/>
      </w:r>
      <w:r w:rsidRPr="005264A4">
        <w:rPr>
          <w:noProof/>
        </w:rPr>
        <w:t>438</w:t>
      </w:r>
      <w:r w:rsidRPr="005264A4">
        <w:rPr>
          <w:noProof/>
        </w:rPr>
        <w:fldChar w:fldCharType="end"/>
      </w:r>
    </w:p>
    <w:p w14:paraId="0C691D51" w14:textId="334FB36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11.4.2.47</w:t>
      </w:r>
      <w:r w:rsidRPr="005264A4">
        <w:rPr>
          <w:rFonts w:asciiTheme="minorHAnsi" w:eastAsiaTheme="minorEastAsia" w:hAnsiTheme="minorHAnsi" w:cstheme="minorBidi"/>
          <w:noProof/>
          <w:sz w:val="22"/>
          <w:szCs w:val="22"/>
          <w:lang w:eastAsia="en-GB"/>
        </w:rPr>
        <w:tab/>
      </w:r>
      <w:r w:rsidRPr="005264A4">
        <w:rPr>
          <w:noProof/>
        </w:rPr>
        <w:t>ProSe application code ACE</w:t>
      </w:r>
      <w:r w:rsidRPr="005264A4">
        <w:rPr>
          <w:noProof/>
        </w:rPr>
        <w:tab/>
      </w:r>
      <w:r w:rsidRPr="005264A4">
        <w:rPr>
          <w:noProof/>
        </w:rPr>
        <w:fldChar w:fldCharType="begin" w:fldLock="1"/>
      </w:r>
      <w:r w:rsidRPr="005264A4">
        <w:rPr>
          <w:noProof/>
        </w:rPr>
        <w:instrText xml:space="preserve"> PAGEREF _Toc155372585 \h </w:instrText>
      </w:r>
      <w:r w:rsidRPr="005264A4">
        <w:rPr>
          <w:noProof/>
        </w:rPr>
      </w:r>
      <w:r w:rsidRPr="005264A4">
        <w:rPr>
          <w:noProof/>
        </w:rPr>
        <w:fldChar w:fldCharType="separate"/>
      </w:r>
      <w:r w:rsidRPr="005264A4">
        <w:rPr>
          <w:noProof/>
        </w:rPr>
        <w:t>438</w:t>
      </w:r>
      <w:r w:rsidRPr="005264A4">
        <w:rPr>
          <w:noProof/>
        </w:rPr>
        <w:fldChar w:fldCharType="end"/>
      </w:r>
    </w:p>
    <w:p w14:paraId="3796655F" w14:textId="2F7DE73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11.4.2.48</w:t>
      </w:r>
      <w:r w:rsidRPr="005264A4">
        <w:rPr>
          <w:rFonts w:asciiTheme="minorHAnsi" w:eastAsiaTheme="minorEastAsia" w:hAnsiTheme="minorHAnsi" w:cstheme="minorBidi"/>
          <w:noProof/>
          <w:sz w:val="22"/>
          <w:szCs w:val="22"/>
          <w:lang w:eastAsia="en-GB"/>
        </w:rPr>
        <w:tab/>
      </w:r>
      <w:r w:rsidRPr="005264A4">
        <w:rPr>
          <w:noProof/>
        </w:rPr>
        <w:t>Discovery key</w:t>
      </w:r>
      <w:r w:rsidRPr="005264A4">
        <w:rPr>
          <w:noProof/>
        </w:rPr>
        <w:tab/>
      </w:r>
      <w:r w:rsidRPr="005264A4">
        <w:rPr>
          <w:noProof/>
        </w:rPr>
        <w:fldChar w:fldCharType="begin" w:fldLock="1"/>
      </w:r>
      <w:r w:rsidRPr="005264A4">
        <w:rPr>
          <w:noProof/>
        </w:rPr>
        <w:instrText xml:space="preserve"> PAGEREF _Toc155372586 \h </w:instrText>
      </w:r>
      <w:r w:rsidRPr="005264A4">
        <w:rPr>
          <w:noProof/>
        </w:rPr>
      </w:r>
      <w:r w:rsidRPr="005264A4">
        <w:rPr>
          <w:noProof/>
        </w:rPr>
        <w:fldChar w:fldCharType="separate"/>
      </w:r>
      <w:r w:rsidRPr="005264A4">
        <w:rPr>
          <w:noProof/>
        </w:rPr>
        <w:t>438</w:t>
      </w:r>
      <w:r w:rsidRPr="005264A4">
        <w:rPr>
          <w:noProof/>
        </w:rPr>
        <w:fldChar w:fldCharType="end"/>
      </w:r>
    </w:p>
    <w:p w14:paraId="1FBBC927" w14:textId="134B979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lastRenderedPageBreak/>
        <w:t>11.4.2.49</w:t>
      </w:r>
      <w:r w:rsidRPr="005264A4">
        <w:rPr>
          <w:rFonts w:asciiTheme="minorHAnsi" w:eastAsiaTheme="minorEastAsia" w:hAnsiTheme="minorHAnsi" w:cstheme="minorBidi"/>
          <w:noProof/>
          <w:sz w:val="22"/>
          <w:szCs w:val="22"/>
          <w:lang w:eastAsia="en-GB"/>
        </w:rPr>
        <w:tab/>
      </w:r>
      <w:r w:rsidRPr="005264A4">
        <w:rPr>
          <w:noProof/>
        </w:rPr>
        <w:t>PC5 security policies</w:t>
      </w:r>
      <w:r w:rsidRPr="005264A4">
        <w:rPr>
          <w:noProof/>
        </w:rPr>
        <w:tab/>
      </w:r>
      <w:r w:rsidRPr="005264A4">
        <w:rPr>
          <w:noProof/>
        </w:rPr>
        <w:fldChar w:fldCharType="begin" w:fldLock="1"/>
      </w:r>
      <w:r w:rsidRPr="005264A4">
        <w:rPr>
          <w:noProof/>
        </w:rPr>
        <w:instrText xml:space="preserve"> PAGEREF _Toc155372587 \h </w:instrText>
      </w:r>
      <w:r w:rsidRPr="005264A4">
        <w:rPr>
          <w:noProof/>
        </w:rPr>
      </w:r>
      <w:r w:rsidRPr="005264A4">
        <w:rPr>
          <w:noProof/>
        </w:rPr>
        <w:fldChar w:fldCharType="separate"/>
      </w:r>
      <w:r w:rsidRPr="005264A4">
        <w:rPr>
          <w:noProof/>
        </w:rPr>
        <w:t>438</w:t>
      </w:r>
      <w:r w:rsidRPr="005264A4">
        <w:rPr>
          <w:noProof/>
        </w:rPr>
        <w:fldChar w:fldCharType="end"/>
      </w:r>
    </w:p>
    <w:p w14:paraId="02209644" w14:textId="5C770C3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11.4.2.50</w:t>
      </w:r>
      <w:r w:rsidRPr="005264A4">
        <w:rPr>
          <w:rFonts w:asciiTheme="minorHAnsi" w:eastAsiaTheme="minorEastAsia" w:hAnsiTheme="minorHAnsi" w:cstheme="minorBidi"/>
          <w:noProof/>
          <w:sz w:val="22"/>
          <w:szCs w:val="22"/>
          <w:lang w:eastAsia="en-GB"/>
        </w:rPr>
        <w:tab/>
      </w:r>
      <w:r w:rsidRPr="005264A4">
        <w:rPr>
          <w:noProof/>
        </w:rPr>
        <w:t>PC5 UE ciphering algorithm capability</w:t>
      </w:r>
      <w:r w:rsidRPr="005264A4">
        <w:rPr>
          <w:noProof/>
        </w:rPr>
        <w:tab/>
      </w:r>
      <w:r w:rsidRPr="005264A4">
        <w:rPr>
          <w:noProof/>
        </w:rPr>
        <w:fldChar w:fldCharType="begin" w:fldLock="1"/>
      </w:r>
      <w:r w:rsidRPr="005264A4">
        <w:rPr>
          <w:noProof/>
        </w:rPr>
        <w:instrText xml:space="preserve"> PAGEREF _Toc155372588 \h </w:instrText>
      </w:r>
      <w:r w:rsidRPr="005264A4">
        <w:rPr>
          <w:noProof/>
        </w:rPr>
      </w:r>
      <w:r w:rsidRPr="005264A4">
        <w:rPr>
          <w:noProof/>
        </w:rPr>
        <w:fldChar w:fldCharType="separate"/>
      </w:r>
      <w:r w:rsidRPr="005264A4">
        <w:rPr>
          <w:noProof/>
        </w:rPr>
        <w:t>438</w:t>
      </w:r>
      <w:r w:rsidRPr="005264A4">
        <w:rPr>
          <w:noProof/>
        </w:rPr>
        <w:fldChar w:fldCharType="end"/>
      </w:r>
    </w:p>
    <w:p w14:paraId="373171EA" w14:textId="504F809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11.4.2.51</w:t>
      </w:r>
      <w:r w:rsidRPr="005264A4">
        <w:rPr>
          <w:rFonts w:asciiTheme="minorHAnsi" w:eastAsiaTheme="minorEastAsia" w:hAnsiTheme="minorHAnsi" w:cstheme="minorBidi"/>
          <w:noProof/>
          <w:sz w:val="22"/>
          <w:szCs w:val="22"/>
          <w:lang w:eastAsia="en-GB"/>
        </w:rPr>
        <w:tab/>
      </w:r>
      <w:r w:rsidRPr="005264A4">
        <w:rPr>
          <w:noProof/>
        </w:rPr>
        <w:t>Selected PC5 ciphering algorithm</w:t>
      </w:r>
      <w:r w:rsidRPr="005264A4">
        <w:rPr>
          <w:noProof/>
        </w:rPr>
        <w:tab/>
      </w:r>
      <w:r w:rsidRPr="005264A4">
        <w:rPr>
          <w:noProof/>
        </w:rPr>
        <w:fldChar w:fldCharType="begin" w:fldLock="1"/>
      </w:r>
      <w:r w:rsidRPr="005264A4">
        <w:rPr>
          <w:noProof/>
        </w:rPr>
        <w:instrText xml:space="preserve"> PAGEREF _Toc155372589 \h </w:instrText>
      </w:r>
      <w:r w:rsidRPr="005264A4">
        <w:rPr>
          <w:noProof/>
        </w:rPr>
      </w:r>
      <w:r w:rsidRPr="005264A4">
        <w:rPr>
          <w:noProof/>
        </w:rPr>
        <w:fldChar w:fldCharType="separate"/>
      </w:r>
      <w:r w:rsidRPr="005264A4">
        <w:rPr>
          <w:noProof/>
        </w:rPr>
        <w:t>438</w:t>
      </w:r>
      <w:r w:rsidRPr="005264A4">
        <w:rPr>
          <w:noProof/>
        </w:rPr>
        <w:fldChar w:fldCharType="end"/>
      </w:r>
    </w:p>
    <w:p w14:paraId="7EEBF539" w14:textId="3EB2485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11.4.2.52</w:t>
      </w:r>
      <w:r w:rsidRPr="005264A4">
        <w:rPr>
          <w:rFonts w:asciiTheme="minorHAnsi" w:eastAsiaTheme="minorEastAsia" w:hAnsiTheme="minorHAnsi" w:cstheme="minorBidi"/>
          <w:noProof/>
          <w:sz w:val="22"/>
          <w:szCs w:val="22"/>
          <w:lang w:eastAsia="en-GB"/>
        </w:rPr>
        <w:tab/>
      </w:r>
      <w:r w:rsidRPr="005264A4">
        <w:rPr>
          <w:noProof/>
        </w:rPr>
        <w:t>ProSe PC5 discovery message</w:t>
      </w:r>
      <w:r w:rsidRPr="005264A4">
        <w:rPr>
          <w:noProof/>
        </w:rPr>
        <w:tab/>
      </w:r>
      <w:r w:rsidRPr="005264A4">
        <w:rPr>
          <w:noProof/>
        </w:rPr>
        <w:fldChar w:fldCharType="begin" w:fldLock="1"/>
      </w:r>
      <w:r w:rsidRPr="005264A4">
        <w:rPr>
          <w:noProof/>
        </w:rPr>
        <w:instrText xml:space="preserve"> PAGEREF _Toc155372590 \h </w:instrText>
      </w:r>
      <w:r w:rsidRPr="005264A4">
        <w:rPr>
          <w:noProof/>
        </w:rPr>
      </w:r>
      <w:r w:rsidRPr="005264A4">
        <w:rPr>
          <w:noProof/>
        </w:rPr>
        <w:fldChar w:fldCharType="separate"/>
      </w:r>
      <w:r w:rsidRPr="005264A4">
        <w:rPr>
          <w:noProof/>
        </w:rPr>
        <w:t>438</w:t>
      </w:r>
      <w:r w:rsidRPr="005264A4">
        <w:rPr>
          <w:noProof/>
        </w:rPr>
        <w:fldChar w:fldCharType="end"/>
      </w:r>
    </w:p>
    <w:p w14:paraId="3D2B8D09" w14:textId="3D49D95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11.4.2.53</w:t>
      </w:r>
      <w:r w:rsidRPr="005264A4">
        <w:rPr>
          <w:rFonts w:asciiTheme="minorHAnsi" w:eastAsiaTheme="minorEastAsia" w:hAnsiTheme="minorHAnsi" w:cstheme="minorBidi"/>
          <w:noProof/>
          <w:sz w:val="22"/>
          <w:szCs w:val="22"/>
          <w:lang w:eastAsia="en-GB"/>
        </w:rPr>
        <w:tab/>
      </w:r>
      <w:r w:rsidRPr="005264A4">
        <w:rPr>
          <w:noProof/>
        </w:rPr>
        <w:t>PKMF address</w:t>
      </w:r>
      <w:r w:rsidRPr="005264A4">
        <w:rPr>
          <w:noProof/>
        </w:rPr>
        <w:tab/>
      </w:r>
      <w:r w:rsidRPr="005264A4">
        <w:rPr>
          <w:noProof/>
        </w:rPr>
        <w:fldChar w:fldCharType="begin" w:fldLock="1"/>
      </w:r>
      <w:r w:rsidRPr="005264A4">
        <w:rPr>
          <w:noProof/>
        </w:rPr>
        <w:instrText xml:space="preserve"> PAGEREF _Toc155372591 \h </w:instrText>
      </w:r>
      <w:r w:rsidRPr="005264A4">
        <w:rPr>
          <w:noProof/>
        </w:rPr>
      </w:r>
      <w:r w:rsidRPr="005264A4">
        <w:rPr>
          <w:noProof/>
        </w:rPr>
        <w:fldChar w:fldCharType="separate"/>
      </w:r>
      <w:r w:rsidRPr="005264A4">
        <w:rPr>
          <w:noProof/>
        </w:rPr>
        <w:t>438</w:t>
      </w:r>
      <w:r w:rsidRPr="005264A4">
        <w:rPr>
          <w:noProof/>
        </w:rPr>
        <w:fldChar w:fldCharType="end"/>
      </w:r>
    </w:p>
    <w:p w14:paraId="4ACE5987" w14:textId="12EBA08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11.5</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_Toc155372592 \h </w:instrText>
      </w:r>
      <w:r w:rsidRPr="005264A4">
        <w:rPr>
          <w:noProof/>
        </w:rPr>
      </w:r>
      <w:r w:rsidRPr="005264A4">
        <w:rPr>
          <w:noProof/>
        </w:rPr>
        <w:fldChar w:fldCharType="separate"/>
      </w:r>
      <w:r w:rsidRPr="005264A4">
        <w:rPr>
          <w:noProof/>
        </w:rPr>
        <w:t>440</w:t>
      </w:r>
      <w:r w:rsidRPr="005264A4">
        <w:rPr>
          <w:noProof/>
        </w:rPr>
        <w:fldChar w:fldCharType="end"/>
      </w:r>
    </w:p>
    <w:p w14:paraId="694D5FEA" w14:textId="5C3A6076"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11.6</w:t>
      </w:r>
      <w:r w:rsidRPr="005264A4">
        <w:rPr>
          <w:rFonts w:asciiTheme="minorHAnsi" w:eastAsiaTheme="minorEastAsia" w:hAnsiTheme="minorHAnsi" w:cstheme="minorBidi"/>
          <w:noProof/>
          <w:sz w:val="22"/>
          <w:szCs w:val="22"/>
          <w:lang w:eastAsia="en-GB"/>
        </w:rPr>
        <w:tab/>
      </w:r>
      <w:r w:rsidRPr="005264A4">
        <w:rPr>
          <w:noProof/>
        </w:rPr>
        <w:t>5G ProSe security message over PC8 formats</w:t>
      </w:r>
      <w:r w:rsidRPr="005264A4">
        <w:rPr>
          <w:noProof/>
        </w:rPr>
        <w:tab/>
      </w:r>
      <w:r w:rsidRPr="005264A4">
        <w:rPr>
          <w:noProof/>
        </w:rPr>
        <w:fldChar w:fldCharType="begin" w:fldLock="1"/>
      </w:r>
      <w:r w:rsidRPr="005264A4">
        <w:rPr>
          <w:noProof/>
        </w:rPr>
        <w:instrText xml:space="preserve"> PAGEREF _Toc155372593 \h </w:instrText>
      </w:r>
      <w:r w:rsidRPr="005264A4">
        <w:rPr>
          <w:noProof/>
        </w:rPr>
      </w:r>
      <w:r w:rsidRPr="005264A4">
        <w:rPr>
          <w:noProof/>
        </w:rPr>
        <w:fldChar w:fldCharType="separate"/>
      </w:r>
      <w:r w:rsidRPr="005264A4">
        <w:rPr>
          <w:noProof/>
        </w:rPr>
        <w:t>440</w:t>
      </w:r>
      <w:r w:rsidRPr="005264A4">
        <w:rPr>
          <w:noProof/>
        </w:rPr>
        <w:fldChar w:fldCharType="end"/>
      </w:r>
    </w:p>
    <w:p w14:paraId="586585F9" w14:textId="2DC05BC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11.6.1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_Toc155372594 \h </w:instrText>
      </w:r>
      <w:r w:rsidRPr="005264A4">
        <w:rPr>
          <w:noProof/>
        </w:rPr>
      </w:r>
      <w:r w:rsidRPr="005264A4">
        <w:rPr>
          <w:noProof/>
        </w:rPr>
        <w:fldChar w:fldCharType="separate"/>
      </w:r>
      <w:r w:rsidRPr="005264A4">
        <w:rPr>
          <w:noProof/>
        </w:rPr>
        <w:t>440</w:t>
      </w:r>
      <w:r w:rsidRPr="005264A4">
        <w:rPr>
          <w:noProof/>
        </w:rPr>
        <w:fldChar w:fldCharType="end"/>
      </w:r>
    </w:p>
    <w:p w14:paraId="49D185DC" w14:textId="7DD5DE9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11.6.2</w:t>
      </w:r>
      <w:r w:rsidRPr="005264A4">
        <w:rPr>
          <w:rFonts w:asciiTheme="minorHAnsi" w:eastAsiaTheme="minorEastAsia" w:hAnsiTheme="minorHAnsi" w:cstheme="minorBidi"/>
          <w:noProof/>
          <w:sz w:val="22"/>
          <w:szCs w:val="22"/>
          <w:lang w:eastAsia="en-GB"/>
        </w:rPr>
        <w:tab/>
      </w:r>
      <w:r w:rsidRPr="005264A4">
        <w:rPr>
          <w:noProof/>
        </w:rPr>
        <w:t>Parameters in 5G ProSe security messages over PC8</w:t>
      </w:r>
      <w:r w:rsidRPr="005264A4">
        <w:rPr>
          <w:noProof/>
        </w:rPr>
        <w:tab/>
      </w:r>
      <w:r w:rsidRPr="005264A4">
        <w:rPr>
          <w:noProof/>
        </w:rPr>
        <w:fldChar w:fldCharType="begin" w:fldLock="1"/>
      </w:r>
      <w:r w:rsidRPr="005264A4">
        <w:rPr>
          <w:noProof/>
        </w:rPr>
        <w:instrText xml:space="preserve"> PAGEREF _Toc155372595 \h </w:instrText>
      </w:r>
      <w:r w:rsidRPr="005264A4">
        <w:rPr>
          <w:noProof/>
        </w:rPr>
      </w:r>
      <w:r w:rsidRPr="005264A4">
        <w:rPr>
          <w:noProof/>
        </w:rPr>
        <w:fldChar w:fldCharType="separate"/>
      </w:r>
      <w:r w:rsidRPr="005264A4">
        <w:rPr>
          <w:noProof/>
        </w:rPr>
        <w:t>441</w:t>
      </w:r>
      <w:r w:rsidRPr="005264A4">
        <w:rPr>
          <w:noProof/>
        </w:rPr>
        <w:fldChar w:fldCharType="end"/>
      </w:r>
    </w:p>
    <w:p w14:paraId="0609320D" w14:textId="54AF8F3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_Toc155372596 \h </w:instrText>
      </w:r>
      <w:r w:rsidRPr="005264A4">
        <w:rPr>
          <w:noProof/>
        </w:rPr>
      </w:r>
      <w:r w:rsidRPr="005264A4">
        <w:rPr>
          <w:noProof/>
        </w:rPr>
        <w:fldChar w:fldCharType="separate"/>
      </w:r>
      <w:r w:rsidRPr="005264A4">
        <w:rPr>
          <w:noProof/>
        </w:rPr>
        <w:t>441</w:t>
      </w:r>
      <w:r w:rsidRPr="005264A4">
        <w:rPr>
          <w:noProof/>
        </w:rPr>
        <w:fldChar w:fldCharType="end"/>
      </w:r>
    </w:p>
    <w:p w14:paraId="29D1CA22" w14:textId="591C23D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w:t>
      </w:r>
      <w:r w:rsidRPr="005264A4">
        <w:rPr>
          <w:rFonts w:asciiTheme="minorHAnsi" w:eastAsiaTheme="minorEastAsia" w:hAnsiTheme="minorHAnsi" w:cstheme="minorBidi"/>
          <w:noProof/>
          <w:sz w:val="22"/>
          <w:szCs w:val="22"/>
          <w:lang w:eastAsia="en-GB"/>
        </w:rPr>
        <w:tab/>
      </w:r>
      <w:r w:rsidRPr="005264A4">
        <w:rPr>
          <w:noProof/>
        </w:rPr>
        <w:t>UP-PRUK</w:t>
      </w:r>
      <w:r w:rsidRPr="005264A4">
        <w:rPr>
          <w:noProof/>
        </w:rPr>
        <w:tab/>
      </w:r>
      <w:r w:rsidRPr="005264A4">
        <w:rPr>
          <w:noProof/>
        </w:rPr>
        <w:fldChar w:fldCharType="begin" w:fldLock="1"/>
      </w:r>
      <w:r w:rsidRPr="005264A4">
        <w:rPr>
          <w:noProof/>
        </w:rPr>
        <w:instrText xml:space="preserve"> PAGEREF _Toc155372597 \h </w:instrText>
      </w:r>
      <w:r w:rsidRPr="005264A4">
        <w:rPr>
          <w:noProof/>
        </w:rPr>
      </w:r>
      <w:r w:rsidRPr="005264A4">
        <w:rPr>
          <w:noProof/>
        </w:rPr>
        <w:fldChar w:fldCharType="separate"/>
      </w:r>
      <w:r w:rsidRPr="005264A4">
        <w:rPr>
          <w:noProof/>
        </w:rPr>
        <w:t>441</w:t>
      </w:r>
      <w:r w:rsidRPr="005264A4">
        <w:rPr>
          <w:noProof/>
        </w:rPr>
        <w:fldChar w:fldCharType="end"/>
      </w:r>
    </w:p>
    <w:p w14:paraId="704430AC" w14:textId="2FCADD3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11.6.2.3</w:t>
      </w:r>
      <w:r w:rsidRPr="005264A4">
        <w:rPr>
          <w:rFonts w:asciiTheme="minorHAnsi" w:eastAsiaTheme="minorEastAsia" w:hAnsiTheme="minorHAnsi" w:cstheme="minorBidi"/>
          <w:noProof/>
          <w:sz w:val="22"/>
          <w:szCs w:val="22"/>
          <w:lang w:eastAsia="en-GB"/>
        </w:rPr>
        <w:tab/>
      </w:r>
      <w:r w:rsidRPr="005264A4">
        <w:rPr>
          <w:noProof/>
        </w:rPr>
        <w:t>UP-PRUK ID</w:t>
      </w:r>
      <w:r w:rsidRPr="005264A4">
        <w:rPr>
          <w:noProof/>
        </w:rPr>
        <w:tab/>
      </w:r>
      <w:r w:rsidRPr="005264A4">
        <w:rPr>
          <w:noProof/>
        </w:rPr>
        <w:fldChar w:fldCharType="begin" w:fldLock="1"/>
      </w:r>
      <w:r w:rsidRPr="005264A4">
        <w:rPr>
          <w:noProof/>
        </w:rPr>
        <w:instrText xml:space="preserve"> PAGEREF _Toc155372598 \h </w:instrText>
      </w:r>
      <w:r w:rsidRPr="005264A4">
        <w:rPr>
          <w:noProof/>
        </w:rPr>
      </w:r>
      <w:r w:rsidRPr="005264A4">
        <w:rPr>
          <w:noProof/>
        </w:rPr>
        <w:fldChar w:fldCharType="separate"/>
      </w:r>
      <w:r w:rsidRPr="005264A4">
        <w:rPr>
          <w:noProof/>
        </w:rPr>
        <w:t>441</w:t>
      </w:r>
      <w:r w:rsidRPr="005264A4">
        <w:rPr>
          <w:noProof/>
        </w:rPr>
        <w:fldChar w:fldCharType="end"/>
      </w:r>
    </w:p>
    <w:p w14:paraId="030C2AC7" w14:textId="2B96D83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11.6.2.4</w:t>
      </w:r>
      <w:r w:rsidRPr="005264A4">
        <w:rPr>
          <w:rFonts w:asciiTheme="minorHAnsi" w:eastAsiaTheme="minorEastAsia" w:hAnsiTheme="minorHAnsi" w:cstheme="minorBidi"/>
          <w:noProof/>
          <w:sz w:val="22"/>
          <w:szCs w:val="22"/>
          <w:lang w:eastAsia="en-GB"/>
        </w:rPr>
        <w:tab/>
      </w:r>
      <w:r w:rsidRPr="005264A4">
        <w:rPr>
          <w:noProof/>
        </w:rPr>
        <w:t>PC5 UE security capabilities</w:t>
      </w:r>
      <w:r w:rsidRPr="005264A4">
        <w:rPr>
          <w:noProof/>
        </w:rPr>
        <w:tab/>
      </w:r>
      <w:r w:rsidRPr="005264A4">
        <w:rPr>
          <w:noProof/>
        </w:rPr>
        <w:fldChar w:fldCharType="begin" w:fldLock="1"/>
      </w:r>
      <w:r w:rsidRPr="005264A4">
        <w:rPr>
          <w:noProof/>
        </w:rPr>
        <w:instrText xml:space="preserve"> PAGEREF _Toc155372599 \h </w:instrText>
      </w:r>
      <w:r w:rsidRPr="005264A4">
        <w:rPr>
          <w:noProof/>
        </w:rPr>
      </w:r>
      <w:r w:rsidRPr="005264A4">
        <w:rPr>
          <w:noProof/>
        </w:rPr>
        <w:fldChar w:fldCharType="separate"/>
      </w:r>
      <w:r w:rsidRPr="005264A4">
        <w:rPr>
          <w:noProof/>
        </w:rPr>
        <w:t>441</w:t>
      </w:r>
      <w:r w:rsidRPr="005264A4">
        <w:rPr>
          <w:noProof/>
        </w:rPr>
        <w:fldChar w:fldCharType="end"/>
      </w:r>
    </w:p>
    <w:p w14:paraId="04D1C42D" w14:textId="0426ABD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11.6.2.5</w:t>
      </w:r>
      <w:r w:rsidRPr="005264A4">
        <w:rPr>
          <w:rFonts w:asciiTheme="minorHAnsi" w:eastAsiaTheme="minorEastAsia" w:hAnsiTheme="minorHAnsi" w:cstheme="minorBidi"/>
          <w:noProof/>
          <w:sz w:val="22"/>
          <w:szCs w:val="22"/>
          <w:lang w:eastAsia="en-GB"/>
        </w:rPr>
        <w:tab/>
      </w:r>
      <w:r w:rsidRPr="005264A4">
        <w:rPr>
          <w:noProof/>
        </w:rPr>
        <w:t>MCC</w:t>
      </w:r>
      <w:r w:rsidRPr="005264A4">
        <w:rPr>
          <w:noProof/>
        </w:rPr>
        <w:tab/>
      </w:r>
      <w:r w:rsidRPr="005264A4">
        <w:rPr>
          <w:noProof/>
        </w:rPr>
        <w:fldChar w:fldCharType="begin" w:fldLock="1"/>
      </w:r>
      <w:r w:rsidRPr="005264A4">
        <w:rPr>
          <w:noProof/>
        </w:rPr>
        <w:instrText xml:space="preserve"> PAGEREF _Toc155372600 \h </w:instrText>
      </w:r>
      <w:r w:rsidRPr="005264A4">
        <w:rPr>
          <w:noProof/>
        </w:rPr>
      </w:r>
      <w:r w:rsidRPr="005264A4">
        <w:rPr>
          <w:noProof/>
        </w:rPr>
        <w:fldChar w:fldCharType="separate"/>
      </w:r>
      <w:r w:rsidRPr="005264A4">
        <w:rPr>
          <w:noProof/>
        </w:rPr>
        <w:t>441</w:t>
      </w:r>
      <w:r w:rsidRPr="005264A4">
        <w:rPr>
          <w:noProof/>
        </w:rPr>
        <w:fldChar w:fldCharType="end"/>
      </w:r>
    </w:p>
    <w:p w14:paraId="7E5FA872" w14:textId="7C220D8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11.6.2.6</w:t>
      </w:r>
      <w:r w:rsidRPr="005264A4">
        <w:rPr>
          <w:rFonts w:asciiTheme="minorHAnsi" w:eastAsiaTheme="minorEastAsia" w:hAnsiTheme="minorHAnsi" w:cstheme="minorBidi"/>
          <w:noProof/>
          <w:sz w:val="22"/>
          <w:szCs w:val="22"/>
          <w:lang w:eastAsia="en-GB"/>
        </w:rPr>
        <w:tab/>
      </w:r>
      <w:r w:rsidRPr="005264A4">
        <w:rPr>
          <w:noProof/>
        </w:rPr>
        <w:t>MNC</w:t>
      </w:r>
      <w:r w:rsidRPr="005264A4">
        <w:rPr>
          <w:noProof/>
        </w:rPr>
        <w:tab/>
      </w:r>
      <w:r w:rsidRPr="005264A4">
        <w:rPr>
          <w:noProof/>
        </w:rPr>
        <w:fldChar w:fldCharType="begin" w:fldLock="1"/>
      </w:r>
      <w:r w:rsidRPr="005264A4">
        <w:rPr>
          <w:noProof/>
        </w:rPr>
        <w:instrText xml:space="preserve"> PAGEREF _Toc155372601 \h </w:instrText>
      </w:r>
      <w:r w:rsidRPr="005264A4">
        <w:rPr>
          <w:noProof/>
        </w:rPr>
      </w:r>
      <w:r w:rsidRPr="005264A4">
        <w:rPr>
          <w:noProof/>
        </w:rPr>
        <w:fldChar w:fldCharType="separate"/>
      </w:r>
      <w:r w:rsidRPr="005264A4">
        <w:rPr>
          <w:noProof/>
        </w:rPr>
        <w:t>441</w:t>
      </w:r>
      <w:r w:rsidRPr="005264A4">
        <w:rPr>
          <w:noProof/>
        </w:rPr>
        <w:fldChar w:fldCharType="end"/>
      </w:r>
    </w:p>
    <w:p w14:paraId="36CE13CB" w14:textId="2159136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11.6.2.7</w:t>
      </w:r>
      <w:r w:rsidRPr="005264A4">
        <w:rPr>
          <w:rFonts w:asciiTheme="minorHAnsi" w:eastAsiaTheme="minorEastAsia" w:hAnsiTheme="minorHAnsi" w:cstheme="minorBidi"/>
          <w:noProof/>
          <w:sz w:val="22"/>
          <w:szCs w:val="22"/>
          <w:lang w:eastAsia="en-GB"/>
        </w:rPr>
        <w:tab/>
      </w:r>
      <w:r w:rsidRPr="005264A4">
        <w:rPr>
          <w:noProof/>
        </w:rPr>
        <w:t>Current time</w:t>
      </w:r>
      <w:r w:rsidRPr="005264A4">
        <w:rPr>
          <w:noProof/>
        </w:rPr>
        <w:tab/>
      </w:r>
      <w:r w:rsidRPr="005264A4">
        <w:rPr>
          <w:noProof/>
        </w:rPr>
        <w:fldChar w:fldCharType="begin" w:fldLock="1"/>
      </w:r>
      <w:r w:rsidRPr="005264A4">
        <w:rPr>
          <w:noProof/>
        </w:rPr>
        <w:instrText xml:space="preserve"> PAGEREF _Toc155372602 \h </w:instrText>
      </w:r>
      <w:r w:rsidRPr="005264A4">
        <w:rPr>
          <w:noProof/>
        </w:rPr>
      </w:r>
      <w:r w:rsidRPr="005264A4">
        <w:rPr>
          <w:noProof/>
        </w:rPr>
        <w:fldChar w:fldCharType="separate"/>
      </w:r>
      <w:r w:rsidRPr="005264A4">
        <w:rPr>
          <w:noProof/>
        </w:rPr>
        <w:t>441</w:t>
      </w:r>
      <w:r w:rsidRPr="005264A4">
        <w:rPr>
          <w:noProof/>
        </w:rPr>
        <w:fldChar w:fldCharType="end"/>
      </w:r>
    </w:p>
    <w:p w14:paraId="1ADA1D27" w14:textId="050CD4D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11.6.2.8</w:t>
      </w:r>
      <w:r w:rsidRPr="005264A4">
        <w:rPr>
          <w:rFonts w:asciiTheme="minorHAnsi" w:eastAsiaTheme="minorEastAsia" w:hAnsiTheme="minorHAnsi" w:cstheme="minorBidi"/>
          <w:noProof/>
          <w:sz w:val="22"/>
          <w:szCs w:val="22"/>
          <w:lang w:eastAsia="en-GB"/>
        </w:rPr>
        <w:tab/>
      </w:r>
      <w:r w:rsidRPr="005264A4">
        <w:rPr>
          <w:noProof/>
        </w:rPr>
        <w:t>Max offset</w:t>
      </w:r>
      <w:r w:rsidRPr="005264A4">
        <w:rPr>
          <w:noProof/>
        </w:rPr>
        <w:tab/>
      </w:r>
      <w:r w:rsidRPr="005264A4">
        <w:rPr>
          <w:noProof/>
        </w:rPr>
        <w:fldChar w:fldCharType="begin" w:fldLock="1"/>
      </w:r>
      <w:r w:rsidRPr="005264A4">
        <w:rPr>
          <w:noProof/>
        </w:rPr>
        <w:instrText xml:space="preserve"> PAGEREF _Toc155372603 \h </w:instrText>
      </w:r>
      <w:r w:rsidRPr="005264A4">
        <w:rPr>
          <w:noProof/>
        </w:rPr>
      </w:r>
      <w:r w:rsidRPr="005264A4">
        <w:rPr>
          <w:noProof/>
        </w:rPr>
        <w:fldChar w:fldCharType="separate"/>
      </w:r>
      <w:r w:rsidRPr="005264A4">
        <w:rPr>
          <w:noProof/>
        </w:rPr>
        <w:t>442</w:t>
      </w:r>
      <w:r w:rsidRPr="005264A4">
        <w:rPr>
          <w:noProof/>
        </w:rPr>
        <w:fldChar w:fldCharType="end"/>
      </w:r>
    </w:p>
    <w:p w14:paraId="3C9D22CE" w14:textId="243EFF7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11.6.2.9</w:t>
      </w:r>
      <w:r w:rsidRPr="005264A4">
        <w:rPr>
          <w:rFonts w:asciiTheme="minorHAnsi" w:eastAsiaTheme="minorEastAsia" w:hAnsiTheme="minorHAnsi" w:cstheme="minorBidi"/>
          <w:noProof/>
          <w:sz w:val="22"/>
          <w:szCs w:val="22"/>
          <w:lang w:eastAsia="en-GB"/>
        </w:rPr>
        <w:tab/>
      </w:r>
      <w:r w:rsidRPr="005264A4">
        <w:rPr>
          <w:noProof/>
        </w:rPr>
        <w:t>Expiration timer</w:t>
      </w:r>
      <w:r w:rsidRPr="005264A4">
        <w:rPr>
          <w:noProof/>
        </w:rPr>
        <w:tab/>
      </w:r>
      <w:r w:rsidRPr="005264A4">
        <w:rPr>
          <w:noProof/>
        </w:rPr>
        <w:fldChar w:fldCharType="begin" w:fldLock="1"/>
      </w:r>
      <w:r w:rsidRPr="005264A4">
        <w:rPr>
          <w:noProof/>
        </w:rPr>
        <w:instrText xml:space="preserve"> PAGEREF _Toc155372604 \h </w:instrText>
      </w:r>
      <w:r w:rsidRPr="005264A4">
        <w:rPr>
          <w:noProof/>
        </w:rPr>
      </w:r>
      <w:r w:rsidRPr="005264A4">
        <w:rPr>
          <w:noProof/>
        </w:rPr>
        <w:fldChar w:fldCharType="separate"/>
      </w:r>
      <w:r w:rsidRPr="005264A4">
        <w:rPr>
          <w:noProof/>
        </w:rPr>
        <w:t>442</w:t>
      </w:r>
      <w:r w:rsidRPr="005264A4">
        <w:rPr>
          <w:noProof/>
        </w:rPr>
        <w:fldChar w:fldCharType="end"/>
      </w:r>
    </w:p>
    <w:p w14:paraId="734D172B" w14:textId="286E66C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11.6.2.10</w:t>
      </w:r>
      <w:r w:rsidRPr="005264A4">
        <w:rPr>
          <w:rFonts w:asciiTheme="minorHAnsi" w:eastAsiaTheme="minorEastAsia" w:hAnsiTheme="minorHAnsi" w:cstheme="minorBidi"/>
          <w:noProof/>
          <w:sz w:val="22"/>
          <w:szCs w:val="22"/>
          <w:lang w:eastAsia="en-GB"/>
        </w:rPr>
        <w:tab/>
      </w:r>
      <w:r w:rsidRPr="005264A4">
        <w:rPr>
          <w:noProof/>
        </w:rPr>
        <w:t>Relay service code</w:t>
      </w:r>
      <w:r w:rsidRPr="005264A4">
        <w:rPr>
          <w:noProof/>
        </w:rPr>
        <w:tab/>
      </w:r>
      <w:r w:rsidRPr="005264A4">
        <w:rPr>
          <w:noProof/>
        </w:rPr>
        <w:fldChar w:fldCharType="begin" w:fldLock="1"/>
      </w:r>
      <w:r w:rsidRPr="005264A4">
        <w:rPr>
          <w:noProof/>
        </w:rPr>
        <w:instrText xml:space="preserve"> PAGEREF _Toc155372605 \h </w:instrText>
      </w:r>
      <w:r w:rsidRPr="005264A4">
        <w:rPr>
          <w:noProof/>
        </w:rPr>
      </w:r>
      <w:r w:rsidRPr="005264A4">
        <w:rPr>
          <w:noProof/>
        </w:rPr>
        <w:fldChar w:fldCharType="separate"/>
      </w:r>
      <w:r w:rsidRPr="005264A4">
        <w:rPr>
          <w:noProof/>
        </w:rPr>
        <w:t>442</w:t>
      </w:r>
      <w:r w:rsidRPr="005264A4">
        <w:rPr>
          <w:noProof/>
        </w:rPr>
        <w:fldChar w:fldCharType="end"/>
      </w:r>
    </w:p>
    <w:p w14:paraId="6F7EC0C2" w14:textId="4748649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11.6.2.11</w:t>
      </w:r>
      <w:r w:rsidRPr="005264A4">
        <w:rPr>
          <w:rFonts w:asciiTheme="minorHAnsi" w:eastAsiaTheme="minorEastAsia" w:hAnsiTheme="minorHAnsi" w:cstheme="minorBidi"/>
          <w:noProof/>
          <w:sz w:val="22"/>
          <w:szCs w:val="22"/>
          <w:lang w:eastAsia="en-GB"/>
        </w:rPr>
        <w:tab/>
      </w:r>
      <w:r w:rsidRPr="005264A4">
        <w:rPr>
          <w:noProof/>
        </w:rPr>
        <w:t>Selected PC5 ciphering algorithm</w:t>
      </w:r>
      <w:r w:rsidRPr="005264A4">
        <w:rPr>
          <w:noProof/>
        </w:rPr>
        <w:tab/>
      </w:r>
      <w:r w:rsidRPr="005264A4">
        <w:rPr>
          <w:noProof/>
        </w:rPr>
        <w:fldChar w:fldCharType="begin" w:fldLock="1"/>
      </w:r>
      <w:r w:rsidRPr="005264A4">
        <w:rPr>
          <w:noProof/>
        </w:rPr>
        <w:instrText xml:space="preserve"> PAGEREF _Toc155372606 \h </w:instrText>
      </w:r>
      <w:r w:rsidRPr="005264A4">
        <w:rPr>
          <w:noProof/>
        </w:rPr>
      </w:r>
      <w:r w:rsidRPr="005264A4">
        <w:rPr>
          <w:noProof/>
        </w:rPr>
        <w:fldChar w:fldCharType="separate"/>
      </w:r>
      <w:r w:rsidRPr="005264A4">
        <w:rPr>
          <w:noProof/>
        </w:rPr>
        <w:t>442</w:t>
      </w:r>
      <w:r w:rsidRPr="005264A4">
        <w:rPr>
          <w:noProof/>
        </w:rPr>
        <w:fldChar w:fldCharType="end"/>
      </w:r>
    </w:p>
    <w:p w14:paraId="6CB5C14B" w14:textId="40A9D8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11.6.2.12</w:t>
      </w:r>
      <w:r w:rsidRPr="005264A4">
        <w:rPr>
          <w:rFonts w:asciiTheme="minorHAnsi" w:eastAsiaTheme="minorEastAsia" w:hAnsiTheme="minorHAnsi" w:cstheme="minorBidi"/>
          <w:noProof/>
          <w:sz w:val="22"/>
          <w:szCs w:val="22"/>
          <w:lang w:eastAsia="en-GB"/>
        </w:rPr>
        <w:tab/>
      </w:r>
      <w:r w:rsidRPr="005264A4">
        <w:rPr>
          <w:noProof/>
        </w:rPr>
        <w:t>DUSK</w:t>
      </w:r>
      <w:r w:rsidRPr="005264A4">
        <w:rPr>
          <w:noProof/>
        </w:rPr>
        <w:tab/>
      </w:r>
      <w:r w:rsidRPr="005264A4">
        <w:rPr>
          <w:noProof/>
        </w:rPr>
        <w:fldChar w:fldCharType="begin" w:fldLock="1"/>
      </w:r>
      <w:r w:rsidRPr="005264A4">
        <w:rPr>
          <w:noProof/>
        </w:rPr>
        <w:instrText xml:space="preserve"> PAGEREF _Toc155372607 \h </w:instrText>
      </w:r>
      <w:r w:rsidRPr="005264A4">
        <w:rPr>
          <w:noProof/>
        </w:rPr>
      </w:r>
      <w:r w:rsidRPr="005264A4">
        <w:rPr>
          <w:noProof/>
        </w:rPr>
        <w:fldChar w:fldCharType="separate"/>
      </w:r>
      <w:r w:rsidRPr="005264A4">
        <w:rPr>
          <w:noProof/>
        </w:rPr>
        <w:t>442</w:t>
      </w:r>
      <w:r w:rsidRPr="005264A4">
        <w:rPr>
          <w:noProof/>
        </w:rPr>
        <w:fldChar w:fldCharType="end"/>
      </w:r>
    </w:p>
    <w:p w14:paraId="13C54CF7" w14:textId="2BA7BA8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11.6.2.13</w:t>
      </w:r>
      <w:r w:rsidRPr="005264A4">
        <w:rPr>
          <w:rFonts w:asciiTheme="minorHAnsi" w:eastAsiaTheme="minorEastAsia" w:hAnsiTheme="minorHAnsi" w:cstheme="minorBidi"/>
          <w:noProof/>
          <w:sz w:val="22"/>
          <w:szCs w:val="22"/>
          <w:lang w:eastAsia="en-GB"/>
        </w:rPr>
        <w:tab/>
      </w:r>
      <w:r w:rsidRPr="005264A4">
        <w:rPr>
          <w:noProof/>
        </w:rPr>
        <w:t>DUIK</w:t>
      </w:r>
      <w:r w:rsidRPr="005264A4">
        <w:rPr>
          <w:noProof/>
        </w:rPr>
        <w:tab/>
      </w:r>
      <w:r w:rsidRPr="005264A4">
        <w:rPr>
          <w:noProof/>
        </w:rPr>
        <w:fldChar w:fldCharType="begin" w:fldLock="1"/>
      </w:r>
      <w:r w:rsidRPr="005264A4">
        <w:rPr>
          <w:noProof/>
        </w:rPr>
        <w:instrText xml:space="preserve"> PAGEREF _Toc155372608 \h </w:instrText>
      </w:r>
      <w:r w:rsidRPr="005264A4">
        <w:rPr>
          <w:noProof/>
        </w:rPr>
      </w:r>
      <w:r w:rsidRPr="005264A4">
        <w:rPr>
          <w:noProof/>
        </w:rPr>
        <w:fldChar w:fldCharType="separate"/>
      </w:r>
      <w:r w:rsidRPr="005264A4">
        <w:rPr>
          <w:noProof/>
        </w:rPr>
        <w:t>442</w:t>
      </w:r>
      <w:r w:rsidRPr="005264A4">
        <w:rPr>
          <w:noProof/>
        </w:rPr>
        <w:fldChar w:fldCharType="end"/>
      </w:r>
    </w:p>
    <w:p w14:paraId="132656CE" w14:textId="726BD08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11.6.2.14</w:t>
      </w:r>
      <w:r w:rsidRPr="005264A4">
        <w:rPr>
          <w:rFonts w:asciiTheme="minorHAnsi" w:eastAsiaTheme="minorEastAsia" w:hAnsiTheme="minorHAnsi" w:cstheme="minorBidi"/>
          <w:noProof/>
          <w:sz w:val="22"/>
          <w:szCs w:val="22"/>
          <w:lang w:eastAsia="en-GB"/>
        </w:rPr>
        <w:tab/>
      </w:r>
      <w:r w:rsidRPr="005264A4">
        <w:rPr>
          <w:noProof/>
        </w:rPr>
        <w:t>DUCK</w:t>
      </w:r>
      <w:r w:rsidRPr="005264A4">
        <w:rPr>
          <w:noProof/>
        </w:rPr>
        <w:tab/>
      </w:r>
      <w:r w:rsidRPr="005264A4">
        <w:rPr>
          <w:noProof/>
        </w:rPr>
        <w:fldChar w:fldCharType="begin" w:fldLock="1"/>
      </w:r>
      <w:r w:rsidRPr="005264A4">
        <w:rPr>
          <w:noProof/>
        </w:rPr>
        <w:instrText xml:space="preserve"> PAGEREF _Toc155372609 \h </w:instrText>
      </w:r>
      <w:r w:rsidRPr="005264A4">
        <w:rPr>
          <w:noProof/>
        </w:rPr>
      </w:r>
      <w:r w:rsidRPr="005264A4">
        <w:rPr>
          <w:noProof/>
        </w:rPr>
        <w:fldChar w:fldCharType="separate"/>
      </w:r>
      <w:r w:rsidRPr="005264A4">
        <w:rPr>
          <w:noProof/>
        </w:rPr>
        <w:t>442</w:t>
      </w:r>
      <w:r w:rsidRPr="005264A4">
        <w:rPr>
          <w:noProof/>
        </w:rPr>
        <w:fldChar w:fldCharType="end"/>
      </w:r>
    </w:p>
    <w:p w14:paraId="40DCE3B8" w14:textId="091DC2F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11.6.2.15</w:t>
      </w:r>
      <w:r w:rsidRPr="005264A4">
        <w:rPr>
          <w:rFonts w:asciiTheme="minorHAnsi" w:eastAsiaTheme="minorEastAsia" w:hAnsiTheme="minorHAnsi" w:cstheme="minorBidi"/>
          <w:noProof/>
          <w:sz w:val="22"/>
          <w:szCs w:val="22"/>
          <w:lang w:eastAsia="en-GB"/>
        </w:rPr>
        <w:tab/>
      </w:r>
      <w:r w:rsidRPr="005264A4">
        <w:rPr>
          <w:noProof/>
        </w:rPr>
        <w:t>Encrypted bitmask</w:t>
      </w:r>
      <w:r w:rsidRPr="005264A4">
        <w:rPr>
          <w:noProof/>
        </w:rPr>
        <w:tab/>
      </w:r>
      <w:r w:rsidRPr="005264A4">
        <w:rPr>
          <w:noProof/>
        </w:rPr>
        <w:fldChar w:fldCharType="begin" w:fldLock="1"/>
      </w:r>
      <w:r w:rsidRPr="005264A4">
        <w:rPr>
          <w:noProof/>
        </w:rPr>
        <w:instrText xml:space="preserve"> PAGEREF _Toc155372610 \h </w:instrText>
      </w:r>
      <w:r w:rsidRPr="005264A4">
        <w:rPr>
          <w:noProof/>
        </w:rPr>
      </w:r>
      <w:r w:rsidRPr="005264A4">
        <w:rPr>
          <w:noProof/>
        </w:rPr>
        <w:fldChar w:fldCharType="separate"/>
      </w:r>
      <w:r w:rsidRPr="005264A4">
        <w:rPr>
          <w:noProof/>
        </w:rPr>
        <w:t>442</w:t>
      </w:r>
      <w:r w:rsidRPr="005264A4">
        <w:rPr>
          <w:noProof/>
        </w:rPr>
        <w:fldChar w:fldCharType="end"/>
      </w:r>
    </w:p>
    <w:p w14:paraId="7518DD3C" w14:textId="790FB41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11.6.2.16</w:t>
      </w:r>
      <w:r w:rsidRPr="005264A4">
        <w:rPr>
          <w:rFonts w:asciiTheme="minorHAnsi" w:eastAsiaTheme="minorEastAsia" w:hAnsiTheme="minorHAnsi" w:cstheme="minorBidi"/>
          <w:noProof/>
          <w:sz w:val="22"/>
          <w:szCs w:val="22"/>
          <w:lang w:eastAsia="en-GB"/>
        </w:rPr>
        <w:tab/>
      </w:r>
      <w:r w:rsidRPr="005264A4">
        <w:rPr>
          <w:noProof/>
        </w:rPr>
        <w:t>GPI</w:t>
      </w:r>
      <w:r w:rsidRPr="005264A4">
        <w:rPr>
          <w:noProof/>
        </w:rPr>
        <w:tab/>
      </w:r>
      <w:r w:rsidRPr="005264A4">
        <w:rPr>
          <w:noProof/>
        </w:rPr>
        <w:fldChar w:fldCharType="begin" w:fldLock="1"/>
      </w:r>
      <w:r w:rsidRPr="005264A4">
        <w:rPr>
          <w:noProof/>
        </w:rPr>
        <w:instrText xml:space="preserve"> PAGEREF _Toc155372611 \h </w:instrText>
      </w:r>
      <w:r w:rsidRPr="005264A4">
        <w:rPr>
          <w:noProof/>
        </w:rPr>
      </w:r>
      <w:r w:rsidRPr="005264A4">
        <w:rPr>
          <w:noProof/>
        </w:rPr>
        <w:fldChar w:fldCharType="separate"/>
      </w:r>
      <w:r w:rsidRPr="005264A4">
        <w:rPr>
          <w:noProof/>
        </w:rPr>
        <w:t>442</w:t>
      </w:r>
      <w:r w:rsidRPr="005264A4">
        <w:rPr>
          <w:noProof/>
        </w:rPr>
        <w:fldChar w:fldCharType="end"/>
      </w:r>
    </w:p>
    <w:p w14:paraId="55EC4D5E" w14:textId="6CDF527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11.6.2.17</w:t>
      </w:r>
      <w:r w:rsidRPr="005264A4">
        <w:rPr>
          <w:rFonts w:asciiTheme="minorHAnsi" w:eastAsiaTheme="minorEastAsia" w:hAnsiTheme="minorHAnsi" w:cstheme="minorBidi"/>
          <w:noProof/>
          <w:sz w:val="22"/>
          <w:szCs w:val="22"/>
          <w:lang w:eastAsia="en-GB"/>
        </w:rPr>
        <w:tab/>
      </w:r>
      <w:r w:rsidRPr="005264A4">
        <w:rPr>
          <w:noProof/>
        </w:rPr>
        <w:t>Signalling ciphering policy</w:t>
      </w:r>
      <w:r w:rsidRPr="005264A4">
        <w:rPr>
          <w:noProof/>
        </w:rPr>
        <w:tab/>
      </w:r>
      <w:r w:rsidRPr="005264A4">
        <w:rPr>
          <w:noProof/>
        </w:rPr>
        <w:fldChar w:fldCharType="begin" w:fldLock="1"/>
      </w:r>
      <w:r w:rsidRPr="005264A4">
        <w:rPr>
          <w:noProof/>
        </w:rPr>
        <w:instrText xml:space="preserve"> PAGEREF _Toc155372612 \h </w:instrText>
      </w:r>
      <w:r w:rsidRPr="005264A4">
        <w:rPr>
          <w:noProof/>
        </w:rPr>
      </w:r>
      <w:r w:rsidRPr="005264A4">
        <w:rPr>
          <w:noProof/>
        </w:rPr>
        <w:fldChar w:fldCharType="separate"/>
      </w:r>
      <w:r w:rsidRPr="005264A4">
        <w:rPr>
          <w:noProof/>
        </w:rPr>
        <w:t>442</w:t>
      </w:r>
      <w:r w:rsidRPr="005264A4">
        <w:rPr>
          <w:noProof/>
        </w:rPr>
        <w:fldChar w:fldCharType="end"/>
      </w:r>
    </w:p>
    <w:p w14:paraId="6560F1AD" w14:textId="7CF3E80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11.6.2.18</w:t>
      </w:r>
      <w:r w:rsidRPr="005264A4">
        <w:rPr>
          <w:rFonts w:asciiTheme="minorHAnsi" w:eastAsiaTheme="minorEastAsia" w:hAnsiTheme="minorHAnsi" w:cstheme="minorBidi"/>
          <w:noProof/>
          <w:sz w:val="22"/>
          <w:szCs w:val="22"/>
          <w:lang w:eastAsia="en-GB"/>
        </w:rPr>
        <w:tab/>
      </w:r>
      <w:r w:rsidRPr="005264A4">
        <w:rPr>
          <w:noProof/>
        </w:rPr>
        <w:t>User plane integrity protection policy</w:t>
      </w:r>
      <w:r w:rsidRPr="005264A4">
        <w:rPr>
          <w:noProof/>
        </w:rPr>
        <w:tab/>
      </w:r>
      <w:r w:rsidRPr="005264A4">
        <w:rPr>
          <w:noProof/>
        </w:rPr>
        <w:fldChar w:fldCharType="begin" w:fldLock="1"/>
      </w:r>
      <w:r w:rsidRPr="005264A4">
        <w:rPr>
          <w:noProof/>
        </w:rPr>
        <w:instrText xml:space="preserve"> PAGEREF _Toc155372613 \h </w:instrText>
      </w:r>
      <w:r w:rsidRPr="005264A4">
        <w:rPr>
          <w:noProof/>
        </w:rPr>
      </w:r>
      <w:r w:rsidRPr="005264A4">
        <w:rPr>
          <w:noProof/>
        </w:rPr>
        <w:fldChar w:fldCharType="separate"/>
      </w:r>
      <w:r w:rsidRPr="005264A4">
        <w:rPr>
          <w:noProof/>
        </w:rPr>
        <w:t>442</w:t>
      </w:r>
      <w:r w:rsidRPr="005264A4">
        <w:rPr>
          <w:noProof/>
        </w:rPr>
        <w:fldChar w:fldCharType="end"/>
      </w:r>
    </w:p>
    <w:p w14:paraId="53247494" w14:textId="28F78ED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11.6.2.19</w:t>
      </w:r>
      <w:r w:rsidRPr="005264A4">
        <w:rPr>
          <w:rFonts w:asciiTheme="minorHAnsi" w:eastAsiaTheme="minorEastAsia" w:hAnsiTheme="minorHAnsi" w:cstheme="minorBidi"/>
          <w:noProof/>
          <w:sz w:val="22"/>
          <w:szCs w:val="22"/>
          <w:lang w:eastAsia="en-GB"/>
        </w:rPr>
        <w:tab/>
      </w:r>
      <w:r w:rsidRPr="005264A4">
        <w:rPr>
          <w:noProof/>
        </w:rPr>
        <w:t>User plane ciphering policy</w:t>
      </w:r>
      <w:r w:rsidRPr="005264A4">
        <w:rPr>
          <w:noProof/>
        </w:rPr>
        <w:tab/>
      </w:r>
      <w:r w:rsidRPr="005264A4">
        <w:rPr>
          <w:noProof/>
        </w:rPr>
        <w:fldChar w:fldCharType="begin" w:fldLock="1"/>
      </w:r>
      <w:r w:rsidRPr="005264A4">
        <w:rPr>
          <w:noProof/>
        </w:rPr>
        <w:instrText xml:space="preserve"> PAGEREF _Toc155372614 \h </w:instrText>
      </w:r>
      <w:r w:rsidRPr="005264A4">
        <w:rPr>
          <w:noProof/>
        </w:rPr>
      </w:r>
      <w:r w:rsidRPr="005264A4">
        <w:rPr>
          <w:noProof/>
        </w:rPr>
        <w:fldChar w:fldCharType="separate"/>
      </w:r>
      <w:r w:rsidRPr="005264A4">
        <w:rPr>
          <w:noProof/>
        </w:rPr>
        <w:t>442</w:t>
      </w:r>
      <w:r w:rsidRPr="005264A4">
        <w:rPr>
          <w:noProof/>
        </w:rPr>
        <w:fldChar w:fldCharType="end"/>
      </w:r>
    </w:p>
    <w:p w14:paraId="38993FD6" w14:textId="1609585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11.6.2.20</w:t>
      </w:r>
      <w:r w:rsidRPr="005264A4">
        <w:rPr>
          <w:rFonts w:asciiTheme="minorHAnsi" w:eastAsiaTheme="minorEastAsia" w:hAnsiTheme="minorHAnsi" w:cstheme="minorBidi"/>
          <w:noProof/>
          <w:sz w:val="22"/>
          <w:szCs w:val="22"/>
          <w:lang w:eastAsia="en-GB"/>
        </w:rPr>
        <w:tab/>
      </w:r>
      <w:r w:rsidRPr="005264A4">
        <w:rPr>
          <w:noProof/>
        </w:rPr>
        <w:t>PC8 control protocol cause value</w:t>
      </w:r>
      <w:r w:rsidRPr="005264A4">
        <w:rPr>
          <w:noProof/>
        </w:rPr>
        <w:tab/>
      </w:r>
      <w:r w:rsidRPr="005264A4">
        <w:rPr>
          <w:noProof/>
        </w:rPr>
        <w:fldChar w:fldCharType="begin" w:fldLock="1"/>
      </w:r>
      <w:r w:rsidRPr="005264A4">
        <w:rPr>
          <w:noProof/>
        </w:rPr>
        <w:instrText xml:space="preserve"> PAGEREF _Toc155372615 \h </w:instrText>
      </w:r>
      <w:r w:rsidRPr="005264A4">
        <w:rPr>
          <w:noProof/>
        </w:rPr>
      </w:r>
      <w:r w:rsidRPr="005264A4">
        <w:rPr>
          <w:noProof/>
        </w:rPr>
        <w:fldChar w:fldCharType="separate"/>
      </w:r>
      <w:r w:rsidRPr="005264A4">
        <w:rPr>
          <w:noProof/>
        </w:rPr>
        <w:t>443</w:t>
      </w:r>
      <w:r w:rsidRPr="005264A4">
        <w:rPr>
          <w:noProof/>
        </w:rPr>
        <w:fldChar w:fldCharType="end"/>
      </w:r>
    </w:p>
    <w:p w14:paraId="6A32C80F" w14:textId="4E99955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11.6.2.21</w:t>
      </w:r>
      <w:r w:rsidRPr="005264A4">
        <w:rPr>
          <w:rFonts w:asciiTheme="minorHAnsi" w:eastAsiaTheme="minorEastAsia" w:hAnsiTheme="minorHAnsi" w:cstheme="minorBidi"/>
          <w:noProof/>
          <w:sz w:val="22"/>
          <w:szCs w:val="22"/>
          <w:lang w:eastAsia="en-GB"/>
        </w:rPr>
        <w:tab/>
      </w:r>
      <w:r w:rsidRPr="005264A4">
        <w:rPr>
          <w:noProof/>
        </w:rPr>
        <w:t>SUCI</w:t>
      </w:r>
      <w:r w:rsidRPr="005264A4">
        <w:rPr>
          <w:noProof/>
        </w:rPr>
        <w:tab/>
      </w:r>
      <w:r w:rsidRPr="005264A4">
        <w:rPr>
          <w:noProof/>
        </w:rPr>
        <w:fldChar w:fldCharType="begin" w:fldLock="1"/>
      </w:r>
      <w:r w:rsidRPr="005264A4">
        <w:rPr>
          <w:noProof/>
        </w:rPr>
        <w:instrText xml:space="preserve"> PAGEREF _Toc155372616 \h </w:instrText>
      </w:r>
      <w:r w:rsidRPr="005264A4">
        <w:rPr>
          <w:noProof/>
        </w:rPr>
      </w:r>
      <w:r w:rsidRPr="005264A4">
        <w:rPr>
          <w:noProof/>
        </w:rPr>
        <w:fldChar w:fldCharType="separate"/>
      </w:r>
      <w:r w:rsidRPr="005264A4">
        <w:rPr>
          <w:noProof/>
        </w:rPr>
        <w:t>443</w:t>
      </w:r>
      <w:r w:rsidRPr="005264A4">
        <w:rPr>
          <w:noProof/>
        </w:rPr>
        <w:fldChar w:fldCharType="end"/>
      </w:r>
    </w:p>
    <w:p w14:paraId="3931E70E" w14:textId="417138B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11.6.2.22</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freshness parameter 1</w:t>
      </w:r>
      <w:r w:rsidRPr="005264A4">
        <w:rPr>
          <w:noProof/>
        </w:rPr>
        <w:tab/>
      </w:r>
      <w:r w:rsidRPr="005264A4">
        <w:rPr>
          <w:noProof/>
        </w:rPr>
        <w:fldChar w:fldCharType="begin" w:fldLock="1"/>
      </w:r>
      <w:r w:rsidRPr="005264A4">
        <w:rPr>
          <w:noProof/>
        </w:rPr>
        <w:instrText xml:space="preserve"> PAGEREF _Toc155372617 \h </w:instrText>
      </w:r>
      <w:r w:rsidRPr="005264A4">
        <w:rPr>
          <w:noProof/>
        </w:rPr>
      </w:r>
      <w:r w:rsidRPr="005264A4">
        <w:rPr>
          <w:noProof/>
        </w:rPr>
        <w:fldChar w:fldCharType="separate"/>
      </w:r>
      <w:r w:rsidRPr="005264A4">
        <w:rPr>
          <w:noProof/>
        </w:rPr>
        <w:t>443</w:t>
      </w:r>
      <w:r w:rsidRPr="005264A4">
        <w:rPr>
          <w:noProof/>
        </w:rPr>
        <w:fldChar w:fldCharType="end"/>
      </w:r>
    </w:p>
    <w:p w14:paraId="4A79C460" w14:textId="2863CFF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11.6.2.23</w:t>
      </w:r>
      <w:r w:rsidRPr="005264A4">
        <w:rPr>
          <w:rFonts w:asciiTheme="minorHAnsi" w:eastAsiaTheme="minorEastAsia" w:hAnsiTheme="minorHAnsi" w:cstheme="minorBidi"/>
          <w:noProof/>
          <w:sz w:val="22"/>
          <w:szCs w:val="22"/>
          <w:lang w:eastAsia="en-GB"/>
        </w:rPr>
        <w:tab/>
      </w:r>
      <w:r w:rsidRPr="005264A4">
        <w:rPr>
          <w:noProof/>
        </w:rPr>
        <w:t>AUTS</w:t>
      </w:r>
      <w:r w:rsidRPr="005264A4">
        <w:rPr>
          <w:noProof/>
        </w:rPr>
        <w:tab/>
      </w:r>
      <w:r w:rsidRPr="005264A4">
        <w:rPr>
          <w:noProof/>
        </w:rPr>
        <w:fldChar w:fldCharType="begin" w:fldLock="1"/>
      </w:r>
      <w:r w:rsidRPr="005264A4">
        <w:rPr>
          <w:noProof/>
        </w:rPr>
        <w:instrText xml:space="preserve"> PAGEREF _Toc155372618 \h </w:instrText>
      </w:r>
      <w:r w:rsidRPr="005264A4">
        <w:rPr>
          <w:noProof/>
        </w:rPr>
      </w:r>
      <w:r w:rsidRPr="005264A4">
        <w:rPr>
          <w:noProof/>
        </w:rPr>
        <w:fldChar w:fldCharType="separate"/>
      </w:r>
      <w:r w:rsidRPr="005264A4">
        <w:rPr>
          <w:noProof/>
        </w:rPr>
        <w:t>443</w:t>
      </w:r>
      <w:r w:rsidRPr="005264A4">
        <w:rPr>
          <w:noProof/>
        </w:rPr>
        <w:fldChar w:fldCharType="end"/>
      </w:r>
    </w:p>
    <w:p w14:paraId="3C6F6ADF" w14:textId="488EE97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11.6.2.24</w:t>
      </w:r>
      <w:r w:rsidRPr="005264A4">
        <w:rPr>
          <w:rFonts w:asciiTheme="minorHAnsi" w:eastAsiaTheme="minorEastAsia" w:hAnsiTheme="minorHAnsi" w:cstheme="minorBidi"/>
          <w:noProof/>
          <w:sz w:val="22"/>
          <w:szCs w:val="22"/>
          <w:lang w:eastAsia="en-GB"/>
        </w:rPr>
        <w:tab/>
      </w:r>
      <w:r w:rsidRPr="005264A4">
        <w:rPr>
          <w:noProof/>
        </w:rPr>
        <w:t>RAND</w:t>
      </w:r>
      <w:r w:rsidRPr="005264A4">
        <w:rPr>
          <w:noProof/>
        </w:rPr>
        <w:tab/>
      </w:r>
      <w:r w:rsidRPr="005264A4">
        <w:rPr>
          <w:noProof/>
        </w:rPr>
        <w:fldChar w:fldCharType="begin" w:fldLock="1"/>
      </w:r>
      <w:r w:rsidRPr="005264A4">
        <w:rPr>
          <w:noProof/>
        </w:rPr>
        <w:instrText xml:space="preserve"> PAGEREF _Toc155372619 \h </w:instrText>
      </w:r>
      <w:r w:rsidRPr="005264A4">
        <w:rPr>
          <w:noProof/>
        </w:rPr>
      </w:r>
      <w:r w:rsidRPr="005264A4">
        <w:rPr>
          <w:noProof/>
        </w:rPr>
        <w:fldChar w:fldCharType="separate"/>
      </w:r>
      <w:r w:rsidRPr="005264A4">
        <w:rPr>
          <w:noProof/>
        </w:rPr>
        <w:t>443</w:t>
      </w:r>
      <w:r w:rsidRPr="005264A4">
        <w:rPr>
          <w:noProof/>
        </w:rPr>
        <w:fldChar w:fldCharType="end"/>
      </w:r>
    </w:p>
    <w:p w14:paraId="1963B83E" w14:textId="586BC44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11.6.2.25</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ab/>
      </w:r>
      <w:r w:rsidRPr="005264A4">
        <w:rPr>
          <w:noProof/>
        </w:rPr>
        <w:fldChar w:fldCharType="begin" w:fldLock="1"/>
      </w:r>
      <w:r w:rsidRPr="005264A4">
        <w:rPr>
          <w:noProof/>
        </w:rPr>
        <w:instrText xml:space="preserve"> PAGEREF _Toc155372620 \h </w:instrText>
      </w:r>
      <w:r w:rsidRPr="005264A4">
        <w:rPr>
          <w:noProof/>
        </w:rPr>
      </w:r>
      <w:r w:rsidRPr="005264A4">
        <w:rPr>
          <w:noProof/>
        </w:rPr>
        <w:fldChar w:fldCharType="separate"/>
      </w:r>
      <w:r w:rsidRPr="005264A4">
        <w:rPr>
          <w:noProof/>
        </w:rPr>
        <w:t>443</w:t>
      </w:r>
      <w:r w:rsidRPr="005264A4">
        <w:rPr>
          <w:noProof/>
        </w:rPr>
        <w:fldChar w:fldCharType="end"/>
      </w:r>
    </w:p>
    <w:p w14:paraId="219FE416" w14:textId="6B2FF2E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11.6.2.26</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freshness parameter 2</w:t>
      </w:r>
      <w:r w:rsidRPr="005264A4">
        <w:rPr>
          <w:noProof/>
        </w:rPr>
        <w:tab/>
      </w:r>
      <w:r w:rsidRPr="005264A4">
        <w:rPr>
          <w:noProof/>
        </w:rPr>
        <w:fldChar w:fldCharType="begin" w:fldLock="1"/>
      </w:r>
      <w:r w:rsidRPr="005264A4">
        <w:rPr>
          <w:noProof/>
        </w:rPr>
        <w:instrText xml:space="preserve"> PAGEREF _Toc155372621 \h </w:instrText>
      </w:r>
      <w:r w:rsidRPr="005264A4">
        <w:rPr>
          <w:noProof/>
        </w:rPr>
      </w:r>
      <w:r w:rsidRPr="005264A4">
        <w:rPr>
          <w:noProof/>
        </w:rPr>
        <w:fldChar w:fldCharType="separate"/>
      </w:r>
      <w:r w:rsidRPr="005264A4">
        <w:rPr>
          <w:noProof/>
        </w:rPr>
        <w:t>443</w:t>
      </w:r>
      <w:r w:rsidRPr="005264A4">
        <w:rPr>
          <w:noProof/>
        </w:rPr>
        <w:fldChar w:fldCharType="end"/>
      </w:r>
    </w:p>
    <w:p w14:paraId="0DFDF75D" w14:textId="1508E56E"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11.7</w:t>
      </w:r>
      <w:r w:rsidRPr="005264A4">
        <w:rPr>
          <w:rFonts w:asciiTheme="minorHAnsi" w:eastAsiaTheme="minorEastAsia" w:hAnsiTheme="minorHAnsi" w:cstheme="minorBidi"/>
          <w:noProof/>
          <w:sz w:val="22"/>
          <w:szCs w:val="22"/>
          <w:lang w:eastAsia="en-GB"/>
        </w:rPr>
        <w:tab/>
      </w:r>
      <w:r w:rsidRPr="005264A4">
        <w:rPr>
          <w:noProof/>
        </w:rPr>
        <w:t>Formats for messages transmitted over the PC3ach interface</w:t>
      </w:r>
      <w:r w:rsidRPr="005264A4">
        <w:rPr>
          <w:noProof/>
        </w:rPr>
        <w:tab/>
      </w:r>
      <w:r w:rsidRPr="005264A4">
        <w:rPr>
          <w:noProof/>
        </w:rPr>
        <w:fldChar w:fldCharType="begin" w:fldLock="1"/>
      </w:r>
      <w:r w:rsidRPr="005264A4">
        <w:rPr>
          <w:noProof/>
        </w:rPr>
        <w:instrText xml:space="preserve"> PAGEREF _Toc155372622 \h </w:instrText>
      </w:r>
      <w:r w:rsidRPr="005264A4">
        <w:rPr>
          <w:noProof/>
        </w:rPr>
      </w:r>
      <w:r w:rsidRPr="005264A4">
        <w:rPr>
          <w:noProof/>
        </w:rPr>
        <w:fldChar w:fldCharType="separate"/>
      </w:r>
      <w:r w:rsidRPr="005264A4">
        <w:rPr>
          <w:noProof/>
        </w:rPr>
        <w:t>443</w:t>
      </w:r>
      <w:r w:rsidRPr="005264A4">
        <w:rPr>
          <w:noProof/>
        </w:rPr>
        <w:fldChar w:fldCharType="end"/>
      </w:r>
    </w:p>
    <w:p w14:paraId="63075651" w14:textId="538F2A57"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11.7.1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_Toc155372623 \h </w:instrText>
      </w:r>
      <w:r w:rsidRPr="005264A4">
        <w:rPr>
          <w:noProof/>
        </w:rPr>
      </w:r>
      <w:r w:rsidRPr="005264A4">
        <w:rPr>
          <w:noProof/>
        </w:rPr>
        <w:fldChar w:fldCharType="separate"/>
      </w:r>
      <w:r w:rsidRPr="005264A4">
        <w:rPr>
          <w:noProof/>
        </w:rPr>
        <w:t>443</w:t>
      </w:r>
      <w:r w:rsidRPr="005264A4">
        <w:rPr>
          <w:noProof/>
        </w:rPr>
        <w:fldChar w:fldCharType="end"/>
      </w:r>
    </w:p>
    <w:p w14:paraId="2B874FB9" w14:textId="5FADD40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11.7.2</w:t>
      </w:r>
      <w:r w:rsidRPr="005264A4">
        <w:rPr>
          <w:rFonts w:asciiTheme="minorHAnsi" w:eastAsiaTheme="minorEastAsia" w:hAnsiTheme="minorHAnsi" w:cstheme="minorBidi"/>
          <w:noProof/>
          <w:sz w:val="22"/>
          <w:szCs w:val="22"/>
          <w:lang w:eastAsia="en-GB"/>
        </w:rPr>
        <w:tab/>
      </w:r>
      <w:r w:rsidRPr="005264A4">
        <w:rPr>
          <w:noProof/>
        </w:rPr>
        <w:t>Parameters in messages transmitted over the PC3ach interface</w:t>
      </w:r>
      <w:r w:rsidRPr="005264A4">
        <w:rPr>
          <w:noProof/>
        </w:rPr>
        <w:tab/>
      </w:r>
      <w:r w:rsidRPr="005264A4">
        <w:rPr>
          <w:noProof/>
        </w:rPr>
        <w:fldChar w:fldCharType="begin" w:fldLock="1"/>
      </w:r>
      <w:r w:rsidRPr="005264A4">
        <w:rPr>
          <w:noProof/>
        </w:rPr>
        <w:instrText xml:space="preserve"> PAGEREF _Toc155372624 \h </w:instrText>
      </w:r>
      <w:r w:rsidRPr="005264A4">
        <w:rPr>
          <w:noProof/>
        </w:rPr>
      </w:r>
      <w:r w:rsidRPr="005264A4">
        <w:rPr>
          <w:noProof/>
        </w:rPr>
        <w:fldChar w:fldCharType="separate"/>
      </w:r>
      <w:r w:rsidRPr="005264A4">
        <w:rPr>
          <w:noProof/>
        </w:rPr>
        <w:t>444</w:t>
      </w:r>
      <w:r w:rsidRPr="005264A4">
        <w:rPr>
          <w:noProof/>
        </w:rPr>
        <w:fldChar w:fldCharType="end"/>
      </w:r>
    </w:p>
    <w:p w14:paraId="010A2E13" w14:textId="789759B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_Toc155372625 \h </w:instrText>
      </w:r>
      <w:r w:rsidRPr="005264A4">
        <w:rPr>
          <w:noProof/>
        </w:rPr>
      </w:r>
      <w:r w:rsidRPr="005264A4">
        <w:rPr>
          <w:noProof/>
        </w:rPr>
        <w:fldChar w:fldCharType="separate"/>
      </w:r>
      <w:r w:rsidRPr="005264A4">
        <w:rPr>
          <w:noProof/>
        </w:rPr>
        <w:t>444</w:t>
      </w:r>
      <w:r w:rsidRPr="005264A4">
        <w:rPr>
          <w:noProof/>
        </w:rPr>
        <w:fldChar w:fldCharType="end"/>
      </w:r>
    </w:p>
    <w:p w14:paraId="7E963569" w14:textId="0C236AD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w:t>
      </w:r>
      <w:r w:rsidRPr="005264A4">
        <w:rPr>
          <w:rFonts w:asciiTheme="minorHAnsi" w:eastAsiaTheme="minorEastAsia" w:hAnsiTheme="minorHAnsi" w:cstheme="minorBidi"/>
          <w:noProof/>
          <w:sz w:val="22"/>
          <w:szCs w:val="22"/>
          <w:lang w:eastAsia="en-GB"/>
        </w:rPr>
        <w:tab/>
      </w:r>
      <w:r w:rsidRPr="005264A4">
        <w:rPr>
          <w:noProof/>
        </w:rPr>
        <w:t>Sequence number</w:t>
      </w:r>
      <w:r w:rsidRPr="005264A4">
        <w:rPr>
          <w:noProof/>
        </w:rPr>
        <w:tab/>
      </w:r>
      <w:r w:rsidRPr="005264A4">
        <w:rPr>
          <w:noProof/>
        </w:rPr>
        <w:fldChar w:fldCharType="begin" w:fldLock="1"/>
      </w:r>
      <w:r w:rsidRPr="005264A4">
        <w:rPr>
          <w:noProof/>
        </w:rPr>
        <w:instrText xml:space="preserve"> PAGEREF _Toc155372626 \h </w:instrText>
      </w:r>
      <w:r w:rsidRPr="005264A4">
        <w:rPr>
          <w:noProof/>
        </w:rPr>
      </w:r>
      <w:r w:rsidRPr="005264A4">
        <w:rPr>
          <w:noProof/>
        </w:rPr>
        <w:fldChar w:fldCharType="separate"/>
      </w:r>
      <w:r w:rsidRPr="005264A4">
        <w:rPr>
          <w:noProof/>
        </w:rPr>
        <w:t>444</w:t>
      </w:r>
      <w:r w:rsidRPr="005264A4">
        <w:rPr>
          <w:noProof/>
        </w:rPr>
        <w:fldChar w:fldCharType="end"/>
      </w:r>
    </w:p>
    <w:p w14:paraId="638C0B48" w14:textId="4359972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3</w:t>
      </w:r>
      <w:r w:rsidRPr="005264A4">
        <w:rPr>
          <w:rFonts w:asciiTheme="minorHAnsi" w:eastAsiaTheme="minorEastAsia" w:hAnsiTheme="minorHAnsi" w:cstheme="minorBidi"/>
          <w:noProof/>
          <w:sz w:val="22"/>
          <w:szCs w:val="22"/>
          <w:lang w:eastAsia="en-GB"/>
        </w:rPr>
        <w:tab/>
      </w:r>
      <w:r w:rsidRPr="005264A4">
        <w:rPr>
          <w:noProof/>
        </w:rPr>
        <w:t>In coverage</w:t>
      </w:r>
      <w:r w:rsidRPr="005264A4">
        <w:rPr>
          <w:noProof/>
        </w:rPr>
        <w:tab/>
      </w:r>
      <w:r w:rsidRPr="005264A4">
        <w:rPr>
          <w:noProof/>
        </w:rPr>
        <w:fldChar w:fldCharType="begin" w:fldLock="1"/>
      </w:r>
      <w:r w:rsidRPr="005264A4">
        <w:rPr>
          <w:noProof/>
        </w:rPr>
        <w:instrText xml:space="preserve"> PAGEREF _Toc155372627 \h </w:instrText>
      </w:r>
      <w:r w:rsidRPr="005264A4">
        <w:rPr>
          <w:noProof/>
        </w:rPr>
      </w:r>
      <w:r w:rsidRPr="005264A4">
        <w:rPr>
          <w:noProof/>
        </w:rPr>
        <w:fldChar w:fldCharType="separate"/>
      </w:r>
      <w:r w:rsidRPr="005264A4">
        <w:rPr>
          <w:noProof/>
        </w:rPr>
        <w:t>444</w:t>
      </w:r>
      <w:r w:rsidRPr="005264A4">
        <w:rPr>
          <w:noProof/>
        </w:rPr>
        <w:fldChar w:fldCharType="end"/>
      </w:r>
    </w:p>
    <w:p w14:paraId="0E99C491" w14:textId="55424C5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4</w:t>
      </w:r>
      <w:r w:rsidRPr="005264A4">
        <w:rPr>
          <w:rFonts w:asciiTheme="minorHAnsi" w:eastAsiaTheme="minorEastAsia" w:hAnsiTheme="minorHAnsi" w:cstheme="minorBidi"/>
          <w:noProof/>
          <w:sz w:val="22"/>
          <w:szCs w:val="22"/>
          <w:lang w:eastAsia="en-GB"/>
        </w:rPr>
        <w:tab/>
      </w:r>
      <w:r w:rsidRPr="005264A4">
        <w:rPr>
          <w:noProof/>
        </w:rPr>
        <w:t>NCGI</w:t>
      </w:r>
      <w:r w:rsidRPr="005264A4">
        <w:rPr>
          <w:noProof/>
        </w:rPr>
        <w:tab/>
      </w:r>
      <w:r w:rsidRPr="005264A4">
        <w:rPr>
          <w:noProof/>
        </w:rPr>
        <w:fldChar w:fldCharType="begin" w:fldLock="1"/>
      </w:r>
      <w:r w:rsidRPr="005264A4">
        <w:rPr>
          <w:noProof/>
        </w:rPr>
        <w:instrText xml:space="preserve"> PAGEREF _Toc155372628 \h </w:instrText>
      </w:r>
      <w:r w:rsidRPr="005264A4">
        <w:rPr>
          <w:noProof/>
        </w:rPr>
      </w:r>
      <w:r w:rsidRPr="005264A4">
        <w:rPr>
          <w:noProof/>
        </w:rPr>
        <w:fldChar w:fldCharType="separate"/>
      </w:r>
      <w:r w:rsidRPr="005264A4">
        <w:rPr>
          <w:noProof/>
        </w:rPr>
        <w:t>444</w:t>
      </w:r>
      <w:r w:rsidRPr="005264A4">
        <w:rPr>
          <w:noProof/>
        </w:rPr>
        <w:fldChar w:fldCharType="end"/>
      </w:r>
    </w:p>
    <w:p w14:paraId="3C16A85F" w14:textId="6A7C80D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5</w:t>
      </w:r>
      <w:r w:rsidRPr="005264A4">
        <w:rPr>
          <w:rFonts w:asciiTheme="minorHAnsi" w:eastAsiaTheme="minorEastAsia" w:hAnsiTheme="minorHAnsi" w:cstheme="minorBidi"/>
          <w:noProof/>
          <w:sz w:val="22"/>
          <w:szCs w:val="22"/>
          <w:lang w:eastAsia="en-GB"/>
        </w:rPr>
        <w:tab/>
      </w:r>
      <w:r w:rsidRPr="005264A4">
        <w:rPr>
          <w:noProof/>
        </w:rPr>
        <w:t>5G ProSe direct communication radio parameters</w:t>
      </w:r>
      <w:r w:rsidRPr="005264A4">
        <w:rPr>
          <w:noProof/>
        </w:rPr>
        <w:tab/>
      </w:r>
      <w:r w:rsidRPr="005264A4">
        <w:rPr>
          <w:noProof/>
        </w:rPr>
        <w:fldChar w:fldCharType="begin" w:fldLock="1"/>
      </w:r>
      <w:r w:rsidRPr="005264A4">
        <w:rPr>
          <w:noProof/>
        </w:rPr>
        <w:instrText xml:space="preserve"> PAGEREF _Toc155372629 \h </w:instrText>
      </w:r>
      <w:r w:rsidRPr="005264A4">
        <w:rPr>
          <w:noProof/>
        </w:rPr>
      </w:r>
      <w:r w:rsidRPr="005264A4">
        <w:rPr>
          <w:noProof/>
        </w:rPr>
        <w:fldChar w:fldCharType="separate"/>
      </w:r>
      <w:r w:rsidRPr="005264A4">
        <w:rPr>
          <w:noProof/>
        </w:rPr>
        <w:t>444</w:t>
      </w:r>
      <w:r w:rsidRPr="005264A4">
        <w:rPr>
          <w:noProof/>
        </w:rPr>
        <w:fldChar w:fldCharType="end"/>
      </w:r>
    </w:p>
    <w:p w14:paraId="4C46191B" w14:textId="0AC4067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6</w:t>
      </w:r>
      <w:r w:rsidRPr="005264A4">
        <w:rPr>
          <w:rFonts w:asciiTheme="minorHAnsi" w:eastAsiaTheme="minorEastAsia" w:hAnsiTheme="minorHAnsi" w:cstheme="minorBidi"/>
          <w:noProof/>
          <w:sz w:val="22"/>
          <w:szCs w:val="22"/>
          <w:lang w:eastAsia="en-GB"/>
        </w:rPr>
        <w:tab/>
      </w:r>
      <w:r w:rsidRPr="005264A4">
        <w:rPr>
          <w:noProof/>
        </w:rPr>
        <w:t>Cause value</w:t>
      </w:r>
      <w:r w:rsidRPr="005264A4">
        <w:rPr>
          <w:noProof/>
        </w:rPr>
        <w:tab/>
      </w:r>
      <w:r w:rsidRPr="005264A4">
        <w:rPr>
          <w:noProof/>
        </w:rPr>
        <w:fldChar w:fldCharType="begin" w:fldLock="1"/>
      </w:r>
      <w:r w:rsidRPr="005264A4">
        <w:rPr>
          <w:noProof/>
        </w:rPr>
        <w:instrText xml:space="preserve"> PAGEREF _Toc155372630 \h </w:instrText>
      </w:r>
      <w:r w:rsidRPr="005264A4">
        <w:rPr>
          <w:noProof/>
        </w:rPr>
      </w:r>
      <w:r w:rsidRPr="005264A4">
        <w:rPr>
          <w:noProof/>
        </w:rPr>
        <w:fldChar w:fldCharType="separate"/>
      </w:r>
      <w:r w:rsidRPr="005264A4">
        <w:rPr>
          <w:noProof/>
        </w:rPr>
        <w:t>444</w:t>
      </w:r>
      <w:r w:rsidRPr="005264A4">
        <w:rPr>
          <w:noProof/>
        </w:rPr>
        <w:fldChar w:fldCharType="end"/>
      </w:r>
    </w:p>
    <w:p w14:paraId="383DFD6C" w14:textId="009B5F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7</w:t>
      </w:r>
      <w:r w:rsidRPr="005264A4">
        <w:rPr>
          <w:rFonts w:asciiTheme="minorHAnsi" w:eastAsiaTheme="minorEastAsia" w:hAnsiTheme="minorHAnsi" w:cstheme="minorBidi"/>
          <w:noProof/>
          <w:sz w:val="22"/>
          <w:szCs w:val="22"/>
          <w:lang w:eastAsia="en-GB"/>
        </w:rPr>
        <w:tab/>
      </w:r>
      <w:r w:rsidRPr="005264A4">
        <w:rPr>
          <w:noProof/>
        </w:rPr>
        <w:t>Timestamp</w:t>
      </w:r>
      <w:r w:rsidRPr="005264A4">
        <w:rPr>
          <w:noProof/>
        </w:rPr>
        <w:tab/>
      </w:r>
      <w:r w:rsidRPr="005264A4">
        <w:rPr>
          <w:noProof/>
        </w:rPr>
        <w:fldChar w:fldCharType="begin" w:fldLock="1"/>
      </w:r>
      <w:r w:rsidRPr="005264A4">
        <w:rPr>
          <w:noProof/>
        </w:rPr>
        <w:instrText xml:space="preserve"> PAGEREF _Toc155372631 \h </w:instrText>
      </w:r>
      <w:r w:rsidRPr="005264A4">
        <w:rPr>
          <w:noProof/>
        </w:rPr>
      </w:r>
      <w:r w:rsidRPr="005264A4">
        <w:rPr>
          <w:noProof/>
        </w:rPr>
        <w:fldChar w:fldCharType="separate"/>
      </w:r>
      <w:r w:rsidRPr="005264A4">
        <w:rPr>
          <w:noProof/>
        </w:rPr>
        <w:t>444</w:t>
      </w:r>
      <w:r w:rsidRPr="005264A4">
        <w:rPr>
          <w:noProof/>
        </w:rPr>
        <w:fldChar w:fldCharType="end"/>
      </w:r>
    </w:p>
    <w:p w14:paraId="3D2FDF31" w14:textId="6478FBA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8</w:t>
      </w:r>
      <w:r w:rsidRPr="005264A4">
        <w:rPr>
          <w:rFonts w:asciiTheme="minorHAnsi" w:eastAsiaTheme="minorEastAsia" w:hAnsiTheme="minorHAnsi" w:cstheme="minorBidi"/>
          <w:noProof/>
          <w:sz w:val="22"/>
          <w:szCs w:val="22"/>
          <w:lang w:eastAsia="en-GB"/>
        </w:rPr>
        <w:tab/>
      </w:r>
      <w:r w:rsidRPr="005264A4">
        <w:rPr>
          <w:noProof/>
        </w:rPr>
        <w:t xml:space="preserve">ProSe </w:t>
      </w:r>
      <w:r w:rsidRPr="005264A4">
        <w:rPr>
          <w:noProof/>
          <w:lang w:eastAsia="zh-CN"/>
        </w:rPr>
        <w:t>l</w:t>
      </w:r>
      <w:r w:rsidRPr="005264A4">
        <w:rPr>
          <w:noProof/>
        </w:rPr>
        <w:t xml:space="preserve">ayer-2 </w:t>
      </w:r>
      <w:r w:rsidRPr="005264A4">
        <w:rPr>
          <w:noProof/>
          <w:lang w:eastAsia="zh-CN"/>
        </w:rPr>
        <w:t>g</w:t>
      </w:r>
      <w:r w:rsidRPr="005264A4">
        <w:rPr>
          <w:noProof/>
        </w:rPr>
        <w:t>roup ID</w:t>
      </w:r>
      <w:r w:rsidRPr="005264A4">
        <w:rPr>
          <w:noProof/>
        </w:rPr>
        <w:tab/>
      </w:r>
      <w:r w:rsidRPr="005264A4">
        <w:rPr>
          <w:noProof/>
        </w:rPr>
        <w:fldChar w:fldCharType="begin" w:fldLock="1"/>
      </w:r>
      <w:r w:rsidRPr="005264A4">
        <w:rPr>
          <w:noProof/>
        </w:rPr>
        <w:instrText xml:space="preserve"> PAGEREF _Toc155372632 \h </w:instrText>
      </w:r>
      <w:r w:rsidRPr="005264A4">
        <w:rPr>
          <w:noProof/>
        </w:rPr>
      </w:r>
      <w:r w:rsidRPr="005264A4">
        <w:rPr>
          <w:noProof/>
        </w:rPr>
        <w:fldChar w:fldCharType="separate"/>
      </w:r>
      <w:r w:rsidRPr="005264A4">
        <w:rPr>
          <w:noProof/>
        </w:rPr>
        <w:t>444</w:t>
      </w:r>
      <w:r w:rsidRPr="005264A4">
        <w:rPr>
          <w:noProof/>
        </w:rPr>
        <w:fldChar w:fldCharType="end"/>
      </w:r>
    </w:p>
    <w:p w14:paraId="70923529" w14:textId="6CE569B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rPr>
        <w:t>5G ProSe Group IP multicast address</w:t>
      </w:r>
      <w:r w:rsidRPr="005264A4">
        <w:rPr>
          <w:noProof/>
        </w:rPr>
        <w:tab/>
      </w:r>
      <w:r w:rsidRPr="005264A4">
        <w:rPr>
          <w:noProof/>
        </w:rPr>
        <w:fldChar w:fldCharType="begin" w:fldLock="1"/>
      </w:r>
      <w:r w:rsidRPr="005264A4">
        <w:rPr>
          <w:noProof/>
        </w:rPr>
        <w:instrText xml:space="preserve"> PAGEREF _Toc155372633 \h </w:instrText>
      </w:r>
      <w:r w:rsidRPr="005264A4">
        <w:rPr>
          <w:noProof/>
        </w:rPr>
      </w:r>
      <w:r w:rsidRPr="005264A4">
        <w:rPr>
          <w:noProof/>
        </w:rPr>
        <w:fldChar w:fldCharType="separate"/>
      </w:r>
      <w:r w:rsidRPr="005264A4">
        <w:rPr>
          <w:noProof/>
        </w:rPr>
        <w:t>445</w:t>
      </w:r>
      <w:r w:rsidRPr="005264A4">
        <w:rPr>
          <w:noProof/>
        </w:rPr>
        <w:fldChar w:fldCharType="end"/>
      </w:r>
    </w:p>
    <w:p w14:paraId="340E6859" w14:textId="1628A10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10</w:t>
      </w:r>
      <w:r w:rsidRPr="005264A4">
        <w:rPr>
          <w:rFonts w:asciiTheme="minorHAnsi" w:eastAsiaTheme="minorEastAsia" w:hAnsiTheme="minorHAnsi" w:cstheme="minorBidi"/>
          <w:noProof/>
          <w:sz w:val="22"/>
          <w:szCs w:val="22"/>
          <w:lang w:eastAsia="en-GB"/>
        </w:rPr>
        <w:tab/>
      </w:r>
      <w:r w:rsidRPr="005264A4">
        <w:rPr>
          <w:noProof/>
          <w:lang w:eastAsia="zh-CN"/>
        </w:rPr>
        <w:t xml:space="preserve">UE </w:t>
      </w:r>
      <w:r w:rsidRPr="005264A4">
        <w:rPr>
          <w:noProof/>
        </w:rPr>
        <w:t>IP address</w:t>
      </w:r>
      <w:r w:rsidRPr="005264A4">
        <w:rPr>
          <w:noProof/>
        </w:rPr>
        <w:tab/>
      </w:r>
      <w:r w:rsidRPr="005264A4">
        <w:rPr>
          <w:noProof/>
        </w:rPr>
        <w:fldChar w:fldCharType="begin" w:fldLock="1"/>
      </w:r>
      <w:r w:rsidRPr="005264A4">
        <w:rPr>
          <w:noProof/>
        </w:rPr>
        <w:instrText xml:space="preserve"> PAGEREF _Toc155372634 \h </w:instrText>
      </w:r>
      <w:r w:rsidRPr="005264A4">
        <w:rPr>
          <w:noProof/>
        </w:rPr>
      </w:r>
      <w:r w:rsidRPr="005264A4">
        <w:rPr>
          <w:noProof/>
        </w:rPr>
        <w:fldChar w:fldCharType="separate"/>
      </w:r>
      <w:r w:rsidRPr="005264A4">
        <w:rPr>
          <w:noProof/>
        </w:rPr>
        <w:t>445</w:t>
      </w:r>
      <w:r w:rsidRPr="005264A4">
        <w:rPr>
          <w:noProof/>
        </w:rPr>
        <w:fldChar w:fldCharType="end"/>
      </w:r>
    </w:p>
    <w:p w14:paraId="27C5DAF3" w14:textId="02B564E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11</w:t>
      </w:r>
      <w:r w:rsidRPr="005264A4">
        <w:rPr>
          <w:rFonts w:asciiTheme="minorHAnsi" w:eastAsiaTheme="minorEastAsia" w:hAnsiTheme="minorHAnsi" w:cstheme="minorBidi"/>
          <w:noProof/>
          <w:sz w:val="22"/>
          <w:szCs w:val="22"/>
          <w:lang w:eastAsia="en-GB"/>
        </w:rPr>
        <w:tab/>
      </w:r>
      <w:r w:rsidRPr="005264A4">
        <w:rPr>
          <w:noProof/>
        </w:rPr>
        <w:t xml:space="preserve">UE </w:t>
      </w:r>
      <w:r w:rsidRPr="005264A4">
        <w:rPr>
          <w:noProof/>
          <w:lang w:eastAsia="zh-CN"/>
        </w:rPr>
        <w:t xml:space="preserve">layer-2 </w:t>
      </w:r>
      <w:r w:rsidRPr="005264A4">
        <w:rPr>
          <w:noProof/>
        </w:rPr>
        <w:t>ID</w:t>
      </w:r>
      <w:r w:rsidRPr="005264A4">
        <w:rPr>
          <w:noProof/>
        </w:rPr>
        <w:tab/>
      </w:r>
      <w:r w:rsidRPr="005264A4">
        <w:rPr>
          <w:noProof/>
        </w:rPr>
        <w:fldChar w:fldCharType="begin" w:fldLock="1"/>
      </w:r>
      <w:r w:rsidRPr="005264A4">
        <w:rPr>
          <w:noProof/>
        </w:rPr>
        <w:instrText xml:space="preserve"> PAGEREF _Toc155372635 \h </w:instrText>
      </w:r>
      <w:r w:rsidRPr="005264A4">
        <w:rPr>
          <w:noProof/>
        </w:rPr>
      </w:r>
      <w:r w:rsidRPr="005264A4">
        <w:rPr>
          <w:noProof/>
        </w:rPr>
        <w:fldChar w:fldCharType="separate"/>
      </w:r>
      <w:r w:rsidRPr="005264A4">
        <w:rPr>
          <w:noProof/>
        </w:rPr>
        <w:t>445</w:t>
      </w:r>
      <w:r w:rsidRPr="005264A4">
        <w:rPr>
          <w:noProof/>
        </w:rPr>
        <w:fldChar w:fldCharType="end"/>
      </w:r>
    </w:p>
    <w:p w14:paraId="6C6D7417" w14:textId="503A61E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12</w:t>
      </w:r>
      <w:r w:rsidRPr="005264A4">
        <w:rPr>
          <w:rFonts w:asciiTheme="minorHAnsi" w:eastAsiaTheme="minorEastAsia" w:hAnsiTheme="minorHAnsi" w:cstheme="minorBidi"/>
          <w:noProof/>
          <w:sz w:val="22"/>
          <w:szCs w:val="22"/>
          <w:lang w:eastAsia="en-GB"/>
        </w:rPr>
        <w:tab/>
      </w:r>
      <w:r w:rsidRPr="005264A4">
        <w:rPr>
          <w:noProof/>
          <w:lang w:eastAsia="zh-CN"/>
        </w:rPr>
        <w:t>D</w:t>
      </w:r>
      <w:r w:rsidRPr="005264A4">
        <w:rPr>
          <w:noProof/>
        </w:rPr>
        <w:t>ata amount</w:t>
      </w:r>
      <w:r w:rsidRPr="005264A4">
        <w:rPr>
          <w:noProof/>
        </w:rPr>
        <w:tab/>
      </w:r>
      <w:r w:rsidRPr="005264A4">
        <w:rPr>
          <w:noProof/>
        </w:rPr>
        <w:fldChar w:fldCharType="begin" w:fldLock="1"/>
      </w:r>
      <w:r w:rsidRPr="005264A4">
        <w:rPr>
          <w:noProof/>
        </w:rPr>
        <w:instrText xml:space="preserve"> PAGEREF _Toc155372636 \h </w:instrText>
      </w:r>
      <w:r w:rsidRPr="005264A4">
        <w:rPr>
          <w:noProof/>
        </w:rPr>
      </w:r>
      <w:r w:rsidRPr="005264A4">
        <w:rPr>
          <w:noProof/>
        </w:rPr>
        <w:fldChar w:fldCharType="separate"/>
      </w:r>
      <w:r w:rsidRPr="005264A4">
        <w:rPr>
          <w:noProof/>
        </w:rPr>
        <w:t>445</w:t>
      </w:r>
      <w:r w:rsidRPr="005264A4">
        <w:rPr>
          <w:noProof/>
        </w:rPr>
        <w:fldChar w:fldCharType="end"/>
      </w:r>
    </w:p>
    <w:p w14:paraId="3E0B9210" w14:textId="5B02A88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13</w:t>
      </w:r>
      <w:r w:rsidRPr="005264A4">
        <w:rPr>
          <w:rFonts w:asciiTheme="minorHAnsi" w:eastAsiaTheme="minorEastAsia" w:hAnsiTheme="minorHAnsi" w:cstheme="minorBidi"/>
          <w:noProof/>
          <w:sz w:val="22"/>
          <w:szCs w:val="22"/>
          <w:lang w:eastAsia="en-GB"/>
        </w:rPr>
        <w:tab/>
      </w:r>
      <w:r w:rsidRPr="005264A4">
        <w:rPr>
          <w:noProof/>
        </w:rPr>
        <w:t>Radio resources indicator</w:t>
      </w:r>
      <w:r w:rsidRPr="005264A4">
        <w:rPr>
          <w:noProof/>
        </w:rPr>
        <w:tab/>
      </w:r>
      <w:r w:rsidRPr="005264A4">
        <w:rPr>
          <w:noProof/>
        </w:rPr>
        <w:fldChar w:fldCharType="begin" w:fldLock="1"/>
      </w:r>
      <w:r w:rsidRPr="005264A4">
        <w:rPr>
          <w:noProof/>
        </w:rPr>
        <w:instrText xml:space="preserve"> PAGEREF _Toc155372637 \h </w:instrText>
      </w:r>
      <w:r w:rsidRPr="005264A4">
        <w:rPr>
          <w:noProof/>
        </w:rPr>
      </w:r>
      <w:r w:rsidRPr="005264A4">
        <w:rPr>
          <w:noProof/>
        </w:rPr>
        <w:fldChar w:fldCharType="separate"/>
      </w:r>
      <w:r w:rsidRPr="005264A4">
        <w:rPr>
          <w:noProof/>
        </w:rPr>
        <w:t>445</w:t>
      </w:r>
      <w:r w:rsidRPr="005264A4">
        <w:rPr>
          <w:noProof/>
        </w:rPr>
        <w:fldChar w:fldCharType="end"/>
      </w:r>
    </w:p>
    <w:p w14:paraId="5CEF4574" w14:textId="3361C05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14</w:t>
      </w:r>
      <w:r w:rsidRPr="005264A4">
        <w:rPr>
          <w:rFonts w:asciiTheme="minorHAnsi" w:eastAsiaTheme="minorEastAsia" w:hAnsiTheme="minorHAnsi" w:cstheme="minorBidi"/>
          <w:noProof/>
          <w:sz w:val="22"/>
          <w:szCs w:val="22"/>
          <w:lang w:eastAsia="en-GB"/>
        </w:rPr>
        <w:tab/>
      </w:r>
      <w:r w:rsidRPr="005264A4">
        <w:rPr>
          <w:noProof/>
        </w:rPr>
        <w:t>Radio frequency</w:t>
      </w:r>
      <w:r w:rsidRPr="005264A4">
        <w:rPr>
          <w:noProof/>
        </w:rPr>
        <w:tab/>
      </w:r>
      <w:r w:rsidRPr="005264A4">
        <w:rPr>
          <w:noProof/>
        </w:rPr>
        <w:fldChar w:fldCharType="begin" w:fldLock="1"/>
      </w:r>
      <w:r w:rsidRPr="005264A4">
        <w:rPr>
          <w:noProof/>
        </w:rPr>
        <w:instrText xml:space="preserve"> PAGEREF _Toc155372638 \h </w:instrText>
      </w:r>
      <w:r w:rsidRPr="005264A4">
        <w:rPr>
          <w:noProof/>
        </w:rPr>
      </w:r>
      <w:r w:rsidRPr="005264A4">
        <w:rPr>
          <w:noProof/>
        </w:rPr>
        <w:fldChar w:fldCharType="separate"/>
      </w:r>
      <w:r w:rsidRPr="005264A4">
        <w:rPr>
          <w:noProof/>
        </w:rPr>
        <w:t>445</w:t>
      </w:r>
      <w:r w:rsidRPr="005264A4">
        <w:rPr>
          <w:noProof/>
        </w:rPr>
        <w:fldChar w:fldCharType="end"/>
      </w:r>
    </w:p>
    <w:p w14:paraId="62486495" w14:textId="607962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15</w:t>
      </w:r>
      <w:r w:rsidRPr="005264A4">
        <w:rPr>
          <w:rFonts w:asciiTheme="minorHAnsi" w:eastAsiaTheme="minorEastAsia" w:hAnsiTheme="minorHAnsi" w:cstheme="minorBidi"/>
          <w:noProof/>
          <w:sz w:val="22"/>
          <w:szCs w:val="22"/>
          <w:lang w:eastAsia="en-GB"/>
        </w:rPr>
        <w:tab/>
      </w:r>
      <w:r w:rsidRPr="005264A4">
        <w:rPr>
          <w:noProof/>
          <w:lang w:eastAsia="zh-CN"/>
        </w:rPr>
        <w:t>PC5</w:t>
      </w:r>
      <w:r w:rsidRPr="005264A4">
        <w:rPr>
          <w:noProof/>
        </w:rPr>
        <w:t xml:space="preserve"> </w:t>
      </w:r>
      <w:r w:rsidRPr="005264A4">
        <w:rPr>
          <w:noProof/>
          <w:lang w:eastAsia="zh-CN"/>
        </w:rPr>
        <w:t>QoS flow identifier</w:t>
      </w:r>
      <w:r w:rsidRPr="005264A4">
        <w:rPr>
          <w:noProof/>
        </w:rPr>
        <w:tab/>
      </w:r>
      <w:r w:rsidRPr="005264A4">
        <w:rPr>
          <w:noProof/>
        </w:rPr>
        <w:fldChar w:fldCharType="begin" w:fldLock="1"/>
      </w:r>
      <w:r w:rsidRPr="005264A4">
        <w:rPr>
          <w:noProof/>
        </w:rPr>
        <w:instrText xml:space="preserve"> PAGEREF _Toc155372639 \h </w:instrText>
      </w:r>
      <w:r w:rsidRPr="005264A4">
        <w:rPr>
          <w:noProof/>
        </w:rPr>
      </w:r>
      <w:r w:rsidRPr="005264A4">
        <w:rPr>
          <w:noProof/>
        </w:rPr>
        <w:fldChar w:fldCharType="separate"/>
      </w:r>
      <w:r w:rsidRPr="005264A4">
        <w:rPr>
          <w:noProof/>
        </w:rPr>
        <w:t>445</w:t>
      </w:r>
      <w:r w:rsidRPr="005264A4">
        <w:rPr>
          <w:noProof/>
        </w:rPr>
        <w:fldChar w:fldCharType="end"/>
      </w:r>
    </w:p>
    <w:p w14:paraId="0E47821F" w14:textId="5AC7034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16</w:t>
      </w:r>
      <w:r w:rsidRPr="005264A4">
        <w:rPr>
          <w:rFonts w:asciiTheme="minorHAnsi" w:eastAsiaTheme="minorEastAsia" w:hAnsiTheme="minorHAnsi" w:cstheme="minorBidi"/>
          <w:noProof/>
          <w:sz w:val="22"/>
          <w:szCs w:val="22"/>
          <w:lang w:eastAsia="en-GB"/>
        </w:rPr>
        <w:tab/>
      </w:r>
      <w:r w:rsidRPr="005264A4">
        <w:rPr>
          <w:noProof/>
          <w:lang w:eastAsia="zh-CN"/>
        </w:rPr>
        <w:t>PQI</w:t>
      </w:r>
      <w:r w:rsidRPr="005264A4">
        <w:rPr>
          <w:noProof/>
        </w:rPr>
        <w:tab/>
      </w:r>
      <w:r w:rsidRPr="005264A4">
        <w:rPr>
          <w:noProof/>
        </w:rPr>
        <w:fldChar w:fldCharType="begin" w:fldLock="1"/>
      </w:r>
      <w:r w:rsidRPr="005264A4">
        <w:rPr>
          <w:noProof/>
        </w:rPr>
        <w:instrText xml:space="preserve"> PAGEREF _Toc155372640 \h </w:instrText>
      </w:r>
      <w:r w:rsidRPr="005264A4">
        <w:rPr>
          <w:noProof/>
        </w:rPr>
      </w:r>
      <w:r w:rsidRPr="005264A4">
        <w:rPr>
          <w:noProof/>
        </w:rPr>
        <w:fldChar w:fldCharType="separate"/>
      </w:r>
      <w:r w:rsidRPr="005264A4">
        <w:rPr>
          <w:noProof/>
        </w:rPr>
        <w:t>445</w:t>
      </w:r>
      <w:r w:rsidRPr="005264A4">
        <w:rPr>
          <w:noProof/>
        </w:rPr>
        <w:fldChar w:fldCharType="end"/>
      </w:r>
    </w:p>
    <w:p w14:paraId="68579881" w14:textId="111C039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17</w:t>
      </w:r>
      <w:r w:rsidRPr="005264A4">
        <w:rPr>
          <w:rFonts w:asciiTheme="minorHAnsi" w:eastAsiaTheme="minorEastAsia" w:hAnsiTheme="minorHAnsi" w:cstheme="minorBidi"/>
          <w:noProof/>
          <w:sz w:val="22"/>
          <w:szCs w:val="22"/>
          <w:lang w:eastAsia="en-GB"/>
        </w:rPr>
        <w:tab/>
      </w:r>
      <w:r w:rsidRPr="005264A4">
        <w:rPr>
          <w:noProof/>
          <w:lang w:val="en-US"/>
        </w:rPr>
        <w:t>GFBR</w:t>
      </w:r>
      <w:r w:rsidRPr="005264A4">
        <w:rPr>
          <w:noProof/>
        </w:rPr>
        <w:tab/>
      </w:r>
      <w:r w:rsidRPr="005264A4">
        <w:rPr>
          <w:noProof/>
        </w:rPr>
        <w:fldChar w:fldCharType="begin" w:fldLock="1"/>
      </w:r>
      <w:r w:rsidRPr="005264A4">
        <w:rPr>
          <w:noProof/>
        </w:rPr>
        <w:instrText xml:space="preserve"> PAGEREF _Toc155372641 \h </w:instrText>
      </w:r>
      <w:r w:rsidRPr="005264A4">
        <w:rPr>
          <w:noProof/>
        </w:rPr>
      </w:r>
      <w:r w:rsidRPr="005264A4">
        <w:rPr>
          <w:noProof/>
        </w:rPr>
        <w:fldChar w:fldCharType="separate"/>
      </w:r>
      <w:r w:rsidRPr="005264A4">
        <w:rPr>
          <w:noProof/>
        </w:rPr>
        <w:t>445</w:t>
      </w:r>
      <w:r w:rsidRPr="005264A4">
        <w:rPr>
          <w:noProof/>
        </w:rPr>
        <w:fldChar w:fldCharType="end"/>
      </w:r>
    </w:p>
    <w:p w14:paraId="03828461" w14:textId="23290F8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18</w:t>
      </w:r>
      <w:r w:rsidRPr="005264A4">
        <w:rPr>
          <w:rFonts w:asciiTheme="minorHAnsi" w:eastAsiaTheme="minorEastAsia" w:hAnsiTheme="minorHAnsi" w:cstheme="minorBidi"/>
          <w:noProof/>
          <w:sz w:val="22"/>
          <w:szCs w:val="22"/>
          <w:lang w:eastAsia="en-GB"/>
        </w:rPr>
        <w:tab/>
      </w:r>
      <w:r w:rsidRPr="005264A4">
        <w:rPr>
          <w:noProof/>
        </w:rPr>
        <w:t>MFBR</w:t>
      </w:r>
      <w:r w:rsidRPr="005264A4">
        <w:rPr>
          <w:noProof/>
        </w:rPr>
        <w:tab/>
      </w:r>
      <w:r w:rsidRPr="005264A4">
        <w:rPr>
          <w:noProof/>
        </w:rPr>
        <w:fldChar w:fldCharType="begin" w:fldLock="1"/>
      </w:r>
      <w:r w:rsidRPr="005264A4">
        <w:rPr>
          <w:noProof/>
        </w:rPr>
        <w:instrText xml:space="preserve"> PAGEREF _Toc155372642 \h </w:instrText>
      </w:r>
      <w:r w:rsidRPr="005264A4">
        <w:rPr>
          <w:noProof/>
        </w:rPr>
      </w:r>
      <w:r w:rsidRPr="005264A4">
        <w:rPr>
          <w:noProof/>
        </w:rPr>
        <w:fldChar w:fldCharType="separate"/>
      </w:r>
      <w:r w:rsidRPr="005264A4">
        <w:rPr>
          <w:noProof/>
        </w:rPr>
        <w:t>446</w:t>
      </w:r>
      <w:r w:rsidRPr="005264A4">
        <w:rPr>
          <w:noProof/>
        </w:rPr>
        <w:fldChar w:fldCharType="end"/>
      </w:r>
    </w:p>
    <w:p w14:paraId="411D25DA" w14:textId="0CED409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19</w:t>
      </w:r>
      <w:r w:rsidRPr="005264A4">
        <w:rPr>
          <w:rFonts w:asciiTheme="minorHAnsi" w:eastAsiaTheme="minorEastAsia" w:hAnsiTheme="minorHAnsi" w:cstheme="minorBidi"/>
          <w:noProof/>
          <w:sz w:val="22"/>
          <w:szCs w:val="22"/>
          <w:lang w:eastAsia="en-GB"/>
        </w:rPr>
        <w:tab/>
      </w:r>
      <w:r w:rsidRPr="005264A4">
        <w:rPr>
          <w:noProof/>
          <w:lang w:val="en-US" w:eastAsia="zh-CN"/>
        </w:rPr>
        <w:t>A</w:t>
      </w:r>
      <w:r w:rsidRPr="005264A4">
        <w:rPr>
          <w:noProof/>
          <w:lang w:val="en-US"/>
        </w:rPr>
        <w:t>veraging window</w:t>
      </w:r>
      <w:r w:rsidRPr="005264A4">
        <w:rPr>
          <w:noProof/>
        </w:rPr>
        <w:tab/>
      </w:r>
      <w:r w:rsidRPr="005264A4">
        <w:rPr>
          <w:noProof/>
        </w:rPr>
        <w:fldChar w:fldCharType="begin" w:fldLock="1"/>
      </w:r>
      <w:r w:rsidRPr="005264A4">
        <w:rPr>
          <w:noProof/>
        </w:rPr>
        <w:instrText xml:space="preserve"> PAGEREF _Toc155372643 \h </w:instrText>
      </w:r>
      <w:r w:rsidRPr="005264A4">
        <w:rPr>
          <w:noProof/>
        </w:rPr>
      </w:r>
      <w:r w:rsidRPr="005264A4">
        <w:rPr>
          <w:noProof/>
        </w:rPr>
        <w:fldChar w:fldCharType="separate"/>
      </w:r>
      <w:r w:rsidRPr="005264A4">
        <w:rPr>
          <w:noProof/>
        </w:rPr>
        <w:t>446</w:t>
      </w:r>
      <w:r w:rsidRPr="005264A4">
        <w:rPr>
          <w:noProof/>
        </w:rPr>
        <w:fldChar w:fldCharType="end"/>
      </w:r>
    </w:p>
    <w:p w14:paraId="1641E0E8" w14:textId="5B6CF43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20</w:t>
      </w:r>
      <w:r w:rsidRPr="005264A4">
        <w:rPr>
          <w:rFonts w:asciiTheme="minorHAnsi" w:eastAsiaTheme="minorEastAsia" w:hAnsiTheme="minorHAnsi" w:cstheme="minorBidi"/>
          <w:noProof/>
          <w:sz w:val="22"/>
          <w:szCs w:val="22"/>
          <w:lang w:eastAsia="en-GB"/>
        </w:rPr>
        <w:tab/>
      </w:r>
      <w:r w:rsidRPr="005264A4">
        <w:rPr>
          <w:noProof/>
          <w:lang w:eastAsia="zh-CN"/>
        </w:rPr>
        <w:t>Resource type</w:t>
      </w:r>
      <w:r w:rsidRPr="005264A4">
        <w:rPr>
          <w:noProof/>
        </w:rPr>
        <w:tab/>
      </w:r>
      <w:r w:rsidRPr="005264A4">
        <w:rPr>
          <w:noProof/>
        </w:rPr>
        <w:fldChar w:fldCharType="begin" w:fldLock="1"/>
      </w:r>
      <w:r w:rsidRPr="005264A4">
        <w:rPr>
          <w:noProof/>
        </w:rPr>
        <w:instrText xml:space="preserve"> PAGEREF _Toc155372644 \h </w:instrText>
      </w:r>
      <w:r w:rsidRPr="005264A4">
        <w:rPr>
          <w:noProof/>
        </w:rPr>
      </w:r>
      <w:r w:rsidRPr="005264A4">
        <w:rPr>
          <w:noProof/>
        </w:rPr>
        <w:fldChar w:fldCharType="separate"/>
      </w:r>
      <w:r w:rsidRPr="005264A4">
        <w:rPr>
          <w:noProof/>
        </w:rPr>
        <w:t>446</w:t>
      </w:r>
      <w:r w:rsidRPr="005264A4">
        <w:rPr>
          <w:noProof/>
        </w:rPr>
        <w:fldChar w:fldCharType="end"/>
      </w:r>
    </w:p>
    <w:p w14:paraId="785DED68" w14:textId="6126700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21</w:t>
      </w:r>
      <w:r w:rsidRPr="005264A4">
        <w:rPr>
          <w:rFonts w:asciiTheme="minorHAnsi" w:eastAsiaTheme="minorEastAsia" w:hAnsiTheme="minorHAnsi" w:cstheme="minorBidi"/>
          <w:noProof/>
          <w:sz w:val="22"/>
          <w:szCs w:val="22"/>
          <w:lang w:eastAsia="en-GB"/>
        </w:rPr>
        <w:tab/>
      </w:r>
      <w:r w:rsidRPr="005264A4">
        <w:rPr>
          <w:noProof/>
        </w:rPr>
        <w:t>Default priority level</w:t>
      </w:r>
      <w:r w:rsidRPr="005264A4">
        <w:rPr>
          <w:noProof/>
        </w:rPr>
        <w:tab/>
      </w:r>
      <w:r w:rsidRPr="005264A4">
        <w:rPr>
          <w:noProof/>
        </w:rPr>
        <w:fldChar w:fldCharType="begin" w:fldLock="1"/>
      </w:r>
      <w:r w:rsidRPr="005264A4">
        <w:rPr>
          <w:noProof/>
        </w:rPr>
        <w:instrText xml:space="preserve"> PAGEREF _Toc155372645 \h </w:instrText>
      </w:r>
      <w:r w:rsidRPr="005264A4">
        <w:rPr>
          <w:noProof/>
        </w:rPr>
      </w:r>
      <w:r w:rsidRPr="005264A4">
        <w:rPr>
          <w:noProof/>
        </w:rPr>
        <w:fldChar w:fldCharType="separate"/>
      </w:r>
      <w:r w:rsidRPr="005264A4">
        <w:rPr>
          <w:noProof/>
        </w:rPr>
        <w:t>446</w:t>
      </w:r>
      <w:r w:rsidRPr="005264A4">
        <w:rPr>
          <w:noProof/>
        </w:rPr>
        <w:fldChar w:fldCharType="end"/>
      </w:r>
    </w:p>
    <w:p w14:paraId="4669B9C6" w14:textId="350DE33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22</w:t>
      </w:r>
      <w:r w:rsidRPr="005264A4">
        <w:rPr>
          <w:rFonts w:asciiTheme="minorHAnsi" w:eastAsiaTheme="minorEastAsia" w:hAnsiTheme="minorHAnsi" w:cstheme="minorBidi"/>
          <w:noProof/>
          <w:sz w:val="22"/>
          <w:szCs w:val="22"/>
          <w:lang w:eastAsia="en-GB"/>
        </w:rPr>
        <w:tab/>
      </w:r>
      <w:r w:rsidRPr="005264A4">
        <w:rPr>
          <w:noProof/>
          <w:lang w:eastAsia="zh-CN"/>
        </w:rPr>
        <w:t>P</w:t>
      </w:r>
      <w:r w:rsidRPr="005264A4">
        <w:rPr>
          <w:noProof/>
        </w:rPr>
        <w:t>acket delay budget</w:t>
      </w:r>
      <w:r w:rsidRPr="005264A4">
        <w:rPr>
          <w:noProof/>
        </w:rPr>
        <w:tab/>
      </w:r>
      <w:r w:rsidRPr="005264A4">
        <w:rPr>
          <w:noProof/>
        </w:rPr>
        <w:fldChar w:fldCharType="begin" w:fldLock="1"/>
      </w:r>
      <w:r w:rsidRPr="005264A4">
        <w:rPr>
          <w:noProof/>
        </w:rPr>
        <w:instrText xml:space="preserve"> PAGEREF _Toc155372646 \h </w:instrText>
      </w:r>
      <w:r w:rsidRPr="005264A4">
        <w:rPr>
          <w:noProof/>
        </w:rPr>
      </w:r>
      <w:r w:rsidRPr="005264A4">
        <w:rPr>
          <w:noProof/>
        </w:rPr>
        <w:fldChar w:fldCharType="separate"/>
      </w:r>
      <w:r w:rsidRPr="005264A4">
        <w:rPr>
          <w:noProof/>
        </w:rPr>
        <w:t>446</w:t>
      </w:r>
      <w:r w:rsidRPr="005264A4">
        <w:rPr>
          <w:noProof/>
        </w:rPr>
        <w:fldChar w:fldCharType="end"/>
      </w:r>
    </w:p>
    <w:p w14:paraId="6108B8AB" w14:textId="4040444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23</w:t>
      </w:r>
      <w:r w:rsidRPr="005264A4">
        <w:rPr>
          <w:rFonts w:asciiTheme="minorHAnsi" w:eastAsiaTheme="minorEastAsia" w:hAnsiTheme="minorHAnsi" w:cstheme="minorBidi"/>
          <w:noProof/>
          <w:sz w:val="22"/>
          <w:szCs w:val="22"/>
          <w:lang w:eastAsia="en-GB"/>
        </w:rPr>
        <w:tab/>
      </w:r>
      <w:r w:rsidRPr="005264A4">
        <w:rPr>
          <w:noProof/>
          <w:lang w:eastAsia="zh-CN"/>
        </w:rPr>
        <w:t>P</w:t>
      </w:r>
      <w:r w:rsidRPr="005264A4">
        <w:rPr>
          <w:noProof/>
        </w:rPr>
        <w:t>acket error rate</w:t>
      </w:r>
      <w:r w:rsidRPr="005264A4">
        <w:rPr>
          <w:noProof/>
        </w:rPr>
        <w:tab/>
      </w:r>
      <w:r w:rsidRPr="005264A4">
        <w:rPr>
          <w:noProof/>
        </w:rPr>
        <w:fldChar w:fldCharType="begin" w:fldLock="1"/>
      </w:r>
      <w:r w:rsidRPr="005264A4">
        <w:rPr>
          <w:noProof/>
        </w:rPr>
        <w:instrText xml:space="preserve"> PAGEREF _Toc155372647 \h </w:instrText>
      </w:r>
      <w:r w:rsidRPr="005264A4">
        <w:rPr>
          <w:noProof/>
        </w:rPr>
      </w:r>
      <w:r w:rsidRPr="005264A4">
        <w:rPr>
          <w:noProof/>
        </w:rPr>
        <w:fldChar w:fldCharType="separate"/>
      </w:r>
      <w:r w:rsidRPr="005264A4">
        <w:rPr>
          <w:noProof/>
        </w:rPr>
        <w:t>446</w:t>
      </w:r>
      <w:r w:rsidRPr="005264A4">
        <w:rPr>
          <w:noProof/>
        </w:rPr>
        <w:fldChar w:fldCharType="end"/>
      </w:r>
    </w:p>
    <w:p w14:paraId="26A16CDC" w14:textId="5CC4BE3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24</w:t>
      </w:r>
      <w:r w:rsidRPr="005264A4">
        <w:rPr>
          <w:rFonts w:asciiTheme="minorHAnsi" w:eastAsiaTheme="minorEastAsia" w:hAnsiTheme="minorHAnsi" w:cstheme="minorBidi"/>
          <w:noProof/>
          <w:sz w:val="22"/>
          <w:szCs w:val="22"/>
          <w:lang w:eastAsia="en-GB"/>
        </w:rPr>
        <w:tab/>
      </w:r>
      <w:r w:rsidRPr="005264A4">
        <w:rPr>
          <w:noProof/>
          <w:lang w:eastAsia="zh-CN"/>
        </w:rPr>
        <w:t>D</w:t>
      </w:r>
      <w:r w:rsidRPr="005264A4">
        <w:rPr>
          <w:noProof/>
        </w:rPr>
        <w:t>efault maximum data burst volume</w:t>
      </w:r>
      <w:r w:rsidRPr="005264A4">
        <w:rPr>
          <w:noProof/>
        </w:rPr>
        <w:tab/>
      </w:r>
      <w:r w:rsidRPr="005264A4">
        <w:rPr>
          <w:noProof/>
        </w:rPr>
        <w:fldChar w:fldCharType="begin" w:fldLock="1"/>
      </w:r>
      <w:r w:rsidRPr="005264A4">
        <w:rPr>
          <w:noProof/>
        </w:rPr>
        <w:instrText xml:space="preserve"> PAGEREF _Toc155372648 \h </w:instrText>
      </w:r>
      <w:r w:rsidRPr="005264A4">
        <w:rPr>
          <w:noProof/>
        </w:rPr>
      </w:r>
      <w:r w:rsidRPr="005264A4">
        <w:rPr>
          <w:noProof/>
        </w:rPr>
        <w:fldChar w:fldCharType="separate"/>
      </w:r>
      <w:r w:rsidRPr="005264A4">
        <w:rPr>
          <w:noProof/>
        </w:rPr>
        <w:t>446</w:t>
      </w:r>
      <w:r w:rsidRPr="005264A4">
        <w:rPr>
          <w:noProof/>
        </w:rPr>
        <w:fldChar w:fldCharType="end"/>
      </w:r>
    </w:p>
    <w:p w14:paraId="19DA0D9D" w14:textId="2F64C6E8" w:rsidR="005264A4" w:rsidRPr="005264A4" w:rsidRDefault="005264A4">
      <w:pPr>
        <w:pStyle w:val="TOC1"/>
        <w:rPr>
          <w:rFonts w:asciiTheme="minorHAnsi" w:eastAsiaTheme="minorEastAsia" w:hAnsiTheme="minorHAnsi" w:cstheme="minorBidi"/>
          <w:noProof/>
          <w:szCs w:val="22"/>
          <w:lang w:eastAsia="en-GB"/>
        </w:rPr>
      </w:pPr>
      <w:r w:rsidRPr="005264A4">
        <w:rPr>
          <w:noProof/>
        </w:rPr>
        <w:lastRenderedPageBreak/>
        <w:t>12</w:t>
      </w:r>
      <w:r w:rsidRPr="005264A4">
        <w:rPr>
          <w:rFonts w:asciiTheme="minorHAnsi" w:eastAsiaTheme="minorEastAsia" w:hAnsiTheme="minorHAnsi" w:cstheme="minorBidi"/>
          <w:noProof/>
          <w:szCs w:val="22"/>
          <w:lang w:eastAsia="en-GB"/>
        </w:rPr>
        <w:tab/>
      </w:r>
      <w:r w:rsidRPr="005264A4">
        <w:rPr>
          <w:noProof/>
        </w:rPr>
        <w:t>List of system parameters</w:t>
      </w:r>
      <w:r w:rsidRPr="005264A4">
        <w:rPr>
          <w:noProof/>
        </w:rPr>
        <w:tab/>
      </w:r>
      <w:r w:rsidRPr="005264A4">
        <w:rPr>
          <w:noProof/>
        </w:rPr>
        <w:fldChar w:fldCharType="begin" w:fldLock="1"/>
      </w:r>
      <w:r w:rsidRPr="005264A4">
        <w:rPr>
          <w:noProof/>
        </w:rPr>
        <w:instrText xml:space="preserve"> PAGEREF _Toc155372649 \h </w:instrText>
      </w:r>
      <w:r w:rsidRPr="005264A4">
        <w:rPr>
          <w:noProof/>
        </w:rPr>
      </w:r>
      <w:r w:rsidRPr="005264A4">
        <w:rPr>
          <w:noProof/>
        </w:rPr>
        <w:fldChar w:fldCharType="separate"/>
      </w:r>
      <w:r w:rsidRPr="005264A4">
        <w:rPr>
          <w:noProof/>
        </w:rPr>
        <w:t>446</w:t>
      </w:r>
      <w:r w:rsidRPr="005264A4">
        <w:rPr>
          <w:noProof/>
        </w:rPr>
        <w:fldChar w:fldCharType="end"/>
      </w:r>
    </w:p>
    <w:p w14:paraId="5D4903C5" w14:textId="24B3A1A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12.1</w:t>
      </w:r>
      <w:r w:rsidRPr="005264A4">
        <w:rPr>
          <w:rFonts w:asciiTheme="minorHAnsi" w:eastAsiaTheme="minorEastAsia" w:hAnsiTheme="minorHAnsi" w:cstheme="minorBidi"/>
          <w:noProof/>
          <w:sz w:val="22"/>
          <w:szCs w:val="22"/>
          <w:lang w:eastAsia="en-GB"/>
        </w:rPr>
        <w:tab/>
      </w:r>
      <w:r w:rsidRPr="005264A4">
        <w:rPr>
          <w:noProof/>
        </w:rPr>
        <w:t>Overview</w:t>
      </w:r>
      <w:r w:rsidRPr="005264A4">
        <w:rPr>
          <w:noProof/>
        </w:rPr>
        <w:tab/>
      </w:r>
      <w:r w:rsidRPr="005264A4">
        <w:rPr>
          <w:noProof/>
        </w:rPr>
        <w:fldChar w:fldCharType="begin" w:fldLock="1"/>
      </w:r>
      <w:r w:rsidRPr="005264A4">
        <w:rPr>
          <w:noProof/>
        </w:rPr>
        <w:instrText xml:space="preserve"> PAGEREF _Toc155372650 \h </w:instrText>
      </w:r>
      <w:r w:rsidRPr="005264A4">
        <w:rPr>
          <w:noProof/>
        </w:rPr>
      </w:r>
      <w:r w:rsidRPr="005264A4">
        <w:rPr>
          <w:noProof/>
        </w:rPr>
        <w:fldChar w:fldCharType="separate"/>
      </w:r>
      <w:r w:rsidRPr="005264A4">
        <w:rPr>
          <w:noProof/>
        </w:rPr>
        <w:t>446</w:t>
      </w:r>
      <w:r w:rsidRPr="005264A4">
        <w:rPr>
          <w:noProof/>
        </w:rPr>
        <w:fldChar w:fldCharType="end"/>
      </w:r>
    </w:p>
    <w:p w14:paraId="55227E32" w14:textId="3C15D830"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12.2</w:t>
      </w:r>
      <w:r w:rsidRPr="005264A4">
        <w:rPr>
          <w:rFonts w:asciiTheme="minorHAnsi" w:eastAsiaTheme="minorEastAsia" w:hAnsiTheme="minorHAnsi" w:cstheme="minorBidi"/>
          <w:noProof/>
          <w:sz w:val="22"/>
          <w:szCs w:val="22"/>
          <w:lang w:eastAsia="en-GB"/>
        </w:rPr>
        <w:tab/>
      </w:r>
      <w:r w:rsidRPr="005264A4">
        <w:rPr>
          <w:noProof/>
        </w:rPr>
        <w:t>Timers of provisioning of parameters for 5G ProSe configuration procedures</w:t>
      </w:r>
      <w:r w:rsidRPr="005264A4">
        <w:rPr>
          <w:noProof/>
        </w:rPr>
        <w:tab/>
      </w:r>
      <w:r w:rsidRPr="005264A4">
        <w:rPr>
          <w:noProof/>
        </w:rPr>
        <w:fldChar w:fldCharType="begin" w:fldLock="1"/>
      </w:r>
      <w:r w:rsidRPr="005264A4">
        <w:rPr>
          <w:noProof/>
        </w:rPr>
        <w:instrText xml:space="preserve"> PAGEREF _Toc155372651 \h </w:instrText>
      </w:r>
      <w:r w:rsidRPr="005264A4">
        <w:rPr>
          <w:noProof/>
        </w:rPr>
      </w:r>
      <w:r w:rsidRPr="005264A4">
        <w:rPr>
          <w:noProof/>
        </w:rPr>
        <w:fldChar w:fldCharType="separate"/>
      </w:r>
      <w:r w:rsidRPr="005264A4">
        <w:rPr>
          <w:noProof/>
        </w:rPr>
        <w:t>446</w:t>
      </w:r>
      <w:r w:rsidRPr="005264A4">
        <w:rPr>
          <w:noProof/>
        </w:rPr>
        <w:fldChar w:fldCharType="end"/>
      </w:r>
    </w:p>
    <w:p w14:paraId="27503801" w14:textId="06DDBCAB"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12.3</w:t>
      </w:r>
      <w:r w:rsidRPr="005264A4">
        <w:rPr>
          <w:rFonts w:asciiTheme="minorHAnsi" w:eastAsiaTheme="minorEastAsia" w:hAnsiTheme="minorHAnsi" w:cstheme="minorBidi"/>
          <w:noProof/>
          <w:sz w:val="22"/>
          <w:szCs w:val="22"/>
          <w:lang w:eastAsia="en-GB"/>
        </w:rPr>
        <w:tab/>
      </w:r>
      <w:r w:rsidRPr="005264A4">
        <w:rPr>
          <w:noProof/>
        </w:rPr>
        <w:t>Timers of 5G ProSe direct link management procedures</w:t>
      </w:r>
      <w:r w:rsidRPr="005264A4">
        <w:rPr>
          <w:noProof/>
        </w:rPr>
        <w:tab/>
      </w:r>
      <w:r w:rsidRPr="005264A4">
        <w:rPr>
          <w:noProof/>
        </w:rPr>
        <w:fldChar w:fldCharType="begin" w:fldLock="1"/>
      </w:r>
      <w:r w:rsidRPr="005264A4">
        <w:rPr>
          <w:noProof/>
        </w:rPr>
        <w:instrText xml:space="preserve"> PAGEREF _Toc155372652 \h </w:instrText>
      </w:r>
      <w:r w:rsidRPr="005264A4">
        <w:rPr>
          <w:noProof/>
        </w:rPr>
      </w:r>
      <w:r w:rsidRPr="005264A4">
        <w:rPr>
          <w:noProof/>
        </w:rPr>
        <w:fldChar w:fldCharType="separate"/>
      </w:r>
      <w:r w:rsidRPr="005264A4">
        <w:rPr>
          <w:noProof/>
        </w:rPr>
        <w:t>449</w:t>
      </w:r>
      <w:r w:rsidRPr="005264A4">
        <w:rPr>
          <w:noProof/>
        </w:rPr>
        <w:fldChar w:fldCharType="end"/>
      </w:r>
    </w:p>
    <w:p w14:paraId="4B815129" w14:textId="374EF633"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12.4</w:t>
      </w:r>
      <w:r w:rsidRPr="005264A4">
        <w:rPr>
          <w:rFonts w:asciiTheme="minorHAnsi" w:eastAsiaTheme="minorEastAsia" w:hAnsiTheme="minorHAnsi" w:cstheme="minorBidi"/>
          <w:noProof/>
          <w:sz w:val="22"/>
          <w:szCs w:val="22"/>
          <w:lang w:eastAsia="en-GB"/>
        </w:rPr>
        <w:tab/>
      </w:r>
      <w:r w:rsidRPr="005264A4">
        <w:rPr>
          <w:noProof/>
        </w:rPr>
        <w:t>Timers of 5G ProSe direct discovery procedures over PC3a</w:t>
      </w:r>
      <w:r w:rsidRPr="005264A4">
        <w:rPr>
          <w:noProof/>
        </w:rPr>
        <w:tab/>
      </w:r>
      <w:r w:rsidRPr="005264A4">
        <w:rPr>
          <w:noProof/>
        </w:rPr>
        <w:fldChar w:fldCharType="begin" w:fldLock="1"/>
      </w:r>
      <w:r w:rsidRPr="005264A4">
        <w:rPr>
          <w:noProof/>
        </w:rPr>
        <w:instrText xml:space="preserve"> PAGEREF _Toc155372653 \h </w:instrText>
      </w:r>
      <w:r w:rsidRPr="005264A4">
        <w:rPr>
          <w:noProof/>
        </w:rPr>
      </w:r>
      <w:r w:rsidRPr="005264A4">
        <w:rPr>
          <w:noProof/>
        </w:rPr>
        <w:fldChar w:fldCharType="separate"/>
      </w:r>
      <w:r w:rsidRPr="005264A4">
        <w:rPr>
          <w:noProof/>
        </w:rPr>
        <w:t>454</w:t>
      </w:r>
      <w:r w:rsidRPr="005264A4">
        <w:rPr>
          <w:noProof/>
        </w:rPr>
        <w:fldChar w:fldCharType="end"/>
      </w:r>
    </w:p>
    <w:p w14:paraId="3B1360B8" w14:textId="755605A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12.5</w:t>
      </w:r>
      <w:r w:rsidRPr="005264A4">
        <w:rPr>
          <w:rFonts w:asciiTheme="minorHAnsi" w:eastAsiaTheme="minorEastAsia" w:hAnsiTheme="minorHAnsi" w:cstheme="minorBidi"/>
          <w:noProof/>
          <w:sz w:val="22"/>
          <w:szCs w:val="22"/>
          <w:lang w:eastAsia="en-GB"/>
        </w:rPr>
        <w:tab/>
      </w:r>
      <w:r w:rsidRPr="005264A4">
        <w:rPr>
          <w:noProof/>
        </w:rPr>
        <w:t>Timers of broadcast mode 5G ProSe communication over PC5 interface</w:t>
      </w:r>
      <w:r w:rsidRPr="005264A4">
        <w:rPr>
          <w:noProof/>
        </w:rPr>
        <w:tab/>
      </w:r>
      <w:r w:rsidRPr="005264A4">
        <w:rPr>
          <w:noProof/>
        </w:rPr>
        <w:fldChar w:fldCharType="begin" w:fldLock="1"/>
      </w:r>
      <w:r w:rsidRPr="005264A4">
        <w:rPr>
          <w:noProof/>
        </w:rPr>
        <w:instrText xml:space="preserve"> PAGEREF _Toc155372654 \h </w:instrText>
      </w:r>
      <w:r w:rsidRPr="005264A4">
        <w:rPr>
          <w:noProof/>
        </w:rPr>
      </w:r>
      <w:r w:rsidRPr="005264A4">
        <w:rPr>
          <w:noProof/>
        </w:rPr>
        <w:fldChar w:fldCharType="separate"/>
      </w:r>
      <w:r w:rsidRPr="005264A4">
        <w:rPr>
          <w:noProof/>
        </w:rPr>
        <w:t>462</w:t>
      </w:r>
      <w:r w:rsidRPr="005264A4">
        <w:rPr>
          <w:noProof/>
        </w:rPr>
        <w:fldChar w:fldCharType="end"/>
      </w:r>
    </w:p>
    <w:p w14:paraId="71724FFA" w14:textId="6680B0D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12.6</w:t>
      </w:r>
      <w:r w:rsidRPr="005264A4">
        <w:rPr>
          <w:rFonts w:asciiTheme="minorHAnsi" w:eastAsiaTheme="minorEastAsia" w:hAnsiTheme="minorHAnsi" w:cstheme="minorBidi"/>
          <w:noProof/>
          <w:sz w:val="22"/>
          <w:szCs w:val="22"/>
          <w:lang w:eastAsia="en-GB"/>
        </w:rPr>
        <w:tab/>
      </w:r>
      <w:r w:rsidRPr="005264A4">
        <w:rPr>
          <w:noProof/>
        </w:rPr>
        <w:t>Timers of groupcast mode 5G ProSe communication over PC5 interface</w:t>
      </w:r>
      <w:r w:rsidRPr="005264A4">
        <w:rPr>
          <w:noProof/>
        </w:rPr>
        <w:tab/>
      </w:r>
      <w:r w:rsidRPr="005264A4">
        <w:rPr>
          <w:noProof/>
        </w:rPr>
        <w:fldChar w:fldCharType="begin" w:fldLock="1"/>
      </w:r>
      <w:r w:rsidRPr="005264A4">
        <w:rPr>
          <w:noProof/>
        </w:rPr>
        <w:instrText xml:space="preserve"> PAGEREF _Toc155372655 \h </w:instrText>
      </w:r>
      <w:r w:rsidRPr="005264A4">
        <w:rPr>
          <w:noProof/>
        </w:rPr>
      </w:r>
      <w:r w:rsidRPr="005264A4">
        <w:rPr>
          <w:noProof/>
        </w:rPr>
        <w:fldChar w:fldCharType="separate"/>
      </w:r>
      <w:r w:rsidRPr="005264A4">
        <w:rPr>
          <w:noProof/>
        </w:rPr>
        <w:t>463</w:t>
      </w:r>
      <w:r w:rsidRPr="005264A4">
        <w:rPr>
          <w:noProof/>
        </w:rPr>
        <w:fldChar w:fldCharType="end"/>
      </w:r>
    </w:p>
    <w:p w14:paraId="4973218E" w14:textId="683D2BEF"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w:t>
      </w:r>
      <w:r w:rsidRPr="005264A4">
        <w:rPr>
          <w:noProof/>
          <w:lang w:eastAsia="zh-CN"/>
        </w:rPr>
        <w:t>7</w:t>
      </w:r>
      <w:r w:rsidRPr="005264A4">
        <w:rPr>
          <w:rFonts w:asciiTheme="minorHAnsi" w:eastAsiaTheme="minorEastAsia" w:hAnsiTheme="minorHAnsi" w:cstheme="minorBidi"/>
          <w:noProof/>
          <w:sz w:val="22"/>
          <w:szCs w:val="22"/>
          <w:lang w:eastAsia="en-GB"/>
        </w:rPr>
        <w:tab/>
      </w:r>
      <w:r w:rsidRPr="005264A4">
        <w:rPr>
          <w:noProof/>
        </w:rPr>
        <w:t xml:space="preserve">Timers of </w:t>
      </w:r>
      <w:r w:rsidRPr="005264A4">
        <w:rPr>
          <w:noProof/>
          <w:lang w:eastAsia="zh-CN"/>
        </w:rPr>
        <w:t xml:space="preserve">5G ProSe additional parameters announcement </w:t>
      </w:r>
      <w:r w:rsidRPr="005264A4">
        <w:rPr>
          <w:noProof/>
        </w:rPr>
        <w:t>procedure</w:t>
      </w:r>
      <w:r w:rsidRPr="005264A4">
        <w:rPr>
          <w:noProof/>
        </w:rPr>
        <w:tab/>
      </w:r>
      <w:r w:rsidRPr="005264A4">
        <w:rPr>
          <w:noProof/>
        </w:rPr>
        <w:fldChar w:fldCharType="begin" w:fldLock="1"/>
      </w:r>
      <w:r w:rsidRPr="005264A4">
        <w:rPr>
          <w:noProof/>
        </w:rPr>
        <w:instrText xml:space="preserve"> PAGEREF _Toc155372656 \h </w:instrText>
      </w:r>
      <w:r w:rsidRPr="005264A4">
        <w:rPr>
          <w:noProof/>
        </w:rPr>
      </w:r>
      <w:r w:rsidRPr="005264A4">
        <w:rPr>
          <w:noProof/>
        </w:rPr>
        <w:fldChar w:fldCharType="separate"/>
      </w:r>
      <w:r w:rsidRPr="005264A4">
        <w:rPr>
          <w:noProof/>
        </w:rPr>
        <w:t>463</w:t>
      </w:r>
      <w:r w:rsidRPr="005264A4">
        <w:rPr>
          <w:noProof/>
        </w:rPr>
        <w:fldChar w:fldCharType="end"/>
      </w:r>
    </w:p>
    <w:p w14:paraId="60DB289D" w14:textId="54640716"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12.8</w:t>
      </w:r>
      <w:r w:rsidRPr="005264A4">
        <w:rPr>
          <w:rFonts w:asciiTheme="minorHAnsi" w:eastAsiaTheme="minorEastAsia" w:hAnsiTheme="minorHAnsi" w:cstheme="minorBidi"/>
          <w:noProof/>
          <w:sz w:val="22"/>
          <w:szCs w:val="22"/>
          <w:lang w:eastAsia="en-GB"/>
        </w:rPr>
        <w:tab/>
      </w:r>
      <w:r w:rsidRPr="005264A4">
        <w:rPr>
          <w:noProof/>
          <w:lang w:eastAsia="zh-CN"/>
        </w:rPr>
        <w:t>Timers for PC8 interface</w:t>
      </w:r>
      <w:r w:rsidRPr="005264A4">
        <w:rPr>
          <w:noProof/>
        </w:rPr>
        <w:tab/>
      </w:r>
      <w:r w:rsidRPr="005264A4">
        <w:rPr>
          <w:noProof/>
        </w:rPr>
        <w:fldChar w:fldCharType="begin" w:fldLock="1"/>
      </w:r>
      <w:r w:rsidRPr="005264A4">
        <w:rPr>
          <w:noProof/>
        </w:rPr>
        <w:instrText xml:space="preserve"> PAGEREF _Toc155372657 \h </w:instrText>
      </w:r>
      <w:r w:rsidRPr="005264A4">
        <w:rPr>
          <w:noProof/>
        </w:rPr>
      </w:r>
      <w:r w:rsidRPr="005264A4">
        <w:rPr>
          <w:noProof/>
        </w:rPr>
        <w:fldChar w:fldCharType="separate"/>
      </w:r>
      <w:r w:rsidRPr="005264A4">
        <w:rPr>
          <w:noProof/>
        </w:rPr>
        <w:t>464</w:t>
      </w:r>
      <w:r w:rsidRPr="005264A4">
        <w:rPr>
          <w:noProof/>
        </w:rPr>
        <w:fldChar w:fldCharType="end"/>
      </w:r>
    </w:p>
    <w:p w14:paraId="52B1FBAE" w14:textId="2FC830BD"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12.9</w:t>
      </w:r>
      <w:r w:rsidRPr="005264A4">
        <w:rPr>
          <w:rFonts w:asciiTheme="minorHAnsi" w:eastAsiaTheme="minorEastAsia" w:hAnsiTheme="minorHAnsi" w:cstheme="minorBidi"/>
          <w:noProof/>
          <w:sz w:val="22"/>
          <w:szCs w:val="22"/>
          <w:lang w:eastAsia="en-GB"/>
        </w:rPr>
        <w:tab/>
      </w:r>
      <w:r w:rsidRPr="005264A4">
        <w:rPr>
          <w:noProof/>
        </w:rPr>
        <w:t>Timers of 5G ProSe UE-to-network relay with model B</w:t>
      </w:r>
      <w:r w:rsidRPr="005264A4">
        <w:rPr>
          <w:noProof/>
        </w:rPr>
        <w:tab/>
      </w:r>
      <w:r w:rsidRPr="005264A4">
        <w:rPr>
          <w:noProof/>
        </w:rPr>
        <w:fldChar w:fldCharType="begin" w:fldLock="1"/>
      </w:r>
      <w:r w:rsidRPr="005264A4">
        <w:rPr>
          <w:noProof/>
        </w:rPr>
        <w:instrText xml:space="preserve"> PAGEREF _Toc155372658 \h </w:instrText>
      </w:r>
      <w:r w:rsidRPr="005264A4">
        <w:rPr>
          <w:noProof/>
        </w:rPr>
      </w:r>
      <w:r w:rsidRPr="005264A4">
        <w:rPr>
          <w:noProof/>
        </w:rPr>
        <w:fldChar w:fldCharType="separate"/>
      </w:r>
      <w:r w:rsidRPr="005264A4">
        <w:rPr>
          <w:noProof/>
        </w:rPr>
        <w:t>464</w:t>
      </w:r>
      <w:r w:rsidRPr="005264A4">
        <w:rPr>
          <w:noProof/>
        </w:rPr>
        <w:fldChar w:fldCharType="end"/>
      </w:r>
    </w:p>
    <w:p w14:paraId="11112A97" w14:textId="094C8A75"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12.10</w:t>
      </w:r>
      <w:r w:rsidRPr="005264A4">
        <w:rPr>
          <w:rFonts w:asciiTheme="minorHAnsi" w:eastAsiaTheme="minorEastAsia" w:hAnsiTheme="minorHAnsi" w:cstheme="minorBidi"/>
          <w:noProof/>
          <w:sz w:val="22"/>
          <w:szCs w:val="22"/>
          <w:lang w:eastAsia="en-GB"/>
        </w:rPr>
        <w:tab/>
      </w:r>
      <w:r w:rsidRPr="005264A4">
        <w:rPr>
          <w:noProof/>
          <w:lang w:eastAsia="zh-CN"/>
        </w:rPr>
        <w:t>Timers for 5G ProSe UE-to-network relay discovery security material request procedure over PC3a interface</w:t>
      </w:r>
      <w:r w:rsidRPr="005264A4">
        <w:rPr>
          <w:noProof/>
        </w:rPr>
        <w:tab/>
      </w:r>
      <w:r w:rsidRPr="005264A4">
        <w:rPr>
          <w:noProof/>
        </w:rPr>
        <w:fldChar w:fldCharType="begin" w:fldLock="1"/>
      </w:r>
      <w:r w:rsidRPr="005264A4">
        <w:rPr>
          <w:noProof/>
        </w:rPr>
        <w:instrText xml:space="preserve"> PAGEREF _Toc155372659 \h </w:instrText>
      </w:r>
      <w:r w:rsidRPr="005264A4">
        <w:rPr>
          <w:noProof/>
        </w:rPr>
      </w:r>
      <w:r w:rsidRPr="005264A4">
        <w:rPr>
          <w:noProof/>
        </w:rPr>
        <w:fldChar w:fldCharType="separate"/>
      </w:r>
      <w:r w:rsidRPr="005264A4">
        <w:rPr>
          <w:noProof/>
        </w:rPr>
        <w:t>465</w:t>
      </w:r>
      <w:r w:rsidRPr="005264A4">
        <w:rPr>
          <w:noProof/>
        </w:rPr>
        <w:fldChar w:fldCharType="end"/>
      </w:r>
    </w:p>
    <w:p w14:paraId="5A9B974E" w14:textId="79AE9A4B"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12.11</w:t>
      </w:r>
      <w:r w:rsidRPr="005264A4">
        <w:rPr>
          <w:rFonts w:asciiTheme="minorHAnsi" w:eastAsiaTheme="minorEastAsia" w:hAnsiTheme="minorHAnsi" w:cstheme="minorBidi"/>
          <w:noProof/>
          <w:sz w:val="22"/>
          <w:szCs w:val="22"/>
          <w:lang w:eastAsia="en-GB"/>
        </w:rPr>
        <w:tab/>
      </w:r>
      <w:r w:rsidRPr="005264A4">
        <w:rPr>
          <w:noProof/>
        </w:rPr>
        <w:t>Timers of 5G ProSe UE-to-UE relay discovery with model B</w:t>
      </w:r>
      <w:r w:rsidRPr="005264A4">
        <w:rPr>
          <w:noProof/>
        </w:rPr>
        <w:tab/>
      </w:r>
      <w:r w:rsidRPr="005264A4">
        <w:rPr>
          <w:noProof/>
        </w:rPr>
        <w:fldChar w:fldCharType="begin" w:fldLock="1"/>
      </w:r>
      <w:r w:rsidRPr="005264A4">
        <w:rPr>
          <w:noProof/>
        </w:rPr>
        <w:instrText xml:space="preserve"> PAGEREF _Toc155372660 \h </w:instrText>
      </w:r>
      <w:r w:rsidRPr="005264A4">
        <w:rPr>
          <w:noProof/>
        </w:rPr>
      </w:r>
      <w:r w:rsidRPr="005264A4">
        <w:rPr>
          <w:noProof/>
        </w:rPr>
        <w:fldChar w:fldCharType="separate"/>
      </w:r>
      <w:r w:rsidRPr="005264A4">
        <w:rPr>
          <w:noProof/>
        </w:rPr>
        <w:t>466</w:t>
      </w:r>
      <w:r w:rsidRPr="005264A4">
        <w:rPr>
          <w:noProof/>
        </w:rPr>
        <w:fldChar w:fldCharType="end"/>
      </w:r>
    </w:p>
    <w:p w14:paraId="1E086ADF" w14:textId="3691150B" w:rsidR="005264A4" w:rsidRPr="005264A4" w:rsidRDefault="005264A4" w:rsidP="005264A4">
      <w:pPr>
        <w:pStyle w:val="TOC8"/>
        <w:rPr>
          <w:rFonts w:asciiTheme="minorHAnsi" w:eastAsiaTheme="minorEastAsia" w:hAnsiTheme="minorHAnsi" w:cstheme="minorBidi"/>
          <w:b w:val="0"/>
          <w:noProof/>
          <w:szCs w:val="22"/>
          <w:lang w:eastAsia="en-GB"/>
        </w:rPr>
      </w:pPr>
      <w:r w:rsidRPr="005264A4">
        <w:rPr>
          <w:noProof/>
          <w:lang w:eastAsia="zh-CN"/>
        </w:rPr>
        <w:t>Annex A (informative):</w:t>
      </w:r>
      <w:r w:rsidRPr="005264A4">
        <w:rPr>
          <w:noProof/>
          <w:lang w:eastAsia="zh-CN"/>
        </w:rPr>
        <w:tab/>
        <w:t>IANA registrations</w:t>
      </w:r>
      <w:r w:rsidRPr="005264A4">
        <w:rPr>
          <w:noProof/>
        </w:rPr>
        <w:tab/>
      </w:r>
      <w:r w:rsidRPr="005264A4">
        <w:rPr>
          <w:noProof/>
        </w:rPr>
        <w:fldChar w:fldCharType="begin" w:fldLock="1"/>
      </w:r>
      <w:r w:rsidRPr="005264A4">
        <w:rPr>
          <w:noProof/>
        </w:rPr>
        <w:instrText xml:space="preserve"> PAGEREF _Toc155372661 \h </w:instrText>
      </w:r>
      <w:r w:rsidRPr="005264A4">
        <w:rPr>
          <w:noProof/>
        </w:rPr>
      </w:r>
      <w:r w:rsidRPr="005264A4">
        <w:rPr>
          <w:noProof/>
        </w:rPr>
        <w:fldChar w:fldCharType="separate"/>
      </w:r>
      <w:r w:rsidRPr="005264A4">
        <w:rPr>
          <w:noProof/>
        </w:rPr>
        <w:t>467</w:t>
      </w:r>
      <w:r w:rsidRPr="005264A4">
        <w:rPr>
          <w:noProof/>
        </w:rPr>
        <w:fldChar w:fldCharType="end"/>
      </w:r>
    </w:p>
    <w:p w14:paraId="43F8B731" w14:textId="5EE52BDD" w:rsidR="005264A4" w:rsidRPr="005264A4" w:rsidRDefault="005264A4">
      <w:pPr>
        <w:pStyle w:val="TOC1"/>
        <w:rPr>
          <w:rFonts w:asciiTheme="minorHAnsi" w:eastAsiaTheme="minorEastAsia" w:hAnsiTheme="minorHAnsi" w:cstheme="minorBidi"/>
          <w:noProof/>
          <w:szCs w:val="22"/>
          <w:lang w:eastAsia="en-GB"/>
        </w:rPr>
      </w:pPr>
      <w:r w:rsidRPr="005264A4">
        <w:rPr>
          <w:noProof/>
          <w:lang w:eastAsia="zh-CN"/>
        </w:rPr>
        <w:t>A.1</w:t>
      </w:r>
      <w:r w:rsidRPr="005264A4">
        <w:rPr>
          <w:rFonts w:asciiTheme="minorHAnsi" w:eastAsiaTheme="minorEastAsia" w:hAnsiTheme="minorHAnsi" w:cstheme="minorBidi"/>
          <w:noProof/>
          <w:szCs w:val="22"/>
          <w:lang w:eastAsia="en-GB"/>
        </w:rPr>
        <w:tab/>
      </w:r>
      <w:r w:rsidRPr="005264A4">
        <w:rPr>
          <w:noProof/>
          <w:lang w:eastAsia="zh-CN"/>
        </w:rPr>
        <w:t>IANA registrations for MIME types</w:t>
      </w:r>
      <w:r w:rsidRPr="005264A4">
        <w:rPr>
          <w:noProof/>
        </w:rPr>
        <w:tab/>
      </w:r>
      <w:r w:rsidRPr="005264A4">
        <w:rPr>
          <w:noProof/>
        </w:rPr>
        <w:fldChar w:fldCharType="begin" w:fldLock="1"/>
      </w:r>
      <w:r w:rsidRPr="005264A4">
        <w:rPr>
          <w:noProof/>
        </w:rPr>
        <w:instrText xml:space="preserve"> PAGEREF _Toc155372662 \h </w:instrText>
      </w:r>
      <w:r w:rsidRPr="005264A4">
        <w:rPr>
          <w:noProof/>
        </w:rPr>
      </w:r>
      <w:r w:rsidRPr="005264A4">
        <w:rPr>
          <w:noProof/>
        </w:rPr>
        <w:fldChar w:fldCharType="separate"/>
      </w:r>
      <w:r w:rsidRPr="005264A4">
        <w:rPr>
          <w:noProof/>
        </w:rPr>
        <w:t>467</w:t>
      </w:r>
      <w:r w:rsidRPr="005264A4">
        <w:rPr>
          <w:noProof/>
        </w:rPr>
        <w:fldChar w:fldCharType="end"/>
      </w:r>
    </w:p>
    <w:p w14:paraId="3798A5E6" w14:textId="54E56FAF"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A.1.1</w:t>
      </w:r>
      <w:r w:rsidRPr="005264A4">
        <w:rPr>
          <w:rFonts w:asciiTheme="minorHAnsi" w:eastAsiaTheme="minorEastAsia" w:hAnsiTheme="minorHAnsi" w:cstheme="minorBidi"/>
          <w:noProof/>
          <w:sz w:val="22"/>
          <w:szCs w:val="22"/>
          <w:lang w:eastAsia="en-GB"/>
        </w:rPr>
        <w:tab/>
      </w:r>
      <w:r w:rsidRPr="005264A4">
        <w:rPr>
          <w:noProof/>
          <w:lang w:eastAsia="zh-CN"/>
        </w:rPr>
        <w:t>General</w:t>
      </w:r>
      <w:r w:rsidRPr="005264A4">
        <w:rPr>
          <w:noProof/>
        </w:rPr>
        <w:tab/>
      </w:r>
      <w:r w:rsidRPr="005264A4">
        <w:rPr>
          <w:noProof/>
        </w:rPr>
        <w:fldChar w:fldCharType="begin" w:fldLock="1"/>
      </w:r>
      <w:r w:rsidRPr="005264A4">
        <w:rPr>
          <w:noProof/>
        </w:rPr>
        <w:instrText xml:space="preserve"> PAGEREF _Toc155372663 \h </w:instrText>
      </w:r>
      <w:r w:rsidRPr="005264A4">
        <w:rPr>
          <w:noProof/>
        </w:rPr>
      </w:r>
      <w:r w:rsidRPr="005264A4">
        <w:rPr>
          <w:noProof/>
        </w:rPr>
        <w:fldChar w:fldCharType="separate"/>
      </w:r>
      <w:r w:rsidRPr="005264A4">
        <w:rPr>
          <w:noProof/>
        </w:rPr>
        <w:t>467</w:t>
      </w:r>
      <w:r w:rsidRPr="005264A4">
        <w:rPr>
          <w:noProof/>
        </w:rPr>
        <w:fldChar w:fldCharType="end"/>
      </w:r>
    </w:p>
    <w:p w14:paraId="76212CE3" w14:textId="3639C86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A.1.2</w:t>
      </w:r>
      <w:r w:rsidRPr="005264A4">
        <w:rPr>
          <w:rFonts w:asciiTheme="minorHAnsi" w:eastAsiaTheme="minorEastAsia" w:hAnsiTheme="minorHAnsi" w:cstheme="minorBidi"/>
          <w:noProof/>
          <w:sz w:val="22"/>
          <w:szCs w:val="22"/>
          <w:lang w:eastAsia="en-GB"/>
        </w:rPr>
        <w:tab/>
      </w:r>
      <w:r w:rsidRPr="005264A4">
        <w:rPr>
          <w:noProof/>
        </w:rPr>
        <w:t>application/vnd.3gpp-prose-pc3a+xml</w:t>
      </w:r>
      <w:r w:rsidRPr="005264A4">
        <w:rPr>
          <w:noProof/>
        </w:rPr>
        <w:tab/>
      </w:r>
      <w:r w:rsidRPr="005264A4">
        <w:rPr>
          <w:noProof/>
        </w:rPr>
        <w:fldChar w:fldCharType="begin" w:fldLock="1"/>
      </w:r>
      <w:r w:rsidRPr="005264A4">
        <w:rPr>
          <w:noProof/>
        </w:rPr>
        <w:instrText xml:space="preserve"> PAGEREF _Toc155372664 \h </w:instrText>
      </w:r>
      <w:r w:rsidRPr="005264A4">
        <w:rPr>
          <w:noProof/>
        </w:rPr>
      </w:r>
      <w:r w:rsidRPr="005264A4">
        <w:rPr>
          <w:noProof/>
        </w:rPr>
        <w:fldChar w:fldCharType="separate"/>
      </w:r>
      <w:r w:rsidRPr="005264A4">
        <w:rPr>
          <w:noProof/>
        </w:rPr>
        <w:t>467</w:t>
      </w:r>
      <w:r w:rsidRPr="005264A4">
        <w:rPr>
          <w:noProof/>
        </w:rPr>
        <w:fldChar w:fldCharType="end"/>
      </w:r>
    </w:p>
    <w:p w14:paraId="71C3F37A" w14:textId="4F49CE87"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A.1.2A</w:t>
      </w:r>
      <w:r w:rsidRPr="005264A4">
        <w:rPr>
          <w:rFonts w:asciiTheme="minorHAnsi" w:eastAsiaTheme="minorEastAsia" w:hAnsiTheme="minorHAnsi" w:cstheme="minorBidi"/>
          <w:noProof/>
          <w:sz w:val="22"/>
          <w:szCs w:val="22"/>
          <w:lang w:eastAsia="en-GB"/>
        </w:rPr>
        <w:tab/>
      </w:r>
      <w:r w:rsidRPr="005264A4">
        <w:rPr>
          <w:noProof/>
        </w:rPr>
        <w:t>application/vnd.3gpp-prose-pc8+xml</w:t>
      </w:r>
      <w:r w:rsidRPr="005264A4">
        <w:rPr>
          <w:noProof/>
        </w:rPr>
        <w:tab/>
      </w:r>
      <w:r w:rsidRPr="005264A4">
        <w:rPr>
          <w:noProof/>
        </w:rPr>
        <w:fldChar w:fldCharType="begin" w:fldLock="1"/>
      </w:r>
      <w:r w:rsidRPr="005264A4">
        <w:rPr>
          <w:noProof/>
        </w:rPr>
        <w:instrText xml:space="preserve"> PAGEREF _Toc155372665 \h </w:instrText>
      </w:r>
      <w:r w:rsidRPr="005264A4">
        <w:rPr>
          <w:noProof/>
        </w:rPr>
      </w:r>
      <w:r w:rsidRPr="005264A4">
        <w:rPr>
          <w:noProof/>
        </w:rPr>
        <w:fldChar w:fldCharType="separate"/>
      </w:r>
      <w:r w:rsidRPr="005264A4">
        <w:rPr>
          <w:noProof/>
        </w:rPr>
        <w:t>468</w:t>
      </w:r>
      <w:r w:rsidRPr="005264A4">
        <w:rPr>
          <w:noProof/>
        </w:rPr>
        <w:fldChar w:fldCharType="end"/>
      </w:r>
    </w:p>
    <w:p w14:paraId="056088A2" w14:textId="6D3516E8"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A.1.3</w:t>
      </w:r>
      <w:r w:rsidRPr="005264A4">
        <w:rPr>
          <w:rFonts w:asciiTheme="minorHAnsi" w:eastAsiaTheme="minorEastAsia" w:hAnsiTheme="minorHAnsi" w:cstheme="minorBidi"/>
          <w:noProof/>
          <w:sz w:val="22"/>
          <w:szCs w:val="22"/>
          <w:lang w:eastAsia="en-GB"/>
        </w:rPr>
        <w:tab/>
      </w:r>
      <w:r w:rsidRPr="005264A4">
        <w:rPr>
          <w:noProof/>
        </w:rPr>
        <w:t>application/vnd.3gpp-prose-pc3ach+xml</w:t>
      </w:r>
      <w:r w:rsidRPr="005264A4">
        <w:rPr>
          <w:noProof/>
        </w:rPr>
        <w:tab/>
      </w:r>
      <w:r w:rsidRPr="005264A4">
        <w:rPr>
          <w:noProof/>
        </w:rPr>
        <w:fldChar w:fldCharType="begin" w:fldLock="1"/>
      </w:r>
      <w:r w:rsidRPr="005264A4">
        <w:rPr>
          <w:noProof/>
        </w:rPr>
        <w:instrText xml:space="preserve"> PAGEREF _Toc155372666 \h </w:instrText>
      </w:r>
      <w:r w:rsidRPr="005264A4">
        <w:rPr>
          <w:noProof/>
        </w:rPr>
      </w:r>
      <w:r w:rsidRPr="005264A4">
        <w:rPr>
          <w:noProof/>
        </w:rPr>
        <w:fldChar w:fldCharType="separate"/>
      </w:r>
      <w:r w:rsidRPr="005264A4">
        <w:rPr>
          <w:noProof/>
        </w:rPr>
        <w:t>470</w:t>
      </w:r>
      <w:r w:rsidRPr="005264A4">
        <w:rPr>
          <w:noProof/>
        </w:rPr>
        <w:fldChar w:fldCharType="end"/>
      </w:r>
    </w:p>
    <w:p w14:paraId="63666553" w14:textId="3511AAC9" w:rsidR="005264A4" w:rsidRPr="005264A4" w:rsidRDefault="005264A4" w:rsidP="005264A4">
      <w:pPr>
        <w:pStyle w:val="TOC8"/>
        <w:rPr>
          <w:rFonts w:asciiTheme="minorHAnsi" w:eastAsiaTheme="minorEastAsia" w:hAnsiTheme="minorHAnsi" w:cstheme="minorBidi"/>
          <w:b w:val="0"/>
          <w:noProof/>
          <w:szCs w:val="22"/>
          <w:lang w:eastAsia="en-GB"/>
        </w:rPr>
      </w:pPr>
      <w:r w:rsidRPr="005264A4">
        <w:rPr>
          <w:noProof/>
        </w:rPr>
        <w:t>Annex B (informative):</w:t>
      </w:r>
      <w:r w:rsidRPr="005264A4">
        <w:rPr>
          <w:noProof/>
        </w:rPr>
        <w:tab/>
        <w:t>Change history</w:t>
      </w:r>
      <w:r w:rsidRPr="005264A4">
        <w:rPr>
          <w:noProof/>
        </w:rPr>
        <w:tab/>
      </w:r>
      <w:r w:rsidRPr="005264A4">
        <w:rPr>
          <w:noProof/>
        </w:rPr>
        <w:fldChar w:fldCharType="begin" w:fldLock="1"/>
      </w:r>
      <w:r w:rsidRPr="005264A4">
        <w:rPr>
          <w:noProof/>
        </w:rPr>
        <w:instrText xml:space="preserve"> PAGEREF _Toc155372667 \h </w:instrText>
      </w:r>
      <w:r w:rsidRPr="005264A4">
        <w:rPr>
          <w:noProof/>
        </w:rPr>
      </w:r>
      <w:r w:rsidRPr="005264A4">
        <w:rPr>
          <w:noProof/>
        </w:rPr>
        <w:fldChar w:fldCharType="separate"/>
      </w:r>
      <w:r w:rsidRPr="005264A4">
        <w:rPr>
          <w:noProof/>
        </w:rPr>
        <w:t>472</w:t>
      </w:r>
      <w:r w:rsidRPr="005264A4">
        <w:rPr>
          <w:noProof/>
        </w:rPr>
        <w:fldChar w:fldCharType="end"/>
      </w:r>
    </w:p>
    <w:p w14:paraId="6C394403" w14:textId="6A49FD03"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6" w:name="foreword"/>
      <w:bookmarkStart w:id="17" w:name="_CRForeword"/>
      <w:bookmarkStart w:id="18" w:name="_Toc155371643"/>
      <w:bookmarkEnd w:id="16"/>
      <w:bookmarkEnd w:id="17"/>
      <w:r w:rsidRPr="00C6761E">
        <w:lastRenderedPageBreak/>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55371644"/>
      <w:bookmarkEnd w:id="22"/>
      <w:r w:rsidRPr="00C6761E">
        <w:lastRenderedPageBreak/>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4" w:name="references"/>
      <w:bookmarkStart w:id="25" w:name="_CR2"/>
      <w:bookmarkStart w:id="26" w:name="_Toc155371645"/>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C6761E" w:rsidRDefault="005537E8" w:rsidP="005537E8">
      <w:pPr>
        <w:pStyle w:val="EX"/>
      </w:pPr>
      <w:r w:rsidRPr="00C6761E">
        <w:t>[42]</w:t>
      </w:r>
      <w:r w:rsidRPr="00C6761E">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8" w:name="_CR3"/>
      <w:bookmarkStart w:id="29" w:name="_Toc155371646"/>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55371647"/>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C6761E" w:rsidRDefault="003C2756" w:rsidP="003A13E4">
      <w:pPr>
        <w:pStyle w:val="EW"/>
        <w:rPr>
          <w:b/>
          <w:bCs/>
        </w:rPr>
      </w:pPr>
      <w:r w:rsidRPr="00C6761E">
        <w:rPr>
          <w:b/>
          <w:bCs/>
        </w:rPr>
        <w:t>Member ID</w:t>
      </w:r>
    </w:p>
    <w:p w14:paraId="441C208D" w14:textId="5218B4CD" w:rsidR="003C2756" w:rsidRPr="00C6761E" w:rsidRDefault="003C2756" w:rsidP="003A13E4">
      <w:pPr>
        <w:pStyle w:val="EW"/>
        <w:rPr>
          <w:b/>
          <w:bCs/>
        </w:rPr>
      </w:pPr>
      <w:r w:rsidRPr="00C6761E">
        <w:rPr>
          <w:b/>
          <w:bCs/>
        </w:rPr>
        <w:t>Metadata index</w:t>
      </w:r>
    </w:p>
    <w:p w14:paraId="061993CC" w14:textId="18DCED8C" w:rsidR="003C2756" w:rsidRPr="00C6761E" w:rsidRDefault="003C2756" w:rsidP="003A13E4">
      <w:pPr>
        <w:pStyle w:val="EW"/>
        <w:rPr>
          <w:b/>
          <w:bCs/>
        </w:rPr>
      </w:pPr>
      <w:r w:rsidRPr="00C6761E">
        <w:rPr>
          <w:b/>
          <w:bCs/>
        </w:rPr>
        <w:t>Metadata index mask</w:t>
      </w:r>
    </w:p>
    <w:p w14:paraId="1E47B308" w14:textId="6E91DBDD" w:rsidR="003C2756" w:rsidRPr="00C6761E" w:rsidRDefault="003C2756" w:rsidP="003A13E4">
      <w:pPr>
        <w:pStyle w:val="EW"/>
        <w:rPr>
          <w:b/>
          <w:bCs/>
        </w:rPr>
      </w:pPr>
      <w:r w:rsidRPr="00C6761E">
        <w:rPr>
          <w:b/>
          <w:bCs/>
        </w:rPr>
        <w:t>Model A</w:t>
      </w:r>
    </w:p>
    <w:p w14:paraId="3FABFD0B" w14:textId="6CAC9C7A" w:rsidR="003C2756" w:rsidRPr="00C6761E" w:rsidRDefault="003C2756" w:rsidP="003A13E4">
      <w:pPr>
        <w:pStyle w:val="EW"/>
        <w:rPr>
          <w:b/>
          <w:bCs/>
        </w:rPr>
      </w:pPr>
      <w:r w:rsidRPr="00C6761E">
        <w:rPr>
          <w:b/>
          <w:bCs/>
        </w:rPr>
        <w:t>Model B</w:t>
      </w:r>
    </w:p>
    <w:p w14:paraId="44175F3F" w14:textId="77777777" w:rsidR="003C2756" w:rsidRPr="00C6761E" w:rsidRDefault="003C2756" w:rsidP="003C2756">
      <w:pPr>
        <w:pStyle w:val="EW"/>
        <w:rPr>
          <w:b/>
          <w:bCs/>
        </w:rPr>
      </w:pPr>
      <w:r w:rsidRPr="00C6761E">
        <w:rPr>
          <w:b/>
          <w:bCs/>
        </w:rPr>
        <w:t>Mode of communication</w:t>
      </w:r>
    </w:p>
    <w:p w14:paraId="4FADBBF8" w14:textId="34FBE371" w:rsidR="003C2756" w:rsidRPr="00C6761E" w:rsidRDefault="003C2756" w:rsidP="003A13E4">
      <w:pPr>
        <w:pStyle w:val="EW"/>
        <w:rPr>
          <w:b/>
          <w:bCs/>
          <w:lang w:val="fr-FR"/>
        </w:rPr>
      </w:pPr>
      <w:r w:rsidRPr="00C6761E">
        <w:rPr>
          <w:b/>
          <w:bCs/>
          <w:lang w:val="fr-FR"/>
        </w:rPr>
        <w:t>ProSe application code</w:t>
      </w:r>
    </w:p>
    <w:p w14:paraId="5710E8E4" w14:textId="3E5127EA" w:rsidR="003C2756" w:rsidRPr="00C6761E" w:rsidRDefault="003C2756" w:rsidP="003A13E4">
      <w:pPr>
        <w:pStyle w:val="EW"/>
        <w:rPr>
          <w:b/>
          <w:bCs/>
          <w:lang w:val="fr-FR"/>
        </w:rPr>
      </w:pPr>
      <w:r w:rsidRPr="00C6761E">
        <w:rPr>
          <w:b/>
          <w:bCs/>
          <w:lang w:val="fr-FR"/>
        </w:rPr>
        <w:t>ProSe application mask</w:t>
      </w:r>
    </w:p>
    <w:p w14:paraId="3EC35DD3" w14:textId="4A7508E2" w:rsidR="003C2756" w:rsidRPr="00C6761E" w:rsidRDefault="003C2756" w:rsidP="003A13E4">
      <w:pPr>
        <w:pStyle w:val="EW"/>
        <w:rPr>
          <w:b/>
          <w:bCs/>
        </w:rPr>
      </w:pPr>
      <w:r w:rsidRPr="00C6761E">
        <w:rPr>
          <w:b/>
          <w:bCs/>
        </w:rPr>
        <w:t>ProSe application ID</w:t>
      </w:r>
    </w:p>
    <w:p w14:paraId="5C695DAC" w14:textId="10FFED58" w:rsidR="0036706D" w:rsidRPr="00C6761E" w:rsidRDefault="003C2756" w:rsidP="003A13E4">
      <w:pPr>
        <w:pStyle w:val="EW"/>
        <w:rPr>
          <w:b/>
          <w:bCs/>
        </w:rPr>
      </w:pPr>
      <w:r w:rsidRPr="00C6761E">
        <w:rPr>
          <w:b/>
          <w:bCs/>
        </w:rPr>
        <w:t>ProSe discovery UE ID</w:t>
      </w:r>
    </w:p>
    <w:p w14:paraId="43C33F44" w14:textId="1F03F757" w:rsidR="0036706D" w:rsidRPr="00C6761E" w:rsidRDefault="0036706D" w:rsidP="003A13E4">
      <w:pPr>
        <w:pStyle w:val="EW"/>
        <w:rPr>
          <w:b/>
          <w:bCs/>
        </w:rPr>
      </w:pPr>
      <w:r w:rsidRPr="00C6761E">
        <w:rPr>
          <w:b/>
          <w:bCs/>
        </w:rPr>
        <w:t>ProSe identifier</w:t>
      </w:r>
    </w:p>
    <w:p w14:paraId="4C181160" w14:textId="41355A2B" w:rsidR="003C2756" w:rsidRPr="00C6761E" w:rsidRDefault="003C2756" w:rsidP="003A13E4">
      <w:pPr>
        <w:pStyle w:val="EW"/>
        <w:rPr>
          <w:b/>
          <w:bCs/>
        </w:rPr>
      </w:pPr>
      <w:r w:rsidRPr="00C6761E">
        <w:rPr>
          <w:b/>
          <w:bCs/>
        </w:rPr>
        <w:t>ProSe layer-2 group ID</w:t>
      </w:r>
    </w:p>
    <w:p w14:paraId="525F5AE1" w14:textId="36D0FDC3" w:rsidR="003C2756" w:rsidRPr="00C6761E" w:rsidRDefault="003C2756" w:rsidP="003A13E4">
      <w:pPr>
        <w:pStyle w:val="EW"/>
        <w:rPr>
          <w:b/>
          <w:bCs/>
          <w:lang w:val="fr-FR"/>
        </w:rPr>
      </w:pPr>
      <w:r w:rsidRPr="00C6761E">
        <w:rPr>
          <w:b/>
          <w:bCs/>
          <w:lang w:val="fr-FR"/>
        </w:rPr>
        <w:lastRenderedPageBreak/>
        <w:t>ProSe query code</w:t>
      </w:r>
    </w:p>
    <w:p w14:paraId="2F2E3CC3" w14:textId="0AA3E906" w:rsidR="003C2756" w:rsidRPr="00C6761E" w:rsidRDefault="003C2756" w:rsidP="003A13E4">
      <w:pPr>
        <w:pStyle w:val="EW"/>
        <w:rPr>
          <w:b/>
          <w:bCs/>
          <w:lang w:val="fr-FR"/>
        </w:rPr>
      </w:pPr>
      <w:r w:rsidRPr="00C6761E">
        <w:rPr>
          <w:b/>
          <w:bCs/>
          <w:lang w:val="fr-FR"/>
        </w:rPr>
        <w:t>ProSe response code</w:t>
      </w:r>
    </w:p>
    <w:p w14:paraId="1BDDC235" w14:textId="4D2F5416" w:rsidR="003C2756" w:rsidRPr="00C6761E" w:rsidRDefault="003C2756" w:rsidP="003A13E4">
      <w:pPr>
        <w:pStyle w:val="EW"/>
        <w:rPr>
          <w:b/>
          <w:bCs/>
          <w:lang w:val="fr-FR"/>
        </w:rPr>
      </w:pPr>
      <w:r w:rsidRPr="00C6761E">
        <w:rPr>
          <w:b/>
          <w:bCs/>
          <w:lang w:val="fr-FR"/>
        </w:rPr>
        <w:t>ProSe restricted code</w:t>
      </w:r>
    </w:p>
    <w:p w14:paraId="25703C07" w14:textId="2BB99FB8" w:rsidR="003C2756" w:rsidRPr="00C6761E" w:rsidRDefault="003C2756" w:rsidP="003A13E4">
      <w:pPr>
        <w:pStyle w:val="EW"/>
        <w:rPr>
          <w:b/>
          <w:bCs/>
          <w:lang w:val="fr-FR"/>
        </w:rPr>
      </w:pPr>
      <w:r w:rsidRPr="00C6761E">
        <w:rPr>
          <w:b/>
          <w:bCs/>
          <w:lang w:val="fr-FR"/>
        </w:rPr>
        <w:t>ProSe restricted code prefix</w:t>
      </w:r>
    </w:p>
    <w:p w14:paraId="5DBBAB0A" w14:textId="0B311383" w:rsidR="003C2756" w:rsidRPr="00C6761E" w:rsidRDefault="003C2756" w:rsidP="003A13E4">
      <w:pPr>
        <w:pStyle w:val="EW"/>
        <w:rPr>
          <w:b/>
          <w:bCs/>
          <w:lang w:val="fr-FR"/>
        </w:rPr>
      </w:pPr>
      <w:r w:rsidRPr="00C6761E">
        <w:rPr>
          <w:b/>
          <w:bCs/>
          <w:lang w:val="fr-FR"/>
        </w:rPr>
        <w:t>ProSe restricted code suffix</w:t>
      </w:r>
    </w:p>
    <w:p w14:paraId="039D77F4" w14:textId="74C64EDF" w:rsidR="003C2756" w:rsidRPr="00C6761E" w:rsidRDefault="003C2756" w:rsidP="003A13E4">
      <w:pPr>
        <w:pStyle w:val="EW"/>
        <w:rPr>
          <w:b/>
          <w:bCs/>
          <w:lang w:val="fr-FR"/>
        </w:rPr>
      </w:pPr>
      <w:r w:rsidRPr="00C6761E">
        <w:rPr>
          <w:b/>
          <w:bCs/>
          <w:lang w:val="fr-FR"/>
        </w:rPr>
        <w:t>Relay service code</w:t>
      </w:r>
    </w:p>
    <w:p w14:paraId="4B0F6C89" w14:textId="76CCA962" w:rsidR="003C2756" w:rsidRPr="00C6761E" w:rsidRDefault="003C2756" w:rsidP="003A13E4">
      <w:pPr>
        <w:pStyle w:val="EW"/>
        <w:rPr>
          <w:b/>
          <w:bCs/>
          <w:lang w:val="fr-FR"/>
        </w:rPr>
      </w:pPr>
      <w:r w:rsidRPr="00C6761E">
        <w:rPr>
          <w:b/>
          <w:bCs/>
          <w:lang w:val="fr-FR"/>
        </w:rPr>
        <w:t>Restricted ProSe application user ID</w:t>
      </w:r>
    </w:p>
    <w:p w14:paraId="2463AFEF" w14:textId="06D232C7" w:rsidR="003C2756" w:rsidRPr="00C6761E" w:rsidRDefault="003C2756" w:rsidP="003A13E4">
      <w:pPr>
        <w:pStyle w:val="EW"/>
        <w:rPr>
          <w:b/>
          <w:bCs/>
          <w:lang w:val="fr-FR"/>
        </w:rPr>
      </w:pPr>
      <w:r w:rsidRPr="00C6761E">
        <w:rPr>
          <w:b/>
          <w:bCs/>
          <w:lang w:val="fr-FR"/>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2" w:name="_CR3_2"/>
      <w:bookmarkStart w:id="33" w:name="_Toc155371648"/>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55371649"/>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55371650"/>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155371651"/>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155371652"/>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55371653"/>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55371654"/>
      <w:bookmarkEnd w:id="47"/>
      <w:r w:rsidRPr="00C6761E">
        <w:rPr>
          <w:noProof/>
        </w:rPr>
        <w:t>5.2.</w:t>
      </w:r>
      <w:r w:rsidR="0012443E" w:rsidRPr="00C6761E">
        <w:rPr>
          <w:noProof/>
          <w:lang w:eastAsia="zh-CN"/>
        </w:rPr>
        <w:t>1</w:t>
      </w:r>
      <w:r w:rsidRPr="00C6761E">
        <w:rPr>
          <w:noProof/>
        </w:rPr>
        <w:tab/>
        <w:t>General</w:t>
      </w:r>
      <w:bookmarkEnd w:id="48"/>
    </w:p>
    <w:p w14:paraId="39F7E3DC" w14:textId="20537B3C"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55371655"/>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9" w:name="_CR5_2_3"/>
      <w:bookmarkStart w:id="60" w:name="_Toc155371656"/>
      <w:bookmarkEnd w:id="5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1" w:name="_CR5_2_4"/>
      <w:bookmarkStart w:id="62" w:name="_Toc155371657"/>
      <w:bookmarkEnd w:id="6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3" w:name="_Hlk128469071"/>
      <w:r w:rsidRPr="00C6761E">
        <w:rPr>
          <w:lang w:eastAsia="zh-CN"/>
        </w:rPr>
        <w:t>NOTE 3:</w:t>
      </w:r>
      <w:r w:rsidRPr="00C6761E">
        <w:rPr>
          <w:lang w:eastAsia="zh-CN"/>
        </w:rPr>
        <w:tab/>
      </w:r>
      <w:bookmarkStart w:id="6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4"/>
      <w:r w:rsidRPr="00C6761E">
        <w:rPr>
          <w:lang w:eastAsia="zh-CN"/>
        </w:rPr>
        <w:t>.</w:t>
      </w:r>
      <w:bookmarkEnd w:id="63"/>
    </w:p>
    <w:p w14:paraId="0517825B" w14:textId="3FB4A962" w:rsidR="00CC5EF2" w:rsidRPr="00C6761E" w:rsidRDefault="00CC5EF2" w:rsidP="00CC5EF2">
      <w:pPr>
        <w:pStyle w:val="Heading3"/>
        <w:rPr>
          <w:lang w:eastAsia="zh-CN"/>
        </w:rPr>
      </w:pPr>
      <w:bookmarkStart w:id="65" w:name="_CR5_2_5"/>
      <w:bookmarkStart w:id="66" w:name="_Toc155371658"/>
      <w:bookmarkEnd w:id="65"/>
      <w:r w:rsidRPr="00C6761E">
        <w:t>5.2.5</w:t>
      </w:r>
      <w:r w:rsidRPr="00C6761E">
        <w:tab/>
        <w:t xml:space="preserve">Configuration parameters for 5G ProSe UE-to-network </w:t>
      </w:r>
      <w:r w:rsidR="006C6FDD" w:rsidRPr="00C6761E">
        <w:t>relay</w:t>
      </w:r>
      <w:bookmarkEnd w:id="6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7" w:name="_CR5_2_6"/>
      <w:bookmarkStart w:id="68" w:name="_Toc155371659"/>
      <w:bookmarkEnd w:id="67"/>
      <w:r w:rsidRPr="00C6761E">
        <w:rPr>
          <w:noProof/>
        </w:rPr>
        <w:t>5.2.6</w:t>
      </w:r>
      <w:r w:rsidRPr="00C6761E">
        <w:rPr>
          <w:noProof/>
        </w:rPr>
        <w:tab/>
        <w:t>Configuration parameters for 5G ProSe usage information reporting</w:t>
      </w:r>
      <w:bookmarkEnd w:id="6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77777777" w:rsidR="002D2156" w:rsidRPr="00C6761E" w:rsidRDefault="002D2156" w:rsidP="002D2156">
      <w:pPr>
        <w:pStyle w:val="B2"/>
      </w:pPr>
      <w:r w:rsidRPr="00C6761E">
        <w:t>1)</w:t>
      </w:r>
      <w:r w:rsidRPr="00C6761E">
        <w:tab/>
      </w:r>
      <w:r w:rsidRPr="00C6761E">
        <w:rPr>
          <w:rFonts w:hint="eastAsia"/>
          <w:lang w:eastAsia="zh-CN"/>
        </w:rPr>
        <w:t xml:space="preserve">Optionally,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777777"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Pr="00C6761E">
        <w:rPr>
          <w:rFonts w:hint="eastAsia"/>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2C60050A" w:rsidR="00E936C0" w:rsidRPr="00C6761E" w:rsidRDefault="00E936C0" w:rsidP="00E936C0">
      <w:pPr>
        <w:pStyle w:val="B1"/>
      </w:pPr>
      <w:r w:rsidRPr="00C6761E">
        <w:t>i)</w:t>
      </w:r>
      <w:r w:rsidRPr="00C6761E">
        <w:tab/>
        <w:t xml:space="preserve"> 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72CD699B"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77777777" w:rsidR="00DE0711" w:rsidRPr="00C6761E" w:rsidRDefault="00DE0711" w:rsidP="00DE0711">
      <w:pPr>
        <w:pStyle w:val="B2"/>
      </w:pPr>
      <w:r w:rsidRPr="00C6761E">
        <w:t>1)</w:t>
      </w:r>
      <w:r w:rsidRPr="00C6761E">
        <w:tab/>
      </w:r>
      <w:r w:rsidRPr="00C6761E">
        <w:rPr>
          <w:rFonts w:hint="eastAsia"/>
          <w:lang w:eastAsia="zh-CN"/>
        </w:rPr>
        <w:t xml:space="preserve">Optionally,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71513DA3" w:rsidR="00B1054C" w:rsidRPr="00C6761E" w:rsidRDefault="00B1054C" w:rsidP="000622A4">
      <w:pPr>
        <w:pStyle w:val="NO"/>
      </w:pPr>
      <w:r w:rsidRPr="00C6761E">
        <w:t>NOTE </w:t>
      </w:r>
      <w:r w:rsidR="001B1ABE" w:rsidRPr="00C6761E">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7C5091A2" w:rsidR="00B1054C" w:rsidRPr="00C6761E" w:rsidRDefault="00B1054C" w:rsidP="000622A4">
      <w:pPr>
        <w:pStyle w:val="NO"/>
      </w:pPr>
      <w:r w:rsidRPr="00C6761E">
        <w:t>NOTE </w:t>
      </w:r>
      <w:r w:rsidR="00901D96" w:rsidRPr="00C6761E">
        <w:rPr>
          <w:lang w:eastAsia="zh-CN"/>
        </w:rPr>
        <w:t>9</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155371660"/>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155371661"/>
      <w:bookmarkStart w:id="83" w:name="_Toc533170253"/>
      <w:bookmarkStart w:id="84" w:name="_Toc533170262"/>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2"/>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155371662"/>
      <w:bookmarkEnd w:id="83"/>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155371663"/>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155371664"/>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4pt" o:ole="">
            <v:imagedata r:id="rId11" o:title=""/>
          </v:shape>
          <o:OLEObject Type="Embed" ProgID="Visio.Drawing.15" ShapeID="_x0000_i1025" DrawAspect="Content" ObjectID="_1765988182"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155371665"/>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182470A4"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T50xx if it is running and start timer T50xx with the value included in the security related parameters for discovery, and start using the security related parameters for discovery included in the new UE policies for 5G ProSe UE-to-UE relay UE.</w:t>
      </w:r>
    </w:p>
    <w:p w14:paraId="79B478D8" w14:textId="057EA36D"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T50yy if it is running and start timer T50yy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4" w:name="_CR5_3_2_4"/>
      <w:bookmarkStart w:id="145" w:name="_Toc155371666"/>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155371667"/>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155371668"/>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4"/>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155371669"/>
      <w:bookmarkEnd w:id="176"/>
      <w:r w:rsidRPr="00C6761E">
        <w:lastRenderedPageBreak/>
        <w:t>6</w:t>
      </w:r>
      <w:r w:rsidRPr="00C6761E">
        <w:tab/>
      </w:r>
      <w:r w:rsidR="00FF4F78" w:rsidRPr="00C6761E">
        <w:t xml:space="preserve">5G </w:t>
      </w:r>
      <w:r w:rsidRPr="00C6761E">
        <w:t>ProSe direct discovery</w:t>
      </w:r>
      <w:bookmarkEnd w:id="177"/>
    </w:p>
    <w:p w14:paraId="45B3FDD2" w14:textId="77777777" w:rsidR="00CA1977" w:rsidRPr="00C6761E" w:rsidRDefault="00CA1977" w:rsidP="00CA1977">
      <w:pPr>
        <w:pStyle w:val="Heading2"/>
      </w:pPr>
      <w:bookmarkStart w:id="178" w:name="_CR6_1"/>
      <w:bookmarkStart w:id="179" w:name="_Toc155371670"/>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155371671"/>
      <w:bookmarkEnd w:id="180"/>
      <w:r w:rsidRPr="00C6761E">
        <w:t>6.1.1</w:t>
      </w:r>
      <w:r w:rsidRPr="00C6761E">
        <w:tab/>
        <w:t xml:space="preserve">Transport protocol for PC3a </w:t>
      </w:r>
      <w:r w:rsidR="0066563C" w:rsidRPr="00C6761E">
        <w:t>control protocol</w:t>
      </w:r>
      <w:r w:rsidRPr="00C6761E">
        <w:t xml:space="preserve"> messages for 5G ProSe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155371672"/>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155371673"/>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155371674"/>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155371675"/>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155371676"/>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155371677"/>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155371678"/>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155371679"/>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155371680"/>
      <w:bookmarkEnd w:id="216"/>
      <w:r w:rsidRPr="00C6761E">
        <w:t>6.2.</w:t>
      </w:r>
      <w:r w:rsidR="002A133C" w:rsidRPr="00C6761E">
        <w:t>1</w:t>
      </w:r>
      <w:r w:rsidRPr="00C6761E">
        <w:tab/>
        <w:t>Types of 5G ProSe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42618F3D" w:rsidR="00CE7128" w:rsidRPr="00C6761E" w:rsidRDefault="00CE7128" w:rsidP="0037175B">
      <w:pPr>
        <w:pStyle w:val="NO"/>
      </w:pPr>
      <w:r w:rsidRPr="00C6761E">
        <w:t>NOTE</w:t>
      </w:r>
      <w:r w:rsidR="00E05895" w:rsidRPr="00C6761E">
        <w:t> 1</w:t>
      </w:r>
      <w:r w:rsidRPr="00C6761E">
        <w:t>:</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155371681"/>
      <w:bookmarkEnd w:id="221"/>
      <w:r w:rsidRPr="00C6761E">
        <w:t>6.2.2</w:t>
      </w:r>
      <w:r w:rsidRPr="00C6761E">
        <w:tab/>
        <w:t>Announce request procedure for open</w:t>
      </w:r>
      <w:r w:rsidR="009C6B92" w:rsidRPr="00C6761E">
        <w:t xml:space="preserve"> 5G</w:t>
      </w:r>
      <w:r w:rsidRPr="00C6761E">
        <w:t xml:space="preserve"> ProSe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155371682"/>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155371683"/>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5pt;height:335.6pt" o:ole="">
            <v:imagedata r:id="rId13" o:title=""/>
          </v:shape>
          <o:OLEObject Type="Embed" ProgID="Visio.Drawing.11" ShapeID="_x0000_i1026" DrawAspect="Content" ObjectID="_1765988183"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155371684"/>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155371685"/>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155371686"/>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155371687"/>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155371688"/>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155371689"/>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155371690"/>
      <w:bookmarkEnd w:id="264"/>
      <w:r w:rsidRPr="00C6761E">
        <w:t>6.2.3</w:t>
      </w:r>
      <w:r w:rsidRPr="00C6761E">
        <w:tab/>
        <w:t>Announce request procedure for restricted</w:t>
      </w:r>
      <w:r w:rsidR="00714D0F" w:rsidRPr="00C6761E">
        <w:t xml:space="preserve"> 5G</w:t>
      </w:r>
      <w:r w:rsidRPr="00C6761E">
        <w:t xml:space="preserve"> ProSe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155371691"/>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155371692"/>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5pt;height:335.6pt" o:ole="">
            <v:imagedata r:id="rId15" o:title=""/>
          </v:shape>
          <o:OLEObject Type="Embed" ProgID="Visio.Drawing.11" ShapeID="_x0000_i1027" DrawAspect="Content" ObjectID="_1765988184"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155371693"/>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155371694"/>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155371695"/>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155371696"/>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155371697"/>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155371698"/>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155371699"/>
      <w:bookmarkEnd w:id="310"/>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155371700"/>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155371701"/>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5pt;height:335.6pt" o:ole="">
            <v:imagedata r:id="rId17" o:title=""/>
          </v:shape>
          <o:OLEObject Type="Embed" ProgID="Visio.Drawing.11" ShapeID="_x0000_i1028" DrawAspect="Content" ObjectID="_1765988185"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155371702"/>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155371703"/>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155371704"/>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155371705"/>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155371706"/>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155371707"/>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155371708"/>
      <w:bookmarkEnd w:id="353"/>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155371709"/>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155371710"/>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5pt;height:335.6pt" o:ole="">
            <v:imagedata r:id="rId19" o:title=""/>
          </v:shape>
          <o:OLEObject Type="Embed" ProgID="Visio.Drawing.11" ShapeID="_x0000_i1029" DrawAspect="Content" ObjectID="_1765988186"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155371711"/>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155371712"/>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155371713"/>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155371714"/>
      <w:bookmarkEnd w:id="387"/>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155371715"/>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155371716"/>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155371717"/>
      <w:bookmarkEnd w:id="399"/>
      <w:r w:rsidRPr="00C6761E">
        <w:t>6.2.6</w:t>
      </w:r>
      <w:r w:rsidRPr="00C6761E">
        <w:tab/>
      </w:r>
      <w:bookmarkEnd w:id="400"/>
      <w:bookmarkEnd w:id="401"/>
      <w:bookmarkEnd w:id="402"/>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155371718"/>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155371719"/>
      <w:bookmarkEnd w:id="409"/>
      <w:r w:rsidRPr="00C6761E">
        <w:t>6.2.</w:t>
      </w:r>
      <w:r w:rsidR="00277C4D" w:rsidRPr="00C6761E">
        <w:t>6</w:t>
      </w:r>
      <w:r w:rsidRPr="00C6761E">
        <w:t>.2</w:t>
      </w:r>
      <w:r w:rsidRPr="00C6761E">
        <w:tab/>
        <w:t>Discoveree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5pt;height:335.6pt" o:ole="">
            <v:imagedata r:id="rId21" o:title=""/>
          </v:shape>
          <o:OLEObject Type="Embed" ProgID="Visio.Drawing.11" ShapeID="_x0000_i1030" DrawAspect="Content" ObjectID="_1765988187"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155371720"/>
      <w:bookmarkEnd w:id="415"/>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155371721"/>
      <w:bookmarkEnd w:id="423"/>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155371722"/>
      <w:bookmarkEnd w:id="428"/>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155371723"/>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155371724"/>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155371725"/>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155371726"/>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155371727"/>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155371728"/>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5pt;height:335.6pt" o:ole="">
            <v:imagedata r:id="rId23" o:title=""/>
          </v:shape>
          <o:OLEObject Type="Embed" ProgID="Visio.Drawing.11" ShapeID="_x0000_i1031" DrawAspect="Content" ObjectID="_1765988188"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155371729"/>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t>
      </w:r>
      <w:r w:rsidR="00A56CE0" w:rsidRPr="00C6761E">
        <w:rPr>
          <w:iCs/>
        </w:rPr>
        <w:lastRenderedPageBreak/>
        <w:t>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155371730"/>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155371731"/>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155371732"/>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155371733"/>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155371734"/>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155371735"/>
      <w:bookmarkStart w:id="496" w:name="_Toc59199033"/>
      <w:bookmarkStart w:id="497" w:name="_Toc59198442"/>
      <w:bookmarkStart w:id="498" w:name="_Toc525231042"/>
      <w:bookmarkEnd w:id="491"/>
      <w:r w:rsidRPr="00C6761E">
        <w:t>6.2.8</w:t>
      </w:r>
      <w:r w:rsidRPr="00C6761E">
        <w:tab/>
        <w:t xml:space="preserve">Match report procedure for open </w:t>
      </w:r>
      <w:r w:rsidR="00714D0F" w:rsidRPr="00C6761E">
        <w:t xml:space="preserve">5G </w:t>
      </w:r>
      <w:r w:rsidRPr="00C6761E">
        <w:t>ProSe direct discovery</w:t>
      </w:r>
      <w:bookmarkEnd w:id="492"/>
      <w:bookmarkEnd w:id="493"/>
      <w:bookmarkEnd w:id="494"/>
      <w:bookmarkEnd w:id="495"/>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155371736"/>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155371737"/>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5pt;height:335.6pt" o:ole="">
            <v:imagedata r:id="rId25" o:title=""/>
          </v:shape>
          <o:OLEObject Type="Embed" ProgID="Visio.Drawing.11" ShapeID="_x0000_i1032" DrawAspect="Content" ObjectID="_1765988189"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155371738"/>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155371739"/>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155371740"/>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155371741"/>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155371742"/>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155371743"/>
      <w:bookmarkEnd w:id="535"/>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6"/>
      <w:bookmarkEnd w:id="497"/>
      <w:bookmarkEnd w:id="498"/>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155371744"/>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155371745"/>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1.45pt;height:314.9pt" o:ole="">
            <v:imagedata r:id="rId27" o:title=""/>
          </v:shape>
          <o:OLEObject Type="Embed" ProgID="Visio.Drawing.11" ShapeID="_x0000_i1033" DrawAspect="Content" ObjectID="_1765988190"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155371746"/>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155371747"/>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155371748"/>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155371749"/>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155371750"/>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155371751"/>
      <w:bookmarkEnd w:id="573"/>
      <w:r w:rsidRPr="00C6761E">
        <w:t>6.2.10</w:t>
      </w:r>
      <w:r w:rsidRPr="00C6761E">
        <w:tab/>
        <w:t xml:space="preserve">Match report procedure for restricted </w:t>
      </w:r>
      <w:r w:rsidR="00714D0F" w:rsidRPr="00C6761E">
        <w:t xml:space="preserve">5G </w:t>
      </w:r>
      <w:r w:rsidRPr="00C6761E">
        <w:t>ProSe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155371752"/>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155371753"/>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5pt;height:335.6pt" o:ole="">
            <v:imagedata r:id="rId29" o:title=""/>
          </v:shape>
          <o:OLEObject Type="Embed" ProgID="Visio.Drawing.11" ShapeID="_x0000_i1034" DrawAspect="Content" ObjectID="_1765988191"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155371754"/>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155371755"/>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155371756"/>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155371757"/>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155371758"/>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155371759"/>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155371760"/>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155371761"/>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5pt;height:335.6pt" o:ole="">
            <v:imagedata r:id="rId31" o:title=""/>
          </v:shape>
          <o:OLEObject Type="Embed" ProgID="Visio.Drawing.11" ShapeID="_x0000_i1035" DrawAspect="Content" ObjectID="_1765988192"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155371762"/>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155371763"/>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155371764"/>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155371765"/>
      <w:bookmarkEnd w:id="645"/>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155371766"/>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155371767"/>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155371768"/>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155371769"/>
      <w:bookmarkStart w:id="667" w:name="_Toc59199053"/>
      <w:bookmarkStart w:id="668" w:name="_Toc59198462"/>
      <w:bookmarkStart w:id="669" w:name="_Toc525231062"/>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6"/>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155371770"/>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155371771"/>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7"/>
      <w:bookmarkEnd w:id="668"/>
      <w:bookmarkEnd w:id="669"/>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45pt;height:110.2pt" o:ole="">
            <v:imagedata r:id="rId33" o:title=""/>
          </v:shape>
          <o:OLEObject Type="Embed" ProgID="Visio.Drawing.11" ShapeID="_x0000_i1036" DrawAspect="Content" ObjectID="_1765988193"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155371772"/>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155371773"/>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155371774"/>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155371775"/>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155371776"/>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155371777"/>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155371778"/>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155371779"/>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5pt;height:110.8pt" o:ole="">
            <v:imagedata r:id="rId33" o:title=""/>
          </v:shape>
          <o:OLEObject Type="Embed" ProgID="Visio.Drawing.11" ShapeID="_x0000_i1037" DrawAspect="Content" ObjectID="_1765988194"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155371780"/>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155371781"/>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155371782"/>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155371783"/>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155371784"/>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155371785"/>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155371786"/>
      <w:bookmarkEnd w:id="746"/>
      <w:r w:rsidRPr="00C6761E">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155371787"/>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155371788"/>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3.95pt;height:131.5pt" o:ole="">
            <v:imagedata r:id="rId36" o:title=""/>
          </v:shape>
          <o:OLEObject Type="Embed" ProgID="Visio.Drawing.11" ShapeID="_x0000_i1038" DrawAspect="Content" ObjectID="_1765988195"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155371789"/>
      <w:bookmarkEnd w:id="762"/>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155371790"/>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155371791"/>
      <w:bookmarkEnd w:id="772"/>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155371792"/>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155371793"/>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155371794"/>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155371795"/>
      <w:bookmarkEnd w:id="792"/>
      <w:r w:rsidRPr="00C6761E">
        <w:rPr>
          <w:lang w:eastAsia="zh-CN"/>
        </w:rPr>
        <w:t>6.2.</w:t>
      </w:r>
      <w:r w:rsidR="00C6434F" w:rsidRPr="00C6761E">
        <w:rPr>
          <w:lang w:eastAsia="zh-CN"/>
        </w:rPr>
        <w:t>14</w:t>
      </w:r>
      <w:r w:rsidRPr="00C6761E">
        <w:rPr>
          <w:lang w:eastAsia="zh-CN"/>
        </w:rPr>
        <w:tab/>
        <w:t>5G ProSe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155371796"/>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6" w:name="_CR6_2_14_2"/>
      <w:bookmarkStart w:id="797" w:name="_Toc155371797"/>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155371798"/>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155371799"/>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155371800"/>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3"/>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7.5pt;height:73.25pt" o:ole="">
            <v:imagedata r:id="rId38" o:title=""/>
          </v:shape>
          <o:OLEObject Type="Embed" ProgID="Visio.Drawing.15" ShapeID="_x0000_i1039" DrawAspect="Content" ObjectID="_1765988196"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155371801"/>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6"/>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155371802"/>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8"/>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7pt;height:68.25pt" o:ole="">
            <v:imagedata r:id="rId40" o:title=""/>
          </v:shape>
          <o:OLEObject Type="Embed" ProgID="Visio.Drawing.15" ShapeID="_x0000_i1040" DrawAspect="Content" ObjectID="_1765988197"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155371803"/>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1"/>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155371804"/>
      <w:bookmarkEnd w:id="812"/>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155371805"/>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6" w:name="_CR6_2_14_2_2_2"/>
      <w:bookmarkStart w:id="817" w:name="_Toc155371806"/>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7"/>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7pt;height:110.2pt" o:ole="">
            <v:imagedata r:id="rId42" o:title=""/>
          </v:shape>
          <o:OLEObject Type="Embed" ProgID="Visio.Drawing.15" ShapeID="_x0000_i1041" DrawAspect="Content" ObjectID="_1765988198"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155371807"/>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155371808"/>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2"/>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1pt;height:117.1pt" o:ole="">
            <v:imagedata r:id="rId44" o:title=""/>
          </v:shape>
          <o:OLEObject Type="Embed" ProgID="Visio.Drawing.15" ShapeID="_x0000_i1042" DrawAspect="Content" ObjectID="_1765988199"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73140A9E" w:rsidR="00866C25" w:rsidRPr="00C6761E" w:rsidRDefault="00C97155" w:rsidP="001A5B2D">
      <w:r w:rsidRPr="00C6761E">
        <w:t xml:space="preserve">If the discoveree user info is included in the PROSE PC5 DISCOVERY message, the discoveree user info shall match the user info ID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155371809"/>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5"/>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155371810"/>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155371811"/>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155371812"/>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155371813"/>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155371814"/>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155371815"/>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05pt;height:82pt" o:ole="">
            <v:imagedata r:id="rId46" o:title=""/>
          </v:shape>
          <o:OLEObject Type="Embed" ProgID="Visio.Drawing.15" ShapeID="_x0000_i1043" DrawAspect="Content" ObjectID="_1765988200"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155371816"/>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155371817"/>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6pt;height:73.25pt" o:ole="">
            <v:imagedata r:id="rId48" o:title=""/>
          </v:shape>
          <o:OLEObject Type="Embed" ProgID="Visio.Drawing.15" ShapeID="_x0000_i1044" DrawAspect="Content" ObjectID="_1765988201"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155371818"/>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155371819"/>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155371820"/>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0" w:name="_CR6_2_15_2_2_2"/>
      <w:bookmarkStart w:id="851" w:name="_Toc155371821"/>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05pt;height:112.05pt" o:ole="">
            <v:imagedata r:id="rId50" o:title=""/>
          </v:shape>
          <o:OLEObject Type="Embed" ProgID="Visio.Drawing.15" ShapeID="_x0000_i1045" DrawAspect="Content" ObjectID="_1765988202"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155371822"/>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155371823"/>
      <w:bookmarkEnd w:id="855"/>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6"/>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7.5pt;height:121.45pt" o:ole="">
            <v:imagedata r:id="rId52" o:title=""/>
          </v:shape>
          <o:OLEObject Type="Embed" ProgID="Visio.Drawing.15" ShapeID="_x0000_i1046" DrawAspect="Content" ObjectID="_1765988203"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155371824"/>
      <w:bookmarkEnd w:id="858"/>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9"/>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155371825"/>
      <w:bookmarkEnd w:id="860"/>
      <w:r w:rsidRPr="00C6761E">
        <w:t>6.2.</w:t>
      </w:r>
      <w:r w:rsidR="004F1FC0" w:rsidRPr="00C6761E">
        <w:t>16</w:t>
      </w:r>
      <w:r w:rsidRPr="00C6761E">
        <w:tab/>
        <w:t>Procedure for UE to use provisioned radio resources for 5G ProSe direct discovery</w:t>
      </w:r>
      <w:bookmarkEnd w:id="861"/>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155371826"/>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155371827"/>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155371828"/>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3.95pt;height:276.75pt" o:ole="">
            <v:imagedata r:id="rId54" o:title=""/>
          </v:shape>
          <o:OLEObject Type="Embed" ProgID="Visio.Drawing.15" ShapeID="_x0000_i1047" DrawAspect="Content" ObjectID="_1765988204"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155371829"/>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155371830"/>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155371831"/>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155371832"/>
      <w:bookmarkEnd w:id="875"/>
      <w:r w:rsidRPr="00C6761E">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155371833"/>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155371834"/>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155371835"/>
      <w:bookmarkEnd w:id="881"/>
      <w:r w:rsidRPr="00C6761E">
        <w:t>7</w:t>
      </w:r>
      <w:r w:rsidR="00FF4F78" w:rsidRPr="00C6761E">
        <w:tab/>
        <w:t>5G ProSe direct communications</w:t>
      </w:r>
      <w:bookmarkEnd w:id="882"/>
    </w:p>
    <w:p w14:paraId="6B538434" w14:textId="77777777" w:rsidR="00FA6061" w:rsidRPr="00C6761E" w:rsidRDefault="00FD28BD" w:rsidP="006971BF">
      <w:pPr>
        <w:pStyle w:val="Heading2"/>
      </w:pPr>
      <w:bookmarkStart w:id="883" w:name="_CR7_1"/>
      <w:bookmarkStart w:id="884" w:name="_Toc155371836"/>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155371837"/>
      <w:bookmarkEnd w:id="887"/>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155371838"/>
      <w:bookmarkEnd w:id="889"/>
      <w:r w:rsidRPr="00C6761E">
        <w:t>7.2.1</w:t>
      </w:r>
      <w:r w:rsidRPr="00C6761E">
        <w:tab/>
        <w:t>Overview</w:t>
      </w:r>
      <w:bookmarkEnd w:id="890"/>
    </w:p>
    <w:p w14:paraId="5F8362A7" w14:textId="215687D2"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77777777" w:rsidR="007A727E" w:rsidRPr="00C6761E" w:rsidRDefault="007A727E" w:rsidP="007A727E">
      <w:pPr>
        <w:pStyle w:val="B1"/>
        <w:rPr>
          <w:lang w:eastAsia="ko-KR"/>
        </w:rPr>
      </w:pPr>
      <w:r w:rsidRPr="00C6761E">
        <w:rPr>
          <w:lang w:eastAsia="ko-KR"/>
        </w:rPr>
        <w:t>a)</w:t>
      </w:r>
      <w:r w:rsidRPr="00C6761E">
        <w:rPr>
          <w:lang w:eastAsia="ko-KR"/>
        </w:rPr>
        <w:tab/>
        <w:t>user info ID 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77777777" w:rsidR="007A727E" w:rsidRPr="00C6761E" w:rsidRDefault="007A727E" w:rsidP="007A727E">
      <w:pPr>
        <w:pStyle w:val="B1"/>
      </w:pPr>
      <w:r w:rsidRPr="00C6761E">
        <w:rPr>
          <w:rFonts w:eastAsia="Malgun Gothic"/>
          <w:lang w:eastAsia="ko-KR"/>
        </w:rPr>
        <w:t>b)</w:t>
      </w:r>
      <w:r w:rsidRPr="00C6761E">
        <w:rPr>
          <w:rFonts w:eastAsia="Malgun Gothic"/>
          <w:lang w:eastAsia="ko-KR"/>
        </w:rPr>
        <w:tab/>
        <w:t>user info ID and layer-2 ID of target 5G ProSe end UE;</w:t>
      </w:r>
    </w:p>
    <w:p w14:paraId="4DC4B35B" w14:textId="77777777" w:rsidR="007A727E" w:rsidRPr="00C6761E" w:rsidRDefault="007A727E" w:rsidP="007A727E">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1" w:name="_CR7_2_2"/>
      <w:bookmarkStart w:id="892" w:name="_Toc155371839"/>
      <w:bookmarkEnd w:id="891"/>
      <w:r w:rsidRPr="00C6761E">
        <w:t>7.2.2</w:t>
      </w:r>
      <w:r w:rsidRPr="00C6761E">
        <w:tab/>
      </w:r>
      <w:r w:rsidR="003708C3" w:rsidRPr="00C6761E">
        <w:t>5G ProSe</w:t>
      </w:r>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155371840"/>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3" w:name="_CR7_2_2_2"/>
      <w:bookmarkStart w:id="914" w:name="_Toc155371841"/>
      <w:bookmarkEnd w:id="913"/>
      <w:r w:rsidRPr="00C6761E">
        <w:t>7.2.2.2</w:t>
      </w:r>
      <w:r w:rsidRPr="00C6761E">
        <w:tab/>
      </w:r>
      <w:r w:rsidR="00DC5171" w:rsidRPr="00C6761E">
        <w:t>5G ProSe</w:t>
      </w:r>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76B281C7" w14:textId="274C6035" w:rsidR="00976914" w:rsidRPr="00C6761E" w:rsidRDefault="00976914" w:rsidP="00976914">
      <w:pPr>
        <w:ind w:left="568" w:hanging="284"/>
      </w:pPr>
      <w:r w:rsidRPr="00C6761E">
        <w:t>a)</w:t>
      </w:r>
      <w:r w:rsidRPr="00C6761E">
        <w:tab/>
      </w:r>
      <w:r w:rsidRPr="00C6761E">
        <w:rPr>
          <w:rFonts w:hint="eastAsia"/>
          <w:lang w:eastAsia="zh-CN"/>
        </w:rPr>
        <w:t xml:space="preserve">the UE receives </w:t>
      </w:r>
      <w:r w:rsidRPr="00C6761E">
        <w:t>a request from upper layers to transmit the packet for ProSe application over PC5</w:t>
      </w:r>
      <w:r w:rsidRPr="00C6761E">
        <w:rPr>
          <w:rFonts w:hint="eastAsia"/>
          <w:lang w:eastAsia="zh-CN"/>
        </w:rPr>
        <w:t>,</w:t>
      </w:r>
      <w:r w:rsidRPr="00C6761E">
        <w:t xml:space="preserve"> a request from lower layers</w:t>
      </w:r>
      <w:r w:rsidRPr="00C6761E">
        <w:rPr>
          <w:rFonts w:hint="eastAsia"/>
          <w:lang w:eastAsia="zh-CN"/>
        </w:rPr>
        <w:t>, or a</w:t>
      </w:r>
      <w:r w:rsidRPr="00C6761E">
        <w:t xml:space="preserve"> PROSE DIRECT LINK ESTABLISHMENT REQUEST message</w:t>
      </w:r>
      <w:r w:rsidRPr="00C6761E">
        <w:rPr>
          <w:rFonts w:hint="eastAsia"/>
          <w:lang w:eastAsia="zh-CN"/>
        </w:rPr>
        <w:t xml:space="preserve"> or </w:t>
      </w:r>
      <w:r w:rsidRPr="00C6761E">
        <w:t>PROSE DIRECT LINK MODIFICATION REQUEST message</w:t>
      </w:r>
      <w:r w:rsidRPr="00C6761E">
        <w:rPr>
          <w:rFonts w:hint="eastAsia"/>
          <w:lang w:eastAsia="zh-CN"/>
        </w:rPr>
        <w:t xml:space="preserve"> in case of </w:t>
      </w:r>
      <w:r w:rsidRPr="00C6761E">
        <w:t>5G ProSe UE-to-UE relay</w:t>
      </w:r>
      <w:r w:rsidRPr="00C6761E">
        <w:rPr>
          <w:rFonts w:hint="eastAsia"/>
          <w:lang w:eastAsia="zh-CN"/>
        </w:rPr>
        <w:t>,</w:t>
      </w:r>
      <w:r w:rsidRPr="00C6761E">
        <w:t xml:space="preserve"> to trigger 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008DCE68" w:rsidR="0036233B" w:rsidRPr="00C6761E" w:rsidRDefault="0036233B" w:rsidP="006971BF">
      <w:pPr>
        <w:pStyle w:val="NO"/>
      </w:pPr>
      <w:r w:rsidRPr="00C6761E">
        <w:t>NOTE 1:</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4D3843BC"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for the pair of peer application layer IDs, or there is an existing </w:t>
      </w:r>
      <w:r w:rsidR="00014555" w:rsidRPr="00C6761E">
        <w:t>5G ProSe direct link</w:t>
      </w:r>
      <w:r w:rsidRPr="00C6761E">
        <w:t xml:space="preserve"> for the pair of peer application layer IDs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344FDB6D" w:rsidR="0036233B" w:rsidRPr="00C6761E" w:rsidRDefault="00D46B22" w:rsidP="006971BF">
      <w:pPr>
        <w:pStyle w:val="B2"/>
      </w:pPr>
      <w:r w:rsidRPr="00C6761E">
        <w:t>3)</w:t>
      </w:r>
      <w:r w:rsidRPr="00C6761E">
        <w:tab/>
        <w:t>in case of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for the peer UE is established with a different RSC or </w:t>
      </w:r>
      <w:r w:rsidR="002A7D05" w:rsidRPr="00C6761E">
        <w:t>established not for direct communication between the 5G ProSe layer-3 remote UE and the 5G ProSe layer-3 UE-to-network relay UE;</w:t>
      </w:r>
    </w:p>
    <w:p w14:paraId="55E51927" w14:textId="7FC0B25D" w:rsidR="00770E71" w:rsidRPr="00C6761E" w:rsidRDefault="00770E71" w:rsidP="00770E71">
      <w:pPr>
        <w:pStyle w:val="B2"/>
        <w:snapToGrid w:val="0"/>
        <w:spacing w:afterLines="50" w:after="120" w:line="240" w:lineRule="atLeast"/>
      </w:pPr>
      <w:r w:rsidRPr="00C6761E">
        <w:t>4)</w:t>
      </w:r>
      <w:r w:rsidRPr="00C6761E">
        <w:tab/>
        <w:t>in case of the 5G ProSe direct link establishment procedure is for direct communication between the 5G ProSe layer-2 remote UE and the 5G ProSe layer-2 UE-to-network relay UE, the existing 5G ProSe direct link for the peer UE is established not for direct communication between the 5G ProSe layer-2 remote UE and the 5G ProSe layer-2 UE-to-network relay UE;</w:t>
      </w:r>
    </w:p>
    <w:p w14:paraId="21D019E5" w14:textId="77777777"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in case of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for the peer UE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47FFED15"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in case of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w:t>
      </w:r>
    </w:p>
    <w:p w14:paraId="21D12425" w14:textId="77777777"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in case of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1EA8C2BB" w:rsidR="00976914" w:rsidRPr="00C6761E"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in case of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Pr="00C6761E">
        <w:rPr>
          <w:rFonts w:hint="eastAsia"/>
          <w:lang w:eastAsia="zh-CN"/>
        </w:rPr>
        <w:t xml:space="preserve">for 5G ProSe </w:t>
      </w:r>
      <w:r w:rsidRPr="00C6761E">
        <w:t>UE-to-UE relay</w:t>
      </w:r>
      <w:r w:rsidRPr="00C6761E">
        <w:rPr>
          <w:rFonts w:hint="eastAsia"/>
          <w:lang w:eastAsia="zh-CN"/>
        </w:rPr>
        <w:t>;</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C03424C" w:rsidR="0036233B" w:rsidRPr="00C6761E" w:rsidRDefault="0036233B" w:rsidP="0036233B">
      <w:r w:rsidRPr="00C6761E">
        <w:t xml:space="preserve">After receiving the service data or request from the upper layers, the initiating UE shall derive the PC5 QoS parameters and assign the PQFI(s) for the PC5 QoS flows(s) to be </w:t>
      </w:r>
      <w:r w:rsidRPr="00C6761E">
        <w:rPr>
          <w:lang w:eastAsia="zh-CN"/>
        </w:rPr>
        <w:t xml:space="preserve">established as specified </w:t>
      </w:r>
      <w:r w:rsidRPr="00C6761E">
        <w:t>in clause </w:t>
      </w:r>
      <w:r w:rsidR="00B662B6" w:rsidRPr="00C6761E">
        <w:rPr>
          <w:lang w:eastAsia="zh-CN"/>
        </w:rPr>
        <w:t>7.2.7</w:t>
      </w:r>
      <w:r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77777777" w:rsidR="00BA7534" w:rsidRPr="00C6761E" w:rsidRDefault="00BA7534" w:rsidP="00BA7534">
      <w:r w:rsidRPr="00C6761E">
        <w:t>If the 5G ProSe direct link establishment procedure is for ProSe identifier indicating "ranging and sidelink positioning", then the UE shall apply the DUCK or DUSK used for ranging and sidelink positioning UE discovery along with the UTC-based counter for encrypting:</w:t>
      </w:r>
    </w:p>
    <w:p w14:paraId="49D956EC" w14:textId="77777777" w:rsidR="00BA7534" w:rsidRPr="00C6761E" w:rsidRDefault="00BA7534" w:rsidP="00BA7534">
      <w:pPr>
        <w:pStyle w:val="B1"/>
      </w:pPr>
      <w:r w:rsidRPr="00C6761E">
        <w:t>a)</w:t>
      </w:r>
      <w:r w:rsidRPr="00C6761E">
        <w:tab/>
        <w:t>the ProSe identifier indicating "ranging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37F105E5" w:rsidR="00BA7534" w:rsidRPr="00C6761E" w:rsidRDefault="00BA7534" w:rsidP="00BA7534">
      <w:r w:rsidRPr="00C6761E">
        <w:t>as specified in 3GPP TS 33.533 [</w:t>
      </w:r>
      <w:r w:rsidR="00986C94" w:rsidRPr="00C6761E">
        <w:t>55</w:t>
      </w:r>
      <w:r w:rsidRPr="00C6761E">
        <w:t>], and the UE shall use the security protected ProSe identifier indicating "ranging and sidelink positioning" and the security protected SLPK ID for creating a PROSE DIRECT LINK ESTABLISHMENT REQUEST message.</w:t>
      </w:r>
    </w:p>
    <w:p w14:paraId="31EE3DE4" w14:textId="059AFB85" w:rsidR="00BA7534" w:rsidRPr="00C6761E" w:rsidRDefault="00BA7534" w:rsidP="00BA7534">
      <w:pPr>
        <w:pStyle w:val="NO"/>
      </w:pPr>
      <w:r w:rsidRPr="00C6761E">
        <w:t>NOTE 2B:</w:t>
      </w:r>
      <w:r w:rsidRPr="00C6761E">
        <w:tab/>
        <w:t>If the UE is neither configured with DUCK nor DUSK, the ProSe identifier indicating "ranging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77777777" w:rsidR="008859E6" w:rsidRPr="00C6761E" w:rsidRDefault="008859E6" w:rsidP="008859E6">
      <w:pPr>
        <w:pStyle w:val="B1"/>
      </w:pPr>
      <w:r w:rsidRPr="00C6761E">
        <w:t>a)</w:t>
      </w:r>
      <w:r w:rsidRPr="00C6761E">
        <w:tab/>
        <w:t>shall include the source user info set to the initiating UE's application layer ID received from upper layers, or set to the user info ID 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392F1FBE"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or to the user info ID of the target 5G ProSe end UE</w:t>
      </w:r>
      <w:r w:rsidR="00976914" w:rsidRPr="00C6761E">
        <w:t xml:space="preserve"> if</w:t>
      </w:r>
      <w:r w:rsidRPr="00C6761E">
        <w:t>:</w:t>
      </w:r>
    </w:p>
    <w:p w14:paraId="1C78C8B3" w14:textId="347C00E7" w:rsidR="008859E6" w:rsidRPr="00C6761E" w:rsidRDefault="008859E6" w:rsidP="006F7EB8">
      <w:pPr>
        <w:ind w:left="851" w:hanging="284"/>
      </w:pPr>
      <w:r w:rsidRPr="00C6761E">
        <w:t>1)</w:t>
      </w:r>
      <w:r w:rsidRPr="00C6761E">
        <w:tab/>
        <w:t>the initiating UE is acting as the source 5G ProSe end UE and the user info ID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38A4021F" w:rsidR="008859E6" w:rsidRPr="00C6761E" w:rsidRDefault="008859E6" w:rsidP="008859E6">
      <w:pPr>
        <w:pStyle w:val="B2"/>
      </w:pPr>
      <w:r w:rsidRPr="00C6761E">
        <w:t>2)</w:t>
      </w:r>
      <w:r w:rsidRPr="00C6761E">
        <w:tab/>
        <w:t xml:space="preserve">the initiating UE is acting as the 5G ProSe UE-to-UE relay UE and the user info ID of the target 5G ProSe end UE is obtained 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6" w:name="OLE_LINK3"/>
      <w:r w:rsidRPr="00C6761E">
        <w:t>the 5G ProSe direct link establishment procedure is for 5G ProSe direct communication between the source 5G ProSe end UE and the 5G ProSe UE-to-UE relay UE</w:t>
      </w:r>
      <w:bookmarkEnd w:id="916"/>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38A12555"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and the direct communication is not for ProSe identifier indicating "ranging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 or</w:t>
      </w:r>
    </w:p>
    <w:p w14:paraId="62E6B713" w14:textId="1921EF12"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45DD3A10" w:rsidR="00AF5E47" w:rsidRPr="00C6761E" w:rsidRDefault="00AF5E47" w:rsidP="00AF5E47">
      <w:pPr>
        <w:pStyle w:val="B2"/>
        <w:rPr>
          <w:lang w:eastAsia="zh-CN"/>
        </w:rPr>
      </w:pPr>
      <w:r w:rsidRPr="00C6761E">
        <w:rPr>
          <w:lang w:eastAsia="zh-CN"/>
        </w:rPr>
        <w:t>x)</w:t>
      </w:r>
      <w:r w:rsidRPr="00C6761E">
        <w:rPr>
          <w:lang w:eastAsia="zh-CN"/>
        </w:rPr>
        <w:tab/>
        <w:t>a K</w:t>
      </w:r>
      <w:r w:rsidRPr="00C6761E">
        <w:rPr>
          <w:vertAlign w:val="subscript"/>
          <w:lang w:eastAsia="zh-CN"/>
        </w:rPr>
        <w:t>SLP</w:t>
      </w:r>
      <w:r w:rsidRPr="00C6761E">
        <w:rPr>
          <w:lang w:eastAsia="zh-CN"/>
        </w:rPr>
        <w:t xml:space="preserve"> freshness parameter 1, if the </w:t>
      </w:r>
      <w:r w:rsidRPr="00C6761E">
        <w:rPr>
          <w:lang w:val="en-US" w:eastAsia="zh-CN"/>
        </w:rPr>
        <w:t>direct communication is</w:t>
      </w:r>
      <w:r w:rsidRPr="00C6761E">
        <w:t xml:space="preserve"> for ProSe identifier indicating "ranging and sidelink positioning"</w:t>
      </w:r>
      <w:r w:rsidRPr="00C6761E">
        <w:rPr>
          <w:lang w:eastAsia="zh-CN"/>
        </w:rPr>
        <w:t xml:space="preserve"> as specified in 3GPP TS 33.533 [</w:t>
      </w:r>
      <w:r w:rsidR="00986C94" w:rsidRPr="00C6761E">
        <w:rPr>
          <w:lang w:eastAsia="zh-CN"/>
        </w:rPr>
        <w:t>55</w:t>
      </w:r>
      <w:r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2920E324" w14:textId="3857DE8A" w:rsidR="00775931" w:rsidRPr="00C6761E"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00F61460" w:rsidRPr="00C6761E">
        <w:rPr>
          <w:lang w:eastAsia="zh-CN"/>
        </w:rPr>
        <w:t xml:space="preserve">the </w:t>
      </w:r>
      <w:r w:rsidR="00F61460" w:rsidRPr="00C6761E">
        <w:rPr>
          <w:lang w:val="en-US" w:eastAsia="zh-CN"/>
        </w:rPr>
        <w:t>direct communication is</w:t>
      </w:r>
      <w:r w:rsidR="00F61460" w:rsidRPr="00C6761E">
        <w:t xml:space="preserve"> not for ProSe identifier indicating "ranging and sidelink positioning" and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107D9C33" w14:textId="29740F7C" w:rsidR="00203FF5" w:rsidRPr="00C6761E" w:rsidRDefault="00203FF5" w:rsidP="00203FF5">
      <w:pPr>
        <w:pStyle w:val="B1"/>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 xml:space="preserve">if the </w:t>
      </w:r>
      <w:r w:rsidRPr="00C6761E">
        <w:rPr>
          <w:lang w:val="en-US" w:eastAsia="zh-CN"/>
        </w:rPr>
        <w:t>direct communication is</w:t>
      </w:r>
      <w:r w:rsidRPr="00C6761E">
        <w:t xml:space="preserve"> for ProSe identifier indicating "ranging and sidelink positioning" and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7777777" w:rsidR="00BB4B80" w:rsidRPr="00C6761E" w:rsidRDefault="00BB4B80" w:rsidP="00BB4B80">
      <w:pPr>
        <w:pStyle w:val="B1"/>
      </w:pPr>
      <w:r w:rsidRPr="00C6761E">
        <w:t>i)</w:t>
      </w:r>
      <w:r w:rsidRPr="00C6761E">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In case 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 xml:space="preserve">for emergency services, the Signalling integrity protection policy shall be set to "Signalling integrity protection required".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 xml:space="preserve">for emergency services, and the initiating UE has a valid USIM, the Signalling integrity protection policy shall be set to "Signalling integrity protection preferred".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7C223D7B"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 or</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016267A0"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p>
    <w:p w14:paraId="2539AB97" w14:textId="7F7FBDAA" w:rsidR="001D5EB0" w:rsidRPr="00C6761E" w:rsidRDefault="001D5EB0" w:rsidP="001D5EB0">
      <w:pPr>
        <w:pStyle w:val="B2"/>
      </w:pPr>
      <w:r w:rsidRPr="00C6761E">
        <w:t>3)</w:t>
      </w:r>
      <w:r w:rsidRPr="00C6761E">
        <w:tab/>
        <w:t>SLPK ID of the initiating UE that is associated with the ProSe identifier indicating "ranging and sidelink positioning" if:</w:t>
      </w:r>
    </w:p>
    <w:p w14:paraId="307883D1" w14:textId="77777777" w:rsidR="001D5EB0" w:rsidRPr="00C6761E" w:rsidRDefault="001D5EB0" w:rsidP="001D5EB0">
      <w:pPr>
        <w:pStyle w:val="B3"/>
      </w:pPr>
      <w:r w:rsidRPr="00C6761E">
        <w:t>i)</w:t>
      </w:r>
      <w:r w:rsidRPr="00C6761E">
        <w:tab/>
        <w:t>the 5G ProSe direct link establishment procedure is for direct communication for ProSe identifier indicating "ranging and sidelink positioning"; and</w:t>
      </w:r>
    </w:p>
    <w:p w14:paraId="451F19BD" w14:textId="02A3BC52" w:rsidR="001D5EB0" w:rsidRPr="00C6761E" w:rsidRDefault="001D5EB0" w:rsidP="001D5EB0">
      <w:pPr>
        <w:pStyle w:val="B3"/>
      </w:pPr>
      <w:r w:rsidRPr="00C6761E">
        <w:t>ii)</w:t>
      </w:r>
      <w:r w:rsidRPr="00C6761E">
        <w:tab/>
        <w:t>the initiating UE has a valid SLPK is associated with the ProSe identifier indicating"ranging and sidelink positioning";</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7D40F7DE"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 indicating "ranging and sidelink positioning" and the UE has the DUIK; and</w:t>
      </w:r>
    </w:p>
    <w:p w14:paraId="00A78AF9" w14:textId="407203E6"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6192F0EE"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159497CC"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 or</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726FE329"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ID of the source 5G ProSe end UE and the user info ID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58153DF2"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ID of the source 5G ProSe end UE and the user info ID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4119375B" w:rsidR="0036233B" w:rsidRPr="00C6761E" w:rsidRDefault="0036233B" w:rsidP="00D46B22">
      <w:r w:rsidRPr="00C6761E">
        <w:t>The 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3.95pt;height:289.25pt" o:ole="">
            <v:imagedata r:id="rId56" o:title=""/>
          </v:shape>
          <o:OLEObject Type="Embed" ProgID="Visio.Drawing.15" ShapeID="_x0000_i1048" DrawAspect="Content" ObjectID="_1765988205"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3.95pt;height:273.6pt" o:ole="">
            <v:imagedata r:id="rId58" o:title=""/>
          </v:shape>
          <o:OLEObject Type="Embed" ProgID="Visio.Drawing.15" ShapeID="_x0000_i1049" DrawAspect="Content" ObjectID="_1765988206"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155371842"/>
      <w:bookmarkEnd w:id="920"/>
      <w:r w:rsidRPr="00C6761E">
        <w:t>7.2.2.3</w:t>
      </w:r>
      <w:r w:rsidRPr="00C6761E">
        <w:tab/>
      </w:r>
      <w:r w:rsidR="00DC5171" w:rsidRPr="00C6761E">
        <w:t>5G ProSe</w:t>
      </w:r>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15406F39"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77777777" w:rsidR="008B375A" w:rsidRPr="00C6761E" w:rsidRDefault="008B375A" w:rsidP="008B375A">
      <w:r w:rsidRPr="00C6761E">
        <w:t>If the PROSE DIRECT LINK ESTABLISHMENT REQUEST message is for ProSe identifier indicating "ranging and sidelink positioning", the target UE shall verify the MIC field in the received PROSE DIRECT LINK ESTABLISHMENT REQUEST with the DUIK, if any, and decrypts the encrypted:</w:t>
      </w:r>
    </w:p>
    <w:p w14:paraId="76608693" w14:textId="77777777" w:rsidR="008B375A" w:rsidRPr="00C6761E" w:rsidRDefault="008B375A" w:rsidP="008B375A">
      <w:pPr>
        <w:pStyle w:val="B1"/>
      </w:pPr>
      <w:r w:rsidRPr="00C6761E">
        <w:t>a)</w:t>
      </w:r>
      <w:r w:rsidRPr="00C6761E">
        <w:tab/>
        <w:t>the ProSe identifier indicating "ranging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77777777" w:rsidR="008B375A" w:rsidRPr="00C6761E" w:rsidRDefault="008B375A" w:rsidP="008B375A">
      <w:r w:rsidRPr="00C6761E">
        <w:t>using the DUCK or DUSK used for ranging and sidelink positioning UE discovery, and verifies if the ProSe identifier indicating "ranging and sidelink positioning" matches with the one that the target UE has sent during ranging and sidelink positioning UE discovery.</w:t>
      </w:r>
    </w:p>
    <w:p w14:paraId="1304620F" w14:textId="34DDDCE9" w:rsidR="008B375A" w:rsidRPr="00C6761E" w:rsidRDefault="008B375A" w:rsidP="008B375A">
      <w:pPr>
        <w:pStyle w:val="NO"/>
      </w:pPr>
      <w:r w:rsidRPr="00C6761E">
        <w:t>NOTE 2B:</w:t>
      </w:r>
      <w:r w:rsidRPr="00C6761E">
        <w:tab/>
        <w:t>If the UE is neither configured with DUCK nor DUSK, the ProSe identifier indicating "ranging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1AB7CF85"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and the 5G ProSe direct link establishment procedure is not for direct communication for ProSe identifier indicating "ranging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65796644"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receiption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Pr="00C6761E" w:rsidRDefault="003C1514" w:rsidP="003C1514">
      <w:r w:rsidRPr="00C6761E">
        <w:t>shall initiate 5G ProSe direct link security mode control procedure as specified in clause 7.2.10.</w:t>
      </w:r>
    </w:p>
    <w:p w14:paraId="3BEED436" w14:textId="534ADD11"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Pr="00C6761E">
        <w:rPr>
          <w:rFonts w:hint="eastAsia"/>
          <w:lang w:eastAsia="zh-CN"/>
        </w:rPr>
        <w:t>.</w:t>
      </w:r>
    </w:p>
    <w:p w14:paraId="7E4EFB5F" w14:textId="620A92F3" w:rsidR="001D5A88" w:rsidRPr="00C6761E" w:rsidRDefault="001D5A88" w:rsidP="003C1514">
      <w:pPr>
        <w:rPr>
          <w:lang w:eastAsia="zh-CN"/>
        </w:rPr>
      </w:pPr>
      <w:r w:rsidRPr="00C6761E">
        <w:t xml:space="preserve">If the 5G ProSe direct link establishment procedure is for direct communication for ProSe identifier indicating "ranging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8.3.1.1.x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30E05D69" w14:textId="77777777" w:rsidR="00984F1F" w:rsidRPr="00C6761E" w:rsidRDefault="00984F1F" w:rsidP="00992F2F">
      <w:pPr>
        <w:pStyle w:val="EditorsNote"/>
      </w:pPr>
      <w:r w:rsidRPr="00C6761E">
        <w:t>Editor's note:</w:t>
      </w:r>
      <w:r w:rsidRPr="00C6761E">
        <w:tab/>
        <w:t>(WI:5G_ProSe_Ph2, CR: 0411) it is FFS how to configure the target UE that 5G ProSe direct link for emergency services without 5G ProSe direct link security is required by the target UE's configuration.</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038736AB"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E11991" w:rsidRPr="00C6761E">
        <w:t>.</w:t>
      </w:r>
      <w:r w:rsidR="00CA157B" w:rsidRPr="00C6761E">
        <w:t xml:space="preserve"> T</w:t>
      </w:r>
      <w:r w:rsidR="00E11991" w:rsidRPr="00C6761E">
        <w:t>he 5G ProSe direct link establishment procedure is not for direct communication for ProSe identifier indicating "ranging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5C926D3F" w:rsidR="0036233B" w:rsidRPr="00C6761E" w:rsidRDefault="0036233B" w:rsidP="0037175B">
      <w:pPr>
        <w:pStyle w:val="NO"/>
      </w:pPr>
      <w:r w:rsidRPr="00C6761E">
        <w:t>NOTE</w:t>
      </w:r>
      <w:r w:rsidR="00BC760B" w:rsidRPr="00C6761E">
        <w:t> </w:t>
      </w:r>
      <w:r w:rsidR="002F0A22" w:rsidRPr="00C6761E">
        <w:t>3</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1529053C" w:rsidR="005E36DB" w:rsidRPr="00C6761E" w:rsidRDefault="005E36DB" w:rsidP="005E36DB">
      <w:pPr>
        <w:pStyle w:val="B1"/>
      </w:pPr>
      <w:r w:rsidRPr="00C6761E">
        <w:t>e)</w:t>
      </w:r>
      <w:r w:rsidRPr="00C6761E">
        <w:tab/>
        <w:t>if the 5G ProSe direct link establishment procedure is for direct communication for ProSe identifier indicating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the target UE shall perform the 5G ProSe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77777777" w:rsidR="00E93EA4" w:rsidRPr="00C6761E" w:rsidRDefault="00E93EA4" w:rsidP="00E93EA4">
      <w:pPr>
        <w:pStyle w:val="B1"/>
      </w:pPr>
      <w:r w:rsidRPr="00C6761E">
        <w:t>a)</w:t>
      </w:r>
      <w:r w:rsidRPr="00C6761E">
        <w:tab/>
        <w:t>shall include the source user info set to the target UE's application layer ID received from upper layers, or set to the user info ID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1985219E"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A74B44" w:rsidRPr="00C6761E">
        <w:rPr>
          <w:lang w:eastAsia="zh-CN"/>
        </w:rPr>
        <w:t xml:space="preserve"> </w:t>
      </w:r>
      <w:r w:rsidR="00A74B44" w:rsidRPr="00C6761E">
        <w:rPr>
          <w:rFonts w:hint="eastAsia"/>
          <w:lang w:eastAsia="zh-CN"/>
        </w:rPr>
        <w:t xml:space="preserve">or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502F76C0" w:rsidR="0036233B" w:rsidRPr="00C6761E" w:rsidRDefault="0036233B" w:rsidP="0037175B">
      <w:pPr>
        <w:pStyle w:val="NO"/>
      </w:pPr>
      <w:r w:rsidRPr="00C6761E">
        <w:t>NOTE</w:t>
      </w:r>
      <w:r w:rsidR="007B32D0" w:rsidRPr="00C6761E">
        <w:t> </w:t>
      </w:r>
      <w:r w:rsidR="002F0A22" w:rsidRPr="00C6761E">
        <w:t>4</w:t>
      </w:r>
      <w:r w:rsidRPr="00C6761E">
        <w:t>:</w:t>
      </w:r>
      <w:r w:rsidRPr="00C6761E">
        <w:tab/>
        <w:t>The UE doesn't include an IP address configuration IE nor a link local IPv6 address IE if Ethernet or Unstructured data unit type is used for communication.</w:t>
      </w:r>
    </w:p>
    <w:p w14:paraId="0998F98A" w14:textId="3108D015"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Pr="00C6761E">
        <w:rPr>
          <w:rFonts w:hint="eastAsia"/>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47EB72A6" w:rsidR="00E5189E" w:rsidRPr="00C6761E" w:rsidRDefault="00E5189E" w:rsidP="00E5189E">
      <w:pPr>
        <w:pStyle w:val="NO"/>
      </w:pPr>
      <w:r w:rsidRPr="00C6761E">
        <w:t>NOTE </w:t>
      </w:r>
      <w:r w:rsidR="002F0A22" w:rsidRPr="00C6761E">
        <w:t>5</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155371843"/>
      <w:bookmarkEnd w:id="932"/>
      <w:r w:rsidRPr="00C6761E">
        <w:t>7.2.2.4</w:t>
      </w:r>
      <w:r w:rsidRPr="00C6761E">
        <w:tab/>
      </w:r>
      <w:r w:rsidR="00DC5171" w:rsidRPr="00C6761E">
        <w:t xml:space="preserve">5G ProSe </w:t>
      </w:r>
      <w:r w:rsidRPr="00C6761E">
        <w:t>direct link establishment procedure completion by the initiating UE</w:t>
      </w:r>
      <w:bookmarkEnd w:id="933"/>
      <w:bookmarkEnd w:id="934"/>
      <w:bookmarkEnd w:id="935"/>
      <w:bookmarkEnd w:id="936"/>
      <w:bookmarkEnd w:id="937"/>
      <w:bookmarkEnd w:id="938"/>
    </w:p>
    <w:p w14:paraId="778AEE42" w14:textId="5B5FEDEE" w:rsidR="0036233B" w:rsidRPr="00C6761E" w:rsidRDefault="0036233B" w:rsidP="0036233B">
      <w:r w:rsidRPr="00C6761E">
        <w:t xml:space="preserve">If the Target user info IE is included in the PROSE DIRECT LINK ESTABLISHMENT REQUEST message, upon receipt of the </w:t>
      </w:r>
      <w:r w:rsidRPr="00C6761E">
        <w:rPr>
          <w:lang w:eastAsia="x-none"/>
        </w:rPr>
        <w:t>PROSE DIRECT LINK ESTABLISHMENT ACCEPT</w:t>
      </w:r>
      <w:r w:rsidRPr="00C6761E">
        <w:t xml:space="preserve"> message, the initiating UE shall stop timer T</w:t>
      </w:r>
      <w:r w:rsidR="00EB225A" w:rsidRPr="00C6761E">
        <w:t>5080</w:t>
      </w:r>
      <w:r w:rsidRPr="00C6761E">
        <w:t>. If the Target user info IE is not included in the PROSE DIRECT LINK ESTABLISHMENT REQUEST message the initiating UE may keep the timer T</w:t>
      </w:r>
      <w:r w:rsidR="00EB225A" w:rsidRPr="00C6761E">
        <w:t>5080</w:t>
      </w:r>
      <w:r w:rsidRPr="00C6761E">
        <w:t xml:space="preserve"> running and continue to handle multiple response messages (</w:t>
      </w:r>
      <w:r w:rsidR="00DB572F" w:rsidRPr="00C6761E">
        <w:t>i.e.,</w:t>
      </w:r>
      <w:r w:rsidRPr="00C6761E">
        <w:t xml:space="preserv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346DED3A" w14:textId="5E140545" w:rsidR="0036233B" w:rsidRPr="00C6761E" w:rsidRDefault="0036233B" w:rsidP="0036233B">
      <w:r w:rsidRPr="00C6761E">
        <w:t>Upon expiry of the timer T</w:t>
      </w:r>
      <w:r w:rsidR="00EB225A" w:rsidRPr="00C6761E">
        <w:t>5080</w:t>
      </w:r>
      <w:r w:rsidRPr="00C6761E">
        <w:t xml:space="preserve">, if the </w:t>
      </w:r>
      <w:r w:rsidR="00C20A5B" w:rsidRPr="00C6761E">
        <w:t xml:space="preserve">PROSE </w:t>
      </w:r>
      <w:r w:rsidRPr="00C6761E">
        <w:t>DIRECT</w:t>
      </w:r>
      <w:r w:rsidR="00C20A5B" w:rsidRPr="00C6761E">
        <w:t xml:space="preserve"> </w:t>
      </w:r>
      <w:r w:rsidRPr="00C6761E">
        <w:t>LINK</w:t>
      </w:r>
      <w:r w:rsidR="00C20A5B" w:rsidRPr="00C6761E">
        <w:t xml:space="preserve"> </w:t>
      </w:r>
      <w:r w:rsidRPr="00C6761E">
        <w:t xml:space="preserve">ESTABLISHMENT REQUEST message did not include the </w:t>
      </w:r>
      <w:r w:rsidR="005E3D58" w:rsidRPr="00C6761E">
        <w:t>T</w:t>
      </w:r>
      <w:r w:rsidR="003E39E8" w:rsidRPr="00C6761E">
        <w:t>arget user info</w:t>
      </w:r>
      <w:r w:rsidRPr="00C6761E">
        <w:t xml:space="preserve"> IE</w:t>
      </w:r>
      <w:r w:rsidR="00C050AA" w:rsidRPr="00C6761E">
        <w:t xml:space="preserve"> and</w:t>
      </w:r>
      <w:r w:rsidRPr="00C6761E">
        <w:t xml:space="preserve"> the initiating UE received at least one PROSE DIRECT LINK ESTABLISHMENT ACCEPT message, it is up to the UE implementation to consider the </w:t>
      </w:r>
      <w:r w:rsidR="00014555" w:rsidRPr="00C6761E">
        <w:t>5G ProSe direct link</w:t>
      </w:r>
      <w:r w:rsidRPr="00C6761E">
        <w:t xml:space="preserve"> establishment procedure as complete or to restart the timer T</w:t>
      </w:r>
      <w:r w:rsidR="00EB225A" w:rsidRPr="00C6761E">
        <w:t>5080</w:t>
      </w:r>
      <w:r w:rsidRPr="00C6761E">
        <w:t>.</w:t>
      </w:r>
    </w:p>
    <w:p w14:paraId="411B1E14" w14:textId="0E5FC8C4" w:rsidR="00CE57C3" w:rsidRPr="00C6761E"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155371844"/>
      <w:bookmarkEnd w:id="939"/>
      <w:r w:rsidRPr="00C6761E">
        <w:t>7.2.2.5</w:t>
      </w:r>
      <w:r w:rsidRPr="00C6761E">
        <w:tab/>
      </w:r>
      <w:r w:rsidR="00DC5171" w:rsidRPr="00C6761E">
        <w:t xml:space="preserve">5G ProSe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06456F7D" w:rsidR="001B47FD" w:rsidRPr="00C6761E" w:rsidRDefault="001B47FD" w:rsidP="001B47FD">
      <w:pPr>
        <w:pStyle w:val="B1"/>
      </w:pPr>
      <w:r w:rsidRPr="00C6761E">
        <w:t>#</w:t>
      </w:r>
      <w:r w:rsidRPr="00C6761E">
        <w:rPr>
          <w:rFonts w:hint="eastAsia"/>
          <w:lang w:eastAsia="zh-CN"/>
        </w:rPr>
        <w:t>xx</w:t>
      </w:r>
      <w:r w:rsidRPr="00C6761E">
        <w:tab/>
        <w:t>security procedure failure of 5G ProSe UE-to-</w:t>
      </w:r>
      <w:r w:rsidRPr="00C6761E">
        <w:rPr>
          <w:rFonts w:hint="eastAsia"/>
          <w:lang w:eastAsia="zh-CN"/>
        </w:rPr>
        <w:t>UE</w:t>
      </w:r>
      <w:r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77777777" w:rsidR="00951AF2" w:rsidRPr="00C6761E" w:rsidRDefault="00FF45C0" w:rsidP="00586649">
      <w:pPr>
        <w:pStyle w:val="B1"/>
      </w:pPr>
      <w:r w:rsidRPr="00C6761E">
        <w:t>#yy</w:t>
      </w:r>
      <w:r w:rsidRPr="00C6761E">
        <w:tab/>
        <w:t xml:space="preserve">5G ProSe direct link already exists; </w:t>
      </w:r>
    </w:p>
    <w:p w14:paraId="381996EC" w14:textId="40A2D76D" w:rsidR="00FF45C0" w:rsidRPr="00C6761E" w:rsidRDefault="00951AF2" w:rsidP="00951AF2">
      <w:pPr>
        <w:pStyle w:val="B1"/>
      </w:pPr>
      <w:r w:rsidRPr="00C6761E">
        <w:rPr>
          <w:lang w:eastAsia="zh-CN"/>
        </w:rPr>
        <w:t>#xx</w:t>
      </w:r>
      <w:r w:rsidRPr="00C6761E">
        <w:rPr>
          <w:lang w:eastAsia="zh-CN"/>
        </w:rPr>
        <w:tab/>
        <w:t xml:space="preserve">MAC address not unique; </w:t>
      </w:r>
      <w:r w:rsidR="00FF45C0" w:rsidRPr="00C6761E">
        <w:t>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Pr="00C6761E"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DF41CD2" w:rsidR="00026F02" w:rsidRPr="00C6761E"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5G ProSe layer-3 end UE is not unique, i.e., the MAC address of the source 5G ProSe layer-3 end UE was also provided by another 5G ProSe layer-3 end UE in a ProSe 5G direct link, the 5G ProSe layer-3 UE-to-UE relay UE </w:t>
      </w:r>
      <w:r w:rsidRPr="00C6761E">
        <w:rPr>
          <w:lang w:eastAsia="zh-CN"/>
        </w:rPr>
        <w:t xml:space="preserve">may send a PROSE DIRECT LINK ESTABLISHMENT REJECT message containing PC5 signalling protocol cause value #xx "MAC address not unique" to the source </w:t>
      </w:r>
      <w:r w:rsidRPr="00C6761E">
        <w:t>5G ProSe layer-3 end UE</w:t>
      </w:r>
      <w:r w:rsidRPr="00C6761E">
        <w:rPr>
          <w:lang w:eastAsia="zh-CN"/>
        </w:rPr>
        <w:t xml:space="preserve">. </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154BFFA5"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ID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Pr="00C6761E" w:rsidRDefault="00EE5619" w:rsidP="0036233B">
      <w:pPr>
        <w:rPr>
          <w:lang w:eastAsia="zh-CN"/>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77777777"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 #</w:t>
      </w:r>
      <w:r w:rsidRPr="00C6761E">
        <w:rPr>
          <w:rFonts w:hint="eastAsia"/>
          <w:lang w:eastAsia="zh-CN"/>
        </w:rPr>
        <w:t>xx</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429D05B" w:rsidR="00750BCD" w:rsidRPr="00C6761E"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Pr="00C6761E">
        <w:rPr>
          <w:rFonts w:hint="eastAsia"/>
          <w:lang w:eastAsia="zh-CN"/>
        </w:rPr>
        <w:t>xx</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5F25A5B5" w14:textId="78F8D7A8"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 xml:space="preserve">5G ProSe direct link for the pair of initiating UE user info ID and target UE user info ID already exists and the data type unit is IP or Ethernet, the target UE shall </w:t>
      </w:r>
      <w:r w:rsidRPr="00C6761E">
        <w:rPr>
          <w:lang w:eastAsia="zh-CN"/>
        </w:rPr>
        <w:t>send a PROSE DIRECT LINK ESTABLISHMENT REJECT message to the 5G ProSe UE-to-UE relay UE containing PC5 signalling protocol cause value #yy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ID of the source 5G ProSe end UE;</w:t>
      </w:r>
    </w:p>
    <w:p w14:paraId="5560D3E7"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ID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Failure from 5G ProSe end UE</w:t>
      </w:r>
      <w:bookmarkEnd w:id="943"/>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ID of the source 5G ProSe end UE;</w:t>
      </w:r>
    </w:p>
    <w:p w14:paraId="0F69F160"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ID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47143ED7" w:rsidR="0097224B" w:rsidRPr="00C6761E" w:rsidRDefault="0097224B" w:rsidP="0097224B">
      <w:pPr>
        <w:pStyle w:val="NO"/>
      </w:pPr>
      <w:r w:rsidRPr="00C6761E">
        <w:t>NOTE 7:</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77777777" w:rsidR="00326E48" w:rsidRPr="00C6761E" w:rsidRDefault="00326E48" w:rsidP="00326E48">
      <w:pPr>
        <w:rPr>
          <w:noProof/>
        </w:rPr>
      </w:pPr>
      <w:r w:rsidRPr="00C6761E">
        <w:t xml:space="preserve">If the PC5 signalling protocol cause value in the PROSE DIRECT LINK ESTABLISHMENT REJECT message is #xx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 xml:space="preserve">8a.2.3. If the PC5 signalling protocol cause value in the PROSE DIRECT LINK ESTABLISHMENT REJECT message is #xx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61FE32D9"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#yy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ID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155371845"/>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155371846"/>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4182E0DE" w14:textId="01280633" w:rsidR="0036233B" w:rsidRPr="00C6761E" w:rsidRDefault="0036233B" w:rsidP="0036233B">
      <w:r w:rsidRPr="00C6761E">
        <w:t>If timer T</w:t>
      </w:r>
      <w:r w:rsidR="00EB225A" w:rsidRPr="00C6761E">
        <w:t>5080</w:t>
      </w:r>
      <w:r w:rsidRPr="00C6761E">
        <w:t xml:space="preserve"> expires and the Target user info IE is included in the PROSE DIRECT LINK ESTABLISHMENT REQUEST message, 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 </w:t>
      </w:r>
      <w:r w:rsidR="00C602EE" w:rsidRPr="00C6761E">
        <w:rPr>
          <w:rFonts w:eastAsiaTheme="minorEastAsia"/>
          <w:u w:val="single"/>
        </w:rPr>
        <w:t>the initiating UE is acting as a 5G ProSe UE-to-UE relay UE, the initiating UE</w:t>
      </w:r>
      <w:r w:rsidR="00C602EE" w:rsidRPr="00C6761E">
        <w:t xml:space="preserve"> 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54F96AEE" w14:textId="4C9EE235" w:rsidR="0036233B" w:rsidRPr="00C6761E" w:rsidRDefault="0036233B" w:rsidP="0036233B">
      <w:r w:rsidRPr="00C6761E">
        <w:t>Upon expiry of the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then after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155371847"/>
      <w:bookmarkEnd w:id="958"/>
      <w:r w:rsidRPr="00C6761E">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8" w:name="_CR7_2_3"/>
      <w:bookmarkStart w:id="969" w:name="_Toc155371848"/>
      <w:bookmarkEnd w:id="968"/>
      <w:r w:rsidRPr="00C6761E">
        <w:t>7.2.3</w:t>
      </w:r>
      <w:r w:rsidRPr="00C6761E">
        <w:tab/>
        <w:t>5G ProSe direct link modification procedure</w:t>
      </w:r>
      <w:bookmarkEnd w:id="969"/>
    </w:p>
    <w:p w14:paraId="7C10D81B" w14:textId="77777777" w:rsidR="00182478" w:rsidRPr="00C6761E" w:rsidRDefault="00182478" w:rsidP="00182478">
      <w:pPr>
        <w:pStyle w:val="Heading4"/>
      </w:pPr>
      <w:bookmarkStart w:id="970" w:name="_CR7_2_3_1"/>
      <w:bookmarkStart w:id="971" w:name="_Toc155371849"/>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4172B0FB"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 or</w:t>
      </w:r>
    </w:p>
    <w:p w14:paraId="38B5AED3" w14:textId="28A65689" w:rsidR="00B7207F" w:rsidRPr="00C6761E"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2" w:name="_CR7_2_3_2"/>
      <w:bookmarkStart w:id="973" w:name="_Toc155371850"/>
      <w:bookmarkEnd w:id="972"/>
      <w:r w:rsidRPr="00C6761E">
        <w:t>7.2.3.2</w:t>
      </w:r>
      <w:r w:rsidRPr="00C6761E">
        <w:tab/>
        <w:t>5G ProSe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27FB5225"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Pr="00C6761E"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58664952" w14:textId="77777777" w:rsidR="00182478" w:rsidRPr="00C6761E" w:rsidRDefault="00182478" w:rsidP="00182478">
      <w:pPr>
        <w:pStyle w:val="B1"/>
      </w:pPr>
      <w:r w:rsidRPr="00C6761E">
        <w:rPr>
          <w:lang w:eastAsia="zh-CN"/>
        </w:rPr>
        <w:t>a)</w:t>
      </w:r>
      <w:r w:rsidRPr="00C6761E">
        <w:tab/>
        <w:t xml:space="preserve">the initiating UE is a source 5G ProSe end UE communicating with the </w:t>
      </w:r>
      <w:r w:rsidRPr="00C6761E">
        <w:rPr>
          <w:lang w:eastAsia="zh-CN"/>
        </w:rPr>
        <w:t>target 5G ProSe end</w:t>
      </w:r>
      <w:r w:rsidRPr="00C6761E">
        <w:t xml:space="preserve"> UE via a 5G ProSe UE-to-UE relay UE;</w:t>
      </w:r>
    </w:p>
    <w:p w14:paraId="6717AE3F" w14:textId="77777777" w:rsidR="00182478" w:rsidRPr="00C6761E" w:rsidRDefault="00182478" w:rsidP="00182478">
      <w:pPr>
        <w:pStyle w:val="B1"/>
        <w:rPr>
          <w:lang w:eastAsia="zh-CN"/>
        </w:rPr>
      </w:pPr>
      <w:r w:rsidRPr="00C6761E">
        <w:rPr>
          <w:lang w:eastAsia="zh-CN"/>
        </w:rPr>
        <w:t>b)</w:t>
      </w:r>
      <w:r w:rsidRPr="00C6761E">
        <w:tab/>
        <w:t>the initiating UE determines, e.g., based on PC5 signal strength, to perform UE-to-UE relay reselection</w:t>
      </w:r>
      <w:r w:rsidRPr="00C6761E">
        <w:rPr>
          <w:lang w:eastAsia="zh-CN"/>
        </w:rPr>
        <w:t>; and</w:t>
      </w:r>
    </w:p>
    <w:p w14:paraId="12849077" w14:textId="77777777" w:rsidR="00182478" w:rsidRPr="00C6761E" w:rsidRDefault="00182478" w:rsidP="00182478">
      <w:pPr>
        <w:pStyle w:val="B1"/>
      </w:pPr>
      <w:r w:rsidRPr="00C6761E">
        <w:rPr>
          <w:lang w:eastAsia="zh-CN"/>
        </w:rPr>
        <w:t>c)</w:t>
      </w:r>
      <w:r w:rsidRPr="00C6761E">
        <w:rPr>
          <w:lang w:eastAsia="zh-CN"/>
        </w:rPr>
        <w:tab/>
      </w:r>
      <w:r w:rsidRPr="00C6761E">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77777777" w:rsidR="00182478" w:rsidRPr="00C6761E" w:rsidRDefault="00182478" w:rsidP="000622A4">
      <w:pPr>
        <w:rPr>
          <w:lang w:eastAsia="zh-CN"/>
        </w:rPr>
      </w:pPr>
      <w:r w:rsidRPr="00C6761E">
        <w:rPr>
          <w:lang w:eastAsia="zh-CN"/>
        </w:rPr>
        <w:t>After receiving the service data or request from the upper layers, the initiating UE shall perform the PC5 QoS flow match as specified in clause</w:t>
      </w:r>
      <w:r w:rsidRPr="00C6761E">
        <w:t> </w:t>
      </w:r>
      <w:r w:rsidRPr="00C6761E">
        <w:rPr>
          <w:lang w:eastAsia="zh-CN"/>
        </w:rPr>
        <w:t>7.2.8. If there is no matched PC5 QoS flow, the initiating UE shall derive the PC5 QoS parameters and assign the PQFI(s) for the PC5 QoS flows(s) to be established as specified in clause</w:t>
      </w:r>
      <w:r w:rsidRPr="00C6761E">
        <w:t> </w:t>
      </w:r>
      <w:r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551548DE"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ID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71E80A4A"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ID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0694EC8E"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ID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77777777"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ID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ID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77777777"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ID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ID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ID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ID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77777777"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ID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ID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ID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663A91F5"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ID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ID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77777777"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ID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Pr="00C6761E"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77777777"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ID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77777777"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ID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4688A060" w:rsidR="008A6E1F" w:rsidRPr="00C6761E" w:rsidRDefault="008A6E1F" w:rsidP="008A6E1F">
      <w:pPr>
        <w:pStyle w:val="B1"/>
      </w:pPr>
      <w:r w:rsidRPr="00C6761E">
        <w:t>1)</w:t>
      </w:r>
      <w:r w:rsidRPr="00C6761E">
        <w:tab/>
        <w:t>If the in</w:t>
      </w:r>
      <w:r w:rsidR="00394F6D" w:rsidRPr="00C6761E">
        <w:t>i</w:t>
      </w:r>
      <w:r w:rsidRPr="00C6761E">
        <w:t>tiating UE acts as a source 5G ProSe layer-3 end UE and the 5G ProSe direct link is between the source 5G ProSe layer-3 end UE and the 5G ProSe layer-3 UE-to-UE relay UE, the initiating UE:</w:t>
      </w:r>
    </w:p>
    <w:p w14:paraId="5019474A" w14:textId="77777777" w:rsidR="00182478" w:rsidRPr="00C6761E" w:rsidRDefault="00182478" w:rsidP="00182478">
      <w:pPr>
        <w:pStyle w:val="B2"/>
      </w:pPr>
      <w:r w:rsidRPr="00C6761E">
        <w:t>a)</w:t>
      </w:r>
      <w:r w:rsidRPr="00C6761E">
        <w:tab/>
        <w:t xml:space="preserve">shall include the relay reselection indication; </w:t>
      </w:r>
    </w:p>
    <w:p w14:paraId="26DC7ACB" w14:textId="212949D3" w:rsidR="00B4167B" w:rsidRPr="00C6761E" w:rsidRDefault="00B4167B" w:rsidP="00B4167B">
      <w:pPr>
        <w:pStyle w:val="B2"/>
      </w:pPr>
      <w:r w:rsidRPr="00C6761E">
        <w:t>b)</w:t>
      </w:r>
      <w:r w:rsidRPr="00C6761E">
        <w:tab/>
        <w:t xml:space="preserve">shall include the list of user info IDs of the candidates 5G ProSe </w:t>
      </w:r>
      <w:r w:rsidRPr="00C6761E">
        <w:rPr>
          <w:lang w:eastAsia="zh-CN"/>
        </w:rPr>
        <w:t xml:space="preserve">UE-to-UE </w:t>
      </w:r>
      <w:r w:rsidRPr="00C6761E">
        <w:t xml:space="preserve">relay UEs supporting the same RSC used for the existing 5G ProSe direct link; </w:t>
      </w:r>
    </w:p>
    <w:p w14:paraId="06F7F74C" w14:textId="77777777" w:rsidR="00182478" w:rsidRPr="00C6761E" w:rsidRDefault="00182478" w:rsidP="00182478">
      <w:pPr>
        <w:pStyle w:val="B2"/>
      </w:pPr>
      <w:r w:rsidRPr="00C6761E">
        <w:t>c)</w:t>
      </w:r>
      <w:r w:rsidRPr="00C6761E">
        <w:tab/>
        <w:t xml:space="preserve">shall include the list of target 5G ProSe end UEs IP address/prefix, if IP communication is used; and </w:t>
      </w:r>
    </w:p>
    <w:p w14:paraId="3A9E9008" w14:textId="3709402C" w:rsidR="004A68E0" w:rsidRPr="00C6761E" w:rsidRDefault="004A68E0" w:rsidP="004A68E0">
      <w:pPr>
        <w:pStyle w:val="B2"/>
      </w:pPr>
      <w:r w:rsidRPr="00C6761E">
        <w:t>d)</w:t>
      </w:r>
      <w:r w:rsidRPr="00C6761E">
        <w:tab/>
        <w:t xml:space="preserve">may include the </w:t>
      </w:r>
      <w:r w:rsidRPr="00C6761E">
        <w:rPr>
          <w:lang w:eastAsia="zh-CN"/>
        </w:rPr>
        <w:t xml:space="preserve">list of layer-2 IDs of the candidates </w:t>
      </w:r>
      <w:r w:rsidRPr="00C6761E">
        <w:t xml:space="preserve">5G ProSe </w:t>
      </w:r>
      <w:r w:rsidRPr="00C6761E">
        <w:rPr>
          <w:lang w:eastAsia="zh-CN"/>
        </w:rPr>
        <w:t xml:space="preserve">UE-to-UE </w:t>
      </w:r>
      <w:r w:rsidRPr="00C6761E">
        <w:t xml:space="preserve">relay </w:t>
      </w:r>
      <w:r w:rsidRPr="00C6761E">
        <w:rPr>
          <w:lang w:eastAsia="zh-CN"/>
        </w:rPr>
        <w:t>UEs supporting the same RSC used for the existing 5G ProSe direct link</w:t>
      </w:r>
      <w:r w:rsidRPr="00C6761E">
        <w:t>.</w:t>
      </w:r>
    </w:p>
    <w:p w14:paraId="1858DC49" w14:textId="77777777" w:rsidR="008A6E1F" w:rsidRPr="00C6761E" w:rsidRDefault="008A6E1F" w:rsidP="008A6E1F">
      <w:pPr>
        <w:pStyle w:val="B1"/>
      </w:pPr>
      <w:r w:rsidRPr="00C6761E">
        <w:t>2)</w:t>
      </w:r>
      <w:r w:rsidRPr="00C6761E">
        <w:tab/>
        <w:t>If the initiating UE acts as a 5G ProSe layer-3 UE-to-UE relay UE and the 5G ProSe direct link is between the 5G ProSe layer-3 UE-to-UE relay UE and the target 5G ProSe end UE, the initiating UE:.</w:t>
      </w:r>
    </w:p>
    <w:p w14:paraId="0702A70C" w14:textId="61E029EE" w:rsidR="00182478" w:rsidRPr="00C6761E" w:rsidRDefault="00182478" w:rsidP="00182478">
      <w:pPr>
        <w:pStyle w:val="B2"/>
      </w:pPr>
      <w:r w:rsidRPr="00C6761E">
        <w:t>a)</w:t>
      </w:r>
      <w:r w:rsidRPr="00C6761E">
        <w:tab/>
        <w:t xml:space="preserve">shall include the relay reselection indication; </w:t>
      </w:r>
    </w:p>
    <w:p w14:paraId="508DFCE0" w14:textId="29E186AE" w:rsidR="00547D3F" w:rsidRPr="00C6761E" w:rsidRDefault="00547D3F" w:rsidP="00547D3F">
      <w:pPr>
        <w:pStyle w:val="B2"/>
      </w:pPr>
      <w:r w:rsidRPr="00C6761E">
        <w:t>b)</w:t>
      </w:r>
      <w:r w:rsidRPr="00C6761E">
        <w:tab/>
        <w:t xml:space="preserve">shall include the list of user info IDs of the candidates 5G ProSe </w:t>
      </w:r>
      <w:r w:rsidRPr="00C6761E">
        <w:rPr>
          <w:lang w:eastAsia="zh-CN"/>
        </w:rPr>
        <w:t xml:space="preserve">UE-to-UE </w:t>
      </w:r>
      <w:r w:rsidRPr="00C6761E">
        <w:t xml:space="preserve">relay UEs supporting the same RSC used for the existing 5G ProSe direct link; </w:t>
      </w:r>
    </w:p>
    <w:p w14:paraId="274632EC" w14:textId="77777777" w:rsidR="00182478" w:rsidRPr="00C6761E" w:rsidRDefault="00182478" w:rsidP="00182478">
      <w:pPr>
        <w:pStyle w:val="B2"/>
      </w:pPr>
      <w:r w:rsidRPr="00C6761E">
        <w:t>c)</w:t>
      </w:r>
      <w:r w:rsidRPr="00C6761E">
        <w:tab/>
        <w:t xml:space="preserve">shall include the initiating source 5G ProSe UE IP address/prefix, if IP communication is used; and </w:t>
      </w:r>
    </w:p>
    <w:p w14:paraId="5EF55178" w14:textId="3785E747" w:rsidR="00A107EC" w:rsidRPr="00C6761E" w:rsidRDefault="00A107EC" w:rsidP="00A107EC">
      <w:pPr>
        <w:pStyle w:val="B2"/>
      </w:pPr>
      <w:r w:rsidRPr="00C6761E">
        <w:t>d)</w:t>
      </w:r>
      <w:r w:rsidRPr="00C6761E">
        <w:tab/>
        <w:t xml:space="preserve">may include </w:t>
      </w:r>
      <w:r w:rsidRPr="00C6761E">
        <w:rPr>
          <w:lang w:eastAsia="zh-CN"/>
        </w:rPr>
        <w:t xml:space="preserve">list of layer-2 IDs of the candidates </w:t>
      </w:r>
      <w:r w:rsidRPr="00C6761E">
        <w:t xml:space="preserve">5G ProSe </w:t>
      </w:r>
      <w:r w:rsidRPr="00C6761E">
        <w:rPr>
          <w:lang w:eastAsia="zh-CN"/>
        </w:rPr>
        <w:t xml:space="preserve">UE-to-UE </w:t>
      </w:r>
      <w:r w:rsidRPr="00C6761E">
        <w:t xml:space="preserve">relay </w:t>
      </w:r>
      <w:r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77777777" w:rsidR="008A6E1F" w:rsidRPr="00C6761E" w:rsidRDefault="008A6E1F" w:rsidP="008A6E1F">
      <w:pPr>
        <w:pStyle w:val="B1"/>
      </w:pPr>
      <w:r w:rsidRPr="00C6761E">
        <w:t>1)</w:t>
      </w:r>
      <w:r w:rsidRPr="00C6761E">
        <w:tab/>
        <w:t>shall include the relay reselection indication;</w:t>
      </w:r>
    </w:p>
    <w:p w14:paraId="4ADAA635" w14:textId="77777777" w:rsidR="00A93E58" w:rsidRPr="00C6761E" w:rsidRDefault="008A6E1F" w:rsidP="008A6E1F">
      <w:pPr>
        <w:pStyle w:val="B1"/>
      </w:pPr>
      <w:r w:rsidRPr="00C6761E">
        <w:t>2)</w:t>
      </w:r>
      <w:r w:rsidRPr="00C6761E">
        <w:tab/>
        <w:t xml:space="preserve">shall include the list of candidates 5G ProSe </w:t>
      </w:r>
      <w:r w:rsidRPr="00C6761E">
        <w:rPr>
          <w:lang w:eastAsia="zh-CN"/>
        </w:rPr>
        <w:t xml:space="preserve">UE-to-UE </w:t>
      </w:r>
      <w:r w:rsidRPr="00C6761E">
        <w:t xml:space="preserve">relay UE user info ID; </w:t>
      </w:r>
    </w:p>
    <w:p w14:paraId="0B4665C8" w14:textId="2C158B61" w:rsidR="008A6E1F" w:rsidRPr="00C6761E" w:rsidRDefault="00A93E58" w:rsidP="005A6A3D">
      <w:pPr>
        <w:pStyle w:val="B1"/>
      </w:pPr>
      <w:r w:rsidRPr="00C6761E">
        <w:t>3)</w:t>
      </w:r>
      <w:r w:rsidRPr="00C6761E">
        <w:tab/>
        <w:t>shall include the new MSBs of K</w:t>
      </w:r>
      <w:r w:rsidRPr="00C6761E">
        <w:rPr>
          <w:vertAlign w:val="subscript"/>
          <w:lang w:eastAsia="ja-JP"/>
        </w:rPr>
        <w:t>NRP</w:t>
      </w:r>
      <w:r w:rsidRPr="00C6761E">
        <w:t xml:space="preserve"> ID; </w:t>
      </w:r>
      <w:r w:rsidR="008A6E1F" w:rsidRPr="00C6761E">
        <w:t>and</w:t>
      </w:r>
    </w:p>
    <w:p w14:paraId="40A57A40" w14:textId="7A86D1C8" w:rsidR="008A6E1F" w:rsidRPr="00C6761E" w:rsidRDefault="005A6A3D" w:rsidP="00FF2905">
      <w:pPr>
        <w:pStyle w:val="B1"/>
      </w:pPr>
      <w:r w:rsidRPr="00C6761E">
        <w:t>4</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3.95pt;height:289.25pt" o:ole="">
            <v:imagedata r:id="rId60" o:title=""/>
          </v:shape>
          <o:OLEObject Type="Embed" ProgID="Visio.Drawing.15" ShapeID="_x0000_i1050" DrawAspect="Content" ObjectID="_1765988207"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55pt;height:289.25pt" o:ole="">
            <v:imagedata r:id="rId62" o:title=""/>
          </v:shape>
          <o:OLEObject Type="Embed" ProgID="Visio.Drawing.15" ShapeID="_x0000_i1051" DrawAspect="Content" ObjectID="_1765988208"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6" w:name="_CR7_2_3_3"/>
      <w:bookmarkStart w:id="977" w:name="_Toc155371851"/>
      <w:bookmarkEnd w:id="976"/>
      <w:r w:rsidRPr="00C6761E">
        <w:t>7.2.3.3</w:t>
      </w:r>
      <w:r w:rsidRPr="00C6761E">
        <w:tab/>
        <w:t xml:space="preserve">5G ProSe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360DF4B8"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ID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 and</w:t>
      </w:r>
    </w:p>
    <w:p w14:paraId="6AA7D4B1" w14:textId="6CE0A5F7"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ID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 and</w:t>
      </w:r>
    </w:p>
    <w:p w14:paraId="2CBED001" w14:textId="5072036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ID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p>
    <w:p w14:paraId="244F700C" w14:textId="2D2608A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ID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5D7CF732"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ID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ID of the target 5G ProSe layer-3 end UE</w:t>
      </w:r>
      <w:r w:rsidR="00AE50CF" w:rsidRPr="00C6761E">
        <w:rPr>
          <w:rFonts w:hint="eastAsia"/>
          <w:lang w:eastAsia="zh-CN"/>
        </w:rPr>
        <w:t>;</w:t>
      </w:r>
    </w:p>
    <w:p w14:paraId="501E57E8" w14:textId="77777777"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 or</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77777777"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ID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Pr="00C6761E"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77777777"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ID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7EE242FE"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ID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142EC88B"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68559772" w:rsidR="008A6E1F" w:rsidRPr="00C6761E" w:rsidRDefault="00C36452" w:rsidP="00C36452">
      <w:pPr>
        <w:pStyle w:val="B1"/>
        <w:ind w:left="644" w:hanging="360"/>
      </w:pPr>
      <w:r w:rsidRPr="00C6761E">
        <w:t>a)</w:t>
      </w:r>
      <w:r w:rsidRPr="00C6761E">
        <w:tab/>
      </w:r>
      <w:r w:rsidR="008A6E1F" w:rsidRPr="00C6761E">
        <w:rPr>
          <w:lang w:eastAsia="zh-CN"/>
        </w:rPr>
        <w:t xml:space="preserve">shall include the </w:t>
      </w:r>
      <w:r w:rsidR="008A6E1F" w:rsidRPr="00C6761E">
        <w:t xml:space="preserve">new 5G ProSe </w:t>
      </w:r>
      <w:r w:rsidR="008A6E1F" w:rsidRPr="00C6761E">
        <w:rPr>
          <w:lang w:eastAsia="zh-CN"/>
        </w:rPr>
        <w:t xml:space="preserve">UE-to-UE </w:t>
      </w:r>
      <w:r w:rsidR="008A6E1F" w:rsidRPr="00C6761E">
        <w:t>relay UE user info ID</w:t>
      </w:r>
      <w:r w:rsidR="00BC0EFB" w:rsidRPr="00C6761E">
        <w:t>; and</w:t>
      </w:r>
    </w:p>
    <w:p w14:paraId="4749CA53" w14:textId="662D063F" w:rsidR="00BC0EFB" w:rsidRPr="00C6761E" w:rsidRDefault="00C36452" w:rsidP="00C36452">
      <w:pPr>
        <w:pStyle w:val="B1"/>
        <w:ind w:left="644" w:hanging="360"/>
        <w:rPr>
          <w:lang w:eastAsia="zh-CN"/>
        </w:rPr>
      </w:pPr>
      <w:r w:rsidRPr="00C6761E">
        <w:rPr>
          <w:lang w:eastAsia="zh-CN"/>
        </w:rPr>
        <w:t>b)</w:t>
      </w:r>
      <w:r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155371852"/>
      <w:bookmarkEnd w:id="978"/>
      <w:r w:rsidRPr="00C6761E">
        <w:t>7.2.3.4</w:t>
      </w:r>
      <w:r w:rsidRPr="00C6761E">
        <w:tab/>
        <w:t>5G ProSe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0B9051F1"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Pr="00C6761E" w:rsidRDefault="00096E5B" w:rsidP="00096E5B">
      <w:r w:rsidRPr="00C6761E">
        <w:t>If the source UE acknowledges the 5G ProSe direct link modification accept, then the source UE starts to receive and/or transmit traffic via the newly selected 5G ProSe UE-to-UE relay UE.</w:t>
      </w:r>
    </w:p>
    <w:p w14:paraId="7CAFDB32" w14:textId="77777777" w:rsidR="008B7B2E" w:rsidRPr="00C6761E" w:rsidRDefault="008B7B2E" w:rsidP="008B7B2E">
      <w:pPr>
        <w:pStyle w:val="Heading4"/>
      </w:pPr>
      <w:bookmarkStart w:id="980" w:name="_CR7_2_3_4a"/>
      <w:bookmarkStart w:id="981" w:name="_Toc155371853"/>
      <w:bookmarkEnd w:id="98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2" w:name="_CR7_2_3_5"/>
      <w:bookmarkStart w:id="983" w:name="_Toc155371854"/>
      <w:bookmarkEnd w:id="982"/>
      <w:r w:rsidRPr="00C6761E">
        <w:t>7.2.3.5</w:t>
      </w:r>
      <w:r w:rsidRPr="00C6761E">
        <w:tab/>
        <w:t>5G ProSe direct link modification procedure not accepted by the target UE</w:t>
      </w:r>
      <w:bookmarkEnd w:id="98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Pr="00C6761E" w:rsidRDefault="00182478" w:rsidP="00182478">
      <w:pPr>
        <w:pStyle w:val="B1"/>
      </w:pPr>
      <w:r w:rsidRPr="00C6761E">
        <w:t>#</w:t>
      </w:r>
      <w:r w:rsidR="00117801" w:rsidRPr="00C6761E">
        <w:t>20</w:t>
      </w:r>
      <w:r w:rsidRPr="00C6761E">
        <w:tab/>
        <w:t>Failure from 5G ProSe end UE;</w:t>
      </w:r>
    </w:p>
    <w:p w14:paraId="5579420D" w14:textId="47C53B48" w:rsidR="008277FD" w:rsidRPr="00C6761E" w:rsidRDefault="008277FD" w:rsidP="00182478">
      <w:pPr>
        <w:pStyle w:val="B1"/>
      </w:pPr>
      <w:r w:rsidRPr="00C6761E">
        <w:t>#yy</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516ECA8A"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#yy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77777777"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#16"lack of local capabilities".</w:t>
      </w:r>
    </w:p>
    <w:p w14:paraId="2244D98D" w14:textId="77777777"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ID of the source 5G ProSe end UE that has initiated the 5G ProSe direct link establishment procedure.</w:t>
      </w:r>
    </w:p>
    <w:p w14:paraId="465ABFE1" w14:textId="31E9D321"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ID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Pr="00C6761E"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0C78E410" w14:textId="77777777" w:rsidR="00182478" w:rsidRPr="00C6761E" w:rsidRDefault="00182478" w:rsidP="00182478">
      <w:pPr>
        <w:pStyle w:val="Heading4"/>
        <w:rPr>
          <w:lang w:eastAsia="zh-CN"/>
        </w:rPr>
      </w:pPr>
      <w:bookmarkStart w:id="984" w:name="_CR7_2_3_6"/>
      <w:bookmarkStart w:id="985" w:name="_Toc155371855"/>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155371856"/>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155371857"/>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90" w:name="_CR7_2_3_7"/>
      <w:bookmarkStart w:id="991" w:name="_Toc155371858"/>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155371859"/>
      <w:bookmarkEnd w:id="992"/>
      <w:r w:rsidRPr="00C6761E">
        <w:t>7.2.</w:t>
      </w:r>
      <w:r w:rsidR="00EB225A" w:rsidRPr="00C6761E">
        <w:t>4</w:t>
      </w:r>
      <w:r w:rsidRPr="00C6761E">
        <w:tab/>
        <w:t>5G ProSe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155371860"/>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155371861"/>
      <w:bookmarkEnd w:id="1017"/>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52C7A664"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 xml:space="preserve">5.2.4)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77777777" w:rsidR="00DD0200" w:rsidRPr="00C6761E" w:rsidRDefault="00DD0200" w:rsidP="00DD0200">
      <w:pPr>
        <w:pStyle w:val="B1"/>
      </w:pPr>
      <w:r w:rsidRPr="00C6761E">
        <w:rPr>
          <w:lang w:eastAsia="zh-CN"/>
        </w:rPr>
        <w:t>a</w:t>
      </w:r>
      <w:r w:rsidRPr="00C6761E">
        <w:t>)</w:t>
      </w:r>
      <w:r w:rsidRPr="00C6761E">
        <w:tab/>
        <w:t>shall include the initiating UE’s new application layer ID received from upper layer;</w:t>
      </w:r>
    </w:p>
    <w:p w14:paraId="48CDDC03" w14:textId="77777777"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77777777" w:rsidR="00DD0200" w:rsidRPr="00C6761E" w:rsidRDefault="00DD0200" w:rsidP="00DD0200">
      <w:pPr>
        <w:pStyle w:val="B1"/>
        <w:rPr>
          <w:lang w:eastAsia="zh-CN"/>
        </w:rPr>
      </w:pPr>
      <w:r w:rsidRPr="00C6761E">
        <w:rPr>
          <w:lang w:eastAsia="zh-CN"/>
        </w:rPr>
        <w:t>d)</w:t>
      </w:r>
      <w:r w:rsidRPr="00C6761E">
        <w:rPr>
          <w:lang w:eastAsia="zh-CN"/>
        </w:rPr>
        <w:tab/>
        <w:t>shall include the new IP address/prefix if IP communication is used and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Pr="00C6761E">
        <w:t xml:space="preserve"> </w:t>
      </w:r>
      <w:r w:rsidRPr="00C6761E">
        <w:rPr>
          <w:lang w:eastAsia="zh-CN"/>
        </w:rPr>
        <w:t xml:space="preserve">and the target UE is not a 5G ProSe layer-3 UE-to-UE relay UE; </w:t>
      </w:r>
    </w:p>
    <w:p w14:paraId="47442EBB" w14:textId="3FD13A1D" w:rsidR="00DD0200" w:rsidRPr="00C6761E" w:rsidRDefault="00DD0200" w:rsidP="00DD0200">
      <w:pPr>
        <w:pStyle w:val="B1"/>
        <w:rPr>
          <w:lang w:eastAsia="zh-CN"/>
        </w:rPr>
      </w:pPr>
      <w:r w:rsidRPr="00C6761E">
        <w:rPr>
          <w:lang w:eastAsia="zh-CN"/>
        </w:rPr>
        <w:t xml:space="preserve">e) </w:t>
      </w:r>
      <w:r w:rsidRPr="00C6761E">
        <w:rPr>
          <w:lang w:eastAsia="zh-CN"/>
        </w:rPr>
        <w:tab/>
        <w:t>shall include the new IP address/</w:t>
      </w:r>
      <w:r w:rsidRPr="00C6761E">
        <w:t>prefix,</w:t>
      </w:r>
      <w:r w:rsidRPr="00C6761E">
        <w:rPr>
          <w:lang w:eastAsia="zh-CN"/>
        </w:rPr>
        <w:t xml:space="preserve"> if IP communication is used</w:t>
      </w:r>
      <w:r w:rsidR="00CC5D6B" w:rsidRPr="00C6761E">
        <w:rPr>
          <w:lang w:eastAsia="zh-CN"/>
        </w:rPr>
        <w:t>,</w:t>
      </w:r>
      <w:r w:rsidR="00B46A80" w:rsidRPr="00C6761E">
        <w:rPr>
          <w:lang w:eastAsia="zh-CN"/>
        </w:rPr>
        <w:t xml:space="preserve"> </w:t>
      </w:r>
      <w:r w:rsidRPr="00C6761E">
        <w:rPr>
          <w:lang w:eastAsia="zh-CN"/>
        </w:rPr>
        <w:t>IP address/prefix needs to be changed, the target UE is a 5G ProSe layer-3 UE-to-UE relay UE and IP address/prefix of the initiating UE is allocated by the initiating UE;</w:t>
      </w:r>
    </w:p>
    <w:p w14:paraId="1DC19061" w14:textId="4CDB3F71" w:rsidR="00DD0200" w:rsidRPr="00C6761E" w:rsidRDefault="00DD0200" w:rsidP="00DD0200">
      <w:pPr>
        <w:pStyle w:val="B1"/>
        <w:rPr>
          <w:lang w:eastAsia="zh-CN"/>
        </w:rPr>
      </w:pPr>
      <w:r w:rsidRPr="00C6761E">
        <w:rPr>
          <w:lang w:eastAsia="zh-CN"/>
        </w:rPr>
        <w:t xml:space="preserve">f) shall include the </w:t>
      </w:r>
      <w:r w:rsidR="00CC5D6B" w:rsidRPr="00C6761E">
        <w:rPr>
          <w:lang w:eastAsia="zh-CN"/>
        </w:rPr>
        <w:t>IP address/prefix needed indication</w:t>
      </w:r>
      <w:r w:rsidR="00CC5D6B" w:rsidRPr="00C6761E" w:rsidDel="00CC5D6B">
        <w:rPr>
          <w:lang w:eastAsia="zh-CN"/>
        </w:rPr>
        <w:t xml:space="preserve"> </w:t>
      </w:r>
      <w:r w:rsidRPr="00C6761E">
        <w:rPr>
          <w:lang w:eastAsia="zh-CN"/>
        </w:rPr>
        <w:t>if IP communication is used</w:t>
      </w:r>
      <w:r w:rsidR="00CC5D6B" w:rsidRPr="00C6761E">
        <w:rPr>
          <w:lang w:eastAsia="zh-CN"/>
        </w:rPr>
        <w:t xml:space="preserve">, </w:t>
      </w:r>
      <w:r w:rsidRPr="00C6761E">
        <w:rPr>
          <w:lang w:eastAsia="zh-CN"/>
        </w:rPr>
        <w:t>the target UE is a 5G ProSe layer-3 UE-to-UE relay UE</w:t>
      </w:r>
      <w:r w:rsidR="00CC5D6B" w:rsidRPr="00C6761E">
        <w:rPr>
          <w:lang w:eastAsia="zh-CN"/>
        </w:rPr>
        <w:t>,</w:t>
      </w:r>
      <w:r w:rsidRPr="00C6761E">
        <w:rPr>
          <w:lang w:eastAsia="zh-CN"/>
        </w:rPr>
        <w:t xml:space="preserve"> and IP address/prefix of the initiating UE needs to be changed and is allocated by the </w:t>
      </w:r>
      <w:r w:rsidRPr="00C6761E">
        <w:t>5G ProSe</w:t>
      </w:r>
      <w:r w:rsidRPr="00C6761E">
        <w:rPr>
          <w:lang w:eastAsia="zh-CN"/>
        </w:rPr>
        <w:t xml:space="preserve"> UE-to-UE relay UE;</w:t>
      </w:r>
      <w:r w:rsidR="00A37EA1" w:rsidRPr="00C6761E">
        <w:rPr>
          <w:lang w:eastAsia="zh-CN"/>
        </w:rPr>
        <w:t xml:space="preserve"> and</w:t>
      </w:r>
    </w:p>
    <w:p w14:paraId="25CCA7EA" w14:textId="121DB3D6" w:rsidR="00DD0200" w:rsidRPr="00C6761E" w:rsidRDefault="00DD0200" w:rsidP="00DD0200">
      <w:pPr>
        <w:pStyle w:val="B1"/>
        <w:rPr>
          <w:lang w:eastAsia="zh-CN"/>
        </w:rPr>
      </w:pPr>
      <w:r w:rsidRPr="00C6761E">
        <w:rPr>
          <w:lang w:eastAsia="zh-CN"/>
        </w:rPr>
        <w:t xml:space="preserve">g) shall include the </w:t>
      </w:r>
      <w:r w:rsidR="00CC5D6B" w:rsidRPr="00C6761E">
        <w:rPr>
          <w:lang w:eastAsia="zh-CN"/>
        </w:rPr>
        <w:t>list of target end UE IP address/prefix</w:t>
      </w:r>
      <w:r w:rsidRPr="00C6761E">
        <w:rPr>
          <w:lang w:eastAsia="zh-CN"/>
        </w:rPr>
        <w:t xml:space="preserve"> (i.e. application layer ID(s) and IP address(es)/prefix(es)), if IP communication is used</w:t>
      </w:r>
      <w:r w:rsidR="00CC5D6B" w:rsidRPr="00C6761E">
        <w:rPr>
          <w:lang w:eastAsia="zh-CN"/>
        </w:rPr>
        <w:t>,</w:t>
      </w:r>
      <w:r w:rsidRPr="00C6761E">
        <w:rPr>
          <w:lang w:eastAsia="zh-CN"/>
        </w:rPr>
        <w:t xml:space="preserve"> the initiating UE’s IP address/prefix needs to be changed, </w:t>
      </w:r>
      <w:r w:rsidRPr="00C6761E">
        <w:t xml:space="preserve">and </w:t>
      </w:r>
      <w:r w:rsidRPr="00C6761E">
        <w:rPr>
          <w:lang w:eastAsia="zh-CN"/>
        </w:rPr>
        <w:t>the target UE is a 5G ProSe layer-3 UE-to-UE relay UE;</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15E0CD4A" w:rsidR="00DD0200" w:rsidRPr="00C6761E" w:rsidRDefault="00DD0200" w:rsidP="00DD0200">
      <w:pPr>
        <w:pStyle w:val="B1"/>
        <w:rPr>
          <w:lang w:eastAsia="zh-CN"/>
        </w:rPr>
      </w:pPr>
      <w:r w:rsidRPr="00C6761E">
        <w:rPr>
          <w:lang w:eastAsia="zh-CN"/>
        </w:rPr>
        <w:t>d)</w:t>
      </w:r>
      <w:r w:rsidRPr="00C6761E">
        <w:rPr>
          <w:lang w:eastAsia="zh-CN"/>
        </w:rPr>
        <w:tab/>
        <w:t>shall include the new IP address/prefix if IP communication is used and changed, and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 and the target UE is not a 5G ProSe layer-3 UE-to-UE relay UE;</w:t>
      </w:r>
    </w:p>
    <w:p w14:paraId="7A44B8B9" w14:textId="29A85615" w:rsidR="00DD0200" w:rsidRPr="00C6761E" w:rsidRDefault="00DD0200" w:rsidP="00DD0200">
      <w:pPr>
        <w:pStyle w:val="B1"/>
        <w:rPr>
          <w:lang w:eastAsia="zh-CN"/>
        </w:rPr>
      </w:pPr>
      <w:r w:rsidRPr="00C6761E">
        <w:rPr>
          <w:lang w:eastAsia="zh-CN"/>
        </w:rPr>
        <w:t xml:space="preserve">e) </w:t>
      </w:r>
      <w:r w:rsidRPr="00C6761E">
        <w:rPr>
          <w:lang w:eastAsia="zh-CN"/>
        </w:rPr>
        <w:tab/>
        <w:t>shall include the new IP address/</w:t>
      </w:r>
      <w:r w:rsidRPr="00C6761E">
        <w:t xml:space="preserve">prefix </w:t>
      </w:r>
      <w:r w:rsidRPr="00C6761E">
        <w:rPr>
          <w:lang w:eastAsia="zh-CN"/>
        </w:rPr>
        <w:t>if IP communication is used</w:t>
      </w:r>
      <w:r w:rsidR="00B46A80" w:rsidRPr="00C6761E">
        <w:rPr>
          <w:lang w:eastAsia="zh-CN"/>
        </w:rPr>
        <w:t>,</w:t>
      </w:r>
      <w:r w:rsidRPr="00C6761E">
        <w:rPr>
          <w:lang w:eastAsia="zh-CN"/>
        </w:rPr>
        <w:t xml:space="preserve"> IP address/prefix needs to be changed, the target UE is a 5G ProSe layer-3 UE-to-UE relay UE and IP address/prefix of the initiating UE is allocated by the initiating UE;</w:t>
      </w:r>
    </w:p>
    <w:p w14:paraId="396F8798" w14:textId="7D8FD9AF" w:rsidR="00DD0200" w:rsidRPr="00C6761E" w:rsidRDefault="00DD0200" w:rsidP="00DD0200">
      <w:pPr>
        <w:pStyle w:val="B1"/>
        <w:rPr>
          <w:lang w:eastAsia="zh-CN"/>
        </w:rPr>
      </w:pPr>
      <w:r w:rsidRPr="00C6761E">
        <w:rPr>
          <w:lang w:eastAsia="zh-CN"/>
        </w:rPr>
        <w:t xml:space="preserve">f) </w:t>
      </w:r>
      <w:r w:rsidR="00B46A80" w:rsidRPr="00C6761E">
        <w:rPr>
          <w:lang w:eastAsia="zh-CN"/>
        </w:rPr>
        <w:t xml:space="preserve"> </w:t>
      </w:r>
      <w:r w:rsidRPr="00C6761E">
        <w:rPr>
          <w:lang w:eastAsia="zh-CN"/>
        </w:rPr>
        <w:t xml:space="preserve">shall include the </w:t>
      </w:r>
      <w:r w:rsidR="00B46A80" w:rsidRPr="00C6761E">
        <w:rPr>
          <w:lang w:eastAsia="zh-CN"/>
        </w:rPr>
        <w:t>IP address/prefix needed indication</w:t>
      </w:r>
      <w:r w:rsidR="00B46A80" w:rsidRPr="00C6761E" w:rsidDel="00B46A80">
        <w:rPr>
          <w:lang w:eastAsia="zh-CN"/>
        </w:rPr>
        <w:t xml:space="preserve"> </w:t>
      </w:r>
      <w:r w:rsidRPr="00C6761E">
        <w:rPr>
          <w:lang w:eastAsia="zh-CN"/>
        </w:rPr>
        <w:t>if IP communication is used</w:t>
      </w:r>
      <w:r w:rsidR="00B46A80" w:rsidRPr="00C6761E">
        <w:rPr>
          <w:lang w:eastAsia="zh-CN"/>
        </w:rPr>
        <w:t>,</w:t>
      </w:r>
      <w:r w:rsidR="00F8643B" w:rsidRPr="00C6761E">
        <w:rPr>
          <w:lang w:eastAsia="zh-CN"/>
        </w:rPr>
        <w:t xml:space="preserve"> </w:t>
      </w:r>
      <w:r w:rsidRPr="00C6761E">
        <w:rPr>
          <w:lang w:eastAsia="zh-CN"/>
        </w:rPr>
        <w:t>IP address/prefix shall be changed and the target UE is a 5G ProSe layer-3 UE-to-UE relay UE and IP address/prefix of the initiating UE is allocated by the 5G ProSe layer-3 UE-to-UE relay UE;</w:t>
      </w:r>
      <w:r w:rsidR="006C699D" w:rsidRPr="00C6761E">
        <w:rPr>
          <w:lang w:eastAsia="zh-CN"/>
        </w:rPr>
        <w:t xml:space="preserve"> and</w:t>
      </w:r>
    </w:p>
    <w:p w14:paraId="06B1ABC3" w14:textId="6C304F58" w:rsidR="00DD0200" w:rsidRPr="00C6761E" w:rsidRDefault="00DD0200" w:rsidP="00DD0200">
      <w:pPr>
        <w:pStyle w:val="B1"/>
        <w:rPr>
          <w:lang w:eastAsia="zh-CN"/>
        </w:rPr>
      </w:pPr>
      <w:r w:rsidRPr="00C6761E">
        <w:rPr>
          <w:lang w:eastAsia="zh-CN"/>
        </w:rPr>
        <w:t xml:space="preserve">g) shall include the </w:t>
      </w:r>
      <w:r w:rsidR="00B46A80" w:rsidRPr="00C6761E">
        <w:rPr>
          <w:lang w:eastAsia="zh-CN"/>
        </w:rPr>
        <w:t>list of target end UE IP address/prefix</w:t>
      </w:r>
      <w:r w:rsidRPr="00C6761E">
        <w:rPr>
          <w:lang w:eastAsia="zh-CN"/>
        </w:rPr>
        <w:t xml:space="preserve"> (i.e. application layer ID and IP address/prefix)</w:t>
      </w:r>
      <w:r w:rsidRPr="00C6761E">
        <w:t xml:space="preserve"> </w:t>
      </w:r>
      <w:r w:rsidRPr="00C6761E">
        <w:rPr>
          <w:lang w:eastAsia="zh-CN"/>
        </w:rPr>
        <w:t>if IP communication is used</w:t>
      </w:r>
      <w:r w:rsidR="00B46A80" w:rsidRPr="00C6761E">
        <w:rPr>
          <w:lang w:eastAsia="zh-CN"/>
        </w:rPr>
        <w:t>,</w:t>
      </w:r>
      <w:r w:rsidRPr="00C6761E">
        <w:rPr>
          <w:lang w:eastAsia="zh-CN"/>
        </w:rPr>
        <w:t xml:space="preserve"> IP address/prefix shall be changed and the target UE is a 5G ProSe layer-3 UE-to-UE relay UE</w:t>
      </w:r>
      <w:r w:rsidR="007F02E0" w:rsidRPr="00C6761E">
        <w:rPr>
          <w:lang w:eastAsia="zh-CN"/>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45pt;height:314.9pt" o:ole="">
            <v:imagedata r:id="rId64" o:title=""/>
          </v:shape>
          <o:OLEObject Type="Embed" ProgID="Visio.Drawing.15" ShapeID="_x0000_i1052" DrawAspect="Content" ObjectID="_1765988209"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155371862"/>
      <w:bookmarkEnd w:id="1020"/>
      <w:r w:rsidRPr="00C6761E">
        <w:t>7.2.</w:t>
      </w:r>
      <w:r w:rsidR="005E1E7E" w:rsidRPr="00C6761E">
        <w:t>4</w:t>
      </w:r>
      <w:r w:rsidRPr="00C6761E">
        <w:t>.3</w:t>
      </w:r>
      <w:r w:rsidRPr="00C6761E">
        <w:tab/>
        <w:t>5G ProSe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7B8C7DE6" w:rsidR="00DD0200" w:rsidRPr="00C6761E" w:rsidRDefault="00DD0200" w:rsidP="00DD0200">
      <w:r w:rsidRPr="00C6761E">
        <w:t xml:space="preserve">If the target UE is a 5G ProSe layer-3 UE-to-UE relay UE and </w:t>
      </w:r>
      <w:r w:rsidR="009D772B" w:rsidRPr="00C6761E">
        <w:t>IP address/prefix needed indication</w:t>
      </w:r>
      <w:r w:rsidRPr="00C6761E">
        <w:t xml:space="preserve"> is received</w:t>
      </w:r>
      <w:r w:rsidRPr="00C6761E">
        <w:rPr>
          <w:lang w:eastAsia="zh-CN"/>
        </w:rPr>
        <w:t xml:space="preserve"> from the initiating UE</w:t>
      </w:r>
      <w:r w:rsidRPr="00C6761E">
        <w:t>, the 5G ProSe layer-3 UE-to-UE relay UE assigns a new IP address/prefix to the initiating UE.</w:t>
      </w:r>
    </w:p>
    <w:p w14:paraId="6BB69BB2" w14:textId="621CCCDC" w:rsidR="00DD0200" w:rsidRPr="00C6761E" w:rsidRDefault="00DD0200" w:rsidP="00BB7313">
      <w:r w:rsidRPr="00C6761E">
        <w:t>If the target UE is a 5G ProSe layer-3 UE-to-UE relay UE, the 5G ProSe layer-3 UE-to-UE relay UE may 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376951EA"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18A0EDD3" w:rsidR="00BB7313" w:rsidRPr="00C6761E" w:rsidRDefault="00BB7313" w:rsidP="0037175B">
      <w:pPr>
        <w:pStyle w:val="B1"/>
      </w:pPr>
      <w:r w:rsidRPr="00C6761E">
        <w:t>h)</w:t>
      </w:r>
      <w:r w:rsidRPr="00C6761E">
        <w:tab/>
        <w:t>shall include the target UE's new IP address/prefix if IP communication is used and changed</w:t>
      </w:r>
      <w:r w:rsidR="00C050AA" w:rsidRPr="00C6761E">
        <w:t xml:space="preserve"> 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155371863"/>
      <w:bookmarkEnd w:id="1029"/>
      <w:r w:rsidRPr="00C6761E">
        <w:t>7.2.</w:t>
      </w:r>
      <w:r w:rsidR="005E1E7E" w:rsidRPr="00C6761E">
        <w:t>4</w:t>
      </w:r>
      <w:r w:rsidRPr="00C6761E">
        <w:t>.4</w:t>
      </w:r>
      <w:r w:rsidRPr="00C6761E">
        <w:tab/>
        <w:t>5G ProSe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155371864"/>
      <w:bookmarkEnd w:id="1038"/>
      <w:r w:rsidRPr="00C6761E">
        <w:t>7.2.</w:t>
      </w:r>
      <w:r w:rsidR="005E1E7E" w:rsidRPr="00C6761E">
        <w:t>4</w:t>
      </w:r>
      <w:r w:rsidRPr="00C6761E">
        <w:t>.5</w:t>
      </w:r>
      <w:r w:rsidRPr="00C6761E">
        <w:tab/>
        <w:t>5G ProSe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155371865"/>
      <w:bookmarkEnd w:id="1047"/>
      <w:r w:rsidRPr="00C6761E">
        <w:t>7.2.</w:t>
      </w:r>
      <w:r w:rsidR="005E1E7E" w:rsidRPr="00C6761E">
        <w:t>4</w:t>
      </w:r>
      <w:r w:rsidRPr="00C6761E">
        <w:t>.6</w:t>
      </w:r>
      <w:r w:rsidRPr="00C6761E">
        <w:tab/>
        <w:t>5G ProSe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6F5D77B5" w:rsidR="003167DD" w:rsidRPr="00C6761E" w:rsidRDefault="003167DD" w:rsidP="003167DD">
      <w:pPr>
        <w:pStyle w:val="B1"/>
      </w:pPr>
      <w:r w:rsidRPr="00C6761E">
        <w:t xml:space="preserve">#y unknown target UE’s IP address/prefix or </w:t>
      </w:r>
      <w:r w:rsidR="00386B11" w:rsidRPr="00C6761E">
        <w:t xml:space="preserve">target </w:t>
      </w:r>
      <w:r w:rsidRPr="00C6761E">
        <w:t>UE</w:t>
      </w:r>
      <w:r w:rsidR="00386B11" w:rsidRPr="00C6761E">
        <w:t>’</w:t>
      </w:r>
      <w:r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0347B177" w:rsidR="00430DA5" w:rsidRPr="00C6761E" w:rsidRDefault="00430DA5" w:rsidP="00430DA5">
      <w:r w:rsidRPr="00C6761E">
        <w:t xml:space="preserve">For a received PROSE DIRECT LINK IDENTIFIER UPDATE REQUEST message from a source 5G ProSe end UE, if the target UE is a 5G ProSe layer-3 UE-to-UE relay UE and receives the PC5 signalling protocol cause value #x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#y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155371866"/>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155371867"/>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1" w:name="_CR7_2_4_7_2"/>
      <w:bookmarkStart w:id="1082" w:name="_Toc155371868"/>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155371869"/>
      <w:bookmarkEnd w:id="1083"/>
      <w:r w:rsidRPr="00C6761E">
        <w:t>7.2.</w:t>
      </w:r>
      <w:r w:rsidR="001F6881" w:rsidRPr="00C6761E">
        <w:rPr>
          <w:lang w:eastAsia="zh-CN"/>
        </w:rPr>
        <w:t>5</w:t>
      </w:r>
      <w:r w:rsidRPr="00C6761E">
        <w:tab/>
        <w:t>5G ProSe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155371870"/>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155371871"/>
      <w:bookmarkEnd w:id="1101"/>
      <w:r w:rsidRPr="00C6761E">
        <w:t>7.2.</w:t>
      </w:r>
      <w:r w:rsidR="001F6881" w:rsidRPr="00C6761E">
        <w:t>5</w:t>
      </w:r>
      <w:r w:rsidRPr="00C6761E">
        <w:t>.2</w:t>
      </w:r>
      <w:r w:rsidRPr="00C6761E">
        <w:tab/>
        <w:t>5G ProSe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6pt;height:158.4pt" o:ole="">
            <v:imagedata r:id="rId66" o:title=""/>
          </v:shape>
          <o:OLEObject Type="Embed" ProgID="Visio.Drawing.15" ShapeID="_x0000_i1053" DrawAspect="Content" ObjectID="_1765988210"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155371872"/>
      <w:bookmarkEnd w:id="1111"/>
      <w:r w:rsidRPr="00C6761E">
        <w:t>7.2.</w:t>
      </w:r>
      <w:r w:rsidR="00F002E5" w:rsidRPr="00C6761E">
        <w:t>5</w:t>
      </w:r>
      <w:r w:rsidRPr="00C6761E">
        <w:t>.3</w:t>
      </w:r>
      <w:r w:rsidRPr="00C6761E">
        <w:tab/>
        <w:t>5G ProSe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155371873"/>
      <w:bookmarkEnd w:id="1120"/>
      <w:r w:rsidRPr="00C6761E">
        <w:t>7.2.</w:t>
      </w:r>
      <w:r w:rsidR="00182274" w:rsidRPr="00C6761E">
        <w:t>5</w:t>
      </w:r>
      <w:r w:rsidRPr="00C6761E">
        <w:t>.4</w:t>
      </w:r>
      <w:r w:rsidRPr="00C6761E">
        <w:tab/>
        <w:t>5G ProSe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155371874"/>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155371875"/>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155371876"/>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155371877"/>
      <w:bookmarkEnd w:id="1156"/>
      <w:r w:rsidRPr="00C6761E">
        <w:t>7.2.</w:t>
      </w:r>
      <w:r w:rsidR="002011B4" w:rsidRPr="00C6761E">
        <w:t>6</w:t>
      </w:r>
      <w:r w:rsidRPr="00C6761E">
        <w:tab/>
      </w:r>
      <w:r w:rsidR="003708C3" w:rsidRPr="00C6761E">
        <w:t>5G ProSe</w:t>
      </w:r>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155371878"/>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155371879"/>
      <w:bookmarkEnd w:id="1171"/>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peer 5G ProSe layer-3 end UE have PC5 QoS flow(s) only for the communication with the 5G ProSe layer-3 end UE;</w:t>
      </w:r>
    </w:p>
    <w:p w14:paraId="02D73A9A" w14:textId="42A43C21" w:rsidR="00DA3EA5" w:rsidRPr="00C6761E"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A93FA0F" w:rsidR="002243BC" w:rsidRPr="00C6761E" w:rsidRDefault="002243BC" w:rsidP="0024740F">
      <w:pPr>
        <w:pStyle w:val="B1"/>
      </w:pPr>
      <w:r w:rsidRPr="00C6761E">
        <w:t>#20</w:t>
      </w:r>
      <w:r w:rsidRPr="00C6761E">
        <w:tab/>
        <w:t>Failure from 5G ProSe end UE;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45pt;height:138.35pt" o:ole="">
            <v:imagedata r:id="rId68" o:title=""/>
          </v:shape>
          <o:OLEObject Type="Embed" ProgID="Visio.Drawing.15" ShapeID="_x0000_i1054" DrawAspect="Content" ObjectID="_1765988211"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155371880"/>
      <w:bookmarkEnd w:id="1177"/>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155371881"/>
      <w:bookmarkEnd w:id="1188"/>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155371882"/>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155371883"/>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155371884"/>
      <w:bookmarkEnd w:id="1213"/>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4"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155371885"/>
      <w:bookmarkEnd w:id="1225"/>
      <w:r w:rsidRPr="00C6761E">
        <w:t>7.2.</w:t>
      </w:r>
      <w:r w:rsidR="00053035" w:rsidRPr="00C6761E">
        <w:t>8</w:t>
      </w:r>
      <w:r w:rsidRPr="00C6761E">
        <w:tab/>
        <w:t xml:space="preserve">PC5 QoS flow match over </w:t>
      </w:r>
      <w:r w:rsidR="005806BA" w:rsidRPr="00C6761E">
        <w:t>5G ProSe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155371886"/>
      <w:bookmarkEnd w:id="1227"/>
      <w:r w:rsidRPr="00C6761E">
        <w:t>7.2.</w:t>
      </w:r>
      <w:r w:rsidR="00053035" w:rsidRPr="00C6761E">
        <w:t>9</w:t>
      </w:r>
      <w:r w:rsidRPr="00C6761E">
        <w:tab/>
        <w:t xml:space="preserve">Data transmission over </w:t>
      </w:r>
      <w:r w:rsidR="003708C3" w:rsidRPr="00C6761E">
        <w:t>5G ProSe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155371887"/>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155371888"/>
      <w:bookmarkEnd w:id="1235"/>
      <w:r w:rsidRPr="00C6761E">
        <w:t>7.2.</w:t>
      </w:r>
      <w:r w:rsidR="00053035" w:rsidRPr="00C6761E">
        <w:t>9</w:t>
      </w:r>
      <w:r w:rsidRPr="00C6761E">
        <w:t>.2</w:t>
      </w:r>
      <w:r w:rsidRPr="00C6761E">
        <w:tab/>
        <w:t>Procedure for UE to use provisioned radio resources for ProSe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155371889"/>
      <w:bookmarkEnd w:id="1237"/>
      <w:r w:rsidRPr="00C6761E">
        <w:t>7.2.</w:t>
      </w:r>
      <w:r w:rsidR="00BC4895" w:rsidRPr="00C6761E">
        <w:t>10</w:t>
      </w:r>
      <w:r w:rsidRPr="00C6761E">
        <w:tab/>
        <w:t>5G ProSe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155371890"/>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155371891"/>
      <w:bookmarkEnd w:id="1257"/>
      <w:r w:rsidRPr="00C6761E">
        <w:t>7.2.</w:t>
      </w:r>
      <w:r w:rsidR="00BC4895" w:rsidRPr="00C6761E">
        <w:t>10</w:t>
      </w:r>
      <w:r w:rsidRPr="00C6761E">
        <w:t>.2</w:t>
      </w:r>
      <w:r w:rsidRPr="00C6761E">
        <w:tab/>
        <w:t>5G ProSe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55pt;height:212.85pt" o:ole="">
            <v:imagedata r:id="rId70" o:title=""/>
          </v:shape>
          <o:OLEObject Type="Embed" ProgID="Visio.Drawing.15" ShapeID="_x0000_i1055" DrawAspect="Content" ObjectID="_1765988212"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155371892"/>
      <w:bookmarkEnd w:id="1269"/>
      <w:r w:rsidRPr="00C6761E">
        <w:t>7.2.</w:t>
      </w:r>
      <w:r w:rsidR="00BC4895" w:rsidRPr="00C6761E">
        <w:t>10</w:t>
      </w:r>
      <w:r w:rsidRPr="00C6761E">
        <w:t>.3</w:t>
      </w:r>
      <w:r w:rsidRPr="00C6761E">
        <w:tab/>
        <w:t>5G ProSe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66654E28"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UE-to-network relay UE;</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316E3018"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 and</w:t>
      </w:r>
    </w:p>
    <w:p w14:paraId="19E89B63" w14:textId="416E8AF9" w:rsidR="000306EC" w:rsidRPr="00C6761E"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155371893"/>
      <w:bookmarkEnd w:id="1285"/>
      <w:r w:rsidRPr="00C6761E">
        <w:t>7.2.</w:t>
      </w:r>
      <w:r w:rsidR="00BC4895" w:rsidRPr="00C6761E">
        <w:t>10</w:t>
      </w:r>
      <w:r w:rsidRPr="00C6761E">
        <w:t>.4</w:t>
      </w:r>
      <w:r w:rsidRPr="00C6761E">
        <w:tab/>
        <w:t>5G ProSe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155371894"/>
      <w:bookmarkEnd w:id="1289"/>
      <w:r w:rsidRPr="00C6761E">
        <w:t>7.2.</w:t>
      </w:r>
      <w:r w:rsidR="00BC4895" w:rsidRPr="00C6761E">
        <w:t>10</w:t>
      </w:r>
      <w:r w:rsidRPr="00C6761E">
        <w:t>.5</w:t>
      </w:r>
      <w:r w:rsidRPr="00C6761E">
        <w:tab/>
        <w:t>5G ProSe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155371895"/>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155371896"/>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155371897"/>
      <w:bookmarkEnd w:id="1317"/>
      <w:r w:rsidRPr="00C6761E">
        <w:t>7.2.11</w:t>
      </w:r>
      <w:r w:rsidR="005552EB" w:rsidRPr="00C6761E">
        <w:tab/>
        <w:t>5G ProSe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155371898"/>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75D55F7"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not between 5G ProSe remote UE and 5G ProSe UE-to-network relay UE;</w:t>
      </w:r>
    </w:p>
    <w:p w14:paraId="26700256" w14:textId="77777777"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when the </w:t>
      </w:r>
      <w:r w:rsidRPr="00C6761E">
        <w:t>security procedure over user</w:t>
      </w:r>
      <w:r w:rsidRPr="00C6761E">
        <w:rPr>
          <w:rFonts w:hint="eastAsia"/>
        </w:rPr>
        <w:t xml:space="preserve"> </w:t>
      </w:r>
      <w:r w:rsidRPr="00C6761E">
        <w:t>plane as specified in 3GPP TS 33.503 [34] is used; or</w:t>
      </w:r>
    </w:p>
    <w:p w14:paraId="321666E6" w14:textId="77777777"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77777777" w:rsidR="005552EB" w:rsidRPr="00C6761E" w:rsidRDefault="005552EB" w:rsidP="005552EB">
      <w:pPr>
        <w:pStyle w:val="NO"/>
      </w:pPr>
      <w:r w:rsidRPr="00C6761E">
        <w:t>NOTE 1:</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155371899"/>
      <w:bookmarkEnd w:id="1327"/>
      <w:r w:rsidRPr="00C6761E">
        <w:t>7.2.11</w:t>
      </w:r>
      <w:r w:rsidR="005552EB" w:rsidRPr="00C6761E">
        <w:t>.2</w:t>
      </w:r>
      <w:r w:rsidR="005552EB" w:rsidRPr="00C6761E">
        <w:tab/>
        <w:t>5G ProSe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0565DB47"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not between 5G ProSe remote UE and 5G ProSe UE-to-network relay UE,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06CD91B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not for direct communication between the 5G ProSe remote UE and the 5G ProSe UE-to-network relay UE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5843165"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not between the 5G ProSe remote UE and the 5G ProSe UE-to-network relay UE;</w:t>
      </w:r>
    </w:p>
    <w:p w14:paraId="6198D93A" w14:textId="6241C793" w:rsidR="002F48D8" w:rsidRPr="00C6761E" w:rsidRDefault="002F48D8" w:rsidP="00884B23">
      <w:pPr>
        <w:pStyle w:val="NO"/>
      </w:pPr>
      <w:r w:rsidRPr="00C6761E">
        <w:t>NOTE 3:</w:t>
      </w:r>
      <w:r w:rsidRPr="00C6761E">
        <w:tab/>
        <w:t xml:space="preserve">When the 5G ProSe direct link re-keying procedure is </w:t>
      </w:r>
      <w:r w:rsidRPr="00C6761E">
        <w:rPr>
          <w:lang w:val="en-US"/>
        </w:rPr>
        <w:t xml:space="preserve">between the 5G ProSe remote UE and the 5G ProSe UE-to-network relay UE,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225C78E3" w:rsidR="007F5A55" w:rsidRPr="00C6761E" w:rsidRDefault="007F5A55" w:rsidP="007F5A55">
      <w:pPr>
        <w:pStyle w:val="B3"/>
      </w:pPr>
      <w:r w:rsidRPr="00C6761E">
        <w:t>ii)</w:t>
      </w:r>
      <w:r w:rsidRPr="00C6761E">
        <w:tab/>
        <w:t>the 5G ProSe direct link re-keying procedure is between the 5G ProSe remote UE and the 5G ProSe UE-to-network relay UE;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77777777" w:rsidR="007F5A55" w:rsidRPr="00C6761E" w:rsidRDefault="007F5A55" w:rsidP="00EE5137">
      <w:pPr>
        <w:pStyle w:val="B3"/>
      </w:pPr>
      <w:r w:rsidRPr="00C6761E">
        <w:t>ii)</w:t>
      </w:r>
      <w:r w:rsidRPr="00C6761E">
        <w:tab/>
        <w:t>the 5G ProSe direct link re-keying procedure is between the 5G ProSe remote UE and the 5G ProSe UE-to-network relay UE;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34A1FC42" w:rsidR="002620B2" w:rsidRPr="00C6761E" w:rsidRDefault="002620B2" w:rsidP="00EE5137">
      <w:pPr>
        <w:pStyle w:val="B1"/>
      </w:pPr>
      <w:r w:rsidRPr="00C6761E">
        <w:t>g)</w:t>
      </w:r>
      <w:r w:rsidRPr="00C6761E">
        <w:tab/>
        <w:t xml:space="preserve">shall include the HPLMN ID of the 5G ProSe Remote UE 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2.75pt" o:ole="">
            <v:imagedata r:id="rId72" o:title=""/>
          </v:shape>
          <o:OLEObject Type="Embed" ProgID="Visio.Drawing.11" ShapeID="_x0000_i1056" DrawAspect="Content" ObjectID="_1765988213"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155371900"/>
      <w:bookmarkEnd w:id="133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57F9EC18" w:rsidR="005552EB" w:rsidRPr="00C6761E" w:rsidRDefault="005552EB" w:rsidP="005552EB">
      <w:r w:rsidRPr="00C6761E">
        <w:t>Upon receipt of a PROSE DIRECT LINK REKEYING REQUEST message, if the PROSE DIRECT LINK REKEYING REQUEST message includes a Re-authentication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12B824B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 xml:space="preserve">sent from the 5G ProSe remote UE to the 5G ProSe UE-to-network relay UE,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155371901"/>
      <w:bookmarkEnd w:id="1344"/>
      <w:r w:rsidRPr="00C6761E">
        <w:t>7.2.11</w:t>
      </w:r>
      <w:r w:rsidR="005552EB" w:rsidRPr="00C6761E">
        <w:t>.4</w:t>
      </w:r>
      <w:r w:rsidR="005552EB" w:rsidRPr="00C6761E">
        <w:tab/>
        <w:t>5G ProSe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155371902"/>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155371903"/>
      <w:bookmarkEnd w:id="1360"/>
      <w:r w:rsidRPr="00C6761E">
        <w:t>7.2.12</w:t>
      </w:r>
      <w:r w:rsidR="00920A29" w:rsidRPr="00C6761E">
        <w:tab/>
      </w:r>
      <w:bookmarkEnd w:id="1361"/>
      <w:bookmarkEnd w:id="1362"/>
      <w:bookmarkEnd w:id="1363"/>
      <w:r w:rsidR="00920A29" w:rsidRPr="00C6761E">
        <w:t>5G ProSe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155371904"/>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155371905"/>
      <w:bookmarkEnd w:id="1375"/>
      <w:r w:rsidRPr="00C6761E">
        <w:t>7.2.12</w:t>
      </w:r>
      <w:r w:rsidR="00920A29" w:rsidRPr="00C6761E">
        <w:t>.2</w:t>
      </w:r>
      <w:r w:rsidR="00920A29" w:rsidRPr="00C6761E">
        <w:tab/>
        <w:t>5G ProSe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5pt" o:ole="">
            <v:imagedata r:id="rId74" o:title=""/>
          </v:shape>
          <o:OLEObject Type="Embed" ProgID="Visio.Drawing.11" ShapeID="_x0000_i1057" DrawAspect="Content" ObjectID="_1765988214"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155371906"/>
      <w:bookmarkEnd w:id="1388"/>
      <w:r w:rsidRPr="00C6761E">
        <w:t>7.2.12</w:t>
      </w:r>
      <w:r w:rsidR="00920A29" w:rsidRPr="00C6761E">
        <w:t>.3</w:t>
      </w:r>
      <w:r w:rsidR="00920A29" w:rsidRPr="00C6761E">
        <w:tab/>
        <w:t>5G ProSe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155371907"/>
      <w:bookmarkEnd w:id="1398"/>
      <w:r w:rsidRPr="00C6761E">
        <w:t>7.2.12</w:t>
      </w:r>
      <w:r w:rsidR="00920A29" w:rsidRPr="00C6761E">
        <w:t>.4</w:t>
      </w:r>
      <w:r w:rsidR="00920A29" w:rsidRPr="00C6761E">
        <w:tab/>
        <w:t>5G ProSe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155371908"/>
      <w:bookmarkEnd w:id="1408"/>
      <w:r w:rsidRPr="00C6761E">
        <w:t>7.2.12</w:t>
      </w:r>
      <w:r w:rsidR="00920A29" w:rsidRPr="00C6761E">
        <w:t>.5</w:t>
      </w:r>
      <w:r w:rsidR="00920A29" w:rsidRPr="00C6761E">
        <w:tab/>
        <w:t>5G ProSe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155371909"/>
      <w:bookmarkStart w:id="1420" w:name="_Toc34388635"/>
      <w:bookmarkStart w:id="1421" w:name="_Toc34404406"/>
      <w:bookmarkStart w:id="1422" w:name="_Toc45282234"/>
      <w:bookmarkStart w:id="1423" w:name="_Toc45882620"/>
      <w:bookmarkStart w:id="1424" w:name="_Toc51951170"/>
      <w:bookmarkStart w:id="1425" w:name="_Toc59208924"/>
      <w:bookmarkEnd w:id="1416"/>
      <w:r w:rsidRPr="00C6761E">
        <w:t>7.2.12</w:t>
      </w:r>
      <w:r w:rsidR="00920A29" w:rsidRPr="00C6761E">
        <w:t>.6</w:t>
      </w:r>
      <w:r w:rsidR="00920A29" w:rsidRPr="00C6761E">
        <w:tab/>
        <w:t>5G ProSe direct link authentication procedure not accepted by the initiating UE</w:t>
      </w:r>
      <w:bookmarkEnd w:id="1417"/>
      <w:bookmarkEnd w:id="1418"/>
      <w:bookmarkEnd w:id="1419"/>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155371910"/>
      <w:bookmarkEnd w:id="1428"/>
      <w:r w:rsidRPr="00C6761E">
        <w:t>7.2.12</w:t>
      </w:r>
      <w:r w:rsidR="00920A29" w:rsidRPr="00C6761E">
        <w:t>.7</w:t>
      </w:r>
      <w:r w:rsidR="00920A29" w:rsidRPr="00C6761E">
        <w:tab/>
        <w:t>Abnormal cases</w:t>
      </w:r>
      <w:bookmarkEnd w:id="1420"/>
      <w:bookmarkEnd w:id="1421"/>
      <w:bookmarkEnd w:id="1422"/>
      <w:bookmarkEnd w:id="1423"/>
      <w:bookmarkEnd w:id="1424"/>
      <w:bookmarkEnd w:id="1425"/>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155371911"/>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43" w:name="_CR7_2_13"/>
      <w:bookmarkStart w:id="1444" w:name="_Toc155371912"/>
      <w:bookmarkEnd w:id="1443"/>
      <w:r w:rsidRPr="00C6761E">
        <w:t>7.2.13</w:t>
      </w:r>
      <w:r w:rsidRPr="00C6761E">
        <w:tab/>
        <w:t>5G ProSe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155371913"/>
      <w:bookmarkEnd w:id="1445"/>
      <w:r w:rsidRPr="00C6761E">
        <w:t>7.2.13.1</w:t>
      </w:r>
      <w:r w:rsidRPr="00C6761E">
        <w:tab/>
        <w:t>General</w:t>
      </w:r>
      <w:bookmarkEnd w:id="1446"/>
    </w:p>
    <w:p w14:paraId="4B55393C" w14:textId="6B92046D" w:rsidR="00430DA5" w:rsidRPr="00C6761E" w:rsidRDefault="00430DA5" w:rsidP="00430DA5">
      <w:r w:rsidRPr="00C6761E">
        <w:t>The 5G ProSe UE-to-UE relay update procedure is used to update the target 5G ProSe end UE(s) with the source 5G ProSe end UE's new IP address/prefix and new Application layer ID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7" w:name="_CR7_2_13_2"/>
      <w:bookmarkStart w:id="1448" w:name="_Toc155371914"/>
      <w:bookmarkEnd w:id="1447"/>
      <w:r w:rsidRPr="00C6761E">
        <w:t>7.2.13.2</w:t>
      </w:r>
      <w:r w:rsidRPr="00C6761E">
        <w:tab/>
        <w:t>5G ProSe</w:t>
      </w:r>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Pr="00C6761E" w:rsidRDefault="00430DA5" w:rsidP="00430DA5">
      <w:r w:rsidRPr="00C6761E">
        <w:t>In order to initiate the 5G ProSe UE-to-UE relay update procedure, the initiating UE shall create a PROSE UE TO UE RELAY UPDATE REQUEST message. In this message, the initiating UE:</w:t>
      </w:r>
    </w:p>
    <w:p w14:paraId="5980C72D" w14:textId="358FBC06" w:rsidR="00430DA5" w:rsidRPr="00C6761E" w:rsidRDefault="00C36452" w:rsidP="00C36452">
      <w:pPr>
        <w:pStyle w:val="B1"/>
        <w:overflowPunct/>
        <w:autoSpaceDE/>
        <w:autoSpaceDN/>
        <w:adjustRightInd/>
        <w:ind w:left="644" w:hanging="360"/>
        <w:textAlignment w:val="auto"/>
      </w:pPr>
      <w:r w:rsidRPr="00C6761E">
        <w:t>a)</w:t>
      </w:r>
      <w:r w:rsidRPr="00C6761E">
        <w:tab/>
      </w:r>
      <w:r w:rsidR="00430DA5" w:rsidRPr="00C6761E">
        <w:t>shall include the source 5G ProSe</w:t>
      </w:r>
      <w:r w:rsidR="00430DA5" w:rsidRPr="00C6761E" w:rsidDel="00732286">
        <w:t xml:space="preserve"> </w:t>
      </w:r>
      <w:r w:rsidR="00430DA5" w:rsidRPr="00C6761E">
        <w:t>end UE's old IP address/prefix</w:t>
      </w:r>
      <w:r w:rsidR="00C626A0" w:rsidRPr="00C6761E">
        <w:t>, if the initiating UE’s IP address/prefix has changed;</w:t>
      </w:r>
    </w:p>
    <w:p w14:paraId="3C65FD43" w14:textId="4A1227DA" w:rsidR="00430DA5" w:rsidRPr="00C6761E" w:rsidRDefault="00C36452" w:rsidP="00C36452">
      <w:pPr>
        <w:pStyle w:val="B1"/>
        <w:overflowPunct/>
        <w:autoSpaceDE/>
        <w:autoSpaceDN/>
        <w:adjustRightInd/>
        <w:ind w:left="644" w:hanging="360"/>
        <w:textAlignment w:val="auto"/>
      </w:pPr>
      <w:r w:rsidRPr="00C6761E">
        <w:t>b)</w:t>
      </w:r>
      <w:r w:rsidRPr="00C6761E">
        <w:tab/>
      </w:r>
      <w:r w:rsidR="00430DA5" w:rsidRPr="00C6761E">
        <w:t>may include the source 5G ProSe</w:t>
      </w:r>
      <w:r w:rsidR="00430DA5" w:rsidRPr="00C6761E" w:rsidDel="00732286">
        <w:t xml:space="preserve"> </w:t>
      </w:r>
      <w:r w:rsidR="00430DA5" w:rsidRPr="00C6761E">
        <w:t xml:space="preserve">end UE's old </w:t>
      </w:r>
      <w:r w:rsidR="00C626A0" w:rsidRPr="00C6761E">
        <w:t xml:space="preserve">user info </w:t>
      </w:r>
      <w:r w:rsidR="00430DA5" w:rsidRPr="00C6761E">
        <w:t>ID</w:t>
      </w:r>
      <w:r w:rsidR="00C626A0" w:rsidRPr="00C6761E">
        <w:t>, if the initiating UE’s user info ID has changed</w:t>
      </w:r>
      <w:r w:rsidR="00430DA5" w:rsidRPr="00C6761E">
        <w:t xml:space="preserve">; </w:t>
      </w:r>
    </w:p>
    <w:p w14:paraId="2FB1CD1B" w14:textId="6DF77A0D" w:rsidR="00430DA5" w:rsidRPr="00C6761E" w:rsidRDefault="00C36452" w:rsidP="00C36452">
      <w:pPr>
        <w:pStyle w:val="B1"/>
        <w:overflowPunct/>
        <w:autoSpaceDE/>
        <w:autoSpaceDN/>
        <w:adjustRightInd/>
        <w:ind w:left="644" w:hanging="360"/>
        <w:textAlignment w:val="auto"/>
      </w:pPr>
      <w:r w:rsidRPr="00C6761E">
        <w:t>c)</w:t>
      </w:r>
      <w:r w:rsidRPr="00C6761E">
        <w:tab/>
      </w:r>
      <w:r w:rsidR="00430DA5" w:rsidRPr="00C6761E">
        <w:t>may include the source 5G ProSe</w:t>
      </w:r>
      <w:r w:rsidR="00430DA5" w:rsidRPr="00C6761E" w:rsidDel="00732286">
        <w:t xml:space="preserve"> </w:t>
      </w:r>
      <w:r w:rsidR="00430DA5" w:rsidRPr="00C6761E">
        <w:t xml:space="preserve">end UE's new </w:t>
      </w:r>
      <w:r w:rsidR="00C626A0" w:rsidRPr="00C6761E">
        <w:t xml:space="preserve">user info </w:t>
      </w:r>
      <w:r w:rsidR="00430DA5" w:rsidRPr="00C6761E">
        <w:t>ID</w:t>
      </w:r>
      <w:r w:rsidR="00C626A0" w:rsidRPr="00C6761E">
        <w:t>, if the initiating UE’s user info ID has changed</w:t>
      </w:r>
      <w:r w:rsidR="00430DA5" w:rsidRPr="00C6761E">
        <w:t>; and</w:t>
      </w:r>
    </w:p>
    <w:p w14:paraId="53164F83" w14:textId="0E304C9A" w:rsidR="00430DA5" w:rsidRPr="00C6761E" w:rsidRDefault="00C36452" w:rsidP="00C36452">
      <w:pPr>
        <w:pStyle w:val="B1"/>
        <w:overflowPunct/>
        <w:autoSpaceDE/>
        <w:autoSpaceDN/>
        <w:adjustRightInd/>
        <w:ind w:left="644" w:hanging="360"/>
        <w:textAlignment w:val="auto"/>
      </w:pPr>
      <w:r w:rsidRPr="00C6761E">
        <w:t>d)</w:t>
      </w:r>
      <w:r w:rsidRPr="00C6761E">
        <w:tab/>
      </w:r>
      <w:r w:rsidR="00430DA5" w:rsidRPr="00C6761E">
        <w:t>shall include the source 5G ProSe</w:t>
      </w:r>
      <w:r w:rsidR="00430DA5" w:rsidRPr="00C6761E" w:rsidDel="00732286">
        <w:t xml:space="preserve"> </w:t>
      </w:r>
      <w:r w:rsidR="00430DA5" w:rsidRPr="00C6761E">
        <w:t>end UE's new IP address/prefix</w:t>
      </w:r>
      <w:r w:rsidR="00C626A0" w:rsidRPr="00C6761E">
        <w:t>, if the initiating UE’s IP address/prefix has changed.</w:t>
      </w:r>
    </w:p>
    <w:p w14:paraId="19F5321A" w14:textId="2EC99076" w:rsidR="00430DA5" w:rsidRPr="00C6761E" w:rsidRDefault="00430DA5" w:rsidP="00430DA5">
      <w:r w:rsidRPr="00C6761E">
        <w:t>The initiating UE shall pass this message to the lower layers for transmission along with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02177A95" w14:textId="77777777" w:rsidR="00DB43E8" w:rsidRPr="00C6761E" w:rsidRDefault="00DB43E8" w:rsidP="00DB43E8"/>
    <w:p w14:paraId="59C6551C" w14:textId="3F0F792A" w:rsidR="00DB43E8" w:rsidRPr="00C6761E" w:rsidRDefault="00383B00" w:rsidP="00DB43E8">
      <w:r w:rsidRPr="00C6761E">
        <w:object w:dxaOrig="8566" w:dyaOrig="2955" w14:anchorId="7D0E3CB0">
          <v:shape id="_x0000_i1058" type="#_x0000_t75" style="width:427.6pt;height:147.75pt" o:ole="">
            <v:imagedata r:id="rId76" o:title=""/>
          </v:shape>
          <o:OLEObject Type="Embed" ProgID="Visio.Drawing.15" ShapeID="_x0000_i1058" DrawAspect="Content" ObjectID="_1765988215" r:id="rId77"/>
        </w:object>
      </w:r>
    </w:p>
    <w:p w14:paraId="28BBE8BE" w14:textId="2C0DF57A" w:rsidR="00DB43E8" w:rsidRPr="00C6761E" w:rsidRDefault="00DB43E8" w:rsidP="00DB43E8">
      <w:pPr>
        <w:pStyle w:val="TF"/>
      </w:pPr>
      <w:bookmarkStart w:id="1449" w:name="_CRFigure7_2_13_2_1"/>
      <w:r w:rsidRPr="00C6761E">
        <w:t>Figure </w:t>
      </w:r>
      <w:bookmarkEnd w:id="1449"/>
      <w:r w:rsidRPr="00C6761E">
        <w:t>7.2.13.2.1: 5G ProSe direct relay update procedure</w:t>
      </w:r>
    </w:p>
    <w:p w14:paraId="4BDC9C23" w14:textId="77777777" w:rsidR="00DB43E8" w:rsidRPr="00C6761E" w:rsidRDefault="00DB43E8" w:rsidP="00DB43E8"/>
    <w:p w14:paraId="695EBFC2" w14:textId="4FA80531" w:rsidR="00DB43E8" w:rsidRPr="00C6761E" w:rsidRDefault="00DB43E8" w:rsidP="00DB43E8">
      <w:pPr>
        <w:pStyle w:val="Heading4"/>
      </w:pPr>
      <w:bookmarkStart w:id="1450" w:name="_CR7_2_13_3"/>
      <w:bookmarkStart w:id="1451" w:name="_Toc155371915"/>
      <w:bookmarkEnd w:id="1450"/>
      <w:r w:rsidRPr="00C6761E">
        <w:t>7.2.13.3</w:t>
      </w:r>
      <w:r w:rsidRPr="00C6761E">
        <w:tab/>
        <w:t xml:space="preserve">5G ProSe </w:t>
      </w:r>
      <w:r w:rsidR="00430DA5" w:rsidRPr="00C6761E">
        <w:t>UE-to-UE</w:t>
      </w:r>
      <w:r w:rsidRPr="00C6761E">
        <w:t xml:space="preserve"> relay update procedure accepted by the target UE</w:t>
      </w:r>
      <w:bookmarkEnd w:id="1451"/>
    </w:p>
    <w:p w14:paraId="0FAEDFFC" w14:textId="0722928E" w:rsidR="00430DA5" w:rsidRPr="00C6761E" w:rsidRDefault="00430DA5" w:rsidP="00430DA5">
      <w:r w:rsidRPr="00C6761E">
        <w:t>Upon receipt of a PROSE UE TO UE RELAY UPDATE REQUEST message, the target UE shall replace the original source 5G ProSe end UE's IP address/prefix with the new source 5G ProSe end UE's IP address/prefix  or unicast communication as received in the message. The target UE shall also replace the original source 5G ProSe end UE's Application ID with the new source 5</w:t>
      </w:r>
      <w:r w:rsidRPr="00C6761E">
        <w:rPr>
          <w:rFonts w:hint="eastAsia"/>
          <w:lang w:eastAsia="zh-CN"/>
        </w:rPr>
        <w:t>G</w:t>
      </w:r>
      <w:r w:rsidRPr="00C6761E">
        <w:t xml:space="preserve"> ProSe end UE's Application ID for unicast communication if received in the PROSE UE TO UE RELAY UPDATE REQUEST message. If the target UE determines that the PROSE UE TO UE RELAY UPDATE REQUEST message can be accepted, the target UE shall create a PROSE UE TO UE RELAY UPDATE ACCEPT message. In this message, the target UE:</w:t>
      </w:r>
    </w:p>
    <w:p w14:paraId="42D371EE" w14:textId="01D61D57" w:rsidR="00430DA5" w:rsidRPr="00C6761E" w:rsidRDefault="00C36452" w:rsidP="00C36452">
      <w:pPr>
        <w:pStyle w:val="B1"/>
        <w:overflowPunct/>
        <w:autoSpaceDE/>
        <w:autoSpaceDN/>
        <w:adjustRightInd/>
        <w:ind w:left="400" w:hanging="400"/>
        <w:textAlignment w:val="auto"/>
      </w:pPr>
      <w:r w:rsidRPr="00C6761E">
        <w:t>a)</w:t>
      </w:r>
      <w:r w:rsidRPr="00C6761E">
        <w:tab/>
      </w:r>
      <w:r w:rsidR="00430DA5" w:rsidRPr="00C6761E">
        <w:t>shall include the source 5G ProSe end UE's old IP address/prefix, as received from the initiating UE;</w:t>
      </w:r>
    </w:p>
    <w:p w14:paraId="44C697D2" w14:textId="099DB284" w:rsidR="00430DA5" w:rsidRPr="00C6761E" w:rsidRDefault="00C36452" w:rsidP="00C36452">
      <w:pPr>
        <w:pStyle w:val="B1"/>
        <w:overflowPunct/>
        <w:autoSpaceDE/>
        <w:autoSpaceDN/>
        <w:adjustRightInd/>
        <w:ind w:left="400" w:hanging="400"/>
        <w:textAlignment w:val="auto"/>
      </w:pPr>
      <w:r w:rsidRPr="00C6761E">
        <w:t>b)</w:t>
      </w:r>
      <w:r w:rsidRPr="00C6761E">
        <w:tab/>
      </w:r>
      <w:r w:rsidR="00430DA5" w:rsidRPr="00C6761E">
        <w:t xml:space="preserve">shall include the source 5G ProSe end UE's old application layer ID, if received from the initiating UE; </w:t>
      </w:r>
    </w:p>
    <w:p w14:paraId="11BB1D65" w14:textId="3201C98B" w:rsidR="00430DA5" w:rsidRPr="00C6761E" w:rsidRDefault="00C36452" w:rsidP="00C36452">
      <w:pPr>
        <w:pStyle w:val="B1"/>
        <w:overflowPunct/>
        <w:autoSpaceDE/>
        <w:autoSpaceDN/>
        <w:adjustRightInd/>
        <w:ind w:left="400" w:hanging="400"/>
        <w:textAlignment w:val="auto"/>
      </w:pPr>
      <w:r w:rsidRPr="00C6761E">
        <w:t>c)</w:t>
      </w:r>
      <w:r w:rsidRPr="00C6761E">
        <w:tab/>
      </w:r>
      <w:r w:rsidR="00430DA5" w:rsidRPr="00C6761E">
        <w:t>shall include the source 5G ProSe end UE's new application layer ID, if received from the initiating UE; and</w:t>
      </w:r>
    </w:p>
    <w:p w14:paraId="526377D1" w14:textId="6A9A06BF" w:rsidR="00430DA5" w:rsidRPr="00C6761E" w:rsidRDefault="00C36452" w:rsidP="00C36452">
      <w:pPr>
        <w:pStyle w:val="B1"/>
        <w:overflowPunct/>
        <w:autoSpaceDE/>
        <w:autoSpaceDN/>
        <w:adjustRightInd/>
        <w:ind w:left="400" w:hanging="400"/>
        <w:textAlignment w:val="auto"/>
      </w:pPr>
      <w:r w:rsidRPr="00C6761E">
        <w:t>d)</w:t>
      </w:r>
      <w:r w:rsidRPr="00C6761E">
        <w:tab/>
      </w:r>
      <w:r w:rsidR="00430DA5" w:rsidRPr="00C6761E">
        <w:t>shall include the source 5G ProSe end UE's new IP address/prefix, as received from the initiating UE.</w:t>
      </w:r>
    </w:p>
    <w:p w14:paraId="4CF87BBF" w14:textId="71EAC446"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layer-2 ID for 5G ProSe direct communication and the </w:t>
      </w:r>
      <w:r w:rsidRPr="00C6761E">
        <w:t>initiating UE</w:t>
      </w:r>
      <w:r w:rsidRPr="00C6761E">
        <w:rPr>
          <w:lang w:eastAsia="x-none"/>
        </w:rPr>
        <w:t>'s layer-2 ID for 5G ProSe direct communication.</w:t>
      </w:r>
    </w:p>
    <w:p w14:paraId="0513BB80" w14:textId="77777777" w:rsidR="00DB43E8" w:rsidRPr="00C6761E" w:rsidRDefault="00DB43E8" w:rsidP="00DB43E8">
      <w:pPr>
        <w:rPr>
          <w:lang w:eastAsia="x-none"/>
        </w:rPr>
      </w:pPr>
    </w:p>
    <w:p w14:paraId="610CC164" w14:textId="2491414C" w:rsidR="00DB43E8" w:rsidRPr="00C6761E" w:rsidRDefault="00DB43E8" w:rsidP="00DB43E8">
      <w:pPr>
        <w:pStyle w:val="Heading4"/>
      </w:pPr>
      <w:bookmarkStart w:id="1452" w:name="_CR7_2_13_4"/>
      <w:bookmarkStart w:id="1453" w:name="_Toc155371916"/>
      <w:bookmarkEnd w:id="1452"/>
      <w:r w:rsidRPr="00C6761E">
        <w:t>7.2.13.4</w:t>
      </w:r>
      <w:r w:rsidRPr="00C6761E">
        <w:tab/>
        <w:t xml:space="preserve">5G ProSe </w:t>
      </w:r>
      <w:r w:rsidR="00430DA5" w:rsidRPr="00C6761E">
        <w:t>UE-to-UE relay update</w:t>
      </w:r>
      <w:r w:rsidRPr="00C6761E">
        <w:t xml:space="preserve"> procedure completion by the initiating UE</w:t>
      </w:r>
      <w:bookmarkEnd w:id="1453"/>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4" w:name="_CR7_2_13_5"/>
      <w:bookmarkStart w:id="1455" w:name="_Toc155371917"/>
      <w:bookmarkEnd w:id="1454"/>
      <w:r w:rsidRPr="00C6761E">
        <w:t>7.2.13.5</w:t>
      </w:r>
      <w:r w:rsidRPr="00C6761E">
        <w:tab/>
        <w:t xml:space="preserve">5G ProSe </w:t>
      </w:r>
      <w:r w:rsidR="00C54DE7" w:rsidRPr="00C6761E">
        <w:t xml:space="preserve">UE-to-UE </w:t>
      </w:r>
      <w:r w:rsidRPr="00C6761E">
        <w:t>relay update procedure not accepted by the target UE</w:t>
      </w:r>
      <w:bookmarkEnd w:id="1455"/>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5AE215A6" w:rsidR="00DA6A3B" w:rsidRPr="00C6761E" w:rsidRDefault="00DA6A3B" w:rsidP="00DA6A3B">
      <w:pPr>
        <w:pStyle w:val="B1"/>
      </w:pPr>
      <w:r w:rsidRPr="00C6761E">
        <w:t>#x:</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6" w:name="_CR7_2_13_6"/>
      <w:bookmarkStart w:id="1457" w:name="_Toc155371918"/>
      <w:bookmarkEnd w:id="1456"/>
      <w:r w:rsidRPr="00C6761E">
        <w:t>7.2.13.6</w:t>
      </w:r>
      <w:r w:rsidRPr="00C6761E">
        <w:tab/>
        <w:t>Abnormal cases</w:t>
      </w:r>
      <w:bookmarkEnd w:id="1457"/>
    </w:p>
    <w:p w14:paraId="2295E392" w14:textId="60C9D590" w:rsidR="00DB43E8" w:rsidRPr="00C6761E" w:rsidRDefault="00DB43E8" w:rsidP="00DB43E8">
      <w:pPr>
        <w:pStyle w:val="Heading5"/>
        <w:rPr>
          <w:lang w:eastAsia="zh-CN"/>
        </w:rPr>
      </w:pPr>
      <w:bookmarkStart w:id="1458" w:name="_CR7_2_13_6_1"/>
      <w:bookmarkStart w:id="1459" w:name="_Toc155371919"/>
      <w:bookmarkEnd w:id="1458"/>
      <w:r w:rsidRPr="00C6761E">
        <w:rPr>
          <w:lang w:eastAsia="zh-CN"/>
        </w:rPr>
        <w:t>7.2.13.6.1</w:t>
      </w:r>
      <w:r w:rsidRPr="00C6761E">
        <w:rPr>
          <w:lang w:eastAsia="zh-CN"/>
        </w:rPr>
        <w:tab/>
        <w:t>Abnormal cases at the initiating UE</w:t>
      </w:r>
      <w:bookmarkEnd w:id="1459"/>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60" w:name="_Toc36212912"/>
      <w:bookmarkStart w:id="1461" w:name="_Toc36657089"/>
      <w:bookmarkStart w:id="1462" w:name="_Toc51948022"/>
      <w:bookmarkStart w:id="1463" w:name="_Toc51949114"/>
      <w:bookmarkStart w:id="1464" w:name="_Toc131396036"/>
      <w:bookmarkStart w:id="1465" w:name="_Toc45286753"/>
      <w:bookmarkStart w:id="1466" w:name="_Toc20232637"/>
      <w:bookmarkStart w:id="1467" w:name="_Toc27746730"/>
      <w:bookmarkStart w:id="1468" w:name="_Toc155371920"/>
      <w:r w:rsidRPr="00C6761E">
        <w:t>7.2.14</w:t>
      </w:r>
      <w:r w:rsidRPr="00C6761E">
        <w:tab/>
      </w:r>
      <w:bookmarkEnd w:id="1460"/>
      <w:bookmarkEnd w:id="1461"/>
      <w:bookmarkEnd w:id="1462"/>
      <w:bookmarkEnd w:id="1463"/>
      <w:bookmarkEnd w:id="1464"/>
      <w:bookmarkEnd w:id="1465"/>
      <w:bookmarkEnd w:id="1466"/>
      <w:bookmarkEnd w:id="1467"/>
      <w:r w:rsidRPr="00C6761E">
        <w:t>5G ProSe direct link identification procedure</w:t>
      </w:r>
      <w:bookmarkEnd w:id="1468"/>
    </w:p>
    <w:p w14:paraId="27C483EC" w14:textId="77777777" w:rsidR="00B27AF1" w:rsidRPr="00C6761E" w:rsidRDefault="00B27AF1" w:rsidP="00B27AF1">
      <w:pPr>
        <w:pStyle w:val="Heading4"/>
      </w:pPr>
      <w:bookmarkStart w:id="1469" w:name="_Toc51949115"/>
      <w:bookmarkStart w:id="1470" w:name="_Toc20232638"/>
      <w:bookmarkStart w:id="1471" w:name="_Toc36212913"/>
      <w:bookmarkStart w:id="1472" w:name="_Toc36657090"/>
      <w:bookmarkStart w:id="1473" w:name="_Toc51948023"/>
      <w:bookmarkStart w:id="1474" w:name="_Toc45286754"/>
      <w:bookmarkStart w:id="1475" w:name="_Toc27746731"/>
      <w:bookmarkStart w:id="1476" w:name="_Toc131396037"/>
      <w:bookmarkStart w:id="1477" w:name="_Toc155371921"/>
      <w:r w:rsidRPr="00C6761E">
        <w:t>7.2.14.1</w:t>
      </w:r>
      <w:r w:rsidRPr="00C6761E">
        <w:tab/>
        <w:t>General</w:t>
      </w:r>
      <w:bookmarkEnd w:id="1469"/>
      <w:bookmarkEnd w:id="1470"/>
      <w:bookmarkEnd w:id="1471"/>
      <w:bookmarkEnd w:id="1472"/>
      <w:bookmarkEnd w:id="1473"/>
      <w:bookmarkEnd w:id="1474"/>
      <w:bookmarkEnd w:id="1475"/>
      <w:bookmarkEnd w:id="1476"/>
      <w:bookmarkEnd w:id="1477"/>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8" w:name="_Toc51949116"/>
      <w:bookmarkStart w:id="1479" w:name="_Toc131396038"/>
      <w:bookmarkStart w:id="1480" w:name="_Toc36212914"/>
      <w:bookmarkStart w:id="1481" w:name="_Toc27746732"/>
      <w:bookmarkStart w:id="1482" w:name="_Toc36657091"/>
      <w:bookmarkStart w:id="1483" w:name="_Toc20232639"/>
      <w:bookmarkStart w:id="1484" w:name="_Toc45286755"/>
      <w:bookmarkStart w:id="1485" w:name="_Toc51948024"/>
      <w:bookmarkStart w:id="1486" w:name="_Toc155371922"/>
      <w:r w:rsidRPr="00C6761E">
        <w:t>7.2.14.2</w:t>
      </w:r>
      <w:r w:rsidRPr="00C6761E">
        <w:tab/>
        <w:t>5G ProSe direct link identification</w:t>
      </w:r>
      <w:bookmarkEnd w:id="1478"/>
      <w:bookmarkEnd w:id="1479"/>
      <w:bookmarkEnd w:id="1480"/>
      <w:bookmarkEnd w:id="1481"/>
      <w:bookmarkEnd w:id="1482"/>
      <w:bookmarkEnd w:id="1483"/>
      <w:bookmarkEnd w:id="1484"/>
      <w:bookmarkEnd w:id="1485"/>
      <w:r w:rsidRPr="00C6761E">
        <w:t xml:space="preserve"> procedure initiated by initiating UE</w:t>
      </w:r>
      <w:bookmarkEnd w:id="1486"/>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77777777" w:rsidR="00B27AF1" w:rsidRPr="00C6761E" w:rsidRDefault="00B27AF1" w:rsidP="00B27AF1">
      <w:pPr>
        <w:pStyle w:val="B1"/>
        <w:rPr>
          <w:lang w:val="en-US"/>
        </w:rPr>
      </w:pPr>
      <w:r w:rsidRPr="00C6761E">
        <w:t>a)</w:t>
      </w:r>
      <w:r w:rsidRPr="00C6761E">
        <w:tab/>
      </w:r>
      <w:r w:rsidRPr="00C6761E">
        <w:rPr>
          <w:lang w:eastAsia="zh-CN"/>
        </w:rPr>
        <w:t>fails when the 5G ProSe remote UE is attemping for emergency services; or</w:t>
      </w:r>
    </w:p>
    <w:p w14:paraId="637E4654" w14:textId="77777777"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77777777"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Txxxx.</w:t>
      </w:r>
      <w:r w:rsidRPr="00C6761E">
        <w:t xml:space="preserve"> The UE shall not send a new PROSE DIRECT LINK IDENTITY REQUEST message to the same target UE while timer Txxxx is running.</w:t>
      </w:r>
    </w:p>
    <w:p w14:paraId="496FFA14" w14:textId="77777777" w:rsidR="00B27AF1" w:rsidRPr="00C6761E" w:rsidRDefault="00B27AF1" w:rsidP="00B27AF1">
      <w:pPr>
        <w:pStyle w:val="TH"/>
      </w:pPr>
      <w:r w:rsidRPr="00C6761E">
        <w:object w:dxaOrig="8354" w:dyaOrig="2460" w14:anchorId="39E26E06">
          <v:shape id="_x0000_i1059" type="#_x0000_t75" style="width:417.6pt;height:122.7pt" o:ole="">
            <v:imagedata r:id="rId78" o:title=""/>
          </v:shape>
          <o:OLEObject Type="Embed" ProgID="Visio.Drawing.11" ShapeID="_x0000_i1059" DrawAspect="Content" ObjectID="_1765988216" r:id="rId79"/>
        </w:object>
      </w:r>
    </w:p>
    <w:p w14:paraId="67D9A2C9" w14:textId="77777777" w:rsidR="00B27AF1" w:rsidRPr="00C6761E" w:rsidRDefault="00B27AF1" w:rsidP="00B27AF1">
      <w:pPr>
        <w:pStyle w:val="TF"/>
      </w:pPr>
      <w:r w:rsidRPr="00C6761E">
        <w:t>Figure 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87" w:name="_Toc20232640"/>
      <w:bookmarkStart w:id="1488" w:name="_Toc27746733"/>
      <w:bookmarkStart w:id="1489" w:name="_Toc36212915"/>
      <w:bookmarkStart w:id="1490" w:name="_Toc36657092"/>
      <w:bookmarkStart w:id="1491" w:name="_Toc45286756"/>
      <w:bookmarkStart w:id="1492" w:name="_Toc51948025"/>
      <w:bookmarkStart w:id="1493" w:name="_Toc51949117"/>
      <w:bookmarkStart w:id="1494" w:name="_Toc131396039"/>
      <w:bookmarkStart w:id="1495" w:name="_Toc155371923"/>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87"/>
      <w:bookmarkEnd w:id="1488"/>
      <w:bookmarkEnd w:id="1489"/>
      <w:bookmarkEnd w:id="1490"/>
      <w:bookmarkEnd w:id="1491"/>
      <w:bookmarkEnd w:id="1492"/>
      <w:bookmarkEnd w:id="1493"/>
      <w:bookmarkEnd w:id="1494"/>
      <w:bookmarkEnd w:id="1495"/>
    </w:p>
    <w:p w14:paraId="72ABEA35" w14:textId="77777777" w:rsidR="00B27AF1" w:rsidRPr="00C6761E" w:rsidRDefault="00B27AF1" w:rsidP="00B27AF1">
      <w:r w:rsidRPr="00C6761E">
        <w:t>Upon receipt of the PROSE DIRECT LINK IDENTITY REQUEST message,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6" w:name="_Toc36212916"/>
      <w:bookmarkStart w:id="1497" w:name="_Toc20232641"/>
      <w:bookmarkStart w:id="1498" w:name="_Toc51948026"/>
      <w:bookmarkStart w:id="1499" w:name="_Toc51949118"/>
      <w:bookmarkStart w:id="1500" w:name="_Toc131396040"/>
      <w:bookmarkStart w:id="1501" w:name="_Toc27746734"/>
      <w:bookmarkStart w:id="1502" w:name="_Toc36657093"/>
      <w:bookmarkStart w:id="1503" w:name="_Toc45286757"/>
      <w:bookmarkStart w:id="1504" w:name="_Toc155371924"/>
      <w:r w:rsidRPr="00C6761E">
        <w:t>7.2.14.4</w:t>
      </w:r>
      <w:r w:rsidRPr="00C6761E">
        <w:tab/>
        <w:t xml:space="preserve">5G ProSe direct link identification procedure completion by the </w:t>
      </w:r>
      <w:bookmarkEnd w:id="1496"/>
      <w:bookmarkEnd w:id="1497"/>
      <w:bookmarkEnd w:id="1498"/>
      <w:bookmarkEnd w:id="1499"/>
      <w:bookmarkEnd w:id="1500"/>
      <w:bookmarkEnd w:id="1501"/>
      <w:bookmarkEnd w:id="1502"/>
      <w:bookmarkEnd w:id="1503"/>
      <w:r w:rsidRPr="00C6761E">
        <w:t>initiating UE</w:t>
      </w:r>
      <w:bookmarkEnd w:id="1504"/>
    </w:p>
    <w:p w14:paraId="16037ADC" w14:textId="77777777"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Pr="00C6761E">
        <w:t>xxxx.</w:t>
      </w:r>
    </w:p>
    <w:p w14:paraId="1E8D0E42" w14:textId="77777777" w:rsidR="00B27AF1" w:rsidRPr="00C6761E" w:rsidRDefault="00B27AF1" w:rsidP="00B27AF1">
      <w:pPr>
        <w:pStyle w:val="Heading4"/>
        <w:rPr>
          <w:lang w:val="en-US"/>
        </w:rPr>
      </w:pPr>
      <w:bookmarkStart w:id="1505" w:name="_Toc20232642"/>
      <w:bookmarkStart w:id="1506" w:name="_Toc36657094"/>
      <w:bookmarkStart w:id="1507" w:name="_Toc51948027"/>
      <w:bookmarkStart w:id="1508" w:name="_Toc51949119"/>
      <w:bookmarkStart w:id="1509" w:name="_Toc27746735"/>
      <w:bookmarkStart w:id="1510" w:name="_Toc131396041"/>
      <w:bookmarkStart w:id="1511" w:name="_Toc45286758"/>
      <w:bookmarkStart w:id="1512" w:name="_Toc36212917"/>
      <w:bookmarkStart w:id="1513" w:name="_Toc155371925"/>
      <w:r w:rsidRPr="00C6761E">
        <w:rPr>
          <w:lang w:val="en-US"/>
        </w:rPr>
        <w:t>7.2.14.5</w:t>
      </w:r>
      <w:r w:rsidRPr="00C6761E">
        <w:rPr>
          <w:lang w:val="en-US"/>
        </w:rPr>
        <w:tab/>
        <w:t>Abnormal cases</w:t>
      </w:r>
      <w:bookmarkEnd w:id="1505"/>
      <w:bookmarkEnd w:id="1506"/>
      <w:bookmarkEnd w:id="1507"/>
      <w:bookmarkEnd w:id="1508"/>
      <w:bookmarkEnd w:id="1509"/>
      <w:bookmarkEnd w:id="1510"/>
      <w:bookmarkEnd w:id="1511"/>
      <w:bookmarkEnd w:id="1512"/>
      <w:bookmarkEnd w:id="1513"/>
    </w:p>
    <w:p w14:paraId="2468C6A1" w14:textId="77777777" w:rsidR="00B27AF1" w:rsidRPr="00C6761E" w:rsidRDefault="00B27AF1" w:rsidP="00B27AF1">
      <w:pPr>
        <w:pStyle w:val="Heading5"/>
        <w:rPr>
          <w:lang w:val="en-US"/>
        </w:rPr>
      </w:pPr>
      <w:bookmarkStart w:id="1514" w:name="_Toc155371926"/>
      <w:r w:rsidRPr="00C6761E">
        <w:rPr>
          <w:lang w:val="en-US"/>
        </w:rPr>
        <w:t>7.2.14.5.1</w:t>
      </w:r>
      <w:r w:rsidRPr="00C6761E">
        <w:rPr>
          <w:lang w:val="en-US"/>
        </w:rPr>
        <w:tab/>
        <w:t>Abnormal cases at the initiating UE</w:t>
      </w:r>
      <w:bookmarkEnd w:id="1514"/>
    </w:p>
    <w:p w14:paraId="6298E15B" w14:textId="77777777" w:rsidR="00B27AF1" w:rsidRPr="00C6761E" w:rsidRDefault="00B27AF1" w:rsidP="00B27AF1">
      <w:pPr>
        <w:rPr>
          <w:lang w:val="en-US"/>
        </w:rPr>
      </w:pPr>
      <w:r w:rsidRPr="00C6761E">
        <w:rPr>
          <w:lang w:val="en-US"/>
        </w:rPr>
        <w:t>Upon expiry of the timer Txxx, the initiating UE may retransmit the</w:t>
      </w:r>
      <w:r w:rsidRPr="00C6761E">
        <w:t xml:space="preserve"> PROSE DIRECT LINK</w:t>
      </w:r>
      <w:r w:rsidRPr="00C6761E">
        <w:rPr>
          <w:lang w:val="en-US"/>
        </w:rPr>
        <w:t xml:space="preserve"> IDENTITY REQUEST message and reset and restart the timer Txxx.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Pr="00C6761E" w:rsidRDefault="00B27AF1" w:rsidP="00B27AF1">
      <w:pPr>
        <w:pStyle w:val="NO"/>
      </w:pPr>
      <w:r w:rsidRPr="00C6761E">
        <w:t>NOTE:</w:t>
      </w:r>
      <w:r w:rsidRPr="00C6761E">
        <w:tab/>
        <w:t>The maximum number of allowed retransmissions is UE implementation specific.</w:t>
      </w:r>
    </w:p>
    <w:p w14:paraId="3E36F099" w14:textId="2AD34E35" w:rsidR="00433536" w:rsidRPr="00C6761E" w:rsidRDefault="00433536" w:rsidP="00433536">
      <w:pPr>
        <w:pStyle w:val="Heading2"/>
      </w:pPr>
      <w:bookmarkStart w:id="1515" w:name="_CR7_3"/>
      <w:bookmarkStart w:id="1516" w:name="_Toc155371927"/>
      <w:bookmarkEnd w:id="1515"/>
      <w:r w:rsidRPr="00C6761E">
        <w:t>7.</w:t>
      </w:r>
      <w:r w:rsidR="00642AF3" w:rsidRPr="00C6761E">
        <w:t>3</w:t>
      </w:r>
      <w:r w:rsidRPr="00C6761E">
        <w:tab/>
        <w:t>Broadcast mode 5G ProSe direct communication over PC5</w:t>
      </w:r>
      <w:bookmarkEnd w:id="1438"/>
      <w:bookmarkEnd w:id="1439"/>
      <w:bookmarkEnd w:id="1440"/>
      <w:bookmarkEnd w:id="1441"/>
      <w:bookmarkEnd w:id="1442"/>
      <w:bookmarkEnd w:id="1516"/>
    </w:p>
    <w:p w14:paraId="5CB8E5A9" w14:textId="5F8169CE" w:rsidR="00433536" w:rsidRPr="00C6761E" w:rsidRDefault="00433536" w:rsidP="00433536">
      <w:pPr>
        <w:pStyle w:val="Heading3"/>
        <w:rPr>
          <w:noProof/>
        </w:rPr>
      </w:pPr>
      <w:bookmarkStart w:id="1517" w:name="_CR7_3_1"/>
      <w:bookmarkStart w:id="1518" w:name="_Toc59209232"/>
      <w:bookmarkStart w:id="1519" w:name="_Toc59208961"/>
      <w:bookmarkStart w:id="1520" w:name="_Toc51951205"/>
      <w:bookmarkStart w:id="1521" w:name="_Toc45882655"/>
      <w:bookmarkStart w:id="1522" w:name="_Toc45282269"/>
      <w:bookmarkStart w:id="1523" w:name="_Toc34404424"/>
      <w:bookmarkStart w:id="1524" w:name="_Toc34388653"/>
      <w:bookmarkStart w:id="1525" w:name="_Toc25070698"/>
      <w:bookmarkStart w:id="1526" w:name="_Toc22039984"/>
      <w:bookmarkStart w:id="1527" w:name="_Toc155371928"/>
      <w:bookmarkEnd w:id="1517"/>
      <w:r w:rsidRPr="00C6761E">
        <w:rPr>
          <w:noProof/>
        </w:rPr>
        <w:t>7.</w:t>
      </w:r>
      <w:r w:rsidR="00642AF3" w:rsidRPr="00C6761E">
        <w:rPr>
          <w:noProof/>
        </w:rPr>
        <w:t>3</w:t>
      </w:r>
      <w:r w:rsidRPr="00C6761E">
        <w:rPr>
          <w:noProof/>
        </w:rPr>
        <w:t>.1</w:t>
      </w:r>
      <w:r w:rsidRPr="00C6761E">
        <w:rPr>
          <w:noProof/>
        </w:rPr>
        <w:tab/>
        <w:t>Overview</w:t>
      </w:r>
      <w:bookmarkEnd w:id="1518"/>
      <w:bookmarkEnd w:id="1519"/>
      <w:bookmarkEnd w:id="1520"/>
      <w:bookmarkEnd w:id="1521"/>
      <w:bookmarkEnd w:id="1522"/>
      <w:bookmarkEnd w:id="1523"/>
      <w:bookmarkEnd w:id="1524"/>
      <w:bookmarkEnd w:id="1525"/>
      <w:bookmarkEnd w:id="1526"/>
      <w:bookmarkEnd w:id="1527"/>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28" w:name="_CR7_3_2"/>
      <w:bookmarkStart w:id="1529" w:name="_Toc59209233"/>
      <w:bookmarkStart w:id="1530" w:name="_Toc59208962"/>
      <w:bookmarkStart w:id="1531" w:name="_Toc51951206"/>
      <w:bookmarkStart w:id="1532" w:name="_Toc45882656"/>
      <w:bookmarkStart w:id="1533" w:name="_Toc45282270"/>
      <w:bookmarkStart w:id="1534" w:name="_Toc34404425"/>
      <w:bookmarkStart w:id="1535" w:name="_Toc34388654"/>
      <w:bookmarkStart w:id="1536" w:name="_Toc155371929"/>
      <w:bookmarkEnd w:id="1528"/>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29"/>
      <w:bookmarkEnd w:id="1530"/>
      <w:bookmarkEnd w:id="1531"/>
      <w:bookmarkEnd w:id="1532"/>
      <w:bookmarkEnd w:id="1533"/>
      <w:bookmarkEnd w:id="1534"/>
      <w:bookmarkEnd w:id="1535"/>
      <w:bookmarkEnd w:id="1536"/>
    </w:p>
    <w:p w14:paraId="177430A8" w14:textId="66C05DC8" w:rsidR="00433536" w:rsidRPr="00C6761E" w:rsidRDefault="00433536" w:rsidP="00433536">
      <w:pPr>
        <w:pStyle w:val="Heading4"/>
        <w:rPr>
          <w:noProof/>
        </w:rPr>
      </w:pPr>
      <w:bookmarkStart w:id="1537" w:name="_CR7_3_2_1"/>
      <w:bookmarkStart w:id="1538" w:name="_Toc59209234"/>
      <w:bookmarkStart w:id="1539" w:name="_Toc59208963"/>
      <w:bookmarkStart w:id="1540" w:name="_Toc51951207"/>
      <w:bookmarkStart w:id="1541" w:name="_Toc45882657"/>
      <w:bookmarkStart w:id="1542" w:name="_Toc45282271"/>
      <w:bookmarkStart w:id="1543" w:name="_Toc34404426"/>
      <w:bookmarkStart w:id="1544" w:name="_Toc34388655"/>
      <w:bookmarkStart w:id="1545" w:name="_Toc155371930"/>
      <w:bookmarkEnd w:id="1537"/>
      <w:r w:rsidRPr="00C6761E">
        <w:rPr>
          <w:noProof/>
        </w:rPr>
        <w:t>7.</w:t>
      </w:r>
      <w:r w:rsidR="00642AF3" w:rsidRPr="00C6761E">
        <w:rPr>
          <w:noProof/>
        </w:rPr>
        <w:t>3</w:t>
      </w:r>
      <w:r w:rsidRPr="00C6761E">
        <w:rPr>
          <w:noProof/>
        </w:rPr>
        <w:t>.2.1</w:t>
      </w:r>
      <w:r w:rsidRPr="00C6761E">
        <w:rPr>
          <w:noProof/>
        </w:rPr>
        <w:tab/>
        <w:t>Initiation</w:t>
      </w:r>
      <w:bookmarkEnd w:id="1538"/>
      <w:bookmarkEnd w:id="1539"/>
      <w:bookmarkEnd w:id="1540"/>
      <w:bookmarkEnd w:id="1541"/>
      <w:bookmarkEnd w:id="1542"/>
      <w:bookmarkEnd w:id="1543"/>
      <w:bookmarkEnd w:id="1544"/>
      <w:bookmarkEnd w:id="1545"/>
    </w:p>
    <w:p w14:paraId="5F7B5F6B" w14:textId="4A3870BF" w:rsidR="00433536" w:rsidRPr="00C6761E" w:rsidRDefault="00433536" w:rsidP="00433536">
      <w:pPr>
        <w:pStyle w:val="Heading5"/>
        <w:rPr>
          <w:noProof/>
        </w:rPr>
      </w:pPr>
      <w:bookmarkStart w:id="1546" w:name="_CR7_3_2_1_1"/>
      <w:bookmarkStart w:id="1547" w:name="_Toc34388656"/>
      <w:bookmarkStart w:id="1548" w:name="_Toc34404427"/>
      <w:bookmarkStart w:id="1549" w:name="_Toc45282272"/>
      <w:bookmarkStart w:id="1550" w:name="_Toc45882658"/>
      <w:bookmarkStart w:id="1551" w:name="_Toc51951208"/>
      <w:bookmarkStart w:id="1552" w:name="_Toc59208964"/>
      <w:bookmarkStart w:id="1553" w:name="_Toc59209235"/>
      <w:bookmarkStart w:id="1554" w:name="_Toc155371931"/>
      <w:bookmarkEnd w:id="1546"/>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47"/>
      <w:bookmarkEnd w:id="1548"/>
      <w:bookmarkEnd w:id="1549"/>
      <w:bookmarkEnd w:id="1550"/>
      <w:bookmarkEnd w:id="1551"/>
      <w:bookmarkEnd w:id="1552"/>
      <w:bookmarkEnd w:id="1553"/>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54"/>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55" w:name="OLE_LINK8"/>
      <w:r w:rsidRPr="00C6761E">
        <w:t>the UE is interested in</w:t>
      </w:r>
      <w:bookmarkEnd w:id="1555"/>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56" w:name="_CR7_3_2_1_2"/>
      <w:bookmarkStart w:id="1557" w:name="_Toc59209236"/>
      <w:bookmarkStart w:id="1558" w:name="_Toc59208965"/>
      <w:bookmarkStart w:id="1559" w:name="_Toc51951209"/>
      <w:bookmarkStart w:id="1560" w:name="_Toc45882659"/>
      <w:bookmarkStart w:id="1561" w:name="_Toc45282273"/>
      <w:bookmarkStart w:id="1562" w:name="_Toc34404428"/>
      <w:bookmarkStart w:id="1563" w:name="_Toc34388657"/>
      <w:bookmarkStart w:id="1564" w:name="_Toc155371932"/>
      <w:bookmarkEnd w:id="1556"/>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57"/>
      <w:bookmarkEnd w:id="1558"/>
      <w:bookmarkEnd w:id="1559"/>
      <w:bookmarkEnd w:id="1560"/>
      <w:bookmarkEnd w:id="1561"/>
      <w:bookmarkEnd w:id="1562"/>
      <w:bookmarkEnd w:id="1563"/>
      <w:bookmarkEnd w:id="1564"/>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65" w:name="_Toc34404429"/>
      <w:bookmarkStart w:id="1566" w:name="_Toc34388658"/>
      <w:bookmarkStart w:id="1567"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68" w:name="_CR7_3_2_2"/>
      <w:bookmarkStart w:id="1569" w:name="_Toc59209237"/>
      <w:bookmarkStart w:id="1570" w:name="_Toc59208966"/>
      <w:bookmarkStart w:id="1571" w:name="_Toc51951210"/>
      <w:bookmarkStart w:id="1572" w:name="_Toc45882660"/>
      <w:bookmarkStart w:id="1573" w:name="_Toc45282274"/>
      <w:bookmarkStart w:id="1574" w:name="_Toc155371933"/>
      <w:bookmarkEnd w:id="1568"/>
      <w:r w:rsidRPr="00C6761E">
        <w:t>7.</w:t>
      </w:r>
      <w:r w:rsidR="00FF36C8" w:rsidRPr="00C6761E">
        <w:t>3</w:t>
      </w:r>
      <w:r w:rsidRPr="00C6761E">
        <w:t>.2.2</w:t>
      </w:r>
      <w:r w:rsidRPr="00C6761E">
        <w:tab/>
        <w:t>Transmission</w:t>
      </w:r>
      <w:bookmarkEnd w:id="1565"/>
      <w:bookmarkEnd w:id="1566"/>
      <w:bookmarkEnd w:id="1567"/>
      <w:bookmarkEnd w:id="1569"/>
      <w:bookmarkEnd w:id="1570"/>
      <w:bookmarkEnd w:id="1571"/>
      <w:bookmarkEnd w:id="1572"/>
      <w:bookmarkEnd w:id="1573"/>
      <w:bookmarkEnd w:id="1574"/>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75" w:name="_CR7_3_2_3"/>
      <w:bookmarkStart w:id="1576" w:name="_Toc59209238"/>
      <w:bookmarkStart w:id="1577" w:name="_Toc59208967"/>
      <w:bookmarkStart w:id="1578" w:name="_Toc51951211"/>
      <w:bookmarkStart w:id="1579" w:name="_Toc45882661"/>
      <w:bookmarkStart w:id="1580" w:name="_Toc45282275"/>
      <w:bookmarkStart w:id="1581" w:name="_Toc34404430"/>
      <w:bookmarkStart w:id="1582" w:name="_Toc34388659"/>
      <w:bookmarkStart w:id="1583" w:name="_Toc155371934"/>
      <w:bookmarkStart w:id="1584" w:name="_Toc533170268"/>
      <w:bookmarkEnd w:id="1575"/>
      <w:r w:rsidRPr="00C6761E">
        <w:t>7.</w:t>
      </w:r>
      <w:r w:rsidR="00F243C8" w:rsidRPr="00C6761E">
        <w:t>3</w:t>
      </w:r>
      <w:r w:rsidRPr="00C6761E">
        <w:t>.2.3</w:t>
      </w:r>
      <w:r w:rsidRPr="00C6761E">
        <w:tab/>
        <w:t>Procedure for UE to use provisioned radio resources for 5G ProSe communication over PC5</w:t>
      </w:r>
      <w:bookmarkEnd w:id="1576"/>
      <w:bookmarkEnd w:id="1577"/>
      <w:bookmarkEnd w:id="1578"/>
      <w:bookmarkEnd w:id="1579"/>
      <w:bookmarkEnd w:id="1580"/>
      <w:bookmarkEnd w:id="1581"/>
      <w:bookmarkEnd w:id="1582"/>
      <w:bookmarkEnd w:id="1583"/>
    </w:p>
    <w:bookmarkEnd w:id="1584"/>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85" w:name="_CR7_3_2_4"/>
      <w:bookmarkStart w:id="1586" w:name="_Toc59209239"/>
      <w:bookmarkStart w:id="1587" w:name="_Toc59208968"/>
      <w:bookmarkStart w:id="1588" w:name="_Toc51951212"/>
      <w:bookmarkStart w:id="1589" w:name="_Toc45882662"/>
      <w:bookmarkStart w:id="1590" w:name="_Toc45282276"/>
      <w:bookmarkStart w:id="1591" w:name="_Toc34404431"/>
      <w:bookmarkStart w:id="1592" w:name="_Toc34388660"/>
      <w:bookmarkStart w:id="1593" w:name="_Toc155371935"/>
      <w:bookmarkEnd w:id="1585"/>
      <w:r w:rsidRPr="00C6761E">
        <w:t>7.</w:t>
      </w:r>
      <w:r w:rsidR="00A04218" w:rsidRPr="00C6761E">
        <w:t>3</w:t>
      </w:r>
      <w:r w:rsidRPr="00C6761E">
        <w:t>.2.4</w:t>
      </w:r>
      <w:r w:rsidRPr="00C6761E">
        <w:tab/>
        <w:t>Privacy of 5G ProSe transmission over PC5</w:t>
      </w:r>
      <w:bookmarkEnd w:id="1586"/>
      <w:bookmarkEnd w:id="1587"/>
      <w:bookmarkEnd w:id="1588"/>
      <w:bookmarkEnd w:id="1589"/>
      <w:bookmarkEnd w:id="1590"/>
      <w:bookmarkEnd w:id="1591"/>
      <w:bookmarkEnd w:id="1592"/>
      <w:bookmarkEnd w:id="1593"/>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4" w:name="_CR7_3_3"/>
      <w:bookmarkStart w:id="1595" w:name="_Toc59209240"/>
      <w:bookmarkStart w:id="1596" w:name="_Toc59208969"/>
      <w:bookmarkStart w:id="1597" w:name="_Toc51951213"/>
      <w:bookmarkStart w:id="1598" w:name="_Toc45882663"/>
      <w:bookmarkStart w:id="1599" w:name="_Toc45282277"/>
      <w:bookmarkStart w:id="1600" w:name="_Toc34404432"/>
      <w:bookmarkStart w:id="1601" w:name="_Toc34388661"/>
      <w:bookmarkStart w:id="1602" w:name="_Toc155371936"/>
      <w:bookmarkEnd w:id="1594"/>
      <w:r w:rsidRPr="00C6761E">
        <w:t>7.</w:t>
      </w:r>
      <w:r w:rsidR="00764899" w:rsidRPr="00C6761E">
        <w:t>3</w:t>
      </w:r>
      <w:r w:rsidRPr="00C6761E">
        <w:t>.3</w:t>
      </w:r>
      <w:r w:rsidRPr="00C6761E">
        <w:tab/>
        <w:t>Reception of broadcast mode 5G ProSe communication over PC5</w:t>
      </w:r>
      <w:bookmarkEnd w:id="1595"/>
      <w:bookmarkEnd w:id="1596"/>
      <w:bookmarkEnd w:id="1597"/>
      <w:bookmarkEnd w:id="1598"/>
      <w:bookmarkEnd w:id="1599"/>
      <w:bookmarkEnd w:id="1600"/>
      <w:bookmarkEnd w:id="1601"/>
      <w:bookmarkEnd w:id="1602"/>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03"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03"/>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4" w:name="_CR7_3_4"/>
      <w:bookmarkStart w:id="1605" w:name="_Toc155371937"/>
      <w:bookmarkEnd w:id="160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0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06" w:name="_CR7_4"/>
      <w:bookmarkStart w:id="1607" w:name="_Toc155371938"/>
      <w:bookmarkEnd w:id="1606"/>
      <w:r w:rsidRPr="00C6761E">
        <w:t>7.</w:t>
      </w:r>
      <w:r w:rsidR="00A57C3B" w:rsidRPr="00C6761E">
        <w:t>4</w:t>
      </w:r>
      <w:r w:rsidRPr="00C6761E">
        <w:tab/>
        <w:t>Groupcast mode 5G ProSe direct communication over PC5</w:t>
      </w:r>
      <w:bookmarkEnd w:id="1607"/>
    </w:p>
    <w:p w14:paraId="675012C5" w14:textId="02C1BF81" w:rsidR="00956ACD" w:rsidRPr="00C6761E" w:rsidRDefault="00956ACD" w:rsidP="00956ACD">
      <w:pPr>
        <w:pStyle w:val="Heading3"/>
        <w:rPr>
          <w:noProof/>
        </w:rPr>
      </w:pPr>
      <w:bookmarkStart w:id="1608" w:name="_CR7_4_1"/>
      <w:bookmarkStart w:id="1609" w:name="_Toc155371939"/>
      <w:bookmarkEnd w:id="1608"/>
      <w:r w:rsidRPr="00C6761E">
        <w:rPr>
          <w:noProof/>
        </w:rPr>
        <w:t>7.</w:t>
      </w:r>
      <w:r w:rsidR="00A57C3B" w:rsidRPr="00C6761E">
        <w:rPr>
          <w:noProof/>
        </w:rPr>
        <w:t>4</w:t>
      </w:r>
      <w:r w:rsidRPr="00C6761E">
        <w:rPr>
          <w:noProof/>
        </w:rPr>
        <w:t>.1</w:t>
      </w:r>
      <w:r w:rsidRPr="00C6761E">
        <w:rPr>
          <w:noProof/>
        </w:rPr>
        <w:tab/>
        <w:t>Overview</w:t>
      </w:r>
      <w:bookmarkEnd w:id="160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10" w:name="_CR7_4_2"/>
      <w:bookmarkStart w:id="1611" w:name="_Toc155371940"/>
      <w:bookmarkEnd w:id="1610"/>
      <w:r w:rsidRPr="00C6761E">
        <w:t>7.</w:t>
      </w:r>
      <w:r w:rsidR="00EB5BD9" w:rsidRPr="00C6761E">
        <w:t>4</w:t>
      </w:r>
      <w:r w:rsidRPr="00C6761E">
        <w:t>.2</w:t>
      </w:r>
      <w:r w:rsidRPr="00C6761E">
        <w:tab/>
        <w:t>Transmission of groupcast mode 5G ProSe communication over PC5</w:t>
      </w:r>
      <w:bookmarkEnd w:id="1611"/>
    </w:p>
    <w:p w14:paraId="409E1C22" w14:textId="6B2DB1CA" w:rsidR="00956ACD" w:rsidRPr="00C6761E" w:rsidRDefault="00956ACD" w:rsidP="00956ACD">
      <w:pPr>
        <w:pStyle w:val="Heading4"/>
      </w:pPr>
      <w:bookmarkStart w:id="1612" w:name="_CR7_4_2_1"/>
      <w:bookmarkStart w:id="1613" w:name="_Toc34388665"/>
      <w:bookmarkStart w:id="1614" w:name="_Toc34404436"/>
      <w:bookmarkStart w:id="1615" w:name="_Toc45282281"/>
      <w:bookmarkStart w:id="1616" w:name="_Toc45882667"/>
      <w:bookmarkStart w:id="1617" w:name="_Toc51951217"/>
      <w:bookmarkStart w:id="1618" w:name="_Toc59208973"/>
      <w:bookmarkStart w:id="1619" w:name="_Toc75734812"/>
      <w:bookmarkStart w:id="1620" w:name="_Toc155371941"/>
      <w:bookmarkEnd w:id="1612"/>
      <w:r w:rsidRPr="00C6761E">
        <w:t>7.</w:t>
      </w:r>
      <w:r w:rsidR="00EB5BD9" w:rsidRPr="00C6761E">
        <w:t>4</w:t>
      </w:r>
      <w:r w:rsidRPr="00C6761E">
        <w:t>.2.1</w:t>
      </w:r>
      <w:r w:rsidRPr="00C6761E">
        <w:tab/>
        <w:t>Initiation</w:t>
      </w:r>
      <w:bookmarkEnd w:id="1613"/>
      <w:bookmarkEnd w:id="1614"/>
      <w:bookmarkEnd w:id="1615"/>
      <w:bookmarkEnd w:id="1616"/>
      <w:bookmarkEnd w:id="1617"/>
      <w:bookmarkEnd w:id="1618"/>
      <w:bookmarkEnd w:id="1619"/>
      <w:bookmarkEnd w:id="1620"/>
    </w:p>
    <w:p w14:paraId="0CAA161A" w14:textId="5C1E6D7C" w:rsidR="00956ACD" w:rsidRPr="00C6761E" w:rsidRDefault="00956ACD" w:rsidP="00956ACD">
      <w:pPr>
        <w:pStyle w:val="Heading5"/>
      </w:pPr>
      <w:bookmarkStart w:id="1621" w:name="_CR7_4_2_1_1"/>
      <w:bookmarkStart w:id="1622" w:name="_Toc155371942"/>
      <w:bookmarkEnd w:id="1621"/>
      <w:r w:rsidRPr="00C6761E">
        <w:t>7.</w:t>
      </w:r>
      <w:r w:rsidR="00EB5BD9" w:rsidRPr="00C6761E">
        <w:t>4</w:t>
      </w:r>
      <w:r w:rsidRPr="00C6761E">
        <w:t>.2.1.1</w:t>
      </w:r>
      <w:r w:rsidRPr="00C6761E">
        <w:tab/>
        <w:t>Initiation of forming a group</w:t>
      </w:r>
      <w:bookmarkEnd w:id="162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23" w:name="_CR7_4_2_1_2"/>
      <w:bookmarkStart w:id="1624" w:name="_Toc34388666"/>
      <w:bookmarkStart w:id="1625" w:name="_Toc34404437"/>
      <w:bookmarkStart w:id="1626" w:name="_Toc45282282"/>
      <w:bookmarkStart w:id="1627" w:name="_Toc45882668"/>
      <w:bookmarkStart w:id="1628" w:name="_Toc51951218"/>
      <w:bookmarkStart w:id="1629" w:name="_Toc59208974"/>
      <w:bookmarkStart w:id="1630" w:name="_Toc75734813"/>
      <w:bookmarkStart w:id="1631" w:name="_Toc155371943"/>
      <w:bookmarkEnd w:id="162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24"/>
      <w:bookmarkEnd w:id="1625"/>
      <w:bookmarkEnd w:id="1626"/>
      <w:bookmarkEnd w:id="1627"/>
      <w:bookmarkEnd w:id="1628"/>
      <w:bookmarkEnd w:id="1629"/>
      <w:bookmarkEnd w:id="1630"/>
      <w:bookmarkEnd w:id="163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2" w:name="_Toc34388667"/>
      <w:bookmarkStart w:id="163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4" w:name="_CR7_4_2_1_3"/>
      <w:bookmarkStart w:id="1635" w:name="_Toc45282283"/>
      <w:bookmarkStart w:id="1636" w:name="_Toc45882669"/>
      <w:bookmarkStart w:id="1637" w:name="_Toc51951219"/>
      <w:bookmarkStart w:id="1638" w:name="_Toc59208975"/>
      <w:bookmarkStart w:id="1639" w:name="_Toc75734814"/>
      <w:bookmarkStart w:id="1640" w:name="_Toc155371944"/>
      <w:bookmarkEnd w:id="163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2"/>
      <w:bookmarkEnd w:id="1633"/>
      <w:bookmarkEnd w:id="1635"/>
      <w:bookmarkEnd w:id="1636"/>
      <w:bookmarkEnd w:id="1637"/>
      <w:bookmarkEnd w:id="1638"/>
      <w:bookmarkEnd w:id="1639"/>
      <w:bookmarkEnd w:id="164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1" w:name="_CR7_4_2_2"/>
      <w:bookmarkStart w:id="1642" w:name="_Toc34388668"/>
      <w:bookmarkStart w:id="1643" w:name="_Toc34404439"/>
      <w:bookmarkStart w:id="1644" w:name="_Toc45282284"/>
      <w:bookmarkStart w:id="1645" w:name="_Toc45882670"/>
      <w:bookmarkStart w:id="1646" w:name="_Toc51951220"/>
      <w:bookmarkStart w:id="1647" w:name="_Toc59208976"/>
      <w:bookmarkStart w:id="1648" w:name="_Toc75734815"/>
      <w:bookmarkStart w:id="1649" w:name="_Toc155371945"/>
      <w:bookmarkEnd w:id="1641"/>
      <w:r w:rsidRPr="00C6761E">
        <w:t>7.</w:t>
      </w:r>
      <w:r w:rsidR="00907074" w:rsidRPr="00C6761E">
        <w:t>4</w:t>
      </w:r>
      <w:r w:rsidRPr="00C6761E">
        <w:t>.2.2</w:t>
      </w:r>
      <w:r w:rsidRPr="00C6761E">
        <w:tab/>
        <w:t>Transmission</w:t>
      </w:r>
      <w:bookmarkEnd w:id="1642"/>
      <w:bookmarkEnd w:id="1643"/>
      <w:bookmarkEnd w:id="1644"/>
      <w:bookmarkEnd w:id="1645"/>
      <w:bookmarkEnd w:id="1646"/>
      <w:bookmarkEnd w:id="1647"/>
      <w:bookmarkEnd w:id="1648"/>
      <w:bookmarkEnd w:id="164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50" w:name="_CR7_4_2_3"/>
      <w:bookmarkStart w:id="1651" w:name="_Toc34388669"/>
      <w:bookmarkStart w:id="1652" w:name="_Toc34404440"/>
      <w:bookmarkStart w:id="1653" w:name="_Toc45282285"/>
      <w:bookmarkStart w:id="1654" w:name="_Toc45882671"/>
      <w:bookmarkStart w:id="1655" w:name="_Toc51951221"/>
      <w:bookmarkStart w:id="1656" w:name="_Toc59208977"/>
      <w:bookmarkStart w:id="1657" w:name="_Toc75734816"/>
      <w:bookmarkStart w:id="1658" w:name="_Toc155371946"/>
      <w:bookmarkEnd w:id="1650"/>
      <w:r w:rsidRPr="00C6761E">
        <w:t>7.</w:t>
      </w:r>
      <w:r w:rsidR="00182D1F" w:rsidRPr="00C6761E">
        <w:t>4</w:t>
      </w:r>
      <w:r w:rsidRPr="00C6761E">
        <w:t>.2.3</w:t>
      </w:r>
      <w:r w:rsidRPr="00C6761E">
        <w:tab/>
        <w:t>Procedure for UE to use provisioned radio resources for 5G ProSe direct communication over PC5</w:t>
      </w:r>
      <w:bookmarkEnd w:id="1651"/>
      <w:bookmarkEnd w:id="1652"/>
      <w:bookmarkEnd w:id="1653"/>
      <w:bookmarkEnd w:id="1654"/>
      <w:bookmarkEnd w:id="1655"/>
      <w:bookmarkEnd w:id="1656"/>
      <w:bookmarkEnd w:id="1657"/>
      <w:bookmarkEnd w:id="165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59" w:name="_CR7_4_2_4"/>
      <w:bookmarkStart w:id="1660" w:name="_Toc34388670"/>
      <w:bookmarkStart w:id="1661" w:name="_Toc34404441"/>
      <w:bookmarkStart w:id="1662" w:name="_Toc45282286"/>
      <w:bookmarkStart w:id="1663" w:name="_Toc45882672"/>
      <w:bookmarkStart w:id="1664" w:name="_Toc51951222"/>
      <w:bookmarkStart w:id="1665" w:name="_Toc59208978"/>
      <w:bookmarkStart w:id="1666" w:name="_Toc75734817"/>
      <w:bookmarkStart w:id="1667" w:name="_Toc155371947"/>
      <w:bookmarkEnd w:id="165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60"/>
      <w:bookmarkEnd w:id="1661"/>
      <w:bookmarkEnd w:id="1662"/>
      <w:bookmarkEnd w:id="1663"/>
      <w:bookmarkEnd w:id="1664"/>
      <w:bookmarkEnd w:id="1665"/>
      <w:bookmarkEnd w:id="1666"/>
      <w:bookmarkEnd w:id="1667"/>
    </w:p>
    <w:p w14:paraId="6BC811A9" w14:textId="77777777" w:rsidR="00943ACC" w:rsidRPr="00C6761E" w:rsidRDefault="00943ACC" w:rsidP="00943ACC">
      <w:pPr>
        <w:rPr>
          <w:lang w:eastAsia="zh-CN"/>
        </w:rPr>
      </w:pPr>
      <w:bookmarkStart w:id="1668" w:name="_Toc34388671"/>
      <w:bookmarkStart w:id="1669" w:name="_Toc34404442"/>
      <w:bookmarkStart w:id="1670" w:name="_Toc45282287"/>
      <w:bookmarkStart w:id="1671" w:name="_Toc45882673"/>
      <w:bookmarkStart w:id="1672" w:name="_Toc51951223"/>
      <w:bookmarkStart w:id="1673" w:name="_Toc59208979"/>
      <w:bookmarkStart w:id="167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75" w:name="_CR7_4_3"/>
      <w:bookmarkStart w:id="1676" w:name="_Toc155371948"/>
      <w:bookmarkEnd w:id="1675"/>
      <w:r w:rsidRPr="00C6761E">
        <w:t>7.</w:t>
      </w:r>
      <w:r w:rsidR="00182D1F" w:rsidRPr="00C6761E">
        <w:t>4</w:t>
      </w:r>
      <w:r w:rsidRPr="00C6761E">
        <w:t>.3</w:t>
      </w:r>
      <w:r w:rsidRPr="00C6761E">
        <w:tab/>
        <w:t>Reception of groupcast mode 5G ProSe direct communication over PC5</w:t>
      </w:r>
      <w:bookmarkEnd w:id="1668"/>
      <w:bookmarkEnd w:id="1669"/>
      <w:bookmarkEnd w:id="1670"/>
      <w:bookmarkEnd w:id="1671"/>
      <w:bookmarkEnd w:id="1672"/>
      <w:bookmarkEnd w:id="1673"/>
      <w:bookmarkEnd w:id="1674"/>
      <w:bookmarkEnd w:id="167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77" w:name="_CR7_4_4"/>
      <w:bookmarkStart w:id="1678" w:name="_Toc155371949"/>
      <w:bookmarkEnd w:id="167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7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79" w:name="_CR7_5"/>
      <w:bookmarkStart w:id="1680" w:name="_Toc155371950"/>
      <w:bookmarkEnd w:id="1679"/>
      <w:r w:rsidRPr="00C6761E">
        <w:t>7.5</w:t>
      </w:r>
      <w:r w:rsidRPr="00C6761E">
        <w:tab/>
      </w:r>
      <w:r w:rsidR="00426724" w:rsidRPr="00C6761E">
        <w:rPr>
          <w:noProof/>
        </w:rPr>
        <w:t>Void</w:t>
      </w:r>
      <w:bookmarkEnd w:id="1680"/>
    </w:p>
    <w:p w14:paraId="0C8B780C" w14:textId="6EC69918" w:rsidR="009D07DA" w:rsidRPr="00C6761E" w:rsidRDefault="009D07DA" w:rsidP="009D07DA">
      <w:pPr>
        <w:pStyle w:val="Heading3"/>
      </w:pPr>
      <w:bookmarkStart w:id="1681" w:name="_CR7_5_1"/>
      <w:bookmarkStart w:id="1682" w:name="_Toc75283012"/>
      <w:bookmarkStart w:id="1683" w:name="_Toc59198654"/>
      <w:bookmarkStart w:id="1684" w:name="_Toc525231254"/>
      <w:bookmarkStart w:id="1685" w:name="_Toc155371951"/>
      <w:bookmarkEnd w:id="1681"/>
      <w:r w:rsidRPr="00C6761E">
        <w:t>7.5.1</w:t>
      </w:r>
      <w:r w:rsidRPr="00C6761E">
        <w:tab/>
      </w:r>
      <w:bookmarkEnd w:id="1682"/>
      <w:bookmarkEnd w:id="1683"/>
      <w:bookmarkEnd w:id="1684"/>
      <w:r w:rsidR="00426724" w:rsidRPr="00C6761E">
        <w:t>Void</w:t>
      </w:r>
      <w:bookmarkEnd w:id="1685"/>
    </w:p>
    <w:p w14:paraId="0D7ED44C" w14:textId="7F1F68EC" w:rsidR="009D07DA" w:rsidRPr="00C6761E" w:rsidRDefault="009D07DA" w:rsidP="009D07DA">
      <w:pPr>
        <w:pStyle w:val="Heading3"/>
      </w:pPr>
      <w:bookmarkStart w:id="1686" w:name="_CR7_5_2"/>
      <w:bookmarkStart w:id="1687" w:name="_Toc75283013"/>
      <w:bookmarkStart w:id="1688" w:name="_Toc59198655"/>
      <w:bookmarkStart w:id="1689" w:name="_Toc525231255"/>
      <w:bookmarkStart w:id="1690" w:name="_Toc155371952"/>
      <w:bookmarkEnd w:id="1686"/>
      <w:r w:rsidRPr="00C6761E">
        <w:t>7.5.2</w:t>
      </w:r>
      <w:r w:rsidRPr="00C6761E">
        <w:tab/>
      </w:r>
      <w:bookmarkEnd w:id="1687"/>
      <w:bookmarkEnd w:id="1688"/>
      <w:bookmarkEnd w:id="1689"/>
      <w:r w:rsidR="00426724" w:rsidRPr="00C6761E">
        <w:t>Void</w:t>
      </w:r>
      <w:bookmarkEnd w:id="1690"/>
    </w:p>
    <w:p w14:paraId="6CDFF1D6" w14:textId="43B3B478" w:rsidR="009D07DA" w:rsidRPr="00C6761E" w:rsidRDefault="009D07DA" w:rsidP="009D07DA">
      <w:pPr>
        <w:pStyle w:val="Heading3"/>
      </w:pPr>
      <w:bookmarkStart w:id="1691" w:name="_CR7_5_3"/>
      <w:bookmarkStart w:id="1692" w:name="_Toc75283014"/>
      <w:bookmarkStart w:id="1693" w:name="_Toc59198656"/>
      <w:bookmarkStart w:id="1694" w:name="_Toc525231256"/>
      <w:bookmarkStart w:id="1695" w:name="_Toc155371953"/>
      <w:bookmarkEnd w:id="1691"/>
      <w:r w:rsidRPr="00C6761E">
        <w:t>7.5.3</w:t>
      </w:r>
      <w:r w:rsidRPr="00C6761E">
        <w:tab/>
      </w:r>
      <w:bookmarkEnd w:id="1692"/>
      <w:bookmarkEnd w:id="1693"/>
      <w:bookmarkEnd w:id="1694"/>
      <w:r w:rsidR="00426724" w:rsidRPr="00C6761E">
        <w:t>Void</w:t>
      </w:r>
      <w:bookmarkEnd w:id="1695"/>
    </w:p>
    <w:p w14:paraId="3820C566" w14:textId="77777777" w:rsidR="00E5189E" w:rsidRPr="00C6761E" w:rsidRDefault="00E5189E" w:rsidP="00E5189E">
      <w:pPr>
        <w:pStyle w:val="Heading2"/>
      </w:pPr>
      <w:bookmarkStart w:id="1696" w:name="_CR7_6"/>
      <w:bookmarkStart w:id="1697" w:name="_Toc155371954"/>
      <w:bookmarkEnd w:id="1696"/>
      <w:r w:rsidRPr="00C6761E">
        <w:t>7.6</w:t>
      </w:r>
      <w:r w:rsidRPr="00C6761E">
        <w:tab/>
        <w:t>PC3</w:t>
      </w:r>
      <w:r w:rsidRPr="00C6761E">
        <w:rPr>
          <w:rFonts w:hint="eastAsia"/>
          <w:lang w:eastAsia="zh-CN"/>
        </w:rPr>
        <w:t>a</w:t>
      </w:r>
      <w:r w:rsidRPr="00C6761E">
        <w:t>ch control protocol for 5G ProSe direct communication</w:t>
      </w:r>
      <w:bookmarkEnd w:id="1697"/>
    </w:p>
    <w:p w14:paraId="5C41B94A" w14:textId="77777777" w:rsidR="00E5189E" w:rsidRPr="00C6761E" w:rsidRDefault="00E5189E" w:rsidP="00E5189E">
      <w:pPr>
        <w:pStyle w:val="Heading3"/>
      </w:pPr>
      <w:bookmarkStart w:id="1698" w:name="_CR7_6_1"/>
      <w:bookmarkStart w:id="1699" w:name="_Toc155371955"/>
      <w:bookmarkEnd w:id="1698"/>
      <w:r w:rsidRPr="00C6761E">
        <w:t>7.6.1</w:t>
      </w:r>
      <w:r w:rsidRPr="00C6761E">
        <w:tab/>
        <w:t>Transport protocol for PC3</w:t>
      </w:r>
      <w:r w:rsidRPr="00C6761E">
        <w:rPr>
          <w:rFonts w:hint="eastAsia"/>
          <w:lang w:eastAsia="zh-CN"/>
        </w:rPr>
        <w:t>a</w:t>
      </w:r>
      <w:r w:rsidRPr="00C6761E">
        <w:t>ch control protocol for 5G ProSe direct communication</w:t>
      </w:r>
      <w:bookmarkEnd w:id="1699"/>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00" w:name="_CR7_6_2"/>
      <w:bookmarkStart w:id="1701" w:name="_Toc155371956"/>
      <w:bookmarkEnd w:id="1700"/>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01"/>
    </w:p>
    <w:p w14:paraId="3A6CE2EC" w14:textId="77777777" w:rsidR="007A448E" w:rsidRPr="00C6761E" w:rsidRDefault="007A448E" w:rsidP="00357014">
      <w:pPr>
        <w:pStyle w:val="Heading4"/>
      </w:pPr>
      <w:bookmarkStart w:id="1702" w:name="_CR7_6_2_1"/>
      <w:bookmarkStart w:id="1703" w:name="_Toc155371957"/>
      <w:bookmarkEnd w:id="1702"/>
      <w:r w:rsidRPr="00C6761E">
        <w:t>7.6.2.1</w:t>
      </w:r>
      <w:r w:rsidRPr="00C6761E">
        <w:tab/>
        <w:t>Usage information report list sending procedure</w:t>
      </w:r>
      <w:bookmarkEnd w:id="1703"/>
    </w:p>
    <w:p w14:paraId="03B82B1F" w14:textId="77777777" w:rsidR="007A448E" w:rsidRPr="00C6761E" w:rsidRDefault="007A448E" w:rsidP="00357014">
      <w:pPr>
        <w:pStyle w:val="Heading5"/>
      </w:pPr>
      <w:bookmarkStart w:id="1704" w:name="_CR7_6_2_1_1"/>
      <w:bookmarkStart w:id="1705" w:name="_Toc155371958"/>
      <w:bookmarkEnd w:id="1704"/>
      <w:r w:rsidRPr="00C6761E">
        <w:t>7.6.2.1.1</w:t>
      </w:r>
      <w:r w:rsidRPr="00C6761E">
        <w:tab/>
        <w:t>General</w:t>
      </w:r>
      <w:bookmarkEnd w:id="1705"/>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06" w:name="_CR7_6_2_1_2"/>
      <w:bookmarkStart w:id="1707" w:name="_Toc155371959"/>
      <w:bookmarkEnd w:id="1706"/>
      <w:r w:rsidRPr="00C6761E">
        <w:t>7.6.2.1.2</w:t>
      </w:r>
      <w:r w:rsidRPr="00C6761E">
        <w:tab/>
        <w:t>Usage information report list sending procedure initiation</w:t>
      </w:r>
      <w:bookmarkEnd w:id="1707"/>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0" o:title=""/>
          </v:shape>
          <o:OLEObject Type="Embed" ProgID="Visio.Drawing.11" ShapeID="_x0000_i1060" DrawAspect="Content" ObjectID="_1765988217" r:id="rId81"/>
        </w:object>
      </w:r>
    </w:p>
    <w:p w14:paraId="00B66B54" w14:textId="6AAAB38E" w:rsidR="00090F2F" w:rsidRPr="00C6761E" w:rsidRDefault="00090F2F" w:rsidP="00090F2F">
      <w:pPr>
        <w:pStyle w:val="TF"/>
      </w:pPr>
      <w:bookmarkStart w:id="1708" w:name="_CRFigure7_6_2_1_2_1"/>
      <w:r w:rsidRPr="00C6761E">
        <w:t xml:space="preserve">Figure </w:t>
      </w:r>
      <w:bookmarkEnd w:id="1708"/>
      <w:r w:rsidRPr="00C6761E">
        <w:t>7.6.2.1.2.1: Usage information report list sending procedure</w:t>
      </w:r>
    </w:p>
    <w:p w14:paraId="06732112" w14:textId="77777777" w:rsidR="00090F2F" w:rsidRPr="00C6761E" w:rsidRDefault="00090F2F" w:rsidP="00A44A48">
      <w:pPr>
        <w:pStyle w:val="Heading5"/>
      </w:pPr>
      <w:bookmarkStart w:id="1709" w:name="_CR7_6_2_1_3"/>
      <w:bookmarkStart w:id="1710" w:name="_Toc155371960"/>
      <w:bookmarkEnd w:id="1709"/>
      <w:r w:rsidRPr="00C6761E">
        <w:t>7.6.2.1.3</w:t>
      </w:r>
      <w:r w:rsidRPr="00C6761E">
        <w:tab/>
        <w:t>Usage information report list sending procedure accepted by the 5G DDNMF</w:t>
      </w:r>
      <w:bookmarkEnd w:id="1710"/>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11" w:name="_CR7_6_2_1_4"/>
      <w:bookmarkStart w:id="1712" w:name="_Toc155371961"/>
      <w:bookmarkEnd w:id="1711"/>
      <w:r w:rsidRPr="00C6761E">
        <w:t>7.6.2.1.4</w:t>
      </w:r>
      <w:r w:rsidRPr="00C6761E">
        <w:tab/>
        <w:t>Usage information report list sending procedure successful completion by the UE</w:t>
      </w:r>
      <w:bookmarkEnd w:id="1712"/>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13" w:name="_CR7_6_2_1_5"/>
      <w:bookmarkStart w:id="1714" w:name="_Toc155371962"/>
      <w:bookmarkEnd w:id="1713"/>
      <w:r w:rsidRPr="00C6761E">
        <w:t>7.6.2.1.5</w:t>
      </w:r>
      <w:r w:rsidRPr="00C6761E">
        <w:tab/>
        <w:t>Usage information report list sending procedure not accepted by the 5G DDNMF</w:t>
      </w:r>
      <w:bookmarkEnd w:id="1714"/>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15" w:name="_CR7_6_2_1_6"/>
      <w:bookmarkStart w:id="1716" w:name="_Toc155371963"/>
      <w:bookmarkEnd w:id="1715"/>
      <w:r w:rsidRPr="00C6761E">
        <w:t>7.6.2.1.6</w:t>
      </w:r>
      <w:r w:rsidRPr="00C6761E">
        <w:tab/>
        <w:t>Usage information report list sending procedure unsuccessful completion by the UE</w:t>
      </w:r>
      <w:bookmarkEnd w:id="1716"/>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17" w:name="_CR7_7"/>
      <w:bookmarkStart w:id="1718" w:name="_Toc155371964"/>
      <w:bookmarkEnd w:id="1717"/>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8"/>
      <w:r w:rsidRPr="00C6761E">
        <w:rPr>
          <w:noProof/>
          <w:lang w:eastAsia="zh-CN"/>
        </w:rPr>
        <w:t xml:space="preserve"> </w:t>
      </w:r>
    </w:p>
    <w:p w14:paraId="356C7B38" w14:textId="6011A26D" w:rsidR="006F2512" w:rsidRPr="00C6761E" w:rsidRDefault="006F2512" w:rsidP="006F2512">
      <w:pPr>
        <w:pStyle w:val="Heading3"/>
        <w:rPr>
          <w:lang w:eastAsia="zh-CN"/>
        </w:rPr>
      </w:pPr>
      <w:bookmarkStart w:id="1719" w:name="_CR7_7_1"/>
      <w:bookmarkStart w:id="1720" w:name="_Toc155371965"/>
      <w:bookmarkEnd w:id="1719"/>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20"/>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21" w:name="_CR7_7_2"/>
      <w:bookmarkStart w:id="1722" w:name="_Toc155371966"/>
      <w:bookmarkEnd w:id="1721"/>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22"/>
    </w:p>
    <w:p w14:paraId="6F7D2DAC" w14:textId="1DDB548E" w:rsidR="006F2512" w:rsidRPr="00C6761E" w:rsidRDefault="006F2512" w:rsidP="006F2512">
      <w:pPr>
        <w:pStyle w:val="Heading4"/>
        <w:rPr>
          <w:lang w:eastAsia="zh-CN"/>
        </w:rPr>
      </w:pPr>
      <w:bookmarkStart w:id="1723" w:name="_CR7_7_2_1"/>
      <w:bookmarkStart w:id="1724" w:name="_Toc155371967"/>
      <w:bookmarkEnd w:id="1723"/>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24"/>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25" w:name="_CR7_7_2_2"/>
      <w:bookmarkStart w:id="1726" w:name="_Toc155371968"/>
      <w:bookmarkEnd w:id="1725"/>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26"/>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27" w:name="_CR7_7_2_3"/>
      <w:bookmarkStart w:id="1728" w:name="_Toc155371969"/>
      <w:bookmarkEnd w:id="1727"/>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8"/>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29" w:name="_CR7_7_2_4"/>
      <w:bookmarkStart w:id="1730" w:name="_Toc155371970"/>
      <w:bookmarkEnd w:id="1729"/>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30"/>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04760026" w:rsidR="006F2512" w:rsidRPr="00C6761E" w:rsidRDefault="006F2512" w:rsidP="006F2512">
      <w:pPr>
        <w:pStyle w:val="B1"/>
      </w:pPr>
      <w:r w:rsidRPr="00C6761E">
        <w:t>1)</w:t>
      </w:r>
      <w:r w:rsidRPr="00C6761E">
        <w:tab/>
        <w:t>shall perform the procedures as specified in clause 7.2.3.4 to comp</w:t>
      </w:r>
      <w:r w:rsidR="00E92EDA" w:rsidRPr="00C6761E">
        <w:t>l</w:t>
      </w:r>
      <w:r w:rsidRPr="00C6761E">
        <w:t>ete the 5G ProSe direct link modification procedure, 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is received;</w:t>
      </w:r>
    </w:p>
    <w:p w14:paraId="0959A851" w14:textId="26B1207B" w:rsidR="006F2512" w:rsidRPr="00C6761E" w:rsidRDefault="006F2512" w:rsidP="006F2512">
      <w:pPr>
        <w:pStyle w:val="B1"/>
      </w:pPr>
      <w:r w:rsidRPr="00C6761E">
        <w:t>2)</w:t>
      </w:r>
      <w:r w:rsidRPr="00C6761E">
        <w:tab/>
        <w:t>shall perform the procedures as specified in clause 7.2.2.4 to comp</w:t>
      </w:r>
      <w:r w:rsidR="00E92EDA" w:rsidRPr="00C6761E">
        <w:t>l</w:t>
      </w:r>
      <w:r w:rsidRPr="00C6761E">
        <w:t>ete the 5G ProSe direct link establishment procedure, if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is received; and</w:t>
      </w:r>
    </w:p>
    <w:p w14:paraId="4F9ACF17" w14:textId="77777777" w:rsidR="006F2512" w:rsidRPr="00C6761E" w:rsidRDefault="006F2512" w:rsidP="006F2512">
      <w:pPr>
        <w:pStyle w:val="B1"/>
      </w:pPr>
      <w:r w:rsidRPr="00C6761E">
        <w:t>3)</w:t>
      </w:r>
      <w:r w:rsidRPr="00C6761E">
        <w:tab/>
        <w:t xml:space="preserve">shall </w:t>
      </w:r>
      <w:r w:rsidRPr="00C6761E">
        <w:rPr>
          <w:lang w:eastAsia="zh-CN"/>
        </w:rPr>
        <w:t xml:space="preserve">perform the PC5 QoS flow establishment over 5G ProSe direct link </w:t>
      </w:r>
      <w:r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31" w:name="_CR7_7_2_5"/>
      <w:bookmarkStart w:id="1732" w:name="_Toc155371971"/>
      <w:bookmarkEnd w:id="1731"/>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32"/>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33" w:name="_CR7_7_2_6"/>
      <w:bookmarkStart w:id="1734" w:name="_Toc155371972"/>
      <w:bookmarkEnd w:id="1733"/>
      <w:r w:rsidRPr="00C6761E">
        <w:t>7.</w:t>
      </w:r>
      <w:r w:rsidR="00BC259D" w:rsidRPr="00C6761E">
        <w:t>7</w:t>
      </w:r>
      <w:r w:rsidRPr="00C6761E">
        <w:t>.2.6</w:t>
      </w:r>
      <w:r w:rsidRPr="00C6761E">
        <w:tab/>
        <w:t>Abnormal cases</w:t>
      </w:r>
      <w:bookmarkEnd w:id="1734"/>
    </w:p>
    <w:p w14:paraId="64B2C948" w14:textId="26751593" w:rsidR="006F2512" w:rsidRPr="00C6761E" w:rsidRDefault="006F2512" w:rsidP="006F2512">
      <w:pPr>
        <w:pStyle w:val="Heading5"/>
      </w:pPr>
      <w:bookmarkStart w:id="1735" w:name="_CR7_7_2_6_1"/>
      <w:bookmarkStart w:id="1736" w:name="_Toc155371973"/>
      <w:bookmarkEnd w:id="1735"/>
      <w:r w:rsidRPr="00C6761E">
        <w:t>7.</w:t>
      </w:r>
      <w:r w:rsidR="00BC259D" w:rsidRPr="00C6761E">
        <w:t>7</w:t>
      </w:r>
      <w:r w:rsidRPr="00C6761E">
        <w:t>.2.6.1</w:t>
      </w:r>
      <w:r w:rsidRPr="00C6761E">
        <w:tab/>
        <w:t>Abnormal cases at the initiating UE</w:t>
      </w:r>
      <w:bookmarkEnd w:id="1736"/>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37" w:name="_CR7_7_2_6_2"/>
      <w:bookmarkStart w:id="1738" w:name="_Toc155371974"/>
      <w:bookmarkEnd w:id="1737"/>
      <w:r w:rsidRPr="00C6761E">
        <w:t>7.</w:t>
      </w:r>
      <w:r w:rsidR="00BC259D" w:rsidRPr="00C6761E">
        <w:t>7</w:t>
      </w:r>
      <w:r w:rsidRPr="00C6761E">
        <w:t>.2.6.2</w:t>
      </w:r>
      <w:r w:rsidRPr="00C6761E">
        <w:tab/>
        <w:t>Abnormal cases at the target UE</w:t>
      </w:r>
      <w:bookmarkEnd w:id="1738"/>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39" w:name="_CR7_7_3"/>
      <w:bookmarkStart w:id="1740" w:name="_Toc155371975"/>
      <w:bookmarkEnd w:id="1739"/>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40"/>
    </w:p>
    <w:p w14:paraId="6A792EB1" w14:textId="279BCB16" w:rsidR="006F2512" w:rsidRPr="00C6761E" w:rsidRDefault="006F2512" w:rsidP="006F2512">
      <w:pPr>
        <w:pStyle w:val="Heading4"/>
        <w:rPr>
          <w:lang w:eastAsia="zh-CN"/>
        </w:rPr>
      </w:pPr>
      <w:bookmarkStart w:id="1741" w:name="_CR7_7_3_1General"/>
      <w:bookmarkStart w:id="1742" w:name="_Toc131695164"/>
      <w:bookmarkStart w:id="1743" w:name="_Toc155371976"/>
      <w:bookmarkEnd w:id="1741"/>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42"/>
      <w:bookmarkEnd w:id="1743"/>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44" w:name="_CR7_7_3_2"/>
      <w:bookmarkStart w:id="1745" w:name="_Toc155371977"/>
      <w:bookmarkEnd w:id="1744"/>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45"/>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46" w:name="_Hlk127130796"/>
      <w:r w:rsidRPr="00C6761E">
        <w:t>PROSE PATH SWITCHING REQUEST message</w:t>
      </w:r>
      <w:bookmarkEnd w:id="1746"/>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47"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47"/>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3.95pt;height:291.15pt" o:ole="">
            <v:imagedata r:id="rId82" o:title=""/>
          </v:shape>
          <o:OLEObject Type="Embed" ProgID="Visio.Drawing.15" ShapeID="_x0000_i1061" DrawAspect="Content" ObjectID="_1765988218" r:id="rId83"/>
        </w:object>
      </w:r>
    </w:p>
    <w:p w14:paraId="5F889919" w14:textId="74114E72" w:rsidR="006F2512" w:rsidRPr="00C6761E" w:rsidRDefault="006F2512" w:rsidP="006F2512">
      <w:pPr>
        <w:pStyle w:val="TF"/>
      </w:pPr>
      <w:bookmarkStart w:id="1748" w:name="_CRFigure7_7_3_2_1"/>
      <w:r w:rsidRPr="00C6761E">
        <w:t>Figure</w:t>
      </w:r>
      <w:r w:rsidRPr="00C6761E">
        <w:rPr>
          <w:rFonts w:cs="Arial"/>
        </w:rPr>
        <w:t> </w:t>
      </w:r>
      <w:bookmarkEnd w:id="1748"/>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49" w:name="_CR7_7_3_3"/>
      <w:bookmarkStart w:id="1750" w:name="_Toc155371978"/>
      <w:bookmarkEnd w:id="1749"/>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50"/>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51" w:name="_CR7_7_3_4"/>
      <w:bookmarkStart w:id="1752" w:name="_Toc155371979"/>
      <w:bookmarkEnd w:id="1751"/>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52"/>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53"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53"/>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54" w:name="_CR7_7_3_5"/>
      <w:bookmarkStart w:id="1755" w:name="_Toc155371980"/>
      <w:bookmarkEnd w:id="1754"/>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55"/>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56" w:name="_Hlk127136656"/>
      <w:bookmarkStart w:id="1757" w:name="_Hlk127135953"/>
      <w:r w:rsidRPr="00C6761E">
        <w:rPr>
          <w:lang w:eastAsia="zh-CN"/>
        </w:rPr>
        <w:t>contains a PC5 signalling protocol cause IE</w:t>
      </w:r>
      <w:bookmarkEnd w:id="1756"/>
      <w:r w:rsidRPr="00C6761E">
        <w:rPr>
          <w:lang w:eastAsia="zh-CN"/>
        </w:rPr>
        <w:t xml:space="preserve"> </w:t>
      </w:r>
      <w:bookmarkEnd w:id="1757"/>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58" w:name="_CR7_7_3_6"/>
      <w:bookmarkStart w:id="1759" w:name="_Toc155371981"/>
      <w:bookmarkEnd w:id="1758"/>
      <w:r w:rsidRPr="00C6761E">
        <w:t>7.</w:t>
      </w:r>
      <w:r w:rsidR="00BC259D" w:rsidRPr="00C6761E">
        <w:t>7</w:t>
      </w:r>
      <w:r w:rsidRPr="00C6761E">
        <w:t>.3.6</w:t>
      </w:r>
      <w:r w:rsidRPr="00C6761E">
        <w:tab/>
        <w:t>Abnormal cases</w:t>
      </w:r>
      <w:bookmarkEnd w:id="1759"/>
    </w:p>
    <w:p w14:paraId="25F1E312" w14:textId="0BB73E12" w:rsidR="006F2512" w:rsidRPr="00C6761E" w:rsidRDefault="006F2512" w:rsidP="006F2512">
      <w:pPr>
        <w:pStyle w:val="Heading5"/>
      </w:pPr>
      <w:bookmarkStart w:id="1760" w:name="_CR7_7_3_6_1"/>
      <w:bookmarkStart w:id="1761" w:name="_Toc155371982"/>
      <w:bookmarkEnd w:id="1760"/>
      <w:r w:rsidRPr="00C6761E">
        <w:t>7.</w:t>
      </w:r>
      <w:r w:rsidR="00BC259D" w:rsidRPr="00C6761E">
        <w:t>7</w:t>
      </w:r>
      <w:r w:rsidRPr="00C6761E">
        <w:t>.3.6.1</w:t>
      </w:r>
      <w:r w:rsidRPr="00C6761E">
        <w:tab/>
        <w:t>Abnormal cases at the initiating UE</w:t>
      </w:r>
      <w:bookmarkEnd w:id="1761"/>
    </w:p>
    <w:p w14:paraId="4BA0FCB6" w14:textId="77777777" w:rsidR="006F2512" w:rsidRPr="00C6761E" w:rsidRDefault="006F2512" w:rsidP="006F2512">
      <w:r w:rsidRPr="00C6761E">
        <w:t>The following abnormal cases can be identified:</w:t>
      </w:r>
    </w:p>
    <w:p w14:paraId="7A0B9D6B" w14:textId="77777777" w:rsidR="006F2512" w:rsidRPr="00C6761E" w:rsidRDefault="006F2512" w:rsidP="006F2512">
      <w:pPr>
        <w:pStyle w:val="B1"/>
        <w:rPr>
          <w:lang w:val="en-US" w:eastAsia="ko-KR"/>
        </w:rPr>
      </w:pPr>
      <w:r w:rsidRPr="00C6761E">
        <w:rPr>
          <w:lang w:val="en-US" w:eastAsia="ko-KR"/>
        </w:rPr>
        <w:t>a)</w:t>
      </w:r>
      <w:r w:rsidRPr="00C6761E">
        <w:rPr>
          <w:lang w:val="en-US" w:eastAsia="ko-KR"/>
        </w:rPr>
        <w:tab/>
        <w:t>Expiry of timer T5</w:t>
      </w:r>
      <w:r w:rsidRPr="00C6761E">
        <w:rPr>
          <w:rFonts w:hint="eastAsia"/>
          <w:lang w:val="en-US" w:eastAsia="zh-CN"/>
        </w:rPr>
        <w:t>aaa</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0EBFF318"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the third expiry of timer T5aaa, whether the UE performs path switching procedure to the direct communication path over Uu is up to UE implementations.</w:t>
      </w:r>
    </w:p>
    <w:p w14:paraId="74DDA4BA" w14:textId="53E26D35"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the initiating UE shall stop the timer T5</w:t>
      </w:r>
      <w:r w:rsidRPr="00C6761E">
        <w:t>aaa</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62" w:name="_CR7_7_3_6_2"/>
      <w:bookmarkStart w:id="1763" w:name="_Toc155371983"/>
      <w:bookmarkEnd w:id="1762"/>
      <w:r w:rsidRPr="00C6761E">
        <w:t>7.</w:t>
      </w:r>
      <w:r w:rsidR="00BC259D" w:rsidRPr="00C6761E">
        <w:t>7</w:t>
      </w:r>
      <w:r w:rsidRPr="00C6761E">
        <w:t>.3.6.2</w:t>
      </w:r>
      <w:r w:rsidRPr="00C6761E">
        <w:tab/>
        <w:t>Abnormal cases at the target UE</w:t>
      </w:r>
      <w:bookmarkEnd w:id="1763"/>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64" w:name="_CR7_7_4"/>
      <w:bookmarkStart w:id="1765" w:name="_Toc155371984"/>
      <w:bookmarkEnd w:id="1764"/>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65"/>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66" w:name="_CR8"/>
      <w:bookmarkStart w:id="1767" w:name="_Toc155371985"/>
      <w:bookmarkEnd w:id="1766"/>
      <w:r w:rsidRPr="00C6761E">
        <w:rPr>
          <w:lang w:eastAsia="zh-CN"/>
        </w:rPr>
        <w:t>8</w:t>
      </w:r>
      <w:r w:rsidRPr="00C6761E">
        <w:rPr>
          <w:lang w:eastAsia="zh-CN"/>
        </w:rPr>
        <w:tab/>
        <w:t>5G ProSe UE-to-network relay</w:t>
      </w:r>
      <w:bookmarkEnd w:id="1767"/>
    </w:p>
    <w:p w14:paraId="6708BA22" w14:textId="7E0A6094" w:rsidR="00B344EB" w:rsidRPr="00C6761E" w:rsidRDefault="00FD28BD" w:rsidP="00B344EB">
      <w:pPr>
        <w:pStyle w:val="Heading2"/>
      </w:pPr>
      <w:bookmarkStart w:id="1768" w:name="_CR8_1"/>
      <w:bookmarkStart w:id="1769" w:name="_Toc155371986"/>
      <w:bookmarkEnd w:id="1768"/>
      <w:r w:rsidRPr="00C6761E">
        <w:t>8.1</w:t>
      </w:r>
      <w:r w:rsidRPr="00C6761E">
        <w:tab/>
        <w:t>Overview</w:t>
      </w:r>
      <w:bookmarkEnd w:id="1769"/>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70" w:name="_CR8_2"/>
      <w:bookmarkStart w:id="1771" w:name="_Toc155371987"/>
      <w:bookmarkEnd w:id="1770"/>
      <w:r w:rsidRPr="00C6761E">
        <w:t>8.2</w:t>
      </w:r>
      <w:r w:rsidRPr="00C6761E">
        <w:tab/>
        <w:t>Procedures</w:t>
      </w:r>
      <w:bookmarkEnd w:id="1771"/>
    </w:p>
    <w:p w14:paraId="14AF247B" w14:textId="66BB067E" w:rsidR="00CC5EF2" w:rsidRPr="00C6761E" w:rsidRDefault="00CC5EF2" w:rsidP="00DF0AEF">
      <w:pPr>
        <w:pStyle w:val="Heading3"/>
      </w:pPr>
      <w:bookmarkStart w:id="1772" w:name="_CR8_2_1"/>
      <w:bookmarkStart w:id="1773" w:name="_Toc70428241"/>
      <w:bookmarkStart w:id="1774" w:name="_Toc155371988"/>
      <w:bookmarkEnd w:id="1772"/>
      <w:r w:rsidRPr="00C6761E">
        <w:t>8.2.</w:t>
      </w:r>
      <w:r w:rsidR="00764899" w:rsidRPr="00C6761E">
        <w:t>1</w:t>
      </w:r>
      <w:r w:rsidRPr="00C6761E">
        <w:tab/>
      </w:r>
      <w:r w:rsidR="00E44948" w:rsidRPr="00C6761E">
        <w:t>UE-to-network</w:t>
      </w:r>
      <w:r w:rsidRPr="00C6761E">
        <w:t xml:space="preserve"> relay discovery over PC5 interface</w:t>
      </w:r>
      <w:bookmarkEnd w:id="1773"/>
      <w:bookmarkEnd w:id="1774"/>
    </w:p>
    <w:p w14:paraId="1E174FDD" w14:textId="36CA08BC" w:rsidR="00CC5EF2" w:rsidRPr="00C6761E" w:rsidRDefault="00CC5EF2" w:rsidP="00CC5EF2">
      <w:pPr>
        <w:pStyle w:val="Heading4"/>
        <w:rPr>
          <w:lang w:eastAsia="zh-CN"/>
        </w:rPr>
      </w:pPr>
      <w:bookmarkStart w:id="1775" w:name="_CR8_2_1_1"/>
      <w:bookmarkStart w:id="1776" w:name="_Toc70428242"/>
      <w:bookmarkStart w:id="1777" w:name="_Toc155371989"/>
      <w:bookmarkEnd w:id="1775"/>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76"/>
      <w:bookmarkEnd w:id="1777"/>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Pr="00C6761E" w:rsidRDefault="007B3CA5" w:rsidP="00CC5EF2">
      <w:r w:rsidRPr="00C6761E">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78" w:name="_CR8_2_1_2"/>
      <w:bookmarkStart w:id="1779" w:name="_Toc70667729"/>
      <w:bookmarkStart w:id="1780" w:name="_Toc155371990"/>
      <w:bookmarkEnd w:id="1778"/>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79"/>
      <w:bookmarkEnd w:id="1780"/>
    </w:p>
    <w:p w14:paraId="59A62A13" w14:textId="7A62DCC8" w:rsidR="001312EC" w:rsidRPr="00C6761E" w:rsidRDefault="001312EC" w:rsidP="001312EC">
      <w:pPr>
        <w:pStyle w:val="Heading5"/>
        <w:rPr>
          <w:lang w:eastAsia="zh-CN"/>
        </w:rPr>
      </w:pPr>
      <w:bookmarkStart w:id="1781" w:name="_CR8_2_1_2_1"/>
      <w:bookmarkStart w:id="1782" w:name="_Toc155371991"/>
      <w:bookmarkEnd w:id="1781"/>
      <w:r w:rsidRPr="00C6761E">
        <w:rPr>
          <w:lang w:eastAsia="zh-CN"/>
        </w:rPr>
        <w:t>8.2.1.2.1</w:t>
      </w:r>
      <w:r w:rsidRPr="00C6761E">
        <w:rPr>
          <w:lang w:eastAsia="zh-CN"/>
        </w:rPr>
        <w:tab/>
        <w:t>General</w:t>
      </w:r>
      <w:bookmarkEnd w:id="1782"/>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83" w:name="_CR8_2_1_2_2"/>
      <w:bookmarkStart w:id="1784" w:name="_Toc155371992"/>
      <w:bookmarkEnd w:id="178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84"/>
    </w:p>
    <w:p w14:paraId="66AF26F3" w14:textId="6470158F" w:rsidR="00CC5EF2" w:rsidRPr="00C6761E" w:rsidRDefault="00CC5EF2" w:rsidP="00CC5EF2">
      <w:pPr>
        <w:pStyle w:val="Heading6"/>
        <w:rPr>
          <w:lang w:eastAsia="zh-CN"/>
        </w:rPr>
      </w:pPr>
      <w:bookmarkStart w:id="1785" w:name="_CR8_2_1_2_2_1"/>
      <w:bookmarkStart w:id="1786" w:name="_Toc155371993"/>
      <w:bookmarkEnd w:id="1785"/>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86"/>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87" w:name="_CR8_2_1_2_2_2"/>
      <w:bookmarkStart w:id="1788" w:name="_Toc70667730"/>
      <w:bookmarkStart w:id="1789" w:name="_Toc155371994"/>
      <w:bookmarkEnd w:id="1787"/>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88"/>
      <w:bookmarkEnd w:id="1789"/>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0.1pt;height:82.65pt" o:ole="">
            <v:imagedata r:id="rId84" o:title=""/>
          </v:shape>
          <o:OLEObject Type="Embed" ProgID="Visio.Drawing.11" ShapeID="_x0000_i1062" DrawAspect="Content" ObjectID="_1765988219" r:id="rId85"/>
        </w:object>
      </w:r>
    </w:p>
    <w:p w14:paraId="2E9E8581" w14:textId="64513DF3" w:rsidR="00CC5EF2" w:rsidRPr="00C6761E" w:rsidRDefault="00CC5EF2" w:rsidP="00CC5EF2">
      <w:pPr>
        <w:pStyle w:val="TF"/>
      </w:pPr>
      <w:bookmarkStart w:id="1790" w:name="_CRFigure8_2_1_2_2_2_1"/>
      <w:r w:rsidRPr="00C6761E">
        <w:t>Figure </w:t>
      </w:r>
      <w:bookmarkEnd w:id="1790"/>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91"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15648BB7"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2E5C3EEB"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r w:rsidR="00CD325D" w:rsidRPr="00C6761E">
        <w:t xml:space="preserve"> and</w:t>
      </w:r>
    </w:p>
    <w:p w14:paraId="661F8467" w14:textId="4CD8DE90" w:rsidR="00CD325D" w:rsidRPr="00C6761E"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6761E" w:rsidRDefault="00057786" w:rsidP="00CC5EF2">
      <w:pPr>
        <w:pStyle w:val="B1"/>
        <w:rPr>
          <w:lang w:eastAsia="zh-CN"/>
        </w:rPr>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92" w:name="_CR8_2_1_2_2_3"/>
      <w:bookmarkStart w:id="1793" w:name="_Toc155371995"/>
      <w:bookmarkEnd w:id="1792"/>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91"/>
      <w:bookmarkEnd w:id="1793"/>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94" w:name="_CR8_2_1_2_3"/>
      <w:bookmarkStart w:id="1795" w:name="_Toc155371996"/>
      <w:bookmarkEnd w:id="179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95"/>
    </w:p>
    <w:p w14:paraId="35D9F8F8" w14:textId="12ED7B30" w:rsidR="00CC5EF2" w:rsidRPr="00C6761E" w:rsidRDefault="00CC5EF2" w:rsidP="00CC5EF2">
      <w:pPr>
        <w:pStyle w:val="Heading6"/>
        <w:rPr>
          <w:lang w:eastAsia="zh-CN"/>
        </w:rPr>
      </w:pPr>
      <w:bookmarkStart w:id="1796" w:name="_CR8_2_1_2_3_1"/>
      <w:bookmarkStart w:id="1797" w:name="_Toc155371997"/>
      <w:bookmarkEnd w:id="179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97"/>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798" w:name="_CR8_2_1_2_3_2"/>
      <w:bookmarkStart w:id="1799" w:name="_Toc70667732"/>
      <w:bookmarkStart w:id="1800" w:name="_Toc155371998"/>
      <w:bookmarkEnd w:id="1798"/>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99"/>
      <w:bookmarkEnd w:id="1800"/>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0.1pt;height:82.65pt" o:ole="">
            <v:imagedata r:id="rId86" o:title=""/>
          </v:shape>
          <o:OLEObject Type="Embed" ProgID="Visio.Drawing.11" ShapeID="_x0000_i1063" DrawAspect="Content" ObjectID="_1765988220" r:id="rId87"/>
        </w:object>
      </w:r>
    </w:p>
    <w:p w14:paraId="2A7C0EBE" w14:textId="45A36832" w:rsidR="00CC5EF2" w:rsidRPr="00C6761E" w:rsidRDefault="00CC5EF2" w:rsidP="00CC5EF2">
      <w:pPr>
        <w:pStyle w:val="TF"/>
      </w:pPr>
      <w:bookmarkStart w:id="1801" w:name="_CRFigure8_2_1_2_3_2_1"/>
      <w:r w:rsidRPr="00C6761E">
        <w:t>Figure </w:t>
      </w:r>
      <w:bookmarkEnd w:id="1801"/>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02" w:name="OLE_LINK13"/>
      <w:r w:rsidRPr="00C6761E">
        <w:rPr>
          <w:lang w:eastAsia="zh-CN"/>
        </w:rPr>
        <w:t>evaluated</w:t>
      </w:r>
      <w:bookmarkEnd w:id="1802"/>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03" w:name="OLE_LINK6"/>
      <w:r w:rsidRPr="00C6761E">
        <w:t>upper layer application information</w:t>
      </w:r>
      <w:bookmarkEnd w:id="1803"/>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04"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04"/>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05"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05"/>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46070D6A"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 xml:space="preserve">, for the 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06" w:name="_CR8_2_1_2_3_3"/>
      <w:bookmarkStart w:id="1807" w:name="_Toc70667733"/>
      <w:bookmarkStart w:id="1808" w:name="_Toc155371999"/>
      <w:bookmarkEnd w:id="1806"/>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07"/>
      <w:bookmarkEnd w:id="1808"/>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09" w:name="_CR8_2_1_2_4"/>
      <w:bookmarkStart w:id="1810" w:name="_Toc68190845"/>
      <w:bookmarkStart w:id="1811" w:name="_Toc59198694"/>
      <w:bookmarkStart w:id="1812" w:name="_Toc525231294"/>
      <w:bookmarkStart w:id="1813" w:name="_Toc155372000"/>
      <w:bookmarkEnd w:id="1809"/>
      <w:r w:rsidRPr="00C6761E">
        <w:t>8.2.1.2.</w:t>
      </w:r>
      <w:r w:rsidR="00130DC2" w:rsidRPr="00C6761E">
        <w:t>4</w:t>
      </w:r>
      <w:r w:rsidRPr="00C6761E">
        <w:tab/>
      </w:r>
      <w:r w:rsidRPr="00C6761E">
        <w:rPr>
          <w:lang w:eastAsia="ko-KR"/>
        </w:rPr>
        <w:t>A</w:t>
      </w:r>
      <w:r w:rsidRPr="00C6761E">
        <w:t xml:space="preserve">nnouncing UE procedure for </w:t>
      </w:r>
      <w:bookmarkEnd w:id="1810"/>
      <w:bookmarkEnd w:id="1811"/>
      <w:bookmarkEnd w:id="1812"/>
      <w:r w:rsidR="00322EFA" w:rsidRPr="00C6761E">
        <w:t>relay discovery additional information</w:t>
      </w:r>
      <w:bookmarkEnd w:id="1813"/>
    </w:p>
    <w:p w14:paraId="0B6017D7" w14:textId="13B1FD79" w:rsidR="00673A58" w:rsidRPr="00C6761E" w:rsidRDefault="00673A58" w:rsidP="00826ACB">
      <w:pPr>
        <w:pStyle w:val="Heading6"/>
      </w:pPr>
      <w:bookmarkStart w:id="1814" w:name="_CR8_2_1_2_4_1"/>
      <w:bookmarkStart w:id="1815" w:name="_Toc68190846"/>
      <w:bookmarkStart w:id="1816" w:name="_Toc59198695"/>
      <w:bookmarkStart w:id="1817" w:name="_Toc525231295"/>
      <w:bookmarkStart w:id="1818" w:name="_Toc155372001"/>
      <w:bookmarkEnd w:id="1814"/>
      <w:r w:rsidRPr="00C6761E">
        <w:t>8.2.1.2.</w:t>
      </w:r>
      <w:r w:rsidR="00130DC2" w:rsidRPr="00C6761E">
        <w:t>4</w:t>
      </w:r>
      <w:r w:rsidRPr="00C6761E">
        <w:t>.1</w:t>
      </w:r>
      <w:r w:rsidRPr="00C6761E">
        <w:tab/>
        <w:t>General</w:t>
      </w:r>
      <w:bookmarkEnd w:id="1815"/>
      <w:bookmarkEnd w:id="1816"/>
      <w:bookmarkEnd w:id="1817"/>
      <w:bookmarkEnd w:id="1818"/>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19" w:name="_CR8_2_1_2_4_2"/>
      <w:bookmarkStart w:id="1820" w:name="_Toc68190847"/>
      <w:bookmarkStart w:id="1821" w:name="_Toc59198696"/>
      <w:bookmarkStart w:id="1822" w:name="_Toc525231296"/>
      <w:bookmarkStart w:id="1823" w:name="_Toc155372002"/>
      <w:bookmarkEnd w:id="1819"/>
      <w:r w:rsidRPr="00C6761E">
        <w:t>8.2.1.2.</w:t>
      </w:r>
      <w:r w:rsidR="00130DC2" w:rsidRPr="00C6761E">
        <w:t>4</w:t>
      </w:r>
      <w:r w:rsidRPr="00C6761E">
        <w:t>.2</w:t>
      </w:r>
      <w:r w:rsidRPr="00C6761E">
        <w:tab/>
        <w:t xml:space="preserve">Announcing procedure for </w:t>
      </w:r>
      <w:bookmarkEnd w:id="1820"/>
      <w:bookmarkEnd w:id="1821"/>
      <w:bookmarkEnd w:id="1822"/>
      <w:r w:rsidR="00322EFA" w:rsidRPr="00C6761E">
        <w:t>relay discovery additional information</w:t>
      </w:r>
      <w:bookmarkEnd w:id="1823"/>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7pt;height:140.25pt" o:ole="" fillcolor="window">
            <v:imagedata r:id="rId88" o:title=""/>
          </v:shape>
          <o:OLEObject Type="Embed" ProgID="Word.Picture.8" ShapeID="_x0000_i1064" DrawAspect="Content" ObjectID="_1765988221" r:id="rId89"/>
        </w:object>
      </w:r>
    </w:p>
    <w:p w14:paraId="5E33A3BA" w14:textId="1AF1E214" w:rsidR="00673A58" w:rsidRPr="00C6761E" w:rsidRDefault="00673A58" w:rsidP="00673A58">
      <w:pPr>
        <w:pStyle w:val="TF"/>
      </w:pPr>
      <w:bookmarkStart w:id="1824" w:name="_CRFigure8_2_1_2_4_2_1"/>
      <w:r w:rsidRPr="00C6761E">
        <w:t>Figure </w:t>
      </w:r>
      <w:bookmarkEnd w:id="1824"/>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7777777"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r w:rsidR="007438FA" w:rsidRPr="00C6761E">
        <w:t xml:space="preserve"> and</w:t>
      </w:r>
    </w:p>
    <w:p w14:paraId="722C2A47" w14:textId="5E86E9E6" w:rsidR="00F97478" w:rsidRPr="00C6761E" w:rsidRDefault="0089219F" w:rsidP="00F97478">
      <w:pPr>
        <w:pStyle w:val="B2"/>
        <w:rPr>
          <w:lang w:eastAsia="zh-CN"/>
        </w:rPr>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3E587B1F"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5016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25" w:name="_CR8_2_1_2_5"/>
      <w:bookmarkStart w:id="1826" w:name="_Toc68190848"/>
      <w:bookmarkStart w:id="1827" w:name="_Toc59198697"/>
      <w:bookmarkStart w:id="1828" w:name="_Toc525231297"/>
      <w:bookmarkStart w:id="1829" w:name="_Toc155372003"/>
      <w:bookmarkEnd w:id="1825"/>
      <w:r w:rsidRPr="00C6761E">
        <w:t>8.2.</w:t>
      </w:r>
      <w:r w:rsidR="00B901C4" w:rsidRPr="00C6761E">
        <w:t>1.2.</w:t>
      </w:r>
      <w:r w:rsidR="00130DC2" w:rsidRPr="00C6761E">
        <w:t>5</w:t>
      </w:r>
      <w:r w:rsidRPr="00C6761E">
        <w:tab/>
        <w:t xml:space="preserve">Monitoring UE procedure for </w:t>
      </w:r>
      <w:bookmarkEnd w:id="1826"/>
      <w:bookmarkEnd w:id="1827"/>
      <w:bookmarkEnd w:id="1828"/>
      <w:r w:rsidR="00322EFA" w:rsidRPr="00C6761E">
        <w:t>relay discovery additional information</w:t>
      </w:r>
      <w:bookmarkEnd w:id="1829"/>
    </w:p>
    <w:p w14:paraId="6FBD833C" w14:textId="22256702" w:rsidR="00673A58" w:rsidRPr="00C6761E" w:rsidRDefault="00673A58" w:rsidP="00826ACB">
      <w:pPr>
        <w:pStyle w:val="Heading6"/>
      </w:pPr>
      <w:bookmarkStart w:id="1830" w:name="_CR8_2_1_2_5_1"/>
      <w:bookmarkStart w:id="1831" w:name="_Toc68190849"/>
      <w:bookmarkStart w:id="1832" w:name="_Toc59198698"/>
      <w:bookmarkStart w:id="1833" w:name="_Toc525231298"/>
      <w:bookmarkStart w:id="1834" w:name="_Toc155372004"/>
      <w:bookmarkEnd w:id="1830"/>
      <w:r w:rsidRPr="00C6761E">
        <w:t>8.2.</w:t>
      </w:r>
      <w:r w:rsidR="00B901C4" w:rsidRPr="00C6761E">
        <w:t>1.2.</w:t>
      </w:r>
      <w:r w:rsidR="00130DC2" w:rsidRPr="00C6761E">
        <w:t>5</w:t>
      </w:r>
      <w:r w:rsidRPr="00C6761E">
        <w:t>.1</w:t>
      </w:r>
      <w:r w:rsidRPr="00C6761E">
        <w:tab/>
        <w:t>General</w:t>
      </w:r>
      <w:bookmarkEnd w:id="1831"/>
      <w:bookmarkEnd w:id="1832"/>
      <w:bookmarkEnd w:id="1833"/>
      <w:bookmarkEnd w:id="183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35" w:name="_CR8_2_1_2_5_2"/>
      <w:bookmarkStart w:id="1836" w:name="_Toc68190850"/>
      <w:bookmarkStart w:id="1837" w:name="_Toc59198699"/>
      <w:bookmarkStart w:id="1838" w:name="_Toc525231299"/>
      <w:bookmarkStart w:id="1839" w:name="_Toc155372005"/>
      <w:bookmarkEnd w:id="183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36"/>
      <w:bookmarkEnd w:id="1837"/>
      <w:bookmarkEnd w:id="1838"/>
      <w:r w:rsidR="00322EFA" w:rsidRPr="00C6761E">
        <w:t>relay discovery additional information</w:t>
      </w:r>
      <w:bookmarkEnd w:id="1839"/>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0F211CEB"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E3738" w:rsidRPr="00C6761E">
        <w:t>T</w:t>
      </w:r>
      <w:r w:rsidR="00F87D5C" w:rsidRPr="00C6761E">
        <w:t>5016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4E375A1D"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for the 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40" w:name="_CR8_2_1_3"/>
      <w:bookmarkStart w:id="1841" w:name="_Toc155372006"/>
      <w:bookmarkStart w:id="1842" w:name="_Toc502240217"/>
      <w:bookmarkEnd w:id="1840"/>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41"/>
    </w:p>
    <w:p w14:paraId="223CDE01" w14:textId="65E2B2FA" w:rsidR="00433536" w:rsidRPr="00C6761E" w:rsidRDefault="00433536" w:rsidP="00826ACB">
      <w:pPr>
        <w:pStyle w:val="Heading5"/>
      </w:pPr>
      <w:bookmarkStart w:id="1843" w:name="_CR8_2_1_3_1"/>
      <w:bookmarkStart w:id="1844" w:name="_Toc155372007"/>
      <w:bookmarkEnd w:id="1843"/>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42"/>
      <w:bookmarkEnd w:id="1844"/>
    </w:p>
    <w:p w14:paraId="141D9738" w14:textId="412A357A" w:rsidR="00433536" w:rsidRPr="00C6761E" w:rsidRDefault="00433536" w:rsidP="00826ACB">
      <w:pPr>
        <w:pStyle w:val="Heading6"/>
      </w:pPr>
      <w:bookmarkStart w:id="1845" w:name="_CR8_2_1_3_1_1"/>
      <w:bookmarkStart w:id="1846" w:name="_Toc502240218"/>
      <w:bookmarkStart w:id="1847" w:name="_Toc155372008"/>
      <w:bookmarkEnd w:id="1845"/>
      <w:r w:rsidRPr="00C6761E">
        <w:t>8.2.</w:t>
      </w:r>
      <w:r w:rsidR="00230F50" w:rsidRPr="00C6761E">
        <w:t>1.3</w:t>
      </w:r>
      <w:r w:rsidRPr="00C6761E">
        <w:t>.1</w:t>
      </w:r>
      <w:r w:rsidR="00230F50" w:rsidRPr="00C6761E">
        <w:t>.1</w:t>
      </w:r>
      <w:r w:rsidRPr="00C6761E">
        <w:tab/>
        <w:t>General</w:t>
      </w:r>
      <w:bookmarkEnd w:id="1846"/>
      <w:bookmarkEnd w:id="1847"/>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48" w:name="_CR8_2_1_3_1_2"/>
      <w:bookmarkStart w:id="1849" w:name="_Toc502240219"/>
      <w:bookmarkStart w:id="1850" w:name="_Toc155372009"/>
      <w:bookmarkEnd w:id="1848"/>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49"/>
      <w:bookmarkEnd w:id="1850"/>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8.95pt;height:139pt" o:ole="">
            <v:imagedata r:id="rId90" o:title=""/>
          </v:shape>
          <o:OLEObject Type="Embed" ProgID="Visio.Drawing.15" ShapeID="_x0000_i1065" DrawAspect="Content" ObjectID="_1765988222" r:id="rId91"/>
        </w:object>
      </w:r>
    </w:p>
    <w:p w14:paraId="6E997D3F" w14:textId="633257F2" w:rsidR="00433536" w:rsidRPr="00C6761E" w:rsidRDefault="00433536" w:rsidP="00433536">
      <w:pPr>
        <w:pStyle w:val="TF"/>
      </w:pPr>
      <w:bookmarkStart w:id="1851" w:name="_CRFigure8_2_1_3_1_2_1"/>
      <w:r w:rsidRPr="00C6761E">
        <w:t xml:space="preserve">Figure </w:t>
      </w:r>
      <w:bookmarkEnd w:id="1851"/>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Pr="00C6761E"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344D5DB"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6E882869"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for the 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52" w:name="_CR8_2_1_3_1_3"/>
      <w:bookmarkStart w:id="1853" w:name="_Toc502240220"/>
      <w:bookmarkStart w:id="1854" w:name="_Toc155372010"/>
      <w:bookmarkEnd w:id="1852"/>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53"/>
      <w:bookmarkEnd w:id="1854"/>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55" w:name="_CR8_2_1_3_2"/>
      <w:bookmarkStart w:id="1856" w:name="_Toc502240221"/>
      <w:bookmarkStart w:id="1857" w:name="_Toc155372011"/>
      <w:bookmarkEnd w:id="1855"/>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56"/>
      <w:bookmarkEnd w:id="1857"/>
    </w:p>
    <w:p w14:paraId="1465DC12" w14:textId="7266F50E" w:rsidR="00433536" w:rsidRPr="00C6761E" w:rsidRDefault="00433536" w:rsidP="00826ACB">
      <w:pPr>
        <w:pStyle w:val="Heading6"/>
      </w:pPr>
      <w:bookmarkStart w:id="1858" w:name="_CR8_2_1_3_2_1"/>
      <w:bookmarkStart w:id="1859" w:name="_Toc502240222"/>
      <w:bookmarkStart w:id="1860" w:name="_Toc155372012"/>
      <w:bookmarkEnd w:id="1858"/>
      <w:r w:rsidRPr="00C6761E">
        <w:t>8.2.</w:t>
      </w:r>
      <w:r w:rsidR="00117DC9" w:rsidRPr="00C6761E">
        <w:t>1.</w:t>
      </w:r>
      <w:r w:rsidR="00F901F5" w:rsidRPr="00C6761E">
        <w:t>3</w:t>
      </w:r>
      <w:r w:rsidRPr="00C6761E">
        <w:t>.</w:t>
      </w:r>
      <w:r w:rsidR="00F901F5" w:rsidRPr="00C6761E">
        <w:t>2.</w:t>
      </w:r>
      <w:r w:rsidRPr="00C6761E">
        <w:t>1</w:t>
      </w:r>
      <w:r w:rsidRPr="00C6761E">
        <w:tab/>
        <w:t>General</w:t>
      </w:r>
      <w:bookmarkEnd w:id="1859"/>
      <w:bookmarkEnd w:id="1860"/>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61" w:name="_CR8_2_1_3_2_2"/>
      <w:bookmarkStart w:id="1862" w:name="_Toc502240223"/>
      <w:bookmarkStart w:id="1863" w:name="_Toc155372013"/>
      <w:bookmarkEnd w:id="1861"/>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62"/>
      <w:bookmarkEnd w:id="1863"/>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45pt;height:148.4pt" o:ole="">
            <v:imagedata r:id="rId92" o:title=""/>
          </v:shape>
          <o:OLEObject Type="Embed" ProgID="Visio.Drawing.15" ShapeID="_x0000_i1066" DrawAspect="Content" ObjectID="_1765988223" r:id="rId93"/>
        </w:object>
      </w:r>
    </w:p>
    <w:p w14:paraId="3FBED8E4" w14:textId="05705FD9" w:rsidR="00433536" w:rsidRPr="00C6761E" w:rsidRDefault="00433536" w:rsidP="0010363A">
      <w:pPr>
        <w:pStyle w:val="TF"/>
      </w:pPr>
      <w:bookmarkStart w:id="1864" w:name="_CRFigure8_2_1_3_2_2_1"/>
      <w:r w:rsidRPr="00C6761E">
        <w:t xml:space="preserve">Figure </w:t>
      </w:r>
      <w:bookmarkEnd w:id="1864"/>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77777777"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56D9F028"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r w:rsidR="00CD325D" w:rsidRPr="00C6761E">
        <w:rPr>
          <w:lang w:eastAsia="zh-CN"/>
        </w:rPr>
        <w:t xml:space="preserve"> and</w:t>
      </w:r>
    </w:p>
    <w:p w14:paraId="5AF1CAA0" w14:textId="7855E163" w:rsidR="00CD325D" w:rsidRPr="00C6761E"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6761E"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1CF96725" w14:textId="7FFDBB96" w:rsidR="001845AF" w:rsidRPr="00C6761E" w:rsidRDefault="001845AF" w:rsidP="001845AF">
      <w:pPr>
        <w:pStyle w:val="NO"/>
      </w:pPr>
      <w:bookmarkStart w:id="1865"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66" w:name="_CR8_2_1_3_2_3"/>
      <w:bookmarkStart w:id="1867" w:name="_Toc155372014"/>
      <w:bookmarkEnd w:id="1866"/>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65"/>
      <w:bookmarkEnd w:id="1867"/>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68" w:name="_CR8_2_1_4"/>
      <w:bookmarkStart w:id="1869" w:name="_Toc155372015"/>
      <w:bookmarkEnd w:id="1868"/>
      <w:r w:rsidRPr="00C6761E">
        <w:t>8.2.1.</w:t>
      </w:r>
      <w:r w:rsidR="008E640B" w:rsidRPr="00C6761E">
        <w:t>4</w:t>
      </w:r>
      <w:r w:rsidRPr="00C6761E">
        <w:tab/>
        <w:t>Procedure for UE to use provisioned radio resources for 5G ProSe UE-to-network discovery</w:t>
      </w:r>
      <w:bookmarkEnd w:id="1869"/>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70" w:name="_CR8_2_2"/>
      <w:bookmarkStart w:id="1871" w:name="_Toc68190851"/>
      <w:bookmarkStart w:id="1872" w:name="_Toc59198700"/>
      <w:bookmarkStart w:id="1873" w:name="_Toc525231300"/>
      <w:bookmarkStart w:id="1874" w:name="_Toc155372016"/>
      <w:bookmarkEnd w:id="1870"/>
      <w:r w:rsidRPr="00C6761E">
        <w:t>8.2.</w:t>
      </w:r>
      <w:r w:rsidR="00191A92" w:rsidRPr="00C6761E">
        <w:t>2</w:t>
      </w:r>
      <w:r w:rsidRPr="00C6761E">
        <w:tab/>
        <w:t>UE-to-network relay selection procedure</w:t>
      </w:r>
      <w:bookmarkEnd w:id="1871"/>
      <w:bookmarkEnd w:id="1872"/>
      <w:bookmarkEnd w:id="1873"/>
      <w:bookmarkEnd w:id="1874"/>
    </w:p>
    <w:p w14:paraId="342DC8DA" w14:textId="7ECD9975" w:rsidR="0065619A" w:rsidRPr="00C6761E" w:rsidRDefault="0065619A" w:rsidP="0065619A">
      <w:pPr>
        <w:pStyle w:val="Heading4"/>
      </w:pPr>
      <w:bookmarkStart w:id="1875" w:name="_CR8_2_2_1"/>
      <w:bookmarkStart w:id="1876" w:name="_Toc68190852"/>
      <w:bookmarkStart w:id="1877" w:name="_Toc59198701"/>
      <w:bookmarkStart w:id="1878" w:name="_Toc525231301"/>
      <w:bookmarkStart w:id="1879" w:name="_Toc155372017"/>
      <w:bookmarkEnd w:id="1875"/>
      <w:r w:rsidRPr="00C6761E">
        <w:t>8.2.</w:t>
      </w:r>
      <w:r w:rsidR="00191A92" w:rsidRPr="00C6761E">
        <w:t>2</w:t>
      </w:r>
      <w:r w:rsidRPr="00C6761E">
        <w:t>.1</w:t>
      </w:r>
      <w:r w:rsidRPr="00C6761E">
        <w:tab/>
        <w:t>General</w:t>
      </w:r>
      <w:bookmarkEnd w:id="1876"/>
      <w:bookmarkEnd w:id="1877"/>
      <w:bookmarkEnd w:id="1878"/>
      <w:bookmarkEnd w:id="1879"/>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80" w:name="_CR8_2_2_2"/>
      <w:bookmarkStart w:id="1881" w:name="_Toc68190853"/>
      <w:bookmarkStart w:id="1882" w:name="_Toc59198702"/>
      <w:bookmarkStart w:id="1883" w:name="_Toc525231302"/>
      <w:bookmarkStart w:id="1884" w:name="_Toc155372018"/>
      <w:bookmarkEnd w:id="1880"/>
      <w:r w:rsidRPr="00C6761E">
        <w:t>8.2.</w:t>
      </w:r>
      <w:r w:rsidR="00191A92" w:rsidRPr="00C6761E">
        <w:t>2</w:t>
      </w:r>
      <w:r w:rsidRPr="00C6761E">
        <w:t>.2</w:t>
      </w:r>
      <w:r w:rsidRPr="00C6761E">
        <w:tab/>
        <w:t>UE-to-network relay selection procedure initiation</w:t>
      </w:r>
      <w:bookmarkEnd w:id="1881"/>
      <w:bookmarkEnd w:id="1882"/>
      <w:bookmarkEnd w:id="1883"/>
      <w:bookmarkEnd w:id="1884"/>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85"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85"/>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86" w:name="_CR8_2_2_3"/>
      <w:bookmarkStart w:id="1887" w:name="_Toc68190854"/>
      <w:bookmarkStart w:id="1888" w:name="_Toc59198703"/>
      <w:bookmarkStart w:id="1889" w:name="_Toc525231303"/>
      <w:bookmarkStart w:id="1890" w:name="_Toc155372019"/>
      <w:bookmarkEnd w:id="1886"/>
      <w:r w:rsidRPr="00C6761E">
        <w:t>8.2.</w:t>
      </w:r>
      <w:r w:rsidR="00191A92" w:rsidRPr="00C6761E">
        <w:t>2</w:t>
      </w:r>
      <w:r w:rsidRPr="00C6761E">
        <w:t>.3</w:t>
      </w:r>
      <w:r w:rsidRPr="00C6761E">
        <w:tab/>
        <w:t>UE-to-network relay selection procedure completion</w:t>
      </w:r>
      <w:bookmarkEnd w:id="1887"/>
      <w:bookmarkEnd w:id="1888"/>
      <w:bookmarkEnd w:id="1889"/>
      <w:bookmarkEnd w:id="1890"/>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91" w:name="_CR8_2_3"/>
      <w:bookmarkStart w:id="1892" w:name="_Toc68190855"/>
      <w:bookmarkStart w:id="1893" w:name="_Toc59198704"/>
      <w:bookmarkStart w:id="1894" w:name="_Toc525231304"/>
      <w:bookmarkStart w:id="1895" w:name="_Toc155372020"/>
      <w:bookmarkEnd w:id="1891"/>
      <w:r w:rsidRPr="00C6761E">
        <w:t>8.2.</w:t>
      </w:r>
      <w:r w:rsidR="00191A92" w:rsidRPr="00C6761E">
        <w:t>3</w:t>
      </w:r>
      <w:r w:rsidRPr="00C6761E">
        <w:tab/>
        <w:t>UE-to-network relay reselection procedure</w:t>
      </w:r>
      <w:bookmarkEnd w:id="1892"/>
      <w:bookmarkEnd w:id="1893"/>
      <w:bookmarkEnd w:id="1894"/>
      <w:bookmarkEnd w:id="1895"/>
    </w:p>
    <w:p w14:paraId="2B386CCB" w14:textId="6B5B5C01" w:rsidR="0065619A" w:rsidRPr="00C6761E" w:rsidRDefault="0065619A" w:rsidP="0065619A">
      <w:pPr>
        <w:pStyle w:val="Heading4"/>
      </w:pPr>
      <w:bookmarkStart w:id="1896" w:name="_CR8_2_3_1"/>
      <w:bookmarkStart w:id="1897" w:name="_Toc68190856"/>
      <w:bookmarkStart w:id="1898" w:name="_Toc59198705"/>
      <w:bookmarkStart w:id="1899" w:name="_Toc525231305"/>
      <w:bookmarkStart w:id="1900" w:name="_Toc155372021"/>
      <w:bookmarkEnd w:id="1896"/>
      <w:r w:rsidRPr="00C6761E">
        <w:t>8.2.</w:t>
      </w:r>
      <w:r w:rsidR="00191A92" w:rsidRPr="00C6761E">
        <w:t>3</w:t>
      </w:r>
      <w:r w:rsidRPr="00C6761E">
        <w:t>.1</w:t>
      </w:r>
      <w:r w:rsidRPr="00C6761E">
        <w:tab/>
        <w:t>General</w:t>
      </w:r>
      <w:bookmarkEnd w:id="1897"/>
      <w:bookmarkEnd w:id="1898"/>
      <w:bookmarkEnd w:id="1899"/>
      <w:bookmarkEnd w:id="1900"/>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01" w:name="_CR8_2_3_2"/>
      <w:bookmarkStart w:id="1902" w:name="_Toc68190857"/>
      <w:bookmarkStart w:id="1903" w:name="_Toc59198706"/>
      <w:bookmarkStart w:id="1904" w:name="_Toc525231306"/>
      <w:bookmarkStart w:id="1905" w:name="_Toc155372022"/>
      <w:bookmarkEnd w:id="1901"/>
      <w:r w:rsidRPr="00C6761E">
        <w:t>8.2.</w:t>
      </w:r>
      <w:r w:rsidR="00191A92" w:rsidRPr="00C6761E">
        <w:t>3</w:t>
      </w:r>
      <w:r w:rsidRPr="00C6761E">
        <w:t>.2</w:t>
      </w:r>
      <w:r w:rsidRPr="00C6761E">
        <w:tab/>
        <w:t>UE-to-network relay reselection procedure initiation</w:t>
      </w:r>
      <w:bookmarkEnd w:id="1902"/>
      <w:bookmarkEnd w:id="1903"/>
      <w:bookmarkEnd w:id="1904"/>
      <w:bookmarkEnd w:id="1905"/>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65033640" w:rsidR="00E86206" w:rsidRPr="00C6761E" w:rsidRDefault="00E86206" w:rsidP="00E86206">
      <w:pPr>
        <w:pStyle w:val="NO"/>
      </w:pPr>
      <w:r w:rsidRPr="00C6761E">
        <w:t>NOTE:</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63D82EC1"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06" w:name="_CR8_2_4"/>
      <w:bookmarkStart w:id="1907" w:name="_Toc155372023"/>
      <w:bookmarkEnd w:id="1906"/>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07"/>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08" w:name="_CR8_2_5"/>
      <w:bookmarkStart w:id="1909" w:name="_Toc155372024"/>
      <w:bookmarkEnd w:id="1908"/>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09"/>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10" w:name="_CR8_2_5a"/>
      <w:bookmarkStart w:id="1911" w:name="_Toc155372025"/>
      <w:bookmarkEnd w:id="1910"/>
      <w:r w:rsidRPr="00C6761E">
        <w:t>8.2.5a</w:t>
      </w:r>
      <w:r w:rsidRPr="00C6761E">
        <w:tab/>
        <w:t>IPv6 prefix delegation via DHCPv6 for 5G ProSe layer-3 UE-to-network relay</w:t>
      </w:r>
      <w:bookmarkEnd w:id="1911"/>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12" w:name="_CR8_2_6"/>
      <w:bookmarkStart w:id="1913" w:name="_Toc155372026"/>
      <w:bookmarkStart w:id="1914" w:name="_Toc66692669"/>
      <w:bookmarkStart w:id="1915" w:name="_Toc66701848"/>
      <w:bookmarkStart w:id="1916" w:name="_Toc69883510"/>
      <w:bookmarkStart w:id="1917" w:name="_Toc73537274"/>
      <w:bookmarkEnd w:id="1912"/>
      <w:r w:rsidRPr="00C6761E">
        <w:t>8.2.</w:t>
      </w:r>
      <w:r w:rsidR="00F71A6E" w:rsidRPr="00C6761E">
        <w:t>6</w:t>
      </w:r>
      <w:r w:rsidRPr="00C6761E">
        <w:tab/>
        <w:t>QoS handling for 5G ProSe UE-to-network relay</w:t>
      </w:r>
      <w:bookmarkEnd w:id="1913"/>
    </w:p>
    <w:p w14:paraId="360FC8B0" w14:textId="1AAC6284" w:rsidR="00657FEC" w:rsidRPr="00C6761E" w:rsidRDefault="00657FEC" w:rsidP="00657FEC">
      <w:pPr>
        <w:pStyle w:val="Heading4"/>
        <w:rPr>
          <w:lang w:eastAsia="zh-CN"/>
        </w:rPr>
      </w:pPr>
      <w:bookmarkStart w:id="1918" w:name="_CR8_2_6_1"/>
      <w:bookmarkStart w:id="1919" w:name="_Toc155372027"/>
      <w:bookmarkEnd w:id="1918"/>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19"/>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20" w:name="_CR8_2_6_2"/>
      <w:bookmarkStart w:id="1921" w:name="_Toc155372028"/>
      <w:bookmarkEnd w:id="1920"/>
      <w:r w:rsidRPr="00C6761E">
        <w:t>8.2.</w:t>
      </w:r>
      <w:r w:rsidR="00A61BAE" w:rsidRPr="00C6761E">
        <w:t>6</w:t>
      </w:r>
      <w:r w:rsidRPr="00C6761E">
        <w:t>.2</w:t>
      </w:r>
      <w:r w:rsidRPr="00C6761E">
        <w:tab/>
        <w:t>QoS handling for 5G ProSe layer-2 UE-to-network relay</w:t>
      </w:r>
      <w:bookmarkEnd w:id="1921"/>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22" w:name="_CR8_2_6_3"/>
      <w:bookmarkStart w:id="1923" w:name="_Toc155372029"/>
      <w:bookmarkEnd w:id="1922"/>
      <w:r w:rsidRPr="00C6761E">
        <w:t>8.2.</w:t>
      </w:r>
      <w:r w:rsidR="00A61BAE" w:rsidRPr="00C6761E">
        <w:t>6</w:t>
      </w:r>
      <w:r w:rsidRPr="00C6761E">
        <w:t>.3</w:t>
      </w:r>
      <w:r w:rsidRPr="00C6761E">
        <w:tab/>
        <w:t>QoS handling for 5G ProSe layer-3 UE-to-network relay without N3IWF</w:t>
      </w:r>
      <w:bookmarkEnd w:id="1923"/>
    </w:p>
    <w:p w14:paraId="36A5554D" w14:textId="3497F91C" w:rsidR="00657FEC" w:rsidRPr="00C6761E" w:rsidRDefault="00657FEC" w:rsidP="00657FEC">
      <w:pPr>
        <w:pStyle w:val="Heading5"/>
        <w:rPr>
          <w:lang w:eastAsia="zh-CN"/>
        </w:rPr>
      </w:pPr>
      <w:bookmarkStart w:id="1924" w:name="_CR8_2_6_3_1"/>
      <w:bookmarkStart w:id="1925" w:name="_Toc155372030"/>
      <w:bookmarkEnd w:id="1924"/>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25"/>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26" w:name="_CR8_2_6_3_2"/>
      <w:bookmarkStart w:id="1927" w:name="_Toc155372031"/>
      <w:bookmarkEnd w:id="1926"/>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27"/>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28" w:name="_CR8_2_6_3_3"/>
      <w:bookmarkStart w:id="1929" w:name="_Toc155372032"/>
      <w:bookmarkEnd w:id="1928"/>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29"/>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30" w:name="_CR8_2_6_4"/>
      <w:bookmarkStart w:id="1931" w:name="_Toc155372033"/>
      <w:bookmarkEnd w:id="1930"/>
      <w:r w:rsidRPr="00C6761E">
        <w:t>8.2.</w:t>
      </w:r>
      <w:r w:rsidR="00E51E13" w:rsidRPr="00C6761E">
        <w:t>6</w:t>
      </w:r>
      <w:r w:rsidRPr="00C6761E">
        <w:t>.4</w:t>
      </w:r>
      <w:r w:rsidRPr="00C6761E">
        <w:tab/>
        <w:t>QoS handling for 5G ProSe layer-3 UE-to-network relay with N3IWF</w:t>
      </w:r>
      <w:bookmarkEnd w:id="1931"/>
    </w:p>
    <w:p w14:paraId="62FDCB24" w14:textId="77777777" w:rsidR="005B098F" w:rsidRPr="00C6761E" w:rsidRDefault="005B098F" w:rsidP="005B098F">
      <w:pPr>
        <w:pStyle w:val="Heading5"/>
        <w:rPr>
          <w:lang w:eastAsia="zh-CN"/>
        </w:rPr>
      </w:pPr>
      <w:bookmarkStart w:id="1932" w:name="_CR8_2_6_4_1"/>
      <w:bookmarkStart w:id="1933" w:name="_Toc155372034"/>
      <w:bookmarkEnd w:id="1932"/>
      <w:r w:rsidRPr="00C6761E">
        <w:rPr>
          <w:lang w:eastAsia="zh-CN"/>
        </w:rPr>
        <w:t>8.2.6.4.1</w:t>
      </w:r>
      <w:r w:rsidRPr="00C6761E">
        <w:rPr>
          <w:lang w:eastAsia="zh-CN"/>
        </w:rPr>
        <w:tab/>
        <w:t>General</w:t>
      </w:r>
      <w:bookmarkEnd w:id="1933"/>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34" w:name="_CR8_2_6_4_2"/>
      <w:bookmarkStart w:id="1935" w:name="_Toc155372035"/>
      <w:bookmarkEnd w:id="1934"/>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35"/>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14"/>
    <w:bookmarkEnd w:id="1915"/>
    <w:bookmarkEnd w:id="1916"/>
    <w:bookmarkEnd w:id="1917"/>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36" w:name="_CR8_2_7"/>
      <w:bookmarkStart w:id="1937" w:name="_Toc155372036"/>
      <w:bookmarkEnd w:id="1936"/>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37"/>
    </w:p>
    <w:p w14:paraId="6F3C23C3" w14:textId="7AA79D40" w:rsidR="00C86867" w:rsidRPr="00C6761E" w:rsidRDefault="00C86867" w:rsidP="00C86867">
      <w:pPr>
        <w:pStyle w:val="Heading4"/>
      </w:pPr>
      <w:bookmarkStart w:id="1938" w:name="_CR8_2_7_1"/>
      <w:bookmarkStart w:id="1939" w:name="_Toc155372037"/>
      <w:bookmarkEnd w:id="1938"/>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39"/>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40" w:name="_CR8_2_7_2"/>
      <w:bookmarkStart w:id="1941" w:name="_Toc155372038"/>
      <w:bookmarkEnd w:id="1940"/>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41"/>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42"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43" w:name="OLE_LINK21"/>
      <w:bookmarkStart w:id="1944" w:name="OLE_LINK22"/>
      <w:r w:rsidR="007121AB" w:rsidRPr="00C6761E">
        <w:t>MOBIKE</w:t>
      </w:r>
      <w:bookmarkEnd w:id="1943"/>
      <w:bookmarkEnd w:id="1944"/>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42"/>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45" w:name="_CR8_2_7_3"/>
      <w:bookmarkStart w:id="1946" w:name="_Toc155372039"/>
      <w:bookmarkEnd w:id="1945"/>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46"/>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47" w:name="_CR8_2_8"/>
      <w:bookmarkStart w:id="1948" w:name="_Toc81899160"/>
      <w:bookmarkStart w:id="1949" w:name="_Toc155372040"/>
      <w:bookmarkEnd w:id="1947"/>
      <w:r w:rsidRPr="00C6761E">
        <w:t>8.2.8</w:t>
      </w:r>
      <w:r w:rsidR="005202BF" w:rsidRPr="00C6761E">
        <w:tab/>
      </w:r>
      <w:bookmarkEnd w:id="1948"/>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49"/>
    </w:p>
    <w:p w14:paraId="0B629747" w14:textId="4B09D5D0" w:rsidR="005202BF" w:rsidRPr="00C6761E" w:rsidRDefault="00C51968" w:rsidP="005202BF">
      <w:pPr>
        <w:pStyle w:val="Heading4"/>
        <w:rPr>
          <w:lang w:eastAsia="zh-CN"/>
        </w:rPr>
      </w:pPr>
      <w:bookmarkStart w:id="1950" w:name="_CR8_2_8_1"/>
      <w:bookmarkStart w:id="1951" w:name="_Toc81899161"/>
      <w:bookmarkStart w:id="1952" w:name="_Toc155372041"/>
      <w:bookmarkEnd w:id="1950"/>
      <w:r w:rsidRPr="00C6761E">
        <w:rPr>
          <w:lang w:eastAsia="zh-CN"/>
        </w:rPr>
        <w:t>8.2.8</w:t>
      </w:r>
      <w:r w:rsidR="005202BF" w:rsidRPr="00C6761E">
        <w:rPr>
          <w:lang w:eastAsia="zh-CN"/>
        </w:rPr>
        <w:t>.1</w:t>
      </w:r>
      <w:r w:rsidR="005202BF" w:rsidRPr="00C6761E">
        <w:rPr>
          <w:lang w:eastAsia="zh-CN"/>
        </w:rPr>
        <w:tab/>
        <w:t>General</w:t>
      </w:r>
      <w:bookmarkEnd w:id="1951"/>
      <w:bookmarkEnd w:id="1952"/>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53" w:name="_CR8_2_8_2"/>
      <w:bookmarkStart w:id="1954" w:name="_Toc525231241"/>
      <w:bookmarkStart w:id="1955" w:name="_Toc59198641"/>
      <w:bookmarkStart w:id="1956" w:name="_Toc75282999"/>
      <w:bookmarkStart w:id="1957" w:name="_Toc155372042"/>
      <w:bookmarkEnd w:id="1953"/>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54"/>
      <w:bookmarkEnd w:id="1955"/>
      <w:bookmarkEnd w:id="1956"/>
      <w:bookmarkEnd w:id="1957"/>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58" w:name="_MON_1702990215"/>
    <w:bookmarkEnd w:id="1958"/>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5pt;height:197.2pt" o:ole="" fillcolor="window">
            <v:imagedata r:id="rId94" o:title=""/>
          </v:shape>
          <o:OLEObject Type="Embed" ProgID="Word.Picture.8" ShapeID="_x0000_i1067" DrawAspect="Content" ObjectID="_1765988224" r:id="rId95"/>
        </w:object>
      </w:r>
    </w:p>
    <w:p w14:paraId="71F30885" w14:textId="6A09CDA8" w:rsidR="005202BF" w:rsidRPr="00C6761E" w:rsidRDefault="005202BF" w:rsidP="005202BF">
      <w:pPr>
        <w:pStyle w:val="TF"/>
        <w:rPr>
          <w:lang w:eastAsia="zh-CN"/>
        </w:rPr>
      </w:pPr>
      <w:bookmarkStart w:id="1959" w:name="_CRFigure8_2_8_2_1"/>
      <w:r w:rsidRPr="00C6761E">
        <w:t xml:space="preserve">Figure </w:t>
      </w:r>
      <w:bookmarkEnd w:id="1959"/>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60" w:name="_CR8_2_8_3"/>
      <w:bookmarkStart w:id="1961" w:name="_Toc525231242"/>
      <w:bookmarkStart w:id="1962" w:name="_Toc59198642"/>
      <w:bookmarkStart w:id="1963" w:name="_Toc75283000"/>
      <w:bookmarkStart w:id="1964" w:name="_Toc155372043"/>
      <w:bookmarkStart w:id="1965" w:name="_Toc75283001"/>
      <w:bookmarkStart w:id="1966" w:name="_Toc59198643"/>
      <w:bookmarkStart w:id="1967" w:name="_Toc525231243"/>
      <w:bookmarkEnd w:id="1960"/>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61"/>
      <w:bookmarkEnd w:id="1962"/>
      <w:bookmarkEnd w:id="1963"/>
      <w:bookmarkEnd w:id="1964"/>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68" w:name="_CR8_2_8_4"/>
      <w:bookmarkStart w:id="1969" w:name="_Toc155372044"/>
      <w:bookmarkEnd w:id="1968"/>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65"/>
      <w:bookmarkEnd w:id="1966"/>
      <w:bookmarkEnd w:id="1967"/>
      <w:bookmarkEnd w:id="1969"/>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70" w:name="_CR8_2_8_5"/>
      <w:bookmarkStart w:id="1971" w:name="_Toc75283002"/>
      <w:bookmarkStart w:id="1972" w:name="_Toc59198644"/>
      <w:bookmarkStart w:id="1973" w:name="_Toc525231244"/>
      <w:bookmarkStart w:id="1974" w:name="_Toc155372045"/>
      <w:bookmarkEnd w:id="1970"/>
      <w:r w:rsidRPr="00C6761E">
        <w:rPr>
          <w:lang w:eastAsia="zh-CN"/>
        </w:rPr>
        <w:t>8.2.8</w:t>
      </w:r>
      <w:r w:rsidR="005202BF" w:rsidRPr="00C6761E">
        <w:rPr>
          <w:lang w:eastAsia="zh-CN"/>
        </w:rPr>
        <w:t>.5</w:t>
      </w:r>
      <w:r w:rsidR="005202BF" w:rsidRPr="00C6761E">
        <w:rPr>
          <w:lang w:eastAsia="zh-CN"/>
        </w:rPr>
        <w:tab/>
        <w:t>Abnormal cases</w:t>
      </w:r>
      <w:bookmarkEnd w:id="1971"/>
      <w:bookmarkEnd w:id="1972"/>
      <w:bookmarkEnd w:id="1973"/>
      <w:bookmarkEnd w:id="1974"/>
    </w:p>
    <w:p w14:paraId="516781B5" w14:textId="5B64BD8F" w:rsidR="005202BF" w:rsidRPr="00C6761E" w:rsidRDefault="00C51968" w:rsidP="005202BF">
      <w:pPr>
        <w:pStyle w:val="Heading5"/>
        <w:rPr>
          <w:noProof/>
        </w:rPr>
      </w:pPr>
      <w:bookmarkStart w:id="1975" w:name="_CR8_2_8_5_1"/>
      <w:bookmarkStart w:id="1976" w:name="_Toc75283003"/>
      <w:bookmarkStart w:id="1977" w:name="_Toc59198645"/>
      <w:bookmarkStart w:id="1978" w:name="_Toc525231245"/>
      <w:bookmarkStart w:id="1979" w:name="_Toc155372046"/>
      <w:bookmarkEnd w:id="1975"/>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76"/>
      <w:bookmarkEnd w:id="1977"/>
      <w:bookmarkEnd w:id="1978"/>
      <w:bookmarkEnd w:id="1979"/>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80" w:name="_CR8_2_9"/>
      <w:bookmarkStart w:id="1981" w:name="_Toc155372047"/>
      <w:bookmarkEnd w:id="1980"/>
      <w:r w:rsidRPr="00C6761E">
        <w:t>8.2.9</w:t>
      </w:r>
      <w:r w:rsidRPr="00C6761E">
        <w:tab/>
        <w:t>5G ProSe AA message reliable transport procedure</w:t>
      </w:r>
      <w:bookmarkEnd w:id="1981"/>
    </w:p>
    <w:p w14:paraId="0FF0DE3F" w14:textId="2EA78CCD" w:rsidR="009F73A6" w:rsidRPr="00C6761E" w:rsidRDefault="009F73A6" w:rsidP="009F73A6">
      <w:pPr>
        <w:pStyle w:val="Heading4"/>
      </w:pPr>
      <w:bookmarkStart w:id="1982" w:name="_CR8_2_9_1"/>
      <w:bookmarkStart w:id="1983" w:name="_Toc155372048"/>
      <w:bookmarkEnd w:id="1982"/>
      <w:r w:rsidRPr="00C6761E">
        <w:t>8.2.9.1</w:t>
      </w:r>
      <w:r w:rsidRPr="00C6761E">
        <w:tab/>
        <w:t>General</w:t>
      </w:r>
      <w:bookmarkEnd w:id="1983"/>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84" w:name="_CR8_2_9_2"/>
      <w:bookmarkStart w:id="1985" w:name="_Toc155372049"/>
      <w:bookmarkEnd w:id="1984"/>
      <w:r w:rsidRPr="00C6761E">
        <w:t>8.2.9.2</w:t>
      </w:r>
      <w:r w:rsidRPr="00C6761E">
        <w:tab/>
        <w:t>5G ProSe AA message reliable transport procedure initiation</w:t>
      </w:r>
      <w:bookmarkEnd w:id="1985"/>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pt;height:133.35pt" o:ole="">
            <v:imagedata r:id="rId96" o:title=""/>
          </v:shape>
          <o:OLEObject Type="Embed" ProgID="Visio.Drawing.15" ShapeID="_x0000_i1068" DrawAspect="Content" ObjectID="_1765988225" r:id="rId97"/>
        </w:object>
      </w:r>
    </w:p>
    <w:p w14:paraId="398ADDE7" w14:textId="3BB718EE" w:rsidR="009F73A6" w:rsidRPr="00C6761E" w:rsidRDefault="009F73A6" w:rsidP="009F73A6">
      <w:pPr>
        <w:pStyle w:val="TF"/>
      </w:pPr>
      <w:bookmarkStart w:id="1986" w:name="_CRFigure8_2_9_2_1"/>
      <w:r w:rsidRPr="00C6761E">
        <w:t xml:space="preserve">Figure </w:t>
      </w:r>
      <w:bookmarkEnd w:id="1986"/>
      <w:r w:rsidRPr="00C6761E">
        <w:t>8.2.9.2.1: 5G ProSe AA message reliable transport procedure</w:t>
      </w:r>
    </w:p>
    <w:p w14:paraId="16140017" w14:textId="16E47638" w:rsidR="009F73A6" w:rsidRPr="00C6761E" w:rsidRDefault="009F73A6" w:rsidP="009F73A6">
      <w:pPr>
        <w:pStyle w:val="Heading4"/>
      </w:pPr>
      <w:bookmarkStart w:id="1987" w:name="_CR8_2_9_3"/>
      <w:bookmarkStart w:id="1988" w:name="_Toc155372050"/>
      <w:bookmarkEnd w:id="1987"/>
      <w:r w:rsidRPr="00C6761E">
        <w:t>8.2.9.3</w:t>
      </w:r>
      <w:r w:rsidRPr="00C6761E">
        <w:tab/>
        <w:t>5G ProSe AA message reliable transport procedure accepted by the target UE</w:t>
      </w:r>
      <w:bookmarkEnd w:id="1988"/>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89" w:name="_CR8_2_9_4"/>
      <w:bookmarkStart w:id="1990" w:name="_Toc155372051"/>
      <w:bookmarkEnd w:id="1989"/>
      <w:r w:rsidRPr="00C6761E">
        <w:t>8.2.9.4</w:t>
      </w:r>
      <w:r w:rsidRPr="00C6761E">
        <w:tab/>
        <w:t>5G ProSe AA message reliable transport procedure completion by the initiating UE</w:t>
      </w:r>
      <w:bookmarkEnd w:id="1990"/>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91" w:name="_CR8_2_9_5"/>
      <w:bookmarkStart w:id="1992" w:name="_Toc155372052"/>
      <w:bookmarkEnd w:id="1991"/>
      <w:r w:rsidRPr="00C6761E">
        <w:t>8.2.9.5</w:t>
      </w:r>
      <w:r w:rsidRPr="00C6761E">
        <w:tab/>
        <w:t>Abnormal cases</w:t>
      </w:r>
      <w:bookmarkEnd w:id="1992"/>
    </w:p>
    <w:p w14:paraId="4625ED9B" w14:textId="194B422F" w:rsidR="00C4376C" w:rsidRPr="00C6761E" w:rsidRDefault="00C4376C" w:rsidP="00C4376C">
      <w:pPr>
        <w:pStyle w:val="Heading5"/>
        <w:rPr>
          <w:lang w:eastAsia="zh-CN"/>
        </w:rPr>
      </w:pPr>
      <w:bookmarkStart w:id="1993" w:name="_CR8_2_9_5_1"/>
      <w:bookmarkStart w:id="1994" w:name="_Toc155372053"/>
      <w:bookmarkEnd w:id="1993"/>
      <w:r w:rsidRPr="00C6761E">
        <w:rPr>
          <w:lang w:eastAsia="zh-CN"/>
        </w:rPr>
        <w:t>8.2.9.5.1</w:t>
      </w:r>
      <w:r w:rsidRPr="00C6761E">
        <w:rPr>
          <w:lang w:eastAsia="zh-CN"/>
        </w:rPr>
        <w:tab/>
        <w:t>Abnormal cases at the initiating UE</w:t>
      </w:r>
      <w:bookmarkEnd w:id="1994"/>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95" w:name="_CR8_2_10"/>
      <w:bookmarkStart w:id="1996" w:name="_Toc155372054"/>
      <w:bookmarkEnd w:id="1995"/>
      <w:r w:rsidRPr="00C6761E">
        <w:t>8.2.10</w:t>
      </w:r>
      <w:r w:rsidRPr="00C6761E">
        <w:tab/>
        <w:t>5G ProSe security procedures over PC8 interface</w:t>
      </w:r>
      <w:bookmarkEnd w:id="1996"/>
    </w:p>
    <w:p w14:paraId="6D0CA8EF" w14:textId="77777777" w:rsidR="00BB228F" w:rsidRPr="00C6761E" w:rsidRDefault="00BB228F" w:rsidP="00BB228F">
      <w:pPr>
        <w:pStyle w:val="Heading4"/>
      </w:pPr>
      <w:bookmarkStart w:id="1997" w:name="_CR8_2_10_1"/>
      <w:bookmarkStart w:id="1998" w:name="_Toc155372055"/>
      <w:bookmarkEnd w:id="1997"/>
      <w:r w:rsidRPr="00C6761E">
        <w:t>8.2.10.1</w:t>
      </w:r>
      <w:r w:rsidRPr="00C6761E">
        <w:tab/>
        <w:t>General</w:t>
      </w:r>
      <w:bookmarkEnd w:id="1998"/>
    </w:p>
    <w:p w14:paraId="06131DF9" w14:textId="77777777" w:rsidR="00BB228F" w:rsidRPr="00C6761E" w:rsidRDefault="00BB228F" w:rsidP="005D601E">
      <w:pPr>
        <w:pStyle w:val="Heading5"/>
      </w:pPr>
      <w:bookmarkStart w:id="1999" w:name="_CR8_2_10_1_1"/>
      <w:bookmarkStart w:id="2000" w:name="_Toc155372056"/>
      <w:bookmarkEnd w:id="1999"/>
      <w:r w:rsidRPr="00C6761E">
        <w:t>8.2.10.1.1</w:t>
      </w:r>
      <w:r w:rsidRPr="00C6761E">
        <w:tab/>
        <w:t>Transport protocol for PC8 messages</w:t>
      </w:r>
      <w:bookmarkEnd w:id="2000"/>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01" w:name="_CR8_2_10_1_2"/>
      <w:bookmarkStart w:id="2002" w:name="_Toc155372057"/>
      <w:bookmarkEnd w:id="2001"/>
      <w:r w:rsidRPr="00C6761E">
        <w:t>8.2.10.1.2</w:t>
      </w:r>
      <w:r w:rsidRPr="00C6761E">
        <w:tab/>
        <w:t>Handling of UE-initiated procedures</w:t>
      </w:r>
      <w:bookmarkEnd w:id="2002"/>
    </w:p>
    <w:p w14:paraId="71FC0EB2" w14:textId="77777777" w:rsidR="00BB228F" w:rsidRPr="00C6761E" w:rsidRDefault="00BB228F" w:rsidP="005D601E">
      <w:pPr>
        <w:pStyle w:val="Heading6"/>
      </w:pPr>
      <w:bookmarkStart w:id="2003" w:name="_CR8_2_10_1_2_1"/>
      <w:bookmarkStart w:id="2004" w:name="_Toc155372058"/>
      <w:bookmarkEnd w:id="2003"/>
      <w:r w:rsidRPr="00C6761E">
        <w:t>8.2.10.1.2.1</w:t>
      </w:r>
      <w:r w:rsidRPr="00C6761E">
        <w:tab/>
        <w:t>General</w:t>
      </w:r>
      <w:bookmarkEnd w:id="2004"/>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05" w:name="_CR8_2_10_1_2_2"/>
      <w:bookmarkStart w:id="2006" w:name="_Toc155372059"/>
      <w:bookmarkEnd w:id="2005"/>
      <w:r w:rsidRPr="00C6761E">
        <w:t>8.2.10.1.2.2</w:t>
      </w:r>
      <w:r w:rsidRPr="00C6761E">
        <w:tab/>
        <w:t>5G PKMF discovery</w:t>
      </w:r>
      <w:bookmarkEnd w:id="2006"/>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07" w:name="_CR8_2_10_2"/>
      <w:bookmarkStart w:id="2008" w:name="_Toc155372060"/>
      <w:bookmarkEnd w:id="2007"/>
      <w:r w:rsidRPr="00C6761E">
        <w:t>8.2.10.2</w:t>
      </w:r>
      <w:r w:rsidRPr="00C6761E">
        <w:tab/>
        <w:t>Procedures</w:t>
      </w:r>
      <w:bookmarkEnd w:id="2008"/>
    </w:p>
    <w:p w14:paraId="20D24593" w14:textId="77777777" w:rsidR="00BB228F" w:rsidRPr="00C6761E" w:rsidRDefault="00BB228F" w:rsidP="005D601E">
      <w:pPr>
        <w:pStyle w:val="Heading5"/>
      </w:pPr>
      <w:bookmarkStart w:id="2009" w:name="_CR8_2_10_2_1"/>
      <w:bookmarkStart w:id="2010" w:name="_Toc155372061"/>
      <w:bookmarkEnd w:id="2009"/>
      <w:r w:rsidRPr="00C6761E">
        <w:t>8.2.10.2.1</w:t>
      </w:r>
      <w:r w:rsidRPr="00C6761E">
        <w:tab/>
        <w:t>Types of 5G ProSe procedures over PC8 interface</w:t>
      </w:r>
      <w:bookmarkEnd w:id="2010"/>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11" w:name="_CR8_2_10_2_2"/>
      <w:bookmarkStart w:id="2012" w:name="_Toc155372062"/>
      <w:bookmarkEnd w:id="2011"/>
      <w:r w:rsidRPr="00C6761E">
        <w:t>8.2.</w:t>
      </w:r>
      <w:r w:rsidR="00B11660" w:rsidRPr="00C6761E">
        <w:t>10</w:t>
      </w:r>
      <w:r w:rsidRPr="00C6761E">
        <w:t>.2.2</w:t>
      </w:r>
      <w:r w:rsidRPr="00C6761E">
        <w:tab/>
        <w:t>5G ProSe UE-to-network relay discovery security parameters request procedure</w:t>
      </w:r>
      <w:bookmarkEnd w:id="2012"/>
    </w:p>
    <w:p w14:paraId="363A8A57" w14:textId="2C407FC3" w:rsidR="005347D1" w:rsidRPr="00C6761E" w:rsidRDefault="005347D1" w:rsidP="005347D1">
      <w:pPr>
        <w:pStyle w:val="Heading6"/>
      </w:pPr>
      <w:bookmarkStart w:id="2013" w:name="_CR8_2_10_2_2_1"/>
      <w:bookmarkStart w:id="2014" w:name="_Toc155372063"/>
      <w:bookmarkEnd w:id="2013"/>
      <w:r w:rsidRPr="00C6761E">
        <w:t>8.2.</w:t>
      </w:r>
      <w:r w:rsidR="00B11660" w:rsidRPr="00C6761E">
        <w:t>10</w:t>
      </w:r>
      <w:r w:rsidRPr="00C6761E">
        <w:t>.2.2.1</w:t>
      </w:r>
      <w:r w:rsidRPr="00C6761E">
        <w:tab/>
        <w:t>General</w:t>
      </w:r>
      <w:bookmarkEnd w:id="2014"/>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15" w:name="_CR8_2_10_2_2_2"/>
      <w:bookmarkStart w:id="2016" w:name="_Toc155372064"/>
      <w:bookmarkEnd w:id="2015"/>
      <w:r w:rsidRPr="00C6761E">
        <w:t>8.2.</w:t>
      </w:r>
      <w:r w:rsidR="00B11660" w:rsidRPr="00C6761E">
        <w:t>10</w:t>
      </w:r>
      <w:r w:rsidRPr="00C6761E">
        <w:t>.2.2.2</w:t>
      </w:r>
      <w:r w:rsidRPr="00C6761E">
        <w:tab/>
        <w:t>5G ProSe UE-to-network relay discovery security parameters request procedure initiation</w:t>
      </w:r>
      <w:bookmarkEnd w:id="2016"/>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85pt;height:317.45pt" o:ole="">
            <v:imagedata r:id="rId98" o:title=""/>
          </v:shape>
          <o:OLEObject Type="Embed" ProgID="Visio.Drawing.11" ShapeID="_x0000_i1069" DrawAspect="Content" ObjectID="_1765988226" r:id="rId99"/>
        </w:object>
      </w:r>
    </w:p>
    <w:p w14:paraId="09264EBD" w14:textId="584E3604" w:rsidR="005347D1" w:rsidRPr="00C6761E" w:rsidRDefault="005347D1" w:rsidP="005347D1">
      <w:pPr>
        <w:pStyle w:val="TF"/>
      </w:pPr>
      <w:bookmarkStart w:id="2017" w:name="_CRFigure8_2_10_2_2_2_1"/>
      <w:r w:rsidRPr="00C6761E">
        <w:t xml:space="preserve">Figure </w:t>
      </w:r>
      <w:bookmarkEnd w:id="2017"/>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18" w:name="_CR8_2_10_2_2_3"/>
      <w:bookmarkStart w:id="2019" w:name="_Toc155372065"/>
      <w:bookmarkEnd w:id="2018"/>
      <w:r w:rsidRPr="00C6761E">
        <w:t>8.2.</w:t>
      </w:r>
      <w:r w:rsidR="00B11660" w:rsidRPr="00C6761E">
        <w:t>10.</w:t>
      </w:r>
      <w:r w:rsidRPr="00C6761E">
        <w:t>2.2.3</w:t>
      </w:r>
      <w:r w:rsidRPr="00C6761E">
        <w:tab/>
        <w:t>5G ProSe UE-to-network relay discovery security parameters request procedure accepted by the 5G PKMF</w:t>
      </w:r>
      <w:bookmarkEnd w:id="2019"/>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77777777" w:rsidR="005347D1" w:rsidRPr="00C6761E" w:rsidRDefault="005347D1" w:rsidP="005347D1">
      <w:pPr>
        <w:pStyle w:val="B2"/>
      </w:pPr>
      <w:r w:rsidRPr="00C6761E">
        <w:t>1)</w:t>
      </w:r>
      <w:r w:rsidRPr="00C6761E">
        <w:tab/>
        <w:t>shall include the 5G ProSe UE-to-network relay discovery security parameters for 5G ProSe remote UE. In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Pr="00C6761E" w:rsidRDefault="005347D1" w:rsidP="005347D1">
      <w:pPr>
        <w:pStyle w:val="B4"/>
      </w:pPr>
      <w:r w:rsidRPr="00C6761E">
        <w:t>iii)</w:t>
      </w:r>
      <w:r w:rsidRPr="00C6761E">
        <w:tab/>
        <w:t>shall include the selected ciphering algorithm;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20" w:name="_CR8_2_10_2_2_4"/>
      <w:bookmarkStart w:id="2021" w:name="_Toc155372066"/>
      <w:bookmarkEnd w:id="2020"/>
      <w:r w:rsidRPr="00C6761E">
        <w:t>8.2.</w:t>
      </w:r>
      <w:r w:rsidR="00B11660" w:rsidRPr="00C6761E">
        <w:t>10</w:t>
      </w:r>
      <w:r w:rsidRPr="00C6761E">
        <w:t>.2.2.4</w:t>
      </w:r>
      <w:r w:rsidRPr="00C6761E">
        <w:tab/>
        <w:t>5G ProSe UE-to-network relay discovery security parameters request procedure completion by the UE</w:t>
      </w:r>
      <w:bookmarkEnd w:id="2021"/>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2D49ABB5" w:rsidR="005347D1" w:rsidRPr="00C6761E" w:rsidRDefault="005347D1" w:rsidP="005347D1">
      <w:pPr>
        <w:pStyle w:val="B2"/>
      </w:pPr>
      <w:r w:rsidRPr="00C6761E">
        <w:t>1)</w:t>
      </w:r>
      <w:r w:rsidRPr="00C6761E">
        <w:tab/>
        <w:t xml:space="preserve">shall store the 5G ProSe UE-to-network relay discovery security parameters for 5G ProSe remote UE, 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22" w:name="_CR8_2_10_2_2_5"/>
      <w:bookmarkStart w:id="2023" w:name="_Toc155372067"/>
      <w:bookmarkEnd w:id="2022"/>
      <w:r w:rsidRPr="00C6761E">
        <w:t>8.2.</w:t>
      </w:r>
      <w:r w:rsidR="00B11660" w:rsidRPr="00C6761E">
        <w:t>10</w:t>
      </w:r>
      <w:r w:rsidRPr="00C6761E">
        <w:t>.2.2.5</w:t>
      </w:r>
      <w:r w:rsidRPr="00C6761E">
        <w:tab/>
        <w:t>5G ProSe UE-to-network relay discovery security parameters request procedure not accepted by the 5G PKMF</w:t>
      </w:r>
      <w:bookmarkEnd w:id="2023"/>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24" w:name="_CR8_2_10_2_2_6"/>
      <w:bookmarkStart w:id="2025" w:name="_Toc155372068"/>
      <w:bookmarkEnd w:id="2024"/>
      <w:r w:rsidRPr="00C6761E">
        <w:t>8.2.</w:t>
      </w:r>
      <w:r w:rsidR="00B11660" w:rsidRPr="00C6761E">
        <w:t>10</w:t>
      </w:r>
      <w:r w:rsidRPr="00C6761E">
        <w:t>.2.2.6</w:t>
      </w:r>
      <w:r w:rsidRPr="00C6761E">
        <w:tab/>
        <w:t>Abnormal cases in the UE</w:t>
      </w:r>
      <w:bookmarkEnd w:id="2025"/>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26" w:name="_CR8_2_10_2_2_7"/>
      <w:bookmarkStart w:id="2027" w:name="_Toc155372069"/>
      <w:bookmarkEnd w:id="2026"/>
      <w:r w:rsidRPr="00C6761E">
        <w:t>8.2.</w:t>
      </w:r>
      <w:r w:rsidR="00B11660" w:rsidRPr="00C6761E">
        <w:t>10</w:t>
      </w:r>
      <w:r w:rsidRPr="00C6761E">
        <w:t>.2.2.7</w:t>
      </w:r>
      <w:r w:rsidRPr="00C6761E">
        <w:tab/>
        <w:t>Abnormal cases in the 5G PKMF</w:t>
      </w:r>
      <w:bookmarkEnd w:id="2027"/>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28" w:name="_CR8_2_10_2_3"/>
      <w:bookmarkStart w:id="2029" w:name="_Toc155372070"/>
      <w:bookmarkEnd w:id="2028"/>
      <w:r w:rsidRPr="00C6761E">
        <w:t>8.2.</w:t>
      </w:r>
      <w:r w:rsidR="00B11660" w:rsidRPr="00C6761E">
        <w:t>10</w:t>
      </w:r>
      <w:r w:rsidRPr="00C6761E">
        <w:t>.2.3</w:t>
      </w:r>
      <w:r w:rsidRPr="00C6761E">
        <w:tab/>
        <w:t>5G ProSe remote user key request procedure</w:t>
      </w:r>
      <w:bookmarkEnd w:id="2029"/>
    </w:p>
    <w:p w14:paraId="173D52E2" w14:textId="72CAFA59" w:rsidR="005347D1" w:rsidRPr="00C6761E" w:rsidRDefault="005347D1" w:rsidP="005347D1">
      <w:pPr>
        <w:pStyle w:val="Heading6"/>
      </w:pPr>
      <w:bookmarkStart w:id="2030" w:name="_CR8_2_10_2_3_1"/>
      <w:bookmarkStart w:id="2031" w:name="_Toc155372071"/>
      <w:bookmarkEnd w:id="2030"/>
      <w:r w:rsidRPr="00C6761E">
        <w:t>8.2.</w:t>
      </w:r>
      <w:r w:rsidR="00B11660" w:rsidRPr="00C6761E">
        <w:t>10</w:t>
      </w:r>
      <w:r w:rsidRPr="00C6761E">
        <w:t>.2.3.1</w:t>
      </w:r>
      <w:r w:rsidRPr="00C6761E">
        <w:tab/>
        <w:t>General</w:t>
      </w:r>
      <w:bookmarkEnd w:id="2031"/>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32" w:name="_CR8_2_10_2_3_2"/>
      <w:bookmarkStart w:id="2033" w:name="_Toc155372072"/>
      <w:bookmarkEnd w:id="2032"/>
      <w:r w:rsidRPr="00C6761E">
        <w:t>8.2.</w:t>
      </w:r>
      <w:r w:rsidR="00B11660" w:rsidRPr="00C6761E">
        <w:t>10</w:t>
      </w:r>
      <w:r w:rsidRPr="00C6761E">
        <w:t>.2.3.2</w:t>
      </w:r>
      <w:r w:rsidRPr="00C6761E">
        <w:tab/>
        <w:t>5G ProSe remote user key request procedure initiation</w:t>
      </w:r>
      <w:bookmarkEnd w:id="2033"/>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0.2pt;height:284.85pt" o:ole="">
            <v:imagedata r:id="rId100" o:title=""/>
          </v:shape>
          <o:OLEObject Type="Embed" ProgID="Visio.Drawing.11" ShapeID="_x0000_i1070" DrawAspect="Content" ObjectID="_1765988227" r:id="rId101"/>
        </w:object>
      </w:r>
    </w:p>
    <w:p w14:paraId="3F3DBEC9" w14:textId="5297744E" w:rsidR="005347D1" w:rsidRPr="00C6761E" w:rsidRDefault="005347D1" w:rsidP="005347D1">
      <w:pPr>
        <w:pStyle w:val="TF"/>
      </w:pPr>
      <w:bookmarkStart w:id="2034" w:name="_CRFigure8_2_10_2_3_2_1"/>
      <w:r w:rsidRPr="00C6761E">
        <w:t xml:space="preserve">Figure </w:t>
      </w:r>
      <w:bookmarkEnd w:id="2034"/>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35" w:name="_CR8_2_10_2_3_3"/>
      <w:bookmarkStart w:id="2036" w:name="_Toc155372073"/>
      <w:bookmarkEnd w:id="2035"/>
      <w:r w:rsidRPr="00C6761E">
        <w:t>8.2.</w:t>
      </w:r>
      <w:r w:rsidR="00B11660" w:rsidRPr="00C6761E">
        <w:t>10</w:t>
      </w:r>
      <w:r w:rsidRPr="00C6761E">
        <w:t>.2.3.3</w:t>
      </w:r>
      <w:r w:rsidRPr="00C6761E">
        <w:tab/>
        <w:t>5G ProSe remote user key request procedure accepted by the 5G PKMF</w:t>
      </w:r>
      <w:bookmarkEnd w:id="2036"/>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37" w:name="_CR8_2_10_2_3_4"/>
      <w:bookmarkStart w:id="2038" w:name="_Toc155372074"/>
      <w:bookmarkEnd w:id="2037"/>
      <w:r w:rsidRPr="00C6761E">
        <w:t>8.2.</w:t>
      </w:r>
      <w:r w:rsidR="00B11660" w:rsidRPr="00C6761E">
        <w:t>10</w:t>
      </w:r>
      <w:r w:rsidRPr="00C6761E">
        <w:t>.2.3.4</w:t>
      </w:r>
      <w:r w:rsidRPr="00C6761E">
        <w:tab/>
        <w:t>5G ProSe remote user key request procedure completion by the UE</w:t>
      </w:r>
      <w:bookmarkEnd w:id="2038"/>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39" w:name="_CR8_2_10_2_3_5"/>
      <w:bookmarkStart w:id="2040" w:name="_Toc155372075"/>
      <w:bookmarkEnd w:id="2039"/>
      <w:r w:rsidRPr="00C6761E">
        <w:t>8.2.</w:t>
      </w:r>
      <w:r w:rsidR="00B11660" w:rsidRPr="00C6761E">
        <w:t>10</w:t>
      </w:r>
      <w:r w:rsidRPr="00C6761E">
        <w:t>.2.3.5</w:t>
      </w:r>
      <w:r w:rsidRPr="00C6761E">
        <w:tab/>
        <w:t>5G ProSe remote user key request procedure not accepted by the 5G PKMF</w:t>
      </w:r>
      <w:bookmarkEnd w:id="2040"/>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41" w:name="_CR8_2_10_2_3_6"/>
      <w:bookmarkStart w:id="2042" w:name="_Toc155372076"/>
      <w:bookmarkEnd w:id="2041"/>
      <w:r w:rsidRPr="00C6761E">
        <w:t>8.2.</w:t>
      </w:r>
      <w:r w:rsidR="00B11660" w:rsidRPr="00C6761E">
        <w:t>10</w:t>
      </w:r>
      <w:r w:rsidRPr="00C6761E">
        <w:t>.2.3.6</w:t>
      </w:r>
      <w:r w:rsidRPr="00C6761E">
        <w:tab/>
        <w:t>Abnormal cases in the UE</w:t>
      </w:r>
      <w:bookmarkEnd w:id="2042"/>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43" w:name="_CR8_2_10_2_3_7"/>
      <w:bookmarkStart w:id="2044" w:name="_Toc155372077"/>
      <w:bookmarkEnd w:id="2043"/>
      <w:r w:rsidRPr="00C6761E">
        <w:t>8.2.</w:t>
      </w:r>
      <w:r w:rsidR="00B11660" w:rsidRPr="00C6761E">
        <w:t>10</w:t>
      </w:r>
      <w:r w:rsidRPr="00C6761E">
        <w:t>.2.3.7</w:t>
      </w:r>
      <w:r w:rsidRPr="00C6761E">
        <w:tab/>
        <w:t>Abnormal cases in the 5G PKMF</w:t>
      </w:r>
      <w:bookmarkEnd w:id="2044"/>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45" w:name="_CR8_2_10_2_4"/>
      <w:bookmarkStart w:id="2046" w:name="_Toc155372078"/>
      <w:bookmarkEnd w:id="2045"/>
      <w:r w:rsidRPr="00C6761E">
        <w:t>8.2.</w:t>
      </w:r>
      <w:r w:rsidR="00B11660" w:rsidRPr="00C6761E">
        <w:t>10</w:t>
      </w:r>
      <w:r w:rsidRPr="00C6761E">
        <w:t>.2.4</w:t>
      </w:r>
      <w:r w:rsidRPr="00C6761E">
        <w:tab/>
        <w:t>Key request procedure</w:t>
      </w:r>
      <w:bookmarkEnd w:id="2046"/>
    </w:p>
    <w:p w14:paraId="278B02C0" w14:textId="2F04E78C" w:rsidR="005347D1" w:rsidRPr="00C6761E" w:rsidRDefault="005347D1" w:rsidP="005347D1">
      <w:pPr>
        <w:pStyle w:val="Heading6"/>
      </w:pPr>
      <w:bookmarkStart w:id="2047" w:name="_CR8_2_10_2_4_1"/>
      <w:bookmarkStart w:id="2048" w:name="_Toc155372079"/>
      <w:bookmarkEnd w:id="2047"/>
      <w:r w:rsidRPr="00C6761E">
        <w:t>8.2.</w:t>
      </w:r>
      <w:r w:rsidR="00B11660" w:rsidRPr="00C6761E">
        <w:t>10</w:t>
      </w:r>
      <w:r w:rsidRPr="00C6761E">
        <w:t>.2.4.1</w:t>
      </w:r>
      <w:r w:rsidRPr="00C6761E">
        <w:tab/>
        <w:t>General</w:t>
      </w:r>
      <w:bookmarkEnd w:id="2048"/>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49" w:name="_CR8_2_10_2_4_2"/>
      <w:bookmarkStart w:id="2050" w:name="_Toc155372080"/>
      <w:bookmarkEnd w:id="2049"/>
      <w:r w:rsidRPr="00C6761E">
        <w:t>8.2.</w:t>
      </w:r>
      <w:r w:rsidR="00B11660" w:rsidRPr="00C6761E">
        <w:t>10</w:t>
      </w:r>
      <w:r w:rsidRPr="00C6761E">
        <w:t>.2.4.2</w:t>
      </w:r>
      <w:r w:rsidRPr="00C6761E">
        <w:tab/>
        <w:t>Key request procedure initiation</w:t>
      </w:r>
      <w:bookmarkEnd w:id="2050"/>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85pt;height:317.45pt" o:ole="">
            <v:imagedata r:id="rId102" o:title=""/>
          </v:shape>
          <o:OLEObject Type="Embed" ProgID="Visio.Drawing.11" ShapeID="_x0000_i1071" DrawAspect="Content" ObjectID="_1765988228" r:id="rId103"/>
        </w:object>
      </w:r>
    </w:p>
    <w:p w14:paraId="11FA5C49" w14:textId="6C36FFEB" w:rsidR="005347D1" w:rsidRPr="00C6761E" w:rsidRDefault="005347D1" w:rsidP="005347D1">
      <w:pPr>
        <w:pStyle w:val="TF"/>
      </w:pPr>
      <w:bookmarkStart w:id="2051" w:name="_CRFigure8_2_10_2_4_2_1"/>
      <w:r w:rsidRPr="00C6761E">
        <w:t xml:space="preserve">Figure </w:t>
      </w:r>
      <w:bookmarkEnd w:id="2051"/>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52" w:name="_CR8_2_10_2_4_3"/>
      <w:bookmarkStart w:id="2053" w:name="_Toc155372081"/>
      <w:bookmarkEnd w:id="2052"/>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53"/>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54" w:name="_CR8_2_10_2_4_4"/>
      <w:bookmarkStart w:id="2055" w:name="_Toc155372082"/>
      <w:bookmarkEnd w:id="2054"/>
      <w:r w:rsidRPr="00C6761E">
        <w:t>8.2.</w:t>
      </w:r>
      <w:r w:rsidR="00B11660" w:rsidRPr="00C6761E">
        <w:t>10</w:t>
      </w:r>
      <w:r w:rsidRPr="00C6761E">
        <w:t>.2.4.4</w:t>
      </w:r>
      <w:r w:rsidRPr="00C6761E">
        <w:tab/>
        <w:t>Key request procedure completion by the UE</w:t>
      </w:r>
      <w:bookmarkEnd w:id="2055"/>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56" w:name="_CR8_2_10_2_4_5"/>
      <w:bookmarkStart w:id="2057" w:name="_Toc155372083"/>
      <w:bookmarkEnd w:id="2056"/>
      <w:r w:rsidRPr="00C6761E">
        <w:t>8.2.</w:t>
      </w:r>
      <w:r w:rsidR="00B11660" w:rsidRPr="00C6761E">
        <w:t>10</w:t>
      </w:r>
      <w:r w:rsidRPr="00C6761E">
        <w:t>.2.4.5</w:t>
      </w:r>
      <w:r w:rsidRPr="00C6761E">
        <w:tab/>
        <w:t>Key request procedure not accepted by the 5G PKMF</w:t>
      </w:r>
      <w:bookmarkEnd w:id="2057"/>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58" w:name="_CR8_2_10_2_4_6"/>
      <w:bookmarkStart w:id="2059" w:name="_Toc155372084"/>
      <w:bookmarkEnd w:id="2058"/>
      <w:r w:rsidRPr="00C6761E">
        <w:t>8.2.</w:t>
      </w:r>
      <w:r w:rsidR="00B11660" w:rsidRPr="00C6761E">
        <w:t>10.</w:t>
      </w:r>
      <w:r w:rsidRPr="00C6761E">
        <w:t>2.4.6</w:t>
      </w:r>
      <w:r w:rsidRPr="00C6761E">
        <w:tab/>
        <w:t>Abnormal cases in the UE</w:t>
      </w:r>
      <w:bookmarkEnd w:id="2059"/>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60" w:name="_CR8_2_10_2_4_7"/>
      <w:bookmarkStart w:id="2061" w:name="_Toc155372085"/>
      <w:bookmarkEnd w:id="2060"/>
      <w:r w:rsidRPr="00C6761E">
        <w:t>8.2.</w:t>
      </w:r>
      <w:r w:rsidR="00B11660" w:rsidRPr="00C6761E">
        <w:t>10</w:t>
      </w:r>
      <w:r w:rsidRPr="00C6761E">
        <w:t>.2.4.7</w:t>
      </w:r>
      <w:r w:rsidRPr="00C6761E">
        <w:tab/>
        <w:t>Abnormal cases in the 5G PKMF</w:t>
      </w:r>
      <w:bookmarkEnd w:id="2061"/>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62" w:name="_CR8_2_11"/>
      <w:bookmarkStart w:id="2063" w:name="_Toc155372086"/>
      <w:bookmarkEnd w:id="2062"/>
      <w:r w:rsidRPr="00C6761E">
        <w:t>8.2.11</w:t>
      </w:r>
      <w:r w:rsidRPr="00C6761E">
        <w:tab/>
        <w:t>UE-to-network relay unicast direct communication over PC5 interface</w:t>
      </w:r>
      <w:bookmarkEnd w:id="2063"/>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64" w:name="_CR8_2_12"/>
      <w:bookmarkStart w:id="2065" w:name="_Toc155372087"/>
      <w:bookmarkEnd w:id="2064"/>
      <w:r w:rsidRPr="00C6761E">
        <w:t>8.2.12</w:t>
      </w:r>
      <w:r w:rsidRPr="00C6761E">
        <w:tab/>
        <w:t>5G ProSe security procedures over PC3a interface</w:t>
      </w:r>
      <w:bookmarkEnd w:id="2065"/>
    </w:p>
    <w:p w14:paraId="793AAAB0" w14:textId="3258C110" w:rsidR="002E1470" w:rsidRPr="00C6761E" w:rsidRDefault="002E1470" w:rsidP="002E1470">
      <w:pPr>
        <w:pStyle w:val="Heading4"/>
      </w:pPr>
      <w:bookmarkStart w:id="2066" w:name="_CR8_2_12_1"/>
      <w:bookmarkStart w:id="2067" w:name="_Toc155372088"/>
      <w:bookmarkEnd w:id="2066"/>
      <w:r w:rsidRPr="00C6761E">
        <w:t>8.2.12.1</w:t>
      </w:r>
      <w:r w:rsidRPr="00C6761E">
        <w:tab/>
        <w:t>General</w:t>
      </w:r>
      <w:bookmarkEnd w:id="2067"/>
    </w:p>
    <w:p w14:paraId="5AB31E64" w14:textId="70E160FB" w:rsidR="002E1470" w:rsidRPr="00C6761E" w:rsidRDefault="002E1470" w:rsidP="002E1470">
      <w:pPr>
        <w:pStyle w:val="Heading5"/>
      </w:pPr>
      <w:bookmarkStart w:id="2068" w:name="_CR8_2_12_1_1"/>
      <w:bookmarkStart w:id="2069" w:name="_Toc155372089"/>
      <w:bookmarkEnd w:id="2068"/>
      <w:r w:rsidRPr="00C6761E">
        <w:t>8.2.12.1.1</w:t>
      </w:r>
      <w:r w:rsidRPr="00C6761E">
        <w:tab/>
        <w:t>Transport protocol for PC3a messages</w:t>
      </w:r>
      <w:bookmarkEnd w:id="2069"/>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70" w:name="_CR8_2_12_1_2"/>
      <w:bookmarkStart w:id="2071" w:name="_Toc155372090"/>
      <w:bookmarkEnd w:id="2070"/>
      <w:r w:rsidRPr="00C6761E">
        <w:t>8.2.12.1.2</w:t>
      </w:r>
      <w:r w:rsidRPr="00C6761E">
        <w:tab/>
        <w:t>Handling of UE-initiated procedures</w:t>
      </w:r>
      <w:bookmarkEnd w:id="2071"/>
    </w:p>
    <w:p w14:paraId="2B63C60F" w14:textId="055D1787" w:rsidR="002E1470" w:rsidRPr="00C6761E" w:rsidRDefault="002E1470" w:rsidP="002E1470">
      <w:pPr>
        <w:pStyle w:val="Heading6"/>
      </w:pPr>
      <w:bookmarkStart w:id="2072" w:name="_CR8_2_12_1_2_1"/>
      <w:bookmarkStart w:id="2073" w:name="_Toc155372091"/>
      <w:bookmarkEnd w:id="2072"/>
      <w:r w:rsidRPr="00C6761E">
        <w:t>8.2.12.1.2.1</w:t>
      </w:r>
      <w:r w:rsidRPr="00C6761E">
        <w:tab/>
        <w:t>General</w:t>
      </w:r>
      <w:bookmarkEnd w:id="2073"/>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74" w:name="_CR8_2_12_1_2_2"/>
      <w:bookmarkStart w:id="2075" w:name="_Toc155372092"/>
      <w:bookmarkEnd w:id="2074"/>
      <w:r w:rsidRPr="00C6761E">
        <w:t>8.2.12.1.2.2</w:t>
      </w:r>
      <w:r w:rsidRPr="00C6761E">
        <w:tab/>
        <w:t>5G DDNMF discovery</w:t>
      </w:r>
      <w:bookmarkEnd w:id="2075"/>
    </w:p>
    <w:p w14:paraId="0B7CB974" w14:textId="466751CC" w:rsidR="002E1470" w:rsidRPr="00C6761E" w:rsidRDefault="001B20EE" w:rsidP="002E1470">
      <w:pPr>
        <w:pStyle w:val="Heading4"/>
      </w:pPr>
      <w:bookmarkStart w:id="2076" w:name="_CRThe5GDDNMFdiscoveryisthesameasdescri"/>
      <w:bookmarkStart w:id="2077" w:name="_Toc155372093"/>
      <w:bookmarkEnd w:id="2076"/>
      <w:r w:rsidRPr="00C6761E">
        <w:t>The 5G DDNMF discovery is the same as described in clause 6.1.2.2.</w:t>
      </w:r>
      <w:r w:rsidR="002E1470" w:rsidRPr="00C6761E">
        <w:t>8.2.12.2</w:t>
      </w:r>
      <w:r w:rsidR="002E1470" w:rsidRPr="00C6761E">
        <w:tab/>
        <w:t>Procedures</w:t>
      </w:r>
      <w:bookmarkEnd w:id="2077"/>
    </w:p>
    <w:p w14:paraId="4AE33BC8" w14:textId="6F18EE86" w:rsidR="002E1470" w:rsidRPr="00C6761E" w:rsidRDefault="002E1470" w:rsidP="002E1470">
      <w:pPr>
        <w:pStyle w:val="Heading5"/>
      </w:pPr>
      <w:bookmarkStart w:id="2078" w:name="_CR8_2_12_2_1"/>
      <w:bookmarkStart w:id="2079" w:name="_Toc155372094"/>
      <w:bookmarkEnd w:id="2078"/>
      <w:r w:rsidRPr="00C6761E">
        <w:t>8.2.12.2.1</w:t>
      </w:r>
      <w:r w:rsidRPr="00C6761E">
        <w:tab/>
        <w:t>Types of 5G ProSe security procedures over PC3a interface</w:t>
      </w:r>
      <w:bookmarkEnd w:id="2079"/>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80" w:name="_CR8_2_12_2_2"/>
      <w:bookmarkStart w:id="2081" w:name="_Toc155372095"/>
      <w:bookmarkEnd w:id="2080"/>
      <w:r w:rsidRPr="00C6761E">
        <w:t>8.2.12.2.2</w:t>
      </w:r>
      <w:r w:rsidRPr="00C6761E">
        <w:tab/>
        <w:t>5G ProSe UE-to-network relay discovery security material request procedure</w:t>
      </w:r>
      <w:bookmarkEnd w:id="2081"/>
    </w:p>
    <w:p w14:paraId="090925B2" w14:textId="6620B66B" w:rsidR="002E1470" w:rsidRPr="00C6761E" w:rsidRDefault="002E1470" w:rsidP="002E1470">
      <w:pPr>
        <w:pStyle w:val="Heading6"/>
      </w:pPr>
      <w:bookmarkStart w:id="2082" w:name="_CR8_2_12_2_2_1"/>
      <w:bookmarkStart w:id="2083" w:name="_Toc155372096"/>
      <w:bookmarkEnd w:id="2082"/>
      <w:r w:rsidRPr="00C6761E">
        <w:t>8.2.12.2.2.1</w:t>
      </w:r>
      <w:r w:rsidRPr="00C6761E">
        <w:tab/>
        <w:t>General</w:t>
      </w:r>
      <w:bookmarkEnd w:id="2083"/>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84" w:name="_CR8_2_12_2_2_2"/>
      <w:bookmarkStart w:id="2085" w:name="_Toc155372097"/>
      <w:bookmarkEnd w:id="2084"/>
      <w:r w:rsidRPr="00C6761E">
        <w:t>8.2.12.2.2.2</w:t>
      </w:r>
      <w:r w:rsidRPr="00C6761E">
        <w:tab/>
        <w:t>5G ProSe UE-to-network relay discovery security material request procedure initiation</w:t>
      </w:r>
      <w:bookmarkEnd w:id="2085"/>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45pt;height:313.65pt" o:ole="">
            <v:imagedata r:id="rId104" o:title=""/>
          </v:shape>
          <o:OLEObject Type="Embed" ProgID="Visio.Drawing.11" ShapeID="_x0000_i1072" DrawAspect="Content" ObjectID="_1765988229" r:id="rId105"/>
        </w:object>
      </w:r>
    </w:p>
    <w:p w14:paraId="75F2819D" w14:textId="41CC15D3" w:rsidR="002E1470" w:rsidRPr="00C6761E" w:rsidRDefault="002E1470" w:rsidP="002E1470">
      <w:pPr>
        <w:pStyle w:val="TF"/>
      </w:pPr>
      <w:bookmarkStart w:id="2086" w:name="_CRFigure8_2_12_2_2_2_1"/>
      <w:r w:rsidRPr="00C6761E">
        <w:t>Figure</w:t>
      </w:r>
      <w:r w:rsidR="009D156E" w:rsidRPr="00C6761E">
        <w:t> </w:t>
      </w:r>
      <w:bookmarkEnd w:id="2086"/>
      <w:r w:rsidRPr="00C6761E">
        <w:t>8.2.12.2.2.2.1: 5G ProSe UE-to-network relay discovery security material request procedure</w:t>
      </w:r>
    </w:p>
    <w:p w14:paraId="73636403" w14:textId="4D6EF91E" w:rsidR="002E1470" w:rsidRPr="00C6761E" w:rsidRDefault="002E1470" w:rsidP="002E1470">
      <w:pPr>
        <w:pStyle w:val="Heading6"/>
      </w:pPr>
      <w:bookmarkStart w:id="2087" w:name="_CR8_2_12_2_2_3"/>
      <w:bookmarkStart w:id="2088" w:name="_Toc155372098"/>
      <w:bookmarkEnd w:id="2087"/>
      <w:r w:rsidRPr="00C6761E">
        <w:t>8.2.12.2.2.3</w:t>
      </w:r>
      <w:r w:rsidRPr="00C6761E">
        <w:tab/>
        <w:t>5G ProSe UE-to-network relay discovery security material request procedure accepted by the 5G DDNMF</w:t>
      </w:r>
      <w:bookmarkEnd w:id="2088"/>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77777777" w:rsidR="002E1470" w:rsidRPr="00C6761E" w:rsidRDefault="002E1470" w:rsidP="002E1470">
      <w:pPr>
        <w:pStyle w:val="B2"/>
      </w:pPr>
      <w:r w:rsidRPr="00C6761E">
        <w:t>1)</w:t>
      </w:r>
      <w:r w:rsidRPr="00C6761E">
        <w:tab/>
        <w:t>shall include the 5G ProSe UE-to-network relay discovery security material for 5G ProSe remote UE. In 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Pr="00C6761E" w:rsidRDefault="002E1470" w:rsidP="002E1470">
      <w:pPr>
        <w:pStyle w:val="B4"/>
      </w:pPr>
      <w:r w:rsidRPr="00C6761E">
        <w:t>iii)</w:t>
      </w:r>
      <w:r w:rsidRPr="00C6761E">
        <w:tab/>
        <w:t>shall include the selected ciphering algorithm;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89" w:name="_CR8_2_12_2_2_4"/>
      <w:bookmarkStart w:id="2090" w:name="_Toc155372099"/>
      <w:bookmarkEnd w:id="2089"/>
      <w:r w:rsidRPr="00C6761E">
        <w:t>8.2.12.2.2.4</w:t>
      </w:r>
      <w:r w:rsidRPr="00C6761E">
        <w:tab/>
        <w:t>5G ProSe UE-to-network relay discovery security material request procedure completion by the UE</w:t>
      </w:r>
      <w:bookmarkEnd w:id="2090"/>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Pr="00C6761E" w:rsidRDefault="002E1470" w:rsidP="002E1470">
      <w:pPr>
        <w:pStyle w:val="B1"/>
      </w:pPr>
      <w:r w:rsidRPr="00C6761E">
        <w:t>a)</w:t>
      </w:r>
      <w:r w:rsidRPr="00C6761E">
        <w:tab/>
        <w:t>if the PROSE_SECURITY_MATERIAL_RESPONSE message contains the 5G ProSe UE-to-network relay discovery security material for 5G ProSe remote UE:</w:t>
      </w:r>
    </w:p>
    <w:p w14:paraId="0D28D19B" w14:textId="275AC3C2" w:rsidR="002E1470" w:rsidRPr="00C6761E" w:rsidRDefault="002E1470" w:rsidP="002E1470">
      <w:pPr>
        <w:pStyle w:val="B2"/>
      </w:pPr>
      <w:r w:rsidRPr="00C6761E">
        <w:t>1)</w:t>
      </w:r>
      <w:r w:rsidRPr="00C6761E">
        <w:tab/>
        <w:t>shall store the 5G ProSe UE-to-network relay discovery security material for 5G ProSe remote UE, 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91" w:name="_CR8_2_12_2_2_5"/>
      <w:bookmarkStart w:id="2092" w:name="_Toc155372100"/>
      <w:bookmarkEnd w:id="2091"/>
      <w:r w:rsidRPr="00C6761E">
        <w:t>8.2.12.2.2.5</w:t>
      </w:r>
      <w:r w:rsidRPr="00C6761E">
        <w:tab/>
        <w:t>5G ProSe UE-to-network relay discovery security material request procedure not accepted by the 5G DDNMF</w:t>
      </w:r>
      <w:bookmarkEnd w:id="2092"/>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093" w:name="_CR8_2_12_2_2_6"/>
      <w:bookmarkStart w:id="2094" w:name="_Toc155372101"/>
      <w:bookmarkEnd w:id="2093"/>
      <w:r w:rsidRPr="00C6761E">
        <w:t>8.2.12.2.2.6</w:t>
      </w:r>
      <w:r w:rsidRPr="00C6761E">
        <w:tab/>
        <w:t>Abnormal cases in the UE</w:t>
      </w:r>
      <w:bookmarkEnd w:id="2094"/>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95" w:name="_CR8_2_12_2_2_7"/>
      <w:bookmarkStart w:id="2096" w:name="_Toc155372102"/>
      <w:bookmarkEnd w:id="2095"/>
      <w:r w:rsidRPr="00C6761E">
        <w:t>8.2.12.2.2.7</w:t>
      </w:r>
      <w:r w:rsidRPr="00C6761E">
        <w:tab/>
        <w:t>Abnormal cases in the 5G DDNMF</w:t>
      </w:r>
      <w:bookmarkEnd w:id="2096"/>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97" w:name="_Toc115079210"/>
      <w:bookmarkStart w:id="2098" w:name="_Hlk131667734"/>
    </w:p>
    <w:p w14:paraId="150D98FF" w14:textId="721EDE27" w:rsidR="002E6D93" w:rsidRPr="00C6761E" w:rsidRDefault="002E6D93" w:rsidP="002E6D93">
      <w:pPr>
        <w:pStyle w:val="Heading3"/>
        <w:rPr>
          <w:lang w:val="en-US" w:eastAsia="zh-CN"/>
        </w:rPr>
      </w:pPr>
      <w:bookmarkStart w:id="2099" w:name="_CR8_2_13"/>
      <w:bookmarkStart w:id="2100" w:name="_Toc155372103"/>
      <w:bookmarkEnd w:id="2099"/>
      <w:r w:rsidRPr="00C6761E">
        <w:rPr>
          <w:lang w:val="en-US" w:eastAsia="zh-CN"/>
        </w:rPr>
        <w:t>8.2.13</w:t>
      </w:r>
      <w:r w:rsidRPr="00C6761E">
        <w:rPr>
          <w:lang w:val="en-US" w:eastAsia="zh-CN"/>
        </w:rPr>
        <w:tab/>
        <w:t>Communication path switching between 5G ProSe UE-to-network relays</w:t>
      </w:r>
      <w:bookmarkEnd w:id="2100"/>
    </w:p>
    <w:p w14:paraId="45B33239" w14:textId="7665CBE0" w:rsidR="002E6D93" w:rsidRPr="00C6761E" w:rsidRDefault="002E6D93" w:rsidP="002E6D93">
      <w:pPr>
        <w:pStyle w:val="Heading4"/>
        <w:rPr>
          <w:lang w:val="en-US" w:eastAsia="zh-CN"/>
        </w:rPr>
      </w:pPr>
      <w:bookmarkStart w:id="2101" w:name="_CR8_2_13_1"/>
      <w:bookmarkStart w:id="2102" w:name="_Toc155372104"/>
      <w:bookmarkEnd w:id="2101"/>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02"/>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7941C20F"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if a target 5G ProSe UE-to-network relay UE which can provide the connectivity service same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03" w:name="_CR8_2_13_2"/>
      <w:bookmarkStart w:id="2104" w:name="_Toc155372105"/>
      <w:bookmarkEnd w:id="2103"/>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04"/>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2FFC6367"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Pr="00C6761E"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05" w:name="_CR8_2_13_3"/>
      <w:bookmarkStart w:id="2106" w:name="_Toc155372106"/>
      <w:bookmarkEnd w:id="2105"/>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06"/>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07" w:name="_CR8_2_13_4"/>
      <w:bookmarkStart w:id="2108" w:name="_Toc155372107"/>
      <w:bookmarkEnd w:id="2107"/>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08"/>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09" w:name="_CR8_2_13_5"/>
      <w:bookmarkStart w:id="2110" w:name="_Toc155372108"/>
      <w:bookmarkEnd w:id="2109"/>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10"/>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Pr="00C6761E"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49175CA5" w:rsidR="002E6D93" w:rsidRPr="00C6761E" w:rsidRDefault="002E6D93" w:rsidP="00D04FD8">
      <w:pPr>
        <w:pStyle w:val="EditorsNote"/>
        <w:rPr>
          <w:lang w:eastAsia="ko-KR"/>
        </w:rPr>
      </w:pPr>
      <w:r w:rsidRPr="00C6761E">
        <w:rPr>
          <w:lang w:eastAsia="ko-KR"/>
        </w:rPr>
        <w:t>Editor's note:</w:t>
      </w:r>
      <w:r w:rsidRPr="00C6761E">
        <w:rPr>
          <w:lang w:eastAsia="ko-KR"/>
        </w:rPr>
        <w:tab/>
        <w:t xml:space="preserve">If the </w:t>
      </w:r>
      <w:r w:rsidRPr="00C6761E">
        <w:t xml:space="preserve">source </w:t>
      </w:r>
      <w:r w:rsidRPr="00C6761E">
        <w:rPr>
          <w:lang w:eastAsia="zh-CN"/>
        </w:rPr>
        <w:t>5G ProSe UE-to-network relay is a</w:t>
      </w:r>
      <w:r w:rsidRPr="00C6761E">
        <w:t xml:space="preserve"> 5</w:t>
      </w:r>
      <w:r w:rsidRPr="00C6761E">
        <w:rPr>
          <w:lang w:eastAsia="zh-CN"/>
        </w:rPr>
        <w:t>G ProSe layer-2 UE-to-network relay, the</w:t>
      </w:r>
      <w:r w:rsidRPr="00C6761E">
        <w:rPr>
          <w:lang w:eastAsia="ko-KR"/>
        </w:rPr>
        <w:t xml:space="preserve"> procedure is FFS and will be aligned with RAN2 specification.</w:t>
      </w:r>
    </w:p>
    <w:p w14:paraId="3DD34501" w14:textId="3A2AB0E9" w:rsidR="00267038" w:rsidRPr="00C6761E" w:rsidRDefault="00267038" w:rsidP="00267038">
      <w:pPr>
        <w:pStyle w:val="Heading3"/>
        <w:rPr>
          <w:lang w:val="en-US" w:eastAsia="zh-CN"/>
        </w:rPr>
      </w:pPr>
      <w:bookmarkStart w:id="2111" w:name="_CR8_2_14"/>
      <w:bookmarkStart w:id="2112" w:name="_Toc155372109"/>
      <w:bookmarkEnd w:id="2111"/>
      <w:r w:rsidRPr="00C6761E">
        <w:rPr>
          <w:lang w:val="en-US" w:eastAsia="zh-CN"/>
        </w:rPr>
        <w:t>8.2.14</w:t>
      </w:r>
      <w:r w:rsidRPr="00C6761E">
        <w:rPr>
          <w:lang w:val="en-US" w:eastAsia="zh-CN"/>
        </w:rPr>
        <w:tab/>
        <w:t>5G ProSe public warning notification relay procedure</w:t>
      </w:r>
      <w:bookmarkEnd w:id="2112"/>
    </w:p>
    <w:p w14:paraId="6D0B14F2" w14:textId="1B8117A0" w:rsidR="00267038" w:rsidRPr="00C6761E" w:rsidRDefault="00267038" w:rsidP="00267038">
      <w:pPr>
        <w:pStyle w:val="Heading4"/>
        <w:rPr>
          <w:lang w:val="en-US" w:eastAsia="zh-CN"/>
        </w:rPr>
      </w:pPr>
      <w:bookmarkStart w:id="2113" w:name="_CR8_2_14_1"/>
      <w:bookmarkStart w:id="2114" w:name="_Toc155372110"/>
      <w:bookmarkEnd w:id="2113"/>
      <w:r w:rsidRPr="00C6761E">
        <w:rPr>
          <w:lang w:val="en-US" w:eastAsia="zh-CN"/>
        </w:rPr>
        <w:t>8.2.14.1</w:t>
      </w:r>
      <w:r w:rsidRPr="00C6761E">
        <w:rPr>
          <w:lang w:val="en-US" w:eastAsia="zh-CN"/>
        </w:rPr>
        <w:tab/>
        <w:t>General</w:t>
      </w:r>
      <w:bookmarkEnd w:id="2114"/>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15" w:name="_CR8_2_14_2"/>
      <w:bookmarkStart w:id="2116" w:name="_Toc155372111"/>
      <w:bookmarkEnd w:id="2115"/>
      <w:r w:rsidRPr="00C6761E">
        <w:rPr>
          <w:lang w:val="en-US"/>
        </w:rPr>
        <w:t>8.2.14.2</w:t>
      </w:r>
      <w:r w:rsidRPr="00C6761E">
        <w:rPr>
          <w:lang w:val="en-US"/>
        </w:rPr>
        <w:tab/>
        <w:t>5G ProSe public warning notification relay procedure initiation for 5G ProSe layer-3 UE-to-network relay</w:t>
      </w:r>
      <w:bookmarkEnd w:id="2116"/>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17" w:name="_CR8_2_14_3"/>
      <w:bookmarkStart w:id="2118" w:name="_Toc155372112"/>
      <w:bookmarkEnd w:id="2117"/>
      <w:r w:rsidRPr="00C6761E">
        <w:t>8.2.14.3</w:t>
      </w:r>
      <w:r w:rsidRPr="00C6761E">
        <w:tab/>
        <w:t xml:space="preserve">Reception of </w:t>
      </w:r>
      <w:r w:rsidRPr="00C6761E">
        <w:rPr>
          <w:lang w:val="en-US"/>
        </w:rPr>
        <w:t>5G ProSe public warning notification relay message</w:t>
      </w:r>
      <w:bookmarkEnd w:id="2118"/>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19" w:name="_CR8_2_15"/>
      <w:bookmarkStart w:id="2120" w:name="_Toc155372113"/>
      <w:bookmarkEnd w:id="2119"/>
      <w:r w:rsidRPr="00C6761E">
        <w:t>8.2.15</w:t>
      </w:r>
      <w:r w:rsidRPr="00C6761E">
        <w:tab/>
        <w:t>Multi-path communication via a PDU session and via 5G ProSe UE-to-network relay</w:t>
      </w:r>
      <w:bookmarkEnd w:id="2120"/>
    </w:p>
    <w:p w14:paraId="774AE8B4" w14:textId="3337DB07" w:rsidR="003C5441" w:rsidRPr="00C6761E" w:rsidRDefault="003C5441" w:rsidP="003C5441">
      <w:pPr>
        <w:pStyle w:val="Heading4"/>
        <w:rPr>
          <w:lang w:val="en-US" w:eastAsia="zh-CN"/>
        </w:rPr>
      </w:pPr>
      <w:bookmarkStart w:id="2121" w:name="_CR8_2_15_1"/>
      <w:bookmarkStart w:id="2122" w:name="_Toc155372114"/>
      <w:bookmarkEnd w:id="2121"/>
      <w:r w:rsidRPr="00C6761E">
        <w:rPr>
          <w:lang w:val="en-US" w:eastAsia="zh-CN"/>
        </w:rPr>
        <w:t>8.2.15.1</w:t>
      </w:r>
      <w:r w:rsidRPr="00C6761E">
        <w:rPr>
          <w:lang w:val="en-US" w:eastAsia="zh-CN"/>
        </w:rPr>
        <w:tab/>
        <w:t>General</w:t>
      </w:r>
      <w:bookmarkEnd w:id="2122"/>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23" w:name="_CR8_2_15_2"/>
      <w:bookmarkStart w:id="2124" w:name="_Toc155372115"/>
      <w:bookmarkEnd w:id="2123"/>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24"/>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25" w:name="_CR8_2_15_3"/>
      <w:bookmarkStart w:id="2126" w:name="_Toc155372116"/>
      <w:bookmarkEnd w:id="2125"/>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26"/>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27" w:name="_CR8a"/>
      <w:bookmarkStart w:id="2128" w:name="_Toc155372117"/>
      <w:bookmarkEnd w:id="2127"/>
      <w:r w:rsidRPr="00C6761E">
        <w:rPr>
          <w:rFonts w:eastAsiaTheme="minorEastAsia"/>
          <w:lang w:eastAsia="zh-CN"/>
        </w:rPr>
        <w:t>8a</w:t>
      </w:r>
      <w:r w:rsidRPr="00C6761E">
        <w:rPr>
          <w:rFonts w:eastAsiaTheme="minorEastAsia"/>
          <w:lang w:eastAsia="zh-CN"/>
        </w:rPr>
        <w:tab/>
        <w:t>5G ProSe UE-to-UE relay</w:t>
      </w:r>
      <w:bookmarkEnd w:id="2097"/>
      <w:bookmarkEnd w:id="2128"/>
    </w:p>
    <w:p w14:paraId="2ACFAA3A" w14:textId="77777777" w:rsidR="00622273" w:rsidRPr="00C6761E" w:rsidRDefault="00622273" w:rsidP="00622273">
      <w:pPr>
        <w:pStyle w:val="Heading2"/>
      </w:pPr>
      <w:bookmarkStart w:id="2129" w:name="_CR8a_1"/>
      <w:bookmarkStart w:id="2130" w:name="_Toc115079211"/>
      <w:bookmarkStart w:id="2131" w:name="_Toc155372118"/>
      <w:bookmarkEnd w:id="2129"/>
      <w:r w:rsidRPr="00C6761E">
        <w:t>8a.1</w:t>
      </w:r>
      <w:r w:rsidRPr="00C6761E">
        <w:tab/>
        <w:t>Overview</w:t>
      </w:r>
      <w:bookmarkEnd w:id="2130"/>
      <w:bookmarkEnd w:id="2131"/>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32" w:name="_CR8a_2"/>
      <w:bookmarkStart w:id="2133" w:name="_Toc115079212"/>
      <w:bookmarkStart w:id="2134" w:name="_Toc155372119"/>
      <w:bookmarkEnd w:id="2132"/>
      <w:r w:rsidRPr="00C6761E">
        <w:t>8a.2</w:t>
      </w:r>
      <w:r w:rsidRPr="00C6761E">
        <w:tab/>
        <w:t>Procedures</w:t>
      </w:r>
      <w:bookmarkEnd w:id="2133"/>
      <w:bookmarkEnd w:id="2134"/>
    </w:p>
    <w:p w14:paraId="54090E84" w14:textId="77777777" w:rsidR="00622273" w:rsidRPr="00C6761E" w:rsidRDefault="00622273" w:rsidP="00622273">
      <w:pPr>
        <w:pStyle w:val="Heading3"/>
      </w:pPr>
      <w:bookmarkStart w:id="2135" w:name="_CR8a_2_1"/>
      <w:bookmarkStart w:id="2136" w:name="_Toc115079213"/>
      <w:bookmarkStart w:id="2137" w:name="_Toc155372120"/>
      <w:bookmarkEnd w:id="2135"/>
      <w:r w:rsidRPr="00C6761E">
        <w:t>8a.2.1</w:t>
      </w:r>
      <w:r w:rsidRPr="00C6761E">
        <w:tab/>
        <w:t>5G ProSe UE-to-UE relay discovery over PC5 interface</w:t>
      </w:r>
      <w:bookmarkEnd w:id="2136"/>
      <w:bookmarkEnd w:id="2137"/>
    </w:p>
    <w:p w14:paraId="7A7ECF64" w14:textId="77777777" w:rsidR="00622273" w:rsidRPr="00C6761E" w:rsidRDefault="00622273" w:rsidP="00622273">
      <w:pPr>
        <w:pStyle w:val="Heading4"/>
        <w:rPr>
          <w:lang w:eastAsia="zh-CN"/>
        </w:rPr>
      </w:pPr>
      <w:bookmarkStart w:id="2138" w:name="_CR8a_2_1_1"/>
      <w:bookmarkStart w:id="2139" w:name="_Toc115079214"/>
      <w:bookmarkStart w:id="2140" w:name="_Toc155372121"/>
      <w:bookmarkEnd w:id="2138"/>
      <w:r w:rsidRPr="00C6761E">
        <w:rPr>
          <w:lang w:eastAsia="zh-CN"/>
        </w:rPr>
        <w:t>8a.2.1.1</w:t>
      </w:r>
      <w:r w:rsidRPr="00C6761E">
        <w:rPr>
          <w:lang w:eastAsia="zh-CN"/>
        </w:rPr>
        <w:tab/>
        <w:t>General</w:t>
      </w:r>
      <w:bookmarkEnd w:id="2139"/>
      <w:bookmarkEnd w:id="2140"/>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5F5A34E6" w14:textId="77777777" w:rsidR="00BF1414" w:rsidRPr="00C6761E" w:rsidRDefault="00BF1414" w:rsidP="00BF1414">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8a.2.x or clause</w:t>
      </w:r>
      <w:r w:rsidRPr="00C6761E">
        <w:rPr>
          <w:lang w:val="en-US"/>
        </w:rPr>
        <w:t> </w:t>
      </w:r>
      <w:r w:rsidRPr="00C6761E">
        <w:t>8a.2.y to protect the 5G ProSe UE-to-UE relay discovery messages.</w:t>
      </w:r>
    </w:p>
    <w:p w14:paraId="76670F46" w14:textId="17184196" w:rsidR="00BF1414" w:rsidRPr="00C6761E" w:rsidRDefault="00BF1414" w:rsidP="00BF1414">
      <w:pPr>
        <w:pStyle w:val="EditorsNote"/>
      </w:pPr>
      <w:r w:rsidRPr="00C6761E">
        <w:t>Editor's Note:</w:t>
      </w:r>
      <w:r w:rsidRPr="00C6761E">
        <w:tab/>
        <w:t xml:space="preserve">It is FFS how to construct the </w:t>
      </w:r>
      <w:r w:rsidRPr="00C6761E">
        <w:rPr>
          <w:lang w:val="en-US"/>
        </w:rPr>
        <w:t>direct discovery set</w:t>
      </w:r>
      <w:r w:rsidRPr="00C6761E">
        <w:t xml:space="preserve"> for 5G ProSe UE-to-UE relay discovery model A.</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41" w:name="_CR8a_2_1_2"/>
      <w:bookmarkStart w:id="2142" w:name="_Toc155372122"/>
      <w:bookmarkEnd w:id="2141"/>
      <w:r w:rsidRPr="00C6761E">
        <w:rPr>
          <w:lang w:eastAsia="zh-CN"/>
        </w:rPr>
        <w:t>8a.2.1.2</w:t>
      </w:r>
      <w:r w:rsidRPr="00C6761E">
        <w:rPr>
          <w:lang w:eastAsia="zh-CN"/>
        </w:rPr>
        <w:tab/>
        <w:t>UE-to-UE relay discovery over PC5 interface with model A</w:t>
      </w:r>
      <w:bookmarkEnd w:id="2142"/>
    </w:p>
    <w:p w14:paraId="2BB08A74" w14:textId="77777777" w:rsidR="00C1267D" w:rsidRPr="00C6761E" w:rsidRDefault="00C1267D" w:rsidP="00C1267D">
      <w:pPr>
        <w:pStyle w:val="Heading5"/>
        <w:rPr>
          <w:lang w:eastAsia="zh-CN"/>
        </w:rPr>
      </w:pPr>
      <w:bookmarkStart w:id="2143" w:name="_CR8a_2_1_2_1"/>
      <w:bookmarkStart w:id="2144" w:name="_Toc155372123"/>
      <w:bookmarkEnd w:id="2143"/>
      <w:r w:rsidRPr="00C6761E">
        <w:rPr>
          <w:lang w:eastAsia="zh-CN"/>
        </w:rPr>
        <w:t>8a.2.1.2.1</w:t>
      </w:r>
      <w:r w:rsidRPr="00C6761E">
        <w:rPr>
          <w:lang w:eastAsia="zh-CN"/>
        </w:rPr>
        <w:tab/>
        <w:t>General</w:t>
      </w:r>
      <w:bookmarkEnd w:id="2144"/>
    </w:p>
    <w:p w14:paraId="2EBC4315" w14:textId="77777777" w:rsidR="00C1267D" w:rsidRPr="00C6761E" w:rsidRDefault="00C1267D" w:rsidP="00C1267D">
      <w:pPr>
        <w:rPr>
          <w:lang w:eastAsia="zh-CN"/>
        </w:rPr>
      </w:pPr>
      <w:r w:rsidRPr="00C6761E">
        <w:rPr>
          <w:lang w:eastAsia="zh-CN"/>
        </w:rPr>
        <w:t>In this procedure, the 5G ProSe UE-to-UE relay UE acts as an "announcing UE" and the 5G ProSe end UE acts as a "monitoring UE".</w:t>
      </w:r>
    </w:p>
    <w:p w14:paraId="0766464A" w14:textId="77777777" w:rsidR="00C1267D" w:rsidRPr="00C6761E" w:rsidRDefault="00C1267D" w:rsidP="00C1267D">
      <w:pPr>
        <w:pStyle w:val="Heading5"/>
        <w:rPr>
          <w:lang w:eastAsia="zh-CN"/>
        </w:rPr>
      </w:pPr>
      <w:bookmarkStart w:id="2145" w:name="_CR8a_2_1_2_2"/>
      <w:bookmarkStart w:id="2146" w:name="_Toc155372124"/>
      <w:bookmarkEnd w:id="2145"/>
      <w:r w:rsidRPr="00C6761E">
        <w:rPr>
          <w:lang w:eastAsia="zh-CN"/>
        </w:rPr>
        <w:t>8a.2.1.2.2</w:t>
      </w:r>
      <w:r w:rsidRPr="00C6761E">
        <w:rPr>
          <w:lang w:eastAsia="zh-CN"/>
        </w:rPr>
        <w:tab/>
        <w:t>Announcing UE relay discovery for UE-to-UE relay discovery</w:t>
      </w:r>
      <w:bookmarkEnd w:id="2146"/>
    </w:p>
    <w:p w14:paraId="79A32732" w14:textId="77777777" w:rsidR="00C1267D" w:rsidRPr="00C6761E" w:rsidRDefault="00C1267D" w:rsidP="00C1267D">
      <w:pPr>
        <w:pStyle w:val="Heading6"/>
        <w:rPr>
          <w:lang w:eastAsia="zh-CN"/>
        </w:rPr>
      </w:pPr>
      <w:bookmarkStart w:id="2147" w:name="_CR8a_2_1_2_2_1"/>
      <w:bookmarkStart w:id="2148" w:name="_Toc155372125"/>
      <w:bookmarkEnd w:id="2147"/>
      <w:r w:rsidRPr="00C6761E">
        <w:rPr>
          <w:lang w:eastAsia="zh-CN"/>
        </w:rPr>
        <w:t>8a.2.1.2.2.1</w:t>
      </w:r>
      <w:r w:rsidRPr="00C6761E">
        <w:rPr>
          <w:lang w:eastAsia="zh-CN"/>
        </w:rPr>
        <w:tab/>
        <w:t>General</w:t>
      </w:r>
      <w:bookmarkEnd w:id="2148"/>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49" w:name="_CR8a_2_1_2_2_2"/>
      <w:bookmarkStart w:id="2150" w:name="_Toc155372126"/>
      <w:bookmarkEnd w:id="2149"/>
      <w:r w:rsidRPr="00C6761E">
        <w:rPr>
          <w:lang w:eastAsia="zh-CN"/>
        </w:rPr>
        <w:t>8a.2.1.2.2.2</w:t>
      </w:r>
      <w:r w:rsidRPr="00C6761E">
        <w:rPr>
          <w:lang w:eastAsia="zh-CN"/>
        </w:rPr>
        <w:tab/>
        <w:t>Announcing UE procedure for UE-to-UE relay discovery initiation</w:t>
      </w:r>
      <w:bookmarkEnd w:id="2150"/>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615FE095" w:rsidR="00C1267D" w:rsidRPr="00C6761E" w:rsidRDefault="00C1267D" w:rsidP="00C1267D">
      <w:pPr>
        <w:pStyle w:val="B2"/>
        <w:rPr>
          <w:lang w:eastAsia="zh-CN"/>
        </w:rPr>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r w:rsidRPr="00C6761E">
        <w:rPr>
          <w:rFonts w:hint="eastAsia"/>
          <w:lang w:eastAsia="zh-CN"/>
        </w:rPr>
        <w:t xml:space="preserve"> and</w:t>
      </w:r>
    </w:p>
    <w:p w14:paraId="5AAC3B97" w14:textId="77777777" w:rsidR="00C1267D" w:rsidRPr="00C6761E" w:rsidRDefault="00C1267D" w:rsidP="00C1267D">
      <w:pPr>
        <w:pStyle w:val="B1"/>
      </w:pPr>
      <w:r w:rsidRPr="00C6761E">
        <w:t>b)</w:t>
      </w:r>
      <w:r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68CB75C5" w:rsidR="00C1267D" w:rsidRPr="00C6761E" w:rsidRDefault="00C1267D" w:rsidP="00C1267D">
      <w:pPr>
        <w:pStyle w:val="B2"/>
      </w:pPr>
      <w:r w:rsidRPr="00C6761E">
        <w:t>2)</w:t>
      </w:r>
      <w:r w:rsidRPr="00C6761E">
        <w:tab/>
        <w:t>the User info ID for the</w:t>
      </w:r>
      <w:r w:rsidR="00436E1E" w:rsidRPr="00C6761E">
        <w:t xml:space="preserve"> 5G ProSe</w:t>
      </w:r>
      <w:r w:rsidRPr="00C6761E">
        <w:t xml:space="preserve"> UE-to-UE relay discovery as specified in clause 5.2.</w:t>
      </w:r>
      <w:r w:rsidR="00436E1E" w:rsidRPr="00C6761E">
        <w:t>7</w:t>
      </w:r>
      <w:r w:rsidRPr="00C6761E">
        <w:t>;</w:t>
      </w:r>
    </w:p>
    <w:p w14:paraId="2DBDF144" w14:textId="77777777" w:rsidR="00C1267D" w:rsidRPr="00C6761E" w:rsidRDefault="00C1267D" w:rsidP="00C1267D">
      <w:r w:rsidRPr="00C6761E">
        <w:t>otherwise, the UE is not authorised to perform the announcing UE procedure for UE-to-UE relay discovery.</w:t>
      </w:r>
    </w:p>
    <w:p w14:paraId="4B2E82A4" w14:textId="77777777" w:rsidR="009D31CC" w:rsidRPr="00C6761E" w:rsidRDefault="009D31CC" w:rsidP="009D31CC">
      <w:r w:rsidRPr="00C6761E">
        <w:t>The direct discovery set shall be available in the announcing UE to perform the announcing UE procedure for UE-to-UE relay discovery. The direct discovery set may be retrieved from a previous 5G ProSe UE-to-UE relay discovery response message, or from a previous 5G ProSe UE-to-UE relay communication. The announcing UE shall store the list of the direct discovery set(s) based on the validity timer(s) derived from the bit length of UTC-based counter LSB contents of the UTC-based counter LSB IE associated with the direct discovery set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[34]. If the validity timer associated with a direct discovery set expires, the announcing UE shall remove the direct discovery set from the list of direct discovery sets.</w:t>
      </w:r>
    </w:p>
    <w:p w14:paraId="5256A864" w14:textId="77777777" w:rsidR="009D31CC" w:rsidRPr="00C6761E" w:rsidRDefault="009D31CC" w:rsidP="009D31CC">
      <w:pPr>
        <w:pStyle w:val="EditorsNote"/>
      </w:pPr>
      <w:r w:rsidRPr="00C6761E">
        <w:t>Editor's Note:</w:t>
      </w:r>
      <w:r w:rsidRPr="00C6761E">
        <w:tab/>
        <w:t>It is FFS whether and how to retrieve the direct discovery sets via the existing direct link between the end UE and the relay UE.</w:t>
      </w:r>
    </w:p>
    <w:p w14:paraId="7E67450B" w14:textId="4E212F38" w:rsidR="009D31CC" w:rsidRPr="00C6761E" w:rsidRDefault="009D31CC" w:rsidP="009D31CC">
      <w:pPr>
        <w:pStyle w:val="EditorsNote"/>
      </w:pPr>
      <w:r w:rsidRPr="00C6761E">
        <w:t>Editor's Note:</w:t>
      </w:r>
      <w:r w:rsidRPr="00C6761E">
        <w:tab/>
        <w:t>It is FFS how to address the announce prohibited indication for the direct discovery set.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1pt;height:82pt" o:ole="">
            <v:imagedata r:id="rId106" o:title=""/>
          </v:shape>
          <o:OLEObject Type="Embed" ProgID="Visio.Drawing.11" ShapeID="_x0000_i1073" DrawAspect="Content" ObjectID="_1765988230" r:id="rId107"/>
        </w:object>
      </w:r>
    </w:p>
    <w:p w14:paraId="1728EF27" w14:textId="77777777" w:rsidR="00C1267D" w:rsidRPr="00C6761E" w:rsidRDefault="00C1267D" w:rsidP="00C1267D">
      <w:pPr>
        <w:pStyle w:val="TF"/>
      </w:pPr>
      <w:bookmarkStart w:id="2151" w:name="_CRFigure8a_2_1_2_2_2_1"/>
      <w:r w:rsidRPr="00C6761E">
        <w:t>Figure </w:t>
      </w:r>
      <w:bookmarkEnd w:id="2151"/>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5A6CFC2" w:rsidR="00C1267D" w:rsidRPr="00C6761E" w:rsidRDefault="00C1267D" w:rsidP="00C1267D">
      <w:pPr>
        <w:pStyle w:val="B2"/>
      </w:pPr>
      <w:r w:rsidRPr="00C6761E">
        <w:t>1)</w:t>
      </w:r>
      <w:r w:rsidRPr="00C6761E">
        <w:tab/>
        <w:t xml:space="preserve">shall set the announcer info parameter to the User info ID configured for the </w:t>
      </w:r>
      <w:r w:rsidR="00436E1E" w:rsidRPr="00C6761E">
        <w:t xml:space="preserve">5G ProSe </w:t>
      </w:r>
      <w:r w:rsidRPr="00C6761E">
        <w:t xml:space="preserve">UE-to-UE relay discovery, </w:t>
      </w:r>
      <w:r w:rsidRPr="00C6761E">
        <w:rPr>
          <w:lang w:eastAsia="zh-CN"/>
        </w:rPr>
        <w:t xml:space="preserve">as </w:t>
      </w:r>
      <w:r w:rsidRPr="00C6761E">
        <w:t>specified in clause 5.2.</w:t>
      </w:r>
      <w:r w:rsidR="00436E1E" w:rsidRPr="00C6761E">
        <w:t>7</w:t>
      </w:r>
      <w:r w:rsidRPr="00C6761E">
        <w:t>;</w:t>
      </w:r>
    </w:p>
    <w:p w14:paraId="57AAAD67" w14:textId="607201BF"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If the UE is not served by NG-RAN, the relay service code shall be associated with the network assistance security indication indicating the security procedure without network assistance is to be used;</w:t>
      </w:r>
    </w:p>
    <w:p w14:paraId="08B57836" w14:textId="61BBD5CD" w:rsidR="00A702A5" w:rsidRPr="00C6761E" w:rsidRDefault="00A702A5" w:rsidP="00A702A5">
      <w:pPr>
        <w:pStyle w:val="B2"/>
        <w:rPr>
          <w:lang w:eastAsia="zh-CN"/>
        </w:rPr>
      </w:pPr>
      <w:r w:rsidRPr="00C6761E">
        <w:rPr>
          <w:rFonts w:hint="eastAsia"/>
          <w:lang w:eastAsia="zh-CN"/>
        </w:rPr>
        <w:t>3</w:t>
      </w:r>
      <w:r w:rsidRPr="00C6761E">
        <w:t>)</w:t>
      </w:r>
      <w:r w:rsidRPr="00C6761E">
        <w:tab/>
      </w:r>
      <w:r w:rsidR="005765CE" w:rsidRPr="00C6761E">
        <w:rPr>
          <w:lang w:eastAsia="zh-CN"/>
        </w:rPr>
        <w:t>shall</w:t>
      </w:r>
      <w:r w:rsidR="005765CE" w:rsidRPr="00C6761E">
        <w:t xml:space="preserve"> </w:t>
      </w:r>
      <w:r w:rsidR="005765CE" w:rsidRPr="00C6761E">
        <w:rPr>
          <w:rFonts w:hint="eastAsia"/>
          <w:lang w:eastAsia="zh-CN"/>
        </w:rPr>
        <w:t xml:space="preserve">set </w:t>
      </w:r>
      <w:r w:rsidR="005765CE" w:rsidRPr="00C6761E">
        <w:rPr>
          <w:lang w:eastAsia="zh-CN"/>
        </w:rPr>
        <w:t>the list of direct discovery sets</w:t>
      </w:r>
      <w:r w:rsidR="005765CE" w:rsidRPr="00C6761E">
        <w:rPr>
          <w:rFonts w:hint="eastAsia"/>
          <w:lang w:eastAsia="zh-CN"/>
        </w:rPr>
        <w:t xml:space="preserve"> to a list of</w:t>
      </w:r>
      <w:r w:rsidR="005765CE" w:rsidRPr="00C6761E">
        <w:rPr>
          <w:lang w:eastAsia="zh-CN"/>
        </w:rPr>
        <w:t xml:space="preserve"> the stored direct discovery set(s)</w:t>
      </w:r>
      <w:r w:rsidRPr="00C6761E">
        <w:t>.</w:t>
      </w:r>
    </w:p>
    <w:p w14:paraId="508F60BF" w14:textId="6412F4CF" w:rsidR="00E9507D" w:rsidRPr="00C6761E" w:rsidRDefault="00E9507D" w:rsidP="00E9507D">
      <w:pPr>
        <w:pStyle w:val="NO"/>
        <w:rPr>
          <w:lang w:eastAsia="zh-CN"/>
        </w:rPr>
      </w:pPr>
      <w:r w:rsidRPr="00C6761E">
        <w:t>NOTE 0:</w:t>
      </w:r>
      <w:r w:rsidRPr="00C6761E">
        <w:tab/>
        <w:t>The 5G ProSe UE-to-UE relay announces user info IDs of other UEs in proximity only if the PC5 signal strength of the UEs in proximity measured by the 5G ProSe UE-to-UE relay is above the configured signal strength threshold as specified in 3GPP TS 38.331 [16]</w:t>
      </w:r>
    </w:p>
    <w:p w14:paraId="366CD4E6" w14:textId="2EC20FCE" w:rsidR="00C1267D" w:rsidRPr="00C6761E" w:rsidRDefault="00C1267D" w:rsidP="00C1267D">
      <w:pPr>
        <w:pStyle w:val="B2"/>
      </w:pPr>
      <w:r w:rsidRPr="00C6761E">
        <w:rPr>
          <w:rFonts w:hint="eastAsia"/>
          <w:lang w:eastAsia="zh-CN"/>
        </w:rPr>
        <w:t>4</w:t>
      </w:r>
      <w:r w:rsidRPr="00C6761E">
        <w:t>)</w:t>
      </w:r>
      <w:r w:rsidRPr="00C6761E">
        <w:tab/>
        <w:t>shall include the MIC field computed as described in 3GPP TS 33.503 [34];</w:t>
      </w:r>
      <w:r w:rsidRPr="00C6761E">
        <w:rPr>
          <w:rFonts w:hint="eastAsia"/>
          <w:lang w:eastAsia="zh-CN"/>
        </w:rPr>
        <w:t>5</w:t>
      </w:r>
      <w:r w:rsidRPr="00C6761E">
        <w:t>)</w:t>
      </w:r>
      <w:r w:rsidRPr="00C6761E">
        <w:tab/>
        <w:t>shall set the UTC-based counter LSB parameter to the 4 least significant bits of the UTC-based counter;</w:t>
      </w:r>
    </w:p>
    <w:p w14:paraId="08305732" w14:textId="0EA9C3D3"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Status Indicator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77777777" w:rsidR="00315FF9" w:rsidRPr="00C6761E" w:rsidRDefault="00315FF9" w:rsidP="00315FF9">
      <w:pPr>
        <w:pStyle w:val="B1"/>
      </w:pPr>
      <w:r w:rsidRPr="00C6761E">
        <w:t>a)</w:t>
      </w:r>
      <w:r w:rsidRPr="00C6761E">
        <w:tab/>
        <w:t>if the list of direct discovery set(s) remains the same, the UE shall ensure that it keeps on passing the same PROSE PC5 DISCOVERY message along with the same source layer-2 ID, destination layer-2 ID, and an indication that the message is for 5G ProSe direct discovery to the lower layer for transmission, and</w:t>
      </w:r>
    </w:p>
    <w:p w14:paraId="67502E48" w14:textId="4FF6C274" w:rsidR="00315FF9" w:rsidRPr="00C6761E" w:rsidRDefault="00315FF9" w:rsidP="00315FF9">
      <w:pPr>
        <w:pStyle w:val="B1"/>
      </w:pPr>
      <w:r w:rsidRPr="00C6761E">
        <w:t>b)</w:t>
      </w:r>
      <w:r w:rsidRPr="00C6761E">
        <w:tab/>
        <w:t>if the list of direct discovery set(s) in the UE is updated, for example, other valid direct discovery set(s) are available, or the direct discovery set(s), whose validity timer(s) have expired, are removed, the UE shall generate and protect a new PROSE PC5 DISCOVERY message containing the updated list of direct discovery set(s) and pass the PROSE PC5 DISCOVERY message along with the same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52" w:name="_CR8a_2_1_2_2_3"/>
      <w:bookmarkStart w:id="2153" w:name="_Toc155372127"/>
      <w:bookmarkEnd w:id="2152"/>
      <w:r w:rsidRPr="00C6761E">
        <w:rPr>
          <w:lang w:eastAsia="zh-CN"/>
        </w:rPr>
        <w:t>8a.2.1.2.2.3</w:t>
      </w:r>
      <w:r w:rsidRPr="00C6761E">
        <w:rPr>
          <w:lang w:eastAsia="zh-CN"/>
        </w:rPr>
        <w:tab/>
        <w:t>Announcing UE procedure for UE-to-UE relay discovery completion</w:t>
      </w:r>
      <w:bookmarkEnd w:id="2153"/>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54" w:name="_CR8a_2_1_2_3"/>
      <w:bookmarkStart w:id="2155" w:name="_Toc155372128"/>
      <w:bookmarkEnd w:id="2154"/>
      <w:r w:rsidRPr="00C6761E">
        <w:rPr>
          <w:lang w:eastAsia="zh-CN"/>
        </w:rPr>
        <w:t>8a.2.1.2.3</w:t>
      </w:r>
      <w:r w:rsidRPr="00C6761E">
        <w:rPr>
          <w:lang w:eastAsia="zh-CN"/>
        </w:rPr>
        <w:tab/>
        <w:t>Monitoring UE relay discovery for UE-to-UE relay discovery</w:t>
      </w:r>
      <w:bookmarkEnd w:id="2155"/>
    </w:p>
    <w:p w14:paraId="1DD50614" w14:textId="77777777" w:rsidR="00C1267D" w:rsidRPr="00C6761E" w:rsidRDefault="00C1267D" w:rsidP="00C1267D">
      <w:pPr>
        <w:pStyle w:val="Heading6"/>
        <w:rPr>
          <w:lang w:eastAsia="zh-CN"/>
        </w:rPr>
      </w:pPr>
      <w:bookmarkStart w:id="2156" w:name="_CR8a_2_1_2_3_1"/>
      <w:bookmarkStart w:id="2157" w:name="_Toc155372129"/>
      <w:bookmarkEnd w:id="2156"/>
      <w:r w:rsidRPr="00C6761E">
        <w:rPr>
          <w:lang w:eastAsia="zh-CN"/>
        </w:rPr>
        <w:t>8a.2.1.2.3.1</w:t>
      </w:r>
      <w:r w:rsidRPr="00C6761E">
        <w:rPr>
          <w:lang w:eastAsia="zh-CN"/>
        </w:rPr>
        <w:tab/>
        <w:t>General</w:t>
      </w:r>
      <w:bookmarkEnd w:id="2157"/>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58" w:name="_CR8a_2_1_2_3_2"/>
      <w:bookmarkStart w:id="2159" w:name="_Toc155372130"/>
      <w:bookmarkEnd w:id="2158"/>
      <w:r w:rsidRPr="00C6761E">
        <w:rPr>
          <w:lang w:eastAsia="zh-CN"/>
        </w:rPr>
        <w:t>8a.2.1.2.3.2</w:t>
      </w:r>
      <w:r w:rsidRPr="00C6761E">
        <w:rPr>
          <w:lang w:eastAsia="zh-CN"/>
        </w:rPr>
        <w:tab/>
        <w:t>Monitoring UE procedure for UE-to-UE relay discovery initiation</w:t>
      </w:r>
      <w:bookmarkEnd w:id="2159"/>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1pt;height:82pt" o:ole="">
            <v:imagedata r:id="rId108" o:title=""/>
          </v:shape>
          <o:OLEObject Type="Embed" ProgID="Visio.Drawing.11" ShapeID="_x0000_i1074" DrawAspect="Content" ObjectID="_1765988231" r:id="rId109"/>
        </w:object>
      </w:r>
    </w:p>
    <w:p w14:paraId="737402FC" w14:textId="77777777" w:rsidR="00C1267D" w:rsidRPr="00C6761E" w:rsidRDefault="00C1267D" w:rsidP="00C1267D">
      <w:pPr>
        <w:pStyle w:val="TF"/>
      </w:pPr>
      <w:bookmarkStart w:id="2160" w:name="_CRFigure8a_2_1_2_3_2_1"/>
      <w:r w:rsidRPr="00C6761E">
        <w:t>Figure </w:t>
      </w:r>
      <w:bookmarkEnd w:id="2160"/>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40AC2634" w:rsidR="00C1267D" w:rsidRPr="00C6761E" w:rsidRDefault="00C1267D" w:rsidP="00C1267D">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SimSun"/>
          <w:lang w:eastAsia="zh-CN"/>
        </w:rPr>
      </w:pPr>
      <w:bookmarkStart w:id="2161"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31417EDC" w:rsidR="00086969" w:rsidRPr="00C6761E" w:rsidRDefault="00086969" w:rsidP="00C1267D">
      <w:pPr>
        <w:rPr>
          <w:rFonts w:eastAsia="SimSun"/>
        </w:rPr>
      </w:pPr>
      <w:r w:rsidRPr="00C6761E">
        <w:rPr>
          <w:rFonts w:eastAsia="SimSun" w:hint="eastAsia"/>
          <w:lang w:eastAsia="zh-CN"/>
        </w:rPr>
        <w:t xml:space="preserve">The UE shall further </w:t>
      </w:r>
      <w:r w:rsidRPr="00C6761E">
        <w:rPr>
          <w:rFonts w:eastAsia="SimSun"/>
          <w:lang w:eastAsia="zh-CN"/>
        </w:rPr>
        <w:t xml:space="preserve">extract the received direct discovery set(s) from the list of direct discovery set(s) </w:t>
      </w:r>
      <w:r w:rsidRPr="00C6761E">
        <w:rPr>
          <w:rFonts w:eastAsia="SimSun"/>
        </w:rPr>
        <w:t xml:space="preserve">included in the PROSE PC5 DISCOVERY message. Then, </w:t>
      </w:r>
      <w:r w:rsidRPr="00C6761E">
        <w:rPr>
          <w:rFonts w:eastAsia="SimSun"/>
          <w:lang w:eastAsia="zh-CN"/>
        </w:rPr>
        <w:t xml:space="preserve">for each direct discovery set, if a </w:t>
      </w:r>
      <w:r w:rsidRPr="00C6761E">
        <w:rPr>
          <w:rFonts w:eastAsia="SimSun"/>
        </w:rPr>
        <w:t>DUSK</w:t>
      </w:r>
      <w:r w:rsidRPr="00C6761E">
        <w:rPr>
          <w:rFonts w:eastAsia="SimSun" w:hint="eastAsia"/>
          <w:lang w:eastAsia="zh-CN"/>
        </w:rPr>
        <w:t xml:space="preserve"> </w:t>
      </w:r>
      <w:r w:rsidRPr="00C6761E">
        <w:rPr>
          <w:rFonts w:eastAsia="SimSun"/>
          <w:lang w:eastAsia="zh-CN"/>
        </w:rPr>
        <w:t xml:space="preserve">is included in the </w:t>
      </w:r>
      <w:r w:rsidRPr="00C6761E">
        <w:rPr>
          <w:rFonts w:eastAsia="SimSun" w:hint="eastAsia"/>
          <w:lang w:eastAsia="zh-CN"/>
        </w:rPr>
        <w:t xml:space="preserve">in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for the </w:t>
      </w:r>
      <w:r w:rsidRPr="00C6761E">
        <w:rPr>
          <w:rFonts w:eastAsia="SimSun" w:hint="eastAsia"/>
          <w:lang w:eastAsia="zh-CN"/>
        </w:rPr>
        <w:t>ProSe</w:t>
      </w:r>
      <w:r w:rsidRPr="00C6761E">
        <w:rPr>
          <w:rFonts w:eastAsia="SimSun"/>
        </w:rPr>
        <w:t xml:space="preserve"> service which the UE is authorized to discover</w:t>
      </w:r>
      <w:r w:rsidRPr="00C6761E">
        <w:rPr>
          <w:rFonts w:eastAsia="SimSun" w:hint="eastAsia"/>
          <w:lang w:eastAsia="zh-CN"/>
        </w:rPr>
        <w:t xml:space="preserve"> (see clause</w:t>
      </w:r>
      <w:r w:rsidRPr="00C6761E">
        <w:rPr>
          <w:rFonts w:eastAsia="SimSun"/>
        </w:rPr>
        <w:t> </w:t>
      </w:r>
      <w:r w:rsidRPr="00C6761E">
        <w:rPr>
          <w:rFonts w:eastAsia="SimSun" w:hint="eastAsia"/>
          <w:lang w:eastAsia="zh-CN"/>
        </w:rPr>
        <w:t>6.2.</w:t>
      </w:r>
      <w:r w:rsidRPr="00C6761E">
        <w:rPr>
          <w:rFonts w:eastAsia="SimSun"/>
          <w:lang w:eastAsia="zh-CN"/>
        </w:rPr>
        <w:t>6</w:t>
      </w:r>
      <w:r w:rsidRPr="00C6761E">
        <w:rPr>
          <w:rFonts w:eastAsia="SimSun" w:hint="eastAsia"/>
          <w:lang w:eastAsia="zh-CN"/>
        </w:rPr>
        <w:t>)</w:t>
      </w:r>
      <w:r w:rsidRPr="00C6761E">
        <w:rPr>
          <w:rFonts w:eastAsia="SimSun"/>
          <w:lang w:eastAsia="zh-CN"/>
        </w:rPr>
        <w:t>, the UE shall use DUSK</w:t>
      </w:r>
      <w:r w:rsidRPr="00C6761E">
        <w:rPr>
          <w:rFonts w:eastAsia="SimSun"/>
        </w:rPr>
        <w:t xml:space="preserve"> and the UTC-based counter associated with the direct discovery set, in order to unscramble the direct discovery set as described in 3GPP TS 33.503 [34]</w:t>
      </w:r>
      <w:r w:rsidRPr="00C6761E">
        <w:rPr>
          <w:rFonts w:eastAsia="SimSun" w:hint="eastAsia"/>
          <w:lang w:eastAsia="zh-CN"/>
        </w:rPr>
        <w:t xml:space="preserve">. Then </w:t>
      </w:r>
      <w:r w:rsidRPr="00C6761E">
        <w:rPr>
          <w:rFonts w:eastAsia="SimSun"/>
        </w:rPr>
        <w:t xml:space="preserve">if a DUCK is </w:t>
      </w:r>
      <w:r w:rsidRPr="00C6761E">
        <w:rPr>
          <w:rFonts w:eastAsia="SimSun" w:hint="eastAsia"/>
          <w:lang w:eastAsia="zh-CN"/>
        </w:rPr>
        <w:t xml:space="preserve">included in the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the UE shall use the DUCK and the UTC-based counter associated with the direct discovery set, in order to </w:t>
      </w:r>
      <w:r w:rsidRPr="00C6761E">
        <w:rPr>
          <w:rFonts w:eastAsia="SimSun"/>
          <w:noProof/>
        </w:rPr>
        <w:t xml:space="preserve">decrypt </w:t>
      </w:r>
      <w:r w:rsidRPr="00C6761E">
        <w:rPr>
          <w:rFonts w:eastAsia="SimSun"/>
        </w:rPr>
        <w:t>the direct discovery set</w:t>
      </w:r>
      <w:r w:rsidRPr="00C6761E">
        <w:rPr>
          <w:rFonts w:eastAsia="SimSun" w:hint="eastAsia"/>
          <w:lang w:eastAsia="zh-CN"/>
        </w:rPr>
        <w:t>,</w:t>
      </w:r>
      <w:r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161"/>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Pr="00C6761E" w:rsidRDefault="00C1267D" w:rsidP="00C1267D">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096FE7B1" w14:textId="77777777" w:rsidR="00C1267D" w:rsidRPr="00C6761E" w:rsidRDefault="00C1267D" w:rsidP="00C1267D">
      <w:pPr>
        <w:pStyle w:val="Heading6"/>
        <w:rPr>
          <w:lang w:eastAsia="zh-CN"/>
        </w:rPr>
      </w:pPr>
      <w:bookmarkStart w:id="2162" w:name="_CR8a_2_1_2_3_3"/>
      <w:bookmarkStart w:id="2163" w:name="_Toc155372131"/>
      <w:bookmarkEnd w:id="2162"/>
      <w:r w:rsidRPr="00C6761E">
        <w:rPr>
          <w:lang w:eastAsia="zh-CN"/>
        </w:rPr>
        <w:t>8a.2.1.2.3.3</w:t>
      </w:r>
      <w:r w:rsidRPr="00C6761E">
        <w:rPr>
          <w:lang w:eastAsia="zh-CN"/>
        </w:rPr>
        <w:tab/>
        <w:t>Monitoring UE procedure for UE-to-UE relay discovery completion</w:t>
      </w:r>
      <w:bookmarkEnd w:id="2163"/>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64" w:name="_CR8a_2_1_3"/>
      <w:bookmarkStart w:id="2165" w:name="_Toc155372132"/>
      <w:bookmarkEnd w:id="2164"/>
      <w:r w:rsidRPr="00C6761E">
        <w:rPr>
          <w:rFonts w:eastAsiaTheme="minorEastAsia"/>
          <w:lang w:eastAsia="zh-CN"/>
        </w:rPr>
        <w:t>8a.2.1.3</w:t>
      </w:r>
      <w:r w:rsidRPr="00C6761E">
        <w:rPr>
          <w:rFonts w:eastAsiaTheme="minorEastAsia"/>
          <w:lang w:eastAsia="zh-CN"/>
        </w:rPr>
        <w:tab/>
        <w:t>UE-to-UE relay discovery over PC5 interface with model B</w:t>
      </w:r>
      <w:bookmarkEnd w:id="2165"/>
    </w:p>
    <w:p w14:paraId="5BCBAB91" w14:textId="77777777" w:rsidR="007D59CC" w:rsidRPr="00C6761E" w:rsidRDefault="007D59CC" w:rsidP="007D59CC">
      <w:pPr>
        <w:pStyle w:val="Heading5"/>
        <w:rPr>
          <w:lang w:eastAsia="zh-CN"/>
        </w:rPr>
      </w:pPr>
      <w:bookmarkStart w:id="2166" w:name="_CR8a_2_1_3_1"/>
      <w:bookmarkStart w:id="2167" w:name="_Toc155372133"/>
      <w:bookmarkEnd w:id="2166"/>
      <w:r w:rsidRPr="00C6761E">
        <w:t>8a.2.1.3.</w:t>
      </w:r>
      <w:r w:rsidRPr="00C6761E">
        <w:rPr>
          <w:rFonts w:hint="eastAsia"/>
          <w:lang w:eastAsia="zh-CN"/>
        </w:rPr>
        <w:t>1</w:t>
      </w:r>
      <w:r w:rsidRPr="00C6761E">
        <w:tab/>
      </w:r>
      <w:r w:rsidRPr="00C6761E">
        <w:rPr>
          <w:rFonts w:hint="eastAsia"/>
          <w:lang w:eastAsia="zh-CN"/>
        </w:rPr>
        <w:t>General</w:t>
      </w:r>
      <w:bookmarkEnd w:id="2167"/>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68" w:name="_CR8a_2_1_3_2"/>
      <w:bookmarkStart w:id="2169" w:name="_Toc155372134"/>
      <w:bookmarkEnd w:id="2168"/>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69"/>
    </w:p>
    <w:p w14:paraId="7B6E8ACB" w14:textId="77777777" w:rsidR="007D59CC" w:rsidRPr="00C6761E" w:rsidRDefault="007D59CC" w:rsidP="007D59CC">
      <w:pPr>
        <w:pStyle w:val="Heading6"/>
      </w:pPr>
      <w:bookmarkStart w:id="2170" w:name="_CR8a_2_1_3_2_1"/>
      <w:bookmarkStart w:id="2171" w:name="_Toc155372135"/>
      <w:bookmarkEnd w:id="2170"/>
      <w:r w:rsidRPr="00C6761E">
        <w:t>8a.2.1.3.</w:t>
      </w:r>
      <w:r w:rsidRPr="00C6761E">
        <w:rPr>
          <w:rFonts w:hint="eastAsia"/>
          <w:lang w:eastAsia="zh-CN"/>
        </w:rPr>
        <w:t>2</w:t>
      </w:r>
      <w:r w:rsidRPr="00C6761E">
        <w:t>.1</w:t>
      </w:r>
      <w:r w:rsidRPr="00C6761E">
        <w:tab/>
        <w:t>General</w:t>
      </w:r>
      <w:bookmarkEnd w:id="2171"/>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72" w:name="_CR8a_2_1_3_2_2"/>
      <w:bookmarkStart w:id="2173" w:name="_Toc155372136"/>
      <w:bookmarkEnd w:id="2172"/>
      <w:r w:rsidRPr="00C6761E">
        <w:t>8a.2.1.3.</w:t>
      </w:r>
      <w:r w:rsidRPr="00C6761E">
        <w:rPr>
          <w:rFonts w:hint="eastAsia"/>
          <w:lang w:eastAsia="zh-CN"/>
        </w:rPr>
        <w:t>2</w:t>
      </w:r>
      <w:r w:rsidRPr="00C6761E">
        <w:t>.2</w:t>
      </w:r>
      <w:r w:rsidRPr="00C6761E">
        <w:tab/>
        <w:t>Discoverer end UE procedure for UE-to-UE relay discovery initiation</w:t>
      </w:r>
      <w:bookmarkEnd w:id="2173"/>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77777777"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p>
    <w:p w14:paraId="73B65E5D" w14:textId="77777777" w:rsidR="007D59CC" w:rsidRPr="00C6761E" w:rsidRDefault="007D59CC" w:rsidP="007D59CC">
      <w:pPr>
        <w:pStyle w:val="B1"/>
      </w:pPr>
      <w:r w:rsidRPr="00C6761E">
        <w:t>b)</w:t>
      </w:r>
      <w:r w:rsidRPr="00C6761E">
        <w:tab/>
        <w:t>the UE is configured with:</w:t>
      </w:r>
    </w:p>
    <w:p w14:paraId="5BCBA3E6" w14:textId="39AD0ACB" w:rsidR="008F1BC2" w:rsidRPr="00C6761E" w:rsidRDefault="008F1BC2" w:rsidP="008F1BC2">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r w:rsidRPr="00C6761E">
        <w:rPr>
          <w:lang w:eastAsia="zh-CN"/>
        </w:rPr>
        <w:t xml:space="preserve"> and</w:t>
      </w:r>
    </w:p>
    <w:p w14:paraId="33C95B1D" w14:textId="0C582CC0" w:rsidR="007D59CC" w:rsidRPr="00C6761E" w:rsidRDefault="007D59CC" w:rsidP="007D59CC">
      <w:pPr>
        <w:pStyle w:val="B2"/>
        <w:rPr>
          <w:lang w:eastAsia="zh-CN"/>
        </w:rPr>
      </w:pPr>
      <w:r w:rsidRPr="00C6761E">
        <w:rPr>
          <w:lang w:eastAsia="zh-CN"/>
        </w:rPr>
        <w:t>2)</w:t>
      </w:r>
      <w:r w:rsidRPr="00C6761E">
        <w:rPr>
          <w:lang w:eastAsia="zh-CN"/>
        </w:rPr>
        <w:tab/>
      </w:r>
      <w:r w:rsidRPr="00C6761E">
        <w:t xml:space="preserve">the </w:t>
      </w:r>
      <w:r w:rsidR="009955F8" w:rsidRPr="00C6761E">
        <w:t>u</w:t>
      </w:r>
      <w:r w:rsidRPr="00C6761E">
        <w:t xml:space="preserve">ser info ID for the </w:t>
      </w:r>
      <w:r w:rsidR="00472FC5" w:rsidRPr="00C6761E">
        <w:t xml:space="preserve">5G ProSe </w:t>
      </w:r>
      <w:r w:rsidRPr="00C6761E">
        <w:t>UE-to-UE relay discovery, as specified in clause 5.2.</w:t>
      </w:r>
      <w:r w:rsidR="00472FC5" w:rsidRPr="00C6761E">
        <w:t>7</w:t>
      </w:r>
      <w:r w:rsidRPr="00C6761E">
        <w:rPr>
          <w:rFonts w:hint="eastAsia"/>
          <w:lang w:eastAsia="zh-CN"/>
        </w:rPr>
        <w:t>.</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7.65pt;height:123.95pt" o:ole="">
            <v:imagedata r:id="rId110" o:title=""/>
          </v:shape>
          <o:OLEObject Type="Embed" ProgID="Visio.Drawing.11" ShapeID="_x0000_i1075" DrawAspect="Content" ObjectID="_1765988232" r:id="rId111"/>
        </w:object>
      </w:r>
    </w:p>
    <w:p w14:paraId="3DDF8F61" w14:textId="77777777" w:rsidR="007D59CC" w:rsidRPr="00C6761E" w:rsidRDefault="007D59CC" w:rsidP="007D59CC">
      <w:pPr>
        <w:pStyle w:val="TF"/>
      </w:pPr>
      <w:bookmarkStart w:id="2174" w:name="_CRFigure8a_2_1_3_2_2_1"/>
      <w:r w:rsidRPr="00C6761E">
        <w:t xml:space="preserve">Figure </w:t>
      </w:r>
      <w:bookmarkEnd w:id="2174"/>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519C9658"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p>
    <w:p w14:paraId="4506B527" w14:textId="77777777"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Pr="00C6761E">
        <w:rPr>
          <w:lang w:eastAsia="zh-CN"/>
        </w:rPr>
        <w:t>;</w:t>
      </w:r>
    </w:p>
    <w:p w14:paraId="2D6077F4" w14:textId="77777777" w:rsidR="003D5806" w:rsidRPr="00C6761E" w:rsidDel="003B5FDF" w:rsidRDefault="003D5806" w:rsidP="003D5806">
      <w:pPr>
        <w:pStyle w:val="B3"/>
        <w:rPr>
          <w:lang w:eastAsia="zh-CN"/>
        </w:rPr>
      </w:pPr>
      <w:r w:rsidRPr="00C6761E" w:rsidDel="003B5FDF">
        <w:rPr>
          <w:rFonts w:hint="eastAsia"/>
          <w:lang w:eastAsia="zh-CN"/>
        </w:rPr>
        <w:t>iii)</w:t>
      </w:r>
      <w:r w:rsidRPr="00C6761E" w:rsidDel="003B5FDF">
        <w:rPr>
          <w:rFonts w:hint="eastAsia"/>
          <w:lang w:eastAsia="zh-CN"/>
        </w:rPr>
        <w:tab/>
      </w:r>
      <w:r w:rsidRPr="00C6761E" w:rsidDel="003B5FDF">
        <w:t>the MIC fie</w:t>
      </w:r>
      <w:r w:rsidRPr="00C6761E" w:rsidDel="003B5FDF">
        <w:rPr>
          <w:rFonts w:hint="eastAsia"/>
          <w:lang w:eastAsia="zh-CN"/>
        </w:rPr>
        <w:t>l</w:t>
      </w:r>
      <w:r w:rsidRPr="00C6761E" w:rsidDel="003B5FDF">
        <w:t>d computed as described in 3GPP TS 33.503 [34]</w:t>
      </w:r>
      <w:r w:rsidRPr="00C6761E" w:rsidDel="003B5FDF">
        <w:rPr>
          <w:rFonts w:hint="eastAsia"/>
          <w:lang w:eastAsia="zh-CN"/>
        </w:rPr>
        <w:t xml:space="preserve"> for </w:t>
      </w:r>
      <w:r w:rsidRPr="00C6761E" w:rsidDel="003B5FDF">
        <w:t>the</w:t>
      </w:r>
      <w:r w:rsidRPr="00C6761E" w:rsidDel="003B5FDF">
        <w:rPr>
          <w:rFonts w:hint="eastAsia"/>
        </w:rPr>
        <w:t xml:space="preserve"> direct discovery set</w:t>
      </w:r>
      <w:r w:rsidRPr="00C6761E" w:rsidDel="003B5FDF">
        <w:t>;</w:t>
      </w:r>
      <w:r w:rsidRPr="00C6761E" w:rsidDel="003B5FDF">
        <w:rPr>
          <w:rFonts w:hint="eastAsia"/>
          <w:lang w:eastAsia="zh-CN"/>
        </w:rPr>
        <w:t xml:space="preserve"> and</w:t>
      </w:r>
    </w:p>
    <w:p w14:paraId="68E69CDC" w14:textId="77777777" w:rsidR="003D5806" w:rsidRPr="00C6761E" w:rsidRDefault="003D5806" w:rsidP="003D5806">
      <w:pPr>
        <w:pStyle w:val="B3"/>
        <w:rPr>
          <w:lang w:eastAsia="zh-CN"/>
        </w:rPr>
      </w:pPr>
      <w:r w:rsidRPr="00C6761E" w:rsidDel="003B5FDF">
        <w:rPr>
          <w:rFonts w:hint="eastAsia"/>
          <w:lang w:eastAsia="zh-CN"/>
        </w:rPr>
        <w:t>iv)</w:t>
      </w:r>
      <w:r w:rsidRPr="00C6761E" w:rsidDel="003B5FDF">
        <w:rPr>
          <w:rFonts w:hint="eastAsia"/>
          <w:lang w:eastAsia="zh-CN"/>
        </w:rPr>
        <w:tab/>
      </w:r>
      <w:r w:rsidRPr="00C6761E" w:rsidDel="003B5FDF">
        <w:t xml:space="preserve">the UTC-based counter LSB parameter </w:t>
      </w:r>
      <w:r w:rsidRPr="00C6761E" w:rsidDel="003B5FDF">
        <w:rPr>
          <w:rFonts w:hint="eastAsia"/>
          <w:lang w:eastAsia="zh-CN"/>
        </w:rPr>
        <w:t xml:space="preserve">set </w:t>
      </w:r>
      <w:r w:rsidRPr="00C6761E" w:rsidDel="003B5FDF">
        <w:t>to the 4 least significant bits of the UTC-based counter</w:t>
      </w:r>
      <w:r w:rsidRPr="00C6761E" w:rsidDel="003B5FDF">
        <w:rPr>
          <w:rFonts w:hint="eastAsia"/>
          <w:lang w:eastAsia="zh-CN"/>
        </w:rPr>
        <w:t>;</w:t>
      </w:r>
    </w:p>
    <w:p w14:paraId="721CA03A" w14:textId="77777777" w:rsidR="003D5806" w:rsidRPr="00C6761E" w:rsidRDefault="003D5806"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 xml:space="preserve">the </w:t>
      </w:r>
      <w:r w:rsidRPr="00C6761E">
        <w:rPr>
          <w:rFonts w:hint="eastAsia"/>
          <w:lang w:eastAsia="zh-CN"/>
        </w:rPr>
        <w:t xml:space="preserve">DUIK, </w:t>
      </w:r>
      <w:r w:rsidRPr="00C6761E">
        <w:t xml:space="preserve">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service received from the DDNMF (see clause</w:t>
      </w:r>
      <w:r w:rsidRPr="00C6761E">
        <w:t> </w:t>
      </w:r>
      <w:r w:rsidRPr="00C6761E">
        <w:rPr>
          <w:rFonts w:hint="eastAsia"/>
          <w:lang w:eastAsia="zh-CN"/>
        </w:rPr>
        <w:t>6.2)</w:t>
      </w:r>
      <w:r w:rsidRPr="00C6761E">
        <w:t>, along with the UTC-based</w:t>
      </w:r>
      <w:r w:rsidRPr="00C6761E">
        <w:rPr>
          <w:rFonts w:hint="eastAsia"/>
        </w:rPr>
        <w:t xml:space="preserve"> </w:t>
      </w:r>
      <w:r w:rsidRPr="00C6761E">
        <w:t>counter</w:t>
      </w:r>
      <w:r w:rsidRPr="00C6761E">
        <w:rPr>
          <w:rFonts w:hint="eastAsia"/>
          <w:lang w:eastAsia="zh-CN"/>
        </w:rPr>
        <w:t>,</w:t>
      </w:r>
      <w:r w:rsidRPr="00C6761E">
        <w:t xml:space="preserve"> </w:t>
      </w:r>
      <w:r w:rsidRPr="00C6761E">
        <w:rPr>
          <w:rFonts w:hint="eastAsia"/>
          <w:lang w:eastAsia="zh-CN"/>
        </w:rPr>
        <w:t xml:space="preserve">to </w:t>
      </w:r>
      <w:r w:rsidRPr="00C6761E">
        <w:t>the</w:t>
      </w:r>
      <w:r w:rsidRPr="00C6761E">
        <w:rPr>
          <w:rFonts w:hint="eastAsia"/>
        </w:rPr>
        <w:t xml:space="preserve"> direct discovery set IE</w:t>
      </w:r>
      <w:r w:rsidRPr="00C6761E">
        <w:t xml:space="preserve"> as specified in 3GPP TS 33.503 [34]</w:t>
      </w:r>
      <w:r w:rsidRPr="00C6761E">
        <w:rPr>
          <w:rFonts w:hint="eastAsia"/>
          <w:lang w:eastAsia="zh-CN"/>
        </w:rPr>
        <w:t>;</w:t>
      </w:r>
    </w:p>
    <w:p w14:paraId="4F3BB805" w14:textId="77777777" w:rsidR="003D5806" w:rsidRPr="00C6761E" w:rsidRDefault="003D5806" w:rsidP="003D5806">
      <w:pPr>
        <w:pStyle w:val="B2"/>
      </w:pPr>
      <w:r w:rsidRPr="00C6761E">
        <w:t>2)</w:t>
      </w:r>
      <w:r w:rsidRPr="00C6761E">
        <w:tab/>
        <w:t xml:space="preserve">shall include the </w:t>
      </w:r>
      <w:r w:rsidRPr="00C6761E">
        <w:rPr>
          <w:rFonts w:hint="eastAsia"/>
        </w:rPr>
        <w:t xml:space="preserve">source </w:t>
      </w:r>
      <w:r w:rsidRPr="00C6761E">
        <w:t>discoverer end UE info</w:t>
      </w:r>
      <w:r w:rsidRPr="00C6761E">
        <w:rPr>
          <w:rFonts w:hint="eastAsia"/>
          <w:lang w:eastAsia="zh-CN"/>
        </w:rPr>
        <w:t xml:space="preserve"> </w:t>
      </w:r>
      <w:r w:rsidRPr="00C6761E">
        <w:t>parameter set to the configured user info ID for the 5G ProSe UE-to-UE relay discovery, as specified in clause 5.2.7;</w:t>
      </w:r>
    </w:p>
    <w:p w14:paraId="410F87D6" w14:textId="77777777"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77777777" w:rsidR="007D59CC" w:rsidRPr="00C6761E" w:rsidRDefault="007D59CC" w:rsidP="007D59CC">
      <w:pPr>
        <w:pStyle w:val="NO"/>
        <w:rPr>
          <w:lang w:eastAsia="zh-CN"/>
        </w:rPr>
      </w:pPr>
      <w:r w:rsidRPr="00C6761E">
        <w:rPr>
          <w:lang w:eastAsia="zh-CN"/>
        </w:rPr>
        <w:t>NOTE 3:</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77777777" w:rsidR="007D59CC" w:rsidRPr="00C6761E" w:rsidRDefault="007D59CC" w:rsidP="007D59CC">
      <w:pPr>
        <w:pStyle w:val="NO"/>
      </w:pPr>
      <w:r w:rsidRPr="00C6761E">
        <w:t>NOTE 4:</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3473BB1E"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75" w:name="_Hlk151022677"/>
      <w:r w:rsidRPr="00C6761E">
        <w:t xml:space="preserve">associated with the direct discovery set </w:t>
      </w:r>
      <w:bookmarkEnd w:id="2175"/>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77777777" w:rsidR="007D59CC" w:rsidRPr="00C6761E" w:rsidRDefault="007D59CC" w:rsidP="007D59CC">
      <w:pPr>
        <w:pStyle w:val="NO"/>
        <w:rPr>
          <w:lang w:eastAsia="zh-CN"/>
        </w:rPr>
      </w:pPr>
      <w:r w:rsidRPr="00C6761E">
        <w:rPr>
          <w:lang w:eastAsia="ko-KR"/>
        </w:rPr>
        <w:t>NOTE 5:</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76" w:name="_CR8a_2_1_3_2_3"/>
      <w:bookmarkStart w:id="2177" w:name="_Toc155372137"/>
      <w:bookmarkEnd w:id="2176"/>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77"/>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78" w:name="_CR8a_2_1_3_3"/>
      <w:bookmarkStart w:id="2179" w:name="_Toc155372138"/>
      <w:bookmarkEnd w:id="2178"/>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79"/>
    </w:p>
    <w:p w14:paraId="2CC8F886" w14:textId="77777777" w:rsidR="007D59CC" w:rsidRPr="00C6761E" w:rsidRDefault="007D59CC" w:rsidP="007D59CC">
      <w:pPr>
        <w:pStyle w:val="Heading6"/>
      </w:pPr>
      <w:bookmarkStart w:id="2180" w:name="_CR8a_2_1_3_3_1"/>
      <w:bookmarkStart w:id="2181" w:name="_Toc155372139"/>
      <w:bookmarkEnd w:id="2180"/>
      <w:r w:rsidRPr="00C6761E">
        <w:t>8a.2.1.3.</w:t>
      </w:r>
      <w:r w:rsidRPr="00C6761E">
        <w:rPr>
          <w:rFonts w:hint="eastAsia"/>
          <w:lang w:eastAsia="zh-CN"/>
        </w:rPr>
        <w:t>3</w:t>
      </w:r>
      <w:r w:rsidRPr="00C6761E">
        <w:t>.1</w:t>
      </w:r>
      <w:r w:rsidRPr="00C6761E">
        <w:tab/>
        <w:t>General</w:t>
      </w:r>
      <w:bookmarkEnd w:id="2181"/>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82" w:name="_CR8a_2_1_3_3_2"/>
      <w:bookmarkStart w:id="2183" w:name="_Toc155372140"/>
      <w:bookmarkEnd w:id="2182"/>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83"/>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15pt;height:134pt" o:ole="">
            <v:imagedata r:id="rId112" o:title=""/>
          </v:shape>
          <o:OLEObject Type="Embed" ProgID="Visio.Drawing.11" ShapeID="_x0000_i1076" DrawAspect="Content" ObjectID="_1765988233" r:id="rId113"/>
        </w:object>
      </w:r>
    </w:p>
    <w:p w14:paraId="4FF560E2" w14:textId="10DDDD58" w:rsidR="00122892" w:rsidRPr="00C6761E" w:rsidRDefault="00122892" w:rsidP="002668EF">
      <w:pPr>
        <w:pStyle w:val="TF"/>
      </w:pPr>
      <w:bookmarkStart w:id="2184" w:name="_CRFigure8a_2_1_3_3_2_1"/>
      <w:r w:rsidRPr="00C6761E">
        <w:t xml:space="preserve">Figure </w:t>
      </w:r>
      <w:bookmarkEnd w:id="2184"/>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Pr="00C6761E" w:rsidRDefault="007D59CC" w:rsidP="007D59CC">
      <w:pPr>
        <w:rPr>
          <w:lang w:eastAsia="zh-CN"/>
        </w:rPr>
      </w:pPr>
      <w:r w:rsidRPr="00C6761E">
        <w:t>then the UE:</w:t>
      </w:r>
    </w:p>
    <w:p w14:paraId="3BE8A1D9"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6695E303" w14:textId="77777777" w:rsidR="007D59CC" w:rsidRPr="00C6761E" w:rsidRDefault="007D59CC" w:rsidP="007D59CC">
      <w:pPr>
        <w:pStyle w:val="B1"/>
      </w:pPr>
      <w:r w:rsidRPr="00C6761E">
        <w:t>b)</w:t>
      </w:r>
      <w:r w:rsidRPr="00C6761E">
        <w:tab/>
        <w:t xml:space="preserve">shall generate a PROSE PC5 DISCOVERY message for UE-to-UE relay discovery </w:t>
      </w:r>
      <w:r w:rsidRPr="00C6761E">
        <w:rPr>
          <w:rFonts w:hint="eastAsia"/>
          <w:lang w:eastAsia="zh-CN"/>
        </w:rPr>
        <w:t>solicitation to the discoveree end UE</w:t>
      </w:r>
      <w:r w:rsidRPr="00C6761E">
        <w:t xml:space="preserve">. In the PROSE PC5 DISCOVERY message for UE-to-UE relay discovery </w:t>
      </w:r>
      <w:r w:rsidRPr="00C6761E">
        <w:rPr>
          <w:rFonts w:hint="eastAsia"/>
          <w:lang w:eastAsia="zh-CN"/>
        </w:rPr>
        <w:t>solicitation</w:t>
      </w:r>
      <w:r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4B97BBD2" w:rsidR="0084156F" w:rsidRPr="00C6761E" w:rsidRDefault="0084156F" w:rsidP="0084156F">
      <w:pPr>
        <w:pStyle w:val="B1"/>
      </w:pPr>
      <w:r w:rsidRPr="00C6761E">
        <w:t>c)</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549005AC" w:rsidR="007D59CC" w:rsidRPr="00C6761E" w:rsidRDefault="00A3233F" w:rsidP="007D59CC">
      <w:pPr>
        <w:pStyle w:val="B1"/>
        <w:rPr>
          <w:lang w:eastAsia="zh-CN"/>
        </w:rPr>
      </w:pPr>
      <w:r w:rsidRPr="00C6761E">
        <w:rPr>
          <w:lang w:eastAsia="zh-CN"/>
        </w:rPr>
        <w:t>d</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D4551E3" w14:textId="34368435" w:rsidR="007D59CC" w:rsidRPr="00C6761E" w:rsidRDefault="00EB22BF"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7777777" w:rsidR="00122892" w:rsidRPr="00C6761E" w:rsidRDefault="00122892" w:rsidP="00122892">
      <w:pPr>
        <w:pStyle w:val="NO"/>
        <w:rPr>
          <w:lang w:eastAsia="zh-CN"/>
        </w:rPr>
      </w:pPr>
      <w:r w:rsidRPr="00C6761E">
        <w:t>NOTE 2:</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77777777" w:rsidR="00AF549B" w:rsidRPr="00C6761E" w:rsidRDefault="00AF549B" w:rsidP="00AF549B">
      <w:pPr>
        <w:pStyle w:val="NO"/>
        <w:rPr>
          <w:lang w:eastAsia="zh-CN"/>
        </w:rPr>
      </w:pPr>
      <w:r w:rsidRPr="00C6761E">
        <w:rPr>
          <w:lang w:eastAsia="ko-KR"/>
        </w:rPr>
        <w:t>NOTE </w:t>
      </w:r>
      <w:r w:rsidRPr="00C6761E">
        <w:rPr>
          <w:rFonts w:hint="eastAsia"/>
          <w:lang w:eastAsia="zh-CN"/>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Pr="00C6761E" w:rsidRDefault="007D59CC" w:rsidP="007D59CC">
      <w:pPr>
        <w:rPr>
          <w:lang w:eastAsia="zh-CN"/>
        </w:rPr>
      </w:pPr>
      <w:r w:rsidRPr="00C6761E">
        <w:t>then the UE:</w:t>
      </w:r>
    </w:p>
    <w:p w14:paraId="65AFBCE3"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21EE4894"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7A062C7A" w:rsidR="007C7FD1" w:rsidRPr="00C6761E" w:rsidRDefault="007C7FD1" w:rsidP="007C7FD1">
      <w:pPr>
        <w:pStyle w:val="B1"/>
      </w:pPr>
      <w:r w:rsidRPr="00C6761E">
        <w:t>c)</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4E45F10A" w:rsidR="007D59CC" w:rsidRPr="00C6761E" w:rsidRDefault="00E71E5B" w:rsidP="007D59CC">
      <w:pPr>
        <w:pStyle w:val="B1"/>
        <w:rPr>
          <w:lang w:eastAsia="zh-CN"/>
        </w:rPr>
      </w:pPr>
      <w:r w:rsidRPr="00C6761E">
        <w:rPr>
          <w:lang w:eastAsia="zh-CN"/>
        </w:rPr>
        <w:t>d</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68162F18" w:rsidR="007D59CC" w:rsidRPr="00C6761E" w:rsidRDefault="007D59CC" w:rsidP="007D59CC">
      <w:pPr>
        <w:pStyle w:val="NO"/>
      </w:pPr>
      <w:r w:rsidRPr="00C6761E">
        <w:t>NOTE </w:t>
      </w:r>
      <w:r w:rsidR="00122892" w:rsidRPr="00C6761E">
        <w:t>3</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6C3CEBA4" w:rsidR="007D59CC" w:rsidRPr="00C6761E" w:rsidRDefault="00293D50"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3619899B" w:rsidR="007D59CC" w:rsidRPr="00C6761E" w:rsidRDefault="007D59CC" w:rsidP="007D59CC">
      <w:pPr>
        <w:pStyle w:val="NO"/>
        <w:rPr>
          <w:lang w:eastAsia="zh-CN"/>
        </w:rPr>
      </w:pPr>
      <w:r w:rsidRPr="00C6761E">
        <w:t>NOTE </w:t>
      </w:r>
      <w:r w:rsidR="00122892" w:rsidRPr="00C6761E">
        <w:t>4</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3.25pt;height:123.95pt" o:ole="">
            <v:imagedata r:id="rId114" o:title=""/>
          </v:shape>
          <o:OLEObject Type="Embed" ProgID="Visio.Drawing.11" ShapeID="_x0000_i1077" DrawAspect="Content" ObjectID="_1765988234" r:id="rId115"/>
        </w:object>
      </w:r>
    </w:p>
    <w:p w14:paraId="50E768AD" w14:textId="5B04533F" w:rsidR="007D59CC" w:rsidRPr="00C6761E" w:rsidRDefault="007D59CC" w:rsidP="007D59CC">
      <w:pPr>
        <w:pStyle w:val="TF"/>
      </w:pPr>
      <w:bookmarkStart w:id="2185" w:name="_CRFigure8a_2_1_3_3_2_2"/>
      <w:r w:rsidRPr="00C6761E">
        <w:t xml:space="preserve">Figure </w:t>
      </w:r>
      <w:bookmarkEnd w:id="2185"/>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86" w:name="_CR8a_2_1_3_3_3"/>
      <w:bookmarkStart w:id="2187" w:name="_Toc155372141"/>
      <w:bookmarkEnd w:id="2186"/>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87"/>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88" w:name="_CR8a_2_1_3_4"/>
      <w:bookmarkStart w:id="2189" w:name="_Toc155372142"/>
      <w:bookmarkEnd w:id="2188"/>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89"/>
    </w:p>
    <w:p w14:paraId="246D70C1" w14:textId="77777777" w:rsidR="007D59CC" w:rsidRPr="00C6761E" w:rsidRDefault="007D59CC" w:rsidP="007D59CC">
      <w:pPr>
        <w:pStyle w:val="Heading6"/>
      </w:pPr>
      <w:bookmarkStart w:id="2190" w:name="_CR8a_2_1_3_4_1"/>
      <w:bookmarkStart w:id="2191" w:name="_Toc155372143"/>
      <w:bookmarkEnd w:id="2190"/>
      <w:r w:rsidRPr="00C6761E">
        <w:t>8a.2.1.3.</w:t>
      </w:r>
      <w:r w:rsidRPr="00C6761E">
        <w:rPr>
          <w:rFonts w:hint="eastAsia"/>
          <w:lang w:eastAsia="zh-CN"/>
        </w:rPr>
        <w:t>4</w:t>
      </w:r>
      <w:r w:rsidRPr="00C6761E">
        <w:t>.1</w:t>
      </w:r>
      <w:r w:rsidRPr="00C6761E">
        <w:tab/>
        <w:t>General</w:t>
      </w:r>
      <w:bookmarkEnd w:id="2191"/>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192" w:name="_CR8a_2_1_3_4_2"/>
      <w:bookmarkStart w:id="2193" w:name="_Toc155372144"/>
      <w:bookmarkEnd w:id="2192"/>
      <w:r w:rsidRPr="00C6761E">
        <w:t>8a.2.1.3.</w:t>
      </w:r>
      <w:r w:rsidRPr="00C6761E">
        <w:rPr>
          <w:rFonts w:hint="eastAsia"/>
          <w:lang w:eastAsia="zh-CN"/>
        </w:rPr>
        <w:t>4</w:t>
      </w:r>
      <w:r w:rsidRPr="00C6761E">
        <w:t>.2</w:t>
      </w:r>
      <w:r w:rsidRPr="00C6761E">
        <w:tab/>
        <w:t>Discoveree end UE procedure for UE-to-UE relay discovery initiation</w:t>
      </w:r>
      <w:bookmarkEnd w:id="2193"/>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6DD168A1"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p>
    <w:p w14:paraId="4828E916" w14:textId="77777777" w:rsidR="007D59CC" w:rsidRPr="00C6761E" w:rsidRDefault="007D59CC" w:rsidP="007D59CC">
      <w:pPr>
        <w:pStyle w:val="B1"/>
      </w:pPr>
      <w:r w:rsidRPr="00C6761E">
        <w:t>b)</w:t>
      </w:r>
      <w:r w:rsidRPr="00C6761E">
        <w:tab/>
        <w:t>the UE is configured with:</w:t>
      </w:r>
    </w:p>
    <w:p w14:paraId="40E34531" w14:textId="77777777" w:rsidR="00855D2A" w:rsidRPr="00C6761E" w:rsidRDefault="00855D2A" w:rsidP="00855D2A">
      <w:pPr>
        <w:pStyle w:val="B2"/>
        <w:rPr>
          <w:lang w:eastAsia="zh-CN"/>
        </w:rPr>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 and</w:t>
      </w:r>
    </w:p>
    <w:p w14:paraId="078CABFD" w14:textId="5C04DBF5" w:rsidR="007D59CC" w:rsidRPr="00C6761E" w:rsidRDefault="007D59CC" w:rsidP="007D59CC">
      <w:pPr>
        <w:pStyle w:val="B2"/>
      </w:pPr>
      <w:r w:rsidRPr="00C6761E">
        <w:t>2)</w:t>
      </w:r>
      <w:r w:rsidRPr="00C6761E">
        <w:tab/>
        <w:t>the User info ID for the UE-to-UE relay discovery, as specified in clause 5.2.</w:t>
      </w:r>
      <w:r w:rsidR="00F46D0F" w:rsidRPr="00C6761E">
        <w:t>7</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5pt;height:123.95pt" o:ole="">
            <v:imagedata r:id="rId116" o:title=""/>
          </v:shape>
          <o:OLEObject Type="Embed" ProgID="Visio.Drawing.11" ShapeID="_x0000_i1078" DrawAspect="Content" ObjectID="_1765988235" r:id="rId117"/>
        </w:object>
      </w:r>
    </w:p>
    <w:p w14:paraId="213A058E" w14:textId="2E0DBCFC" w:rsidR="007D59CC" w:rsidRPr="00C6761E" w:rsidRDefault="007D59CC" w:rsidP="007D59CC">
      <w:pPr>
        <w:pStyle w:val="TF"/>
      </w:pPr>
      <w:bookmarkStart w:id="2194" w:name="_CRFigure8a_2_1_3_4_2_1"/>
      <w:r w:rsidRPr="00C6761E">
        <w:t xml:space="preserve">Figure </w:t>
      </w:r>
      <w:bookmarkEnd w:id="2194"/>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4B0C8284"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7E26C56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Pr="00C6761E">
        <w:t>;</w:t>
      </w:r>
    </w:p>
    <w:p w14:paraId="678D5BAC" w14:textId="7FF163FB" w:rsidR="002673F5" w:rsidRPr="00C6761E" w:rsidRDefault="002673F5" w:rsidP="002673F5">
      <w:pPr>
        <w:pStyle w:val="B3"/>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Pr="00C6761E">
        <w:t>;</w:t>
      </w:r>
    </w:p>
    <w:p w14:paraId="3502BC83" w14:textId="77777777" w:rsidR="002673F5" w:rsidRPr="00C6761E" w:rsidRDefault="002673F5" w:rsidP="002673F5">
      <w:pPr>
        <w:pStyle w:val="B3"/>
        <w:rPr>
          <w:lang w:eastAsia="zh-CN"/>
        </w:rPr>
      </w:pPr>
      <w:r w:rsidRPr="00C6761E">
        <w:rPr>
          <w:rFonts w:hint="eastAsia"/>
          <w:lang w:eastAsia="zh-CN"/>
        </w:rPr>
        <w:t>iii)</w:t>
      </w:r>
      <w:r w:rsidRPr="00C6761E">
        <w:rPr>
          <w:rFonts w:hint="eastAsia"/>
          <w:lang w:eastAsia="zh-CN"/>
        </w:rPr>
        <w:tab/>
      </w:r>
      <w:r w:rsidRPr="00C6761E">
        <w:t>the MIC fi</w:t>
      </w:r>
      <w:r w:rsidRPr="00C6761E">
        <w:rPr>
          <w:rFonts w:hint="eastAsia"/>
          <w:lang w:eastAsia="zh-CN"/>
        </w:rPr>
        <w:t>e</w:t>
      </w:r>
      <w:r w:rsidRPr="00C6761E">
        <w:t>ld computed as described in 3GPP TS 33.503 [34]</w:t>
      </w:r>
      <w:r w:rsidRPr="00C6761E">
        <w:rPr>
          <w:rFonts w:hint="eastAsia"/>
          <w:lang w:eastAsia="zh-CN"/>
        </w:rPr>
        <w:t xml:space="preserve"> for </w:t>
      </w:r>
      <w:r w:rsidRPr="00C6761E">
        <w:t>the</w:t>
      </w:r>
      <w:r w:rsidRPr="00C6761E">
        <w:rPr>
          <w:rFonts w:hint="eastAsia"/>
        </w:rPr>
        <w:t xml:space="preserve"> direct discovery set</w:t>
      </w:r>
      <w:r w:rsidRPr="00C6761E">
        <w:t>;</w:t>
      </w:r>
      <w:r w:rsidRPr="00C6761E">
        <w:rPr>
          <w:rFonts w:hint="eastAsia"/>
          <w:lang w:eastAsia="zh-CN"/>
        </w:rPr>
        <w:t xml:space="preserve"> and</w:t>
      </w:r>
    </w:p>
    <w:p w14:paraId="4506BE10" w14:textId="77777777" w:rsidR="002673F5" w:rsidRPr="00C6761E" w:rsidRDefault="002673F5" w:rsidP="002673F5">
      <w:pPr>
        <w:pStyle w:val="B3"/>
        <w:rPr>
          <w:lang w:eastAsia="zh-CN"/>
        </w:rPr>
      </w:pPr>
      <w:r w:rsidRPr="00C6761E">
        <w:rPr>
          <w:rFonts w:hint="eastAsia"/>
          <w:lang w:eastAsia="zh-CN"/>
        </w:rPr>
        <w:t>iv)</w:t>
      </w:r>
      <w:r w:rsidRPr="00C6761E">
        <w:rPr>
          <w:rFonts w:hint="eastAsia"/>
          <w:lang w:eastAsia="zh-CN"/>
        </w:rPr>
        <w:tab/>
      </w:r>
      <w:r w:rsidRPr="00C6761E">
        <w:t xml:space="preserve">the UTC-based counter LSB parameter </w:t>
      </w:r>
      <w:r w:rsidRPr="00C6761E">
        <w:rPr>
          <w:rFonts w:hint="eastAsia"/>
          <w:lang w:eastAsia="zh-CN"/>
        </w:rPr>
        <w:t xml:space="preserve">set </w:t>
      </w:r>
      <w:r w:rsidRPr="00C6761E">
        <w:t>to the 4 least significant bits of the UTC-based counter</w:t>
      </w:r>
      <w:r w:rsidRPr="00C6761E">
        <w:rPr>
          <w:rFonts w:hint="eastAsia"/>
          <w:lang w:eastAsia="zh-CN"/>
        </w:rPr>
        <w:t>;</w:t>
      </w:r>
    </w:p>
    <w:p w14:paraId="2EB648CD" w14:textId="77777777" w:rsidR="002673F5" w:rsidRPr="00C6761E" w:rsidRDefault="002673F5"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 xml:space="preserve">the </w:t>
      </w:r>
      <w:r w:rsidRPr="00C6761E" w:rsidDel="00C404F7">
        <w:rPr>
          <w:rFonts w:hint="eastAsia"/>
          <w:lang w:eastAsia="zh-CN"/>
        </w:rPr>
        <w:t xml:space="preserve">DUIK, </w:t>
      </w:r>
      <w:r w:rsidRPr="00C6761E" w:rsidDel="00C404F7">
        <w:t xml:space="preserve">DUSK or DUCK with 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service received from the DDNMF (see clause</w:t>
      </w:r>
      <w:r w:rsidRPr="00C6761E" w:rsidDel="00C404F7">
        <w:t> </w:t>
      </w:r>
      <w:r w:rsidRPr="00C6761E" w:rsidDel="00C404F7">
        <w:rPr>
          <w:rFonts w:hint="eastAsia"/>
          <w:lang w:eastAsia="zh-CN"/>
        </w:rPr>
        <w:t>6.2)</w:t>
      </w:r>
      <w:r w:rsidRPr="00C6761E" w:rsidDel="00C404F7">
        <w:t>,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sidRPr="00C6761E" w:rsidDel="00C404F7">
        <w:rPr>
          <w:rFonts w:hint="eastAsia"/>
          <w:lang w:eastAsia="zh-CN"/>
        </w:rPr>
        <w:t xml:space="preserve">to </w:t>
      </w:r>
      <w:r w:rsidRPr="00C6761E" w:rsidDel="00C404F7">
        <w:t>the</w:t>
      </w:r>
      <w:r w:rsidRPr="00C6761E" w:rsidDel="00C404F7">
        <w:rPr>
          <w:rFonts w:hint="eastAsia"/>
        </w:rPr>
        <w:t xml:space="preserve"> direct discovery set IE</w:t>
      </w:r>
      <w:r w:rsidRPr="00C6761E" w:rsidDel="00C404F7">
        <w:t xml:space="preserve"> as specified in 3GPP TS 33.503 [34]</w:t>
      </w:r>
      <w:r w:rsidRPr="00C6761E" w:rsidDel="00C404F7">
        <w:rPr>
          <w:rFonts w:hint="eastAsia"/>
          <w:lang w:eastAsia="zh-CN"/>
        </w:rPr>
        <w:t>;</w:t>
      </w:r>
    </w:p>
    <w:p w14:paraId="2213A3E9" w14:textId="6A9596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Pr="00C6761E">
        <w:t xml:space="preserve">shall include the </w:t>
      </w:r>
      <w:r w:rsidRPr="00C6761E">
        <w:rPr>
          <w:rFonts w:hint="eastAsia"/>
          <w:lang w:eastAsia="zh-CN"/>
        </w:rPr>
        <w:t>target d</w:t>
      </w:r>
      <w:r w:rsidRPr="00C6761E">
        <w:t>iscoveree</w:t>
      </w:r>
      <w:r w:rsidRPr="00C6761E">
        <w:rPr>
          <w:rFonts w:hint="eastAsia"/>
          <w:lang w:eastAsia="zh-CN"/>
        </w:rPr>
        <w:t xml:space="preserve"> end UE</w:t>
      </w:r>
      <w:r w:rsidRPr="00C6761E">
        <w:t xml:space="preserve"> info parameter set to the configured </w:t>
      </w:r>
      <w:r w:rsidRPr="00C6761E">
        <w:rPr>
          <w:rFonts w:hint="eastAsia"/>
          <w:lang w:eastAsia="zh-CN"/>
        </w:rPr>
        <w:t>u</w:t>
      </w:r>
      <w:r w:rsidRPr="00C6761E">
        <w:t>ser info ID for the 5G ProSe UE-to-UE relay discovery, as specified in clause 5.2.7;</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12966F0"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95" w:name="_CR8a_2_1_3_4_3"/>
      <w:bookmarkStart w:id="2196" w:name="_Toc155372145"/>
      <w:bookmarkEnd w:id="2195"/>
      <w:r w:rsidRPr="00C6761E">
        <w:t>8a.2.1.3.</w:t>
      </w:r>
      <w:r w:rsidRPr="00C6761E">
        <w:rPr>
          <w:rFonts w:hint="eastAsia"/>
          <w:lang w:eastAsia="zh-CN"/>
        </w:rPr>
        <w:t>4</w:t>
      </w:r>
      <w:r w:rsidRPr="00C6761E">
        <w:t>.3</w:t>
      </w:r>
      <w:r w:rsidRPr="00C6761E">
        <w:tab/>
        <w:t>Discoveree end UE procedure for UE-to-UE relay discovery completion</w:t>
      </w:r>
      <w:bookmarkEnd w:id="2196"/>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97" w:name="_CR8a_2_2"/>
      <w:bookmarkStart w:id="2198" w:name="_Toc115079241"/>
      <w:bookmarkStart w:id="2199" w:name="_Toc155372146"/>
      <w:bookmarkEnd w:id="2197"/>
      <w:r w:rsidRPr="00C6761E">
        <w:t>8a.2.2</w:t>
      </w:r>
      <w:r w:rsidRPr="00C6761E">
        <w:tab/>
        <w:t>5G ProSe UE-to-UE relay selection procedure</w:t>
      </w:r>
      <w:bookmarkEnd w:id="2198"/>
      <w:bookmarkEnd w:id="2199"/>
    </w:p>
    <w:p w14:paraId="2CF402E9" w14:textId="77777777" w:rsidR="00622273" w:rsidRPr="00C6761E" w:rsidRDefault="00622273" w:rsidP="00622273">
      <w:pPr>
        <w:pStyle w:val="Heading4"/>
      </w:pPr>
      <w:bookmarkStart w:id="2200" w:name="_CR8a_2_2_1"/>
      <w:bookmarkStart w:id="2201" w:name="_Toc115079242"/>
      <w:bookmarkStart w:id="2202" w:name="_Toc155372147"/>
      <w:bookmarkEnd w:id="2200"/>
      <w:r w:rsidRPr="00C6761E">
        <w:t>8a.2.2.1</w:t>
      </w:r>
      <w:r w:rsidRPr="00C6761E">
        <w:tab/>
        <w:t>General</w:t>
      </w:r>
      <w:bookmarkEnd w:id="2201"/>
      <w:bookmarkEnd w:id="2202"/>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03" w:name="_CR8a_2_2_2"/>
      <w:bookmarkStart w:id="2204" w:name="_Toc155372148"/>
      <w:bookmarkEnd w:id="2203"/>
      <w:r w:rsidRPr="00C6761E">
        <w:t>8a.2.2.2</w:t>
      </w:r>
      <w:r w:rsidRPr="00C6761E">
        <w:tab/>
        <w:t>UE-to-UE relay selection procedure initiation</w:t>
      </w:r>
      <w:bookmarkEnd w:id="2204"/>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77777777" w:rsidR="00DF664E" w:rsidRPr="00C6761E" w:rsidRDefault="00DF664E" w:rsidP="00DF664E">
      <w:pPr>
        <w:pStyle w:val="B1"/>
      </w:pPr>
      <w:r w:rsidRPr="00C6761E">
        <w:t>d)</w:t>
      </w:r>
      <w:r w:rsidRPr="00C6761E">
        <w:tab/>
        <w:t>the user info ID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05" w:name="_CR8a_2_2_3"/>
      <w:bookmarkStart w:id="2206" w:name="_Toc155372149"/>
      <w:bookmarkEnd w:id="2205"/>
      <w:r w:rsidRPr="00C6761E">
        <w:t>8a.2.2.3</w:t>
      </w:r>
      <w:r w:rsidRPr="00C6761E">
        <w:tab/>
        <w:t>UE-to-UE relay selection procedure completion</w:t>
      </w:r>
      <w:bookmarkEnd w:id="2206"/>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07" w:name="_CR8a_2_3"/>
      <w:bookmarkStart w:id="2208" w:name="_Toc155372150"/>
      <w:bookmarkEnd w:id="2207"/>
      <w:r w:rsidRPr="00C6761E">
        <w:t>8a.2.3</w:t>
      </w:r>
      <w:r w:rsidRPr="00C6761E">
        <w:tab/>
        <w:t>5G ProSe UE-to-UE relay reselection procedure</w:t>
      </w:r>
      <w:bookmarkEnd w:id="2208"/>
    </w:p>
    <w:p w14:paraId="658A36A0" w14:textId="77777777" w:rsidR="00622273" w:rsidRPr="00C6761E" w:rsidRDefault="00622273" w:rsidP="00622273">
      <w:pPr>
        <w:pStyle w:val="Heading4"/>
      </w:pPr>
      <w:bookmarkStart w:id="2209" w:name="_CR8a_2_3_1"/>
      <w:bookmarkStart w:id="2210" w:name="_Toc115079246"/>
      <w:bookmarkStart w:id="2211" w:name="_Toc155372151"/>
      <w:bookmarkEnd w:id="2209"/>
      <w:r w:rsidRPr="00C6761E">
        <w:t>8a.2.3.1</w:t>
      </w:r>
      <w:r w:rsidRPr="00C6761E">
        <w:tab/>
        <w:t>General</w:t>
      </w:r>
      <w:bookmarkEnd w:id="2210"/>
      <w:bookmarkEnd w:id="2211"/>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12" w:name="_CR8a_2_3_2"/>
      <w:bookmarkStart w:id="2213" w:name="_Toc155372152"/>
      <w:bookmarkEnd w:id="2212"/>
      <w:r w:rsidRPr="00C6761E">
        <w:t>8a.2.3.2</w:t>
      </w:r>
      <w:r w:rsidRPr="00C6761E">
        <w:tab/>
        <w:t>UE-to-UE relay reselection procedure initiation</w:t>
      </w:r>
      <w:bookmarkEnd w:id="2213"/>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3986B4AC"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User info ID,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37549AAA"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D112F5" w:rsidRPr="00C6761E">
        <w:t>xx</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14" w:name="_Toc155372153"/>
      <w:r w:rsidRPr="00C6761E">
        <w:t>8a.2.3.3</w:t>
      </w:r>
      <w:r w:rsidRPr="00C6761E">
        <w:tab/>
        <w:t>Candidate 5G ProSe UE-to-UE relay discovery procedure</w:t>
      </w:r>
      <w:bookmarkEnd w:id="2214"/>
    </w:p>
    <w:p w14:paraId="521D7650" w14:textId="77777777"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solitication,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77777777"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layer-3 UE-to-UE relay reselection procedure. If there is no layer-2 ID of the candidate 5G ProSe UE-to-UE relay UE received in the PROSE DIRECT LINK MODIFICATION REQUEST message during the negotiated 5G ProSe layer-3 UE-to-UE relay reselection procedure, the UE shall set the destination layer-2 ID to the default layer-2 ID for discovery as specified in clause 5.2.7</w:t>
      </w:r>
      <w:r w:rsidRPr="00C6761E">
        <w:rPr>
          <w:lang w:val="en-US"/>
        </w:rPr>
        <w:t>.</w:t>
      </w:r>
    </w:p>
    <w:p w14:paraId="14C41E4A" w14:textId="77777777" w:rsidR="00C754B4" w:rsidRPr="00C6761E" w:rsidRDefault="00C754B4" w:rsidP="00C754B4">
      <w:pPr>
        <w:pStyle w:val="B1"/>
      </w:pPr>
      <w:r w:rsidRPr="00C6761E">
        <w:rPr>
          <w:lang w:val="en-US"/>
        </w:rPr>
        <w:t>b)</w:t>
      </w:r>
      <w:r w:rsidRPr="00C6761E">
        <w:rPr>
          <w:lang w:val="en-US"/>
        </w:rPr>
        <w:tab/>
        <w:t xml:space="preserve">When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77777777"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p>
    <w:p w14:paraId="1C77F815" w14:textId="77777777" w:rsidR="00C754B4" w:rsidRPr="00C6761E" w:rsidRDefault="00C754B4" w:rsidP="00C754B4">
      <w:pPr>
        <w:pStyle w:val="B1"/>
        <w:rPr>
          <w:lang w:val="en-US"/>
        </w:rPr>
      </w:pPr>
      <w:r w:rsidRPr="00C6761E">
        <w:rPr>
          <w:lang w:val="en-US"/>
        </w:rPr>
        <w:t>c)</w:t>
      </w:r>
      <w:r w:rsidRPr="00C6761E">
        <w:rPr>
          <w:lang w:val="en-US"/>
        </w:rPr>
        <w:tab/>
      </w:r>
      <w:r w:rsidRPr="00C6761E">
        <w:t>After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paramter to the relay service code parameter of the PROSE PC5 DISCOVERY message for UE-to-UE relay discovery solitication received from the target 5G ProSe end UE; and</w:t>
      </w:r>
    </w:p>
    <w:p w14:paraId="3F2CE0A7" w14:textId="77777777"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p>
    <w:p w14:paraId="37B339C4" w14:textId="77777777" w:rsidR="00C754B4" w:rsidRPr="00C6761E" w:rsidRDefault="00C754B4" w:rsidP="00C754B4">
      <w:pPr>
        <w:pStyle w:val="B1"/>
      </w:pPr>
      <w:r w:rsidRPr="00C6761E">
        <w:rPr>
          <w:lang w:val="en-US"/>
        </w:rPr>
        <w:t>d)</w:t>
      </w:r>
      <w:r w:rsidRPr="00C6761E">
        <w:rPr>
          <w:lang w:val="en-US"/>
        </w:rPr>
        <w:tab/>
        <w:t xml:space="preserve">After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the PROSE PC5 DISCOVERY message for UE-to-UE relay discovery response is the same as the </w:t>
      </w:r>
      <w:r w:rsidRPr="00C6761E">
        <w:rPr>
          <w:lang w:val="en-US"/>
        </w:rPr>
        <w:t xml:space="preserve">user info ID for the candidate 5G ProSe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15" w:name="_CR8a_2_4"/>
      <w:bookmarkStart w:id="2216" w:name="_Toc115079311"/>
      <w:bookmarkStart w:id="2217" w:name="_Toc155372154"/>
      <w:bookmarkEnd w:id="2215"/>
      <w:r w:rsidRPr="00C6761E">
        <w:t>8a.2.4</w:t>
      </w:r>
      <w:r w:rsidRPr="00C6761E">
        <w:tab/>
        <w:t>5G ProSe UE-to-UE relay unicast direct communication over PC5 interface</w:t>
      </w:r>
      <w:bookmarkEnd w:id="2216"/>
      <w:bookmarkEnd w:id="2217"/>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6D2E7792" w14:textId="483D997F" w:rsidR="00E5067D" w:rsidRPr="00C6761E" w:rsidRDefault="00E5067D" w:rsidP="00D04FD8">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7E3683B6" w14:textId="68BA1E32" w:rsidR="00F31B1F" w:rsidRPr="00C6761E" w:rsidRDefault="00F31B1F" w:rsidP="000622A4">
      <w:pPr>
        <w:pStyle w:val="EditorsNote"/>
      </w:pPr>
      <w:r w:rsidRPr="00C6761E">
        <w:t>Editor's note:</w:t>
      </w:r>
      <w:r w:rsidRPr="00C6761E">
        <w:tab/>
        <w:t xml:space="preserve">(WI: 5G_ProSe_Ph2, CR 0348) 5G ProSe UE-to-UE relay setting source layer-2 ID in the security establishment procedure towards the source 5G ProSe </w:t>
      </w:r>
      <w:r w:rsidRPr="00C6761E">
        <w:rPr>
          <w:rFonts w:hint="eastAsia"/>
          <w:lang w:eastAsia="zh-CN"/>
        </w:rPr>
        <w:t>end</w:t>
      </w:r>
      <w:r w:rsidRPr="00C6761E">
        <w:t xml:space="preserve"> UE as in 3GPP TS 23.304 [2] subclause </w:t>
      </w:r>
      <w:r w:rsidRPr="00C6761E">
        <w:rPr>
          <w:lang w:eastAsia="zh-CN"/>
        </w:rPr>
        <w:t>6.7.1.1 bullet 4,</w:t>
      </w:r>
      <w:r w:rsidRPr="00C6761E">
        <w:t xml:space="preserve"> is FFS and depends on SA3 specification of security solution.</w:t>
      </w:r>
    </w:p>
    <w:p w14:paraId="714BB828" w14:textId="1217E351" w:rsidR="00391AD2" w:rsidRPr="00C6761E" w:rsidRDefault="00391AD2" w:rsidP="00391AD2">
      <w:pPr>
        <w:pStyle w:val="Heading3"/>
        <w:rPr>
          <w:lang w:eastAsia="zh-CN"/>
        </w:rPr>
      </w:pPr>
      <w:bookmarkStart w:id="2218" w:name="_CR8a_2_5"/>
      <w:bookmarkStart w:id="2219" w:name="_Toc155372155"/>
      <w:bookmarkEnd w:id="2218"/>
      <w:r w:rsidRPr="00C6761E">
        <w:t>8a.2.</w:t>
      </w:r>
      <w:r w:rsidRPr="00C6761E">
        <w:rPr>
          <w:lang w:eastAsia="zh-CN"/>
        </w:rPr>
        <w:t>5</w:t>
      </w:r>
      <w:r w:rsidRPr="00C6761E">
        <w:tab/>
        <w:t>IP address allocation for 5G ProSe end UE in 5G ProSe layer-3 UE-to-UE relay procedure</w:t>
      </w:r>
      <w:bookmarkEnd w:id="2219"/>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 end UE</w:t>
      </w:r>
      <w:r w:rsidRPr="00C6761E">
        <w:rPr>
          <w:rFonts w:hint="eastAsia"/>
          <w:lang w:eastAsia="zh-CN"/>
        </w:rPr>
        <w:t xml:space="preserve"> and</w:t>
      </w:r>
      <w:r w:rsidRPr="00C6761E">
        <w:rPr>
          <w:lang w:eastAsia="zh-CN"/>
        </w:rPr>
        <w:t xml:space="preserve"> </w:t>
      </w:r>
      <w:r w:rsidRPr="00C6761E">
        <w:rPr>
          <w:rFonts w:hint="eastAsia"/>
          <w:lang w:eastAsia="zh-CN"/>
        </w:rPr>
        <w:t>5G ProSe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117855BC" w:rsidR="00391AD2" w:rsidRPr="00C6761E" w:rsidRDefault="00172E38" w:rsidP="00391AD2">
      <w:pPr>
        <w:rPr>
          <w:lang w:eastAsia="zh-CN"/>
        </w:rPr>
      </w:pPr>
      <w:r w:rsidRPr="00C6761E">
        <w:t xml:space="preserve">a) </w:t>
      </w:r>
      <w:r w:rsidR="00391AD2" w:rsidRPr="00C6761E">
        <w:t xml:space="preserve">IP address allocation mechanisms of unicast mode of 5G ProSe direct communication </w:t>
      </w:r>
      <w:r w:rsidR="00391AD2" w:rsidRPr="00C6761E">
        <w:rPr>
          <w:rFonts w:hint="eastAsia"/>
          <w:lang w:eastAsia="zh-CN"/>
        </w:rPr>
        <w:t xml:space="preserve">over PC5 </w:t>
      </w:r>
      <w:r w:rsidR="00391AD2" w:rsidRPr="00C6761E">
        <w:t xml:space="preserve">as described in clause </w:t>
      </w:r>
      <w:r w:rsidR="00391AD2" w:rsidRPr="00C6761E">
        <w:rPr>
          <w:rFonts w:hint="eastAsia"/>
          <w:lang w:eastAsia="zh-CN"/>
        </w:rPr>
        <w:t>7.2.2.3</w:t>
      </w:r>
      <w:r w:rsidR="00391AD2" w:rsidRPr="00C6761E">
        <w:t xml:space="preserve"> </w:t>
      </w:r>
      <w:r w:rsidRPr="00C6761E">
        <w:rPr>
          <w:rFonts w:hint="eastAsia"/>
        </w:rPr>
        <w:t xml:space="preserve">and </w:t>
      </w:r>
      <w:r w:rsidRPr="00C6761E">
        <w:t>clause </w:t>
      </w:r>
      <w:r w:rsidRPr="00C6761E">
        <w:rPr>
          <w:rFonts w:hint="eastAsia"/>
        </w:rPr>
        <w:t>7.2.10.3</w:t>
      </w:r>
      <w:r w:rsidRPr="00C6761E">
        <w:t xml:space="preserve"> </w:t>
      </w:r>
      <w:r w:rsidR="00391AD2" w:rsidRPr="00C6761E">
        <w:t xml:space="preserve">can be reused between </w:t>
      </w:r>
      <w:r w:rsidR="00391AD2" w:rsidRPr="00C6761E">
        <w:rPr>
          <w:rFonts w:hint="eastAsia"/>
          <w:lang w:eastAsia="zh-CN"/>
        </w:rPr>
        <w:t>each</w:t>
      </w:r>
      <w:r w:rsidR="00391AD2" w:rsidRPr="00C6761E">
        <w:t xml:space="preserve"> 5G ProSe end UE and the 5G ProSe layer-3 UE-to-UE </w:t>
      </w:r>
      <w:r w:rsidR="00391AD2" w:rsidRPr="00C6761E">
        <w:rPr>
          <w:rFonts w:hint="eastAsia"/>
          <w:lang w:eastAsia="zh-CN"/>
        </w:rPr>
        <w:t>r</w:t>
      </w:r>
      <w:r w:rsidR="00391AD2" w:rsidRPr="00C6761E">
        <w:t>elay</w:t>
      </w:r>
      <w:r w:rsidR="00391AD2" w:rsidRPr="00C6761E">
        <w:rPr>
          <w:rFonts w:hint="eastAsia"/>
          <w:lang w:eastAsia="zh-CN"/>
        </w:rPr>
        <w:t xml:space="preserve"> UE</w:t>
      </w:r>
      <w:r w:rsidRPr="00C6761E">
        <w:rPr>
          <w:lang w:eastAsia="zh-CN"/>
        </w:rPr>
        <w:t xml:space="preserve">; and </w:t>
      </w:r>
    </w:p>
    <w:p w14:paraId="79EA341A" w14:textId="507DC6FE" w:rsidR="00391AD2" w:rsidRPr="00C6761E" w:rsidRDefault="00172E38" w:rsidP="00391AD2">
      <w:pPr>
        <w:rPr>
          <w:lang w:eastAsia="zh-CN"/>
        </w:rPr>
      </w:pPr>
      <w:r w:rsidRPr="00C6761E">
        <w:rPr>
          <w:lang w:eastAsia="zh-CN"/>
        </w:rPr>
        <w:t xml:space="preserve">b) </w:t>
      </w:r>
      <w:r w:rsidR="00391AD2" w:rsidRPr="00C6761E">
        <w:rPr>
          <w:lang w:eastAsia="zh-CN"/>
        </w:rPr>
        <w:t>The 5G ProSe end UE may obtain the IP address of other 5G ProSe end UEs via the 5G ProSe layer-3 UE-to-UE relay UE using DNS query</w:t>
      </w:r>
      <w:r w:rsidRPr="00C6761E">
        <w:rPr>
          <w:lang w:eastAsia="zh-CN"/>
        </w:rPr>
        <w:t xml:space="preserve"> as follows:</w:t>
      </w:r>
    </w:p>
    <w:p w14:paraId="0624DDAE" w14:textId="77777777"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 xml:space="preserve">nfo ID and 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5A1E32C3" w:rsidR="00391AD2" w:rsidRPr="00C6761E" w:rsidRDefault="00391AD2" w:rsidP="00D04FD8">
      <w:pPr>
        <w:pStyle w:val="NO"/>
        <w:rPr>
          <w:lang w:eastAsia="zh-CN"/>
        </w:rPr>
      </w:pPr>
      <w:r w:rsidRPr="00C6761E">
        <w:rPr>
          <w:lang w:eastAsia="zh-CN"/>
        </w:rPr>
        <w:t>NOTE:</w:t>
      </w:r>
      <w:r w:rsidRPr="00C6761E">
        <w:rPr>
          <w:lang w:eastAsia="ko-KR"/>
        </w:rPr>
        <w:t xml:space="preserve"> </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20" w:name="_CR8a_2_6"/>
      <w:bookmarkStart w:id="2221" w:name="_Toc155372156"/>
      <w:bookmarkStart w:id="2222" w:name="_Toc115079250"/>
      <w:bookmarkEnd w:id="2220"/>
      <w:r w:rsidRPr="00C6761E">
        <w:t>8a.2.6</w:t>
      </w:r>
      <w:r w:rsidRPr="00C6761E">
        <w:tab/>
      </w:r>
      <w:r w:rsidR="008A737A" w:rsidRPr="00C6761E">
        <w:t xml:space="preserve">Security procedures for 5G </w:t>
      </w:r>
      <w:r w:rsidR="008A737A" w:rsidRPr="00C6761E">
        <w:rPr>
          <w:lang w:eastAsia="zh-CN"/>
        </w:rPr>
        <w:t>ProSe layer-2 end UEs</w:t>
      </w:r>
      <w:bookmarkEnd w:id="2221"/>
    </w:p>
    <w:p w14:paraId="163CF414" w14:textId="77777777" w:rsidR="008A737A" w:rsidRPr="00C6761E" w:rsidRDefault="008A737A" w:rsidP="008A737A">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p>
    <w:p w14:paraId="7DB1291B" w14:textId="49D66615" w:rsidR="00622273" w:rsidRPr="00C6761E" w:rsidRDefault="008A737A" w:rsidP="00622273">
      <w:pPr>
        <w:pStyle w:val="Heading3"/>
      </w:pPr>
      <w:bookmarkStart w:id="2223" w:name="_Toc155372157"/>
      <w:r w:rsidRPr="00C6761E">
        <w:rPr>
          <w:rFonts w:eastAsiaTheme="minorEastAsia"/>
          <w:lang w:eastAsia="ko-KR"/>
        </w:rPr>
        <w:t>Editor’s note:</w:t>
      </w:r>
      <w:r w:rsidRPr="00C6761E">
        <w:rPr>
          <w:rFonts w:eastAsiaTheme="minorEastAsia"/>
          <w:lang w:eastAsia="ko-KR"/>
        </w:rPr>
        <w:tab/>
        <w:t>Further details for 5G ProSe layer-2 UE-to-UE relay and whether it is impacted by the forwarding of the messages of 5G ProSe direct link authentication procedure and 5G ProSe direct link security mode control procedure are FFS.</w:t>
      </w:r>
      <w:bookmarkEnd w:id="2222"/>
      <w:bookmarkEnd w:id="2223"/>
    </w:p>
    <w:p w14:paraId="1082F955" w14:textId="5BB4D3B5" w:rsidR="00622273" w:rsidRPr="00C6761E" w:rsidRDefault="00622273" w:rsidP="00622273">
      <w:pPr>
        <w:pStyle w:val="Heading3"/>
      </w:pPr>
      <w:bookmarkStart w:id="2224" w:name="_CR8a_2_7"/>
      <w:bookmarkStart w:id="2225" w:name="_Toc115079251"/>
      <w:bookmarkStart w:id="2226" w:name="_Toc155372158"/>
      <w:bookmarkEnd w:id="2224"/>
      <w:r w:rsidRPr="00C6761E">
        <w:t>8a.2.7</w:t>
      </w:r>
      <w:r w:rsidRPr="00C6761E">
        <w:tab/>
        <w:t>QoS handling for 5G ProSe UE-to-UE relay</w:t>
      </w:r>
      <w:bookmarkEnd w:id="2225"/>
      <w:bookmarkEnd w:id="2226"/>
    </w:p>
    <w:p w14:paraId="0BA3FA7D" w14:textId="77777777" w:rsidR="00622273" w:rsidRPr="00C6761E" w:rsidRDefault="00622273" w:rsidP="00622273">
      <w:pPr>
        <w:pStyle w:val="Heading4"/>
        <w:rPr>
          <w:lang w:eastAsia="zh-CN"/>
        </w:rPr>
      </w:pPr>
      <w:bookmarkStart w:id="2227" w:name="_CR8a_2_7_1"/>
      <w:bookmarkStart w:id="2228" w:name="_Toc115079252"/>
      <w:bookmarkStart w:id="2229" w:name="_Toc155372159"/>
      <w:bookmarkEnd w:id="2227"/>
      <w:r w:rsidRPr="00C6761E">
        <w:rPr>
          <w:lang w:eastAsia="zh-CN"/>
        </w:rPr>
        <w:t>8a.2.7.1</w:t>
      </w:r>
      <w:r w:rsidRPr="00C6761E">
        <w:rPr>
          <w:lang w:eastAsia="zh-CN"/>
        </w:rPr>
        <w:tab/>
        <w:t>General</w:t>
      </w:r>
      <w:bookmarkEnd w:id="2228"/>
      <w:bookmarkEnd w:id="2229"/>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098"/>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30" w:name="_CR8a_2_7_2"/>
      <w:bookmarkStart w:id="2231" w:name="_Toc155372160"/>
      <w:bookmarkEnd w:id="2230"/>
      <w:r w:rsidRPr="00C6761E">
        <w:rPr>
          <w:rFonts w:eastAsiaTheme="minorEastAsia"/>
          <w:lang w:eastAsia="en-US"/>
        </w:rPr>
        <w:t>8a.2.7.2</w:t>
      </w:r>
      <w:r w:rsidRPr="00C6761E">
        <w:rPr>
          <w:rFonts w:eastAsiaTheme="minorEastAsia"/>
          <w:lang w:eastAsia="en-US"/>
        </w:rPr>
        <w:tab/>
        <w:t>QoS handling for 5G ProSe layer-3 UE-to-UE relay</w:t>
      </w:r>
      <w:bookmarkEnd w:id="2231"/>
    </w:p>
    <w:p w14:paraId="177947E7" w14:textId="77777777" w:rsidR="005A2384" w:rsidRPr="00C6761E" w:rsidRDefault="005A2384" w:rsidP="005A2384">
      <w:pPr>
        <w:pStyle w:val="Heading5"/>
        <w:rPr>
          <w:lang w:eastAsia="zh-CN"/>
        </w:rPr>
      </w:pPr>
      <w:bookmarkStart w:id="2232" w:name="_CR8a_2_7_2_1"/>
      <w:bookmarkStart w:id="2233" w:name="_Toc155372161"/>
      <w:bookmarkEnd w:id="2232"/>
      <w:r w:rsidRPr="00C6761E">
        <w:rPr>
          <w:lang w:eastAsia="zh-CN"/>
        </w:rPr>
        <w:t>8a.2.7.2.1</w:t>
      </w:r>
      <w:r w:rsidRPr="00C6761E">
        <w:rPr>
          <w:lang w:eastAsia="zh-CN"/>
        </w:rPr>
        <w:tab/>
        <w:t>General</w:t>
      </w:r>
      <w:bookmarkEnd w:id="2233"/>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34" w:name="_CR8a_2_7_2_2"/>
      <w:bookmarkStart w:id="2235" w:name="_Toc155372162"/>
      <w:bookmarkEnd w:id="223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3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535C698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 and</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3E21F3A9"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 and</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36" w:name="_CR8a_2_7_3"/>
      <w:bookmarkStart w:id="2237" w:name="_Toc155372163"/>
      <w:bookmarkEnd w:id="2236"/>
      <w:r w:rsidRPr="00C6761E">
        <w:t>8a.2.7.3</w:t>
      </w:r>
      <w:r w:rsidRPr="00C6761E">
        <w:tab/>
        <w:t>QoS handling for 5G ProSe layer-2 UE-to-UE relay</w:t>
      </w:r>
      <w:bookmarkEnd w:id="2237"/>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38" w:name="_CR8a_2_8"/>
      <w:bookmarkStart w:id="2239" w:name="_Toc155372164"/>
      <w:bookmarkEnd w:id="2238"/>
      <w:r w:rsidRPr="00C6761E">
        <w:t>8a.2.</w:t>
      </w:r>
      <w:r w:rsidRPr="00C6761E">
        <w:rPr>
          <w:lang w:eastAsia="zh-CN"/>
        </w:rPr>
        <w:t>8</w:t>
      </w:r>
      <w:r w:rsidRPr="00C6761E">
        <w:tab/>
        <w:t>Support for Ethernet traffic via 5G ProSe layer-3 UE-to-UE relay</w:t>
      </w:r>
      <w:bookmarkEnd w:id="2239"/>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0515686" w14:textId="0AF11881" w:rsidR="0083029B" w:rsidRPr="00C6761E" w:rsidRDefault="00EA2EAF" w:rsidP="0083029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TBD 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5B713D87" w14:textId="77777777" w:rsidR="0083029B" w:rsidRPr="00C6761E" w:rsidRDefault="0083029B" w:rsidP="0083029B">
      <w:pPr>
        <w:pStyle w:val="EditorsNote"/>
      </w:pPr>
      <w:r w:rsidRPr="00C6761E">
        <w:t>Editor's note:</w:t>
      </w:r>
      <w:r w:rsidRPr="00C6761E">
        <w:tab/>
        <w:t xml:space="preserve">(WI: </w:t>
      </w:r>
      <w:r w:rsidRPr="00C6761E">
        <w:rPr>
          <w:rFonts w:hint="eastAsia"/>
          <w:lang w:eastAsia="zh-CN"/>
        </w:rPr>
        <w:t>5G_ProSe_Ph2</w:t>
      </w:r>
      <w:r w:rsidRPr="00C6761E">
        <w:rPr>
          <w:lang w:eastAsia="zh-CN"/>
        </w:rPr>
        <w:t>, CR: 0286</w:t>
      </w:r>
      <w:r w:rsidRPr="00C6761E">
        <w:t xml:space="preserve">) It is FFS what is the first security protected message in the </w:t>
      </w:r>
      <w:r w:rsidRPr="00C6761E">
        <w:rPr>
          <w:lang w:eastAsia="zh-CN"/>
        </w:rPr>
        <w:t xml:space="preserve">source </w:t>
      </w:r>
      <w:r w:rsidRPr="00C6761E">
        <w:t xml:space="preserve">5G ProSe direct link, sent from </w:t>
      </w:r>
      <w:r w:rsidRPr="00C6761E">
        <w:rPr>
          <w:lang w:eastAsia="zh-CN"/>
        </w:rPr>
        <w:t xml:space="preserve">the </w:t>
      </w:r>
      <w:r w:rsidRPr="00C6761E">
        <w:t xml:space="preserve">source </w:t>
      </w:r>
      <w:r w:rsidRPr="00C6761E">
        <w:rPr>
          <w:rFonts w:hint="eastAsia"/>
          <w:lang w:eastAsia="zh-CN"/>
        </w:rPr>
        <w:t>5G ProSe layer-3 end UE</w:t>
      </w:r>
      <w:r w:rsidRPr="00C6761E">
        <w:rPr>
          <w:lang w:eastAsia="zh-CN"/>
        </w:rPr>
        <w:t xml:space="preserve"> to </w:t>
      </w:r>
      <w:r w:rsidRPr="00C6761E">
        <w:t xml:space="preserve">the </w:t>
      </w:r>
      <w:r w:rsidRPr="00C6761E">
        <w:rPr>
          <w:rFonts w:hint="eastAsia"/>
          <w:lang w:eastAsia="zh-CN"/>
        </w:rPr>
        <w:t>5G ProSe layer-3 UE-to-UE relay UE</w:t>
      </w:r>
      <w:r w:rsidRPr="00C6761E">
        <w:t>. This depends on SA3.</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4839977B" w14:textId="72493978" w:rsidR="0083029B" w:rsidRPr="00C6761E" w:rsidRDefault="00EA2EAF" w:rsidP="0083029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TBD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64752039" w14:textId="77777777" w:rsidR="0083029B" w:rsidRPr="00C6761E" w:rsidRDefault="0083029B" w:rsidP="0083029B">
      <w:pPr>
        <w:pStyle w:val="EditorsNote"/>
      </w:pPr>
      <w:r w:rsidRPr="00C6761E">
        <w:t>Editor's note:</w:t>
      </w:r>
      <w:r w:rsidRPr="00C6761E">
        <w:tab/>
        <w:t xml:space="preserve">(WI: </w:t>
      </w:r>
      <w:r w:rsidRPr="00C6761E">
        <w:rPr>
          <w:rFonts w:hint="eastAsia"/>
          <w:lang w:eastAsia="zh-CN"/>
        </w:rPr>
        <w:t>5G_ProSe_Ph2</w:t>
      </w:r>
      <w:r w:rsidRPr="00C6761E">
        <w:rPr>
          <w:lang w:eastAsia="zh-CN"/>
        </w:rPr>
        <w:t>, CR: 0286</w:t>
      </w:r>
      <w:r w:rsidRPr="00C6761E">
        <w:t xml:space="preserve">) It is FFS what is the first security protected message in the </w:t>
      </w:r>
      <w:r w:rsidRPr="00C6761E">
        <w:rPr>
          <w:lang w:eastAsia="zh-CN"/>
        </w:rPr>
        <w:t xml:space="preserve">target </w:t>
      </w:r>
      <w:r w:rsidRPr="00C6761E">
        <w:t xml:space="preserve">5G ProSe direct link, sent from the </w:t>
      </w:r>
      <w:r w:rsidRPr="00C6761E">
        <w:rPr>
          <w:rFonts w:hint="eastAsia"/>
          <w:lang w:eastAsia="zh-CN"/>
        </w:rPr>
        <w:t xml:space="preserve">5G ProSe layer-3 UE-to-UE relay UE </w:t>
      </w:r>
      <w:r w:rsidRPr="00C6761E">
        <w:rPr>
          <w:lang w:eastAsia="zh-CN"/>
        </w:rPr>
        <w:t xml:space="preserve">to the </w:t>
      </w:r>
      <w:r w:rsidRPr="00C6761E">
        <w:t xml:space="preserve">target </w:t>
      </w:r>
      <w:r w:rsidRPr="00C6761E">
        <w:rPr>
          <w:rFonts w:hint="eastAsia"/>
          <w:lang w:eastAsia="zh-CN"/>
        </w:rPr>
        <w:t>5G ProSe layer-3 end UE</w:t>
      </w:r>
      <w:r w:rsidRPr="00C6761E">
        <w:t>. This depends on SA3.</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40"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40"/>
      <w:r w:rsidRPr="00C6761E">
        <w:rPr>
          <w:lang w:eastAsia="zh-CN"/>
        </w:rPr>
        <w:t>.</w:t>
      </w:r>
    </w:p>
    <w:p w14:paraId="0C2F7CE0" w14:textId="7D726305" w:rsidR="00DD057B" w:rsidRPr="00C6761E" w:rsidRDefault="00DD057B" w:rsidP="00DD057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r w:rsidRPr="00C6761E">
        <w:rPr>
          <w:rFonts w:eastAsia="SimSun"/>
          <w:lang w:eastAsia="zh-CN"/>
        </w:rPr>
        <w:t>.</w:t>
      </w:r>
    </w:p>
    <w:p w14:paraId="5AD60025" w14:textId="25697A10" w:rsidR="003A65B3" w:rsidRPr="00C6761E" w:rsidRDefault="003A65B3" w:rsidP="003A65B3">
      <w:pPr>
        <w:pStyle w:val="Heading3"/>
      </w:pPr>
      <w:bookmarkStart w:id="2241" w:name="_Toc138361195"/>
      <w:bookmarkStart w:id="2242" w:name="_Toc155372165"/>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41"/>
      <w:bookmarkEnd w:id="2242"/>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77777777" w:rsidR="003A65B3" w:rsidRPr="00C6761E" w:rsidRDefault="003A65B3" w:rsidP="003A65B3">
      <w:pPr>
        <w:pStyle w:val="B1"/>
        <w:rPr>
          <w:noProof/>
        </w:rPr>
      </w:pPr>
      <w:r w:rsidRPr="00C6761E">
        <w:rPr>
          <w:rFonts w:hint="eastAsia"/>
          <w:noProof/>
        </w:rPr>
        <w:t>a)</w:t>
      </w:r>
      <w:r w:rsidRPr="00C6761E">
        <w:rPr>
          <w:noProof/>
        </w:rPr>
        <w:tab/>
        <w:t xml:space="preserve">The 5G ProSe remote UE is replaced by the 5G ProSe </w:t>
      </w:r>
      <w:r w:rsidRPr="00C6761E">
        <w:rPr>
          <w:rFonts w:hint="eastAsia"/>
          <w:noProof/>
        </w:rPr>
        <w:t>e</w:t>
      </w:r>
      <w:r w:rsidRPr="00C6761E">
        <w:rPr>
          <w:noProof/>
        </w:rPr>
        <w:t>nd UE.</w:t>
      </w:r>
    </w:p>
    <w:p w14:paraId="3488CC6E" w14:textId="75D1FD5F" w:rsidR="003A65B3" w:rsidRPr="00C6761E" w:rsidRDefault="003A65B3" w:rsidP="003A65B3">
      <w:pPr>
        <w:pStyle w:val="B1"/>
        <w:rPr>
          <w:noProof/>
        </w:rPr>
      </w:pPr>
      <w:r w:rsidRPr="00C6761E">
        <w:rPr>
          <w:rFonts w:hint="eastAsia"/>
          <w:noProof/>
        </w:rPr>
        <w:t>b)</w:t>
      </w:r>
      <w:r w:rsidRPr="00C6761E">
        <w:rPr>
          <w:noProof/>
        </w:rPr>
        <w:tab/>
        <w:t>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43" w:name="_Toc155372166"/>
      <w:r w:rsidRPr="00C6761E">
        <w:rPr>
          <w:lang w:val="en-US" w:eastAsia="zh-CN"/>
        </w:rPr>
        <w:t>8a.2.</w:t>
      </w:r>
      <w:bookmarkStart w:id="2244" w:name="_Toc138361251"/>
      <w:r w:rsidRPr="00C6761E">
        <w:rPr>
          <w:lang w:val="en-US" w:eastAsia="zh-CN"/>
        </w:rPr>
        <w:t>10</w:t>
      </w:r>
      <w:r w:rsidRPr="00C6761E">
        <w:rPr>
          <w:lang w:val="en-US" w:eastAsia="zh-CN"/>
        </w:rPr>
        <w:tab/>
      </w:r>
      <w:bookmarkEnd w:id="2244"/>
      <w:r w:rsidRPr="00C6761E">
        <w:rPr>
          <w:lang w:val="en-US" w:eastAsia="zh-CN"/>
        </w:rPr>
        <w:t>5G ProSe UE-to-UE relay direct link security establishment procedure</w:t>
      </w:r>
      <w:bookmarkEnd w:id="2243"/>
    </w:p>
    <w:p w14:paraId="118BBA03" w14:textId="7B45E2C7" w:rsidR="00AF733C" w:rsidRPr="00C6761E" w:rsidRDefault="00AF733C" w:rsidP="00AF733C">
      <w:pPr>
        <w:pStyle w:val="Heading4"/>
        <w:rPr>
          <w:lang w:val="en-US" w:eastAsia="zh-CN"/>
        </w:rPr>
      </w:pPr>
      <w:bookmarkStart w:id="2245" w:name="_Toc138361252"/>
      <w:bookmarkStart w:id="2246" w:name="_Toc155372167"/>
      <w:r w:rsidRPr="00C6761E">
        <w:rPr>
          <w:lang w:val="en-US" w:eastAsia="zh-CN"/>
        </w:rPr>
        <w:t>8a.2.10.1</w:t>
      </w:r>
      <w:r w:rsidRPr="00C6761E">
        <w:rPr>
          <w:lang w:val="en-US" w:eastAsia="zh-CN"/>
        </w:rPr>
        <w:tab/>
        <w:t>General</w:t>
      </w:r>
      <w:bookmarkEnd w:id="2245"/>
      <w:bookmarkEnd w:id="2246"/>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47" w:name="_Toc155372168"/>
      <w:r w:rsidRPr="00C6761E">
        <w:rPr>
          <w:lang w:val="en-US" w:eastAsia="zh-CN"/>
        </w:rPr>
        <w:t>8a.2.10.2</w:t>
      </w:r>
      <w:r w:rsidRPr="00C6761E">
        <w:rPr>
          <w:lang w:val="en-US" w:eastAsia="zh-CN"/>
        </w:rPr>
        <w:tab/>
        <w:t>5G ProSe UE-to-UE relay direct link security establishment procedure initiation by initiating UE</w:t>
      </w:r>
      <w:bookmarkEnd w:id="2247"/>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265F7210"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p>
    <w:p w14:paraId="28B85D21" w14:textId="1BA247BD"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the Network Assistance Security Indicator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Pr="00C6761E"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7777777" w:rsidR="00AF733C" w:rsidRPr="00C6761E" w:rsidRDefault="00AF733C" w:rsidP="00AF733C">
      <w:pPr>
        <w:pStyle w:val="B1"/>
      </w:pPr>
      <w:r w:rsidRPr="00C6761E">
        <w:t>i)</w:t>
      </w:r>
      <w:r w:rsidRPr="00C6761E">
        <w:tab/>
        <w:t xml:space="preserve">shall include the HPLMN ID of the initiating UE, if the UP-PRUK ID of the initiating UE is included and is not in NAI format (see 3GPP TS 33.503 [34]); </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CDACB19" w14:textId="77777777" w:rsidR="00AF733C" w:rsidRPr="00C6761E" w:rsidRDefault="00AF733C" w:rsidP="00AF733C">
      <w:pPr>
        <w:pStyle w:val="EditorsNote"/>
        <w:rPr>
          <w:lang w:eastAsia="zh-CN"/>
        </w:rPr>
      </w:pPr>
      <w:r w:rsidRPr="00C6761E">
        <w:rPr>
          <w:rFonts w:hint="eastAsia"/>
          <w:lang w:eastAsia="zh-CN"/>
        </w:rPr>
        <w:t>E</w:t>
      </w:r>
      <w:r w:rsidRPr="00C6761E">
        <w:rPr>
          <w:lang w:eastAsia="zh-CN"/>
        </w:rPr>
        <w:t>ditor’s note:</w:t>
      </w:r>
      <w:r w:rsidRPr="00C6761E">
        <w:rPr>
          <w:lang w:eastAsia="zh-CN"/>
        </w:rPr>
        <w:tab/>
        <w:t>How to set the layer-2 ID of the PROSE DIRECT LINK SECUIRTY ESTABLISHMENT REQUEST message is FFS.</w:t>
      </w:r>
    </w:p>
    <w:p w14:paraId="70AE7538" w14:textId="77777777" w:rsidR="00AF733C" w:rsidRPr="00C6761E" w:rsidRDefault="00AF733C" w:rsidP="00AF733C">
      <w:pPr>
        <w:pStyle w:val="EditorsNote"/>
        <w:rPr>
          <w:lang w:eastAsia="zh-CN"/>
        </w:rPr>
      </w:pPr>
      <w:r w:rsidRPr="00C6761E">
        <w:rPr>
          <w:rFonts w:hint="eastAsia"/>
          <w:lang w:eastAsia="zh-CN"/>
        </w:rPr>
        <w:t>E</w:t>
      </w:r>
      <w:r w:rsidRPr="00C6761E">
        <w:rPr>
          <w:lang w:eastAsia="zh-CN"/>
        </w:rPr>
        <w:t>ditor’s note:</w:t>
      </w:r>
      <w:r w:rsidRPr="00C6761E">
        <w:rPr>
          <w:lang w:eastAsia="zh-CN"/>
        </w:rPr>
        <w:tab/>
        <w:t>The retransmission timer of PROSE DIRECT LINK SECURITY ESTABLISHMENT REQUEST message is FFS.</w:t>
      </w:r>
    </w:p>
    <w:p w14:paraId="6FD3CEEA" w14:textId="77777777" w:rsidR="00AF733C" w:rsidRPr="00C6761E" w:rsidRDefault="00AF733C" w:rsidP="00AF733C">
      <w:r w:rsidRPr="00C6761E">
        <w:object w:dxaOrig="9461" w:dyaOrig="5530" w14:anchorId="42A26498">
          <v:shape id="_x0000_i1079" type="#_x0000_t75" style="width:473.3pt;height:276.1pt" o:ole="">
            <v:imagedata r:id="rId118" o:title=""/>
          </v:shape>
          <o:OLEObject Type="Embed" ProgID="Visio.Drawing.15" ShapeID="_x0000_i1079" DrawAspect="Content" ObjectID="_1765988236" r:id="rId119"/>
        </w:object>
      </w:r>
    </w:p>
    <w:p w14:paraId="2BB5E4AA" w14:textId="2A0BE6F2" w:rsidR="00AF733C" w:rsidRPr="00C6761E" w:rsidRDefault="00AF733C" w:rsidP="00AF733C">
      <w:pPr>
        <w:pStyle w:val="TF"/>
      </w:pPr>
      <w:r w:rsidRPr="00C6761E">
        <w:t>Figure</w:t>
      </w:r>
      <w:r w:rsidRPr="00C6761E">
        <w:rPr>
          <w:rFonts w:cs="Arial"/>
        </w:rPr>
        <w:t> </w:t>
      </w:r>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48" w:name="_Toc155372169"/>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48"/>
    </w:p>
    <w:p w14:paraId="5D4CC3DC" w14:textId="77777777" w:rsidR="00AF733C" w:rsidRPr="00C6761E" w:rsidRDefault="00AF733C" w:rsidP="00AF733C">
      <w:r w:rsidRPr="00C6761E">
        <w:t>Upon receipt of a PROSE DIRECT LINK SECURITY ESTABLISHMENT REQUEST message, the target UE shall verify the MIC field in the received PROSE DIRECT LINK SECURITY ESTABLISHMENT REQUEST 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77777777"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0A80D837" w14:textId="77777777" w:rsidR="00AF733C" w:rsidRPr="00C6761E" w:rsidRDefault="00AF733C" w:rsidP="00AF733C">
      <w:pPr>
        <w:rPr>
          <w:lang w:eastAsia="zh-CN"/>
        </w:rPr>
      </w:pPr>
      <w:r w:rsidRPr="00C6761E">
        <w:t>If the target UE accepts the 5G ProSe direct link security establishment procedure, the target UE shall create a PROSE DIRECT LINK SECURITY ESTABLISHMENT ACCEPT message and pass the message to the lower layers for transmission along with the initiating UE's layer-2 ID for unicast communication and the target UE's layer-2 ID for unicast communication</w:t>
      </w:r>
      <w:r w:rsidRPr="00C6761E">
        <w:rPr>
          <w:rFonts w:hint="eastAsia"/>
          <w:lang w:eastAsia="zh-CN"/>
        </w:rPr>
        <w:t>.</w:t>
      </w:r>
    </w:p>
    <w:p w14:paraId="0BF36F01" w14:textId="77777777" w:rsidR="00AF733C" w:rsidRPr="00C6761E" w:rsidRDefault="00AF733C" w:rsidP="00AF733C">
      <w:pPr>
        <w:pStyle w:val="EditorsNote"/>
        <w:rPr>
          <w:lang w:eastAsia="zh-CN"/>
        </w:rPr>
      </w:pPr>
      <w:r w:rsidRPr="00C6761E">
        <w:rPr>
          <w:rFonts w:hint="eastAsia"/>
          <w:lang w:eastAsia="zh-CN"/>
        </w:rPr>
        <w:t>E</w:t>
      </w:r>
      <w:r w:rsidRPr="00C6761E">
        <w:rPr>
          <w:lang w:eastAsia="zh-CN"/>
        </w:rPr>
        <w:t>ditor’s note:</w:t>
      </w:r>
      <w:r w:rsidRPr="00C6761E">
        <w:rPr>
          <w:lang w:eastAsia="zh-CN"/>
        </w:rPr>
        <w:tab/>
        <w:t>The content of PROSE DIRECT LINK SECURITY ESTABLISHMENT ACCEPT message is FFS.</w:t>
      </w:r>
    </w:p>
    <w:p w14:paraId="14F6359C" w14:textId="6224B6A8" w:rsidR="00AF733C" w:rsidRPr="00C6761E" w:rsidRDefault="00AF733C" w:rsidP="00AF733C">
      <w:pPr>
        <w:pStyle w:val="Heading4"/>
        <w:rPr>
          <w:lang w:val="en-US" w:eastAsia="zh-CN"/>
        </w:rPr>
      </w:pPr>
      <w:bookmarkStart w:id="2249" w:name="_Toc155372170"/>
      <w:r w:rsidRPr="00C6761E">
        <w:rPr>
          <w:lang w:val="en-US" w:eastAsia="zh-CN"/>
        </w:rPr>
        <w:t>8a.2.10.4</w:t>
      </w:r>
      <w:r w:rsidRPr="00C6761E">
        <w:rPr>
          <w:lang w:val="en-US" w:eastAsia="zh-CN"/>
        </w:rPr>
        <w:tab/>
        <w:t>5G ProSe UE-to-UE relay direct link security establishment procedure completion by the initiating UE</w:t>
      </w:r>
      <w:bookmarkEnd w:id="2249"/>
    </w:p>
    <w:p w14:paraId="447356A5" w14:textId="77777777" w:rsidR="00AF733C" w:rsidRPr="00C6761E" w:rsidRDefault="00AF733C" w:rsidP="00AF733C">
      <w:r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50" w:name="_Toc155372171"/>
      <w:r w:rsidRPr="00C6761E">
        <w:rPr>
          <w:lang w:val="en-US" w:eastAsia="zh-CN"/>
        </w:rPr>
        <w:t>8a.2.10.5</w:t>
      </w:r>
      <w:r w:rsidRPr="00C6761E">
        <w:rPr>
          <w:lang w:val="en-US" w:eastAsia="zh-CN"/>
        </w:rPr>
        <w:tab/>
        <w:t>5G ProSe UE-to-UE relay direct link security establishment procedure not accepted by the target UE</w:t>
      </w:r>
      <w:bookmarkEnd w:id="2250"/>
    </w:p>
    <w:p w14:paraId="1D19BB87" w14:textId="77777777" w:rsidR="00AF733C" w:rsidRPr="00C6761E" w:rsidRDefault="00AF733C" w:rsidP="00AF733C">
      <w:pPr>
        <w:rPr>
          <w:lang w:eastAsia="zh-CN"/>
        </w:rPr>
      </w:pPr>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7F3BD965" w14:textId="77777777" w:rsidR="00AF733C" w:rsidRPr="00C6761E" w:rsidRDefault="00AF733C" w:rsidP="00AF733C">
      <w:pPr>
        <w:pStyle w:val="B1"/>
      </w:pPr>
      <w:r w:rsidRPr="00C6761E">
        <w:t>#6</w:t>
      </w:r>
      <w:r w:rsidRPr="00C6761E">
        <w:tab/>
      </w:r>
      <w:r w:rsidRPr="00C6761E">
        <w:tab/>
        <w:t>Authentication failure</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Pr="00C6761E" w:rsidRDefault="00AF733C" w:rsidP="00AF733C">
      <w:pPr>
        <w:pStyle w:val="B1"/>
      </w:pPr>
      <w:r w:rsidRPr="00C6761E">
        <w:t>#15</w:t>
      </w:r>
      <w:r w:rsidRPr="00C6761E">
        <w:tab/>
        <w:t>security procedure failure of 5G ProSe UE-to-UE relay;</w:t>
      </w:r>
    </w:p>
    <w:p w14:paraId="63EC491C" w14:textId="036B32E9" w:rsidR="00AF733C" w:rsidRPr="00C6761E" w:rsidRDefault="00AF733C" w:rsidP="00AF733C">
      <w:pPr>
        <w:rPr>
          <w:lang w:eastAsia="zh-CN"/>
        </w:rPr>
      </w:pPr>
      <w:r w:rsidRPr="00C6761E">
        <w:t>#111</w:t>
      </w:r>
      <w:r w:rsidRPr="00C6761E">
        <w:tab/>
        <w:t>protocol error, unspecified.</w:t>
      </w: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77777777" w:rsidR="00AF733C" w:rsidRPr="00C6761E" w:rsidRDefault="00AF733C" w:rsidP="00AF733C">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ProSe UE-to-UE relay". The target UE shall provide the EAP message if received from the network according to the security procedure over control plane as specified in 3GPP TS 33.503 [34].</w:t>
      </w:r>
    </w:p>
    <w:p w14:paraId="566826A3" w14:textId="77777777" w:rsidR="00AF733C" w:rsidRPr="00C6761E"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51" w:name="_Toc155372172"/>
      <w:r w:rsidRPr="00C6761E">
        <w:rPr>
          <w:lang w:val="en-US" w:eastAsia="zh-CN"/>
        </w:rPr>
        <w:t>8a.2.10.6</w:t>
      </w:r>
      <w:r w:rsidRPr="00C6761E">
        <w:rPr>
          <w:lang w:val="en-US" w:eastAsia="zh-CN"/>
        </w:rPr>
        <w:tab/>
        <w:t>Abnormal cases</w:t>
      </w:r>
      <w:bookmarkEnd w:id="2251"/>
    </w:p>
    <w:p w14:paraId="2599B772" w14:textId="58874A3A" w:rsidR="00AF733C" w:rsidRPr="00C6761E" w:rsidRDefault="00AF733C" w:rsidP="00AF733C">
      <w:pPr>
        <w:pStyle w:val="Heading5"/>
      </w:pPr>
      <w:bookmarkStart w:id="2252" w:name="_Toc138361002"/>
      <w:bookmarkStart w:id="2253" w:name="_Toc155372173"/>
      <w:r w:rsidRPr="00C6761E">
        <w:t>8a.2.10.6.1</w:t>
      </w:r>
      <w:r w:rsidRPr="00C6761E">
        <w:tab/>
        <w:t>Abnormal cases at the initiating UE</w:t>
      </w:r>
      <w:bookmarkEnd w:id="2252"/>
      <w:bookmarkEnd w:id="2253"/>
    </w:p>
    <w:p w14:paraId="151F60AA" w14:textId="77777777" w:rsidR="00AF733C" w:rsidRPr="00C6761E" w:rsidRDefault="00AF733C" w:rsidP="00AF733C">
      <w:r w:rsidRPr="00C6761E">
        <w:t>If the need to establish a link no longer exists before the procedure is completed, the initiating UE shall abort the procedure.</w:t>
      </w:r>
    </w:p>
    <w:p w14:paraId="6FCC21D6" w14:textId="77777777" w:rsidR="00AF733C" w:rsidRPr="00C6761E" w:rsidRDefault="00AF733C" w:rsidP="00AF733C">
      <w:r w:rsidRPr="00C6761E">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053B04E8" w14:textId="77777777" w:rsidR="00AF733C" w:rsidRPr="00C6761E" w:rsidRDefault="00AF733C" w:rsidP="00AF733C">
      <w:pPr>
        <w:pStyle w:val="B1"/>
      </w:pPr>
      <w:r w:rsidRPr="00C6761E">
        <w:t>a)</w:t>
      </w:r>
      <w:r w:rsidRPr="00C6761E">
        <w:tab/>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254" w:name="_Toc155372174"/>
      <w:r w:rsidRPr="00C6761E">
        <w:t>8a.2.10.6.2</w:t>
      </w:r>
      <w:r w:rsidRPr="00C6761E">
        <w:tab/>
        <w:t>Abnormal cases at the target UE</w:t>
      </w:r>
      <w:bookmarkEnd w:id="2254"/>
    </w:p>
    <w:p w14:paraId="32F16568" w14:textId="77777777" w:rsidR="00AF733C" w:rsidRPr="00C6761E"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090A2F71" w14:textId="78BE12CB" w:rsidR="00AF733C" w:rsidRPr="00C6761E" w:rsidRDefault="00AF733C" w:rsidP="00AF733C">
      <w:r w:rsidRPr="00C6761E">
        <w:t>If the PROSE DIRECT LINK SECURITY ESTABLISHMENT message is integrity protected and the integrity verification of the message fails at the target UE, then the target UE shall abort the 5G ProSe direct link security establishment procedure.</w:t>
      </w:r>
    </w:p>
    <w:p w14:paraId="311F28E8" w14:textId="2124CD8D" w:rsidR="00384C28" w:rsidRPr="00C6761E" w:rsidRDefault="00384C28" w:rsidP="00384C28">
      <w:pPr>
        <w:pStyle w:val="Heading3"/>
      </w:pPr>
      <w:bookmarkStart w:id="2255" w:name="_Toc138361235"/>
      <w:bookmarkStart w:id="2256" w:name="_Toc155372175"/>
      <w:r w:rsidRPr="00C6761E">
        <w:t>8a.2.11</w:t>
      </w:r>
      <w:r w:rsidRPr="00C6761E">
        <w:tab/>
        <w:t>5G ProSe security procedures over PC3a interface</w:t>
      </w:r>
      <w:bookmarkEnd w:id="2255"/>
      <w:r w:rsidRPr="00C6761E">
        <w:t xml:space="preserve"> for 5G ProSe UE-to-UE relay</w:t>
      </w:r>
      <w:bookmarkEnd w:id="2256"/>
    </w:p>
    <w:p w14:paraId="13712CDE" w14:textId="0F4C9436" w:rsidR="00384C28" w:rsidRPr="00C6761E" w:rsidRDefault="00384C28" w:rsidP="00384C28">
      <w:pPr>
        <w:pStyle w:val="Heading4"/>
      </w:pPr>
      <w:bookmarkStart w:id="2257" w:name="_Toc138361236"/>
      <w:bookmarkStart w:id="2258" w:name="_Toc155372176"/>
      <w:r w:rsidRPr="00C6761E">
        <w:t>8a.2.11.1</w:t>
      </w:r>
      <w:r w:rsidRPr="00C6761E">
        <w:tab/>
        <w:t>General</w:t>
      </w:r>
      <w:bookmarkEnd w:id="2257"/>
      <w:bookmarkEnd w:id="2258"/>
    </w:p>
    <w:p w14:paraId="77D2F94B" w14:textId="3ED4EBF6" w:rsidR="00384C28" w:rsidRPr="00C6761E" w:rsidRDefault="00384C28" w:rsidP="00384C28">
      <w:pPr>
        <w:pStyle w:val="Heading5"/>
      </w:pPr>
      <w:bookmarkStart w:id="2259" w:name="_Toc138361237"/>
      <w:bookmarkStart w:id="2260" w:name="_Toc155372177"/>
      <w:r w:rsidRPr="00C6761E">
        <w:t>8a.2.11.1.1</w:t>
      </w:r>
      <w:r w:rsidRPr="00C6761E">
        <w:tab/>
        <w:t>Transport protocol for PC3a messages</w:t>
      </w:r>
      <w:bookmarkEnd w:id="2259"/>
      <w:bookmarkEnd w:id="2260"/>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61" w:name="_Toc138361238"/>
      <w:bookmarkStart w:id="2262" w:name="_Toc155372178"/>
      <w:r w:rsidRPr="00C6761E">
        <w:t>8a.2.11.1.2</w:t>
      </w:r>
      <w:r w:rsidRPr="00C6761E">
        <w:tab/>
        <w:t>Handling of UE-initiated procedures</w:t>
      </w:r>
      <w:bookmarkEnd w:id="2261"/>
      <w:bookmarkEnd w:id="2262"/>
    </w:p>
    <w:p w14:paraId="15F97E2A" w14:textId="77777777" w:rsidR="00384C28" w:rsidRPr="00C6761E" w:rsidRDefault="00384C28" w:rsidP="00384C28">
      <w:bookmarkStart w:id="2263"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64" w:name="_Toc138361241"/>
      <w:bookmarkStart w:id="2265" w:name="_Toc155372179"/>
      <w:bookmarkEnd w:id="2263"/>
      <w:r w:rsidRPr="00C6761E">
        <w:t>8a.2.11.2</w:t>
      </w:r>
      <w:r w:rsidRPr="00C6761E">
        <w:tab/>
        <w:t>Procedures</w:t>
      </w:r>
      <w:bookmarkEnd w:id="2264"/>
      <w:bookmarkEnd w:id="2265"/>
    </w:p>
    <w:p w14:paraId="39D23945" w14:textId="637F3026" w:rsidR="00384C28" w:rsidRPr="00C6761E" w:rsidRDefault="00384C28" w:rsidP="00384C28">
      <w:pPr>
        <w:pStyle w:val="Heading5"/>
      </w:pPr>
      <w:bookmarkStart w:id="2266" w:name="_Toc138361242"/>
      <w:bookmarkStart w:id="2267" w:name="_Toc155372180"/>
      <w:r w:rsidRPr="00C6761E">
        <w:t>8a.2.11.2.1</w:t>
      </w:r>
      <w:r w:rsidRPr="00C6761E">
        <w:tab/>
        <w:t>Types of 5G ProSe security procedures over PC3a interface</w:t>
      </w:r>
      <w:bookmarkEnd w:id="2266"/>
      <w:r w:rsidRPr="00C6761E">
        <w:t xml:space="preserve"> for 5G ProSe UE-to-UE relay</w:t>
      </w:r>
      <w:bookmarkEnd w:id="2267"/>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8" w:name="_Toc138361243"/>
      <w:bookmarkStart w:id="2269" w:name="_Toc155372181"/>
      <w:r w:rsidRPr="00C6761E">
        <w:t>8a.2.11.2.2</w:t>
      </w:r>
      <w:r w:rsidRPr="00C6761E">
        <w:tab/>
        <w:t>5G ProSe UE-to-UE relay discovery security material request procedure</w:t>
      </w:r>
      <w:bookmarkEnd w:id="2268"/>
      <w:bookmarkEnd w:id="2269"/>
    </w:p>
    <w:p w14:paraId="6428C186" w14:textId="15AC6631" w:rsidR="00384C28" w:rsidRPr="00C6761E" w:rsidRDefault="00384C28" w:rsidP="00384C28">
      <w:pPr>
        <w:pStyle w:val="Heading6"/>
      </w:pPr>
      <w:bookmarkStart w:id="2270" w:name="_Toc138361244"/>
      <w:bookmarkStart w:id="2271" w:name="_Toc155372182"/>
      <w:r w:rsidRPr="00C6761E">
        <w:t>8a.2.11.2.2.1</w:t>
      </w:r>
      <w:r w:rsidRPr="00C6761E">
        <w:tab/>
        <w:t>General</w:t>
      </w:r>
      <w:bookmarkEnd w:id="2270"/>
      <w:bookmarkEnd w:id="2271"/>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272" w:name="_Toc138361245"/>
      <w:bookmarkStart w:id="2273" w:name="_Toc155372183"/>
      <w:r w:rsidRPr="00C6761E">
        <w:t>8a.2.11.2.2.2</w:t>
      </w:r>
      <w:r w:rsidRPr="00C6761E">
        <w:tab/>
        <w:t>5G ProSe UE-to-UE relay discovery security material request procedure initiation</w:t>
      </w:r>
      <w:bookmarkEnd w:id="2272"/>
      <w:bookmarkEnd w:id="2273"/>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77777777" w:rsidR="00384C28" w:rsidRPr="00C6761E" w:rsidRDefault="00384C28" w:rsidP="00384C28">
      <w:pPr>
        <w:pStyle w:val="B2"/>
      </w:pPr>
      <w:r w:rsidRPr="00C6761E">
        <w:t>2)</w:t>
      </w:r>
      <w:r w:rsidRPr="00C6761E">
        <w:tab/>
        <w:t>after expiration of timer T50aa,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77777777" w:rsidR="00384C28" w:rsidRPr="00C6761E" w:rsidRDefault="00384C28" w:rsidP="00384C28">
      <w:pPr>
        <w:pStyle w:val="B2"/>
      </w:pPr>
      <w:r w:rsidRPr="00C6761E">
        <w:t>2)</w:t>
      </w:r>
      <w:r w:rsidRPr="00C6761E">
        <w:tab/>
        <w:t>after expiration of timer T50yy,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274" w:name="_Hlk145342226"/>
      <w:r w:rsidRPr="00C6761E">
        <w:t>&lt;</w:t>
      </w:r>
      <w:bookmarkEnd w:id="2274"/>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45pt;height:314.9pt" o:ole="">
            <v:imagedata r:id="rId120" o:title=""/>
          </v:shape>
          <o:OLEObject Type="Embed" ProgID="Visio.Drawing.11" ShapeID="_x0000_i1080" DrawAspect="Content" ObjectID="_1765988237" r:id="rId121"/>
        </w:object>
      </w:r>
    </w:p>
    <w:p w14:paraId="4145AB25" w14:textId="4410B2BE" w:rsidR="00384C28" w:rsidRPr="00C6761E" w:rsidRDefault="00384C28" w:rsidP="00384C28">
      <w:pPr>
        <w:pStyle w:val="TF"/>
      </w:pPr>
      <w:r w:rsidRPr="00C6761E">
        <w:t>Figure 8a.2.11.2.2.2.1: 5G ProSe UE-to-UE relay discovery security material request procedure</w:t>
      </w:r>
    </w:p>
    <w:p w14:paraId="28C39178" w14:textId="6253C470" w:rsidR="00384C28" w:rsidRPr="00C6761E" w:rsidRDefault="00384C28" w:rsidP="00384C28">
      <w:pPr>
        <w:pStyle w:val="Heading6"/>
      </w:pPr>
      <w:bookmarkStart w:id="2275" w:name="_Toc138361246"/>
      <w:bookmarkStart w:id="2276" w:name="_Toc155372184"/>
      <w:r w:rsidRPr="00C6761E">
        <w:t>8a.2.11.2.2.3</w:t>
      </w:r>
      <w:r w:rsidRPr="00C6761E">
        <w:tab/>
        <w:t>5G ProSe UE-to-UE relay discovery security material request procedure accepted by the 5G DDNMF</w:t>
      </w:r>
      <w:bookmarkEnd w:id="2275"/>
      <w:bookmarkEnd w:id="2276"/>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277" w:name="_Toc138361247"/>
      <w:bookmarkStart w:id="2278" w:name="_Toc155372185"/>
      <w:r w:rsidRPr="00C6761E">
        <w:t>8a.2.11.2.2.4</w:t>
      </w:r>
      <w:r w:rsidRPr="00C6761E">
        <w:tab/>
        <w:t>5G ProSe UE-to-UE relay discovery security material request procedure completion by the UE</w:t>
      </w:r>
      <w:bookmarkEnd w:id="2277"/>
      <w:bookmarkEnd w:id="2278"/>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77777777" w:rsidR="00384C28" w:rsidRPr="00C6761E" w:rsidRDefault="00384C28" w:rsidP="00384C28">
      <w:pPr>
        <w:pStyle w:val="B2"/>
      </w:pPr>
      <w:r w:rsidRPr="00C6761E">
        <w:t>1)</w:t>
      </w:r>
      <w:r w:rsidRPr="00C6761E">
        <w:tab/>
        <w:t>shall store the 5G ProSe UE-to-UE relay discovery security material for 5G ProSe end UE, shall stop timer T50aa, if running and shall start timer T50aa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77777777" w:rsidR="00384C28" w:rsidRPr="00C6761E" w:rsidRDefault="00384C28" w:rsidP="00384C28">
      <w:pPr>
        <w:pStyle w:val="B2"/>
      </w:pPr>
      <w:r w:rsidRPr="00C6761E">
        <w:t>1)</w:t>
      </w:r>
      <w:r w:rsidRPr="00C6761E">
        <w:tab/>
        <w:t>shall store the 5G ProSe UE-to-UE relay discovery security material for 5G ProSe UE-to-UE relay UE, shall stop timer T50bb, if running and shall start timer T50bb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79" w:name="_Toc138361248"/>
      <w:bookmarkStart w:id="2280" w:name="_Toc155372186"/>
      <w:r w:rsidRPr="00C6761E">
        <w:t>8a.2.11.2.2.5</w:t>
      </w:r>
      <w:r w:rsidRPr="00C6761E">
        <w:tab/>
        <w:t>5G ProSe UE-to-UE relay discovery security material request procedure not accepted by the 5G DDNMF</w:t>
      </w:r>
      <w:bookmarkEnd w:id="2279"/>
      <w:bookmarkEnd w:id="2280"/>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281" w:name="_Toc138361249"/>
      <w:bookmarkStart w:id="2282" w:name="_Toc155372187"/>
      <w:r w:rsidRPr="00C6761E">
        <w:t>8a.2.11.2.2.6</w:t>
      </w:r>
      <w:r w:rsidRPr="00C6761E">
        <w:tab/>
        <w:t>Abnormal cases in the UE</w:t>
      </w:r>
      <w:bookmarkEnd w:id="2281"/>
      <w:bookmarkEnd w:id="2282"/>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3" w:name="_Toc138361250"/>
      <w:bookmarkStart w:id="2284" w:name="_Toc155372188"/>
      <w:r w:rsidRPr="00C6761E">
        <w:t>8a.2.11.2.2.7</w:t>
      </w:r>
      <w:r w:rsidRPr="00C6761E">
        <w:tab/>
        <w:t>Abnormal cases in the 5G DDNMF</w:t>
      </w:r>
      <w:bookmarkEnd w:id="2283"/>
      <w:bookmarkEnd w:id="2284"/>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85" w:name="_Toc155372189"/>
      <w:r w:rsidRPr="00C6761E">
        <w:t>8a.2.</w:t>
      </w:r>
      <w:r w:rsidR="00280709" w:rsidRPr="00C6761E">
        <w:t>12</w:t>
      </w:r>
      <w:r w:rsidRPr="00C6761E">
        <w:tab/>
        <w:t>5G ProSe security procedures over PC8 interface for 5G ProSe UE-to-UE relay</w:t>
      </w:r>
      <w:bookmarkEnd w:id="2285"/>
    </w:p>
    <w:p w14:paraId="5FCA437C" w14:textId="4DB023D5" w:rsidR="006A0A58" w:rsidRPr="00C6761E" w:rsidRDefault="006A0A58" w:rsidP="006A0A58">
      <w:pPr>
        <w:pStyle w:val="Heading4"/>
      </w:pPr>
      <w:bookmarkStart w:id="2286" w:name="_Toc155372190"/>
      <w:r w:rsidRPr="00C6761E">
        <w:t>8a.2.</w:t>
      </w:r>
      <w:r w:rsidR="00280709" w:rsidRPr="00C6761E">
        <w:t>12</w:t>
      </w:r>
      <w:r w:rsidRPr="00C6761E">
        <w:t>.1</w:t>
      </w:r>
      <w:r w:rsidRPr="00C6761E">
        <w:tab/>
        <w:t>General</w:t>
      </w:r>
      <w:bookmarkEnd w:id="2286"/>
    </w:p>
    <w:p w14:paraId="6D8BE3A1" w14:textId="0A0E346B" w:rsidR="006A0A58" w:rsidRPr="00C6761E" w:rsidRDefault="006A0A58" w:rsidP="006A0A58">
      <w:pPr>
        <w:pStyle w:val="Heading5"/>
      </w:pPr>
      <w:bookmarkStart w:id="2287" w:name="_Toc155372191"/>
      <w:r w:rsidRPr="00C6761E">
        <w:t>8a.2.</w:t>
      </w:r>
      <w:r w:rsidR="00280709" w:rsidRPr="00C6761E">
        <w:t>12</w:t>
      </w:r>
      <w:r w:rsidRPr="00C6761E">
        <w:t>.1.1</w:t>
      </w:r>
      <w:r w:rsidRPr="00C6761E">
        <w:tab/>
        <w:t>Transport protocol for PC8 messages</w:t>
      </w:r>
      <w:bookmarkEnd w:id="2287"/>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288" w:name="_Toc155372192"/>
      <w:r w:rsidRPr="00C6761E">
        <w:t>8a.2.</w:t>
      </w:r>
      <w:r w:rsidR="00BA5CBF" w:rsidRPr="00C6761E">
        <w:t>12</w:t>
      </w:r>
      <w:r w:rsidRPr="00C6761E">
        <w:t>.1.2</w:t>
      </w:r>
      <w:r w:rsidRPr="00C6761E">
        <w:tab/>
        <w:t>Handling of UE-initiated procedures</w:t>
      </w:r>
      <w:bookmarkEnd w:id="2288"/>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289" w:name="_Toc155372193"/>
      <w:r w:rsidRPr="00C6761E">
        <w:t>8a.2.</w:t>
      </w:r>
      <w:r w:rsidR="00BA5CBF" w:rsidRPr="00C6761E">
        <w:t>12</w:t>
      </w:r>
      <w:r w:rsidRPr="00C6761E">
        <w:t>.2</w:t>
      </w:r>
      <w:r w:rsidRPr="00C6761E">
        <w:tab/>
        <w:t>Procedures</w:t>
      </w:r>
      <w:bookmarkEnd w:id="2289"/>
    </w:p>
    <w:p w14:paraId="5A40EE37" w14:textId="111FE20D" w:rsidR="006A0A58" w:rsidRPr="00C6761E" w:rsidRDefault="006A0A58" w:rsidP="006A0A58">
      <w:pPr>
        <w:pStyle w:val="Heading5"/>
      </w:pPr>
      <w:bookmarkStart w:id="2290" w:name="_Toc155372194"/>
      <w:r w:rsidRPr="00C6761E">
        <w:t>8a.2.</w:t>
      </w:r>
      <w:r w:rsidR="002261EA" w:rsidRPr="00C6761E">
        <w:t>12</w:t>
      </w:r>
      <w:r w:rsidRPr="00C6761E">
        <w:t>.2.1</w:t>
      </w:r>
      <w:r w:rsidRPr="00C6761E">
        <w:tab/>
        <w:t>Types of 5G ProSe security procedures over PC8 interface for 5G ProSe UE-to-UE relay</w:t>
      </w:r>
      <w:bookmarkEnd w:id="2290"/>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291" w:name="_Toc155372195"/>
      <w:r w:rsidRPr="00C6761E">
        <w:t>8a.2.</w:t>
      </w:r>
      <w:r w:rsidR="002261EA" w:rsidRPr="00C6761E">
        <w:t>12</w:t>
      </w:r>
      <w:r w:rsidRPr="00C6761E">
        <w:t>.2.2</w:t>
      </w:r>
      <w:r w:rsidRPr="00C6761E">
        <w:tab/>
        <w:t>5G ProSe UE-to-UE relay discovery security material request procedure</w:t>
      </w:r>
      <w:bookmarkEnd w:id="2291"/>
    </w:p>
    <w:p w14:paraId="3237C851" w14:textId="5DDBEA7E" w:rsidR="006A0A58" w:rsidRPr="00C6761E" w:rsidRDefault="006A0A58" w:rsidP="006A0A58">
      <w:pPr>
        <w:pStyle w:val="Heading6"/>
      </w:pPr>
      <w:bookmarkStart w:id="2292" w:name="_Toc155372196"/>
      <w:r w:rsidRPr="00C6761E">
        <w:t>8a.2.</w:t>
      </w:r>
      <w:r w:rsidR="002261EA" w:rsidRPr="00C6761E">
        <w:t>12</w:t>
      </w:r>
      <w:r w:rsidRPr="00C6761E">
        <w:t>.2.2.1</w:t>
      </w:r>
      <w:r w:rsidRPr="00C6761E">
        <w:tab/>
        <w:t>General</w:t>
      </w:r>
      <w:bookmarkEnd w:id="2292"/>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293" w:name="_Toc155372197"/>
      <w:r w:rsidRPr="00C6761E">
        <w:t>8a.2.</w:t>
      </w:r>
      <w:r w:rsidR="002261EA" w:rsidRPr="00C6761E">
        <w:t>12</w:t>
      </w:r>
      <w:r w:rsidRPr="00C6761E">
        <w:t>.2.2.2</w:t>
      </w:r>
      <w:r w:rsidRPr="00C6761E">
        <w:tab/>
        <w:t>5G ProSe UE-to-UE relay discovery security material request procedure initiation</w:t>
      </w:r>
      <w:bookmarkEnd w:id="2293"/>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77777777" w:rsidR="006A0A58" w:rsidRPr="00C6761E" w:rsidRDefault="006A0A58" w:rsidP="006A0A58">
      <w:pPr>
        <w:pStyle w:val="B2"/>
      </w:pPr>
      <w:r w:rsidRPr="00C6761E">
        <w:t>2)</w:t>
      </w:r>
      <w:r w:rsidRPr="00C6761E">
        <w:tab/>
        <w:t>after expiration of timer T50cc,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77777777" w:rsidR="006A0A58" w:rsidRPr="00C6761E" w:rsidRDefault="006A0A58" w:rsidP="006A0A58">
      <w:pPr>
        <w:pStyle w:val="B2"/>
      </w:pPr>
      <w:r w:rsidRPr="00C6761E">
        <w:t>2)</w:t>
      </w:r>
      <w:r w:rsidRPr="00C6761E">
        <w:tab/>
        <w:t>after expiration of timer T50yy,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45pt;height:314.9pt" o:ole="">
            <v:imagedata r:id="rId122" o:title=""/>
          </v:shape>
          <o:OLEObject Type="Embed" ProgID="Visio.Drawing.11" ShapeID="_x0000_i1081" DrawAspect="Content" ObjectID="_1765988238" r:id="rId123"/>
        </w:object>
      </w:r>
    </w:p>
    <w:p w14:paraId="01397806" w14:textId="2AA3C6B6" w:rsidR="006A0A58" w:rsidRPr="00C6761E" w:rsidRDefault="006A0A58" w:rsidP="006A0A58">
      <w:pPr>
        <w:pStyle w:val="TF"/>
      </w:pPr>
      <w:r w:rsidRPr="00C6761E">
        <w:t>Figure 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294" w:name="_Toc155372198"/>
      <w:r w:rsidRPr="00C6761E">
        <w:t>8a.2.</w:t>
      </w:r>
      <w:r w:rsidR="002107EC" w:rsidRPr="00C6761E">
        <w:t>12</w:t>
      </w:r>
      <w:r w:rsidRPr="00C6761E">
        <w:t>.2.2.3</w:t>
      </w:r>
      <w:r w:rsidRPr="00C6761E">
        <w:tab/>
        <w:t>5G ProSe UE-to-UE relay discovery security material request procedure accepted by the 5G PKMF</w:t>
      </w:r>
      <w:bookmarkEnd w:id="2294"/>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295" w:name="_Toc155372199"/>
      <w:r w:rsidRPr="00C6761E">
        <w:t>8a.2.</w:t>
      </w:r>
      <w:r w:rsidR="002107EC" w:rsidRPr="00C6761E">
        <w:t>12</w:t>
      </w:r>
      <w:r w:rsidRPr="00C6761E">
        <w:t>.2.2.4</w:t>
      </w:r>
      <w:r w:rsidRPr="00C6761E">
        <w:tab/>
        <w:t>5G ProSe UE-to-UE relay discovery security material request procedure completion by the UE</w:t>
      </w:r>
      <w:bookmarkEnd w:id="2295"/>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7777777" w:rsidR="006A0A58" w:rsidRPr="00C6761E" w:rsidRDefault="006A0A58" w:rsidP="006A0A58">
      <w:pPr>
        <w:pStyle w:val="B2"/>
      </w:pPr>
      <w:r w:rsidRPr="00C6761E">
        <w:t>1)</w:t>
      </w:r>
      <w:r w:rsidRPr="00C6761E">
        <w:tab/>
        <w:t>shall store the 5G ProSe UE-to-UE relay discovery security material for 5G ProSe end UE, shall stop timer T50cc, if running and shall start timer T50cc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77777777" w:rsidR="006A0A58" w:rsidRPr="00C6761E" w:rsidRDefault="006A0A58" w:rsidP="006A0A58">
      <w:pPr>
        <w:pStyle w:val="B2"/>
      </w:pPr>
      <w:r w:rsidRPr="00C6761E">
        <w:t>1)</w:t>
      </w:r>
      <w:r w:rsidRPr="00C6761E">
        <w:tab/>
        <w:t>shall store the 5G ProSe UE-to-UE relay discovery security material for 5G ProSe UE-to-UE relay UE, shall stop timer T50dd, if running and shall start timer T50dd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296" w:name="_Toc155372200"/>
      <w:r w:rsidRPr="00C6761E">
        <w:t>8a.2.</w:t>
      </w:r>
      <w:r w:rsidR="00405CC8" w:rsidRPr="00C6761E">
        <w:t>12</w:t>
      </w:r>
      <w:r w:rsidRPr="00C6761E">
        <w:t>.2.2.5</w:t>
      </w:r>
      <w:r w:rsidRPr="00C6761E">
        <w:tab/>
        <w:t>5G ProSe UE-to-UE relay discovery security material request procedure not accepted by the 5G PKMF</w:t>
      </w:r>
      <w:bookmarkEnd w:id="2296"/>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297" w:name="_Toc155372201"/>
      <w:r w:rsidRPr="00C6761E">
        <w:t>8a.2.</w:t>
      </w:r>
      <w:r w:rsidR="00405CC8" w:rsidRPr="00C6761E">
        <w:t>12</w:t>
      </w:r>
      <w:r w:rsidRPr="00C6761E">
        <w:t>.2.2.6</w:t>
      </w:r>
      <w:r w:rsidRPr="00C6761E">
        <w:tab/>
        <w:t>Abnormal cases in the UE</w:t>
      </w:r>
      <w:bookmarkEnd w:id="2297"/>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298" w:name="_Toc155372202"/>
      <w:r w:rsidRPr="00C6761E">
        <w:t>8a.2.</w:t>
      </w:r>
      <w:r w:rsidR="005E1570" w:rsidRPr="00C6761E">
        <w:t>12</w:t>
      </w:r>
      <w:r w:rsidRPr="00C6761E">
        <w:t>.2.2.7</w:t>
      </w:r>
      <w:r w:rsidRPr="00C6761E">
        <w:tab/>
        <w:t>Abnormal cases in the 5G PKMF</w:t>
      </w:r>
      <w:bookmarkEnd w:id="2298"/>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299" w:name="_Toc155372203"/>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299"/>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00" w:name="_Toc155372204"/>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00"/>
    </w:p>
    <w:p w14:paraId="2D8030B2" w14:textId="0BBDBC4D" w:rsidR="002C4BC0" w:rsidRPr="00C6761E"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3876EF43" w14:textId="70A78D83" w:rsidR="00FF4F78" w:rsidRPr="00C6761E" w:rsidRDefault="00AF026B" w:rsidP="00FF4F78">
      <w:pPr>
        <w:pStyle w:val="Heading1"/>
      </w:pPr>
      <w:bookmarkStart w:id="2301" w:name="_CR9"/>
      <w:bookmarkStart w:id="2302" w:name="_Toc155372205"/>
      <w:bookmarkEnd w:id="2301"/>
      <w:r w:rsidRPr="00C6761E">
        <w:t>9</w:t>
      </w:r>
      <w:r w:rsidR="00FF4F78" w:rsidRPr="00C6761E">
        <w:tab/>
        <w:t>Handling of unknown, unforeseen and erroneous protocol data</w:t>
      </w:r>
      <w:bookmarkEnd w:id="2302"/>
    </w:p>
    <w:p w14:paraId="45C5B694" w14:textId="1E6374DF" w:rsidR="00505CF9" w:rsidRPr="00C6761E" w:rsidRDefault="00AF026B" w:rsidP="00505CF9">
      <w:pPr>
        <w:pStyle w:val="Heading2"/>
      </w:pPr>
      <w:bookmarkStart w:id="2303" w:name="_CR9_1"/>
      <w:bookmarkStart w:id="2304" w:name="_Toc525231156"/>
      <w:bookmarkStart w:id="2305" w:name="_Toc59198556"/>
      <w:bookmarkStart w:id="2306" w:name="_Toc59199147"/>
      <w:bookmarkStart w:id="2307" w:name="_Toc155372206"/>
      <w:bookmarkEnd w:id="2303"/>
      <w:r w:rsidRPr="00C6761E">
        <w:t>9</w:t>
      </w:r>
      <w:r w:rsidR="00505CF9" w:rsidRPr="00C6761E">
        <w:t>.1</w:t>
      </w:r>
      <w:r w:rsidR="00505CF9" w:rsidRPr="00C6761E">
        <w:tab/>
        <w:t>General</w:t>
      </w:r>
      <w:bookmarkEnd w:id="2304"/>
      <w:bookmarkEnd w:id="2305"/>
      <w:bookmarkEnd w:id="2306"/>
      <w:bookmarkEnd w:id="2307"/>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6761E" w:rsidRDefault="00396310" w:rsidP="000B2E2B">
      <w:r w:rsidRPr="00C6761E">
        <w:t>Also, the error handling of the network is only considered as mandatory or strongly recommended when certain thresholds for errors are not reached during a dedicated connection.</w:t>
      </w:r>
    </w:p>
    <w:p w14:paraId="4CFA326B" w14:textId="7DAFAAB5" w:rsidR="00505CF9" w:rsidRPr="00C6761E" w:rsidRDefault="00AF026B" w:rsidP="00505CF9">
      <w:pPr>
        <w:pStyle w:val="Heading2"/>
      </w:pPr>
      <w:bookmarkStart w:id="2308" w:name="_CR9_2"/>
      <w:bookmarkStart w:id="2309" w:name="_Toc155372207"/>
      <w:bookmarkEnd w:id="2308"/>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09"/>
    </w:p>
    <w:p w14:paraId="6512C8AA" w14:textId="77777777" w:rsidR="00396310" w:rsidRPr="00C6761E" w:rsidRDefault="00396310" w:rsidP="00396310">
      <w:pPr>
        <w:pStyle w:val="Heading3"/>
        <w:rPr>
          <w:noProof/>
        </w:rPr>
      </w:pPr>
      <w:bookmarkStart w:id="2310" w:name="_CR9_2_1"/>
      <w:bookmarkStart w:id="2311" w:name="_Toc525231162"/>
      <w:bookmarkStart w:id="2312" w:name="_Toc59198562"/>
      <w:bookmarkStart w:id="2313" w:name="_Toc59199153"/>
      <w:bookmarkStart w:id="2314" w:name="_Toc155372208"/>
      <w:bookmarkEnd w:id="2310"/>
      <w:r w:rsidRPr="00C6761E">
        <w:rPr>
          <w:noProof/>
        </w:rPr>
        <w:t>9.2.1</w:t>
      </w:r>
      <w:r w:rsidRPr="00C6761E">
        <w:rPr>
          <w:noProof/>
        </w:rPr>
        <w:tab/>
        <w:t>Unforeseen message type</w:t>
      </w:r>
      <w:bookmarkEnd w:id="2311"/>
      <w:bookmarkEnd w:id="2312"/>
      <w:bookmarkEnd w:id="2313"/>
      <w:bookmarkEnd w:id="2314"/>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7D9E0928" w:rsidR="00396310" w:rsidRPr="00C6761E" w:rsidRDefault="00396310" w:rsidP="000B2E2B">
      <w:r w:rsidRPr="00C6761E">
        <w:t>If the 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DDNMF</w:t>
      </w:r>
      <w:r w:rsidR="003A34D6" w:rsidRPr="00C6761E">
        <w:t xml:space="preserve"> or the the 5G PKMF</w:t>
      </w:r>
      <w:r w:rsidRPr="00C6761E">
        <w:t xml:space="preserve"> shall discard the message.</w:t>
      </w:r>
    </w:p>
    <w:p w14:paraId="356D06DE" w14:textId="04C1322B" w:rsidR="001926D5" w:rsidRPr="00C6761E" w:rsidRDefault="00AF026B" w:rsidP="00505CF9">
      <w:pPr>
        <w:pStyle w:val="Heading2"/>
      </w:pPr>
      <w:bookmarkStart w:id="2315" w:name="_CR9_3"/>
      <w:bookmarkStart w:id="2316" w:name="_Toc525231160"/>
      <w:bookmarkStart w:id="2317" w:name="_Toc59198560"/>
      <w:bookmarkStart w:id="2318" w:name="_Toc59199151"/>
      <w:bookmarkStart w:id="2319" w:name="_Toc155372209"/>
      <w:bookmarkEnd w:id="2315"/>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16"/>
      <w:bookmarkEnd w:id="2317"/>
      <w:bookmarkEnd w:id="2318"/>
      <w:bookmarkEnd w:id="2319"/>
    </w:p>
    <w:p w14:paraId="37EE7BDD" w14:textId="77777777" w:rsidR="00396310" w:rsidRPr="00C6761E" w:rsidRDefault="00396310" w:rsidP="00396310">
      <w:pPr>
        <w:pStyle w:val="Heading3"/>
      </w:pPr>
      <w:bookmarkStart w:id="2320" w:name="_CR9_3_1"/>
      <w:bookmarkStart w:id="2321" w:name="_Toc33963259"/>
      <w:bookmarkStart w:id="2322" w:name="_Toc34393329"/>
      <w:bookmarkStart w:id="2323" w:name="_Toc45216145"/>
      <w:bookmarkStart w:id="2324" w:name="_Toc51931714"/>
      <w:bookmarkStart w:id="2325" w:name="_Toc59208990"/>
      <w:bookmarkStart w:id="2326" w:name="_Toc68196319"/>
      <w:bookmarkStart w:id="2327" w:name="_Toc155372210"/>
      <w:bookmarkEnd w:id="2320"/>
      <w:r w:rsidRPr="00C6761E">
        <w:t>9.3.1</w:t>
      </w:r>
      <w:r w:rsidRPr="00C6761E">
        <w:tab/>
        <w:t>Message too short or too long</w:t>
      </w:r>
      <w:bookmarkEnd w:id="2321"/>
      <w:bookmarkEnd w:id="2322"/>
      <w:bookmarkEnd w:id="2323"/>
      <w:bookmarkEnd w:id="2324"/>
      <w:bookmarkEnd w:id="2325"/>
      <w:bookmarkEnd w:id="2326"/>
      <w:bookmarkEnd w:id="2327"/>
    </w:p>
    <w:p w14:paraId="53128D33" w14:textId="77777777" w:rsidR="00396310" w:rsidRPr="00C6761E" w:rsidRDefault="00396310" w:rsidP="00396310">
      <w:pPr>
        <w:pStyle w:val="Heading4"/>
      </w:pPr>
      <w:bookmarkStart w:id="2328" w:name="_CR9_3_1_1"/>
      <w:bookmarkStart w:id="2329" w:name="_Toc33963260"/>
      <w:bookmarkStart w:id="2330" w:name="_Toc34393330"/>
      <w:bookmarkStart w:id="2331" w:name="_Toc45216146"/>
      <w:bookmarkStart w:id="2332" w:name="_Toc51931715"/>
      <w:bookmarkStart w:id="2333" w:name="_Toc59208991"/>
      <w:bookmarkStart w:id="2334" w:name="_Toc68196320"/>
      <w:bookmarkStart w:id="2335" w:name="_Toc155372211"/>
      <w:bookmarkEnd w:id="2328"/>
      <w:r w:rsidRPr="00C6761E">
        <w:t>9.3.1.1</w:t>
      </w:r>
      <w:r w:rsidRPr="00C6761E">
        <w:tab/>
        <w:t>Message too short</w:t>
      </w:r>
      <w:bookmarkEnd w:id="2329"/>
      <w:bookmarkEnd w:id="2330"/>
      <w:bookmarkEnd w:id="2331"/>
      <w:bookmarkEnd w:id="2332"/>
      <w:bookmarkEnd w:id="2333"/>
      <w:bookmarkEnd w:id="2334"/>
      <w:bookmarkEnd w:id="2335"/>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336" w:name="_CR9_3_1_2"/>
      <w:bookmarkStart w:id="2337" w:name="_Toc33963261"/>
      <w:bookmarkStart w:id="2338" w:name="_Toc34393331"/>
      <w:bookmarkStart w:id="2339" w:name="_Toc45216147"/>
      <w:bookmarkStart w:id="2340" w:name="_Toc51931716"/>
      <w:bookmarkStart w:id="2341" w:name="_Toc59208992"/>
      <w:bookmarkStart w:id="2342" w:name="_Toc68196321"/>
      <w:bookmarkStart w:id="2343" w:name="_Toc155372212"/>
      <w:bookmarkEnd w:id="2336"/>
      <w:r w:rsidRPr="00C6761E">
        <w:t>9.3.1.2</w:t>
      </w:r>
      <w:r w:rsidRPr="00C6761E">
        <w:tab/>
        <w:t>Message too long</w:t>
      </w:r>
      <w:bookmarkEnd w:id="2337"/>
      <w:bookmarkEnd w:id="2338"/>
      <w:bookmarkEnd w:id="2339"/>
      <w:bookmarkEnd w:id="2340"/>
      <w:bookmarkEnd w:id="2341"/>
      <w:bookmarkEnd w:id="2342"/>
      <w:bookmarkEnd w:id="2343"/>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344" w:name="_CR9_3_2"/>
      <w:bookmarkStart w:id="2345" w:name="_Toc33963262"/>
      <w:bookmarkStart w:id="2346" w:name="_Toc34393332"/>
      <w:bookmarkStart w:id="2347" w:name="_Toc45216148"/>
      <w:bookmarkStart w:id="2348" w:name="_Toc51931717"/>
      <w:bookmarkStart w:id="2349" w:name="_Toc59208993"/>
      <w:bookmarkStart w:id="2350" w:name="_Toc68196322"/>
      <w:bookmarkStart w:id="2351" w:name="_Toc155372213"/>
      <w:bookmarkEnd w:id="2344"/>
      <w:r w:rsidRPr="00C6761E">
        <w:t>9.3.2</w:t>
      </w:r>
      <w:r w:rsidRPr="00C6761E">
        <w:tab/>
        <w:t>Unknown or unforeseen message type</w:t>
      </w:r>
      <w:bookmarkEnd w:id="2345"/>
      <w:bookmarkEnd w:id="2346"/>
      <w:bookmarkEnd w:id="2347"/>
      <w:bookmarkEnd w:id="2348"/>
      <w:bookmarkEnd w:id="2349"/>
      <w:bookmarkEnd w:id="2350"/>
      <w:bookmarkEnd w:id="2351"/>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352" w:name="_CR9_3_3"/>
      <w:bookmarkStart w:id="2353" w:name="_Toc33963263"/>
      <w:bookmarkStart w:id="2354" w:name="_Toc34393333"/>
      <w:bookmarkStart w:id="2355" w:name="_Toc45216149"/>
      <w:bookmarkStart w:id="2356" w:name="_Toc51931718"/>
      <w:bookmarkStart w:id="2357" w:name="_Toc59208994"/>
      <w:bookmarkStart w:id="2358" w:name="_Toc68196323"/>
      <w:bookmarkStart w:id="2359" w:name="_Toc155372214"/>
      <w:bookmarkEnd w:id="2352"/>
      <w:r w:rsidRPr="00C6761E">
        <w:t>9.3.3</w:t>
      </w:r>
      <w:r w:rsidRPr="00C6761E">
        <w:tab/>
        <w:t>Non-semantical mandatory information element errors</w:t>
      </w:r>
      <w:bookmarkEnd w:id="2353"/>
      <w:bookmarkEnd w:id="2354"/>
      <w:bookmarkEnd w:id="2355"/>
      <w:bookmarkEnd w:id="2356"/>
      <w:bookmarkEnd w:id="2357"/>
      <w:bookmarkEnd w:id="2358"/>
      <w:bookmarkEnd w:id="2359"/>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360" w:name="_Toc33963264"/>
      <w:bookmarkStart w:id="2361" w:name="_Toc34393334"/>
      <w:bookmarkStart w:id="2362" w:name="_Toc45216150"/>
      <w:bookmarkStart w:id="2363" w:name="_Toc51931719"/>
      <w:r w:rsidRPr="00C6761E">
        <w:t>the UE shall ignore the PC5 signalling message.</w:t>
      </w:r>
    </w:p>
    <w:p w14:paraId="73819410" w14:textId="77777777" w:rsidR="00396310" w:rsidRPr="00C6761E" w:rsidRDefault="00396310" w:rsidP="00396310">
      <w:pPr>
        <w:pStyle w:val="Heading3"/>
      </w:pPr>
      <w:bookmarkStart w:id="2364" w:name="_CR9_3_4"/>
      <w:bookmarkStart w:id="2365" w:name="_Toc59208995"/>
      <w:bookmarkStart w:id="2366" w:name="_Toc68196324"/>
      <w:bookmarkStart w:id="2367" w:name="_Toc155372215"/>
      <w:bookmarkEnd w:id="2364"/>
      <w:r w:rsidRPr="00C6761E">
        <w:t>9.3.4</w:t>
      </w:r>
      <w:r w:rsidRPr="00C6761E">
        <w:tab/>
        <w:t>Unknown and unforeseen IEs in the non-imperative message part</w:t>
      </w:r>
      <w:bookmarkEnd w:id="2360"/>
      <w:bookmarkEnd w:id="2361"/>
      <w:bookmarkEnd w:id="2362"/>
      <w:bookmarkEnd w:id="2363"/>
      <w:bookmarkEnd w:id="2365"/>
      <w:bookmarkEnd w:id="2366"/>
      <w:bookmarkEnd w:id="2367"/>
    </w:p>
    <w:p w14:paraId="4D1A2691" w14:textId="77777777" w:rsidR="00396310" w:rsidRPr="00C6761E" w:rsidRDefault="00396310" w:rsidP="00396310">
      <w:pPr>
        <w:pStyle w:val="Heading4"/>
      </w:pPr>
      <w:bookmarkStart w:id="2368" w:name="_CR9_3_4_1"/>
      <w:bookmarkStart w:id="2369" w:name="_Toc33963265"/>
      <w:bookmarkStart w:id="2370" w:name="_Toc34393335"/>
      <w:bookmarkStart w:id="2371" w:name="_Toc45216151"/>
      <w:bookmarkStart w:id="2372" w:name="_Toc51931720"/>
      <w:bookmarkStart w:id="2373" w:name="_Toc59208996"/>
      <w:bookmarkStart w:id="2374" w:name="_Toc68196325"/>
      <w:bookmarkStart w:id="2375" w:name="_Toc155372216"/>
      <w:bookmarkEnd w:id="2368"/>
      <w:r w:rsidRPr="00C6761E">
        <w:t>9.3.4.1</w:t>
      </w:r>
      <w:r w:rsidRPr="00C6761E">
        <w:tab/>
        <w:t>IEIs unknown in the message</w:t>
      </w:r>
      <w:bookmarkEnd w:id="2369"/>
      <w:bookmarkEnd w:id="2370"/>
      <w:bookmarkEnd w:id="2371"/>
      <w:bookmarkEnd w:id="2372"/>
      <w:bookmarkEnd w:id="2373"/>
      <w:bookmarkEnd w:id="2374"/>
      <w:bookmarkEnd w:id="2375"/>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376" w:name="_CR9_3_4_2"/>
      <w:bookmarkStart w:id="2377" w:name="_Toc33963266"/>
      <w:bookmarkStart w:id="2378" w:name="_Toc34393336"/>
      <w:bookmarkStart w:id="2379" w:name="_Toc45216152"/>
      <w:bookmarkStart w:id="2380" w:name="_Toc51931721"/>
      <w:bookmarkStart w:id="2381" w:name="_Toc59208997"/>
      <w:bookmarkStart w:id="2382" w:name="_Toc68196326"/>
      <w:bookmarkStart w:id="2383" w:name="_Toc155372217"/>
      <w:bookmarkEnd w:id="2376"/>
      <w:r w:rsidRPr="00C6761E">
        <w:t>9.3.4.2</w:t>
      </w:r>
      <w:r w:rsidRPr="00C6761E">
        <w:tab/>
        <w:t>Out of sequence IEs</w:t>
      </w:r>
      <w:bookmarkEnd w:id="2377"/>
      <w:bookmarkEnd w:id="2378"/>
      <w:bookmarkEnd w:id="2379"/>
      <w:bookmarkEnd w:id="2380"/>
      <w:bookmarkEnd w:id="2381"/>
      <w:bookmarkEnd w:id="2382"/>
      <w:bookmarkEnd w:id="2383"/>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384" w:name="_CR9_3_4_3"/>
      <w:bookmarkStart w:id="2385" w:name="_Toc33963267"/>
      <w:bookmarkStart w:id="2386" w:name="_Toc34393337"/>
      <w:bookmarkStart w:id="2387" w:name="_Toc45216153"/>
      <w:bookmarkStart w:id="2388" w:name="_Toc51931722"/>
      <w:bookmarkStart w:id="2389" w:name="_Toc59208998"/>
      <w:bookmarkStart w:id="2390" w:name="_Toc68196327"/>
      <w:bookmarkStart w:id="2391" w:name="_Toc155372218"/>
      <w:bookmarkEnd w:id="2384"/>
      <w:r w:rsidRPr="00C6761E">
        <w:t>9.3.4.3</w:t>
      </w:r>
      <w:r w:rsidRPr="00C6761E">
        <w:tab/>
        <w:t>Repeated IEs</w:t>
      </w:r>
      <w:bookmarkEnd w:id="2385"/>
      <w:bookmarkEnd w:id="2386"/>
      <w:bookmarkEnd w:id="2387"/>
      <w:bookmarkEnd w:id="2388"/>
      <w:bookmarkEnd w:id="2389"/>
      <w:bookmarkEnd w:id="2390"/>
      <w:bookmarkEnd w:id="2391"/>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392" w:name="_CR9_3_5"/>
      <w:bookmarkStart w:id="2393" w:name="_Toc33963268"/>
      <w:bookmarkStart w:id="2394" w:name="_Toc34393338"/>
      <w:bookmarkStart w:id="2395" w:name="_Toc45216154"/>
      <w:bookmarkStart w:id="2396" w:name="_Toc51931723"/>
      <w:bookmarkStart w:id="2397" w:name="_Toc59208999"/>
      <w:bookmarkStart w:id="2398" w:name="_Toc68196328"/>
      <w:bookmarkStart w:id="2399" w:name="_Toc155372219"/>
      <w:bookmarkEnd w:id="2392"/>
      <w:r w:rsidRPr="00C6761E">
        <w:t>9.3.5</w:t>
      </w:r>
      <w:r w:rsidRPr="00C6761E">
        <w:tab/>
        <w:t>Non-imperative message part errors</w:t>
      </w:r>
      <w:bookmarkEnd w:id="2393"/>
      <w:bookmarkEnd w:id="2394"/>
      <w:bookmarkEnd w:id="2395"/>
      <w:bookmarkEnd w:id="2396"/>
      <w:bookmarkEnd w:id="2397"/>
      <w:bookmarkEnd w:id="2398"/>
      <w:bookmarkEnd w:id="2399"/>
    </w:p>
    <w:p w14:paraId="40DD5D35" w14:textId="77777777" w:rsidR="00396310" w:rsidRPr="00C6761E" w:rsidRDefault="00396310" w:rsidP="00396310">
      <w:pPr>
        <w:pStyle w:val="Heading4"/>
      </w:pPr>
      <w:bookmarkStart w:id="2400" w:name="_CR9_3_5_1"/>
      <w:bookmarkStart w:id="2401" w:name="_Toc33963269"/>
      <w:bookmarkStart w:id="2402" w:name="_Toc34393339"/>
      <w:bookmarkStart w:id="2403" w:name="_Toc45216155"/>
      <w:bookmarkStart w:id="2404" w:name="_Toc51931724"/>
      <w:bookmarkStart w:id="2405" w:name="_Toc59209000"/>
      <w:bookmarkStart w:id="2406" w:name="_Toc68196329"/>
      <w:bookmarkStart w:id="2407" w:name="_Toc155372220"/>
      <w:bookmarkEnd w:id="2400"/>
      <w:r w:rsidRPr="00C6761E">
        <w:t>9.3.5.1</w:t>
      </w:r>
      <w:r w:rsidRPr="00C6761E">
        <w:tab/>
        <w:t>General</w:t>
      </w:r>
      <w:bookmarkEnd w:id="2401"/>
      <w:bookmarkEnd w:id="2402"/>
      <w:bookmarkEnd w:id="2403"/>
      <w:bookmarkEnd w:id="2404"/>
      <w:bookmarkEnd w:id="2405"/>
      <w:bookmarkEnd w:id="2406"/>
      <w:bookmarkEnd w:id="2407"/>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08" w:name="_CR9_3_5_2"/>
      <w:bookmarkStart w:id="2409" w:name="_Toc33963270"/>
      <w:bookmarkStart w:id="2410" w:name="_Toc34393340"/>
      <w:bookmarkStart w:id="2411" w:name="_Toc45216156"/>
      <w:bookmarkStart w:id="2412" w:name="_Toc51931725"/>
      <w:bookmarkStart w:id="2413" w:name="_Toc59209001"/>
      <w:bookmarkStart w:id="2414" w:name="_Toc68196330"/>
      <w:bookmarkStart w:id="2415" w:name="_Toc155372221"/>
      <w:bookmarkEnd w:id="2408"/>
      <w:r w:rsidRPr="00C6761E">
        <w:t>9.3.5.2</w:t>
      </w:r>
      <w:r w:rsidRPr="00C6761E">
        <w:tab/>
        <w:t>Syntactically incorrect optional IEs</w:t>
      </w:r>
      <w:bookmarkEnd w:id="2409"/>
      <w:bookmarkEnd w:id="2410"/>
      <w:bookmarkEnd w:id="2411"/>
      <w:bookmarkEnd w:id="2412"/>
      <w:bookmarkEnd w:id="2413"/>
      <w:bookmarkEnd w:id="2414"/>
      <w:bookmarkEnd w:id="2415"/>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16" w:name="_CR9_3_5_3"/>
      <w:bookmarkStart w:id="2417" w:name="_Toc33963271"/>
      <w:bookmarkStart w:id="2418" w:name="_Toc34393341"/>
      <w:bookmarkStart w:id="2419" w:name="_Toc45216157"/>
      <w:bookmarkStart w:id="2420" w:name="_Toc51931726"/>
      <w:bookmarkStart w:id="2421" w:name="_Toc59209002"/>
      <w:bookmarkStart w:id="2422" w:name="_Toc68196331"/>
      <w:bookmarkStart w:id="2423" w:name="_Toc155372222"/>
      <w:bookmarkEnd w:id="2416"/>
      <w:r w:rsidRPr="00C6761E">
        <w:t>9.3.5.3</w:t>
      </w:r>
      <w:r w:rsidRPr="00C6761E">
        <w:tab/>
        <w:t>Conditional IE errors</w:t>
      </w:r>
      <w:bookmarkEnd w:id="2417"/>
      <w:bookmarkEnd w:id="2418"/>
      <w:bookmarkEnd w:id="2419"/>
      <w:bookmarkEnd w:id="2420"/>
      <w:bookmarkEnd w:id="2421"/>
      <w:bookmarkEnd w:id="2422"/>
      <w:bookmarkEnd w:id="2423"/>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24" w:name="_CR9_3_6"/>
      <w:bookmarkStart w:id="2425" w:name="_Toc33963272"/>
      <w:bookmarkStart w:id="2426" w:name="_Toc34393342"/>
      <w:bookmarkStart w:id="2427" w:name="_Toc45216158"/>
      <w:bookmarkStart w:id="2428" w:name="_Toc51931727"/>
      <w:bookmarkStart w:id="2429" w:name="_Toc59209003"/>
      <w:bookmarkStart w:id="2430" w:name="_Toc68196332"/>
      <w:bookmarkStart w:id="2431" w:name="_Toc155372223"/>
      <w:bookmarkEnd w:id="2424"/>
      <w:r w:rsidRPr="00C6761E">
        <w:t>9.3.6</w:t>
      </w:r>
      <w:r w:rsidRPr="00C6761E">
        <w:tab/>
        <w:t>Messages with semantically incorrect contents</w:t>
      </w:r>
      <w:bookmarkEnd w:id="2425"/>
      <w:bookmarkEnd w:id="2426"/>
      <w:bookmarkEnd w:id="2427"/>
      <w:bookmarkEnd w:id="2428"/>
      <w:bookmarkEnd w:id="2429"/>
      <w:bookmarkEnd w:id="2430"/>
      <w:bookmarkEnd w:id="2431"/>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432" w:name="_CR10"/>
      <w:bookmarkStart w:id="2433" w:name="_Toc155372224"/>
      <w:bookmarkEnd w:id="2432"/>
      <w:r w:rsidRPr="00C6761E">
        <w:t>10</w:t>
      </w:r>
      <w:r w:rsidR="00FF4F78" w:rsidRPr="00C6761E">
        <w:tab/>
        <w:t>Message functional definitions and contents</w:t>
      </w:r>
      <w:bookmarkEnd w:id="2433"/>
    </w:p>
    <w:p w14:paraId="3B2BA24D" w14:textId="6B62C4C7" w:rsidR="00661A16" w:rsidRPr="00C6761E" w:rsidRDefault="00AF026B" w:rsidP="00661A16">
      <w:pPr>
        <w:pStyle w:val="Heading2"/>
      </w:pPr>
      <w:bookmarkStart w:id="2434" w:name="_CR10_1"/>
      <w:bookmarkStart w:id="2435" w:name="_Toc525231308"/>
      <w:bookmarkStart w:id="2436" w:name="_Toc59198708"/>
      <w:bookmarkStart w:id="2437" w:name="_Toc59199299"/>
      <w:bookmarkStart w:id="2438" w:name="_Toc155372225"/>
      <w:bookmarkEnd w:id="2434"/>
      <w:r w:rsidRPr="00C6761E">
        <w:t>10.</w:t>
      </w:r>
      <w:r w:rsidR="00661A16" w:rsidRPr="00C6761E">
        <w:t>1</w:t>
      </w:r>
      <w:r w:rsidR="00661A16" w:rsidRPr="00C6761E">
        <w:tab/>
        <w:t>Overview</w:t>
      </w:r>
      <w:bookmarkEnd w:id="2435"/>
      <w:bookmarkEnd w:id="2436"/>
      <w:bookmarkEnd w:id="2437"/>
      <w:bookmarkEnd w:id="2438"/>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2439" w:name="_CR10_2"/>
      <w:bookmarkStart w:id="2440" w:name="_Toc155372226"/>
      <w:bookmarkEnd w:id="2439"/>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440"/>
    </w:p>
    <w:p w14:paraId="4D2C0543" w14:textId="77777777" w:rsidR="00CB3A44" w:rsidRPr="00C6761E" w:rsidRDefault="00CB3A44" w:rsidP="00CB3A44">
      <w:pPr>
        <w:pStyle w:val="Heading3"/>
      </w:pPr>
      <w:bookmarkStart w:id="2441" w:name="_CR10_2_1"/>
      <w:bookmarkStart w:id="2442" w:name="_Toc59199328"/>
      <w:bookmarkStart w:id="2443" w:name="_Toc59198737"/>
      <w:bookmarkStart w:id="2444" w:name="_Toc525231337"/>
      <w:bookmarkStart w:id="2445" w:name="_Toc155372227"/>
      <w:bookmarkEnd w:id="2441"/>
      <w:r w:rsidRPr="00C6761E">
        <w:t>10.2.1</w:t>
      </w:r>
      <w:r w:rsidRPr="00C6761E">
        <w:tab/>
        <w:t>Message definition</w:t>
      </w:r>
      <w:bookmarkEnd w:id="2442"/>
      <w:bookmarkEnd w:id="2443"/>
      <w:bookmarkEnd w:id="2444"/>
      <w:bookmarkEnd w:id="2445"/>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446" w:name="_CRTable10_2_1_1"/>
      <w:r w:rsidRPr="00C6761E">
        <w:t>Table </w:t>
      </w:r>
      <w:bookmarkEnd w:id="2446"/>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447" w:name="_CRTable10_2_1_2"/>
      <w:r w:rsidRPr="00C6761E">
        <w:t>Table </w:t>
      </w:r>
      <w:bookmarkEnd w:id="2447"/>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448" w:name="_CRTable10_2_1_3"/>
      <w:r w:rsidRPr="00C6761E">
        <w:t>Table </w:t>
      </w:r>
      <w:bookmarkEnd w:id="2448"/>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449" w:name="_Hlk127218295"/>
            <w:bookmarkStart w:id="2450" w:name="_Hlk127218218"/>
            <w:r w:rsidRPr="00C6761E">
              <w:t xml:space="preserve">Discoveree </w:t>
            </w:r>
            <w:bookmarkEnd w:id="2449"/>
            <w:r w:rsidRPr="00C6761E">
              <w:t>user info</w:t>
            </w:r>
            <w:bookmarkEnd w:id="2450"/>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451" w:name="_CRTable10_2_1_4"/>
      <w:r w:rsidRPr="00C6761E">
        <w:t>Table </w:t>
      </w:r>
      <w:bookmarkEnd w:id="2451"/>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452" w:name="_CRTable10_2_1_5"/>
      <w:r w:rsidRPr="00C6761E">
        <w:t>Table </w:t>
      </w:r>
      <w:bookmarkEnd w:id="2452"/>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453" w:name="_CRTable10_2_1_6"/>
      <w:r w:rsidRPr="00C6761E">
        <w:t>Table </w:t>
      </w:r>
      <w:bookmarkEnd w:id="2453"/>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454" w:name="_CRTable10_2_1_7"/>
      <w:r w:rsidRPr="00C6761E">
        <w:t>Table </w:t>
      </w:r>
      <w:bookmarkEnd w:id="2454"/>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455" w:name="_CRTable10_2_1_8"/>
      <w:r w:rsidRPr="00C6761E">
        <w:t>Table </w:t>
      </w:r>
      <w:bookmarkEnd w:id="2455"/>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456" w:name="_CRTable10_2_1_9"/>
      <w:r w:rsidRPr="00C6761E">
        <w:t>Table </w:t>
      </w:r>
      <w:bookmarkEnd w:id="2456"/>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DA61EE">
            <w:pPr>
              <w:keepNext/>
              <w:keepLines/>
              <w:spacing w:after="0"/>
              <w:rPr>
                <w:rFonts w:ascii="Arial" w:hAnsi="Arial"/>
                <w:sz w:val="18"/>
              </w:rPr>
            </w:pPr>
            <w:r w:rsidRPr="00C6761E">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457" w:name="_CRTable10_2_1_10"/>
      <w:r w:rsidRPr="00C6761E">
        <w:t>Table </w:t>
      </w:r>
      <w:bookmarkEnd w:id="2457"/>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458" w:name="_CRTable10_2_1_11"/>
      <w:r w:rsidRPr="00C6761E">
        <w:t>Table </w:t>
      </w:r>
      <w:bookmarkEnd w:id="2458"/>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2475D9"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6761E"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6761E" w:rsidRDefault="002475D9" w:rsidP="00D51BF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6761E" w:rsidRDefault="002475D9" w:rsidP="00D51BF4">
            <w:pPr>
              <w:pStyle w:val="TAL"/>
              <w:rPr>
                <w:lang w:eastAsia="zh-CN"/>
              </w:rPr>
            </w:pPr>
            <w:r w:rsidRPr="00C6761E">
              <w:rPr>
                <w:lang w:eastAsia="zh-CN"/>
              </w:rPr>
              <w:t>MIC</w:t>
            </w:r>
          </w:p>
          <w:p w14:paraId="72ADCF3C" w14:textId="77777777" w:rsidR="002475D9" w:rsidRPr="00C6761E" w:rsidRDefault="002475D9" w:rsidP="00D51BF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6761E" w:rsidRDefault="002475D9" w:rsidP="00D51BF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6761E" w:rsidRDefault="002475D9" w:rsidP="00D51BF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6761E" w:rsidRDefault="002475D9" w:rsidP="00D51BF4">
            <w:pPr>
              <w:pStyle w:val="TAC"/>
              <w:rPr>
                <w:lang w:eastAsia="zh-CN"/>
              </w:rPr>
            </w:pPr>
            <w:r w:rsidRPr="00C6761E">
              <w:rPr>
                <w:lang w:eastAsia="zh-CN"/>
              </w:rPr>
              <w:t>4</w:t>
            </w:r>
          </w:p>
        </w:tc>
      </w:tr>
      <w:tr w:rsidR="00B9141F"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6761E" w:rsidRDefault="00B9141F" w:rsidP="0010363A">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6761E" w:rsidRDefault="00B9141F" w:rsidP="0010363A">
            <w:pPr>
              <w:pStyle w:val="TAL"/>
              <w:rPr>
                <w:lang w:eastAsia="zh-CN"/>
              </w:rPr>
            </w:pPr>
            <w:r w:rsidRPr="00C6761E">
              <w:rPr>
                <w:lang w:eastAsia="zh-CN"/>
              </w:rPr>
              <w:t>Relay service code</w:t>
            </w:r>
          </w:p>
          <w:p w14:paraId="64F97425" w14:textId="05C460EF" w:rsidR="00B9141F" w:rsidRPr="00C6761E" w:rsidRDefault="00B9141F"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6761E" w:rsidRDefault="00B9141F" w:rsidP="0010363A">
            <w:pPr>
              <w:pStyle w:val="TAC"/>
              <w:rPr>
                <w:lang w:eastAsia="zh-CN"/>
              </w:rPr>
            </w:pPr>
            <w:r w:rsidRPr="00C6761E">
              <w:t>3</w:t>
            </w:r>
          </w:p>
        </w:tc>
      </w:tr>
      <w:tr w:rsidR="00B9141F"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6761E"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6761E" w:rsidRDefault="00B9141F" w:rsidP="0010363A">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6761E" w:rsidRDefault="00B9141F" w:rsidP="0010363A">
            <w:pPr>
              <w:pStyle w:val="TAL"/>
              <w:rPr>
                <w:lang w:eastAsia="zh-CN"/>
              </w:rPr>
            </w:pPr>
            <w:r w:rsidRPr="00C6761E">
              <w:t>User info ID</w:t>
            </w:r>
          </w:p>
          <w:p w14:paraId="7E8F1BB8" w14:textId="0E5BE2AD" w:rsidR="00B9141F" w:rsidRPr="00C6761E" w:rsidRDefault="00B9141F"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B9141F" w:rsidRPr="00C6761E" w:rsidRDefault="009537EC" w:rsidP="0010363A">
            <w:pPr>
              <w:pStyle w:val="TAC"/>
              <w:rPr>
                <w:lang w:eastAsia="zh-CN"/>
              </w:rPr>
            </w:pPr>
            <w:r w:rsidRPr="00C6761E">
              <w:rPr>
                <w:lang w:eastAsia="zh-CN"/>
              </w:rPr>
              <w:t>6</w:t>
            </w:r>
          </w:p>
        </w:tc>
      </w:tr>
      <w:tr w:rsidR="00F07568"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6761E" w:rsidRDefault="00F07568" w:rsidP="0010363A">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6761E" w:rsidRDefault="00F07568" w:rsidP="0010363A">
            <w:pPr>
              <w:pStyle w:val="TAL"/>
              <w:rPr>
                <w:lang w:eastAsia="zh-CN"/>
              </w:rPr>
            </w:pPr>
            <w:r w:rsidRPr="00C6761E">
              <w:rPr>
                <w:lang w:eastAsia="zh-CN"/>
              </w:rPr>
              <w:t>NCGI</w:t>
            </w:r>
          </w:p>
          <w:p w14:paraId="2CC5572B" w14:textId="72DFF7D2" w:rsidR="00F07568" w:rsidRPr="00C6761E" w:rsidRDefault="00F07568" w:rsidP="0010363A">
            <w:pPr>
              <w:pStyle w:val="TAL"/>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6761E" w:rsidRDefault="00F0756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6761E" w:rsidRDefault="00F0756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6761E" w:rsidRDefault="00F07568" w:rsidP="0010363A">
            <w:pPr>
              <w:pStyle w:val="TAC"/>
              <w:rPr>
                <w:lang w:eastAsia="zh-CN"/>
              </w:rPr>
            </w:pPr>
            <w:r w:rsidRPr="00C6761E">
              <w:rPr>
                <w:lang w:eastAsia="zh-CN"/>
              </w:rPr>
              <w:t>9</w:t>
            </w:r>
          </w:p>
        </w:tc>
      </w:tr>
      <w:tr w:rsidR="00B9141F"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6761E" w:rsidRDefault="00E52C84" w:rsidP="0010363A">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6761E" w:rsidRDefault="00B9141F" w:rsidP="0010363A">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6761E" w:rsidRDefault="00B37CA4" w:rsidP="0010363A">
            <w:pPr>
              <w:pStyle w:val="TAL"/>
              <w:rPr>
                <w:lang w:eastAsia="zh-CN"/>
              </w:rPr>
            </w:pPr>
            <w:r w:rsidRPr="00C6761E">
              <w:rPr>
                <w:lang w:eastAsia="zh-CN"/>
              </w:rPr>
              <w:t>TAI</w:t>
            </w:r>
          </w:p>
          <w:p w14:paraId="1AD5758F" w14:textId="69119185" w:rsidR="00B9141F" w:rsidRPr="00C6761E" w:rsidRDefault="00B9141F" w:rsidP="0010363A">
            <w:pPr>
              <w:pStyle w:val="TAL"/>
              <w:rPr>
                <w:lang w:eastAsia="zh-CN"/>
              </w:rPr>
            </w:pPr>
            <w:r w:rsidRPr="00C6761E">
              <w:rPr>
                <w:lang w:eastAsia="zh-CN"/>
              </w:rPr>
              <w:t>11.2.</w:t>
            </w:r>
            <w:r w:rsidR="005E7450" w:rsidRPr="00C6761E">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6761E" w:rsidRDefault="00B9141F"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6761E" w:rsidRDefault="00B9141F"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6761E" w:rsidRDefault="00B9141F" w:rsidP="0010363A">
            <w:pPr>
              <w:pStyle w:val="TAC"/>
              <w:rPr>
                <w:lang w:eastAsia="zh-CN"/>
              </w:rPr>
            </w:pPr>
            <w:r w:rsidRPr="00C6761E">
              <w:rPr>
                <w:lang w:eastAsia="zh-CN"/>
              </w:rPr>
              <w:t>4</w:t>
            </w:r>
          </w:p>
        </w:tc>
      </w:tr>
      <w:tr w:rsidR="00B9141F"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6761E" w:rsidRDefault="00E84FE5" w:rsidP="0074436C">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459" w:name="_CRTable10_2_1_12"/>
      <w:r w:rsidRPr="00C6761E">
        <w:t>Table </w:t>
      </w:r>
      <w:bookmarkEnd w:id="2459"/>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E20702" w:rsidRPr="00C6761E" w14:paraId="273D042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7ABBA07" w14:textId="77777777" w:rsidR="00E20702" w:rsidRPr="00C6761E" w:rsidRDefault="00E20702" w:rsidP="000225E5">
            <w:pPr>
              <w:pStyle w:val="TAL"/>
              <w:rPr>
                <w:lang w:eastAsia="zh-CN"/>
              </w:rPr>
            </w:pPr>
            <w:r w:rsidRPr="00C6761E">
              <w:rPr>
                <w:lang w:eastAsia="zh-CN"/>
              </w:rPr>
              <w:t>Announcer info</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20C9F45" w14:textId="77777777" w:rsidR="00E20702" w:rsidRPr="00C6761E" w:rsidRDefault="00E20702" w:rsidP="000225E5">
            <w:pPr>
              <w:pStyle w:val="TAL"/>
            </w:pPr>
            <w:r w:rsidRPr="00C6761E">
              <w:t>User info ID</w:t>
            </w:r>
          </w:p>
          <w:p w14:paraId="7946F626" w14:textId="77777777" w:rsidR="00E20702" w:rsidRPr="00C6761E" w:rsidRDefault="00E20702" w:rsidP="000225E5">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25E191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EF4BEC0"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E46A536" w14:textId="77777777" w:rsidR="00E20702" w:rsidRPr="00C6761E" w:rsidRDefault="00E20702" w:rsidP="000225E5">
            <w:pPr>
              <w:pStyle w:val="TAC"/>
              <w:rPr>
                <w:lang w:eastAsia="zh-CN"/>
              </w:rPr>
            </w:pPr>
            <w:r w:rsidRPr="00C6761E">
              <w:rPr>
                <w:lang w:eastAsia="zh-CN"/>
              </w:rPr>
              <w:t>6</w:t>
            </w:r>
          </w:p>
        </w:tc>
      </w:tr>
      <w:tr w:rsidR="00E20702" w:rsidRPr="00C6761E"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77777777" w:rsidR="00E20702" w:rsidRPr="00C6761E" w:rsidRDefault="00E20702" w:rsidP="000225E5">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08237506" w14:textId="77777777" w:rsidR="00E20702" w:rsidRPr="00C6761E" w:rsidRDefault="00E20702" w:rsidP="000225E5">
            <w:pPr>
              <w:pStyle w:val="TAL"/>
              <w:rPr>
                <w:lang w:eastAsia="zh-CN"/>
              </w:rPr>
            </w:pPr>
            <w:r w:rsidRPr="00C6761E">
              <w:rPr>
                <w:lang w:eastAsia="zh-CN"/>
              </w:rPr>
              <w:t>Status indicator</w:t>
            </w:r>
          </w:p>
          <w:p w14:paraId="534D2778" w14:textId="77777777" w:rsidR="00E20702" w:rsidRPr="00C6761E" w:rsidRDefault="00E20702" w:rsidP="000225E5">
            <w:pPr>
              <w:pStyle w:val="TAL"/>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77777777" w:rsidR="00E20702" w:rsidRPr="00C6761E" w:rsidRDefault="00E20702" w:rsidP="000225E5">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77777777" w:rsidR="00E20702" w:rsidRPr="00C6761E" w:rsidRDefault="00E20702" w:rsidP="000225E5">
            <w:pPr>
              <w:pStyle w:val="TAC"/>
              <w:rPr>
                <w:lang w:eastAsia="zh-CN"/>
              </w:rPr>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77777777" w:rsidR="00E20702" w:rsidRPr="00C6761E" w:rsidRDefault="00E20702" w:rsidP="000225E5">
            <w:pPr>
              <w:pStyle w:val="TAC"/>
              <w:rPr>
                <w:lang w:eastAsia="zh-CN"/>
              </w:rPr>
            </w:pPr>
            <w:r w:rsidRPr="00C6761E">
              <w:rPr>
                <w:lang w:eastAsia="zh-CN"/>
              </w:rPr>
              <w:t>1</w:t>
            </w: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77777777" w:rsidR="00BE402B" w:rsidRPr="00C6761E" w:rsidRDefault="00BE402B" w:rsidP="004B01A0">
            <w:pPr>
              <w:pStyle w:val="TAL"/>
              <w:rPr>
                <w:lang w:eastAsia="zh-CN"/>
              </w:rPr>
            </w:pPr>
            <w:r w:rsidRPr="00C6761E">
              <w:rPr>
                <w:rFonts w:hint="eastAsia"/>
                <w:lang w:eastAsia="zh-CN"/>
              </w:rPr>
              <w:t>List of direct discovery sets</w:t>
            </w:r>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77777777" w:rsidR="00BE402B" w:rsidRPr="00C6761E" w:rsidRDefault="00BE402B" w:rsidP="004B01A0">
            <w:pPr>
              <w:pStyle w:val="TAL"/>
              <w:rPr>
                <w:lang w:eastAsia="zh-CN"/>
              </w:rPr>
            </w:pPr>
            <w:r w:rsidRPr="00C6761E">
              <w:rPr>
                <w:rFonts w:hint="eastAsia"/>
                <w:lang w:eastAsia="zh-CN"/>
              </w:rPr>
              <w:t>List of direct discovery sets</w:t>
            </w:r>
          </w:p>
          <w:p w14:paraId="4139BD16" w14:textId="0D50EF59" w:rsidR="00BE402B" w:rsidRPr="00C6761E" w:rsidRDefault="00BE402B" w:rsidP="004B01A0">
            <w:pPr>
              <w:pStyle w:val="TAL"/>
              <w:rPr>
                <w:lang w:eastAsia="zh-CN"/>
              </w:rPr>
            </w:pPr>
            <w:r w:rsidRPr="00C6761E">
              <w:rPr>
                <w:rFonts w:hint="eastAsia"/>
                <w:lang w:eastAsia="zh-CN"/>
              </w:rPr>
              <w:t>11.2.</w:t>
            </w:r>
            <w:r w:rsidR="004661CE" w:rsidRPr="00C6761E">
              <w:rPr>
                <w:lang w:eastAsia="zh-CN"/>
              </w:rPr>
              <w:t>18</w:t>
            </w:r>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4BB43BA5" w14:textId="77777777" w:rsidR="00873B48" w:rsidRPr="00C6761E" w:rsidRDefault="00873B48" w:rsidP="00E20702">
      <w:pPr>
        <w:pStyle w:val="EditorsNote"/>
      </w:pPr>
    </w:p>
    <w:p w14:paraId="1436A77E" w14:textId="77777777" w:rsidR="00E20702" w:rsidRPr="00C6761E" w:rsidRDefault="00E20702" w:rsidP="00E20702">
      <w:pPr>
        <w:pStyle w:val="TH"/>
        <w:rPr>
          <w:lang w:eastAsia="zh-CN"/>
        </w:rPr>
      </w:pPr>
      <w:bookmarkStart w:id="2460" w:name="_CRTable10_2_1_13"/>
      <w:r w:rsidRPr="00C6761E">
        <w:t>Table </w:t>
      </w:r>
      <w:bookmarkEnd w:id="2460"/>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F75B48" w:rsidRPr="00C6761E" w14:paraId="32371DB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173A5B56" w14:textId="77777777" w:rsidR="00F75B48" w:rsidRPr="00C6761E" w:rsidRDefault="00F75B48" w:rsidP="00F75B48">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CEB082" w14:textId="77777777" w:rsidR="00F75B48" w:rsidRPr="00C6761E" w:rsidRDefault="00F75B48" w:rsidP="00F75B48">
            <w:pPr>
              <w:pStyle w:val="TAL"/>
              <w:rPr>
                <w:lang w:eastAsia="zh-CN"/>
              </w:rPr>
            </w:pPr>
            <w:r w:rsidRPr="00C6761E">
              <w:rPr>
                <w:lang w:eastAsia="zh-CN"/>
              </w:rPr>
              <w:t>Source discoverer end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785642E4" w14:textId="77777777" w:rsidR="00F75B48" w:rsidRPr="00C6761E" w:rsidRDefault="00F75B48" w:rsidP="00F75B48">
            <w:pPr>
              <w:pStyle w:val="TAL"/>
              <w:rPr>
                <w:lang w:eastAsia="zh-CN"/>
              </w:rPr>
            </w:pPr>
            <w:r w:rsidRPr="00C6761E">
              <w:rPr>
                <w:lang w:eastAsia="zh-CN"/>
              </w:rPr>
              <w:t>User info ID</w:t>
            </w:r>
          </w:p>
          <w:p w14:paraId="2051129A" w14:textId="77777777" w:rsidR="00F75B48" w:rsidRPr="00C6761E" w:rsidRDefault="00F75B48" w:rsidP="00F75B48">
            <w:pPr>
              <w:pStyle w:val="TAL"/>
              <w:rPr>
                <w:lang w:eastAsia="zh-CN"/>
              </w:rPr>
            </w:pPr>
            <w:r w:rsidRPr="00C6761E">
              <w:rPr>
                <w:lang w:eastAsia="zh-CN"/>
              </w:rPr>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61435577" w14:textId="1D8A3DC5" w:rsidR="00F75B48" w:rsidRPr="00C6761E" w:rsidRDefault="00F75B48" w:rsidP="00F75B48">
            <w:pPr>
              <w:pStyle w:val="TAC"/>
              <w:rPr>
                <w:lang w:eastAsia="zh-CN"/>
              </w:rPr>
            </w:pPr>
            <w:r w:rsidRPr="00C6761E">
              <w:rPr>
                <w:lang w:eastAsia="zh-CN"/>
              </w:rPr>
              <w:t>O</w:t>
            </w:r>
            <w:r w:rsidRPr="00C6761E" w:rsidDel="003B000B">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6F32A6EC" w14:textId="5B707A51" w:rsidR="00F75B48" w:rsidRPr="00C6761E" w:rsidRDefault="00F75B48" w:rsidP="00F75B48">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053A8CC5" w14:textId="051167C5" w:rsidR="00F75B48" w:rsidRPr="00C6761E" w:rsidRDefault="00F75B48" w:rsidP="00F75B48">
            <w:pPr>
              <w:pStyle w:val="TAC"/>
              <w:rPr>
                <w:lang w:eastAsia="zh-CN"/>
              </w:rPr>
            </w:pPr>
            <w:r w:rsidRPr="00C6761E">
              <w:rPr>
                <w:lang w:eastAsia="zh-CN"/>
              </w:rPr>
              <w:t>8</w:t>
            </w:r>
            <w:r w:rsidRPr="00C6761E" w:rsidDel="003B000B">
              <w:rPr>
                <w:lang w:eastAsia="zh-CN"/>
              </w:rPr>
              <w:t>tbd</w:t>
            </w:r>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33BE055E" w:rsidR="00E22D8B" w:rsidRPr="00C6761E" w:rsidRDefault="00E22D8B" w:rsidP="00E22D8B">
            <w:pPr>
              <w:pStyle w:val="TAC"/>
            </w:pPr>
            <w:r w:rsidRPr="00C6761E">
              <w:rPr>
                <w:rFonts w:hint="eastAsia"/>
                <w:lang w:eastAsia="zh-CN"/>
              </w:rPr>
              <w:t>8</w:t>
            </w:r>
            <w:r w:rsidRPr="00C6761E" w:rsidDel="008F34D9">
              <w:rPr>
                <w:rFonts w:hint="eastAsia"/>
                <w:lang w:eastAsia="zh-CN"/>
              </w:rPr>
              <w:t>t</w:t>
            </w:r>
            <w:r w:rsidRPr="00C6761E" w:rsidDel="008F34D9">
              <w:rPr>
                <w:lang w:eastAsia="zh-CN"/>
              </w:rPr>
              <w:t>db</w:t>
            </w:r>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B1EC728" w:rsidR="00E20702" w:rsidRPr="00C6761E" w:rsidRDefault="006321DA" w:rsidP="000225E5">
            <w:pPr>
              <w:keepNext/>
              <w:keepLines/>
              <w:spacing w:after="0"/>
              <w:rPr>
                <w:rFonts w:ascii="Arial" w:hAnsi="Arial"/>
                <w:sz w:val="18"/>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77777777" w:rsidR="00431B09" w:rsidRPr="00C6761E" w:rsidRDefault="00431B09" w:rsidP="004B01A0">
            <w:pPr>
              <w:keepNext/>
              <w:keepLines/>
              <w:spacing w:after="0"/>
              <w:rPr>
                <w:lang w:eastAsia="zh-CN"/>
              </w:rPr>
            </w:pPr>
            <w:r w:rsidRPr="00C6761E">
              <w:rPr>
                <w:rFonts w:ascii="Arial" w:hAnsi="Arial"/>
                <w:sz w:val="18"/>
                <w:lang w:eastAsia="zh-CN"/>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77777777" w:rsidR="00431B09" w:rsidRPr="00C6761E" w:rsidRDefault="00431B0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186FA292" w14:textId="77777777" w:rsidR="00205CFA" w:rsidRPr="00C6761E" w:rsidRDefault="00205CFA" w:rsidP="00E20702">
      <w:pPr>
        <w:pStyle w:val="EditorsNote"/>
        <w:rPr>
          <w:lang w:eastAsia="zh-CN"/>
        </w:rPr>
      </w:pPr>
    </w:p>
    <w:p w14:paraId="1E61B59A" w14:textId="77777777" w:rsidR="00E20702" w:rsidRPr="00C6761E" w:rsidRDefault="00E20702" w:rsidP="00E20702">
      <w:pPr>
        <w:pStyle w:val="TH"/>
        <w:rPr>
          <w:lang w:eastAsia="zh-CN"/>
        </w:rPr>
      </w:pPr>
      <w:bookmarkStart w:id="2461" w:name="_CRTable10_2_1_14"/>
      <w:r w:rsidRPr="00C6761E">
        <w:t>Table </w:t>
      </w:r>
      <w:bookmarkEnd w:id="2461"/>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E20702" w:rsidRPr="00C6761E" w14:paraId="312B36E0"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162321F8" w14:textId="06CB0062" w:rsidR="00E20702" w:rsidRPr="00C6761E" w:rsidRDefault="006321DA" w:rsidP="000225E5">
            <w:pPr>
              <w:keepNext/>
              <w:keepLines/>
              <w:spacing w:after="0"/>
              <w:rPr>
                <w:rFonts w:ascii="Arial" w:hAnsi="Arial"/>
                <w:sz w:val="18"/>
              </w:rPr>
            </w:pPr>
            <w:r w:rsidRPr="00C6761E">
              <w:rPr>
                <w:rFonts w:ascii="Arial" w:hAnsi="Arial"/>
                <w:sz w:val="18"/>
              </w:rPr>
              <w:t>2B</w:t>
            </w:r>
          </w:p>
        </w:tc>
        <w:tc>
          <w:tcPr>
            <w:tcW w:w="2837" w:type="dxa"/>
            <w:gridSpan w:val="2"/>
            <w:tcBorders>
              <w:top w:val="single" w:sz="6" w:space="0" w:color="000000"/>
              <w:left w:val="single" w:sz="6" w:space="0" w:color="000000"/>
              <w:bottom w:val="single" w:sz="6" w:space="0" w:color="000000"/>
              <w:right w:val="single" w:sz="6" w:space="0" w:color="000000"/>
            </w:tcBorders>
          </w:tcPr>
          <w:p w14:paraId="5CDAF4F1" w14:textId="77777777" w:rsidR="00E20702" w:rsidRPr="00C6761E" w:rsidRDefault="00E20702" w:rsidP="000225E5">
            <w:pPr>
              <w:pStyle w:val="TAL"/>
              <w:rPr>
                <w:rFonts w:eastAsiaTheme="minorEastAsia"/>
                <w:lang w:val="en-US" w:eastAsia="zh-CN"/>
              </w:rPr>
            </w:pPr>
            <w:r w:rsidRPr="00C6761E">
              <w:rPr>
                <w:lang w:eastAsia="zh-CN"/>
              </w:rPr>
              <w:t>Target discoveree end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56F3B730" w14:textId="77777777" w:rsidR="00E20702" w:rsidRPr="00C6761E" w:rsidRDefault="00E20702" w:rsidP="000225E5">
            <w:pPr>
              <w:pStyle w:val="TAL"/>
            </w:pPr>
            <w:r w:rsidRPr="00C6761E">
              <w:t>User info ID</w:t>
            </w:r>
          </w:p>
          <w:p w14:paraId="5EC78D05" w14:textId="77777777" w:rsidR="00E20702" w:rsidRPr="00C6761E" w:rsidRDefault="00E20702" w:rsidP="000225E5">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2879D7D4"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65599FC7" w14:textId="77777777" w:rsidR="00E20702" w:rsidRPr="00C6761E" w:rsidRDefault="00E20702" w:rsidP="000225E5">
            <w:pPr>
              <w:pStyle w:val="TAC"/>
              <w:rPr>
                <w:lang w:eastAsia="zh-CN"/>
              </w:rPr>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tcPr>
          <w:p w14:paraId="3A53853D" w14:textId="55126513" w:rsidR="00E20702" w:rsidRPr="00C6761E" w:rsidRDefault="00A72CA7" w:rsidP="000225E5">
            <w:pPr>
              <w:pStyle w:val="TAC"/>
              <w:rPr>
                <w:lang w:eastAsia="zh-CN"/>
              </w:rPr>
            </w:pPr>
            <w:r w:rsidRPr="00C6761E">
              <w:t>8</w:t>
            </w:r>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77777777" w:rsidR="00FD73C9" w:rsidRPr="00C6761E" w:rsidRDefault="00FD73C9" w:rsidP="004B01A0">
            <w:pPr>
              <w:pStyle w:val="TAL"/>
              <w:rPr>
                <w:lang w:eastAsia="zh-CN"/>
              </w:rPr>
            </w:pPr>
            <w:r w:rsidRPr="00C6761E">
              <w:rPr>
                <w:lang w:eastAsia="zh-CN"/>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77777777" w:rsidR="00FD73C9" w:rsidRPr="00C6761E" w:rsidRDefault="00FD73C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462" w:name="_CR10_2_2"/>
      <w:bookmarkStart w:id="2463" w:name="_Toc155372228"/>
      <w:bookmarkEnd w:id="2462"/>
      <w:r w:rsidRPr="00C6761E">
        <w:t>10.2.</w:t>
      </w:r>
      <w:r w:rsidR="0002230C" w:rsidRPr="00C6761E">
        <w:t>2</w:t>
      </w:r>
      <w:r w:rsidRPr="00C6761E">
        <w:tab/>
        <w:t>Relay TAI</w:t>
      </w:r>
      <w:bookmarkEnd w:id="2463"/>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464" w:name="_CR10_2_3"/>
      <w:bookmarkStart w:id="2465" w:name="_Toc155372229"/>
      <w:bookmarkEnd w:id="2464"/>
      <w:r w:rsidRPr="00C6761E">
        <w:t>10.2.</w:t>
      </w:r>
      <w:r w:rsidR="00377A98" w:rsidRPr="00C6761E">
        <w:t>3</w:t>
      </w:r>
      <w:r w:rsidRPr="00C6761E">
        <w:tab/>
        <w:t>NCGI</w:t>
      </w:r>
      <w:bookmarkEnd w:id="2465"/>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466" w:name="_CR10_2_4"/>
      <w:bookmarkStart w:id="2467" w:name="_Toc155372230"/>
      <w:bookmarkEnd w:id="2466"/>
      <w:r w:rsidRPr="00C6761E">
        <w:rPr>
          <w:lang w:eastAsia="zh-CN"/>
        </w:rPr>
        <w:t>10.2.</w:t>
      </w:r>
      <w:r w:rsidR="00731A0A" w:rsidRPr="00C6761E">
        <w:rPr>
          <w:lang w:eastAsia="zh-CN"/>
        </w:rPr>
        <w:t>4</w:t>
      </w:r>
      <w:r w:rsidRPr="00C6761E">
        <w:rPr>
          <w:lang w:eastAsia="zh-CN"/>
        </w:rPr>
        <w:tab/>
        <w:t>Target user info</w:t>
      </w:r>
      <w:bookmarkEnd w:id="2467"/>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468" w:name="_CR10_2_5"/>
      <w:bookmarkStart w:id="2469" w:name="_Toc155372231"/>
      <w:bookmarkEnd w:id="2468"/>
      <w:r w:rsidRPr="00C6761E">
        <w:rPr>
          <w:lang w:eastAsia="zh-CN"/>
        </w:rPr>
        <w:t>10.2.</w:t>
      </w:r>
      <w:r w:rsidR="00731A0A" w:rsidRPr="00C6761E">
        <w:rPr>
          <w:lang w:eastAsia="zh-CN"/>
        </w:rPr>
        <w:t>5</w:t>
      </w:r>
      <w:r w:rsidRPr="00C6761E">
        <w:rPr>
          <w:lang w:eastAsia="zh-CN"/>
        </w:rPr>
        <w:tab/>
        <w:t>Metadata</w:t>
      </w:r>
      <w:bookmarkEnd w:id="2469"/>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470" w:name="_CR10_2_6"/>
      <w:bookmarkStart w:id="2471" w:name="_Toc155372232"/>
      <w:bookmarkEnd w:id="2470"/>
      <w:r w:rsidRPr="00C6761E">
        <w:rPr>
          <w:lang w:eastAsia="zh-CN"/>
        </w:rPr>
        <w:t>10.2.6</w:t>
      </w:r>
      <w:r w:rsidRPr="00C6761E">
        <w:rPr>
          <w:lang w:eastAsia="zh-CN"/>
        </w:rPr>
        <w:tab/>
        <w:t>RRC container</w:t>
      </w:r>
      <w:bookmarkEnd w:id="2471"/>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472" w:name="_CR10_2_7"/>
      <w:bookmarkStart w:id="2473" w:name="_Toc155372233"/>
      <w:bookmarkEnd w:id="2472"/>
      <w:r w:rsidRPr="00C6761E">
        <w:rPr>
          <w:lang w:eastAsia="zh-CN"/>
        </w:rPr>
        <w:t>10.2.7</w:t>
      </w:r>
      <w:r w:rsidRPr="00C6761E">
        <w:rPr>
          <w:lang w:eastAsia="zh-CN"/>
        </w:rPr>
        <w:tab/>
        <w:t>Target discoveree info</w:t>
      </w:r>
      <w:bookmarkEnd w:id="2473"/>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Pr="00C6761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Pr="00C6761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1D357D9F" w14:textId="7977E29B" w:rsidR="009571D8" w:rsidRPr="00C6761E" w:rsidRDefault="009571D8" w:rsidP="009571D8">
      <w:pPr>
        <w:pStyle w:val="Heading3"/>
        <w:rPr>
          <w:lang w:eastAsia="zh-CN"/>
        </w:rPr>
      </w:pPr>
      <w:bookmarkStart w:id="2474" w:name="_Toc155372234"/>
      <w:r w:rsidRPr="00C6761E">
        <w:rPr>
          <w:lang w:eastAsia="zh-CN"/>
        </w:rPr>
        <w:t>10.2.11</w:t>
      </w:r>
      <w:r w:rsidRPr="00C6761E">
        <w:rPr>
          <w:lang w:eastAsia="zh-CN"/>
        </w:rPr>
        <w:tab/>
      </w:r>
      <w:r w:rsidRPr="00C6761E">
        <w:t>Announce prohibited indication</w:t>
      </w:r>
      <w:bookmarkEnd w:id="2474"/>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475" w:name="_CR10_2_11"/>
      <w:bookmarkStart w:id="2476" w:name="_Toc155372235"/>
      <w:bookmarkEnd w:id="2475"/>
      <w:r w:rsidRPr="00C6761E">
        <w:rPr>
          <w:lang w:eastAsia="zh-CN"/>
        </w:rPr>
        <w:t>10.2.11</w:t>
      </w:r>
      <w:r w:rsidRPr="00C6761E">
        <w:rPr>
          <w:lang w:eastAsia="zh-CN"/>
        </w:rPr>
        <w:tab/>
      </w:r>
      <w:r w:rsidRPr="00C6761E">
        <w:t>Discoveree user info</w:t>
      </w:r>
      <w:bookmarkEnd w:id="2476"/>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477" w:name="_CR10_3"/>
      <w:bookmarkStart w:id="2478" w:name="_Toc155372236"/>
      <w:bookmarkEnd w:id="2477"/>
      <w:r w:rsidRPr="00C6761E">
        <w:t>10.</w:t>
      </w:r>
      <w:r w:rsidR="00661A16" w:rsidRPr="00C6761E">
        <w:t>3</w:t>
      </w:r>
      <w:r w:rsidR="00661A16" w:rsidRPr="00C6761E">
        <w:tab/>
        <w:t>PC5 signalling messages</w:t>
      </w:r>
      <w:bookmarkEnd w:id="2478"/>
    </w:p>
    <w:p w14:paraId="3331FECC" w14:textId="77777777" w:rsidR="0036233B" w:rsidRPr="00C6761E" w:rsidRDefault="00AF026B" w:rsidP="0037175B">
      <w:pPr>
        <w:pStyle w:val="Heading3"/>
      </w:pPr>
      <w:bookmarkStart w:id="2479" w:name="_CR10_3_1"/>
      <w:bookmarkStart w:id="2480" w:name="_Toc68196341"/>
      <w:bookmarkStart w:id="2481" w:name="_Toc59209012"/>
      <w:bookmarkStart w:id="2482" w:name="_Toc51951240"/>
      <w:bookmarkStart w:id="2483" w:name="_Toc45882690"/>
      <w:bookmarkStart w:id="2484" w:name="_Toc45282304"/>
      <w:bookmarkStart w:id="2485" w:name="_Toc34404459"/>
      <w:bookmarkStart w:id="2486" w:name="_Toc34388688"/>
      <w:bookmarkStart w:id="2487" w:name="_Toc25070711"/>
      <w:bookmarkStart w:id="2488" w:name="_Toc525231348"/>
      <w:bookmarkStart w:id="2489" w:name="_Toc155372237"/>
      <w:bookmarkEnd w:id="2479"/>
      <w:r w:rsidRPr="00C6761E">
        <w:t>10.</w:t>
      </w:r>
      <w:r w:rsidR="0036233B" w:rsidRPr="00C6761E">
        <w:t>3.1</w:t>
      </w:r>
      <w:r w:rsidR="0036233B" w:rsidRPr="00C6761E">
        <w:tab/>
        <w:t>ProSe direct link establishment request</w:t>
      </w:r>
      <w:bookmarkEnd w:id="2480"/>
      <w:bookmarkEnd w:id="2481"/>
      <w:bookmarkEnd w:id="2482"/>
      <w:bookmarkEnd w:id="2483"/>
      <w:bookmarkEnd w:id="2484"/>
      <w:bookmarkEnd w:id="2485"/>
      <w:bookmarkEnd w:id="2486"/>
      <w:bookmarkEnd w:id="2487"/>
      <w:bookmarkEnd w:id="2488"/>
      <w:bookmarkEnd w:id="2489"/>
    </w:p>
    <w:p w14:paraId="200899F9" w14:textId="77777777" w:rsidR="0036233B" w:rsidRPr="00C6761E" w:rsidRDefault="00AF026B" w:rsidP="0037175B">
      <w:pPr>
        <w:pStyle w:val="Heading4"/>
      </w:pPr>
      <w:bookmarkStart w:id="2490" w:name="_CR10_3_1_1"/>
      <w:bookmarkStart w:id="2491" w:name="_Toc68196342"/>
      <w:bookmarkStart w:id="2492" w:name="_Toc59209013"/>
      <w:bookmarkStart w:id="2493" w:name="_Toc51951241"/>
      <w:bookmarkStart w:id="2494" w:name="_Toc45882691"/>
      <w:bookmarkStart w:id="2495" w:name="_Toc45282305"/>
      <w:bookmarkStart w:id="2496" w:name="_Toc34404460"/>
      <w:bookmarkStart w:id="2497" w:name="_Toc34388689"/>
      <w:bookmarkStart w:id="2498" w:name="_Toc25070712"/>
      <w:bookmarkStart w:id="2499" w:name="_Toc525231349"/>
      <w:bookmarkStart w:id="2500" w:name="_Toc155372238"/>
      <w:bookmarkEnd w:id="2490"/>
      <w:r w:rsidRPr="00C6761E">
        <w:t>10.</w:t>
      </w:r>
      <w:r w:rsidR="0036233B" w:rsidRPr="00C6761E">
        <w:t>3.1.1</w:t>
      </w:r>
      <w:r w:rsidR="0036233B" w:rsidRPr="00C6761E">
        <w:tab/>
        <w:t>Message definition</w:t>
      </w:r>
      <w:bookmarkEnd w:id="2491"/>
      <w:bookmarkEnd w:id="2492"/>
      <w:bookmarkEnd w:id="2493"/>
      <w:bookmarkEnd w:id="2494"/>
      <w:bookmarkEnd w:id="2495"/>
      <w:bookmarkEnd w:id="2496"/>
      <w:bookmarkEnd w:id="2497"/>
      <w:bookmarkEnd w:id="2498"/>
      <w:bookmarkEnd w:id="2499"/>
      <w:bookmarkEnd w:id="2500"/>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501" w:name="_CRTable10_3_1_1_1"/>
      <w:r w:rsidRPr="00C6761E">
        <w:t>Table </w:t>
      </w:r>
      <w:bookmarkEnd w:id="2501"/>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6761E" w:rsidRDefault="0036233B" w:rsidP="0010363A">
            <w:pPr>
              <w:pStyle w:val="TAC"/>
            </w:pPr>
            <w:r w:rsidRPr="00C6761E">
              <w:t>2</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02" w:name="_CR10_3_1_2"/>
      <w:bookmarkStart w:id="2503" w:name="_Toc68196343"/>
      <w:bookmarkStart w:id="2504" w:name="_Toc59209014"/>
      <w:bookmarkStart w:id="2505" w:name="_Toc51951242"/>
      <w:bookmarkStart w:id="2506" w:name="_Toc45882692"/>
      <w:bookmarkStart w:id="2507" w:name="_Toc45282306"/>
      <w:bookmarkStart w:id="2508" w:name="_Toc34404461"/>
      <w:bookmarkStart w:id="2509" w:name="_Toc34388690"/>
      <w:bookmarkStart w:id="2510" w:name="_Toc155372239"/>
      <w:bookmarkStart w:id="2511" w:name="_Toc25070713"/>
      <w:bookmarkEnd w:id="2502"/>
      <w:r w:rsidRPr="00C6761E">
        <w:t>10.</w:t>
      </w:r>
      <w:r w:rsidR="0036233B" w:rsidRPr="00C6761E">
        <w:t>3.1.2</w:t>
      </w:r>
      <w:r w:rsidR="0036233B" w:rsidRPr="00C6761E">
        <w:tab/>
        <w:t>Target user info</w:t>
      </w:r>
      <w:bookmarkEnd w:id="2503"/>
      <w:bookmarkEnd w:id="2504"/>
      <w:bookmarkEnd w:id="2505"/>
      <w:bookmarkEnd w:id="2506"/>
      <w:bookmarkEnd w:id="2507"/>
      <w:bookmarkEnd w:id="2508"/>
      <w:bookmarkEnd w:id="2509"/>
      <w:bookmarkEnd w:id="2510"/>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77777777" w:rsidR="000E3B60" w:rsidRPr="00C6761E" w:rsidRDefault="000E3B60" w:rsidP="000E3B60">
      <w:pPr>
        <w:pStyle w:val="B1"/>
      </w:pPr>
      <w:r w:rsidRPr="00C6761E">
        <w:t>1)</w:t>
      </w:r>
      <w:r w:rsidRPr="00C6761E">
        <w:tab/>
        <w:t>the UE is acting as the source 5G ProSe end UE and the user info ID of the target 5G ProSe end UE is obtained during the 5G ProSe UE-to-UE relay discovery procedure; or</w:t>
      </w:r>
    </w:p>
    <w:p w14:paraId="03AE79C7" w14:textId="5771486C" w:rsidR="00B331D7" w:rsidRPr="00C6761E" w:rsidRDefault="000E3B60" w:rsidP="00D04FD8">
      <w:pPr>
        <w:pStyle w:val="B1"/>
      </w:pPr>
      <w:r w:rsidRPr="00C6761E">
        <w:t>2)</w:t>
      </w:r>
      <w:r w:rsidRPr="00C6761E">
        <w:tab/>
        <w:t>the UE is acting as the 5G ProSe UE-to-UE relay UE and the user info ID of the target 5G ProSe end UE is obtained in the PROSE DIRECT LINK ESTABLISHMENT REQUEST message from the source 5</w:t>
      </w:r>
      <w:r w:rsidRPr="00C6761E">
        <w:rPr>
          <w:rFonts w:hint="eastAsia"/>
          <w:lang w:eastAsia="zh-CN"/>
        </w:rPr>
        <w:t>G</w:t>
      </w:r>
      <w:r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12" w:name="_CR10_3_1_3"/>
      <w:bookmarkStart w:id="2513" w:name="_Toc68196344"/>
      <w:bookmarkStart w:id="2514" w:name="_Toc59209015"/>
      <w:bookmarkStart w:id="2515" w:name="_Toc51951243"/>
      <w:bookmarkStart w:id="2516" w:name="_Toc45882693"/>
      <w:bookmarkStart w:id="2517" w:name="_Toc45282307"/>
      <w:bookmarkStart w:id="2518" w:name="_Toc155372240"/>
      <w:bookmarkStart w:id="2519" w:name="_Toc34404462"/>
      <w:bookmarkStart w:id="2520" w:name="_Toc34388691"/>
      <w:bookmarkEnd w:id="2512"/>
      <w:r w:rsidRPr="00C6761E">
        <w:t>10.</w:t>
      </w:r>
      <w:r w:rsidR="0036233B" w:rsidRPr="00C6761E">
        <w:t>3.1.3</w:t>
      </w:r>
      <w:r w:rsidR="0036233B" w:rsidRPr="00C6761E">
        <w:tab/>
        <w:t>Key establishment information container</w:t>
      </w:r>
      <w:bookmarkEnd w:id="2513"/>
      <w:bookmarkEnd w:id="2514"/>
      <w:bookmarkEnd w:id="2515"/>
      <w:bookmarkEnd w:id="2516"/>
      <w:bookmarkEnd w:id="2517"/>
      <w:bookmarkEnd w:id="2518"/>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21" w:name="_CR10_3_1_4"/>
      <w:bookmarkStart w:id="2522" w:name="_Toc68196345"/>
      <w:bookmarkStart w:id="2523" w:name="_Toc59209016"/>
      <w:bookmarkStart w:id="2524" w:name="_Toc51951244"/>
      <w:bookmarkStart w:id="2525" w:name="_Toc45882694"/>
      <w:bookmarkStart w:id="2526" w:name="_Toc45282308"/>
      <w:bookmarkStart w:id="2527" w:name="_Toc155372241"/>
      <w:bookmarkEnd w:id="2521"/>
      <w:r w:rsidRPr="00C6761E">
        <w:t>10.</w:t>
      </w:r>
      <w:r w:rsidR="0036233B" w:rsidRPr="00C6761E">
        <w:t>3.1.4</w:t>
      </w:r>
      <w:r w:rsidR="0036233B" w:rsidRPr="00C6761E">
        <w:tab/>
        <w:t>Nonce_1</w:t>
      </w:r>
      <w:bookmarkEnd w:id="2522"/>
      <w:bookmarkEnd w:id="2523"/>
      <w:bookmarkEnd w:id="2524"/>
      <w:bookmarkEnd w:id="2525"/>
      <w:bookmarkEnd w:id="2526"/>
      <w:bookmarkEnd w:id="2527"/>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528" w:name="_CR10_3_1_5"/>
      <w:bookmarkStart w:id="2529" w:name="_Toc68196346"/>
      <w:bookmarkStart w:id="2530" w:name="_Toc59209017"/>
      <w:bookmarkStart w:id="2531" w:name="_Toc51951245"/>
      <w:bookmarkStart w:id="2532" w:name="_Toc45882695"/>
      <w:bookmarkStart w:id="2533" w:name="_Toc45282309"/>
      <w:bookmarkStart w:id="2534" w:name="_Toc155372242"/>
      <w:bookmarkEnd w:id="2528"/>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529"/>
      <w:bookmarkEnd w:id="2530"/>
      <w:bookmarkEnd w:id="2531"/>
      <w:bookmarkEnd w:id="2532"/>
      <w:bookmarkEnd w:id="2533"/>
      <w:bookmarkEnd w:id="2534"/>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535" w:name="_CR10_3_1_6"/>
      <w:bookmarkStart w:id="2536" w:name="_Toc68196347"/>
      <w:bookmarkStart w:id="2537" w:name="_Toc59209018"/>
      <w:bookmarkStart w:id="2538" w:name="_Toc51951246"/>
      <w:bookmarkStart w:id="2539" w:name="_Toc45882696"/>
      <w:bookmarkStart w:id="2540" w:name="_Toc45282310"/>
      <w:bookmarkStart w:id="2541" w:name="_Toc155372243"/>
      <w:bookmarkEnd w:id="2535"/>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536"/>
      <w:bookmarkEnd w:id="2537"/>
      <w:bookmarkEnd w:id="2538"/>
      <w:bookmarkEnd w:id="2539"/>
      <w:bookmarkEnd w:id="2540"/>
      <w:bookmarkEnd w:id="2541"/>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542" w:name="_CR10_3_1_7"/>
      <w:bookmarkStart w:id="2543" w:name="_Toc155372244"/>
      <w:bookmarkEnd w:id="2542"/>
      <w:r w:rsidRPr="00C6761E">
        <w:t>10.3.1.</w:t>
      </w:r>
      <w:r w:rsidR="002845FB" w:rsidRPr="00C6761E">
        <w:t>7</w:t>
      </w:r>
      <w:r w:rsidRPr="00C6761E">
        <w:tab/>
        <w:t>Relay service code</w:t>
      </w:r>
      <w:bookmarkEnd w:id="2543"/>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544" w:name="_CR10_3_1_8"/>
      <w:bookmarkStart w:id="2545" w:name="_Toc155372245"/>
      <w:bookmarkEnd w:id="2544"/>
      <w:r w:rsidRPr="00C6761E">
        <w:t>10.3.1.</w:t>
      </w:r>
      <w:r w:rsidR="00377A98" w:rsidRPr="00C6761E">
        <w:t>8</w:t>
      </w:r>
      <w:r w:rsidRPr="00C6761E">
        <w:tab/>
        <w:t>ProSe identifiers</w:t>
      </w:r>
      <w:bookmarkEnd w:id="2545"/>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546" w:name="_CR10_3_1_9"/>
      <w:bookmarkStart w:id="2547" w:name="_Toc155372246"/>
      <w:bookmarkEnd w:id="2546"/>
      <w:r w:rsidRPr="00C6761E">
        <w:t>10.3.1.</w:t>
      </w:r>
      <w:r w:rsidR="00E443DE" w:rsidRPr="00C6761E">
        <w:t>9</w:t>
      </w:r>
      <w:r w:rsidRPr="00C6761E">
        <w:tab/>
        <w:t>UE identity</w:t>
      </w:r>
      <w:bookmarkEnd w:id="2547"/>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548" w:name="_CR10_3_1_10"/>
      <w:bookmarkStart w:id="2549" w:name="_Toc155372247"/>
      <w:bookmarkStart w:id="2550" w:name="_Toc68196348"/>
      <w:bookmarkStart w:id="2551" w:name="_Toc59209019"/>
      <w:bookmarkStart w:id="2552" w:name="_Toc51951247"/>
      <w:bookmarkStart w:id="2553" w:name="_Toc45882697"/>
      <w:bookmarkStart w:id="2554" w:name="_Toc45282311"/>
      <w:bookmarkEnd w:id="2548"/>
      <w:r w:rsidRPr="00C6761E">
        <w:t>10.3.1.10</w:t>
      </w:r>
      <w:r w:rsidRPr="00C6761E">
        <w:tab/>
        <w:t>User security key ID</w:t>
      </w:r>
      <w:bookmarkEnd w:id="2549"/>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Pr="00C6761E"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32A44A80" w14:textId="66E596DE" w:rsidR="00E443DE" w:rsidRPr="00C6761E" w:rsidRDefault="00E443DE" w:rsidP="00E443DE">
      <w:pPr>
        <w:pStyle w:val="Heading4"/>
      </w:pPr>
      <w:bookmarkStart w:id="2555" w:name="_CR10_3_1_11"/>
      <w:bookmarkStart w:id="2556" w:name="_Toc155372248"/>
      <w:bookmarkEnd w:id="2555"/>
      <w:r w:rsidRPr="00C6761E">
        <w:t>10.3.1.11</w:t>
      </w:r>
      <w:r w:rsidRPr="00C6761E">
        <w:tab/>
        <w:t>HPLMN ID</w:t>
      </w:r>
      <w:bookmarkEnd w:id="2556"/>
    </w:p>
    <w:p w14:paraId="43480DDB" w14:textId="0C204CF9" w:rsidR="002620B2" w:rsidRPr="00C6761E" w:rsidRDefault="002620B2" w:rsidP="002620B2">
      <w:r w:rsidRPr="00C6761E">
        <w:t xml:space="preserve">The UE shall include this IE if the the </w:t>
      </w:r>
      <w:r w:rsidR="008B5C52" w:rsidRPr="00C6761E">
        <w:t>UP-</w:t>
      </w:r>
      <w:r w:rsidRPr="00C6761E">
        <w:t>PRUK ID of the UE is included and is not in NAI format (see 3GPP TS 33.503 [34]).</w:t>
      </w:r>
    </w:p>
    <w:p w14:paraId="3DEC038E" w14:textId="0242774F" w:rsidR="00C06C08" w:rsidRPr="00C6761E" w:rsidRDefault="00C06C08" w:rsidP="00C06C08">
      <w:pPr>
        <w:pStyle w:val="Heading4"/>
      </w:pPr>
      <w:bookmarkStart w:id="2557" w:name="_CR10_3_1_12"/>
      <w:bookmarkStart w:id="2558" w:name="_Toc155372249"/>
      <w:bookmarkEnd w:id="2557"/>
      <w:r w:rsidRPr="00C6761E">
        <w:t>10.3.1.12</w:t>
      </w:r>
      <w:r w:rsidRPr="00C6761E">
        <w:tab/>
        <w:t>UTC-based counter LSB</w:t>
      </w:r>
      <w:bookmarkEnd w:id="2558"/>
    </w:p>
    <w:p w14:paraId="4AE7D0F0" w14:textId="380D6173"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Pr="00C6761E">
        <w:t>.</w:t>
      </w:r>
    </w:p>
    <w:p w14:paraId="6635E13C" w14:textId="3C785231" w:rsidR="002620B2" w:rsidRPr="00C6761E" w:rsidRDefault="002620B2" w:rsidP="002620B2">
      <w:pPr>
        <w:pStyle w:val="Heading4"/>
      </w:pPr>
      <w:bookmarkStart w:id="2559" w:name="_CR10_3_1_13"/>
      <w:bookmarkStart w:id="2560" w:name="_Toc155372250"/>
      <w:bookmarkEnd w:id="2559"/>
      <w:r w:rsidRPr="00C6761E">
        <w:t>10.3.1.13</w:t>
      </w:r>
      <w:r w:rsidRPr="00C6761E">
        <w:tab/>
        <w:t>MIC</w:t>
      </w:r>
      <w:bookmarkEnd w:id="2560"/>
    </w:p>
    <w:p w14:paraId="1E8C93FC" w14:textId="77777777"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561" w:name="_CR10_3_1_14"/>
      <w:bookmarkStart w:id="2562" w:name="_Toc155372251"/>
      <w:bookmarkEnd w:id="2561"/>
      <w:r w:rsidRPr="00C6761E">
        <w:t>10.3.1.14</w:t>
      </w:r>
      <w:r w:rsidRPr="00C6761E">
        <w:tab/>
        <w:t>UE-to-UE relay UE user info</w:t>
      </w:r>
      <w:bookmarkEnd w:id="2562"/>
    </w:p>
    <w:p w14:paraId="27CE4180" w14:textId="77777777" w:rsidR="00A37043" w:rsidRPr="00C6761E" w:rsidRDefault="00A37043" w:rsidP="00A37043">
      <w:r w:rsidRPr="00C6761E">
        <w:t>The UE shall include this IE if:</w:t>
      </w:r>
    </w:p>
    <w:p w14:paraId="2EB39E72" w14:textId="77777777" w:rsidR="00A37043" w:rsidRPr="00C6761E" w:rsidRDefault="00A37043" w:rsidP="00A37043">
      <w:pPr>
        <w:pStyle w:val="B1"/>
      </w:pPr>
      <w:r w:rsidRPr="00C6761E">
        <w:t>1)</w:t>
      </w:r>
      <w:r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12C3C2CC" w:rsidR="00A37043" w:rsidRPr="00C6761E" w:rsidRDefault="00A37043" w:rsidP="00A37043">
      <w:pPr>
        <w:pStyle w:val="B1"/>
        <w:rPr>
          <w:lang w:eastAsia="zh-CN"/>
        </w:rPr>
      </w:pPr>
      <w:r w:rsidRPr="00C6761E">
        <w:t>2)</w:t>
      </w:r>
      <w:r w:rsidRPr="00C6761E">
        <w:tab/>
        <w:t>the UE is acting as the 5G ProSe UE-to-UE relay UE</w:t>
      </w:r>
      <w:r w:rsidRPr="00C6761E">
        <w:rPr>
          <w:rFonts w:hint="eastAsia"/>
          <w:lang w:eastAsia="zh-CN"/>
        </w:rPr>
        <w:t>.</w:t>
      </w:r>
    </w:p>
    <w:p w14:paraId="1F39E342" w14:textId="1C2B6F6F" w:rsidR="00A37043" w:rsidRPr="00C6761E" w:rsidRDefault="00A37043" w:rsidP="00A37043">
      <w:pPr>
        <w:pStyle w:val="Heading4"/>
      </w:pPr>
      <w:bookmarkStart w:id="2563" w:name="_CR10_3_1_15"/>
      <w:bookmarkStart w:id="2564" w:name="_Toc155372252"/>
      <w:bookmarkEnd w:id="2563"/>
      <w:r w:rsidRPr="00C6761E">
        <w:t>10.3.1.15</w:t>
      </w:r>
      <w:r w:rsidRPr="00C6761E">
        <w:tab/>
        <w:t>Target end UE layer-2 ID</w:t>
      </w:r>
      <w:bookmarkEnd w:id="2564"/>
    </w:p>
    <w:p w14:paraId="7B14BBFC" w14:textId="4C922309" w:rsidR="00A37043" w:rsidRPr="00C6761E"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D2B111F" w14:textId="03116074" w:rsidR="0036233B" w:rsidRPr="00C6761E" w:rsidRDefault="00AF026B" w:rsidP="004C079D">
      <w:pPr>
        <w:pStyle w:val="Heading3"/>
      </w:pPr>
      <w:bookmarkStart w:id="2565" w:name="_CR10_3_2"/>
      <w:bookmarkStart w:id="2566" w:name="_Toc155372253"/>
      <w:bookmarkEnd w:id="2565"/>
      <w:r w:rsidRPr="00C6761E">
        <w:t>10.</w:t>
      </w:r>
      <w:r w:rsidR="0036233B" w:rsidRPr="00C6761E">
        <w:t>3.2</w:t>
      </w:r>
      <w:r w:rsidR="0036233B" w:rsidRPr="00C6761E">
        <w:tab/>
        <w:t>ProSe direct link establishment accept</w:t>
      </w:r>
      <w:bookmarkEnd w:id="2511"/>
      <w:bookmarkEnd w:id="2519"/>
      <w:bookmarkEnd w:id="2520"/>
      <w:bookmarkEnd w:id="2550"/>
      <w:bookmarkEnd w:id="2551"/>
      <w:bookmarkEnd w:id="2552"/>
      <w:bookmarkEnd w:id="2553"/>
      <w:bookmarkEnd w:id="2554"/>
      <w:bookmarkEnd w:id="2566"/>
    </w:p>
    <w:p w14:paraId="283CC055" w14:textId="77777777" w:rsidR="0036233B" w:rsidRPr="00C6761E" w:rsidRDefault="00AF026B" w:rsidP="0037175B">
      <w:pPr>
        <w:pStyle w:val="Heading4"/>
      </w:pPr>
      <w:bookmarkStart w:id="2567" w:name="_CR10_3_2_1"/>
      <w:bookmarkStart w:id="2568" w:name="_Toc68196349"/>
      <w:bookmarkStart w:id="2569" w:name="_Toc59209020"/>
      <w:bookmarkStart w:id="2570" w:name="_Toc51951248"/>
      <w:bookmarkStart w:id="2571" w:name="_Toc45882698"/>
      <w:bookmarkStart w:id="2572" w:name="_Toc45282312"/>
      <w:bookmarkStart w:id="2573" w:name="_Toc34404463"/>
      <w:bookmarkStart w:id="2574" w:name="_Toc34388692"/>
      <w:bookmarkStart w:id="2575" w:name="_Toc25070714"/>
      <w:bookmarkStart w:id="2576" w:name="_Toc155372254"/>
      <w:bookmarkEnd w:id="2567"/>
      <w:r w:rsidRPr="00C6761E">
        <w:t>10.</w:t>
      </w:r>
      <w:r w:rsidR="0036233B" w:rsidRPr="00C6761E">
        <w:t>3.2.1</w:t>
      </w:r>
      <w:r w:rsidR="0036233B" w:rsidRPr="00C6761E">
        <w:tab/>
        <w:t>Message definition</w:t>
      </w:r>
      <w:bookmarkEnd w:id="2568"/>
      <w:bookmarkEnd w:id="2569"/>
      <w:bookmarkEnd w:id="2570"/>
      <w:bookmarkEnd w:id="2571"/>
      <w:bookmarkEnd w:id="2572"/>
      <w:bookmarkEnd w:id="2573"/>
      <w:bookmarkEnd w:id="2574"/>
      <w:bookmarkEnd w:id="2575"/>
      <w:bookmarkEnd w:id="2576"/>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577" w:name="_CRTable10_3_2_1_1"/>
      <w:r w:rsidRPr="00C6761E">
        <w:t>Table </w:t>
      </w:r>
      <w:bookmarkEnd w:id="2577"/>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77777777" w:rsidR="003D00A8" w:rsidRPr="00C6761E" w:rsidRDefault="003D00A8" w:rsidP="008055DC">
            <w:pPr>
              <w:pStyle w:val="TAL"/>
              <w:rPr>
                <w:lang w:eastAsia="zh-CN"/>
              </w:rPr>
            </w:pPr>
            <w:r w:rsidRPr="00C6761E">
              <w:rPr>
                <w:lang w:eastAsia="zh-CN"/>
              </w:rPr>
              <w:t>ss</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77777777" w:rsidR="003D00A8" w:rsidRPr="00C6761E" w:rsidRDefault="003D00A8" w:rsidP="008055DC">
            <w:pPr>
              <w:pStyle w:val="TAL"/>
            </w:pPr>
            <w:r w:rsidRPr="00C6761E">
              <w:rPr>
                <w:rFonts w:hint="eastAsia"/>
                <w:lang w:eastAsia="zh-CN"/>
              </w:rPr>
              <w:t>1</w:t>
            </w:r>
            <w:r w:rsidRPr="00C6761E">
              <w:rPr>
                <w:lang w:eastAsia="zh-CN"/>
              </w:rPr>
              <w:t>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578" w:name="_CR10_3_2_2"/>
      <w:bookmarkStart w:id="2579" w:name="_Toc68196350"/>
      <w:bookmarkStart w:id="2580" w:name="_Toc59209021"/>
      <w:bookmarkStart w:id="2581" w:name="_Toc155372255"/>
      <w:bookmarkEnd w:id="2578"/>
      <w:r w:rsidRPr="00C6761E">
        <w:t>10.</w:t>
      </w:r>
      <w:r w:rsidR="0036233B" w:rsidRPr="00C6761E">
        <w:t>3.2.2</w:t>
      </w:r>
      <w:r w:rsidR="0036233B" w:rsidRPr="00C6761E">
        <w:tab/>
        <w:t>IP address configuration</w:t>
      </w:r>
      <w:bookmarkEnd w:id="2579"/>
      <w:bookmarkEnd w:id="2580"/>
      <w:bookmarkEnd w:id="2581"/>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582" w:name="_CR10_3_2_3"/>
      <w:bookmarkStart w:id="2583" w:name="_Toc68196351"/>
      <w:bookmarkStart w:id="2584" w:name="_Toc59209022"/>
      <w:bookmarkStart w:id="2585" w:name="_Toc155372256"/>
      <w:bookmarkEnd w:id="2582"/>
      <w:r w:rsidRPr="00C6761E">
        <w:t>10.</w:t>
      </w:r>
      <w:r w:rsidR="0036233B" w:rsidRPr="00C6761E">
        <w:t>3.2.3</w:t>
      </w:r>
      <w:r w:rsidR="0036233B" w:rsidRPr="00C6761E">
        <w:tab/>
      </w:r>
      <w:r w:rsidR="00A07B13" w:rsidRPr="00C6761E">
        <w:t>Target l</w:t>
      </w:r>
      <w:r w:rsidR="0036233B" w:rsidRPr="00C6761E">
        <w:t>ink local IPv6 address</w:t>
      </w:r>
      <w:bookmarkEnd w:id="2583"/>
      <w:bookmarkEnd w:id="2584"/>
      <w:bookmarkEnd w:id="2585"/>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586" w:name="_CR10_3_2_4"/>
      <w:bookmarkStart w:id="2587" w:name="_Toc155372257"/>
      <w:bookmarkEnd w:id="2586"/>
      <w:r w:rsidRPr="00C6761E">
        <w:t>10.3.2.</w:t>
      </w:r>
      <w:r w:rsidR="00A80C87" w:rsidRPr="00C6761E">
        <w:t>4</w:t>
      </w:r>
      <w:r w:rsidRPr="00C6761E">
        <w:tab/>
        <w:t>QoS flow descriptions</w:t>
      </w:r>
      <w:bookmarkEnd w:id="2587"/>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588" w:name="_CR10_3_2_5"/>
      <w:bookmarkStart w:id="2589" w:name="_Toc155372258"/>
      <w:bookmarkEnd w:id="2588"/>
      <w:r w:rsidRPr="00C6761E">
        <w:t>10.3.2.</w:t>
      </w:r>
      <w:r w:rsidR="00301FA9" w:rsidRPr="00C6761E">
        <w:t>5</w:t>
      </w:r>
      <w:r w:rsidRPr="00C6761E">
        <w:tab/>
        <w:t>QoS rules</w:t>
      </w:r>
      <w:bookmarkEnd w:id="2589"/>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590" w:name="_CR10_3_2_6"/>
      <w:bookmarkStart w:id="2591" w:name="_Toc155372259"/>
      <w:bookmarkEnd w:id="2590"/>
      <w:r w:rsidRPr="00C6761E">
        <w:t>10.3.2.6</w:t>
      </w:r>
      <w:r w:rsidRPr="00C6761E">
        <w:tab/>
        <w:t>UE-to-UE relay UE user info</w:t>
      </w:r>
      <w:bookmarkEnd w:id="2591"/>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592" w:name="_CR10_3_2_7"/>
      <w:bookmarkStart w:id="2593" w:name="_Toc155372260"/>
      <w:bookmarkEnd w:id="2592"/>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593"/>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594" w:name="_CR10_3_2_8"/>
      <w:bookmarkStart w:id="2595" w:name="_Toc155372261"/>
      <w:bookmarkEnd w:id="2594"/>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595"/>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596" w:name="_CR10_3_3"/>
      <w:bookmarkStart w:id="2597" w:name="_Toc68196413"/>
      <w:bookmarkStart w:id="2598" w:name="_Toc59209084"/>
      <w:bookmarkStart w:id="2599" w:name="_Toc51951307"/>
      <w:bookmarkStart w:id="2600" w:name="_Toc155372262"/>
      <w:bookmarkEnd w:id="2596"/>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597"/>
      <w:bookmarkEnd w:id="2598"/>
      <w:bookmarkEnd w:id="2599"/>
      <w:bookmarkEnd w:id="2600"/>
    </w:p>
    <w:p w14:paraId="410F08A4" w14:textId="77777777" w:rsidR="0036233B" w:rsidRPr="00C6761E" w:rsidRDefault="00AF026B" w:rsidP="0037175B">
      <w:pPr>
        <w:pStyle w:val="Heading4"/>
      </w:pPr>
      <w:bookmarkStart w:id="2601" w:name="_CR10_3_3_1"/>
      <w:bookmarkStart w:id="2602" w:name="_Toc68196414"/>
      <w:bookmarkStart w:id="2603" w:name="_Toc59209085"/>
      <w:bookmarkStart w:id="2604" w:name="_Toc51951308"/>
      <w:bookmarkStart w:id="2605" w:name="_Toc155372263"/>
      <w:bookmarkEnd w:id="2601"/>
      <w:r w:rsidRPr="00C6761E">
        <w:t>10.</w:t>
      </w:r>
      <w:r w:rsidR="0036233B" w:rsidRPr="00C6761E">
        <w:t>3.3.1</w:t>
      </w:r>
      <w:r w:rsidR="0036233B" w:rsidRPr="00C6761E">
        <w:tab/>
        <w:t>Message definition</w:t>
      </w:r>
      <w:bookmarkEnd w:id="2602"/>
      <w:bookmarkEnd w:id="2603"/>
      <w:bookmarkEnd w:id="2604"/>
      <w:bookmarkEnd w:id="2605"/>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06" w:name="_CRTable10_3_3_1_1"/>
      <w:r w:rsidRPr="00C6761E">
        <w:t>Table </w:t>
      </w:r>
      <w:bookmarkEnd w:id="2606"/>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EE93FBE" w14:textId="77777777" w:rsidR="00EF4CCC" w:rsidRPr="00C6761E" w:rsidRDefault="00EF4CCC" w:rsidP="00EF4CCC">
            <w:pPr>
              <w:pStyle w:val="TAL"/>
              <w:rPr>
                <w:lang w:eastAsia="zh-CN"/>
              </w:rPr>
            </w:pPr>
            <w:r w:rsidRPr="00C6761E">
              <w:rPr>
                <w:lang w:eastAsia="zh-CN"/>
              </w:rPr>
              <w:t>User info ID</w:t>
            </w:r>
          </w:p>
          <w:p w14:paraId="29BBFAC3" w14:textId="0F1A8790"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C3E4B6" w14:textId="77777777" w:rsidR="00EF4CCC" w:rsidRPr="00C6761E" w:rsidRDefault="00EF4CCC" w:rsidP="00EF4CCC">
            <w:pPr>
              <w:pStyle w:val="TAL"/>
              <w:rPr>
                <w:lang w:eastAsia="zh-CN"/>
              </w:rPr>
            </w:pPr>
            <w:r w:rsidRPr="00C6761E">
              <w:rPr>
                <w:lang w:eastAsia="zh-CN"/>
              </w:rPr>
              <w:t>User info ID</w:t>
            </w:r>
          </w:p>
          <w:p w14:paraId="3D916197" w14:textId="375484CE"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07" w:name="_CR10_3_3_2"/>
      <w:bookmarkStart w:id="2608" w:name="_Toc68203205"/>
      <w:bookmarkStart w:id="2609" w:name="_Toc51949470"/>
      <w:bookmarkStart w:id="2610" w:name="_Toc51948378"/>
      <w:bookmarkStart w:id="2611" w:name="_Toc45287108"/>
      <w:bookmarkStart w:id="2612" w:name="_Toc36657440"/>
      <w:bookmarkStart w:id="2613" w:name="_Toc36213263"/>
      <w:bookmarkStart w:id="2614" w:name="_Toc27747074"/>
      <w:bookmarkStart w:id="2615" w:name="_Toc20232966"/>
      <w:bookmarkStart w:id="2616" w:name="_Toc155372264"/>
      <w:bookmarkEnd w:id="2607"/>
      <w:r w:rsidRPr="00C6761E">
        <w:t>10.3.3.2</w:t>
      </w:r>
      <w:r w:rsidRPr="00C6761E">
        <w:rPr>
          <w:lang w:eastAsia="ko-KR"/>
        </w:rPr>
        <w:tab/>
      </w:r>
      <w:bookmarkEnd w:id="2608"/>
      <w:bookmarkEnd w:id="2609"/>
      <w:bookmarkEnd w:id="2610"/>
      <w:bookmarkEnd w:id="2611"/>
      <w:bookmarkEnd w:id="2612"/>
      <w:bookmarkEnd w:id="2613"/>
      <w:bookmarkEnd w:id="2614"/>
      <w:bookmarkEnd w:id="2615"/>
      <w:r w:rsidRPr="00C6761E">
        <w:t>Back-off value</w:t>
      </w:r>
      <w:bookmarkEnd w:id="2616"/>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617" w:name="_CR10_3_3_3"/>
      <w:bookmarkStart w:id="2618" w:name="_Toc155372265"/>
      <w:bookmarkEnd w:id="2617"/>
      <w:r w:rsidRPr="00C6761E">
        <w:rPr>
          <w:lang w:eastAsia="zh-CN"/>
        </w:rPr>
        <w:t>10.3.3.3</w:t>
      </w:r>
      <w:r w:rsidRPr="00C6761E">
        <w:rPr>
          <w:lang w:eastAsia="zh-CN"/>
        </w:rPr>
        <w:tab/>
        <w:t>EAP message</w:t>
      </w:r>
      <w:bookmarkEnd w:id="2618"/>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619" w:name="_CR10_3_3_4"/>
      <w:bookmarkStart w:id="2620" w:name="_Toc155372266"/>
      <w:bookmarkEnd w:id="2619"/>
      <w:r w:rsidRPr="00C6761E">
        <w:t>10.3.3.4</w:t>
      </w:r>
      <w:r w:rsidRPr="00C6761E">
        <w:tab/>
        <w:t>PC5 end UE failure cause</w:t>
      </w:r>
      <w:bookmarkEnd w:id="2620"/>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621" w:name="_CR10_3_3_5"/>
      <w:bookmarkStart w:id="2622" w:name="_Toc155372267"/>
      <w:bookmarkEnd w:id="2621"/>
      <w:r w:rsidRPr="00C6761E">
        <w:t>10.3.3.5</w:t>
      </w:r>
      <w:r w:rsidRPr="00C6761E">
        <w:tab/>
        <w:t>Source end UE info</w:t>
      </w:r>
      <w:bookmarkEnd w:id="2622"/>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77777777" w:rsidR="00F41F22" w:rsidRPr="00C6761E" w:rsidRDefault="00F41F22" w:rsidP="00F41F22">
      <w:r w:rsidRPr="00C6761E">
        <w:t>to indicate the user info ID of the source 5G ProSe end UE.</w:t>
      </w:r>
    </w:p>
    <w:p w14:paraId="7966B9AA" w14:textId="58294C60" w:rsidR="00F41F22" w:rsidRPr="00C6761E" w:rsidRDefault="00F41F22" w:rsidP="00F41F22">
      <w:pPr>
        <w:pStyle w:val="Heading4"/>
      </w:pPr>
      <w:bookmarkStart w:id="2623" w:name="_CR10_3_3_6"/>
      <w:bookmarkStart w:id="2624" w:name="_Toc155372268"/>
      <w:bookmarkEnd w:id="2623"/>
      <w:r w:rsidRPr="00C6761E">
        <w:t>10.3.3.6</w:t>
      </w:r>
      <w:r w:rsidRPr="00C6761E">
        <w:tab/>
        <w:t>Target end UE info</w:t>
      </w:r>
      <w:bookmarkEnd w:id="2624"/>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7777777" w:rsidR="00F41F22" w:rsidRPr="00C6761E" w:rsidRDefault="00F41F22" w:rsidP="00F41F22">
      <w:r w:rsidRPr="00C6761E">
        <w:t>to indicate the user info ID of the target 5G ProSe end UE.</w:t>
      </w:r>
    </w:p>
    <w:p w14:paraId="1E965AC3" w14:textId="60D4226B" w:rsidR="00F41F22" w:rsidRPr="00C6761E" w:rsidRDefault="00F41F22" w:rsidP="00F41F22">
      <w:pPr>
        <w:pStyle w:val="Heading4"/>
      </w:pPr>
      <w:bookmarkStart w:id="2625" w:name="_CR10_3_3_7"/>
      <w:bookmarkStart w:id="2626" w:name="_Toc155372269"/>
      <w:bookmarkEnd w:id="2625"/>
      <w:r w:rsidRPr="00C6761E">
        <w:t>10.3.3.7</w:t>
      </w:r>
      <w:r w:rsidRPr="00C6761E">
        <w:tab/>
        <w:t>UE-to-UE relay UE</w:t>
      </w:r>
      <w:r w:rsidR="007E3963" w:rsidRPr="00C6761E">
        <w:t xml:space="preserve"> user</w:t>
      </w:r>
      <w:r w:rsidRPr="00C6761E">
        <w:t xml:space="preserve"> info</w:t>
      </w:r>
      <w:bookmarkEnd w:id="2626"/>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C29D95A" w:rsidR="00F41F22" w:rsidRPr="00C6761E" w:rsidRDefault="00F41F22" w:rsidP="0037175B">
      <w:r w:rsidRPr="00C6761E">
        <w:t>to indicate the user info ID of the 5G ProSe UE-to-UE relay UE.</w:t>
      </w:r>
    </w:p>
    <w:p w14:paraId="723ECD23" w14:textId="77777777" w:rsidR="00CE7C6B" w:rsidRPr="00C6761E" w:rsidRDefault="00AF026B" w:rsidP="0037175B">
      <w:pPr>
        <w:pStyle w:val="Heading3"/>
      </w:pPr>
      <w:bookmarkStart w:id="2627" w:name="_CR10_3_4"/>
      <w:bookmarkStart w:id="2628" w:name="_Toc68196358"/>
      <w:bookmarkStart w:id="2629" w:name="_Toc59209029"/>
      <w:bookmarkStart w:id="2630" w:name="_Toc155372270"/>
      <w:bookmarkEnd w:id="2627"/>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628"/>
      <w:bookmarkEnd w:id="2629"/>
      <w:bookmarkEnd w:id="2630"/>
    </w:p>
    <w:p w14:paraId="6E50A179" w14:textId="77777777" w:rsidR="00CE7C6B" w:rsidRPr="00C6761E" w:rsidRDefault="00AF026B" w:rsidP="0037175B">
      <w:pPr>
        <w:pStyle w:val="Heading4"/>
      </w:pPr>
      <w:bookmarkStart w:id="2631" w:name="_CR10_3_4_1"/>
      <w:bookmarkStart w:id="2632" w:name="_Toc68196359"/>
      <w:bookmarkStart w:id="2633" w:name="_Toc59209030"/>
      <w:bookmarkStart w:id="2634" w:name="_Toc51951254"/>
      <w:bookmarkStart w:id="2635" w:name="_Toc45882704"/>
      <w:bookmarkStart w:id="2636" w:name="_Toc45282318"/>
      <w:bookmarkStart w:id="2637" w:name="_Toc34404469"/>
      <w:bookmarkStart w:id="2638" w:name="_Toc34388698"/>
      <w:bookmarkStart w:id="2639" w:name="_Toc525231360"/>
      <w:bookmarkStart w:id="2640" w:name="_Toc155372271"/>
      <w:bookmarkEnd w:id="2631"/>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632"/>
      <w:bookmarkEnd w:id="2633"/>
      <w:bookmarkEnd w:id="2634"/>
      <w:bookmarkEnd w:id="2635"/>
      <w:bookmarkEnd w:id="2636"/>
      <w:bookmarkEnd w:id="2637"/>
      <w:bookmarkEnd w:id="2638"/>
      <w:bookmarkEnd w:id="2639"/>
      <w:bookmarkEnd w:id="2640"/>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641" w:name="_CRTable10_3_4_1_1"/>
      <w:r w:rsidRPr="00C6761E">
        <w:t>Table</w:t>
      </w:r>
      <w:r w:rsidRPr="00C6761E">
        <w:rPr>
          <w:noProof/>
        </w:rPr>
        <w:t> </w:t>
      </w:r>
      <w:bookmarkEnd w:id="2641"/>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77777777" w:rsidR="00B87C4A" w:rsidRPr="00C6761E" w:rsidRDefault="00B87C4A" w:rsidP="00FC4533">
            <w:pPr>
              <w:pStyle w:val="TAL"/>
            </w:pPr>
            <w:r w:rsidRPr="00C6761E">
              <w:t>ZZ</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642" w:name="_CR10_3_4_2"/>
      <w:bookmarkStart w:id="2643" w:name="_Toc155372272"/>
      <w:bookmarkEnd w:id="2642"/>
      <w:r w:rsidRPr="00C6761E">
        <w:t>10.3.4.2</w:t>
      </w:r>
      <w:r w:rsidRPr="00C6761E">
        <w:rPr>
          <w:lang w:eastAsia="ko-KR"/>
        </w:rPr>
        <w:tab/>
      </w:r>
      <w:r w:rsidRPr="00C6761E">
        <w:t>Back-off value</w:t>
      </w:r>
      <w:bookmarkEnd w:id="2643"/>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644" w:name="_CR10_3_4_3"/>
      <w:bookmarkStart w:id="2645" w:name="_Toc155372273"/>
      <w:bookmarkEnd w:id="2644"/>
      <w:r w:rsidRPr="00C6761E">
        <w:t>10.3.4.3</w:t>
      </w:r>
      <w:r w:rsidRPr="00C6761E">
        <w:tab/>
        <w:t>PC5 end UE release cause</w:t>
      </w:r>
      <w:bookmarkEnd w:id="2645"/>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646" w:name="_CR10_3_5"/>
      <w:bookmarkStart w:id="2647" w:name="_Toc525231361"/>
      <w:bookmarkStart w:id="2648" w:name="_Toc68196360"/>
      <w:bookmarkStart w:id="2649" w:name="_Toc59209031"/>
      <w:bookmarkStart w:id="2650" w:name="_Toc51951255"/>
      <w:bookmarkStart w:id="2651" w:name="_Toc45882705"/>
      <w:bookmarkStart w:id="2652" w:name="_Toc45282319"/>
      <w:bookmarkStart w:id="2653" w:name="_Toc34404470"/>
      <w:bookmarkStart w:id="2654" w:name="_Toc34388699"/>
      <w:bookmarkStart w:id="2655" w:name="_Toc155372274"/>
      <w:bookmarkEnd w:id="2646"/>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647"/>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648"/>
      <w:bookmarkEnd w:id="2649"/>
      <w:bookmarkEnd w:id="2650"/>
      <w:bookmarkEnd w:id="2651"/>
      <w:bookmarkEnd w:id="2652"/>
      <w:bookmarkEnd w:id="2653"/>
      <w:bookmarkEnd w:id="2654"/>
      <w:bookmarkEnd w:id="2655"/>
    </w:p>
    <w:p w14:paraId="36512287" w14:textId="77777777" w:rsidR="00CE7C6B" w:rsidRPr="00C6761E" w:rsidRDefault="00AF026B" w:rsidP="0037175B">
      <w:pPr>
        <w:pStyle w:val="Heading4"/>
      </w:pPr>
      <w:bookmarkStart w:id="2656" w:name="_CR10_3_5_1"/>
      <w:bookmarkStart w:id="2657" w:name="_Toc68196361"/>
      <w:bookmarkStart w:id="2658" w:name="_Toc59209032"/>
      <w:bookmarkStart w:id="2659" w:name="_Toc51951256"/>
      <w:bookmarkStart w:id="2660" w:name="_Toc45882706"/>
      <w:bookmarkStart w:id="2661" w:name="_Toc45282320"/>
      <w:bookmarkStart w:id="2662" w:name="_Toc34404471"/>
      <w:bookmarkStart w:id="2663" w:name="_Toc34388700"/>
      <w:bookmarkStart w:id="2664" w:name="_Toc525231362"/>
      <w:bookmarkStart w:id="2665" w:name="_Toc155372275"/>
      <w:bookmarkEnd w:id="2656"/>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657"/>
      <w:bookmarkEnd w:id="2658"/>
      <w:bookmarkEnd w:id="2659"/>
      <w:bookmarkEnd w:id="2660"/>
      <w:bookmarkEnd w:id="2661"/>
      <w:bookmarkEnd w:id="2662"/>
      <w:bookmarkEnd w:id="2663"/>
      <w:bookmarkEnd w:id="2664"/>
      <w:bookmarkEnd w:id="2665"/>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666" w:name="_CRTable10_3_5_1_1"/>
      <w:r w:rsidRPr="00C6761E">
        <w:t>Table</w:t>
      </w:r>
      <w:r w:rsidRPr="00C6761E">
        <w:rPr>
          <w:noProof/>
        </w:rPr>
        <w:t> </w:t>
      </w:r>
      <w:bookmarkEnd w:id="2666"/>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667" w:name="_Toc68196353"/>
      <w:bookmarkStart w:id="2668" w:name="_Toc59209024"/>
    </w:p>
    <w:p w14:paraId="1C3E037A" w14:textId="099CE129" w:rsidR="007E60DF" w:rsidRPr="00C6761E" w:rsidRDefault="007E60DF" w:rsidP="007E60DF">
      <w:pPr>
        <w:pStyle w:val="Heading3"/>
      </w:pPr>
      <w:bookmarkStart w:id="2669" w:name="_CR10_3_6"/>
      <w:bookmarkStart w:id="2670" w:name="_Toc155372276"/>
      <w:bookmarkEnd w:id="2669"/>
      <w:r w:rsidRPr="00C6761E">
        <w:t>10.3.6</w:t>
      </w:r>
      <w:r w:rsidRPr="00C6761E">
        <w:tab/>
        <w:t>ProSe direct link modification request</w:t>
      </w:r>
      <w:bookmarkEnd w:id="2667"/>
      <w:bookmarkEnd w:id="2668"/>
      <w:bookmarkEnd w:id="2670"/>
    </w:p>
    <w:p w14:paraId="12182262" w14:textId="77777777" w:rsidR="007E60DF" w:rsidRPr="00C6761E" w:rsidRDefault="007E60DF" w:rsidP="007E60DF">
      <w:pPr>
        <w:pStyle w:val="Heading4"/>
      </w:pPr>
      <w:bookmarkStart w:id="2671" w:name="_CR10_3_6_1"/>
      <w:bookmarkStart w:id="2672" w:name="_Toc68196354"/>
      <w:bookmarkStart w:id="2673" w:name="_Toc59209025"/>
      <w:bookmarkStart w:id="2674" w:name="_Toc51951250"/>
      <w:bookmarkStart w:id="2675" w:name="_Toc45882700"/>
      <w:bookmarkStart w:id="2676" w:name="_Toc45282314"/>
      <w:bookmarkStart w:id="2677" w:name="_Toc34404465"/>
      <w:bookmarkStart w:id="2678" w:name="_Toc34388694"/>
      <w:bookmarkStart w:id="2679" w:name="_Toc155372277"/>
      <w:bookmarkEnd w:id="2671"/>
      <w:r w:rsidRPr="00C6761E">
        <w:t>10.3.6.1</w:t>
      </w:r>
      <w:r w:rsidRPr="00C6761E">
        <w:tab/>
        <w:t>Message definition</w:t>
      </w:r>
      <w:bookmarkEnd w:id="2672"/>
      <w:bookmarkEnd w:id="2673"/>
      <w:bookmarkEnd w:id="2674"/>
      <w:bookmarkEnd w:id="2675"/>
      <w:bookmarkEnd w:id="2676"/>
      <w:bookmarkEnd w:id="2677"/>
      <w:bookmarkEnd w:id="2678"/>
      <w:bookmarkEnd w:id="2679"/>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680" w:name="_CRTable10_3_6_1_1"/>
      <w:r w:rsidRPr="00C6761E">
        <w:t>Table </w:t>
      </w:r>
      <w:bookmarkEnd w:id="2680"/>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439057B9" w14:textId="77777777" w:rsidR="000E5ECF" w:rsidRPr="00C6761E" w:rsidRDefault="000E5ECF" w:rsidP="000E5ECF">
            <w:pPr>
              <w:pStyle w:val="TAL"/>
              <w:rPr>
                <w:lang w:eastAsia="zh-CN"/>
              </w:rPr>
            </w:pPr>
            <w:r w:rsidRPr="00C6761E">
              <w:rPr>
                <w:lang w:eastAsia="zh-CN"/>
              </w:rPr>
              <w:t>User info ID</w:t>
            </w:r>
          </w:p>
          <w:p w14:paraId="0E3A5098" w14:textId="6416F8F8" w:rsidR="000E5ECF" w:rsidRPr="00C6761E" w:rsidRDefault="000E5ECF" w:rsidP="000E5ECF">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4E3EF1AD" w14:textId="77777777" w:rsidR="000E5ECF" w:rsidRPr="00C6761E" w:rsidRDefault="000E5ECF" w:rsidP="000E5ECF">
            <w:pPr>
              <w:pStyle w:val="TAL"/>
              <w:rPr>
                <w:lang w:eastAsia="zh-CN"/>
              </w:rPr>
            </w:pPr>
            <w:r w:rsidRPr="00C6761E">
              <w:rPr>
                <w:lang w:eastAsia="zh-CN"/>
              </w:rPr>
              <w:t>User info ID</w:t>
            </w:r>
          </w:p>
          <w:p w14:paraId="1096DD6D" w14:textId="7DA07DF7" w:rsidR="000E5ECF" w:rsidRPr="00C6761E" w:rsidRDefault="000E5ECF" w:rsidP="000E5ECF">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681" w:name="_Hlk131963863"/>
            <w:r w:rsidRPr="00C6761E">
              <w:rPr>
                <w:rFonts w:hint="eastAsia"/>
                <w:lang w:eastAsia="zh-CN"/>
              </w:rPr>
              <w:t>UE IP address</w:t>
            </w:r>
          </w:p>
          <w:p w14:paraId="12F59DC7" w14:textId="66C36F50" w:rsidR="00A31F77" w:rsidRPr="00C6761E" w:rsidRDefault="00774BC5" w:rsidP="00A31F77">
            <w:pPr>
              <w:pStyle w:val="TAL"/>
              <w:rPr>
                <w:lang w:eastAsia="ja-JP"/>
              </w:rPr>
            </w:pPr>
            <w:r w:rsidRPr="00C6761E">
              <w:t>11.3.</w:t>
            </w:r>
            <w:r w:rsidRPr="00C6761E">
              <w:rPr>
                <w:rFonts w:hint="eastAsia"/>
                <w:lang w:eastAsia="zh-CN"/>
              </w:rPr>
              <w:t>m</w:t>
            </w:r>
            <w:bookmarkEnd w:id="2681"/>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77777777" w:rsidR="00351658" w:rsidRPr="00C6761E" w:rsidRDefault="00351658" w:rsidP="001814EE">
            <w:pPr>
              <w:pStyle w:val="TAL"/>
              <w:rPr>
                <w:lang w:eastAsia="zh-CN"/>
              </w:rPr>
            </w:pPr>
            <w:r w:rsidRPr="00C6761E">
              <w:rPr>
                <w:rFonts w:hint="eastAsia"/>
                <w:lang w:eastAsia="zh-CN"/>
              </w:rPr>
              <w:t>x</w:t>
            </w:r>
            <w:r w:rsidRPr="00C6761E">
              <w:rPr>
                <w:lang w:eastAsia="zh-CN"/>
              </w:rPr>
              <w:t>x</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77777777" w:rsidR="00351658" w:rsidRPr="00C6761E" w:rsidRDefault="00351658" w:rsidP="001814EE">
            <w:pPr>
              <w:pStyle w:val="TAL"/>
            </w:pPr>
            <w:r w:rsidRPr="00C6761E">
              <w:rPr>
                <w:lang w:eastAsia="ja-JP"/>
              </w:rPr>
              <w:t>11.3.x</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682" w:name="_CR10_3_6_2"/>
      <w:bookmarkStart w:id="2683" w:name="_Toc155372278"/>
      <w:bookmarkEnd w:id="2682"/>
      <w:r w:rsidRPr="00C6761E">
        <w:t>10.3.6.</w:t>
      </w:r>
      <w:r w:rsidR="001D78D0" w:rsidRPr="00C6761E">
        <w:t>2</w:t>
      </w:r>
      <w:r w:rsidRPr="00C6761E">
        <w:tab/>
        <w:t>QoS rules</w:t>
      </w:r>
      <w:bookmarkEnd w:id="2683"/>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684" w:name="_CR10_3_6_3"/>
      <w:bookmarkStart w:id="2685" w:name="_Toc155372279"/>
      <w:bookmarkEnd w:id="2684"/>
      <w:r w:rsidRPr="00C6761E">
        <w:t>10.3.6.3</w:t>
      </w:r>
      <w:r w:rsidRPr="00C6761E">
        <w:tab/>
        <w:t>Source end UE info</w:t>
      </w:r>
      <w:bookmarkEnd w:id="2685"/>
    </w:p>
    <w:p w14:paraId="413026F2" w14:textId="77777777"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ID of the source 5G ProSe end UE</w:t>
      </w:r>
      <w:r w:rsidRPr="00C6761E">
        <w:t xml:space="preserve"> if:</w:t>
      </w:r>
    </w:p>
    <w:p w14:paraId="6F52F5A4" w14:textId="77777777"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Pr="00C6761E">
        <w:rPr>
          <w:rFonts w:hint="eastAsia"/>
          <w:lang w:eastAsia="zh-CN"/>
        </w:rPr>
        <w:t>;</w:t>
      </w:r>
    </w:p>
    <w:p w14:paraId="5CA68BB6" w14:textId="77777777"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77777777"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 or</w:t>
      </w:r>
    </w:p>
    <w:p w14:paraId="757A4561" w14:textId="37B1297E" w:rsidR="00FF3A35" w:rsidRPr="00C6761E"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Pr="00C6761E">
        <w:rPr>
          <w:rFonts w:hint="eastAsia"/>
          <w:iCs/>
        </w:rPr>
        <w:t>.</w:t>
      </w:r>
    </w:p>
    <w:p w14:paraId="42799C80" w14:textId="3E93699F" w:rsidR="000E5ECF" w:rsidRPr="00C6761E" w:rsidRDefault="000E5ECF" w:rsidP="000E5ECF">
      <w:r w:rsidRPr="00C6761E">
        <w:t>The UE may include this IE</w:t>
      </w:r>
      <w:r w:rsidR="00FF3A35" w:rsidRPr="00C6761E">
        <w:t xml:space="preserve"> to indicate the </w:t>
      </w:r>
      <w:r w:rsidR="00FF3A35" w:rsidRPr="00C6761E">
        <w:rPr>
          <w:lang w:eastAsia="zh-CN"/>
        </w:rPr>
        <w:t>user info ID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67B360CD" w:rsidR="00FF3A35" w:rsidRPr="00C6761E" w:rsidRDefault="00FF3A35" w:rsidP="000E5ECF">
      <w:pPr>
        <w:pStyle w:val="B1"/>
      </w:pPr>
      <w:r w:rsidRPr="00C6761E">
        <w:t xml:space="preserve">b) </w:t>
      </w:r>
      <w:r w:rsidR="000E5ECF" w:rsidRPr="00C6761E">
        <w:t xml:space="preserve"> the 5G ProSe direct link is between the 5G ProSe UE-to-UE relay UE and the target 5G ProSe end UE</w:t>
      </w:r>
      <w:r w:rsidRPr="00C6761E">
        <w:t>; and</w:t>
      </w:r>
    </w:p>
    <w:p w14:paraId="4E75A341" w14:textId="28158A18" w:rsidR="000E5ECF" w:rsidRPr="00C6761E" w:rsidRDefault="00FF3A35" w:rsidP="000E5ECF">
      <w:pPr>
        <w:pStyle w:val="B1"/>
      </w:pPr>
      <w:r w:rsidRPr="00C6761E">
        <w:t>c)</w:t>
      </w:r>
      <w:r w:rsidR="000E5ECF" w:rsidRPr="00C6761E">
        <w:t xml:space="preserve"> </w:t>
      </w:r>
      <w:r w:rsidRPr="00C6761E">
        <w:t xml:space="preserve"> </w:t>
      </w:r>
      <w:r w:rsidRPr="00C6761E">
        <w:rPr>
          <w:rFonts w:hint="eastAsia"/>
          <w:lang w:eastAsia="zh-CN"/>
        </w:rPr>
        <w:t xml:space="preserve">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 xml:space="preserve">UE-to-UE relay UE using the 5G ProSe direct link </w:t>
      </w:r>
    </w:p>
    <w:p w14:paraId="1204DCC4" w14:textId="33CB9DD8" w:rsidR="000E5ECF" w:rsidRPr="00C6761E" w:rsidRDefault="000E5ECF" w:rsidP="000E5ECF">
      <w:pPr>
        <w:pStyle w:val="Heading4"/>
      </w:pPr>
      <w:bookmarkStart w:id="2686" w:name="_CR10_3_6_4"/>
      <w:bookmarkStart w:id="2687" w:name="_Toc155372280"/>
      <w:bookmarkEnd w:id="2686"/>
      <w:r w:rsidRPr="00C6761E">
        <w:t>10.3.6.4</w:t>
      </w:r>
      <w:r w:rsidRPr="00C6761E">
        <w:tab/>
        <w:t>Target end UE info</w:t>
      </w:r>
      <w:bookmarkEnd w:id="2687"/>
    </w:p>
    <w:p w14:paraId="0F351654" w14:textId="77777777"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ID of the target 5G ProSe end UE if:</w:t>
      </w:r>
    </w:p>
    <w:p w14:paraId="02A643F3" w14:textId="77777777"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Pr="00C6761E">
        <w:rPr>
          <w:rFonts w:hint="eastAsia"/>
          <w:lang w:eastAsia="zh-CN"/>
        </w:rPr>
        <w:t>;</w:t>
      </w:r>
    </w:p>
    <w:p w14:paraId="3F8973EE" w14:textId="77777777"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77777777"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 or</w:t>
      </w:r>
    </w:p>
    <w:p w14:paraId="25732416" w14:textId="26476AEF" w:rsidR="00FF3A35" w:rsidRPr="00C6761E"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195BA46" w14:textId="77777777" w:rsidR="00B86643" w:rsidRPr="00C6761E" w:rsidRDefault="00B86643" w:rsidP="00B86643">
      <w:r w:rsidRPr="00C6761E">
        <w:t>The UE may include this IE to indicate the user info ID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77777777" w:rsidR="00B86643" w:rsidRPr="00C6761E" w:rsidRDefault="00B86643" w:rsidP="00B86643">
      <w:r w:rsidRPr="00C6761E">
        <w:t xml:space="preserve">The UE </w:t>
      </w:r>
      <w:r w:rsidRPr="00C6761E">
        <w:rPr>
          <w:rFonts w:hint="eastAsia"/>
        </w:rPr>
        <w:t>shall</w:t>
      </w:r>
      <w:r w:rsidRPr="00C6761E">
        <w:t xml:space="preserve"> include this IE to indicate the user info ID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688" w:name="_CR10_3_6_5"/>
      <w:bookmarkStart w:id="2689" w:name="_Toc155372281"/>
      <w:bookmarkEnd w:id="2688"/>
      <w:r w:rsidRPr="00C6761E">
        <w:t>10.3.6.5</w:t>
      </w:r>
      <w:r w:rsidRPr="00C6761E">
        <w:tab/>
        <w:t>Target end UE layer-2 ID</w:t>
      </w:r>
      <w:bookmarkEnd w:id="2689"/>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690" w:name="_CR10_3_6_6"/>
      <w:bookmarkStart w:id="2691" w:name="_Toc155372282"/>
      <w:bookmarkEnd w:id="2690"/>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2691"/>
    </w:p>
    <w:p w14:paraId="70F82159" w14:textId="4289AB55" w:rsidR="0000139E" w:rsidRPr="00C6761E" w:rsidRDefault="0000139E" w:rsidP="0000139E">
      <w:pPr>
        <w:pStyle w:val="Heading4"/>
      </w:pPr>
      <w:bookmarkStart w:id="2692" w:name="_CR10_3_6_7"/>
      <w:bookmarkStart w:id="2693" w:name="_Toc155372283"/>
      <w:bookmarkEnd w:id="2692"/>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693"/>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77777777" w:rsidR="00A31F77" w:rsidRPr="00C6761E" w:rsidRDefault="00A31F77" w:rsidP="00A31F77">
      <w:pPr>
        <w:pStyle w:val="Heading4"/>
      </w:pPr>
      <w:bookmarkStart w:id="2694" w:name="_CR10_3_6_a"/>
      <w:bookmarkStart w:id="2695" w:name="_Toc155372284"/>
      <w:bookmarkEnd w:id="2694"/>
      <w:r w:rsidRPr="00C6761E">
        <w:t>10.3.6.a</w:t>
      </w:r>
      <w:r w:rsidRPr="00C6761E">
        <w:tab/>
      </w:r>
      <w:r w:rsidRPr="00C6761E">
        <w:rPr>
          <w:lang w:eastAsia="zh-CN"/>
        </w:rPr>
        <w:t>Relay reselection indication</w:t>
      </w:r>
      <w:bookmarkEnd w:id="2695"/>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77777777" w:rsidR="00A31F77" w:rsidRPr="00C6761E" w:rsidRDefault="00A31F77" w:rsidP="00A31F77">
      <w:pPr>
        <w:pStyle w:val="Heading4"/>
      </w:pPr>
      <w:bookmarkStart w:id="2696" w:name="_CR10_3_6_b"/>
      <w:bookmarkStart w:id="2697" w:name="_Toc155372285"/>
      <w:bookmarkEnd w:id="2696"/>
      <w:r w:rsidRPr="00C6761E">
        <w:t>10.3.6.b</w:t>
      </w:r>
      <w:r w:rsidRPr="00C6761E">
        <w:tab/>
        <w:t>List of candidates U2U relay UE user info</w:t>
      </w:r>
      <w:bookmarkEnd w:id="2697"/>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4CCDDA1A" w:rsidR="00D17F1B" w:rsidRPr="00C6761E" w:rsidRDefault="00D17F1B" w:rsidP="00D17F1B">
      <w:pPr>
        <w:pStyle w:val="Heading4"/>
      </w:pPr>
      <w:bookmarkStart w:id="2698" w:name="_CR10_3_6_c"/>
      <w:bookmarkStart w:id="2699" w:name="_Toc155372286"/>
      <w:bookmarkEnd w:id="2698"/>
      <w:r w:rsidRPr="00C6761E">
        <w:t>10.3.6.c</w:t>
      </w:r>
      <w:r w:rsidRPr="00C6761E">
        <w:tab/>
      </w:r>
      <w:r w:rsidRPr="00C6761E">
        <w:rPr>
          <w:lang w:eastAsia="zh-CN"/>
        </w:rPr>
        <w:t>List of target UE IP address</w:t>
      </w:r>
      <w:r w:rsidRPr="00C6761E">
        <w:rPr>
          <w:rFonts w:hint="eastAsia"/>
          <w:lang w:eastAsia="zh-CN"/>
        </w:rPr>
        <w:t>es</w:t>
      </w:r>
      <w:bookmarkEnd w:id="2699"/>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097CBE16" w:rsidR="00A31F77" w:rsidRPr="00C6761E" w:rsidRDefault="00A31F77" w:rsidP="00A31F77">
      <w:pPr>
        <w:pStyle w:val="Heading4"/>
      </w:pPr>
      <w:bookmarkStart w:id="2700" w:name="_CR10_3_6_d"/>
      <w:bookmarkStart w:id="2701" w:name="_Toc155372287"/>
      <w:bookmarkEnd w:id="2700"/>
      <w:r w:rsidRPr="00C6761E">
        <w:t>10.3.6.d</w:t>
      </w:r>
      <w:r w:rsidRPr="00C6761E">
        <w:tab/>
      </w:r>
      <w:r w:rsidRPr="00C6761E">
        <w:rPr>
          <w:lang w:eastAsia="zh-CN"/>
        </w:rPr>
        <w:t>List of candidates U2U relay UE layer-2 ID</w:t>
      </w:r>
      <w:r w:rsidR="00DF4855" w:rsidRPr="00C6761E">
        <w:rPr>
          <w:lang w:eastAsia="zh-CN"/>
        </w:rPr>
        <w:t>s</w:t>
      </w:r>
      <w:bookmarkEnd w:id="2701"/>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251E041A" w:rsidR="00D17F1B" w:rsidRPr="00C6761E" w:rsidRDefault="00D17F1B" w:rsidP="00D17F1B">
      <w:pPr>
        <w:pStyle w:val="Heading4"/>
      </w:pPr>
      <w:bookmarkStart w:id="2702" w:name="_CR10_3_6_e"/>
      <w:bookmarkStart w:id="2703" w:name="_Toc155372288"/>
      <w:bookmarkEnd w:id="2702"/>
      <w:r w:rsidRPr="00C6761E">
        <w:t>10.3.6.e</w:t>
      </w:r>
      <w:r w:rsidRPr="00C6761E">
        <w:tab/>
      </w:r>
      <w:r w:rsidRPr="00C6761E">
        <w:rPr>
          <w:rFonts w:hint="eastAsia"/>
          <w:lang w:eastAsia="zh-CN"/>
        </w:rPr>
        <w:t>Source</w:t>
      </w:r>
      <w:r w:rsidRPr="00C6761E">
        <w:t xml:space="preserve"> end UE IP address</w:t>
      </w:r>
      <w:bookmarkEnd w:id="2703"/>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50231D34" w:rsidR="00F675DE" w:rsidRPr="00C6761E" w:rsidRDefault="00F675DE" w:rsidP="00F675DE">
      <w:pPr>
        <w:pStyle w:val="Heading4"/>
      </w:pPr>
      <w:bookmarkStart w:id="2704" w:name="_Toc155372289"/>
      <w:r w:rsidRPr="00C6761E">
        <w:rPr>
          <w:rFonts w:hint="eastAsia"/>
          <w:noProof/>
          <w:lang w:eastAsia="zh-CN"/>
        </w:rPr>
        <w:t>1</w:t>
      </w:r>
      <w:r w:rsidRPr="00C6761E">
        <w:rPr>
          <w:noProof/>
          <w:lang w:eastAsia="zh-CN"/>
        </w:rPr>
        <w:t>0.3.6.f</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04"/>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05" w:name="_CR10_3_7"/>
      <w:bookmarkStart w:id="2706" w:name="_Toc68196355"/>
      <w:bookmarkStart w:id="2707" w:name="_Toc59209026"/>
      <w:bookmarkStart w:id="2708" w:name="_Toc51951251"/>
      <w:bookmarkStart w:id="2709" w:name="_Toc45882701"/>
      <w:bookmarkStart w:id="2710" w:name="_Toc45282315"/>
      <w:bookmarkStart w:id="2711" w:name="_Toc34404466"/>
      <w:bookmarkStart w:id="2712" w:name="_Toc34388695"/>
      <w:bookmarkStart w:id="2713" w:name="_Toc155372290"/>
      <w:bookmarkEnd w:id="2705"/>
      <w:r w:rsidRPr="00C6761E">
        <w:t>10.3.7</w:t>
      </w:r>
      <w:r w:rsidRPr="00C6761E">
        <w:tab/>
        <w:t>ProSe direct link modification accept</w:t>
      </w:r>
      <w:bookmarkEnd w:id="2706"/>
      <w:bookmarkEnd w:id="2707"/>
      <w:bookmarkEnd w:id="2708"/>
      <w:bookmarkEnd w:id="2709"/>
      <w:bookmarkEnd w:id="2710"/>
      <w:bookmarkEnd w:id="2711"/>
      <w:bookmarkEnd w:id="2712"/>
      <w:bookmarkEnd w:id="2713"/>
    </w:p>
    <w:p w14:paraId="5766B1DE" w14:textId="77777777" w:rsidR="007E60DF" w:rsidRPr="00C6761E" w:rsidRDefault="007E60DF" w:rsidP="007E60DF">
      <w:pPr>
        <w:pStyle w:val="Heading4"/>
      </w:pPr>
      <w:bookmarkStart w:id="2714" w:name="_CR10_3_7_1"/>
      <w:bookmarkStart w:id="2715" w:name="_Toc68196356"/>
      <w:bookmarkStart w:id="2716" w:name="_Toc59209027"/>
      <w:bookmarkStart w:id="2717" w:name="_Toc51951252"/>
      <w:bookmarkStart w:id="2718" w:name="_Toc45882702"/>
      <w:bookmarkStart w:id="2719" w:name="_Toc45282316"/>
      <w:bookmarkStart w:id="2720" w:name="_Toc34404467"/>
      <w:bookmarkStart w:id="2721" w:name="_Toc34388696"/>
      <w:bookmarkStart w:id="2722" w:name="_Toc155372291"/>
      <w:bookmarkEnd w:id="2714"/>
      <w:r w:rsidRPr="00C6761E">
        <w:t>10.3.7.1</w:t>
      </w:r>
      <w:r w:rsidRPr="00C6761E">
        <w:tab/>
        <w:t>Message definition</w:t>
      </w:r>
      <w:bookmarkEnd w:id="2715"/>
      <w:bookmarkEnd w:id="2716"/>
      <w:bookmarkEnd w:id="2717"/>
      <w:bookmarkEnd w:id="2718"/>
      <w:bookmarkEnd w:id="2719"/>
      <w:bookmarkEnd w:id="2720"/>
      <w:bookmarkEnd w:id="2721"/>
      <w:bookmarkEnd w:id="2722"/>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723" w:name="_CRTable10_3_7_1_1"/>
      <w:r w:rsidRPr="00C6761E">
        <w:t>Table </w:t>
      </w:r>
      <w:bookmarkEnd w:id="2723"/>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449AB6E" w14:textId="77777777" w:rsidR="00EA1DB8" w:rsidRPr="00C6761E" w:rsidRDefault="00EA1DB8" w:rsidP="00EA1DB8">
            <w:pPr>
              <w:pStyle w:val="TAL"/>
              <w:rPr>
                <w:lang w:eastAsia="zh-CN"/>
              </w:rPr>
            </w:pPr>
            <w:r w:rsidRPr="00C6761E">
              <w:rPr>
                <w:lang w:eastAsia="zh-CN"/>
              </w:rPr>
              <w:t>User info ID</w:t>
            </w:r>
          </w:p>
          <w:p w14:paraId="7DC45F6D" w14:textId="0969B336" w:rsidR="00EA1DB8" w:rsidRPr="00C6761E" w:rsidRDefault="00EA1DB8" w:rsidP="00EA1DB8">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558FC2" w14:textId="77777777" w:rsidR="00EA1DB8" w:rsidRPr="00C6761E" w:rsidRDefault="00EA1DB8" w:rsidP="00EA1DB8">
            <w:pPr>
              <w:pStyle w:val="TAL"/>
              <w:rPr>
                <w:lang w:eastAsia="zh-CN"/>
              </w:rPr>
            </w:pPr>
            <w:r w:rsidRPr="00C6761E">
              <w:rPr>
                <w:lang w:eastAsia="zh-CN"/>
              </w:rPr>
              <w:t>User info ID</w:t>
            </w:r>
          </w:p>
          <w:p w14:paraId="27B7AF96" w14:textId="04BBF3AD" w:rsidR="00EA1DB8" w:rsidRPr="00C6761E" w:rsidRDefault="00EA1DB8" w:rsidP="00EA1DB8">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56788914" w:rsidR="00A31F77" w:rsidRPr="00C6761E" w:rsidRDefault="00D17F1B" w:rsidP="00D17F1B">
            <w:pPr>
              <w:pStyle w:val="TAL"/>
              <w:rPr>
                <w:lang w:eastAsia="ja-JP"/>
              </w:rPr>
            </w:pPr>
            <w:r w:rsidRPr="00C6761E">
              <w:t>11.3.</w:t>
            </w:r>
            <w:r w:rsidRPr="00C6761E">
              <w:rPr>
                <w:rFonts w:hint="eastAsia"/>
                <w:lang w:eastAsia="zh-CN"/>
              </w:rPr>
              <w:t>m</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73CBF835" w:rsidR="00A31F77" w:rsidRPr="00C6761E" w:rsidRDefault="00D17F1B" w:rsidP="00A31F77">
            <w:pPr>
              <w:pStyle w:val="TAL"/>
              <w:rPr>
                <w:lang w:eastAsia="ja-JP"/>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77777777" w:rsidR="00D17F1B" w:rsidRPr="00C6761E" w:rsidRDefault="00D17F1B" w:rsidP="008055DC">
            <w:pPr>
              <w:pStyle w:val="TAL"/>
              <w:rPr>
                <w:lang w:eastAsia="zh-CN"/>
              </w:rPr>
            </w:pPr>
            <w:r w:rsidRPr="00C6761E">
              <w:rPr>
                <w:rFonts w:hint="eastAsia"/>
                <w:lang w:eastAsia="zh-CN"/>
              </w:rPr>
              <w:t>xx</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77777777" w:rsidR="00D17F1B" w:rsidRPr="00C6761E" w:rsidRDefault="00D17F1B" w:rsidP="008055D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77777777" w:rsidR="00B90697" w:rsidRPr="00C6761E" w:rsidRDefault="00B90697" w:rsidP="001814EE">
            <w:pPr>
              <w:pStyle w:val="TAL"/>
              <w:rPr>
                <w:lang w:eastAsia="zh-CN"/>
              </w:rPr>
            </w:pPr>
            <w:r w:rsidRPr="00C6761E">
              <w:rPr>
                <w:rFonts w:hint="eastAsia"/>
                <w:lang w:eastAsia="zh-CN"/>
              </w:rPr>
              <w:t>y</w:t>
            </w:r>
            <w:r w:rsidRPr="00C6761E">
              <w:rPr>
                <w:lang w:eastAsia="zh-CN"/>
              </w:rPr>
              <w:t>y</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724" w:name="_CR10_3_7_2"/>
      <w:bookmarkStart w:id="2725" w:name="_Toc68196357"/>
      <w:bookmarkStart w:id="2726" w:name="_Toc59209028"/>
      <w:bookmarkStart w:id="2727" w:name="_Toc155372292"/>
      <w:bookmarkStart w:id="2728" w:name="_Toc51951253"/>
      <w:bookmarkStart w:id="2729" w:name="_Toc45882703"/>
      <w:bookmarkStart w:id="2730" w:name="_Toc45282317"/>
      <w:bookmarkStart w:id="2731" w:name="_Toc34404468"/>
      <w:bookmarkStart w:id="2732" w:name="_Toc34388697"/>
      <w:bookmarkEnd w:id="2724"/>
      <w:r w:rsidRPr="00C6761E">
        <w:t>10.3.7.2</w:t>
      </w:r>
      <w:r w:rsidRPr="00C6761E">
        <w:tab/>
        <w:t>QoS flow descriptions</w:t>
      </w:r>
      <w:bookmarkEnd w:id="2725"/>
      <w:bookmarkEnd w:id="2726"/>
      <w:bookmarkEnd w:id="2727"/>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733" w:name="_CR10_3_7_3"/>
      <w:bookmarkStart w:id="2734" w:name="_Toc155372293"/>
      <w:bookmarkEnd w:id="2733"/>
      <w:r w:rsidRPr="00C6761E">
        <w:t>10.3.7.</w:t>
      </w:r>
      <w:r w:rsidR="001D78D0" w:rsidRPr="00C6761E">
        <w:t>3</w:t>
      </w:r>
      <w:r w:rsidRPr="00C6761E">
        <w:tab/>
        <w:t>QoS rules</w:t>
      </w:r>
      <w:bookmarkEnd w:id="2734"/>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735" w:name="_CR10_3_7_4"/>
      <w:bookmarkStart w:id="2736" w:name="_Toc155372294"/>
      <w:bookmarkEnd w:id="2735"/>
      <w:r w:rsidRPr="00C6761E">
        <w:t>10.3.7.4</w:t>
      </w:r>
      <w:r w:rsidRPr="00C6761E">
        <w:tab/>
        <w:t>Source end UE info</w:t>
      </w:r>
      <w:bookmarkEnd w:id="2736"/>
    </w:p>
    <w:p w14:paraId="143D4848" w14:textId="77777777"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ID of the source 5G ProSe end UE</w:t>
      </w:r>
      <w:r w:rsidRPr="00C6761E">
        <w:t xml:space="preserve"> if:</w:t>
      </w:r>
    </w:p>
    <w:p w14:paraId="0E0AAEC7" w14:textId="77777777"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Pr="00C6761E">
        <w:rPr>
          <w:rFonts w:hint="eastAsia"/>
          <w:lang w:eastAsia="zh-CN"/>
        </w:rPr>
        <w:t>;</w:t>
      </w:r>
    </w:p>
    <w:p w14:paraId="4ADFB9BF" w14:textId="77777777"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77777777"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 or</w:t>
      </w:r>
    </w:p>
    <w:p w14:paraId="65B22691" w14:textId="77777777" w:rsidR="00954823" w:rsidRPr="00C6761E"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Pr="00C6761E">
        <w:rPr>
          <w:rFonts w:hint="eastAsia"/>
          <w:iCs/>
        </w:rPr>
        <w:t>.</w:t>
      </w:r>
    </w:p>
    <w:p w14:paraId="245C9C73" w14:textId="44027C82" w:rsidR="00EA1DB8" w:rsidRPr="00C6761E" w:rsidRDefault="00EA1DB8" w:rsidP="00EA1DB8">
      <w:r w:rsidRPr="00C6761E">
        <w:t xml:space="preserve">The UE may include this IE </w:t>
      </w:r>
      <w:r w:rsidR="00954823" w:rsidRPr="00C6761E">
        <w:t xml:space="preserve">to indicate the user info ID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79C3595E" w:rsidR="00954823" w:rsidRPr="00C6761E" w:rsidRDefault="00954823" w:rsidP="00EA1DB8">
      <w:pPr>
        <w:pStyle w:val="B1"/>
      </w:pPr>
      <w:r w:rsidRPr="00C6761E">
        <w:t xml:space="preserve">b) </w:t>
      </w:r>
      <w:r w:rsidR="00EA1DB8" w:rsidRPr="00C6761E">
        <w:t>the 5G ProSe direct link is between the 5G ProSe UE-to-UE relay UE and the target 5G ProSe end UE</w:t>
      </w:r>
      <w:r w:rsidRPr="00C6761E">
        <w:t>;</w:t>
      </w:r>
    </w:p>
    <w:p w14:paraId="0FEAB5B5" w14:textId="6550B6EB" w:rsidR="00EA1DB8" w:rsidRPr="00C6761E" w:rsidRDefault="00954823" w:rsidP="00EA1DB8">
      <w:pPr>
        <w:pStyle w:val="B1"/>
      </w:pPr>
      <w:r w:rsidRPr="00C6761E">
        <w:t xml:space="preserve">c) </w:t>
      </w:r>
      <w:r w:rsidRPr="00C6761E">
        <w:rPr>
          <w:rFonts w:hint="eastAsia"/>
          <w:lang w:eastAsia="zh-CN"/>
        </w:rPr>
        <w:t xml:space="preserve">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3A4990A2" w14:textId="33E935FB" w:rsidR="00EA1DB8" w:rsidRPr="00C6761E" w:rsidRDefault="00EA1DB8" w:rsidP="00EA1DB8">
      <w:pPr>
        <w:pStyle w:val="Heading4"/>
      </w:pPr>
      <w:bookmarkStart w:id="2737" w:name="_CR10_3_7_5"/>
      <w:bookmarkStart w:id="2738" w:name="_Toc155372295"/>
      <w:bookmarkEnd w:id="2737"/>
      <w:r w:rsidRPr="00C6761E">
        <w:t>10.3.7.5</w:t>
      </w:r>
      <w:r w:rsidRPr="00C6761E">
        <w:tab/>
        <w:t>Target end UE info</w:t>
      </w:r>
      <w:bookmarkEnd w:id="2738"/>
    </w:p>
    <w:p w14:paraId="4529C447" w14:textId="77777777"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ID of the target 5G ProSe end UE if:</w:t>
      </w:r>
    </w:p>
    <w:p w14:paraId="6E5BA677" w14:textId="77777777"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Pr="00C6761E">
        <w:rPr>
          <w:rFonts w:hint="eastAsia"/>
          <w:lang w:eastAsia="zh-CN"/>
        </w:rPr>
        <w:t>;</w:t>
      </w:r>
    </w:p>
    <w:p w14:paraId="4D0E18CB" w14:textId="77777777"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77777777"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 or</w:t>
      </w:r>
    </w:p>
    <w:p w14:paraId="1C95BF20" w14:textId="77777777" w:rsidR="00E96C46" w:rsidRPr="00C6761E"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3757BB93" w:rsidR="00EA1DB8" w:rsidRPr="00C6761E" w:rsidRDefault="00EA1DB8" w:rsidP="00EA1DB8">
      <w:r w:rsidRPr="00C6761E">
        <w:t>The UE may include this IE</w:t>
      </w:r>
      <w:r w:rsidR="00E96C46" w:rsidRPr="00C6761E">
        <w:t xml:space="preserve"> to indicate the user info ID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7777777"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ID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739" w:name="_CR10_3_7_6"/>
      <w:bookmarkStart w:id="2740" w:name="_Toc155372296"/>
      <w:bookmarkEnd w:id="2739"/>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740"/>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741" w:name="_CR10_3_7_7"/>
      <w:bookmarkStart w:id="2742" w:name="_Toc155372297"/>
      <w:bookmarkEnd w:id="2741"/>
      <w:r w:rsidRPr="00C6761E">
        <w:t>10.3.7.</w:t>
      </w:r>
      <w:r w:rsidR="00677F22" w:rsidRPr="00C6761E">
        <w:t>7</w:t>
      </w:r>
      <w:r w:rsidRPr="00C6761E">
        <w:tab/>
      </w:r>
      <w:r w:rsidRPr="00C6761E">
        <w:rPr>
          <w:lang w:eastAsia="zh-CN"/>
        </w:rPr>
        <w:t>Relay reselection indication</w:t>
      </w:r>
      <w:bookmarkEnd w:id="2742"/>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743" w:name="_CR10_3_7_8"/>
      <w:bookmarkStart w:id="2744" w:name="_Toc155372298"/>
      <w:bookmarkEnd w:id="2743"/>
      <w:r w:rsidRPr="00C6761E">
        <w:t>10.3.7.</w:t>
      </w:r>
      <w:r w:rsidR="00677F22" w:rsidRPr="00C6761E">
        <w:t>8</w:t>
      </w:r>
      <w:r w:rsidRPr="00C6761E">
        <w:tab/>
        <w:t>New 5G ProSe UE-to-UE relay UE info</w:t>
      </w:r>
      <w:bookmarkEnd w:id="2744"/>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745" w:name="_CR10_3_7_9"/>
      <w:bookmarkStart w:id="2746" w:name="_Toc155372299"/>
      <w:bookmarkEnd w:id="2745"/>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746"/>
    </w:p>
    <w:p w14:paraId="624EDA8D" w14:textId="77777777" w:rsidR="00096E5B" w:rsidRPr="00C6761E" w:rsidRDefault="00096E5B" w:rsidP="00096E5B">
      <w:bookmarkStart w:id="2747"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747"/>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748" w:name="_CR10_3_7_10"/>
      <w:bookmarkStart w:id="2749" w:name="_Toc155372300"/>
      <w:bookmarkEnd w:id="2748"/>
      <w:r w:rsidRPr="00C6761E">
        <w:t>10.3.7.</w:t>
      </w:r>
      <w:r w:rsidR="00677F22" w:rsidRPr="00C6761E">
        <w:t>10</w:t>
      </w:r>
      <w:r w:rsidRPr="00C6761E">
        <w:tab/>
      </w:r>
      <w:r w:rsidR="00096E5B" w:rsidRPr="00C6761E">
        <w:t>Target end UE IP address</w:t>
      </w:r>
      <w:bookmarkEnd w:id="2749"/>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750" w:name="_CR10_3_7_11"/>
      <w:bookmarkStart w:id="2751" w:name="_Toc155372301"/>
      <w:bookmarkEnd w:id="2750"/>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751"/>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752" w:name="_Toc155372302"/>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52"/>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753" w:name="_CR10_3_7a"/>
      <w:bookmarkStart w:id="2754" w:name="_Toc155372303"/>
      <w:bookmarkEnd w:id="2753"/>
      <w:r w:rsidRPr="00C6761E">
        <w:t>10.3.7a</w:t>
      </w:r>
      <w:r w:rsidRPr="00C6761E">
        <w:tab/>
        <w:t>ProSe direct link modification ack</w:t>
      </w:r>
      <w:bookmarkEnd w:id="2754"/>
    </w:p>
    <w:p w14:paraId="1EE72DCE" w14:textId="6D56AD10" w:rsidR="005A5D2B" w:rsidRPr="00C6761E" w:rsidRDefault="005A5D2B" w:rsidP="005A5D2B">
      <w:pPr>
        <w:pStyle w:val="Heading4"/>
      </w:pPr>
      <w:bookmarkStart w:id="2755" w:name="_CR10_3_7a_1"/>
      <w:bookmarkStart w:id="2756" w:name="_Toc155372304"/>
      <w:bookmarkEnd w:id="2755"/>
      <w:r w:rsidRPr="00C6761E">
        <w:t>10.3.</w:t>
      </w:r>
      <w:r w:rsidR="00F94112" w:rsidRPr="00C6761E">
        <w:t>7a</w:t>
      </w:r>
      <w:r w:rsidRPr="00C6761E">
        <w:t>.1</w:t>
      </w:r>
      <w:r w:rsidRPr="00C6761E">
        <w:tab/>
        <w:t>Message definition</w:t>
      </w:r>
      <w:bookmarkEnd w:id="2756"/>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2757" w:name="_CRTable10_3_7a_1_1"/>
      <w:r w:rsidRPr="00C6761E">
        <w:t>Table </w:t>
      </w:r>
      <w:bookmarkEnd w:id="2757"/>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77777777" w:rsidR="00F94112" w:rsidRPr="00C6761E" w:rsidRDefault="00F94112" w:rsidP="00701A3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758" w:name="_CR10_3_7a_2"/>
      <w:bookmarkStart w:id="2759" w:name="_Toc155372305"/>
      <w:bookmarkEnd w:id="2758"/>
      <w:r w:rsidRPr="00C6761E">
        <w:t>10.3.7a.2</w:t>
      </w:r>
      <w:r w:rsidRPr="00C6761E">
        <w:tab/>
      </w:r>
      <w:r w:rsidRPr="00C6761E">
        <w:rPr>
          <w:rFonts w:hint="eastAsia"/>
          <w:lang w:eastAsia="zh-CN"/>
        </w:rPr>
        <w:t xml:space="preserve">Source </w:t>
      </w:r>
      <w:r w:rsidRPr="00C6761E">
        <w:t>end UE IP address</w:t>
      </w:r>
      <w:bookmarkEnd w:id="2759"/>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760" w:name="_CR10_3_7a_3"/>
      <w:bookmarkStart w:id="2761" w:name="_Toc155372306"/>
      <w:bookmarkEnd w:id="2760"/>
      <w:r w:rsidRPr="00C6761E">
        <w:t>10.3.7a.3</w:t>
      </w:r>
      <w:r w:rsidRPr="00C6761E">
        <w:tab/>
        <w:t>Target end UE IP address</w:t>
      </w:r>
      <w:bookmarkEnd w:id="2761"/>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77777777" w:rsidR="00301CB0" w:rsidRPr="00C6761E" w:rsidRDefault="00301CB0" w:rsidP="00301CB0">
      <w:pPr>
        <w:pStyle w:val="Heading4"/>
      </w:pPr>
      <w:bookmarkStart w:id="2762" w:name="_Toc155372307"/>
      <w:r w:rsidRPr="00C6761E">
        <w:rPr>
          <w:rFonts w:hint="eastAsia"/>
          <w:noProof/>
          <w:lang w:eastAsia="zh-CN"/>
        </w:rPr>
        <w:t>1</w:t>
      </w:r>
      <w:r w:rsidRPr="00C6761E">
        <w:rPr>
          <w:noProof/>
          <w:lang w:eastAsia="zh-CN"/>
        </w:rPr>
        <w:t>0.3.7.b</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62"/>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763" w:name="_CR10_3_8"/>
      <w:bookmarkStart w:id="2764" w:name="_Toc68196362"/>
      <w:bookmarkStart w:id="2765" w:name="_Toc59209033"/>
      <w:bookmarkStart w:id="2766" w:name="_Toc51951257"/>
      <w:bookmarkStart w:id="2767" w:name="_Toc45882707"/>
      <w:bookmarkStart w:id="2768" w:name="_Toc45282321"/>
      <w:bookmarkStart w:id="2769" w:name="_Toc34404472"/>
      <w:bookmarkStart w:id="2770" w:name="_Toc34388701"/>
      <w:bookmarkStart w:id="2771" w:name="_Toc155372308"/>
      <w:bookmarkEnd w:id="2728"/>
      <w:bookmarkEnd w:id="2729"/>
      <w:bookmarkEnd w:id="2730"/>
      <w:bookmarkEnd w:id="2731"/>
      <w:bookmarkEnd w:id="2732"/>
      <w:bookmarkEnd w:id="2763"/>
      <w:r w:rsidRPr="00C6761E">
        <w:t>10.3.8</w:t>
      </w:r>
      <w:r w:rsidRPr="00C6761E">
        <w:tab/>
        <w:t>ProSe direct link keepalive request</w:t>
      </w:r>
      <w:bookmarkEnd w:id="2764"/>
      <w:bookmarkEnd w:id="2765"/>
      <w:bookmarkEnd w:id="2766"/>
      <w:bookmarkEnd w:id="2767"/>
      <w:bookmarkEnd w:id="2768"/>
      <w:bookmarkEnd w:id="2769"/>
      <w:bookmarkEnd w:id="2770"/>
      <w:bookmarkEnd w:id="2771"/>
    </w:p>
    <w:p w14:paraId="0EE39E8A" w14:textId="77777777" w:rsidR="007E60DF" w:rsidRPr="00C6761E" w:rsidRDefault="007E60DF" w:rsidP="007E60DF">
      <w:pPr>
        <w:pStyle w:val="Heading4"/>
      </w:pPr>
      <w:bookmarkStart w:id="2772" w:name="_CR10_3_8_1"/>
      <w:bookmarkStart w:id="2773" w:name="_Toc68196363"/>
      <w:bookmarkStart w:id="2774" w:name="_Toc59209034"/>
      <w:bookmarkStart w:id="2775" w:name="_Toc51951258"/>
      <w:bookmarkStart w:id="2776" w:name="_Toc45882708"/>
      <w:bookmarkStart w:id="2777" w:name="_Toc45282322"/>
      <w:bookmarkStart w:id="2778" w:name="_Toc34404473"/>
      <w:bookmarkStart w:id="2779" w:name="_Toc34388702"/>
      <w:bookmarkStart w:id="2780" w:name="_Toc155372309"/>
      <w:bookmarkEnd w:id="2772"/>
      <w:r w:rsidRPr="00C6761E">
        <w:t>10.3.8.1</w:t>
      </w:r>
      <w:r w:rsidRPr="00C6761E">
        <w:tab/>
        <w:t>Message definition</w:t>
      </w:r>
      <w:bookmarkEnd w:id="2773"/>
      <w:bookmarkEnd w:id="2774"/>
      <w:bookmarkEnd w:id="2775"/>
      <w:bookmarkEnd w:id="2776"/>
      <w:bookmarkEnd w:id="2777"/>
      <w:bookmarkEnd w:id="2778"/>
      <w:bookmarkEnd w:id="2779"/>
      <w:bookmarkEnd w:id="2780"/>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781" w:name="_CRTable10_3_8_1_1"/>
      <w:r w:rsidRPr="00C6761E">
        <w:t>Table </w:t>
      </w:r>
      <w:bookmarkEnd w:id="2781"/>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782" w:name="_CR10_3_8_2"/>
      <w:bookmarkStart w:id="2783" w:name="_Toc68196364"/>
      <w:bookmarkStart w:id="2784" w:name="_Toc59209035"/>
      <w:bookmarkStart w:id="2785" w:name="_Toc51951259"/>
      <w:bookmarkStart w:id="2786" w:name="_Toc45882709"/>
      <w:bookmarkStart w:id="2787" w:name="_Toc45282323"/>
      <w:bookmarkStart w:id="2788" w:name="_Toc34404474"/>
      <w:bookmarkStart w:id="2789" w:name="_Toc34388703"/>
      <w:bookmarkStart w:id="2790" w:name="_Toc155372310"/>
      <w:bookmarkEnd w:id="2782"/>
      <w:r w:rsidRPr="00C6761E">
        <w:t>10.3.8.2</w:t>
      </w:r>
      <w:r w:rsidRPr="00C6761E">
        <w:tab/>
        <w:t>Maximum inactivity period</w:t>
      </w:r>
      <w:bookmarkEnd w:id="2783"/>
      <w:bookmarkEnd w:id="2784"/>
      <w:bookmarkEnd w:id="2785"/>
      <w:bookmarkEnd w:id="2786"/>
      <w:bookmarkEnd w:id="2787"/>
      <w:bookmarkEnd w:id="2788"/>
      <w:bookmarkEnd w:id="2789"/>
      <w:bookmarkEnd w:id="2790"/>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791" w:name="_CR10_3_9"/>
      <w:bookmarkStart w:id="2792" w:name="_Toc68196365"/>
      <w:bookmarkStart w:id="2793" w:name="_Toc59209036"/>
      <w:bookmarkStart w:id="2794" w:name="_Toc51951260"/>
      <w:bookmarkStart w:id="2795" w:name="_Toc45882710"/>
      <w:bookmarkStart w:id="2796" w:name="_Toc45282324"/>
      <w:bookmarkStart w:id="2797" w:name="_Toc34404475"/>
      <w:bookmarkStart w:id="2798" w:name="_Toc34388704"/>
      <w:bookmarkStart w:id="2799" w:name="_Toc155372311"/>
      <w:bookmarkEnd w:id="2791"/>
      <w:r w:rsidRPr="00C6761E">
        <w:t>10.3.9</w:t>
      </w:r>
      <w:r w:rsidRPr="00C6761E">
        <w:tab/>
        <w:t>ProSe direct link keepalive response</w:t>
      </w:r>
      <w:bookmarkEnd w:id="2792"/>
      <w:bookmarkEnd w:id="2793"/>
      <w:bookmarkEnd w:id="2794"/>
      <w:bookmarkEnd w:id="2795"/>
      <w:bookmarkEnd w:id="2796"/>
      <w:bookmarkEnd w:id="2797"/>
      <w:bookmarkEnd w:id="2798"/>
      <w:bookmarkEnd w:id="2799"/>
    </w:p>
    <w:p w14:paraId="6ED0987E" w14:textId="77777777" w:rsidR="007E60DF" w:rsidRPr="00C6761E" w:rsidRDefault="007E60DF" w:rsidP="007E60DF">
      <w:pPr>
        <w:pStyle w:val="Heading4"/>
      </w:pPr>
      <w:bookmarkStart w:id="2800" w:name="_CR10_3_9_1"/>
      <w:bookmarkStart w:id="2801" w:name="_Toc68196366"/>
      <w:bookmarkStart w:id="2802" w:name="_Toc59209037"/>
      <w:bookmarkStart w:id="2803" w:name="_Toc51951261"/>
      <w:bookmarkStart w:id="2804" w:name="_Toc45882711"/>
      <w:bookmarkStart w:id="2805" w:name="_Toc45282325"/>
      <w:bookmarkStart w:id="2806" w:name="_Toc34404476"/>
      <w:bookmarkStart w:id="2807" w:name="_Toc34388705"/>
      <w:bookmarkStart w:id="2808" w:name="_Toc155372312"/>
      <w:bookmarkEnd w:id="2800"/>
      <w:r w:rsidRPr="00C6761E">
        <w:t>10.3.9.1</w:t>
      </w:r>
      <w:r w:rsidRPr="00C6761E">
        <w:tab/>
        <w:t>Message definition</w:t>
      </w:r>
      <w:bookmarkEnd w:id="2801"/>
      <w:bookmarkEnd w:id="2802"/>
      <w:bookmarkEnd w:id="2803"/>
      <w:bookmarkEnd w:id="2804"/>
      <w:bookmarkEnd w:id="2805"/>
      <w:bookmarkEnd w:id="2806"/>
      <w:bookmarkEnd w:id="2807"/>
      <w:bookmarkEnd w:id="2808"/>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809" w:name="_CRTable10_3_9_1_1"/>
      <w:r w:rsidRPr="00C6761E">
        <w:t>Table </w:t>
      </w:r>
      <w:bookmarkEnd w:id="2809"/>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810" w:name="_CR10_3_10"/>
      <w:bookmarkStart w:id="2811" w:name="_Toc68196367"/>
      <w:bookmarkStart w:id="2812" w:name="_Toc59209038"/>
      <w:bookmarkStart w:id="2813" w:name="_Toc51951262"/>
      <w:bookmarkStart w:id="2814" w:name="_Toc45882712"/>
      <w:bookmarkStart w:id="2815" w:name="_Toc45282326"/>
      <w:bookmarkStart w:id="2816" w:name="_Toc155372313"/>
      <w:bookmarkEnd w:id="2810"/>
      <w:r w:rsidRPr="00C6761E">
        <w:t>10.3.10</w:t>
      </w:r>
      <w:r w:rsidRPr="00C6761E">
        <w:tab/>
        <w:t>ProSe direct link authentication request</w:t>
      </w:r>
      <w:bookmarkEnd w:id="2811"/>
      <w:bookmarkEnd w:id="2812"/>
      <w:bookmarkEnd w:id="2813"/>
      <w:bookmarkEnd w:id="2814"/>
      <w:bookmarkEnd w:id="2815"/>
      <w:bookmarkEnd w:id="2816"/>
    </w:p>
    <w:p w14:paraId="04166AA6" w14:textId="77777777" w:rsidR="007E60DF" w:rsidRPr="00C6761E" w:rsidRDefault="007E60DF" w:rsidP="007E60DF">
      <w:pPr>
        <w:pStyle w:val="Heading4"/>
      </w:pPr>
      <w:bookmarkStart w:id="2817" w:name="_CR10_3_10_1"/>
      <w:bookmarkStart w:id="2818" w:name="_Toc68196368"/>
      <w:bookmarkStart w:id="2819" w:name="_Toc59209039"/>
      <w:bookmarkStart w:id="2820" w:name="_Toc51951263"/>
      <w:bookmarkStart w:id="2821" w:name="_Toc45882713"/>
      <w:bookmarkStart w:id="2822" w:name="_Toc45282327"/>
      <w:bookmarkStart w:id="2823" w:name="_Toc155372314"/>
      <w:bookmarkEnd w:id="2817"/>
      <w:r w:rsidRPr="00C6761E">
        <w:t>10.3.10.1</w:t>
      </w:r>
      <w:r w:rsidRPr="00C6761E">
        <w:tab/>
        <w:t>Message definition</w:t>
      </w:r>
      <w:bookmarkEnd w:id="2818"/>
      <w:bookmarkEnd w:id="2819"/>
      <w:bookmarkEnd w:id="2820"/>
      <w:bookmarkEnd w:id="2821"/>
      <w:bookmarkEnd w:id="2822"/>
      <w:bookmarkEnd w:id="2823"/>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824" w:name="_CRTable10_3_10_1_1"/>
      <w:r w:rsidRPr="00C6761E">
        <w:t>Table </w:t>
      </w:r>
      <w:bookmarkEnd w:id="2824"/>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825" w:name="_CR10_3_11"/>
      <w:bookmarkStart w:id="2826" w:name="_Toc68196369"/>
      <w:bookmarkStart w:id="2827" w:name="_Toc59209040"/>
      <w:bookmarkStart w:id="2828" w:name="_Toc51951264"/>
      <w:bookmarkStart w:id="2829" w:name="_Toc45882714"/>
      <w:bookmarkStart w:id="2830" w:name="_Toc45282328"/>
      <w:bookmarkStart w:id="2831" w:name="_Toc155372315"/>
      <w:bookmarkEnd w:id="2825"/>
      <w:r w:rsidRPr="00C6761E">
        <w:t>10.3.11</w:t>
      </w:r>
      <w:r w:rsidRPr="00C6761E">
        <w:tab/>
        <w:t>ProSe direct link authentication response</w:t>
      </w:r>
      <w:bookmarkEnd w:id="2826"/>
      <w:bookmarkEnd w:id="2827"/>
      <w:bookmarkEnd w:id="2828"/>
      <w:bookmarkEnd w:id="2829"/>
      <w:bookmarkEnd w:id="2830"/>
      <w:bookmarkEnd w:id="2831"/>
    </w:p>
    <w:p w14:paraId="54769B84" w14:textId="77777777" w:rsidR="007E60DF" w:rsidRPr="00C6761E" w:rsidRDefault="007E60DF" w:rsidP="007E60DF">
      <w:pPr>
        <w:pStyle w:val="Heading4"/>
      </w:pPr>
      <w:bookmarkStart w:id="2832" w:name="_CR10_3_11_1"/>
      <w:bookmarkStart w:id="2833" w:name="_Toc68196370"/>
      <w:bookmarkStart w:id="2834" w:name="_Toc59209041"/>
      <w:bookmarkStart w:id="2835" w:name="_Toc51951265"/>
      <w:bookmarkStart w:id="2836" w:name="_Toc45882715"/>
      <w:bookmarkStart w:id="2837" w:name="_Toc45282329"/>
      <w:bookmarkStart w:id="2838" w:name="_Toc155372316"/>
      <w:bookmarkEnd w:id="2832"/>
      <w:r w:rsidRPr="00C6761E">
        <w:t>10.3.11.1</w:t>
      </w:r>
      <w:r w:rsidRPr="00C6761E">
        <w:tab/>
        <w:t>Message definition</w:t>
      </w:r>
      <w:bookmarkEnd w:id="2833"/>
      <w:bookmarkEnd w:id="2834"/>
      <w:bookmarkEnd w:id="2835"/>
      <w:bookmarkEnd w:id="2836"/>
      <w:bookmarkEnd w:id="2837"/>
      <w:bookmarkEnd w:id="2838"/>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839" w:name="_CRTable10_3_11_1_1"/>
      <w:r w:rsidRPr="00C6761E">
        <w:t>Table </w:t>
      </w:r>
      <w:bookmarkEnd w:id="2839"/>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840" w:name="_CR10_3_12"/>
      <w:bookmarkStart w:id="2841" w:name="_Toc68196371"/>
      <w:bookmarkStart w:id="2842" w:name="_Toc59209042"/>
      <w:bookmarkStart w:id="2843" w:name="_Toc51951266"/>
      <w:bookmarkStart w:id="2844" w:name="_Toc45882716"/>
      <w:bookmarkStart w:id="2845" w:name="_Toc45282330"/>
      <w:bookmarkStart w:id="2846" w:name="_Toc155372317"/>
      <w:bookmarkEnd w:id="2840"/>
      <w:r w:rsidRPr="00C6761E">
        <w:t>10.3.12</w:t>
      </w:r>
      <w:r w:rsidRPr="00C6761E">
        <w:tab/>
        <w:t>ProSe direct link authentication reject</w:t>
      </w:r>
      <w:bookmarkEnd w:id="2841"/>
      <w:bookmarkEnd w:id="2842"/>
      <w:bookmarkEnd w:id="2843"/>
      <w:bookmarkEnd w:id="2844"/>
      <w:bookmarkEnd w:id="2845"/>
      <w:bookmarkEnd w:id="2846"/>
    </w:p>
    <w:p w14:paraId="67D48772" w14:textId="77777777" w:rsidR="007E60DF" w:rsidRPr="00C6761E" w:rsidRDefault="007E60DF" w:rsidP="007E60DF">
      <w:pPr>
        <w:pStyle w:val="Heading4"/>
      </w:pPr>
      <w:bookmarkStart w:id="2847" w:name="_CR10_3_12_1"/>
      <w:bookmarkStart w:id="2848" w:name="_Toc68196372"/>
      <w:bookmarkStart w:id="2849" w:name="_Toc59209043"/>
      <w:bookmarkStart w:id="2850" w:name="_Toc51951267"/>
      <w:bookmarkStart w:id="2851" w:name="_Toc45882717"/>
      <w:bookmarkStart w:id="2852" w:name="_Toc45282331"/>
      <w:bookmarkStart w:id="2853" w:name="_Toc155372318"/>
      <w:bookmarkEnd w:id="2847"/>
      <w:r w:rsidRPr="00C6761E">
        <w:t>10.3.12.1</w:t>
      </w:r>
      <w:r w:rsidRPr="00C6761E">
        <w:tab/>
        <w:t>Message definition</w:t>
      </w:r>
      <w:bookmarkEnd w:id="2848"/>
      <w:bookmarkEnd w:id="2849"/>
      <w:bookmarkEnd w:id="2850"/>
      <w:bookmarkEnd w:id="2851"/>
      <w:bookmarkEnd w:id="2852"/>
      <w:bookmarkEnd w:id="2853"/>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854" w:name="_CRTable10_3_12_1_1"/>
      <w:r w:rsidRPr="00C6761E">
        <w:t>Table </w:t>
      </w:r>
      <w:bookmarkEnd w:id="2854"/>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855" w:name="_CR10_3_13"/>
      <w:bookmarkStart w:id="2856" w:name="_Toc68196373"/>
      <w:bookmarkStart w:id="2857" w:name="_Toc59209044"/>
      <w:bookmarkStart w:id="2858" w:name="_Toc51951268"/>
      <w:bookmarkStart w:id="2859" w:name="_Toc45882718"/>
      <w:bookmarkStart w:id="2860" w:name="_Toc45282332"/>
      <w:bookmarkStart w:id="2861" w:name="_Toc155372319"/>
      <w:bookmarkEnd w:id="2855"/>
      <w:r w:rsidRPr="00C6761E">
        <w:t>10.3.13</w:t>
      </w:r>
      <w:r w:rsidRPr="00C6761E">
        <w:tab/>
        <w:t>ProSe direct link security mode command</w:t>
      </w:r>
      <w:bookmarkEnd w:id="2856"/>
      <w:bookmarkEnd w:id="2857"/>
      <w:bookmarkEnd w:id="2858"/>
      <w:bookmarkEnd w:id="2859"/>
      <w:bookmarkEnd w:id="2860"/>
      <w:bookmarkEnd w:id="2861"/>
    </w:p>
    <w:p w14:paraId="20BB6249" w14:textId="77777777" w:rsidR="007E60DF" w:rsidRPr="00C6761E" w:rsidRDefault="007E60DF" w:rsidP="007E60DF">
      <w:pPr>
        <w:pStyle w:val="Heading4"/>
      </w:pPr>
      <w:bookmarkStart w:id="2862" w:name="_CR10_3_13_1"/>
      <w:bookmarkStart w:id="2863" w:name="_Toc68196374"/>
      <w:bookmarkStart w:id="2864" w:name="_Toc59209045"/>
      <w:bookmarkStart w:id="2865" w:name="_Toc51951269"/>
      <w:bookmarkStart w:id="2866" w:name="_Toc45882719"/>
      <w:bookmarkStart w:id="2867" w:name="_Toc45282333"/>
      <w:bookmarkStart w:id="2868" w:name="_Toc26193713"/>
      <w:bookmarkStart w:id="2869" w:name="_Toc155372320"/>
      <w:bookmarkEnd w:id="2862"/>
      <w:r w:rsidRPr="00C6761E">
        <w:t>10.3.13.1</w:t>
      </w:r>
      <w:r w:rsidRPr="00C6761E">
        <w:tab/>
        <w:t>Message definition</w:t>
      </w:r>
      <w:bookmarkEnd w:id="2863"/>
      <w:bookmarkEnd w:id="2864"/>
      <w:bookmarkEnd w:id="2865"/>
      <w:bookmarkEnd w:id="2866"/>
      <w:bookmarkEnd w:id="2867"/>
      <w:bookmarkEnd w:id="2868"/>
      <w:bookmarkEnd w:id="2869"/>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870" w:name="_CRTable10_3_13_1_1"/>
      <w:r w:rsidRPr="00C6761E">
        <w:t>Table </w:t>
      </w:r>
      <w:bookmarkEnd w:id="2870"/>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871" w:name="_CR10_3_13_2"/>
      <w:bookmarkStart w:id="2872" w:name="_Toc68196375"/>
      <w:bookmarkStart w:id="2873" w:name="_Toc59209046"/>
      <w:bookmarkStart w:id="2874" w:name="_Toc51951270"/>
      <w:bookmarkStart w:id="2875" w:name="_Toc45882720"/>
      <w:bookmarkStart w:id="2876" w:name="_Toc45282334"/>
      <w:bookmarkStart w:id="2877" w:name="_Toc155372321"/>
      <w:bookmarkEnd w:id="2871"/>
      <w:r w:rsidRPr="00C6761E">
        <w:t>10.3.13.2</w:t>
      </w:r>
      <w:r w:rsidRPr="00C6761E">
        <w:tab/>
        <w:t>Nonce_2</w:t>
      </w:r>
      <w:bookmarkEnd w:id="2872"/>
      <w:bookmarkEnd w:id="2873"/>
      <w:bookmarkEnd w:id="2874"/>
      <w:bookmarkEnd w:id="2875"/>
      <w:bookmarkEnd w:id="2876"/>
      <w:bookmarkEnd w:id="2877"/>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878" w:name="_Toc68196376"/>
      <w:bookmarkStart w:id="2879" w:name="_Toc59209047"/>
      <w:bookmarkStart w:id="2880" w:name="_Toc51951271"/>
      <w:bookmarkStart w:id="2881" w:name="_Toc45882721"/>
      <w:bookmarkStart w:id="2882"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883" w:name="_CR10_3_13_3"/>
      <w:bookmarkStart w:id="2884" w:name="_Toc155372322"/>
      <w:bookmarkEnd w:id="2883"/>
      <w:r w:rsidRPr="00C6761E">
        <w:t>10.3.13.3</w:t>
      </w:r>
      <w:r w:rsidRPr="00C6761E">
        <w:tab/>
        <w:t>LSB of KNRP-sess ID</w:t>
      </w:r>
      <w:bookmarkEnd w:id="2878"/>
      <w:bookmarkEnd w:id="2879"/>
      <w:bookmarkEnd w:id="2880"/>
      <w:bookmarkEnd w:id="2881"/>
      <w:bookmarkEnd w:id="2882"/>
      <w:bookmarkEnd w:id="2884"/>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885" w:name="_CR10_3_13_4"/>
      <w:bookmarkStart w:id="2886" w:name="_Toc68196377"/>
      <w:bookmarkStart w:id="2887" w:name="_Toc59209048"/>
      <w:bookmarkStart w:id="2888" w:name="_Toc51951272"/>
      <w:bookmarkStart w:id="2889" w:name="_Toc45882722"/>
      <w:bookmarkStart w:id="2890" w:name="_Toc45282336"/>
      <w:bookmarkStart w:id="2891" w:name="_Toc155372323"/>
      <w:bookmarkEnd w:id="2885"/>
      <w:r w:rsidRPr="00C6761E">
        <w:t>10.3.13.4</w:t>
      </w:r>
      <w:r w:rsidRPr="00C6761E">
        <w:tab/>
        <w:t>Key establishment information container</w:t>
      </w:r>
      <w:bookmarkEnd w:id="2886"/>
      <w:bookmarkEnd w:id="2887"/>
      <w:bookmarkEnd w:id="2888"/>
      <w:bookmarkEnd w:id="2889"/>
      <w:bookmarkEnd w:id="2890"/>
      <w:bookmarkEnd w:id="2891"/>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892" w:name="_CR10_3_13_5"/>
      <w:bookmarkStart w:id="2893" w:name="_Toc68196378"/>
      <w:bookmarkStart w:id="2894" w:name="_Toc59209049"/>
      <w:bookmarkStart w:id="2895" w:name="_Toc51951273"/>
      <w:bookmarkStart w:id="2896" w:name="_Toc45882723"/>
      <w:bookmarkStart w:id="2897" w:name="_Toc45282337"/>
      <w:bookmarkStart w:id="2898" w:name="_Toc155372324"/>
      <w:bookmarkEnd w:id="2892"/>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893"/>
      <w:bookmarkEnd w:id="2894"/>
      <w:bookmarkEnd w:id="2895"/>
      <w:bookmarkEnd w:id="2896"/>
      <w:bookmarkEnd w:id="2897"/>
      <w:bookmarkEnd w:id="2898"/>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899" w:name="_CR10_3_13_6"/>
      <w:bookmarkStart w:id="2900" w:name="_Toc68196379"/>
      <w:bookmarkStart w:id="2901" w:name="_Toc59209050"/>
      <w:bookmarkStart w:id="2902" w:name="_Toc155372325"/>
      <w:bookmarkStart w:id="2903" w:name="_Toc51951274"/>
      <w:bookmarkStart w:id="2904" w:name="_Toc45882724"/>
      <w:bookmarkStart w:id="2905" w:name="_Toc45282338"/>
      <w:bookmarkEnd w:id="2899"/>
      <w:r w:rsidRPr="00C6761E">
        <w:t>10.3.13.</w:t>
      </w:r>
      <w:r w:rsidRPr="00C6761E">
        <w:rPr>
          <w:lang w:eastAsia="zh-CN"/>
        </w:rPr>
        <w:t>6</w:t>
      </w:r>
      <w:r w:rsidRPr="00C6761E">
        <w:tab/>
      </w:r>
      <w:r w:rsidRPr="00C6761E">
        <w:rPr>
          <w:lang w:eastAsia="ja-JP"/>
        </w:rPr>
        <w:t>UE PC5 unicast signalling security policy</w:t>
      </w:r>
      <w:bookmarkEnd w:id="2900"/>
      <w:bookmarkEnd w:id="2901"/>
      <w:bookmarkEnd w:id="2902"/>
    </w:p>
    <w:p w14:paraId="1FC793DE" w14:textId="77777777" w:rsidR="007E60DF" w:rsidRPr="00C6761E" w:rsidRDefault="007E60DF" w:rsidP="007E60DF">
      <w:pPr>
        <w:rPr>
          <w:lang w:eastAsia="zh-CN"/>
        </w:rPr>
      </w:pPr>
      <w:bookmarkStart w:id="2906"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07" w:name="_CR10_3_13_7"/>
      <w:bookmarkStart w:id="2908" w:name="_Toc155372326"/>
      <w:bookmarkStart w:id="2909" w:name="_Toc68196380"/>
      <w:bookmarkEnd w:id="2907"/>
      <w:r w:rsidRPr="00C6761E">
        <w:t>10.3.13.7</w:t>
      </w:r>
      <w:r w:rsidRPr="00C6761E">
        <w:tab/>
        <w:t>GPI</w:t>
      </w:r>
      <w:bookmarkEnd w:id="2908"/>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2910" w:name="_CR10_3_13_8"/>
      <w:bookmarkStart w:id="2911" w:name="_Toc155372327"/>
      <w:bookmarkEnd w:id="2910"/>
      <w:r w:rsidRPr="00C6761E">
        <w:rPr>
          <w:lang w:eastAsia="zh-CN"/>
        </w:rPr>
        <w:t>10.3.13.8</w:t>
      </w:r>
      <w:r w:rsidRPr="00C6761E">
        <w:rPr>
          <w:lang w:eastAsia="zh-CN"/>
        </w:rPr>
        <w:tab/>
        <w:t>EAP message</w:t>
      </w:r>
      <w:bookmarkEnd w:id="2911"/>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2912" w:name="_CR10_3_14"/>
      <w:bookmarkStart w:id="2913" w:name="_Toc155372328"/>
      <w:bookmarkEnd w:id="2912"/>
      <w:r w:rsidRPr="00C6761E">
        <w:t>10.3.14</w:t>
      </w:r>
      <w:r w:rsidRPr="00C6761E">
        <w:tab/>
        <w:t>ProSe direct link security mode complete</w:t>
      </w:r>
      <w:bookmarkEnd w:id="2903"/>
      <w:bookmarkEnd w:id="2904"/>
      <w:bookmarkEnd w:id="2905"/>
      <w:bookmarkEnd w:id="2906"/>
      <w:bookmarkEnd w:id="2909"/>
      <w:bookmarkEnd w:id="2913"/>
    </w:p>
    <w:p w14:paraId="0CF92D31" w14:textId="77777777" w:rsidR="007E60DF" w:rsidRPr="00C6761E" w:rsidRDefault="007E60DF" w:rsidP="007E60DF">
      <w:pPr>
        <w:pStyle w:val="Heading4"/>
      </w:pPr>
      <w:bookmarkStart w:id="2914" w:name="_CR10_3_14_1"/>
      <w:bookmarkStart w:id="2915" w:name="_Toc68196381"/>
      <w:bookmarkStart w:id="2916" w:name="_Toc59209052"/>
      <w:bookmarkStart w:id="2917" w:name="_Toc51951275"/>
      <w:bookmarkStart w:id="2918" w:name="_Toc45882725"/>
      <w:bookmarkStart w:id="2919" w:name="_Toc45282339"/>
      <w:bookmarkStart w:id="2920" w:name="_Toc155372329"/>
      <w:bookmarkEnd w:id="2914"/>
      <w:r w:rsidRPr="00C6761E">
        <w:t>10.3.14.1</w:t>
      </w:r>
      <w:r w:rsidRPr="00C6761E">
        <w:tab/>
        <w:t>Message definition</w:t>
      </w:r>
      <w:bookmarkEnd w:id="2915"/>
      <w:bookmarkEnd w:id="2916"/>
      <w:bookmarkEnd w:id="2917"/>
      <w:bookmarkEnd w:id="2918"/>
      <w:bookmarkEnd w:id="2919"/>
      <w:bookmarkEnd w:id="2920"/>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2921" w:name="_CRTable10_3_14_1_1"/>
      <w:r w:rsidRPr="00C6761E">
        <w:t>Table </w:t>
      </w:r>
      <w:bookmarkEnd w:id="2921"/>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2922" w:name="_CR10_3_14_2"/>
      <w:bookmarkStart w:id="2923" w:name="_Toc68196382"/>
      <w:bookmarkStart w:id="2924" w:name="_Toc59209053"/>
      <w:bookmarkStart w:id="2925" w:name="_Toc51951276"/>
      <w:bookmarkStart w:id="2926" w:name="_Toc45882726"/>
      <w:bookmarkStart w:id="2927" w:name="_Toc45282340"/>
      <w:bookmarkStart w:id="2928" w:name="_Toc155372330"/>
      <w:bookmarkEnd w:id="2922"/>
      <w:r w:rsidRPr="00C6761E">
        <w:t>10.3.14.2</w:t>
      </w:r>
      <w:r w:rsidRPr="00C6761E">
        <w:tab/>
        <w:t>IP address configuration</w:t>
      </w:r>
      <w:bookmarkEnd w:id="2923"/>
      <w:bookmarkEnd w:id="2924"/>
      <w:bookmarkEnd w:id="2925"/>
      <w:bookmarkEnd w:id="2926"/>
      <w:bookmarkEnd w:id="2927"/>
      <w:bookmarkEnd w:id="2928"/>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2929" w:name="_CR10_3_14_3"/>
      <w:bookmarkStart w:id="2930" w:name="_Toc68196383"/>
      <w:bookmarkStart w:id="2931" w:name="_Toc59209054"/>
      <w:bookmarkStart w:id="2932" w:name="_Toc51951277"/>
      <w:bookmarkStart w:id="2933" w:name="_Toc45882727"/>
      <w:bookmarkStart w:id="2934" w:name="_Toc45282341"/>
      <w:bookmarkStart w:id="2935" w:name="_Toc155372331"/>
      <w:bookmarkEnd w:id="2929"/>
      <w:r w:rsidRPr="00C6761E">
        <w:t>10.3.14.3</w:t>
      </w:r>
      <w:r w:rsidRPr="00C6761E">
        <w:tab/>
      </w:r>
      <w:r w:rsidR="00D171CB" w:rsidRPr="00C6761E">
        <w:t>Target l</w:t>
      </w:r>
      <w:r w:rsidRPr="00C6761E">
        <w:t>ink local IPv6 address</w:t>
      </w:r>
      <w:bookmarkEnd w:id="2930"/>
      <w:bookmarkEnd w:id="2931"/>
      <w:bookmarkEnd w:id="2932"/>
      <w:bookmarkEnd w:id="2933"/>
      <w:bookmarkEnd w:id="2934"/>
      <w:bookmarkEnd w:id="2935"/>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2936" w:name="_CR10_3_14_4"/>
      <w:bookmarkStart w:id="2937" w:name="_Toc68196384"/>
      <w:bookmarkStart w:id="2938" w:name="_Toc59209055"/>
      <w:bookmarkStart w:id="2939" w:name="_Toc51951278"/>
      <w:bookmarkStart w:id="2940" w:name="_Toc45882728"/>
      <w:bookmarkStart w:id="2941" w:name="_Toc45282342"/>
      <w:bookmarkStart w:id="2942" w:name="_Toc155372332"/>
      <w:bookmarkEnd w:id="2936"/>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2937"/>
      <w:bookmarkEnd w:id="2938"/>
      <w:bookmarkEnd w:id="2939"/>
      <w:bookmarkEnd w:id="2940"/>
      <w:bookmarkEnd w:id="2941"/>
      <w:bookmarkEnd w:id="2942"/>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2943" w:name="_CR10_3_14_5"/>
      <w:bookmarkStart w:id="2944" w:name="_Toc155372333"/>
      <w:bookmarkEnd w:id="2943"/>
      <w:r w:rsidRPr="00C6761E">
        <w:t>10.3.14.</w:t>
      </w:r>
      <w:r w:rsidR="00D31878" w:rsidRPr="00C6761E">
        <w:t>5</w:t>
      </w:r>
      <w:r w:rsidRPr="00C6761E">
        <w:tab/>
        <w:t>QoS rules</w:t>
      </w:r>
      <w:bookmarkEnd w:id="2944"/>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2945" w:name="_CR10_3_14_6"/>
      <w:bookmarkStart w:id="2946" w:name="_Toc85471313"/>
      <w:bookmarkStart w:id="2947" w:name="_Toc155372334"/>
      <w:bookmarkEnd w:id="2945"/>
      <w:r w:rsidRPr="00C6761E">
        <w:t>10.3.14.</w:t>
      </w:r>
      <w:r w:rsidR="00D31878" w:rsidRPr="00C6761E">
        <w:t>6</w:t>
      </w:r>
      <w:r w:rsidRPr="00C6761E">
        <w:tab/>
      </w:r>
      <w:bookmarkEnd w:id="2946"/>
      <w:r w:rsidRPr="00C6761E">
        <w:t>QoS flow descriptions</w:t>
      </w:r>
      <w:bookmarkEnd w:id="2947"/>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Pr="00C6761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63366393" w14:textId="77777777" w:rsidR="007E60DF" w:rsidRPr="00C6761E" w:rsidRDefault="007E60DF" w:rsidP="007E60DF">
      <w:pPr>
        <w:pStyle w:val="Heading3"/>
      </w:pPr>
      <w:bookmarkStart w:id="2948" w:name="_CR10_3_15"/>
      <w:bookmarkStart w:id="2949" w:name="_Toc68196385"/>
      <w:bookmarkStart w:id="2950" w:name="_Toc59209056"/>
      <w:bookmarkStart w:id="2951" w:name="_Toc51951279"/>
      <w:bookmarkStart w:id="2952" w:name="_Toc45882729"/>
      <w:bookmarkStart w:id="2953" w:name="_Toc45282343"/>
      <w:bookmarkStart w:id="2954" w:name="_Toc155372335"/>
      <w:bookmarkEnd w:id="2948"/>
      <w:r w:rsidRPr="00C6761E">
        <w:t>10.3.15</w:t>
      </w:r>
      <w:r w:rsidRPr="00C6761E">
        <w:tab/>
        <w:t>ProSe direct link security mode reject</w:t>
      </w:r>
      <w:bookmarkEnd w:id="2949"/>
      <w:bookmarkEnd w:id="2950"/>
      <w:bookmarkEnd w:id="2951"/>
      <w:bookmarkEnd w:id="2952"/>
      <w:bookmarkEnd w:id="2953"/>
      <w:bookmarkEnd w:id="2954"/>
    </w:p>
    <w:p w14:paraId="106AF7BF" w14:textId="77777777" w:rsidR="007E60DF" w:rsidRPr="00C6761E" w:rsidRDefault="007E60DF" w:rsidP="007E60DF">
      <w:pPr>
        <w:pStyle w:val="Heading4"/>
      </w:pPr>
      <w:bookmarkStart w:id="2955" w:name="_CR10_3_15_1"/>
      <w:bookmarkStart w:id="2956" w:name="_Toc68196386"/>
      <w:bookmarkStart w:id="2957" w:name="_Toc59209057"/>
      <w:bookmarkStart w:id="2958" w:name="_Toc51951280"/>
      <w:bookmarkStart w:id="2959" w:name="_Toc45882730"/>
      <w:bookmarkStart w:id="2960" w:name="_Toc45282344"/>
      <w:bookmarkStart w:id="2961" w:name="_Toc155372336"/>
      <w:bookmarkEnd w:id="2955"/>
      <w:r w:rsidRPr="00C6761E">
        <w:t>10.3.15.1</w:t>
      </w:r>
      <w:r w:rsidRPr="00C6761E">
        <w:tab/>
        <w:t>Message definition</w:t>
      </w:r>
      <w:bookmarkEnd w:id="2956"/>
      <w:bookmarkEnd w:id="2957"/>
      <w:bookmarkEnd w:id="2958"/>
      <w:bookmarkEnd w:id="2959"/>
      <w:bookmarkEnd w:id="2960"/>
      <w:bookmarkEnd w:id="2961"/>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2962" w:name="_CRTable10_3_15_1_1"/>
      <w:r w:rsidRPr="00C6761E">
        <w:t>Table </w:t>
      </w:r>
      <w:bookmarkEnd w:id="2962"/>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2963" w:name="_CR10_3_15_2"/>
      <w:bookmarkStart w:id="2964" w:name="_Toc155372337"/>
      <w:bookmarkStart w:id="2965" w:name="_Toc68196387"/>
      <w:bookmarkStart w:id="2966" w:name="_Toc59209058"/>
      <w:bookmarkStart w:id="2967" w:name="_Toc51951281"/>
      <w:bookmarkStart w:id="2968" w:name="_Toc45882731"/>
      <w:bookmarkStart w:id="2969" w:name="_Toc45282345"/>
      <w:bookmarkEnd w:id="2963"/>
      <w:r w:rsidRPr="00C6761E">
        <w:t>10.3.15.2</w:t>
      </w:r>
      <w:r w:rsidRPr="00C6761E">
        <w:tab/>
        <w:t>RAND</w:t>
      </w:r>
      <w:bookmarkEnd w:id="2964"/>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2970" w:name="_CR10_3_15_3"/>
      <w:bookmarkStart w:id="2971" w:name="_Toc155372338"/>
      <w:bookmarkEnd w:id="2970"/>
      <w:r w:rsidRPr="00C6761E">
        <w:t>10.3.15.3</w:t>
      </w:r>
      <w:r w:rsidRPr="00C6761E">
        <w:tab/>
        <w:t>AUTS</w:t>
      </w:r>
      <w:bookmarkEnd w:id="2971"/>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2972" w:name="_CR10_3_16"/>
      <w:bookmarkStart w:id="2973" w:name="_Toc155372339"/>
      <w:bookmarkEnd w:id="2972"/>
      <w:r w:rsidRPr="00C6761E">
        <w:t>10.3.16</w:t>
      </w:r>
      <w:r w:rsidRPr="00C6761E">
        <w:tab/>
        <w:t>ProSe direct link rekeying request</w:t>
      </w:r>
      <w:bookmarkEnd w:id="2965"/>
      <w:bookmarkEnd w:id="2966"/>
      <w:bookmarkEnd w:id="2967"/>
      <w:bookmarkEnd w:id="2968"/>
      <w:bookmarkEnd w:id="2969"/>
      <w:bookmarkEnd w:id="2973"/>
    </w:p>
    <w:p w14:paraId="46C1F35C" w14:textId="77777777" w:rsidR="007E60DF" w:rsidRPr="00C6761E" w:rsidRDefault="007E60DF" w:rsidP="007E60DF">
      <w:pPr>
        <w:pStyle w:val="Heading4"/>
      </w:pPr>
      <w:bookmarkStart w:id="2974" w:name="_CR10_3_16_1"/>
      <w:bookmarkStart w:id="2975" w:name="_Toc68196388"/>
      <w:bookmarkStart w:id="2976" w:name="_Toc59209059"/>
      <w:bookmarkStart w:id="2977" w:name="_Toc51951282"/>
      <w:bookmarkStart w:id="2978" w:name="_Toc45882732"/>
      <w:bookmarkStart w:id="2979" w:name="_Toc45282346"/>
      <w:bookmarkStart w:id="2980" w:name="_Toc155372340"/>
      <w:bookmarkEnd w:id="2974"/>
      <w:r w:rsidRPr="00C6761E">
        <w:t>10.3.16.1</w:t>
      </w:r>
      <w:r w:rsidRPr="00C6761E">
        <w:tab/>
        <w:t>Message definition</w:t>
      </w:r>
      <w:bookmarkEnd w:id="2975"/>
      <w:bookmarkEnd w:id="2976"/>
      <w:bookmarkEnd w:id="2977"/>
      <w:bookmarkEnd w:id="2978"/>
      <w:bookmarkEnd w:id="2979"/>
      <w:bookmarkEnd w:id="2980"/>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2981" w:name="_CRTable10_3_16_1_1"/>
      <w:r w:rsidRPr="00C6761E">
        <w:t>Table </w:t>
      </w:r>
      <w:bookmarkEnd w:id="2981"/>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C6761E" w:rsidRDefault="004D774B" w:rsidP="004D774B">
            <w:pPr>
              <w:pStyle w:val="TAL"/>
            </w:pPr>
            <w:r w:rsidRPr="00C6761E">
              <w:t>HPLMN ID</w:t>
            </w:r>
          </w:p>
          <w:p w14:paraId="63346EB9" w14:textId="25E31C1C" w:rsidR="004D774B" w:rsidRPr="00C6761E" w:rsidRDefault="004D774B" w:rsidP="004D774B">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2982" w:name="_CR10_3_16_2"/>
      <w:bookmarkStart w:id="2983" w:name="_Toc68196389"/>
      <w:bookmarkStart w:id="2984" w:name="_Toc59209060"/>
      <w:bookmarkStart w:id="2985" w:name="_Toc51951283"/>
      <w:bookmarkStart w:id="2986" w:name="_Toc45882733"/>
      <w:bookmarkStart w:id="2987" w:name="_Toc45282347"/>
      <w:bookmarkStart w:id="2988" w:name="_Toc155372341"/>
      <w:bookmarkEnd w:id="2982"/>
      <w:r w:rsidRPr="00C6761E">
        <w:t>10.3.16.2</w:t>
      </w:r>
      <w:r w:rsidRPr="00C6761E">
        <w:tab/>
        <w:t>Key establishment information container</w:t>
      </w:r>
      <w:bookmarkEnd w:id="2983"/>
      <w:bookmarkEnd w:id="2984"/>
      <w:bookmarkEnd w:id="2985"/>
      <w:bookmarkEnd w:id="2986"/>
      <w:bookmarkEnd w:id="2987"/>
      <w:bookmarkEnd w:id="2988"/>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2989" w:name="_CR10_3_16_3"/>
      <w:bookmarkStart w:id="2990" w:name="_Toc68196390"/>
      <w:bookmarkStart w:id="2991" w:name="_Toc59209061"/>
      <w:bookmarkStart w:id="2992" w:name="_Toc51951284"/>
      <w:bookmarkStart w:id="2993" w:name="_Toc45882734"/>
      <w:bookmarkStart w:id="2994" w:name="_Toc45282348"/>
      <w:bookmarkStart w:id="2995" w:name="_Toc155372342"/>
      <w:bookmarkEnd w:id="2989"/>
      <w:r w:rsidRPr="00C6761E">
        <w:t>10.3.16.3</w:t>
      </w:r>
      <w:r w:rsidRPr="00C6761E">
        <w:tab/>
        <w:t>Nonce_1</w:t>
      </w:r>
      <w:bookmarkEnd w:id="2990"/>
      <w:bookmarkEnd w:id="2991"/>
      <w:bookmarkEnd w:id="2992"/>
      <w:bookmarkEnd w:id="2993"/>
      <w:bookmarkEnd w:id="2994"/>
      <w:bookmarkEnd w:id="2995"/>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2996" w:name="_Toc68196391"/>
      <w:bookmarkStart w:id="2997" w:name="_Toc59209062"/>
      <w:bookmarkStart w:id="2998" w:name="_Toc51951285"/>
      <w:bookmarkStart w:id="2999" w:name="_Toc45882735"/>
      <w:bookmarkStart w:id="3000"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01" w:name="_CR10_3_16_4"/>
      <w:bookmarkStart w:id="3002" w:name="_Toc155372343"/>
      <w:bookmarkEnd w:id="3001"/>
      <w:r w:rsidRPr="00C6761E">
        <w:t>10.3.16.4</w:t>
      </w:r>
      <w:r w:rsidRPr="00C6761E">
        <w:tab/>
        <w:t>MSB of KNRP-sess ID</w:t>
      </w:r>
      <w:bookmarkEnd w:id="2996"/>
      <w:bookmarkEnd w:id="2997"/>
      <w:bookmarkEnd w:id="2998"/>
      <w:bookmarkEnd w:id="2999"/>
      <w:bookmarkEnd w:id="3000"/>
      <w:bookmarkEnd w:id="3002"/>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03" w:name="_CR10_3_16_5"/>
      <w:bookmarkStart w:id="3004" w:name="_Toc68196392"/>
      <w:bookmarkStart w:id="3005" w:name="_Toc59209063"/>
      <w:bookmarkStart w:id="3006" w:name="_Toc51951286"/>
      <w:bookmarkStart w:id="3007" w:name="_Toc45882736"/>
      <w:bookmarkStart w:id="3008" w:name="_Toc45282350"/>
      <w:bookmarkStart w:id="3009" w:name="_Toc155372344"/>
      <w:bookmarkEnd w:id="3003"/>
      <w:r w:rsidRPr="00C6761E">
        <w:t>10.3.16.5</w:t>
      </w:r>
      <w:r w:rsidRPr="00C6761E">
        <w:tab/>
        <w:t>Re-authentication indication</w:t>
      </w:r>
      <w:bookmarkEnd w:id="3004"/>
      <w:bookmarkEnd w:id="3005"/>
      <w:bookmarkEnd w:id="3006"/>
      <w:bookmarkEnd w:id="3007"/>
      <w:bookmarkEnd w:id="3008"/>
      <w:bookmarkEnd w:id="3009"/>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010" w:name="_CR10_3_16_6"/>
      <w:bookmarkStart w:id="3011" w:name="_Toc155372345"/>
      <w:bookmarkStart w:id="3012" w:name="_Toc68196393"/>
      <w:bookmarkStart w:id="3013" w:name="_Toc59209064"/>
      <w:bookmarkStart w:id="3014" w:name="_Toc51951287"/>
      <w:bookmarkStart w:id="3015" w:name="_Toc45882737"/>
      <w:bookmarkStart w:id="3016" w:name="_Toc45282351"/>
      <w:bookmarkEnd w:id="3010"/>
      <w:r w:rsidRPr="00C6761E">
        <w:t>10.3.16.6</w:t>
      </w:r>
      <w:r w:rsidRPr="00C6761E">
        <w:tab/>
        <w:t>User security key ID</w:t>
      </w:r>
      <w:bookmarkEnd w:id="3011"/>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017" w:name="_CR10_3_16_7"/>
      <w:bookmarkStart w:id="3018" w:name="_Toc155372346"/>
      <w:bookmarkEnd w:id="3017"/>
      <w:r w:rsidRPr="00C6761E">
        <w:t>10.3.16.7</w:t>
      </w:r>
      <w:r w:rsidRPr="00C6761E">
        <w:tab/>
        <w:t>HPLMN ID</w:t>
      </w:r>
      <w:bookmarkEnd w:id="3018"/>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019" w:name="_CR10_3_17"/>
      <w:bookmarkStart w:id="3020" w:name="_Toc155372347"/>
      <w:bookmarkEnd w:id="3019"/>
      <w:r w:rsidRPr="00C6761E">
        <w:t>10.3.17</w:t>
      </w:r>
      <w:r w:rsidRPr="00C6761E">
        <w:tab/>
        <w:t>ProSe direct link rekeying response</w:t>
      </w:r>
      <w:bookmarkEnd w:id="3012"/>
      <w:bookmarkEnd w:id="3013"/>
      <w:bookmarkEnd w:id="3014"/>
      <w:bookmarkEnd w:id="3015"/>
      <w:bookmarkEnd w:id="3016"/>
      <w:bookmarkEnd w:id="3020"/>
    </w:p>
    <w:p w14:paraId="06131AA8" w14:textId="77777777" w:rsidR="007E60DF" w:rsidRPr="00C6761E" w:rsidRDefault="007E60DF" w:rsidP="007E60DF">
      <w:pPr>
        <w:pStyle w:val="Heading4"/>
      </w:pPr>
      <w:bookmarkStart w:id="3021" w:name="_CR10_3_17_1"/>
      <w:bookmarkStart w:id="3022" w:name="_Toc68196394"/>
      <w:bookmarkStart w:id="3023" w:name="_Toc59209065"/>
      <w:bookmarkStart w:id="3024" w:name="_Toc51951288"/>
      <w:bookmarkStart w:id="3025" w:name="_Toc45882738"/>
      <w:bookmarkStart w:id="3026" w:name="_Toc45282352"/>
      <w:bookmarkStart w:id="3027" w:name="_Toc155372348"/>
      <w:bookmarkEnd w:id="3021"/>
      <w:r w:rsidRPr="00C6761E">
        <w:t>10.3.17.1</w:t>
      </w:r>
      <w:r w:rsidRPr="00C6761E">
        <w:tab/>
        <w:t>Message definition</w:t>
      </w:r>
      <w:bookmarkEnd w:id="3022"/>
      <w:bookmarkEnd w:id="3023"/>
      <w:bookmarkEnd w:id="3024"/>
      <w:bookmarkEnd w:id="3025"/>
      <w:bookmarkEnd w:id="3026"/>
      <w:bookmarkEnd w:id="3027"/>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028" w:name="_CRTable10_3_17_1_1"/>
      <w:r w:rsidRPr="00C6761E">
        <w:t>Table </w:t>
      </w:r>
      <w:bookmarkEnd w:id="3028"/>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029" w:name="_CR10_3_18"/>
      <w:bookmarkStart w:id="3030" w:name="_Toc68196395"/>
      <w:bookmarkStart w:id="3031" w:name="_Toc59209066"/>
      <w:bookmarkStart w:id="3032" w:name="_Toc51951289"/>
      <w:bookmarkStart w:id="3033" w:name="_Toc45882739"/>
      <w:bookmarkStart w:id="3034" w:name="_Toc45282353"/>
      <w:bookmarkStart w:id="3035" w:name="_Toc155372349"/>
      <w:bookmarkEnd w:id="3029"/>
      <w:r w:rsidRPr="00C6761E">
        <w:t>10.3.18</w:t>
      </w:r>
      <w:r w:rsidRPr="00C6761E">
        <w:tab/>
        <w:t>ProSe direct link identifier update request</w:t>
      </w:r>
      <w:bookmarkEnd w:id="3030"/>
      <w:bookmarkEnd w:id="3031"/>
      <w:bookmarkEnd w:id="3032"/>
      <w:bookmarkEnd w:id="3033"/>
      <w:bookmarkEnd w:id="3034"/>
      <w:bookmarkEnd w:id="3035"/>
    </w:p>
    <w:p w14:paraId="30749F6F" w14:textId="77777777" w:rsidR="007E60DF" w:rsidRPr="00C6761E" w:rsidRDefault="007E60DF" w:rsidP="007E60DF">
      <w:pPr>
        <w:pStyle w:val="Heading4"/>
      </w:pPr>
      <w:bookmarkStart w:id="3036" w:name="_CR10_3_18_1"/>
      <w:bookmarkStart w:id="3037" w:name="_Toc68196396"/>
      <w:bookmarkStart w:id="3038" w:name="_Toc59209067"/>
      <w:bookmarkStart w:id="3039" w:name="_Toc51951290"/>
      <w:bookmarkStart w:id="3040" w:name="_Toc45882740"/>
      <w:bookmarkStart w:id="3041" w:name="_Toc45282354"/>
      <w:bookmarkStart w:id="3042" w:name="_Toc155372350"/>
      <w:bookmarkEnd w:id="3036"/>
      <w:r w:rsidRPr="00C6761E">
        <w:t>10.3.18.1</w:t>
      </w:r>
      <w:r w:rsidRPr="00C6761E">
        <w:tab/>
        <w:t>Message definition</w:t>
      </w:r>
      <w:bookmarkEnd w:id="3037"/>
      <w:bookmarkEnd w:id="3038"/>
      <w:bookmarkEnd w:id="3039"/>
      <w:bookmarkEnd w:id="3040"/>
      <w:bookmarkEnd w:id="3041"/>
      <w:bookmarkEnd w:id="3042"/>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043" w:name="_CRTable10_3_18_1_1"/>
      <w:r w:rsidRPr="00C6761E">
        <w:t>Table </w:t>
      </w:r>
      <w:bookmarkEnd w:id="3043"/>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16AD5794" w14:textId="77777777" w:rsidR="0029089E" w:rsidRPr="00C6761E" w:rsidRDefault="0029089E" w:rsidP="0029089E">
            <w:pPr>
              <w:pStyle w:val="TAL"/>
              <w:rPr>
                <w:rFonts w:eastAsia="Arial" w:cs="Arial"/>
                <w:szCs w:val="18"/>
              </w:rPr>
            </w:pPr>
            <w:r w:rsidRPr="00C6761E">
              <w:rPr>
                <w:rFonts w:eastAsia="Arial" w:cs="Arial"/>
                <w:szCs w:val="18"/>
              </w:rPr>
              <w:t>Target Application layer ID</w:t>
            </w:r>
          </w:p>
          <w:p w14:paraId="73CED396" w14:textId="1305896F" w:rsidR="0029089E" w:rsidRPr="00C6761E" w:rsidRDefault="0029089E" w:rsidP="0029089E">
            <w:pPr>
              <w:pStyle w:val="TAL"/>
              <w:rPr>
                <w:lang w:eastAsia="zh-CN"/>
              </w:rPr>
            </w:pPr>
            <w:r w:rsidRPr="00C6761E">
              <w:rPr>
                <w:rFonts w:eastAsia="Arial" w:cs="Arial"/>
                <w:szCs w:val="18"/>
              </w:rPr>
              <w:t>11.3.4</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7663C10D"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address/prefix</w:t>
            </w:r>
          </w:p>
        </w:tc>
        <w:tc>
          <w:tcPr>
            <w:tcW w:w="3120" w:type="dxa"/>
            <w:tcBorders>
              <w:top w:val="single" w:sz="6" w:space="0" w:color="000000"/>
              <w:left w:val="single" w:sz="6" w:space="0" w:color="000000"/>
              <w:bottom w:val="single" w:sz="6" w:space="0" w:color="000000"/>
              <w:right w:val="single" w:sz="6" w:space="0" w:color="000000"/>
            </w:tcBorders>
          </w:tcPr>
          <w:p w14:paraId="0EC8A57D" w14:textId="6BF20EA6" w:rsidR="0029089E" w:rsidRPr="00C6761E" w:rsidRDefault="004C55CB" w:rsidP="0029089E">
            <w:pPr>
              <w:pStyle w:val="TAL"/>
              <w:rPr>
                <w:rFonts w:eastAsia="Arial" w:cs="Arial"/>
                <w:szCs w:val="18"/>
              </w:rPr>
            </w:pPr>
            <w:r w:rsidRPr="00C6761E">
              <w:rPr>
                <w:rFonts w:eastAsia="Arial" w:cs="Arial"/>
                <w:szCs w:val="18"/>
              </w:rPr>
              <w:t>List of Link local IPv6 addresses</w:t>
            </w:r>
          </w:p>
          <w:p w14:paraId="2D7A7BBE" w14:textId="42816308" w:rsidR="0029089E" w:rsidRPr="00C6761E" w:rsidRDefault="0029089E" w:rsidP="0029089E">
            <w:pPr>
              <w:pStyle w:val="TAL"/>
              <w:rPr>
                <w:lang w:eastAsia="zh-CN"/>
              </w:rPr>
            </w:pPr>
            <w:r w:rsidRPr="00C6761E">
              <w:rPr>
                <w:rFonts w:eastAsia="Arial" w:cs="Arial"/>
                <w:szCs w:val="18"/>
              </w:rPr>
              <w:t>11.3.z</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3044" w:name="_Toc68196397"/>
      <w:bookmarkStart w:id="3045" w:name="_Toc59209068"/>
      <w:bookmarkStart w:id="3046" w:name="_Toc51951291"/>
      <w:bookmarkStart w:id="3047" w:name="_Toc45882741"/>
      <w:bookmarkStart w:id="3048" w:name="_Toc45282355"/>
    </w:p>
    <w:p w14:paraId="69A9AE53" w14:textId="08578EBB" w:rsidR="007E60DF" w:rsidRPr="00C6761E" w:rsidRDefault="007E60DF" w:rsidP="000D7A1B">
      <w:pPr>
        <w:pStyle w:val="Heading4"/>
      </w:pPr>
      <w:bookmarkStart w:id="3049" w:name="_CR10_3_18_2"/>
      <w:bookmarkStart w:id="3050" w:name="_Toc155372351"/>
      <w:bookmarkEnd w:id="3049"/>
      <w:r w:rsidRPr="00C6761E">
        <w:t>10.3.18.</w:t>
      </w:r>
      <w:r w:rsidRPr="00C6761E">
        <w:rPr>
          <w:lang w:eastAsia="zh-CN"/>
        </w:rPr>
        <w:t>2</w:t>
      </w:r>
      <w:r w:rsidRPr="00C6761E">
        <w:tab/>
      </w:r>
      <w:r w:rsidRPr="00C6761E">
        <w:rPr>
          <w:lang w:eastAsia="zh-CN"/>
        </w:rPr>
        <w:t>Source user info</w:t>
      </w:r>
      <w:bookmarkEnd w:id="3044"/>
      <w:bookmarkEnd w:id="3045"/>
      <w:bookmarkEnd w:id="3046"/>
      <w:bookmarkEnd w:id="3047"/>
      <w:bookmarkEnd w:id="3048"/>
      <w:bookmarkEnd w:id="3050"/>
    </w:p>
    <w:p w14:paraId="2D918922" w14:textId="77777777" w:rsidR="007E60DF" w:rsidRPr="00C6761E" w:rsidRDefault="007E60DF" w:rsidP="007E60DF">
      <w:pPr>
        <w:rPr>
          <w:lang w:eastAsia="zh-CN"/>
        </w:rPr>
      </w:pPr>
      <w:r w:rsidRPr="00C6761E">
        <w:rPr>
          <w:lang w:eastAsia="zh-CN"/>
        </w:rPr>
        <w:t>This IE is included when the initiating UE receives a new application layer ID.</w:t>
      </w:r>
    </w:p>
    <w:p w14:paraId="4346B52B" w14:textId="77777777" w:rsidR="007E60DF" w:rsidRPr="00C6761E" w:rsidRDefault="007E60DF" w:rsidP="007E60DF">
      <w:pPr>
        <w:pStyle w:val="Heading4"/>
      </w:pPr>
      <w:bookmarkStart w:id="3051" w:name="_CR10_3_18_3"/>
      <w:bookmarkStart w:id="3052" w:name="_Toc68196398"/>
      <w:bookmarkStart w:id="3053" w:name="_Toc59209069"/>
      <w:bookmarkStart w:id="3054" w:name="_Toc51951292"/>
      <w:bookmarkStart w:id="3055" w:name="_Toc45882742"/>
      <w:bookmarkStart w:id="3056" w:name="_Toc45282356"/>
      <w:bookmarkStart w:id="3057" w:name="_Toc155372352"/>
      <w:bookmarkEnd w:id="3051"/>
      <w:r w:rsidRPr="00C6761E">
        <w:t>10.3.18.</w:t>
      </w:r>
      <w:r w:rsidRPr="00C6761E">
        <w:rPr>
          <w:lang w:eastAsia="zh-CN"/>
        </w:rPr>
        <w:t>3</w:t>
      </w:r>
      <w:r w:rsidRPr="00C6761E">
        <w:tab/>
        <w:t xml:space="preserve">Source </w:t>
      </w:r>
      <w:r w:rsidRPr="00C6761E">
        <w:rPr>
          <w:lang w:eastAsia="zh-CN"/>
        </w:rPr>
        <w:t>link local IPv6 address</w:t>
      </w:r>
      <w:bookmarkEnd w:id="3052"/>
      <w:bookmarkEnd w:id="3053"/>
      <w:bookmarkEnd w:id="3054"/>
      <w:bookmarkEnd w:id="3055"/>
      <w:bookmarkEnd w:id="3056"/>
      <w:bookmarkEnd w:id="3057"/>
    </w:p>
    <w:p w14:paraId="0AA107F8" w14:textId="73F0A350" w:rsidR="007E60DF" w:rsidRPr="00C6761E" w:rsidRDefault="007E60DF" w:rsidP="007E60DF">
      <w:r w:rsidRPr="00C6761E">
        <w:t>This IE is included when the link local IPv6 address changes at the initiating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058" w:name="_CR10_3_18_4"/>
      <w:bookmarkStart w:id="3059" w:name="_Toc155372353"/>
      <w:bookmarkEnd w:id="3058"/>
      <w:r w:rsidRPr="00C6761E">
        <w:t>10.3.18.4</w:t>
      </w:r>
      <w:r w:rsidRPr="00C6761E">
        <w:tab/>
        <w:t>IP address/prefix needed indication</w:t>
      </w:r>
      <w:bookmarkEnd w:id="3059"/>
    </w:p>
    <w:p w14:paraId="5E163E09" w14:textId="77777777" w:rsidR="00C34AE4" w:rsidRPr="00C6761E" w:rsidRDefault="00C34AE4" w:rsidP="00C34AE4">
      <w:r w:rsidRPr="00C6761E">
        <w:t>This IE is included when the initiating UE needs a new IP address/prefix to be allocated by the 5G ProSe layer-3 UE-to-UE relay.</w:t>
      </w:r>
    </w:p>
    <w:p w14:paraId="1656CB8B" w14:textId="0EBA1D0B" w:rsidR="00C34AE4" w:rsidRPr="00C6761E" w:rsidRDefault="00C34AE4" w:rsidP="00C34AE4">
      <w:pPr>
        <w:pStyle w:val="Heading4"/>
      </w:pPr>
      <w:bookmarkStart w:id="3060" w:name="_CR10_3_18_5"/>
      <w:bookmarkStart w:id="3061" w:name="_Toc155372354"/>
      <w:bookmarkEnd w:id="3060"/>
      <w:r w:rsidRPr="00C6761E">
        <w:t>10.3.18.5</w:t>
      </w:r>
      <w:r w:rsidRPr="00C6761E">
        <w:tab/>
      </w:r>
      <w:r w:rsidR="00000EFA" w:rsidRPr="00C6761E">
        <w:t>Void</w:t>
      </w:r>
      <w:bookmarkEnd w:id="3061"/>
    </w:p>
    <w:p w14:paraId="062350F7" w14:textId="77777777" w:rsidR="00C34AE4" w:rsidRPr="00C6761E" w:rsidRDefault="00C34AE4" w:rsidP="00C34AE4">
      <w:pPr>
        <w:pStyle w:val="Heading4"/>
      </w:pPr>
      <w:bookmarkStart w:id="3062" w:name="_CR10_3_18_6"/>
      <w:bookmarkStart w:id="3063" w:name="_Toc155372355"/>
      <w:bookmarkEnd w:id="3062"/>
      <w:r w:rsidRPr="00C6761E">
        <w:t>10.3.18.6</w:t>
      </w:r>
      <w:r w:rsidRPr="00C6761E">
        <w:tab/>
        <w:t>List of target End UE user info</w:t>
      </w:r>
      <w:bookmarkEnd w:id="3063"/>
    </w:p>
    <w:p w14:paraId="13E5CB08" w14:textId="77777777" w:rsidR="00C34AE4" w:rsidRPr="00C6761E" w:rsidRDefault="00C34AE4" w:rsidP="00C34AE4">
      <w:r w:rsidRPr="00C6761E">
        <w:t>This IE is included when the initiating UE changes its IP address/prefix and its peer UE(s) (i.e. target End UEs) need to be informed of this new IP address/prefix.</w:t>
      </w:r>
    </w:p>
    <w:p w14:paraId="71AAA754" w14:textId="77777777" w:rsidR="00C34AE4" w:rsidRPr="00C6761E" w:rsidRDefault="00C34AE4" w:rsidP="00C34AE4">
      <w:pPr>
        <w:pStyle w:val="Heading4"/>
      </w:pPr>
      <w:bookmarkStart w:id="3064" w:name="_CR10_3_18_7"/>
      <w:bookmarkStart w:id="3065" w:name="_Toc155372356"/>
      <w:bookmarkEnd w:id="3064"/>
      <w:r w:rsidRPr="00C6761E">
        <w:t>10.3.18.7</w:t>
      </w:r>
      <w:r w:rsidRPr="00C6761E">
        <w:tab/>
        <w:t>List of target IP address/prefix</w:t>
      </w:r>
      <w:bookmarkEnd w:id="3065"/>
      <w:r w:rsidRPr="00C6761E">
        <w:t xml:space="preserve"> </w:t>
      </w:r>
    </w:p>
    <w:p w14:paraId="71B62E1E" w14:textId="077B5F4E" w:rsidR="00C34AE4" w:rsidRPr="00C6761E" w:rsidRDefault="00C34AE4" w:rsidP="007E60DF">
      <w:r w:rsidRPr="00C6761E">
        <w:t>This IE is included when the initiating UE changes its IP address/prefix and its peer UE(s) (i.e. target End UEs) need to be informed of this new IP address/prefix.</w:t>
      </w:r>
    </w:p>
    <w:p w14:paraId="5EBB644C" w14:textId="77777777" w:rsidR="007E60DF" w:rsidRPr="00C6761E" w:rsidRDefault="007E60DF" w:rsidP="007E60DF">
      <w:pPr>
        <w:pStyle w:val="Heading3"/>
        <w:rPr>
          <w:lang w:eastAsia="zh-CN"/>
        </w:rPr>
      </w:pPr>
      <w:bookmarkStart w:id="3066" w:name="_CR10_3_19"/>
      <w:bookmarkStart w:id="3067" w:name="_Toc68196399"/>
      <w:bookmarkStart w:id="3068" w:name="_Toc59209070"/>
      <w:bookmarkStart w:id="3069" w:name="_Toc51951293"/>
      <w:bookmarkStart w:id="3070" w:name="_Toc45882743"/>
      <w:bookmarkStart w:id="3071" w:name="_Toc45282357"/>
      <w:bookmarkStart w:id="3072" w:name="_Toc155372357"/>
      <w:bookmarkEnd w:id="3066"/>
      <w:r w:rsidRPr="00C6761E">
        <w:rPr>
          <w:lang w:eastAsia="zh-CN"/>
        </w:rPr>
        <w:t>10.3.19</w:t>
      </w:r>
      <w:r w:rsidRPr="00C6761E">
        <w:tab/>
        <w:t xml:space="preserve">ProSe direct link </w:t>
      </w:r>
      <w:r w:rsidRPr="00C6761E">
        <w:rPr>
          <w:lang w:eastAsia="zh-CN"/>
        </w:rPr>
        <w:t>identifier update accept</w:t>
      </w:r>
      <w:bookmarkEnd w:id="3067"/>
      <w:bookmarkEnd w:id="3068"/>
      <w:bookmarkEnd w:id="3069"/>
      <w:bookmarkEnd w:id="3070"/>
      <w:bookmarkEnd w:id="3071"/>
      <w:bookmarkEnd w:id="3072"/>
    </w:p>
    <w:p w14:paraId="5603A215" w14:textId="77777777" w:rsidR="007E60DF" w:rsidRPr="00C6761E" w:rsidRDefault="007E60DF" w:rsidP="007E60DF">
      <w:pPr>
        <w:pStyle w:val="Heading4"/>
      </w:pPr>
      <w:bookmarkStart w:id="3073" w:name="_CR10_3_19_1"/>
      <w:bookmarkStart w:id="3074" w:name="_Toc68196400"/>
      <w:bookmarkStart w:id="3075" w:name="_Toc59209071"/>
      <w:bookmarkStart w:id="3076" w:name="_Toc51951294"/>
      <w:bookmarkStart w:id="3077" w:name="_Toc45882744"/>
      <w:bookmarkStart w:id="3078" w:name="_Toc45282358"/>
      <w:bookmarkStart w:id="3079" w:name="_Toc155372358"/>
      <w:bookmarkEnd w:id="3073"/>
      <w:r w:rsidRPr="00C6761E">
        <w:rPr>
          <w:lang w:eastAsia="zh-CN"/>
        </w:rPr>
        <w:t>10.3.19.1</w:t>
      </w:r>
      <w:r w:rsidRPr="00C6761E">
        <w:tab/>
        <w:t>Message definition</w:t>
      </w:r>
      <w:bookmarkEnd w:id="3074"/>
      <w:bookmarkEnd w:id="3075"/>
      <w:bookmarkEnd w:id="3076"/>
      <w:bookmarkEnd w:id="3077"/>
      <w:bookmarkEnd w:id="3078"/>
      <w:bookmarkEnd w:id="3079"/>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080" w:name="_CRTable10_3_19_1_1"/>
      <w:r w:rsidRPr="00C6761E">
        <w:t>Table </w:t>
      </w:r>
      <w:bookmarkEnd w:id="3080"/>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bl>
    <w:p w14:paraId="66007590" w14:textId="77777777" w:rsidR="007E60DF" w:rsidRPr="00C6761E" w:rsidRDefault="007E60DF" w:rsidP="00123C9D">
      <w:pPr>
        <w:rPr>
          <w:lang w:eastAsia="zh-CN"/>
        </w:rPr>
      </w:pPr>
      <w:bookmarkStart w:id="3081" w:name="_Toc45882745"/>
      <w:bookmarkStart w:id="3082" w:name="_Toc45282359"/>
    </w:p>
    <w:p w14:paraId="3AAB081A" w14:textId="77777777" w:rsidR="007E60DF" w:rsidRPr="00C6761E" w:rsidRDefault="007E60DF" w:rsidP="007E60DF">
      <w:pPr>
        <w:pStyle w:val="Heading4"/>
      </w:pPr>
      <w:bookmarkStart w:id="3083" w:name="_CR10_3_19_2"/>
      <w:bookmarkStart w:id="3084" w:name="_Toc68196401"/>
      <w:bookmarkStart w:id="3085" w:name="_Toc59209072"/>
      <w:bookmarkStart w:id="3086" w:name="_Toc51951295"/>
      <w:bookmarkStart w:id="3087" w:name="_Toc155372359"/>
      <w:bookmarkEnd w:id="3083"/>
      <w:r w:rsidRPr="00C6761E">
        <w:t>10.3.19.</w:t>
      </w:r>
      <w:r w:rsidRPr="00C6761E">
        <w:rPr>
          <w:lang w:eastAsia="zh-CN"/>
        </w:rPr>
        <w:t>2</w:t>
      </w:r>
      <w:r w:rsidRPr="00C6761E">
        <w:tab/>
      </w:r>
      <w:r w:rsidRPr="00C6761E">
        <w:rPr>
          <w:lang w:eastAsia="zh-CN"/>
        </w:rPr>
        <w:t>Target user info</w:t>
      </w:r>
      <w:bookmarkEnd w:id="3081"/>
      <w:bookmarkEnd w:id="3082"/>
      <w:bookmarkEnd w:id="3084"/>
      <w:bookmarkEnd w:id="3085"/>
      <w:bookmarkEnd w:id="3086"/>
      <w:bookmarkEnd w:id="3087"/>
    </w:p>
    <w:p w14:paraId="4E62B1C6" w14:textId="77777777" w:rsidR="007E60DF" w:rsidRPr="00C6761E" w:rsidRDefault="007E60DF" w:rsidP="007E60DF">
      <w:pPr>
        <w:rPr>
          <w:lang w:eastAsia="zh-CN"/>
        </w:rPr>
      </w:pPr>
      <w:r w:rsidRPr="00C6761E">
        <w:rPr>
          <w:lang w:eastAsia="zh-CN"/>
        </w:rPr>
        <w:t>This IE is included if the target UE receives the Source user info IE in the PROSE DIRECT LINK IDENTIFIER UPDATE REQUEST message.</w:t>
      </w:r>
    </w:p>
    <w:p w14:paraId="3B4ADB16" w14:textId="77777777" w:rsidR="007E60DF" w:rsidRPr="00C6761E" w:rsidRDefault="007E60DF" w:rsidP="007E60DF">
      <w:pPr>
        <w:pStyle w:val="Heading4"/>
      </w:pPr>
      <w:bookmarkStart w:id="3088" w:name="_CR10_3_19_3"/>
      <w:bookmarkStart w:id="3089" w:name="_Toc68196402"/>
      <w:bookmarkStart w:id="3090" w:name="_Toc59209073"/>
      <w:bookmarkStart w:id="3091" w:name="_Toc51951296"/>
      <w:bookmarkStart w:id="3092" w:name="_Toc45882747"/>
      <w:bookmarkStart w:id="3093" w:name="_Toc45282361"/>
      <w:bookmarkStart w:id="3094" w:name="_Toc155372360"/>
      <w:bookmarkEnd w:id="3088"/>
      <w:r w:rsidRPr="00C6761E">
        <w:t>10.3.19.3</w:t>
      </w:r>
      <w:r w:rsidRPr="00C6761E">
        <w:tab/>
        <w:t xml:space="preserve">Target </w:t>
      </w:r>
      <w:r w:rsidRPr="00C6761E">
        <w:rPr>
          <w:lang w:eastAsia="zh-CN"/>
        </w:rPr>
        <w:t>link local IPv6 address</w:t>
      </w:r>
      <w:bookmarkEnd w:id="3089"/>
      <w:bookmarkEnd w:id="3090"/>
      <w:bookmarkEnd w:id="3091"/>
      <w:bookmarkEnd w:id="3092"/>
      <w:bookmarkEnd w:id="3093"/>
      <w:bookmarkEnd w:id="3094"/>
    </w:p>
    <w:p w14:paraId="41C3B2E2" w14:textId="77777777" w:rsidR="007E60DF" w:rsidRPr="00C6761E" w:rsidRDefault="007E60DF" w:rsidP="007E60DF">
      <w:r w:rsidRPr="00C6761E">
        <w:t xml:space="preserve">This IE is included if the target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095" w:name="_CR10_3_19_4"/>
      <w:bookmarkStart w:id="3096" w:name="_Toc68196403"/>
      <w:bookmarkStart w:id="3097" w:name="_Toc59209074"/>
      <w:bookmarkStart w:id="3098" w:name="_Toc51951297"/>
      <w:bookmarkStart w:id="3099" w:name="_Toc45882748"/>
      <w:bookmarkStart w:id="3100" w:name="_Toc45282362"/>
      <w:bookmarkStart w:id="3101" w:name="_Toc155372361"/>
      <w:bookmarkEnd w:id="3095"/>
      <w:r w:rsidRPr="00C6761E">
        <w:t>10.3.19.4</w:t>
      </w:r>
      <w:r w:rsidRPr="00C6761E">
        <w:tab/>
        <w:t>Source user info</w:t>
      </w:r>
      <w:bookmarkEnd w:id="3096"/>
      <w:bookmarkEnd w:id="3097"/>
      <w:bookmarkEnd w:id="3098"/>
      <w:bookmarkEnd w:id="3099"/>
      <w:bookmarkEnd w:id="3100"/>
      <w:bookmarkEnd w:id="3101"/>
    </w:p>
    <w:p w14:paraId="55C307F4" w14:textId="77777777" w:rsidR="007E60DF" w:rsidRPr="00C6761E" w:rsidRDefault="007E60DF" w:rsidP="007E60DF">
      <w:r w:rsidRPr="00C6761E">
        <w:rPr>
          <w:lang w:eastAsia="zh-CN"/>
        </w:rPr>
        <w:t>This IE is included when the application layer ID changes at the target UE and the target UE receives a new application layer ID from the upper layers.</w:t>
      </w:r>
    </w:p>
    <w:p w14:paraId="3615067D" w14:textId="77777777" w:rsidR="007E60DF" w:rsidRPr="00C6761E" w:rsidRDefault="007E60DF" w:rsidP="007E60DF">
      <w:pPr>
        <w:pStyle w:val="Heading4"/>
      </w:pPr>
      <w:bookmarkStart w:id="3102" w:name="_CR10_3_19_5"/>
      <w:bookmarkStart w:id="3103" w:name="_Toc68196404"/>
      <w:bookmarkStart w:id="3104" w:name="_Toc59209075"/>
      <w:bookmarkStart w:id="3105" w:name="_Toc51951298"/>
      <w:bookmarkStart w:id="3106" w:name="_Toc45882749"/>
      <w:bookmarkStart w:id="3107" w:name="_Toc45282363"/>
      <w:bookmarkStart w:id="3108" w:name="_Toc155372362"/>
      <w:bookmarkEnd w:id="3102"/>
      <w:r w:rsidRPr="00C6761E">
        <w:t>10.3.19.5</w:t>
      </w:r>
      <w:r w:rsidRPr="00C6761E">
        <w:tab/>
        <w:t>Source link local IPv6 address</w:t>
      </w:r>
      <w:bookmarkEnd w:id="3103"/>
      <w:bookmarkEnd w:id="3104"/>
      <w:bookmarkEnd w:id="3105"/>
      <w:bookmarkEnd w:id="3106"/>
      <w:bookmarkEnd w:id="3107"/>
      <w:bookmarkEnd w:id="3108"/>
    </w:p>
    <w:p w14:paraId="5FA6C3FF" w14:textId="4955F7B4" w:rsidR="007E60DF" w:rsidRPr="00C6761E"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 xml:space="preserve">the </w:t>
      </w:r>
      <w:r w:rsidRPr="00C6761E">
        <w:t xml:space="preserve">target UE and the target UE receives a new </w:t>
      </w:r>
      <w:r w:rsidRPr="00C6761E">
        <w:rPr>
          <w:lang w:eastAsia="zh-CN"/>
        </w:rPr>
        <w:t>L</w:t>
      </w:r>
      <w:r w:rsidRPr="00C6761E">
        <w:t>ink local IPv6 address from the upper layers</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1BB9FEA2" w14:textId="77777777" w:rsidR="007E60DF" w:rsidRPr="00C6761E" w:rsidRDefault="007E60DF" w:rsidP="007E60DF">
      <w:pPr>
        <w:pStyle w:val="Heading3"/>
        <w:rPr>
          <w:lang w:eastAsia="zh-CN"/>
        </w:rPr>
      </w:pPr>
      <w:bookmarkStart w:id="3109" w:name="_CR10_3_20"/>
      <w:bookmarkStart w:id="3110" w:name="_Toc68196405"/>
      <w:bookmarkStart w:id="3111" w:name="_Toc59209076"/>
      <w:bookmarkStart w:id="3112" w:name="_Toc51951299"/>
      <w:bookmarkStart w:id="3113" w:name="_Toc45882750"/>
      <w:bookmarkStart w:id="3114" w:name="_Toc45282364"/>
      <w:bookmarkStart w:id="3115" w:name="_Toc155372363"/>
      <w:bookmarkEnd w:id="3109"/>
      <w:r w:rsidRPr="00C6761E">
        <w:rPr>
          <w:lang w:eastAsia="zh-CN"/>
        </w:rPr>
        <w:t>10.3.20</w:t>
      </w:r>
      <w:r w:rsidRPr="00C6761E">
        <w:tab/>
        <w:t xml:space="preserve">ProSe direct link </w:t>
      </w:r>
      <w:r w:rsidRPr="00C6761E">
        <w:rPr>
          <w:lang w:eastAsia="zh-CN"/>
        </w:rPr>
        <w:t>identifier update ack</w:t>
      </w:r>
      <w:bookmarkEnd w:id="3110"/>
      <w:bookmarkEnd w:id="3111"/>
      <w:bookmarkEnd w:id="3112"/>
      <w:bookmarkEnd w:id="3113"/>
      <w:bookmarkEnd w:id="3114"/>
      <w:bookmarkEnd w:id="3115"/>
    </w:p>
    <w:p w14:paraId="496A3D08" w14:textId="77777777" w:rsidR="007E60DF" w:rsidRPr="00C6761E" w:rsidRDefault="007E60DF" w:rsidP="007E60DF">
      <w:pPr>
        <w:pStyle w:val="Heading4"/>
      </w:pPr>
      <w:bookmarkStart w:id="3116" w:name="_CR10_3_20_1"/>
      <w:bookmarkStart w:id="3117" w:name="_Toc68196406"/>
      <w:bookmarkStart w:id="3118" w:name="_Toc59209077"/>
      <w:bookmarkStart w:id="3119" w:name="_Toc51951300"/>
      <w:bookmarkStart w:id="3120" w:name="_Toc45882751"/>
      <w:bookmarkStart w:id="3121" w:name="_Toc45282365"/>
      <w:bookmarkStart w:id="3122" w:name="_Toc155372364"/>
      <w:bookmarkEnd w:id="3116"/>
      <w:r w:rsidRPr="00C6761E">
        <w:rPr>
          <w:lang w:eastAsia="zh-CN"/>
        </w:rPr>
        <w:t>10.3.20.1</w:t>
      </w:r>
      <w:r w:rsidRPr="00C6761E">
        <w:tab/>
        <w:t>Message definition</w:t>
      </w:r>
      <w:bookmarkEnd w:id="3117"/>
      <w:bookmarkEnd w:id="3118"/>
      <w:bookmarkEnd w:id="3119"/>
      <w:bookmarkEnd w:id="3120"/>
      <w:bookmarkEnd w:id="3121"/>
      <w:bookmarkEnd w:id="3122"/>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123" w:name="_CRTable10_3_20_1_1"/>
      <w:r w:rsidRPr="00C6761E">
        <w:t>Table </w:t>
      </w:r>
      <w:bookmarkEnd w:id="3123"/>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A77801" w:rsidRPr="00C6761E" w14:paraId="549EC52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974289" w14:textId="4028EB1E" w:rsidR="00A77801" w:rsidRPr="00C6761E" w:rsidRDefault="006321DA" w:rsidP="00A77801">
            <w:pPr>
              <w:pStyle w:val="TAL"/>
            </w:pPr>
            <w:r w:rsidRPr="00C6761E">
              <w:t>6B</w:t>
            </w:r>
          </w:p>
        </w:tc>
        <w:tc>
          <w:tcPr>
            <w:tcW w:w="2835" w:type="dxa"/>
            <w:tcBorders>
              <w:top w:val="single" w:sz="6" w:space="0" w:color="000000"/>
              <w:left w:val="single" w:sz="6" w:space="0" w:color="000000"/>
              <w:bottom w:val="single" w:sz="6" w:space="0" w:color="000000"/>
              <w:right w:val="single" w:sz="6" w:space="0" w:color="000000"/>
            </w:tcBorders>
          </w:tcPr>
          <w:p w14:paraId="3CE070AA" w14:textId="17E4E1FA" w:rsidR="00A77801" w:rsidRPr="00C6761E" w:rsidRDefault="00A77801" w:rsidP="00A77801">
            <w:pPr>
              <w:pStyle w:val="TAL"/>
            </w:pPr>
            <w:r w:rsidRPr="00C6761E">
              <w:rPr>
                <w:rFonts w:eastAsia="Arial" w:cs="Arial"/>
                <w:szCs w:val="18"/>
              </w:rPr>
              <w:t>Source link local IPv6 address</w:t>
            </w:r>
          </w:p>
        </w:tc>
        <w:tc>
          <w:tcPr>
            <w:tcW w:w="3119" w:type="dxa"/>
            <w:tcBorders>
              <w:top w:val="single" w:sz="6" w:space="0" w:color="000000"/>
              <w:left w:val="single" w:sz="6" w:space="0" w:color="000000"/>
              <w:bottom w:val="single" w:sz="6" w:space="0" w:color="000000"/>
              <w:right w:val="single" w:sz="6" w:space="0" w:color="000000"/>
            </w:tcBorders>
          </w:tcPr>
          <w:p w14:paraId="42BDE533" w14:textId="77777777" w:rsidR="00A77801" w:rsidRPr="00C6761E" w:rsidRDefault="00A77801" w:rsidP="00A77801">
            <w:pPr>
              <w:pStyle w:val="TAL"/>
              <w:rPr>
                <w:rFonts w:eastAsia="Arial" w:cs="Arial"/>
                <w:szCs w:val="18"/>
              </w:rPr>
            </w:pPr>
            <w:r w:rsidRPr="00C6761E">
              <w:rPr>
                <w:rFonts w:eastAsia="Arial" w:cs="Arial"/>
                <w:szCs w:val="18"/>
              </w:rPr>
              <w:t>IPv6 address</w:t>
            </w:r>
          </w:p>
          <w:p w14:paraId="094EFD02" w14:textId="0A0EA3E8" w:rsidR="00A77801" w:rsidRPr="00C6761E" w:rsidRDefault="00A77801" w:rsidP="00A77801">
            <w:pPr>
              <w:pStyle w:val="TAL"/>
            </w:pPr>
            <w:r w:rsidRPr="00C6761E">
              <w:rPr>
                <w:rFonts w:eastAsia="Arial" w:cs="Arial"/>
                <w:szCs w:val="18"/>
              </w:rPr>
              <w:t>11.3.7</w:t>
            </w:r>
          </w:p>
        </w:tc>
        <w:tc>
          <w:tcPr>
            <w:tcW w:w="1134" w:type="dxa"/>
            <w:tcBorders>
              <w:top w:val="single" w:sz="6" w:space="0" w:color="000000"/>
              <w:left w:val="single" w:sz="6" w:space="0" w:color="000000"/>
              <w:bottom w:val="single" w:sz="6" w:space="0" w:color="000000"/>
              <w:right w:val="single" w:sz="6" w:space="0" w:color="000000"/>
            </w:tcBorders>
          </w:tcPr>
          <w:p w14:paraId="364CE1A3" w14:textId="6EB2AE9B" w:rsidR="00A77801" w:rsidRPr="00C6761E" w:rsidRDefault="00A77801" w:rsidP="00A77801">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3E78EEA0" w14:textId="57E15A68" w:rsidR="00A77801" w:rsidRPr="00C6761E" w:rsidRDefault="00A77801" w:rsidP="00A77801">
            <w:pPr>
              <w:pStyle w:val="TAC"/>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406743BF" w14:textId="7B562969" w:rsidR="00A77801" w:rsidRPr="00C6761E" w:rsidRDefault="00A77801" w:rsidP="00A77801">
            <w:pPr>
              <w:pStyle w:val="TAC"/>
            </w:pPr>
            <w:r w:rsidRPr="00C6761E">
              <w:rPr>
                <w:rFonts w:eastAsia="Arial" w:cs="Arial"/>
                <w:szCs w:val="18"/>
              </w:rPr>
              <w:t>17</w:t>
            </w:r>
          </w:p>
        </w:tc>
      </w:tr>
    </w:tbl>
    <w:p w14:paraId="3BABD555" w14:textId="77777777" w:rsidR="007E60DF" w:rsidRPr="00C6761E" w:rsidRDefault="007E60DF" w:rsidP="00123C9D">
      <w:pPr>
        <w:rPr>
          <w:lang w:eastAsia="zh-CN"/>
        </w:rPr>
      </w:pPr>
      <w:bookmarkStart w:id="3124" w:name="_Toc45882752"/>
      <w:bookmarkStart w:id="3125" w:name="_Toc45282366"/>
    </w:p>
    <w:p w14:paraId="4A23EC41" w14:textId="77777777" w:rsidR="007E60DF" w:rsidRPr="00C6761E" w:rsidRDefault="007E60DF" w:rsidP="007E60DF">
      <w:pPr>
        <w:pStyle w:val="Heading4"/>
      </w:pPr>
      <w:bookmarkStart w:id="3126" w:name="_CR10_3_20_2"/>
      <w:bookmarkStart w:id="3127" w:name="_Toc68196407"/>
      <w:bookmarkStart w:id="3128" w:name="_Toc59209078"/>
      <w:bookmarkStart w:id="3129" w:name="_Toc51951301"/>
      <w:bookmarkStart w:id="3130" w:name="_Toc45882753"/>
      <w:bookmarkStart w:id="3131" w:name="_Toc45282367"/>
      <w:bookmarkStart w:id="3132" w:name="_Toc155372365"/>
      <w:bookmarkEnd w:id="3124"/>
      <w:bookmarkEnd w:id="3125"/>
      <w:bookmarkEnd w:id="3126"/>
      <w:r w:rsidRPr="00C6761E">
        <w:t>10.3.20.</w:t>
      </w:r>
      <w:r w:rsidRPr="00C6761E">
        <w:rPr>
          <w:lang w:eastAsia="zh-CN"/>
        </w:rPr>
        <w:t>2</w:t>
      </w:r>
      <w:r w:rsidRPr="00C6761E">
        <w:tab/>
      </w:r>
      <w:r w:rsidRPr="00C6761E">
        <w:rPr>
          <w:lang w:eastAsia="zh-CN"/>
        </w:rPr>
        <w:t>Target user info</w:t>
      </w:r>
      <w:bookmarkEnd w:id="3127"/>
      <w:bookmarkEnd w:id="3128"/>
      <w:bookmarkEnd w:id="3129"/>
      <w:bookmarkEnd w:id="3130"/>
      <w:bookmarkEnd w:id="3131"/>
      <w:bookmarkEnd w:id="3132"/>
    </w:p>
    <w:p w14:paraId="3C4E3907" w14:textId="77777777" w:rsidR="00443B03" w:rsidRPr="00C6761E" w:rsidRDefault="00443B03" w:rsidP="00443B03">
      <w:r w:rsidRPr="00C6761E">
        <w:t>This IE is included when the initiating UE receives the Target user info IE in the PROSE DIRECT LINK IDENTIFIER UPDATE ACCEPT message.</w:t>
      </w:r>
    </w:p>
    <w:p w14:paraId="1C279B13" w14:textId="77777777" w:rsidR="007E60DF" w:rsidRPr="00C6761E" w:rsidRDefault="007E60DF" w:rsidP="007E60DF">
      <w:pPr>
        <w:pStyle w:val="Heading4"/>
      </w:pPr>
      <w:bookmarkStart w:id="3133" w:name="_CR10_3_20_3"/>
      <w:bookmarkStart w:id="3134" w:name="_Toc68196408"/>
      <w:bookmarkStart w:id="3135" w:name="_Toc59209079"/>
      <w:bookmarkStart w:id="3136" w:name="_Toc51951302"/>
      <w:bookmarkStart w:id="3137" w:name="_Toc45882754"/>
      <w:bookmarkStart w:id="3138" w:name="_Toc45282368"/>
      <w:bookmarkStart w:id="3139" w:name="_Toc155372366"/>
      <w:bookmarkEnd w:id="3133"/>
      <w:r w:rsidRPr="00C6761E">
        <w:t>10.3.20.3</w:t>
      </w:r>
      <w:r w:rsidRPr="00C6761E">
        <w:tab/>
      </w:r>
      <w:r w:rsidRPr="00C6761E">
        <w:rPr>
          <w:lang w:eastAsia="zh-CN"/>
        </w:rPr>
        <w:t>Target link local IPv6 address</w:t>
      </w:r>
      <w:bookmarkEnd w:id="3134"/>
      <w:bookmarkEnd w:id="3135"/>
      <w:bookmarkEnd w:id="3136"/>
      <w:bookmarkEnd w:id="3137"/>
      <w:bookmarkEnd w:id="3138"/>
      <w:bookmarkEnd w:id="3139"/>
    </w:p>
    <w:p w14:paraId="3924CCA4" w14:textId="5321B868" w:rsidR="00443B03" w:rsidRPr="00C6761E" w:rsidRDefault="00443B03" w:rsidP="00443B03">
      <w:r w:rsidRPr="00C6761E">
        <w:t>This IE is included when the initiating UE receives the Target link local IPv6 address IE in the PROSE DIRECT LINK IDENTIFIER UPDATE ACCEPT message.</w:t>
      </w:r>
    </w:p>
    <w:p w14:paraId="1C9BAC0C" w14:textId="77777777" w:rsidR="00443B03" w:rsidRPr="00C6761E" w:rsidRDefault="00443B03" w:rsidP="00443B03">
      <w:pPr>
        <w:pStyle w:val="Heading4"/>
      </w:pPr>
      <w:bookmarkStart w:id="3140" w:name="_CR10_3_20_4"/>
      <w:bookmarkStart w:id="3141" w:name="_Toc155372367"/>
      <w:bookmarkEnd w:id="3140"/>
      <w:r w:rsidRPr="00C6761E">
        <w:rPr>
          <w:rFonts w:eastAsia="Arial" w:cs="Arial"/>
          <w:szCs w:val="24"/>
        </w:rPr>
        <w:t>10.3.20.4</w:t>
      </w:r>
      <w:r w:rsidRPr="00C6761E">
        <w:tab/>
      </w:r>
      <w:r w:rsidRPr="00C6761E">
        <w:rPr>
          <w:rFonts w:eastAsia="Arial" w:cs="Arial"/>
          <w:szCs w:val="24"/>
        </w:rPr>
        <w:t>Source link local IPv6 address</w:t>
      </w:r>
      <w:bookmarkEnd w:id="3141"/>
    </w:p>
    <w:p w14:paraId="4FAC5D80" w14:textId="4D247499" w:rsidR="00443B03" w:rsidRPr="00C6761E" w:rsidRDefault="00443B03" w:rsidP="00443B03">
      <w:r w:rsidRPr="00C6761E">
        <w:t xml:space="preserve">This IE is included when the initiating </w:t>
      </w:r>
      <w:r w:rsidR="007E3963" w:rsidRPr="00C6761E">
        <w:t>UE's</w:t>
      </w:r>
      <w:r w:rsidR="007E3963" w:rsidRPr="00C6761E" w:rsidDel="007E3963">
        <w:t xml:space="preserve"> </w:t>
      </w:r>
      <w:r w:rsidRPr="00C6761E">
        <w:t xml:space="preserve">IP address/prefix is allocated by the 5G ProSe layer-3 UE-to-UE </w:t>
      </w:r>
      <w:r w:rsidR="007E3963" w:rsidRPr="00C6761E">
        <w:t>r</w:t>
      </w:r>
      <w:r w:rsidRPr="00C6761E">
        <w:t xml:space="preserve">elay UE  and the initiating UE receives the </w:t>
      </w:r>
      <w:r w:rsidR="00412468" w:rsidRPr="00C6761E">
        <w:t>L</w:t>
      </w:r>
      <w:r w:rsidRPr="00C6761E">
        <w:t>ink local IPv6 address IE in the PROSE DIRECT LINK IDENTIFIER UPDATE ACCEPT message.</w:t>
      </w:r>
    </w:p>
    <w:p w14:paraId="3D3BDC76" w14:textId="77777777" w:rsidR="007E60DF" w:rsidRPr="00C6761E" w:rsidRDefault="007E60DF" w:rsidP="007E60DF">
      <w:pPr>
        <w:pStyle w:val="Heading3"/>
        <w:rPr>
          <w:lang w:eastAsia="zh-CN"/>
        </w:rPr>
      </w:pPr>
      <w:bookmarkStart w:id="3142" w:name="_CR10_3_21"/>
      <w:bookmarkStart w:id="3143" w:name="_Toc68196409"/>
      <w:bookmarkStart w:id="3144" w:name="_Toc59209080"/>
      <w:bookmarkStart w:id="3145" w:name="_Toc51951303"/>
      <w:bookmarkStart w:id="3146" w:name="_Toc45882755"/>
      <w:bookmarkStart w:id="3147" w:name="_Toc45282369"/>
      <w:bookmarkStart w:id="3148" w:name="_Toc155372368"/>
      <w:bookmarkEnd w:id="3142"/>
      <w:r w:rsidRPr="00C6761E">
        <w:rPr>
          <w:lang w:eastAsia="zh-CN"/>
        </w:rPr>
        <w:t>10.3.21</w:t>
      </w:r>
      <w:r w:rsidRPr="00C6761E">
        <w:tab/>
        <w:t xml:space="preserve">ProSe direct link </w:t>
      </w:r>
      <w:r w:rsidRPr="00C6761E">
        <w:rPr>
          <w:lang w:eastAsia="zh-CN"/>
        </w:rPr>
        <w:t>identifier update reject</w:t>
      </w:r>
      <w:bookmarkEnd w:id="3143"/>
      <w:bookmarkEnd w:id="3144"/>
      <w:bookmarkEnd w:id="3145"/>
      <w:bookmarkEnd w:id="3146"/>
      <w:bookmarkEnd w:id="3147"/>
      <w:bookmarkEnd w:id="3148"/>
    </w:p>
    <w:p w14:paraId="3C856DAA" w14:textId="77777777" w:rsidR="007E60DF" w:rsidRPr="00C6761E" w:rsidRDefault="007E60DF" w:rsidP="007E60DF">
      <w:pPr>
        <w:pStyle w:val="Heading4"/>
      </w:pPr>
      <w:bookmarkStart w:id="3149" w:name="_CR10_3_21_1"/>
      <w:bookmarkStart w:id="3150" w:name="_Toc68196410"/>
      <w:bookmarkStart w:id="3151" w:name="_Toc59209081"/>
      <w:bookmarkStart w:id="3152" w:name="_Toc51951304"/>
      <w:bookmarkStart w:id="3153" w:name="_Toc45882756"/>
      <w:bookmarkStart w:id="3154" w:name="_Toc45282370"/>
      <w:bookmarkStart w:id="3155" w:name="_Toc155372369"/>
      <w:bookmarkEnd w:id="3149"/>
      <w:r w:rsidRPr="00C6761E">
        <w:rPr>
          <w:lang w:eastAsia="zh-CN"/>
        </w:rPr>
        <w:t>10.3.21.1</w:t>
      </w:r>
      <w:r w:rsidRPr="00C6761E">
        <w:tab/>
        <w:t>Message definition</w:t>
      </w:r>
      <w:bookmarkEnd w:id="3150"/>
      <w:bookmarkEnd w:id="3151"/>
      <w:bookmarkEnd w:id="3152"/>
      <w:bookmarkEnd w:id="3153"/>
      <w:bookmarkEnd w:id="3154"/>
      <w:bookmarkEnd w:id="3155"/>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156" w:name="_CRTable10_3_21_1_1"/>
      <w:r w:rsidRPr="00C6761E">
        <w:t>Table </w:t>
      </w:r>
      <w:bookmarkEnd w:id="3156"/>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157" w:name="_CR10_3_22"/>
      <w:bookmarkStart w:id="3158" w:name="_Toc68196411"/>
      <w:bookmarkStart w:id="3159" w:name="_Toc59209082"/>
      <w:bookmarkStart w:id="3160" w:name="_Toc51951305"/>
      <w:bookmarkStart w:id="3161" w:name="_Toc45882757"/>
      <w:bookmarkStart w:id="3162" w:name="_Toc45282371"/>
      <w:bookmarkStart w:id="3163" w:name="_Toc155372370"/>
      <w:bookmarkEnd w:id="3157"/>
      <w:r w:rsidRPr="00C6761E">
        <w:t>10.3.22</w:t>
      </w:r>
      <w:r w:rsidRPr="00C6761E">
        <w:tab/>
        <w:t>ProSe direct link modification reject</w:t>
      </w:r>
      <w:bookmarkEnd w:id="3158"/>
      <w:bookmarkEnd w:id="3159"/>
      <w:bookmarkEnd w:id="3160"/>
      <w:bookmarkEnd w:id="3161"/>
      <w:bookmarkEnd w:id="3162"/>
      <w:bookmarkEnd w:id="3163"/>
    </w:p>
    <w:p w14:paraId="4459E6FF" w14:textId="77777777" w:rsidR="007E60DF" w:rsidRPr="00C6761E" w:rsidRDefault="007E60DF" w:rsidP="007E60DF">
      <w:pPr>
        <w:pStyle w:val="Heading4"/>
      </w:pPr>
      <w:bookmarkStart w:id="3164" w:name="_CR10_3_22_1"/>
      <w:bookmarkStart w:id="3165" w:name="_Toc68196412"/>
      <w:bookmarkStart w:id="3166" w:name="_Toc59209083"/>
      <w:bookmarkStart w:id="3167" w:name="_Toc51951306"/>
      <w:bookmarkStart w:id="3168" w:name="_Toc45882758"/>
      <w:bookmarkStart w:id="3169" w:name="_Toc45282372"/>
      <w:bookmarkStart w:id="3170" w:name="_Toc155372371"/>
      <w:bookmarkEnd w:id="3164"/>
      <w:r w:rsidRPr="00C6761E">
        <w:t>10.3.22.1</w:t>
      </w:r>
      <w:r w:rsidRPr="00C6761E">
        <w:tab/>
        <w:t>Message definition</w:t>
      </w:r>
      <w:bookmarkEnd w:id="3165"/>
      <w:bookmarkEnd w:id="3166"/>
      <w:bookmarkEnd w:id="3167"/>
      <w:bookmarkEnd w:id="3168"/>
      <w:bookmarkEnd w:id="3169"/>
      <w:bookmarkEnd w:id="3170"/>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171" w:name="_CRTable10_3_22_1_1"/>
      <w:r w:rsidRPr="00C6761E">
        <w:t>Table </w:t>
      </w:r>
      <w:bookmarkEnd w:id="3171"/>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AD6DC33" w14:textId="77777777" w:rsidR="004E152C" w:rsidRPr="00C6761E" w:rsidRDefault="004E152C" w:rsidP="004E152C">
            <w:pPr>
              <w:pStyle w:val="TAL"/>
              <w:rPr>
                <w:lang w:eastAsia="zh-CN"/>
              </w:rPr>
            </w:pPr>
            <w:r w:rsidRPr="00C6761E">
              <w:rPr>
                <w:lang w:eastAsia="zh-CN"/>
              </w:rPr>
              <w:t>User info ID</w:t>
            </w:r>
          </w:p>
          <w:p w14:paraId="03FF34B3" w14:textId="4BFD22E7" w:rsidR="004E152C" w:rsidRPr="00C6761E" w:rsidRDefault="004E152C" w:rsidP="004E152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008BBC64" w14:textId="77777777" w:rsidR="004E152C" w:rsidRPr="00C6761E" w:rsidRDefault="004E152C" w:rsidP="004E152C">
            <w:pPr>
              <w:pStyle w:val="TAL"/>
              <w:rPr>
                <w:lang w:eastAsia="zh-CN"/>
              </w:rPr>
            </w:pPr>
            <w:r w:rsidRPr="00C6761E">
              <w:rPr>
                <w:lang w:eastAsia="zh-CN"/>
              </w:rPr>
              <w:t>User info ID</w:t>
            </w:r>
          </w:p>
          <w:p w14:paraId="0A4BB409" w14:textId="721C8370" w:rsidR="004E152C" w:rsidRPr="00C6761E" w:rsidRDefault="004E152C" w:rsidP="004E152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172" w:name="_CR10_3_22_2"/>
      <w:bookmarkStart w:id="3173" w:name="_Toc155372372"/>
      <w:bookmarkEnd w:id="3172"/>
      <w:r w:rsidRPr="00C6761E">
        <w:t>10.3.22.2</w:t>
      </w:r>
      <w:r w:rsidRPr="00C6761E">
        <w:tab/>
        <w:t>PC5 end UE failure cause</w:t>
      </w:r>
      <w:bookmarkEnd w:id="3173"/>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174" w:name="_CR10_3_22_3"/>
      <w:bookmarkStart w:id="3175" w:name="_Toc155372373"/>
      <w:bookmarkEnd w:id="3174"/>
      <w:r w:rsidRPr="00C6761E">
        <w:t>10.3.22.3</w:t>
      </w:r>
      <w:r w:rsidRPr="00C6761E">
        <w:tab/>
        <w:t>Source end UE info</w:t>
      </w:r>
      <w:bookmarkEnd w:id="3175"/>
    </w:p>
    <w:p w14:paraId="49600043" w14:textId="77777777" w:rsidR="003D4887" w:rsidRPr="00C6761E" w:rsidRDefault="003D4887" w:rsidP="003D4887">
      <w:r w:rsidRPr="00C6761E">
        <w:t>The UE may include this IE if:</w:t>
      </w:r>
    </w:p>
    <w:p w14:paraId="02F6E708" w14:textId="77777777"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ID of the source 5G ProSe end UE.</w:t>
      </w:r>
    </w:p>
    <w:p w14:paraId="5509C578" w14:textId="1234794B" w:rsidR="003D4887" w:rsidRPr="00C6761E" w:rsidRDefault="003D4887" w:rsidP="003D4887">
      <w:pPr>
        <w:pStyle w:val="Heading4"/>
      </w:pPr>
      <w:bookmarkStart w:id="3176" w:name="_CR10_3_22_4"/>
      <w:bookmarkStart w:id="3177" w:name="_Toc155372374"/>
      <w:bookmarkEnd w:id="3176"/>
      <w:r w:rsidRPr="00C6761E">
        <w:t>10.3.22.4</w:t>
      </w:r>
      <w:r w:rsidRPr="00C6761E">
        <w:tab/>
        <w:t>Target end UE info</w:t>
      </w:r>
      <w:bookmarkEnd w:id="3177"/>
    </w:p>
    <w:p w14:paraId="72E962D6" w14:textId="77777777" w:rsidR="003D4887" w:rsidRPr="00C6761E" w:rsidRDefault="003D4887" w:rsidP="003D4887">
      <w:r w:rsidRPr="00C6761E">
        <w:t>The UE may include this IE if:</w:t>
      </w:r>
    </w:p>
    <w:p w14:paraId="6C9C8DDB" w14:textId="4CB60688"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ID of the target 5G ProSe end UE.</w:t>
      </w:r>
    </w:p>
    <w:p w14:paraId="79F432B6" w14:textId="77777777" w:rsidR="007E60DF" w:rsidRPr="00C6761E" w:rsidRDefault="007E60DF" w:rsidP="00123C9D">
      <w:pPr>
        <w:pStyle w:val="Heading3"/>
      </w:pPr>
      <w:bookmarkStart w:id="3178" w:name="_CR10_3_23"/>
      <w:bookmarkStart w:id="3179" w:name="_Toc68196415"/>
      <w:bookmarkStart w:id="3180" w:name="_Toc155372375"/>
      <w:bookmarkEnd w:id="3178"/>
      <w:r w:rsidRPr="00C6761E">
        <w:t>10.3.23</w:t>
      </w:r>
      <w:r w:rsidRPr="00C6761E">
        <w:tab/>
        <w:t>ProSe direct link authentication failure</w:t>
      </w:r>
      <w:bookmarkEnd w:id="3179"/>
      <w:bookmarkEnd w:id="3180"/>
    </w:p>
    <w:p w14:paraId="4A95CD9B" w14:textId="77777777" w:rsidR="007E60DF" w:rsidRPr="00C6761E" w:rsidRDefault="007E60DF" w:rsidP="00DF0AEF">
      <w:pPr>
        <w:pStyle w:val="Heading4"/>
      </w:pPr>
      <w:bookmarkStart w:id="3181" w:name="_CR10_3_23_1"/>
      <w:bookmarkStart w:id="3182" w:name="_Toc68196416"/>
      <w:bookmarkStart w:id="3183" w:name="_Toc155372376"/>
      <w:bookmarkEnd w:id="3181"/>
      <w:r w:rsidRPr="00C6761E">
        <w:t>10.3.23.1</w:t>
      </w:r>
      <w:r w:rsidRPr="00C6761E">
        <w:tab/>
        <w:t>Message definition</w:t>
      </w:r>
      <w:bookmarkEnd w:id="3182"/>
      <w:bookmarkEnd w:id="3183"/>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184" w:name="_CRTable10_3_23_1_1"/>
      <w:r w:rsidRPr="00C6761E">
        <w:t>Table </w:t>
      </w:r>
      <w:bookmarkEnd w:id="3184"/>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185" w:name="_CR10_3_23_2"/>
      <w:bookmarkStart w:id="3186" w:name="_Toc59208725"/>
      <w:bookmarkStart w:id="3187" w:name="_Toc68196417"/>
      <w:bookmarkStart w:id="3188" w:name="_Toc155372377"/>
      <w:bookmarkEnd w:id="3185"/>
      <w:r w:rsidRPr="00C6761E">
        <w:t>10.3.23.2</w:t>
      </w:r>
      <w:r w:rsidRPr="00C6761E">
        <w:tab/>
      </w:r>
      <w:bookmarkEnd w:id="3186"/>
      <w:r w:rsidRPr="00C6761E">
        <w:t>Key establishment information container</w:t>
      </w:r>
      <w:bookmarkEnd w:id="3187"/>
      <w:bookmarkEnd w:id="3188"/>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189" w:name="_CR10_3_24"/>
      <w:bookmarkStart w:id="3190" w:name="_Toc75283125"/>
      <w:bookmarkStart w:id="3191" w:name="_Toc59198767"/>
      <w:bookmarkStart w:id="3192" w:name="_Toc525231367"/>
      <w:bookmarkStart w:id="3193" w:name="_Toc155372378"/>
      <w:bookmarkEnd w:id="3189"/>
      <w:r w:rsidRPr="00C6761E">
        <w:t>10.3.24</w:t>
      </w:r>
      <w:r w:rsidR="005202BF" w:rsidRPr="00C6761E">
        <w:tab/>
      </w:r>
      <w:bookmarkEnd w:id="3190"/>
      <w:bookmarkEnd w:id="3191"/>
      <w:bookmarkEnd w:id="3192"/>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193"/>
    </w:p>
    <w:p w14:paraId="2AF01311" w14:textId="6101D836" w:rsidR="005202BF" w:rsidRPr="00C6761E" w:rsidRDefault="00AD1200" w:rsidP="005202BF">
      <w:pPr>
        <w:pStyle w:val="Heading4"/>
        <w:rPr>
          <w:lang w:eastAsia="zh-CN"/>
        </w:rPr>
      </w:pPr>
      <w:bookmarkStart w:id="3194" w:name="_CR10_3_24_1"/>
      <w:bookmarkStart w:id="3195" w:name="_Toc75283126"/>
      <w:bookmarkStart w:id="3196" w:name="_Toc59198768"/>
      <w:bookmarkStart w:id="3197" w:name="_Toc525231368"/>
      <w:bookmarkStart w:id="3198" w:name="_Toc155372379"/>
      <w:bookmarkEnd w:id="3194"/>
      <w:r w:rsidRPr="00C6761E">
        <w:t>10.3.24</w:t>
      </w:r>
      <w:r w:rsidR="005202BF" w:rsidRPr="00C6761E">
        <w:t>.1</w:t>
      </w:r>
      <w:r w:rsidR="005202BF" w:rsidRPr="00C6761E">
        <w:tab/>
        <w:t>Message definition</w:t>
      </w:r>
      <w:bookmarkEnd w:id="3195"/>
      <w:bookmarkEnd w:id="3196"/>
      <w:bookmarkEnd w:id="3197"/>
      <w:bookmarkEnd w:id="3198"/>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199" w:name="_CRTable10_3_24_1_1"/>
      <w:r w:rsidRPr="00C6761E">
        <w:t>Table </w:t>
      </w:r>
      <w:bookmarkEnd w:id="3199"/>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00" w:name="_CR10_3_25"/>
      <w:bookmarkStart w:id="3201" w:name="_Toc75283127"/>
      <w:bookmarkStart w:id="3202" w:name="_Toc59198769"/>
      <w:bookmarkStart w:id="3203" w:name="_Toc525231369"/>
      <w:bookmarkStart w:id="3204" w:name="_Toc155372380"/>
      <w:bookmarkEnd w:id="3200"/>
      <w:r w:rsidRPr="00C6761E">
        <w:t>10.3.25</w:t>
      </w:r>
      <w:r w:rsidR="005202BF" w:rsidRPr="00C6761E">
        <w:tab/>
      </w:r>
      <w:bookmarkEnd w:id="3201"/>
      <w:bookmarkEnd w:id="3202"/>
      <w:bookmarkEnd w:id="3203"/>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204"/>
    </w:p>
    <w:p w14:paraId="597E0AD6" w14:textId="3364E8BA" w:rsidR="005202BF" w:rsidRPr="00C6761E" w:rsidRDefault="00AD1200" w:rsidP="005202BF">
      <w:pPr>
        <w:pStyle w:val="Heading4"/>
        <w:rPr>
          <w:lang w:eastAsia="zh-CN"/>
        </w:rPr>
      </w:pPr>
      <w:bookmarkStart w:id="3205" w:name="_CR10_3_25_1"/>
      <w:bookmarkStart w:id="3206" w:name="_Toc75283128"/>
      <w:bookmarkStart w:id="3207" w:name="_Toc59198770"/>
      <w:bookmarkStart w:id="3208" w:name="_Toc525231370"/>
      <w:bookmarkStart w:id="3209" w:name="_Toc155372381"/>
      <w:bookmarkEnd w:id="3205"/>
      <w:r w:rsidRPr="00C6761E">
        <w:t>10.3.25</w:t>
      </w:r>
      <w:r w:rsidR="005202BF" w:rsidRPr="00C6761E">
        <w:t>.1</w:t>
      </w:r>
      <w:r w:rsidR="005202BF" w:rsidRPr="00C6761E">
        <w:tab/>
        <w:t>Message definition</w:t>
      </w:r>
      <w:bookmarkEnd w:id="3206"/>
      <w:bookmarkEnd w:id="3207"/>
      <w:bookmarkEnd w:id="3208"/>
      <w:bookmarkEnd w:id="3209"/>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210" w:name="_CRTable10_3_25_1_1"/>
      <w:r w:rsidRPr="00C6761E">
        <w:t>Table </w:t>
      </w:r>
      <w:bookmarkEnd w:id="3210"/>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211" w:name="_CR10_3_26"/>
      <w:bookmarkStart w:id="3212" w:name="_Toc155372382"/>
      <w:bookmarkEnd w:id="3211"/>
      <w:r w:rsidRPr="00C6761E">
        <w:t>10.3.26</w:t>
      </w:r>
      <w:r w:rsidRPr="00C6761E">
        <w:tab/>
        <w:t>ProSe AA message transport request</w:t>
      </w:r>
      <w:bookmarkEnd w:id="3212"/>
    </w:p>
    <w:p w14:paraId="52B8FE40" w14:textId="6124769D" w:rsidR="00CE7C6B" w:rsidRPr="00C6761E" w:rsidRDefault="009F73A6" w:rsidP="00D61366">
      <w:pPr>
        <w:pStyle w:val="Heading4"/>
      </w:pPr>
      <w:bookmarkStart w:id="3213" w:name="_CR10_3_26_1"/>
      <w:bookmarkStart w:id="3214" w:name="_Toc155372383"/>
      <w:bookmarkEnd w:id="3213"/>
      <w:r w:rsidRPr="00C6761E">
        <w:t>10.3.26.1</w:t>
      </w:r>
      <w:r w:rsidRPr="00C6761E">
        <w:tab/>
        <w:t>Message definition</w:t>
      </w:r>
      <w:bookmarkEnd w:id="3214"/>
    </w:p>
    <w:p w14:paraId="426C58A0" w14:textId="77777777" w:rsidR="00D471F5" w:rsidRPr="00C6761E" w:rsidRDefault="009F73A6" w:rsidP="009F73A6">
      <w:pPr>
        <w:rPr>
          <w:lang w:eastAsia="zh-CN"/>
        </w:rPr>
      </w:pPr>
      <w:bookmarkStart w:id="3215" w:name="_Toc68196060"/>
      <w:bookmarkStart w:id="3216" w:name="_Toc51951234"/>
      <w:bookmarkStart w:id="3217" w:name="_Toc45882684"/>
      <w:bookmarkStart w:id="3218" w:name="_Toc45282298"/>
      <w:bookmarkStart w:id="3219" w:name="_Toc34404453"/>
      <w:bookmarkStart w:id="3220" w:name="_Toc34388682"/>
      <w:bookmarkStart w:id="3221"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222" w:name="_CRTable10_3_26_1_1"/>
      <w:r w:rsidRPr="00C6761E">
        <w:rPr>
          <w:lang w:eastAsia="zh-CN"/>
        </w:rPr>
        <w:t xml:space="preserve">Table </w:t>
      </w:r>
      <w:bookmarkEnd w:id="3222"/>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223" w:name="_CR10_3_26_2"/>
      <w:bookmarkStart w:id="3224" w:name="_Toc155372384"/>
      <w:bookmarkEnd w:id="3223"/>
      <w:r w:rsidRPr="00C6761E">
        <w:rPr>
          <w:lang w:eastAsia="zh-CN"/>
        </w:rPr>
        <w:t>10.3.26.2</w:t>
      </w:r>
      <w:r w:rsidRPr="00C6761E">
        <w:rPr>
          <w:lang w:eastAsia="zh-CN"/>
        </w:rPr>
        <w:tab/>
        <w:t>EAP message</w:t>
      </w:r>
      <w:bookmarkEnd w:id="3224"/>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C6761E" w:rsidRDefault="00E3299F" w:rsidP="00E3299F">
      <w:pPr>
        <w:pStyle w:val="Heading3"/>
        <w:rPr>
          <w:lang w:eastAsia="zh-CN"/>
        </w:rPr>
      </w:pPr>
      <w:bookmarkStart w:id="3225" w:name="_CR10_3_27"/>
      <w:bookmarkStart w:id="3226" w:name="_Toc155372385"/>
      <w:bookmarkEnd w:id="3225"/>
      <w:r w:rsidRPr="00C6761E">
        <w:rPr>
          <w:lang w:eastAsia="zh-CN"/>
        </w:rPr>
        <w:t>10.3.27</w:t>
      </w:r>
      <w:r w:rsidRPr="00C6761E">
        <w:rPr>
          <w:lang w:eastAsia="zh-CN"/>
        </w:rPr>
        <w:tab/>
        <w:t>ProSe AA message transport response</w:t>
      </w:r>
      <w:bookmarkEnd w:id="3226"/>
    </w:p>
    <w:p w14:paraId="4D5C8D9B" w14:textId="704D36D0" w:rsidR="00E3299F" w:rsidRPr="00C6761E" w:rsidRDefault="00E3299F" w:rsidP="00E3299F">
      <w:pPr>
        <w:pStyle w:val="Heading4"/>
        <w:rPr>
          <w:lang w:eastAsia="zh-CN"/>
        </w:rPr>
      </w:pPr>
      <w:bookmarkStart w:id="3227" w:name="_CR10_3_27_1"/>
      <w:bookmarkStart w:id="3228" w:name="_Toc155372386"/>
      <w:bookmarkEnd w:id="3227"/>
      <w:r w:rsidRPr="00C6761E">
        <w:rPr>
          <w:lang w:eastAsia="zh-CN"/>
        </w:rPr>
        <w:t>10.3.27.1</w:t>
      </w:r>
      <w:r w:rsidRPr="00C6761E">
        <w:rPr>
          <w:lang w:eastAsia="zh-CN"/>
        </w:rPr>
        <w:tab/>
        <w:t>Message definition</w:t>
      </w:r>
      <w:bookmarkEnd w:id="3228"/>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229" w:name="_CRTable10_3_27_1_1"/>
      <w:r w:rsidRPr="00C6761E">
        <w:rPr>
          <w:lang w:eastAsia="zh-CN"/>
        </w:rPr>
        <w:t xml:space="preserve">Table </w:t>
      </w:r>
      <w:bookmarkEnd w:id="3229"/>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230" w:name="_CR10_3_27_2"/>
      <w:bookmarkStart w:id="3231" w:name="_Toc155372387"/>
      <w:bookmarkEnd w:id="3230"/>
      <w:r w:rsidRPr="00C6761E">
        <w:rPr>
          <w:lang w:eastAsia="zh-CN"/>
        </w:rPr>
        <w:t>10.3.27.2</w:t>
      </w:r>
      <w:r w:rsidRPr="00C6761E">
        <w:rPr>
          <w:lang w:eastAsia="zh-CN"/>
        </w:rPr>
        <w:tab/>
        <w:t>EAP message</w:t>
      </w:r>
      <w:bookmarkEnd w:id="3231"/>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232" w:name="_CR10_3_28"/>
      <w:bookmarkStart w:id="3233" w:name="_Toc155372388"/>
      <w:bookmarkEnd w:id="3232"/>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233"/>
    </w:p>
    <w:p w14:paraId="1A5D2A9E" w14:textId="718A8EE6" w:rsidR="00CC72C6" w:rsidRPr="00C6761E" w:rsidRDefault="00CC72C6" w:rsidP="00CC72C6">
      <w:pPr>
        <w:pStyle w:val="Heading4"/>
      </w:pPr>
      <w:bookmarkStart w:id="3234" w:name="_CR10_3_28_1"/>
      <w:bookmarkStart w:id="3235" w:name="_Toc155372389"/>
      <w:bookmarkEnd w:id="3234"/>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235"/>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FD2835C"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CC72C6" w:rsidRPr="00C6761E" w14:paraId="027E9B3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4A62F505" w:rsidR="00CC72C6" w:rsidRPr="00C6761E" w:rsidRDefault="00CC72C6" w:rsidP="000225E5">
            <w:pPr>
              <w:pStyle w:val="TAL"/>
            </w:pPr>
            <w:r w:rsidRPr="00C6761E">
              <w:t xml:space="preserve">Old </w:t>
            </w:r>
            <w:r w:rsidR="00C649A4" w:rsidRPr="00C6761E">
              <w:t>s</w:t>
            </w:r>
            <w:r w:rsidRPr="00C6761E">
              <w:t>ource end UE IPv6 address</w:t>
            </w:r>
          </w:p>
          <w:p w14:paraId="5FD181F8"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0373F8FD" w14:textId="77777777" w:rsidR="00CC72C6" w:rsidRPr="00C6761E" w:rsidRDefault="00CC72C6" w:rsidP="000225E5">
            <w:pPr>
              <w:pStyle w:val="TAL"/>
            </w:pPr>
            <w:r w:rsidRPr="00C6761E">
              <w:t>Link local IPv6 address</w:t>
            </w:r>
          </w:p>
          <w:p w14:paraId="1323B8FC" w14:textId="77777777" w:rsidR="00CC72C6" w:rsidRPr="00C6761E" w:rsidRDefault="00CC72C6" w:rsidP="000225E5">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77777777" w:rsidR="00CC72C6" w:rsidRPr="00C6761E" w:rsidRDefault="00CC72C6" w:rsidP="000225E5">
            <w:pPr>
              <w:pStyle w:val="TAC"/>
            </w:pPr>
            <w:r w:rsidRPr="00C6761E">
              <w:t>17</w:t>
            </w:r>
          </w:p>
        </w:tc>
      </w:tr>
      <w:tr w:rsidR="00CC72C6" w:rsidRPr="00C6761E" w14:paraId="0DA2811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02F0EFB9" w:rsidR="00EF4BF4" w:rsidRPr="00C6761E" w:rsidRDefault="00E27F9F" w:rsidP="000622A4">
            <w:pPr>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371D7CA9" w:rsidR="00CC72C6" w:rsidRPr="00C6761E" w:rsidRDefault="00CC72C6" w:rsidP="000225E5">
            <w:pPr>
              <w:pStyle w:val="TAL"/>
            </w:pPr>
            <w:r w:rsidRPr="00C6761E">
              <w:t xml:space="preserve">New </w:t>
            </w:r>
            <w:r w:rsidR="00C649A4" w:rsidRPr="00C6761E">
              <w:t>s</w:t>
            </w:r>
            <w:r w:rsidRPr="00C6761E">
              <w:t>ource end UE IPv6 address</w:t>
            </w:r>
          </w:p>
          <w:p w14:paraId="10481ED8"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9D3EE48" w14:textId="77777777" w:rsidR="00CC72C6" w:rsidRPr="00C6761E" w:rsidRDefault="00CC72C6" w:rsidP="000225E5">
            <w:pPr>
              <w:pStyle w:val="TAL"/>
            </w:pPr>
            <w:r w:rsidRPr="00C6761E">
              <w:t>Link local IPv6 address</w:t>
            </w:r>
          </w:p>
          <w:p w14:paraId="12690146" w14:textId="77777777" w:rsidR="00CC72C6" w:rsidRPr="00C6761E" w:rsidRDefault="00CC72C6" w:rsidP="000225E5">
            <w:pPr>
              <w:pStyle w:val="TAL"/>
              <w:rPr>
                <w:lang w:eastAsia="zh-CN"/>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77777777" w:rsidR="00CC72C6" w:rsidRPr="00C6761E" w:rsidRDefault="00CC72C6" w:rsidP="000225E5">
            <w:pPr>
              <w:pStyle w:val="TAC"/>
            </w:pPr>
            <w:r w:rsidRPr="00C6761E">
              <w:t>17</w:t>
            </w:r>
          </w:p>
        </w:tc>
      </w:tr>
      <w:tr w:rsidR="00CC72C6" w:rsidRPr="00C6761E" w14:paraId="7862E2B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77777777" w:rsidR="0084207C" w:rsidRPr="00C6761E" w:rsidRDefault="0084207C" w:rsidP="0084207C">
      <w:pPr>
        <w:pStyle w:val="Heading4"/>
        <w:rPr>
          <w:lang w:val="en-US"/>
        </w:rPr>
      </w:pPr>
      <w:bookmarkStart w:id="3236" w:name="_Toc155372390"/>
      <w:r w:rsidRPr="00C6761E">
        <w:t xml:space="preserve">10.3.28.2 </w:t>
      </w:r>
      <w:r w:rsidRPr="00C6761E">
        <w:tab/>
        <w:t>Old source end UE IPv6 address</w:t>
      </w:r>
      <w:bookmarkEnd w:id="3236"/>
    </w:p>
    <w:p w14:paraId="09265190" w14:textId="77777777" w:rsidR="0084207C" w:rsidRPr="00C6761E" w:rsidRDefault="0084207C" w:rsidP="0084207C">
      <w:r w:rsidRPr="00C6761E">
        <w:t>This IE shall be included if IP communication is used and the link local IPv6 address changes at the source end UE.</w:t>
      </w:r>
    </w:p>
    <w:p w14:paraId="1E13C127" w14:textId="77777777" w:rsidR="0084207C" w:rsidRPr="00C6761E" w:rsidRDefault="0084207C" w:rsidP="0084207C">
      <w:pPr>
        <w:pStyle w:val="Heading4"/>
      </w:pPr>
      <w:bookmarkStart w:id="3237" w:name="_Toc155372391"/>
      <w:r w:rsidRPr="00C6761E">
        <w:t xml:space="preserve">10.3.28.3 </w:t>
      </w:r>
      <w:r w:rsidRPr="00C6761E">
        <w:tab/>
      </w:r>
      <w:r w:rsidRPr="00C6761E">
        <w:tab/>
        <w:t>New source end UE IPv6 address</w:t>
      </w:r>
      <w:bookmarkEnd w:id="3237"/>
    </w:p>
    <w:p w14:paraId="76E5C5B6" w14:textId="77777777" w:rsidR="0084207C" w:rsidRPr="00C6761E" w:rsidRDefault="0084207C" w:rsidP="0084207C">
      <w:r w:rsidRPr="00C6761E">
        <w:t>This IE shall be included if IP communication is used and the link local IPv6 address changes at the source end UE.</w:t>
      </w:r>
    </w:p>
    <w:p w14:paraId="67DEE16F" w14:textId="77777777" w:rsidR="0084207C" w:rsidRPr="00C6761E" w:rsidRDefault="0084207C" w:rsidP="0084207C">
      <w:pPr>
        <w:pStyle w:val="Heading4"/>
      </w:pPr>
      <w:bookmarkStart w:id="3238" w:name="_CR10_3_28_4"/>
      <w:bookmarkStart w:id="3239" w:name="_Toc155372392"/>
      <w:bookmarkEnd w:id="3238"/>
      <w:r w:rsidRPr="00C6761E">
        <w:t>10.3.28.4</w:t>
      </w:r>
      <w:r w:rsidRPr="00C6761E">
        <w:tab/>
      </w:r>
      <w:r w:rsidRPr="00C6761E">
        <w:tab/>
        <w:t>Old source end UE user info</w:t>
      </w:r>
      <w:bookmarkEnd w:id="3239"/>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240" w:name="_CR10_3_28_5"/>
      <w:bookmarkStart w:id="3241" w:name="_Toc155372393"/>
      <w:bookmarkEnd w:id="3240"/>
      <w:r w:rsidRPr="00C6761E">
        <w:t>10.3.28.5</w:t>
      </w:r>
      <w:r w:rsidRPr="00C6761E">
        <w:tab/>
      </w:r>
      <w:r w:rsidRPr="00C6761E">
        <w:tab/>
        <w:t>New source end UE user info</w:t>
      </w:r>
      <w:bookmarkEnd w:id="3241"/>
    </w:p>
    <w:p w14:paraId="315BF74B" w14:textId="702A829F" w:rsidR="0084207C" w:rsidRPr="00C6761E" w:rsidRDefault="0084207C" w:rsidP="00CC72C6">
      <w:r w:rsidRPr="00C6761E">
        <w:t>This IE shall be included if the source end UE application layer ID changes.</w:t>
      </w:r>
    </w:p>
    <w:p w14:paraId="5C841DEF" w14:textId="77777777" w:rsidR="00CC72C6" w:rsidRPr="00C6761E" w:rsidRDefault="00CC72C6" w:rsidP="00CC72C6">
      <w:pPr>
        <w:pStyle w:val="EditorsNote"/>
      </w:pPr>
      <w:r w:rsidRPr="00C6761E">
        <w:t>Editor’s Note: Security related IE will be added based on SA3 normative requirements.</w:t>
      </w:r>
    </w:p>
    <w:p w14:paraId="1372E758" w14:textId="70E6B4BE" w:rsidR="00CC72C6" w:rsidRPr="00C6761E" w:rsidRDefault="00CC72C6" w:rsidP="00EA4009">
      <w:pPr>
        <w:pStyle w:val="EditorsNote"/>
      </w:pPr>
      <w:r w:rsidRPr="00C6761E">
        <w:t>Editor’s Note: whether Old Source end UE IPv6 address and New Source end UE IPv6 address IEs are mandatory or optional is FFS.</w:t>
      </w:r>
    </w:p>
    <w:p w14:paraId="08DBAB02" w14:textId="0B1F9C86" w:rsidR="00CC72C6" w:rsidRPr="00C6761E" w:rsidRDefault="00CC72C6" w:rsidP="00CC72C6">
      <w:pPr>
        <w:pStyle w:val="Heading4"/>
      </w:pPr>
      <w:bookmarkStart w:id="3242" w:name="_CR10_3_28_2"/>
      <w:bookmarkStart w:id="3243" w:name="_Toc155372394"/>
      <w:bookmarkEnd w:id="3242"/>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243"/>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244" w:name="_CR10_3_28_3"/>
      <w:bookmarkStart w:id="3245" w:name="_Toc155372395"/>
      <w:bookmarkEnd w:id="3244"/>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245"/>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246" w:name="_CR10_3_29"/>
      <w:bookmarkStart w:id="3247" w:name="_Toc155372396"/>
      <w:bookmarkEnd w:id="3246"/>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247"/>
    </w:p>
    <w:p w14:paraId="28029419" w14:textId="09146DDB" w:rsidR="00CC72C6" w:rsidRPr="00C6761E" w:rsidRDefault="00CC72C6" w:rsidP="00CC72C6">
      <w:pPr>
        <w:pStyle w:val="Heading4"/>
      </w:pPr>
      <w:bookmarkStart w:id="3248" w:name="_CR10_3_29_1"/>
      <w:bookmarkStart w:id="3249" w:name="_Toc155372397"/>
      <w:bookmarkEnd w:id="3248"/>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249"/>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5A8EEDD5" w:rsidR="00CC72C6" w:rsidRPr="00C6761E" w:rsidRDefault="00CC72C6" w:rsidP="000225E5">
            <w:pPr>
              <w:pStyle w:val="TAL"/>
            </w:pPr>
            <w:r w:rsidRPr="00C6761E">
              <w:t xml:space="preserve">Old </w:t>
            </w:r>
            <w:r w:rsidR="002B047F" w:rsidRPr="00C6761E">
              <w:t>s</w:t>
            </w:r>
            <w:r w:rsidRPr="00C6761E">
              <w:t>ource end UE IPv6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60048154" w14:textId="77777777" w:rsidR="00CC72C6" w:rsidRPr="00C6761E" w:rsidRDefault="00CC72C6" w:rsidP="000225E5">
            <w:pPr>
              <w:pStyle w:val="TAL"/>
            </w:pPr>
            <w:r w:rsidRPr="00C6761E">
              <w:t>Link local IPv6 address</w:t>
            </w:r>
          </w:p>
          <w:p w14:paraId="27E26269" w14:textId="77777777" w:rsidR="00CC72C6" w:rsidRPr="00C6761E" w:rsidRDefault="00CC72C6" w:rsidP="000225E5">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ECCDF5C" w14:textId="77777777" w:rsidR="00CC72C6" w:rsidRPr="00C6761E" w:rsidRDefault="00CC72C6" w:rsidP="000225E5">
            <w:pPr>
              <w:pStyle w:val="TAC"/>
            </w:pPr>
            <w:r w:rsidRPr="00C6761E">
              <w:t>17</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137CC85C" w:rsidR="00CC72C6" w:rsidRPr="00C6761E" w:rsidRDefault="00CC72C6" w:rsidP="000225E5">
            <w:pPr>
              <w:pStyle w:val="TAL"/>
            </w:pPr>
            <w:r w:rsidRPr="00C6761E">
              <w:t xml:space="preserve">New </w:t>
            </w:r>
            <w:r w:rsidR="002B047F" w:rsidRPr="00C6761E">
              <w:t>s</w:t>
            </w:r>
            <w:r w:rsidRPr="00C6761E">
              <w:t>ource end UE IPv6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1C3D6FD9" w14:textId="77777777" w:rsidR="00CC72C6" w:rsidRPr="00C6761E" w:rsidRDefault="00CC72C6" w:rsidP="000225E5">
            <w:pPr>
              <w:pStyle w:val="TAL"/>
            </w:pPr>
            <w:r w:rsidRPr="00C6761E">
              <w:t>Link local IPv6 address</w:t>
            </w:r>
          </w:p>
          <w:p w14:paraId="7BF893B2" w14:textId="77777777" w:rsidR="00CC72C6" w:rsidRPr="00C6761E" w:rsidRDefault="00CC72C6" w:rsidP="000225E5">
            <w:pPr>
              <w:pStyle w:val="TAL"/>
              <w:rPr>
                <w:lang w:eastAsia="zh-CN"/>
              </w:rPr>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6638298" w14:textId="77777777" w:rsidR="00CC72C6" w:rsidRPr="00C6761E" w:rsidRDefault="00CC72C6" w:rsidP="000225E5">
            <w:pPr>
              <w:pStyle w:val="TAC"/>
            </w:pPr>
            <w:r w:rsidRPr="00C6761E">
              <w:t>17</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046C4095" w:rsidR="00F015CB" w:rsidRPr="00C6761E" w:rsidRDefault="00F015CB" w:rsidP="00F015CB">
      <w:pPr>
        <w:pStyle w:val="Heading4"/>
        <w:rPr>
          <w:lang w:val="en-US"/>
        </w:rPr>
      </w:pPr>
      <w:bookmarkStart w:id="3250" w:name="_Toc155372398"/>
      <w:r w:rsidRPr="00C6761E">
        <w:t>10.3.29.2</w:t>
      </w:r>
      <w:r w:rsidRPr="00C6761E">
        <w:tab/>
        <w:t>Old source end UE IPv6 address</w:t>
      </w:r>
      <w:bookmarkEnd w:id="3250"/>
    </w:p>
    <w:p w14:paraId="5D13F0EF" w14:textId="47F63A6B" w:rsidR="00F015CB" w:rsidRPr="00C6761E" w:rsidRDefault="00F015CB" w:rsidP="00F015CB">
      <w:pPr>
        <w:rPr>
          <w:lang w:eastAsia="zh-CN"/>
        </w:rPr>
      </w:pPr>
      <w:r w:rsidRPr="00C6761E">
        <w:rPr>
          <w:lang w:eastAsia="zh-CN"/>
        </w:rPr>
        <w:t xml:space="preserve">This IE shall be included if the 5G ProSe target end UE receives the Old source end UE IPv6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4C2BEDBE" w:rsidR="00F015CB" w:rsidRPr="00C6761E" w:rsidRDefault="00F015CB" w:rsidP="00F015CB">
      <w:pPr>
        <w:pStyle w:val="Heading4"/>
      </w:pPr>
      <w:bookmarkStart w:id="3251" w:name="_Toc155372399"/>
      <w:r w:rsidRPr="00C6761E">
        <w:t>10.3.29.3</w:t>
      </w:r>
      <w:r w:rsidRPr="00C6761E">
        <w:tab/>
      </w:r>
      <w:r w:rsidRPr="00C6761E">
        <w:tab/>
        <w:t>New source end UE IPv6 address</w:t>
      </w:r>
      <w:bookmarkEnd w:id="3251"/>
    </w:p>
    <w:p w14:paraId="16C9E52D" w14:textId="4C4C67D1" w:rsidR="00F015CB" w:rsidRPr="00C6761E" w:rsidRDefault="00F015CB" w:rsidP="00F015CB">
      <w:pPr>
        <w:rPr>
          <w:lang w:eastAsia="zh-CN"/>
        </w:rPr>
      </w:pPr>
      <w:r w:rsidRPr="00C6761E">
        <w:rPr>
          <w:lang w:eastAsia="zh-CN"/>
        </w:rPr>
        <w:t xml:space="preserve">This IE shall be included if the 5G ProSe target end UE receives the New source end UE IPv6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252" w:name="_CR10_3_29_4"/>
      <w:bookmarkStart w:id="3253" w:name="_Toc155372400"/>
      <w:bookmarkEnd w:id="3252"/>
      <w:r w:rsidRPr="00C6761E">
        <w:t>10.3.29.4</w:t>
      </w:r>
      <w:r w:rsidRPr="00C6761E">
        <w:tab/>
      </w:r>
      <w:r w:rsidRPr="00C6761E">
        <w:tab/>
        <w:t>Old source end UE user info</w:t>
      </w:r>
      <w:bookmarkEnd w:id="3253"/>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254" w:name="_CR10_3_29_5"/>
      <w:bookmarkStart w:id="3255" w:name="_Toc155372401"/>
      <w:bookmarkEnd w:id="3254"/>
      <w:r w:rsidRPr="00C6761E">
        <w:t>10.3.29.5</w:t>
      </w:r>
      <w:r w:rsidRPr="00C6761E">
        <w:tab/>
      </w:r>
      <w:r w:rsidRPr="00C6761E">
        <w:tab/>
        <w:t>New source end UE user info</w:t>
      </w:r>
      <w:bookmarkEnd w:id="3255"/>
    </w:p>
    <w:p w14:paraId="228FE964" w14:textId="3180104C" w:rsidR="00CC72C6" w:rsidRPr="00C6761E" w:rsidRDefault="00F015CB" w:rsidP="00CC72C6">
      <w:pPr>
        <w:rPr>
          <w:lang w:eastAsia="zh-CN"/>
        </w:rPr>
      </w:pPr>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05F95DA6" w14:textId="77777777" w:rsidR="00CC72C6" w:rsidRPr="00C6761E" w:rsidRDefault="00CC72C6" w:rsidP="00CC72C6">
      <w:pPr>
        <w:pStyle w:val="EditorsNote"/>
      </w:pPr>
      <w:r w:rsidRPr="00C6761E">
        <w:t>Editor’s Note: Security related IE will be added based on SA3 normative requirements.</w:t>
      </w:r>
    </w:p>
    <w:p w14:paraId="3A5B07B7" w14:textId="1F5582EC" w:rsidR="00CC72C6" w:rsidRPr="00C6761E" w:rsidRDefault="00CC72C6" w:rsidP="00D04FD8">
      <w:pPr>
        <w:pStyle w:val="EditorsNote"/>
      </w:pPr>
      <w:r w:rsidRPr="00C6761E">
        <w:t>Editor’s Note: whether Old Source end UE IPv6 address and New Source end UE IPv6 address IEs are mandatory or optional is FFS.</w:t>
      </w:r>
    </w:p>
    <w:p w14:paraId="5143CB8D" w14:textId="18FE13F8" w:rsidR="00CC72C6" w:rsidRPr="00C6761E" w:rsidRDefault="00CC72C6" w:rsidP="00CC72C6">
      <w:pPr>
        <w:pStyle w:val="Heading4"/>
      </w:pPr>
      <w:bookmarkStart w:id="3256" w:name="_CR10_3_29_2"/>
      <w:bookmarkStart w:id="3257" w:name="_Toc155372402"/>
      <w:bookmarkEnd w:id="3256"/>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257"/>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258" w:name="_CR10_3_29_3"/>
      <w:bookmarkStart w:id="3259" w:name="_Toc155372403"/>
      <w:bookmarkEnd w:id="3258"/>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259"/>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260" w:name="_CR10_3_30"/>
      <w:bookmarkStart w:id="3261" w:name="_Toc155372404"/>
      <w:bookmarkEnd w:id="3260"/>
      <w:r w:rsidRPr="00C6761E">
        <w:rPr>
          <w:lang w:eastAsia="zh-CN"/>
        </w:rPr>
        <w:t>10.3.30</w:t>
      </w:r>
      <w:r w:rsidRPr="00C6761E">
        <w:rPr>
          <w:lang w:eastAsia="zh-CN"/>
        </w:rPr>
        <w:tab/>
        <w:t>ProSe path switching request</w:t>
      </w:r>
      <w:bookmarkEnd w:id="3261"/>
    </w:p>
    <w:p w14:paraId="489D7061" w14:textId="529E8353" w:rsidR="00A459AF" w:rsidRPr="00C6761E" w:rsidRDefault="00A459AF" w:rsidP="00A459AF">
      <w:pPr>
        <w:pStyle w:val="Heading4"/>
        <w:rPr>
          <w:lang w:eastAsia="zh-CN"/>
        </w:rPr>
      </w:pPr>
      <w:bookmarkStart w:id="3262" w:name="_CR10_3_30_1"/>
      <w:bookmarkStart w:id="3263" w:name="_Toc155372405"/>
      <w:bookmarkEnd w:id="3262"/>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263"/>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264" w:name="_CRTable10_3_30_1_1"/>
      <w:r w:rsidRPr="00C6761E">
        <w:rPr>
          <w:lang w:eastAsia="zh-CN"/>
        </w:rPr>
        <w:t xml:space="preserve">Table </w:t>
      </w:r>
      <w:bookmarkEnd w:id="3264"/>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265" w:name="_CR10_3_30_2"/>
      <w:bookmarkStart w:id="3266" w:name="_Toc155372406"/>
      <w:bookmarkEnd w:id="3265"/>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266"/>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267" w:name="_CR10_3_31"/>
      <w:bookmarkStart w:id="3268" w:name="_Toc155372407"/>
      <w:bookmarkEnd w:id="3267"/>
      <w:r w:rsidRPr="00C6761E">
        <w:rPr>
          <w:lang w:eastAsia="zh-CN"/>
        </w:rPr>
        <w:t>10.3.</w:t>
      </w:r>
      <w:r w:rsidR="00570459" w:rsidRPr="00C6761E">
        <w:rPr>
          <w:lang w:eastAsia="zh-CN"/>
        </w:rPr>
        <w:t>31</w:t>
      </w:r>
      <w:r w:rsidRPr="00C6761E">
        <w:rPr>
          <w:lang w:eastAsia="zh-CN"/>
        </w:rPr>
        <w:tab/>
        <w:t>ProSe path switching accept</w:t>
      </w:r>
      <w:bookmarkEnd w:id="3268"/>
    </w:p>
    <w:p w14:paraId="243E048D" w14:textId="4ADE0395" w:rsidR="00A459AF" w:rsidRPr="00C6761E" w:rsidRDefault="00A459AF" w:rsidP="00A459AF">
      <w:pPr>
        <w:pStyle w:val="Heading4"/>
        <w:rPr>
          <w:lang w:eastAsia="zh-CN"/>
        </w:rPr>
      </w:pPr>
      <w:bookmarkStart w:id="3269" w:name="_CR10_3_31_1"/>
      <w:bookmarkStart w:id="3270" w:name="_Toc155372408"/>
      <w:bookmarkEnd w:id="3269"/>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270"/>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271" w:name="_CRTable10_3_31_1_1"/>
      <w:r w:rsidRPr="00C6761E">
        <w:rPr>
          <w:lang w:eastAsia="zh-CN"/>
        </w:rPr>
        <w:t xml:space="preserve">Table </w:t>
      </w:r>
      <w:bookmarkEnd w:id="3271"/>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272" w:name="_CR10_3_32"/>
      <w:bookmarkStart w:id="3273" w:name="_Toc155372409"/>
      <w:bookmarkEnd w:id="3272"/>
      <w:r w:rsidRPr="00C6761E">
        <w:rPr>
          <w:lang w:eastAsia="zh-CN"/>
        </w:rPr>
        <w:t>10.3.</w:t>
      </w:r>
      <w:r w:rsidR="00570459" w:rsidRPr="00C6761E">
        <w:rPr>
          <w:lang w:eastAsia="zh-CN"/>
        </w:rPr>
        <w:t>32</w:t>
      </w:r>
      <w:r w:rsidRPr="00C6761E">
        <w:rPr>
          <w:lang w:eastAsia="zh-CN"/>
        </w:rPr>
        <w:tab/>
        <w:t>ProSe path switching reject</w:t>
      </w:r>
      <w:bookmarkEnd w:id="3273"/>
    </w:p>
    <w:p w14:paraId="4A90035C" w14:textId="0925C92B" w:rsidR="00D23139" w:rsidRPr="00C6761E" w:rsidRDefault="00D23139" w:rsidP="00D23139">
      <w:pPr>
        <w:pStyle w:val="Heading4"/>
        <w:rPr>
          <w:lang w:eastAsia="zh-CN"/>
        </w:rPr>
      </w:pPr>
      <w:bookmarkStart w:id="3274" w:name="_CR10_3_32_1"/>
      <w:bookmarkStart w:id="3275" w:name="_Toc155372410"/>
      <w:bookmarkEnd w:id="3274"/>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275"/>
    </w:p>
    <w:p w14:paraId="11DDD038" w14:textId="77777777"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10.3.Z.1.1.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276" w:name="_CRTable10_3_32_1_1"/>
      <w:r w:rsidRPr="00C6761E">
        <w:rPr>
          <w:lang w:eastAsia="zh-CN"/>
        </w:rPr>
        <w:t xml:space="preserve">Table </w:t>
      </w:r>
      <w:bookmarkEnd w:id="3276"/>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277" w:name="_CR10_3_33"/>
      <w:bookmarkStart w:id="3278" w:name="_Toc155372411"/>
      <w:bookmarkEnd w:id="3277"/>
      <w:r w:rsidRPr="00C6761E">
        <w:rPr>
          <w:rFonts w:eastAsia="Arial" w:cs="Arial"/>
          <w:szCs w:val="28"/>
        </w:rPr>
        <w:t>10.3.33</w:t>
      </w:r>
      <w:r w:rsidRPr="00C6761E">
        <w:tab/>
      </w:r>
      <w:r w:rsidRPr="00C6761E">
        <w:rPr>
          <w:rFonts w:eastAsia="Arial" w:cs="Arial"/>
          <w:szCs w:val="28"/>
        </w:rPr>
        <w:t>ProSe UE to UE relay update reject</w:t>
      </w:r>
      <w:bookmarkEnd w:id="3278"/>
    </w:p>
    <w:p w14:paraId="64A3FD2F" w14:textId="5F9434E6" w:rsidR="00050F9A" w:rsidRPr="00C6761E" w:rsidRDefault="00050F9A" w:rsidP="00050F9A">
      <w:pPr>
        <w:pStyle w:val="Heading4"/>
      </w:pPr>
      <w:bookmarkStart w:id="3279" w:name="_CR10_3_33_1"/>
      <w:bookmarkStart w:id="3280" w:name="_Toc155372412"/>
      <w:bookmarkEnd w:id="3279"/>
      <w:r w:rsidRPr="00C6761E">
        <w:rPr>
          <w:rFonts w:eastAsia="Arial" w:cs="Arial"/>
          <w:szCs w:val="24"/>
        </w:rPr>
        <w:t>10.3.33.1</w:t>
      </w:r>
      <w:r w:rsidRPr="00C6761E">
        <w:tab/>
      </w:r>
      <w:r w:rsidRPr="00C6761E">
        <w:rPr>
          <w:rFonts w:eastAsia="Arial" w:cs="Arial"/>
          <w:szCs w:val="24"/>
        </w:rPr>
        <w:t>Message definition</w:t>
      </w:r>
      <w:bookmarkEnd w:id="3280"/>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281" w:name="_Toc155372413"/>
      <w:r w:rsidRPr="00C6761E">
        <w:t>10.3.34</w:t>
      </w:r>
      <w:r w:rsidRPr="00C6761E">
        <w:tab/>
        <w:t>ProSe direct link identity request</w:t>
      </w:r>
      <w:bookmarkEnd w:id="3281"/>
    </w:p>
    <w:p w14:paraId="6C5847F8" w14:textId="49A4560F" w:rsidR="001A3631" w:rsidRPr="00C6761E" w:rsidRDefault="001A3631" w:rsidP="001A3631">
      <w:pPr>
        <w:pStyle w:val="Heading4"/>
      </w:pPr>
      <w:bookmarkStart w:id="3282" w:name="_Toc155372414"/>
      <w:r w:rsidRPr="00C6761E">
        <w:t>10.3.34.1</w:t>
      </w:r>
      <w:r w:rsidRPr="00C6761E">
        <w:tab/>
        <w:t>Message definition</w:t>
      </w:r>
      <w:bookmarkEnd w:id="3282"/>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77777777" w:rsidR="001A3631" w:rsidRPr="00C6761E" w:rsidRDefault="001A3631" w:rsidP="001814EE">
            <w:pPr>
              <w:pStyle w:val="TAL"/>
            </w:pPr>
            <w:r w:rsidRPr="00C6761E">
              <w:t>11.3.aa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77777777" w:rsidR="001A3631" w:rsidRPr="00C6761E" w:rsidRDefault="001A3631" w:rsidP="001814EE">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283" w:name="_Toc155372415"/>
      <w:r w:rsidRPr="00C6761E">
        <w:t>10.3.35</w:t>
      </w:r>
      <w:r w:rsidRPr="00C6761E">
        <w:tab/>
        <w:t>ProSe direct link identity response</w:t>
      </w:r>
      <w:bookmarkEnd w:id="3283"/>
    </w:p>
    <w:p w14:paraId="04A7492A" w14:textId="261AC0C8" w:rsidR="001A3631" w:rsidRPr="00C6761E" w:rsidRDefault="001A3631" w:rsidP="001A3631">
      <w:pPr>
        <w:pStyle w:val="Heading4"/>
      </w:pPr>
      <w:bookmarkStart w:id="3284" w:name="_Toc155372416"/>
      <w:r w:rsidRPr="00C6761E">
        <w:t>10.3.35.1</w:t>
      </w:r>
      <w:r w:rsidRPr="00C6761E">
        <w:tab/>
        <w:t>Message definition</w:t>
      </w:r>
      <w:bookmarkEnd w:id="3284"/>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Pr="00C6761E" w:rsidRDefault="00E85864" w:rsidP="00D61366">
      <w:pPr>
        <w:rPr>
          <w:lang w:eastAsia="zh-CN"/>
        </w:rPr>
      </w:pPr>
    </w:p>
    <w:p w14:paraId="218C83FC" w14:textId="108A1E08" w:rsidR="004F314B" w:rsidRPr="00C6761E" w:rsidRDefault="004F314B" w:rsidP="004F314B">
      <w:pPr>
        <w:pStyle w:val="Heading2"/>
      </w:pPr>
      <w:bookmarkStart w:id="3285" w:name="_CR10_4"/>
      <w:bookmarkStart w:id="3286" w:name="_Toc155372417"/>
      <w:bookmarkEnd w:id="3285"/>
      <w:r w:rsidRPr="00C6761E">
        <w:rPr>
          <w:lang w:eastAsia="zh-CN"/>
        </w:rPr>
        <w:t>10</w:t>
      </w:r>
      <w:r w:rsidRPr="00C6761E">
        <w:t>.</w:t>
      </w:r>
      <w:r w:rsidR="007864F0" w:rsidRPr="00C6761E">
        <w:rPr>
          <w:lang w:eastAsia="zh-CN"/>
        </w:rPr>
        <w:t>4</w:t>
      </w:r>
      <w:r w:rsidRPr="00C6761E">
        <w:tab/>
      </w:r>
      <w:bookmarkEnd w:id="3215"/>
      <w:bookmarkEnd w:id="3216"/>
      <w:bookmarkEnd w:id="3217"/>
      <w:bookmarkEnd w:id="3218"/>
      <w:bookmarkEnd w:id="3219"/>
      <w:bookmarkEnd w:id="3220"/>
      <w:bookmarkEnd w:id="3221"/>
      <w:r w:rsidRPr="00C6761E">
        <w:rPr>
          <w:noProof/>
        </w:rPr>
        <w:t>Provisioning of 5G ProSe configuration information signalling messages</w:t>
      </w:r>
      <w:bookmarkEnd w:id="3286"/>
    </w:p>
    <w:p w14:paraId="26B01B5D" w14:textId="3CC1290F" w:rsidR="004F314B" w:rsidRPr="00C6761E" w:rsidRDefault="004F314B" w:rsidP="004F314B">
      <w:pPr>
        <w:pStyle w:val="Heading3"/>
      </w:pPr>
      <w:bookmarkStart w:id="3287" w:name="_CR10_4_1"/>
      <w:bookmarkStart w:id="3288" w:name="_Toc68196061"/>
      <w:bookmarkStart w:id="3289" w:name="_Toc51951235"/>
      <w:bookmarkStart w:id="3290" w:name="_Toc45882685"/>
      <w:bookmarkStart w:id="3291" w:name="_Toc45282299"/>
      <w:bookmarkStart w:id="3292" w:name="_Toc34404454"/>
      <w:bookmarkStart w:id="3293" w:name="_Toc34388683"/>
      <w:bookmarkStart w:id="3294" w:name="_Toc25070706"/>
      <w:bookmarkStart w:id="3295" w:name="_Toc155372418"/>
      <w:bookmarkEnd w:id="3287"/>
      <w:r w:rsidRPr="00C6761E">
        <w:rPr>
          <w:lang w:eastAsia="zh-CN"/>
        </w:rPr>
        <w:t>10</w:t>
      </w:r>
      <w:r w:rsidRPr="00C6761E">
        <w:t>.</w:t>
      </w:r>
      <w:r w:rsidR="007864F0" w:rsidRPr="00C6761E">
        <w:rPr>
          <w:lang w:eastAsia="zh-CN"/>
        </w:rPr>
        <w:t>4</w:t>
      </w:r>
      <w:r w:rsidRPr="00C6761E">
        <w:t>.1</w:t>
      </w:r>
      <w:r w:rsidRPr="00C6761E">
        <w:tab/>
        <w:t>UE policy provisioning request</w:t>
      </w:r>
      <w:bookmarkEnd w:id="3288"/>
      <w:bookmarkEnd w:id="3289"/>
      <w:bookmarkEnd w:id="3290"/>
      <w:bookmarkEnd w:id="3291"/>
      <w:bookmarkEnd w:id="3292"/>
      <w:bookmarkEnd w:id="3293"/>
      <w:bookmarkEnd w:id="3294"/>
      <w:bookmarkEnd w:id="3295"/>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296" w:name="_CR10_4_2"/>
      <w:bookmarkStart w:id="3297" w:name="_Toc20233354"/>
      <w:bookmarkStart w:id="3298" w:name="_Toc68196063"/>
      <w:bookmarkStart w:id="3299" w:name="_Toc51951237"/>
      <w:bookmarkStart w:id="3300" w:name="_Toc45882687"/>
      <w:bookmarkStart w:id="3301" w:name="_Toc45282301"/>
      <w:bookmarkStart w:id="3302" w:name="_Toc34404456"/>
      <w:bookmarkStart w:id="3303" w:name="_Toc34388685"/>
      <w:bookmarkStart w:id="3304" w:name="_Toc25070708"/>
      <w:bookmarkStart w:id="3305" w:name="_Toc155372419"/>
      <w:bookmarkEnd w:id="3296"/>
      <w:r w:rsidRPr="00C6761E">
        <w:rPr>
          <w:lang w:eastAsia="zh-CN"/>
        </w:rPr>
        <w:t>10</w:t>
      </w:r>
      <w:r w:rsidRPr="00C6761E">
        <w:t>.</w:t>
      </w:r>
      <w:r w:rsidR="007864F0" w:rsidRPr="00C6761E">
        <w:rPr>
          <w:lang w:eastAsia="zh-CN"/>
        </w:rPr>
        <w:t>4</w:t>
      </w:r>
      <w:r w:rsidRPr="00C6761E">
        <w:t>.2</w:t>
      </w:r>
      <w:r w:rsidRPr="00C6761E">
        <w:tab/>
      </w:r>
      <w:bookmarkEnd w:id="3297"/>
      <w:r w:rsidRPr="00C6761E">
        <w:t>UE policy provisioning reject</w:t>
      </w:r>
      <w:bookmarkEnd w:id="3298"/>
      <w:bookmarkEnd w:id="3299"/>
      <w:bookmarkEnd w:id="3300"/>
      <w:bookmarkEnd w:id="3301"/>
      <w:bookmarkEnd w:id="3302"/>
      <w:bookmarkEnd w:id="3303"/>
      <w:bookmarkEnd w:id="3304"/>
      <w:bookmarkEnd w:id="3305"/>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306" w:name="_CR10_5"/>
      <w:bookmarkStart w:id="3307" w:name="_Toc525231309"/>
      <w:bookmarkStart w:id="3308" w:name="_Toc59198709"/>
      <w:bookmarkStart w:id="3309" w:name="_Toc75283067"/>
      <w:bookmarkStart w:id="3310" w:name="_Toc155372420"/>
      <w:bookmarkEnd w:id="3306"/>
      <w:r w:rsidRPr="00C6761E">
        <w:t>10.5</w:t>
      </w:r>
      <w:r w:rsidRPr="00C6761E">
        <w:tab/>
        <w:t>5G ProSe discovery</w:t>
      </w:r>
      <w:r w:rsidR="002E1470" w:rsidRPr="00C6761E">
        <w:t xml:space="preserve"> and security</w:t>
      </w:r>
      <w:r w:rsidRPr="00C6761E">
        <w:t xml:space="preserve"> messages</w:t>
      </w:r>
      <w:bookmarkEnd w:id="3307"/>
      <w:bookmarkEnd w:id="3308"/>
      <w:bookmarkEnd w:id="3309"/>
      <w:r w:rsidRPr="00C6761E">
        <w:t xml:space="preserve"> over PC3a</w:t>
      </w:r>
      <w:bookmarkEnd w:id="3310"/>
    </w:p>
    <w:p w14:paraId="6D54B388" w14:textId="77777777" w:rsidR="00F12D30" w:rsidRPr="00C6761E" w:rsidRDefault="00F12D30" w:rsidP="00F12D30">
      <w:pPr>
        <w:pStyle w:val="Heading3"/>
      </w:pPr>
      <w:bookmarkStart w:id="3311" w:name="_CR10_5_1"/>
      <w:bookmarkStart w:id="3312" w:name="_Toc525231310"/>
      <w:bookmarkStart w:id="3313" w:name="_Toc59198710"/>
      <w:bookmarkStart w:id="3314" w:name="_Toc75283068"/>
      <w:bookmarkStart w:id="3315" w:name="_Toc155372421"/>
      <w:bookmarkEnd w:id="3311"/>
      <w:r w:rsidRPr="00C6761E">
        <w:t>10.5.1</w:t>
      </w:r>
      <w:r w:rsidRPr="00C6761E">
        <w:tab/>
        <w:t>General</w:t>
      </w:r>
      <w:bookmarkEnd w:id="3312"/>
      <w:bookmarkEnd w:id="3313"/>
      <w:bookmarkEnd w:id="3314"/>
      <w:bookmarkEnd w:id="3315"/>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316" w:name="_CR10_5_2"/>
      <w:bookmarkStart w:id="3317" w:name="_Toc525231311"/>
      <w:bookmarkStart w:id="3318" w:name="_Toc59198711"/>
      <w:bookmarkStart w:id="3319" w:name="_Toc75283069"/>
      <w:bookmarkStart w:id="3320" w:name="_Toc155372422"/>
      <w:bookmarkEnd w:id="3316"/>
      <w:r w:rsidRPr="00C6761E">
        <w:t>10.5.2</w:t>
      </w:r>
      <w:r w:rsidRPr="00C6761E">
        <w:tab/>
        <w:t>application/</w:t>
      </w:r>
      <w:r w:rsidR="00520AA2" w:rsidRPr="00C6761E">
        <w:t>vnd.</w:t>
      </w:r>
      <w:r w:rsidRPr="00C6761E">
        <w:t>3gpp-prose</w:t>
      </w:r>
      <w:r w:rsidR="00520AA2" w:rsidRPr="00C6761E">
        <w:t>-pc3a</w:t>
      </w:r>
      <w:r w:rsidRPr="00C6761E">
        <w:t>+xml</w:t>
      </w:r>
      <w:bookmarkEnd w:id="3317"/>
      <w:bookmarkEnd w:id="3318"/>
      <w:bookmarkEnd w:id="3319"/>
      <w:bookmarkEnd w:id="3320"/>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321" w:name="_CR10_5_3"/>
      <w:bookmarkStart w:id="3322" w:name="_Toc525231312"/>
      <w:bookmarkStart w:id="3323" w:name="_Toc59198712"/>
      <w:bookmarkStart w:id="3324" w:name="_Toc75283070"/>
      <w:bookmarkStart w:id="3325" w:name="_Toc155372423"/>
      <w:bookmarkEnd w:id="3321"/>
      <w:r w:rsidRPr="00C6761E">
        <w:t>10.5.3</w:t>
      </w:r>
      <w:r w:rsidRPr="00C6761E">
        <w:tab/>
        <w:t>XML schema</w:t>
      </w:r>
      <w:bookmarkEnd w:id="3322"/>
      <w:bookmarkEnd w:id="3323"/>
      <w:bookmarkEnd w:id="3324"/>
      <w:bookmarkEnd w:id="3325"/>
    </w:p>
    <w:p w14:paraId="633B8784" w14:textId="77777777" w:rsidR="007F1363" w:rsidRPr="00C6761E" w:rsidRDefault="007F1363" w:rsidP="007F1363">
      <w:bookmarkStart w:id="3326" w:name="_CR10_5_4"/>
      <w:bookmarkStart w:id="3327" w:name="_Toc525231313"/>
      <w:bookmarkStart w:id="3328" w:name="_Toc59198713"/>
      <w:bookmarkStart w:id="3329" w:name="_Toc75283071"/>
      <w:bookmarkEnd w:id="3326"/>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7777777"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Pr="00C6761E" w:rsidRDefault="007F1363" w:rsidP="007F1363">
      <w:pPr>
        <w:pStyle w:val="PL"/>
      </w:pPr>
      <w:r w:rsidRPr="00C6761E">
        <w:t xml:space="preserve">  &lt;/xs:complexType&gt;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Pr="00C6761E" w:rsidRDefault="007F1363" w:rsidP="007F1363">
      <w:pPr>
        <w:pStyle w:val="PL"/>
      </w:pPr>
      <w:r w:rsidRPr="00C6761E">
        <w:t xml:space="preserve">      &lt;xs:element name="selected-PC5-ciphering-algorithm" type="xs:integer"/&gt;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77777777" w:rsidR="007F1363" w:rsidRPr="00C6761E" w:rsidRDefault="007F1363" w:rsidP="007F1363">
      <w:pPr>
        <w:pStyle w:val="PL"/>
      </w:pPr>
      <w:r w:rsidRPr="00C6761E">
        <w:t xml:space="preserve">      &lt;xs:element name="PC5-security-policies" type="xs:PC5-Security-Policies-info"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77777777" w:rsidR="007F1363" w:rsidRPr="00C6761E" w:rsidRDefault="007F1363" w:rsidP="007F1363">
      <w:pPr>
        <w:pStyle w:val="PL"/>
      </w:pPr>
      <w:r w:rsidRPr="00C6761E">
        <w:t xml:space="preserve">      &lt;xs:element name="PC5-security-policies" type="xs:PC5-Security-Policies-info"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77777777" w:rsidR="007F1363" w:rsidRPr="00C6761E" w:rsidRDefault="007F1363" w:rsidP="007F1363">
      <w:pPr>
        <w:pStyle w:val="PL"/>
      </w:pPr>
      <w:r w:rsidRPr="00C6761E">
        <w:t xml:space="preserve">      &lt;xs:element name="PC5-security-policies" type="xs:PC5-Security-Policies-info"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77777777" w:rsidR="007F1363" w:rsidRPr="00C6761E" w:rsidRDefault="007F1363" w:rsidP="007F1363">
      <w:pPr>
        <w:pStyle w:val="PL"/>
      </w:pPr>
      <w:r w:rsidRPr="00C6761E">
        <w:t xml:space="preserve">      &lt;xs:element name="PC5-security-policies" type="xs:PC5-Security-Policies-info"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77777777" w:rsidR="007F1363" w:rsidRPr="00C6761E" w:rsidRDefault="007F1363" w:rsidP="007F1363">
      <w:pPr>
        <w:pStyle w:val="PL"/>
      </w:pPr>
      <w:r w:rsidRPr="00C6761E">
        <w:t xml:space="preserve">      &lt;xs:element name="security-parameters-for-remote-UE" type="security-parameters-for-remote-UE-type"  minOccurs="0"/&gt;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2517EA7D" w14:textId="77777777" w:rsidR="007F1363" w:rsidRPr="00C6761E" w:rsidRDefault="007F1363"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0E9EC4C1" w14:textId="77777777" w:rsidR="007F1363" w:rsidRPr="00C6761E" w:rsidRDefault="007F1363" w:rsidP="007F1363">
      <w:pPr>
        <w:pStyle w:val="PL"/>
      </w:pPr>
      <w:r w:rsidRPr="00C6761E">
        <w:t xml:space="preserve">  &lt;/xs:complexType&gt;</w:t>
      </w:r>
    </w:p>
    <w:p w14:paraId="7BEED6F5" w14:textId="77777777" w:rsidR="007F1363" w:rsidRPr="00C6761E" w:rsidRDefault="007F1363"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37BF3D7" w14:textId="77777777" w:rsidR="007F1363" w:rsidRPr="00C6761E" w:rsidRDefault="007F1363" w:rsidP="007F1363">
      <w:pPr>
        <w:pStyle w:val="PL"/>
      </w:pP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330" w:name="_Toc155372424"/>
      <w:r w:rsidRPr="00C6761E">
        <w:t>10.5.4</w:t>
      </w:r>
      <w:r w:rsidRPr="00C6761E">
        <w:tab/>
        <w:t>Semantics</w:t>
      </w:r>
      <w:bookmarkEnd w:id="3327"/>
      <w:bookmarkEnd w:id="3328"/>
      <w:bookmarkEnd w:id="3329"/>
      <w:bookmarkEnd w:id="3330"/>
    </w:p>
    <w:p w14:paraId="35B5A8F5" w14:textId="77777777" w:rsidR="00F12D30" w:rsidRPr="00C6761E" w:rsidRDefault="00F12D30" w:rsidP="00F12D30">
      <w:pPr>
        <w:pStyle w:val="Heading4"/>
      </w:pPr>
      <w:bookmarkStart w:id="3331" w:name="_CR10_5_4_1"/>
      <w:bookmarkStart w:id="3332" w:name="_Toc525231314"/>
      <w:bookmarkStart w:id="3333" w:name="_Toc59198714"/>
      <w:bookmarkStart w:id="3334" w:name="_Toc75283072"/>
      <w:bookmarkStart w:id="3335" w:name="_Toc155372425"/>
      <w:bookmarkEnd w:id="3331"/>
      <w:r w:rsidRPr="00C6761E">
        <w:t>10.5.4.1</w:t>
      </w:r>
      <w:r w:rsidRPr="00C6761E">
        <w:tab/>
        <w:t>General</w:t>
      </w:r>
      <w:bookmarkEnd w:id="3332"/>
      <w:bookmarkEnd w:id="3333"/>
      <w:bookmarkEnd w:id="3334"/>
      <w:bookmarkEnd w:id="3335"/>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336" w:name="_Toc525231315"/>
      <w:bookmarkStart w:id="3337" w:name="_Toc59198715"/>
      <w:bookmarkStart w:id="3338"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339" w:name="_CR10_5_4_2"/>
      <w:bookmarkStart w:id="3340" w:name="_Toc155372426"/>
      <w:bookmarkEnd w:id="3339"/>
      <w:r w:rsidRPr="00C6761E">
        <w:t>10.5.4.2</w:t>
      </w:r>
      <w:r w:rsidRPr="00C6761E">
        <w:tab/>
        <w:t>Semantics of &lt;DISCOVERY_REQUEST&gt;</w:t>
      </w:r>
      <w:bookmarkEnd w:id="3336"/>
      <w:bookmarkEnd w:id="3337"/>
      <w:bookmarkEnd w:id="3338"/>
      <w:bookmarkEnd w:id="3340"/>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341" w:name="_CR10_5_4_3"/>
      <w:bookmarkStart w:id="3342" w:name="_Toc525231316"/>
      <w:bookmarkStart w:id="3343" w:name="_Toc59198716"/>
      <w:bookmarkStart w:id="3344" w:name="_Toc75283074"/>
      <w:bookmarkStart w:id="3345" w:name="_Toc155372427"/>
      <w:bookmarkEnd w:id="3341"/>
      <w:r w:rsidRPr="00C6761E">
        <w:t>1</w:t>
      </w:r>
      <w:r w:rsidR="00FE5D5E" w:rsidRPr="00C6761E">
        <w:t>0</w:t>
      </w:r>
      <w:r w:rsidRPr="00C6761E">
        <w:t>.</w:t>
      </w:r>
      <w:r w:rsidR="00AE5015" w:rsidRPr="00C6761E">
        <w:t>5</w:t>
      </w:r>
      <w:r w:rsidRPr="00C6761E">
        <w:t>.4.3</w:t>
      </w:r>
      <w:r w:rsidRPr="00C6761E">
        <w:tab/>
        <w:t>Semantics of &lt;DISCOVERY_RESPONSE&gt;</w:t>
      </w:r>
      <w:bookmarkEnd w:id="3342"/>
      <w:bookmarkEnd w:id="3343"/>
      <w:bookmarkEnd w:id="3344"/>
      <w:bookmarkEnd w:id="3345"/>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346" w:name="_CR10_5_4_4"/>
      <w:bookmarkStart w:id="3347" w:name="_Toc525231317"/>
      <w:bookmarkStart w:id="3348" w:name="_Toc59198717"/>
      <w:bookmarkStart w:id="3349" w:name="_Toc75283075"/>
      <w:bookmarkStart w:id="3350" w:name="_Toc155372428"/>
      <w:bookmarkEnd w:id="3346"/>
      <w:r w:rsidRPr="00C6761E">
        <w:t>1</w:t>
      </w:r>
      <w:r w:rsidR="00FE5D5E" w:rsidRPr="00C6761E">
        <w:t>0</w:t>
      </w:r>
      <w:r w:rsidRPr="00C6761E">
        <w:t>.</w:t>
      </w:r>
      <w:r w:rsidR="00AE5015" w:rsidRPr="00C6761E">
        <w:t>5</w:t>
      </w:r>
      <w:r w:rsidRPr="00C6761E">
        <w:t>.4.4</w:t>
      </w:r>
      <w:r w:rsidRPr="00C6761E">
        <w:tab/>
        <w:t>Semantics of &lt;MATCH_REPORT&gt;</w:t>
      </w:r>
      <w:bookmarkEnd w:id="3347"/>
      <w:bookmarkEnd w:id="3348"/>
      <w:bookmarkEnd w:id="3349"/>
      <w:bookmarkEnd w:id="3350"/>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351" w:name="_CR10_5_4_5"/>
      <w:bookmarkStart w:id="3352" w:name="_Toc525231318"/>
      <w:bookmarkStart w:id="3353" w:name="_Toc59198718"/>
      <w:bookmarkStart w:id="3354" w:name="_Toc75283076"/>
      <w:bookmarkStart w:id="3355" w:name="_Toc155372429"/>
      <w:bookmarkEnd w:id="3351"/>
      <w:r w:rsidRPr="00C6761E">
        <w:t>1</w:t>
      </w:r>
      <w:r w:rsidR="00FE5D5E" w:rsidRPr="00C6761E">
        <w:t>0</w:t>
      </w:r>
      <w:r w:rsidRPr="00C6761E">
        <w:t>.</w:t>
      </w:r>
      <w:r w:rsidR="00AE5015" w:rsidRPr="00C6761E">
        <w:t>5</w:t>
      </w:r>
      <w:r w:rsidRPr="00C6761E">
        <w:t>.4.5</w:t>
      </w:r>
      <w:r w:rsidRPr="00C6761E">
        <w:tab/>
        <w:t>Semantics of &lt;MATCH_REPORT_ACK&gt;</w:t>
      </w:r>
      <w:bookmarkEnd w:id="3352"/>
      <w:bookmarkEnd w:id="3353"/>
      <w:bookmarkEnd w:id="3354"/>
      <w:bookmarkEnd w:id="3355"/>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356" w:name="_CR10_5_4_6"/>
      <w:bookmarkStart w:id="3357" w:name="_Toc525231332"/>
      <w:bookmarkStart w:id="3358" w:name="_Toc59198732"/>
      <w:bookmarkStart w:id="3359" w:name="_Toc75283090"/>
      <w:bookmarkStart w:id="3360" w:name="_Toc155372430"/>
      <w:bookmarkEnd w:id="3356"/>
      <w:r w:rsidRPr="00C6761E">
        <w:t>10.5.4.6</w:t>
      </w:r>
      <w:r w:rsidRPr="00C6761E">
        <w:tab/>
        <w:t>Semantics of &lt; DISCOVERY_</w:t>
      </w:r>
      <w:r w:rsidRPr="00C6761E">
        <w:rPr>
          <w:lang w:eastAsia="zh-CN"/>
        </w:rPr>
        <w:t>UPDATE_</w:t>
      </w:r>
      <w:r w:rsidRPr="00C6761E">
        <w:t>REQUEST&gt;</w:t>
      </w:r>
      <w:bookmarkEnd w:id="3357"/>
      <w:bookmarkEnd w:id="3358"/>
      <w:bookmarkEnd w:id="3359"/>
      <w:bookmarkEnd w:id="3360"/>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361" w:name="_CR10_5_4_7"/>
      <w:bookmarkStart w:id="3362" w:name="_Toc525231333"/>
      <w:bookmarkStart w:id="3363" w:name="_Toc59198733"/>
      <w:bookmarkStart w:id="3364" w:name="_Toc75283091"/>
      <w:bookmarkStart w:id="3365" w:name="_Toc155372431"/>
      <w:bookmarkEnd w:id="3361"/>
      <w:r w:rsidRPr="00C6761E">
        <w:t>10.5.4.7</w:t>
      </w:r>
      <w:r w:rsidRPr="00C6761E">
        <w:tab/>
        <w:t>Semantics of &lt; DISCOVERY_</w:t>
      </w:r>
      <w:r w:rsidRPr="00C6761E">
        <w:rPr>
          <w:lang w:eastAsia="zh-CN"/>
        </w:rPr>
        <w:t>UPDATE_</w:t>
      </w:r>
      <w:r w:rsidRPr="00C6761E">
        <w:t>RESPONSE&gt;</w:t>
      </w:r>
      <w:bookmarkEnd w:id="3362"/>
      <w:bookmarkEnd w:id="3363"/>
      <w:bookmarkEnd w:id="3364"/>
      <w:bookmarkEnd w:id="3365"/>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366" w:name="_CR10_5_4_8"/>
      <w:bookmarkStart w:id="3367" w:name="_Toc525231334"/>
      <w:bookmarkStart w:id="3368" w:name="_Toc59198734"/>
      <w:bookmarkStart w:id="3369" w:name="_Toc75283092"/>
      <w:bookmarkStart w:id="3370" w:name="_Toc155372432"/>
      <w:bookmarkEnd w:id="3366"/>
      <w:r w:rsidRPr="00C6761E">
        <w:t>10.5.4.8</w:t>
      </w:r>
      <w:r w:rsidRPr="00C6761E">
        <w:tab/>
        <w:t>Semantics of &lt;ANNOUNCING_ALERT_REQUEST&gt;</w:t>
      </w:r>
      <w:bookmarkEnd w:id="3367"/>
      <w:bookmarkEnd w:id="3368"/>
      <w:bookmarkEnd w:id="3369"/>
      <w:bookmarkEnd w:id="3370"/>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371" w:name="_CR10_5_4_9"/>
      <w:bookmarkStart w:id="3372" w:name="_Toc525231335"/>
      <w:bookmarkStart w:id="3373" w:name="_Toc59198735"/>
      <w:bookmarkStart w:id="3374" w:name="_Toc75283093"/>
      <w:bookmarkStart w:id="3375" w:name="_Toc155372433"/>
      <w:bookmarkEnd w:id="3371"/>
      <w:r w:rsidRPr="00C6761E">
        <w:t>10.5.4.</w:t>
      </w:r>
      <w:r w:rsidRPr="00C6761E">
        <w:rPr>
          <w:lang w:eastAsia="zh-CN"/>
        </w:rPr>
        <w:t>9</w:t>
      </w:r>
      <w:r w:rsidRPr="00C6761E">
        <w:tab/>
        <w:t>Semantics of &lt; ANNOUNCING_ALERT_RESPONSE &gt;</w:t>
      </w:r>
      <w:bookmarkEnd w:id="3372"/>
      <w:bookmarkEnd w:id="3373"/>
      <w:bookmarkEnd w:id="3374"/>
      <w:bookmarkEnd w:id="3375"/>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376" w:name="_CR10_5_4_10"/>
      <w:bookmarkStart w:id="3377" w:name="_Toc155372434"/>
      <w:bookmarkEnd w:id="3376"/>
      <w:r w:rsidRPr="00C6761E">
        <w:rPr>
          <w:lang w:eastAsia="x-none"/>
        </w:rPr>
        <w:t>10.5.4.10</w:t>
      </w:r>
      <w:r w:rsidRPr="00C6761E">
        <w:rPr>
          <w:lang w:eastAsia="x-none"/>
        </w:rPr>
        <w:tab/>
        <w:t>Semantics of &lt;PROSE_5GPKMF_ADDRESS_REQUEST&gt;</w:t>
      </w:r>
      <w:bookmarkEnd w:id="3377"/>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378" w:name="_CR10_5_4_11"/>
      <w:bookmarkStart w:id="3379" w:name="_Toc155372435"/>
      <w:bookmarkEnd w:id="3378"/>
      <w:r w:rsidRPr="00C6761E">
        <w:t>10.5.4.11</w:t>
      </w:r>
      <w:r w:rsidRPr="00C6761E">
        <w:tab/>
        <w:t>Semantics of &lt;PROSE_5GPKMF_ADDRESS_RESPONSE&gt;</w:t>
      </w:r>
      <w:bookmarkEnd w:id="3379"/>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380" w:name="_CR10_5_4_12"/>
      <w:bookmarkStart w:id="3381" w:name="_Toc155372436"/>
      <w:bookmarkEnd w:id="3380"/>
      <w:r w:rsidRPr="00C6761E">
        <w:t>10.5.4.12</w:t>
      </w:r>
      <w:r w:rsidRPr="00C6761E">
        <w:tab/>
        <w:t>Semantics of &lt;PROSE_SECURITY_MATERIAL_REQUEST&gt;</w:t>
      </w:r>
      <w:bookmarkEnd w:id="3381"/>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382" w:name="_CR10_5_4_13"/>
      <w:bookmarkStart w:id="3383" w:name="_Toc155372437"/>
      <w:bookmarkEnd w:id="3382"/>
      <w:r w:rsidRPr="00C6761E">
        <w:t>10.5.4.13</w:t>
      </w:r>
      <w:r w:rsidRPr="00C6761E">
        <w:tab/>
        <w:t>Semantics of &lt;PROSE_SECURITY_MATERIAL_RESPONSE&gt;</w:t>
      </w:r>
      <w:bookmarkEnd w:id="3383"/>
    </w:p>
    <w:p w14:paraId="40D860B0" w14:textId="77777777" w:rsidR="002E1470" w:rsidRPr="00C6761E" w:rsidRDefault="002E1470" w:rsidP="002E1470">
      <w:r w:rsidRPr="00C6761E">
        <w:t>The semantics of &lt;PROSE_SECURITY_MATERIAL_RESPONSE&gt; is same as the semantics of &lt;PROSE_SECURITY_PARAM_RESPONSE&gt; defined in clause 10.6.4.3, where 5G PKMF is replaced by 5G DDNMF.</w:t>
      </w:r>
    </w:p>
    <w:p w14:paraId="42BEA51B" w14:textId="4696E023" w:rsidR="008A4468" w:rsidRPr="00C6761E" w:rsidRDefault="008A4468" w:rsidP="008A4468">
      <w:pPr>
        <w:pStyle w:val="Heading2"/>
      </w:pPr>
      <w:bookmarkStart w:id="3384" w:name="_CR10_6"/>
      <w:bookmarkStart w:id="3385" w:name="_Toc155372438"/>
      <w:bookmarkEnd w:id="3384"/>
      <w:r w:rsidRPr="00C6761E">
        <w:t>10.6</w:t>
      </w:r>
      <w:r w:rsidRPr="00C6761E">
        <w:tab/>
        <w:t>5G ProSe security messages over PC8</w:t>
      </w:r>
      <w:bookmarkEnd w:id="3385"/>
    </w:p>
    <w:p w14:paraId="25217183" w14:textId="31253719" w:rsidR="008A4468" w:rsidRPr="00C6761E" w:rsidRDefault="008A4468" w:rsidP="008A4468">
      <w:pPr>
        <w:pStyle w:val="Heading3"/>
      </w:pPr>
      <w:bookmarkStart w:id="3386" w:name="_CR10_6_1"/>
      <w:bookmarkStart w:id="3387" w:name="_Toc155372439"/>
      <w:bookmarkEnd w:id="3386"/>
      <w:r w:rsidRPr="00C6761E">
        <w:t>10.6.1</w:t>
      </w:r>
      <w:r w:rsidRPr="00C6761E">
        <w:tab/>
        <w:t>General</w:t>
      </w:r>
      <w:bookmarkEnd w:id="3387"/>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388" w:name="_CR10_6_2"/>
      <w:bookmarkStart w:id="3389" w:name="_Toc155372440"/>
      <w:bookmarkEnd w:id="3388"/>
      <w:r w:rsidRPr="00C6761E">
        <w:t>10.6.2</w:t>
      </w:r>
      <w:r w:rsidRPr="00C6761E">
        <w:tab/>
        <w:t>application/</w:t>
      </w:r>
      <w:r w:rsidR="00E007FD" w:rsidRPr="00C6761E">
        <w:t>vnd.</w:t>
      </w:r>
      <w:r w:rsidRPr="00C6761E">
        <w:t>3gpp-prose</w:t>
      </w:r>
      <w:r w:rsidR="00E007FD" w:rsidRPr="00C6761E">
        <w:t>-pc8</w:t>
      </w:r>
      <w:r w:rsidRPr="00C6761E">
        <w:t>+xml</w:t>
      </w:r>
      <w:bookmarkEnd w:id="3389"/>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390" w:name="_CR10_6_3"/>
      <w:bookmarkStart w:id="3391" w:name="_Toc155372441"/>
      <w:bookmarkEnd w:id="3390"/>
      <w:r w:rsidRPr="00C6761E">
        <w:t>10.6.3</w:t>
      </w:r>
      <w:r w:rsidRPr="00C6761E">
        <w:tab/>
        <w:t>XML schema</w:t>
      </w:r>
      <w:bookmarkEnd w:id="3391"/>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Pr="00C6761E" w:rsidRDefault="00AC5CA1"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169162E5" w14:textId="77777777" w:rsidR="00AC5CA1" w:rsidRPr="00C6761E" w:rsidRDefault="00AC5CA1" w:rsidP="00AC5CA1">
      <w:pPr>
        <w:pStyle w:val="PL"/>
      </w:pPr>
      <w:r w:rsidRPr="00C6761E">
        <w:t xml:space="preserve">  &lt;/xs:complexType&gt;</w:t>
      </w:r>
    </w:p>
    <w:p w14:paraId="628BA9C1" w14:textId="77777777" w:rsidR="00AC5CA1" w:rsidRPr="00C6761E" w:rsidRDefault="00AC5CA1"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Pr="00C6761E" w:rsidRDefault="00AC5CA1" w:rsidP="00AC5CA1">
      <w:pPr>
        <w:pStyle w:val="PL"/>
      </w:pPr>
      <w:r w:rsidRPr="00C6761E">
        <w:t xml:space="preserve">      &lt;xs:element name="selected-PC5-ciphering-algorithm" type="xs:integer"/&gt;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Pr="00C6761E" w:rsidRDefault="00AC5CA1" w:rsidP="00AC5CA1">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77777777" w:rsidR="00AC5CA1" w:rsidRPr="00C6761E" w:rsidRDefault="00AC5CA1" w:rsidP="00AC5CA1">
      <w:pPr>
        <w:pStyle w:val="PL"/>
      </w:pPr>
      <w:r w:rsidRPr="00C6761E">
        <w:t xml:space="preserve">      &lt;xs:element name="security-parameters-for-remote-UE" type="security-parameters-for-remote-UE-type"  minOccurs="0"/&gt;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A6DC429" w14:textId="77777777" w:rsidR="00AC5CA1" w:rsidRPr="00C6761E" w:rsidRDefault="00AC5CA1"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4070F201" w14:textId="77777777" w:rsidR="00AC5CA1" w:rsidRPr="00C6761E" w:rsidRDefault="00AC5CA1" w:rsidP="00AC5CA1">
      <w:pPr>
        <w:pStyle w:val="PL"/>
      </w:pPr>
      <w:r w:rsidRPr="00C6761E">
        <w:t xml:space="preserve">  &lt;/xs:complexType&gt;</w:t>
      </w:r>
    </w:p>
    <w:p w14:paraId="4800F2BE" w14:textId="77777777" w:rsidR="00AC5CA1" w:rsidRPr="00C6761E" w:rsidRDefault="00AC5CA1" w:rsidP="00AC5CA1">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552DFF09" w14:textId="77777777" w:rsidR="00AC5CA1" w:rsidRPr="00C6761E" w:rsidRDefault="00AC5CA1"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392" w:name="_CR10_6_4"/>
      <w:bookmarkStart w:id="3393" w:name="_Toc155372442"/>
      <w:bookmarkEnd w:id="3392"/>
      <w:r w:rsidRPr="00C6761E">
        <w:t>10.6.4</w:t>
      </w:r>
      <w:r w:rsidRPr="00C6761E">
        <w:tab/>
        <w:t>Semantics</w:t>
      </w:r>
      <w:bookmarkEnd w:id="3393"/>
    </w:p>
    <w:p w14:paraId="0175A83B" w14:textId="2249DC31" w:rsidR="008A4468" w:rsidRPr="00C6761E" w:rsidRDefault="008A4468" w:rsidP="008A4468">
      <w:pPr>
        <w:pStyle w:val="Heading4"/>
      </w:pPr>
      <w:bookmarkStart w:id="3394" w:name="_CR10_6_4_1"/>
      <w:bookmarkStart w:id="3395" w:name="_Toc155372443"/>
      <w:bookmarkEnd w:id="3394"/>
      <w:r w:rsidRPr="00C6761E">
        <w:t>10.6.4.1</w:t>
      </w:r>
      <w:r w:rsidRPr="00C6761E">
        <w:tab/>
        <w:t>General</w:t>
      </w:r>
      <w:bookmarkEnd w:id="3395"/>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396" w:name="_CR10_6_4_2"/>
      <w:bookmarkStart w:id="3397" w:name="_Toc155372444"/>
      <w:bookmarkEnd w:id="3396"/>
      <w:r w:rsidRPr="00C6761E">
        <w:t>10.6.4.2</w:t>
      </w:r>
      <w:r w:rsidRPr="00C6761E">
        <w:tab/>
        <w:t>Semantics of &lt;PROSE_SECURITY_PARAM_REQUEST&gt; element</w:t>
      </w:r>
      <w:bookmarkEnd w:id="3397"/>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77777777" w:rsidR="00EE0470" w:rsidRPr="00C6761E" w:rsidRDefault="00EE0470" w:rsidP="00A76685">
      <w:pPr>
        <w:pStyle w:val="B1"/>
      </w:pPr>
      <w:r w:rsidRPr="00C6761E">
        <w:t>b)</w:t>
      </w:r>
      <w:r w:rsidRPr="00C6761E">
        <w:tab/>
        <w:t>zero or one &lt;anyExt&gt; element containing elements defined in future releases;</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Pr="00C6761E" w:rsidRDefault="00330F9E" w:rsidP="00330F9E">
      <w:pPr>
        <w:pStyle w:val="B1"/>
      </w:pPr>
      <w:r w:rsidRPr="00C6761E">
        <w:t>i)</w:t>
      </w:r>
      <w:r w:rsidRPr="00C6761E">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77777777" w:rsidR="00EE0470" w:rsidRPr="00C6761E" w:rsidRDefault="00EE0470" w:rsidP="00A76685">
      <w:pPr>
        <w:pStyle w:val="B1"/>
      </w:pPr>
      <w:r w:rsidRPr="00C6761E">
        <w:t>b)</w:t>
      </w:r>
      <w:r w:rsidRPr="00C6761E">
        <w:tab/>
        <w:t>zero or one &lt;anyExt&gt; element containing elements defined in future releases;</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398" w:name="_CR10_6_4_3"/>
      <w:bookmarkStart w:id="3399" w:name="_Toc155372445"/>
      <w:bookmarkEnd w:id="3398"/>
      <w:r w:rsidRPr="00C6761E">
        <w:t>10.6.4.3</w:t>
      </w:r>
      <w:r w:rsidRPr="00C6761E">
        <w:tab/>
        <w:t>Semantics of &lt;PROSE_SECURITY_PARAM_RESPONSE&gt; element</w:t>
      </w:r>
      <w:bookmarkEnd w:id="3399"/>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77777777" w:rsidR="00E36C03" w:rsidRPr="00C6761E" w:rsidRDefault="00E36C03" w:rsidP="00E36C03">
      <w:pPr>
        <w:pStyle w:val="B1"/>
      </w:pPr>
      <w:r w:rsidRPr="00C6761E">
        <w:t>c)</w:t>
      </w:r>
      <w:r w:rsidRPr="00C6761E">
        <w:tab/>
        <w:t>zero or one &lt;anyExt&gt; element containing elements defined in future releases;</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77777777" w:rsidR="00E36C03" w:rsidRPr="00C6761E" w:rsidRDefault="00E36C03" w:rsidP="00E36C03">
      <w:pPr>
        <w:pStyle w:val="B1"/>
      </w:pPr>
      <w:r w:rsidRPr="00C6761E">
        <w:t>b)</w:t>
      </w:r>
      <w:r w:rsidRPr="00C6761E">
        <w:tab/>
        <w:t>zero or one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Pr="00C6761E" w:rsidRDefault="00E36C03" w:rsidP="00E36C03">
      <w:pPr>
        <w:pStyle w:val="B1"/>
      </w:pPr>
      <w:r w:rsidRPr="00C6761E">
        <w:t>j)</w:t>
      </w:r>
      <w:r w:rsidRPr="00C6761E">
        <w:tab/>
        <w:t>zero or more attributes defined in future releases.</w:t>
      </w:r>
    </w:p>
    <w:p w14:paraId="2E35D6AD" w14:textId="77777777" w:rsidR="00E36C03" w:rsidRPr="00C6761E" w:rsidRDefault="00E36C03" w:rsidP="00E36C03">
      <w:r w:rsidRPr="00C6761E">
        <w:t>The &lt;security-parameters-for-remote-UE&gt; element and the &lt;security-parameters-for-UNR&gt; element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Pr="00C6761E" w:rsidRDefault="00E36C03" w:rsidP="00E36C03">
      <w:pPr>
        <w:pStyle w:val="B1"/>
      </w:pPr>
      <w:r w:rsidRPr="00C6761E">
        <w:t>e)</w:t>
      </w:r>
      <w:r w:rsidRPr="00C6761E">
        <w:tab/>
        <w:t>a &lt;selected-PC5-ciphering-algorithm&gt; element containing the parameter defined in clause 11.6.2.11;</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496A08F2" w:rsidR="00E36C03" w:rsidRPr="00C6761E" w:rsidRDefault="00E36C03" w:rsidP="00E36C03">
      <w:r w:rsidRPr="00C6761E">
        <w:t>The &lt;PC5-security-policies-for-remote-UE&gt; element and the &lt;PC5-security-policies-for-UNR&gt; element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400" w:name="_CR10_6_4_4"/>
      <w:bookmarkStart w:id="3401" w:name="_Toc155372446"/>
      <w:bookmarkEnd w:id="3400"/>
      <w:r w:rsidRPr="00C6761E">
        <w:t>10.6.4.4</w:t>
      </w:r>
      <w:r w:rsidRPr="00C6761E">
        <w:tab/>
        <w:t>Semantics of &lt;PROSE_PRUK_REQUEST&gt;</w:t>
      </w:r>
      <w:r w:rsidR="00D3333F" w:rsidRPr="00C6761E">
        <w:t xml:space="preserve"> element</w:t>
      </w:r>
      <w:bookmarkEnd w:id="3401"/>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402" w:name="_CR10_6_4_5"/>
      <w:bookmarkStart w:id="3403" w:name="_Toc155372447"/>
      <w:bookmarkEnd w:id="3402"/>
      <w:r w:rsidRPr="00C6761E">
        <w:t>10.6.4.5</w:t>
      </w:r>
      <w:r w:rsidRPr="00C6761E">
        <w:tab/>
        <w:t>Semantics of &lt;PROSE_PRUK_RESPONSE&gt;</w:t>
      </w:r>
      <w:r w:rsidR="001F71E3" w:rsidRPr="00C6761E">
        <w:t xml:space="preserve"> element</w:t>
      </w:r>
      <w:bookmarkEnd w:id="3403"/>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404" w:name="_CR10_6_4_6"/>
      <w:bookmarkStart w:id="3405" w:name="_Toc155372448"/>
      <w:bookmarkEnd w:id="3404"/>
      <w:r w:rsidRPr="00C6761E">
        <w:t>10.6.4.6</w:t>
      </w:r>
      <w:r w:rsidRPr="00C6761E">
        <w:tab/>
        <w:t>Semantics of &lt;PROSE_KEY_REQUEST&gt; element</w:t>
      </w:r>
      <w:bookmarkEnd w:id="3405"/>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406" w:name="_CR10_6_4_7"/>
      <w:bookmarkStart w:id="3407" w:name="_Toc155372449"/>
      <w:bookmarkEnd w:id="3406"/>
      <w:r w:rsidRPr="00C6761E">
        <w:t>10.6.4.7</w:t>
      </w:r>
      <w:r w:rsidRPr="00C6761E">
        <w:tab/>
        <w:t>Semantics of &lt;PROSE_KEY_RESPONSE&gt; element</w:t>
      </w:r>
      <w:bookmarkEnd w:id="3407"/>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408" w:name="_CR10_7"/>
      <w:bookmarkStart w:id="3409" w:name="_Toc525231338"/>
      <w:bookmarkStart w:id="3410" w:name="_Toc59198738"/>
      <w:bookmarkStart w:id="3411" w:name="_Toc75283096"/>
      <w:bookmarkStart w:id="3412" w:name="_Toc155372450"/>
      <w:bookmarkEnd w:id="3408"/>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409"/>
      <w:bookmarkEnd w:id="3410"/>
      <w:bookmarkEnd w:id="3411"/>
      <w:bookmarkEnd w:id="3412"/>
    </w:p>
    <w:p w14:paraId="6BDE0283" w14:textId="77777777" w:rsidR="0086513B" w:rsidRPr="00C6761E" w:rsidRDefault="0086513B" w:rsidP="0086513B">
      <w:pPr>
        <w:pStyle w:val="Heading3"/>
      </w:pPr>
      <w:bookmarkStart w:id="3413" w:name="_CR10_7_1"/>
      <w:bookmarkStart w:id="3414" w:name="_Toc525231339"/>
      <w:bookmarkStart w:id="3415" w:name="_Toc59198739"/>
      <w:bookmarkStart w:id="3416" w:name="_Toc75283097"/>
      <w:bookmarkStart w:id="3417" w:name="_Toc155372451"/>
      <w:bookmarkEnd w:id="3413"/>
      <w:r w:rsidRPr="00C6761E">
        <w:t>10.7.1</w:t>
      </w:r>
      <w:r w:rsidRPr="00C6761E">
        <w:tab/>
        <w:t>General</w:t>
      </w:r>
      <w:bookmarkEnd w:id="3414"/>
      <w:bookmarkEnd w:id="3415"/>
      <w:bookmarkEnd w:id="3416"/>
      <w:bookmarkEnd w:id="3417"/>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418" w:name="_CR10_7_2"/>
      <w:bookmarkStart w:id="3419" w:name="_Toc525231340"/>
      <w:bookmarkStart w:id="3420" w:name="_Toc59198740"/>
      <w:bookmarkStart w:id="3421" w:name="_Toc75283098"/>
      <w:bookmarkStart w:id="3422" w:name="_Toc155372452"/>
      <w:bookmarkEnd w:id="3418"/>
      <w:r w:rsidRPr="00C6761E">
        <w:t>10.7.2</w:t>
      </w:r>
      <w:r w:rsidRPr="00C6761E">
        <w:tab/>
        <w:t>application/</w:t>
      </w:r>
      <w:r w:rsidR="001C6941" w:rsidRPr="00C6761E">
        <w:t>vnd.</w:t>
      </w:r>
      <w:r w:rsidRPr="00C6761E">
        <w:t>3gpp-prose-pc3</w:t>
      </w:r>
      <w:r w:rsidR="00E5189E" w:rsidRPr="00C6761E">
        <w:t>a</w:t>
      </w:r>
      <w:r w:rsidRPr="00C6761E">
        <w:t>ch+xml</w:t>
      </w:r>
      <w:bookmarkEnd w:id="3419"/>
      <w:bookmarkEnd w:id="3420"/>
      <w:bookmarkEnd w:id="3421"/>
      <w:bookmarkEnd w:id="3422"/>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C6761E" w:rsidRDefault="0086513B" w:rsidP="0086513B">
      <w:pPr>
        <w:pStyle w:val="Heading3"/>
      </w:pPr>
      <w:bookmarkStart w:id="3423" w:name="_CR10_7_3"/>
      <w:bookmarkStart w:id="3424" w:name="_Toc525231341"/>
      <w:bookmarkStart w:id="3425" w:name="_Toc59198741"/>
      <w:bookmarkStart w:id="3426" w:name="_Toc75283099"/>
      <w:bookmarkStart w:id="3427" w:name="_Toc155372453"/>
      <w:bookmarkEnd w:id="3423"/>
      <w:r w:rsidRPr="00C6761E">
        <w:t>10.7.3</w:t>
      </w:r>
      <w:r w:rsidRPr="00C6761E">
        <w:tab/>
        <w:t>XML Schema</w:t>
      </w:r>
      <w:bookmarkEnd w:id="3424"/>
      <w:bookmarkEnd w:id="3425"/>
      <w:bookmarkEnd w:id="3426"/>
      <w:bookmarkEnd w:id="3427"/>
    </w:p>
    <w:p w14:paraId="18304886" w14:textId="77777777" w:rsidR="0086513B" w:rsidRPr="00C6761E" w:rsidRDefault="0086513B" w:rsidP="0086513B">
      <w:pPr>
        <w:pStyle w:val="PL"/>
      </w:pPr>
      <w:r w:rsidRPr="00C6761E">
        <w:t>&lt;?xml version="1.0" encoding="UTF-8"?&gt;</w:t>
      </w:r>
    </w:p>
    <w:p w14:paraId="0F5B00B8" w14:textId="77777777" w:rsidR="0086513B" w:rsidRPr="00C6761E" w:rsidRDefault="0086513B" w:rsidP="0086513B">
      <w:pPr>
        <w:pStyle w:val="PL"/>
      </w:pPr>
      <w:r w:rsidRPr="00C6761E">
        <w:t>&lt;xs:schema xmlns:xs="http://www.w3.org/2001/XMLSchema"</w:t>
      </w:r>
    </w:p>
    <w:p w14:paraId="313743A0" w14:textId="7AE6DBEF" w:rsidR="0086513B" w:rsidRPr="00C6761E" w:rsidRDefault="0086513B" w:rsidP="0086513B">
      <w:pPr>
        <w:pStyle w:val="PL"/>
      </w:pPr>
      <w:r w:rsidRPr="00C6761E">
        <w:t xml:space="preserve">           xmlns="urn:3GPP:ns:5GProSe:</w:t>
      </w:r>
      <w:r w:rsidR="00E5189E" w:rsidRPr="00C6761E">
        <w:t>PC3ach</w:t>
      </w:r>
      <w:r w:rsidRPr="00C6761E">
        <w:t>:20</w:t>
      </w:r>
      <w:r w:rsidRPr="00C6761E">
        <w:rPr>
          <w:rFonts w:hint="eastAsia"/>
          <w:lang w:eastAsia="zh-CN"/>
        </w:rPr>
        <w:t>22</w:t>
      </w:r>
      <w:r w:rsidRPr="00C6761E">
        <w:t>"</w:t>
      </w:r>
    </w:p>
    <w:p w14:paraId="302A0E1E" w14:textId="77777777" w:rsidR="0086513B" w:rsidRPr="00C6761E" w:rsidRDefault="0086513B" w:rsidP="0086513B">
      <w:pPr>
        <w:pStyle w:val="PL"/>
      </w:pPr>
      <w:r w:rsidRPr="00C6761E">
        <w:t xml:space="preserve">           elementFormDefault="qualified"</w:t>
      </w:r>
    </w:p>
    <w:p w14:paraId="586C6931" w14:textId="7FA0795F" w:rsidR="0086513B" w:rsidRPr="00C6761E" w:rsidRDefault="0086513B" w:rsidP="0086513B">
      <w:pPr>
        <w:pStyle w:val="PL"/>
      </w:pPr>
      <w:r w:rsidRPr="00C6761E">
        <w:t xml:space="preserve">           targetNamespace="urn:3GPP:ns:5GProSe:</w:t>
      </w:r>
      <w:r w:rsidR="00E5189E" w:rsidRPr="00C6761E">
        <w:t>PC3ach</w:t>
      </w:r>
      <w:r w:rsidRPr="00C6761E">
        <w:t>:20</w:t>
      </w:r>
      <w:r w:rsidRPr="00C6761E">
        <w:rPr>
          <w:rFonts w:hint="eastAsia"/>
          <w:lang w:eastAsia="zh-CN"/>
        </w:rPr>
        <w:t>22</w:t>
      </w:r>
      <w:r w:rsidRPr="00C6761E">
        <w:t>"&gt;</w:t>
      </w:r>
    </w:p>
    <w:p w14:paraId="520C63E7" w14:textId="77777777" w:rsidR="0086513B" w:rsidRPr="00C6761E" w:rsidRDefault="0086513B" w:rsidP="0086513B">
      <w:pPr>
        <w:pStyle w:val="PL"/>
      </w:pPr>
    </w:p>
    <w:p w14:paraId="40616C5C" w14:textId="77777777" w:rsidR="0086513B" w:rsidRPr="00C6761E" w:rsidRDefault="0086513B" w:rsidP="0086513B">
      <w:pPr>
        <w:pStyle w:val="PL"/>
      </w:pPr>
      <w:r w:rsidRPr="00C6761E">
        <w:t xml:space="preserve">  &lt;xs:annotation&gt;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C6761E" w:rsidRDefault="0086513B" w:rsidP="0086513B">
      <w:pPr>
        <w:pStyle w:val="PL"/>
      </w:pPr>
      <w:r w:rsidRPr="00C6761E">
        <w:t xml:space="preserve">    &lt;xs:restriction base="xs:integer"/&gt;</w:t>
      </w:r>
    </w:p>
    <w:p w14:paraId="2FF1CF6E" w14:textId="77777777" w:rsidR="0086513B" w:rsidRPr="00C6761E" w:rsidRDefault="0086513B" w:rsidP="0086513B">
      <w:pPr>
        <w:pStyle w:val="PL"/>
      </w:pPr>
      <w:r w:rsidRPr="00C6761E">
        <w:t xml:space="preserve">  &lt;/xs:simpleType&gt;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428" w:name="_CR10_7_4"/>
      <w:bookmarkStart w:id="3429" w:name="_Toc525231342"/>
      <w:bookmarkStart w:id="3430" w:name="_Toc59198742"/>
      <w:bookmarkStart w:id="3431" w:name="_Toc75283100"/>
      <w:bookmarkStart w:id="3432" w:name="_Toc155372454"/>
      <w:bookmarkEnd w:id="3428"/>
      <w:r w:rsidRPr="00C6761E">
        <w:t>10.7.4</w:t>
      </w:r>
      <w:r w:rsidRPr="00C6761E">
        <w:tab/>
        <w:t>Semantics</w:t>
      </w:r>
      <w:bookmarkEnd w:id="3429"/>
      <w:bookmarkEnd w:id="3430"/>
      <w:bookmarkEnd w:id="3431"/>
      <w:bookmarkEnd w:id="3432"/>
    </w:p>
    <w:p w14:paraId="284A6D87" w14:textId="77777777" w:rsidR="0086513B" w:rsidRPr="00C6761E" w:rsidRDefault="0086513B" w:rsidP="0086513B">
      <w:pPr>
        <w:pStyle w:val="Heading4"/>
      </w:pPr>
      <w:bookmarkStart w:id="3433" w:name="_CR10_7_4_1"/>
      <w:bookmarkStart w:id="3434" w:name="_Toc525231343"/>
      <w:bookmarkStart w:id="3435" w:name="_Toc59198743"/>
      <w:bookmarkStart w:id="3436" w:name="_Toc75283101"/>
      <w:bookmarkStart w:id="3437" w:name="_Toc155372455"/>
      <w:bookmarkEnd w:id="3433"/>
      <w:r w:rsidRPr="00C6761E">
        <w:t>10.7.4.1</w:t>
      </w:r>
      <w:r w:rsidRPr="00C6761E">
        <w:tab/>
        <w:t>General</w:t>
      </w:r>
      <w:bookmarkEnd w:id="3434"/>
      <w:bookmarkEnd w:id="3435"/>
      <w:bookmarkEnd w:id="3436"/>
      <w:bookmarkEnd w:id="3437"/>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438" w:name="_CR10_7_4_2"/>
      <w:bookmarkStart w:id="3439" w:name="_Toc525231344"/>
      <w:bookmarkStart w:id="3440" w:name="_Toc59198744"/>
      <w:bookmarkStart w:id="3441" w:name="_Toc75283102"/>
      <w:bookmarkStart w:id="3442" w:name="_Toc155372456"/>
      <w:bookmarkEnd w:id="3438"/>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439"/>
      <w:bookmarkEnd w:id="3440"/>
      <w:bookmarkEnd w:id="3441"/>
      <w:bookmarkEnd w:id="3442"/>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77777777" w:rsidR="0086513B" w:rsidRPr="00C6761E" w:rsidRDefault="0086513B" w:rsidP="0086513B">
      <w:pPr>
        <w:pStyle w:val="B1"/>
      </w:pPr>
      <w:r w:rsidRPr="00C6761E">
        <w:t>a)</w:t>
      </w:r>
      <w:r w:rsidRPr="00C6761E">
        <w:tab/>
        <w:t>a &lt;transaction-ID&gt; element containing the parameter defined in clause 11.6.2.1;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77777777" w:rsidR="0086513B" w:rsidRPr="00C6761E" w:rsidRDefault="0086513B" w:rsidP="0086513B">
      <w:pPr>
        <w:pStyle w:val="B1"/>
      </w:pPr>
      <w:r w:rsidRPr="00C6761E">
        <w:t>a)</w:t>
      </w:r>
      <w:r w:rsidRPr="00C6761E">
        <w:tab/>
        <w:t>mandatory "sequence-number" attribute containing the parameter defined in clause 11.6.2.2;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77777777" w:rsidR="0086513B" w:rsidRPr="00C6761E" w:rsidRDefault="0086513B" w:rsidP="0086513B">
      <w:pPr>
        <w:pStyle w:val="B1"/>
      </w:pPr>
      <w:r w:rsidRPr="00C6761E">
        <w:t>a)</w:t>
      </w:r>
      <w:r w:rsidRPr="00C6761E">
        <w:tab/>
        <w:t>mandatory "in-coverage" attribute containing the parameter defined in clause 11.6.2.3;</w:t>
      </w:r>
    </w:p>
    <w:p w14:paraId="68F6C856" w14:textId="77777777" w:rsidR="0086513B" w:rsidRPr="00C6761E" w:rsidRDefault="0086513B" w:rsidP="0086513B">
      <w:pPr>
        <w:pStyle w:val="B1"/>
      </w:pPr>
      <w:r w:rsidRPr="00C6761E">
        <w:t>b)</w:t>
      </w:r>
      <w:r w:rsidRPr="00C6761E">
        <w:tab/>
        <w:t>optional "timestamp" attribute containing the parameter defined in clause 11.6.2.7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77777777" w:rsidR="0086513B" w:rsidRPr="00C6761E" w:rsidRDefault="0086513B" w:rsidP="0086513B">
      <w:pPr>
        <w:pStyle w:val="B1"/>
      </w:pPr>
      <w:r w:rsidRPr="00C6761E">
        <w:t>a)</w:t>
      </w:r>
      <w:r w:rsidRPr="00C6761E">
        <w:tab/>
        <w:t>an optional "NCGI" attribute containing the parameter defined in clause 11.6.2.4;</w:t>
      </w:r>
    </w:p>
    <w:p w14:paraId="5EC742E5" w14:textId="77777777" w:rsidR="0086513B" w:rsidRPr="00C6761E" w:rsidRDefault="0086513B" w:rsidP="0086513B">
      <w:pPr>
        <w:pStyle w:val="B1"/>
      </w:pPr>
      <w:r w:rsidRPr="00C6761E">
        <w:t>b)</w:t>
      </w:r>
      <w:r w:rsidRPr="00C6761E">
        <w:tab/>
        <w:t>an optional "timestamp" attribute containing the parameter defined in clause 11.6.2.7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Pr="00C6761E" w:rsidRDefault="0086513B" w:rsidP="0086513B">
      <w:pPr>
        <w:pStyle w:val="B1"/>
      </w:pPr>
      <w:r w:rsidRPr="00C6761E">
        <w:t>a)</w:t>
      </w:r>
      <w:r w:rsidRPr="00C6761E">
        <w:tab/>
        <w:t>a mandatory "params" attribute containing the parameter defined in clause 11.6.2.5;</w:t>
      </w:r>
    </w:p>
    <w:p w14:paraId="4873D8A6" w14:textId="77777777" w:rsidR="0086513B" w:rsidRPr="00C6761E" w:rsidRDefault="0086513B" w:rsidP="0086513B">
      <w:pPr>
        <w:pStyle w:val="B1"/>
      </w:pPr>
      <w:r w:rsidRPr="00C6761E">
        <w:t>b)</w:t>
      </w:r>
      <w:r w:rsidRPr="00C6761E">
        <w:tab/>
        <w:t>a mandatory "timestamp" attribute containing the parameter defined in clause 11.6.2.7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77777777" w:rsidR="0086513B" w:rsidRPr="00C6761E" w:rsidRDefault="0086513B" w:rsidP="0086513B">
      <w:pPr>
        <w:pStyle w:val="B1"/>
      </w:pPr>
      <w:r w:rsidRPr="00C6761E">
        <w:t>a)</w:t>
      </w:r>
      <w:r w:rsidRPr="00C6761E">
        <w:tab/>
        <w:t>a mandatory "prose-layer2-group-ID" attribute containing the parameter defined in clause 11.6.2.8;</w:t>
      </w:r>
    </w:p>
    <w:p w14:paraId="76C63BB3" w14:textId="77777777" w:rsidR="0086513B" w:rsidRPr="00C6761E" w:rsidRDefault="0086513B" w:rsidP="0086513B">
      <w:pPr>
        <w:pStyle w:val="B1"/>
      </w:pPr>
      <w:r w:rsidRPr="00C6761E">
        <w:t>b)</w:t>
      </w:r>
      <w:r w:rsidRPr="00C6761E">
        <w:tab/>
        <w:t>a mandatory "prose-group-IP-multicast-address" attribute containing the parameter defined in clause 11.6.2.10;</w:t>
      </w:r>
    </w:p>
    <w:p w14:paraId="5DAD1A66" w14:textId="77777777" w:rsidR="0086513B" w:rsidRPr="00C6761E" w:rsidRDefault="0086513B" w:rsidP="0086513B">
      <w:pPr>
        <w:pStyle w:val="B1"/>
      </w:pPr>
      <w:r w:rsidRPr="00C6761E">
        <w:t>c)</w:t>
      </w:r>
      <w:r w:rsidRPr="00C6761E">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Pr="00C6761E" w:rsidRDefault="0086513B" w:rsidP="0086513B">
      <w:pPr>
        <w:pStyle w:val="B1"/>
      </w:pPr>
      <w:r w:rsidRPr="00C6761E">
        <w:t>d)</w:t>
      </w:r>
      <w:r w:rsidRPr="00C6761E">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Pr="00C6761E" w:rsidRDefault="0086513B" w:rsidP="0086513B">
      <w:pPr>
        <w:pStyle w:val="B1"/>
      </w:pPr>
      <w:r w:rsidRPr="00C6761E">
        <w:t>e)</w:t>
      </w:r>
      <w:r w:rsidRPr="00C6761E">
        <w:tab/>
        <w:t>a &lt;UE-source-IP-address&gt; element containing the parameter defined in clause 11.6.2.10, of the UE;</w:t>
      </w:r>
    </w:p>
    <w:p w14:paraId="77BA1694" w14:textId="77777777" w:rsidR="0086513B" w:rsidRPr="00C6761E" w:rsidRDefault="0086513B" w:rsidP="0086513B">
      <w:pPr>
        <w:pStyle w:val="B1"/>
      </w:pPr>
      <w:r w:rsidRPr="00C6761E">
        <w:t>f)</w:t>
      </w:r>
      <w:r w:rsidRPr="00C6761E">
        <w:tab/>
        <w:t>a &lt;UE-source-layer2-id&gt; element containing the parameter defined in clause 11.6.2.11,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77777777" w:rsidR="0086513B" w:rsidRPr="00C6761E" w:rsidRDefault="0086513B" w:rsidP="0086513B">
      <w:pPr>
        <w:pStyle w:val="B1"/>
      </w:pPr>
      <w:r w:rsidRPr="00C6761E">
        <w:t>a)</w:t>
      </w:r>
      <w:r w:rsidRPr="00C6761E">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Pr="00C6761E" w:rsidRDefault="0086513B" w:rsidP="0086513B">
      <w:pPr>
        <w:pStyle w:val="B1"/>
      </w:pPr>
      <w:r w:rsidRPr="00C6761E">
        <w:t>b)</w:t>
      </w:r>
      <w:r w:rsidRPr="00C6761E">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Pr="00C6761E" w:rsidRDefault="0086513B" w:rsidP="0086513B">
      <w:pPr>
        <w:pStyle w:val="B1"/>
      </w:pPr>
      <w:r w:rsidRPr="00C6761E">
        <w:t>c)</w:t>
      </w:r>
      <w:r w:rsidRPr="00C6761E">
        <w:tab/>
        <w:t>a &lt;UE-source-IP-address&gt; element containing the parameter defined in clause 11.6.2.10, of the UE;</w:t>
      </w:r>
    </w:p>
    <w:p w14:paraId="2843A004" w14:textId="77777777" w:rsidR="0086513B" w:rsidRPr="00C6761E" w:rsidRDefault="0086513B" w:rsidP="0086513B">
      <w:pPr>
        <w:pStyle w:val="B1"/>
      </w:pPr>
      <w:r w:rsidRPr="00C6761E">
        <w:t>d)</w:t>
      </w:r>
      <w:r w:rsidRPr="00C6761E">
        <w:tab/>
        <w:t>a &lt;UE-source-layer2-id&gt; element containing the parameter defined in clause 11.6.2.11,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77777777" w:rsidR="0086513B" w:rsidRPr="00C6761E" w:rsidRDefault="0086513B" w:rsidP="0086513B">
      <w:pPr>
        <w:pStyle w:val="B1"/>
      </w:pPr>
      <w:r w:rsidRPr="00C6761E">
        <w:t>a)</w:t>
      </w:r>
      <w:r w:rsidRPr="00C6761E">
        <w:tab/>
        <w:t>a mandatory "source-IP-address" attribute containing the parameter defined in clause 11.6.2.10, of the transmitter;</w:t>
      </w:r>
    </w:p>
    <w:p w14:paraId="7B20335B" w14:textId="77777777" w:rsidR="0086513B" w:rsidRPr="00C6761E" w:rsidRDefault="0086513B" w:rsidP="0086513B">
      <w:pPr>
        <w:pStyle w:val="B1"/>
      </w:pPr>
      <w:r w:rsidRPr="00C6761E">
        <w:t>b)</w:t>
      </w:r>
      <w:r w:rsidRPr="00C6761E">
        <w:tab/>
        <w:t>a mandatory "source-layer2-id" attribute containing the parameter defined in clause 11.6.2.11,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7777777" w:rsidR="0086513B" w:rsidRPr="00C6761E" w:rsidRDefault="0086513B" w:rsidP="0086513B">
      <w:pPr>
        <w:pStyle w:val="B1"/>
      </w:pPr>
      <w:r w:rsidRPr="00C6761E">
        <w:t>a)</w:t>
      </w:r>
      <w:r w:rsidRPr="00C6761E">
        <w:tab/>
        <w:t>a mandatory "target-IP-address" attribute containing the parameter defined in clause 11.6.2.10, of the receiver;</w:t>
      </w:r>
    </w:p>
    <w:p w14:paraId="5E91DAA1" w14:textId="77777777" w:rsidR="0086513B" w:rsidRPr="00C6761E" w:rsidRDefault="0086513B" w:rsidP="0086513B">
      <w:pPr>
        <w:pStyle w:val="B1"/>
      </w:pPr>
      <w:r w:rsidRPr="00C6761E">
        <w:t>b)</w:t>
      </w:r>
      <w:r w:rsidRPr="00C6761E">
        <w:tab/>
        <w:t>a mandatory "target-layer2-id" attribute containing the parameter defined in clause 11.6.2.11,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77777777" w:rsidR="0086513B" w:rsidRPr="00C6761E" w:rsidRDefault="0086513B" w:rsidP="0086513B">
      <w:pPr>
        <w:pStyle w:val="B1"/>
      </w:pPr>
      <w:r w:rsidRPr="00C6761E">
        <w:t>a)</w:t>
      </w:r>
      <w:r w:rsidRPr="00C6761E">
        <w:tab/>
        <w:t>a mandatory "in-coverage" attribute containing the parameter defined in clause 11.6.2.3;</w:t>
      </w:r>
    </w:p>
    <w:p w14:paraId="2EB3F8C4" w14:textId="77777777"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20AF81CD"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00DBD510"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461F36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out of NG-RAN coverage period;</w:t>
      </w:r>
    </w:p>
    <w:p w14:paraId="75A998B1" w14:textId="77777777" w:rsidR="0086513B" w:rsidRPr="00C6761E" w:rsidRDefault="0086513B" w:rsidP="0086513B">
      <w:pPr>
        <w:pStyle w:val="B1"/>
      </w:pPr>
      <w:r w:rsidRPr="00C6761E">
        <w:t>f)</w:t>
      </w:r>
      <w:r w:rsidRPr="00C6761E">
        <w:tab/>
        <w:t>an optional "radio-resources-ind" attribute containing the parameter defined in clause 11.6.2.13;</w:t>
      </w:r>
    </w:p>
    <w:p w14:paraId="51C69A64" w14:textId="77777777" w:rsidR="0086513B" w:rsidRPr="00C6761E" w:rsidRDefault="0086513B" w:rsidP="0086513B">
      <w:pPr>
        <w:pStyle w:val="B1"/>
      </w:pPr>
      <w:r w:rsidRPr="00C6761E">
        <w:t>g)</w:t>
      </w:r>
      <w:r w:rsidRPr="00C6761E">
        <w:tab/>
        <w:t>an optional "radio-frequency" attribute containing the parameter defined in clause 11.6.2.14;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77777777" w:rsidR="0086513B" w:rsidRPr="00C6761E" w:rsidRDefault="0086513B" w:rsidP="0086513B">
      <w:pPr>
        <w:pStyle w:val="B1"/>
      </w:pPr>
      <w:r w:rsidRPr="00C6761E">
        <w:t>a)</w:t>
      </w:r>
      <w:r w:rsidRPr="00C6761E">
        <w:tab/>
        <w:t>a mandatory "in-coverage" attribute containing the parameter defined in clause 11.6.2.3 indicating whether the UE was in NG-RAN coverage when receiving the data;</w:t>
      </w:r>
    </w:p>
    <w:p w14:paraId="2422F0AA" w14:textId="77777777" w:rsidR="0086513B" w:rsidRPr="00C6761E" w:rsidRDefault="0086513B" w:rsidP="0086513B">
      <w:pPr>
        <w:pStyle w:val="B1"/>
      </w:pPr>
      <w:r w:rsidRPr="00C6761E">
        <w:t>b)</w:t>
      </w:r>
      <w:r w:rsidRPr="00C6761E">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42D5CAA1"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2A385991"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out of NG-RAN coverage period;</w:t>
      </w:r>
    </w:p>
    <w:p w14:paraId="38228BF9" w14:textId="77777777" w:rsidR="0086513B" w:rsidRPr="00C6761E" w:rsidRDefault="0086513B" w:rsidP="0086513B">
      <w:pPr>
        <w:pStyle w:val="B1"/>
      </w:pPr>
      <w:r w:rsidRPr="00C6761E">
        <w:t>f)</w:t>
      </w:r>
      <w:r w:rsidRPr="00C6761E">
        <w:tab/>
        <w:t>an optional "radio-resources-ind" attribute containing the parameter defined in clause 11.6.2.13;</w:t>
      </w:r>
    </w:p>
    <w:p w14:paraId="36B62102" w14:textId="77777777" w:rsidR="0086513B" w:rsidRPr="00C6761E" w:rsidRDefault="0086513B" w:rsidP="0086513B">
      <w:pPr>
        <w:pStyle w:val="B1"/>
      </w:pPr>
      <w:r w:rsidRPr="00C6761E">
        <w:t>g)</w:t>
      </w:r>
      <w:r w:rsidRPr="00C6761E">
        <w:tab/>
        <w:t>an optional "radio-frequency" attribute containing the parameter defined in clause 11.6.2.14;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77777777" w:rsidR="0086513B" w:rsidRPr="00C6761E" w:rsidRDefault="0086513B" w:rsidP="0086513B">
      <w:pPr>
        <w:pStyle w:val="B1"/>
      </w:pPr>
      <w:r w:rsidRPr="00C6761E">
        <w:t>a)</w:t>
      </w:r>
      <w:r w:rsidRPr="00C6761E">
        <w:tab/>
        <w:t>a mandatory "relay-UE-IP-address" attribute containing the parameter defined in clause 11.6.2.10, of the 5G ProSe UE-to-network relay UE;</w:t>
      </w:r>
    </w:p>
    <w:p w14:paraId="5EDD98CA" w14:textId="77777777" w:rsidR="0086513B" w:rsidRPr="00C6761E" w:rsidRDefault="0086513B" w:rsidP="0086513B">
      <w:pPr>
        <w:pStyle w:val="B1"/>
      </w:pPr>
      <w:r w:rsidRPr="00C6761E">
        <w:t>b)</w:t>
      </w:r>
      <w:r w:rsidRPr="00C6761E">
        <w:tab/>
        <w:t>a mandatory "relay-UE-id" attribute containing the parameter defined in clause 11.6.2.11,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77777777" w:rsidR="0086513B" w:rsidRPr="00C6761E" w:rsidRDefault="0086513B" w:rsidP="0086513B">
      <w:pPr>
        <w:pStyle w:val="B1"/>
      </w:pPr>
      <w:r w:rsidRPr="00C6761E">
        <w:t>a)</w:t>
      </w:r>
      <w:r w:rsidRPr="00C6761E">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Pr="00C6761E" w:rsidRDefault="0086513B" w:rsidP="0086513B">
      <w:pPr>
        <w:pStyle w:val="B1"/>
      </w:pPr>
      <w:r w:rsidRPr="00C6761E">
        <w:t>b</w:t>
      </w:r>
      <w:r w:rsidRPr="00C6761E">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Pr="00C6761E" w:rsidRDefault="0086513B" w:rsidP="0086513B">
      <w:pPr>
        <w:pStyle w:val="B1"/>
      </w:pPr>
      <w:r w:rsidRPr="00C6761E">
        <w:t>c)</w:t>
      </w:r>
      <w:r w:rsidRPr="00C6761E">
        <w:tab/>
        <w:t>a mandatory "timestamp" attribute containing the parameter defined in clause 11.6.2.7 indicating date and time of the first data relay in the NG-RAN cell;</w:t>
      </w:r>
    </w:p>
    <w:p w14:paraId="2DCDD658" w14:textId="77777777" w:rsidR="0086513B" w:rsidRPr="00C6761E" w:rsidRDefault="0086513B" w:rsidP="0086513B">
      <w:pPr>
        <w:pStyle w:val="B1"/>
      </w:pPr>
      <w:r w:rsidRPr="00C6761E">
        <w:t>d)</w:t>
      </w:r>
      <w:r w:rsidRPr="00C6761E">
        <w:tab/>
        <w:t>an optional "radio-resources-ind" attribute containing the parameter defined in clause 11.6.2.13;</w:t>
      </w:r>
    </w:p>
    <w:p w14:paraId="12D149A7" w14:textId="77777777" w:rsidR="0086513B" w:rsidRPr="00C6761E" w:rsidRDefault="0086513B" w:rsidP="0086513B">
      <w:pPr>
        <w:pStyle w:val="B1"/>
      </w:pPr>
      <w:r w:rsidRPr="00C6761E">
        <w:t>e)</w:t>
      </w:r>
      <w:r w:rsidRPr="00C6761E">
        <w:tab/>
        <w:t>an optional "radio-frequency" attribute containing the parameter defined in clause 11.6.2.14;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7777777" w:rsidR="0086513B" w:rsidRPr="00C6761E" w:rsidRDefault="0086513B" w:rsidP="0086513B">
      <w:pPr>
        <w:pStyle w:val="B1"/>
      </w:pPr>
      <w:r w:rsidRPr="00C6761E">
        <w:t>a)</w:t>
      </w:r>
      <w:r w:rsidRPr="00C6761E">
        <w:tab/>
        <w:t>a mandatory "qos-flow-id" attribute containing the parameter defined in clause 11.6.2.15;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7777777" w:rsidR="0086513B" w:rsidRPr="00C6761E" w:rsidRDefault="0086513B" w:rsidP="0086513B">
      <w:pPr>
        <w:pStyle w:val="B1"/>
      </w:pPr>
      <w:r w:rsidRPr="00C6761E">
        <w:t>c)</w:t>
      </w:r>
      <w:r w:rsidRPr="00C6761E">
        <w:tab/>
        <w:t>an optional "timestamp" attribute containing the parameter defined in clause 11.6.2.7 indicating date and time when the information given in the element start being valid;</w:t>
      </w:r>
    </w:p>
    <w:p w14:paraId="4F2861CA" w14:textId="77777777" w:rsidR="0086513B" w:rsidRPr="00C6761E" w:rsidRDefault="0086513B" w:rsidP="0086513B">
      <w:pPr>
        <w:pStyle w:val="B1"/>
      </w:pPr>
      <w:r w:rsidRPr="00C6761E">
        <w:t>d)</w:t>
      </w:r>
      <w:r w:rsidRPr="00C6761E">
        <w:tab/>
        <w:t>an optional "timestamp" attribute containing the parameter defined in clause 11.6.2.7 indicating date and time when the information given in the element stop being valid;</w:t>
      </w:r>
    </w:p>
    <w:p w14:paraId="4CB43363" w14:textId="64DC70BD" w:rsidR="0086513B" w:rsidRPr="00C6761E" w:rsidRDefault="0086513B" w:rsidP="0086513B">
      <w:pPr>
        <w:pStyle w:val="B1"/>
      </w:pPr>
      <w:r w:rsidRPr="00C6761E">
        <w:t>e)</w:t>
      </w:r>
      <w:r w:rsidRPr="00C6761E">
        <w:tab/>
        <w:t>a mandatory "amount" attribute containing the parameter defined in clause 11.6.2.12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77777777"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11.6.</w:t>
      </w:r>
      <w:r w:rsidRPr="00C6761E">
        <w:rPr>
          <w:rFonts w:hint="eastAsia"/>
          <w:lang w:eastAsia="zh-CN"/>
        </w:rPr>
        <w:t>2.16</w:t>
      </w:r>
      <w:r w:rsidRPr="00C6761E">
        <w:t>;</w:t>
      </w:r>
    </w:p>
    <w:p w14:paraId="6B9F6D53" w14:textId="77777777"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11.6.</w:t>
      </w:r>
      <w:r w:rsidRPr="00C6761E">
        <w:rPr>
          <w:rFonts w:hint="eastAsia"/>
          <w:lang w:eastAsia="zh-CN"/>
        </w:rPr>
        <w:t>2.17</w:t>
      </w:r>
      <w:r w:rsidRPr="00C6761E">
        <w:t>;</w:t>
      </w:r>
    </w:p>
    <w:p w14:paraId="5E3200D0" w14:textId="77777777"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11.6.</w:t>
      </w:r>
      <w:r w:rsidRPr="00C6761E">
        <w:rPr>
          <w:rFonts w:hint="eastAsia"/>
          <w:lang w:eastAsia="zh-CN"/>
        </w:rPr>
        <w:t>2.18</w:t>
      </w:r>
      <w:r w:rsidRPr="00C6761E">
        <w:t>;</w:t>
      </w:r>
    </w:p>
    <w:p w14:paraId="3F56088D" w14:textId="77777777"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11.6.</w:t>
      </w:r>
      <w:r w:rsidRPr="00C6761E">
        <w:rPr>
          <w:rFonts w:hint="eastAsia"/>
          <w:lang w:eastAsia="zh-CN"/>
        </w:rPr>
        <w:t>2.19</w:t>
      </w:r>
      <w:r w:rsidRPr="00C6761E">
        <w:t>;</w:t>
      </w:r>
    </w:p>
    <w:p w14:paraId="6292CCA8" w14:textId="77777777"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11.6.</w:t>
      </w:r>
      <w:r w:rsidRPr="00C6761E">
        <w:rPr>
          <w:rFonts w:hint="eastAsia"/>
          <w:lang w:eastAsia="zh-CN"/>
        </w:rPr>
        <w:t>2.20</w:t>
      </w:r>
      <w:r w:rsidRPr="00C6761E">
        <w:t>;</w:t>
      </w:r>
    </w:p>
    <w:p w14:paraId="34C23527" w14:textId="77777777"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11.6.</w:t>
      </w:r>
      <w:r w:rsidRPr="00C6761E">
        <w:rPr>
          <w:rFonts w:hint="eastAsia"/>
          <w:lang w:eastAsia="zh-CN"/>
        </w:rPr>
        <w:t>2.21</w:t>
      </w:r>
      <w:r w:rsidRPr="00C6761E">
        <w:t>;</w:t>
      </w:r>
    </w:p>
    <w:p w14:paraId="197DF721" w14:textId="77777777"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11.6.</w:t>
      </w:r>
      <w:r w:rsidRPr="00C6761E">
        <w:rPr>
          <w:rFonts w:hint="eastAsia"/>
          <w:lang w:eastAsia="zh-CN"/>
        </w:rPr>
        <w:t>2.22</w:t>
      </w:r>
      <w:r w:rsidRPr="00C6761E">
        <w:t>;</w:t>
      </w:r>
    </w:p>
    <w:p w14:paraId="107E7E4A" w14:textId="77777777"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11.6.</w:t>
      </w:r>
      <w:r w:rsidRPr="00C6761E">
        <w:rPr>
          <w:rFonts w:hint="eastAsia"/>
          <w:lang w:eastAsia="zh-CN"/>
        </w:rPr>
        <w:t>2.23</w:t>
      </w:r>
      <w:r w:rsidRPr="00C6761E">
        <w:t>;</w:t>
      </w:r>
    </w:p>
    <w:p w14:paraId="5FBF936E" w14:textId="7777777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11.6.</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443" w:name="_CR10_7_4_3"/>
      <w:bookmarkStart w:id="3444" w:name="_Toc525231345"/>
      <w:bookmarkStart w:id="3445" w:name="_Toc59198745"/>
      <w:bookmarkStart w:id="3446" w:name="_Toc75283103"/>
      <w:bookmarkStart w:id="3447" w:name="_Toc155372457"/>
      <w:bookmarkEnd w:id="3443"/>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444"/>
      <w:bookmarkEnd w:id="3445"/>
      <w:bookmarkEnd w:id="3446"/>
      <w:bookmarkEnd w:id="3447"/>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77777777" w:rsidR="0086513B" w:rsidRPr="00C6761E" w:rsidRDefault="0086513B" w:rsidP="0086513B">
      <w:pPr>
        <w:pStyle w:val="B1"/>
      </w:pPr>
      <w:r w:rsidRPr="00C6761E">
        <w:t>a)</w:t>
      </w:r>
      <w:r w:rsidRPr="00C6761E">
        <w:tab/>
        <w:t>&lt;transaction-ID&gt; element containing the parameter defined in clause 11.6.2.1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77777777"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11.6.2.6;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448" w:name="_CR11"/>
      <w:bookmarkStart w:id="3449" w:name="_Toc155372458"/>
      <w:bookmarkEnd w:id="3448"/>
      <w:r w:rsidRPr="00C6761E">
        <w:t>11</w:t>
      </w:r>
      <w:r w:rsidR="00FF4F78" w:rsidRPr="00C6761E">
        <w:tab/>
      </w:r>
      <w:r w:rsidR="00E33D70" w:rsidRPr="00C6761E">
        <w:t>I</w:t>
      </w:r>
      <w:r w:rsidR="00FF4F78" w:rsidRPr="00C6761E">
        <w:t>nformation elements coding</w:t>
      </w:r>
      <w:bookmarkEnd w:id="3449"/>
    </w:p>
    <w:p w14:paraId="3E58F52E" w14:textId="6CDD9745" w:rsidR="00C144F4" w:rsidRPr="00C6761E" w:rsidRDefault="00AF026B" w:rsidP="00C144F4">
      <w:pPr>
        <w:pStyle w:val="Heading2"/>
      </w:pPr>
      <w:bookmarkStart w:id="3450" w:name="_CR11_1"/>
      <w:bookmarkStart w:id="3451" w:name="_Toc155372459"/>
      <w:bookmarkEnd w:id="3450"/>
      <w:r w:rsidRPr="00C6761E">
        <w:t>11.</w:t>
      </w:r>
      <w:r w:rsidR="00C144F4" w:rsidRPr="00C6761E">
        <w:t>1</w:t>
      </w:r>
      <w:r w:rsidR="00C144F4" w:rsidRPr="00C6761E">
        <w:tab/>
        <w:t>Overview</w:t>
      </w:r>
      <w:bookmarkEnd w:id="3451"/>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452" w:name="_CR11_2"/>
      <w:bookmarkStart w:id="3453" w:name="_Toc155372460"/>
      <w:bookmarkEnd w:id="3452"/>
      <w:r w:rsidRPr="00C6761E">
        <w:t>11.</w:t>
      </w:r>
      <w:r w:rsidR="00C144F4" w:rsidRPr="00C6761E">
        <w:t>2</w:t>
      </w:r>
      <w:r w:rsidR="00C144F4" w:rsidRPr="00C6761E">
        <w:tab/>
        <w:t>5G ProSe direct discovery message formats</w:t>
      </w:r>
      <w:bookmarkEnd w:id="3453"/>
    </w:p>
    <w:p w14:paraId="09B68830" w14:textId="332630A8" w:rsidR="00CB3A44" w:rsidRPr="00C6761E" w:rsidRDefault="00CB3A44" w:rsidP="00CB3A44">
      <w:pPr>
        <w:pStyle w:val="Heading3"/>
      </w:pPr>
      <w:bookmarkStart w:id="3454" w:name="_CR11_2_1"/>
      <w:bookmarkStart w:id="3455" w:name="_Toc59199394"/>
      <w:bookmarkStart w:id="3456" w:name="_Toc59198803"/>
      <w:bookmarkStart w:id="3457" w:name="_Toc525231403"/>
      <w:bookmarkStart w:id="3458" w:name="_Toc155372461"/>
      <w:bookmarkEnd w:id="3454"/>
      <w:r w:rsidRPr="00C6761E">
        <w:t>11.2.1</w:t>
      </w:r>
      <w:r w:rsidRPr="00C6761E">
        <w:tab/>
      </w:r>
      <w:r w:rsidR="00B70707" w:rsidRPr="00C6761E">
        <w:t xml:space="preserve">ProSe </w:t>
      </w:r>
      <w:r w:rsidR="006E5116" w:rsidRPr="00C6761E">
        <w:t>direct discovery</w:t>
      </w:r>
      <w:r w:rsidR="00B70707" w:rsidRPr="00C6761E">
        <w:t xml:space="preserve"> PC5 </w:t>
      </w:r>
      <w:bookmarkEnd w:id="3455"/>
      <w:bookmarkEnd w:id="3456"/>
      <w:bookmarkEnd w:id="3457"/>
      <w:r w:rsidR="005808D1" w:rsidRPr="00C6761E">
        <w:t>message type</w:t>
      </w:r>
      <w:bookmarkEnd w:id="3458"/>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The ProSe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459"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460" w:name="_CRFigure11_2_1_1"/>
      <w:bookmarkEnd w:id="3459"/>
      <w:r w:rsidRPr="00C6761E">
        <w:t>Figure </w:t>
      </w:r>
      <w:bookmarkEnd w:id="3460"/>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461" w:name="_CRTable11_2_1_1"/>
      <w:r w:rsidRPr="00C6761E">
        <w:t>Table </w:t>
      </w:r>
      <w:bookmarkEnd w:id="3461"/>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Pr="00C6761E"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7594A1A" w14:textId="407B48AE" w:rsidR="00CB3A44" w:rsidRPr="00C6761E" w:rsidRDefault="00CB3A44" w:rsidP="00CB3A44">
      <w:pPr>
        <w:pStyle w:val="Heading3"/>
      </w:pPr>
      <w:bookmarkStart w:id="3462" w:name="_CR11_2_2"/>
      <w:bookmarkStart w:id="3463" w:name="_Toc59199390"/>
      <w:bookmarkStart w:id="3464" w:name="_Toc59198799"/>
      <w:bookmarkStart w:id="3465" w:name="_Toc525231399"/>
      <w:bookmarkStart w:id="3466" w:name="_Toc155372462"/>
      <w:bookmarkEnd w:id="3462"/>
      <w:r w:rsidRPr="00C6761E">
        <w:t>11.2.2</w:t>
      </w:r>
      <w:r w:rsidRPr="00C6761E">
        <w:tab/>
        <w:t xml:space="preserve">ProSe </w:t>
      </w:r>
      <w:bookmarkEnd w:id="3463"/>
      <w:bookmarkEnd w:id="3464"/>
      <w:bookmarkEnd w:id="3465"/>
      <w:r w:rsidR="009C6B92" w:rsidRPr="00C6761E">
        <w:t>application code</w:t>
      </w:r>
      <w:bookmarkEnd w:id="3466"/>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467" w:name="_CR11_2_3"/>
      <w:bookmarkStart w:id="3468" w:name="_Toc59199418"/>
      <w:bookmarkStart w:id="3469" w:name="_Toc59198827"/>
      <w:bookmarkStart w:id="3470" w:name="_Toc525231427"/>
      <w:bookmarkStart w:id="3471" w:name="_Toc155372463"/>
      <w:bookmarkEnd w:id="3467"/>
      <w:r w:rsidRPr="00C6761E">
        <w:t>11.2.3</w:t>
      </w:r>
      <w:r w:rsidRPr="00C6761E">
        <w:tab/>
        <w:t xml:space="preserve">ProSe </w:t>
      </w:r>
      <w:bookmarkEnd w:id="3468"/>
      <w:bookmarkEnd w:id="3469"/>
      <w:bookmarkEnd w:id="3470"/>
      <w:r w:rsidR="00E0517C" w:rsidRPr="00C6761E">
        <w:t>restricted code</w:t>
      </w:r>
      <w:bookmarkEnd w:id="3471"/>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472" w:name="_CR11_2_4"/>
      <w:bookmarkStart w:id="3473" w:name="_Toc59199395"/>
      <w:bookmarkStart w:id="3474" w:name="_Toc59198804"/>
      <w:bookmarkStart w:id="3475" w:name="_Toc525231404"/>
      <w:bookmarkStart w:id="3476" w:name="_Toc155372464"/>
      <w:bookmarkEnd w:id="3472"/>
      <w:r w:rsidRPr="00C6761E">
        <w:t>11.2.4</w:t>
      </w:r>
      <w:r w:rsidRPr="00C6761E">
        <w:tab/>
        <w:t>MIC</w:t>
      </w:r>
      <w:bookmarkEnd w:id="3473"/>
      <w:bookmarkEnd w:id="3474"/>
      <w:bookmarkEnd w:id="3475"/>
      <w:bookmarkEnd w:id="3476"/>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477" w:name="_CR11_2_5"/>
      <w:bookmarkStart w:id="3478" w:name="_Toc59199402"/>
      <w:bookmarkStart w:id="3479" w:name="_Toc59198811"/>
      <w:bookmarkStart w:id="3480" w:name="_Toc525231411"/>
      <w:bookmarkStart w:id="3481" w:name="_Toc155372465"/>
      <w:bookmarkEnd w:id="3477"/>
      <w:r w:rsidRPr="00C6761E">
        <w:t>11.2.5</w:t>
      </w:r>
      <w:r w:rsidRPr="00C6761E">
        <w:tab/>
        <w:t>UTC-based counter</w:t>
      </w:r>
      <w:bookmarkEnd w:id="3478"/>
      <w:bookmarkEnd w:id="3479"/>
      <w:bookmarkEnd w:id="3480"/>
      <w:bookmarkEnd w:id="3481"/>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482" w:name="_CR11_2_6"/>
      <w:bookmarkStart w:id="3483" w:name="_Toc59199438"/>
      <w:bookmarkStart w:id="3484" w:name="_Toc59198847"/>
      <w:bookmarkStart w:id="3485" w:name="_Toc525231447"/>
      <w:bookmarkStart w:id="3486" w:name="_Toc155372466"/>
      <w:bookmarkEnd w:id="3482"/>
      <w:r w:rsidRPr="00C6761E">
        <w:t>11.2.6</w:t>
      </w:r>
      <w:r w:rsidRPr="00C6761E">
        <w:tab/>
      </w:r>
      <w:r w:rsidR="00AD7EDD" w:rsidRPr="00C6761E">
        <w:t>Application layer</w:t>
      </w:r>
      <w:r w:rsidRPr="00C6761E">
        <w:t xml:space="preserve"> </w:t>
      </w:r>
      <w:r w:rsidR="003E0B28" w:rsidRPr="00C6761E">
        <w:t>g</w:t>
      </w:r>
      <w:r w:rsidRPr="00C6761E">
        <w:t>roup ID</w:t>
      </w:r>
      <w:bookmarkEnd w:id="3483"/>
      <w:bookmarkEnd w:id="3484"/>
      <w:bookmarkEnd w:id="3485"/>
      <w:bookmarkEnd w:id="3486"/>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487"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488" w:name="_CRFigure11_2_6_1"/>
      <w:bookmarkEnd w:id="3487"/>
      <w:r w:rsidRPr="00C6761E">
        <w:t>Figure </w:t>
      </w:r>
      <w:bookmarkEnd w:id="3488"/>
      <w:r w:rsidRPr="00C6761E">
        <w:t>11.2.6.1: Application layer group ID information element</w:t>
      </w:r>
    </w:p>
    <w:p w14:paraId="24E1A1D0" w14:textId="77777777" w:rsidR="007B550E" w:rsidRPr="00C6761E" w:rsidRDefault="007B550E" w:rsidP="007B550E">
      <w:pPr>
        <w:pStyle w:val="TH"/>
      </w:pPr>
      <w:bookmarkStart w:id="3489" w:name="_CRTable11_2_6_1"/>
      <w:r w:rsidRPr="00C6761E">
        <w:t>Table </w:t>
      </w:r>
      <w:bookmarkEnd w:id="3489"/>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490" w:name="_CR11_2_7"/>
      <w:bookmarkStart w:id="3491" w:name="_Toc59199434"/>
      <w:bookmarkStart w:id="3492" w:name="_Toc59198843"/>
      <w:bookmarkStart w:id="3493" w:name="_Toc155372467"/>
      <w:bookmarkEnd w:id="3490"/>
      <w:r w:rsidRPr="00C6761E">
        <w:t>11.2.7</w:t>
      </w:r>
      <w:r w:rsidRPr="00C6761E">
        <w:tab/>
        <w:t xml:space="preserve">User </w:t>
      </w:r>
      <w:r w:rsidR="003D75CD" w:rsidRPr="00C6761E">
        <w:t>info</w:t>
      </w:r>
      <w:r w:rsidRPr="00C6761E">
        <w:t xml:space="preserve"> ID</w:t>
      </w:r>
      <w:bookmarkEnd w:id="3491"/>
      <w:bookmarkEnd w:id="3492"/>
      <w:bookmarkEnd w:id="3493"/>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3494" w:name="_CR11_2_8"/>
      <w:bookmarkStart w:id="3495" w:name="_Toc73378972"/>
      <w:bookmarkStart w:id="3496" w:name="_Toc155372468"/>
      <w:bookmarkEnd w:id="3494"/>
      <w:r w:rsidRPr="00C6761E">
        <w:t>11.2.</w:t>
      </w:r>
      <w:r w:rsidR="00B735B5" w:rsidRPr="00C6761E">
        <w:rPr>
          <w:lang w:eastAsia="zh-CN"/>
        </w:rPr>
        <w:t>8</w:t>
      </w:r>
      <w:r w:rsidRPr="00C6761E">
        <w:tab/>
      </w:r>
      <w:bookmarkEnd w:id="3495"/>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496"/>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77777777" w:rsidR="005B4D58" w:rsidRPr="00C6761E" w:rsidRDefault="005B4D58" w:rsidP="005B4D58">
      <w:pPr>
        <w:pStyle w:val="B1"/>
      </w:pPr>
      <w:r w:rsidRPr="00C6761E">
        <w:rPr>
          <w:lang w:eastAsia="zh-CN"/>
        </w:rPr>
        <w:t>b) the 5G ProSe UE-</w:t>
      </w:r>
      <w:r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497" w:name="_CRFigure11_2_8_1"/>
      <w:r w:rsidRPr="00C6761E">
        <w:t>Figure </w:t>
      </w:r>
      <w:bookmarkEnd w:id="3497"/>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498" w:name="_CRTable11_2_8_1"/>
      <w:r w:rsidRPr="00C6761E">
        <w:t>Table </w:t>
      </w:r>
      <w:bookmarkEnd w:id="3498"/>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499" w:name="_CR11_2_9"/>
      <w:bookmarkStart w:id="3500" w:name="_Toc155372469"/>
      <w:bookmarkEnd w:id="3499"/>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500"/>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501" w:name="_CRFigure11_2_9_1"/>
      <w:r w:rsidRPr="00C6761E">
        <w:t>Figure </w:t>
      </w:r>
      <w:bookmarkEnd w:id="3501"/>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502" w:name="_CRTable11_2_9_1"/>
      <w:r w:rsidRPr="00C6761E">
        <w:t>Table </w:t>
      </w:r>
      <w:bookmarkEnd w:id="3502"/>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503" w:name="_CR11_2_10"/>
      <w:bookmarkStart w:id="3504" w:name="_Toc155372470"/>
      <w:bookmarkEnd w:id="3503"/>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504"/>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505" w:name="_CR11_2_11"/>
      <w:bookmarkStart w:id="3506" w:name="_Toc525231415"/>
      <w:bookmarkStart w:id="3507" w:name="_Toc59198815"/>
      <w:bookmarkStart w:id="3508" w:name="_Toc75283173"/>
      <w:bookmarkStart w:id="3509" w:name="_Toc155372471"/>
      <w:bookmarkEnd w:id="3505"/>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506"/>
      <w:bookmarkEnd w:id="3507"/>
      <w:bookmarkEnd w:id="3508"/>
      <w:bookmarkEnd w:id="3509"/>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510"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510"/>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511" w:name="_CRFigure11_2_11_1"/>
      <w:r w:rsidRPr="00C6761E">
        <w:rPr>
          <w:lang w:eastAsia="zh-CN"/>
        </w:rPr>
        <w:t>Figure </w:t>
      </w:r>
      <w:bookmarkEnd w:id="3511"/>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512" w:name="_CRTable11_2_11_1"/>
      <w:r w:rsidRPr="00C6761E">
        <w:t>Table </w:t>
      </w:r>
      <w:bookmarkEnd w:id="3512"/>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513" w:name="_CR11_2_12"/>
      <w:bookmarkStart w:id="3514" w:name="_Toc525231451"/>
      <w:bookmarkStart w:id="3515" w:name="_Toc59198851"/>
      <w:bookmarkStart w:id="3516" w:name="_Toc75283209"/>
      <w:bookmarkStart w:id="3517" w:name="_Toc155372472"/>
      <w:bookmarkEnd w:id="3513"/>
      <w:r w:rsidRPr="00C6761E">
        <w:t>11.2.</w:t>
      </w:r>
      <w:r w:rsidR="0033071C" w:rsidRPr="00C6761E">
        <w:t>1</w:t>
      </w:r>
      <w:r w:rsidR="00244331" w:rsidRPr="00C6761E">
        <w:t>2</w:t>
      </w:r>
      <w:r w:rsidRPr="00C6761E">
        <w:tab/>
        <w:t>NCGI</w:t>
      </w:r>
      <w:bookmarkEnd w:id="3514"/>
      <w:bookmarkEnd w:id="3515"/>
      <w:bookmarkEnd w:id="3516"/>
      <w:bookmarkEnd w:id="3517"/>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518" w:name="_CRFigure11_2_12_1"/>
      <w:r w:rsidRPr="00C6761E">
        <w:t>Figure </w:t>
      </w:r>
      <w:bookmarkEnd w:id="3518"/>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519" w:name="_CRTable11_2_12_1"/>
      <w:r w:rsidRPr="00C6761E">
        <w:t>Table </w:t>
      </w:r>
      <w:bookmarkEnd w:id="3519"/>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520" w:name="_CR11_2_13"/>
      <w:bookmarkStart w:id="3521" w:name="_Toc155372473"/>
      <w:bookmarkEnd w:id="3520"/>
      <w:r w:rsidRPr="00C6761E">
        <w:t>11.2.</w:t>
      </w:r>
      <w:r w:rsidR="00A40FD2" w:rsidRPr="00C6761E">
        <w:t>13</w:t>
      </w:r>
      <w:r w:rsidRPr="00C6761E">
        <w:tab/>
        <w:t>Metadata</w:t>
      </w:r>
      <w:bookmarkEnd w:id="3521"/>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522" w:name="_CRFigure11_2_13_1"/>
      <w:r w:rsidRPr="00C6761E">
        <w:t>Figure </w:t>
      </w:r>
      <w:bookmarkEnd w:id="3522"/>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523" w:name="_CRTable11_2_13_1"/>
      <w:r w:rsidRPr="00C6761E">
        <w:t>Table </w:t>
      </w:r>
      <w:bookmarkEnd w:id="3523"/>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524" w:name="_CR11_2_14"/>
      <w:bookmarkStart w:id="3525" w:name="_Toc155372474"/>
      <w:bookmarkEnd w:id="3524"/>
      <w:r w:rsidRPr="00C6761E">
        <w:t>11.2.14</w:t>
      </w:r>
      <w:r w:rsidRPr="00C6761E">
        <w:tab/>
        <w:t>RRC container</w:t>
      </w:r>
      <w:bookmarkEnd w:id="3525"/>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526" w:name="_CRFigure11_2_14_1"/>
      <w:r w:rsidRPr="00C6761E">
        <w:t xml:space="preserve">Figure </w:t>
      </w:r>
      <w:bookmarkEnd w:id="3526"/>
      <w:r w:rsidRPr="00C6761E">
        <w:t>11.2.14.1: RRC container information element</w:t>
      </w:r>
    </w:p>
    <w:p w14:paraId="60CDCDB0" w14:textId="7695AEDF" w:rsidR="003371C3" w:rsidRPr="00C6761E" w:rsidRDefault="00941DE7" w:rsidP="003371C3">
      <w:pPr>
        <w:pStyle w:val="TH"/>
      </w:pPr>
      <w:bookmarkStart w:id="3527" w:name="_CRTable11_2_14_1"/>
      <w:r w:rsidRPr="00C6761E">
        <w:t xml:space="preserve">Table </w:t>
      </w:r>
      <w:bookmarkEnd w:id="3527"/>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528" w:name="_CR11_2_15"/>
      <w:bookmarkStart w:id="3529" w:name="_Toc155372475"/>
      <w:bookmarkEnd w:id="3528"/>
      <w:r w:rsidRPr="00C6761E">
        <w:rPr>
          <w:lang w:eastAsia="zh-CN"/>
        </w:rPr>
        <w:t>11.2.</w:t>
      </w:r>
      <w:r w:rsidR="00AC46E3" w:rsidRPr="00C6761E">
        <w:rPr>
          <w:lang w:eastAsia="zh-CN"/>
        </w:rPr>
        <w:t>15</w:t>
      </w:r>
      <w:r w:rsidRPr="00C6761E">
        <w:rPr>
          <w:lang w:eastAsia="zh-CN"/>
        </w:rPr>
        <w:tab/>
      </w:r>
      <w:r w:rsidRPr="00C6761E">
        <w:t>Application layer ID</w:t>
      </w:r>
      <w:bookmarkEnd w:id="3529"/>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530" w:name="_CRFigure11_2_15_1"/>
      <w:r w:rsidRPr="00C6761E">
        <w:t>Figure </w:t>
      </w:r>
      <w:bookmarkEnd w:id="3530"/>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531" w:name="_CRTable11_2_15_1"/>
      <w:r w:rsidRPr="00C6761E">
        <w:t>Table </w:t>
      </w:r>
      <w:bookmarkEnd w:id="3531"/>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532" w:name="_CR11_2_16"/>
      <w:bookmarkStart w:id="3533" w:name="_Toc155372476"/>
      <w:bookmarkEnd w:id="3532"/>
      <w:r w:rsidRPr="00C6761E">
        <w:t>11.2.16</w:t>
      </w:r>
      <w:r w:rsidRPr="00C6761E">
        <w:tab/>
      </w:r>
      <w:r w:rsidR="00D22A15" w:rsidRPr="00C6761E">
        <w:t>Void</w:t>
      </w:r>
      <w:bookmarkEnd w:id="3533"/>
    </w:p>
    <w:p w14:paraId="5B797DFE" w14:textId="5E95E1E0" w:rsidR="008320E9" w:rsidRPr="00C6761E" w:rsidRDefault="008320E9" w:rsidP="008320E9">
      <w:pPr>
        <w:pStyle w:val="Heading3"/>
        <w:rPr>
          <w:lang w:eastAsia="zh-CN"/>
        </w:rPr>
      </w:pPr>
      <w:bookmarkStart w:id="3534" w:name="_Toc155372477"/>
      <w:r w:rsidRPr="00C6761E">
        <w:t>11.2.</w:t>
      </w:r>
      <w:r w:rsidR="00B61698" w:rsidRPr="00C6761E">
        <w:rPr>
          <w:lang w:eastAsia="zh-CN"/>
        </w:rPr>
        <w:t>17</w:t>
      </w:r>
      <w:r w:rsidRPr="00C6761E">
        <w:tab/>
      </w:r>
      <w:r w:rsidRPr="00C6761E">
        <w:rPr>
          <w:rFonts w:hint="eastAsia"/>
          <w:lang w:eastAsia="zh-CN"/>
        </w:rPr>
        <w:t>Direct discovery set</w:t>
      </w:r>
      <w:bookmarkEnd w:id="3534"/>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7948FA7E" w14:textId="444BF493" w:rsidR="008320E9" w:rsidRPr="00C6761E" w:rsidRDefault="008320E9" w:rsidP="008320E9">
      <w:pPr>
        <w:pStyle w:val="EditorsNote"/>
      </w:pPr>
      <w:r w:rsidRPr="00C6761E">
        <w:t>Editor's Note:</w:t>
      </w:r>
      <w:r w:rsidRPr="00C6761E">
        <w:tab/>
        <w:t xml:space="preserve">It is FFS how to construct the </w:t>
      </w:r>
      <w:r w:rsidRPr="00C6761E">
        <w:rPr>
          <w:lang w:val="en-US"/>
        </w:rPr>
        <w:t>direct discovery set</w:t>
      </w:r>
      <w:r w:rsidRPr="00C6761E">
        <w:t xml:space="preserve"> for 5G ProSe UE-to-UE relay discovery model A and Model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8320E9" w:rsidRPr="00C6761E" w14:paraId="163FB44C" w14:textId="77777777" w:rsidTr="004B01A0">
        <w:trPr>
          <w:gridBefore w:val="1"/>
          <w:wBefore w:w="178" w:type="dxa"/>
          <w:cantSplit/>
          <w:jc w:val="center"/>
        </w:trPr>
        <w:tc>
          <w:tcPr>
            <w:tcW w:w="710" w:type="dxa"/>
            <w:tcBorders>
              <w:top w:val="nil"/>
              <w:left w:val="nil"/>
              <w:bottom w:val="nil"/>
              <w:right w:val="nil"/>
            </w:tcBorders>
            <w:hideMark/>
          </w:tcPr>
          <w:p w14:paraId="7FBEB1CD" w14:textId="77777777" w:rsidR="008320E9" w:rsidRPr="00C6761E" w:rsidRDefault="008320E9" w:rsidP="004B01A0">
            <w:pPr>
              <w:pStyle w:val="TAC"/>
            </w:pPr>
            <w:r w:rsidRPr="00C6761E">
              <w:t>8</w:t>
            </w:r>
          </w:p>
        </w:tc>
        <w:tc>
          <w:tcPr>
            <w:tcW w:w="720" w:type="dxa"/>
            <w:tcBorders>
              <w:top w:val="nil"/>
              <w:left w:val="nil"/>
              <w:bottom w:val="nil"/>
              <w:right w:val="nil"/>
            </w:tcBorders>
            <w:hideMark/>
          </w:tcPr>
          <w:p w14:paraId="51B7F364" w14:textId="77777777" w:rsidR="008320E9" w:rsidRPr="00C6761E" w:rsidRDefault="008320E9" w:rsidP="004B01A0">
            <w:pPr>
              <w:pStyle w:val="TAC"/>
            </w:pPr>
            <w:r w:rsidRPr="00C6761E">
              <w:t>7</w:t>
            </w:r>
          </w:p>
        </w:tc>
        <w:tc>
          <w:tcPr>
            <w:tcW w:w="720" w:type="dxa"/>
            <w:tcBorders>
              <w:top w:val="nil"/>
              <w:left w:val="nil"/>
              <w:bottom w:val="nil"/>
              <w:right w:val="nil"/>
            </w:tcBorders>
            <w:hideMark/>
          </w:tcPr>
          <w:p w14:paraId="19012F27" w14:textId="77777777" w:rsidR="008320E9" w:rsidRPr="00C6761E" w:rsidRDefault="008320E9" w:rsidP="004B01A0">
            <w:pPr>
              <w:pStyle w:val="TAC"/>
            </w:pPr>
            <w:r w:rsidRPr="00C6761E">
              <w:t>6</w:t>
            </w:r>
          </w:p>
        </w:tc>
        <w:tc>
          <w:tcPr>
            <w:tcW w:w="721" w:type="dxa"/>
            <w:gridSpan w:val="2"/>
            <w:tcBorders>
              <w:top w:val="nil"/>
              <w:left w:val="nil"/>
              <w:bottom w:val="nil"/>
              <w:right w:val="nil"/>
            </w:tcBorders>
            <w:hideMark/>
          </w:tcPr>
          <w:p w14:paraId="5D7AAD41" w14:textId="77777777" w:rsidR="008320E9" w:rsidRPr="00C6761E" w:rsidRDefault="008320E9" w:rsidP="004B01A0">
            <w:pPr>
              <w:pStyle w:val="TAC"/>
            </w:pPr>
            <w:r w:rsidRPr="00C6761E">
              <w:t>5</w:t>
            </w:r>
          </w:p>
        </w:tc>
        <w:tc>
          <w:tcPr>
            <w:tcW w:w="720" w:type="dxa"/>
            <w:tcBorders>
              <w:top w:val="nil"/>
              <w:left w:val="nil"/>
              <w:bottom w:val="nil"/>
              <w:right w:val="nil"/>
            </w:tcBorders>
            <w:hideMark/>
          </w:tcPr>
          <w:p w14:paraId="46557865" w14:textId="77777777" w:rsidR="008320E9" w:rsidRPr="00C6761E" w:rsidRDefault="008320E9" w:rsidP="004B01A0">
            <w:pPr>
              <w:pStyle w:val="TAC"/>
            </w:pPr>
            <w:r w:rsidRPr="00C6761E">
              <w:t>4</w:t>
            </w:r>
          </w:p>
        </w:tc>
        <w:tc>
          <w:tcPr>
            <w:tcW w:w="720" w:type="dxa"/>
            <w:tcBorders>
              <w:top w:val="nil"/>
              <w:left w:val="nil"/>
              <w:bottom w:val="nil"/>
              <w:right w:val="nil"/>
            </w:tcBorders>
            <w:hideMark/>
          </w:tcPr>
          <w:p w14:paraId="57F8961A" w14:textId="77777777" w:rsidR="008320E9" w:rsidRPr="00C6761E" w:rsidRDefault="008320E9" w:rsidP="004B01A0">
            <w:pPr>
              <w:pStyle w:val="TAC"/>
            </w:pPr>
            <w:r w:rsidRPr="00C6761E">
              <w:t>3</w:t>
            </w:r>
          </w:p>
        </w:tc>
        <w:tc>
          <w:tcPr>
            <w:tcW w:w="720" w:type="dxa"/>
            <w:tcBorders>
              <w:top w:val="nil"/>
              <w:left w:val="nil"/>
              <w:bottom w:val="nil"/>
              <w:right w:val="nil"/>
            </w:tcBorders>
            <w:hideMark/>
          </w:tcPr>
          <w:p w14:paraId="76A3545C" w14:textId="77777777" w:rsidR="008320E9" w:rsidRPr="00C6761E" w:rsidRDefault="008320E9" w:rsidP="004B01A0">
            <w:pPr>
              <w:pStyle w:val="TAC"/>
            </w:pPr>
            <w:r w:rsidRPr="00C6761E">
              <w:t>2</w:t>
            </w:r>
          </w:p>
        </w:tc>
        <w:tc>
          <w:tcPr>
            <w:tcW w:w="534" w:type="dxa"/>
            <w:tcBorders>
              <w:top w:val="nil"/>
              <w:left w:val="nil"/>
              <w:bottom w:val="nil"/>
              <w:right w:val="nil"/>
            </w:tcBorders>
            <w:hideMark/>
          </w:tcPr>
          <w:p w14:paraId="72E8435B" w14:textId="77777777" w:rsidR="008320E9" w:rsidRPr="00C6761E" w:rsidRDefault="008320E9" w:rsidP="004B01A0">
            <w:pPr>
              <w:pStyle w:val="TAC"/>
            </w:pPr>
            <w:r w:rsidRPr="00C6761E">
              <w:t>1</w:t>
            </w:r>
          </w:p>
        </w:tc>
        <w:tc>
          <w:tcPr>
            <w:tcW w:w="1773" w:type="dxa"/>
            <w:gridSpan w:val="3"/>
            <w:tcBorders>
              <w:top w:val="nil"/>
              <w:left w:val="nil"/>
              <w:bottom w:val="nil"/>
              <w:right w:val="nil"/>
            </w:tcBorders>
          </w:tcPr>
          <w:p w14:paraId="536CF6AA" w14:textId="77777777" w:rsidR="008320E9" w:rsidRPr="00C6761E" w:rsidRDefault="008320E9" w:rsidP="004B01A0">
            <w:pPr>
              <w:keepNext/>
              <w:keepLines/>
              <w:spacing w:after="0"/>
              <w:rPr>
                <w:rFonts w:ascii="Arial" w:hAnsi="Arial"/>
                <w:sz w:val="18"/>
              </w:rPr>
            </w:pPr>
          </w:p>
        </w:tc>
      </w:tr>
      <w:tr w:rsidR="008320E9" w:rsidRPr="00C6761E" w14:paraId="0C0182E4" w14:textId="77777777" w:rsidTr="004B01A0">
        <w:trPr>
          <w:gridAfter w:val="1"/>
          <w:wAfter w:w="610" w:type="dxa"/>
          <w:cantSplit/>
          <w:jc w:val="center"/>
        </w:trPr>
        <w:tc>
          <w:tcPr>
            <w:tcW w:w="5769" w:type="dxa"/>
            <w:gridSpan w:val="11"/>
            <w:tcBorders>
              <w:top w:val="single" w:sz="4" w:space="0" w:color="auto"/>
              <w:left w:val="single" w:sz="4" w:space="0" w:color="auto"/>
              <w:bottom w:val="single" w:sz="4" w:space="0" w:color="auto"/>
              <w:right w:val="single" w:sz="4" w:space="0" w:color="auto"/>
            </w:tcBorders>
            <w:hideMark/>
          </w:tcPr>
          <w:p w14:paraId="24F4879A" w14:textId="77777777" w:rsidR="008320E9" w:rsidRPr="00C6761E" w:rsidRDefault="008320E9" w:rsidP="004B01A0">
            <w:pPr>
              <w:pStyle w:val="TAC"/>
            </w:pPr>
            <w:r w:rsidRPr="00C6761E">
              <w:rPr>
                <w:rFonts w:hint="eastAsia"/>
                <w:lang w:eastAsia="zh-CN"/>
              </w:rPr>
              <w:t>Direct discovery set</w:t>
            </w:r>
            <w:r w:rsidRPr="00C6761E">
              <w:t xml:space="preserve"> IEI</w:t>
            </w:r>
          </w:p>
        </w:tc>
        <w:tc>
          <w:tcPr>
            <w:tcW w:w="1137" w:type="dxa"/>
            <w:tcBorders>
              <w:top w:val="nil"/>
              <w:left w:val="nil"/>
              <w:bottom w:val="nil"/>
              <w:right w:val="nil"/>
            </w:tcBorders>
            <w:hideMark/>
          </w:tcPr>
          <w:p w14:paraId="5402D711" w14:textId="77777777" w:rsidR="008320E9" w:rsidRPr="00C6761E" w:rsidRDefault="008320E9" w:rsidP="004B01A0">
            <w:pPr>
              <w:pStyle w:val="TAL"/>
            </w:pPr>
            <w:r w:rsidRPr="00C6761E">
              <w:t>octet 1</w:t>
            </w:r>
          </w:p>
        </w:tc>
      </w:tr>
      <w:tr w:rsidR="008320E9" w:rsidRPr="00C6761E" w14:paraId="4AB43204" w14:textId="77777777" w:rsidTr="004B01A0">
        <w:trPr>
          <w:gridAfter w:val="1"/>
          <w:wAfter w:w="610" w:type="dxa"/>
          <w:cantSplit/>
          <w:jc w:val="center"/>
        </w:trPr>
        <w:tc>
          <w:tcPr>
            <w:tcW w:w="5769" w:type="dxa"/>
            <w:gridSpan w:val="11"/>
            <w:tcBorders>
              <w:top w:val="single" w:sz="4" w:space="0" w:color="auto"/>
              <w:left w:val="single" w:sz="4" w:space="0" w:color="auto"/>
              <w:bottom w:val="single" w:sz="4" w:space="0" w:color="auto"/>
              <w:right w:val="single" w:sz="4" w:space="0" w:color="auto"/>
            </w:tcBorders>
          </w:tcPr>
          <w:p w14:paraId="310724E5" w14:textId="77777777" w:rsidR="008320E9" w:rsidRPr="00C6761E" w:rsidRDefault="008320E9" w:rsidP="004B01A0">
            <w:pPr>
              <w:pStyle w:val="TAC"/>
            </w:pPr>
          </w:p>
          <w:p w14:paraId="7A1F2447" w14:textId="77777777" w:rsidR="008320E9" w:rsidRPr="00C6761E" w:rsidRDefault="008320E9" w:rsidP="004B01A0">
            <w:pPr>
              <w:pStyle w:val="TAC"/>
            </w:pPr>
            <w:r w:rsidRPr="00C6761E">
              <w:t xml:space="preserve">Length of </w:t>
            </w:r>
            <w:r w:rsidRPr="00C6761E">
              <w:rPr>
                <w:rFonts w:hint="eastAsia"/>
                <w:lang w:eastAsia="zh-CN"/>
              </w:rPr>
              <w:t xml:space="preserve">direct discovery set </w:t>
            </w:r>
            <w:r w:rsidRPr="00C6761E">
              <w:t>contents</w:t>
            </w:r>
          </w:p>
          <w:p w14:paraId="17BFB5C0" w14:textId="77777777" w:rsidR="008320E9" w:rsidRPr="00C6761E" w:rsidRDefault="008320E9" w:rsidP="004B01A0">
            <w:pPr>
              <w:pStyle w:val="TAC"/>
            </w:pPr>
          </w:p>
        </w:tc>
        <w:tc>
          <w:tcPr>
            <w:tcW w:w="1137" w:type="dxa"/>
            <w:tcBorders>
              <w:top w:val="nil"/>
              <w:left w:val="nil"/>
              <w:bottom w:val="nil"/>
              <w:right w:val="nil"/>
            </w:tcBorders>
          </w:tcPr>
          <w:p w14:paraId="30AC4744" w14:textId="77777777" w:rsidR="008320E9" w:rsidRPr="00C6761E" w:rsidRDefault="008320E9" w:rsidP="004B01A0">
            <w:pPr>
              <w:pStyle w:val="TAL"/>
            </w:pPr>
            <w:r w:rsidRPr="00C6761E">
              <w:t>octet 2</w:t>
            </w:r>
          </w:p>
          <w:p w14:paraId="5C36BE3D" w14:textId="77777777" w:rsidR="008320E9" w:rsidRPr="00C6761E" w:rsidRDefault="008320E9" w:rsidP="004B01A0">
            <w:pPr>
              <w:pStyle w:val="TAL"/>
            </w:pPr>
          </w:p>
          <w:p w14:paraId="3B2D0F64" w14:textId="77777777" w:rsidR="008320E9" w:rsidRPr="00C6761E" w:rsidRDefault="008320E9" w:rsidP="004B01A0">
            <w:pPr>
              <w:pStyle w:val="TAL"/>
            </w:pPr>
            <w:r w:rsidRPr="00C6761E">
              <w:t>octet 3</w:t>
            </w:r>
          </w:p>
        </w:tc>
      </w:tr>
      <w:tr w:rsidR="008320E9" w:rsidRPr="00C6761E" w14:paraId="7C3072C8" w14:textId="77777777" w:rsidTr="004B01A0">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7DEF9040" w14:textId="77777777" w:rsidR="008320E9" w:rsidRPr="00C6761E" w:rsidRDefault="008320E9" w:rsidP="004B01A0">
            <w:pPr>
              <w:pStyle w:val="TAC"/>
              <w:rPr>
                <w:lang w:eastAsia="zh-CN"/>
              </w:rPr>
            </w:pPr>
            <w:r w:rsidRPr="00C6761E">
              <w:rPr>
                <w:lang w:eastAsia="zh-CN"/>
              </w:rPr>
              <w:t>Discoveree user info</w:t>
            </w:r>
          </w:p>
        </w:tc>
        <w:tc>
          <w:tcPr>
            <w:tcW w:w="1137" w:type="dxa"/>
            <w:tcBorders>
              <w:top w:val="nil"/>
              <w:left w:val="nil"/>
              <w:bottom w:val="nil"/>
              <w:right w:val="nil"/>
            </w:tcBorders>
            <w:hideMark/>
          </w:tcPr>
          <w:p w14:paraId="6A7DEE6B" w14:textId="77777777" w:rsidR="008320E9" w:rsidRPr="00C6761E" w:rsidRDefault="008320E9" w:rsidP="004B01A0">
            <w:pPr>
              <w:pStyle w:val="TAL"/>
              <w:rPr>
                <w:lang w:eastAsia="zh-CN"/>
              </w:rPr>
            </w:pPr>
            <w:r w:rsidRPr="00C6761E">
              <w:rPr>
                <w:lang w:eastAsia="zh-CN"/>
              </w:rPr>
              <w:t>octet 4</w:t>
            </w:r>
          </w:p>
        </w:tc>
      </w:tr>
      <w:tr w:rsidR="008320E9" w:rsidRPr="00C6761E" w14:paraId="586F8D79" w14:textId="77777777" w:rsidTr="004B01A0">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69B062C8" w14:textId="77777777" w:rsidR="008320E9" w:rsidRPr="00C6761E" w:rsidRDefault="008320E9" w:rsidP="004B01A0">
            <w:pPr>
              <w:spacing w:after="0"/>
              <w:rPr>
                <w:rFonts w:ascii="Arial" w:hAnsi="Arial"/>
                <w:sz w:val="18"/>
              </w:rPr>
            </w:pPr>
          </w:p>
        </w:tc>
        <w:tc>
          <w:tcPr>
            <w:tcW w:w="1137" w:type="dxa"/>
            <w:tcBorders>
              <w:top w:val="nil"/>
              <w:left w:val="nil"/>
              <w:bottom w:val="nil"/>
              <w:right w:val="nil"/>
            </w:tcBorders>
          </w:tcPr>
          <w:p w14:paraId="2ECA83E0" w14:textId="77777777" w:rsidR="008320E9" w:rsidRPr="00C6761E" w:rsidRDefault="008320E9" w:rsidP="004B01A0">
            <w:pPr>
              <w:pStyle w:val="TAL"/>
            </w:pPr>
          </w:p>
          <w:p w14:paraId="2A31ED76" w14:textId="77777777" w:rsidR="008320E9" w:rsidRPr="00C6761E" w:rsidRDefault="008320E9" w:rsidP="004B01A0">
            <w:pPr>
              <w:pStyle w:val="TAL"/>
              <w:rPr>
                <w:lang w:eastAsia="zh-CN"/>
              </w:rPr>
            </w:pPr>
            <w:r w:rsidRPr="00C6761E">
              <w:t xml:space="preserve">octet </w:t>
            </w:r>
            <w:r w:rsidRPr="00C6761E">
              <w:rPr>
                <w:rFonts w:hint="eastAsia"/>
                <w:lang w:eastAsia="zh-CN"/>
              </w:rPr>
              <w:t>a</w:t>
            </w:r>
          </w:p>
        </w:tc>
      </w:tr>
      <w:tr w:rsidR="008320E9" w:rsidRPr="00C6761E" w14:paraId="10633564" w14:textId="77777777" w:rsidTr="004B01A0">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4A935158" w14:textId="77777777" w:rsidR="008320E9" w:rsidRPr="00C6761E" w:rsidRDefault="008320E9" w:rsidP="004B01A0">
            <w:pPr>
              <w:pStyle w:val="TAC"/>
              <w:rPr>
                <w:lang w:eastAsia="zh-CN"/>
              </w:rPr>
            </w:pPr>
            <w:r w:rsidRPr="00C6761E">
              <w:rPr>
                <w:lang w:eastAsia="zh-CN"/>
              </w:rPr>
              <w:t>Discoverer user info</w:t>
            </w:r>
          </w:p>
        </w:tc>
        <w:tc>
          <w:tcPr>
            <w:tcW w:w="1137" w:type="dxa"/>
            <w:tcBorders>
              <w:top w:val="nil"/>
              <w:left w:val="nil"/>
              <w:bottom w:val="nil"/>
              <w:right w:val="nil"/>
            </w:tcBorders>
            <w:hideMark/>
          </w:tcPr>
          <w:p w14:paraId="10A47683" w14:textId="77777777" w:rsidR="008320E9" w:rsidRPr="00C6761E" w:rsidRDefault="008320E9" w:rsidP="004B01A0">
            <w:pPr>
              <w:pStyle w:val="TAL"/>
              <w:rPr>
                <w:lang w:eastAsia="zh-CN"/>
              </w:rPr>
            </w:pPr>
            <w:r w:rsidRPr="00C6761E">
              <w:rPr>
                <w:lang w:eastAsia="zh-CN"/>
              </w:rPr>
              <w:t xml:space="preserve">octet </w:t>
            </w:r>
            <w:r w:rsidRPr="00C6761E">
              <w:rPr>
                <w:rFonts w:hint="eastAsia"/>
                <w:lang w:eastAsia="zh-CN"/>
              </w:rPr>
              <w:t>(a+1)</w:t>
            </w:r>
          </w:p>
        </w:tc>
      </w:tr>
      <w:tr w:rsidR="008320E9" w:rsidRPr="00C6761E" w14:paraId="3AF6EB04" w14:textId="77777777" w:rsidTr="004B01A0">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490400D7" w14:textId="77777777" w:rsidR="008320E9" w:rsidRPr="00C6761E" w:rsidRDefault="008320E9" w:rsidP="004B01A0">
            <w:pPr>
              <w:spacing w:after="0"/>
              <w:rPr>
                <w:rFonts w:ascii="Arial" w:hAnsi="Arial"/>
                <w:sz w:val="18"/>
              </w:rPr>
            </w:pPr>
          </w:p>
        </w:tc>
        <w:tc>
          <w:tcPr>
            <w:tcW w:w="1137" w:type="dxa"/>
            <w:tcBorders>
              <w:top w:val="nil"/>
              <w:left w:val="nil"/>
              <w:bottom w:val="nil"/>
              <w:right w:val="nil"/>
            </w:tcBorders>
          </w:tcPr>
          <w:p w14:paraId="39A104D5" w14:textId="77777777" w:rsidR="008320E9" w:rsidRPr="00C6761E" w:rsidRDefault="008320E9" w:rsidP="004B01A0">
            <w:pPr>
              <w:pStyle w:val="TAL"/>
            </w:pPr>
          </w:p>
          <w:p w14:paraId="71433937" w14:textId="77777777" w:rsidR="008320E9" w:rsidRPr="00C6761E" w:rsidRDefault="008320E9" w:rsidP="004B01A0">
            <w:pPr>
              <w:pStyle w:val="TAL"/>
              <w:rPr>
                <w:lang w:eastAsia="zh-CN"/>
              </w:rPr>
            </w:pPr>
            <w:r w:rsidRPr="00C6761E">
              <w:t xml:space="preserve">octet </w:t>
            </w:r>
            <w:r w:rsidRPr="00C6761E">
              <w:rPr>
                <w:rFonts w:hint="eastAsia"/>
                <w:lang w:eastAsia="zh-CN"/>
              </w:rPr>
              <w:t>b</w:t>
            </w:r>
          </w:p>
        </w:tc>
      </w:tr>
      <w:tr w:rsidR="008320E9" w:rsidRPr="00C6761E" w14:paraId="03C86134" w14:textId="77777777" w:rsidTr="004B01A0">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2DA2D1FE" w14:textId="77777777" w:rsidR="008320E9" w:rsidRPr="00C6761E" w:rsidRDefault="008320E9" w:rsidP="004B01A0">
            <w:pPr>
              <w:pStyle w:val="TAC"/>
              <w:rPr>
                <w:lang w:eastAsia="zh-CN"/>
              </w:rPr>
            </w:pPr>
            <w:r w:rsidRPr="00C6761E">
              <w:rPr>
                <w:rFonts w:hint="eastAsia"/>
                <w:lang w:eastAsia="zh-CN"/>
              </w:rPr>
              <w:t>MIC</w:t>
            </w:r>
          </w:p>
        </w:tc>
        <w:tc>
          <w:tcPr>
            <w:tcW w:w="1137" w:type="dxa"/>
            <w:tcBorders>
              <w:top w:val="nil"/>
              <w:left w:val="nil"/>
              <w:bottom w:val="nil"/>
              <w:right w:val="nil"/>
            </w:tcBorders>
            <w:hideMark/>
          </w:tcPr>
          <w:p w14:paraId="5A5ED96F" w14:textId="77777777" w:rsidR="008320E9" w:rsidRPr="00C6761E" w:rsidRDefault="008320E9" w:rsidP="004B01A0">
            <w:pPr>
              <w:pStyle w:val="TAL"/>
              <w:rPr>
                <w:lang w:eastAsia="zh-CN"/>
              </w:rPr>
            </w:pPr>
            <w:r w:rsidRPr="00C6761E">
              <w:rPr>
                <w:lang w:eastAsia="zh-CN"/>
              </w:rPr>
              <w:t xml:space="preserve">octet </w:t>
            </w:r>
            <w:r w:rsidRPr="00C6761E">
              <w:rPr>
                <w:rFonts w:hint="eastAsia"/>
                <w:lang w:eastAsia="zh-CN"/>
              </w:rPr>
              <w:t>(b+1)</w:t>
            </w:r>
          </w:p>
        </w:tc>
      </w:tr>
      <w:tr w:rsidR="008320E9" w:rsidRPr="00C6761E" w14:paraId="043A80F5" w14:textId="77777777" w:rsidTr="004B01A0">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3945AE41" w14:textId="77777777" w:rsidR="008320E9" w:rsidRPr="00C6761E" w:rsidRDefault="008320E9" w:rsidP="004B01A0">
            <w:pPr>
              <w:spacing w:after="0"/>
              <w:rPr>
                <w:rFonts w:ascii="Arial" w:hAnsi="Arial"/>
                <w:sz w:val="18"/>
              </w:rPr>
            </w:pPr>
          </w:p>
        </w:tc>
        <w:tc>
          <w:tcPr>
            <w:tcW w:w="1137" w:type="dxa"/>
            <w:tcBorders>
              <w:top w:val="nil"/>
              <w:left w:val="nil"/>
              <w:bottom w:val="nil"/>
              <w:right w:val="nil"/>
            </w:tcBorders>
          </w:tcPr>
          <w:p w14:paraId="413ACD74" w14:textId="77777777" w:rsidR="008320E9" w:rsidRPr="00C6761E" w:rsidRDefault="008320E9" w:rsidP="004B01A0">
            <w:pPr>
              <w:pStyle w:val="TAL"/>
            </w:pPr>
          </w:p>
          <w:p w14:paraId="07E8ACD1" w14:textId="77777777" w:rsidR="008320E9" w:rsidRPr="00C6761E" w:rsidRDefault="008320E9" w:rsidP="004B01A0">
            <w:pPr>
              <w:pStyle w:val="TAL"/>
              <w:rPr>
                <w:lang w:eastAsia="zh-CN"/>
              </w:rPr>
            </w:pPr>
            <w:r w:rsidRPr="00C6761E">
              <w:t xml:space="preserve">octet </w:t>
            </w:r>
            <w:r w:rsidRPr="00C6761E">
              <w:rPr>
                <w:rFonts w:hint="eastAsia"/>
                <w:lang w:eastAsia="zh-CN"/>
              </w:rPr>
              <w:t>(b+4)</w:t>
            </w:r>
          </w:p>
        </w:tc>
      </w:tr>
      <w:tr w:rsidR="008320E9" w:rsidRPr="00C6761E" w14:paraId="7EC35892" w14:textId="77777777" w:rsidTr="004B01A0">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5371DEDD" w14:textId="77777777" w:rsidR="008320E9" w:rsidRPr="00C6761E" w:rsidRDefault="008320E9" w:rsidP="004B01A0">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527FB666" w14:textId="77777777" w:rsidR="008320E9" w:rsidRPr="00C6761E" w:rsidRDefault="008320E9" w:rsidP="004B01A0">
            <w:pPr>
              <w:pStyle w:val="TAC"/>
              <w:rPr>
                <w:lang w:eastAsia="zh-CN"/>
              </w:rPr>
            </w:pPr>
            <w:r w:rsidRPr="00C6761E">
              <w:rPr>
                <w:lang w:eastAsia="zh-CN"/>
              </w:rPr>
              <w:t>UTC-based counter LSB contents</w:t>
            </w:r>
          </w:p>
        </w:tc>
        <w:tc>
          <w:tcPr>
            <w:tcW w:w="1137" w:type="dxa"/>
            <w:tcBorders>
              <w:top w:val="nil"/>
              <w:left w:val="nil"/>
              <w:bottom w:val="nil"/>
              <w:right w:val="nil"/>
            </w:tcBorders>
          </w:tcPr>
          <w:p w14:paraId="08855966" w14:textId="77777777" w:rsidR="008320E9" w:rsidRPr="00C6761E" w:rsidRDefault="008320E9" w:rsidP="004B01A0">
            <w:pPr>
              <w:pStyle w:val="TAL"/>
              <w:rPr>
                <w:lang w:eastAsia="zh-CN"/>
              </w:rPr>
            </w:pPr>
            <w:r w:rsidRPr="00C6761E">
              <w:t xml:space="preserve">octet </w:t>
            </w:r>
            <w:r w:rsidRPr="00C6761E">
              <w:rPr>
                <w:rFonts w:hint="eastAsia"/>
              </w:rPr>
              <w:t>(b+5)</w:t>
            </w:r>
          </w:p>
        </w:tc>
      </w:tr>
    </w:tbl>
    <w:p w14:paraId="2729D3EC" w14:textId="239F0ED5" w:rsidR="008320E9" w:rsidRPr="00C6761E" w:rsidRDefault="008320E9" w:rsidP="008320E9">
      <w:pPr>
        <w:pStyle w:val="TF"/>
      </w:pPr>
      <w:r w:rsidRPr="00C6761E">
        <w:t>Figure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0CD8651" w14:textId="77777777" w:rsidR="008320E9" w:rsidRPr="00C6761E" w:rsidRDefault="008320E9" w:rsidP="004B01A0">
            <w:pPr>
              <w:pStyle w:val="TAL"/>
            </w:pPr>
            <w:r w:rsidRPr="00C6761E">
              <w:rPr>
                <w:lang w:eastAsia="zh-CN"/>
              </w:rPr>
              <w:t>Discoveree user info</w:t>
            </w:r>
            <w:r w:rsidRPr="00C6761E">
              <w:t xml:space="preserve"> (octet </w:t>
            </w:r>
            <w:r w:rsidRPr="00C6761E">
              <w:rPr>
                <w:lang w:eastAsia="zh-CN"/>
              </w:rPr>
              <w:t>4</w:t>
            </w:r>
            <w:r w:rsidRPr="00C6761E">
              <w:t xml:space="preserve"> to </w:t>
            </w:r>
            <w:r w:rsidRPr="00C6761E">
              <w:rPr>
                <w:rFonts w:hint="eastAsia"/>
                <w:lang w:eastAsia="zh-CN"/>
              </w:rPr>
              <w:t>a</w:t>
            </w:r>
            <w:r w:rsidRPr="00C6761E">
              <w:t>)</w:t>
            </w:r>
          </w:p>
          <w:p w14:paraId="57A6AB6A" w14:textId="77777777" w:rsidR="008320E9" w:rsidRPr="00C6761E" w:rsidRDefault="008320E9" w:rsidP="004B01A0">
            <w:pPr>
              <w:pStyle w:val="TAL"/>
              <w:rPr>
                <w:lang w:eastAsia="zh-CN"/>
              </w:rPr>
            </w:pPr>
            <w:r w:rsidRPr="00C6761E">
              <w:t>The d</w:t>
            </w:r>
            <w:r w:rsidRPr="00C6761E">
              <w:rPr>
                <w:lang w:eastAsia="zh-CN"/>
              </w:rPr>
              <w:t xml:space="preserve">iscoveree user info </w:t>
            </w:r>
            <w:r w:rsidRPr="00C6761E">
              <w:t xml:space="preserve">field contains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w:t>
            </w:r>
            <w:r w:rsidRPr="00C6761E">
              <w:rPr>
                <w:lang w:eastAsia="zh-CN"/>
              </w:rPr>
              <w:t>Discoveree 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p>
          <w:p w14:paraId="300AE11E" w14:textId="77777777" w:rsidR="008320E9" w:rsidRPr="00C6761E" w:rsidRDefault="008320E9" w:rsidP="004B01A0">
            <w:pPr>
              <w:pStyle w:val="TAL"/>
              <w:rPr>
                <w:lang w:eastAsia="zh-CN"/>
              </w:rPr>
            </w:pPr>
          </w:p>
          <w:p w14:paraId="2C6B0D0C" w14:textId="77777777" w:rsidR="008320E9" w:rsidRPr="00C6761E" w:rsidRDefault="008320E9" w:rsidP="004B01A0">
            <w:pPr>
              <w:pStyle w:val="TAL"/>
            </w:pPr>
            <w:r w:rsidRPr="00C6761E">
              <w:rPr>
                <w:lang w:eastAsia="zh-CN"/>
              </w:rPr>
              <w:t>Discoverer user info</w:t>
            </w:r>
            <w:r w:rsidRPr="00C6761E">
              <w:t xml:space="preserve"> (octet </w:t>
            </w:r>
            <w:r w:rsidRPr="00C6761E">
              <w:rPr>
                <w:rFonts w:hint="eastAsia"/>
                <w:lang w:eastAsia="zh-CN"/>
              </w:rPr>
              <w:t>a+1</w:t>
            </w:r>
            <w:r w:rsidRPr="00C6761E">
              <w:t xml:space="preserve"> to </w:t>
            </w:r>
            <w:r w:rsidRPr="00C6761E">
              <w:rPr>
                <w:rFonts w:hint="eastAsia"/>
                <w:lang w:eastAsia="zh-CN"/>
              </w:rPr>
              <w:t>b</w:t>
            </w:r>
            <w:r w:rsidRPr="00C6761E">
              <w:t>)</w:t>
            </w:r>
          </w:p>
          <w:p w14:paraId="21E05456" w14:textId="77777777" w:rsidR="008320E9" w:rsidRPr="00C6761E" w:rsidRDefault="008320E9" w:rsidP="004B01A0">
            <w:pPr>
              <w:pStyle w:val="TAL"/>
              <w:rPr>
                <w:lang w:eastAsia="zh-CN"/>
              </w:rPr>
            </w:pPr>
            <w:r w:rsidRPr="00C6761E">
              <w:t>The d</w:t>
            </w:r>
            <w:r w:rsidRPr="00C6761E">
              <w:rPr>
                <w:lang w:eastAsia="zh-CN"/>
              </w:rPr>
              <w:t>iscoverer user info</w:t>
            </w:r>
            <w:r w:rsidRPr="00C6761E">
              <w:t xml:space="preserve"> field contains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w:t>
            </w:r>
            <w:r w:rsidRPr="00C6761E">
              <w:rPr>
                <w:lang w:eastAsia="zh-CN"/>
              </w:rPr>
              <w:t>Discoverer user info</w:t>
            </w:r>
            <w:r w:rsidRPr="00C6761E">
              <w:t xml:space="preserve"> field is coded as the length and value part of Application layer ID information element as specified in clause 11.</w:t>
            </w:r>
            <w:r w:rsidRPr="00C6761E">
              <w:rPr>
                <w:rFonts w:hint="eastAsia"/>
                <w:lang w:eastAsia="zh-CN"/>
              </w:rPr>
              <w:t>2.15</w:t>
            </w:r>
            <w:r w:rsidRPr="00C6761E">
              <w:t xml:space="preserve"> starting with the second octet.</w:t>
            </w:r>
          </w:p>
          <w:p w14:paraId="36102BF4" w14:textId="77777777" w:rsidR="008320E9" w:rsidRPr="00C6761E" w:rsidRDefault="008320E9" w:rsidP="004B01A0">
            <w:pPr>
              <w:pStyle w:val="TAL"/>
              <w:rPr>
                <w:lang w:eastAsia="zh-CN"/>
              </w:rPr>
            </w:pPr>
          </w:p>
          <w:p w14:paraId="2572F8C6" w14:textId="77777777" w:rsidR="008320E9" w:rsidRPr="00C6761E" w:rsidRDefault="008320E9" w:rsidP="004B01A0">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b+1</w:t>
            </w:r>
            <w:r w:rsidRPr="00C6761E">
              <w:t xml:space="preserve"> to </w:t>
            </w:r>
            <w:r w:rsidRPr="00C6761E">
              <w:rPr>
                <w:rFonts w:hint="eastAsia"/>
                <w:lang w:eastAsia="zh-CN"/>
              </w:rPr>
              <w:t>b+4</w:t>
            </w:r>
            <w:r w:rsidRPr="00C6761E">
              <w:t>)</w:t>
            </w:r>
          </w:p>
          <w:p w14:paraId="46BE8232" w14:textId="77777777" w:rsidR="008320E9" w:rsidRPr="00C6761E" w:rsidRDefault="008320E9" w:rsidP="004B01A0">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15958FD5" w14:textId="77777777" w:rsidR="008320E9" w:rsidRPr="00C6761E" w:rsidRDefault="008320E9" w:rsidP="004B01A0">
            <w:pPr>
              <w:pStyle w:val="TAL"/>
              <w:rPr>
                <w:lang w:eastAsia="zh-CN"/>
              </w:rPr>
            </w:pPr>
          </w:p>
          <w:p w14:paraId="25BBA5CA" w14:textId="77777777"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Pr="00C6761E">
              <w:t xml:space="preserve">(bits 1 to 4 of octet </w:t>
            </w:r>
            <w:r w:rsidRPr="00C6761E">
              <w:rPr>
                <w:rFonts w:hint="eastAsia"/>
                <w:lang w:eastAsia="zh-CN"/>
              </w:rPr>
              <w:t>b+5</w:t>
            </w:r>
            <w:r w:rsidRPr="00C6761E">
              <w:t>)</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F57C7BE" w14:textId="77777777" w:rsidR="008320E9" w:rsidRPr="00C6761E" w:rsidRDefault="008320E9" w:rsidP="004B01A0">
            <w:pPr>
              <w:pStyle w:val="TAL"/>
              <w:rPr>
                <w:lang w:eastAsia="zh-CN"/>
              </w:rPr>
            </w:pPr>
          </w:p>
          <w:p w14:paraId="059682D1" w14:textId="77777777" w:rsidR="008320E9" w:rsidRPr="00C6761E" w:rsidRDefault="008320E9" w:rsidP="004B01A0">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Pr="00C6761E">
              <w:rPr>
                <w:rFonts w:hint="eastAsia"/>
                <w:lang w:eastAsia="zh-CN"/>
              </w:rPr>
              <w:t>(b+5)</w:t>
            </w:r>
            <w:r w:rsidRPr="00C6761E">
              <w:t xml:space="preserve"> are spare and shall be coded as zero.</w:t>
            </w:r>
          </w:p>
        </w:tc>
      </w:tr>
    </w:tbl>
    <w:p w14:paraId="033A55DE" w14:textId="77777777" w:rsidR="008320E9" w:rsidRPr="00C6761E" w:rsidRDefault="008320E9" w:rsidP="008320E9">
      <w:pPr>
        <w:rPr>
          <w:lang w:eastAsia="zh-CN"/>
        </w:rPr>
      </w:pPr>
    </w:p>
    <w:p w14:paraId="6FFCDFB7" w14:textId="13B24D30" w:rsidR="008320E9" w:rsidRPr="00C6761E" w:rsidRDefault="008320E9" w:rsidP="008320E9">
      <w:pPr>
        <w:pStyle w:val="Heading3"/>
        <w:rPr>
          <w:lang w:eastAsia="zh-CN"/>
        </w:rPr>
      </w:pPr>
      <w:bookmarkStart w:id="3535" w:name="_Toc155372478"/>
      <w:r w:rsidRPr="00C6761E">
        <w:t>11.2.</w:t>
      </w:r>
      <w:r w:rsidR="00B61698" w:rsidRPr="00C6761E">
        <w:rPr>
          <w:lang w:eastAsia="zh-CN"/>
        </w:rPr>
        <w:t>18</w:t>
      </w:r>
      <w:r w:rsidRPr="00C6761E">
        <w:tab/>
      </w:r>
      <w:r w:rsidRPr="00C6761E">
        <w:rPr>
          <w:lang w:eastAsia="zh-CN"/>
        </w:rPr>
        <w:t xml:space="preserve">List of </w:t>
      </w:r>
      <w:r w:rsidRPr="00C6761E">
        <w:rPr>
          <w:rFonts w:hint="eastAsia"/>
          <w:lang w:eastAsia="zh-CN"/>
        </w:rPr>
        <w:t>direct discovery sets</w:t>
      </w:r>
      <w:bookmarkEnd w:id="3535"/>
    </w:p>
    <w:p w14:paraId="531F66EB" w14:textId="77777777" w:rsidR="008320E9" w:rsidRPr="00C6761E" w:rsidRDefault="008320E9" w:rsidP="008320E9">
      <w:r w:rsidRPr="00C6761E">
        <w:t xml:space="preserve">The purpose of the </w:t>
      </w:r>
      <w:r w:rsidRPr="00C6761E">
        <w:rPr>
          <w:rFonts w:hint="eastAsia"/>
          <w:lang w:eastAsia="zh-CN"/>
        </w:rPr>
        <w:t>l</w:t>
      </w:r>
      <w:r w:rsidRPr="00C6761E">
        <w:rPr>
          <w:lang w:eastAsia="zh-CN"/>
        </w:rPr>
        <w:t xml:space="preserve">ist of </w:t>
      </w:r>
      <w:r w:rsidRPr="00C6761E">
        <w:rPr>
          <w:rFonts w:hint="eastAsia"/>
          <w:lang w:eastAsia="zh-CN"/>
        </w:rPr>
        <w:t>direct discovery sets</w:t>
      </w:r>
      <w:r w:rsidRPr="00C6761E">
        <w:t xml:space="preserve"> information element is to carry </w:t>
      </w:r>
      <w:r w:rsidRPr="00C6761E">
        <w:rPr>
          <w:rFonts w:hint="eastAsia"/>
          <w:lang w:eastAsia="zh-CN"/>
        </w:rPr>
        <w:t>a list</w:t>
      </w:r>
      <w:r w:rsidRPr="00C6761E">
        <w:t xml:space="preserve"> </w:t>
      </w:r>
      <w:r w:rsidRPr="00C6761E">
        <w:rPr>
          <w:rFonts w:hint="eastAsia"/>
          <w:lang w:eastAsia="zh-CN"/>
        </w:rPr>
        <w:t xml:space="preserve">of direct discovery sets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76BC2474" w14:textId="77777777" w:rsidR="008320E9" w:rsidRPr="00C6761E" w:rsidRDefault="008320E9" w:rsidP="008320E9">
      <w:r w:rsidRPr="00C6761E">
        <w:t xml:space="preserve">The </w:t>
      </w:r>
      <w:r w:rsidRPr="00C6761E">
        <w:rPr>
          <w:rFonts w:hint="eastAsia"/>
          <w:lang w:eastAsia="zh-CN"/>
        </w:rPr>
        <w:t>l</w:t>
      </w:r>
      <w:r w:rsidRPr="00C6761E">
        <w:rPr>
          <w:lang w:eastAsia="zh-CN"/>
        </w:rPr>
        <w:t xml:space="preserve">ist of </w:t>
      </w:r>
      <w:r w:rsidRPr="00C6761E">
        <w:rPr>
          <w:rFonts w:hint="eastAsia"/>
          <w:lang w:eastAsia="zh-CN"/>
        </w:rPr>
        <w:t>direct discovery sets</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w:t>
      </w:r>
      <w:r w:rsidRPr="00C6761E">
        <w:rPr>
          <w:lang w:eastAsia="zh-CN"/>
        </w:rPr>
        <w:t xml:space="preserve">5 octets and the maximum length of </w:t>
      </w:r>
      <w:r w:rsidRPr="00C6761E">
        <w:rPr>
          <w:rFonts w:hint="eastAsia"/>
          <w:lang w:eastAsia="zh-CN"/>
        </w:rPr>
        <w:t>8323</w:t>
      </w:r>
      <w:r w:rsidRPr="00C6761E">
        <w:rPr>
          <w:lang w:eastAsia="zh-CN"/>
        </w:rPr>
        <w:t xml:space="preserve"> octets.</w:t>
      </w:r>
    </w:p>
    <w:p w14:paraId="2ACF633D" w14:textId="5B1BF08C" w:rsidR="008320E9" w:rsidRPr="00C6761E" w:rsidRDefault="008320E9" w:rsidP="008320E9">
      <w:r w:rsidRPr="00C6761E">
        <w:t xml:space="preserve">The </w:t>
      </w:r>
      <w:r w:rsidRPr="00C6761E">
        <w:rPr>
          <w:rFonts w:hint="eastAsia"/>
          <w:lang w:eastAsia="zh-CN"/>
        </w:rPr>
        <w:t>l</w:t>
      </w:r>
      <w:r w:rsidRPr="00C6761E">
        <w:rPr>
          <w:lang w:eastAsia="zh-CN"/>
        </w:rPr>
        <w:t xml:space="preserve">ist of </w:t>
      </w:r>
      <w:r w:rsidRPr="00C6761E">
        <w:rPr>
          <w:rFonts w:hint="eastAsia"/>
          <w:lang w:eastAsia="zh-CN"/>
        </w:rPr>
        <w:t>direct discovery sets</w:t>
      </w:r>
      <w:r w:rsidRPr="00C6761E">
        <w:t xml:space="preserve"> information element is coded as shown in figure 11.</w:t>
      </w:r>
      <w:r w:rsidRPr="00C6761E">
        <w:rPr>
          <w:rFonts w:hint="eastAsia"/>
          <w:lang w:eastAsia="zh-CN"/>
        </w:rPr>
        <w:t>2</w:t>
      </w:r>
      <w:r w:rsidRPr="00C6761E">
        <w:t>.</w:t>
      </w:r>
      <w:r w:rsidR="00450BF7" w:rsidRPr="00C6761E">
        <w:rPr>
          <w:lang w:eastAsia="zh-CN"/>
        </w:rPr>
        <w:t>18</w:t>
      </w:r>
      <w:r w:rsidRPr="00C6761E">
        <w:t>.1 and table 11.</w:t>
      </w:r>
      <w:r w:rsidRPr="00C6761E">
        <w:rPr>
          <w:rFonts w:hint="eastAsia"/>
          <w:lang w:eastAsia="zh-CN"/>
        </w:rPr>
        <w:t>2</w:t>
      </w:r>
      <w:r w:rsidRPr="00C6761E">
        <w:t>.</w:t>
      </w:r>
      <w:r w:rsidR="00450BF7" w:rsidRPr="00C6761E">
        <w:rPr>
          <w:lang w:eastAsia="zh-CN"/>
        </w:rPr>
        <w:t>18</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8320E9" w:rsidRPr="00C6761E" w14:paraId="7D93580B" w14:textId="77777777" w:rsidTr="004B01A0">
        <w:trPr>
          <w:gridBefore w:val="1"/>
          <w:wBefore w:w="178" w:type="dxa"/>
          <w:cantSplit/>
          <w:jc w:val="center"/>
        </w:trPr>
        <w:tc>
          <w:tcPr>
            <w:tcW w:w="710" w:type="dxa"/>
            <w:tcBorders>
              <w:top w:val="nil"/>
              <w:left w:val="nil"/>
              <w:bottom w:val="nil"/>
              <w:right w:val="nil"/>
            </w:tcBorders>
            <w:hideMark/>
          </w:tcPr>
          <w:p w14:paraId="711EE09E" w14:textId="77777777" w:rsidR="008320E9" w:rsidRPr="00C6761E" w:rsidRDefault="008320E9" w:rsidP="004B01A0">
            <w:pPr>
              <w:pStyle w:val="TAC"/>
            </w:pPr>
            <w:r w:rsidRPr="00C6761E">
              <w:t>8</w:t>
            </w:r>
          </w:p>
        </w:tc>
        <w:tc>
          <w:tcPr>
            <w:tcW w:w="720" w:type="dxa"/>
            <w:tcBorders>
              <w:top w:val="nil"/>
              <w:left w:val="nil"/>
              <w:bottom w:val="nil"/>
              <w:right w:val="nil"/>
            </w:tcBorders>
            <w:hideMark/>
          </w:tcPr>
          <w:p w14:paraId="489BF5D9" w14:textId="77777777" w:rsidR="008320E9" w:rsidRPr="00C6761E" w:rsidRDefault="008320E9" w:rsidP="004B01A0">
            <w:pPr>
              <w:pStyle w:val="TAC"/>
            </w:pPr>
            <w:r w:rsidRPr="00C6761E">
              <w:t>7</w:t>
            </w:r>
          </w:p>
        </w:tc>
        <w:tc>
          <w:tcPr>
            <w:tcW w:w="720" w:type="dxa"/>
            <w:tcBorders>
              <w:top w:val="nil"/>
              <w:left w:val="nil"/>
              <w:bottom w:val="nil"/>
              <w:right w:val="nil"/>
            </w:tcBorders>
            <w:hideMark/>
          </w:tcPr>
          <w:p w14:paraId="223367C4" w14:textId="77777777" w:rsidR="008320E9" w:rsidRPr="00C6761E" w:rsidRDefault="008320E9" w:rsidP="004B01A0">
            <w:pPr>
              <w:pStyle w:val="TAC"/>
            </w:pPr>
            <w:r w:rsidRPr="00C6761E">
              <w:t>6</w:t>
            </w:r>
          </w:p>
        </w:tc>
        <w:tc>
          <w:tcPr>
            <w:tcW w:w="720" w:type="dxa"/>
            <w:tcBorders>
              <w:top w:val="nil"/>
              <w:left w:val="nil"/>
              <w:bottom w:val="nil"/>
              <w:right w:val="nil"/>
            </w:tcBorders>
            <w:hideMark/>
          </w:tcPr>
          <w:p w14:paraId="29208D31" w14:textId="77777777" w:rsidR="008320E9" w:rsidRPr="00C6761E" w:rsidRDefault="008320E9" w:rsidP="004B01A0">
            <w:pPr>
              <w:pStyle w:val="TAC"/>
            </w:pPr>
            <w:r w:rsidRPr="00C6761E">
              <w:t>5</w:t>
            </w:r>
          </w:p>
        </w:tc>
        <w:tc>
          <w:tcPr>
            <w:tcW w:w="720" w:type="dxa"/>
            <w:tcBorders>
              <w:top w:val="nil"/>
              <w:left w:val="nil"/>
              <w:bottom w:val="nil"/>
              <w:right w:val="nil"/>
            </w:tcBorders>
            <w:hideMark/>
          </w:tcPr>
          <w:p w14:paraId="60D5531C" w14:textId="77777777" w:rsidR="008320E9" w:rsidRPr="00C6761E" w:rsidRDefault="008320E9" w:rsidP="004B01A0">
            <w:pPr>
              <w:pStyle w:val="TAC"/>
            </w:pPr>
            <w:r w:rsidRPr="00C6761E">
              <w:t>4</w:t>
            </w:r>
          </w:p>
        </w:tc>
        <w:tc>
          <w:tcPr>
            <w:tcW w:w="720" w:type="dxa"/>
            <w:tcBorders>
              <w:top w:val="nil"/>
              <w:left w:val="nil"/>
              <w:bottom w:val="nil"/>
              <w:right w:val="nil"/>
            </w:tcBorders>
            <w:hideMark/>
          </w:tcPr>
          <w:p w14:paraId="72E24FDB" w14:textId="77777777" w:rsidR="008320E9" w:rsidRPr="00C6761E" w:rsidRDefault="008320E9" w:rsidP="004B01A0">
            <w:pPr>
              <w:pStyle w:val="TAC"/>
            </w:pPr>
            <w:r w:rsidRPr="00C6761E">
              <w:t>3</w:t>
            </w:r>
          </w:p>
        </w:tc>
        <w:tc>
          <w:tcPr>
            <w:tcW w:w="720" w:type="dxa"/>
            <w:tcBorders>
              <w:top w:val="nil"/>
              <w:left w:val="nil"/>
              <w:bottom w:val="nil"/>
              <w:right w:val="nil"/>
            </w:tcBorders>
            <w:hideMark/>
          </w:tcPr>
          <w:p w14:paraId="6F1E79F8" w14:textId="77777777" w:rsidR="008320E9" w:rsidRPr="00C6761E" w:rsidRDefault="008320E9" w:rsidP="004B01A0">
            <w:pPr>
              <w:pStyle w:val="TAC"/>
            </w:pPr>
            <w:r w:rsidRPr="00C6761E">
              <w:t>2</w:t>
            </w:r>
          </w:p>
        </w:tc>
        <w:tc>
          <w:tcPr>
            <w:tcW w:w="730" w:type="dxa"/>
            <w:gridSpan w:val="2"/>
            <w:tcBorders>
              <w:top w:val="nil"/>
              <w:left w:val="nil"/>
              <w:bottom w:val="nil"/>
              <w:right w:val="nil"/>
            </w:tcBorders>
            <w:hideMark/>
          </w:tcPr>
          <w:p w14:paraId="7F3A1135" w14:textId="77777777" w:rsidR="008320E9" w:rsidRPr="00C6761E" w:rsidRDefault="008320E9" w:rsidP="004B01A0">
            <w:pPr>
              <w:pStyle w:val="TAC"/>
            </w:pPr>
            <w:r w:rsidRPr="00C6761E">
              <w:t>1</w:t>
            </w:r>
          </w:p>
        </w:tc>
        <w:tc>
          <w:tcPr>
            <w:tcW w:w="1161" w:type="dxa"/>
            <w:gridSpan w:val="2"/>
            <w:tcBorders>
              <w:top w:val="nil"/>
              <w:left w:val="nil"/>
              <w:bottom w:val="nil"/>
              <w:right w:val="nil"/>
            </w:tcBorders>
          </w:tcPr>
          <w:p w14:paraId="71B310AB" w14:textId="77777777" w:rsidR="008320E9" w:rsidRPr="00C6761E" w:rsidRDefault="008320E9" w:rsidP="004B01A0">
            <w:pPr>
              <w:keepNext/>
              <w:keepLines/>
              <w:spacing w:after="0"/>
              <w:rPr>
                <w:rFonts w:ascii="Arial" w:hAnsi="Arial"/>
                <w:sz w:val="18"/>
              </w:rPr>
            </w:pPr>
          </w:p>
        </w:tc>
      </w:tr>
      <w:tr w:rsidR="008320E9" w:rsidRPr="00C6761E" w14:paraId="33EC0D4A" w14:textId="77777777" w:rsidTr="004B01A0">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8A59BCE" w14:textId="77777777" w:rsidR="008320E9" w:rsidRPr="00C6761E" w:rsidRDefault="008320E9" w:rsidP="004B01A0">
            <w:pPr>
              <w:pStyle w:val="TAC"/>
            </w:pPr>
            <w:r w:rsidRPr="00C6761E">
              <w:rPr>
                <w:rFonts w:hint="eastAsia"/>
                <w:lang w:eastAsia="zh-CN"/>
              </w:rPr>
              <w:t>List</w:t>
            </w:r>
            <w:r w:rsidRPr="00C6761E">
              <w:t xml:space="preserve"> o</w:t>
            </w:r>
            <w:r w:rsidRPr="00C6761E">
              <w:rPr>
                <w:rFonts w:hint="eastAsia"/>
                <w:lang w:eastAsia="zh-CN"/>
              </w:rPr>
              <w:t>f</w:t>
            </w:r>
            <w:r w:rsidRPr="00C6761E">
              <w:t xml:space="preserve"> </w:t>
            </w:r>
            <w:r w:rsidRPr="00C6761E">
              <w:rPr>
                <w:rFonts w:hint="eastAsia"/>
                <w:lang w:eastAsia="zh-CN"/>
              </w:rPr>
              <w:t>direct discovery sets</w:t>
            </w:r>
            <w:r w:rsidRPr="00C6761E">
              <w:t xml:space="preserve"> IEI</w:t>
            </w:r>
          </w:p>
        </w:tc>
        <w:tc>
          <w:tcPr>
            <w:tcW w:w="1137" w:type="dxa"/>
            <w:gridSpan w:val="2"/>
            <w:tcBorders>
              <w:top w:val="nil"/>
              <w:left w:val="nil"/>
              <w:bottom w:val="nil"/>
              <w:right w:val="nil"/>
            </w:tcBorders>
            <w:hideMark/>
          </w:tcPr>
          <w:p w14:paraId="2456E06A" w14:textId="77777777" w:rsidR="008320E9" w:rsidRPr="00C6761E" w:rsidRDefault="008320E9" w:rsidP="004B01A0">
            <w:pPr>
              <w:pStyle w:val="TAL"/>
            </w:pPr>
            <w:r w:rsidRPr="00C6761E">
              <w:t>octet 1</w:t>
            </w:r>
          </w:p>
        </w:tc>
      </w:tr>
      <w:tr w:rsidR="008320E9" w:rsidRPr="00C6761E" w14:paraId="6BC36069" w14:textId="77777777" w:rsidTr="004B01A0">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1C68E01" w14:textId="77777777" w:rsidR="008320E9" w:rsidRPr="00C6761E" w:rsidRDefault="008320E9" w:rsidP="004B01A0">
            <w:pPr>
              <w:pStyle w:val="TAC"/>
            </w:pPr>
          </w:p>
          <w:p w14:paraId="39425FBB" w14:textId="77777777" w:rsidR="008320E9" w:rsidRPr="00C6761E" w:rsidRDefault="008320E9" w:rsidP="004B01A0">
            <w:pPr>
              <w:pStyle w:val="TAC"/>
            </w:pPr>
            <w:r w:rsidRPr="00C6761E">
              <w:t xml:space="preserve">Length of list of </w:t>
            </w:r>
            <w:r w:rsidRPr="00C6761E">
              <w:rPr>
                <w:rFonts w:hint="eastAsia"/>
                <w:lang w:eastAsia="zh-CN"/>
              </w:rPr>
              <w:t>direct discovery sets</w:t>
            </w:r>
            <w:r w:rsidRPr="00C6761E">
              <w:t xml:space="preserve"> contents</w:t>
            </w:r>
          </w:p>
          <w:p w14:paraId="425F5896" w14:textId="77777777" w:rsidR="008320E9" w:rsidRPr="00C6761E" w:rsidRDefault="008320E9" w:rsidP="004B01A0">
            <w:pPr>
              <w:pStyle w:val="TAC"/>
            </w:pPr>
          </w:p>
        </w:tc>
        <w:tc>
          <w:tcPr>
            <w:tcW w:w="1137" w:type="dxa"/>
            <w:gridSpan w:val="2"/>
            <w:tcBorders>
              <w:top w:val="nil"/>
              <w:left w:val="nil"/>
              <w:bottom w:val="nil"/>
              <w:right w:val="nil"/>
            </w:tcBorders>
          </w:tcPr>
          <w:p w14:paraId="5ED64031" w14:textId="77777777" w:rsidR="008320E9" w:rsidRPr="00C6761E" w:rsidRDefault="008320E9" w:rsidP="004B01A0">
            <w:pPr>
              <w:pStyle w:val="TAL"/>
            </w:pPr>
            <w:r w:rsidRPr="00C6761E">
              <w:t>octet 2</w:t>
            </w:r>
          </w:p>
          <w:p w14:paraId="5C697F80" w14:textId="77777777" w:rsidR="008320E9" w:rsidRPr="00C6761E" w:rsidRDefault="008320E9" w:rsidP="004B01A0">
            <w:pPr>
              <w:pStyle w:val="TAL"/>
            </w:pPr>
          </w:p>
          <w:p w14:paraId="564D3A53" w14:textId="77777777" w:rsidR="008320E9" w:rsidRPr="00C6761E" w:rsidRDefault="008320E9" w:rsidP="004B01A0">
            <w:pPr>
              <w:pStyle w:val="TAL"/>
            </w:pPr>
            <w:r w:rsidRPr="00C6761E">
              <w:t>octet 3</w:t>
            </w:r>
          </w:p>
        </w:tc>
      </w:tr>
      <w:tr w:rsidR="008320E9" w:rsidRPr="00C6761E" w14:paraId="040484B0"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1568951" w14:textId="77777777" w:rsidR="008320E9" w:rsidRPr="00C6761E" w:rsidRDefault="008320E9" w:rsidP="004B01A0">
            <w:pPr>
              <w:pStyle w:val="TAC"/>
            </w:pPr>
          </w:p>
          <w:p w14:paraId="2FDEB4EE" w14:textId="77777777" w:rsidR="008320E9" w:rsidRPr="00C6761E" w:rsidRDefault="008320E9" w:rsidP="004B01A0">
            <w:pPr>
              <w:pStyle w:val="TAC"/>
            </w:pPr>
            <w:r w:rsidRPr="00C6761E">
              <w:rPr>
                <w:rFonts w:hint="eastAsia"/>
                <w:lang w:eastAsia="zh-CN"/>
              </w:rPr>
              <w:t>Direct discovery set</w:t>
            </w:r>
            <w:r w:rsidRPr="00C6761E">
              <w:t xml:space="preserve"> 1</w:t>
            </w:r>
          </w:p>
        </w:tc>
        <w:tc>
          <w:tcPr>
            <w:tcW w:w="1137" w:type="dxa"/>
            <w:gridSpan w:val="2"/>
            <w:tcBorders>
              <w:top w:val="nil"/>
              <w:left w:val="nil"/>
              <w:bottom w:val="nil"/>
              <w:right w:val="nil"/>
            </w:tcBorders>
            <w:hideMark/>
          </w:tcPr>
          <w:p w14:paraId="0DCFD366" w14:textId="77777777" w:rsidR="008320E9" w:rsidRPr="00C6761E" w:rsidRDefault="008320E9" w:rsidP="004B01A0">
            <w:pPr>
              <w:pStyle w:val="TAL"/>
              <w:rPr>
                <w:lang w:eastAsia="zh-CN"/>
              </w:rPr>
            </w:pPr>
            <w:r w:rsidRPr="00C6761E">
              <w:rPr>
                <w:lang w:eastAsia="zh-CN"/>
              </w:rPr>
              <w:t>octet 4</w:t>
            </w:r>
          </w:p>
          <w:p w14:paraId="78EDA7B9" w14:textId="77777777" w:rsidR="008320E9" w:rsidRPr="00C6761E" w:rsidRDefault="008320E9" w:rsidP="004B01A0">
            <w:pPr>
              <w:pStyle w:val="TAL"/>
            </w:pPr>
          </w:p>
          <w:p w14:paraId="504862D6" w14:textId="77777777" w:rsidR="008320E9" w:rsidRPr="00C6761E" w:rsidRDefault="008320E9" w:rsidP="004B01A0">
            <w:pPr>
              <w:pStyle w:val="TAL"/>
              <w:rPr>
                <w:lang w:eastAsia="zh-CN"/>
              </w:rPr>
            </w:pPr>
            <w:r w:rsidRPr="00C6761E">
              <w:t>octet a</w:t>
            </w:r>
          </w:p>
        </w:tc>
      </w:tr>
      <w:tr w:rsidR="008320E9" w:rsidRPr="00C6761E" w14:paraId="1A3D21F2"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3C62F85A" w14:textId="77777777" w:rsidR="008320E9" w:rsidRPr="00C6761E" w:rsidRDefault="008320E9" w:rsidP="004B01A0">
            <w:pPr>
              <w:pStyle w:val="TAC"/>
            </w:pPr>
          </w:p>
          <w:p w14:paraId="3BDE792D" w14:textId="77777777" w:rsidR="008320E9" w:rsidRPr="00C6761E" w:rsidRDefault="008320E9" w:rsidP="004B01A0">
            <w:pPr>
              <w:pStyle w:val="TAC"/>
            </w:pPr>
            <w:r w:rsidRPr="00C6761E">
              <w:rPr>
                <w:rFonts w:hint="eastAsia"/>
                <w:lang w:eastAsia="zh-CN"/>
              </w:rPr>
              <w:t>Direct discovery set</w:t>
            </w:r>
            <w:r w:rsidRPr="00C6761E">
              <w:t xml:space="preserve"> 2</w:t>
            </w:r>
          </w:p>
        </w:tc>
        <w:tc>
          <w:tcPr>
            <w:tcW w:w="1137" w:type="dxa"/>
            <w:gridSpan w:val="2"/>
            <w:tcBorders>
              <w:top w:val="nil"/>
              <w:left w:val="nil"/>
              <w:bottom w:val="nil"/>
              <w:right w:val="nil"/>
            </w:tcBorders>
            <w:hideMark/>
          </w:tcPr>
          <w:p w14:paraId="60DB7D13" w14:textId="77777777" w:rsidR="008320E9" w:rsidRPr="00C6761E" w:rsidRDefault="008320E9" w:rsidP="004B01A0">
            <w:pPr>
              <w:pStyle w:val="TAL"/>
              <w:rPr>
                <w:lang w:eastAsia="zh-CN"/>
              </w:rPr>
            </w:pPr>
            <w:r w:rsidRPr="00C6761E">
              <w:rPr>
                <w:lang w:eastAsia="zh-CN"/>
              </w:rPr>
              <w:t>octet (a+1)*</w:t>
            </w:r>
          </w:p>
          <w:p w14:paraId="5F5A37EA" w14:textId="77777777" w:rsidR="008320E9" w:rsidRPr="00C6761E" w:rsidRDefault="008320E9" w:rsidP="004B01A0">
            <w:pPr>
              <w:pStyle w:val="TAL"/>
            </w:pPr>
          </w:p>
          <w:p w14:paraId="231FE912" w14:textId="77777777" w:rsidR="008320E9" w:rsidRPr="00C6761E" w:rsidRDefault="008320E9" w:rsidP="004B01A0">
            <w:pPr>
              <w:pStyle w:val="TAL"/>
              <w:rPr>
                <w:lang w:eastAsia="zh-CN"/>
              </w:rPr>
            </w:pPr>
            <w:r w:rsidRPr="00C6761E">
              <w:t>octet b</w:t>
            </w:r>
          </w:p>
        </w:tc>
      </w:tr>
      <w:tr w:rsidR="008320E9" w:rsidRPr="00C6761E" w14:paraId="06EA1115"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364C028D" w14:textId="77777777" w:rsidR="008320E9" w:rsidRPr="00C6761E" w:rsidRDefault="008320E9" w:rsidP="004B01A0">
            <w:pPr>
              <w:pStyle w:val="TAC"/>
            </w:pPr>
            <w:r w:rsidRPr="00C6761E">
              <w:t>……</w:t>
            </w:r>
          </w:p>
        </w:tc>
        <w:tc>
          <w:tcPr>
            <w:tcW w:w="1137" w:type="dxa"/>
            <w:gridSpan w:val="2"/>
            <w:tcBorders>
              <w:top w:val="nil"/>
              <w:left w:val="nil"/>
              <w:bottom w:val="nil"/>
              <w:right w:val="nil"/>
            </w:tcBorders>
            <w:hideMark/>
          </w:tcPr>
          <w:p w14:paraId="1D0AB98F" w14:textId="77777777" w:rsidR="008320E9" w:rsidRPr="00C6761E" w:rsidRDefault="008320E9" w:rsidP="004B01A0">
            <w:pPr>
              <w:pStyle w:val="TAL"/>
              <w:rPr>
                <w:lang w:eastAsia="zh-CN"/>
              </w:rPr>
            </w:pPr>
            <w:r w:rsidRPr="00C6761E">
              <w:rPr>
                <w:lang w:eastAsia="zh-CN"/>
              </w:rPr>
              <w:t>octet (b+1)*</w:t>
            </w:r>
          </w:p>
          <w:p w14:paraId="3F7D70BA" w14:textId="77777777" w:rsidR="008320E9" w:rsidRPr="00C6761E" w:rsidRDefault="008320E9" w:rsidP="004B01A0">
            <w:pPr>
              <w:pStyle w:val="TAL"/>
            </w:pPr>
          </w:p>
          <w:p w14:paraId="4A5A57E0" w14:textId="77777777" w:rsidR="008320E9" w:rsidRPr="00C6761E" w:rsidRDefault="008320E9" w:rsidP="004B01A0">
            <w:pPr>
              <w:pStyle w:val="TAL"/>
              <w:rPr>
                <w:lang w:eastAsia="zh-CN"/>
              </w:rPr>
            </w:pPr>
            <w:r w:rsidRPr="00C6761E">
              <w:t>octet c</w:t>
            </w:r>
          </w:p>
        </w:tc>
      </w:tr>
      <w:tr w:rsidR="008320E9" w:rsidRPr="00C6761E" w14:paraId="430E2A03"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C9E0AE6" w14:textId="77777777" w:rsidR="008320E9" w:rsidRPr="00C6761E" w:rsidRDefault="008320E9" w:rsidP="004B01A0">
            <w:pPr>
              <w:pStyle w:val="TAC"/>
            </w:pPr>
          </w:p>
          <w:p w14:paraId="36150334" w14:textId="77777777" w:rsidR="008320E9" w:rsidRPr="00C6761E" w:rsidRDefault="008320E9" w:rsidP="004B01A0">
            <w:pPr>
              <w:pStyle w:val="TAC"/>
            </w:pPr>
            <w:r w:rsidRPr="00C6761E">
              <w:rPr>
                <w:rFonts w:hint="eastAsia"/>
                <w:lang w:eastAsia="zh-CN"/>
              </w:rPr>
              <w:t>Direct discovery set</w:t>
            </w:r>
            <w:r w:rsidRPr="00C6761E">
              <w:t xml:space="preserve"> n</w:t>
            </w:r>
          </w:p>
        </w:tc>
        <w:tc>
          <w:tcPr>
            <w:tcW w:w="1137" w:type="dxa"/>
            <w:gridSpan w:val="2"/>
            <w:tcBorders>
              <w:top w:val="nil"/>
              <w:left w:val="nil"/>
              <w:bottom w:val="nil"/>
              <w:right w:val="nil"/>
            </w:tcBorders>
            <w:hideMark/>
          </w:tcPr>
          <w:p w14:paraId="5F28C013" w14:textId="77777777" w:rsidR="008320E9" w:rsidRPr="00C6761E" w:rsidRDefault="008320E9" w:rsidP="004B01A0">
            <w:pPr>
              <w:pStyle w:val="TAL"/>
              <w:rPr>
                <w:lang w:eastAsia="zh-CN"/>
              </w:rPr>
            </w:pPr>
            <w:r w:rsidRPr="00C6761E">
              <w:rPr>
                <w:lang w:eastAsia="zh-CN"/>
              </w:rPr>
              <w:t>octet (c+1)*</w:t>
            </w:r>
          </w:p>
          <w:p w14:paraId="395D7F1B" w14:textId="77777777" w:rsidR="008320E9" w:rsidRPr="00C6761E" w:rsidRDefault="008320E9" w:rsidP="004B01A0">
            <w:pPr>
              <w:pStyle w:val="TAL"/>
            </w:pPr>
          </w:p>
          <w:p w14:paraId="52E1FF5B" w14:textId="77777777" w:rsidR="008320E9" w:rsidRPr="00C6761E" w:rsidRDefault="008320E9" w:rsidP="004B01A0">
            <w:pPr>
              <w:pStyle w:val="TAL"/>
              <w:rPr>
                <w:lang w:eastAsia="zh-CN"/>
              </w:rPr>
            </w:pPr>
            <w:r w:rsidRPr="00C6761E">
              <w:t>octet d</w:t>
            </w:r>
          </w:p>
        </w:tc>
      </w:tr>
    </w:tbl>
    <w:p w14:paraId="116E9AC5" w14:textId="5AF36ED2" w:rsidR="008320E9" w:rsidRPr="00C6761E" w:rsidRDefault="008320E9" w:rsidP="008320E9">
      <w:pPr>
        <w:pStyle w:val="TF"/>
      </w:pPr>
      <w:r w:rsidRPr="00C6761E">
        <w:t>Figure 11.</w:t>
      </w:r>
      <w:r w:rsidRPr="00C6761E">
        <w:rPr>
          <w:rFonts w:hint="eastAsia"/>
          <w:lang w:eastAsia="zh-CN"/>
        </w:rPr>
        <w:t>2</w:t>
      </w:r>
      <w:r w:rsidRPr="00C6761E">
        <w:t>.</w:t>
      </w:r>
      <w:r w:rsidR="00B61698" w:rsidRPr="00C6761E">
        <w:rPr>
          <w:lang w:eastAsia="zh-CN"/>
        </w:rPr>
        <w:t>18</w:t>
      </w:r>
      <w:r w:rsidRPr="00C6761E">
        <w:t xml:space="preserve">.1: List of </w:t>
      </w:r>
      <w:r w:rsidRPr="00C6761E">
        <w:rPr>
          <w:rFonts w:hint="eastAsia"/>
          <w:lang w:eastAsia="zh-CN"/>
        </w:rPr>
        <w:t>direct discovery sets</w:t>
      </w:r>
      <w:r w:rsidRPr="00C6761E">
        <w:t xml:space="preserve"> information element</w:t>
      </w:r>
    </w:p>
    <w:p w14:paraId="5B343DB3" w14:textId="3D08CCE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18</w:t>
      </w:r>
      <w:r w:rsidRPr="00C6761E">
        <w:t xml:space="preserve">.1: List of </w:t>
      </w:r>
      <w:r w:rsidRPr="00C6761E">
        <w:rPr>
          <w:rFonts w:hint="eastAsia"/>
          <w:lang w:eastAsia="zh-CN"/>
        </w:rPr>
        <w:t>direct discovery sets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0C43764A"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E2FD676" w14:textId="129D6CF9" w:rsidR="008320E9" w:rsidRPr="00C6761E" w:rsidRDefault="008320E9" w:rsidP="004B01A0">
            <w:pPr>
              <w:pStyle w:val="TAL"/>
            </w:pPr>
            <w:r w:rsidRPr="00C6761E">
              <w:t xml:space="preserve">The </w:t>
            </w:r>
            <w:r w:rsidRPr="00C6761E">
              <w:rPr>
                <w:rFonts w:hint="eastAsia"/>
                <w:lang w:eastAsia="zh-CN"/>
              </w:rPr>
              <w:t>direct discovery set</w:t>
            </w:r>
            <w:r w:rsidRPr="00C6761E">
              <w:t xml:space="preserve"> field is coded </w:t>
            </w:r>
            <w:r w:rsidRPr="00C6761E">
              <w:rPr>
                <w:rFonts w:hint="eastAsia"/>
                <w:lang w:eastAsia="zh-CN"/>
              </w:rPr>
              <w:t xml:space="preserve">as specified </w:t>
            </w:r>
            <w:r w:rsidRPr="00C6761E">
              <w:t>in figure 11.</w:t>
            </w:r>
            <w:r w:rsidRPr="00C6761E">
              <w:rPr>
                <w:rFonts w:hint="eastAsia"/>
                <w:lang w:eastAsia="zh-CN"/>
              </w:rPr>
              <w:t>2</w:t>
            </w:r>
            <w:r w:rsidRPr="00C6761E">
              <w:t>.</w:t>
            </w:r>
            <w:r w:rsidR="00450BF7" w:rsidRPr="00C6761E">
              <w:rPr>
                <w:lang w:eastAsia="zh-CN"/>
              </w:rPr>
              <w:t>18</w:t>
            </w:r>
            <w:r w:rsidRPr="00C6761E">
              <w:t>.1 from the octet 2 and table 11.</w:t>
            </w:r>
            <w:r w:rsidRPr="00C6761E">
              <w:rPr>
                <w:rFonts w:hint="eastAsia"/>
                <w:lang w:eastAsia="zh-CN"/>
              </w:rPr>
              <w:t>2</w:t>
            </w:r>
            <w:r w:rsidRPr="00C6761E">
              <w:t>.</w:t>
            </w:r>
            <w:r w:rsidR="00450BF7" w:rsidRPr="00C6761E">
              <w:rPr>
                <w:lang w:eastAsia="zh-CN"/>
              </w:rPr>
              <w:t>18</w:t>
            </w:r>
            <w:r w:rsidRPr="00C6761E">
              <w:t>.1.</w:t>
            </w:r>
          </w:p>
        </w:tc>
      </w:tr>
    </w:tbl>
    <w:p w14:paraId="20DCF334" w14:textId="77777777" w:rsidR="008320E9" w:rsidRPr="00C6761E" w:rsidRDefault="008320E9" w:rsidP="008320E9"/>
    <w:p w14:paraId="48F3D026" w14:textId="77777777" w:rsidR="001926D5" w:rsidRPr="00C6761E" w:rsidRDefault="00AF026B" w:rsidP="00C144F4">
      <w:pPr>
        <w:pStyle w:val="Heading2"/>
      </w:pPr>
      <w:bookmarkStart w:id="3536" w:name="_CR11_3"/>
      <w:bookmarkStart w:id="3537" w:name="_Toc155372479"/>
      <w:bookmarkEnd w:id="3536"/>
      <w:r w:rsidRPr="00C6761E">
        <w:t>11.</w:t>
      </w:r>
      <w:r w:rsidR="00C144F4" w:rsidRPr="00C6761E">
        <w:t>3</w:t>
      </w:r>
      <w:r w:rsidR="00C144F4" w:rsidRPr="00C6761E">
        <w:tab/>
        <w:t xml:space="preserve">PC5 </w:t>
      </w:r>
      <w:r w:rsidR="0068406F" w:rsidRPr="00C6761E">
        <w:t>s</w:t>
      </w:r>
      <w:r w:rsidR="00C144F4" w:rsidRPr="00C6761E">
        <w:t>ignalling message formats</w:t>
      </w:r>
      <w:bookmarkEnd w:id="3537"/>
    </w:p>
    <w:p w14:paraId="28576811" w14:textId="77777777" w:rsidR="00CE7C6B" w:rsidRPr="00C6761E" w:rsidRDefault="00AF026B" w:rsidP="0037175B">
      <w:pPr>
        <w:pStyle w:val="Heading3"/>
      </w:pPr>
      <w:bookmarkStart w:id="3538" w:name="_CR11_3_1"/>
      <w:bookmarkStart w:id="3539" w:name="_Toc525231502"/>
      <w:bookmarkStart w:id="3540" w:name="_Toc68196425"/>
      <w:bookmarkStart w:id="3541" w:name="_Toc59209093"/>
      <w:bookmarkStart w:id="3542" w:name="_Toc51951316"/>
      <w:bookmarkStart w:id="3543" w:name="_Toc45882766"/>
      <w:bookmarkStart w:id="3544" w:name="_Toc45282380"/>
      <w:bookmarkStart w:id="3545" w:name="_Toc34404484"/>
      <w:bookmarkStart w:id="3546" w:name="_Toc34388713"/>
      <w:bookmarkStart w:id="3547" w:name="_Toc25070722"/>
      <w:bookmarkStart w:id="3548" w:name="_Toc155372480"/>
      <w:bookmarkEnd w:id="3538"/>
      <w:r w:rsidRPr="00C6761E">
        <w:t>11.</w:t>
      </w:r>
      <w:r w:rsidR="00CE7C6B" w:rsidRPr="00C6761E">
        <w:t>3.1</w:t>
      </w:r>
      <w:r w:rsidR="00CE7C6B" w:rsidRPr="00C6761E">
        <w:tab/>
      </w:r>
      <w:bookmarkEnd w:id="3539"/>
      <w:r w:rsidR="00CE7C6B" w:rsidRPr="00C6761E">
        <w:t>ProSe PC5 signalling message type</w:t>
      </w:r>
      <w:bookmarkEnd w:id="3540"/>
      <w:bookmarkEnd w:id="3541"/>
      <w:bookmarkEnd w:id="3542"/>
      <w:bookmarkEnd w:id="3543"/>
      <w:bookmarkEnd w:id="3544"/>
      <w:bookmarkEnd w:id="3545"/>
      <w:bookmarkEnd w:id="3546"/>
      <w:bookmarkEnd w:id="3547"/>
      <w:bookmarkEnd w:id="3548"/>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549" w:name="_CRTable11_3_1_1"/>
      <w:r w:rsidRPr="00C6761E">
        <w:t>Table </w:t>
      </w:r>
      <w:bookmarkEnd w:id="3549"/>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6761E"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6761E" w:rsidRDefault="00E3299F" w:rsidP="00E3299F">
            <w:pPr>
              <w:pStyle w:val="TAL"/>
            </w:pPr>
            <w:r w:rsidRPr="00C6761E">
              <w:rPr>
                <w:rFonts w:hint="eastAsia"/>
                <w:lang w:eastAsia="zh-CN"/>
              </w:rPr>
              <w:t>P</w:t>
            </w:r>
            <w:r w:rsidRPr="00C6761E">
              <w:rPr>
                <w:lang w:eastAsia="zh-CN"/>
              </w:rPr>
              <w:t>ROSE AA MESSAGE TRANSPORT REQUEST</w:t>
            </w:r>
          </w:p>
        </w:tc>
      </w:tr>
      <w:tr w:rsidR="00E3299F" w:rsidRPr="00C6761E"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6761E" w:rsidRDefault="00E3299F" w:rsidP="00E3299F">
            <w:pPr>
              <w:pStyle w:val="TAL"/>
            </w:pPr>
            <w:r w:rsidRPr="00C6761E">
              <w:rPr>
                <w:rFonts w:hint="eastAsia"/>
                <w:lang w:eastAsia="zh-CN"/>
              </w:rPr>
              <w:t>P</w:t>
            </w:r>
            <w:r w:rsidRPr="00C6761E">
              <w:rPr>
                <w:lang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B60659" w:rsidRPr="00C6761E" w14:paraId="4C80962C" w14:textId="77777777" w:rsidTr="001814EE">
        <w:trPr>
          <w:cantSplit/>
          <w:jc w:val="center"/>
        </w:trPr>
        <w:tc>
          <w:tcPr>
            <w:tcW w:w="289" w:type="dxa"/>
            <w:tcBorders>
              <w:top w:val="nil"/>
              <w:left w:val="single" w:sz="4" w:space="0" w:color="auto"/>
              <w:bottom w:val="nil"/>
              <w:right w:val="nil"/>
            </w:tcBorders>
          </w:tcPr>
          <w:p w14:paraId="4661E647"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34CC1825"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14C721EE"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366D5CD0"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1C8E57A1"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1BC47A95"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5B9F575B" w14:textId="77777777" w:rsidR="00B60659" w:rsidRPr="00C6761E" w:rsidRDefault="00B60659" w:rsidP="001814EE">
            <w:pPr>
              <w:pStyle w:val="TAC"/>
              <w:rPr>
                <w:lang w:eastAsia="zh-CN"/>
              </w:rPr>
            </w:pPr>
            <w:r w:rsidRPr="00C6761E">
              <w:rPr>
                <w:rFonts w:hint="eastAsia"/>
                <w:lang w:eastAsia="zh-CN"/>
              </w:rPr>
              <w:t>x</w:t>
            </w:r>
          </w:p>
        </w:tc>
        <w:tc>
          <w:tcPr>
            <w:tcW w:w="284" w:type="dxa"/>
            <w:gridSpan w:val="2"/>
            <w:tcBorders>
              <w:top w:val="nil"/>
              <w:left w:val="nil"/>
              <w:bottom w:val="nil"/>
              <w:right w:val="nil"/>
            </w:tcBorders>
          </w:tcPr>
          <w:p w14:paraId="0AE724DD"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607DEDDA" w14:textId="77777777" w:rsidR="00B60659" w:rsidRPr="00C6761E" w:rsidRDefault="00B60659" w:rsidP="001814EE">
            <w:pPr>
              <w:pStyle w:val="TAC"/>
            </w:pPr>
          </w:p>
        </w:tc>
        <w:tc>
          <w:tcPr>
            <w:tcW w:w="4805" w:type="dxa"/>
            <w:gridSpan w:val="2"/>
            <w:tcBorders>
              <w:top w:val="nil"/>
              <w:left w:val="nil"/>
              <w:bottom w:val="nil"/>
              <w:right w:val="single" w:sz="4" w:space="0" w:color="auto"/>
            </w:tcBorders>
          </w:tcPr>
          <w:p w14:paraId="5A1AAD8B" w14:textId="77777777" w:rsidR="00B60659" w:rsidRPr="00C6761E" w:rsidRDefault="00B60659" w:rsidP="001814EE">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B60659" w:rsidRPr="00C6761E" w14:paraId="592BAF65" w14:textId="77777777" w:rsidTr="001814EE">
        <w:trPr>
          <w:cantSplit/>
          <w:jc w:val="center"/>
        </w:trPr>
        <w:tc>
          <w:tcPr>
            <w:tcW w:w="289" w:type="dxa"/>
            <w:tcBorders>
              <w:top w:val="nil"/>
              <w:left w:val="single" w:sz="4" w:space="0" w:color="auto"/>
              <w:bottom w:val="nil"/>
              <w:right w:val="nil"/>
            </w:tcBorders>
          </w:tcPr>
          <w:p w14:paraId="7C0DE64E"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3C4933C0"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5F531880"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11DFD8D8"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538E90FD"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1F5D0E6E"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4FFF679A"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14367064"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07825FF5" w14:textId="77777777" w:rsidR="00B60659" w:rsidRPr="00C6761E" w:rsidRDefault="00B60659" w:rsidP="001814EE">
            <w:pPr>
              <w:pStyle w:val="TAC"/>
            </w:pPr>
          </w:p>
        </w:tc>
        <w:tc>
          <w:tcPr>
            <w:tcW w:w="4805" w:type="dxa"/>
            <w:gridSpan w:val="2"/>
            <w:tcBorders>
              <w:top w:val="nil"/>
              <w:left w:val="nil"/>
              <w:bottom w:val="nil"/>
              <w:right w:val="single" w:sz="4" w:space="0" w:color="auto"/>
            </w:tcBorders>
          </w:tcPr>
          <w:p w14:paraId="2FA7F340" w14:textId="77777777" w:rsidR="00B60659" w:rsidRPr="00C6761E" w:rsidRDefault="00B60659" w:rsidP="001814EE">
            <w:pPr>
              <w:pStyle w:val="TAL"/>
              <w:rPr>
                <w:lang w:eastAsia="zh-CN"/>
              </w:rPr>
            </w:pPr>
            <w:r w:rsidRPr="00C6761E">
              <w:rPr>
                <w:lang w:eastAsia="zh-CN"/>
              </w:rPr>
              <w:t>PROSE DIRECT LINK IDENTITY RESPONSE</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550" w:name="MCCQCTEMPBM_00000037"/>
          </w:p>
        </w:tc>
      </w:tr>
      <w:bookmarkEnd w:id="3550"/>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551" w:name="_CR11_3_2"/>
      <w:bookmarkStart w:id="3552" w:name="_Toc68196426"/>
      <w:bookmarkStart w:id="3553" w:name="_Toc59209094"/>
      <w:bookmarkStart w:id="3554" w:name="_Toc51951317"/>
      <w:bookmarkStart w:id="3555" w:name="_Toc45882767"/>
      <w:bookmarkStart w:id="3556" w:name="_Toc45282381"/>
      <w:bookmarkStart w:id="3557" w:name="_Toc34404485"/>
      <w:bookmarkStart w:id="3558" w:name="_Toc34388714"/>
      <w:bookmarkStart w:id="3559" w:name="_Toc25070723"/>
      <w:bookmarkStart w:id="3560" w:name="_Toc525231504"/>
      <w:bookmarkStart w:id="3561" w:name="_Toc155372481"/>
      <w:bookmarkEnd w:id="3551"/>
      <w:r w:rsidRPr="00C6761E">
        <w:t>11.</w:t>
      </w:r>
      <w:r w:rsidR="00CE7C6B" w:rsidRPr="00C6761E">
        <w:t>3.2</w:t>
      </w:r>
      <w:r w:rsidR="00CE7C6B" w:rsidRPr="00C6761E">
        <w:tab/>
        <w:t>Sequence number</w:t>
      </w:r>
      <w:bookmarkEnd w:id="3552"/>
      <w:bookmarkEnd w:id="3553"/>
      <w:bookmarkEnd w:id="3554"/>
      <w:bookmarkEnd w:id="3555"/>
      <w:bookmarkEnd w:id="3556"/>
      <w:bookmarkEnd w:id="3557"/>
      <w:bookmarkEnd w:id="3558"/>
      <w:bookmarkEnd w:id="3559"/>
      <w:bookmarkEnd w:id="3560"/>
      <w:bookmarkEnd w:id="3561"/>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562" w:name="_CR11_3_3"/>
      <w:bookmarkStart w:id="3563" w:name="_Toc68196427"/>
      <w:bookmarkStart w:id="3564" w:name="_Toc59209095"/>
      <w:bookmarkStart w:id="3565" w:name="_Toc51951318"/>
      <w:bookmarkStart w:id="3566" w:name="_Toc45882768"/>
      <w:bookmarkStart w:id="3567" w:name="_Toc45282382"/>
      <w:bookmarkStart w:id="3568" w:name="_Toc34404486"/>
      <w:bookmarkStart w:id="3569" w:name="_Toc34388715"/>
      <w:bookmarkStart w:id="3570" w:name="_Toc25070724"/>
      <w:bookmarkStart w:id="3571" w:name="_Toc155372482"/>
      <w:bookmarkEnd w:id="3562"/>
      <w:r w:rsidRPr="00C6761E">
        <w:t>11.</w:t>
      </w:r>
      <w:r w:rsidR="00CE7C6B" w:rsidRPr="00C6761E">
        <w:t>3.3</w:t>
      </w:r>
      <w:r w:rsidR="00CE7C6B" w:rsidRPr="00C6761E">
        <w:tab/>
      </w:r>
      <w:bookmarkEnd w:id="3563"/>
      <w:bookmarkEnd w:id="3564"/>
      <w:bookmarkEnd w:id="3565"/>
      <w:bookmarkEnd w:id="3566"/>
      <w:bookmarkEnd w:id="3567"/>
      <w:bookmarkEnd w:id="3568"/>
      <w:bookmarkEnd w:id="3569"/>
      <w:bookmarkEnd w:id="3570"/>
      <w:r w:rsidR="00735CF5" w:rsidRPr="00C6761E">
        <w:t>ProSe identifier</w:t>
      </w:r>
      <w:bookmarkEnd w:id="3571"/>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572" w:name="_Toc525231443"/>
      <w:bookmarkStart w:id="3573"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574"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575" w:name="_CRFigure11_3_3_1"/>
      <w:bookmarkEnd w:id="3574"/>
      <w:r w:rsidRPr="00C6761E">
        <w:t>Figure </w:t>
      </w:r>
      <w:bookmarkEnd w:id="3575"/>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576" w:name="_CRTable11_3_3_1"/>
      <w:r w:rsidRPr="00C6761E">
        <w:t>Table </w:t>
      </w:r>
      <w:bookmarkEnd w:id="3576"/>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577" w:name="_CR11_3_4"/>
      <w:bookmarkStart w:id="3578" w:name="_Toc68196428"/>
      <w:bookmarkStart w:id="3579" w:name="_Toc59209096"/>
      <w:bookmarkStart w:id="3580" w:name="_Toc51951319"/>
      <w:bookmarkStart w:id="3581" w:name="_Toc45882769"/>
      <w:bookmarkStart w:id="3582" w:name="_Toc45282383"/>
      <w:bookmarkStart w:id="3583" w:name="_Toc34404487"/>
      <w:bookmarkStart w:id="3584" w:name="_Toc34388716"/>
      <w:bookmarkStart w:id="3585" w:name="_Toc155372483"/>
      <w:bookmarkEnd w:id="3577"/>
      <w:r w:rsidRPr="00C6761E">
        <w:t>11.</w:t>
      </w:r>
      <w:r w:rsidR="00CE7C6B" w:rsidRPr="00C6761E">
        <w:t>3.4</w:t>
      </w:r>
      <w:r w:rsidR="00CE7C6B" w:rsidRPr="00C6761E">
        <w:tab/>
      </w:r>
      <w:bookmarkEnd w:id="3572"/>
      <w:r w:rsidR="00CE7C6B" w:rsidRPr="00C6761E">
        <w:t>Application layer ID</w:t>
      </w:r>
      <w:bookmarkEnd w:id="3573"/>
      <w:bookmarkEnd w:id="3578"/>
      <w:bookmarkEnd w:id="3579"/>
      <w:bookmarkEnd w:id="3580"/>
      <w:bookmarkEnd w:id="3581"/>
      <w:bookmarkEnd w:id="3582"/>
      <w:bookmarkEnd w:id="3583"/>
      <w:bookmarkEnd w:id="3584"/>
      <w:bookmarkEnd w:id="3585"/>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586" w:name="_Toc25070726"/>
      <w:bookmarkStart w:id="3587"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588"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589" w:name="_CRFigure11_3_4_1"/>
      <w:bookmarkEnd w:id="3588"/>
      <w:r w:rsidRPr="00C6761E">
        <w:t>Figure </w:t>
      </w:r>
      <w:bookmarkEnd w:id="3589"/>
      <w:r w:rsidR="00AF026B" w:rsidRPr="00C6761E">
        <w:t>11.</w:t>
      </w:r>
      <w:r w:rsidRPr="00C6761E">
        <w:t>3.4.1: Application layer ID information element</w:t>
      </w:r>
    </w:p>
    <w:p w14:paraId="77C2DE5A" w14:textId="308CD0F0" w:rsidR="00CE7C6B" w:rsidRPr="00C6761E" w:rsidRDefault="00CE7C6B" w:rsidP="0037175B">
      <w:pPr>
        <w:pStyle w:val="TH"/>
      </w:pPr>
      <w:bookmarkStart w:id="3590" w:name="_CRTable11_3_4_1"/>
      <w:r w:rsidRPr="00C6761E">
        <w:t>Table </w:t>
      </w:r>
      <w:bookmarkEnd w:id="3590"/>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591" w:name="_CR11_3_5"/>
      <w:bookmarkStart w:id="3592" w:name="_Toc68196429"/>
      <w:bookmarkStart w:id="3593" w:name="_Toc59209097"/>
      <w:bookmarkStart w:id="3594" w:name="_Toc51951320"/>
      <w:bookmarkStart w:id="3595" w:name="_Toc45882770"/>
      <w:bookmarkStart w:id="3596" w:name="_Toc45282384"/>
      <w:bookmarkStart w:id="3597" w:name="_Toc34404488"/>
      <w:bookmarkStart w:id="3598" w:name="_Toc34388717"/>
      <w:bookmarkStart w:id="3599" w:name="_Toc155372484"/>
      <w:bookmarkEnd w:id="3591"/>
      <w:r w:rsidRPr="00C6761E">
        <w:t>11.</w:t>
      </w:r>
      <w:r w:rsidR="00CE7C6B" w:rsidRPr="00C6761E">
        <w:t>3.5</w:t>
      </w:r>
      <w:r w:rsidR="00CE7C6B" w:rsidRPr="00C6761E">
        <w:tab/>
        <w:t>PC5 QoS flow descriptions</w:t>
      </w:r>
      <w:bookmarkEnd w:id="3586"/>
      <w:bookmarkEnd w:id="3587"/>
      <w:bookmarkEnd w:id="3592"/>
      <w:bookmarkEnd w:id="3593"/>
      <w:bookmarkEnd w:id="3594"/>
      <w:bookmarkEnd w:id="3595"/>
      <w:bookmarkEnd w:id="3596"/>
      <w:bookmarkEnd w:id="3597"/>
      <w:bookmarkEnd w:id="3598"/>
      <w:bookmarkEnd w:id="3599"/>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600" w:name="_CRFigure11_3_5_1"/>
      <w:r w:rsidRPr="00C6761E">
        <w:t>Figure </w:t>
      </w:r>
      <w:bookmarkEnd w:id="3600"/>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601" w:name="_CRFigure11_3_5_2"/>
      <w:r w:rsidRPr="00C6761E">
        <w:t>Figure </w:t>
      </w:r>
      <w:bookmarkEnd w:id="3601"/>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602" w:name="_CRFigure11_3_5_3"/>
      <w:r w:rsidRPr="00C6761E">
        <w:t>Figure </w:t>
      </w:r>
      <w:bookmarkEnd w:id="3602"/>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603" w:name="_CRFigure11_3_5_4"/>
      <w:r w:rsidRPr="00C6761E">
        <w:t>Figure </w:t>
      </w:r>
      <w:bookmarkEnd w:id="3603"/>
      <w:r w:rsidR="00AF026B" w:rsidRPr="00C6761E">
        <w:t>11.</w:t>
      </w:r>
      <w:r w:rsidRPr="00C6761E">
        <w:t>3.5.4: Parameter</w:t>
      </w:r>
    </w:p>
    <w:p w14:paraId="44C6A276" w14:textId="77777777" w:rsidR="00CE7C6B" w:rsidRPr="00C6761E" w:rsidRDefault="00CE7C6B" w:rsidP="0037175B">
      <w:pPr>
        <w:pStyle w:val="TH"/>
      </w:pPr>
      <w:bookmarkStart w:id="3604" w:name="_CRTable11_3_5_1"/>
      <w:r w:rsidRPr="00C6761E">
        <w:t>Table </w:t>
      </w:r>
      <w:bookmarkEnd w:id="3604"/>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605" w:name="MCCQCTEMPBM_00000038"/>
          </w:p>
        </w:tc>
      </w:tr>
      <w:bookmarkEnd w:id="3605"/>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C6761E" w:rsidRDefault="00CE7C6B" w:rsidP="0010363A">
            <w:pPr>
              <w:pStyle w:val="TAL"/>
            </w:pPr>
            <w:r w:rsidRPr="00C6761E">
              <w:t>0 0 0 1 1 0 1 0</w:t>
            </w:r>
            <w:r w:rsidR="000D7A1B" w:rsidRPr="00C6761E">
              <w:tab/>
            </w:r>
            <w:r w:rsidRPr="00C6761E">
              <w:t>PQI 26</w:t>
            </w:r>
          </w:p>
          <w:p w14:paraId="0A1B5350" w14:textId="77777777" w:rsidR="00CE7C6B" w:rsidRPr="00C6761E" w:rsidRDefault="00CE7C6B" w:rsidP="0010363A">
            <w:pPr>
              <w:pStyle w:val="TAL"/>
            </w:pPr>
            <w:r w:rsidRPr="00C6761E">
              <w:t>0 0 0 1 1 0 1 1</w:t>
            </w:r>
          </w:p>
          <w:p w14:paraId="5557D391" w14:textId="1A618FB5" w:rsidR="00CE7C6B" w:rsidRPr="00C6761E" w:rsidRDefault="00CE7C6B" w:rsidP="0010363A">
            <w:pPr>
              <w:pStyle w:val="TAL"/>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255C41A9" w14:textId="77777777" w:rsidR="00CE7C6B" w:rsidRPr="00C6761E" w:rsidRDefault="00CE7C6B" w:rsidP="0010363A">
            <w:pPr>
              <w:pStyle w:val="TAL"/>
            </w:pPr>
            <w:r w:rsidRPr="00C6761E">
              <w:t xml:space="preserve">0 0 1 1 </w:t>
            </w:r>
            <w:r w:rsidRPr="00C6761E">
              <w:rPr>
                <w:lang w:eastAsia="ja-JP"/>
              </w:rPr>
              <w:t>0 1 1 0</w:t>
            </w:r>
          </w:p>
          <w:p w14:paraId="5F4FBE05" w14:textId="77777777" w:rsidR="00CE7C6B" w:rsidRPr="00C6761E" w:rsidRDefault="00CE7C6B" w:rsidP="0010363A">
            <w:pPr>
              <w:pStyle w:val="TAL"/>
              <w:rPr>
                <w:lang w:eastAsia="ja-JP"/>
              </w:rPr>
            </w:pPr>
            <w:r w:rsidRPr="00C6761E">
              <w:t xml:space="preserve">0 0 1 1 </w:t>
            </w:r>
            <w:r w:rsidRPr="00C6761E">
              <w:rPr>
                <w:lang w:eastAsia="ja-JP"/>
              </w:rPr>
              <w:t>0 1 1 1</w:t>
            </w:r>
            <w:r w:rsidRPr="00C6761E">
              <w:rPr>
                <w:lang w:eastAsia="ja-JP"/>
              </w:rPr>
              <w:tab/>
              <w:t>PQI 55</w:t>
            </w:r>
          </w:p>
          <w:p w14:paraId="1139A68D" w14:textId="77777777" w:rsidR="00CE7C6B" w:rsidRPr="00C6761E" w:rsidRDefault="00CE7C6B" w:rsidP="0010363A">
            <w:pPr>
              <w:pStyle w:val="TAL"/>
              <w:rPr>
                <w:lang w:eastAsia="ja-JP"/>
              </w:rPr>
            </w:pPr>
            <w:r w:rsidRPr="00C6761E">
              <w:t xml:space="preserve">0 0 1 1 </w:t>
            </w:r>
            <w:r w:rsidRPr="00C6761E">
              <w:rPr>
                <w:lang w:eastAsia="ja-JP"/>
              </w:rPr>
              <w:t>1 0 0 0</w:t>
            </w:r>
            <w:r w:rsidRPr="00C6761E">
              <w:rPr>
                <w:lang w:eastAsia="ja-JP"/>
              </w:rPr>
              <w:tab/>
              <w:t>PQI 56</w:t>
            </w:r>
          </w:p>
          <w:p w14:paraId="6BB735CE" w14:textId="77777777" w:rsidR="00CE7C6B" w:rsidRPr="00C6761E" w:rsidRDefault="00CE7C6B" w:rsidP="0010363A">
            <w:pPr>
              <w:pStyle w:val="TAL"/>
              <w:rPr>
                <w:lang w:eastAsia="ja-JP"/>
              </w:rPr>
            </w:pPr>
            <w:r w:rsidRPr="00C6761E">
              <w:t xml:space="preserve">0 0 1 1 </w:t>
            </w:r>
            <w:r w:rsidRPr="00C6761E">
              <w:rPr>
                <w:lang w:eastAsia="ja-JP"/>
              </w:rPr>
              <w:t>1 0 0 1</w:t>
            </w:r>
            <w:r w:rsidRPr="00C6761E">
              <w:rPr>
                <w:lang w:eastAsia="ja-JP"/>
              </w:rPr>
              <w:tab/>
              <w:t>PQI 57</w:t>
            </w:r>
          </w:p>
          <w:p w14:paraId="6E97FDB8" w14:textId="77777777" w:rsidR="00CE7C6B" w:rsidRPr="00C6761E" w:rsidRDefault="00CE7C6B" w:rsidP="0010363A">
            <w:pPr>
              <w:pStyle w:val="TAL"/>
            </w:pPr>
            <w:r w:rsidRPr="00C6761E">
              <w:t xml:space="preserve">0 0 1 1 </w:t>
            </w:r>
            <w:r w:rsidRPr="00C6761E">
              <w:rPr>
                <w:lang w:eastAsia="ja-JP"/>
              </w:rPr>
              <w:t>1 0 1 0</w:t>
            </w:r>
            <w:r w:rsidRPr="00C6761E">
              <w:rPr>
                <w:lang w:eastAsia="ja-JP"/>
              </w:rPr>
              <w:tab/>
              <w:t>PQI 58</w:t>
            </w:r>
          </w:p>
          <w:p w14:paraId="57ED6C9C" w14:textId="77777777" w:rsidR="00CE7C6B" w:rsidRPr="00C6761E" w:rsidRDefault="00CE7C6B" w:rsidP="0010363A">
            <w:pPr>
              <w:pStyle w:val="TAL"/>
              <w:rPr>
                <w:lang w:eastAsia="ja-JP"/>
              </w:rPr>
            </w:pPr>
            <w:r w:rsidRPr="00C6761E">
              <w:t xml:space="preserve">0 0 1 1 </w:t>
            </w:r>
            <w:r w:rsidRPr="00C6761E">
              <w:rPr>
                <w:lang w:eastAsia="ja-JP"/>
              </w:rPr>
              <w:t>1 0 1 1</w:t>
            </w:r>
            <w:r w:rsidRPr="00C6761E">
              <w:rPr>
                <w:lang w:eastAsia="ja-JP"/>
              </w:rPr>
              <w:tab/>
              <w:t>PQI 59</w:t>
            </w:r>
          </w:p>
          <w:p w14:paraId="4A6C84BF" w14:textId="78649BE3" w:rsidR="00CE7C6B" w:rsidRPr="00C6761E" w:rsidRDefault="00CE7C6B" w:rsidP="0010363A">
            <w:pPr>
              <w:pStyle w:val="TAL"/>
              <w:rPr>
                <w:lang w:eastAsia="ja-JP"/>
              </w:rPr>
            </w:pPr>
            <w:r w:rsidRPr="00C6761E">
              <w:t xml:space="preserve">0 0 1 1 </w:t>
            </w:r>
            <w:r w:rsidRPr="00C6761E">
              <w:rPr>
                <w:lang w:eastAsia="ja-JP"/>
              </w:rPr>
              <w:t>1 1 0 0</w:t>
            </w:r>
            <w:r w:rsidR="000D7A1B" w:rsidRPr="00C6761E">
              <w:rPr>
                <w:lang w:eastAsia="ja-JP"/>
              </w:rPr>
              <w:tab/>
            </w:r>
            <w:r w:rsidRPr="00C6761E">
              <w:rPr>
                <w:lang w:eastAsia="ja-JP"/>
              </w:rPr>
              <w:t>PQI 60</w:t>
            </w:r>
          </w:p>
          <w:p w14:paraId="402D78B1" w14:textId="6673AD8F" w:rsidR="00CE7C6B" w:rsidRPr="00C6761E" w:rsidRDefault="00CE7C6B" w:rsidP="0010363A">
            <w:pPr>
              <w:pStyle w:val="TAL"/>
              <w:rPr>
                <w:lang w:eastAsia="ja-JP"/>
              </w:rPr>
            </w:pPr>
            <w:r w:rsidRPr="00C6761E">
              <w:rPr>
                <w:lang w:eastAsia="ja-JP"/>
              </w:rPr>
              <w:t>0 0 1 1 1 1 0 1</w:t>
            </w:r>
            <w:r w:rsidR="000D7A1B" w:rsidRPr="00C6761E">
              <w:rPr>
                <w:lang w:eastAsia="ja-JP"/>
              </w:rPr>
              <w:tab/>
            </w:r>
            <w:r w:rsidRPr="00C6761E">
              <w:rPr>
                <w:lang w:eastAsia="ja-JP"/>
              </w:rPr>
              <w:t>PQI 61</w:t>
            </w:r>
          </w:p>
          <w:p w14:paraId="2B7BE7F5" w14:textId="77777777" w:rsidR="00CE7C6B" w:rsidRPr="00C6761E" w:rsidRDefault="00CE7C6B" w:rsidP="0010363A">
            <w:pPr>
              <w:pStyle w:val="TAL"/>
              <w:rPr>
                <w:lang w:eastAsia="ja-JP"/>
              </w:rPr>
            </w:pPr>
            <w:r w:rsidRPr="00C6761E">
              <w:rPr>
                <w:lang w:eastAsia="ja-JP"/>
              </w:rPr>
              <w:t>0 0 1 1 1 1 1 0</w:t>
            </w:r>
          </w:p>
          <w:p w14:paraId="4B7E6AAF" w14:textId="26E66C52"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4BCF9CC1" w14:textId="77777777" w:rsidR="00CE7C6B" w:rsidRPr="00C6761E" w:rsidRDefault="00CE7C6B" w:rsidP="0010363A">
            <w:pPr>
              <w:pStyle w:val="TAL"/>
              <w:rPr>
                <w:lang w:eastAsia="ja-JP"/>
              </w:rPr>
            </w:pPr>
            <w:r w:rsidRPr="00C6761E">
              <w:t xml:space="preserve">0 1 0 1 </w:t>
            </w:r>
            <w:r w:rsidRPr="00C6761E">
              <w:rPr>
                <w:lang w:eastAsia="ja-JP"/>
              </w:rPr>
              <w:t>1 0 0 1</w:t>
            </w:r>
          </w:p>
          <w:p w14:paraId="76BD8881" w14:textId="77777777" w:rsidR="00CE7C6B" w:rsidRPr="00C6761E" w:rsidRDefault="00CE7C6B" w:rsidP="0010363A">
            <w:pPr>
              <w:pStyle w:val="TAL"/>
              <w:rPr>
                <w:lang w:eastAsia="ja-JP"/>
              </w:rPr>
            </w:pPr>
            <w:r w:rsidRPr="00C6761E">
              <w:t xml:space="preserve">0 1 0 1 </w:t>
            </w:r>
            <w:r w:rsidRPr="00C6761E">
              <w:rPr>
                <w:lang w:eastAsia="ja-JP"/>
              </w:rPr>
              <w:t>1 0 1 0</w:t>
            </w:r>
            <w:r w:rsidRPr="00C6761E">
              <w:rPr>
                <w:lang w:eastAsia="ja-JP"/>
              </w:rPr>
              <w:tab/>
              <w:t>PQI 90</w:t>
            </w:r>
          </w:p>
          <w:p w14:paraId="602AA862" w14:textId="77777777" w:rsidR="00CE7C6B" w:rsidRPr="00C6761E" w:rsidRDefault="00CE7C6B" w:rsidP="0010363A">
            <w:pPr>
              <w:pStyle w:val="TAL"/>
              <w:rPr>
                <w:lang w:eastAsia="ja-JP"/>
              </w:rPr>
            </w:pPr>
            <w:r w:rsidRPr="00C6761E">
              <w:t xml:space="preserve">0 1 0 1 </w:t>
            </w:r>
            <w:r w:rsidRPr="00C6761E">
              <w:rPr>
                <w:lang w:eastAsia="ja-JP"/>
              </w:rPr>
              <w:t>1 0 1 1</w:t>
            </w:r>
            <w:r w:rsidRPr="00C6761E">
              <w:rPr>
                <w:lang w:eastAsia="ja-JP"/>
              </w:rPr>
              <w:tab/>
              <w:t>PQI 91</w:t>
            </w:r>
          </w:p>
          <w:p w14:paraId="5F8AAA9D" w14:textId="79C2BF63" w:rsidR="00CE7C6B" w:rsidRPr="00C6761E" w:rsidRDefault="00CE7C6B" w:rsidP="0010363A">
            <w:pPr>
              <w:pStyle w:val="TAL"/>
              <w:rPr>
                <w:lang w:eastAsia="ja-JP"/>
              </w:rPr>
            </w:pPr>
            <w:r w:rsidRPr="00C6761E">
              <w:t xml:space="preserve">0 1 0 1 </w:t>
            </w:r>
            <w:r w:rsidRPr="00C6761E">
              <w:rPr>
                <w:lang w:eastAsia="ja-JP"/>
              </w:rPr>
              <w:t>1 1 0 0</w:t>
            </w:r>
            <w:r w:rsidR="000D7A1B" w:rsidRPr="00C6761E">
              <w:rPr>
                <w:lang w:eastAsia="ja-JP"/>
              </w:rPr>
              <w:tab/>
            </w:r>
            <w:r w:rsidRPr="00C6761E">
              <w:rPr>
                <w:lang w:eastAsia="ja-JP"/>
              </w:rPr>
              <w:t>PQI 92</w:t>
            </w:r>
          </w:p>
          <w:p w14:paraId="65C04244" w14:textId="7407E498" w:rsidR="00CE7C6B" w:rsidRPr="00C6761E" w:rsidRDefault="00CE7C6B" w:rsidP="0010363A">
            <w:pPr>
              <w:pStyle w:val="TAL"/>
              <w:rPr>
                <w:lang w:eastAsia="ja-JP"/>
              </w:rPr>
            </w:pPr>
            <w:r w:rsidRPr="00C6761E">
              <w:rPr>
                <w:lang w:eastAsia="ja-JP"/>
              </w:rPr>
              <w:t>0 1 0 1 1 1 0 1</w:t>
            </w:r>
            <w:r w:rsidR="000D7A1B" w:rsidRPr="00C6761E">
              <w:rPr>
                <w:lang w:eastAsia="ja-JP"/>
              </w:rPr>
              <w:tab/>
            </w:r>
            <w:r w:rsidRPr="00C6761E">
              <w:rPr>
                <w:lang w:eastAsia="ja-JP"/>
              </w:rPr>
              <w:t>PQI 93</w:t>
            </w:r>
          </w:p>
          <w:p w14:paraId="1BBB26DD" w14:textId="77777777" w:rsidR="00CE7C6B" w:rsidRPr="00C6761E" w:rsidRDefault="00CE7C6B" w:rsidP="0010363A">
            <w:pPr>
              <w:pStyle w:val="TAL"/>
              <w:rPr>
                <w:lang w:eastAsia="ja-JP"/>
              </w:rPr>
            </w:pPr>
            <w:r w:rsidRPr="00C6761E">
              <w:rPr>
                <w:lang w:eastAsia="ja-JP"/>
              </w:rPr>
              <w:t>0 1 0 1 1 1 1 0</w:t>
            </w:r>
          </w:p>
          <w:p w14:paraId="75CE9EEF" w14:textId="2976FE5B"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606" w:name="_Toc525231506"/>
    </w:p>
    <w:p w14:paraId="63FDF96C" w14:textId="77777777" w:rsidR="00CE7C6B" w:rsidRPr="00C6761E" w:rsidRDefault="00AF026B" w:rsidP="0037175B">
      <w:pPr>
        <w:pStyle w:val="Heading3"/>
      </w:pPr>
      <w:bookmarkStart w:id="3607" w:name="_CR11_3_6"/>
      <w:bookmarkStart w:id="3608" w:name="_Toc68196430"/>
      <w:bookmarkStart w:id="3609" w:name="_Toc59209098"/>
      <w:bookmarkStart w:id="3610" w:name="_Toc51951321"/>
      <w:bookmarkStart w:id="3611" w:name="_Toc45882771"/>
      <w:bookmarkStart w:id="3612" w:name="_Toc45282385"/>
      <w:bookmarkStart w:id="3613" w:name="_Toc34404489"/>
      <w:bookmarkStart w:id="3614" w:name="_Toc34388718"/>
      <w:bookmarkStart w:id="3615" w:name="_Toc25070727"/>
      <w:bookmarkStart w:id="3616" w:name="_Toc155372485"/>
      <w:bookmarkEnd w:id="3607"/>
      <w:r w:rsidRPr="00C6761E">
        <w:t>11.</w:t>
      </w:r>
      <w:r w:rsidR="00CE7C6B" w:rsidRPr="00C6761E">
        <w:t>3.6</w:t>
      </w:r>
      <w:r w:rsidR="00CE7C6B" w:rsidRPr="00C6761E">
        <w:tab/>
        <w:t>IP address config</w:t>
      </w:r>
      <w:bookmarkEnd w:id="3606"/>
      <w:r w:rsidR="00CE7C6B" w:rsidRPr="00C6761E">
        <w:t>uration</w:t>
      </w:r>
      <w:bookmarkEnd w:id="3608"/>
      <w:bookmarkEnd w:id="3609"/>
      <w:bookmarkEnd w:id="3610"/>
      <w:bookmarkEnd w:id="3611"/>
      <w:bookmarkEnd w:id="3612"/>
      <w:bookmarkEnd w:id="3613"/>
      <w:bookmarkEnd w:id="3614"/>
      <w:bookmarkEnd w:id="3615"/>
      <w:bookmarkEnd w:id="3616"/>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617" w:name="_CRFigure11_3_6_1"/>
      <w:r w:rsidRPr="00C6761E">
        <w:t>Figure </w:t>
      </w:r>
      <w:bookmarkEnd w:id="3617"/>
      <w:r w:rsidR="00AF026B" w:rsidRPr="00C6761E">
        <w:t>11.</w:t>
      </w:r>
      <w:r w:rsidRPr="00C6761E">
        <w:t>3.6.1: IP address configuration information element</w:t>
      </w:r>
    </w:p>
    <w:p w14:paraId="010FEB79" w14:textId="77777777" w:rsidR="00CE7C6B" w:rsidRPr="00C6761E" w:rsidRDefault="00CE7C6B" w:rsidP="0037175B">
      <w:pPr>
        <w:pStyle w:val="TH"/>
      </w:pPr>
      <w:bookmarkStart w:id="3618" w:name="_CRTable11_3_6_1"/>
      <w:r w:rsidRPr="00C6761E">
        <w:t>Table </w:t>
      </w:r>
      <w:bookmarkEnd w:id="3618"/>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619" w:name="MCCQCTEMPBM_00000039"/>
          </w:p>
        </w:tc>
      </w:tr>
      <w:bookmarkEnd w:id="3619"/>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620" w:name="MCCQCTEMPBM_00000040"/>
          </w:p>
        </w:tc>
      </w:tr>
      <w:bookmarkEnd w:id="3620"/>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621" w:name="_CR11_3_7"/>
      <w:bookmarkStart w:id="3622" w:name="_Toc68196431"/>
      <w:bookmarkStart w:id="3623" w:name="_Toc59209099"/>
      <w:bookmarkStart w:id="3624" w:name="_Toc51951322"/>
      <w:bookmarkStart w:id="3625" w:name="_Toc45882772"/>
      <w:bookmarkStart w:id="3626" w:name="_Toc45282386"/>
      <w:bookmarkStart w:id="3627" w:name="_Toc34404490"/>
      <w:bookmarkStart w:id="3628" w:name="_Toc34388719"/>
      <w:bookmarkStart w:id="3629" w:name="_Toc25070728"/>
      <w:bookmarkStart w:id="3630" w:name="_Toc525231507"/>
      <w:bookmarkStart w:id="3631" w:name="_Toc155372486"/>
      <w:bookmarkEnd w:id="3621"/>
      <w:r w:rsidRPr="00C6761E">
        <w:t>11.</w:t>
      </w:r>
      <w:r w:rsidR="00CE7C6B" w:rsidRPr="00C6761E">
        <w:t>3.7</w:t>
      </w:r>
      <w:r w:rsidR="00CE7C6B" w:rsidRPr="00C6761E">
        <w:tab/>
        <w:t>Link local IPv6 address</w:t>
      </w:r>
      <w:bookmarkEnd w:id="3622"/>
      <w:bookmarkEnd w:id="3623"/>
      <w:bookmarkEnd w:id="3624"/>
      <w:bookmarkEnd w:id="3625"/>
      <w:bookmarkEnd w:id="3626"/>
      <w:bookmarkEnd w:id="3627"/>
      <w:bookmarkEnd w:id="3628"/>
      <w:bookmarkEnd w:id="3629"/>
      <w:bookmarkEnd w:id="3630"/>
      <w:bookmarkEnd w:id="3631"/>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632" w:name="_CRFigure11_3_7_1"/>
      <w:r w:rsidRPr="00C6761E">
        <w:t>Figure </w:t>
      </w:r>
      <w:bookmarkEnd w:id="3632"/>
      <w:r w:rsidR="00AF026B" w:rsidRPr="00C6761E">
        <w:t>11.</w:t>
      </w:r>
      <w:r w:rsidRPr="00C6761E">
        <w:t>3.7.1: Link local IPv6 address information element</w:t>
      </w:r>
    </w:p>
    <w:p w14:paraId="06383E80" w14:textId="77777777" w:rsidR="00CE7C6B" w:rsidRPr="00C6761E" w:rsidRDefault="00CE7C6B" w:rsidP="0037175B">
      <w:pPr>
        <w:pStyle w:val="TH"/>
      </w:pPr>
      <w:bookmarkStart w:id="3633" w:name="_CRTable11_3_7_1"/>
      <w:r w:rsidRPr="00C6761E">
        <w:t>Table </w:t>
      </w:r>
      <w:bookmarkEnd w:id="3633"/>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634" w:name="_CR11_3_8"/>
      <w:bookmarkStart w:id="3635" w:name="_Toc68196433"/>
      <w:bookmarkStart w:id="3636" w:name="_Toc59209101"/>
      <w:bookmarkStart w:id="3637" w:name="_Toc51951324"/>
      <w:bookmarkStart w:id="3638" w:name="_Toc45882774"/>
      <w:bookmarkStart w:id="3639" w:name="_Toc45282388"/>
      <w:bookmarkStart w:id="3640" w:name="_Toc34404492"/>
      <w:bookmarkStart w:id="3641" w:name="_Toc34388721"/>
      <w:bookmarkStart w:id="3642" w:name="_Toc502240455"/>
      <w:bookmarkStart w:id="3643" w:name="_Toc155372487"/>
      <w:bookmarkEnd w:id="3634"/>
      <w:r w:rsidRPr="00C6761E">
        <w:t>11.</w:t>
      </w:r>
      <w:r w:rsidR="00CE7C6B" w:rsidRPr="00C6761E">
        <w:t>3.</w:t>
      </w:r>
      <w:r w:rsidR="006B6495" w:rsidRPr="00C6761E">
        <w:t>8</w:t>
      </w:r>
      <w:r w:rsidR="00CE7C6B" w:rsidRPr="00C6761E">
        <w:tab/>
        <w:t>PC5 signalling protocol cause</w:t>
      </w:r>
      <w:bookmarkEnd w:id="3635"/>
      <w:bookmarkEnd w:id="3636"/>
      <w:bookmarkEnd w:id="3637"/>
      <w:bookmarkEnd w:id="3638"/>
      <w:bookmarkEnd w:id="3639"/>
      <w:bookmarkEnd w:id="3640"/>
      <w:bookmarkEnd w:id="3641"/>
      <w:bookmarkEnd w:id="3642"/>
      <w:bookmarkEnd w:id="3643"/>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6761E" w:rsidRDefault="00CE7C6B" w:rsidP="0010363A">
            <w:pPr>
              <w:pStyle w:val="TAC"/>
            </w:pPr>
            <w:r w:rsidRPr="00C6761E">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644" w:name="_CRFigure11_3_8_1"/>
      <w:r w:rsidRPr="00C6761E">
        <w:t>Figure </w:t>
      </w:r>
      <w:bookmarkEnd w:id="3644"/>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645" w:name="_CRTable11_3_8_1"/>
      <w:r w:rsidRPr="00C6761E">
        <w:t>Table </w:t>
      </w:r>
      <w:bookmarkEnd w:id="3645"/>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33"/>
        <w:gridCol w:w="218"/>
        <w:gridCol w:w="33"/>
        <w:gridCol w:w="33"/>
        <w:gridCol w:w="219"/>
        <w:gridCol w:w="33"/>
        <w:gridCol w:w="33"/>
        <w:gridCol w:w="217"/>
        <w:gridCol w:w="33"/>
        <w:gridCol w:w="33"/>
        <w:gridCol w:w="217"/>
        <w:gridCol w:w="33"/>
        <w:gridCol w:w="33"/>
        <w:gridCol w:w="218"/>
        <w:gridCol w:w="33"/>
        <w:gridCol w:w="33"/>
        <w:gridCol w:w="218"/>
        <w:gridCol w:w="33"/>
        <w:gridCol w:w="33"/>
        <w:gridCol w:w="218"/>
        <w:gridCol w:w="33"/>
        <w:gridCol w:w="33"/>
        <w:gridCol w:w="218"/>
        <w:gridCol w:w="33"/>
        <w:gridCol w:w="33"/>
        <w:gridCol w:w="643"/>
        <w:gridCol w:w="33"/>
        <w:gridCol w:w="33"/>
        <w:gridCol w:w="4045"/>
        <w:gridCol w:w="33"/>
        <w:gridCol w:w="33"/>
      </w:tblGrid>
      <w:tr w:rsidR="008733D7" w:rsidRPr="00C6761E" w14:paraId="15C3B2E8" w14:textId="77777777" w:rsidTr="00C22FE2">
        <w:trPr>
          <w:gridBefore w:val="2"/>
          <w:wBefore w:w="66" w:type="dxa"/>
          <w:jc w:val="center"/>
        </w:trPr>
        <w:tc>
          <w:tcPr>
            <w:tcW w:w="7091" w:type="dxa"/>
            <w:gridSpan w:val="3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t>PC5 signalling protocol cause value (octet 2)</w:t>
            </w:r>
          </w:p>
        </w:tc>
      </w:tr>
      <w:tr w:rsidR="008733D7" w:rsidRPr="00C6761E" w14:paraId="696FFB20"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3"/>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3"/>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3"/>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3"/>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3"/>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3"/>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3"/>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3"/>
            <w:tcBorders>
              <w:top w:val="nil"/>
              <w:left w:val="nil"/>
              <w:bottom w:val="nil"/>
              <w:right w:val="nil"/>
            </w:tcBorders>
          </w:tcPr>
          <w:p w14:paraId="7370B5EB" w14:textId="77777777" w:rsidR="008733D7" w:rsidRPr="00C6761E" w:rsidRDefault="008733D7" w:rsidP="007C750D">
            <w:pPr>
              <w:pStyle w:val="TAH"/>
            </w:pPr>
          </w:p>
        </w:tc>
        <w:tc>
          <w:tcPr>
            <w:tcW w:w="4111" w:type="dxa"/>
            <w:gridSpan w:val="3"/>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3C9879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6F668DB"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47C4979D"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6F14FFA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FE338A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29B96B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53831D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2C7C106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6D4DF4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797BBD79"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486F8B55"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56162A3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5BDC208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2911AD7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2"/>
          <w:wBefore w:w="66" w:type="dxa"/>
          <w:jc w:val="center"/>
        </w:trPr>
        <w:tc>
          <w:tcPr>
            <w:tcW w:w="284" w:type="dxa"/>
            <w:gridSpan w:val="3"/>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64A1680"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2"/>
          <w:wBefore w:w="66" w:type="dxa"/>
          <w:jc w:val="center"/>
        </w:trPr>
        <w:tc>
          <w:tcPr>
            <w:tcW w:w="284" w:type="dxa"/>
            <w:gridSpan w:val="3"/>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3"/>
            <w:tcBorders>
              <w:top w:val="nil"/>
              <w:left w:val="nil"/>
              <w:bottom w:val="nil"/>
              <w:right w:val="nil"/>
            </w:tcBorders>
          </w:tcPr>
          <w:p w14:paraId="18F46F93"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2"/>
          <w:wBefore w:w="66" w:type="dxa"/>
          <w:jc w:val="center"/>
        </w:trPr>
        <w:tc>
          <w:tcPr>
            <w:tcW w:w="284" w:type="dxa"/>
            <w:gridSpan w:val="3"/>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2CD08A3A"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2"/>
          <w:wBefore w:w="66" w:type="dxa"/>
          <w:jc w:val="center"/>
        </w:trPr>
        <w:tc>
          <w:tcPr>
            <w:tcW w:w="284" w:type="dxa"/>
            <w:gridSpan w:val="3"/>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3"/>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3"/>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3"/>
            <w:tcBorders>
              <w:top w:val="nil"/>
              <w:left w:val="nil"/>
              <w:bottom w:val="nil"/>
              <w:right w:val="nil"/>
            </w:tcBorders>
          </w:tcPr>
          <w:p w14:paraId="5A747F0B"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2"/>
          <w:wBefore w:w="66" w:type="dxa"/>
          <w:jc w:val="center"/>
        </w:trPr>
        <w:tc>
          <w:tcPr>
            <w:tcW w:w="284" w:type="dxa"/>
            <w:gridSpan w:val="3"/>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5CDE38E"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2"/>
          <w:wBefore w:w="66" w:type="dxa"/>
          <w:jc w:val="center"/>
        </w:trPr>
        <w:tc>
          <w:tcPr>
            <w:tcW w:w="284" w:type="dxa"/>
            <w:gridSpan w:val="3"/>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3"/>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3"/>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3"/>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3"/>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3"/>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3"/>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3"/>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3"/>
          </w:tcPr>
          <w:p w14:paraId="5D2B8B34" w14:textId="77777777" w:rsidR="008733D7" w:rsidRPr="00C6761E" w:rsidRDefault="008733D7" w:rsidP="007C750D">
            <w:pPr>
              <w:pStyle w:val="TAC"/>
            </w:pPr>
          </w:p>
        </w:tc>
        <w:tc>
          <w:tcPr>
            <w:tcW w:w="4111" w:type="dxa"/>
            <w:gridSpan w:val="3"/>
          </w:tcPr>
          <w:p w14:paraId="6A88230E" w14:textId="77777777" w:rsidR="008733D7" w:rsidRPr="00C6761E" w:rsidRDefault="008733D7" w:rsidP="007C750D">
            <w:pPr>
              <w:pStyle w:val="TAL"/>
            </w:pPr>
            <w:r w:rsidRPr="00C6761E">
              <w:t>Failure from 5G ProSe end UE</w:t>
            </w:r>
          </w:p>
        </w:tc>
      </w:tr>
      <w:tr w:rsidR="00FF45C0" w:rsidRPr="00C6761E" w14:paraId="07949F92" w14:textId="77777777" w:rsidTr="00C22FE2">
        <w:trPr>
          <w:gridBefore w:val="2"/>
          <w:wBefore w:w="66" w:type="dxa"/>
          <w:jc w:val="center"/>
        </w:trPr>
        <w:tc>
          <w:tcPr>
            <w:tcW w:w="284" w:type="dxa"/>
            <w:gridSpan w:val="3"/>
          </w:tcPr>
          <w:p w14:paraId="28E98605" w14:textId="77777777" w:rsidR="00FF45C0" w:rsidRPr="00C6761E" w:rsidRDefault="00FF45C0" w:rsidP="008055DC">
            <w:pPr>
              <w:pStyle w:val="TAC"/>
              <w:rPr>
                <w:lang w:eastAsia="zh-CN"/>
              </w:rPr>
            </w:pPr>
            <w:r w:rsidRPr="00C6761E">
              <w:rPr>
                <w:lang w:eastAsia="zh-CN"/>
              </w:rPr>
              <w:t>X</w:t>
            </w:r>
          </w:p>
        </w:tc>
        <w:tc>
          <w:tcPr>
            <w:tcW w:w="285" w:type="dxa"/>
            <w:gridSpan w:val="3"/>
          </w:tcPr>
          <w:p w14:paraId="21C723FE" w14:textId="77777777" w:rsidR="00FF45C0" w:rsidRPr="00C6761E" w:rsidRDefault="00FF45C0" w:rsidP="008055DC">
            <w:pPr>
              <w:pStyle w:val="TAC"/>
              <w:rPr>
                <w:lang w:eastAsia="zh-CN"/>
              </w:rPr>
            </w:pPr>
            <w:r w:rsidRPr="00C6761E">
              <w:t>X</w:t>
            </w:r>
          </w:p>
        </w:tc>
        <w:tc>
          <w:tcPr>
            <w:tcW w:w="283" w:type="dxa"/>
            <w:gridSpan w:val="3"/>
          </w:tcPr>
          <w:p w14:paraId="6FBC8742" w14:textId="77777777" w:rsidR="00FF45C0" w:rsidRPr="00C6761E" w:rsidRDefault="00FF45C0" w:rsidP="008055DC">
            <w:pPr>
              <w:pStyle w:val="TAC"/>
              <w:rPr>
                <w:lang w:eastAsia="zh-CN"/>
              </w:rPr>
            </w:pPr>
            <w:r w:rsidRPr="00C6761E">
              <w:t>X</w:t>
            </w:r>
          </w:p>
        </w:tc>
        <w:tc>
          <w:tcPr>
            <w:tcW w:w="283" w:type="dxa"/>
            <w:gridSpan w:val="3"/>
          </w:tcPr>
          <w:p w14:paraId="2E9DF3D3" w14:textId="77777777" w:rsidR="00FF45C0" w:rsidRPr="00C6761E" w:rsidRDefault="00FF45C0" w:rsidP="008055DC">
            <w:pPr>
              <w:pStyle w:val="TAC"/>
              <w:rPr>
                <w:lang w:eastAsia="zh-CN"/>
              </w:rPr>
            </w:pPr>
            <w:r w:rsidRPr="00C6761E">
              <w:t>X</w:t>
            </w:r>
          </w:p>
        </w:tc>
        <w:tc>
          <w:tcPr>
            <w:tcW w:w="284" w:type="dxa"/>
            <w:gridSpan w:val="3"/>
          </w:tcPr>
          <w:p w14:paraId="7C9FC170" w14:textId="77777777" w:rsidR="00FF45C0" w:rsidRPr="00C6761E" w:rsidRDefault="00FF45C0" w:rsidP="008055DC">
            <w:pPr>
              <w:pStyle w:val="TAC"/>
              <w:rPr>
                <w:lang w:eastAsia="zh-CN"/>
              </w:rPr>
            </w:pPr>
            <w:r w:rsidRPr="00C6761E">
              <w:t>X</w:t>
            </w:r>
          </w:p>
        </w:tc>
        <w:tc>
          <w:tcPr>
            <w:tcW w:w="284" w:type="dxa"/>
            <w:gridSpan w:val="3"/>
          </w:tcPr>
          <w:p w14:paraId="17CCD316" w14:textId="77777777" w:rsidR="00FF45C0" w:rsidRPr="00C6761E" w:rsidRDefault="00FF45C0" w:rsidP="008055DC">
            <w:pPr>
              <w:pStyle w:val="TAC"/>
              <w:rPr>
                <w:lang w:eastAsia="zh-CN"/>
              </w:rPr>
            </w:pPr>
            <w:r w:rsidRPr="00C6761E">
              <w:t>X</w:t>
            </w:r>
          </w:p>
        </w:tc>
        <w:tc>
          <w:tcPr>
            <w:tcW w:w="284" w:type="dxa"/>
            <w:gridSpan w:val="3"/>
          </w:tcPr>
          <w:p w14:paraId="27CAADF6" w14:textId="77777777" w:rsidR="00FF45C0" w:rsidRPr="00C6761E" w:rsidRDefault="00FF45C0" w:rsidP="008055DC">
            <w:pPr>
              <w:pStyle w:val="TAC"/>
              <w:rPr>
                <w:lang w:eastAsia="zh-CN"/>
              </w:rPr>
            </w:pPr>
            <w:r w:rsidRPr="00C6761E">
              <w:t>X</w:t>
            </w:r>
          </w:p>
        </w:tc>
        <w:tc>
          <w:tcPr>
            <w:tcW w:w="284" w:type="dxa"/>
            <w:gridSpan w:val="3"/>
          </w:tcPr>
          <w:p w14:paraId="25808E56" w14:textId="77777777" w:rsidR="00FF45C0" w:rsidRPr="00C6761E" w:rsidRDefault="00FF45C0" w:rsidP="008055DC">
            <w:pPr>
              <w:pStyle w:val="TAC"/>
              <w:rPr>
                <w:lang w:eastAsia="zh-CN"/>
              </w:rPr>
            </w:pPr>
            <w:r w:rsidRPr="00C6761E">
              <w:t>X</w:t>
            </w:r>
          </w:p>
        </w:tc>
        <w:tc>
          <w:tcPr>
            <w:tcW w:w="709" w:type="dxa"/>
            <w:gridSpan w:val="3"/>
          </w:tcPr>
          <w:p w14:paraId="4FE13629" w14:textId="77777777" w:rsidR="00FF45C0" w:rsidRPr="00C6761E" w:rsidRDefault="00FF45C0" w:rsidP="008055DC">
            <w:pPr>
              <w:pStyle w:val="TAC"/>
            </w:pPr>
          </w:p>
        </w:tc>
        <w:tc>
          <w:tcPr>
            <w:tcW w:w="4111" w:type="dxa"/>
            <w:gridSpan w:val="3"/>
          </w:tcPr>
          <w:p w14:paraId="0DE79039" w14:textId="77777777" w:rsidR="00FF45C0" w:rsidRPr="00C6761E" w:rsidRDefault="00FF45C0" w:rsidP="008055DC">
            <w:pPr>
              <w:pStyle w:val="TAL"/>
            </w:pPr>
            <w:r w:rsidRPr="00C6761E">
              <w:t>5G ProSe direct link already exists</w:t>
            </w:r>
          </w:p>
        </w:tc>
      </w:tr>
      <w:tr w:rsidR="00C22FE2" w:rsidRPr="00C6761E" w14:paraId="4AD723B0" w14:textId="77777777" w:rsidTr="00C22FE2">
        <w:trPr>
          <w:gridAfter w:val="2"/>
          <w:wAfter w:w="66" w:type="dxa"/>
          <w:jc w:val="center"/>
        </w:trPr>
        <w:tc>
          <w:tcPr>
            <w:tcW w:w="284" w:type="dxa"/>
            <w:gridSpan w:val="3"/>
            <w:tcBorders>
              <w:top w:val="nil"/>
              <w:left w:val="single" w:sz="4" w:space="0" w:color="auto"/>
              <w:bottom w:val="nil"/>
              <w:right w:val="nil"/>
            </w:tcBorders>
          </w:tcPr>
          <w:p w14:paraId="29385F4F" w14:textId="77777777" w:rsidR="00C22FE2" w:rsidRPr="00C6761E" w:rsidRDefault="00C22FE2" w:rsidP="001814EE">
            <w:pPr>
              <w:pStyle w:val="TAC"/>
            </w:pPr>
            <w:r w:rsidRPr="00C6761E">
              <w:rPr>
                <w:lang w:eastAsia="zh-CN"/>
              </w:rPr>
              <w:t>X</w:t>
            </w:r>
          </w:p>
        </w:tc>
        <w:tc>
          <w:tcPr>
            <w:tcW w:w="285" w:type="dxa"/>
            <w:gridSpan w:val="3"/>
            <w:tcBorders>
              <w:top w:val="nil"/>
              <w:left w:val="nil"/>
              <w:bottom w:val="nil"/>
              <w:right w:val="nil"/>
            </w:tcBorders>
          </w:tcPr>
          <w:p w14:paraId="72AD16C3" w14:textId="77777777" w:rsidR="00C22FE2" w:rsidRPr="00C6761E" w:rsidRDefault="00C22FE2" w:rsidP="001814EE">
            <w:pPr>
              <w:pStyle w:val="TAC"/>
            </w:pPr>
            <w:r w:rsidRPr="00C6761E">
              <w:t>X</w:t>
            </w:r>
          </w:p>
        </w:tc>
        <w:tc>
          <w:tcPr>
            <w:tcW w:w="283" w:type="dxa"/>
            <w:gridSpan w:val="3"/>
            <w:tcBorders>
              <w:top w:val="nil"/>
              <w:left w:val="nil"/>
              <w:bottom w:val="nil"/>
              <w:right w:val="nil"/>
            </w:tcBorders>
          </w:tcPr>
          <w:p w14:paraId="754F3876" w14:textId="77777777" w:rsidR="00C22FE2" w:rsidRPr="00C6761E" w:rsidRDefault="00C22FE2" w:rsidP="001814EE">
            <w:pPr>
              <w:pStyle w:val="TAC"/>
            </w:pPr>
            <w:r w:rsidRPr="00C6761E">
              <w:t>X</w:t>
            </w:r>
          </w:p>
        </w:tc>
        <w:tc>
          <w:tcPr>
            <w:tcW w:w="283" w:type="dxa"/>
            <w:gridSpan w:val="3"/>
            <w:tcBorders>
              <w:top w:val="nil"/>
              <w:left w:val="nil"/>
              <w:bottom w:val="nil"/>
              <w:right w:val="nil"/>
            </w:tcBorders>
          </w:tcPr>
          <w:p w14:paraId="7B36105B"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641E7F3F"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01048E66"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26D791DC"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37035E3E" w14:textId="77777777" w:rsidR="00C22FE2" w:rsidRPr="00C6761E" w:rsidRDefault="00C22FE2" w:rsidP="001814EE">
            <w:pPr>
              <w:pStyle w:val="TAC"/>
            </w:pPr>
            <w:r w:rsidRPr="00C6761E">
              <w:t>X</w:t>
            </w:r>
          </w:p>
        </w:tc>
        <w:tc>
          <w:tcPr>
            <w:tcW w:w="709" w:type="dxa"/>
            <w:gridSpan w:val="3"/>
            <w:tcBorders>
              <w:top w:val="nil"/>
              <w:left w:val="nil"/>
              <w:bottom w:val="nil"/>
              <w:right w:val="nil"/>
            </w:tcBorders>
          </w:tcPr>
          <w:p w14:paraId="17435425" w14:textId="77777777" w:rsidR="00C22FE2" w:rsidRPr="00C6761E" w:rsidRDefault="00C22FE2" w:rsidP="001814EE">
            <w:pPr>
              <w:pStyle w:val="TAC"/>
            </w:pPr>
          </w:p>
        </w:tc>
        <w:tc>
          <w:tcPr>
            <w:tcW w:w="4111" w:type="dxa"/>
            <w:gridSpan w:val="3"/>
            <w:tcBorders>
              <w:top w:val="nil"/>
              <w:left w:val="nil"/>
              <w:bottom w:val="nil"/>
              <w:right w:val="single" w:sz="4" w:space="0" w:color="auto"/>
            </w:tcBorders>
          </w:tcPr>
          <w:p w14:paraId="0CFFC28C" w14:textId="77777777" w:rsidR="00C22FE2" w:rsidRPr="00C6761E" w:rsidRDefault="00C22FE2" w:rsidP="001814EE">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EC5753" w:rsidRPr="00C6761E" w14:paraId="62B22BA1" w14:textId="77777777" w:rsidTr="00C22FE2">
        <w:trPr>
          <w:gridBefore w:val="1"/>
          <w:gridAfter w:val="1"/>
          <w:wBefore w:w="33" w:type="dxa"/>
          <w:wAfter w:w="33" w:type="dxa"/>
          <w:jc w:val="center"/>
        </w:trPr>
        <w:tc>
          <w:tcPr>
            <w:tcW w:w="284" w:type="dxa"/>
            <w:gridSpan w:val="3"/>
          </w:tcPr>
          <w:p w14:paraId="161E1A6E" w14:textId="77777777" w:rsidR="00EC5753" w:rsidRPr="00C6761E" w:rsidRDefault="00EC5753" w:rsidP="001814EE">
            <w:pPr>
              <w:pStyle w:val="TAC"/>
              <w:rPr>
                <w:lang w:eastAsia="zh-CN"/>
              </w:rPr>
            </w:pPr>
            <w:r w:rsidRPr="00C6761E">
              <w:rPr>
                <w:lang w:eastAsia="zh-CN"/>
              </w:rPr>
              <w:t>Y</w:t>
            </w:r>
          </w:p>
        </w:tc>
        <w:tc>
          <w:tcPr>
            <w:tcW w:w="285" w:type="dxa"/>
            <w:gridSpan w:val="3"/>
          </w:tcPr>
          <w:p w14:paraId="1BE898E6" w14:textId="77777777" w:rsidR="00EC5753" w:rsidRPr="00C6761E" w:rsidRDefault="00EC5753" w:rsidP="001814EE">
            <w:pPr>
              <w:pStyle w:val="TAC"/>
            </w:pPr>
            <w:r w:rsidRPr="00C6761E">
              <w:t>Y</w:t>
            </w:r>
          </w:p>
        </w:tc>
        <w:tc>
          <w:tcPr>
            <w:tcW w:w="283" w:type="dxa"/>
            <w:gridSpan w:val="3"/>
          </w:tcPr>
          <w:p w14:paraId="453E661A" w14:textId="77777777" w:rsidR="00EC5753" w:rsidRPr="00C6761E" w:rsidRDefault="00EC5753" w:rsidP="001814EE">
            <w:pPr>
              <w:pStyle w:val="TAC"/>
            </w:pPr>
            <w:r w:rsidRPr="00C6761E">
              <w:t>Y</w:t>
            </w:r>
          </w:p>
        </w:tc>
        <w:tc>
          <w:tcPr>
            <w:tcW w:w="283" w:type="dxa"/>
            <w:gridSpan w:val="3"/>
          </w:tcPr>
          <w:p w14:paraId="05DFD648" w14:textId="77777777" w:rsidR="00EC5753" w:rsidRPr="00C6761E" w:rsidRDefault="00EC5753" w:rsidP="001814EE">
            <w:pPr>
              <w:pStyle w:val="TAC"/>
            </w:pPr>
            <w:r w:rsidRPr="00C6761E">
              <w:t>Y</w:t>
            </w:r>
          </w:p>
        </w:tc>
        <w:tc>
          <w:tcPr>
            <w:tcW w:w="284" w:type="dxa"/>
            <w:gridSpan w:val="3"/>
          </w:tcPr>
          <w:p w14:paraId="772C2BAB" w14:textId="77777777" w:rsidR="00EC5753" w:rsidRPr="00C6761E" w:rsidRDefault="00EC5753" w:rsidP="001814EE">
            <w:pPr>
              <w:pStyle w:val="TAC"/>
            </w:pPr>
            <w:r w:rsidRPr="00C6761E">
              <w:t>Y</w:t>
            </w:r>
          </w:p>
        </w:tc>
        <w:tc>
          <w:tcPr>
            <w:tcW w:w="284" w:type="dxa"/>
            <w:gridSpan w:val="3"/>
          </w:tcPr>
          <w:p w14:paraId="74944311" w14:textId="77777777" w:rsidR="00EC5753" w:rsidRPr="00C6761E" w:rsidRDefault="00EC5753" w:rsidP="001814EE">
            <w:pPr>
              <w:pStyle w:val="TAC"/>
            </w:pPr>
            <w:r w:rsidRPr="00C6761E">
              <w:t>Y</w:t>
            </w:r>
          </w:p>
        </w:tc>
        <w:tc>
          <w:tcPr>
            <w:tcW w:w="284" w:type="dxa"/>
            <w:gridSpan w:val="3"/>
          </w:tcPr>
          <w:p w14:paraId="76DDDE6E" w14:textId="77777777" w:rsidR="00EC5753" w:rsidRPr="00C6761E" w:rsidRDefault="00EC5753" w:rsidP="001814EE">
            <w:pPr>
              <w:pStyle w:val="TAC"/>
            </w:pPr>
            <w:r w:rsidRPr="00C6761E">
              <w:t>Y</w:t>
            </w:r>
          </w:p>
        </w:tc>
        <w:tc>
          <w:tcPr>
            <w:tcW w:w="284" w:type="dxa"/>
            <w:gridSpan w:val="3"/>
          </w:tcPr>
          <w:p w14:paraId="38AB1A85" w14:textId="77777777" w:rsidR="00EC5753" w:rsidRPr="00C6761E" w:rsidRDefault="00EC5753" w:rsidP="001814EE">
            <w:pPr>
              <w:pStyle w:val="TAC"/>
            </w:pPr>
            <w:r w:rsidRPr="00C6761E">
              <w:t>Y</w:t>
            </w:r>
          </w:p>
        </w:tc>
        <w:tc>
          <w:tcPr>
            <w:tcW w:w="709" w:type="dxa"/>
            <w:gridSpan w:val="3"/>
          </w:tcPr>
          <w:p w14:paraId="17254433" w14:textId="77777777" w:rsidR="00EC5753" w:rsidRPr="00C6761E" w:rsidRDefault="00EC5753" w:rsidP="001814EE">
            <w:pPr>
              <w:pStyle w:val="TAC"/>
            </w:pPr>
          </w:p>
        </w:tc>
        <w:tc>
          <w:tcPr>
            <w:tcW w:w="4111" w:type="dxa"/>
            <w:gridSpan w:val="3"/>
          </w:tcPr>
          <w:p w14:paraId="0BB610E0" w14:textId="77777777" w:rsidR="00EC5753" w:rsidRPr="00C6761E" w:rsidRDefault="00EC5753" w:rsidP="001814EE">
            <w:pPr>
              <w:pStyle w:val="TAL"/>
            </w:pPr>
            <w:r w:rsidRPr="00C6761E">
              <w:rPr>
                <w:lang w:eastAsia="zh-CN"/>
              </w:rPr>
              <w:t>MAC address not unique</w:t>
            </w:r>
          </w:p>
        </w:tc>
      </w:tr>
      <w:tr w:rsidR="008733D7" w:rsidRPr="00C6761E" w14:paraId="0864089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3"/>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3"/>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3"/>
            <w:tcBorders>
              <w:top w:val="nil"/>
              <w:left w:val="nil"/>
              <w:bottom w:val="nil"/>
              <w:right w:val="nil"/>
            </w:tcBorders>
          </w:tcPr>
          <w:p w14:paraId="49D1F4D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2"/>
          <w:wBefore w:w="66" w:type="dxa"/>
          <w:jc w:val="center"/>
        </w:trPr>
        <w:tc>
          <w:tcPr>
            <w:tcW w:w="7091" w:type="dxa"/>
            <w:gridSpan w:val="3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646" w:name="_CR11_3_9"/>
      <w:bookmarkStart w:id="3647" w:name="_Toc68196436"/>
      <w:bookmarkStart w:id="3648" w:name="_Toc59209104"/>
      <w:bookmarkStart w:id="3649" w:name="_Toc51951327"/>
      <w:bookmarkStart w:id="3650" w:name="_Toc45882777"/>
      <w:bookmarkStart w:id="3651" w:name="_Toc45282391"/>
      <w:bookmarkStart w:id="3652" w:name="_Toc155372488"/>
      <w:bookmarkEnd w:id="3646"/>
      <w:r w:rsidRPr="00C6761E">
        <w:t>11.</w:t>
      </w:r>
      <w:r w:rsidR="00CE7C6B" w:rsidRPr="00C6761E">
        <w:t>3.</w:t>
      </w:r>
      <w:r w:rsidR="006B6495" w:rsidRPr="00C6761E">
        <w:t>9</w:t>
      </w:r>
      <w:r w:rsidR="00CE7C6B" w:rsidRPr="00C6761E">
        <w:tab/>
        <w:t>Key establishment information container</w:t>
      </w:r>
      <w:bookmarkEnd w:id="3647"/>
      <w:bookmarkEnd w:id="3648"/>
      <w:bookmarkEnd w:id="3649"/>
      <w:bookmarkEnd w:id="3650"/>
      <w:bookmarkEnd w:id="3651"/>
      <w:bookmarkEnd w:id="3652"/>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653" w:name="_CRFigure11_3_9_1"/>
      <w:r w:rsidRPr="00C6761E">
        <w:t>Figure </w:t>
      </w:r>
      <w:bookmarkEnd w:id="3653"/>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654" w:name="_CRTable11_3_9_1"/>
      <w:r w:rsidRPr="00C6761E">
        <w:t>Table </w:t>
      </w:r>
      <w:bookmarkEnd w:id="3654"/>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655" w:name="_CR11_3_10"/>
      <w:bookmarkStart w:id="3656" w:name="_Toc68196437"/>
      <w:bookmarkStart w:id="3657" w:name="_Toc59209105"/>
      <w:bookmarkStart w:id="3658" w:name="_Toc51951328"/>
      <w:bookmarkStart w:id="3659" w:name="_Toc45882778"/>
      <w:bookmarkStart w:id="3660" w:name="_Toc45282392"/>
      <w:bookmarkStart w:id="3661" w:name="_Toc155372489"/>
      <w:bookmarkEnd w:id="3655"/>
      <w:r w:rsidRPr="00C6761E">
        <w:t>11.</w:t>
      </w:r>
      <w:r w:rsidR="00CE7C6B" w:rsidRPr="00C6761E">
        <w:t>3.1</w:t>
      </w:r>
      <w:r w:rsidR="006B6495" w:rsidRPr="00C6761E">
        <w:t>0</w:t>
      </w:r>
      <w:r w:rsidR="00CE7C6B" w:rsidRPr="00C6761E">
        <w:tab/>
        <w:t>Nonce</w:t>
      </w:r>
      <w:bookmarkEnd w:id="3656"/>
      <w:bookmarkEnd w:id="3657"/>
      <w:bookmarkEnd w:id="3658"/>
      <w:bookmarkEnd w:id="3659"/>
      <w:bookmarkEnd w:id="3660"/>
      <w:bookmarkEnd w:id="3661"/>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662" w:name="_CRFigure11_3_10_1"/>
      <w:r w:rsidRPr="00C6761E">
        <w:t>Figure </w:t>
      </w:r>
      <w:bookmarkEnd w:id="3662"/>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663" w:name="_CRTable11_3_10_1"/>
      <w:r w:rsidRPr="00C6761E">
        <w:t>Table </w:t>
      </w:r>
      <w:bookmarkEnd w:id="3663"/>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664" w:name="_CR11_3_11"/>
      <w:bookmarkStart w:id="3665" w:name="_Toc68196438"/>
      <w:bookmarkStart w:id="3666" w:name="_Toc59209106"/>
      <w:bookmarkStart w:id="3667" w:name="_Toc51951329"/>
      <w:bookmarkStart w:id="3668" w:name="_Toc45882779"/>
      <w:bookmarkStart w:id="3669" w:name="_Toc45282393"/>
      <w:bookmarkStart w:id="3670" w:name="_Toc155372490"/>
      <w:bookmarkEnd w:id="3664"/>
      <w:r w:rsidRPr="00C6761E">
        <w:t>11.</w:t>
      </w:r>
      <w:r w:rsidR="00CE7C6B" w:rsidRPr="00C6761E">
        <w:t>3.1</w:t>
      </w:r>
      <w:r w:rsidR="006B6495" w:rsidRPr="00C6761E">
        <w:t>1</w:t>
      </w:r>
      <w:r w:rsidR="00CE7C6B" w:rsidRPr="00C6761E">
        <w:tab/>
        <w:t>UE security capabilities</w:t>
      </w:r>
      <w:bookmarkEnd w:id="3665"/>
      <w:bookmarkEnd w:id="3666"/>
      <w:bookmarkEnd w:id="3667"/>
      <w:bookmarkEnd w:id="3668"/>
      <w:bookmarkEnd w:id="3669"/>
      <w:bookmarkEnd w:id="3670"/>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671" w:name="_CRFigure11_3_11_1"/>
      <w:r w:rsidRPr="00C6761E">
        <w:t>Figure </w:t>
      </w:r>
      <w:bookmarkEnd w:id="3671"/>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672" w:name="_CRTable11_3_11_1"/>
      <w:r w:rsidRPr="00C6761E">
        <w:t>Table </w:t>
      </w:r>
      <w:bookmarkEnd w:id="3672"/>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673" w:name="MCCQCTEMPBM_00000042"/>
          </w:p>
        </w:tc>
      </w:tr>
      <w:bookmarkEnd w:id="3673"/>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674" w:name="MCCQCTEMPBM_00000043"/>
          </w:p>
        </w:tc>
      </w:tr>
      <w:bookmarkEnd w:id="3674"/>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675" w:name="MCCQCTEMPBM_00000044"/>
          </w:p>
        </w:tc>
      </w:tr>
      <w:bookmarkEnd w:id="3675"/>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676" w:name="MCCQCTEMPBM_00000045"/>
          </w:p>
        </w:tc>
      </w:tr>
      <w:bookmarkEnd w:id="3676"/>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677" w:name="MCCQCTEMPBM_00000046"/>
          </w:p>
        </w:tc>
      </w:tr>
      <w:bookmarkEnd w:id="3677"/>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678" w:name="MCCQCTEMPBM_00000047"/>
          </w:p>
        </w:tc>
      </w:tr>
      <w:bookmarkEnd w:id="3678"/>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679" w:name="MCCQCTEMPBM_00000048"/>
          </w:p>
        </w:tc>
      </w:tr>
      <w:bookmarkEnd w:id="3679"/>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680" w:name="MCCQCTEMPBM_00000049"/>
          </w:p>
        </w:tc>
      </w:tr>
      <w:bookmarkEnd w:id="3680"/>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681" w:name="MCCQCTEMPBM_00000050"/>
          </w:p>
        </w:tc>
      </w:tr>
      <w:bookmarkEnd w:id="3681"/>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682" w:name="MCCQCTEMPBM_00000051"/>
          </w:p>
        </w:tc>
      </w:tr>
      <w:bookmarkEnd w:id="3682"/>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683" w:name="MCCQCTEMPBM_00000052"/>
          </w:p>
        </w:tc>
      </w:tr>
      <w:bookmarkEnd w:id="3683"/>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684" w:name="MCCQCTEMPBM_00000053"/>
          </w:p>
        </w:tc>
      </w:tr>
      <w:bookmarkEnd w:id="3684"/>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685" w:name="MCCQCTEMPBM_00000054"/>
          </w:p>
        </w:tc>
      </w:tr>
      <w:bookmarkEnd w:id="3685"/>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686" w:name="MCCQCTEMPBM_00000055"/>
          </w:p>
        </w:tc>
      </w:tr>
      <w:bookmarkEnd w:id="3686"/>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687" w:name="MCCQCTEMPBM_00000056"/>
          </w:p>
        </w:tc>
      </w:tr>
      <w:bookmarkEnd w:id="3687"/>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688" w:name="MCCQCTEMPBM_00000057"/>
          </w:p>
        </w:tc>
      </w:tr>
      <w:bookmarkEnd w:id="3688"/>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689" w:name="MCCQCTEMPBM_00000058"/>
          </w:p>
        </w:tc>
      </w:tr>
      <w:bookmarkEnd w:id="3689"/>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690" w:name="_PERM_MCCTEMPBM_CRPT33550191___2"/>
            <w:bookmarkStart w:id="3691" w:name="MCCQCTEMPBM_00000059"/>
            <w:bookmarkEnd w:id="3690"/>
          </w:p>
        </w:tc>
      </w:tr>
      <w:bookmarkEnd w:id="3691"/>
    </w:tbl>
    <w:p w14:paraId="700D5141" w14:textId="77777777" w:rsidR="00CE7C6B" w:rsidRPr="00C6761E" w:rsidRDefault="00CE7C6B" w:rsidP="0037175B"/>
    <w:p w14:paraId="49F31430" w14:textId="77777777" w:rsidR="00CE7C6B" w:rsidRPr="00C6761E" w:rsidRDefault="00AF026B" w:rsidP="0037175B">
      <w:pPr>
        <w:pStyle w:val="Heading3"/>
      </w:pPr>
      <w:bookmarkStart w:id="3692" w:name="_CR11_3_12"/>
      <w:bookmarkStart w:id="3693" w:name="_Toc68196439"/>
      <w:bookmarkStart w:id="3694" w:name="_Toc59209107"/>
      <w:bookmarkStart w:id="3695" w:name="_Toc51951330"/>
      <w:bookmarkStart w:id="3696" w:name="_Toc45882780"/>
      <w:bookmarkStart w:id="3697" w:name="_Toc45282394"/>
      <w:bookmarkStart w:id="3698" w:name="_Toc155372491"/>
      <w:bookmarkEnd w:id="3692"/>
      <w:r w:rsidRPr="00C6761E">
        <w:t>11.</w:t>
      </w:r>
      <w:r w:rsidR="00CE7C6B" w:rsidRPr="00C6761E">
        <w:t>3.1</w:t>
      </w:r>
      <w:r w:rsidR="006B6495" w:rsidRPr="00C6761E">
        <w:t>2</w:t>
      </w:r>
      <w:r w:rsidR="00CE7C6B" w:rsidRPr="00C6761E">
        <w:tab/>
        <w:t>UE PC5 unicast signalling security policy</w:t>
      </w:r>
      <w:bookmarkEnd w:id="3693"/>
      <w:bookmarkEnd w:id="3694"/>
      <w:bookmarkEnd w:id="3695"/>
      <w:bookmarkEnd w:id="3696"/>
      <w:bookmarkEnd w:id="3697"/>
      <w:bookmarkEnd w:id="3698"/>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699" w:name="_CRFigure11_3_12_1"/>
      <w:r w:rsidRPr="00C6761E">
        <w:t>Figure </w:t>
      </w:r>
      <w:bookmarkEnd w:id="3699"/>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700" w:name="_CRTable11_3_12_1"/>
      <w:r w:rsidRPr="00C6761E">
        <w:t>Table </w:t>
      </w:r>
      <w:bookmarkEnd w:id="3700"/>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701" w:name="MCCQCTEMPBM_00000060"/>
          </w:p>
        </w:tc>
      </w:tr>
      <w:bookmarkEnd w:id="3701"/>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702" w:name="MCCQCTEMPBM_00000061"/>
          </w:p>
        </w:tc>
      </w:tr>
      <w:bookmarkEnd w:id="3702"/>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703" w:name="MCCQCTEMPBM_00000062"/>
          </w:p>
        </w:tc>
      </w:tr>
      <w:bookmarkEnd w:id="3703"/>
    </w:tbl>
    <w:p w14:paraId="41588ABD" w14:textId="77777777" w:rsidR="00CE7C6B" w:rsidRPr="00C6761E" w:rsidRDefault="00CE7C6B" w:rsidP="0037175B"/>
    <w:p w14:paraId="7CCF492D" w14:textId="77777777" w:rsidR="00CE7C6B" w:rsidRPr="00C6761E" w:rsidRDefault="00AF026B" w:rsidP="0037175B">
      <w:pPr>
        <w:pStyle w:val="Heading3"/>
      </w:pPr>
      <w:bookmarkStart w:id="3704" w:name="_CR11_3_13"/>
      <w:bookmarkStart w:id="3705" w:name="_Toc68196440"/>
      <w:bookmarkStart w:id="3706" w:name="_Toc59209108"/>
      <w:bookmarkStart w:id="3707" w:name="_Toc51951331"/>
      <w:bookmarkStart w:id="3708" w:name="_Toc45882781"/>
      <w:bookmarkStart w:id="3709" w:name="_Toc45282395"/>
      <w:bookmarkStart w:id="3710" w:name="_Toc155372492"/>
      <w:bookmarkEnd w:id="3704"/>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705"/>
      <w:bookmarkEnd w:id="3706"/>
      <w:bookmarkEnd w:id="3707"/>
      <w:bookmarkEnd w:id="3708"/>
      <w:bookmarkEnd w:id="3709"/>
      <w:bookmarkEnd w:id="3710"/>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711" w:name="_CRFigure11_3_13_1"/>
      <w:r w:rsidRPr="00C6761E">
        <w:t>Figure </w:t>
      </w:r>
      <w:bookmarkEnd w:id="3711"/>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712" w:name="_CRTable11_3_13_1"/>
      <w:r w:rsidRPr="00C6761E">
        <w:t>Table </w:t>
      </w:r>
      <w:bookmarkEnd w:id="371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713" w:name="_CR11_3_14"/>
      <w:bookmarkStart w:id="3714" w:name="_Toc68196441"/>
      <w:bookmarkStart w:id="3715" w:name="_Toc59209109"/>
      <w:bookmarkStart w:id="3716" w:name="_Toc51951332"/>
      <w:bookmarkStart w:id="3717" w:name="_Toc45882782"/>
      <w:bookmarkStart w:id="3718" w:name="_Toc45282396"/>
      <w:bookmarkStart w:id="3719" w:name="_Toc502240469"/>
      <w:bookmarkStart w:id="3720" w:name="_Toc155372493"/>
      <w:bookmarkEnd w:id="3713"/>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714"/>
      <w:bookmarkEnd w:id="3715"/>
      <w:bookmarkEnd w:id="3716"/>
      <w:bookmarkEnd w:id="3717"/>
      <w:bookmarkEnd w:id="3718"/>
      <w:bookmarkEnd w:id="3719"/>
      <w:bookmarkEnd w:id="3720"/>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721" w:name="_CRFigure11_3_14_1"/>
      <w:r w:rsidRPr="00C6761E">
        <w:t>Figure </w:t>
      </w:r>
      <w:bookmarkEnd w:id="3721"/>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722" w:name="_CRTable11_3_14_1"/>
      <w:r w:rsidRPr="00C6761E">
        <w:t>Table </w:t>
      </w:r>
      <w:bookmarkEnd w:id="372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723" w:name="_CR11_3_15"/>
      <w:bookmarkStart w:id="3724" w:name="_Toc68196443"/>
      <w:bookmarkStart w:id="3725" w:name="_Toc59209111"/>
      <w:bookmarkStart w:id="3726" w:name="_Toc51951334"/>
      <w:bookmarkStart w:id="3727" w:name="_Toc45882784"/>
      <w:bookmarkStart w:id="3728" w:name="_Toc45282398"/>
      <w:bookmarkStart w:id="3729" w:name="_Toc502240465"/>
      <w:bookmarkStart w:id="3730" w:name="_Toc155372494"/>
      <w:bookmarkStart w:id="3731" w:name="_Toc68196447"/>
      <w:bookmarkStart w:id="3732" w:name="_Toc59209115"/>
      <w:bookmarkStart w:id="3733" w:name="_Toc51951338"/>
      <w:bookmarkStart w:id="3734" w:name="_Toc45882788"/>
      <w:bookmarkStart w:id="3735" w:name="_Toc45282402"/>
      <w:bookmarkEnd w:id="3723"/>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724"/>
      <w:bookmarkEnd w:id="3725"/>
      <w:bookmarkEnd w:id="3726"/>
      <w:bookmarkEnd w:id="3727"/>
      <w:bookmarkEnd w:id="3728"/>
      <w:bookmarkEnd w:id="3729"/>
      <w:bookmarkEnd w:id="3730"/>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736" w:name="_CRFigure11_3_15_1"/>
      <w:r w:rsidRPr="00C6761E">
        <w:t>Figure </w:t>
      </w:r>
      <w:bookmarkEnd w:id="3736"/>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737" w:name="_CRTable11_3_15_1"/>
      <w:r w:rsidRPr="00C6761E">
        <w:t>Table </w:t>
      </w:r>
      <w:bookmarkEnd w:id="373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738" w:name="_CR11_3_16"/>
      <w:bookmarkStart w:id="3739" w:name="_Toc68196444"/>
      <w:bookmarkStart w:id="3740" w:name="_Toc59209112"/>
      <w:bookmarkStart w:id="3741" w:name="_Toc51951335"/>
      <w:bookmarkStart w:id="3742" w:name="_Toc45882785"/>
      <w:bookmarkStart w:id="3743" w:name="_Toc45282399"/>
      <w:bookmarkStart w:id="3744" w:name="_Toc502240468"/>
      <w:bookmarkStart w:id="3745" w:name="_Toc155372495"/>
      <w:bookmarkStart w:id="3746" w:name="_Toc502240467"/>
      <w:bookmarkEnd w:id="3738"/>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739"/>
      <w:bookmarkEnd w:id="3740"/>
      <w:bookmarkEnd w:id="3741"/>
      <w:bookmarkEnd w:id="3742"/>
      <w:bookmarkEnd w:id="3743"/>
      <w:bookmarkEnd w:id="3744"/>
      <w:bookmarkEnd w:id="3745"/>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747" w:name="_CRFigure11_3_16_1"/>
      <w:r w:rsidRPr="00C6761E">
        <w:t>Figure </w:t>
      </w:r>
      <w:bookmarkEnd w:id="3747"/>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748" w:name="_CRTable11_3_16_1"/>
      <w:r w:rsidRPr="00C6761E">
        <w:t>Table </w:t>
      </w:r>
      <w:bookmarkEnd w:id="374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749" w:name="_CR11_3_17"/>
      <w:bookmarkStart w:id="3750" w:name="_Toc68196445"/>
      <w:bookmarkStart w:id="3751" w:name="_Toc59209113"/>
      <w:bookmarkStart w:id="3752" w:name="_Toc51951336"/>
      <w:bookmarkStart w:id="3753" w:name="_Toc45882786"/>
      <w:bookmarkStart w:id="3754" w:name="_Toc45282400"/>
      <w:bookmarkStart w:id="3755" w:name="_Toc155372496"/>
      <w:bookmarkEnd w:id="3749"/>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746"/>
      <w:bookmarkEnd w:id="3750"/>
      <w:bookmarkEnd w:id="3751"/>
      <w:bookmarkEnd w:id="3752"/>
      <w:bookmarkEnd w:id="3753"/>
      <w:bookmarkEnd w:id="3754"/>
      <w:bookmarkEnd w:id="3755"/>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756" w:name="_CRFigure11_3_17_1"/>
      <w:r w:rsidRPr="00C6761E">
        <w:t>Figure </w:t>
      </w:r>
      <w:bookmarkEnd w:id="3756"/>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757" w:name="_CRTable11_3_17_1"/>
      <w:r w:rsidRPr="00C6761E">
        <w:t>Table </w:t>
      </w:r>
      <w:bookmarkEnd w:id="375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758" w:name="_CR11_3_18"/>
      <w:bookmarkStart w:id="3759" w:name="_Toc155372497"/>
      <w:bookmarkEnd w:id="3758"/>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731"/>
      <w:bookmarkEnd w:id="3732"/>
      <w:bookmarkEnd w:id="3733"/>
      <w:bookmarkEnd w:id="3734"/>
      <w:bookmarkEnd w:id="3735"/>
      <w:bookmarkEnd w:id="3759"/>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760" w:name="_CRFigure11_3_18_1"/>
      <w:r w:rsidRPr="00C6761E">
        <w:t>Figure </w:t>
      </w:r>
      <w:bookmarkEnd w:id="3760"/>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761" w:name="_CRTable11_3_18_1"/>
      <w:r w:rsidRPr="00C6761E">
        <w:t>Table </w:t>
      </w:r>
      <w:bookmarkEnd w:id="376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762" w:name="MCCQCTEMPBM_00000063"/>
          </w:p>
        </w:tc>
      </w:tr>
      <w:bookmarkEnd w:id="3762"/>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763" w:name="MCCQCTEMPBM_00000064"/>
          </w:p>
        </w:tc>
      </w:tr>
      <w:bookmarkEnd w:id="3763"/>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764" w:name="MCCQCTEMPBM_00000065"/>
          </w:p>
        </w:tc>
      </w:tr>
      <w:bookmarkEnd w:id="3764"/>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765" w:name="_CR11_3_19"/>
      <w:bookmarkStart w:id="3766" w:name="_Toc525231510"/>
      <w:bookmarkStart w:id="3767" w:name="_Toc68196432"/>
      <w:bookmarkStart w:id="3768" w:name="_Toc59209100"/>
      <w:bookmarkStart w:id="3769" w:name="_Toc51951323"/>
      <w:bookmarkStart w:id="3770" w:name="_Toc45882773"/>
      <w:bookmarkStart w:id="3771" w:name="_Toc45282387"/>
      <w:bookmarkStart w:id="3772" w:name="_Toc34404491"/>
      <w:bookmarkStart w:id="3773" w:name="_Toc34388720"/>
      <w:bookmarkStart w:id="3774" w:name="_Toc155372498"/>
      <w:bookmarkEnd w:id="3765"/>
      <w:r w:rsidRPr="00C6761E">
        <w:rPr>
          <w:szCs w:val="22"/>
          <w:lang w:eastAsia="zh-CN"/>
        </w:rPr>
        <w:t>11.3.19</w:t>
      </w:r>
      <w:r w:rsidRPr="00C6761E">
        <w:rPr>
          <w:szCs w:val="22"/>
        </w:rPr>
        <w:tab/>
      </w:r>
      <w:bookmarkEnd w:id="3766"/>
      <w:r w:rsidRPr="00C6761E">
        <w:rPr>
          <w:szCs w:val="22"/>
        </w:rPr>
        <w:t>Link modification operation code</w:t>
      </w:r>
      <w:bookmarkEnd w:id="3767"/>
      <w:bookmarkEnd w:id="3768"/>
      <w:bookmarkEnd w:id="3769"/>
      <w:bookmarkEnd w:id="3770"/>
      <w:bookmarkEnd w:id="3771"/>
      <w:bookmarkEnd w:id="3772"/>
      <w:bookmarkEnd w:id="3773"/>
      <w:bookmarkEnd w:id="3774"/>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775" w:name="_CRFigure11_3_19_1"/>
      <w:r w:rsidRPr="00C6761E">
        <w:t>Figure</w:t>
      </w:r>
      <w:r w:rsidRPr="00C6761E">
        <w:rPr>
          <w:noProof/>
        </w:rPr>
        <w:t> </w:t>
      </w:r>
      <w:bookmarkEnd w:id="3775"/>
      <w:r w:rsidRPr="00C6761E">
        <w:rPr>
          <w:lang w:eastAsia="zh-CN"/>
        </w:rPr>
        <w:t>11.3.19</w:t>
      </w:r>
      <w:r w:rsidRPr="00C6761E">
        <w:t>.</w:t>
      </w:r>
      <w:r w:rsidRPr="00C6761E">
        <w:rPr>
          <w:lang w:eastAsia="zh-CN"/>
        </w:rPr>
        <w:t>1</w:t>
      </w:r>
      <w:r w:rsidRPr="00C6761E">
        <w:t>: Link modification operation code information element</w:t>
      </w:r>
    </w:p>
    <w:p w14:paraId="5975C254" w14:textId="1990C3E3" w:rsidR="008B7C17" w:rsidRPr="00C6761E" w:rsidRDefault="008B7C17" w:rsidP="008B7C17">
      <w:pPr>
        <w:pStyle w:val="TH"/>
      </w:pPr>
      <w:bookmarkStart w:id="3776" w:name="_CRTable11_3_19_1"/>
      <w:r w:rsidRPr="00C6761E">
        <w:t>Table</w:t>
      </w:r>
      <w:r w:rsidRPr="00C6761E">
        <w:rPr>
          <w:noProof/>
        </w:rPr>
        <w:t> </w:t>
      </w:r>
      <w:bookmarkEnd w:id="3776"/>
      <w:r w:rsidRPr="00C6761E">
        <w:rPr>
          <w:lang w:eastAsia="zh-CN"/>
        </w:rPr>
        <w:t>11.3.19</w:t>
      </w:r>
      <w:r w:rsidRPr="00C6761E">
        <w:t>.</w:t>
      </w:r>
      <w:r w:rsidRPr="00C6761E">
        <w:rPr>
          <w:lang w:eastAsia="zh-CN"/>
        </w:rPr>
        <w:t>1</w:t>
      </w:r>
      <w:r w:rsidRPr="00C6761E">
        <w:t>: Link modification operation code information element</w:t>
      </w:r>
    </w:p>
    <w:p w14:paraId="394AC10B" w14:textId="470D4EFE" w:rsidR="00E96C46" w:rsidRPr="00C6761E" w:rsidRDefault="00E96C46" w:rsidP="00E96C46">
      <w:pPr>
        <w:pStyle w:val="TH"/>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E96C46" w:rsidRPr="00C6761E" w14:paraId="4079BAED" w14:textId="77777777" w:rsidTr="00360540">
        <w:trPr>
          <w:cantSplit/>
          <w:jc w:val="center"/>
        </w:trPr>
        <w:tc>
          <w:tcPr>
            <w:tcW w:w="7371" w:type="dxa"/>
            <w:gridSpan w:val="6"/>
            <w:tcBorders>
              <w:top w:val="single" w:sz="4" w:space="0" w:color="auto"/>
              <w:left w:val="single" w:sz="4" w:space="0" w:color="auto"/>
              <w:bottom w:val="nil"/>
              <w:right w:val="single" w:sz="4" w:space="0" w:color="auto"/>
            </w:tcBorders>
            <w:hideMark/>
          </w:tcPr>
          <w:p w14:paraId="03DC962C" w14:textId="77777777" w:rsidR="00E96C46" w:rsidRPr="00C6761E" w:rsidRDefault="00E96C46" w:rsidP="00360540">
            <w:pPr>
              <w:pStyle w:val="TAL"/>
            </w:pPr>
            <w:r w:rsidRPr="00C6761E">
              <w:t>Link modification operation code (octet 2)</w:t>
            </w:r>
          </w:p>
        </w:tc>
      </w:tr>
      <w:tr w:rsidR="00E96C46" w:rsidRPr="00C6761E" w14:paraId="6ADD99BB" w14:textId="77777777" w:rsidTr="00360540">
        <w:trPr>
          <w:cantSplit/>
          <w:jc w:val="center"/>
        </w:trPr>
        <w:tc>
          <w:tcPr>
            <w:tcW w:w="7371" w:type="dxa"/>
            <w:gridSpan w:val="6"/>
            <w:tcBorders>
              <w:top w:val="nil"/>
              <w:left w:val="single" w:sz="4" w:space="0" w:color="auto"/>
              <w:bottom w:val="nil"/>
              <w:right w:val="single" w:sz="4" w:space="0" w:color="auto"/>
            </w:tcBorders>
            <w:hideMark/>
          </w:tcPr>
          <w:p w14:paraId="1904DEA2" w14:textId="77777777" w:rsidR="00E96C46" w:rsidRPr="00C6761E" w:rsidRDefault="00E96C46" w:rsidP="00360540">
            <w:pPr>
              <w:pStyle w:val="TAL"/>
            </w:pPr>
            <w:r w:rsidRPr="00C6761E">
              <w:t>Bits</w:t>
            </w:r>
          </w:p>
        </w:tc>
      </w:tr>
      <w:tr w:rsidR="00E96C46" w:rsidRPr="00C6761E" w14:paraId="640154F3" w14:textId="77777777" w:rsidTr="00360540">
        <w:trPr>
          <w:cantSplit/>
          <w:jc w:val="center"/>
        </w:trPr>
        <w:tc>
          <w:tcPr>
            <w:tcW w:w="284" w:type="dxa"/>
            <w:tcBorders>
              <w:top w:val="nil"/>
              <w:left w:val="single" w:sz="4" w:space="0" w:color="auto"/>
              <w:bottom w:val="nil"/>
              <w:right w:val="nil"/>
            </w:tcBorders>
            <w:hideMark/>
          </w:tcPr>
          <w:p w14:paraId="525F9391" w14:textId="77777777" w:rsidR="00E96C46" w:rsidRPr="00C6761E" w:rsidRDefault="00E96C46" w:rsidP="00360540">
            <w:pPr>
              <w:pStyle w:val="TAH"/>
            </w:pPr>
            <w:r w:rsidRPr="00C6761E">
              <w:t>4</w:t>
            </w:r>
          </w:p>
        </w:tc>
        <w:tc>
          <w:tcPr>
            <w:tcW w:w="284" w:type="dxa"/>
            <w:tcBorders>
              <w:top w:val="nil"/>
              <w:left w:val="nil"/>
              <w:bottom w:val="nil"/>
              <w:right w:val="nil"/>
            </w:tcBorders>
            <w:hideMark/>
          </w:tcPr>
          <w:p w14:paraId="37AD0C99" w14:textId="77777777" w:rsidR="00E96C46" w:rsidRPr="00C6761E" w:rsidRDefault="00E96C46" w:rsidP="00360540">
            <w:pPr>
              <w:pStyle w:val="TAH"/>
            </w:pPr>
            <w:r w:rsidRPr="00C6761E">
              <w:t>3</w:t>
            </w:r>
          </w:p>
        </w:tc>
        <w:tc>
          <w:tcPr>
            <w:tcW w:w="283" w:type="dxa"/>
            <w:tcBorders>
              <w:top w:val="nil"/>
              <w:left w:val="nil"/>
              <w:bottom w:val="nil"/>
              <w:right w:val="nil"/>
            </w:tcBorders>
            <w:hideMark/>
          </w:tcPr>
          <w:p w14:paraId="04C92B25" w14:textId="77777777" w:rsidR="00E96C46" w:rsidRPr="00C6761E" w:rsidRDefault="00E96C46" w:rsidP="00360540">
            <w:pPr>
              <w:pStyle w:val="TAH"/>
            </w:pPr>
            <w:r w:rsidRPr="00C6761E">
              <w:t>2</w:t>
            </w:r>
          </w:p>
        </w:tc>
        <w:tc>
          <w:tcPr>
            <w:tcW w:w="283" w:type="dxa"/>
            <w:tcBorders>
              <w:top w:val="nil"/>
              <w:left w:val="nil"/>
              <w:bottom w:val="nil"/>
              <w:right w:val="nil"/>
            </w:tcBorders>
            <w:hideMark/>
          </w:tcPr>
          <w:p w14:paraId="3488CA96" w14:textId="77777777" w:rsidR="00E96C46" w:rsidRPr="00C6761E" w:rsidRDefault="00E96C46" w:rsidP="00360540">
            <w:pPr>
              <w:pStyle w:val="TAH"/>
            </w:pPr>
            <w:r w:rsidRPr="00C6761E">
              <w:t>1</w:t>
            </w:r>
          </w:p>
        </w:tc>
        <w:tc>
          <w:tcPr>
            <w:tcW w:w="290" w:type="dxa"/>
            <w:tcBorders>
              <w:top w:val="nil"/>
              <w:left w:val="nil"/>
              <w:bottom w:val="nil"/>
              <w:right w:val="nil"/>
            </w:tcBorders>
          </w:tcPr>
          <w:p w14:paraId="7ED0B368" w14:textId="77777777" w:rsidR="00E96C46" w:rsidRPr="00C6761E" w:rsidRDefault="00E96C46" w:rsidP="00360540">
            <w:pPr>
              <w:pStyle w:val="TAL"/>
            </w:pPr>
          </w:p>
        </w:tc>
        <w:tc>
          <w:tcPr>
            <w:tcW w:w="5947" w:type="dxa"/>
            <w:tcBorders>
              <w:top w:val="nil"/>
              <w:left w:val="nil"/>
              <w:bottom w:val="nil"/>
              <w:right w:val="single" w:sz="4" w:space="0" w:color="auto"/>
            </w:tcBorders>
          </w:tcPr>
          <w:p w14:paraId="277F9199" w14:textId="77777777" w:rsidR="00E96C46" w:rsidRPr="00C6761E" w:rsidRDefault="00E96C46" w:rsidP="00360540">
            <w:pPr>
              <w:pStyle w:val="TAL"/>
            </w:pPr>
          </w:p>
        </w:tc>
      </w:tr>
      <w:tr w:rsidR="00E96C46" w:rsidRPr="00C6761E" w14:paraId="5D445A8F" w14:textId="77777777" w:rsidTr="00360540">
        <w:trPr>
          <w:cantSplit/>
          <w:jc w:val="center"/>
        </w:trPr>
        <w:tc>
          <w:tcPr>
            <w:tcW w:w="284" w:type="dxa"/>
            <w:tcBorders>
              <w:top w:val="nil"/>
              <w:left w:val="single" w:sz="4" w:space="0" w:color="auto"/>
              <w:bottom w:val="nil"/>
              <w:right w:val="nil"/>
            </w:tcBorders>
            <w:hideMark/>
          </w:tcPr>
          <w:p w14:paraId="2224DB3A"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7AFAF797"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08F94C8D"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5EFA77E4" w14:textId="77777777" w:rsidR="00E96C46" w:rsidRPr="00C6761E" w:rsidRDefault="00E96C46" w:rsidP="00360540">
            <w:pPr>
              <w:pStyle w:val="TAC"/>
            </w:pPr>
            <w:r w:rsidRPr="00C6761E">
              <w:t>1</w:t>
            </w:r>
          </w:p>
        </w:tc>
        <w:tc>
          <w:tcPr>
            <w:tcW w:w="290" w:type="dxa"/>
            <w:tcBorders>
              <w:top w:val="nil"/>
              <w:left w:val="nil"/>
              <w:bottom w:val="nil"/>
              <w:right w:val="nil"/>
            </w:tcBorders>
          </w:tcPr>
          <w:p w14:paraId="49D64849"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3C9FE5EC" w14:textId="77777777" w:rsidR="00E96C46" w:rsidRPr="00C6761E" w:rsidRDefault="00E96C46" w:rsidP="00360540">
            <w:pPr>
              <w:pStyle w:val="TAL"/>
            </w:pPr>
            <w:r w:rsidRPr="00C6761E">
              <w:t>void</w:t>
            </w:r>
          </w:p>
        </w:tc>
      </w:tr>
      <w:tr w:rsidR="00E96C46" w:rsidRPr="00C6761E" w14:paraId="1CDECDFF" w14:textId="77777777" w:rsidTr="00360540">
        <w:trPr>
          <w:cantSplit/>
          <w:jc w:val="center"/>
        </w:trPr>
        <w:tc>
          <w:tcPr>
            <w:tcW w:w="284" w:type="dxa"/>
            <w:tcBorders>
              <w:top w:val="nil"/>
              <w:left w:val="single" w:sz="4" w:space="0" w:color="auto"/>
              <w:bottom w:val="nil"/>
              <w:right w:val="nil"/>
            </w:tcBorders>
            <w:hideMark/>
          </w:tcPr>
          <w:p w14:paraId="22531943"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68FCD5BC"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46A0888E" w14:textId="77777777" w:rsidR="00E96C46" w:rsidRPr="00C6761E" w:rsidRDefault="00E96C46" w:rsidP="00360540">
            <w:pPr>
              <w:pStyle w:val="TAC"/>
            </w:pPr>
            <w:r w:rsidRPr="00C6761E">
              <w:t>1</w:t>
            </w:r>
          </w:p>
        </w:tc>
        <w:tc>
          <w:tcPr>
            <w:tcW w:w="283" w:type="dxa"/>
            <w:tcBorders>
              <w:top w:val="nil"/>
              <w:left w:val="nil"/>
              <w:bottom w:val="nil"/>
              <w:right w:val="nil"/>
            </w:tcBorders>
            <w:hideMark/>
          </w:tcPr>
          <w:p w14:paraId="17A381B6" w14:textId="77777777" w:rsidR="00E96C46" w:rsidRPr="00C6761E" w:rsidRDefault="00E96C46" w:rsidP="00360540">
            <w:pPr>
              <w:pStyle w:val="TAC"/>
            </w:pPr>
            <w:r w:rsidRPr="00C6761E">
              <w:t>0</w:t>
            </w:r>
          </w:p>
        </w:tc>
        <w:tc>
          <w:tcPr>
            <w:tcW w:w="290" w:type="dxa"/>
            <w:tcBorders>
              <w:top w:val="nil"/>
              <w:left w:val="nil"/>
              <w:bottom w:val="nil"/>
              <w:right w:val="nil"/>
            </w:tcBorders>
          </w:tcPr>
          <w:p w14:paraId="76B3D996"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6CAF51B7" w14:textId="77777777" w:rsidR="00E96C46" w:rsidRPr="00C6761E" w:rsidRDefault="00E96C46" w:rsidP="00360540">
            <w:pPr>
              <w:pStyle w:val="TAL"/>
            </w:pPr>
            <w:r w:rsidRPr="00C6761E">
              <w:t>void</w:t>
            </w:r>
          </w:p>
        </w:tc>
      </w:tr>
      <w:tr w:rsidR="00E96C46" w:rsidRPr="00C6761E" w14:paraId="196C69EA" w14:textId="77777777" w:rsidTr="00360540">
        <w:trPr>
          <w:cantSplit/>
          <w:jc w:val="center"/>
        </w:trPr>
        <w:tc>
          <w:tcPr>
            <w:tcW w:w="284" w:type="dxa"/>
            <w:tcBorders>
              <w:top w:val="nil"/>
              <w:left w:val="single" w:sz="4" w:space="0" w:color="auto"/>
              <w:bottom w:val="nil"/>
              <w:right w:val="nil"/>
            </w:tcBorders>
            <w:hideMark/>
          </w:tcPr>
          <w:p w14:paraId="2A91747F"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292F0335"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0B9ABE48" w14:textId="77777777" w:rsidR="00E96C46" w:rsidRPr="00C6761E" w:rsidRDefault="00E96C46" w:rsidP="00360540">
            <w:pPr>
              <w:pStyle w:val="TAC"/>
            </w:pPr>
            <w:r w:rsidRPr="00C6761E">
              <w:t>1</w:t>
            </w:r>
          </w:p>
        </w:tc>
        <w:tc>
          <w:tcPr>
            <w:tcW w:w="283" w:type="dxa"/>
            <w:tcBorders>
              <w:top w:val="nil"/>
              <w:left w:val="nil"/>
              <w:bottom w:val="nil"/>
              <w:right w:val="nil"/>
            </w:tcBorders>
            <w:hideMark/>
          </w:tcPr>
          <w:p w14:paraId="4A828235" w14:textId="77777777" w:rsidR="00E96C46" w:rsidRPr="00C6761E" w:rsidRDefault="00E96C46" w:rsidP="00360540">
            <w:pPr>
              <w:pStyle w:val="TAC"/>
            </w:pPr>
            <w:r w:rsidRPr="00C6761E">
              <w:t>1</w:t>
            </w:r>
          </w:p>
        </w:tc>
        <w:tc>
          <w:tcPr>
            <w:tcW w:w="290" w:type="dxa"/>
            <w:tcBorders>
              <w:top w:val="nil"/>
              <w:left w:val="nil"/>
              <w:bottom w:val="nil"/>
              <w:right w:val="nil"/>
            </w:tcBorders>
          </w:tcPr>
          <w:p w14:paraId="0BCA11FC"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6220A525" w14:textId="77777777" w:rsidR="00E96C46" w:rsidRPr="00C6761E" w:rsidRDefault="00E96C46" w:rsidP="00360540">
            <w:pPr>
              <w:pStyle w:val="TAL"/>
            </w:pPr>
            <w:r w:rsidRPr="00C6761E">
              <w:t>Add new PC5 QoS flow(s) to the existing 5G ProSe direct link</w:t>
            </w:r>
          </w:p>
        </w:tc>
      </w:tr>
      <w:tr w:rsidR="00E96C46" w:rsidRPr="00C6761E" w14:paraId="66715A7A" w14:textId="77777777" w:rsidTr="00360540">
        <w:trPr>
          <w:cantSplit/>
          <w:jc w:val="center"/>
        </w:trPr>
        <w:tc>
          <w:tcPr>
            <w:tcW w:w="284" w:type="dxa"/>
            <w:tcBorders>
              <w:top w:val="nil"/>
              <w:left w:val="single" w:sz="4" w:space="0" w:color="auto"/>
              <w:bottom w:val="nil"/>
              <w:right w:val="nil"/>
            </w:tcBorders>
            <w:hideMark/>
          </w:tcPr>
          <w:p w14:paraId="6F27F7F1"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6B5FD2C2" w14:textId="77777777" w:rsidR="00E96C46" w:rsidRPr="00C6761E" w:rsidRDefault="00E96C46" w:rsidP="00360540">
            <w:pPr>
              <w:pStyle w:val="TAC"/>
            </w:pPr>
            <w:r w:rsidRPr="00C6761E">
              <w:t>1</w:t>
            </w:r>
          </w:p>
        </w:tc>
        <w:tc>
          <w:tcPr>
            <w:tcW w:w="283" w:type="dxa"/>
            <w:tcBorders>
              <w:top w:val="nil"/>
              <w:left w:val="nil"/>
              <w:bottom w:val="nil"/>
              <w:right w:val="nil"/>
            </w:tcBorders>
            <w:hideMark/>
          </w:tcPr>
          <w:p w14:paraId="56254035"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6E1D0219" w14:textId="77777777" w:rsidR="00E96C46" w:rsidRPr="00C6761E" w:rsidRDefault="00E96C46" w:rsidP="00360540">
            <w:pPr>
              <w:pStyle w:val="TAC"/>
            </w:pPr>
            <w:r w:rsidRPr="00C6761E">
              <w:t>0</w:t>
            </w:r>
          </w:p>
        </w:tc>
        <w:tc>
          <w:tcPr>
            <w:tcW w:w="290" w:type="dxa"/>
            <w:tcBorders>
              <w:top w:val="nil"/>
              <w:left w:val="nil"/>
              <w:bottom w:val="nil"/>
              <w:right w:val="nil"/>
            </w:tcBorders>
          </w:tcPr>
          <w:p w14:paraId="69E678E8"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49B957FD" w14:textId="77777777" w:rsidR="00E96C46" w:rsidRPr="00C6761E" w:rsidRDefault="00E96C46" w:rsidP="00360540">
            <w:pPr>
              <w:pStyle w:val="TAL"/>
            </w:pPr>
            <w:r w:rsidRPr="00C6761E">
              <w:t>Modify PC5 QoS parameters of the existing PC5 QoS flow(s)</w:t>
            </w:r>
          </w:p>
        </w:tc>
      </w:tr>
      <w:tr w:rsidR="00E96C46" w:rsidRPr="00C6761E" w14:paraId="26FCB28A" w14:textId="77777777" w:rsidTr="00360540">
        <w:trPr>
          <w:cantSplit/>
          <w:jc w:val="center"/>
        </w:trPr>
        <w:tc>
          <w:tcPr>
            <w:tcW w:w="284" w:type="dxa"/>
            <w:tcBorders>
              <w:top w:val="nil"/>
              <w:left w:val="single" w:sz="4" w:space="0" w:color="auto"/>
              <w:bottom w:val="nil"/>
              <w:right w:val="nil"/>
            </w:tcBorders>
            <w:hideMark/>
          </w:tcPr>
          <w:p w14:paraId="25A8E4CC" w14:textId="77777777" w:rsidR="00E96C46" w:rsidRPr="00C6761E" w:rsidRDefault="00E96C46" w:rsidP="00360540">
            <w:pPr>
              <w:pStyle w:val="TAC"/>
              <w:rPr>
                <w:lang w:eastAsia="zh-CN"/>
              </w:rPr>
            </w:pPr>
            <w:r w:rsidRPr="00C6761E">
              <w:rPr>
                <w:lang w:eastAsia="zh-CN"/>
              </w:rPr>
              <w:t>0</w:t>
            </w:r>
          </w:p>
        </w:tc>
        <w:tc>
          <w:tcPr>
            <w:tcW w:w="284" w:type="dxa"/>
            <w:tcBorders>
              <w:top w:val="nil"/>
              <w:left w:val="nil"/>
              <w:bottom w:val="nil"/>
              <w:right w:val="nil"/>
            </w:tcBorders>
            <w:hideMark/>
          </w:tcPr>
          <w:p w14:paraId="5B5E1DDB" w14:textId="77777777" w:rsidR="00E96C46" w:rsidRPr="00C6761E" w:rsidRDefault="00E96C46" w:rsidP="00360540">
            <w:pPr>
              <w:pStyle w:val="TAC"/>
              <w:rPr>
                <w:lang w:eastAsia="zh-CN"/>
              </w:rPr>
            </w:pPr>
            <w:r w:rsidRPr="00C6761E">
              <w:rPr>
                <w:lang w:eastAsia="zh-CN"/>
              </w:rPr>
              <w:t>1</w:t>
            </w:r>
          </w:p>
        </w:tc>
        <w:tc>
          <w:tcPr>
            <w:tcW w:w="283" w:type="dxa"/>
            <w:tcBorders>
              <w:top w:val="nil"/>
              <w:left w:val="nil"/>
              <w:bottom w:val="nil"/>
              <w:right w:val="nil"/>
            </w:tcBorders>
            <w:hideMark/>
          </w:tcPr>
          <w:p w14:paraId="44AC39CB" w14:textId="77777777" w:rsidR="00E96C46" w:rsidRPr="00C6761E" w:rsidRDefault="00E96C46" w:rsidP="00360540">
            <w:pPr>
              <w:pStyle w:val="TAC"/>
              <w:rPr>
                <w:lang w:eastAsia="zh-CN"/>
              </w:rPr>
            </w:pPr>
            <w:r w:rsidRPr="00C6761E">
              <w:rPr>
                <w:lang w:eastAsia="zh-CN"/>
              </w:rPr>
              <w:t>0</w:t>
            </w:r>
          </w:p>
        </w:tc>
        <w:tc>
          <w:tcPr>
            <w:tcW w:w="283" w:type="dxa"/>
            <w:tcBorders>
              <w:top w:val="nil"/>
              <w:left w:val="nil"/>
              <w:bottom w:val="nil"/>
              <w:right w:val="nil"/>
            </w:tcBorders>
            <w:hideMark/>
          </w:tcPr>
          <w:p w14:paraId="1E31F56B" w14:textId="77777777" w:rsidR="00E96C46" w:rsidRPr="00C6761E" w:rsidRDefault="00E96C46" w:rsidP="00360540">
            <w:pPr>
              <w:pStyle w:val="TAC"/>
            </w:pPr>
            <w:r w:rsidRPr="00C6761E">
              <w:t>1</w:t>
            </w:r>
          </w:p>
        </w:tc>
        <w:tc>
          <w:tcPr>
            <w:tcW w:w="290" w:type="dxa"/>
            <w:tcBorders>
              <w:top w:val="nil"/>
              <w:left w:val="nil"/>
              <w:bottom w:val="nil"/>
              <w:right w:val="nil"/>
            </w:tcBorders>
          </w:tcPr>
          <w:p w14:paraId="7DA0C716"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1C028032" w14:textId="77777777" w:rsidR="00E96C46" w:rsidRPr="00C6761E" w:rsidRDefault="00E96C46" w:rsidP="00360540">
            <w:pPr>
              <w:pStyle w:val="TAL"/>
            </w:pPr>
            <w:r w:rsidRPr="00C6761E">
              <w:t>Remove existing PC5 QoS flow(s) from the existing 5G ProSe direct link</w:t>
            </w:r>
          </w:p>
        </w:tc>
      </w:tr>
      <w:tr w:rsidR="00E96C46" w:rsidRPr="00C6761E" w14:paraId="223876F0" w14:textId="77777777" w:rsidTr="00360540">
        <w:trPr>
          <w:cantSplit/>
          <w:jc w:val="center"/>
        </w:trPr>
        <w:tc>
          <w:tcPr>
            <w:tcW w:w="284" w:type="dxa"/>
            <w:tcBorders>
              <w:top w:val="nil"/>
              <w:left w:val="single" w:sz="4" w:space="0" w:color="auto"/>
              <w:bottom w:val="nil"/>
              <w:right w:val="nil"/>
            </w:tcBorders>
            <w:hideMark/>
          </w:tcPr>
          <w:p w14:paraId="475A30B3" w14:textId="77777777" w:rsidR="00E96C46" w:rsidRPr="00C6761E" w:rsidRDefault="00E96C46" w:rsidP="00360540">
            <w:pPr>
              <w:pStyle w:val="TAC"/>
              <w:rPr>
                <w:lang w:eastAsia="ko-KR"/>
              </w:rPr>
            </w:pPr>
            <w:r w:rsidRPr="00C6761E">
              <w:rPr>
                <w:lang w:eastAsia="ko-KR"/>
              </w:rPr>
              <w:t>0</w:t>
            </w:r>
          </w:p>
        </w:tc>
        <w:tc>
          <w:tcPr>
            <w:tcW w:w="284" w:type="dxa"/>
            <w:tcBorders>
              <w:top w:val="nil"/>
              <w:left w:val="nil"/>
              <w:bottom w:val="nil"/>
              <w:right w:val="nil"/>
            </w:tcBorders>
            <w:hideMark/>
          </w:tcPr>
          <w:p w14:paraId="6A0B1153"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45A4963D"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56246A04" w14:textId="77777777" w:rsidR="00E96C46" w:rsidRPr="00C6761E" w:rsidRDefault="00E96C46" w:rsidP="00360540">
            <w:pPr>
              <w:pStyle w:val="TAC"/>
              <w:rPr>
                <w:lang w:eastAsia="ko-KR"/>
              </w:rPr>
            </w:pPr>
            <w:r w:rsidRPr="00C6761E">
              <w:rPr>
                <w:lang w:eastAsia="ko-KR"/>
              </w:rPr>
              <w:t>0</w:t>
            </w:r>
          </w:p>
        </w:tc>
        <w:tc>
          <w:tcPr>
            <w:tcW w:w="290" w:type="dxa"/>
            <w:tcBorders>
              <w:top w:val="nil"/>
              <w:left w:val="nil"/>
              <w:bottom w:val="nil"/>
              <w:right w:val="nil"/>
            </w:tcBorders>
          </w:tcPr>
          <w:p w14:paraId="4E03FCB6"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0A02A31E" w14:textId="77777777" w:rsidR="00E96C46" w:rsidRPr="00C6761E" w:rsidRDefault="00E96C46" w:rsidP="00360540">
            <w:pPr>
              <w:pStyle w:val="TAL"/>
            </w:pPr>
            <w:r w:rsidRPr="00C6761E">
              <w:t>Associate new ProSe application(s) with existing PC5 QoS flow(s)</w:t>
            </w:r>
          </w:p>
        </w:tc>
      </w:tr>
      <w:tr w:rsidR="00E96C46" w:rsidRPr="00C6761E" w14:paraId="406C641A" w14:textId="77777777" w:rsidTr="00360540">
        <w:trPr>
          <w:cantSplit/>
          <w:jc w:val="center"/>
        </w:trPr>
        <w:tc>
          <w:tcPr>
            <w:tcW w:w="284" w:type="dxa"/>
            <w:tcBorders>
              <w:top w:val="nil"/>
              <w:left w:val="single" w:sz="4" w:space="0" w:color="auto"/>
              <w:bottom w:val="nil"/>
              <w:right w:val="nil"/>
            </w:tcBorders>
            <w:hideMark/>
          </w:tcPr>
          <w:p w14:paraId="6B37A223" w14:textId="77777777" w:rsidR="00E96C46" w:rsidRPr="00C6761E" w:rsidRDefault="00E96C46" w:rsidP="00360540">
            <w:pPr>
              <w:pStyle w:val="TAC"/>
              <w:rPr>
                <w:lang w:eastAsia="ko-KR"/>
              </w:rPr>
            </w:pPr>
            <w:r w:rsidRPr="00C6761E">
              <w:rPr>
                <w:lang w:eastAsia="ko-KR"/>
              </w:rPr>
              <w:t>0</w:t>
            </w:r>
          </w:p>
        </w:tc>
        <w:tc>
          <w:tcPr>
            <w:tcW w:w="284" w:type="dxa"/>
            <w:tcBorders>
              <w:top w:val="nil"/>
              <w:left w:val="nil"/>
              <w:bottom w:val="nil"/>
              <w:right w:val="nil"/>
            </w:tcBorders>
            <w:hideMark/>
          </w:tcPr>
          <w:p w14:paraId="50540775"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42AEFF53"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4E85FB9A" w14:textId="77777777" w:rsidR="00E96C46" w:rsidRPr="00C6761E" w:rsidRDefault="00E96C46" w:rsidP="00360540">
            <w:pPr>
              <w:pStyle w:val="TAC"/>
              <w:rPr>
                <w:lang w:eastAsia="ko-KR"/>
              </w:rPr>
            </w:pPr>
            <w:r w:rsidRPr="00C6761E">
              <w:rPr>
                <w:lang w:eastAsia="ko-KR"/>
              </w:rPr>
              <w:t>1</w:t>
            </w:r>
          </w:p>
        </w:tc>
        <w:tc>
          <w:tcPr>
            <w:tcW w:w="290" w:type="dxa"/>
            <w:tcBorders>
              <w:top w:val="nil"/>
              <w:left w:val="nil"/>
              <w:bottom w:val="nil"/>
              <w:right w:val="nil"/>
            </w:tcBorders>
          </w:tcPr>
          <w:p w14:paraId="051224BB"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2417CEFC" w14:textId="77777777" w:rsidR="00E96C46" w:rsidRPr="00C6761E" w:rsidRDefault="00E96C46" w:rsidP="00360540">
            <w:pPr>
              <w:pStyle w:val="TAL"/>
            </w:pPr>
            <w:r w:rsidRPr="00C6761E">
              <w:t>Remove ProSe application(s) from existing PC5 QoS flow(s)</w:t>
            </w:r>
          </w:p>
        </w:tc>
      </w:tr>
      <w:tr w:rsidR="00E96C46" w:rsidRPr="00C6761E" w14:paraId="44BCAEFA" w14:textId="77777777" w:rsidTr="00360540">
        <w:trPr>
          <w:cantSplit/>
          <w:jc w:val="center"/>
        </w:trPr>
        <w:tc>
          <w:tcPr>
            <w:tcW w:w="284" w:type="dxa"/>
            <w:tcBorders>
              <w:top w:val="nil"/>
              <w:left w:val="single" w:sz="4" w:space="0" w:color="auto"/>
              <w:bottom w:val="nil"/>
              <w:right w:val="nil"/>
            </w:tcBorders>
          </w:tcPr>
          <w:p w14:paraId="19490906" w14:textId="77777777" w:rsidR="00E96C46" w:rsidRPr="00C6761E" w:rsidRDefault="00E96C46" w:rsidP="00360540">
            <w:pPr>
              <w:pStyle w:val="TAC"/>
              <w:rPr>
                <w:lang w:eastAsia="zh-CN"/>
              </w:rPr>
            </w:pPr>
            <w:r w:rsidRPr="00C6761E">
              <w:rPr>
                <w:rFonts w:hint="eastAsia"/>
                <w:lang w:eastAsia="zh-CN"/>
              </w:rPr>
              <w:t>1</w:t>
            </w:r>
          </w:p>
        </w:tc>
        <w:tc>
          <w:tcPr>
            <w:tcW w:w="284" w:type="dxa"/>
            <w:tcBorders>
              <w:top w:val="nil"/>
              <w:left w:val="nil"/>
              <w:bottom w:val="nil"/>
              <w:right w:val="nil"/>
            </w:tcBorders>
          </w:tcPr>
          <w:p w14:paraId="21EBDAE9"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7039EB2B"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78FFB83E" w14:textId="77777777" w:rsidR="00E96C46" w:rsidRPr="00C6761E" w:rsidRDefault="00E96C46" w:rsidP="00360540">
            <w:pPr>
              <w:pStyle w:val="TAC"/>
              <w:rPr>
                <w:lang w:eastAsia="zh-CN"/>
              </w:rPr>
            </w:pPr>
            <w:r w:rsidRPr="00C6761E">
              <w:rPr>
                <w:rFonts w:hint="eastAsia"/>
                <w:lang w:eastAsia="zh-CN"/>
              </w:rPr>
              <w:t>0</w:t>
            </w:r>
          </w:p>
        </w:tc>
        <w:tc>
          <w:tcPr>
            <w:tcW w:w="290" w:type="dxa"/>
            <w:tcBorders>
              <w:top w:val="nil"/>
              <w:left w:val="nil"/>
              <w:bottom w:val="nil"/>
              <w:right w:val="nil"/>
            </w:tcBorders>
          </w:tcPr>
          <w:p w14:paraId="054C2AD2" w14:textId="77777777" w:rsidR="00E96C46" w:rsidRPr="00C6761E" w:rsidRDefault="00E96C46" w:rsidP="00360540">
            <w:pPr>
              <w:pStyle w:val="TAL"/>
            </w:pPr>
          </w:p>
        </w:tc>
        <w:tc>
          <w:tcPr>
            <w:tcW w:w="5947" w:type="dxa"/>
            <w:tcBorders>
              <w:top w:val="nil"/>
              <w:left w:val="nil"/>
              <w:bottom w:val="nil"/>
              <w:right w:val="single" w:sz="4" w:space="0" w:color="auto"/>
            </w:tcBorders>
          </w:tcPr>
          <w:p w14:paraId="56137D59" w14:textId="77777777" w:rsidR="00E96C46" w:rsidRPr="00C6761E" w:rsidRDefault="00E96C46" w:rsidP="00360540">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E96C46" w:rsidRPr="00C6761E" w14:paraId="257EE2A4" w14:textId="77777777" w:rsidTr="00360540">
        <w:trPr>
          <w:cantSplit/>
          <w:jc w:val="center"/>
        </w:trPr>
        <w:tc>
          <w:tcPr>
            <w:tcW w:w="284" w:type="dxa"/>
            <w:tcBorders>
              <w:top w:val="nil"/>
              <w:left w:val="single" w:sz="4" w:space="0" w:color="auto"/>
              <w:bottom w:val="nil"/>
              <w:right w:val="nil"/>
            </w:tcBorders>
          </w:tcPr>
          <w:p w14:paraId="15917906" w14:textId="77777777" w:rsidR="00E96C46" w:rsidRPr="00C6761E" w:rsidRDefault="00E96C46" w:rsidP="00360540">
            <w:pPr>
              <w:pStyle w:val="TAC"/>
              <w:rPr>
                <w:lang w:eastAsia="zh-CN"/>
              </w:rPr>
            </w:pPr>
            <w:r w:rsidRPr="00C6761E">
              <w:rPr>
                <w:rFonts w:hint="eastAsia"/>
                <w:lang w:eastAsia="zh-CN"/>
              </w:rPr>
              <w:t>1</w:t>
            </w:r>
          </w:p>
        </w:tc>
        <w:tc>
          <w:tcPr>
            <w:tcW w:w="284" w:type="dxa"/>
            <w:tcBorders>
              <w:top w:val="nil"/>
              <w:left w:val="nil"/>
              <w:bottom w:val="nil"/>
              <w:right w:val="nil"/>
            </w:tcBorders>
          </w:tcPr>
          <w:p w14:paraId="08DCAA9B"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1489C478"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0442E000" w14:textId="77777777" w:rsidR="00E96C46" w:rsidRPr="00C6761E" w:rsidRDefault="00E96C46" w:rsidP="00360540">
            <w:pPr>
              <w:pStyle w:val="TAC"/>
              <w:rPr>
                <w:lang w:eastAsia="zh-CN"/>
              </w:rPr>
            </w:pPr>
            <w:r w:rsidRPr="00C6761E">
              <w:rPr>
                <w:rFonts w:hint="eastAsia"/>
                <w:lang w:eastAsia="zh-CN"/>
              </w:rPr>
              <w:t>1</w:t>
            </w:r>
          </w:p>
        </w:tc>
        <w:tc>
          <w:tcPr>
            <w:tcW w:w="290" w:type="dxa"/>
            <w:tcBorders>
              <w:top w:val="nil"/>
              <w:left w:val="nil"/>
              <w:bottom w:val="nil"/>
              <w:right w:val="nil"/>
            </w:tcBorders>
          </w:tcPr>
          <w:p w14:paraId="14982084" w14:textId="77777777" w:rsidR="00E96C46" w:rsidRPr="00C6761E" w:rsidRDefault="00E96C46" w:rsidP="00360540">
            <w:pPr>
              <w:pStyle w:val="TAL"/>
            </w:pPr>
          </w:p>
        </w:tc>
        <w:tc>
          <w:tcPr>
            <w:tcW w:w="5947" w:type="dxa"/>
            <w:tcBorders>
              <w:top w:val="nil"/>
              <w:left w:val="nil"/>
              <w:bottom w:val="nil"/>
              <w:right w:val="single" w:sz="4" w:space="0" w:color="auto"/>
            </w:tcBorders>
          </w:tcPr>
          <w:p w14:paraId="2B242A7E" w14:textId="77777777" w:rsidR="00E96C46" w:rsidRPr="00C6761E" w:rsidRDefault="00E96C46" w:rsidP="00360540">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E96C46" w:rsidRPr="00C6761E" w14:paraId="031341F9" w14:textId="77777777" w:rsidTr="00360540">
        <w:trPr>
          <w:cantSplit/>
          <w:jc w:val="center"/>
        </w:trPr>
        <w:tc>
          <w:tcPr>
            <w:tcW w:w="284" w:type="dxa"/>
            <w:tcBorders>
              <w:top w:val="nil"/>
              <w:left w:val="single" w:sz="4" w:space="0" w:color="auto"/>
              <w:bottom w:val="nil"/>
              <w:right w:val="nil"/>
            </w:tcBorders>
            <w:hideMark/>
          </w:tcPr>
          <w:p w14:paraId="0FC97044" w14:textId="77777777" w:rsidR="00E96C46" w:rsidRPr="00C6761E" w:rsidRDefault="00E96C46" w:rsidP="00360540">
            <w:pPr>
              <w:pStyle w:val="TAC"/>
              <w:rPr>
                <w:lang w:eastAsia="ko-KR"/>
              </w:rPr>
            </w:pPr>
            <w:r w:rsidRPr="00C6761E">
              <w:rPr>
                <w:lang w:eastAsia="ko-KR"/>
              </w:rPr>
              <w:t>1</w:t>
            </w:r>
          </w:p>
        </w:tc>
        <w:tc>
          <w:tcPr>
            <w:tcW w:w="284" w:type="dxa"/>
            <w:tcBorders>
              <w:top w:val="nil"/>
              <w:left w:val="nil"/>
              <w:bottom w:val="nil"/>
              <w:right w:val="nil"/>
            </w:tcBorders>
            <w:hideMark/>
          </w:tcPr>
          <w:p w14:paraId="3DE4AD81" w14:textId="77777777" w:rsidR="00E96C46" w:rsidRPr="00C6761E" w:rsidRDefault="00E96C46" w:rsidP="00360540">
            <w:pPr>
              <w:pStyle w:val="TAC"/>
              <w:rPr>
                <w:lang w:eastAsia="ko-KR"/>
              </w:rPr>
            </w:pPr>
            <w:r w:rsidRPr="00C6761E">
              <w:rPr>
                <w:lang w:eastAsia="ko-KR"/>
              </w:rPr>
              <w:t>0</w:t>
            </w:r>
          </w:p>
        </w:tc>
        <w:tc>
          <w:tcPr>
            <w:tcW w:w="283" w:type="dxa"/>
            <w:tcBorders>
              <w:top w:val="nil"/>
              <w:left w:val="nil"/>
              <w:bottom w:val="nil"/>
              <w:right w:val="nil"/>
            </w:tcBorders>
            <w:hideMark/>
          </w:tcPr>
          <w:p w14:paraId="08E10EAD" w14:textId="0DD4D41A" w:rsidR="00E96C46" w:rsidRPr="00C6761E" w:rsidRDefault="00E96C46" w:rsidP="00360540">
            <w:pPr>
              <w:pStyle w:val="TAC"/>
              <w:rPr>
                <w:lang w:eastAsia="ko-KR"/>
              </w:rPr>
            </w:pPr>
            <w:r w:rsidRPr="00C6761E">
              <w:rPr>
                <w:rFonts w:hint="eastAsia"/>
                <w:lang w:eastAsia="zh-CN"/>
              </w:rPr>
              <w:t>1</w:t>
            </w:r>
          </w:p>
        </w:tc>
        <w:tc>
          <w:tcPr>
            <w:tcW w:w="283" w:type="dxa"/>
            <w:tcBorders>
              <w:top w:val="nil"/>
              <w:left w:val="nil"/>
              <w:bottom w:val="nil"/>
              <w:right w:val="nil"/>
            </w:tcBorders>
            <w:hideMark/>
          </w:tcPr>
          <w:p w14:paraId="3CFCAA09" w14:textId="77777777" w:rsidR="00E96C46" w:rsidRPr="00C6761E" w:rsidRDefault="00E96C46" w:rsidP="00360540">
            <w:pPr>
              <w:pStyle w:val="TAC"/>
              <w:rPr>
                <w:lang w:eastAsia="ko-KR"/>
              </w:rPr>
            </w:pPr>
            <w:r w:rsidRPr="00C6761E">
              <w:rPr>
                <w:lang w:eastAsia="ko-KR"/>
              </w:rPr>
              <w:t>0</w:t>
            </w:r>
          </w:p>
        </w:tc>
        <w:tc>
          <w:tcPr>
            <w:tcW w:w="290" w:type="dxa"/>
            <w:tcBorders>
              <w:top w:val="nil"/>
              <w:left w:val="nil"/>
              <w:bottom w:val="nil"/>
              <w:right w:val="nil"/>
            </w:tcBorders>
          </w:tcPr>
          <w:p w14:paraId="4413F509" w14:textId="77777777" w:rsidR="00E96C46" w:rsidRPr="00C6761E" w:rsidRDefault="00E96C46" w:rsidP="00360540">
            <w:pPr>
              <w:pStyle w:val="TAL"/>
            </w:pPr>
          </w:p>
        </w:tc>
        <w:tc>
          <w:tcPr>
            <w:tcW w:w="5947" w:type="dxa"/>
            <w:tcBorders>
              <w:top w:val="nil"/>
              <w:left w:val="nil"/>
              <w:bottom w:val="nil"/>
              <w:right w:val="single" w:sz="4" w:space="0" w:color="auto"/>
            </w:tcBorders>
          </w:tcPr>
          <w:p w14:paraId="4CAC24F9" w14:textId="77777777" w:rsidR="00E96C46" w:rsidRPr="00C6761E" w:rsidRDefault="00E96C46" w:rsidP="00360540">
            <w:pPr>
              <w:pStyle w:val="TAL"/>
            </w:pPr>
          </w:p>
        </w:tc>
      </w:tr>
      <w:tr w:rsidR="00E96C46" w:rsidRPr="00C6761E" w14:paraId="38D67020" w14:textId="77777777" w:rsidTr="00360540">
        <w:trPr>
          <w:cantSplit/>
          <w:jc w:val="center"/>
        </w:trPr>
        <w:tc>
          <w:tcPr>
            <w:tcW w:w="1134" w:type="dxa"/>
            <w:gridSpan w:val="4"/>
            <w:tcBorders>
              <w:top w:val="nil"/>
              <w:left w:val="single" w:sz="4" w:space="0" w:color="auto"/>
              <w:bottom w:val="nil"/>
              <w:right w:val="nil"/>
            </w:tcBorders>
            <w:hideMark/>
          </w:tcPr>
          <w:p w14:paraId="14D694F2" w14:textId="77777777" w:rsidR="00E96C46" w:rsidRPr="00C6761E" w:rsidRDefault="00E96C46" w:rsidP="00360540">
            <w:pPr>
              <w:pStyle w:val="TAC"/>
              <w:rPr>
                <w:lang w:eastAsia="ko-KR"/>
              </w:rPr>
            </w:pPr>
            <w:r w:rsidRPr="00C6761E">
              <w:rPr>
                <w:lang w:eastAsia="ko-KR"/>
              </w:rPr>
              <w:t>to</w:t>
            </w:r>
          </w:p>
        </w:tc>
        <w:tc>
          <w:tcPr>
            <w:tcW w:w="290" w:type="dxa"/>
            <w:tcBorders>
              <w:top w:val="nil"/>
              <w:left w:val="nil"/>
              <w:bottom w:val="nil"/>
              <w:right w:val="nil"/>
            </w:tcBorders>
          </w:tcPr>
          <w:p w14:paraId="071CD732"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78784405" w14:textId="77777777" w:rsidR="00E96C46" w:rsidRPr="00C6761E" w:rsidRDefault="00E96C46" w:rsidP="00360540">
            <w:pPr>
              <w:pStyle w:val="TAL"/>
              <w:rPr>
                <w:lang w:eastAsia="ko-KR"/>
              </w:rPr>
            </w:pPr>
            <w:r w:rsidRPr="00C6761E">
              <w:rPr>
                <w:lang w:eastAsia="ko-KR"/>
              </w:rPr>
              <w:t>Spare</w:t>
            </w:r>
          </w:p>
        </w:tc>
      </w:tr>
      <w:tr w:rsidR="00E96C46" w:rsidRPr="00C6761E" w14:paraId="3CBDBCEA" w14:textId="77777777" w:rsidTr="00360540">
        <w:trPr>
          <w:cantSplit/>
          <w:jc w:val="center"/>
        </w:trPr>
        <w:tc>
          <w:tcPr>
            <w:tcW w:w="284" w:type="dxa"/>
            <w:tcBorders>
              <w:top w:val="nil"/>
              <w:left w:val="single" w:sz="4" w:space="0" w:color="auto"/>
              <w:bottom w:val="nil"/>
              <w:right w:val="nil"/>
            </w:tcBorders>
            <w:hideMark/>
          </w:tcPr>
          <w:p w14:paraId="15983C4B" w14:textId="77777777" w:rsidR="00E96C46" w:rsidRPr="00C6761E" w:rsidRDefault="00E96C46" w:rsidP="00360540">
            <w:pPr>
              <w:pStyle w:val="TAC"/>
              <w:rPr>
                <w:lang w:eastAsia="ko-KR"/>
              </w:rPr>
            </w:pPr>
            <w:r w:rsidRPr="00C6761E">
              <w:rPr>
                <w:lang w:eastAsia="ko-KR"/>
              </w:rPr>
              <w:t>1</w:t>
            </w:r>
          </w:p>
        </w:tc>
        <w:tc>
          <w:tcPr>
            <w:tcW w:w="284" w:type="dxa"/>
            <w:tcBorders>
              <w:top w:val="nil"/>
              <w:left w:val="nil"/>
              <w:bottom w:val="nil"/>
              <w:right w:val="nil"/>
            </w:tcBorders>
            <w:hideMark/>
          </w:tcPr>
          <w:p w14:paraId="0C4DB35C"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1BE6870C"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75D79ACB" w14:textId="77777777" w:rsidR="00E96C46" w:rsidRPr="00C6761E" w:rsidRDefault="00E96C46" w:rsidP="00360540">
            <w:pPr>
              <w:pStyle w:val="TAC"/>
              <w:rPr>
                <w:lang w:eastAsia="ko-KR"/>
              </w:rPr>
            </w:pPr>
            <w:r w:rsidRPr="00C6761E">
              <w:rPr>
                <w:lang w:eastAsia="ko-KR"/>
              </w:rPr>
              <w:t>0</w:t>
            </w:r>
          </w:p>
        </w:tc>
        <w:tc>
          <w:tcPr>
            <w:tcW w:w="290" w:type="dxa"/>
            <w:tcBorders>
              <w:top w:val="nil"/>
              <w:left w:val="nil"/>
              <w:bottom w:val="nil"/>
              <w:right w:val="nil"/>
            </w:tcBorders>
          </w:tcPr>
          <w:p w14:paraId="6B5A49DE" w14:textId="77777777" w:rsidR="00E96C46" w:rsidRPr="00C6761E" w:rsidRDefault="00E96C46" w:rsidP="00360540">
            <w:pPr>
              <w:pStyle w:val="TAL"/>
            </w:pPr>
          </w:p>
        </w:tc>
        <w:tc>
          <w:tcPr>
            <w:tcW w:w="5947" w:type="dxa"/>
            <w:tcBorders>
              <w:top w:val="nil"/>
              <w:left w:val="nil"/>
              <w:bottom w:val="nil"/>
              <w:right w:val="single" w:sz="4" w:space="0" w:color="auto"/>
            </w:tcBorders>
          </w:tcPr>
          <w:p w14:paraId="01D0A7B0" w14:textId="77777777" w:rsidR="00E96C46" w:rsidRPr="00C6761E" w:rsidRDefault="00E96C46" w:rsidP="00360540">
            <w:pPr>
              <w:pStyle w:val="TAL"/>
            </w:pPr>
          </w:p>
        </w:tc>
      </w:tr>
      <w:tr w:rsidR="00E96C46" w:rsidRPr="00C6761E" w14:paraId="64390FB2" w14:textId="77777777" w:rsidTr="00360540">
        <w:trPr>
          <w:cantSplit/>
          <w:jc w:val="center"/>
        </w:trPr>
        <w:tc>
          <w:tcPr>
            <w:tcW w:w="284" w:type="dxa"/>
            <w:tcBorders>
              <w:top w:val="nil"/>
              <w:left w:val="single" w:sz="4" w:space="0" w:color="auto"/>
              <w:bottom w:val="nil"/>
              <w:right w:val="nil"/>
            </w:tcBorders>
            <w:hideMark/>
          </w:tcPr>
          <w:p w14:paraId="56053CC4" w14:textId="77777777" w:rsidR="00E96C46" w:rsidRPr="00C6761E" w:rsidRDefault="00E96C46" w:rsidP="00360540">
            <w:pPr>
              <w:pStyle w:val="TAC"/>
              <w:rPr>
                <w:lang w:eastAsia="ko-KR"/>
              </w:rPr>
            </w:pPr>
            <w:r w:rsidRPr="00C6761E">
              <w:rPr>
                <w:lang w:eastAsia="ko-KR"/>
              </w:rPr>
              <w:t>1</w:t>
            </w:r>
          </w:p>
        </w:tc>
        <w:tc>
          <w:tcPr>
            <w:tcW w:w="284" w:type="dxa"/>
            <w:tcBorders>
              <w:top w:val="nil"/>
              <w:left w:val="nil"/>
              <w:bottom w:val="nil"/>
              <w:right w:val="nil"/>
            </w:tcBorders>
            <w:hideMark/>
          </w:tcPr>
          <w:p w14:paraId="21F9214B"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6D7EF7E9"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3AF9924B" w14:textId="77777777" w:rsidR="00E96C46" w:rsidRPr="00C6761E" w:rsidRDefault="00E96C46" w:rsidP="00360540">
            <w:pPr>
              <w:pStyle w:val="TAC"/>
              <w:rPr>
                <w:lang w:eastAsia="ko-KR"/>
              </w:rPr>
            </w:pPr>
            <w:r w:rsidRPr="00C6761E">
              <w:rPr>
                <w:lang w:eastAsia="ko-KR"/>
              </w:rPr>
              <w:t>1</w:t>
            </w:r>
          </w:p>
        </w:tc>
        <w:tc>
          <w:tcPr>
            <w:tcW w:w="290" w:type="dxa"/>
            <w:tcBorders>
              <w:top w:val="nil"/>
              <w:left w:val="nil"/>
              <w:bottom w:val="nil"/>
              <w:right w:val="nil"/>
            </w:tcBorders>
          </w:tcPr>
          <w:p w14:paraId="136E0969"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7F6BC387" w14:textId="77777777" w:rsidR="00E96C46" w:rsidRPr="00C6761E" w:rsidRDefault="00E96C46" w:rsidP="00360540">
            <w:pPr>
              <w:pStyle w:val="TAL"/>
              <w:rPr>
                <w:lang w:eastAsia="ko-KR"/>
              </w:rPr>
            </w:pPr>
            <w:r w:rsidRPr="00C6761E">
              <w:rPr>
                <w:lang w:eastAsia="ko-KR"/>
              </w:rPr>
              <w:t>Reserved</w:t>
            </w:r>
          </w:p>
        </w:tc>
      </w:tr>
      <w:tr w:rsidR="00E96C46" w:rsidRPr="00C6761E" w14:paraId="5BC632ED" w14:textId="77777777" w:rsidTr="00360540">
        <w:trPr>
          <w:cantSplit/>
          <w:jc w:val="center"/>
        </w:trPr>
        <w:tc>
          <w:tcPr>
            <w:tcW w:w="7371" w:type="dxa"/>
            <w:gridSpan w:val="6"/>
            <w:tcBorders>
              <w:top w:val="nil"/>
              <w:left w:val="single" w:sz="4" w:space="0" w:color="auto"/>
              <w:bottom w:val="nil"/>
              <w:right w:val="single" w:sz="4" w:space="0" w:color="auto"/>
            </w:tcBorders>
          </w:tcPr>
          <w:p w14:paraId="7C1C1107" w14:textId="77777777" w:rsidR="00E96C46" w:rsidRPr="00C6761E" w:rsidRDefault="00E96C46" w:rsidP="00360540">
            <w:pPr>
              <w:pStyle w:val="TAL"/>
              <w:rPr>
                <w:lang w:eastAsia="zh-CN"/>
              </w:rPr>
            </w:pPr>
          </w:p>
        </w:tc>
      </w:tr>
      <w:tr w:rsidR="00E96C46" w:rsidRPr="00C6761E" w14:paraId="5A9342C9" w14:textId="77777777" w:rsidTr="00360540">
        <w:trPr>
          <w:cantSplit/>
          <w:jc w:val="center"/>
        </w:trPr>
        <w:tc>
          <w:tcPr>
            <w:tcW w:w="7371" w:type="dxa"/>
            <w:gridSpan w:val="6"/>
            <w:tcBorders>
              <w:top w:val="nil"/>
              <w:left w:val="single" w:sz="4" w:space="0" w:color="auto"/>
              <w:bottom w:val="single" w:sz="4" w:space="0" w:color="auto"/>
              <w:right w:val="single" w:sz="4" w:space="0" w:color="auto"/>
            </w:tcBorders>
            <w:hideMark/>
          </w:tcPr>
          <w:p w14:paraId="5D9C91D3" w14:textId="77777777" w:rsidR="00E96C46" w:rsidRPr="00C6761E" w:rsidRDefault="00E96C46" w:rsidP="00360540">
            <w:pPr>
              <w:pStyle w:val="TAL"/>
            </w:pPr>
            <w:r w:rsidRPr="00C6761E">
              <w:t>Bit 5 to 8 of octet 2 are spare and shall be coded as zero.</w:t>
            </w:r>
          </w:p>
        </w:tc>
      </w:tr>
    </w:tbl>
    <w:p w14:paraId="3A63FD3E" w14:textId="3D9AD5A3" w:rsidR="008B7C17" w:rsidRPr="00C6761E" w:rsidRDefault="008B7C17" w:rsidP="00123C9D"/>
    <w:p w14:paraId="7802AF78" w14:textId="77777777" w:rsidR="00E96C46" w:rsidRPr="00C6761E" w:rsidRDefault="00E96C46" w:rsidP="00123C9D"/>
    <w:p w14:paraId="28F6FBE8" w14:textId="77777777" w:rsidR="008B7C17" w:rsidRPr="00C6761E" w:rsidRDefault="008B7C17" w:rsidP="008B7C17">
      <w:pPr>
        <w:pStyle w:val="Heading3"/>
      </w:pPr>
      <w:bookmarkStart w:id="3777" w:name="_CR11_3_20"/>
      <w:bookmarkStart w:id="3778" w:name="_Toc68196434"/>
      <w:bookmarkStart w:id="3779" w:name="_Toc59209102"/>
      <w:bookmarkStart w:id="3780" w:name="_Toc51951325"/>
      <w:bookmarkStart w:id="3781" w:name="_Toc45882775"/>
      <w:bookmarkStart w:id="3782" w:name="_Toc45282389"/>
      <w:bookmarkStart w:id="3783" w:name="_Toc34404493"/>
      <w:bookmarkStart w:id="3784" w:name="_Toc34388722"/>
      <w:bookmarkStart w:id="3785" w:name="_Toc155372499"/>
      <w:bookmarkEnd w:id="3777"/>
      <w:r w:rsidRPr="00C6761E">
        <w:t>11.3.20</w:t>
      </w:r>
      <w:r w:rsidRPr="00C6761E">
        <w:tab/>
        <w:t>Keep-alive counter</w:t>
      </w:r>
      <w:bookmarkEnd w:id="3778"/>
      <w:bookmarkEnd w:id="3779"/>
      <w:bookmarkEnd w:id="3780"/>
      <w:bookmarkEnd w:id="3781"/>
      <w:bookmarkEnd w:id="3782"/>
      <w:bookmarkEnd w:id="3783"/>
      <w:bookmarkEnd w:id="3784"/>
      <w:bookmarkEnd w:id="3785"/>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786" w:name="_CRFigure11_3_20_1"/>
      <w:r w:rsidRPr="00C6761E">
        <w:t>Figure </w:t>
      </w:r>
      <w:bookmarkEnd w:id="3786"/>
      <w:r w:rsidRPr="00C6761E">
        <w:t>11.3.20.1: Keep-alive counter information element</w:t>
      </w:r>
    </w:p>
    <w:p w14:paraId="00C23673" w14:textId="77777777" w:rsidR="008B7C17" w:rsidRPr="00C6761E" w:rsidRDefault="008B7C17" w:rsidP="008B7C17">
      <w:pPr>
        <w:pStyle w:val="TH"/>
      </w:pPr>
      <w:bookmarkStart w:id="3787" w:name="_CRTable11_3_20_1"/>
      <w:r w:rsidRPr="00C6761E">
        <w:t>Table </w:t>
      </w:r>
      <w:bookmarkEnd w:id="3787"/>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788" w:name="_CR11_3_21"/>
      <w:bookmarkStart w:id="3789" w:name="_Toc68196435"/>
      <w:bookmarkStart w:id="3790" w:name="_Toc59209103"/>
      <w:bookmarkStart w:id="3791" w:name="_Toc51951326"/>
      <w:bookmarkStart w:id="3792" w:name="_Toc45882776"/>
      <w:bookmarkStart w:id="3793" w:name="_Toc45282390"/>
      <w:bookmarkStart w:id="3794" w:name="_Toc34404494"/>
      <w:bookmarkStart w:id="3795" w:name="_Toc34388723"/>
      <w:bookmarkStart w:id="3796" w:name="_Toc155372500"/>
      <w:bookmarkEnd w:id="3788"/>
      <w:r w:rsidRPr="00C6761E">
        <w:t>11.3.21</w:t>
      </w:r>
      <w:r w:rsidRPr="00C6761E">
        <w:tab/>
        <w:t>Maximum inactivity period</w:t>
      </w:r>
      <w:bookmarkEnd w:id="3789"/>
      <w:bookmarkEnd w:id="3790"/>
      <w:bookmarkEnd w:id="3791"/>
      <w:bookmarkEnd w:id="3792"/>
      <w:bookmarkEnd w:id="3793"/>
      <w:bookmarkEnd w:id="3794"/>
      <w:bookmarkEnd w:id="3795"/>
      <w:bookmarkEnd w:id="3796"/>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797" w:name="_CRFigure11_3_21_1"/>
      <w:r w:rsidRPr="00C6761E">
        <w:t>Figure </w:t>
      </w:r>
      <w:bookmarkEnd w:id="3797"/>
      <w:r w:rsidRPr="00C6761E">
        <w:t>11.3.21.1: Maximum inactivity period information element</w:t>
      </w:r>
    </w:p>
    <w:p w14:paraId="3C2E0242" w14:textId="77777777" w:rsidR="008B7C17" w:rsidRPr="00C6761E" w:rsidRDefault="008B7C17" w:rsidP="008B7C17">
      <w:pPr>
        <w:pStyle w:val="TH"/>
      </w:pPr>
      <w:bookmarkStart w:id="3798" w:name="_CRTable11_3_21_1"/>
      <w:r w:rsidRPr="00C6761E">
        <w:t>Table </w:t>
      </w:r>
      <w:bookmarkEnd w:id="3798"/>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799" w:name="_Toc68196442"/>
      <w:bookmarkStart w:id="3800" w:name="_Toc59209110"/>
      <w:bookmarkStart w:id="3801" w:name="_Toc51951333"/>
      <w:bookmarkStart w:id="3802" w:name="_Toc45882783"/>
      <w:bookmarkStart w:id="3803" w:name="_Toc45282397"/>
    </w:p>
    <w:p w14:paraId="53248BBD" w14:textId="77777777" w:rsidR="008B7C17" w:rsidRPr="00C6761E" w:rsidRDefault="008B7C17" w:rsidP="008B7C17">
      <w:pPr>
        <w:pStyle w:val="Heading3"/>
      </w:pPr>
      <w:bookmarkStart w:id="3804" w:name="_CR11_3_22"/>
      <w:bookmarkStart w:id="3805" w:name="_Toc155372501"/>
      <w:bookmarkEnd w:id="3804"/>
      <w:r w:rsidRPr="00C6761E">
        <w:t>11.3.22</w:t>
      </w:r>
      <w:r w:rsidRPr="00C6761E">
        <w:tab/>
        <w:t>Selected security algorithms</w:t>
      </w:r>
      <w:bookmarkEnd w:id="3799"/>
      <w:bookmarkEnd w:id="3800"/>
      <w:bookmarkEnd w:id="3801"/>
      <w:bookmarkEnd w:id="3802"/>
      <w:bookmarkEnd w:id="3803"/>
      <w:bookmarkEnd w:id="3805"/>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806" w:name="_CRFigure11_3_22_1"/>
      <w:r w:rsidRPr="00C6761E">
        <w:t>Figure </w:t>
      </w:r>
      <w:bookmarkEnd w:id="3806"/>
      <w:r w:rsidRPr="00C6761E">
        <w:t>11.3.22.1: Selected security algorithms information element</w:t>
      </w:r>
    </w:p>
    <w:p w14:paraId="14557358" w14:textId="77777777" w:rsidR="008B7C17" w:rsidRPr="00C6761E" w:rsidRDefault="008B7C17" w:rsidP="008B7C17">
      <w:pPr>
        <w:pStyle w:val="TH"/>
      </w:pPr>
      <w:bookmarkStart w:id="3807" w:name="_CRTable11_3_22_1"/>
      <w:r w:rsidRPr="00C6761E">
        <w:t>Table </w:t>
      </w:r>
      <w:bookmarkEnd w:id="3807"/>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808" w:name="MCCQCTEMPBM_00000067"/>
          </w:p>
        </w:tc>
      </w:tr>
      <w:bookmarkEnd w:id="3808"/>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809" w:name="MCCQCTEMPBM_00000068"/>
          </w:p>
        </w:tc>
      </w:tr>
      <w:bookmarkEnd w:id="3809"/>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810" w:name="MCCQCTEMPBM_00000069"/>
          </w:p>
        </w:tc>
      </w:tr>
      <w:bookmarkEnd w:id="3810"/>
    </w:tbl>
    <w:p w14:paraId="44DFDB53" w14:textId="77777777" w:rsidR="008B7C17" w:rsidRPr="00C6761E" w:rsidRDefault="008B7C17" w:rsidP="00826ACB"/>
    <w:p w14:paraId="5AEDCE0D" w14:textId="77777777" w:rsidR="008B7C17" w:rsidRPr="00C6761E" w:rsidRDefault="008B7C17" w:rsidP="008B7C17">
      <w:pPr>
        <w:pStyle w:val="Heading3"/>
      </w:pPr>
      <w:bookmarkStart w:id="3811" w:name="_CR11_3_23"/>
      <w:bookmarkStart w:id="3812" w:name="_Toc68196446"/>
      <w:bookmarkStart w:id="3813" w:name="_Toc59209114"/>
      <w:bookmarkStart w:id="3814" w:name="_Toc51951337"/>
      <w:bookmarkStart w:id="3815" w:name="_Toc45882787"/>
      <w:bookmarkStart w:id="3816" w:name="_Toc45282401"/>
      <w:bookmarkStart w:id="3817" w:name="_Toc155372502"/>
      <w:bookmarkEnd w:id="3811"/>
      <w:r w:rsidRPr="00C6761E">
        <w:t>11.3.23</w:t>
      </w:r>
      <w:r w:rsidRPr="00C6761E">
        <w:tab/>
        <w:t>UE PC5 unicast user plane security policy</w:t>
      </w:r>
      <w:bookmarkEnd w:id="3812"/>
      <w:bookmarkEnd w:id="3813"/>
      <w:bookmarkEnd w:id="3814"/>
      <w:bookmarkEnd w:id="3815"/>
      <w:bookmarkEnd w:id="3816"/>
      <w:bookmarkEnd w:id="3817"/>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818" w:name="_CRFigure11_3_23_1"/>
      <w:r w:rsidRPr="00C6761E">
        <w:t>Figure </w:t>
      </w:r>
      <w:bookmarkEnd w:id="3818"/>
      <w:r w:rsidRPr="00C6761E">
        <w:t>11.3.23.1: UE PC5 unicast user plane security policy information element</w:t>
      </w:r>
    </w:p>
    <w:p w14:paraId="74202F3B" w14:textId="77777777" w:rsidR="008B7C17" w:rsidRPr="00C6761E" w:rsidRDefault="008B7C17" w:rsidP="008B7C17">
      <w:pPr>
        <w:pStyle w:val="TH"/>
      </w:pPr>
      <w:bookmarkStart w:id="3819" w:name="_CRTable11_3_23_1"/>
      <w:r w:rsidRPr="00C6761E">
        <w:t>Table </w:t>
      </w:r>
      <w:bookmarkEnd w:id="3819"/>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820" w:name="MCCQCTEMPBM_00000070"/>
          </w:p>
        </w:tc>
      </w:tr>
      <w:bookmarkEnd w:id="3820"/>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821" w:name="MCCQCTEMPBM_00000071"/>
          </w:p>
        </w:tc>
      </w:tr>
      <w:bookmarkEnd w:id="3821"/>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822" w:name="MCCQCTEMPBM_00000072"/>
          </w:p>
        </w:tc>
      </w:tr>
      <w:bookmarkEnd w:id="3822"/>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823" w:name="_CR11_3_24"/>
      <w:bookmarkStart w:id="3824" w:name="_Toc68196448"/>
      <w:bookmarkStart w:id="3825" w:name="_Toc59209116"/>
      <w:bookmarkStart w:id="3826" w:name="_Toc51951339"/>
      <w:bookmarkStart w:id="3827" w:name="_Toc45882789"/>
      <w:bookmarkStart w:id="3828" w:name="_Toc45282403"/>
      <w:bookmarkStart w:id="3829" w:name="_Toc155372503"/>
      <w:bookmarkEnd w:id="3823"/>
      <w:r w:rsidRPr="00C6761E">
        <w:t>11.3.24</w:t>
      </w:r>
      <w:r w:rsidRPr="00C6761E">
        <w:tab/>
        <w:t>Re-authentication indication</w:t>
      </w:r>
      <w:bookmarkEnd w:id="3824"/>
      <w:bookmarkEnd w:id="3825"/>
      <w:bookmarkEnd w:id="3826"/>
      <w:bookmarkEnd w:id="3827"/>
      <w:bookmarkEnd w:id="3828"/>
      <w:bookmarkEnd w:id="3829"/>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830" w:name="_CRFigure11_3_24_1"/>
      <w:r w:rsidRPr="00C6761E">
        <w:t>Figure </w:t>
      </w:r>
      <w:bookmarkEnd w:id="3830"/>
      <w:r w:rsidRPr="00C6761E">
        <w:t>11.3.24.1: Re-authentication indication information element</w:t>
      </w:r>
    </w:p>
    <w:p w14:paraId="32136684" w14:textId="77777777" w:rsidR="008B7C17" w:rsidRPr="00C6761E" w:rsidRDefault="008B7C17" w:rsidP="008B7C17">
      <w:pPr>
        <w:pStyle w:val="TH"/>
      </w:pPr>
      <w:bookmarkStart w:id="3831" w:name="_CRTable11_3_24_1"/>
      <w:r w:rsidRPr="00C6761E">
        <w:t>Table </w:t>
      </w:r>
      <w:bookmarkEnd w:id="3831"/>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3832" w:name="MCCQCTEMPBM_00000073"/>
          </w:p>
        </w:tc>
      </w:tr>
      <w:bookmarkEnd w:id="3832"/>
    </w:tbl>
    <w:p w14:paraId="4B3407F6" w14:textId="77777777" w:rsidR="008B7C17" w:rsidRPr="00C6761E" w:rsidRDefault="008B7C17" w:rsidP="00123C9D"/>
    <w:p w14:paraId="2622420F" w14:textId="77777777" w:rsidR="008B7C17" w:rsidRPr="00C6761E" w:rsidRDefault="008B7C17" w:rsidP="008B7C17">
      <w:pPr>
        <w:pStyle w:val="Heading3"/>
      </w:pPr>
      <w:bookmarkStart w:id="3833" w:name="_CR11_3_25"/>
      <w:bookmarkStart w:id="3834" w:name="_Toc68196449"/>
      <w:bookmarkStart w:id="3835" w:name="_Toc59209117"/>
      <w:bookmarkStart w:id="3836" w:name="_Toc51951340"/>
      <w:bookmarkStart w:id="3837" w:name="_Toc45882790"/>
      <w:bookmarkStart w:id="3838" w:name="_Toc45282404"/>
      <w:bookmarkStart w:id="3839" w:name="_Toc155372504"/>
      <w:bookmarkEnd w:id="3833"/>
      <w:r w:rsidRPr="00C6761E">
        <w:t>11.3.25</w:t>
      </w:r>
      <w:r w:rsidRPr="00C6761E">
        <w:tab/>
        <w:t>Layer-2 ID</w:t>
      </w:r>
      <w:bookmarkEnd w:id="3834"/>
      <w:bookmarkEnd w:id="3835"/>
      <w:bookmarkEnd w:id="3836"/>
      <w:bookmarkEnd w:id="3837"/>
      <w:bookmarkEnd w:id="3838"/>
      <w:bookmarkEnd w:id="3839"/>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3840" w:name="_CRFigure11_3_25_1"/>
      <w:r w:rsidRPr="00C6761E">
        <w:t>Figure </w:t>
      </w:r>
      <w:bookmarkEnd w:id="3840"/>
      <w:r w:rsidRPr="00C6761E">
        <w:t>11.3.25.1: Layer-2 ID information element</w:t>
      </w:r>
    </w:p>
    <w:p w14:paraId="4CE869B4" w14:textId="77777777" w:rsidR="008B7C17" w:rsidRPr="00C6761E" w:rsidRDefault="008B7C17" w:rsidP="008B7C17">
      <w:pPr>
        <w:pStyle w:val="TH"/>
      </w:pPr>
      <w:bookmarkStart w:id="3841" w:name="_CRTable11_3_25_1"/>
      <w:r w:rsidRPr="00C6761E">
        <w:t>Table </w:t>
      </w:r>
      <w:bookmarkEnd w:id="3841"/>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3842" w:name="_CR11_3_26"/>
      <w:bookmarkStart w:id="3843" w:name="_Toc155372505"/>
      <w:bookmarkEnd w:id="3842"/>
      <w:r w:rsidRPr="00C6761E">
        <w:t>11.3.</w:t>
      </w:r>
      <w:r w:rsidR="0096038B" w:rsidRPr="00C6761E">
        <w:t>26</w:t>
      </w:r>
      <w:r w:rsidRPr="00C6761E">
        <w:tab/>
        <w:t>Relay service code</w:t>
      </w:r>
      <w:bookmarkEnd w:id="3843"/>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3844" w:name="_CRFigure11_3_26_1"/>
      <w:r w:rsidRPr="00C6761E">
        <w:t>Figure</w:t>
      </w:r>
      <w:r w:rsidR="00417654" w:rsidRPr="00C6761E">
        <w:t> </w:t>
      </w:r>
      <w:bookmarkEnd w:id="3844"/>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3845" w:name="_CRTable11_3_26_1"/>
      <w:r w:rsidRPr="00C6761E">
        <w:t>Table</w:t>
      </w:r>
      <w:r w:rsidR="00417654" w:rsidRPr="00C6761E">
        <w:t> </w:t>
      </w:r>
      <w:bookmarkEnd w:id="3845"/>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3846" w:name="_Toc68203475"/>
      <w:bookmarkStart w:id="3847" w:name="_Toc51949739"/>
      <w:bookmarkStart w:id="3848" w:name="_Toc51948647"/>
      <w:bookmarkStart w:id="3849" w:name="_Toc45287372"/>
      <w:bookmarkStart w:id="3850" w:name="_Toc36657697"/>
      <w:bookmarkStart w:id="3851" w:name="_Toc36213520"/>
      <w:bookmarkStart w:id="3852" w:name="_Toc27747329"/>
      <w:bookmarkStart w:id="3853" w:name="_Toc20233205"/>
      <w:bookmarkStart w:id="3854" w:name="_Toc525231391"/>
      <w:bookmarkStart w:id="3855" w:name="_Toc59198791"/>
      <w:bookmarkStart w:id="3856" w:name="_Toc75283149"/>
    </w:p>
    <w:p w14:paraId="474BC830" w14:textId="32F3DC0C" w:rsidR="00F44AE1" w:rsidRPr="00C6761E" w:rsidRDefault="00953252" w:rsidP="00C7563C">
      <w:pPr>
        <w:pStyle w:val="Heading3"/>
      </w:pPr>
      <w:bookmarkStart w:id="3857" w:name="_CR11_3_27"/>
      <w:bookmarkStart w:id="3858" w:name="_Toc155372506"/>
      <w:bookmarkEnd w:id="3857"/>
      <w:r w:rsidRPr="00C6761E">
        <w:t>11.3.27</w:t>
      </w:r>
      <w:r w:rsidR="00F44AE1" w:rsidRPr="00C6761E">
        <w:tab/>
        <w:t>GPRS timer</w:t>
      </w:r>
      <w:bookmarkEnd w:id="3846"/>
      <w:bookmarkEnd w:id="3847"/>
      <w:bookmarkEnd w:id="3848"/>
      <w:bookmarkEnd w:id="3849"/>
      <w:bookmarkEnd w:id="3850"/>
      <w:bookmarkEnd w:id="3851"/>
      <w:bookmarkEnd w:id="3852"/>
      <w:bookmarkEnd w:id="3853"/>
      <w:bookmarkEnd w:id="3858"/>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3859" w:name="_CR11_3_28"/>
      <w:bookmarkStart w:id="3860" w:name="_Toc75283275"/>
      <w:bookmarkStart w:id="3861" w:name="_Toc59198917"/>
      <w:bookmarkStart w:id="3862" w:name="_Toc525231517"/>
      <w:bookmarkStart w:id="3863" w:name="_Toc155372507"/>
      <w:bookmarkEnd w:id="3859"/>
      <w:r w:rsidRPr="00C6761E">
        <w:t>11.3.28</w:t>
      </w:r>
      <w:r w:rsidR="005202BF" w:rsidRPr="00C6761E">
        <w:tab/>
      </w:r>
      <w:r w:rsidR="00E813B8" w:rsidRPr="00C6761E">
        <w:rPr>
          <w:lang w:eastAsia="zh-CN"/>
        </w:rPr>
        <w:t>Additional parameters</w:t>
      </w:r>
      <w:r w:rsidR="005202BF" w:rsidRPr="00C6761E">
        <w:t>announcement request refresh timer T</w:t>
      </w:r>
      <w:bookmarkEnd w:id="3860"/>
      <w:bookmarkEnd w:id="3861"/>
      <w:bookmarkEnd w:id="3862"/>
      <w:r w:rsidR="005202BF" w:rsidRPr="00C6761E">
        <w:rPr>
          <w:lang w:eastAsia="zh-CN"/>
        </w:rPr>
        <w:t>5106</w:t>
      </w:r>
      <w:bookmarkEnd w:id="3863"/>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3864" w:name="_CRFigure11_3_28_1"/>
      <w:r w:rsidRPr="00C6761E">
        <w:t>Figure </w:t>
      </w:r>
      <w:bookmarkEnd w:id="3864"/>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3865" w:name="_CRTable11_3_28_1"/>
      <w:r w:rsidRPr="00C6761E">
        <w:t>Table </w:t>
      </w:r>
      <w:bookmarkEnd w:id="3865"/>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3866" w:name="_CR11_3_29"/>
      <w:bookmarkStart w:id="3867" w:name="_Toc155372508"/>
      <w:bookmarkEnd w:id="3866"/>
      <w:r w:rsidRPr="00C6761E">
        <w:rPr>
          <w:lang w:eastAsia="zh-CN"/>
        </w:rPr>
        <w:t>11.3.</w:t>
      </w:r>
      <w:r w:rsidR="007E1AB9" w:rsidRPr="00C6761E">
        <w:rPr>
          <w:lang w:eastAsia="zh-CN"/>
        </w:rPr>
        <w:t>29</w:t>
      </w:r>
      <w:r w:rsidRPr="00C6761E">
        <w:rPr>
          <w:lang w:eastAsia="zh-CN"/>
        </w:rPr>
        <w:tab/>
        <w:t>PC5 QoS rules</w:t>
      </w:r>
      <w:bookmarkEnd w:id="3867"/>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3868"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3868"/>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3869"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3870" w:name="_CRFigure11_3_29_2"/>
      <w:bookmarkEnd w:id="3869"/>
      <w:r w:rsidRPr="00C6761E">
        <w:t>Figure </w:t>
      </w:r>
      <w:bookmarkEnd w:id="3870"/>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3871"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3872" w:name="_CRFigure11_3_29_3"/>
      <w:bookmarkEnd w:id="3871"/>
      <w:r w:rsidRPr="00C6761E">
        <w:t>Figure </w:t>
      </w:r>
      <w:bookmarkEnd w:id="3872"/>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3873"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3874" w:name="_CRFigure11_3_29_4"/>
      <w:bookmarkEnd w:id="3873"/>
      <w:r w:rsidRPr="00C6761E">
        <w:t>Figure </w:t>
      </w:r>
      <w:bookmarkEnd w:id="3874"/>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3875" w:name="_CRTable11_3_29_1"/>
      <w:r w:rsidRPr="00C6761E">
        <w:t>Table </w:t>
      </w:r>
      <w:bookmarkEnd w:id="3875"/>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3876" w:name="_CR11_3_30"/>
      <w:bookmarkStart w:id="3877" w:name="_Toc155372509"/>
      <w:bookmarkEnd w:id="3876"/>
      <w:r w:rsidRPr="00C6761E">
        <w:t>11.3.</w:t>
      </w:r>
      <w:r w:rsidR="00634B9A" w:rsidRPr="00C6761E">
        <w:t>30</w:t>
      </w:r>
      <w:r w:rsidRPr="00C6761E">
        <w:tab/>
        <w:t>5GS mobile identity</w:t>
      </w:r>
      <w:bookmarkEnd w:id="3877"/>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3878" w:name="_CR11_3_31"/>
      <w:bookmarkStart w:id="3879" w:name="_Toc155372510"/>
      <w:bookmarkEnd w:id="3878"/>
      <w:r w:rsidRPr="00C6761E">
        <w:t>11.3.31</w:t>
      </w:r>
      <w:r w:rsidRPr="00C6761E">
        <w:tab/>
        <w:t>EAP message</w:t>
      </w:r>
      <w:bookmarkEnd w:id="3879"/>
    </w:p>
    <w:p w14:paraId="0D9E6441" w14:textId="004C82BD" w:rsidR="00E3299F" w:rsidRPr="00C6761E" w:rsidRDefault="00E3299F" w:rsidP="00E3299F">
      <w:r w:rsidRPr="00C6761E">
        <w:t>The purpose of the EAP message information element is to transport an EAP message as specified in IETF RFC 3748 [39].</w:t>
      </w:r>
    </w:p>
    <w:p w14:paraId="039E1B7F" w14:textId="77777777" w:rsidR="00E3299F" w:rsidRPr="00C6761E" w:rsidRDefault="00E3299F" w:rsidP="00E3299F">
      <w:r w:rsidRPr="00C6761E">
        <w:t>The EAP message information element is coded as specified in clause 9.11.2.2 of 3GPP TS 24.501 [11].</w:t>
      </w:r>
    </w:p>
    <w:p w14:paraId="62D27BB1" w14:textId="42DC7AAA" w:rsidR="00E443DE" w:rsidRPr="00C6761E" w:rsidRDefault="00E443DE" w:rsidP="00E443DE">
      <w:pPr>
        <w:pStyle w:val="Heading3"/>
      </w:pPr>
      <w:bookmarkStart w:id="3880" w:name="_Toc155372511"/>
      <w:r w:rsidRPr="00C6761E">
        <w:t>11.3.32</w:t>
      </w:r>
      <w:r w:rsidRPr="00C6761E">
        <w:tab/>
        <w:t>PRUK ID</w:t>
      </w:r>
      <w:bookmarkEnd w:id="3880"/>
    </w:p>
    <w:p w14:paraId="67E7E02F" w14:textId="0F3D240E" w:rsidR="007F5A55" w:rsidRPr="00C6761E" w:rsidRDefault="007F5A55" w:rsidP="007F5A55">
      <w:pPr>
        <w:pStyle w:val="Heading3"/>
      </w:pPr>
      <w:bookmarkStart w:id="3881" w:name="_CR11_3_32"/>
      <w:bookmarkStart w:id="3882" w:name="_Toc155372512"/>
      <w:bookmarkEnd w:id="3881"/>
      <w:r w:rsidRPr="00C6761E">
        <w:t>11.3.32</w:t>
      </w:r>
      <w:r w:rsidRPr="00C6761E">
        <w:tab/>
        <w:t>User security key ID</w:t>
      </w:r>
      <w:bookmarkEnd w:id="3882"/>
    </w:p>
    <w:p w14:paraId="459059E5" w14:textId="05C354CC"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3883" w:name="_CRFigure11_3_32_1"/>
      <w:r w:rsidRPr="00C6761E">
        <w:t xml:space="preserve">Figure </w:t>
      </w:r>
      <w:bookmarkEnd w:id="3883"/>
      <w:r w:rsidRPr="00C6761E">
        <w:t>11.3.32.1: User security key ID information element</w:t>
      </w:r>
    </w:p>
    <w:p w14:paraId="2A3CAE14" w14:textId="6064F0A6" w:rsidR="007F5A55" w:rsidRPr="00C6761E" w:rsidRDefault="007F5A55" w:rsidP="007F5A55">
      <w:pPr>
        <w:pStyle w:val="TH"/>
      </w:pPr>
      <w:bookmarkStart w:id="3884" w:name="_CRTable11_3_32_1"/>
      <w:r w:rsidRPr="00C6761E">
        <w:t xml:space="preserve">Table </w:t>
      </w:r>
      <w:bookmarkEnd w:id="3884"/>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3885" w:name="MCCQCTEMPBM_00000074"/>
          </w:p>
        </w:tc>
      </w:tr>
      <w:bookmarkEnd w:id="388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21FF9088"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 xml:space="preserve">PRUK ID. If the user security key ID format field indicates "NAI", the </w:t>
            </w:r>
            <w:r w:rsidR="00445D7F" w:rsidRPr="00C6761E">
              <w:t>UP-</w:t>
            </w:r>
            <w:r w:rsidRPr="00C6761E">
              <w:t xml:space="preserve">PRUK ID or the </w:t>
            </w:r>
            <w:r w:rsidR="00445D7F" w:rsidRPr="00C6761E">
              <w:t>CP-</w:t>
            </w:r>
            <w:r w:rsidRPr="00C6761E">
              <w:t xml:space="preserve">PRUK ID in the user security key ID field is in the NAI format as defined in 3GPP TS 23.003 [12], encoded as UTF-8 string. If the user security key ID format field indicates "64-bit string", the </w:t>
            </w:r>
            <w:r w:rsidR="0059679D" w:rsidRPr="00C6761E">
              <w:t>UP-</w:t>
            </w:r>
            <w:r w:rsidRPr="00C6761E">
              <w:t>PRUK ID 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3886" w:name="MCCQCTEMPBM_00000075"/>
          </w:p>
        </w:tc>
      </w:tr>
      <w:bookmarkEnd w:id="3886"/>
    </w:tbl>
    <w:p w14:paraId="41F7BA09" w14:textId="77777777" w:rsidR="007F5A55" w:rsidRPr="00C6761E" w:rsidRDefault="007F5A55" w:rsidP="007F5A55"/>
    <w:p w14:paraId="31047D17" w14:textId="12BB9960" w:rsidR="00AB0D52" w:rsidRPr="00C6761E" w:rsidRDefault="00AB0D52" w:rsidP="00AB0D52">
      <w:pPr>
        <w:pStyle w:val="Heading3"/>
      </w:pPr>
      <w:bookmarkStart w:id="3887" w:name="_CR11_3_33"/>
      <w:bookmarkStart w:id="3888" w:name="_Toc155372513"/>
      <w:bookmarkEnd w:id="3887"/>
      <w:r w:rsidRPr="00C6761E">
        <w:t>11.3.33</w:t>
      </w:r>
      <w:r w:rsidRPr="00C6761E">
        <w:tab/>
        <w:t>PLMN ID</w:t>
      </w:r>
      <w:bookmarkEnd w:id="388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567FA123" w:rsidR="001E3E01" w:rsidRPr="00C6761E" w:rsidRDefault="001E3E01" w:rsidP="001E3E01">
      <w:pPr>
        <w:pStyle w:val="Heading3"/>
      </w:pPr>
      <w:bookmarkStart w:id="3889" w:name="_CR11_3_34"/>
      <w:bookmarkStart w:id="3890" w:name="_Toc155372514"/>
      <w:bookmarkEnd w:id="3889"/>
      <w:r w:rsidRPr="00C6761E">
        <w:t>11.3.34</w:t>
      </w:r>
      <w:r w:rsidRPr="00C6761E">
        <w:tab/>
      </w:r>
      <w:r w:rsidR="002620B2" w:rsidRPr="00C6761E">
        <w:t>Void</w:t>
      </w:r>
      <w:bookmarkEnd w:id="3890"/>
    </w:p>
    <w:p w14:paraId="5D078598" w14:textId="7695D80B" w:rsidR="00134077" w:rsidRPr="00C6761E" w:rsidRDefault="00134077" w:rsidP="00134077">
      <w:pPr>
        <w:pStyle w:val="Heading3"/>
      </w:pPr>
      <w:bookmarkStart w:id="3891" w:name="_CR11_3_35"/>
      <w:bookmarkStart w:id="3892" w:name="_Toc155372515"/>
      <w:bookmarkEnd w:id="3891"/>
      <w:r w:rsidRPr="00C6761E">
        <w:t>11.3.35</w:t>
      </w:r>
      <w:r w:rsidRPr="00C6761E">
        <w:tab/>
        <w:t>GPI</w:t>
      </w:r>
      <w:bookmarkEnd w:id="389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3893" w:name="_CRFigure11_3_35_1"/>
      <w:r w:rsidRPr="00C6761E">
        <w:t xml:space="preserve">Figure </w:t>
      </w:r>
      <w:bookmarkEnd w:id="3893"/>
      <w:r w:rsidRPr="00C6761E">
        <w:t>11.3.35.1: GPI information element</w:t>
      </w:r>
    </w:p>
    <w:p w14:paraId="3E1C18CE" w14:textId="3D7BF35D" w:rsidR="00134077" w:rsidRPr="00C6761E" w:rsidRDefault="00134077" w:rsidP="00134077">
      <w:pPr>
        <w:pStyle w:val="TH"/>
      </w:pPr>
      <w:bookmarkStart w:id="3894" w:name="_CRTable11_3_35_1"/>
      <w:r w:rsidRPr="00C6761E">
        <w:t xml:space="preserve">Table </w:t>
      </w:r>
      <w:bookmarkEnd w:id="389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3895" w:name="_CR11_3_36"/>
      <w:bookmarkStart w:id="3896" w:name="_Toc155372516"/>
      <w:bookmarkEnd w:id="3895"/>
      <w:r w:rsidRPr="00C6761E">
        <w:t>11.3.36</w:t>
      </w:r>
      <w:r w:rsidRPr="00C6761E">
        <w:tab/>
        <w:t>RAND</w:t>
      </w:r>
      <w:bookmarkEnd w:id="389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3897" w:name="_CRFigure11_3_36_1"/>
      <w:r w:rsidRPr="00C6761E">
        <w:t xml:space="preserve">Figure </w:t>
      </w:r>
      <w:bookmarkEnd w:id="3897"/>
      <w:r w:rsidRPr="00C6761E">
        <w:t>11.3.36.1: RAND information element</w:t>
      </w:r>
    </w:p>
    <w:p w14:paraId="21EBC9BE" w14:textId="46889E5E" w:rsidR="00274EC9" w:rsidRPr="00C6761E" w:rsidRDefault="00274EC9" w:rsidP="00274EC9">
      <w:pPr>
        <w:pStyle w:val="TH"/>
      </w:pPr>
      <w:bookmarkStart w:id="3898" w:name="_CRTable11_3_36_1"/>
      <w:r w:rsidRPr="00C6761E">
        <w:t xml:space="preserve">Table </w:t>
      </w:r>
      <w:bookmarkEnd w:id="389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3899" w:name="_CR11_3_37"/>
      <w:bookmarkStart w:id="3900" w:name="_Toc155372517"/>
      <w:bookmarkEnd w:id="3899"/>
      <w:r w:rsidRPr="00C6761E">
        <w:t>11.3.37</w:t>
      </w:r>
      <w:r w:rsidRPr="00C6761E">
        <w:tab/>
        <w:t>AUTS</w:t>
      </w:r>
      <w:bookmarkEnd w:id="390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3901" w:name="_CRFigure11_3_37_1"/>
      <w:r w:rsidRPr="00C6761E">
        <w:t xml:space="preserve">Figure </w:t>
      </w:r>
      <w:bookmarkEnd w:id="3901"/>
      <w:r w:rsidRPr="00C6761E">
        <w:t>11.3.37.1: AUTS information element</w:t>
      </w:r>
    </w:p>
    <w:p w14:paraId="5FA6CA6C" w14:textId="479CF098" w:rsidR="00274EC9" w:rsidRPr="00C6761E" w:rsidRDefault="00274EC9" w:rsidP="00274EC9">
      <w:pPr>
        <w:pStyle w:val="TH"/>
      </w:pPr>
      <w:bookmarkStart w:id="3902" w:name="_CRTable11_3_37_1"/>
      <w:r w:rsidRPr="00C6761E">
        <w:t xml:space="preserve">Table </w:t>
      </w:r>
      <w:bookmarkEnd w:id="390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3903" w:name="_CR11_3_38"/>
      <w:bookmarkStart w:id="3904" w:name="_Toc155372518"/>
      <w:bookmarkEnd w:id="3903"/>
      <w:r w:rsidRPr="00C6761E">
        <w:t>11.3.38</w:t>
      </w:r>
      <w:r w:rsidRPr="00C6761E">
        <w:tab/>
        <w:t>MIC</w:t>
      </w:r>
      <w:bookmarkEnd w:id="390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3905" w:name="_CRFigure11_3_38_1"/>
      <w:r w:rsidRPr="00C6761E">
        <w:t>Figure </w:t>
      </w:r>
      <w:bookmarkEnd w:id="3905"/>
      <w:r w:rsidRPr="00C6761E">
        <w:t>11.3.38.1: MIC information element</w:t>
      </w:r>
    </w:p>
    <w:p w14:paraId="62E9EABE" w14:textId="5BBA9A88" w:rsidR="002620B2" w:rsidRPr="00C6761E" w:rsidRDefault="002620B2" w:rsidP="002620B2">
      <w:pPr>
        <w:pStyle w:val="TH"/>
      </w:pPr>
      <w:bookmarkStart w:id="3906" w:name="_CRTable11_3_38_1"/>
      <w:r w:rsidRPr="00C6761E">
        <w:t>Table </w:t>
      </w:r>
      <w:bookmarkEnd w:id="390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3907" w:name="_CR11_3_39"/>
      <w:bookmarkStart w:id="3908" w:name="_Toc155372519"/>
      <w:bookmarkEnd w:id="3907"/>
      <w:r w:rsidRPr="00C6761E">
        <w:t>11.3.39</w:t>
      </w:r>
      <w:r w:rsidRPr="00C6761E">
        <w:tab/>
        <w:t>User info ID</w:t>
      </w:r>
      <w:bookmarkEnd w:id="3908"/>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3909" w:name="_CRFigure11_3_39_1"/>
      <w:r w:rsidRPr="00C6761E">
        <w:t>Figure </w:t>
      </w:r>
      <w:bookmarkEnd w:id="3909"/>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3910" w:name="_CRTable11_3_39_1"/>
      <w:r w:rsidRPr="00C6761E">
        <w:t>Table </w:t>
      </w:r>
      <w:bookmarkEnd w:id="3910"/>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3911" w:name="_CR11_3_40"/>
      <w:bookmarkStart w:id="3912" w:name="_Toc155372520"/>
      <w:bookmarkEnd w:id="3911"/>
      <w:r w:rsidRPr="00C6761E">
        <w:t>11.3.40</w:t>
      </w:r>
      <w:r w:rsidRPr="00C6761E">
        <w:tab/>
        <w:t>QoS flow descriptions</w:t>
      </w:r>
      <w:bookmarkEnd w:id="3912"/>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3913" w:name="_CR11_3_41"/>
      <w:bookmarkStart w:id="3914" w:name="_Toc155372521"/>
      <w:bookmarkEnd w:id="3913"/>
      <w:r w:rsidRPr="00C6761E">
        <w:t>11.3.41</w:t>
      </w:r>
      <w:r w:rsidRPr="00C6761E">
        <w:tab/>
        <w:t>PC5 signalling protocol cause 2</w:t>
      </w:r>
      <w:bookmarkEnd w:id="3914"/>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C6761E" w:rsidRDefault="006D19FB" w:rsidP="000225E5">
            <w:pPr>
              <w:pStyle w:val="TAC"/>
            </w:pPr>
            <w:r w:rsidRPr="00C6761E">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3915" w:name="_CRFigure11_3_41_1"/>
      <w:r w:rsidRPr="00C6761E">
        <w:t>Figure </w:t>
      </w:r>
      <w:bookmarkEnd w:id="3915"/>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3916" w:name="_CRTable11_3_41_1"/>
      <w:r w:rsidRPr="00C6761E">
        <w:t>Table </w:t>
      </w:r>
      <w:bookmarkEnd w:id="3916"/>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3917" w:name="_CR11_3_42"/>
      <w:bookmarkStart w:id="3918" w:name="_Toc155372522"/>
      <w:bookmarkEnd w:id="3917"/>
      <w:r w:rsidRPr="00C6761E">
        <w:t>11.3.</w:t>
      </w:r>
      <w:bookmarkStart w:id="3919" w:name="_Toc123635160"/>
      <w:r w:rsidRPr="00C6761E">
        <w:t>42</w:t>
      </w:r>
      <w:r w:rsidRPr="00C6761E">
        <w:tab/>
      </w:r>
      <w:bookmarkEnd w:id="3919"/>
      <w:r w:rsidRPr="00C6761E">
        <w:t>IP address/prefix needed indication</w:t>
      </w:r>
      <w:bookmarkEnd w:id="3918"/>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3920" w:name="_CRFigure11_3_42_1"/>
      <w:r w:rsidRPr="00C6761E">
        <w:t>Figure </w:t>
      </w:r>
      <w:bookmarkEnd w:id="3920"/>
      <w:r w:rsidRPr="00C6761E">
        <w:t>11.3.42.1: IP address/prefix needed indication information element</w:t>
      </w:r>
    </w:p>
    <w:p w14:paraId="4C12EFDB" w14:textId="39052582" w:rsidR="00892227" w:rsidRPr="00C6761E" w:rsidRDefault="00892227" w:rsidP="00892227">
      <w:pPr>
        <w:pStyle w:val="TH"/>
      </w:pPr>
      <w:bookmarkStart w:id="3921" w:name="_CRTable11_3_42_1"/>
      <w:r w:rsidRPr="00C6761E">
        <w:t>Table </w:t>
      </w:r>
      <w:bookmarkEnd w:id="3921"/>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3922" w:name="_CR11_3_43"/>
      <w:bookmarkStart w:id="3923" w:name="_Toc155372523"/>
      <w:bookmarkEnd w:id="3922"/>
      <w:r w:rsidRPr="00C6761E">
        <w:t>11.3.43</w:t>
      </w:r>
      <w:r w:rsidRPr="00C6761E">
        <w:tab/>
      </w:r>
      <w:r w:rsidR="00DF1C52" w:rsidRPr="00C6761E">
        <w:t>Void</w:t>
      </w:r>
      <w:bookmarkEnd w:id="3923"/>
    </w:p>
    <w:p w14:paraId="6AA33DA9" w14:textId="43BC5BF2" w:rsidR="00892227" w:rsidRPr="00C6761E" w:rsidRDefault="00892227" w:rsidP="00892227">
      <w:pPr>
        <w:pStyle w:val="Heading3"/>
      </w:pPr>
      <w:bookmarkStart w:id="3924" w:name="_CR11_3_44"/>
      <w:bookmarkStart w:id="3925" w:name="_Toc123635141"/>
      <w:bookmarkStart w:id="3926" w:name="_Toc155372524"/>
      <w:bookmarkEnd w:id="3924"/>
      <w:r w:rsidRPr="00C6761E">
        <w:t>11.3.44</w:t>
      </w:r>
      <w:r w:rsidRPr="00C6761E">
        <w:tab/>
        <w:t>List of Link local IPv6 address</w:t>
      </w:r>
      <w:bookmarkEnd w:id="3925"/>
      <w:bookmarkEnd w:id="3926"/>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43B98A43" w:rsidR="00892227" w:rsidRPr="00C6761E" w:rsidRDefault="00892227" w:rsidP="00892227">
      <w:r w:rsidRPr="00C6761E">
        <w:t>The list of Link local IPv6 addresses information element is coded as shown in figure 11.3.z.1.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3927" w:name="_CRFigure11_3_44_1"/>
      <w:r w:rsidRPr="00C6761E">
        <w:t>Figure </w:t>
      </w:r>
      <w:bookmarkEnd w:id="3927"/>
      <w:r w:rsidRPr="00C6761E">
        <w:t>11.3.44.1: List of Link local IPv6 addresses information element</w:t>
      </w:r>
    </w:p>
    <w:p w14:paraId="0CFABD07" w14:textId="00FD416E" w:rsidR="00892227" w:rsidRPr="00C6761E" w:rsidRDefault="00892227" w:rsidP="00892227">
      <w:pPr>
        <w:pStyle w:val="TH"/>
      </w:pPr>
      <w:bookmarkStart w:id="3928" w:name="_CRTable11_3_44_1"/>
      <w:r w:rsidRPr="00C6761E">
        <w:t>Table </w:t>
      </w:r>
      <w:bookmarkEnd w:id="3928"/>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0A325DC8" w14:textId="77777777" w:rsidR="00892227" w:rsidRPr="00C6761E" w:rsidRDefault="00892227" w:rsidP="007C750D">
            <w:pPr>
              <w:pStyle w:val="TAL"/>
            </w:pPr>
            <w:r w:rsidRPr="00C6761E">
              <w:t>Encoding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3929" w:name="_CR11_3_45"/>
      <w:bookmarkStart w:id="3930" w:name="_Toc20233312"/>
      <w:bookmarkStart w:id="3931" w:name="_Toc27747449"/>
      <w:bookmarkStart w:id="3932" w:name="_Toc36213643"/>
      <w:bookmarkStart w:id="3933" w:name="_Toc36657820"/>
      <w:bookmarkStart w:id="3934" w:name="_Toc45287497"/>
      <w:bookmarkStart w:id="3935" w:name="_Toc51948773"/>
      <w:bookmarkStart w:id="3936" w:name="_Toc51949865"/>
      <w:bookmarkStart w:id="3937" w:name="_Toc123902358"/>
      <w:bookmarkStart w:id="3938" w:name="_Toc155372525"/>
      <w:bookmarkEnd w:id="3929"/>
      <w:r w:rsidRPr="00C6761E">
        <w:t>11.3.45</w:t>
      </w:r>
      <w:r w:rsidRPr="00C6761E">
        <w:tab/>
        <w:t>MAC address</w:t>
      </w:r>
      <w:bookmarkEnd w:id="3930"/>
      <w:bookmarkEnd w:id="3931"/>
      <w:bookmarkEnd w:id="3932"/>
      <w:bookmarkEnd w:id="3933"/>
      <w:bookmarkEnd w:id="3934"/>
      <w:bookmarkEnd w:id="3935"/>
      <w:bookmarkEnd w:id="3936"/>
      <w:bookmarkEnd w:id="3937"/>
      <w:bookmarkEnd w:id="3938"/>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3939" w:name="_CRFigure11_3_45_1"/>
      <w:r w:rsidRPr="00C6761E">
        <w:rPr>
          <w:lang w:val="fr-FR"/>
        </w:rPr>
        <w:t>Figure </w:t>
      </w:r>
      <w:bookmarkEnd w:id="3939"/>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3940" w:name="_CRTable11_3_45_1"/>
      <w:r w:rsidRPr="00C6761E">
        <w:rPr>
          <w:lang w:val="fr-FR"/>
        </w:rPr>
        <w:t>Table </w:t>
      </w:r>
      <w:bookmarkEnd w:id="3940"/>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3941" w:name="_CR11_3_46"/>
      <w:bookmarkStart w:id="3942" w:name="_Toc155372526"/>
      <w:bookmarkStart w:id="3943" w:name="_Toc131695581"/>
      <w:bookmarkEnd w:id="3941"/>
      <w:r w:rsidRPr="00C6761E">
        <w:rPr>
          <w:lang w:eastAsia="zh-CN"/>
        </w:rPr>
        <w:t>11.3.46</w:t>
      </w:r>
      <w:r w:rsidRPr="00C6761E">
        <w:rPr>
          <w:lang w:eastAsia="zh-CN"/>
        </w:rPr>
        <w:tab/>
        <w:t>Relay reselection indication</w:t>
      </w:r>
      <w:bookmarkEnd w:id="3942"/>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3944" w:name="_CRFigure11_3_46_1"/>
      <w:r w:rsidRPr="00C6761E">
        <w:t>Figure </w:t>
      </w:r>
      <w:bookmarkEnd w:id="3944"/>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3945" w:name="_CRTable11_3_46_1"/>
      <w:r w:rsidRPr="00C6761E">
        <w:t>Table </w:t>
      </w:r>
      <w:bookmarkEnd w:id="3945"/>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3946" w:name="_CR11_3_47"/>
      <w:bookmarkStart w:id="3947" w:name="_Toc155372527"/>
      <w:bookmarkEnd w:id="3946"/>
      <w:r w:rsidRPr="00C6761E">
        <w:rPr>
          <w:lang w:eastAsia="zh-CN"/>
        </w:rPr>
        <w:t>11.3.47</w:t>
      </w:r>
      <w:r w:rsidRPr="00C6761E">
        <w:rPr>
          <w:lang w:eastAsia="zh-CN"/>
        </w:rPr>
        <w:tab/>
        <w:t>List of user info ID</w:t>
      </w:r>
      <w:bookmarkEnd w:id="3947"/>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fo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3948" w:name="_CRFigure11_3_47_1"/>
      <w:r w:rsidRPr="00C6761E">
        <w:t>Figure </w:t>
      </w:r>
      <w:bookmarkEnd w:id="3948"/>
      <w:r w:rsidRPr="00C6761E">
        <w:t>11.3.47.1: List of user info ID information element</w:t>
      </w:r>
    </w:p>
    <w:p w14:paraId="2B1D0804" w14:textId="77777777" w:rsidR="00DF4855" w:rsidRPr="00C6761E" w:rsidRDefault="00DF4855" w:rsidP="00DF4855">
      <w:pPr>
        <w:pStyle w:val="TH"/>
      </w:pPr>
      <w:bookmarkStart w:id="3949" w:name="_CRTable11_3_47_1"/>
      <w:r w:rsidRPr="00C6761E">
        <w:t>Table </w:t>
      </w:r>
      <w:bookmarkEnd w:id="3949"/>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3950" w:name="_CR11_3_48"/>
      <w:bookmarkStart w:id="3951" w:name="_Toc155372528"/>
      <w:bookmarkEnd w:id="3950"/>
      <w:r w:rsidRPr="00C6761E">
        <w:t>11.3.48</w:t>
      </w:r>
      <w:r w:rsidRPr="00C6761E">
        <w:tab/>
        <w:t>List of candidates U2U relay UE layer-2 IDs</w:t>
      </w:r>
      <w:bookmarkEnd w:id="3951"/>
    </w:p>
    <w:p w14:paraId="10F9DED2" w14:textId="77777777" w:rsidR="00DF4855" w:rsidRPr="00C6761E" w:rsidRDefault="00DF4855" w:rsidP="00DF4855">
      <w:r w:rsidRPr="00C6761E">
        <w:t>The list of candidates U2U relay UE layer-2 IDs parameter is to indicate a list of the candidates 5G ProSe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3952" w:name="_CRFigure11_3_48_1"/>
      <w:r w:rsidRPr="00C6761E">
        <w:t>Figure </w:t>
      </w:r>
      <w:bookmarkEnd w:id="3952"/>
      <w:r w:rsidRPr="00C6761E">
        <w:t>11.3.48.1: List of candidates U2U relay UE layer-2 IDs information element</w:t>
      </w:r>
    </w:p>
    <w:p w14:paraId="72082374" w14:textId="77777777" w:rsidR="00DF4855" w:rsidRPr="00C6761E" w:rsidRDefault="00DF4855" w:rsidP="00DF4855">
      <w:pPr>
        <w:pStyle w:val="TH"/>
      </w:pPr>
      <w:bookmarkStart w:id="3953" w:name="_CRTable11_3_48_1"/>
      <w:r w:rsidRPr="00C6761E">
        <w:t>Table </w:t>
      </w:r>
      <w:bookmarkEnd w:id="3953"/>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The candidate U2U relay UE layer-2 ID field contains the candidate 5G ProSe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3954" w:name="_CRFigure11_3_48_2"/>
      <w:r w:rsidRPr="00C6761E">
        <w:t>Figure </w:t>
      </w:r>
      <w:bookmarkEnd w:id="3954"/>
      <w:r w:rsidRPr="00C6761E">
        <w:t>11.3.48.2: Candidate U2U relay UE layer-2 ID</w:t>
      </w:r>
    </w:p>
    <w:p w14:paraId="3B9E45F1" w14:textId="77777777" w:rsidR="00DF4855" w:rsidRPr="00C6761E" w:rsidRDefault="00DF4855" w:rsidP="00DF4855">
      <w:pPr>
        <w:pStyle w:val="TH"/>
      </w:pPr>
      <w:bookmarkStart w:id="3955" w:name="_CRTable11_3_48_2"/>
      <w:r w:rsidRPr="00C6761E">
        <w:t>Table </w:t>
      </w:r>
      <w:bookmarkEnd w:id="3955"/>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The user info ID field contains the user info ID of the candidate 5G ProSe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The layer-2 ID field contains the layer-2 ID of the candidate 5G ProSe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3956" w:name="_CR11_3_49"/>
      <w:bookmarkStart w:id="3957" w:name="_Toc155372529"/>
      <w:bookmarkEnd w:id="3956"/>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3943"/>
      <w:bookmarkEnd w:id="3957"/>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3958" w:name="_CRFigure11_3_49_1"/>
      <w:r w:rsidRPr="00C6761E">
        <w:t>Figure </w:t>
      </w:r>
      <w:bookmarkEnd w:id="3958"/>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3959" w:name="_CRTable11_3_49_1"/>
      <w:r w:rsidRPr="00C6761E">
        <w:t>Table </w:t>
      </w:r>
      <w:bookmarkEnd w:id="3959"/>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77777777"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an</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3960" w:name="_CR11_3_50"/>
      <w:bookmarkStart w:id="3961" w:name="_Toc155372530"/>
      <w:bookmarkEnd w:id="3960"/>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3961"/>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3962" w:name="_CRFigure11_3_50_1"/>
      <w:r w:rsidRPr="00C6761E">
        <w:t>Figure </w:t>
      </w:r>
      <w:bookmarkEnd w:id="3962"/>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3963" w:name="_CRTable11_3_50_1"/>
      <w:r w:rsidRPr="00C6761E">
        <w:t>Table </w:t>
      </w:r>
      <w:bookmarkEnd w:id="3963"/>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77777777"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Pr="00C6761E">
              <w:rPr>
                <w:rFonts w:hint="eastAsia"/>
                <w:lang w:eastAsia="zh-CN"/>
              </w:rPr>
              <w:t>m.1 from octet</w:t>
            </w:r>
          </w:p>
          <w:p w14:paraId="5267C399" w14:textId="77777777"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Pr="00C6761E">
              <w:rPr>
                <w:rFonts w:hint="eastAsia"/>
                <w:lang w:eastAsia="zh-CN"/>
              </w:rPr>
              <w:t>m</w:t>
            </w:r>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3964" w:name="_Toc155372531"/>
      <w:r w:rsidRPr="00C6761E">
        <w:rPr>
          <w:rFonts w:hint="eastAsia"/>
          <w:lang w:eastAsia="zh-CN"/>
        </w:rPr>
        <w:t>1</w:t>
      </w:r>
      <w:r w:rsidRPr="00C6761E">
        <w:rPr>
          <w:lang w:eastAsia="zh-CN"/>
        </w:rPr>
        <w:t>1.3.50</w:t>
      </w:r>
      <w:r w:rsidRPr="00C6761E">
        <w:rPr>
          <w:lang w:eastAsia="zh-CN"/>
        </w:rPr>
        <w:tab/>
        <w:t>5GS identity type</w:t>
      </w:r>
      <w:bookmarkEnd w:id="3964"/>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3965" w:name="_Toc155372532"/>
      <w:r w:rsidRPr="00C6761E">
        <w:rPr>
          <w:rFonts w:hint="eastAsia"/>
          <w:lang w:eastAsia="zh-CN"/>
        </w:rPr>
        <w:t>1</w:t>
      </w:r>
      <w:r w:rsidRPr="00C6761E">
        <w:rPr>
          <w:lang w:eastAsia="zh-CN"/>
        </w:rPr>
        <w:t>1.3.51</w:t>
      </w:r>
      <w:r w:rsidRPr="00C6761E">
        <w:rPr>
          <w:lang w:eastAsia="zh-CN"/>
        </w:rPr>
        <w:tab/>
      </w:r>
      <w:r w:rsidRPr="00C6761E">
        <w:t>Spare half octet</w:t>
      </w:r>
      <w:bookmarkEnd w:id="3965"/>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3966" w:name="_Toc155372533"/>
      <w:r w:rsidRPr="00C6761E">
        <w:t>11.3.52</w:t>
      </w:r>
      <w:r w:rsidRPr="00C6761E">
        <w:tab/>
        <w:t>MSBs of K</w:t>
      </w:r>
      <w:r w:rsidRPr="00C6761E">
        <w:rPr>
          <w:vertAlign w:val="subscript"/>
        </w:rPr>
        <w:t>NRP</w:t>
      </w:r>
      <w:r w:rsidRPr="00C6761E">
        <w:t xml:space="preserve"> ID 2</w:t>
      </w:r>
      <w:bookmarkEnd w:id="3966"/>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3967" w:name="_Toc155372534"/>
      <w:r w:rsidRPr="00C6761E">
        <w:t>11.3.53</w:t>
      </w:r>
      <w:r w:rsidRPr="00C6761E">
        <w:tab/>
        <w:t>LSBs of K</w:t>
      </w:r>
      <w:r w:rsidRPr="00C6761E">
        <w:rPr>
          <w:vertAlign w:val="subscript"/>
        </w:rPr>
        <w:t>NRP</w:t>
      </w:r>
      <w:r w:rsidRPr="00C6761E">
        <w:t xml:space="preserve"> ID 2</w:t>
      </w:r>
      <w:bookmarkEnd w:id="3967"/>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AC65357" w14:textId="60B15422" w:rsidR="00037F98" w:rsidRPr="00C6761E" w:rsidRDefault="00037F98" w:rsidP="00037F98">
      <w:pPr>
        <w:pStyle w:val="Heading3"/>
        <w:rPr>
          <w:lang w:eastAsia="zh-CN"/>
        </w:rPr>
      </w:pPr>
      <w:bookmarkStart w:id="3968" w:name="_Toc155372535"/>
      <w:r w:rsidRPr="00C6761E">
        <w:t>11.2.54</w:t>
      </w:r>
      <w:r w:rsidRPr="00C6761E">
        <w:tab/>
      </w:r>
      <w:r w:rsidRPr="00C6761E">
        <w:rPr>
          <w:lang w:eastAsia="zh-CN"/>
        </w:rPr>
        <w:t>Announce prohibited indication</w:t>
      </w:r>
      <w:bookmarkEnd w:id="3968"/>
    </w:p>
    <w:p w14:paraId="1577F697" w14:textId="02946F8A" w:rsidR="00037F98" w:rsidRPr="00C6761E" w:rsidRDefault="00037F98" w:rsidP="00037F98">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363BCB5C" w14:textId="77777777" w:rsidR="00037F98" w:rsidRPr="00C6761E" w:rsidRDefault="00037F98" w:rsidP="00037F98">
      <w:pPr>
        <w:rPr>
          <w:lang w:eastAsia="zh-CN"/>
        </w:rPr>
      </w:pPr>
      <w:r w:rsidRPr="00C6761E">
        <w:rPr>
          <w:lang w:eastAsia="zh-CN"/>
        </w:rPr>
        <w:t>The announce prohibited indication is a type 1 information element with a length of 1 octet.</w:t>
      </w:r>
    </w:p>
    <w:p w14:paraId="2EF54D5B" w14:textId="2F999092" w:rsidR="00037F98" w:rsidRPr="00C6761E" w:rsidRDefault="00037F98" w:rsidP="00037F98">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sidR="00E25A59" w:rsidRPr="00C6761E">
        <w:rPr>
          <w:lang w:eastAsia="zh-CN"/>
        </w:rPr>
        <w:t>54</w:t>
      </w:r>
      <w:r w:rsidRPr="00C6761E">
        <w:rPr>
          <w:lang w:eastAsia="zh-CN"/>
        </w:rPr>
        <w:t>.1</w:t>
      </w:r>
      <w:r w:rsidRPr="00C6761E">
        <w:t xml:space="preserve"> and table 11.2.</w:t>
      </w:r>
      <w:r w:rsidR="00E25A59" w:rsidRPr="00C6761E">
        <w:rPr>
          <w:lang w:eastAsia="zh-CN"/>
        </w:rPr>
        <w:t>54</w:t>
      </w:r>
      <w:r w:rsidRPr="00C6761E">
        <w:rPr>
          <w:lang w:eastAsia="zh-CN"/>
        </w:rPr>
        <w:t>.</w:t>
      </w:r>
      <w:r w:rsidRPr="00C6761E">
        <w:t>1.</w:t>
      </w:r>
    </w:p>
    <w:p w14:paraId="13A57A19" w14:textId="77777777" w:rsidR="00037F98" w:rsidRPr="00C6761E" w:rsidRDefault="00037F98" w:rsidP="00037F9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037F98" w:rsidRPr="00C6761E" w14:paraId="7709D97F" w14:textId="77777777" w:rsidTr="004B01A0">
        <w:trPr>
          <w:gridAfter w:val="1"/>
          <w:wAfter w:w="66" w:type="dxa"/>
          <w:cantSplit/>
          <w:jc w:val="center"/>
        </w:trPr>
        <w:tc>
          <w:tcPr>
            <w:tcW w:w="709" w:type="dxa"/>
            <w:tcBorders>
              <w:top w:val="nil"/>
              <w:left w:val="nil"/>
              <w:bottom w:val="nil"/>
              <w:right w:val="nil"/>
            </w:tcBorders>
            <w:hideMark/>
          </w:tcPr>
          <w:p w14:paraId="4E49C2FC" w14:textId="77777777" w:rsidR="00037F98" w:rsidRPr="00C6761E" w:rsidRDefault="00037F98" w:rsidP="004B01A0">
            <w:pPr>
              <w:pStyle w:val="TAC"/>
            </w:pPr>
            <w:r w:rsidRPr="00C6761E">
              <w:t>8</w:t>
            </w:r>
          </w:p>
        </w:tc>
        <w:tc>
          <w:tcPr>
            <w:tcW w:w="706" w:type="dxa"/>
            <w:tcBorders>
              <w:top w:val="nil"/>
              <w:left w:val="nil"/>
              <w:bottom w:val="nil"/>
              <w:right w:val="nil"/>
            </w:tcBorders>
            <w:hideMark/>
          </w:tcPr>
          <w:p w14:paraId="7ECA1655" w14:textId="77777777" w:rsidR="00037F98" w:rsidRPr="00C6761E" w:rsidRDefault="00037F98" w:rsidP="004B01A0">
            <w:pPr>
              <w:pStyle w:val="TAC"/>
            </w:pPr>
            <w:r w:rsidRPr="00C6761E">
              <w:t>7</w:t>
            </w:r>
          </w:p>
        </w:tc>
        <w:tc>
          <w:tcPr>
            <w:tcW w:w="706" w:type="dxa"/>
            <w:tcBorders>
              <w:top w:val="nil"/>
              <w:left w:val="nil"/>
              <w:bottom w:val="nil"/>
              <w:right w:val="nil"/>
            </w:tcBorders>
            <w:hideMark/>
          </w:tcPr>
          <w:p w14:paraId="29C7C473" w14:textId="77777777" w:rsidR="00037F98" w:rsidRPr="00C6761E" w:rsidRDefault="00037F98" w:rsidP="004B01A0">
            <w:pPr>
              <w:pStyle w:val="TAC"/>
            </w:pPr>
            <w:r w:rsidRPr="00C6761E">
              <w:t>6</w:t>
            </w:r>
          </w:p>
        </w:tc>
        <w:tc>
          <w:tcPr>
            <w:tcW w:w="779" w:type="dxa"/>
            <w:gridSpan w:val="2"/>
            <w:tcBorders>
              <w:top w:val="nil"/>
              <w:left w:val="nil"/>
              <w:bottom w:val="nil"/>
              <w:right w:val="nil"/>
            </w:tcBorders>
            <w:hideMark/>
          </w:tcPr>
          <w:p w14:paraId="6FC83622" w14:textId="77777777" w:rsidR="00037F98" w:rsidRPr="00C6761E" w:rsidRDefault="00037F98" w:rsidP="004B01A0">
            <w:pPr>
              <w:pStyle w:val="TAC"/>
            </w:pPr>
            <w:r w:rsidRPr="00C6761E">
              <w:t>5</w:t>
            </w:r>
          </w:p>
        </w:tc>
        <w:tc>
          <w:tcPr>
            <w:tcW w:w="709" w:type="dxa"/>
            <w:tcBorders>
              <w:top w:val="nil"/>
              <w:left w:val="nil"/>
              <w:bottom w:val="single" w:sz="4" w:space="0" w:color="auto"/>
              <w:right w:val="nil"/>
            </w:tcBorders>
            <w:hideMark/>
          </w:tcPr>
          <w:p w14:paraId="6ED1A5B1" w14:textId="77777777" w:rsidR="00037F98" w:rsidRPr="00C6761E" w:rsidRDefault="00037F98" w:rsidP="004B01A0">
            <w:pPr>
              <w:pStyle w:val="TAC"/>
            </w:pPr>
            <w:r w:rsidRPr="00C6761E">
              <w:t>4</w:t>
            </w:r>
          </w:p>
        </w:tc>
        <w:tc>
          <w:tcPr>
            <w:tcW w:w="709" w:type="dxa"/>
            <w:tcBorders>
              <w:top w:val="nil"/>
              <w:left w:val="nil"/>
              <w:bottom w:val="single" w:sz="4" w:space="0" w:color="auto"/>
              <w:right w:val="nil"/>
            </w:tcBorders>
            <w:hideMark/>
          </w:tcPr>
          <w:p w14:paraId="7BCE7481" w14:textId="77777777" w:rsidR="00037F98" w:rsidRPr="00C6761E" w:rsidRDefault="00037F98" w:rsidP="004B01A0">
            <w:pPr>
              <w:pStyle w:val="TAC"/>
            </w:pPr>
            <w:r w:rsidRPr="00C6761E">
              <w:t>3</w:t>
            </w:r>
          </w:p>
        </w:tc>
        <w:tc>
          <w:tcPr>
            <w:tcW w:w="709" w:type="dxa"/>
            <w:tcBorders>
              <w:top w:val="nil"/>
              <w:left w:val="nil"/>
              <w:bottom w:val="single" w:sz="4" w:space="0" w:color="auto"/>
              <w:right w:val="nil"/>
            </w:tcBorders>
            <w:hideMark/>
          </w:tcPr>
          <w:p w14:paraId="3A5866C9" w14:textId="77777777" w:rsidR="00037F98" w:rsidRPr="00C6761E" w:rsidRDefault="00037F98" w:rsidP="004B01A0">
            <w:pPr>
              <w:pStyle w:val="TAC"/>
            </w:pPr>
            <w:r w:rsidRPr="00C6761E">
              <w:t>2</w:t>
            </w:r>
          </w:p>
        </w:tc>
        <w:tc>
          <w:tcPr>
            <w:tcW w:w="1079" w:type="dxa"/>
            <w:gridSpan w:val="2"/>
            <w:tcBorders>
              <w:top w:val="nil"/>
              <w:left w:val="nil"/>
              <w:bottom w:val="nil"/>
              <w:right w:val="nil"/>
            </w:tcBorders>
            <w:hideMark/>
          </w:tcPr>
          <w:p w14:paraId="6C6BF27A" w14:textId="77777777" w:rsidR="00037F98" w:rsidRPr="00C6761E" w:rsidRDefault="00037F98" w:rsidP="004B01A0">
            <w:pPr>
              <w:pStyle w:val="TAC"/>
            </w:pPr>
            <w:r w:rsidRPr="00C6761E">
              <w:t>1</w:t>
            </w:r>
          </w:p>
        </w:tc>
        <w:tc>
          <w:tcPr>
            <w:tcW w:w="1345" w:type="dxa"/>
            <w:gridSpan w:val="2"/>
            <w:tcBorders>
              <w:top w:val="nil"/>
              <w:left w:val="nil"/>
              <w:bottom w:val="nil"/>
              <w:right w:val="nil"/>
            </w:tcBorders>
          </w:tcPr>
          <w:p w14:paraId="04421AC6" w14:textId="77777777" w:rsidR="00037F98" w:rsidRPr="00C6761E" w:rsidRDefault="00037F98" w:rsidP="004B01A0">
            <w:pPr>
              <w:pStyle w:val="TAL"/>
            </w:pPr>
          </w:p>
        </w:tc>
      </w:tr>
      <w:tr w:rsidR="00037F98" w:rsidRPr="00C6761E" w14:paraId="15A80C97" w14:textId="77777777" w:rsidTr="004B01A0">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FE9C67C" w14:textId="77777777" w:rsidR="00037F98" w:rsidRPr="00C6761E" w:rsidRDefault="00037F98" w:rsidP="004B01A0">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56706BDF" w14:textId="77777777" w:rsidR="00037F98" w:rsidRPr="00C6761E" w:rsidRDefault="00037F98" w:rsidP="004B01A0">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1E72846" w14:textId="77777777" w:rsidR="00037F98" w:rsidRPr="00C6761E" w:rsidRDefault="00037F98" w:rsidP="004B01A0">
            <w:pPr>
              <w:pStyle w:val="TAC"/>
            </w:pPr>
            <w:r w:rsidRPr="00C6761E">
              <w:t>API</w:t>
            </w:r>
          </w:p>
        </w:tc>
        <w:tc>
          <w:tcPr>
            <w:tcW w:w="1378" w:type="dxa"/>
            <w:gridSpan w:val="2"/>
            <w:tcBorders>
              <w:top w:val="nil"/>
              <w:left w:val="nil"/>
              <w:bottom w:val="nil"/>
              <w:right w:val="nil"/>
            </w:tcBorders>
            <w:hideMark/>
          </w:tcPr>
          <w:p w14:paraId="0C00CC3E" w14:textId="77777777" w:rsidR="00037F98" w:rsidRPr="00C6761E" w:rsidRDefault="00037F98" w:rsidP="004B01A0">
            <w:pPr>
              <w:pStyle w:val="TAL"/>
            </w:pPr>
            <w:r w:rsidRPr="00C6761E">
              <w:t>octet 1</w:t>
            </w:r>
          </w:p>
        </w:tc>
      </w:tr>
    </w:tbl>
    <w:p w14:paraId="6AF7BAD2" w14:textId="497D6D1B" w:rsidR="00037F98" w:rsidRPr="00C6761E" w:rsidRDefault="00037F98" w:rsidP="00037F98">
      <w:pPr>
        <w:pStyle w:val="TF"/>
      </w:pPr>
      <w:r w:rsidRPr="00C6761E">
        <w:t>Figure </w:t>
      </w:r>
      <w:r w:rsidRPr="00C6761E">
        <w:rPr>
          <w:lang w:eastAsia="zh-CN"/>
        </w:rPr>
        <w:t>11</w:t>
      </w:r>
      <w:r w:rsidRPr="00C6761E">
        <w:t>.</w:t>
      </w:r>
      <w:r w:rsidRPr="00C6761E">
        <w:rPr>
          <w:lang w:eastAsia="zh-CN"/>
        </w:rPr>
        <w:t>2</w:t>
      </w:r>
      <w:r w:rsidRPr="00C6761E">
        <w:t>.</w:t>
      </w:r>
      <w:r w:rsidR="00E25A59" w:rsidRPr="00C6761E">
        <w:t>54</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3CC6EC72" w14:textId="44D6B9F5" w:rsidR="00037F98" w:rsidRPr="00C6761E" w:rsidRDefault="00037F98" w:rsidP="00037F98">
      <w:pPr>
        <w:pStyle w:val="TH"/>
        <w:rPr>
          <w:lang w:eastAsia="zh-CN"/>
        </w:rPr>
      </w:pPr>
      <w:r w:rsidRPr="00C6761E">
        <w:t>Table 11.</w:t>
      </w:r>
      <w:r w:rsidRPr="00C6761E">
        <w:rPr>
          <w:lang w:eastAsia="zh-CN"/>
        </w:rPr>
        <w:t>2</w:t>
      </w:r>
      <w:r w:rsidRPr="00C6761E">
        <w:t>.</w:t>
      </w:r>
      <w:r w:rsidR="00E25A59" w:rsidRPr="00C6761E">
        <w:rPr>
          <w:lang w:eastAsia="zh-CN"/>
        </w:rPr>
        <w:t>54</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037F98" w:rsidRPr="00C6761E" w14:paraId="46201288" w14:textId="77777777" w:rsidTr="004B01A0">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669A975" w14:textId="77777777" w:rsidR="00037F98" w:rsidRPr="00C6761E" w:rsidRDefault="00037F98" w:rsidP="004B01A0">
            <w:pPr>
              <w:pStyle w:val="TAL"/>
              <w:rPr>
                <w:lang w:eastAsia="zh-CN"/>
              </w:rPr>
            </w:pPr>
            <w:r w:rsidRPr="00C6761E">
              <w:rPr>
                <w:lang w:eastAsia="zh-CN"/>
              </w:rPr>
              <w:t>Announce prohibited indication (API) (octet 1, bit 1)</w:t>
            </w:r>
          </w:p>
          <w:p w14:paraId="0E96B164" w14:textId="77777777" w:rsidR="00037F98" w:rsidRPr="00C6761E" w:rsidRDefault="00037F98" w:rsidP="004B01A0">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037F98" w:rsidRPr="00C6761E" w14:paraId="120C14E9" w14:textId="77777777" w:rsidTr="004B01A0">
        <w:trPr>
          <w:cantSplit/>
          <w:trHeight w:val="212"/>
          <w:jc w:val="center"/>
        </w:trPr>
        <w:tc>
          <w:tcPr>
            <w:tcW w:w="7912" w:type="dxa"/>
            <w:gridSpan w:val="5"/>
            <w:tcBorders>
              <w:top w:val="nil"/>
              <w:left w:val="single" w:sz="4" w:space="0" w:color="auto"/>
              <w:bottom w:val="nil"/>
              <w:right w:val="single" w:sz="4" w:space="0" w:color="auto"/>
            </w:tcBorders>
            <w:hideMark/>
          </w:tcPr>
          <w:p w14:paraId="5773D701" w14:textId="77777777" w:rsidR="00037F98" w:rsidRPr="00C6761E" w:rsidRDefault="00037F98" w:rsidP="004B01A0">
            <w:pPr>
              <w:pStyle w:val="TAL"/>
              <w:rPr>
                <w:lang w:eastAsia="zh-CN"/>
              </w:rPr>
            </w:pPr>
            <w:r w:rsidRPr="00C6761E">
              <w:rPr>
                <w:lang w:eastAsia="zh-CN"/>
              </w:rPr>
              <w:t>Bit</w:t>
            </w:r>
          </w:p>
        </w:tc>
      </w:tr>
      <w:tr w:rsidR="00037F98" w:rsidRPr="00C6761E" w14:paraId="779D33A0" w14:textId="77777777" w:rsidTr="004B01A0">
        <w:trPr>
          <w:cantSplit/>
          <w:trHeight w:val="212"/>
          <w:jc w:val="center"/>
        </w:trPr>
        <w:tc>
          <w:tcPr>
            <w:tcW w:w="364" w:type="dxa"/>
            <w:tcBorders>
              <w:top w:val="nil"/>
              <w:left w:val="single" w:sz="4" w:space="0" w:color="auto"/>
              <w:bottom w:val="nil"/>
              <w:right w:val="nil"/>
            </w:tcBorders>
            <w:hideMark/>
          </w:tcPr>
          <w:p w14:paraId="748AF66C" w14:textId="77777777" w:rsidR="00037F98" w:rsidRPr="00C6761E" w:rsidRDefault="00037F98" w:rsidP="004B01A0">
            <w:pPr>
              <w:pStyle w:val="TAL"/>
              <w:rPr>
                <w:lang w:eastAsia="zh-CN"/>
              </w:rPr>
            </w:pPr>
            <w:r w:rsidRPr="00C6761E">
              <w:rPr>
                <w:lang w:eastAsia="zh-CN"/>
              </w:rPr>
              <w:t>1</w:t>
            </w:r>
          </w:p>
        </w:tc>
        <w:tc>
          <w:tcPr>
            <w:tcW w:w="317" w:type="dxa"/>
            <w:tcBorders>
              <w:top w:val="nil"/>
              <w:left w:val="nil"/>
              <w:bottom w:val="nil"/>
              <w:right w:val="nil"/>
            </w:tcBorders>
          </w:tcPr>
          <w:p w14:paraId="121C8DE4" w14:textId="77777777" w:rsidR="00037F98" w:rsidRPr="00C6761E" w:rsidRDefault="00037F98" w:rsidP="004B01A0">
            <w:pPr>
              <w:pStyle w:val="TAL"/>
              <w:rPr>
                <w:lang w:eastAsia="zh-CN"/>
              </w:rPr>
            </w:pPr>
          </w:p>
        </w:tc>
        <w:tc>
          <w:tcPr>
            <w:tcW w:w="316" w:type="dxa"/>
            <w:tcBorders>
              <w:top w:val="nil"/>
              <w:left w:val="nil"/>
              <w:bottom w:val="nil"/>
              <w:right w:val="nil"/>
            </w:tcBorders>
          </w:tcPr>
          <w:p w14:paraId="6C7C12A8" w14:textId="77777777" w:rsidR="00037F98" w:rsidRPr="00C6761E" w:rsidRDefault="00037F98" w:rsidP="004B01A0">
            <w:pPr>
              <w:pStyle w:val="TAL"/>
              <w:rPr>
                <w:lang w:eastAsia="zh-CN"/>
              </w:rPr>
            </w:pPr>
          </w:p>
        </w:tc>
        <w:tc>
          <w:tcPr>
            <w:tcW w:w="316" w:type="dxa"/>
            <w:tcBorders>
              <w:top w:val="nil"/>
              <w:left w:val="nil"/>
              <w:bottom w:val="nil"/>
              <w:right w:val="nil"/>
            </w:tcBorders>
          </w:tcPr>
          <w:p w14:paraId="6EE4A506" w14:textId="77777777" w:rsidR="00037F98" w:rsidRPr="00C6761E" w:rsidRDefault="00037F98" w:rsidP="004B01A0">
            <w:pPr>
              <w:pStyle w:val="TAL"/>
              <w:rPr>
                <w:lang w:eastAsia="zh-CN"/>
              </w:rPr>
            </w:pPr>
          </w:p>
        </w:tc>
        <w:tc>
          <w:tcPr>
            <w:tcW w:w="6599" w:type="dxa"/>
            <w:tcBorders>
              <w:top w:val="nil"/>
              <w:left w:val="nil"/>
              <w:bottom w:val="nil"/>
              <w:right w:val="single" w:sz="4" w:space="0" w:color="auto"/>
            </w:tcBorders>
          </w:tcPr>
          <w:p w14:paraId="549BC9E5" w14:textId="77777777" w:rsidR="00037F98" w:rsidRPr="00C6761E" w:rsidRDefault="00037F98" w:rsidP="004B01A0">
            <w:pPr>
              <w:pStyle w:val="TAL"/>
              <w:rPr>
                <w:lang w:eastAsia="zh-CN"/>
              </w:rPr>
            </w:pPr>
          </w:p>
        </w:tc>
      </w:tr>
      <w:tr w:rsidR="00037F98" w:rsidRPr="00C6761E" w14:paraId="630DC2F5" w14:textId="77777777" w:rsidTr="004B01A0">
        <w:trPr>
          <w:cantSplit/>
          <w:trHeight w:val="423"/>
          <w:jc w:val="center"/>
        </w:trPr>
        <w:tc>
          <w:tcPr>
            <w:tcW w:w="364" w:type="dxa"/>
            <w:tcBorders>
              <w:top w:val="nil"/>
              <w:left w:val="single" w:sz="4" w:space="0" w:color="auto"/>
              <w:bottom w:val="nil"/>
              <w:right w:val="nil"/>
            </w:tcBorders>
            <w:hideMark/>
          </w:tcPr>
          <w:p w14:paraId="64D26E5E" w14:textId="77777777" w:rsidR="00037F98" w:rsidRPr="00C6761E" w:rsidRDefault="00037F98" w:rsidP="004B01A0">
            <w:pPr>
              <w:pStyle w:val="TAL"/>
              <w:rPr>
                <w:lang w:eastAsia="zh-CN"/>
              </w:rPr>
            </w:pPr>
            <w:r w:rsidRPr="00C6761E">
              <w:rPr>
                <w:lang w:eastAsia="zh-CN"/>
              </w:rPr>
              <w:t>0</w:t>
            </w:r>
          </w:p>
        </w:tc>
        <w:tc>
          <w:tcPr>
            <w:tcW w:w="317" w:type="dxa"/>
            <w:tcBorders>
              <w:top w:val="nil"/>
              <w:left w:val="nil"/>
              <w:bottom w:val="nil"/>
              <w:right w:val="nil"/>
            </w:tcBorders>
            <w:hideMark/>
          </w:tcPr>
          <w:p w14:paraId="77E1060E" w14:textId="77777777" w:rsidR="00037F98" w:rsidRPr="00C6761E" w:rsidRDefault="00037F98" w:rsidP="004B01A0">
            <w:pPr>
              <w:pStyle w:val="TAL"/>
              <w:rPr>
                <w:lang w:eastAsia="zh-CN"/>
              </w:rPr>
            </w:pPr>
          </w:p>
        </w:tc>
        <w:tc>
          <w:tcPr>
            <w:tcW w:w="316" w:type="dxa"/>
            <w:tcBorders>
              <w:top w:val="nil"/>
              <w:left w:val="nil"/>
              <w:bottom w:val="nil"/>
              <w:right w:val="nil"/>
            </w:tcBorders>
          </w:tcPr>
          <w:p w14:paraId="0EB2353C" w14:textId="77777777" w:rsidR="00037F98" w:rsidRPr="00C6761E" w:rsidRDefault="00037F98" w:rsidP="004B01A0">
            <w:pPr>
              <w:pStyle w:val="TAL"/>
              <w:rPr>
                <w:lang w:eastAsia="zh-CN"/>
              </w:rPr>
            </w:pPr>
          </w:p>
        </w:tc>
        <w:tc>
          <w:tcPr>
            <w:tcW w:w="316" w:type="dxa"/>
            <w:tcBorders>
              <w:top w:val="nil"/>
              <w:left w:val="nil"/>
              <w:bottom w:val="nil"/>
              <w:right w:val="nil"/>
            </w:tcBorders>
          </w:tcPr>
          <w:p w14:paraId="65B0F2DF" w14:textId="77777777" w:rsidR="00037F98" w:rsidRPr="00C6761E" w:rsidRDefault="00037F98" w:rsidP="004B01A0">
            <w:pPr>
              <w:pStyle w:val="TAL"/>
              <w:rPr>
                <w:lang w:eastAsia="zh-CN"/>
              </w:rPr>
            </w:pPr>
          </w:p>
        </w:tc>
        <w:tc>
          <w:tcPr>
            <w:tcW w:w="6599" w:type="dxa"/>
            <w:tcBorders>
              <w:top w:val="nil"/>
              <w:left w:val="nil"/>
              <w:bottom w:val="nil"/>
              <w:right w:val="single" w:sz="4" w:space="0" w:color="auto"/>
            </w:tcBorders>
            <w:hideMark/>
          </w:tcPr>
          <w:p w14:paraId="50623811" w14:textId="77777777" w:rsidR="00037F98" w:rsidRPr="00C6761E" w:rsidRDefault="00037F98" w:rsidP="004B01A0">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037F98" w:rsidRPr="00C6761E" w14:paraId="25FB60D5" w14:textId="77777777" w:rsidTr="004B01A0">
        <w:trPr>
          <w:cantSplit/>
          <w:trHeight w:val="415"/>
          <w:jc w:val="center"/>
        </w:trPr>
        <w:tc>
          <w:tcPr>
            <w:tcW w:w="364" w:type="dxa"/>
            <w:tcBorders>
              <w:top w:val="nil"/>
              <w:left w:val="single" w:sz="4" w:space="0" w:color="auto"/>
              <w:bottom w:val="nil"/>
              <w:right w:val="nil"/>
            </w:tcBorders>
            <w:hideMark/>
          </w:tcPr>
          <w:p w14:paraId="21FD2897" w14:textId="77777777" w:rsidR="00037F98" w:rsidRPr="00C6761E" w:rsidRDefault="00037F98" w:rsidP="004B01A0">
            <w:pPr>
              <w:pStyle w:val="TAL"/>
              <w:rPr>
                <w:lang w:eastAsia="zh-CN"/>
              </w:rPr>
            </w:pPr>
            <w:r w:rsidRPr="00C6761E">
              <w:rPr>
                <w:lang w:eastAsia="zh-CN"/>
              </w:rPr>
              <w:t>1</w:t>
            </w:r>
          </w:p>
        </w:tc>
        <w:tc>
          <w:tcPr>
            <w:tcW w:w="317" w:type="dxa"/>
            <w:tcBorders>
              <w:top w:val="nil"/>
              <w:left w:val="nil"/>
              <w:bottom w:val="nil"/>
              <w:right w:val="nil"/>
            </w:tcBorders>
            <w:hideMark/>
          </w:tcPr>
          <w:p w14:paraId="080AFECD" w14:textId="77777777" w:rsidR="00037F98" w:rsidRPr="00C6761E" w:rsidRDefault="00037F98" w:rsidP="004B01A0">
            <w:pPr>
              <w:pStyle w:val="TAL"/>
              <w:rPr>
                <w:lang w:eastAsia="zh-CN"/>
              </w:rPr>
            </w:pPr>
          </w:p>
        </w:tc>
        <w:tc>
          <w:tcPr>
            <w:tcW w:w="316" w:type="dxa"/>
            <w:tcBorders>
              <w:top w:val="nil"/>
              <w:left w:val="nil"/>
              <w:bottom w:val="nil"/>
              <w:right w:val="nil"/>
            </w:tcBorders>
          </w:tcPr>
          <w:p w14:paraId="28DDBF10" w14:textId="77777777" w:rsidR="00037F98" w:rsidRPr="00C6761E" w:rsidRDefault="00037F98" w:rsidP="004B01A0">
            <w:pPr>
              <w:pStyle w:val="TAL"/>
              <w:rPr>
                <w:lang w:eastAsia="zh-CN"/>
              </w:rPr>
            </w:pPr>
          </w:p>
        </w:tc>
        <w:tc>
          <w:tcPr>
            <w:tcW w:w="316" w:type="dxa"/>
            <w:tcBorders>
              <w:top w:val="nil"/>
              <w:left w:val="nil"/>
              <w:bottom w:val="nil"/>
              <w:right w:val="nil"/>
            </w:tcBorders>
          </w:tcPr>
          <w:p w14:paraId="5DF79251" w14:textId="77777777" w:rsidR="00037F98" w:rsidRPr="00C6761E" w:rsidRDefault="00037F98" w:rsidP="004B01A0">
            <w:pPr>
              <w:pStyle w:val="TAL"/>
              <w:rPr>
                <w:lang w:eastAsia="zh-CN"/>
              </w:rPr>
            </w:pPr>
          </w:p>
        </w:tc>
        <w:tc>
          <w:tcPr>
            <w:tcW w:w="6599" w:type="dxa"/>
            <w:tcBorders>
              <w:top w:val="nil"/>
              <w:left w:val="nil"/>
              <w:bottom w:val="nil"/>
              <w:right w:val="single" w:sz="4" w:space="0" w:color="auto"/>
            </w:tcBorders>
            <w:hideMark/>
          </w:tcPr>
          <w:p w14:paraId="7DB50E88" w14:textId="77777777" w:rsidR="00037F98" w:rsidRPr="00C6761E" w:rsidRDefault="00037F98" w:rsidP="004B01A0">
            <w:pPr>
              <w:pStyle w:val="TAL"/>
              <w:rPr>
                <w:lang w:eastAsia="zh-CN"/>
              </w:rPr>
            </w:pPr>
            <w:r w:rsidRPr="00C6761E">
              <w:rPr>
                <w:lang w:eastAsia="zh-CN"/>
              </w:rPr>
              <w:t>It is prohibited to broadcast the user info.</w:t>
            </w:r>
          </w:p>
        </w:tc>
      </w:tr>
      <w:tr w:rsidR="00037F98" w:rsidRPr="00C6761E" w14:paraId="72C39DE5" w14:textId="77777777" w:rsidTr="004B01A0">
        <w:trPr>
          <w:cantSplit/>
          <w:trHeight w:val="635"/>
          <w:jc w:val="center"/>
        </w:trPr>
        <w:tc>
          <w:tcPr>
            <w:tcW w:w="7912" w:type="dxa"/>
            <w:gridSpan w:val="5"/>
            <w:tcBorders>
              <w:top w:val="nil"/>
              <w:left w:val="single" w:sz="4" w:space="0" w:color="auto"/>
              <w:right w:val="single" w:sz="4" w:space="0" w:color="auto"/>
            </w:tcBorders>
          </w:tcPr>
          <w:p w14:paraId="37BE94BC" w14:textId="77777777" w:rsidR="00037F98" w:rsidRPr="00C6761E" w:rsidRDefault="00037F98" w:rsidP="004B01A0">
            <w:pPr>
              <w:pStyle w:val="TAL"/>
              <w:rPr>
                <w:lang w:eastAsia="zh-CN"/>
              </w:rPr>
            </w:pPr>
          </w:p>
          <w:p w14:paraId="255CC378" w14:textId="77777777" w:rsidR="00037F98" w:rsidRPr="00C6761E" w:rsidRDefault="00037F98" w:rsidP="004B01A0">
            <w:pPr>
              <w:pStyle w:val="TAL"/>
              <w:rPr>
                <w:lang w:eastAsia="zh-CN"/>
              </w:rPr>
            </w:pPr>
            <w:r w:rsidRPr="00C6761E">
              <w:rPr>
                <w:lang w:eastAsia="zh-CN"/>
              </w:rPr>
              <w:t>Bits 2 to 4 of octet 1 are spare and shall be coded as zero.</w:t>
            </w:r>
          </w:p>
        </w:tc>
      </w:tr>
    </w:tbl>
    <w:p w14:paraId="4252BB4D" w14:textId="77777777" w:rsidR="00037F98" w:rsidRPr="00C6761E" w:rsidRDefault="00037F98" w:rsidP="006A5FDE">
      <w:pPr>
        <w:rPr>
          <w:lang w:eastAsia="zh-CN"/>
        </w:rPr>
      </w:pPr>
    </w:p>
    <w:p w14:paraId="3F30355C" w14:textId="17624B3B" w:rsidR="00F12D30" w:rsidRPr="00C6761E" w:rsidRDefault="00F12D30" w:rsidP="00F12D30">
      <w:pPr>
        <w:pStyle w:val="Heading2"/>
        <w:rPr>
          <w:lang w:eastAsia="x-none"/>
        </w:rPr>
      </w:pPr>
      <w:bookmarkStart w:id="3969" w:name="_CR11_4"/>
      <w:bookmarkStart w:id="3970" w:name="_Toc155372536"/>
      <w:bookmarkEnd w:id="3969"/>
      <w:r w:rsidRPr="00C6761E">
        <w:t>11.4</w:t>
      </w:r>
      <w:r w:rsidRPr="00C6761E">
        <w:tab/>
        <w:t>5G ProSe direct discovery message over PC3a formats</w:t>
      </w:r>
      <w:bookmarkEnd w:id="3854"/>
      <w:bookmarkEnd w:id="3855"/>
      <w:bookmarkEnd w:id="3856"/>
      <w:bookmarkEnd w:id="3970"/>
    </w:p>
    <w:p w14:paraId="377BE84F" w14:textId="77777777" w:rsidR="00F12D30" w:rsidRPr="00C6761E" w:rsidRDefault="00F12D30" w:rsidP="00F12D30">
      <w:pPr>
        <w:pStyle w:val="Heading3"/>
      </w:pPr>
      <w:bookmarkStart w:id="3971" w:name="_CR11_4_1"/>
      <w:bookmarkStart w:id="3972" w:name="_Toc525231392"/>
      <w:bookmarkStart w:id="3973" w:name="_Toc59198792"/>
      <w:bookmarkStart w:id="3974" w:name="_Toc75283150"/>
      <w:bookmarkStart w:id="3975" w:name="_Toc155372537"/>
      <w:bookmarkEnd w:id="3971"/>
      <w:r w:rsidRPr="00C6761E">
        <w:t>11.4.1</w:t>
      </w:r>
      <w:r w:rsidRPr="00C6761E">
        <w:tab/>
        <w:t>Data types format in XML schema</w:t>
      </w:r>
      <w:bookmarkEnd w:id="3972"/>
      <w:bookmarkEnd w:id="3973"/>
      <w:bookmarkEnd w:id="3974"/>
      <w:bookmarkEnd w:id="3975"/>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3976" w:name="_CRTable11_4_1_1"/>
      <w:r w:rsidRPr="00C6761E">
        <w:t>Table </w:t>
      </w:r>
      <w:bookmarkEnd w:id="3976"/>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3977" w:name="_CR11_4_2"/>
      <w:bookmarkStart w:id="3978" w:name="_Toc525231393"/>
      <w:bookmarkStart w:id="3979" w:name="_Toc59198793"/>
      <w:bookmarkStart w:id="3980" w:name="_Toc75283151"/>
      <w:bookmarkStart w:id="3981" w:name="_Toc155372538"/>
      <w:bookmarkEnd w:id="3977"/>
      <w:r w:rsidRPr="00C6761E">
        <w:t>11.4.2</w:t>
      </w:r>
      <w:r w:rsidRPr="00C6761E">
        <w:tab/>
        <w:t>Parameters in 5G ProSe direct discovery messages</w:t>
      </w:r>
      <w:bookmarkEnd w:id="3978"/>
      <w:bookmarkEnd w:id="3979"/>
      <w:bookmarkEnd w:id="3980"/>
      <w:r w:rsidRPr="00C6761E">
        <w:t xml:space="preserve"> over PC3a</w:t>
      </w:r>
      <w:bookmarkEnd w:id="3981"/>
    </w:p>
    <w:p w14:paraId="48AD17AB" w14:textId="0D39DC8F" w:rsidR="00F12D30" w:rsidRPr="00C6761E" w:rsidRDefault="00F12D30" w:rsidP="00F12D30">
      <w:pPr>
        <w:pStyle w:val="Heading4"/>
      </w:pPr>
      <w:bookmarkStart w:id="3982" w:name="_CR11_4_2_1"/>
      <w:bookmarkStart w:id="3983" w:name="_Toc525231394"/>
      <w:bookmarkStart w:id="3984" w:name="_Toc59198794"/>
      <w:bookmarkStart w:id="3985" w:name="_Toc75283152"/>
      <w:bookmarkStart w:id="3986" w:name="_Toc155372539"/>
      <w:bookmarkEnd w:id="3982"/>
      <w:r w:rsidRPr="00C6761E">
        <w:t>11.4.2.1</w:t>
      </w:r>
      <w:r w:rsidRPr="00C6761E">
        <w:tab/>
        <w:t>Transaction ID</w:t>
      </w:r>
      <w:bookmarkEnd w:id="3983"/>
      <w:bookmarkEnd w:id="3984"/>
      <w:bookmarkEnd w:id="3985"/>
      <w:bookmarkEnd w:id="3986"/>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3987" w:name="_CR11_4_2_2"/>
      <w:bookmarkStart w:id="3988" w:name="_Toc525231395"/>
      <w:bookmarkStart w:id="3989" w:name="_Toc59198795"/>
      <w:bookmarkStart w:id="3990" w:name="_Toc75283153"/>
      <w:bookmarkStart w:id="3991" w:name="_Toc155372540"/>
      <w:bookmarkEnd w:id="3987"/>
      <w:r w:rsidRPr="00C6761E">
        <w:t>11.4.2.2</w:t>
      </w:r>
      <w:r w:rsidRPr="00C6761E">
        <w:tab/>
        <w:t>Command</w:t>
      </w:r>
      <w:bookmarkEnd w:id="3988"/>
      <w:bookmarkEnd w:id="3989"/>
      <w:bookmarkEnd w:id="3990"/>
      <w:bookmarkEnd w:id="3991"/>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3992" w:name="_CRTable11_4_2_2_1"/>
      <w:r w:rsidRPr="00C6761E">
        <w:t>Table </w:t>
      </w:r>
      <w:bookmarkEnd w:id="3992"/>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3993" w:name="_CR11_4_2_3"/>
      <w:bookmarkStart w:id="3994" w:name="_Toc525231396"/>
      <w:bookmarkStart w:id="3995" w:name="_Toc59198796"/>
      <w:bookmarkStart w:id="3996" w:name="_Toc75283154"/>
      <w:bookmarkStart w:id="3997" w:name="_Toc155372541"/>
      <w:bookmarkEnd w:id="3993"/>
      <w:r w:rsidRPr="00C6761E">
        <w:t>11.4.2.3</w:t>
      </w:r>
      <w:r w:rsidR="008D6E6C" w:rsidRPr="00C6761E">
        <w:tab/>
        <w:t>Void</w:t>
      </w:r>
      <w:bookmarkEnd w:id="3994"/>
      <w:bookmarkEnd w:id="3995"/>
      <w:bookmarkEnd w:id="3996"/>
      <w:bookmarkEnd w:id="3997"/>
    </w:p>
    <w:p w14:paraId="563C1386" w14:textId="5C0540F0" w:rsidR="00F12D30" w:rsidRPr="00C6761E" w:rsidRDefault="00F12D30" w:rsidP="00F12D30"/>
    <w:p w14:paraId="59C5DA03" w14:textId="7FCF18CF" w:rsidR="00F12D30" w:rsidRPr="00C6761E" w:rsidRDefault="00F12D30" w:rsidP="00F12D30">
      <w:pPr>
        <w:pStyle w:val="Heading4"/>
      </w:pPr>
      <w:bookmarkStart w:id="3998" w:name="_CR11_4_2_4"/>
      <w:bookmarkStart w:id="3999" w:name="_Toc525231397"/>
      <w:bookmarkStart w:id="4000" w:name="_Toc59198797"/>
      <w:bookmarkStart w:id="4001" w:name="_Toc75283155"/>
      <w:bookmarkStart w:id="4002" w:name="_Toc155372542"/>
      <w:bookmarkEnd w:id="3998"/>
      <w:r w:rsidRPr="00C6761E">
        <w:t>11.4.2.4</w:t>
      </w:r>
      <w:r w:rsidRPr="00C6761E">
        <w:tab/>
        <w:t>Prose application ID</w:t>
      </w:r>
      <w:bookmarkEnd w:id="3999"/>
      <w:bookmarkEnd w:id="4000"/>
      <w:bookmarkEnd w:id="4001"/>
      <w:bookmarkEnd w:id="4002"/>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003" w:name="_CR11_4_2_5"/>
      <w:bookmarkStart w:id="4004" w:name="_Toc525231398"/>
      <w:bookmarkStart w:id="4005" w:name="_Toc59198798"/>
      <w:bookmarkStart w:id="4006" w:name="_Toc75283156"/>
      <w:bookmarkStart w:id="4007" w:name="_Toc155372543"/>
      <w:bookmarkEnd w:id="4003"/>
      <w:r w:rsidRPr="00C6761E">
        <w:t>11.4.2.5</w:t>
      </w:r>
      <w:r w:rsidRPr="00C6761E">
        <w:tab/>
        <w:t>Application identity</w:t>
      </w:r>
      <w:bookmarkEnd w:id="4004"/>
      <w:bookmarkEnd w:id="4005"/>
      <w:bookmarkEnd w:id="4006"/>
      <w:bookmarkEnd w:id="4007"/>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008" w:name="_CR11_4_2_6"/>
      <w:bookmarkStart w:id="4009" w:name="_Toc75283157"/>
      <w:bookmarkStart w:id="4010" w:name="_Toc155372544"/>
      <w:bookmarkEnd w:id="4008"/>
      <w:r w:rsidRPr="00C6761E">
        <w:t>11.4.2.6</w:t>
      </w:r>
      <w:r w:rsidRPr="00C6761E">
        <w:tab/>
      </w:r>
      <w:bookmarkEnd w:id="4009"/>
      <w:r w:rsidRPr="00C6761E">
        <w:t>ProSe application code</w:t>
      </w:r>
      <w:bookmarkEnd w:id="4010"/>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011" w:name="_CR11_4_2_7"/>
      <w:bookmarkStart w:id="4012" w:name="_Toc525231400"/>
      <w:bookmarkStart w:id="4013" w:name="_Toc59198800"/>
      <w:bookmarkStart w:id="4014" w:name="_Toc75283158"/>
      <w:bookmarkStart w:id="4015" w:name="_Toc155372545"/>
      <w:bookmarkEnd w:id="4011"/>
      <w:r w:rsidRPr="00C6761E">
        <w:t>11.4.2.7</w:t>
      </w:r>
      <w:r w:rsidRPr="00C6761E">
        <w:tab/>
      </w:r>
      <w:r w:rsidR="00B80B02" w:rsidRPr="00C6761E">
        <w:t>V</w:t>
      </w:r>
      <w:r w:rsidRPr="00C6761E">
        <w:t xml:space="preserve">alidity timer </w:t>
      </w:r>
      <w:bookmarkEnd w:id="4012"/>
      <w:bookmarkEnd w:id="4013"/>
      <w:bookmarkEnd w:id="4014"/>
      <w:r w:rsidRPr="00C6761E">
        <w:t>T5060</w:t>
      </w:r>
      <w:bookmarkEnd w:id="4015"/>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016" w:name="_CR11_4_2_8"/>
      <w:bookmarkStart w:id="4017" w:name="_Toc525231401"/>
      <w:bookmarkStart w:id="4018" w:name="_Toc59198801"/>
      <w:bookmarkStart w:id="4019" w:name="_Toc75283159"/>
      <w:bookmarkStart w:id="4020" w:name="_Toc155372546"/>
      <w:bookmarkEnd w:id="4016"/>
      <w:r w:rsidRPr="00C6761E">
        <w:t>11.4.2.8</w:t>
      </w:r>
      <w:r w:rsidRPr="00C6761E">
        <w:tab/>
        <w:t>PC3a control protocol cause value</w:t>
      </w:r>
      <w:bookmarkEnd w:id="4017"/>
      <w:bookmarkEnd w:id="4018"/>
      <w:bookmarkEnd w:id="4019"/>
      <w:bookmarkEnd w:id="4020"/>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021" w:name="_CRTable11_4_2_8_1"/>
      <w:r w:rsidRPr="00C6761E">
        <w:t>Table </w:t>
      </w:r>
      <w:bookmarkEnd w:id="4021"/>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022" w:name="_CR11_4_2_9"/>
      <w:bookmarkStart w:id="4023" w:name="_Toc525231405"/>
      <w:bookmarkStart w:id="4024" w:name="_Toc59198805"/>
      <w:bookmarkStart w:id="4025" w:name="_Toc75283163"/>
      <w:bookmarkStart w:id="4026" w:name="_Toc155372547"/>
      <w:bookmarkEnd w:id="4022"/>
      <w:r w:rsidRPr="00C6761E">
        <w:t>11.4.2.9</w:t>
      </w:r>
      <w:r w:rsidRPr="00C6761E">
        <w:tab/>
      </w:r>
      <w:bookmarkEnd w:id="4023"/>
      <w:bookmarkEnd w:id="4024"/>
      <w:bookmarkEnd w:id="4025"/>
      <w:r w:rsidRPr="00C6761E">
        <w:t>Discovery filter</w:t>
      </w:r>
      <w:bookmarkEnd w:id="4026"/>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027" w:name="_CR11_4_2_10"/>
      <w:bookmarkStart w:id="4028" w:name="_Toc525231409"/>
      <w:bookmarkStart w:id="4029" w:name="_Toc59198809"/>
      <w:bookmarkStart w:id="4030" w:name="_Toc75283167"/>
      <w:bookmarkStart w:id="4031" w:name="_Toc155372548"/>
      <w:bookmarkEnd w:id="4027"/>
      <w:r w:rsidRPr="00C6761E">
        <w:t>11.4.2.10</w:t>
      </w:r>
      <w:r w:rsidRPr="00C6761E">
        <w:tab/>
        <w:t>Monitored PLMN ID</w:t>
      </w:r>
      <w:bookmarkEnd w:id="4028"/>
      <w:bookmarkEnd w:id="4029"/>
      <w:bookmarkEnd w:id="4030"/>
      <w:bookmarkEnd w:id="4031"/>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032" w:name="_CR11_4_2_11"/>
      <w:bookmarkStart w:id="4033" w:name="_Toc525231410"/>
      <w:bookmarkStart w:id="4034" w:name="_Toc59198810"/>
      <w:bookmarkStart w:id="4035" w:name="_Toc75283168"/>
      <w:bookmarkStart w:id="4036" w:name="_Toc155372549"/>
      <w:bookmarkEnd w:id="4032"/>
      <w:r w:rsidRPr="00C6761E">
        <w:t>11.4.2.11</w:t>
      </w:r>
      <w:r w:rsidRPr="00C6761E">
        <w:tab/>
        <w:t>VPLMN ID</w:t>
      </w:r>
      <w:bookmarkEnd w:id="4033"/>
      <w:bookmarkEnd w:id="4034"/>
      <w:bookmarkEnd w:id="4035"/>
      <w:bookmarkEnd w:id="4036"/>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037" w:name="_CR11_4_2_12"/>
      <w:bookmarkStart w:id="4038" w:name="_Toc75283169"/>
      <w:bookmarkStart w:id="4039" w:name="_Toc155372550"/>
      <w:bookmarkEnd w:id="4037"/>
      <w:r w:rsidRPr="00C6761E">
        <w:t>11.4.2.12</w:t>
      </w:r>
      <w:r w:rsidRPr="00C6761E">
        <w:tab/>
        <w:t>UTC-based counter</w:t>
      </w:r>
      <w:bookmarkEnd w:id="4038"/>
      <w:bookmarkEnd w:id="4039"/>
    </w:p>
    <w:p w14:paraId="13576E4E" w14:textId="0C75A0AE"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040" w:name="_CR11_4_2_13"/>
      <w:bookmarkStart w:id="4041" w:name="_Toc525231412"/>
      <w:bookmarkStart w:id="4042" w:name="_Toc59198812"/>
      <w:bookmarkStart w:id="4043" w:name="_Toc75283170"/>
      <w:bookmarkStart w:id="4044" w:name="_Toc155372551"/>
      <w:bookmarkEnd w:id="4040"/>
      <w:r w:rsidRPr="00C6761E">
        <w:t>11.4.2.13</w:t>
      </w:r>
      <w:r w:rsidRPr="00C6761E">
        <w:tab/>
        <w:t xml:space="preserve">Validity timer </w:t>
      </w:r>
      <w:bookmarkEnd w:id="4041"/>
      <w:bookmarkEnd w:id="4042"/>
      <w:bookmarkEnd w:id="4043"/>
      <w:r w:rsidRPr="00C6761E">
        <w:t>T5072</w:t>
      </w:r>
      <w:bookmarkEnd w:id="4044"/>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045" w:name="_CR11_4_2_14"/>
      <w:bookmarkStart w:id="4046" w:name="_Toc525231413"/>
      <w:bookmarkStart w:id="4047" w:name="_Toc59198813"/>
      <w:bookmarkStart w:id="4048" w:name="_Toc75283171"/>
      <w:bookmarkStart w:id="4049" w:name="_Toc155372552"/>
      <w:bookmarkEnd w:id="4045"/>
      <w:r w:rsidRPr="00C6761E">
        <w:t>11.4.2.14</w:t>
      </w:r>
      <w:r w:rsidRPr="00C6761E">
        <w:tab/>
        <w:t>Metadata flag</w:t>
      </w:r>
      <w:bookmarkEnd w:id="4046"/>
      <w:bookmarkEnd w:id="4047"/>
      <w:bookmarkEnd w:id="4048"/>
      <w:bookmarkEnd w:id="4049"/>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050" w:name="_CR11_4_2_15"/>
      <w:bookmarkStart w:id="4051" w:name="_Toc525231414"/>
      <w:bookmarkStart w:id="4052" w:name="_Toc59198814"/>
      <w:bookmarkStart w:id="4053" w:name="_Toc75283172"/>
      <w:bookmarkStart w:id="4054" w:name="_Toc155372553"/>
      <w:bookmarkEnd w:id="4050"/>
      <w:r w:rsidRPr="00C6761E">
        <w:t>11.4.2.15</w:t>
      </w:r>
      <w:r w:rsidRPr="00C6761E">
        <w:tab/>
        <w:t>Metadata</w:t>
      </w:r>
      <w:bookmarkEnd w:id="4051"/>
      <w:bookmarkEnd w:id="4052"/>
      <w:bookmarkEnd w:id="4053"/>
      <w:bookmarkEnd w:id="4054"/>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055" w:name="_CR11_4_2_16"/>
      <w:bookmarkStart w:id="4056" w:name="_Toc525231416"/>
      <w:bookmarkStart w:id="4057" w:name="_Toc59198816"/>
      <w:bookmarkStart w:id="4058" w:name="_Toc75283174"/>
      <w:bookmarkStart w:id="4059" w:name="_Toc155372554"/>
      <w:bookmarkEnd w:id="4055"/>
      <w:r w:rsidRPr="00C6761E">
        <w:t>11.4.2.16</w:t>
      </w:r>
      <w:r w:rsidRPr="00C6761E">
        <w:tab/>
        <w:t>Current time</w:t>
      </w:r>
      <w:bookmarkEnd w:id="4056"/>
      <w:bookmarkEnd w:id="4057"/>
      <w:bookmarkEnd w:id="4058"/>
      <w:bookmarkEnd w:id="4059"/>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060" w:name="_CR11_4_2_17"/>
      <w:bookmarkStart w:id="4061" w:name="_Toc525231417"/>
      <w:bookmarkStart w:id="4062" w:name="_Toc59198817"/>
      <w:bookmarkStart w:id="4063" w:name="_Toc75283175"/>
      <w:bookmarkStart w:id="4064" w:name="_Toc155372555"/>
      <w:bookmarkEnd w:id="4060"/>
      <w:r w:rsidRPr="00C6761E">
        <w:t>11.4.2.17</w:t>
      </w:r>
      <w:r w:rsidRPr="00C6761E">
        <w:tab/>
        <w:t>Max offset</w:t>
      </w:r>
      <w:bookmarkEnd w:id="4061"/>
      <w:bookmarkEnd w:id="4062"/>
      <w:bookmarkEnd w:id="4063"/>
      <w:bookmarkEnd w:id="4064"/>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065" w:name="_CR11_4_2_18"/>
      <w:bookmarkStart w:id="4066" w:name="_Toc525231418"/>
      <w:bookmarkStart w:id="4067" w:name="_Toc59198818"/>
      <w:bookmarkStart w:id="4068" w:name="_Toc75283176"/>
      <w:bookmarkStart w:id="4069" w:name="_Toc155372556"/>
      <w:bookmarkEnd w:id="4065"/>
      <w:r w:rsidRPr="00C6761E">
        <w:t>11.4.2.18</w:t>
      </w:r>
      <w:r w:rsidRPr="00C6761E">
        <w:tab/>
        <w:t>Discovery type</w:t>
      </w:r>
      <w:bookmarkEnd w:id="4066"/>
      <w:bookmarkEnd w:id="4067"/>
      <w:bookmarkEnd w:id="4068"/>
      <w:bookmarkEnd w:id="4069"/>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070" w:name="_CRTable11_4_2_18_1"/>
      <w:r w:rsidRPr="00C6761E">
        <w:t>Table </w:t>
      </w:r>
      <w:bookmarkEnd w:id="4070"/>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071" w:name="_CR11_4_2_19"/>
      <w:bookmarkStart w:id="4072" w:name="_Toc525231419"/>
      <w:bookmarkStart w:id="4073" w:name="_Toc59198819"/>
      <w:bookmarkStart w:id="4074" w:name="_Toc75283177"/>
      <w:bookmarkStart w:id="4075" w:name="_Toc155372557"/>
      <w:bookmarkEnd w:id="4071"/>
      <w:r w:rsidRPr="00C6761E">
        <w:t>11.4.2.19</w:t>
      </w:r>
      <w:r w:rsidRPr="00C6761E">
        <w:tab/>
        <w:t xml:space="preserve">Match report refresh timer </w:t>
      </w:r>
      <w:bookmarkEnd w:id="4072"/>
      <w:bookmarkEnd w:id="4073"/>
      <w:bookmarkEnd w:id="4074"/>
      <w:r w:rsidRPr="00C6761E">
        <w:t>T5074</w:t>
      </w:r>
      <w:bookmarkEnd w:id="4075"/>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076" w:name="_CR11_4_2_20"/>
      <w:bookmarkStart w:id="4077" w:name="_Toc525231420"/>
      <w:bookmarkStart w:id="4078" w:name="_Toc59198820"/>
      <w:bookmarkStart w:id="4079" w:name="_Toc75283178"/>
      <w:bookmarkStart w:id="4080" w:name="_Toc155372558"/>
      <w:bookmarkEnd w:id="4076"/>
      <w:r w:rsidRPr="00C6761E">
        <w:t>11.4.2.20</w:t>
      </w:r>
      <w:r w:rsidRPr="00C6761E">
        <w:tab/>
        <w:t>Requested timer</w:t>
      </w:r>
      <w:bookmarkEnd w:id="4077"/>
      <w:bookmarkEnd w:id="4078"/>
      <w:bookmarkEnd w:id="4079"/>
      <w:bookmarkEnd w:id="4080"/>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081" w:name="_CR11_4_2_21"/>
      <w:bookmarkStart w:id="4082" w:name="_Toc525231421"/>
      <w:bookmarkStart w:id="4083" w:name="_Toc59198821"/>
      <w:bookmarkStart w:id="4084" w:name="_Toc75283179"/>
      <w:bookmarkStart w:id="4085" w:name="_Toc155372559"/>
      <w:bookmarkEnd w:id="4081"/>
      <w:r w:rsidRPr="00C6761E">
        <w:t>11.4.2.21</w:t>
      </w:r>
      <w:r w:rsidRPr="00C6761E">
        <w:tab/>
      </w:r>
      <w:r w:rsidRPr="00C6761E">
        <w:rPr>
          <w:lang w:eastAsia="zh-CN"/>
        </w:rPr>
        <w:t xml:space="preserve">DDNMF </w:t>
      </w:r>
      <w:r w:rsidR="007829C6" w:rsidRPr="00C6761E">
        <w:t>t</w:t>
      </w:r>
      <w:r w:rsidRPr="00C6761E">
        <w:t>ransaction ID</w:t>
      </w:r>
      <w:bookmarkEnd w:id="4082"/>
      <w:bookmarkEnd w:id="4083"/>
      <w:bookmarkEnd w:id="4084"/>
      <w:bookmarkEnd w:id="4085"/>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086" w:name="_CR11_4_2_22"/>
      <w:bookmarkStart w:id="4087" w:name="_Toc525231422"/>
      <w:bookmarkStart w:id="4088" w:name="_Toc59198822"/>
      <w:bookmarkStart w:id="4089" w:name="_Toc75283180"/>
      <w:bookmarkStart w:id="4090" w:name="_Toc155372560"/>
      <w:bookmarkEnd w:id="4086"/>
      <w:r w:rsidRPr="00C6761E">
        <w:t>11.4.2.22</w:t>
      </w:r>
      <w:r w:rsidRPr="00C6761E">
        <w:tab/>
        <w:t>Update info</w:t>
      </w:r>
      <w:bookmarkEnd w:id="4087"/>
      <w:bookmarkEnd w:id="4088"/>
      <w:bookmarkEnd w:id="4089"/>
      <w:bookmarkEnd w:id="4090"/>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091" w:name="_CR11_4_2_23"/>
      <w:bookmarkStart w:id="4092" w:name="_Toc525231423"/>
      <w:bookmarkStart w:id="4093" w:name="_Toc59198823"/>
      <w:bookmarkStart w:id="4094" w:name="_Toc75283181"/>
      <w:bookmarkStart w:id="4095" w:name="_Toc155372561"/>
      <w:bookmarkEnd w:id="4091"/>
      <w:r w:rsidRPr="00C6761E">
        <w:t>11.4.2.23</w:t>
      </w:r>
      <w:r w:rsidRPr="00C6761E">
        <w:tab/>
        <w:t>RPAUID</w:t>
      </w:r>
      <w:bookmarkEnd w:id="4092"/>
      <w:bookmarkEnd w:id="4093"/>
      <w:bookmarkEnd w:id="4094"/>
      <w:bookmarkEnd w:id="4095"/>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096" w:name="_CR11_4_2_24"/>
      <w:bookmarkStart w:id="4097" w:name="_Toc525231424"/>
      <w:bookmarkStart w:id="4098" w:name="_Toc59198824"/>
      <w:bookmarkStart w:id="4099" w:name="_Toc75283182"/>
      <w:bookmarkStart w:id="4100" w:name="_Toc155372562"/>
      <w:bookmarkEnd w:id="4096"/>
      <w:r w:rsidRPr="00C6761E">
        <w:t>11.4.2.24</w:t>
      </w:r>
      <w:r w:rsidRPr="00C6761E">
        <w:tab/>
        <w:t>Announcing type</w:t>
      </w:r>
      <w:bookmarkEnd w:id="4097"/>
      <w:bookmarkEnd w:id="4098"/>
      <w:bookmarkEnd w:id="4099"/>
      <w:bookmarkEnd w:id="4100"/>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101" w:name="_CRTable11_4_2_24_1"/>
      <w:r w:rsidRPr="00C6761E">
        <w:t>Table </w:t>
      </w:r>
      <w:bookmarkEnd w:id="4101"/>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102" w:name="_CR11_4_2_25"/>
      <w:bookmarkStart w:id="4103" w:name="_Toc525231425"/>
      <w:bookmarkStart w:id="4104" w:name="_Toc59198825"/>
      <w:bookmarkStart w:id="4105" w:name="_Toc75283183"/>
      <w:bookmarkStart w:id="4106" w:name="_Toc155372563"/>
      <w:bookmarkEnd w:id="4102"/>
      <w:r w:rsidRPr="00C6761E">
        <w:t>11.4.2.25</w:t>
      </w:r>
      <w:r w:rsidRPr="00C6761E">
        <w:tab/>
        <w:t>Application level container</w:t>
      </w:r>
      <w:bookmarkEnd w:id="4103"/>
      <w:bookmarkEnd w:id="4104"/>
      <w:bookmarkEnd w:id="4105"/>
      <w:bookmarkEnd w:id="4106"/>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107" w:name="_CR11_4_2_26"/>
      <w:bookmarkStart w:id="4108" w:name="_Toc525231426"/>
      <w:bookmarkStart w:id="4109" w:name="_Toc59198826"/>
      <w:bookmarkStart w:id="4110" w:name="_Toc75283184"/>
      <w:bookmarkStart w:id="4111" w:name="_Toc155372564"/>
      <w:bookmarkEnd w:id="4107"/>
      <w:r w:rsidRPr="00C6761E">
        <w:t>11.4.2.26</w:t>
      </w:r>
      <w:r w:rsidRPr="00C6761E">
        <w:tab/>
        <w:t>Discovery entry ID</w:t>
      </w:r>
      <w:bookmarkEnd w:id="4108"/>
      <w:bookmarkEnd w:id="4109"/>
      <w:bookmarkEnd w:id="4110"/>
      <w:bookmarkEnd w:id="4111"/>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112" w:name="_CR11_4_2_27"/>
      <w:bookmarkStart w:id="4113" w:name="_Toc75283185"/>
      <w:bookmarkStart w:id="4114" w:name="_Toc155372565"/>
      <w:bookmarkEnd w:id="4112"/>
      <w:r w:rsidRPr="00C6761E">
        <w:t>11.4.2.27</w:t>
      </w:r>
      <w:r w:rsidRPr="00C6761E">
        <w:tab/>
        <w:t>ProSe restricted code</w:t>
      </w:r>
      <w:bookmarkEnd w:id="4113"/>
      <w:bookmarkEnd w:id="4114"/>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115" w:name="_CR11_4_2_28"/>
      <w:bookmarkStart w:id="4116" w:name="_Toc525231428"/>
      <w:bookmarkStart w:id="4117" w:name="_Toc59198828"/>
      <w:bookmarkStart w:id="4118" w:name="_Toc75283186"/>
      <w:bookmarkStart w:id="4119" w:name="_Toc155372566"/>
      <w:bookmarkEnd w:id="4115"/>
      <w:r w:rsidRPr="00C6761E">
        <w:t>11.4.2.28</w:t>
      </w:r>
      <w:r w:rsidRPr="00C6761E">
        <w:tab/>
      </w:r>
      <w:bookmarkEnd w:id="4116"/>
      <w:bookmarkEnd w:id="4117"/>
      <w:bookmarkEnd w:id="4118"/>
      <w:r w:rsidRPr="00C6761E">
        <w:t>ProSe restricted code suffix range</w:t>
      </w:r>
      <w:bookmarkEnd w:id="4119"/>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120" w:name="_CR11_4_2_29"/>
      <w:bookmarkStart w:id="4121" w:name="_Toc525231429"/>
      <w:bookmarkStart w:id="4122" w:name="_Toc59198829"/>
      <w:bookmarkStart w:id="4123" w:name="_Toc75283187"/>
      <w:bookmarkStart w:id="4124" w:name="_Toc155372567"/>
      <w:bookmarkEnd w:id="4120"/>
      <w:r w:rsidRPr="00C6761E">
        <w:t>11.4.2.29</w:t>
      </w:r>
      <w:r w:rsidRPr="00C6761E">
        <w:tab/>
        <w:t>On demand announcing enabled indicator</w:t>
      </w:r>
      <w:bookmarkEnd w:id="4121"/>
      <w:bookmarkEnd w:id="4122"/>
      <w:bookmarkEnd w:id="4123"/>
      <w:bookmarkEnd w:id="4124"/>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125" w:name="_CR11_4_2_30"/>
      <w:bookmarkStart w:id="4126" w:name="_Toc525231430"/>
      <w:bookmarkStart w:id="4127" w:name="_Toc59198830"/>
      <w:bookmarkStart w:id="4128" w:name="_Toc75283188"/>
      <w:bookmarkStart w:id="4129" w:name="_Toc155372568"/>
      <w:bookmarkEnd w:id="4125"/>
      <w:r w:rsidRPr="00C6761E">
        <w:t>11.4.2.30</w:t>
      </w:r>
      <w:r w:rsidRPr="00C6761E">
        <w:tab/>
        <w:t xml:space="preserve">Restricted </w:t>
      </w:r>
      <w:bookmarkEnd w:id="4126"/>
      <w:bookmarkEnd w:id="4127"/>
      <w:bookmarkEnd w:id="4128"/>
      <w:r w:rsidRPr="00C6761E">
        <w:t>discovery filter</w:t>
      </w:r>
      <w:bookmarkEnd w:id="4129"/>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130" w:name="_CR11_4_2_31"/>
      <w:bookmarkStart w:id="4131" w:name="_Toc525231431"/>
      <w:bookmarkStart w:id="4132" w:name="_Toc59198831"/>
      <w:bookmarkStart w:id="4133" w:name="_Toc75283189"/>
      <w:bookmarkStart w:id="4134" w:name="_Toc155372569"/>
      <w:bookmarkEnd w:id="4130"/>
      <w:r w:rsidRPr="00C6761E">
        <w:t>11.4.2.31</w:t>
      </w:r>
      <w:r w:rsidRPr="00C6761E">
        <w:tab/>
        <w:t>ACE enabled indicator</w:t>
      </w:r>
      <w:bookmarkEnd w:id="4131"/>
      <w:bookmarkEnd w:id="4132"/>
      <w:bookmarkEnd w:id="4133"/>
      <w:bookmarkEnd w:id="4134"/>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135" w:name="_CRTable11_4_2_31_1"/>
      <w:r w:rsidRPr="00C6761E">
        <w:t>Table </w:t>
      </w:r>
      <w:bookmarkEnd w:id="4135"/>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136" w:name="_CR11_4_2_32"/>
      <w:bookmarkStart w:id="4137" w:name="_Toc525231432"/>
      <w:bookmarkStart w:id="4138" w:name="_Toc59198832"/>
      <w:bookmarkStart w:id="4139" w:name="_Toc75283190"/>
      <w:bookmarkStart w:id="4140" w:name="_Toc155372570"/>
      <w:bookmarkEnd w:id="4136"/>
      <w:r w:rsidRPr="00C6761E">
        <w:t>11.4.2.32</w:t>
      </w:r>
      <w:r w:rsidRPr="00C6761E">
        <w:tab/>
        <w:t xml:space="preserve">Validity timer </w:t>
      </w:r>
      <w:bookmarkEnd w:id="4137"/>
      <w:bookmarkEnd w:id="4138"/>
      <w:bookmarkEnd w:id="4139"/>
      <w:r w:rsidRPr="00C6761E">
        <w:t>T5062</w:t>
      </w:r>
      <w:bookmarkEnd w:id="4140"/>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141" w:name="_CR11_4_2_33"/>
      <w:bookmarkStart w:id="4142" w:name="_Toc525231433"/>
      <w:bookmarkStart w:id="4143" w:name="_Toc59198833"/>
      <w:bookmarkStart w:id="4144" w:name="_Toc75283191"/>
      <w:bookmarkStart w:id="4145" w:name="_Toc155372571"/>
      <w:bookmarkEnd w:id="4141"/>
      <w:r w:rsidRPr="00C6761E">
        <w:t>11.4.2.33</w:t>
      </w:r>
      <w:r w:rsidRPr="00C6761E">
        <w:tab/>
      </w:r>
      <w:bookmarkEnd w:id="4142"/>
      <w:bookmarkEnd w:id="4143"/>
      <w:bookmarkEnd w:id="4144"/>
      <w:r w:rsidRPr="00C6761E">
        <w:t>Restricted code security material</w:t>
      </w:r>
      <w:bookmarkEnd w:id="4145"/>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3A13D29E"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p>
    <w:p w14:paraId="06A669E7" w14:textId="77777777" w:rsidR="00F12D30" w:rsidRPr="00C6761E" w:rsidRDefault="00F12D30" w:rsidP="00F12D30">
      <w:pPr>
        <w:pStyle w:val="Heading4"/>
      </w:pPr>
      <w:bookmarkStart w:id="4146" w:name="_CR11_4_2_34"/>
      <w:bookmarkStart w:id="4147" w:name="_Toc525231434"/>
      <w:bookmarkStart w:id="4148" w:name="_Toc59198834"/>
      <w:bookmarkStart w:id="4149" w:name="_Toc75283192"/>
      <w:bookmarkStart w:id="4150" w:name="_Toc155372572"/>
      <w:bookmarkEnd w:id="4146"/>
      <w:r w:rsidRPr="00C6761E">
        <w:t>11.4.2.34</w:t>
      </w:r>
      <w:r w:rsidRPr="00C6761E">
        <w:tab/>
        <w:t>Discovery model</w:t>
      </w:r>
      <w:bookmarkEnd w:id="4147"/>
      <w:bookmarkEnd w:id="4148"/>
      <w:bookmarkEnd w:id="4149"/>
      <w:bookmarkEnd w:id="4150"/>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151" w:name="_CRTable11_4_2_34_1"/>
      <w:r w:rsidRPr="00C6761E">
        <w:t>Table </w:t>
      </w:r>
      <w:bookmarkEnd w:id="4151"/>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152" w:name="_CR11_4_2_35"/>
      <w:bookmarkStart w:id="4153" w:name="_Toc525231435"/>
      <w:bookmarkStart w:id="4154" w:name="_Toc59198835"/>
      <w:bookmarkStart w:id="4155" w:name="_Toc75283193"/>
      <w:bookmarkStart w:id="4156" w:name="_Toc155372573"/>
      <w:bookmarkEnd w:id="4152"/>
      <w:r w:rsidRPr="00C6761E">
        <w:t>11.4.2.35</w:t>
      </w:r>
      <w:r w:rsidRPr="00C6761E">
        <w:tab/>
        <w:t>ProSe response code</w:t>
      </w:r>
      <w:bookmarkEnd w:id="4153"/>
      <w:bookmarkEnd w:id="4154"/>
      <w:bookmarkEnd w:id="4155"/>
      <w:bookmarkEnd w:id="4156"/>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157" w:name="_CR11_4_2_36"/>
      <w:bookmarkStart w:id="4158" w:name="_Toc525231436"/>
      <w:bookmarkStart w:id="4159" w:name="_Toc59198836"/>
      <w:bookmarkStart w:id="4160" w:name="_Toc75283194"/>
      <w:bookmarkStart w:id="4161" w:name="_Toc155372574"/>
      <w:bookmarkEnd w:id="4157"/>
      <w:r w:rsidRPr="00C6761E">
        <w:t>11.4.2.36</w:t>
      </w:r>
      <w:r w:rsidRPr="00C6761E">
        <w:tab/>
        <w:t>Discovery query filter</w:t>
      </w:r>
      <w:bookmarkEnd w:id="4158"/>
      <w:bookmarkEnd w:id="4159"/>
      <w:bookmarkEnd w:id="4160"/>
      <w:bookmarkEnd w:id="4161"/>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162" w:name="_CR11_4_2_37"/>
      <w:bookmarkStart w:id="4163" w:name="_Toc525231437"/>
      <w:bookmarkStart w:id="4164" w:name="_Toc59198837"/>
      <w:bookmarkStart w:id="4165" w:name="_Toc75283195"/>
      <w:bookmarkStart w:id="4166" w:name="_Toc155372575"/>
      <w:bookmarkEnd w:id="4162"/>
      <w:r w:rsidRPr="00C6761E">
        <w:t>11.4.2.37</w:t>
      </w:r>
      <w:r w:rsidRPr="00C6761E">
        <w:tab/>
        <w:t xml:space="preserve">Validity timer </w:t>
      </w:r>
      <w:bookmarkEnd w:id="4163"/>
      <w:bookmarkEnd w:id="4164"/>
      <w:bookmarkEnd w:id="4165"/>
      <w:r w:rsidRPr="00C6761E">
        <w:t>T5068</w:t>
      </w:r>
      <w:bookmarkEnd w:id="4166"/>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167" w:name="_CR11_4_2_38"/>
      <w:bookmarkStart w:id="4168" w:name="_Toc525231438"/>
      <w:bookmarkStart w:id="4169" w:name="_Toc59198838"/>
      <w:bookmarkStart w:id="4170" w:name="_Toc75283196"/>
      <w:bookmarkStart w:id="4171" w:name="_Toc155372576"/>
      <w:bookmarkEnd w:id="4167"/>
      <w:r w:rsidRPr="00C6761E">
        <w:t>11.4.2.38</w:t>
      </w:r>
      <w:r w:rsidRPr="00C6761E">
        <w:tab/>
        <w:t>Subquery result</w:t>
      </w:r>
      <w:bookmarkEnd w:id="4168"/>
      <w:bookmarkEnd w:id="4169"/>
      <w:bookmarkEnd w:id="4170"/>
      <w:bookmarkEnd w:id="4171"/>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172" w:name="_CR11_4_2_39"/>
      <w:bookmarkStart w:id="4173" w:name="_Toc525231453"/>
      <w:bookmarkStart w:id="4174" w:name="_Toc59198853"/>
      <w:bookmarkStart w:id="4175" w:name="_Toc75283211"/>
      <w:bookmarkStart w:id="4176" w:name="_Toc155372577"/>
      <w:bookmarkEnd w:id="4172"/>
      <w:r w:rsidRPr="00C6761E">
        <w:t>11.4.2.39</w:t>
      </w:r>
      <w:r w:rsidRPr="00C6761E">
        <w:tab/>
        <w:t xml:space="preserve">Validity timer </w:t>
      </w:r>
      <w:bookmarkEnd w:id="4173"/>
      <w:bookmarkEnd w:id="4174"/>
      <w:bookmarkEnd w:id="4175"/>
      <w:r w:rsidRPr="00C6761E">
        <w:t>T5076</w:t>
      </w:r>
      <w:bookmarkEnd w:id="4176"/>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177" w:name="_CR11_4_2_40"/>
      <w:bookmarkStart w:id="4178" w:name="_Toc525231454"/>
      <w:bookmarkStart w:id="4179" w:name="_Toc59198854"/>
      <w:bookmarkStart w:id="4180" w:name="_Toc75283212"/>
      <w:bookmarkStart w:id="4181" w:name="_Toc155372578"/>
      <w:bookmarkEnd w:id="4177"/>
      <w:r w:rsidRPr="00C6761E">
        <w:t>11.4.2.40</w:t>
      </w:r>
      <w:r w:rsidRPr="00C6761E">
        <w:tab/>
        <w:t xml:space="preserve">Match report refresh timer </w:t>
      </w:r>
      <w:bookmarkEnd w:id="4178"/>
      <w:bookmarkEnd w:id="4179"/>
      <w:bookmarkEnd w:id="4180"/>
      <w:r w:rsidRPr="00C6761E">
        <w:t>T5077</w:t>
      </w:r>
      <w:bookmarkEnd w:id="4181"/>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182" w:name="_CR11_4_2_41"/>
      <w:bookmarkStart w:id="4183" w:name="_Toc75283213"/>
      <w:bookmarkStart w:id="4184" w:name="_Toc59198855"/>
      <w:bookmarkStart w:id="4185" w:name="_Toc525231455"/>
      <w:bookmarkStart w:id="4186" w:name="_Toc155372579"/>
      <w:bookmarkEnd w:id="4182"/>
      <w:r w:rsidRPr="00C6761E">
        <w:t>11.4.2.41</w:t>
      </w:r>
      <w:r w:rsidRPr="00C6761E">
        <w:tab/>
        <w:t>Metadata index mask</w:t>
      </w:r>
      <w:bookmarkEnd w:id="4183"/>
      <w:bookmarkEnd w:id="4184"/>
      <w:bookmarkEnd w:id="4185"/>
      <w:bookmarkEnd w:id="4186"/>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187" w:name="_CR11_4_2_42"/>
      <w:bookmarkStart w:id="4188" w:name="_Toc525231456"/>
      <w:bookmarkStart w:id="4189" w:name="_Toc59198856"/>
      <w:bookmarkStart w:id="4190" w:name="_Toc75283214"/>
      <w:bookmarkStart w:id="4191" w:name="_Toc155372580"/>
      <w:bookmarkEnd w:id="4187"/>
      <w:r w:rsidRPr="00C6761E">
        <w:t>11.4.2.42</w:t>
      </w:r>
      <w:r w:rsidRPr="00C6761E">
        <w:tab/>
      </w:r>
      <w:r w:rsidR="004152EF" w:rsidRPr="00C6761E">
        <w:t>Network-initiated transaction method</w:t>
      </w:r>
      <w:bookmarkEnd w:id="4188"/>
      <w:bookmarkEnd w:id="4189"/>
      <w:bookmarkEnd w:id="4190"/>
      <w:bookmarkEnd w:id="4191"/>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192" w:name="_CRTable11_4_2_42_1"/>
      <w:r w:rsidRPr="00C6761E">
        <w:t>Table </w:t>
      </w:r>
      <w:bookmarkEnd w:id="4192"/>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193" w:name="_CR11_4_2_43"/>
      <w:bookmarkStart w:id="4194" w:name="_Toc525231457"/>
      <w:bookmarkStart w:id="4195" w:name="_Toc59198857"/>
      <w:bookmarkStart w:id="4196" w:name="_Toc75283215"/>
      <w:bookmarkStart w:id="4197" w:name="_Toc155372581"/>
      <w:bookmarkEnd w:id="4193"/>
      <w:r w:rsidRPr="00C6761E">
        <w:t>11.4.2.43</w:t>
      </w:r>
      <w:r w:rsidRPr="00C6761E">
        <w:tab/>
        <w:t>Announcing PLMN ID</w:t>
      </w:r>
      <w:bookmarkEnd w:id="4194"/>
      <w:bookmarkEnd w:id="4195"/>
      <w:bookmarkEnd w:id="4196"/>
      <w:bookmarkEnd w:id="4197"/>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198" w:name="_CR11_4_2_44"/>
      <w:bookmarkStart w:id="4199" w:name="_Toc525231458"/>
      <w:bookmarkStart w:id="4200" w:name="_Toc59198858"/>
      <w:bookmarkStart w:id="4201" w:name="_Toc75283216"/>
      <w:bookmarkStart w:id="4202" w:name="_Toc155372582"/>
      <w:bookmarkEnd w:id="4198"/>
      <w:r w:rsidRPr="00C6761E">
        <w:t>11.4.2.44</w:t>
      </w:r>
      <w:r w:rsidRPr="00C6761E">
        <w:tab/>
        <w:t>Metadata Indicator</w:t>
      </w:r>
      <w:bookmarkEnd w:id="4199"/>
      <w:bookmarkEnd w:id="4200"/>
      <w:bookmarkEnd w:id="4201"/>
      <w:bookmarkEnd w:id="4202"/>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203" w:name="_CRTable11_4_2_44_1"/>
      <w:r w:rsidRPr="00C6761E">
        <w:t>Table </w:t>
      </w:r>
      <w:bookmarkEnd w:id="4203"/>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204" w:name="_CR11_4_2_45"/>
      <w:bookmarkStart w:id="4205" w:name="_Toc525231461"/>
      <w:bookmarkStart w:id="4206" w:name="_Toc59198861"/>
      <w:bookmarkStart w:id="4207" w:name="_Toc75283219"/>
      <w:bookmarkStart w:id="4208" w:name="_Toc155372583"/>
      <w:bookmarkStart w:id="4209" w:name="_Toc525231463"/>
      <w:bookmarkStart w:id="4210" w:name="_Toc59198863"/>
      <w:bookmarkStart w:id="4211" w:name="_Toc75283221"/>
      <w:bookmarkEnd w:id="4204"/>
      <w:r w:rsidRPr="00C6761E">
        <w:t>11.4.2.45</w:t>
      </w:r>
      <w:r w:rsidRPr="00C6761E">
        <w:tab/>
        <w:t>ProSe application code prefix</w:t>
      </w:r>
      <w:bookmarkEnd w:id="4205"/>
      <w:bookmarkEnd w:id="4206"/>
      <w:bookmarkEnd w:id="4207"/>
      <w:bookmarkEnd w:id="4208"/>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212" w:name="_CR11_4_2_46"/>
      <w:bookmarkStart w:id="4213" w:name="_Toc525231462"/>
      <w:bookmarkStart w:id="4214" w:name="_Toc59198862"/>
      <w:bookmarkStart w:id="4215" w:name="_Toc75283220"/>
      <w:bookmarkStart w:id="4216" w:name="_Toc155372584"/>
      <w:bookmarkEnd w:id="4212"/>
      <w:r w:rsidRPr="00C6761E">
        <w:t>11.4.2.46</w:t>
      </w:r>
      <w:r w:rsidRPr="00C6761E">
        <w:tab/>
        <w:t>ProSe application code suffix</w:t>
      </w:r>
      <w:bookmarkEnd w:id="4213"/>
      <w:bookmarkEnd w:id="4214"/>
      <w:bookmarkEnd w:id="4215"/>
      <w:bookmarkEnd w:id="4216"/>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217" w:name="_CR11_4_2_47"/>
      <w:bookmarkStart w:id="4218" w:name="_Toc155372585"/>
      <w:bookmarkEnd w:id="4217"/>
      <w:r w:rsidRPr="00C6761E">
        <w:t>11.4.2.47</w:t>
      </w:r>
      <w:r w:rsidRPr="00C6761E">
        <w:tab/>
        <w:t>ProSe application code ACE</w:t>
      </w:r>
      <w:bookmarkEnd w:id="4209"/>
      <w:bookmarkEnd w:id="4210"/>
      <w:bookmarkEnd w:id="4211"/>
      <w:bookmarkEnd w:id="4218"/>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219" w:name="_CR11_4_2_48"/>
      <w:bookmarkStart w:id="4220" w:name="_Toc89097585"/>
      <w:bookmarkStart w:id="4221" w:name="_Toc155372586"/>
      <w:bookmarkEnd w:id="4219"/>
      <w:r w:rsidRPr="00C6761E">
        <w:t>11.4.2.</w:t>
      </w:r>
      <w:r w:rsidR="00A16EAB" w:rsidRPr="00C6761E">
        <w:t>48</w:t>
      </w:r>
      <w:r w:rsidRPr="00C6761E">
        <w:tab/>
      </w:r>
      <w:bookmarkEnd w:id="4220"/>
      <w:r w:rsidRPr="00C6761E">
        <w:t>Discovery key</w:t>
      </w:r>
      <w:bookmarkEnd w:id="4221"/>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222" w:name="_CR11_4_2_49"/>
      <w:bookmarkStart w:id="4223" w:name="_Toc89097609"/>
      <w:bookmarkStart w:id="4224" w:name="_Toc155372587"/>
      <w:bookmarkEnd w:id="4222"/>
      <w:r w:rsidRPr="00C6761E">
        <w:t>11.4.2.</w:t>
      </w:r>
      <w:r w:rsidR="00A16EAB" w:rsidRPr="00C6761E">
        <w:t>49</w:t>
      </w:r>
      <w:r w:rsidRPr="00C6761E">
        <w:tab/>
      </w:r>
      <w:bookmarkEnd w:id="4223"/>
      <w:r w:rsidRPr="00C6761E">
        <w:t>PC5 security policies</w:t>
      </w:r>
      <w:bookmarkEnd w:id="4224"/>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225" w:name="_CR11_4_2_50"/>
      <w:bookmarkStart w:id="4226" w:name="_Toc155372588"/>
      <w:bookmarkEnd w:id="4225"/>
      <w:r w:rsidRPr="00C6761E">
        <w:t>11.4.2.50</w:t>
      </w:r>
      <w:r w:rsidRPr="00C6761E">
        <w:tab/>
        <w:t>PC5 UE ciphering algorithm capability</w:t>
      </w:r>
      <w:bookmarkEnd w:id="4226"/>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227" w:name="_CR11_4_2_51"/>
      <w:bookmarkStart w:id="4228" w:name="_Toc155372589"/>
      <w:bookmarkEnd w:id="4227"/>
      <w:r w:rsidRPr="00C6761E">
        <w:t>11.4.2.51</w:t>
      </w:r>
      <w:r w:rsidRPr="00C6761E">
        <w:tab/>
        <w:t>Selected PC5 ciphering algorithm</w:t>
      </w:r>
      <w:bookmarkEnd w:id="4228"/>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229" w:name="_CR11_4_2_52"/>
      <w:bookmarkStart w:id="4230" w:name="_Toc155372590"/>
      <w:bookmarkEnd w:id="4229"/>
      <w:r w:rsidRPr="00C6761E">
        <w:t>11.4.2.52</w:t>
      </w:r>
      <w:r w:rsidRPr="00C6761E">
        <w:tab/>
        <w:t>ProSe PC5 discovery message</w:t>
      </w:r>
      <w:bookmarkEnd w:id="4230"/>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231" w:name="_CR11_4_2_53"/>
      <w:bookmarkStart w:id="4232" w:name="_Toc155372591"/>
      <w:bookmarkEnd w:id="4231"/>
      <w:r w:rsidRPr="00C6761E">
        <w:t>11.4.2.53</w:t>
      </w:r>
      <w:r w:rsidRPr="00C6761E">
        <w:tab/>
        <w:t>PKMF address</w:t>
      </w:r>
      <w:bookmarkEnd w:id="4232"/>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233" w:name="_CRFigure11_4_2_53_1"/>
      <w:r w:rsidRPr="00C6761E">
        <w:t xml:space="preserve">Figure </w:t>
      </w:r>
      <w:bookmarkEnd w:id="4233"/>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234" w:name="_CRFigure11_4_2_53_2"/>
      <w:r w:rsidRPr="00C6761E">
        <w:t xml:space="preserve">Figure </w:t>
      </w:r>
      <w:bookmarkEnd w:id="4234"/>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235" w:name="_CRFigure11_4_2_53_3"/>
      <w:r w:rsidRPr="00C6761E">
        <w:t xml:space="preserve">Figure </w:t>
      </w:r>
      <w:bookmarkEnd w:id="4235"/>
      <w:r w:rsidRPr="00C6761E">
        <w:t>11.4.2.53.3: IPv6 address list</w:t>
      </w:r>
    </w:p>
    <w:p w14:paraId="31CA2BB2" w14:textId="5198EB1B" w:rsidR="002913C3" w:rsidRPr="00C6761E" w:rsidRDefault="002913C3" w:rsidP="00A41E47">
      <w:pPr>
        <w:pStyle w:val="TH"/>
      </w:pPr>
      <w:bookmarkStart w:id="4236" w:name="_CRTable11_4_2_53_1"/>
      <w:r w:rsidRPr="00C6761E">
        <w:t xml:space="preserve">Table </w:t>
      </w:r>
      <w:bookmarkEnd w:id="4236"/>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237" w:name="_CR11_5"/>
      <w:bookmarkStart w:id="4238" w:name="_Toc155372592"/>
      <w:bookmarkEnd w:id="4237"/>
      <w:r w:rsidRPr="00C6761E">
        <w:rPr>
          <w:noProof/>
        </w:rPr>
        <w:t>11.5</w:t>
      </w:r>
      <w:r w:rsidRPr="00C6761E">
        <w:rPr>
          <w:noProof/>
        </w:rPr>
        <w:tab/>
      </w:r>
      <w:r w:rsidR="00426724" w:rsidRPr="00C6761E">
        <w:rPr>
          <w:noProof/>
        </w:rPr>
        <w:t>Void</w:t>
      </w:r>
      <w:bookmarkEnd w:id="4238"/>
    </w:p>
    <w:p w14:paraId="6D0254CA" w14:textId="575DDF19" w:rsidR="008A4468" w:rsidRPr="00C6761E" w:rsidRDefault="008A4468" w:rsidP="008A4468">
      <w:pPr>
        <w:pStyle w:val="Heading2"/>
        <w:rPr>
          <w:noProof/>
        </w:rPr>
      </w:pPr>
      <w:bookmarkStart w:id="4239" w:name="_CR11_6"/>
      <w:bookmarkStart w:id="4240" w:name="_Toc155372593"/>
      <w:bookmarkEnd w:id="4239"/>
      <w:r w:rsidRPr="00C6761E">
        <w:rPr>
          <w:noProof/>
        </w:rPr>
        <w:t>11.6</w:t>
      </w:r>
      <w:r w:rsidRPr="00C6761E">
        <w:rPr>
          <w:noProof/>
        </w:rPr>
        <w:tab/>
        <w:t>5G ProSe security message over PC8 formats</w:t>
      </w:r>
      <w:bookmarkEnd w:id="4240"/>
    </w:p>
    <w:p w14:paraId="4744A0DE" w14:textId="48A02077" w:rsidR="008A4468" w:rsidRPr="00C6761E" w:rsidRDefault="008A4468" w:rsidP="008A4468">
      <w:pPr>
        <w:pStyle w:val="Heading3"/>
      </w:pPr>
      <w:bookmarkStart w:id="4241" w:name="_CR11_6_1"/>
      <w:bookmarkStart w:id="4242" w:name="_Toc155372594"/>
      <w:bookmarkEnd w:id="4241"/>
      <w:r w:rsidRPr="00C6761E">
        <w:t>11.6.1</w:t>
      </w:r>
      <w:r w:rsidRPr="00C6761E">
        <w:tab/>
        <w:t>Data types format in XML schema</w:t>
      </w:r>
      <w:bookmarkEnd w:id="4242"/>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243" w:name="_CRTable11_6_1_1"/>
      <w:r w:rsidRPr="00C6761E">
        <w:t xml:space="preserve">Table </w:t>
      </w:r>
      <w:bookmarkEnd w:id="4243"/>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244" w:name="_CR11_6_2"/>
      <w:bookmarkStart w:id="4245" w:name="_Toc155372595"/>
      <w:bookmarkEnd w:id="4244"/>
      <w:r w:rsidRPr="00C6761E">
        <w:t>11.6.2</w:t>
      </w:r>
      <w:r w:rsidRPr="00C6761E">
        <w:tab/>
        <w:t>Parameters in 5G ProSe security messages over PC8</w:t>
      </w:r>
      <w:bookmarkEnd w:id="4245"/>
    </w:p>
    <w:p w14:paraId="0E53BE0F" w14:textId="77777777" w:rsidR="005537E8" w:rsidRPr="00C6761E" w:rsidRDefault="005537E8" w:rsidP="006A5FDE">
      <w:pPr>
        <w:pStyle w:val="Heading4"/>
      </w:pPr>
      <w:bookmarkStart w:id="4246" w:name="_CR11_6_2_1"/>
      <w:bookmarkStart w:id="4247" w:name="_Toc155372596"/>
      <w:bookmarkEnd w:id="4246"/>
      <w:r w:rsidRPr="00C6761E">
        <w:t>11.6.2.1</w:t>
      </w:r>
      <w:r w:rsidRPr="00C6761E">
        <w:tab/>
        <w:t>Transaction ID</w:t>
      </w:r>
      <w:bookmarkEnd w:id="4247"/>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248" w:name="_CR11_6_2_2"/>
      <w:bookmarkStart w:id="4249" w:name="_Toc155372597"/>
      <w:bookmarkEnd w:id="4248"/>
      <w:r w:rsidRPr="00C6761E">
        <w:t>11.6.2.2</w:t>
      </w:r>
      <w:r w:rsidRPr="00C6761E">
        <w:tab/>
      </w:r>
      <w:r w:rsidR="00A06CA7" w:rsidRPr="00C6761E">
        <w:t>UP-</w:t>
      </w:r>
      <w:r w:rsidRPr="00C6761E">
        <w:t>PRUK</w:t>
      </w:r>
      <w:bookmarkEnd w:id="4249"/>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250" w:name="_CR11_6_2_3"/>
      <w:bookmarkStart w:id="4251" w:name="_Toc155372598"/>
      <w:bookmarkEnd w:id="4250"/>
      <w:r w:rsidRPr="00C6761E">
        <w:t>11.6.2.3</w:t>
      </w:r>
      <w:r w:rsidRPr="00C6761E">
        <w:tab/>
      </w:r>
      <w:r w:rsidR="00A06CA7" w:rsidRPr="00C6761E">
        <w:t>UP-</w:t>
      </w:r>
      <w:r w:rsidRPr="00C6761E">
        <w:t>PRUK ID</w:t>
      </w:r>
      <w:bookmarkEnd w:id="4251"/>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252" w:name="_CRTable11_6_2_3_1"/>
      <w:r w:rsidRPr="00C6761E">
        <w:t xml:space="preserve">Table </w:t>
      </w:r>
      <w:bookmarkEnd w:id="4252"/>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253" w:name="_CR11_6_2_4"/>
      <w:bookmarkStart w:id="4254" w:name="_Toc155372599"/>
      <w:bookmarkEnd w:id="4253"/>
      <w:r w:rsidRPr="00C6761E">
        <w:t>11.6.2.4</w:t>
      </w:r>
      <w:r w:rsidRPr="00C6761E">
        <w:tab/>
        <w:t>PC5 UE security capabilities</w:t>
      </w:r>
      <w:bookmarkEnd w:id="4254"/>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255" w:name="_CR11_6_2_5"/>
      <w:bookmarkStart w:id="4256" w:name="_Toc155372600"/>
      <w:bookmarkEnd w:id="4255"/>
      <w:r w:rsidRPr="00C6761E">
        <w:t>11.6.2.5</w:t>
      </w:r>
      <w:r w:rsidRPr="00C6761E">
        <w:tab/>
        <w:t>MCC</w:t>
      </w:r>
      <w:bookmarkEnd w:id="4256"/>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257" w:name="_CR11_6_2_6"/>
      <w:bookmarkStart w:id="4258" w:name="_Toc155372601"/>
      <w:bookmarkEnd w:id="4257"/>
      <w:r w:rsidRPr="00C6761E">
        <w:t>11.6.2.6</w:t>
      </w:r>
      <w:r w:rsidRPr="00C6761E">
        <w:tab/>
        <w:t>MNC</w:t>
      </w:r>
      <w:bookmarkEnd w:id="4258"/>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259" w:name="_CR11_6_2_7"/>
      <w:bookmarkStart w:id="4260" w:name="_Toc155372602"/>
      <w:bookmarkEnd w:id="4259"/>
      <w:r w:rsidRPr="00C6761E">
        <w:t>11.6.2.7</w:t>
      </w:r>
      <w:r w:rsidRPr="00C6761E">
        <w:tab/>
        <w:t>Current time</w:t>
      </w:r>
      <w:bookmarkEnd w:id="4260"/>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261" w:name="_CR11_6_2_8"/>
      <w:bookmarkStart w:id="4262" w:name="_Toc155372603"/>
      <w:bookmarkEnd w:id="4261"/>
      <w:r w:rsidRPr="00C6761E">
        <w:t>11.6.2.8</w:t>
      </w:r>
      <w:r w:rsidRPr="00C6761E">
        <w:tab/>
        <w:t>Max offset</w:t>
      </w:r>
      <w:bookmarkEnd w:id="4262"/>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263" w:name="_CR11_6_2_9"/>
      <w:bookmarkStart w:id="4264" w:name="_Toc155372604"/>
      <w:bookmarkEnd w:id="4263"/>
      <w:r w:rsidRPr="00C6761E">
        <w:t>11.6.2.9</w:t>
      </w:r>
      <w:r w:rsidRPr="00C6761E">
        <w:tab/>
        <w:t>Expiration timer</w:t>
      </w:r>
      <w:bookmarkEnd w:id="4264"/>
    </w:p>
    <w:p w14:paraId="5A183844" w14:textId="77777777" w:rsidR="00A70DB6" w:rsidRPr="00C6761E" w:rsidRDefault="00A70DB6" w:rsidP="00EE0470">
      <w:r w:rsidRPr="00C6761E">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265" w:name="_CR11_6_2_10"/>
      <w:bookmarkStart w:id="4266" w:name="_Toc155372605"/>
      <w:bookmarkEnd w:id="4265"/>
      <w:r w:rsidRPr="00C6761E">
        <w:t>11.6.2.10</w:t>
      </w:r>
      <w:r w:rsidRPr="00C6761E">
        <w:tab/>
        <w:t>Relay service code</w:t>
      </w:r>
      <w:bookmarkEnd w:id="4266"/>
    </w:p>
    <w:p w14:paraId="14F94B81" w14:textId="77777777" w:rsidR="00A70DB6" w:rsidRPr="00C6761E" w:rsidRDefault="00A70DB6" w:rsidP="00EE0470">
      <w:r w:rsidRPr="00C6761E">
        <w:t>This parameter is used to indicate a connectivity service the UE-to-Network relay provides.</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267" w:name="_CR11_6_2_11"/>
      <w:bookmarkStart w:id="4268" w:name="_Toc155372606"/>
      <w:bookmarkEnd w:id="4267"/>
      <w:r w:rsidRPr="00C6761E">
        <w:t>11.6.2.11</w:t>
      </w:r>
      <w:r w:rsidRPr="00C6761E">
        <w:tab/>
        <w:t>Selected PC5 ciphering algorithm</w:t>
      </w:r>
      <w:bookmarkEnd w:id="4268"/>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269" w:name="_CR11_6_2_12"/>
      <w:bookmarkStart w:id="4270" w:name="_Toc155372607"/>
      <w:bookmarkEnd w:id="4269"/>
      <w:r w:rsidRPr="00C6761E">
        <w:t>11.6.2.12</w:t>
      </w:r>
      <w:r w:rsidRPr="00C6761E">
        <w:tab/>
        <w:t>DUSK</w:t>
      </w:r>
      <w:bookmarkEnd w:id="4270"/>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271" w:name="_CR11_6_2_13"/>
      <w:bookmarkStart w:id="4272" w:name="_Toc155372608"/>
      <w:bookmarkEnd w:id="4271"/>
      <w:r w:rsidRPr="00C6761E">
        <w:t>11.6.2.13</w:t>
      </w:r>
      <w:r w:rsidRPr="00C6761E">
        <w:tab/>
        <w:t>DUIK</w:t>
      </w:r>
      <w:bookmarkEnd w:id="4272"/>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273" w:name="_CR11_6_2_14"/>
      <w:bookmarkStart w:id="4274" w:name="_Toc155372609"/>
      <w:bookmarkEnd w:id="4273"/>
      <w:r w:rsidRPr="00C6761E">
        <w:t>11.6.2.14</w:t>
      </w:r>
      <w:r w:rsidRPr="00C6761E">
        <w:tab/>
        <w:t>DUCK</w:t>
      </w:r>
      <w:bookmarkEnd w:id="4274"/>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275" w:name="_CR11_6_2_15"/>
      <w:bookmarkStart w:id="4276" w:name="_Toc155372610"/>
      <w:bookmarkEnd w:id="4275"/>
      <w:r w:rsidRPr="00C6761E">
        <w:t>11.6.2.15</w:t>
      </w:r>
      <w:r w:rsidRPr="00C6761E">
        <w:tab/>
        <w:t>Encrypted bitmask</w:t>
      </w:r>
      <w:bookmarkEnd w:id="4276"/>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277" w:name="_CR11_6_2_16"/>
      <w:bookmarkStart w:id="4278" w:name="_Toc155372611"/>
      <w:bookmarkEnd w:id="4277"/>
      <w:r w:rsidRPr="00C6761E">
        <w:t>11.6.2.16</w:t>
      </w:r>
      <w:r w:rsidRPr="00C6761E">
        <w:tab/>
        <w:t>GPI</w:t>
      </w:r>
      <w:bookmarkEnd w:id="4278"/>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279" w:name="_CR11_6_2_17"/>
      <w:bookmarkStart w:id="4280" w:name="_Toc155372612"/>
      <w:bookmarkEnd w:id="4279"/>
      <w:r w:rsidRPr="00C6761E">
        <w:t>11.6.2.17</w:t>
      </w:r>
      <w:r w:rsidRPr="00C6761E">
        <w:tab/>
        <w:t>Signalling ciphering policy</w:t>
      </w:r>
      <w:bookmarkEnd w:id="4280"/>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281" w:name="_CR11_6_2_18"/>
      <w:bookmarkStart w:id="4282" w:name="_Toc155372613"/>
      <w:bookmarkEnd w:id="4281"/>
      <w:r w:rsidRPr="00C6761E">
        <w:t>11.6.2.18</w:t>
      </w:r>
      <w:r w:rsidRPr="00C6761E">
        <w:tab/>
        <w:t>User plane integrity protection policy</w:t>
      </w:r>
      <w:bookmarkEnd w:id="4282"/>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283" w:name="_CR11_6_2_19"/>
      <w:bookmarkStart w:id="4284" w:name="_Toc155372614"/>
      <w:bookmarkEnd w:id="4283"/>
      <w:r w:rsidRPr="00C6761E">
        <w:t>11.6.2.19</w:t>
      </w:r>
      <w:r w:rsidRPr="00C6761E">
        <w:tab/>
        <w:t>User plane ciphering policy</w:t>
      </w:r>
      <w:bookmarkEnd w:id="4284"/>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285" w:name="_CR11_6_2_20"/>
      <w:bookmarkStart w:id="4286" w:name="_Toc155372615"/>
      <w:bookmarkEnd w:id="4285"/>
      <w:r w:rsidRPr="00C6761E">
        <w:t>11.6.2.20</w:t>
      </w:r>
      <w:r w:rsidRPr="00C6761E">
        <w:tab/>
        <w:t>PC8 control protocol cause value</w:t>
      </w:r>
      <w:bookmarkEnd w:id="4286"/>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287" w:name="_CRTable11_6_2_20_1"/>
      <w:r w:rsidRPr="00C6761E">
        <w:t xml:space="preserve">Table </w:t>
      </w:r>
      <w:bookmarkEnd w:id="4287"/>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288" w:name="_CR11_6_2_21"/>
      <w:bookmarkStart w:id="4289" w:name="_Toc155372616"/>
      <w:bookmarkEnd w:id="4288"/>
      <w:r w:rsidRPr="00C6761E">
        <w:t>11.6.2.21</w:t>
      </w:r>
      <w:r w:rsidRPr="00C6761E">
        <w:tab/>
        <w:t>SUCI</w:t>
      </w:r>
      <w:bookmarkEnd w:id="4289"/>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290" w:name="_CR11_6_2_22"/>
      <w:bookmarkStart w:id="4291" w:name="_Toc155372617"/>
      <w:bookmarkEnd w:id="4290"/>
      <w:r w:rsidRPr="00C6761E">
        <w:t>11.6.2.22</w:t>
      </w:r>
      <w:r w:rsidRPr="00C6761E">
        <w:tab/>
        <w:t>K</w:t>
      </w:r>
      <w:r w:rsidRPr="00C6761E">
        <w:rPr>
          <w:vertAlign w:val="subscript"/>
        </w:rPr>
        <w:t>NRP</w:t>
      </w:r>
      <w:r w:rsidRPr="00C6761E">
        <w:t xml:space="preserve"> freshness parameter 1</w:t>
      </w:r>
      <w:bookmarkEnd w:id="4291"/>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292" w:name="_CR11_6_2_23"/>
      <w:bookmarkStart w:id="4293" w:name="_Toc155372618"/>
      <w:bookmarkEnd w:id="4292"/>
      <w:r w:rsidRPr="00C6761E">
        <w:t>11.6.2.23</w:t>
      </w:r>
      <w:r w:rsidRPr="00C6761E">
        <w:tab/>
        <w:t>AUTS</w:t>
      </w:r>
      <w:bookmarkEnd w:id="4293"/>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294" w:name="_CR11_6_2_24"/>
      <w:bookmarkStart w:id="4295" w:name="_Toc155372619"/>
      <w:bookmarkEnd w:id="4294"/>
      <w:r w:rsidRPr="00C6761E">
        <w:t>11.6.2.24</w:t>
      </w:r>
      <w:r w:rsidRPr="00C6761E">
        <w:tab/>
        <w:t>RAND</w:t>
      </w:r>
      <w:bookmarkEnd w:id="4295"/>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296" w:name="_CR11_6_2_25"/>
      <w:bookmarkStart w:id="4297" w:name="_Toc155372620"/>
      <w:bookmarkEnd w:id="4296"/>
      <w:r w:rsidRPr="00C6761E">
        <w:t>11.6.2.25</w:t>
      </w:r>
      <w:r w:rsidRPr="00C6761E">
        <w:tab/>
        <w:t>K</w:t>
      </w:r>
      <w:r w:rsidRPr="00C6761E">
        <w:rPr>
          <w:vertAlign w:val="subscript"/>
        </w:rPr>
        <w:t>NRP</w:t>
      </w:r>
      <w:bookmarkEnd w:id="4297"/>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298" w:name="_CR11_6_2_26"/>
      <w:bookmarkStart w:id="4299" w:name="_Toc155372621"/>
      <w:bookmarkEnd w:id="4298"/>
      <w:r w:rsidRPr="00C6761E">
        <w:t>11.6.2.26</w:t>
      </w:r>
      <w:r w:rsidRPr="00C6761E">
        <w:tab/>
        <w:t>K</w:t>
      </w:r>
      <w:r w:rsidRPr="00C6761E">
        <w:rPr>
          <w:vertAlign w:val="subscript"/>
        </w:rPr>
        <w:t>NRP</w:t>
      </w:r>
      <w:r w:rsidRPr="00C6761E">
        <w:t xml:space="preserve"> freshness parameter 2</w:t>
      </w:r>
      <w:bookmarkEnd w:id="4299"/>
    </w:p>
    <w:p w14:paraId="16D9BC40" w14:textId="3EF505D8" w:rsidR="00A70DB6" w:rsidRPr="00C6761E"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4705F52F" w14:textId="43006222" w:rsidR="0086513B" w:rsidRPr="00C6761E" w:rsidRDefault="0086513B" w:rsidP="0086513B">
      <w:pPr>
        <w:pStyle w:val="Heading2"/>
      </w:pPr>
      <w:bookmarkStart w:id="4300" w:name="_CR11_7"/>
      <w:bookmarkStart w:id="4301" w:name="_Toc155372622"/>
      <w:bookmarkEnd w:id="4300"/>
      <w:r w:rsidRPr="00C6761E">
        <w:t>11.7</w:t>
      </w:r>
      <w:r w:rsidRPr="00C6761E">
        <w:tab/>
        <w:t>Formats for messages transmitted over the PC3</w:t>
      </w:r>
      <w:r w:rsidR="00E5189E" w:rsidRPr="00C6761E">
        <w:t>a</w:t>
      </w:r>
      <w:r w:rsidRPr="00C6761E">
        <w:t>ch interface</w:t>
      </w:r>
      <w:bookmarkEnd w:id="4301"/>
    </w:p>
    <w:p w14:paraId="66571104" w14:textId="776D1B30" w:rsidR="0086513B" w:rsidRPr="00C6761E" w:rsidRDefault="0086513B" w:rsidP="00637B8C">
      <w:pPr>
        <w:pStyle w:val="Heading3"/>
      </w:pPr>
      <w:bookmarkStart w:id="4302" w:name="_CR11_7_1"/>
      <w:bookmarkStart w:id="4303" w:name="_Toc155372623"/>
      <w:bookmarkEnd w:id="4302"/>
      <w:r w:rsidRPr="00C6761E">
        <w:t>11.7.1</w:t>
      </w:r>
      <w:r w:rsidRPr="00C6761E">
        <w:tab/>
        <w:t>Data types format in XML schema</w:t>
      </w:r>
      <w:bookmarkEnd w:id="4303"/>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304" w:name="_CRTable11_7_1"/>
      <w:r w:rsidRPr="00C6761E">
        <w:t xml:space="preserve">Table </w:t>
      </w:r>
      <w:bookmarkEnd w:id="4304"/>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305" w:name="_CR11_7_2"/>
      <w:bookmarkStart w:id="4306" w:name="_Toc525231485"/>
      <w:bookmarkStart w:id="4307" w:name="_Toc59198885"/>
      <w:bookmarkStart w:id="4308" w:name="_Toc75283243"/>
      <w:bookmarkStart w:id="4309" w:name="_Toc155372624"/>
      <w:bookmarkEnd w:id="4305"/>
      <w:r w:rsidRPr="00C6761E">
        <w:t>11.7.2</w:t>
      </w:r>
      <w:r w:rsidRPr="00C6761E">
        <w:tab/>
        <w:t>Parameters in messages transmitted over the PC3</w:t>
      </w:r>
      <w:r w:rsidR="00E5189E" w:rsidRPr="00C6761E">
        <w:t>a</w:t>
      </w:r>
      <w:r w:rsidRPr="00C6761E">
        <w:t>ch interface</w:t>
      </w:r>
      <w:bookmarkEnd w:id="4306"/>
      <w:bookmarkEnd w:id="4307"/>
      <w:bookmarkEnd w:id="4308"/>
      <w:bookmarkEnd w:id="4309"/>
    </w:p>
    <w:p w14:paraId="79AC043C" w14:textId="77777777" w:rsidR="00DA4189" w:rsidRPr="00C6761E" w:rsidRDefault="00DA4189" w:rsidP="00DA4189">
      <w:pPr>
        <w:pStyle w:val="Heading4"/>
      </w:pPr>
      <w:bookmarkStart w:id="4310" w:name="_CR11_7_2_1"/>
      <w:bookmarkStart w:id="4311" w:name="_Toc525231486"/>
      <w:bookmarkStart w:id="4312" w:name="_Toc59198886"/>
      <w:bookmarkStart w:id="4313" w:name="_Toc75283244"/>
      <w:bookmarkStart w:id="4314" w:name="_Toc155372625"/>
      <w:bookmarkEnd w:id="4310"/>
      <w:r w:rsidRPr="00C6761E">
        <w:t>11.7.2.1</w:t>
      </w:r>
      <w:r w:rsidRPr="00C6761E">
        <w:tab/>
        <w:t>Transaction ID</w:t>
      </w:r>
      <w:bookmarkEnd w:id="4311"/>
      <w:bookmarkEnd w:id="4312"/>
      <w:bookmarkEnd w:id="4313"/>
      <w:bookmarkEnd w:id="4314"/>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315" w:name="_CR11_7_2_2"/>
      <w:bookmarkStart w:id="4316" w:name="_Toc525231488"/>
      <w:bookmarkStart w:id="4317" w:name="_Toc59198888"/>
      <w:bookmarkStart w:id="4318" w:name="_Toc75283246"/>
      <w:bookmarkStart w:id="4319" w:name="_Toc155372626"/>
      <w:bookmarkEnd w:id="4315"/>
      <w:r w:rsidRPr="00C6761E">
        <w:t>11.7.2.</w:t>
      </w:r>
      <w:r w:rsidRPr="00C6761E">
        <w:rPr>
          <w:rFonts w:hint="eastAsia"/>
          <w:lang w:eastAsia="zh-CN"/>
        </w:rPr>
        <w:t>2</w:t>
      </w:r>
      <w:r w:rsidRPr="00C6761E">
        <w:tab/>
        <w:t>Sequence number</w:t>
      </w:r>
      <w:bookmarkEnd w:id="4316"/>
      <w:bookmarkEnd w:id="4317"/>
      <w:bookmarkEnd w:id="4318"/>
      <w:bookmarkEnd w:id="4319"/>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320" w:name="_CR11_7_2_3"/>
      <w:bookmarkStart w:id="4321" w:name="_Toc525231489"/>
      <w:bookmarkStart w:id="4322" w:name="_Toc59198889"/>
      <w:bookmarkStart w:id="4323" w:name="_Toc75283247"/>
      <w:bookmarkStart w:id="4324" w:name="_Toc155372627"/>
      <w:bookmarkEnd w:id="4320"/>
      <w:r w:rsidRPr="00C6761E">
        <w:t>11.7.2.</w:t>
      </w:r>
      <w:r w:rsidRPr="00C6761E">
        <w:rPr>
          <w:rFonts w:hint="eastAsia"/>
          <w:lang w:eastAsia="zh-CN"/>
        </w:rPr>
        <w:t>3</w:t>
      </w:r>
      <w:r w:rsidRPr="00C6761E">
        <w:tab/>
        <w:t>In coverage</w:t>
      </w:r>
      <w:bookmarkEnd w:id="4321"/>
      <w:bookmarkEnd w:id="4322"/>
      <w:bookmarkEnd w:id="4323"/>
      <w:bookmarkEnd w:id="4324"/>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325" w:name="_CR11_7_2_4"/>
      <w:bookmarkStart w:id="4326" w:name="_Toc525231490"/>
      <w:bookmarkStart w:id="4327" w:name="_Toc59198890"/>
      <w:bookmarkStart w:id="4328" w:name="_Toc75283248"/>
      <w:bookmarkStart w:id="4329" w:name="_Toc155372628"/>
      <w:bookmarkEnd w:id="4325"/>
      <w:r w:rsidRPr="00C6761E">
        <w:t>11.7.2.</w:t>
      </w:r>
      <w:r w:rsidRPr="00C6761E">
        <w:rPr>
          <w:rFonts w:hint="eastAsia"/>
          <w:lang w:eastAsia="zh-CN"/>
        </w:rPr>
        <w:t>4</w:t>
      </w:r>
      <w:r w:rsidRPr="00C6761E">
        <w:tab/>
      </w:r>
      <w:bookmarkEnd w:id="4326"/>
      <w:bookmarkEnd w:id="4327"/>
      <w:bookmarkEnd w:id="4328"/>
      <w:r w:rsidRPr="00C6761E">
        <w:t>NCGI</w:t>
      </w:r>
      <w:bookmarkEnd w:id="4329"/>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330" w:name="_CR11_7_2_5"/>
      <w:bookmarkStart w:id="4331" w:name="_Toc525231491"/>
      <w:bookmarkStart w:id="4332" w:name="_Toc59198891"/>
      <w:bookmarkStart w:id="4333" w:name="_Toc75283249"/>
      <w:bookmarkStart w:id="4334" w:name="_Toc155372629"/>
      <w:bookmarkEnd w:id="4330"/>
      <w:r w:rsidRPr="00C6761E">
        <w:t>11.7.2.</w:t>
      </w:r>
      <w:r w:rsidRPr="00C6761E">
        <w:rPr>
          <w:rFonts w:hint="eastAsia"/>
          <w:lang w:eastAsia="zh-CN"/>
        </w:rPr>
        <w:t>5</w:t>
      </w:r>
      <w:r w:rsidRPr="00C6761E">
        <w:tab/>
        <w:t>5G ProSe direct communication radio parameters</w:t>
      </w:r>
      <w:bookmarkEnd w:id="4331"/>
      <w:bookmarkEnd w:id="4332"/>
      <w:bookmarkEnd w:id="4333"/>
      <w:bookmarkEnd w:id="4334"/>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335" w:name="_CR11_7_2_6"/>
      <w:bookmarkStart w:id="4336" w:name="_Toc525231492"/>
      <w:bookmarkStart w:id="4337" w:name="_Toc59198892"/>
      <w:bookmarkStart w:id="4338" w:name="_Toc75283250"/>
      <w:bookmarkStart w:id="4339" w:name="_Toc155372630"/>
      <w:bookmarkEnd w:id="4335"/>
      <w:r w:rsidRPr="00C6761E">
        <w:t>11.7.2.</w:t>
      </w:r>
      <w:r w:rsidRPr="00C6761E">
        <w:rPr>
          <w:rFonts w:hint="eastAsia"/>
          <w:lang w:eastAsia="zh-CN"/>
        </w:rPr>
        <w:t>6</w:t>
      </w:r>
      <w:r w:rsidRPr="00C6761E">
        <w:tab/>
        <w:t>Cause value</w:t>
      </w:r>
      <w:bookmarkEnd w:id="4336"/>
      <w:bookmarkEnd w:id="4337"/>
      <w:bookmarkEnd w:id="4338"/>
      <w:bookmarkEnd w:id="4339"/>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340" w:name="_CR11_7_2_7"/>
      <w:bookmarkStart w:id="4341" w:name="_Toc525231493"/>
      <w:bookmarkStart w:id="4342" w:name="_Toc59198893"/>
      <w:bookmarkStart w:id="4343" w:name="_Toc75283251"/>
      <w:bookmarkStart w:id="4344" w:name="_Toc155372631"/>
      <w:bookmarkEnd w:id="4340"/>
      <w:r w:rsidRPr="00C6761E">
        <w:t>11.7.2.</w:t>
      </w:r>
      <w:r w:rsidRPr="00C6761E">
        <w:rPr>
          <w:rFonts w:hint="eastAsia"/>
          <w:lang w:eastAsia="zh-CN"/>
        </w:rPr>
        <w:t>7</w:t>
      </w:r>
      <w:r w:rsidRPr="00C6761E">
        <w:tab/>
        <w:t>Timestamp</w:t>
      </w:r>
      <w:bookmarkEnd w:id="4341"/>
      <w:bookmarkEnd w:id="4342"/>
      <w:bookmarkEnd w:id="4343"/>
      <w:bookmarkEnd w:id="4344"/>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345" w:name="_CR11_7_2_8"/>
      <w:bookmarkStart w:id="4346" w:name="_Toc525231494"/>
      <w:bookmarkStart w:id="4347" w:name="_Toc59198894"/>
      <w:bookmarkStart w:id="4348" w:name="_Toc75283252"/>
      <w:bookmarkStart w:id="4349" w:name="_Toc155372632"/>
      <w:bookmarkEnd w:id="4345"/>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346"/>
      <w:bookmarkEnd w:id="4347"/>
      <w:bookmarkEnd w:id="4348"/>
      <w:bookmarkEnd w:id="4349"/>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77777777" w:rsidR="00DA4189" w:rsidRPr="00C6761E" w:rsidRDefault="00DA4189" w:rsidP="00DA4189">
      <w:pPr>
        <w:pStyle w:val="Heading4"/>
      </w:pPr>
      <w:bookmarkStart w:id="4350" w:name="_CR11_7_2_9"/>
      <w:bookmarkStart w:id="4351" w:name="_Toc525231495"/>
      <w:bookmarkStart w:id="4352" w:name="_Toc59198895"/>
      <w:bookmarkStart w:id="4353" w:name="_Toc75283253"/>
      <w:bookmarkStart w:id="4354" w:name="_Toc155372633"/>
      <w:bookmarkEnd w:id="4350"/>
      <w:r w:rsidRPr="00C6761E">
        <w:t>11.7.2.</w:t>
      </w:r>
      <w:r w:rsidRPr="00C6761E">
        <w:rPr>
          <w:rFonts w:hint="eastAsia"/>
          <w:lang w:eastAsia="zh-CN"/>
        </w:rPr>
        <w:t>9</w:t>
      </w:r>
      <w:r w:rsidRPr="00C6761E">
        <w:tab/>
        <w:t>5G ProSe Group IP multicast address</w:t>
      </w:r>
      <w:bookmarkEnd w:id="4351"/>
      <w:bookmarkEnd w:id="4352"/>
      <w:bookmarkEnd w:id="4353"/>
      <w:bookmarkEnd w:id="4354"/>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355" w:name="_CR11_7_2_10"/>
      <w:bookmarkStart w:id="4356" w:name="_Toc525231496"/>
      <w:bookmarkStart w:id="4357" w:name="_Toc59198896"/>
      <w:bookmarkStart w:id="4358" w:name="_Toc75283254"/>
      <w:bookmarkStart w:id="4359" w:name="_Toc155372634"/>
      <w:bookmarkEnd w:id="4355"/>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356"/>
      <w:bookmarkEnd w:id="4357"/>
      <w:bookmarkEnd w:id="4358"/>
      <w:bookmarkEnd w:id="4359"/>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360" w:name="_CR11_7_2_11"/>
      <w:bookmarkStart w:id="4361" w:name="_Toc525231497"/>
      <w:bookmarkStart w:id="4362" w:name="_Toc59198897"/>
      <w:bookmarkStart w:id="4363" w:name="_Toc75283255"/>
      <w:bookmarkStart w:id="4364" w:name="_Toc155372635"/>
      <w:bookmarkEnd w:id="4360"/>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361"/>
      <w:bookmarkEnd w:id="4362"/>
      <w:bookmarkEnd w:id="4363"/>
      <w:bookmarkEnd w:id="4364"/>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365" w:name="_CR11_7_2_12"/>
      <w:bookmarkStart w:id="4366" w:name="_Toc525231498"/>
      <w:bookmarkStart w:id="4367" w:name="_Toc59198898"/>
      <w:bookmarkStart w:id="4368" w:name="_Toc75283256"/>
      <w:bookmarkStart w:id="4369" w:name="_Toc155372636"/>
      <w:bookmarkEnd w:id="4365"/>
      <w:r w:rsidRPr="00C6761E">
        <w:t>11.7.2.</w:t>
      </w:r>
      <w:r w:rsidRPr="00C6761E">
        <w:rPr>
          <w:rFonts w:hint="eastAsia"/>
          <w:lang w:eastAsia="zh-CN"/>
        </w:rPr>
        <w:t>12</w:t>
      </w:r>
      <w:r w:rsidRPr="00C6761E">
        <w:tab/>
      </w:r>
      <w:r w:rsidRPr="00C6761E">
        <w:rPr>
          <w:rFonts w:hint="eastAsia"/>
          <w:lang w:eastAsia="zh-CN"/>
        </w:rPr>
        <w:t>D</w:t>
      </w:r>
      <w:r w:rsidRPr="00C6761E">
        <w:t>ata amount</w:t>
      </w:r>
      <w:bookmarkEnd w:id="4366"/>
      <w:bookmarkEnd w:id="4367"/>
      <w:bookmarkEnd w:id="4368"/>
      <w:bookmarkEnd w:id="4369"/>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370" w:name="_CR11_7_2_13"/>
      <w:bookmarkStart w:id="4371" w:name="_Toc525231499"/>
      <w:bookmarkStart w:id="4372" w:name="_Toc59198899"/>
      <w:bookmarkStart w:id="4373" w:name="_Toc75283257"/>
      <w:bookmarkStart w:id="4374" w:name="_Toc155372637"/>
      <w:bookmarkEnd w:id="4370"/>
      <w:r w:rsidRPr="00C6761E">
        <w:t>11.7.2.</w:t>
      </w:r>
      <w:r w:rsidRPr="00C6761E">
        <w:rPr>
          <w:rFonts w:hint="eastAsia"/>
          <w:lang w:eastAsia="zh-CN"/>
        </w:rPr>
        <w:t>13</w:t>
      </w:r>
      <w:r w:rsidRPr="00C6761E">
        <w:tab/>
        <w:t>Radio resources indicator</w:t>
      </w:r>
      <w:bookmarkEnd w:id="4371"/>
      <w:bookmarkEnd w:id="4372"/>
      <w:bookmarkEnd w:id="4373"/>
      <w:bookmarkEnd w:id="4374"/>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375" w:name="_CR11_7_2_14"/>
      <w:bookmarkStart w:id="4376" w:name="_Toc525231500"/>
      <w:bookmarkStart w:id="4377" w:name="_Toc59198900"/>
      <w:bookmarkStart w:id="4378" w:name="_Toc75283258"/>
      <w:bookmarkStart w:id="4379" w:name="_Toc155372638"/>
      <w:bookmarkEnd w:id="4375"/>
      <w:r w:rsidRPr="00C6761E">
        <w:t>11.7.2.</w:t>
      </w:r>
      <w:r w:rsidRPr="00C6761E">
        <w:rPr>
          <w:rFonts w:hint="eastAsia"/>
          <w:lang w:eastAsia="zh-CN"/>
        </w:rPr>
        <w:t>14</w:t>
      </w:r>
      <w:r w:rsidRPr="00C6761E">
        <w:tab/>
        <w:t>Radio frequency</w:t>
      </w:r>
      <w:bookmarkEnd w:id="4376"/>
      <w:bookmarkEnd w:id="4377"/>
      <w:bookmarkEnd w:id="4378"/>
      <w:bookmarkEnd w:id="4379"/>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380" w:name="_CR11_7_2_15"/>
      <w:bookmarkStart w:id="4381" w:name="_Toc155372639"/>
      <w:bookmarkEnd w:id="4380"/>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381"/>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382" w:name="_MCCTEMPBM_CRPT33550095___7"/>
      <w:bookmarkStart w:id="4383" w:name="_MCCTEMPBM_CRPT33550096___7"/>
      <w:bookmarkStart w:id="4384" w:name="_MCCTEMPBM_CRPT33550097___7"/>
      <w:bookmarkStart w:id="4385" w:name="_MCCTEMPBM_CRPT33550098___7"/>
      <w:bookmarkStart w:id="4386" w:name="_MCCTEMPBM_CRPT33550099___7"/>
      <w:bookmarkStart w:id="4387" w:name="_MCCTEMPBM_CRPT33550100___7"/>
      <w:bookmarkEnd w:id="4382"/>
      <w:bookmarkEnd w:id="4383"/>
      <w:bookmarkEnd w:id="4384"/>
      <w:bookmarkEnd w:id="4385"/>
      <w:bookmarkEnd w:id="4386"/>
      <w:bookmarkEnd w:id="4387"/>
    </w:p>
    <w:p w14:paraId="4543ECBE" w14:textId="77777777" w:rsidR="00DA4189" w:rsidRPr="00C6761E" w:rsidRDefault="00DA4189" w:rsidP="00DA4189">
      <w:pPr>
        <w:pStyle w:val="Heading4"/>
        <w:rPr>
          <w:lang w:eastAsia="zh-CN"/>
        </w:rPr>
      </w:pPr>
      <w:bookmarkStart w:id="4388" w:name="_CR11_7_2_16"/>
      <w:bookmarkStart w:id="4389" w:name="_Toc155372640"/>
      <w:bookmarkEnd w:id="4388"/>
      <w:r w:rsidRPr="00C6761E">
        <w:t>11.7.2.</w:t>
      </w:r>
      <w:r w:rsidRPr="00C6761E">
        <w:rPr>
          <w:rFonts w:hint="eastAsia"/>
          <w:lang w:eastAsia="zh-CN"/>
        </w:rPr>
        <w:t>16</w:t>
      </w:r>
      <w:r w:rsidRPr="00C6761E">
        <w:tab/>
      </w:r>
      <w:r w:rsidRPr="00C6761E">
        <w:rPr>
          <w:rFonts w:hint="eastAsia"/>
          <w:lang w:eastAsia="zh-CN"/>
        </w:rPr>
        <w:t>PQI</w:t>
      </w:r>
      <w:bookmarkEnd w:id="4389"/>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390" w:name="_CR11_7_2_17"/>
      <w:bookmarkStart w:id="4391" w:name="_Toc155372641"/>
      <w:bookmarkEnd w:id="4390"/>
      <w:r w:rsidRPr="00C6761E">
        <w:t>11.7.2.</w:t>
      </w:r>
      <w:r w:rsidRPr="00C6761E">
        <w:rPr>
          <w:rFonts w:hint="eastAsia"/>
          <w:lang w:eastAsia="zh-CN"/>
        </w:rPr>
        <w:t>17</w:t>
      </w:r>
      <w:r w:rsidRPr="00C6761E">
        <w:tab/>
      </w:r>
      <w:r w:rsidRPr="00C6761E">
        <w:rPr>
          <w:lang w:val="en-US"/>
        </w:rPr>
        <w:t>GFBR</w:t>
      </w:r>
      <w:bookmarkEnd w:id="4391"/>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392" w:name="_CR11_7_2_18"/>
      <w:bookmarkStart w:id="4393" w:name="_Toc155372642"/>
      <w:bookmarkEnd w:id="4392"/>
      <w:r w:rsidRPr="00C6761E">
        <w:t>11.7.2.</w:t>
      </w:r>
      <w:r w:rsidRPr="00C6761E">
        <w:rPr>
          <w:rFonts w:hint="eastAsia"/>
          <w:lang w:eastAsia="zh-CN"/>
        </w:rPr>
        <w:t>18</w:t>
      </w:r>
      <w:r w:rsidRPr="00C6761E">
        <w:tab/>
        <w:t>MFBR</w:t>
      </w:r>
      <w:bookmarkEnd w:id="4393"/>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394" w:name="_CR11_7_2_19"/>
      <w:bookmarkStart w:id="4395" w:name="_Toc155372643"/>
      <w:bookmarkEnd w:id="4394"/>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395"/>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396" w:name="_CR11_7_2_20"/>
      <w:bookmarkStart w:id="4397" w:name="_Toc155372644"/>
      <w:bookmarkEnd w:id="4396"/>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397"/>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398" w:name="_CR11_7_2_21"/>
      <w:bookmarkStart w:id="4399" w:name="_Toc155372645"/>
      <w:bookmarkEnd w:id="4398"/>
      <w:r w:rsidRPr="00C6761E">
        <w:t>11.7.2.</w:t>
      </w:r>
      <w:r w:rsidRPr="00C6761E">
        <w:rPr>
          <w:rFonts w:hint="eastAsia"/>
          <w:lang w:eastAsia="zh-CN"/>
        </w:rPr>
        <w:t>21</w:t>
      </w:r>
      <w:r w:rsidRPr="00C6761E">
        <w:tab/>
        <w:t>Default priority level</w:t>
      </w:r>
      <w:bookmarkEnd w:id="4399"/>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400" w:name="_CR11_7_2_22"/>
      <w:bookmarkStart w:id="4401" w:name="_Toc155372646"/>
      <w:bookmarkEnd w:id="4400"/>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401"/>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402" w:name="_CR11_7_2_23"/>
      <w:bookmarkStart w:id="4403" w:name="_Toc155372647"/>
      <w:bookmarkEnd w:id="4402"/>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403"/>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404" w:name="_CR11_7_2_24"/>
      <w:bookmarkStart w:id="4405" w:name="_Toc155372648"/>
      <w:bookmarkEnd w:id="4404"/>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405"/>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406" w:name="_CR12"/>
      <w:bookmarkStart w:id="4407" w:name="_Toc155372649"/>
      <w:bookmarkEnd w:id="4406"/>
      <w:r w:rsidRPr="00C6761E">
        <w:t>12</w:t>
      </w:r>
      <w:r w:rsidR="00FF4F78" w:rsidRPr="00C6761E">
        <w:tab/>
        <w:t>List of system parameters</w:t>
      </w:r>
      <w:bookmarkEnd w:id="4407"/>
    </w:p>
    <w:p w14:paraId="23FF9DF6" w14:textId="50C79471" w:rsidR="00A86B9A" w:rsidRPr="00C6761E" w:rsidRDefault="00AF026B" w:rsidP="00A86B9A">
      <w:pPr>
        <w:pStyle w:val="Heading2"/>
      </w:pPr>
      <w:bookmarkStart w:id="4408" w:name="_CR12_1"/>
      <w:bookmarkStart w:id="4409" w:name="_Toc155372650"/>
      <w:bookmarkEnd w:id="4408"/>
      <w:r w:rsidRPr="00C6761E">
        <w:t>12.</w:t>
      </w:r>
      <w:r w:rsidR="00A86B9A" w:rsidRPr="00C6761E">
        <w:t>1</w:t>
      </w:r>
      <w:r w:rsidR="00A86B9A" w:rsidRPr="00C6761E">
        <w:tab/>
        <w:t>Overview</w:t>
      </w:r>
      <w:bookmarkEnd w:id="4409"/>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410" w:name="_CR12_2"/>
      <w:bookmarkStart w:id="4411" w:name="_Toc25070731"/>
      <w:bookmarkStart w:id="4412" w:name="_Toc34388730"/>
      <w:bookmarkStart w:id="4413" w:name="_Toc34404501"/>
      <w:bookmarkStart w:id="4414" w:name="_Toc45282411"/>
      <w:bookmarkStart w:id="4415" w:name="_Toc45882797"/>
      <w:bookmarkStart w:id="4416" w:name="_Toc51951345"/>
      <w:bookmarkStart w:id="4417" w:name="_Toc59209123"/>
      <w:bookmarkStart w:id="4418" w:name="_Toc59209394"/>
      <w:bookmarkStart w:id="4419" w:name="_Toc155372651"/>
      <w:bookmarkEnd w:id="4410"/>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411"/>
      <w:bookmarkEnd w:id="4412"/>
      <w:bookmarkEnd w:id="4413"/>
      <w:bookmarkEnd w:id="4414"/>
      <w:bookmarkEnd w:id="4415"/>
      <w:bookmarkEnd w:id="4416"/>
      <w:bookmarkEnd w:id="4417"/>
      <w:bookmarkEnd w:id="4418"/>
      <w:bookmarkEnd w:id="4419"/>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420" w:name="_CRTable12_2_1"/>
      <w:r w:rsidRPr="00C6761E">
        <w:t>Table </w:t>
      </w:r>
      <w:bookmarkEnd w:id="4420"/>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77777777" w:rsidR="00314CBF" w:rsidRPr="00C6761E" w:rsidRDefault="00314CBF" w:rsidP="001814EE">
            <w:pPr>
              <w:pStyle w:val="TAC"/>
            </w:pPr>
            <w:r w:rsidRPr="00C6761E">
              <w:t>T50xx</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77777777" w:rsidR="00314CBF" w:rsidRPr="00C6761E" w:rsidRDefault="00314CBF" w:rsidP="001814EE">
            <w:pPr>
              <w:pStyle w:val="TAC"/>
            </w:pPr>
            <w:r w:rsidRPr="00C6761E">
              <w:t>T50yy</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421" w:name="_CR12_3"/>
      <w:bookmarkStart w:id="4422" w:name="_Toc25070732"/>
      <w:bookmarkStart w:id="4423" w:name="_Toc34388731"/>
      <w:bookmarkStart w:id="4424" w:name="_Toc34404502"/>
      <w:bookmarkStart w:id="4425" w:name="_Toc45282412"/>
      <w:bookmarkStart w:id="4426" w:name="_Toc45882798"/>
      <w:bookmarkStart w:id="4427" w:name="_Toc51951346"/>
      <w:bookmarkStart w:id="4428" w:name="_Toc59209124"/>
      <w:bookmarkStart w:id="4429" w:name="_Toc59209395"/>
      <w:bookmarkStart w:id="4430" w:name="_Toc155372652"/>
      <w:bookmarkEnd w:id="4421"/>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422"/>
      <w:bookmarkEnd w:id="4423"/>
      <w:bookmarkEnd w:id="4424"/>
      <w:bookmarkEnd w:id="4425"/>
      <w:bookmarkEnd w:id="4426"/>
      <w:bookmarkEnd w:id="4427"/>
      <w:bookmarkEnd w:id="4428"/>
      <w:bookmarkEnd w:id="4429"/>
      <w:bookmarkEnd w:id="4430"/>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431" w:name="_CRTable12_3_1"/>
      <w:r w:rsidRPr="00C6761E">
        <w:t>Table </w:t>
      </w:r>
      <w:bookmarkEnd w:id="4431"/>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6761E"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6761E" w:rsidRDefault="0036233B" w:rsidP="0010363A">
            <w:pPr>
              <w:pStyle w:val="TAL"/>
            </w:pPr>
            <w:r w:rsidRPr="00C6761E">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6761E" w:rsidRDefault="0036233B" w:rsidP="0010363A">
            <w:pPr>
              <w:pStyle w:val="TAL"/>
            </w:pPr>
            <w:r w:rsidRPr="00C6761E">
              <w:t>Retransmission of PROSE DIRECT LINK ESTABLISHMENT REQUEST message if the Target user info is included in the PROSE DIRECT LINK ESTABLISHMENT REQUEST message; or</w:t>
            </w:r>
          </w:p>
          <w:p w14:paraId="3E173735" w14:textId="77777777" w:rsidR="0036233B" w:rsidRPr="00C6761E" w:rsidRDefault="0036233B" w:rsidP="0010363A">
            <w:pPr>
              <w:pStyle w:val="TAL"/>
            </w:pPr>
            <w:r w:rsidRPr="00C6761E">
              <w:rPr>
                <w:lang w:eastAsia="zh-CN"/>
              </w:rPr>
              <w:t>may abort the ongoing procedure</w:t>
            </w:r>
            <w:r w:rsidRPr="00C6761E">
              <w:t xml:space="preserve"> </w:t>
            </w:r>
            <w:r w:rsidRPr="00C6761E">
              <w:rPr>
                <w:lang w:eastAsia="zh-CN"/>
              </w:rPr>
              <w:t>if the Target user info is not included in the PROSE DIRECT LINK ESTABLISHMENT REQUEST message</w:t>
            </w:r>
          </w:p>
        </w:tc>
      </w:tr>
      <w:tr w:rsidR="00CB3A44" w:rsidRPr="00C6761E"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E73A63" w:rsidRPr="00C6761E"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8B7B2E" w:rsidRPr="00C6761E" w14:paraId="2B4D2C38" w14:textId="77777777" w:rsidTr="00FC4533">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818A576" w14:textId="77777777" w:rsidR="008B7B2E" w:rsidRPr="00C6761E" w:rsidRDefault="008B7B2E" w:rsidP="00FC4533">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249066FA" w14:textId="77777777" w:rsidR="008B7B2E" w:rsidRPr="00C6761E" w:rsidRDefault="008B7B2E" w:rsidP="00FC4533">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52CB46C2" w14:textId="77777777" w:rsidR="008B7B2E" w:rsidRPr="00C6761E" w:rsidRDefault="008B7B2E" w:rsidP="00FC4533">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5B665452" w14:textId="77777777" w:rsidR="008B7B2E" w:rsidRPr="00C6761E" w:rsidRDefault="008B7B2E" w:rsidP="00FC4533">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7FBDB171" w14:textId="77777777" w:rsidR="008B7B2E" w:rsidRPr="00C6761E" w:rsidRDefault="008B7B2E" w:rsidP="00FC4533">
            <w:pPr>
              <w:pStyle w:val="TAL"/>
            </w:pPr>
            <w:r w:rsidRPr="00C6761E">
              <w:t xml:space="preserve">Retransmission of the PROSE DIRECT LINK  MODIFICATION ACCEPT message </w:t>
            </w:r>
          </w:p>
        </w:tc>
      </w:tr>
      <w:tr w:rsidR="00E73A63" w:rsidRPr="00C6761E"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6761E" w:rsidRDefault="00E73A63" w:rsidP="00E73A63">
            <w:pPr>
              <w:pStyle w:val="TAN"/>
            </w:pPr>
            <w:r w:rsidRPr="00C6761E">
              <w:t>NOTE 1:</w:t>
            </w:r>
            <w:r w:rsidRPr="00C6761E">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432" w:name="_CR12_4"/>
      <w:bookmarkStart w:id="4433" w:name="_Toc155372653"/>
      <w:bookmarkEnd w:id="4432"/>
      <w:r w:rsidRPr="00C6761E">
        <w:t>12.4</w:t>
      </w:r>
      <w:r w:rsidRPr="00C6761E">
        <w:tab/>
        <w:t>Timers of 5G ProSe direct discovery procedures over PC3a</w:t>
      </w:r>
      <w:bookmarkEnd w:id="4433"/>
    </w:p>
    <w:p w14:paraId="4D445C18" w14:textId="77777777" w:rsidR="00CB3A44" w:rsidRPr="00C6761E" w:rsidRDefault="00CB3A44" w:rsidP="00CB3A44">
      <w:pPr>
        <w:pStyle w:val="TH"/>
      </w:pPr>
      <w:bookmarkStart w:id="4434" w:name="_CRTable12_4_1"/>
      <w:r w:rsidRPr="00C6761E">
        <w:t>Table </w:t>
      </w:r>
      <w:bookmarkEnd w:id="4434"/>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435" w:name="_CRTable12_4_2"/>
      <w:r w:rsidRPr="00C6761E">
        <w:t>Table </w:t>
      </w:r>
      <w:bookmarkEnd w:id="4435"/>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0634E88A" w14:textId="201CB72E" w:rsidR="00433536" w:rsidRPr="00C6761E" w:rsidRDefault="00CB3A44" w:rsidP="00433536">
      <w:pPr>
        <w:pStyle w:val="NO"/>
        <w:rPr>
          <w:lang w:eastAsia="zh-CN"/>
        </w:rPr>
      </w:pPr>
      <w:r w:rsidRPr="00C6761E">
        <w:rPr>
          <w:lang w:eastAsia="zh-CN"/>
        </w:rPr>
        <w:t>NOTE:</w:t>
      </w:r>
      <w:r w:rsidRPr="00C6761E">
        <w:rPr>
          <w:lang w:eastAsia="zh-CN"/>
        </w:rPr>
        <w:tab/>
        <w:t>Multiple timers T5061, T5063, T5065, T5067, T5069 and T5071 can run simultaneously in the 5G DDNMF.</w:t>
      </w:r>
    </w:p>
    <w:p w14:paraId="2A006062" w14:textId="21513A12" w:rsidR="00433536" w:rsidRPr="00C6761E" w:rsidRDefault="00433536" w:rsidP="00433536">
      <w:pPr>
        <w:pStyle w:val="Heading2"/>
      </w:pPr>
      <w:bookmarkStart w:id="4436" w:name="_CR12_5"/>
      <w:bookmarkStart w:id="4437" w:name="_Toc59209396"/>
      <w:bookmarkStart w:id="4438" w:name="_Toc59209125"/>
      <w:bookmarkStart w:id="4439" w:name="_Toc51951347"/>
      <w:bookmarkStart w:id="4440" w:name="_Toc45882799"/>
      <w:bookmarkStart w:id="4441" w:name="_Toc45282413"/>
      <w:bookmarkStart w:id="4442" w:name="_Toc155372654"/>
      <w:bookmarkEnd w:id="4436"/>
      <w:r w:rsidRPr="00C6761E">
        <w:t>12.</w:t>
      </w:r>
      <w:r w:rsidR="00F25CA8" w:rsidRPr="00C6761E">
        <w:t>5</w:t>
      </w:r>
      <w:r w:rsidRPr="00C6761E">
        <w:tab/>
        <w:t xml:space="preserve">Timers of </w:t>
      </w:r>
      <w:bookmarkEnd w:id="4437"/>
      <w:bookmarkEnd w:id="4438"/>
      <w:bookmarkEnd w:id="4439"/>
      <w:bookmarkEnd w:id="4440"/>
      <w:bookmarkEnd w:id="4441"/>
      <w:r w:rsidRPr="00C6761E">
        <w:t>broadcast mode 5G ProSe communication over PC5 interface</w:t>
      </w:r>
      <w:bookmarkEnd w:id="4442"/>
    </w:p>
    <w:p w14:paraId="6B7E55CF" w14:textId="2545ADCE" w:rsidR="00433536" w:rsidRPr="00C6761E" w:rsidRDefault="00433536" w:rsidP="00433536">
      <w:pPr>
        <w:pStyle w:val="TH"/>
      </w:pPr>
      <w:bookmarkStart w:id="4443" w:name="_CRTable12_5_1"/>
      <w:r w:rsidRPr="00C6761E">
        <w:t>Table </w:t>
      </w:r>
      <w:bookmarkEnd w:id="4443"/>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444" w:name="_CR12_6"/>
      <w:bookmarkStart w:id="4445" w:name="_Toc155372655"/>
      <w:bookmarkEnd w:id="4444"/>
      <w:r w:rsidRPr="00C6761E">
        <w:t>12.</w:t>
      </w:r>
      <w:r w:rsidR="0002292F" w:rsidRPr="00C6761E">
        <w:t>6</w:t>
      </w:r>
      <w:r w:rsidRPr="00C6761E">
        <w:tab/>
        <w:t>Timers of groupcast mode 5G ProSe communication over PC5 interface</w:t>
      </w:r>
      <w:bookmarkEnd w:id="4445"/>
    </w:p>
    <w:p w14:paraId="41F14E97" w14:textId="31A2B941" w:rsidR="00956ACD" w:rsidRPr="00C6761E" w:rsidRDefault="00956ACD" w:rsidP="00956ACD">
      <w:pPr>
        <w:pStyle w:val="TH"/>
      </w:pPr>
      <w:bookmarkStart w:id="4446" w:name="_CRTable12_6_1"/>
      <w:r w:rsidRPr="00C6761E">
        <w:t>Table </w:t>
      </w:r>
      <w:bookmarkEnd w:id="4446"/>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447" w:name="_CR12_7"/>
      <w:bookmarkStart w:id="4448" w:name="_Toc81899325"/>
      <w:bookmarkStart w:id="4449" w:name="_Toc155372656"/>
      <w:bookmarkEnd w:id="4447"/>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448"/>
      <w:bookmarkEnd w:id="4449"/>
    </w:p>
    <w:p w14:paraId="19AFCAB2" w14:textId="2739B57A" w:rsidR="005202BF" w:rsidRPr="00C6761E" w:rsidRDefault="005202BF" w:rsidP="005202BF">
      <w:pPr>
        <w:pStyle w:val="TH"/>
      </w:pPr>
      <w:bookmarkStart w:id="4450" w:name="_CRTable12_7"/>
      <w:r w:rsidRPr="00C6761E">
        <w:t>Table </w:t>
      </w:r>
      <w:bookmarkEnd w:id="4450"/>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451" w:name="_CR12_8"/>
      <w:bookmarkStart w:id="4452" w:name="_Toc155372657"/>
      <w:bookmarkEnd w:id="4451"/>
      <w:r w:rsidRPr="00C6761E">
        <w:rPr>
          <w:lang w:eastAsia="zh-CN"/>
        </w:rPr>
        <w:t>12.8</w:t>
      </w:r>
      <w:r w:rsidRPr="00C6761E">
        <w:rPr>
          <w:lang w:eastAsia="zh-CN"/>
        </w:rPr>
        <w:tab/>
        <w:t>Timers for PC8 interface</w:t>
      </w:r>
      <w:bookmarkEnd w:id="4452"/>
    </w:p>
    <w:p w14:paraId="048D44FF" w14:textId="5B1DABBD" w:rsidR="003A34D6" w:rsidRPr="00C6761E" w:rsidRDefault="001F7AED" w:rsidP="003A34D6">
      <w:pPr>
        <w:pStyle w:val="TH"/>
      </w:pPr>
      <w:bookmarkStart w:id="4453" w:name="_CRTable12_8_1"/>
      <w:r w:rsidRPr="00C6761E">
        <w:t xml:space="preserve">Table </w:t>
      </w:r>
      <w:bookmarkEnd w:id="4453"/>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454" w:name="_CR12_9"/>
      <w:bookmarkStart w:id="4455" w:name="_Toc155372658"/>
      <w:bookmarkEnd w:id="4454"/>
      <w:r w:rsidRPr="00C6761E">
        <w:t>12.9</w:t>
      </w:r>
      <w:r w:rsidRPr="00C6761E">
        <w:tab/>
        <w:t>Timers of 5G ProSe UE-to-network relay with model B</w:t>
      </w:r>
      <w:bookmarkEnd w:id="4455"/>
    </w:p>
    <w:p w14:paraId="3B130AA5" w14:textId="1AB95748" w:rsidR="00243397" w:rsidRPr="00C6761E" w:rsidRDefault="00243397" w:rsidP="00243397">
      <w:pPr>
        <w:pStyle w:val="TH"/>
      </w:pPr>
      <w:bookmarkStart w:id="4456" w:name="_CRTable12_9_1"/>
      <w:r w:rsidRPr="00C6761E">
        <w:t>Table </w:t>
      </w:r>
      <w:bookmarkEnd w:id="4456"/>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457" w:name="OLE_LINK146"/>
            <w:bookmarkStart w:id="4458" w:name="OLE_LINK150"/>
            <w:r w:rsidRPr="00C6761E">
              <w:rPr>
                <w:rFonts w:hint="eastAsia"/>
              </w:rPr>
              <w:t xml:space="preserve">the </w:t>
            </w:r>
            <w:r w:rsidRPr="00C6761E">
              <w:t>PROSE PC5 DISCOVERY message for 5G ProSe UE-to-network relay discovery solicitation</w:t>
            </w:r>
            <w:bookmarkEnd w:id="4457"/>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458"/>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459"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459"/>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460" w:name="_CR12_10"/>
      <w:bookmarkStart w:id="4461" w:name="_Toc155372659"/>
      <w:bookmarkEnd w:id="4460"/>
      <w:r w:rsidRPr="00C6761E">
        <w:rPr>
          <w:lang w:eastAsia="zh-CN"/>
        </w:rPr>
        <w:t>12.10</w:t>
      </w:r>
      <w:r w:rsidRPr="00C6761E">
        <w:rPr>
          <w:lang w:eastAsia="zh-CN"/>
        </w:rPr>
        <w:tab/>
        <w:t>Timers for 5G ProSe UE-to-network relay discovery security material request procedure over PC3a interface</w:t>
      </w:r>
      <w:bookmarkEnd w:id="4461"/>
    </w:p>
    <w:p w14:paraId="036F9C3B" w14:textId="32CCCE8C" w:rsidR="002E1470" w:rsidRPr="00C6761E" w:rsidRDefault="002E1470" w:rsidP="002E1470">
      <w:pPr>
        <w:pStyle w:val="TH"/>
      </w:pPr>
      <w:bookmarkStart w:id="4462" w:name="_CRTable12_10_1"/>
      <w:r w:rsidRPr="00C6761E">
        <w:t xml:space="preserve">Table </w:t>
      </w:r>
      <w:bookmarkEnd w:id="4462"/>
      <w:r w:rsidRPr="00C6761E">
        <w:t>12.10.1: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463" w:name="_CR12_11"/>
      <w:bookmarkEnd w:id="4463"/>
      <w:r w:rsidRPr="00C6761E">
        <w:rPr>
          <w:lang w:eastAsia="zh-CN"/>
        </w:rPr>
        <w:br w:type="page"/>
      </w:r>
      <w:bookmarkStart w:id="4464" w:name="_Toc155372660"/>
      <w:r w:rsidR="00122892" w:rsidRPr="00C6761E">
        <w:t>12.11</w:t>
      </w:r>
      <w:r w:rsidR="00122892" w:rsidRPr="00C6761E">
        <w:tab/>
        <w:t>Timers of 5G ProSe UE-to-UE relay discovery with model B</w:t>
      </w:r>
      <w:bookmarkEnd w:id="4464"/>
    </w:p>
    <w:p w14:paraId="73D1D612" w14:textId="77777777" w:rsidR="00122892" w:rsidRPr="00C6761E" w:rsidRDefault="00122892" w:rsidP="00122892">
      <w:pPr>
        <w:pStyle w:val="TH"/>
      </w:pPr>
      <w:bookmarkStart w:id="4465" w:name="_CRTable12_11_1"/>
      <w:r w:rsidRPr="00C6761E">
        <w:t>Table </w:t>
      </w:r>
      <w:bookmarkEnd w:id="4465"/>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466" w:name="_CRAnnexAinformative"/>
      <w:bookmarkStart w:id="4467" w:name="_Toc155372661"/>
      <w:bookmarkEnd w:id="4466"/>
      <w:r w:rsidRPr="00C6761E">
        <w:rPr>
          <w:lang w:eastAsia="zh-CN"/>
        </w:rPr>
        <w:t>Annex A (informative):</w:t>
      </w:r>
      <w:r w:rsidRPr="00C6761E">
        <w:rPr>
          <w:lang w:eastAsia="zh-CN"/>
        </w:rPr>
        <w:br/>
        <w:t>IANA registrations</w:t>
      </w:r>
      <w:bookmarkEnd w:id="4467"/>
    </w:p>
    <w:p w14:paraId="0685894E" w14:textId="0E46929F" w:rsidR="005202BF" w:rsidRPr="00C6761E" w:rsidRDefault="005537E8" w:rsidP="005537E8">
      <w:pPr>
        <w:pStyle w:val="Heading1"/>
        <w:rPr>
          <w:lang w:eastAsia="zh-CN"/>
        </w:rPr>
      </w:pPr>
      <w:bookmarkStart w:id="4468" w:name="_CRA_1"/>
      <w:bookmarkStart w:id="4469" w:name="_Toc155372662"/>
      <w:bookmarkEnd w:id="4468"/>
      <w:r w:rsidRPr="00C6761E">
        <w:rPr>
          <w:lang w:eastAsia="zh-CN"/>
        </w:rPr>
        <w:t>A.1</w:t>
      </w:r>
      <w:r w:rsidRPr="00C6761E">
        <w:rPr>
          <w:lang w:eastAsia="zh-CN"/>
        </w:rPr>
        <w:tab/>
        <w:t>IANA registrations for MIME types</w:t>
      </w:r>
      <w:bookmarkEnd w:id="4469"/>
    </w:p>
    <w:p w14:paraId="44739AD4" w14:textId="34492A30" w:rsidR="005537E8" w:rsidRPr="00C6761E" w:rsidRDefault="005537E8" w:rsidP="006A5FDE">
      <w:pPr>
        <w:pStyle w:val="Heading2"/>
        <w:rPr>
          <w:lang w:eastAsia="zh-CN"/>
        </w:rPr>
      </w:pPr>
      <w:bookmarkStart w:id="4470" w:name="_CRA_1_1"/>
      <w:bookmarkStart w:id="4471" w:name="_Toc155372663"/>
      <w:bookmarkEnd w:id="4470"/>
      <w:r w:rsidRPr="00C6761E">
        <w:rPr>
          <w:lang w:eastAsia="zh-CN"/>
        </w:rPr>
        <w:t>A.1.1</w:t>
      </w:r>
      <w:r w:rsidRPr="00C6761E">
        <w:rPr>
          <w:lang w:eastAsia="zh-CN"/>
        </w:rPr>
        <w:tab/>
        <w:t>General</w:t>
      </w:r>
      <w:bookmarkEnd w:id="4471"/>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472" w:name="_CRA_1_2"/>
      <w:bookmarkStart w:id="4473" w:name="_Toc155372664"/>
      <w:bookmarkEnd w:id="4472"/>
      <w:r w:rsidRPr="00C6761E">
        <w:t>A.1.2</w:t>
      </w:r>
      <w:r w:rsidRPr="00C6761E">
        <w:tab/>
        <w:t>application/</w:t>
      </w:r>
      <w:r w:rsidR="00D3187E" w:rsidRPr="00C6761E">
        <w:t>vnd.</w:t>
      </w:r>
      <w:r w:rsidRPr="00C6761E">
        <w:t>3gpp-prose-pc3a+xml</w:t>
      </w:r>
      <w:bookmarkEnd w:id="4473"/>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474" w:name="_CRA_1_2A"/>
      <w:bookmarkStart w:id="4475" w:name="_Toc155372665"/>
      <w:bookmarkEnd w:id="4474"/>
      <w:r w:rsidRPr="00C6761E">
        <w:t>A.1.2</w:t>
      </w:r>
      <w:r w:rsidR="00600FD4" w:rsidRPr="00C6761E">
        <w:t>A</w:t>
      </w:r>
      <w:r w:rsidRPr="00C6761E">
        <w:tab/>
        <w:t>application/</w:t>
      </w:r>
      <w:r w:rsidR="00600FD4" w:rsidRPr="00C6761E">
        <w:t>vnd.</w:t>
      </w:r>
      <w:r w:rsidRPr="00C6761E">
        <w:t>3gpp-prose-pc8+xml</w:t>
      </w:r>
      <w:bookmarkEnd w:id="4475"/>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4"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476" w:name="_CRA_1_3"/>
      <w:bookmarkStart w:id="4477" w:name="_Toc155372666"/>
      <w:bookmarkEnd w:id="4476"/>
      <w:r w:rsidRPr="00C6761E">
        <w:t>A.1.3</w:t>
      </w:r>
      <w:r w:rsidRPr="00C6761E">
        <w:tab/>
        <w:t>application/</w:t>
      </w:r>
      <w:r w:rsidR="00E55C4F" w:rsidRPr="00C6761E">
        <w:t>vnd.</w:t>
      </w:r>
      <w:r w:rsidRPr="00C6761E">
        <w:t>3gpp-prose-pc3</w:t>
      </w:r>
      <w:r w:rsidR="00E5189E" w:rsidRPr="00C6761E">
        <w:t>a</w:t>
      </w:r>
      <w:r w:rsidRPr="00C6761E">
        <w:t>ch+xml</w:t>
      </w:r>
      <w:bookmarkEnd w:id="4477"/>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C6761E" w:rsidRDefault="002D60DD" w:rsidP="006A5FDE">
      <w:pPr>
        <w:pStyle w:val="B1"/>
      </w:pPr>
      <w:r w:rsidRPr="00C6761E">
        <w:tab/>
        <w:t>n/a</w:t>
      </w:r>
    </w:p>
    <w:p w14:paraId="09E63932" w14:textId="77777777" w:rsidR="002D60DD" w:rsidRPr="00C6761E" w:rsidRDefault="002D60DD" w:rsidP="002D60DD">
      <w:r w:rsidRPr="00C6761E">
        <w:t>Fragment identifier considerations:</w:t>
      </w:r>
    </w:p>
    <w:p w14:paraId="336E2C36" w14:textId="0D8C6F3D" w:rsidR="002D60DD" w:rsidRPr="00C6761E" w:rsidRDefault="002D60DD" w:rsidP="006A5FDE">
      <w:pPr>
        <w:pStyle w:val="B1"/>
      </w:pPr>
      <w:r w:rsidRPr="00C6761E">
        <w:tab/>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478" w:name="_CRAnnexBinformative"/>
      <w:bookmarkEnd w:id="4478"/>
      <w:r w:rsidRPr="00C6761E">
        <w:br w:type="page"/>
      </w:r>
      <w:bookmarkStart w:id="4479" w:name="_Toc155372667"/>
      <w:r w:rsidRPr="00C6761E">
        <w:t>Annex</w:t>
      </w:r>
      <w:r w:rsidR="00BB228F" w:rsidRPr="00C6761E">
        <w:t xml:space="preserve"> B</w:t>
      </w:r>
      <w:r w:rsidRPr="00C6761E">
        <w:t xml:space="preserve"> (informative):</w:t>
      </w:r>
      <w:r w:rsidRPr="00C6761E">
        <w:br/>
        <w:t>Change history</w:t>
      </w:r>
      <w:bookmarkStart w:id="4480" w:name="historyclause"/>
      <w:bookmarkEnd w:id="4480"/>
      <w:bookmarkEnd w:id="44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4E1DED" w:rsidP="001F5AF8">
            <w:pPr>
              <w:overflowPunct/>
              <w:autoSpaceDE/>
              <w:autoSpaceDN/>
              <w:adjustRightInd/>
              <w:spacing w:after="0"/>
              <w:jc w:val="center"/>
              <w:textAlignment w:val="auto"/>
              <w:rPr>
                <w:rFonts w:cs="Arial"/>
                <w:sz w:val="16"/>
                <w:szCs w:val="16"/>
              </w:rPr>
            </w:pPr>
            <w:hyperlink r:id="rId125"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4E1DED" w:rsidP="00DC320B">
            <w:pPr>
              <w:overflowPunct/>
              <w:autoSpaceDE/>
              <w:autoSpaceDN/>
              <w:adjustRightInd/>
              <w:spacing w:after="0"/>
              <w:jc w:val="center"/>
              <w:textAlignment w:val="auto"/>
              <w:rPr>
                <w:rFonts w:ascii="Arial" w:hAnsi="Arial" w:cs="Arial"/>
                <w:sz w:val="16"/>
                <w:szCs w:val="16"/>
              </w:rPr>
            </w:pPr>
            <w:hyperlink r:id="rId126"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4E1DED" w:rsidP="00DC320B">
            <w:pPr>
              <w:overflowPunct/>
              <w:autoSpaceDE/>
              <w:autoSpaceDN/>
              <w:adjustRightInd/>
              <w:spacing w:after="0"/>
              <w:jc w:val="center"/>
              <w:textAlignment w:val="auto"/>
              <w:rPr>
                <w:rFonts w:ascii="Arial" w:hAnsi="Arial" w:cs="Arial"/>
                <w:sz w:val="16"/>
                <w:szCs w:val="16"/>
              </w:rPr>
            </w:pPr>
            <w:hyperlink r:id="rId127"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4E1DED" w:rsidP="00DC320B">
            <w:pPr>
              <w:overflowPunct/>
              <w:autoSpaceDE/>
              <w:autoSpaceDN/>
              <w:adjustRightInd/>
              <w:spacing w:after="0"/>
              <w:jc w:val="center"/>
              <w:textAlignment w:val="auto"/>
              <w:rPr>
                <w:rFonts w:ascii="Arial" w:hAnsi="Arial" w:cs="Arial"/>
                <w:sz w:val="16"/>
                <w:szCs w:val="16"/>
              </w:rPr>
            </w:pPr>
            <w:hyperlink r:id="rId128"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4E1DED" w:rsidP="00DC320B">
            <w:pPr>
              <w:overflowPunct/>
              <w:autoSpaceDE/>
              <w:autoSpaceDN/>
              <w:adjustRightInd/>
              <w:spacing w:after="0"/>
              <w:jc w:val="center"/>
              <w:textAlignment w:val="auto"/>
              <w:rPr>
                <w:rFonts w:ascii="Arial" w:hAnsi="Arial" w:cs="Arial"/>
                <w:sz w:val="16"/>
                <w:szCs w:val="16"/>
              </w:rPr>
            </w:pPr>
            <w:hyperlink r:id="rId129"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4E1DED" w:rsidP="00DC320B">
            <w:pPr>
              <w:overflowPunct/>
              <w:autoSpaceDE/>
              <w:autoSpaceDN/>
              <w:adjustRightInd/>
              <w:spacing w:after="0"/>
              <w:jc w:val="center"/>
              <w:textAlignment w:val="auto"/>
              <w:rPr>
                <w:rFonts w:ascii="Arial" w:hAnsi="Arial" w:cs="Arial"/>
                <w:sz w:val="16"/>
                <w:szCs w:val="16"/>
              </w:rPr>
            </w:pPr>
            <w:hyperlink r:id="rId130"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4E1DED" w:rsidP="00DC320B">
            <w:pPr>
              <w:overflowPunct/>
              <w:autoSpaceDE/>
              <w:autoSpaceDN/>
              <w:adjustRightInd/>
              <w:spacing w:after="0"/>
              <w:jc w:val="center"/>
              <w:textAlignment w:val="auto"/>
              <w:rPr>
                <w:rFonts w:ascii="Arial" w:hAnsi="Arial" w:cs="Arial"/>
                <w:sz w:val="16"/>
                <w:szCs w:val="16"/>
              </w:rPr>
            </w:pPr>
            <w:hyperlink r:id="rId131"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4E1DED" w:rsidP="00DC320B">
            <w:pPr>
              <w:overflowPunct/>
              <w:autoSpaceDE/>
              <w:autoSpaceDN/>
              <w:adjustRightInd/>
              <w:spacing w:after="0"/>
              <w:jc w:val="center"/>
              <w:textAlignment w:val="auto"/>
              <w:rPr>
                <w:rFonts w:ascii="Arial" w:hAnsi="Arial" w:cs="Arial"/>
                <w:sz w:val="16"/>
                <w:szCs w:val="16"/>
              </w:rPr>
            </w:pPr>
            <w:hyperlink r:id="rId132"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4E1DED" w:rsidP="00DC320B">
            <w:pPr>
              <w:overflowPunct/>
              <w:autoSpaceDE/>
              <w:autoSpaceDN/>
              <w:adjustRightInd/>
              <w:spacing w:after="0"/>
              <w:jc w:val="center"/>
              <w:textAlignment w:val="auto"/>
              <w:rPr>
                <w:rFonts w:ascii="Arial" w:hAnsi="Arial" w:cs="Arial"/>
                <w:sz w:val="16"/>
                <w:szCs w:val="16"/>
              </w:rPr>
            </w:pPr>
            <w:hyperlink r:id="rId133"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4E1DED" w:rsidP="00DC320B">
            <w:pPr>
              <w:overflowPunct/>
              <w:autoSpaceDE/>
              <w:autoSpaceDN/>
              <w:adjustRightInd/>
              <w:spacing w:after="0"/>
              <w:jc w:val="center"/>
              <w:textAlignment w:val="auto"/>
              <w:rPr>
                <w:rFonts w:ascii="Arial" w:hAnsi="Arial" w:cs="Arial"/>
                <w:sz w:val="16"/>
                <w:szCs w:val="16"/>
              </w:rPr>
            </w:pPr>
            <w:hyperlink r:id="rId134"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4E1DED" w:rsidP="00DC320B">
            <w:pPr>
              <w:overflowPunct/>
              <w:autoSpaceDE/>
              <w:autoSpaceDN/>
              <w:adjustRightInd/>
              <w:spacing w:after="0"/>
              <w:jc w:val="center"/>
              <w:textAlignment w:val="auto"/>
              <w:rPr>
                <w:rFonts w:ascii="Arial" w:hAnsi="Arial" w:cs="Arial"/>
                <w:sz w:val="16"/>
                <w:szCs w:val="16"/>
              </w:rPr>
            </w:pPr>
            <w:hyperlink r:id="rId135"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4E1DED" w:rsidP="00DC320B">
            <w:pPr>
              <w:overflowPunct/>
              <w:autoSpaceDE/>
              <w:autoSpaceDN/>
              <w:adjustRightInd/>
              <w:spacing w:after="0"/>
              <w:jc w:val="center"/>
              <w:textAlignment w:val="auto"/>
              <w:rPr>
                <w:rFonts w:ascii="Arial" w:hAnsi="Arial" w:cs="Arial"/>
                <w:sz w:val="16"/>
                <w:szCs w:val="16"/>
              </w:rPr>
            </w:pPr>
            <w:hyperlink r:id="rId136"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4E1DED" w:rsidP="00DC320B">
            <w:pPr>
              <w:overflowPunct/>
              <w:autoSpaceDE/>
              <w:autoSpaceDN/>
              <w:adjustRightInd/>
              <w:spacing w:after="0"/>
              <w:jc w:val="center"/>
              <w:textAlignment w:val="auto"/>
              <w:rPr>
                <w:rFonts w:ascii="Arial" w:hAnsi="Arial" w:cs="Arial"/>
                <w:sz w:val="16"/>
                <w:szCs w:val="16"/>
              </w:rPr>
            </w:pPr>
            <w:hyperlink r:id="rId137"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4E1DED" w:rsidP="00DC320B">
            <w:pPr>
              <w:overflowPunct/>
              <w:autoSpaceDE/>
              <w:autoSpaceDN/>
              <w:adjustRightInd/>
              <w:spacing w:after="0"/>
              <w:jc w:val="center"/>
              <w:textAlignment w:val="auto"/>
              <w:rPr>
                <w:rFonts w:ascii="Arial" w:hAnsi="Arial" w:cs="Arial"/>
                <w:sz w:val="16"/>
                <w:szCs w:val="16"/>
              </w:rPr>
            </w:pPr>
            <w:hyperlink r:id="rId138"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4E1DED" w:rsidP="00DC320B">
            <w:pPr>
              <w:overflowPunct/>
              <w:autoSpaceDE/>
              <w:autoSpaceDN/>
              <w:adjustRightInd/>
              <w:spacing w:after="0"/>
              <w:jc w:val="center"/>
              <w:textAlignment w:val="auto"/>
              <w:rPr>
                <w:rFonts w:ascii="Arial" w:hAnsi="Arial" w:cs="Arial"/>
                <w:sz w:val="16"/>
                <w:szCs w:val="16"/>
              </w:rPr>
            </w:pPr>
            <w:hyperlink r:id="rId139"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4E1DED" w:rsidP="00DC320B">
            <w:pPr>
              <w:overflowPunct/>
              <w:autoSpaceDE/>
              <w:autoSpaceDN/>
              <w:adjustRightInd/>
              <w:spacing w:after="0"/>
              <w:jc w:val="center"/>
              <w:textAlignment w:val="auto"/>
              <w:rPr>
                <w:rFonts w:ascii="Arial" w:hAnsi="Arial" w:cs="Arial"/>
                <w:sz w:val="16"/>
                <w:szCs w:val="16"/>
              </w:rPr>
            </w:pPr>
            <w:hyperlink r:id="rId140"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4E1DED" w:rsidP="00DC320B">
            <w:pPr>
              <w:overflowPunct/>
              <w:autoSpaceDE/>
              <w:autoSpaceDN/>
              <w:adjustRightInd/>
              <w:spacing w:after="0"/>
              <w:jc w:val="center"/>
              <w:textAlignment w:val="auto"/>
              <w:rPr>
                <w:rFonts w:ascii="Arial" w:hAnsi="Arial" w:cs="Arial"/>
                <w:sz w:val="16"/>
                <w:szCs w:val="16"/>
              </w:rPr>
            </w:pPr>
            <w:hyperlink r:id="rId141"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4E1DED" w:rsidP="00DC320B">
            <w:pPr>
              <w:overflowPunct/>
              <w:autoSpaceDE/>
              <w:autoSpaceDN/>
              <w:adjustRightInd/>
              <w:spacing w:after="0"/>
              <w:jc w:val="center"/>
              <w:textAlignment w:val="auto"/>
              <w:rPr>
                <w:rFonts w:ascii="Arial" w:hAnsi="Arial" w:cs="Arial"/>
                <w:sz w:val="16"/>
                <w:szCs w:val="16"/>
              </w:rPr>
            </w:pPr>
            <w:hyperlink r:id="rId142"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4E1DED" w:rsidP="00DC320B">
            <w:pPr>
              <w:overflowPunct/>
              <w:autoSpaceDE/>
              <w:autoSpaceDN/>
              <w:adjustRightInd/>
              <w:spacing w:after="0"/>
              <w:jc w:val="center"/>
              <w:textAlignment w:val="auto"/>
              <w:rPr>
                <w:rFonts w:ascii="Arial" w:hAnsi="Arial" w:cs="Arial"/>
                <w:sz w:val="16"/>
                <w:szCs w:val="16"/>
              </w:rPr>
            </w:pPr>
            <w:hyperlink r:id="rId143"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4E1DED" w:rsidP="00DC320B">
            <w:pPr>
              <w:overflowPunct/>
              <w:autoSpaceDE/>
              <w:autoSpaceDN/>
              <w:adjustRightInd/>
              <w:spacing w:after="0"/>
              <w:jc w:val="center"/>
              <w:textAlignment w:val="auto"/>
              <w:rPr>
                <w:rFonts w:ascii="Arial" w:hAnsi="Arial" w:cs="Arial"/>
                <w:sz w:val="16"/>
                <w:szCs w:val="16"/>
              </w:rPr>
            </w:pPr>
            <w:hyperlink r:id="rId144"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4E1DED" w:rsidP="00DC320B">
            <w:pPr>
              <w:overflowPunct/>
              <w:autoSpaceDE/>
              <w:autoSpaceDN/>
              <w:adjustRightInd/>
              <w:spacing w:after="0"/>
              <w:jc w:val="center"/>
              <w:textAlignment w:val="auto"/>
              <w:rPr>
                <w:rFonts w:ascii="Arial" w:hAnsi="Arial" w:cs="Arial"/>
                <w:sz w:val="16"/>
                <w:szCs w:val="16"/>
              </w:rPr>
            </w:pPr>
            <w:hyperlink r:id="rId145"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4E1DED" w:rsidP="00DC320B">
            <w:pPr>
              <w:overflowPunct/>
              <w:autoSpaceDE/>
              <w:autoSpaceDN/>
              <w:adjustRightInd/>
              <w:spacing w:after="0"/>
              <w:jc w:val="center"/>
              <w:textAlignment w:val="auto"/>
              <w:rPr>
                <w:rFonts w:ascii="Arial" w:hAnsi="Arial" w:cs="Arial"/>
                <w:sz w:val="16"/>
                <w:szCs w:val="16"/>
              </w:rPr>
            </w:pPr>
            <w:hyperlink r:id="rId146"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4E1DED" w:rsidP="00DC320B">
            <w:pPr>
              <w:overflowPunct/>
              <w:autoSpaceDE/>
              <w:autoSpaceDN/>
              <w:adjustRightInd/>
              <w:spacing w:after="0"/>
              <w:jc w:val="center"/>
              <w:textAlignment w:val="auto"/>
              <w:rPr>
                <w:rFonts w:ascii="Arial" w:hAnsi="Arial" w:cs="Arial"/>
                <w:sz w:val="16"/>
                <w:szCs w:val="16"/>
              </w:rPr>
            </w:pPr>
            <w:hyperlink r:id="rId147"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4E1DED" w:rsidP="00DC320B">
            <w:pPr>
              <w:overflowPunct/>
              <w:autoSpaceDE/>
              <w:autoSpaceDN/>
              <w:adjustRightInd/>
              <w:spacing w:after="0"/>
              <w:jc w:val="center"/>
              <w:textAlignment w:val="auto"/>
              <w:rPr>
                <w:rFonts w:ascii="Arial" w:hAnsi="Arial" w:cs="Arial"/>
                <w:sz w:val="16"/>
                <w:szCs w:val="16"/>
              </w:rPr>
            </w:pPr>
            <w:hyperlink r:id="rId148"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4E1DED" w:rsidP="00DC320B">
            <w:pPr>
              <w:overflowPunct/>
              <w:autoSpaceDE/>
              <w:autoSpaceDN/>
              <w:adjustRightInd/>
              <w:spacing w:after="0"/>
              <w:jc w:val="center"/>
              <w:textAlignment w:val="auto"/>
              <w:rPr>
                <w:rFonts w:ascii="Arial" w:hAnsi="Arial" w:cs="Arial"/>
                <w:sz w:val="16"/>
                <w:szCs w:val="16"/>
              </w:rPr>
            </w:pPr>
            <w:hyperlink r:id="rId149"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4E1DED" w:rsidP="00DC320B">
            <w:pPr>
              <w:overflowPunct/>
              <w:autoSpaceDE/>
              <w:autoSpaceDN/>
              <w:adjustRightInd/>
              <w:spacing w:after="0"/>
              <w:jc w:val="center"/>
              <w:textAlignment w:val="auto"/>
              <w:rPr>
                <w:rFonts w:ascii="Arial" w:hAnsi="Arial" w:cs="Arial"/>
                <w:sz w:val="16"/>
                <w:szCs w:val="16"/>
              </w:rPr>
            </w:pPr>
            <w:hyperlink r:id="rId150"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4E1DED" w:rsidP="00DC320B">
            <w:pPr>
              <w:overflowPunct/>
              <w:autoSpaceDE/>
              <w:autoSpaceDN/>
              <w:adjustRightInd/>
              <w:spacing w:after="0"/>
              <w:jc w:val="center"/>
              <w:textAlignment w:val="auto"/>
              <w:rPr>
                <w:rFonts w:ascii="Arial" w:hAnsi="Arial" w:cs="Arial"/>
                <w:sz w:val="16"/>
                <w:szCs w:val="16"/>
              </w:rPr>
            </w:pPr>
            <w:hyperlink r:id="rId151"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4E1DED" w:rsidP="00DC320B">
            <w:pPr>
              <w:overflowPunct/>
              <w:autoSpaceDE/>
              <w:autoSpaceDN/>
              <w:adjustRightInd/>
              <w:spacing w:after="0"/>
              <w:jc w:val="center"/>
              <w:textAlignment w:val="auto"/>
              <w:rPr>
                <w:rFonts w:ascii="Arial" w:hAnsi="Arial" w:cs="Arial"/>
                <w:sz w:val="16"/>
                <w:szCs w:val="16"/>
              </w:rPr>
            </w:pPr>
            <w:hyperlink r:id="rId152"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4E1DED" w:rsidP="00DC320B">
            <w:pPr>
              <w:overflowPunct/>
              <w:autoSpaceDE/>
              <w:autoSpaceDN/>
              <w:adjustRightInd/>
              <w:spacing w:after="0"/>
              <w:jc w:val="center"/>
              <w:textAlignment w:val="auto"/>
              <w:rPr>
                <w:rFonts w:ascii="Arial" w:hAnsi="Arial" w:cs="Arial"/>
                <w:sz w:val="16"/>
                <w:szCs w:val="16"/>
              </w:rPr>
            </w:pPr>
            <w:hyperlink r:id="rId153"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4E1DED" w:rsidP="00DC320B">
            <w:pPr>
              <w:overflowPunct/>
              <w:autoSpaceDE/>
              <w:autoSpaceDN/>
              <w:adjustRightInd/>
              <w:spacing w:after="0"/>
              <w:jc w:val="center"/>
              <w:textAlignment w:val="auto"/>
              <w:rPr>
                <w:rFonts w:ascii="Arial" w:hAnsi="Arial" w:cs="Arial"/>
                <w:sz w:val="16"/>
                <w:szCs w:val="16"/>
              </w:rPr>
            </w:pPr>
            <w:hyperlink r:id="rId154"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4E1DED" w:rsidP="00DC320B">
            <w:pPr>
              <w:overflowPunct/>
              <w:autoSpaceDE/>
              <w:autoSpaceDN/>
              <w:adjustRightInd/>
              <w:spacing w:after="0"/>
              <w:jc w:val="center"/>
              <w:textAlignment w:val="auto"/>
              <w:rPr>
                <w:rFonts w:ascii="Arial" w:hAnsi="Arial" w:cs="Arial"/>
                <w:sz w:val="16"/>
                <w:szCs w:val="16"/>
              </w:rPr>
            </w:pPr>
            <w:hyperlink r:id="rId155"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4E1DED" w:rsidP="00DC320B">
            <w:pPr>
              <w:overflowPunct/>
              <w:autoSpaceDE/>
              <w:autoSpaceDN/>
              <w:adjustRightInd/>
              <w:spacing w:after="0"/>
              <w:jc w:val="center"/>
              <w:textAlignment w:val="auto"/>
              <w:rPr>
                <w:rFonts w:ascii="Arial" w:hAnsi="Arial" w:cs="Arial"/>
                <w:sz w:val="16"/>
                <w:szCs w:val="16"/>
              </w:rPr>
            </w:pPr>
            <w:hyperlink r:id="rId156"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4E1DED" w:rsidP="00DC320B">
            <w:pPr>
              <w:overflowPunct/>
              <w:autoSpaceDE/>
              <w:autoSpaceDN/>
              <w:adjustRightInd/>
              <w:spacing w:after="0"/>
              <w:jc w:val="center"/>
              <w:textAlignment w:val="auto"/>
              <w:rPr>
                <w:rFonts w:ascii="Arial" w:hAnsi="Arial" w:cs="Arial"/>
                <w:sz w:val="16"/>
                <w:szCs w:val="16"/>
              </w:rPr>
            </w:pPr>
            <w:hyperlink r:id="rId157"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4E1DED" w:rsidP="00DC320B">
            <w:pPr>
              <w:overflowPunct/>
              <w:autoSpaceDE/>
              <w:autoSpaceDN/>
              <w:adjustRightInd/>
              <w:spacing w:after="0"/>
              <w:jc w:val="center"/>
              <w:textAlignment w:val="auto"/>
              <w:rPr>
                <w:rFonts w:ascii="Arial" w:hAnsi="Arial" w:cs="Arial"/>
                <w:sz w:val="16"/>
                <w:szCs w:val="16"/>
              </w:rPr>
            </w:pPr>
            <w:hyperlink r:id="rId158"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4E1DED" w:rsidP="00DC320B">
            <w:pPr>
              <w:overflowPunct/>
              <w:autoSpaceDE/>
              <w:autoSpaceDN/>
              <w:adjustRightInd/>
              <w:spacing w:after="0"/>
              <w:jc w:val="center"/>
              <w:textAlignment w:val="auto"/>
              <w:rPr>
                <w:rFonts w:ascii="Arial" w:hAnsi="Arial" w:cs="Arial"/>
                <w:sz w:val="16"/>
                <w:szCs w:val="16"/>
              </w:rPr>
            </w:pPr>
            <w:hyperlink r:id="rId159"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4E1DED" w:rsidP="00DC320B">
            <w:pPr>
              <w:overflowPunct/>
              <w:autoSpaceDE/>
              <w:autoSpaceDN/>
              <w:adjustRightInd/>
              <w:spacing w:after="0"/>
              <w:jc w:val="center"/>
              <w:textAlignment w:val="auto"/>
              <w:rPr>
                <w:rFonts w:ascii="Arial" w:hAnsi="Arial" w:cs="Arial"/>
                <w:sz w:val="16"/>
                <w:szCs w:val="16"/>
              </w:rPr>
            </w:pPr>
            <w:hyperlink r:id="rId160"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4E1DED" w:rsidP="00DC320B">
            <w:pPr>
              <w:overflowPunct/>
              <w:autoSpaceDE/>
              <w:autoSpaceDN/>
              <w:adjustRightInd/>
              <w:spacing w:after="0"/>
              <w:jc w:val="center"/>
              <w:textAlignment w:val="auto"/>
              <w:rPr>
                <w:rFonts w:ascii="Arial" w:hAnsi="Arial" w:cs="Arial"/>
                <w:sz w:val="16"/>
                <w:szCs w:val="16"/>
              </w:rPr>
            </w:pPr>
            <w:hyperlink r:id="rId161"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4E1DED" w:rsidP="00DC320B">
            <w:pPr>
              <w:overflowPunct/>
              <w:autoSpaceDE/>
              <w:autoSpaceDN/>
              <w:adjustRightInd/>
              <w:spacing w:after="0"/>
              <w:jc w:val="center"/>
              <w:textAlignment w:val="auto"/>
              <w:rPr>
                <w:rFonts w:ascii="Arial" w:hAnsi="Arial" w:cs="Arial"/>
                <w:sz w:val="16"/>
                <w:szCs w:val="16"/>
              </w:rPr>
            </w:pPr>
            <w:hyperlink r:id="rId162"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4E1DED" w:rsidP="00DC320B">
            <w:pPr>
              <w:overflowPunct/>
              <w:autoSpaceDE/>
              <w:autoSpaceDN/>
              <w:adjustRightInd/>
              <w:spacing w:after="0"/>
              <w:jc w:val="center"/>
              <w:textAlignment w:val="auto"/>
              <w:rPr>
                <w:rFonts w:ascii="Arial" w:hAnsi="Arial" w:cs="Arial"/>
                <w:sz w:val="16"/>
                <w:szCs w:val="16"/>
              </w:rPr>
            </w:pPr>
            <w:hyperlink r:id="rId163"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4E1DED" w:rsidP="00DC320B">
            <w:pPr>
              <w:overflowPunct/>
              <w:autoSpaceDE/>
              <w:autoSpaceDN/>
              <w:adjustRightInd/>
              <w:spacing w:after="0"/>
              <w:jc w:val="center"/>
              <w:textAlignment w:val="auto"/>
              <w:rPr>
                <w:rFonts w:ascii="Arial" w:hAnsi="Arial" w:cs="Arial"/>
                <w:sz w:val="16"/>
                <w:szCs w:val="16"/>
              </w:rPr>
            </w:pPr>
            <w:hyperlink r:id="rId164"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4E1DED" w:rsidP="00DC320B">
            <w:pPr>
              <w:overflowPunct/>
              <w:autoSpaceDE/>
              <w:autoSpaceDN/>
              <w:adjustRightInd/>
              <w:spacing w:after="0"/>
              <w:jc w:val="center"/>
              <w:textAlignment w:val="auto"/>
              <w:rPr>
                <w:rFonts w:ascii="Arial" w:hAnsi="Arial" w:cs="Arial"/>
                <w:sz w:val="16"/>
                <w:szCs w:val="16"/>
              </w:rPr>
            </w:pPr>
            <w:hyperlink r:id="rId165"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4E1DED" w:rsidP="00DC320B">
            <w:pPr>
              <w:overflowPunct/>
              <w:autoSpaceDE/>
              <w:autoSpaceDN/>
              <w:adjustRightInd/>
              <w:spacing w:after="0"/>
              <w:jc w:val="center"/>
              <w:textAlignment w:val="auto"/>
              <w:rPr>
                <w:rFonts w:ascii="Arial" w:hAnsi="Arial" w:cs="Arial"/>
                <w:sz w:val="16"/>
                <w:szCs w:val="16"/>
              </w:rPr>
            </w:pPr>
            <w:hyperlink r:id="rId166"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4E1DED" w:rsidP="00DC320B">
            <w:pPr>
              <w:overflowPunct/>
              <w:autoSpaceDE/>
              <w:autoSpaceDN/>
              <w:adjustRightInd/>
              <w:spacing w:after="0"/>
              <w:jc w:val="center"/>
              <w:textAlignment w:val="auto"/>
              <w:rPr>
                <w:rFonts w:ascii="Arial" w:hAnsi="Arial" w:cs="Arial"/>
                <w:sz w:val="16"/>
                <w:szCs w:val="16"/>
              </w:rPr>
            </w:pPr>
            <w:hyperlink r:id="rId167"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4E1DED" w:rsidP="00DC320B">
            <w:pPr>
              <w:overflowPunct/>
              <w:autoSpaceDE/>
              <w:autoSpaceDN/>
              <w:adjustRightInd/>
              <w:spacing w:after="0"/>
              <w:jc w:val="center"/>
              <w:textAlignment w:val="auto"/>
              <w:rPr>
                <w:rFonts w:ascii="Arial" w:hAnsi="Arial" w:cs="Arial"/>
                <w:sz w:val="16"/>
                <w:szCs w:val="16"/>
              </w:rPr>
            </w:pPr>
            <w:hyperlink r:id="rId168"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bl>
    <w:p w14:paraId="33F55B43" w14:textId="27461F90" w:rsidR="00080512" w:rsidRPr="001347F8" w:rsidRDefault="00080512" w:rsidP="005C4676"/>
    <w:sectPr w:rsidR="00080512" w:rsidRPr="001347F8">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57A49" w14:textId="77777777" w:rsidR="00C01086" w:rsidRDefault="00C01086">
      <w:r>
        <w:separator/>
      </w:r>
    </w:p>
  </w:endnote>
  <w:endnote w:type="continuationSeparator" w:id="0">
    <w:p w14:paraId="1DC685CE" w14:textId="77777777" w:rsidR="00C01086" w:rsidRDefault="00C01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89123" w14:textId="77777777" w:rsidR="00C01086" w:rsidRDefault="00C01086">
      <w:r>
        <w:separator/>
      </w:r>
    </w:p>
  </w:footnote>
  <w:footnote w:type="continuationSeparator" w:id="0">
    <w:p w14:paraId="28612FD6" w14:textId="77777777" w:rsidR="00C01086" w:rsidRDefault="00C01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7A3B5D6F"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1DED">
      <w:rPr>
        <w:rFonts w:ascii="Arial" w:hAnsi="Arial" w:cs="Arial"/>
        <w:b/>
        <w:noProof/>
        <w:sz w:val="18"/>
        <w:szCs w:val="18"/>
      </w:rPr>
      <w:t>3GPP TS 24.554 V18.3.0 (2023-12)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0A192D16"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1DED">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5"/>
  </w:num>
  <w:num w:numId="5" w16cid:durableId="1428455409">
    <w:abstractNumId w:val="23"/>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3"/>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4"/>
  </w:num>
  <w:num w:numId="20" w16cid:durableId="1012493793">
    <w:abstractNumId w:val="22"/>
  </w:num>
  <w:num w:numId="21" w16cid:durableId="966661156">
    <w:abstractNumId w:val="28"/>
  </w:num>
  <w:num w:numId="22" w16cid:durableId="1524703684">
    <w:abstractNumId w:val="14"/>
  </w:num>
  <w:num w:numId="23" w16cid:durableId="1348484342">
    <w:abstractNumId w:val="17"/>
  </w:num>
  <w:num w:numId="24" w16cid:durableId="1899393176">
    <w:abstractNumId w:val="29"/>
  </w:num>
  <w:num w:numId="25" w16cid:durableId="1988776857">
    <w:abstractNumId w:val="20"/>
  </w:num>
  <w:num w:numId="26" w16cid:durableId="1578663353">
    <w:abstractNumId w:val="26"/>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1"/>
  </w:num>
  <w:num w:numId="34" w16cid:durableId="341517952">
    <w:abstractNumId w:val="15"/>
  </w:num>
  <w:num w:numId="35" w16cid:durableId="1259753622">
    <w:abstractNumId w:val="27"/>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783"/>
    <w:rsid w:val="0009285D"/>
    <w:rsid w:val="00092F9E"/>
    <w:rsid w:val="000935E0"/>
    <w:rsid w:val="00093868"/>
    <w:rsid w:val="00093EB9"/>
    <w:rsid w:val="00094096"/>
    <w:rsid w:val="000945DD"/>
    <w:rsid w:val="00094BD3"/>
    <w:rsid w:val="000960D6"/>
    <w:rsid w:val="000962DC"/>
    <w:rsid w:val="000963FC"/>
    <w:rsid w:val="0009664E"/>
    <w:rsid w:val="000967AA"/>
    <w:rsid w:val="000969FF"/>
    <w:rsid w:val="00096E5B"/>
    <w:rsid w:val="00097154"/>
    <w:rsid w:val="00097497"/>
    <w:rsid w:val="00097B7A"/>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7D2"/>
    <w:rsid w:val="00135977"/>
    <w:rsid w:val="00135C16"/>
    <w:rsid w:val="00135FDD"/>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E16"/>
    <w:rsid w:val="00186F4F"/>
    <w:rsid w:val="0018706C"/>
    <w:rsid w:val="00190063"/>
    <w:rsid w:val="001903DC"/>
    <w:rsid w:val="00190CF8"/>
    <w:rsid w:val="00190E13"/>
    <w:rsid w:val="00191A92"/>
    <w:rsid w:val="00191B40"/>
    <w:rsid w:val="00191BA3"/>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C025B"/>
    <w:rsid w:val="001C0F7E"/>
    <w:rsid w:val="001C109A"/>
    <w:rsid w:val="001C152C"/>
    <w:rsid w:val="001C19B5"/>
    <w:rsid w:val="001C21C3"/>
    <w:rsid w:val="001C2509"/>
    <w:rsid w:val="001C2A70"/>
    <w:rsid w:val="001C30FA"/>
    <w:rsid w:val="001C3592"/>
    <w:rsid w:val="001C35B4"/>
    <w:rsid w:val="001C43B1"/>
    <w:rsid w:val="001C46EA"/>
    <w:rsid w:val="001C47A7"/>
    <w:rsid w:val="001C4B28"/>
    <w:rsid w:val="001C4C5D"/>
    <w:rsid w:val="001C4D9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304C"/>
    <w:rsid w:val="00214015"/>
    <w:rsid w:val="00214364"/>
    <w:rsid w:val="002144D3"/>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B20"/>
    <w:rsid w:val="00316E01"/>
    <w:rsid w:val="00317191"/>
    <w:rsid w:val="003172DC"/>
    <w:rsid w:val="00317439"/>
    <w:rsid w:val="003177F2"/>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B17"/>
    <w:rsid w:val="003742AB"/>
    <w:rsid w:val="00374555"/>
    <w:rsid w:val="003754A9"/>
    <w:rsid w:val="003756A5"/>
    <w:rsid w:val="0037572E"/>
    <w:rsid w:val="003759DC"/>
    <w:rsid w:val="00375FAA"/>
    <w:rsid w:val="003763F4"/>
    <w:rsid w:val="003765B8"/>
    <w:rsid w:val="00376DBA"/>
    <w:rsid w:val="00377996"/>
    <w:rsid w:val="00377A98"/>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51E"/>
    <w:rsid w:val="003F624D"/>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ECE"/>
    <w:rsid w:val="00492F94"/>
    <w:rsid w:val="00493A30"/>
    <w:rsid w:val="004944B3"/>
    <w:rsid w:val="00494550"/>
    <w:rsid w:val="00494995"/>
    <w:rsid w:val="00494CA0"/>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D6A"/>
    <w:rsid w:val="004D2DAE"/>
    <w:rsid w:val="004D3436"/>
    <w:rsid w:val="004D3578"/>
    <w:rsid w:val="004D371D"/>
    <w:rsid w:val="004D37DD"/>
    <w:rsid w:val="004D3B34"/>
    <w:rsid w:val="004D4CCD"/>
    <w:rsid w:val="004D4D9C"/>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DEF"/>
    <w:rsid w:val="00536E00"/>
    <w:rsid w:val="005374E1"/>
    <w:rsid w:val="0053750C"/>
    <w:rsid w:val="00537A9A"/>
    <w:rsid w:val="00537D73"/>
    <w:rsid w:val="00540254"/>
    <w:rsid w:val="005402D2"/>
    <w:rsid w:val="005412F1"/>
    <w:rsid w:val="00541A98"/>
    <w:rsid w:val="00541CB9"/>
    <w:rsid w:val="00542621"/>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1B1"/>
    <w:rsid w:val="00567229"/>
    <w:rsid w:val="00570459"/>
    <w:rsid w:val="005704BA"/>
    <w:rsid w:val="00570A9C"/>
    <w:rsid w:val="00571EC1"/>
    <w:rsid w:val="00572186"/>
    <w:rsid w:val="005722B2"/>
    <w:rsid w:val="0057235C"/>
    <w:rsid w:val="005735E3"/>
    <w:rsid w:val="00573CF7"/>
    <w:rsid w:val="005748B6"/>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BA4"/>
    <w:rsid w:val="005D2BD3"/>
    <w:rsid w:val="005D2C6D"/>
    <w:rsid w:val="005D2E01"/>
    <w:rsid w:val="005D371B"/>
    <w:rsid w:val="005D428A"/>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7B8C"/>
    <w:rsid w:val="006407BC"/>
    <w:rsid w:val="006407EE"/>
    <w:rsid w:val="00641826"/>
    <w:rsid w:val="0064190B"/>
    <w:rsid w:val="00641F4A"/>
    <w:rsid w:val="00642AF3"/>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AEC"/>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38C"/>
    <w:rsid w:val="006D54D9"/>
    <w:rsid w:val="006D593F"/>
    <w:rsid w:val="006D59D5"/>
    <w:rsid w:val="006D5D19"/>
    <w:rsid w:val="006D713B"/>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10D"/>
    <w:rsid w:val="006E6530"/>
    <w:rsid w:val="006E7034"/>
    <w:rsid w:val="006E7460"/>
    <w:rsid w:val="006E7B31"/>
    <w:rsid w:val="006F10C9"/>
    <w:rsid w:val="006F1B72"/>
    <w:rsid w:val="006F1DF4"/>
    <w:rsid w:val="006F1DF5"/>
    <w:rsid w:val="006F2477"/>
    <w:rsid w:val="006F2512"/>
    <w:rsid w:val="006F2DDC"/>
    <w:rsid w:val="006F2E11"/>
    <w:rsid w:val="006F3699"/>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4391"/>
    <w:rsid w:val="00714D0F"/>
    <w:rsid w:val="00714D57"/>
    <w:rsid w:val="007152FF"/>
    <w:rsid w:val="0071550C"/>
    <w:rsid w:val="00715666"/>
    <w:rsid w:val="00716833"/>
    <w:rsid w:val="00716C43"/>
    <w:rsid w:val="00721857"/>
    <w:rsid w:val="00721B9F"/>
    <w:rsid w:val="00721DD7"/>
    <w:rsid w:val="007228FF"/>
    <w:rsid w:val="0072332E"/>
    <w:rsid w:val="00723377"/>
    <w:rsid w:val="007234F8"/>
    <w:rsid w:val="00723784"/>
    <w:rsid w:val="00723F20"/>
    <w:rsid w:val="00724BAB"/>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29D8"/>
    <w:rsid w:val="00792C97"/>
    <w:rsid w:val="00792E75"/>
    <w:rsid w:val="00793144"/>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84A"/>
    <w:rsid w:val="007F02E0"/>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CB2"/>
    <w:rsid w:val="00861CED"/>
    <w:rsid w:val="008625B3"/>
    <w:rsid w:val="00863182"/>
    <w:rsid w:val="008646BD"/>
    <w:rsid w:val="00864AEF"/>
    <w:rsid w:val="0086513B"/>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5094"/>
    <w:rsid w:val="008B5C52"/>
    <w:rsid w:val="008B5DCB"/>
    <w:rsid w:val="008B67CC"/>
    <w:rsid w:val="008B79C7"/>
    <w:rsid w:val="008B7B2E"/>
    <w:rsid w:val="008B7C17"/>
    <w:rsid w:val="008B7EE8"/>
    <w:rsid w:val="008C0E15"/>
    <w:rsid w:val="008C115E"/>
    <w:rsid w:val="008C1679"/>
    <w:rsid w:val="008C1966"/>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348E"/>
    <w:rsid w:val="00913CD1"/>
    <w:rsid w:val="00913D44"/>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C9E"/>
    <w:rsid w:val="00976496"/>
    <w:rsid w:val="00976813"/>
    <w:rsid w:val="00976885"/>
    <w:rsid w:val="00976914"/>
    <w:rsid w:val="00976E2D"/>
    <w:rsid w:val="0097705A"/>
    <w:rsid w:val="00977234"/>
    <w:rsid w:val="00977323"/>
    <w:rsid w:val="009777DC"/>
    <w:rsid w:val="009777EF"/>
    <w:rsid w:val="009779A9"/>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2165"/>
    <w:rsid w:val="00A92204"/>
    <w:rsid w:val="00A9290D"/>
    <w:rsid w:val="00A92BA1"/>
    <w:rsid w:val="00A93706"/>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745D"/>
    <w:rsid w:val="00AC017E"/>
    <w:rsid w:val="00AC13D9"/>
    <w:rsid w:val="00AC15C0"/>
    <w:rsid w:val="00AC19D3"/>
    <w:rsid w:val="00AC20E2"/>
    <w:rsid w:val="00AC22EC"/>
    <w:rsid w:val="00AC260D"/>
    <w:rsid w:val="00AC28FF"/>
    <w:rsid w:val="00AC310B"/>
    <w:rsid w:val="00AC3374"/>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BC6"/>
    <w:rsid w:val="00B01DCF"/>
    <w:rsid w:val="00B029DC"/>
    <w:rsid w:val="00B02A50"/>
    <w:rsid w:val="00B035F7"/>
    <w:rsid w:val="00B0441B"/>
    <w:rsid w:val="00B04A57"/>
    <w:rsid w:val="00B04DD5"/>
    <w:rsid w:val="00B05093"/>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E4C"/>
    <w:rsid w:val="00B37000"/>
    <w:rsid w:val="00B37998"/>
    <w:rsid w:val="00B37AB5"/>
    <w:rsid w:val="00B37CA4"/>
    <w:rsid w:val="00B37DA3"/>
    <w:rsid w:val="00B4029D"/>
    <w:rsid w:val="00B4063D"/>
    <w:rsid w:val="00B40867"/>
    <w:rsid w:val="00B409ED"/>
    <w:rsid w:val="00B413E0"/>
    <w:rsid w:val="00B41570"/>
    <w:rsid w:val="00B4167B"/>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833"/>
    <w:rsid w:val="00B770EC"/>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6BBD"/>
    <w:rsid w:val="00BD6D2C"/>
    <w:rsid w:val="00BD6EEB"/>
    <w:rsid w:val="00BD7D31"/>
    <w:rsid w:val="00BD7EDB"/>
    <w:rsid w:val="00BE04B9"/>
    <w:rsid w:val="00BE10C0"/>
    <w:rsid w:val="00BE1601"/>
    <w:rsid w:val="00BE1814"/>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E46"/>
    <w:rsid w:val="00BF5E83"/>
    <w:rsid w:val="00BF66FB"/>
    <w:rsid w:val="00BF675A"/>
    <w:rsid w:val="00BF713A"/>
    <w:rsid w:val="00C00B5D"/>
    <w:rsid w:val="00C0103A"/>
    <w:rsid w:val="00C01086"/>
    <w:rsid w:val="00C01948"/>
    <w:rsid w:val="00C019C6"/>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1145"/>
    <w:rsid w:val="00C41ECE"/>
    <w:rsid w:val="00C426A4"/>
    <w:rsid w:val="00C4376C"/>
    <w:rsid w:val="00C44C91"/>
    <w:rsid w:val="00C4504F"/>
    <w:rsid w:val="00C45231"/>
    <w:rsid w:val="00C4528E"/>
    <w:rsid w:val="00C453CF"/>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2261"/>
    <w:rsid w:val="00C626A0"/>
    <w:rsid w:val="00C62BB7"/>
    <w:rsid w:val="00C63800"/>
    <w:rsid w:val="00C639AD"/>
    <w:rsid w:val="00C63D3C"/>
    <w:rsid w:val="00C63DC3"/>
    <w:rsid w:val="00C6434F"/>
    <w:rsid w:val="00C649A4"/>
    <w:rsid w:val="00C649FB"/>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6867"/>
    <w:rsid w:val="00C86B92"/>
    <w:rsid w:val="00C86B9D"/>
    <w:rsid w:val="00C86BBE"/>
    <w:rsid w:val="00C86D2A"/>
    <w:rsid w:val="00C86EB1"/>
    <w:rsid w:val="00C86EB3"/>
    <w:rsid w:val="00C872ED"/>
    <w:rsid w:val="00C87EDF"/>
    <w:rsid w:val="00C903CF"/>
    <w:rsid w:val="00C90909"/>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5D8"/>
    <w:rsid w:val="00CB68BA"/>
    <w:rsid w:val="00CB693C"/>
    <w:rsid w:val="00CB7A57"/>
    <w:rsid w:val="00CC027B"/>
    <w:rsid w:val="00CC098B"/>
    <w:rsid w:val="00CC0B48"/>
    <w:rsid w:val="00CC1B26"/>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CF"/>
    <w:rsid w:val="00CD5499"/>
    <w:rsid w:val="00CD5A44"/>
    <w:rsid w:val="00CD6317"/>
    <w:rsid w:val="00CD6882"/>
    <w:rsid w:val="00CD68C5"/>
    <w:rsid w:val="00CD7391"/>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74A8"/>
    <w:rsid w:val="00D376E6"/>
    <w:rsid w:val="00D37BCC"/>
    <w:rsid w:val="00D37E18"/>
    <w:rsid w:val="00D404B2"/>
    <w:rsid w:val="00D418D9"/>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997"/>
    <w:rsid w:val="00D675A9"/>
    <w:rsid w:val="00D676A6"/>
    <w:rsid w:val="00D67F32"/>
    <w:rsid w:val="00D70030"/>
    <w:rsid w:val="00D70B92"/>
    <w:rsid w:val="00D71266"/>
    <w:rsid w:val="00D718A8"/>
    <w:rsid w:val="00D71FED"/>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E2"/>
    <w:rsid w:val="00DA2628"/>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C3"/>
    <w:rsid w:val="00DA650F"/>
    <w:rsid w:val="00DA6510"/>
    <w:rsid w:val="00DA6A3B"/>
    <w:rsid w:val="00DA7409"/>
    <w:rsid w:val="00DA7A03"/>
    <w:rsid w:val="00DA7BBD"/>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60D3"/>
    <w:rsid w:val="00E963F7"/>
    <w:rsid w:val="00E96B61"/>
    <w:rsid w:val="00E96C46"/>
    <w:rsid w:val="00E97FAD"/>
    <w:rsid w:val="00EA03B9"/>
    <w:rsid w:val="00EA0E90"/>
    <w:rsid w:val="00EA11D4"/>
    <w:rsid w:val="00EA144D"/>
    <w:rsid w:val="00EA15B0"/>
    <w:rsid w:val="00EA18F7"/>
    <w:rsid w:val="00EA1C6D"/>
    <w:rsid w:val="00EA1DAB"/>
    <w:rsid w:val="00EA1DB8"/>
    <w:rsid w:val="00EA2058"/>
    <w:rsid w:val="00EA2EAF"/>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B2A"/>
    <w:rsid w:val="00EC5D3E"/>
    <w:rsid w:val="00EC69AE"/>
    <w:rsid w:val="00EC7021"/>
    <w:rsid w:val="00EC745B"/>
    <w:rsid w:val="00EC74FC"/>
    <w:rsid w:val="00ED0CBE"/>
    <w:rsid w:val="00ED101A"/>
    <w:rsid w:val="00ED1409"/>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A29"/>
    <w:rsid w:val="00EF45D3"/>
    <w:rsid w:val="00EF4BF4"/>
    <w:rsid w:val="00EF4CCC"/>
    <w:rsid w:val="00EF5FC4"/>
    <w:rsid w:val="00EF620C"/>
    <w:rsid w:val="00EF68BC"/>
    <w:rsid w:val="00EF6E18"/>
    <w:rsid w:val="00EF6F2D"/>
    <w:rsid w:val="00EF7219"/>
    <w:rsid w:val="00EF74DA"/>
    <w:rsid w:val="00EF75DC"/>
    <w:rsid w:val="00EF76A1"/>
    <w:rsid w:val="00EF79F7"/>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F22"/>
    <w:rsid w:val="00F42874"/>
    <w:rsid w:val="00F42E6D"/>
    <w:rsid w:val="00F43436"/>
    <w:rsid w:val="00F4377D"/>
    <w:rsid w:val="00F43AB2"/>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42A6"/>
    <w:rsid w:val="00F5594D"/>
    <w:rsid w:val="00F565C3"/>
    <w:rsid w:val="00F56A6B"/>
    <w:rsid w:val="00F576C0"/>
    <w:rsid w:val="00F57F04"/>
    <w:rsid w:val="00F60562"/>
    <w:rsid w:val="00F60E16"/>
    <w:rsid w:val="00F6120A"/>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B8E"/>
    <w:rsid w:val="00FB4CBF"/>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7"/>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8.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3.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0.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2" TargetMode="External"/><Relationship Id="rId149" Type="http://schemas.openxmlformats.org/officeDocument/2006/relationships/hyperlink" Target="https://portal.3gpp.org/ngppapp/CreateTdoc.aspx?mode=view&amp;contributionUid=CP-230212"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3"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6.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17.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2" TargetMode="External"/><Relationship Id="rId17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1.vsd"/><Relationship Id="rId108" Type="http://schemas.openxmlformats.org/officeDocument/2006/relationships/image" Target="media/image51.emf"/><Relationship Id="rId124" Type="http://schemas.openxmlformats.org/officeDocument/2006/relationships/hyperlink" Target="http://www.3gpp.org/ftp/Specs/html-info/24554.htm" TargetMode="External"/><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2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2"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3.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19.vsd"/><Relationship Id="rId101" Type="http://schemas.openxmlformats.org/officeDocument/2006/relationships/oleObject" Target="embeddings/Microsoft_Visio_2003-2010_Drawing20.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2"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3"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4.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hyperlink" Target="https://portal.3gpp.org/ngppapp/CreateTdoc.aspx?mode=view&amp;contributionUid=CP-230312" TargetMode="External"/><Relationship Id="rId141" Type="http://schemas.openxmlformats.org/officeDocument/2006/relationships/hyperlink" Target="https://portal.3gpp.org/ngppapp/CreateTdoc.aspx?mode=view&amp;contributionUid=CP-230212" TargetMode="External"/><Relationship Id="rId146" Type="http://schemas.openxmlformats.org/officeDocument/2006/relationships/hyperlink" Target="https://portal.3gpp.org/ngppapp/CreateTdoc.aspx?mode=view&amp;contributionUid=CP-230213"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27.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3"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package" Target="embeddings/Microsoft_Visio_Drawing18.vsdx"/><Relationship Id="rId100" Type="http://schemas.openxmlformats.org/officeDocument/2006/relationships/image" Target="media/image47.emf"/><Relationship Id="rId105" Type="http://schemas.openxmlformats.org/officeDocument/2006/relationships/oleObject" Target="embeddings/Microsoft_Visio_2003-2010_Drawing22.vsd"/><Relationship Id="rId126" Type="http://schemas.openxmlformats.org/officeDocument/2006/relationships/hyperlink" Target="https://portal.3gpp.org/ngppapp/CreateTdoc.aspx?mode=view&amp;contributionUid=CP-230312" TargetMode="External"/><Relationship Id="rId147" Type="http://schemas.openxmlformats.org/officeDocument/2006/relationships/hyperlink" Target="https://portal.3gpp.org/ngppapp/CreateTdoc.aspx?mode=view&amp;contributionUid=CP-230213" TargetMode="External"/><Relationship Id="rId168" Type="http://schemas.openxmlformats.org/officeDocument/2006/relationships/hyperlink" Target="https://portal.3gpp.org/ngppapp/CreateTdoc.aspx?mode=view&amp;contributionUid=CP-2302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oleObject" Target="embeddings/Microsoft_Visio_2003-2010_Drawing29.vsd"/><Relationship Id="rId142" Type="http://schemas.openxmlformats.org/officeDocument/2006/relationships/hyperlink" Target="https://portal.3gpp.org/ngppapp/CreateTdoc.aspx?mode=view&amp;contributionUid=CP-230213"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9.vsdx"/><Relationship Id="rId88" Type="http://schemas.openxmlformats.org/officeDocument/2006/relationships/image" Target="media/image41.emf"/><Relationship Id="rId111" Type="http://schemas.openxmlformats.org/officeDocument/2006/relationships/oleObject" Target="embeddings/Microsoft_Visio_2003-2010_Drawing25.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80230554\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78</Pages>
  <Words>224858</Words>
  <Characters>1240387</Characters>
  <Application>Microsoft Office Word</Application>
  <DocSecurity>0</DocSecurity>
  <Lines>10336</Lines>
  <Paragraphs>2924</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1462321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24.526_CR0248R1_(Rel-18)_5G_ProSe_Ph2</cp:lastModifiedBy>
  <cp:revision>14</cp:revision>
  <cp:lastPrinted>2019-02-25T14:05:00Z</cp:lastPrinted>
  <dcterms:created xsi:type="dcterms:W3CDTF">2023-12-23T22:53:00Z</dcterms:created>
  <dcterms:modified xsi:type="dcterms:W3CDTF">2024-01-05T18:27:00Z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