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71D11B6C"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t>17</w:t>
            </w:r>
            <w:r w:rsidRPr="00390A88">
              <w:t>.</w:t>
            </w:r>
            <w:r w:rsidR="006532D4">
              <w:t>5</w:t>
            </w:r>
            <w:r w:rsidRPr="00390A88">
              <w:t>.</w:t>
            </w:r>
            <w:bookmarkEnd w:id="3"/>
            <w:r w:rsidRPr="00390A88">
              <w:t>0</w:t>
            </w:r>
            <w:r>
              <w:t xml:space="preserve"> </w:t>
            </w:r>
            <w:r w:rsidRPr="00390A88">
              <w:rPr>
                <w:sz w:val="32"/>
              </w:rPr>
              <w:t>(</w:t>
            </w:r>
            <w:bookmarkStart w:id="4" w:name="issueDate"/>
            <w:r w:rsidRPr="00390A88">
              <w:rPr>
                <w:sz w:val="32"/>
              </w:rPr>
              <w:t>20</w:t>
            </w:r>
            <w:r>
              <w:rPr>
                <w:sz w:val="32"/>
              </w:rPr>
              <w:t>22</w:t>
            </w:r>
            <w:r w:rsidRPr="00390A88">
              <w:rPr>
                <w:sz w:val="32"/>
              </w:rPr>
              <w:t>-</w:t>
            </w:r>
            <w:bookmarkEnd w:id="4"/>
            <w:r w:rsidR="006532D4">
              <w:rPr>
                <w:sz w:val="32"/>
              </w:rPr>
              <w:t>12</w:t>
            </w:r>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650 Route des Lucioles - Sophia Antipolis</w:t>
            </w:r>
          </w:p>
          <w:p w14:paraId="3440400B"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7777777" w:rsidR="00C3210C" w:rsidRPr="00A46C68" w:rsidRDefault="00C3210C" w:rsidP="00BF1743">
            <w:pPr>
              <w:pStyle w:val="FP"/>
              <w:jc w:val="center"/>
              <w:rPr>
                <w:noProof/>
                <w:sz w:val="18"/>
              </w:rPr>
            </w:pPr>
            <w:r w:rsidRPr="00A46C68">
              <w:rPr>
                <w:noProof/>
                <w:sz w:val="18"/>
              </w:rPr>
              <w:t xml:space="preserve">© </w:t>
            </w:r>
            <w:r>
              <w:rPr>
                <w:noProof/>
                <w:sz w:val="18"/>
              </w:rPr>
              <w:t>2022</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0C2A2286" w14:textId="0063E0FE" w:rsidR="00AF1F48"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F1F48">
        <w:rPr>
          <w:noProof/>
        </w:rPr>
        <w:t>Foreword</w:t>
      </w:r>
      <w:r w:rsidR="00AF1F48">
        <w:rPr>
          <w:noProof/>
        </w:rPr>
        <w:tab/>
      </w:r>
      <w:r w:rsidR="00AF1F48">
        <w:rPr>
          <w:noProof/>
        </w:rPr>
        <w:fldChar w:fldCharType="begin" w:fldLock="1"/>
      </w:r>
      <w:r w:rsidR="00AF1F48">
        <w:rPr>
          <w:noProof/>
        </w:rPr>
        <w:instrText xml:space="preserve"> PAGEREF _Toc123645358 \h </w:instrText>
      </w:r>
      <w:r w:rsidR="00AF1F48">
        <w:rPr>
          <w:noProof/>
        </w:rPr>
      </w:r>
      <w:r w:rsidR="00AF1F48">
        <w:rPr>
          <w:noProof/>
        </w:rPr>
        <w:fldChar w:fldCharType="separate"/>
      </w:r>
      <w:r w:rsidR="00AF1F48">
        <w:rPr>
          <w:noProof/>
        </w:rPr>
        <w:t>6</w:t>
      </w:r>
      <w:r w:rsidR="00AF1F48">
        <w:rPr>
          <w:noProof/>
        </w:rPr>
        <w:fldChar w:fldCharType="end"/>
      </w:r>
    </w:p>
    <w:p w14:paraId="477B2C6C" w14:textId="402CEE31" w:rsidR="00AF1F48" w:rsidRDefault="00AF1F4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_Toc123645359 \h </w:instrText>
      </w:r>
      <w:r>
        <w:rPr>
          <w:noProof/>
        </w:rPr>
      </w:r>
      <w:r>
        <w:rPr>
          <w:noProof/>
        </w:rPr>
        <w:fldChar w:fldCharType="separate"/>
      </w:r>
      <w:r>
        <w:rPr>
          <w:noProof/>
        </w:rPr>
        <w:t>8</w:t>
      </w:r>
      <w:r>
        <w:rPr>
          <w:noProof/>
        </w:rPr>
        <w:fldChar w:fldCharType="end"/>
      </w:r>
    </w:p>
    <w:p w14:paraId="5B63F87C" w14:textId="53D1671D" w:rsidR="00AF1F48" w:rsidRDefault="00AF1F4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_Toc123645360 \h </w:instrText>
      </w:r>
      <w:r>
        <w:rPr>
          <w:noProof/>
        </w:rPr>
      </w:r>
      <w:r>
        <w:rPr>
          <w:noProof/>
        </w:rPr>
        <w:fldChar w:fldCharType="separate"/>
      </w:r>
      <w:r>
        <w:rPr>
          <w:noProof/>
        </w:rPr>
        <w:t>8</w:t>
      </w:r>
      <w:r>
        <w:rPr>
          <w:noProof/>
        </w:rPr>
        <w:fldChar w:fldCharType="end"/>
      </w:r>
    </w:p>
    <w:p w14:paraId="2540914E" w14:textId="1219F89F" w:rsidR="00AF1F48" w:rsidRDefault="00AF1F4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_Toc123645361 \h </w:instrText>
      </w:r>
      <w:r>
        <w:rPr>
          <w:noProof/>
        </w:rPr>
      </w:r>
      <w:r>
        <w:rPr>
          <w:noProof/>
        </w:rPr>
        <w:fldChar w:fldCharType="separate"/>
      </w:r>
      <w:r>
        <w:rPr>
          <w:noProof/>
        </w:rPr>
        <w:t>9</w:t>
      </w:r>
      <w:r>
        <w:rPr>
          <w:noProof/>
        </w:rPr>
        <w:fldChar w:fldCharType="end"/>
      </w:r>
    </w:p>
    <w:p w14:paraId="39131229" w14:textId="171DF89D" w:rsidR="00AF1F48" w:rsidRDefault="00AF1F4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_Toc123645362 \h </w:instrText>
      </w:r>
      <w:r>
        <w:rPr>
          <w:noProof/>
        </w:rPr>
      </w:r>
      <w:r>
        <w:rPr>
          <w:noProof/>
        </w:rPr>
        <w:fldChar w:fldCharType="separate"/>
      </w:r>
      <w:r>
        <w:rPr>
          <w:noProof/>
        </w:rPr>
        <w:t>9</w:t>
      </w:r>
      <w:r>
        <w:rPr>
          <w:noProof/>
        </w:rPr>
        <w:fldChar w:fldCharType="end"/>
      </w:r>
    </w:p>
    <w:p w14:paraId="2BAC8AE8" w14:textId="236662D4" w:rsidR="00AF1F48" w:rsidRDefault="00AF1F4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_Toc123645363 \h </w:instrText>
      </w:r>
      <w:r>
        <w:rPr>
          <w:noProof/>
        </w:rPr>
      </w:r>
      <w:r>
        <w:rPr>
          <w:noProof/>
        </w:rPr>
        <w:fldChar w:fldCharType="separate"/>
      </w:r>
      <w:r>
        <w:rPr>
          <w:noProof/>
        </w:rPr>
        <w:t>10</w:t>
      </w:r>
      <w:r>
        <w:rPr>
          <w:noProof/>
        </w:rPr>
        <w:fldChar w:fldCharType="end"/>
      </w:r>
    </w:p>
    <w:p w14:paraId="1559C239" w14:textId="59E7A93B" w:rsidR="00AF1F48" w:rsidRDefault="00AF1F4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_Toc123645364 \h </w:instrText>
      </w:r>
      <w:r>
        <w:rPr>
          <w:noProof/>
        </w:rPr>
      </w:r>
      <w:r>
        <w:rPr>
          <w:noProof/>
        </w:rPr>
        <w:fldChar w:fldCharType="separate"/>
      </w:r>
      <w:r>
        <w:rPr>
          <w:noProof/>
        </w:rPr>
        <w:t>10</w:t>
      </w:r>
      <w:r>
        <w:rPr>
          <w:noProof/>
        </w:rPr>
        <w:fldChar w:fldCharType="end"/>
      </w:r>
    </w:p>
    <w:p w14:paraId="2F7CB350" w14:textId="2637A9E5" w:rsidR="00AF1F48" w:rsidRDefault="00AF1F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_Toc123645365 \h </w:instrText>
      </w:r>
      <w:r>
        <w:rPr>
          <w:noProof/>
        </w:rPr>
      </w:r>
      <w:r>
        <w:rPr>
          <w:noProof/>
        </w:rPr>
        <w:fldChar w:fldCharType="separate"/>
      </w:r>
      <w:r>
        <w:rPr>
          <w:noProof/>
        </w:rPr>
        <w:t>10</w:t>
      </w:r>
      <w:r>
        <w:rPr>
          <w:noProof/>
        </w:rPr>
        <w:fldChar w:fldCharType="end"/>
      </w:r>
    </w:p>
    <w:p w14:paraId="5DF7DD27" w14:textId="6B63F06A" w:rsidR="00AF1F48" w:rsidRDefault="00AF1F48">
      <w:pPr>
        <w:pStyle w:val="TOC2"/>
        <w:rPr>
          <w:rFonts w:asciiTheme="minorHAnsi" w:eastAsiaTheme="minorEastAsia" w:hAnsiTheme="minorHAnsi" w:cstheme="minorBidi"/>
          <w:noProof/>
          <w:sz w:val="22"/>
          <w:szCs w:val="22"/>
          <w:lang w:eastAsia="en-GB"/>
        </w:rPr>
      </w:pPr>
      <w:r w:rsidRPr="003D57F2">
        <w:rPr>
          <w:noProof/>
          <w:lang w:val="en-US"/>
        </w:rPr>
        <w:t>5.1</w:t>
      </w:r>
      <w:r>
        <w:rPr>
          <w:rFonts w:asciiTheme="minorHAnsi" w:eastAsiaTheme="minorEastAsia" w:hAnsiTheme="minorHAnsi" w:cstheme="minorBidi"/>
          <w:noProof/>
          <w:sz w:val="22"/>
          <w:szCs w:val="22"/>
          <w:lang w:eastAsia="en-GB"/>
        </w:rPr>
        <w:tab/>
      </w:r>
      <w:r w:rsidRPr="003D57F2">
        <w:rPr>
          <w:noProof/>
          <w:lang w:val="en-US"/>
        </w:rPr>
        <w:t>SEAL configuration management client (SCM-C)</w:t>
      </w:r>
      <w:r>
        <w:rPr>
          <w:noProof/>
        </w:rPr>
        <w:tab/>
      </w:r>
      <w:r>
        <w:rPr>
          <w:noProof/>
        </w:rPr>
        <w:fldChar w:fldCharType="begin" w:fldLock="1"/>
      </w:r>
      <w:r>
        <w:rPr>
          <w:noProof/>
        </w:rPr>
        <w:instrText xml:space="preserve"> PAGEREF _Toc123645366 \h </w:instrText>
      </w:r>
      <w:r>
        <w:rPr>
          <w:noProof/>
        </w:rPr>
      </w:r>
      <w:r>
        <w:rPr>
          <w:noProof/>
        </w:rPr>
        <w:fldChar w:fldCharType="separate"/>
      </w:r>
      <w:r>
        <w:rPr>
          <w:noProof/>
        </w:rPr>
        <w:t>10</w:t>
      </w:r>
      <w:r>
        <w:rPr>
          <w:noProof/>
        </w:rPr>
        <w:fldChar w:fldCharType="end"/>
      </w:r>
    </w:p>
    <w:p w14:paraId="08EBF9E3" w14:textId="13AE20FF" w:rsidR="00AF1F48" w:rsidRDefault="00AF1F48">
      <w:pPr>
        <w:pStyle w:val="TOC2"/>
        <w:rPr>
          <w:rFonts w:asciiTheme="minorHAnsi" w:eastAsiaTheme="minorEastAsia" w:hAnsiTheme="minorHAnsi" w:cstheme="minorBidi"/>
          <w:noProof/>
          <w:sz w:val="22"/>
          <w:szCs w:val="22"/>
          <w:lang w:eastAsia="en-GB"/>
        </w:rPr>
      </w:pPr>
      <w:r w:rsidRPr="003D57F2">
        <w:rPr>
          <w:noProof/>
          <w:lang w:val="en-US"/>
        </w:rPr>
        <w:t>5.2</w:t>
      </w:r>
      <w:r>
        <w:rPr>
          <w:rFonts w:asciiTheme="minorHAnsi" w:eastAsiaTheme="minorEastAsia" w:hAnsiTheme="minorHAnsi" w:cstheme="minorBidi"/>
          <w:noProof/>
          <w:sz w:val="22"/>
          <w:szCs w:val="22"/>
          <w:lang w:eastAsia="en-GB"/>
        </w:rPr>
        <w:tab/>
      </w:r>
      <w:r w:rsidRPr="003D57F2">
        <w:rPr>
          <w:noProof/>
          <w:lang w:val="en-US"/>
        </w:rPr>
        <w:t>SEAL configuration management server (SCM-S)</w:t>
      </w:r>
      <w:r>
        <w:rPr>
          <w:noProof/>
        </w:rPr>
        <w:tab/>
      </w:r>
      <w:r>
        <w:rPr>
          <w:noProof/>
        </w:rPr>
        <w:fldChar w:fldCharType="begin" w:fldLock="1"/>
      </w:r>
      <w:r>
        <w:rPr>
          <w:noProof/>
        </w:rPr>
        <w:instrText xml:space="preserve"> PAGEREF _Toc123645367 \h </w:instrText>
      </w:r>
      <w:r>
        <w:rPr>
          <w:noProof/>
        </w:rPr>
      </w:r>
      <w:r>
        <w:rPr>
          <w:noProof/>
        </w:rPr>
        <w:fldChar w:fldCharType="separate"/>
      </w:r>
      <w:r>
        <w:rPr>
          <w:noProof/>
        </w:rPr>
        <w:t>11</w:t>
      </w:r>
      <w:r>
        <w:rPr>
          <w:noProof/>
        </w:rPr>
        <w:fldChar w:fldCharType="end"/>
      </w:r>
    </w:p>
    <w:p w14:paraId="5FDE2F56" w14:textId="35DDCBDA" w:rsidR="00AF1F48" w:rsidRDefault="00AF1F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_Toc123645368 \h </w:instrText>
      </w:r>
      <w:r>
        <w:rPr>
          <w:noProof/>
        </w:rPr>
      </w:r>
      <w:r>
        <w:rPr>
          <w:noProof/>
        </w:rPr>
        <w:fldChar w:fldCharType="separate"/>
      </w:r>
      <w:r>
        <w:rPr>
          <w:noProof/>
        </w:rPr>
        <w:t>12</w:t>
      </w:r>
      <w:r>
        <w:rPr>
          <w:noProof/>
        </w:rPr>
        <w:fldChar w:fldCharType="end"/>
      </w:r>
    </w:p>
    <w:p w14:paraId="69CAE715" w14:textId="656C85AF" w:rsidR="00AF1F48" w:rsidRDefault="00AF1F4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_Toc123645369 \h </w:instrText>
      </w:r>
      <w:r>
        <w:rPr>
          <w:noProof/>
        </w:rPr>
      </w:r>
      <w:r>
        <w:rPr>
          <w:noProof/>
        </w:rPr>
        <w:fldChar w:fldCharType="separate"/>
      </w:r>
      <w:r>
        <w:rPr>
          <w:noProof/>
        </w:rPr>
        <w:t>12</w:t>
      </w:r>
      <w:r>
        <w:rPr>
          <w:noProof/>
        </w:rPr>
        <w:fldChar w:fldCharType="end"/>
      </w:r>
    </w:p>
    <w:p w14:paraId="280FFF99" w14:textId="77F4A4D1" w:rsidR="00AF1F48" w:rsidRDefault="00AF1F4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_Toc123645370 \h </w:instrText>
      </w:r>
      <w:r>
        <w:rPr>
          <w:noProof/>
        </w:rPr>
      </w:r>
      <w:r>
        <w:rPr>
          <w:noProof/>
        </w:rPr>
        <w:fldChar w:fldCharType="separate"/>
      </w:r>
      <w:r>
        <w:rPr>
          <w:noProof/>
        </w:rPr>
        <w:t>12</w:t>
      </w:r>
      <w:r>
        <w:rPr>
          <w:noProof/>
        </w:rPr>
        <w:fldChar w:fldCharType="end"/>
      </w:r>
    </w:p>
    <w:p w14:paraId="08CD6ACD" w14:textId="1EDB3635" w:rsidR="00AF1F48" w:rsidRDefault="00AF1F4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_Toc123645371 \h </w:instrText>
      </w:r>
      <w:r>
        <w:rPr>
          <w:noProof/>
        </w:rPr>
      </w:r>
      <w:r>
        <w:rPr>
          <w:noProof/>
        </w:rPr>
        <w:fldChar w:fldCharType="separate"/>
      </w:r>
      <w:r>
        <w:rPr>
          <w:noProof/>
        </w:rPr>
        <w:t>12</w:t>
      </w:r>
      <w:r>
        <w:rPr>
          <w:noProof/>
        </w:rPr>
        <w:fldChar w:fldCharType="end"/>
      </w:r>
    </w:p>
    <w:p w14:paraId="4B86E242" w14:textId="27EC81D8" w:rsidR="00AF1F48" w:rsidRDefault="00AF1F48">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_Toc123645372 \h </w:instrText>
      </w:r>
      <w:r>
        <w:rPr>
          <w:noProof/>
        </w:rPr>
      </w:r>
      <w:r>
        <w:rPr>
          <w:noProof/>
        </w:rPr>
        <w:fldChar w:fldCharType="separate"/>
      </w:r>
      <w:r>
        <w:rPr>
          <w:noProof/>
        </w:rPr>
        <w:t>12</w:t>
      </w:r>
      <w:r>
        <w:rPr>
          <w:noProof/>
        </w:rPr>
        <w:fldChar w:fldCharType="end"/>
      </w:r>
    </w:p>
    <w:p w14:paraId="10A2E921" w14:textId="202F3B8D" w:rsidR="00AF1F48" w:rsidRDefault="00AF1F4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_Toc123645373 \h </w:instrText>
      </w:r>
      <w:r>
        <w:rPr>
          <w:noProof/>
        </w:rPr>
      </w:r>
      <w:r>
        <w:rPr>
          <w:noProof/>
        </w:rPr>
        <w:fldChar w:fldCharType="separate"/>
      </w:r>
      <w:r>
        <w:rPr>
          <w:noProof/>
        </w:rPr>
        <w:t>12</w:t>
      </w:r>
      <w:r>
        <w:rPr>
          <w:noProof/>
        </w:rPr>
        <w:fldChar w:fldCharType="end"/>
      </w:r>
    </w:p>
    <w:p w14:paraId="54D640B9" w14:textId="0B8539A8" w:rsidR="00AF1F48" w:rsidRDefault="00AF1F4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_Toc123645374 \h </w:instrText>
      </w:r>
      <w:r>
        <w:rPr>
          <w:noProof/>
        </w:rPr>
      </w:r>
      <w:r>
        <w:rPr>
          <w:noProof/>
        </w:rPr>
        <w:fldChar w:fldCharType="separate"/>
      </w:r>
      <w:r>
        <w:rPr>
          <w:noProof/>
        </w:rPr>
        <w:t>12</w:t>
      </w:r>
      <w:r>
        <w:rPr>
          <w:noProof/>
        </w:rPr>
        <w:fldChar w:fldCharType="end"/>
      </w:r>
    </w:p>
    <w:p w14:paraId="3A7DD9B7" w14:textId="1874A414" w:rsidR="00AF1F48" w:rsidRDefault="00AF1F4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_Toc123645375 \h </w:instrText>
      </w:r>
      <w:r>
        <w:rPr>
          <w:noProof/>
        </w:rPr>
      </w:r>
      <w:r>
        <w:rPr>
          <w:noProof/>
        </w:rPr>
        <w:fldChar w:fldCharType="separate"/>
      </w:r>
      <w:r>
        <w:rPr>
          <w:noProof/>
        </w:rPr>
        <w:t>12</w:t>
      </w:r>
      <w:r>
        <w:rPr>
          <w:noProof/>
        </w:rPr>
        <w:fldChar w:fldCharType="end"/>
      </w:r>
    </w:p>
    <w:p w14:paraId="09161986" w14:textId="75DF1BA4" w:rsidR="00AF1F48" w:rsidRDefault="00AF1F48">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_Toc123645376 \h </w:instrText>
      </w:r>
      <w:r>
        <w:rPr>
          <w:noProof/>
        </w:rPr>
      </w:r>
      <w:r>
        <w:rPr>
          <w:noProof/>
        </w:rPr>
        <w:fldChar w:fldCharType="separate"/>
      </w:r>
      <w:r>
        <w:rPr>
          <w:noProof/>
        </w:rPr>
        <w:t>12</w:t>
      </w:r>
      <w:r>
        <w:rPr>
          <w:noProof/>
        </w:rPr>
        <w:fldChar w:fldCharType="end"/>
      </w:r>
    </w:p>
    <w:p w14:paraId="2FDDED91" w14:textId="1384B667" w:rsidR="00AF1F48" w:rsidRDefault="00AF1F48">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_Toc123645377 \h </w:instrText>
      </w:r>
      <w:r>
        <w:rPr>
          <w:noProof/>
        </w:rPr>
      </w:r>
      <w:r>
        <w:rPr>
          <w:noProof/>
        </w:rPr>
        <w:fldChar w:fldCharType="separate"/>
      </w:r>
      <w:r>
        <w:rPr>
          <w:noProof/>
        </w:rPr>
        <w:t>14</w:t>
      </w:r>
      <w:r>
        <w:rPr>
          <w:noProof/>
        </w:rPr>
        <w:fldChar w:fldCharType="end"/>
      </w:r>
    </w:p>
    <w:p w14:paraId="6FEF9CE1" w14:textId="3AEDAD8F" w:rsidR="00AF1F48" w:rsidRDefault="00AF1F48">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_Toc123645378 \h </w:instrText>
      </w:r>
      <w:r>
        <w:rPr>
          <w:noProof/>
        </w:rPr>
      </w:r>
      <w:r>
        <w:rPr>
          <w:noProof/>
        </w:rPr>
        <w:fldChar w:fldCharType="separate"/>
      </w:r>
      <w:r>
        <w:rPr>
          <w:noProof/>
        </w:rPr>
        <w:t>15</w:t>
      </w:r>
      <w:r>
        <w:rPr>
          <w:noProof/>
        </w:rPr>
        <w:fldChar w:fldCharType="end"/>
      </w:r>
    </w:p>
    <w:p w14:paraId="56624F56" w14:textId="50044BCB" w:rsidR="00AF1F48" w:rsidRDefault="00AF1F4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_Toc123645379 \h </w:instrText>
      </w:r>
      <w:r>
        <w:rPr>
          <w:noProof/>
        </w:rPr>
      </w:r>
      <w:r>
        <w:rPr>
          <w:noProof/>
        </w:rPr>
        <w:fldChar w:fldCharType="separate"/>
      </w:r>
      <w:r>
        <w:rPr>
          <w:noProof/>
        </w:rPr>
        <w:t>16</w:t>
      </w:r>
      <w:r>
        <w:rPr>
          <w:noProof/>
        </w:rPr>
        <w:fldChar w:fldCharType="end"/>
      </w:r>
    </w:p>
    <w:p w14:paraId="148A69CA" w14:textId="3D6CF73F" w:rsidR="00AF1F48" w:rsidRDefault="00AF1F48">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_Toc123645380 \h </w:instrText>
      </w:r>
      <w:r>
        <w:rPr>
          <w:noProof/>
        </w:rPr>
      </w:r>
      <w:r>
        <w:rPr>
          <w:noProof/>
        </w:rPr>
        <w:fldChar w:fldCharType="separate"/>
      </w:r>
      <w:r>
        <w:rPr>
          <w:noProof/>
        </w:rPr>
        <w:t>16</w:t>
      </w:r>
      <w:r>
        <w:rPr>
          <w:noProof/>
        </w:rPr>
        <w:fldChar w:fldCharType="end"/>
      </w:r>
    </w:p>
    <w:p w14:paraId="1D09322B" w14:textId="442F55D3" w:rsidR="00AF1F48" w:rsidRDefault="00AF1F48">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_Toc123645381 \h </w:instrText>
      </w:r>
      <w:r>
        <w:rPr>
          <w:noProof/>
        </w:rPr>
      </w:r>
      <w:r>
        <w:rPr>
          <w:noProof/>
        </w:rPr>
        <w:fldChar w:fldCharType="separate"/>
      </w:r>
      <w:r>
        <w:rPr>
          <w:noProof/>
        </w:rPr>
        <w:t>16</w:t>
      </w:r>
      <w:r>
        <w:rPr>
          <w:noProof/>
        </w:rPr>
        <w:fldChar w:fldCharType="end"/>
      </w:r>
    </w:p>
    <w:p w14:paraId="04D64F8D" w14:textId="28F3E960" w:rsidR="00AF1F48" w:rsidRDefault="00AF1F48">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_Toc123645382 \h </w:instrText>
      </w:r>
      <w:r>
        <w:rPr>
          <w:noProof/>
        </w:rPr>
      </w:r>
      <w:r>
        <w:rPr>
          <w:noProof/>
        </w:rPr>
        <w:fldChar w:fldCharType="separate"/>
      </w:r>
      <w:r>
        <w:rPr>
          <w:noProof/>
        </w:rPr>
        <w:t>17</w:t>
      </w:r>
      <w:r>
        <w:rPr>
          <w:noProof/>
        </w:rPr>
        <w:fldChar w:fldCharType="end"/>
      </w:r>
    </w:p>
    <w:p w14:paraId="2CB682FB" w14:textId="34E8FA35" w:rsidR="00AF1F48" w:rsidRDefault="00AF1F48">
      <w:pPr>
        <w:pStyle w:val="TOC3"/>
        <w:rPr>
          <w:rFonts w:asciiTheme="minorHAnsi" w:eastAsiaTheme="minorEastAsia" w:hAnsiTheme="minorHAnsi" w:cstheme="minorBidi"/>
          <w:noProof/>
          <w:sz w:val="22"/>
          <w:szCs w:val="22"/>
          <w:lang w:eastAsia="en-GB"/>
        </w:rPr>
      </w:pPr>
      <w:r w:rsidRPr="003D57F2">
        <w:rPr>
          <w:noProof/>
          <w:lang w:val="nl-NL" w:eastAsia="zh-CN"/>
        </w:rPr>
        <w:t>6.2.3</w:t>
      </w:r>
      <w:r>
        <w:rPr>
          <w:rFonts w:asciiTheme="minorHAnsi" w:eastAsiaTheme="minorEastAsia" w:hAnsiTheme="minorHAnsi" w:cstheme="minorBidi"/>
          <w:noProof/>
          <w:sz w:val="22"/>
          <w:szCs w:val="22"/>
          <w:lang w:eastAsia="en-GB"/>
        </w:rPr>
        <w:tab/>
      </w:r>
      <w:r w:rsidRPr="003D57F2">
        <w:rPr>
          <w:noProof/>
          <w:lang w:val="nl-NL" w:eastAsia="zh-CN"/>
        </w:rPr>
        <w:t>VAL UE</w:t>
      </w:r>
      <w:r w:rsidRPr="003D57F2">
        <w:rPr>
          <w:noProof/>
          <w:lang w:val="nl-NL"/>
        </w:rPr>
        <w:t xml:space="preserve"> configuration data</w:t>
      </w:r>
      <w:r>
        <w:rPr>
          <w:noProof/>
        </w:rPr>
        <w:tab/>
      </w:r>
      <w:r>
        <w:rPr>
          <w:noProof/>
        </w:rPr>
        <w:fldChar w:fldCharType="begin" w:fldLock="1"/>
      </w:r>
      <w:r>
        <w:rPr>
          <w:noProof/>
        </w:rPr>
        <w:instrText xml:space="preserve"> PAGEREF _Toc123645383 \h </w:instrText>
      </w:r>
      <w:r>
        <w:rPr>
          <w:noProof/>
        </w:rPr>
      </w:r>
      <w:r>
        <w:rPr>
          <w:noProof/>
        </w:rPr>
        <w:fldChar w:fldCharType="separate"/>
      </w:r>
      <w:r>
        <w:rPr>
          <w:noProof/>
        </w:rPr>
        <w:t>17</w:t>
      </w:r>
      <w:r>
        <w:rPr>
          <w:noProof/>
        </w:rPr>
        <w:fldChar w:fldCharType="end"/>
      </w:r>
    </w:p>
    <w:p w14:paraId="70CB97D8" w14:textId="6C958FF2"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_Toc123645384 \h </w:instrText>
      </w:r>
      <w:r>
        <w:rPr>
          <w:noProof/>
        </w:rPr>
      </w:r>
      <w:r>
        <w:rPr>
          <w:noProof/>
        </w:rPr>
        <w:fldChar w:fldCharType="separate"/>
      </w:r>
      <w:r>
        <w:rPr>
          <w:noProof/>
        </w:rPr>
        <w:t>17</w:t>
      </w:r>
      <w:r>
        <w:rPr>
          <w:noProof/>
        </w:rPr>
        <w:fldChar w:fldCharType="end"/>
      </w:r>
    </w:p>
    <w:p w14:paraId="4D8D304E" w14:textId="769F4469"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_Toc123645385 \h </w:instrText>
      </w:r>
      <w:r>
        <w:rPr>
          <w:noProof/>
        </w:rPr>
      </w:r>
      <w:r>
        <w:rPr>
          <w:noProof/>
        </w:rPr>
        <w:fldChar w:fldCharType="separate"/>
      </w:r>
      <w:r>
        <w:rPr>
          <w:noProof/>
        </w:rPr>
        <w:t>17</w:t>
      </w:r>
      <w:r>
        <w:rPr>
          <w:noProof/>
        </w:rPr>
        <w:fldChar w:fldCharType="end"/>
      </w:r>
    </w:p>
    <w:p w14:paraId="3C82FD79" w14:textId="6FBFEA38"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_Toc123645386 \h </w:instrText>
      </w:r>
      <w:r>
        <w:rPr>
          <w:noProof/>
        </w:rPr>
      </w:r>
      <w:r>
        <w:rPr>
          <w:noProof/>
        </w:rPr>
        <w:fldChar w:fldCharType="separate"/>
      </w:r>
      <w:r>
        <w:rPr>
          <w:noProof/>
        </w:rPr>
        <w:t>18</w:t>
      </w:r>
      <w:r>
        <w:rPr>
          <w:noProof/>
        </w:rPr>
        <w:fldChar w:fldCharType="end"/>
      </w:r>
    </w:p>
    <w:p w14:paraId="0842DC55" w14:textId="58918497"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_Toc123645387 \h </w:instrText>
      </w:r>
      <w:r>
        <w:rPr>
          <w:noProof/>
        </w:rPr>
      </w:r>
      <w:r>
        <w:rPr>
          <w:noProof/>
        </w:rPr>
        <w:fldChar w:fldCharType="separate"/>
      </w:r>
      <w:r>
        <w:rPr>
          <w:noProof/>
        </w:rPr>
        <w:t>18</w:t>
      </w:r>
      <w:r>
        <w:rPr>
          <w:noProof/>
        </w:rPr>
        <w:fldChar w:fldCharType="end"/>
      </w:r>
    </w:p>
    <w:p w14:paraId="080B6666" w14:textId="65033B4D" w:rsidR="00AF1F48" w:rsidRDefault="00AF1F48">
      <w:pPr>
        <w:pStyle w:val="TOC3"/>
        <w:rPr>
          <w:rFonts w:asciiTheme="minorHAnsi" w:eastAsiaTheme="minorEastAsia" w:hAnsiTheme="minorHAnsi" w:cstheme="minorBidi"/>
          <w:noProof/>
          <w:sz w:val="22"/>
          <w:szCs w:val="22"/>
          <w:lang w:eastAsia="en-GB"/>
        </w:rPr>
      </w:pPr>
      <w:r w:rsidRPr="003D57F2">
        <w:rPr>
          <w:noProof/>
          <w:lang w:val="nl-NL"/>
        </w:rPr>
        <w:t>6.2.4</w:t>
      </w:r>
      <w:r>
        <w:rPr>
          <w:rFonts w:asciiTheme="minorHAnsi" w:eastAsiaTheme="minorEastAsia" w:hAnsiTheme="minorHAnsi" w:cstheme="minorBidi"/>
          <w:noProof/>
          <w:sz w:val="22"/>
          <w:szCs w:val="22"/>
          <w:lang w:eastAsia="en-GB"/>
        </w:rPr>
        <w:tab/>
      </w:r>
      <w:r w:rsidRPr="003D57F2">
        <w:rPr>
          <w:noProof/>
          <w:lang w:val="nl-NL"/>
        </w:rPr>
        <w:t>VAL user profile data</w:t>
      </w:r>
      <w:r>
        <w:rPr>
          <w:noProof/>
        </w:rPr>
        <w:tab/>
      </w:r>
      <w:r>
        <w:rPr>
          <w:noProof/>
        </w:rPr>
        <w:fldChar w:fldCharType="begin" w:fldLock="1"/>
      </w:r>
      <w:r>
        <w:rPr>
          <w:noProof/>
        </w:rPr>
        <w:instrText xml:space="preserve"> PAGEREF _Toc123645388 \h </w:instrText>
      </w:r>
      <w:r>
        <w:rPr>
          <w:noProof/>
        </w:rPr>
      </w:r>
      <w:r>
        <w:rPr>
          <w:noProof/>
        </w:rPr>
        <w:fldChar w:fldCharType="separate"/>
      </w:r>
      <w:r>
        <w:rPr>
          <w:noProof/>
        </w:rPr>
        <w:t>19</w:t>
      </w:r>
      <w:r>
        <w:rPr>
          <w:noProof/>
        </w:rPr>
        <w:fldChar w:fldCharType="end"/>
      </w:r>
    </w:p>
    <w:p w14:paraId="38640F67" w14:textId="7EBFF26D"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_Toc123645389 \h </w:instrText>
      </w:r>
      <w:r>
        <w:rPr>
          <w:noProof/>
        </w:rPr>
      </w:r>
      <w:r>
        <w:rPr>
          <w:noProof/>
        </w:rPr>
        <w:fldChar w:fldCharType="separate"/>
      </w:r>
      <w:r>
        <w:rPr>
          <w:noProof/>
        </w:rPr>
        <w:t>19</w:t>
      </w:r>
      <w:r>
        <w:rPr>
          <w:noProof/>
        </w:rPr>
        <w:fldChar w:fldCharType="end"/>
      </w:r>
    </w:p>
    <w:p w14:paraId="71AFACAB" w14:textId="6F5EC1D1"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_Toc123645390 \h </w:instrText>
      </w:r>
      <w:r>
        <w:rPr>
          <w:noProof/>
        </w:rPr>
      </w:r>
      <w:r>
        <w:rPr>
          <w:noProof/>
        </w:rPr>
        <w:fldChar w:fldCharType="separate"/>
      </w:r>
      <w:r>
        <w:rPr>
          <w:noProof/>
        </w:rPr>
        <w:t>19</w:t>
      </w:r>
      <w:r>
        <w:rPr>
          <w:noProof/>
        </w:rPr>
        <w:fldChar w:fldCharType="end"/>
      </w:r>
    </w:p>
    <w:p w14:paraId="7B801C8B" w14:textId="6D5F323E"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_Toc123645391 \h </w:instrText>
      </w:r>
      <w:r>
        <w:rPr>
          <w:noProof/>
        </w:rPr>
      </w:r>
      <w:r>
        <w:rPr>
          <w:noProof/>
        </w:rPr>
        <w:fldChar w:fldCharType="separate"/>
      </w:r>
      <w:r>
        <w:rPr>
          <w:noProof/>
        </w:rPr>
        <w:t>19</w:t>
      </w:r>
      <w:r>
        <w:rPr>
          <w:noProof/>
        </w:rPr>
        <w:fldChar w:fldCharType="end"/>
      </w:r>
    </w:p>
    <w:p w14:paraId="7CD40D95" w14:textId="737F15C9"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_Toc123645392 \h </w:instrText>
      </w:r>
      <w:r>
        <w:rPr>
          <w:noProof/>
        </w:rPr>
      </w:r>
      <w:r>
        <w:rPr>
          <w:noProof/>
        </w:rPr>
        <w:fldChar w:fldCharType="separate"/>
      </w:r>
      <w:r>
        <w:rPr>
          <w:noProof/>
        </w:rPr>
        <w:t>19</w:t>
      </w:r>
      <w:r>
        <w:rPr>
          <w:noProof/>
        </w:rPr>
        <w:fldChar w:fldCharType="end"/>
      </w:r>
    </w:p>
    <w:p w14:paraId="6E1A0E87" w14:textId="6416EDEB" w:rsidR="00AF1F48" w:rsidRDefault="00AF1F48">
      <w:pPr>
        <w:pStyle w:val="TOC3"/>
        <w:rPr>
          <w:rFonts w:asciiTheme="minorHAnsi" w:eastAsiaTheme="minorEastAsia" w:hAnsiTheme="minorHAnsi" w:cstheme="minorBidi"/>
          <w:noProof/>
          <w:sz w:val="22"/>
          <w:szCs w:val="22"/>
          <w:lang w:eastAsia="en-GB"/>
        </w:rPr>
      </w:pPr>
      <w:r w:rsidRPr="003D57F2">
        <w:rPr>
          <w:noProof/>
          <w:lang w:val="nl-NL" w:eastAsia="zh-CN"/>
        </w:rPr>
        <w:t>6.2.5</w:t>
      </w:r>
      <w:r>
        <w:rPr>
          <w:rFonts w:asciiTheme="minorHAnsi" w:eastAsiaTheme="minorEastAsia" w:hAnsiTheme="minorHAnsi" w:cstheme="minorBidi"/>
          <w:noProof/>
          <w:sz w:val="22"/>
          <w:szCs w:val="22"/>
          <w:lang w:eastAsia="en-GB"/>
        </w:rPr>
        <w:tab/>
      </w:r>
      <w:r w:rsidRPr="003D57F2">
        <w:rPr>
          <w:noProof/>
          <w:lang w:val="nl-NL"/>
        </w:rPr>
        <w:t>Up</w:t>
      </w:r>
      <w:r w:rsidRPr="003D57F2">
        <w:rPr>
          <w:noProof/>
          <w:lang w:val="nl-NL" w:eastAsia="zh-CN"/>
        </w:rPr>
        <w:t>date</w:t>
      </w:r>
      <w:r w:rsidRPr="003D57F2">
        <w:rPr>
          <w:noProof/>
          <w:lang w:val="nl-NL"/>
        </w:rPr>
        <w:t xml:space="preserve"> </w:t>
      </w:r>
      <w:r w:rsidRPr="003D57F2">
        <w:rPr>
          <w:noProof/>
          <w:lang w:val="nl-NL" w:eastAsia="zh-CN"/>
        </w:rPr>
        <w:t>VAL user</w:t>
      </w:r>
      <w:r w:rsidRPr="003D57F2">
        <w:rPr>
          <w:noProof/>
          <w:lang w:val="nl-NL"/>
        </w:rPr>
        <w:t xml:space="preserve"> profile data</w:t>
      </w:r>
      <w:r>
        <w:rPr>
          <w:noProof/>
        </w:rPr>
        <w:tab/>
      </w:r>
      <w:r>
        <w:rPr>
          <w:noProof/>
        </w:rPr>
        <w:fldChar w:fldCharType="begin" w:fldLock="1"/>
      </w:r>
      <w:r>
        <w:rPr>
          <w:noProof/>
        </w:rPr>
        <w:instrText xml:space="preserve"> PAGEREF _Toc123645393 \h </w:instrText>
      </w:r>
      <w:r>
        <w:rPr>
          <w:noProof/>
        </w:rPr>
      </w:r>
      <w:r>
        <w:rPr>
          <w:noProof/>
        </w:rPr>
        <w:fldChar w:fldCharType="separate"/>
      </w:r>
      <w:r>
        <w:rPr>
          <w:noProof/>
        </w:rPr>
        <w:t>20</w:t>
      </w:r>
      <w:r>
        <w:rPr>
          <w:noProof/>
        </w:rPr>
        <w:fldChar w:fldCharType="end"/>
      </w:r>
    </w:p>
    <w:p w14:paraId="78AC458E" w14:textId="7DE7DF83"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_Toc123645394 \h </w:instrText>
      </w:r>
      <w:r>
        <w:rPr>
          <w:noProof/>
        </w:rPr>
      </w:r>
      <w:r>
        <w:rPr>
          <w:noProof/>
        </w:rPr>
        <w:fldChar w:fldCharType="separate"/>
      </w:r>
      <w:r>
        <w:rPr>
          <w:noProof/>
        </w:rPr>
        <w:t>20</w:t>
      </w:r>
      <w:r>
        <w:rPr>
          <w:noProof/>
        </w:rPr>
        <w:fldChar w:fldCharType="end"/>
      </w:r>
    </w:p>
    <w:p w14:paraId="03F543D0" w14:textId="0D819341"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_Toc123645395 \h </w:instrText>
      </w:r>
      <w:r>
        <w:rPr>
          <w:noProof/>
        </w:rPr>
      </w:r>
      <w:r>
        <w:rPr>
          <w:noProof/>
        </w:rPr>
        <w:fldChar w:fldCharType="separate"/>
      </w:r>
      <w:r>
        <w:rPr>
          <w:noProof/>
        </w:rPr>
        <w:t>20</w:t>
      </w:r>
      <w:r>
        <w:rPr>
          <w:noProof/>
        </w:rPr>
        <w:fldChar w:fldCharType="end"/>
      </w:r>
    </w:p>
    <w:p w14:paraId="73373357" w14:textId="7D525985"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_Toc123645396 \h </w:instrText>
      </w:r>
      <w:r>
        <w:rPr>
          <w:noProof/>
        </w:rPr>
      </w:r>
      <w:r>
        <w:rPr>
          <w:noProof/>
        </w:rPr>
        <w:fldChar w:fldCharType="separate"/>
      </w:r>
      <w:r>
        <w:rPr>
          <w:noProof/>
        </w:rPr>
        <w:t>21</w:t>
      </w:r>
      <w:r>
        <w:rPr>
          <w:noProof/>
        </w:rPr>
        <w:fldChar w:fldCharType="end"/>
      </w:r>
    </w:p>
    <w:p w14:paraId="27B973F6" w14:textId="1E96F1F5"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_Toc123645397 \h </w:instrText>
      </w:r>
      <w:r>
        <w:rPr>
          <w:noProof/>
        </w:rPr>
      </w:r>
      <w:r>
        <w:rPr>
          <w:noProof/>
        </w:rPr>
        <w:fldChar w:fldCharType="separate"/>
      </w:r>
      <w:r>
        <w:rPr>
          <w:noProof/>
        </w:rPr>
        <w:t>21</w:t>
      </w:r>
      <w:r>
        <w:rPr>
          <w:noProof/>
        </w:rPr>
        <w:fldChar w:fldCharType="end"/>
      </w:r>
    </w:p>
    <w:p w14:paraId="10A278D1" w14:textId="6C766ED6" w:rsidR="00AF1F48" w:rsidRDefault="00AF1F4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_Toc123645398 \h </w:instrText>
      </w:r>
      <w:r>
        <w:rPr>
          <w:noProof/>
        </w:rPr>
      </w:r>
      <w:r>
        <w:rPr>
          <w:noProof/>
        </w:rPr>
        <w:fldChar w:fldCharType="separate"/>
      </w:r>
      <w:r>
        <w:rPr>
          <w:noProof/>
        </w:rPr>
        <w:t>21</w:t>
      </w:r>
      <w:r>
        <w:rPr>
          <w:noProof/>
        </w:rPr>
        <w:fldChar w:fldCharType="end"/>
      </w:r>
    </w:p>
    <w:p w14:paraId="4401923D" w14:textId="277007B5" w:rsidR="00AF1F48" w:rsidRPr="00AF1F48" w:rsidRDefault="00AF1F48">
      <w:pPr>
        <w:pStyle w:val="TOC1"/>
        <w:rPr>
          <w:rFonts w:asciiTheme="minorHAnsi" w:eastAsiaTheme="minorEastAsia" w:hAnsiTheme="minorHAnsi" w:cstheme="minorBidi"/>
          <w:noProof/>
          <w:szCs w:val="22"/>
          <w:lang w:val="fr-FR" w:eastAsia="en-GB"/>
        </w:rPr>
      </w:pPr>
      <w:r w:rsidRPr="00AF1F48">
        <w:rPr>
          <w:noProof/>
          <w:lang w:val="fr-FR"/>
        </w:rPr>
        <w:t>7</w:t>
      </w:r>
      <w:r w:rsidRPr="00AF1F48">
        <w:rPr>
          <w:rFonts w:asciiTheme="minorHAnsi" w:eastAsiaTheme="minorEastAsia" w:hAnsiTheme="minorHAnsi" w:cstheme="minorBidi"/>
          <w:noProof/>
          <w:szCs w:val="22"/>
          <w:lang w:val="fr-FR" w:eastAsia="en-GB"/>
        </w:rPr>
        <w:tab/>
      </w:r>
      <w:r w:rsidRPr="00AF1F48">
        <w:rPr>
          <w:noProof/>
          <w:lang w:val="fr-FR"/>
        </w:rPr>
        <w:t>Coding</w:t>
      </w:r>
      <w:r w:rsidRPr="00AF1F48">
        <w:rPr>
          <w:noProof/>
          <w:lang w:val="fr-FR"/>
        </w:rPr>
        <w:tab/>
      </w:r>
      <w:r>
        <w:rPr>
          <w:noProof/>
        </w:rPr>
        <w:fldChar w:fldCharType="begin" w:fldLock="1"/>
      </w:r>
      <w:r w:rsidRPr="00AF1F48">
        <w:rPr>
          <w:noProof/>
          <w:lang w:val="fr-FR"/>
        </w:rPr>
        <w:instrText xml:space="preserve"> PAGEREF _Toc123645399 \h </w:instrText>
      </w:r>
      <w:r>
        <w:rPr>
          <w:noProof/>
        </w:rPr>
      </w:r>
      <w:r>
        <w:rPr>
          <w:noProof/>
        </w:rPr>
        <w:fldChar w:fldCharType="separate"/>
      </w:r>
      <w:r w:rsidRPr="00AF1F48">
        <w:rPr>
          <w:noProof/>
          <w:lang w:val="fr-FR"/>
        </w:rPr>
        <w:t>22</w:t>
      </w:r>
      <w:r>
        <w:rPr>
          <w:noProof/>
        </w:rPr>
        <w:fldChar w:fldCharType="end"/>
      </w:r>
    </w:p>
    <w:p w14:paraId="0B53FD5D" w14:textId="21936E4C" w:rsidR="00AF1F48" w:rsidRPr="00AF1F48" w:rsidRDefault="00AF1F48">
      <w:pPr>
        <w:pStyle w:val="TOC2"/>
        <w:rPr>
          <w:rFonts w:asciiTheme="minorHAnsi" w:eastAsiaTheme="minorEastAsia" w:hAnsiTheme="minorHAnsi" w:cstheme="minorBidi"/>
          <w:noProof/>
          <w:sz w:val="22"/>
          <w:szCs w:val="22"/>
          <w:lang w:val="fr-FR" w:eastAsia="en-GB"/>
        </w:rPr>
      </w:pPr>
      <w:r w:rsidRPr="00AF1F48">
        <w:rPr>
          <w:noProof/>
          <w:lang w:val="fr-FR"/>
        </w:rPr>
        <w:t>7.1</w:t>
      </w:r>
      <w:r w:rsidRPr="00AF1F48">
        <w:rPr>
          <w:rFonts w:asciiTheme="minorHAnsi" w:eastAsiaTheme="minorEastAsia" w:hAnsiTheme="minorHAnsi" w:cstheme="minorBidi"/>
          <w:noProof/>
          <w:sz w:val="22"/>
          <w:szCs w:val="22"/>
          <w:lang w:val="fr-FR" w:eastAsia="en-GB"/>
        </w:rPr>
        <w:tab/>
      </w:r>
      <w:r w:rsidRPr="00AF1F48">
        <w:rPr>
          <w:noProof/>
          <w:lang w:val="fr-FR"/>
        </w:rPr>
        <w:t>VAL user profile document</w:t>
      </w:r>
      <w:r w:rsidRPr="00AF1F48">
        <w:rPr>
          <w:noProof/>
          <w:lang w:val="fr-FR"/>
        </w:rPr>
        <w:tab/>
      </w:r>
      <w:r>
        <w:rPr>
          <w:noProof/>
        </w:rPr>
        <w:fldChar w:fldCharType="begin" w:fldLock="1"/>
      </w:r>
      <w:r w:rsidRPr="00AF1F48">
        <w:rPr>
          <w:noProof/>
          <w:lang w:val="fr-FR"/>
        </w:rPr>
        <w:instrText xml:space="preserve"> PAGEREF _Toc123645400 \h </w:instrText>
      </w:r>
      <w:r>
        <w:rPr>
          <w:noProof/>
        </w:rPr>
      </w:r>
      <w:r>
        <w:rPr>
          <w:noProof/>
        </w:rPr>
        <w:fldChar w:fldCharType="separate"/>
      </w:r>
      <w:r w:rsidRPr="00AF1F48">
        <w:rPr>
          <w:noProof/>
          <w:lang w:val="fr-FR"/>
        </w:rPr>
        <w:t>22</w:t>
      </w:r>
      <w:r>
        <w:rPr>
          <w:noProof/>
        </w:rPr>
        <w:fldChar w:fldCharType="end"/>
      </w:r>
    </w:p>
    <w:p w14:paraId="302B8C0A" w14:textId="15A6A294" w:rsidR="00AF1F48" w:rsidRDefault="00AF1F48">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_Toc123645401 \h </w:instrText>
      </w:r>
      <w:r>
        <w:rPr>
          <w:noProof/>
        </w:rPr>
      </w:r>
      <w:r>
        <w:rPr>
          <w:noProof/>
        </w:rPr>
        <w:fldChar w:fldCharType="separate"/>
      </w:r>
      <w:r>
        <w:rPr>
          <w:noProof/>
        </w:rPr>
        <w:t>22</w:t>
      </w:r>
      <w:r>
        <w:rPr>
          <w:noProof/>
        </w:rPr>
        <w:fldChar w:fldCharType="end"/>
      </w:r>
    </w:p>
    <w:p w14:paraId="11A81867" w14:textId="2747489D" w:rsidR="00AF1F48" w:rsidRDefault="00AF1F48">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_Toc123645402 \h </w:instrText>
      </w:r>
      <w:r>
        <w:rPr>
          <w:noProof/>
        </w:rPr>
      </w:r>
      <w:r>
        <w:rPr>
          <w:noProof/>
        </w:rPr>
        <w:fldChar w:fldCharType="separate"/>
      </w:r>
      <w:r>
        <w:rPr>
          <w:noProof/>
        </w:rPr>
        <w:t>22</w:t>
      </w:r>
      <w:r>
        <w:rPr>
          <w:noProof/>
        </w:rPr>
        <w:fldChar w:fldCharType="end"/>
      </w:r>
    </w:p>
    <w:p w14:paraId="78BCE6CE" w14:textId="1659CA17" w:rsidR="00AF1F48" w:rsidRDefault="00AF1F48">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_Toc123645403 \h </w:instrText>
      </w:r>
      <w:r>
        <w:rPr>
          <w:noProof/>
        </w:rPr>
      </w:r>
      <w:r>
        <w:rPr>
          <w:noProof/>
        </w:rPr>
        <w:fldChar w:fldCharType="separate"/>
      </w:r>
      <w:r>
        <w:rPr>
          <w:noProof/>
        </w:rPr>
        <w:t>22</w:t>
      </w:r>
      <w:r>
        <w:rPr>
          <w:noProof/>
        </w:rPr>
        <w:fldChar w:fldCharType="end"/>
      </w:r>
    </w:p>
    <w:p w14:paraId="01EF604E" w14:textId="780B9137" w:rsidR="00AF1F48" w:rsidRDefault="00AF1F48">
      <w:pPr>
        <w:pStyle w:val="TOC3"/>
        <w:rPr>
          <w:rFonts w:asciiTheme="minorHAnsi" w:eastAsiaTheme="minorEastAsia" w:hAnsiTheme="minorHAnsi" w:cstheme="minorBidi"/>
          <w:noProof/>
          <w:sz w:val="22"/>
          <w:szCs w:val="22"/>
          <w:lang w:eastAsia="en-GB"/>
        </w:rPr>
      </w:pPr>
      <w:r w:rsidRPr="003D57F2">
        <w:rPr>
          <w:noProof/>
          <w:lang w:val="en-US"/>
        </w:rPr>
        <w:t>7.1.4</w:t>
      </w:r>
      <w:r>
        <w:rPr>
          <w:rFonts w:asciiTheme="minorHAnsi" w:eastAsiaTheme="minorEastAsia" w:hAnsiTheme="minorHAnsi" w:cstheme="minorBidi"/>
          <w:noProof/>
          <w:sz w:val="22"/>
          <w:szCs w:val="22"/>
          <w:lang w:eastAsia="en-GB"/>
        </w:rPr>
        <w:tab/>
      </w:r>
      <w:r w:rsidRPr="003D57F2">
        <w:rPr>
          <w:noProof/>
          <w:lang w:val="en-US"/>
        </w:rPr>
        <w:t>XML Schema</w:t>
      </w:r>
      <w:r>
        <w:rPr>
          <w:noProof/>
        </w:rPr>
        <w:tab/>
      </w:r>
      <w:r>
        <w:rPr>
          <w:noProof/>
        </w:rPr>
        <w:fldChar w:fldCharType="begin" w:fldLock="1"/>
      </w:r>
      <w:r>
        <w:rPr>
          <w:noProof/>
        </w:rPr>
        <w:instrText xml:space="preserve"> PAGEREF _Toc123645404 \h </w:instrText>
      </w:r>
      <w:r>
        <w:rPr>
          <w:noProof/>
        </w:rPr>
      </w:r>
      <w:r>
        <w:rPr>
          <w:noProof/>
        </w:rPr>
        <w:fldChar w:fldCharType="separate"/>
      </w:r>
      <w:r>
        <w:rPr>
          <w:noProof/>
        </w:rPr>
        <w:t>22</w:t>
      </w:r>
      <w:r>
        <w:rPr>
          <w:noProof/>
        </w:rPr>
        <w:fldChar w:fldCharType="end"/>
      </w:r>
    </w:p>
    <w:p w14:paraId="574E405D" w14:textId="45CE0439" w:rsidR="00AF1F48" w:rsidRDefault="00AF1F48">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_Toc123645405 \h </w:instrText>
      </w:r>
      <w:r>
        <w:rPr>
          <w:noProof/>
        </w:rPr>
      </w:r>
      <w:r>
        <w:rPr>
          <w:noProof/>
        </w:rPr>
        <w:fldChar w:fldCharType="separate"/>
      </w:r>
      <w:r>
        <w:rPr>
          <w:noProof/>
        </w:rPr>
        <w:t>23</w:t>
      </w:r>
      <w:r>
        <w:rPr>
          <w:noProof/>
        </w:rPr>
        <w:fldChar w:fldCharType="end"/>
      </w:r>
    </w:p>
    <w:p w14:paraId="70081A2F" w14:textId="4749B818" w:rsidR="00AF1F48" w:rsidRDefault="00AF1F48">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_Toc123645406 \h </w:instrText>
      </w:r>
      <w:r>
        <w:rPr>
          <w:noProof/>
        </w:rPr>
      </w:r>
      <w:r>
        <w:rPr>
          <w:noProof/>
        </w:rPr>
        <w:fldChar w:fldCharType="separate"/>
      </w:r>
      <w:r>
        <w:rPr>
          <w:noProof/>
        </w:rPr>
        <w:t>23</w:t>
      </w:r>
      <w:r>
        <w:rPr>
          <w:noProof/>
        </w:rPr>
        <w:fldChar w:fldCharType="end"/>
      </w:r>
    </w:p>
    <w:p w14:paraId="01E16B39" w14:textId="7E26F3F6" w:rsidR="00AF1F48" w:rsidRDefault="00AF1F48">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_Toc123645407 \h </w:instrText>
      </w:r>
      <w:r>
        <w:rPr>
          <w:noProof/>
        </w:rPr>
      </w:r>
      <w:r>
        <w:rPr>
          <w:noProof/>
        </w:rPr>
        <w:fldChar w:fldCharType="separate"/>
      </w:r>
      <w:r>
        <w:rPr>
          <w:noProof/>
        </w:rPr>
        <w:t>23</w:t>
      </w:r>
      <w:r>
        <w:rPr>
          <w:noProof/>
        </w:rPr>
        <w:fldChar w:fldCharType="end"/>
      </w:r>
    </w:p>
    <w:p w14:paraId="3FDB1DC8" w14:textId="0DC24444" w:rsidR="00AF1F48" w:rsidRDefault="00AF1F4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_Toc123645408 \h </w:instrText>
      </w:r>
      <w:r>
        <w:rPr>
          <w:noProof/>
        </w:rPr>
      </w:r>
      <w:r>
        <w:rPr>
          <w:noProof/>
        </w:rPr>
        <w:fldChar w:fldCharType="separate"/>
      </w:r>
      <w:r>
        <w:rPr>
          <w:noProof/>
        </w:rPr>
        <w:t>25</w:t>
      </w:r>
      <w:r>
        <w:rPr>
          <w:noProof/>
        </w:rPr>
        <w:fldChar w:fldCharType="end"/>
      </w:r>
    </w:p>
    <w:p w14:paraId="541264B7" w14:textId="06351FB6" w:rsidR="00AF1F48" w:rsidRDefault="00AF1F48">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_Toc123645409 \h </w:instrText>
      </w:r>
      <w:r>
        <w:rPr>
          <w:noProof/>
        </w:rPr>
      </w:r>
      <w:r>
        <w:rPr>
          <w:noProof/>
        </w:rPr>
        <w:fldChar w:fldCharType="separate"/>
      </w:r>
      <w:r>
        <w:rPr>
          <w:noProof/>
        </w:rPr>
        <w:t>25</w:t>
      </w:r>
      <w:r>
        <w:rPr>
          <w:noProof/>
        </w:rPr>
        <w:fldChar w:fldCharType="end"/>
      </w:r>
    </w:p>
    <w:p w14:paraId="60AE8FE7" w14:textId="4B5E05A2" w:rsidR="00AF1F48" w:rsidRDefault="00AF1F48">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_Toc123645410 \h </w:instrText>
      </w:r>
      <w:r>
        <w:rPr>
          <w:noProof/>
        </w:rPr>
      </w:r>
      <w:r>
        <w:rPr>
          <w:noProof/>
        </w:rPr>
        <w:fldChar w:fldCharType="separate"/>
      </w:r>
      <w:r>
        <w:rPr>
          <w:noProof/>
        </w:rPr>
        <w:t>25</w:t>
      </w:r>
      <w:r>
        <w:rPr>
          <w:noProof/>
        </w:rPr>
        <w:fldChar w:fldCharType="end"/>
      </w:r>
    </w:p>
    <w:p w14:paraId="23D37F70" w14:textId="1906D411" w:rsidR="00AF1F48" w:rsidRDefault="00AF1F48">
      <w:pPr>
        <w:pStyle w:val="TOC3"/>
        <w:rPr>
          <w:rFonts w:asciiTheme="minorHAnsi" w:eastAsiaTheme="minorEastAsia" w:hAnsiTheme="minorHAnsi" w:cstheme="minorBidi"/>
          <w:noProof/>
          <w:sz w:val="22"/>
          <w:szCs w:val="22"/>
          <w:lang w:eastAsia="en-GB"/>
        </w:rPr>
      </w:pPr>
      <w:r>
        <w:rPr>
          <w:noProof/>
        </w:rPr>
        <w:lastRenderedPageBreak/>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_Toc123645411 \h </w:instrText>
      </w:r>
      <w:r>
        <w:rPr>
          <w:noProof/>
        </w:rPr>
      </w:r>
      <w:r>
        <w:rPr>
          <w:noProof/>
        </w:rPr>
        <w:fldChar w:fldCharType="separate"/>
      </w:r>
      <w:r>
        <w:rPr>
          <w:noProof/>
        </w:rPr>
        <w:t>25</w:t>
      </w:r>
      <w:r>
        <w:rPr>
          <w:noProof/>
        </w:rPr>
        <w:fldChar w:fldCharType="end"/>
      </w:r>
    </w:p>
    <w:p w14:paraId="03CCC275" w14:textId="2D652EEE" w:rsidR="00AF1F48" w:rsidRDefault="00AF1F48">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_Toc123645412 \h </w:instrText>
      </w:r>
      <w:r>
        <w:rPr>
          <w:noProof/>
        </w:rPr>
      </w:r>
      <w:r>
        <w:rPr>
          <w:noProof/>
        </w:rPr>
        <w:fldChar w:fldCharType="separate"/>
      </w:r>
      <w:r>
        <w:rPr>
          <w:noProof/>
        </w:rPr>
        <w:t>26</w:t>
      </w:r>
      <w:r>
        <w:rPr>
          <w:noProof/>
        </w:rPr>
        <w:fldChar w:fldCharType="end"/>
      </w:r>
    </w:p>
    <w:p w14:paraId="614CC304" w14:textId="490FD3E5" w:rsidR="00AF1F48" w:rsidRDefault="00AF1F48">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_Toc123645413 \h </w:instrText>
      </w:r>
      <w:r>
        <w:rPr>
          <w:noProof/>
        </w:rPr>
      </w:r>
      <w:r>
        <w:rPr>
          <w:noProof/>
        </w:rPr>
        <w:fldChar w:fldCharType="separate"/>
      </w:r>
      <w:r>
        <w:rPr>
          <w:noProof/>
        </w:rPr>
        <w:t>27</w:t>
      </w:r>
      <w:r>
        <w:rPr>
          <w:noProof/>
        </w:rPr>
        <w:fldChar w:fldCharType="end"/>
      </w:r>
    </w:p>
    <w:p w14:paraId="58E2595A" w14:textId="4F9F85FD" w:rsidR="00AF1F48" w:rsidRDefault="00AF1F48">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_Toc123645414 \h </w:instrText>
      </w:r>
      <w:r>
        <w:rPr>
          <w:noProof/>
        </w:rPr>
      </w:r>
      <w:r>
        <w:rPr>
          <w:noProof/>
        </w:rPr>
        <w:fldChar w:fldCharType="separate"/>
      </w:r>
      <w:r>
        <w:rPr>
          <w:noProof/>
        </w:rPr>
        <w:t>28</w:t>
      </w:r>
      <w:r>
        <w:rPr>
          <w:noProof/>
        </w:rPr>
        <w:fldChar w:fldCharType="end"/>
      </w:r>
    </w:p>
    <w:p w14:paraId="7E8AB6EC" w14:textId="53B1B822" w:rsidR="00AF1F48" w:rsidRDefault="00AF1F48">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_Toc123645415 \h </w:instrText>
      </w:r>
      <w:r>
        <w:rPr>
          <w:noProof/>
        </w:rPr>
      </w:r>
      <w:r>
        <w:rPr>
          <w:noProof/>
        </w:rPr>
        <w:fldChar w:fldCharType="separate"/>
      </w:r>
      <w:r>
        <w:rPr>
          <w:noProof/>
        </w:rPr>
        <w:t>28</w:t>
      </w:r>
      <w:r>
        <w:rPr>
          <w:noProof/>
        </w:rPr>
        <w:fldChar w:fldCharType="end"/>
      </w:r>
    </w:p>
    <w:p w14:paraId="2A9864C9" w14:textId="0E4B6FD0" w:rsidR="00AF1F48" w:rsidRDefault="00AF1F48">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_Toc123645416 \h </w:instrText>
      </w:r>
      <w:r>
        <w:rPr>
          <w:noProof/>
        </w:rPr>
      </w:r>
      <w:r>
        <w:rPr>
          <w:noProof/>
        </w:rPr>
        <w:fldChar w:fldCharType="separate"/>
      </w:r>
      <w:r>
        <w:rPr>
          <w:noProof/>
        </w:rPr>
        <w:t>30</w:t>
      </w:r>
      <w:r>
        <w:rPr>
          <w:noProof/>
        </w:rPr>
        <w:fldChar w:fldCharType="end"/>
      </w:r>
    </w:p>
    <w:p w14:paraId="335F3FF9" w14:textId="234056F3" w:rsidR="00AF1F48" w:rsidRDefault="00AF1F4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_Toc123645417 \h </w:instrText>
      </w:r>
      <w:r>
        <w:rPr>
          <w:noProof/>
        </w:rPr>
      </w:r>
      <w:r>
        <w:rPr>
          <w:noProof/>
        </w:rPr>
        <w:fldChar w:fldCharType="separate"/>
      </w:r>
      <w:r>
        <w:rPr>
          <w:noProof/>
        </w:rPr>
        <w:t>30</w:t>
      </w:r>
      <w:r>
        <w:rPr>
          <w:noProof/>
        </w:rPr>
        <w:fldChar w:fldCharType="end"/>
      </w:r>
    </w:p>
    <w:p w14:paraId="6825FBD6" w14:textId="5C738E8C" w:rsidR="00AF1F48" w:rsidRDefault="00AF1F48">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_Toc123645418 \h </w:instrText>
      </w:r>
      <w:r>
        <w:rPr>
          <w:noProof/>
        </w:rPr>
      </w:r>
      <w:r>
        <w:rPr>
          <w:noProof/>
        </w:rPr>
        <w:fldChar w:fldCharType="separate"/>
      </w:r>
      <w:r>
        <w:rPr>
          <w:noProof/>
        </w:rPr>
        <w:t>30</w:t>
      </w:r>
      <w:r>
        <w:rPr>
          <w:noProof/>
        </w:rPr>
        <w:fldChar w:fldCharType="end"/>
      </w:r>
    </w:p>
    <w:p w14:paraId="143B2C6B" w14:textId="140F1772" w:rsidR="00AF1F48" w:rsidRDefault="00AF1F48">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_Toc123645419 \h </w:instrText>
      </w:r>
      <w:r>
        <w:rPr>
          <w:noProof/>
        </w:rPr>
      </w:r>
      <w:r>
        <w:rPr>
          <w:noProof/>
        </w:rPr>
        <w:fldChar w:fldCharType="separate"/>
      </w:r>
      <w:r>
        <w:rPr>
          <w:noProof/>
        </w:rPr>
        <w:t>30</w:t>
      </w:r>
      <w:r>
        <w:rPr>
          <w:noProof/>
        </w:rPr>
        <w:fldChar w:fldCharType="end"/>
      </w:r>
    </w:p>
    <w:p w14:paraId="3D23B906" w14:textId="7B0F72EC" w:rsidR="00AF1F48" w:rsidRDefault="00AF1F48">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_Toc123645420 \h </w:instrText>
      </w:r>
      <w:r>
        <w:rPr>
          <w:noProof/>
        </w:rPr>
      </w:r>
      <w:r>
        <w:rPr>
          <w:noProof/>
        </w:rPr>
        <w:fldChar w:fldCharType="separate"/>
      </w:r>
      <w:r>
        <w:rPr>
          <w:noProof/>
        </w:rPr>
        <w:t>30</w:t>
      </w:r>
      <w:r>
        <w:rPr>
          <w:noProof/>
        </w:rPr>
        <w:fldChar w:fldCharType="end"/>
      </w:r>
    </w:p>
    <w:p w14:paraId="1E7DDED8" w14:textId="2A331130" w:rsidR="00AF1F48" w:rsidRDefault="00AF1F4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_Toc123645421 \h </w:instrText>
      </w:r>
      <w:r>
        <w:rPr>
          <w:noProof/>
        </w:rPr>
      </w:r>
      <w:r>
        <w:rPr>
          <w:noProof/>
        </w:rPr>
        <w:fldChar w:fldCharType="separate"/>
      </w:r>
      <w:r>
        <w:rPr>
          <w:noProof/>
        </w:rPr>
        <w:t>31</w:t>
      </w:r>
      <w:r>
        <w:rPr>
          <w:noProof/>
        </w:rPr>
        <w:fldChar w:fldCharType="end"/>
      </w:r>
    </w:p>
    <w:p w14:paraId="5DDAB8C4" w14:textId="4292DF93" w:rsidR="00AF1F48" w:rsidRDefault="00AF1F48">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_Toc123645422 \h </w:instrText>
      </w:r>
      <w:r>
        <w:rPr>
          <w:noProof/>
        </w:rPr>
      </w:r>
      <w:r>
        <w:rPr>
          <w:noProof/>
        </w:rPr>
        <w:fldChar w:fldCharType="separate"/>
      </w:r>
      <w:r>
        <w:rPr>
          <w:noProof/>
        </w:rPr>
        <w:t>31</w:t>
      </w:r>
      <w:r>
        <w:rPr>
          <w:noProof/>
        </w:rPr>
        <w:fldChar w:fldCharType="end"/>
      </w:r>
    </w:p>
    <w:p w14:paraId="2AEF2F2A" w14:textId="07F28C3E" w:rsidR="00AF1F48" w:rsidRDefault="00AF1F48">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_Toc123645423 \h </w:instrText>
      </w:r>
      <w:r>
        <w:rPr>
          <w:noProof/>
        </w:rPr>
      </w:r>
      <w:r>
        <w:rPr>
          <w:noProof/>
        </w:rPr>
        <w:fldChar w:fldCharType="separate"/>
      </w:r>
      <w:r>
        <w:rPr>
          <w:noProof/>
        </w:rPr>
        <w:t>31</w:t>
      </w:r>
      <w:r>
        <w:rPr>
          <w:noProof/>
        </w:rPr>
        <w:fldChar w:fldCharType="end"/>
      </w:r>
    </w:p>
    <w:p w14:paraId="34F130AE" w14:textId="52657955" w:rsidR="00AF1F48" w:rsidRDefault="00AF1F4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_Toc123645424 \h </w:instrText>
      </w:r>
      <w:r>
        <w:rPr>
          <w:noProof/>
        </w:rPr>
      </w:r>
      <w:r>
        <w:rPr>
          <w:noProof/>
        </w:rPr>
        <w:fldChar w:fldCharType="separate"/>
      </w:r>
      <w:r>
        <w:rPr>
          <w:noProof/>
        </w:rPr>
        <w:t>31</w:t>
      </w:r>
      <w:r>
        <w:rPr>
          <w:noProof/>
        </w:rPr>
        <w:fldChar w:fldCharType="end"/>
      </w:r>
    </w:p>
    <w:p w14:paraId="23E5558F" w14:textId="302E38F7" w:rsidR="00AF1F48" w:rsidRDefault="00AF1F4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_Toc123645425 \h </w:instrText>
      </w:r>
      <w:r>
        <w:rPr>
          <w:noProof/>
        </w:rPr>
      </w:r>
      <w:r>
        <w:rPr>
          <w:noProof/>
        </w:rPr>
        <w:fldChar w:fldCharType="separate"/>
      </w:r>
      <w:r>
        <w:rPr>
          <w:noProof/>
        </w:rPr>
        <w:t>31</w:t>
      </w:r>
      <w:r>
        <w:rPr>
          <w:noProof/>
        </w:rPr>
        <w:fldChar w:fldCharType="end"/>
      </w:r>
    </w:p>
    <w:p w14:paraId="30101A54" w14:textId="464CB4A5" w:rsidR="00AF1F48" w:rsidRDefault="00AF1F48">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_Toc123645426 \h </w:instrText>
      </w:r>
      <w:r>
        <w:rPr>
          <w:noProof/>
        </w:rPr>
      </w:r>
      <w:r>
        <w:rPr>
          <w:noProof/>
        </w:rPr>
        <w:fldChar w:fldCharType="separate"/>
      </w:r>
      <w:r>
        <w:rPr>
          <w:noProof/>
        </w:rPr>
        <w:t>31</w:t>
      </w:r>
      <w:r>
        <w:rPr>
          <w:noProof/>
        </w:rPr>
        <w:fldChar w:fldCharType="end"/>
      </w:r>
    </w:p>
    <w:p w14:paraId="74CED803" w14:textId="38CDC214" w:rsidR="00AF1F48" w:rsidRDefault="00AF1F48">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_Toc123645427 \h </w:instrText>
      </w:r>
      <w:r>
        <w:rPr>
          <w:noProof/>
        </w:rPr>
      </w:r>
      <w:r>
        <w:rPr>
          <w:noProof/>
        </w:rPr>
        <w:fldChar w:fldCharType="separate"/>
      </w:r>
      <w:r>
        <w:rPr>
          <w:noProof/>
        </w:rPr>
        <w:t>31</w:t>
      </w:r>
      <w:r>
        <w:rPr>
          <w:noProof/>
        </w:rPr>
        <w:fldChar w:fldCharType="end"/>
      </w:r>
    </w:p>
    <w:p w14:paraId="3E41E094" w14:textId="51C4A4E0" w:rsidR="00AF1F48" w:rsidRDefault="00AF1F48">
      <w:pPr>
        <w:pStyle w:val="TOC2"/>
        <w:rPr>
          <w:rFonts w:asciiTheme="minorHAnsi" w:eastAsiaTheme="minorEastAsia" w:hAnsiTheme="minorHAnsi" w:cstheme="minorBidi"/>
          <w:noProof/>
          <w:sz w:val="22"/>
          <w:szCs w:val="22"/>
          <w:lang w:eastAsia="en-GB"/>
        </w:rPr>
      </w:pPr>
      <w:r w:rsidRPr="003D57F2">
        <w:rPr>
          <w:rFonts w:eastAsia="DengXian"/>
          <w:noProof/>
        </w:rPr>
        <w:t>C.1.1</w:t>
      </w:r>
      <w:r>
        <w:rPr>
          <w:rFonts w:asciiTheme="minorHAnsi" w:eastAsiaTheme="minorEastAsia" w:hAnsiTheme="minorHAnsi" w:cstheme="minorBidi"/>
          <w:noProof/>
          <w:sz w:val="22"/>
          <w:szCs w:val="22"/>
          <w:lang w:eastAsia="en-GB"/>
        </w:rPr>
        <w:tab/>
      </w:r>
      <w:r w:rsidRPr="003D57F2">
        <w:rPr>
          <w:rFonts w:eastAsia="DengXian"/>
          <w:noProof/>
        </w:rPr>
        <w:t>Resource URI structure</w:t>
      </w:r>
      <w:r>
        <w:rPr>
          <w:noProof/>
        </w:rPr>
        <w:tab/>
      </w:r>
      <w:r>
        <w:rPr>
          <w:noProof/>
        </w:rPr>
        <w:fldChar w:fldCharType="begin" w:fldLock="1"/>
      </w:r>
      <w:r>
        <w:rPr>
          <w:noProof/>
        </w:rPr>
        <w:instrText xml:space="preserve"> PAGEREF _Toc123645428 \h </w:instrText>
      </w:r>
      <w:r>
        <w:rPr>
          <w:noProof/>
        </w:rPr>
      </w:r>
      <w:r>
        <w:rPr>
          <w:noProof/>
        </w:rPr>
        <w:fldChar w:fldCharType="separate"/>
      </w:r>
      <w:r>
        <w:rPr>
          <w:noProof/>
        </w:rPr>
        <w:t>31</w:t>
      </w:r>
      <w:r>
        <w:rPr>
          <w:noProof/>
        </w:rPr>
        <w:fldChar w:fldCharType="end"/>
      </w:r>
    </w:p>
    <w:p w14:paraId="0051606A" w14:textId="25B35125" w:rsidR="00AF1F48" w:rsidRDefault="00AF1F48">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_Toc123645429 \h </w:instrText>
      </w:r>
      <w:r>
        <w:rPr>
          <w:noProof/>
        </w:rPr>
      </w:r>
      <w:r>
        <w:rPr>
          <w:noProof/>
        </w:rPr>
        <w:fldChar w:fldCharType="separate"/>
      </w:r>
      <w:r>
        <w:rPr>
          <w:noProof/>
        </w:rPr>
        <w:t>32</w:t>
      </w:r>
      <w:r>
        <w:rPr>
          <w:noProof/>
        </w:rPr>
        <w:fldChar w:fldCharType="end"/>
      </w:r>
    </w:p>
    <w:p w14:paraId="4CEC8365" w14:textId="45AAD555" w:rsidR="00AF1F48" w:rsidRDefault="00AF1F48">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_Toc123645430 \h </w:instrText>
      </w:r>
      <w:r>
        <w:rPr>
          <w:noProof/>
        </w:rPr>
      </w:r>
      <w:r>
        <w:rPr>
          <w:noProof/>
        </w:rPr>
        <w:fldChar w:fldCharType="separate"/>
      </w:r>
      <w:r>
        <w:rPr>
          <w:noProof/>
        </w:rPr>
        <w:t>32</w:t>
      </w:r>
      <w:r>
        <w:rPr>
          <w:noProof/>
        </w:rPr>
        <w:fldChar w:fldCharType="end"/>
      </w:r>
    </w:p>
    <w:p w14:paraId="28799F13" w14:textId="0567EC6F" w:rsidR="00AF1F48" w:rsidRDefault="00AF1F48">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_Toc123645431 \h </w:instrText>
      </w:r>
      <w:r>
        <w:rPr>
          <w:noProof/>
        </w:rPr>
      </w:r>
      <w:r>
        <w:rPr>
          <w:noProof/>
        </w:rPr>
        <w:fldChar w:fldCharType="separate"/>
      </w:r>
      <w:r>
        <w:rPr>
          <w:noProof/>
        </w:rPr>
        <w:t>34</w:t>
      </w:r>
      <w:r>
        <w:rPr>
          <w:noProof/>
        </w:rPr>
        <w:fldChar w:fldCharType="end"/>
      </w:r>
    </w:p>
    <w:p w14:paraId="5CD8548C" w14:textId="0EC32F1C" w:rsidR="00AF1F48" w:rsidRDefault="00AF1F48">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_Toc123645432 \h </w:instrText>
      </w:r>
      <w:r>
        <w:rPr>
          <w:noProof/>
        </w:rPr>
      </w:r>
      <w:r>
        <w:rPr>
          <w:noProof/>
        </w:rPr>
        <w:fldChar w:fldCharType="separate"/>
      </w:r>
      <w:r>
        <w:rPr>
          <w:noProof/>
        </w:rPr>
        <w:t>34</w:t>
      </w:r>
      <w:r>
        <w:rPr>
          <w:noProof/>
        </w:rPr>
        <w:fldChar w:fldCharType="end"/>
      </w:r>
    </w:p>
    <w:p w14:paraId="723064FC" w14:textId="3D8DB386" w:rsidR="00AF1F48" w:rsidRDefault="00AF1F48">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_Toc123645433 \h </w:instrText>
      </w:r>
      <w:r>
        <w:rPr>
          <w:noProof/>
        </w:rPr>
      </w:r>
      <w:r>
        <w:rPr>
          <w:noProof/>
        </w:rPr>
        <w:fldChar w:fldCharType="separate"/>
      </w:r>
      <w:r>
        <w:rPr>
          <w:noProof/>
        </w:rPr>
        <w:t>34</w:t>
      </w:r>
      <w:r>
        <w:rPr>
          <w:noProof/>
        </w:rPr>
        <w:fldChar w:fldCharType="end"/>
      </w:r>
    </w:p>
    <w:p w14:paraId="459F077D" w14:textId="1B62ED40" w:rsidR="00AF1F48" w:rsidRDefault="00AF1F48">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_Toc123645434 \h </w:instrText>
      </w:r>
      <w:r>
        <w:rPr>
          <w:noProof/>
        </w:rPr>
      </w:r>
      <w:r>
        <w:rPr>
          <w:noProof/>
        </w:rPr>
        <w:fldChar w:fldCharType="separate"/>
      </w:r>
      <w:r>
        <w:rPr>
          <w:noProof/>
        </w:rPr>
        <w:t>34</w:t>
      </w:r>
      <w:r>
        <w:rPr>
          <w:noProof/>
        </w:rPr>
        <w:fldChar w:fldCharType="end"/>
      </w:r>
    </w:p>
    <w:p w14:paraId="00EF2EA4" w14:textId="76031BA1" w:rsidR="00AF1F48" w:rsidRDefault="00AF1F48">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_Toc123645435 \h </w:instrText>
      </w:r>
      <w:r>
        <w:rPr>
          <w:noProof/>
        </w:rPr>
      </w:r>
      <w:r>
        <w:rPr>
          <w:noProof/>
        </w:rPr>
        <w:fldChar w:fldCharType="separate"/>
      </w:r>
      <w:r>
        <w:rPr>
          <w:noProof/>
        </w:rPr>
        <w:t>36</w:t>
      </w:r>
      <w:r>
        <w:rPr>
          <w:noProof/>
        </w:rPr>
        <w:fldChar w:fldCharType="end"/>
      </w:r>
    </w:p>
    <w:p w14:paraId="72DCF017" w14:textId="64F5BD32" w:rsidR="00AF1F48" w:rsidRDefault="00AF1F48">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_Toc123645436 \h </w:instrText>
      </w:r>
      <w:r>
        <w:rPr>
          <w:noProof/>
        </w:rPr>
      </w:r>
      <w:r>
        <w:rPr>
          <w:noProof/>
        </w:rPr>
        <w:fldChar w:fldCharType="separate"/>
      </w:r>
      <w:r>
        <w:rPr>
          <w:noProof/>
        </w:rPr>
        <w:t>36</w:t>
      </w:r>
      <w:r>
        <w:rPr>
          <w:noProof/>
        </w:rPr>
        <w:fldChar w:fldCharType="end"/>
      </w:r>
    </w:p>
    <w:p w14:paraId="20F38A22" w14:textId="2603E638" w:rsidR="00AF1F48" w:rsidRDefault="00AF1F48">
      <w:pPr>
        <w:pStyle w:val="TOC4"/>
        <w:rPr>
          <w:rFonts w:asciiTheme="minorHAnsi" w:eastAsiaTheme="minorEastAsia" w:hAnsiTheme="minorHAnsi" w:cstheme="minorBidi"/>
          <w:noProof/>
          <w:sz w:val="22"/>
          <w:szCs w:val="22"/>
          <w:lang w:eastAsia="en-GB"/>
        </w:rPr>
      </w:pPr>
      <w:r>
        <w:rPr>
          <w:noProof/>
        </w:rPr>
        <w:t>C.1.4.4.2</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_Toc123645437 \h </w:instrText>
      </w:r>
      <w:r>
        <w:rPr>
          <w:noProof/>
        </w:rPr>
      </w:r>
      <w:r>
        <w:rPr>
          <w:noProof/>
        </w:rPr>
        <w:fldChar w:fldCharType="separate"/>
      </w:r>
      <w:r>
        <w:rPr>
          <w:noProof/>
        </w:rPr>
        <w:t>36</w:t>
      </w:r>
      <w:r>
        <w:rPr>
          <w:noProof/>
        </w:rPr>
        <w:fldChar w:fldCharType="end"/>
      </w:r>
    </w:p>
    <w:p w14:paraId="3A070F65" w14:textId="24533899" w:rsidR="00AF1F48" w:rsidRDefault="00AF1F48">
      <w:pPr>
        <w:pStyle w:val="TOC4"/>
        <w:rPr>
          <w:rFonts w:asciiTheme="minorHAnsi" w:eastAsiaTheme="minorEastAsia" w:hAnsiTheme="minorHAnsi" w:cstheme="minorBidi"/>
          <w:noProof/>
          <w:sz w:val="22"/>
          <w:szCs w:val="22"/>
          <w:lang w:eastAsia="en-GB"/>
        </w:rPr>
      </w:pPr>
      <w:r>
        <w:rPr>
          <w:noProof/>
        </w:rPr>
        <w:t>C.1.4.4.3</w:t>
      </w:r>
      <w:r>
        <w:rPr>
          <w:rFonts w:asciiTheme="minorHAnsi" w:eastAsiaTheme="minorEastAsia" w:hAnsiTheme="minorHAnsi" w:cstheme="minorBid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_Toc123645438 \h </w:instrText>
      </w:r>
      <w:r>
        <w:rPr>
          <w:noProof/>
        </w:rPr>
      </w:r>
      <w:r>
        <w:rPr>
          <w:noProof/>
        </w:rPr>
        <w:fldChar w:fldCharType="separate"/>
      </w:r>
      <w:r>
        <w:rPr>
          <w:noProof/>
        </w:rPr>
        <w:t>36</w:t>
      </w:r>
      <w:r>
        <w:rPr>
          <w:noProof/>
        </w:rPr>
        <w:fldChar w:fldCharType="end"/>
      </w:r>
    </w:p>
    <w:p w14:paraId="3BE675C0" w14:textId="54532DB6" w:rsidR="00AF1F48" w:rsidRDefault="00AF1F48">
      <w:pPr>
        <w:pStyle w:val="TOC4"/>
        <w:rPr>
          <w:rFonts w:asciiTheme="minorHAnsi" w:eastAsiaTheme="minorEastAsia" w:hAnsiTheme="minorHAnsi" w:cstheme="minorBidi"/>
          <w:noProof/>
          <w:sz w:val="22"/>
          <w:szCs w:val="22"/>
          <w:lang w:eastAsia="en-GB"/>
        </w:rPr>
      </w:pPr>
      <w:r>
        <w:rPr>
          <w:noProof/>
        </w:rPr>
        <w:t>C.1.4.4.4</w:t>
      </w:r>
      <w:r>
        <w:rPr>
          <w:rFonts w:asciiTheme="minorHAnsi" w:eastAsiaTheme="minorEastAsia" w:hAnsiTheme="minorHAnsi" w:cstheme="minorBidi"/>
          <w:noProof/>
          <w:sz w:val="22"/>
          <w:szCs w:val="22"/>
          <w:lang w:eastAsia="en-GB"/>
        </w:rPr>
        <w:tab/>
      </w:r>
      <w:r>
        <w:rPr>
          <w:noProof/>
        </w:rPr>
        <w:t>Type: GeographicArea</w:t>
      </w:r>
      <w:r>
        <w:rPr>
          <w:noProof/>
        </w:rPr>
        <w:tab/>
      </w:r>
      <w:r>
        <w:rPr>
          <w:noProof/>
        </w:rPr>
        <w:fldChar w:fldCharType="begin" w:fldLock="1"/>
      </w:r>
      <w:r>
        <w:rPr>
          <w:noProof/>
        </w:rPr>
        <w:instrText xml:space="preserve"> PAGEREF _Toc123645439 \h </w:instrText>
      </w:r>
      <w:r>
        <w:rPr>
          <w:noProof/>
        </w:rPr>
      </w:r>
      <w:r>
        <w:rPr>
          <w:noProof/>
        </w:rPr>
        <w:fldChar w:fldCharType="separate"/>
      </w:r>
      <w:r>
        <w:rPr>
          <w:noProof/>
        </w:rPr>
        <w:t>37</w:t>
      </w:r>
      <w:r>
        <w:rPr>
          <w:noProof/>
        </w:rPr>
        <w:fldChar w:fldCharType="end"/>
      </w:r>
    </w:p>
    <w:p w14:paraId="13401B59" w14:textId="70116EBC" w:rsidR="00AF1F48" w:rsidRDefault="00AF1F48">
      <w:pPr>
        <w:pStyle w:val="TOC4"/>
        <w:rPr>
          <w:rFonts w:asciiTheme="minorHAnsi" w:eastAsiaTheme="minorEastAsia" w:hAnsiTheme="minorHAnsi" w:cstheme="minorBidi"/>
          <w:noProof/>
          <w:sz w:val="22"/>
          <w:szCs w:val="22"/>
          <w:lang w:eastAsia="en-GB"/>
        </w:rPr>
      </w:pPr>
      <w:r>
        <w:rPr>
          <w:noProof/>
        </w:rPr>
        <w:t>C.1.4.4.5</w:t>
      </w:r>
      <w:r>
        <w:rPr>
          <w:rFonts w:asciiTheme="minorHAnsi" w:eastAsiaTheme="minorEastAsia" w:hAnsiTheme="minorHAnsi" w:cstheme="minorBidi"/>
          <w:noProof/>
          <w:sz w:val="22"/>
          <w:szCs w:val="22"/>
          <w:lang w:eastAsia="en-GB"/>
        </w:rPr>
        <w:tab/>
      </w:r>
      <w:r>
        <w:rPr>
          <w:noProof/>
        </w:rPr>
        <w:t>Type: Point</w:t>
      </w:r>
      <w:r>
        <w:rPr>
          <w:noProof/>
        </w:rPr>
        <w:tab/>
      </w:r>
      <w:r>
        <w:rPr>
          <w:noProof/>
        </w:rPr>
        <w:fldChar w:fldCharType="begin" w:fldLock="1"/>
      </w:r>
      <w:r>
        <w:rPr>
          <w:noProof/>
        </w:rPr>
        <w:instrText xml:space="preserve"> PAGEREF _Toc123645440 \h </w:instrText>
      </w:r>
      <w:r>
        <w:rPr>
          <w:noProof/>
        </w:rPr>
      </w:r>
      <w:r>
        <w:rPr>
          <w:noProof/>
        </w:rPr>
        <w:fldChar w:fldCharType="separate"/>
      </w:r>
      <w:r>
        <w:rPr>
          <w:noProof/>
        </w:rPr>
        <w:t>37</w:t>
      </w:r>
      <w:r>
        <w:rPr>
          <w:noProof/>
        </w:rPr>
        <w:fldChar w:fldCharType="end"/>
      </w:r>
    </w:p>
    <w:p w14:paraId="1D65DB95" w14:textId="7C7B23EA" w:rsidR="00AF1F48" w:rsidRDefault="00AF1F48">
      <w:pPr>
        <w:pStyle w:val="TOC4"/>
        <w:rPr>
          <w:rFonts w:asciiTheme="minorHAnsi" w:eastAsiaTheme="minorEastAsia" w:hAnsiTheme="minorHAnsi" w:cstheme="minorBidi"/>
          <w:noProof/>
          <w:sz w:val="22"/>
          <w:szCs w:val="22"/>
          <w:lang w:eastAsia="en-GB"/>
        </w:rPr>
      </w:pPr>
      <w:r>
        <w:rPr>
          <w:noProof/>
        </w:rPr>
        <w:t>C.1.4.4.6</w:t>
      </w:r>
      <w:r>
        <w:rPr>
          <w:rFonts w:asciiTheme="minorHAnsi" w:eastAsiaTheme="minorEastAsia" w:hAnsiTheme="minorHAnsi" w:cstheme="minorBid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_Toc123645441 \h </w:instrText>
      </w:r>
      <w:r>
        <w:rPr>
          <w:noProof/>
        </w:rPr>
      </w:r>
      <w:r>
        <w:rPr>
          <w:noProof/>
        </w:rPr>
        <w:fldChar w:fldCharType="separate"/>
      </w:r>
      <w:r>
        <w:rPr>
          <w:noProof/>
        </w:rPr>
        <w:t>37</w:t>
      </w:r>
      <w:r>
        <w:rPr>
          <w:noProof/>
        </w:rPr>
        <w:fldChar w:fldCharType="end"/>
      </w:r>
    </w:p>
    <w:p w14:paraId="67A5AA15" w14:textId="6DD33754" w:rsidR="00AF1F48" w:rsidRDefault="00AF1F48">
      <w:pPr>
        <w:pStyle w:val="TOC4"/>
        <w:rPr>
          <w:rFonts w:asciiTheme="minorHAnsi" w:eastAsiaTheme="minorEastAsia" w:hAnsiTheme="minorHAnsi" w:cstheme="minorBidi"/>
          <w:noProof/>
          <w:sz w:val="22"/>
          <w:szCs w:val="22"/>
          <w:lang w:eastAsia="en-GB"/>
        </w:rPr>
      </w:pPr>
      <w:r>
        <w:rPr>
          <w:noProof/>
        </w:rPr>
        <w:t>C.1.4.4.7</w:t>
      </w:r>
      <w:r>
        <w:rPr>
          <w:rFonts w:asciiTheme="minorHAnsi" w:eastAsiaTheme="minorEastAsia" w:hAnsiTheme="minorHAnsi" w:cstheme="minorBid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_Toc123645442 \h </w:instrText>
      </w:r>
      <w:r>
        <w:rPr>
          <w:noProof/>
        </w:rPr>
      </w:r>
      <w:r>
        <w:rPr>
          <w:noProof/>
        </w:rPr>
        <w:fldChar w:fldCharType="separate"/>
      </w:r>
      <w:r>
        <w:rPr>
          <w:noProof/>
        </w:rPr>
        <w:t>38</w:t>
      </w:r>
      <w:r>
        <w:rPr>
          <w:noProof/>
        </w:rPr>
        <w:fldChar w:fldCharType="end"/>
      </w:r>
    </w:p>
    <w:p w14:paraId="597AE85B" w14:textId="0050741D" w:rsidR="00AF1F48" w:rsidRDefault="00AF1F48">
      <w:pPr>
        <w:pStyle w:val="TOC4"/>
        <w:rPr>
          <w:rFonts w:asciiTheme="minorHAnsi" w:eastAsiaTheme="minorEastAsia" w:hAnsiTheme="minorHAnsi" w:cstheme="minorBidi"/>
          <w:noProof/>
          <w:sz w:val="22"/>
          <w:szCs w:val="22"/>
          <w:lang w:eastAsia="en-GB"/>
        </w:rPr>
      </w:pPr>
      <w:r>
        <w:rPr>
          <w:noProof/>
        </w:rPr>
        <w:t>C.1.4.4.8</w:t>
      </w:r>
      <w:r>
        <w:rPr>
          <w:rFonts w:asciiTheme="minorHAnsi" w:eastAsiaTheme="minorEastAsia" w:hAnsiTheme="minorHAnsi" w:cstheme="minorBidi"/>
          <w:noProof/>
          <w:sz w:val="22"/>
          <w:szCs w:val="22"/>
          <w:lang w:eastAsia="en-GB"/>
        </w:rPr>
        <w:tab/>
      </w:r>
      <w:r>
        <w:rPr>
          <w:noProof/>
        </w:rPr>
        <w:t>Type: Polygon</w:t>
      </w:r>
      <w:r>
        <w:rPr>
          <w:noProof/>
        </w:rPr>
        <w:tab/>
      </w:r>
      <w:r>
        <w:rPr>
          <w:noProof/>
        </w:rPr>
        <w:fldChar w:fldCharType="begin" w:fldLock="1"/>
      </w:r>
      <w:r>
        <w:rPr>
          <w:noProof/>
        </w:rPr>
        <w:instrText xml:space="preserve"> PAGEREF _Toc123645443 \h </w:instrText>
      </w:r>
      <w:r>
        <w:rPr>
          <w:noProof/>
        </w:rPr>
      </w:r>
      <w:r>
        <w:rPr>
          <w:noProof/>
        </w:rPr>
        <w:fldChar w:fldCharType="separate"/>
      </w:r>
      <w:r>
        <w:rPr>
          <w:noProof/>
        </w:rPr>
        <w:t>38</w:t>
      </w:r>
      <w:r>
        <w:rPr>
          <w:noProof/>
        </w:rPr>
        <w:fldChar w:fldCharType="end"/>
      </w:r>
    </w:p>
    <w:p w14:paraId="5B30C725" w14:textId="2BE7DD1C" w:rsidR="00AF1F48" w:rsidRDefault="00AF1F48">
      <w:pPr>
        <w:pStyle w:val="TOC4"/>
        <w:rPr>
          <w:rFonts w:asciiTheme="minorHAnsi" w:eastAsiaTheme="minorEastAsia" w:hAnsiTheme="minorHAnsi" w:cstheme="minorBidi"/>
          <w:noProof/>
          <w:sz w:val="22"/>
          <w:szCs w:val="22"/>
          <w:lang w:eastAsia="en-GB"/>
        </w:rPr>
      </w:pPr>
      <w:r>
        <w:rPr>
          <w:noProof/>
        </w:rPr>
        <w:t>C.1.4.4.9</w:t>
      </w:r>
      <w:r>
        <w:rPr>
          <w:rFonts w:asciiTheme="minorHAnsi" w:eastAsiaTheme="minorEastAsia" w:hAnsiTheme="minorHAnsi" w:cstheme="minorBidi"/>
          <w:noProof/>
          <w:sz w:val="22"/>
          <w:szCs w:val="22"/>
          <w:lang w:eastAsia="en-GB"/>
        </w:rPr>
        <w:tab/>
      </w:r>
      <w:r>
        <w:rPr>
          <w:noProof/>
        </w:rPr>
        <w:t>Type: PointAltitude</w:t>
      </w:r>
      <w:r>
        <w:rPr>
          <w:noProof/>
        </w:rPr>
        <w:tab/>
      </w:r>
      <w:r>
        <w:rPr>
          <w:noProof/>
        </w:rPr>
        <w:fldChar w:fldCharType="begin" w:fldLock="1"/>
      </w:r>
      <w:r>
        <w:rPr>
          <w:noProof/>
        </w:rPr>
        <w:instrText xml:space="preserve"> PAGEREF _Toc123645444 \h </w:instrText>
      </w:r>
      <w:r>
        <w:rPr>
          <w:noProof/>
        </w:rPr>
      </w:r>
      <w:r>
        <w:rPr>
          <w:noProof/>
        </w:rPr>
        <w:fldChar w:fldCharType="separate"/>
      </w:r>
      <w:r>
        <w:rPr>
          <w:noProof/>
        </w:rPr>
        <w:t>38</w:t>
      </w:r>
      <w:r>
        <w:rPr>
          <w:noProof/>
        </w:rPr>
        <w:fldChar w:fldCharType="end"/>
      </w:r>
    </w:p>
    <w:p w14:paraId="7954B958" w14:textId="27DD37BF" w:rsidR="00AF1F48" w:rsidRDefault="00AF1F48">
      <w:pPr>
        <w:pStyle w:val="TOC4"/>
        <w:rPr>
          <w:rFonts w:asciiTheme="minorHAnsi" w:eastAsiaTheme="minorEastAsia" w:hAnsiTheme="minorHAnsi" w:cstheme="minorBidi"/>
          <w:noProof/>
          <w:sz w:val="22"/>
          <w:szCs w:val="22"/>
          <w:lang w:eastAsia="en-GB"/>
        </w:rPr>
      </w:pPr>
      <w:r>
        <w:rPr>
          <w:noProof/>
        </w:rPr>
        <w:t>C.1.4.4.10</w:t>
      </w:r>
      <w:r>
        <w:rPr>
          <w:rFonts w:asciiTheme="minorHAnsi" w:eastAsiaTheme="minorEastAsia" w:hAnsiTheme="minorHAnsi" w:cstheme="minorBid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_Toc123645445 \h </w:instrText>
      </w:r>
      <w:r>
        <w:rPr>
          <w:noProof/>
        </w:rPr>
      </w:r>
      <w:r>
        <w:rPr>
          <w:noProof/>
        </w:rPr>
        <w:fldChar w:fldCharType="separate"/>
      </w:r>
      <w:r>
        <w:rPr>
          <w:noProof/>
        </w:rPr>
        <w:t>38</w:t>
      </w:r>
      <w:r>
        <w:rPr>
          <w:noProof/>
        </w:rPr>
        <w:fldChar w:fldCharType="end"/>
      </w:r>
    </w:p>
    <w:p w14:paraId="42575C2E" w14:textId="37F3437F" w:rsidR="00AF1F48" w:rsidRDefault="00AF1F48">
      <w:pPr>
        <w:pStyle w:val="TOC4"/>
        <w:rPr>
          <w:rFonts w:asciiTheme="minorHAnsi" w:eastAsiaTheme="minorEastAsia" w:hAnsiTheme="minorHAnsi" w:cstheme="minorBidi"/>
          <w:noProof/>
          <w:sz w:val="22"/>
          <w:szCs w:val="22"/>
          <w:lang w:eastAsia="en-GB"/>
        </w:rPr>
      </w:pPr>
      <w:r>
        <w:rPr>
          <w:noProof/>
        </w:rPr>
        <w:t>C.1.4.4.11</w:t>
      </w:r>
      <w:r>
        <w:rPr>
          <w:rFonts w:asciiTheme="minorHAnsi" w:eastAsiaTheme="minorEastAsia" w:hAnsiTheme="minorHAnsi" w:cstheme="minorBidi"/>
          <w:noProof/>
          <w:sz w:val="22"/>
          <w:szCs w:val="22"/>
          <w:lang w:eastAsia="en-GB"/>
        </w:rPr>
        <w:tab/>
      </w:r>
      <w:r>
        <w:rPr>
          <w:noProof/>
        </w:rPr>
        <w:t>Type: EllipsoidArc</w:t>
      </w:r>
      <w:r>
        <w:rPr>
          <w:noProof/>
        </w:rPr>
        <w:tab/>
      </w:r>
      <w:r>
        <w:rPr>
          <w:noProof/>
        </w:rPr>
        <w:fldChar w:fldCharType="begin" w:fldLock="1"/>
      </w:r>
      <w:r>
        <w:rPr>
          <w:noProof/>
        </w:rPr>
        <w:instrText xml:space="preserve"> PAGEREF _Toc123645446 \h </w:instrText>
      </w:r>
      <w:r>
        <w:rPr>
          <w:noProof/>
        </w:rPr>
      </w:r>
      <w:r>
        <w:rPr>
          <w:noProof/>
        </w:rPr>
        <w:fldChar w:fldCharType="separate"/>
      </w:r>
      <w:r>
        <w:rPr>
          <w:noProof/>
        </w:rPr>
        <w:t>39</w:t>
      </w:r>
      <w:r>
        <w:rPr>
          <w:noProof/>
        </w:rPr>
        <w:fldChar w:fldCharType="end"/>
      </w:r>
    </w:p>
    <w:p w14:paraId="2C782A40" w14:textId="0A24A477" w:rsidR="00AF1F48" w:rsidRDefault="00AF1F48">
      <w:pPr>
        <w:pStyle w:val="TOC4"/>
        <w:rPr>
          <w:rFonts w:asciiTheme="minorHAnsi" w:eastAsiaTheme="minorEastAsia" w:hAnsiTheme="minorHAnsi" w:cstheme="minorBidi"/>
          <w:noProof/>
          <w:sz w:val="22"/>
          <w:szCs w:val="22"/>
          <w:lang w:eastAsia="en-GB"/>
        </w:rPr>
      </w:pPr>
      <w:r>
        <w:rPr>
          <w:noProof/>
        </w:rPr>
        <w:t>C.1.4.4.12</w:t>
      </w:r>
      <w:r>
        <w:rPr>
          <w:rFonts w:asciiTheme="minorHAnsi" w:eastAsiaTheme="minorEastAsia" w:hAnsiTheme="minorHAnsi" w:cstheme="minorBidi"/>
          <w:noProof/>
          <w:sz w:val="22"/>
          <w:szCs w:val="22"/>
          <w:lang w:eastAsia="en-GB"/>
        </w:rPr>
        <w:tab/>
      </w:r>
      <w:r>
        <w:rPr>
          <w:noProof/>
        </w:rPr>
        <w:t>Type: UncertaintyEllipse</w:t>
      </w:r>
      <w:r>
        <w:rPr>
          <w:noProof/>
        </w:rPr>
        <w:tab/>
      </w:r>
      <w:r>
        <w:rPr>
          <w:noProof/>
        </w:rPr>
        <w:fldChar w:fldCharType="begin" w:fldLock="1"/>
      </w:r>
      <w:r>
        <w:rPr>
          <w:noProof/>
        </w:rPr>
        <w:instrText xml:space="preserve"> PAGEREF _Toc123645447 \h </w:instrText>
      </w:r>
      <w:r>
        <w:rPr>
          <w:noProof/>
        </w:rPr>
      </w:r>
      <w:r>
        <w:rPr>
          <w:noProof/>
        </w:rPr>
        <w:fldChar w:fldCharType="separate"/>
      </w:r>
      <w:r>
        <w:rPr>
          <w:noProof/>
        </w:rPr>
        <w:t>39</w:t>
      </w:r>
      <w:r>
        <w:rPr>
          <w:noProof/>
        </w:rPr>
        <w:fldChar w:fldCharType="end"/>
      </w:r>
    </w:p>
    <w:p w14:paraId="18F9B56A" w14:textId="0B1E896E" w:rsidR="00AF1F48" w:rsidRDefault="00AF1F48">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_Toc123645448 \h </w:instrText>
      </w:r>
      <w:r>
        <w:rPr>
          <w:noProof/>
        </w:rPr>
      </w:r>
      <w:r>
        <w:rPr>
          <w:noProof/>
        </w:rPr>
        <w:fldChar w:fldCharType="separate"/>
      </w:r>
      <w:r>
        <w:rPr>
          <w:noProof/>
        </w:rPr>
        <w:t>39</w:t>
      </w:r>
      <w:r>
        <w:rPr>
          <w:noProof/>
        </w:rPr>
        <w:fldChar w:fldCharType="end"/>
      </w:r>
    </w:p>
    <w:p w14:paraId="3EB16705" w14:textId="33D722F5" w:rsidR="00AF1F48" w:rsidRDefault="00AF1F48">
      <w:pPr>
        <w:pStyle w:val="TOC4"/>
        <w:rPr>
          <w:rFonts w:asciiTheme="minorHAnsi" w:eastAsiaTheme="minorEastAsia" w:hAnsiTheme="minorHAnsi" w:cstheme="minorBidi"/>
          <w:noProof/>
          <w:sz w:val="22"/>
          <w:szCs w:val="22"/>
          <w:lang w:eastAsia="en-GB"/>
        </w:rPr>
      </w:pPr>
      <w:r>
        <w:rPr>
          <w:noProof/>
        </w:rPr>
        <w:t>C.1.4.5.1</w:t>
      </w:r>
      <w:r>
        <w:rPr>
          <w:rFonts w:asciiTheme="minorHAnsi" w:eastAsiaTheme="minorEastAsia" w:hAnsiTheme="minorHAnsi" w:cstheme="minorBid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_Toc123645449 \h </w:instrText>
      </w:r>
      <w:r>
        <w:rPr>
          <w:noProof/>
        </w:rPr>
      </w:r>
      <w:r>
        <w:rPr>
          <w:noProof/>
        </w:rPr>
        <w:fldChar w:fldCharType="separate"/>
      </w:r>
      <w:r>
        <w:rPr>
          <w:noProof/>
        </w:rPr>
        <w:t>39</w:t>
      </w:r>
      <w:r>
        <w:rPr>
          <w:noProof/>
        </w:rPr>
        <w:fldChar w:fldCharType="end"/>
      </w:r>
    </w:p>
    <w:p w14:paraId="36C9F78B" w14:textId="288E6621" w:rsidR="00AF1F48" w:rsidRDefault="00AF1F48">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_Toc123645450 \h </w:instrText>
      </w:r>
      <w:r>
        <w:rPr>
          <w:noProof/>
        </w:rPr>
      </w:r>
      <w:r>
        <w:rPr>
          <w:noProof/>
        </w:rPr>
        <w:fldChar w:fldCharType="separate"/>
      </w:r>
      <w:r>
        <w:rPr>
          <w:noProof/>
        </w:rPr>
        <w:t>40</w:t>
      </w:r>
      <w:r>
        <w:rPr>
          <w:noProof/>
        </w:rPr>
        <w:fldChar w:fldCharType="end"/>
      </w:r>
    </w:p>
    <w:p w14:paraId="7D2A6955" w14:textId="283B27A0" w:rsidR="00AF1F48" w:rsidRDefault="00AF1F48">
      <w:pPr>
        <w:pStyle w:val="TOC2"/>
        <w:rPr>
          <w:rFonts w:asciiTheme="minorHAnsi" w:eastAsiaTheme="minorEastAsia" w:hAnsiTheme="minorHAnsi" w:cstheme="minorBidi"/>
          <w:noProof/>
          <w:sz w:val="22"/>
          <w:szCs w:val="22"/>
          <w:lang w:eastAsia="en-GB"/>
        </w:rPr>
      </w:pPr>
      <w:r w:rsidRPr="003D57F2">
        <w:rPr>
          <w:noProof/>
          <w:lang w:val="fi-FI" w:eastAsia="zh-CN"/>
        </w:rPr>
        <w:t>C.2.1</w:t>
      </w:r>
      <w:r>
        <w:rPr>
          <w:rFonts w:asciiTheme="minorHAnsi" w:eastAsiaTheme="minorEastAsia" w:hAnsiTheme="minorHAnsi" w:cstheme="minorBidi"/>
          <w:noProof/>
          <w:sz w:val="22"/>
          <w:szCs w:val="22"/>
          <w:lang w:eastAsia="en-GB"/>
        </w:rPr>
        <w:tab/>
      </w:r>
      <w:r w:rsidRPr="003D57F2">
        <w:rPr>
          <w:noProof/>
          <w:lang w:val="fi-FI" w:eastAsia="zh-CN"/>
        </w:rPr>
        <w:t>SU_UserProfile API</w:t>
      </w:r>
      <w:r>
        <w:rPr>
          <w:noProof/>
        </w:rPr>
        <w:tab/>
      </w:r>
      <w:r>
        <w:rPr>
          <w:noProof/>
        </w:rPr>
        <w:fldChar w:fldCharType="begin" w:fldLock="1"/>
      </w:r>
      <w:r>
        <w:rPr>
          <w:noProof/>
        </w:rPr>
        <w:instrText xml:space="preserve"> PAGEREF _Toc123645451 \h </w:instrText>
      </w:r>
      <w:r>
        <w:rPr>
          <w:noProof/>
        </w:rPr>
      </w:r>
      <w:r>
        <w:rPr>
          <w:noProof/>
        </w:rPr>
        <w:fldChar w:fldCharType="separate"/>
      </w:r>
      <w:r>
        <w:rPr>
          <w:noProof/>
        </w:rPr>
        <w:t>40</w:t>
      </w:r>
      <w:r>
        <w:rPr>
          <w:noProof/>
        </w:rPr>
        <w:fldChar w:fldCharType="end"/>
      </w:r>
    </w:p>
    <w:p w14:paraId="5F17D9EA" w14:textId="681916BE" w:rsidR="00AF1F48" w:rsidRDefault="00AF1F48">
      <w:pPr>
        <w:pStyle w:val="TOC3"/>
        <w:rPr>
          <w:rFonts w:asciiTheme="minorHAnsi" w:eastAsiaTheme="minorEastAsia" w:hAnsiTheme="minorHAnsi" w:cstheme="minorBidi"/>
          <w:noProof/>
          <w:sz w:val="22"/>
          <w:szCs w:val="22"/>
          <w:lang w:eastAsia="en-GB"/>
        </w:rPr>
      </w:pPr>
      <w:r w:rsidRPr="003D57F2">
        <w:rPr>
          <w:noProof/>
          <w:lang w:val="fi-FI" w:eastAsia="zh-CN"/>
        </w:rPr>
        <w:t>C.2.1.1</w:t>
      </w:r>
      <w:r>
        <w:rPr>
          <w:rFonts w:asciiTheme="minorHAnsi" w:eastAsiaTheme="minorEastAsia" w:hAnsiTheme="minorHAnsi" w:cstheme="minorBidi"/>
          <w:noProof/>
          <w:sz w:val="22"/>
          <w:szCs w:val="22"/>
          <w:lang w:eastAsia="en-GB"/>
        </w:rPr>
        <w:tab/>
      </w:r>
      <w:r w:rsidRPr="003D57F2">
        <w:rPr>
          <w:noProof/>
          <w:lang w:val="fi-FI" w:eastAsia="zh-CN"/>
        </w:rPr>
        <w:t>API URI</w:t>
      </w:r>
      <w:r>
        <w:rPr>
          <w:noProof/>
        </w:rPr>
        <w:tab/>
      </w:r>
      <w:r>
        <w:rPr>
          <w:noProof/>
        </w:rPr>
        <w:fldChar w:fldCharType="begin" w:fldLock="1"/>
      </w:r>
      <w:r>
        <w:rPr>
          <w:noProof/>
        </w:rPr>
        <w:instrText xml:space="preserve"> PAGEREF _Toc123645452 \h </w:instrText>
      </w:r>
      <w:r>
        <w:rPr>
          <w:noProof/>
        </w:rPr>
      </w:r>
      <w:r>
        <w:rPr>
          <w:noProof/>
        </w:rPr>
        <w:fldChar w:fldCharType="separate"/>
      </w:r>
      <w:r>
        <w:rPr>
          <w:noProof/>
        </w:rPr>
        <w:t>40</w:t>
      </w:r>
      <w:r>
        <w:rPr>
          <w:noProof/>
        </w:rPr>
        <w:fldChar w:fldCharType="end"/>
      </w:r>
    </w:p>
    <w:p w14:paraId="310FBF8C" w14:textId="3F5E4266" w:rsidR="00AF1F48" w:rsidRDefault="00AF1F48">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_Toc123645453 \h </w:instrText>
      </w:r>
      <w:r>
        <w:rPr>
          <w:noProof/>
        </w:rPr>
      </w:r>
      <w:r>
        <w:rPr>
          <w:noProof/>
        </w:rPr>
        <w:fldChar w:fldCharType="separate"/>
      </w:r>
      <w:r>
        <w:rPr>
          <w:noProof/>
        </w:rPr>
        <w:t>40</w:t>
      </w:r>
      <w:r>
        <w:rPr>
          <w:noProof/>
        </w:rPr>
        <w:fldChar w:fldCharType="end"/>
      </w:r>
    </w:p>
    <w:p w14:paraId="44343A05" w14:textId="05EE938C" w:rsidR="00AF1F48" w:rsidRDefault="00AF1F48">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_Toc123645454 \h </w:instrText>
      </w:r>
      <w:r>
        <w:rPr>
          <w:noProof/>
        </w:rPr>
      </w:r>
      <w:r>
        <w:rPr>
          <w:noProof/>
        </w:rPr>
        <w:fldChar w:fldCharType="separate"/>
      </w:r>
      <w:r>
        <w:rPr>
          <w:noProof/>
        </w:rPr>
        <w:t>40</w:t>
      </w:r>
      <w:r>
        <w:rPr>
          <w:noProof/>
        </w:rPr>
        <w:fldChar w:fldCharType="end"/>
      </w:r>
    </w:p>
    <w:p w14:paraId="22A2BBB1" w14:textId="7C9E9BB8" w:rsidR="00AF1F48" w:rsidRDefault="00AF1F48">
      <w:pPr>
        <w:pStyle w:val="TOC4"/>
        <w:rPr>
          <w:rFonts w:asciiTheme="minorHAnsi" w:eastAsiaTheme="minorEastAsia" w:hAnsiTheme="minorHAnsi" w:cstheme="minorBidi"/>
          <w:noProof/>
          <w:sz w:val="22"/>
          <w:szCs w:val="22"/>
          <w:lang w:eastAsia="en-GB"/>
        </w:rPr>
      </w:pPr>
      <w:r w:rsidRPr="003D57F2">
        <w:rPr>
          <w:noProof/>
          <w:lang w:val="fr-FR" w:eastAsia="zh-CN"/>
        </w:rPr>
        <w:t>C.2.1.2.2</w:t>
      </w:r>
      <w:r>
        <w:rPr>
          <w:rFonts w:asciiTheme="minorHAnsi" w:eastAsiaTheme="minorEastAsia" w:hAnsiTheme="minorHAnsi" w:cstheme="minorBidi"/>
          <w:noProof/>
          <w:sz w:val="22"/>
          <w:szCs w:val="22"/>
          <w:lang w:eastAsia="en-GB"/>
        </w:rPr>
        <w:tab/>
      </w:r>
      <w:r w:rsidRPr="003D57F2">
        <w:rPr>
          <w:noProof/>
          <w:lang w:val="fr-FR" w:eastAsia="zh-CN"/>
        </w:rPr>
        <w:t>Resource: User Profiles</w:t>
      </w:r>
      <w:r>
        <w:rPr>
          <w:noProof/>
        </w:rPr>
        <w:tab/>
      </w:r>
      <w:r>
        <w:rPr>
          <w:noProof/>
        </w:rPr>
        <w:fldChar w:fldCharType="begin" w:fldLock="1"/>
      </w:r>
      <w:r>
        <w:rPr>
          <w:noProof/>
        </w:rPr>
        <w:instrText xml:space="preserve"> PAGEREF _Toc123645455 \h </w:instrText>
      </w:r>
      <w:r>
        <w:rPr>
          <w:noProof/>
        </w:rPr>
      </w:r>
      <w:r>
        <w:rPr>
          <w:noProof/>
        </w:rPr>
        <w:fldChar w:fldCharType="separate"/>
      </w:r>
      <w:r>
        <w:rPr>
          <w:noProof/>
        </w:rPr>
        <w:t>41</w:t>
      </w:r>
      <w:r>
        <w:rPr>
          <w:noProof/>
        </w:rPr>
        <w:fldChar w:fldCharType="end"/>
      </w:r>
    </w:p>
    <w:p w14:paraId="58074207" w14:textId="26FD549B" w:rsidR="00AF1F48" w:rsidRDefault="00AF1F48">
      <w:pPr>
        <w:pStyle w:val="TOC5"/>
        <w:rPr>
          <w:rFonts w:asciiTheme="minorHAnsi" w:eastAsiaTheme="minorEastAsia" w:hAnsiTheme="minorHAnsi" w:cstheme="minorBidi"/>
          <w:noProof/>
          <w:sz w:val="22"/>
          <w:szCs w:val="22"/>
          <w:lang w:eastAsia="en-GB"/>
        </w:rPr>
      </w:pPr>
      <w:r w:rsidRPr="003D57F2">
        <w:rPr>
          <w:noProof/>
          <w:lang w:val="fr-FR" w:eastAsia="zh-CN"/>
        </w:rPr>
        <w:t>C.2.1.2.2.1</w:t>
      </w:r>
      <w:r>
        <w:rPr>
          <w:rFonts w:asciiTheme="minorHAnsi" w:eastAsiaTheme="minorEastAsia" w:hAnsiTheme="minorHAnsi" w:cstheme="minorBidi"/>
          <w:noProof/>
          <w:sz w:val="22"/>
          <w:szCs w:val="22"/>
          <w:lang w:eastAsia="en-GB"/>
        </w:rPr>
        <w:tab/>
      </w:r>
      <w:r w:rsidRPr="003D57F2">
        <w:rPr>
          <w:noProof/>
          <w:lang w:val="fr-FR" w:eastAsia="zh-CN"/>
        </w:rPr>
        <w:t>Description</w:t>
      </w:r>
      <w:r>
        <w:rPr>
          <w:noProof/>
        </w:rPr>
        <w:tab/>
      </w:r>
      <w:r>
        <w:rPr>
          <w:noProof/>
        </w:rPr>
        <w:fldChar w:fldCharType="begin" w:fldLock="1"/>
      </w:r>
      <w:r>
        <w:rPr>
          <w:noProof/>
        </w:rPr>
        <w:instrText xml:space="preserve"> PAGEREF _Toc123645456 \h </w:instrText>
      </w:r>
      <w:r>
        <w:rPr>
          <w:noProof/>
        </w:rPr>
      </w:r>
      <w:r>
        <w:rPr>
          <w:noProof/>
        </w:rPr>
        <w:fldChar w:fldCharType="separate"/>
      </w:r>
      <w:r>
        <w:rPr>
          <w:noProof/>
        </w:rPr>
        <w:t>41</w:t>
      </w:r>
      <w:r>
        <w:rPr>
          <w:noProof/>
        </w:rPr>
        <w:fldChar w:fldCharType="end"/>
      </w:r>
    </w:p>
    <w:p w14:paraId="297CE062" w14:textId="302DD561" w:rsidR="00AF1F48" w:rsidRDefault="00AF1F48">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_Toc123645457 \h </w:instrText>
      </w:r>
      <w:r>
        <w:rPr>
          <w:noProof/>
        </w:rPr>
      </w:r>
      <w:r>
        <w:rPr>
          <w:noProof/>
        </w:rPr>
        <w:fldChar w:fldCharType="separate"/>
      </w:r>
      <w:r>
        <w:rPr>
          <w:noProof/>
        </w:rPr>
        <w:t>41</w:t>
      </w:r>
      <w:r>
        <w:rPr>
          <w:noProof/>
        </w:rPr>
        <w:fldChar w:fldCharType="end"/>
      </w:r>
    </w:p>
    <w:p w14:paraId="36B8E146" w14:textId="5B01C6E4" w:rsidR="00AF1F48" w:rsidRDefault="00AF1F48">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_Toc123645458 \h </w:instrText>
      </w:r>
      <w:r>
        <w:rPr>
          <w:noProof/>
        </w:rPr>
      </w:r>
      <w:r>
        <w:rPr>
          <w:noProof/>
        </w:rPr>
        <w:fldChar w:fldCharType="separate"/>
      </w:r>
      <w:r>
        <w:rPr>
          <w:noProof/>
        </w:rPr>
        <w:t>41</w:t>
      </w:r>
      <w:r>
        <w:rPr>
          <w:noProof/>
        </w:rPr>
        <w:fldChar w:fldCharType="end"/>
      </w:r>
    </w:p>
    <w:p w14:paraId="6DA713D1" w14:textId="4D60C2BB" w:rsidR="00AF1F48" w:rsidRDefault="00AF1F48">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_Toc123645459 \h </w:instrText>
      </w:r>
      <w:r>
        <w:rPr>
          <w:noProof/>
        </w:rPr>
      </w:r>
      <w:r>
        <w:rPr>
          <w:noProof/>
        </w:rPr>
        <w:fldChar w:fldCharType="separate"/>
      </w:r>
      <w:r>
        <w:rPr>
          <w:noProof/>
        </w:rPr>
        <w:t>42</w:t>
      </w:r>
      <w:r>
        <w:rPr>
          <w:noProof/>
        </w:rPr>
        <w:fldChar w:fldCharType="end"/>
      </w:r>
    </w:p>
    <w:p w14:paraId="3DB02D84" w14:textId="7C1B5C94" w:rsidR="00AF1F48" w:rsidRDefault="00AF1F48">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_Toc123645460 \h </w:instrText>
      </w:r>
      <w:r>
        <w:rPr>
          <w:noProof/>
        </w:rPr>
      </w:r>
      <w:r>
        <w:rPr>
          <w:noProof/>
        </w:rPr>
        <w:fldChar w:fldCharType="separate"/>
      </w:r>
      <w:r>
        <w:rPr>
          <w:noProof/>
        </w:rPr>
        <w:t>42</w:t>
      </w:r>
      <w:r>
        <w:rPr>
          <w:noProof/>
        </w:rPr>
        <w:fldChar w:fldCharType="end"/>
      </w:r>
    </w:p>
    <w:p w14:paraId="2ACEECB5" w14:textId="364C3790" w:rsidR="00AF1F48" w:rsidRDefault="00AF1F48">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_Toc123645461 \h </w:instrText>
      </w:r>
      <w:r>
        <w:rPr>
          <w:noProof/>
        </w:rPr>
      </w:r>
      <w:r>
        <w:rPr>
          <w:noProof/>
        </w:rPr>
        <w:fldChar w:fldCharType="separate"/>
      </w:r>
      <w:r>
        <w:rPr>
          <w:noProof/>
        </w:rPr>
        <w:t>42</w:t>
      </w:r>
      <w:r>
        <w:rPr>
          <w:noProof/>
        </w:rPr>
        <w:fldChar w:fldCharType="end"/>
      </w:r>
    </w:p>
    <w:p w14:paraId="5F5BA7BB" w14:textId="146F4DEE" w:rsidR="00AF1F48" w:rsidRDefault="00AF1F48">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_Toc123645462 \h </w:instrText>
      </w:r>
      <w:r>
        <w:rPr>
          <w:noProof/>
        </w:rPr>
      </w:r>
      <w:r>
        <w:rPr>
          <w:noProof/>
        </w:rPr>
        <w:fldChar w:fldCharType="separate"/>
      </w:r>
      <w:r>
        <w:rPr>
          <w:noProof/>
        </w:rPr>
        <w:t>42</w:t>
      </w:r>
      <w:r>
        <w:rPr>
          <w:noProof/>
        </w:rPr>
        <w:fldChar w:fldCharType="end"/>
      </w:r>
    </w:p>
    <w:p w14:paraId="5A3E91D1" w14:textId="04C2AE9D" w:rsidR="00AF1F48" w:rsidRDefault="00AF1F48">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_Toc123645463 \h </w:instrText>
      </w:r>
      <w:r>
        <w:rPr>
          <w:noProof/>
        </w:rPr>
      </w:r>
      <w:r>
        <w:rPr>
          <w:noProof/>
        </w:rPr>
        <w:fldChar w:fldCharType="separate"/>
      </w:r>
      <w:r>
        <w:rPr>
          <w:noProof/>
        </w:rPr>
        <w:t>43</w:t>
      </w:r>
      <w:r>
        <w:rPr>
          <w:noProof/>
        </w:rPr>
        <w:fldChar w:fldCharType="end"/>
      </w:r>
    </w:p>
    <w:p w14:paraId="2D6CD372" w14:textId="23783ED6" w:rsidR="00AF1F48" w:rsidRDefault="00AF1F48">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_Toc123645464 \h </w:instrText>
      </w:r>
      <w:r>
        <w:rPr>
          <w:noProof/>
        </w:rPr>
      </w:r>
      <w:r>
        <w:rPr>
          <w:noProof/>
        </w:rPr>
        <w:fldChar w:fldCharType="separate"/>
      </w:r>
      <w:r>
        <w:rPr>
          <w:noProof/>
        </w:rPr>
        <w:t>43</w:t>
      </w:r>
      <w:r>
        <w:rPr>
          <w:noProof/>
        </w:rPr>
        <w:fldChar w:fldCharType="end"/>
      </w:r>
    </w:p>
    <w:p w14:paraId="42F8920F" w14:textId="2FC39B5A" w:rsidR="00AF1F48" w:rsidRDefault="00AF1F48">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_Toc123645465 \h </w:instrText>
      </w:r>
      <w:r>
        <w:rPr>
          <w:noProof/>
        </w:rPr>
      </w:r>
      <w:r>
        <w:rPr>
          <w:noProof/>
        </w:rPr>
        <w:fldChar w:fldCharType="separate"/>
      </w:r>
      <w:r>
        <w:rPr>
          <w:noProof/>
        </w:rPr>
        <w:t>44</w:t>
      </w:r>
      <w:r>
        <w:rPr>
          <w:noProof/>
        </w:rPr>
        <w:fldChar w:fldCharType="end"/>
      </w:r>
    </w:p>
    <w:p w14:paraId="55081487" w14:textId="66BEBB56" w:rsidR="00AF1F48" w:rsidRDefault="00AF1F48">
      <w:pPr>
        <w:pStyle w:val="TOC5"/>
        <w:rPr>
          <w:rFonts w:asciiTheme="minorHAnsi" w:eastAsiaTheme="minorEastAsia" w:hAnsiTheme="minorHAnsi" w:cstheme="minorBidi"/>
          <w:noProof/>
          <w:sz w:val="22"/>
          <w:szCs w:val="22"/>
          <w:lang w:eastAsia="en-GB"/>
        </w:rPr>
      </w:pPr>
      <w:r>
        <w:rPr>
          <w:noProof/>
          <w:lang w:eastAsia="zh-CN"/>
        </w:rPr>
        <w:lastRenderedPageBreak/>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_Toc123645466 \h </w:instrText>
      </w:r>
      <w:r>
        <w:rPr>
          <w:noProof/>
        </w:rPr>
      </w:r>
      <w:r>
        <w:rPr>
          <w:noProof/>
        </w:rPr>
        <w:fldChar w:fldCharType="separate"/>
      </w:r>
      <w:r>
        <w:rPr>
          <w:noProof/>
        </w:rPr>
        <w:t>44</w:t>
      </w:r>
      <w:r>
        <w:rPr>
          <w:noProof/>
        </w:rPr>
        <w:fldChar w:fldCharType="end"/>
      </w:r>
    </w:p>
    <w:p w14:paraId="32085908" w14:textId="3DA2B5EF" w:rsidR="00AF1F48" w:rsidRDefault="00AF1F48">
      <w:pPr>
        <w:pStyle w:val="TOC5"/>
        <w:rPr>
          <w:rFonts w:asciiTheme="minorHAnsi" w:eastAsiaTheme="minorEastAsia" w:hAnsiTheme="minorHAnsi" w:cstheme="minorBidi"/>
          <w:noProof/>
          <w:sz w:val="22"/>
          <w:szCs w:val="22"/>
          <w:lang w:eastAsia="en-GB"/>
        </w:rPr>
      </w:pPr>
      <w:r>
        <w:rPr>
          <w:noProof/>
          <w:lang w:eastAsia="zh-CN"/>
        </w:rPr>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_Toc123645467 \h </w:instrText>
      </w:r>
      <w:r>
        <w:rPr>
          <w:noProof/>
        </w:rPr>
      </w:r>
      <w:r>
        <w:rPr>
          <w:noProof/>
        </w:rPr>
        <w:fldChar w:fldCharType="separate"/>
      </w:r>
      <w:r>
        <w:rPr>
          <w:noProof/>
        </w:rPr>
        <w:t>44</w:t>
      </w:r>
      <w:r>
        <w:rPr>
          <w:noProof/>
        </w:rPr>
        <w:fldChar w:fldCharType="end"/>
      </w:r>
    </w:p>
    <w:p w14:paraId="054C6785" w14:textId="63BDA41E" w:rsidR="00AF1F48" w:rsidRDefault="00AF1F48">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_Toc123645468 \h </w:instrText>
      </w:r>
      <w:r>
        <w:rPr>
          <w:noProof/>
        </w:rPr>
      </w:r>
      <w:r>
        <w:rPr>
          <w:noProof/>
        </w:rPr>
        <w:fldChar w:fldCharType="separate"/>
      </w:r>
      <w:r>
        <w:rPr>
          <w:noProof/>
        </w:rPr>
        <w:t>44</w:t>
      </w:r>
      <w:r>
        <w:rPr>
          <w:noProof/>
        </w:rPr>
        <w:fldChar w:fldCharType="end"/>
      </w:r>
    </w:p>
    <w:p w14:paraId="5F2C0419" w14:textId="69941911" w:rsidR="00AF1F48" w:rsidRDefault="00AF1F48">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_Toc123645469 \h </w:instrText>
      </w:r>
      <w:r>
        <w:rPr>
          <w:noProof/>
        </w:rPr>
      </w:r>
      <w:r>
        <w:rPr>
          <w:noProof/>
        </w:rPr>
        <w:fldChar w:fldCharType="separate"/>
      </w:r>
      <w:r>
        <w:rPr>
          <w:noProof/>
        </w:rPr>
        <w:t>45</w:t>
      </w:r>
      <w:r>
        <w:rPr>
          <w:noProof/>
        </w:rPr>
        <w:fldChar w:fldCharType="end"/>
      </w:r>
    </w:p>
    <w:p w14:paraId="36A6286C" w14:textId="419287F3" w:rsidR="00AF1F48" w:rsidRDefault="00AF1F48">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_Toc123645470 \h </w:instrText>
      </w:r>
      <w:r>
        <w:rPr>
          <w:noProof/>
        </w:rPr>
      </w:r>
      <w:r>
        <w:rPr>
          <w:noProof/>
        </w:rPr>
        <w:fldChar w:fldCharType="separate"/>
      </w:r>
      <w:r>
        <w:rPr>
          <w:noProof/>
        </w:rPr>
        <w:t>45</w:t>
      </w:r>
      <w:r>
        <w:rPr>
          <w:noProof/>
        </w:rPr>
        <w:fldChar w:fldCharType="end"/>
      </w:r>
    </w:p>
    <w:p w14:paraId="1F697BF2" w14:textId="03196084" w:rsidR="00AF1F48" w:rsidRDefault="00AF1F48">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_Toc123645471 \h </w:instrText>
      </w:r>
      <w:r>
        <w:rPr>
          <w:noProof/>
        </w:rPr>
      </w:r>
      <w:r>
        <w:rPr>
          <w:noProof/>
        </w:rPr>
        <w:fldChar w:fldCharType="separate"/>
      </w:r>
      <w:r>
        <w:rPr>
          <w:noProof/>
        </w:rPr>
        <w:t>45</w:t>
      </w:r>
      <w:r>
        <w:rPr>
          <w:noProof/>
        </w:rPr>
        <w:fldChar w:fldCharType="end"/>
      </w:r>
    </w:p>
    <w:p w14:paraId="2CC4BC0C" w14:textId="277C89AC" w:rsidR="00AF1F48" w:rsidRDefault="00AF1F48">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_Toc123645472 \h </w:instrText>
      </w:r>
      <w:r>
        <w:rPr>
          <w:noProof/>
        </w:rPr>
      </w:r>
      <w:r>
        <w:rPr>
          <w:noProof/>
        </w:rPr>
        <w:fldChar w:fldCharType="separate"/>
      </w:r>
      <w:r>
        <w:rPr>
          <w:noProof/>
        </w:rPr>
        <w:t>45</w:t>
      </w:r>
      <w:r>
        <w:rPr>
          <w:noProof/>
        </w:rPr>
        <w:fldChar w:fldCharType="end"/>
      </w:r>
    </w:p>
    <w:p w14:paraId="126ED6A1" w14:textId="6A399FD7" w:rsidR="00AF1F48" w:rsidRDefault="00AF1F48">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_Toc123645473 \h </w:instrText>
      </w:r>
      <w:r>
        <w:rPr>
          <w:noProof/>
        </w:rPr>
      </w:r>
      <w:r>
        <w:rPr>
          <w:noProof/>
        </w:rPr>
        <w:fldChar w:fldCharType="separate"/>
      </w:r>
      <w:r>
        <w:rPr>
          <w:noProof/>
        </w:rPr>
        <w:t>45</w:t>
      </w:r>
      <w:r>
        <w:rPr>
          <w:noProof/>
        </w:rPr>
        <w:fldChar w:fldCharType="end"/>
      </w:r>
    </w:p>
    <w:p w14:paraId="412C8FCB" w14:textId="455C5059" w:rsidR="00AF1F48" w:rsidRDefault="00AF1F48">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_Toc123645474 \h </w:instrText>
      </w:r>
      <w:r>
        <w:rPr>
          <w:noProof/>
        </w:rPr>
      </w:r>
      <w:r>
        <w:rPr>
          <w:noProof/>
        </w:rPr>
        <w:fldChar w:fldCharType="separate"/>
      </w:r>
      <w:r>
        <w:rPr>
          <w:noProof/>
        </w:rPr>
        <w:t>45</w:t>
      </w:r>
      <w:r>
        <w:rPr>
          <w:noProof/>
        </w:rPr>
        <w:fldChar w:fldCharType="end"/>
      </w:r>
    </w:p>
    <w:p w14:paraId="65952627" w14:textId="12F37BA7" w:rsidR="00AF1F48" w:rsidRDefault="00AF1F48">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_Toc123645475 \h </w:instrText>
      </w:r>
      <w:r>
        <w:rPr>
          <w:noProof/>
        </w:rPr>
      </w:r>
      <w:r>
        <w:rPr>
          <w:noProof/>
        </w:rPr>
        <w:fldChar w:fldCharType="separate"/>
      </w:r>
      <w:r>
        <w:rPr>
          <w:noProof/>
        </w:rPr>
        <w:t>45</w:t>
      </w:r>
      <w:r>
        <w:rPr>
          <w:noProof/>
        </w:rPr>
        <w:fldChar w:fldCharType="end"/>
      </w:r>
    </w:p>
    <w:p w14:paraId="25E583FB" w14:textId="65958E31" w:rsidR="00AF1F48" w:rsidRDefault="00AF1F48">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_Toc123645476 \h </w:instrText>
      </w:r>
      <w:r>
        <w:rPr>
          <w:noProof/>
        </w:rPr>
      </w:r>
      <w:r>
        <w:rPr>
          <w:noProof/>
        </w:rPr>
        <w:fldChar w:fldCharType="separate"/>
      </w:r>
      <w:r>
        <w:rPr>
          <w:noProof/>
        </w:rPr>
        <w:t>46</w:t>
      </w:r>
      <w:r>
        <w:rPr>
          <w:noProof/>
        </w:rPr>
        <w:fldChar w:fldCharType="end"/>
      </w:r>
    </w:p>
    <w:p w14:paraId="7104F78B" w14:textId="0FA793D5" w:rsidR="00AF1F48" w:rsidRDefault="00AF1F48">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_Toc123645477 \h </w:instrText>
      </w:r>
      <w:r>
        <w:rPr>
          <w:noProof/>
        </w:rPr>
      </w:r>
      <w:r>
        <w:rPr>
          <w:noProof/>
        </w:rPr>
        <w:fldChar w:fldCharType="separate"/>
      </w:r>
      <w:r>
        <w:rPr>
          <w:noProof/>
        </w:rPr>
        <w:t>46</w:t>
      </w:r>
      <w:r>
        <w:rPr>
          <w:noProof/>
        </w:rPr>
        <w:fldChar w:fldCharType="end"/>
      </w:r>
    </w:p>
    <w:p w14:paraId="669974A6" w14:textId="4B88B7B7" w:rsidR="00AF1F48" w:rsidRDefault="00AF1F48">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_Toc123645478 \h </w:instrText>
      </w:r>
      <w:r>
        <w:rPr>
          <w:noProof/>
        </w:rPr>
      </w:r>
      <w:r>
        <w:rPr>
          <w:noProof/>
        </w:rPr>
        <w:fldChar w:fldCharType="separate"/>
      </w:r>
      <w:r>
        <w:rPr>
          <w:noProof/>
        </w:rPr>
        <w:t>47</w:t>
      </w:r>
      <w:r>
        <w:rPr>
          <w:noProof/>
        </w:rPr>
        <w:fldChar w:fldCharType="end"/>
      </w:r>
    </w:p>
    <w:p w14:paraId="281CE68A" w14:textId="4DF231AB" w:rsidR="00AF1F48" w:rsidRDefault="00AF1F48">
      <w:pPr>
        <w:pStyle w:val="TOC2"/>
        <w:rPr>
          <w:rFonts w:asciiTheme="minorHAnsi" w:eastAsiaTheme="minorEastAsia" w:hAnsiTheme="minorHAnsi" w:cstheme="minorBidi"/>
          <w:noProof/>
          <w:sz w:val="22"/>
          <w:szCs w:val="22"/>
          <w:lang w:eastAsia="en-GB"/>
        </w:rPr>
      </w:pPr>
      <w:r w:rsidRPr="003D57F2">
        <w:rPr>
          <w:noProof/>
          <w:lang w:val="fr-FR" w:eastAsia="zh-CN"/>
        </w:rPr>
        <w:t>C.3.1</w:t>
      </w:r>
      <w:r>
        <w:rPr>
          <w:rFonts w:asciiTheme="minorHAnsi" w:eastAsiaTheme="minorEastAsia" w:hAnsiTheme="minorHAnsi" w:cstheme="minorBidi"/>
          <w:noProof/>
          <w:sz w:val="22"/>
          <w:szCs w:val="22"/>
          <w:lang w:eastAsia="en-GB"/>
        </w:rPr>
        <w:tab/>
      </w:r>
      <w:r w:rsidRPr="003D57F2">
        <w:rPr>
          <w:noProof/>
          <w:lang w:val="fr-FR" w:eastAsia="zh-CN"/>
        </w:rPr>
        <w:t>SU_UeConfig API</w:t>
      </w:r>
      <w:r>
        <w:rPr>
          <w:noProof/>
        </w:rPr>
        <w:tab/>
      </w:r>
      <w:r>
        <w:rPr>
          <w:noProof/>
        </w:rPr>
        <w:fldChar w:fldCharType="begin" w:fldLock="1"/>
      </w:r>
      <w:r>
        <w:rPr>
          <w:noProof/>
        </w:rPr>
        <w:instrText xml:space="preserve"> PAGEREF _Toc123645479 \h </w:instrText>
      </w:r>
      <w:r>
        <w:rPr>
          <w:noProof/>
        </w:rPr>
      </w:r>
      <w:r>
        <w:rPr>
          <w:noProof/>
        </w:rPr>
        <w:fldChar w:fldCharType="separate"/>
      </w:r>
      <w:r>
        <w:rPr>
          <w:noProof/>
        </w:rPr>
        <w:t>47</w:t>
      </w:r>
      <w:r>
        <w:rPr>
          <w:noProof/>
        </w:rPr>
        <w:fldChar w:fldCharType="end"/>
      </w:r>
    </w:p>
    <w:p w14:paraId="77C4F4A0" w14:textId="4EF79403" w:rsidR="00AF1F48" w:rsidRDefault="00AF1F48">
      <w:pPr>
        <w:pStyle w:val="TOC3"/>
        <w:rPr>
          <w:rFonts w:asciiTheme="minorHAnsi" w:eastAsiaTheme="minorEastAsia" w:hAnsiTheme="minorHAnsi" w:cstheme="minorBidi"/>
          <w:noProof/>
          <w:sz w:val="22"/>
          <w:szCs w:val="22"/>
          <w:lang w:eastAsia="en-GB"/>
        </w:rPr>
      </w:pPr>
      <w:r w:rsidRPr="003D57F2">
        <w:rPr>
          <w:noProof/>
          <w:lang w:val="fr-FR" w:eastAsia="zh-CN"/>
        </w:rPr>
        <w:t>C.3.1.1</w:t>
      </w:r>
      <w:r>
        <w:rPr>
          <w:rFonts w:asciiTheme="minorHAnsi" w:eastAsiaTheme="minorEastAsia" w:hAnsiTheme="minorHAnsi" w:cstheme="minorBidi"/>
          <w:noProof/>
          <w:sz w:val="22"/>
          <w:szCs w:val="22"/>
          <w:lang w:eastAsia="en-GB"/>
        </w:rPr>
        <w:tab/>
      </w:r>
      <w:r w:rsidRPr="003D57F2">
        <w:rPr>
          <w:noProof/>
          <w:lang w:val="fr-FR" w:eastAsia="zh-CN"/>
        </w:rPr>
        <w:t>API URI</w:t>
      </w:r>
      <w:r>
        <w:rPr>
          <w:noProof/>
        </w:rPr>
        <w:tab/>
      </w:r>
      <w:r>
        <w:rPr>
          <w:noProof/>
        </w:rPr>
        <w:fldChar w:fldCharType="begin" w:fldLock="1"/>
      </w:r>
      <w:r>
        <w:rPr>
          <w:noProof/>
        </w:rPr>
        <w:instrText xml:space="preserve"> PAGEREF _Toc123645480 \h </w:instrText>
      </w:r>
      <w:r>
        <w:rPr>
          <w:noProof/>
        </w:rPr>
      </w:r>
      <w:r>
        <w:rPr>
          <w:noProof/>
        </w:rPr>
        <w:fldChar w:fldCharType="separate"/>
      </w:r>
      <w:r>
        <w:rPr>
          <w:noProof/>
        </w:rPr>
        <w:t>47</w:t>
      </w:r>
      <w:r>
        <w:rPr>
          <w:noProof/>
        </w:rPr>
        <w:fldChar w:fldCharType="end"/>
      </w:r>
    </w:p>
    <w:p w14:paraId="59E99CAD" w14:textId="375022A0" w:rsidR="00AF1F48" w:rsidRDefault="00AF1F48">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_Toc123645481 \h </w:instrText>
      </w:r>
      <w:r>
        <w:rPr>
          <w:noProof/>
        </w:rPr>
      </w:r>
      <w:r>
        <w:rPr>
          <w:noProof/>
        </w:rPr>
        <w:fldChar w:fldCharType="separate"/>
      </w:r>
      <w:r>
        <w:rPr>
          <w:noProof/>
        </w:rPr>
        <w:t>47</w:t>
      </w:r>
      <w:r>
        <w:rPr>
          <w:noProof/>
        </w:rPr>
        <w:fldChar w:fldCharType="end"/>
      </w:r>
    </w:p>
    <w:p w14:paraId="722C911B" w14:textId="4A6D3A23" w:rsidR="00AF1F48" w:rsidRDefault="00AF1F48">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_Toc123645482 \h </w:instrText>
      </w:r>
      <w:r>
        <w:rPr>
          <w:noProof/>
        </w:rPr>
      </w:r>
      <w:r>
        <w:rPr>
          <w:noProof/>
        </w:rPr>
        <w:fldChar w:fldCharType="separate"/>
      </w:r>
      <w:r>
        <w:rPr>
          <w:noProof/>
        </w:rPr>
        <w:t>47</w:t>
      </w:r>
      <w:r>
        <w:rPr>
          <w:noProof/>
        </w:rPr>
        <w:fldChar w:fldCharType="end"/>
      </w:r>
    </w:p>
    <w:p w14:paraId="32C7A71B" w14:textId="3FD0D7F7" w:rsidR="00AF1F48" w:rsidRDefault="00AF1F48">
      <w:pPr>
        <w:pStyle w:val="TOC4"/>
        <w:rPr>
          <w:rFonts w:asciiTheme="minorHAnsi" w:eastAsiaTheme="minorEastAsia" w:hAnsiTheme="minorHAnsi" w:cstheme="minorBidi"/>
          <w:noProof/>
          <w:sz w:val="22"/>
          <w:szCs w:val="22"/>
          <w:lang w:eastAsia="en-GB"/>
        </w:rPr>
      </w:pPr>
      <w:r w:rsidRPr="003D57F2">
        <w:rPr>
          <w:noProof/>
          <w:lang w:val="fr-FR" w:eastAsia="zh-CN"/>
        </w:rPr>
        <w:t>C.3.1.2.2</w:t>
      </w:r>
      <w:r>
        <w:rPr>
          <w:rFonts w:asciiTheme="minorHAnsi" w:eastAsiaTheme="minorEastAsia" w:hAnsiTheme="minorHAnsi" w:cstheme="minorBidi"/>
          <w:noProof/>
          <w:sz w:val="22"/>
          <w:szCs w:val="22"/>
          <w:lang w:eastAsia="en-GB"/>
        </w:rPr>
        <w:tab/>
      </w:r>
      <w:r w:rsidRPr="003D57F2">
        <w:rPr>
          <w:noProof/>
          <w:lang w:val="fr-FR" w:eastAsia="zh-CN"/>
        </w:rPr>
        <w:t>Resource: UE Configurations</w:t>
      </w:r>
      <w:r>
        <w:rPr>
          <w:noProof/>
        </w:rPr>
        <w:tab/>
      </w:r>
      <w:r>
        <w:rPr>
          <w:noProof/>
        </w:rPr>
        <w:fldChar w:fldCharType="begin" w:fldLock="1"/>
      </w:r>
      <w:r>
        <w:rPr>
          <w:noProof/>
        </w:rPr>
        <w:instrText xml:space="preserve"> PAGEREF _Toc123645483 \h </w:instrText>
      </w:r>
      <w:r>
        <w:rPr>
          <w:noProof/>
        </w:rPr>
      </w:r>
      <w:r>
        <w:rPr>
          <w:noProof/>
        </w:rPr>
        <w:fldChar w:fldCharType="separate"/>
      </w:r>
      <w:r>
        <w:rPr>
          <w:noProof/>
        </w:rPr>
        <w:t>48</w:t>
      </w:r>
      <w:r>
        <w:rPr>
          <w:noProof/>
        </w:rPr>
        <w:fldChar w:fldCharType="end"/>
      </w:r>
    </w:p>
    <w:p w14:paraId="306278AC" w14:textId="75A54052" w:rsidR="00AF1F48" w:rsidRDefault="00AF1F48">
      <w:pPr>
        <w:pStyle w:val="TOC5"/>
        <w:rPr>
          <w:rFonts w:asciiTheme="minorHAnsi" w:eastAsiaTheme="minorEastAsia" w:hAnsiTheme="minorHAnsi" w:cstheme="minorBidi"/>
          <w:noProof/>
          <w:sz w:val="22"/>
          <w:szCs w:val="22"/>
          <w:lang w:eastAsia="en-GB"/>
        </w:rPr>
      </w:pPr>
      <w:r w:rsidRPr="003D57F2">
        <w:rPr>
          <w:noProof/>
          <w:lang w:val="fr-FR" w:eastAsia="zh-CN"/>
        </w:rPr>
        <w:t>C.3.1.2.2.1</w:t>
      </w:r>
      <w:r>
        <w:rPr>
          <w:rFonts w:asciiTheme="minorHAnsi" w:eastAsiaTheme="minorEastAsia" w:hAnsiTheme="minorHAnsi" w:cstheme="minorBidi"/>
          <w:noProof/>
          <w:sz w:val="22"/>
          <w:szCs w:val="22"/>
          <w:lang w:eastAsia="en-GB"/>
        </w:rPr>
        <w:tab/>
      </w:r>
      <w:r w:rsidRPr="003D57F2">
        <w:rPr>
          <w:noProof/>
          <w:lang w:val="fr-FR" w:eastAsia="zh-CN"/>
        </w:rPr>
        <w:t>Description</w:t>
      </w:r>
      <w:r>
        <w:rPr>
          <w:noProof/>
        </w:rPr>
        <w:tab/>
      </w:r>
      <w:r>
        <w:rPr>
          <w:noProof/>
        </w:rPr>
        <w:fldChar w:fldCharType="begin" w:fldLock="1"/>
      </w:r>
      <w:r>
        <w:rPr>
          <w:noProof/>
        </w:rPr>
        <w:instrText xml:space="preserve"> PAGEREF _Toc123645484 \h </w:instrText>
      </w:r>
      <w:r>
        <w:rPr>
          <w:noProof/>
        </w:rPr>
      </w:r>
      <w:r>
        <w:rPr>
          <w:noProof/>
        </w:rPr>
        <w:fldChar w:fldCharType="separate"/>
      </w:r>
      <w:r>
        <w:rPr>
          <w:noProof/>
        </w:rPr>
        <w:t>48</w:t>
      </w:r>
      <w:r>
        <w:rPr>
          <w:noProof/>
        </w:rPr>
        <w:fldChar w:fldCharType="end"/>
      </w:r>
    </w:p>
    <w:p w14:paraId="4CBC2B5C" w14:textId="331C4050" w:rsidR="00AF1F48" w:rsidRDefault="00AF1F48">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_Toc123645485 \h </w:instrText>
      </w:r>
      <w:r>
        <w:rPr>
          <w:noProof/>
        </w:rPr>
      </w:r>
      <w:r>
        <w:rPr>
          <w:noProof/>
        </w:rPr>
        <w:fldChar w:fldCharType="separate"/>
      </w:r>
      <w:r>
        <w:rPr>
          <w:noProof/>
        </w:rPr>
        <w:t>48</w:t>
      </w:r>
      <w:r>
        <w:rPr>
          <w:noProof/>
        </w:rPr>
        <w:fldChar w:fldCharType="end"/>
      </w:r>
    </w:p>
    <w:p w14:paraId="69D85032" w14:textId="7538AF42" w:rsidR="00AF1F48" w:rsidRDefault="00AF1F48">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_Toc123645486 \h </w:instrText>
      </w:r>
      <w:r>
        <w:rPr>
          <w:noProof/>
        </w:rPr>
      </w:r>
      <w:r>
        <w:rPr>
          <w:noProof/>
        </w:rPr>
        <w:fldChar w:fldCharType="separate"/>
      </w:r>
      <w:r>
        <w:rPr>
          <w:noProof/>
        </w:rPr>
        <w:t>48</w:t>
      </w:r>
      <w:r>
        <w:rPr>
          <w:noProof/>
        </w:rPr>
        <w:fldChar w:fldCharType="end"/>
      </w:r>
    </w:p>
    <w:p w14:paraId="2A897DF5" w14:textId="18C2E4D9" w:rsidR="00AF1F48" w:rsidRDefault="00AF1F48">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_Toc123645487 \h </w:instrText>
      </w:r>
      <w:r>
        <w:rPr>
          <w:noProof/>
        </w:rPr>
      </w:r>
      <w:r>
        <w:rPr>
          <w:noProof/>
        </w:rPr>
        <w:fldChar w:fldCharType="separate"/>
      </w:r>
      <w:r>
        <w:rPr>
          <w:noProof/>
        </w:rPr>
        <w:t>49</w:t>
      </w:r>
      <w:r>
        <w:rPr>
          <w:noProof/>
        </w:rPr>
        <w:fldChar w:fldCharType="end"/>
      </w:r>
    </w:p>
    <w:p w14:paraId="77B1FA24" w14:textId="5088386F" w:rsidR="00AF1F48" w:rsidRDefault="00AF1F48">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_Toc123645488 \h </w:instrText>
      </w:r>
      <w:r>
        <w:rPr>
          <w:noProof/>
        </w:rPr>
      </w:r>
      <w:r>
        <w:rPr>
          <w:noProof/>
        </w:rPr>
        <w:fldChar w:fldCharType="separate"/>
      </w:r>
      <w:r>
        <w:rPr>
          <w:noProof/>
        </w:rPr>
        <w:t>49</w:t>
      </w:r>
      <w:r>
        <w:rPr>
          <w:noProof/>
        </w:rPr>
        <w:fldChar w:fldCharType="end"/>
      </w:r>
    </w:p>
    <w:p w14:paraId="01D624A1" w14:textId="6C866F76" w:rsidR="00AF1F48" w:rsidRDefault="00AF1F48">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_Toc123645489 \h </w:instrText>
      </w:r>
      <w:r>
        <w:rPr>
          <w:noProof/>
        </w:rPr>
      </w:r>
      <w:r>
        <w:rPr>
          <w:noProof/>
        </w:rPr>
        <w:fldChar w:fldCharType="separate"/>
      </w:r>
      <w:r>
        <w:rPr>
          <w:noProof/>
        </w:rPr>
        <w:t>49</w:t>
      </w:r>
      <w:r>
        <w:rPr>
          <w:noProof/>
        </w:rPr>
        <w:fldChar w:fldCharType="end"/>
      </w:r>
    </w:p>
    <w:p w14:paraId="0F47D72F" w14:textId="2E25EBF2" w:rsidR="00AF1F48" w:rsidRDefault="00AF1F48">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_Toc123645490 \h </w:instrText>
      </w:r>
      <w:r>
        <w:rPr>
          <w:noProof/>
        </w:rPr>
      </w:r>
      <w:r>
        <w:rPr>
          <w:noProof/>
        </w:rPr>
        <w:fldChar w:fldCharType="separate"/>
      </w:r>
      <w:r>
        <w:rPr>
          <w:noProof/>
        </w:rPr>
        <w:t>50</w:t>
      </w:r>
      <w:r>
        <w:rPr>
          <w:noProof/>
        </w:rPr>
        <w:fldChar w:fldCharType="end"/>
      </w:r>
    </w:p>
    <w:p w14:paraId="5216DD5F" w14:textId="4D1D1147" w:rsidR="00AF1F48" w:rsidRDefault="00AF1F48">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_Toc123645491 \h </w:instrText>
      </w:r>
      <w:r>
        <w:rPr>
          <w:noProof/>
        </w:rPr>
      </w:r>
      <w:r>
        <w:rPr>
          <w:noProof/>
        </w:rPr>
        <w:fldChar w:fldCharType="separate"/>
      </w:r>
      <w:r>
        <w:rPr>
          <w:noProof/>
        </w:rPr>
        <w:t>51</w:t>
      </w:r>
      <w:r>
        <w:rPr>
          <w:noProof/>
        </w:rPr>
        <w:fldChar w:fldCharType="end"/>
      </w:r>
    </w:p>
    <w:p w14:paraId="5237784D" w14:textId="43A0A5EB" w:rsidR="00AF1F48" w:rsidRDefault="00AF1F48">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_Toc123645492 \h </w:instrText>
      </w:r>
      <w:r>
        <w:rPr>
          <w:noProof/>
        </w:rPr>
      </w:r>
      <w:r>
        <w:rPr>
          <w:noProof/>
        </w:rPr>
        <w:fldChar w:fldCharType="separate"/>
      </w:r>
      <w:r>
        <w:rPr>
          <w:noProof/>
        </w:rPr>
        <w:t>51</w:t>
      </w:r>
      <w:r>
        <w:rPr>
          <w:noProof/>
        </w:rPr>
        <w:fldChar w:fldCharType="end"/>
      </w:r>
    </w:p>
    <w:p w14:paraId="350F064D" w14:textId="08538EE1" w:rsidR="00AF1F48" w:rsidRDefault="00AF1F48">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_Toc123645493 \h </w:instrText>
      </w:r>
      <w:r>
        <w:rPr>
          <w:noProof/>
        </w:rPr>
      </w:r>
      <w:r>
        <w:rPr>
          <w:noProof/>
        </w:rPr>
        <w:fldChar w:fldCharType="separate"/>
      </w:r>
      <w:r>
        <w:rPr>
          <w:noProof/>
        </w:rPr>
        <w:t>52</w:t>
      </w:r>
      <w:r>
        <w:rPr>
          <w:noProof/>
        </w:rPr>
        <w:fldChar w:fldCharType="end"/>
      </w:r>
    </w:p>
    <w:p w14:paraId="1C719A22" w14:textId="0FA39510" w:rsidR="00AF1F48" w:rsidRDefault="00AF1F48">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_Toc123645494 \h </w:instrText>
      </w:r>
      <w:r>
        <w:rPr>
          <w:noProof/>
        </w:rPr>
      </w:r>
      <w:r>
        <w:rPr>
          <w:noProof/>
        </w:rPr>
        <w:fldChar w:fldCharType="separate"/>
      </w:r>
      <w:r>
        <w:rPr>
          <w:noProof/>
        </w:rPr>
        <w:t>52</w:t>
      </w:r>
      <w:r>
        <w:rPr>
          <w:noProof/>
        </w:rPr>
        <w:fldChar w:fldCharType="end"/>
      </w:r>
    </w:p>
    <w:p w14:paraId="4D32BBE1" w14:textId="078D32F0" w:rsidR="00AF1F48" w:rsidRDefault="00AF1F48">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_Toc123645495 \h </w:instrText>
      </w:r>
      <w:r>
        <w:rPr>
          <w:noProof/>
        </w:rPr>
      </w:r>
      <w:r>
        <w:rPr>
          <w:noProof/>
        </w:rPr>
        <w:fldChar w:fldCharType="separate"/>
      </w:r>
      <w:r>
        <w:rPr>
          <w:noProof/>
        </w:rPr>
        <w:t>52</w:t>
      </w:r>
      <w:r>
        <w:rPr>
          <w:noProof/>
        </w:rPr>
        <w:fldChar w:fldCharType="end"/>
      </w:r>
    </w:p>
    <w:p w14:paraId="2E5E830D" w14:textId="7E276312" w:rsidR="00AF1F48" w:rsidRDefault="00AF1F48">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_Toc123645496 \h </w:instrText>
      </w:r>
      <w:r>
        <w:rPr>
          <w:noProof/>
        </w:rPr>
      </w:r>
      <w:r>
        <w:rPr>
          <w:noProof/>
        </w:rPr>
        <w:fldChar w:fldCharType="separate"/>
      </w:r>
      <w:r>
        <w:rPr>
          <w:noProof/>
        </w:rPr>
        <w:t>52</w:t>
      </w:r>
      <w:r>
        <w:rPr>
          <w:noProof/>
        </w:rPr>
        <w:fldChar w:fldCharType="end"/>
      </w:r>
    </w:p>
    <w:p w14:paraId="7AD65B2B" w14:textId="0ED7B95A" w:rsidR="00AF1F48" w:rsidRDefault="00AF1F48">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_Toc123645497 \h </w:instrText>
      </w:r>
      <w:r>
        <w:rPr>
          <w:noProof/>
        </w:rPr>
      </w:r>
      <w:r>
        <w:rPr>
          <w:noProof/>
        </w:rPr>
        <w:fldChar w:fldCharType="separate"/>
      </w:r>
      <w:r>
        <w:rPr>
          <w:noProof/>
        </w:rPr>
        <w:t>53</w:t>
      </w:r>
      <w:r>
        <w:rPr>
          <w:noProof/>
        </w:rPr>
        <w:fldChar w:fldCharType="end"/>
      </w:r>
    </w:p>
    <w:p w14:paraId="0C746B79" w14:textId="44F87622" w:rsidR="00AF1F48" w:rsidRDefault="00AF1F48">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_Toc123645498 \h </w:instrText>
      </w:r>
      <w:r>
        <w:rPr>
          <w:noProof/>
        </w:rPr>
      </w:r>
      <w:r>
        <w:rPr>
          <w:noProof/>
        </w:rPr>
        <w:fldChar w:fldCharType="separate"/>
      </w:r>
      <w:r>
        <w:rPr>
          <w:noProof/>
        </w:rPr>
        <w:t>53</w:t>
      </w:r>
      <w:r>
        <w:rPr>
          <w:noProof/>
        </w:rPr>
        <w:fldChar w:fldCharType="end"/>
      </w:r>
    </w:p>
    <w:p w14:paraId="694BB554" w14:textId="1F8D97E6" w:rsidR="00AF1F48" w:rsidRDefault="00AF1F48">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_Toc123645499 \h </w:instrText>
      </w:r>
      <w:r>
        <w:rPr>
          <w:noProof/>
        </w:rPr>
      </w:r>
      <w:r>
        <w:rPr>
          <w:noProof/>
        </w:rPr>
        <w:fldChar w:fldCharType="separate"/>
      </w:r>
      <w:r>
        <w:rPr>
          <w:noProof/>
        </w:rPr>
        <w:t>53</w:t>
      </w:r>
      <w:r>
        <w:rPr>
          <w:noProof/>
        </w:rPr>
        <w:fldChar w:fldCharType="end"/>
      </w:r>
    </w:p>
    <w:p w14:paraId="18785672" w14:textId="42D819D9" w:rsidR="00AF1F48" w:rsidRDefault="00AF1F48">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_Toc123645500 \h </w:instrText>
      </w:r>
      <w:r>
        <w:rPr>
          <w:noProof/>
        </w:rPr>
      </w:r>
      <w:r>
        <w:rPr>
          <w:noProof/>
        </w:rPr>
        <w:fldChar w:fldCharType="separate"/>
      </w:r>
      <w:r>
        <w:rPr>
          <w:noProof/>
        </w:rPr>
        <w:t>53</w:t>
      </w:r>
      <w:r>
        <w:rPr>
          <w:noProof/>
        </w:rPr>
        <w:fldChar w:fldCharType="end"/>
      </w:r>
    </w:p>
    <w:p w14:paraId="5B9921B6" w14:textId="0BC76B35" w:rsidR="00AF1F48" w:rsidRDefault="00AF1F48">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_Toc123645501 \h </w:instrText>
      </w:r>
      <w:r>
        <w:rPr>
          <w:noProof/>
        </w:rPr>
      </w:r>
      <w:r>
        <w:rPr>
          <w:noProof/>
        </w:rPr>
        <w:fldChar w:fldCharType="separate"/>
      </w:r>
      <w:r>
        <w:rPr>
          <w:noProof/>
        </w:rPr>
        <w:t>53</w:t>
      </w:r>
      <w:r>
        <w:rPr>
          <w:noProof/>
        </w:rPr>
        <w:fldChar w:fldCharType="end"/>
      </w:r>
    </w:p>
    <w:p w14:paraId="1CAF3C34" w14:textId="12CA3E23" w:rsidR="00AF1F48" w:rsidRDefault="00AF1F48">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_Toc123645502 \h </w:instrText>
      </w:r>
      <w:r>
        <w:rPr>
          <w:noProof/>
        </w:rPr>
      </w:r>
      <w:r>
        <w:rPr>
          <w:noProof/>
        </w:rPr>
        <w:fldChar w:fldCharType="separate"/>
      </w:r>
      <w:r>
        <w:rPr>
          <w:noProof/>
        </w:rPr>
        <w:t>53</w:t>
      </w:r>
      <w:r>
        <w:rPr>
          <w:noProof/>
        </w:rPr>
        <w:fldChar w:fldCharType="end"/>
      </w:r>
    </w:p>
    <w:p w14:paraId="09A55EC0" w14:textId="103F7901" w:rsidR="00AF1F48" w:rsidRDefault="00AF1F48">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_Toc123645503 \h </w:instrText>
      </w:r>
      <w:r>
        <w:rPr>
          <w:noProof/>
        </w:rPr>
      </w:r>
      <w:r>
        <w:rPr>
          <w:noProof/>
        </w:rPr>
        <w:fldChar w:fldCharType="separate"/>
      </w:r>
      <w:r>
        <w:rPr>
          <w:noProof/>
        </w:rPr>
        <w:t>53</w:t>
      </w:r>
      <w:r>
        <w:rPr>
          <w:noProof/>
        </w:rPr>
        <w:fldChar w:fldCharType="end"/>
      </w:r>
    </w:p>
    <w:p w14:paraId="2830A6A5" w14:textId="26075666" w:rsidR="00AF1F48" w:rsidRDefault="00AF1F48">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_Toc123645504 \h </w:instrText>
      </w:r>
      <w:r>
        <w:rPr>
          <w:noProof/>
        </w:rPr>
      </w:r>
      <w:r>
        <w:rPr>
          <w:noProof/>
        </w:rPr>
        <w:fldChar w:fldCharType="separate"/>
      </w:r>
      <w:r>
        <w:rPr>
          <w:noProof/>
        </w:rPr>
        <w:t>54</w:t>
      </w:r>
      <w:r>
        <w:rPr>
          <w:noProof/>
        </w:rPr>
        <w:fldChar w:fldCharType="end"/>
      </w:r>
    </w:p>
    <w:p w14:paraId="6D75D8F0" w14:textId="2D120215" w:rsidR="00AF1F48" w:rsidRDefault="00AF1F48">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_Toc123645505 \h </w:instrText>
      </w:r>
      <w:r>
        <w:rPr>
          <w:noProof/>
        </w:rPr>
      </w:r>
      <w:r>
        <w:rPr>
          <w:noProof/>
        </w:rPr>
        <w:fldChar w:fldCharType="separate"/>
      </w:r>
      <w:r>
        <w:rPr>
          <w:noProof/>
        </w:rPr>
        <w:t>54</w:t>
      </w:r>
      <w:r>
        <w:rPr>
          <w:noProof/>
        </w:rPr>
        <w:fldChar w:fldCharType="end"/>
      </w:r>
    </w:p>
    <w:p w14:paraId="5D105696" w14:textId="27C7E452" w:rsidR="00AF1F48" w:rsidRDefault="00AF1F48">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_Toc123645506 \h </w:instrText>
      </w:r>
      <w:r>
        <w:rPr>
          <w:noProof/>
        </w:rPr>
      </w:r>
      <w:r>
        <w:rPr>
          <w:noProof/>
        </w:rPr>
        <w:fldChar w:fldCharType="separate"/>
      </w:r>
      <w:r>
        <w:rPr>
          <w:noProof/>
        </w:rPr>
        <w:t>55</w:t>
      </w:r>
      <w:r>
        <w:rPr>
          <w:noProof/>
        </w:rPr>
        <w:fldChar w:fldCharType="end"/>
      </w:r>
    </w:p>
    <w:p w14:paraId="56D6ABCE" w14:textId="03F94952" w:rsidR="00AF1F48" w:rsidRDefault="00AF1F4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_Toc123645507 \h </w:instrText>
      </w:r>
      <w:r>
        <w:rPr>
          <w:noProof/>
        </w:rPr>
      </w:r>
      <w:r>
        <w:rPr>
          <w:noProof/>
        </w:rPr>
        <w:fldChar w:fldCharType="separate"/>
      </w:r>
      <w:r>
        <w:rPr>
          <w:noProof/>
        </w:rPr>
        <w:t>56</w:t>
      </w:r>
      <w:r>
        <w:rPr>
          <w:noProof/>
        </w:rPr>
        <w:fldChar w:fldCharType="end"/>
      </w:r>
    </w:p>
    <w:p w14:paraId="7EADB11A" w14:textId="0489EC95"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4" w:name="foreword"/>
      <w:bookmarkStart w:id="15" w:name="_Toc25306431"/>
      <w:bookmarkStart w:id="16" w:name="_Toc26192754"/>
      <w:bookmarkStart w:id="17" w:name="_Toc34137013"/>
      <w:bookmarkStart w:id="18" w:name="_Toc34137327"/>
      <w:bookmarkStart w:id="19" w:name="_Toc34138475"/>
      <w:bookmarkStart w:id="20" w:name="_Toc34138718"/>
      <w:bookmarkStart w:id="21" w:name="_Toc34395055"/>
      <w:bookmarkStart w:id="22" w:name="_Toc45264285"/>
      <w:bookmarkStart w:id="23" w:name="_Toc123645358"/>
      <w:bookmarkEnd w:id="14"/>
      <w:r w:rsidRPr="00390A88">
        <w:lastRenderedPageBreak/>
        <w:t>Foreword</w:t>
      </w:r>
      <w:bookmarkEnd w:id="15"/>
      <w:bookmarkEnd w:id="16"/>
      <w:bookmarkEnd w:id="17"/>
      <w:bookmarkEnd w:id="18"/>
      <w:bookmarkEnd w:id="19"/>
      <w:bookmarkEnd w:id="20"/>
      <w:bookmarkEnd w:id="21"/>
      <w:bookmarkEnd w:id="22"/>
      <w:bookmarkEnd w:id="23"/>
    </w:p>
    <w:p w14:paraId="3350FC42" w14:textId="77777777" w:rsidR="00080512" w:rsidRPr="00390A88" w:rsidRDefault="00080512">
      <w:r w:rsidRPr="00390A88">
        <w:t xml:space="preserve">This Technical </w:t>
      </w:r>
      <w:bookmarkStart w:id="24" w:name="spectype3"/>
      <w:r w:rsidRPr="00390A88">
        <w:t>Specification</w:t>
      </w:r>
      <w:bookmarkEnd w:id="24"/>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5" w:name="introduction"/>
      <w:bookmarkEnd w:id="25"/>
    </w:p>
    <w:p w14:paraId="636E5E0A" w14:textId="77777777" w:rsidR="00080512" w:rsidRPr="00390A88" w:rsidRDefault="00080512">
      <w:pPr>
        <w:pStyle w:val="Heading1"/>
      </w:pPr>
      <w:r w:rsidRPr="00390A88">
        <w:br w:type="page"/>
      </w:r>
      <w:bookmarkStart w:id="26" w:name="scope"/>
      <w:bookmarkStart w:id="27" w:name="_Toc25306432"/>
      <w:bookmarkStart w:id="28" w:name="_Toc26192755"/>
      <w:bookmarkStart w:id="29" w:name="_Toc34137014"/>
      <w:bookmarkStart w:id="30" w:name="_Toc34137328"/>
      <w:bookmarkStart w:id="31" w:name="_Toc34138476"/>
      <w:bookmarkStart w:id="32" w:name="_Toc34138719"/>
      <w:bookmarkStart w:id="33" w:name="_Toc34395056"/>
      <w:bookmarkStart w:id="34" w:name="_Toc45264286"/>
      <w:bookmarkStart w:id="35" w:name="_Toc123645359"/>
      <w:bookmarkEnd w:id="26"/>
      <w:r w:rsidRPr="00390A88">
        <w:lastRenderedPageBreak/>
        <w:t>1</w:t>
      </w:r>
      <w:r w:rsidRPr="00390A88">
        <w:tab/>
        <w:t>Scope</w:t>
      </w:r>
      <w:bookmarkEnd w:id="27"/>
      <w:bookmarkEnd w:id="28"/>
      <w:bookmarkEnd w:id="29"/>
      <w:bookmarkEnd w:id="30"/>
      <w:bookmarkEnd w:id="31"/>
      <w:bookmarkEnd w:id="32"/>
      <w:bookmarkEnd w:id="33"/>
      <w:bookmarkEnd w:id="34"/>
      <w:bookmarkEnd w:id="35"/>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6" w:name="references"/>
      <w:bookmarkStart w:id="37" w:name="_Toc25306433"/>
      <w:bookmarkStart w:id="38" w:name="_Toc26192756"/>
      <w:bookmarkStart w:id="39" w:name="_Toc34137015"/>
      <w:bookmarkStart w:id="40" w:name="_Toc34137329"/>
      <w:bookmarkStart w:id="41" w:name="_Toc34138477"/>
      <w:bookmarkStart w:id="42" w:name="_Toc34138720"/>
      <w:bookmarkStart w:id="43" w:name="_Toc34395057"/>
      <w:bookmarkStart w:id="44" w:name="_Toc45264287"/>
      <w:bookmarkStart w:id="45" w:name="_Toc123645360"/>
      <w:bookmarkEnd w:id="36"/>
      <w:r w:rsidRPr="00390A88">
        <w:t>2</w:t>
      </w:r>
      <w:r w:rsidRPr="00390A88">
        <w:tab/>
        <w:t>References</w:t>
      </w:r>
      <w:bookmarkEnd w:id="37"/>
      <w:bookmarkEnd w:id="38"/>
      <w:bookmarkEnd w:id="39"/>
      <w:bookmarkEnd w:id="40"/>
      <w:bookmarkEnd w:id="41"/>
      <w:bookmarkEnd w:id="42"/>
      <w:bookmarkEnd w:id="43"/>
      <w:bookmarkEnd w:id="44"/>
      <w:bookmarkEnd w:id="45"/>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6" w:name="definitions"/>
      <w:bookmarkStart w:id="47" w:name="_Toc25306434"/>
      <w:bookmarkStart w:id="48" w:name="_Toc26192757"/>
      <w:bookmarkStart w:id="49" w:name="_Toc34137016"/>
      <w:bookmarkStart w:id="50" w:name="_Toc34137330"/>
      <w:bookmarkStart w:id="51" w:name="_Toc34138478"/>
      <w:bookmarkStart w:id="52" w:name="_Toc34138721"/>
      <w:bookmarkStart w:id="53" w:name="_Toc34395058"/>
      <w:bookmarkEnd w:id="46"/>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5E7A384A" w:rsidR="006C54C8" w:rsidRPr="004345D6" w:rsidRDefault="006C54C8" w:rsidP="006C54C8">
      <w:pPr>
        <w:pStyle w:val="EX"/>
        <w:rPr>
          <w:lang w:eastAsia="zh-CN"/>
        </w:rPr>
      </w:pPr>
      <w:r>
        <w:t>[</w:t>
      </w:r>
      <w:r w:rsidR="000731F7">
        <w:t>20</w:t>
      </w:r>
      <w:r>
        <w:t>]</w:t>
      </w:r>
      <w:r>
        <w:rPr>
          <w:lang w:eastAsia="zh-CN"/>
        </w:rPr>
        <w:tab/>
      </w:r>
      <w:r w:rsidR="006532D4" w:rsidRPr="00CE718C">
        <w:rPr>
          <w:lang w:eastAsia="zh-CN"/>
        </w:rPr>
        <w:t>IETF</w:t>
      </w:r>
      <w:r w:rsidR="006532D4">
        <w:rPr>
          <w:lang w:eastAsia="zh-CN"/>
        </w:rPr>
        <w:t> </w:t>
      </w:r>
      <w:r w:rsidR="006532D4" w:rsidRPr="00CE718C">
        <w:rPr>
          <w:lang w:eastAsia="zh-CN"/>
        </w:rPr>
        <w:t>RFC</w:t>
      </w:r>
      <w:r w:rsidR="006532D4">
        <w:rPr>
          <w:lang w:eastAsia="zh-CN"/>
        </w:rPr>
        <w:t> 9290</w:t>
      </w:r>
      <w:r w:rsidR="006532D4" w:rsidRPr="00CE718C">
        <w:rPr>
          <w:lang w:eastAsia="zh-CN"/>
        </w:rPr>
        <w:t>: "</w:t>
      </w:r>
      <w:r w:rsidR="006532D4" w:rsidRPr="008F67B7">
        <w:rPr>
          <w:lang w:eastAsia="zh-CN"/>
        </w:rPr>
        <w:t>Concise Problem Details for Constrained Application Protocol (CoAP) APIs</w:t>
      </w:r>
      <w:r>
        <w:t>.</w:t>
      </w:r>
    </w:p>
    <w:p w14:paraId="3A93E284" w14:textId="77777777"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69050DD7" w:rsidR="00A504AA" w:rsidRDefault="00A504AA" w:rsidP="006C54C8">
      <w:pPr>
        <w:pStyle w:val="EX"/>
        <w:rPr>
          <w:lang w:eastAsia="zh-CN"/>
        </w:rPr>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669862B1" w14:textId="77777777" w:rsidR="00080512" w:rsidRPr="00390A88" w:rsidRDefault="00080512">
      <w:pPr>
        <w:pStyle w:val="Heading1"/>
      </w:pPr>
      <w:bookmarkStart w:id="54" w:name="_Toc45264288"/>
      <w:bookmarkStart w:id="55" w:name="_Toc123645361"/>
      <w:r w:rsidRPr="00390A88">
        <w:t>3</w:t>
      </w:r>
      <w:r w:rsidRPr="00390A88">
        <w:tab/>
        <w:t>Definitions</w:t>
      </w:r>
      <w:r w:rsidR="0030482F" w:rsidRPr="00390A88">
        <w:t xml:space="preserve"> of terms </w:t>
      </w:r>
      <w:r w:rsidR="00602AEA" w:rsidRPr="00390A88">
        <w:t>and abbreviations</w:t>
      </w:r>
      <w:bookmarkEnd w:id="47"/>
      <w:bookmarkEnd w:id="48"/>
      <w:bookmarkEnd w:id="49"/>
      <w:bookmarkEnd w:id="50"/>
      <w:bookmarkEnd w:id="51"/>
      <w:bookmarkEnd w:id="52"/>
      <w:bookmarkEnd w:id="53"/>
      <w:bookmarkEnd w:id="54"/>
      <w:bookmarkEnd w:id="55"/>
    </w:p>
    <w:p w14:paraId="7F0F02FA" w14:textId="77777777" w:rsidR="00080512" w:rsidRPr="00390A88" w:rsidRDefault="00080512">
      <w:pPr>
        <w:pStyle w:val="Heading2"/>
      </w:pPr>
      <w:bookmarkStart w:id="56" w:name="_Toc25306435"/>
      <w:bookmarkStart w:id="57" w:name="_Toc26192758"/>
      <w:bookmarkStart w:id="58" w:name="_Toc34137017"/>
      <w:bookmarkStart w:id="59" w:name="_Toc34137331"/>
      <w:bookmarkStart w:id="60" w:name="_Toc34138479"/>
      <w:bookmarkStart w:id="61" w:name="_Toc34138722"/>
      <w:bookmarkStart w:id="62" w:name="_Toc34395059"/>
      <w:bookmarkStart w:id="63" w:name="_Toc45264289"/>
      <w:bookmarkStart w:id="64" w:name="_Toc123645362"/>
      <w:r w:rsidRPr="00390A88">
        <w:t>3.1</w:t>
      </w:r>
      <w:r w:rsidRPr="00390A88">
        <w:tab/>
      </w:r>
      <w:r w:rsidR="002B6339" w:rsidRPr="00390A88">
        <w:t>Terms</w:t>
      </w:r>
      <w:bookmarkEnd w:id="56"/>
      <w:bookmarkEnd w:id="57"/>
      <w:bookmarkEnd w:id="58"/>
      <w:bookmarkEnd w:id="59"/>
      <w:bookmarkEnd w:id="60"/>
      <w:bookmarkEnd w:id="61"/>
      <w:bookmarkEnd w:id="62"/>
      <w:bookmarkEnd w:id="63"/>
      <w:bookmarkEnd w:id="64"/>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5" w:name="_Toc25306436"/>
      <w:bookmarkStart w:id="66" w:name="_Toc26192759"/>
      <w:bookmarkStart w:id="67" w:name="_Toc34137018"/>
      <w:bookmarkStart w:id="68" w:name="_Toc34137332"/>
      <w:bookmarkStart w:id="69" w:name="_Toc34138480"/>
      <w:bookmarkStart w:id="70" w:name="_Toc34138723"/>
      <w:bookmarkStart w:id="71" w:name="_Toc34395060"/>
      <w:bookmarkStart w:id="72" w:name="_Toc45264290"/>
      <w:bookmarkStart w:id="73" w:name="_Toc123645363"/>
      <w:r w:rsidRPr="00390A88">
        <w:lastRenderedPageBreak/>
        <w:t>3</w:t>
      </w:r>
      <w:r w:rsidR="007E231B" w:rsidRPr="00390A88">
        <w:t>.2</w:t>
      </w:r>
      <w:r w:rsidRPr="00390A88">
        <w:tab/>
        <w:t>Abbreviations</w:t>
      </w:r>
      <w:bookmarkEnd w:id="65"/>
      <w:bookmarkEnd w:id="66"/>
      <w:bookmarkEnd w:id="67"/>
      <w:bookmarkEnd w:id="68"/>
      <w:bookmarkEnd w:id="69"/>
      <w:bookmarkEnd w:id="70"/>
      <w:bookmarkEnd w:id="71"/>
      <w:bookmarkEnd w:id="72"/>
      <w:bookmarkEnd w:id="73"/>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4" w:name="clause4"/>
      <w:bookmarkEnd w:id="74"/>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5" w:name="_Toc25306437"/>
      <w:bookmarkStart w:id="76" w:name="_Toc26192760"/>
      <w:bookmarkStart w:id="77" w:name="_Toc34137019"/>
      <w:bookmarkStart w:id="78" w:name="_Toc34137333"/>
      <w:bookmarkStart w:id="79" w:name="_Toc34138481"/>
      <w:bookmarkStart w:id="80" w:name="_Toc34138724"/>
      <w:bookmarkStart w:id="81" w:name="_Toc34395061"/>
      <w:bookmarkStart w:id="82" w:name="_Toc45264291"/>
      <w:bookmarkStart w:id="83" w:name="_Toc123645364"/>
      <w:r>
        <w:t>4</w:t>
      </w:r>
      <w:r>
        <w:tab/>
        <w:t>General description</w:t>
      </w:r>
      <w:bookmarkEnd w:id="75"/>
      <w:bookmarkEnd w:id="76"/>
      <w:bookmarkEnd w:id="77"/>
      <w:bookmarkEnd w:id="78"/>
      <w:bookmarkEnd w:id="79"/>
      <w:bookmarkEnd w:id="80"/>
      <w:bookmarkEnd w:id="81"/>
      <w:bookmarkEnd w:id="82"/>
      <w:bookmarkEnd w:id="83"/>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4" w:name="_Toc25306438"/>
      <w:bookmarkStart w:id="85" w:name="_Toc26192761"/>
      <w:bookmarkStart w:id="86" w:name="_Toc34137020"/>
      <w:bookmarkStart w:id="87" w:name="_Toc34137334"/>
      <w:bookmarkStart w:id="88" w:name="_Toc34138482"/>
      <w:bookmarkStart w:id="89" w:name="_Toc34138725"/>
      <w:bookmarkStart w:id="90" w:name="_Toc34395062"/>
      <w:bookmarkStart w:id="91" w:name="_Toc45264292"/>
      <w:bookmarkStart w:id="92" w:name="_Toc123645365"/>
      <w:r>
        <w:t>5</w:t>
      </w:r>
      <w:r>
        <w:tab/>
        <w:t>Functional entities</w:t>
      </w:r>
      <w:bookmarkEnd w:id="84"/>
      <w:bookmarkEnd w:id="85"/>
      <w:bookmarkEnd w:id="86"/>
      <w:bookmarkEnd w:id="87"/>
      <w:bookmarkEnd w:id="88"/>
      <w:bookmarkEnd w:id="89"/>
      <w:bookmarkEnd w:id="90"/>
      <w:bookmarkEnd w:id="91"/>
      <w:bookmarkEnd w:id="92"/>
    </w:p>
    <w:p w14:paraId="4E823E68" w14:textId="77777777" w:rsidR="00E242CC" w:rsidRDefault="00E242CC" w:rsidP="00E242CC">
      <w:pPr>
        <w:pStyle w:val="Heading2"/>
        <w:rPr>
          <w:noProof/>
          <w:lang w:val="en-US"/>
        </w:rPr>
      </w:pPr>
      <w:bookmarkStart w:id="93" w:name="_Toc25306439"/>
      <w:bookmarkStart w:id="94" w:name="_Toc26192762"/>
      <w:bookmarkStart w:id="95" w:name="_Toc34137021"/>
      <w:bookmarkStart w:id="96" w:name="_Toc34137335"/>
      <w:bookmarkStart w:id="97" w:name="_Toc34138483"/>
      <w:bookmarkStart w:id="98" w:name="_Toc34138726"/>
      <w:bookmarkStart w:id="99" w:name="_Toc34395063"/>
      <w:bookmarkStart w:id="100" w:name="_Toc45264293"/>
      <w:bookmarkStart w:id="101" w:name="_Toc123645366"/>
      <w:r>
        <w:rPr>
          <w:noProof/>
          <w:lang w:val="en-US"/>
        </w:rPr>
        <w:t>5.1</w:t>
      </w:r>
      <w:r>
        <w:rPr>
          <w:noProof/>
          <w:lang w:val="en-US"/>
        </w:rPr>
        <w:tab/>
        <w:t>SEAL configuration management client (SCM-C)</w:t>
      </w:r>
      <w:bookmarkEnd w:id="93"/>
      <w:bookmarkEnd w:id="94"/>
      <w:bookmarkEnd w:id="95"/>
      <w:bookmarkEnd w:id="96"/>
      <w:bookmarkEnd w:id="97"/>
      <w:bookmarkEnd w:id="98"/>
      <w:bookmarkEnd w:id="99"/>
      <w:bookmarkEnd w:id="100"/>
      <w:bookmarkEnd w:id="101"/>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132F6276" w:rsidR="00E242CC" w:rsidRDefault="00E242CC" w:rsidP="00E242CC">
      <w:pPr>
        <w:pStyle w:val="B1"/>
      </w:pPr>
      <w:r>
        <w:t>-</w:t>
      </w:r>
      <w:r>
        <w:tab/>
        <w:t>shall support the procedures in clause 6.2.4.</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52770A1D" w:rsidR="006C54C8" w:rsidRPr="001E664A" w:rsidRDefault="006C54C8" w:rsidP="006C54C8">
      <w:pPr>
        <w:pStyle w:val="B1"/>
      </w:pPr>
      <w:r w:rsidRPr="00E71810">
        <w:t>-</w:t>
      </w:r>
      <w:r w:rsidRPr="00E71810">
        <w:tab/>
        <w:t>may support the robust block transfer as specified in IETF draft draft-ietf-core-new-block-14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77777777" w:rsidR="006C54C8" w:rsidRPr="00B72F5A" w:rsidRDefault="006C54C8" w:rsidP="006C54C8">
      <w:pPr>
        <w:pStyle w:val="B1"/>
      </w:pPr>
      <w:r w:rsidRPr="00B72F5A">
        <w:t>-</w:t>
      </w:r>
      <w:r w:rsidRPr="00B72F5A">
        <w:tab/>
        <w:t>shall support the procedures in clause 6.2.3; and</w:t>
      </w:r>
    </w:p>
    <w:p w14:paraId="3D9EBCC7" w14:textId="77777777" w:rsidR="006C54C8" w:rsidRPr="00D14B3B" w:rsidRDefault="006C54C8" w:rsidP="006C54C8">
      <w:pPr>
        <w:pStyle w:val="B1"/>
      </w:pPr>
      <w:r w:rsidRPr="00D14B3B">
        <w:t>-</w:t>
      </w:r>
      <w:r w:rsidRPr="00D14B3B">
        <w:tab/>
        <w:t>shall support the procedures in clause 6.2.4.</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02" w:name="_Toc25306440"/>
      <w:bookmarkStart w:id="103" w:name="_Toc26192763"/>
      <w:bookmarkStart w:id="104" w:name="_Toc34137022"/>
      <w:bookmarkStart w:id="105" w:name="_Toc34137336"/>
      <w:bookmarkStart w:id="106" w:name="_Toc34138484"/>
      <w:bookmarkStart w:id="107" w:name="_Toc34138727"/>
      <w:bookmarkStart w:id="108" w:name="_Toc34395064"/>
      <w:bookmarkStart w:id="109" w:name="_Toc45264294"/>
      <w:bookmarkStart w:id="110" w:name="_Toc123645367"/>
      <w:r>
        <w:rPr>
          <w:noProof/>
          <w:lang w:val="en-US"/>
        </w:rPr>
        <w:t>5.2</w:t>
      </w:r>
      <w:r>
        <w:rPr>
          <w:noProof/>
          <w:lang w:val="en-US"/>
        </w:rPr>
        <w:tab/>
        <w:t>SEAL configuration management server (SCM-S)</w:t>
      </w:r>
      <w:bookmarkEnd w:id="102"/>
      <w:bookmarkEnd w:id="103"/>
      <w:bookmarkEnd w:id="104"/>
      <w:bookmarkEnd w:id="105"/>
      <w:bookmarkEnd w:id="106"/>
      <w:bookmarkEnd w:id="107"/>
      <w:bookmarkEnd w:id="108"/>
      <w:bookmarkEnd w:id="109"/>
      <w:bookmarkEnd w:id="11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46FBFC52" w:rsidR="00E242CC" w:rsidRDefault="00E242CC" w:rsidP="00E242CC">
      <w:pPr>
        <w:pStyle w:val="B1"/>
      </w:pPr>
      <w:r>
        <w:t>-</w:t>
      </w:r>
      <w:r>
        <w:tab/>
        <w:t>shall support the procedures in clause 6.2.4.</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208634C5" w:rsidR="00EF7199" w:rsidRDefault="00EF7199" w:rsidP="00EF7199">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7777777" w:rsidR="00EF7199" w:rsidRDefault="00EF7199" w:rsidP="00EF7199">
      <w:pPr>
        <w:pStyle w:val="B1"/>
      </w:pPr>
      <w:r>
        <w:t>-</w:t>
      </w:r>
      <w:r>
        <w:tab/>
        <w:t>shall support the procedures in clause 6.2.3; and</w:t>
      </w:r>
    </w:p>
    <w:p w14:paraId="7FDAE39F" w14:textId="77777777" w:rsidR="00EF7199" w:rsidRDefault="00EF7199" w:rsidP="00EF7199">
      <w:pPr>
        <w:pStyle w:val="B1"/>
      </w:pPr>
      <w:r>
        <w:t>-</w:t>
      </w:r>
      <w:r>
        <w:tab/>
        <w:t>shall support the procedures in clause 6.2.4.</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11" w:name="_Toc25306441"/>
      <w:bookmarkStart w:id="112" w:name="_Toc26192764"/>
      <w:bookmarkStart w:id="113" w:name="_Toc34137023"/>
      <w:bookmarkStart w:id="114" w:name="_Toc34137337"/>
      <w:bookmarkStart w:id="115" w:name="_Toc34138485"/>
      <w:bookmarkStart w:id="116" w:name="_Toc34138728"/>
      <w:bookmarkStart w:id="117" w:name="_Toc34395065"/>
      <w:bookmarkStart w:id="118" w:name="_Toc45264295"/>
      <w:bookmarkStart w:id="119" w:name="_Toc123645368"/>
      <w:r>
        <w:lastRenderedPageBreak/>
        <w:t>6</w:t>
      </w:r>
      <w:r>
        <w:tab/>
        <w:t>Configuration management procedures</w:t>
      </w:r>
      <w:bookmarkEnd w:id="111"/>
      <w:bookmarkEnd w:id="112"/>
      <w:bookmarkEnd w:id="113"/>
      <w:bookmarkEnd w:id="114"/>
      <w:bookmarkEnd w:id="115"/>
      <w:bookmarkEnd w:id="116"/>
      <w:bookmarkEnd w:id="117"/>
      <w:bookmarkEnd w:id="118"/>
      <w:bookmarkEnd w:id="119"/>
    </w:p>
    <w:p w14:paraId="36A3D066" w14:textId="77777777" w:rsidR="00424B81" w:rsidRDefault="00424B81" w:rsidP="006F0705">
      <w:pPr>
        <w:pStyle w:val="Heading2"/>
      </w:pPr>
      <w:bookmarkStart w:id="120" w:name="_Toc25306442"/>
      <w:bookmarkStart w:id="121" w:name="_Toc26192765"/>
      <w:bookmarkStart w:id="122" w:name="_Toc34137024"/>
      <w:bookmarkStart w:id="123" w:name="_Toc34137338"/>
      <w:bookmarkStart w:id="124" w:name="_Toc34138486"/>
      <w:bookmarkStart w:id="125" w:name="_Toc34138729"/>
      <w:bookmarkStart w:id="126" w:name="_Toc34395066"/>
      <w:bookmarkStart w:id="127" w:name="_Toc45264296"/>
      <w:bookmarkStart w:id="128" w:name="_Toc123645369"/>
      <w:r>
        <w:t>6.1</w:t>
      </w:r>
      <w:r>
        <w:tab/>
        <w:t>General</w:t>
      </w:r>
      <w:bookmarkEnd w:id="120"/>
      <w:bookmarkEnd w:id="121"/>
      <w:bookmarkEnd w:id="122"/>
      <w:bookmarkEnd w:id="123"/>
      <w:bookmarkEnd w:id="124"/>
      <w:bookmarkEnd w:id="125"/>
      <w:bookmarkEnd w:id="126"/>
      <w:bookmarkEnd w:id="127"/>
      <w:bookmarkEnd w:id="128"/>
    </w:p>
    <w:p w14:paraId="457E9A51" w14:textId="77777777" w:rsidR="00424B81" w:rsidRDefault="00424B81" w:rsidP="006F0705">
      <w:pPr>
        <w:pStyle w:val="Heading2"/>
      </w:pPr>
      <w:bookmarkStart w:id="129" w:name="_Toc25306443"/>
      <w:bookmarkStart w:id="130" w:name="_Toc26192766"/>
      <w:bookmarkStart w:id="131" w:name="_Toc34137025"/>
      <w:bookmarkStart w:id="132" w:name="_Toc34137339"/>
      <w:bookmarkStart w:id="133" w:name="_Toc34138487"/>
      <w:bookmarkStart w:id="134" w:name="_Toc34138730"/>
      <w:bookmarkStart w:id="135" w:name="_Toc34395067"/>
      <w:bookmarkStart w:id="136" w:name="_Toc45264297"/>
      <w:bookmarkStart w:id="137" w:name="_Toc123645370"/>
      <w:r>
        <w:t>6.2</w:t>
      </w:r>
      <w:r>
        <w:tab/>
        <w:t>On-network procedures</w:t>
      </w:r>
      <w:bookmarkEnd w:id="129"/>
      <w:bookmarkEnd w:id="130"/>
      <w:bookmarkEnd w:id="131"/>
      <w:bookmarkEnd w:id="132"/>
      <w:bookmarkEnd w:id="133"/>
      <w:bookmarkEnd w:id="134"/>
      <w:bookmarkEnd w:id="135"/>
      <w:bookmarkEnd w:id="136"/>
      <w:bookmarkEnd w:id="137"/>
    </w:p>
    <w:p w14:paraId="24F2F749" w14:textId="77777777" w:rsidR="00424B81" w:rsidRDefault="00424B81" w:rsidP="006F0705">
      <w:pPr>
        <w:pStyle w:val="Heading3"/>
      </w:pPr>
      <w:bookmarkStart w:id="138" w:name="_Toc25306444"/>
      <w:bookmarkStart w:id="139" w:name="_Toc26192767"/>
      <w:bookmarkStart w:id="140" w:name="_Toc34137026"/>
      <w:bookmarkStart w:id="141" w:name="_Toc34137340"/>
      <w:bookmarkStart w:id="142" w:name="_Toc34138488"/>
      <w:bookmarkStart w:id="143" w:name="_Toc34138731"/>
      <w:bookmarkStart w:id="144" w:name="_Toc34395068"/>
      <w:bookmarkStart w:id="145" w:name="_Toc45264298"/>
      <w:bookmarkStart w:id="146" w:name="_Toc123645371"/>
      <w:r>
        <w:t>6.2.1</w:t>
      </w:r>
      <w:r>
        <w:tab/>
        <w:t>General</w:t>
      </w:r>
      <w:bookmarkEnd w:id="138"/>
      <w:bookmarkEnd w:id="139"/>
      <w:bookmarkEnd w:id="140"/>
      <w:bookmarkEnd w:id="141"/>
      <w:bookmarkEnd w:id="142"/>
      <w:bookmarkEnd w:id="143"/>
      <w:bookmarkEnd w:id="144"/>
      <w:bookmarkEnd w:id="145"/>
      <w:bookmarkEnd w:id="146"/>
    </w:p>
    <w:p w14:paraId="1805678A" w14:textId="77777777" w:rsidR="003201D2" w:rsidRDefault="005214C6" w:rsidP="003201D2">
      <w:pPr>
        <w:pStyle w:val="Heading4"/>
      </w:pPr>
      <w:bookmarkStart w:id="147" w:name="_Toc25306445"/>
      <w:bookmarkStart w:id="148" w:name="_Toc26192768"/>
      <w:bookmarkStart w:id="149" w:name="_Toc34137027"/>
      <w:bookmarkStart w:id="150" w:name="_Toc34137341"/>
      <w:bookmarkStart w:id="151" w:name="_Toc34138489"/>
      <w:bookmarkStart w:id="152" w:name="_Toc34138732"/>
      <w:bookmarkStart w:id="153" w:name="_Toc34395069"/>
      <w:bookmarkStart w:id="154" w:name="_Toc45264299"/>
      <w:bookmarkStart w:id="155" w:name="_Toc123645372"/>
      <w:r>
        <w:t>6.2.1.1</w:t>
      </w:r>
      <w:r w:rsidR="003201D2">
        <w:tab/>
        <w:t>A</w:t>
      </w:r>
      <w:r w:rsidR="003201D2" w:rsidRPr="00527D61">
        <w:t>uthenticated identity</w:t>
      </w:r>
      <w:r w:rsidR="003201D2">
        <w:t xml:space="preserve"> in HTTP request</w:t>
      </w:r>
      <w:bookmarkEnd w:id="147"/>
      <w:bookmarkEnd w:id="148"/>
      <w:bookmarkEnd w:id="149"/>
      <w:bookmarkEnd w:id="150"/>
      <w:bookmarkEnd w:id="151"/>
      <w:bookmarkEnd w:id="152"/>
      <w:bookmarkEnd w:id="153"/>
      <w:bookmarkEnd w:id="154"/>
      <w:bookmarkEnd w:id="155"/>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56" w:name="_Toc25306446"/>
      <w:bookmarkStart w:id="157" w:name="_Toc26192769"/>
      <w:bookmarkStart w:id="158" w:name="_Toc34137028"/>
      <w:bookmarkStart w:id="159" w:name="_Toc34137342"/>
      <w:bookmarkStart w:id="160" w:name="_Toc34138490"/>
      <w:bookmarkStart w:id="161" w:name="_Toc34138733"/>
      <w:bookmarkStart w:id="162" w:name="_Toc34395070"/>
      <w:bookmarkStart w:id="163" w:name="_Toc45264300"/>
      <w:bookmarkStart w:id="164" w:name="_Toc123645373"/>
      <w:r>
        <w:t>6.2.1.2</w:t>
      </w:r>
      <w:r>
        <w:tab/>
        <w:t>A</w:t>
      </w:r>
      <w:r w:rsidRPr="00527D61">
        <w:t>uthenticated identity</w:t>
      </w:r>
      <w:r>
        <w:t xml:space="preserve"> in CoAP request</w:t>
      </w:r>
      <w:bookmarkEnd w:id="164"/>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65" w:name="_Toc123645374"/>
      <w:r>
        <w:t>6.2.2</w:t>
      </w:r>
      <w:r>
        <w:tab/>
      </w:r>
      <w:r w:rsidR="002909CD">
        <w:t>Common</w:t>
      </w:r>
      <w:r>
        <w:t xml:space="preserve"> procedures</w:t>
      </w:r>
      <w:bookmarkEnd w:id="156"/>
      <w:bookmarkEnd w:id="157"/>
      <w:bookmarkEnd w:id="158"/>
      <w:bookmarkEnd w:id="159"/>
      <w:bookmarkEnd w:id="160"/>
      <w:bookmarkEnd w:id="161"/>
      <w:bookmarkEnd w:id="162"/>
      <w:bookmarkEnd w:id="163"/>
      <w:bookmarkEnd w:id="165"/>
    </w:p>
    <w:p w14:paraId="38A805B2" w14:textId="77777777" w:rsidR="008B1E24" w:rsidRDefault="008B1E24" w:rsidP="008B1E24">
      <w:pPr>
        <w:pStyle w:val="Heading4"/>
      </w:pPr>
      <w:bookmarkStart w:id="166" w:name="_Toc34137029"/>
      <w:bookmarkStart w:id="167" w:name="_Toc34137343"/>
      <w:bookmarkStart w:id="168" w:name="_Toc34138491"/>
      <w:bookmarkStart w:id="169" w:name="_Toc34138734"/>
      <w:bookmarkStart w:id="170" w:name="_Toc34395071"/>
      <w:bookmarkStart w:id="171" w:name="_Toc45264301"/>
      <w:bookmarkStart w:id="172" w:name="_Toc123645375"/>
      <w:r>
        <w:t>6.2.2.1</w:t>
      </w:r>
      <w:r>
        <w:tab/>
        <w:t>Management of configuration update event subscription</w:t>
      </w:r>
      <w:bookmarkEnd w:id="166"/>
      <w:bookmarkEnd w:id="167"/>
      <w:bookmarkEnd w:id="168"/>
      <w:bookmarkEnd w:id="169"/>
      <w:bookmarkEnd w:id="170"/>
      <w:bookmarkEnd w:id="171"/>
      <w:bookmarkEnd w:id="172"/>
    </w:p>
    <w:p w14:paraId="20EF5DF3" w14:textId="77777777" w:rsidR="008B1E24" w:rsidRPr="00225505" w:rsidRDefault="008B1E24" w:rsidP="008B1E24">
      <w:pPr>
        <w:pStyle w:val="Heading5"/>
      </w:pPr>
      <w:bookmarkStart w:id="173" w:name="_Toc34137030"/>
      <w:bookmarkStart w:id="174" w:name="_Toc34137344"/>
      <w:bookmarkStart w:id="175" w:name="_Toc34138492"/>
      <w:bookmarkStart w:id="176" w:name="_Toc34138735"/>
      <w:bookmarkStart w:id="177" w:name="_Toc34395072"/>
      <w:bookmarkStart w:id="178" w:name="_Toc45264302"/>
      <w:bookmarkStart w:id="179" w:name="_Toc123645376"/>
      <w:r>
        <w:t>6.2.2.1.1</w:t>
      </w:r>
      <w:r>
        <w:tab/>
        <w:t>SIP based procedures</w:t>
      </w:r>
      <w:bookmarkEnd w:id="173"/>
      <w:bookmarkEnd w:id="174"/>
      <w:bookmarkEnd w:id="175"/>
      <w:bookmarkEnd w:id="176"/>
      <w:bookmarkEnd w:id="177"/>
      <w:bookmarkEnd w:id="178"/>
      <w:bookmarkEnd w:id="179"/>
    </w:p>
    <w:p w14:paraId="783C4C0B" w14:textId="77777777" w:rsidR="00205153" w:rsidRDefault="00205153" w:rsidP="007A139F">
      <w:pPr>
        <w:pStyle w:val="H6"/>
      </w:pPr>
      <w:bookmarkStart w:id="180" w:name="_Toc34137031"/>
      <w:bookmarkStart w:id="181" w:name="_Toc34137345"/>
      <w:bookmarkStart w:id="182" w:name="_Toc34138493"/>
      <w:bookmarkStart w:id="183" w:name="_Toc34138736"/>
      <w:bookmarkStart w:id="184"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5" w:name="_Toc45264303"/>
      <w:bookmarkStart w:id="186" w:name="_Toc123645377"/>
      <w:r>
        <w:lastRenderedPageBreak/>
        <w:t>6.2.2.1.2</w:t>
      </w:r>
      <w:r>
        <w:tab/>
        <w:t>HTTP based procedures</w:t>
      </w:r>
      <w:bookmarkEnd w:id="180"/>
      <w:bookmarkEnd w:id="181"/>
      <w:bookmarkEnd w:id="182"/>
      <w:bookmarkEnd w:id="183"/>
      <w:bookmarkEnd w:id="184"/>
      <w:bookmarkEnd w:id="185"/>
      <w:bookmarkEnd w:id="186"/>
    </w:p>
    <w:p w14:paraId="3E2CAA8F" w14:textId="77777777" w:rsidR="008B1E24" w:rsidRDefault="008B1E24" w:rsidP="007A139F">
      <w:pPr>
        <w:pStyle w:val="H6"/>
      </w:pPr>
      <w:bookmarkStart w:id="187" w:name="_Toc34137032"/>
      <w:bookmarkStart w:id="188" w:name="_Toc34137346"/>
      <w:bookmarkStart w:id="189" w:name="_Toc34138494"/>
      <w:bookmarkStart w:id="190" w:name="_Toc34138737"/>
      <w:bookmarkStart w:id="191" w:name="_Toc34395074"/>
      <w:r>
        <w:t>6.2.2.1.2.1</w:t>
      </w:r>
      <w:r>
        <w:tab/>
        <w:t>Creating subscription</w:t>
      </w:r>
      <w:bookmarkEnd w:id="187"/>
      <w:bookmarkEnd w:id="188"/>
      <w:bookmarkEnd w:id="189"/>
      <w:bookmarkEnd w:id="190"/>
      <w:bookmarkEnd w:id="191"/>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2" w:name="_Toc34137035"/>
      <w:bookmarkStart w:id="193" w:name="_Toc34137349"/>
      <w:bookmarkStart w:id="194" w:name="_Toc34138497"/>
      <w:bookmarkStart w:id="195" w:name="_Toc34138740"/>
      <w:bookmarkStart w:id="196" w:name="_Toc34395077"/>
      <w:r>
        <w:t>6.2.2.1.2.2</w:t>
      </w:r>
      <w:r>
        <w:tab/>
        <w:t>Modify a subscription</w:t>
      </w:r>
      <w:bookmarkEnd w:id="192"/>
      <w:bookmarkEnd w:id="193"/>
      <w:bookmarkEnd w:id="194"/>
      <w:bookmarkEnd w:id="195"/>
      <w:bookmarkEnd w:id="196"/>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7" w:name="_Toc34137038"/>
      <w:bookmarkStart w:id="198" w:name="_Toc34137352"/>
      <w:bookmarkStart w:id="199" w:name="_Toc34138500"/>
      <w:bookmarkStart w:id="200" w:name="_Toc34138743"/>
      <w:bookmarkStart w:id="201" w:name="_Toc34395080"/>
      <w:r>
        <w:t>6.2.</w:t>
      </w:r>
      <w:r w:rsidR="00DB2646">
        <w:t>2</w:t>
      </w:r>
      <w:r>
        <w:t>.1.2.3</w:t>
      </w:r>
      <w:r>
        <w:tab/>
        <w:t>Delete a subscription</w:t>
      </w:r>
      <w:bookmarkEnd w:id="197"/>
      <w:bookmarkEnd w:id="198"/>
      <w:bookmarkEnd w:id="199"/>
      <w:bookmarkEnd w:id="200"/>
      <w:bookmarkEnd w:id="201"/>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02" w:name="_Toc123645378"/>
      <w:r>
        <w:t>6.2.2.1.3</w:t>
      </w:r>
      <w:r>
        <w:tab/>
        <w:t>CoAP based procedures</w:t>
      </w:r>
      <w:bookmarkEnd w:id="202"/>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lastRenderedPageBreak/>
        <w:t>6.2.2.1.3.3</w:t>
      </w:r>
      <w:r>
        <w:tab/>
        <w:t>Delete a subscription</w:t>
      </w:r>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03" w:name="_Toc34137041"/>
      <w:bookmarkStart w:id="204" w:name="_Toc34137355"/>
      <w:bookmarkStart w:id="205" w:name="_Toc34138503"/>
      <w:bookmarkStart w:id="206" w:name="_Toc34138746"/>
      <w:bookmarkStart w:id="207" w:name="_Toc34395083"/>
      <w:bookmarkStart w:id="208" w:name="_Toc45264304"/>
      <w:bookmarkStart w:id="209" w:name="_Toc123645379"/>
      <w:r>
        <w:t>6.2.2.2</w:t>
      </w:r>
      <w:r>
        <w:tab/>
        <w:t>Notifications</w:t>
      </w:r>
      <w:bookmarkEnd w:id="203"/>
      <w:bookmarkEnd w:id="204"/>
      <w:bookmarkEnd w:id="205"/>
      <w:bookmarkEnd w:id="206"/>
      <w:bookmarkEnd w:id="207"/>
      <w:bookmarkEnd w:id="208"/>
      <w:bookmarkEnd w:id="209"/>
    </w:p>
    <w:p w14:paraId="461A2D83" w14:textId="77777777" w:rsidR="00320EC3" w:rsidRPr="00A51017" w:rsidRDefault="00320EC3" w:rsidP="00320EC3">
      <w:pPr>
        <w:pStyle w:val="Heading5"/>
      </w:pPr>
      <w:bookmarkStart w:id="210" w:name="_Toc34137042"/>
      <w:bookmarkStart w:id="211" w:name="_Toc34137356"/>
      <w:bookmarkStart w:id="212" w:name="_Toc34138504"/>
      <w:bookmarkStart w:id="213" w:name="_Toc34138747"/>
      <w:bookmarkStart w:id="214" w:name="_Toc34395084"/>
      <w:bookmarkStart w:id="215" w:name="_Toc45264305"/>
      <w:bookmarkStart w:id="216" w:name="_Toc123645380"/>
      <w:r>
        <w:t>6.2.2.2.1</w:t>
      </w:r>
      <w:r>
        <w:tab/>
        <w:t>SIP based procedures</w:t>
      </w:r>
      <w:bookmarkEnd w:id="210"/>
      <w:bookmarkEnd w:id="211"/>
      <w:bookmarkEnd w:id="212"/>
      <w:bookmarkEnd w:id="213"/>
      <w:bookmarkEnd w:id="214"/>
      <w:bookmarkEnd w:id="215"/>
      <w:bookmarkEnd w:id="216"/>
    </w:p>
    <w:p w14:paraId="2C5B5138" w14:textId="77777777" w:rsidR="000352B4" w:rsidRDefault="000352B4" w:rsidP="007A139F">
      <w:pPr>
        <w:pStyle w:val="H6"/>
      </w:pPr>
      <w:bookmarkStart w:id="217" w:name="_Toc34137043"/>
      <w:bookmarkStart w:id="218" w:name="_Toc34137357"/>
      <w:bookmarkStart w:id="219" w:name="_Toc34138505"/>
      <w:bookmarkStart w:id="220" w:name="_Toc34138748"/>
      <w:bookmarkStart w:id="221"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2" w:name="_Toc45264306"/>
      <w:bookmarkStart w:id="223" w:name="_Toc123645381"/>
      <w:r>
        <w:t>6</w:t>
      </w:r>
      <w:r w:rsidR="00320EC3">
        <w:t>.2.2.2.2</w:t>
      </w:r>
      <w:r w:rsidR="00320EC3">
        <w:tab/>
        <w:t>HTTP based procedures</w:t>
      </w:r>
      <w:bookmarkEnd w:id="217"/>
      <w:bookmarkEnd w:id="218"/>
      <w:bookmarkEnd w:id="219"/>
      <w:bookmarkEnd w:id="220"/>
      <w:bookmarkEnd w:id="221"/>
      <w:bookmarkEnd w:id="222"/>
      <w:bookmarkEnd w:id="223"/>
    </w:p>
    <w:p w14:paraId="4963AE03" w14:textId="271B6395" w:rsidR="00320EC3" w:rsidRDefault="00320EC3" w:rsidP="007A139F">
      <w:pPr>
        <w:pStyle w:val="H6"/>
      </w:pPr>
      <w:bookmarkStart w:id="224" w:name="_Toc34137044"/>
      <w:bookmarkStart w:id="225" w:name="_Toc34137358"/>
      <w:bookmarkStart w:id="226" w:name="_Toc34138506"/>
      <w:bookmarkStart w:id="227" w:name="_Toc34138749"/>
      <w:bookmarkStart w:id="228" w:name="_Toc34395086"/>
      <w:r>
        <w:t>6.2.2.2.2.1</w:t>
      </w:r>
      <w:r>
        <w:tab/>
      </w:r>
      <w:r w:rsidR="00EF04E2">
        <w:t>Receiving configuration update notification</w:t>
      </w:r>
      <w:bookmarkEnd w:id="224"/>
      <w:bookmarkEnd w:id="225"/>
      <w:bookmarkEnd w:id="226"/>
      <w:bookmarkEnd w:id="227"/>
      <w:bookmarkEnd w:id="228"/>
    </w:p>
    <w:p w14:paraId="6E96F232" w14:textId="77777777" w:rsidR="00320EC3" w:rsidRDefault="00320EC3" w:rsidP="00320EC3">
      <w:r>
        <w:t>Upon receiving an HTTP POST request 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29" w:name="_Toc34137046"/>
      <w:bookmarkStart w:id="230" w:name="_Toc34137360"/>
      <w:bookmarkStart w:id="231" w:name="_Toc34138508"/>
      <w:bookmarkStart w:id="232" w:name="_Toc34138751"/>
      <w:bookmarkStart w:id="233" w:name="_Toc34395088"/>
      <w:r>
        <w:t>6.2.2.2.2.2</w:t>
      </w:r>
      <w:r>
        <w:tab/>
      </w:r>
      <w:r w:rsidR="00A94453">
        <w:t>Sending group modify notification</w:t>
      </w:r>
      <w:bookmarkEnd w:id="229"/>
      <w:bookmarkEnd w:id="230"/>
      <w:bookmarkEnd w:id="231"/>
      <w:bookmarkEnd w:id="232"/>
      <w:bookmarkEnd w:id="233"/>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34" w:name="_Toc25306447"/>
      <w:bookmarkStart w:id="235" w:name="_Toc26192770"/>
      <w:bookmarkStart w:id="236" w:name="_Toc34137048"/>
      <w:bookmarkStart w:id="237" w:name="_Toc34137362"/>
      <w:bookmarkStart w:id="238" w:name="_Toc34138510"/>
      <w:bookmarkStart w:id="239" w:name="_Toc34138753"/>
      <w:bookmarkStart w:id="240" w:name="_Toc34395090"/>
      <w:bookmarkStart w:id="241" w:name="_Toc45264307"/>
      <w:bookmarkStart w:id="242" w:name="_Toc123645382"/>
      <w:r>
        <w:t>6.2.2.2.3</w:t>
      </w:r>
      <w:r>
        <w:tab/>
        <w:t>CoAP based procedures</w:t>
      </w:r>
      <w:bookmarkEnd w:id="242"/>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43" w:name="_Toc123645383"/>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4"/>
      <w:bookmarkEnd w:id="235"/>
      <w:bookmarkEnd w:id="236"/>
      <w:bookmarkEnd w:id="237"/>
      <w:bookmarkEnd w:id="238"/>
      <w:bookmarkEnd w:id="239"/>
      <w:bookmarkEnd w:id="240"/>
      <w:bookmarkEnd w:id="241"/>
      <w:bookmarkEnd w:id="243"/>
    </w:p>
    <w:p w14:paraId="66D1226C" w14:textId="77777777" w:rsidR="00CB4890" w:rsidRDefault="008D3583" w:rsidP="00CB4890">
      <w:pPr>
        <w:pStyle w:val="Heading4"/>
        <w:rPr>
          <w:noProof/>
          <w:lang w:val="en-US"/>
        </w:rPr>
      </w:pPr>
      <w:bookmarkStart w:id="244" w:name="_Toc25306448"/>
      <w:bookmarkStart w:id="245" w:name="_Toc26192771"/>
      <w:bookmarkStart w:id="246" w:name="_Toc34137049"/>
      <w:bookmarkStart w:id="247" w:name="_Toc34137363"/>
      <w:bookmarkStart w:id="248" w:name="_Toc34138511"/>
      <w:bookmarkStart w:id="249" w:name="_Toc34138754"/>
      <w:bookmarkStart w:id="250" w:name="_Toc34395091"/>
      <w:bookmarkStart w:id="251" w:name="_Toc45264308"/>
      <w:bookmarkStart w:id="252" w:name="_Toc123645384"/>
      <w:r>
        <w:rPr>
          <w:noProof/>
          <w:lang w:val="en-US"/>
        </w:rPr>
        <w:t>6.2.3.1</w:t>
      </w:r>
      <w:r>
        <w:rPr>
          <w:noProof/>
          <w:lang w:val="en-US"/>
        </w:rPr>
        <w:tab/>
      </w:r>
      <w:bookmarkEnd w:id="244"/>
      <w:bookmarkEnd w:id="245"/>
      <w:bookmarkEnd w:id="246"/>
      <w:bookmarkEnd w:id="247"/>
      <w:bookmarkEnd w:id="248"/>
      <w:bookmarkEnd w:id="249"/>
      <w:bookmarkEnd w:id="250"/>
      <w:bookmarkEnd w:id="251"/>
      <w:r w:rsidR="00CB4890">
        <w:rPr>
          <w:noProof/>
          <w:lang w:val="en-US"/>
        </w:rPr>
        <w:t>SCM client HTTP procedure</w:t>
      </w:r>
      <w:bookmarkEnd w:id="252"/>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53" w:name="_Toc25306449"/>
      <w:bookmarkStart w:id="254" w:name="_Toc26192772"/>
      <w:bookmarkStart w:id="255" w:name="_Toc34137050"/>
      <w:bookmarkStart w:id="256" w:name="_Toc34137364"/>
      <w:bookmarkStart w:id="257" w:name="_Toc34138512"/>
      <w:bookmarkStart w:id="258" w:name="_Toc34138755"/>
      <w:bookmarkStart w:id="259" w:name="_Toc34395092"/>
      <w:bookmarkStart w:id="260"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261" w:name="_Toc123645385"/>
      <w:r>
        <w:rPr>
          <w:noProof/>
          <w:lang w:val="en-US"/>
        </w:rPr>
        <w:t>6.2.3.2</w:t>
      </w:r>
      <w:r>
        <w:rPr>
          <w:noProof/>
          <w:lang w:val="en-US"/>
        </w:rPr>
        <w:tab/>
      </w:r>
      <w:bookmarkEnd w:id="253"/>
      <w:bookmarkEnd w:id="254"/>
      <w:bookmarkEnd w:id="255"/>
      <w:bookmarkEnd w:id="256"/>
      <w:bookmarkEnd w:id="257"/>
      <w:bookmarkEnd w:id="258"/>
      <w:bookmarkEnd w:id="259"/>
      <w:bookmarkEnd w:id="260"/>
      <w:r w:rsidR="00CB4890">
        <w:rPr>
          <w:noProof/>
          <w:lang w:val="en-US"/>
        </w:rPr>
        <w:t>SCM server HTTP procedure</w:t>
      </w:r>
      <w:bookmarkEnd w:id="261"/>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262" w:name="_Toc123645386"/>
      <w:r>
        <w:rPr>
          <w:noProof/>
          <w:lang w:val="en-US"/>
        </w:rPr>
        <w:t>6.2.3.3</w:t>
      </w:r>
      <w:r>
        <w:rPr>
          <w:noProof/>
          <w:lang w:val="en-US"/>
        </w:rPr>
        <w:tab/>
        <w:t>SCM client CoAP procedure</w:t>
      </w:r>
      <w:bookmarkEnd w:id="262"/>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31894385"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27F02F45"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as described in </w:t>
      </w:r>
      <w:r>
        <w:rPr>
          <w:lang w:val="en-US"/>
        </w:rPr>
        <w:t>Annex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4CCAD980"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as described in </w:t>
      </w:r>
      <w:r>
        <w:rPr>
          <w:lang w:val="en-US"/>
        </w:rPr>
        <w:t>Annex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263" w:name="_Toc123645387"/>
      <w:r>
        <w:rPr>
          <w:noProof/>
          <w:lang w:val="en-US"/>
        </w:rPr>
        <w:t>6.2.3.4</w:t>
      </w:r>
      <w:r>
        <w:rPr>
          <w:noProof/>
          <w:lang w:val="en-US"/>
        </w:rPr>
        <w:tab/>
        <w:t>SCM server CoAP procedure</w:t>
      </w:r>
      <w:bookmarkEnd w:id="263"/>
    </w:p>
    <w:p w14:paraId="3E5EA538" w14:textId="3A394CB5"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32368877"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w:t>
      </w:r>
      <w:r w:rsidR="006C0BDA">
        <w:t>3</w:t>
      </w:r>
      <w:r>
        <w:t>.1.2.2.3.1-1.</w:t>
      </w:r>
    </w:p>
    <w:p w14:paraId="58DA322A" w14:textId="2A4BCE70"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264" w:name="_Toc25306450"/>
      <w:bookmarkStart w:id="265" w:name="_Toc26192773"/>
      <w:bookmarkStart w:id="266" w:name="_Toc34137051"/>
      <w:bookmarkStart w:id="267" w:name="_Toc34137365"/>
      <w:bookmarkStart w:id="268" w:name="_Toc34138513"/>
      <w:bookmarkStart w:id="269" w:name="_Toc34138756"/>
      <w:bookmarkStart w:id="270" w:name="_Toc34395093"/>
      <w:bookmarkStart w:id="271" w:name="_Toc45264310"/>
      <w:bookmarkStart w:id="272" w:name="_Toc123645388"/>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64"/>
      <w:bookmarkEnd w:id="265"/>
      <w:bookmarkEnd w:id="266"/>
      <w:bookmarkEnd w:id="267"/>
      <w:bookmarkEnd w:id="268"/>
      <w:bookmarkEnd w:id="269"/>
      <w:bookmarkEnd w:id="270"/>
      <w:bookmarkEnd w:id="271"/>
      <w:bookmarkEnd w:id="272"/>
    </w:p>
    <w:p w14:paraId="4A76CC02" w14:textId="4E49CBB6" w:rsidR="008F7888" w:rsidRPr="008476F8" w:rsidRDefault="008F7888">
      <w:pPr>
        <w:pStyle w:val="Heading4"/>
      </w:pPr>
      <w:bookmarkStart w:id="273" w:name="_Toc25306451"/>
      <w:bookmarkStart w:id="274" w:name="_Toc26192774"/>
      <w:bookmarkStart w:id="275" w:name="_Toc34137052"/>
      <w:bookmarkStart w:id="276" w:name="_Toc34137366"/>
      <w:bookmarkStart w:id="277" w:name="_Toc34138514"/>
      <w:bookmarkStart w:id="278" w:name="_Toc34138757"/>
      <w:bookmarkStart w:id="279" w:name="_Toc34395094"/>
      <w:bookmarkStart w:id="280" w:name="_Toc45264311"/>
      <w:bookmarkStart w:id="281" w:name="_Toc123645389"/>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273"/>
      <w:bookmarkEnd w:id="274"/>
      <w:bookmarkEnd w:id="275"/>
      <w:bookmarkEnd w:id="276"/>
      <w:bookmarkEnd w:id="277"/>
      <w:bookmarkEnd w:id="278"/>
      <w:bookmarkEnd w:id="279"/>
      <w:bookmarkEnd w:id="280"/>
      <w:bookmarkEnd w:id="281"/>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282" w:name="_Toc25306452"/>
      <w:bookmarkStart w:id="283" w:name="_Toc26192775"/>
      <w:bookmarkStart w:id="284" w:name="_Toc34137053"/>
      <w:bookmarkStart w:id="285" w:name="_Toc34137367"/>
      <w:bookmarkStart w:id="286" w:name="_Toc34138515"/>
      <w:bookmarkStart w:id="287" w:name="_Toc34138758"/>
      <w:bookmarkStart w:id="288" w:name="_Toc34395095"/>
      <w:bookmarkStart w:id="289" w:name="_Toc45264312"/>
      <w:bookmarkStart w:id="290" w:name="_Toc123645390"/>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282"/>
      <w:bookmarkEnd w:id="283"/>
      <w:bookmarkEnd w:id="284"/>
      <w:bookmarkEnd w:id="285"/>
      <w:bookmarkEnd w:id="286"/>
      <w:bookmarkEnd w:id="287"/>
      <w:bookmarkEnd w:id="288"/>
      <w:bookmarkEnd w:id="289"/>
      <w:bookmarkEnd w:id="290"/>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291" w:name="_Toc123645391"/>
      <w:r>
        <w:rPr>
          <w:noProof/>
          <w:lang w:val="en-US"/>
        </w:rPr>
        <w:t>6.2.4.3</w:t>
      </w:r>
      <w:r>
        <w:rPr>
          <w:noProof/>
          <w:lang w:val="en-US"/>
        </w:rPr>
        <w:tab/>
        <w:t>SCM client CoAP procedure</w:t>
      </w:r>
      <w:bookmarkEnd w:id="29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0264E0CF"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val-tgt-ue 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72749AB0"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Annex</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292" w:name="_Toc123645392"/>
      <w:r>
        <w:rPr>
          <w:noProof/>
          <w:lang w:val="en-US"/>
        </w:rPr>
        <w:t>6.2.4.4</w:t>
      </w:r>
      <w:r>
        <w:rPr>
          <w:noProof/>
          <w:lang w:val="en-US"/>
        </w:rPr>
        <w:tab/>
        <w:t>SCM server CoAP procedure</w:t>
      </w:r>
      <w:bookmarkEnd w:id="292"/>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293" w:name="_Toc25306453"/>
      <w:bookmarkStart w:id="294" w:name="_Toc26192776"/>
      <w:bookmarkStart w:id="295" w:name="_Toc34137054"/>
      <w:bookmarkStart w:id="296" w:name="_Toc34137368"/>
      <w:bookmarkStart w:id="297" w:name="_Toc34138516"/>
      <w:bookmarkStart w:id="298" w:name="_Toc34138759"/>
      <w:bookmarkStart w:id="299" w:name="_Toc34395096"/>
      <w:bookmarkStart w:id="300"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01" w:name="_Toc123645393"/>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3"/>
      <w:bookmarkEnd w:id="294"/>
      <w:bookmarkEnd w:id="295"/>
      <w:bookmarkEnd w:id="296"/>
      <w:bookmarkEnd w:id="297"/>
      <w:bookmarkEnd w:id="298"/>
      <w:bookmarkEnd w:id="299"/>
      <w:bookmarkEnd w:id="300"/>
      <w:bookmarkEnd w:id="301"/>
    </w:p>
    <w:p w14:paraId="6BB390C9" w14:textId="62DCDB64" w:rsidR="00025023" w:rsidRDefault="007F7813" w:rsidP="00025023">
      <w:pPr>
        <w:pStyle w:val="Heading4"/>
        <w:rPr>
          <w:noProof/>
          <w:lang w:val="en-US"/>
        </w:rPr>
      </w:pPr>
      <w:bookmarkStart w:id="302" w:name="_Toc25306454"/>
      <w:bookmarkStart w:id="303" w:name="_Toc26192777"/>
      <w:bookmarkStart w:id="304" w:name="_Toc34137055"/>
      <w:bookmarkStart w:id="305" w:name="_Toc34137369"/>
      <w:bookmarkStart w:id="306" w:name="_Toc34138517"/>
      <w:bookmarkStart w:id="307" w:name="_Toc34138760"/>
      <w:bookmarkStart w:id="308" w:name="_Toc34395097"/>
      <w:bookmarkStart w:id="309" w:name="_Toc45264314"/>
      <w:bookmarkStart w:id="310" w:name="_Toc123645394"/>
      <w:r>
        <w:rPr>
          <w:noProof/>
          <w:lang w:val="en-US"/>
        </w:rPr>
        <w:t>6.2.5.1</w:t>
      </w:r>
      <w:r>
        <w:rPr>
          <w:noProof/>
          <w:lang w:val="en-US"/>
        </w:rPr>
        <w:tab/>
        <w:t>SCM client HTTP procedure</w:t>
      </w:r>
      <w:bookmarkEnd w:id="302"/>
      <w:bookmarkEnd w:id="303"/>
      <w:bookmarkEnd w:id="304"/>
      <w:bookmarkEnd w:id="305"/>
      <w:bookmarkEnd w:id="306"/>
      <w:bookmarkEnd w:id="307"/>
      <w:bookmarkEnd w:id="308"/>
      <w:bookmarkEnd w:id="309"/>
      <w:bookmarkEnd w:id="310"/>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11" w:name="_Toc25306455"/>
      <w:bookmarkStart w:id="312" w:name="_Toc26192778"/>
      <w:bookmarkStart w:id="313" w:name="_Toc34137056"/>
      <w:bookmarkStart w:id="314" w:name="_Toc34137370"/>
      <w:bookmarkStart w:id="315" w:name="_Toc34138518"/>
      <w:bookmarkStart w:id="316" w:name="_Toc34138761"/>
      <w:bookmarkStart w:id="317" w:name="_Toc34395098"/>
      <w:bookmarkStart w:id="318" w:name="_Toc45264315"/>
      <w:bookmarkStart w:id="319" w:name="_Toc123645395"/>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11"/>
      <w:bookmarkEnd w:id="312"/>
      <w:bookmarkEnd w:id="313"/>
      <w:bookmarkEnd w:id="314"/>
      <w:bookmarkEnd w:id="315"/>
      <w:bookmarkEnd w:id="316"/>
      <w:bookmarkEnd w:id="317"/>
      <w:bookmarkEnd w:id="318"/>
      <w:bookmarkEnd w:id="319"/>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20" w:name="_Toc123645396"/>
      <w:r>
        <w:rPr>
          <w:noProof/>
          <w:lang w:val="en-US"/>
        </w:rPr>
        <w:t>6.2.5.3</w:t>
      </w:r>
      <w:r>
        <w:rPr>
          <w:noProof/>
          <w:lang w:val="en-US"/>
        </w:rPr>
        <w:tab/>
        <w:t>SCM client CoAP procedure</w:t>
      </w:r>
      <w:bookmarkEnd w:id="320"/>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793D240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updated according to the resource definition in Annex C.2.1.2.3.3.2: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5F09F4EC" w14:textId="77777777" w:rsidR="002C4CCC" w:rsidRDefault="002C4CCC" w:rsidP="002C4CCC">
      <w:pPr>
        <w:pStyle w:val="B1"/>
      </w:pPr>
      <w:r>
        <w:t>b)</w:t>
      </w:r>
      <w:r>
        <w:tab/>
      </w:r>
      <w:r w:rsidRPr="00E71810">
        <w:rPr>
          <w:lang w:val="en-US"/>
        </w:rPr>
        <w:t xml:space="preserve">shall include Content-Format option set to </w:t>
      </w:r>
      <w:r>
        <w:t>"</w:t>
      </w:r>
      <w:r w:rsidRPr="00E975E8">
        <w:rPr>
          <w:lang w:val="en-US"/>
        </w:rPr>
        <w:t>application/</w:t>
      </w:r>
      <w:r w:rsidRPr="00FC182C">
        <w:rPr>
          <w:noProof/>
        </w:rPr>
        <w:t xml:space="preserve"> </w:t>
      </w:r>
      <w:r w:rsidRPr="009F36CD">
        <w:rPr>
          <w:noProof/>
        </w:rPr>
        <w:t>vnd.3gpp.seal-</w:t>
      </w:r>
      <w:r>
        <w:rPr>
          <w:noProof/>
        </w:rPr>
        <w:t>user-profile</w:t>
      </w:r>
      <w:r w:rsidRPr="009F36CD">
        <w:rPr>
          <w:noProof/>
        </w:rPr>
        <w:t>-info+</w:t>
      </w:r>
      <w:r w:rsidRPr="00E975E8">
        <w:rPr>
          <w:lang w:val="en-US"/>
        </w:rPr>
        <w:t>cbor</w:t>
      </w:r>
      <w:r>
        <w:t>";</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77777777" w:rsidR="00483853" w:rsidRDefault="00483853" w:rsidP="00483853">
      <w:pPr>
        <w:pStyle w:val="B2"/>
      </w:pPr>
      <w:r>
        <w:t>2)</w:t>
      </w:r>
      <w:r>
        <w:tab/>
        <w:t xml:space="preserve">may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21" w:name="_Toc123645397"/>
      <w:r>
        <w:rPr>
          <w:noProof/>
          <w:lang w:val="en-US"/>
        </w:rPr>
        <w:t>6.2.5.4</w:t>
      </w:r>
      <w:r>
        <w:rPr>
          <w:noProof/>
          <w:lang w:val="en-US"/>
        </w:rPr>
        <w:tab/>
        <w:t>SCM server CoAP procedure</w:t>
      </w:r>
      <w:bookmarkEnd w:id="321"/>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22" w:name="_Toc25306456"/>
      <w:bookmarkStart w:id="323" w:name="_Toc26192779"/>
      <w:bookmarkStart w:id="324" w:name="_Toc34137057"/>
      <w:bookmarkStart w:id="325" w:name="_Toc34137371"/>
      <w:bookmarkStart w:id="326" w:name="_Toc34138519"/>
      <w:bookmarkStart w:id="327" w:name="_Toc34138762"/>
      <w:bookmarkStart w:id="328" w:name="_Toc34395099"/>
      <w:bookmarkStart w:id="329"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30" w:name="_Toc123645398"/>
      <w:r>
        <w:t>6.3</w:t>
      </w:r>
      <w:r>
        <w:tab/>
        <w:t>Off-network procedures</w:t>
      </w:r>
      <w:bookmarkEnd w:id="322"/>
      <w:bookmarkEnd w:id="323"/>
      <w:bookmarkEnd w:id="324"/>
      <w:bookmarkEnd w:id="325"/>
      <w:bookmarkEnd w:id="326"/>
      <w:bookmarkEnd w:id="327"/>
      <w:bookmarkEnd w:id="328"/>
      <w:bookmarkEnd w:id="329"/>
      <w:bookmarkEnd w:id="330"/>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1" w:name="_Toc25306457"/>
      <w:bookmarkStart w:id="332" w:name="_Toc26192780"/>
      <w:bookmarkStart w:id="333" w:name="_Toc34137058"/>
      <w:bookmarkStart w:id="334" w:name="_Toc34137372"/>
      <w:bookmarkStart w:id="335" w:name="_Toc34138520"/>
      <w:bookmarkStart w:id="336" w:name="_Toc34138763"/>
      <w:bookmarkStart w:id="337" w:name="_Toc34395100"/>
      <w:bookmarkStart w:id="338" w:name="_Toc45264317"/>
      <w:bookmarkStart w:id="339" w:name="_Toc123645399"/>
      <w:r>
        <w:rPr>
          <w:noProof/>
        </w:rPr>
        <w:lastRenderedPageBreak/>
        <w:t>7</w:t>
      </w:r>
      <w:r>
        <w:rPr>
          <w:noProof/>
        </w:rPr>
        <w:tab/>
        <w:t>Coding</w:t>
      </w:r>
      <w:bookmarkEnd w:id="331"/>
      <w:bookmarkEnd w:id="332"/>
      <w:bookmarkEnd w:id="333"/>
      <w:bookmarkEnd w:id="334"/>
      <w:bookmarkEnd w:id="335"/>
      <w:bookmarkEnd w:id="336"/>
      <w:bookmarkEnd w:id="337"/>
      <w:bookmarkEnd w:id="338"/>
      <w:bookmarkEnd w:id="339"/>
    </w:p>
    <w:p w14:paraId="296EF13C" w14:textId="77777777" w:rsidR="00DC0DF7" w:rsidRPr="00622000" w:rsidRDefault="00DC0DF7" w:rsidP="00622000">
      <w:pPr>
        <w:pStyle w:val="Heading2"/>
      </w:pPr>
      <w:bookmarkStart w:id="340" w:name="_Toc34137059"/>
      <w:bookmarkStart w:id="341" w:name="_Toc34137373"/>
      <w:bookmarkStart w:id="342" w:name="_Toc34138521"/>
      <w:bookmarkStart w:id="343" w:name="_Toc34138764"/>
      <w:bookmarkStart w:id="344" w:name="_Toc34395101"/>
      <w:bookmarkStart w:id="345" w:name="_Toc45264318"/>
      <w:bookmarkStart w:id="346" w:name="_Toc123645400"/>
      <w:r>
        <w:t>7.1</w:t>
      </w:r>
      <w:r>
        <w:tab/>
        <w:t>VAL user profile document</w:t>
      </w:r>
      <w:bookmarkEnd w:id="340"/>
      <w:bookmarkEnd w:id="341"/>
      <w:bookmarkEnd w:id="342"/>
      <w:bookmarkEnd w:id="343"/>
      <w:bookmarkEnd w:id="344"/>
      <w:bookmarkEnd w:id="345"/>
      <w:bookmarkEnd w:id="346"/>
    </w:p>
    <w:p w14:paraId="2029659D" w14:textId="77777777" w:rsidR="008D7C27" w:rsidRDefault="008D7C27" w:rsidP="00622000">
      <w:pPr>
        <w:pStyle w:val="Heading3"/>
        <w:rPr>
          <w:noProof/>
        </w:rPr>
      </w:pPr>
      <w:bookmarkStart w:id="347" w:name="_Toc25306458"/>
      <w:bookmarkStart w:id="348" w:name="_Toc26192781"/>
      <w:bookmarkStart w:id="349" w:name="_Toc34137060"/>
      <w:bookmarkStart w:id="350" w:name="_Toc34137374"/>
      <w:bookmarkStart w:id="351" w:name="_Toc34138522"/>
      <w:bookmarkStart w:id="352" w:name="_Toc34138765"/>
      <w:bookmarkStart w:id="353" w:name="_Toc34395102"/>
      <w:bookmarkStart w:id="354" w:name="_Toc45264319"/>
      <w:bookmarkStart w:id="355" w:name="_Toc123645401"/>
      <w:r>
        <w:rPr>
          <w:noProof/>
        </w:rPr>
        <w:t>7.</w:t>
      </w:r>
      <w:r w:rsidR="00DC0DF7">
        <w:rPr>
          <w:noProof/>
        </w:rPr>
        <w:t>1.</w:t>
      </w:r>
      <w:r>
        <w:rPr>
          <w:noProof/>
        </w:rPr>
        <w:t>1</w:t>
      </w:r>
      <w:r>
        <w:rPr>
          <w:noProof/>
        </w:rPr>
        <w:tab/>
        <w:t>General</w:t>
      </w:r>
      <w:bookmarkEnd w:id="347"/>
      <w:bookmarkEnd w:id="348"/>
      <w:bookmarkEnd w:id="349"/>
      <w:bookmarkEnd w:id="350"/>
      <w:bookmarkEnd w:id="351"/>
      <w:bookmarkEnd w:id="352"/>
      <w:bookmarkEnd w:id="353"/>
      <w:bookmarkEnd w:id="354"/>
      <w:bookmarkEnd w:id="355"/>
    </w:p>
    <w:p w14:paraId="6F2C0835" w14:textId="77777777" w:rsidR="008D7C27" w:rsidRDefault="008D7C27" w:rsidP="00622000">
      <w:pPr>
        <w:pStyle w:val="Heading3"/>
      </w:pPr>
      <w:bookmarkStart w:id="356" w:name="_Toc25306459"/>
      <w:bookmarkStart w:id="357" w:name="_Toc26192782"/>
      <w:bookmarkStart w:id="358" w:name="_Toc34137061"/>
      <w:bookmarkStart w:id="359" w:name="_Toc34137375"/>
      <w:bookmarkStart w:id="360" w:name="_Toc34138523"/>
      <w:bookmarkStart w:id="361" w:name="_Toc34138766"/>
      <w:bookmarkStart w:id="362" w:name="_Toc34395103"/>
      <w:bookmarkStart w:id="363" w:name="_Toc45264320"/>
      <w:bookmarkStart w:id="364" w:name="_Toc123645402"/>
      <w:r>
        <w:t>7.</w:t>
      </w:r>
      <w:r w:rsidR="00DC0DF7">
        <w:t>1.</w:t>
      </w:r>
      <w:r>
        <w:t>2</w:t>
      </w:r>
      <w:r>
        <w:tab/>
      </w:r>
      <w:r w:rsidRPr="001F6D93">
        <w:t>Application unique ID</w:t>
      </w:r>
      <w:bookmarkEnd w:id="356"/>
      <w:bookmarkEnd w:id="357"/>
      <w:bookmarkEnd w:id="358"/>
      <w:bookmarkEnd w:id="359"/>
      <w:bookmarkEnd w:id="360"/>
      <w:bookmarkEnd w:id="361"/>
      <w:bookmarkEnd w:id="362"/>
      <w:bookmarkEnd w:id="363"/>
      <w:bookmarkEnd w:id="364"/>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5" w:name="_Toc25306460"/>
      <w:bookmarkStart w:id="366" w:name="_Toc26192783"/>
      <w:bookmarkStart w:id="367" w:name="_Toc34137062"/>
      <w:bookmarkStart w:id="368" w:name="_Toc34137376"/>
      <w:bookmarkStart w:id="369" w:name="_Toc34138524"/>
      <w:bookmarkStart w:id="370" w:name="_Toc34138767"/>
      <w:bookmarkStart w:id="371" w:name="_Toc34395104"/>
      <w:bookmarkStart w:id="372" w:name="_Toc45264321"/>
      <w:bookmarkStart w:id="373" w:name="_Toc123645403"/>
      <w:r>
        <w:rPr>
          <w:noProof/>
        </w:rPr>
        <w:t>7.</w:t>
      </w:r>
      <w:r w:rsidR="00DC0DF7">
        <w:rPr>
          <w:noProof/>
        </w:rPr>
        <w:t>1.</w:t>
      </w:r>
      <w:r>
        <w:rPr>
          <w:noProof/>
        </w:rPr>
        <w:t>3</w:t>
      </w:r>
      <w:r>
        <w:rPr>
          <w:noProof/>
        </w:rPr>
        <w:tab/>
        <w:t>Data structure</w:t>
      </w:r>
      <w:bookmarkEnd w:id="365"/>
      <w:bookmarkEnd w:id="366"/>
      <w:bookmarkEnd w:id="367"/>
      <w:bookmarkEnd w:id="368"/>
      <w:bookmarkEnd w:id="369"/>
      <w:bookmarkEnd w:id="370"/>
      <w:bookmarkEnd w:id="371"/>
      <w:bookmarkEnd w:id="372"/>
      <w:bookmarkEnd w:id="373"/>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74" w:name="_Toc25306461"/>
      <w:bookmarkStart w:id="375" w:name="_Toc26192784"/>
      <w:bookmarkStart w:id="376" w:name="_Toc34137063"/>
      <w:bookmarkStart w:id="377" w:name="_Toc34137377"/>
      <w:bookmarkStart w:id="378" w:name="_Toc34138525"/>
      <w:bookmarkStart w:id="379" w:name="_Toc34138768"/>
      <w:bookmarkStart w:id="380" w:name="_Toc34395105"/>
      <w:bookmarkStart w:id="381" w:name="_Toc45264322"/>
      <w:bookmarkStart w:id="382" w:name="_Toc123645404"/>
      <w:r>
        <w:rPr>
          <w:lang w:val="en-US"/>
        </w:rPr>
        <w:t>7.</w:t>
      </w:r>
      <w:r w:rsidR="00DC0DF7">
        <w:rPr>
          <w:lang w:val="en-US"/>
        </w:rPr>
        <w:t>1.</w:t>
      </w:r>
      <w:r>
        <w:rPr>
          <w:lang w:val="en-US"/>
        </w:rPr>
        <w:t>4</w:t>
      </w:r>
      <w:r>
        <w:rPr>
          <w:lang w:val="en-US"/>
        </w:rPr>
        <w:tab/>
      </w:r>
      <w:r w:rsidRPr="006C41AB">
        <w:rPr>
          <w:lang w:val="en-US"/>
        </w:rPr>
        <w:t>XML Schema</w:t>
      </w:r>
      <w:bookmarkEnd w:id="374"/>
      <w:bookmarkEnd w:id="375"/>
      <w:bookmarkEnd w:id="376"/>
      <w:bookmarkEnd w:id="377"/>
      <w:bookmarkEnd w:id="378"/>
      <w:bookmarkEnd w:id="379"/>
      <w:bookmarkEnd w:id="380"/>
      <w:bookmarkEnd w:id="381"/>
      <w:bookmarkEnd w:id="382"/>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F2760D">
      <w:pPr>
        <w:pStyle w:val="PL"/>
        <w:rPr>
          <w:rFonts w:eastAsia="SimSun"/>
        </w:rPr>
      </w:pPr>
      <w:r w:rsidRPr="00F2760D">
        <w:rPr>
          <w:rFonts w:eastAsia="SimSun"/>
        </w:rPr>
        <w:t>&lt;?xml version="1.0" encoding="UTF-8"?&gt;</w:t>
      </w:r>
    </w:p>
    <w:p w14:paraId="60E78DA6" w14:textId="77777777" w:rsidR="00E93CF6" w:rsidRPr="00393992" w:rsidRDefault="00E93CF6" w:rsidP="00F2760D">
      <w:pPr>
        <w:pStyle w:val="PL"/>
        <w:rPr>
          <w:rFonts w:eastAsia="SimSun"/>
        </w:rPr>
      </w:pPr>
      <w:r w:rsidRPr="00F2760D">
        <w:rPr>
          <w:rFonts w:eastAsia="SimSun"/>
        </w:rPr>
        <w:t xml:space="preserve">&lt;xs:schema </w:t>
      </w:r>
    </w:p>
    <w:p w14:paraId="2E31F578" w14:textId="77777777" w:rsidR="00E93CF6" w:rsidRPr="00393992" w:rsidRDefault="00E93CF6" w:rsidP="00F2760D">
      <w:pPr>
        <w:pStyle w:val="PL"/>
        <w:rPr>
          <w:rFonts w:eastAsia="SimSun"/>
        </w:rPr>
      </w:pPr>
      <w:r w:rsidRPr="00F2760D">
        <w:rPr>
          <w:rFonts w:eastAsia="SimSun"/>
        </w:rPr>
        <w:t xml:space="preserve">  xmlns="urn:3gpp:ns:seal:SealUserProfile:1.0"</w:t>
      </w:r>
    </w:p>
    <w:p w14:paraId="4DA2C01B" w14:textId="77777777" w:rsidR="00E93CF6" w:rsidRPr="00393992" w:rsidRDefault="00E93CF6" w:rsidP="00F2760D">
      <w:pPr>
        <w:pStyle w:val="PL"/>
        <w:rPr>
          <w:rFonts w:eastAsia="SimSun"/>
        </w:rPr>
      </w:pPr>
      <w:r w:rsidRPr="00F2760D">
        <w:rPr>
          <w:rFonts w:eastAsia="SimSun"/>
        </w:rPr>
        <w:t xml:space="preserve">  targetNamespace="urn:3gpp:ns:seal:SealUserProfile:1.0"  </w:t>
      </w:r>
    </w:p>
    <w:p w14:paraId="77B09888" w14:textId="77777777" w:rsidR="00E93CF6" w:rsidRPr="00393992" w:rsidRDefault="00E93CF6" w:rsidP="00F2760D">
      <w:pPr>
        <w:pStyle w:val="PL"/>
        <w:rPr>
          <w:rFonts w:eastAsia="SimSun"/>
        </w:rPr>
      </w:pPr>
      <w:r w:rsidRPr="00F2760D">
        <w:rPr>
          <w:rFonts w:eastAsia="SimSun"/>
        </w:rPr>
        <w:t xml:space="preserve">  xmlns:xs="http://www.w3.org/2001/XMLSchema"</w:t>
      </w:r>
    </w:p>
    <w:p w14:paraId="4CD8999C" w14:textId="77777777" w:rsidR="00E93CF6" w:rsidRPr="00393992" w:rsidRDefault="00E93CF6" w:rsidP="00F2760D">
      <w:pPr>
        <w:pStyle w:val="PL"/>
        <w:rPr>
          <w:rFonts w:eastAsia="SimSun"/>
        </w:rPr>
      </w:pPr>
      <w:r w:rsidRPr="00F2760D">
        <w:rPr>
          <w:rFonts w:eastAsia="SimSun"/>
        </w:rPr>
        <w:t xml:space="preserve">  xmlns:sealup="urn:3gpp:ns:seal:SealUserProfile:1.0"</w:t>
      </w:r>
    </w:p>
    <w:p w14:paraId="2C89C76C" w14:textId="77777777" w:rsidR="00E93CF6" w:rsidRPr="00393992" w:rsidRDefault="00E93CF6" w:rsidP="00F2760D">
      <w:pPr>
        <w:pStyle w:val="PL"/>
        <w:rPr>
          <w:rFonts w:eastAsia="SimSun"/>
        </w:rPr>
      </w:pPr>
      <w:r w:rsidRPr="00F2760D">
        <w:rPr>
          <w:rFonts w:eastAsia="SimSun"/>
        </w:rPr>
        <w:t xml:space="preserve">  elementFormDefault="qualified"</w:t>
      </w:r>
    </w:p>
    <w:p w14:paraId="3CB4343B" w14:textId="77777777" w:rsidR="00E93CF6" w:rsidRPr="00393992" w:rsidRDefault="00E93CF6" w:rsidP="00F2760D">
      <w:pPr>
        <w:pStyle w:val="PL"/>
        <w:rPr>
          <w:rFonts w:eastAsia="SimSun"/>
        </w:rPr>
      </w:pPr>
      <w:r w:rsidRPr="00F2760D">
        <w:rPr>
          <w:rFonts w:eastAsia="SimSun"/>
        </w:rPr>
        <w:t xml:space="preserve">  attributeFormDefault="unqualified"&gt;</w:t>
      </w:r>
    </w:p>
    <w:p w14:paraId="68448589" w14:textId="77777777" w:rsidR="00E93CF6" w:rsidRPr="00393992" w:rsidRDefault="00E93CF6" w:rsidP="00F2760D">
      <w:pPr>
        <w:pStyle w:val="PL"/>
        <w:rPr>
          <w:rFonts w:eastAsia="SimSun"/>
        </w:rPr>
      </w:pPr>
    </w:p>
    <w:p w14:paraId="27C3CB43" w14:textId="77777777" w:rsidR="00E93CF6" w:rsidRPr="00393992" w:rsidRDefault="00E93CF6" w:rsidP="00F2760D">
      <w:pPr>
        <w:pStyle w:val="PL"/>
        <w:rPr>
          <w:rFonts w:eastAsia="SimSun"/>
        </w:rPr>
      </w:pPr>
      <w:r w:rsidRPr="00F2760D">
        <w:rPr>
          <w:rFonts w:eastAsia="SimSun"/>
        </w:rPr>
        <w:t xml:space="preserve">  &lt;xs:element name="seal-user-profile"&gt;</w:t>
      </w:r>
    </w:p>
    <w:p w14:paraId="1D5991CC" w14:textId="77777777" w:rsidR="00E93CF6" w:rsidRPr="00393992" w:rsidRDefault="00E93CF6" w:rsidP="00F2760D">
      <w:pPr>
        <w:pStyle w:val="PL"/>
        <w:rPr>
          <w:rFonts w:eastAsia="SimSun"/>
        </w:rPr>
      </w:pPr>
      <w:r w:rsidRPr="00F2760D">
        <w:rPr>
          <w:rFonts w:eastAsia="SimSun"/>
        </w:rPr>
        <w:t xml:space="preserve">    &lt;xs:complexType&gt;</w:t>
      </w:r>
    </w:p>
    <w:p w14:paraId="103B0B64"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4430AB5B" w14:textId="77777777" w:rsidR="00E93CF6" w:rsidRPr="00393992" w:rsidRDefault="00E93CF6" w:rsidP="00F2760D">
      <w:pPr>
        <w:pStyle w:val="PL"/>
        <w:rPr>
          <w:rFonts w:eastAsia="SimSun"/>
        </w:rPr>
      </w:pPr>
      <w:r w:rsidRPr="00F2760D">
        <w:rPr>
          <w:rFonts w:eastAsia="SimSun"/>
        </w:rPr>
        <w:t xml:space="preserve">        &lt;xs:element name="ProfileName" type="sealup:NameType"/&gt;</w:t>
      </w:r>
    </w:p>
    <w:p w14:paraId="1A2AAC76" w14:textId="1AB958F5" w:rsidR="00E93CF6" w:rsidRPr="00393992" w:rsidRDefault="00E93CF6" w:rsidP="00F2760D">
      <w:pPr>
        <w:pStyle w:val="PL"/>
        <w:rPr>
          <w:rFonts w:eastAsia="SimSun"/>
        </w:rPr>
      </w:pPr>
      <w:r w:rsidRPr="00F2760D">
        <w:rPr>
          <w:rFonts w:eastAsia="SimSun"/>
        </w:rPr>
        <w:t xml:space="preserve">        &lt;xs:element name="Status" type="xs:boolean"/&gt;</w:t>
      </w:r>
      <w:r w:rsidR="00485671">
        <w:rPr>
          <w:rFonts w:eastAsia="SimSun"/>
        </w:rPr>
        <w:tab/>
      </w:r>
    </w:p>
    <w:p w14:paraId="7226DBA5" w14:textId="77777777" w:rsidR="00E93CF6" w:rsidRPr="00393992" w:rsidRDefault="00E93CF6" w:rsidP="00F2760D">
      <w:pPr>
        <w:pStyle w:val="PL"/>
        <w:rPr>
          <w:rFonts w:eastAsia="SimSun"/>
        </w:rPr>
      </w:pPr>
      <w:r w:rsidRPr="00F2760D">
        <w:rPr>
          <w:rFonts w:eastAsia="SimSun"/>
        </w:rPr>
        <w:t xml:space="preserve">        &lt;xs:element name="isDefault" type="xs:boolean"/&gt;</w:t>
      </w:r>
    </w:p>
    <w:p w14:paraId="57C52C4C" w14:textId="77777777" w:rsidR="00E93CF6" w:rsidRPr="00393992" w:rsidRDefault="00E93CF6" w:rsidP="00F2760D">
      <w:pPr>
        <w:pStyle w:val="PL"/>
        <w:rPr>
          <w:rFonts w:eastAsia="SimSun"/>
        </w:rPr>
      </w:pPr>
      <w:r w:rsidRPr="00F2760D">
        <w:rPr>
          <w:rFonts w:eastAsia="SimSun"/>
        </w:rPr>
        <w:t xml:space="preserve">        &lt;xs:element name="profile-configuration" type="sealup:ProfileConfigurationType"/&gt;</w:t>
      </w:r>
    </w:p>
    <w:p w14:paraId="4241340E"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5A76CBC2"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1A73C70B" w14:textId="77777777" w:rsidR="00E93CF6" w:rsidRPr="00393992" w:rsidRDefault="00E93CF6" w:rsidP="00F2760D">
      <w:pPr>
        <w:pStyle w:val="PL"/>
        <w:rPr>
          <w:rFonts w:eastAsia="SimSun"/>
        </w:rPr>
      </w:pPr>
      <w:r w:rsidRPr="00F2760D">
        <w:rPr>
          <w:rFonts w:eastAsia="SimSun"/>
        </w:rPr>
        <w:t xml:space="preserve">      &lt;/xs:choice&gt;</w:t>
      </w:r>
    </w:p>
    <w:p w14:paraId="66A7A43F" w14:textId="77777777" w:rsidR="00E93CF6" w:rsidRPr="00393992" w:rsidRDefault="00E93CF6" w:rsidP="00F2760D">
      <w:pPr>
        <w:pStyle w:val="PL"/>
        <w:rPr>
          <w:rFonts w:eastAsia="SimSun"/>
        </w:rPr>
      </w:pPr>
      <w:r w:rsidRPr="00F2760D">
        <w:rPr>
          <w:rFonts w:eastAsia="SimSun"/>
        </w:rPr>
        <w:t xml:space="preserve">      &lt;xs:attribute name="user-profile-index" type="xs:unsignedByte" use="required"/&gt;</w:t>
      </w:r>
    </w:p>
    <w:p w14:paraId="4854E804" w14:textId="77777777" w:rsidR="00E93CF6" w:rsidRPr="00393992" w:rsidRDefault="00E93CF6" w:rsidP="00F2760D">
      <w:pPr>
        <w:pStyle w:val="PL"/>
        <w:rPr>
          <w:rFonts w:eastAsia="SimSun"/>
        </w:rPr>
      </w:pPr>
      <w:r w:rsidRPr="00F2760D">
        <w:rPr>
          <w:rFonts w:eastAsia="SimSun"/>
        </w:rPr>
        <w:t xml:space="preserve">      &lt;xs:anyAttribute namespace="##any" processContents="lax"/&gt;</w:t>
      </w:r>
    </w:p>
    <w:p w14:paraId="7C55C734" w14:textId="77777777" w:rsidR="00E93CF6" w:rsidRPr="00393992" w:rsidRDefault="00E93CF6" w:rsidP="00F2760D">
      <w:pPr>
        <w:pStyle w:val="PL"/>
        <w:rPr>
          <w:rFonts w:eastAsia="SimSun"/>
        </w:rPr>
      </w:pPr>
      <w:r w:rsidRPr="00F2760D">
        <w:rPr>
          <w:rFonts w:eastAsia="SimSun"/>
        </w:rPr>
        <w:t xml:space="preserve">    &lt;/xs:complexType&gt;</w:t>
      </w:r>
    </w:p>
    <w:p w14:paraId="01C8095C" w14:textId="77777777" w:rsidR="00E93CF6" w:rsidRPr="00393992" w:rsidRDefault="00E93CF6" w:rsidP="00F2760D">
      <w:pPr>
        <w:pStyle w:val="PL"/>
        <w:rPr>
          <w:rFonts w:eastAsia="SimSun"/>
        </w:rPr>
      </w:pPr>
      <w:r w:rsidRPr="00F2760D">
        <w:rPr>
          <w:rFonts w:eastAsia="SimSun"/>
        </w:rPr>
        <w:t xml:space="preserve">  &lt;/xs:element&gt;</w:t>
      </w:r>
    </w:p>
    <w:p w14:paraId="721BBE73" w14:textId="77777777" w:rsidR="00E93CF6" w:rsidRPr="00393992" w:rsidRDefault="00E93CF6" w:rsidP="00F2760D">
      <w:pPr>
        <w:pStyle w:val="PL"/>
        <w:rPr>
          <w:rFonts w:eastAsia="SimSun"/>
        </w:rPr>
      </w:pPr>
    </w:p>
    <w:p w14:paraId="2D662C2E" w14:textId="77777777" w:rsidR="00E93CF6" w:rsidRPr="00393992" w:rsidRDefault="00E93CF6" w:rsidP="00F2760D">
      <w:pPr>
        <w:pStyle w:val="PL"/>
        <w:rPr>
          <w:rFonts w:eastAsia="SimSun"/>
        </w:rPr>
      </w:pPr>
      <w:r w:rsidRPr="00F2760D">
        <w:rPr>
          <w:rFonts w:eastAsia="SimSun"/>
        </w:rPr>
        <w:t xml:space="preserve">  &lt;xs:complexType name="NameType"&gt;</w:t>
      </w:r>
    </w:p>
    <w:p w14:paraId="43B9A891" w14:textId="77777777" w:rsidR="00E93CF6" w:rsidRPr="006525A0" w:rsidRDefault="00E93CF6" w:rsidP="00F2760D">
      <w:pPr>
        <w:pStyle w:val="PL"/>
        <w:rPr>
          <w:rFonts w:eastAsia="SimSun"/>
          <w:lang w:val="fr-FR"/>
        </w:rPr>
      </w:pPr>
      <w:r w:rsidRPr="00F2760D">
        <w:rPr>
          <w:rFonts w:eastAsia="SimSun"/>
        </w:rPr>
        <w:t xml:space="preserve">    </w:t>
      </w:r>
      <w:r w:rsidRPr="00AF1F48">
        <w:rPr>
          <w:rFonts w:eastAsia="SimSun"/>
          <w:lang w:val="fr-FR"/>
        </w:rPr>
        <w:t>&lt;xs:simpleContent&gt;</w:t>
      </w:r>
    </w:p>
    <w:p w14:paraId="4484A3EF" w14:textId="77777777" w:rsidR="00E93CF6" w:rsidRPr="006525A0" w:rsidRDefault="00E93CF6" w:rsidP="00F2760D">
      <w:pPr>
        <w:pStyle w:val="PL"/>
        <w:rPr>
          <w:rFonts w:eastAsia="SimSun"/>
          <w:lang w:val="fr-FR"/>
        </w:rPr>
      </w:pPr>
      <w:r w:rsidRPr="00AF1F48">
        <w:rPr>
          <w:rFonts w:eastAsia="SimSun"/>
          <w:lang w:val="fr-FR"/>
        </w:rPr>
        <w:t xml:space="preserve">      &lt;xs:extension base="xs:token"&gt;</w:t>
      </w:r>
    </w:p>
    <w:p w14:paraId="2F91D8D3" w14:textId="77777777" w:rsidR="00E93CF6" w:rsidRPr="006525A0" w:rsidRDefault="00E93CF6" w:rsidP="00F2760D">
      <w:pPr>
        <w:pStyle w:val="PL"/>
        <w:rPr>
          <w:rFonts w:eastAsia="SimSun"/>
          <w:lang w:val="fr-FR"/>
        </w:rPr>
      </w:pPr>
      <w:r w:rsidRPr="00AF1F48">
        <w:rPr>
          <w:rFonts w:eastAsia="SimSun"/>
          <w:lang w:val="fr-FR"/>
        </w:rPr>
        <w:lastRenderedPageBreak/>
        <w:t xml:space="preserve">        &lt;xs:attribute ref="xml:lang"/&gt;</w:t>
      </w:r>
    </w:p>
    <w:p w14:paraId="0937D7B2" w14:textId="77777777" w:rsidR="00E93CF6" w:rsidRPr="006525A0" w:rsidRDefault="00E93CF6" w:rsidP="00F2760D">
      <w:pPr>
        <w:pStyle w:val="PL"/>
        <w:rPr>
          <w:rFonts w:eastAsia="SimSun"/>
          <w:lang w:val="fr-FR"/>
        </w:rPr>
      </w:pPr>
      <w:r w:rsidRPr="00AF1F48">
        <w:rPr>
          <w:rFonts w:eastAsia="SimSun"/>
          <w:lang w:val="fr-FR"/>
        </w:rPr>
        <w:t xml:space="preserve">      &lt;/xs:extension&gt;</w:t>
      </w:r>
    </w:p>
    <w:p w14:paraId="3E5A6E41" w14:textId="77777777" w:rsidR="00E93CF6" w:rsidRPr="006525A0" w:rsidRDefault="00E93CF6" w:rsidP="00F2760D">
      <w:pPr>
        <w:pStyle w:val="PL"/>
        <w:rPr>
          <w:rFonts w:eastAsia="SimSun"/>
          <w:lang w:val="fr-FR"/>
        </w:rPr>
      </w:pPr>
      <w:r w:rsidRPr="00AF1F48">
        <w:rPr>
          <w:rFonts w:eastAsia="SimSun"/>
          <w:lang w:val="fr-FR"/>
        </w:rPr>
        <w:t xml:space="preserve">    &lt;/xs:simpleContent&gt;</w:t>
      </w:r>
    </w:p>
    <w:p w14:paraId="2E447BFF" w14:textId="77777777" w:rsidR="00E93CF6" w:rsidRPr="006525A0" w:rsidRDefault="00E93CF6" w:rsidP="00F2760D">
      <w:pPr>
        <w:pStyle w:val="PL"/>
        <w:rPr>
          <w:rFonts w:eastAsia="SimSun"/>
          <w:lang w:val="fr-FR"/>
        </w:rPr>
      </w:pPr>
      <w:r w:rsidRPr="00AF1F48">
        <w:rPr>
          <w:rFonts w:eastAsia="SimSun"/>
          <w:lang w:val="fr-FR"/>
        </w:rPr>
        <w:t xml:space="preserve">  &lt;/xs:complexType&gt;</w:t>
      </w:r>
    </w:p>
    <w:p w14:paraId="1455AAF3" w14:textId="77777777" w:rsidR="00E93CF6" w:rsidRPr="006525A0" w:rsidRDefault="00E93CF6" w:rsidP="00F2760D">
      <w:pPr>
        <w:pStyle w:val="PL"/>
        <w:rPr>
          <w:rFonts w:eastAsia="SimSun"/>
          <w:lang w:val="fr-FR"/>
        </w:rPr>
      </w:pPr>
      <w:r w:rsidRPr="00AF1F48">
        <w:rPr>
          <w:rFonts w:eastAsia="SimSun"/>
          <w:lang w:val="fr-FR"/>
        </w:rPr>
        <w:t xml:space="preserve">  </w:t>
      </w:r>
    </w:p>
    <w:p w14:paraId="358BE06E" w14:textId="77777777" w:rsidR="00E93CF6" w:rsidRPr="00393992" w:rsidRDefault="00E93CF6" w:rsidP="00F2760D">
      <w:pPr>
        <w:pStyle w:val="PL"/>
        <w:rPr>
          <w:rFonts w:eastAsia="SimSun"/>
        </w:rPr>
      </w:pPr>
      <w:r w:rsidRPr="00AF1F48">
        <w:rPr>
          <w:rFonts w:eastAsia="SimSun"/>
          <w:lang w:val="fr-FR"/>
        </w:rPr>
        <w:t xml:space="preserve">  </w:t>
      </w:r>
      <w:r w:rsidRPr="00F2760D">
        <w:rPr>
          <w:rFonts w:eastAsia="SimSun"/>
        </w:rPr>
        <w:t>&lt;xs:complexType name="ProfileConfigurationType"&gt;</w:t>
      </w:r>
    </w:p>
    <w:p w14:paraId="522D9F9F"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3B51716D" w14:textId="77777777" w:rsidR="00E93CF6" w:rsidRPr="00393992" w:rsidRDefault="00E93CF6" w:rsidP="00F2760D">
      <w:pPr>
        <w:pStyle w:val="PL"/>
        <w:rPr>
          <w:rFonts w:eastAsia="SimSun"/>
        </w:rPr>
      </w:pPr>
      <w:r w:rsidRPr="00F2760D">
        <w:rPr>
          <w:rFonts w:eastAsia="SimSun"/>
        </w:rPr>
        <w:t xml:space="preserve">        &lt;xs:element name="Common" type="sealup:CommonType"/&gt;</w:t>
      </w:r>
    </w:p>
    <w:p w14:paraId="3E793432" w14:textId="77777777" w:rsidR="00E93CF6" w:rsidRPr="00393992" w:rsidRDefault="00E93CF6" w:rsidP="00F2760D">
      <w:pPr>
        <w:pStyle w:val="PL"/>
        <w:rPr>
          <w:rFonts w:eastAsia="SimSun"/>
        </w:rPr>
      </w:pPr>
      <w:r w:rsidRPr="00F2760D">
        <w:rPr>
          <w:rFonts w:eastAsia="SimSun"/>
        </w:rPr>
        <w:t xml:space="preserve">        &lt;xs:element name="OnNetwork" type="sealup:OnNetworkType"/&gt;</w:t>
      </w:r>
    </w:p>
    <w:p w14:paraId="4AD43496" w14:textId="77777777" w:rsidR="00E93CF6" w:rsidRPr="00393992" w:rsidRDefault="00E93CF6" w:rsidP="00F2760D">
      <w:pPr>
        <w:pStyle w:val="PL"/>
        <w:rPr>
          <w:rFonts w:eastAsia="SimSun"/>
        </w:rPr>
      </w:pPr>
      <w:r w:rsidRPr="00F2760D">
        <w:rPr>
          <w:rFonts w:eastAsia="SimSun"/>
        </w:rPr>
        <w:t xml:space="preserve">        &lt;xs:element name="OffNetwork" type="sealup:OffNetworkType"/&gt;</w:t>
      </w:r>
    </w:p>
    <w:p w14:paraId="49F230D7"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6B48737B"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55832B8B" w14:textId="77777777" w:rsidR="00E93CF6" w:rsidRPr="00393992" w:rsidRDefault="00E93CF6" w:rsidP="00F2760D">
      <w:pPr>
        <w:pStyle w:val="PL"/>
        <w:rPr>
          <w:rFonts w:eastAsia="SimSun"/>
        </w:rPr>
      </w:pPr>
      <w:r w:rsidRPr="00F2760D">
        <w:rPr>
          <w:rFonts w:eastAsia="SimSun"/>
        </w:rPr>
        <w:t xml:space="preserve">    &lt;/xs:choice&gt;</w:t>
      </w:r>
    </w:p>
    <w:p w14:paraId="242A6910" w14:textId="77777777" w:rsidR="00E93CF6" w:rsidRPr="00393992" w:rsidRDefault="00E93CF6" w:rsidP="00F2760D">
      <w:pPr>
        <w:pStyle w:val="PL"/>
        <w:rPr>
          <w:rFonts w:eastAsia="SimSun"/>
        </w:rPr>
      </w:pPr>
      <w:r w:rsidRPr="00F2760D">
        <w:rPr>
          <w:rFonts w:eastAsia="SimSun"/>
        </w:rPr>
        <w:t xml:space="preserve">  &lt;/xs:complexType&gt;</w:t>
      </w:r>
    </w:p>
    <w:p w14:paraId="0A0D3E11" w14:textId="77777777" w:rsidR="00E93CF6" w:rsidRPr="00393992" w:rsidRDefault="00E93CF6" w:rsidP="00F2760D">
      <w:pPr>
        <w:pStyle w:val="PL"/>
        <w:rPr>
          <w:rFonts w:eastAsia="SimSun"/>
        </w:rPr>
      </w:pPr>
      <w:r w:rsidRPr="00F2760D">
        <w:rPr>
          <w:rFonts w:eastAsia="SimSun"/>
        </w:rPr>
        <w:t xml:space="preserve">  &lt;xs:complexType name="CommonType" /&gt;</w:t>
      </w:r>
    </w:p>
    <w:p w14:paraId="3912CEF2" w14:textId="77777777" w:rsidR="00E93CF6" w:rsidRPr="00393992" w:rsidRDefault="00E93CF6" w:rsidP="00F2760D">
      <w:pPr>
        <w:pStyle w:val="PL"/>
        <w:rPr>
          <w:rFonts w:eastAsia="SimSun"/>
        </w:rPr>
      </w:pPr>
      <w:r w:rsidRPr="00F2760D">
        <w:rPr>
          <w:rFonts w:eastAsia="SimSun"/>
        </w:rPr>
        <w:t xml:space="preserve">  &lt;xs:complexType name="OnNetworkType" /&gt;</w:t>
      </w:r>
    </w:p>
    <w:p w14:paraId="2199D94E" w14:textId="77777777" w:rsidR="00E93CF6" w:rsidRPr="00393992" w:rsidRDefault="00E93CF6" w:rsidP="00F2760D">
      <w:pPr>
        <w:pStyle w:val="PL"/>
        <w:rPr>
          <w:rFonts w:eastAsia="SimSun"/>
        </w:rPr>
      </w:pPr>
      <w:r w:rsidRPr="00F2760D">
        <w:rPr>
          <w:rFonts w:eastAsia="SimSun"/>
        </w:rPr>
        <w:t xml:space="preserve">  &lt;xs:complexType name="OffNetworkType" /&gt;</w:t>
      </w:r>
    </w:p>
    <w:p w14:paraId="26325270" w14:textId="77777777" w:rsidR="00E93CF6" w:rsidRPr="00393992" w:rsidRDefault="00E93CF6" w:rsidP="00F2760D">
      <w:pPr>
        <w:pStyle w:val="PL"/>
        <w:rPr>
          <w:rFonts w:eastAsia="SimSun"/>
        </w:rPr>
      </w:pPr>
      <w:r w:rsidRPr="00F2760D">
        <w:rPr>
          <w:rFonts w:eastAsia="SimSun"/>
        </w:rPr>
        <w:t xml:space="preserve">  &lt;xs:complexType name="anyExtType"&gt; </w:t>
      </w:r>
    </w:p>
    <w:p w14:paraId="73916901" w14:textId="77777777" w:rsidR="00E93CF6" w:rsidRPr="00393992" w:rsidRDefault="00E93CF6" w:rsidP="00F2760D">
      <w:pPr>
        <w:pStyle w:val="PL"/>
        <w:rPr>
          <w:rFonts w:eastAsia="SimSun"/>
        </w:rPr>
      </w:pPr>
      <w:r w:rsidRPr="00F2760D">
        <w:rPr>
          <w:rFonts w:eastAsia="SimSun"/>
        </w:rPr>
        <w:t xml:space="preserve">    &lt;xs:sequence&gt;</w:t>
      </w:r>
    </w:p>
    <w:p w14:paraId="2C762ECB" w14:textId="77777777" w:rsidR="00E93CF6" w:rsidRPr="00393992" w:rsidRDefault="00E93CF6" w:rsidP="00F2760D">
      <w:pPr>
        <w:pStyle w:val="PL"/>
        <w:rPr>
          <w:rFonts w:eastAsia="SimSun"/>
        </w:rPr>
      </w:pPr>
      <w:r w:rsidRPr="00F2760D">
        <w:rPr>
          <w:rFonts w:eastAsia="SimSun"/>
        </w:rPr>
        <w:t xml:space="preserve">      &lt;xs:any namespace="##any" processContents="lax" minOccurs="0" maxOccurs="unbounded"/&gt;</w:t>
      </w:r>
    </w:p>
    <w:p w14:paraId="4CEDFD15" w14:textId="77777777" w:rsidR="00E93CF6" w:rsidRPr="00393992" w:rsidRDefault="00E93CF6" w:rsidP="00F2760D">
      <w:pPr>
        <w:pStyle w:val="PL"/>
        <w:rPr>
          <w:rFonts w:eastAsia="SimSun"/>
        </w:rPr>
      </w:pPr>
      <w:r w:rsidRPr="00F2760D">
        <w:rPr>
          <w:rFonts w:eastAsia="SimSun"/>
        </w:rPr>
        <w:t xml:space="preserve">    &lt;/xs:sequence&gt;</w:t>
      </w:r>
    </w:p>
    <w:p w14:paraId="6112F893" w14:textId="77777777" w:rsidR="00E93CF6" w:rsidRPr="00393992" w:rsidRDefault="00E93CF6" w:rsidP="00F2760D">
      <w:pPr>
        <w:pStyle w:val="PL"/>
        <w:rPr>
          <w:rFonts w:eastAsia="SimSun"/>
        </w:rPr>
      </w:pPr>
      <w:r w:rsidRPr="00F2760D">
        <w:rPr>
          <w:rFonts w:eastAsia="SimSun"/>
        </w:rPr>
        <w:t xml:space="preserve">  &lt;/xs:complexType&gt;</w:t>
      </w:r>
    </w:p>
    <w:p w14:paraId="2FD71976" w14:textId="77777777" w:rsidR="00E93CF6" w:rsidRPr="006A5E19" w:rsidRDefault="00E93CF6" w:rsidP="00F2760D">
      <w:pPr>
        <w:pStyle w:val="PL"/>
      </w:pPr>
      <w:r w:rsidRPr="00F2760D">
        <w:rPr>
          <w:rFonts w:eastAsia="SimSun"/>
        </w:rPr>
        <w:t>&lt;/xs:schema&gt;</w:t>
      </w:r>
    </w:p>
    <w:p w14:paraId="69F89995" w14:textId="77777777" w:rsidR="008D7C27" w:rsidRDefault="008D7C27" w:rsidP="00622000">
      <w:pPr>
        <w:pStyle w:val="Heading3"/>
        <w:rPr>
          <w:noProof/>
        </w:rPr>
      </w:pPr>
      <w:bookmarkStart w:id="383" w:name="_Toc25306462"/>
      <w:bookmarkStart w:id="384" w:name="_Toc26192785"/>
      <w:bookmarkStart w:id="385" w:name="_Toc34137064"/>
      <w:bookmarkStart w:id="386" w:name="_Toc34137378"/>
      <w:bookmarkStart w:id="387" w:name="_Toc34138526"/>
      <w:bookmarkStart w:id="388" w:name="_Toc34138769"/>
      <w:bookmarkStart w:id="389" w:name="_Toc34395106"/>
      <w:bookmarkStart w:id="390" w:name="_Toc45264323"/>
      <w:bookmarkStart w:id="391" w:name="_Toc123645405"/>
      <w:r>
        <w:rPr>
          <w:noProof/>
        </w:rPr>
        <w:t>7.</w:t>
      </w:r>
      <w:r w:rsidR="00DC0DF7">
        <w:rPr>
          <w:noProof/>
        </w:rPr>
        <w:t>1.</w:t>
      </w:r>
      <w:r>
        <w:rPr>
          <w:noProof/>
        </w:rPr>
        <w:t>5</w:t>
      </w:r>
      <w:r>
        <w:rPr>
          <w:noProof/>
        </w:rPr>
        <w:tab/>
        <w:t>Semantics</w:t>
      </w:r>
      <w:bookmarkEnd w:id="383"/>
      <w:bookmarkEnd w:id="384"/>
      <w:bookmarkEnd w:id="385"/>
      <w:bookmarkEnd w:id="386"/>
      <w:bookmarkEnd w:id="387"/>
      <w:bookmarkEnd w:id="388"/>
      <w:bookmarkEnd w:id="389"/>
      <w:bookmarkEnd w:id="390"/>
      <w:bookmarkEnd w:id="391"/>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92" w:name="_Toc25306463"/>
      <w:bookmarkStart w:id="393" w:name="_Toc26192786"/>
      <w:bookmarkStart w:id="394" w:name="_Toc34137065"/>
      <w:bookmarkStart w:id="395" w:name="_Toc34137379"/>
      <w:bookmarkStart w:id="396" w:name="_Toc34138527"/>
      <w:bookmarkStart w:id="397" w:name="_Toc34138770"/>
      <w:bookmarkStart w:id="398" w:name="_Toc34395107"/>
      <w:bookmarkStart w:id="399" w:name="_Toc45264324"/>
      <w:bookmarkStart w:id="400" w:name="_Toc123645406"/>
      <w:r>
        <w:t>7.</w:t>
      </w:r>
      <w:r w:rsidR="00DC0DF7">
        <w:t>1.</w:t>
      </w:r>
      <w:r>
        <w:t>6</w:t>
      </w:r>
      <w:r>
        <w:tab/>
        <w:t>MIME type</w:t>
      </w:r>
      <w:bookmarkEnd w:id="392"/>
      <w:bookmarkEnd w:id="393"/>
      <w:bookmarkEnd w:id="394"/>
      <w:bookmarkEnd w:id="395"/>
      <w:bookmarkEnd w:id="396"/>
      <w:bookmarkEnd w:id="397"/>
      <w:bookmarkEnd w:id="398"/>
      <w:bookmarkEnd w:id="399"/>
      <w:bookmarkEnd w:id="400"/>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01" w:name="_Toc25306464"/>
      <w:bookmarkStart w:id="402" w:name="_Toc26192787"/>
      <w:bookmarkStart w:id="403" w:name="_Toc34137066"/>
      <w:bookmarkStart w:id="404" w:name="_Toc34137380"/>
      <w:bookmarkStart w:id="405" w:name="_Toc34138528"/>
      <w:bookmarkStart w:id="406" w:name="_Toc34138771"/>
      <w:bookmarkStart w:id="407" w:name="_Toc34395108"/>
      <w:bookmarkStart w:id="408" w:name="_Toc45264325"/>
      <w:bookmarkStart w:id="409" w:name="_Toc123645407"/>
      <w:r>
        <w:t>7.</w:t>
      </w:r>
      <w:r w:rsidR="00DC0DF7">
        <w:t>1.</w:t>
      </w:r>
      <w:r>
        <w:t>7</w:t>
      </w:r>
      <w:r w:rsidRPr="0073469F">
        <w:tab/>
        <w:t>IANA registration template</w:t>
      </w:r>
      <w:bookmarkEnd w:id="401"/>
      <w:bookmarkEnd w:id="402"/>
      <w:bookmarkEnd w:id="403"/>
      <w:bookmarkEnd w:id="404"/>
      <w:bookmarkEnd w:id="405"/>
      <w:bookmarkEnd w:id="406"/>
      <w:bookmarkEnd w:id="407"/>
      <w:bookmarkEnd w:id="408"/>
      <w:bookmarkEnd w:id="409"/>
    </w:p>
    <w:p w14:paraId="04338589" w14:textId="77777777" w:rsidR="00B3475E" w:rsidRPr="00A07E7A" w:rsidRDefault="00B3475E" w:rsidP="00B3475E">
      <w:bookmarkStart w:id="410" w:name="_Toc34137067"/>
      <w:bookmarkStart w:id="411" w:name="_Toc34137381"/>
      <w:bookmarkStart w:id="412" w:name="_Toc34138529"/>
      <w:bookmarkStart w:id="413" w:name="_Toc34138772"/>
      <w:bookmarkStart w:id="414"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lastRenderedPageBreak/>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lastRenderedPageBreak/>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5" w:name="_Toc45264326"/>
      <w:bookmarkStart w:id="416" w:name="_Toc123645408"/>
      <w:r>
        <w:t>7.</w:t>
      </w:r>
      <w:r w:rsidR="006A7B0D">
        <w:t>2</w:t>
      </w:r>
      <w:r>
        <w:tab/>
        <w:t>VAL UE configuration document</w:t>
      </w:r>
      <w:bookmarkEnd w:id="410"/>
      <w:bookmarkEnd w:id="411"/>
      <w:bookmarkEnd w:id="412"/>
      <w:bookmarkEnd w:id="413"/>
      <w:bookmarkEnd w:id="414"/>
      <w:bookmarkEnd w:id="415"/>
      <w:bookmarkEnd w:id="416"/>
    </w:p>
    <w:p w14:paraId="5981A6CC" w14:textId="77777777" w:rsidR="009504E5" w:rsidRDefault="009504E5" w:rsidP="009504E5">
      <w:pPr>
        <w:pStyle w:val="Heading3"/>
      </w:pPr>
      <w:bookmarkStart w:id="417" w:name="_Toc34137068"/>
      <w:bookmarkStart w:id="418" w:name="_Toc34137382"/>
      <w:bookmarkStart w:id="419" w:name="_Toc34138530"/>
      <w:bookmarkStart w:id="420" w:name="_Toc34138773"/>
      <w:bookmarkStart w:id="421" w:name="_Toc34395110"/>
      <w:bookmarkStart w:id="422" w:name="_Toc45264327"/>
      <w:bookmarkStart w:id="423" w:name="_Toc123645409"/>
      <w:r>
        <w:t>7.</w:t>
      </w:r>
      <w:r w:rsidR="006A7B0D">
        <w:t>2</w:t>
      </w:r>
      <w:r>
        <w:t>.1</w:t>
      </w:r>
      <w:r>
        <w:tab/>
        <w:t>General</w:t>
      </w:r>
      <w:bookmarkEnd w:id="417"/>
      <w:bookmarkEnd w:id="418"/>
      <w:bookmarkEnd w:id="419"/>
      <w:bookmarkEnd w:id="420"/>
      <w:bookmarkEnd w:id="421"/>
      <w:bookmarkEnd w:id="422"/>
      <w:bookmarkEnd w:id="423"/>
    </w:p>
    <w:p w14:paraId="5DE8B753" w14:textId="77777777" w:rsidR="009504E5" w:rsidRDefault="009504E5" w:rsidP="009504E5">
      <w:pPr>
        <w:pStyle w:val="Heading3"/>
      </w:pPr>
      <w:bookmarkStart w:id="424" w:name="_Toc34137069"/>
      <w:bookmarkStart w:id="425" w:name="_Toc34137383"/>
      <w:bookmarkStart w:id="426" w:name="_Toc34138531"/>
      <w:bookmarkStart w:id="427" w:name="_Toc34138774"/>
      <w:bookmarkStart w:id="428" w:name="_Toc34395111"/>
      <w:bookmarkStart w:id="429" w:name="_Toc45264328"/>
      <w:bookmarkStart w:id="430" w:name="_Toc123645410"/>
      <w:r>
        <w:t>7.</w:t>
      </w:r>
      <w:r w:rsidR="006A7B0D">
        <w:t>2</w:t>
      </w:r>
      <w:r>
        <w:t>.2</w:t>
      </w:r>
      <w:r>
        <w:tab/>
        <w:t>Application unique ID</w:t>
      </w:r>
      <w:bookmarkEnd w:id="424"/>
      <w:bookmarkEnd w:id="425"/>
      <w:bookmarkEnd w:id="426"/>
      <w:bookmarkEnd w:id="427"/>
      <w:bookmarkEnd w:id="428"/>
      <w:bookmarkEnd w:id="429"/>
      <w:bookmarkEnd w:id="430"/>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31" w:name="_Toc34137070"/>
      <w:bookmarkStart w:id="432" w:name="_Toc34137384"/>
      <w:bookmarkStart w:id="433" w:name="_Toc34138532"/>
      <w:bookmarkStart w:id="434" w:name="_Toc34138775"/>
      <w:bookmarkStart w:id="435" w:name="_Toc34395112"/>
      <w:bookmarkStart w:id="436" w:name="_Toc45264329"/>
      <w:bookmarkStart w:id="437" w:name="_Toc123645411"/>
      <w:r>
        <w:t>7.</w:t>
      </w:r>
      <w:r w:rsidR="006A7B0D">
        <w:t>2</w:t>
      </w:r>
      <w:r>
        <w:t>.3</w:t>
      </w:r>
      <w:r>
        <w:tab/>
        <w:t>Data structure</w:t>
      </w:r>
      <w:bookmarkEnd w:id="431"/>
      <w:bookmarkEnd w:id="432"/>
      <w:bookmarkEnd w:id="433"/>
      <w:bookmarkEnd w:id="434"/>
      <w:bookmarkEnd w:id="435"/>
      <w:bookmarkEnd w:id="436"/>
      <w:bookmarkEnd w:id="437"/>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lastRenderedPageBreak/>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38" w:name="_Toc34137071"/>
      <w:bookmarkStart w:id="439" w:name="_Toc34137385"/>
      <w:bookmarkStart w:id="440" w:name="_Toc34138533"/>
      <w:bookmarkStart w:id="441" w:name="_Toc34138776"/>
      <w:bookmarkStart w:id="442" w:name="_Toc34395113"/>
      <w:bookmarkStart w:id="443" w:name="_Toc45264330"/>
      <w:bookmarkStart w:id="444" w:name="_Toc123645412"/>
      <w:r>
        <w:t>7.</w:t>
      </w:r>
      <w:r w:rsidR="006A7B0D">
        <w:t>2</w:t>
      </w:r>
      <w:r>
        <w:t>.4</w:t>
      </w:r>
      <w:r>
        <w:tab/>
        <w:t>XML schema</w:t>
      </w:r>
      <w:bookmarkEnd w:id="438"/>
      <w:bookmarkEnd w:id="439"/>
      <w:bookmarkEnd w:id="440"/>
      <w:bookmarkEnd w:id="441"/>
      <w:bookmarkEnd w:id="442"/>
      <w:bookmarkEnd w:id="443"/>
      <w:bookmarkEnd w:id="444"/>
    </w:p>
    <w:p w14:paraId="567B7C20" w14:textId="77777777" w:rsidR="007D1DEF" w:rsidRPr="00F2760D" w:rsidRDefault="007D1DEF" w:rsidP="00F2760D">
      <w:pPr>
        <w:pStyle w:val="PL"/>
        <w:rPr>
          <w:rFonts w:eastAsia="SimSun"/>
        </w:rPr>
      </w:pPr>
      <w:r w:rsidRPr="00F2760D">
        <w:rPr>
          <w:rFonts w:eastAsia="SimSun"/>
        </w:rPr>
        <w:t>&lt;?xml version="1.0" encoding="UTF-8"?&gt;</w:t>
      </w:r>
    </w:p>
    <w:p w14:paraId="5A55C46B" w14:textId="77777777" w:rsidR="007D1DEF" w:rsidRPr="00F2760D" w:rsidRDefault="007D1DEF" w:rsidP="00F2760D">
      <w:pPr>
        <w:pStyle w:val="PL"/>
        <w:rPr>
          <w:rFonts w:eastAsia="SimSun"/>
        </w:rPr>
      </w:pPr>
      <w:r w:rsidRPr="00F2760D">
        <w:rPr>
          <w:rFonts w:eastAsia="SimSun"/>
        </w:rPr>
        <w:t xml:space="preserve">&lt;xs:schema </w:t>
      </w:r>
    </w:p>
    <w:p w14:paraId="275D332F" w14:textId="77777777" w:rsidR="007D1DEF" w:rsidRPr="00F2760D" w:rsidRDefault="007D1DEF" w:rsidP="00F2760D">
      <w:pPr>
        <w:pStyle w:val="PL"/>
        <w:rPr>
          <w:rFonts w:eastAsia="SimSun"/>
        </w:rPr>
      </w:pPr>
      <w:r w:rsidRPr="00F2760D">
        <w:rPr>
          <w:rFonts w:eastAsia="SimSun"/>
        </w:rPr>
        <w:t xml:space="preserve">  xmlns="urn:3gpp:ns:seal:sealUEConfig:1.0"</w:t>
      </w:r>
    </w:p>
    <w:p w14:paraId="3D8164A5" w14:textId="77777777" w:rsidR="007D1DEF" w:rsidRPr="00F2760D" w:rsidRDefault="007D1DEF" w:rsidP="00F2760D">
      <w:pPr>
        <w:pStyle w:val="PL"/>
        <w:rPr>
          <w:rFonts w:eastAsia="SimSun"/>
        </w:rPr>
      </w:pPr>
      <w:r w:rsidRPr="00F2760D">
        <w:rPr>
          <w:rFonts w:eastAsia="SimSun"/>
        </w:rPr>
        <w:t xml:space="preserve">  targetNamespace="urn:3gpp:ns:seal:sealUEConfig:1.0"  </w:t>
      </w:r>
    </w:p>
    <w:p w14:paraId="27FEEE3A" w14:textId="77777777" w:rsidR="007D1DEF" w:rsidRPr="00F2760D" w:rsidRDefault="007D1DEF" w:rsidP="00F2760D">
      <w:pPr>
        <w:pStyle w:val="PL"/>
        <w:rPr>
          <w:rFonts w:eastAsia="SimSun"/>
        </w:rPr>
      </w:pPr>
      <w:r w:rsidRPr="00F2760D">
        <w:rPr>
          <w:rFonts w:eastAsia="SimSun"/>
        </w:rPr>
        <w:t xml:space="preserve">  xmlns:xs="http://www.w3.org/2001/XMLSchema"</w:t>
      </w:r>
    </w:p>
    <w:p w14:paraId="7A05EA34" w14:textId="77777777" w:rsidR="007D1DEF" w:rsidRPr="00F2760D" w:rsidRDefault="007D1DEF" w:rsidP="00F2760D">
      <w:pPr>
        <w:pStyle w:val="PL"/>
        <w:rPr>
          <w:rFonts w:eastAsia="SimSun"/>
        </w:rPr>
      </w:pPr>
      <w:r w:rsidRPr="00F2760D">
        <w:rPr>
          <w:rFonts w:eastAsia="SimSun"/>
        </w:rPr>
        <w:t xml:space="preserve">  xmlns:sealuec="urn:3gpp:ns:seal:sealUEConfig:1.0"</w:t>
      </w:r>
    </w:p>
    <w:p w14:paraId="4FF6C380" w14:textId="77777777" w:rsidR="007D1DEF" w:rsidRPr="00F2760D" w:rsidRDefault="007D1DEF" w:rsidP="00F2760D">
      <w:pPr>
        <w:pStyle w:val="PL"/>
        <w:rPr>
          <w:rFonts w:eastAsia="SimSun"/>
        </w:rPr>
      </w:pPr>
      <w:r w:rsidRPr="00F2760D">
        <w:rPr>
          <w:rFonts w:eastAsia="SimSun"/>
        </w:rPr>
        <w:t xml:space="preserve">  elementFormDefault="qualified"</w:t>
      </w:r>
    </w:p>
    <w:p w14:paraId="48B6F405" w14:textId="77777777" w:rsidR="007D1DEF" w:rsidRPr="00F2760D" w:rsidRDefault="007D1DEF" w:rsidP="00F2760D">
      <w:pPr>
        <w:pStyle w:val="PL"/>
        <w:rPr>
          <w:rFonts w:eastAsia="SimSun"/>
        </w:rPr>
      </w:pPr>
      <w:r w:rsidRPr="00F2760D">
        <w:rPr>
          <w:rFonts w:eastAsia="SimSun"/>
        </w:rPr>
        <w:t xml:space="preserve">  attributeFormDefault="unqualified"&gt;</w:t>
      </w:r>
    </w:p>
    <w:p w14:paraId="2DBC3A96" w14:textId="77777777" w:rsidR="007D1DEF" w:rsidRPr="00F2760D" w:rsidRDefault="007D1DEF" w:rsidP="00F2760D">
      <w:pPr>
        <w:pStyle w:val="PL"/>
        <w:rPr>
          <w:rFonts w:eastAsia="SimSun"/>
        </w:rPr>
      </w:pPr>
    </w:p>
    <w:p w14:paraId="29204D02" w14:textId="77777777" w:rsidR="007D1DEF" w:rsidRPr="00F2760D" w:rsidRDefault="007D1DEF" w:rsidP="00F2760D">
      <w:pPr>
        <w:pStyle w:val="PL"/>
        <w:rPr>
          <w:rFonts w:eastAsia="SimSun"/>
        </w:rPr>
      </w:pPr>
    </w:p>
    <w:p w14:paraId="57370843" w14:textId="77777777" w:rsidR="007D1DEF" w:rsidRPr="00F2760D" w:rsidRDefault="007D1DEF" w:rsidP="00F2760D">
      <w:pPr>
        <w:pStyle w:val="PL"/>
        <w:rPr>
          <w:rFonts w:eastAsia="SimSun"/>
        </w:rPr>
      </w:pPr>
      <w:r w:rsidRPr="00F2760D">
        <w:rPr>
          <w:rFonts w:eastAsia="SimSun"/>
        </w:rPr>
        <w:t xml:space="preserve">  &lt;xs:element name="seal-UE-configuration"&gt;</w:t>
      </w:r>
    </w:p>
    <w:p w14:paraId="7544D791" w14:textId="77777777" w:rsidR="007D1DEF" w:rsidRPr="00F2760D" w:rsidRDefault="007D1DEF" w:rsidP="00F2760D">
      <w:pPr>
        <w:pStyle w:val="PL"/>
        <w:rPr>
          <w:rFonts w:eastAsia="SimSun"/>
        </w:rPr>
      </w:pPr>
      <w:r w:rsidRPr="00F2760D">
        <w:rPr>
          <w:rFonts w:eastAsia="SimSun"/>
        </w:rPr>
        <w:t xml:space="preserve">    &lt;xs:complexType&gt;</w:t>
      </w:r>
    </w:p>
    <w:p w14:paraId="6D0EBEB9" w14:textId="77777777" w:rsidR="007D1DEF" w:rsidRPr="00F2760D" w:rsidRDefault="007D1DEF" w:rsidP="00F2760D">
      <w:pPr>
        <w:pStyle w:val="PL"/>
        <w:rPr>
          <w:rFonts w:eastAsia="SimSun"/>
        </w:rPr>
      </w:pPr>
      <w:r w:rsidRPr="00F2760D">
        <w:rPr>
          <w:rFonts w:eastAsia="SimSun"/>
        </w:rPr>
        <w:t xml:space="preserve">      &lt;xs:sequence&gt;</w:t>
      </w:r>
    </w:p>
    <w:p w14:paraId="69B7B285"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47488723" w14:textId="467DD95B" w:rsidR="007D1DEF" w:rsidRPr="00F2760D" w:rsidRDefault="007D1DEF" w:rsidP="00F2760D">
      <w:pPr>
        <w:pStyle w:val="PL"/>
        <w:rPr>
          <w:rFonts w:eastAsia="SimSun"/>
        </w:rPr>
      </w:pPr>
      <w:r w:rsidRPr="00F2760D">
        <w:rPr>
          <w:rFonts w:eastAsia="SimSun"/>
        </w:rPr>
        <w:t xml:space="preserve">          &lt;xs:element name="</w:t>
      </w:r>
      <w:r w:rsidR="00C828DA" w:rsidRPr="00F2760D">
        <w:rPr>
          <w:rFonts w:eastAsia="SimSun"/>
        </w:rPr>
        <w:t>VAL</w:t>
      </w:r>
      <w:r w:rsidRPr="00F2760D">
        <w:rPr>
          <w:rFonts w:eastAsia="SimSun"/>
        </w:rPr>
        <w:t>-UE-id" type="sealuec:</w:t>
      </w:r>
      <w:r w:rsidR="00C828DA" w:rsidRPr="00F2760D">
        <w:rPr>
          <w:rFonts w:eastAsia="SimSun"/>
        </w:rPr>
        <w:t>VALUEIDType</w:t>
      </w:r>
      <w:r w:rsidRPr="00F2760D">
        <w:rPr>
          <w:rFonts w:eastAsia="SimSun"/>
        </w:rPr>
        <w:t>"/&gt;</w:t>
      </w:r>
    </w:p>
    <w:p w14:paraId="41016EC5" w14:textId="77777777" w:rsidR="008709D9" w:rsidRPr="00F2760D" w:rsidRDefault="008709D9" w:rsidP="00F2760D">
      <w:pPr>
        <w:pStyle w:val="PL"/>
        <w:rPr>
          <w:rFonts w:eastAsia="SimSun"/>
        </w:rPr>
      </w:pPr>
      <w:r w:rsidRPr="00F2760D">
        <w:rPr>
          <w:rFonts w:eastAsia="SimSun"/>
        </w:rPr>
        <w:t xml:space="preserve">          &lt;xs:element name="VAL-service-id" type="xs:string"/&gt;</w:t>
      </w:r>
    </w:p>
    <w:p w14:paraId="447515FE" w14:textId="77777777" w:rsidR="007D1DEF" w:rsidRPr="00F2760D" w:rsidRDefault="007D1DEF" w:rsidP="00F2760D">
      <w:pPr>
        <w:pStyle w:val="PL"/>
        <w:rPr>
          <w:rFonts w:eastAsia="SimSun"/>
        </w:rPr>
      </w:pPr>
      <w:r w:rsidRPr="00F2760D">
        <w:rPr>
          <w:rFonts w:eastAsia="SimSun"/>
        </w:rPr>
        <w:t xml:space="preserve">          &lt;xs:element name="name" type="sealuec:NameType"/&gt;</w:t>
      </w:r>
    </w:p>
    <w:p w14:paraId="5AD987AA" w14:textId="77777777" w:rsidR="007D1DEF" w:rsidRPr="00F2760D" w:rsidRDefault="007D1DEF" w:rsidP="00F2760D">
      <w:pPr>
        <w:pStyle w:val="PL"/>
        <w:rPr>
          <w:rFonts w:eastAsia="SimSun"/>
        </w:rPr>
      </w:pPr>
      <w:r w:rsidRPr="00F2760D">
        <w:rPr>
          <w:rFonts w:eastAsia="SimSun"/>
        </w:rPr>
        <w:t xml:space="preserve">        &lt;/xs:choice&gt;</w:t>
      </w:r>
    </w:p>
    <w:p w14:paraId="66366F27" w14:textId="77777777" w:rsidR="007D1DEF" w:rsidRPr="00F2760D" w:rsidRDefault="007D1DEF" w:rsidP="00F2760D">
      <w:pPr>
        <w:pStyle w:val="PL"/>
        <w:rPr>
          <w:rFonts w:eastAsia="SimSun"/>
        </w:rPr>
      </w:pPr>
      <w:r w:rsidRPr="00F2760D">
        <w:rPr>
          <w:rFonts w:eastAsia="SimSun"/>
        </w:rPr>
        <w:t xml:space="preserve">        &lt;xs:element name="common" type="sealuec:CommonType"/&gt;</w:t>
      </w:r>
    </w:p>
    <w:p w14:paraId="515328AC" w14:textId="77777777" w:rsidR="007D1DEF" w:rsidRPr="00F2760D" w:rsidRDefault="007D1DEF" w:rsidP="00F2760D">
      <w:pPr>
        <w:pStyle w:val="PL"/>
        <w:rPr>
          <w:rFonts w:eastAsia="SimSun"/>
        </w:rPr>
      </w:pPr>
      <w:r w:rsidRPr="00F2760D">
        <w:rPr>
          <w:rFonts w:eastAsia="SimSun"/>
        </w:rPr>
        <w:t xml:space="preserve">        &lt;xs:element name="on-network" type="sealuec:On-networkType"/&gt;</w:t>
      </w:r>
    </w:p>
    <w:p w14:paraId="7E4C31D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4C20D966"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2341053C" w14:textId="77777777" w:rsidR="007D1DEF" w:rsidRPr="00F2760D" w:rsidRDefault="007D1DEF" w:rsidP="00F2760D">
      <w:pPr>
        <w:pStyle w:val="PL"/>
        <w:rPr>
          <w:rFonts w:eastAsia="SimSun"/>
        </w:rPr>
      </w:pPr>
      <w:r w:rsidRPr="00F2760D">
        <w:rPr>
          <w:rFonts w:eastAsia="SimSun"/>
        </w:rPr>
        <w:t xml:space="preserve">      &lt;/xs:sequence&gt;</w:t>
      </w:r>
    </w:p>
    <w:p w14:paraId="107286D9" w14:textId="77777777" w:rsidR="007D1DEF" w:rsidRPr="00F2760D" w:rsidRDefault="007D1DEF" w:rsidP="00F2760D">
      <w:pPr>
        <w:pStyle w:val="PL"/>
        <w:rPr>
          <w:rFonts w:eastAsia="SimSun"/>
        </w:rPr>
      </w:pPr>
      <w:r w:rsidRPr="00F2760D">
        <w:rPr>
          <w:rFonts w:eastAsia="SimSun"/>
        </w:rPr>
        <w:t xml:space="preserve">      &lt;xs:attribute name="domain" type="xs:anyURI" use="required"/&gt;</w:t>
      </w:r>
    </w:p>
    <w:p w14:paraId="14ABE137"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20EBBF2B" w14:textId="77777777" w:rsidR="007D1DEF" w:rsidRPr="00F2760D" w:rsidRDefault="007D1DEF" w:rsidP="00F2760D">
      <w:pPr>
        <w:pStyle w:val="PL"/>
        <w:rPr>
          <w:rFonts w:eastAsia="SimSun"/>
        </w:rPr>
      </w:pPr>
      <w:r w:rsidRPr="00F2760D">
        <w:rPr>
          <w:rFonts w:eastAsia="SimSun"/>
        </w:rPr>
        <w:t xml:space="preserve">    &lt;/xs:complexType&gt;</w:t>
      </w:r>
    </w:p>
    <w:p w14:paraId="0F119357" w14:textId="77777777" w:rsidR="007D1DEF" w:rsidRPr="00F2760D" w:rsidRDefault="007D1DEF" w:rsidP="00F2760D">
      <w:pPr>
        <w:pStyle w:val="PL"/>
        <w:rPr>
          <w:rFonts w:eastAsia="SimSun"/>
        </w:rPr>
      </w:pPr>
      <w:r w:rsidRPr="00F2760D">
        <w:rPr>
          <w:rFonts w:eastAsia="SimSun"/>
        </w:rPr>
        <w:t xml:space="preserve">  &lt;/xs:element&gt;</w:t>
      </w:r>
    </w:p>
    <w:p w14:paraId="304E255B" w14:textId="77777777" w:rsidR="007D1DEF" w:rsidRPr="00F2760D" w:rsidRDefault="007D1DEF" w:rsidP="00F2760D">
      <w:pPr>
        <w:pStyle w:val="PL"/>
        <w:rPr>
          <w:rFonts w:eastAsia="SimSun"/>
        </w:rPr>
      </w:pPr>
    </w:p>
    <w:p w14:paraId="40FBE91A" w14:textId="77777777" w:rsidR="007D1DEF" w:rsidRPr="00F2760D" w:rsidRDefault="007D1DEF" w:rsidP="00F2760D">
      <w:pPr>
        <w:pStyle w:val="PL"/>
        <w:rPr>
          <w:rFonts w:eastAsia="SimSun"/>
        </w:rPr>
      </w:pPr>
      <w:r w:rsidRPr="00F2760D">
        <w:rPr>
          <w:rFonts w:eastAsia="SimSun"/>
        </w:rPr>
        <w:t xml:space="preserve">  &lt;xs:complexType name="NameType"&gt;</w:t>
      </w:r>
    </w:p>
    <w:p w14:paraId="1B2A6A82" w14:textId="77777777" w:rsidR="007D1DEF" w:rsidRPr="00F2760D" w:rsidRDefault="007D1DEF" w:rsidP="00F2760D">
      <w:pPr>
        <w:pStyle w:val="PL"/>
        <w:rPr>
          <w:rFonts w:eastAsia="SimSun"/>
          <w:lang w:val="fr-FR"/>
        </w:rPr>
      </w:pPr>
      <w:r w:rsidRPr="00F2760D">
        <w:rPr>
          <w:rFonts w:eastAsia="SimSun"/>
        </w:rPr>
        <w:t xml:space="preserve">    </w:t>
      </w:r>
      <w:r w:rsidRPr="00AF1F48">
        <w:rPr>
          <w:rFonts w:eastAsia="SimSun"/>
          <w:lang w:val="fr-FR"/>
        </w:rPr>
        <w:t>&lt;xs:simpleContent&gt;</w:t>
      </w:r>
    </w:p>
    <w:p w14:paraId="4544AB75" w14:textId="77777777" w:rsidR="007D1DEF" w:rsidRPr="00F2760D" w:rsidRDefault="007D1DEF" w:rsidP="00F2760D">
      <w:pPr>
        <w:pStyle w:val="PL"/>
        <w:rPr>
          <w:rFonts w:eastAsia="SimSun"/>
          <w:lang w:val="fr-FR"/>
        </w:rPr>
      </w:pPr>
      <w:r w:rsidRPr="00AF1F48">
        <w:rPr>
          <w:rFonts w:eastAsia="SimSun"/>
          <w:lang w:val="fr-FR"/>
        </w:rPr>
        <w:t xml:space="preserve">      &lt;xs:extension base="xs:token"&gt;</w:t>
      </w:r>
    </w:p>
    <w:p w14:paraId="7672841D" w14:textId="77777777" w:rsidR="007D1DEF" w:rsidRPr="00F2760D" w:rsidRDefault="007D1DEF" w:rsidP="00F2760D">
      <w:pPr>
        <w:pStyle w:val="PL"/>
        <w:rPr>
          <w:rFonts w:eastAsia="SimSun"/>
          <w:lang w:val="fr-FR"/>
        </w:rPr>
      </w:pPr>
      <w:r w:rsidRPr="00AF1F48">
        <w:rPr>
          <w:rFonts w:eastAsia="SimSun"/>
          <w:lang w:val="fr-FR"/>
        </w:rPr>
        <w:t xml:space="preserve">        &lt;xs:attribute ref="xml:lang"/&gt;</w:t>
      </w:r>
    </w:p>
    <w:p w14:paraId="224339DC" w14:textId="77777777" w:rsidR="007D1DEF" w:rsidRPr="00F2760D" w:rsidRDefault="007D1DEF" w:rsidP="00F2760D">
      <w:pPr>
        <w:pStyle w:val="PL"/>
        <w:rPr>
          <w:rFonts w:eastAsia="SimSun"/>
        </w:rPr>
      </w:pPr>
      <w:r w:rsidRPr="00AF1F48">
        <w:rPr>
          <w:rFonts w:eastAsia="SimSun"/>
          <w:lang w:val="fr-FR"/>
        </w:rPr>
        <w:t xml:space="preserve">        </w:t>
      </w:r>
      <w:r w:rsidRPr="00F2760D">
        <w:rPr>
          <w:rFonts w:eastAsia="SimSun"/>
        </w:rPr>
        <w:t>&lt;xs:attributeGroup ref="sealuec:IndexType"/&gt;</w:t>
      </w:r>
    </w:p>
    <w:p w14:paraId="080F6100" w14:textId="77777777" w:rsidR="007D1DEF" w:rsidRPr="00F2760D" w:rsidRDefault="007D1DEF" w:rsidP="00F2760D">
      <w:pPr>
        <w:pStyle w:val="PL"/>
        <w:rPr>
          <w:rFonts w:eastAsia="SimSun"/>
          <w:lang w:val="fr-FR"/>
        </w:rPr>
      </w:pPr>
      <w:r w:rsidRPr="00F2760D">
        <w:rPr>
          <w:rFonts w:eastAsia="SimSun"/>
        </w:rPr>
        <w:t xml:space="preserve">      </w:t>
      </w:r>
      <w:r w:rsidRPr="00AF1F48">
        <w:rPr>
          <w:rFonts w:eastAsia="SimSun"/>
          <w:lang w:val="fr-FR"/>
        </w:rPr>
        <w:t>&lt;/xs:extension&gt;</w:t>
      </w:r>
    </w:p>
    <w:p w14:paraId="5108F9B1" w14:textId="77777777" w:rsidR="007D1DEF" w:rsidRPr="00F2760D" w:rsidRDefault="007D1DEF" w:rsidP="00F2760D">
      <w:pPr>
        <w:pStyle w:val="PL"/>
        <w:rPr>
          <w:rFonts w:eastAsia="SimSun"/>
          <w:lang w:val="fr-FR"/>
        </w:rPr>
      </w:pPr>
      <w:r w:rsidRPr="00AF1F48">
        <w:rPr>
          <w:rFonts w:eastAsia="SimSun"/>
          <w:lang w:val="fr-FR"/>
        </w:rPr>
        <w:t xml:space="preserve">    &lt;/xs:simpleContent&gt;</w:t>
      </w:r>
    </w:p>
    <w:p w14:paraId="605FDA15" w14:textId="77777777" w:rsidR="007D1DEF" w:rsidRPr="00F2760D" w:rsidRDefault="007D1DEF" w:rsidP="00F2760D">
      <w:pPr>
        <w:pStyle w:val="PL"/>
        <w:rPr>
          <w:rFonts w:eastAsia="SimSun"/>
          <w:lang w:val="fr-FR"/>
        </w:rPr>
      </w:pPr>
      <w:r w:rsidRPr="00AF1F48">
        <w:rPr>
          <w:rFonts w:eastAsia="SimSun"/>
          <w:lang w:val="fr-FR"/>
        </w:rPr>
        <w:t xml:space="preserve">  &lt;/xs:complexType&gt;</w:t>
      </w:r>
    </w:p>
    <w:p w14:paraId="583E4F37" w14:textId="77777777" w:rsidR="007D1DEF" w:rsidRPr="00F2760D" w:rsidRDefault="007D1DEF" w:rsidP="00F2760D">
      <w:pPr>
        <w:pStyle w:val="PL"/>
        <w:rPr>
          <w:rFonts w:eastAsia="SimSun"/>
          <w:lang w:val="fr-FR"/>
        </w:rPr>
      </w:pPr>
    </w:p>
    <w:p w14:paraId="6971C6EC" w14:textId="65084801" w:rsidR="007D1DEF" w:rsidRPr="00F2760D" w:rsidRDefault="007D1DEF" w:rsidP="00F2760D">
      <w:pPr>
        <w:pStyle w:val="PL"/>
        <w:rPr>
          <w:rFonts w:eastAsia="SimSun"/>
        </w:rPr>
      </w:pPr>
      <w:r w:rsidRPr="00AF1F48">
        <w:rPr>
          <w:rFonts w:eastAsia="SimSun"/>
          <w:lang w:val="fr-FR"/>
        </w:rPr>
        <w:t xml:space="preserve">  </w:t>
      </w:r>
      <w:r w:rsidRPr="00F2760D">
        <w:rPr>
          <w:rFonts w:eastAsia="SimSun"/>
        </w:rPr>
        <w:t>&lt;xs:complexType name="</w:t>
      </w:r>
      <w:r w:rsidR="008709D9" w:rsidRPr="00F2760D">
        <w:rPr>
          <w:rFonts w:eastAsia="SimSun"/>
        </w:rPr>
        <w:t>V</w:t>
      </w:r>
      <w:r w:rsidRPr="00F2760D">
        <w:rPr>
          <w:rFonts w:eastAsia="SimSun"/>
        </w:rPr>
        <w:t>ALUEIDType"&gt;</w:t>
      </w:r>
    </w:p>
    <w:p w14:paraId="4CE932AF"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94A5372" w14:textId="77777777" w:rsidR="007D1DEF" w:rsidRPr="00F2760D" w:rsidRDefault="007D1DEF" w:rsidP="00F2760D">
      <w:pPr>
        <w:pStyle w:val="PL"/>
        <w:rPr>
          <w:rFonts w:eastAsia="SimSun"/>
        </w:rPr>
      </w:pPr>
      <w:r w:rsidRPr="00F2760D">
        <w:rPr>
          <w:rFonts w:eastAsia="SimSun"/>
        </w:rPr>
        <w:t xml:space="preserve">      &lt;xs:element name="Instance-ID-URN" type="xs:anyURI"/&gt;</w:t>
      </w:r>
    </w:p>
    <w:p w14:paraId="236FF729" w14:textId="77777777" w:rsidR="007D1DEF" w:rsidRPr="00F2760D" w:rsidRDefault="007D1DEF" w:rsidP="00F2760D">
      <w:pPr>
        <w:pStyle w:val="PL"/>
        <w:rPr>
          <w:rFonts w:eastAsia="SimSun"/>
        </w:rPr>
      </w:pPr>
      <w:r w:rsidRPr="00F2760D">
        <w:rPr>
          <w:rFonts w:eastAsia="SimSun"/>
        </w:rPr>
        <w:t xml:space="preserve">      &lt;xs:element name="IMEI-range" type="sealuec:IMEI-rangeType"/&gt;</w:t>
      </w:r>
    </w:p>
    <w:p w14:paraId="1969A2F5"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049D5A4A" w14:textId="77777777" w:rsidR="007D1DEF" w:rsidRPr="00F2760D" w:rsidRDefault="007D1DEF" w:rsidP="00F2760D">
      <w:pPr>
        <w:pStyle w:val="PL"/>
        <w:rPr>
          <w:rFonts w:eastAsia="SimSun"/>
        </w:rPr>
      </w:pPr>
      <w:r w:rsidRPr="00F2760D">
        <w:rPr>
          <w:rFonts w:eastAsia="SimSun"/>
        </w:rPr>
        <w:t xml:space="preserve">      &lt;xs:any namespace="##other" processContents="lax"/&gt;</w:t>
      </w:r>
    </w:p>
    <w:p w14:paraId="239D6EB9" w14:textId="77777777" w:rsidR="007D1DEF" w:rsidRPr="00F2760D" w:rsidRDefault="007D1DEF" w:rsidP="00F2760D">
      <w:pPr>
        <w:pStyle w:val="PL"/>
        <w:rPr>
          <w:rFonts w:eastAsia="SimSun"/>
        </w:rPr>
      </w:pPr>
      <w:r w:rsidRPr="00F2760D">
        <w:rPr>
          <w:rFonts w:eastAsia="SimSun"/>
        </w:rPr>
        <w:t xml:space="preserve">    &lt;/xs:choice&gt;</w:t>
      </w:r>
    </w:p>
    <w:p w14:paraId="69AD7EA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3FDFD502"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8FB847F" w14:textId="77777777" w:rsidR="007D1DEF" w:rsidRPr="00F2760D" w:rsidRDefault="007D1DEF" w:rsidP="00F2760D">
      <w:pPr>
        <w:pStyle w:val="PL"/>
        <w:rPr>
          <w:rFonts w:eastAsia="SimSun"/>
        </w:rPr>
      </w:pPr>
      <w:r w:rsidRPr="00F2760D">
        <w:rPr>
          <w:rFonts w:eastAsia="SimSun"/>
        </w:rPr>
        <w:t xml:space="preserve">  &lt;/xs:complexType&gt;</w:t>
      </w:r>
    </w:p>
    <w:p w14:paraId="3416BCA7" w14:textId="77777777" w:rsidR="007D1DEF" w:rsidRPr="00F2760D" w:rsidRDefault="007D1DEF" w:rsidP="00F2760D">
      <w:pPr>
        <w:pStyle w:val="PL"/>
        <w:rPr>
          <w:rFonts w:eastAsia="SimSun"/>
        </w:rPr>
      </w:pPr>
    </w:p>
    <w:p w14:paraId="67501534" w14:textId="77777777" w:rsidR="007D1DEF" w:rsidRPr="00F2760D" w:rsidRDefault="007D1DEF" w:rsidP="00F2760D">
      <w:pPr>
        <w:pStyle w:val="PL"/>
        <w:rPr>
          <w:rFonts w:eastAsia="SimSun"/>
        </w:rPr>
      </w:pPr>
      <w:r w:rsidRPr="00F2760D">
        <w:rPr>
          <w:rFonts w:eastAsia="SimSun"/>
        </w:rPr>
        <w:t xml:space="preserve">  &lt;xs:complexType name="IMEI-rangeType"&gt;</w:t>
      </w:r>
    </w:p>
    <w:p w14:paraId="064A511F" w14:textId="77777777" w:rsidR="007D1DEF" w:rsidRPr="00F2760D" w:rsidRDefault="007D1DEF" w:rsidP="00F2760D">
      <w:pPr>
        <w:pStyle w:val="PL"/>
        <w:rPr>
          <w:rFonts w:eastAsia="SimSun"/>
        </w:rPr>
      </w:pPr>
      <w:r w:rsidRPr="00F2760D">
        <w:rPr>
          <w:rFonts w:eastAsia="SimSun"/>
        </w:rPr>
        <w:t xml:space="preserve">    &lt;xs:sequence&gt;</w:t>
      </w:r>
    </w:p>
    <w:p w14:paraId="6C16D4F2" w14:textId="77777777" w:rsidR="007D1DEF" w:rsidRPr="00F2760D" w:rsidRDefault="007D1DEF" w:rsidP="00F2760D">
      <w:pPr>
        <w:pStyle w:val="PL"/>
        <w:rPr>
          <w:rFonts w:eastAsia="SimSun"/>
        </w:rPr>
      </w:pPr>
      <w:r w:rsidRPr="00F2760D">
        <w:rPr>
          <w:rFonts w:eastAsia="SimSun"/>
        </w:rPr>
        <w:t xml:space="preserve">      &lt;xs:element name="TAC" type="sealuec:tacType"/&gt;</w:t>
      </w:r>
    </w:p>
    <w:p w14:paraId="42F43B14"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E8B4F26" w14:textId="77777777" w:rsidR="007D1DEF" w:rsidRPr="00F2760D" w:rsidRDefault="007D1DEF" w:rsidP="00F2760D">
      <w:pPr>
        <w:pStyle w:val="PL"/>
        <w:rPr>
          <w:rFonts w:eastAsia="SimSun"/>
        </w:rPr>
      </w:pPr>
      <w:r w:rsidRPr="00F2760D">
        <w:rPr>
          <w:rFonts w:eastAsia="SimSun"/>
        </w:rPr>
        <w:t xml:space="preserve">        &lt;xs:element name="SNR" type="sealuec:snrType"/&gt;</w:t>
      </w:r>
    </w:p>
    <w:p w14:paraId="31683953" w14:textId="77777777" w:rsidR="007D1DEF" w:rsidRPr="00F2760D" w:rsidRDefault="007D1DEF" w:rsidP="00F2760D">
      <w:pPr>
        <w:pStyle w:val="PL"/>
        <w:rPr>
          <w:rFonts w:eastAsia="SimSun"/>
        </w:rPr>
      </w:pPr>
      <w:r w:rsidRPr="00F2760D">
        <w:rPr>
          <w:rFonts w:eastAsia="SimSun"/>
        </w:rPr>
        <w:t xml:space="preserve">        &lt;xs:element name="SNR-range" type="sealuec:SNR-rangeType"/&gt;</w:t>
      </w:r>
    </w:p>
    <w:p w14:paraId="066BFACD" w14:textId="77777777" w:rsidR="007D1DEF" w:rsidRPr="00F2760D" w:rsidRDefault="007D1DEF" w:rsidP="00F2760D">
      <w:pPr>
        <w:pStyle w:val="PL"/>
        <w:rPr>
          <w:rFonts w:eastAsia="SimSun"/>
        </w:rPr>
      </w:pPr>
      <w:r w:rsidRPr="00F2760D">
        <w:rPr>
          <w:rFonts w:eastAsia="SimSun"/>
        </w:rPr>
        <w:t xml:space="preserve">      &lt;/xs:choice&gt;</w:t>
      </w:r>
    </w:p>
    <w:p w14:paraId="77812F2F"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31FC1E6D"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30281B48" w14:textId="77777777" w:rsidR="007D1DEF" w:rsidRPr="00F2760D" w:rsidRDefault="007D1DEF" w:rsidP="00F2760D">
      <w:pPr>
        <w:pStyle w:val="PL"/>
        <w:rPr>
          <w:rFonts w:eastAsia="SimSun"/>
        </w:rPr>
      </w:pPr>
      <w:r w:rsidRPr="00F2760D">
        <w:rPr>
          <w:rFonts w:eastAsia="SimSun"/>
        </w:rPr>
        <w:t xml:space="preserve">    &lt;/xs:sequence&gt;</w:t>
      </w:r>
    </w:p>
    <w:p w14:paraId="0DAB7146"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5255549"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445969B" w14:textId="77777777" w:rsidR="007D1DEF" w:rsidRPr="00F2760D" w:rsidRDefault="007D1DEF" w:rsidP="00F2760D">
      <w:pPr>
        <w:pStyle w:val="PL"/>
        <w:rPr>
          <w:rFonts w:eastAsia="SimSun"/>
        </w:rPr>
      </w:pPr>
      <w:r w:rsidRPr="00F2760D">
        <w:rPr>
          <w:rFonts w:eastAsia="SimSun"/>
        </w:rPr>
        <w:t xml:space="preserve">  &lt;/xs:complexType&gt;</w:t>
      </w:r>
    </w:p>
    <w:p w14:paraId="7CAF7DEA" w14:textId="77777777" w:rsidR="007D1DEF" w:rsidRPr="00F2760D" w:rsidRDefault="007D1DEF" w:rsidP="00F2760D">
      <w:pPr>
        <w:pStyle w:val="PL"/>
        <w:rPr>
          <w:rFonts w:eastAsia="SimSun"/>
        </w:rPr>
      </w:pPr>
    </w:p>
    <w:p w14:paraId="737E7064" w14:textId="77777777" w:rsidR="007D1DEF" w:rsidRPr="00F2760D" w:rsidRDefault="007D1DEF" w:rsidP="00F2760D">
      <w:pPr>
        <w:pStyle w:val="PL"/>
        <w:rPr>
          <w:rFonts w:eastAsia="SimSun"/>
        </w:rPr>
      </w:pPr>
      <w:r w:rsidRPr="00F2760D">
        <w:rPr>
          <w:rFonts w:eastAsia="SimSun"/>
        </w:rPr>
        <w:t xml:space="preserve">  &lt;xs:complexType name="SNR-rangeType"&gt;</w:t>
      </w:r>
    </w:p>
    <w:p w14:paraId="54AAAC3B" w14:textId="77777777" w:rsidR="007D1DEF" w:rsidRPr="00F2760D" w:rsidRDefault="007D1DEF" w:rsidP="00F2760D">
      <w:pPr>
        <w:pStyle w:val="PL"/>
        <w:rPr>
          <w:rFonts w:eastAsia="SimSun"/>
        </w:rPr>
      </w:pPr>
      <w:r w:rsidRPr="00F2760D">
        <w:rPr>
          <w:rFonts w:eastAsia="SimSun"/>
        </w:rPr>
        <w:t xml:space="preserve">    &lt;xs:sequence&gt;</w:t>
      </w:r>
    </w:p>
    <w:p w14:paraId="329E2FAC" w14:textId="77777777" w:rsidR="007D1DEF" w:rsidRPr="00F2760D" w:rsidRDefault="007D1DEF" w:rsidP="00F2760D">
      <w:pPr>
        <w:pStyle w:val="PL"/>
        <w:rPr>
          <w:rFonts w:eastAsia="SimSun"/>
        </w:rPr>
      </w:pPr>
      <w:r w:rsidRPr="00F2760D">
        <w:rPr>
          <w:rFonts w:eastAsia="SimSun"/>
        </w:rPr>
        <w:t xml:space="preserve">      &lt;xs:element name="Low-SNR" type="sealuec:snrType"/&gt;</w:t>
      </w:r>
    </w:p>
    <w:p w14:paraId="7997A3F6" w14:textId="77777777" w:rsidR="007D1DEF" w:rsidRPr="00F2760D" w:rsidRDefault="007D1DEF" w:rsidP="00F2760D">
      <w:pPr>
        <w:pStyle w:val="PL"/>
        <w:rPr>
          <w:rFonts w:eastAsia="SimSun"/>
        </w:rPr>
      </w:pPr>
      <w:r w:rsidRPr="00F2760D">
        <w:rPr>
          <w:rFonts w:eastAsia="SimSun"/>
        </w:rPr>
        <w:t xml:space="preserve">      &lt;xs:element name="High-SNR" type="sealuec:snrType"/&gt;</w:t>
      </w:r>
    </w:p>
    <w:p w14:paraId="497A0356" w14:textId="77777777" w:rsidR="007D1DEF" w:rsidRPr="00F2760D" w:rsidRDefault="007D1DEF" w:rsidP="00F2760D">
      <w:pPr>
        <w:pStyle w:val="PL"/>
        <w:rPr>
          <w:rFonts w:eastAsia="SimSun"/>
        </w:rPr>
      </w:pPr>
      <w:r w:rsidRPr="00F2760D">
        <w:rPr>
          <w:rFonts w:eastAsia="SimSun"/>
        </w:rPr>
        <w:lastRenderedPageBreak/>
        <w:t xml:space="preserve">      &lt;xs:element name="anyExt" type="sealuec:anyExtType" minOccurs="0"/&gt;</w:t>
      </w:r>
    </w:p>
    <w:p w14:paraId="68DED487"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478C3A86" w14:textId="77777777" w:rsidR="007D1DEF" w:rsidRPr="00F2760D" w:rsidRDefault="007D1DEF" w:rsidP="00F2760D">
      <w:pPr>
        <w:pStyle w:val="PL"/>
        <w:rPr>
          <w:rFonts w:eastAsia="SimSun"/>
        </w:rPr>
      </w:pPr>
      <w:r w:rsidRPr="00F2760D">
        <w:rPr>
          <w:rFonts w:eastAsia="SimSun"/>
        </w:rPr>
        <w:t xml:space="preserve">    &lt;/xs:sequence&gt;</w:t>
      </w:r>
    </w:p>
    <w:p w14:paraId="69AE0DB4"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550A93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278F30F" w14:textId="77777777" w:rsidR="007D1DEF" w:rsidRPr="00F2760D" w:rsidRDefault="007D1DEF" w:rsidP="00F2760D">
      <w:pPr>
        <w:pStyle w:val="PL"/>
        <w:rPr>
          <w:rFonts w:eastAsia="SimSun"/>
        </w:rPr>
      </w:pPr>
      <w:r w:rsidRPr="00F2760D">
        <w:rPr>
          <w:rFonts w:eastAsia="SimSun"/>
        </w:rPr>
        <w:t xml:space="preserve">  &lt;/xs:complexType&gt;</w:t>
      </w:r>
    </w:p>
    <w:p w14:paraId="451149E2" w14:textId="77777777" w:rsidR="007D1DEF" w:rsidRPr="00F2760D" w:rsidRDefault="007D1DEF" w:rsidP="00F2760D">
      <w:pPr>
        <w:pStyle w:val="PL"/>
        <w:rPr>
          <w:rFonts w:eastAsia="SimSun"/>
        </w:rPr>
      </w:pPr>
    </w:p>
    <w:p w14:paraId="434C4F39" w14:textId="77777777" w:rsidR="007D1DEF" w:rsidRPr="00F2760D" w:rsidRDefault="007D1DEF" w:rsidP="00F2760D">
      <w:pPr>
        <w:pStyle w:val="PL"/>
        <w:rPr>
          <w:rFonts w:eastAsia="SimSun"/>
        </w:rPr>
      </w:pPr>
      <w:r w:rsidRPr="00F2760D">
        <w:rPr>
          <w:rFonts w:eastAsia="SimSun"/>
        </w:rPr>
        <w:t xml:space="preserve">  &lt;xs:simpleType name="tac-baseType"&gt;</w:t>
      </w:r>
    </w:p>
    <w:p w14:paraId="61881BAA" w14:textId="77777777" w:rsidR="007D1DEF" w:rsidRPr="00F2760D" w:rsidRDefault="007D1DEF" w:rsidP="00F2760D">
      <w:pPr>
        <w:pStyle w:val="PL"/>
        <w:rPr>
          <w:rFonts w:eastAsia="SimSun"/>
        </w:rPr>
      </w:pPr>
      <w:r w:rsidRPr="00F2760D">
        <w:rPr>
          <w:rFonts w:eastAsia="SimSun"/>
        </w:rPr>
        <w:t xml:space="preserve">      &lt;xs:restriction base="xs:decimal"&gt;</w:t>
      </w:r>
    </w:p>
    <w:p w14:paraId="3D9A406B" w14:textId="77777777" w:rsidR="007D1DEF" w:rsidRPr="00F2760D" w:rsidRDefault="007D1DEF" w:rsidP="00F2760D">
      <w:pPr>
        <w:pStyle w:val="PL"/>
        <w:rPr>
          <w:rFonts w:eastAsia="SimSun"/>
        </w:rPr>
      </w:pPr>
      <w:r w:rsidRPr="00F2760D">
        <w:rPr>
          <w:rFonts w:eastAsia="SimSun"/>
        </w:rPr>
        <w:t xml:space="preserve">        &lt;xs:totalDigits value="8"/&gt;</w:t>
      </w:r>
    </w:p>
    <w:p w14:paraId="61A625C8" w14:textId="77777777" w:rsidR="007D1DEF" w:rsidRPr="00F2760D" w:rsidRDefault="007D1DEF" w:rsidP="00F2760D">
      <w:pPr>
        <w:pStyle w:val="PL"/>
        <w:rPr>
          <w:rFonts w:eastAsia="SimSun"/>
        </w:rPr>
      </w:pPr>
      <w:r w:rsidRPr="00F2760D">
        <w:rPr>
          <w:rFonts w:eastAsia="SimSun"/>
        </w:rPr>
        <w:t xml:space="preserve">      &lt;/xs:restriction&gt;</w:t>
      </w:r>
    </w:p>
    <w:p w14:paraId="3E044C7D" w14:textId="77777777" w:rsidR="007D1DEF" w:rsidRPr="00F2760D" w:rsidRDefault="007D1DEF" w:rsidP="00F2760D">
      <w:pPr>
        <w:pStyle w:val="PL"/>
        <w:rPr>
          <w:rFonts w:eastAsia="SimSun"/>
        </w:rPr>
      </w:pPr>
      <w:r w:rsidRPr="00F2760D">
        <w:rPr>
          <w:rFonts w:eastAsia="SimSun"/>
        </w:rPr>
        <w:t xml:space="preserve">  &lt;/xs:simpleType&gt;</w:t>
      </w:r>
    </w:p>
    <w:p w14:paraId="45F7214A" w14:textId="77777777" w:rsidR="007D1DEF" w:rsidRPr="00F2760D" w:rsidRDefault="007D1DEF" w:rsidP="00F2760D">
      <w:pPr>
        <w:pStyle w:val="PL"/>
        <w:rPr>
          <w:rFonts w:eastAsia="SimSun"/>
        </w:rPr>
      </w:pPr>
    </w:p>
    <w:p w14:paraId="34C4F178" w14:textId="77777777" w:rsidR="007D1DEF" w:rsidRPr="00F2760D" w:rsidRDefault="007D1DEF" w:rsidP="00F2760D">
      <w:pPr>
        <w:pStyle w:val="PL"/>
        <w:rPr>
          <w:rFonts w:eastAsia="SimSun"/>
        </w:rPr>
      </w:pPr>
      <w:r w:rsidRPr="00F2760D">
        <w:rPr>
          <w:rFonts w:eastAsia="SimSun"/>
        </w:rPr>
        <w:t xml:space="preserve">  &lt;xs:complexType name="tacType"&gt;</w:t>
      </w:r>
    </w:p>
    <w:p w14:paraId="02705D6B" w14:textId="77777777" w:rsidR="007D1DEF" w:rsidRPr="00F2760D" w:rsidRDefault="007D1DEF" w:rsidP="00F2760D">
      <w:pPr>
        <w:pStyle w:val="PL"/>
        <w:rPr>
          <w:rFonts w:eastAsia="SimSun"/>
        </w:rPr>
      </w:pPr>
      <w:r w:rsidRPr="00F2760D">
        <w:rPr>
          <w:rFonts w:eastAsia="SimSun"/>
        </w:rPr>
        <w:t xml:space="preserve">    &lt;xs:simpleContent&gt;</w:t>
      </w:r>
    </w:p>
    <w:p w14:paraId="2BBC76AA" w14:textId="77777777" w:rsidR="007D1DEF" w:rsidRPr="00F2760D" w:rsidRDefault="007D1DEF" w:rsidP="00F2760D">
      <w:pPr>
        <w:pStyle w:val="PL"/>
        <w:rPr>
          <w:rFonts w:eastAsia="SimSun"/>
        </w:rPr>
      </w:pPr>
      <w:r w:rsidRPr="00F2760D">
        <w:rPr>
          <w:rFonts w:eastAsia="SimSun"/>
        </w:rPr>
        <w:t xml:space="preserve">      &lt;xs:extension base="sealuec:tac-baseType"&gt;</w:t>
      </w:r>
    </w:p>
    <w:p w14:paraId="7821125A"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27C9F930"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A696EE6" w14:textId="77777777" w:rsidR="007D1DEF" w:rsidRPr="00F2760D" w:rsidRDefault="007D1DEF" w:rsidP="00F2760D">
      <w:pPr>
        <w:pStyle w:val="PL"/>
        <w:rPr>
          <w:rFonts w:eastAsia="SimSun"/>
        </w:rPr>
      </w:pPr>
      <w:r w:rsidRPr="00F2760D">
        <w:rPr>
          <w:rFonts w:eastAsia="SimSun"/>
        </w:rPr>
        <w:t xml:space="preserve">    &lt;/xs:extension&gt;</w:t>
      </w:r>
    </w:p>
    <w:p w14:paraId="09D01379" w14:textId="77777777" w:rsidR="007D1DEF" w:rsidRPr="00F2760D" w:rsidRDefault="007D1DEF" w:rsidP="00F2760D">
      <w:pPr>
        <w:pStyle w:val="PL"/>
        <w:rPr>
          <w:rFonts w:eastAsia="SimSun"/>
        </w:rPr>
      </w:pPr>
      <w:r w:rsidRPr="00F2760D">
        <w:rPr>
          <w:rFonts w:eastAsia="SimSun"/>
        </w:rPr>
        <w:t xml:space="preserve">    &lt;/xs:simpleContent&gt;</w:t>
      </w:r>
    </w:p>
    <w:p w14:paraId="0E87B8FD" w14:textId="77777777" w:rsidR="007D1DEF" w:rsidRPr="00F2760D" w:rsidRDefault="007D1DEF" w:rsidP="00F2760D">
      <w:pPr>
        <w:pStyle w:val="PL"/>
        <w:rPr>
          <w:rFonts w:eastAsia="SimSun"/>
        </w:rPr>
      </w:pPr>
      <w:r w:rsidRPr="00F2760D">
        <w:rPr>
          <w:rFonts w:eastAsia="SimSun"/>
        </w:rPr>
        <w:t xml:space="preserve">  &lt;/xs:complexType&gt;</w:t>
      </w:r>
    </w:p>
    <w:p w14:paraId="07D085F3" w14:textId="77777777" w:rsidR="007D1DEF" w:rsidRPr="00F2760D" w:rsidRDefault="007D1DEF" w:rsidP="00F2760D">
      <w:pPr>
        <w:pStyle w:val="PL"/>
        <w:rPr>
          <w:rFonts w:eastAsia="SimSun"/>
        </w:rPr>
      </w:pPr>
    </w:p>
    <w:p w14:paraId="65AF6C0E" w14:textId="77777777" w:rsidR="007D1DEF" w:rsidRPr="00F2760D" w:rsidRDefault="007D1DEF" w:rsidP="00F2760D">
      <w:pPr>
        <w:pStyle w:val="PL"/>
        <w:rPr>
          <w:rFonts w:eastAsia="SimSun"/>
        </w:rPr>
      </w:pPr>
      <w:r w:rsidRPr="00F2760D">
        <w:rPr>
          <w:rFonts w:eastAsia="SimSun"/>
        </w:rPr>
        <w:t xml:space="preserve">  &lt;xs:simpleType name="snr-baseType"&gt;</w:t>
      </w:r>
    </w:p>
    <w:p w14:paraId="15D13872" w14:textId="77777777" w:rsidR="007D1DEF" w:rsidRPr="00F2760D" w:rsidRDefault="007D1DEF" w:rsidP="00F2760D">
      <w:pPr>
        <w:pStyle w:val="PL"/>
        <w:rPr>
          <w:rFonts w:eastAsia="SimSun"/>
        </w:rPr>
      </w:pPr>
      <w:r w:rsidRPr="00F2760D">
        <w:rPr>
          <w:rFonts w:eastAsia="SimSun"/>
        </w:rPr>
        <w:t xml:space="preserve">    &lt;xs:restriction base="xs:decimal"&gt;</w:t>
      </w:r>
    </w:p>
    <w:p w14:paraId="166F1B59" w14:textId="77777777" w:rsidR="007D1DEF" w:rsidRPr="00F2760D" w:rsidRDefault="007D1DEF" w:rsidP="00F2760D">
      <w:pPr>
        <w:pStyle w:val="PL"/>
        <w:rPr>
          <w:rFonts w:eastAsia="SimSun"/>
        </w:rPr>
      </w:pPr>
      <w:r w:rsidRPr="00F2760D">
        <w:rPr>
          <w:rFonts w:eastAsia="SimSun"/>
        </w:rPr>
        <w:t xml:space="preserve">      &lt;xs:totalDigits value="6"/&gt;</w:t>
      </w:r>
    </w:p>
    <w:p w14:paraId="3F78E612" w14:textId="77777777" w:rsidR="007D1DEF" w:rsidRPr="00F2760D" w:rsidRDefault="007D1DEF" w:rsidP="00F2760D">
      <w:pPr>
        <w:pStyle w:val="PL"/>
        <w:rPr>
          <w:rFonts w:eastAsia="SimSun"/>
        </w:rPr>
      </w:pPr>
      <w:r w:rsidRPr="00F2760D">
        <w:rPr>
          <w:rFonts w:eastAsia="SimSun"/>
        </w:rPr>
        <w:t xml:space="preserve">    &lt;/xs:restriction&gt;</w:t>
      </w:r>
    </w:p>
    <w:p w14:paraId="1C1F17FC" w14:textId="77777777" w:rsidR="007D1DEF" w:rsidRPr="00F2760D" w:rsidRDefault="007D1DEF" w:rsidP="00F2760D">
      <w:pPr>
        <w:pStyle w:val="PL"/>
        <w:rPr>
          <w:rFonts w:eastAsia="SimSun"/>
        </w:rPr>
      </w:pPr>
      <w:r w:rsidRPr="00F2760D">
        <w:rPr>
          <w:rFonts w:eastAsia="SimSun"/>
        </w:rPr>
        <w:t xml:space="preserve">  &lt;/xs:simpleType&gt;</w:t>
      </w:r>
    </w:p>
    <w:p w14:paraId="6FE7D10C" w14:textId="77777777" w:rsidR="007D1DEF" w:rsidRPr="00F2760D" w:rsidRDefault="007D1DEF" w:rsidP="00F2760D">
      <w:pPr>
        <w:pStyle w:val="PL"/>
        <w:rPr>
          <w:rFonts w:eastAsia="SimSun"/>
        </w:rPr>
      </w:pPr>
    </w:p>
    <w:p w14:paraId="2B4BA389" w14:textId="77777777" w:rsidR="007D1DEF" w:rsidRPr="00F2760D" w:rsidRDefault="007D1DEF" w:rsidP="00F2760D">
      <w:pPr>
        <w:pStyle w:val="PL"/>
        <w:rPr>
          <w:rFonts w:eastAsia="SimSun"/>
        </w:rPr>
      </w:pPr>
      <w:r w:rsidRPr="00F2760D">
        <w:rPr>
          <w:rFonts w:eastAsia="SimSun"/>
        </w:rPr>
        <w:t xml:space="preserve">  &lt;xs:complexType name="snrType"&gt;</w:t>
      </w:r>
    </w:p>
    <w:p w14:paraId="0FCD8116" w14:textId="77777777" w:rsidR="007D1DEF" w:rsidRPr="00F2760D" w:rsidRDefault="007D1DEF" w:rsidP="00F2760D">
      <w:pPr>
        <w:pStyle w:val="PL"/>
        <w:rPr>
          <w:rFonts w:eastAsia="SimSun"/>
        </w:rPr>
      </w:pPr>
      <w:r w:rsidRPr="00F2760D">
        <w:rPr>
          <w:rFonts w:eastAsia="SimSun"/>
        </w:rPr>
        <w:t xml:space="preserve">    &lt;xs:simpleContent&gt;</w:t>
      </w:r>
    </w:p>
    <w:p w14:paraId="59DDD2F3" w14:textId="77777777" w:rsidR="007D1DEF" w:rsidRPr="00F2760D" w:rsidRDefault="007D1DEF" w:rsidP="00F2760D">
      <w:pPr>
        <w:pStyle w:val="PL"/>
        <w:rPr>
          <w:rFonts w:eastAsia="SimSun"/>
        </w:rPr>
      </w:pPr>
      <w:r w:rsidRPr="00F2760D">
        <w:rPr>
          <w:rFonts w:eastAsia="SimSun"/>
        </w:rPr>
        <w:t xml:space="preserve">      &lt;xs:extension base="sealuec:snr-baseType"&gt;</w:t>
      </w:r>
    </w:p>
    <w:p w14:paraId="2DF2A9B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164B6F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FCC8032" w14:textId="77777777" w:rsidR="007D1DEF" w:rsidRPr="00F2760D" w:rsidRDefault="007D1DEF" w:rsidP="00F2760D">
      <w:pPr>
        <w:pStyle w:val="PL"/>
        <w:rPr>
          <w:rFonts w:eastAsia="SimSun"/>
          <w:lang w:val="fr-FR"/>
        </w:rPr>
      </w:pPr>
      <w:r w:rsidRPr="00F2760D">
        <w:rPr>
          <w:rFonts w:eastAsia="SimSun"/>
        </w:rPr>
        <w:t xml:space="preserve">      </w:t>
      </w:r>
      <w:r w:rsidRPr="00AF1F48">
        <w:rPr>
          <w:rFonts w:eastAsia="SimSun"/>
          <w:lang w:val="fr-FR"/>
        </w:rPr>
        <w:t>&lt;/xs:extension&gt;</w:t>
      </w:r>
    </w:p>
    <w:p w14:paraId="035EBCCF" w14:textId="77777777" w:rsidR="007D1DEF" w:rsidRPr="00F2760D" w:rsidRDefault="007D1DEF" w:rsidP="00F2760D">
      <w:pPr>
        <w:pStyle w:val="PL"/>
        <w:rPr>
          <w:rFonts w:eastAsia="SimSun"/>
          <w:lang w:val="fr-FR"/>
        </w:rPr>
      </w:pPr>
      <w:r w:rsidRPr="00AF1F48">
        <w:rPr>
          <w:rFonts w:eastAsia="SimSun"/>
          <w:lang w:val="fr-FR"/>
        </w:rPr>
        <w:t xml:space="preserve">    &lt;/xs:simpleContent&gt;</w:t>
      </w:r>
    </w:p>
    <w:p w14:paraId="647DFEFA" w14:textId="77777777" w:rsidR="007D1DEF" w:rsidRPr="00F2760D" w:rsidRDefault="007D1DEF" w:rsidP="00F2760D">
      <w:pPr>
        <w:pStyle w:val="PL"/>
        <w:rPr>
          <w:rFonts w:eastAsia="SimSun"/>
          <w:lang w:val="fr-FR"/>
        </w:rPr>
      </w:pPr>
      <w:r w:rsidRPr="00AF1F48">
        <w:rPr>
          <w:rFonts w:eastAsia="SimSun"/>
          <w:lang w:val="fr-FR"/>
        </w:rPr>
        <w:t xml:space="preserve">  &lt;/xs:complexType&gt;</w:t>
      </w:r>
    </w:p>
    <w:p w14:paraId="50ABBC59" w14:textId="77777777" w:rsidR="007D1DEF" w:rsidRPr="00F2760D" w:rsidRDefault="007D1DEF" w:rsidP="00F2760D">
      <w:pPr>
        <w:pStyle w:val="PL"/>
        <w:rPr>
          <w:rFonts w:eastAsia="SimSun"/>
          <w:lang w:val="fr-FR"/>
        </w:rPr>
      </w:pPr>
    </w:p>
    <w:p w14:paraId="67658203" w14:textId="77777777" w:rsidR="007D1DEF" w:rsidRPr="00F2760D" w:rsidRDefault="007D1DEF" w:rsidP="00F2760D">
      <w:pPr>
        <w:pStyle w:val="PL"/>
        <w:rPr>
          <w:rFonts w:eastAsia="SimSun"/>
        </w:rPr>
      </w:pPr>
      <w:r w:rsidRPr="00AF1F48">
        <w:rPr>
          <w:rFonts w:eastAsia="SimSun"/>
          <w:lang w:val="fr-FR"/>
        </w:rPr>
        <w:t xml:space="preserve">  </w:t>
      </w:r>
      <w:r w:rsidRPr="00F2760D">
        <w:rPr>
          <w:rFonts w:eastAsia="SimSun"/>
        </w:rPr>
        <w:t>&lt;xs:complexType name="CommonType" /&gt;</w:t>
      </w:r>
    </w:p>
    <w:p w14:paraId="3C39AB92" w14:textId="77777777" w:rsidR="007D1DEF" w:rsidRPr="00F2760D" w:rsidRDefault="007D1DEF" w:rsidP="00F2760D">
      <w:pPr>
        <w:pStyle w:val="PL"/>
        <w:rPr>
          <w:rFonts w:eastAsia="SimSun"/>
        </w:rPr>
      </w:pPr>
      <w:r w:rsidRPr="00F2760D">
        <w:rPr>
          <w:rFonts w:eastAsia="SimSun"/>
        </w:rPr>
        <w:t xml:space="preserve">  &lt;xs:complexType name="On-networkType" /&gt;</w:t>
      </w:r>
    </w:p>
    <w:p w14:paraId="0B77CAE5" w14:textId="77777777" w:rsidR="007D1DEF" w:rsidRPr="00F2760D" w:rsidRDefault="007D1DEF" w:rsidP="00F2760D">
      <w:pPr>
        <w:pStyle w:val="PL"/>
        <w:rPr>
          <w:rFonts w:eastAsia="SimSun"/>
        </w:rPr>
      </w:pPr>
    </w:p>
    <w:p w14:paraId="0DAF7847" w14:textId="77777777" w:rsidR="007D1DEF" w:rsidRPr="00F2760D" w:rsidRDefault="007D1DEF" w:rsidP="00F2760D">
      <w:pPr>
        <w:pStyle w:val="PL"/>
        <w:rPr>
          <w:rFonts w:eastAsia="SimSun"/>
        </w:rPr>
      </w:pPr>
    </w:p>
    <w:p w14:paraId="1FA60167" w14:textId="77777777" w:rsidR="007D1DEF" w:rsidRPr="00F2760D" w:rsidRDefault="007D1DEF" w:rsidP="00F2760D">
      <w:pPr>
        <w:pStyle w:val="PL"/>
        <w:rPr>
          <w:rFonts w:eastAsia="SimSun"/>
        </w:rPr>
      </w:pPr>
      <w:r w:rsidRPr="00F2760D">
        <w:rPr>
          <w:rFonts w:eastAsia="SimSun"/>
        </w:rPr>
        <w:t xml:space="preserve">  &lt;xs:attributeGroup name="IndexType"&gt;</w:t>
      </w:r>
    </w:p>
    <w:p w14:paraId="3E909C71" w14:textId="77777777" w:rsidR="007D1DEF" w:rsidRPr="00F2760D" w:rsidRDefault="007D1DEF" w:rsidP="00F2760D">
      <w:pPr>
        <w:pStyle w:val="PL"/>
        <w:rPr>
          <w:rFonts w:eastAsia="SimSun"/>
        </w:rPr>
      </w:pPr>
      <w:r w:rsidRPr="00F2760D">
        <w:rPr>
          <w:rFonts w:eastAsia="SimSun"/>
        </w:rPr>
        <w:t xml:space="preserve">    &lt;xs:attribute name="index" type="xs:token"/&gt;</w:t>
      </w:r>
    </w:p>
    <w:p w14:paraId="4CCE7497" w14:textId="77777777" w:rsidR="007D1DEF" w:rsidRPr="00F2760D" w:rsidRDefault="007D1DEF" w:rsidP="00F2760D">
      <w:pPr>
        <w:pStyle w:val="PL"/>
        <w:rPr>
          <w:rFonts w:eastAsia="SimSun"/>
        </w:rPr>
      </w:pPr>
      <w:r w:rsidRPr="00F2760D">
        <w:rPr>
          <w:rFonts w:eastAsia="SimSun"/>
        </w:rPr>
        <w:t xml:space="preserve">  &lt;/xs:attributeGroup&gt;</w:t>
      </w:r>
    </w:p>
    <w:p w14:paraId="275BA105" w14:textId="77777777" w:rsidR="007D1DEF" w:rsidRPr="00F2760D" w:rsidRDefault="007D1DEF" w:rsidP="00F2760D">
      <w:pPr>
        <w:pStyle w:val="PL"/>
        <w:rPr>
          <w:rFonts w:eastAsia="SimSun"/>
        </w:rPr>
      </w:pPr>
    </w:p>
    <w:p w14:paraId="013D0055" w14:textId="77777777" w:rsidR="007D1DEF" w:rsidRPr="00F2760D" w:rsidRDefault="007D1DEF" w:rsidP="00F2760D">
      <w:pPr>
        <w:pStyle w:val="PL"/>
        <w:rPr>
          <w:rFonts w:eastAsia="SimSun"/>
        </w:rPr>
      </w:pPr>
      <w:r w:rsidRPr="00F2760D">
        <w:rPr>
          <w:rFonts w:eastAsia="SimSun"/>
        </w:rPr>
        <w:t xml:space="preserve">  &lt;xs:complexType name="anyExtType"&gt; </w:t>
      </w:r>
    </w:p>
    <w:p w14:paraId="1C42633F" w14:textId="77777777" w:rsidR="007D1DEF" w:rsidRPr="00F2760D" w:rsidRDefault="007D1DEF" w:rsidP="00F2760D">
      <w:pPr>
        <w:pStyle w:val="PL"/>
        <w:rPr>
          <w:rFonts w:eastAsia="SimSun"/>
        </w:rPr>
      </w:pPr>
      <w:r w:rsidRPr="00F2760D">
        <w:rPr>
          <w:rFonts w:eastAsia="SimSun"/>
        </w:rPr>
        <w:t xml:space="preserve">    &lt;xs:sequence&gt;</w:t>
      </w:r>
    </w:p>
    <w:p w14:paraId="39E61B5D" w14:textId="77777777" w:rsidR="007D1DEF" w:rsidRPr="00F2760D" w:rsidRDefault="007D1DEF" w:rsidP="00F2760D">
      <w:pPr>
        <w:pStyle w:val="PL"/>
        <w:rPr>
          <w:rFonts w:eastAsia="SimSun"/>
        </w:rPr>
      </w:pPr>
      <w:r w:rsidRPr="00F2760D">
        <w:rPr>
          <w:rFonts w:eastAsia="SimSun"/>
        </w:rPr>
        <w:t xml:space="preserve">      &lt;xs:any namespace="##any" processContents="lax" minOccurs="0" maxOccurs="unbounded"/&gt;</w:t>
      </w:r>
    </w:p>
    <w:p w14:paraId="4BB49BF5" w14:textId="77777777" w:rsidR="007D1DEF" w:rsidRPr="00F2760D" w:rsidRDefault="007D1DEF" w:rsidP="00F2760D">
      <w:pPr>
        <w:pStyle w:val="PL"/>
        <w:rPr>
          <w:rFonts w:eastAsia="SimSun"/>
        </w:rPr>
      </w:pPr>
      <w:r w:rsidRPr="00F2760D">
        <w:rPr>
          <w:rFonts w:eastAsia="SimSun"/>
        </w:rPr>
        <w:t xml:space="preserve">    &lt;/xs:sequence&gt;</w:t>
      </w:r>
    </w:p>
    <w:p w14:paraId="6ACFEE01" w14:textId="77777777" w:rsidR="007D1DEF" w:rsidRPr="00F2760D" w:rsidRDefault="007D1DEF" w:rsidP="00F2760D">
      <w:pPr>
        <w:pStyle w:val="PL"/>
        <w:rPr>
          <w:rFonts w:eastAsia="SimSun"/>
        </w:rPr>
      </w:pPr>
      <w:r w:rsidRPr="00F2760D">
        <w:rPr>
          <w:rFonts w:eastAsia="SimSun"/>
        </w:rPr>
        <w:t xml:space="preserve">  &lt;/xs:complexType&gt;</w:t>
      </w:r>
    </w:p>
    <w:p w14:paraId="45EA7AB3" w14:textId="77777777" w:rsidR="007D1DEF" w:rsidRPr="00F2760D" w:rsidRDefault="007D1DEF" w:rsidP="00F2760D">
      <w:pPr>
        <w:pStyle w:val="PL"/>
        <w:rPr>
          <w:rFonts w:eastAsia="SimSun"/>
        </w:rPr>
      </w:pPr>
    </w:p>
    <w:p w14:paraId="4F71F2E1" w14:textId="77777777" w:rsidR="007D1DEF" w:rsidRPr="00F2760D" w:rsidRDefault="007D1DEF" w:rsidP="00F2760D">
      <w:pPr>
        <w:pStyle w:val="PL"/>
        <w:rPr>
          <w:rFonts w:eastAsia="SimSun"/>
        </w:rPr>
      </w:pPr>
      <w:r w:rsidRPr="00F2760D">
        <w:rPr>
          <w:rFonts w:eastAsia="SimSun"/>
        </w:rPr>
        <w:t>&lt;/xs:schema&gt;</w:t>
      </w:r>
    </w:p>
    <w:p w14:paraId="617F7103" w14:textId="77777777" w:rsidR="007D1DEF" w:rsidRPr="00F0009E" w:rsidRDefault="007D1DEF" w:rsidP="007D1DEF"/>
    <w:p w14:paraId="711F60AB" w14:textId="77777777" w:rsidR="007D1DEF" w:rsidRDefault="007D1DEF" w:rsidP="007D1DEF">
      <w:pPr>
        <w:pStyle w:val="Heading3"/>
      </w:pPr>
      <w:bookmarkStart w:id="445" w:name="_Toc34137072"/>
      <w:bookmarkStart w:id="446" w:name="_Toc34137386"/>
      <w:bookmarkStart w:id="447" w:name="_Toc34138534"/>
      <w:bookmarkStart w:id="448" w:name="_Toc34138777"/>
      <w:bookmarkStart w:id="449" w:name="_Toc34395114"/>
      <w:bookmarkStart w:id="450" w:name="_Toc45264331"/>
      <w:bookmarkStart w:id="451" w:name="_Toc123645413"/>
      <w:r>
        <w:t>7.</w:t>
      </w:r>
      <w:r w:rsidR="006A7B0D">
        <w:t>2</w:t>
      </w:r>
      <w:r>
        <w:t>.5</w:t>
      </w:r>
      <w:r>
        <w:tab/>
        <w:t>Semantics</w:t>
      </w:r>
      <w:bookmarkEnd w:id="445"/>
      <w:bookmarkEnd w:id="446"/>
      <w:bookmarkEnd w:id="447"/>
      <w:bookmarkEnd w:id="448"/>
      <w:bookmarkEnd w:id="449"/>
      <w:bookmarkEnd w:id="450"/>
      <w:bookmarkEnd w:id="451"/>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lastRenderedPageBreak/>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52" w:name="_Toc34137073"/>
      <w:bookmarkStart w:id="453" w:name="_Toc34137387"/>
      <w:bookmarkStart w:id="454" w:name="_Toc34138535"/>
      <w:bookmarkStart w:id="455" w:name="_Toc34138778"/>
      <w:bookmarkStart w:id="456" w:name="_Toc34395115"/>
      <w:bookmarkStart w:id="457" w:name="_Toc45264332"/>
      <w:bookmarkStart w:id="458" w:name="_Toc123645414"/>
      <w:r>
        <w:t>7.</w:t>
      </w:r>
      <w:r w:rsidR="006A7B0D">
        <w:t>2</w:t>
      </w:r>
      <w:r>
        <w:t>.6</w:t>
      </w:r>
      <w:r>
        <w:tab/>
        <w:t>MIME type</w:t>
      </w:r>
      <w:bookmarkEnd w:id="452"/>
      <w:bookmarkEnd w:id="453"/>
      <w:bookmarkEnd w:id="454"/>
      <w:bookmarkEnd w:id="455"/>
      <w:bookmarkEnd w:id="456"/>
      <w:bookmarkEnd w:id="457"/>
      <w:bookmarkEnd w:id="458"/>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59" w:name="_Toc34137074"/>
      <w:bookmarkStart w:id="460" w:name="_Toc34137388"/>
      <w:bookmarkStart w:id="461" w:name="_Toc34138536"/>
      <w:bookmarkStart w:id="462" w:name="_Toc34138779"/>
      <w:bookmarkStart w:id="463" w:name="_Toc34395116"/>
      <w:bookmarkStart w:id="464" w:name="_Toc45264333"/>
      <w:bookmarkStart w:id="465" w:name="_Toc123645415"/>
      <w:r>
        <w:t>7.</w:t>
      </w:r>
      <w:r w:rsidR="006A7B0D">
        <w:t>2</w:t>
      </w:r>
      <w:r>
        <w:t>.7</w:t>
      </w:r>
      <w:r>
        <w:tab/>
        <w:t>IANA registration template</w:t>
      </w:r>
      <w:bookmarkEnd w:id="459"/>
      <w:bookmarkEnd w:id="460"/>
      <w:bookmarkEnd w:id="461"/>
      <w:bookmarkEnd w:id="462"/>
      <w:bookmarkEnd w:id="463"/>
      <w:bookmarkEnd w:id="464"/>
      <w:bookmarkEnd w:id="465"/>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lastRenderedPageBreak/>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66" w:name="_Toc34137075"/>
      <w:bookmarkStart w:id="467" w:name="_Toc34137389"/>
      <w:bookmarkStart w:id="468" w:name="_Toc34138537"/>
      <w:bookmarkStart w:id="469" w:name="_Toc34138780"/>
      <w:bookmarkStart w:id="470" w:name="_Toc34395117"/>
      <w:bookmarkStart w:id="471" w:name="_Toc45264334"/>
      <w:bookmarkStart w:id="472" w:name="_Toc123645416"/>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66"/>
      <w:bookmarkEnd w:id="467"/>
      <w:bookmarkEnd w:id="468"/>
      <w:bookmarkEnd w:id="469"/>
      <w:bookmarkEnd w:id="470"/>
      <w:bookmarkEnd w:id="471"/>
      <w:bookmarkEnd w:id="472"/>
    </w:p>
    <w:p w14:paraId="1C6E65B7" w14:textId="77777777" w:rsidR="00452FB7" w:rsidRDefault="003B4B8F" w:rsidP="00452FB7">
      <w:pPr>
        <w:pStyle w:val="Heading1"/>
      </w:pPr>
      <w:bookmarkStart w:id="473" w:name="_Toc34137076"/>
      <w:bookmarkStart w:id="474" w:name="_Toc34137390"/>
      <w:bookmarkStart w:id="475" w:name="_Toc34138538"/>
      <w:bookmarkStart w:id="476" w:name="_Toc34138781"/>
      <w:bookmarkStart w:id="477" w:name="_Toc34395118"/>
      <w:bookmarkStart w:id="478" w:name="_Toc45264335"/>
      <w:bookmarkStart w:id="479" w:name="_Toc123645417"/>
      <w:r>
        <w:t>A</w:t>
      </w:r>
      <w:r w:rsidR="00452FB7">
        <w:t>.1</w:t>
      </w:r>
      <w:r w:rsidR="00452FB7">
        <w:tab/>
        <w:t>Creating configuration update event subscription</w:t>
      </w:r>
      <w:bookmarkEnd w:id="473"/>
      <w:bookmarkEnd w:id="474"/>
      <w:bookmarkEnd w:id="475"/>
      <w:bookmarkEnd w:id="476"/>
      <w:bookmarkEnd w:id="477"/>
      <w:bookmarkEnd w:id="478"/>
      <w:bookmarkEnd w:id="479"/>
    </w:p>
    <w:p w14:paraId="5240CE68" w14:textId="77777777" w:rsidR="00452FB7" w:rsidRDefault="003B4B8F" w:rsidP="00452FB7">
      <w:pPr>
        <w:pStyle w:val="Heading2"/>
      </w:pPr>
      <w:bookmarkStart w:id="480" w:name="_Toc34137077"/>
      <w:bookmarkStart w:id="481" w:name="_Toc34137391"/>
      <w:bookmarkStart w:id="482" w:name="_Toc34138539"/>
      <w:bookmarkStart w:id="483" w:name="_Toc34138782"/>
      <w:bookmarkStart w:id="484" w:name="_Toc34395119"/>
      <w:bookmarkStart w:id="485" w:name="_Toc45264336"/>
      <w:bookmarkStart w:id="486" w:name="_Toc123645418"/>
      <w:r>
        <w:t>A</w:t>
      </w:r>
      <w:r w:rsidR="00452FB7">
        <w:t>.1.1</w:t>
      </w:r>
      <w:r w:rsidR="00452FB7">
        <w:tab/>
        <w:t>General</w:t>
      </w:r>
      <w:bookmarkEnd w:id="480"/>
      <w:bookmarkEnd w:id="481"/>
      <w:bookmarkEnd w:id="482"/>
      <w:bookmarkEnd w:id="483"/>
      <w:bookmarkEnd w:id="484"/>
      <w:bookmarkEnd w:id="485"/>
      <w:bookmarkEnd w:id="486"/>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87" w:name="_Toc34137078"/>
      <w:bookmarkStart w:id="488" w:name="_Toc34137392"/>
      <w:bookmarkStart w:id="489" w:name="_Toc34138540"/>
      <w:bookmarkStart w:id="490" w:name="_Toc34138783"/>
      <w:bookmarkStart w:id="491" w:name="_Toc34395120"/>
      <w:bookmarkStart w:id="492" w:name="_Toc45264337"/>
      <w:bookmarkStart w:id="493" w:name="_Toc123645419"/>
      <w:r>
        <w:t>A</w:t>
      </w:r>
      <w:r w:rsidR="00452FB7">
        <w:t>.1.2</w:t>
      </w:r>
      <w:r w:rsidR="00452FB7">
        <w:tab/>
        <w:t>Client side parameters</w:t>
      </w:r>
      <w:bookmarkEnd w:id="487"/>
      <w:bookmarkEnd w:id="488"/>
      <w:bookmarkEnd w:id="489"/>
      <w:bookmarkEnd w:id="490"/>
      <w:bookmarkEnd w:id="491"/>
      <w:bookmarkEnd w:id="492"/>
      <w:bookmarkEnd w:id="493"/>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494"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494"/>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95" w:name="_Toc34137079"/>
      <w:bookmarkStart w:id="496" w:name="_Toc34137393"/>
      <w:bookmarkStart w:id="497" w:name="_Toc34138541"/>
      <w:bookmarkStart w:id="498" w:name="_Toc34138784"/>
      <w:bookmarkStart w:id="499" w:name="_Toc34395121"/>
      <w:bookmarkStart w:id="500" w:name="_Toc45264338"/>
      <w:bookmarkStart w:id="501" w:name="_Toc123645420"/>
      <w:r>
        <w:t>A</w:t>
      </w:r>
      <w:r w:rsidR="00452FB7">
        <w:t>.1.3</w:t>
      </w:r>
      <w:r w:rsidR="00452FB7">
        <w:tab/>
        <w:t>Server side parameters</w:t>
      </w:r>
      <w:bookmarkEnd w:id="495"/>
      <w:bookmarkEnd w:id="496"/>
      <w:bookmarkEnd w:id="497"/>
      <w:bookmarkEnd w:id="498"/>
      <w:bookmarkEnd w:id="499"/>
      <w:bookmarkEnd w:id="500"/>
      <w:bookmarkEnd w:id="501"/>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02" w:name="_Toc34062208"/>
      <w:bookmarkStart w:id="503" w:name="_Toc34394649"/>
      <w:bookmarkStart w:id="504" w:name="_Toc45274442"/>
      <w:bookmarkStart w:id="505" w:name="_Toc51932981"/>
      <w:bookmarkStart w:id="506" w:name="_Toc58513711"/>
      <w:bookmarkStart w:id="507" w:name="_Toc59205363"/>
      <w:bookmarkStart w:id="508" w:name="_Toc123645421"/>
      <w:r>
        <w:lastRenderedPageBreak/>
        <w:t>A.2</w:t>
      </w:r>
      <w:r>
        <w:tab/>
      </w:r>
      <w:bookmarkEnd w:id="502"/>
      <w:bookmarkEnd w:id="503"/>
      <w:bookmarkEnd w:id="504"/>
      <w:bookmarkEnd w:id="505"/>
      <w:bookmarkEnd w:id="506"/>
      <w:bookmarkEnd w:id="507"/>
      <w:r>
        <w:t>Retrieve VAL UE configuration data</w:t>
      </w:r>
      <w:bookmarkEnd w:id="508"/>
    </w:p>
    <w:p w14:paraId="722A6C95" w14:textId="77777777" w:rsidR="0068637D" w:rsidRDefault="0068637D" w:rsidP="0068637D">
      <w:pPr>
        <w:pStyle w:val="Heading2"/>
      </w:pPr>
      <w:bookmarkStart w:id="509" w:name="_Toc123645422"/>
      <w:r>
        <w:t>A.2.1</w:t>
      </w:r>
      <w:r>
        <w:tab/>
        <w:t>Client side parameters</w:t>
      </w:r>
      <w:bookmarkEnd w:id="509"/>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10" w:name="_Toc34137080"/>
      <w:bookmarkStart w:id="511" w:name="_Toc34137394"/>
      <w:bookmarkStart w:id="512" w:name="_Toc34138542"/>
      <w:bookmarkStart w:id="513" w:name="_Toc34138785"/>
      <w:bookmarkStart w:id="514" w:name="_Toc34395122"/>
      <w:bookmarkStart w:id="515" w:name="_Toc45264339"/>
      <w:bookmarkStart w:id="516" w:name="_Toc123645423"/>
      <w:r w:rsidRPr="004D3578">
        <w:t xml:space="preserve">Annex </w:t>
      </w:r>
      <w:r w:rsidR="00F26B62">
        <w:t>B</w:t>
      </w:r>
      <w:r w:rsidRPr="004D3578">
        <w:t xml:space="preserve"> (</w:t>
      </w:r>
      <w:r>
        <w:t>normative</w:t>
      </w:r>
      <w:r w:rsidRPr="004D3578">
        <w:t>):</w:t>
      </w:r>
      <w:r w:rsidRPr="004D3578">
        <w:br/>
      </w:r>
      <w:r>
        <w:t>Parameters for notifications</w:t>
      </w:r>
      <w:bookmarkEnd w:id="510"/>
      <w:bookmarkEnd w:id="511"/>
      <w:bookmarkEnd w:id="512"/>
      <w:bookmarkEnd w:id="513"/>
      <w:bookmarkEnd w:id="514"/>
      <w:bookmarkEnd w:id="515"/>
      <w:bookmarkEnd w:id="516"/>
    </w:p>
    <w:p w14:paraId="24241D13" w14:textId="77777777" w:rsidR="00452FB7" w:rsidRDefault="00F26B62" w:rsidP="00452FB7">
      <w:pPr>
        <w:pStyle w:val="Heading1"/>
      </w:pPr>
      <w:bookmarkStart w:id="517" w:name="_Toc34137081"/>
      <w:bookmarkStart w:id="518" w:name="_Toc34137395"/>
      <w:bookmarkStart w:id="519" w:name="_Toc34138543"/>
      <w:bookmarkStart w:id="520" w:name="_Toc34138786"/>
      <w:bookmarkStart w:id="521" w:name="_Toc34395123"/>
      <w:bookmarkStart w:id="522" w:name="_Toc45264340"/>
      <w:bookmarkStart w:id="523" w:name="_Toc123645424"/>
      <w:r>
        <w:t>B</w:t>
      </w:r>
      <w:r w:rsidR="00452FB7">
        <w:t>.1</w:t>
      </w:r>
      <w:r w:rsidR="00452FB7">
        <w:tab/>
        <w:t>General</w:t>
      </w:r>
      <w:bookmarkEnd w:id="517"/>
      <w:bookmarkEnd w:id="518"/>
      <w:bookmarkEnd w:id="519"/>
      <w:bookmarkEnd w:id="520"/>
      <w:bookmarkEnd w:id="521"/>
      <w:bookmarkEnd w:id="522"/>
      <w:bookmarkEnd w:id="523"/>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24" w:name="_Toc34137082"/>
      <w:bookmarkStart w:id="525" w:name="_Toc34137396"/>
      <w:bookmarkStart w:id="526" w:name="_Toc34138544"/>
      <w:bookmarkStart w:id="527" w:name="_Toc34138787"/>
      <w:bookmarkStart w:id="528" w:name="_Toc34395124"/>
      <w:bookmarkStart w:id="529" w:name="_Toc45264341"/>
      <w:bookmarkStart w:id="530" w:name="_Toc123645425"/>
      <w:r>
        <w:t>B</w:t>
      </w:r>
      <w:r w:rsidR="00452FB7">
        <w:t>.2</w:t>
      </w:r>
      <w:r w:rsidR="00452FB7">
        <w:tab/>
        <w:t>Configuration update notification</w:t>
      </w:r>
      <w:bookmarkEnd w:id="524"/>
      <w:bookmarkEnd w:id="525"/>
      <w:bookmarkEnd w:id="526"/>
      <w:bookmarkEnd w:id="527"/>
      <w:bookmarkEnd w:id="528"/>
      <w:bookmarkEnd w:id="529"/>
      <w:bookmarkEnd w:id="530"/>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531" w:name="_Toc123645426"/>
      <w:r w:rsidRPr="004D3578">
        <w:t xml:space="preserve">Annex </w:t>
      </w:r>
      <w:r>
        <w:t>C</w:t>
      </w:r>
      <w:r w:rsidRPr="004D3578">
        <w:t xml:space="preserve"> (</w:t>
      </w:r>
      <w:r>
        <w:t>normative</w:t>
      </w:r>
      <w:r w:rsidRPr="004D3578">
        <w:t>):</w:t>
      </w:r>
      <w:r w:rsidRPr="004D3578">
        <w:br/>
      </w:r>
      <w:r>
        <w:t>CoAP resource representation and encoding</w:t>
      </w:r>
      <w:bookmarkEnd w:id="531"/>
    </w:p>
    <w:p w14:paraId="40387749" w14:textId="48C7E31F" w:rsidR="00E65389" w:rsidRDefault="00E65389" w:rsidP="00E65389">
      <w:pPr>
        <w:pStyle w:val="Heading1"/>
      </w:pPr>
      <w:bookmarkStart w:id="532" w:name="_Toc123645427"/>
      <w:r>
        <w:t>C.1</w:t>
      </w:r>
      <w:r>
        <w:tab/>
        <w:t>General</w:t>
      </w:r>
      <w:bookmarkEnd w:id="532"/>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533" w:name="_Toc123645428"/>
      <w:r>
        <w:rPr>
          <w:rFonts w:eastAsia="DengXian"/>
        </w:rPr>
        <w:t>C.1.1</w:t>
      </w:r>
      <w:r>
        <w:rPr>
          <w:rFonts w:eastAsia="DengXian"/>
        </w:rPr>
        <w:tab/>
        <w:t>Resource URI structure</w:t>
      </w:r>
      <w:bookmarkEnd w:id="533"/>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534" w:name="_Toc123645429"/>
      <w:r>
        <w:t>C.1.2</w:t>
      </w:r>
      <w:r>
        <w:tab/>
        <w:t>Use of cache</w:t>
      </w:r>
      <w:bookmarkEnd w:id="534"/>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535" w:name="_Toc123645430"/>
      <w:r>
        <w:t>C.1.3</w:t>
      </w:r>
      <w:r>
        <w:tab/>
        <w:t>Error handling</w:t>
      </w:r>
      <w:bookmarkEnd w:id="535"/>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lastRenderedPageBreak/>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 xml:space="preserve">The CoAP option "Max-Age" may be added in the response to indicate how long the client has to wait </w:t>
            </w:r>
            <w:r w:rsidRPr="00CB31FA">
              <w:rPr>
                <w:bCs/>
                <w:sz w:val="18"/>
              </w:rPr>
              <w:lastRenderedPageBreak/>
              <w:t>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lastRenderedPageBreak/>
              <w:t xml:space="preserve">GET, </w:t>
            </w:r>
            <w:r w:rsidR="00A504AA">
              <w:t xml:space="preserve">FETCH, </w:t>
            </w:r>
            <w:r>
              <w:t xml:space="preserve">POST, PUT, PATCH, </w:t>
            </w:r>
            <w:r w:rsidR="00984643">
              <w:t xml:space="preserve">iPATCH, </w:t>
            </w:r>
            <w:r>
              <w:lastRenderedPageBreak/>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8792BAC" w:rsidR="00E65389" w:rsidRDefault="00E65389" w:rsidP="00F2760D">
            <w:pPr>
              <w:pStyle w:val="TAN"/>
            </w:pPr>
            <w:r w:rsidRPr="00F2760D">
              <w:t>NOTE:</w:t>
            </w:r>
            <w:r w:rsidRPr="00F2760D">
              <w:tab/>
              <w:t>In addition to the above response codes, the CoAP server may also send other valid CoAP response codes, if applicable. The list of all valid CoAP response codes can be found in CoAP Response Code Registry at IANA</w:t>
            </w:r>
            <w:r w:rsidRPr="00F2760D">
              <w:rPr>
                <w:rFonts w:eastAsia="Cambria"/>
              </w:rPr>
              <w:t> [</w:t>
            </w:r>
            <w:r w:rsidR="001C0136" w:rsidRPr="00F2760D">
              <w:t>19</w:t>
            </w:r>
            <w:r w:rsidRPr="00F2760D">
              <w:t>].</w:t>
            </w:r>
          </w:p>
          <w:p w14:paraId="4298E1A8" w14:textId="1D7E16DB" w:rsidR="00E65389" w:rsidRDefault="00984643" w:rsidP="00E65389">
            <w:pPr>
              <w:pStyle w:val="TAN"/>
              <w:ind w:left="0" w:firstLine="0"/>
            </w:pPr>
            <w:r w:rsidRPr="00F2760D">
              <w:t>NOTE</w:t>
            </w:r>
            <w:r>
              <w:t> 2</w:t>
            </w:r>
            <w:r w:rsidRPr="00F2760D">
              <w:t>:</w:t>
            </w:r>
            <w:r w:rsidRPr="00F2760D">
              <w:tab/>
            </w:r>
            <w:r>
              <w:t xml:space="preserve">CBOR encoding and media type </w:t>
            </w:r>
            <w:r w:rsidRPr="0036127E">
              <w:rPr>
                <w:lang w:val="en-US"/>
              </w:rPr>
              <w:t>"</w:t>
            </w:r>
            <w:r>
              <w:t>application/concise-problem-details+cbor</w:t>
            </w:r>
            <w:r w:rsidRPr="0036127E">
              <w:rPr>
                <w:lang w:val="en-US"/>
              </w:rPr>
              <w:t>"</w:t>
            </w:r>
            <w:r>
              <w:t xml:space="preserve"> ProblemDetails shall be used for ProblemDetails as defined in the IETF draft draft-problem-details-02 [20].</w:t>
            </w:r>
          </w:p>
        </w:tc>
      </w:tr>
    </w:tbl>
    <w:p w14:paraId="239DB878" w14:textId="77777777" w:rsidR="00E65389" w:rsidRDefault="00E65389" w:rsidP="00E65389"/>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536" w:name="_Toc24868464"/>
      <w:bookmarkStart w:id="537" w:name="_Toc34153972"/>
      <w:bookmarkStart w:id="538" w:name="_Toc36040916"/>
      <w:bookmarkStart w:id="539" w:name="_Toc36041229"/>
      <w:bookmarkStart w:id="540" w:name="_Toc43196513"/>
      <w:bookmarkStart w:id="541" w:name="_Toc43481283"/>
      <w:bookmarkStart w:id="542" w:name="_Toc45134560"/>
      <w:bookmarkStart w:id="543" w:name="_Toc51189092"/>
      <w:bookmarkStart w:id="544" w:name="_Toc51763768"/>
      <w:bookmarkStart w:id="545" w:name="_Toc57206000"/>
      <w:bookmarkStart w:id="546" w:name="_Toc59019341"/>
      <w:bookmarkStart w:id="547" w:name="_Toc123645431"/>
      <w:r>
        <w:t>C.1.4</w:t>
      </w:r>
      <w:r>
        <w:tab/>
        <w:t>Data types</w:t>
      </w:r>
      <w:bookmarkEnd w:id="536"/>
      <w:bookmarkEnd w:id="537"/>
      <w:bookmarkEnd w:id="538"/>
      <w:bookmarkEnd w:id="539"/>
      <w:bookmarkEnd w:id="540"/>
      <w:bookmarkEnd w:id="541"/>
      <w:bookmarkEnd w:id="542"/>
      <w:bookmarkEnd w:id="543"/>
      <w:bookmarkEnd w:id="544"/>
      <w:bookmarkEnd w:id="545"/>
      <w:bookmarkEnd w:id="546"/>
      <w:r>
        <w:t xml:space="preserve"> applicable to multiple resource representations</w:t>
      </w:r>
      <w:bookmarkEnd w:id="547"/>
    </w:p>
    <w:p w14:paraId="221F77BC" w14:textId="2A133537" w:rsidR="00577D03" w:rsidRDefault="00577D03" w:rsidP="00577D03">
      <w:pPr>
        <w:pStyle w:val="Heading3"/>
      </w:pPr>
      <w:bookmarkStart w:id="548" w:name="_Toc24868465"/>
      <w:bookmarkStart w:id="549" w:name="_Toc34153973"/>
      <w:bookmarkStart w:id="550" w:name="_Toc36040917"/>
      <w:bookmarkStart w:id="551" w:name="_Toc36041230"/>
      <w:bookmarkStart w:id="552" w:name="_Toc43196514"/>
      <w:bookmarkStart w:id="553" w:name="_Toc43481284"/>
      <w:bookmarkStart w:id="554" w:name="_Toc45134561"/>
      <w:bookmarkStart w:id="555" w:name="_Toc51189093"/>
      <w:bookmarkStart w:id="556" w:name="_Toc51763769"/>
      <w:bookmarkStart w:id="557" w:name="_Toc57206001"/>
      <w:bookmarkStart w:id="558" w:name="_Toc59019342"/>
      <w:bookmarkStart w:id="559" w:name="_Toc123645432"/>
      <w:r>
        <w:t>C.1.4.1</w:t>
      </w:r>
      <w:r>
        <w:tab/>
        <w:t>General</w:t>
      </w:r>
      <w:bookmarkEnd w:id="548"/>
      <w:bookmarkEnd w:id="549"/>
      <w:bookmarkEnd w:id="550"/>
      <w:bookmarkEnd w:id="551"/>
      <w:bookmarkEnd w:id="552"/>
      <w:bookmarkEnd w:id="553"/>
      <w:bookmarkEnd w:id="554"/>
      <w:bookmarkEnd w:id="555"/>
      <w:bookmarkEnd w:id="556"/>
      <w:bookmarkEnd w:id="557"/>
      <w:bookmarkEnd w:id="558"/>
      <w:bookmarkEnd w:id="559"/>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560" w:name="_Toc24868466"/>
      <w:bookmarkStart w:id="561" w:name="_Toc34153974"/>
      <w:bookmarkStart w:id="562" w:name="_Toc36040918"/>
      <w:bookmarkStart w:id="563" w:name="_Toc36041231"/>
      <w:bookmarkStart w:id="564" w:name="_Toc43196515"/>
      <w:bookmarkStart w:id="565" w:name="_Toc43481285"/>
      <w:bookmarkStart w:id="566" w:name="_Toc45134562"/>
      <w:bookmarkStart w:id="567" w:name="_Toc51189094"/>
      <w:bookmarkStart w:id="568" w:name="_Toc51763770"/>
      <w:bookmarkStart w:id="569" w:name="_Toc57206002"/>
      <w:bookmarkStart w:id="570" w:name="_Toc59019343"/>
      <w:bookmarkStart w:id="571" w:name="_Toc123645433"/>
      <w:r>
        <w:t>C.1.4.2</w:t>
      </w:r>
      <w:r>
        <w:tab/>
        <w:t>Referenced structured data types</w:t>
      </w:r>
      <w:bookmarkEnd w:id="560"/>
      <w:bookmarkEnd w:id="561"/>
      <w:bookmarkEnd w:id="562"/>
      <w:bookmarkEnd w:id="563"/>
      <w:bookmarkEnd w:id="564"/>
      <w:bookmarkEnd w:id="565"/>
      <w:bookmarkEnd w:id="566"/>
      <w:bookmarkEnd w:id="567"/>
      <w:bookmarkEnd w:id="568"/>
      <w:bookmarkEnd w:id="569"/>
      <w:bookmarkEnd w:id="570"/>
      <w:bookmarkEnd w:id="571"/>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r>
        <w:t>Table 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r w:rsidRPr="003F4198">
              <w:t>ScheduledCommunicationTime</w:t>
            </w:r>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572" w:name="_Toc24868467"/>
      <w:bookmarkStart w:id="573" w:name="_Toc34153975"/>
      <w:bookmarkStart w:id="574" w:name="_Toc36040919"/>
      <w:bookmarkStart w:id="575" w:name="_Toc36041232"/>
      <w:bookmarkStart w:id="576" w:name="_Toc43196516"/>
      <w:bookmarkStart w:id="577" w:name="_Toc43481286"/>
      <w:bookmarkStart w:id="578" w:name="_Toc45134563"/>
      <w:bookmarkStart w:id="579" w:name="_Toc51189095"/>
      <w:bookmarkStart w:id="580" w:name="_Toc51763771"/>
      <w:bookmarkStart w:id="581" w:name="_Toc57206003"/>
      <w:bookmarkStart w:id="582" w:name="_Toc59019344"/>
      <w:bookmarkStart w:id="583" w:name="_Toc123645434"/>
      <w:r>
        <w:t>C.1.4.3</w:t>
      </w:r>
      <w:r>
        <w:tab/>
        <w:t>Referenced simple data types and enumerations</w:t>
      </w:r>
      <w:bookmarkEnd w:id="572"/>
      <w:bookmarkEnd w:id="573"/>
      <w:bookmarkEnd w:id="574"/>
      <w:bookmarkEnd w:id="575"/>
      <w:bookmarkEnd w:id="576"/>
      <w:bookmarkEnd w:id="577"/>
      <w:bookmarkEnd w:id="578"/>
      <w:bookmarkEnd w:id="579"/>
      <w:bookmarkEnd w:id="580"/>
      <w:bookmarkEnd w:id="581"/>
      <w:bookmarkEnd w:id="582"/>
      <w:bookmarkEnd w:id="583"/>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r>
        <w:lastRenderedPageBreak/>
        <w:t>Table C.1.4.3-1: CBOR-based data types</w:t>
      </w:r>
    </w:p>
    <w:tbl>
      <w:tblPr>
        <w:tblW w:w="4944" w:type="pct"/>
        <w:tblLayout w:type="fixed"/>
        <w:tblCellMar>
          <w:left w:w="0" w:type="dxa"/>
          <w:right w:w="0" w:type="dxa"/>
        </w:tblCellMar>
        <w:tblLook w:val="0000" w:firstRow="0" w:lastRow="0" w:firstColumn="0" w:lastColumn="0" w:noHBand="0" w:noVBand="0"/>
      </w:tblPr>
      <w:tblGrid>
        <w:gridCol w:w="1809"/>
        <w:gridCol w:w="7938"/>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r>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B922F5" w14:paraId="4FCCB6DF"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204915" w:rsidRDefault="00B922F5" w:rsidP="003D1604">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Default="00B922F5" w:rsidP="003D1604">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B922F5" w14:paraId="232613F9"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56014A" w:rsidRDefault="00B922F5" w:rsidP="003D1604">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Default="00B922F5" w:rsidP="003D1604">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B922F5" w14:paraId="7793D981"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Default="00B922F5" w:rsidP="003D1604">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Default="00B922F5" w:rsidP="003D1604">
            <w:pPr>
              <w:pStyle w:val="TAL"/>
              <w:rPr>
                <w:lang w:eastAsia="zh-CN"/>
              </w:rPr>
            </w:pPr>
            <w:r>
              <w:rPr>
                <w:lang w:eastAsia="zh-CN"/>
              </w:rPr>
              <w:t>String containing a u</w:t>
            </w:r>
            <w:r w:rsidRPr="003C588D">
              <w:rPr>
                <w:lang w:eastAsia="zh-CN"/>
              </w:rPr>
              <w:t>nique identifier of a cell.</w:t>
            </w:r>
          </w:p>
        </w:tc>
      </w:tr>
      <w:tr w:rsidR="00B922F5" w14:paraId="60605FD7"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56014A" w:rsidRDefault="00B922F5" w:rsidP="003D1604">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Default="00B922F5" w:rsidP="003D1604">
            <w:pPr>
              <w:pStyle w:val="TAL"/>
              <w:rPr>
                <w:lang w:eastAsia="zh-CN"/>
              </w:rPr>
            </w:pPr>
            <w:r>
              <w:rPr>
                <w:lang w:eastAsia="zh-CN"/>
              </w:rPr>
              <w:t>Integer indicating a value of confidence in the range from minimum value 0 to maximum value 100.</w:t>
            </w:r>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B922F5" w14:paraId="54D5E7F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Default="00B922F5" w:rsidP="003D1604">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Default="00B922F5" w:rsidP="003D1604">
            <w:pPr>
              <w:pStyle w:val="TAL"/>
              <w:rPr>
                <w:lang w:eastAsia="zh-CN"/>
              </w:rPr>
            </w:pPr>
            <w:r>
              <w:rPr>
                <w:lang w:eastAsia="zh-CN"/>
              </w:rPr>
              <w:t>String identifying a geographical area</w:t>
            </w:r>
            <w:r w:rsidRPr="009A240F">
              <w:rPr>
                <w:lang w:eastAsia="zh-CN"/>
              </w:rPr>
              <w:t>.</w:t>
            </w:r>
          </w:p>
        </w:tc>
      </w:tr>
      <w:tr w:rsidR="00B922F5" w14:paraId="42AA217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Default="00B922F5" w:rsidP="003D1604">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Default="00B922F5" w:rsidP="003D1604">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B922F5" w14:paraId="69087C2A"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Default="00B922F5" w:rsidP="003D1604">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Default="00B922F5" w:rsidP="003D1604">
            <w:pPr>
              <w:pStyle w:val="TAL"/>
              <w:rPr>
                <w:lang w:eastAsia="zh-CN"/>
              </w:rPr>
            </w:pPr>
            <w:r>
              <w:rPr>
                <w:lang w:eastAsia="zh-CN"/>
              </w:rPr>
              <w:t>String containing a u</w:t>
            </w:r>
            <w:r w:rsidRPr="00706F40">
              <w:rPr>
                <w:lang w:eastAsia="zh-CN"/>
              </w:rPr>
              <w:t>nique identifier of a MBMS serving area.</w:t>
            </w:r>
          </w:p>
        </w:tc>
      </w:tr>
      <w:tr w:rsidR="00B922F5" w14:paraId="7DA7DD9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Default="00B922F5" w:rsidP="003D1604">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Default="00B922F5" w:rsidP="003D1604">
            <w:pPr>
              <w:pStyle w:val="TAL"/>
              <w:rPr>
                <w:lang w:eastAsia="zh-CN"/>
              </w:rPr>
            </w:pPr>
            <w:r>
              <w:rPr>
                <w:lang w:eastAsia="zh-CN"/>
              </w:rPr>
              <w:t>String containing a u</w:t>
            </w:r>
            <w:r w:rsidRPr="0090030B">
              <w:rPr>
                <w:lang w:eastAsia="zh-CN"/>
              </w:rPr>
              <w:t>nique identifier of a MBSFN area.</w:t>
            </w:r>
          </w:p>
        </w:tc>
      </w:tr>
      <w:tr w:rsidR="00B922F5" w14:paraId="1AF95BD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291CAA" w:rsidRDefault="00B922F5" w:rsidP="003D1604">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Default="00B922F5" w:rsidP="003D1604">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B922F5" w14:paraId="6294670D"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291CAA" w:rsidRDefault="00B922F5" w:rsidP="003D1604">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Default="00B922F5" w:rsidP="003D1604">
            <w:pPr>
              <w:pStyle w:val="TAL"/>
              <w:rPr>
                <w:lang w:eastAsia="zh-CN"/>
              </w:rPr>
            </w:pPr>
            <w:r>
              <w:rPr>
                <w:lang w:eastAsia="zh-CN"/>
              </w:rPr>
              <w:t>String containing a u</w:t>
            </w:r>
            <w:r w:rsidRPr="00C47CA6">
              <w:rPr>
                <w:lang w:eastAsia="zh-CN"/>
              </w:rPr>
              <w:t>nique identifier of a PLMN.</w:t>
            </w:r>
          </w:p>
        </w:tc>
      </w:tr>
      <w:tr w:rsidR="00B922F5" w14:paraId="4C9CA36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C47CA6" w:rsidRDefault="00B922F5" w:rsidP="003D1604">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Default="00B922F5" w:rsidP="003D1604">
            <w:pPr>
              <w:pStyle w:val="TAL"/>
              <w:rPr>
                <w:lang w:eastAsia="zh-CN"/>
              </w:rPr>
            </w:pPr>
            <w:r>
              <w:rPr>
                <w:lang w:eastAsia="zh-CN"/>
              </w:rPr>
              <w:t>String containing a u</w:t>
            </w:r>
            <w:r w:rsidRPr="0056014A">
              <w:rPr>
                <w:lang w:eastAsia="zh-CN"/>
              </w:rPr>
              <w:t>nique identifier of a tracking area.</w:t>
            </w:r>
          </w:p>
        </w:tc>
      </w:tr>
      <w:tr w:rsidR="008A293E" w14:paraId="3D33E53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5E4468E8" w:rsidR="008A293E" w:rsidRPr="00115B36" w:rsidRDefault="008A293E" w:rsidP="00626921">
            <w:pPr>
              <w:pStyle w:val="TAL"/>
            </w:pPr>
            <w:r>
              <w:t>Tmgi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C70DA27" w:rsidR="008A293E" w:rsidRPr="00250C50" w:rsidRDefault="008A293E" w:rsidP="00626921">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B922F5" w14:paraId="2828E38B"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B75B7" w:rsidRDefault="00B922F5" w:rsidP="003D1604">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A240F" w:rsidRDefault="00B922F5" w:rsidP="003D1604">
            <w:pPr>
              <w:pStyle w:val="TAL"/>
              <w:rPr>
                <w:lang w:eastAsia="zh-CN"/>
              </w:rPr>
            </w:pPr>
            <w:r>
              <w:rPr>
                <w:lang w:eastAsia="zh-CN"/>
              </w:rPr>
              <w:t>Number indicating value of uncertainty with minimum value 0</w:t>
            </w:r>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584" w:name="_Toc123645435"/>
      <w:r>
        <w:lastRenderedPageBreak/>
        <w:t>C.1.4.4</w:t>
      </w:r>
      <w:r>
        <w:tab/>
        <w:t>Common structured data types</w:t>
      </w:r>
      <w:bookmarkEnd w:id="584"/>
      <w:r>
        <w:t xml:space="preserve"> </w:t>
      </w:r>
    </w:p>
    <w:p w14:paraId="1F82B0D4" w14:textId="534323B3" w:rsidR="00577D03" w:rsidRDefault="00577D03" w:rsidP="00577D03">
      <w:pPr>
        <w:pStyle w:val="Heading4"/>
      </w:pPr>
      <w:bookmarkStart w:id="585" w:name="_Toc123645436"/>
      <w:r>
        <w:t>C.1.4.4.1</w:t>
      </w:r>
      <w:r>
        <w:tab/>
        <w:t xml:space="preserve">Type: </w:t>
      </w:r>
      <w:r w:rsidRPr="003F4198">
        <w:t>ScheduledCommunicationTime</w:t>
      </w:r>
      <w:bookmarkEnd w:id="585"/>
    </w:p>
    <w:p w14:paraId="73C67646" w14:textId="33F6A00C" w:rsidR="00577D03" w:rsidRDefault="00577D03" w:rsidP="00577D03">
      <w:pPr>
        <w:pStyle w:val="TH"/>
      </w:pPr>
      <w:r>
        <w:rPr>
          <w:noProof/>
        </w:rPr>
        <w:t>Table </w:t>
      </w:r>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586" w:name="_Toc123645437"/>
      <w:r>
        <w:t>C.1.4.4.2</w:t>
      </w:r>
      <w:r>
        <w:tab/>
        <w:t>Type: ProblemDetails</w:t>
      </w:r>
      <w:bookmarkEnd w:id="586"/>
    </w:p>
    <w:p w14:paraId="610CEDB1" w14:textId="77777777" w:rsidR="00B922F5" w:rsidRDefault="00B922F5" w:rsidP="00B922F5">
      <w:pPr>
        <w:pStyle w:val="TH"/>
      </w:pPr>
      <w:r>
        <w:rPr>
          <w:noProof/>
        </w:rPr>
        <w:t>Table </w:t>
      </w:r>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Default="00B922F5" w:rsidP="003D1604">
            <w:pPr>
              <w:pStyle w:val="TAN"/>
            </w:pPr>
            <w:r>
              <w:t>NOTE 1:</w:t>
            </w:r>
            <w:r>
              <w:tab/>
              <w:t>See IETF </w:t>
            </w:r>
            <w:r w:rsidR="006532D4">
              <w:t>RFC 9290</w:t>
            </w:r>
            <w:r w:rsidR="006532D4">
              <w:rPr>
                <w:lang w:val="en-US" w:eastAsia="zh-CN"/>
              </w:rPr>
              <w:t>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587" w:name="_Toc123645438"/>
      <w:r>
        <w:t>C.1.4.4.3</w:t>
      </w:r>
      <w:r>
        <w:tab/>
        <w:t xml:space="preserve">Type: </w:t>
      </w:r>
      <w:r w:rsidRPr="00435A12">
        <w:t>GeographicalCoordinates</w:t>
      </w:r>
      <w:bookmarkEnd w:id="587"/>
    </w:p>
    <w:p w14:paraId="0A88E942" w14:textId="77777777" w:rsidR="00B922F5" w:rsidRDefault="00B922F5" w:rsidP="00B922F5">
      <w:pPr>
        <w:pStyle w:val="TH"/>
      </w:pPr>
      <w:r>
        <w:rPr>
          <w:noProof/>
        </w:rPr>
        <w:t>Table </w:t>
      </w:r>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588" w:name="_Toc20150386"/>
      <w:bookmarkStart w:id="589" w:name="_Toc25168633"/>
      <w:bookmarkStart w:id="590" w:name="_Toc27593052"/>
      <w:bookmarkStart w:id="591" w:name="_Toc34147923"/>
      <w:bookmarkStart w:id="592" w:name="_Toc36463307"/>
      <w:bookmarkStart w:id="593" w:name="_Toc43215147"/>
      <w:bookmarkStart w:id="594" w:name="_Toc45032395"/>
      <w:bookmarkStart w:id="595" w:name="_Toc49849884"/>
      <w:bookmarkStart w:id="596" w:name="_Toc51873398"/>
      <w:bookmarkStart w:id="597" w:name="_Toc56517526"/>
      <w:bookmarkStart w:id="598" w:name="_Toc58594427"/>
      <w:bookmarkStart w:id="599" w:name="_Toc67685937"/>
      <w:bookmarkStart w:id="600" w:name="_Toc74993758"/>
      <w:bookmarkStart w:id="601" w:name="_Toc82716346"/>
      <w:bookmarkStart w:id="602" w:name="_Toc88818633"/>
      <w:bookmarkStart w:id="603" w:name="_Toc90650555"/>
      <w:bookmarkStart w:id="604" w:name="_Toc98506225"/>
      <w:bookmarkStart w:id="605" w:name="_Toc123645439"/>
      <w:r>
        <w:lastRenderedPageBreak/>
        <w:t>C.1.4.4.4</w:t>
      </w:r>
      <w:r>
        <w:tab/>
        <w:t>Type: GeographicArea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2E43DCFE" w14:textId="77777777" w:rsidR="00B922F5" w:rsidRDefault="00B922F5" w:rsidP="00B922F5">
      <w:pPr>
        <w:pStyle w:val="TH"/>
      </w:pPr>
      <w:r>
        <w:rPr>
          <w:noProof/>
        </w:rPr>
        <w:t>Table </w:t>
      </w:r>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606" w:name="_Toc123645440"/>
      <w:r>
        <w:t>C.1.4.4.5</w:t>
      </w:r>
      <w:r>
        <w:tab/>
        <w:t>Type: Point</w:t>
      </w:r>
      <w:bookmarkEnd w:id="606"/>
    </w:p>
    <w:p w14:paraId="67CDF85B" w14:textId="77777777" w:rsidR="00547404" w:rsidRDefault="00547404" w:rsidP="00547404">
      <w:pPr>
        <w:pStyle w:val="TH"/>
      </w:pPr>
      <w:r>
        <w:rPr>
          <w:noProof/>
        </w:rPr>
        <w:t>Table </w:t>
      </w:r>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607" w:name="_Toc20150388"/>
      <w:bookmarkStart w:id="608" w:name="_Toc25168635"/>
      <w:bookmarkStart w:id="609" w:name="_Toc27593054"/>
      <w:bookmarkStart w:id="610" w:name="_Toc34147925"/>
      <w:bookmarkStart w:id="611" w:name="_Toc36463309"/>
      <w:bookmarkStart w:id="612" w:name="_Toc43215149"/>
      <w:bookmarkStart w:id="613" w:name="_Toc45032397"/>
      <w:bookmarkStart w:id="614" w:name="_Toc49849886"/>
      <w:bookmarkStart w:id="615" w:name="_Toc51873400"/>
      <w:bookmarkStart w:id="616" w:name="_Toc56517528"/>
      <w:bookmarkStart w:id="617" w:name="_Toc58594429"/>
      <w:bookmarkStart w:id="618" w:name="_Toc67685939"/>
      <w:bookmarkStart w:id="619" w:name="_Toc74993760"/>
      <w:bookmarkStart w:id="620" w:name="_Toc82716348"/>
      <w:bookmarkStart w:id="621" w:name="_Toc88818635"/>
      <w:bookmarkStart w:id="622" w:name="_Toc90650557"/>
      <w:bookmarkStart w:id="623" w:name="_Toc98506227"/>
      <w:bookmarkStart w:id="624" w:name="_Toc123645441"/>
      <w:r>
        <w:t>C.1.4.4.6</w:t>
      </w:r>
      <w:r>
        <w:tab/>
        <w:t>Type: PointUncertaintyCircle</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BD6A808" w14:textId="77777777" w:rsidR="00547404" w:rsidRDefault="00547404" w:rsidP="00547404">
      <w:pPr>
        <w:pStyle w:val="TH"/>
      </w:pPr>
      <w:r>
        <w:rPr>
          <w:noProof/>
        </w:rPr>
        <w:t>Table </w:t>
      </w:r>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625" w:name="_Toc20150389"/>
      <w:bookmarkStart w:id="626" w:name="_Toc25168636"/>
      <w:bookmarkStart w:id="627" w:name="_Toc27593055"/>
      <w:bookmarkStart w:id="628" w:name="_Toc34147926"/>
      <w:bookmarkStart w:id="629" w:name="_Toc36463310"/>
      <w:bookmarkStart w:id="630" w:name="_Toc43215150"/>
      <w:bookmarkStart w:id="631" w:name="_Toc45032398"/>
      <w:bookmarkStart w:id="632" w:name="_Toc49849887"/>
      <w:bookmarkStart w:id="633" w:name="_Toc51873401"/>
      <w:bookmarkStart w:id="634" w:name="_Toc56517529"/>
      <w:bookmarkStart w:id="635" w:name="_Toc58594430"/>
      <w:bookmarkStart w:id="636" w:name="_Toc67685940"/>
      <w:bookmarkStart w:id="637" w:name="_Toc74993761"/>
      <w:bookmarkStart w:id="638" w:name="_Toc82716349"/>
      <w:bookmarkStart w:id="639" w:name="_Toc88818636"/>
      <w:bookmarkStart w:id="640" w:name="_Toc90650558"/>
      <w:bookmarkStart w:id="641" w:name="_Toc98506228"/>
      <w:bookmarkStart w:id="642" w:name="_Toc123645442"/>
      <w:r>
        <w:lastRenderedPageBreak/>
        <w:t>C.1.4.4.7</w:t>
      </w:r>
      <w:r>
        <w:tab/>
        <w:t>Type: PointUncertaintyEllipse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20CDDA8" w14:textId="77777777" w:rsidR="00547404" w:rsidRDefault="00547404" w:rsidP="00547404">
      <w:pPr>
        <w:pStyle w:val="TH"/>
      </w:pPr>
      <w:r>
        <w:rPr>
          <w:noProof/>
        </w:rPr>
        <w:t>Table </w:t>
      </w:r>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643" w:name="_Toc123645443"/>
      <w:r>
        <w:t>C.1.4.4.8</w:t>
      </w:r>
      <w:r>
        <w:tab/>
        <w:t>Type: Polygon</w:t>
      </w:r>
      <w:bookmarkEnd w:id="643"/>
    </w:p>
    <w:p w14:paraId="369E3898" w14:textId="77777777" w:rsidR="00547404" w:rsidRDefault="00547404" w:rsidP="00547404">
      <w:pPr>
        <w:pStyle w:val="TH"/>
      </w:pPr>
      <w:r>
        <w:rPr>
          <w:noProof/>
        </w:rPr>
        <w:t>Table </w:t>
      </w:r>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644" w:name="_Toc123645444"/>
      <w:r>
        <w:t>C.1.4.4.9</w:t>
      </w:r>
      <w:r>
        <w:tab/>
        <w:t xml:space="preserve">Type: </w:t>
      </w:r>
      <w:r w:rsidRPr="00271926">
        <w:t>PointAltitude</w:t>
      </w:r>
      <w:bookmarkEnd w:id="644"/>
    </w:p>
    <w:p w14:paraId="3E277D10" w14:textId="77777777" w:rsidR="00547404" w:rsidRDefault="00547404" w:rsidP="00547404">
      <w:pPr>
        <w:pStyle w:val="TH"/>
      </w:pPr>
      <w:r>
        <w:rPr>
          <w:noProof/>
        </w:rPr>
        <w:t>Table </w:t>
      </w:r>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645" w:name="_Toc123645445"/>
      <w:r>
        <w:t>C.1.4.4.10</w:t>
      </w:r>
      <w:r>
        <w:tab/>
        <w:t xml:space="preserve">Type: </w:t>
      </w:r>
      <w:r w:rsidRPr="00271926">
        <w:t>PointAltitudeUncertainty</w:t>
      </w:r>
      <w:bookmarkEnd w:id="645"/>
    </w:p>
    <w:p w14:paraId="75C9223E" w14:textId="77777777" w:rsidR="00547404" w:rsidRDefault="00547404" w:rsidP="00547404">
      <w:pPr>
        <w:pStyle w:val="TH"/>
      </w:pPr>
      <w:r>
        <w:rPr>
          <w:noProof/>
        </w:rPr>
        <w:t>Table </w:t>
      </w:r>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646" w:name="_Toc123645446"/>
      <w:r>
        <w:lastRenderedPageBreak/>
        <w:t>C.1.4.4.11</w:t>
      </w:r>
      <w:r>
        <w:tab/>
        <w:t xml:space="preserve">Type: </w:t>
      </w:r>
      <w:r w:rsidRPr="009E7AE9">
        <w:t>EllipsoidArc</w:t>
      </w:r>
      <w:bookmarkEnd w:id="646"/>
    </w:p>
    <w:p w14:paraId="43C11BF9" w14:textId="77777777" w:rsidR="00547404" w:rsidRDefault="00547404" w:rsidP="00547404">
      <w:pPr>
        <w:pStyle w:val="TH"/>
      </w:pPr>
      <w:r>
        <w:rPr>
          <w:noProof/>
        </w:rPr>
        <w:t>Table </w:t>
      </w:r>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647" w:name="_Toc123645447"/>
      <w:r>
        <w:t>C.1.4.4.12</w:t>
      </w:r>
      <w:r>
        <w:tab/>
        <w:t xml:space="preserve">Type: </w:t>
      </w:r>
      <w:r w:rsidRPr="00D105E9">
        <w:t>UncertaintyEllipse</w:t>
      </w:r>
      <w:bookmarkEnd w:id="647"/>
    </w:p>
    <w:p w14:paraId="52768D52" w14:textId="77777777" w:rsidR="00547404" w:rsidRDefault="00547404" w:rsidP="00547404">
      <w:pPr>
        <w:pStyle w:val="TH"/>
      </w:pPr>
      <w:r>
        <w:rPr>
          <w:noProof/>
        </w:rPr>
        <w:t>Table </w:t>
      </w:r>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648" w:name="_Toc123645448"/>
      <w:r>
        <w:t>C.1.4.5</w:t>
      </w:r>
      <w:r>
        <w:tab/>
        <w:t>Common enumerations</w:t>
      </w:r>
      <w:bookmarkEnd w:id="648"/>
      <w:r>
        <w:t xml:space="preserve"> </w:t>
      </w:r>
    </w:p>
    <w:p w14:paraId="6287AC35" w14:textId="77777777" w:rsidR="00547404" w:rsidRDefault="00547404" w:rsidP="00547404">
      <w:pPr>
        <w:pStyle w:val="Heading4"/>
      </w:pPr>
      <w:bookmarkStart w:id="649" w:name="_Toc123645449"/>
      <w:r>
        <w:t>C.1.4.5.1</w:t>
      </w:r>
      <w:r>
        <w:tab/>
        <w:t xml:space="preserve">Enumeration: </w:t>
      </w:r>
      <w:r w:rsidRPr="00F82BEC">
        <w:t>SupportedGADShapes</w:t>
      </w:r>
      <w:bookmarkEnd w:id="649"/>
    </w:p>
    <w:p w14:paraId="09E648BF" w14:textId="77777777" w:rsidR="00547404" w:rsidRDefault="00547404" w:rsidP="00547404">
      <w:pPr>
        <w:pStyle w:val="TH"/>
      </w:pPr>
      <w:r>
        <w:t xml:space="preserve">Table 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769"/>
        <w:gridCol w:w="5088"/>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650" w:name="_Toc123645450"/>
      <w:r>
        <w:lastRenderedPageBreak/>
        <w:t>C.2</w:t>
      </w:r>
      <w:r>
        <w:tab/>
        <w:t>Resource representation and APIs for VAL user profile</w:t>
      </w:r>
      <w:bookmarkEnd w:id="650"/>
    </w:p>
    <w:p w14:paraId="5E946AAD" w14:textId="6623F48D" w:rsidR="00E65389" w:rsidRPr="00CB6BC3" w:rsidRDefault="00E65389" w:rsidP="00E65389">
      <w:pPr>
        <w:pStyle w:val="Heading2"/>
        <w:rPr>
          <w:lang w:val="fi-FI" w:eastAsia="zh-CN"/>
        </w:rPr>
      </w:pPr>
      <w:bookmarkStart w:id="651" w:name="_Toc24868602"/>
      <w:bookmarkStart w:id="652" w:name="_Toc34154084"/>
      <w:bookmarkStart w:id="653" w:name="_Toc36041028"/>
      <w:bookmarkStart w:id="654" w:name="_Toc36041341"/>
      <w:bookmarkStart w:id="655" w:name="_Toc43196584"/>
      <w:bookmarkStart w:id="656" w:name="_Toc43481354"/>
      <w:bookmarkStart w:id="657" w:name="_Toc45134631"/>
      <w:bookmarkStart w:id="658" w:name="_Toc51189163"/>
      <w:bookmarkStart w:id="659" w:name="_Toc51763839"/>
      <w:bookmarkStart w:id="660" w:name="_Toc57206071"/>
      <w:bookmarkStart w:id="661" w:name="_Toc59019412"/>
      <w:bookmarkStart w:id="662" w:name="_Toc68170085"/>
      <w:bookmarkStart w:id="663" w:name="_Toc83234126"/>
      <w:bookmarkStart w:id="664" w:name="_Toc123645451"/>
      <w:r w:rsidRPr="00CB6BC3">
        <w:rPr>
          <w:lang w:val="fi-FI" w:eastAsia="zh-CN"/>
        </w:rPr>
        <w:t>C.2.1</w:t>
      </w:r>
      <w:r w:rsidRPr="00CB6BC3">
        <w:rPr>
          <w:lang w:val="fi-FI" w:eastAsia="zh-CN"/>
        </w:rPr>
        <w:tab/>
        <w:t>SU_UserProfile API</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ECD5472" w14:textId="3124F9F7" w:rsidR="00E65389" w:rsidRPr="00CB6BC3" w:rsidRDefault="00E65389" w:rsidP="00E65389">
      <w:pPr>
        <w:pStyle w:val="Heading3"/>
        <w:rPr>
          <w:lang w:val="fi-FI" w:eastAsia="zh-CN"/>
        </w:rPr>
      </w:pPr>
      <w:bookmarkStart w:id="665" w:name="_Toc24868603"/>
      <w:bookmarkStart w:id="666" w:name="_Toc34154085"/>
      <w:bookmarkStart w:id="667" w:name="_Toc36041029"/>
      <w:bookmarkStart w:id="668" w:name="_Toc36041342"/>
      <w:bookmarkStart w:id="669" w:name="_Toc43196585"/>
      <w:bookmarkStart w:id="670" w:name="_Toc43481355"/>
      <w:bookmarkStart w:id="671" w:name="_Toc45134632"/>
      <w:bookmarkStart w:id="672" w:name="_Toc51189164"/>
      <w:bookmarkStart w:id="673" w:name="_Toc51763840"/>
      <w:bookmarkStart w:id="674" w:name="_Toc57206072"/>
      <w:bookmarkStart w:id="675" w:name="_Toc59019413"/>
      <w:bookmarkStart w:id="676" w:name="_Toc68170086"/>
      <w:bookmarkStart w:id="677" w:name="_Toc83234127"/>
      <w:bookmarkStart w:id="678" w:name="_Toc123645452"/>
      <w:r w:rsidRPr="00CB6BC3">
        <w:rPr>
          <w:lang w:val="fi-FI" w:eastAsia="zh-CN"/>
        </w:rPr>
        <w:t>C.2.1.1</w:t>
      </w:r>
      <w:r w:rsidRPr="00CB6BC3">
        <w:rPr>
          <w:lang w:val="fi-FI" w:eastAsia="zh-CN"/>
        </w:rPr>
        <w:tab/>
        <w:t>API URI</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679" w:name="_Toc24868604"/>
      <w:bookmarkStart w:id="680" w:name="_Toc34154086"/>
      <w:bookmarkStart w:id="681" w:name="_Toc36041030"/>
      <w:bookmarkStart w:id="682" w:name="_Toc36041343"/>
      <w:bookmarkStart w:id="683" w:name="_Toc43196586"/>
      <w:bookmarkStart w:id="684" w:name="_Toc43481356"/>
      <w:bookmarkStart w:id="685" w:name="_Toc45134633"/>
      <w:bookmarkStart w:id="686" w:name="_Toc51189165"/>
      <w:bookmarkStart w:id="687" w:name="_Toc51763841"/>
      <w:bookmarkStart w:id="688" w:name="_Toc57206073"/>
      <w:bookmarkStart w:id="689" w:name="_Toc59019414"/>
      <w:bookmarkStart w:id="690" w:name="_Toc68170087"/>
      <w:bookmarkStart w:id="691" w:name="_Toc83234128"/>
      <w:bookmarkStart w:id="692" w:name="_Toc123645453"/>
      <w:r>
        <w:rPr>
          <w:lang w:eastAsia="zh-CN"/>
        </w:rPr>
        <w:t>C.2.1.2</w:t>
      </w:r>
      <w:r>
        <w:rPr>
          <w:lang w:eastAsia="zh-CN"/>
        </w:rPr>
        <w:tab/>
        <w:t>Resources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EB8D10D" w14:textId="0B117D04" w:rsidR="00E65389" w:rsidRDefault="00E65389" w:rsidP="00E65389">
      <w:pPr>
        <w:pStyle w:val="Heading4"/>
        <w:rPr>
          <w:lang w:eastAsia="zh-CN"/>
        </w:rPr>
      </w:pPr>
      <w:bookmarkStart w:id="693" w:name="_Toc24868605"/>
      <w:bookmarkStart w:id="694" w:name="_Toc34154087"/>
      <w:bookmarkStart w:id="695" w:name="_Toc36041031"/>
      <w:bookmarkStart w:id="696" w:name="_Toc36041344"/>
      <w:bookmarkStart w:id="697" w:name="_Toc43196587"/>
      <w:bookmarkStart w:id="698" w:name="_Toc43481357"/>
      <w:bookmarkStart w:id="699" w:name="_Toc45134634"/>
      <w:bookmarkStart w:id="700" w:name="_Toc51189166"/>
      <w:bookmarkStart w:id="701" w:name="_Toc51763842"/>
      <w:bookmarkStart w:id="702" w:name="_Toc57206074"/>
      <w:bookmarkStart w:id="703" w:name="_Toc59019415"/>
      <w:bookmarkStart w:id="704" w:name="_Toc68170088"/>
      <w:bookmarkStart w:id="705" w:name="_Toc83234129"/>
      <w:bookmarkStart w:id="706" w:name="_Toc123645454"/>
      <w:r>
        <w:rPr>
          <w:lang w:eastAsia="zh-CN"/>
        </w:rPr>
        <w:t>C.2.1.2.1</w:t>
      </w:r>
      <w:r>
        <w:rPr>
          <w:lang w:eastAsia="zh-CN"/>
        </w:rPr>
        <w:tab/>
        <w:t>Overview</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9pt;height:207.15pt" o:ole="">
            <v:imagedata r:id="rId12" o:title=""/>
          </v:shape>
          <o:OLEObject Type="Embed" ProgID="Visio.Drawing.15" ShapeID="_x0000_i1025" DrawAspect="Content" ObjectID="_1734259027" r:id="rId13"/>
        </w:object>
      </w:r>
    </w:p>
    <w:p w14:paraId="63B7A986" w14:textId="607B8D2F" w:rsidR="00E65389" w:rsidRDefault="00E65389" w:rsidP="00E65389">
      <w:pPr>
        <w:pStyle w:val="TF"/>
      </w:pPr>
      <w:r>
        <w:t>Figure 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Pr="00AF1F48" w:rsidRDefault="00E65389" w:rsidP="00E65389">
      <w:pPr>
        <w:pStyle w:val="Heading4"/>
        <w:rPr>
          <w:lang w:val="fr-FR" w:eastAsia="zh-CN"/>
        </w:rPr>
      </w:pPr>
      <w:bookmarkStart w:id="707" w:name="_Toc43196588"/>
      <w:bookmarkStart w:id="708" w:name="_Toc43481358"/>
      <w:bookmarkStart w:id="709" w:name="_Toc45134635"/>
      <w:bookmarkStart w:id="710" w:name="_Toc51189167"/>
      <w:bookmarkStart w:id="711" w:name="_Toc51763843"/>
      <w:bookmarkStart w:id="712" w:name="_Toc57206075"/>
      <w:bookmarkStart w:id="713" w:name="_Toc59019416"/>
      <w:bookmarkStart w:id="714" w:name="_Toc68170089"/>
      <w:bookmarkStart w:id="715" w:name="_Toc83234130"/>
      <w:bookmarkStart w:id="716" w:name="_Toc123645455"/>
      <w:r w:rsidRPr="00AF1F48">
        <w:rPr>
          <w:lang w:val="fr-FR" w:eastAsia="zh-CN"/>
        </w:rPr>
        <w:lastRenderedPageBreak/>
        <w:t>C.2.1.2.2</w:t>
      </w:r>
      <w:r w:rsidRPr="00AF1F48">
        <w:rPr>
          <w:lang w:val="fr-FR" w:eastAsia="zh-CN"/>
        </w:rPr>
        <w:tab/>
        <w:t xml:space="preserve">Resource: </w:t>
      </w:r>
      <w:bookmarkEnd w:id="707"/>
      <w:bookmarkEnd w:id="708"/>
      <w:bookmarkEnd w:id="709"/>
      <w:bookmarkEnd w:id="710"/>
      <w:bookmarkEnd w:id="711"/>
      <w:bookmarkEnd w:id="712"/>
      <w:bookmarkEnd w:id="713"/>
      <w:bookmarkEnd w:id="714"/>
      <w:bookmarkEnd w:id="715"/>
      <w:r w:rsidRPr="00AF1F48">
        <w:rPr>
          <w:lang w:val="fr-FR" w:eastAsia="zh-CN"/>
        </w:rPr>
        <w:t>User Profiles</w:t>
      </w:r>
      <w:bookmarkEnd w:id="716"/>
    </w:p>
    <w:p w14:paraId="1716BE56" w14:textId="16368C31" w:rsidR="00E65389" w:rsidRPr="00AF1F48" w:rsidRDefault="00E65389" w:rsidP="00E65389">
      <w:pPr>
        <w:pStyle w:val="Heading5"/>
        <w:rPr>
          <w:lang w:val="fr-FR" w:eastAsia="zh-CN"/>
        </w:rPr>
      </w:pPr>
      <w:bookmarkStart w:id="717" w:name="_Toc43196589"/>
      <w:bookmarkStart w:id="718" w:name="_Toc43481359"/>
      <w:bookmarkStart w:id="719" w:name="_Toc45134636"/>
      <w:bookmarkStart w:id="720" w:name="_Toc51189168"/>
      <w:bookmarkStart w:id="721" w:name="_Toc51763844"/>
      <w:bookmarkStart w:id="722" w:name="_Toc57206076"/>
      <w:bookmarkStart w:id="723" w:name="_Toc59019417"/>
      <w:bookmarkStart w:id="724" w:name="_Toc68170090"/>
      <w:bookmarkStart w:id="725" w:name="_Toc83234131"/>
      <w:bookmarkStart w:id="726" w:name="_Toc123645456"/>
      <w:r w:rsidRPr="00AF1F48">
        <w:rPr>
          <w:lang w:val="fr-FR" w:eastAsia="zh-CN"/>
        </w:rPr>
        <w:t>C.2.1.2.2.1</w:t>
      </w:r>
      <w:r w:rsidRPr="00AF1F48">
        <w:rPr>
          <w:lang w:val="fr-FR" w:eastAsia="zh-CN"/>
        </w:rPr>
        <w:tab/>
        <w:t>Description</w:t>
      </w:r>
      <w:bookmarkEnd w:id="717"/>
      <w:bookmarkEnd w:id="718"/>
      <w:bookmarkEnd w:id="719"/>
      <w:bookmarkEnd w:id="720"/>
      <w:bookmarkEnd w:id="721"/>
      <w:bookmarkEnd w:id="722"/>
      <w:bookmarkEnd w:id="723"/>
      <w:bookmarkEnd w:id="724"/>
      <w:bookmarkEnd w:id="725"/>
      <w:bookmarkEnd w:id="726"/>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727" w:name="_Toc43196590"/>
      <w:bookmarkStart w:id="728" w:name="_Toc43481360"/>
      <w:bookmarkStart w:id="729" w:name="_Toc45134637"/>
      <w:bookmarkStart w:id="730" w:name="_Toc51189169"/>
      <w:bookmarkStart w:id="731" w:name="_Toc51763845"/>
      <w:bookmarkStart w:id="732" w:name="_Toc57206077"/>
      <w:bookmarkStart w:id="733" w:name="_Toc59019418"/>
      <w:bookmarkStart w:id="734" w:name="_Toc68170091"/>
      <w:bookmarkStart w:id="735" w:name="_Toc83234132"/>
      <w:bookmarkStart w:id="736" w:name="_Toc123645457"/>
      <w:r>
        <w:rPr>
          <w:lang w:eastAsia="zh-CN"/>
        </w:rPr>
        <w:t>C.2.1.2.2.2</w:t>
      </w:r>
      <w:r>
        <w:rPr>
          <w:lang w:eastAsia="zh-CN"/>
        </w:rPr>
        <w:tab/>
        <w:t>Resource Definition</w:t>
      </w:r>
      <w:bookmarkEnd w:id="727"/>
      <w:bookmarkEnd w:id="728"/>
      <w:bookmarkEnd w:id="729"/>
      <w:bookmarkEnd w:id="730"/>
      <w:bookmarkEnd w:id="731"/>
      <w:bookmarkEnd w:id="732"/>
      <w:bookmarkEnd w:id="733"/>
      <w:bookmarkEnd w:id="734"/>
      <w:bookmarkEnd w:id="735"/>
      <w:bookmarkEnd w:id="736"/>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737" w:name="_Toc43196591"/>
      <w:bookmarkStart w:id="738" w:name="_Toc43481361"/>
      <w:bookmarkStart w:id="739" w:name="_Toc45134638"/>
      <w:bookmarkStart w:id="740" w:name="_Toc51189170"/>
      <w:bookmarkStart w:id="741" w:name="_Toc51763846"/>
      <w:bookmarkStart w:id="742" w:name="_Toc57206078"/>
      <w:bookmarkStart w:id="743" w:name="_Toc59019419"/>
      <w:bookmarkStart w:id="744" w:name="_Toc68170092"/>
      <w:bookmarkStart w:id="745" w:name="_Toc83234133"/>
      <w:bookmarkStart w:id="746" w:name="_Toc123645458"/>
      <w:r>
        <w:rPr>
          <w:lang w:eastAsia="zh-CN"/>
        </w:rPr>
        <w:t>C.2.1.2.2.3</w:t>
      </w:r>
      <w:r>
        <w:rPr>
          <w:lang w:eastAsia="zh-CN"/>
        </w:rPr>
        <w:tab/>
        <w:t>Resource Standard Methods</w:t>
      </w:r>
      <w:bookmarkEnd w:id="737"/>
      <w:bookmarkEnd w:id="738"/>
      <w:bookmarkEnd w:id="739"/>
      <w:bookmarkEnd w:id="740"/>
      <w:bookmarkEnd w:id="741"/>
      <w:bookmarkEnd w:id="742"/>
      <w:bookmarkEnd w:id="743"/>
      <w:bookmarkEnd w:id="744"/>
      <w:bookmarkEnd w:id="745"/>
      <w:bookmarkEnd w:id="746"/>
    </w:p>
    <w:p w14:paraId="617A9F6A" w14:textId="630414F8" w:rsidR="00E65389" w:rsidRDefault="00E65389" w:rsidP="00C3210C">
      <w:pPr>
        <w:pStyle w:val="H6"/>
      </w:pPr>
      <w:bookmarkStart w:id="747" w:name="_Toc43196592"/>
      <w:bookmarkStart w:id="748" w:name="_Toc43481362"/>
      <w:bookmarkStart w:id="749" w:name="_Toc45134639"/>
      <w:bookmarkStart w:id="750" w:name="_Toc51189171"/>
      <w:bookmarkStart w:id="751" w:name="_Toc51763847"/>
      <w:bookmarkStart w:id="752" w:name="_Toc57206079"/>
      <w:bookmarkStart w:id="753" w:name="_Toc59019420"/>
      <w:bookmarkStart w:id="754" w:name="_Toc68170093"/>
      <w:bookmarkStart w:id="755" w:name="_Toc83234134"/>
      <w:r>
        <w:rPr>
          <w:lang w:eastAsia="zh-CN"/>
        </w:rPr>
        <w:t>C.2.1.2.2.3.1</w:t>
      </w:r>
      <w:r>
        <w:rPr>
          <w:lang w:eastAsia="zh-CN"/>
        </w:rPr>
        <w:tab/>
        <w:t>GET</w:t>
      </w:r>
      <w:bookmarkEnd w:id="747"/>
      <w:bookmarkEnd w:id="748"/>
      <w:bookmarkEnd w:id="749"/>
      <w:bookmarkEnd w:id="750"/>
      <w:bookmarkEnd w:id="751"/>
      <w:bookmarkEnd w:id="752"/>
      <w:bookmarkEnd w:id="753"/>
      <w:bookmarkEnd w:id="754"/>
      <w:bookmarkEnd w:id="755"/>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lastRenderedPageBreak/>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756" w:name="_Toc123645459"/>
      <w:r>
        <w:rPr>
          <w:lang w:eastAsia="zh-CN"/>
        </w:rPr>
        <w:t>C</w:t>
      </w:r>
      <w:r w:rsidR="00E65389">
        <w:rPr>
          <w:lang w:eastAsia="zh-CN"/>
        </w:rPr>
        <w:t>.2.1.2.3</w:t>
      </w:r>
      <w:r w:rsidR="00E65389">
        <w:rPr>
          <w:lang w:eastAsia="zh-CN"/>
        </w:rPr>
        <w:tab/>
        <w:t>Resource: Individual User Profile</w:t>
      </w:r>
      <w:bookmarkEnd w:id="756"/>
    </w:p>
    <w:p w14:paraId="67C1677C" w14:textId="010E609F" w:rsidR="00E65389" w:rsidRDefault="005117B4" w:rsidP="00E65389">
      <w:pPr>
        <w:pStyle w:val="Heading5"/>
      </w:pPr>
      <w:bookmarkStart w:id="757" w:name="_Toc24868559"/>
      <w:bookmarkStart w:id="758" w:name="_Toc34154067"/>
      <w:bookmarkStart w:id="759" w:name="_Toc36041011"/>
      <w:bookmarkStart w:id="760" w:name="_Toc36041324"/>
      <w:bookmarkStart w:id="761" w:name="_Toc43196567"/>
      <w:bookmarkStart w:id="762" w:name="_Toc43481337"/>
      <w:bookmarkStart w:id="763" w:name="_Toc45134614"/>
      <w:bookmarkStart w:id="764" w:name="_Toc51189146"/>
      <w:bookmarkStart w:id="765" w:name="_Toc51763822"/>
      <w:bookmarkStart w:id="766" w:name="_Toc57206054"/>
      <w:bookmarkStart w:id="767" w:name="_Toc59019395"/>
      <w:bookmarkStart w:id="768" w:name="_Toc68170068"/>
      <w:bookmarkStart w:id="769" w:name="_Toc83234109"/>
      <w:bookmarkStart w:id="770" w:name="_Toc123645460"/>
      <w:r>
        <w:t>C</w:t>
      </w:r>
      <w:r w:rsidR="00E65389">
        <w:t>.2.1.2.3.1</w:t>
      </w:r>
      <w:r w:rsidR="00E65389">
        <w:tab/>
        <w:t>Description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771" w:name="_Toc24868560"/>
      <w:bookmarkStart w:id="772" w:name="_Toc34154068"/>
      <w:bookmarkStart w:id="773" w:name="_Toc36041012"/>
      <w:bookmarkStart w:id="774" w:name="_Toc36041325"/>
      <w:bookmarkStart w:id="775" w:name="_Toc43196568"/>
      <w:bookmarkStart w:id="776" w:name="_Toc43481338"/>
      <w:bookmarkStart w:id="777" w:name="_Toc45134615"/>
      <w:bookmarkStart w:id="778" w:name="_Toc51189147"/>
      <w:bookmarkStart w:id="779" w:name="_Toc51763823"/>
      <w:bookmarkStart w:id="780" w:name="_Toc57206055"/>
      <w:bookmarkStart w:id="781" w:name="_Toc59019396"/>
      <w:bookmarkStart w:id="782" w:name="_Toc68170069"/>
      <w:bookmarkStart w:id="783" w:name="_Toc83234110"/>
      <w:bookmarkStart w:id="784" w:name="_Toc123645461"/>
      <w:r>
        <w:t>C</w:t>
      </w:r>
      <w:r w:rsidR="00E65389">
        <w:t>.2.1.2.3.2</w:t>
      </w:r>
      <w:r w:rsidR="00E65389">
        <w:tab/>
        <w:t>Resource Definition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785" w:name="_Toc24868561"/>
      <w:bookmarkStart w:id="786" w:name="_Toc34154069"/>
      <w:bookmarkStart w:id="787" w:name="_Toc36041013"/>
      <w:bookmarkStart w:id="788" w:name="_Toc36041326"/>
      <w:bookmarkStart w:id="789" w:name="_Toc43196569"/>
      <w:bookmarkStart w:id="790" w:name="_Toc43481339"/>
      <w:bookmarkStart w:id="791" w:name="_Toc45134616"/>
      <w:bookmarkStart w:id="792" w:name="_Toc51189148"/>
      <w:bookmarkStart w:id="793" w:name="_Toc51763824"/>
      <w:bookmarkStart w:id="794" w:name="_Toc57206056"/>
      <w:bookmarkStart w:id="795" w:name="_Toc59019397"/>
      <w:bookmarkStart w:id="796" w:name="_Toc68170070"/>
      <w:bookmarkStart w:id="797" w:name="_Toc83234111"/>
      <w:bookmarkStart w:id="798" w:name="_Toc123645462"/>
      <w:r>
        <w:t>C</w:t>
      </w:r>
      <w:r w:rsidR="00E65389">
        <w:t>.2.1.2.3.3</w:t>
      </w:r>
      <w:r w:rsidR="00E65389">
        <w:tab/>
        <w:t>Resource Standard Methods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2284AA3" w14:textId="56DB7F06" w:rsidR="00E65389" w:rsidRDefault="005117B4" w:rsidP="00C3210C">
      <w:pPr>
        <w:pStyle w:val="H6"/>
      </w:pPr>
      <w:bookmarkStart w:id="799" w:name="_Toc24868562"/>
      <w:bookmarkStart w:id="800" w:name="_Toc34154070"/>
      <w:bookmarkStart w:id="801" w:name="_Toc36041014"/>
      <w:bookmarkStart w:id="802" w:name="_Toc36041327"/>
      <w:bookmarkStart w:id="803" w:name="_Toc43196570"/>
      <w:bookmarkStart w:id="804" w:name="_Toc43481340"/>
      <w:bookmarkStart w:id="805" w:name="_Toc45134617"/>
      <w:bookmarkStart w:id="806" w:name="_Toc51189149"/>
      <w:bookmarkStart w:id="807" w:name="_Toc51763825"/>
      <w:bookmarkStart w:id="808" w:name="_Toc57206057"/>
      <w:bookmarkStart w:id="809" w:name="_Toc59019398"/>
      <w:bookmarkStart w:id="810" w:name="_Toc68170071"/>
      <w:bookmarkStart w:id="811" w:name="_Toc83234112"/>
      <w:r>
        <w:t>C</w:t>
      </w:r>
      <w:r w:rsidR="00E65389">
        <w:t>.2.1.2.3.3.1</w:t>
      </w:r>
      <w:r w:rsidR="00E65389">
        <w:tab/>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812" w:name="_Toc24868563"/>
      <w:bookmarkStart w:id="813" w:name="_Toc34154071"/>
      <w:bookmarkStart w:id="814" w:name="_Toc36041015"/>
      <w:bookmarkStart w:id="815" w:name="_Toc36041328"/>
      <w:bookmarkStart w:id="816" w:name="_Toc43196571"/>
      <w:bookmarkStart w:id="817" w:name="_Toc43481341"/>
      <w:bookmarkStart w:id="818" w:name="_Toc45134618"/>
      <w:bookmarkStart w:id="819" w:name="_Toc51189150"/>
      <w:bookmarkStart w:id="820" w:name="_Toc51763826"/>
      <w:bookmarkStart w:id="821" w:name="_Toc57206058"/>
      <w:bookmarkStart w:id="822" w:name="_Toc59019399"/>
      <w:bookmarkStart w:id="823" w:name="_Toc68170072"/>
      <w:bookmarkStart w:id="824"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lastRenderedPageBreak/>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825" w:name="_Toc34154072"/>
      <w:bookmarkStart w:id="826" w:name="_Toc36041016"/>
      <w:bookmarkStart w:id="827" w:name="_Toc36041329"/>
      <w:bookmarkStart w:id="828" w:name="_Toc43196572"/>
      <w:bookmarkStart w:id="829" w:name="_Toc43481342"/>
      <w:bookmarkStart w:id="830" w:name="_Toc45134619"/>
      <w:bookmarkStart w:id="831" w:name="_Toc51189151"/>
      <w:bookmarkStart w:id="832" w:name="_Toc51763827"/>
      <w:bookmarkStart w:id="833" w:name="_Toc57206059"/>
      <w:bookmarkStart w:id="834" w:name="_Toc59019400"/>
      <w:bookmarkStart w:id="835" w:name="_Toc68170073"/>
      <w:bookmarkStart w:id="836"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825"/>
      <w:bookmarkEnd w:id="826"/>
      <w:bookmarkEnd w:id="827"/>
      <w:bookmarkEnd w:id="828"/>
      <w:bookmarkEnd w:id="829"/>
      <w:bookmarkEnd w:id="830"/>
      <w:bookmarkEnd w:id="831"/>
      <w:bookmarkEnd w:id="832"/>
      <w:bookmarkEnd w:id="833"/>
      <w:bookmarkEnd w:id="834"/>
      <w:bookmarkEnd w:id="835"/>
      <w:bookmarkEnd w:id="836"/>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837" w:name="_Toc24868617"/>
      <w:bookmarkStart w:id="838" w:name="_Toc34154095"/>
      <w:bookmarkStart w:id="839" w:name="_Toc36041039"/>
      <w:bookmarkStart w:id="840" w:name="_Toc36041352"/>
      <w:bookmarkStart w:id="841" w:name="_Toc43196595"/>
      <w:bookmarkStart w:id="842" w:name="_Toc43481365"/>
      <w:bookmarkStart w:id="843" w:name="_Toc45134642"/>
      <w:bookmarkStart w:id="844" w:name="_Toc51189174"/>
      <w:bookmarkStart w:id="845" w:name="_Toc51763850"/>
      <w:bookmarkStart w:id="846" w:name="_Toc57206082"/>
      <w:bookmarkStart w:id="847" w:name="_Toc59019423"/>
      <w:bookmarkStart w:id="848" w:name="_Toc68170096"/>
      <w:bookmarkStart w:id="849" w:name="_Toc83234137"/>
      <w:bookmarkStart w:id="850" w:name="_Toc123645463"/>
      <w:r>
        <w:rPr>
          <w:lang w:eastAsia="zh-CN"/>
        </w:rPr>
        <w:t>C.2.1.3</w:t>
      </w:r>
      <w:r w:rsidR="00E65389">
        <w:rPr>
          <w:lang w:eastAsia="zh-CN"/>
        </w:rPr>
        <w:tab/>
        <w:t>Data Model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55C9829" w14:textId="10D588B8" w:rsidR="00E65389" w:rsidRDefault="007F7813" w:rsidP="00E65389">
      <w:pPr>
        <w:pStyle w:val="Heading4"/>
        <w:rPr>
          <w:lang w:eastAsia="zh-CN"/>
        </w:rPr>
      </w:pPr>
      <w:bookmarkStart w:id="851" w:name="_Toc24868618"/>
      <w:bookmarkStart w:id="852" w:name="_Toc34154096"/>
      <w:bookmarkStart w:id="853" w:name="_Toc36041040"/>
      <w:bookmarkStart w:id="854" w:name="_Toc36041353"/>
      <w:bookmarkStart w:id="855" w:name="_Toc43196596"/>
      <w:bookmarkStart w:id="856" w:name="_Toc43481366"/>
      <w:bookmarkStart w:id="857" w:name="_Toc45134643"/>
      <w:bookmarkStart w:id="858" w:name="_Toc51189175"/>
      <w:bookmarkStart w:id="859" w:name="_Toc51763851"/>
      <w:bookmarkStart w:id="860" w:name="_Toc57206083"/>
      <w:bookmarkStart w:id="861" w:name="_Toc59019424"/>
      <w:bookmarkStart w:id="862" w:name="_Toc68170097"/>
      <w:bookmarkStart w:id="863" w:name="_Toc83234138"/>
      <w:bookmarkStart w:id="864" w:name="_Toc123645464"/>
      <w:r>
        <w:rPr>
          <w:lang w:eastAsia="zh-CN"/>
        </w:rPr>
        <w:t>C.2.1.3</w:t>
      </w:r>
      <w:r w:rsidR="00E65389">
        <w:rPr>
          <w:lang w:eastAsia="zh-CN"/>
        </w:rPr>
        <w:t>.1</w:t>
      </w:r>
      <w:r w:rsidR="00E65389">
        <w:rPr>
          <w:lang w:eastAsia="zh-CN"/>
        </w:rPr>
        <w:tab/>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865" w:name="_Toc24868619"/>
      <w:bookmarkStart w:id="866" w:name="_Toc34154097"/>
      <w:bookmarkStart w:id="867" w:name="_Toc36041041"/>
      <w:bookmarkStart w:id="868" w:name="_Toc36041354"/>
      <w:bookmarkStart w:id="869" w:name="_Toc43196597"/>
      <w:bookmarkStart w:id="870" w:name="_Toc43481367"/>
      <w:bookmarkStart w:id="871" w:name="_Toc45134644"/>
      <w:bookmarkStart w:id="872" w:name="_Toc51189176"/>
      <w:bookmarkStart w:id="873" w:name="_Toc51763852"/>
      <w:bookmarkStart w:id="874" w:name="_Toc57206084"/>
      <w:bookmarkStart w:id="875" w:name="_Toc59019425"/>
      <w:bookmarkStart w:id="876" w:name="_Toc68170098"/>
      <w:bookmarkStart w:id="877" w:name="_Toc83234139"/>
      <w:r>
        <w:lastRenderedPageBreak/>
        <w:t>Table </w:t>
      </w:r>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878" w:name="_Toc123645465"/>
      <w:r>
        <w:rPr>
          <w:lang w:eastAsia="zh-CN"/>
        </w:rPr>
        <w:t>C.2.1.3</w:t>
      </w:r>
      <w:r w:rsidR="00E65389">
        <w:rPr>
          <w:lang w:eastAsia="zh-CN"/>
        </w:rPr>
        <w:t>.2</w:t>
      </w:r>
      <w:r w:rsidR="00E65389">
        <w:rPr>
          <w:lang w:eastAsia="zh-CN"/>
        </w:rPr>
        <w:tab/>
        <w:t>Structured data types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F7C101F" w14:textId="383BB4D1" w:rsidR="00E65389" w:rsidRDefault="007F7813" w:rsidP="00E65389">
      <w:pPr>
        <w:pStyle w:val="Heading5"/>
        <w:rPr>
          <w:lang w:eastAsia="zh-CN"/>
        </w:rPr>
      </w:pPr>
      <w:bookmarkStart w:id="879" w:name="_Toc24868621"/>
      <w:bookmarkStart w:id="880" w:name="_Toc34154099"/>
      <w:bookmarkStart w:id="881" w:name="_Toc36041043"/>
      <w:bookmarkStart w:id="882" w:name="_Toc36041356"/>
      <w:bookmarkStart w:id="883" w:name="_Toc43196599"/>
      <w:bookmarkStart w:id="884" w:name="_Toc43481369"/>
      <w:bookmarkStart w:id="885" w:name="_Toc45134646"/>
      <w:bookmarkStart w:id="886" w:name="_Toc51189178"/>
      <w:bookmarkStart w:id="887" w:name="_Toc51763854"/>
      <w:bookmarkStart w:id="888" w:name="_Toc57206086"/>
      <w:bookmarkStart w:id="889" w:name="_Toc59019427"/>
      <w:bookmarkStart w:id="890" w:name="_Toc68170100"/>
      <w:bookmarkStart w:id="891" w:name="_Toc83234141"/>
      <w:bookmarkStart w:id="892" w:name="_Toc123645466"/>
      <w:r>
        <w:rPr>
          <w:lang w:eastAsia="zh-CN"/>
        </w:rPr>
        <w:t>C.2.1.3</w:t>
      </w:r>
      <w:r w:rsidR="00E65389">
        <w:rPr>
          <w:lang w:eastAsia="zh-CN"/>
        </w:rPr>
        <w:t>.2.1</w:t>
      </w:r>
      <w:r w:rsidR="00E65389">
        <w:rPr>
          <w:lang w:eastAsia="zh-CN"/>
        </w:rPr>
        <w:tab/>
        <w:t>Type: ProfileDoc</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727AE65D" w14:textId="6B432AD9" w:rsidR="009A35F1" w:rsidRDefault="009A35F1" w:rsidP="009A35F1">
      <w:pPr>
        <w:pStyle w:val="TH"/>
      </w:pPr>
      <w:bookmarkStart w:id="893" w:name="_Toc43196600"/>
      <w:bookmarkStart w:id="894" w:name="_Toc43481370"/>
      <w:bookmarkStart w:id="895" w:name="_Toc45134647"/>
      <w:bookmarkStart w:id="896" w:name="_Toc51189179"/>
      <w:bookmarkStart w:id="897" w:name="_Toc51763855"/>
      <w:bookmarkStart w:id="898" w:name="_Toc57206087"/>
      <w:bookmarkStart w:id="899" w:name="_Toc59019428"/>
      <w:bookmarkStart w:id="900" w:name="_Toc68170101"/>
      <w:bookmarkStart w:id="901"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902" w:name="_Toc123645467"/>
      <w:r>
        <w:rPr>
          <w:lang w:eastAsia="zh-CN"/>
        </w:rPr>
        <w:t>C.2.1.3</w:t>
      </w:r>
      <w:r w:rsidR="00E65389">
        <w:rPr>
          <w:lang w:eastAsia="zh-CN"/>
        </w:rPr>
        <w:t>.2.2</w:t>
      </w:r>
      <w:r w:rsidR="00E65389">
        <w:rPr>
          <w:lang w:eastAsia="zh-CN"/>
        </w:rPr>
        <w:tab/>
        <w:t xml:space="preserve">Type: </w:t>
      </w:r>
      <w:bookmarkEnd w:id="893"/>
      <w:bookmarkEnd w:id="894"/>
      <w:bookmarkEnd w:id="895"/>
      <w:bookmarkEnd w:id="896"/>
      <w:bookmarkEnd w:id="897"/>
      <w:bookmarkEnd w:id="898"/>
      <w:bookmarkEnd w:id="899"/>
      <w:bookmarkEnd w:id="900"/>
      <w:bookmarkEnd w:id="901"/>
      <w:r w:rsidR="00E65389">
        <w:rPr>
          <w:lang w:eastAsia="zh-CN"/>
        </w:rPr>
        <w:t>ProfileInfo</w:t>
      </w:r>
      <w:bookmarkEnd w:id="902"/>
    </w:p>
    <w:p w14:paraId="1025DFA5" w14:textId="77777777" w:rsidR="009A35F1" w:rsidRDefault="009A35F1" w:rsidP="009A35F1">
      <w:pPr>
        <w:pStyle w:val="TH"/>
      </w:pPr>
      <w:bookmarkStart w:id="903" w:name="_Toc24868622"/>
      <w:bookmarkStart w:id="904" w:name="_Toc34154100"/>
      <w:bookmarkStart w:id="905" w:name="_Toc36041044"/>
      <w:bookmarkStart w:id="906" w:name="_Toc36041357"/>
      <w:bookmarkStart w:id="907" w:name="_Toc43196601"/>
      <w:bookmarkStart w:id="908" w:name="_Toc43481371"/>
      <w:bookmarkStart w:id="909" w:name="_Toc45134648"/>
      <w:bookmarkStart w:id="910" w:name="_Toc51189180"/>
      <w:bookmarkStart w:id="911" w:name="_Toc51763856"/>
      <w:bookmarkStart w:id="912" w:name="_Toc57206088"/>
      <w:bookmarkStart w:id="913" w:name="_Toc59019429"/>
      <w:bookmarkStart w:id="914" w:name="_Toc68170102"/>
      <w:bookmarkStart w:id="915" w:name="_Toc83234143"/>
      <w:r>
        <w:rPr>
          <w:noProof/>
        </w:rPr>
        <w:t>Table 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77777777" w:rsidR="009A35F1" w:rsidRDefault="009A35F1" w:rsidP="00626921">
            <w:pPr>
              <w:pStyle w:val="TAL"/>
            </w:pPr>
            <w:r>
              <w:t>array(ProfileConfig)</w:t>
            </w:r>
          </w:p>
        </w:tc>
        <w:tc>
          <w:tcPr>
            <w:tcW w:w="1006" w:type="dxa"/>
            <w:tcBorders>
              <w:top w:val="single" w:sz="4" w:space="0" w:color="auto"/>
              <w:left w:val="single" w:sz="4" w:space="0" w:color="auto"/>
              <w:bottom w:val="single" w:sz="4" w:space="0" w:color="auto"/>
              <w:right w:val="single" w:sz="4" w:space="0" w:color="auto"/>
            </w:tcBorders>
          </w:tcPr>
          <w:p w14:paraId="2CACD3F0" w14:textId="77777777" w:rsidR="009A35F1" w:rsidRDefault="009A35F1" w:rsidP="00626921">
            <w:pPr>
              <w:pStyle w:val="TAL"/>
            </w:pPr>
            <w:r>
              <w:t>ProfileConfig</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916" w:name="_Toc123645468"/>
      <w:r>
        <w:rPr>
          <w:lang w:eastAsia="zh-CN"/>
        </w:rPr>
        <w:t>C.2.1.3</w:t>
      </w:r>
      <w:r w:rsidR="00E65389">
        <w:rPr>
          <w:lang w:eastAsia="zh-CN"/>
        </w:rPr>
        <w:t>.2.3</w:t>
      </w:r>
      <w:r w:rsidR="00E65389">
        <w:rPr>
          <w:lang w:eastAsia="zh-CN"/>
        </w:rPr>
        <w:tab/>
        <w:t>Type: ProfileConfig</w:t>
      </w:r>
      <w:bookmarkEnd w:id="916"/>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917" w:name="_Toc123645469"/>
      <w:r>
        <w:rPr>
          <w:lang w:eastAsia="zh-CN"/>
        </w:rPr>
        <w:lastRenderedPageBreak/>
        <w:t>C.2.1.3</w:t>
      </w:r>
      <w:r w:rsidR="00E65389">
        <w:rPr>
          <w:lang w:eastAsia="zh-CN"/>
        </w:rPr>
        <w:t>.2.4</w:t>
      </w:r>
      <w:r w:rsidR="00E65389">
        <w:rPr>
          <w:lang w:eastAsia="zh-CN"/>
        </w:rPr>
        <w:tab/>
        <w:t>Type: ValTargetUe</w:t>
      </w:r>
      <w:bookmarkEnd w:id="917"/>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918" w:name="_Toc123645470"/>
      <w:r>
        <w:rPr>
          <w:lang w:eastAsia="zh-CN"/>
        </w:rPr>
        <w:t>C.2.1.3</w:t>
      </w:r>
      <w:r w:rsidR="00E65389">
        <w:rPr>
          <w:lang w:eastAsia="zh-CN"/>
        </w:rPr>
        <w:t>.3</w:t>
      </w:r>
      <w:r w:rsidR="00E65389">
        <w:rPr>
          <w:lang w:eastAsia="zh-CN"/>
        </w:rPr>
        <w:tab/>
        <w:t>Simple data types and enumerations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8"/>
    </w:p>
    <w:p w14:paraId="5CC136F0" w14:textId="0576D93B" w:rsidR="009A35F1" w:rsidRDefault="007F7813" w:rsidP="009A35F1">
      <w:pPr>
        <w:pStyle w:val="Heading5"/>
      </w:pPr>
      <w:bookmarkStart w:id="919" w:name="_Toc34154134"/>
      <w:bookmarkStart w:id="920" w:name="_Toc36041078"/>
      <w:bookmarkStart w:id="921" w:name="_Toc36041391"/>
      <w:bookmarkStart w:id="922" w:name="_Toc43196649"/>
      <w:bookmarkStart w:id="923" w:name="_Toc43481419"/>
      <w:bookmarkStart w:id="924" w:name="_Toc45134696"/>
      <w:bookmarkStart w:id="925" w:name="_Toc51189228"/>
      <w:bookmarkStart w:id="926" w:name="_Toc51763904"/>
      <w:bookmarkStart w:id="927" w:name="_Toc57206136"/>
      <w:bookmarkStart w:id="928" w:name="_Toc59019477"/>
      <w:bookmarkStart w:id="929" w:name="_Toc68170150"/>
      <w:bookmarkStart w:id="930" w:name="_Toc83234191"/>
      <w:bookmarkStart w:id="931" w:name="_Toc24868623"/>
      <w:bookmarkStart w:id="932" w:name="_Toc34154101"/>
      <w:bookmarkStart w:id="933" w:name="_Toc36041045"/>
      <w:bookmarkStart w:id="934" w:name="_Toc36041358"/>
      <w:bookmarkStart w:id="935" w:name="_Toc43196602"/>
      <w:bookmarkStart w:id="936" w:name="_Toc43481372"/>
      <w:bookmarkStart w:id="937" w:name="_Toc45134649"/>
      <w:bookmarkStart w:id="938" w:name="_Toc51189181"/>
      <w:bookmarkStart w:id="939" w:name="_Toc51763857"/>
      <w:bookmarkStart w:id="940" w:name="_Toc57206089"/>
      <w:bookmarkStart w:id="941" w:name="_Toc59019430"/>
      <w:bookmarkStart w:id="942" w:name="_Toc68170103"/>
      <w:bookmarkStart w:id="943" w:name="_Toc83234144"/>
      <w:bookmarkStart w:id="944" w:name="_Toc123645471"/>
      <w:r>
        <w:t>C.2.1.3</w:t>
      </w:r>
      <w:r w:rsidR="009A35F1">
        <w:t>.3.1</w:t>
      </w:r>
      <w:r w:rsidR="009A35F1">
        <w:tab/>
        <w:t xml:space="preserve">Enumeration: </w:t>
      </w:r>
      <w:bookmarkEnd w:id="919"/>
      <w:bookmarkEnd w:id="920"/>
      <w:bookmarkEnd w:id="921"/>
      <w:bookmarkEnd w:id="922"/>
      <w:bookmarkEnd w:id="923"/>
      <w:bookmarkEnd w:id="924"/>
      <w:bookmarkEnd w:id="925"/>
      <w:bookmarkEnd w:id="926"/>
      <w:bookmarkEnd w:id="927"/>
      <w:bookmarkEnd w:id="928"/>
      <w:bookmarkEnd w:id="929"/>
      <w:bookmarkEnd w:id="930"/>
      <w:r w:rsidR="009A35F1">
        <w:t>ConfigType</w:t>
      </w:r>
      <w:bookmarkEnd w:id="944"/>
    </w:p>
    <w:p w14:paraId="7B656C67" w14:textId="44A49394" w:rsidR="009A35F1" w:rsidRDefault="009A35F1" w:rsidP="009A35F1">
      <w:pPr>
        <w:pStyle w:val="TH"/>
      </w:pPr>
      <w:r>
        <w:t>Table </w:t>
      </w:r>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945" w:name="_Toc123645472"/>
      <w:r>
        <w:rPr>
          <w:lang w:eastAsia="zh-CN"/>
        </w:rPr>
        <w:t>C.2.1.4</w:t>
      </w:r>
      <w:r w:rsidR="00E65389">
        <w:rPr>
          <w:lang w:eastAsia="zh-CN"/>
        </w:rPr>
        <w:tab/>
        <w:t>Error Handling</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5"/>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946" w:name="_Toc123645473"/>
      <w:r>
        <w:t>C.2.1.5</w:t>
      </w:r>
      <w:r w:rsidR="00E65389">
        <w:tab/>
        <w:t>CDDL Specification</w:t>
      </w:r>
      <w:bookmarkEnd w:id="946"/>
    </w:p>
    <w:p w14:paraId="705A9685" w14:textId="595FC4E0" w:rsidR="00E65389" w:rsidRDefault="007F7813" w:rsidP="00E65389">
      <w:pPr>
        <w:pStyle w:val="Heading4"/>
        <w:rPr>
          <w:lang w:eastAsia="zh-CN"/>
        </w:rPr>
      </w:pPr>
      <w:bookmarkStart w:id="947" w:name="_Toc123645474"/>
      <w:r>
        <w:rPr>
          <w:lang w:eastAsia="zh-CN"/>
        </w:rPr>
        <w:t>C.2.1.5</w:t>
      </w:r>
      <w:r w:rsidR="00E65389">
        <w:rPr>
          <w:lang w:eastAsia="zh-CN"/>
        </w:rPr>
        <w:t>.1</w:t>
      </w:r>
      <w:r w:rsidR="00E65389">
        <w:rPr>
          <w:lang w:eastAsia="zh-CN"/>
        </w:rPr>
        <w:tab/>
        <w:t>Introduction</w:t>
      </w:r>
      <w:bookmarkEnd w:id="947"/>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948" w:name="_Toc123645475"/>
      <w:r>
        <w:rPr>
          <w:lang w:eastAsia="zh-CN"/>
        </w:rPr>
        <w:t>C.2.1.5</w:t>
      </w:r>
      <w:r w:rsidR="00E65389">
        <w:rPr>
          <w:lang w:eastAsia="zh-CN"/>
        </w:rPr>
        <w:t>.2</w:t>
      </w:r>
      <w:r w:rsidR="00E65389">
        <w:rPr>
          <w:lang w:eastAsia="zh-CN"/>
        </w:rPr>
        <w:tab/>
        <w:t>CDDL document</w:t>
      </w:r>
      <w:bookmarkEnd w:id="948"/>
    </w:p>
    <w:p w14:paraId="524E7D15" w14:textId="77777777" w:rsidR="00E65389" w:rsidRPr="00C44E0A" w:rsidRDefault="00E65389" w:rsidP="00F2760D">
      <w:pPr>
        <w:pStyle w:val="PL"/>
        <w:rPr>
          <w:lang w:eastAsia="zh-CN"/>
        </w:rPr>
      </w:pPr>
      <w:r w:rsidRPr="00F2760D">
        <w:t>;;; ProfileDoc</w:t>
      </w:r>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r w:rsidRPr="00F2760D">
        <w:t>ProfileDoc = {</w:t>
      </w:r>
    </w:p>
    <w:p w14:paraId="52D3E329" w14:textId="77777777" w:rsidR="00E65389" w:rsidRPr="00987AA2" w:rsidRDefault="00E65389" w:rsidP="00F2760D">
      <w:pPr>
        <w:pStyle w:val="PL"/>
        <w:rPr>
          <w:lang w:eastAsia="zh-CN"/>
        </w:rPr>
      </w:pPr>
      <w:r w:rsidRPr="00F2760D">
        <w:t xml:space="preserve"> ? profileDocId: text</w:t>
      </w:r>
    </w:p>
    <w:p w14:paraId="25BE7BF4" w14:textId="77777777" w:rsidR="00E65389" w:rsidRPr="00C44E0A" w:rsidRDefault="00E65389" w:rsidP="00F2760D">
      <w:pPr>
        <w:pStyle w:val="PL"/>
        <w:rPr>
          <w:lang w:eastAsia="zh-CN"/>
        </w:rPr>
      </w:pPr>
      <w:r w:rsidRPr="00F2760D">
        <w:t xml:space="preserve"> profileInformation: ProfileInfo</w:t>
      </w:r>
    </w:p>
    <w:p w14:paraId="17A6143D" w14:textId="77777777" w:rsidR="00E65389" w:rsidRPr="00C44E0A" w:rsidRDefault="00E65389" w:rsidP="00F2760D">
      <w:pPr>
        <w:pStyle w:val="PL"/>
        <w:rPr>
          <w:lang w:eastAsia="zh-CN"/>
        </w:rPr>
      </w:pPr>
      <w:r w:rsidRPr="00F2760D">
        <w:t xml:space="preserve"> valTgtUe: ValTargetUe</w:t>
      </w:r>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ValTargetUe</w:t>
      </w:r>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r w:rsidRPr="00F2760D">
        <w:t>ValTargetUe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valUserId: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valUeId: text                   ; Unique identifier of a VAL UE.</w:t>
      </w:r>
    </w:p>
    <w:p w14:paraId="2CCDF713" w14:textId="77777777" w:rsidR="00E65389" w:rsidRPr="00AF1F48" w:rsidRDefault="00E65389" w:rsidP="00F2760D">
      <w:pPr>
        <w:pStyle w:val="PL"/>
        <w:rPr>
          <w:lang w:val="fr-FR" w:eastAsia="zh-CN"/>
        </w:rPr>
      </w:pPr>
      <w:r w:rsidRPr="00F2760D">
        <w:t xml:space="preserve"> </w:t>
      </w:r>
      <w:r w:rsidRPr="00AF1F48">
        <w:rPr>
          <w:lang w:val="fr-FR"/>
        </w:rPr>
        <w:t>)</w:t>
      </w:r>
    </w:p>
    <w:p w14:paraId="748C6892" w14:textId="77777777" w:rsidR="00E65389" w:rsidRPr="00AF1F48" w:rsidRDefault="00E65389" w:rsidP="00F2760D">
      <w:pPr>
        <w:pStyle w:val="PL"/>
        <w:rPr>
          <w:lang w:val="fr-FR" w:eastAsia="zh-CN"/>
        </w:rPr>
      </w:pPr>
      <w:r w:rsidRPr="00AF1F48">
        <w:rPr>
          <w:lang w:val="fr-FR"/>
        </w:rPr>
        <w:t>}</w:t>
      </w:r>
    </w:p>
    <w:p w14:paraId="49948C9E" w14:textId="77777777" w:rsidR="00E65389" w:rsidRPr="00AF1F48" w:rsidRDefault="00E65389" w:rsidP="00F2760D">
      <w:pPr>
        <w:pStyle w:val="PL"/>
        <w:rPr>
          <w:lang w:val="fr-FR" w:eastAsia="zh-CN"/>
        </w:rPr>
      </w:pPr>
    </w:p>
    <w:p w14:paraId="62E372AC" w14:textId="77777777" w:rsidR="00E65389" w:rsidRPr="00AF1F48" w:rsidRDefault="00E65389" w:rsidP="00F2760D">
      <w:pPr>
        <w:pStyle w:val="PL"/>
        <w:rPr>
          <w:lang w:val="fr-FR" w:eastAsia="zh-CN"/>
        </w:rPr>
      </w:pPr>
      <w:r w:rsidRPr="00AF1F48">
        <w:rPr>
          <w:lang w:val="fr-FR"/>
        </w:rPr>
        <w:lastRenderedPageBreak/>
        <w:t>;;; ProfileInfo</w:t>
      </w:r>
    </w:p>
    <w:p w14:paraId="4AB31231" w14:textId="77777777" w:rsidR="00E65389" w:rsidRPr="00AF1F48" w:rsidRDefault="00E65389" w:rsidP="00F2760D">
      <w:pPr>
        <w:pStyle w:val="PL"/>
        <w:rPr>
          <w:lang w:val="fr-FR" w:eastAsia="zh-CN"/>
        </w:rPr>
      </w:pPr>
      <w:r w:rsidRPr="00AF1F48">
        <w:rPr>
          <w:lang w:val="fr-FR"/>
        </w:rPr>
        <w:t>;;+ User profile information.</w:t>
      </w:r>
    </w:p>
    <w:p w14:paraId="52CDB63F" w14:textId="77777777" w:rsidR="00E65389" w:rsidRPr="00AF1F48" w:rsidRDefault="00E65389" w:rsidP="00F2760D">
      <w:pPr>
        <w:pStyle w:val="PL"/>
        <w:rPr>
          <w:lang w:val="fr-FR" w:eastAsia="zh-CN"/>
        </w:rPr>
      </w:pPr>
    </w:p>
    <w:p w14:paraId="38D55D90" w14:textId="77777777" w:rsidR="00E65389" w:rsidRPr="00AF1F48" w:rsidRDefault="00E65389" w:rsidP="00F2760D">
      <w:pPr>
        <w:pStyle w:val="PL"/>
        <w:rPr>
          <w:lang w:val="fr-FR" w:eastAsia="zh-CN"/>
        </w:rPr>
      </w:pPr>
      <w:r w:rsidRPr="00AF1F48">
        <w:rPr>
          <w:lang w:val="fr-FR"/>
        </w:rPr>
        <w:t>ProfileInfo = {</w:t>
      </w:r>
    </w:p>
    <w:p w14:paraId="6C732C82" w14:textId="77777777" w:rsidR="00E65389" w:rsidRPr="00C44E0A" w:rsidRDefault="00E65389" w:rsidP="00F2760D">
      <w:pPr>
        <w:pStyle w:val="PL"/>
        <w:rPr>
          <w:lang w:eastAsia="zh-CN"/>
        </w:rPr>
      </w:pPr>
      <w:r w:rsidRPr="00AF1F48">
        <w:rPr>
          <w:lang w:val="fr-FR"/>
        </w:rPr>
        <w:t xml:space="preserve"> </w:t>
      </w:r>
      <w:r w:rsidRPr="00F2760D">
        <w:t>? profileName: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profileConfigs: [+ ProfileConfig]</w:t>
      </w:r>
    </w:p>
    <w:p w14:paraId="6C544A91" w14:textId="77777777" w:rsidR="00E65389" w:rsidRPr="00C44E0A" w:rsidRDefault="00E65389" w:rsidP="00F2760D">
      <w:pPr>
        <w:pStyle w:val="PL"/>
        <w:rPr>
          <w:lang w:eastAsia="zh-CN"/>
        </w:rPr>
      </w:pPr>
      <w:r w:rsidRPr="00F2760D">
        <w:t xml:space="preserve"> ? isDefault: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ProfileConfig</w:t>
      </w:r>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r w:rsidRPr="00F2760D">
        <w:t>ProfileConfig = {</w:t>
      </w:r>
    </w:p>
    <w:p w14:paraId="028961D5" w14:textId="3211A01E" w:rsidR="009A35F1" w:rsidRPr="00C44E0A" w:rsidRDefault="00E65389" w:rsidP="00F2760D">
      <w:pPr>
        <w:pStyle w:val="PL"/>
        <w:rPr>
          <w:lang w:eastAsia="zh-CN"/>
        </w:rPr>
      </w:pPr>
      <w:r w:rsidRPr="00F2760D">
        <w:t xml:space="preserve"> </w:t>
      </w:r>
      <w:r w:rsidR="009A35F1" w:rsidRPr="00F2760D">
        <w:t>configType: ConfigType</w:t>
      </w:r>
    </w:p>
    <w:p w14:paraId="17C012E4" w14:textId="6B7AD782" w:rsidR="00E65389" w:rsidRPr="00C44E0A" w:rsidRDefault="00E65389" w:rsidP="00F2760D">
      <w:pPr>
        <w:pStyle w:val="PL"/>
        <w:rPr>
          <w:lang w:eastAsia="zh-CN"/>
        </w:rPr>
      </w:pPr>
      <w:r w:rsidRPr="00F2760D">
        <w:t xml:space="preserve"> configData: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ConfigType</w:t>
      </w:r>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r w:rsidRPr="00F2760D">
        <w:t>ConfigType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949" w:name="_Toc123645476"/>
      <w:r>
        <w:rPr>
          <w:noProof/>
        </w:rPr>
        <w:t>C.2.1.6</w:t>
      </w:r>
      <w:r w:rsidR="00E65389">
        <w:rPr>
          <w:noProof/>
        </w:rPr>
        <w:tab/>
        <w:t>Media Type</w:t>
      </w:r>
      <w:bookmarkEnd w:id="949"/>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950" w:name="_Toc123645477"/>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950"/>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951" w:name="_Toc123645478"/>
      <w:r>
        <w:t>C.3</w:t>
      </w:r>
      <w:r>
        <w:tab/>
        <w:t>Resource representation and APIs for UE configuration</w:t>
      </w:r>
      <w:bookmarkEnd w:id="951"/>
    </w:p>
    <w:p w14:paraId="35959E9A" w14:textId="19B60426" w:rsidR="009A35F1" w:rsidRPr="00AF1F48" w:rsidRDefault="009A35F1" w:rsidP="009A35F1">
      <w:pPr>
        <w:pStyle w:val="Heading2"/>
        <w:rPr>
          <w:lang w:val="fr-FR" w:eastAsia="zh-CN"/>
        </w:rPr>
      </w:pPr>
      <w:bookmarkStart w:id="952" w:name="_Toc123645479"/>
      <w:r w:rsidRPr="00AF1F48">
        <w:rPr>
          <w:lang w:val="fr-FR" w:eastAsia="zh-CN"/>
        </w:rPr>
        <w:t>C.3.1</w:t>
      </w:r>
      <w:r w:rsidRPr="00AF1F48">
        <w:rPr>
          <w:lang w:val="fr-FR" w:eastAsia="zh-CN"/>
        </w:rPr>
        <w:tab/>
        <w:t>SU_UeConfig API</w:t>
      </w:r>
      <w:bookmarkEnd w:id="952"/>
    </w:p>
    <w:p w14:paraId="47F23D88" w14:textId="24E677D9" w:rsidR="009A35F1" w:rsidRPr="00AF1F48" w:rsidRDefault="009A35F1" w:rsidP="009A35F1">
      <w:pPr>
        <w:pStyle w:val="Heading3"/>
        <w:rPr>
          <w:lang w:val="fr-FR" w:eastAsia="zh-CN"/>
        </w:rPr>
      </w:pPr>
      <w:bookmarkStart w:id="953" w:name="_Toc123645480"/>
      <w:r w:rsidRPr="00AF1F48">
        <w:rPr>
          <w:lang w:val="fr-FR" w:eastAsia="zh-CN"/>
        </w:rPr>
        <w:t>C.3.1.1</w:t>
      </w:r>
      <w:r w:rsidRPr="00AF1F48">
        <w:rPr>
          <w:lang w:val="fr-FR" w:eastAsia="zh-CN"/>
        </w:rPr>
        <w:tab/>
        <w:t>API URI</w:t>
      </w:r>
      <w:bookmarkEnd w:id="953"/>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954" w:name="_Toc123645481"/>
      <w:r>
        <w:rPr>
          <w:lang w:eastAsia="zh-CN"/>
        </w:rPr>
        <w:t>C.3.1.2</w:t>
      </w:r>
      <w:r>
        <w:rPr>
          <w:lang w:eastAsia="zh-CN"/>
        </w:rPr>
        <w:tab/>
        <w:t>Resources</w:t>
      </w:r>
      <w:bookmarkEnd w:id="954"/>
    </w:p>
    <w:p w14:paraId="7EEA98FF" w14:textId="3C515CE8" w:rsidR="009A35F1" w:rsidRDefault="009A35F1" w:rsidP="009A35F1">
      <w:pPr>
        <w:pStyle w:val="Heading4"/>
        <w:rPr>
          <w:lang w:eastAsia="zh-CN"/>
        </w:rPr>
      </w:pPr>
      <w:bookmarkStart w:id="955" w:name="_Toc123645482"/>
      <w:r>
        <w:rPr>
          <w:lang w:eastAsia="zh-CN"/>
        </w:rPr>
        <w:t>C.3.1.2.1</w:t>
      </w:r>
      <w:r>
        <w:rPr>
          <w:lang w:eastAsia="zh-CN"/>
        </w:rPr>
        <w:tab/>
        <w:t>Overview</w:t>
      </w:r>
      <w:bookmarkEnd w:id="955"/>
    </w:p>
    <w:p w14:paraId="08FC75BC" w14:textId="61D01CCF" w:rsidR="009A35F1" w:rsidRDefault="0078797C" w:rsidP="009A35F1">
      <w:pPr>
        <w:pStyle w:val="TH"/>
      </w:pPr>
      <w:r>
        <w:object w:dxaOrig="5628" w:dyaOrig="4153" w14:anchorId="675277F0">
          <v:shape id="_x0000_i1026" type="#_x0000_t75" style="width:281.9pt;height:207.15pt" o:ole="">
            <v:imagedata r:id="rId14" o:title=""/>
          </v:shape>
          <o:OLEObject Type="Embed" ProgID="Visio.Drawing.15" ShapeID="_x0000_i1026" DrawAspect="Content" ObjectID="_1734259028" r:id="rId15"/>
        </w:object>
      </w:r>
    </w:p>
    <w:p w14:paraId="583D73F4" w14:textId="4034C484" w:rsidR="009A35F1" w:rsidRDefault="009A35F1" w:rsidP="009A35F1">
      <w:pPr>
        <w:pStyle w:val="TF"/>
      </w:pPr>
      <w:r>
        <w:t>Figure 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r>
        <w:lastRenderedPageBreak/>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6"/>
        <w:gridCol w:w="3091"/>
        <w:gridCol w:w="1240"/>
        <w:gridCol w:w="2945"/>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Pr="00AF1F48" w:rsidRDefault="009A35F1" w:rsidP="009A35F1">
      <w:pPr>
        <w:pStyle w:val="Heading4"/>
        <w:rPr>
          <w:lang w:val="fr-FR" w:eastAsia="zh-CN"/>
        </w:rPr>
      </w:pPr>
      <w:bookmarkStart w:id="956" w:name="_Toc123645483"/>
      <w:r w:rsidRPr="00AF1F48">
        <w:rPr>
          <w:lang w:val="fr-FR" w:eastAsia="zh-CN"/>
        </w:rPr>
        <w:t>C.3.1.2.2</w:t>
      </w:r>
      <w:r w:rsidRPr="00AF1F48">
        <w:rPr>
          <w:lang w:val="fr-FR" w:eastAsia="zh-CN"/>
        </w:rPr>
        <w:tab/>
        <w:t>Resource: UE Configurations</w:t>
      </w:r>
      <w:bookmarkEnd w:id="956"/>
    </w:p>
    <w:p w14:paraId="06ED2AEC" w14:textId="1E51B949" w:rsidR="009A35F1" w:rsidRPr="00AF1F48" w:rsidRDefault="009A35F1" w:rsidP="009A35F1">
      <w:pPr>
        <w:pStyle w:val="Heading5"/>
        <w:rPr>
          <w:lang w:val="fr-FR" w:eastAsia="zh-CN"/>
        </w:rPr>
      </w:pPr>
      <w:bookmarkStart w:id="957" w:name="_Toc123645484"/>
      <w:r w:rsidRPr="00AF1F48">
        <w:rPr>
          <w:lang w:val="fr-FR" w:eastAsia="zh-CN"/>
        </w:rPr>
        <w:t>C.3.1.2.2.1</w:t>
      </w:r>
      <w:r w:rsidRPr="00AF1F48">
        <w:rPr>
          <w:lang w:val="fr-FR" w:eastAsia="zh-CN"/>
        </w:rPr>
        <w:tab/>
        <w:t>Description</w:t>
      </w:r>
      <w:bookmarkEnd w:id="957"/>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958" w:name="_Toc123645485"/>
      <w:r>
        <w:rPr>
          <w:lang w:eastAsia="zh-CN"/>
        </w:rPr>
        <w:t>C.3.1.2.2.2</w:t>
      </w:r>
      <w:r>
        <w:rPr>
          <w:lang w:eastAsia="zh-CN"/>
        </w:rPr>
        <w:tab/>
        <w:t>Resource Definition</w:t>
      </w:r>
      <w:bookmarkEnd w:id="958"/>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959" w:name="_Toc123645486"/>
      <w:r>
        <w:rPr>
          <w:lang w:eastAsia="zh-CN"/>
        </w:rPr>
        <w:t>C.3.1.2.2.3</w:t>
      </w:r>
      <w:r>
        <w:rPr>
          <w:lang w:eastAsia="zh-CN"/>
        </w:rPr>
        <w:tab/>
        <w:t>Resource Standard Methods</w:t>
      </w:r>
      <w:bookmarkEnd w:id="959"/>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lastRenderedPageBreak/>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960" w:name="_Toc123645487"/>
      <w:r>
        <w:rPr>
          <w:lang w:eastAsia="zh-CN"/>
        </w:rPr>
        <w:t>C.3.1.2.3</w:t>
      </w:r>
      <w:r>
        <w:rPr>
          <w:lang w:eastAsia="zh-CN"/>
        </w:rPr>
        <w:tab/>
        <w:t>Resource: Individual UE Configuration</w:t>
      </w:r>
      <w:bookmarkEnd w:id="960"/>
    </w:p>
    <w:p w14:paraId="02EEC5B6" w14:textId="13D0CD13" w:rsidR="009A35F1" w:rsidRDefault="009A35F1" w:rsidP="009A35F1">
      <w:pPr>
        <w:pStyle w:val="Heading5"/>
      </w:pPr>
      <w:bookmarkStart w:id="961" w:name="_Toc123645488"/>
      <w:r>
        <w:t>C.3.1.2.3.1</w:t>
      </w:r>
      <w:r>
        <w:tab/>
        <w:t>Description</w:t>
      </w:r>
      <w:bookmarkEnd w:id="961"/>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962" w:name="_Toc123645489"/>
      <w:r>
        <w:t>C.3.1.2.3.2</w:t>
      </w:r>
      <w:r>
        <w:tab/>
        <w:t>Resource Definition</w:t>
      </w:r>
      <w:bookmarkEnd w:id="962"/>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lastRenderedPageBreak/>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67"/>
        <w:gridCol w:w="7183"/>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963" w:name="_Toc123645490"/>
      <w:r>
        <w:t>C.3.1.2.3.3</w:t>
      </w:r>
      <w:r>
        <w:tab/>
        <w:t>Resource Standard Methods</w:t>
      </w:r>
      <w:bookmarkEnd w:id="963"/>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lastRenderedPageBreak/>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964" w:name="_Toc123645491"/>
      <w:r>
        <w:rPr>
          <w:lang w:eastAsia="zh-CN"/>
        </w:rPr>
        <w:t>C.3.1.3</w:t>
      </w:r>
      <w:r>
        <w:rPr>
          <w:lang w:eastAsia="zh-CN"/>
        </w:rPr>
        <w:tab/>
        <w:t>Data Model</w:t>
      </w:r>
      <w:bookmarkEnd w:id="964"/>
    </w:p>
    <w:p w14:paraId="26C85AC1" w14:textId="52B12B1E" w:rsidR="009A35F1" w:rsidRDefault="009A35F1" w:rsidP="009A35F1">
      <w:pPr>
        <w:pStyle w:val="Heading4"/>
        <w:rPr>
          <w:lang w:eastAsia="zh-CN"/>
        </w:rPr>
      </w:pPr>
      <w:bookmarkStart w:id="965" w:name="_Toc123645492"/>
      <w:r>
        <w:rPr>
          <w:lang w:eastAsia="zh-CN"/>
        </w:rPr>
        <w:t>C.3.1.3.1</w:t>
      </w:r>
      <w:r>
        <w:rPr>
          <w:lang w:eastAsia="zh-CN"/>
        </w:rPr>
        <w:tab/>
        <w:t>General</w:t>
      </w:r>
      <w:bookmarkEnd w:id="965"/>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2F03ACD5" w14:textId="77D2C26C" w:rsidR="009A35F1" w:rsidRDefault="009A35F1" w:rsidP="009A35F1">
      <w:pPr>
        <w:pStyle w:val="TH"/>
      </w:pPr>
      <w:r>
        <w:t xml:space="preserve">Table 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SS_Events API service: </w:t>
      </w:r>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966" w:name="_Toc123645493"/>
      <w:r>
        <w:rPr>
          <w:lang w:eastAsia="zh-CN"/>
        </w:rPr>
        <w:lastRenderedPageBreak/>
        <w:t>C.3.1.3.2</w:t>
      </w:r>
      <w:r>
        <w:rPr>
          <w:lang w:eastAsia="zh-CN"/>
        </w:rPr>
        <w:tab/>
        <w:t>Structured data types</w:t>
      </w:r>
      <w:bookmarkEnd w:id="966"/>
    </w:p>
    <w:p w14:paraId="5BA4A67C" w14:textId="3ACC26CA" w:rsidR="009A35F1" w:rsidRDefault="009A35F1" w:rsidP="009A35F1">
      <w:pPr>
        <w:pStyle w:val="Heading5"/>
        <w:rPr>
          <w:lang w:eastAsia="zh-CN"/>
        </w:rPr>
      </w:pPr>
      <w:bookmarkStart w:id="967" w:name="_Toc123645494"/>
      <w:r>
        <w:rPr>
          <w:lang w:eastAsia="zh-CN"/>
        </w:rPr>
        <w:t>C.3.1.3.2.1</w:t>
      </w:r>
      <w:r>
        <w:rPr>
          <w:lang w:eastAsia="zh-CN"/>
        </w:rPr>
        <w:tab/>
        <w:t xml:space="preserve">Type: </w:t>
      </w:r>
      <w:r w:rsidRPr="00DB2ED5">
        <w:rPr>
          <w:lang w:eastAsia="zh-CN"/>
        </w:rPr>
        <w:t>UeConfigDoc</w:t>
      </w:r>
      <w:bookmarkEnd w:id="967"/>
    </w:p>
    <w:p w14:paraId="5693BA6A" w14:textId="07089CEE" w:rsidR="009A35F1" w:rsidRDefault="009A35F1" w:rsidP="009A35F1">
      <w:pPr>
        <w:pStyle w:val="TH"/>
      </w:pPr>
      <w:r>
        <w:rPr>
          <w:noProof/>
        </w:rPr>
        <w:t>Table 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968" w:name="_Toc123645495"/>
      <w:r>
        <w:rPr>
          <w:lang w:eastAsia="zh-CN"/>
        </w:rPr>
        <w:t>C.3.1.3.2.2</w:t>
      </w:r>
      <w:r>
        <w:rPr>
          <w:lang w:eastAsia="zh-CN"/>
        </w:rPr>
        <w:tab/>
        <w:t>Type: UeConfig</w:t>
      </w:r>
      <w:bookmarkEnd w:id="968"/>
    </w:p>
    <w:p w14:paraId="14E5EE3A" w14:textId="2104BF50" w:rsidR="009A35F1" w:rsidRDefault="009A35F1" w:rsidP="009A35F1">
      <w:pPr>
        <w:pStyle w:val="TH"/>
      </w:pPr>
      <w:r>
        <w:rPr>
          <w:noProof/>
        </w:rPr>
        <w:t>Table 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969" w:name="_Toc123645496"/>
      <w:r>
        <w:rPr>
          <w:lang w:eastAsia="zh-CN"/>
        </w:rPr>
        <w:t>C.3.1.3.2.3</w:t>
      </w:r>
      <w:r>
        <w:rPr>
          <w:lang w:eastAsia="zh-CN"/>
        </w:rPr>
        <w:tab/>
        <w:t>Type: ValUeIds</w:t>
      </w:r>
      <w:bookmarkEnd w:id="969"/>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970" w:name="_Toc123645497"/>
      <w:r>
        <w:rPr>
          <w:lang w:eastAsia="zh-CN"/>
        </w:rPr>
        <w:lastRenderedPageBreak/>
        <w:t>C.3.1.3.2.4</w:t>
      </w:r>
      <w:r>
        <w:rPr>
          <w:lang w:eastAsia="zh-CN"/>
        </w:rPr>
        <w:tab/>
        <w:t>Type: ImeiRange</w:t>
      </w:r>
      <w:bookmarkEnd w:id="970"/>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971" w:name="_Toc123645498"/>
      <w:r>
        <w:rPr>
          <w:lang w:eastAsia="zh-CN"/>
        </w:rPr>
        <w:t>C.3.1.3.2.5</w:t>
      </w:r>
      <w:r>
        <w:rPr>
          <w:lang w:eastAsia="zh-CN"/>
        </w:rPr>
        <w:tab/>
        <w:t>Type: SnrRange</w:t>
      </w:r>
      <w:bookmarkEnd w:id="971"/>
    </w:p>
    <w:p w14:paraId="5351CF38" w14:textId="47B2DDC6" w:rsidR="009A35F1" w:rsidRDefault="009A35F1" w:rsidP="009A35F1">
      <w:pPr>
        <w:pStyle w:val="TH"/>
      </w:pPr>
      <w:r>
        <w:rPr>
          <w:noProof/>
        </w:rPr>
        <w:t>Table 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972" w:name="_Toc123645499"/>
      <w:r>
        <w:rPr>
          <w:lang w:eastAsia="zh-CN"/>
        </w:rPr>
        <w:t>C.3.1.3.3</w:t>
      </w:r>
      <w:r>
        <w:rPr>
          <w:lang w:eastAsia="zh-CN"/>
        </w:rPr>
        <w:tab/>
        <w:t>Simple data types and enumerations</w:t>
      </w:r>
      <w:bookmarkEnd w:id="972"/>
    </w:p>
    <w:p w14:paraId="3688753F" w14:textId="2CF9FA51" w:rsidR="009A35F1" w:rsidRDefault="009A35F1" w:rsidP="009A35F1">
      <w:pPr>
        <w:pStyle w:val="Heading5"/>
      </w:pPr>
      <w:bookmarkStart w:id="973" w:name="_Toc123645500"/>
      <w:r>
        <w:t>C.3.1.3.3.1</w:t>
      </w:r>
      <w:r>
        <w:tab/>
        <w:t>Simple data types</w:t>
      </w:r>
      <w:bookmarkEnd w:id="973"/>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974" w:name="_Toc123645501"/>
      <w:r>
        <w:rPr>
          <w:lang w:eastAsia="zh-CN"/>
        </w:rPr>
        <w:t>C.3.1.4</w:t>
      </w:r>
      <w:r>
        <w:rPr>
          <w:lang w:eastAsia="zh-CN"/>
        </w:rPr>
        <w:tab/>
        <w:t>Error Handling</w:t>
      </w:r>
      <w:bookmarkEnd w:id="974"/>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975" w:name="_Toc123645502"/>
      <w:r>
        <w:t>C.3.1.5</w:t>
      </w:r>
      <w:r>
        <w:tab/>
        <w:t>CDDL Specification</w:t>
      </w:r>
      <w:bookmarkEnd w:id="975"/>
    </w:p>
    <w:p w14:paraId="1EF5010A" w14:textId="3C40E75E" w:rsidR="009A35F1" w:rsidRDefault="009A35F1" w:rsidP="009A35F1">
      <w:pPr>
        <w:pStyle w:val="Heading4"/>
        <w:rPr>
          <w:lang w:eastAsia="zh-CN"/>
        </w:rPr>
      </w:pPr>
      <w:bookmarkStart w:id="976" w:name="_Toc123645503"/>
      <w:r>
        <w:rPr>
          <w:lang w:eastAsia="zh-CN"/>
        </w:rPr>
        <w:t>C.3.1.5.1</w:t>
      </w:r>
      <w:r>
        <w:rPr>
          <w:lang w:eastAsia="zh-CN"/>
        </w:rPr>
        <w:tab/>
        <w:t>Introduction</w:t>
      </w:r>
      <w:bookmarkEnd w:id="976"/>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977" w:name="_Toc123645504"/>
      <w:r>
        <w:rPr>
          <w:lang w:eastAsia="zh-CN"/>
        </w:rPr>
        <w:lastRenderedPageBreak/>
        <w:t>C.3.1.5.2</w:t>
      </w:r>
      <w:r>
        <w:rPr>
          <w:lang w:eastAsia="zh-CN"/>
        </w:rPr>
        <w:tab/>
        <w:t>CDDL document</w:t>
      </w:r>
      <w:bookmarkEnd w:id="977"/>
    </w:p>
    <w:p w14:paraId="54A78A5C" w14:textId="77777777" w:rsidR="009A35F1" w:rsidRPr="00F2760D" w:rsidRDefault="009A35F1" w:rsidP="00F2760D">
      <w:pPr>
        <w:pStyle w:val="PL"/>
        <w:rPr>
          <w:lang w:eastAsia="zh-CN"/>
        </w:rPr>
      </w:pPr>
      <w:r w:rsidRPr="00F2760D">
        <w:t>;;; UeConfigDoc</w:t>
      </w:r>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r w:rsidRPr="00F2760D">
        <w:t>UeConfigDoc = {</w:t>
      </w:r>
    </w:p>
    <w:p w14:paraId="7AEEB209" w14:textId="77777777" w:rsidR="009A35F1" w:rsidRPr="00F2760D" w:rsidRDefault="009A35F1" w:rsidP="00F2760D">
      <w:pPr>
        <w:pStyle w:val="PL"/>
        <w:rPr>
          <w:lang w:eastAsia="zh-CN"/>
        </w:rPr>
      </w:pPr>
      <w:r w:rsidRPr="00F2760D">
        <w:t xml:space="preserve"> ? UeConfigDocId: text</w:t>
      </w:r>
    </w:p>
    <w:p w14:paraId="3230FB61" w14:textId="77777777" w:rsidR="009A35F1" w:rsidRPr="00F2760D" w:rsidRDefault="009A35F1" w:rsidP="00F2760D">
      <w:pPr>
        <w:pStyle w:val="PL"/>
        <w:rPr>
          <w:lang w:eastAsia="zh-CN"/>
        </w:rPr>
      </w:pPr>
      <w:r w:rsidRPr="00F2760D">
        <w:t xml:space="preserve"> ? configName: text             ; Name of the config</w:t>
      </w:r>
    </w:p>
    <w:p w14:paraId="1C2898AC" w14:textId="77777777" w:rsidR="009A35F1" w:rsidRPr="00F2760D" w:rsidRDefault="009A35F1" w:rsidP="00F2760D">
      <w:pPr>
        <w:pStyle w:val="PL"/>
        <w:rPr>
          <w:lang w:eastAsia="zh-CN"/>
        </w:rPr>
      </w:pPr>
      <w:r w:rsidRPr="00F2760D">
        <w:t xml:space="preserve"> valServiceDomain: text</w:t>
      </w:r>
    </w:p>
    <w:p w14:paraId="5C75CF8E" w14:textId="77777777" w:rsidR="009A35F1" w:rsidRPr="00F2760D" w:rsidRDefault="009A35F1" w:rsidP="00F2760D">
      <w:pPr>
        <w:pStyle w:val="PL"/>
        <w:rPr>
          <w:lang w:eastAsia="zh-CN"/>
        </w:rPr>
      </w:pPr>
      <w:r w:rsidRPr="00F2760D">
        <w:t xml:space="preserve"> ? valServiceId: text</w:t>
      </w:r>
    </w:p>
    <w:p w14:paraId="2EA868F5" w14:textId="77777777" w:rsidR="009A35F1" w:rsidRPr="00F2760D" w:rsidRDefault="009A35F1" w:rsidP="00F2760D">
      <w:pPr>
        <w:pStyle w:val="PL"/>
        <w:rPr>
          <w:lang w:eastAsia="zh-CN"/>
        </w:rPr>
      </w:pPr>
      <w:r w:rsidRPr="00F2760D">
        <w:t xml:space="preserve"> ? valUeIds: ValUeIds</w:t>
      </w:r>
    </w:p>
    <w:p w14:paraId="0DCF47D6" w14:textId="77777777" w:rsidR="009A35F1" w:rsidRPr="00F2760D" w:rsidRDefault="009A35F1" w:rsidP="00F2760D">
      <w:pPr>
        <w:pStyle w:val="PL"/>
        <w:rPr>
          <w:lang w:eastAsia="zh-CN"/>
        </w:rPr>
      </w:pPr>
      <w:r w:rsidRPr="00F2760D">
        <w:t xml:space="preserve"> ? ueConfigs: [+ UeConfig]</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UeConfig</w:t>
      </w:r>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r w:rsidRPr="00F2760D">
        <w:t>UeConfig = {</w:t>
      </w:r>
    </w:p>
    <w:p w14:paraId="70C319DB" w14:textId="77777777" w:rsidR="009A35F1" w:rsidRPr="00F2760D" w:rsidRDefault="009A35F1" w:rsidP="00F2760D">
      <w:pPr>
        <w:pStyle w:val="PL"/>
        <w:rPr>
          <w:lang w:eastAsia="zh-CN"/>
        </w:rPr>
      </w:pPr>
      <w:r w:rsidRPr="00F2760D">
        <w:t xml:space="preserve"> configType: ConfigType</w:t>
      </w:r>
    </w:p>
    <w:p w14:paraId="07C3D768" w14:textId="77777777" w:rsidR="009A35F1" w:rsidRPr="00F2760D" w:rsidRDefault="009A35F1" w:rsidP="00F2760D">
      <w:pPr>
        <w:pStyle w:val="PL"/>
        <w:rPr>
          <w:lang w:eastAsia="zh-CN"/>
        </w:rPr>
      </w:pPr>
      <w:r w:rsidRPr="00F2760D">
        <w:t xml:space="preserve"> configData: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ConfigType</w:t>
      </w:r>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r w:rsidRPr="00F2760D">
        <w:t>ConfigType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ValUeIds</w:t>
      </w:r>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AF1F48" w:rsidRDefault="009A35F1" w:rsidP="00F2760D">
      <w:pPr>
        <w:pStyle w:val="PL"/>
        <w:rPr>
          <w:lang w:val="fr-FR" w:eastAsia="zh-CN"/>
        </w:rPr>
      </w:pPr>
      <w:r w:rsidRPr="00AF1F48">
        <w:rPr>
          <w:lang w:val="fr-FR"/>
        </w:rPr>
        <w:t>ValUeIds = {</w:t>
      </w:r>
    </w:p>
    <w:p w14:paraId="4D21CFFC" w14:textId="77777777" w:rsidR="009A35F1" w:rsidRPr="00AF1F48" w:rsidRDefault="009A35F1" w:rsidP="00F2760D">
      <w:pPr>
        <w:pStyle w:val="PL"/>
        <w:rPr>
          <w:lang w:val="fr-FR" w:eastAsia="zh-CN"/>
        </w:rPr>
      </w:pPr>
      <w:r w:rsidRPr="00AF1F48">
        <w:rPr>
          <w:lang w:val="fr-FR"/>
        </w:rPr>
        <w:t xml:space="preserve"> ? uris: [+ Uri]</w:t>
      </w:r>
    </w:p>
    <w:p w14:paraId="2534C73F" w14:textId="77777777" w:rsidR="009A35F1" w:rsidRPr="00AF1F48" w:rsidRDefault="009A35F1" w:rsidP="00F2760D">
      <w:pPr>
        <w:pStyle w:val="PL"/>
        <w:rPr>
          <w:lang w:val="fr-FR" w:eastAsia="zh-CN"/>
        </w:rPr>
      </w:pPr>
      <w:r w:rsidRPr="00AF1F48">
        <w:rPr>
          <w:lang w:val="fr-FR"/>
        </w:rPr>
        <w:t xml:space="preserve"> ? imeiRanges: [+ ImeiRange]</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ImeiRange</w:t>
      </w:r>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r w:rsidRPr="00F2760D">
        <w:t>ImeiRange = {</w:t>
      </w:r>
    </w:p>
    <w:p w14:paraId="013C4148" w14:textId="77777777" w:rsidR="009A35F1" w:rsidRPr="00F2760D" w:rsidRDefault="009A35F1" w:rsidP="00F2760D">
      <w:pPr>
        <w:pStyle w:val="PL"/>
        <w:rPr>
          <w:lang w:eastAsia="zh-CN"/>
        </w:rPr>
      </w:pPr>
      <w:r w:rsidRPr="00F2760D">
        <w:t xml:space="preserve"> tac: TypeAllocationCode</w:t>
      </w:r>
    </w:p>
    <w:p w14:paraId="7FA11A41" w14:textId="77777777" w:rsidR="009A35F1" w:rsidRPr="00F2760D" w:rsidRDefault="009A35F1" w:rsidP="00F2760D">
      <w:pPr>
        <w:pStyle w:val="PL"/>
        <w:rPr>
          <w:lang w:eastAsia="zh-CN"/>
        </w:rPr>
      </w:pPr>
      <w:r w:rsidRPr="00F2760D">
        <w:t xml:space="preserve"> ? snrs: [+ SerialNumber]</w:t>
      </w:r>
    </w:p>
    <w:p w14:paraId="62792B2B" w14:textId="77777777" w:rsidR="009A35F1" w:rsidRPr="00F2760D" w:rsidRDefault="009A35F1" w:rsidP="00F2760D">
      <w:pPr>
        <w:pStyle w:val="PL"/>
        <w:rPr>
          <w:lang w:eastAsia="zh-CN"/>
        </w:rPr>
      </w:pPr>
      <w:r w:rsidRPr="00F2760D">
        <w:t xml:space="preserve"> ? snrRange: SnrRange</w:t>
      </w:r>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SnrRange</w:t>
      </w:r>
    </w:p>
    <w:p w14:paraId="2661D5E1" w14:textId="77777777" w:rsidR="009A35F1" w:rsidRPr="00F2760D" w:rsidRDefault="009A35F1" w:rsidP="00F2760D">
      <w:pPr>
        <w:pStyle w:val="PL"/>
        <w:rPr>
          <w:lang w:eastAsia="zh-CN"/>
        </w:rPr>
      </w:pPr>
      <w:r w:rsidRPr="00F2760D">
        <w:t>;;+ Defines a range of SerialNumbers.</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r w:rsidRPr="00F2760D">
        <w:t>SnrRange = {</w:t>
      </w:r>
    </w:p>
    <w:p w14:paraId="0CE70F43" w14:textId="77777777" w:rsidR="009A35F1" w:rsidRPr="00F2760D" w:rsidRDefault="009A35F1" w:rsidP="00F2760D">
      <w:pPr>
        <w:pStyle w:val="PL"/>
        <w:rPr>
          <w:lang w:eastAsia="zh-CN"/>
        </w:rPr>
      </w:pPr>
      <w:r w:rsidRPr="00F2760D">
        <w:t xml:space="preserve"> low: SerialNumber</w:t>
      </w:r>
    </w:p>
    <w:p w14:paraId="17413A7C" w14:textId="77777777" w:rsidR="009A35F1" w:rsidRPr="00F2760D" w:rsidRDefault="009A35F1" w:rsidP="00F2760D">
      <w:pPr>
        <w:pStyle w:val="PL"/>
        <w:rPr>
          <w:lang w:eastAsia="zh-CN"/>
        </w:rPr>
      </w:pPr>
      <w:r w:rsidRPr="00F2760D">
        <w:t xml:space="preserve"> high: SerialNumber</w:t>
      </w:r>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2760D" w:rsidRDefault="009A35F1" w:rsidP="00F2760D">
      <w:pPr>
        <w:pStyle w:val="PL"/>
        <w:rPr>
          <w:lang w:eastAsia="zh-CN"/>
        </w:rPr>
      </w:pPr>
      <w:r w:rsidRPr="00F2760D">
        <w:t>;;; TypeAllocationCode</w:t>
      </w:r>
    </w:p>
    <w:p w14:paraId="48DDC6ED" w14:textId="77777777" w:rsidR="009A35F1" w:rsidRPr="00F2760D" w:rsidRDefault="009A35F1" w:rsidP="00F2760D">
      <w:pPr>
        <w:pStyle w:val="PL"/>
        <w:rPr>
          <w:lang w:eastAsia="zh-CN"/>
        </w:rPr>
      </w:pPr>
      <w:r w:rsidRPr="00F2760D">
        <w:t>;;+ Type Allocation Code.</w:t>
      </w:r>
    </w:p>
    <w:p w14:paraId="7F25596C" w14:textId="77777777" w:rsidR="009A35F1" w:rsidRPr="00F2760D" w:rsidRDefault="009A35F1" w:rsidP="00F2760D">
      <w:pPr>
        <w:pStyle w:val="PL"/>
        <w:rPr>
          <w:lang w:eastAsia="zh-CN"/>
        </w:rPr>
      </w:pPr>
    </w:p>
    <w:p w14:paraId="56E47094" w14:textId="77777777" w:rsidR="009A35F1" w:rsidRPr="00F2760D" w:rsidRDefault="009A35F1" w:rsidP="00F2760D">
      <w:pPr>
        <w:pStyle w:val="PL"/>
        <w:rPr>
          <w:lang w:eastAsia="zh-CN"/>
        </w:rPr>
      </w:pPr>
      <w:r w:rsidRPr="00F2760D">
        <w:t>TypeAllocationCode = text .regexp "[0-9]{8}"</w:t>
      </w:r>
    </w:p>
    <w:p w14:paraId="14BFD0C9" w14:textId="77777777" w:rsidR="009A35F1" w:rsidRPr="00F2760D" w:rsidRDefault="009A35F1" w:rsidP="00F2760D">
      <w:pPr>
        <w:pStyle w:val="PL"/>
        <w:rPr>
          <w:lang w:eastAsia="zh-CN"/>
        </w:rPr>
      </w:pPr>
    </w:p>
    <w:p w14:paraId="1DB95B88" w14:textId="77777777" w:rsidR="009A35F1" w:rsidRPr="00F2760D" w:rsidRDefault="009A35F1" w:rsidP="00F2760D">
      <w:pPr>
        <w:pStyle w:val="PL"/>
        <w:rPr>
          <w:lang w:eastAsia="zh-CN"/>
        </w:rPr>
      </w:pPr>
      <w:r w:rsidRPr="00F2760D">
        <w:t>;;; SerialNumber</w:t>
      </w:r>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r w:rsidRPr="00F2760D">
        <w:t>SerialNumber = text .regexp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978" w:name="_Toc123645505"/>
      <w:r>
        <w:rPr>
          <w:noProof/>
        </w:rPr>
        <w:t>C.3.1.6</w:t>
      </w:r>
      <w:r>
        <w:rPr>
          <w:noProof/>
        </w:rPr>
        <w:tab/>
        <w:t>Media Type</w:t>
      </w:r>
      <w:bookmarkEnd w:id="978"/>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703FD5CC" w14:textId="272118ED" w:rsidR="009A35F1" w:rsidRDefault="009A35F1" w:rsidP="009A35F1">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979" w:name="_Toc123645506"/>
      <w:r>
        <w:rPr>
          <w:noProof/>
        </w:rPr>
        <w:lastRenderedPageBreak/>
        <w:t>C.3.1.7</w:t>
      </w:r>
      <w:r>
        <w:rPr>
          <w:noProof/>
        </w:rPr>
        <w:tab/>
        <w:t>Media Type registration for application/</w:t>
      </w:r>
      <w:r w:rsidRPr="009F36CD">
        <w:rPr>
          <w:noProof/>
        </w:rPr>
        <w:t>vnd.3gpp.seal-ue-config-info+cbor</w:t>
      </w:r>
      <w:bookmarkEnd w:id="979"/>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r w:rsidRPr="00390A88">
        <w:br w:type="page"/>
      </w:r>
      <w:bookmarkStart w:id="980" w:name="_Toc25306465"/>
      <w:bookmarkStart w:id="981" w:name="_Toc26192788"/>
      <w:bookmarkStart w:id="982" w:name="_Toc34137083"/>
      <w:bookmarkStart w:id="983" w:name="_Toc34137397"/>
      <w:bookmarkStart w:id="984" w:name="_Toc34138545"/>
      <w:bookmarkStart w:id="985" w:name="_Toc34138788"/>
      <w:bookmarkStart w:id="986" w:name="_Toc34395125"/>
      <w:bookmarkStart w:id="987" w:name="_Toc45264342"/>
      <w:bookmarkStart w:id="988" w:name="_Toc123645507"/>
      <w:r w:rsidRPr="00390A88">
        <w:lastRenderedPageBreak/>
        <w:t xml:space="preserve">Annex </w:t>
      </w:r>
      <w:r w:rsidR="00E10C91">
        <w:t>C</w:t>
      </w:r>
      <w:r w:rsidR="00E10C91" w:rsidRPr="00390A88">
        <w:t xml:space="preserve"> </w:t>
      </w:r>
      <w:r w:rsidRPr="00390A88">
        <w:t>(informative):</w:t>
      </w:r>
      <w:r w:rsidRPr="00390A88">
        <w:br/>
        <w:t>Change history</w:t>
      </w:r>
      <w:bookmarkStart w:id="989" w:name="historyclause"/>
      <w:bookmarkEnd w:id="980"/>
      <w:bookmarkEnd w:id="981"/>
      <w:bookmarkEnd w:id="982"/>
      <w:bookmarkEnd w:id="983"/>
      <w:bookmarkEnd w:id="984"/>
      <w:bookmarkEnd w:id="985"/>
      <w:bookmarkEnd w:id="986"/>
      <w:bookmarkEnd w:id="987"/>
      <w:bookmarkEnd w:id="989"/>
      <w:bookmarkEnd w:id="98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Default="006C0BDA" w:rsidP="007F7813">
            <w:pPr>
              <w:pStyle w:val="TAL"/>
            </w:pPr>
            <w: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Default="006C0BDA" w:rsidP="006C0BDA">
            <w:pPr>
              <w:pStyle w:val="TAL"/>
            </w:pPr>
            <w: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Default="006C0BDA" w:rsidP="006C0BDA">
            <w:pPr>
              <w:pStyle w:val="TAL"/>
            </w:pPr>
            <w: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Default="004F2819" w:rsidP="006C0BDA">
            <w:pPr>
              <w:pStyle w:val="TAL"/>
            </w:pPr>
            <w: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Default="00A504AA" w:rsidP="00A504AA">
            <w:pPr>
              <w:pStyle w:val="TAL"/>
            </w:pPr>
            <w: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Default="00B922F5" w:rsidP="00A504AA">
            <w:pPr>
              <w:pStyle w:val="TAL"/>
            </w:pPr>
            <w: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Default="008A293E" w:rsidP="00A504AA">
            <w:pPr>
              <w:pStyle w:val="TAL"/>
            </w:pPr>
            <w: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r w:rsidR="006532D4"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Default="006532D4" w:rsidP="00A504AA">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Default="006532D4" w:rsidP="00A504AA">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8A293E" w:rsidRDefault="004E19DD" w:rsidP="00A504AA">
            <w:pPr>
              <w:pStyle w:val="TAC"/>
              <w:rPr>
                <w:sz w:val="16"/>
                <w:szCs w:val="16"/>
              </w:rPr>
            </w:pPr>
            <w:r w:rsidRPr="004E19DD">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Default="006532D4" w:rsidP="00A504A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Default="006532D4"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Default="006532D4" w:rsidP="00A504AA">
            <w:pPr>
              <w:pStyle w:val="TAL"/>
            </w:pPr>
            <w:r w:rsidRPr="006532D4">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Default="006532D4" w:rsidP="00A504AA">
            <w:pPr>
              <w:pStyle w:val="TAC"/>
              <w:rPr>
                <w:sz w:val="16"/>
                <w:szCs w:val="16"/>
              </w:rPr>
            </w:pPr>
            <w:r>
              <w:rPr>
                <w:sz w:val="16"/>
                <w:szCs w:val="16"/>
              </w:rPr>
              <w:t>17.5.0</w:t>
            </w:r>
          </w:p>
        </w:tc>
      </w:tr>
    </w:tbl>
    <w:p w14:paraId="0123233E" w14:textId="77777777" w:rsidR="00080512" w:rsidRDefault="00080512"/>
    <w:sectPr w:rsidR="0008051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DF128" w14:textId="77777777" w:rsidR="00DF38A5" w:rsidRDefault="00DF38A5">
      <w:r>
        <w:separator/>
      </w:r>
    </w:p>
  </w:endnote>
  <w:endnote w:type="continuationSeparator" w:id="0">
    <w:p w14:paraId="524592E7" w14:textId="77777777" w:rsidR="00DF38A5" w:rsidRDefault="00DF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0391" w14:textId="77777777" w:rsidR="00DF38A5" w:rsidRDefault="00DF38A5">
      <w:r>
        <w:separator/>
      </w:r>
    </w:p>
  </w:footnote>
  <w:footnote w:type="continuationSeparator" w:id="0">
    <w:p w14:paraId="71930FA4" w14:textId="77777777" w:rsidR="00DF38A5" w:rsidRDefault="00DF3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0B016984"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1F48">
      <w:rPr>
        <w:rFonts w:ascii="Arial" w:hAnsi="Arial" w:cs="Arial"/>
        <w:b/>
        <w:noProof/>
        <w:sz w:val="18"/>
        <w:szCs w:val="18"/>
      </w:rPr>
      <w:t>3GPP TS 24.546 V17.5.0 (2022-12)</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5119879C"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1F48">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B330A"/>
    <w:rsid w:val="000C47C3"/>
    <w:rsid w:val="000D58AB"/>
    <w:rsid w:val="000D5A61"/>
    <w:rsid w:val="000E1DFA"/>
    <w:rsid w:val="000E3EF3"/>
    <w:rsid w:val="00104441"/>
    <w:rsid w:val="001262E5"/>
    <w:rsid w:val="00126663"/>
    <w:rsid w:val="00133525"/>
    <w:rsid w:val="00140106"/>
    <w:rsid w:val="00140E46"/>
    <w:rsid w:val="00157C16"/>
    <w:rsid w:val="00175696"/>
    <w:rsid w:val="00177D29"/>
    <w:rsid w:val="001817F5"/>
    <w:rsid w:val="00195D9F"/>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47D68"/>
    <w:rsid w:val="0025648C"/>
    <w:rsid w:val="00265E1D"/>
    <w:rsid w:val="002675F0"/>
    <w:rsid w:val="00274245"/>
    <w:rsid w:val="00274B09"/>
    <w:rsid w:val="00274C7C"/>
    <w:rsid w:val="00274CD6"/>
    <w:rsid w:val="00275B5B"/>
    <w:rsid w:val="00277E09"/>
    <w:rsid w:val="002909CD"/>
    <w:rsid w:val="002B6163"/>
    <w:rsid w:val="002B6339"/>
    <w:rsid w:val="002C4CCC"/>
    <w:rsid w:val="002E00EE"/>
    <w:rsid w:val="002E2DE5"/>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2608"/>
    <w:rsid w:val="004345EC"/>
    <w:rsid w:val="0045067D"/>
    <w:rsid w:val="00452FB7"/>
    <w:rsid w:val="00462424"/>
    <w:rsid w:val="00465515"/>
    <w:rsid w:val="004723B8"/>
    <w:rsid w:val="00481EB5"/>
    <w:rsid w:val="00483853"/>
    <w:rsid w:val="00485671"/>
    <w:rsid w:val="004C79C9"/>
    <w:rsid w:val="004D3578"/>
    <w:rsid w:val="004D453D"/>
    <w:rsid w:val="004E19DD"/>
    <w:rsid w:val="004E213A"/>
    <w:rsid w:val="004E283E"/>
    <w:rsid w:val="004F0988"/>
    <w:rsid w:val="004F2819"/>
    <w:rsid w:val="004F3340"/>
    <w:rsid w:val="004F59C8"/>
    <w:rsid w:val="005117B4"/>
    <w:rsid w:val="00512FF7"/>
    <w:rsid w:val="0051311E"/>
    <w:rsid w:val="005214C6"/>
    <w:rsid w:val="00525151"/>
    <w:rsid w:val="0053388B"/>
    <w:rsid w:val="005347D9"/>
    <w:rsid w:val="00535773"/>
    <w:rsid w:val="00543E6C"/>
    <w:rsid w:val="00547404"/>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532D4"/>
    <w:rsid w:val="006650C4"/>
    <w:rsid w:val="00667A0B"/>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797C"/>
    <w:rsid w:val="007A1118"/>
    <w:rsid w:val="007A139F"/>
    <w:rsid w:val="007A38D7"/>
    <w:rsid w:val="007A6184"/>
    <w:rsid w:val="007B600E"/>
    <w:rsid w:val="007B64BE"/>
    <w:rsid w:val="007C4BF8"/>
    <w:rsid w:val="007D1DEF"/>
    <w:rsid w:val="007E08C6"/>
    <w:rsid w:val="007E231B"/>
    <w:rsid w:val="007E48EA"/>
    <w:rsid w:val="007F0F4A"/>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A293E"/>
    <w:rsid w:val="008B1E24"/>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4643"/>
    <w:rsid w:val="0098698B"/>
    <w:rsid w:val="00997E53"/>
    <w:rsid w:val="009A35F1"/>
    <w:rsid w:val="009B0C73"/>
    <w:rsid w:val="009B1161"/>
    <w:rsid w:val="009E792C"/>
    <w:rsid w:val="009F37B7"/>
    <w:rsid w:val="009F66D6"/>
    <w:rsid w:val="00A0067F"/>
    <w:rsid w:val="00A10F02"/>
    <w:rsid w:val="00A164B4"/>
    <w:rsid w:val="00A26956"/>
    <w:rsid w:val="00A27486"/>
    <w:rsid w:val="00A32861"/>
    <w:rsid w:val="00A36BFE"/>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65E2"/>
    <w:rsid w:val="00AF1F48"/>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0474"/>
    <w:rsid w:val="00BD7D31"/>
    <w:rsid w:val="00BE3255"/>
    <w:rsid w:val="00BE4395"/>
    <w:rsid w:val="00BF128E"/>
    <w:rsid w:val="00BF4F2A"/>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38A5"/>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3360"/>
    <w:rsid w:val="00F22EC7"/>
    <w:rsid w:val="00F26B62"/>
    <w:rsid w:val="00F2760D"/>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17431</Words>
  <Characters>103891</Characters>
  <Application>Microsoft Office Word</Application>
  <DocSecurity>0</DocSecurity>
  <Lines>3710</Lines>
  <Paragraphs>3192</Paragraphs>
  <ScaleCrop>false</ScaleCrop>
  <HeadingPairs>
    <vt:vector size="4" baseType="variant">
      <vt:variant>
        <vt:lpstr>Title</vt:lpstr>
      </vt:variant>
      <vt:variant>
        <vt:i4>1</vt:i4>
      </vt:variant>
      <vt:variant>
        <vt:lpstr>Headings</vt:lpstr>
      </vt:variant>
      <vt:variant>
        <vt:i4>63</vt:i4>
      </vt:variant>
    </vt:vector>
  </HeadingPairs>
  <TitlesOfParts>
    <vt:vector size="64" baseType="lpstr">
      <vt:lpstr>3GPP TS ab.cde</vt:lpstr>
      <vt:lpstr>Foreword</vt:lpstr>
      <vt:lpstr>1	Scope</vt:lpstr>
      <vt:lpstr>2	References</vt:lpstr>
      <vt:lpstr>3	Definitions of terms and abbreviations</vt:lpstr>
      <vt:lpstr>    3.1	Terms</vt:lpstr>
      <vt:lpstr>    3.2	Abbreviations</vt:lpstr>
      <vt:lpstr>4	General description</vt:lpstr>
      <vt:lpstr>5	Functional entities</vt:lpstr>
      <vt:lpstr>    5.1	SEAL configuration management client (SCM-C)</vt:lpstr>
      <vt:lpstr>    5.2	SEAL configuration management server (SCM-S)</vt:lpstr>
      <vt:lpstr>6	Configuration management procedures</vt:lpstr>
      <vt:lpstr>    6.1	General</vt:lpstr>
      <vt:lpstr>    6.2	On-network procedures</vt:lpstr>
      <vt:lpstr>        6.2.1	General</vt:lpstr>
      <vt:lpstr>        6.2.2	Common procedures</vt:lpstr>
      <vt:lpstr>        6.2.3	VAL UE configuration data</vt:lpstr>
      <vt:lpstr>        6.2.4	VAL user profile data</vt:lpstr>
      <vt:lpstr>        6.2.5	Update VAL user profile data</vt:lpstr>
      <vt:lpstr>    6.3	Off-network procedures</vt:lpstr>
      <vt:lpstr>7	Coding</vt:lpstr>
      <vt:lpstr>    7.1	VAL user profile document</vt:lpstr>
      <vt:lpstr>        7.1.1	General</vt:lpstr>
      <vt:lpstr>        7.1.2	Application unique ID</vt:lpstr>
      <vt:lpstr>        7.1.3	Data structure</vt:lpstr>
      <vt:lpstr>        7.1.4	XML Schema</vt:lpstr>
      <vt:lpstr>        7.1.5	Semantics</vt:lpstr>
      <vt:lpstr>        7.1.6	MIME type</vt:lpstr>
      <vt:lpstr>        7.1.7	IANA registration template</vt:lpstr>
      <vt:lpstr>    7.2	VAL UE configuration document</vt:lpstr>
      <vt:lpstr>        7.2.1	General</vt:lpstr>
      <vt:lpstr>        7.2.2	Application unique ID</vt:lpstr>
      <vt:lpstr>        7.2.3	Data structure</vt:lpstr>
      <vt:lpstr>        7.2.4	XML schema</vt:lpstr>
      <vt:lpstr>        7.2.5	Semantics</vt:lpstr>
      <vt:lpstr>        7.2.6	MIME type</vt:lpstr>
      <vt:lpstr>        7.2.7	IANA registration template</vt:lpstr>
      <vt:lpstr>A.1	Creating configuration update event subscription</vt:lpstr>
      <vt:lpstr>    A.1.1	General</vt:lpstr>
      <vt:lpstr>    A.1.2	Client side parameters</vt:lpstr>
      <vt:lpstr>    A.1.3	Server side parameters</vt:lpstr>
      <vt:lpstr>A.2	Retrieve VAL UE configuration data</vt:lpstr>
      <vt:lpstr>    A.2.1	Client side parameters</vt:lpstr>
      <vt:lpstr>B.1	General</vt:lpstr>
      <vt:lpstr>B.2	Configuration update notification</vt:lpstr>
      <vt:lpstr>C.1	General</vt:lpstr>
      <vt:lpstr>    C.1.1	Resource URI structure</vt:lpstr>
      <vt:lpstr>    C.1.2	Use of cache</vt:lpstr>
      <vt:lpstr>    C.1.3	Error handling</vt:lpstr>
      <vt:lpstr>    C.1.4	Data types applicable to multiple resource representations</vt:lpstr>
      <vt:lpstr>        C.1.4.1	General</vt:lpstr>
      <vt:lpstr>        C.1.4.2	Referenced structured data types</vt:lpstr>
      <vt:lpstr>        C.1.4.3	Referenced simple data types and enumerations</vt:lpstr>
      <vt:lpstr>        C.1.4.4	Common structured data types </vt:lpstr>
      <vt:lpstr>        C.1.4.5	Common enumerations </vt:lpstr>
      <vt:lpstr>C.2	Resource representation and APIs for VAL user profile</vt:lpstr>
      <vt:lpstr>    C.2.1	SU_UserProfile API</vt:lpstr>
      <vt:lpstr>        C.2.1.1	API URI</vt:lpstr>
      <vt:lpstr>        C.2.1.2	Resources</vt:lpstr>
      <vt:lpstr>        C.2.1.3	Data Model</vt:lpstr>
      <vt:lpstr>        C.2.1.4	Error Handling</vt:lpstr>
      <vt:lpstr>        C.2.1.5	CDDL Specification</vt:lpstr>
      <vt:lpstr>        C.2.1.6	Media Type</vt:lpstr>
      <vt:lpstr>        C.2.1.7	Media Type registration for application/vnd.3gpp.seal-user-profile-info+</vt:lpstr>
    </vt:vector>
  </TitlesOfParts>
  <Company>ETSI</Company>
  <LinksUpToDate>false</LinksUpToDate>
  <CharactersWithSpaces>118130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V1</cp:lastModifiedBy>
  <cp:revision>3</cp:revision>
  <cp:lastPrinted>2019-02-25T14:05:00Z</cp:lastPrinted>
  <dcterms:created xsi:type="dcterms:W3CDTF">2023-01-03T12:24:00Z</dcterms:created>
  <dcterms:modified xsi:type="dcterms:W3CDTF">2023-01-03T12:24:00Z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ies>
</file>