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467298FE"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r w:rsidR="008A293E">
              <w:t>4</w:t>
            </w:r>
            <w:r w:rsidRPr="00390A88">
              <w:t>.</w:t>
            </w:r>
            <w:bookmarkEnd w:id="3"/>
            <w:r w:rsidRPr="00390A88">
              <w:t>0</w:t>
            </w:r>
            <w:r>
              <w:t xml:space="preserve"> </w:t>
            </w:r>
            <w:r w:rsidRPr="00390A88">
              <w:rPr>
                <w:sz w:val="32"/>
              </w:rPr>
              <w:t>(</w:t>
            </w:r>
            <w:bookmarkStart w:id="4" w:name="issueDate"/>
            <w:r w:rsidRPr="00390A88">
              <w:rPr>
                <w:sz w:val="32"/>
              </w:rPr>
              <w:t>20</w:t>
            </w:r>
            <w:r>
              <w:rPr>
                <w:sz w:val="32"/>
              </w:rPr>
              <w:t>22</w:t>
            </w:r>
            <w:r w:rsidRPr="00390A88">
              <w:rPr>
                <w:sz w:val="32"/>
              </w:rPr>
              <w:t>-</w:t>
            </w:r>
            <w:bookmarkEnd w:id="4"/>
            <w:r>
              <w:rPr>
                <w:sz w:val="32"/>
              </w:rPr>
              <w:t>0</w:t>
            </w:r>
            <w:r w:rsidR="008A293E">
              <w:rPr>
                <w:sz w:val="32"/>
              </w:rPr>
              <w:t>9</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650 Route des Lucioles - Sophia Antipolis</w:t>
            </w:r>
          </w:p>
          <w:p w14:paraId="3440400B"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7777777" w:rsidR="00C3210C" w:rsidRPr="00A46C68" w:rsidRDefault="00C3210C" w:rsidP="00BF1743">
            <w:pPr>
              <w:pStyle w:val="FP"/>
              <w:jc w:val="center"/>
              <w:rPr>
                <w:noProof/>
                <w:sz w:val="18"/>
              </w:rPr>
            </w:pPr>
            <w:r w:rsidRPr="00A46C68">
              <w:rPr>
                <w:noProof/>
                <w:sz w:val="18"/>
              </w:rPr>
              <w:t xml:space="preserve">© </w:t>
            </w:r>
            <w:r>
              <w:rPr>
                <w:noProof/>
                <w:sz w:val="18"/>
              </w:rPr>
              <w:t>2022</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1961AEB7" w14:textId="0A6C0856" w:rsidR="00277E09"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77E09">
        <w:rPr>
          <w:noProof/>
        </w:rPr>
        <w:t>Foreword</w:t>
      </w:r>
      <w:r w:rsidR="00277E09">
        <w:rPr>
          <w:noProof/>
        </w:rPr>
        <w:tab/>
      </w:r>
      <w:r w:rsidR="00277E09">
        <w:rPr>
          <w:noProof/>
        </w:rPr>
        <w:fldChar w:fldCharType="begin" w:fldLock="1"/>
      </w:r>
      <w:r w:rsidR="00277E09">
        <w:rPr>
          <w:noProof/>
        </w:rPr>
        <w:instrText xml:space="preserve"> PAGEREF _Toc114863587 \h </w:instrText>
      </w:r>
      <w:r w:rsidR="00277E09">
        <w:rPr>
          <w:noProof/>
        </w:rPr>
      </w:r>
      <w:r w:rsidR="00277E09">
        <w:rPr>
          <w:noProof/>
        </w:rPr>
        <w:fldChar w:fldCharType="separate"/>
      </w:r>
      <w:r w:rsidR="00277E09">
        <w:rPr>
          <w:noProof/>
        </w:rPr>
        <w:t>6</w:t>
      </w:r>
      <w:r w:rsidR="00277E09">
        <w:rPr>
          <w:noProof/>
        </w:rPr>
        <w:fldChar w:fldCharType="end"/>
      </w:r>
    </w:p>
    <w:p w14:paraId="53785EDF" w14:textId="2F60889E" w:rsidR="00277E09" w:rsidRDefault="00277E0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_Toc114863588 \h </w:instrText>
      </w:r>
      <w:r>
        <w:rPr>
          <w:noProof/>
        </w:rPr>
      </w:r>
      <w:r>
        <w:rPr>
          <w:noProof/>
        </w:rPr>
        <w:fldChar w:fldCharType="separate"/>
      </w:r>
      <w:r>
        <w:rPr>
          <w:noProof/>
        </w:rPr>
        <w:t>8</w:t>
      </w:r>
      <w:r>
        <w:rPr>
          <w:noProof/>
        </w:rPr>
        <w:fldChar w:fldCharType="end"/>
      </w:r>
    </w:p>
    <w:p w14:paraId="4BDC7A49" w14:textId="2BBB1A22" w:rsidR="00277E09" w:rsidRDefault="00277E0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_Toc114863589 \h </w:instrText>
      </w:r>
      <w:r>
        <w:rPr>
          <w:noProof/>
        </w:rPr>
      </w:r>
      <w:r>
        <w:rPr>
          <w:noProof/>
        </w:rPr>
        <w:fldChar w:fldCharType="separate"/>
      </w:r>
      <w:r>
        <w:rPr>
          <w:noProof/>
        </w:rPr>
        <w:t>8</w:t>
      </w:r>
      <w:r>
        <w:rPr>
          <w:noProof/>
        </w:rPr>
        <w:fldChar w:fldCharType="end"/>
      </w:r>
    </w:p>
    <w:p w14:paraId="644C2439" w14:textId="486FE216" w:rsidR="00277E09" w:rsidRDefault="00277E0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_Toc114863590 \h </w:instrText>
      </w:r>
      <w:r>
        <w:rPr>
          <w:noProof/>
        </w:rPr>
      </w:r>
      <w:r>
        <w:rPr>
          <w:noProof/>
        </w:rPr>
        <w:fldChar w:fldCharType="separate"/>
      </w:r>
      <w:r>
        <w:rPr>
          <w:noProof/>
        </w:rPr>
        <w:t>9</w:t>
      </w:r>
      <w:r>
        <w:rPr>
          <w:noProof/>
        </w:rPr>
        <w:fldChar w:fldCharType="end"/>
      </w:r>
    </w:p>
    <w:p w14:paraId="58169983" w14:textId="772805B4" w:rsidR="00277E09" w:rsidRDefault="00277E0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_Toc114863591 \h </w:instrText>
      </w:r>
      <w:r>
        <w:rPr>
          <w:noProof/>
        </w:rPr>
      </w:r>
      <w:r>
        <w:rPr>
          <w:noProof/>
        </w:rPr>
        <w:fldChar w:fldCharType="separate"/>
      </w:r>
      <w:r>
        <w:rPr>
          <w:noProof/>
        </w:rPr>
        <w:t>9</w:t>
      </w:r>
      <w:r>
        <w:rPr>
          <w:noProof/>
        </w:rPr>
        <w:fldChar w:fldCharType="end"/>
      </w:r>
    </w:p>
    <w:p w14:paraId="760C2BA0" w14:textId="1E7D82E7" w:rsidR="00277E09" w:rsidRDefault="00277E0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_Toc114863592 \h </w:instrText>
      </w:r>
      <w:r>
        <w:rPr>
          <w:noProof/>
        </w:rPr>
      </w:r>
      <w:r>
        <w:rPr>
          <w:noProof/>
        </w:rPr>
        <w:fldChar w:fldCharType="separate"/>
      </w:r>
      <w:r>
        <w:rPr>
          <w:noProof/>
        </w:rPr>
        <w:t>10</w:t>
      </w:r>
      <w:r>
        <w:rPr>
          <w:noProof/>
        </w:rPr>
        <w:fldChar w:fldCharType="end"/>
      </w:r>
    </w:p>
    <w:p w14:paraId="4BF28EB0" w14:textId="6EFF7B35" w:rsidR="00277E09" w:rsidRDefault="00277E0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_Toc114863593 \h </w:instrText>
      </w:r>
      <w:r>
        <w:rPr>
          <w:noProof/>
        </w:rPr>
      </w:r>
      <w:r>
        <w:rPr>
          <w:noProof/>
        </w:rPr>
        <w:fldChar w:fldCharType="separate"/>
      </w:r>
      <w:r>
        <w:rPr>
          <w:noProof/>
        </w:rPr>
        <w:t>10</w:t>
      </w:r>
      <w:r>
        <w:rPr>
          <w:noProof/>
        </w:rPr>
        <w:fldChar w:fldCharType="end"/>
      </w:r>
    </w:p>
    <w:p w14:paraId="3358CFA1" w14:textId="6E3F5B93" w:rsidR="00277E09" w:rsidRDefault="00277E0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_Toc114863594 \h </w:instrText>
      </w:r>
      <w:r>
        <w:rPr>
          <w:noProof/>
        </w:rPr>
      </w:r>
      <w:r>
        <w:rPr>
          <w:noProof/>
        </w:rPr>
        <w:fldChar w:fldCharType="separate"/>
      </w:r>
      <w:r>
        <w:rPr>
          <w:noProof/>
        </w:rPr>
        <w:t>10</w:t>
      </w:r>
      <w:r>
        <w:rPr>
          <w:noProof/>
        </w:rPr>
        <w:fldChar w:fldCharType="end"/>
      </w:r>
    </w:p>
    <w:p w14:paraId="71221739" w14:textId="5415D0F9" w:rsidR="00277E09" w:rsidRDefault="00277E09">
      <w:pPr>
        <w:pStyle w:val="TOC2"/>
        <w:rPr>
          <w:rFonts w:asciiTheme="minorHAnsi" w:eastAsiaTheme="minorEastAsia" w:hAnsiTheme="minorHAnsi" w:cstheme="minorBidi"/>
          <w:noProof/>
          <w:sz w:val="22"/>
          <w:szCs w:val="22"/>
          <w:lang w:eastAsia="en-GB"/>
        </w:rPr>
      </w:pPr>
      <w:r w:rsidRPr="00A921B4">
        <w:rPr>
          <w:noProof/>
          <w:lang w:val="en-US"/>
        </w:rPr>
        <w:t>5.1</w:t>
      </w:r>
      <w:r>
        <w:rPr>
          <w:rFonts w:asciiTheme="minorHAnsi" w:eastAsiaTheme="minorEastAsia" w:hAnsiTheme="minorHAnsi" w:cstheme="minorBidi"/>
          <w:noProof/>
          <w:sz w:val="22"/>
          <w:szCs w:val="22"/>
          <w:lang w:eastAsia="en-GB"/>
        </w:rPr>
        <w:tab/>
      </w:r>
      <w:r w:rsidRPr="00A921B4">
        <w:rPr>
          <w:noProof/>
          <w:lang w:val="en-US"/>
        </w:rPr>
        <w:t>SEAL configuration management client (SCM-C)</w:t>
      </w:r>
      <w:r>
        <w:rPr>
          <w:noProof/>
        </w:rPr>
        <w:tab/>
      </w:r>
      <w:r>
        <w:rPr>
          <w:noProof/>
        </w:rPr>
        <w:fldChar w:fldCharType="begin" w:fldLock="1"/>
      </w:r>
      <w:r>
        <w:rPr>
          <w:noProof/>
        </w:rPr>
        <w:instrText xml:space="preserve"> PAGEREF _Toc114863595 \h </w:instrText>
      </w:r>
      <w:r>
        <w:rPr>
          <w:noProof/>
        </w:rPr>
      </w:r>
      <w:r>
        <w:rPr>
          <w:noProof/>
        </w:rPr>
        <w:fldChar w:fldCharType="separate"/>
      </w:r>
      <w:r>
        <w:rPr>
          <w:noProof/>
        </w:rPr>
        <w:t>10</w:t>
      </w:r>
      <w:r>
        <w:rPr>
          <w:noProof/>
        </w:rPr>
        <w:fldChar w:fldCharType="end"/>
      </w:r>
    </w:p>
    <w:p w14:paraId="43E1C757" w14:textId="52E2E52E" w:rsidR="00277E09" w:rsidRDefault="00277E09">
      <w:pPr>
        <w:pStyle w:val="TOC2"/>
        <w:rPr>
          <w:rFonts w:asciiTheme="minorHAnsi" w:eastAsiaTheme="minorEastAsia" w:hAnsiTheme="minorHAnsi" w:cstheme="minorBidi"/>
          <w:noProof/>
          <w:sz w:val="22"/>
          <w:szCs w:val="22"/>
          <w:lang w:eastAsia="en-GB"/>
        </w:rPr>
      </w:pPr>
      <w:r w:rsidRPr="00A921B4">
        <w:rPr>
          <w:noProof/>
          <w:lang w:val="en-US"/>
        </w:rPr>
        <w:t>5.2</w:t>
      </w:r>
      <w:r>
        <w:rPr>
          <w:rFonts w:asciiTheme="minorHAnsi" w:eastAsiaTheme="minorEastAsia" w:hAnsiTheme="minorHAnsi" w:cstheme="minorBidi"/>
          <w:noProof/>
          <w:sz w:val="22"/>
          <w:szCs w:val="22"/>
          <w:lang w:eastAsia="en-GB"/>
        </w:rPr>
        <w:tab/>
      </w:r>
      <w:r w:rsidRPr="00A921B4">
        <w:rPr>
          <w:noProof/>
          <w:lang w:val="en-US"/>
        </w:rPr>
        <w:t>SEAL configuration management server (SCM-S)</w:t>
      </w:r>
      <w:r>
        <w:rPr>
          <w:noProof/>
        </w:rPr>
        <w:tab/>
      </w:r>
      <w:r>
        <w:rPr>
          <w:noProof/>
        </w:rPr>
        <w:fldChar w:fldCharType="begin" w:fldLock="1"/>
      </w:r>
      <w:r>
        <w:rPr>
          <w:noProof/>
        </w:rPr>
        <w:instrText xml:space="preserve"> PAGEREF _Toc114863596 \h </w:instrText>
      </w:r>
      <w:r>
        <w:rPr>
          <w:noProof/>
        </w:rPr>
      </w:r>
      <w:r>
        <w:rPr>
          <w:noProof/>
        </w:rPr>
        <w:fldChar w:fldCharType="separate"/>
      </w:r>
      <w:r>
        <w:rPr>
          <w:noProof/>
        </w:rPr>
        <w:t>11</w:t>
      </w:r>
      <w:r>
        <w:rPr>
          <w:noProof/>
        </w:rPr>
        <w:fldChar w:fldCharType="end"/>
      </w:r>
    </w:p>
    <w:p w14:paraId="47A92228" w14:textId="0952DFA9" w:rsidR="00277E09" w:rsidRDefault="00277E0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_Toc114863597 \h </w:instrText>
      </w:r>
      <w:r>
        <w:rPr>
          <w:noProof/>
        </w:rPr>
      </w:r>
      <w:r>
        <w:rPr>
          <w:noProof/>
        </w:rPr>
        <w:fldChar w:fldCharType="separate"/>
      </w:r>
      <w:r>
        <w:rPr>
          <w:noProof/>
        </w:rPr>
        <w:t>12</w:t>
      </w:r>
      <w:r>
        <w:rPr>
          <w:noProof/>
        </w:rPr>
        <w:fldChar w:fldCharType="end"/>
      </w:r>
    </w:p>
    <w:p w14:paraId="3E90324C" w14:textId="4B0A4F51" w:rsidR="00277E09" w:rsidRDefault="00277E0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_Toc114863598 \h </w:instrText>
      </w:r>
      <w:r>
        <w:rPr>
          <w:noProof/>
        </w:rPr>
      </w:r>
      <w:r>
        <w:rPr>
          <w:noProof/>
        </w:rPr>
        <w:fldChar w:fldCharType="separate"/>
      </w:r>
      <w:r>
        <w:rPr>
          <w:noProof/>
        </w:rPr>
        <w:t>12</w:t>
      </w:r>
      <w:r>
        <w:rPr>
          <w:noProof/>
        </w:rPr>
        <w:fldChar w:fldCharType="end"/>
      </w:r>
    </w:p>
    <w:p w14:paraId="3CE65850" w14:textId="6AD62227" w:rsidR="00277E09" w:rsidRDefault="00277E0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_Toc114863599 \h </w:instrText>
      </w:r>
      <w:r>
        <w:rPr>
          <w:noProof/>
        </w:rPr>
      </w:r>
      <w:r>
        <w:rPr>
          <w:noProof/>
        </w:rPr>
        <w:fldChar w:fldCharType="separate"/>
      </w:r>
      <w:r>
        <w:rPr>
          <w:noProof/>
        </w:rPr>
        <w:t>12</w:t>
      </w:r>
      <w:r>
        <w:rPr>
          <w:noProof/>
        </w:rPr>
        <w:fldChar w:fldCharType="end"/>
      </w:r>
    </w:p>
    <w:p w14:paraId="6BD6D292" w14:textId="775B0828" w:rsidR="00277E09" w:rsidRDefault="00277E0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_Toc114863600 \h </w:instrText>
      </w:r>
      <w:r>
        <w:rPr>
          <w:noProof/>
        </w:rPr>
      </w:r>
      <w:r>
        <w:rPr>
          <w:noProof/>
        </w:rPr>
        <w:fldChar w:fldCharType="separate"/>
      </w:r>
      <w:r>
        <w:rPr>
          <w:noProof/>
        </w:rPr>
        <w:t>12</w:t>
      </w:r>
      <w:r>
        <w:rPr>
          <w:noProof/>
        </w:rPr>
        <w:fldChar w:fldCharType="end"/>
      </w:r>
    </w:p>
    <w:p w14:paraId="2B591F41" w14:textId="12F2CFE4" w:rsidR="00277E09" w:rsidRDefault="00277E09">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_Toc114863601 \h </w:instrText>
      </w:r>
      <w:r>
        <w:rPr>
          <w:noProof/>
        </w:rPr>
      </w:r>
      <w:r>
        <w:rPr>
          <w:noProof/>
        </w:rPr>
        <w:fldChar w:fldCharType="separate"/>
      </w:r>
      <w:r>
        <w:rPr>
          <w:noProof/>
        </w:rPr>
        <w:t>12</w:t>
      </w:r>
      <w:r>
        <w:rPr>
          <w:noProof/>
        </w:rPr>
        <w:fldChar w:fldCharType="end"/>
      </w:r>
    </w:p>
    <w:p w14:paraId="1510CFF7" w14:textId="06E0CF42" w:rsidR="00277E09" w:rsidRDefault="00277E09">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_Toc114863602 \h </w:instrText>
      </w:r>
      <w:r>
        <w:rPr>
          <w:noProof/>
        </w:rPr>
      </w:r>
      <w:r>
        <w:rPr>
          <w:noProof/>
        </w:rPr>
        <w:fldChar w:fldCharType="separate"/>
      </w:r>
      <w:r>
        <w:rPr>
          <w:noProof/>
        </w:rPr>
        <w:t>12</w:t>
      </w:r>
      <w:r>
        <w:rPr>
          <w:noProof/>
        </w:rPr>
        <w:fldChar w:fldCharType="end"/>
      </w:r>
    </w:p>
    <w:p w14:paraId="4106F7EB" w14:textId="26065BF6" w:rsidR="00277E09" w:rsidRDefault="00277E0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_Toc114863603 \h </w:instrText>
      </w:r>
      <w:r>
        <w:rPr>
          <w:noProof/>
        </w:rPr>
      </w:r>
      <w:r>
        <w:rPr>
          <w:noProof/>
        </w:rPr>
        <w:fldChar w:fldCharType="separate"/>
      </w:r>
      <w:r>
        <w:rPr>
          <w:noProof/>
        </w:rPr>
        <w:t>12</w:t>
      </w:r>
      <w:r>
        <w:rPr>
          <w:noProof/>
        </w:rPr>
        <w:fldChar w:fldCharType="end"/>
      </w:r>
    </w:p>
    <w:p w14:paraId="4361CD42" w14:textId="7181B068" w:rsidR="00277E09" w:rsidRDefault="00277E0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_Toc114863604 \h </w:instrText>
      </w:r>
      <w:r>
        <w:rPr>
          <w:noProof/>
        </w:rPr>
      </w:r>
      <w:r>
        <w:rPr>
          <w:noProof/>
        </w:rPr>
        <w:fldChar w:fldCharType="separate"/>
      </w:r>
      <w:r>
        <w:rPr>
          <w:noProof/>
        </w:rPr>
        <w:t>12</w:t>
      </w:r>
      <w:r>
        <w:rPr>
          <w:noProof/>
        </w:rPr>
        <w:fldChar w:fldCharType="end"/>
      </w:r>
    </w:p>
    <w:p w14:paraId="1A0C437B" w14:textId="758B7D26" w:rsidR="00277E09" w:rsidRDefault="00277E09">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_Toc114863605 \h </w:instrText>
      </w:r>
      <w:r>
        <w:rPr>
          <w:noProof/>
        </w:rPr>
      </w:r>
      <w:r>
        <w:rPr>
          <w:noProof/>
        </w:rPr>
        <w:fldChar w:fldCharType="separate"/>
      </w:r>
      <w:r>
        <w:rPr>
          <w:noProof/>
        </w:rPr>
        <w:t>12</w:t>
      </w:r>
      <w:r>
        <w:rPr>
          <w:noProof/>
        </w:rPr>
        <w:fldChar w:fldCharType="end"/>
      </w:r>
    </w:p>
    <w:p w14:paraId="63858BBD" w14:textId="55C27618" w:rsidR="00277E09" w:rsidRDefault="00277E09">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_Toc114863606 \h </w:instrText>
      </w:r>
      <w:r>
        <w:rPr>
          <w:noProof/>
        </w:rPr>
      </w:r>
      <w:r>
        <w:rPr>
          <w:noProof/>
        </w:rPr>
        <w:fldChar w:fldCharType="separate"/>
      </w:r>
      <w:r>
        <w:rPr>
          <w:noProof/>
        </w:rPr>
        <w:t>14</w:t>
      </w:r>
      <w:r>
        <w:rPr>
          <w:noProof/>
        </w:rPr>
        <w:fldChar w:fldCharType="end"/>
      </w:r>
    </w:p>
    <w:p w14:paraId="154ECB7F" w14:textId="253D0D76" w:rsidR="00277E09" w:rsidRDefault="00277E09">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_Toc114863607 \h </w:instrText>
      </w:r>
      <w:r>
        <w:rPr>
          <w:noProof/>
        </w:rPr>
      </w:r>
      <w:r>
        <w:rPr>
          <w:noProof/>
        </w:rPr>
        <w:fldChar w:fldCharType="separate"/>
      </w:r>
      <w:r>
        <w:rPr>
          <w:noProof/>
        </w:rPr>
        <w:t>15</w:t>
      </w:r>
      <w:r>
        <w:rPr>
          <w:noProof/>
        </w:rPr>
        <w:fldChar w:fldCharType="end"/>
      </w:r>
    </w:p>
    <w:p w14:paraId="0AE187F4" w14:textId="6936B26A" w:rsidR="00277E09" w:rsidRDefault="00277E0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_Toc114863608 \h </w:instrText>
      </w:r>
      <w:r>
        <w:rPr>
          <w:noProof/>
        </w:rPr>
      </w:r>
      <w:r>
        <w:rPr>
          <w:noProof/>
        </w:rPr>
        <w:fldChar w:fldCharType="separate"/>
      </w:r>
      <w:r>
        <w:rPr>
          <w:noProof/>
        </w:rPr>
        <w:t>16</w:t>
      </w:r>
      <w:r>
        <w:rPr>
          <w:noProof/>
        </w:rPr>
        <w:fldChar w:fldCharType="end"/>
      </w:r>
    </w:p>
    <w:p w14:paraId="092953B1" w14:textId="438CE5CD" w:rsidR="00277E09" w:rsidRDefault="00277E09">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_Toc114863609 \h </w:instrText>
      </w:r>
      <w:r>
        <w:rPr>
          <w:noProof/>
        </w:rPr>
      </w:r>
      <w:r>
        <w:rPr>
          <w:noProof/>
        </w:rPr>
        <w:fldChar w:fldCharType="separate"/>
      </w:r>
      <w:r>
        <w:rPr>
          <w:noProof/>
        </w:rPr>
        <w:t>16</w:t>
      </w:r>
      <w:r>
        <w:rPr>
          <w:noProof/>
        </w:rPr>
        <w:fldChar w:fldCharType="end"/>
      </w:r>
    </w:p>
    <w:p w14:paraId="117C5BAF" w14:textId="105221CB" w:rsidR="00277E09" w:rsidRDefault="00277E09">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_Toc114863610 \h </w:instrText>
      </w:r>
      <w:r>
        <w:rPr>
          <w:noProof/>
        </w:rPr>
      </w:r>
      <w:r>
        <w:rPr>
          <w:noProof/>
        </w:rPr>
        <w:fldChar w:fldCharType="separate"/>
      </w:r>
      <w:r>
        <w:rPr>
          <w:noProof/>
        </w:rPr>
        <w:t>16</w:t>
      </w:r>
      <w:r>
        <w:rPr>
          <w:noProof/>
        </w:rPr>
        <w:fldChar w:fldCharType="end"/>
      </w:r>
    </w:p>
    <w:p w14:paraId="6AD60CC2" w14:textId="3D3F1520" w:rsidR="00277E09" w:rsidRDefault="00277E09">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_Toc114863611 \h </w:instrText>
      </w:r>
      <w:r>
        <w:rPr>
          <w:noProof/>
        </w:rPr>
      </w:r>
      <w:r>
        <w:rPr>
          <w:noProof/>
        </w:rPr>
        <w:fldChar w:fldCharType="separate"/>
      </w:r>
      <w:r>
        <w:rPr>
          <w:noProof/>
        </w:rPr>
        <w:t>17</w:t>
      </w:r>
      <w:r>
        <w:rPr>
          <w:noProof/>
        </w:rPr>
        <w:fldChar w:fldCharType="end"/>
      </w:r>
    </w:p>
    <w:p w14:paraId="30B4538E" w14:textId="20B644A6" w:rsidR="00277E09" w:rsidRDefault="00277E09">
      <w:pPr>
        <w:pStyle w:val="TOC3"/>
        <w:rPr>
          <w:rFonts w:asciiTheme="minorHAnsi" w:eastAsiaTheme="minorEastAsia" w:hAnsiTheme="minorHAnsi" w:cstheme="minorBidi"/>
          <w:noProof/>
          <w:sz w:val="22"/>
          <w:szCs w:val="22"/>
          <w:lang w:eastAsia="en-GB"/>
        </w:rPr>
      </w:pPr>
      <w:r w:rsidRPr="00A921B4">
        <w:rPr>
          <w:noProof/>
          <w:lang w:val="nl-NL" w:eastAsia="zh-CN"/>
        </w:rPr>
        <w:t>6.2.3</w:t>
      </w:r>
      <w:r>
        <w:rPr>
          <w:rFonts w:asciiTheme="minorHAnsi" w:eastAsiaTheme="minorEastAsia" w:hAnsiTheme="minorHAnsi" w:cstheme="minorBidi"/>
          <w:noProof/>
          <w:sz w:val="22"/>
          <w:szCs w:val="22"/>
          <w:lang w:eastAsia="en-GB"/>
        </w:rPr>
        <w:tab/>
      </w:r>
      <w:r w:rsidRPr="00A921B4">
        <w:rPr>
          <w:noProof/>
          <w:lang w:val="nl-NL" w:eastAsia="zh-CN"/>
        </w:rPr>
        <w:t>VAL UE</w:t>
      </w:r>
      <w:r w:rsidRPr="00A921B4">
        <w:rPr>
          <w:noProof/>
          <w:lang w:val="nl-NL"/>
        </w:rPr>
        <w:t xml:space="preserve"> configuration data</w:t>
      </w:r>
      <w:r>
        <w:rPr>
          <w:noProof/>
        </w:rPr>
        <w:tab/>
      </w:r>
      <w:r>
        <w:rPr>
          <w:noProof/>
        </w:rPr>
        <w:fldChar w:fldCharType="begin" w:fldLock="1"/>
      </w:r>
      <w:r>
        <w:rPr>
          <w:noProof/>
        </w:rPr>
        <w:instrText xml:space="preserve"> PAGEREF _Toc114863612 \h </w:instrText>
      </w:r>
      <w:r>
        <w:rPr>
          <w:noProof/>
        </w:rPr>
      </w:r>
      <w:r>
        <w:rPr>
          <w:noProof/>
        </w:rPr>
        <w:fldChar w:fldCharType="separate"/>
      </w:r>
      <w:r>
        <w:rPr>
          <w:noProof/>
        </w:rPr>
        <w:t>17</w:t>
      </w:r>
      <w:r>
        <w:rPr>
          <w:noProof/>
        </w:rPr>
        <w:fldChar w:fldCharType="end"/>
      </w:r>
    </w:p>
    <w:p w14:paraId="10F649C7" w14:textId="3494B296"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6.2.3.1</w:t>
      </w:r>
      <w:r>
        <w:rPr>
          <w:rFonts w:asciiTheme="minorHAnsi" w:eastAsiaTheme="minorEastAsia" w:hAnsiTheme="minorHAnsi" w:cstheme="minorBidi"/>
          <w:noProof/>
          <w:sz w:val="22"/>
          <w:szCs w:val="22"/>
          <w:lang w:eastAsia="en-GB"/>
        </w:rPr>
        <w:tab/>
      </w:r>
      <w:r w:rsidRPr="00A921B4">
        <w:rPr>
          <w:noProof/>
          <w:lang w:val="en-US"/>
        </w:rPr>
        <w:t>SCM client HTTP procedure</w:t>
      </w:r>
      <w:r>
        <w:rPr>
          <w:noProof/>
        </w:rPr>
        <w:tab/>
      </w:r>
      <w:r>
        <w:rPr>
          <w:noProof/>
        </w:rPr>
        <w:fldChar w:fldCharType="begin" w:fldLock="1"/>
      </w:r>
      <w:r>
        <w:rPr>
          <w:noProof/>
        </w:rPr>
        <w:instrText xml:space="preserve"> PAGEREF _Toc114863613 \h </w:instrText>
      </w:r>
      <w:r>
        <w:rPr>
          <w:noProof/>
        </w:rPr>
      </w:r>
      <w:r>
        <w:rPr>
          <w:noProof/>
        </w:rPr>
        <w:fldChar w:fldCharType="separate"/>
      </w:r>
      <w:r>
        <w:rPr>
          <w:noProof/>
        </w:rPr>
        <w:t>17</w:t>
      </w:r>
      <w:r>
        <w:rPr>
          <w:noProof/>
        </w:rPr>
        <w:fldChar w:fldCharType="end"/>
      </w:r>
    </w:p>
    <w:p w14:paraId="53790CF1" w14:textId="2E1EF9EE"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6.2.3.2</w:t>
      </w:r>
      <w:r>
        <w:rPr>
          <w:rFonts w:asciiTheme="minorHAnsi" w:eastAsiaTheme="minorEastAsia" w:hAnsiTheme="minorHAnsi" w:cstheme="minorBidi"/>
          <w:noProof/>
          <w:sz w:val="22"/>
          <w:szCs w:val="22"/>
          <w:lang w:eastAsia="en-GB"/>
        </w:rPr>
        <w:tab/>
      </w:r>
      <w:r w:rsidRPr="00A921B4">
        <w:rPr>
          <w:noProof/>
          <w:lang w:val="en-US"/>
        </w:rPr>
        <w:t>SCM server HTTP procedure</w:t>
      </w:r>
      <w:r>
        <w:rPr>
          <w:noProof/>
        </w:rPr>
        <w:tab/>
      </w:r>
      <w:r>
        <w:rPr>
          <w:noProof/>
        </w:rPr>
        <w:fldChar w:fldCharType="begin" w:fldLock="1"/>
      </w:r>
      <w:r>
        <w:rPr>
          <w:noProof/>
        </w:rPr>
        <w:instrText xml:space="preserve"> PAGEREF _Toc114863614 \h </w:instrText>
      </w:r>
      <w:r>
        <w:rPr>
          <w:noProof/>
        </w:rPr>
      </w:r>
      <w:r>
        <w:rPr>
          <w:noProof/>
        </w:rPr>
        <w:fldChar w:fldCharType="separate"/>
      </w:r>
      <w:r>
        <w:rPr>
          <w:noProof/>
        </w:rPr>
        <w:t>17</w:t>
      </w:r>
      <w:r>
        <w:rPr>
          <w:noProof/>
        </w:rPr>
        <w:fldChar w:fldCharType="end"/>
      </w:r>
    </w:p>
    <w:p w14:paraId="65F2557C" w14:textId="114126EC"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6.2.3.3</w:t>
      </w:r>
      <w:r>
        <w:rPr>
          <w:rFonts w:asciiTheme="minorHAnsi" w:eastAsiaTheme="minorEastAsia" w:hAnsiTheme="minorHAnsi" w:cstheme="minorBidi"/>
          <w:noProof/>
          <w:sz w:val="22"/>
          <w:szCs w:val="22"/>
          <w:lang w:eastAsia="en-GB"/>
        </w:rPr>
        <w:tab/>
      </w:r>
      <w:r w:rsidRPr="00A921B4">
        <w:rPr>
          <w:noProof/>
          <w:lang w:val="en-US"/>
        </w:rPr>
        <w:t>SCM client CoAP procedure</w:t>
      </w:r>
      <w:r>
        <w:rPr>
          <w:noProof/>
        </w:rPr>
        <w:tab/>
      </w:r>
      <w:r>
        <w:rPr>
          <w:noProof/>
        </w:rPr>
        <w:fldChar w:fldCharType="begin" w:fldLock="1"/>
      </w:r>
      <w:r>
        <w:rPr>
          <w:noProof/>
        </w:rPr>
        <w:instrText xml:space="preserve"> PAGEREF _Toc114863615 \h </w:instrText>
      </w:r>
      <w:r>
        <w:rPr>
          <w:noProof/>
        </w:rPr>
      </w:r>
      <w:r>
        <w:rPr>
          <w:noProof/>
        </w:rPr>
        <w:fldChar w:fldCharType="separate"/>
      </w:r>
      <w:r>
        <w:rPr>
          <w:noProof/>
        </w:rPr>
        <w:t>18</w:t>
      </w:r>
      <w:r>
        <w:rPr>
          <w:noProof/>
        </w:rPr>
        <w:fldChar w:fldCharType="end"/>
      </w:r>
    </w:p>
    <w:p w14:paraId="1CC67162" w14:textId="14A6E0A3"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6.2.3.4</w:t>
      </w:r>
      <w:r>
        <w:rPr>
          <w:rFonts w:asciiTheme="minorHAnsi" w:eastAsiaTheme="minorEastAsia" w:hAnsiTheme="minorHAnsi" w:cstheme="minorBidi"/>
          <w:noProof/>
          <w:sz w:val="22"/>
          <w:szCs w:val="22"/>
          <w:lang w:eastAsia="en-GB"/>
        </w:rPr>
        <w:tab/>
      </w:r>
      <w:r w:rsidRPr="00A921B4">
        <w:rPr>
          <w:noProof/>
          <w:lang w:val="en-US"/>
        </w:rPr>
        <w:t>SCM server CoAP procedure</w:t>
      </w:r>
      <w:r>
        <w:rPr>
          <w:noProof/>
        </w:rPr>
        <w:tab/>
      </w:r>
      <w:r>
        <w:rPr>
          <w:noProof/>
        </w:rPr>
        <w:fldChar w:fldCharType="begin" w:fldLock="1"/>
      </w:r>
      <w:r>
        <w:rPr>
          <w:noProof/>
        </w:rPr>
        <w:instrText xml:space="preserve"> PAGEREF _Toc114863616 \h </w:instrText>
      </w:r>
      <w:r>
        <w:rPr>
          <w:noProof/>
        </w:rPr>
      </w:r>
      <w:r>
        <w:rPr>
          <w:noProof/>
        </w:rPr>
        <w:fldChar w:fldCharType="separate"/>
      </w:r>
      <w:r>
        <w:rPr>
          <w:noProof/>
        </w:rPr>
        <w:t>18</w:t>
      </w:r>
      <w:r>
        <w:rPr>
          <w:noProof/>
        </w:rPr>
        <w:fldChar w:fldCharType="end"/>
      </w:r>
    </w:p>
    <w:p w14:paraId="03F86F55" w14:textId="586E2D98" w:rsidR="00277E09" w:rsidRDefault="00277E09">
      <w:pPr>
        <w:pStyle w:val="TOC3"/>
        <w:rPr>
          <w:rFonts w:asciiTheme="minorHAnsi" w:eastAsiaTheme="minorEastAsia" w:hAnsiTheme="minorHAnsi" w:cstheme="minorBidi"/>
          <w:noProof/>
          <w:sz w:val="22"/>
          <w:szCs w:val="22"/>
          <w:lang w:eastAsia="en-GB"/>
        </w:rPr>
      </w:pPr>
      <w:r w:rsidRPr="00A921B4">
        <w:rPr>
          <w:noProof/>
          <w:lang w:val="nl-NL"/>
        </w:rPr>
        <w:t>6.2.4</w:t>
      </w:r>
      <w:r>
        <w:rPr>
          <w:rFonts w:asciiTheme="minorHAnsi" w:eastAsiaTheme="minorEastAsia" w:hAnsiTheme="minorHAnsi" w:cstheme="minorBidi"/>
          <w:noProof/>
          <w:sz w:val="22"/>
          <w:szCs w:val="22"/>
          <w:lang w:eastAsia="en-GB"/>
        </w:rPr>
        <w:tab/>
      </w:r>
      <w:r w:rsidRPr="00A921B4">
        <w:rPr>
          <w:noProof/>
          <w:lang w:val="nl-NL"/>
        </w:rPr>
        <w:t>VAL user profile data</w:t>
      </w:r>
      <w:r>
        <w:rPr>
          <w:noProof/>
        </w:rPr>
        <w:tab/>
      </w:r>
      <w:r>
        <w:rPr>
          <w:noProof/>
        </w:rPr>
        <w:fldChar w:fldCharType="begin" w:fldLock="1"/>
      </w:r>
      <w:r>
        <w:rPr>
          <w:noProof/>
        </w:rPr>
        <w:instrText xml:space="preserve"> PAGEREF _Toc114863617 \h </w:instrText>
      </w:r>
      <w:r>
        <w:rPr>
          <w:noProof/>
        </w:rPr>
      </w:r>
      <w:r>
        <w:rPr>
          <w:noProof/>
        </w:rPr>
        <w:fldChar w:fldCharType="separate"/>
      </w:r>
      <w:r>
        <w:rPr>
          <w:noProof/>
        </w:rPr>
        <w:t>19</w:t>
      </w:r>
      <w:r>
        <w:rPr>
          <w:noProof/>
        </w:rPr>
        <w:fldChar w:fldCharType="end"/>
      </w:r>
    </w:p>
    <w:p w14:paraId="6CD3C23A" w14:textId="46622C5A"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6.2.4.1</w:t>
      </w:r>
      <w:r>
        <w:rPr>
          <w:rFonts w:asciiTheme="minorHAnsi" w:eastAsiaTheme="minorEastAsia" w:hAnsiTheme="minorHAnsi" w:cstheme="minorBidi"/>
          <w:noProof/>
          <w:sz w:val="22"/>
          <w:szCs w:val="22"/>
          <w:lang w:eastAsia="en-GB"/>
        </w:rPr>
        <w:tab/>
      </w:r>
      <w:r w:rsidRPr="00A921B4">
        <w:rPr>
          <w:noProof/>
          <w:lang w:val="en-US"/>
        </w:rPr>
        <w:t>SCM client HTTP procedure</w:t>
      </w:r>
      <w:r>
        <w:rPr>
          <w:noProof/>
        </w:rPr>
        <w:tab/>
      </w:r>
      <w:r>
        <w:rPr>
          <w:noProof/>
        </w:rPr>
        <w:fldChar w:fldCharType="begin" w:fldLock="1"/>
      </w:r>
      <w:r>
        <w:rPr>
          <w:noProof/>
        </w:rPr>
        <w:instrText xml:space="preserve"> PAGEREF _Toc114863618 \h </w:instrText>
      </w:r>
      <w:r>
        <w:rPr>
          <w:noProof/>
        </w:rPr>
      </w:r>
      <w:r>
        <w:rPr>
          <w:noProof/>
        </w:rPr>
        <w:fldChar w:fldCharType="separate"/>
      </w:r>
      <w:r>
        <w:rPr>
          <w:noProof/>
        </w:rPr>
        <w:t>19</w:t>
      </w:r>
      <w:r>
        <w:rPr>
          <w:noProof/>
        </w:rPr>
        <w:fldChar w:fldCharType="end"/>
      </w:r>
    </w:p>
    <w:p w14:paraId="12CF2DAC" w14:textId="4DF63BEA"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6.2.4.2</w:t>
      </w:r>
      <w:r>
        <w:rPr>
          <w:rFonts w:asciiTheme="minorHAnsi" w:eastAsiaTheme="minorEastAsia" w:hAnsiTheme="minorHAnsi" w:cstheme="minorBidi"/>
          <w:noProof/>
          <w:sz w:val="22"/>
          <w:szCs w:val="22"/>
          <w:lang w:eastAsia="en-GB"/>
        </w:rPr>
        <w:tab/>
      </w:r>
      <w:r w:rsidRPr="00A921B4">
        <w:rPr>
          <w:noProof/>
          <w:lang w:val="en-US"/>
        </w:rPr>
        <w:t>SCM server HTTP procedure</w:t>
      </w:r>
      <w:r>
        <w:rPr>
          <w:noProof/>
        </w:rPr>
        <w:tab/>
      </w:r>
      <w:r>
        <w:rPr>
          <w:noProof/>
        </w:rPr>
        <w:fldChar w:fldCharType="begin" w:fldLock="1"/>
      </w:r>
      <w:r>
        <w:rPr>
          <w:noProof/>
        </w:rPr>
        <w:instrText xml:space="preserve"> PAGEREF _Toc114863619 \h </w:instrText>
      </w:r>
      <w:r>
        <w:rPr>
          <w:noProof/>
        </w:rPr>
      </w:r>
      <w:r>
        <w:rPr>
          <w:noProof/>
        </w:rPr>
        <w:fldChar w:fldCharType="separate"/>
      </w:r>
      <w:r>
        <w:rPr>
          <w:noProof/>
        </w:rPr>
        <w:t>19</w:t>
      </w:r>
      <w:r>
        <w:rPr>
          <w:noProof/>
        </w:rPr>
        <w:fldChar w:fldCharType="end"/>
      </w:r>
    </w:p>
    <w:p w14:paraId="3117EA0A" w14:textId="7CBE8097"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6.2.4.3</w:t>
      </w:r>
      <w:r>
        <w:rPr>
          <w:rFonts w:asciiTheme="minorHAnsi" w:eastAsiaTheme="minorEastAsia" w:hAnsiTheme="minorHAnsi" w:cstheme="minorBidi"/>
          <w:noProof/>
          <w:sz w:val="22"/>
          <w:szCs w:val="22"/>
          <w:lang w:eastAsia="en-GB"/>
        </w:rPr>
        <w:tab/>
      </w:r>
      <w:r w:rsidRPr="00A921B4">
        <w:rPr>
          <w:noProof/>
          <w:lang w:val="en-US"/>
        </w:rPr>
        <w:t>SCM client CoAP procedure</w:t>
      </w:r>
      <w:r>
        <w:rPr>
          <w:noProof/>
        </w:rPr>
        <w:tab/>
      </w:r>
      <w:r>
        <w:rPr>
          <w:noProof/>
        </w:rPr>
        <w:fldChar w:fldCharType="begin" w:fldLock="1"/>
      </w:r>
      <w:r>
        <w:rPr>
          <w:noProof/>
        </w:rPr>
        <w:instrText xml:space="preserve"> PAGEREF _Toc114863620 \h </w:instrText>
      </w:r>
      <w:r>
        <w:rPr>
          <w:noProof/>
        </w:rPr>
      </w:r>
      <w:r>
        <w:rPr>
          <w:noProof/>
        </w:rPr>
        <w:fldChar w:fldCharType="separate"/>
      </w:r>
      <w:r>
        <w:rPr>
          <w:noProof/>
        </w:rPr>
        <w:t>19</w:t>
      </w:r>
      <w:r>
        <w:rPr>
          <w:noProof/>
        </w:rPr>
        <w:fldChar w:fldCharType="end"/>
      </w:r>
    </w:p>
    <w:p w14:paraId="7D7A5134" w14:textId="3DDB5EEE"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6.2.4.4</w:t>
      </w:r>
      <w:r>
        <w:rPr>
          <w:rFonts w:asciiTheme="minorHAnsi" w:eastAsiaTheme="minorEastAsia" w:hAnsiTheme="minorHAnsi" w:cstheme="minorBidi"/>
          <w:noProof/>
          <w:sz w:val="22"/>
          <w:szCs w:val="22"/>
          <w:lang w:eastAsia="en-GB"/>
        </w:rPr>
        <w:tab/>
      </w:r>
      <w:r w:rsidRPr="00A921B4">
        <w:rPr>
          <w:noProof/>
          <w:lang w:val="en-US"/>
        </w:rPr>
        <w:t>SCM server CoAP procedure</w:t>
      </w:r>
      <w:r>
        <w:rPr>
          <w:noProof/>
        </w:rPr>
        <w:tab/>
      </w:r>
      <w:r>
        <w:rPr>
          <w:noProof/>
        </w:rPr>
        <w:fldChar w:fldCharType="begin" w:fldLock="1"/>
      </w:r>
      <w:r>
        <w:rPr>
          <w:noProof/>
        </w:rPr>
        <w:instrText xml:space="preserve"> PAGEREF _Toc114863621 \h </w:instrText>
      </w:r>
      <w:r>
        <w:rPr>
          <w:noProof/>
        </w:rPr>
      </w:r>
      <w:r>
        <w:rPr>
          <w:noProof/>
        </w:rPr>
        <w:fldChar w:fldCharType="separate"/>
      </w:r>
      <w:r>
        <w:rPr>
          <w:noProof/>
        </w:rPr>
        <w:t>19</w:t>
      </w:r>
      <w:r>
        <w:rPr>
          <w:noProof/>
        </w:rPr>
        <w:fldChar w:fldCharType="end"/>
      </w:r>
    </w:p>
    <w:p w14:paraId="588A3458" w14:textId="226B0C0D" w:rsidR="00277E09" w:rsidRDefault="00277E09">
      <w:pPr>
        <w:pStyle w:val="TOC3"/>
        <w:rPr>
          <w:rFonts w:asciiTheme="minorHAnsi" w:eastAsiaTheme="minorEastAsia" w:hAnsiTheme="minorHAnsi" w:cstheme="minorBidi"/>
          <w:noProof/>
          <w:sz w:val="22"/>
          <w:szCs w:val="22"/>
          <w:lang w:eastAsia="en-GB"/>
        </w:rPr>
      </w:pPr>
      <w:r w:rsidRPr="00A921B4">
        <w:rPr>
          <w:noProof/>
          <w:lang w:val="nl-NL" w:eastAsia="zh-CN"/>
        </w:rPr>
        <w:t>6.2.5</w:t>
      </w:r>
      <w:r>
        <w:rPr>
          <w:rFonts w:asciiTheme="minorHAnsi" w:eastAsiaTheme="minorEastAsia" w:hAnsiTheme="minorHAnsi" w:cstheme="minorBidi"/>
          <w:noProof/>
          <w:sz w:val="22"/>
          <w:szCs w:val="22"/>
          <w:lang w:eastAsia="en-GB"/>
        </w:rPr>
        <w:tab/>
      </w:r>
      <w:r w:rsidRPr="00A921B4">
        <w:rPr>
          <w:noProof/>
          <w:lang w:val="nl-NL"/>
        </w:rPr>
        <w:t>Up</w:t>
      </w:r>
      <w:r w:rsidRPr="00A921B4">
        <w:rPr>
          <w:noProof/>
          <w:lang w:val="nl-NL" w:eastAsia="zh-CN"/>
        </w:rPr>
        <w:t>date</w:t>
      </w:r>
      <w:r w:rsidRPr="00A921B4">
        <w:rPr>
          <w:noProof/>
          <w:lang w:val="nl-NL"/>
        </w:rPr>
        <w:t xml:space="preserve"> </w:t>
      </w:r>
      <w:r w:rsidRPr="00A921B4">
        <w:rPr>
          <w:noProof/>
          <w:lang w:val="nl-NL" w:eastAsia="zh-CN"/>
        </w:rPr>
        <w:t>VAL user</w:t>
      </w:r>
      <w:r w:rsidRPr="00A921B4">
        <w:rPr>
          <w:noProof/>
          <w:lang w:val="nl-NL"/>
        </w:rPr>
        <w:t xml:space="preserve"> profile data</w:t>
      </w:r>
      <w:r>
        <w:rPr>
          <w:noProof/>
        </w:rPr>
        <w:tab/>
      </w:r>
      <w:r>
        <w:rPr>
          <w:noProof/>
        </w:rPr>
        <w:fldChar w:fldCharType="begin" w:fldLock="1"/>
      </w:r>
      <w:r>
        <w:rPr>
          <w:noProof/>
        </w:rPr>
        <w:instrText xml:space="preserve"> PAGEREF _Toc114863622 \h </w:instrText>
      </w:r>
      <w:r>
        <w:rPr>
          <w:noProof/>
        </w:rPr>
      </w:r>
      <w:r>
        <w:rPr>
          <w:noProof/>
        </w:rPr>
        <w:fldChar w:fldCharType="separate"/>
      </w:r>
      <w:r>
        <w:rPr>
          <w:noProof/>
        </w:rPr>
        <w:t>20</w:t>
      </w:r>
      <w:r>
        <w:rPr>
          <w:noProof/>
        </w:rPr>
        <w:fldChar w:fldCharType="end"/>
      </w:r>
    </w:p>
    <w:p w14:paraId="490708EE" w14:textId="22FC478C"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6.2.5.1</w:t>
      </w:r>
      <w:r>
        <w:rPr>
          <w:rFonts w:asciiTheme="minorHAnsi" w:eastAsiaTheme="minorEastAsia" w:hAnsiTheme="minorHAnsi" w:cstheme="minorBidi"/>
          <w:noProof/>
          <w:sz w:val="22"/>
          <w:szCs w:val="22"/>
          <w:lang w:eastAsia="en-GB"/>
        </w:rPr>
        <w:tab/>
      </w:r>
      <w:r w:rsidRPr="00A921B4">
        <w:rPr>
          <w:noProof/>
          <w:lang w:val="en-US"/>
        </w:rPr>
        <w:t>SCM client HTTP procedure</w:t>
      </w:r>
      <w:r>
        <w:rPr>
          <w:noProof/>
        </w:rPr>
        <w:tab/>
      </w:r>
      <w:r>
        <w:rPr>
          <w:noProof/>
        </w:rPr>
        <w:fldChar w:fldCharType="begin" w:fldLock="1"/>
      </w:r>
      <w:r>
        <w:rPr>
          <w:noProof/>
        </w:rPr>
        <w:instrText xml:space="preserve"> PAGEREF _Toc114863623 \h </w:instrText>
      </w:r>
      <w:r>
        <w:rPr>
          <w:noProof/>
        </w:rPr>
      </w:r>
      <w:r>
        <w:rPr>
          <w:noProof/>
        </w:rPr>
        <w:fldChar w:fldCharType="separate"/>
      </w:r>
      <w:r>
        <w:rPr>
          <w:noProof/>
        </w:rPr>
        <w:t>20</w:t>
      </w:r>
      <w:r>
        <w:rPr>
          <w:noProof/>
        </w:rPr>
        <w:fldChar w:fldCharType="end"/>
      </w:r>
    </w:p>
    <w:p w14:paraId="2DEE810E" w14:textId="0DD6A1EE"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6.2.5.2</w:t>
      </w:r>
      <w:r>
        <w:rPr>
          <w:rFonts w:asciiTheme="minorHAnsi" w:eastAsiaTheme="minorEastAsia" w:hAnsiTheme="minorHAnsi" w:cstheme="minorBidi"/>
          <w:noProof/>
          <w:sz w:val="22"/>
          <w:szCs w:val="22"/>
          <w:lang w:eastAsia="en-GB"/>
        </w:rPr>
        <w:tab/>
      </w:r>
      <w:r w:rsidRPr="00A921B4">
        <w:rPr>
          <w:noProof/>
          <w:lang w:val="en-US"/>
        </w:rPr>
        <w:t>SCM server HTTP procedure</w:t>
      </w:r>
      <w:r>
        <w:rPr>
          <w:noProof/>
        </w:rPr>
        <w:tab/>
      </w:r>
      <w:r>
        <w:rPr>
          <w:noProof/>
        </w:rPr>
        <w:fldChar w:fldCharType="begin" w:fldLock="1"/>
      </w:r>
      <w:r>
        <w:rPr>
          <w:noProof/>
        </w:rPr>
        <w:instrText xml:space="preserve"> PAGEREF _Toc114863624 \h </w:instrText>
      </w:r>
      <w:r>
        <w:rPr>
          <w:noProof/>
        </w:rPr>
      </w:r>
      <w:r>
        <w:rPr>
          <w:noProof/>
        </w:rPr>
        <w:fldChar w:fldCharType="separate"/>
      </w:r>
      <w:r>
        <w:rPr>
          <w:noProof/>
        </w:rPr>
        <w:t>20</w:t>
      </w:r>
      <w:r>
        <w:rPr>
          <w:noProof/>
        </w:rPr>
        <w:fldChar w:fldCharType="end"/>
      </w:r>
    </w:p>
    <w:p w14:paraId="31D9D3D3" w14:textId="6B8CCAD8"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6.2.5.3</w:t>
      </w:r>
      <w:r>
        <w:rPr>
          <w:rFonts w:asciiTheme="minorHAnsi" w:eastAsiaTheme="minorEastAsia" w:hAnsiTheme="minorHAnsi" w:cstheme="minorBidi"/>
          <w:noProof/>
          <w:sz w:val="22"/>
          <w:szCs w:val="22"/>
          <w:lang w:eastAsia="en-GB"/>
        </w:rPr>
        <w:tab/>
      </w:r>
      <w:r w:rsidRPr="00A921B4">
        <w:rPr>
          <w:noProof/>
          <w:lang w:val="en-US"/>
        </w:rPr>
        <w:t>SCM client CoAP procedure</w:t>
      </w:r>
      <w:r>
        <w:rPr>
          <w:noProof/>
        </w:rPr>
        <w:tab/>
      </w:r>
      <w:r>
        <w:rPr>
          <w:noProof/>
        </w:rPr>
        <w:fldChar w:fldCharType="begin" w:fldLock="1"/>
      </w:r>
      <w:r>
        <w:rPr>
          <w:noProof/>
        </w:rPr>
        <w:instrText xml:space="preserve"> PAGEREF _Toc114863625 \h </w:instrText>
      </w:r>
      <w:r>
        <w:rPr>
          <w:noProof/>
        </w:rPr>
      </w:r>
      <w:r>
        <w:rPr>
          <w:noProof/>
        </w:rPr>
        <w:fldChar w:fldCharType="separate"/>
      </w:r>
      <w:r>
        <w:rPr>
          <w:noProof/>
        </w:rPr>
        <w:t>21</w:t>
      </w:r>
      <w:r>
        <w:rPr>
          <w:noProof/>
        </w:rPr>
        <w:fldChar w:fldCharType="end"/>
      </w:r>
    </w:p>
    <w:p w14:paraId="0CA0020C" w14:textId="76947044" w:rsidR="00277E09" w:rsidRDefault="00277E09">
      <w:pPr>
        <w:pStyle w:val="TOC4"/>
        <w:rPr>
          <w:rFonts w:asciiTheme="minorHAnsi" w:eastAsiaTheme="minorEastAsia" w:hAnsiTheme="minorHAnsi" w:cstheme="minorBidi"/>
          <w:noProof/>
          <w:sz w:val="22"/>
          <w:szCs w:val="22"/>
          <w:lang w:eastAsia="en-GB"/>
        </w:rPr>
      </w:pPr>
      <w:r w:rsidRPr="00A921B4">
        <w:rPr>
          <w:noProof/>
          <w:lang w:val="en-US"/>
        </w:rPr>
        <w:t>6.2.5.4</w:t>
      </w:r>
      <w:r>
        <w:rPr>
          <w:rFonts w:asciiTheme="minorHAnsi" w:eastAsiaTheme="minorEastAsia" w:hAnsiTheme="minorHAnsi" w:cstheme="minorBidi"/>
          <w:noProof/>
          <w:sz w:val="22"/>
          <w:szCs w:val="22"/>
          <w:lang w:eastAsia="en-GB"/>
        </w:rPr>
        <w:tab/>
      </w:r>
      <w:r w:rsidRPr="00A921B4">
        <w:rPr>
          <w:noProof/>
          <w:lang w:val="en-US"/>
        </w:rPr>
        <w:t>SCM server CoAP procedure</w:t>
      </w:r>
      <w:r>
        <w:rPr>
          <w:noProof/>
        </w:rPr>
        <w:tab/>
      </w:r>
      <w:r>
        <w:rPr>
          <w:noProof/>
        </w:rPr>
        <w:fldChar w:fldCharType="begin" w:fldLock="1"/>
      </w:r>
      <w:r>
        <w:rPr>
          <w:noProof/>
        </w:rPr>
        <w:instrText xml:space="preserve"> PAGEREF _Toc114863626 \h </w:instrText>
      </w:r>
      <w:r>
        <w:rPr>
          <w:noProof/>
        </w:rPr>
      </w:r>
      <w:r>
        <w:rPr>
          <w:noProof/>
        </w:rPr>
        <w:fldChar w:fldCharType="separate"/>
      </w:r>
      <w:r>
        <w:rPr>
          <w:noProof/>
        </w:rPr>
        <w:t>21</w:t>
      </w:r>
      <w:r>
        <w:rPr>
          <w:noProof/>
        </w:rPr>
        <w:fldChar w:fldCharType="end"/>
      </w:r>
    </w:p>
    <w:p w14:paraId="717B4945" w14:textId="522FD8EC" w:rsidR="00277E09" w:rsidRDefault="00277E0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_Toc114863627 \h </w:instrText>
      </w:r>
      <w:r>
        <w:rPr>
          <w:noProof/>
        </w:rPr>
      </w:r>
      <w:r>
        <w:rPr>
          <w:noProof/>
        </w:rPr>
        <w:fldChar w:fldCharType="separate"/>
      </w:r>
      <w:r>
        <w:rPr>
          <w:noProof/>
        </w:rPr>
        <w:t>21</w:t>
      </w:r>
      <w:r>
        <w:rPr>
          <w:noProof/>
        </w:rPr>
        <w:fldChar w:fldCharType="end"/>
      </w:r>
    </w:p>
    <w:p w14:paraId="21B6BDC6" w14:textId="367C2F6C" w:rsidR="00277E09" w:rsidRDefault="00277E0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_Toc114863628 \h </w:instrText>
      </w:r>
      <w:r>
        <w:rPr>
          <w:noProof/>
        </w:rPr>
      </w:r>
      <w:r>
        <w:rPr>
          <w:noProof/>
        </w:rPr>
        <w:fldChar w:fldCharType="separate"/>
      </w:r>
      <w:r>
        <w:rPr>
          <w:noProof/>
        </w:rPr>
        <w:t>22</w:t>
      </w:r>
      <w:r>
        <w:rPr>
          <w:noProof/>
        </w:rPr>
        <w:fldChar w:fldCharType="end"/>
      </w:r>
    </w:p>
    <w:p w14:paraId="7A9B295F" w14:textId="1F38FF5F" w:rsidR="00277E09" w:rsidRDefault="00277E0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VAL user profile document</w:t>
      </w:r>
      <w:r>
        <w:rPr>
          <w:noProof/>
        </w:rPr>
        <w:tab/>
      </w:r>
      <w:r>
        <w:rPr>
          <w:noProof/>
        </w:rPr>
        <w:fldChar w:fldCharType="begin" w:fldLock="1"/>
      </w:r>
      <w:r>
        <w:rPr>
          <w:noProof/>
        </w:rPr>
        <w:instrText xml:space="preserve"> PAGEREF _Toc114863629 \h </w:instrText>
      </w:r>
      <w:r>
        <w:rPr>
          <w:noProof/>
        </w:rPr>
      </w:r>
      <w:r>
        <w:rPr>
          <w:noProof/>
        </w:rPr>
        <w:fldChar w:fldCharType="separate"/>
      </w:r>
      <w:r>
        <w:rPr>
          <w:noProof/>
        </w:rPr>
        <w:t>22</w:t>
      </w:r>
      <w:r>
        <w:rPr>
          <w:noProof/>
        </w:rPr>
        <w:fldChar w:fldCharType="end"/>
      </w:r>
    </w:p>
    <w:p w14:paraId="2D8F168D" w14:textId="18534C62" w:rsidR="00277E09" w:rsidRDefault="00277E09">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_Toc114863630 \h </w:instrText>
      </w:r>
      <w:r>
        <w:rPr>
          <w:noProof/>
        </w:rPr>
      </w:r>
      <w:r>
        <w:rPr>
          <w:noProof/>
        </w:rPr>
        <w:fldChar w:fldCharType="separate"/>
      </w:r>
      <w:r>
        <w:rPr>
          <w:noProof/>
        </w:rPr>
        <w:t>22</w:t>
      </w:r>
      <w:r>
        <w:rPr>
          <w:noProof/>
        </w:rPr>
        <w:fldChar w:fldCharType="end"/>
      </w:r>
    </w:p>
    <w:p w14:paraId="6560EE92" w14:textId="47D31FBF" w:rsidR="00277E09" w:rsidRDefault="00277E0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_Toc114863631 \h </w:instrText>
      </w:r>
      <w:r>
        <w:rPr>
          <w:noProof/>
        </w:rPr>
      </w:r>
      <w:r>
        <w:rPr>
          <w:noProof/>
        </w:rPr>
        <w:fldChar w:fldCharType="separate"/>
      </w:r>
      <w:r>
        <w:rPr>
          <w:noProof/>
        </w:rPr>
        <w:t>22</w:t>
      </w:r>
      <w:r>
        <w:rPr>
          <w:noProof/>
        </w:rPr>
        <w:fldChar w:fldCharType="end"/>
      </w:r>
    </w:p>
    <w:p w14:paraId="52AD3E97" w14:textId="3ACD7C39" w:rsidR="00277E09" w:rsidRDefault="00277E09">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_Toc114863632 \h </w:instrText>
      </w:r>
      <w:r>
        <w:rPr>
          <w:noProof/>
        </w:rPr>
      </w:r>
      <w:r>
        <w:rPr>
          <w:noProof/>
        </w:rPr>
        <w:fldChar w:fldCharType="separate"/>
      </w:r>
      <w:r>
        <w:rPr>
          <w:noProof/>
        </w:rPr>
        <w:t>22</w:t>
      </w:r>
      <w:r>
        <w:rPr>
          <w:noProof/>
        </w:rPr>
        <w:fldChar w:fldCharType="end"/>
      </w:r>
    </w:p>
    <w:p w14:paraId="5B4701BE" w14:textId="33DD94E1" w:rsidR="00277E09" w:rsidRDefault="00277E09">
      <w:pPr>
        <w:pStyle w:val="TOC3"/>
        <w:rPr>
          <w:rFonts w:asciiTheme="minorHAnsi" w:eastAsiaTheme="minorEastAsia" w:hAnsiTheme="minorHAnsi" w:cstheme="minorBidi"/>
          <w:noProof/>
          <w:sz w:val="22"/>
          <w:szCs w:val="22"/>
          <w:lang w:eastAsia="en-GB"/>
        </w:rPr>
      </w:pPr>
      <w:r w:rsidRPr="00A921B4">
        <w:rPr>
          <w:noProof/>
          <w:lang w:val="en-US"/>
        </w:rPr>
        <w:t>7.1.4</w:t>
      </w:r>
      <w:r>
        <w:rPr>
          <w:rFonts w:asciiTheme="minorHAnsi" w:eastAsiaTheme="minorEastAsia" w:hAnsiTheme="minorHAnsi" w:cstheme="minorBidi"/>
          <w:noProof/>
          <w:sz w:val="22"/>
          <w:szCs w:val="22"/>
          <w:lang w:eastAsia="en-GB"/>
        </w:rPr>
        <w:tab/>
      </w:r>
      <w:r w:rsidRPr="00A921B4">
        <w:rPr>
          <w:noProof/>
          <w:lang w:val="en-US"/>
        </w:rPr>
        <w:t>XML Schema</w:t>
      </w:r>
      <w:r>
        <w:rPr>
          <w:noProof/>
        </w:rPr>
        <w:tab/>
      </w:r>
      <w:r>
        <w:rPr>
          <w:noProof/>
        </w:rPr>
        <w:fldChar w:fldCharType="begin" w:fldLock="1"/>
      </w:r>
      <w:r>
        <w:rPr>
          <w:noProof/>
        </w:rPr>
        <w:instrText xml:space="preserve"> PAGEREF _Toc114863633 \h </w:instrText>
      </w:r>
      <w:r>
        <w:rPr>
          <w:noProof/>
        </w:rPr>
      </w:r>
      <w:r>
        <w:rPr>
          <w:noProof/>
        </w:rPr>
        <w:fldChar w:fldCharType="separate"/>
      </w:r>
      <w:r>
        <w:rPr>
          <w:noProof/>
        </w:rPr>
        <w:t>22</w:t>
      </w:r>
      <w:r>
        <w:rPr>
          <w:noProof/>
        </w:rPr>
        <w:fldChar w:fldCharType="end"/>
      </w:r>
    </w:p>
    <w:p w14:paraId="4E1ABC86" w14:textId="6BE5AF1F" w:rsidR="00277E09" w:rsidRDefault="00277E09">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_Toc114863634 \h </w:instrText>
      </w:r>
      <w:r>
        <w:rPr>
          <w:noProof/>
        </w:rPr>
      </w:r>
      <w:r>
        <w:rPr>
          <w:noProof/>
        </w:rPr>
        <w:fldChar w:fldCharType="separate"/>
      </w:r>
      <w:r>
        <w:rPr>
          <w:noProof/>
        </w:rPr>
        <w:t>23</w:t>
      </w:r>
      <w:r>
        <w:rPr>
          <w:noProof/>
        </w:rPr>
        <w:fldChar w:fldCharType="end"/>
      </w:r>
    </w:p>
    <w:p w14:paraId="72BF4D19" w14:textId="43BD52BC" w:rsidR="00277E09" w:rsidRDefault="00277E09">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_Toc114863635 \h </w:instrText>
      </w:r>
      <w:r>
        <w:rPr>
          <w:noProof/>
        </w:rPr>
      </w:r>
      <w:r>
        <w:rPr>
          <w:noProof/>
        </w:rPr>
        <w:fldChar w:fldCharType="separate"/>
      </w:r>
      <w:r>
        <w:rPr>
          <w:noProof/>
        </w:rPr>
        <w:t>23</w:t>
      </w:r>
      <w:r>
        <w:rPr>
          <w:noProof/>
        </w:rPr>
        <w:fldChar w:fldCharType="end"/>
      </w:r>
    </w:p>
    <w:p w14:paraId="2FFDB1EB" w14:textId="17CE0E25" w:rsidR="00277E09" w:rsidRDefault="00277E09">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_Toc114863636 \h </w:instrText>
      </w:r>
      <w:r>
        <w:rPr>
          <w:noProof/>
        </w:rPr>
      </w:r>
      <w:r>
        <w:rPr>
          <w:noProof/>
        </w:rPr>
        <w:fldChar w:fldCharType="separate"/>
      </w:r>
      <w:r>
        <w:rPr>
          <w:noProof/>
        </w:rPr>
        <w:t>23</w:t>
      </w:r>
      <w:r>
        <w:rPr>
          <w:noProof/>
        </w:rPr>
        <w:fldChar w:fldCharType="end"/>
      </w:r>
    </w:p>
    <w:p w14:paraId="329F4556" w14:textId="193E0D42" w:rsidR="00277E09" w:rsidRDefault="00277E0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_Toc114863637 \h </w:instrText>
      </w:r>
      <w:r>
        <w:rPr>
          <w:noProof/>
        </w:rPr>
      </w:r>
      <w:r>
        <w:rPr>
          <w:noProof/>
        </w:rPr>
        <w:fldChar w:fldCharType="separate"/>
      </w:r>
      <w:r>
        <w:rPr>
          <w:noProof/>
        </w:rPr>
        <w:t>25</w:t>
      </w:r>
      <w:r>
        <w:rPr>
          <w:noProof/>
        </w:rPr>
        <w:fldChar w:fldCharType="end"/>
      </w:r>
    </w:p>
    <w:p w14:paraId="2333BA3A" w14:textId="77B7575D" w:rsidR="00277E09" w:rsidRDefault="00277E09">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_Toc114863638 \h </w:instrText>
      </w:r>
      <w:r>
        <w:rPr>
          <w:noProof/>
        </w:rPr>
      </w:r>
      <w:r>
        <w:rPr>
          <w:noProof/>
        </w:rPr>
        <w:fldChar w:fldCharType="separate"/>
      </w:r>
      <w:r>
        <w:rPr>
          <w:noProof/>
        </w:rPr>
        <w:t>25</w:t>
      </w:r>
      <w:r>
        <w:rPr>
          <w:noProof/>
        </w:rPr>
        <w:fldChar w:fldCharType="end"/>
      </w:r>
    </w:p>
    <w:p w14:paraId="127C0F93" w14:textId="1CCCD11C" w:rsidR="00277E09" w:rsidRDefault="00277E09">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_Toc114863639 \h </w:instrText>
      </w:r>
      <w:r>
        <w:rPr>
          <w:noProof/>
        </w:rPr>
      </w:r>
      <w:r>
        <w:rPr>
          <w:noProof/>
        </w:rPr>
        <w:fldChar w:fldCharType="separate"/>
      </w:r>
      <w:r>
        <w:rPr>
          <w:noProof/>
        </w:rPr>
        <w:t>25</w:t>
      </w:r>
      <w:r>
        <w:rPr>
          <w:noProof/>
        </w:rPr>
        <w:fldChar w:fldCharType="end"/>
      </w:r>
    </w:p>
    <w:p w14:paraId="3C6E3F56" w14:textId="31BB087F" w:rsidR="00277E09" w:rsidRDefault="00277E09">
      <w:pPr>
        <w:pStyle w:val="TOC3"/>
        <w:rPr>
          <w:rFonts w:asciiTheme="minorHAnsi" w:eastAsiaTheme="minorEastAsia" w:hAnsiTheme="minorHAnsi" w:cstheme="minorBidi"/>
          <w:noProof/>
          <w:sz w:val="22"/>
          <w:szCs w:val="22"/>
          <w:lang w:eastAsia="en-GB"/>
        </w:rPr>
      </w:pPr>
      <w:r>
        <w:rPr>
          <w:noProof/>
        </w:rPr>
        <w:lastRenderedPageBreak/>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_Toc114863640 \h </w:instrText>
      </w:r>
      <w:r>
        <w:rPr>
          <w:noProof/>
        </w:rPr>
      </w:r>
      <w:r>
        <w:rPr>
          <w:noProof/>
        </w:rPr>
        <w:fldChar w:fldCharType="separate"/>
      </w:r>
      <w:r>
        <w:rPr>
          <w:noProof/>
        </w:rPr>
        <w:t>25</w:t>
      </w:r>
      <w:r>
        <w:rPr>
          <w:noProof/>
        </w:rPr>
        <w:fldChar w:fldCharType="end"/>
      </w:r>
    </w:p>
    <w:p w14:paraId="6C80A446" w14:textId="17707D98" w:rsidR="00277E09" w:rsidRDefault="00277E09">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_Toc114863641 \h </w:instrText>
      </w:r>
      <w:r>
        <w:rPr>
          <w:noProof/>
        </w:rPr>
      </w:r>
      <w:r>
        <w:rPr>
          <w:noProof/>
        </w:rPr>
        <w:fldChar w:fldCharType="separate"/>
      </w:r>
      <w:r>
        <w:rPr>
          <w:noProof/>
        </w:rPr>
        <w:t>26</w:t>
      </w:r>
      <w:r>
        <w:rPr>
          <w:noProof/>
        </w:rPr>
        <w:fldChar w:fldCharType="end"/>
      </w:r>
    </w:p>
    <w:p w14:paraId="1E2B1010" w14:textId="641B9736" w:rsidR="00277E09" w:rsidRDefault="00277E09">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_Toc114863642 \h </w:instrText>
      </w:r>
      <w:r>
        <w:rPr>
          <w:noProof/>
        </w:rPr>
      </w:r>
      <w:r>
        <w:rPr>
          <w:noProof/>
        </w:rPr>
        <w:fldChar w:fldCharType="separate"/>
      </w:r>
      <w:r>
        <w:rPr>
          <w:noProof/>
        </w:rPr>
        <w:t>27</w:t>
      </w:r>
      <w:r>
        <w:rPr>
          <w:noProof/>
        </w:rPr>
        <w:fldChar w:fldCharType="end"/>
      </w:r>
    </w:p>
    <w:p w14:paraId="7513E863" w14:textId="66266C5E" w:rsidR="00277E09" w:rsidRDefault="00277E09">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_Toc114863643 \h </w:instrText>
      </w:r>
      <w:r>
        <w:rPr>
          <w:noProof/>
        </w:rPr>
      </w:r>
      <w:r>
        <w:rPr>
          <w:noProof/>
        </w:rPr>
        <w:fldChar w:fldCharType="separate"/>
      </w:r>
      <w:r>
        <w:rPr>
          <w:noProof/>
        </w:rPr>
        <w:t>28</w:t>
      </w:r>
      <w:r>
        <w:rPr>
          <w:noProof/>
        </w:rPr>
        <w:fldChar w:fldCharType="end"/>
      </w:r>
    </w:p>
    <w:p w14:paraId="17C70F1C" w14:textId="64A5CBB0" w:rsidR="00277E09" w:rsidRDefault="00277E09">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_Toc114863644 \h </w:instrText>
      </w:r>
      <w:r>
        <w:rPr>
          <w:noProof/>
        </w:rPr>
      </w:r>
      <w:r>
        <w:rPr>
          <w:noProof/>
        </w:rPr>
        <w:fldChar w:fldCharType="separate"/>
      </w:r>
      <w:r>
        <w:rPr>
          <w:noProof/>
        </w:rPr>
        <w:t>28</w:t>
      </w:r>
      <w:r>
        <w:rPr>
          <w:noProof/>
        </w:rPr>
        <w:fldChar w:fldCharType="end"/>
      </w:r>
    </w:p>
    <w:p w14:paraId="4A9B6370" w14:textId="563BA34E" w:rsidR="00277E09" w:rsidRDefault="00277E09" w:rsidP="00277E09">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_Toc114863645 \h </w:instrText>
      </w:r>
      <w:r>
        <w:rPr>
          <w:noProof/>
        </w:rPr>
      </w:r>
      <w:r>
        <w:rPr>
          <w:noProof/>
        </w:rPr>
        <w:fldChar w:fldCharType="separate"/>
      </w:r>
      <w:r>
        <w:rPr>
          <w:noProof/>
        </w:rPr>
        <w:t>30</w:t>
      </w:r>
      <w:r>
        <w:rPr>
          <w:noProof/>
        </w:rPr>
        <w:fldChar w:fldCharType="end"/>
      </w:r>
    </w:p>
    <w:p w14:paraId="4642975B" w14:textId="014C3107" w:rsidR="00277E09" w:rsidRDefault="00277E0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_Toc114863646 \h </w:instrText>
      </w:r>
      <w:r>
        <w:rPr>
          <w:noProof/>
        </w:rPr>
      </w:r>
      <w:r>
        <w:rPr>
          <w:noProof/>
        </w:rPr>
        <w:fldChar w:fldCharType="separate"/>
      </w:r>
      <w:r>
        <w:rPr>
          <w:noProof/>
        </w:rPr>
        <w:t>30</w:t>
      </w:r>
      <w:r>
        <w:rPr>
          <w:noProof/>
        </w:rPr>
        <w:fldChar w:fldCharType="end"/>
      </w:r>
    </w:p>
    <w:p w14:paraId="03B54578" w14:textId="0F3A412A" w:rsidR="00277E09" w:rsidRDefault="00277E09">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_Toc114863647 \h </w:instrText>
      </w:r>
      <w:r>
        <w:rPr>
          <w:noProof/>
        </w:rPr>
      </w:r>
      <w:r>
        <w:rPr>
          <w:noProof/>
        </w:rPr>
        <w:fldChar w:fldCharType="separate"/>
      </w:r>
      <w:r>
        <w:rPr>
          <w:noProof/>
        </w:rPr>
        <w:t>30</w:t>
      </w:r>
      <w:r>
        <w:rPr>
          <w:noProof/>
        </w:rPr>
        <w:fldChar w:fldCharType="end"/>
      </w:r>
    </w:p>
    <w:p w14:paraId="5C36C40A" w14:textId="2E18D2AC" w:rsidR="00277E09" w:rsidRDefault="00277E09">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_Toc114863648 \h </w:instrText>
      </w:r>
      <w:r>
        <w:rPr>
          <w:noProof/>
        </w:rPr>
      </w:r>
      <w:r>
        <w:rPr>
          <w:noProof/>
        </w:rPr>
        <w:fldChar w:fldCharType="separate"/>
      </w:r>
      <w:r>
        <w:rPr>
          <w:noProof/>
        </w:rPr>
        <w:t>30</w:t>
      </w:r>
      <w:r>
        <w:rPr>
          <w:noProof/>
        </w:rPr>
        <w:fldChar w:fldCharType="end"/>
      </w:r>
    </w:p>
    <w:p w14:paraId="3C0B9D5B" w14:textId="48DFB1EF" w:rsidR="00277E09" w:rsidRDefault="00277E09">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_Toc114863649 \h </w:instrText>
      </w:r>
      <w:r>
        <w:rPr>
          <w:noProof/>
        </w:rPr>
      </w:r>
      <w:r>
        <w:rPr>
          <w:noProof/>
        </w:rPr>
        <w:fldChar w:fldCharType="separate"/>
      </w:r>
      <w:r>
        <w:rPr>
          <w:noProof/>
        </w:rPr>
        <w:t>30</w:t>
      </w:r>
      <w:r>
        <w:rPr>
          <w:noProof/>
        </w:rPr>
        <w:fldChar w:fldCharType="end"/>
      </w:r>
    </w:p>
    <w:p w14:paraId="24A09137" w14:textId="1048D4C4" w:rsidR="00277E09" w:rsidRDefault="00277E0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_Toc114863650 \h </w:instrText>
      </w:r>
      <w:r>
        <w:rPr>
          <w:noProof/>
        </w:rPr>
      </w:r>
      <w:r>
        <w:rPr>
          <w:noProof/>
        </w:rPr>
        <w:fldChar w:fldCharType="separate"/>
      </w:r>
      <w:r>
        <w:rPr>
          <w:noProof/>
        </w:rPr>
        <w:t>31</w:t>
      </w:r>
      <w:r>
        <w:rPr>
          <w:noProof/>
        </w:rPr>
        <w:fldChar w:fldCharType="end"/>
      </w:r>
    </w:p>
    <w:p w14:paraId="3EEFA6B3" w14:textId="56DB837B" w:rsidR="00277E09" w:rsidRDefault="00277E09">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_Toc114863651 \h </w:instrText>
      </w:r>
      <w:r>
        <w:rPr>
          <w:noProof/>
        </w:rPr>
      </w:r>
      <w:r>
        <w:rPr>
          <w:noProof/>
        </w:rPr>
        <w:fldChar w:fldCharType="separate"/>
      </w:r>
      <w:r>
        <w:rPr>
          <w:noProof/>
        </w:rPr>
        <w:t>31</w:t>
      </w:r>
      <w:r>
        <w:rPr>
          <w:noProof/>
        </w:rPr>
        <w:fldChar w:fldCharType="end"/>
      </w:r>
    </w:p>
    <w:p w14:paraId="0ADAF1F4" w14:textId="71C18FF7" w:rsidR="00277E09" w:rsidRDefault="00277E09" w:rsidP="00277E09">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_Toc114863652 \h </w:instrText>
      </w:r>
      <w:r>
        <w:rPr>
          <w:noProof/>
        </w:rPr>
      </w:r>
      <w:r>
        <w:rPr>
          <w:noProof/>
        </w:rPr>
        <w:fldChar w:fldCharType="separate"/>
      </w:r>
      <w:r>
        <w:rPr>
          <w:noProof/>
        </w:rPr>
        <w:t>31</w:t>
      </w:r>
      <w:r>
        <w:rPr>
          <w:noProof/>
        </w:rPr>
        <w:fldChar w:fldCharType="end"/>
      </w:r>
    </w:p>
    <w:p w14:paraId="0C80D7B7" w14:textId="4B991CDB" w:rsidR="00277E09" w:rsidRDefault="00277E0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_Toc114863653 \h </w:instrText>
      </w:r>
      <w:r>
        <w:rPr>
          <w:noProof/>
        </w:rPr>
      </w:r>
      <w:r>
        <w:rPr>
          <w:noProof/>
        </w:rPr>
        <w:fldChar w:fldCharType="separate"/>
      </w:r>
      <w:r>
        <w:rPr>
          <w:noProof/>
        </w:rPr>
        <w:t>31</w:t>
      </w:r>
      <w:r>
        <w:rPr>
          <w:noProof/>
        </w:rPr>
        <w:fldChar w:fldCharType="end"/>
      </w:r>
    </w:p>
    <w:p w14:paraId="45E03231" w14:textId="0C740590" w:rsidR="00277E09" w:rsidRDefault="00277E0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_Toc114863654 \h </w:instrText>
      </w:r>
      <w:r>
        <w:rPr>
          <w:noProof/>
        </w:rPr>
      </w:r>
      <w:r>
        <w:rPr>
          <w:noProof/>
        </w:rPr>
        <w:fldChar w:fldCharType="separate"/>
      </w:r>
      <w:r>
        <w:rPr>
          <w:noProof/>
        </w:rPr>
        <w:t>31</w:t>
      </w:r>
      <w:r>
        <w:rPr>
          <w:noProof/>
        </w:rPr>
        <w:fldChar w:fldCharType="end"/>
      </w:r>
    </w:p>
    <w:p w14:paraId="44F249CF" w14:textId="36757A67" w:rsidR="00277E09" w:rsidRDefault="00277E09" w:rsidP="00277E09">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_Toc114863655 \h </w:instrText>
      </w:r>
      <w:r>
        <w:rPr>
          <w:noProof/>
        </w:rPr>
      </w:r>
      <w:r>
        <w:rPr>
          <w:noProof/>
        </w:rPr>
        <w:fldChar w:fldCharType="separate"/>
      </w:r>
      <w:r>
        <w:rPr>
          <w:noProof/>
        </w:rPr>
        <w:t>31</w:t>
      </w:r>
      <w:r>
        <w:rPr>
          <w:noProof/>
        </w:rPr>
        <w:fldChar w:fldCharType="end"/>
      </w:r>
    </w:p>
    <w:p w14:paraId="1E065308" w14:textId="4BA8F13F" w:rsidR="00277E09" w:rsidRDefault="00277E0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_Toc114863656 \h </w:instrText>
      </w:r>
      <w:r>
        <w:rPr>
          <w:noProof/>
        </w:rPr>
      </w:r>
      <w:r>
        <w:rPr>
          <w:noProof/>
        </w:rPr>
        <w:fldChar w:fldCharType="separate"/>
      </w:r>
      <w:r>
        <w:rPr>
          <w:noProof/>
        </w:rPr>
        <w:t>31</w:t>
      </w:r>
      <w:r>
        <w:rPr>
          <w:noProof/>
        </w:rPr>
        <w:fldChar w:fldCharType="end"/>
      </w:r>
    </w:p>
    <w:p w14:paraId="73AC22A9" w14:textId="2B234CAF" w:rsidR="00277E09" w:rsidRDefault="00277E09">
      <w:pPr>
        <w:pStyle w:val="TOC2"/>
        <w:rPr>
          <w:rFonts w:asciiTheme="minorHAnsi" w:eastAsiaTheme="minorEastAsia" w:hAnsiTheme="minorHAnsi" w:cstheme="minorBidi"/>
          <w:noProof/>
          <w:sz w:val="22"/>
          <w:szCs w:val="22"/>
          <w:lang w:eastAsia="en-GB"/>
        </w:rPr>
      </w:pPr>
      <w:r w:rsidRPr="00A921B4">
        <w:rPr>
          <w:rFonts w:eastAsia="DengXian"/>
          <w:noProof/>
        </w:rPr>
        <w:t>C.1.1</w:t>
      </w:r>
      <w:r>
        <w:rPr>
          <w:rFonts w:asciiTheme="minorHAnsi" w:eastAsiaTheme="minorEastAsia" w:hAnsiTheme="minorHAnsi" w:cstheme="minorBidi"/>
          <w:noProof/>
          <w:sz w:val="22"/>
          <w:szCs w:val="22"/>
          <w:lang w:eastAsia="en-GB"/>
        </w:rPr>
        <w:tab/>
      </w:r>
      <w:r w:rsidRPr="00A921B4">
        <w:rPr>
          <w:rFonts w:eastAsia="DengXian"/>
          <w:noProof/>
        </w:rPr>
        <w:t>Resource URI structure</w:t>
      </w:r>
      <w:r>
        <w:rPr>
          <w:noProof/>
        </w:rPr>
        <w:tab/>
      </w:r>
      <w:r>
        <w:rPr>
          <w:noProof/>
        </w:rPr>
        <w:fldChar w:fldCharType="begin" w:fldLock="1"/>
      </w:r>
      <w:r>
        <w:rPr>
          <w:noProof/>
        </w:rPr>
        <w:instrText xml:space="preserve"> PAGEREF _Toc114863657 \h </w:instrText>
      </w:r>
      <w:r>
        <w:rPr>
          <w:noProof/>
        </w:rPr>
      </w:r>
      <w:r>
        <w:rPr>
          <w:noProof/>
        </w:rPr>
        <w:fldChar w:fldCharType="separate"/>
      </w:r>
      <w:r>
        <w:rPr>
          <w:noProof/>
        </w:rPr>
        <w:t>31</w:t>
      </w:r>
      <w:r>
        <w:rPr>
          <w:noProof/>
        </w:rPr>
        <w:fldChar w:fldCharType="end"/>
      </w:r>
    </w:p>
    <w:p w14:paraId="2DBA958C" w14:textId="68F0E3E1" w:rsidR="00277E09" w:rsidRDefault="00277E09">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_Toc114863658 \h </w:instrText>
      </w:r>
      <w:r>
        <w:rPr>
          <w:noProof/>
        </w:rPr>
      </w:r>
      <w:r>
        <w:rPr>
          <w:noProof/>
        </w:rPr>
        <w:fldChar w:fldCharType="separate"/>
      </w:r>
      <w:r>
        <w:rPr>
          <w:noProof/>
        </w:rPr>
        <w:t>32</w:t>
      </w:r>
      <w:r>
        <w:rPr>
          <w:noProof/>
        </w:rPr>
        <w:fldChar w:fldCharType="end"/>
      </w:r>
    </w:p>
    <w:p w14:paraId="6A07E1EA" w14:textId="2644FE04" w:rsidR="00277E09" w:rsidRDefault="00277E09">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_Toc114863659 \h </w:instrText>
      </w:r>
      <w:r>
        <w:rPr>
          <w:noProof/>
        </w:rPr>
      </w:r>
      <w:r>
        <w:rPr>
          <w:noProof/>
        </w:rPr>
        <w:fldChar w:fldCharType="separate"/>
      </w:r>
      <w:r>
        <w:rPr>
          <w:noProof/>
        </w:rPr>
        <w:t>32</w:t>
      </w:r>
      <w:r>
        <w:rPr>
          <w:noProof/>
        </w:rPr>
        <w:fldChar w:fldCharType="end"/>
      </w:r>
    </w:p>
    <w:p w14:paraId="4B72C7D7" w14:textId="644898B7" w:rsidR="00277E09" w:rsidRDefault="00277E09">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_Toc114863660 \h </w:instrText>
      </w:r>
      <w:r>
        <w:rPr>
          <w:noProof/>
        </w:rPr>
      </w:r>
      <w:r>
        <w:rPr>
          <w:noProof/>
        </w:rPr>
        <w:fldChar w:fldCharType="separate"/>
      </w:r>
      <w:r>
        <w:rPr>
          <w:noProof/>
        </w:rPr>
        <w:t>34</w:t>
      </w:r>
      <w:r>
        <w:rPr>
          <w:noProof/>
        </w:rPr>
        <w:fldChar w:fldCharType="end"/>
      </w:r>
    </w:p>
    <w:p w14:paraId="0D696A49" w14:textId="5B8D3D0F" w:rsidR="00277E09" w:rsidRDefault="00277E09">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_Toc114863661 \h </w:instrText>
      </w:r>
      <w:r>
        <w:rPr>
          <w:noProof/>
        </w:rPr>
      </w:r>
      <w:r>
        <w:rPr>
          <w:noProof/>
        </w:rPr>
        <w:fldChar w:fldCharType="separate"/>
      </w:r>
      <w:r>
        <w:rPr>
          <w:noProof/>
        </w:rPr>
        <w:t>34</w:t>
      </w:r>
      <w:r>
        <w:rPr>
          <w:noProof/>
        </w:rPr>
        <w:fldChar w:fldCharType="end"/>
      </w:r>
    </w:p>
    <w:p w14:paraId="201F2A91" w14:textId="5AB32CED" w:rsidR="00277E09" w:rsidRDefault="00277E09">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_Toc114863662 \h </w:instrText>
      </w:r>
      <w:r>
        <w:rPr>
          <w:noProof/>
        </w:rPr>
      </w:r>
      <w:r>
        <w:rPr>
          <w:noProof/>
        </w:rPr>
        <w:fldChar w:fldCharType="separate"/>
      </w:r>
      <w:r>
        <w:rPr>
          <w:noProof/>
        </w:rPr>
        <w:t>34</w:t>
      </w:r>
      <w:r>
        <w:rPr>
          <w:noProof/>
        </w:rPr>
        <w:fldChar w:fldCharType="end"/>
      </w:r>
    </w:p>
    <w:p w14:paraId="66B0D16B" w14:textId="49929EF4" w:rsidR="00277E09" w:rsidRDefault="00277E09">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_Toc114863663 \h </w:instrText>
      </w:r>
      <w:r>
        <w:rPr>
          <w:noProof/>
        </w:rPr>
      </w:r>
      <w:r>
        <w:rPr>
          <w:noProof/>
        </w:rPr>
        <w:fldChar w:fldCharType="separate"/>
      </w:r>
      <w:r>
        <w:rPr>
          <w:noProof/>
        </w:rPr>
        <w:t>34</w:t>
      </w:r>
      <w:r>
        <w:rPr>
          <w:noProof/>
        </w:rPr>
        <w:fldChar w:fldCharType="end"/>
      </w:r>
    </w:p>
    <w:p w14:paraId="285EE06C" w14:textId="5A9E1A63" w:rsidR="00277E09" w:rsidRDefault="00277E09">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_Toc114863664 \h </w:instrText>
      </w:r>
      <w:r>
        <w:rPr>
          <w:noProof/>
        </w:rPr>
      </w:r>
      <w:r>
        <w:rPr>
          <w:noProof/>
        </w:rPr>
        <w:fldChar w:fldCharType="separate"/>
      </w:r>
      <w:r>
        <w:rPr>
          <w:noProof/>
        </w:rPr>
        <w:t>36</w:t>
      </w:r>
      <w:r>
        <w:rPr>
          <w:noProof/>
        </w:rPr>
        <w:fldChar w:fldCharType="end"/>
      </w:r>
    </w:p>
    <w:p w14:paraId="5AD44DF3" w14:textId="59595658" w:rsidR="00277E09" w:rsidRDefault="00277E09">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_Toc114863665 \h </w:instrText>
      </w:r>
      <w:r>
        <w:rPr>
          <w:noProof/>
        </w:rPr>
      </w:r>
      <w:r>
        <w:rPr>
          <w:noProof/>
        </w:rPr>
        <w:fldChar w:fldCharType="separate"/>
      </w:r>
      <w:r>
        <w:rPr>
          <w:noProof/>
        </w:rPr>
        <w:t>36</w:t>
      </w:r>
      <w:r>
        <w:rPr>
          <w:noProof/>
        </w:rPr>
        <w:fldChar w:fldCharType="end"/>
      </w:r>
    </w:p>
    <w:p w14:paraId="1DBF3E64" w14:textId="2CCF8F62" w:rsidR="00277E09" w:rsidRDefault="00277E09">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_Toc114863666 \h </w:instrText>
      </w:r>
      <w:r>
        <w:rPr>
          <w:noProof/>
        </w:rPr>
      </w:r>
      <w:r>
        <w:rPr>
          <w:noProof/>
        </w:rPr>
        <w:fldChar w:fldCharType="separate"/>
      </w:r>
      <w:r>
        <w:rPr>
          <w:noProof/>
        </w:rPr>
        <w:t>36</w:t>
      </w:r>
      <w:r>
        <w:rPr>
          <w:noProof/>
        </w:rPr>
        <w:fldChar w:fldCharType="end"/>
      </w:r>
    </w:p>
    <w:p w14:paraId="4CC9575F" w14:textId="25CD5F79" w:rsidR="00277E09" w:rsidRDefault="00277E09">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_Toc114863667 \h </w:instrText>
      </w:r>
      <w:r>
        <w:rPr>
          <w:noProof/>
        </w:rPr>
      </w:r>
      <w:r>
        <w:rPr>
          <w:noProof/>
        </w:rPr>
        <w:fldChar w:fldCharType="separate"/>
      </w:r>
      <w:r>
        <w:rPr>
          <w:noProof/>
        </w:rPr>
        <w:t>36</w:t>
      </w:r>
      <w:r>
        <w:rPr>
          <w:noProof/>
        </w:rPr>
        <w:fldChar w:fldCharType="end"/>
      </w:r>
    </w:p>
    <w:p w14:paraId="6329B791" w14:textId="56DA0E5E" w:rsidR="00277E09" w:rsidRDefault="00277E09">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_Toc114863668 \h </w:instrText>
      </w:r>
      <w:r>
        <w:rPr>
          <w:noProof/>
        </w:rPr>
      </w:r>
      <w:r>
        <w:rPr>
          <w:noProof/>
        </w:rPr>
        <w:fldChar w:fldCharType="separate"/>
      </w:r>
      <w:r>
        <w:rPr>
          <w:noProof/>
        </w:rPr>
        <w:t>37</w:t>
      </w:r>
      <w:r>
        <w:rPr>
          <w:noProof/>
        </w:rPr>
        <w:fldChar w:fldCharType="end"/>
      </w:r>
    </w:p>
    <w:p w14:paraId="527430A2" w14:textId="6DF6311B" w:rsidR="00277E09" w:rsidRDefault="00277E09">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_Toc114863669 \h </w:instrText>
      </w:r>
      <w:r>
        <w:rPr>
          <w:noProof/>
        </w:rPr>
      </w:r>
      <w:r>
        <w:rPr>
          <w:noProof/>
        </w:rPr>
        <w:fldChar w:fldCharType="separate"/>
      </w:r>
      <w:r>
        <w:rPr>
          <w:noProof/>
        </w:rPr>
        <w:t>37</w:t>
      </w:r>
      <w:r>
        <w:rPr>
          <w:noProof/>
        </w:rPr>
        <w:fldChar w:fldCharType="end"/>
      </w:r>
    </w:p>
    <w:p w14:paraId="4E7A9376" w14:textId="0AD957E4" w:rsidR="00277E09" w:rsidRDefault="00277E09">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_Toc114863670 \h </w:instrText>
      </w:r>
      <w:r>
        <w:rPr>
          <w:noProof/>
        </w:rPr>
      </w:r>
      <w:r>
        <w:rPr>
          <w:noProof/>
        </w:rPr>
        <w:fldChar w:fldCharType="separate"/>
      </w:r>
      <w:r>
        <w:rPr>
          <w:noProof/>
        </w:rPr>
        <w:t>37</w:t>
      </w:r>
      <w:r>
        <w:rPr>
          <w:noProof/>
        </w:rPr>
        <w:fldChar w:fldCharType="end"/>
      </w:r>
    </w:p>
    <w:p w14:paraId="4F780330" w14:textId="380188B5" w:rsidR="00277E09" w:rsidRDefault="00277E09">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_Toc114863671 \h </w:instrText>
      </w:r>
      <w:r>
        <w:rPr>
          <w:noProof/>
        </w:rPr>
      </w:r>
      <w:r>
        <w:rPr>
          <w:noProof/>
        </w:rPr>
        <w:fldChar w:fldCharType="separate"/>
      </w:r>
      <w:r>
        <w:rPr>
          <w:noProof/>
        </w:rPr>
        <w:t>38</w:t>
      </w:r>
      <w:r>
        <w:rPr>
          <w:noProof/>
        </w:rPr>
        <w:fldChar w:fldCharType="end"/>
      </w:r>
    </w:p>
    <w:p w14:paraId="4A1F22CD" w14:textId="3896D622" w:rsidR="00277E09" w:rsidRDefault="00277E09">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_Toc114863672 \h </w:instrText>
      </w:r>
      <w:r>
        <w:rPr>
          <w:noProof/>
        </w:rPr>
      </w:r>
      <w:r>
        <w:rPr>
          <w:noProof/>
        </w:rPr>
        <w:fldChar w:fldCharType="separate"/>
      </w:r>
      <w:r>
        <w:rPr>
          <w:noProof/>
        </w:rPr>
        <w:t>38</w:t>
      </w:r>
      <w:r>
        <w:rPr>
          <w:noProof/>
        </w:rPr>
        <w:fldChar w:fldCharType="end"/>
      </w:r>
    </w:p>
    <w:p w14:paraId="2786EE90" w14:textId="0B84B7EA" w:rsidR="00277E09" w:rsidRDefault="00277E09">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_Toc114863673 \h </w:instrText>
      </w:r>
      <w:r>
        <w:rPr>
          <w:noProof/>
        </w:rPr>
      </w:r>
      <w:r>
        <w:rPr>
          <w:noProof/>
        </w:rPr>
        <w:fldChar w:fldCharType="separate"/>
      </w:r>
      <w:r>
        <w:rPr>
          <w:noProof/>
        </w:rPr>
        <w:t>38</w:t>
      </w:r>
      <w:r>
        <w:rPr>
          <w:noProof/>
        </w:rPr>
        <w:fldChar w:fldCharType="end"/>
      </w:r>
    </w:p>
    <w:p w14:paraId="7E7AC6DA" w14:textId="0D571A12" w:rsidR="00277E09" w:rsidRDefault="00277E09">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_Toc114863674 \h </w:instrText>
      </w:r>
      <w:r>
        <w:rPr>
          <w:noProof/>
        </w:rPr>
      </w:r>
      <w:r>
        <w:rPr>
          <w:noProof/>
        </w:rPr>
        <w:fldChar w:fldCharType="separate"/>
      </w:r>
      <w:r>
        <w:rPr>
          <w:noProof/>
        </w:rPr>
        <w:t>38</w:t>
      </w:r>
      <w:r>
        <w:rPr>
          <w:noProof/>
        </w:rPr>
        <w:fldChar w:fldCharType="end"/>
      </w:r>
    </w:p>
    <w:p w14:paraId="472B9068" w14:textId="022CD2A4" w:rsidR="00277E09" w:rsidRDefault="00277E09">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_Toc114863675 \h </w:instrText>
      </w:r>
      <w:r>
        <w:rPr>
          <w:noProof/>
        </w:rPr>
      </w:r>
      <w:r>
        <w:rPr>
          <w:noProof/>
        </w:rPr>
        <w:fldChar w:fldCharType="separate"/>
      </w:r>
      <w:r>
        <w:rPr>
          <w:noProof/>
        </w:rPr>
        <w:t>39</w:t>
      </w:r>
      <w:r>
        <w:rPr>
          <w:noProof/>
        </w:rPr>
        <w:fldChar w:fldCharType="end"/>
      </w:r>
    </w:p>
    <w:p w14:paraId="6D4FBF51" w14:textId="5386F9D9" w:rsidR="00277E09" w:rsidRDefault="00277E09">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_Toc114863676 \h </w:instrText>
      </w:r>
      <w:r>
        <w:rPr>
          <w:noProof/>
        </w:rPr>
      </w:r>
      <w:r>
        <w:rPr>
          <w:noProof/>
        </w:rPr>
        <w:fldChar w:fldCharType="separate"/>
      </w:r>
      <w:r>
        <w:rPr>
          <w:noProof/>
        </w:rPr>
        <w:t>39</w:t>
      </w:r>
      <w:r>
        <w:rPr>
          <w:noProof/>
        </w:rPr>
        <w:fldChar w:fldCharType="end"/>
      </w:r>
    </w:p>
    <w:p w14:paraId="276B88F4" w14:textId="649BAF36" w:rsidR="00277E09" w:rsidRDefault="00277E09">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_Toc114863677 \h </w:instrText>
      </w:r>
      <w:r>
        <w:rPr>
          <w:noProof/>
        </w:rPr>
      </w:r>
      <w:r>
        <w:rPr>
          <w:noProof/>
        </w:rPr>
        <w:fldChar w:fldCharType="separate"/>
      </w:r>
      <w:r>
        <w:rPr>
          <w:noProof/>
        </w:rPr>
        <w:t>39</w:t>
      </w:r>
      <w:r>
        <w:rPr>
          <w:noProof/>
        </w:rPr>
        <w:fldChar w:fldCharType="end"/>
      </w:r>
    </w:p>
    <w:p w14:paraId="6371BC4D" w14:textId="1021061C" w:rsidR="00277E09" w:rsidRDefault="00277E09">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_Toc114863678 \h </w:instrText>
      </w:r>
      <w:r>
        <w:rPr>
          <w:noProof/>
        </w:rPr>
      </w:r>
      <w:r>
        <w:rPr>
          <w:noProof/>
        </w:rPr>
        <w:fldChar w:fldCharType="separate"/>
      </w:r>
      <w:r>
        <w:rPr>
          <w:noProof/>
        </w:rPr>
        <w:t>39</w:t>
      </w:r>
      <w:r>
        <w:rPr>
          <w:noProof/>
        </w:rPr>
        <w:fldChar w:fldCharType="end"/>
      </w:r>
    </w:p>
    <w:p w14:paraId="1D51B0A3" w14:textId="043C54F8" w:rsidR="00277E09" w:rsidRDefault="00277E0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_Toc114863679 \h </w:instrText>
      </w:r>
      <w:r>
        <w:rPr>
          <w:noProof/>
        </w:rPr>
      </w:r>
      <w:r>
        <w:rPr>
          <w:noProof/>
        </w:rPr>
        <w:fldChar w:fldCharType="separate"/>
      </w:r>
      <w:r>
        <w:rPr>
          <w:noProof/>
        </w:rPr>
        <w:t>40</w:t>
      </w:r>
      <w:r>
        <w:rPr>
          <w:noProof/>
        </w:rPr>
        <w:fldChar w:fldCharType="end"/>
      </w:r>
    </w:p>
    <w:p w14:paraId="61F22ECF" w14:textId="4C28771C" w:rsidR="00277E09" w:rsidRPr="00277E09" w:rsidRDefault="00277E09">
      <w:pPr>
        <w:pStyle w:val="TOC2"/>
        <w:rPr>
          <w:rFonts w:asciiTheme="minorHAnsi" w:eastAsiaTheme="minorEastAsia" w:hAnsiTheme="minorHAnsi" w:cstheme="minorBidi"/>
          <w:noProof/>
          <w:sz w:val="22"/>
          <w:szCs w:val="22"/>
          <w:lang w:val="fi-FI" w:eastAsia="en-GB"/>
        </w:rPr>
      </w:pPr>
      <w:r w:rsidRPr="00A921B4">
        <w:rPr>
          <w:noProof/>
          <w:lang w:val="fi-FI" w:eastAsia="zh-CN"/>
        </w:rPr>
        <w:t>C.2.1</w:t>
      </w:r>
      <w:r w:rsidRPr="00277E09">
        <w:rPr>
          <w:rFonts w:asciiTheme="minorHAnsi" w:eastAsiaTheme="minorEastAsia" w:hAnsiTheme="minorHAnsi" w:cstheme="minorBidi"/>
          <w:noProof/>
          <w:sz w:val="22"/>
          <w:szCs w:val="22"/>
          <w:lang w:val="fi-FI" w:eastAsia="en-GB"/>
        </w:rPr>
        <w:tab/>
      </w:r>
      <w:r w:rsidRPr="00A921B4">
        <w:rPr>
          <w:noProof/>
          <w:lang w:val="fi-FI" w:eastAsia="zh-CN"/>
        </w:rPr>
        <w:t>SU_UserProfile API</w:t>
      </w:r>
      <w:r w:rsidRPr="00277E09">
        <w:rPr>
          <w:noProof/>
          <w:lang w:val="fi-FI"/>
        </w:rPr>
        <w:tab/>
      </w:r>
      <w:r>
        <w:rPr>
          <w:noProof/>
        </w:rPr>
        <w:fldChar w:fldCharType="begin" w:fldLock="1"/>
      </w:r>
      <w:r w:rsidRPr="00277E09">
        <w:rPr>
          <w:noProof/>
          <w:lang w:val="fi-FI"/>
        </w:rPr>
        <w:instrText xml:space="preserve"> PAGEREF _Toc114863680 \h </w:instrText>
      </w:r>
      <w:r>
        <w:rPr>
          <w:noProof/>
        </w:rPr>
      </w:r>
      <w:r>
        <w:rPr>
          <w:noProof/>
        </w:rPr>
        <w:fldChar w:fldCharType="separate"/>
      </w:r>
      <w:r w:rsidRPr="00277E09">
        <w:rPr>
          <w:noProof/>
          <w:lang w:val="fi-FI"/>
        </w:rPr>
        <w:t>40</w:t>
      </w:r>
      <w:r>
        <w:rPr>
          <w:noProof/>
        </w:rPr>
        <w:fldChar w:fldCharType="end"/>
      </w:r>
    </w:p>
    <w:p w14:paraId="22FAB3FC" w14:textId="5A5FD909" w:rsidR="00277E09" w:rsidRPr="00277E09" w:rsidRDefault="00277E09">
      <w:pPr>
        <w:pStyle w:val="TOC3"/>
        <w:rPr>
          <w:rFonts w:asciiTheme="minorHAnsi" w:eastAsiaTheme="minorEastAsia" w:hAnsiTheme="minorHAnsi" w:cstheme="minorBidi"/>
          <w:noProof/>
          <w:sz w:val="22"/>
          <w:szCs w:val="22"/>
          <w:lang w:val="fi-FI" w:eastAsia="en-GB"/>
        </w:rPr>
      </w:pPr>
      <w:r w:rsidRPr="00A921B4">
        <w:rPr>
          <w:noProof/>
          <w:lang w:val="fi-FI" w:eastAsia="zh-CN"/>
        </w:rPr>
        <w:t>C.2.1.1</w:t>
      </w:r>
      <w:r w:rsidRPr="00277E09">
        <w:rPr>
          <w:rFonts w:asciiTheme="minorHAnsi" w:eastAsiaTheme="minorEastAsia" w:hAnsiTheme="minorHAnsi" w:cstheme="minorBidi"/>
          <w:noProof/>
          <w:sz w:val="22"/>
          <w:szCs w:val="22"/>
          <w:lang w:val="fi-FI" w:eastAsia="en-GB"/>
        </w:rPr>
        <w:tab/>
      </w:r>
      <w:r w:rsidRPr="00A921B4">
        <w:rPr>
          <w:noProof/>
          <w:lang w:val="fi-FI" w:eastAsia="zh-CN"/>
        </w:rPr>
        <w:t>API URI</w:t>
      </w:r>
      <w:r w:rsidRPr="00277E09">
        <w:rPr>
          <w:noProof/>
          <w:lang w:val="fi-FI"/>
        </w:rPr>
        <w:tab/>
      </w:r>
      <w:r>
        <w:rPr>
          <w:noProof/>
        </w:rPr>
        <w:fldChar w:fldCharType="begin" w:fldLock="1"/>
      </w:r>
      <w:r w:rsidRPr="00277E09">
        <w:rPr>
          <w:noProof/>
          <w:lang w:val="fi-FI"/>
        </w:rPr>
        <w:instrText xml:space="preserve"> PAGEREF _Toc114863681 \h </w:instrText>
      </w:r>
      <w:r>
        <w:rPr>
          <w:noProof/>
        </w:rPr>
      </w:r>
      <w:r>
        <w:rPr>
          <w:noProof/>
        </w:rPr>
        <w:fldChar w:fldCharType="separate"/>
      </w:r>
      <w:r w:rsidRPr="00277E09">
        <w:rPr>
          <w:noProof/>
          <w:lang w:val="fi-FI"/>
        </w:rPr>
        <w:t>40</w:t>
      </w:r>
      <w:r>
        <w:rPr>
          <w:noProof/>
        </w:rPr>
        <w:fldChar w:fldCharType="end"/>
      </w:r>
    </w:p>
    <w:p w14:paraId="06D79CE6" w14:textId="64C616C6" w:rsidR="00277E09" w:rsidRDefault="00277E09">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_Toc114863682 \h </w:instrText>
      </w:r>
      <w:r>
        <w:rPr>
          <w:noProof/>
        </w:rPr>
      </w:r>
      <w:r>
        <w:rPr>
          <w:noProof/>
        </w:rPr>
        <w:fldChar w:fldCharType="separate"/>
      </w:r>
      <w:r>
        <w:rPr>
          <w:noProof/>
        </w:rPr>
        <w:t>40</w:t>
      </w:r>
      <w:r>
        <w:rPr>
          <w:noProof/>
        </w:rPr>
        <w:fldChar w:fldCharType="end"/>
      </w:r>
    </w:p>
    <w:p w14:paraId="18AAC892" w14:textId="7490460D" w:rsidR="00277E09" w:rsidRDefault="00277E09">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_Toc114863683 \h </w:instrText>
      </w:r>
      <w:r>
        <w:rPr>
          <w:noProof/>
        </w:rPr>
      </w:r>
      <w:r>
        <w:rPr>
          <w:noProof/>
        </w:rPr>
        <w:fldChar w:fldCharType="separate"/>
      </w:r>
      <w:r>
        <w:rPr>
          <w:noProof/>
        </w:rPr>
        <w:t>40</w:t>
      </w:r>
      <w:r>
        <w:rPr>
          <w:noProof/>
        </w:rPr>
        <w:fldChar w:fldCharType="end"/>
      </w:r>
    </w:p>
    <w:p w14:paraId="6ADD5889" w14:textId="1A3C9731" w:rsidR="00277E09" w:rsidRDefault="00277E09">
      <w:pPr>
        <w:pStyle w:val="TOC4"/>
        <w:rPr>
          <w:rFonts w:asciiTheme="minorHAnsi" w:eastAsiaTheme="minorEastAsia" w:hAnsiTheme="minorHAnsi" w:cstheme="minorBidi"/>
          <w:noProof/>
          <w:sz w:val="22"/>
          <w:szCs w:val="22"/>
          <w:lang w:eastAsia="en-GB"/>
        </w:rPr>
      </w:pPr>
      <w:r>
        <w:rPr>
          <w:noProof/>
          <w:lang w:eastAsia="zh-CN"/>
        </w:rPr>
        <w:t>C.2.1.2.2</w:t>
      </w:r>
      <w:r>
        <w:rPr>
          <w:rFonts w:asciiTheme="minorHAnsi" w:eastAsiaTheme="minorEastAsia" w:hAnsiTheme="minorHAnsi" w:cstheme="minorBidi"/>
          <w:noProof/>
          <w:sz w:val="22"/>
          <w:szCs w:val="22"/>
          <w:lang w:eastAsia="en-GB"/>
        </w:rPr>
        <w:tab/>
      </w:r>
      <w:r>
        <w:rPr>
          <w:noProof/>
          <w:lang w:eastAsia="zh-CN"/>
        </w:rPr>
        <w:t>Resource: User Profiles</w:t>
      </w:r>
      <w:r>
        <w:rPr>
          <w:noProof/>
        </w:rPr>
        <w:tab/>
      </w:r>
      <w:r>
        <w:rPr>
          <w:noProof/>
        </w:rPr>
        <w:fldChar w:fldCharType="begin" w:fldLock="1"/>
      </w:r>
      <w:r>
        <w:rPr>
          <w:noProof/>
        </w:rPr>
        <w:instrText xml:space="preserve"> PAGEREF _Toc114863684 \h </w:instrText>
      </w:r>
      <w:r>
        <w:rPr>
          <w:noProof/>
        </w:rPr>
      </w:r>
      <w:r>
        <w:rPr>
          <w:noProof/>
        </w:rPr>
        <w:fldChar w:fldCharType="separate"/>
      </w:r>
      <w:r>
        <w:rPr>
          <w:noProof/>
        </w:rPr>
        <w:t>41</w:t>
      </w:r>
      <w:r>
        <w:rPr>
          <w:noProof/>
        </w:rPr>
        <w:fldChar w:fldCharType="end"/>
      </w:r>
    </w:p>
    <w:p w14:paraId="489A7542" w14:textId="5E787D77" w:rsidR="00277E09" w:rsidRDefault="00277E09">
      <w:pPr>
        <w:pStyle w:val="TOC5"/>
        <w:rPr>
          <w:rFonts w:asciiTheme="minorHAnsi" w:eastAsiaTheme="minorEastAsia" w:hAnsiTheme="minorHAnsi" w:cstheme="minorBidi"/>
          <w:noProof/>
          <w:sz w:val="22"/>
          <w:szCs w:val="22"/>
          <w:lang w:eastAsia="en-GB"/>
        </w:rPr>
      </w:pPr>
      <w:r>
        <w:rPr>
          <w:noProof/>
          <w:lang w:eastAsia="zh-CN"/>
        </w:rPr>
        <w:t>C.2.1.2.2.1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_Toc114863685 \h </w:instrText>
      </w:r>
      <w:r>
        <w:rPr>
          <w:noProof/>
        </w:rPr>
      </w:r>
      <w:r>
        <w:rPr>
          <w:noProof/>
        </w:rPr>
        <w:fldChar w:fldCharType="separate"/>
      </w:r>
      <w:r>
        <w:rPr>
          <w:noProof/>
        </w:rPr>
        <w:t>41</w:t>
      </w:r>
      <w:r>
        <w:rPr>
          <w:noProof/>
        </w:rPr>
        <w:fldChar w:fldCharType="end"/>
      </w:r>
    </w:p>
    <w:p w14:paraId="6891379F" w14:textId="553D372E" w:rsidR="00277E09" w:rsidRDefault="00277E09">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_Toc114863686 \h </w:instrText>
      </w:r>
      <w:r>
        <w:rPr>
          <w:noProof/>
        </w:rPr>
      </w:r>
      <w:r>
        <w:rPr>
          <w:noProof/>
        </w:rPr>
        <w:fldChar w:fldCharType="separate"/>
      </w:r>
      <w:r>
        <w:rPr>
          <w:noProof/>
        </w:rPr>
        <w:t>41</w:t>
      </w:r>
      <w:r>
        <w:rPr>
          <w:noProof/>
        </w:rPr>
        <w:fldChar w:fldCharType="end"/>
      </w:r>
    </w:p>
    <w:p w14:paraId="260FB604" w14:textId="07E09B66" w:rsidR="00277E09" w:rsidRDefault="00277E09">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_Toc114863687 \h </w:instrText>
      </w:r>
      <w:r>
        <w:rPr>
          <w:noProof/>
        </w:rPr>
      </w:r>
      <w:r>
        <w:rPr>
          <w:noProof/>
        </w:rPr>
        <w:fldChar w:fldCharType="separate"/>
      </w:r>
      <w:r>
        <w:rPr>
          <w:noProof/>
        </w:rPr>
        <w:t>41</w:t>
      </w:r>
      <w:r>
        <w:rPr>
          <w:noProof/>
        </w:rPr>
        <w:fldChar w:fldCharType="end"/>
      </w:r>
    </w:p>
    <w:p w14:paraId="43C67678" w14:textId="0A1082AC" w:rsidR="00277E09" w:rsidRDefault="00277E09">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_Toc114863688 \h </w:instrText>
      </w:r>
      <w:r>
        <w:rPr>
          <w:noProof/>
        </w:rPr>
      </w:r>
      <w:r>
        <w:rPr>
          <w:noProof/>
        </w:rPr>
        <w:fldChar w:fldCharType="separate"/>
      </w:r>
      <w:r>
        <w:rPr>
          <w:noProof/>
        </w:rPr>
        <w:t>42</w:t>
      </w:r>
      <w:r>
        <w:rPr>
          <w:noProof/>
        </w:rPr>
        <w:fldChar w:fldCharType="end"/>
      </w:r>
    </w:p>
    <w:p w14:paraId="2FBBAA38" w14:textId="6C0F620E" w:rsidR="00277E09" w:rsidRDefault="00277E09">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_Toc114863689 \h </w:instrText>
      </w:r>
      <w:r>
        <w:rPr>
          <w:noProof/>
        </w:rPr>
      </w:r>
      <w:r>
        <w:rPr>
          <w:noProof/>
        </w:rPr>
        <w:fldChar w:fldCharType="separate"/>
      </w:r>
      <w:r>
        <w:rPr>
          <w:noProof/>
        </w:rPr>
        <w:t>42</w:t>
      </w:r>
      <w:r>
        <w:rPr>
          <w:noProof/>
        </w:rPr>
        <w:fldChar w:fldCharType="end"/>
      </w:r>
    </w:p>
    <w:p w14:paraId="4D7DEAE7" w14:textId="3CC365D1" w:rsidR="00277E09" w:rsidRDefault="00277E09">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_Toc114863690 \h </w:instrText>
      </w:r>
      <w:r>
        <w:rPr>
          <w:noProof/>
        </w:rPr>
      </w:r>
      <w:r>
        <w:rPr>
          <w:noProof/>
        </w:rPr>
        <w:fldChar w:fldCharType="separate"/>
      </w:r>
      <w:r>
        <w:rPr>
          <w:noProof/>
        </w:rPr>
        <w:t>42</w:t>
      </w:r>
      <w:r>
        <w:rPr>
          <w:noProof/>
        </w:rPr>
        <w:fldChar w:fldCharType="end"/>
      </w:r>
    </w:p>
    <w:p w14:paraId="72A98179" w14:textId="2D7AA014" w:rsidR="00277E09" w:rsidRDefault="00277E09">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_Toc114863691 \h </w:instrText>
      </w:r>
      <w:r>
        <w:rPr>
          <w:noProof/>
        </w:rPr>
      </w:r>
      <w:r>
        <w:rPr>
          <w:noProof/>
        </w:rPr>
        <w:fldChar w:fldCharType="separate"/>
      </w:r>
      <w:r>
        <w:rPr>
          <w:noProof/>
        </w:rPr>
        <w:t>42</w:t>
      </w:r>
      <w:r>
        <w:rPr>
          <w:noProof/>
        </w:rPr>
        <w:fldChar w:fldCharType="end"/>
      </w:r>
    </w:p>
    <w:p w14:paraId="6BD8EBD3" w14:textId="3DF62395" w:rsidR="00277E09" w:rsidRDefault="00277E09">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_Toc114863692 \h </w:instrText>
      </w:r>
      <w:r>
        <w:rPr>
          <w:noProof/>
        </w:rPr>
      </w:r>
      <w:r>
        <w:rPr>
          <w:noProof/>
        </w:rPr>
        <w:fldChar w:fldCharType="separate"/>
      </w:r>
      <w:r>
        <w:rPr>
          <w:noProof/>
        </w:rPr>
        <w:t>43</w:t>
      </w:r>
      <w:r>
        <w:rPr>
          <w:noProof/>
        </w:rPr>
        <w:fldChar w:fldCharType="end"/>
      </w:r>
    </w:p>
    <w:p w14:paraId="7BDBFB01" w14:textId="5EE9361D" w:rsidR="00277E09" w:rsidRDefault="00277E09">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_Toc114863693 \h </w:instrText>
      </w:r>
      <w:r>
        <w:rPr>
          <w:noProof/>
        </w:rPr>
      </w:r>
      <w:r>
        <w:rPr>
          <w:noProof/>
        </w:rPr>
        <w:fldChar w:fldCharType="separate"/>
      </w:r>
      <w:r>
        <w:rPr>
          <w:noProof/>
        </w:rPr>
        <w:t>43</w:t>
      </w:r>
      <w:r>
        <w:rPr>
          <w:noProof/>
        </w:rPr>
        <w:fldChar w:fldCharType="end"/>
      </w:r>
    </w:p>
    <w:p w14:paraId="41395138" w14:textId="7F6F37DE" w:rsidR="00277E09" w:rsidRDefault="00277E09">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_Toc114863694 \h </w:instrText>
      </w:r>
      <w:r>
        <w:rPr>
          <w:noProof/>
        </w:rPr>
      </w:r>
      <w:r>
        <w:rPr>
          <w:noProof/>
        </w:rPr>
        <w:fldChar w:fldCharType="separate"/>
      </w:r>
      <w:r>
        <w:rPr>
          <w:noProof/>
        </w:rPr>
        <w:t>44</w:t>
      </w:r>
      <w:r>
        <w:rPr>
          <w:noProof/>
        </w:rPr>
        <w:fldChar w:fldCharType="end"/>
      </w:r>
    </w:p>
    <w:p w14:paraId="4EEDB4EC" w14:textId="3D64F9E9" w:rsidR="00277E09" w:rsidRDefault="00277E09">
      <w:pPr>
        <w:pStyle w:val="TOC5"/>
        <w:rPr>
          <w:rFonts w:asciiTheme="minorHAnsi" w:eastAsiaTheme="minorEastAsia" w:hAnsiTheme="minorHAnsi" w:cstheme="minorBidi"/>
          <w:noProof/>
          <w:sz w:val="22"/>
          <w:szCs w:val="22"/>
          <w:lang w:eastAsia="en-GB"/>
        </w:rPr>
      </w:pPr>
      <w:r>
        <w:rPr>
          <w:noProof/>
          <w:lang w:eastAsia="zh-CN"/>
        </w:rPr>
        <w:lastRenderedPageBreak/>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_Toc114863695 \h </w:instrText>
      </w:r>
      <w:r>
        <w:rPr>
          <w:noProof/>
        </w:rPr>
      </w:r>
      <w:r>
        <w:rPr>
          <w:noProof/>
        </w:rPr>
        <w:fldChar w:fldCharType="separate"/>
      </w:r>
      <w:r>
        <w:rPr>
          <w:noProof/>
        </w:rPr>
        <w:t>44</w:t>
      </w:r>
      <w:r>
        <w:rPr>
          <w:noProof/>
        </w:rPr>
        <w:fldChar w:fldCharType="end"/>
      </w:r>
    </w:p>
    <w:p w14:paraId="1042AAF0" w14:textId="29ABBB35" w:rsidR="00277E09" w:rsidRDefault="00277E09">
      <w:pPr>
        <w:pStyle w:val="TOC5"/>
        <w:rPr>
          <w:rFonts w:asciiTheme="minorHAnsi" w:eastAsiaTheme="minorEastAsia" w:hAnsiTheme="minorHAnsi" w:cstheme="minorBidi"/>
          <w:noProof/>
          <w:sz w:val="22"/>
          <w:szCs w:val="22"/>
          <w:lang w:eastAsia="en-GB"/>
        </w:rPr>
      </w:pPr>
      <w:r>
        <w:rPr>
          <w:noProof/>
          <w:lang w:eastAsia="zh-CN"/>
        </w:rPr>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_Toc114863696 \h </w:instrText>
      </w:r>
      <w:r>
        <w:rPr>
          <w:noProof/>
        </w:rPr>
      </w:r>
      <w:r>
        <w:rPr>
          <w:noProof/>
        </w:rPr>
        <w:fldChar w:fldCharType="separate"/>
      </w:r>
      <w:r>
        <w:rPr>
          <w:noProof/>
        </w:rPr>
        <w:t>44</w:t>
      </w:r>
      <w:r>
        <w:rPr>
          <w:noProof/>
        </w:rPr>
        <w:fldChar w:fldCharType="end"/>
      </w:r>
    </w:p>
    <w:p w14:paraId="68A46D8F" w14:textId="2744FC83" w:rsidR="00277E09" w:rsidRDefault="00277E09">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_Toc114863697 \h </w:instrText>
      </w:r>
      <w:r>
        <w:rPr>
          <w:noProof/>
        </w:rPr>
      </w:r>
      <w:r>
        <w:rPr>
          <w:noProof/>
        </w:rPr>
        <w:fldChar w:fldCharType="separate"/>
      </w:r>
      <w:r>
        <w:rPr>
          <w:noProof/>
        </w:rPr>
        <w:t>44</w:t>
      </w:r>
      <w:r>
        <w:rPr>
          <w:noProof/>
        </w:rPr>
        <w:fldChar w:fldCharType="end"/>
      </w:r>
    </w:p>
    <w:p w14:paraId="070C05E2" w14:textId="010A492D" w:rsidR="00277E09" w:rsidRDefault="00277E09">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_Toc114863698 \h </w:instrText>
      </w:r>
      <w:r>
        <w:rPr>
          <w:noProof/>
        </w:rPr>
      </w:r>
      <w:r>
        <w:rPr>
          <w:noProof/>
        </w:rPr>
        <w:fldChar w:fldCharType="separate"/>
      </w:r>
      <w:r>
        <w:rPr>
          <w:noProof/>
        </w:rPr>
        <w:t>45</w:t>
      </w:r>
      <w:r>
        <w:rPr>
          <w:noProof/>
        </w:rPr>
        <w:fldChar w:fldCharType="end"/>
      </w:r>
    </w:p>
    <w:p w14:paraId="734A5709" w14:textId="7B4012AB" w:rsidR="00277E09" w:rsidRDefault="00277E09">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_Toc114863699 \h </w:instrText>
      </w:r>
      <w:r>
        <w:rPr>
          <w:noProof/>
        </w:rPr>
      </w:r>
      <w:r>
        <w:rPr>
          <w:noProof/>
        </w:rPr>
        <w:fldChar w:fldCharType="separate"/>
      </w:r>
      <w:r>
        <w:rPr>
          <w:noProof/>
        </w:rPr>
        <w:t>45</w:t>
      </w:r>
      <w:r>
        <w:rPr>
          <w:noProof/>
        </w:rPr>
        <w:fldChar w:fldCharType="end"/>
      </w:r>
    </w:p>
    <w:p w14:paraId="05F9ED5C" w14:textId="60402153" w:rsidR="00277E09" w:rsidRDefault="00277E09">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_Toc114863700 \h </w:instrText>
      </w:r>
      <w:r>
        <w:rPr>
          <w:noProof/>
        </w:rPr>
      </w:r>
      <w:r>
        <w:rPr>
          <w:noProof/>
        </w:rPr>
        <w:fldChar w:fldCharType="separate"/>
      </w:r>
      <w:r>
        <w:rPr>
          <w:noProof/>
        </w:rPr>
        <w:t>45</w:t>
      </w:r>
      <w:r>
        <w:rPr>
          <w:noProof/>
        </w:rPr>
        <w:fldChar w:fldCharType="end"/>
      </w:r>
    </w:p>
    <w:p w14:paraId="601383EA" w14:textId="30502B08" w:rsidR="00277E09" w:rsidRDefault="00277E09">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_Toc114863701 \h </w:instrText>
      </w:r>
      <w:r>
        <w:rPr>
          <w:noProof/>
        </w:rPr>
      </w:r>
      <w:r>
        <w:rPr>
          <w:noProof/>
        </w:rPr>
        <w:fldChar w:fldCharType="separate"/>
      </w:r>
      <w:r>
        <w:rPr>
          <w:noProof/>
        </w:rPr>
        <w:t>45</w:t>
      </w:r>
      <w:r>
        <w:rPr>
          <w:noProof/>
        </w:rPr>
        <w:fldChar w:fldCharType="end"/>
      </w:r>
    </w:p>
    <w:p w14:paraId="67B88943" w14:textId="23F0815F" w:rsidR="00277E09" w:rsidRDefault="00277E09">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_Toc114863702 \h </w:instrText>
      </w:r>
      <w:r>
        <w:rPr>
          <w:noProof/>
        </w:rPr>
      </w:r>
      <w:r>
        <w:rPr>
          <w:noProof/>
        </w:rPr>
        <w:fldChar w:fldCharType="separate"/>
      </w:r>
      <w:r>
        <w:rPr>
          <w:noProof/>
        </w:rPr>
        <w:t>45</w:t>
      </w:r>
      <w:r>
        <w:rPr>
          <w:noProof/>
        </w:rPr>
        <w:fldChar w:fldCharType="end"/>
      </w:r>
    </w:p>
    <w:p w14:paraId="2D76C6B4" w14:textId="11EC8E3A" w:rsidR="00277E09" w:rsidRDefault="00277E09">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_Toc114863703 \h </w:instrText>
      </w:r>
      <w:r>
        <w:rPr>
          <w:noProof/>
        </w:rPr>
      </w:r>
      <w:r>
        <w:rPr>
          <w:noProof/>
        </w:rPr>
        <w:fldChar w:fldCharType="separate"/>
      </w:r>
      <w:r>
        <w:rPr>
          <w:noProof/>
        </w:rPr>
        <w:t>45</w:t>
      </w:r>
      <w:r>
        <w:rPr>
          <w:noProof/>
        </w:rPr>
        <w:fldChar w:fldCharType="end"/>
      </w:r>
    </w:p>
    <w:p w14:paraId="40B1A86E" w14:textId="0ED32A16" w:rsidR="00277E09" w:rsidRDefault="00277E09">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_Toc114863704 \h </w:instrText>
      </w:r>
      <w:r>
        <w:rPr>
          <w:noProof/>
        </w:rPr>
      </w:r>
      <w:r>
        <w:rPr>
          <w:noProof/>
        </w:rPr>
        <w:fldChar w:fldCharType="separate"/>
      </w:r>
      <w:r>
        <w:rPr>
          <w:noProof/>
        </w:rPr>
        <w:t>45</w:t>
      </w:r>
      <w:r>
        <w:rPr>
          <w:noProof/>
        </w:rPr>
        <w:fldChar w:fldCharType="end"/>
      </w:r>
    </w:p>
    <w:p w14:paraId="7A9750E9" w14:textId="79C85571" w:rsidR="00277E09" w:rsidRDefault="00277E09">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_Toc114863705 \h </w:instrText>
      </w:r>
      <w:r>
        <w:rPr>
          <w:noProof/>
        </w:rPr>
      </w:r>
      <w:r>
        <w:rPr>
          <w:noProof/>
        </w:rPr>
        <w:fldChar w:fldCharType="separate"/>
      </w:r>
      <w:r>
        <w:rPr>
          <w:noProof/>
        </w:rPr>
        <w:t>46</w:t>
      </w:r>
      <w:r>
        <w:rPr>
          <w:noProof/>
        </w:rPr>
        <w:fldChar w:fldCharType="end"/>
      </w:r>
    </w:p>
    <w:p w14:paraId="1A07E964" w14:textId="0E654E88" w:rsidR="00277E09" w:rsidRDefault="00277E09">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_Toc114863706 \h </w:instrText>
      </w:r>
      <w:r>
        <w:rPr>
          <w:noProof/>
        </w:rPr>
      </w:r>
      <w:r>
        <w:rPr>
          <w:noProof/>
        </w:rPr>
        <w:fldChar w:fldCharType="separate"/>
      </w:r>
      <w:r>
        <w:rPr>
          <w:noProof/>
        </w:rPr>
        <w:t>46</w:t>
      </w:r>
      <w:r>
        <w:rPr>
          <w:noProof/>
        </w:rPr>
        <w:fldChar w:fldCharType="end"/>
      </w:r>
    </w:p>
    <w:p w14:paraId="3C9166CA" w14:textId="65D1260B" w:rsidR="00277E09" w:rsidRDefault="00277E09">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_Toc114863707 \h </w:instrText>
      </w:r>
      <w:r>
        <w:rPr>
          <w:noProof/>
        </w:rPr>
      </w:r>
      <w:r>
        <w:rPr>
          <w:noProof/>
        </w:rPr>
        <w:fldChar w:fldCharType="separate"/>
      </w:r>
      <w:r>
        <w:rPr>
          <w:noProof/>
        </w:rPr>
        <w:t>47</w:t>
      </w:r>
      <w:r>
        <w:rPr>
          <w:noProof/>
        </w:rPr>
        <w:fldChar w:fldCharType="end"/>
      </w:r>
    </w:p>
    <w:p w14:paraId="31211579" w14:textId="5FE0E576" w:rsidR="00277E09" w:rsidRDefault="00277E09">
      <w:pPr>
        <w:pStyle w:val="TOC2"/>
        <w:rPr>
          <w:rFonts w:asciiTheme="minorHAnsi" w:eastAsiaTheme="minorEastAsia" w:hAnsiTheme="minorHAnsi" w:cstheme="minorBidi"/>
          <w:noProof/>
          <w:sz w:val="22"/>
          <w:szCs w:val="22"/>
          <w:lang w:eastAsia="en-GB"/>
        </w:rPr>
      </w:pPr>
      <w:r>
        <w:rPr>
          <w:noProof/>
          <w:lang w:eastAsia="zh-CN"/>
        </w:rPr>
        <w:t>C.3.1</w:t>
      </w:r>
      <w:r>
        <w:rPr>
          <w:rFonts w:asciiTheme="minorHAnsi" w:eastAsiaTheme="minorEastAsia" w:hAnsiTheme="minorHAnsi" w:cstheme="minorBidi"/>
          <w:noProof/>
          <w:sz w:val="22"/>
          <w:szCs w:val="22"/>
          <w:lang w:eastAsia="en-GB"/>
        </w:rPr>
        <w:tab/>
      </w:r>
      <w:r>
        <w:rPr>
          <w:noProof/>
          <w:lang w:eastAsia="zh-CN"/>
        </w:rPr>
        <w:t>SU_UeConfig API</w:t>
      </w:r>
      <w:r>
        <w:rPr>
          <w:noProof/>
        </w:rPr>
        <w:tab/>
      </w:r>
      <w:r>
        <w:rPr>
          <w:noProof/>
        </w:rPr>
        <w:fldChar w:fldCharType="begin" w:fldLock="1"/>
      </w:r>
      <w:r>
        <w:rPr>
          <w:noProof/>
        </w:rPr>
        <w:instrText xml:space="preserve"> PAGEREF _Toc114863708 \h </w:instrText>
      </w:r>
      <w:r>
        <w:rPr>
          <w:noProof/>
        </w:rPr>
      </w:r>
      <w:r>
        <w:rPr>
          <w:noProof/>
        </w:rPr>
        <w:fldChar w:fldCharType="separate"/>
      </w:r>
      <w:r>
        <w:rPr>
          <w:noProof/>
        </w:rPr>
        <w:t>47</w:t>
      </w:r>
      <w:r>
        <w:rPr>
          <w:noProof/>
        </w:rPr>
        <w:fldChar w:fldCharType="end"/>
      </w:r>
    </w:p>
    <w:p w14:paraId="5D417E60" w14:textId="305FF3AD" w:rsidR="00277E09" w:rsidRDefault="00277E09">
      <w:pPr>
        <w:pStyle w:val="TOC3"/>
        <w:rPr>
          <w:rFonts w:asciiTheme="minorHAnsi" w:eastAsiaTheme="minorEastAsia" w:hAnsiTheme="minorHAnsi" w:cstheme="minorBidi"/>
          <w:noProof/>
          <w:sz w:val="22"/>
          <w:szCs w:val="22"/>
          <w:lang w:eastAsia="en-GB"/>
        </w:rPr>
      </w:pPr>
      <w:r>
        <w:rPr>
          <w:noProof/>
          <w:lang w:eastAsia="zh-CN"/>
        </w:rPr>
        <w:t>C.3.1.1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_Toc114863709 \h </w:instrText>
      </w:r>
      <w:r>
        <w:rPr>
          <w:noProof/>
        </w:rPr>
      </w:r>
      <w:r>
        <w:rPr>
          <w:noProof/>
        </w:rPr>
        <w:fldChar w:fldCharType="separate"/>
      </w:r>
      <w:r>
        <w:rPr>
          <w:noProof/>
        </w:rPr>
        <w:t>47</w:t>
      </w:r>
      <w:r>
        <w:rPr>
          <w:noProof/>
        </w:rPr>
        <w:fldChar w:fldCharType="end"/>
      </w:r>
    </w:p>
    <w:p w14:paraId="349A044A" w14:textId="39DCF086" w:rsidR="00277E09" w:rsidRDefault="00277E09">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_Toc114863710 \h </w:instrText>
      </w:r>
      <w:r>
        <w:rPr>
          <w:noProof/>
        </w:rPr>
      </w:r>
      <w:r>
        <w:rPr>
          <w:noProof/>
        </w:rPr>
        <w:fldChar w:fldCharType="separate"/>
      </w:r>
      <w:r>
        <w:rPr>
          <w:noProof/>
        </w:rPr>
        <w:t>47</w:t>
      </w:r>
      <w:r>
        <w:rPr>
          <w:noProof/>
        </w:rPr>
        <w:fldChar w:fldCharType="end"/>
      </w:r>
    </w:p>
    <w:p w14:paraId="13A35571" w14:textId="48F35D1C" w:rsidR="00277E09" w:rsidRDefault="00277E09">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_Toc114863711 \h </w:instrText>
      </w:r>
      <w:r>
        <w:rPr>
          <w:noProof/>
        </w:rPr>
      </w:r>
      <w:r>
        <w:rPr>
          <w:noProof/>
        </w:rPr>
        <w:fldChar w:fldCharType="separate"/>
      </w:r>
      <w:r>
        <w:rPr>
          <w:noProof/>
        </w:rPr>
        <w:t>47</w:t>
      </w:r>
      <w:r>
        <w:rPr>
          <w:noProof/>
        </w:rPr>
        <w:fldChar w:fldCharType="end"/>
      </w:r>
    </w:p>
    <w:p w14:paraId="7C117942" w14:textId="46921391" w:rsidR="00277E09" w:rsidRDefault="00277E09">
      <w:pPr>
        <w:pStyle w:val="TOC4"/>
        <w:rPr>
          <w:rFonts w:asciiTheme="minorHAnsi" w:eastAsiaTheme="minorEastAsia" w:hAnsiTheme="minorHAnsi" w:cstheme="minorBidi"/>
          <w:noProof/>
          <w:sz w:val="22"/>
          <w:szCs w:val="22"/>
          <w:lang w:eastAsia="en-GB"/>
        </w:rPr>
      </w:pPr>
      <w:r>
        <w:rPr>
          <w:noProof/>
          <w:lang w:eastAsia="zh-CN"/>
        </w:rPr>
        <w:t>C.3.1.2.2</w:t>
      </w:r>
      <w:r>
        <w:rPr>
          <w:rFonts w:asciiTheme="minorHAnsi" w:eastAsiaTheme="minorEastAsia" w:hAnsiTheme="minorHAnsi" w:cstheme="minorBidi"/>
          <w:noProof/>
          <w:sz w:val="22"/>
          <w:szCs w:val="22"/>
          <w:lang w:eastAsia="en-GB"/>
        </w:rPr>
        <w:tab/>
      </w:r>
      <w:r>
        <w:rPr>
          <w:noProof/>
          <w:lang w:eastAsia="zh-CN"/>
        </w:rPr>
        <w:t>Resource: UE Configurations</w:t>
      </w:r>
      <w:r>
        <w:rPr>
          <w:noProof/>
        </w:rPr>
        <w:tab/>
      </w:r>
      <w:r>
        <w:rPr>
          <w:noProof/>
        </w:rPr>
        <w:fldChar w:fldCharType="begin" w:fldLock="1"/>
      </w:r>
      <w:r>
        <w:rPr>
          <w:noProof/>
        </w:rPr>
        <w:instrText xml:space="preserve"> PAGEREF _Toc114863712 \h </w:instrText>
      </w:r>
      <w:r>
        <w:rPr>
          <w:noProof/>
        </w:rPr>
      </w:r>
      <w:r>
        <w:rPr>
          <w:noProof/>
        </w:rPr>
        <w:fldChar w:fldCharType="separate"/>
      </w:r>
      <w:r>
        <w:rPr>
          <w:noProof/>
        </w:rPr>
        <w:t>48</w:t>
      </w:r>
      <w:r>
        <w:rPr>
          <w:noProof/>
        </w:rPr>
        <w:fldChar w:fldCharType="end"/>
      </w:r>
    </w:p>
    <w:p w14:paraId="4565D56F" w14:textId="7007C042" w:rsidR="00277E09" w:rsidRDefault="00277E09">
      <w:pPr>
        <w:pStyle w:val="TOC5"/>
        <w:rPr>
          <w:rFonts w:asciiTheme="minorHAnsi" w:eastAsiaTheme="minorEastAsia" w:hAnsiTheme="minorHAnsi" w:cstheme="minorBidi"/>
          <w:noProof/>
          <w:sz w:val="22"/>
          <w:szCs w:val="22"/>
          <w:lang w:eastAsia="en-GB"/>
        </w:rPr>
      </w:pPr>
      <w:r>
        <w:rPr>
          <w:noProof/>
          <w:lang w:eastAsia="zh-CN"/>
        </w:rPr>
        <w:t>C.3.1.2.2.1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_Toc114863713 \h </w:instrText>
      </w:r>
      <w:r>
        <w:rPr>
          <w:noProof/>
        </w:rPr>
      </w:r>
      <w:r>
        <w:rPr>
          <w:noProof/>
        </w:rPr>
        <w:fldChar w:fldCharType="separate"/>
      </w:r>
      <w:r>
        <w:rPr>
          <w:noProof/>
        </w:rPr>
        <w:t>48</w:t>
      </w:r>
      <w:r>
        <w:rPr>
          <w:noProof/>
        </w:rPr>
        <w:fldChar w:fldCharType="end"/>
      </w:r>
    </w:p>
    <w:p w14:paraId="6EB9D1EC" w14:textId="0CCA9D32" w:rsidR="00277E09" w:rsidRDefault="00277E09">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_Toc114863714 \h </w:instrText>
      </w:r>
      <w:r>
        <w:rPr>
          <w:noProof/>
        </w:rPr>
      </w:r>
      <w:r>
        <w:rPr>
          <w:noProof/>
        </w:rPr>
        <w:fldChar w:fldCharType="separate"/>
      </w:r>
      <w:r>
        <w:rPr>
          <w:noProof/>
        </w:rPr>
        <w:t>48</w:t>
      </w:r>
      <w:r>
        <w:rPr>
          <w:noProof/>
        </w:rPr>
        <w:fldChar w:fldCharType="end"/>
      </w:r>
    </w:p>
    <w:p w14:paraId="69B73954" w14:textId="3BD72121" w:rsidR="00277E09" w:rsidRDefault="00277E09">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_Toc114863715 \h </w:instrText>
      </w:r>
      <w:r>
        <w:rPr>
          <w:noProof/>
        </w:rPr>
      </w:r>
      <w:r>
        <w:rPr>
          <w:noProof/>
        </w:rPr>
        <w:fldChar w:fldCharType="separate"/>
      </w:r>
      <w:r>
        <w:rPr>
          <w:noProof/>
        </w:rPr>
        <w:t>48</w:t>
      </w:r>
      <w:r>
        <w:rPr>
          <w:noProof/>
        </w:rPr>
        <w:fldChar w:fldCharType="end"/>
      </w:r>
    </w:p>
    <w:p w14:paraId="351F2940" w14:textId="49A525B4" w:rsidR="00277E09" w:rsidRDefault="00277E09">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_Toc114863716 \h </w:instrText>
      </w:r>
      <w:r>
        <w:rPr>
          <w:noProof/>
        </w:rPr>
      </w:r>
      <w:r>
        <w:rPr>
          <w:noProof/>
        </w:rPr>
        <w:fldChar w:fldCharType="separate"/>
      </w:r>
      <w:r>
        <w:rPr>
          <w:noProof/>
        </w:rPr>
        <w:t>49</w:t>
      </w:r>
      <w:r>
        <w:rPr>
          <w:noProof/>
        </w:rPr>
        <w:fldChar w:fldCharType="end"/>
      </w:r>
    </w:p>
    <w:p w14:paraId="077E5F02" w14:textId="0796910A" w:rsidR="00277E09" w:rsidRDefault="00277E09">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_Toc114863717 \h </w:instrText>
      </w:r>
      <w:r>
        <w:rPr>
          <w:noProof/>
        </w:rPr>
      </w:r>
      <w:r>
        <w:rPr>
          <w:noProof/>
        </w:rPr>
        <w:fldChar w:fldCharType="separate"/>
      </w:r>
      <w:r>
        <w:rPr>
          <w:noProof/>
        </w:rPr>
        <w:t>49</w:t>
      </w:r>
      <w:r>
        <w:rPr>
          <w:noProof/>
        </w:rPr>
        <w:fldChar w:fldCharType="end"/>
      </w:r>
    </w:p>
    <w:p w14:paraId="160F92A4" w14:textId="7F7CEFF5" w:rsidR="00277E09" w:rsidRDefault="00277E09">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_Toc114863718 \h </w:instrText>
      </w:r>
      <w:r>
        <w:rPr>
          <w:noProof/>
        </w:rPr>
      </w:r>
      <w:r>
        <w:rPr>
          <w:noProof/>
        </w:rPr>
        <w:fldChar w:fldCharType="separate"/>
      </w:r>
      <w:r>
        <w:rPr>
          <w:noProof/>
        </w:rPr>
        <w:t>49</w:t>
      </w:r>
      <w:r>
        <w:rPr>
          <w:noProof/>
        </w:rPr>
        <w:fldChar w:fldCharType="end"/>
      </w:r>
    </w:p>
    <w:p w14:paraId="6E7958EB" w14:textId="2AE009BB" w:rsidR="00277E09" w:rsidRDefault="00277E09">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_Toc114863719 \h </w:instrText>
      </w:r>
      <w:r>
        <w:rPr>
          <w:noProof/>
        </w:rPr>
      </w:r>
      <w:r>
        <w:rPr>
          <w:noProof/>
        </w:rPr>
        <w:fldChar w:fldCharType="separate"/>
      </w:r>
      <w:r>
        <w:rPr>
          <w:noProof/>
        </w:rPr>
        <w:t>50</w:t>
      </w:r>
      <w:r>
        <w:rPr>
          <w:noProof/>
        </w:rPr>
        <w:fldChar w:fldCharType="end"/>
      </w:r>
    </w:p>
    <w:p w14:paraId="40552A2E" w14:textId="25442751" w:rsidR="00277E09" w:rsidRDefault="00277E09">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_Toc114863720 \h </w:instrText>
      </w:r>
      <w:r>
        <w:rPr>
          <w:noProof/>
        </w:rPr>
      </w:r>
      <w:r>
        <w:rPr>
          <w:noProof/>
        </w:rPr>
        <w:fldChar w:fldCharType="separate"/>
      </w:r>
      <w:r>
        <w:rPr>
          <w:noProof/>
        </w:rPr>
        <w:t>51</w:t>
      </w:r>
      <w:r>
        <w:rPr>
          <w:noProof/>
        </w:rPr>
        <w:fldChar w:fldCharType="end"/>
      </w:r>
    </w:p>
    <w:p w14:paraId="1E3FF577" w14:textId="793B99A5" w:rsidR="00277E09" w:rsidRDefault="00277E09">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_Toc114863721 \h </w:instrText>
      </w:r>
      <w:r>
        <w:rPr>
          <w:noProof/>
        </w:rPr>
      </w:r>
      <w:r>
        <w:rPr>
          <w:noProof/>
        </w:rPr>
        <w:fldChar w:fldCharType="separate"/>
      </w:r>
      <w:r>
        <w:rPr>
          <w:noProof/>
        </w:rPr>
        <w:t>51</w:t>
      </w:r>
      <w:r>
        <w:rPr>
          <w:noProof/>
        </w:rPr>
        <w:fldChar w:fldCharType="end"/>
      </w:r>
    </w:p>
    <w:p w14:paraId="16B8860A" w14:textId="048B7DC9" w:rsidR="00277E09" w:rsidRDefault="00277E09">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_Toc114863722 \h </w:instrText>
      </w:r>
      <w:r>
        <w:rPr>
          <w:noProof/>
        </w:rPr>
      </w:r>
      <w:r>
        <w:rPr>
          <w:noProof/>
        </w:rPr>
        <w:fldChar w:fldCharType="separate"/>
      </w:r>
      <w:r>
        <w:rPr>
          <w:noProof/>
        </w:rPr>
        <w:t>52</w:t>
      </w:r>
      <w:r>
        <w:rPr>
          <w:noProof/>
        </w:rPr>
        <w:fldChar w:fldCharType="end"/>
      </w:r>
    </w:p>
    <w:p w14:paraId="3FFADCC3" w14:textId="55C0E4FB" w:rsidR="00277E09" w:rsidRDefault="00277E09">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_Toc114863723 \h </w:instrText>
      </w:r>
      <w:r>
        <w:rPr>
          <w:noProof/>
        </w:rPr>
      </w:r>
      <w:r>
        <w:rPr>
          <w:noProof/>
        </w:rPr>
        <w:fldChar w:fldCharType="separate"/>
      </w:r>
      <w:r>
        <w:rPr>
          <w:noProof/>
        </w:rPr>
        <w:t>52</w:t>
      </w:r>
      <w:r>
        <w:rPr>
          <w:noProof/>
        </w:rPr>
        <w:fldChar w:fldCharType="end"/>
      </w:r>
    </w:p>
    <w:p w14:paraId="15F40859" w14:textId="43EDED03" w:rsidR="00277E09" w:rsidRDefault="00277E09">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_Toc114863724 \h </w:instrText>
      </w:r>
      <w:r>
        <w:rPr>
          <w:noProof/>
        </w:rPr>
      </w:r>
      <w:r>
        <w:rPr>
          <w:noProof/>
        </w:rPr>
        <w:fldChar w:fldCharType="separate"/>
      </w:r>
      <w:r>
        <w:rPr>
          <w:noProof/>
        </w:rPr>
        <w:t>52</w:t>
      </w:r>
      <w:r>
        <w:rPr>
          <w:noProof/>
        </w:rPr>
        <w:fldChar w:fldCharType="end"/>
      </w:r>
    </w:p>
    <w:p w14:paraId="4DF0FA33" w14:textId="332799D0" w:rsidR="00277E09" w:rsidRDefault="00277E09">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_Toc114863725 \h </w:instrText>
      </w:r>
      <w:r>
        <w:rPr>
          <w:noProof/>
        </w:rPr>
      </w:r>
      <w:r>
        <w:rPr>
          <w:noProof/>
        </w:rPr>
        <w:fldChar w:fldCharType="separate"/>
      </w:r>
      <w:r>
        <w:rPr>
          <w:noProof/>
        </w:rPr>
        <w:t>52</w:t>
      </w:r>
      <w:r>
        <w:rPr>
          <w:noProof/>
        </w:rPr>
        <w:fldChar w:fldCharType="end"/>
      </w:r>
    </w:p>
    <w:p w14:paraId="30BB5563" w14:textId="73CEB102" w:rsidR="00277E09" w:rsidRDefault="00277E09">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_Toc114863726 \h </w:instrText>
      </w:r>
      <w:r>
        <w:rPr>
          <w:noProof/>
        </w:rPr>
      </w:r>
      <w:r>
        <w:rPr>
          <w:noProof/>
        </w:rPr>
        <w:fldChar w:fldCharType="separate"/>
      </w:r>
      <w:r>
        <w:rPr>
          <w:noProof/>
        </w:rPr>
        <w:t>53</w:t>
      </w:r>
      <w:r>
        <w:rPr>
          <w:noProof/>
        </w:rPr>
        <w:fldChar w:fldCharType="end"/>
      </w:r>
    </w:p>
    <w:p w14:paraId="1DC78F28" w14:textId="4CB338E1" w:rsidR="00277E09" w:rsidRDefault="00277E09">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_Toc114863727 \h </w:instrText>
      </w:r>
      <w:r>
        <w:rPr>
          <w:noProof/>
        </w:rPr>
      </w:r>
      <w:r>
        <w:rPr>
          <w:noProof/>
        </w:rPr>
        <w:fldChar w:fldCharType="separate"/>
      </w:r>
      <w:r>
        <w:rPr>
          <w:noProof/>
        </w:rPr>
        <w:t>53</w:t>
      </w:r>
      <w:r>
        <w:rPr>
          <w:noProof/>
        </w:rPr>
        <w:fldChar w:fldCharType="end"/>
      </w:r>
    </w:p>
    <w:p w14:paraId="0BCBC35B" w14:textId="23BF9C75" w:rsidR="00277E09" w:rsidRDefault="00277E09">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_Toc114863728 \h </w:instrText>
      </w:r>
      <w:r>
        <w:rPr>
          <w:noProof/>
        </w:rPr>
      </w:r>
      <w:r>
        <w:rPr>
          <w:noProof/>
        </w:rPr>
        <w:fldChar w:fldCharType="separate"/>
      </w:r>
      <w:r>
        <w:rPr>
          <w:noProof/>
        </w:rPr>
        <w:t>53</w:t>
      </w:r>
      <w:r>
        <w:rPr>
          <w:noProof/>
        </w:rPr>
        <w:fldChar w:fldCharType="end"/>
      </w:r>
    </w:p>
    <w:p w14:paraId="23123B06" w14:textId="5720E2C9" w:rsidR="00277E09" w:rsidRDefault="00277E09">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_Toc114863729 \h </w:instrText>
      </w:r>
      <w:r>
        <w:rPr>
          <w:noProof/>
        </w:rPr>
      </w:r>
      <w:r>
        <w:rPr>
          <w:noProof/>
        </w:rPr>
        <w:fldChar w:fldCharType="separate"/>
      </w:r>
      <w:r>
        <w:rPr>
          <w:noProof/>
        </w:rPr>
        <w:t>53</w:t>
      </w:r>
      <w:r>
        <w:rPr>
          <w:noProof/>
        </w:rPr>
        <w:fldChar w:fldCharType="end"/>
      </w:r>
    </w:p>
    <w:p w14:paraId="0D6F1B2B" w14:textId="7E4E88B5" w:rsidR="00277E09" w:rsidRDefault="00277E09">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_Toc114863730 \h </w:instrText>
      </w:r>
      <w:r>
        <w:rPr>
          <w:noProof/>
        </w:rPr>
      </w:r>
      <w:r>
        <w:rPr>
          <w:noProof/>
        </w:rPr>
        <w:fldChar w:fldCharType="separate"/>
      </w:r>
      <w:r>
        <w:rPr>
          <w:noProof/>
        </w:rPr>
        <w:t>53</w:t>
      </w:r>
      <w:r>
        <w:rPr>
          <w:noProof/>
        </w:rPr>
        <w:fldChar w:fldCharType="end"/>
      </w:r>
    </w:p>
    <w:p w14:paraId="7A71E6C2" w14:textId="4A8E0567" w:rsidR="00277E09" w:rsidRDefault="00277E09">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_Toc114863731 \h </w:instrText>
      </w:r>
      <w:r>
        <w:rPr>
          <w:noProof/>
        </w:rPr>
      </w:r>
      <w:r>
        <w:rPr>
          <w:noProof/>
        </w:rPr>
        <w:fldChar w:fldCharType="separate"/>
      </w:r>
      <w:r>
        <w:rPr>
          <w:noProof/>
        </w:rPr>
        <w:t>53</w:t>
      </w:r>
      <w:r>
        <w:rPr>
          <w:noProof/>
        </w:rPr>
        <w:fldChar w:fldCharType="end"/>
      </w:r>
    </w:p>
    <w:p w14:paraId="7EAE8BC5" w14:textId="2C4BC1CA" w:rsidR="00277E09" w:rsidRDefault="00277E09">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_Toc114863732 \h </w:instrText>
      </w:r>
      <w:r>
        <w:rPr>
          <w:noProof/>
        </w:rPr>
      </w:r>
      <w:r>
        <w:rPr>
          <w:noProof/>
        </w:rPr>
        <w:fldChar w:fldCharType="separate"/>
      </w:r>
      <w:r>
        <w:rPr>
          <w:noProof/>
        </w:rPr>
        <w:t>53</w:t>
      </w:r>
      <w:r>
        <w:rPr>
          <w:noProof/>
        </w:rPr>
        <w:fldChar w:fldCharType="end"/>
      </w:r>
    </w:p>
    <w:p w14:paraId="093508F8" w14:textId="3A241F1E" w:rsidR="00277E09" w:rsidRDefault="00277E09">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_Toc114863733 \h </w:instrText>
      </w:r>
      <w:r>
        <w:rPr>
          <w:noProof/>
        </w:rPr>
      </w:r>
      <w:r>
        <w:rPr>
          <w:noProof/>
        </w:rPr>
        <w:fldChar w:fldCharType="separate"/>
      </w:r>
      <w:r>
        <w:rPr>
          <w:noProof/>
        </w:rPr>
        <w:t>54</w:t>
      </w:r>
      <w:r>
        <w:rPr>
          <w:noProof/>
        </w:rPr>
        <w:fldChar w:fldCharType="end"/>
      </w:r>
    </w:p>
    <w:p w14:paraId="52A5C412" w14:textId="0F924E29" w:rsidR="00277E09" w:rsidRDefault="00277E09">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_Toc114863734 \h </w:instrText>
      </w:r>
      <w:r>
        <w:rPr>
          <w:noProof/>
        </w:rPr>
      </w:r>
      <w:r>
        <w:rPr>
          <w:noProof/>
        </w:rPr>
        <w:fldChar w:fldCharType="separate"/>
      </w:r>
      <w:r>
        <w:rPr>
          <w:noProof/>
        </w:rPr>
        <w:t>54</w:t>
      </w:r>
      <w:r>
        <w:rPr>
          <w:noProof/>
        </w:rPr>
        <w:fldChar w:fldCharType="end"/>
      </w:r>
    </w:p>
    <w:p w14:paraId="3C5FC64C" w14:textId="24254BCE" w:rsidR="00277E09" w:rsidRDefault="00277E09">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_Toc114863735 \h </w:instrText>
      </w:r>
      <w:r>
        <w:rPr>
          <w:noProof/>
        </w:rPr>
      </w:r>
      <w:r>
        <w:rPr>
          <w:noProof/>
        </w:rPr>
        <w:fldChar w:fldCharType="separate"/>
      </w:r>
      <w:r>
        <w:rPr>
          <w:noProof/>
        </w:rPr>
        <w:t>55</w:t>
      </w:r>
      <w:r>
        <w:rPr>
          <w:noProof/>
        </w:rPr>
        <w:fldChar w:fldCharType="end"/>
      </w:r>
    </w:p>
    <w:p w14:paraId="414730B2" w14:textId="571BC73E" w:rsidR="00277E09" w:rsidRDefault="00277E09" w:rsidP="00277E09">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_Toc114863736 \h </w:instrText>
      </w:r>
      <w:r>
        <w:rPr>
          <w:noProof/>
        </w:rPr>
      </w:r>
      <w:r>
        <w:rPr>
          <w:noProof/>
        </w:rPr>
        <w:fldChar w:fldCharType="separate"/>
      </w:r>
      <w:r>
        <w:rPr>
          <w:noProof/>
        </w:rPr>
        <w:t>56</w:t>
      </w:r>
      <w:r>
        <w:rPr>
          <w:noProof/>
        </w:rPr>
        <w:fldChar w:fldCharType="end"/>
      </w:r>
    </w:p>
    <w:p w14:paraId="7EADB11A" w14:textId="6323E365"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4" w:name="foreword"/>
      <w:bookmarkStart w:id="15" w:name="_Toc25306431"/>
      <w:bookmarkStart w:id="16" w:name="_Toc26192754"/>
      <w:bookmarkStart w:id="17" w:name="_Toc34137013"/>
      <w:bookmarkStart w:id="18" w:name="_Toc34137327"/>
      <w:bookmarkStart w:id="19" w:name="_Toc34138475"/>
      <w:bookmarkStart w:id="20" w:name="_Toc34138718"/>
      <w:bookmarkStart w:id="21" w:name="_Toc34395055"/>
      <w:bookmarkStart w:id="22" w:name="_Toc45264285"/>
      <w:bookmarkStart w:id="23" w:name="_Toc114863587"/>
      <w:bookmarkEnd w:id="14"/>
      <w:r w:rsidRPr="00390A88">
        <w:lastRenderedPageBreak/>
        <w:t>Foreword</w:t>
      </w:r>
      <w:bookmarkEnd w:id="15"/>
      <w:bookmarkEnd w:id="16"/>
      <w:bookmarkEnd w:id="17"/>
      <w:bookmarkEnd w:id="18"/>
      <w:bookmarkEnd w:id="19"/>
      <w:bookmarkEnd w:id="20"/>
      <w:bookmarkEnd w:id="21"/>
      <w:bookmarkEnd w:id="22"/>
      <w:bookmarkEnd w:id="23"/>
    </w:p>
    <w:p w14:paraId="3350FC42"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5" w:name="introduction"/>
      <w:bookmarkEnd w:id="25"/>
    </w:p>
    <w:p w14:paraId="636E5E0A" w14:textId="77777777"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Start w:id="33" w:name="_Toc34395056"/>
      <w:bookmarkStart w:id="34" w:name="_Toc45264286"/>
      <w:bookmarkStart w:id="35" w:name="_Toc114863588"/>
      <w:bookmarkEnd w:id="26"/>
      <w:r w:rsidRPr="00390A88">
        <w:lastRenderedPageBreak/>
        <w:t>1</w:t>
      </w:r>
      <w:r w:rsidRPr="00390A88">
        <w:tab/>
        <w:t>Scope</w:t>
      </w:r>
      <w:bookmarkEnd w:id="27"/>
      <w:bookmarkEnd w:id="28"/>
      <w:bookmarkEnd w:id="29"/>
      <w:bookmarkEnd w:id="30"/>
      <w:bookmarkEnd w:id="31"/>
      <w:bookmarkEnd w:id="32"/>
      <w:bookmarkEnd w:id="33"/>
      <w:bookmarkEnd w:id="34"/>
      <w:bookmarkEnd w:id="3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6" w:name="references"/>
      <w:bookmarkStart w:id="37" w:name="_Toc25306433"/>
      <w:bookmarkStart w:id="38" w:name="_Toc26192756"/>
      <w:bookmarkStart w:id="39" w:name="_Toc34137015"/>
      <w:bookmarkStart w:id="40" w:name="_Toc34137329"/>
      <w:bookmarkStart w:id="41" w:name="_Toc34138477"/>
      <w:bookmarkStart w:id="42" w:name="_Toc34138720"/>
      <w:bookmarkStart w:id="43" w:name="_Toc34395057"/>
      <w:bookmarkStart w:id="44" w:name="_Toc45264287"/>
      <w:bookmarkStart w:id="45" w:name="_Toc114863589"/>
      <w:bookmarkEnd w:id="36"/>
      <w:r w:rsidRPr="00390A88">
        <w:t>2</w:t>
      </w:r>
      <w:r w:rsidRPr="00390A88">
        <w:tab/>
        <w:t>References</w:t>
      </w:r>
      <w:bookmarkEnd w:id="37"/>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50E0ED70" w:rsidR="006C54C8" w:rsidRPr="004345D6" w:rsidRDefault="006C54C8" w:rsidP="006C54C8">
      <w:pPr>
        <w:pStyle w:val="EX"/>
        <w:rPr>
          <w:lang w:eastAsia="zh-CN"/>
        </w:rPr>
      </w:pPr>
      <w:r>
        <w:t>[</w:t>
      </w:r>
      <w:r w:rsidR="000731F7">
        <w:t>20</w:t>
      </w:r>
      <w:r>
        <w:t>]</w:t>
      </w:r>
      <w:r>
        <w:rPr>
          <w:lang w:eastAsia="zh-CN"/>
        </w:rPr>
        <w:tab/>
      </w:r>
      <w:r w:rsidRPr="00BC3EBD">
        <w:rPr>
          <w:lang w:val="en-US" w:eastAsia="zh-CN"/>
        </w:rPr>
        <w:t>Internet draft draft-ietf-core-problem-details-0</w:t>
      </w:r>
      <w:r w:rsidR="004F2819" w:rsidRPr="004F2819">
        <w:rPr>
          <w:lang w:val="en-US" w:eastAsia="zh-CN"/>
        </w:rPr>
        <w:t>2</w:t>
      </w:r>
      <w:r w:rsidRPr="00BC3EBD">
        <w:rPr>
          <w:lang w:val="en-US" w:eastAsia="zh-CN"/>
        </w:rPr>
        <w:t xml:space="preserve">: </w:t>
      </w:r>
      <w:r w:rsidRPr="003A3962">
        <w:t>"</w:t>
      </w:r>
      <w:r w:rsidR="004F2819" w:rsidRPr="004F2819">
        <w:t xml:space="preserve">Concise </w:t>
      </w:r>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4" w:name="_Toc45264288"/>
      <w:bookmarkStart w:id="55" w:name="_Toc114863590"/>
      <w:r w:rsidRPr="00390A88">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bookmarkEnd w:id="55"/>
    </w:p>
    <w:p w14:paraId="7F0F02FA" w14:textId="77777777" w:rsidR="00080512" w:rsidRPr="00390A88" w:rsidRDefault="00080512">
      <w:pPr>
        <w:pStyle w:val="Heading2"/>
      </w:pPr>
      <w:bookmarkStart w:id="56" w:name="_Toc25306435"/>
      <w:bookmarkStart w:id="57" w:name="_Toc26192758"/>
      <w:bookmarkStart w:id="58" w:name="_Toc34137017"/>
      <w:bookmarkStart w:id="59" w:name="_Toc34137331"/>
      <w:bookmarkStart w:id="60" w:name="_Toc34138479"/>
      <w:bookmarkStart w:id="61" w:name="_Toc34138722"/>
      <w:bookmarkStart w:id="62" w:name="_Toc34395059"/>
      <w:bookmarkStart w:id="63" w:name="_Toc45264289"/>
      <w:bookmarkStart w:id="64" w:name="_Toc114863591"/>
      <w:r w:rsidRPr="00390A88">
        <w:t>3.1</w:t>
      </w:r>
      <w:r w:rsidRPr="00390A88">
        <w:tab/>
      </w:r>
      <w:r w:rsidR="002B6339" w:rsidRPr="00390A88">
        <w:t>Terms</w:t>
      </w:r>
      <w:bookmarkEnd w:id="56"/>
      <w:bookmarkEnd w:id="57"/>
      <w:bookmarkEnd w:id="58"/>
      <w:bookmarkEnd w:id="59"/>
      <w:bookmarkEnd w:id="60"/>
      <w:bookmarkEnd w:id="61"/>
      <w:bookmarkEnd w:id="62"/>
      <w:bookmarkEnd w:id="63"/>
      <w:bookmarkEnd w:id="6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5" w:name="_Toc25306436"/>
      <w:bookmarkStart w:id="66" w:name="_Toc26192759"/>
      <w:bookmarkStart w:id="67" w:name="_Toc34137018"/>
      <w:bookmarkStart w:id="68" w:name="_Toc34137332"/>
      <w:bookmarkStart w:id="69" w:name="_Toc34138480"/>
      <w:bookmarkStart w:id="70" w:name="_Toc34138723"/>
      <w:bookmarkStart w:id="71" w:name="_Toc34395060"/>
      <w:bookmarkStart w:id="72" w:name="_Toc45264290"/>
      <w:bookmarkStart w:id="73" w:name="_Toc114863592"/>
      <w:r w:rsidRPr="00390A88">
        <w:lastRenderedPageBreak/>
        <w:t>3</w:t>
      </w:r>
      <w:r w:rsidR="007E231B" w:rsidRPr="00390A88">
        <w:t>.2</w:t>
      </w:r>
      <w:r w:rsidRPr="00390A88">
        <w:tab/>
        <w:t>Abbreviations</w:t>
      </w:r>
      <w:bookmarkEnd w:id="65"/>
      <w:bookmarkEnd w:id="66"/>
      <w:bookmarkEnd w:id="67"/>
      <w:bookmarkEnd w:id="68"/>
      <w:bookmarkEnd w:id="69"/>
      <w:bookmarkEnd w:id="70"/>
      <w:bookmarkEnd w:id="71"/>
      <w:bookmarkEnd w:id="72"/>
      <w:bookmarkEnd w:id="7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4" w:name="clause4"/>
      <w:bookmarkEnd w:id="7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5" w:name="_Toc25306437"/>
      <w:bookmarkStart w:id="76" w:name="_Toc26192760"/>
      <w:bookmarkStart w:id="77" w:name="_Toc34137019"/>
      <w:bookmarkStart w:id="78" w:name="_Toc34137333"/>
      <w:bookmarkStart w:id="79" w:name="_Toc34138481"/>
      <w:bookmarkStart w:id="80" w:name="_Toc34138724"/>
      <w:bookmarkStart w:id="81" w:name="_Toc34395061"/>
      <w:bookmarkStart w:id="82" w:name="_Toc45264291"/>
      <w:bookmarkStart w:id="83" w:name="_Toc114863593"/>
      <w:r>
        <w:t>4</w:t>
      </w:r>
      <w:r>
        <w:tab/>
        <w:t>General description</w:t>
      </w:r>
      <w:bookmarkEnd w:id="75"/>
      <w:bookmarkEnd w:id="76"/>
      <w:bookmarkEnd w:id="77"/>
      <w:bookmarkEnd w:id="78"/>
      <w:bookmarkEnd w:id="79"/>
      <w:bookmarkEnd w:id="80"/>
      <w:bookmarkEnd w:id="81"/>
      <w:bookmarkEnd w:id="82"/>
      <w:bookmarkEnd w:id="8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4" w:name="_Toc25306438"/>
      <w:bookmarkStart w:id="85" w:name="_Toc26192761"/>
      <w:bookmarkStart w:id="86" w:name="_Toc34137020"/>
      <w:bookmarkStart w:id="87" w:name="_Toc34137334"/>
      <w:bookmarkStart w:id="88" w:name="_Toc34138482"/>
      <w:bookmarkStart w:id="89" w:name="_Toc34138725"/>
      <w:bookmarkStart w:id="90" w:name="_Toc34395062"/>
      <w:bookmarkStart w:id="91" w:name="_Toc45264292"/>
      <w:bookmarkStart w:id="92" w:name="_Toc114863594"/>
      <w:r>
        <w:t>5</w:t>
      </w:r>
      <w:r>
        <w:tab/>
        <w:t>Functional entities</w:t>
      </w:r>
      <w:bookmarkEnd w:id="84"/>
      <w:bookmarkEnd w:id="85"/>
      <w:bookmarkEnd w:id="86"/>
      <w:bookmarkEnd w:id="87"/>
      <w:bookmarkEnd w:id="88"/>
      <w:bookmarkEnd w:id="89"/>
      <w:bookmarkEnd w:id="90"/>
      <w:bookmarkEnd w:id="91"/>
      <w:bookmarkEnd w:id="92"/>
    </w:p>
    <w:p w14:paraId="4E823E68" w14:textId="77777777" w:rsidR="00E242CC" w:rsidRDefault="00E242CC" w:rsidP="00E242CC">
      <w:pPr>
        <w:pStyle w:val="Heading2"/>
        <w:rPr>
          <w:noProof/>
          <w:lang w:val="en-US"/>
        </w:rPr>
      </w:pPr>
      <w:bookmarkStart w:id="93" w:name="_Toc25306439"/>
      <w:bookmarkStart w:id="94" w:name="_Toc26192762"/>
      <w:bookmarkStart w:id="95" w:name="_Toc34137021"/>
      <w:bookmarkStart w:id="96" w:name="_Toc34137335"/>
      <w:bookmarkStart w:id="97" w:name="_Toc34138483"/>
      <w:bookmarkStart w:id="98" w:name="_Toc34138726"/>
      <w:bookmarkStart w:id="99" w:name="_Toc34395063"/>
      <w:bookmarkStart w:id="100" w:name="_Toc45264293"/>
      <w:bookmarkStart w:id="101" w:name="_Toc114863595"/>
      <w:r>
        <w:rPr>
          <w:noProof/>
          <w:lang w:val="en-US"/>
        </w:rPr>
        <w:t>5.1</w:t>
      </w:r>
      <w:r>
        <w:rPr>
          <w:noProof/>
          <w:lang w:val="en-US"/>
        </w:rPr>
        <w:tab/>
        <w:t>SEAL configuration management client (SCM-C)</w:t>
      </w:r>
      <w:bookmarkEnd w:id="93"/>
      <w:bookmarkEnd w:id="94"/>
      <w:bookmarkEnd w:id="95"/>
      <w:bookmarkEnd w:id="96"/>
      <w:bookmarkEnd w:id="97"/>
      <w:bookmarkEnd w:id="98"/>
      <w:bookmarkEnd w:id="99"/>
      <w:bookmarkEnd w:id="100"/>
      <w:bookmarkEnd w:id="10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132F6276" w:rsidR="00E242CC" w:rsidRDefault="00E242CC" w:rsidP="00E242CC">
      <w:pPr>
        <w:pStyle w:val="B1"/>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7777777" w:rsidR="006C54C8" w:rsidRPr="00B72F5A" w:rsidRDefault="006C54C8" w:rsidP="006C54C8">
      <w:pPr>
        <w:pStyle w:val="B1"/>
      </w:pPr>
      <w:r w:rsidRPr="00B72F5A">
        <w:t>-</w:t>
      </w:r>
      <w:r w:rsidRPr="00B72F5A">
        <w:tab/>
        <w:t>shall support the procedures in clause 6.2.3; and</w:t>
      </w:r>
    </w:p>
    <w:p w14:paraId="3D9EBCC7" w14:textId="77777777" w:rsidR="006C54C8" w:rsidRPr="00D14B3B" w:rsidRDefault="006C54C8" w:rsidP="006C54C8">
      <w:pPr>
        <w:pStyle w:val="B1"/>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2" w:name="_Toc25306440"/>
      <w:bookmarkStart w:id="103" w:name="_Toc26192763"/>
      <w:bookmarkStart w:id="104" w:name="_Toc34137022"/>
      <w:bookmarkStart w:id="105" w:name="_Toc34137336"/>
      <w:bookmarkStart w:id="106" w:name="_Toc34138484"/>
      <w:bookmarkStart w:id="107" w:name="_Toc34138727"/>
      <w:bookmarkStart w:id="108" w:name="_Toc34395064"/>
      <w:bookmarkStart w:id="109" w:name="_Toc45264294"/>
      <w:bookmarkStart w:id="110" w:name="_Toc114863596"/>
      <w:r>
        <w:rPr>
          <w:noProof/>
          <w:lang w:val="en-US"/>
        </w:rPr>
        <w:t>5.2</w:t>
      </w:r>
      <w:r>
        <w:rPr>
          <w:noProof/>
          <w:lang w:val="en-US"/>
        </w:rPr>
        <w:tab/>
        <w:t>SEAL configuration management server (SCM-S)</w:t>
      </w:r>
      <w:bookmarkEnd w:id="102"/>
      <w:bookmarkEnd w:id="103"/>
      <w:bookmarkEnd w:id="104"/>
      <w:bookmarkEnd w:id="105"/>
      <w:bookmarkEnd w:id="106"/>
      <w:bookmarkEnd w:id="107"/>
      <w:bookmarkEnd w:id="108"/>
      <w:bookmarkEnd w:id="109"/>
      <w:bookmarkEnd w:id="11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46FBFC52" w:rsidR="00E242CC" w:rsidRDefault="00E242CC" w:rsidP="00E242CC">
      <w:pPr>
        <w:pStyle w:val="B1"/>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 and</w:t>
      </w:r>
    </w:p>
    <w:p w14:paraId="7FDAE39F" w14:textId="77777777" w:rsidR="00EF7199" w:rsidRDefault="00EF7199" w:rsidP="00EF7199">
      <w:pPr>
        <w:pStyle w:val="B1"/>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1" w:name="_Toc25306441"/>
      <w:bookmarkStart w:id="112" w:name="_Toc26192764"/>
      <w:bookmarkStart w:id="113" w:name="_Toc34137023"/>
      <w:bookmarkStart w:id="114" w:name="_Toc34137337"/>
      <w:bookmarkStart w:id="115" w:name="_Toc34138485"/>
      <w:bookmarkStart w:id="116" w:name="_Toc34138728"/>
      <w:bookmarkStart w:id="117" w:name="_Toc34395065"/>
      <w:bookmarkStart w:id="118" w:name="_Toc45264295"/>
      <w:bookmarkStart w:id="119" w:name="_Toc114863597"/>
      <w:r>
        <w:lastRenderedPageBreak/>
        <w:t>6</w:t>
      </w:r>
      <w:r>
        <w:tab/>
        <w:t>Configuration management procedures</w:t>
      </w:r>
      <w:bookmarkEnd w:id="111"/>
      <w:bookmarkEnd w:id="112"/>
      <w:bookmarkEnd w:id="113"/>
      <w:bookmarkEnd w:id="114"/>
      <w:bookmarkEnd w:id="115"/>
      <w:bookmarkEnd w:id="116"/>
      <w:bookmarkEnd w:id="117"/>
      <w:bookmarkEnd w:id="118"/>
      <w:bookmarkEnd w:id="119"/>
    </w:p>
    <w:p w14:paraId="36A3D066" w14:textId="77777777" w:rsidR="00424B81" w:rsidRDefault="00424B81" w:rsidP="006F0705">
      <w:pPr>
        <w:pStyle w:val="Heading2"/>
      </w:pPr>
      <w:bookmarkStart w:id="120" w:name="_Toc25306442"/>
      <w:bookmarkStart w:id="121" w:name="_Toc26192765"/>
      <w:bookmarkStart w:id="122" w:name="_Toc34137024"/>
      <w:bookmarkStart w:id="123" w:name="_Toc34137338"/>
      <w:bookmarkStart w:id="124" w:name="_Toc34138486"/>
      <w:bookmarkStart w:id="125" w:name="_Toc34138729"/>
      <w:bookmarkStart w:id="126" w:name="_Toc34395066"/>
      <w:bookmarkStart w:id="127" w:name="_Toc45264296"/>
      <w:bookmarkStart w:id="128" w:name="_Toc114863598"/>
      <w:r>
        <w:t>6.1</w:t>
      </w:r>
      <w:r>
        <w:tab/>
        <w:t>General</w:t>
      </w:r>
      <w:bookmarkEnd w:id="120"/>
      <w:bookmarkEnd w:id="121"/>
      <w:bookmarkEnd w:id="122"/>
      <w:bookmarkEnd w:id="123"/>
      <w:bookmarkEnd w:id="124"/>
      <w:bookmarkEnd w:id="125"/>
      <w:bookmarkEnd w:id="126"/>
      <w:bookmarkEnd w:id="127"/>
      <w:bookmarkEnd w:id="128"/>
    </w:p>
    <w:p w14:paraId="457E9A51" w14:textId="77777777" w:rsidR="00424B81" w:rsidRDefault="00424B81" w:rsidP="006F0705">
      <w:pPr>
        <w:pStyle w:val="Heading2"/>
      </w:pPr>
      <w:bookmarkStart w:id="129" w:name="_Toc25306443"/>
      <w:bookmarkStart w:id="130" w:name="_Toc26192766"/>
      <w:bookmarkStart w:id="131" w:name="_Toc34137025"/>
      <w:bookmarkStart w:id="132" w:name="_Toc34137339"/>
      <w:bookmarkStart w:id="133" w:name="_Toc34138487"/>
      <w:bookmarkStart w:id="134" w:name="_Toc34138730"/>
      <w:bookmarkStart w:id="135" w:name="_Toc34395067"/>
      <w:bookmarkStart w:id="136" w:name="_Toc45264297"/>
      <w:bookmarkStart w:id="137" w:name="_Toc114863599"/>
      <w:r>
        <w:t>6.2</w:t>
      </w:r>
      <w:r>
        <w:tab/>
        <w:t>On-network procedures</w:t>
      </w:r>
      <w:bookmarkEnd w:id="129"/>
      <w:bookmarkEnd w:id="130"/>
      <w:bookmarkEnd w:id="131"/>
      <w:bookmarkEnd w:id="132"/>
      <w:bookmarkEnd w:id="133"/>
      <w:bookmarkEnd w:id="134"/>
      <w:bookmarkEnd w:id="135"/>
      <w:bookmarkEnd w:id="136"/>
      <w:bookmarkEnd w:id="137"/>
    </w:p>
    <w:p w14:paraId="24F2F749" w14:textId="77777777" w:rsidR="00424B81" w:rsidRDefault="00424B81" w:rsidP="006F0705">
      <w:pPr>
        <w:pStyle w:val="Heading3"/>
      </w:pPr>
      <w:bookmarkStart w:id="138" w:name="_Toc25306444"/>
      <w:bookmarkStart w:id="139" w:name="_Toc26192767"/>
      <w:bookmarkStart w:id="140" w:name="_Toc34137026"/>
      <w:bookmarkStart w:id="141" w:name="_Toc34137340"/>
      <w:bookmarkStart w:id="142" w:name="_Toc34138488"/>
      <w:bookmarkStart w:id="143" w:name="_Toc34138731"/>
      <w:bookmarkStart w:id="144" w:name="_Toc34395068"/>
      <w:bookmarkStart w:id="145" w:name="_Toc45264298"/>
      <w:bookmarkStart w:id="146" w:name="_Toc114863600"/>
      <w:r>
        <w:t>6.2.1</w:t>
      </w:r>
      <w:r>
        <w:tab/>
        <w:t>General</w:t>
      </w:r>
      <w:bookmarkEnd w:id="138"/>
      <w:bookmarkEnd w:id="139"/>
      <w:bookmarkEnd w:id="140"/>
      <w:bookmarkEnd w:id="141"/>
      <w:bookmarkEnd w:id="142"/>
      <w:bookmarkEnd w:id="143"/>
      <w:bookmarkEnd w:id="144"/>
      <w:bookmarkEnd w:id="145"/>
      <w:bookmarkEnd w:id="146"/>
    </w:p>
    <w:p w14:paraId="1805678A" w14:textId="77777777" w:rsidR="003201D2" w:rsidRDefault="005214C6" w:rsidP="003201D2">
      <w:pPr>
        <w:pStyle w:val="Heading4"/>
      </w:pPr>
      <w:bookmarkStart w:id="147" w:name="_Toc25306445"/>
      <w:bookmarkStart w:id="148" w:name="_Toc26192768"/>
      <w:bookmarkStart w:id="149" w:name="_Toc34137027"/>
      <w:bookmarkStart w:id="150" w:name="_Toc34137341"/>
      <w:bookmarkStart w:id="151" w:name="_Toc34138489"/>
      <w:bookmarkStart w:id="152" w:name="_Toc34138732"/>
      <w:bookmarkStart w:id="153" w:name="_Toc34395069"/>
      <w:bookmarkStart w:id="154" w:name="_Toc45264299"/>
      <w:bookmarkStart w:id="155" w:name="_Toc114863601"/>
      <w:r>
        <w:t>6.2.1.1</w:t>
      </w:r>
      <w:r w:rsidR="003201D2">
        <w:tab/>
        <w:t>A</w:t>
      </w:r>
      <w:r w:rsidR="003201D2" w:rsidRPr="00527D61">
        <w:t>uthenticated identity</w:t>
      </w:r>
      <w:r w:rsidR="003201D2">
        <w:t xml:space="preserve"> in HTTP request</w:t>
      </w:r>
      <w:bookmarkEnd w:id="147"/>
      <w:bookmarkEnd w:id="148"/>
      <w:bookmarkEnd w:id="149"/>
      <w:bookmarkEnd w:id="150"/>
      <w:bookmarkEnd w:id="151"/>
      <w:bookmarkEnd w:id="152"/>
      <w:bookmarkEnd w:id="153"/>
      <w:bookmarkEnd w:id="154"/>
      <w:bookmarkEnd w:id="15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6" w:name="_Toc25306446"/>
      <w:bookmarkStart w:id="157" w:name="_Toc26192769"/>
      <w:bookmarkStart w:id="158" w:name="_Toc34137028"/>
      <w:bookmarkStart w:id="159" w:name="_Toc34137342"/>
      <w:bookmarkStart w:id="160" w:name="_Toc34138490"/>
      <w:bookmarkStart w:id="161" w:name="_Toc34138733"/>
      <w:bookmarkStart w:id="162" w:name="_Toc34395070"/>
      <w:bookmarkStart w:id="163" w:name="_Toc45264300"/>
      <w:bookmarkStart w:id="164" w:name="_Toc114863602"/>
      <w:r>
        <w:t>6.2.1.2</w:t>
      </w:r>
      <w:r>
        <w:tab/>
        <w:t>A</w:t>
      </w:r>
      <w:r w:rsidRPr="00527D61">
        <w:t>uthenticated identity</w:t>
      </w:r>
      <w:r>
        <w:t xml:space="preserve"> in CoAP request</w:t>
      </w:r>
      <w:bookmarkEnd w:id="164"/>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5" w:name="_Toc114863603"/>
      <w:r>
        <w:t>6.2.2</w:t>
      </w:r>
      <w:r>
        <w:tab/>
      </w:r>
      <w:r w:rsidR="002909CD">
        <w:t>Common</w:t>
      </w:r>
      <w:r>
        <w:t xml:space="preserve"> procedures</w:t>
      </w:r>
      <w:bookmarkEnd w:id="156"/>
      <w:bookmarkEnd w:id="157"/>
      <w:bookmarkEnd w:id="158"/>
      <w:bookmarkEnd w:id="159"/>
      <w:bookmarkEnd w:id="160"/>
      <w:bookmarkEnd w:id="161"/>
      <w:bookmarkEnd w:id="162"/>
      <w:bookmarkEnd w:id="163"/>
      <w:bookmarkEnd w:id="165"/>
    </w:p>
    <w:p w14:paraId="38A805B2" w14:textId="77777777" w:rsidR="008B1E24" w:rsidRDefault="008B1E24" w:rsidP="008B1E24">
      <w:pPr>
        <w:pStyle w:val="Heading4"/>
      </w:pPr>
      <w:bookmarkStart w:id="166" w:name="_Toc34137029"/>
      <w:bookmarkStart w:id="167" w:name="_Toc34137343"/>
      <w:bookmarkStart w:id="168" w:name="_Toc34138491"/>
      <w:bookmarkStart w:id="169" w:name="_Toc34138734"/>
      <w:bookmarkStart w:id="170" w:name="_Toc34395071"/>
      <w:bookmarkStart w:id="171" w:name="_Toc45264301"/>
      <w:bookmarkStart w:id="172" w:name="_Toc114863604"/>
      <w:r>
        <w:t>6.2.2.1</w:t>
      </w:r>
      <w:r>
        <w:tab/>
        <w:t>Management of configuration update event subscription</w:t>
      </w:r>
      <w:bookmarkEnd w:id="166"/>
      <w:bookmarkEnd w:id="167"/>
      <w:bookmarkEnd w:id="168"/>
      <w:bookmarkEnd w:id="169"/>
      <w:bookmarkEnd w:id="170"/>
      <w:bookmarkEnd w:id="171"/>
      <w:bookmarkEnd w:id="172"/>
    </w:p>
    <w:p w14:paraId="20EF5DF3" w14:textId="77777777" w:rsidR="008B1E24" w:rsidRPr="00225505" w:rsidRDefault="008B1E24" w:rsidP="008B1E24">
      <w:pPr>
        <w:pStyle w:val="Heading5"/>
      </w:pPr>
      <w:bookmarkStart w:id="173" w:name="_Toc34137030"/>
      <w:bookmarkStart w:id="174" w:name="_Toc34137344"/>
      <w:bookmarkStart w:id="175" w:name="_Toc34138492"/>
      <w:bookmarkStart w:id="176" w:name="_Toc34138735"/>
      <w:bookmarkStart w:id="177" w:name="_Toc34395072"/>
      <w:bookmarkStart w:id="178" w:name="_Toc45264302"/>
      <w:bookmarkStart w:id="179" w:name="_Toc114863605"/>
      <w:r>
        <w:t>6.2.2.1.1</w:t>
      </w:r>
      <w:r>
        <w:tab/>
        <w:t>SIP based procedures</w:t>
      </w:r>
      <w:bookmarkEnd w:id="173"/>
      <w:bookmarkEnd w:id="174"/>
      <w:bookmarkEnd w:id="175"/>
      <w:bookmarkEnd w:id="176"/>
      <w:bookmarkEnd w:id="177"/>
      <w:bookmarkEnd w:id="178"/>
      <w:bookmarkEnd w:id="179"/>
    </w:p>
    <w:p w14:paraId="783C4C0B" w14:textId="77777777" w:rsidR="00205153" w:rsidRDefault="00205153" w:rsidP="007A139F">
      <w:pPr>
        <w:pStyle w:val="H6"/>
      </w:pPr>
      <w:bookmarkStart w:id="180" w:name="_Toc34137031"/>
      <w:bookmarkStart w:id="181" w:name="_Toc34137345"/>
      <w:bookmarkStart w:id="182" w:name="_Toc34138493"/>
      <w:bookmarkStart w:id="183" w:name="_Toc34138736"/>
      <w:bookmarkStart w:id="18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5" w:name="_Toc45264303"/>
      <w:bookmarkStart w:id="186" w:name="_Toc114863606"/>
      <w:r>
        <w:lastRenderedPageBreak/>
        <w:t>6.2.2.1.2</w:t>
      </w:r>
      <w:r>
        <w:tab/>
        <w:t>HTTP based procedures</w:t>
      </w:r>
      <w:bookmarkEnd w:id="180"/>
      <w:bookmarkEnd w:id="181"/>
      <w:bookmarkEnd w:id="182"/>
      <w:bookmarkEnd w:id="183"/>
      <w:bookmarkEnd w:id="184"/>
      <w:bookmarkEnd w:id="185"/>
      <w:bookmarkEnd w:id="186"/>
    </w:p>
    <w:p w14:paraId="3E2CAA8F" w14:textId="77777777" w:rsidR="008B1E24" w:rsidRDefault="008B1E24" w:rsidP="007A139F">
      <w:pPr>
        <w:pStyle w:val="H6"/>
      </w:pPr>
      <w:bookmarkStart w:id="187" w:name="_Toc34137032"/>
      <w:bookmarkStart w:id="188" w:name="_Toc34137346"/>
      <w:bookmarkStart w:id="189" w:name="_Toc34138494"/>
      <w:bookmarkStart w:id="190" w:name="_Toc34138737"/>
      <w:bookmarkStart w:id="191" w:name="_Toc34395074"/>
      <w:r>
        <w:t>6.2.2.1.2.1</w:t>
      </w:r>
      <w:r>
        <w:tab/>
        <w:t>Creating subscription</w:t>
      </w:r>
      <w:bookmarkEnd w:id="187"/>
      <w:bookmarkEnd w:id="188"/>
      <w:bookmarkEnd w:id="189"/>
      <w:bookmarkEnd w:id="190"/>
      <w:bookmarkEnd w:id="19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2" w:name="_Toc34137035"/>
      <w:bookmarkStart w:id="193" w:name="_Toc34137349"/>
      <w:bookmarkStart w:id="194" w:name="_Toc34138497"/>
      <w:bookmarkStart w:id="195" w:name="_Toc34138740"/>
      <w:bookmarkStart w:id="196" w:name="_Toc34395077"/>
      <w:r>
        <w:t>6.2.2.1.2.2</w:t>
      </w:r>
      <w:r>
        <w:tab/>
        <w:t>Modify a subscription</w:t>
      </w:r>
      <w:bookmarkEnd w:id="192"/>
      <w:bookmarkEnd w:id="193"/>
      <w:bookmarkEnd w:id="194"/>
      <w:bookmarkEnd w:id="195"/>
      <w:bookmarkEnd w:id="19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7" w:name="_Toc34137038"/>
      <w:bookmarkStart w:id="198" w:name="_Toc34137352"/>
      <w:bookmarkStart w:id="199" w:name="_Toc34138500"/>
      <w:bookmarkStart w:id="200" w:name="_Toc34138743"/>
      <w:bookmarkStart w:id="201" w:name="_Toc34395080"/>
      <w:r>
        <w:t>6.2.</w:t>
      </w:r>
      <w:r w:rsidR="00DB2646">
        <w:t>2</w:t>
      </w:r>
      <w:r>
        <w:t>.1.2.3</w:t>
      </w:r>
      <w:r>
        <w:tab/>
        <w:t>Delete a subscription</w:t>
      </w:r>
      <w:bookmarkEnd w:id="197"/>
      <w:bookmarkEnd w:id="198"/>
      <w:bookmarkEnd w:id="199"/>
      <w:bookmarkEnd w:id="200"/>
      <w:bookmarkEnd w:id="20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2" w:name="_Toc114863607"/>
      <w:r>
        <w:t>6.2.2.1.3</w:t>
      </w:r>
      <w:r>
        <w:tab/>
        <w:t>CoAP based procedures</w:t>
      </w:r>
      <w:bookmarkEnd w:id="202"/>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lastRenderedPageBreak/>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114863608"/>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114863609"/>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114863610"/>
      <w:r>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77777777" w:rsidR="00320EC3" w:rsidRDefault="00320EC3" w:rsidP="00320EC3">
      <w:r>
        <w:t>Upon receiving an HTTP POST request 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29" w:name="_Toc34137046"/>
      <w:bookmarkStart w:id="230" w:name="_Toc34137360"/>
      <w:bookmarkStart w:id="231" w:name="_Toc34138508"/>
      <w:bookmarkStart w:id="232" w:name="_Toc34138751"/>
      <w:bookmarkStart w:id="233" w:name="_Toc34395088"/>
      <w:r>
        <w:t>6.2.2.2.2.2</w:t>
      </w:r>
      <w:r>
        <w:tab/>
      </w:r>
      <w:r w:rsidR="00A94453">
        <w:t>Sending group modify notification</w:t>
      </w:r>
      <w:bookmarkEnd w:id="229"/>
      <w:bookmarkEnd w:id="230"/>
      <w:bookmarkEnd w:id="231"/>
      <w:bookmarkEnd w:id="232"/>
      <w:bookmarkEnd w:id="23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34" w:name="_Toc25306447"/>
      <w:bookmarkStart w:id="235" w:name="_Toc26192770"/>
      <w:bookmarkStart w:id="236" w:name="_Toc34137048"/>
      <w:bookmarkStart w:id="237" w:name="_Toc34137362"/>
      <w:bookmarkStart w:id="238" w:name="_Toc34138510"/>
      <w:bookmarkStart w:id="239" w:name="_Toc34138753"/>
      <w:bookmarkStart w:id="240" w:name="_Toc34395090"/>
      <w:bookmarkStart w:id="241" w:name="_Toc45264307"/>
      <w:bookmarkStart w:id="242" w:name="_Toc114863611"/>
      <w:r>
        <w:t>6.2.2.2.3</w:t>
      </w:r>
      <w:r>
        <w:tab/>
        <w:t>CoAP based procedures</w:t>
      </w:r>
      <w:bookmarkEnd w:id="242"/>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3" w:name="_Toc114863612"/>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4"/>
      <w:bookmarkEnd w:id="235"/>
      <w:bookmarkEnd w:id="236"/>
      <w:bookmarkEnd w:id="237"/>
      <w:bookmarkEnd w:id="238"/>
      <w:bookmarkEnd w:id="239"/>
      <w:bookmarkEnd w:id="240"/>
      <w:bookmarkEnd w:id="241"/>
      <w:bookmarkEnd w:id="243"/>
    </w:p>
    <w:p w14:paraId="66D1226C" w14:textId="77777777" w:rsidR="00CB4890" w:rsidRDefault="008D3583" w:rsidP="00CB4890">
      <w:pPr>
        <w:pStyle w:val="Heading4"/>
        <w:rPr>
          <w:noProof/>
          <w:lang w:val="en-US"/>
        </w:rPr>
      </w:pPr>
      <w:bookmarkStart w:id="244" w:name="_Toc25306448"/>
      <w:bookmarkStart w:id="245" w:name="_Toc26192771"/>
      <w:bookmarkStart w:id="246" w:name="_Toc34137049"/>
      <w:bookmarkStart w:id="247" w:name="_Toc34137363"/>
      <w:bookmarkStart w:id="248" w:name="_Toc34138511"/>
      <w:bookmarkStart w:id="249" w:name="_Toc34138754"/>
      <w:bookmarkStart w:id="250" w:name="_Toc34395091"/>
      <w:bookmarkStart w:id="251" w:name="_Toc45264308"/>
      <w:bookmarkStart w:id="252" w:name="_Toc114863613"/>
      <w:r>
        <w:rPr>
          <w:noProof/>
          <w:lang w:val="en-US"/>
        </w:rPr>
        <w:t>6.2.3.1</w:t>
      </w:r>
      <w:r>
        <w:rPr>
          <w:noProof/>
          <w:lang w:val="en-US"/>
        </w:rPr>
        <w:tab/>
      </w:r>
      <w:bookmarkEnd w:id="244"/>
      <w:bookmarkEnd w:id="245"/>
      <w:bookmarkEnd w:id="246"/>
      <w:bookmarkEnd w:id="247"/>
      <w:bookmarkEnd w:id="248"/>
      <w:bookmarkEnd w:id="249"/>
      <w:bookmarkEnd w:id="250"/>
      <w:bookmarkEnd w:id="251"/>
      <w:r w:rsidR="00CB4890">
        <w:rPr>
          <w:noProof/>
          <w:lang w:val="en-US"/>
        </w:rPr>
        <w:t>SCM client HTTP procedure</w:t>
      </w:r>
      <w:bookmarkEnd w:id="252"/>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3" w:name="_Toc25306449"/>
      <w:bookmarkStart w:id="254" w:name="_Toc26192772"/>
      <w:bookmarkStart w:id="255" w:name="_Toc34137050"/>
      <w:bookmarkStart w:id="256" w:name="_Toc34137364"/>
      <w:bookmarkStart w:id="257" w:name="_Toc34138512"/>
      <w:bookmarkStart w:id="258" w:name="_Toc34138755"/>
      <w:bookmarkStart w:id="259" w:name="_Toc34395092"/>
      <w:bookmarkStart w:id="260"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1" w:name="_Toc114863614"/>
      <w:r>
        <w:rPr>
          <w:noProof/>
          <w:lang w:val="en-US"/>
        </w:rPr>
        <w:t>6.2.3.2</w:t>
      </w:r>
      <w:r>
        <w:rPr>
          <w:noProof/>
          <w:lang w:val="en-US"/>
        </w:rPr>
        <w:tab/>
      </w:r>
      <w:bookmarkEnd w:id="253"/>
      <w:bookmarkEnd w:id="254"/>
      <w:bookmarkEnd w:id="255"/>
      <w:bookmarkEnd w:id="256"/>
      <w:bookmarkEnd w:id="257"/>
      <w:bookmarkEnd w:id="258"/>
      <w:bookmarkEnd w:id="259"/>
      <w:bookmarkEnd w:id="260"/>
      <w:r w:rsidR="00CB4890">
        <w:rPr>
          <w:noProof/>
          <w:lang w:val="en-US"/>
        </w:rPr>
        <w:t>SCM server HTTP procedure</w:t>
      </w:r>
      <w:bookmarkEnd w:id="261"/>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2" w:name="_Toc114863615"/>
      <w:r>
        <w:rPr>
          <w:noProof/>
          <w:lang w:val="en-US"/>
        </w:rPr>
        <w:t>6.2.3.3</w:t>
      </w:r>
      <w:r>
        <w:rPr>
          <w:noProof/>
          <w:lang w:val="en-US"/>
        </w:rPr>
        <w:tab/>
        <w:t>SCM client CoAP procedure</w:t>
      </w:r>
      <w:bookmarkEnd w:id="262"/>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7F02F45"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263" w:name="_Toc114863616"/>
      <w:r>
        <w:rPr>
          <w:noProof/>
          <w:lang w:val="en-US"/>
        </w:rPr>
        <w:t>6.2.3.4</w:t>
      </w:r>
      <w:r>
        <w:rPr>
          <w:noProof/>
          <w:lang w:val="en-US"/>
        </w:rPr>
        <w:tab/>
        <w:t>SCM server CoAP procedure</w:t>
      </w:r>
      <w:bookmarkEnd w:id="263"/>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114863617"/>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4E49CBB6"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114863618"/>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114863619"/>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2"/>
      <w:bookmarkEnd w:id="283"/>
      <w:bookmarkEnd w:id="284"/>
      <w:bookmarkEnd w:id="285"/>
      <w:bookmarkEnd w:id="286"/>
      <w:bookmarkEnd w:id="287"/>
      <w:bookmarkEnd w:id="288"/>
      <w:bookmarkEnd w:id="289"/>
      <w:bookmarkEnd w:id="290"/>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1" w:name="_Toc114863620"/>
      <w:r>
        <w:rPr>
          <w:noProof/>
          <w:lang w:val="en-US"/>
        </w:rPr>
        <w:t>6.2.4.3</w:t>
      </w:r>
      <w:r>
        <w:rPr>
          <w:noProof/>
          <w:lang w:val="en-US"/>
        </w:rPr>
        <w:tab/>
        <w:t>SCM client CoAP procedure</w:t>
      </w:r>
      <w:bookmarkEnd w:id="29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292" w:name="_Toc114863621"/>
      <w:r>
        <w:rPr>
          <w:noProof/>
          <w:lang w:val="en-US"/>
        </w:rPr>
        <w:t>6.2.4.4</w:t>
      </w:r>
      <w:r>
        <w:rPr>
          <w:noProof/>
          <w:lang w:val="en-US"/>
        </w:rPr>
        <w:tab/>
        <w:t>SCM server CoAP procedure</w:t>
      </w:r>
      <w:bookmarkEnd w:id="292"/>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3" w:name="_Toc25306453"/>
      <w:bookmarkStart w:id="294" w:name="_Toc26192776"/>
      <w:bookmarkStart w:id="295" w:name="_Toc34137054"/>
      <w:bookmarkStart w:id="296" w:name="_Toc34137368"/>
      <w:bookmarkStart w:id="297" w:name="_Toc34138516"/>
      <w:bookmarkStart w:id="298" w:name="_Toc34138759"/>
      <w:bookmarkStart w:id="299" w:name="_Toc34395096"/>
      <w:bookmarkStart w:id="300"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1" w:name="_Toc11486362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3"/>
      <w:bookmarkEnd w:id="294"/>
      <w:bookmarkEnd w:id="295"/>
      <w:bookmarkEnd w:id="296"/>
      <w:bookmarkEnd w:id="297"/>
      <w:bookmarkEnd w:id="298"/>
      <w:bookmarkEnd w:id="299"/>
      <w:bookmarkEnd w:id="300"/>
      <w:bookmarkEnd w:id="301"/>
    </w:p>
    <w:p w14:paraId="6BB390C9" w14:textId="62DCDB64" w:rsidR="00025023" w:rsidRDefault="007F7813" w:rsidP="00025023">
      <w:pPr>
        <w:pStyle w:val="Heading4"/>
        <w:rPr>
          <w:noProof/>
          <w:lang w:val="en-US"/>
        </w:rPr>
      </w:pPr>
      <w:bookmarkStart w:id="302" w:name="_Toc25306454"/>
      <w:bookmarkStart w:id="303" w:name="_Toc26192777"/>
      <w:bookmarkStart w:id="304" w:name="_Toc34137055"/>
      <w:bookmarkStart w:id="305" w:name="_Toc34137369"/>
      <w:bookmarkStart w:id="306" w:name="_Toc34138517"/>
      <w:bookmarkStart w:id="307" w:name="_Toc34138760"/>
      <w:bookmarkStart w:id="308" w:name="_Toc34395097"/>
      <w:bookmarkStart w:id="309" w:name="_Toc45264314"/>
      <w:bookmarkStart w:id="310" w:name="_Toc114863623"/>
      <w:r>
        <w:rPr>
          <w:noProof/>
          <w:lang w:val="en-US"/>
        </w:rPr>
        <w:t>6.2.5.1</w:t>
      </w:r>
      <w:r>
        <w:rPr>
          <w:noProof/>
          <w:lang w:val="en-US"/>
        </w:rPr>
        <w:tab/>
        <w:t>SCM client HTTP procedure</w:t>
      </w:r>
      <w:bookmarkEnd w:id="302"/>
      <w:bookmarkEnd w:id="303"/>
      <w:bookmarkEnd w:id="304"/>
      <w:bookmarkEnd w:id="305"/>
      <w:bookmarkEnd w:id="306"/>
      <w:bookmarkEnd w:id="307"/>
      <w:bookmarkEnd w:id="308"/>
      <w:bookmarkEnd w:id="309"/>
      <w:bookmarkEnd w:id="310"/>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1" w:name="_Toc25306455"/>
      <w:bookmarkStart w:id="312" w:name="_Toc26192778"/>
      <w:bookmarkStart w:id="313" w:name="_Toc34137056"/>
      <w:bookmarkStart w:id="314" w:name="_Toc34137370"/>
      <w:bookmarkStart w:id="315" w:name="_Toc34138518"/>
      <w:bookmarkStart w:id="316" w:name="_Toc34138761"/>
      <w:bookmarkStart w:id="317" w:name="_Toc34395098"/>
      <w:bookmarkStart w:id="318" w:name="_Toc45264315"/>
      <w:bookmarkStart w:id="319" w:name="_Toc11486362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1"/>
      <w:bookmarkEnd w:id="312"/>
      <w:bookmarkEnd w:id="313"/>
      <w:bookmarkEnd w:id="314"/>
      <w:bookmarkEnd w:id="315"/>
      <w:bookmarkEnd w:id="316"/>
      <w:bookmarkEnd w:id="317"/>
      <w:bookmarkEnd w:id="318"/>
      <w:bookmarkEnd w:id="319"/>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0" w:name="_Toc114863625"/>
      <w:r>
        <w:rPr>
          <w:noProof/>
          <w:lang w:val="en-US"/>
        </w:rPr>
        <w:t>6.2.5.3</w:t>
      </w:r>
      <w:r>
        <w:rPr>
          <w:noProof/>
          <w:lang w:val="en-US"/>
        </w:rPr>
        <w:tab/>
        <w:t>SCM client CoAP procedure</w:t>
      </w:r>
      <w:bookmarkEnd w:id="320"/>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93D240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updated according to the resource definition in Annex C.2.1.2.3.3.2: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5F09F4EC" w14:textId="77777777" w:rsidR="002C4CCC" w:rsidRDefault="002C4CCC" w:rsidP="002C4CCC">
      <w:pPr>
        <w:pStyle w:val="B1"/>
      </w:pPr>
      <w:r>
        <w:t>b)</w:t>
      </w:r>
      <w:r>
        <w:tab/>
      </w:r>
      <w:r w:rsidRPr="00E71810">
        <w:rPr>
          <w:lang w:val="en-US"/>
        </w:rPr>
        <w:t xml:space="preserve">shall include Content-Format option set to </w:t>
      </w:r>
      <w:r>
        <w:t>"</w:t>
      </w:r>
      <w:r w:rsidRPr="00E975E8">
        <w:rPr>
          <w:lang w:val="en-US"/>
        </w:rPr>
        <w:t>application/</w:t>
      </w:r>
      <w:r w:rsidRPr="00FC182C">
        <w:rPr>
          <w:noProof/>
        </w:rPr>
        <w:t xml:space="preserve"> </w:t>
      </w:r>
      <w:r w:rsidRPr="009F36CD">
        <w:rPr>
          <w:noProof/>
        </w:rPr>
        <w:t>vnd.3gpp.seal-</w:t>
      </w:r>
      <w:r>
        <w:rPr>
          <w:noProof/>
        </w:rPr>
        <w:t>user-profile</w:t>
      </w:r>
      <w:r w:rsidRPr="009F36CD">
        <w:rPr>
          <w:noProof/>
        </w:rPr>
        <w:t>-info+</w:t>
      </w:r>
      <w:r w:rsidRPr="00E975E8">
        <w:rPr>
          <w:lang w:val="en-US"/>
        </w:rPr>
        <w:t>cbor</w:t>
      </w:r>
      <w:r>
        <w:t>";</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1" w:name="_Toc114863626"/>
      <w:r>
        <w:rPr>
          <w:noProof/>
          <w:lang w:val="en-US"/>
        </w:rPr>
        <w:t>6.2.5.4</w:t>
      </w:r>
      <w:r>
        <w:rPr>
          <w:noProof/>
          <w:lang w:val="en-US"/>
        </w:rPr>
        <w:tab/>
        <w:t>SCM server CoAP procedure</w:t>
      </w:r>
      <w:bookmarkEnd w:id="321"/>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2" w:name="_Toc25306456"/>
      <w:bookmarkStart w:id="323" w:name="_Toc26192779"/>
      <w:bookmarkStart w:id="324" w:name="_Toc34137057"/>
      <w:bookmarkStart w:id="325" w:name="_Toc34137371"/>
      <w:bookmarkStart w:id="326" w:name="_Toc34138519"/>
      <w:bookmarkStart w:id="327" w:name="_Toc34138762"/>
      <w:bookmarkStart w:id="328" w:name="_Toc34395099"/>
      <w:bookmarkStart w:id="32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0" w:name="_Toc114863627"/>
      <w:r>
        <w:t>6.3</w:t>
      </w:r>
      <w:r>
        <w:tab/>
        <w:t>Off-network procedures</w:t>
      </w:r>
      <w:bookmarkEnd w:id="322"/>
      <w:bookmarkEnd w:id="323"/>
      <w:bookmarkEnd w:id="324"/>
      <w:bookmarkEnd w:id="325"/>
      <w:bookmarkEnd w:id="326"/>
      <w:bookmarkEnd w:id="327"/>
      <w:bookmarkEnd w:id="328"/>
      <w:bookmarkEnd w:id="329"/>
      <w:bookmarkEnd w:id="33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1" w:name="_Toc25306457"/>
      <w:bookmarkStart w:id="332" w:name="_Toc26192780"/>
      <w:bookmarkStart w:id="333" w:name="_Toc34137058"/>
      <w:bookmarkStart w:id="334" w:name="_Toc34137372"/>
      <w:bookmarkStart w:id="335" w:name="_Toc34138520"/>
      <w:bookmarkStart w:id="336" w:name="_Toc34138763"/>
      <w:bookmarkStart w:id="337" w:name="_Toc34395100"/>
      <w:bookmarkStart w:id="338" w:name="_Toc45264317"/>
      <w:bookmarkStart w:id="339" w:name="_Toc114863628"/>
      <w:r>
        <w:rPr>
          <w:noProof/>
        </w:rPr>
        <w:lastRenderedPageBreak/>
        <w:t>7</w:t>
      </w:r>
      <w:r>
        <w:rPr>
          <w:noProof/>
        </w:rPr>
        <w:tab/>
        <w:t>Coding</w:t>
      </w:r>
      <w:bookmarkEnd w:id="331"/>
      <w:bookmarkEnd w:id="332"/>
      <w:bookmarkEnd w:id="333"/>
      <w:bookmarkEnd w:id="334"/>
      <w:bookmarkEnd w:id="335"/>
      <w:bookmarkEnd w:id="336"/>
      <w:bookmarkEnd w:id="337"/>
      <w:bookmarkEnd w:id="338"/>
      <w:bookmarkEnd w:id="339"/>
    </w:p>
    <w:p w14:paraId="296EF13C" w14:textId="77777777" w:rsidR="00DC0DF7" w:rsidRPr="00622000" w:rsidRDefault="00DC0DF7" w:rsidP="00622000">
      <w:pPr>
        <w:pStyle w:val="Heading2"/>
      </w:pPr>
      <w:bookmarkStart w:id="340" w:name="_Toc34137059"/>
      <w:bookmarkStart w:id="341" w:name="_Toc34137373"/>
      <w:bookmarkStart w:id="342" w:name="_Toc34138521"/>
      <w:bookmarkStart w:id="343" w:name="_Toc34138764"/>
      <w:bookmarkStart w:id="344" w:name="_Toc34395101"/>
      <w:bookmarkStart w:id="345" w:name="_Toc45264318"/>
      <w:bookmarkStart w:id="346" w:name="_Toc114863629"/>
      <w:r>
        <w:t>7.1</w:t>
      </w:r>
      <w:r>
        <w:tab/>
        <w:t>VAL user profile document</w:t>
      </w:r>
      <w:bookmarkEnd w:id="340"/>
      <w:bookmarkEnd w:id="341"/>
      <w:bookmarkEnd w:id="342"/>
      <w:bookmarkEnd w:id="343"/>
      <w:bookmarkEnd w:id="344"/>
      <w:bookmarkEnd w:id="345"/>
      <w:bookmarkEnd w:id="346"/>
    </w:p>
    <w:p w14:paraId="2029659D" w14:textId="77777777" w:rsidR="008D7C27" w:rsidRDefault="008D7C27" w:rsidP="00622000">
      <w:pPr>
        <w:pStyle w:val="Heading3"/>
        <w:rPr>
          <w:noProof/>
        </w:rPr>
      </w:pPr>
      <w:bookmarkStart w:id="347" w:name="_Toc25306458"/>
      <w:bookmarkStart w:id="348" w:name="_Toc26192781"/>
      <w:bookmarkStart w:id="349" w:name="_Toc34137060"/>
      <w:bookmarkStart w:id="350" w:name="_Toc34137374"/>
      <w:bookmarkStart w:id="351" w:name="_Toc34138522"/>
      <w:bookmarkStart w:id="352" w:name="_Toc34138765"/>
      <w:bookmarkStart w:id="353" w:name="_Toc34395102"/>
      <w:bookmarkStart w:id="354" w:name="_Toc45264319"/>
      <w:bookmarkStart w:id="355" w:name="_Toc114863630"/>
      <w:r>
        <w:rPr>
          <w:noProof/>
        </w:rPr>
        <w:t>7.</w:t>
      </w:r>
      <w:r w:rsidR="00DC0DF7">
        <w:rPr>
          <w:noProof/>
        </w:rPr>
        <w:t>1.</w:t>
      </w:r>
      <w:r>
        <w:rPr>
          <w:noProof/>
        </w:rPr>
        <w:t>1</w:t>
      </w:r>
      <w:r>
        <w:rPr>
          <w:noProof/>
        </w:rPr>
        <w:tab/>
        <w:t>General</w:t>
      </w:r>
      <w:bookmarkEnd w:id="347"/>
      <w:bookmarkEnd w:id="348"/>
      <w:bookmarkEnd w:id="349"/>
      <w:bookmarkEnd w:id="350"/>
      <w:bookmarkEnd w:id="351"/>
      <w:bookmarkEnd w:id="352"/>
      <w:bookmarkEnd w:id="353"/>
      <w:bookmarkEnd w:id="354"/>
      <w:bookmarkEnd w:id="355"/>
    </w:p>
    <w:p w14:paraId="6F2C0835" w14:textId="77777777" w:rsidR="008D7C27" w:rsidRDefault="008D7C27" w:rsidP="00622000">
      <w:pPr>
        <w:pStyle w:val="Heading3"/>
      </w:pPr>
      <w:bookmarkStart w:id="356" w:name="_Toc25306459"/>
      <w:bookmarkStart w:id="357" w:name="_Toc26192782"/>
      <w:bookmarkStart w:id="358" w:name="_Toc34137061"/>
      <w:bookmarkStart w:id="359" w:name="_Toc34137375"/>
      <w:bookmarkStart w:id="360" w:name="_Toc34138523"/>
      <w:bookmarkStart w:id="361" w:name="_Toc34138766"/>
      <w:bookmarkStart w:id="362" w:name="_Toc34395103"/>
      <w:bookmarkStart w:id="363" w:name="_Toc45264320"/>
      <w:bookmarkStart w:id="364" w:name="_Toc114863631"/>
      <w:r>
        <w:t>7.</w:t>
      </w:r>
      <w:r w:rsidR="00DC0DF7">
        <w:t>1.</w:t>
      </w:r>
      <w:r>
        <w:t>2</w:t>
      </w:r>
      <w:r>
        <w:tab/>
      </w:r>
      <w:r w:rsidRPr="001F6D93">
        <w:t>Application unique ID</w:t>
      </w:r>
      <w:bookmarkEnd w:id="356"/>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bookmarkStart w:id="373" w:name="_Toc114863632"/>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bookmarkEnd w:id="37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74" w:name="_Toc25306461"/>
      <w:bookmarkStart w:id="375" w:name="_Toc26192784"/>
      <w:bookmarkStart w:id="376" w:name="_Toc34137063"/>
      <w:bookmarkStart w:id="377" w:name="_Toc34137377"/>
      <w:bookmarkStart w:id="378" w:name="_Toc34138525"/>
      <w:bookmarkStart w:id="379" w:name="_Toc34138768"/>
      <w:bookmarkStart w:id="380" w:name="_Toc34395105"/>
      <w:bookmarkStart w:id="381" w:name="_Toc45264322"/>
      <w:bookmarkStart w:id="382" w:name="_Toc114863633"/>
      <w:r>
        <w:rPr>
          <w:lang w:val="en-US"/>
        </w:rPr>
        <w:t>7.</w:t>
      </w:r>
      <w:r w:rsidR="00DC0DF7">
        <w:rPr>
          <w:lang w:val="en-US"/>
        </w:rPr>
        <w:t>1.</w:t>
      </w:r>
      <w:r>
        <w:rPr>
          <w:lang w:val="en-US"/>
        </w:rPr>
        <w:t>4</w:t>
      </w:r>
      <w:r>
        <w:rPr>
          <w:lang w:val="en-US"/>
        </w:rPr>
        <w:tab/>
      </w:r>
      <w:r w:rsidRPr="006C41AB">
        <w:rPr>
          <w:lang w:val="en-US"/>
        </w:rPr>
        <w:t>XML Schema</w:t>
      </w:r>
      <w:bookmarkEnd w:id="374"/>
      <w:bookmarkEnd w:id="375"/>
      <w:bookmarkEnd w:id="376"/>
      <w:bookmarkEnd w:id="377"/>
      <w:bookmarkEnd w:id="378"/>
      <w:bookmarkEnd w:id="379"/>
      <w:bookmarkEnd w:id="380"/>
      <w:bookmarkEnd w:id="381"/>
      <w:bookmarkEnd w:id="382"/>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F2760D">
      <w:pPr>
        <w:pStyle w:val="PL"/>
        <w:rPr>
          <w:rFonts w:eastAsia="SimSun"/>
        </w:rPr>
      </w:pPr>
      <w:r w:rsidRPr="00F2760D">
        <w:rPr>
          <w:rFonts w:eastAsia="SimSun"/>
        </w:rPr>
        <w:t>&lt;?xml version="1.0" encoding="UTF-8"?&gt;</w:t>
      </w:r>
    </w:p>
    <w:p w14:paraId="60E78DA6" w14:textId="77777777" w:rsidR="00E93CF6" w:rsidRPr="00393992" w:rsidRDefault="00E93CF6" w:rsidP="00F2760D">
      <w:pPr>
        <w:pStyle w:val="PL"/>
        <w:rPr>
          <w:rFonts w:eastAsia="SimSun"/>
        </w:rPr>
      </w:pPr>
      <w:r w:rsidRPr="00F2760D">
        <w:rPr>
          <w:rFonts w:eastAsia="SimSun"/>
        </w:rPr>
        <w:t xml:space="preserve">&lt;xs:schema </w:t>
      </w:r>
    </w:p>
    <w:p w14:paraId="2E31F578" w14:textId="77777777" w:rsidR="00E93CF6" w:rsidRPr="00393992" w:rsidRDefault="00E93CF6" w:rsidP="00F2760D">
      <w:pPr>
        <w:pStyle w:val="PL"/>
        <w:rPr>
          <w:rFonts w:eastAsia="SimSun"/>
        </w:rPr>
      </w:pPr>
      <w:r w:rsidRPr="00F2760D">
        <w:rPr>
          <w:rFonts w:eastAsia="SimSun"/>
        </w:rPr>
        <w:t xml:space="preserve">  xmlns="urn:3gpp:ns:seal:SealUserProfile:1.0"</w:t>
      </w:r>
    </w:p>
    <w:p w14:paraId="4DA2C01B" w14:textId="77777777" w:rsidR="00E93CF6" w:rsidRPr="00393992" w:rsidRDefault="00E93CF6" w:rsidP="00F2760D">
      <w:pPr>
        <w:pStyle w:val="PL"/>
        <w:rPr>
          <w:rFonts w:eastAsia="SimSun"/>
        </w:rPr>
      </w:pPr>
      <w:r w:rsidRPr="00F2760D">
        <w:rPr>
          <w:rFonts w:eastAsia="SimSun"/>
        </w:rPr>
        <w:t xml:space="preserve">  targetNamespace="urn:3gpp:ns:seal:SealUserProfile:1.0"  </w:t>
      </w:r>
    </w:p>
    <w:p w14:paraId="77B09888" w14:textId="77777777" w:rsidR="00E93CF6" w:rsidRPr="00393992" w:rsidRDefault="00E93CF6" w:rsidP="00F2760D">
      <w:pPr>
        <w:pStyle w:val="PL"/>
        <w:rPr>
          <w:rFonts w:eastAsia="SimSun"/>
        </w:rPr>
      </w:pPr>
      <w:r w:rsidRPr="00F2760D">
        <w:rPr>
          <w:rFonts w:eastAsia="SimSun"/>
        </w:rPr>
        <w:t xml:space="preserve">  xmlns:xs="http://www.w3.org/2001/XMLSchema"</w:t>
      </w:r>
    </w:p>
    <w:p w14:paraId="4CD8999C" w14:textId="77777777" w:rsidR="00E93CF6" w:rsidRPr="00393992" w:rsidRDefault="00E93CF6" w:rsidP="00F2760D">
      <w:pPr>
        <w:pStyle w:val="PL"/>
        <w:rPr>
          <w:rFonts w:eastAsia="SimSun"/>
        </w:rPr>
      </w:pPr>
      <w:r w:rsidRPr="00F2760D">
        <w:rPr>
          <w:rFonts w:eastAsia="SimSun"/>
        </w:rPr>
        <w:t xml:space="preserve">  xmlns:sealup="urn:3gpp:ns:seal:SealUserProfile:1.0"</w:t>
      </w:r>
    </w:p>
    <w:p w14:paraId="2C89C76C" w14:textId="77777777" w:rsidR="00E93CF6" w:rsidRPr="00393992" w:rsidRDefault="00E93CF6" w:rsidP="00F2760D">
      <w:pPr>
        <w:pStyle w:val="PL"/>
        <w:rPr>
          <w:rFonts w:eastAsia="SimSun"/>
        </w:rPr>
      </w:pPr>
      <w:r w:rsidRPr="00F2760D">
        <w:rPr>
          <w:rFonts w:eastAsia="SimSun"/>
        </w:rPr>
        <w:t xml:space="preserve">  elementFormDefault="qualified"</w:t>
      </w:r>
    </w:p>
    <w:p w14:paraId="3CB4343B" w14:textId="77777777" w:rsidR="00E93CF6" w:rsidRPr="00393992" w:rsidRDefault="00E93CF6" w:rsidP="00F2760D">
      <w:pPr>
        <w:pStyle w:val="PL"/>
        <w:rPr>
          <w:rFonts w:eastAsia="SimSun"/>
        </w:rPr>
      </w:pPr>
      <w:r w:rsidRPr="00F2760D">
        <w:rPr>
          <w:rFonts w:eastAsia="SimSun"/>
        </w:rPr>
        <w:t xml:space="preserve">  attributeFormDefault="unqualified"&gt;</w:t>
      </w:r>
    </w:p>
    <w:p w14:paraId="68448589" w14:textId="77777777" w:rsidR="00E93CF6" w:rsidRPr="00393992" w:rsidRDefault="00E93CF6" w:rsidP="00F2760D">
      <w:pPr>
        <w:pStyle w:val="PL"/>
        <w:rPr>
          <w:rFonts w:eastAsia="SimSun"/>
        </w:rPr>
      </w:pPr>
    </w:p>
    <w:p w14:paraId="27C3CB43" w14:textId="77777777" w:rsidR="00E93CF6" w:rsidRPr="00393992" w:rsidRDefault="00E93CF6" w:rsidP="00F2760D">
      <w:pPr>
        <w:pStyle w:val="PL"/>
        <w:rPr>
          <w:rFonts w:eastAsia="SimSun"/>
        </w:rPr>
      </w:pPr>
      <w:r w:rsidRPr="00F2760D">
        <w:rPr>
          <w:rFonts w:eastAsia="SimSun"/>
        </w:rPr>
        <w:t xml:space="preserve">  &lt;xs:element name="seal-user-profile"&gt;</w:t>
      </w:r>
    </w:p>
    <w:p w14:paraId="1D5991CC" w14:textId="77777777" w:rsidR="00E93CF6" w:rsidRPr="00393992" w:rsidRDefault="00E93CF6" w:rsidP="00F2760D">
      <w:pPr>
        <w:pStyle w:val="PL"/>
        <w:rPr>
          <w:rFonts w:eastAsia="SimSun"/>
        </w:rPr>
      </w:pPr>
      <w:r w:rsidRPr="00F2760D">
        <w:rPr>
          <w:rFonts w:eastAsia="SimSun"/>
        </w:rPr>
        <w:t xml:space="preserve">    &lt;xs:complexType&gt;</w:t>
      </w:r>
    </w:p>
    <w:p w14:paraId="103B0B64"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4430AB5B" w14:textId="77777777" w:rsidR="00E93CF6" w:rsidRPr="00393992" w:rsidRDefault="00E93CF6" w:rsidP="00F2760D">
      <w:pPr>
        <w:pStyle w:val="PL"/>
        <w:rPr>
          <w:rFonts w:eastAsia="SimSun"/>
        </w:rPr>
      </w:pPr>
      <w:r w:rsidRPr="00F2760D">
        <w:rPr>
          <w:rFonts w:eastAsia="SimSun"/>
        </w:rPr>
        <w:t xml:space="preserve">        &lt;xs:element name="ProfileName" type="sealup:NameType"/&gt;</w:t>
      </w:r>
    </w:p>
    <w:p w14:paraId="1A2AAC76" w14:textId="1AB958F5" w:rsidR="00E93CF6" w:rsidRPr="00393992" w:rsidRDefault="00E93CF6" w:rsidP="00F2760D">
      <w:pPr>
        <w:pStyle w:val="PL"/>
        <w:rPr>
          <w:rFonts w:eastAsia="SimSun"/>
        </w:rPr>
      </w:pPr>
      <w:r w:rsidRPr="00F2760D">
        <w:rPr>
          <w:rFonts w:eastAsia="SimSun"/>
        </w:rPr>
        <w:t xml:space="preserve">        &lt;xs:element name="Status" type="xs:boolean"/&gt;</w:t>
      </w:r>
      <w:r w:rsidR="00485671">
        <w:rPr>
          <w:rFonts w:eastAsia="SimSun"/>
        </w:rPr>
        <w:tab/>
      </w:r>
    </w:p>
    <w:p w14:paraId="7226DBA5" w14:textId="77777777" w:rsidR="00E93CF6" w:rsidRPr="00393992" w:rsidRDefault="00E93CF6" w:rsidP="00F2760D">
      <w:pPr>
        <w:pStyle w:val="PL"/>
        <w:rPr>
          <w:rFonts w:eastAsia="SimSun"/>
        </w:rPr>
      </w:pPr>
      <w:r w:rsidRPr="00F2760D">
        <w:rPr>
          <w:rFonts w:eastAsia="SimSun"/>
        </w:rPr>
        <w:t xml:space="preserve">        &lt;xs:element name="isDefault" type="xs:boolean"/&gt;</w:t>
      </w:r>
    </w:p>
    <w:p w14:paraId="57C52C4C" w14:textId="77777777" w:rsidR="00E93CF6" w:rsidRPr="00393992" w:rsidRDefault="00E93CF6" w:rsidP="00F2760D">
      <w:pPr>
        <w:pStyle w:val="PL"/>
        <w:rPr>
          <w:rFonts w:eastAsia="SimSun"/>
        </w:rPr>
      </w:pPr>
      <w:r w:rsidRPr="00F2760D">
        <w:rPr>
          <w:rFonts w:eastAsia="SimSun"/>
        </w:rPr>
        <w:t xml:space="preserve">        &lt;xs:element name="profile-configuration" type="sealup:ProfileConfigurationType"/&gt;</w:t>
      </w:r>
    </w:p>
    <w:p w14:paraId="4241340E"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5A76CBC2"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1A73C70B" w14:textId="77777777" w:rsidR="00E93CF6" w:rsidRPr="00393992" w:rsidRDefault="00E93CF6" w:rsidP="00F2760D">
      <w:pPr>
        <w:pStyle w:val="PL"/>
        <w:rPr>
          <w:rFonts w:eastAsia="SimSun"/>
        </w:rPr>
      </w:pPr>
      <w:r w:rsidRPr="00F2760D">
        <w:rPr>
          <w:rFonts w:eastAsia="SimSun"/>
        </w:rPr>
        <w:t xml:space="preserve">      &lt;/xs:choice&gt;</w:t>
      </w:r>
    </w:p>
    <w:p w14:paraId="66A7A43F" w14:textId="77777777" w:rsidR="00E93CF6" w:rsidRPr="00393992" w:rsidRDefault="00E93CF6" w:rsidP="00F2760D">
      <w:pPr>
        <w:pStyle w:val="PL"/>
        <w:rPr>
          <w:rFonts w:eastAsia="SimSun"/>
        </w:rPr>
      </w:pPr>
      <w:r w:rsidRPr="00F2760D">
        <w:rPr>
          <w:rFonts w:eastAsia="SimSun"/>
        </w:rPr>
        <w:t xml:space="preserve">      &lt;xs:attribute name="user-profile-index" type="xs:unsignedByte" use="required"/&gt;</w:t>
      </w:r>
    </w:p>
    <w:p w14:paraId="4854E804" w14:textId="77777777" w:rsidR="00E93CF6" w:rsidRPr="00393992" w:rsidRDefault="00E93CF6" w:rsidP="00F2760D">
      <w:pPr>
        <w:pStyle w:val="PL"/>
        <w:rPr>
          <w:rFonts w:eastAsia="SimSun"/>
        </w:rPr>
      </w:pPr>
      <w:r w:rsidRPr="00F2760D">
        <w:rPr>
          <w:rFonts w:eastAsia="SimSun"/>
        </w:rPr>
        <w:t xml:space="preserve">      &lt;xs:anyAttribute namespace="##any" processContents="lax"/&gt;</w:t>
      </w:r>
    </w:p>
    <w:p w14:paraId="7C55C734" w14:textId="77777777" w:rsidR="00E93CF6" w:rsidRPr="00393992" w:rsidRDefault="00E93CF6" w:rsidP="00F2760D">
      <w:pPr>
        <w:pStyle w:val="PL"/>
        <w:rPr>
          <w:rFonts w:eastAsia="SimSun"/>
        </w:rPr>
      </w:pPr>
      <w:r w:rsidRPr="00F2760D">
        <w:rPr>
          <w:rFonts w:eastAsia="SimSun"/>
        </w:rPr>
        <w:t xml:space="preserve">    &lt;/xs:complexType&gt;</w:t>
      </w:r>
    </w:p>
    <w:p w14:paraId="01C8095C" w14:textId="77777777" w:rsidR="00E93CF6" w:rsidRPr="00393992" w:rsidRDefault="00E93CF6" w:rsidP="00F2760D">
      <w:pPr>
        <w:pStyle w:val="PL"/>
        <w:rPr>
          <w:rFonts w:eastAsia="SimSun"/>
        </w:rPr>
      </w:pPr>
      <w:r w:rsidRPr="00F2760D">
        <w:rPr>
          <w:rFonts w:eastAsia="SimSun"/>
        </w:rPr>
        <w:t xml:space="preserve">  &lt;/xs:element&gt;</w:t>
      </w:r>
    </w:p>
    <w:p w14:paraId="721BBE73" w14:textId="77777777" w:rsidR="00E93CF6" w:rsidRPr="00393992" w:rsidRDefault="00E93CF6" w:rsidP="00F2760D">
      <w:pPr>
        <w:pStyle w:val="PL"/>
        <w:rPr>
          <w:rFonts w:eastAsia="SimSun"/>
        </w:rPr>
      </w:pPr>
    </w:p>
    <w:p w14:paraId="2D662C2E" w14:textId="77777777" w:rsidR="00E93CF6" w:rsidRPr="00393992" w:rsidRDefault="00E93CF6" w:rsidP="00F2760D">
      <w:pPr>
        <w:pStyle w:val="PL"/>
        <w:rPr>
          <w:rFonts w:eastAsia="SimSun"/>
        </w:rPr>
      </w:pPr>
      <w:r w:rsidRPr="00F2760D">
        <w:rPr>
          <w:rFonts w:eastAsia="SimSun"/>
        </w:rPr>
        <w:t xml:space="preserve">  &lt;xs:complexType name="NameType"&gt;</w:t>
      </w:r>
    </w:p>
    <w:p w14:paraId="43B9A891" w14:textId="77777777" w:rsidR="00E93CF6" w:rsidRPr="006525A0" w:rsidRDefault="00E93CF6" w:rsidP="00F2760D">
      <w:pPr>
        <w:pStyle w:val="PL"/>
        <w:rPr>
          <w:rFonts w:eastAsia="SimSun"/>
          <w:lang w:val="fr-FR"/>
        </w:rPr>
      </w:pPr>
      <w:r w:rsidRPr="00F2760D">
        <w:rPr>
          <w:rFonts w:eastAsia="SimSun"/>
        </w:rPr>
        <w:t xml:space="preserve">    &lt;xs:simpleContent&gt;</w:t>
      </w:r>
    </w:p>
    <w:p w14:paraId="4484A3EF" w14:textId="77777777" w:rsidR="00E93CF6" w:rsidRPr="006525A0" w:rsidRDefault="00E93CF6" w:rsidP="00F2760D">
      <w:pPr>
        <w:pStyle w:val="PL"/>
        <w:rPr>
          <w:rFonts w:eastAsia="SimSun"/>
          <w:lang w:val="fr-FR"/>
        </w:rPr>
      </w:pPr>
      <w:r w:rsidRPr="00F2760D">
        <w:rPr>
          <w:rFonts w:eastAsia="SimSun"/>
        </w:rPr>
        <w:t xml:space="preserve">      &lt;xs:extension base="xs:token"&gt;</w:t>
      </w:r>
    </w:p>
    <w:p w14:paraId="2F91D8D3" w14:textId="77777777" w:rsidR="00E93CF6" w:rsidRPr="006525A0" w:rsidRDefault="00E93CF6" w:rsidP="00F2760D">
      <w:pPr>
        <w:pStyle w:val="PL"/>
        <w:rPr>
          <w:rFonts w:eastAsia="SimSun"/>
          <w:lang w:val="fr-FR"/>
        </w:rPr>
      </w:pPr>
      <w:r w:rsidRPr="00F2760D">
        <w:rPr>
          <w:rFonts w:eastAsia="SimSun"/>
        </w:rPr>
        <w:lastRenderedPageBreak/>
        <w:t xml:space="preserve">        &lt;xs:attribute ref="xml:lang"/&gt;</w:t>
      </w:r>
    </w:p>
    <w:p w14:paraId="0937D7B2" w14:textId="77777777" w:rsidR="00E93CF6" w:rsidRPr="006525A0" w:rsidRDefault="00E93CF6" w:rsidP="00F2760D">
      <w:pPr>
        <w:pStyle w:val="PL"/>
        <w:rPr>
          <w:rFonts w:eastAsia="SimSun"/>
          <w:lang w:val="fr-FR"/>
        </w:rPr>
      </w:pPr>
      <w:r w:rsidRPr="00F2760D">
        <w:rPr>
          <w:rFonts w:eastAsia="SimSun"/>
        </w:rPr>
        <w:t xml:space="preserve">      &lt;/xs:extension&gt;</w:t>
      </w:r>
    </w:p>
    <w:p w14:paraId="3E5A6E41" w14:textId="77777777" w:rsidR="00E93CF6" w:rsidRPr="006525A0" w:rsidRDefault="00E93CF6" w:rsidP="00F2760D">
      <w:pPr>
        <w:pStyle w:val="PL"/>
        <w:rPr>
          <w:rFonts w:eastAsia="SimSun"/>
          <w:lang w:val="fr-FR"/>
        </w:rPr>
      </w:pPr>
      <w:r w:rsidRPr="00F2760D">
        <w:rPr>
          <w:rFonts w:eastAsia="SimSun"/>
        </w:rPr>
        <w:t xml:space="preserve">    &lt;/xs:simpleContent&gt;</w:t>
      </w:r>
    </w:p>
    <w:p w14:paraId="2E447BFF" w14:textId="77777777" w:rsidR="00E93CF6" w:rsidRPr="006525A0" w:rsidRDefault="00E93CF6" w:rsidP="00F2760D">
      <w:pPr>
        <w:pStyle w:val="PL"/>
        <w:rPr>
          <w:rFonts w:eastAsia="SimSun"/>
          <w:lang w:val="fr-FR"/>
        </w:rPr>
      </w:pPr>
      <w:r w:rsidRPr="00F2760D">
        <w:rPr>
          <w:rFonts w:eastAsia="SimSun"/>
        </w:rPr>
        <w:t xml:space="preserve">  &lt;/xs:complexType&gt;</w:t>
      </w:r>
    </w:p>
    <w:p w14:paraId="1455AAF3" w14:textId="77777777" w:rsidR="00E93CF6" w:rsidRPr="006525A0" w:rsidRDefault="00E93CF6" w:rsidP="00F2760D">
      <w:pPr>
        <w:pStyle w:val="PL"/>
        <w:rPr>
          <w:rFonts w:eastAsia="SimSun"/>
          <w:lang w:val="fr-FR"/>
        </w:rPr>
      </w:pPr>
      <w:r w:rsidRPr="00F2760D">
        <w:rPr>
          <w:rFonts w:eastAsia="SimSun"/>
        </w:rPr>
        <w:t xml:space="preserve">  </w:t>
      </w:r>
    </w:p>
    <w:p w14:paraId="358BE06E" w14:textId="77777777" w:rsidR="00E93CF6" w:rsidRPr="00393992" w:rsidRDefault="00E93CF6" w:rsidP="00F2760D">
      <w:pPr>
        <w:pStyle w:val="PL"/>
        <w:rPr>
          <w:rFonts w:eastAsia="SimSun"/>
        </w:rPr>
      </w:pPr>
      <w:r w:rsidRPr="00F2760D">
        <w:rPr>
          <w:rFonts w:eastAsia="SimSun"/>
        </w:rPr>
        <w:t xml:space="preserve">  &lt;xs:complexType name="ProfileConfigurationType"&gt;</w:t>
      </w:r>
    </w:p>
    <w:p w14:paraId="522D9F9F"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3B51716D" w14:textId="77777777" w:rsidR="00E93CF6" w:rsidRPr="00393992" w:rsidRDefault="00E93CF6" w:rsidP="00F2760D">
      <w:pPr>
        <w:pStyle w:val="PL"/>
        <w:rPr>
          <w:rFonts w:eastAsia="SimSun"/>
        </w:rPr>
      </w:pPr>
      <w:r w:rsidRPr="00F2760D">
        <w:rPr>
          <w:rFonts w:eastAsia="SimSun"/>
        </w:rPr>
        <w:t xml:space="preserve">        &lt;xs:element name="Common" type="sealup:CommonType"/&gt;</w:t>
      </w:r>
    </w:p>
    <w:p w14:paraId="3E793432" w14:textId="77777777" w:rsidR="00E93CF6" w:rsidRPr="00393992" w:rsidRDefault="00E93CF6" w:rsidP="00F2760D">
      <w:pPr>
        <w:pStyle w:val="PL"/>
        <w:rPr>
          <w:rFonts w:eastAsia="SimSun"/>
        </w:rPr>
      </w:pPr>
      <w:r w:rsidRPr="00F2760D">
        <w:rPr>
          <w:rFonts w:eastAsia="SimSun"/>
        </w:rPr>
        <w:t xml:space="preserve">        &lt;xs:element name="OnNetwork" type="sealup:OnNetworkType"/&gt;</w:t>
      </w:r>
    </w:p>
    <w:p w14:paraId="4AD43496" w14:textId="77777777" w:rsidR="00E93CF6" w:rsidRPr="00393992" w:rsidRDefault="00E93CF6" w:rsidP="00F2760D">
      <w:pPr>
        <w:pStyle w:val="PL"/>
        <w:rPr>
          <w:rFonts w:eastAsia="SimSun"/>
        </w:rPr>
      </w:pPr>
      <w:r w:rsidRPr="00F2760D">
        <w:rPr>
          <w:rFonts w:eastAsia="SimSun"/>
        </w:rPr>
        <w:t xml:space="preserve">        &lt;xs:element name="OffNetwork" type="sealup:OffNetworkType"/&gt;</w:t>
      </w:r>
    </w:p>
    <w:p w14:paraId="49F230D7"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6B48737B"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55832B8B" w14:textId="77777777" w:rsidR="00E93CF6" w:rsidRPr="00393992" w:rsidRDefault="00E93CF6" w:rsidP="00F2760D">
      <w:pPr>
        <w:pStyle w:val="PL"/>
        <w:rPr>
          <w:rFonts w:eastAsia="SimSun"/>
        </w:rPr>
      </w:pPr>
      <w:r w:rsidRPr="00F2760D">
        <w:rPr>
          <w:rFonts w:eastAsia="SimSun"/>
        </w:rPr>
        <w:t xml:space="preserve">    &lt;/xs:choice&gt;</w:t>
      </w:r>
    </w:p>
    <w:p w14:paraId="242A6910" w14:textId="77777777" w:rsidR="00E93CF6" w:rsidRPr="00393992" w:rsidRDefault="00E93CF6" w:rsidP="00F2760D">
      <w:pPr>
        <w:pStyle w:val="PL"/>
        <w:rPr>
          <w:rFonts w:eastAsia="SimSun"/>
        </w:rPr>
      </w:pPr>
      <w:r w:rsidRPr="00F2760D">
        <w:rPr>
          <w:rFonts w:eastAsia="SimSun"/>
        </w:rPr>
        <w:t xml:space="preserve">  &lt;/xs:complexType&gt;</w:t>
      </w:r>
    </w:p>
    <w:p w14:paraId="0A0D3E11" w14:textId="77777777" w:rsidR="00E93CF6" w:rsidRPr="00393992" w:rsidRDefault="00E93CF6" w:rsidP="00F2760D">
      <w:pPr>
        <w:pStyle w:val="PL"/>
        <w:rPr>
          <w:rFonts w:eastAsia="SimSun"/>
        </w:rPr>
      </w:pPr>
      <w:r w:rsidRPr="00F2760D">
        <w:rPr>
          <w:rFonts w:eastAsia="SimSun"/>
        </w:rPr>
        <w:t xml:space="preserve">  &lt;xs:complexType name="CommonType" /&gt;</w:t>
      </w:r>
    </w:p>
    <w:p w14:paraId="3912CEF2" w14:textId="77777777" w:rsidR="00E93CF6" w:rsidRPr="00393992" w:rsidRDefault="00E93CF6" w:rsidP="00F2760D">
      <w:pPr>
        <w:pStyle w:val="PL"/>
        <w:rPr>
          <w:rFonts w:eastAsia="SimSun"/>
        </w:rPr>
      </w:pPr>
      <w:r w:rsidRPr="00F2760D">
        <w:rPr>
          <w:rFonts w:eastAsia="SimSun"/>
        </w:rPr>
        <w:t xml:space="preserve">  &lt;xs:complexType name="OnNetworkType" /&gt;</w:t>
      </w:r>
    </w:p>
    <w:p w14:paraId="2199D94E" w14:textId="77777777" w:rsidR="00E93CF6" w:rsidRPr="00393992" w:rsidRDefault="00E93CF6" w:rsidP="00F2760D">
      <w:pPr>
        <w:pStyle w:val="PL"/>
        <w:rPr>
          <w:rFonts w:eastAsia="SimSun"/>
        </w:rPr>
      </w:pPr>
      <w:r w:rsidRPr="00F2760D">
        <w:rPr>
          <w:rFonts w:eastAsia="SimSun"/>
        </w:rPr>
        <w:t xml:space="preserve">  &lt;xs:complexType name="OffNetworkType" /&gt;</w:t>
      </w:r>
    </w:p>
    <w:p w14:paraId="26325270" w14:textId="77777777" w:rsidR="00E93CF6" w:rsidRPr="00393992" w:rsidRDefault="00E93CF6" w:rsidP="00F2760D">
      <w:pPr>
        <w:pStyle w:val="PL"/>
        <w:rPr>
          <w:rFonts w:eastAsia="SimSun"/>
        </w:rPr>
      </w:pPr>
      <w:r w:rsidRPr="00F2760D">
        <w:rPr>
          <w:rFonts w:eastAsia="SimSun"/>
        </w:rPr>
        <w:t xml:space="preserve">  &lt;xs:complexType name="anyExtType"&gt; </w:t>
      </w:r>
    </w:p>
    <w:p w14:paraId="73916901" w14:textId="77777777" w:rsidR="00E93CF6" w:rsidRPr="00393992" w:rsidRDefault="00E93CF6" w:rsidP="00F2760D">
      <w:pPr>
        <w:pStyle w:val="PL"/>
        <w:rPr>
          <w:rFonts w:eastAsia="SimSun"/>
        </w:rPr>
      </w:pPr>
      <w:r w:rsidRPr="00F2760D">
        <w:rPr>
          <w:rFonts w:eastAsia="SimSun"/>
        </w:rPr>
        <w:t xml:space="preserve">    &lt;xs:sequence&gt;</w:t>
      </w:r>
    </w:p>
    <w:p w14:paraId="2C762ECB" w14:textId="77777777" w:rsidR="00E93CF6" w:rsidRPr="00393992" w:rsidRDefault="00E93CF6" w:rsidP="00F2760D">
      <w:pPr>
        <w:pStyle w:val="PL"/>
        <w:rPr>
          <w:rFonts w:eastAsia="SimSun"/>
        </w:rPr>
      </w:pPr>
      <w:r w:rsidRPr="00F2760D">
        <w:rPr>
          <w:rFonts w:eastAsia="SimSun"/>
        </w:rPr>
        <w:t xml:space="preserve">      &lt;xs:any namespace="##any" processContents="lax" minOccurs="0" maxOccurs="unbounded"/&gt;</w:t>
      </w:r>
    </w:p>
    <w:p w14:paraId="4CEDFD15" w14:textId="77777777" w:rsidR="00E93CF6" w:rsidRPr="00393992" w:rsidRDefault="00E93CF6" w:rsidP="00F2760D">
      <w:pPr>
        <w:pStyle w:val="PL"/>
        <w:rPr>
          <w:rFonts w:eastAsia="SimSun"/>
        </w:rPr>
      </w:pPr>
      <w:r w:rsidRPr="00F2760D">
        <w:rPr>
          <w:rFonts w:eastAsia="SimSun"/>
        </w:rPr>
        <w:t xml:space="preserve">    &lt;/xs:sequence&gt;</w:t>
      </w:r>
    </w:p>
    <w:p w14:paraId="6112F893" w14:textId="77777777" w:rsidR="00E93CF6" w:rsidRPr="00393992" w:rsidRDefault="00E93CF6" w:rsidP="00F2760D">
      <w:pPr>
        <w:pStyle w:val="PL"/>
        <w:rPr>
          <w:rFonts w:eastAsia="SimSun"/>
        </w:rPr>
      </w:pPr>
      <w:r w:rsidRPr="00F2760D">
        <w:rPr>
          <w:rFonts w:eastAsia="SimSun"/>
        </w:rPr>
        <w:t xml:space="preserve">  &lt;/xs:complexType&gt;</w:t>
      </w:r>
    </w:p>
    <w:p w14:paraId="2FD71976" w14:textId="77777777" w:rsidR="00E93CF6" w:rsidRPr="006A5E19" w:rsidRDefault="00E93CF6" w:rsidP="00F2760D">
      <w:pPr>
        <w:pStyle w:val="PL"/>
      </w:pPr>
      <w:r w:rsidRPr="00F2760D">
        <w:rPr>
          <w:rFonts w:eastAsia="SimSun"/>
        </w:rPr>
        <w:t>&lt;/xs:schema&gt;</w:t>
      </w:r>
    </w:p>
    <w:p w14:paraId="69F89995" w14:textId="77777777" w:rsidR="008D7C27" w:rsidRDefault="008D7C27" w:rsidP="00622000">
      <w:pPr>
        <w:pStyle w:val="Heading3"/>
        <w:rPr>
          <w:noProof/>
        </w:rPr>
      </w:pPr>
      <w:bookmarkStart w:id="383" w:name="_Toc25306462"/>
      <w:bookmarkStart w:id="384" w:name="_Toc26192785"/>
      <w:bookmarkStart w:id="385" w:name="_Toc34137064"/>
      <w:bookmarkStart w:id="386" w:name="_Toc34137378"/>
      <w:bookmarkStart w:id="387" w:name="_Toc34138526"/>
      <w:bookmarkStart w:id="388" w:name="_Toc34138769"/>
      <w:bookmarkStart w:id="389" w:name="_Toc34395106"/>
      <w:bookmarkStart w:id="390" w:name="_Toc45264323"/>
      <w:bookmarkStart w:id="391" w:name="_Toc114863634"/>
      <w:r>
        <w:rPr>
          <w:noProof/>
        </w:rPr>
        <w:t>7.</w:t>
      </w:r>
      <w:r w:rsidR="00DC0DF7">
        <w:rPr>
          <w:noProof/>
        </w:rPr>
        <w:t>1.</w:t>
      </w:r>
      <w:r>
        <w:rPr>
          <w:noProof/>
        </w:rPr>
        <w:t>5</w:t>
      </w:r>
      <w:r>
        <w:rPr>
          <w:noProof/>
        </w:rPr>
        <w:tab/>
        <w:t>Semantics</w:t>
      </w:r>
      <w:bookmarkEnd w:id="383"/>
      <w:bookmarkEnd w:id="384"/>
      <w:bookmarkEnd w:id="385"/>
      <w:bookmarkEnd w:id="386"/>
      <w:bookmarkEnd w:id="387"/>
      <w:bookmarkEnd w:id="388"/>
      <w:bookmarkEnd w:id="389"/>
      <w:bookmarkEnd w:id="390"/>
      <w:bookmarkEnd w:id="39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2" w:name="_Toc25306463"/>
      <w:bookmarkStart w:id="393" w:name="_Toc26192786"/>
      <w:bookmarkStart w:id="394" w:name="_Toc34137065"/>
      <w:bookmarkStart w:id="395" w:name="_Toc34137379"/>
      <w:bookmarkStart w:id="396" w:name="_Toc34138527"/>
      <w:bookmarkStart w:id="397" w:name="_Toc34138770"/>
      <w:bookmarkStart w:id="398" w:name="_Toc34395107"/>
      <w:bookmarkStart w:id="399" w:name="_Toc45264324"/>
      <w:bookmarkStart w:id="400" w:name="_Toc114863635"/>
      <w:r>
        <w:t>7.</w:t>
      </w:r>
      <w:r w:rsidR="00DC0DF7">
        <w:t>1.</w:t>
      </w:r>
      <w:r>
        <w:t>6</w:t>
      </w:r>
      <w:r>
        <w:tab/>
        <w:t>MIME type</w:t>
      </w:r>
      <w:bookmarkEnd w:id="392"/>
      <w:bookmarkEnd w:id="393"/>
      <w:bookmarkEnd w:id="394"/>
      <w:bookmarkEnd w:id="395"/>
      <w:bookmarkEnd w:id="396"/>
      <w:bookmarkEnd w:id="397"/>
      <w:bookmarkEnd w:id="398"/>
      <w:bookmarkEnd w:id="399"/>
      <w:bookmarkEnd w:id="40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1" w:name="_Toc25306464"/>
      <w:bookmarkStart w:id="402" w:name="_Toc26192787"/>
      <w:bookmarkStart w:id="403" w:name="_Toc34137066"/>
      <w:bookmarkStart w:id="404" w:name="_Toc34137380"/>
      <w:bookmarkStart w:id="405" w:name="_Toc34138528"/>
      <w:bookmarkStart w:id="406" w:name="_Toc34138771"/>
      <w:bookmarkStart w:id="407" w:name="_Toc34395108"/>
      <w:bookmarkStart w:id="408" w:name="_Toc45264325"/>
      <w:bookmarkStart w:id="409" w:name="_Toc114863636"/>
      <w:r>
        <w:t>7.</w:t>
      </w:r>
      <w:r w:rsidR="00DC0DF7">
        <w:t>1.</w:t>
      </w:r>
      <w:r>
        <w:t>7</w:t>
      </w:r>
      <w:r w:rsidRPr="0073469F">
        <w:tab/>
        <w:t>IANA registration template</w:t>
      </w:r>
      <w:bookmarkEnd w:id="401"/>
      <w:bookmarkEnd w:id="402"/>
      <w:bookmarkEnd w:id="403"/>
      <w:bookmarkEnd w:id="404"/>
      <w:bookmarkEnd w:id="405"/>
      <w:bookmarkEnd w:id="406"/>
      <w:bookmarkEnd w:id="407"/>
      <w:bookmarkEnd w:id="408"/>
      <w:bookmarkEnd w:id="409"/>
    </w:p>
    <w:p w14:paraId="04338589" w14:textId="77777777" w:rsidR="00B3475E" w:rsidRPr="00A07E7A" w:rsidRDefault="00B3475E" w:rsidP="00B3475E">
      <w:bookmarkStart w:id="410" w:name="_Toc34137067"/>
      <w:bookmarkStart w:id="411" w:name="_Toc34137381"/>
      <w:bookmarkStart w:id="412" w:name="_Toc34138529"/>
      <w:bookmarkStart w:id="413" w:name="_Toc34138772"/>
      <w:bookmarkStart w:id="414"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lastRenderedPageBreak/>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lastRenderedPageBreak/>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5" w:name="_Toc45264326"/>
      <w:bookmarkStart w:id="416" w:name="_Toc114863637"/>
      <w:r>
        <w:t>7.</w:t>
      </w:r>
      <w:r w:rsidR="006A7B0D">
        <w:t>2</w:t>
      </w:r>
      <w:r>
        <w:tab/>
        <w:t>VAL UE configuration document</w:t>
      </w:r>
      <w:bookmarkEnd w:id="410"/>
      <w:bookmarkEnd w:id="411"/>
      <w:bookmarkEnd w:id="412"/>
      <w:bookmarkEnd w:id="413"/>
      <w:bookmarkEnd w:id="414"/>
      <w:bookmarkEnd w:id="415"/>
      <w:bookmarkEnd w:id="416"/>
    </w:p>
    <w:p w14:paraId="5981A6CC" w14:textId="77777777" w:rsidR="009504E5" w:rsidRDefault="009504E5" w:rsidP="009504E5">
      <w:pPr>
        <w:pStyle w:val="Heading3"/>
      </w:pPr>
      <w:bookmarkStart w:id="417" w:name="_Toc34137068"/>
      <w:bookmarkStart w:id="418" w:name="_Toc34137382"/>
      <w:bookmarkStart w:id="419" w:name="_Toc34138530"/>
      <w:bookmarkStart w:id="420" w:name="_Toc34138773"/>
      <w:bookmarkStart w:id="421" w:name="_Toc34395110"/>
      <w:bookmarkStart w:id="422" w:name="_Toc45264327"/>
      <w:bookmarkStart w:id="423" w:name="_Toc114863638"/>
      <w:r>
        <w:t>7.</w:t>
      </w:r>
      <w:r w:rsidR="006A7B0D">
        <w:t>2</w:t>
      </w:r>
      <w:r>
        <w:t>.1</w:t>
      </w:r>
      <w:r>
        <w:tab/>
        <w:t>General</w:t>
      </w:r>
      <w:bookmarkEnd w:id="417"/>
      <w:bookmarkEnd w:id="418"/>
      <w:bookmarkEnd w:id="419"/>
      <w:bookmarkEnd w:id="420"/>
      <w:bookmarkEnd w:id="421"/>
      <w:bookmarkEnd w:id="422"/>
      <w:bookmarkEnd w:id="423"/>
    </w:p>
    <w:p w14:paraId="5DE8B753" w14:textId="77777777" w:rsidR="009504E5" w:rsidRDefault="009504E5" w:rsidP="009504E5">
      <w:pPr>
        <w:pStyle w:val="Heading3"/>
      </w:pPr>
      <w:bookmarkStart w:id="424" w:name="_Toc34137069"/>
      <w:bookmarkStart w:id="425" w:name="_Toc34137383"/>
      <w:bookmarkStart w:id="426" w:name="_Toc34138531"/>
      <w:bookmarkStart w:id="427" w:name="_Toc34138774"/>
      <w:bookmarkStart w:id="428" w:name="_Toc34395111"/>
      <w:bookmarkStart w:id="429" w:name="_Toc45264328"/>
      <w:bookmarkStart w:id="430" w:name="_Toc114863639"/>
      <w:r>
        <w:t>7.</w:t>
      </w:r>
      <w:r w:rsidR="006A7B0D">
        <w:t>2</w:t>
      </w:r>
      <w:r>
        <w:t>.2</w:t>
      </w:r>
      <w:r>
        <w:tab/>
        <w:t>Application unique ID</w:t>
      </w:r>
      <w:bookmarkEnd w:id="424"/>
      <w:bookmarkEnd w:id="425"/>
      <w:bookmarkEnd w:id="426"/>
      <w:bookmarkEnd w:id="427"/>
      <w:bookmarkEnd w:id="428"/>
      <w:bookmarkEnd w:id="429"/>
      <w:bookmarkEnd w:id="43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1" w:name="_Toc34137070"/>
      <w:bookmarkStart w:id="432" w:name="_Toc34137384"/>
      <w:bookmarkStart w:id="433" w:name="_Toc34138532"/>
      <w:bookmarkStart w:id="434" w:name="_Toc34138775"/>
      <w:bookmarkStart w:id="435" w:name="_Toc34395112"/>
      <w:bookmarkStart w:id="436" w:name="_Toc45264329"/>
      <w:bookmarkStart w:id="437" w:name="_Toc114863640"/>
      <w:r>
        <w:t>7.</w:t>
      </w:r>
      <w:r w:rsidR="006A7B0D">
        <w:t>2</w:t>
      </w:r>
      <w:r>
        <w:t>.3</w:t>
      </w:r>
      <w:r>
        <w:tab/>
        <w:t>Data structure</w:t>
      </w:r>
      <w:bookmarkEnd w:id="431"/>
      <w:bookmarkEnd w:id="432"/>
      <w:bookmarkEnd w:id="433"/>
      <w:bookmarkEnd w:id="434"/>
      <w:bookmarkEnd w:id="435"/>
      <w:bookmarkEnd w:id="436"/>
      <w:bookmarkEnd w:id="43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lastRenderedPageBreak/>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38" w:name="_Toc34137071"/>
      <w:bookmarkStart w:id="439" w:name="_Toc34137385"/>
      <w:bookmarkStart w:id="440" w:name="_Toc34138533"/>
      <w:bookmarkStart w:id="441" w:name="_Toc34138776"/>
      <w:bookmarkStart w:id="442" w:name="_Toc34395113"/>
      <w:bookmarkStart w:id="443" w:name="_Toc45264330"/>
      <w:bookmarkStart w:id="444" w:name="_Toc114863641"/>
      <w:r>
        <w:t>7.</w:t>
      </w:r>
      <w:r w:rsidR="006A7B0D">
        <w:t>2</w:t>
      </w:r>
      <w:r>
        <w:t>.4</w:t>
      </w:r>
      <w:r>
        <w:tab/>
        <w:t>XML schema</w:t>
      </w:r>
      <w:bookmarkEnd w:id="438"/>
      <w:bookmarkEnd w:id="439"/>
      <w:bookmarkEnd w:id="440"/>
      <w:bookmarkEnd w:id="441"/>
      <w:bookmarkEnd w:id="442"/>
      <w:bookmarkEnd w:id="443"/>
      <w:bookmarkEnd w:id="444"/>
    </w:p>
    <w:p w14:paraId="567B7C20" w14:textId="77777777" w:rsidR="007D1DEF" w:rsidRPr="00F2760D" w:rsidRDefault="007D1DEF" w:rsidP="00F2760D">
      <w:pPr>
        <w:pStyle w:val="PL"/>
        <w:rPr>
          <w:rFonts w:eastAsia="SimSun"/>
        </w:rPr>
      </w:pPr>
      <w:r w:rsidRPr="00F2760D">
        <w:rPr>
          <w:rFonts w:eastAsia="SimSun"/>
        </w:rPr>
        <w:t>&lt;?xml version="1.0" encoding="UTF-8"?&gt;</w:t>
      </w:r>
    </w:p>
    <w:p w14:paraId="5A55C46B" w14:textId="77777777" w:rsidR="007D1DEF" w:rsidRPr="00F2760D" w:rsidRDefault="007D1DEF" w:rsidP="00F2760D">
      <w:pPr>
        <w:pStyle w:val="PL"/>
        <w:rPr>
          <w:rFonts w:eastAsia="SimSun"/>
        </w:rPr>
      </w:pPr>
      <w:r w:rsidRPr="00F2760D">
        <w:rPr>
          <w:rFonts w:eastAsia="SimSun"/>
        </w:rPr>
        <w:t xml:space="preserve">&lt;xs:schema </w:t>
      </w:r>
    </w:p>
    <w:p w14:paraId="275D332F" w14:textId="77777777" w:rsidR="007D1DEF" w:rsidRPr="00F2760D" w:rsidRDefault="007D1DEF" w:rsidP="00F2760D">
      <w:pPr>
        <w:pStyle w:val="PL"/>
        <w:rPr>
          <w:rFonts w:eastAsia="SimSun"/>
        </w:rPr>
      </w:pPr>
      <w:r w:rsidRPr="00F2760D">
        <w:rPr>
          <w:rFonts w:eastAsia="SimSun"/>
        </w:rPr>
        <w:t xml:space="preserve">  xmlns="urn:3gpp:ns:seal:sealUEConfig:1.0"</w:t>
      </w:r>
    </w:p>
    <w:p w14:paraId="3D8164A5" w14:textId="77777777" w:rsidR="007D1DEF" w:rsidRPr="00F2760D" w:rsidRDefault="007D1DEF" w:rsidP="00F2760D">
      <w:pPr>
        <w:pStyle w:val="PL"/>
        <w:rPr>
          <w:rFonts w:eastAsia="SimSun"/>
        </w:rPr>
      </w:pPr>
      <w:r w:rsidRPr="00F2760D">
        <w:rPr>
          <w:rFonts w:eastAsia="SimSun"/>
        </w:rPr>
        <w:t xml:space="preserve">  targetNamespace="urn:3gpp:ns:seal:sealUEConfig:1.0"  </w:t>
      </w:r>
    </w:p>
    <w:p w14:paraId="27FEEE3A" w14:textId="77777777" w:rsidR="007D1DEF" w:rsidRPr="00F2760D" w:rsidRDefault="007D1DEF" w:rsidP="00F2760D">
      <w:pPr>
        <w:pStyle w:val="PL"/>
        <w:rPr>
          <w:rFonts w:eastAsia="SimSun"/>
        </w:rPr>
      </w:pPr>
      <w:r w:rsidRPr="00F2760D">
        <w:rPr>
          <w:rFonts w:eastAsia="SimSun"/>
        </w:rPr>
        <w:t xml:space="preserve">  xmlns:xs="http://www.w3.org/2001/XMLSchema"</w:t>
      </w:r>
    </w:p>
    <w:p w14:paraId="7A05EA34" w14:textId="77777777" w:rsidR="007D1DEF" w:rsidRPr="00F2760D" w:rsidRDefault="007D1DEF" w:rsidP="00F2760D">
      <w:pPr>
        <w:pStyle w:val="PL"/>
        <w:rPr>
          <w:rFonts w:eastAsia="SimSun"/>
        </w:rPr>
      </w:pPr>
      <w:r w:rsidRPr="00F2760D">
        <w:rPr>
          <w:rFonts w:eastAsia="SimSun"/>
        </w:rPr>
        <w:t xml:space="preserve">  xmlns:sealuec="urn:3gpp:ns:seal:sealUEConfig:1.0"</w:t>
      </w:r>
    </w:p>
    <w:p w14:paraId="4FF6C380" w14:textId="77777777" w:rsidR="007D1DEF" w:rsidRPr="00F2760D" w:rsidRDefault="007D1DEF" w:rsidP="00F2760D">
      <w:pPr>
        <w:pStyle w:val="PL"/>
        <w:rPr>
          <w:rFonts w:eastAsia="SimSun"/>
        </w:rPr>
      </w:pPr>
      <w:r w:rsidRPr="00F2760D">
        <w:rPr>
          <w:rFonts w:eastAsia="SimSun"/>
        </w:rPr>
        <w:t xml:space="preserve">  elementFormDefault="qualified"</w:t>
      </w:r>
    </w:p>
    <w:p w14:paraId="48B6F405" w14:textId="77777777" w:rsidR="007D1DEF" w:rsidRPr="00F2760D" w:rsidRDefault="007D1DEF" w:rsidP="00F2760D">
      <w:pPr>
        <w:pStyle w:val="PL"/>
        <w:rPr>
          <w:rFonts w:eastAsia="SimSun"/>
        </w:rPr>
      </w:pPr>
      <w:r w:rsidRPr="00F2760D">
        <w:rPr>
          <w:rFonts w:eastAsia="SimSun"/>
        </w:rPr>
        <w:t xml:space="preserve">  attributeFormDefault="unqualified"&gt;</w:t>
      </w:r>
    </w:p>
    <w:p w14:paraId="2DBC3A96" w14:textId="77777777" w:rsidR="007D1DEF" w:rsidRPr="00F2760D" w:rsidRDefault="007D1DEF" w:rsidP="00F2760D">
      <w:pPr>
        <w:pStyle w:val="PL"/>
        <w:rPr>
          <w:rFonts w:eastAsia="SimSun"/>
        </w:rPr>
      </w:pPr>
    </w:p>
    <w:p w14:paraId="29204D02" w14:textId="77777777" w:rsidR="007D1DEF" w:rsidRPr="00F2760D" w:rsidRDefault="007D1DEF" w:rsidP="00F2760D">
      <w:pPr>
        <w:pStyle w:val="PL"/>
        <w:rPr>
          <w:rFonts w:eastAsia="SimSun"/>
        </w:rPr>
      </w:pPr>
    </w:p>
    <w:p w14:paraId="57370843" w14:textId="77777777" w:rsidR="007D1DEF" w:rsidRPr="00F2760D" w:rsidRDefault="007D1DEF" w:rsidP="00F2760D">
      <w:pPr>
        <w:pStyle w:val="PL"/>
        <w:rPr>
          <w:rFonts w:eastAsia="SimSun"/>
        </w:rPr>
      </w:pPr>
      <w:r w:rsidRPr="00F2760D">
        <w:rPr>
          <w:rFonts w:eastAsia="SimSun"/>
        </w:rPr>
        <w:t xml:space="preserve">  &lt;xs:element name="seal-UE-configuration"&gt;</w:t>
      </w:r>
    </w:p>
    <w:p w14:paraId="7544D791" w14:textId="77777777" w:rsidR="007D1DEF" w:rsidRPr="00F2760D" w:rsidRDefault="007D1DEF" w:rsidP="00F2760D">
      <w:pPr>
        <w:pStyle w:val="PL"/>
        <w:rPr>
          <w:rFonts w:eastAsia="SimSun"/>
        </w:rPr>
      </w:pPr>
      <w:r w:rsidRPr="00F2760D">
        <w:rPr>
          <w:rFonts w:eastAsia="SimSun"/>
        </w:rPr>
        <w:t xml:space="preserve">    &lt;xs:complexType&gt;</w:t>
      </w:r>
    </w:p>
    <w:p w14:paraId="6D0EBEB9" w14:textId="77777777" w:rsidR="007D1DEF" w:rsidRPr="00F2760D" w:rsidRDefault="007D1DEF" w:rsidP="00F2760D">
      <w:pPr>
        <w:pStyle w:val="PL"/>
        <w:rPr>
          <w:rFonts w:eastAsia="SimSun"/>
        </w:rPr>
      </w:pPr>
      <w:r w:rsidRPr="00F2760D">
        <w:rPr>
          <w:rFonts w:eastAsia="SimSun"/>
        </w:rPr>
        <w:t xml:space="preserve">      &lt;xs:sequence&gt;</w:t>
      </w:r>
    </w:p>
    <w:p w14:paraId="69B7B285"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47488723" w14:textId="467DD95B" w:rsidR="007D1DEF" w:rsidRPr="00F2760D" w:rsidRDefault="007D1DEF" w:rsidP="00F2760D">
      <w:pPr>
        <w:pStyle w:val="PL"/>
        <w:rPr>
          <w:rFonts w:eastAsia="SimSun"/>
        </w:rPr>
      </w:pPr>
      <w:r w:rsidRPr="00F2760D">
        <w:rPr>
          <w:rFonts w:eastAsia="SimSun"/>
        </w:rPr>
        <w:t xml:space="preserve">          &lt;xs:element name="</w:t>
      </w:r>
      <w:r w:rsidR="00C828DA" w:rsidRPr="00F2760D">
        <w:rPr>
          <w:rFonts w:eastAsia="SimSun"/>
        </w:rPr>
        <w:t>VAL</w:t>
      </w:r>
      <w:r w:rsidRPr="00F2760D">
        <w:rPr>
          <w:rFonts w:eastAsia="SimSun"/>
        </w:rPr>
        <w:t>-UE-id" type="sealuec:</w:t>
      </w:r>
      <w:r w:rsidR="00C828DA" w:rsidRPr="00F2760D">
        <w:rPr>
          <w:rFonts w:eastAsia="SimSun"/>
        </w:rPr>
        <w:t>VALUEIDType</w:t>
      </w:r>
      <w:r w:rsidRPr="00F2760D">
        <w:rPr>
          <w:rFonts w:eastAsia="SimSun"/>
        </w:rPr>
        <w:t>"/&gt;</w:t>
      </w:r>
    </w:p>
    <w:p w14:paraId="41016EC5" w14:textId="77777777" w:rsidR="008709D9" w:rsidRPr="00F2760D" w:rsidRDefault="008709D9" w:rsidP="00F2760D">
      <w:pPr>
        <w:pStyle w:val="PL"/>
        <w:rPr>
          <w:rFonts w:eastAsia="SimSun"/>
        </w:rPr>
      </w:pPr>
      <w:r w:rsidRPr="00F2760D">
        <w:rPr>
          <w:rFonts w:eastAsia="SimSun"/>
        </w:rPr>
        <w:t xml:space="preserve">          &lt;xs:element name="VAL-service-id" type="xs:string"/&gt;</w:t>
      </w:r>
    </w:p>
    <w:p w14:paraId="447515FE" w14:textId="77777777" w:rsidR="007D1DEF" w:rsidRPr="00F2760D" w:rsidRDefault="007D1DEF" w:rsidP="00F2760D">
      <w:pPr>
        <w:pStyle w:val="PL"/>
        <w:rPr>
          <w:rFonts w:eastAsia="SimSun"/>
        </w:rPr>
      </w:pPr>
      <w:r w:rsidRPr="00F2760D">
        <w:rPr>
          <w:rFonts w:eastAsia="SimSun"/>
        </w:rPr>
        <w:t xml:space="preserve">          &lt;xs:element name="name" type="sealuec:NameType"/&gt;</w:t>
      </w:r>
    </w:p>
    <w:p w14:paraId="5AD987AA" w14:textId="77777777" w:rsidR="007D1DEF" w:rsidRPr="00F2760D" w:rsidRDefault="007D1DEF" w:rsidP="00F2760D">
      <w:pPr>
        <w:pStyle w:val="PL"/>
        <w:rPr>
          <w:rFonts w:eastAsia="SimSun"/>
        </w:rPr>
      </w:pPr>
      <w:r w:rsidRPr="00F2760D">
        <w:rPr>
          <w:rFonts w:eastAsia="SimSun"/>
        </w:rPr>
        <w:t xml:space="preserve">        &lt;/xs:choice&gt;</w:t>
      </w:r>
    </w:p>
    <w:p w14:paraId="66366F27" w14:textId="77777777" w:rsidR="007D1DEF" w:rsidRPr="00F2760D" w:rsidRDefault="007D1DEF" w:rsidP="00F2760D">
      <w:pPr>
        <w:pStyle w:val="PL"/>
        <w:rPr>
          <w:rFonts w:eastAsia="SimSun"/>
        </w:rPr>
      </w:pPr>
      <w:r w:rsidRPr="00F2760D">
        <w:rPr>
          <w:rFonts w:eastAsia="SimSun"/>
        </w:rPr>
        <w:t xml:space="preserve">        &lt;xs:element name="common" type="sealuec:CommonType"/&gt;</w:t>
      </w:r>
    </w:p>
    <w:p w14:paraId="515328AC" w14:textId="77777777" w:rsidR="007D1DEF" w:rsidRPr="00F2760D" w:rsidRDefault="007D1DEF" w:rsidP="00F2760D">
      <w:pPr>
        <w:pStyle w:val="PL"/>
        <w:rPr>
          <w:rFonts w:eastAsia="SimSun"/>
        </w:rPr>
      </w:pPr>
      <w:r w:rsidRPr="00F2760D">
        <w:rPr>
          <w:rFonts w:eastAsia="SimSun"/>
        </w:rPr>
        <w:t xml:space="preserve">        &lt;xs:element name="on-network" type="sealuec:On-networkType"/&gt;</w:t>
      </w:r>
    </w:p>
    <w:p w14:paraId="7E4C31D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4C20D966"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2341053C" w14:textId="77777777" w:rsidR="007D1DEF" w:rsidRPr="00F2760D" w:rsidRDefault="007D1DEF" w:rsidP="00F2760D">
      <w:pPr>
        <w:pStyle w:val="PL"/>
        <w:rPr>
          <w:rFonts w:eastAsia="SimSun"/>
        </w:rPr>
      </w:pPr>
      <w:r w:rsidRPr="00F2760D">
        <w:rPr>
          <w:rFonts w:eastAsia="SimSun"/>
        </w:rPr>
        <w:t xml:space="preserve">      &lt;/xs:sequence&gt;</w:t>
      </w:r>
    </w:p>
    <w:p w14:paraId="107286D9" w14:textId="77777777" w:rsidR="007D1DEF" w:rsidRPr="00F2760D" w:rsidRDefault="007D1DEF" w:rsidP="00F2760D">
      <w:pPr>
        <w:pStyle w:val="PL"/>
        <w:rPr>
          <w:rFonts w:eastAsia="SimSun"/>
        </w:rPr>
      </w:pPr>
      <w:r w:rsidRPr="00F2760D">
        <w:rPr>
          <w:rFonts w:eastAsia="SimSun"/>
        </w:rPr>
        <w:t xml:space="preserve">      &lt;xs:attribute name="domain" type="xs:anyURI" use="required"/&gt;</w:t>
      </w:r>
    </w:p>
    <w:p w14:paraId="14ABE137"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20EBBF2B" w14:textId="77777777" w:rsidR="007D1DEF" w:rsidRPr="00F2760D" w:rsidRDefault="007D1DEF" w:rsidP="00F2760D">
      <w:pPr>
        <w:pStyle w:val="PL"/>
        <w:rPr>
          <w:rFonts w:eastAsia="SimSun"/>
        </w:rPr>
      </w:pPr>
      <w:r w:rsidRPr="00F2760D">
        <w:rPr>
          <w:rFonts w:eastAsia="SimSun"/>
        </w:rPr>
        <w:t xml:space="preserve">    &lt;/xs:complexType&gt;</w:t>
      </w:r>
    </w:p>
    <w:p w14:paraId="0F119357" w14:textId="77777777" w:rsidR="007D1DEF" w:rsidRPr="00F2760D" w:rsidRDefault="007D1DEF" w:rsidP="00F2760D">
      <w:pPr>
        <w:pStyle w:val="PL"/>
        <w:rPr>
          <w:rFonts w:eastAsia="SimSun"/>
        </w:rPr>
      </w:pPr>
      <w:r w:rsidRPr="00F2760D">
        <w:rPr>
          <w:rFonts w:eastAsia="SimSun"/>
        </w:rPr>
        <w:t xml:space="preserve">  &lt;/xs:element&gt;</w:t>
      </w:r>
    </w:p>
    <w:p w14:paraId="304E255B" w14:textId="77777777" w:rsidR="007D1DEF" w:rsidRPr="00F2760D" w:rsidRDefault="007D1DEF" w:rsidP="00F2760D">
      <w:pPr>
        <w:pStyle w:val="PL"/>
        <w:rPr>
          <w:rFonts w:eastAsia="SimSun"/>
        </w:rPr>
      </w:pPr>
    </w:p>
    <w:p w14:paraId="40FBE91A" w14:textId="77777777" w:rsidR="007D1DEF" w:rsidRPr="00F2760D" w:rsidRDefault="007D1DEF" w:rsidP="00F2760D">
      <w:pPr>
        <w:pStyle w:val="PL"/>
        <w:rPr>
          <w:rFonts w:eastAsia="SimSun"/>
        </w:rPr>
      </w:pPr>
      <w:r w:rsidRPr="00F2760D">
        <w:rPr>
          <w:rFonts w:eastAsia="SimSun"/>
        </w:rPr>
        <w:t xml:space="preserve">  &lt;xs:complexType name="NameType"&gt;</w:t>
      </w:r>
    </w:p>
    <w:p w14:paraId="1B2A6A82" w14:textId="77777777" w:rsidR="007D1DEF" w:rsidRPr="00F2760D" w:rsidRDefault="007D1DEF" w:rsidP="00F2760D">
      <w:pPr>
        <w:pStyle w:val="PL"/>
        <w:rPr>
          <w:rFonts w:eastAsia="SimSun"/>
          <w:lang w:val="fr-FR"/>
        </w:rPr>
      </w:pPr>
      <w:r w:rsidRPr="00F2760D">
        <w:rPr>
          <w:rFonts w:eastAsia="SimSun"/>
        </w:rPr>
        <w:t xml:space="preserve">    &lt;xs:simpleContent&gt;</w:t>
      </w:r>
    </w:p>
    <w:p w14:paraId="4544AB75" w14:textId="77777777" w:rsidR="007D1DEF" w:rsidRPr="00F2760D" w:rsidRDefault="007D1DEF" w:rsidP="00F2760D">
      <w:pPr>
        <w:pStyle w:val="PL"/>
        <w:rPr>
          <w:rFonts w:eastAsia="SimSun"/>
          <w:lang w:val="fr-FR"/>
        </w:rPr>
      </w:pPr>
      <w:r w:rsidRPr="00F2760D">
        <w:rPr>
          <w:rFonts w:eastAsia="SimSun"/>
        </w:rPr>
        <w:t xml:space="preserve">      &lt;xs:extension base="xs:token"&gt;</w:t>
      </w:r>
    </w:p>
    <w:p w14:paraId="7672841D" w14:textId="77777777" w:rsidR="007D1DEF" w:rsidRPr="00F2760D" w:rsidRDefault="007D1DEF" w:rsidP="00F2760D">
      <w:pPr>
        <w:pStyle w:val="PL"/>
        <w:rPr>
          <w:rFonts w:eastAsia="SimSun"/>
          <w:lang w:val="fr-FR"/>
        </w:rPr>
      </w:pPr>
      <w:r w:rsidRPr="00F2760D">
        <w:rPr>
          <w:rFonts w:eastAsia="SimSun"/>
        </w:rPr>
        <w:t xml:space="preserve">        &lt;xs:attribute ref="xml:lang"/&gt;</w:t>
      </w:r>
    </w:p>
    <w:p w14:paraId="224339DC"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80F6100" w14:textId="77777777" w:rsidR="007D1DEF" w:rsidRPr="00F2760D" w:rsidRDefault="007D1DEF" w:rsidP="00F2760D">
      <w:pPr>
        <w:pStyle w:val="PL"/>
        <w:rPr>
          <w:rFonts w:eastAsia="SimSun"/>
          <w:lang w:val="fr-FR"/>
        </w:rPr>
      </w:pPr>
      <w:r w:rsidRPr="00F2760D">
        <w:rPr>
          <w:rFonts w:eastAsia="SimSun"/>
        </w:rPr>
        <w:t xml:space="preserve">      &lt;/xs:extension&gt;</w:t>
      </w:r>
    </w:p>
    <w:p w14:paraId="5108F9B1" w14:textId="77777777" w:rsidR="007D1DEF" w:rsidRPr="00F2760D" w:rsidRDefault="007D1DEF" w:rsidP="00F2760D">
      <w:pPr>
        <w:pStyle w:val="PL"/>
        <w:rPr>
          <w:rFonts w:eastAsia="SimSun"/>
          <w:lang w:val="fr-FR"/>
        </w:rPr>
      </w:pPr>
      <w:r w:rsidRPr="00F2760D">
        <w:rPr>
          <w:rFonts w:eastAsia="SimSun"/>
        </w:rPr>
        <w:t xml:space="preserve">    &lt;/xs:simpleContent&gt;</w:t>
      </w:r>
    </w:p>
    <w:p w14:paraId="605FDA15" w14:textId="77777777" w:rsidR="007D1DEF" w:rsidRPr="00F2760D" w:rsidRDefault="007D1DEF" w:rsidP="00F2760D">
      <w:pPr>
        <w:pStyle w:val="PL"/>
        <w:rPr>
          <w:rFonts w:eastAsia="SimSun"/>
          <w:lang w:val="fr-FR"/>
        </w:rPr>
      </w:pPr>
      <w:r w:rsidRPr="00F2760D">
        <w:rPr>
          <w:rFonts w:eastAsia="SimSun"/>
        </w:rPr>
        <w:t xml:space="preserve">  &lt;/xs:complexType&gt;</w:t>
      </w:r>
    </w:p>
    <w:p w14:paraId="583E4F37" w14:textId="77777777" w:rsidR="007D1DEF" w:rsidRPr="00F2760D" w:rsidRDefault="007D1DEF" w:rsidP="00F2760D">
      <w:pPr>
        <w:pStyle w:val="PL"/>
        <w:rPr>
          <w:rFonts w:eastAsia="SimSun"/>
          <w:lang w:val="fr-FR"/>
        </w:rPr>
      </w:pPr>
    </w:p>
    <w:p w14:paraId="6971C6EC" w14:textId="65084801" w:rsidR="007D1DEF" w:rsidRPr="00F2760D" w:rsidRDefault="007D1DEF" w:rsidP="00F2760D">
      <w:pPr>
        <w:pStyle w:val="PL"/>
        <w:rPr>
          <w:rFonts w:eastAsia="SimSun"/>
        </w:rPr>
      </w:pPr>
      <w:r w:rsidRPr="00F2760D">
        <w:rPr>
          <w:rFonts w:eastAsia="SimSun"/>
        </w:rPr>
        <w:t xml:space="preserve">  &lt;xs:complexType name="</w:t>
      </w:r>
      <w:r w:rsidR="008709D9" w:rsidRPr="00F2760D">
        <w:rPr>
          <w:rFonts w:eastAsia="SimSun"/>
        </w:rPr>
        <w:t>V</w:t>
      </w:r>
      <w:r w:rsidRPr="00F2760D">
        <w:rPr>
          <w:rFonts w:eastAsia="SimSun"/>
        </w:rPr>
        <w:t>ALUEIDType"&gt;</w:t>
      </w:r>
    </w:p>
    <w:p w14:paraId="4CE932AF"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94A5372" w14:textId="77777777" w:rsidR="007D1DEF" w:rsidRPr="00F2760D" w:rsidRDefault="007D1DEF" w:rsidP="00F2760D">
      <w:pPr>
        <w:pStyle w:val="PL"/>
        <w:rPr>
          <w:rFonts w:eastAsia="SimSun"/>
        </w:rPr>
      </w:pPr>
      <w:r w:rsidRPr="00F2760D">
        <w:rPr>
          <w:rFonts w:eastAsia="SimSun"/>
        </w:rPr>
        <w:t xml:space="preserve">      &lt;xs:element name="Instance-ID-URN" type="xs:anyURI"/&gt;</w:t>
      </w:r>
    </w:p>
    <w:p w14:paraId="236FF729" w14:textId="77777777" w:rsidR="007D1DEF" w:rsidRPr="00F2760D" w:rsidRDefault="007D1DEF" w:rsidP="00F2760D">
      <w:pPr>
        <w:pStyle w:val="PL"/>
        <w:rPr>
          <w:rFonts w:eastAsia="SimSun"/>
        </w:rPr>
      </w:pPr>
      <w:r w:rsidRPr="00F2760D">
        <w:rPr>
          <w:rFonts w:eastAsia="SimSun"/>
        </w:rPr>
        <w:t xml:space="preserve">      &lt;xs:element name="IMEI-range" type="sealuec:IMEI-rangeType"/&gt;</w:t>
      </w:r>
    </w:p>
    <w:p w14:paraId="1969A2F5"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049D5A4A" w14:textId="77777777" w:rsidR="007D1DEF" w:rsidRPr="00F2760D" w:rsidRDefault="007D1DEF" w:rsidP="00F2760D">
      <w:pPr>
        <w:pStyle w:val="PL"/>
        <w:rPr>
          <w:rFonts w:eastAsia="SimSun"/>
        </w:rPr>
      </w:pPr>
      <w:r w:rsidRPr="00F2760D">
        <w:rPr>
          <w:rFonts w:eastAsia="SimSun"/>
        </w:rPr>
        <w:t xml:space="preserve">      &lt;xs:any namespace="##other" processContents="lax"/&gt;</w:t>
      </w:r>
    </w:p>
    <w:p w14:paraId="239D6EB9" w14:textId="77777777" w:rsidR="007D1DEF" w:rsidRPr="00F2760D" w:rsidRDefault="007D1DEF" w:rsidP="00F2760D">
      <w:pPr>
        <w:pStyle w:val="PL"/>
        <w:rPr>
          <w:rFonts w:eastAsia="SimSun"/>
        </w:rPr>
      </w:pPr>
      <w:r w:rsidRPr="00F2760D">
        <w:rPr>
          <w:rFonts w:eastAsia="SimSun"/>
        </w:rPr>
        <w:t xml:space="preserve">    &lt;/xs:choice&gt;</w:t>
      </w:r>
    </w:p>
    <w:p w14:paraId="69AD7EA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3FDFD502"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8FB847F" w14:textId="77777777" w:rsidR="007D1DEF" w:rsidRPr="00F2760D" w:rsidRDefault="007D1DEF" w:rsidP="00F2760D">
      <w:pPr>
        <w:pStyle w:val="PL"/>
        <w:rPr>
          <w:rFonts w:eastAsia="SimSun"/>
        </w:rPr>
      </w:pPr>
      <w:r w:rsidRPr="00F2760D">
        <w:rPr>
          <w:rFonts w:eastAsia="SimSun"/>
        </w:rPr>
        <w:t xml:space="preserve">  &lt;/xs:complexType&gt;</w:t>
      </w:r>
    </w:p>
    <w:p w14:paraId="3416BCA7" w14:textId="77777777" w:rsidR="007D1DEF" w:rsidRPr="00F2760D" w:rsidRDefault="007D1DEF" w:rsidP="00F2760D">
      <w:pPr>
        <w:pStyle w:val="PL"/>
        <w:rPr>
          <w:rFonts w:eastAsia="SimSun"/>
        </w:rPr>
      </w:pPr>
    </w:p>
    <w:p w14:paraId="67501534" w14:textId="77777777" w:rsidR="007D1DEF" w:rsidRPr="00F2760D" w:rsidRDefault="007D1DEF" w:rsidP="00F2760D">
      <w:pPr>
        <w:pStyle w:val="PL"/>
        <w:rPr>
          <w:rFonts w:eastAsia="SimSun"/>
        </w:rPr>
      </w:pPr>
      <w:r w:rsidRPr="00F2760D">
        <w:rPr>
          <w:rFonts w:eastAsia="SimSun"/>
        </w:rPr>
        <w:t xml:space="preserve">  &lt;xs:complexType name="IMEI-rangeType"&gt;</w:t>
      </w:r>
    </w:p>
    <w:p w14:paraId="064A511F" w14:textId="77777777" w:rsidR="007D1DEF" w:rsidRPr="00F2760D" w:rsidRDefault="007D1DEF" w:rsidP="00F2760D">
      <w:pPr>
        <w:pStyle w:val="PL"/>
        <w:rPr>
          <w:rFonts w:eastAsia="SimSun"/>
        </w:rPr>
      </w:pPr>
      <w:r w:rsidRPr="00F2760D">
        <w:rPr>
          <w:rFonts w:eastAsia="SimSun"/>
        </w:rPr>
        <w:t xml:space="preserve">    &lt;xs:sequence&gt;</w:t>
      </w:r>
    </w:p>
    <w:p w14:paraId="6C16D4F2" w14:textId="77777777" w:rsidR="007D1DEF" w:rsidRPr="00F2760D" w:rsidRDefault="007D1DEF" w:rsidP="00F2760D">
      <w:pPr>
        <w:pStyle w:val="PL"/>
        <w:rPr>
          <w:rFonts w:eastAsia="SimSun"/>
        </w:rPr>
      </w:pPr>
      <w:r w:rsidRPr="00F2760D">
        <w:rPr>
          <w:rFonts w:eastAsia="SimSun"/>
        </w:rPr>
        <w:t xml:space="preserve">      &lt;xs:element name="TAC" type="sealuec:tacType"/&gt;</w:t>
      </w:r>
    </w:p>
    <w:p w14:paraId="42F43B14"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E8B4F26" w14:textId="77777777" w:rsidR="007D1DEF" w:rsidRPr="00F2760D" w:rsidRDefault="007D1DEF" w:rsidP="00F2760D">
      <w:pPr>
        <w:pStyle w:val="PL"/>
        <w:rPr>
          <w:rFonts w:eastAsia="SimSun"/>
        </w:rPr>
      </w:pPr>
      <w:r w:rsidRPr="00F2760D">
        <w:rPr>
          <w:rFonts w:eastAsia="SimSun"/>
        </w:rPr>
        <w:t xml:space="preserve">        &lt;xs:element name="SNR" type="sealuec:snrType"/&gt;</w:t>
      </w:r>
    </w:p>
    <w:p w14:paraId="31683953" w14:textId="77777777" w:rsidR="007D1DEF" w:rsidRPr="00F2760D" w:rsidRDefault="007D1DEF" w:rsidP="00F2760D">
      <w:pPr>
        <w:pStyle w:val="PL"/>
        <w:rPr>
          <w:rFonts w:eastAsia="SimSun"/>
        </w:rPr>
      </w:pPr>
      <w:r w:rsidRPr="00F2760D">
        <w:rPr>
          <w:rFonts w:eastAsia="SimSun"/>
        </w:rPr>
        <w:t xml:space="preserve">        &lt;xs:element name="SNR-range" type="sealuec:SNR-rangeType"/&gt;</w:t>
      </w:r>
    </w:p>
    <w:p w14:paraId="066BFACD" w14:textId="77777777" w:rsidR="007D1DEF" w:rsidRPr="00F2760D" w:rsidRDefault="007D1DEF" w:rsidP="00F2760D">
      <w:pPr>
        <w:pStyle w:val="PL"/>
        <w:rPr>
          <w:rFonts w:eastAsia="SimSun"/>
        </w:rPr>
      </w:pPr>
      <w:r w:rsidRPr="00F2760D">
        <w:rPr>
          <w:rFonts w:eastAsia="SimSun"/>
        </w:rPr>
        <w:t xml:space="preserve">      &lt;/xs:choice&gt;</w:t>
      </w:r>
    </w:p>
    <w:p w14:paraId="77812F2F"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31FC1E6D"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30281B48" w14:textId="77777777" w:rsidR="007D1DEF" w:rsidRPr="00F2760D" w:rsidRDefault="007D1DEF" w:rsidP="00F2760D">
      <w:pPr>
        <w:pStyle w:val="PL"/>
        <w:rPr>
          <w:rFonts w:eastAsia="SimSun"/>
        </w:rPr>
      </w:pPr>
      <w:r w:rsidRPr="00F2760D">
        <w:rPr>
          <w:rFonts w:eastAsia="SimSun"/>
        </w:rPr>
        <w:t xml:space="preserve">    &lt;/xs:sequence&gt;</w:t>
      </w:r>
    </w:p>
    <w:p w14:paraId="0DAB7146"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5255549"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445969B" w14:textId="77777777" w:rsidR="007D1DEF" w:rsidRPr="00F2760D" w:rsidRDefault="007D1DEF" w:rsidP="00F2760D">
      <w:pPr>
        <w:pStyle w:val="PL"/>
        <w:rPr>
          <w:rFonts w:eastAsia="SimSun"/>
        </w:rPr>
      </w:pPr>
      <w:r w:rsidRPr="00F2760D">
        <w:rPr>
          <w:rFonts w:eastAsia="SimSun"/>
        </w:rPr>
        <w:t xml:space="preserve">  &lt;/xs:complexType&gt;</w:t>
      </w:r>
    </w:p>
    <w:p w14:paraId="7CAF7DEA" w14:textId="77777777" w:rsidR="007D1DEF" w:rsidRPr="00F2760D" w:rsidRDefault="007D1DEF" w:rsidP="00F2760D">
      <w:pPr>
        <w:pStyle w:val="PL"/>
        <w:rPr>
          <w:rFonts w:eastAsia="SimSun"/>
        </w:rPr>
      </w:pPr>
    </w:p>
    <w:p w14:paraId="737E7064" w14:textId="77777777" w:rsidR="007D1DEF" w:rsidRPr="00F2760D" w:rsidRDefault="007D1DEF" w:rsidP="00F2760D">
      <w:pPr>
        <w:pStyle w:val="PL"/>
        <w:rPr>
          <w:rFonts w:eastAsia="SimSun"/>
        </w:rPr>
      </w:pPr>
      <w:r w:rsidRPr="00F2760D">
        <w:rPr>
          <w:rFonts w:eastAsia="SimSun"/>
        </w:rPr>
        <w:t xml:space="preserve">  &lt;xs:complexType name="SNR-rangeType"&gt;</w:t>
      </w:r>
    </w:p>
    <w:p w14:paraId="54AAAC3B" w14:textId="77777777" w:rsidR="007D1DEF" w:rsidRPr="00F2760D" w:rsidRDefault="007D1DEF" w:rsidP="00F2760D">
      <w:pPr>
        <w:pStyle w:val="PL"/>
        <w:rPr>
          <w:rFonts w:eastAsia="SimSun"/>
        </w:rPr>
      </w:pPr>
      <w:r w:rsidRPr="00F2760D">
        <w:rPr>
          <w:rFonts w:eastAsia="SimSun"/>
        </w:rPr>
        <w:t xml:space="preserve">    &lt;xs:sequence&gt;</w:t>
      </w:r>
    </w:p>
    <w:p w14:paraId="329E2FAC" w14:textId="77777777" w:rsidR="007D1DEF" w:rsidRPr="00F2760D" w:rsidRDefault="007D1DEF" w:rsidP="00F2760D">
      <w:pPr>
        <w:pStyle w:val="PL"/>
        <w:rPr>
          <w:rFonts w:eastAsia="SimSun"/>
        </w:rPr>
      </w:pPr>
      <w:r w:rsidRPr="00F2760D">
        <w:rPr>
          <w:rFonts w:eastAsia="SimSun"/>
        </w:rPr>
        <w:t xml:space="preserve">      &lt;xs:element name="Low-SNR" type="sealuec:snrType"/&gt;</w:t>
      </w:r>
    </w:p>
    <w:p w14:paraId="7997A3F6" w14:textId="77777777" w:rsidR="007D1DEF" w:rsidRPr="00F2760D" w:rsidRDefault="007D1DEF" w:rsidP="00F2760D">
      <w:pPr>
        <w:pStyle w:val="PL"/>
        <w:rPr>
          <w:rFonts w:eastAsia="SimSun"/>
        </w:rPr>
      </w:pPr>
      <w:r w:rsidRPr="00F2760D">
        <w:rPr>
          <w:rFonts w:eastAsia="SimSun"/>
        </w:rPr>
        <w:t xml:space="preserve">      &lt;xs:element name="High-SNR" type="sealuec:snrType"/&gt;</w:t>
      </w:r>
    </w:p>
    <w:p w14:paraId="497A0356" w14:textId="77777777" w:rsidR="007D1DEF" w:rsidRPr="00F2760D" w:rsidRDefault="007D1DEF" w:rsidP="00F2760D">
      <w:pPr>
        <w:pStyle w:val="PL"/>
        <w:rPr>
          <w:rFonts w:eastAsia="SimSun"/>
        </w:rPr>
      </w:pPr>
      <w:r w:rsidRPr="00F2760D">
        <w:rPr>
          <w:rFonts w:eastAsia="SimSun"/>
        </w:rPr>
        <w:lastRenderedPageBreak/>
        <w:t xml:space="preserve">      &lt;xs:element name="anyExt" type="sealuec:anyExtType" minOccurs="0"/&gt;</w:t>
      </w:r>
    </w:p>
    <w:p w14:paraId="68DED487"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478C3A86" w14:textId="77777777" w:rsidR="007D1DEF" w:rsidRPr="00F2760D" w:rsidRDefault="007D1DEF" w:rsidP="00F2760D">
      <w:pPr>
        <w:pStyle w:val="PL"/>
        <w:rPr>
          <w:rFonts w:eastAsia="SimSun"/>
        </w:rPr>
      </w:pPr>
      <w:r w:rsidRPr="00F2760D">
        <w:rPr>
          <w:rFonts w:eastAsia="SimSun"/>
        </w:rPr>
        <w:t xml:space="preserve">    &lt;/xs:sequence&gt;</w:t>
      </w:r>
    </w:p>
    <w:p w14:paraId="69AE0DB4"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550A93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278F30F" w14:textId="77777777" w:rsidR="007D1DEF" w:rsidRPr="00F2760D" w:rsidRDefault="007D1DEF" w:rsidP="00F2760D">
      <w:pPr>
        <w:pStyle w:val="PL"/>
        <w:rPr>
          <w:rFonts w:eastAsia="SimSun"/>
        </w:rPr>
      </w:pPr>
      <w:r w:rsidRPr="00F2760D">
        <w:rPr>
          <w:rFonts w:eastAsia="SimSun"/>
        </w:rPr>
        <w:t xml:space="preserve">  &lt;/xs:complexType&gt;</w:t>
      </w:r>
    </w:p>
    <w:p w14:paraId="451149E2" w14:textId="77777777" w:rsidR="007D1DEF" w:rsidRPr="00F2760D" w:rsidRDefault="007D1DEF" w:rsidP="00F2760D">
      <w:pPr>
        <w:pStyle w:val="PL"/>
        <w:rPr>
          <w:rFonts w:eastAsia="SimSun"/>
        </w:rPr>
      </w:pPr>
    </w:p>
    <w:p w14:paraId="434C4F39" w14:textId="77777777" w:rsidR="007D1DEF" w:rsidRPr="00F2760D" w:rsidRDefault="007D1DEF" w:rsidP="00F2760D">
      <w:pPr>
        <w:pStyle w:val="PL"/>
        <w:rPr>
          <w:rFonts w:eastAsia="SimSun"/>
        </w:rPr>
      </w:pPr>
      <w:r w:rsidRPr="00F2760D">
        <w:rPr>
          <w:rFonts w:eastAsia="SimSun"/>
        </w:rPr>
        <w:t xml:space="preserve">  &lt;xs:simpleType name="tac-baseType"&gt;</w:t>
      </w:r>
    </w:p>
    <w:p w14:paraId="61881BAA" w14:textId="77777777" w:rsidR="007D1DEF" w:rsidRPr="00F2760D" w:rsidRDefault="007D1DEF" w:rsidP="00F2760D">
      <w:pPr>
        <w:pStyle w:val="PL"/>
        <w:rPr>
          <w:rFonts w:eastAsia="SimSun"/>
        </w:rPr>
      </w:pPr>
      <w:r w:rsidRPr="00F2760D">
        <w:rPr>
          <w:rFonts w:eastAsia="SimSun"/>
        </w:rPr>
        <w:t xml:space="preserve">      &lt;xs:restriction base="xs:decimal"&gt;</w:t>
      </w:r>
    </w:p>
    <w:p w14:paraId="3D9A406B" w14:textId="77777777" w:rsidR="007D1DEF" w:rsidRPr="00F2760D" w:rsidRDefault="007D1DEF" w:rsidP="00F2760D">
      <w:pPr>
        <w:pStyle w:val="PL"/>
        <w:rPr>
          <w:rFonts w:eastAsia="SimSun"/>
        </w:rPr>
      </w:pPr>
      <w:r w:rsidRPr="00F2760D">
        <w:rPr>
          <w:rFonts w:eastAsia="SimSun"/>
        </w:rPr>
        <w:t xml:space="preserve">        &lt;xs:totalDigits value="8"/&gt;</w:t>
      </w:r>
    </w:p>
    <w:p w14:paraId="61A625C8" w14:textId="77777777" w:rsidR="007D1DEF" w:rsidRPr="00F2760D" w:rsidRDefault="007D1DEF" w:rsidP="00F2760D">
      <w:pPr>
        <w:pStyle w:val="PL"/>
        <w:rPr>
          <w:rFonts w:eastAsia="SimSun"/>
        </w:rPr>
      </w:pPr>
      <w:r w:rsidRPr="00F2760D">
        <w:rPr>
          <w:rFonts w:eastAsia="SimSun"/>
        </w:rPr>
        <w:t xml:space="preserve">      &lt;/xs:restriction&gt;</w:t>
      </w:r>
    </w:p>
    <w:p w14:paraId="3E044C7D" w14:textId="77777777" w:rsidR="007D1DEF" w:rsidRPr="00F2760D" w:rsidRDefault="007D1DEF" w:rsidP="00F2760D">
      <w:pPr>
        <w:pStyle w:val="PL"/>
        <w:rPr>
          <w:rFonts w:eastAsia="SimSun"/>
        </w:rPr>
      </w:pPr>
      <w:r w:rsidRPr="00F2760D">
        <w:rPr>
          <w:rFonts w:eastAsia="SimSun"/>
        </w:rPr>
        <w:t xml:space="preserve">  &lt;/xs:simpleType&gt;</w:t>
      </w:r>
    </w:p>
    <w:p w14:paraId="45F7214A" w14:textId="77777777" w:rsidR="007D1DEF" w:rsidRPr="00F2760D" w:rsidRDefault="007D1DEF" w:rsidP="00F2760D">
      <w:pPr>
        <w:pStyle w:val="PL"/>
        <w:rPr>
          <w:rFonts w:eastAsia="SimSun"/>
        </w:rPr>
      </w:pPr>
    </w:p>
    <w:p w14:paraId="34C4F178" w14:textId="77777777" w:rsidR="007D1DEF" w:rsidRPr="00F2760D" w:rsidRDefault="007D1DEF" w:rsidP="00F2760D">
      <w:pPr>
        <w:pStyle w:val="PL"/>
        <w:rPr>
          <w:rFonts w:eastAsia="SimSun"/>
        </w:rPr>
      </w:pPr>
      <w:r w:rsidRPr="00F2760D">
        <w:rPr>
          <w:rFonts w:eastAsia="SimSun"/>
        </w:rPr>
        <w:t xml:space="preserve">  &lt;xs:complexType name="tacType"&gt;</w:t>
      </w:r>
    </w:p>
    <w:p w14:paraId="02705D6B" w14:textId="77777777" w:rsidR="007D1DEF" w:rsidRPr="00F2760D" w:rsidRDefault="007D1DEF" w:rsidP="00F2760D">
      <w:pPr>
        <w:pStyle w:val="PL"/>
        <w:rPr>
          <w:rFonts w:eastAsia="SimSun"/>
        </w:rPr>
      </w:pPr>
      <w:r w:rsidRPr="00F2760D">
        <w:rPr>
          <w:rFonts w:eastAsia="SimSun"/>
        </w:rPr>
        <w:t xml:space="preserve">    &lt;xs:simpleContent&gt;</w:t>
      </w:r>
    </w:p>
    <w:p w14:paraId="2BBC76AA" w14:textId="77777777" w:rsidR="007D1DEF" w:rsidRPr="00F2760D" w:rsidRDefault="007D1DEF" w:rsidP="00F2760D">
      <w:pPr>
        <w:pStyle w:val="PL"/>
        <w:rPr>
          <w:rFonts w:eastAsia="SimSun"/>
        </w:rPr>
      </w:pPr>
      <w:r w:rsidRPr="00F2760D">
        <w:rPr>
          <w:rFonts w:eastAsia="SimSun"/>
        </w:rPr>
        <w:t xml:space="preserve">      &lt;xs:extension base="sealuec:tac-baseType"&gt;</w:t>
      </w:r>
    </w:p>
    <w:p w14:paraId="7821125A"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27C9F930"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A696EE6" w14:textId="77777777" w:rsidR="007D1DEF" w:rsidRPr="00F2760D" w:rsidRDefault="007D1DEF" w:rsidP="00F2760D">
      <w:pPr>
        <w:pStyle w:val="PL"/>
        <w:rPr>
          <w:rFonts w:eastAsia="SimSun"/>
        </w:rPr>
      </w:pPr>
      <w:r w:rsidRPr="00F2760D">
        <w:rPr>
          <w:rFonts w:eastAsia="SimSun"/>
        </w:rPr>
        <w:t xml:space="preserve">    &lt;/xs:extension&gt;</w:t>
      </w:r>
    </w:p>
    <w:p w14:paraId="09D01379" w14:textId="77777777" w:rsidR="007D1DEF" w:rsidRPr="00F2760D" w:rsidRDefault="007D1DEF" w:rsidP="00F2760D">
      <w:pPr>
        <w:pStyle w:val="PL"/>
        <w:rPr>
          <w:rFonts w:eastAsia="SimSun"/>
        </w:rPr>
      </w:pPr>
      <w:r w:rsidRPr="00F2760D">
        <w:rPr>
          <w:rFonts w:eastAsia="SimSun"/>
        </w:rPr>
        <w:t xml:space="preserve">    &lt;/xs:simpleContent&gt;</w:t>
      </w:r>
    </w:p>
    <w:p w14:paraId="0E87B8FD" w14:textId="77777777" w:rsidR="007D1DEF" w:rsidRPr="00F2760D" w:rsidRDefault="007D1DEF" w:rsidP="00F2760D">
      <w:pPr>
        <w:pStyle w:val="PL"/>
        <w:rPr>
          <w:rFonts w:eastAsia="SimSun"/>
        </w:rPr>
      </w:pPr>
      <w:r w:rsidRPr="00F2760D">
        <w:rPr>
          <w:rFonts w:eastAsia="SimSun"/>
        </w:rPr>
        <w:t xml:space="preserve">  &lt;/xs:complexType&gt;</w:t>
      </w:r>
    </w:p>
    <w:p w14:paraId="07D085F3" w14:textId="77777777" w:rsidR="007D1DEF" w:rsidRPr="00F2760D" w:rsidRDefault="007D1DEF" w:rsidP="00F2760D">
      <w:pPr>
        <w:pStyle w:val="PL"/>
        <w:rPr>
          <w:rFonts w:eastAsia="SimSun"/>
        </w:rPr>
      </w:pPr>
    </w:p>
    <w:p w14:paraId="65AF6C0E" w14:textId="77777777" w:rsidR="007D1DEF" w:rsidRPr="00F2760D" w:rsidRDefault="007D1DEF" w:rsidP="00F2760D">
      <w:pPr>
        <w:pStyle w:val="PL"/>
        <w:rPr>
          <w:rFonts w:eastAsia="SimSun"/>
        </w:rPr>
      </w:pPr>
      <w:r w:rsidRPr="00F2760D">
        <w:rPr>
          <w:rFonts w:eastAsia="SimSun"/>
        </w:rPr>
        <w:t xml:space="preserve">  &lt;xs:simpleType name="snr-baseType"&gt;</w:t>
      </w:r>
    </w:p>
    <w:p w14:paraId="15D13872" w14:textId="77777777" w:rsidR="007D1DEF" w:rsidRPr="00F2760D" w:rsidRDefault="007D1DEF" w:rsidP="00F2760D">
      <w:pPr>
        <w:pStyle w:val="PL"/>
        <w:rPr>
          <w:rFonts w:eastAsia="SimSun"/>
        </w:rPr>
      </w:pPr>
      <w:r w:rsidRPr="00F2760D">
        <w:rPr>
          <w:rFonts w:eastAsia="SimSun"/>
        </w:rPr>
        <w:t xml:space="preserve">    &lt;xs:restriction base="xs:decimal"&gt;</w:t>
      </w:r>
    </w:p>
    <w:p w14:paraId="166F1B59" w14:textId="77777777" w:rsidR="007D1DEF" w:rsidRPr="00F2760D" w:rsidRDefault="007D1DEF" w:rsidP="00F2760D">
      <w:pPr>
        <w:pStyle w:val="PL"/>
        <w:rPr>
          <w:rFonts w:eastAsia="SimSun"/>
        </w:rPr>
      </w:pPr>
      <w:r w:rsidRPr="00F2760D">
        <w:rPr>
          <w:rFonts w:eastAsia="SimSun"/>
        </w:rPr>
        <w:t xml:space="preserve">      &lt;xs:totalDigits value="6"/&gt;</w:t>
      </w:r>
    </w:p>
    <w:p w14:paraId="3F78E612" w14:textId="77777777" w:rsidR="007D1DEF" w:rsidRPr="00F2760D" w:rsidRDefault="007D1DEF" w:rsidP="00F2760D">
      <w:pPr>
        <w:pStyle w:val="PL"/>
        <w:rPr>
          <w:rFonts w:eastAsia="SimSun"/>
        </w:rPr>
      </w:pPr>
      <w:r w:rsidRPr="00F2760D">
        <w:rPr>
          <w:rFonts w:eastAsia="SimSun"/>
        </w:rPr>
        <w:t xml:space="preserve">    &lt;/xs:restriction&gt;</w:t>
      </w:r>
    </w:p>
    <w:p w14:paraId="1C1F17FC" w14:textId="77777777" w:rsidR="007D1DEF" w:rsidRPr="00F2760D" w:rsidRDefault="007D1DEF" w:rsidP="00F2760D">
      <w:pPr>
        <w:pStyle w:val="PL"/>
        <w:rPr>
          <w:rFonts w:eastAsia="SimSun"/>
        </w:rPr>
      </w:pPr>
      <w:r w:rsidRPr="00F2760D">
        <w:rPr>
          <w:rFonts w:eastAsia="SimSun"/>
        </w:rPr>
        <w:t xml:space="preserve">  &lt;/xs:simpleType&gt;</w:t>
      </w:r>
    </w:p>
    <w:p w14:paraId="6FE7D10C" w14:textId="77777777" w:rsidR="007D1DEF" w:rsidRPr="00F2760D" w:rsidRDefault="007D1DEF" w:rsidP="00F2760D">
      <w:pPr>
        <w:pStyle w:val="PL"/>
        <w:rPr>
          <w:rFonts w:eastAsia="SimSun"/>
        </w:rPr>
      </w:pPr>
    </w:p>
    <w:p w14:paraId="2B4BA389" w14:textId="77777777" w:rsidR="007D1DEF" w:rsidRPr="00F2760D" w:rsidRDefault="007D1DEF" w:rsidP="00F2760D">
      <w:pPr>
        <w:pStyle w:val="PL"/>
        <w:rPr>
          <w:rFonts w:eastAsia="SimSun"/>
        </w:rPr>
      </w:pPr>
      <w:r w:rsidRPr="00F2760D">
        <w:rPr>
          <w:rFonts w:eastAsia="SimSun"/>
        </w:rPr>
        <w:t xml:space="preserve">  &lt;xs:complexType name="snrType"&gt;</w:t>
      </w:r>
    </w:p>
    <w:p w14:paraId="0FCD8116" w14:textId="77777777" w:rsidR="007D1DEF" w:rsidRPr="00F2760D" w:rsidRDefault="007D1DEF" w:rsidP="00F2760D">
      <w:pPr>
        <w:pStyle w:val="PL"/>
        <w:rPr>
          <w:rFonts w:eastAsia="SimSun"/>
        </w:rPr>
      </w:pPr>
      <w:r w:rsidRPr="00F2760D">
        <w:rPr>
          <w:rFonts w:eastAsia="SimSun"/>
        </w:rPr>
        <w:t xml:space="preserve">    &lt;xs:simpleContent&gt;</w:t>
      </w:r>
    </w:p>
    <w:p w14:paraId="59DDD2F3" w14:textId="77777777" w:rsidR="007D1DEF" w:rsidRPr="00F2760D" w:rsidRDefault="007D1DEF" w:rsidP="00F2760D">
      <w:pPr>
        <w:pStyle w:val="PL"/>
        <w:rPr>
          <w:rFonts w:eastAsia="SimSun"/>
        </w:rPr>
      </w:pPr>
      <w:r w:rsidRPr="00F2760D">
        <w:rPr>
          <w:rFonts w:eastAsia="SimSun"/>
        </w:rPr>
        <w:t xml:space="preserve">      &lt;xs:extension base="sealuec:snr-baseType"&gt;</w:t>
      </w:r>
    </w:p>
    <w:p w14:paraId="2DF2A9B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164B6F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FCC8032" w14:textId="77777777" w:rsidR="007D1DEF" w:rsidRPr="00F2760D" w:rsidRDefault="007D1DEF" w:rsidP="00F2760D">
      <w:pPr>
        <w:pStyle w:val="PL"/>
        <w:rPr>
          <w:rFonts w:eastAsia="SimSun"/>
          <w:lang w:val="fr-FR"/>
        </w:rPr>
      </w:pPr>
      <w:r w:rsidRPr="00F2760D">
        <w:rPr>
          <w:rFonts w:eastAsia="SimSun"/>
        </w:rPr>
        <w:t xml:space="preserve">      &lt;/xs:extension&gt;</w:t>
      </w:r>
    </w:p>
    <w:p w14:paraId="035EBCCF" w14:textId="77777777" w:rsidR="007D1DEF" w:rsidRPr="00F2760D" w:rsidRDefault="007D1DEF" w:rsidP="00F2760D">
      <w:pPr>
        <w:pStyle w:val="PL"/>
        <w:rPr>
          <w:rFonts w:eastAsia="SimSun"/>
          <w:lang w:val="fr-FR"/>
        </w:rPr>
      </w:pPr>
      <w:r w:rsidRPr="00F2760D">
        <w:rPr>
          <w:rFonts w:eastAsia="SimSun"/>
        </w:rPr>
        <w:t xml:space="preserve">    &lt;/xs:simpleContent&gt;</w:t>
      </w:r>
    </w:p>
    <w:p w14:paraId="647DFEFA" w14:textId="77777777" w:rsidR="007D1DEF" w:rsidRPr="00F2760D" w:rsidRDefault="007D1DEF" w:rsidP="00F2760D">
      <w:pPr>
        <w:pStyle w:val="PL"/>
        <w:rPr>
          <w:rFonts w:eastAsia="SimSun"/>
          <w:lang w:val="fr-FR"/>
        </w:rPr>
      </w:pPr>
      <w:r w:rsidRPr="00F2760D">
        <w:rPr>
          <w:rFonts w:eastAsia="SimSun"/>
        </w:rPr>
        <w:t xml:space="preserve">  &lt;/xs:complexType&gt;</w:t>
      </w:r>
    </w:p>
    <w:p w14:paraId="50ABBC59" w14:textId="77777777" w:rsidR="007D1DEF" w:rsidRPr="00F2760D" w:rsidRDefault="007D1DEF" w:rsidP="00F2760D">
      <w:pPr>
        <w:pStyle w:val="PL"/>
        <w:rPr>
          <w:rFonts w:eastAsia="SimSun"/>
          <w:lang w:val="fr-FR"/>
        </w:rPr>
      </w:pPr>
    </w:p>
    <w:p w14:paraId="67658203" w14:textId="77777777" w:rsidR="007D1DEF" w:rsidRPr="00F2760D" w:rsidRDefault="007D1DEF" w:rsidP="00F2760D">
      <w:pPr>
        <w:pStyle w:val="PL"/>
        <w:rPr>
          <w:rFonts w:eastAsia="SimSun"/>
        </w:rPr>
      </w:pPr>
      <w:r w:rsidRPr="00F2760D">
        <w:rPr>
          <w:rFonts w:eastAsia="SimSun"/>
        </w:rPr>
        <w:t xml:space="preserve">  &lt;xs:complexType name="CommonType" /&gt;</w:t>
      </w:r>
    </w:p>
    <w:p w14:paraId="3C39AB92" w14:textId="77777777" w:rsidR="007D1DEF" w:rsidRPr="00F2760D" w:rsidRDefault="007D1DEF" w:rsidP="00F2760D">
      <w:pPr>
        <w:pStyle w:val="PL"/>
        <w:rPr>
          <w:rFonts w:eastAsia="SimSun"/>
        </w:rPr>
      </w:pPr>
      <w:r w:rsidRPr="00F2760D">
        <w:rPr>
          <w:rFonts w:eastAsia="SimSun"/>
        </w:rPr>
        <w:t xml:space="preserve">  &lt;xs:complexType name="On-networkType" /&gt;</w:t>
      </w:r>
    </w:p>
    <w:p w14:paraId="0B77CAE5" w14:textId="77777777" w:rsidR="007D1DEF" w:rsidRPr="00F2760D" w:rsidRDefault="007D1DEF" w:rsidP="00F2760D">
      <w:pPr>
        <w:pStyle w:val="PL"/>
        <w:rPr>
          <w:rFonts w:eastAsia="SimSun"/>
        </w:rPr>
      </w:pPr>
    </w:p>
    <w:p w14:paraId="0DAF7847" w14:textId="77777777" w:rsidR="007D1DEF" w:rsidRPr="00F2760D" w:rsidRDefault="007D1DEF" w:rsidP="00F2760D">
      <w:pPr>
        <w:pStyle w:val="PL"/>
        <w:rPr>
          <w:rFonts w:eastAsia="SimSun"/>
        </w:rPr>
      </w:pPr>
    </w:p>
    <w:p w14:paraId="1FA60167" w14:textId="77777777" w:rsidR="007D1DEF" w:rsidRPr="00F2760D" w:rsidRDefault="007D1DEF" w:rsidP="00F2760D">
      <w:pPr>
        <w:pStyle w:val="PL"/>
        <w:rPr>
          <w:rFonts w:eastAsia="SimSun"/>
        </w:rPr>
      </w:pPr>
      <w:r w:rsidRPr="00F2760D">
        <w:rPr>
          <w:rFonts w:eastAsia="SimSun"/>
        </w:rPr>
        <w:t xml:space="preserve">  &lt;xs:attributeGroup name="IndexType"&gt;</w:t>
      </w:r>
    </w:p>
    <w:p w14:paraId="3E909C71" w14:textId="77777777" w:rsidR="007D1DEF" w:rsidRPr="00F2760D" w:rsidRDefault="007D1DEF" w:rsidP="00F2760D">
      <w:pPr>
        <w:pStyle w:val="PL"/>
        <w:rPr>
          <w:rFonts w:eastAsia="SimSun"/>
        </w:rPr>
      </w:pPr>
      <w:r w:rsidRPr="00F2760D">
        <w:rPr>
          <w:rFonts w:eastAsia="SimSun"/>
        </w:rPr>
        <w:t xml:space="preserve">    &lt;xs:attribute name="index" type="xs:token"/&gt;</w:t>
      </w:r>
    </w:p>
    <w:p w14:paraId="4CCE7497" w14:textId="77777777" w:rsidR="007D1DEF" w:rsidRPr="00F2760D" w:rsidRDefault="007D1DEF" w:rsidP="00F2760D">
      <w:pPr>
        <w:pStyle w:val="PL"/>
        <w:rPr>
          <w:rFonts w:eastAsia="SimSun"/>
        </w:rPr>
      </w:pPr>
      <w:r w:rsidRPr="00F2760D">
        <w:rPr>
          <w:rFonts w:eastAsia="SimSun"/>
        </w:rPr>
        <w:t xml:space="preserve">  &lt;/xs:attributeGroup&gt;</w:t>
      </w:r>
    </w:p>
    <w:p w14:paraId="275BA105" w14:textId="77777777" w:rsidR="007D1DEF" w:rsidRPr="00F2760D" w:rsidRDefault="007D1DEF" w:rsidP="00F2760D">
      <w:pPr>
        <w:pStyle w:val="PL"/>
        <w:rPr>
          <w:rFonts w:eastAsia="SimSun"/>
        </w:rPr>
      </w:pPr>
    </w:p>
    <w:p w14:paraId="013D0055" w14:textId="77777777" w:rsidR="007D1DEF" w:rsidRPr="00F2760D" w:rsidRDefault="007D1DEF" w:rsidP="00F2760D">
      <w:pPr>
        <w:pStyle w:val="PL"/>
        <w:rPr>
          <w:rFonts w:eastAsia="SimSun"/>
        </w:rPr>
      </w:pPr>
      <w:r w:rsidRPr="00F2760D">
        <w:rPr>
          <w:rFonts w:eastAsia="SimSun"/>
        </w:rPr>
        <w:t xml:space="preserve">  &lt;xs:complexType name="anyExtType"&gt; </w:t>
      </w:r>
    </w:p>
    <w:p w14:paraId="1C42633F" w14:textId="77777777" w:rsidR="007D1DEF" w:rsidRPr="00F2760D" w:rsidRDefault="007D1DEF" w:rsidP="00F2760D">
      <w:pPr>
        <w:pStyle w:val="PL"/>
        <w:rPr>
          <w:rFonts w:eastAsia="SimSun"/>
        </w:rPr>
      </w:pPr>
      <w:r w:rsidRPr="00F2760D">
        <w:rPr>
          <w:rFonts w:eastAsia="SimSun"/>
        </w:rPr>
        <w:t xml:space="preserve">    &lt;xs:sequence&gt;</w:t>
      </w:r>
    </w:p>
    <w:p w14:paraId="39E61B5D" w14:textId="77777777" w:rsidR="007D1DEF" w:rsidRPr="00F2760D" w:rsidRDefault="007D1DEF" w:rsidP="00F2760D">
      <w:pPr>
        <w:pStyle w:val="PL"/>
        <w:rPr>
          <w:rFonts w:eastAsia="SimSun"/>
        </w:rPr>
      </w:pPr>
      <w:r w:rsidRPr="00F2760D">
        <w:rPr>
          <w:rFonts w:eastAsia="SimSun"/>
        </w:rPr>
        <w:t xml:space="preserve">      &lt;xs:any namespace="##any" processContents="lax" minOccurs="0" maxOccurs="unbounded"/&gt;</w:t>
      </w:r>
    </w:p>
    <w:p w14:paraId="4BB49BF5" w14:textId="77777777" w:rsidR="007D1DEF" w:rsidRPr="00F2760D" w:rsidRDefault="007D1DEF" w:rsidP="00F2760D">
      <w:pPr>
        <w:pStyle w:val="PL"/>
        <w:rPr>
          <w:rFonts w:eastAsia="SimSun"/>
        </w:rPr>
      </w:pPr>
      <w:r w:rsidRPr="00F2760D">
        <w:rPr>
          <w:rFonts w:eastAsia="SimSun"/>
        </w:rPr>
        <w:t xml:space="preserve">    &lt;/xs:sequence&gt;</w:t>
      </w:r>
    </w:p>
    <w:p w14:paraId="6ACFEE01" w14:textId="77777777" w:rsidR="007D1DEF" w:rsidRPr="00F2760D" w:rsidRDefault="007D1DEF" w:rsidP="00F2760D">
      <w:pPr>
        <w:pStyle w:val="PL"/>
        <w:rPr>
          <w:rFonts w:eastAsia="SimSun"/>
        </w:rPr>
      </w:pPr>
      <w:r w:rsidRPr="00F2760D">
        <w:rPr>
          <w:rFonts w:eastAsia="SimSun"/>
        </w:rPr>
        <w:t xml:space="preserve">  &lt;/xs:complexType&gt;</w:t>
      </w:r>
    </w:p>
    <w:p w14:paraId="45EA7AB3" w14:textId="77777777" w:rsidR="007D1DEF" w:rsidRPr="00F2760D" w:rsidRDefault="007D1DEF" w:rsidP="00F2760D">
      <w:pPr>
        <w:pStyle w:val="PL"/>
        <w:rPr>
          <w:rFonts w:eastAsia="SimSun"/>
        </w:rPr>
      </w:pPr>
    </w:p>
    <w:p w14:paraId="4F71F2E1" w14:textId="77777777" w:rsidR="007D1DEF" w:rsidRPr="00F2760D" w:rsidRDefault="007D1DEF" w:rsidP="00F2760D">
      <w:pPr>
        <w:pStyle w:val="PL"/>
        <w:rPr>
          <w:rFonts w:eastAsia="SimSun"/>
        </w:rPr>
      </w:pPr>
      <w:r w:rsidRPr="00F2760D">
        <w:rPr>
          <w:rFonts w:eastAsia="SimSun"/>
        </w:rPr>
        <w:t>&lt;/xs:schema&gt;</w:t>
      </w:r>
    </w:p>
    <w:p w14:paraId="617F7103" w14:textId="77777777" w:rsidR="007D1DEF" w:rsidRPr="00F0009E" w:rsidRDefault="007D1DEF" w:rsidP="007D1DEF"/>
    <w:p w14:paraId="711F60AB" w14:textId="77777777" w:rsidR="007D1DEF" w:rsidRDefault="007D1DEF" w:rsidP="007D1DEF">
      <w:pPr>
        <w:pStyle w:val="Heading3"/>
      </w:pPr>
      <w:bookmarkStart w:id="445" w:name="_Toc34137072"/>
      <w:bookmarkStart w:id="446" w:name="_Toc34137386"/>
      <w:bookmarkStart w:id="447" w:name="_Toc34138534"/>
      <w:bookmarkStart w:id="448" w:name="_Toc34138777"/>
      <w:bookmarkStart w:id="449" w:name="_Toc34395114"/>
      <w:bookmarkStart w:id="450" w:name="_Toc45264331"/>
      <w:bookmarkStart w:id="451" w:name="_Toc114863642"/>
      <w:r>
        <w:t>7.</w:t>
      </w:r>
      <w:r w:rsidR="006A7B0D">
        <w:t>2</w:t>
      </w:r>
      <w:r>
        <w:t>.5</w:t>
      </w:r>
      <w:r>
        <w:tab/>
        <w:t>Semantics</w:t>
      </w:r>
      <w:bookmarkEnd w:id="445"/>
      <w:bookmarkEnd w:id="446"/>
      <w:bookmarkEnd w:id="447"/>
      <w:bookmarkEnd w:id="448"/>
      <w:bookmarkEnd w:id="449"/>
      <w:bookmarkEnd w:id="450"/>
      <w:bookmarkEnd w:id="451"/>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lastRenderedPageBreak/>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2" w:name="_Toc34137073"/>
      <w:bookmarkStart w:id="453" w:name="_Toc34137387"/>
      <w:bookmarkStart w:id="454" w:name="_Toc34138535"/>
      <w:bookmarkStart w:id="455" w:name="_Toc34138778"/>
      <w:bookmarkStart w:id="456" w:name="_Toc34395115"/>
      <w:bookmarkStart w:id="457" w:name="_Toc45264332"/>
      <w:bookmarkStart w:id="458" w:name="_Toc114863643"/>
      <w:r>
        <w:t>7.</w:t>
      </w:r>
      <w:r w:rsidR="006A7B0D">
        <w:t>2</w:t>
      </w:r>
      <w:r>
        <w:t>.6</w:t>
      </w:r>
      <w:r>
        <w:tab/>
        <w:t>MIME type</w:t>
      </w:r>
      <w:bookmarkEnd w:id="452"/>
      <w:bookmarkEnd w:id="453"/>
      <w:bookmarkEnd w:id="454"/>
      <w:bookmarkEnd w:id="455"/>
      <w:bookmarkEnd w:id="456"/>
      <w:bookmarkEnd w:id="457"/>
      <w:bookmarkEnd w:id="458"/>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9" w:name="_Toc34137074"/>
      <w:bookmarkStart w:id="460" w:name="_Toc34137388"/>
      <w:bookmarkStart w:id="461" w:name="_Toc34138536"/>
      <w:bookmarkStart w:id="462" w:name="_Toc34138779"/>
      <w:bookmarkStart w:id="463" w:name="_Toc34395116"/>
      <w:bookmarkStart w:id="464" w:name="_Toc45264333"/>
      <w:bookmarkStart w:id="465" w:name="_Toc114863644"/>
      <w:r>
        <w:t>7.</w:t>
      </w:r>
      <w:r w:rsidR="006A7B0D">
        <w:t>2</w:t>
      </w:r>
      <w:r>
        <w:t>.7</w:t>
      </w:r>
      <w:r>
        <w:tab/>
        <w:t>IANA registration template</w:t>
      </w:r>
      <w:bookmarkEnd w:id="459"/>
      <w:bookmarkEnd w:id="460"/>
      <w:bookmarkEnd w:id="461"/>
      <w:bookmarkEnd w:id="462"/>
      <w:bookmarkEnd w:id="463"/>
      <w:bookmarkEnd w:id="464"/>
      <w:bookmarkEnd w:id="465"/>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lastRenderedPageBreak/>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6" w:name="_Toc34137075"/>
      <w:bookmarkStart w:id="467" w:name="_Toc34137389"/>
      <w:bookmarkStart w:id="468" w:name="_Toc34138537"/>
      <w:bookmarkStart w:id="469" w:name="_Toc34138780"/>
      <w:bookmarkStart w:id="470" w:name="_Toc34395117"/>
      <w:bookmarkStart w:id="471" w:name="_Toc45264334"/>
      <w:bookmarkStart w:id="472" w:name="_Toc114863645"/>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6"/>
      <w:bookmarkEnd w:id="467"/>
      <w:bookmarkEnd w:id="468"/>
      <w:bookmarkEnd w:id="469"/>
      <w:bookmarkEnd w:id="470"/>
      <w:bookmarkEnd w:id="471"/>
      <w:bookmarkEnd w:id="472"/>
    </w:p>
    <w:p w14:paraId="1C6E65B7" w14:textId="77777777" w:rsidR="00452FB7" w:rsidRDefault="003B4B8F" w:rsidP="00452FB7">
      <w:pPr>
        <w:pStyle w:val="Heading1"/>
      </w:pPr>
      <w:bookmarkStart w:id="473" w:name="_Toc34137076"/>
      <w:bookmarkStart w:id="474" w:name="_Toc34137390"/>
      <w:bookmarkStart w:id="475" w:name="_Toc34138538"/>
      <w:bookmarkStart w:id="476" w:name="_Toc34138781"/>
      <w:bookmarkStart w:id="477" w:name="_Toc34395118"/>
      <w:bookmarkStart w:id="478" w:name="_Toc45264335"/>
      <w:bookmarkStart w:id="479" w:name="_Toc114863646"/>
      <w:r>
        <w:t>A</w:t>
      </w:r>
      <w:r w:rsidR="00452FB7">
        <w:t>.1</w:t>
      </w:r>
      <w:r w:rsidR="00452FB7">
        <w:tab/>
        <w:t>Creating configuration update event subscription</w:t>
      </w:r>
      <w:bookmarkEnd w:id="473"/>
      <w:bookmarkEnd w:id="474"/>
      <w:bookmarkEnd w:id="475"/>
      <w:bookmarkEnd w:id="476"/>
      <w:bookmarkEnd w:id="477"/>
      <w:bookmarkEnd w:id="478"/>
      <w:bookmarkEnd w:id="479"/>
    </w:p>
    <w:p w14:paraId="5240CE68" w14:textId="77777777" w:rsidR="00452FB7" w:rsidRDefault="003B4B8F" w:rsidP="00452FB7">
      <w:pPr>
        <w:pStyle w:val="Heading2"/>
      </w:pPr>
      <w:bookmarkStart w:id="480" w:name="_Toc34137077"/>
      <w:bookmarkStart w:id="481" w:name="_Toc34137391"/>
      <w:bookmarkStart w:id="482" w:name="_Toc34138539"/>
      <w:bookmarkStart w:id="483" w:name="_Toc34138782"/>
      <w:bookmarkStart w:id="484" w:name="_Toc34395119"/>
      <w:bookmarkStart w:id="485" w:name="_Toc45264336"/>
      <w:bookmarkStart w:id="486" w:name="_Toc114863647"/>
      <w:r>
        <w:t>A</w:t>
      </w:r>
      <w:r w:rsidR="00452FB7">
        <w:t>.1.1</w:t>
      </w:r>
      <w:r w:rsidR="00452FB7">
        <w:tab/>
        <w:t>General</w:t>
      </w:r>
      <w:bookmarkEnd w:id="480"/>
      <w:bookmarkEnd w:id="481"/>
      <w:bookmarkEnd w:id="482"/>
      <w:bookmarkEnd w:id="483"/>
      <w:bookmarkEnd w:id="484"/>
      <w:bookmarkEnd w:id="485"/>
      <w:bookmarkEnd w:id="486"/>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7" w:name="_Toc34137078"/>
      <w:bookmarkStart w:id="488" w:name="_Toc34137392"/>
      <w:bookmarkStart w:id="489" w:name="_Toc34138540"/>
      <w:bookmarkStart w:id="490" w:name="_Toc34138783"/>
      <w:bookmarkStart w:id="491" w:name="_Toc34395120"/>
      <w:bookmarkStart w:id="492" w:name="_Toc45264337"/>
      <w:bookmarkStart w:id="493" w:name="_Toc114863648"/>
      <w:r>
        <w:t>A</w:t>
      </w:r>
      <w:r w:rsidR="00452FB7">
        <w:t>.1.2</w:t>
      </w:r>
      <w:r w:rsidR="00452FB7">
        <w:tab/>
        <w:t>Client side parameters</w:t>
      </w:r>
      <w:bookmarkEnd w:id="487"/>
      <w:bookmarkEnd w:id="488"/>
      <w:bookmarkEnd w:id="489"/>
      <w:bookmarkEnd w:id="490"/>
      <w:bookmarkEnd w:id="491"/>
      <w:bookmarkEnd w:id="492"/>
      <w:bookmarkEnd w:id="493"/>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494"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494"/>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5" w:name="_Toc34137079"/>
      <w:bookmarkStart w:id="496" w:name="_Toc34137393"/>
      <w:bookmarkStart w:id="497" w:name="_Toc34138541"/>
      <w:bookmarkStart w:id="498" w:name="_Toc34138784"/>
      <w:bookmarkStart w:id="499" w:name="_Toc34395121"/>
      <w:bookmarkStart w:id="500" w:name="_Toc45264338"/>
      <w:bookmarkStart w:id="501" w:name="_Toc114863649"/>
      <w:r>
        <w:t>A</w:t>
      </w:r>
      <w:r w:rsidR="00452FB7">
        <w:t>.1.3</w:t>
      </w:r>
      <w:r w:rsidR="00452FB7">
        <w:tab/>
        <w:t>Server side parameters</w:t>
      </w:r>
      <w:bookmarkEnd w:id="495"/>
      <w:bookmarkEnd w:id="496"/>
      <w:bookmarkEnd w:id="497"/>
      <w:bookmarkEnd w:id="498"/>
      <w:bookmarkEnd w:id="499"/>
      <w:bookmarkEnd w:id="500"/>
      <w:bookmarkEnd w:id="50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2" w:name="_Toc34062208"/>
      <w:bookmarkStart w:id="503" w:name="_Toc34394649"/>
      <w:bookmarkStart w:id="504" w:name="_Toc45274442"/>
      <w:bookmarkStart w:id="505" w:name="_Toc51932981"/>
      <w:bookmarkStart w:id="506" w:name="_Toc58513711"/>
      <w:bookmarkStart w:id="507" w:name="_Toc59205363"/>
      <w:bookmarkStart w:id="508" w:name="_Toc114863650"/>
      <w:r>
        <w:lastRenderedPageBreak/>
        <w:t>A.2</w:t>
      </w:r>
      <w:r>
        <w:tab/>
      </w:r>
      <w:bookmarkEnd w:id="502"/>
      <w:bookmarkEnd w:id="503"/>
      <w:bookmarkEnd w:id="504"/>
      <w:bookmarkEnd w:id="505"/>
      <w:bookmarkEnd w:id="506"/>
      <w:bookmarkEnd w:id="507"/>
      <w:r>
        <w:t>Retrieve VAL UE configuration data</w:t>
      </w:r>
      <w:bookmarkEnd w:id="508"/>
    </w:p>
    <w:p w14:paraId="722A6C95" w14:textId="77777777" w:rsidR="0068637D" w:rsidRDefault="0068637D" w:rsidP="0068637D">
      <w:pPr>
        <w:pStyle w:val="Heading2"/>
      </w:pPr>
      <w:bookmarkStart w:id="509" w:name="_Toc114863651"/>
      <w:r>
        <w:t>A.2.1</w:t>
      </w:r>
      <w:r>
        <w:tab/>
        <w:t>Client side parameters</w:t>
      </w:r>
      <w:bookmarkEnd w:id="509"/>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0" w:name="_Toc34137080"/>
      <w:bookmarkStart w:id="511" w:name="_Toc34137394"/>
      <w:bookmarkStart w:id="512" w:name="_Toc34138542"/>
      <w:bookmarkStart w:id="513" w:name="_Toc34138785"/>
      <w:bookmarkStart w:id="514" w:name="_Toc34395122"/>
      <w:bookmarkStart w:id="515" w:name="_Toc45264339"/>
      <w:bookmarkStart w:id="516" w:name="_Toc114863652"/>
      <w:r w:rsidRPr="004D3578">
        <w:t xml:space="preserve">Annex </w:t>
      </w:r>
      <w:r w:rsidR="00F26B62">
        <w:t>B</w:t>
      </w:r>
      <w:r w:rsidRPr="004D3578">
        <w:t xml:space="preserve"> (</w:t>
      </w:r>
      <w:r>
        <w:t>normative</w:t>
      </w:r>
      <w:r w:rsidRPr="004D3578">
        <w:t>):</w:t>
      </w:r>
      <w:r w:rsidRPr="004D3578">
        <w:br/>
      </w:r>
      <w:r>
        <w:t>Parameters for notifications</w:t>
      </w:r>
      <w:bookmarkEnd w:id="510"/>
      <w:bookmarkEnd w:id="511"/>
      <w:bookmarkEnd w:id="512"/>
      <w:bookmarkEnd w:id="513"/>
      <w:bookmarkEnd w:id="514"/>
      <w:bookmarkEnd w:id="515"/>
      <w:bookmarkEnd w:id="516"/>
    </w:p>
    <w:p w14:paraId="24241D13" w14:textId="77777777" w:rsidR="00452FB7" w:rsidRDefault="00F26B62" w:rsidP="00452FB7">
      <w:pPr>
        <w:pStyle w:val="Heading1"/>
      </w:pPr>
      <w:bookmarkStart w:id="517" w:name="_Toc34137081"/>
      <w:bookmarkStart w:id="518" w:name="_Toc34137395"/>
      <w:bookmarkStart w:id="519" w:name="_Toc34138543"/>
      <w:bookmarkStart w:id="520" w:name="_Toc34138786"/>
      <w:bookmarkStart w:id="521" w:name="_Toc34395123"/>
      <w:bookmarkStart w:id="522" w:name="_Toc45264340"/>
      <w:bookmarkStart w:id="523" w:name="_Toc114863653"/>
      <w:r>
        <w:t>B</w:t>
      </w:r>
      <w:r w:rsidR="00452FB7">
        <w:t>.1</w:t>
      </w:r>
      <w:r w:rsidR="00452FB7">
        <w:tab/>
        <w:t>General</w:t>
      </w:r>
      <w:bookmarkEnd w:id="517"/>
      <w:bookmarkEnd w:id="518"/>
      <w:bookmarkEnd w:id="519"/>
      <w:bookmarkEnd w:id="520"/>
      <w:bookmarkEnd w:id="521"/>
      <w:bookmarkEnd w:id="522"/>
      <w:bookmarkEnd w:id="523"/>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24" w:name="_Toc34137082"/>
      <w:bookmarkStart w:id="525" w:name="_Toc34137396"/>
      <w:bookmarkStart w:id="526" w:name="_Toc34138544"/>
      <w:bookmarkStart w:id="527" w:name="_Toc34138787"/>
      <w:bookmarkStart w:id="528" w:name="_Toc34395124"/>
      <w:bookmarkStart w:id="529" w:name="_Toc45264341"/>
      <w:bookmarkStart w:id="530" w:name="_Toc114863654"/>
      <w:r>
        <w:t>B</w:t>
      </w:r>
      <w:r w:rsidR="00452FB7">
        <w:t>.2</w:t>
      </w:r>
      <w:r w:rsidR="00452FB7">
        <w:tab/>
        <w:t>Configuration update notification</w:t>
      </w:r>
      <w:bookmarkEnd w:id="524"/>
      <w:bookmarkEnd w:id="525"/>
      <w:bookmarkEnd w:id="526"/>
      <w:bookmarkEnd w:id="527"/>
      <w:bookmarkEnd w:id="528"/>
      <w:bookmarkEnd w:id="529"/>
      <w:bookmarkEnd w:id="530"/>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1" w:name="_Toc114863655"/>
      <w:r w:rsidRPr="004D3578">
        <w:t xml:space="preserve">Annex </w:t>
      </w:r>
      <w:r>
        <w:t>C</w:t>
      </w:r>
      <w:r w:rsidRPr="004D3578">
        <w:t xml:space="preserve"> (</w:t>
      </w:r>
      <w:r>
        <w:t>normative</w:t>
      </w:r>
      <w:r w:rsidRPr="004D3578">
        <w:t>):</w:t>
      </w:r>
      <w:r w:rsidRPr="004D3578">
        <w:br/>
      </w:r>
      <w:r>
        <w:t>CoAP resource representation and encoding</w:t>
      </w:r>
      <w:bookmarkEnd w:id="531"/>
    </w:p>
    <w:p w14:paraId="40387749" w14:textId="48C7E31F" w:rsidR="00E65389" w:rsidRDefault="00E65389" w:rsidP="00E65389">
      <w:pPr>
        <w:pStyle w:val="Heading1"/>
      </w:pPr>
      <w:bookmarkStart w:id="532" w:name="_Toc114863656"/>
      <w:r>
        <w:t>C.1</w:t>
      </w:r>
      <w:r>
        <w:tab/>
        <w:t>General</w:t>
      </w:r>
      <w:bookmarkEnd w:id="53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3" w:name="_Toc114863657"/>
      <w:r>
        <w:rPr>
          <w:rFonts w:eastAsia="DengXian"/>
        </w:rPr>
        <w:t>C.1.1</w:t>
      </w:r>
      <w:r>
        <w:rPr>
          <w:rFonts w:eastAsia="DengXian"/>
        </w:rPr>
        <w:tab/>
        <w:t>Resource URI structure</w:t>
      </w:r>
      <w:bookmarkEnd w:id="533"/>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34" w:name="_Toc114863658"/>
      <w:r>
        <w:t>C.1.2</w:t>
      </w:r>
      <w:r>
        <w:tab/>
        <w:t>Use of cache</w:t>
      </w:r>
      <w:bookmarkEnd w:id="534"/>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35" w:name="_Toc114863659"/>
      <w:r>
        <w:t>C.1.3</w:t>
      </w:r>
      <w:r>
        <w:tab/>
        <w:t>Error handling</w:t>
      </w:r>
      <w:bookmarkEnd w:id="535"/>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 xml:space="preserve">The CoAP option "Max-Age" may be added in the response to indicate how long the client has to wait </w:t>
            </w:r>
            <w:r w:rsidRPr="00CB31FA">
              <w:rPr>
                <w:bCs/>
                <w:sz w:val="18"/>
              </w:rPr>
              <w:lastRenderedPageBreak/>
              <w:t>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lastRenderedPageBreak/>
              <w:t xml:space="preserve">GET, </w:t>
            </w:r>
            <w:r w:rsidR="00A504AA">
              <w:t xml:space="preserve">FETCH, </w:t>
            </w:r>
            <w:r>
              <w:t xml:space="preserve">POST, PUT, PATCH, </w:t>
            </w:r>
            <w:r w:rsidR="00984643">
              <w:t xml:space="preserve">iPATCH, </w:t>
            </w:r>
            <w:r>
              <w:lastRenderedPageBreak/>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1D7E16DB" w:rsidR="00E65389" w:rsidRDefault="00984643" w:rsidP="00E65389">
            <w:pPr>
              <w:pStyle w:val="TAN"/>
              <w:ind w:left="0" w:firstLine="0"/>
            </w:pPr>
            <w:r w:rsidRPr="00F2760D">
              <w:t>NOTE</w:t>
            </w:r>
            <w:r>
              <w:t> 2</w:t>
            </w:r>
            <w:r w:rsidRPr="00F2760D">
              <w:t>:</w:t>
            </w:r>
            <w:r w:rsidRPr="00F2760D">
              <w:tab/>
            </w:r>
            <w:r>
              <w:t xml:space="preserve">CBOR encoding and media type </w:t>
            </w:r>
            <w:r w:rsidRPr="0036127E">
              <w:rPr>
                <w:lang w:val="en-US"/>
              </w:rPr>
              <w:t>"</w:t>
            </w:r>
            <w:r>
              <w:t>application/concise-problem-details+cbor</w:t>
            </w:r>
            <w:r w:rsidRPr="0036127E">
              <w:rPr>
                <w:lang w:val="en-US"/>
              </w:rPr>
              <w:t>"</w:t>
            </w:r>
            <w:r>
              <w:t xml:space="preserve"> ProblemDetails shall be used for ProblemDetails as defined in the IETF draft draft-problem-details-02 [20].</w:t>
            </w:r>
          </w:p>
        </w:tc>
      </w:tr>
    </w:tbl>
    <w:p w14:paraId="239DB878" w14:textId="77777777" w:rsidR="00E65389" w:rsidRDefault="00E65389" w:rsidP="00E65389"/>
    <w:p w14:paraId="117CFD19" w14:textId="6E6489ED" w:rsidR="00984643" w:rsidRDefault="00984643" w:rsidP="00E65389">
      <w:pPr>
        <w:pStyle w:val="EditorsNote"/>
      </w:pPr>
      <w:r w:rsidRPr="004F79CD">
        <w:t>Editor</w:t>
      </w:r>
      <w:r w:rsidRPr="00536BE3">
        <w:rPr>
          <w:lang w:val="en-US"/>
        </w:rPr>
        <w:t>'</w:t>
      </w:r>
      <w:r w:rsidRPr="004F79CD">
        <w:t>s Note:</w:t>
      </w:r>
      <w:r>
        <w:tab/>
      </w:r>
      <w:r w:rsidRPr="00251142">
        <w:t xml:space="preserve">"ProblemDetails" </w:t>
      </w:r>
      <w:r w:rsidRPr="004F79CD">
        <w:t xml:space="preserve">indicated in </w:t>
      </w:r>
      <w:r w:rsidRPr="00251142">
        <w:t>Table</w:t>
      </w:r>
      <w:r w:rsidRPr="00251142">
        <w:rPr>
          <w:rFonts w:eastAsia="Batang"/>
        </w:rPr>
        <w:t> </w:t>
      </w:r>
      <w:r>
        <w:t>C</w:t>
      </w:r>
      <w:r w:rsidRPr="00251142">
        <w:t>.1.</w:t>
      </w:r>
      <w:r>
        <w:t>3</w:t>
      </w:r>
      <w:r w:rsidRPr="00251142">
        <w:t xml:space="preserve">-1 </w:t>
      </w:r>
      <w:r>
        <w:t xml:space="preserve">is </w:t>
      </w:r>
      <w:r w:rsidRPr="004F79CD">
        <w:t xml:space="preserve">based on </w:t>
      </w:r>
      <w:r>
        <w:t>a stable</w:t>
      </w:r>
      <w:r w:rsidRPr="004F79CD">
        <w:t xml:space="preserve"> IETF draft [</w:t>
      </w:r>
      <w:r>
        <w:t>20</w:t>
      </w:r>
      <w:r w:rsidRPr="004F79CD">
        <w:t>]</w:t>
      </w:r>
      <w:r>
        <w:t>. The reference needs to be changed to an RFC number when the IETF process is concluded.</w:t>
      </w:r>
    </w:p>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36" w:name="_Toc24868464"/>
      <w:bookmarkStart w:id="537" w:name="_Toc34153972"/>
      <w:bookmarkStart w:id="538" w:name="_Toc36040916"/>
      <w:bookmarkStart w:id="539" w:name="_Toc36041229"/>
      <w:bookmarkStart w:id="540" w:name="_Toc43196513"/>
      <w:bookmarkStart w:id="541" w:name="_Toc43481283"/>
      <w:bookmarkStart w:id="542" w:name="_Toc45134560"/>
      <w:bookmarkStart w:id="543" w:name="_Toc51189092"/>
      <w:bookmarkStart w:id="544" w:name="_Toc51763768"/>
      <w:bookmarkStart w:id="545" w:name="_Toc57206000"/>
      <w:bookmarkStart w:id="546" w:name="_Toc59019341"/>
      <w:bookmarkStart w:id="547" w:name="_Toc114863660"/>
      <w:r>
        <w:t>C.1.4</w:t>
      </w:r>
      <w:r>
        <w:tab/>
        <w:t>Data types</w:t>
      </w:r>
      <w:bookmarkEnd w:id="536"/>
      <w:bookmarkEnd w:id="537"/>
      <w:bookmarkEnd w:id="538"/>
      <w:bookmarkEnd w:id="539"/>
      <w:bookmarkEnd w:id="540"/>
      <w:bookmarkEnd w:id="541"/>
      <w:bookmarkEnd w:id="542"/>
      <w:bookmarkEnd w:id="543"/>
      <w:bookmarkEnd w:id="544"/>
      <w:bookmarkEnd w:id="545"/>
      <w:bookmarkEnd w:id="546"/>
      <w:r>
        <w:t xml:space="preserve"> applicable to multiple resource representations</w:t>
      </w:r>
      <w:bookmarkEnd w:id="547"/>
    </w:p>
    <w:p w14:paraId="221F77BC" w14:textId="2A133537" w:rsidR="00577D03" w:rsidRDefault="00577D03" w:rsidP="00577D03">
      <w:pPr>
        <w:pStyle w:val="Heading3"/>
      </w:pPr>
      <w:bookmarkStart w:id="548" w:name="_Toc24868465"/>
      <w:bookmarkStart w:id="549" w:name="_Toc34153973"/>
      <w:bookmarkStart w:id="550" w:name="_Toc36040917"/>
      <w:bookmarkStart w:id="551" w:name="_Toc36041230"/>
      <w:bookmarkStart w:id="552" w:name="_Toc43196514"/>
      <w:bookmarkStart w:id="553" w:name="_Toc43481284"/>
      <w:bookmarkStart w:id="554" w:name="_Toc45134561"/>
      <w:bookmarkStart w:id="555" w:name="_Toc51189093"/>
      <w:bookmarkStart w:id="556" w:name="_Toc51763769"/>
      <w:bookmarkStart w:id="557" w:name="_Toc57206001"/>
      <w:bookmarkStart w:id="558" w:name="_Toc59019342"/>
      <w:bookmarkStart w:id="559" w:name="_Toc114863661"/>
      <w:r>
        <w:t>C.1.4.1</w:t>
      </w:r>
      <w:r>
        <w:tab/>
        <w:t>General</w:t>
      </w:r>
      <w:bookmarkEnd w:id="548"/>
      <w:bookmarkEnd w:id="549"/>
      <w:bookmarkEnd w:id="550"/>
      <w:bookmarkEnd w:id="551"/>
      <w:bookmarkEnd w:id="552"/>
      <w:bookmarkEnd w:id="553"/>
      <w:bookmarkEnd w:id="554"/>
      <w:bookmarkEnd w:id="555"/>
      <w:bookmarkEnd w:id="556"/>
      <w:bookmarkEnd w:id="557"/>
      <w:bookmarkEnd w:id="558"/>
      <w:bookmarkEnd w:id="559"/>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0" w:name="_Toc24868466"/>
      <w:bookmarkStart w:id="561" w:name="_Toc34153974"/>
      <w:bookmarkStart w:id="562" w:name="_Toc36040918"/>
      <w:bookmarkStart w:id="563" w:name="_Toc36041231"/>
      <w:bookmarkStart w:id="564" w:name="_Toc43196515"/>
      <w:bookmarkStart w:id="565" w:name="_Toc43481285"/>
      <w:bookmarkStart w:id="566" w:name="_Toc45134562"/>
      <w:bookmarkStart w:id="567" w:name="_Toc51189094"/>
      <w:bookmarkStart w:id="568" w:name="_Toc51763770"/>
      <w:bookmarkStart w:id="569" w:name="_Toc57206002"/>
      <w:bookmarkStart w:id="570" w:name="_Toc59019343"/>
      <w:bookmarkStart w:id="571" w:name="_Toc114863662"/>
      <w:r>
        <w:t>C.1.4.2</w:t>
      </w:r>
      <w:r>
        <w:tab/>
        <w:t>Referenced structured data types</w:t>
      </w:r>
      <w:bookmarkEnd w:id="560"/>
      <w:bookmarkEnd w:id="561"/>
      <w:bookmarkEnd w:id="562"/>
      <w:bookmarkEnd w:id="563"/>
      <w:bookmarkEnd w:id="564"/>
      <w:bookmarkEnd w:id="565"/>
      <w:bookmarkEnd w:id="566"/>
      <w:bookmarkEnd w:id="567"/>
      <w:bookmarkEnd w:id="568"/>
      <w:bookmarkEnd w:id="569"/>
      <w:bookmarkEnd w:id="570"/>
      <w:bookmarkEnd w:id="571"/>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2" w:name="_Toc24868467"/>
      <w:bookmarkStart w:id="573" w:name="_Toc34153975"/>
      <w:bookmarkStart w:id="574" w:name="_Toc36040919"/>
      <w:bookmarkStart w:id="575" w:name="_Toc36041232"/>
      <w:bookmarkStart w:id="576" w:name="_Toc43196516"/>
      <w:bookmarkStart w:id="577" w:name="_Toc43481286"/>
      <w:bookmarkStart w:id="578" w:name="_Toc45134563"/>
      <w:bookmarkStart w:id="579" w:name="_Toc51189095"/>
      <w:bookmarkStart w:id="580" w:name="_Toc51763771"/>
      <w:bookmarkStart w:id="581" w:name="_Toc57206003"/>
      <w:bookmarkStart w:id="582" w:name="_Toc59019344"/>
      <w:bookmarkStart w:id="583" w:name="_Toc114863663"/>
      <w:r>
        <w:t>C.1.4.3</w:t>
      </w:r>
      <w:r>
        <w:tab/>
        <w:t>Referenced simple data types and enumerations</w:t>
      </w:r>
      <w:bookmarkEnd w:id="572"/>
      <w:bookmarkEnd w:id="573"/>
      <w:bookmarkEnd w:id="574"/>
      <w:bookmarkEnd w:id="575"/>
      <w:bookmarkEnd w:id="576"/>
      <w:bookmarkEnd w:id="577"/>
      <w:bookmarkEnd w:id="578"/>
      <w:bookmarkEnd w:id="579"/>
      <w:bookmarkEnd w:id="580"/>
      <w:bookmarkEnd w:id="581"/>
      <w:bookmarkEnd w:id="582"/>
      <w:bookmarkEnd w:id="583"/>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lastRenderedPageBreak/>
        <w:t>Table C.1.4.3-1: CBOR-based data types</w:t>
      </w:r>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8A293E" w14:paraId="3D33E53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115B36" w:rsidRDefault="008A293E" w:rsidP="00626921">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250C50" w:rsidRDefault="008A293E" w:rsidP="00626921">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84" w:name="_Toc114863664"/>
      <w:r>
        <w:lastRenderedPageBreak/>
        <w:t>C.1.4.4</w:t>
      </w:r>
      <w:r>
        <w:tab/>
        <w:t>Common structured data types</w:t>
      </w:r>
      <w:bookmarkEnd w:id="584"/>
      <w:r>
        <w:t xml:space="preserve"> </w:t>
      </w:r>
    </w:p>
    <w:p w14:paraId="1F82B0D4" w14:textId="534323B3" w:rsidR="00577D03" w:rsidRDefault="00577D03" w:rsidP="00577D03">
      <w:pPr>
        <w:pStyle w:val="Heading4"/>
      </w:pPr>
      <w:bookmarkStart w:id="585" w:name="_Toc114863665"/>
      <w:r>
        <w:t>C.1.4.4.1</w:t>
      </w:r>
      <w:r>
        <w:tab/>
        <w:t xml:space="preserve">Type: </w:t>
      </w:r>
      <w:r w:rsidRPr="003F4198">
        <w:t>ScheduledCommunicationTime</w:t>
      </w:r>
      <w:bookmarkEnd w:id="585"/>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586" w:name="_Toc114863666"/>
      <w:r>
        <w:t>C.1.4.4.2</w:t>
      </w:r>
      <w:r>
        <w:tab/>
        <w:t>Type: ProblemDetails</w:t>
      </w:r>
      <w:bookmarkEnd w:id="586"/>
    </w:p>
    <w:p w14:paraId="610CEDB1" w14:textId="77777777" w:rsidR="00B922F5" w:rsidRDefault="00B922F5" w:rsidP="00B922F5">
      <w:pPr>
        <w:pStyle w:val="TH"/>
      </w:pPr>
      <w:r>
        <w:rPr>
          <w:noProof/>
        </w:rPr>
        <w:t>Table </w:t>
      </w:r>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77777777" w:rsidR="00B922F5" w:rsidRDefault="00B922F5" w:rsidP="003D1604">
            <w:pPr>
              <w:pStyle w:val="TAN"/>
            </w:pPr>
            <w:r>
              <w:t>NOTE 1:</w:t>
            </w:r>
            <w:r>
              <w:tab/>
              <w:t xml:space="preserve">See IETF draft </w:t>
            </w:r>
            <w:r w:rsidRPr="00BC3EBD">
              <w:rPr>
                <w:lang w:val="en-US" w:eastAsia="zh-CN"/>
              </w:rPr>
              <w:t>draft-ietf-core-problem-details-0</w:t>
            </w:r>
            <w:r>
              <w:rPr>
                <w:lang w:val="en-US" w:eastAsia="zh-CN"/>
              </w:rPr>
              <w:t xml:space="preserve">2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587" w:name="_Toc114863667"/>
      <w:r>
        <w:t>C.1.4.4.3</w:t>
      </w:r>
      <w:r>
        <w:tab/>
        <w:t xml:space="preserve">Type: </w:t>
      </w:r>
      <w:r w:rsidRPr="00435A12">
        <w:t>GeographicalCoordinates</w:t>
      </w:r>
      <w:bookmarkEnd w:id="587"/>
    </w:p>
    <w:p w14:paraId="0A88E942" w14:textId="77777777" w:rsidR="00B922F5" w:rsidRDefault="00B922F5" w:rsidP="00B922F5">
      <w:pPr>
        <w:pStyle w:val="TH"/>
      </w:pPr>
      <w:r>
        <w:rPr>
          <w:noProof/>
        </w:rPr>
        <w:t>Table </w:t>
      </w:r>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588" w:name="_Toc20150386"/>
      <w:bookmarkStart w:id="589" w:name="_Toc25168633"/>
      <w:bookmarkStart w:id="590" w:name="_Toc27593052"/>
      <w:bookmarkStart w:id="591" w:name="_Toc34147923"/>
      <w:bookmarkStart w:id="592" w:name="_Toc36463307"/>
      <w:bookmarkStart w:id="593" w:name="_Toc43215147"/>
      <w:bookmarkStart w:id="594" w:name="_Toc45032395"/>
      <w:bookmarkStart w:id="595" w:name="_Toc49849884"/>
      <w:bookmarkStart w:id="596" w:name="_Toc51873398"/>
      <w:bookmarkStart w:id="597" w:name="_Toc56517526"/>
      <w:bookmarkStart w:id="598" w:name="_Toc58594427"/>
      <w:bookmarkStart w:id="599" w:name="_Toc67685937"/>
      <w:bookmarkStart w:id="600" w:name="_Toc74993758"/>
      <w:bookmarkStart w:id="601" w:name="_Toc82716346"/>
      <w:bookmarkStart w:id="602" w:name="_Toc88818633"/>
      <w:bookmarkStart w:id="603" w:name="_Toc90650555"/>
      <w:bookmarkStart w:id="604" w:name="_Toc98506225"/>
      <w:bookmarkStart w:id="605" w:name="_Toc114863668"/>
      <w:r>
        <w:lastRenderedPageBreak/>
        <w:t>C.1.4.4.4</w:t>
      </w:r>
      <w:r>
        <w:tab/>
        <w:t>Type: GeographicArea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606" w:name="_Toc114863669"/>
      <w:r>
        <w:t>C.1.4.4.5</w:t>
      </w:r>
      <w:r>
        <w:tab/>
        <w:t>Type: Point</w:t>
      </w:r>
      <w:bookmarkEnd w:id="606"/>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607" w:name="_Toc20150388"/>
      <w:bookmarkStart w:id="608" w:name="_Toc25168635"/>
      <w:bookmarkStart w:id="609" w:name="_Toc27593054"/>
      <w:bookmarkStart w:id="610" w:name="_Toc34147925"/>
      <w:bookmarkStart w:id="611" w:name="_Toc36463309"/>
      <w:bookmarkStart w:id="612" w:name="_Toc43215149"/>
      <w:bookmarkStart w:id="613" w:name="_Toc45032397"/>
      <w:bookmarkStart w:id="614" w:name="_Toc49849886"/>
      <w:bookmarkStart w:id="615" w:name="_Toc51873400"/>
      <w:bookmarkStart w:id="616" w:name="_Toc56517528"/>
      <w:bookmarkStart w:id="617" w:name="_Toc58594429"/>
      <w:bookmarkStart w:id="618" w:name="_Toc67685939"/>
      <w:bookmarkStart w:id="619" w:name="_Toc74993760"/>
      <w:bookmarkStart w:id="620" w:name="_Toc82716348"/>
      <w:bookmarkStart w:id="621" w:name="_Toc88818635"/>
      <w:bookmarkStart w:id="622" w:name="_Toc90650557"/>
      <w:bookmarkStart w:id="623" w:name="_Toc98506227"/>
      <w:bookmarkStart w:id="624" w:name="_Toc114863670"/>
      <w:r>
        <w:t>C.1.4.4.6</w:t>
      </w:r>
      <w:r>
        <w:tab/>
        <w:t>Type: PointUncertaintyCircle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D6A808" w14:textId="77777777" w:rsidR="00547404" w:rsidRDefault="00547404" w:rsidP="00547404">
      <w:pPr>
        <w:pStyle w:val="TH"/>
      </w:pPr>
      <w:r>
        <w:rPr>
          <w:noProof/>
        </w:rPr>
        <w:t>Table </w:t>
      </w:r>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625" w:name="_Toc20150389"/>
      <w:bookmarkStart w:id="626" w:name="_Toc25168636"/>
      <w:bookmarkStart w:id="627" w:name="_Toc27593055"/>
      <w:bookmarkStart w:id="628" w:name="_Toc34147926"/>
      <w:bookmarkStart w:id="629" w:name="_Toc36463310"/>
      <w:bookmarkStart w:id="630" w:name="_Toc43215150"/>
      <w:bookmarkStart w:id="631" w:name="_Toc45032398"/>
      <w:bookmarkStart w:id="632" w:name="_Toc49849887"/>
      <w:bookmarkStart w:id="633" w:name="_Toc51873401"/>
      <w:bookmarkStart w:id="634" w:name="_Toc56517529"/>
      <w:bookmarkStart w:id="635" w:name="_Toc58594430"/>
      <w:bookmarkStart w:id="636" w:name="_Toc67685940"/>
      <w:bookmarkStart w:id="637" w:name="_Toc74993761"/>
      <w:bookmarkStart w:id="638" w:name="_Toc82716349"/>
      <w:bookmarkStart w:id="639" w:name="_Toc88818636"/>
      <w:bookmarkStart w:id="640" w:name="_Toc90650558"/>
      <w:bookmarkStart w:id="641" w:name="_Toc98506228"/>
      <w:bookmarkStart w:id="642" w:name="_Toc114863671"/>
      <w:r>
        <w:lastRenderedPageBreak/>
        <w:t>C.1.4.4.7</w:t>
      </w:r>
      <w:r>
        <w:tab/>
        <w:t>Type: PointUncertaintyEllipse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20CDDA8" w14:textId="77777777" w:rsidR="00547404" w:rsidRDefault="00547404" w:rsidP="00547404">
      <w:pPr>
        <w:pStyle w:val="TH"/>
      </w:pPr>
      <w:r>
        <w:rPr>
          <w:noProof/>
        </w:rPr>
        <w:t>Table </w:t>
      </w:r>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643" w:name="_Toc114863672"/>
      <w:r>
        <w:t>C.1.4.4.8</w:t>
      </w:r>
      <w:r>
        <w:tab/>
        <w:t>Type: Polygon</w:t>
      </w:r>
      <w:bookmarkEnd w:id="643"/>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644" w:name="_Toc114863673"/>
      <w:r>
        <w:t>C.1.4.4.9</w:t>
      </w:r>
      <w:r>
        <w:tab/>
        <w:t xml:space="preserve">Type: </w:t>
      </w:r>
      <w:r w:rsidRPr="00271926">
        <w:t>PointAltitude</w:t>
      </w:r>
      <w:bookmarkEnd w:id="644"/>
    </w:p>
    <w:p w14:paraId="3E277D10" w14:textId="77777777" w:rsidR="00547404" w:rsidRDefault="00547404" w:rsidP="00547404">
      <w:pPr>
        <w:pStyle w:val="TH"/>
      </w:pPr>
      <w:r>
        <w:rPr>
          <w:noProof/>
        </w:rPr>
        <w:t>Table </w:t>
      </w:r>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645" w:name="_Toc114863674"/>
      <w:r>
        <w:t>C.1.4.4.10</w:t>
      </w:r>
      <w:r>
        <w:tab/>
        <w:t xml:space="preserve">Type: </w:t>
      </w:r>
      <w:r w:rsidRPr="00271926">
        <w:t>PointAltitudeUncertainty</w:t>
      </w:r>
      <w:bookmarkEnd w:id="645"/>
    </w:p>
    <w:p w14:paraId="75C9223E" w14:textId="77777777" w:rsidR="00547404" w:rsidRDefault="00547404" w:rsidP="00547404">
      <w:pPr>
        <w:pStyle w:val="TH"/>
      </w:pPr>
      <w:r>
        <w:rPr>
          <w:noProof/>
        </w:rPr>
        <w:t>Table </w:t>
      </w:r>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646" w:name="_Toc114863675"/>
      <w:r>
        <w:lastRenderedPageBreak/>
        <w:t>C.1.4.4.11</w:t>
      </w:r>
      <w:r>
        <w:tab/>
        <w:t xml:space="preserve">Type: </w:t>
      </w:r>
      <w:r w:rsidRPr="009E7AE9">
        <w:t>EllipsoidArc</w:t>
      </w:r>
      <w:bookmarkEnd w:id="646"/>
    </w:p>
    <w:p w14:paraId="43C11BF9" w14:textId="77777777" w:rsidR="00547404" w:rsidRDefault="00547404" w:rsidP="00547404">
      <w:pPr>
        <w:pStyle w:val="TH"/>
      </w:pPr>
      <w:r>
        <w:rPr>
          <w:noProof/>
        </w:rPr>
        <w:t>Table </w:t>
      </w:r>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647" w:name="_Toc114863676"/>
      <w:r>
        <w:t>C.1.4.4.12</w:t>
      </w:r>
      <w:r>
        <w:tab/>
        <w:t xml:space="preserve">Type: </w:t>
      </w:r>
      <w:r w:rsidRPr="00D105E9">
        <w:t>UncertaintyEllipse</w:t>
      </w:r>
      <w:bookmarkEnd w:id="647"/>
    </w:p>
    <w:p w14:paraId="52768D52" w14:textId="77777777" w:rsidR="00547404" w:rsidRDefault="00547404" w:rsidP="00547404">
      <w:pPr>
        <w:pStyle w:val="TH"/>
      </w:pPr>
      <w:r>
        <w:rPr>
          <w:noProof/>
        </w:rPr>
        <w:t>Table </w:t>
      </w:r>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648" w:name="_Toc114863677"/>
      <w:r>
        <w:t>C.1.4.5</w:t>
      </w:r>
      <w:r>
        <w:tab/>
        <w:t>Common enumerations</w:t>
      </w:r>
      <w:bookmarkEnd w:id="648"/>
      <w:r>
        <w:t xml:space="preserve"> </w:t>
      </w:r>
    </w:p>
    <w:p w14:paraId="6287AC35" w14:textId="77777777" w:rsidR="00547404" w:rsidRDefault="00547404" w:rsidP="00547404">
      <w:pPr>
        <w:pStyle w:val="Heading4"/>
      </w:pPr>
      <w:bookmarkStart w:id="649" w:name="_Toc114863678"/>
      <w:r>
        <w:t>C.1.4.5.1</w:t>
      </w:r>
      <w:r>
        <w:tab/>
        <w:t xml:space="preserve">Enumeration: </w:t>
      </w:r>
      <w:r w:rsidRPr="00F82BEC">
        <w:t>SupportedGADShapes</w:t>
      </w:r>
      <w:bookmarkEnd w:id="649"/>
    </w:p>
    <w:p w14:paraId="09E648BF" w14:textId="77777777" w:rsidR="00547404" w:rsidRDefault="00547404" w:rsidP="00547404">
      <w:pPr>
        <w:pStyle w:val="TH"/>
      </w:pPr>
      <w:r>
        <w:t xml:space="preserve">Table 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769"/>
        <w:gridCol w:w="5088"/>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650" w:name="_Toc114863679"/>
      <w:r>
        <w:lastRenderedPageBreak/>
        <w:t>C.2</w:t>
      </w:r>
      <w:r>
        <w:tab/>
        <w:t>Resource representation and APIs for VAL user profile</w:t>
      </w:r>
      <w:bookmarkEnd w:id="650"/>
    </w:p>
    <w:p w14:paraId="5E946AAD" w14:textId="6623F48D" w:rsidR="00E65389" w:rsidRPr="00CB6BC3" w:rsidRDefault="00E65389" w:rsidP="00E65389">
      <w:pPr>
        <w:pStyle w:val="Heading2"/>
        <w:rPr>
          <w:lang w:val="fi-FI" w:eastAsia="zh-CN"/>
        </w:rPr>
      </w:pPr>
      <w:bookmarkStart w:id="651" w:name="_Toc24868602"/>
      <w:bookmarkStart w:id="652" w:name="_Toc34154084"/>
      <w:bookmarkStart w:id="653" w:name="_Toc36041028"/>
      <w:bookmarkStart w:id="654" w:name="_Toc36041341"/>
      <w:bookmarkStart w:id="655" w:name="_Toc43196584"/>
      <w:bookmarkStart w:id="656" w:name="_Toc43481354"/>
      <w:bookmarkStart w:id="657" w:name="_Toc45134631"/>
      <w:bookmarkStart w:id="658" w:name="_Toc51189163"/>
      <w:bookmarkStart w:id="659" w:name="_Toc51763839"/>
      <w:bookmarkStart w:id="660" w:name="_Toc57206071"/>
      <w:bookmarkStart w:id="661" w:name="_Toc59019412"/>
      <w:bookmarkStart w:id="662" w:name="_Toc68170085"/>
      <w:bookmarkStart w:id="663" w:name="_Toc83234126"/>
      <w:bookmarkStart w:id="664" w:name="_Toc114863680"/>
      <w:r w:rsidRPr="00CB6BC3">
        <w:rPr>
          <w:lang w:val="fi-FI" w:eastAsia="zh-CN"/>
        </w:rPr>
        <w:t>C.2.1</w:t>
      </w:r>
      <w:r w:rsidRPr="00CB6BC3">
        <w:rPr>
          <w:lang w:val="fi-FI" w:eastAsia="zh-CN"/>
        </w:rPr>
        <w:tab/>
        <w:t>SU_UserProfile API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ECD5472" w14:textId="3124F9F7" w:rsidR="00E65389" w:rsidRPr="00CB6BC3" w:rsidRDefault="00E65389" w:rsidP="00E65389">
      <w:pPr>
        <w:pStyle w:val="Heading3"/>
        <w:rPr>
          <w:lang w:val="fi-FI" w:eastAsia="zh-CN"/>
        </w:rPr>
      </w:pPr>
      <w:bookmarkStart w:id="665" w:name="_Toc24868603"/>
      <w:bookmarkStart w:id="666" w:name="_Toc34154085"/>
      <w:bookmarkStart w:id="667" w:name="_Toc36041029"/>
      <w:bookmarkStart w:id="668" w:name="_Toc36041342"/>
      <w:bookmarkStart w:id="669" w:name="_Toc43196585"/>
      <w:bookmarkStart w:id="670" w:name="_Toc43481355"/>
      <w:bookmarkStart w:id="671" w:name="_Toc45134632"/>
      <w:bookmarkStart w:id="672" w:name="_Toc51189164"/>
      <w:bookmarkStart w:id="673" w:name="_Toc51763840"/>
      <w:bookmarkStart w:id="674" w:name="_Toc57206072"/>
      <w:bookmarkStart w:id="675" w:name="_Toc59019413"/>
      <w:bookmarkStart w:id="676" w:name="_Toc68170086"/>
      <w:bookmarkStart w:id="677" w:name="_Toc83234127"/>
      <w:bookmarkStart w:id="678" w:name="_Toc114863681"/>
      <w:r w:rsidRPr="00CB6BC3">
        <w:rPr>
          <w:lang w:val="fi-FI" w:eastAsia="zh-CN"/>
        </w:rPr>
        <w:t>C.2.1.1</w:t>
      </w:r>
      <w:r w:rsidRPr="00CB6BC3">
        <w:rPr>
          <w:lang w:val="fi-FI" w:eastAsia="zh-CN"/>
        </w:rPr>
        <w:tab/>
        <w:t>API URI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79" w:name="_Toc24868604"/>
      <w:bookmarkStart w:id="680" w:name="_Toc34154086"/>
      <w:bookmarkStart w:id="681" w:name="_Toc36041030"/>
      <w:bookmarkStart w:id="682" w:name="_Toc36041343"/>
      <w:bookmarkStart w:id="683" w:name="_Toc43196586"/>
      <w:bookmarkStart w:id="684" w:name="_Toc43481356"/>
      <w:bookmarkStart w:id="685" w:name="_Toc45134633"/>
      <w:bookmarkStart w:id="686" w:name="_Toc51189165"/>
      <w:bookmarkStart w:id="687" w:name="_Toc51763841"/>
      <w:bookmarkStart w:id="688" w:name="_Toc57206073"/>
      <w:bookmarkStart w:id="689" w:name="_Toc59019414"/>
      <w:bookmarkStart w:id="690" w:name="_Toc68170087"/>
      <w:bookmarkStart w:id="691" w:name="_Toc83234128"/>
      <w:bookmarkStart w:id="692" w:name="_Toc114863682"/>
      <w:r>
        <w:rPr>
          <w:lang w:eastAsia="zh-CN"/>
        </w:rPr>
        <w:t>C.2.1.2</w:t>
      </w:r>
      <w:r>
        <w:rPr>
          <w:lang w:eastAsia="zh-CN"/>
        </w:rPr>
        <w:tab/>
        <w:t>Resources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EB8D10D" w14:textId="0B117D04" w:rsidR="00E65389" w:rsidRDefault="00E65389" w:rsidP="00E65389">
      <w:pPr>
        <w:pStyle w:val="Heading4"/>
        <w:rPr>
          <w:lang w:eastAsia="zh-CN"/>
        </w:rPr>
      </w:pPr>
      <w:bookmarkStart w:id="693" w:name="_Toc24868605"/>
      <w:bookmarkStart w:id="694" w:name="_Toc34154087"/>
      <w:bookmarkStart w:id="695" w:name="_Toc36041031"/>
      <w:bookmarkStart w:id="696" w:name="_Toc36041344"/>
      <w:bookmarkStart w:id="697" w:name="_Toc43196587"/>
      <w:bookmarkStart w:id="698" w:name="_Toc43481357"/>
      <w:bookmarkStart w:id="699" w:name="_Toc45134634"/>
      <w:bookmarkStart w:id="700" w:name="_Toc51189166"/>
      <w:bookmarkStart w:id="701" w:name="_Toc51763842"/>
      <w:bookmarkStart w:id="702" w:name="_Toc57206074"/>
      <w:bookmarkStart w:id="703" w:name="_Toc59019415"/>
      <w:bookmarkStart w:id="704" w:name="_Toc68170088"/>
      <w:bookmarkStart w:id="705" w:name="_Toc83234129"/>
      <w:bookmarkStart w:id="706" w:name="_Toc114863683"/>
      <w:r>
        <w:rPr>
          <w:lang w:eastAsia="zh-CN"/>
        </w:rPr>
        <w:t>C.2.1.2.1</w:t>
      </w:r>
      <w:r>
        <w:rPr>
          <w:lang w:eastAsia="zh-CN"/>
        </w:rPr>
        <w:tab/>
        <w:t>Overview</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07pt" o:ole="">
            <v:imagedata r:id="rId12" o:title=""/>
          </v:shape>
          <o:OLEObject Type="Embed" ProgID="Visio.Drawing.15" ShapeID="_x0000_i1025" DrawAspect="Content" ObjectID="_1725476399"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707" w:name="_Toc43196588"/>
      <w:bookmarkStart w:id="708" w:name="_Toc43481358"/>
      <w:bookmarkStart w:id="709" w:name="_Toc45134635"/>
      <w:bookmarkStart w:id="710" w:name="_Toc51189167"/>
      <w:bookmarkStart w:id="711" w:name="_Toc51763843"/>
      <w:bookmarkStart w:id="712" w:name="_Toc57206075"/>
      <w:bookmarkStart w:id="713" w:name="_Toc59019416"/>
      <w:bookmarkStart w:id="714" w:name="_Toc68170089"/>
      <w:bookmarkStart w:id="715" w:name="_Toc83234130"/>
      <w:bookmarkStart w:id="716" w:name="_Toc114863684"/>
      <w:r>
        <w:rPr>
          <w:lang w:eastAsia="zh-CN"/>
        </w:rPr>
        <w:lastRenderedPageBreak/>
        <w:t>C.2.1.2.2</w:t>
      </w:r>
      <w:r>
        <w:rPr>
          <w:lang w:eastAsia="zh-CN"/>
        </w:rPr>
        <w:tab/>
        <w:t xml:space="preserve">Resource: </w:t>
      </w:r>
      <w:bookmarkEnd w:id="707"/>
      <w:bookmarkEnd w:id="708"/>
      <w:bookmarkEnd w:id="709"/>
      <w:bookmarkEnd w:id="710"/>
      <w:bookmarkEnd w:id="711"/>
      <w:bookmarkEnd w:id="712"/>
      <w:bookmarkEnd w:id="713"/>
      <w:bookmarkEnd w:id="714"/>
      <w:bookmarkEnd w:id="715"/>
      <w:r>
        <w:rPr>
          <w:lang w:eastAsia="zh-CN"/>
        </w:rPr>
        <w:t>User Profiles</w:t>
      </w:r>
      <w:bookmarkEnd w:id="716"/>
    </w:p>
    <w:p w14:paraId="1716BE56" w14:textId="16368C31" w:rsidR="00E65389" w:rsidRDefault="00E65389" w:rsidP="00E65389">
      <w:pPr>
        <w:pStyle w:val="Heading5"/>
        <w:rPr>
          <w:lang w:eastAsia="zh-CN"/>
        </w:rPr>
      </w:pPr>
      <w:bookmarkStart w:id="717" w:name="_Toc43196589"/>
      <w:bookmarkStart w:id="718" w:name="_Toc43481359"/>
      <w:bookmarkStart w:id="719" w:name="_Toc45134636"/>
      <w:bookmarkStart w:id="720" w:name="_Toc51189168"/>
      <w:bookmarkStart w:id="721" w:name="_Toc51763844"/>
      <w:bookmarkStart w:id="722" w:name="_Toc57206076"/>
      <w:bookmarkStart w:id="723" w:name="_Toc59019417"/>
      <w:bookmarkStart w:id="724" w:name="_Toc68170090"/>
      <w:bookmarkStart w:id="725" w:name="_Toc83234131"/>
      <w:bookmarkStart w:id="726" w:name="_Toc114863685"/>
      <w:r>
        <w:rPr>
          <w:lang w:eastAsia="zh-CN"/>
        </w:rPr>
        <w:t>C.2.1.2.2.1</w:t>
      </w:r>
      <w:r>
        <w:rPr>
          <w:lang w:eastAsia="zh-CN"/>
        </w:rPr>
        <w:tab/>
        <w:t>Description</w:t>
      </w:r>
      <w:bookmarkEnd w:id="717"/>
      <w:bookmarkEnd w:id="718"/>
      <w:bookmarkEnd w:id="719"/>
      <w:bookmarkEnd w:id="720"/>
      <w:bookmarkEnd w:id="721"/>
      <w:bookmarkEnd w:id="722"/>
      <w:bookmarkEnd w:id="723"/>
      <w:bookmarkEnd w:id="724"/>
      <w:bookmarkEnd w:id="725"/>
      <w:bookmarkEnd w:id="72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727" w:name="_Toc43196590"/>
      <w:bookmarkStart w:id="728" w:name="_Toc43481360"/>
      <w:bookmarkStart w:id="729" w:name="_Toc45134637"/>
      <w:bookmarkStart w:id="730" w:name="_Toc51189169"/>
      <w:bookmarkStart w:id="731" w:name="_Toc51763845"/>
      <w:bookmarkStart w:id="732" w:name="_Toc57206077"/>
      <w:bookmarkStart w:id="733" w:name="_Toc59019418"/>
      <w:bookmarkStart w:id="734" w:name="_Toc68170091"/>
      <w:bookmarkStart w:id="735" w:name="_Toc83234132"/>
      <w:bookmarkStart w:id="736" w:name="_Toc114863686"/>
      <w:r>
        <w:rPr>
          <w:lang w:eastAsia="zh-CN"/>
        </w:rPr>
        <w:t>C.2.1.2.2.2</w:t>
      </w:r>
      <w:r>
        <w:rPr>
          <w:lang w:eastAsia="zh-CN"/>
        </w:rPr>
        <w:tab/>
        <w:t>Resource Definition</w:t>
      </w:r>
      <w:bookmarkEnd w:id="727"/>
      <w:bookmarkEnd w:id="728"/>
      <w:bookmarkEnd w:id="729"/>
      <w:bookmarkEnd w:id="730"/>
      <w:bookmarkEnd w:id="731"/>
      <w:bookmarkEnd w:id="732"/>
      <w:bookmarkEnd w:id="733"/>
      <w:bookmarkEnd w:id="734"/>
      <w:bookmarkEnd w:id="735"/>
      <w:bookmarkEnd w:id="736"/>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737" w:name="_Toc43196591"/>
      <w:bookmarkStart w:id="738" w:name="_Toc43481361"/>
      <w:bookmarkStart w:id="739" w:name="_Toc45134638"/>
      <w:bookmarkStart w:id="740" w:name="_Toc51189170"/>
      <w:bookmarkStart w:id="741" w:name="_Toc51763846"/>
      <w:bookmarkStart w:id="742" w:name="_Toc57206078"/>
      <w:bookmarkStart w:id="743" w:name="_Toc59019419"/>
      <w:bookmarkStart w:id="744" w:name="_Toc68170092"/>
      <w:bookmarkStart w:id="745" w:name="_Toc83234133"/>
      <w:bookmarkStart w:id="746" w:name="_Toc114863687"/>
      <w:r>
        <w:rPr>
          <w:lang w:eastAsia="zh-CN"/>
        </w:rPr>
        <w:t>C.2.1.2.2.3</w:t>
      </w:r>
      <w:r>
        <w:rPr>
          <w:lang w:eastAsia="zh-CN"/>
        </w:rPr>
        <w:tab/>
        <w:t>Resource Standard Methods</w:t>
      </w:r>
      <w:bookmarkEnd w:id="737"/>
      <w:bookmarkEnd w:id="738"/>
      <w:bookmarkEnd w:id="739"/>
      <w:bookmarkEnd w:id="740"/>
      <w:bookmarkEnd w:id="741"/>
      <w:bookmarkEnd w:id="742"/>
      <w:bookmarkEnd w:id="743"/>
      <w:bookmarkEnd w:id="744"/>
      <w:bookmarkEnd w:id="745"/>
      <w:bookmarkEnd w:id="746"/>
    </w:p>
    <w:p w14:paraId="617A9F6A" w14:textId="630414F8" w:rsidR="00E65389" w:rsidRDefault="00E65389" w:rsidP="00C3210C">
      <w:pPr>
        <w:pStyle w:val="H6"/>
      </w:pPr>
      <w:bookmarkStart w:id="747" w:name="_Toc43196592"/>
      <w:bookmarkStart w:id="748" w:name="_Toc43481362"/>
      <w:bookmarkStart w:id="749" w:name="_Toc45134639"/>
      <w:bookmarkStart w:id="750" w:name="_Toc51189171"/>
      <w:bookmarkStart w:id="751" w:name="_Toc51763847"/>
      <w:bookmarkStart w:id="752" w:name="_Toc57206079"/>
      <w:bookmarkStart w:id="753" w:name="_Toc59019420"/>
      <w:bookmarkStart w:id="754" w:name="_Toc68170093"/>
      <w:bookmarkStart w:id="755" w:name="_Toc83234134"/>
      <w:r>
        <w:rPr>
          <w:lang w:eastAsia="zh-CN"/>
        </w:rPr>
        <w:t>C.2.1.2.2.3.1</w:t>
      </w:r>
      <w:r>
        <w:rPr>
          <w:lang w:eastAsia="zh-CN"/>
        </w:rPr>
        <w:tab/>
        <w:t>GET</w:t>
      </w:r>
      <w:bookmarkEnd w:id="747"/>
      <w:bookmarkEnd w:id="748"/>
      <w:bookmarkEnd w:id="749"/>
      <w:bookmarkEnd w:id="750"/>
      <w:bookmarkEnd w:id="751"/>
      <w:bookmarkEnd w:id="752"/>
      <w:bookmarkEnd w:id="753"/>
      <w:bookmarkEnd w:id="754"/>
      <w:bookmarkEnd w:id="755"/>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lastRenderedPageBreak/>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756" w:name="_Toc114863688"/>
      <w:r>
        <w:rPr>
          <w:lang w:eastAsia="zh-CN"/>
        </w:rPr>
        <w:t>C</w:t>
      </w:r>
      <w:r w:rsidR="00E65389">
        <w:rPr>
          <w:lang w:eastAsia="zh-CN"/>
        </w:rPr>
        <w:t>.2.1.2.3</w:t>
      </w:r>
      <w:r w:rsidR="00E65389">
        <w:rPr>
          <w:lang w:eastAsia="zh-CN"/>
        </w:rPr>
        <w:tab/>
        <w:t>Resource: Individual User Profile</w:t>
      </w:r>
      <w:bookmarkEnd w:id="756"/>
    </w:p>
    <w:p w14:paraId="67C1677C" w14:textId="010E609F" w:rsidR="00E65389" w:rsidRDefault="005117B4" w:rsidP="00E65389">
      <w:pPr>
        <w:pStyle w:val="Heading5"/>
      </w:pPr>
      <w:bookmarkStart w:id="757" w:name="_Toc24868559"/>
      <w:bookmarkStart w:id="758" w:name="_Toc34154067"/>
      <w:bookmarkStart w:id="759" w:name="_Toc36041011"/>
      <w:bookmarkStart w:id="760" w:name="_Toc36041324"/>
      <w:bookmarkStart w:id="761" w:name="_Toc43196567"/>
      <w:bookmarkStart w:id="762" w:name="_Toc43481337"/>
      <w:bookmarkStart w:id="763" w:name="_Toc45134614"/>
      <w:bookmarkStart w:id="764" w:name="_Toc51189146"/>
      <w:bookmarkStart w:id="765" w:name="_Toc51763822"/>
      <w:bookmarkStart w:id="766" w:name="_Toc57206054"/>
      <w:bookmarkStart w:id="767" w:name="_Toc59019395"/>
      <w:bookmarkStart w:id="768" w:name="_Toc68170068"/>
      <w:bookmarkStart w:id="769" w:name="_Toc83234109"/>
      <w:bookmarkStart w:id="770" w:name="_Toc114863689"/>
      <w:r>
        <w:t>C</w:t>
      </w:r>
      <w:r w:rsidR="00E65389">
        <w:t>.2.1.2.3.1</w:t>
      </w:r>
      <w:r w:rsidR="00E65389">
        <w:tab/>
        <w:t>Description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71" w:name="_Toc24868560"/>
      <w:bookmarkStart w:id="772" w:name="_Toc34154068"/>
      <w:bookmarkStart w:id="773" w:name="_Toc36041012"/>
      <w:bookmarkStart w:id="774" w:name="_Toc36041325"/>
      <w:bookmarkStart w:id="775" w:name="_Toc43196568"/>
      <w:bookmarkStart w:id="776" w:name="_Toc43481338"/>
      <w:bookmarkStart w:id="777" w:name="_Toc45134615"/>
      <w:bookmarkStart w:id="778" w:name="_Toc51189147"/>
      <w:bookmarkStart w:id="779" w:name="_Toc51763823"/>
      <w:bookmarkStart w:id="780" w:name="_Toc57206055"/>
      <w:bookmarkStart w:id="781" w:name="_Toc59019396"/>
      <w:bookmarkStart w:id="782" w:name="_Toc68170069"/>
      <w:bookmarkStart w:id="783" w:name="_Toc83234110"/>
      <w:bookmarkStart w:id="784" w:name="_Toc114863690"/>
      <w:r>
        <w:t>C</w:t>
      </w:r>
      <w:r w:rsidR="00E65389">
        <w:t>.2.1.2.3.2</w:t>
      </w:r>
      <w:r w:rsidR="00E65389">
        <w:tab/>
        <w:t>Resource Definition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85" w:name="_Toc24868561"/>
      <w:bookmarkStart w:id="786" w:name="_Toc34154069"/>
      <w:bookmarkStart w:id="787" w:name="_Toc36041013"/>
      <w:bookmarkStart w:id="788" w:name="_Toc36041326"/>
      <w:bookmarkStart w:id="789" w:name="_Toc43196569"/>
      <w:bookmarkStart w:id="790" w:name="_Toc43481339"/>
      <w:bookmarkStart w:id="791" w:name="_Toc45134616"/>
      <w:bookmarkStart w:id="792" w:name="_Toc51189148"/>
      <w:bookmarkStart w:id="793" w:name="_Toc51763824"/>
      <w:bookmarkStart w:id="794" w:name="_Toc57206056"/>
      <w:bookmarkStart w:id="795" w:name="_Toc59019397"/>
      <w:bookmarkStart w:id="796" w:name="_Toc68170070"/>
      <w:bookmarkStart w:id="797" w:name="_Toc83234111"/>
      <w:bookmarkStart w:id="798" w:name="_Toc114863691"/>
      <w:r>
        <w:t>C</w:t>
      </w:r>
      <w:r w:rsidR="00E65389">
        <w:t>.2.1.2.3.3</w:t>
      </w:r>
      <w:r w:rsidR="00E65389">
        <w:tab/>
        <w:t>Resource 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2284AA3" w14:textId="56DB7F06" w:rsidR="00E65389" w:rsidRDefault="005117B4" w:rsidP="00C3210C">
      <w:pPr>
        <w:pStyle w:val="H6"/>
      </w:pPr>
      <w:bookmarkStart w:id="799" w:name="_Toc24868562"/>
      <w:bookmarkStart w:id="800" w:name="_Toc34154070"/>
      <w:bookmarkStart w:id="801" w:name="_Toc36041014"/>
      <w:bookmarkStart w:id="802" w:name="_Toc36041327"/>
      <w:bookmarkStart w:id="803" w:name="_Toc43196570"/>
      <w:bookmarkStart w:id="804" w:name="_Toc43481340"/>
      <w:bookmarkStart w:id="805" w:name="_Toc45134617"/>
      <w:bookmarkStart w:id="806" w:name="_Toc51189149"/>
      <w:bookmarkStart w:id="807" w:name="_Toc51763825"/>
      <w:bookmarkStart w:id="808" w:name="_Toc57206057"/>
      <w:bookmarkStart w:id="809" w:name="_Toc59019398"/>
      <w:bookmarkStart w:id="810" w:name="_Toc68170071"/>
      <w:bookmarkStart w:id="811" w:name="_Toc83234112"/>
      <w:r>
        <w:t>C</w:t>
      </w:r>
      <w:r w:rsidR="00E65389">
        <w:t>.2.1.2.3.3.1</w:t>
      </w:r>
      <w:r w:rsidR="00E65389">
        <w:tab/>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812" w:name="_Toc24868563"/>
      <w:bookmarkStart w:id="813" w:name="_Toc34154071"/>
      <w:bookmarkStart w:id="814" w:name="_Toc36041015"/>
      <w:bookmarkStart w:id="815" w:name="_Toc36041328"/>
      <w:bookmarkStart w:id="816" w:name="_Toc43196571"/>
      <w:bookmarkStart w:id="817" w:name="_Toc43481341"/>
      <w:bookmarkStart w:id="818" w:name="_Toc45134618"/>
      <w:bookmarkStart w:id="819" w:name="_Toc51189150"/>
      <w:bookmarkStart w:id="820" w:name="_Toc51763826"/>
      <w:bookmarkStart w:id="821" w:name="_Toc57206058"/>
      <w:bookmarkStart w:id="822" w:name="_Toc59019399"/>
      <w:bookmarkStart w:id="823" w:name="_Toc68170072"/>
      <w:bookmarkStart w:id="824"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lastRenderedPageBreak/>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825" w:name="_Toc34154072"/>
      <w:bookmarkStart w:id="826" w:name="_Toc36041016"/>
      <w:bookmarkStart w:id="827" w:name="_Toc36041329"/>
      <w:bookmarkStart w:id="828" w:name="_Toc43196572"/>
      <w:bookmarkStart w:id="829" w:name="_Toc43481342"/>
      <w:bookmarkStart w:id="830" w:name="_Toc45134619"/>
      <w:bookmarkStart w:id="831" w:name="_Toc51189151"/>
      <w:bookmarkStart w:id="832" w:name="_Toc51763827"/>
      <w:bookmarkStart w:id="833" w:name="_Toc57206059"/>
      <w:bookmarkStart w:id="834" w:name="_Toc59019400"/>
      <w:bookmarkStart w:id="835" w:name="_Toc68170073"/>
      <w:bookmarkStart w:id="836"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825"/>
      <w:bookmarkEnd w:id="826"/>
      <w:bookmarkEnd w:id="827"/>
      <w:bookmarkEnd w:id="828"/>
      <w:bookmarkEnd w:id="829"/>
      <w:bookmarkEnd w:id="830"/>
      <w:bookmarkEnd w:id="831"/>
      <w:bookmarkEnd w:id="832"/>
      <w:bookmarkEnd w:id="833"/>
      <w:bookmarkEnd w:id="834"/>
      <w:bookmarkEnd w:id="835"/>
      <w:bookmarkEnd w:id="836"/>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837" w:name="_Toc24868617"/>
      <w:bookmarkStart w:id="838" w:name="_Toc34154095"/>
      <w:bookmarkStart w:id="839" w:name="_Toc36041039"/>
      <w:bookmarkStart w:id="840" w:name="_Toc36041352"/>
      <w:bookmarkStart w:id="841" w:name="_Toc43196595"/>
      <w:bookmarkStart w:id="842" w:name="_Toc43481365"/>
      <w:bookmarkStart w:id="843" w:name="_Toc45134642"/>
      <w:bookmarkStart w:id="844" w:name="_Toc51189174"/>
      <w:bookmarkStart w:id="845" w:name="_Toc51763850"/>
      <w:bookmarkStart w:id="846" w:name="_Toc57206082"/>
      <w:bookmarkStart w:id="847" w:name="_Toc59019423"/>
      <w:bookmarkStart w:id="848" w:name="_Toc68170096"/>
      <w:bookmarkStart w:id="849" w:name="_Toc83234137"/>
      <w:bookmarkStart w:id="850" w:name="_Toc114863692"/>
      <w:r>
        <w:rPr>
          <w:lang w:eastAsia="zh-CN"/>
        </w:rPr>
        <w:t>C.2.1.3</w:t>
      </w:r>
      <w:r w:rsidR="00E65389">
        <w:rPr>
          <w:lang w:eastAsia="zh-CN"/>
        </w:rPr>
        <w:tab/>
        <w:t>Data Model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55C9829" w14:textId="10D588B8" w:rsidR="00E65389" w:rsidRDefault="007F7813" w:rsidP="00E65389">
      <w:pPr>
        <w:pStyle w:val="Heading4"/>
        <w:rPr>
          <w:lang w:eastAsia="zh-CN"/>
        </w:rPr>
      </w:pPr>
      <w:bookmarkStart w:id="851" w:name="_Toc24868618"/>
      <w:bookmarkStart w:id="852" w:name="_Toc34154096"/>
      <w:bookmarkStart w:id="853" w:name="_Toc36041040"/>
      <w:bookmarkStart w:id="854" w:name="_Toc36041353"/>
      <w:bookmarkStart w:id="855" w:name="_Toc43196596"/>
      <w:bookmarkStart w:id="856" w:name="_Toc43481366"/>
      <w:bookmarkStart w:id="857" w:name="_Toc45134643"/>
      <w:bookmarkStart w:id="858" w:name="_Toc51189175"/>
      <w:bookmarkStart w:id="859" w:name="_Toc51763851"/>
      <w:bookmarkStart w:id="860" w:name="_Toc57206083"/>
      <w:bookmarkStart w:id="861" w:name="_Toc59019424"/>
      <w:bookmarkStart w:id="862" w:name="_Toc68170097"/>
      <w:bookmarkStart w:id="863" w:name="_Toc83234138"/>
      <w:bookmarkStart w:id="864" w:name="_Toc114863693"/>
      <w:r>
        <w:rPr>
          <w:lang w:eastAsia="zh-CN"/>
        </w:rPr>
        <w:t>C.2.1.3</w:t>
      </w:r>
      <w:r w:rsidR="00E65389">
        <w:rPr>
          <w:lang w:eastAsia="zh-CN"/>
        </w:rPr>
        <w:t>.1</w:t>
      </w:r>
      <w:r w:rsidR="00E65389">
        <w:rPr>
          <w:lang w:eastAsia="zh-CN"/>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65" w:name="_Toc24868619"/>
      <w:bookmarkStart w:id="866" w:name="_Toc34154097"/>
      <w:bookmarkStart w:id="867" w:name="_Toc36041041"/>
      <w:bookmarkStart w:id="868" w:name="_Toc36041354"/>
      <w:bookmarkStart w:id="869" w:name="_Toc43196597"/>
      <w:bookmarkStart w:id="870" w:name="_Toc43481367"/>
      <w:bookmarkStart w:id="871" w:name="_Toc45134644"/>
      <w:bookmarkStart w:id="872" w:name="_Toc51189176"/>
      <w:bookmarkStart w:id="873" w:name="_Toc51763852"/>
      <w:bookmarkStart w:id="874" w:name="_Toc57206084"/>
      <w:bookmarkStart w:id="875" w:name="_Toc59019425"/>
      <w:bookmarkStart w:id="876" w:name="_Toc68170098"/>
      <w:bookmarkStart w:id="877" w:name="_Toc83234139"/>
      <w:r>
        <w:lastRenderedPageBreak/>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78" w:name="_Toc114863694"/>
      <w:r>
        <w:rPr>
          <w:lang w:eastAsia="zh-CN"/>
        </w:rPr>
        <w:t>C.2.1.3</w:t>
      </w:r>
      <w:r w:rsidR="00E65389">
        <w:rPr>
          <w:lang w:eastAsia="zh-CN"/>
        </w:rPr>
        <w:t>.2</w:t>
      </w:r>
      <w:r w:rsidR="00E65389">
        <w:rPr>
          <w:lang w:eastAsia="zh-CN"/>
        </w:rPr>
        <w:tab/>
        <w:t>Structured data types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F7C101F" w14:textId="383BB4D1" w:rsidR="00E65389" w:rsidRDefault="007F7813" w:rsidP="00E65389">
      <w:pPr>
        <w:pStyle w:val="Heading5"/>
        <w:rPr>
          <w:lang w:eastAsia="zh-CN"/>
        </w:rPr>
      </w:pPr>
      <w:bookmarkStart w:id="879" w:name="_Toc24868621"/>
      <w:bookmarkStart w:id="880" w:name="_Toc34154099"/>
      <w:bookmarkStart w:id="881" w:name="_Toc36041043"/>
      <w:bookmarkStart w:id="882" w:name="_Toc36041356"/>
      <w:bookmarkStart w:id="883" w:name="_Toc43196599"/>
      <w:bookmarkStart w:id="884" w:name="_Toc43481369"/>
      <w:bookmarkStart w:id="885" w:name="_Toc45134646"/>
      <w:bookmarkStart w:id="886" w:name="_Toc51189178"/>
      <w:bookmarkStart w:id="887" w:name="_Toc51763854"/>
      <w:bookmarkStart w:id="888" w:name="_Toc57206086"/>
      <w:bookmarkStart w:id="889" w:name="_Toc59019427"/>
      <w:bookmarkStart w:id="890" w:name="_Toc68170100"/>
      <w:bookmarkStart w:id="891" w:name="_Toc83234141"/>
      <w:bookmarkStart w:id="892" w:name="_Toc114863695"/>
      <w:r>
        <w:rPr>
          <w:lang w:eastAsia="zh-CN"/>
        </w:rPr>
        <w:t>C.2.1.3</w:t>
      </w:r>
      <w:r w:rsidR="00E65389">
        <w:rPr>
          <w:lang w:eastAsia="zh-CN"/>
        </w:rPr>
        <w:t>.2.1</w:t>
      </w:r>
      <w:r w:rsidR="00E65389">
        <w:rPr>
          <w:lang w:eastAsia="zh-CN"/>
        </w:rPr>
        <w:tab/>
        <w:t>Type: ProfileDoc</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27AE65D" w14:textId="6B432AD9" w:rsidR="009A35F1" w:rsidRDefault="009A35F1" w:rsidP="009A35F1">
      <w:pPr>
        <w:pStyle w:val="TH"/>
      </w:pPr>
      <w:bookmarkStart w:id="893" w:name="_Toc43196600"/>
      <w:bookmarkStart w:id="894" w:name="_Toc43481370"/>
      <w:bookmarkStart w:id="895" w:name="_Toc45134647"/>
      <w:bookmarkStart w:id="896" w:name="_Toc51189179"/>
      <w:bookmarkStart w:id="897" w:name="_Toc51763855"/>
      <w:bookmarkStart w:id="898" w:name="_Toc57206087"/>
      <w:bookmarkStart w:id="899" w:name="_Toc59019428"/>
      <w:bookmarkStart w:id="900" w:name="_Toc68170101"/>
      <w:bookmarkStart w:id="901"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902" w:name="_Toc114863696"/>
      <w:r>
        <w:rPr>
          <w:lang w:eastAsia="zh-CN"/>
        </w:rPr>
        <w:t>C.2.1.3</w:t>
      </w:r>
      <w:r w:rsidR="00E65389">
        <w:rPr>
          <w:lang w:eastAsia="zh-CN"/>
        </w:rPr>
        <w:t>.2.2</w:t>
      </w:r>
      <w:r w:rsidR="00E65389">
        <w:rPr>
          <w:lang w:eastAsia="zh-CN"/>
        </w:rPr>
        <w:tab/>
        <w:t xml:space="preserve">Type: </w:t>
      </w:r>
      <w:bookmarkEnd w:id="893"/>
      <w:bookmarkEnd w:id="894"/>
      <w:bookmarkEnd w:id="895"/>
      <w:bookmarkEnd w:id="896"/>
      <w:bookmarkEnd w:id="897"/>
      <w:bookmarkEnd w:id="898"/>
      <w:bookmarkEnd w:id="899"/>
      <w:bookmarkEnd w:id="900"/>
      <w:bookmarkEnd w:id="901"/>
      <w:r w:rsidR="00E65389">
        <w:rPr>
          <w:lang w:eastAsia="zh-CN"/>
        </w:rPr>
        <w:t>ProfileInfo</w:t>
      </w:r>
      <w:bookmarkEnd w:id="902"/>
    </w:p>
    <w:p w14:paraId="1025DFA5" w14:textId="77777777" w:rsidR="009A35F1" w:rsidRDefault="009A35F1" w:rsidP="009A35F1">
      <w:pPr>
        <w:pStyle w:val="TH"/>
      </w:pPr>
      <w:bookmarkStart w:id="903" w:name="_Toc24868622"/>
      <w:bookmarkStart w:id="904" w:name="_Toc34154100"/>
      <w:bookmarkStart w:id="905" w:name="_Toc36041044"/>
      <w:bookmarkStart w:id="906" w:name="_Toc36041357"/>
      <w:bookmarkStart w:id="907" w:name="_Toc43196601"/>
      <w:bookmarkStart w:id="908" w:name="_Toc43481371"/>
      <w:bookmarkStart w:id="909" w:name="_Toc45134648"/>
      <w:bookmarkStart w:id="910" w:name="_Toc51189180"/>
      <w:bookmarkStart w:id="911" w:name="_Toc51763856"/>
      <w:bookmarkStart w:id="912" w:name="_Toc57206088"/>
      <w:bookmarkStart w:id="913" w:name="_Toc59019429"/>
      <w:bookmarkStart w:id="914" w:name="_Toc68170102"/>
      <w:bookmarkStart w:id="915"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array(ProfileConfig)</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r>
              <w:t>ProfileConfig</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916" w:name="_Toc114863697"/>
      <w:r>
        <w:rPr>
          <w:lang w:eastAsia="zh-CN"/>
        </w:rPr>
        <w:t>C.2.1.3</w:t>
      </w:r>
      <w:r w:rsidR="00E65389">
        <w:rPr>
          <w:lang w:eastAsia="zh-CN"/>
        </w:rPr>
        <w:t>.2.3</w:t>
      </w:r>
      <w:r w:rsidR="00E65389">
        <w:rPr>
          <w:lang w:eastAsia="zh-CN"/>
        </w:rPr>
        <w:tab/>
        <w:t>Type: ProfileConfig</w:t>
      </w:r>
      <w:bookmarkEnd w:id="916"/>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917" w:name="_Toc114863698"/>
      <w:r>
        <w:rPr>
          <w:lang w:eastAsia="zh-CN"/>
        </w:rPr>
        <w:lastRenderedPageBreak/>
        <w:t>C.2.1.3</w:t>
      </w:r>
      <w:r w:rsidR="00E65389">
        <w:rPr>
          <w:lang w:eastAsia="zh-CN"/>
        </w:rPr>
        <w:t>.2.4</w:t>
      </w:r>
      <w:r w:rsidR="00E65389">
        <w:rPr>
          <w:lang w:eastAsia="zh-CN"/>
        </w:rPr>
        <w:tab/>
        <w:t>Type: ValTargetUe</w:t>
      </w:r>
      <w:bookmarkEnd w:id="917"/>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918" w:name="_Toc114863699"/>
      <w:r>
        <w:rPr>
          <w:lang w:eastAsia="zh-CN"/>
        </w:rPr>
        <w:t>C.2.1.3</w:t>
      </w:r>
      <w:r w:rsidR="00E65389">
        <w:rPr>
          <w:lang w:eastAsia="zh-CN"/>
        </w:rPr>
        <w:t>.3</w:t>
      </w:r>
      <w:r w:rsidR="00E65389">
        <w:rPr>
          <w:lang w:eastAsia="zh-CN"/>
        </w:rPr>
        <w:tab/>
        <w:t>Simple data types and enumerations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8"/>
    </w:p>
    <w:p w14:paraId="5CC136F0" w14:textId="0576D93B" w:rsidR="009A35F1" w:rsidRDefault="007F7813" w:rsidP="009A35F1">
      <w:pPr>
        <w:pStyle w:val="Heading5"/>
      </w:pPr>
      <w:bookmarkStart w:id="919" w:name="_Toc34154134"/>
      <w:bookmarkStart w:id="920" w:name="_Toc36041078"/>
      <w:bookmarkStart w:id="921" w:name="_Toc36041391"/>
      <w:bookmarkStart w:id="922" w:name="_Toc43196649"/>
      <w:bookmarkStart w:id="923" w:name="_Toc43481419"/>
      <w:bookmarkStart w:id="924" w:name="_Toc45134696"/>
      <w:bookmarkStart w:id="925" w:name="_Toc51189228"/>
      <w:bookmarkStart w:id="926" w:name="_Toc51763904"/>
      <w:bookmarkStart w:id="927" w:name="_Toc57206136"/>
      <w:bookmarkStart w:id="928" w:name="_Toc59019477"/>
      <w:bookmarkStart w:id="929" w:name="_Toc68170150"/>
      <w:bookmarkStart w:id="930" w:name="_Toc83234191"/>
      <w:bookmarkStart w:id="931" w:name="_Toc24868623"/>
      <w:bookmarkStart w:id="932" w:name="_Toc34154101"/>
      <w:bookmarkStart w:id="933" w:name="_Toc36041045"/>
      <w:bookmarkStart w:id="934" w:name="_Toc36041358"/>
      <w:bookmarkStart w:id="935" w:name="_Toc43196602"/>
      <w:bookmarkStart w:id="936" w:name="_Toc43481372"/>
      <w:bookmarkStart w:id="937" w:name="_Toc45134649"/>
      <w:bookmarkStart w:id="938" w:name="_Toc51189181"/>
      <w:bookmarkStart w:id="939" w:name="_Toc51763857"/>
      <w:bookmarkStart w:id="940" w:name="_Toc57206089"/>
      <w:bookmarkStart w:id="941" w:name="_Toc59019430"/>
      <w:bookmarkStart w:id="942" w:name="_Toc68170103"/>
      <w:bookmarkStart w:id="943" w:name="_Toc83234144"/>
      <w:bookmarkStart w:id="944" w:name="_Toc114863700"/>
      <w:r>
        <w:t>C.2.1.3</w:t>
      </w:r>
      <w:r w:rsidR="009A35F1">
        <w:t>.3.1</w:t>
      </w:r>
      <w:r w:rsidR="009A35F1">
        <w:tab/>
        <w:t xml:space="preserve">Enumeration: </w:t>
      </w:r>
      <w:bookmarkEnd w:id="919"/>
      <w:bookmarkEnd w:id="920"/>
      <w:bookmarkEnd w:id="921"/>
      <w:bookmarkEnd w:id="922"/>
      <w:bookmarkEnd w:id="923"/>
      <w:bookmarkEnd w:id="924"/>
      <w:bookmarkEnd w:id="925"/>
      <w:bookmarkEnd w:id="926"/>
      <w:bookmarkEnd w:id="927"/>
      <w:bookmarkEnd w:id="928"/>
      <w:bookmarkEnd w:id="929"/>
      <w:bookmarkEnd w:id="930"/>
      <w:r w:rsidR="009A35F1">
        <w:t>ConfigType</w:t>
      </w:r>
      <w:bookmarkEnd w:id="944"/>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945" w:name="_Toc114863701"/>
      <w:r>
        <w:rPr>
          <w:lang w:eastAsia="zh-CN"/>
        </w:rPr>
        <w:t>C.2.1.4</w:t>
      </w:r>
      <w:r w:rsidR="00E65389">
        <w:rPr>
          <w:lang w:eastAsia="zh-CN"/>
        </w:rPr>
        <w:tab/>
        <w:t>Error Handling</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5"/>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946" w:name="_Toc114863702"/>
      <w:r>
        <w:t>C.2.1.5</w:t>
      </w:r>
      <w:r w:rsidR="00E65389">
        <w:tab/>
        <w:t>CDDL Specification</w:t>
      </w:r>
      <w:bookmarkEnd w:id="946"/>
    </w:p>
    <w:p w14:paraId="705A9685" w14:textId="595FC4E0" w:rsidR="00E65389" w:rsidRDefault="007F7813" w:rsidP="00E65389">
      <w:pPr>
        <w:pStyle w:val="Heading4"/>
        <w:rPr>
          <w:lang w:eastAsia="zh-CN"/>
        </w:rPr>
      </w:pPr>
      <w:bookmarkStart w:id="947" w:name="_Toc114863703"/>
      <w:r>
        <w:rPr>
          <w:lang w:eastAsia="zh-CN"/>
        </w:rPr>
        <w:t>C.2.1.5</w:t>
      </w:r>
      <w:r w:rsidR="00E65389">
        <w:rPr>
          <w:lang w:eastAsia="zh-CN"/>
        </w:rPr>
        <w:t>.1</w:t>
      </w:r>
      <w:r w:rsidR="00E65389">
        <w:rPr>
          <w:lang w:eastAsia="zh-CN"/>
        </w:rPr>
        <w:tab/>
        <w:t>Introduction</w:t>
      </w:r>
      <w:bookmarkEnd w:id="947"/>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948" w:name="_Toc114863704"/>
      <w:r>
        <w:rPr>
          <w:lang w:eastAsia="zh-CN"/>
        </w:rPr>
        <w:t>C.2.1.5</w:t>
      </w:r>
      <w:r w:rsidR="00E65389">
        <w:rPr>
          <w:lang w:eastAsia="zh-CN"/>
        </w:rPr>
        <w:t>.2</w:t>
      </w:r>
      <w:r w:rsidR="00E65389">
        <w:rPr>
          <w:lang w:eastAsia="zh-CN"/>
        </w:rPr>
        <w:tab/>
        <w:t>CDDL document</w:t>
      </w:r>
      <w:bookmarkEnd w:id="948"/>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C44E0A" w:rsidRDefault="00E65389" w:rsidP="00F2760D">
      <w:pPr>
        <w:pStyle w:val="PL"/>
        <w:rPr>
          <w:lang w:eastAsia="zh-CN"/>
        </w:rPr>
      </w:pPr>
      <w:r w:rsidRPr="00F2760D">
        <w:t xml:space="preserve"> )</w:t>
      </w:r>
    </w:p>
    <w:p w14:paraId="748C6892" w14:textId="77777777" w:rsidR="00E65389" w:rsidRPr="00C44E0A" w:rsidRDefault="00E65389" w:rsidP="00F2760D">
      <w:pPr>
        <w:pStyle w:val="PL"/>
        <w:rPr>
          <w:lang w:eastAsia="zh-CN"/>
        </w:rPr>
      </w:pPr>
      <w:r w:rsidRPr="00F2760D">
        <w:t>}</w:t>
      </w:r>
    </w:p>
    <w:p w14:paraId="49948C9E" w14:textId="77777777" w:rsidR="00E65389" w:rsidRPr="00C44E0A" w:rsidRDefault="00E65389" w:rsidP="00F2760D">
      <w:pPr>
        <w:pStyle w:val="PL"/>
        <w:rPr>
          <w:lang w:eastAsia="zh-CN"/>
        </w:rPr>
      </w:pPr>
    </w:p>
    <w:p w14:paraId="62E372AC" w14:textId="77777777" w:rsidR="00E65389" w:rsidRPr="00C44E0A" w:rsidRDefault="00E65389" w:rsidP="00F2760D">
      <w:pPr>
        <w:pStyle w:val="PL"/>
        <w:rPr>
          <w:lang w:eastAsia="zh-CN"/>
        </w:rPr>
      </w:pPr>
      <w:r w:rsidRPr="00F2760D">
        <w:lastRenderedPageBreak/>
        <w:t>;;; ProfileInfo</w:t>
      </w:r>
    </w:p>
    <w:p w14:paraId="4AB31231" w14:textId="77777777" w:rsidR="00E65389" w:rsidRPr="00C44E0A" w:rsidRDefault="00E65389" w:rsidP="00F2760D">
      <w:pPr>
        <w:pStyle w:val="PL"/>
        <w:rPr>
          <w:lang w:eastAsia="zh-CN"/>
        </w:rPr>
      </w:pPr>
      <w:r w:rsidRPr="00F2760D">
        <w:t>;;+ User profile information.</w:t>
      </w:r>
    </w:p>
    <w:p w14:paraId="52CDB63F" w14:textId="77777777" w:rsidR="00E65389" w:rsidRPr="00C44E0A" w:rsidRDefault="00E65389" w:rsidP="00F2760D">
      <w:pPr>
        <w:pStyle w:val="PL"/>
        <w:rPr>
          <w:lang w:eastAsia="zh-CN"/>
        </w:rPr>
      </w:pPr>
    </w:p>
    <w:p w14:paraId="38D55D90" w14:textId="77777777" w:rsidR="00E65389" w:rsidRPr="00C44E0A" w:rsidRDefault="00E65389" w:rsidP="00F2760D">
      <w:pPr>
        <w:pStyle w:val="PL"/>
        <w:rPr>
          <w:lang w:eastAsia="zh-CN"/>
        </w:rPr>
      </w:pPr>
      <w:r w:rsidRPr="00F2760D">
        <w:t>ProfileInfo = {</w:t>
      </w:r>
    </w:p>
    <w:p w14:paraId="6C732C82" w14:textId="77777777" w:rsidR="00E65389" w:rsidRPr="00C44E0A" w:rsidRDefault="00E65389" w:rsidP="00F2760D">
      <w:pPr>
        <w:pStyle w:val="PL"/>
        <w:rPr>
          <w:lang w:eastAsia="zh-CN"/>
        </w:rPr>
      </w:pPr>
      <w:r w:rsidRPr="00F2760D">
        <w:t xml:space="preserve"> ?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949" w:name="_Toc114863705"/>
      <w:r>
        <w:rPr>
          <w:noProof/>
        </w:rPr>
        <w:t>C.2.1.6</w:t>
      </w:r>
      <w:r w:rsidR="00E65389">
        <w:rPr>
          <w:noProof/>
        </w:rPr>
        <w:tab/>
        <w:t>Media Type</w:t>
      </w:r>
      <w:bookmarkEnd w:id="949"/>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950" w:name="_Toc114863706"/>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950"/>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951" w:name="_Toc114863707"/>
      <w:r>
        <w:t>C.3</w:t>
      </w:r>
      <w:r>
        <w:tab/>
        <w:t>Resource representation and APIs for UE configuration</w:t>
      </w:r>
      <w:bookmarkEnd w:id="951"/>
    </w:p>
    <w:p w14:paraId="35959E9A" w14:textId="19B60426" w:rsidR="009A35F1" w:rsidRPr="00CD7A5A" w:rsidRDefault="009A35F1" w:rsidP="009A35F1">
      <w:pPr>
        <w:pStyle w:val="Heading2"/>
        <w:rPr>
          <w:lang w:eastAsia="zh-CN"/>
        </w:rPr>
      </w:pPr>
      <w:bookmarkStart w:id="952" w:name="_Toc114863708"/>
      <w:r>
        <w:rPr>
          <w:lang w:eastAsia="zh-CN"/>
        </w:rPr>
        <w:t>C.3</w:t>
      </w:r>
      <w:r w:rsidRPr="00CD7A5A">
        <w:rPr>
          <w:lang w:eastAsia="zh-CN"/>
        </w:rPr>
        <w:t>.1</w:t>
      </w:r>
      <w:r w:rsidRPr="00CD7A5A">
        <w:rPr>
          <w:lang w:eastAsia="zh-CN"/>
        </w:rPr>
        <w:tab/>
        <w:t>SU_</w:t>
      </w:r>
      <w:r>
        <w:rPr>
          <w:lang w:eastAsia="zh-CN"/>
        </w:rPr>
        <w:t>UeConfig</w:t>
      </w:r>
      <w:r w:rsidRPr="00CD7A5A">
        <w:rPr>
          <w:lang w:eastAsia="zh-CN"/>
        </w:rPr>
        <w:t xml:space="preserve"> API</w:t>
      </w:r>
      <w:bookmarkEnd w:id="952"/>
    </w:p>
    <w:p w14:paraId="47F23D88" w14:textId="24E677D9" w:rsidR="009A35F1" w:rsidRPr="00CD7A5A" w:rsidRDefault="009A35F1" w:rsidP="009A35F1">
      <w:pPr>
        <w:pStyle w:val="Heading3"/>
        <w:rPr>
          <w:lang w:eastAsia="zh-CN"/>
        </w:rPr>
      </w:pPr>
      <w:bookmarkStart w:id="953" w:name="_Toc114863709"/>
      <w:r>
        <w:rPr>
          <w:lang w:eastAsia="zh-CN"/>
        </w:rPr>
        <w:t>C.3</w:t>
      </w:r>
      <w:r w:rsidRPr="00CD7A5A">
        <w:rPr>
          <w:lang w:eastAsia="zh-CN"/>
        </w:rPr>
        <w:t>.1.1</w:t>
      </w:r>
      <w:r w:rsidRPr="00CD7A5A">
        <w:rPr>
          <w:lang w:eastAsia="zh-CN"/>
        </w:rPr>
        <w:tab/>
        <w:t>API URI</w:t>
      </w:r>
      <w:bookmarkEnd w:id="953"/>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954" w:name="_Toc114863710"/>
      <w:r>
        <w:rPr>
          <w:lang w:eastAsia="zh-CN"/>
        </w:rPr>
        <w:t>C.3.1.2</w:t>
      </w:r>
      <w:r>
        <w:rPr>
          <w:lang w:eastAsia="zh-CN"/>
        </w:rPr>
        <w:tab/>
        <w:t>Resources</w:t>
      </w:r>
      <w:bookmarkEnd w:id="954"/>
    </w:p>
    <w:p w14:paraId="7EEA98FF" w14:textId="3C515CE8" w:rsidR="009A35F1" w:rsidRDefault="009A35F1" w:rsidP="009A35F1">
      <w:pPr>
        <w:pStyle w:val="Heading4"/>
        <w:rPr>
          <w:lang w:eastAsia="zh-CN"/>
        </w:rPr>
      </w:pPr>
      <w:bookmarkStart w:id="955" w:name="_Toc114863711"/>
      <w:r>
        <w:rPr>
          <w:lang w:eastAsia="zh-CN"/>
        </w:rPr>
        <w:t>C.3.1.2.1</w:t>
      </w:r>
      <w:r>
        <w:rPr>
          <w:lang w:eastAsia="zh-CN"/>
        </w:rPr>
        <w:tab/>
        <w:t>Overview</w:t>
      </w:r>
      <w:bookmarkEnd w:id="955"/>
    </w:p>
    <w:p w14:paraId="08FC75BC" w14:textId="61D01CCF" w:rsidR="009A35F1" w:rsidRDefault="0078797C" w:rsidP="009A35F1">
      <w:pPr>
        <w:pStyle w:val="TH"/>
      </w:pPr>
      <w:r>
        <w:object w:dxaOrig="5628" w:dyaOrig="4153" w14:anchorId="675277F0">
          <v:shape id="_x0000_i1026" type="#_x0000_t75" style="width:282pt;height:207pt" o:ole="">
            <v:imagedata r:id="rId14" o:title=""/>
          </v:shape>
          <o:OLEObject Type="Embed" ProgID="Visio.Drawing.15" ShapeID="_x0000_i1026" DrawAspect="Content" ObjectID="_1725476400"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lastRenderedPageBreak/>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Default="009A35F1" w:rsidP="009A35F1">
      <w:pPr>
        <w:pStyle w:val="Heading4"/>
        <w:rPr>
          <w:lang w:eastAsia="zh-CN"/>
        </w:rPr>
      </w:pPr>
      <w:bookmarkStart w:id="956" w:name="_Toc114863712"/>
      <w:r>
        <w:rPr>
          <w:lang w:eastAsia="zh-CN"/>
        </w:rPr>
        <w:t>C.3.1.2.2</w:t>
      </w:r>
      <w:r>
        <w:rPr>
          <w:lang w:eastAsia="zh-CN"/>
        </w:rPr>
        <w:tab/>
        <w:t>Resource: UE Configurations</w:t>
      </w:r>
      <w:bookmarkEnd w:id="956"/>
    </w:p>
    <w:p w14:paraId="06ED2AEC" w14:textId="1E51B949" w:rsidR="009A35F1" w:rsidRDefault="009A35F1" w:rsidP="009A35F1">
      <w:pPr>
        <w:pStyle w:val="Heading5"/>
        <w:rPr>
          <w:lang w:eastAsia="zh-CN"/>
        </w:rPr>
      </w:pPr>
      <w:bookmarkStart w:id="957" w:name="_Toc114863713"/>
      <w:r>
        <w:rPr>
          <w:lang w:eastAsia="zh-CN"/>
        </w:rPr>
        <w:t>C.3.1.2.2.1</w:t>
      </w:r>
      <w:r>
        <w:rPr>
          <w:lang w:eastAsia="zh-CN"/>
        </w:rPr>
        <w:tab/>
        <w:t>Description</w:t>
      </w:r>
      <w:bookmarkEnd w:id="957"/>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58" w:name="_Toc114863714"/>
      <w:r>
        <w:rPr>
          <w:lang w:eastAsia="zh-CN"/>
        </w:rPr>
        <w:t>C.3.1.2.2.2</w:t>
      </w:r>
      <w:r>
        <w:rPr>
          <w:lang w:eastAsia="zh-CN"/>
        </w:rPr>
        <w:tab/>
        <w:t>Resource Definition</w:t>
      </w:r>
      <w:bookmarkEnd w:id="958"/>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59" w:name="_Toc114863715"/>
      <w:r>
        <w:rPr>
          <w:lang w:eastAsia="zh-CN"/>
        </w:rPr>
        <w:t>C.3.1.2.2.3</w:t>
      </w:r>
      <w:r>
        <w:rPr>
          <w:lang w:eastAsia="zh-CN"/>
        </w:rPr>
        <w:tab/>
        <w:t>Resource Standard Methods</w:t>
      </w:r>
      <w:bookmarkEnd w:id="959"/>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lastRenderedPageBreak/>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60" w:name="_Toc114863716"/>
      <w:r>
        <w:rPr>
          <w:lang w:eastAsia="zh-CN"/>
        </w:rPr>
        <w:t>C.3.1.2.3</w:t>
      </w:r>
      <w:r>
        <w:rPr>
          <w:lang w:eastAsia="zh-CN"/>
        </w:rPr>
        <w:tab/>
        <w:t>Resource: Individual UE Configuration</w:t>
      </w:r>
      <w:bookmarkEnd w:id="960"/>
    </w:p>
    <w:p w14:paraId="02EEC5B6" w14:textId="13D0CD13" w:rsidR="009A35F1" w:rsidRDefault="009A35F1" w:rsidP="009A35F1">
      <w:pPr>
        <w:pStyle w:val="Heading5"/>
      </w:pPr>
      <w:bookmarkStart w:id="961" w:name="_Toc114863717"/>
      <w:r>
        <w:t>C.3.1.2.3.1</w:t>
      </w:r>
      <w:r>
        <w:tab/>
        <w:t>Description</w:t>
      </w:r>
      <w:bookmarkEnd w:id="961"/>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62" w:name="_Toc114863718"/>
      <w:r>
        <w:t>C.3.1.2.3.2</w:t>
      </w:r>
      <w:r>
        <w:tab/>
        <w:t>Resource Definition</w:t>
      </w:r>
      <w:bookmarkEnd w:id="962"/>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lastRenderedPageBreak/>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63" w:name="_Toc114863719"/>
      <w:r>
        <w:t>C.3.1.2.3.3</w:t>
      </w:r>
      <w:r>
        <w:tab/>
        <w:t>Resource Standard Methods</w:t>
      </w:r>
      <w:bookmarkEnd w:id="963"/>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lastRenderedPageBreak/>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64" w:name="_Toc114863720"/>
      <w:r>
        <w:rPr>
          <w:lang w:eastAsia="zh-CN"/>
        </w:rPr>
        <w:t>C.3.1.3</w:t>
      </w:r>
      <w:r>
        <w:rPr>
          <w:lang w:eastAsia="zh-CN"/>
        </w:rPr>
        <w:tab/>
        <w:t>Data Model</w:t>
      </w:r>
      <w:bookmarkEnd w:id="964"/>
    </w:p>
    <w:p w14:paraId="26C85AC1" w14:textId="52B12B1E" w:rsidR="009A35F1" w:rsidRDefault="009A35F1" w:rsidP="009A35F1">
      <w:pPr>
        <w:pStyle w:val="Heading4"/>
        <w:rPr>
          <w:lang w:eastAsia="zh-CN"/>
        </w:rPr>
      </w:pPr>
      <w:bookmarkStart w:id="965" w:name="_Toc114863721"/>
      <w:r>
        <w:rPr>
          <w:lang w:eastAsia="zh-CN"/>
        </w:rPr>
        <w:t>C.3.1.3.1</w:t>
      </w:r>
      <w:r>
        <w:rPr>
          <w:lang w:eastAsia="zh-CN"/>
        </w:rPr>
        <w:tab/>
        <w:t>General</w:t>
      </w:r>
      <w:bookmarkEnd w:id="96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66" w:name="_Toc114863722"/>
      <w:r>
        <w:rPr>
          <w:lang w:eastAsia="zh-CN"/>
        </w:rPr>
        <w:lastRenderedPageBreak/>
        <w:t>C.3.1.3.2</w:t>
      </w:r>
      <w:r>
        <w:rPr>
          <w:lang w:eastAsia="zh-CN"/>
        </w:rPr>
        <w:tab/>
        <w:t>Structured data types</w:t>
      </w:r>
      <w:bookmarkEnd w:id="966"/>
    </w:p>
    <w:p w14:paraId="5BA4A67C" w14:textId="3ACC26CA" w:rsidR="009A35F1" w:rsidRDefault="009A35F1" w:rsidP="009A35F1">
      <w:pPr>
        <w:pStyle w:val="Heading5"/>
        <w:rPr>
          <w:lang w:eastAsia="zh-CN"/>
        </w:rPr>
      </w:pPr>
      <w:bookmarkStart w:id="967" w:name="_Toc114863723"/>
      <w:r>
        <w:rPr>
          <w:lang w:eastAsia="zh-CN"/>
        </w:rPr>
        <w:t>C.3.1.3.2.1</w:t>
      </w:r>
      <w:r>
        <w:rPr>
          <w:lang w:eastAsia="zh-CN"/>
        </w:rPr>
        <w:tab/>
        <w:t xml:space="preserve">Type: </w:t>
      </w:r>
      <w:r w:rsidRPr="00DB2ED5">
        <w:rPr>
          <w:lang w:eastAsia="zh-CN"/>
        </w:rPr>
        <w:t>UeConfigDoc</w:t>
      </w:r>
      <w:bookmarkEnd w:id="967"/>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68" w:name="_Toc114863724"/>
      <w:r>
        <w:rPr>
          <w:lang w:eastAsia="zh-CN"/>
        </w:rPr>
        <w:t>C.3.1.3.2.2</w:t>
      </w:r>
      <w:r>
        <w:rPr>
          <w:lang w:eastAsia="zh-CN"/>
        </w:rPr>
        <w:tab/>
        <w:t>Type: UeConfig</w:t>
      </w:r>
      <w:bookmarkEnd w:id="968"/>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69" w:name="_Toc114863725"/>
      <w:r>
        <w:rPr>
          <w:lang w:eastAsia="zh-CN"/>
        </w:rPr>
        <w:t>C.3.1.3.2.3</w:t>
      </w:r>
      <w:r>
        <w:rPr>
          <w:lang w:eastAsia="zh-CN"/>
        </w:rPr>
        <w:tab/>
        <w:t>Type: ValUeIds</w:t>
      </w:r>
      <w:bookmarkEnd w:id="969"/>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70" w:name="_Toc114863726"/>
      <w:r>
        <w:rPr>
          <w:lang w:eastAsia="zh-CN"/>
        </w:rPr>
        <w:lastRenderedPageBreak/>
        <w:t>C.3.1.3.2.4</w:t>
      </w:r>
      <w:r>
        <w:rPr>
          <w:lang w:eastAsia="zh-CN"/>
        </w:rPr>
        <w:tab/>
        <w:t>Type: ImeiRange</w:t>
      </w:r>
      <w:bookmarkEnd w:id="970"/>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71" w:name="_Toc114863727"/>
      <w:r>
        <w:rPr>
          <w:lang w:eastAsia="zh-CN"/>
        </w:rPr>
        <w:t>C.3.1.3.2.5</w:t>
      </w:r>
      <w:r>
        <w:rPr>
          <w:lang w:eastAsia="zh-CN"/>
        </w:rPr>
        <w:tab/>
        <w:t>Type: SnrRange</w:t>
      </w:r>
      <w:bookmarkEnd w:id="971"/>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72" w:name="_Toc114863728"/>
      <w:r>
        <w:rPr>
          <w:lang w:eastAsia="zh-CN"/>
        </w:rPr>
        <w:t>C.3.1.3.3</w:t>
      </w:r>
      <w:r>
        <w:rPr>
          <w:lang w:eastAsia="zh-CN"/>
        </w:rPr>
        <w:tab/>
        <w:t>Simple data types and enumerations</w:t>
      </w:r>
      <w:bookmarkEnd w:id="972"/>
    </w:p>
    <w:p w14:paraId="3688753F" w14:textId="2CF9FA51" w:rsidR="009A35F1" w:rsidRDefault="009A35F1" w:rsidP="009A35F1">
      <w:pPr>
        <w:pStyle w:val="Heading5"/>
      </w:pPr>
      <w:bookmarkStart w:id="973" w:name="_Toc114863729"/>
      <w:r>
        <w:t>C.3.1.3.3.1</w:t>
      </w:r>
      <w:r>
        <w:tab/>
        <w:t>Simple data types</w:t>
      </w:r>
      <w:bookmarkEnd w:id="973"/>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74" w:name="_Toc114863730"/>
      <w:r>
        <w:rPr>
          <w:lang w:eastAsia="zh-CN"/>
        </w:rPr>
        <w:t>C.3.1.4</w:t>
      </w:r>
      <w:r>
        <w:rPr>
          <w:lang w:eastAsia="zh-CN"/>
        </w:rPr>
        <w:tab/>
        <w:t>Error Handling</w:t>
      </w:r>
      <w:bookmarkEnd w:id="974"/>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75" w:name="_Toc114863731"/>
      <w:r>
        <w:t>C.3.1.5</w:t>
      </w:r>
      <w:r>
        <w:tab/>
        <w:t>CDDL Specification</w:t>
      </w:r>
      <w:bookmarkEnd w:id="975"/>
    </w:p>
    <w:p w14:paraId="1EF5010A" w14:textId="3C40E75E" w:rsidR="009A35F1" w:rsidRDefault="009A35F1" w:rsidP="009A35F1">
      <w:pPr>
        <w:pStyle w:val="Heading4"/>
        <w:rPr>
          <w:lang w:eastAsia="zh-CN"/>
        </w:rPr>
      </w:pPr>
      <w:bookmarkStart w:id="976" w:name="_Toc114863732"/>
      <w:r>
        <w:rPr>
          <w:lang w:eastAsia="zh-CN"/>
        </w:rPr>
        <w:t>C.3.1.5.1</w:t>
      </w:r>
      <w:r>
        <w:rPr>
          <w:lang w:eastAsia="zh-CN"/>
        </w:rPr>
        <w:tab/>
        <w:t>Introduction</w:t>
      </w:r>
      <w:bookmarkEnd w:id="976"/>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977" w:name="_Toc114863733"/>
      <w:r>
        <w:rPr>
          <w:lang w:eastAsia="zh-CN"/>
        </w:rPr>
        <w:lastRenderedPageBreak/>
        <w:t>C.3.1.5.2</w:t>
      </w:r>
      <w:r>
        <w:rPr>
          <w:lang w:eastAsia="zh-CN"/>
        </w:rPr>
        <w:tab/>
        <w:t>CDDL document</w:t>
      </w:r>
      <w:bookmarkEnd w:id="977"/>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F2760D" w:rsidRDefault="009A35F1" w:rsidP="00F2760D">
      <w:pPr>
        <w:pStyle w:val="PL"/>
        <w:rPr>
          <w:lang w:eastAsia="zh-CN"/>
        </w:rPr>
      </w:pPr>
      <w:r w:rsidRPr="00F2760D">
        <w:t>ValUeIds = {</w:t>
      </w:r>
    </w:p>
    <w:p w14:paraId="4D21CFFC" w14:textId="77777777" w:rsidR="009A35F1" w:rsidRPr="00F2760D" w:rsidRDefault="009A35F1" w:rsidP="00F2760D">
      <w:pPr>
        <w:pStyle w:val="PL"/>
        <w:rPr>
          <w:lang w:eastAsia="zh-CN"/>
        </w:rPr>
      </w:pPr>
      <w:r w:rsidRPr="00F2760D">
        <w:t xml:space="preserve"> ? uris: [+ Uri]</w:t>
      </w:r>
    </w:p>
    <w:p w14:paraId="2534C73F" w14:textId="77777777" w:rsidR="009A35F1" w:rsidRPr="00F2760D" w:rsidRDefault="009A35F1" w:rsidP="00F2760D">
      <w:pPr>
        <w:pStyle w:val="PL"/>
        <w:rPr>
          <w:lang w:eastAsia="zh-CN"/>
        </w:rPr>
      </w:pPr>
      <w:r w:rsidRPr="00F2760D">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978" w:name="_Toc114863734"/>
      <w:r>
        <w:rPr>
          <w:noProof/>
        </w:rPr>
        <w:t>C.3.1.6</w:t>
      </w:r>
      <w:r>
        <w:rPr>
          <w:noProof/>
        </w:rPr>
        <w:tab/>
        <w:t>Media Type</w:t>
      </w:r>
      <w:bookmarkEnd w:id="978"/>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79" w:name="_Toc114863735"/>
      <w:r>
        <w:rPr>
          <w:noProof/>
        </w:rPr>
        <w:lastRenderedPageBreak/>
        <w:t>C.3.1.7</w:t>
      </w:r>
      <w:r>
        <w:rPr>
          <w:noProof/>
        </w:rPr>
        <w:tab/>
        <w:t>Media Type registration for application/</w:t>
      </w:r>
      <w:r w:rsidRPr="009F36CD">
        <w:rPr>
          <w:noProof/>
        </w:rPr>
        <w:t>vnd.3gpp.seal-ue-config-info+cbor</w:t>
      </w:r>
      <w:bookmarkEnd w:id="979"/>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980" w:name="_Toc25306465"/>
      <w:bookmarkStart w:id="981" w:name="_Toc26192788"/>
      <w:bookmarkStart w:id="982" w:name="_Toc34137083"/>
      <w:bookmarkStart w:id="983" w:name="_Toc34137397"/>
      <w:bookmarkStart w:id="984" w:name="_Toc34138545"/>
      <w:bookmarkStart w:id="985" w:name="_Toc34138788"/>
      <w:bookmarkStart w:id="986" w:name="_Toc34395125"/>
      <w:bookmarkStart w:id="987" w:name="_Toc45264342"/>
      <w:bookmarkStart w:id="988" w:name="_Toc114863736"/>
      <w:r w:rsidRPr="00390A88">
        <w:lastRenderedPageBreak/>
        <w:t xml:space="preserve">Annex </w:t>
      </w:r>
      <w:r w:rsidR="00E10C91">
        <w:t>C</w:t>
      </w:r>
      <w:r w:rsidR="00E10C91" w:rsidRPr="00390A88">
        <w:t xml:space="preserve"> </w:t>
      </w:r>
      <w:r w:rsidRPr="00390A88">
        <w:t>(informative):</w:t>
      </w:r>
      <w:r w:rsidRPr="00390A88">
        <w:br/>
        <w:t>Change history</w:t>
      </w:r>
      <w:bookmarkStart w:id="989" w:name="historyclause"/>
      <w:bookmarkEnd w:id="980"/>
      <w:bookmarkEnd w:id="981"/>
      <w:bookmarkEnd w:id="982"/>
      <w:bookmarkEnd w:id="983"/>
      <w:bookmarkEnd w:id="984"/>
      <w:bookmarkEnd w:id="985"/>
      <w:bookmarkEnd w:id="986"/>
      <w:bookmarkEnd w:id="987"/>
      <w:bookmarkEnd w:id="988"/>
      <w:bookmarkEnd w:id="98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Default="008A293E" w:rsidP="00A504AA">
            <w:pPr>
              <w:pStyle w:val="TAL"/>
            </w:pPr>
            <w: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2EB79" w14:textId="77777777" w:rsidR="00BF4F2A" w:rsidRDefault="00BF4F2A">
      <w:r>
        <w:separator/>
      </w:r>
    </w:p>
  </w:endnote>
  <w:endnote w:type="continuationSeparator" w:id="0">
    <w:p w14:paraId="3A3E056F" w14:textId="77777777" w:rsidR="00BF4F2A" w:rsidRDefault="00BF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448B3" w14:textId="77777777" w:rsidR="00BF4F2A" w:rsidRDefault="00BF4F2A">
      <w:r>
        <w:separator/>
      </w:r>
    </w:p>
  </w:footnote>
  <w:footnote w:type="continuationSeparator" w:id="0">
    <w:p w14:paraId="0B54A11B" w14:textId="77777777" w:rsidR="00BF4F2A" w:rsidRDefault="00BF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486A7BB7"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E09">
      <w:rPr>
        <w:rFonts w:ascii="Arial" w:hAnsi="Arial" w:cs="Arial"/>
        <w:b/>
        <w:noProof/>
        <w:sz w:val="18"/>
        <w:szCs w:val="18"/>
      </w:rPr>
      <w:t>3GPP TS 24.546 V17.4.0 (2022-09)</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31FAEBC7"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E09">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B330A"/>
    <w:rsid w:val="000C47C3"/>
    <w:rsid w:val="000D58AB"/>
    <w:rsid w:val="000D5A61"/>
    <w:rsid w:val="000E1DFA"/>
    <w:rsid w:val="000E3EF3"/>
    <w:rsid w:val="00104441"/>
    <w:rsid w:val="001262E5"/>
    <w:rsid w:val="00126663"/>
    <w:rsid w:val="00133525"/>
    <w:rsid w:val="00140106"/>
    <w:rsid w:val="00140E46"/>
    <w:rsid w:val="00157C16"/>
    <w:rsid w:val="00175696"/>
    <w:rsid w:val="00177D29"/>
    <w:rsid w:val="001817F5"/>
    <w:rsid w:val="00195D9F"/>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77E09"/>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A293E"/>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4643"/>
    <w:rsid w:val="0098698B"/>
    <w:rsid w:val="00997E53"/>
    <w:rsid w:val="009A35F1"/>
    <w:rsid w:val="009B0C73"/>
    <w:rsid w:val="009B1161"/>
    <w:rsid w:val="009E792C"/>
    <w:rsid w:val="009F37B7"/>
    <w:rsid w:val="009F66D6"/>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3255"/>
    <w:rsid w:val="00BE4395"/>
    <w:rsid w:val="00BF128E"/>
    <w:rsid w:val="00BF4F2A"/>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18131</Words>
  <Characters>103351</Characters>
  <Application>Microsoft Office Word</Application>
  <DocSecurity>0</DocSecurity>
  <Lines>861</Lines>
  <Paragraphs>242</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ab.cde</vt:lpstr>
      <vt:lpstr>Foreword</vt:lpstr>
      <vt:lpstr>1	Scope</vt:lpstr>
      <vt:lpstr>2	References</vt:lpstr>
      <vt:lpstr>3	Definitions of terms and abbreviations</vt:lpstr>
      <vt:lpstr>    3.1	Terms</vt:lpstr>
      <vt:lpstr>    3.2	Abbreviations</vt:lpstr>
      <vt:lpstr>4	General description</vt:lpstr>
      <vt:lpstr>5	Functional entities</vt:lpstr>
      <vt:lpstr>    5.1	SEAL configuration management client (SCM-C)</vt:lpstr>
      <vt:lpstr>    5.2	SEAL configuration management server (SCM-S)</vt:lpstr>
      <vt:lpstr>6	Configuration management procedures</vt:lpstr>
      <vt:lpstr>    6.1	General</vt:lpstr>
      <vt:lpstr>    6.2	On-network procedures</vt:lpstr>
      <vt:lpstr>        6.2.1	General</vt:lpstr>
      <vt:lpstr>        6.2.2	Common procedures</vt:lpstr>
      <vt:lpstr>        6.2.3	VAL UE configuration data</vt:lpstr>
      <vt:lpstr>        6.2.4	VAL user profile data</vt:lpstr>
      <vt:lpstr>        6.2.5	Update VAL user profile data</vt:lpstr>
      <vt:lpstr>    6.3	Off-network procedures</vt:lpstr>
      <vt:lpstr>7	Coding</vt:lpstr>
      <vt:lpstr>    7.1	VAL user profile document</vt:lpstr>
      <vt:lpstr>        7.1.1	General</vt:lpstr>
      <vt:lpstr>        7.1.2	Application unique ID</vt:lpstr>
      <vt:lpstr>        7.1.3	Data structure</vt:lpstr>
      <vt:lpstr>        7.1.4	XML Schema</vt:lpstr>
      <vt:lpstr>        7.1.5	Semantics</vt:lpstr>
      <vt:lpstr>        7.1.6	MIME type</vt:lpstr>
      <vt:lpstr>        7.1.7	IANA registration template</vt:lpstr>
      <vt:lpstr>    7.2	VAL UE configuration document</vt:lpstr>
      <vt:lpstr>        7.2.1	General</vt:lpstr>
      <vt:lpstr>        7.2.2	Application unique ID</vt:lpstr>
      <vt:lpstr>        7.2.3	Data structure</vt:lpstr>
      <vt:lpstr>        7.2.4	XML schema</vt:lpstr>
      <vt:lpstr>        7.2.5	Semantics</vt:lpstr>
      <vt:lpstr>        7.2.6	MIME type</vt:lpstr>
      <vt:lpstr>        7.2.7	IANA registration template</vt:lpstr>
      <vt:lpstr>A.1	Creating configuration update event subscription</vt:lpstr>
      <vt:lpstr>    A.1.1	General</vt:lpstr>
      <vt:lpstr>    A.1.2	Client side parameters</vt:lpstr>
      <vt:lpstr>    A.1.3	Server side parameters</vt:lpstr>
      <vt:lpstr>A.2	Retrieve VAL UE configuration data</vt:lpstr>
      <vt:lpstr>    A.2.1	Client side parameters</vt:lpstr>
      <vt:lpstr>B.1	General</vt:lpstr>
      <vt:lpstr>B.2	Configuration update notification</vt:lpstr>
      <vt:lpstr>C.1	General</vt:lpstr>
      <vt:lpstr>    C.1.1	Resource URI structure</vt:lpstr>
      <vt:lpstr>    C.1.2	Use of cache</vt:lpstr>
      <vt:lpstr>    C.1.3	Error handling</vt:lpstr>
      <vt:lpstr>    C.1.4	Data types applicable to multiple resource representations</vt:lpstr>
      <vt:lpstr>        C.1.4.1	General</vt:lpstr>
      <vt:lpstr>        C.1.4.2	Referenced structured data types</vt:lpstr>
      <vt:lpstr>        C.1.4.3	Referenced simple data types and enumerations</vt:lpstr>
      <vt:lpstr>        C.1.4.4	Common structured data types </vt:lpstr>
      <vt:lpstr>        C.1.4.5	Common enumerations </vt:lpstr>
      <vt:lpstr>C.2	Resource representation and APIs for VAL user profile</vt:lpstr>
      <vt:lpstr>    C.2.1	SU_UserProfile API</vt:lpstr>
      <vt:lpstr>        C.2.1.1	API URI</vt:lpstr>
      <vt:lpstr>        C.2.1.2	Resources</vt:lpstr>
      <vt:lpstr>        C.2.1.3	Data Model</vt:lpstr>
      <vt:lpstr>        C.2.1.4	Error Handling</vt:lpstr>
      <vt:lpstr>        C.2.1.5	CDDL Specification</vt:lpstr>
      <vt:lpstr>        C.2.1.6	Media Type</vt:lpstr>
      <vt:lpstr>        C.2.1.7	Media Type registration for application/vnd.3gpp.seal-user-profile-info+</vt:lpstr>
    </vt:vector>
  </TitlesOfParts>
  <Company>ETSI</Company>
  <LinksUpToDate>false</LinksUpToDate>
  <CharactersWithSpaces>121240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24554-h20.</cp:lastModifiedBy>
  <cp:revision>5</cp:revision>
  <cp:lastPrinted>2019-02-25T14:05:00Z</cp:lastPrinted>
  <dcterms:created xsi:type="dcterms:W3CDTF">2022-09-20T21:41:00Z</dcterms:created>
  <dcterms:modified xsi:type="dcterms:W3CDTF">2022-09-23T20:13:00Z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