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39E5D3FE"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1245B3">
              <w:t>18.</w:t>
            </w:r>
            <w:r w:rsidR="004D31A4">
              <w:t>7</w:t>
            </w:r>
            <w:r w:rsidR="001245B3">
              <w:t>.0</w:t>
            </w:r>
            <w:bookmarkEnd w:id="4"/>
            <w:r w:rsidRPr="00DD7806">
              <w:t xml:space="preserve"> </w:t>
            </w:r>
            <w:r w:rsidRPr="00DD7806">
              <w:rPr>
                <w:sz w:val="32"/>
              </w:rPr>
              <w:t>(</w:t>
            </w:r>
            <w:bookmarkStart w:id="5" w:name="issueDate"/>
            <w:r w:rsidR="004D31A4">
              <w:rPr>
                <w:sz w:val="32"/>
              </w:rPr>
              <w:t>2025</w:t>
            </w:r>
            <w:r w:rsidR="001245B3">
              <w:rPr>
                <w:sz w:val="32"/>
              </w:rPr>
              <w:t>-</w:t>
            </w:r>
            <w:bookmarkEnd w:id="5"/>
            <w:r w:rsidR="004D31A4">
              <w:rPr>
                <w:sz w:val="32"/>
              </w:rPr>
              <w:t>03</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3F0A34EF" w:rsidR="00614ECF" w:rsidRPr="00FC5072" w:rsidRDefault="00614ECF" w:rsidP="00126F50">
            <w:pPr>
              <w:pStyle w:val="FP"/>
              <w:jc w:val="center"/>
              <w:rPr>
                <w:noProof/>
                <w:sz w:val="18"/>
              </w:rPr>
            </w:pPr>
            <w:r w:rsidRPr="00FC5072">
              <w:rPr>
                <w:noProof/>
                <w:sz w:val="18"/>
              </w:rPr>
              <w:t xml:space="preserve">© </w:t>
            </w:r>
            <w:r w:rsidR="004D31A4">
              <w:rPr>
                <w:noProof/>
                <w:sz w:val="18"/>
              </w:rPr>
              <w:t>2025</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6996ECF" w14:textId="6D04AA80" w:rsidR="00F11A13"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11A13">
        <w:rPr>
          <w:noProof/>
        </w:rPr>
        <w:t>Foreword</w:t>
      </w:r>
      <w:r w:rsidR="00F11A13">
        <w:rPr>
          <w:noProof/>
        </w:rPr>
        <w:tab/>
      </w:r>
      <w:r w:rsidR="00F11A13">
        <w:rPr>
          <w:noProof/>
        </w:rPr>
        <w:fldChar w:fldCharType="begin" w:fldLock="1"/>
      </w:r>
      <w:r w:rsidR="00F11A13">
        <w:rPr>
          <w:noProof/>
        </w:rPr>
        <w:instrText xml:space="preserve"> PAGEREF _Toc193393712 \h </w:instrText>
      </w:r>
      <w:r w:rsidR="00F11A13">
        <w:rPr>
          <w:noProof/>
        </w:rPr>
      </w:r>
      <w:r w:rsidR="00F11A13">
        <w:rPr>
          <w:noProof/>
        </w:rPr>
        <w:fldChar w:fldCharType="separate"/>
      </w:r>
      <w:r w:rsidR="00F11A13">
        <w:rPr>
          <w:noProof/>
        </w:rPr>
        <w:t>8</w:t>
      </w:r>
      <w:r w:rsidR="00F11A13">
        <w:rPr>
          <w:noProof/>
        </w:rPr>
        <w:fldChar w:fldCharType="end"/>
      </w:r>
    </w:p>
    <w:p w14:paraId="673CB8A3" w14:textId="5CB7C036"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_Toc193393713 \h </w:instrText>
      </w:r>
      <w:r>
        <w:rPr>
          <w:noProof/>
        </w:rPr>
      </w:r>
      <w:r>
        <w:rPr>
          <w:noProof/>
        </w:rPr>
        <w:fldChar w:fldCharType="separate"/>
      </w:r>
      <w:r>
        <w:rPr>
          <w:noProof/>
        </w:rPr>
        <w:t>10</w:t>
      </w:r>
      <w:r>
        <w:rPr>
          <w:noProof/>
        </w:rPr>
        <w:fldChar w:fldCharType="end"/>
      </w:r>
    </w:p>
    <w:p w14:paraId="1F844352" w14:textId="7E6E887E"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_Toc193393714 \h </w:instrText>
      </w:r>
      <w:r>
        <w:rPr>
          <w:noProof/>
        </w:rPr>
      </w:r>
      <w:r>
        <w:rPr>
          <w:noProof/>
        </w:rPr>
        <w:fldChar w:fldCharType="separate"/>
      </w:r>
      <w:r>
        <w:rPr>
          <w:noProof/>
        </w:rPr>
        <w:t>10</w:t>
      </w:r>
      <w:r>
        <w:rPr>
          <w:noProof/>
        </w:rPr>
        <w:fldChar w:fldCharType="end"/>
      </w:r>
    </w:p>
    <w:p w14:paraId="30176F2A" w14:textId="1D67E3F2"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_Toc193393715 \h </w:instrText>
      </w:r>
      <w:r>
        <w:rPr>
          <w:noProof/>
        </w:rPr>
      </w:r>
      <w:r>
        <w:rPr>
          <w:noProof/>
        </w:rPr>
        <w:fldChar w:fldCharType="separate"/>
      </w:r>
      <w:r>
        <w:rPr>
          <w:noProof/>
        </w:rPr>
        <w:t>11</w:t>
      </w:r>
      <w:r>
        <w:rPr>
          <w:noProof/>
        </w:rPr>
        <w:fldChar w:fldCharType="end"/>
      </w:r>
    </w:p>
    <w:p w14:paraId="0E1077F3" w14:textId="38BAD6B0"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_Toc193393716 \h </w:instrText>
      </w:r>
      <w:r>
        <w:rPr>
          <w:noProof/>
        </w:rPr>
      </w:r>
      <w:r>
        <w:rPr>
          <w:noProof/>
        </w:rPr>
        <w:fldChar w:fldCharType="separate"/>
      </w:r>
      <w:r>
        <w:rPr>
          <w:noProof/>
        </w:rPr>
        <w:t>11</w:t>
      </w:r>
      <w:r>
        <w:rPr>
          <w:noProof/>
        </w:rPr>
        <w:fldChar w:fldCharType="end"/>
      </w:r>
    </w:p>
    <w:p w14:paraId="28D66904" w14:textId="6918D4B5"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_Toc193393717 \h </w:instrText>
      </w:r>
      <w:r>
        <w:rPr>
          <w:noProof/>
        </w:rPr>
      </w:r>
      <w:r>
        <w:rPr>
          <w:noProof/>
        </w:rPr>
        <w:fldChar w:fldCharType="separate"/>
      </w:r>
      <w:r>
        <w:rPr>
          <w:noProof/>
        </w:rPr>
        <w:t>12</w:t>
      </w:r>
      <w:r>
        <w:rPr>
          <w:noProof/>
        </w:rPr>
        <w:fldChar w:fldCharType="end"/>
      </w:r>
    </w:p>
    <w:p w14:paraId="448779B9" w14:textId="0E523512"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_Toc193393718 \h </w:instrText>
      </w:r>
      <w:r>
        <w:rPr>
          <w:noProof/>
        </w:rPr>
      </w:r>
      <w:r>
        <w:rPr>
          <w:noProof/>
        </w:rPr>
        <w:fldChar w:fldCharType="separate"/>
      </w:r>
      <w:r>
        <w:rPr>
          <w:noProof/>
        </w:rPr>
        <w:t>12</w:t>
      </w:r>
      <w:r>
        <w:rPr>
          <w:noProof/>
        </w:rPr>
        <w:fldChar w:fldCharType="end"/>
      </w:r>
    </w:p>
    <w:p w14:paraId="1C557BAF" w14:textId="072429F7"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_Toc193393719 \h </w:instrText>
      </w:r>
      <w:r>
        <w:rPr>
          <w:noProof/>
        </w:rPr>
      </w:r>
      <w:r>
        <w:rPr>
          <w:noProof/>
        </w:rPr>
        <w:fldChar w:fldCharType="separate"/>
      </w:r>
      <w:r>
        <w:rPr>
          <w:noProof/>
        </w:rPr>
        <w:t>12</w:t>
      </w:r>
      <w:r>
        <w:rPr>
          <w:noProof/>
        </w:rPr>
        <w:fldChar w:fldCharType="end"/>
      </w:r>
    </w:p>
    <w:p w14:paraId="1676BB5F" w14:textId="2B19458C"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sidRPr="00BA1CA1">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SEAL location management client (SLM-C)</w:t>
      </w:r>
      <w:r>
        <w:rPr>
          <w:noProof/>
        </w:rPr>
        <w:tab/>
      </w:r>
      <w:r>
        <w:rPr>
          <w:noProof/>
        </w:rPr>
        <w:fldChar w:fldCharType="begin" w:fldLock="1"/>
      </w:r>
      <w:r>
        <w:rPr>
          <w:noProof/>
        </w:rPr>
        <w:instrText xml:space="preserve"> PAGEREF _Toc193393720 \h </w:instrText>
      </w:r>
      <w:r>
        <w:rPr>
          <w:noProof/>
        </w:rPr>
      </w:r>
      <w:r>
        <w:rPr>
          <w:noProof/>
        </w:rPr>
        <w:fldChar w:fldCharType="separate"/>
      </w:r>
      <w:r>
        <w:rPr>
          <w:noProof/>
        </w:rPr>
        <w:t>12</w:t>
      </w:r>
      <w:r>
        <w:rPr>
          <w:noProof/>
        </w:rPr>
        <w:fldChar w:fldCharType="end"/>
      </w:r>
    </w:p>
    <w:p w14:paraId="63FEFA56" w14:textId="640B72AD"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sidRPr="00BA1CA1">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SEAL location management server (SLM-S)</w:t>
      </w:r>
      <w:r>
        <w:rPr>
          <w:noProof/>
        </w:rPr>
        <w:tab/>
      </w:r>
      <w:r>
        <w:rPr>
          <w:noProof/>
        </w:rPr>
        <w:fldChar w:fldCharType="begin" w:fldLock="1"/>
      </w:r>
      <w:r>
        <w:rPr>
          <w:noProof/>
        </w:rPr>
        <w:instrText xml:space="preserve"> PAGEREF _Toc193393721 \h </w:instrText>
      </w:r>
      <w:r>
        <w:rPr>
          <w:noProof/>
        </w:rPr>
      </w:r>
      <w:r>
        <w:rPr>
          <w:noProof/>
        </w:rPr>
        <w:fldChar w:fldCharType="separate"/>
      </w:r>
      <w:r>
        <w:rPr>
          <w:noProof/>
        </w:rPr>
        <w:t>13</w:t>
      </w:r>
      <w:r>
        <w:rPr>
          <w:noProof/>
        </w:rPr>
        <w:fldChar w:fldCharType="end"/>
      </w:r>
    </w:p>
    <w:p w14:paraId="47D69261" w14:textId="2A7AF824"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_Toc193393722 \h </w:instrText>
      </w:r>
      <w:r>
        <w:rPr>
          <w:noProof/>
        </w:rPr>
      </w:r>
      <w:r>
        <w:rPr>
          <w:noProof/>
        </w:rPr>
        <w:fldChar w:fldCharType="separate"/>
      </w:r>
      <w:r>
        <w:rPr>
          <w:noProof/>
        </w:rPr>
        <w:t>13</w:t>
      </w:r>
      <w:r>
        <w:rPr>
          <w:noProof/>
        </w:rPr>
        <w:fldChar w:fldCharType="end"/>
      </w:r>
    </w:p>
    <w:p w14:paraId="0DBA649D" w14:textId="2FBE52A3"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_Toc193393723 \h </w:instrText>
      </w:r>
      <w:r>
        <w:rPr>
          <w:noProof/>
        </w:rPr>
      </w:r>
      <w:r>
        <w:rPr>
          <w:noProof/>
        </w:rPr>
        <w:fldChar w:fldCharType="separate"/>
      </w:r>
      <w:r>
        <w:rPr>
          <w:noProof/>
        </w:rPr>
        <w:t>13</w:t>
      </w:r>
      <w:r>
        <w:rPr>
          <w:noProof/>
        </w:rPr>
        <w:fldChar w:fldCharType="end"/>
      </w:r>
    </w:p>
    <w:p w14:paraId="42B2988D" w14:textId="08B87324"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_Toc193393724 \h </w:instrText>
      </w:r>
      <w:r>
        <w:rPr>
          <w:noProof/>
        </w:rPr>
      </w:r>
      <w:r>
        <w:rPr>
          <w:noProof/>
        </w:rPr>
        <w:fldChar w:fldCharType="separate"/>
      </w:r>
      <w:r>
        <w:rPr>
          <w:noProof/>
        </w:rPr>
        <w:t>14</w:t>
      </w:r>
      <w:r>
        <w:rPr>
          <w:noProof/>
        </w:rPr>
        <w:fldChar w:fldCharType="end"/>
      </w:r>
    </w:p>
    <w:p w14:paraId="589337EE" w14:textId="561901BC"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_Toc193393725 \h </w:instrText>
      </w:r>
      <w:r>
        <w:rPr>
          <w:noProof/>
        </w:rPr>
      </w:r>
      <w:r>
        <w:rPr>
          <w:noProof/>
        </w:rPr>
        <w:fldChar w:fldCharType="separate"/>
      </w:r>
      <w:r>
        <w:rPr>
          <w:noProof/>
        </w:rPr>
        <w:t>14</w:t>
      </w:r>
      <w:r>
        <w:rPr>
          <w:noProof/>
        </w:rPr>
        <w:fldChar w:fldCharType="end"/>
      </w:r>
    </w:p>
    <w:p w14:paraId="22D59615" w14:textId="105D071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_Toc193393726 \h </w:instrText>
      </w:r>
      <w:r>
        <w:rPr>
          <w:noProof/>
        </w:rPr>
      </w:r>
      <w:r>
        <w:rPr>
          <w:noProof/>
        </w:rPr>
        <w:fldChar w:fldCharType="separate"/>
      </w:r>
      <w:r>
        <w:rPr>
          <w:noProof/>
        </w:rPr>
        <w:t>14</w:t>
      </w:r>
      <w:r>
        <w:rPr>
          <w:noProof/>
        </w:rPr>
        <w:fldChar w:fldCharType="end"/>
      </w:r>
    </w:p>
    <w:p w14:paraId="76EB5754" w14:textId="36316FF1"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_Toc193393727 \h </w:instrText>
      </w:r>
      <w:r>
        <w:rPr>
          <w:noProof/>
        </w:rPr>
      </w:r>
      <w:r>
        <w:rPr>
          <w:noProof/>
        </w:rPr>
        <w:fldChar w:fldCharType="separate"/>
      </w:r>
      <w:r>
        <w:rPr>
          <w:noProof/>
        </w:rPr>
        <w:t>14</w:t>
      </w:r>
      <w:r>
        <w:rPr>
          <w:noProof/>
        </w:rPr>
        <w:fldChar w:fldCharType="end"/>
      </w:r>
    </w:p>
    <w:p w14:paraId="3D821818" w14:textId="6CDBA1D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_Toc193393728 \h </w:instrText>
      </w:r>
      <w:r>
        <w:rPr>
          <w:noProof/>
        </w:rPr>
      </w:r>
      <w:r>
        <w:rPr>
          <w:noProof/>
        </w:rPr>
        <w:fldChar w:fldCharType="separate"/>
      </w:r>
      <w:r>
        <w:rPr>
          <w:noProof/>
        </w:rPr>
        <w:t>14</w:t>
      </w:r>
      <w:r>
        <w:rPr>
          <w:noProof/>
        </w:rPr>
        <w:fldChar w:fldCharType="end"/>
      </w:r>
    </w:p>
    <w:p w14:paraId="42E31DD2" w14:textId="6BD637FD"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_Toc193393729 \h </w:instrText>
      </w:r>
      <w:r>
        <w:rPr>
          <w:noProof/>
        </w:rPr>
      </w:r>
      <w:r>
        <w:rPr>
          <w:noProof/>
        </w:rPr>
        <w:fldChar w:fldCharType="separate"/>
      </w:r>
      <w:r>
        <w:rPr>
          <w:noProof/>
        </w:rPr>
        <w:t>14</w:t>
      </w:r>
      <w:r>
        <w:rPr>
          <w:noProof/>
        </w:rPr>
        <w:fldChar w:fldCharType="end"/>
      </w:r>
    </w:p>
    <w:p w14:paraId="1DFBD79C" w14:textId="5BD4FAC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_Toc193393730 \h </w:instrText>
      </w:r>
      <w:r>
        <w:rPr>
          <w:noProof/>
        </w:rPr>
      </w:r>
      <w:r>
        <w:rPr>
          <w:noProof/>
        </w:rPr>
        <w:fldChar w:fldCharType="separate"/>
      </w:r>
      <w:r>
        <w:rPr>
          <w:noProof/>
        </w:rPr>
        <w:t>14</w:t>
      </w:r>
      <w:r>
        <w:rPr>
          <w:noProof/>
        </w:rPr>
        <w:fldChar w:fldCharType="end"/>
      </w:r>
    </w:p>
    <w:p w14:paraId="618B38BD" w14:textId="20EEC0A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_Toc193393731 \h </w:instrText>
      </w:r>
      <w:r>
        <w:rPr>
          <w:noProof/>
        </w:rPr>
      </w:r>
      <w:r>
        <w:rPr>
          <w:noProof/>
        </w:rPr>
        <w:fldChar w:fldCharType="separate"/>
      </w:r>
      <w:r>
        <w:rPr>
          <w:noProof/>
        </w:rPr>
        <w:t>14</w:t>
      </w:r>
      <w:r>
        <w:rPr>
          <w:noProof/>
        </w:rPr>
        <w:fldChar w:fldCharType="end"/>
      </w:r>
    </w:p>
    <w:p w14:paraId="350C85EC" w14:textId="37AD1E0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_Toc193393732 \h </w:instrText>
      </w:r>
      <w:r>
        <w:rPr>
          <w:noProof/>
        </w:rPr>
      </w:r>
      <w:r>
        <w:rPr>
          <w:noProof/>
        </w:rPr>
        <w:fldChar w:fldCharType="separate"/>
      </w:r>
      <w:r>
        <w:rPr>
          <w:noProof/>
        </w:rPr>
        <w:t>14</w:t>
      </w:r>
      <w:r>
        <w:rPr>
          <w:noProof/>
        </w:rPr>
        <w:fldChar w:fldCharType="end"/>
      </w:r>
    </w:p>
    <w:p w14:paraId="3C7A91B7" w14:textId="63D92B58"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_Toc193393733 \h </w:instrText>
      </w:r>
      <w:r>
        <w:rPr>
          <w:noProof/>
        </w:rPr>
      </w:r>
      <w:r>
        <w:rPr>
          <w:noProof/>
        </w:rPr>
        <w:fldChar w:fldCharType="separate"/>
      </w:r>
      <w:r>
        <w:rPr>
          <w:noProof/>
        </w:rPr>
        <w:t>15</w:t>
      </w:r>
      <w:r>
        <w:rPr>
          <w:noProof/>
        </w:rPr>
        <w:fldChar w:fldCharType="end"/>
      </w:r>
    </w:p>
    <w:p w14:paraId="4534F14C" w14:textId="6FE5A93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_Toc193393734 \h </w:instrText>
      </w:r>
      <w:r>
        <w:rPr>
          <w:noProof/>
        </w:rPr>
      </w:r>
      <w:r>
        <w:rPr>
          <w:noProof/>
        </w:rPr>
        <w:fldChar w:fldCharType="separate"/>
      </w:r>
      <w:r>
        <w:rPr>
          <w:noProof/>
        </w:rPr>
        <w:t>15</w:t>
      </w:r>
      <w:r>
        <w:rPr>
          <w:noProof/>
        </w:rPr>
        <w:fldChar w:fldCharType="end"/>
      </w:r>
    </w:p>
    <w:p w14:paraId="1B19C5F5" w14:textId="191034C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_Toc193393735 \h </w:instrText>
      </w:r>
      <w:r>
        <w:rPr>
          <w:noProof/>
        </w:rPr>
      </w:r>
      <w:r>
        <w:rPr>
          <w:noProof/>
        </w:rPr>
        <w:fldChar w:fldCharType="separate"/>
      </w:r>
      <w:r>
        <w:rPr>
          <w:noProof/>
        </w:rPr>
        <w:t>15</w:t>
      </w:r>
      <w:r>
        <w:rPr>
          <w:noProof/>
        </w:rPr>
        <w:fldChar w:fldCharType="end"/>
      </w:r>
    </w:p>
    <w:p w14:paraId="46CBF735" w14:textId="35B5FDA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_Toc193393736 \h </w:instrText>
      </w:r>
      <w:r>
        <w:rPr>
          <w:noProof/>
        </w:rPr>
      </w:r>
      <w:r>
        <w:rPr>
          <w:noProof/>
        </w:rPr>
        <w:fldChar w:fldCharType="separate"/>
      </w:r>
      <w:r>
        <w:rPr>
          <w:noProof/>
        </w:rPr>
        <w:t>16</w:t>
      </w:r>
      <w:r>
        <w:rPr>
          <w:noProof/>
        </w:rPr>
        <w:fldChar w:fldCharType="end"/>
      </w:r>
    </w:p>
    <w:p w14:paraId="19D796BB" w14:textId="330F54EC"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_Toc193393737 \h </w:instrText>
      </w:r>
      <w:r>
        <w:rPr>
          <w:noProof/>
        </w:rPr>
      </w:r>
      <w:r>
        <w:rPr>
          <w:noProof/>
        </w:rPr>
        <w:fldChar w:fldCharType="separate"/>
      </w:r>
      <w:r>
        <w:rPr>
          <w:noProof/>
        </w:rPr>
        <w:t>16</w:t>
      </w:r>
      <w:r>
        <w:rPr>
          <w:noProof/>
        </w:rPr>
        <w:fldChar w:fldCharType="end"/>
      </w:r>
    </w:p>
    <w:p w14:paraId="7EBE3BAD" w14:textId="317FC0EE"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_Toc193393738 \h </w:instrText>
      </w:r>
      <w:r>
        <w:rPr>
          <w:noProof/>
        </w:rPr>
      </w:r>
      <w:r>
        <w:rPr>
          <w:noProof/>
        </w:rPr>
        <w:fldChar w:fldCharType="separate"/>
      </w:r>
      <w:r>
        <w:rPr>
          <w:noProof/>
        </w:rPr>
        <w:t>16</w:t>
      </w:r>
      <w:r>
        <w:rPr>
          <w:noProof/>
        </w:rPr>
        <w:fldChar w:fldCharType="end"/>
      </w:r>
    </w:p>
    <w:p w14:paraId="63046171" w14:textId="1975317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_Toc193393739 \h </w:instrText>
      </w:r>
      <w:r>
        <w:rPr>
          <w:noProof/>
        </w:rPr>
      </w:r>
      <w:r>
        <w:rPr>
          <w:noProof/>
        </w:rPr>
        <w:fldChar w:fldCharType="separate"/>
      </w:r>
      <w:r>
        <w:rPr>
          <w:noProof/>
        </w:rPr>
        <w:t>17</w:t>
      </w:r>
      <w:r>
        <w:rPr>
          <w:noProof/>
        </w:rPr>
        <w:fldChar w:fldCharType="end"/>
      </w:r>
    </w:p>
    <w:p w14:paraId="3A1B2729" w14:textId="70264B5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_Toc193393740 \h </w:instrText>
      </w:r>
      <w:r>
        <w:rPr>
          <w:noProof/>
        </w:rPr>
      </w:r>
      <w:r>
        <w:rPr>
          <w:noProof/>
        </w:rPr>
        <w:fldChar w:fldCharType="separate"/>
      </w:r>
      <w:r>
        <w:rPr>
          <w:noProof/>
        </w:rPr>
        <w:t>17</w:t>
      </w:r>
      <w:r>
        <w:rPr>
          <w:noProof/>
        </w:rPr>
        <w:fldChar w:fldCharType="end"/>
      </w:r>
    </w:p>
    <w:p w14:paraId="3EBA1414" w14:textId="304B71D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6.2.2.5.1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_Toc193393741 \h </w:instrText>
      </w:r>
      <w:r>
        <w:rPr>
          <w:noProof/>
        </w:rPr>
      </w:r>
      <w:r>
        <w:rPr>
          <w:noProof/>
        </w:rPr>
        <w:fldChar w:fldCharType="separate"/>
      </w:r>
      <w:r>
        <w:rPr>
          <w:noProof/>
        </w:rPr>
        <w:t>17</w:t>
      </w:r>
      <w:r>
        <w:rPr>
          <w:noProof/>
        </w:rPr>
        <w:fldChar w:fldCharType="end"/>
      </w:r>
    </w:p>
    <w:p w14:paraId="03A12859" w14:textId="586E0B3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_Toc193393742 \h </w:instrText>
      </w:r>
      <w:r>
        <w:rPr>
          <w:noProof/>
        </w:rPr>
      </w:r>
      <w:r>
        <w:rPr>
          <w:noProof/>
        </w:rPr>
        <w:fldChar w:fldCharType="separate"/>
      </w:r>
      <w:r>
        <w:rPr>
          <w:noProof/>
        </w:rPr>
        <w:t>18</w:t>
      </w:r>
      <w:r>
        <w:rPr>
          <w:noProof/>
        </w:rPr>
        <w:fldChar w:fldCharType="end"/>
      </w:r>
    </w:p>
    <w:p w14:paraId="58959315" w14:textId="690C65F6"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_Toc193393743 \h </w:instrText>
      </w:r>
      <w:r>
        <w:rPr>
          <w:noProof/>
        </w:rPr>
      </w:r>
      <w:r>
        <w:rPr>
          <w:noProof/>
        </w:rPr>
        <w:fldChar w:fldCharType="separate"/>
      </w:r>
      <w:r>
        <w:rPr>
          <w:noProof/>
        </w:rPr>
        <w:t>18</w:t>
      </w:r>
      <w:r>
        <w:rPr>
          <w:noProof/>
        </w:rPr>
        <w:fldChar w:fldCharType="end"/>
      </w:r>
    </w:p>
    <w:p w14:paraId="7D3861AB" w14:textId="535496A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HTTP procedure</w:t>
      </w:r>
      <w:r>
        <w:rPr>
          <w:noProof/>
        </w:rPr>
        <w:tab/>
      </w:r>
      <w:r>
        <w:rPr>
          <w:noProof/>
        </w:rPr>
        <w:fldChar w:fldCharType="begin" w:fldLock="1"/>
      </w:r>
      <w:r>
        <w:rPr>
          <w:noProof/>
        </w:rPr>
        <w:instrText xml:space="preserve"> PAGEREF _Toc193393744 \h </w:instrText>
      </w:r>
      <w:r>
        <w:rPr>
          <w:noProof/>
        </w:rPr>
      </w:r>
      <w:r>
        <w:rPr>
          <w:noProof/>
        </w:rPr>
        <w:fldChar w:fldCharType="separate"/>
      </w:r>
      <w:r>
        <w:rPr>
          <w:noProof/>
        </w:rPr>
        <w:t>18</w:t>
      </w:r>
      <w:r>
        <w:rPr>
          <w:noProof/>
        </w:rPr>
        <w:fldChar w:fldCharType="end"/>
      </w:r>
    </w:p>
    <w:p w14:paraId="7707E38A" w14:textId="2D0FC21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_Toc193393745 \h </w:instrText>
      </w:r>
      <w:r>
        <w:rPr>
          <w:noProof/>
        </w:rPr>
      </w:r>
      <w:r>
        <w:rPr>
          <w:noProof/>
        </w:rPr>
        <w:fldChar w:fldCharType="separate"/>
      </w:r>
      <w:r>
        <w:rPr>
          <w:noProof/>
        </w:rPr>
        <w:t>19</w:t>
      </w:r>
      <w:r>
        <w:rPr>
          <w:noProof/>
        </w:rPr>
        <w:fldChar w:fldCharType="end"/>
      </w:r>
    </w:p>
    <w:p w14:paraId="04B1203E" w14:textId="657FA14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CoAP procedure</w:t>
      </w:r>
      <w:r>
        <w:rPr>
          <w:noProof/>
        </w:rPr>
        <w:tab/>
      </w:r>
      <w:r>
        <w:rPr>
          <w:noProof/>
        </w:rPr>
        <w:fldChar w:fldCharType="begin" w:fldLock="1"/>
      </w:r>
      <w:r>
        <w:rPr>
          <w:noProof/>
        </w:rPr>
        <w:instrText xml:space="preserve"> PAGEREF _Toc193393746 \h </w:instrText>
      </w:r>
      <w:r>
        <w:rPr>
          <w:noProof/>
        </w:rPr>
      </w:r>
      <w:r>
        <w:rPr>
          <w:noProof/>
        </w:rPr>
        <w:fldChar w:fldCharType="separate"/>
      </w:r>
      <w:r>
        <w:rPr>
          <w:noProof/>
        </w:rPr>
        <w:t>19</w:t>
      </w:r>
      <w:r>
        <w:rPr>
          <w:noProof/>
        </w:rPr>
        <w:fldChar w:fldCharType="end"/>
      </w:r>
    </w:p>
    <w:p w14:paraId="1A2EAEC9" w14:textId="72C78D7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server </w:t>
      </w:r>
      <w:r w:rsidRPr="00BA1CA1">
        <w:rPr>
          <w:noProof/>
          <w:lang w:val="en-US" w:eastAsia="zh-CN"/>
        </w:rPr>
        <w:t xml:space="preserve">CoAP </w:t>
      </w:r>
      <w:r w:rsidRPr="00BA1CA1">
        <w:rPr>
          <w:noProof/>
          <w:lang w:val="en-US"/>
        </w:rPr>
        <w:t>procedure</w:t>
      </w:r>
      <w:r>
        <w:rPr>
          <w:noProof/>
        </w:rPr>
        <w:tab/>
      </w:r>
      <w:r>
        <w:rPr>
          <w:noProof/>
        </w:rPr>
        <w:fldChar w:fldCharType="begin" w:fldLock="1"/>
      </w:r>
      <w:r>
        <w:rPr>
          <w:noProof/>
        </w:rPr>
        <w:instrText xml:space="preserve"> PAGEREF _Toc193393747 \h </w:instrText>
      </w:r>
      <w:r>
        <w:rPr>
          <w:noProof/>
        </w:rPr>
      </w:r>
      <w:r>
        <w:rPr>
          <w:noProof/>
        </w:rPr>
        <w:fldChar w:fldCharType="separate"/>
      </w:r>
      <w:r>
        <w:rPr>
          <w:noProof/>
        </w:rPr>
        <w:t>19</w:t>
      </w:r>
      <w:r>
        <w:rPr>
          <w:noProof/>
        </w:rPr>
        <w:fldChar w:fldCharType="end"/>
      </w:r>
    </w:p>
    <w:p w14:paraId="0BF41AB5" w14:textId="749E793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_Toc193393748 \h </w:instrText>
      </w:r>
      <w:r>
        <w:rPr>
          <w:noProof/>
        </w:rPr>
      </w:r>
      <w:r>
        <w:rPr>
          <w:noProof/>
        </w:rPr>
        <w:fldChar w:fldCharType="separate"/>
      </w:r>
      <w:r>
        <w:rPr>
          <w:noProof/>
        </w:rPr>
        <w:t>20</w:t>
      </w:r>
      <w:r>
        <w:rPr>
          <w:noProof/>
        </w:rPr>
        <w:fldChar w:fldCharType="end"/>
      </w:r>
    </w:p>
    <w:p w14:paraId="2EB14262" w14:textId="009B5F8B"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HTTP procedure</w:t>
      </w:r>
      <w:r>
        <w:rPr>
          <w:noProof/>
        </w:rPr>
        <w:tab/>
      </w:r>
      <w:r>
        <w:rPr>
          <w:noProof/>
        </w:rPr>
        <w:fldChar w:fldCharType="begin" w:fldLock="1"/>
      </w:r>
      <w:r>
        <w:rPr>
          <w:noProof/>
        </w:rPr>
        <w:instrText xml:space="preserve"> PAGEREF _Toc193393749 \h </w:instrText>
      </w:r>
      <w:r>
        <w:rPr>
          <w:noProof/>
        </w:rPr>
      </w:r>
      <w:r>
        <w:rPr>
          <w:noProof/>
        </w:rPr>
        <w:fldChar w:fldCharType="separate"/>
      </w:r>
      <w:r>
        <w:rPr>
          <w:noProof/>
        </w:rPr>
        <w:t>20</w:t>
      </w:r>
      <w:r>
        <w:rPr>
          <w:noProof/>
        </w:rPr>
        <w:fldChar w:fldCharType="end"/>
      </w:r>
    </w:p>
    <w:p w14:paraId="614C7F05" w14:textId="44E7A595"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_Toc193393750 \h </w:instrText>
      </w:r>
      <w:r>
        <w:rPr>
          <w:noProof/>
        </w:rPr>
      </w:r>
      <w:r>
        <w:rPr>
          <w:noProof/>
        </w:rPr>
        <w:fldChar w:fldCharType="separate"/>
      </w:r>
      <w:r>
        <w:rPr>
          <w:noProof/>
        </w:rPr>
        <w:t>21</w:t>
      </w:r>
      <w:r>
        <w:rPr>
          <w:noProof/>
        </w:rPr>
        <w:fldChar w:fldCharType="end"/>
      </w:r>
    </w:p>
    <w:p w14:paraId="4EB1BF5A" w14:textId="040F4C3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_Toc193393751 \h </w:instrText>
      </w:r>
      <w:r>
        <w:rPr>
          <w:noProof/>
        </w:rPr>
      </w:r>
      <w:r>
        <w:rPr>
          <w:noProof/>
        </w:rPr>
        <w:fldChar w:fldCharType="separate"/>
      </w:r>
      <w:r>
        <w:rPr>
          <w:noProof/>
        </w:rPr>
        <w:t>21</w:t>
      </w:r>
      <w:r>
        <w:rPr>
          <w:noProof/>
        </w:rPr>
        <w:fldChar w:fldCharType="end"/>
      </w:r>
    </w:p>
    <w:p w14:paraId="1406C60D" w14:textId="665B561C"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_Toc193393752 \h </w:instrText>
      </w:r>
      <w:r>
        <w:rPr>
          <w:noProof/>
        </w:rPr>
      </w:r>
      <w:r>
        <w:rPr>
          <w:noProof/>
        </w:rPr>
        <w:fldChar w:fldCharType="separate"/>
      </w:r>
      <w:r>
        <w:rPr>
          <w:noProof/>
        </w:rPr>
        <w:t>22</w:t>
      </w:r>
      <w:r>
        <w:rPr>
          <w:noProof/>
        </w:rPr>
        <w:fldChar w:fldCharType="end"/>
      </w:r>
    </w:p>
    <w:p w14:paraId="62E898D8" w14:textId="150F602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_Toc193393753 \h </w:instrText>
      </w:r>
      <w:r>
        <w:rPr>
          <w:noProof/>
        </w:rPr>
      </w:r>
      <w:r>
        <w:rPr>
          <w:noProof/>
        </w:rPr>
        <w:fldChar w:fldCharType="separate"/>
      </w:r>
      <w:r>
        <w:rPr>
          <w:noProof/>
        </w:rPr>
        <w:t>23</w:t>
      </w:r>
      <w:r>
        <w:rPr>
          <w:noProof/>
        </w:rPr>
        <w:fldChar w:fldCharType="end"/>
      </w:r>
    </w:p>
    <w:p w14:paraId="103C722F" w14:textId="02E456C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c</w:t>
      </w:r>
      <w:r>
        <w:rPr>
          <w:noProof/>
        </w:rPr>
        <w:t>lient HTTP procedure</w:t>
      </w:r>
      <w:r>
        <w:rPr>
          <w:noProof/>
        </w:rPr>
        <w:tab/>
      </w:r>
      <w:r>
        <w:rPr>
          <w:noProof/>
        </w:rPr>
        <w:fldChar w:fldCharType="begin" w:fldLock="1"/>
      </w:r>
      <w:r>
        <w:rPr>
          <w:noProof/>
        </w:rPr>
        <w:instrText xml:space="preserve"> PAGEREF _Toc193393754 \h </w:instrText>
      </w:r>
      <w:r>
        <w:rPr>
          <w:noProof/>
        </w:rPr>
      </w:r>
      <w:r>
        <w:rPr>
          <w:noProof/>
        </w:rPr>
        <w:fldChar w:fldCharType="separate"/>
      </w:r>
      <w:r>
        <w:rPr>
          <w:noProof/>
        </w:rPr>
        <w:t>23</w:t>
      </w:r>
      <w:r>
        <w:rPr>
          <w:noProof/>
        </w:rPr>
        <w:fldChar w:fldCharType="end"/>
      </w:r>
    </w:p>
    <w:p w14:paraId="79F53522" w14:textId="77C06B7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_Toc193393755 \h </w:instrText>
      </w:r>
      <w:r>
        <w:rPr>
          <w:noProof/>
        </w:rPr>
      </w:r>
      <w:r>
        <w:rPr>
          <w:noProof/>
        </w:rPr>
        <w:fldChar w:fldCharType="separate"/>
      </w:r>
      <w:r>
        <w:rPr>
          <w:noProof/>
        </w:rPr>
        <w:t>24</w:t>
      </w:r>
      <w:r>
        <w:rPr>
          <w:noProof/>
        </w:rPr>
        <w:fldChar w:fldCharType="end"/>
      </w:r>
    </w:p>
    <w:p w14:paraId="4F04652B" w14:textId="45EC4D8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VAL Server procedure</w:t>
      </w:r>
      <w:r>
        <w:rPr>
          <w:noProof/>
        </w:rPr>
        <w:tab/>
      </w:r>
      <w:r>
        <w:rPr>
          <w:noProof/>
        </w:rPr>
        <w:fldChar w:fldCharType="begin" w:fldLock="1"/>
      </w:r>
      <w:r>
        <w:rPr>
          <w:noProof/>
        </w:rPr>
        <w:instrText xml:space="preserve"> PAGEREF _Toc193393756 \h </w:instrText>
      </w:r>
      <w:r>
        <w:rPr>
          <w:noProof/>
        </w:rPr>
      </w:r>
      <w:r>
        <w:rPr>
          <w:noProof/>
        </w:rPr>
        <w:fldChar w:fldCharType="separate"/>
      </w:r>
      <w:r>
        <w:rPr>
          <w:noProof/>
        </w:rPr>
        <w:t>24</w:t>
      </w:r>
      <w:r>
        <w:rPr>
          <w:noProof/>
        </w:rPr>
        <w:fldChar w:fldCharType="end"/>
      </w:r>
    </w:p>
    <w:p w14:paraId="76A9FA5C" w14:textId="59D1351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_Toc193393757 \h </w:instrText>
      </w:r>
      <w:r>
        <w:rPr>
          <w:noProof/>
        </w:rPr>
      </w:r>
      <w:r>
        <w:rPr>
          <w:noProof/>
        </w:rPr>
        <w:fldChar w:fldCharType="separate"/>
      </w:r>
      <w:r>
        <w:rPr>
          <w:noProof/>
        </w:rPr>
        <w:t>24</w:t>
      </w:r>
      <w:r>
        <w:rPr>
          <w:noProof/>
        </w:rPr>
        <w:fldChar w:fldCharType="end"/>
      </w:r>
    </w:p>
    <w:p w14:paraId="71F69028" w14:textId="7B77D43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6.2.5.5</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_Toc193393758 \h </w:instrText>
      </w:r>
      <w:r>
        <w:rPr>
          <w:noProof/>
        </w:rPr>
      </w:r>
      <w:r>
        <w:rPr>
          <w:noProof/>
        </w:rPr>
        <w:fldChar w:fldCharType="separate"/>
      </w:r>
      <w:r>
        <w:rPr>
          <w:noProof/>
        </w:rPr>
        <w:t>25</w:t>
      </w:r>
      <w:r>
        <w:rPr>
          <w:noProof/>
        </w:rPr>
        <w:fldChar w:fldCharType="end"/>
      </w:r>
    </w:p>
    <w:p w14:paraId="1B054EBC" w14:textId="4920EF0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_Toc193393759 \h </w:instrText>
      </w:r>
      <w:r>
        <w:rPr>
          <w:noProof/>
        </w:rPr>
      </w:r>
      <w:r>
        <w:rPr>
          <w:noProof/>
        </w:rPr>
        <w:fldChar w:fldCharType="separate"/>
      </w:r>
      <w:r>
        <w:rPr>
          <w:noProof/>
        </w:rPr>
        <w:t>25</w:t>
      </w:r>
      <w:r>
        <w:rPr>
          <w:noProof/>
        </w:rPr>
        <w:fldChar w:fldCharType="end"/>
      </w:r>
    </w:p>
    <w:p w14:paraId="35AA540B" w14:textId="0470C96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VAL server</w:t>
      </w:r>
      <w:r>
        <w:rPr>
          <w:noProof/>
        </w:rPr>
        <w:t xml:space="preserve"> procedure</w:t>
      </w:r>
      <w:r>
        <w:rPr>
          <w:noProof/>
        </w:rPr>
        <w:tab/>
      </w:r>
      <w:r>
        <w:rPr>
          <w:noProof/>
        </w:rPr>
        <w:fldChar w:fldCharType="begin" w:fldLock="1"/>
      </w:r>
      <w:r>
        <w:rPr>
          <w:noProof/>
        </w:rPr>
        <w:instrText xml:space="preserve"> PAGEREF _Toc193393760 \h </w:instrText>
      </w:r>
      <w:r>
        <w:rPr>
          <w:noProof/>
        </w:rPr>
      </w:r>
      <w:r>
        <w:rPr>
          <w:noProof/>
        </w:rPr>
        <w:fldChar w:fldCharType="separate"/>
      </w:r>
      <w:r>
        <w:rPr>
          <w:noProof/>
        </w:rPr>
        <w:t>25</w:t>
      </w:r>
      <w:r>
        <w:rPr>
          <w:noProof/>
        </w:rPr>
        <w:fldChar w:fldCharType="end"/>
      </w:r>
    </w:p>
    <w:p w14:paraId="62670A5A" w14:textId="0EF45B14"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_Toc193393761 \h </w:instrText>
      </w:r>
      <w:r>
        <w:rPr>
          <w:noProof/>
        </w:rPr>
      </w:r>
      <w:r>
        <w:rPr>
          <w:noProof/>
        </w:rPr>
        <w:fldChar w:fldCharType="separate"/>
      </w:r>
      <w:r>
        <w:rPr>
          <w:noProof/>
        </w:rPr>
        <w:t>25</w:t>
      </w:r>
      <w:r>
        <w:rPr>
          <w:noProof/>
        </w:rPr>
        <w:fldChar w:fldCharType="end"/>
      </w:r>
    </w:p>
    <w:p w14:paraId="26050F2A" w14:textId="08A8A7C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_Toc193393762 \h </w:instrText>
      </w:r>
      <w:r>
        <w:rPr>
          <w:noProof/>
        </w:rPr>
      </w:r>
      <w:r>
        <w:rPr>
          <w:noProof/>
        </w:rPr>
        <w:fldChar w:fldCharType="separate"/>
      </w:r>
      <w:r>
        <w:rPr>
          <w:noProof/>
        </w:rPr>
        <w:t>26</w:t>
      </w:r>
      <w:r>
        <w:rPr>
          <w:noProof/>
        </w:rPr>
        <w:fldChar w:fldCharType="end"/>
      </w:r>
    </w:p>
    <w:p w14:paraId="2B238A63" w14:textId="2EFADD3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Server procedure</w:t>
      </w:r>
      <w:r>
        <w:rPr>
          <w:noProof/>
        </w:rPr>
        <w:tab/>
      </w:r>
      <w:r>
        <w:rPr>
          <w:noProof/>
        </w:rPr>
        <w:fldChar w:fldCharType="begin" w:fldLock="1"/>
      </w:r>
      <w:r>
        <w:rPr>
          <w:noProof/>
        </w:rPr>
        <w:instrText xml:space="preserve"> PAGEREF _Toc193393763 \h </w:instrText>
      </w:r>
      <w:r>
        <w:rPr>
          <w:noProof/>
        </w:rPr>
      </w:r>
      <w:r>
        <w:rPr>
          <w:noProof/>
        </w:rPr>
        <w:fldChar w:fldCharType="separate"/>
      </w:r>
      <w:r>
        <w:rPr>
          <w:noProof/>
        </w:rPr>
        <w:t>27</w:t>
      </w:r>
      <w:r>
        <w:rPr>
          <w:noProof/>
        </w:rPr>
        <w:fldChar w:fldCharType="end"/>
      </w:r>
    </w:p>
    <w:p w14:paraId="0D80C06D" w14:textId="549B95D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BA1CA1">
        <w:rPr>
          <w:noProof/>
          <w:lang w:val="en-US" w:eastAsia="zh-CN"/>
        </w:rPr>
        <w:t>SIP based procedure</w:t>
      </w:r>
      <w:r>
        <w:rPr>
          <w:noProof/>
        </w:rPr>
        <w:tab/>
      </w:r>
      <w:r>
        <w:rPr>
          <w:noProof/>
        </w:rPr>
        <w:fldChar w:fldCharType="begin" w:fldLock="1"/>
      </w:r>
      <w:r>
        <w:rPr>
          <w:noProof/>
        </w:rPr>
        <w:instrText xml:space="preserve"> PAGEREF _Toc193393764 \h </w:instrText>
      </w:r>
      <w:r>
        <w:rPr>
          <w:noProof/>
        </w:rPr>
      </w:r>
      <w:r>
        <w:rPr>
          <w:noProof/>
        </w:rPr>
        <w:fldChar w:fldCharType="separate"/>
      </w:r>
      <w:r>
        <w:rPr>
          <w:noProof/>
        </w:rPr>
        <w:t>27</w:t>
      </w:r>
      <w:r>
        <w:rPr>
          <w:noProof/>
        </w:rPr>
        <w:fldChar w:fldCharType="end"/>
      </w:r>
    </w:p>
    <w:p w14:paraId="1F62BB84" w14:textId="64FA3445"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noProof/>
          <w:lang w:val="en-US" w:eastAsia="zh-CN"/>
        </w:rPr>
        <w:t>6.2.6.2.2</w:t>
      </w:r>
      <w:r>
        <w:rPr>
          <w:rFonts w:asciiTheme="minorHAnsi" w:eastAsiaTheme="minorEastAsia" w:hAnsiTheme="minorHAnsi" w:cstheme="minorBidi"/>
          <w:noProof/>
          <w:kern w:val="2"/>
          <w:sz w:val="24"/>
          <w:szCs w:val="24"/>
          <w:lang w:eastAsia="en-GB"/>
          <w14:ligatures w14:val="standardContextual"/>
        </w:rPr>
        <w:tab/>
      </w:r>
      <w:r w:rsidRPr="00BA1CA1">
        <w:rPr>
          <w:noProof/>
          <w:lang w:val="en-US" w:eastAsia="zh-CN"/>
        </w:rPr>
        <w:t>HTTP based procedure</w:t>
      </w:r>
      <w:r>
        <w:rPr>
          <w:noProof/>
        </w:rPr>
        <w:tab/>
      </w:r>
      <w:r>
        <w:rPr>
          <w:noProof/>
        </w:rPr>
        <w:fldChar w:fldCharType="begin" w:fldLock="1"/>
      </w:r>
      <w:r>
        <w:rPr>
          <w:noProof/>
        </w:rPr>
        <w:instrText xml:space="preserve"> PAGEREF _Toc193393765 \h </w:instrText>
      </w:r>
      <w:r>
        <w:rPr>
          <w:noProof/>
        </w:rPr>
      </w:r>
      <w:r>
        <w:rPr>
          <w:noProof/>
        </w:rPr>
        <w:fldChar w:fldCharType="separate"/>
      </w:r>
      <w:r>
        <w:rPr>
          <w:noProof/>
        </w:rPr>
        <w:t>29</w:t>
      </w:r>
      <w:r>
        <w:rPr>
          <w:noProof/>
        </w:rPr>
        <w:fldChar w:fldCharType="end"/>
      </w:r>
    </w:p>
    <w:p w14:paraId="29C066FC" w14:textId="57937CC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_Toc193393766 \h </w:instrText>
      </w:r>
      <w:r>
        <w:rPr>
          <w:noProof/>
        </w:rPr>
      </w:r>
      <w:r>
        <w:rPr>
          <w:noProof/>
        </w:rPr>
        <w:fldChar w:fldCharType="separate"/>
      </w:r>
      <w:r>
        <w:rPr>
          <w:noProof/>
        </w:rPr>
        <w:t>30</w:t>
      </w:r>
      <w:r>
        <w:rPr>
          <w:noProof/>
        </w:rPr>
        <w:fldChar w:fldCharType="end"/>
      </w:r>
    </w:p>
    <w:p w14:paraId="553B9595" w14:textId="269CC8B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client</w:t>
      </w:r>
      <w:r>
        <w:rPr>
          <w:noProof/>
        </w:rPr>
        <w:t xml:space="preserve"> HTTP or SIP procedure</w:t>
      </w:r>
      <w:r>
        <w:rPr>
          <w:noProof/>
        </w:rPr>
        <w:tab/>
      </w:r>
      <w:r>
        <w:rPr>
          <w:noProof/>
        </w:rPr>
        <w:fldChar w:fldCharType="begin" w:fldLock="1"/>
      </w:r>
      <w:r>
        <w:rPr>
          <w:noProof/>
        </w:rPr>
        <w:instrText xml:space="preserve"> PAGEREF _Toc193393767 \h </w:instrText>
      </w:r>
      <w:r>
        <w:rPr>
          <w:noProof/>
        </w:rPr>
      </w:r>
      <w:r>
        <w:rPr>
          <w:noProof/>
        </w:rPr>
        <w:fldChar w:fldCharType="separate"/>
      </w:r>
      <w:r>
        <w:rPr>
          <w:noProof/>
        </w:rPr>
        <w:t>30</w:t>
      </w:r>
      <w:r>
        <w:rPr>
          <w:noProof/>
        </w:rPr>
        <w:fldChar w:fldCharType="end"/>
      </w:r>
    </w:p>
    <w:p w14:paraId="69E64C45" w14:textId="5B4FEFA9"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or SIP procedure</w:t>
      </w:r>
      <w:r>
        <w:rPr>
          <w:noProof/>
        </w:rPr>
        <w:tab/>
      </w:r>
      <w:r>
        <w:rPr>
          <w:noProof/>
        </w:rPr>
        <w:fldChar w:fldCharType="begin" w:fldLock="1"/>
      </w:r>
      <w:r>
        <w:rPr>
          <w:noProof/>
        </w:rPr>
        <w:instrText xml:space="preserve"> PAGEREF _Toc193393768 \h </w:instrText>
      </w:r>
      <w:r>
        <w:rPr>
          <w:noProof/>
        </w:rPr>
      </w:r>
      <w:r>
        <w:rPr>
          <w:noProof/>
        </w:rPr>
        <w:fldChar w:fldCharType="separate"/>
      </w:r>
      <w:r>
        <w:rPr>
          <w:noProof/>
        </w:rPr>
        <w:t>31</w:t>
      </w:r>
      <w:r>
        <w:rPr>
          <w:noProof/>
        </w:rPr>
        <w:fldChar w:fldCharType="end"/>
      </w:r>
    </w:p>
    <w:p w14:paraId="4308D66C" w14:textId="3B51971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_Toc193393769 \h </w:instrText>
      </w:r>
      <w:r>
        <w:rPr>
          <w:noProof/>
        </w:rPr>
      </w:r>
      <w:r>
        <w:rPr>
          <w:noProof/>
        </w:rPr>
        <w:fldChar w:fldCharType="separate"/>
      </w:r>
      <w:r>
        <w:rPr>
          <w:noProof/>
        </w:rPr>
        <w:t>31</w:t>
      </w:r>
      <w:r>
        <w:rPr>
          <w:noProof/>
        </w:rPr>
        <w:fldChar w:fldCharType="end"/>
      </w:r>
    </w:p>
    <w:p w14:paraId="4516C187" w14:textId="40EBF3F3"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_Toc193393770 \h </w:instrText>
      </w:r>
      <w:r>
        <w:rPr>
          <w:noProof/>
        </w:rPr>
      </w:r>
      <w:r>
        <w:rPr>
          <w:noProof/>
        </w:rPr>
        <w:fldChar w:fldCharType="separate"/>
      </w:r>
      <w:r>
        <w:rPr>
          <w:noProof/>
        </w:rPr>
        <w:t>31</w:t>
      </w:r>
      <w:r>
        <w:rPr>
          <w:noProof/>
        </w:rPr>
        <w:fldChar w:fldCharType="end"/>
      </w:r>
    </w:p>
    <w:p w14:paraId="150B3F26" w14:textId="5067D1F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_Toc193393771 \h </w:instrText>
      </w:r>
      <w:r>
        <w:rPr>
          <w:noProof/>
        </w:rPr>
      </w:r>
      <w:r>
        <w:rPr>
          <w:noProof/>
        </w:rPr>
        <w:fldChar w:fldCharType="separate"/>
      </w:r>
      <w:r>
        <w:rPr>
          <w:noProof/>
        </w:rPr>
        <w:t>32</w:t>
      </w:r>
      <w:r>
        <w:rPr>
          <w:noProof/>
        </w:rPr>
        <w:fldChar w:fldCharType="end"/>
      </w:r>
    </w:p>
    <w:p w14:paraId="6B8245E1" w14:textId="41FA2865"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fldLock="1"/>
      </w:r>
      <w:r>
        <w:rPr>
          <w:noProof/>
        </w:rPr>
        <w:instrText xml:space="preserve"> PAGEREF _Toc193393772 \h </w:instrText>
      </w:r>
      <w:r>
        <w:rPr>
          <w:noProof/>
        </w:rPr>
      </w:r>
      <w:r>
        <w:rPr>
          <w:noProof/>
        </w:rPr>
        <w:fldChar w:fldCharType="separate"/>
      </w:r>
      <w:r>
        <w:rPr>
          <w:noProof/>
        </w:rPr>
        <w:t>32</w:t>
      </w:r>
      <w:r>
        <w:rPr>
          <w:noProof/>
        </w:rPr>
        <w:fldChar w:fldCharType="end"/>
      </w:r>
    </w:p>
    <w:p w14:paraId="7FBFC7F7" w14:textId="7D88C73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Server procedure</w:t>
      </w:r>
      <w:r>
        <w:rPr>
          <w:noProof/>
        </w:rPr>
        <w:tab/>
      </w:r>
      <w:r>
        <w:rPr>
          <w:noProof/>
        </w:rPr>
        <w:fldChar w:fldCharType="begin" w:fldLock="1"/>
      </w:r>
      <w:r>
        <w:rPr>
          <w:noProof/>
        </w:rPr>
        <w:instrText xml:space="preserve"> PAGEREF _Toc193393773 \h </w:instrText>
      </w:r>
      <w:r>
        <w:rPr>
          <w:noProof/>
        </w:rPr>
      </w:r>
      <w:r>
        <w:rPr>
          <w:noProof/>
        </w:rPr>
        <w:fldChar w:fldCharType="separate"/>
      </w:r>
      <w:r>
        <w:rPr>
          <w:noProof/>
        </w:rPr>
        <w:t>32</w:t>
      </w:r>
      <w:r>
        <w:rPr>
          <w:noProof/>
        </w:rPr>
        <w:fldChar w:fldCharType="end"/>
      </w:r>
    </w:p>
    <w:p w14:paraId="7B67390D" w14:textId="53B5F44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_Toc193393774 \h </w:instrText>
      </w:r>
      <w:r>
        <w:rPr>
          <w:noProof/>
        </w:rPr>
      </w:r>
      <w:r>
        <w:rPr>
          <w:noProof/>
        </w:rPr>
        <w:fldChar w:fldCharType="separate"/>
      </w:r>
      <w:r>
        <w:rPr>
          <w:noProof/>
        </w:rPr>
        <w:t>33</w:t>
      </w:r>
      <w:r>
        <w:rPr>
          <w:noProof/>
        </w:rPr>
        <w:fldChar w:fldCharType="end"/>
      </w:r>
    </w:p>
    <w:p w14:paraId="42049E56" w14:textId="63EABF9C"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_Toc193393775 \h </w:instrText>
      </w:r>
      <w:r>
        <w:rPr>
          <w:noProof/>
        </w:rPr>
      </w:r>
      <w:r>
        <w:rPr>
          <w:noProof/>
        </w:rPr>
        <w:fldChar w:fldCharType="separate"/>
      </w:r>
      <w:r>
        <w:rPr>
          <w:noProof/>
        </w:rPr>
        <w:t>33</w:t>
      </w:r>
      <w:r>
        <w:rPr>
          <w:noProof/>
        </w:rPr>
        <w:fldChar w:fldCharType="end"/>
      </w:r>
    </w:p>
    <w:p w14:paraId="463B1166" w14:textId="0DBB560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_Toc193393776 \h </w:instrText>
      </w:r>
      <w:r>
        <w:rPr>
          <w:noProof/>
        </w:rPr>
      </w:r>
      <w:r>
        <w:rPr>
          <w:noProof/>
        </w:rPr>
        <w:fldChar w:fldCharType="separate"/>
      </w:r>
      <w:r>
        <w:rPr>
          <w:noProof/>
        </w:rPr>
        <w:t>33</w:t>
      </w:r>
      <w:r>
        <w:rPr>
          <w:noProof/>
        </w:rPr>
        <w:fldChar w:fldCharType="end"/>
      </w:r>
    </w:p>
    <w:p w14:paraId="63174CD2" w14:textId="740D7A7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_Toc193393777 \h </w:instrText>
      </w:r>
      <w:r>
        <w:rPr>
          <w:noProof/>
        </w:rPr>
      </w:r>
      <w:r>
        <w:rPr>
          <w:noProof/>
        </w:rPr>
        <w:fldChar w:fldCharType="separate"/>
      </w:r>
      <w:r>
        <w:rPr>
          <w:noProof/>
        </w:rPr>
        <w:t>34</w:t>
      </w:r>
      <w:r>
        <w:rPr>
          <w:noProof/>
        </w:rPr>
        <w:fldChar w:fldCharType="end"/>
      </w:r>
    </w:p>
    <w:p w14:paraId="0FEAFB2B" w14:textId="358BB56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_Toc193393778 \h </w:instrText>
      </w:r>
      <w:r>
        <w:rPr>
          <w:noProof/>
        </w:rPr>
      </w:r>
      <w:r>
        <w:rPr>
          <w:noProof/>
        </w:rPr>
        <w:fldChar w:fldCharType="separate"/>
      </w:r>
      <w:r>
        <w:rPr>
          <w:noProof/>
        </w:rPr>
        <w:t>34</w:t>
      </w:r>
      <w:r>
        <w:rPr>
          <w:noProof/>
        </w:rPr>
        <w:fldChar w:fldCharType="end"/>
      </w:r>
    </w:p>
    <w:p w14:paraId="44B26328" w14:textId="002CCD6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_Toc193393779 \h </w:instrText>
      </w:r>
      <w:r>
        <w:rPr>
          <w:noProof/>
        </w:rPr>
      </w:r>
      <w:r>
        <w:rPr>
          <w:noProof/>
        </w:rPr>
        <w:fldChar w:fldCharType="separate"/>
      </w:r>
      <w:r>
        <w:rPr>
          <w:noProof/>
        </w:rPr>
        <w:t>35</w:t>
      </w:r>
      <w:r>
        <w:rPr>
          <w:noProof/>
        </w:rPr>
        <w:fldChar w:fldCharType="end"/>
      </w:r>
    </w:p>
    <w:p w14:paraId="0A92DAC3" w14:textId="67091AE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_Toc193393780 \h </w:instrText>
      </w:r>
      <w:r>
        <w:rPr>
          <w:noProof/>
        </w:rPr>
      </w:r>
      <w:r>
        <w:rPr>
          <w:noProof/>
        </w:rPr>
        <w:fldChar w:fldCharType="separate"/>
      </w:r>
      <w:r>
        <w:rPr>
          <w:noProof/>
        </w:rPr>
        <w:t>35</w:t>
      </w:r>
      <w:r>
        <w:rPr>
          <w:noProof/>
        </w:rPr>
        <w:fldChar w:fldCharType="end"/>
      </w:r>
    </w:p>
    <w:p w14:paraId="3EDF2D87" w14:textId="6622A9F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11</w:t>
      </w:r>
      <w:r w:rsidRPr="00BA1CA1">
        <w:rPr>
          <w:noProof/>
          <w:lang w:val="en-US"/>
        </w:rPr>
        <w:t>.1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HTTP procedure</w:t>
      </w:r>
      <w:r>
        <w:rPr>
          <w:noProof/>
        </w:rPr>
        <w:tab/>
      </w:r>
      <w:r>
        <w:rPr>
          <w:noProof/>
        </w:rPr>
        <w:fldChar w:fldCharType="begin" w:fldLock="1"/>
      </w:r>
      <w:r>
        <w:rPr>
          <w:noProof/>
        </w:rPr>
        <w:instrText xml:space="preserve"> PAGEREF _Toc193393781 \h </w:instrText>
      </w:r>
      <w:r>
        <w:rPr>
          <w:noProof/>
        </w:rPr>
      </w:r>
      <w:r>
        <w:rPr>
          <w:noProof/>
        </w:rPr>
        <w:fldChar w:fldCharType="separate"/>
      </w:r>
      <w:r>
        <w:rPr>
          <w:noProof/>
        </w:rPr>
        <w:t>35</w:t>
      </w:r>
      <w:r>
        <w:rPr>
          <w:noProof/>
        </w:rPr>
        <w:fldChar w:fldCharType="end"/>
      </w:r>
    </w:p>
    <w:p w14:paraId="12E260D9" w14:textId="064CB772"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.11</w:t>
      </w:r>
      <w:r w:rsidRPr="00BA1CA1">
        <w:rPr>
          <w:noProof/>
          <w:lang w:val="en-US"/>
        </w:rPr>
        <w:t>.2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_Toc193393782 \h </w:instrText>
      </w:r>
      <w:r>
        <w:rPr>
          <w:noProof/>
        </w:rPr>
      </w:r>
      <w:r>
        <w:rPr>
          <w:noProof/>
        </w:rPr>
        <w:fldChar w:fldCharType="separate"/>
      </w:r>
      <w:r>
        <w:rPr>
          <w:noProof/>
        </w:rPr>
        <w:t>35</w:t>
      </w:r>
      <w:r>
        <w:rPr>
          <w:noProof/>
        </w:rPr>
        <w:fldChar w:fldCharType="end"/>
      </w:r>
    </w:p>
    <w:p w14:paraId="11AA1F47" w14:textId="15CA658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11</w:t>
      </w:r>
      <w:r w:rsidRPr="00BA1CA1">
        <w:rPr>
          <w:noProof/>
          <w:lang w:val="en-US"/>
        </w:rPr>
        <w:t>.3</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CoAP procedure</w:t>
      </w:r>
      <w:r>
        <w:rPr>
          <w:noProof/>
        </w:rPr>
        <w:tab/>
      </w:r>
      <w:r>
        <w:rPr>
          <w:noProof/>
        </w:rPr>
        <w:fldChar w:fldCharType="begin" w:fldLock="1"/>
      </w:r>
      <w:r>
        <w:rPr>
          <w:noProof/>
        </w:rPr>
        <w:instrText xml:space="preserve"> PAGEREF _Toc193393783 \h </w:instrText>
      </w:r>
      <w:r>
        <w:rPr>
          <w:noProof/>
        </w:rPr>
      </w:r>
      <w:r>
        <w:rPr>
          <w:noProof/>
        </w:rPr>
        <w:fldChar w:fldCharType="separate"/>
      </w:r>
      <w:r>
        <w:rPr>
          <w:noProof/>
        </w:rPr>
        <w:t>35</w:t>
      </w:r>
      <w:r>
        <w:rPr>
          <w:noProof/>
        </w:rPr>
        <w:fldChar w:fldCharType="end"/>
      </w:r>
    </w:p>
    <w:p w14:paraId="467EB458" w14:textId="5C09BDAB"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11</w:t>
      </w:r>
      <w:r w:rsidRPr="00BA1CA1">
        <w:rPr>
          <w:noProof/>
          <w:lang w:val="en-US"/>
        </w:rPr>
        <w:t>.4</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server </w:t>
      </w:r>
      <w:r w:rsidRPr="00BA1CA1">
        <w:rPr>
          <w:noProof/>
          <w:lang w:val="en-US" w:eastAsia="zh-CN"/>
        </w:rPr>
        <w:t xml:space="preserve">CoAP </w:t>
      </w:r>
      <w:r w:rsidRPr="00BA1CA1">
        <w:rPr>
          <w:noProof/>
          <w:lang w:val="en-US"/>
        </w:rPr>
        <w:t>procedure</w:t>
      </w:r>
      <w:r>
        <w:rPr>
          <w:noProof/>
        </w:rPr>
        <w:tab/>
      </w:r>
      <w:r>
        <w:rPr>
          <w:noProof/>
        </w:rPr>
        <w:fldChar w:fldCharType="begin" w:fldLock="1"/>
      </w:r>
      <w:r>
        <w:rPr>
          <w:noProof/>
        </w:rPr>
        <w:instrText xml:space="preserve"> PAGEREF _Toc193393784 \h </w:instrText>
      </w:r>
      <w:r>
        <w:rPr>
          <w:noProof/>
        </w:rPr>
      </w:r>
      <w:r>
        <w:rPr>
          <w:noProof/>
        </w:rPr>
        <w:fldChar w:fldCharType="separate"/>
      </w:r>
      <w:r>
        <w:rPr>
          <w:noProof/>
        </w:rPr>
        <w:t>36</w:t>
      </w:r>
      <w:r>
        <w:rPr>
          <w:noProof/>
        </w:rPr>
        <w:fldChar w:fldCharType="end"/>
      </w:r>
    </w:p>
    <w:p w14:paraId="05D96DBD" w14:textId="5677113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_Toc193393785 \h </w:instrText>
      </w:r>
      <w:r>
        <w:rPr>
          <w:noProof/>
        </w:rPr>
      </w:r>
      <w:r>
        <w:rPr>
          <w:noProof/>
        </w:rPr>
        <w:fldChar w:fldCharType="separate"/>
      </w:r>
      <w:r>
        <w:rPr>
          <w:noProof/>
        </w:rPr>
        <w:t>36</w:t>
      </w:r>
      <w:r>
        <w:rPr>
          <w:noProof/>
        </w:rPr>
        <w:fldChar w:fldCharType="end"/>
      </w:r>
    </w:p>
    <w:p w14:paraId="01539001" w14:textId="0AED69D1"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_Toc193393786 \h </w:instrText>
      </w:r>
      <w:r>
        <w:rPr>
          <w:noProof/>
        </w:rPr>
      </w:r>
      <w:r>
        <w:rPr>
          <w:noProof/>
        </w:rPr>
        <w:fldChar w:fldCharType="separate"/>
      </w:r>
      <w:r>
        <w:rPr>
          <w:noProof/>
        </w:rPr>
        <w:t>36</w:t>
      </w:r>
      <w:r>
        <w:rPr>
          <w:noProof/>
        </w:rPr>
        <w:fldChar w:fldCharType="end"/>
      </w:r>
    </w:p>
    <w:p w14:paraId="7DC82D82" w14:textId="0F66289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_Toc193393787 \h </w:instrText>
      </w:r>
      <w:r>
        <w:rPr>
          <w:noProof/>
        </w:rPr>
      </w:r>
      <w:r>
        <w:rPr>
          <w:noProof/>
        </w:rPr>
        <w:fldChar w:fldCharType="separate"/>
      </w:r>
      <w:r>
        <w:rPr>
          <w:noProof/>
        </w:rPr>
        <w:t>37</w:t>
      </w:r>
      <w:r>
        <w:rPr>
          <w:noProof/>
        </w:rPr>
        <w:fldChar w:fldCharType="end"/>
      </w:r>
    </w:p>
    <w:p w14:paraId="0386C872" w14:textId="5793147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_Toc193393788 \h </w:instrText>
      </w:r>
      <w:r>
        <w:rPr>
          <w:noProof/>
        </w:rPr>
      </w:r>
      <w:r>
        <w:rPr>
          <w:noProof/>
        </w:rPr>
        <w:fldChar w:fldCharType="separate"/>
      </w:r>
      <w:r>
        <w:rPr>
          <w:noProof/>
        </w:rPr>
        <w:t>37</w:t>
      </w:r>
      <w:r>
        <w:rPr>
          <w:noProof/>
        </w:rPr>
        <w:fldChar w:fldCharType="end"/>
      </w:r>
    </w:p>
    <w:p w14:paraId="64C471F0" w14:textId="799E4B2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_Toc193393789 \h </w:instrText>
      </w:r>
      <w:r>
        <w:rPr>
          <w:noProof/>
        </w:rPr>
      </w:r>
      <w:r>
        <w:rPr>
          <w:noProof/>
        </w:rPr>
        <w:fldChar w:fldCharType="separate"/>
      </w:r>
      <w:r>
        <w:rPr>
          <w:noProof/>
        </w:rPr>
        <w:t>37</w:t>
      </w:r>
      <w:r>
        <w:rPr>
          <w:noProof/>
        </w:rPr>
        <w:fldChar w:fldCharType="end"/>
      </w:r>
    </w:p>
    <w:p w14:paraId="5F53EAB0" w14:textId="6D5BCD5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_Toc193393790 \h </w:instrText>
      </w:r>
      <w:r>
        <w:rPr>
          <w:noProof/>
        </w:rPr>
      </w:r>
      <w:r>
        <w:rPr>
          <w:noProof/>
        </w:rPr>
        <w:fldChar w:fldCharType="separate"/>
      </w:r>
      <w:r>
        <w:rPr>
          <w:noProof/>
        </w:rPr>
        <w:t>38</w:t>
      </w:r>
      <w:r>
        <w:rPr>
          <w:noProof/>
        </w:rPr>
        <w:fldChar w:fldCharType="end"/>
      </w:r>
    </w:p>
    <w:p w14:paraId="315F4E5C" w14:textId="5591FB51"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_Toc193393791 \h </w:instrText>
      </w:r>
      <w:r>
        <w:rPr>
          <w:noProof/>
        </w:rPr>
      </w:r>
      <w:r>
        <w:rPr>
          <w:noProof/>
        </w:rPr>
        <w:fldChar w:fldCharType="separate"/>
      </w:r>
      <w:r>
        <w:rPr>
          <w:noProof/>
        </w:rPr>
        <w:t>38</w:t>
      </w:r>
      <w:r>
        <w:rPr>
          <w:noProof/>
        </w:rPr>
        <w:fldChar w:fldCharType="end"/>
      </w:r>
    </w:p>
    <w:p w14:paraId="304DF2E5" w14:textId="1F313FE9"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_Toc193393792 \h </w:instrText>
      </w:r>
      <w:r>
        <w:rPr>
          <w:noProof/>
        </w:rPr>
      </w:r>
      <w:r>
        <w:rPr>
          <w:noProof/>
        </w:rPr>
        <w:fldChar w:fldCharType="separate"/>
      </w:r>
      <w:r>
        <w:rPr>
          <w:noProof/>
        </w:rPr>
        <w:t>38</w:t>
      </w:r>
      <w:r>
        <w:rPr>
          <w:noProof/>
        </w:rPr>
        <w:fldChar w:fldCharType="end"/>
      </w:r>
    </w:p>
    <w:p w14:paraId="396BFC01" w14:textId="0909686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_Toc193393793 \h </w:instrText>
      </w:r>
      <w:r>
        <w:rPr>
          <w:noProof/>
        </w:rPr>
      </w:r>
      <w:r>
        <w:rPr>
          <w:noProof/>
        </w:rPr>
        <w:fldChar w:fldCharType="separate"/>
      </w:r>
      <w:r>
        <w:rPr>
          <w:noProof/>
        </w:rPr>
        <w:t>39</w:t>
      </w:r>
      <w:r>
        <w:rPr>
          <w:noProof/>
        </w:rPr>
        <w:fldChar w:fldCharType="end"/>
      </w:r>
    </w:p>
    <w:p w14:paraId="7EAF90C5" w14:textId="04AED43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_Toc193393794 \h </w:instrText>
      </w:r>
      <w:r>
        <w:rPr>
          <w:noProof/>
        </w:rPr>
      </w:r>
      <w:r>
        <w:rPr>
          <w:noProof/>
        </w:rPr>
        <w:fldChar w:fldCharType="separate"/>
      </w:r>
      <w:r>
        <w:rPr>
          <w:noProof/>
        </w:rPr>
        <w:t>39</w:t>
      </w:r>
      <w:r>
        <w:rPr>
          <w:noProof/>
        </w:rPr>
        <w:fldChar w:fldCharType="end"/>
      </w:r>
    </w:p>
    <w:p w14:paraId="3051D0AD" w14:textId="28D06CF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_Toc193393795 \h </w:instrText>
      </w:r>
      <w:r>
        <w:rPr>
          <w:noProof/>
        </w:rPr>
      </w:r>
      <w:r>
        <w:rPr>
          <w:noProof/>
        </w:rPr>
        <w:fldChar w:fldCharType="separate"/>
      </w:r>
      <w:r>
        <w:rPr>
          <w:noProof/>
        </w:rPr>
        <w:t>39</w:t>
      </w:r>
      <w:r>
        <w:rPr>
          <w:noProof/>
        </w:rPr>
        <w:fldChar w:fldCharType="end"/>
      </w:r>
    </w:p>
    <w:p w14:paraId="4DBF411B" w14:textId="67977BB5"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_Toc193393796 \h </w:instrText>
      </w:r>
      <w:r>
        <w:rPr>
          <w:noProof/>
        </w:rPr>
      </w:r>
      <w:r>
        <w:rPr>
          <w:noProof/>
        </w:rPr>
        <w:fldChar w:fldCharType="separate"/>
      </w:r>
      <w:r>
        <w:rPr>
          <w:noProof/>
        </w:rPr>
        <w:t>39</w:t>
      </w:r>
      <w:r>
        <w:rPr>
          <w:noProof/>
        </w:rPr>
        <w:fldChar w:fldCharType="end"/>
      </w:r>
    </w:p>
    <w:p w14:paraId="3D3194DB" w14:textId="2C2F45E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_Toc193393797 \h </w:instrText>
      </w:r>
      <w:r>
        <w:rPr>
          <w:noProof/>
        </w:rPr>
      </w:r>
      <w:r>
        <w:rPr>
          <w:noProof/>
        </w:rPr>
        <w:fldChar w:fldCharType="separate"/>
      </w:r>
      <w:r>
        <w:rPr>
          <w:noProof/>
        </w:rPr>
        <w:t>40</w:t>
      </w:r>
      <w:r>
        <w:rPr>
          <w:noProof/>
        </w:rPr>
        <w:fldChar w:fldCharType="end"/>
      </w:r>
    </w:p>
    <w:p w14:paraId="32286C8D" w14:textId="722A5A7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_Toc193393798 \h </w:instrText>
      </w:r>
      <w:r>
        <w:rPr>
          <w:noProof/>
        </w:rPr>
      </w:r>
      <w:r>
        <w:rPr>
          <w:noProof/>
        </w:rPr>
        <w:fldChar w:fldCharType="separate"/>
      </w:r>
      <w:r>
        <w:rPr>
          <w:noProof/>
        </w:rPr>
        <w:t>40</w:t>
      </w:r>
      <w:r>
        <w:rPr>
          <w:noProof/>
        </w:rPr>
        <w:fldChar w:fldCharType="end"/>
      </w:r>
    </w:p>
    <w:p w14:paraId="53D932A4" w14:textId="1F9A89A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_Toc193393799 \h </w:instrText>
      </w:r>
      <w:r>
        <w:rPr>
          <w:noProof/>
        </w:rPr>
      </w:r>
      <w:r>
        <w:rPr>
          <w:noProof/>
        </w:rPr>
        <w:fldChar w:fldCharType="separate"/>
      </w:r>
      <w:r>
        <w:rPr>
          <w:noProof/>
        </w:rPr>
        <w:t>40</w:t>
      </w:r>
      <w:r>
        <w:rPr>
          <w:noProof/>
        </w:rPr>
        <w:fldChar w:fldCharType="end"/>
      </w:r>
    </w:p>
    <w:p w14:paraId="4E789A1D" w14:textId="5FBBFE7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_Toc193393800 \h </w:instrText>
      </w:r>
      <w:r>
        <w:rPr>
          <w:noProof/>
        </w:rPr>
      </w:r>
      <w:r>
        <w:rPr>
          <w:noProof/>
        </w:rPr>
        <w:fldChar w:fldCharType="separate"/>
      </w:r>
      <w:r>
        <w:rPr>
          <w:noProof/>
        </w:rPr>
        <w:t>41</w:t>
      </w:r>
      <w:r>
        <w:rPr>
          <w:noProof/>
        </w:rPr>
        <w:fldChar w:fldCharType="end"/>
      </w:r>
    </w:p>
    <w:p w14:paraId="03BD30E4" w14:textId="7A6D13C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15</w:t>
      </w:r>
      <w:r w:rsidRPr="00BA1CA1">
        <w:rPr>
          <w:noProof/>
          <w:lang w:val="en-US"/>
        </w:rPr>
        <w:t>.1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c</w:t>
      </w:r>
      <w:r>
        <w:rPr>
          <w:noProof/>
        </w:rPr>
        <w:t>lient HTTP procedure</w:t>
      </w:r>
      <w:r>
        <w:rPr>
          <w:noProof/>
        </w:rPr>
        <w:tab/>
      </w:r>
      <w:r>
        <w:rPr>
          <w:noProof/>
        </w:rPr>
        <w:fldChar w:fldCharType="begin" w:fldLock="1"/>
      </w:r>
      <w:r>
        <w:rPr>
          <w:noProof/>
        </w:rPr>
        <w:instrText xml:space="preserve"> PAGEREF _Toc193393801 \h </w:instrText>
      </w:r>
      <w:r>
        <w:rPr>
          <w:noProof/>
        </w:rPr>
      </w:r>
      <w:r>
        <w:rPr>
          <w:noProof/>
        </w:rPr>
        <w:fldChar w:fldCharType="separate"/>
      </w:r>
      <w:r>
        <w:rPr>
          <w:noProof/>
        </w:rPr>
        <w:t>41</w:t>
      </w:r>
      <w:r>
        <w:rPr>
          <w:noProof/>
        </w:rPr>
        <w:fldChar w:fldCharType="end"/>
      </w:r>
    </w:p>
    <w:p w14:paraId="0C0952F4" w14:textId="61C9FF4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w:t>
      </w:r>
      <w:r w:rsidRPr="00BA1CA1">
        <w:rPr>
          <w:noProof/>
          <w:lang w:val="en-US" w:eastAsia="zh-CN"/>
        </w:rPr>
        <w:t>2.15</w:t>
      </w:r>
      <w:r w:rsidRPr="00BA1CA1">
        <w:rPr>
          <w:noProof/>
          <w:lang w:val="en-US"/>
        </w:rPr>
        <w:t>.2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_Toc193393802 \h </w:instrText>
      </w:r>
      <w:r>
        <w:rPr>
          <w:noProof/>
        </w:rPr>
      </w:r>
      <w:r>
        <w:rPr>
          <w:noProof/>
        </w:rPr>
        <w:fldChar w:fldCharType="separate"/>
      </w:r>
      <w:r>
        <w:rPr>
          <w:noProof/>
        </w:rPr>
        <w:t>41</w:t>
      </w:r>
      <w:r>
        <w:rPr>
          <w:noProof/>
        </w:rPr>
        <w:fldChar w:fldCharType="end"/>
      </w:r>
    </w:p>
    <w:p w14:paraId="5CC00FFD" w14:textId="06B04BF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_Toc193393803 \h </w:instrText>
      </w:r>
      <w:r>
        <w:rPr>
          <w:noProof/>
        </w:rPr>
      </w:r>
      <w:r>
        <w:rPr>
          <w:noProof/>
        </w:rPr>
        <w:fldChar w:fldCharType="separate"/>
      </w:r>
      <w:r>
        <w:rPr>
          <w:noProof/>
        </w:rPr>
        <w:t>41</w:t>
      </w:r>
      <w:r>
        <w:rPr>
          <w:noProof/>
        </w:rPr>
        <w:fldChar w:fldCharType="end"/>
      </w:r>
    </w:p>
    <w:p w14:paraId="4F324356" w14:textId="23715D4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_Toc193393804 \h </w:instrText>
      </w:r>
      <w:r>
        <w:rPr>
          <w:noProof/>
        </w:rPr>
      </w:r>
      <w:r>
        <w:rPr>
          <w:noProof/>
        </w:rPr>
        <w:fldChar w:fldCharType="separate"/>
      </w:r>
      <w:r>
        <w:rPr>
          <w:noProof/>
        </w:rPr>
        <w:t>41</w:t>
      </w:r>
      <w:r>
        <w:rPr>
          <w:noProof/>
        </w:rPr>
        <w:fldChar w:fldCharType="end"/>
      </w:r>
    </w:p>
    <w:p w14:paraId="564E1FB2" w14:textId="1EA12DB2"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_Toc193393805 \h </w:instrText>
      </w:r>
      <w:r>
        <w:rPr>
          <w:noProof/>
        </w:rPr>
      </w:r>
      <w:r>
        <w:rPr>
          <w:noProof/>
        </w:rPr>
        <w:fldChar w:fldCharType="separate"/>
      </w:r>
      <w:r>
        <w:rPr>
          <w:noProof/>
        </w:rPr>
        <w:t>42</w:t>
      </w:r>
      <w:r>
        <w:rPr>
          <w:noProof/>
        </w:rPr>
        <w:fldChar w:fldCharType="end"/>
      </w:r>
    </w:p>
    <w:p w14:paraId="0E22C742" w14:textId="5B51C07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sidRPr="00BA1CA1">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General</w:t>
      </w:r>
      <w:r>
        <w:rPr>
          <w:noProof/>
        </w:rPr>
        <w:tab/>
      </w:r>
      <w:r>
        <w:rPr>
          <w:noProof/>
        </w:rPr>
        <w:fldChar w:fldCharType="begin" w:fldLock="1"/>
      </w:r>
      <w:r>
        <w:rPr>
          <w:noProof/>
        </w:rPr>
        <w:instrText xml:space="preserve"> PAGEREF _Toc193393806 \h </w:instrText>
      </w:r>
      <w:r>
        <w:rPr>
          <w:noProof/>
        </w:rPr>
      </w:r>
      <w:r>
        <w:rPr>
          <w:noProof/>
        </w:rPr>
        <w:fldChar w:fldCharType="separate"/>
      </w:r>
      <w:r>
        <w:rPr>
          <w:noProof/>
        </w:rPr>
        <w:t>42</w:t>
      </w:r>
      <w:r>
        <w:rPr>
          <w:noProof/>
        </w:rPr>
        <w:fldChar w:fldCharType="end"/>
      </w:r>
    </w:p>
    <w:p w14:paraId="6742EF6A" w14:textId="7DEDC252"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_Toc193393807 \h </w:instrText>
      </w:r>
      <w:r>
        <w:rPr>
          <w:noProof/>
        </w:rPr>
      </w:r>
      <w:r>
        <w:rPr>
          <w:noProof/>
        </w:rPr>
        <w:fldChar w:fldCharType="separate"/>
      </w:r>
      <w:r>
        <w:rPr>
          <w:noProof/>
        </w:rPr>
        <w:t>42</w:t>
      </w:r>
      <w:r>
        <w:rPr>
          <w:noProof/>
        </w:rPr>
        <w:fldChar w:fldCharType="end"/>
      </w:r>
    </w:p>
    <w:p w14:paraId="0DE79771" w14:textId="08AFA07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_Toc193393808 \h </w:instrText>
      </w:r>
      <w:r>
        <w:rPr>
          <w:noProof/>
        </w:rPr>
      </w:r>
      <w:r>
        <w:rPr>
          <w:noProof/>
        </w:rPr>
        <w:fldChar w:fldCharType="separate"/>
      </w:r>
      <w:r>
        <w:rPr>
          <w:noProof/>
        </w:rPr>
        <w:t>42</w:t>
      </w:r>
      <w:r>
        <w:rPr>
          <w:noProof/>
        </w:rPr>
        <w:fldChar w:fldCharType="end"/>
      </w:r>
    </w:p>
    <w:p w14:paraId="08A98D0A" w14:textId="618EBE8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_Toc193393809 \h </w:instrText>
      </w:r>
      <w:r>
        <w:rPr>
          <w:noProof/>
        </w:rPr>
      </w:r>
      <w:r>
        <w:rPr>
          <w:noProof/>
        </w:rPr>
        <w:fldChar w:fldCharType="separate"/>
      </w:r>
      <w:r>
        <w:rPr>
          <w:noProof/>
        </w:rPr>
        <w:t>42</w:t>
      </w:r>
      <w:r>
        <w:rPr>
          <w:noProof/>
        </w:rPr>
        <w:fldChar w:fldCharType="end"/>
      </w:r>
    </w:p>
    <w:p w14:paraId="6B947AF1" w14:textId="73025A6C"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6.3.1.2.2</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_Toc193393810 \h </w:instrText>
      </w:r>
      <w:r>
        <w:rPr>
          <w:noProof/>
        </w:rPr>
      </w:r>
      <w:r>
        <w:rPr>
          <w:noProof/>
        </w:rPr>
        <w:fldChar w:fldCharType="separate"/>
      </w:r>
      <w:r>
        <w:rPr>
          <w:noProof/>
        </w:rPr>
        <w:t>42</w:t>
      </w:r>
      <w:r>
        <w:rPr>
          <w:noProof/>
        </w:rPr>
        <w:fldChar w:fldCharType="end"/>
      </w:r>
    </w:p>
    <w:p w14:paraId="3A3D663D" w14:textId="411701C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6.3.1.2.3</w:t>
      </w:r>
      <w:r>
        <w:rPr>
          <w:rFonts w:asciiTheme="minorHAnsi" w:eastAsiaTheme="minorEastAsia" w:hAnsiTheme="minorHAnsi" w:cstheme="minorBidi"/>
          <w:noProof/>
          <w:kern w:val="2"/>
          <w:sz w:val="24"/>
          <w:szCs w:val="24"/>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_Toc193393811 \h </w:instrText>
      </w:r>
      <w:r>
        <w:rPr>
          <w:noProof/>
        </w:rPr>
      </w:r>
      <w:r>
        <w:rPr>
          <w:noProof/>
        </w:rPr>
        <w:fldChar w:fldCharType="separate"/>
      </w:r>
      <w:r>
        <w:rPr>
          <w:noProof/>
        </w:rPr>
        <w:t>43</w:t>
      </w:r>
      <w:r>
        <w:rPr>
          <w:noProof/>
        </w:rPr>
        <w:fldChar w:fldCharType="end"/>
      </w:r>
    </w:p>
    <w:p w14:paraId="60880135" w14:textId="545F7E0E"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6.3.1.2.4</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_Toc193393812 \h </w:instrText>
      </w:r>
      <w:r>
        <w:rPr>
          <w:noProof/>
        </w:rPr>
      </w:r>
      <w:r>
        <w:rPr>
          <w:noProof/>
        </w:rPr>
        <w:fldChar w:fldCharType="separate"/>
      </w:r>
      <w:r>
        <w:rPr>
          <w:noProof/>
        </w:rPr>
        <w:t>43</w:t>
      </w:r>
      <w:r>
        <w:rPr>
          <w:noProof/>
        </w:rPr>
        <w:fldChar w:fldCharType="end"/>
      </w:r>
    </w:p>
    <w:p w14:paraId="5CA3404B" w14:textId="6E0913D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6.3.1.3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_Toc193393813 \h </w:instrText>
      </w:r>
      <w:r>
        <w:rPr>
          <w:noProof/>
        </w:rPr>
      </w:r>
      <w:r>
        <w:rPr>
          <w:noProof/>
        </w:rPr>
        <w:fldChar w:fldCharType="separate"/>
      </w:r>
      <w:r>
        <w:rPr>
          <w:noProof/>
        </w:rPr>
        <w:t>43</w:t>
      </w:r>
      <w:r>
        <w:rPr>
          <w:noProof/>
        </w:rPr>
        <w:fldChar w:fldCharType="end"/>
      </w:r>
    </w:p>
    <w:p w14:paraId="7DE6689D" w14:textId="1D6104C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sidRPr="00BA1CA1">
        <w:rPr>
          <w:noProof/>
          <w:lang w:val="en-US"/>
        </w:rPr>
        <w:t>6.3.2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_Toc193393814 \h </w:instrText>
      </w:r>
      <w:r>
        <w:rPr>
          <w:noProof/>
        </w:rPr>
      </w:r>
      <w:r>
        <w:rPr>
          <w:noProof/>
        </w:rPr>
        <w:fldChar w:fldCharType="separate"/>
      </w:r>
      <w:r>
        <w:rPr>
          <w:noProof/>
        </w:rPr>
        <w:t>44</w:t>
      </w:r>
      <w:r>
        <w:rPr>
          <w:noProof/>
        </w:rPr>
        <w:fldChar w:fldCharType="end"/>
      </w:r>
    </w:p>
    <w:p w14:paraId="0B485A68" w14:textId="0A4C7B8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_Toc193393815 \h </w:instrText>
      </w:r>
      <w:r>
        <w:rPr>
          <w:noProof/>
        </w:rPr>
      </w:r>
      <w:r>
        <w:rPr>
          <w:noProof/>
        </w:rPr>
        <w:fldChar w:fldCharType="separate"/>
      </w:r>
      <w:r>
        <w:rPr>
          <w:noProof/>
        </w:rPr>
        <w:t>44</w:t>
      </w:r>
      <w:r>
        <w:rPr>
          <w:noProof/>
        </w:rPr>
        <w:fldChar w:fldCharType="end"/>
      </w:r>
    </w:p>
    <w:p w14:paraId="71C0F58F" w14:textId="70958FAE"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6.3.2.1.1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originating procedure</w:t>
      </w:r>
      <w:r>
        <w:rPr>
          <w:noProof/>
        </w:rPr>
        <w:tab/>
      </w:r>
      <w:r>
        <w:rPr>
          <w:noProof/>
        </w:rPr>
        <w:fldChar w:fldCharType="begin" w:fldLock="1"/>
      </w:r>
      <w:r>
        <w:rPr>
          <w:noProof/>
        </w:rPr>
        <w:instrText xml:space="preserve"> PAGEREF _Toc193393816 \h </w:instrText>
      </w:r>
      <w:r>
        <w:rPr>
          <w:noProof/>
        </w:rPr>
      </w:r>
      <w:r>
        <w:rPr>
          <w:noProof/>
        </w:rPr>
        <w:fldChar w:fldCharType="separate"/>
      </w:r>
      <w:r>
        <w:rPr>
          <w:noProof/>
        </w:rPr>
        <w:t>44</w:t>
      </w:r>
      <w:r>
        <w:rPr>
          <w:noProof/>
        </w:rPr>
        <w:fldChar w:fldCharType="end"/>
      </w:r>
    </w:p>
    <w:p w14:paraId="12996E7B" w14:textId="04BBE04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6.3.2.1.2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terminating procedure</w:t>
      </w:r>
      <w:r>
        <w:rPr>
          <w:noProof/>
        </w:rPr>
        <w:tab/>
      </w:r>
      <w:r>
        <w:rPr>
          <w:noProof/>
        </w:rPr>
        <w:fldChar w:fldCharType="begin" w:fldLock="1"/>
      </w:r>
      <w:r>
        <w:rPr>
          <w:noProof/>
        </w:rPr>
        <w:instrText xml:space="preserve"> PAGEREF _Toc193393817 \h </w:instrText>
      </w:r>
      <w:r>
        <w:rPr>
          <w:noProof/>
        </w:rPr>
      </w:r>
      <w:r>
        <w:rPr>
          <w:noProof/>
        </w:rPr>
        <w:fldChar w:fldCharType="separate"/>
      </w:r>
      <w:r>
        <w:rPr>
          <w:noProof/>
        </w:rPr>
        <w:t>44</w:t>
      </w:r>
      <w:r>
        <w:rPr>
          <w:noProof/>
        </w:rPr>
        <w:fldChar w:fldCharType="end"/>
      </w:r>
    </w:p>
    <w:p w14:paraId="23301E28" w14:textId="338AAF22"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_Toc193393818 \h </w:instrText>
      </w:r>
      <w:r>
        <w:rPr>
          <w:noProof/>
        </w:rPr>
      </w:r>
      <w:r>
        <w:rPr>
          <w:noProof/>
        </w:rPr>
        <w:fldChar w:fldCharType="separate"/>
      </w:r>
      <w:r>
        <w:rPr>
          <w:noProof/>
        </w:rPr>
        <w:t>45</w:t>
      </w:r>
      <w:r>
        <w:rPr>
          <w:noProof/>
        </w:rPr>
        <w:fldChar w:fldCharType="end"/>
      </w:r>
    </w:p>
    <w:p w14:paraId="0801A439" w14:textId="691E042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6.3.2.2.1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originating procedure</w:t>
      </w:r>
      <w:r>
        <w:rPr>
          <w:noProof/>
        </w:rPr>
        <w:tab/>
      </w:r>
      <w:r>
        <w:rPr>
          <w:noProof/>
        </w:rPr>
        <w:fldChar w:fldCharType="begin" w:fldLock="1"/>
      </w:r>
      <w:r>
        <w:rPr>
          <w:noProof/>
        </w:rPr>
        <w:instrText xml:space="preserve"> PAGEREF _Toc193393819 \h </w:instrText>
      </w:r>
      <w:r>
        <w:rPr>
          <w:noProof/>
        </w:rPr>
      </w:r>
      <w:r>
        <w:rPr>
          <w:noProof/>
        </w:rPr>
        <w:fldChar w:fldCharType="separate"/>
      </w:r>
      <w:r>
        <w:rPr>
          <w:noProof/>
        </w:rPr>
        <w:t>45</w:t>
      </w:r>
      <w:r>
        <w:rPr>
          <w:noProof/>
        </w:rPr>
        <w:fldChar w:fldCharType="end"/>
      </w:r>
    </w:p>
    <w:p w14:paraId="4205E152" w14:textId="51513B9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6.3.2.2.2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terminating procedure</w:t>
      </w:r>
      <w:r>
        <w:rPr>
          <w:noProof/>
        </w:rPr>
        <w:tab/>
      </w:r>
      <w:r>
        <w:rPr>
          <w:noProof/>
        </w:rPr>
        <w:fldChar w:fldCharType="begin" w:fldLock="1"/>
      </w:r>
      <w:r>
        <w:rPr>
          <w:noProof/>
        </w:rPr>
        <w:instrText xml:space="preserve"> PAGEREF _Toc193393820 \h </w:instrText>
      </w:r>
      <w:r>
        <w:rPr>
          <w:noProof/>
        </w:rPr>
      </w:r>
      <w:r>
        <w:rPr>
          <w:noProof/>
        </w:rPr>
        <w:fldChar w:fldCharType="separate"/>
      </w:r>
      <w:r>
        <w:rPr>
          <w:noProof/>
        </w:rPr>
        <w:t>45</w:t>
      </w:r>
      <w:r>
        <w:rPr>
          <w:noProof/>
        </w:rPr>
        <w:fldChar w:fldCharType="end"/>
      </w:r>
    </w:p>
    <w:p w14:paraId="76A1CC9F" w14:textId="75DD53E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_Toc193393821 \h </w:instrText>
      </w:r>
      <w:r>
        <w:rPr>
          <w:noProof/>
        </w:rPr>
      </w:r>
      <w:r>
        <w:rPr>
          <w:noProof/>
        </w:rPr>
        <w:fldChar w:fldCharType="separate"/>
      </w:r>
      <w:r>
        <w:rPr>
          <w:noProof/>
        </w:rPr>
        <w:t>45</w:t>
      </w:r>
      <w:r>
        <w:rPr>
          <w:noProof/>
        </w:rPr>
        <w:fldChar w:fldCharType="end"/>
      </w:r>
    </w:p>
    <w:p w14:paraId="3833D4B1" w14:textId="00E84A7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6.3.2.3.1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originating procedure</w:t>
      </w:r>
      <w:r>
        <w:rPr>
          <w:noProof/>
        </w:rPr>
        <w:tab/>
      </w:r>
      <w:r>
        <w:rPr>
          <w:noProof/>
        </w:rPr>
        <w:fldChar w:fldCharType="begin" w:fldLock="1"/>
      </w:r>
      <w:r>
        <w:rPr>
          <w:noProof/>
        </w:rPr>
        <w:instrText xml:space="preserve"> PAGEREF _Toc193393822 \h </w:instrText>
      </w:r>
      <w:r>
        <w:rPr>
          <w:noProof/>
        </w:rPr>
      </w:r>
      <w:r>
        <w:rPr>
          <w:noProof/>
        </w:rPr>
        <w:fldChar w:fldCharType="separate"/>
      </w:r>
      <w:r>
        <w:rPr>
          <w:noProof/>
        </w:rPr>
        <w:t>45</w:t>
      </w:r>
      <w:r>
        <w:rPr>
          <w:noProof/>
        </w:rPr>
        <w:fldChar w:fldCharType="end"/>
      </w:r>
    </w:p>
    <w:p w14:paraId="3773578D" w14:textId="6770363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6.3.2.3.2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terminating procedure</w:t>
      </w:r>
      <w:r>
        <w:rPr>
          <w:noProof/>
        </w:rPr>
        <w:tab/>
      </w:r>
      <w:r>
        <w:rPr>
          <w:noProof/>
        </w:rPr>
        <w:fldChar w:fldCharType="begin" w:fldLock="1"/>
      </w:r>
      <w:r>
        <w:rPr>
          <w:noProof/>
        </w:rPr>
        <w:instrText xml:space="preserve"> PAGEREF _Toc193393823 \h </w:instrText>
      </w:r>
      <w:r>
        <w:rPr>
          <w:noProof/>
        </w:rPr>
      </w:r>
      <w:r>
        <w:rPr>
          <w:noProof/>
        </w:rPr>
        <w:fldChar w:fldCharType="separate"/>
      </w:r>
      <w:r>
        <w:rPr>
          <w:noProof/>
        </w:rPr>
        <w:t>46</w:t>
      </w:r>
      <w:r>
        <w:rPr>
          <w:noProof/>
        </w:rPr>
        <w:fldChar w:fldCharType="end"/>
      </w:r>
    </w:p>
    <w:p w14:paraId="5EF2A07A" w14:textId="1B33E8B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_Toc193393824 \h </w:instrText>
      </w:r>
      <w:r>
        <w:rPr>
          <w:noProof/>
        </w:rPr>
      </w:r>
      <w:r>
        <w:rPr>
          <w:noProof/>
        </w:rPr>
        <w:fldChar w:fldCharType="separate"/>
      </w:r>
      <w:r>
        <w:rPr>
          <w:noProof/>
        </w:rPr>
        <w:t>46</w:t>
      </w:r>
      <w:r>
        <w:rPr>
          <w:noProof/>
        </w:rPr>
        <w:fldChar w:fldCharType="end"/>
      </w:r>
    </w:p>
    <w:p w14:paraId="1D034383" w14:textId="032609E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6.3.3.1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originating procedure</w:t>
      </w:r>
      <w:r>
        <w:rPr>
          <w:noProof/>
        </w:rPr>
        <w:tab/>
      </w:r>
      <w:r>
        <w:rPr>
          <w:noProof/>
        </w:rPr>
        <w:fldChar w:fldCharType="begin" w:fldLock="1"/>
      </w:r>
      <w:r>
        <w:rPr>
          <w:noProof/>
        </w:rPr>
        <w:instrText xml:space="preserve"> PAGEREF _Toc193393825 \h </w:instrText>
      </w:r>
      <w:r>
        <w:rPr>
          <w:noProof/>
        </w:rPr>
      </w:r>
      <w:r>
        <w:rPr>
          <w:noProof/>
        </w:rPr>
        <w:fldChar w:fldCharType="separate"/>
      </w:r>
      <w:r>
        <w:rPr>
          <w:noProof/>
        </w:rPr>
        <w:t>46</w:t>
      </w:r>
      <w:r>
        <w:rPr>
          <w:noProof/>
        </w:rPr>
        <w:fldChar w:fldCharType="end"/>
      </w:r>
    </w:p>
    <w:p w14:paraId="2141AE3E" w14:textId="181753E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6.3.3.2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terminating procedure</w:t>
      </w:r>
      <w:r>
        <w:rPr>
          <w:noProof/>
        </w:rPr>
        <w:tab/>
      </w:r>
      <w:r>
        <w:rPr>
          <w:noProof/>
        </w:rPr>
        <w:fldChar w:fldCharType="begin" w:fldLock="1"/>
      </w:r>
      <w:r>
        <w:rPr>
          <w:noProof/>
        </w:rPr>
        <w:instrText xml:space="preserve"> PAGEREF _Toc193393826 \h </w:instrText>
      </w:r>
      <w:r>
        <w:rPr>
          <w:noProof/>
        </w:rPr>
      </w:r>
      <w:r>
        <w:rPr>
          <w:noProof/>
        </w:rPr>
        <w:fldChar w:fldCharType="separate"/>
      </w:r>
      <w:r>
        <w:rPr>
          <w:noProof/>
        </w:rPr>
        <w:t>47</w:t>
      </w:r>
      <w:r>
        <w:rPr>
          <w:noProof/>
        </w:rPr>
        <w:fldChar w:fldCharType="end"/>
      </w:r>
    </w:p>
    <w:p w14:paraId="6FC63618" w14:textId="0D15CB6F"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_Toc193393827 \h </w:instrText>
      </w:r>
      <w:r>
        <w:rPr>
          <w:noProof/>
        </w:rPr>
      </w:r>
      <w:r>
        <w:rPr>
          <w:noProof/>
        </w:rPr>
        <w:fldChar w:fldCharType="separate"/>
      </w:r>
      <w:r>
        <w:rPr>
          <w:noProof/>
        </w:rPr>
        <w:t>47</w:t>
      </w:r>
      <w:r>
        <w:rPr>
          <w:noProof/>
        </w:rPr>
        <w:fldChar w:fldCharType="end"/>
      </w:r>
    </w:p>
    <w:p w14:paraId="2216320E" w14:textId="0D2FF4F8"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_Toc193393828 \h </w:instrText>
      </w:r>
      <w:r>
        <w:rPr>
          <w:noProof/>
        </w:rPr>
      </w:r>
      <w:r>
        <w:rPr>
          <w:noProof/>
        </w:rPr>
        <w:fldChar w:fldCharType="separate"/>
      </w:r>
      <w:r>
        <w:rPr>
          <w:noProof/>
        </w:rPr>
        <w:t>47</w:t>
      </w:r>
      <w:r>
        <w:rPr>
          <w:noProof/>
        </w:rPr>
        <w:fldChar w:fldCharType="end"/>
      </w:r>
    </w:p>
    <w:p w14:paraId="488AF5F6" w14:textId="63D20813"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_Toc193393829 \h </w:instrText>
      </w:r>
      <w:r>
        <w:rPr>
          <w:noProof/>
        </w:rPr>
      </w:r>
      <w:r>
        <w:rPr>
          <w:noProof/>
        </w:rPr>
        <w:fldChar w:fldCharType="separate"/>
      </w:r>
      <w:r>
        <w:rPr>
          <w:noProof/>
        </w:rPr>
        <w:t>47</w:t>
      </w:r>
      <w:r>
        <w:rPr>
          <w:noProof/>
        </w:rPr>
        <w:fldChar w:fldCharType="end"/>
      </w:r>
    </w:p>
    <w:p w14:paraId="160AC506" w14:textId="38E758EB"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_Toc193393830 \h </w:instrText>
      </w:r>
      <w:r>
        <w:rPr>
          <w:noProof/>
        </w:rPr>
      </w:r>
      <w:r>
        <w:rPr>
          <w:noProof/>
        </w:rPr>
        <w:fldChar w:fldCharType="separate"/>
      </w:r>
      <w:r>
        <w:rPr>
          <w:noProof/>
        </w:rPr>
        <w:t>48</w:t>
      </w:r>
      <w:r>
        <w:rPr>
          <w:noProof/>
        </w:rPr>
        <w:fldChar w:fldCharType="end"/>
      </w:r>
    </w:p>
    <w:p w14:paraId="363524D0" w14:textId="2D71C36F"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_Toc193393831 \h </w:instrText>
      </w:r>
      <w:r>
        <w:rPr>
          <w:noProof/>
        </w:rPr>
      </w:r>
      <w:r>
        <w:rPr>
          <w:noProof/>
        </w:rPr>
        <w:fldChar w:fldCharType="separate"/>
      </w:r>
      <w:r>
        <w:rPr>
          <w:noProof/>
        </w:rPr>
        <w:t>53</w:t>
      </w:r>
      <w:r>
        <w:rPr>
          <w:noProof/>
        </w:rPr>
        <w:fldChar w:fldCharType="end"/>
      </w:r>
    </w:p>
    <w:p w14:paraId="2FD20ACB" w14:textId="6272A7A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_Toc193393832 \h </w:instrText>
      </w:r>
      <w:r>
        <w:rPr>
          <w:noProof/>
        </w:rPr>
      </w:r>
      <w:r>
        <w:rPr>
          <w:noProof/>
        </w:rPr>
        <w:fldChar w:fldCharType="separate"/>
      </w:r>
      <w:r>
        <w:rPr>
          <w:noProof/>
        </w:rPr>
        <w:t>53</w:t>
      </w:r>
      <w:r>
        <w:rPr>
          <w:noProof/>
        </w:rPr>
        <w:fldChar w:fldCharType="end"/>
      </w:r>
    </w:p>
    <w:p w14:paraId="27F4CF4F" w14:textId="0C711FE8"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_Toc193393833 \h </w:instrText>
      </w:r>
      <w:r>
        <w:rPr>
          <w:noProof/>
        </w:rPr>
      </w:r>
      <w:r>
        <w:rPr>
          <w:noProof/>
        </w:rPr>
        <w:fldChar w:fldCharType="separate"/>
      </w:r>
      <w:r>
        <w:rPr>
          <w:noProof/>
        </w:rPr>
        <w:t>53</w:t>
      </w:r>
      <w:r>
        <w:rPr>
          <w:noProof/>
        </w:rPr>
        <w:fldChar w:fldCharType="end"/>
      </w:r>
    </w:p>
    <w:p w14:paraId="75C1E110" w14:textId="5F6873C0"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_Toc193393834 \h </w:instrText>
      </w:r>
      <w:r>
        <w:rPr>
          <w:noProof/>
        </w:rPr>
      </w:r>
      <w:r>
        <w:rPr>
          <w:noProof/>
        </w:rPr>
        <w:fldChar w:fldCharType="separate"/>
      </w:r>
      <w:r>
        <w:rPr>
          <w:noProof/>
        </w:rPr>
        <w:t>61</w:t>
      </w:r>
      <w:r>
        <w:rPr>
          <w:noProof/>
        </w:rPr>
        <w:fldChar w:fldCharType="end"/>
      </w:r>
    </w:p>
    <w:p w14:paraId="29E41B13" w14:textId="208A558A"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_Toc193393835 \h </w:instrText>
      </w:r>
      <w:r>
        <w:rPr>
          <w:noProof/>
        </w:rPr>
      </w:r>
      <w:r>
        <w:rPr>
          <w:noProof/>
        </w:rPr>
        <w:fldChar w:fldCharType="separate"/>
      </w:r>
      <w:r>
        <w:rPr>
          <w:noProof/>
        </w:rPr>
        <w:t>68</w:t>
      </w:r>
      <w:r>
        <w:rPr>
          <w:noProof/>
        </w:rPr>
        <w:fldChar w:fldCharType="end"/>
      </w:r>
    </w:p>
    <w:p w14:paraId="2EEF6FE9" w14:textId="51E787D2"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_Toc193393836 \h </w:instrText>
      </w:r>
      <w:r>
        <w:rPr>
          <w:noProof/>
        </w:rPr>
      </w:r>
      <w:r>
        <w:rPr>
          <w:noProof/>
        </w:rPr>
        <w:fldChar w:fldCharType="separate"/>
      </w:r>
      <w:r>
        <w:rPr>
          <w:noProof/>
        </w:rPr>
        <w:t>69</w:t>
      </w:r>
      <w:r>
        <w:rPr>
          <w:noProof/>
        </w:rPr>
        <w:fldChar w:fldCharType="end"/>
      </w:r>
    </w:p>
    <w:p w14:paraId="32A5067A" w14:textId="69EA66F7"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_Toc193393837 \h </w:instrText>
      </w:r>
      <w:r>
        <w:rPr>
          <w:noProof/>
        </w:rPr>
      </w:r>
      <w:r>
        <w:rPr>
          <w:noProof/>
        </w:rPr>
        <w:fldChar w:fldCharType="separate"/>
      </w:r>
      <w:r>
        <w:rPr>
          <w:noProof/>
        </w:rPr>
        <w:t>70</w:t>
      </w:r>
      <w:r>
        <w:rPr>
          <w:noProof/>
        </w:rPr>
        <w:fldChar w:fldCharType="end"/>
      </w:r>
    </w:p>
    <w:p w14:paraId="7FF63F12" w14:textId="51AC7654"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_Toc193393838 \h </w:instrText>
      </w:r>
      <w:r>
        <w:rPr>
          <w:noProof/>
        </w:rPr>
      </w:r>
      <w:r>
        <w:rPr>
          <w:noProof/>
        </w:rPr>
        <w:fldChar w:fldCharType="separate"/>
      </w:r>
      <w:r>
        <w:rPr>
          <w:noProof/>
        </w:rPr>
        <w:t>70</w:t>
      </w:r>
      <w:r>
        <w:rPr>
          <w:noProof/>
        </w:rPr>
        <w:fldChar w:fldCharType="end"/>
      </w:r>
    </w:p>
    <w:p w14:paraId="24DEA40E" w14:textId="2B7D655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_Toc193393839 \h </w:instrText>
      </w:r>
      <w:r>
        <w:rPr>
          <w:noProof/>
        </w:rPr>
      </w:r>
      <w:r>
        <w:rPr>
          <w:noProof/>
        </w:rPr>
        <w:fldChar w:fldCharType="separate"/>
      </w:r>
      <w:r>
        <w:rPr>
          <w:noProof/>
        </w:rPr>
        <w:t>70</w:t>
      </w:r>
      <w:r>
        <w:rPr>
          <w:noProof/>
        </w:rPr>
        <w:fldChar w:fldCharType="end"/>
      </w:r>
    </w:p>
    <w:p w14:paraId="0C487326" w14:textId="5B47DB72"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8.1.2</w:t>
      </w:r>
      <w:r>
        <w:rPr>
          <w:rFonts w:asciiTheme="minorHAnsi" w:eastAsiaTheme="minorEastAsia" w:hAnsiTheme="minorHAnsi" w:cstheme="minorBidi"/>
          <w:noProof/>
          <w:kern w:val="2"/>
          <w:sz w:val="24"/>
          <w:szCs w:val="24"/>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_Toc193393840 \h </w:instrText>
      </w:r>
      <w:r>
        <w:rPr>
          <w:noProof/>
        </w:rPr>
      </w:r>
      <w:r>
        <w:rPr>
          <w:noProof/>
        </w:rPr>
        <w:fldChar w:fldCharType="separate"/>
      </w:r>
      <w:r>
        <w:rPr>
          <w:noProof/>
        </w:rPr>
        <w:t>70</w:t>
      </w:r>
      <w:r>
        <w:rPr>
          <w:noProof/>
        </w:rPr>
        <w:fldChar w:fldCharType="end"/>
      </w:r>
    </w:p>
    <w:p w14:paraId="527625E9" w14:textId="7EB0411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_Toc193393841 \h </w:instrText>
      </w:r>
      <w:r>
        <w:rPr>
          <w:noProof/>
        </w:rPr>
      </w:r>
      <w:r>
        <w:rPr>
          <w:noProof/>
        </w:rPr>
        <w:fldChar w:fldCharType="separate"/>
      </w:r>
      <w:r>
        <w:rPr>
          <w:noProof/>
        </w:rPr>
        <w:t>70</w:t>
      </w:r>
      <w:r>
        <w:rPr>
          <w:noProof/>
        </w:rPr>
        <w:fldChar w:fldCharType="end"/>
      </w:r>
    </w:p>
    <w:p w14:paraId="199942D3" w14:textId="60CEA07A"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_Toc193393842 \h </w:instrText>
      </w:r>
      <w:r>
        <w:rPr>
          <w:noProof/>
        </w:rPr>
      </w:r>
      <w:r>
        <w:rPr>
          <w:noProof/>
        </w:rPr>
        <w:fldChar w:fldCharType="separate"/>
      </w:r>
      <w:r>
        <w:rPr>
          <w:noProof/>
        </w:rPr>
        <w:t>71</w:t>
      </w:r>
      <w:r>
        <w:rPr>
          <w:noProof/>
        </w:rPr>
        <w:fldChar w:fldCharType="end"/>
      </w:r>
    </w:p>
    <w:p w14:paraId="27A550B3" w14:textId="6EB8B19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_Toc193393843 \h </w:instrText>
      </w:r>
      <w:r>
        <w:rPr>
          <w:noProof/>
        </w:rPr>
      </w:r>
      <w:r>
        <w:rPr>
          <w:noProof/>
        </w:rPr>
        <w:fldChar w:fldCharType="separate"/>
      </w:r>
      <w:r>
        <w:rPr>
          <w:noProof/>
        </w:rPr>
        <w:t>71</w:t>
      </w:r>
      <w:r>
        <w:rPr>
          <w:noProof/>
        </w:rPr>
        <w:fldChar w:fldCharType="end"/>
      </w:r>
    </w:p>
    <w:p w14:paraId="0C15B7C6" w14:textId="40F48F4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_Toc193393844 \h </w:instrText>
      </w:r>
      <w:r>
        <w:rPr>
          <w:noProof/>
        </w:rPr>
      </w:r>
      <w:r>
        <w:rPr>
          <w:noProof/>
        </w:rPr>
        <w:fldChar w:fldCharType="separate"/>
      </w:r>
      <w:r>
        <w:rPr>
          <w:noProof/>
        </w:rPr>
        <w:t>71</w:t>
      </w:r>
      <w:r>
        <w:rPr>
          <w:noProof/>
        </w:rPr>
        <w:fldChar w:fldCharType="end"/>
      </w:r>
    </w:p>
    <w:p w14:paraId="3837EB1E" w14:textId="24F92152"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_Toc193393845 \h </w:instrText>
      </w:r>
      <w:r>
        <w:rPr>
          <w:noProof/>
        </w:rPr>
      </w:r>
      <w:r>
        <w:rPr>
          <w:noProof/>
        </w:rPr>
        <w:fldChar w:fldCharType="separate"/>
      </w:r>
      <w:r>
        <w:rPr>
          <w:noProof/>
        </w:rPr>
        <w:t>71</w:t>
      </w:r>
      <w:r>
        <w:rPr>
          <w:noProof/>
        </w:rPr>
        <w:fldChar w:fldCharType="end"/>
      </w:r>
    </w:p>
    <w:p w14:paraId="54439C9D" w14:textId="4EC66C6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_Toc193393846 \h </w:instrText>
      </w:r>
      <w:r>
        <w:rPr>
          <w:noProof/>
        </w:rPr>
      </w:r>
      <w:r>
        <w:rPr>
          <w:noProof/>
        </w:rPr>
        <w:fldChar w:fldCharType="separate"/>
      </w:r>
      <w:r>
        <w:rPr>
          <w:noProof/>
        </w:rPr>
        <w:t>72</w:t>
      </w:r>
      <w:r>
        <w:rPr>
          <w:noProof/>
        </w:rPr>
        <w:fldChar w:fldCharType="end"/>
      </w:r>
    </w:p>
    <w:p w14:paraId="40DC0E26" w14:textId="08ED8F9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_Toc193393847 \h </w:instrText>
      </w:r>
      <w:r>
        <w:rPr>
          <w:noProof/>
        </w:rPr>
      </w:r>
      <w:r>
        <w:rPr>
          <w:noProof/>
        </w:rPr>
        <w:fldChar w:fldCharType="separate"/>
      </w:r>
      <w:r>
        <w:rPr>
          <w:noProof/>
        </w:rPr>
        <w:t>72</w:t>
      </w:r>
      <w:r>
        <w:rPr>
          <w:noProof/>
        </w:rPr>
        <w:fldChar w:fldCharType="end"/>
      </w:r>
    </w:p>
    <w:p w14:paraId="55179CD9" w14:textId="3A70391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_Toc193393848 \h </w:instrText>
      </w:r>
      <w:r>
        <w:rPr>
          <w:noProof/>
        </w:rPr>
      </w:r>
      <w:r>
        <w:rPr>
          <w:noProof/>
        </w:rPr>
        <w:fldChar w:fldCharType="separate"/>
      </w:r>
      <w:r>
        <w:rPr>
          <w:noProof/>
        </w:rPr>
        <w:t>73</w:t>
      </w:r>
      <w:r>
        <w:rPr>
          <w:noProof/>
        </w:rPr>
        <w:fldChar w:fldCharType="end"/>
      </w:r>
    </w:p>
    <w:p w14:paraId="05E910E5" w14:textId="55DE8A6B"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_Toc193393849 \h </w:instrText>
      </w:r>
      <w:r>
        <w:rPr>
          <w:noProof/>
        </w:rPr>
      </w:r>
      <w:r>
        <w:rPr>
          <w:noProof/>
        </w:rPr>
        <w:fldChar w:fldCharType="separate"/>
      </w:r>
      <w:r>
        <w:rPr>
          <w:noProof/>
        </w:rPr>
        <w:t>73</w:t>
      </w:r>
      <w:r>
        <w:rPr>
          <w:noProof/>
        </w:rPr>
        <w:fldChar w:fldCharType="end"/>
      </w:r>
    </w:p>
    <w:p w14:paraId="5939CF6C" w14:textId="75703C7E"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sidRPr="00BA1CA1">
        <w:rPr>
          <w:noProof/>
          <w:lang w:val="en-US"/>
        </w:rPr>
        <w:t>Annex A (normative</w:t>
      </w:r>
      <w:r>
        <w:rPr>
          <w:noProof/>
          <w:lang w:val="en-US"/>
        </w:rPr>
        <w:t>):</w:t>
      </w:r>
      <w:r>
        <w:rPr>
          <w:noProof/>
          <w:lang w:val="en-US"/>
        </w:rPr>
        <w:tab/>
      </w:r>
      <w:r w:rsidRPr="00BA1CA1">
        <w:rPr>
          <w:noProof/>
          <w:lang w:val="en-US"/>
        </w:rPr>
        <w:t>Timers</w:t>
      </w:r>
      <w:r>
        <w:rPr>
          <w:noProof/>
        </w:rPr>
        <w:tab/>
      </w:r>
      <w:r>
        <w:rPr>
          <w:noProof/>
        </w:rPr>
        <w:fldChar w:fldCharType="begin" w:fldLock="1"/>
      </w:r>
      <w:r>
        <w:rPr>
          <w:noProof/>
        </w:rPr>
        <w:instrText xml:space="preserve"> PAGEREF _Toc193393850 \h </w:instrText>
      </w:r>
      <w:r>
        <w:rPr>
          <w:noProof/>
        </w:rPr>
      </w:r>
      <w:r>
        <w:rPr>
          <w:noProof/>
        </w:rPr>
        <w:fldChar w:fldCharType="separate"/>
      </w:r>
      <w:r>
        <w:rPr>
          <w:noProof/>
        </w:rPr>
        <w:t>74</w:t>
      </w:r>
      <w:r>
        <w:rPr>
          <w:noProof/>
        </w:rPr>
        <w:fldChar w:fldCharType="end"/>
      </w:r>
    </w:p>
    <w:p w14:paraId="19D73ED9" w14:textId="46222AB9"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_Toc193393851 \h </w:instrText>
      </w:r>
      <w:r>
        <w:rPr>
          <w:noProof/>
        </w:rPr>
      </w:r>
      <w:r>
        <w:rPr>
          <w:noProof/>
        </w:rPr>
        <w:fldChar w:fldCharType="separate"/>
      </w:r>
      <w:r>
        <w:rPr>
          <w:noProof/>
        </w:rPr>
        <w:t>74</w:t>
      </w:r>
      <w:r>
        <w:rPr>
          <w:noProof/>
        </w:rPr>
        <w:fldChar w:fldCharType="end"/>
      </w:r>
    </w:p>
    <w:p w14:paraId="7192D1C9" w14:textId="797701E0"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fldLock="1"/>
      </w:r>
      <w:r>
        <w:rPr>
          <w:noProof/>
        </w:rPr>
        <w:instrText xml:space="preserve"> PAGEREF _Toc193393852 \h </w:instrText>
      </w:r>
      <w:r>
        <w:rPr>
          <w:noProof/>
        </w:rPr>
      </w:r>
      <w:r>
        <w:rPr>
          <w:noProof/>
        </w:rPr>
        <w:fldChar w:fldCharType="separate"/>
      </w:r>
      <w:r>
        <w:rPr>
          <w:noProof/>
        </w:rPr>
        <w:t>74</w:t>
      </w:r>
      <w:r>
        <w:rPr>
          <w:noProof/>
        </w:rPr>
        <w:fldChar w:fldCharType="end"/>
      </w:r>
    </w:p>
    <w:p w14:paraId="28870CC0" w14:textId="19DCBACC"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Off-network timers</w:t>
      </w:r>
      <w:r>
        <w:rPr>
          <w:noProof/>
        </w:rPr>
        <w:tab/>
      </w:r>
      <w:r>
        <w:rPr>
          <w:noProof/>
        </w:rPr>
        <w:fldChar w:fldCharType="begin" w:fldLock="1"/>
      </w:r>
      <w:r>
        <w:rPr>
          <w:noProof/>
        </w:rPr>
        <w:instrText xml:space="preserve"> PAGEREF _Toc193393853 \h </w:instrText>
      </w:r>
      <w:r>
        <w:rPr>
          <w:noProof/>
        </w:rPr>
      </w:r>
      <w:r>
        <w:rPr>
          <w:noProof/>
        </w:rPr>
        <w:fldChar w:fldCharType="separate"/>
      </w:r>
      <w:r>
        <w:rPr>
          <w:noProof/>
        </w:rPr>
        <w:t>74</w:t>
      </w:r>
      <w:r>
        <w:rPr>
          <w:noProof/>
        </w:rPr>
        <w:fldChar w:fldCharType="end"/>
      </w:r>
    </w:p>
    <w:p w14:paraId="6000D79F" w14:textId="0602A84C"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_Toc193393854 \h </w:instrText>
      </w:r>
      <w:r>
        <w:rPr>
          <w:noProof/>
        </w:rPr>
      </w:r>
      <w:r>
        <w:rPr>
          <w:noProof/>
        </w:rPr>
        <w:fldChar w:fldCharType="separate"/>
      </w:r>
      <w:r>
        <w:rPr>
          <w:noProof/>
        </w:rPr>
        <w:t>75</w:t>
      </w:r>
      <w:r>
        <w:rPr>
          <w:noProof/>
        </w:rPr>
        <w:fldChar w:fldCharType="end"/>
      </w:r>
    </w:p>
    <w:p w14:paraId="1B5CDF9B" w14:textId="7370E2A1"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_Toc193393855 \h </w:instrText>
      </w:r>
      <w:r>
        <w:rPr>
          <w:noProof/>
        </w:rPr>
      </w:r>
      <w:r>
        <w:rPr>
          <w:noProof/>
        </w:rPr>
        <w:fldChar w:fldCharType="separate"/>
      </w:r>
      <w:r>
        <w:rPr>
          <w:noProof/>
        </w:rPr>
        <w:t>75</w:t>
      </w:r>
      <w:r>
        <w:rPr>
          <w:noProof/>
        </w:rPr>
        <w:fldChar w:fldCharType="end"/>
      </w:r>
    </w:p>
    <w:p w14:paraId="54FB05EA" w14:textId="707EF873"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_Toc193393856 \h </w:instrText>
      </w:r>
      <w:r>
        <w:rPr>
          <w:noProof/>
        </w:rPr>
      </w:r>
      <w:r>
        <w:rPr>
          <w:noProof/>
        </w:rPr>
        <w:fldChar w:fldCharType="separate"/>
      </w:r>
      <w:r>
        <w:rPr>
          <w:noProof/>
        </w:rPr>
        <w:t>75</w:t>
      </w:r>
      <w:r>
        <w:rPr>
          <w:noProof/>
        </w:rPr>
        <w:fldChar w:fldCharType="end"/>
      </w:r>
    </w:p>
    <w:p w14:paraId="3D1EBC39" w14:textId="454CD817"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_Toc193393857 \h </w:instrText>
      </w:r>
      <w:r>
        <w:rPr>
          <w:noProof/>
        </w:rPr>
      </w:r>
      <w:r>
        <w:rPr>
          <w:noProof/>
        </w:rPr>
        <w:fldChar w:fldCharType="separate"/>
      </w:r>
      <w:r>
        <w:rPr>
          <w:noProof/>
        </w:rPr>
        <w:t>75</w:t>
      </w:r>
      <w:r>
        <w:rPr>
          <w:noProof/>
        </w:rPr>
        <w:fldChar w:fldCharType="end"/>
      </w:r>
    </w:p>
    <w:p w14:paraId="5F27A4DB" w14:textId="67D8DA83"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_Toc193393858 \h </w:instrText>
      </w:r>
      <w:r>
        <w:rPr>
          <w:noProof/>
        </w:rPr>
      </w:r>
      <w:r>
        <w:rPr>
          <w:noProof/>
        </w:rPr>
        <w:fldChar w:fldCharType="separate"/>
      </w:r>
      <w:r>
        <w:rPr>
          <w:noProof/>
        </w:rPr>
        <w:t>75</w:t>
      </w:r>
      <w:r>
        <w:rPr>
          <w:noProof/>
        </w:rPr>
        <w:fldChar w:fldCharType="end"/>
      </w:r>
    </w:p>
    <w:p w14:paraId="0EEC50B6" w14:textId="61ACC315"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_Toc193393859 \h </w:instrText>
      </w:r>
      <w:r>
        <w:rPr>
          <w:noProof/>
        </w:rPr>
      </w:r>
      <w:r>
        <w:rPr>
          <w:noProof/>
        </w:rPr>
        <w:fldChar w:fldCharType="separate"/>
      </w:r>
      <w:r>
        <w:rPr>
          <w:noProof/>
        </w:rPr>
        <w:t>76</w:t>
      </w:r>
      <w:r>
        <w:rPr>
          <w:noProof/>
        </w:rPr>
        <w:fldChar w:fldCharType="end"/>
      </w:r>
    </w:p>
    <w:p w14:paraId="1AE0FFDB" w14:textId="0C1E3C3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_Toc193393860 \h </w:instrText>
      </w:r>
      <w:r>
        <w:rPr>
          <w:noProof/>
        </w:rPr>
      </w:r>
      <w:r>
        <w:rPr>
          <w:noProof/>
        </w:rPr>
        <w:fldChar w:fldCharType="separate"/>
      </w:r>
      <w:r>
        <w:rPr>
          <w:noProof/>
        </w:rPr>
        <w:t>76</w:t>
      </w:r>
      <w:r>
        <w:rPr>
          <w:noProof/>
        </w:rPr>
        <w:fldChar w:fldCharType="end"/>
      </w:r>
    </w:p>
    <w:p w14:paraId="44C42EB4" w14:textId="430C612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_Toc193393861 \h </w:instrText>
      </w:r>
      <w:r>
        <w:rPr>
          <w:noProof/>
        </w:rPr>
      </w:r>
      <w:r>
        <w:rPr>
          <w:noProof/>
        </w:rPr>
        <w:fldChar w:fldCharType="separate"/>
      </w:r>
      <w:r>
        <w:rPr>
          <w:noProof/>
        </w:rPr>
        <w:t>76</w:t>
      </w:r>
      <w:r>
        <w:rPr>
          <w:noProof/>
        </w:rPr>
        <w:fldChar w:fldCharType="end"/>
      </w:r>
    </w:p>
    <w:p w14:paraId="3540876F" w14:textId="4C86EE7C"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_Toc193393862 \h </w:instrText>
      </w:r>
      <w:r>
        <w:rPr>
          <w:noProof/>
        </w:rPr>
      </w:r>
      <w:r>
        <w:rPr>
          <w:noProof/>
        </w:rPr>
        <w:fldChar w:fldCharType="separate"/>
      </w:r>
      <w:r>
        <w:rPr>
          <w:noProof/>
        </w:rPr>
        <w:t>77</w:t>
      </w:r>
      <w:r>
        <w:rPr>
          <w:noProof/>
        </w:rPr>
        <w:fldChar w:fldCharType="end"/>
      </w:r>
    </w:p>
    <w:p w14:paraId="07987137" w14:textId="07A84783"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BA1CA1">
        <w:rPr>
          <w:noProof/>
          <w:lang w:val="en-US"/>
        </w:rPr>
        <w:t>CellChange</w:t>
      </w:r>
      <w:r>
        <w:rPr>
          <w:noProof/>
        </w:rPr>
        <w:tab/>
      </w:r>
      <w:r>
        <w:rPr>
          <w:noProof/>
        </w:rPr>
        <w:fldChar w:fldCharType="begin" w:fldLock="1"/>
      </w:r>
      <w:r>
        <w:rPr>
          <w:noProof/>
        </w:rPr>
        <w:instrText xml:space="preserve"> PAGEREF _Toc193393863 \h </w:instrText>
      </w:r>
      <w:r>
        <w:rPr>
          <w:noProof/>
        </w:rPr>
      </w:r>
      <w:r>
        <w:rPr>
          <w:noProof/>
        </w:rPr>
        <w:fldChar w:fldCharType="separate"/>
      </w:r>
      <w:r>
        <w:rPr>
          <w:noProof/>
        </w:rPr>
        <w:t>77</w:t>
      </w:r>
      <w:r>
        <w:rPr>
          <w:noProof/>
        </w:rPr>
        <w:fldChar w:fldCharType="end"/>
      </w:r>
    </w:p>
    <w:p w14:paraId="7E3BEDD2" w14:textId="7E611533"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_Toc193393864 \h </w:instrText>
      </w:r>
      <w:r>
        <w:rPr>
          <w:noProof/>
        </w:rPr>
      </w:r>
      <w:r>
        <w:rPr>
          <w:noProof/>
        </w:rPr>
        <w:fldChar w:fldCharType="separate"/>
      </w:r>
      <w:r>
        <w:rPr>
          <w:noProof/>
        </w:rPr>
        <w:t>77</w:t>
      </w:r>
      <w:r>
        <w:rPr>
          <w:noProof/>
        </w:rPr>
        <w:fldChar w:fldCharType="end"/>
      </w:r>
    </w:p>
    <w:p w14:paraId="5C1F7CE2" w14:textId="1249EC8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B.2.3.6</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_Toc193393865 \h </w:instrText>
      </w:r>
      <w:r>
        <w:rPr>
          <w:noProof/>
        </w:rPr>
      </w:r>
      <w:r>
        <w:rPr>
          <w:noProof/>
        </w:rPr>
        <w:fldChar w:fldCharType="separate"/>
      </w:r>
      <w:r>
        <w:rPr>
          <w:noProof/>
        </w:rPr>
        <w:t>78</w:t>
      </w:r>
      <w:r>
        <w:rPr>
          <w:noProof/>
        </w:rPr>
        <w:fldChar w:fldCharType="end"/>
      </w:r>
    </w:p>
    <w:p w14:paraId="3F06E403" w14:textId="72D1E77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BA1CA1">
        <w:rPr>
          <w:noProof/>
          <w:lang w:val="en-US"/>
        </w:rPr>
        <w:t>SpecificTrackingAreas</w:t>
      </w:r>
      <w:r>
        <w:rPr>
          <w:noProof/>
        </w:rPr>
        <w:tab/>
      </w:r>
      <w:r>
        <w:rPr>
          <w:noProof/>
        </w:rPr>
        <w:fldChar w:fldCharType="begin" w:fldLock="1"/>
      </w:r>
      <w:r>
        <w:rPr>
          <w:noProof/>
        </w:rPr>
        <w:instrText xml:space="preserve"> PAGEREF _Toc193393866 \h </w:instrText>
      </w:r>
      <w:r>
        <w:rPr>
          <w:noProof/>
        </w:rPr>
      </w:r>
      <w:r>
        <w:rPr>
          <w:noProof/>
        </w:rPr>
        <w:fldChar w:fldCharType="separate"/>
      </w:r>
      <w:r>
        <w:rPr>
          <w:noProof/>
        </w:rPr>
        <w:t>78</w:t>
      </w:r>
      <w:r>
        <w:rPr>
          <w:noProof/>
        </w:rPr>
        <w:fldChar w:fldCharType="end"/>
      </w:r>
    </w:p>
    <w:p w14:paraId="06660EE0" w14:textId="4F2685AB"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BA1CA1">
        <w:rPr>
          <w:noProof/>
          <w:lang w:val="en-US"/>
        </w:rPr>
        <w:t>PlmnChange</w:t>
      </w:r>
      <w:r>
        <w:rPr>
          <w:noProof/>
        </w:rPr>
        <w:tab/>
      </w:r>
      <w:r>
        <w:rPr>
          <w:noProof/>
        </w:rPr>
        <w:fldChar w:fldCharType="begin" w:fldLock="1"/>
      </w:r>
      <w:r>
        <w:rPr>
          <w:noProof/>
        </w:rPr>
        <w:instrText xml:space="preserve"> PAGEREF _Toc193393867 \h </w:instrText>
      </w:r>
      <w:r>
        <w:rPr>
          <w:noProof/>
        </w:rPr>
      </w:r>
      <w:r>
        <w:rPr>
          <w:noProof/>
        </w:rPr>
        <w:fldChar w:fldCharType="separate"/>
      </w:r>
      <w:r>
        <w:rPr>
          <w:noProof/>
        </w:rPr>
        <w:t>78</w:t>
      </w:r>
      <w:r>
        <w:rPr>
          <w:noProof/>
        </w:rPr>
        <w:fldChar w:fldCharType="end"/>
      </w:r>
    </w:p>
    <w:p w14:paraId="14555B4E" w14:textId="239EDAE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B.2.3.9</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_Toc193393868 \h </w:instrText>
      </w:r>
      <w:r>
        <w:rPr>
          <w:noProof/>
        </w:rPr>
      </w:r>
      <w:r>
        <w:rPr>
          <w:noProof/>
        </w:rPr>
        <w:fldChar w:fldCharType="separate"/>
      </w:r>
      <w:r>
        <w:rPr>
          <w:noProof/>
        </w:rPr>
        <w:t>78</w:t>
      </w:r>
      <w:r>
        <w:rPr>
          <w:noProof/>
        </w:rPr>
        <w:fldChar w:fldCharType="end"/>
      </w:r>
    </w:p>
    <w:p w14:paraId="299C6E18" w14:textId="710E2BB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B.2.3.10</w:t>
      </w:r>
      <w:r>
        <w:rPr>
          <w:rFonts w:asciiTheme="minorHAnsi" w:eastAsiaTheme="minorEastAsia" w:hAnsiTheme="minorHAnsi" w:cstheme="minorBidi"/>
          <w:noProof/>
          <w:kern w:val="2"/>
          <w:sz w:val="24"/>
          <w:szCs w:val="24"/>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_Toc193393869 \h </w:instrText>
      </w:r>
      <w:r>
        <w:rPr>
          <w:noProof/>
        </w:rPr>
      </w:r>
      <w:r>
        <w:rPr>
          <w:noProof/>
        </w:rPr>
        <w:fldChar w:fldCharType="separate"/>
      </w:r>
      <w:r>
        <w:rPr>
          <w:noProof/>
        </w:rPr>
        <w:t>78</w:t>
      </w:r>
      <w:r>
        <w:rPr>
          <w:noProof/>
        </w:rPr>
        <w:fldChar w:fldCharType="end"/>
      </w:r>
    </w:p>
    <w:p w14:paraId="71384F61" w14:textId="6D4B1C0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_Toc193393870 \h </w:instrText>
      </w:r>
      <w:r>
        <w:rPr>
          <w:noProof/>
        </w:rPr>
      </w:r>
      <w:r>
        <w:rPr>
          <w:noProof/>
        </w:rPr>
        <w:fldChar w:fldCharType="separate"/>
      </w:r>
      <w:r>
        <w:rPr>
          <w:noProof/>
        </w:rPr>
        <w:t>79</w:t>
      </w:r>
      <w:r>
        <w:rPr>
          <w:noProof/>
        </w:rPr>
        <w:fldChar w:fldCharType="end"/>
      </w:r>
    </w:p>
    <w:p w14:paraId="184A3314" w14:textId="1F5E20B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B.2.3.12</w:t>
      </w:r>
      <w:r>
        <w:rPr>
          <w:rFonts w:asciiTheme="minorHAnsi" w:eastAsiaTheme="minorEastAsia" w:hAnsiTheme="minorHAnsi" w:cstheme="minorBidi"/>
          <w:noProof/>
          <w:kern w:val="2"/>
          <w:sz w:val="24"/>
          <w:szCs w:val="24"/>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_Toc193393871 \h </w:instrText>
      </w:r>
      <w:r>
        <w:rPr>
          <w:noProof/>
        </w:rPr>
      </w:r>
      <w:r>
        <w:rPr>
          <w:noProof/>
        </w:rPr>
        <w:fldChar w:fldCharType="separate"/>
      </w:r>
      <w:r>
        <w:rPr>
          <w:noProof/>
        </w:rPr>
        <w:t>79</w:t>
      </w:r>
      <w:r>
        <w:rPr>
          <w:noProof/>
        </w:rPr>
        <w:fldChar w:fldCharType="end"/>
      </w:r>
    </w:p>
    <w:p w14:paraId="71963D09" w14:textId="48AC071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B.2.3.13</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_Toc193393872 \h </w:instrText>
      </w:r>
      <w:r>
        <w:rPr>
          <w:noProof/>
        </w:rPr>
      </w:r>
      <w:r>
        <w:rPr>
          <w:noProof/>
        </w:rPr>
        <w:fldChar w:fldCharType="separate"/>
      </w:r>
      <w:r>
        <w:rPr>
          <w:noProof/>
        </w:rPr>
        <w:t>79</w:t>
      </w:r>
      <w:r>
        <w:rPr>
          <w:noProof/>
        </w:rPr>
        <w:fldChar w:fldCharType="end"/>
      </w:r>
    </w:p>
    <w:p w14:paraId="2BB07A02" w14:textId="5391D848"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B.2.3.14</w:t>
      </w:r>
      <w:r>
        <w:rPr>
          <w:rFonts w:asciiTheme="minorHAnsi" w:eastAsiaTheme="minorEastAsia" w:hAnsiTheme="minorHAnsi" w:cstheme="minorBidi"/>
          <w:noProof/>
          <w:kern w:val="2"/>
          <w:sz w:val="24"/>
          <w:szCs w:val="24"/>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_Toc193393873 \h </w:instrText>
      </w:r>
      <w:r>
        <w:rPr>
          <w:noProof/>
        </w:rPr>
      </w:r>
      <w:r>
        <w:rPr>
          <w:noProof/>
        </w:rPr>
        <w:fldChar w:fldCharType="separate"/>
      </w:r>
      <w:r>
        <w:rPr>
          <w:noProof/>
        </w:rPr>
        <w:t>79</w:t>
      </w:r>
      <w:r>
        <w:rPr>
          <w:noProof/>
        </w:rPr>
        <w:fldChar w:fldCharType="end"/>
      </w:r>
    </w:p>
    <w:p w14:paraId="2C455C65" w14:textId="1FB8F4F8"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_Toc193393874 \h </w:instrText>
      </w:r>
      <w:r>
        <w:rPr>
          <w:noProof/>
        </w:rPr>
      </w:r>
      <w:r>
        <w:rPr>
          <w:noProof/>
        </w:rPr>
        <w:fldChar w:fldCharType="separate"/>
      </w:r>
      <w:r>
        <w:rPr>
          <w:noProof/>
        </w:rPr>
        <w:t>79</w:t>
      </w:r>
      <w:r>
        <w:rPr>
          <w:noProof/>
        </w:rPr>
        <w:fldChar w:fldCharType="end"/>
      </w:r>
    </w:p>
    <w:p w14:paraId="7BF654F9" w14:textId="3C1CC6D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BA1CA1">
        <w:rPr>
          <w:noProof/>
          <w:lang w:val="sv-SE"/>
        </w:rPr>
        <w:t>VerticalAppEvent</w:t>
      </w:r>
      <w:r>
        <w:rPr>
          <w:noProof/>
        </w:rPr>
        <w:tab/>
      </w:r>
      <w:r>
        <w:rPr>
          <w:noProof/>
        </w:rPr>
        <w:fldChar w:fldCharType="begin" w:fldLock="1"/>
      </w:r>
      <w:r>
        <w:rPr>
          <w:noProof/>
        </w:rPr>
        <w:instrText xml:space="preserve"> PAGEREF _Toc193393875 \h </w:instrText>
      </w:r>
      <w:r>
        <w:rPr>
          <w:noProof/>
        </w:rPr>
      </w:r>
      <w:r>
        <w:rPr>
          <w:noProof/>
        </w:rPr>
        <w:fldChar w:fldCharType="separate"/>
      </w:r>
      <w:r>
        <w:rPr>
          <w:noProof/>
        </w:rPr>
        <w:t>80</w:t>
      </w:r>
      <w:r>
        <w:rPr>
          <w:noProof/>
        </w:rPr>
        <w:fldChar w:fldCharType="end"/>
      </w:r>
    </w:p>
    <w:p w14:paraId="3426BCD5" w14:textId="51B7CC7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B.2.3.17</w:t>
      </w:r>
      <w:r>
        <w:rPr>
          <w:rFonts w:asciiTheme="minorHAnsi" w:eastAsiaTheme="minorEastAsia" w:hAnsiTheme="minorHAnsi" w:cstheme="minorBidi"/>
          <w:noProof/>
          <w:kern w:val="2"/>
          <w:sz w:val="24"/>
          <w:szCs w:val="24"/>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_Toc193393876 \h </w:instrText>
      </w:r>
      <w:r>
        <w:rPr>
          <w:noProof/>
        </w:rPr>
      </w:r>
      <w:r>
        <w:rPr>
          <w:noProof/>
        </w:rPr>
        <w:fldChar w:fldCharType="separate"/>
      </w:r>
      <w:r>
        <w:rPr>
          <w:noProof/>
        </w:rPr>
        <w:t>80</w:t>
      </w:r>
      <w:r>
        <w:rPr>
          <w:noProof/>
        </w:rPr>
        <w:fldChar w:fldCharType="end"/>
      </w:r>
    </w:p>
    <w:p w14:paraId="4D271244" w14:textId="00A7A5F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B.2.3.18</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_Toc193393877 \h </w:instrText>
      </w:r>
      <w:r>
        <w:rPr>
          <w:noProof/>
        </w:rPr>
      </w:r>
      <w:r>
        <w:rPr>
          <w:noProof/>
        </w:rPr>
        <w:fldChar w:fldCharType="separate"/>
      </w:r>
      <w:r>
        <w:rPr>
          <w:noProof/>
        </w:rPr>
        <w:t>80</w:t>
      </w:r>
      <w:r>
        <w:rPr>
          <w:noProof/>
        </w:rPr>
        <w:fldChar w:fldCharType="end"/>
      </w:r>
    </w:p>
    <w:p w14:paraId="6EF4A134" w14:textId="0A08439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B.2.3.19</w:t>
      </w:r>
      <w:r>
        <w:rPr>
          <w:rFonts w:asciiTheme="minorHAnsi" w:eastAsiaTheme="minorEastAsia" w:hAnsiTheme="minorHAnsi" w:cstheme="minorBidi"/>
          <w:noProof/>
          <w:kern w:val="2"/>
          <w:sz w:val="24"/>
          <w:szCs w:val="24"/>
          <w:lang w:eastAsia="en-GB"/>
          <w14:ligatures w14:val="standardContextual"/>
        </w:rPr>
        <w:tab/>
      </w:r>
      <w:r>
        <w:rPr>
          <w:noProof/>
        </w:rPr>
        <w:t>Type: LocationReport</w:t>
      </w:r>
      <w:r>
        <w:rPr>
          <w:noProof/>
        </w:rPr>
        <w:tab/>
      </w:r>
      <w:r>
        <w:rPr>
          <w:noProof/>
        </w:rPr>
        <w:fldChar w:fldCharType="begin" w:fldLock="1"/>
      </w:r>
      <w:r>
        <w:rPr>
          <w:noProof/>
        </w:rPr>
        <w:instrText xml:space="preserve"> PAGEREF _Toc193393878 \h </w:instrText>
      </w:r>
      <w:r>
        <w:rPr>
          <w:noProof/>
        </w:rPr>
      </w:r>
      <w:r>
        <w:rPr>
          <w:noProof/>
        </w:rPr>
        <w:fldChar w:fldCharType="separate"/>
      </w:r>
      <w:r>
        <w:rPr>
          <w:noProof/>
        </w:rPr>
        <w:t>80</w:t>
      </w:r>
      <w:r>
        <w:rPr>
          <w:noProof/>
        </w:rPr>
        <w:fldChar w:fldCharType="end"/>
      </w:r>
    </w:p>
    <w:p w14:paraId="39D93450" w14:textId="20B9BF0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B.2.3.20</w:t>
      </w:r>
      <w:r>
        <w:rPr>
          <w:rFonts w:asciiTheme="minorHAnsi" w:eastAsiaTheme="minorEastAsia" w:hAnsiTheme="minorHAnsi" w:cstheme="minorBidi"/>
          <w:noProof/>
          <w:kern w:val="2"/>
          <w:sz w:val="24"/>
          <w:szCs w:val="24"/>
          <w:lang w:eastAsia="en-GB"/>
          <w14:ligatures w14:val="standardContextual"/>
        </w:rPr>
        <w:tab/>
      </w:r>
      <w:r>
        <w:rPr>
          <w:noProof/>
        </w:rPr>
        <w:t>Type: LocationInfo</w:t>
      </w:r>
      <w:r>
        <w:rPr>
          <w:noProof/>
        </w:rPr>
        <w:tab/>
      </w:r>
      <w:r>
        <w:rPr>
          <w:noProof/>
        </w:rPr>
        <w:fldChar w:fldCharType="begin" w:fldLock="1"/>
      </w:r>
      <w:r>
        <w:rPr>
          <w:noProof/>
        </w:rPr>
        <w:instrText xml:space="preserve"> PAGEREF _Toc193393879 \h </w:instrText>
      </w:r>
      <w:r>
        <w:rPr>
          <w:noProof/>
        </w:rPr>
      </w:r>
      <w:r>
        <w:rPr>
          <w:noProof/>
        </w:rPr>
        <w:fldChar w:fldCharType="separate"/>
      </w:r>
      <w:r>
        <w:rPr>
          <w:noProof/>
        </w:rPr>
        <w:t>81</w:t>
      </w:r>
      <w:r>
        <w:rPr>
          <w:noProof/>
        </w:rPr>
        <w:fldChar w:fldCharType="end"/>
      </w:r>
    </w:p>
    <w:p w14:paraId="5CB8B49B" w14:textId="7F9AF11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_Toc193393880 \h </w:instrText>
      </w:r>
      <w:r>
        <w:rPr>
          <w:noProof/>
        </w:rPr>
      </w:r>
      <w:r>
        <w:rPr>
          <w:noProof/>
        </w:rPr>
        <w:fldChar w:fldCharType="separate"/>
      </w:r>
      <w:r>
        <w:rPr>
          <w:noProof/>
        </w:rPr>
        <w:t>81</w:t>
      </w:r>
      <w:r>
        <w:rPr>
          <w:noProof/>
        </w:rPr>
        <w:fldChar w:fldCharType="end"/>
      </w:r>
    </w:p>
    <w:p w14:paraId="34F58C74" w14:textId="18B65798"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_Toc193393881 \h </w:instrText>
      </w:r>
      <w:r>
        <w:rPr>
          <w:noProof/>
        </w:rPr>
      </w:r>
      <w:r>
        <w:rPr>
          <w:noProof/>
        </w:rPr>
        <w:fldChar w:fldCharType="separate"/>
      </w:r>
      <w:r>
        <w:rPr>
          <w:noProof/>
        </w:rPr>
        <w:t>81</w:t>
      </w:r>
      <w:r>
        <w:rPr>
          <w:noProof/>
        </w:rPr>
        <w:fldChar w:fldCharType="end"/>
      </w:r>
    </w:p>
    <w:p w14:paraId="4B1A186E" w14:textId="08C01CA2"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_Toc193393882 \h </w:instrText>
      </w:r>
      <w:r>
        <w:rPr>
          <w:noProof/>
        </w:rPr>
      </w:r>
      <w:r>
        <w:rPr>
          <w:noProof/>
        </w:rPr>
        <w:fldChar w:fldCharType="separate"/>
      </w:r>
      <w:r>
        <w:rPr>
          <w:noProof/>
        </w:rPr>
        <w:t>81</w:t>
      </w:r>
      <w:r>
        <w:rPr>
          <w:noProof/>
        </w:rPr>
        <w:fldChar w:fldCharType="end"/>
      </w:r>
    </w:p>
    <w:p w14:paraId="43280914" w14:textId="7395C4B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B.2.5.1</w:t>
      </w:r>
      <w:r>
        <w:rPr>
          <w:rFonts w:asciiTheme="minorHAnsi" w:eastAsiaTheme="minorEastAsia" w:hAnsiTheme="minorHAnsi" w:cstheme="minorBidi"/>
          <w:noProof/>
          <w:kern w:val="2"/>
          <w:sz w:val="24"/>
          <w:szCs w:val="24"/>
          <w:lang w:eastAsia="en-GB"/>
          <w14:ligatures w14:val="standardContextual"/>
        </w:rPr>
        <w:tab/>
      </w:r>
      <w:r>
        <w:rPr>
          <w:noProof/>
        </w:rPr>
        <w:t>Enumeration: Accuracy</w:t>
      </w:r>
      <w:r>
        <w:rPr>
          <w:noProof/>
        </w:rPr>
        <w:tab/>
      </w:r>
      <w:r>
        <w:rPr>
          <w:noProof/>
        </w:rPr>
        <w:fldChar w:fldCharType="begin" w:fldLock="1"/>
      </w:r>
      <w:r>
        <w:rPr>
          <w:noProof/>
        </w:rPr>
        <w:instrText xml:space="preserve"> PAGEREF _Toc193393883 \h </w:instrText>
      </w:r>
      <w:r>
        <w:rPr>
          <w:noProof/>
        </w:rPr>
      </w:r>
      <w:r>
        <w:rPr>
          <w:noProof/>
        </w:rPr>
        <w:fldChar w:fldCharType="separate"/>
      </w:r>
      <w:r>
        <w:rPr>
          <w:noProof/>
        </w:rPr>
        <w:t>81</w:t>
      </w:r>
      <w:r>
        <w:rPr>
          <w:noProof/>
        </w:rPr>
        <w:fldChar w:fldCharType="end"/>
      </w:r>
    </w:p>
    <w:p w14:paraId="71F12B4A" w14:textId="2688378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_Toc193393884 \h </w:instrText>
      </w:r>
      <w:r>
        <w:rPr>
          <w:noProof/>
        </w:rPr>
      </w:r>
      <w:r>
        <w:rPr>
          <w:noProof/>
        </w:rPr>
        <w:fldChar w:fldCharType="separate"/>
      </w:r>
      <w:r>
        <w:rPr>
          <w:noProof/>
        </w:rPr>
        <w:t>82</w:t>
      </w:r>
      <w:r>
        <w:rPr>
          <w:noProof/>
        </w:rPr>
        <w:fldChar w:fldCharType="end"/>
      </w:r>
    </w:p>
    <w:p w14:paraId="4C16ACB8" w14:textId="5076BDD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_Toc193393885 \h </w:instrText>
      </w:r>
      <w:r>
        <w:rPr>
          <w:noProof/>
        </w:rPr>
      </w:r>
      <w:r>
        <w:rPr>
          <w:noProof/>
        </w:rPr>
        <w:fldChar w:fldCharType="separate"/>
      </w:r>
      <w:r>
        <w:rPr>
          <w:noProof/>
        </w:rPr>
        <w:t>82</w:t>
      </w:r>
      <w:r>
        <w:rPr>
          <w:noProof/>
        </w:rPr>
        <w:fldChar w:fldCharType="end"/>
      </w:r>
    </w:p>
    <w:p w14:paraId="1CECEBFB" w14:textId="57BB51C1"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_Toc193393886 \h </w:instrText>
      </w:r>
      <w:r>
        <w:rPr>
          <w:noProof/>
        </w:rPr>
      </w:r>
      <w:r>
        <w:rPr>
          <w:noProof/>
        </w:rPr>
        <w:fldChar w:fldCharType="separate"/>
      </w:r>
      <w:r>
        <w:rPr>
          <w:noProof/>
        </w:rPr>
        <w:t>82</w:t>
      </w:r>
      <w:r>
        <w:rPr>
          <w:noProof/>
        </w:rPr>
        <w:fldChar w:fldCharType="end"/>
      </w:r>
    </w:p>
    <w:p w14:paraId="4825CD8E" w14:textId="3C475547"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_Toc193393887 \h </w:instrText>
      </w:r>
      <w:r>
        <w:rPr>
          <w:noProof/>
        </w:rPr>
      </w:r>
      <w:r>
        <w:rPr>
          <w:noProof/>
        </w:rPr>
        <w:fldChar w:fldCharType="separate"/>
      </w:r>
      <w:r>
        <w:rPr>
          <w:noProof/>
        </w:rPr>
        <w:t>82</w:t>
      </w:r>
      <w:r>
        <w:rPr>
          <w:noProof/>
        </w:rPr>
        <w:fldChar w:fldCharType="end"/>
      </w:r>
    </w:p>
    <w:p w14:paraId="6D4BA477" w14:textId="302B2D16"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_Toc193393888 \h </w:instrText>
      </w:r>
      <w:r>
        <w:rPr>
          <w:noProof/>
        </w:rPr>
      </w:r>
      <w:r>
        <w:rPr>
          <w:noProof/>
        </w:rPr>
        <w:fldChar w:fldCharType="separate"/>
      </w:r>
      <w:r>
        <w:rPr>
          <w:noProof/>
        </w:rPr>
        <w:t>82</w:t>
      </w:r>
      <w:r>
        <w:rPr>
          <w:noProof/>
        </w:rPr>
        <w:fldChar w:fldCharType="end"/>
      </w:r>
    </w:p>
    <w:p w14:paraId="09F147F2" w14:textId="4519E32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_Toc193393889 \h </w:instrText>
      </w:r>
      <w:r>
        <w:rPr>
          <w:noProof/>
        </w:rPr>
      </w:r>
      <w:r>
        <w:rPr>
          <w:noProof/>
        </w:rPr>
        <w:fldChar w:fldCharType="separate"/>
      </w:r>
      <w:r>
        <w:rPr>
          <w:noProof/>
        </w:rPr>
        <w:t>83</w:t>
      </w:r>
      <w:r>
        <w:rPr>
          <w:noProof/>
        </w:rPr>
        <w:fldChar w:fldCharType="end"/>
      </w:r>
    </w:p>
    <w:p w14:paraId="0861B2CF" w14:textId="20B40C7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_Toc193393890 \h </w:instrText>
      </w:r>
      <w:r>
        <w:rPr>
          <w:noProof/>
        </w:rPr>
      </w:r>
      <w:r>
        <w:rPr>
          <w:noProof/>
        </w:rPr>
        <w:fldChar w:fldCharType="separate"/>
      </w:r>
      <w:r>
        <w:rPr>
          <w:noProof/>
        </w:rPr>
        <w:t>83</w:t>
      </w:r>
      <w:r>
        <w:rPr>
          <w:noProof/>
        </w:rPr>
        <w:fldChar w:fldCharType="end"/>
      </w:r>
    </w:p>
    <w:p w14:paraId="271562E7" w14:textId="640D829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_Toc193393891 \h </w:instrText>
      </w:r>
      <w:r>
        <w:rPr>
          <w:noProof/>
        </w:rPr>
      </w:r>
      <w:r>
        <w:rPr>
          <w:noProof/>
        </w:rPr>
        <w:fldChar w:fldCharType="separate"/>
      </w:r>
      <w:r>
        <w:rPr>
          <w:noProof/>
        </w:rPr>
        <w:t>84</w:t>
      </w:r>
      <w:r>
        <w:rPr>
          <w:noProof/>
        </w:rPr>
        <w:fldChar w:fldCharType="end"/>
      </w:r>
    </w:p>
    <w:p w14:paraId="7A7FF821" w14:textId="6DB0364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_Toc193393892 \h </w:instrText>
      </w:r>
      <w:r>
        <w:rPr>
          <w:noProof/>
        </w:rPr>
      </w:r>
      <w:r>
        <w:rPr>
          <w:noProof/>
        </w:rPr>
        <w:fldChar w:fldCharType="separate"/>
      </w:r>
      <w:r>
        <w:rPr>
          <w:noProof/>
        </w:rPr>
        <w:t>84</w:t>
      </w:r>
      <w:r>
        <w:rPr>
          <w:noProof/>
        </w:rPr>
        <w:fldChar w:fldCharType="end"/>
      </w:r>
    </w:p>
    <w:p w14:paraId="1A5EFD61" w14:textId="77DEEB0B"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_Toc193393893 \h </w:instrText>
      </w:r>
      <w:r>
        <w:rPr>
          <w:noProof/>
        </w:rPr>
      </w:r>
      <w:r>
        <w:rPr>
          <w:noProof/>
        </w:rPr>
        <w:fldChar w:fldCharType="separate"/>
      </w:r>
      <w:r>
        <w:rPr>
          <w:noProof/>
        </w:rPr>
        <w:t>84</w:t>
      </w:r>
      <w:r>
        <w:rPr>
          <w:noProof/>
        </w:rPr>
        <w:fldChar w:fldCharType="end"/>
      </w:r>
    </w:p>
    <w:p w14:paraId="492B4196" w14:textId="7E64AD71"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_Toc193393894 \h </w:instrText>
      </w:r>
      <w:r>
        <w:rPr>
          <w:noProof/>
        </w:rPr>
      </w:r>
      <w:r>
        <w:rPr>
          <w:noProof/>
        </w:rPr>
        <w:fldChar w:fldCharType="separate"/>
      </w:r>
      <w:r>
        <w:rPr>
          <w:noProof/>
        </w:rPr>
        <w:t>84</w:t>
      </w:r>
      <w:r>
        <w:rPr>
          <w:noProof/>
        </w:rPr>
        <w:fldChar w:fldCharType="end"/>
      </w:r>
    </w:p>
    <w:p w14:paraId="1B7FFF0C" w14:textId="54965F1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_Toc193393895 \h </w:instrText>
      </w:r>
      <w:r>
        <w:rPr>
          <w:noProof/>
        </w:rPr>
      </w:r>
      <w:r>
        <w:rPr>
          <w:noProof/>
        </w:rPr>
        <w:fldChar w:fldCharType="separate"/>
      </w:r>
      <w:r>
        <w:rPr>
          <w:noProof/>
        </w:rPr>
        <w:t>85</w:t>
      </w:r>
      <w:r>
        <w:rPr>
          <w:noProof/>
        </w:rPr>
        <w:fldChar w:fldCharType="end"/>
      </w:r>
    </w:p>
    <w:p w14:paraId="186823E3" w14:textId="42678335"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_Toc193393896 \h </w:instrText>
      </w:r>
      <w:r>
        <w:rPr>
          <w:noProof/>
        </w:rPr>
      </w:r>
      <w:r>
        <w:rPr>
          <w:noProof/>
        </w:rPr>
        <w:fldChar w:fldCharType="separate"/>
      </w:r>
      <w:r>
        <w:rPr>
          <w:noProof/>
        </w:rPr>
        <w:t>85</w:t>
      </w:r>
      <w:r>
        <w:rPr>
          <w:noProof/>
        </w:rPr>
        <w:fldChar w:fldCharType="end"/>
      </w:r>
    </w:p>
    <w:p w14:paraId="6E357B9A" w14:textId="66438AE6"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_Toc193393897 \h </w:instrText>
      </w:r>
      <w:r>
        <w:rPr>
          <w:noProof/>
        </w:rPr>
      </w:r>
      <w:r>
        <w:rPr>
          <w:noProof/>
        </w:rPr>
        <w:fldChar w:fldCharType="separate"/>
      </w:r>
      <w:r>
        <w:rPr>
          <w:noProof/>
        </w:rPr>
        <w:t>85</w:t>
      </w:r>
      <w:r>
        <w:rPr>
          <w:noProof/>
        </w:rPr>
        <w:fldChar w:fldCharType="end"/>
      </w:r>
    </w:p>
    <w:p w14:paraId="14D3AF5F" w14:textId="3B0F7115"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_Toc193393898 \h </w:instrText>
      </w:r>
      <w:r>
        <w:rPr>
          <w:noProof/>
        </w:rPr>
      </w:r>
      <w:r>
        <w:rPr>
          <w:noProof/>
        </w:rPr>
        <w:fldChar w:fldCharType="separate"/>
      </w:r>
      <w:r>
        <w:rPr>
          <w:noProof/>
        </w:rPr>
        <w:t>85</w:t>
      </w:r>
      <w:r>
        <w:rPr>
          <w:noProof/>
        </w:rPr>
        <w:fldChar w:fldCharType="end"/>
      </w:r>
    </w:p>
    <w:p w14:paraId="17FB7CB2" w14:textId="49AA4E8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_Toc193393899 \h </w:instrText>
      </w:r>
      <w:r>
        <w:rPr>
          <w:noProof/>
        </w:rPr>
      </w:r>
      <w:r>
        <w:rPr>
          <w:noProof/>
        </w:rPr>
        <w:fldChar w:fldCharType="separate"/>
      </w:r>
      <w:r>
        <w:rPr>
          <w:noProof/>
        </w:rPr>
        <w:t>85</w:t>
      </w:r>
      <w:r>
        <w:rPr>
          <w:noProof/>
        </w:rPr>
        <w:fldChar w:fldCharType="end"/>
      </w:r>
    </w:p>
    <w:p w14:paraId="25EB8073" w14:textId="2C709A2C"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_Toc193393900 \h </w:instrText>
      </w:r>
      <w:r>
        <w:rPr>
          <w:noProof/>
        </w:rPr>
      </w:r>
      <w:r>
        <w:rPr>
          <w:noProof/>
        </w:rPr>
        <w:fldChar w:fldCharType="separate"/>
      </w:r>
      <w:r>
        <w:rPr>
          <w:noProof/>
        </w:rPr>
        <w:t>85</w:t>
      </w:r>
      <w:r>
        <w:rPr>
          <w:noProof/>
        </w:rPr>
        <w:fldChar w:fldCharType="end"/>
      </w:r>
    </w:p>
    <w:p w14:paraId="56AB6FB4" w14:textId="673F8F8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_Toc193393901 \h </w:instrText>
      </w:r>
      <w:r>
        <w:rPr>
          <w:noProof/>
        </w:rPr>
      </w:r>
      <w:r>
        <w:rPr>
          <w:noProof/>
        </w:rPr>
        <w:fldChar w:fldCharType="separate"/>
      </w:r>
      <w:r>
        <w:rPr>
          <w:noProof/>
        </w:rPr>
        <w:t>86</w:t>
      </w:r>
      <w:r>
        <w:rPr>
          <w:noProof/>
        </w:rPr>
        <w:fldChar w:fldCharType="end"/>
      </w:r>
    </w:p>
    <w:p w14:paraId="09E92183" w14:textId="267E806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_Toc193393902 \h </w:instrText>
      </w:r>
      <w:r>
        <w:rPr>
          <w:noProof/>
        </w:rPr>
      </w:r>
      <w:r>
        <w:rPr>
          <w:noProof/>
        </w:rPr>
        <w:fldChar w:fldCharType="separate"/>
      </w:r>
      <w:r>
        <w:rPr>
          <w:noProof/>
        </w:rPr>
        <w:t>86</w:t>
      </w:r>
      <w:r>
        <w:rPr>
          <w:noProof/>
        </w:rPr>
        <w:fldChar w:fldCharType="end"/>
      </w:r>
    </w:p>
    <w:p w14:paraId="4FB75F41" w14:textId="50FF33A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_Toc193393903 \h </w:instrText>
      </w:r>
      <w:r>
        <w:rPr>
          <w:noProof/>
        </w:rPr>
      </w:r>
      <w:r>
        <w:rPr>
          <w:noProof/>
        </w:rPr>
        <w:fldChar w:fldCharType="separate"/>
      </w:r>
      <w:r>
        <w:rPr>
          <w:noProof/>
        </w:rPr>
        <w:t>87</w:t>
      </w:r>
      <w:r>
        <w:rPr>
          <w:noProof/>
        </w:rPr>
        <w:fldChar w:fldCharType="end"/>
      </w:r>
    </w:p>
    <w:p w14:paraId="48CE1116" w14:textId="41EECE6E"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_Toc193393904 \h </w:instrText>
      </w:r>
      <w:r>
        <w:rPr>
          <w:noProof/>
        </w:rPr>
      </w:r>
      <w:r>
        <w:rPr>
          <w:noProof/>
        </w:rPr>
        <w:fldChar w:fldCharType="separate"/>
      </w:r>
      <w:r>
        <w:rPr>
          <w:noProof/>
        </w:rPr>
        <w:t>87</w:t>
      </w:r>
      <w:r>
        <w:rPr>
          <w:noProof/>
        </w:rPr>
        <w:fldChar w:fldCharType="end"/>
      </w:r>
    </w:p>
    <w:p w14:paraId="247255FB" w14:textId="36FFF86C"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_Toc193393905 \h </w:instrText>
      </w:r>
      <w:r>
        <w:rPr>
          <w:noProof/>
        </w:rPr>
      </w:r>
      <w:r>
        <w:rPr>
          <w:noProof/>
        </w:rPr>
        <w:fldChar w:fldCharType="separate"/>
      </w:r>
      <w:r>
        <w:rPr>
          <w:noProof/>
        </w:rPr>
        <w:t>87</w:t>
      </w:r>
      <w:r>
        <w:rPr>
          <w:noProof/>
        </w:rPr>
        <w:fldChar w:fldCharType="end"/>
      </w:r>
    </w:p>
    <w:p w14:paraId="5159419E" w14:textId="69DDADF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_Toc193393906 \h </w:instrText>
      </w:r>
      <w:r>
        <w:rPr>
          <w:noProof/>
        </w:rPr>
      </w:r>
      <w:r>
        <w:rPr>
          <w:noProof/>
        </w:rPr>
        <w:fldChar w:fldCharType="separate"/>
      </w:r>
      <w:r>
        <w:rPr>
          <w:noProof/>
        </w:rPr>
        <w:t>87</w:t>
      </w:r>
      <w:r>
        <w:rPr>
          <w:noProof/>
        </w:rPr>
        <w:fldChar w:fldCharType="end"/>
      </w:r>
    </w:p>
    <w:p w14:paraId="68373685" w14:textId="5FA8CB3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B.3.1.2.6</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_Toc193393907 \h </w:instrText>
      </w:r>
      <w:r>
        <w:rPr>
          <w:noProof/>
        </w:rPr>
      </w:r>
      <w:r>
        <w:rPr>
          <w:noProof/>
        </w:rPr>
        <w:fldChar w:fldCharType="separate"/>
      </w:r>
      <w:r>
        <w:rPr>
          <w:noProof/>
        </w:rPr>
        <w:t>88</w:t>
      </w:r>
      <w:r>
        <w:rPr>
          <w:noProof/>
        </w:rPr>
        <w:fldChar w:fldCharType="end"/>
      </w:r>
    </w:p>
    <w:p w14:paraId="29336A47" w14:textId="0810E5D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_Toc193393908 \h </w:instrText>
      </w:r>
      <w:r>
        <w:rPr>
          <w:noProof/>
        </w:rPr>
      </w:r>
      <w:r>
        <w:rPr>
          <w:noProof/>
        </w:rPr>
        <w:fldChar w:fldCharType="separate"/>
      </w:r>
      <w:r>
        <w:rPr>
          <w:noProof/>
        </w:rPr>
        <w:t>88</w:t>
      </w:r>
      <w:r>
        <w:rPr>
          <w:noProof/>
        </w:rPr>
        <w:fldChar w:fldCharType="end"/>
      </w:r>
    </w:p>
    <w:p w14:paraId="3480F717" w14:textId="6801567C"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_Toc193393909 \h </w:instrText>
      </w:r>
      <w:r>
        <w:rPr>
          <w:noProof/>
        </w:rPr>
      </w:r>
      <w:r>
        <w:rPr>
          <w:noProof/>
        </w:rPr>
        <w:fldChar w:fldCharType="separate"/>
      </w:r>
      <w:r>
        <w:rPr>
          <w:noProof/>
        </w:rPr>
        <w:t>88</w:t>
      </w:r>
      <w:r>
        <w:rPr>
          <w:noProof/>
        </w:rPr>
        <w:fldChar w:fldCharType="end"/>
      </w:r>
    </w:p>
    <w:p w14:paraId="52940A44" w14:textId="06D3AC78"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_Toc193393910 \h </w:instrText>
      </w:r>
      <w:r>
        <w:rPr>
          <w:noProof/>
        </w:rPr>
      </w:r>
      <w:r>
        <w:rPr>
          <w:noProof/>
        </w:rPr>
        <w:fldChar w:fldCharType="separate"/>
      </w:r>
      <w:r>
        <w:rPr>
          <w:noProof/>
        </w:rPr>
        <w:t>88</w:t>
      </w:r>
      <w:r>
        <w:rPr>
          <w:noProof/>
        </w:rPr>
        <w:fldChar w:fldCharType="end"/>
      </w:r>
    </w:p>
    <w:p w14:paraId="145AB589" w14:textId="4FD0C893"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B.3.1.2.7</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_Toc193393911 \h </w:instrText>
      </w:r>
      <w:r>
        <w:rPr>
          <w:noProof/>
        </w:rPr>
      </w:r>
      <w:r>
        <w:rPr>
          <w:noProof/>
        </w:rPr>
        <w:fldChar w:fldCharType="separate"/>
      </w:r>
      <w:r>
        <w:rPr>
          <w:noProof/>
        </w:rPr>
        <w:t>88</w:t>
      </w:r>
      <w:r>
        <w:rPr>
          <w:noProof/>
        </w:rPr>
        <w:fldChar w:fldCharType="end"/>
      </w:r>
    </w:p>
    <w:p w14:paraId="76F312A5" w14:textId="13C8EF5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_Toc193393912 \h </w:instrText>
      </w:r>
      <w:r>
        <w:rPr>
          <w:noProof/>
        </w:rPr>
      </w:r>
      <w:r>
        <w:rPr>
          <w:noProof/>
        </w:rPr>
        <w:fldChar w:fldCharType="separate"/>
      </w:r>
      <w:r>
        <w:rPr>
          <w:noProof/>
        </w:rPr>
        <w:t>88</w:t>
      </w:r>
      <w:r>
        <w:rPr>
          <w:noProof/>
        </w:rPr>
        <w:fldChar w:fldCharType="end"/>
      </w:r>
    </w:p>
    <w:p w14:paraId="661F47E3" w14:textId="2162977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_Toc193393913 \h </w:instrText>
      </w:r>
      <w:r>
        <w:rPr>
          <w:noProof/>
        </w:rPr>
      </w:r>
      <w:r>
        <w:rPr>
          <w:noProof/>
        </w:rPr>
        <w:fldChar w:fldCharType="separate"/>
      </w:r>
      <w:r>
        <w:rPr>
          <w:noProof/>
        </w:rPr>
        <w:t>88</w:t>
      </w:r>
      <w:r>
        <w:rPr>
          <w:noProof/>
        </w:rPr>
        <w:fldChar w:fldCharType="end"/>
      </w:r>
    </w:p>
    <w:p w14:paraId="5915CAB8" w14:textId="66DBFF3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_Toc193393914 \h </w:instrText>
      </w:r>
      <w:r>
        <w:rPr>
          <w:noProof/>
        </w:rPr>
      </w:r>
      <w:r>
        <w:rPr>
          <w:noProof/>
        </w:rPr>
        <w:fldChar w:fldCharType="separate"/>
      </w:r>
      <w:r>
        <w:rPr>
          <w:noProof/>
        </w:rPr>
        <w:t>89</w:t>
      </w:r>
      <w:r>
        <w:rPr>
          <w:noProof/>
        </w:rPr>
        <w:fldChar w:fldCharType="end"/>
      </w:r>
    </w:p>
    <w:p w14:paraId="340EED54" w14:textId="2A1FC0B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_Toc193393915 \h </w:instrText>
      </w:r>
      <w:r>
        <w:rPr>
          <w:noProof/>
        </w:rPr>
      </w:r>
      <w:r>
        <w:rPr>
          <w:noProof/>
        </w:rPr>
        <w:fldChar w:fldCharType="separate"/>
      </w:r>
      <w:r>
        <w:rPr>
          <w:noProof/>
        </w:rPr>
        <w:t>89</w:t>
      </w:r>
      <w:r>
        <w:rPr>
          <w:noProof/>
        </w:rPr>
        <w:fldChar w:fldCharType="end"/>
      </w:r>
    </w:p>
    <w:p w14:paraId="3BB38C5A" w14:textId="558DCFE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_Toc193393916 \h </w:instrText>
      </w:r>
      <w:r>
        <w:rPr>
          <w:noProof/>
        </w:rPr>
      </w:r>
      <w:r>
        <w:rPr>
          <w:noProof/>
        </w:rPr>
        <w:fldChar w:fldCharType="separate"/>
      </w:r>
      <w:r>
        <w:rPr>
          <w:noProof/>
        </w:rPr>
        <w:t>89</w:t>
      </w:r>
      <w:r>
        <w:rPr>
          <w:noProof/>
        </w:rPr>
        <w:fldChar w:fldCharType="end"/>
      </w:r>
    </w:p>
    <w:p w14:paraId="721C348E" w14:textId="4D6EA095"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_Toc193393917 \h </w:instrText>
      </w:r>
      <w:r>
        <w:rPr>
          <w:noProof/>
        </w:rPr>
      </w:r>
      <w:r>
        <w:rPr>
          <w:noProof/>
        </w:rPr>
        <w:fldChar w:fldCharType="separate"/>
      </w:r>
      <w:r>
        <w:rPr>
          <w:noProof/>
        </w:rPr>
        <w:t>91</w:t>
      </w:r>
      <w:r>
        <w:rPr>
          <w:noProof/>
        </w:rPr>
        <w:fldChar w:fldCharType="end"/>
      </w:r>
    </w:p>
    <w:p w14:paraId="3F191FF3" w14:textId="7B71ECD1"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_Toc193393918 \h </w:instrText>
      </w:r>
      <w:r>
        <w:rPr>
          <w:noProof/>
        </w:rPr>
      </w:r>
      <w:r>
        <w:rPr>
          <w:noProof/>
        </w:rPr>
        <w:fldChar w:fldCharType="separate"/>
      </w:r>
      <w:r>
        <w:rPr>
          <w:noProof/>
        </w:rPr>
        <w:t>91</w:t>
      </w:r>
      <w:r>
        <w:rPr>
          <w:noProof/>
        </w:rPr>
        <w:fldChar w:fldCharType="end"/>
      </w:r>
    </w:p>
    <w:p w14:paraId="41EB8A90" w14:textId="70896593"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_Toc193393919 \h </w:instrText>
      </w:r>
      <w:r>
        <w:rPr>
          <w:noProof/>
        </w:rPr>
      </w:r>
      <w:r>
        <w:rPr>
          <w:noProof/>
        </w:rPr>
        <w:fldChar w:fldCharType="separate"/>
      </w:r>
      <w:r>
        <w:rPr>
          <w:noProof/>
        </w:rPr>
        <w:t>91</w:t>
      </w:r>
      <w:r>
        <w:rPr>
          <w:noProof/>
        </w:rPr>
        <w:fldChar w:fldCharType="end"/>
      </w:r>
    </w:p>
    <w:p w14:paraId="042F95A0" w14:textId="48A09CA6"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_Toc193393920 \h </w:instrText>
      </w:r>
      <w:r>
        <w:rPr>
          <w:noProof/>
        </w:rPr>
      </w:r>
      <w:r>
        <w:rPr>
          <w:noProof/>
        </w:rPr>
        <w:fldChar w:fldCharType="separate"/>
      </w:r>
      <w:r>
        <w:rPr>
          <w:noProof/>
        </w:rPr>
        <w:t>91</w:t>
      </w:r>
      <w:r>
        <w:rPr>
          <w:noProof/>
        </w:rPr>
        <w:fldChar w:fldCharType="end"/>
      </w:r>
    </w:p>
    <w:p w14:paraId="308BD066" w14:textId="4B355FF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_Toc193393921 \h </w:instrText>
      </w:r>
      <w:r>
        <w:rPr>
          <w:noProof/>
        </w:rPr>
      </w:r>
      <w:r>
        <w:rPr>
          <w:noProof/>
        </w:rPr>
        <w:fldChar w:fldCharType="separate"/>
      </w:r>
      <w:r>
        <w:rPr>
          <w:noProof/>
        </w:rPr>
        <w:t>91</w:t>
      </w:r>
      <w:r>
        <w:rPr>
          <w:noProof/>
        </w:rPr>
        <w:fldChar w:fldCharType="end"/>
      </w:r>
    </w:p>
    <w:p w14:paraId="7EC6B883" w14:textId="3BA547E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_Toc193393922 \h </w:instrText>
      </w:r>
      <w:r>
        <w:rPr>
          <w:noProof/>
        </w:rPr>
      </w:r>
      <w:r>
        <w:rPr>
          <w:noProof/>
        </w:rPr>
        <w:fldChar w:fldCharType="separate"/>
      </w:r>
      <w:r>
        <w:rPr>
          <w:noProof/>
        </w:rPr>
        <w:t>91</w:t>
      </w:r>
      <w:r>
        <w:rPr>
          <w:noProof/>
        </w:rPr>
        <w:fldChar w:fldCharType="end"/>
      </w:r>
    </w:p>
    <w:p w14:paraId="28A1632A" w14:textId="4179E39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_Toc193393923 \h </w:instrText>
      </w:r>
      <w:r>
        <w:rPr>
          <w:noProof/>
        </w:rPr>
      </w:r>
      <w:r>
        <w:rPr>
          <w:noProof/>
        </w:rPr>
        <w:fldChar w:fldCharType="separate"/>
      </w:r>
      <w:r>
        <w:rPr>
          <w:noProof/>
        </w:rPr>
        <w:t>91</w:t>
      </w:r>
      <w:r>
        <w:rPr>
          <w:noProof/>
        </w:rPr>
        <w:fldChar w:fldCharType="end"/>
      </w:r>
    </w:p>
    <w:p w14:paraId="5266198C" w14:textId="160FDC1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_Toc193393924 \h </w:instrText>
      </w:r>
      <w:r>
        <w:rPr>
          <w:noProof/>
        </w:rPr>
      </w:r>
      <w:r>
        <w:rPr>
          <w:noProof/>
        </w:rPr>
        <w:fldChar w:fldCharType="separate"/>
      </w:r>
      <w:r>
        <w:rPr>
          <w:noProof/>
        </w:rPr>
        <w:t>92</w:t>
      </w:r>
      <w:r>
        <w:rPr>
          <w:noProof/>
        </w:rPr>
        <w:fldChar w:fldCharType="end"/>
      </w:r>
    </w:p>
    <w:p w14:paraId="31EF0127" w14:textId="57CC51F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_Toc193393925 \h </w:instrText>
      </w:r>
      <w:r>
        <w:rPr>
          <w:noProof/>
        </w:rPr>
      </w:r>
      <w:r>
        <w:rPr>
          <w:noProof/>
        </w:rPr>
        <w:fldChar w:fldCharType="separate"/>
      </w:r>
      <w:r>
        <w:rPr>
          <w:noProof/>
        </w:rPr>
        <w:t>92</w:t>
      </w:r>
      <w:r>
        <w:rPr>
          <w:noProof/>
        </w:rPr>
        <w:fldChar w:fldCharType="end"/>
      </w:r>
    </w:p>
    <w:p w14:paraId="390C0139" w14:textId="0CA3A3A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_Toc193393926 \h </w:instrText>
      </w:r>
      <w:r>
        <w:rPr>
          <w:noProof/>
        </w:rPr>
      </w:r>
      <w:r>
        <w:rPr>
          <w:noProof/>
        </w:rPr>
        <w:fldChar w:fldCharType="separate"/>
      </w:r>
      <w:r>
        <w:rPr>
          <w:noProof/>
        </w:rPr>
        <w:t>92</w:t>
      </w:r>
      <w:r>
        <w:rPr>
          <w:noProof/>
        </w:rPr>
        <w:fldChar w:fldCharType="end"/>
      </w:r>
    </w:p>
    <w:p w14:paraId="1C97A932" w14:textId="7E5C76BB"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_Toc193393927 \h </w:instrText>
      </w:r>
      <w:r>
        <w:rPr>
          <w:noProof/>
        </w:rPr>
      </w:r>
      <w:r>
        <w:rPr>
          <w:noProof/>
        </w:rPr>
        <w:fldChar w:fldCharType="separate"/>
      </w:r>
      <w:r>
        <w:rPr>
          <w:noProof/>
        </w:rPr>
        <w:t>96</w:t>
      </w:r>
      <w:r>
        <w:rPr>
          <w:noProof/>
        </w:rPr>
        <w:fldChar w:fldCharType="end"/>
      </w:r>
    </w:p>
    <w:p w14:paraId="0142B391" w14:textId="048BAC1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_Toc193393928 \h </w:instrText>
      </w:r>
      <w:r>
        <w:rPr>
          <w:noProof/>
        </w:rPr>
      </w:r>
      <w:r>
        <w:rPr>
          <w:noProof/>
        </w:rPr>
        <w:fldChar w:fldCharType="separate"/>
      </w:r>
      <w:r>
        <w:rPr>
          <w:noProof/>
        </w:rPr>
        <w:t>97</w:t>
      </w:r>
      <w:r>
        <w:rPr>
          <w:noProof/>
        </w:rPr>
        <w:fldChar w:fldCharType="end"/>
      </w:r>
    </w:p>
    <w:p w14:paraId="76EF7154" w14:textId="489C950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_Toc193393929 \h </w:instrText>
      </w:r>
      <w:r>
        <w:rPr>
          <w:noProof/>
        </w:rPr>
      </w:r>
      <w:r>
        <w:rPr>
          <w:noProof/>
        </w:rPr>
        <w:fldChar w:fldCharType="separate"/>
      </w:r>
      <w:r>
        <w:rPr>
          <w:noProof/>
        </w:rPr>
        <w:t>97</w:t>
      </w:r>
      <w:r>
        <w:rPr>
          <w:noProof/>
        </w:rPr>
        <w:fldChar w:fldCharType="end"/>
      </w:r>
    </w:p>
    <w:p w14:paraId="5ADB916F" w14:textId="516897B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_Toc193393930 \h </w:instrText>
      </w:r>
      <w:r>
        <w:rPr>
          <w:noProof/>
        </w:rPr>
      </w:r>
      <w:r>
        <w:rPr>
          <w:noProof/>
        </w:rPr>
        <w:fldChar w:fldCharType="separate"/>
      </w:r>
      <w:r>
        <w:rPr>
          <w:noProof/>
        </w:rPr>
        <w:t>97</w:t>
      </w:r>
      <w:r>
        <w:rPr>
          <w:noProof/>
        </w:rPr>
        <w:fldChar w:fldCharType="end"/>
      </w:r>
    </w:p>
    <w:p w14:paraId="346746B0" w14:textId="1A75939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_Toc193393931 \h </w:instrText>
      </w:r>
      <w:r>
        <w:rPr>
          <w:noProof/>
        </w:rPr>
      </w:r>
      <w:r>
        <w:rPr>
          <w:noProof/>
        </w:rPr>
        <w:fldChar w:fldCharType="separate"/>
      </w:r>
      <w:r>
        <w:rPr>
          <w:noProof/>
        </w:rPr>
        <w:t>97</w:t>
      </w:r>
      <w:r>
        <w:rPr>
          <w:noProof/>
        </w:rPr>
        <w:fldChar w:fldCharType="end"/>
      </w:r>
    </w:p>
    <w:p w14:paraId="790F8EF9" w14:textId="7FB546C6"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_Toc193393932 \h </w:instrText>
      </w:r>
      <w:r>
        <w:rPr>
          <w:noProof/>
        </w:rPr>
      </w:r>
      <w:r>
        <w:rPr>
          <w:noProof/>
        </w:rPr>
        <w:fldChar w:fldCharType="separate"/>
      </w:r>
      <w:r>
        <w:rPr>
          <w:noProof/>
        </w:rPr>
        <w:t>97</w:t>
      </w:r>
      <w:r>
        <w:rPr>
          <w:noProof/>
        </w:rPr>
        <w:fldChar w:fldCharType="end"/>
      </w:r>
    </w:p>
    <w:p w14:paraId="64ECD9C5" w14:textId="1C432E67"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B.4.1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_Toc193393933 \h </w:instrText>
      </w:r>
      <w:r>
        <w:rPr>
          <w:noProof/>
        </w:rPr>
      </w:r>
      <w:r>
        <w:rPr>
          <w:noProof/>
        </w:rPr>
        <w:fldChar w:fldCharType="separate"/>
      </w:r>
      <w:r>
        <w:rPr>
          <w:noProof/>
        </w:rPr>
        <w:t>97</w:t>
      </w:r>
      <w:r>
        <w:rPr>
          <w:noProof/>
        </w:rPr>
        <w:fldChar w:fldCharType="end"/>
      </w:r>
    </w:p>
    <w:p w14:paraId="6D6B4962" w14:textId="3DB4138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_Toc193393934 \h </w:instrText>
      </w:r>
      <w:r>
        <w:rPr>
          <w:noProof/>
        </w:rPr>
      </w:r>
      <w:r>
        <w:rPr>
          <w:noProof/>
        </w:rPr>
        <w:fldChar w:fldCharType="separate"/>
      </w:r>
      <w:r>
        <w:rPr>
          <w:noProof/>
        </w:rPr>
        <w:t>97</w:t>
      </w:r>
      <w:r>
        <w:rPr>
          <w:noProof/>
        </w:rPr>
        <w:fldChar w:fldCharType="end"/>
      </w:r>
    </w:p>
    <w:p w14:paraId="47EB273E" w14:textId="48DE0F3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sidRPr="00BA1CA1">
        <w:rPr>
          <w:noProof/>
          <w:lang w:val="fi-FI" w:eastAsia="zh-CN"/>
        </w:rPr>
        <w:t>B.4.1.2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_Toc193393935 \h </w:instrText>
      </w:r>
      <w:r>
        <w:rPr>
          <w:noProof/>
        </w:rPr>
      </w:r>
      <w:r>
        <w:rPr>
          <w:noProof/>
        </w:rPr>
        <w:fldChar w:fldCharType="separate"/>
      </w:r>
      <w:r>
        <w:rPr>
          <w:noProof/>
        </w:rPr>
        <w:t>97</w:t>
      </w:r>
      <w:r>
        <w:rPr>
          <w:noProof/>
        </w:rPr>
        <w:fldChar w:fldCharType="end"/>
      </w:r>
    </w:p>
    <w:p w14:paraId="234D4C11" w14:textId="031024A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fi-FI" w:eastAsia="zh-CN"/>
        </w:rPr>
        <w:t>B.4.1.2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_Toc193393936 \h </w:instrText>
      </w:r>
      <w:r>
        <w:rPr>
          <w:noProof/>
        </w:rPr>
      </w:r>
      <w:r>
        <w:rPr>
          <w:noProof/>
        </w:rPr>
        <w:fldChar w:fldCharType="separate"/>
      </w:r>
      <w:r>
        <w:rPr>
          <w:noProof/>
        </w:rPr>
        <w:t>97</w:t>
      </w:r>
      <w:r>
        <w:rPr>
          <w:noProof/>
        </w:rPr>
        <w:fldChar w:fldCharType="end"/>
      </w:r>
    </w:p>
    <w:p w14:paraId="676BFA25" w14:textId="77D29E0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_Toc193393937 \h </w:instrText>
      </w:r>
      <w:r>
        <w:rPr>
          <w:noProof/>
        </w:rPr>
      </w:r>
      <w:r>
        <w:rPr>
          <w:noProof/>
        </w:rPr>
        <w:fldChar w:fldCharType="separate"/>
      </w:r>
      <w:r>
        <w:rPr>
          <w:noProof/>
        </w:rPr>
        <w:t>98</w:t>
      </w:r>
      <w:r>
        <w:rPr>
          <w:noProof/>
        </w:rPr>
        <w:fldChar w:fldCharType="end"/>
      </w:r>
    </w:p>
    <w:p w14:paraId="346852B5" w14:textId="1B93D43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_Toc193393938 \h </w:instrText>
      </w:r>
      <w:r>
        <w:rPr>
          <w:noProof/>
        </w:rPr>
      </w:r>
      <w:r>
        <w:rPr>
          <w:noProof/>
        </w:rPr>
        <w:fldChar w:fldCharType="separate"/>
      </w:r>
      <w:r>
        <w:rPr>
          <w:noProof/>
        </w:rPr>
        <w:t>98</w:t>
      </w:r>
      <w:r>
        <w:rPr>
          <w:noProof/>
        </w:rPr>
        <w:fldChar w:fldCharType="end"/>
      </w:r>
    </w:p>
    <w:p w14:paraId="2139A77F" w14:textId="7CEE419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_Toc193393939 \h </w:instrText>
      </w:r>
      <w:r>
        <w:rPr>
          <w:noProof/>
        </w:rPr>
      </w:r>
      <w:r>
        <w:rPr>
          <w:noProof/>
        </w:rPr>
        <w:fldChar w:fldCharType="separate"/>
      </w:r>
      <w:r>
        <w:rPr>
          <w:noProof/>
        </w:rPr>
        <w:t>98</w:t>
      </w:r>
      <w:r>
        <w:rPr>
          <w:noProof/>
        </w:rPr>
        <w:fldChar w:fldCharType="end"/>
      </w:r>
    </w:p>
    <w:p w14:paraId="3BDB8063" w14:textId="607A297A"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_Toc193393940 \h </w:instrText>
      </w:r>
      <w:r>
        <w:rPr>
          <w:noProof/>
        </w:rPr>
      </w:r>
      <w:r>
        <w:rPr>
          <w:noProof/>
        </w:rPr>
        <w:fldChar w:fldCharType="separate"/>
      </w:r>
      <w:r>
        <w:rPr>
          <w:noProof/>
        </w:rPr>
        <w:t>98</w:t>
      </w:r>
      <w:r>
        <w:rPr>
          <w:noProof/>
        </w:rPr>
        <w:fldChar w:fldCharType="end"/>
      </w:r>
    </w:p>
    <w:p w14:paraId="6ED93A37" w14:textId="6C769D3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_Toc193393941 \h </w:instrText>
      </w:r>
      <w:r>
        <w:rPr>
          <w:noProof/>
        </w:rPr>
      </w:r>
      <w:r>
        <w:rPr>
          <w:noProof/>
        </w:rPr>
        <w:fldChar w:fldCharType="separate"/>
      </w:r>
      <w:r>
        <w:rPr>
          <w:noProof/>
        </w:rPr>
        <w:t>99</w:t>
      </w:r>
      <w:r>
        <w:rPr>
          <w:noProof/>
        </w:rPr>
        <w:fldChar w:fldCharType="end"/>
      </w:r>
    </w:p>
    <w:p w14:paraId="1E9B5189" w14:textId="187B6B4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_Toc193393942 \h </w:instrText>
      </w:r>
      <w:r>
        <w:rPr>
          <w:noProof/>
        </w:rPr>
      </w:r>
      <w:r>
        <w:rPr>
          <w:noProof/>
        </w:rPr>
        <w:fldChar w:fldCharType="separate"/>
      </w:r>
      <w:r>
        <w:rPr>
          <w:noProof/>
        </w:rPr>
        <w:t>99</w:t>
      </w:r>
      <w:r>
        <w:rPr>
          <w:noProof/>
        </w:rPr>
        <w:fldChar w:fldCharType="end"/>
      </w:r>
    </w:p>
    <w:p w14:paraId="4793AA7E" w14:textId="0C0E3BE1"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B.4.1.2.3.2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_Toc193393943 \h </w:instrText>
      </w:r>
      <w:r>
        <w:rPr>
          <w:noProof/>
        </w:rPr>
      </w:r>
      <w:r>
        <w:rPr>
          <w:noProof/>
        </w:rPr>
        <w:fldChar w:fldCharType="separate"/>
      </w:r>
      <w:r>
        <w:rPr>
          <w:noProof/>
        </w:rPr>
        <w:t>99</w:t>
      </w:r>
      <w:r>
        <w:rPr>
          <w:noProof/>
        </w:rPr>
        <w:fldChar w:fldCharType="end"/>
      </w:r>
    </w:p>
    <w:p w14:paraId="070086AF" w14:textId="5F8E704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noProof/>
          <w:lang w:val="fi-FI" w:eastAsia="zh-CN"/>
        </w:rPr>
        <w:t>B.4.1.2</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_Toc193393944 \h </w:instrText>
      </w:r>
      <w:r>
        <w:rPr>
          <w:noProof/>
        </w:rPr>
      </w:r>
      <w:r>
        <w:rPr>
          <w:noProof/>
        </w:rPr>
        <w:fldChar w:fldCharType="separate"/>
      </w:r>
      <w:r>
        <w:rPr>
          <w:noProof/>
        </w:rPr>
        <w:t>99</w:t>
      </w:r>
      <w:r>
        <w:rPr>
          <w:noProof/>
        </w:rPr>
        <w:fldChar w:fldCharType="end"/>
      </w:r>
    </w:p>
    <w:p w14:paraId="3A3B920F" w14:textId="2071BE6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_Toc193393945 \h </w:instrText>
      </w:r>
      <w:r>
        <w:rPr>
          <w:noProof/>
        </w:rPr>
      </w:r>
      <w:r>
        <w:rPr>
          <w:noProof/>
        </w:rPr>
        <w:fldChar w:fldCharType="separate"/>
      </w:r>
      <w:r>
        <w:rPr>
          <w:noProof/>
        </w:rPr>
        <w:t>100</w:t>
      </w:r>
      <w:r>
        <w:rPr>
          <w:noProof/>
        </w:rPr>
        <w:fldChar w:fldCharType="end"/>
      </w:r>
    </w:p>
    <w:p w14:paraId="1A5F22EB" w14:textId="417C6BE2"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_Toc193393946 \h </w:instrText>
      </w:r>
      <w:r>
        <w:rPr>
          <w:noProof/>
        </w:rPr>
      </w:r>
      <w:r>
        <w:rPr>
          <w:noProof/>
        </w:rPr>
        <w:fldChar w:fldCharType="separate"/>
      </w:r>
      <w:r>
        <w:rPr>
          <w:noProof/>
        </w:rPr>
        <w:t>100</w:t>
      </w:r>
      <w:r>
        <w:rPr>
          <w:noProof/>
        </w:rPr>
        <w:fldChar w:fldCharType="end"/>
      </w:r>
    </w:p>
    <w:p w14:paraId="4ECB4033" w14:textId="29BDD33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_Toc193393947 \h </w:instrText>
      </w:r>
      <w:r>
        <w:rPr>
          <w:noProof/>
        </w:rPr>
      </w:r>
      <w:r>
        <w:rPr>
          <w:noProof/>
        </w:rPr>
        <w:fldChar w:fldCharType="separate"/>
      </w:r>
      <w:r>
        <w:rPr>
          <w:noProof/>
        </w:rPr>
        <w:t>101</w:t>
      </w:r>
      <w:r>
        <w:rPr>
          <w:noProof/>
        </w:rPr>
        <w:fldChar w:fldCharType="end"/>
      </w:r>
    </w:p>
    <w:p w14:paraId="666AD285" w14:textId="4A370B6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B.4.1.5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_Toc193393948 \h </w:instrText>
      </w:r>
      <w:r>
        <w:rPr>
          <w:noProof/>
        </w:rPr>
      </w:r>
      <w:r>
        <w:rPr>
          <w:noProof/>
        </w:rPr>
        <w:fldChar w:fldCharType="separate"/>
      </w:r>
      <w:r>
        <w:rPr>
          <w:noProof/>
        </w:rPr>
        <w:t>101</w:t>
      </w:r>
      <w:r>
        <w:rPr>
          <w:noProof/>
        </w:rPr>
        <w:fldChar w:fldCharType="end"/>
      </w:r>
    </w:p>
    <w:p w14:paraId="2B1B2B09" w14:textId="62F17F6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_Toc193393949 \h </w:instrText>
      </w:r>
      <w:r>
        <w:rPr>
          <w:noProof/>
        </w:rPr>
      </w:r>
      <w:r>
        <w:rPr>
          <w:noProof/>
        </w:rPr>
        <w:fldChar w:fldCharType="separate"/>
      </w:r>
      <w:r>
        <w:rPr>
          <w:noProof/>
        </w:rPr>
        <w:t>101</w:t>
      </w:r>
      <w:r>
        <w:rPr>
          <w:noProof/>
        </w:rPr>
        <w:fldChar w:fldCharType="end"/>
      </w:r>
    </w:p>
    <w:p w14:paraId="4C4EAF44" w14:textId="1FE01A5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_Toc193393950 \h </w:instrText>
      </w:r>
      <w:r>
        <w:rPr>
          <w:noProof/>
        </w:rPr>
      </w:r>
      <w:r>
        <w:rPr>
          <w:noProof/>
        </w:rPr>
        <w:fldChar w:fldCharType="separate"/>
      </w:r>
      <w:r>
        <w:rPr>
          <w:noProof/>
        </w:rPr>
        <w:t>101</w:t>
      </w:r>
      <w:r>
        <w:rPr>
          <w:noProof/>
        </w:rPr>
        <w:fldChar w:fldCharType="end"/>
      </w:r>
    </w:p>
    <w:p w14:paraId="01A6A9FC" w14:textId="25892AD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B.4.1.6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_Toc193393951 \h </w:instrText>
      </w:r>
      <w:r>
        <w:rPr>
          <w:noProof/>
        </w:rPr>
      </w:r>
      <w:r>
        <w:rPr>
          <w:noProof/>
        </w:rPr>
        <w:fldChar w:fldCharType="separate"/>
      </w:r>
      <w:r>
        <w:rPr>
          <w:noProof/>
        </w:rPr>
        <w:t>106</w:t>
      </w:r>
      <w:r>
        <w:rPr>
          <w:noProof/>
        </w:rPr>
        <w:fldChar w:fldCharType="end"/>
      </w:r>
    </w:p>
    <w:p w14:paraId="71D3D9B2" w14:textId="4A9A9CC6"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_Toc193393952 \h </w:instrText>
      </w:r>
      <w:r>
        <w:rPr>
          <w:noProof/>
        </w:rPr>
      </w:r>
      <w:r>
        <w:rPr>
          <w:noProof/>
        </w:rPr>
        <w:fldChar w:fldCharType="separate"/>
      </w:r>
      <w:r>
        <w:rPr>
          <w:noProof/>
        </w:rPr>
        <w:t>106</w:t>
      </w:r>
      <w:r>
        <w:rPr>
          <w:noProof/>
        </w:rPr>
        <w:fldChar w:fldCharType="end"/>
      </w:r>
    </w:p>
    <w:p w14:paraId="675387DC" w14:textId="29E9E54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_Toc193393953 \h </w:instrText>
      </w:r>
      <w:r>
        <w:rPr>
          <w:noProof/>
        </w:rPr>
      </w:r>
      <w:r>
        <w:rPr>
          <w:noProof/>
        </w:rPr>
        <w:fldChar w:fldCharType="separate"/>
      </w:r>
      <w:r>
        <w:rPr>
          <w:noProof/>
        </w:rPr>
        <w:t>106</w:t>
      </w:r>
      <w:r>
        <w:rPr>
          <w:noProof/>
        </w:rPr>
        <w:fldChar w:fldCharType="end"/>
      </w:r>
    </w:p>
    <w:p w14:paraId="0A8FF497" w14:textId="6B63B99C"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B.5.2</w:t>
      </w:r>
      <w:r>
        <w:rPr>
          <w:rFonts w:asciiTheme="minorHAnsi" w:eastAsiaTheme="minorEastAsia"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_Toc193393954 \h </w:instrText>
      </w:r>
      <w:r>
        <w:rPr>
          <w:noProof/>
        </w:rPr>
      </w:r>
      <w:r>
        <w:rPr>
          <w:noProof/>
        </w:rPr>
        <w:fldChar w:fldCharType="separate"/>
      </w:r>
      <w:r>
        <w:rPr>
          <w:noProof/>
        </w:rPr>
        <w:t>106</w:t>
      </w:r>
      <w:r>
        <w:rPr>
          <w:noProof/>
        </w:rPr>
        <w:fldChar w:fldCharType="end"/>
      </w:r>
    </w:p>
    <w:p w14:paraId="4FA70D63" w14:textId="4FD47062"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B.5.3</w:t>
      </w:r>
      <w:r>
        <w:rPr>
          <w:rFonts w:asciiTheme="minorHAnsi" w:eastAsiaTheme="minorEastAsia" w:hAnsiTheme="minorHAnsi" w:cstheme="minorBidi"/>
          <w:noProof/>
          <w:kern w:val="2"/>
          <w:sz w:val="24"/>
          <w:szCs w:val="24"/>
          <w:lang w:eastAsia="en-GB"/>
          <w14:ligatures w14:val="standardContextual"/>
        </w:rPr>
        <w:tab/>
      </w:r>
      <w:r>
        <w:rPr>
          <w:noProof/>
        </w:rPr>
        <w:t>Media type registration template for application/vnd.3gpp.seal-location-info+cbor</w:t>
      </w:r>
      <w:r>
        <w:rPr>
          <w:noProof/>
        </w:rPr>
        <w:tab/>
      </w:r>
      <w:r>
        <w:rPr>
          <w:noProof/>
        </w:rPr>
        <w:fldChar w:fldCharType="begin" w:fldLock="1"/>
      </w:r>
      <w:r>
        <w:rPr>
          <w:noProof/>
        </w:rPr>
        <w:instrText xml:space="preserve"> PAGEREF _Toc193393955 \h </w:instrText>
      </w:r>
      <w:r>
        <w:rPr>
          <w:noProof/>
        </w:rPr>
      </w:r>
      <w:r>
        <w:rPr>
          <w:noProof/>
        </w:rPr>
        <w:fldChar w:fldCharType="separate"/>
      </w:r>
      <w:r>
        <w:rPr>
          <w:noProof/>
        </w:rPr>
        <w:t>106</w:t>
      </w:r>
      <w:r>
        <w:rPr>
          <w:noProof/>
        </w:rPr>
        <w:fldChar w:fldCharType="end"/>
      </w:r>
    </w:p>
    <w:p w14:paraId="56B96236" w14:textId="0AF3F0B4"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_Toc193393956 \h </w:instrText>
      </w:r>
      <w:r>
        <w:rPr>
          <w:noProof/>
        </w:rPr>
      </w:r>
      <w:r>
        <w:rPr>
          <w:noProof/>
        </w:rPr>
        <w:fldChar w:fldCharType="separate"/>
      </w:r>
      <w:r>
        <w:rPr>
          <w:noProof/>
        </w:rPr>
        <w:t>108</w:t>
      </w:r>
      <w:r>
        <w:rPr>
          <w:noProof/>
        </w:rPr>
        <w:fldChar w:fldCharType="end"/>
      </w:r>
    </w:p>
    <w:p w14:paraId="20F983E4" w14:textId="1F9D2DE4"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sidRPr="00BA1CA1">
        <w:rPr>
          <w:noProof/>
          <w:lang w:val="en-US"/>
        </w:rPr>
        <w:t>Annex C (normative</w:t>
      </w:r>
      <w:r>
        <w:rPr>
          <w:noProof/>
          <w:lang w:val="en-US"/>
        </w:rPr>
        <w:t>):</w:t>
      </w:r>
      <w:r>
        <w:rPr>
          <w:noProof/>
          <w:lang w:val="en-US"/>
        </w:rPr>
        <w:tab/>
      </w:r>
      <w:r w:rsidRPr="00BA1CA1">
        <w:rPr>
          <w:noProof/>
          <w:lang w:val="en-US"/>
        </w:rPr>
        <w:t>Counters</w:t>
      </w:r>
      <w:r>
        <w:rPr>
          <w:noProof/>
        </w:rPr>
        <w:tab/>
      </w:r>
      <w:r>
        <w:rPr>
          <w:noProof/>
        </w:rPr>
        <w:fldChar w:fldCharType="begin" w:fldLock="1"/>
      </w:r>
      <w:r>
        <w:rPr>
          <w:noProof/>
        </w:rPr>
        <w:instrText xml:space="preserve"> PAGEREF _Toc193393957 \h </w:instrText>
      </w:r>
      <w:r>
        <w:rPr>
          <w:noProof/>
        </w:rPr>
      </w:r>
      <w:r>
        <w:rPr>
          <w:noProof/>
        </w:rPr>
        <w:fldChar w:fldCharType="separate"/>
      </w:r>
      <w:r>
        <w:rPr>
          <w:noProof/>
        </w:rPr>
        <w:t>109</w:t>
      </w:r>
      <w:r>
        <w:rPr>
          <w:noProof/>
        </w:rPr>
        <w:fldChar w:fldCharType="end"/>
      </w:r>
    </w:p>
    <w:p w14:paraId="1F45863D" w14:textId="34C8E962"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_Toc193393958 \h </w:instrText>
      </w:r>
      <w:r>
        <w:rPr>
          <w:noProof/>
        </w:rPr>
      </w:r>
      <w:r>
        <w:rPr>
          <w:noProof/>
        </w:rPr>
        <w:fldChar w:fldCharType="separate"/>
      </w:r>
      <w:r>
        <w:rPr>
          <w:noProof/>
        </w:rPr>
        <w:t>109</w:t>
      </w:r>
      <w:r>
        <w:rPr>
          <w:noProof/>
        </w:rPr>
        <w:fldChar w:fldCharType="end"/>
      </w:r>
    </w:p>
    <w:p w14:paraId="493BA5C8" w14:textId="7D03C585"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Off-network counters</w:t>
      </w:r>
      <w:r>
        <w:rPr>
          <w:noProof/>
        </w:rPr>
        <w:tab/>
      </w:r>
      <w:r>
        <w:rPr>
          <w:noProof/>
        </w:rPr>
        <w:fldChar w:fldCharType="begin" w:fldLock="1"/>
      </w:r>
      <w:r>
        <w:rPr>
          <w:noProof/>
        </w:rPr>
        <w:instrText xml:space="preserve"> PAGEREF _Toc193393959 \h </w:instrText>
      </w:r>
      <w:r>
        <w:rPr>
          <w:noProof/>
        </w:rPr>
      </w:r>
      <w:r>
        <w:rPr>
          <w:noProof/>
        </w:rPr>
        <w:fldChar w:fldCharType="separate"/>
      </w:r>
      <w:r>
        <w:rPr>
          <w:noProof/>
        </w:rPr>
        <w:t>110</w:t>
      </w:r>
      <w:r>
        <w:rPr>
          <w:noProof/>
        </w:rPr>
        <w:fldChar w:fldCharType="end"/>
      </w:r>
    </w:p>
    <w:p w14:paraId="1053B869" w14:textId="5FCB7BF9"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_Toc193393960 \h </w:instrText>
      </w:r>
      <w:r>
        <w:rPr>
          <w:noProof/>
        </w:rPr>
      </w:r>
      <w:r>
        <w:rPr>
          <w:noProof/>
        </w:rPr>
        <w:fldChar w:fldCharType="separate"/>
      </w:r>
      <w:r>
        <w:rPr>
          <w:noProof/>
        </w:rPr>
        <w:t>111</w:t>
      </w:r>
      <w:r>
        <w:rPr>
          <w:noProof/>
        </w:rPr>
        <w:fldChar w:fldCharType="end"/>
      </w:r>
    </w:p>
    <w:p w14:paraId="183841E2" w14:textId="76D643F2"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93393712"/>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93393713"/>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93393714"/>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00D5CA5E" w14:textId="77777777" w:rsidR="004D31A4" w:rsidRPr="00FE246C" w:rsidRDefault="004D31A4" w:rsidP="004D31A4">
      <w:pPr>
        <w:pStyle w:val="EX"/>
      </w:pPr>
      <w:r>
        <w:t>[13A]</w:t>
      </w:r>
      <w:r>
        <w:tab/>
      </w:r>
      <w:r w:rsidRPr="003A3962">
        <w:t>IETF RFC 6</w:t>
      </w:r>
      <w:r>
        <w:t>838</w:t>
      </w:r>
      <w:r w:rsidRPr="003A3962">
        <w:t>: "</w:t>
      </w:r>
      <w:r w:rsidRPr="00811119">
        <w:t>Media Type Specifications and Registration Procedures</w:t>
      </w:r>
      <w:r w:rsidRPr="003A3962">
        <w:t>".</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lastRenderedPageBreak/>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193393715"/>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193393716"/>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lastRenderedPageBreak/>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193393717"/>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193393718"/>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1" w:name="_CR5"/>
      <w:bookmarkStart w:id="72" w:name="_Toc22042885"/>
      <w:bookmarkStart w:id="73" w:name="_Toc34303559"/>
      <w:bookmarkStart w:id="74" w:name="_Toc34403841"/>
      <w:bookmarkStart w:id="75" w:name="_Toc45281863"/>
      <w:bookmarkStart w:id="76" w:name="_Toc51933091"/>
      <w:bookmarkStart w:id="77" w:name="_Toc193393719"/>
      <w:bookmarkEnd w:id="71"/>
      <w:r>
        <w:t>5</w:t>
      </w:r>
      <w:r>
        <w:tab/>
        <w:t>Functional entities</w:t>
      </w:r>
      <w:bookmarkEnd w:id="72"/>
      <w:bookmarkEnd w:id="73"/>
      <w:bookmarkEnd w:id="74"/>
      <w:bookmarkEnd w:id="75"/>
      <w:bookmarkEnd w:id="76"/>
      <w:bookmarkEnd w:id="77"/>
    </w:p>
    <w:p w14:paraId="0E73DF67" w14:textId="77777777" w:rsidR="00C82C70" w:rsidRDefault="00C82C70" w:rsidP="00C23116">
      <w:pPr>
        <w:pStyle w:val="Heading2"/>
        <w:rPr>
          <w:noProof/>
          <w:lang w:val="en-US"/>
        </w:rPr>
      </w:pPr>
      <w:bookmarkStart w:id="78" w:name="_CR5_1"/>
      <w:bookmarkStart w:id="79" w:name="_Toc22042886"/>
      <w:bookmarkStart w:id="80" w:name="_Toc34303560"/>
      <w:bookmarkStart w:id="81" w:name="_Toc34403842"/>
      <w:bookmarkStart w:id="82" w:name="_Toc45281864"/>
      <w:bookmarkStart w:id="83" w:name="_Toc51933092"/>
      <w:bookmarkStart w:id="84" w:name="_Toc193393720"/>
      <w:bookmarkEnd w:id="78"/>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0" w:name="_Hlk106979931"/>
      <w:r>
        <w:t>e)</w:t>
      </w:r>
      <w:r w:rsidRPr="0067324E">
        <w:tab/>
      </w:r>
      <w:r w:rsidR="00F972A7">
        <w:t xml:space="preserve">shall support HTTP client and HTTP server functionalities as specified in </w:t>
      </w:r>
      <w:r w:rsidR="00CA0F2D">
        <w:t>IETF RFC 9112 [20].</w:t>
      </w:r>
    </w:p>
    <w:bookmarkEnd w:id="90"/>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lastRenderedPageBreak/>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67324E" w:rsidRDefault="00C82C70" w:rsidP="00ED7888">
      <w:pPr>
        <w:pStyle w:val="Heading2"/>
      </w:pPr>
      <w:bookmarkStart w:id="92" w:name="_CR5_2"/>
      <w:bookmarkStart w:id="93" w:name="_Toc193393721"/>
      <w:bookmarkEnd w:id="92"/>
      <w:r>
        <w:rPr>
          <w:noProof/>
          <w:lang w:val="en-US"/>
        </w:rPr>
        <w:t>5.2</w:t>
      </w:r>
      <w:r>
        <w:rPr>
          <w:noProof/>
          <w:lang w:val="en-US"/>
        </w:rPr>
        <w:tab/>
        <w:t>SEAL location management server (SLM-S)</w:t>
      </w:r>
      <w:bookmarkStart w:id="94" w:name="_Toc22042888"/>
      <w:bookmarkStart w:id="95" w:name="_Toc34303562"/>
      <w:bookmarkStart w:id="96" w:name="_Toc34403844"/>
      <w:bookmarkStart w:id="97" w:name="_Toc45281866"/>
      <w:bookmarkStart w:id="98" w:name="_Toc51933094"/>
      <w:bookmarkEnd w:id="85"/>
      <w:bookmarkEnd w:id="86"/>
      <w:bookmarkEnd w:id="87"/>
      <w:bookmarkEnd w:id="88"/>
      <w:bookmarkEnd w:id="89"/>
      <w:bookmarkEnd w:id="93"/>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CR6"/>
      <w:bookmarkStart w:id="100" w:name="_Toc193393722"/>
      <w:bookmarkEnd w:id="99"/>
      <w:r>
        <w:t>6</w:t>
      </w:r>
      <w:r>
        <w:tab/>
      </w:r>
      <w:r w:rsidR="00B56413">
        <w:t>Location</w:t>
      </w:r>
      <w:r>
        <w:t xml:space="preserve"> management procedures</w:t>
      </w:r>
      <w:bookmarkEnd w:id="94"/>
      <w:bookmarkEnd w:id="95"/>
      <w:bookmarkEnd w:id="96"/>
      <w:bookmarkEnd w:id="97"/>
      <w:bookmarkEnd w:id="98"/>
      <w:bookmarkEnd w:id="100"/>
    </w:p>
    <w:p w14:paraId="62950279" w14:textId="19DB0CF0" w:rsidR="000211C4" w:rsidRDefault="000211C4" w:rsidP="00C23116">
      <w:pPr>
        <w:pStyle w:val="Heading2"/>
      </w:pPr>
      <w:bookmarkStart w:id="101" w:name="_CR6_1"/>
      <w:bookmarkStart w:id="102" w:name="_Toc22042889"/>
      <w:bookmarkStart w:id="103" w:name="_Toc34303563"/>
      <w:bookmarkStart w:id="104" w:name="_Toc34403845"/>
      <w:bookmarkStart w:id="105" w:name="_Toc45281867"/>
      <w:bookmarkStart w:id="106" w:name="_Toc51933095"/>
      <w:bookmarkStart w:id="107" w:name="_Toc193393723"/>
      <w:bookmarkEnd w:id="101"/>
      <w:r>
        <w:t>6.1</w:t>
      </w:r>
      <w:r>
        <w:tab/>
        <w:t>General</w:t>
      </w:r>
      <w:bookmarkEnd w:id="102"/>
      <w:bookmarkEnd w:id="103"/>
      <w:bookmarkEnd w:id="104"/>
      <w:bookmarkEnd w:id="105"/>
      <w:bookmarkEnd w:id="106"/>
      <w:bookmarkEnd w:id="107"/>
    </w:p>
    <w:p w14:paraId="1AE284CD" w14:textId="339B89DB" w:rsidR="002A7360" w:rsidRPr="002A7360" w:rsidRDefault="002A7360" w:rsidP="002A7360">
      <w:bookmarkStart w:id="108"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08"/>
    </w:p>
    <w:p w14:paraId="5AD1738B" w14:textId="1E05B04D" w:rsidR="00EA6FD0" w:rsidRPr="00EA6FD0" w:rsidRDefault="00EA6FD0" w:rsidP="00C23116">
      <w:pPr>
        <w:pStyle w:val="Heading2"/>
      </w:pPr>
      <w:bookmarkStart w:id="109" w:name="_CR6_2"/>
      <w:bookmarkStart w:id="110" w:name="_Toc22042890"/>
      <w:bookmarkStart w:id="111" w:name="_Toc34303564"/>
      <w:bookmarkStart w:id="112" w:name="_Toc34403846"/>
      <w:bookmarkStart w:id="113" w:name="_Toc45281868"/>
      <w:bookmarkStart w:id="114" w:name="_Toc51933096"/>
      <w:bookmarkStart w:id="115" w:name="_Toc193393724"/>
      <w:bookmarkEnd w:id="109"/>
      <w:r>
        <w:lastRenderedPageBreak/>
        <w:t>6.2</w:t>
      </w:r>
      <w:r>
        <w:tab/>
        <w:t>On-network procedures</w:t>
      </w:r>
      <w:bookmarkEnd w:id="110"/>
      <w:bookmarkEnd w:id="111"/>
      <w:bookmarkEnd w:id="112"/>
      <w:bookmarkEnd w:id="113"/>
      <w:bookmarkEnd w:id="114"/>
      <w:bookmarkEnd w:id="115"/>
    </w:p>
    <w:p w14:paraId="2E7E890A" w14:textId="697AF398" w:rsidR="000211C4" w:rsidRPr="000211C4" w:rsidRDefault="00EA6FD0" w:rsidP="00C23116">
      <w:pPr>
        <w:pStyle w:val="Heading3"/>
      </w:pPr>
      <w:bookmarkStart w:id="116" w:name="_CR6_2_1"/>
      <w:bookmarkStart w:id="117" w:name="_Toc22042891"/>
      <w:bookmarkStart w:id="118" w:name="_Toc34303565"/>
      <w:bookmarkStart w:id="119" w:name="_Toc34403847"/>
      <w:bookmarkStart w:id="120" w:name="_Toc45281869"/>
      <w:bookmarkStart w:id="121" w:name="_Toc51933097"/>
      <w:bookmarkStart w:id="122" w:name="_Toc193393725"/>
      <w:bookmarkEnd w:id="116"/>
      <w:r>
        <w:t>6.2.1</w:t>
      </w:r>
      <w:r>
        <w:tab/>
        <w:t>General</w:t>
      </w:r>
      <w:bookmarkEnd w:id="117"/>
      <w:bookmarkEnd w:id="118"/>
      <w:bookmarkEnd w:id="119"/>
      <w:bookmarkEnd w:id="120"/>
      <w:bookmarkEnd w:id="121"/>
      <w:bookmarkEnd w:id="122"/>
    </w:p>
    <w:p w14:paraId="6ED70647" w14:textId="349BF885" w:rsidR="00A658FD" w:rsidRDefault="00A658FD" w:rsidP="00C23116">
      <w:pPr>
        <w:pStyle w:val="Heading4"/>
      </w:pPr>
      <w:bookmarkStart w:id="123" w:name="_CR6_2_1_1"/>
      <w:bookmarkStart w:id="124" w:name="_Toc34303566"/>
      <w:bookmarkStart w:id="125" w:name="_Toc34403848"/>
      <w:bookmarkStart w:id="126" w:name="_Toc45281870"/>
      <w:bookmarkStart w:id="127" w:name="_Toc51933098"/>
      <w:bookmarkStart w:id="128" w:name="_Toc22042892"/>
      <w:bookmarkStart w:id="129" w:name="_Toc193393726"/>
      <w:bookmarkEnd w:id="123"/>
      <w:r>
        <w:t>6.2.1.</w:t>
      </w:r>
      <w:r w:rsidR="00483D06">
        <w:t>1</w:t>
      </w:r>
      <w:r>
        <w:tab/>
        <w:t>A</w:t>
      </w:r>
      <w:r w:rsidRPr="00527D61">
        <w:t>uthenticated identity</w:t>
      </w:r>
      <w:r>
        <w:t xml:space="preserve"> in HTTP request</w:t>
      </w:r>
      <w:bookmarkEnd w:id="124"/>
      <w:bookmarkEnd w:id="125"/>
      <w:bookmarkEnd w:id="126"/>
      <w:bookmarkEnd w:id="127"/>
      <w:bookmarkEnd w:id="129"/>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30" w:name="_CR6_2_1_2"/>
      <w:bookmarkStart w:id="131" w:name="_Toc98783165"/>
      <w:bookmarkStart w:id="132" w:name="_Toc193393727"/>
      <w:bookmarkEnd w:id="130"/>
      <w:r w:rsidRPr="00826514">
        <w:t>6.2.1.2</w:t>
      </w:r>
      <w:r w:rsidRPr="00826514">
        <w:tab/>
        <w:t>Boot up procedure</w:t>
      </w:r>
      <w:bookmarkEnd w:id="131"/>
      <w:bookmarkEnd w:id="132"/>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33" w:name="_CR6_2_1_3"/>
      <w:bookmarkStart w:id="134" w:name="_Toc193393728"/>
      <w:bookmarkEnd w:id="133"/>
      <w:r>
        <w:t>6.2.1.3</w:t>
      </w:r>
      <w:r>
        <w:tab/>
        <w:t>A</w:t>
      </w:r>
      <w:r w:rsidRPr="00527D61">
        <w:t>uthenticated identity</w:t>
      </w:r>
      <w:r>
        <w:t xml:space="preserve"> in CoAP request</w:t>
      </w:r>
      <w:bookmarkEnd w:id="134"/>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35" w:name="_CR6_2_2"/>
      <w:bookmarkStart w:id="136" w:name="_Toc34303567"/>
      <w:bookmarkStart w:id="137" w:name="_Toc34403849"/>
      <w:bookmarkStart w:id="138" w:name="_Toc45281871"/>
      <w:bookmarkStart w:id="139" w:name="_Toc51933099"/>
      <w:bookmarkStart w:id="140" w:name="_Toc193393729"/>
      <w:bookmarkEnd w:id="135"/>
      <w:r>
        <w:t>6.2</w:t>
      </w:r>
      <w:r w:rsidR="00EA6FD0">
        <w:t>.2</w:t>
      </w:r>
      <w:r w:rsidR="00084147">
        <w:tab/>
      </w:r>
      <w:r w:rsidR="00B56413">
        <w:t>Event</w:t>
      </w:r>
      <w:r w:rsidR="004C1519">
        <w:t>-</w:t>
      </w:r>
      <w:r w:rsidR="00B56413">
        <w:t>triggered location reporting</w:t>
      </w:r>
      <w:bookmarkEnd w:id="128"/>
      <w:r w:rsidR="005C3BC1">
        <w:t xml:space="preserve"> procedure</w:t>
      </w:r>
      <w:bookmarkEnd w:id="136"/>
      <w:bookmarkEnd w:id="137"/>
      <w:bookmarkEnd w:id="138"/>
      <w:bookmarkEnd w:id="139"/>
      <w:bookmarkEnd w:id="140"/>
    </w:p>
    <w:p w14:paraId="22219F24" w14:textId="77777777" w:rsidR="001A0FCA" w:rsidRPr="006A63F0" w:rsidRDefault="001A0FCA" w:rsidP="00C23116">
      <w:pPr>
        <w:pStyle w:val="Heading4"/>
      </w:pPr>
      <w:bookmarkStart w:id="141" w:name="_CR6_2_2_1"/>
      <w:bookmarkStart w:id="142" w:name="_Toc20212247"/>
      <w:bookmarkStart w:id="143" w:name="_Toc34303568"/>
      <w:bookmarkStart w:id="144" w:name="_Toc34403850"/>
      <w:bookmarkStart w:id="145" w:name="_Toc45281872"/>
      <w:bookmarkStart w:id="146" w:name="_Toc51933100"/>
      <w:bookmarkStart w:id="147" w:name="_Toc19289446"/>
      <w:bookmarkStart w:id="148" w:name="_Toc22042893"/>
      <w:bookmarkStart w:id="149" w:name="_Toc193393730"/>
      <w:bookmarkEnd w:id="141"/>
      <w:r>
        <w:t>6.2.2.1</w:t>
      </w:r>
      <w:r>
        <w:tab/>
        <w:t>General</w:t>
      </w:r>
      <w:bookmarkEnd w:id="142"/>
      <w:bookmarkEnd w:id="143"/>
      <w:bookmarkEnd w:id="144"/>
      <w:bookmarkEnd w:id="145"/>
      <w:bookmarkEnd w:id="146"/>
      <w:bookmarkEnd w:id="149"/>
    </w:p>
    <w:p w14:paraId="5EB0FDBC" w14:textId="77777777" w:rsidR="00F80F6E" w:rsidRPr="0073469F" w:rsidRDefault="00F80F6E" w:rsidP="00F80F6E">
      <w:bookmarkStart w:id="150" w:name="_Toc34303569"/>
      <w:bookmarkStart w:id="151" w:name="_Toc34403851"/>
      <w:bookmarkStart w:id="152" w:name="_Toc45281873"/>
      <w:bookmarkStart w:id="153" w:name="_Toc51933101"/>
      <w:bookmarkEnd w:id="147"/>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54" w:name="_CR6_2_2_2"/>
      <w:bookmarkStart w:id="155" w:name="_Toc193393731"/>
      <w:bookmarkEnd w:id="154"/>
      <w:r>
        <w:t>6.2.2.2</w:t>
      </w:r>
      <w:r>
        <w:tab/>
      </w:r>
      <w:bookmarkStart w:id="156" w:name="_Toc34303570"/>
      <w:bookmarkStart w:id="157" w:name="_Toc34403852"/>
      <w:bookmarkStart w:id="158" w:name="_Toc45281874"/>
      <w:bookmarkStart w:id="159" w:name="_Toc51933102"/>
      <w:bookmarkEnd w:id="150"/>
      <w:bookmarkEnd w:id="151"/>
      <w:bookmarkEnd w:id="152"/>
      <w:bookmarkEnd w:id="153"/>
      <w:r w:rsidR="00F80F6E">
        <w:t>SLM client HTTP procedure</w:t>
      </w:r>
      <w:bookmarkEnd w:id="155"/>
    </w:p>
    <w:p w14:paraId="015F35C7" w14:textId="5CC428AC" w:rsidR="00382382" w:rsidRDefault="00382382" w:rsidP="00B413AE">
      <w:pPr>
        <w:pStyle w:val="Heading5"/>
        <w:rPr>
          <w:lang w:eastAsia="zh-CN"/>
        </w:rPr>
      </w:pPr>
      <w:bookmarkStart w:id="160" w:name="_CR6_2_2_2_1"/>
      <w:bookmarkStart w:id="161" w:name="_Toc193393732"/>
      <w:bookmarkEnd w:id="160"/>
      <w:r>
        <w:rPr>
          <w:rFonts w:hint="eastAsia"/>
          <w:lang w:eastAsia="zh-CN"/>
        </w:rPr>
        <w:t>6</w:t>
      </w:r>
      <w:r>
        <w:rPr>
          <w:lang w:eastAsia="zh-CN"/>
        </w:rPr>
        <w:t>.2.2.2.1</w:t>
      </w:r>
      <w:r>
        <w:tab/>
        <w:t xml:space="preserve">Fetching </w:t>
      </w:r>
      <w:r>
        <w:rPr>
          <w:lang w:eastAsia="zh-CN"/>
        </w:rPr>
        <w:t>location reporting configuration</w:t>
      </w:r>
      <w:bookmarkEnd w:id="156"/>
      <w:bookmarkEnd w:id="157"/>
      <w:bookmarkEnd w:id="158"/>
      <w:bookmarkEnd w:id="159"/>
      <w:bookmarkEnd w:id="161"/>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lastRenderedPageBreak/>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62" w:name="_CR6_2_2_2_2"/>
      <w:bookmarkStart w:id="163" w:name="_Toc34303571"/>
      <w:bookmarkStart w:id="164" w:name="_Toc34403853"/>
      <w:bookmarkStart w:id="165" w:name="_Toc45281875"/>
      <w:bookmarkStart w:id="166" w:name="_Toc51933103"/>
      <w:bookmarkStart w:id="167" w:name="_Toc193393733"/>
      <w:bookmarkEnd w:id="162"/>
      <w:r>
        <w:rPr>
          <w:rFonts w:hint="eastAsia"/>
          <w:lang w:eastAsia="zh-CN"/>
        </w:rPr>
        <w:t>6</w:t>
      </w:r>
      <w:r>
        <w:rPr>
          <w:lang w:eastAsia="zh-CN"/>
        </w:rPr>
        <w:t>.2.2.2.2</w:t>
      </w:r>
      <w:r>
        <w:rPr>
          <w:lang w:eastAsia="zh-CN"/>
        </w:rPr>
        <w:tab/>
        <w:t>Location reporting</w:t>
      </w:r>
      <w:bookmarkEnd w:id="163"/>
      <w:bookmarkEnd w:id="164"/>
      <w:bookmarkEnd w:id="165"/>
      <w:bookmarkEnd w:id="166"/>
      <w:bookmarkEnd w:id="167"/>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68" w:name="_CR6_2_2_3"/>
      <w:bookmarkStart w:id="169" w:name="_Toc34303572"/>
      <w:bookmarkStart w:id="170" w:name="_Toc34403854"/>
      <w:bookmarkStart w:id="171" w:name="_Toc45281876"/>
      <w:bookmarkStart w:id="172" w:name="_Toc51933104"/>
      <w:bookmarkStart w:id="173" w:name="_Toc193393734"/>
      <w:bookmarkEnd w:id="168"/>
      <w:r>
        <w:t>6.2.2.3</w:t>
      </w:r>
      <w:r>
        <w:tab/>
      </w:r>
      <w:bookmarkStart w:id="174" w:name="_Toc34303573"/>
      <w:bookmarkStart w:id="175" w:name="_Toc34403855"/>
      <w:bookmarkStart w:id="176" w:name="_Toc45281877"/>
      <w:bookmarkStart w:id="177" w:name="_Toc51933105"/>
      <w:bookmarkEnd w:id="169"/>
      <w:bookmarkEnd w:id="170"/>
      <w:bookmarkEnd w:id="171"/>
      <w:bookmarkEnd w:id="172"/>
      <w:r w:rsidR="00F80F6E">
        <w:t>SLM server HTTP procedure</w:t>
      </w:r>
      <w:bookmarkEnd w:id="173"/>
    </w:p>
    <w:p w14:paraId="4FF6D454" w14:textId="2A938613" w:rsidR="005B2D69" w:rsidRDefault="005B2D69" w:rsidP="00B413AE">
      <w:pPr>
        <w:pStyle w:val="Heading5"/>
        <w:rPr>
          <w:lang w:eastAsia="zh-CN"/>
        </w:rPr>
      </w:pPr>
      <w:bookmarkStart w:id="178" w:name="_CR6_2_2_3_1"/>
      <w:bookmarkStart w:id="179" w:name="_Toc193393735"/>
      <w:bookmarkEnd w:id="178"/>
      <w:r>
        <w:rPr>
          <w:rFonts w:hint="eastAsia"/>
          <w:lang w:eastAsia="zh-CN"/>
        </w:rPr>
        <w:t>6</w:t>
      </w:r>
      <w:r>
        <w:rPr>
          <w:lang w:eastAsia="zh-CN"/>
        </w:rPr>
        <w:t>.2.2.3.1</w:t>
      </w:r>
      <w:r>
        <w:rPr>
          <w:lang w:eastAsia="zh-CN"/>
        </w:rPr>
        <w:tab/>
      </w:r>
      <w:r>
        <w:t xml:space="preserve">Fetching </w:t>
      </w:r>
      <w:r>
        <w:rPr>
          <w:lang w:eastAsia="zh-CN"/>
        </w:rPr>
        <w:t>location reporting configuration</w:t>
      </w:r>
      <w:bookmarkEnd w:id="174"/>
      <w:bookmarkEnd w:id="175"/>
      <w:bookmarkEnd w:id="176"/>
      <w:bookmarkEnd w:id="177"/>
      <w:bookmarkEnd w:id="179"/>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lastRenderedPageBreak/>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77777777"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0FD7D722" w14:textId="045748EC" w:rsidR="00EF2704" w:rsidRPr="001E23A1"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80" w:name="_CR6_2_2_3_2"/>
      <w:bookmarkStart w:id="181" w:name="_Toc34303574"/>
      <w:bookmarkStart w:id="182" w:name="_Toc34403856"/>
      <w:bookmarkStart w:id="183" w:name="_Toc45281878"/>
      <w:bookmarkStart w:id="184" w:name="_Toc51933106"/>
      <w:bookmarkStart w:id="185" w:name="_Toc193393736"/>
      <w:bookmarkEnd w:id="180"/>
      <w:r>
        <w:rPr>
          <w:rFonts w:hint="eastAsia"/>
          <w:lang w:eastAsia="zh-CN"/>
        </w:rPr>
        <w:t>6</w:t>
      </w:r>
      <w:r>
        <w:rPr>
          <w:lang w:eastAsia="zh-CN"/>
        </w:rPr>
        <w:t>.2.2.3.2</w:t>
      </w:r>
      <w:r>
        <w:rPr>
          <w:lang w:eastAsia="zh-CN"/>
        </w:rPr>
        <w:tab/>
        <w:t>Location reporting</w:t>
      </w:r>
      <w:bookmarkEnd w:id="181"/>
      <w:bookmarkEnd w:id="182"/>
      <w:bookmarkEnd w:id="183"/>
      <w:bookmarkEnd w:id="184"/>
      <w:bookmarkEnd w:id="185"/>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86" w:name="_CR6_2_2_4"/>
      <w:bookmarkStart w:id="187" w:name="_Toc193393737"/>
      <w:bookmarkEnd w:id="186"/>
      <w:r>
        <w:rPr>
          <w:rFonts w:hint="eastAsia"/>
          <w:lang w:eastAsia="zh-CN"/>
        </w:rPr>
        <w:t>6</w:t>
      </w:r>
      <w:r>
        <w:rPr>
          <w:lang w:eastAsia="zh-CN"/>
        </w:rPr>
        <w:t>.2.2.4</w:t>
      </w:r>
      <w:r>
        <w:rPr>
          <w:lang w:eastAsia="zh-CN"/>
        </w:rPr>
        <w:tab/>
        <w:t>SLM client CoAP procedure</w:t>
      </w:r>
      <w:bookmarkEnd w:id="187"/>
    </w:p>
    <w:p w14:paraId="716BB12F" w14:textId="77777777" w:rsidR="00F80F6E" w:rsidRDefault="00F80F6E" w:rsidP="00F80F6E">
      <w:pPr>
        <w:pStyle w:val="Heading5"/>
        <w:rPr>
          <w:lang w:eastAsia="zh-CN"/>
        </w:rPr>
      </w:pPr>
      <w:bookmarkStart w:id="188" w:name="_CR6_2_2_4_1"/>
      <w:bookmarkStart w:id="189" w:name="_Toc193393738"/>
      <w:bookmarkEnd w:id="188"/>
      <w:r>
        <w:rPr>
          <w:rFonts w:hint="eastAsia"/>
          <w:lang w:eastAsia="zh-CN"/>
        </w:rPr>
        <w:t>6</w:t>
      </w:r>
      <w:r>
        <w:rPr>
          <w:lang w:eastAsia="zh-CN"/>
        </w:rPr>
        <w:t>.2.2.4.1</w:t>
      </w:r>
      <w:r>
        <w:tab/>
        <w:t xml:space="preserve">Fetching </w:t>
      </w:r>
      <w:r>
        <w:rPr>
          <w:lang w:eastAsia="zh-CN"/>
        </w:rPr>
        <w:t>location reporting configuration</w:t>
      </w:r>
      <w:bookmarkEnd w:id="189"/>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56DD0C2D" w14:textId="444CB7B4" w:rsidR="004D31A4" w:rsidRDefault="00F80F6E" w:rsidP="004D31A4">
      <w:pPr>
        <w:pStyle w:val="B1"/>
      </w:pPr>
      <w:r>
        <w:lastRenderedPageBreak/>
        <w:t>b)</w:t>
      </w:r>
      <w:r>
        <w:tab/>
      </w:r>
      <w:r w:rsidR="004D31A4">
        <w:t xml:space="preserve">shall include an Accept </w:t>
      </w:r>
      <w:r w:rsidR="004D31A4">
        <w:rPr>
          <w:rFonts w:hint="eastAsia"/>
        </w:rPr>
        <w:t>option</w:t>
      </w:r>
      <w:r w:rsidR="004D31A4">
        <w:t xml:space="preserve"> </w:t>
      </w:r>
      <w:r w:rsidR="004D31A4" w:rsidRPr="0073469F">
        <w:t>se</w:t>
      </w:r>
      <w:r w:rsidR="004D31A4">
        <w:t>t to "application/</w:t>
      </w:r>
      <w:r w:rsidR="004D31A4" w:rsidRPr="00C8352D">
        <w:t>vnd.3gpp.seal-</w:t>
      </w:r>
      <w:r w:rsidR="004D31A4">
        <w:t>location</w:t>
      </w:r>
      <w:r w:rsidR="004D31A4" w:rsidRPr="00C8352D">
        <w:t>-info+cbor;modeltype=</w:t>
      </w:r>
      <w:r w:rsidR="004D31A4">
        <w:t>location-report-configuration</w:t>
      </w:r>
      <w:r w:rsidR="004D31A4" w:rsidRPr="0073469F">
        <w:t>";</w:t>
      </w:r>
      <w:r w:rsidR="004D31A4">
        <w:t xml:space="preserve"> and</w:t>
      </w:r>
    </w:p>
    <w:p w14:paraId="7928FAB4" w14:textId="77777777" w:rsidR="004D31A4" w:rsidRDefault="004D31A4" w:rsidP="004D31A4">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3426BBDC" w14:textId="77777777" w:rsidR="004D31A4" w:rsidRDefault="004D31A4" w:rsidP="004D31A4">
      <w:r>
        <w:t>Upon receiving a CoAP 2.05 (Content) response from the SLM-S containing:</w:t>
      </w:r>
    </w:p>
    <w:p w14:paraId="467FAF5B" w14:textId="2D692357" w:rsidR="00F80F6E" w:rsidRDefault="004D31A4" w:rsidP="004D31A4">
      <w:pPr>
        <w:pStyle w:val="B1"/>
      </w:pPr>
      <w:r>
        <w:t>a)</w:t>
      </w:r>
      <w:r>
        <w:tab/>
        <w:t>a Content-Format option set to "application/</w:t>
      </w:r>
      <w:r w:rsidRPr="00C8352D">
        <w:t>vnd.3gpp.seal-</w:t>
      </w:r>
      <w:r>
        <w:t>location</w:t>
      </w:r>
      <w:r w:rsidRPr="00C8352D">
        <w:t>-info+cbor;modeltype=</w:t>
      </w:r>
      <w:r>
        <w:t>location-report-configuration</w:t>
      </w:r>
      <w:r>
        <w:t>";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90" w:name="_CR6_2_2_4_2"/>
      <w:bookmarkStart w:id="191" w:name="_Toc193393739"/>
      <w:bookmarkEnd w:id="190"/>
      <w:r w:rsidRPr="002163C6">
        <w:t>6.2.2.</w:t>
      </w:r>
      <w:r>
        <w:t>4.2</w:t>
      </w:r>
      <w:r w:rsidRPr="002163C6">
        <w:tab/>
        <w:t>Location reporting</w:t>
      </w:r>
      <w:bookmarkEnd w:id="191"/>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3B8D57B6" w:rsidR="00F80F6E" w:rsidRPr="0073469F" w:rsidRDefault="00B413AE" w:rsidP="00B413AE">
      <w:pPr>
        <w:pStyle w:val="B1"/>
      </w:pPr>
      <w:r>
        <w:t>b)</w:t>
      </w:r>
      <w:r>
        <w:tab/>
      </w:r>
      <w:r w:rsidR="004D31A4">
        <w:t xml:space="preserve">shall include a Content-Format </w:t>
      </w:r>
      <w:r w:rsidR="004D31A4">
        <w:rPr>
          <w:lang w:eastAsia="zh-CN"/>
        </w:rPr>
        <w:t>option</w:t>
      </w:r>
      <w:r w:rsidR="004D31A4">
        <w:t xml:space="preserve"> set to "application/</w:t>
      </w:r>
      <w:bookmarkStart w:id="192" w:name="OLE_LINK2"/>
      <w:r w:rsidR="004D31A4">
        <w:t>vnd.3gpp.seal-location-info+cbor;modeltype=location-report</w:t>
      </w:r>
      <w:bookmarkEnd w:id="192"/>
      <w:r w:rsidR="004D31A4">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193" w:name="_CR6_2_2_5"/>
      <w:bookmarkStart w:id="194" w:name="_Toc193393740"/>
      <w:bookmarkEnd w:id="193"/>
      <w:r>
        <w:rPr>
          <w:rFonts w:hint="eastAsia"/>
          <w:lang w:eastAsia="zh-CN"/>
        </w:rPr>
        <w:t>6</w:t>
      </w:r>
      <w:r>
        <w:rPr>
          <w:lang w:eastAsia="zh-CN"/>
        </w:rPr>
        <w:t>.2.2.5</w:t>
      </w:r>
      <w:r>
        <w:rPr>
          <w:lang w:eastAsia="zh-CN"/>
        </w:rPr>
        <w:tab/>
        <w:t xml:space="preserve">SLM server CoAP </w:t>
      </w:r>
      <w:r w:rsidR="00782C8C">
        <w:rPr>
          <w:lang w:eastAsia="zh-CN"/>
        </w:rPr>
        <w:t>procedure</w:t>
      </w:r>
      <w:bookmarkEnd w:id="194"/>
    </w:p>
    <w:p w14:paraId="0C17D21C" w14:textId="77777777" w:rsidR="00F80F6E" w:rsidRDefault="00F80F6E" w:rsidP="00F80F6E">
      <w:pPr>
        <w:pStyle w:val="Heading5"/>
        <w:rPr>
          <w:lang w:eastAsia="zh-CN"/>
        </w:rPr>
      </w:pPr>
      <w:bookmarkStart w:id="195" w:name="_CR6_2_2_5_1"/>
      <w:bookmarkStart w:id="196" w:name="_Toc193393741"/>
      <w:bookmarkEnd w:id="195"/>
      <w:r>
        <w:rPr>
          <w:rFonts w:hint="eastAsia"/>
          <w:lang w:eastAsia="zh-CN"/>
        </w:rPr>
        <w:t>6</w:t>
      </w:r>
      <w:r>
        <w:rPr>
          <w:lang w:eastAsia="zh-CN"/>
        </w:rPr>
        <w:t>.2.2.5.1</w:t>
      </w:r>
      <w:r>
        <w:tab/>
        <w:t xml:space="preserve">Fetching </w:t>
      </w:r>
      <w:r>
        <w:rPr>
          <w:lang w:eastAsia="zh-CN"/>
        </w:rPr>
        <w:t>location reporting configuration</w:t>
      </w:r>
      <w:bookmarkEnd w:id="196"/>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lastRenderedPageBreak/>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39A6C4DF" w:rsidR="00F80F6E" w:rsidRPr="0073469F" w:rsidRDefault="00F80F6E" w:rsidP="00F80F6E">
      <w:pPr>
        <w:pStyle w:val="B2"/>
      </w:pPr>
      <w:r>
        <w:t>1</w:t>
      </w:r>
      <w:r w:rsidRPr="0073469F">
        <w:t>)</w:t>
      </w:r>
      <w:r w:rsidRPr="0073469F">
        <w:tab/>
      </w:r>
      <w:r w:rsidR="004D31A4" w:rsidRPr="0073469F">
        <w:t>shall include</w:t>
      </w:r>
      <w:r w:rsidR="004D31A4" w:rsidRPr="00F124A2">
        <w:t xml:space="preserve"> </w:t>
      </w:r>
      <w:r w:rsidR="004D31A4" w:rsidRPr="001A49DC">
        <w:t>a Content-</w:t>
      </w:r>
      <w:r w:rsidR="004D31A4">
        <w:t>Format</w:t>
      </w:r>
      <w:r w:rsidR="004D31A4" w:rsidRPr="001A49DC">
        <w:t xml:space="preserve"> </w:t>
      </w:r>
      <w:r w:rsidR="004D31A4">
        <w:t>option</w:t>
      </w:r>
      <w:r w:rsidR="004D31A4" w:rsidRPr="001A49DC">
        <w:t xml:space="preserve"> set to "</w:t>
      </w:r>
      <w:r w:rsidR="004D31A4">
        <w:t>application/</w:t>
      </w:r>
      <w:r w:rsidR="004D31A4" w:rsidRPr="00C8352D">
        <w:t>vnd.3gpp.seal-</w:t>
      </w:r>
      <w:r w:rsidR="004D31A4">
        <w:t>location</w:t>
      </w:r>
      <w:r w:rsidR="004D31A4" w:rsidRPr="00C8352D">
        <w:t>-info+cbor;modeltype=</w:t>
      </w:r>
      <w:r w:rsidR="004D31A4">
        <w:t>location-report-configuration</w:t>
      </w:r>
      <w:r w:rsidR="004D31A4" w:rsidRPr="001A49DC">
        <w:t>"</w:t>
      </w:r>
      <w:r w:rsidR="004D31A4" w:rsidRPr="0073469F">
        <w:t>;</w:t>
      </w:r>
      <w:r w:rsidR="004D31A4">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13253379" w:rsidR="00F80F6E"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2FDD70" w14:textId="77777777"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 and</w:t>
      </w:r>
    </w:p>
    <w:p w14:paraId="1534644E" w14:textId="51CA3053" w:rsidR="00EF2704" w:rsidRPr="00E21FF5" w:rsidRDefault="00EF2704" w:rsidP="00A40761">
      <w:pPr>
        <w:pStyle w:val="B3"/>
        <w:rPr>
          <w:lang w:eastAsia="zh-CN"/>
        </w:rPr>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197" w:name="OLE_LINK23"/>
      <w:r>
        <w:rPr>
          <w:rFonts w:hint="eastAsia"/>
        </w:rPr>
        <w:t>specifying the positioning method for which the location information is requested</w:t>
      </w:r>
      <w:bookmarkEnd w:id="197"/>
      <w:r>
        <w:rPr>
          <w:rFonts w:hint="eastAsia"/>
          <w:lang w:eastAsia="zh-CN"/>
        </w:rPr>
        <w:t>;</w:t>
      </w:r>
      <w:r w:rsidRPr="00AC1148">
        <w:t xml:space="preserve"> </w:t>
      </w:r>
      <w:r>
        <w:t>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98" w:name="_CR6_2_2_5_2"/>
      <w:bookmarkStart w:id="199" w:name="_Toc193393742"/>
      <w:bookmarkEnd w:id="198"/>
      <w:r w:rsidRPr="006F1A8B">
        <w:rPr>
          <w:rFonts w:hint="eastAsia"/>
        </w:rPr>
        <w:t>6</w:t>
      </w:r>
      <w:r w:rsidRPr="006F1A8B">
        <w:t>.2.2.</w:t>
      </w:r>
      <w:r>
        <w:t>5.2</w:t>
      </w:r>
      <w:r w:rsidRPr="006F1A8B">
        <w:tab/>
        <w:t>Location reporting</w:t>
      </w:r>
      <w:bookmarkEnd w:id="199"/>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34A117CF" w:rsidR="00F80F6E" w:rsidRDefault="00F80F6E" w:rsidP="00F80F6E">
      <w:pPr>
        <w:pStyle w:val="B1"/>
      </w:pPr>
      <w:r>
        <w:t>a)</w:t>
      </w:r>
      <w:r>
        <w:tab/>
      </w:r>
      <w:r w:rsidR="004D31A4">
        <w:t xml:space="preserve">a </w:t>
      </w:r>
      <w:r w:rsidR="004D31A4" w:rsidRPr="001A49DC">
        <w:t>Content-</w:t>
      </w:r>
      <w:r w:rsidR="004D31A4">
        <w:t>Format</w:t>
      </w:r>
      <w:r w:rsidR="004D31A4" w:rsidRPr="001A49DC">
        <w:t xml:space="preserve"> </w:t>
      </w:r>
      <w:r w:rsidR="004D31A4">
        <w:t>option</w:t>
      </w:r>
      <w:r w:rsidR="004D31A4" w:rsidRPr="001A49DC">
        <w:t xml:space="preserve"> set to "</w:t>
      </w:r>
      <w:r w:rsidR="004D31A4">
        <w:t>application/</w:t>
      </w:r>
      <w:r w:rsidR="004D31A4" w:rsidRPr="00C8352D">
        <w:t>vnd.3gpp.seal-</w:t>
      </w:r>
      <w:r w:rsidR="004D31A4">
        <w:t>location</w:t>
      </w:r>
      <w:r w:rsidR="004D31A4" w:rsidRPr="00C8352D">
        <w:t>-info+cbor;modeltype=</w:t>
      </w:r>
      <w:r w:rsidR="004D31A4">
        <w:t>location-report</w:t>
      </w:r>
      <w:r w:rsidR="004D31A4" w:rsidRPr="001A49DC">
        <w:t>"</w:t>
      </w:r>
      <w:r w:rsidR="004D31A4">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200" w:name="_CR6_2_3"/>
      <w:bookmarkStart w:id="201" w:name="_Toc34303575"/>
      <w:bookmarkStart w:id="202" w:name="_Toc34403857"/>
      <w:bookmarkStart w:id="203" w:name="_Toc45281879"/>
      <w:bookmarkStart w:id="204" w:name="_Toc51933107"/>
      <w:bookmarkStart w:id="205" w:name="_Toc193393743"/>
      <w:bookmarkEnd w:id="200"/>
      <w:r>
        <w:t>6.2.3</w:t>
      </w:r>
      <w:r w:rsidR="00084147">
        <w:tab/>
      </w:r>
      <w:r w:rsidR="00B56413">
        <w:t>On-demand location reporting</w:t>
      </w:r>
      <w:bookmarkEnd w:id="148"/>
      <w:r w:rsidR="005C3BC1">
        <w:t xml:space="preserve"> procedure</w:t>
      </w:r>
      <w:bookmarkEnd w:id="201"/>
      <w:bookmarkEnd w:id="202"/>
      <w:bookmarkEnd w:id="203"/>
      <w:bookmarkEnd w:id="204"/>
      <w:bookmarkEnd w:id="205"/>
    </w:p>
    <w:p w14:paraId="49463897" w14:textId="57951D02" w:rsidR="009B77C8" w:rsidRDefault="009B77C8" w:rsidP="00C23116">
      <w:pPr>
        <w:pStyle w:val="Heading4"/>
      </w:pPr>
      <w:bookmarkStart w:id="206" w:name="_CR6_2_3_1"/>
      <w:bookmarkStart w:id="207" w:name="_Toc34303576"/>
      <w:bookmarkStart w:id="208" w:name="_Toc34403858"/>
      <w:bookmarkStart w:id="209" w:name="_Toc45281880"/>
      <w:bookmarkStart w:id="210" w:name="_Toc51933108"/>
      <w:bookmarkStart w:id="211" w:name="_Toc22042894"/>
      <w:bookmarkStart w:id="212" w:name="_Toc193393744"/>
      <w:bookmarkEnd w:id="206"/>
      <w:r>
        <w:rPr>
          <w:noProof/>
          <w:lang w:val="en-US"/>
        </w:rPr>
        <w:t>6.2.3.1</w:t>
      </w:r>
      <w:r>
        <w:rPr>
          <w:noProof/>
          <w:lang w:val="en-US"/>
        </w:rPr>
        <w:tab/>
      </w:r>
      <w:bookmarkEnd w:id="207"/>
      <w:bookmarkEnd w:id="208"/>
      <w:bookmarkEnd w:id="209"/>
      <w:bookmarkEnd w:id="210"/>
      <w:r w:rsidR="00924196">
        <w:rPr>
          <w:noProof/>
          <w:lang w:val="en-US"/>
        </w:rPr>
        <w:t xml:space="preserve">SLM </w:t>
      </w:r>
      <w:r w:rsidR="00924196">
        <w:t>client HTTP procedure</w:t>
      </w:r>
      <w:bookmarkEnd w:id="212"/>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lastRenderedPageBreak/>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213" w:name="_CR6_2_3_2"/>
      <w:bookmarkStart w:id="214" w:name="_Toc34303577"/>
      <w:bookmarkStart w:id="215" w:name="_Toc34403859"/>
      <w:bookmarkStart w:id="216" w:name="_Toc45281881"/>
      <w:bookmarkStart w:id="217" w:name="_Toc51933109"/>
      <w:bookmarkStart w:id="218" w:name="_Toc193393745"/>
      <w:bookmarkEnd w:id="213"/>
      <w:r>
        <w:rPr>
          <w:noProof/>
          <w:lang w:val="en-US"/>
        </w:rPr>
        <w:t>6.2.3.2</w:t>
      </w:r>
      <w:r>
        <w:rPr>
          <w:noProof/>
          <w:lang w:val="en-US"/>
        </w:rPr>
        <w:tab/>
      </w:r>
      <w:bookmarkEnd w:id="214"/>
      <w:bookmarkEnd w:id="215"/>
      <w:bookmarkEnd w:id="216"/>
      <w:bookmarkEnd w:id="217"/>
      <w:r w:rsidR="00924196">
        <w:rPr>
          <w:noProof/>
          <w:lang w:val="en-US"/>
        </w:rPr>
        <w:t>SLM server HTTP procedure</w:t>
      </w:r>
      <w:bookmarkEnd w:id="218"/>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02A0B65D" w:rsidR="009B77C8" w:rsidRDefault="003E2A43" w:rsidP="00DA5B33">
      <w:pPr>
        <w:pStyle w:val="B3"/>
      </w:pPr>
      <w:r>
        <w:rPr>
          <w:lang w:eastAsia="zh-CN"/>
        </w:rPr>
        <w:t>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96A8E25" w:rsidR="00F972A7" w:rsidRPr="00A93A02" w:rsidRDefault="00F972A7" w:rsidP="00F972A7">
      <w:pPr>
        <w:pStyle w:val="B1"/>
      </w:pPr>
      <w:bookmarkStart w:id="219" w:name="_Toc34303578"/>
      <w:bookmarkStart w:id="220" w:name="_Toc34403860"/>
      <w:bookmarkStart w:id="221" w:name="_Toc45281882"/>
      <w:bookmarkStart w:id="222"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23" w:name="_CR6_2_3_3"/>
      <w:bookmarkStart w:id="224" w:name="_Toc193393746"/>
      <w:bookmarkEnd w:id="223"/>
      <w:r>
        <w:rPr>
          <w:noProof/>
          <w:lang w:val="en-US"/>
        </w:rPr>
        <w:t>6.2.3.3</w:t>
      </w:r>
      <w:r>
        <w:rPr>
          <w:noProof/>
          <w:lang w:val="en-US"/>
        </w:rPr>
        <w:tab/>
        <w:t xml:space="preserve">SLM </w:t>
      </w:r>
      <w:r>
        <w:t>client CoAP procedure</w:t>
      </w:r>
      <w:bookmarkEnd w:id="224"/>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27AA92C1" w14:textId="4C04D2BF" w:rsidR="007236D1" w:rsidRDefault="00924196" w:rsidP="007236D1">
      <w:pPr>
        <w:pStyle w:val="B1"/>
        <w:rPr>
          <w:lang w:eastAsia="ko-KR"/>
        </w:rPr>
      </w:pPr>
      <w:r>
        <w:t>a)</w:t>
      </w:r>
      <w:r>
        <w:tab/>
      </w:r>
      <w:r w:rsidR="007236D1">
        <w:t xml:space="preserve">a Content-Format </w:t>
      </w:r>
      <w:r w:rsidR="007236D1">
        <w:rPr>
          <w:rFonts w:hint="eastAsia"/>
          <w:lang w:eastAsia="zh-CN"/>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requested-location</w:t>
      </w:r>
      <w:r w:rsidR="007236D1" w:rsidRPr="0073469F">
        <w:t>"</w:t>
      </w:r>
      <w:r w:rsidR="007236D1">
        <w:rPr>
          <w:lang w:eastAsia="ko-KR"/>
        </w:rPr>
        <w:t>, and</w:t>
      </w:r>
    </w:p>
    <w:p w14:paraId="55CCB594" w14:textId="77777777" w:rsidR="007236D1" w:rsidRDefault="007236D1" w:rsidP="007236D1">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295EC2D6" w14:textId="77777777" w:rsidR="007236D1" w:rsidRDefault="007236D1" w:rsidP="007236D1">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76373CC" w14:textId="6F6A9E5F" w:rsidR="00924196" w:rsidRDefault="007236D1" w:rsidP="007236D1">
      <w:pPr>
        <w:pStyle w:val="B1"/>
      </w:pPr>
      <w:r>
        <w:t>a)</w:t>
      </w:r>
      <w:r>
        <w:tab/>
        <w:t>shall include a Content-Format option set to "application/</w:t>
      </w:r>
      <w:r w:rsidRPr="00C8352D">
        <w:t>vnd.3gpp.seal-</w:t>
      </w:r>
      <w:r>
        <w:t>location</w:t>
      </w:r>
      <w:r w:rsidRPr="00C8352D">
        <w:t>-info+cbor;modeltype=</w:t>
      </w:r>
      <w:r>
        <w:t>location-report</w:t>
      </w:r>
      <w:r>
        <w:t>";</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25" w:name="_CR6_2_3_4"/>
      <w:bookmarkStart w:id="226" w:name="_Toc193393747"/>
      <w:bookmarkEnd w:id="225"/>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26"/>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lastRenderedPageBreak/>
        <w:t>1)</w:t>
      </w:r>
      <w:r>
        <w:tab/>
        <w:t>the "apiRoot" is set to the SLM-C URI;</w:t>
      </w:r>
    </w:p>
    <w:p w14:paraId="4540C2FA" w14:textId="00897795" w:rsidR="007236D1" w:rsidRDefault="00924196" w:rsidP="007236D1">
      <w:pPr>
        <w:pStyle w:val="B1"/>
      </w:pPr>
      <w:r>
        <w:t>b)</w:t>
      </w:r>
      <w:r>
        <w:tab/>
      </w:r>
      <w:r w:rsidR="007236D1" w:rsidRPr="00A93A02">
        <w:t xml:space="preserve">shall include a </w:t>
      </w:r>
      <w:r w:rsidR="007236D1">
        <w:t>Content-Format option</w:t>
      </w:r>
      <w:r w:rsidR="007236D1" w:rsidRPr="00A93A02">
        <w:t xml:space="preserve"> set to "</w:t>
      </w:r>
      <w:r w:rsidR="007236D1">
        <w:t>application/</w:t>
      </w:r>
      <w:r w:rsidR="007236D1" w:rsidRPr="00C8352D">
        <w:t>vnd.3gpp.seal-</w:t>
      </w:r>
      <w:r w:rsidR="007236D1">
        <w:t>location</w:t>
      </w:r>
      <w:r w:rsidR="007236D1" w:rsidRPr="00C8352D">
        <w:t>-info+cbor;modeltype=</w:t>
      </w:r>
      <w:r w:rsidR="007236D1">
        <w:t>requested-location</w:t>
      </w:r>
      <w:r w:rsidR="007236D1" w:rsidRPr="00A93A02">
        <w:t>";</w:t>
      </w:r>
    </w:p>
    <w:p w14:paraId="6084BD3F" w14:textId="77777777" w:rsidR="007236D1" w:rsidRDefault="007236D1" w:rsidP="007236D1">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5F5CFE37" w14:textId="77777777" w:rsidR="007236D1" w:rsidRDefault="007236D1" w:rsidP="007236D1">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0D916624" w14:textId="77777777" w:rsidR="007236D1" w:rsidRDefault="007236D1" w:rsidP="007236D1">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1E08249C" w14:textId="77777777" w:rsidR="007236D1" w:rsidRDefault="007236D1" w:rsidP="007236D1">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54CC55A9" w:rsidR="00924196" w:rsidRDefault="007236D1" w:rsidP="007236D1">
      <w:pPr>
        <w:pStyle w:val="B2"/>
      </w:pPr>
      <w:r w:rsidRPr="00E97FC8">
        <w:rPr>
          <w:rStyle w:val="B2Char"/>
          <w:rFonts w:hint="eastAsia"/>
        </w:rPr>
        <w:t>4</w:t>
      </w:r>
      <w:r w:rsidRPr="00E97FC8">
        <w:rPr>
          <w:rStyle w:val="B2Char"/>
        </w:rPr>
        <w:t>)</w:t>
      </w:r>
      <w:r w:rsidRPr="00E97FC8">
        <w:rPr>
          <w:rStyle w:val="B2Char"/>
        </w:rPr>
        <w:tab/>
      </w:r>
      <w:r w:rsidRPr="00E97FC8">
        <w:rPr>
          <w:rStyle w:val="B2Char"/>
          <w:rFonts w:hint="eastAsia"/>
        </w:rPr>
        <w:t>may include</w:t>
      </w:r>
      <w:r w:rsidRPr="00E97FC8">
        <w:rPr>
          <w:rStyle w:val="B2Char"/>
        </w:rPr>
        <w:t xml:space="preserve"> a "requested</w:t>
      </w:r>
      <w:r w:rsidRPr="00E97FC8">
        <w:rPr>
          <w:rStyle w:val="B2Char"/>
          <w:rFonts w:hint="eastAsia"/>
        </w:rPr>
        <w:t>PosMethod</w:t>
      </w:r>
      <w:r w:rsidRPr="00E97FC8">
        <w:rPr>
          <w:rStyle w:val="B2Char"/>
        </w:rPr>
        <w:t>" objec</w:t>
      </w:r>
      <w:r w:rsidRPr="00E97FC8">
        <w:rPr>
          <w:rStyle w:val="B2Char"/>
          <w:rFonts w:hint="eastAsia"/>
        </w:rPr>
        <w:t>t</w:t>
      </w:r>
      <w:r w:rsidRPr="00E97FC8">
        <w:rPr>
          <w:rStyle w:val="B2Char"/>
        </w:rPr>
        <w:t xml:space="preserve"> </w:t>
      </w:r>
      <w:r w:rsidRPr="00E97FC8">
        <w:rPr>
          <w:rStyle w:val="B2Char"/>
          <w:rFonts w:hint="eastAsia"/>
        </w:rPr>
        <w:t>set</w:t>
      </w:r>
      <w:r w:rsidRPr="00E97FC8">
        <w:rPr>
          <w:rFonts w:hint="eastAsia"/>
        </w:rPr>
        <w:t xml:space="preserve"> to the identifies</w:t>
      </w:r>
      <w:r w:rsidRPr="00E97FC8">
        <w:t xml:space="preserve"> the </w:t>
      </w:r>
      <w:r w:rsidRPr="00E97FC8">
        <w:rPr>
          <w:rFonts w:hint="eastAsia"/>
        </w:rPr>
        <w:t>positioning method</w:t>
      </w:r>
      <w:r w:rsidRPr="00E97FC8">
        <w:t xml:space="preserve"> for which the location information is requested;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27" w:name="_CR6_2_4"/>
      <w:bookmarkStart w:id="228" w:name="_Toc193393748"/>
      <w:bookmarkEnd w:id="227"/>
      <w:r>
        <w:t>6.2.4</w:t>
      </w:r>
      <w:r w:rsidR="00084147">
        <w:tab/>
      </w:r>
      <w:r w:rsidR="00B56413">
        <w:t xml:space="preserve">Client-triggered or VAL server-triggered </w:t>
      </w:r>
      <w:r w:rsidR="00F81C56">
        <w:t>location reporting</w:t>
      </w:r>
      <w:bookmarkEnd w:id="211"/>
      <w:r w:rsidR="005C3BC1">
        <w:t xml:space="preserve"> procedure</w:t>
      </w:r>
      <w:bookmarkEnd w:id="219"/>
      <w:bookmarkEnd w:id="220"/>
      <w:bookmarkEnd w:id="221"/>
      <w:bookmarkEnd w:id="222"/>
      <w:bookmarkEnd w:id="228"/>
    </w:p>
    <w:p w14:paraId="75C540E8" w14:textId="11B29876" w:rsidR="00C761AC" w:rsidRDefault="00C761AC" w:rsidP="00C23116">
      <w:pPr>
        <w:pStyle w:val="Heading4"/>
      </w:pPr>
      <w:bookmarkStart w:id="229" w:name="_CR6_2_4_1"/>
      <w:bookmarkStart w:id="230" w:name="_Toc34303579"/>
      <w:bookmarkStart w:id="231" w:name="_Toc34403861"/>
      <w:bookmarkStart w:id="232" w:name="_Toc45281883"/>
      <w:bookmarkStart w:id="233" w:name="_Toc51933111"/>
      <w:bookmarkStart w:id="234" w:name="_Toc22042895"/>
      <w:bookmarkStart w:id="235" w:name="_Toc193393749"/>
      <w:bookmarkEnd w:id="229"/>
      <w:r>
        <w:rPr>
          <w:noProof/>
          <w:lang w:val="en-US"/>
        </w:rPr>
        <w:t>6.2.4.1</w:t>
      </w:r>
      <w:r>
        <w:rPr>
          <w:noProof/>
          <w:lang w:val="en-US"/>
        </w:rPr>
        <w:tab/>
      </w:r>
      <w:bookmarkEnd w:id="230"/>
      <w:bookmarkEnd w:id="231"/>
      <w:bookmarkEnd w:id="232"/>
      <w:bookmarkEnd w:id="233"/>
      <w:r w:rsidR="00264963">
        <w:rPr>
          <w:noProof/>
          <w:lang w:val="en-US"/>
        </w:rPr>
        <w:t xml:space="preserve">SLM </w:t>
      </w:r>
      <w:r w:rsidR="00264963">
        <w:t>client HTTP procedure</w:t>
      </w:r>
      <w:bookmarkEnd w:id="235"/>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lastRenderedPageBreak/>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36" w:name="_CR6_2_4_2"/>
      <w:bookmarkStart w:id="237" w:name="_Toc34303580"/>
      <w:bookmarkStart w:id="238" w:name="_Toc34403862"/>
      <w:bookmarkStart w:id="239" w:name="_Toc45281884"/>
      <w:bookmarkStart w:id="240" w:name="_Toc51933112"/>
      <w:bookmarkStart w:id="241" w:name="_Toc193393750"/>
      <w:bookmarkEnd w:id="236"/>
      <w:r>
        <w:rPr>
          <w:noProof/>
          <w:lang w:val="en-US"/>
        </w:rPr>
        <w:t>6.2.4.2</w:t>
      </w:r>
      <w:r>
        <w:rPr>
          <w:noProof/>
          <w:lang w:val="en-US"/>
        </w:rPr>
        <w:tab/>
      </w:r>
      <w:bookmarkEnd w:id="237"/>
      <w:bookmarkEnd w:id="238"/>
      <w:bookmarkEnd w:id="239"/>
      <w:bookmarkEnd w:id="240"/>
      <w:r w:rsidR="00264963">
        <w:rPr>
          <w:noProof/>
          <w:lang w:val="en-US"/>
        </w:rPr>
        <w:t>SLM server HTTP procedure</w:t>
      </w:r>
      <w:bookmarkEnd w:id="241"/>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C9AD321" w:rsidR="00447A72" w:rsidRDefault="00447A72" w:rsidP="00447A72">
      <w:pPr>
        <w:pStyle w:val="B1"/>
        <w:rPr>
          <w:lang w:eastAsia="zh-CN"/>
        </w:rPr>
      </w:pPr>
      <w:bookmarkStart w:id="242" w:name="_Toc34303581"/>
      <w:bookmarkStart w:id="243" w:name="_Toc34403863"/>
      <w:bookmarkStart w:id="244" w:name="_Toc45281885"/>
      <w:bookmarkStart w:id="245" w:name="_Toc51933113"/>
      <w:r>
        <w:t>b)</w:t>
      </w:r>
      <w:r>
        <w:tab/>
      </w:r>
      <w:r w:rsidR="00FE3A48">
        <w:t>f</w:t>
      </w:r>
      <w:r>
        <w:t xml:space="preserve">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46" w:name="_CR6_2_4_3"/>
      <w:bookmarkStart w:id="247" w:name="_Toc193393751"/>
      <w:bookmarkEnd w:id="246"/>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47"/>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5FCB7363" w14:textId="77777777" w:rsidR="007236D1" w:rsidRDefault="007236D1" w:rsidP="007236D1">
      <w:r>
        <w:t>In the CoAP FETCH request, the SLM-C shall:</w:t>
      </w:r>
    </w:p>
    <w:p w14:paraId="1B167F80" w14:textId="77777777" w:rsidR="007236D1" w:rsidRDefault="007236D1" w:rsidP="007236D1">
      <w:pPr>
        <w:pStyle w:val="B1"/>
      </w:pPr>
      <w:r>
        <w:t>a)</w:t>
      </w:r>
      <w:r>
        <w:tab/>
        <w:t>set the CoAP URI identifying the location information to be observed according to the resource definition in Annex B.3.1</w:t>
      </w:r>
      <w:r>
        <w:rPr>
          <w:lang w:eastAsia="zh-CN"/>
        </w:rPr>
        <w:t>.2.4.3</w:t>
      </w:r>
      <w:r>
        <w:t>.1;</w:t>
      </w:r>
    </w:p>
    <w:p w14:paraId="4925FF81" w14:textId="77777777" w:rsidR="007236D1" w:rsidRDefault="007236D1" w:rsidP="007236D1">
      <w:pPr>
        <w:pStyle w:val="B2"/>
      </w:pPr>
      <w:r>
        <w:t>1)</w:t>
      </w:r>
      <w:r>
        <w:tab/>
        <w:t>the "apiRoot" is set to the SLM-S URI;</w:t>
      </w:r>
    </w:p>
    <w:p w14:paraId="51C7E5EF" w14:textId="3FDAE56F" w:rsidR="007236D1" w:rsidRDefault="007236D1" w:rsidP="007236D1">
      <w:pPr>
        <w:pStyle w:val="B1"/>
      </w:pPr>
      <w:r>
        <w:t>b)</w:t>
      </w:r>
      <w:r>
        <w:tab/>
        <w:t>include an Accept option</w:t>
      </w:r>
      <w:r w:rsidRPr="0073469F">
        <w:t xml:space="preserve"> se</w:t>
      </w:r>
      <w:r>
        <w:t>t to "application/</w:t>
      </w:r>
      <w:r w:rsidRPr="00C8352D">
        <w:t>vnd.3gpp.seal-</w:t>
      </w:r>
      <w:r>
        <w:t>location</w:t>
      </w:r>
      <w:r w:rsidRPr="00C8352D">
        <w:t>-info+cbor;modeltype=</w:t>
      </w:r>
      <w:r>
        <w:t>location-report</w:t>
      </w:r>
      <w:r w:rsidRPr="0073469F">
        <w:t>"</w:t>
      </w:r>
      <w:r w:rsidRPr="0073469F">
        <w:rPr>
          <w:lang w:eastAsia="ko-KR"/>
        </w:rPr>
        <w:t>;</w:t>
      </w:r>
    </w:p>
    <w:p w14:paraId="7CCCD524" w14:textId="77777777" w:rsidR="007236D1" w:rsidRDefault="007236D1" w:rsidP="007236D1">
      <w:pPr>
        <w:pStyle w:val="B1"/>
      </w:pPr>
      <w:r>
        <w:rPr>
          <w:lang w:eastAsia="zh-CN"/>
        </w:rPr>
        <w:t>c)</w:t>
      </w:r>
      <w:r>
        <w:rPr>
          <w:lang w:eastAsia="zh-CN"/>
        </w:rPr>
        <w:tab/>
        <w:t>set an Observe option to 0 (Register);</w:t>
      </w:r>
    </w:p>
    <w:p w14:paraId="5919C5AE" w14:textId="7896C095" w:rsidR="007236D1" w:rsidRDefault="007236D1" w:rsidP="007236D1">
      <w:pPr>
        <w:pStyle w:val="B1"/>
      </w:pPr>
      <w:r>
        <w:t>d)</w:t>
      </w:r>
      <w:r>
        <w:tab/>
        <w:t>set a Content-Format option set to "application/</w:t>
      </w:r>
      <w:r w:rsidRPr="00C8352D">
        <w:t>vnd.3gpp.seal-</w:t>
      </w:r>
      <w:r>
        <w:t>location</w:t>
      </w:r>
      <w:r w:rsidRPr="00C8352D">
        <w:t>-info+cbor;modeltype=</w:t>
      </w:r>
      <w:r>
        <w:t>location-report-configuration</w:t>
      </w:r>
      <w:r>
        <w:t>";</w:t>
      </w:r>
    </w:p>
    <w:p w14:paraId="4CC18AF0" w14:textId="77777777" w:rsidR="007236D1" w:rsidRDefault="007236D1" w:rsidP="007236D1">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7FBF427" w14:textId="77777777" w:rsidR="007236D1" w:rsidRDefault="007236D1" w:rsidP="007236D1">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57D24346" w14:textId="77777777" w:rsidR="007236D1" w:rsidRDefault="007236D1" w:rsidP="007236D1">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386BBCBB" w14:textId="77777777" w:rsidR="007236D1" w:rsidRDefault="007236D1" w:rsidP="007236D1">
      <w:pPr>
        <w:pStyle w:val="B2"/>
      </w:pPr>
      <w:r>
        <w:t xml:space="preserve">3) shall include </w:t>
      </w:r>
      <w:r w:rsidRPr="002F2F80">
        <w:t>at least one of the following:</w:t>
      </w:r>
    </w:p>
    <w:p w14:paraId="183425C8" w14:textId="786B6F1B" w:rsidR="007236D1" w:rsidRPr="001E23A1" w:rsidRDefault="007236D1" w:rsidP="007236D1">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t>B.3</w:t>
      </w:r>
      <w:r>
        <w:t>;</w:t>
      </w:r>
    </w:p>
    <w:p w14:paraId="239A26F3" w14:textId="77777777" w:rsidR="007236D1" w:rsidRDefault="007236D1" w:rsidP="007236D1">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p>
    <w:p w14:paraId="6BD50214" w14:textId="77777777" w:rsidR="007236D1" w:rsidRDefault="007236D1" w:rsidP="007236D1">
      <w:pPr>
        <w:pStyle w:val="B3"/>
        <w:rPr>
          <w:lang w:val="en-US" w:eastAsia="zh-CN"/>
        </w:rPr>
      </w:pPr>
      <w:r>
        <w:lastRenderedPageBreak/>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65BDB63E" w14:textId="77777777" w:rsidR="007236D1" w:rsidRDefault="007236D1" w:rsidP="007236D1">
      <w:pPr>
        <w:pStyle w:val="B4"/>
        <w:ind w:firstLine="0"/>
      </w:pPr>
      <w:r w:rsidRPr="003D0657">
        <w:rPr>
          <w:rFonts w:eastAsiaTheme="minorEastAsia" w:hint="eastAsia"/>
          <w:lang w:val="en-US" w:eastAsia="zh-CN"/>
        </w:rPr>
        <w:t>A</w:t>
      </w:r>
      <w:r w:rsidRPr="003D0657">
        <w:rPr>
          <w:rFonts w:eastAsiaTheme="minorEastAsia"/>
          <w:lang w:val="en-US" w:eastAsia="zh-CN"/>
        </w:rPr>
        <w:t>)</w:t>
      </w:r>
      <w:r w:rsidRPr="003D0657">
        <w:rPr>
          <w:rFonts w:eastAsiaTheme="minorEastAsia"/>
          <w:lang w:val="en-US" w:eastAsia="zh-CN"/>
        </w:rPr>
        <w:tab/>
        <w:t>an "endpointId" attribute containing the endpoint information of the requesting VAL server to which the location report notification has to be sent</w:t>
      </w:r>
      <w:r w:rsidRPr="003D0657">
        <w:rPr>
          <w:rFonts w:eastAsiaTheme="minorEastAsia" w:hint="eastAsia"/>
          <w:lang w:val="en-US" w:eastAsia="zh-CN"/>
        </w:rPr>
        <w:t>;</w:t>
      </w:r>
      <w:r w:rsidRPr="003D0657">
        <w:rPr>
          <w:rFonts w:eastAsiaTheme="minorEastAsia"/>
          <w:lang w:val="en-US" w:eastAsia="zh-CN"/>
        </w:rPr>
        <w:t xml:space="preserve"> and</w:t>
      </w:r>
    </w:p>
    <w:p w14:paraId="3A0567D4" w14:textId="77777777" w:rsidR="007236D1" w:rsidRDefault="007236D1" w:rsidP="007236D1">
      <w:pPr>
        <w:pStyle w:val="B2"/>
        <w:rPr>
          <w:lang w:eastAsia="zh-CN"/>
        </w:rPr>
      </w:pPr>
      <w:r>
        <w:rPr>
          <w:rFonts w:hint="eastAsia"/>
          <w:lang w:eastAsia="zh-CN"/>
        </w:rPr>
        <w:t>4</w:t>
      </w:r>
      <w:r>
        <w:t>)</w:t>
      </w:r>
      <w:r>
        <w:tab/>
        <w:t>may include a "</w:t>
      </w:r>
      <w:bookmarkStart w:id="248" w:name="OLE_LINK28"/>
      <w:r>
        <w:t>r</w:t>
      </w:r>
      <w:r w:rsidRPr="00B66306">
        <w:t>equested</w:t>
      </w:r>
      <w:r>
        <w:t>L</w:t>
      </w:r>
      <w:r w:rsidRPr="00B66306">
        <w:t>oc</w:t>
      </w:r>
      <w:r>
        <w:t>A</w:t>
      </w:r>
      <w:r w:rsidRPr="00B66306">
        <w:t>ccess</w:t>
      </w:r>
      <w:r>
        <w:rPr>
          <w:rFonts w:hint="eastAsia"/>
          <w:lang w:eastAsia="zh-CN"/>
        </w:rPr>
        <w:t>T</w:t>
      </w:r>
      <w:r w:rsidRPr="00B66306">
        <w:t>ype</w:t>
      </w:r>
      <w:bookmarkEnd w:id="248"/>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7C6CFACA" w14:textId="77777777" w:rsidR="007236D1" w:rsidRDefault="007236D1" w:rsidP="007236D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7BDE2239" w14:textId="77777777" w:rsidR="007236D1" w:rsidRDefault="007236D1" w:rsidP="007236D1">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13D3D4E1" w14:textId="77777777" w:rsidR="007236D1" w:rsidRDefault="007236D1" w:rsidP="007236D1">
      <w:r>
        <w:t>In the CoAP GET request, the SLM-C shall:</w:t>
      </w:r>
    </w:p>
    <w:p w14:paraId="409A6C11" w14:textId="77777777" w:rsidR="007236D1" w:rsidRDefault="007236D1" w:rsidP="007236D1">
      <w:pPr>
        <w:pStyle w:val="B1"/>
      </w:pPr>
      <w:r>
        <w:t>a)</w:t>
      </w:r>
      <w:r>
        <w:tab/>
        <w:t>set the CoAP URI identifying the location information to be fetched according to the resource definition in Annex B.3.1</w:t>
      </w:r>
      <w:r>
        <w:rPr>
          <w:lang w:eastAsia="zh-CN"/>
        </w:rPr>
        <w:t>.2.4.3</w:t>
      </w:r>
      <w:r>
        <w:t>.2;</w:t>
      </w:r>
    </w:p>
    <w:p w14:paraId="7F30A815" w14:textId="77777777" w:rsidR="007236D1" w:rsidRDefault="007236D1" w:rsidP="007236D1">
      <w:pPr>
        <w:pStyle w:val="B2"/>
      </w:pPr>
      <w:r>
        <w:t>1)</w:t>
      </w:r>
      <w:r>
        <w:tab/>
        <w:t>the "apiRoot" is set to the SLM-S URI; and</w:t>
      </w:r>
    </w:p>
    <w:p w14:paraId="08AD1AA7" w14:textId="77777777" w:rsidR="007236D1" w:rsidRDefault="007236D1" w:rsidP="007236D1">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73E4373B" w14:textId="04289A2B" w:rsidR="007236D1" w:rsidRDefault="007236D1" w:rsidP="007236D1">
      <w:pPr>
        <w:pStyle w:val="B1"/>
      </w:pPr>
      <w:r>
        <w:t>b)</w:t>
      </w:r>
      <w:r>
        <w:tab/>
        <w:t>include an Accept option</w:t>
      </w:r>
      <w:r w:rsidRPr="0073469F">
        <w:t xml:space="preserve"> se</w:t>
      </w:r>
      <w:r>
        <w:t>t to "application/</w:t>
      </w:r>
      <w:r w:rsidRPr="00C8352D">
        <w:t>vnd.3gpp.seal-</w:t>
      </w:r>
      <w:r>
        <w:t>location</w:t>
      </w:r>
      <w:r w:rsidRPr="00C8352D">
        <w:t>-info+cbor;modeltype=</w:t>
      </w:r>
      <w:r>
        <w:t>location-report</w:t>
      </w:r>
      <w:r w:rsidRPr="0073469F">
        <w:t>";</w:t>
      </w:r>
      <w:r>
        <w:t xml:space="preserve"> and</w:t>
      </w:r>
    </w:p>
    <w:p w14:paraId="1527C5FA" w14:textId="77777777" w:rsidR="007236D1" w:rsidRDefault="007236D1" w:rsidP="007236D1">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31E2BEE5" w14:textId="77777777" w:rsidR="007236D1" w:rsidRDefault="007236D1" w:rsidP="007236D1">
      <w:r>
        <w:t>Upon receiving a CoAP 2.05 (Content) response from the SLM-S containing:</w:t>
      </w:r>
    </w:p>
    <w:p w14:paraId="62C21E12" w14:textId="2E30089F" w:rsidR="007236D1" w:rsidRDefault="007236D1" w:rsidP="007236D1">
      <w:pPr>
        <w:pStyle w:val="B1"/>
      </w:pPr>
      <w:r>
        <w:t>a)</w:t>
      </w:r>
      <w:r>
        <w:tab/>
        <w:t>a Content-Format option set to "application/</w:t>
      </w:r>
      <w:r w:rsidRPr="00C8352D">
        <w:t>vnd.3gpp.seal-</w:t>
      </w:r>
      <w:r>
        <w:t>location</w:t>
      </w:r>
      <w:r w:rsidRPr="00C8352D">
        <w:t>-info+cbor;modeltype=</w:t>
      </w:r>
      <w:r>
        <w:t>location-report</w:t>
      </w:r>
      <w:r>
        <w:t>"; and</w:t>
      </w:r>
    </w:p>
    <w:p w14:paraId="4C08924C" w14:textId="77777777" w:rsidR="007236D1" w:rsidRDefault="007236D1" w:rsidP="007236D1">
      <w:pPr>
        <w:pStyle w:val="B1"/>
      </w:pPr>
      <w:r>
        <w:t>b)</w:t>
      </w:r>
      <w:r>
        <w:tab/>
        <w:t>including one or more "</w:t>
      </w:r>
      <w:r w:rsidRPr="00753878">
        <w:t>LocationReport</w:t>
      </w:r>
      <w:r>
        <w:t>" objects,</w:t>
      </w:r>
    </w:p>
    <w:p w14:paraId="7FE14DD0" w14:textId="77777777" w:rsidR="007236D1" w:rsidRDefault="007236D1" w:rsidP="007236D1">
      <w:r>
        <w:t>the SLM-C:</w:t>
      </w:r>
    </w:p>
    <w:p w14:paraId="4A82D352" w14:textId="01732D76" w:rsidR="00264963" w:rsidRDefault="007236D1" w:rsidP="007236D1">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49" w:name="_CR6_2_4_4"/>
      <w:bookmarkStart w:id="250" w:name="_Toc193393752"/>
      <w:bookmarkEnd w:id="249"/>
      <w:r>
        <w:rPr>
          <w:lang w:eastAsia="zh-CN"/>
        </w:rPr>
        <w:t>6.2.4.4</w:t>
      </w:r>
      <w:r>
        <w:rPr>
          <w:lang w:eastAsia="zh-CN"/>
        </w:rPr>
        <w:tab/>
      </w:r>
      <w:r>
        <w:rPr>
          <w:rFonts w:hint="eastAsia"/>
          <w:lang w:eastAsia="zh-CN"/>
        </w:rPr>
        <w:t>S</w:t>
      </w:r>
      <w:r>
        <w:rPr>
          <w:lang w:eastAsia="zh-CN"/>
        </w:rPr>
        <w:t>LM server CoAP procedure</w:t>
      </w:r>
      <w:bookmarkEnd w:id="250"/>
    </w:p>
    <w:p w14:paraId="4B5E7A5A" w14:textId="77777777" w:rsidR="007236D1" w:rsidRDefault="007236D1" w:rsidP="007236D1">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0288AE28" w14:textId="540B9D37" w:rsidR="007236D1" w:rsidRDefault="007236D1" w:rsidP="007236D1">
      <w:pPr>
        <w:pStyle w:val="B1"/>
      </w:pPr>
      <w:r>
        <w:t>a)</w:t>
      </w:r>
      <w:r>
        <w:tab/>
        <w:t>an Accept option</w:t>
      </w:r>
      <w:r w:rsidRPr="0073469F">
        <w:t xml:space="preserve"> se</w:t>
      </w:r>
      <w:r>
        <w:t>t to "application/</w:t>
      </w:r>
      <w:r w:rsidRPr="00C8352D">
        <w:t>vnd.3gpp.seal-</w:t>
      </w:r>
      <w:r>
        <w:t>location</w:t>
      </w:r>
      <w:r w:rsidRPr="00C8352D">
        <w:t>-info+cbor;modeltype=</w:t>
      </w:r>
      <w:r>
        <w:t>location-report</w:t>
      </w:r>
      <w:r w:rsidRPr="0073469F">
        <w:t>";</w:t>
      </w:r>
    </w:p>
    <w:p w14:paraId="508DF7BE" w14:textId="3B6DC839" w:rsidR="007236D1" w:rsidRDefault="007236D1" w:rsidP="007236D1">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t>;</w:t>
      </w:r>
    </w:p>
    <w:p w14:paraId="71660B3D" w14:textId="77777777" w:rsidR="007236D1" w:rsidRDefault="007236D1" w:rsidP="007236D1">
      <w:pPr>
        <w:pStyle w:val="B1"/>
      </w:pPr>
      <w:r>
        <w:t>c)</w:t>
      </w:r>
      <w:r>
        <w:tab/>
        <w:t>an Observe option; and</w:t>
      </w:r>
    </w:p>
    <w:p w14:paraId="72CA247C" w14:textId="77777777" w:rsidR="007236D1" w:rsidRDefault="007236D1" w:rsidP="007236D1">
      <w:pPr>
        <w:pStyle w:val="B1"/>
      </w:pPr>
      <w:r>
        <w:t>d)</w:t>
      </w:r>
      <w:r>
        <w:tab/>
        <w:t xml:space="preserve">a </w:t>
      </w:r>
      <w:r w:rsidRPr="001A49DC">
        <w:t>"</w:t>
      </w:r>
      <w:r>
        <w:t>LocationReportConfiguration</w:t>
      </w:r>
      <w:r w:rsidRPr="001A49DC">
        <w:t>"</w:t>
      </w:r>
      <w:r>
        <w:t xml:space="preserve"> object;</w:t>
      </w:r>
    </w:p>
    <w:p w14:paraId="4FE696AB" w14:textId="77777777" w:rsidR="007236D1" w:rsidRDefault="007236D1" w:rsidP="007236D1">
      <w:r>
        <w:t>the SLM-S:</w:t>
      </w:r>
    </w:p>
    <w:p w14:paraId="5C2EEE11" w14:textId="77777777" w:rsidR="007236D1" w:rsidRDefault="007236D1" w:rsidP="007236D1">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0F6FFB1D" w14:textId="77777777" w:rsidR="007236D1" w:rsidRDefault="007236D1" w:rsidP="007236D1">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56014174" w14:textId="77777777" w:rsidR="007236D1" w:rsidRDefault="007236D1" w:rsidP="007236D1">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[24]. In the CoAP 2.05 (Content) response message, the SLM-S:</w:t>
      </w:r>
    </w:p>
    <w:p w14:paraId="0938E8A5" w14:textId="6EBBF344" w:rsidR="007236D1" w:rsidRDefault="007236D1" w:rsidP="007236D1">
      <w:pPr>
        <w:pStyle w:val="B3"/>
      </w:pPr>
      <w:r>
        <w:lastRenderedPageBreak/>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t>v</w:t>
      </w:r>
      <w:r w:rsidRPr="00C8352D">
        <w:t>nd.3gpp.seal-</w:t>
      </w:r>
      <w:r>
        <w:t>location</w:t>
      </w:r>
      <w:r w:rsidRPr="00C8352D">
        <w:t>-info+cbor;modeltype=</w:t>
      </w:r>
      <w:r>
        <w:t>location-report</w:t>
      </w:r>
      <w:r w:rsidRPr="001A49DC">
        <w:t>"</w:t>
      </w:r>
      <w:r w:rsidRPr="0073469F">
        <w:t>;</w:t>
      </w:r>
      <w:r>
        <w:t xml:space="preserve"> and</w:t>
      </w:r>
    </w:p>
    <w:p w14:paraId="6741ABD3" w14:textId="77777777" w:rsidR="007236D1" w:rsidRDefault="007236D1" w:rsidP="007236D1">
      <w:pPr>
        <w:pStyle w:val="B3"/>
      </w:pPr>
      <w:r>
        <w:t>ii)</w:t>
      </w:r>
      <w:r>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5D69AC18" w14:textId="77777777" w:rsidR="007236D1" w:rsidRDefault="007236D1" w:rsidP="007236D1">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39FC0AE2" w14:textId="77777777" w:rsidR="007236D1" w:rsidRDefault="007236D1" w:rsidP="007236D1"/>
    <w:p w14:paraId="153A44BD" w14:textId="77777777" w:rsidR="007236D1" w:rsidRDefault="007236D1" w:rsidP="007236D1">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776BC8D2" w14:textId="6EF6BB27" w:rsidR="007236D1" w:rsidRPr="00DE6B40" w:rsidRDefault="007236D1" w:rsidP="007236D1">
      <w:pPr>
        <w:pStyle w:val="B1"/>
      </w:pPr>
      <w:r>
        <w:t>a)</w:t>
      </w:r>
      <w:r>
        <w:tab/>
      </w:r>
      <w:r w:rsidRPr="00DE6B40">
        <w:t>an Accept option set to "application/</w:t>
      </w:r>
      <w:r w:rsidRPr="00C8352D">
        <w:t>vnd.3gpp.seal-</w:t>
      </w:r>
      <w:r>
        <w:t>location</w:t>
      </w:r>
      <w:r w:rsidRPr="00C8352D">
        <w:t>-info+cbor;modeltype=</w:t>
      </w:r>
      <w:r>
        <w:t>location-report</w:t>
      </w:r>
      <w:r w:rsidRPr="00DE6B40">
        <w:t xml:space="preserve">"; and </w:t>
      </w:r>
    </w:p>
    <w:p w14:paraId="7D040909" w14:textId="2F782118" w:rsidR="007236D1" w:rsidRPr="00DE6B40" w:rsidRDefault="007236D1" w:rsidP="007236D1">
      <w:pPr>
        <w:pStyle w:val="B1"/>
      </w:pPr>
      <w:r>
        <w:t>b)</w:t>
      </w:r>
      <w:r>
        <w:tab/>
      </w:r>
      <w:r w:rsidRPr="000831F6">
        <w:t>a</w:t>
      </w:r>
      <w:r w:rsidRPr="00DE6B40">
        <w:t xml:space="preserve"> Content-Format option set to "application/</w:t>
      </w:r>
      <w:r w:rsidRPr="00C8352D">
        <w:t>vnd.3gpp.seal-</w:t>
      </w:r>
      <w:r>
        <w:t>location</w:t>
      </w:r>
      <w:r w:rsidRPr="00C8352D">
        <w:t>-info+cbor;modeltype=</w:t>
      </w:r>
      <w:r>
        <w:t>location-report-configuration</w:t>
      </w:r>
      <w:r w:rsidRPr="00DE6B40" w:rsidDel="0067136D">
        <w:t xml:space="preserve"> </w:t>
      </w:r>
      <w:r w:rsidRPr="00DE6B40">
        <w:t>".</w:t>
      </w:r>
    </w:p>
    <w:p w14:paraId="1EDB9C14" w14:textId="77777777" w:rsidR="007236D1" w:rsidRDefault="007236D1" w:rsidP="007236D1">
      <w:r>
        <w:t>the SLM-S:</w:t>
      </w:r>
    </w:p>
    <w:p w14:paraId="69FF5DD7" w14:textId="77777777" w:rsidR="007236D1" w:rsidRDefault="007236D1" w:rsidP="007236D1">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04BFF240" w14:textId="77777777" w:rsidR="007236D1" w:rsidRDefault="007236D1" w:rsidP="007236D1">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52BD3F5D" w14:textId="77777777" w:rsidR="007236D1" w:rsidRDefault="007236D1" w:rsidP="007236D1">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4134C2E1" w14:textId="43C22536" w:rsidR="007236D1" w:rsidRDefault="007236D1" w:rsidP="007236D1">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w:t>
      </w:r>
      <w:r w:rsidRPr="001A49DC">
        <w:t>"</w:t>
      </w:r>
      <w:r w:rsidRPr="0073469F">
        <w:t>;</w:t>
      </w:r>
      <w:r>
        <w:t xml:space="preserve"> and</w:t>
      </w:r>
    </w:p>
    <w:p w14:paraId="20250164" w14:textId="77777777" w:rsidR="007236D1" w:rsidRDefault="007236D1" w:rsidP="007236D1">
      <w:pPr>
        <w:pStyle w:val="B2"/>
      </w:pPr>
      <w:r>
        <w:t>2)</w:t>
      </w:r>
      <w:r>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46B31007" w:rsidR="00264963" w:rsidRDefault="007236D1" w:rsidP="007236D1">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51" w:name="_CR6_2_5"/>
      <w:bookmarkStart w:id="252" w:name="_Toc193393753"/>
      <w:bookmarkEnd w:id="251"/>
      <w:r>
        <w:t>6.</w:t>
      </w:r>
      <w:r w:rsidR="00EA6FD0">
        <w:t>2.</w:t>
      </w:r>
      <w:r>
        <w:t>5</w:t>
      </w:r>
      <w:r w:rsidR="00084147">
        <w:tab/>
      </w:r>
      <w:r w:rsidR="00EF70CC">
        <w:t xml:space="preserve">Location reporting </w:t>
      </w:r>
      <w:r w:rsidR="00DD2780">
        <w:t xml:space="preserve">triggers </w:t>
      </w:r>
      <w:r w:rsidR="00EF70CC">
        <w:t>configuration cancel</w:t>
      </w:r>
      <w:bookmarkEnd w:id="234"/>
      <w:r w:rsidR="005C3BC1">
        <w:t xml:space="preserve"> procedure</w:t>
      </w:r>
      <w:bookmarkEnd w:id="242"/>
      <w:bookmarkEnd w:id="243"/>
      <w:bookmarkEnd w:id="244"/>
      <w:bookmarkEnd w:id="245"/>
      <w:bookmarkEnd w:id="252"/>
    </w:p>
    <w:p w14:paraId="27E557DE" w14:textId="64531AF0" w:rsidR="001E1B1F" w:rsidRDefault="001E1B1F" w:rsidP="00C23116">
      <w:pPr>
        <w:pStyle w:val="Heading4"/>
      </w:pPr>
      <w:bookmarkStart w:id="253" w:name="_CR6_2_5_1"/>
      <w:bookmarkStart w:id="254" w:name="_Toc34303582"/>
      <w:bookmarkStart w:id="255" w:name="_Toc34403864"/>
      <w:bookmarkStart w:id="256" w:name="_Toc45281886"/>
      <w:bookmarkStart w:id="257" w:name="_Toc51933114"/>
      <w:bookmarkStart w:id="258" w:name="_Toc22042896"/>
      <w:bookmarkStart w:id="259" w:name="_Toc193393754"/>
      <w:bookmarkEnd w:id="253"/>
      <w:r>
        <w:rPr>
          <w:noProof/>
          <w:lang w:val="en-US"/>
        </w:rPr>
        <w:t>6.2.5.1</w:t>
      </w:r>
      <w:r>
        <w:rPr>
          <w:noProof/>
          <w:lang w:val="en-US"/>
        </w:rPr>
        <w:tab/>
      </w:r>
      <w:bookmarkEnd w:id="254"/>
      <w:bookmarkEnd w:id="255"/>
      <w:bookmarkEnd w:id="256"/>
      <w:bookmarkEnd w:id="257"/>
      <w:r w:rsidR="00E311FE">
        <w:rPr>
          <w:noProof/>
          <w:lang w:val="en-US"/>
        </w:rPr>
        <w:t>SLM c</w:t>
      </w:r>
      <w:r w:rsidR="00E311FE">
        <w:t>lient HTTP procedure</w:t>
      </w:r>
      <w:bookmarkEnd w:id="259"/>
    </w:p>
    <w:p w14:paraId="64F904BD" w14:textId="77777777" w:rsidR="00611E79" w:rsidRDefault="00611E79" w:rsidP="00611E79">
      <w:r>
        <w:t xml:space="preserve">Upon receiving the request from </w:t>
      </w:r>
      <w:r w:rsidRPr="00C23116">
        <w:t xml:space="preserve">VAL user </w:t>
      </w:r>
      <w:r>
        <w:t>to</w:t>
      </w:r>
      <w:r w:rsidRPr="00C23116">
        <w:t xml:space="preserve"> cancel the location reporting triggers </w:t>
      </w:r>
      <w:r>
        <w:t>of another VAL user,</w:t>
      </w:r>
      <w:r w:rsidRPr="00C23116">
        <w:t xml:space="preserve"> the SLM-C </w:t>
      </w:r>
      <w:r>
        <w:t>shall send an</w:t>
      </w:r>
      <w:r w:rsidRPr="00C23116">
        <w:t xml:space="preserve"> HTTP POST request message </w:t>
      </w:r>
      <w:r>
        <w:t xml:space="preserve">to SLM-S </w:t>
      </w:r>
      <w:r w:rsidRPr="00C23116">
        <w:t>according to procedures specified in IETF RFC </w:t>
      </w:r>
      <w:r>
        <w:t>9110</w:t>
      </w:r>
      <w:r w:rsidRPr="00C23116">
        <w:t xml:space="preserve"> [16]. </w:t>
      </w:r>
      <w:r>
        <w:t>In the HTTP POST request th</w:t>
      </w:r>
      <w:r w:rsidRPr="00C23116">
        <w:t xml:space="preserve">e </w:t>
      </w:r>
      <w:r>
        <w:t>SLM-C</w:t>
      </w:r>
      <w:r w:rsidRPr="00C23116">
        <w:t>:</w:t>
      </w:r>
    </w:p>
    <w:p w14:paraId="4037B781" w14:textId="77777777" w:rsidR="00611E79" w:rsidRDefault="00611E79" w:rsidP="00611E79">
      <w:pPr>
        <w:pStyle w:val="B1"/>
        <w:rPr>
          <w:noProof/>
        </w:rPr>
      </w:pPr>
      <w:r>
        <w:t>a)</w:t>
      </w:r>
      <w:r>
        <w:tab/>
      </w:r>
      <w:r w:rsidRPr="001E1B1F">
        <w:t xml:space="preserve">shall </w:t>
      </w:r>
      <w:r>
        <w:t>set the</w:t>
      </w:r>
      <w:r w:rsidRPr="001E1B1F">
        <w:t xml:space="preserve"> Request-URI </w:t>
      </w:r>
      <w:r>
        <w:t xml:space="preserve">to the </w:t>
      </w:r>
      <w:r w:rsidRPr="001E1B1F">
        <w:t>URI corresponding to the identity of the SLM-</w:t>
      </w:r>
      <w:r>
        <w:t>S</w:t>
      </w:r>
      <w:r w:rsidRPr="001E1B1F">
        <w:t>;</w:t>
      </w:r>
    </w:p>
    <w:p w14:paraId="34879878" w14:textId="77777777" w:rsidR="00611E79" w:rsidRDefault="00611E79" w:rsidP="00611E79">
      <w:pPr>
        <w:pStyle w:val="B1"/>
        <w:rPr>
          <w:noProof/>
        </w:rPr>
      </w:pPr>
      <w:r>
        <w:t>b)</w:t>
      </w:r>
      <w:r>
        <w:tab/>
        <w:t>shall include a Content-Type header field set to "application/vnd.3gpp.seal</w:t>
      </w:r>
      <w:r w:rsidRPr="0073469F">
        <w:t>-location-info+xml"</w:t>
      </w:r>
      <w:r>
        <w:t>;</w:t>
      </w:r>
    </w:p>
    <w:p w14:paraId="50F10DCF" w14:textId="77777777" w:rsidR="00611E79" w:rsidRDefault="00611E79" w:rsidP="00611E79">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AB8C59" w14:textId="77777777" w:rsidR="00611E79" w:rsidRDefault="00611E79" w:rsidP="00611E79">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p>
    <w:p w14:paraId="32341D7B" w14:textId="77777777" w:rsidR="00611E79" w:rsidRDefault="00611E79" w:rsidP="00611E79">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145BC7C9" w14:textId="77777777" w:rsidR="00611E79" w:rsidRDefault="00611E79" w:rsidP="00611E79">
      <w:pPr>
        <w:pStyle w:val="B1"/>
      </w:pPr>
      <w:r w:rsidRPr="001E1B1F">
        <w:t>d</w:t>
      </w:r>
      <w:r w:rsidRPr="0067701E">
        <w:t>)</w:t>
      </w:r>
      <w:r w:rsidRPr="0067701E">
        <w:tab/>
        <w:t xml:space="preserve">shall send the HTTP POST request as specified in </w:t>
      </w:r>
      <w:r>
        <w:t>IETF </w:t>
      </w:r>
      <w:r w:rsidRPr="00B33A75">
        <w:t>RFC </w:t>
      </w:r>
      <w:r>
        <w:t>9110</w:t>
      </w:r>
      <w:r w:rsidRPr="00B33A75">
        <w:t> [</w:t>
      </w:r>
      <w:r>
        <w:t>16</w:t>
      </w:r>
      <w:r w:rsidRPr="00B33A75">
        <w:t>]</w:t>
      </w:r>
      <w:r w:rsidRPr="0067701E">
        <w:t>.</w:t>
      </w:r>
    </w:p>
    <w:p w14:paraId="2468B3B8" w14:textId="09E836EC"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lastRenderedPageBreak/>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60" w:name="_CR6_2_5_2"/>
      <w:bookmarkStart w:id="261" w:name="_Toc34303583"/>
      <w:bookmarkStart w:id="262" w:name="_Toc34403865"/>
      <w:bookmarkStart w:id="263" w:name="_Toc45281887"/>
      <w:bookmarkStart w:id="264" w:name="_Toc51933115"/>
      <w:bookmarkStart w:id="265" w:name="_Toc193393755"/>
      <w:bookmarkEnd w:id="260"/>
      <w:r>
        <w:rPr>
          <w:noProof/>
          <w:lang w:val="en-US"/>
        </w:rPr>
        <w:t>6.2.5.2</w:t>
      </w:r>
      <w:r>
        <w:rPr>
          <w:noProof/>
          <w:lang w:val="en-US"/>
        </w:rPr>
        <w:tab/>
      </w:r>
      <w:bookmarkEnd w:id="261"/>
      <w:bookmarkEnd w:id="262"/>
      <w:bookmarkEnd w:id="263"/>
      <w:bookmarkEnd w:id="264"/>
      <w:r w:rsidR="00E311FE">
        <w:rPr>
          <w:noProof/>
          <w:lang w:val="en-US"/>
        </w:rPr>
        <w:t>SLM server HTTP procedure</w:t>
      </w:r>
      <w:bookmarkEnd w:id="265"/>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13D829C6" w:rsidR="00753F03" w:rsidRPr="0067701E" w:rsidRDefault="00753F03" w:rsidP="00C23116">
      <w:bookmarkStart w:id="266" w:name="_Toc34303584"/>
      <w:bookmarkStart w:id="267" w:name="_Toc34403866"/>
      <w:bookmarkStart w:id="268" w:name="_Toc45281888"/>
      <w:bookmarkStart w:id="269" w:name="_Toc51933116"/>
      <w:r w:rsidRPr="00C23116">
        <w:t xml:space="preserve">Upon receiving response from the SLM-C, the SLM-S shall </w:t>
      </w:r>
      <w:r w:rsidR="00611E79">
        <w:t>utilize this response status code received from SLM-C when</w:t>
      </w:r>
      <w:r w:rsidR="00611E79" w:rsidRPr="00C23116">
        <w:t xml:space="preserve"> </w:t>
      </w:r>
      <w:r w:rsidRPr="00C23116">
        <w:t>generat</w:t>
      </w:r>
      <w:r w:rsidR="00611E79">
        <w:t>ing</w:t>
      </w:r>
      <w:r w:rsidRPr="00C23116">
        <w:t xml:space="preserve"> </w:t>
      </w:r>
      <w:r w:rsidR="00611E79">
        <w:t>the</w:t>
      </w:r>
      <w:r w:rsidRPr="00C23116">
        <w:t xml:space="preserve"> HTTP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270" w:name="_CR6_2_5_3"/>
      <w:bookmarkStart w:id="271" w:name="_Toc193393756"/>
      <w:bookmarkEnd w:id="270"/>
      <w:r>
        <w:rPr>
          <w:noProof/>
          <w:lang w:val="en-US"/>
        </w:rPr>
        <w:t>6.2.5.3</w:t>
      </w:r>
      <w:r>
        <w:rPr>
          <w:noProof/>
          <w:lang w:val="en-US"/>
        </w:rPr>
        <w:tab/>
        <w:t>VAL Server procedure</w:t>
      </w:r>
      <w:bookmarkEnd w:id="271"/>
    </w:p>
    <w:p w14:paraId="6D29AF9D" w14:textId="66C73B30" w:rsidR="00B46EEA" w:rsidRDefault="00B46EEA" w:rsidP="00C23116">
      <w:r w:rsidRPr="00C23116">
        <w:t xml:space="preserve">The VAL Server (or authorized VAL user) may cancel the location reporting triggers configuration for the SLM-C by generating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272" w:name="_CR6_2_5_4"/>
      <w:bookmarkStart w:id="273" w:name="_Toc193393757"/>
      <w:bookmarkEnd w:id="272"/>
      <w:r>
        <w:t>6.2.5.4</w:t>
      </w:r>
      <w:r>
        <w:tab/>
      </w:r>
      <w:r w:rsidRPr="000D2679">
        <w:t xml:space="preserve">SLM </w:t>
      </w:r>
      <w:r>
        <w:t>client</w:t>
      </w:r>
      <w:r w:rsidRPr="000D2679">
        <w:t xml:space="preserve"> CoAP procedure</w:t>
      </w:r>
      <w:bookmarkEnd w:id="273"/>
    </w:p>
    <w:p w14:paraId="40EDEF1D" w14:textId="04368B5D" w:rsidR="00E311FE" w:rsidRPr="000D2679" w:rsidRDefault="00E311FE" w:rsidP="00E311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lastRenderedPageBreak/>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74" w:name="_CR6_2_5_5"/>
      <w:bookmarkStart w:id="275" w:name="_Toc193393758"/>
      <w:bookmarkEnd w:id="274"/>
      <w:r w:rsidRPr="000D2679">
        <w:t>6.2.5.</w:t>
      </w:r>
      <w:r>
        <w:t>5</w:t>
      </w:r>
      <w:r w:rsidRPr="000D2679">
        <w:tab/>
        <w:t xml:space="preserve">SLM </w:t>
      </w:r>
      <w:r>
        <w:t>s</w:t>
      </w:r>
      <w:r w:rsidRPr="000D2679">
        <w:t>erver CoAP procedure</w:t>
      </w:r>
      <w:bookmarkEnd w:id="275"/>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276" w:name="_CR6_2_6"/>
      <w:bookmarkStart w:id="277" w:name="_Toc193393759"/>
      <w:bookmarkEnd w:id="276"/>
      <w:r>
        <w:t>6.</w:t>
      </w:r>
      <w:r w:rsidR="00EA6FD0">
        <w:t>2.</w:t>
      </w:r>
      <w:r>
        <w:t>6</w:t>
      </w:r>
      <w:r w:rsidR="003A26F6">
        <w:tab/>
        <w:t>Location information subscription</w:t>
      </w:r>
      <w:bookmarkEnd w:id="258"/>
      <w:r w:rsidR="005C3BC1">
        <w:t xml:space="preserve"> procedure</w:t>
      </w:r>
      <w:bookmarkEnd w:id="266"/>
      <w:bookmarkEnd w:id="267"/>
      <w:bookmarkEnd w:id="268"/>
      <w:bookmarkEnd w:id="269"/>
      <w:bookmarkEnd w:id="277"/>
    </w:p>
    <w:p w14:paraId="39978C28" w14:textId="45D2D233" w:rsidR="003C4A36" w:rsidRPr="00A60F6C" w:rsidRDefault="003C4A36" w:rsidP="00064832">
      <w:bookmarkStart w:id="278"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79" w:name="_CR6_2_6_1"/>
      <w:bookmarkStart w:id="280" w:name="_Toc34303585"/>
      <w:bookmarkStart w:id="281" w:name="_Toc34403867"/>
      <w:bookmarkStart w:id="282" w:name="_Toc45281889"/>
      <w:bookmarkStart w:id="283" w:name="_Toc51933117"/>
      <w:bookmarkStart w:id="284" w:name="_Toc193393760"/>
      <w:bookmarkEnd w:id="279"/>
      <w:r>
        <w:rPr>
          <w:noProof/>
          <w:lang w:val="en-US"/>
        </w:rPr>
        <w:t>6.2.6.1</w:t>
      </w:r>
      <w:r>
        <w:rPr>
          <w:noProof/>
          <w:lang w:val="en-US"/>
        </w:rPr>
        <w:tab/>
        <w:t>VAL server</w:t>
      </w:r>
      <w:r>
        <w:t xml:space="preserve"> procedure</w:t>
      </w:r>
      <w:bookmarkEnd w:id="280"/>
      <w:bookmarkEnd w:id="281"/>
      <w:bookmarkEnd w:id="282"/>
      <w:bookmarkEnd w:id="283"/>
      <w:bookmarkEnd w:id="284"/>
    </w:p>
    <w:p w14:paraId="4806B898" w14:textId="77777777" w:rsidR="003C4A36" w:rsidRPr="00A60F6C" w:rsidRDefault="003C4A36" w:rsidP="00C23116">
      <w:pPr>
        <w:pStyle w:val="Heading5"/>
        <w:rPr>
          <w:lang w:eastAsia="zh-CN"/>
        </w:rPr>
      </w:pPr>
      <w:bookmarkStart w:id="285" w:name="_CR6_2_6_1_1"/>
      <w:bookmarkStart w:id="286" w:name="_Toc34303586"/>
      <w:bookmarkStart w:id="287" w:name="_Toc34403868"/>
      <w:bookmarkStart w:id="288" w:name="_Toc45281890"/>
      <w:bookmarkStart w:id="289" w:name="_Toc51933118"/>
      <w:bookmarkStart w:id="290" w:name="_Toc193393761"/>
      <w:bookmarkEnd w:id="285"/>
      <w:r>
        <w:rPr>
          <w:rFonts w:hint="eastAsia"/>
          <w:lang w:eastAsia="zh-CN"/>
        </w:rPr>
        <w:t>6</w:t>
      </w:r>
      <w:r>
        <w:rPr>
          <w:lang w:eastAsia="zh-CN"/>
        </w:rPr>
        <w:t>.2.6.1.1</w:t>
      </w:r>
      <w:r>
        <w:rPr>
          <w:lang w:eastAsia="zh-CN"/>
        </w:rPr>
        <w:tab/>
        <w:t>SIP based procedure</w:t>
      </w:r>
      <w:bookmarkEnd w:id="286"/>
      <w:bookmarkEnd w:id="287"/>
      <w:bookmarkEnd w:id="288"/>
      <w:bookmarkEnd w:id="289"/>
      <w:bookmarkEnd w:id="290"/>
    </w:p>
    <w:p w14:paraId="2FF18FB7" w14:textId="77777777" w:rsidR="006F107A" w:rsidRPr="00A60F6C" w:rsidRDefault="006F107A" w:rsidP="00C23116">
      <w:pPr>
        <w:pStyle w:val="H6"/>
        <w:rPr>
          <w:lang w:eastAsia="zh-CN"/>
        </w:rPr>
      </w:pPr>
      <w:bookmarkStart w:id="291" w:name="_CR6_2_6_1_1_1"/>
      <w:bookmarkStart w:id="292" w:name="_Toc34303587"/>
      <w:bookmarkStart w:id="293" w:name="_Toc34403869"/>
      <w:r>
        <w:rPr>
          <w:rFonts w:hint="eastAsia"/>
          <w:lang w:eastAsia="zh-CN"/>
        </w:rPr>
        <w:t>6</w:t>
      </w:r>
      <w:r>
        <w:rPr>
          <w:lang w:eastAsia="zh-CN"/>
        </w:rPr>
        <w:t>.2.6.1.1.1</w:t>
      </w:r>
      <w:r>
        <w:rPr>
          <w:lang w:eastAsia="zh-CN"/>
        </w:rPr>
        <w:tab/>
        <w:t>Create subscription</w:t>
      </w:r>
    </w:p>
    <w:bookmarkEnd w:id="291"/>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19794CC8"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7D58978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seonds; </w:t>
      </w:r>
    </w:p>
    <w:p w14:paraId="7375A99A" w14:textId="3AC77DC2" w:rsidR="006F107A" w:rsidRDefault="006F107A" w:rsidP="006F107A">
      <w:pPr>
        <w:pStyle w:val="B3"/>
      </w:pPr>
      <w:r>
        <w:lastRenderedPageBreak/>
        <w:t xml:space="preserve">iii) </w:t>
      </w:r>
      <w:r w:rsidR="00247C51">
        <w:t xml:space="preserve">shall include </w:t>
      </w:r>
      <w:r w:rsidRPr="001D2D78">
        <w:t>an &lt;expiry-time&gt; element specifying the time when the VAL server wants to receive the current status and later notification</w:t>
      </w:r>
      <w:r>
        <w:t>; and</w:t>
      </w:r>
    </w:p>
    <w:p w14:paraId="12304728" w14:textId="257869EC"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94"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94"/>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and</w:t>
      </w:r>
    </w:p>
    <w:p w14:paraId="663469BE" w14:textId="4ABB29C2" w:rsidR="00BB5DD4" w:rsidRPr="00A07E7A" w:rsidRDefault="00BB5DD4" w:rsidP="006F107A">
      <w:pPr>
        <w:pStyle w:val="B3"/>
        <w:rPr>
          <w:lang w:eastAsia="zh-CN"/>
        </w:rPr>
      </w:pPr>
      <w:r>
        <w:rPr>
          <w:lang w:eastAsia="zh-CN"/>
        </w:rPr>
        <w:t>v)</w:t>
      </w:r>
      <w:r>
        <w:rPr>
          <w:lang w:eastAsia="zh-CN"/>
        </w:rPr>
        <w:tab/>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r w:rsidRPr="0057437E">
        <w:t xml:space="preserve"> </w:t>
      </w:r>
      <w: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bookmarkStart w:id="295" w:name="_CR6_2_6_1_1_2"/>
      <w:r>
        <w:rPr>
          <w:lang w:eastAsia="zh-CN"/>
        </w:rPr>
        <w:t>6.2.6.1.1.2</w:t>
      </w:r>
      <w:r>
        <w:rPr>
          <w:lang w:val="en-US"/>
        </w:rPr>
        <w:tab/>
        <w:t>Deleting subscription</w:t>
      </w:r>
    </w:p>
    <w:bookmarkEnd w:id="295"/>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96" w:name="_CR6_2_6_1_2"/>
      <w:bookmarkStart w:id="297" w:name="_Toc45281891"/>
      <w:bookmarkStart w:id="298" w:name="_Toc51933119"/>
      <w:bookmarkStart w:id="299" w:name="_Toc193393762"/>
      <w:bookmarkEnd w:id="296"/>
      <w:r>
        <w:rPr>
          <w:rFonts w:hint="eastAsia"/>
          <w:lang w:eastAsia="zh-CN"/>
        </w:rPr>
        <w:t>6</w:t>
      </w:r>
      <w:r>
        <w:rPr>
          <w:lang w:eastAsia="zh-CN"/>
        </w:rPr>
        <w:t>.2.6.1.2</w:t>
      </w:r>
      <w:r>
        <w:rPr>
          <w:lang w:eastAsia="zh-CN"/>
        </w:rPr>
        <w:tab/>
        <w:t>HTTP based procedure</w:t>
      </w:r>
      <w:bookmarkEnd w:id="292"/>
      <w:bookmarkEnd w:id="293"/>
      <w:bookmarkEnd w:id="297"/>
      <w:bookmarkEnd w:id="298"/>
      <w:bookmarkEnd w:id="299"/>
    </w:p>
    <w:p w14:paraId="2AB506BF" w14:textId="77777777" w:rsidR="00931B31" w:rsidRDefault="00931B31" w:rsidP="000918CC">
      <w:pPr>
        <w:pStyle w:val="H6"/>
        <w:rPr>
          <w:lang w:eastAsia="zh-CN"/>
        </w:rPr>
      </w:pPr>
      <w:bookmarkStart w:id="300" w:name="_Toc51933120"/>
      <w:bookmarkStart w:id="301" w:name="_CR6_2_6_1_2_1"/>
      <w:r>
        <w:rPr>
          <w:rFonts w:hint="eastAsia"/>
          <w:lang w:eastAsia="zh-CN"/>
        </w:rPr>
        <w:t>6</w:t>
      </w:r>
      <w:r>
        <w:rPr>
          <w:lang w:eastAsia="zh-CN"/>
        </w:rPr>
        <w:t>.2.6.1.2.1</w:t>
      </w:r>
      <w:r>
        <w:rPr>
          <w:lang w:eastAsia="zh-CN"/>
        </w:rPr>
        <w:tab/>
        <w:t>Create subscription</w:t>
      </w:r>
      <w:bookmarkEnd w:id="300"/>
    </w:p>
    <w:bookmarkEnd w:id="301"/>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lastRenderedPageBreak/>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302" w:name="_Toc51933121"/>
      <w:bookmarkStart w:id="303" w:name="_CR6_2_6_1_2_2"/>
      <w:r>
        <w:rPr>
          <w:rFonts w:hint="eastAsia"/>
          <w:lang w:eastAsia="zh-CN"/>
        </w:rPr>
        <w:t>6</w:t>
      </w:r>
      <w:r>
        <w:rPr>
          <w:lang w:eastAsia="zh-CN"/>
        </w:rPr>
        <w:t>.2.6.1.2.2</w:t>
      </w:r>
      <w:r>
        <w:rPr>
          <w:lang w:eastAsia="zh-CN"/>
        </w:rPr>
        <w:tab/>
        <w:t>Delete subscription</w:t>
      </w:r>
      <w:bookmarkEnd w:id="302"/>
    </w:p>
    <w:bookmarkEnd w:id="303"/>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7D7BB2">
      <w:pPr>
        <w:pStyle w:val="B1"/>
        <w:ind w:left="0" w:firstLine="0"/>
        <w:rPr>
          <w:noProof/>
        </w:rPr>
      </w:pPr>
      <w:bookmarkStart w:id="304"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304"/>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305" w:name="_CR6_2_6_2"/>
      <w:bookmarkStart w:id="306" w:name="_Toc34303588"/>
      <w:bookmarkStart w:id="307" w:name="_Toc34403870"/>
      <w:bookmarkStart w:id="308" w:name="_Toc45281892"/>
      <w:bookmarkStart w:id="309" w:name="_Toc51933122"/>
      <w:bookmarkStart w:id="310" w:name="_Toc193393763"/>
      <w:bookmarkEnd w:id="305"/>
      <w:r>
        <w:rPr>
          <w:noProof/>
          <w:lang w:val="en-US"/>
        </w:rPr>
        <w:t>6.2.6.2</w:t>
      </w:r>
      <w:r>
        <w:rPr>
          <w:noProof/>
          <w:lang w:val="en-US"/>
        </w:rPr>
        <w:tab/>
        <w:t>Server procedure</w:t>
      </w:r>
      <w:bookmarkEnd w:id="306"/>
      <w:bookmarkEnd w:id="307"/>
      <w:bookmarkEnd w:id="308"/>
      <w:bookmarkEnd w:id="309"/>
      <w:bookmarkEnd w:id="310"/>
    </w:p>
    <w:p w14:paraId="3F77ECD6" w14:textId="77777777" w:rsidR="003C4A36" w:rsidRPr="00327753" w:rsidRDefault="003C4A36" w:rsidP="00C23116">
      <w:pPr>
        <w:pStyle w:val="Heading5"/>
        <w:rPr>
          <w:lang w:val="en-US" w:eastAsia="zh-CN"/>
        </w:rPr>
      </w:pPr>
      <w:bookmarkStart w:id="311" w:name="_CR6_2_6_2_1"/>
      <w:bookmarkStart w:id="312" w:name="_Toc34303589"/>
      <w:bookmarkStart w:id="313" w:name="_Toc34403871"/>
      <w:bookmarkStart w:id="314" w:name="_Toc45281893"/>
      <w:bookmarkStart w:id="315" w:name="_Toc51933123"/>
      <w:bookmarkStart w:id="316" w:name="_Toc193393764"/>
      <w:bookmarkEnd w:id="311"/>
      <w:r>
        <w:rPr>
          <w:rFonts w:hint="eastAsia"/>
          <w:lang w:val="en-US" w:eastAsia="zh-CN"/>
        </w:rPr>
        <w:t>6</w:t>
      </w:r>
      <w:r>
        <w:rPr>
          <w:lang w:val="en-US" w:eastAsia="zh-CN"/>
        </w:rPr>
        <w:t>.2.6.2.1</w:t>
      </w:r>
      <w:r>
        <w:rPr>
          <w:lang w:val="en-US" w:eastAsia="zh-CN"/>
        </w:rPr>
        <w:tab/>
        <w:t>SIP based procedure</w:t>
      </w:r>
      <w:bookmarkEnd w:id="312"/>
      <w:bookmarkEnd w:id="313"/>
      <w:bookmarkEnd w:id="314"/>
      <w:bookmarkEnd w:id="315"/>
      <w:bookmarkEnd w:id="316"/>
    </w:p>
    <w:p w14:paraId="6D1B497B" w14:textId="77777777" w:rsidR="00CE3676" w:rsidRPr="00327753" w:rsidRDefault="00CE3676" w:rsidP="00C23116">
      <w:pPr>
        <w:pStyle w:val="H6"/>
        <w:rPr>
          <w:lang w:val="en-US" w:eastAsia="zh-CN"/>
        </w:rPr>
      </w:pPr>
      <w:bookmarkStart w:id="317" w:name="_CR6_2_6_2_1_1"/>
      <w:bookmarkStart w:id="318" w:name="_Toc34303590"/>
      <w:bookmarkStart w:id="319" w:name="_Toc34403872"/>
      <w:r>
        <w:rPr>
          <w:rFonts w:hint="eastAsia"/>
          <w:lang w:val="en-US" w:eastAsia="zh-CN"/>
        </w:rPr>
        <w:t>6</w:t>
      </w:r>
      <w:r>
        <w:rPr>
          <w:lang w:val="en-US" w:eastAsia="zh-CN"/>
        </w:rPr>
        <w:t>.2.6.2.1.1</w:t>
      </w:r>
      <w:r>
        <w:rPr>
          <w:lang w:val="en-US" w:eastAsia="zh-CN"/>
        </w:rPr>
        <w:tab/>
        <w:t>Create subscription</w:t>
      </w:r>
    </w:p>
    <w:bookmarkEnd w:id="317"/>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lastRenderedPageBreak/>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5B8714CB"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83597D2" w14:textId="7C5D52E0" w:rsidR="00247C51" w:rsidRDefault="00247C51" w:rsidP="00CE3676">
      <w:pPr>
        <w:pStyle w:val="B1"/>
        <w:rPr>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320"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20"/>
      <w:r w:rsidRPr="001D2D78">
        <w:t>&gt;</w:t>
      </w:r>
      <w:r>
        <w:t xml:space="preserve"> element</w:t>
      </w:r>
      <w:r>
        <w:rPr>
          <w:lang w:val="en-US"/>
        </w:rPr>
        <w:t>;</w:t>
      </w:r>
    </w:p>
    <w:p w14:paraId="7D67CB7B" w14:textId="21BC774F" w:rsidR="00CE3676" w:rsidRDefault="00247C51" w:rsidP="00CE3676">
      <w:pPr>
        <w:pStyle w:val="B1"/>
        <w:rPr>
          <w:lang w:val="en-US"/>
        </w:rPr>
      </w:pPr>
      <w:r>
        <w:rPr>
          <w:lang w:val="en-US"/>
        </w:rPr>
        <w:t>j</w:t>
      </w:r>
      <w:r w:rsidR="00CE3676">
        <w:rPr>
          <w:lang w:val="en-US"/>
        </w:rPr>
        <w:t>)</w:t>
      </w:r>
      <w:r w:rsidR="00CE3676">
        <w:rPr>
          <w:lang w:val="en-US"/>
        </w:rPr>
        <w:tab/>
        <w:t>shall generate and assign a unique integer as subscription identifier to the subscription request received from VAL server;</w:t>
      </w:r>
    </w:p>
    <w:p w14:paraId="11F629EB" w14:textId="04C938EF" w:rsidR="00CE3676" w:rsidRDefault="00247C51" w:rsidP="00CE3676">
      <w:pPr>
        <w:pStyle w:val="B1"/>
        <w:rPr>
          <w:noProof/>
          <w:lang w:val="en-US"/>
        </w:rPr>
      </w:pPr>
      <w:r>
        <w:rPr>
          <w:lang w:val="en-US"/>
        </w:rPr>
        <w:t>k</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45D95C56" w:rsidR="00CE3676" w:rsidRDefault="00247C51" w:rsidP="00CE3676">
      <w:pPr>
        <w:pStyle w:val="B1"/>
      </w:pPr>
      <w:r>
        <w:rPr>
          <w:noProof/>
          <w:lang w:val="en-US"/>
        </w:rPr>
        <w:t>l</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3B0F90A9" w:rsidR="00CE3676" w:rsidRDefault="00247C51" w:rsidP="00CE3676">
      <w:pPr>
        <w:pStyle w:val="B1"/>
        <w:rPr>
          <w:lang w:eastAsia="ko-KR"/>
        </w:rPr>
      </w:pPr>
      <w:r>
        <w:rPr>
          <w:lang w:val="en-US" w:eastAsia="ko-KR"/>
        </w:rPr>
        <w:t>m</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101A342" w:rsidR="00CE3676" w:rsidRDefault="00247C51" w:rsidP="00CE3676">
      <w:pPr>
        <w:pStyle w:val="B1"/>
        <w:rPr>
          <w:lang w:eastAsia="ko-KR"/>
        </w:rPr>
      </w:pPr>
      <w:r>
        <w:rPr>
          <w:lang w:val="en-US" w:eastAsia="ko-KR"/>
        </w:rPr>
        <w:t>n</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13EEF19" w:rsidR="00CE3676" w:rsidRPr="001115A7" w:rsidRDefault="00247C51" w:rsidP="00CE3676">
      <w:pPr>
        <w:pStyle w:val="B1"/>
        <w:rPr>
          <w:lang w:eastAsia="ko-KR"/>
        </w:rPr>
      </w:pPr>
      <w:r>
        <w:rPr>
          <w:lang w:eastAsia="ko-KR"/>
        </w:rPr>
        <w:t>o</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bookmarkStart w:id="321" w:name="_CR6_2_6_2_1_2"/>
      <w:r>
        <w:rPr>
          <w:rFonts w:hint="eastAsia"/>
          <w:lang w:val="en-US" w:eastAsia="zh-CN"/>
        </w:rPr>
        <w:t>6</w:t>
      </w:r>
      <w:r>
        <w:rPr>
          <w:lang w:val="en-US" w:eastAsia="zh-CN"/>
        </w:rPr>
        <w:t>.2.6.2.1.2</w:t>
      </w:r>
      <w:r>
        <w:rPr>
          <w:lang w:val="en-US"/>
        </w:rPr>
        <w:tab/>
        <w:t>Delete subscription</w:t>
      </w:r>
    </w:p>
    <w:bookmarkEnd w:id="321"/>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bookmarkStart w:id="322" w:name="_CR6_2_6_2_1_3"/>
      <w:r>
        <w:rPr>
          <w:rFonts w:hint="eastAsia"/>
          <w:lang w:val="en-US" w:eastAsia="zh-CN"/>
        </w:rPr>
        <w:lastRenderedPageBreak/>
        <w:t>6</w:t>
      </w:r>
      <w:r>
        <w:rPr>
          <w:lang w:val="en-US" w:eastAsia="zh-CN"/>
        </w:rPr>
        <w:t>.2.6.2.1.3</w:t>
      </w:r>
      <w:r>
        <w:rPr>
          <w:lang w:val="en-US"/>
        </w:rPr>
        <w:tab/>
        <w:t>Expiry of TLM-1 (subscription expiry)</w:t>
      </w:r>
    </w:p>
    <w:bookmarkEnd w:id="322"/>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bookmarkStart w:id="323"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323"/>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324" w:name="_CR6_2_6_2_2"/>
      <w:bookmarkStart w:id="325" w:name="_Toc45281894"/>
      <w:bookmarkStart w:id="326" w:name="_Toc51933124"/>
      <w:bookmarkStart w:id="327" w:name="_Toc193393765"/>
      <w:bookmarkEnd w:id="324"/>
      <w:r>
        <w:rPr>
          <w:rFonts w:hint="eastAsia"/>
          <w:lang w:val="en-US" w:eastAsia="zh-CN"/>
        </w:rPr>
        <w:t>6</w:t>
      </w:r>
      <w:r>
        <w:rPr>
          <w:lang w:val="en-US" w:eastAsia="zh-CN"/>
        </w:rPr>
        <w:t>.2.6.2.2</w:t>
      </w:r>
      <w:r>
        <w:rPr>
          <w:lang w:val="en-US" w:eastAsia="zh-CN"/>
        </w:rPr>
        <w:tab/>
        <w:t>HTTP based procedure</w:t>
      </w:r>
      <w:bookmarkEnd w:id="318"/>
      <w:bookmarkEnd w:id="319"/>
      <w:bookmarkEnd w:id="325"/>
      <w:bookmarkEnd w:id="326"/>
      <w:bookmarkEnd w:id="327"/>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C8489C1"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13A584A9" w14:textId="027F1ABA" w:rsidR="00247C51" w:rsidRDefault="00247C51" w:rsidP="00654B94">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A88F8B" w14:textId="0D023C1A" w:rsidR="00654B94" w:rsidRDefault="00247C51" w:rsidP="00654B94">
      <w:pPr>
        <w:pStyle w:val="B1"/>
        <w:rPr>
          <w:lang w:val="en-US"/>
        </w:rPr>
      </w:pPr>
      <w:r>
        <w:rPr>
          <w:lang w:val="en-US"/>
        </w:rPr>
        <w:t>f</w:t>
      </w:r>
      <w:r w:rsidR="00654B94">
        <w:rPr>
          <w:lang w:val="en-US"/>
        </w:rPr>
        <w:t>)</w:t>
      </w:r>
      <w:r w:rsidR="00654B94">
        <w:rPr>
          <w:lang w:val="en-US"/>
        </w:rPr>
        <w:tab/>
        <w:t>shall generate and assign a unique integer as subscription identifier to the subscription request received from VAL server;</w:t>
      </w:r>
    </w:p>
    <w:p w14:paraId="527EC4C5" w14:textId="08FC9617" w:rsidR="003C4A36" w:rsidRPr="000918CC" w:rsidRDefault="00247C51" w:rsidP="000918CC">
      <w:pPr>
        <w:pStyle w:val="B1"/>
        <w:rPr>
          <w:lang w:val="en-US"/>
        </w:rPr>
      </w:pPr>
      <w:r>
        <w:rPr>
          <w:lang w:val="en-US"/>
        </w:rPr>
        <w:lastRenderedPageBreak/>
        <w:t>g</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4D5A5343" w:rsidR="00BD12CA" w:rsidRDefault="00247C51" w:rsidP="00BD12CA">
      <w:pPr>
        <w:pStyle w:val="B1"/>
      </w:pPr>
      <w:r>
        <w:rPr>
          <w:lang w:eastAsia="zh-CN"/>
        </w:rPr>
        <w:t>h</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5B4EF303" w:rsidR="00BD12CA" w:rsidRDefault="00247C51" w:rsidP="00BD12CA">
      <w:pPr>
        <w:pStyle w:val="B1"/>
        <w:rPr>
          <w:lang w:eastAsia="ko-KR"/>
        </w:rPr>
      </w:pPr>
      <w:r>
        <w:rPr>
          <w:lang w:val="en-US" w:eastAsia="ko-KR"/>
        </w:rPr>
        <w:t>i</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13D3DBD9" w:rsidR="00BD12CA" w:rsidRDefault="00247C51" w:rsidP="00BD12CA">
      <w:pPr>
        <w:pStyle w:val="B1"/>
        <w:rPr>
          <w:lang w:eastAsia="ko-KR"/>
        </w:rPr>
      </w:pPr>
      <w:r>
        <w:rPr>
          <w:lang w:val="en-US" w:eastAsia="ko-KR"/>
        </w:rPr>
        <w:t>j</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17700E1" w:rsidR="00BD12CA" w:rsidRPr="001115A7" w:rsidRDefault="00247C51" w:rsidP="00BD12CA">
      <w:pPr>
        <w:pStyle w:val="B1"/>
        <w:rPr>
          <w:lang w:eastAsia="ko-KR"/>
        </w:rPr>
      </w:pPr>
      <w:r>
        <w:rPr>
          <w:lang w:eastAsia="ko-KR"/>
        </w:rPr>
        <w:t>k</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328" w:name="_CR6_2_7"/>
      <w:bookmarkStart w:id="329" w:name="_Toc34303591"/>
      <w:bookmarkStart w:id="330" w:name="_Toc34403873"/>
      <w:bookmarkStart w:id="331" w:name="_Toc45281895"/>
      <w:bookmarkStart w:id="332" w:name="_Toc51933125"/>
      <w:bookmarkStart w:id="333" w:name="_Toc193393766"/>
      <w:bookmarkEnd w:id="328"/>
      <w:r>
        <w:t>6.</w:t>
      </w:r>
      <w:r w:rsidR="00EA6FD0">
        <w:t>2.</w:t>
      </w:r>
      <w:r>
        <w:t>7</w:t>
      </w:r>
      <w:r w:rsidR="00084147">
        <w:tab/>
      </w:r>
      <w:r w:rsidR="003A26F6">
        <w:t>Event-trigger</w:t>
      </w:r>
      <w:r w:rsidR="00D442E7">
        <w:t>ed</w:t>
      </w:r>
      <w:r w:rsidR="003A26F6">
        <w:t xml:space="preserve"> location information notification</w:t>
      </w:r>
      <w:bookmarkEnd w:id="278"/>
      <w:r w:rsidR="005C3BC1">
        <w:t xml:space="preserve"> procedure</w:t>
      </w:r>
      <w:bookmarkEnd w:id="329"/>
      <w:bookmarkEnd w:id="330"/>
      <w:bookmarkEnd w:id="331"/>
      <w:bookmarkEnd w:id="332"/>
      <w:bookmarkEnd w:id="333"/>
    </w:p>
    <w:p w14:paraId="7DE2EDBD" w14:textId="77777777" w:rsidR="00032DFE" w:rsidRPr="00327753" w:rsidRDefault="00032DFE" w:rsidP="00C23116">
      <w:pPr>
        <w:pStyle w:val="NO"/>
      </w:pPr>
      <w:bookmarkStart w:id="334"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335" w:name="_CR6_2_7_1"/>
      <w:bookmarkStart w:id="336" w:name="_Toc34303592"/>
      <w:bookmarkStart w:id="337" w:name="_Toc34403874"/>
      <w:bookmarkStart w:id="338" w:name="_Toc45281896"/>
      <w:bookmarkStart w:id="339" w:name="_Toc51933126"/>
      <w:bookmarkStart w:id="340" w:name="_Toc193393767"/>
      <w:bookmarkEnd w:id="335"/>
      <w:r>
        <w:rPr>
          <w:noProof/>
          <w:lang w:val="en-US"/>
        </w:rPr>
        <w:t>6.2.7.1</w:t>
      </w:r>
      <w:r>
        <w:rPr>
          <w:noProof/>
          <w:lang w:val="en-US"/>
        </w:rPr>
        <w:tab/>
      </w:r>
      <w:bookmarkEnd w:id="336"/>
      <w:bookmarkEnd w:id="337"/>
      <w:bookmarkEnd w:id="338"/>
      <w:bookmarkEnd w:id="339"/>
      <w:r w:rsidR="000831F6">
        <w:rPr>
          <w:noProof/>
          <w:lang w:val="en-US"/>
        </w:rPr>
        <w:t>SLM client</w:t>
      </w:r>
      <w:r w:rsidR="000831F6">
        <w:t xml:space="preserve"> HTTP or SIP procedure</w:t>
      </w:r>
      <w:bookmarkEnd w:id="340"/>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lastRenderedPageBreak/>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341" w:name="_CR6_2_7_2"/>
      <w:bookmarkStart w:id="342" w:name="_Toc34303593"/>
      <w:bookmarkStart w:id="343" w:name="_Toc34403875"/>
      <w:bookmarkStart w:id="344" w:name="_Toc45281897"/>
      <w:bookmarkStart w:id="345" w:name="_Toc51933127"/>
      <w:bookmarkStart w:id="346" w:name="_Toc193393768"/>
      <w:bookmarkEnd w:id="341"/>
      <w:r>
        <w:rPr>
          <w:noProof/>
          <w:lang w:val="en-US"/>
        </w:rPr>
        <w:t>6.2.7.2</w:t>
      </w:r>
      <w:r>
        <w:rPr>
          <w:noProof/>
          <w:lang w:val="en-US"/>
        </w:rPr>
        <w:tab/>
      </w:r>
      <w:bookmarkEnd w:id="342"/>
      <w:bookmarkEnd w:id="343"/>
      <w:bookmarkEnd w:id="344"/>
      <w:bookmarkEnd w:id="345"/>
      <w:r w:rsidR="000831F6">
        <w:rPr>
          <w:noProof/>
          <w:lang w:val="en-US"/>
        </w:rPr>
        <w:t>SLM server HTTP or SIP procedure</w:t>
      </w:r>
      <w:bookmarkEnd w:id="346"/>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t>2)</w:t>
      </w:r>
      <w:r>
        <w:tab/>
        <w:t>a &lt;notification&gt; element:</w:t>
      </w:r>
    </w:p>
    <w:p w14:paraId="4007A12A" w14:textId="4DFA8DED" w:rsidR="00032DFE" w:rsidRDefault="00032DFE" w:rsidP="00327753">
      <w:pPr>
        <w:pStyle w:val="B3"/>
      </w:pPr>
      <w:r>
        <w:rPr>
          <w:lang w:val="en-US"/>
        </w:rPr>
        <w:t>i)</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3AD9C039" w:rsidR="00032DFE" w:rsidRDefault="00032DFE" w:rsidP="00327753">
      <w:pPr>
        <w:pStyle w:val="B3"/>
      </w:pPr>
      <w:r>
        <w:t>ii)</w:t>
      </w:r>
      <w:r>
        <w:tab/>
      </w:r>
      <w:r w:rsidR="00D26BEA">
        <w:rPr>
          <w:lang w:val="en-US"/>
        </w:rPr>
        <w:t>shall include</w:t>
      </w:r>
      <w:r w:rsidR="00D26BEA">
        <w:t xml:space="preserve"> </w:t>
      </w:r>
      <w:r>
        <w:t>a &lt;trigger-id&gt; element set to the value of each &lt;trigger-id&gt; value of the triggers that have been met; and</w:t>
      </w:r>
    </w:p>
    <w:p w14:paraId="4C49CE30" w14:textId="196F159B"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Default="00032DFE" w:rsidP="00327753">
      <w:pPr>
        <w:pStyle w:val="B4"/>
      </w:pPr>
      <w:r>
        <w:t>B)</w:t>
      </w:r>
      <w:r>
        <w:tab/>
        <w:t>the latest location information corresponding to the VAL user; and</w:t>
      </w:r>
    </w:p>
    <w:p w14:paraId="48CB9C22" w14:textId="6C661F2D" w:rsidR="00D26BEA" w:rsidRPr="00327753" w:rsidRDefault="00D26BEA" w:rsidP="00D26BEA">
      <w:pPr>
        <w:pStyle w:val="B3"/>
        <w:overflowPunct/>
        <w:autoSpaceDE/>
        <w:autoSpaceDN/>
        <w:adjustRightInd/>
        <w:textAlignment w:val="auto"/>
        <w:rPr>
          <w:b/>
        </w:rPr>
      </w:pPr>
      <w:r>
        <w:rPr>
          <w:lang w:eastAsia="en-US"/>
        </w:rPr>
        <w:t>iv)</w:t>
      </w:r>
      <w:r>
        <w:rPr>
          <w:lang w:eastAsia="en-US"/>
        </w:rPr>
        <w:tab/>
        <w:t xml:space="preserve">may include </w:t>
      </w:r>
      <w:r w:rsidRPr="00D26BEA">
        <w:rPr>
          <w:lang w:eastAsia="en-US"/>
        </w:rPr>
        <w:t xml:space="preserve">a &lt;subscription-identifier&gt; element set </w:t>
      </w:r>
      <w:r w:rsidRPr="00A07E7A">
        <w:rPr>
          <w:lang w:eastAsia="en-US"/>
        </w:rPr>
        <w:t xml:space="preserve">to </w:t>
      </w:r>
      <w:r>
        <w:rPr>
          <w:lang w:eastAsia="en-US"/>
        </w:rPr>
        <w:t>the subscription identifier value which uniquely identifies the subscription against which the notificaiton shall be processed.</w:t>
      </w:r>
    </w:p>
    <w:p w14:paraId="2DA83101" w14:textId="11CDAF0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47" w:name="_CR6_2_7_3"/>
      <w:bookmarkStart w:id="348" w:name="_Toc193393769"/>
      <w:bookmarkEnd w:id="347"/>
      <w:r>
        <w:rPr>
          <w:lang w:eastAsia="zh-CN"/>
        </w:rPr>
        <w:t>6.2.7.3</w:t>
      </w:r>
      <w:r>
        <w:rPr>
          <w:lang w:eastAsia="zh-CN"/>
        </w:rPr>
        <w:tab/>
      </w:r>
      <w:r>
        <w:rPr>
          <w:rFonts w:hint="eastAsia"/>
          <w:lang w:eastAsia="zh-CN"/>
        </w:rPr>
        <w:t>S</w:t>
      </w:r>
      <w:r>
        <w:rPr>
          <w:lang w:eastAsia="zh-CN"/>
        </w:rPr>
        <w:t>LM client CoAP procedure</w:t>
      </w:r>
      <w:bookmarkEnd w:id="348"/>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6A873BBD" w:rsidR="000831F6" w:rsidRPr="00327753" w:rsidRDefault="000831F6" w:rsidP="000831F6">
      <w:pPr>
        <w:pStyle w:val="B1"/>
      </w:pPr>
      <w:r w:rsidRPr="00032DFE">
        <w:t>a)</w:t>
      </w:r>
      <w:r w:rsidRPr="00032DFE">
        <w:tab/>
      </w:r>
      <w:r w:rsidR="007236D1" w:rsidRPr="00032DFE">
        <w:t xml:space="preserve">a Content-Type </w:t>
      </w:r>
      <w:r w:rsidR="007236D1">
        <w:t>option</w:t>
      </w:r>
      <w:r w:rsidR="007236D1" w:rsidRPr="00032DFE">
        <w:t xml:space="preserve"> set to "application/</w:t>
      </w:r>
      <w:r w:rsidR="007236D1" w:rsidRPr="00C8352D">
        <w:t>vnd.3gpp.seal-</w:t>
      </w:r>
      <w:r w:rsidR="007236D1">
        <w:t>location</w:t>
      </w:r>
      <w:r w:rsidR="007236D1" w:rsidRPr="00C8352D">
        <w:t>-info+cbor;modeltype=</w:t>
      </w:r>
      <w:r w:rsidR="007236D1">
        <w:t>location-report</w:t>
      </w:r>
      <w:r w:rsidR="007236D1"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49" w:name="_CR6_2_7_4"/>
      <w:bookmarkStart w:id="350" w:name="_Toc193393770"/>
      <w:bookmarkEnd w:id="349"/>
      <w:r>
        <w:rPr>
          <w:lang w:eastAsia="zh-CN"/>
        </w:rPr>
        <w:t>6.2.7.4</w:t>
      </w:r>
      <w:r>
        <w:rPr>
          <w:lang w:eastAsia="zh-CN"/>
        </w:rPr>
        <w:tab/>
      </w:r>
      <w:r>
        <w:rPr>
          <w:rFonts w:hint="eastAsia"/>
          <w:lang w:eastAsia="zh-CN"/>
        </w:rPr>
        <w:t>S</w:t>
      </w:r>
      <w:r>
        <w:rPr>
          <w:lang w:eastAsia="zh-CN"/>
        </w:rPr>
        <w:t>LM server CoAP procedure</w:t>
      </w:r>
      <w:bookmarkEnd w:id="350"/>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lastRenderedPageBreak/>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351" w:name="_CR6_2_8"/>
      <w:bookmarkStart w:id="352" w:name="_Toc34303594"/>
      <w:bookmarkStart w:id="353" w:name="_Toc34403876"/>
      <w:bookmarkStart w:id="354" w:name="_Toc45281898"/>
      <w:bookmarkStart w:id="355" w:name="_Toc51933128"/>
      <w:bookmarkStart w:id="356" w:name="_Toc193393771"/>
      <w:bookmarkEnd w:id="351"/>
      <w:r>
        <w:t>6.2.</w:t>
      </w:r>
      <w:r w:rsidR="00A204DB">
        <w:t>8</w:t>
      </w:r>
      <w:r>
        <w:tab/>
      </w:r>
      <w:r w:rsidR="003A26F6">
        <w:t>On-demand usage of location information</w:t>
      </w:r>
      <w:bookmarkEnd w:id="334"/>
      <w:r w:rsidR="005C3BC1">
        <w:t xml:space="preserve"> procedure</w:t>
      </w:r>
      <w:bookmarkEnd w:id="352"/>
      <w:bookmarkEnd w:id="353"/>
      <w:bookmarkEnd w:id="354"/>
      <w:bookmarkEnd w:id="355"/>
      <w:bookmarkEnd w:id="356"/>
    </w:p>
    <w:p w14:paraId="10019D2E" w14:textId="77777777" w:rsidR="007D58D6" w:rsidRDefault="007D58D6" w:rsidP="00C23116">
      <w:pPr>
        <w:pStyle w:val="Heading4"/>
      </w:pPr>
      <w:bookmarkStart w:id="357" w:name="_CR6_2_8_1"/>
      <w:bookmarkStart w:id="358" w:name="_Toc34303595"/>
      <w:bookmarkStart w:id="359" w:name="_Toc34403877"/>
      <w:bookmarkStart w:id="360" w:name="_Toc45281899"/>
      <w:bookmarkStart w:id="361" w:name="_Toc51933129"/>
      <w:bookmarkStart w:id="362" w:name="_Toc22042899"/>
      <w:bookmarkStart w:id="363" w:name="_Toc193393772"/>
      <w:bookmarkEnd w:id="357"/>
      <w:r>
        <w:rPr>
          <w:noProof/>
          <w:lang w:val="en-US"/>
        </w:rPr>
        <w:t>6.2.8.1</w:t>
      </w:r>
      <w:r>
        <w:rPr>
          <w:noProof/>
          <w:lang w:val="en-US"/>
        </w:rPr>
        <w:tab/>
      </w:r>
      <w:r>
        <w:t>VAL server procedure</w:t>
      </w:r>
      <w:bookmarkEnd w:id="358"/>
      <w:bookmarkEnd w:id="359"/>
      <w:bookmarkEnd w:id="360"/>
      <w:bookmarkEnd w:id="361"/>
      <w:bookmarkEnd w:id="363"/>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6CAC9F5B"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64" w:name="_CR6_2_8_2"/>
      <w:bookmarkStart w:id="365" w:name="_Toc34303596"/>
      <w:bookmarkStart w:id="366" w:name="_Toc34403878"/>
      <w:bookmarkStart w:id="367" w:name="_Toc45281900"/>
      <w:bookmarkStart w:id="368" w:name="_Toc51933130"/>
      <w:bookmarkStart w:id="369" w:name="_Toc193393773"/>
      <w:bookmarkEnd w:id="364"/>
      <w:r>
        <w:rPr>
          <w:noProof/>
          <w:lang w:val="en-US"/>
        </w:rPr>
        <w:t>6.2.8.2</w:t>
      </w:r>
      <w:r>
        <w:rPr>
          <w:noProof/>
          <w:lang w:val="en-US"/>
        </w:rPr>
        <w:tab/>
        <w:t>Server procedure</w:t>
      </w:r>
      <w:bookmarkEnd w:id="365"/>
      <w:bookmarkEnd w:id="366"/>
      <w:bookmarkEnd w:id="367"/>
      <w:bookmarkEnd w:id="368"/>
      <w:bookmarkEnd w:id="369"/>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lastRenderedPageBreak/>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70" w:name="_CR6_2_9"/>
      <w:bookmarkStart w:id="371" w:name="_Toc34303597"/>
      <w:bookmarkStart w:id="372" w:name="_Toc34403879"/>
      <w:bookmarkStart w:id="373" w:name="_Toc45281901"/>
      <w:bookmarkStart w:id="374" w:name="_Toc51933131"/>
      <w:bookmarkStart w:id="375" w:name="_Toc193393774"/>
      <w:bookmarkEnd w:id="370"/>
      <w:r>
        <w:t>6.2.</w:t>
      </w:r>
      <w:r w:rsidR="008D06C5">
        <w:t>9</w:t>
      </w:r>
      <w:r>
        <w:tab/>
        <w:t>Query list of users based on location</w:t>
      </w:r>
      <w:bookmarkEnd w:id="371"/>
      <w:bookmarkEnd w:id="372"/>
      <w:bookmarkEnd w:id="373"/>
      <w:bookmarkEnd w:id="374"/>
      <w:bookmarkEnd w:id="375"/>
    </w:p>
    <w:p w14:paraId="440CC7CC" w14:textId="5E75781E" w:rsidR="003C4A36" w:rsidRDefault="003C4A36" w:rsidP="00C23116">
      <w:pPr>
        <w:pStyle w:val="Heading4"/>
      </w:pPr>
      <w:bookmarkStart w:id="376" w:name="_CR6_2_9_1"/>
      <w:bookmarkStart w:id="377" w:name="_Toc34303598"/>
      <w:bookmarkStart w:id="378" w:name="_Toc34403880"/>
      <w:bookmarkStart w:id="379" w:name="_Toc45281902"/>
      <w:bookmarkStart w:id="380" w:name="_Toc51933132"/>
      <w:bookmarkStart w:id="381" w:name="_Toc193393775"/>
      <w:bookmarkEnd w:id="376"/>
      <w:r>
        <w:t>6.2.</w:t>
      </w:r>
      <w:r w:rsidR="008D06C5">
        <w:t>9</w:t>
      </w:r>
      <w:r>
        <w:t>.1</w:t>
      </w:r>
      <w:r>
        <w:tab/>
      </w:r>
      <w:bookmarkEnd w:id="377"/>
      <w:bookmarkEnd w:id="378"/>
      <w:bookmarkEnd w:id="379"/>
      <w:bookmarkEnd w:id="380"/>
      <w:r w:rsidR="000831F6">
        <w:t>SLM client HTTP procedure</w:t>
      </w:r>
      <w:bookmarkEnd w:id="381"/>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82" w:name="_CR6_2_9_2"/>
      <w:bookmarkStart w:id="383" w:name="_Toc34303599"/>
      <w:bookmarkStart w:id="384" w:name="_Toc34403881"/>
      <w:bookmarkStart w:id="385" w:name="_Toc45281903"/>
      <w:bookmarkStart w:id="386" w:name="_Toc51933133"/>
      <w:bookmarkStart w:id="387" w:name="_Toc193393776"/>
      <w:bookmarkEnd w:id="382"/>
      <w:r>
        <w:t>6.2.</w:t>
      </w:r>
      <w:r w:rsidR="008D06C5">
        <w:t>9</w:t>
      </w:r>
      <w:r>
        <w:t>.2</w:t>
      </w:r>
      <w:r>
        <w:tab/>
      </w:r>
      <w:bookmarkEnd w:id="383"/>
      <w:bookmarkEnd w:id="384"/>
      <w:bookmarkEnd w:id="385"/>
      <w:bookmarkEnd w:id="386"/>
      <w:r w:rsidR="000831F6">
        <w:t>SLM server HTTP procedure</w:t>
      </w:r>
      <w:bookmarkEnd w:id="387"/>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lastRenderedPageBreak/>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88" w:name="_CR6_2_9_3"/>
      <w:bookmarkStart w:id="389" w:name="_Toc193393777"/>
      <w:bookmarkEnd w:id="388"/>
      <w:r>
        <w:rPr>
          <w:lang w:eastAsia="zh-CN"/>
        </w:rPr>
        <w:t>6.2.9.3</w:t>
      </w:r>
      <w:r>
        <w:rPr>
          <w:lang w:eastAsia="zh-CN"/>
        </w:rPr>
        <w:tab/>
      </w:r>
      <w:r>
        <w:rPr>
          <w:rFonts w:hint="eastAsia"/>
          <w:lang w:eastAsia="zh-CN"/>
        </w:rPr>
        <w:t>S</w:t>
      </w:r>
      <w:r>
        <w:rPr>
          <w:lang w:eastAsia="zh-CN"/>
        </w:rPr>
        <w:t>LM client CoAP procedure</w:t>
      </w:r>
      <w:bookmarkEnd w:id="389"/>
    </w:p>
    <w:p w14:paraId="75507443" w14:textId="77A083CA" w:rsidR="000831F6" w:rsidRDefault="000831F6" w:rsidP="000831F6">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565C9E75" w14:textId="0FA94743" w:rsidR="007236D1" w:rsidRDefault="000831F6" w:rsidP="007236D1">
      <w:pPr>
        <w:pStyle w:val="B1"/>
      </w:pPr>
      <w:r>
        <w:t>b)</w:t>
      </w:r>
      <w:r>
        <w:tab/>
      </w:r>
      <w:r w:rsidR="007236D1">
        <w:t>shall include an Accept option</w:t>
      </w:r>
      <w:r w:rsidR="007236D1" w:rsidRPr="0073469F">
        <w:t xml:space="preserve"> se</w:t>
      </w:r>
      <w:r w:rsidR="007236D1">
        <w:t>t to "application/</w:t>
      </w:r>
      <w:r w:rsidR="007236D1" w:rsidRPr="00A30DF2">
        <w:t>vnd.3gpp.seal-location-info+cbor;modeltype=location-</w:t>
      </w:r>
      <w:r w:rsidR="007236D1">
        <w:t>area-info</w:t>
      </w:r>
      <w:r w:rsidR="007236D1" w:rsidRPr="0073469F">
        <w:t>"</w:t>
      </w:r>
      <w:r w:rsidR="007236D1" w:rsidRPr="0073469F">
        <w:rPr>
          <w:lang w:eastAsia="ko-KR"/>
        </w:rPr>
        <w:t>;</w:t>
      </w:r>
    </w:p>
    <w:p w14:paraId="7E76F90C" w14:textId="2940A6F6" w:rsidR="000831F6" w:rsidRDefault="007236D1" w:rsidP="007236D1">
      <w:pPr>
        <w:pStyle w:val="B1"/>
      </w:pPr>
      <w:r>
        <w:t>c)</w:t>
      </w:r>
      <w:r>
        <w:tab/>
        <w:t>shall include a Content-Format option set to "application/</w:t>
      </w:r>
      <w:r w:rsidRPr="00A30DF2">
        <w:t>vnd.3gpp.seal-location-info+cbor;modeltype=location-</w:t>
      </w:r>
      <w:r>
        <w:t>area-query"</w:t>
      </w:r>
      <w:r>
        <w:t>;</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90" w:name="_CR6_2_9_4"/>
      <w:bookmarkStart w:id="391" w:name="_Toc193393778"/>
      <w:bookmarkEnd w:id="390"/>
      <w:r>
        <w:rPr>
          <w:lang w:eastAsia="zh-CN"/>
        </w:rPr>
        <w:t>6.2.9.4</w:t>
      </w:r>
      <w:r>
        <w:rPr>
          <w:lang w:eastAsia="zh-CN"/>
        </w:rPr>
        <w:tab/>
      </w:r>
      <w:r>
        <w:rPr>
          <w:rFonts w:hint="eastAsia"/>
          <w:lang w:eastAsia="zh-CN"/>
        </w:rPr>
        <w:t>S</w:t>
      </w:r>
      <w:r>
        <w:rPr>
          <w:lang w:eastAsia="zh-CN"/>
        </w:rPr>
        <w:t>LM server CoAP procedure</w:t>
      </w:r>
      <w:bookmarkEnd w:id="391"/>
    </w:p>
    <w:p w14:paraId="27637A57" w14:textId="77777777" w:rsidR="007236D1" w:rsidRDefault="007236D1" w:rsidP="007236D1">
      <w:r>
        <w:rPr>
          <w:lang w:eastAsia="x-none"/>
        </w:rPr>
        <w:t>Upon reception of a C</w:t>
      </w:r>
      <w:r>
        <w:rPr>
          <w:rFonts w:hint="eastAsia"/>
          <w:lang w:eastAsia="zh-CN"/>
        </w:rPr>
        <w:t>oAP</w:t>
      </w:r>
      <w:r>
        <w:rPr>
          <w:lang w:eastAsia="x-none"/>
        </w:rPr>
        <w:t xml:space="preserve"> FETCH request </w:t>
      </w:r>
      <w:r>
        <w:t>where the CoAP URI of the CoAP 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2E593658" w14:textId="3925F8BA" w:rsidR="007236D1" w:rsidRDefault="007236D1" w:rsidP="007236D1">
      <w:pPr>
        <w:pStyle w:val="B1"/>
      </w:pPr>
      <w:r>
        <w:t>a)</w:t>
      </w:r>
      <w:r>
        <w:tab/>
        <w:t>an Accept option</w:t>
      </w:r>
      <w:r w:rsidRPr="0073469F">
        <w:t xml:space="preserve"> se</w:t>
      </w:r>
      <w:r>
        <w:t>t to "application/</w:t>
      </w:r>
      <w:r w:rsidRPr="00A30DF2">
        <w:t>vnd.3gpp.seal-location-info+cbor;modeltype=location-</w:t>
      </w:r>
      <w:r>
        <w:t>area-info</w:t>
      </w:r>
      <w:r w:rsidRPr="0073469F">
        <w:t>"</w:t>
      </w:r>
      <w:r w:rsidRPr="0073469F">
        <w:rPr>
          <w:lang w:eastAsia="ko-KR"/>
        </w:rPr>
        <w:t>;</w:t>
      </w:r>
    </w:p>
    <w:p w14:paraId="2F86A689" w14:textId="45FB42BF" w:rsidR="007236D1" w:rsidRDefault="007236D1" w:rsidP="007236D1">
      <w:pPr>
        <w:pStyle w:val="B1"/>
        <w:rPr>
          <w:lang w:eastAsia="zh-CN"/>
        </w:rPr>
      </w:pPr>
      <w:r>
        <w:t>b)</w:t>
      </w:r>
      <w:r>
        <w:tab/>
      </w:r>
      <w:r w:rsidRPr="00417393">
        <w:t xml:space="preserve">a </w:t>
      </w:r>
      <w:bookmarkStart w:id="392" w:name="OLE_LINK12"/>
      <w:r w:rsidRPr="00417393">
        <w:t>Content-</w:t>
      </w:r>
      <w:r>
        <w:t>Format</w:t>
      </w:r>
      <w:bookmarkEnd w:id="392"/>
      <w:r w:rsidRPr="00417393">
        <w:t xml:space="preserve"> </w:t>
      </w:r>
      <w:r>
        <w:t>option</w:t>
      </w:r>
      <w:r w:rsidRPr="00417393">
        <w:t xml:space="preserve"> set to "application/</w:t>
      </w:r>
      <w:r w:rsidRPr="00A30DF2">
        <w:t>vnd.3gpp.seal-location-info+cbor;modeltype=location-</w:t>
      </w:r>
      <w:r>
        <w:t>area-query</w:t>
      </w:r>
      <w:r w:rsidRPr="00417393">
        <w:t>"</w:t>
      </w:r>
      <w:r w:rsidRPr="00BE5412">
        <w:t>; and</w:t>
      </w:r>
    </w:p>
    <w:p w14:paraId="5BAFA411" w14:textId="77777777" w:rsidR="007236D1" w:rsidRPr="00BE5412" w:rsidRDefault="007236D1" w:rsidP="007236D1">
      <w:pPr>
        <w:pStyle w:val="B1"/>
      </w:pPr>
      <w:r>
        <w:t>c</w:t>
      </w:r>
      <w:r w:rsidRPr="00BE5412">
        <w:t>)</w:t>
      </w:r>
      <w:r w:rsidRPr="00BE5412">
        <w:tab/>
      </w:r>
      <w:r>
        <w:t>a "LocationAreaQuery" object,</w:t>
      </w:r>
    </w:p>
    <w:p w14:paraId="7C361942" w14:textId="77777777" w:rsidR="007236D1" w:rsidRDefault="007236D1" w:rsidP="007236D1">
      <w:r>
        <w:t>the SLM-S:</w:t>
      </w:r>
    </w:p>
    <w:p w14:paraId="4273E732" w14:textId="77777777" w:rsidR="007236D1" w:rsidRDefault="007236D1" w:rsidP="007236D1">
      <w:pPr>
        <w:pStyle w:val="B1"/>
      </w:pPr>
      <w:r>
        <w:t>a)</w:t>
      </w:r>
      <w:r>
        <w:tab/>
        <w:t>shall authorize the identity of the sender of the received CoAP FETCH request; and</w:t>
      </w:r>
    </w:p>
    <w:p w14:paraId="73794A7E" w14:textId="77777777" w:rsidR="007236D1" w:rsidRDefault="007236D1" w:rsidP="007236D1">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0F2BC21B" w14:textId="77777777" w:rsidR="007236D1" w:rsidRDefault="007236D1" w:rsidP="007236D1">
      <w:pPr>
        <w:pStyle w:val="B1"/>
      </w:pPr>
      <w:r>
        <w:t>b)</w:t>
      </w:r>
      <w:r>
        <w:tab/>
        <w:t>shall generate the list of users who are currently available in requested geographical area; and</w:t>
      </w:r>
    </w:p>
    <w:p w14:paraId="1CC242E1" w14:textId="77777777" w:rsidR="007236D1" w:rsidRDefault="007236D1" w:rsidP="007236D1">
      <w:pPr>
        <w:pStyle w:val="B1"/>
      </w:pPr>
      <w:r>
        <w:t>c)</w:t>
      </w:r>
      <w:r>
        <w:tab/>
        <w:t>shall send a CoAP 2.05 (Content) response message to SLM-C. In the</w:t>
      </w:r>
      <w:r w:rsidRPr="00930289">
        <w:t xml:space="preserve"> </w:t>
      </w:r>
      <w:r>
        <w:t>CoAP 2.05 (Content) response message, the SLM-S:</w:t>
      </w:r>
    </w:p>
    <w:p w14:paraId="20652C29" w14:textId="31DA58C2" w:rsidR="000831F6" w:rsidRDefault="007236D1" w:rsidP="007236D1">
      <w:pPr>
        <w:pStyle w:val="B2"/>
      </w:pPr>
      <w:r>
        <w:t>1)</w:t>
      </w:r>
      <w:r>
        <w:tab/>
      </w:r>
      <w:r>
        <w:rPr>
          <w:lang w:val="en-US" w:eastAsia="zh-CN"/>
        </w:rPr>
        <w:t xml:space="preserve">shall generate an </w:t>
      </w:r>
      <w:r>
        <w:t>"</w:t>
      </w:r>
      <w:r w:rsidRPr="0073469F">
        <w:t>application/</w:t>
      </w:r>
      <w:r w:rsidRPr="00A30DF2">
        <w:t>vnd.3gpp.seal-location-info+cbor;modeltype=location-</w:t>
      </w:r>
      <w:r>
        <w:t>area-info</w:t>
      </w:r>
      <w:r>
        <w:t xml:space="preserve">"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93" w:name="_CR6_2_10"/>
      <w:bookmarkStart w:id="394" w:name="_Toc34303600"/>
      <w:bookmarkStart w:id="395" w:name="_Toc34403882"/>
      <w:bookmarkStart w:id="396" w:name="_Toc45281904"/>
      <w:bookmarkStart w:id="397" w:name="_Toc51933134"/>
      <w:bookmarkStart w:id="398" w:name="_Toc193393779"/>
      <w:bookmarkEnd w:id="393"/>
      <w:r>
        <w:lastRenderedPageBreak/>
        <w:t>6.2.10</w:t>
      </w:r>
      <w:r>
        <w:tab/>
      </w:r>
      <w:r w:rsidRPr="00C13FFC">
        <w:t>Location area monitoring information procedure</w:t>
      </w:r>
      <w:bookmarkEnd w:id="398"/>
    </w:p>
    <w:p w14:paraId="197D3594" w14:textId="02C0F925" w:rsidR="000918CC" w:rsidRDefault="000918CC" w:rsidP="000918CC">
      <w:pPr>
        <w:rPr>
          <w:lang w:val="en-US"/>
        </w:rPr>
      </w:pPr>
      <w:r>
        <w:rPr>
          <w:lang w:val="en-US"/>
        </w:rPr>
        <w:t xml:space="preserve">In order to subscribe for monitoring location area, the SLM-C sends subscription </w:t>
      </w:r>
      <w:r w:rsidR="00432DE9">
        <w:rPr>
          <w:lang w:val="en-US"/>
        </w:rPr>
        <w:t>request</w:t>
      </w:r>
      <w:r>
        <w:rPr>
          <w:lang w:val="en-US"/>
        </w:rPr>
        <w:t xml:space="preserve"> as specified in clause 5.2.6 and clause 6 of 3GPP TS 29.549 [18].</w:t>
      </w:r>
    </w:p>
    <w:p w14:paraId="4EF55E43" w14:textId="54672814" w:rsidR="002239BA" w:rsidRPr="000211C4" w:rsidRDefault="002239BA" w:rsidP="002239BA">
      <w:pPr>
        <w:pStyle w:val="Heading3"/>
      </w:pPr>
      <w:bookmarkStart w:id="399" w:name="_CR6_2_11"/>
      <w:bookmarkStart w:id="400" w:name="_Toc193393780"/>
      <w:bookmarkEnd w:id="399"/>
      <w:r>
        <w:t>6.2.</w:t>
      </w:r>
      <w:r>
        <w:rPr>
          <w:lang w:eastAsia="zh-CN"/>
        </w:rPr>
        <w:t>11</w:t>
      </w:r>
      <w:r>
        <w:tab/>
      </w:r>
      <w:r w:rsidRPr="00FD52CE">
        <w:t>Location profiling for supporting location service enablement</w:t>
      </w:r>
      <w:bookmarkEnd w:id="400"/>
    </w:p>
    <w:p w14:paraId="362E1EA3" w14:textId="6E033C3C" w:rsidR="002239BA" w:rsidRDefault="002239BA" w:rsidP="002239BA">
      <w:pPr>
        <w:pStyle w:val="Heading4"/>
      </w:pPr>
      <w:bookmarkStart w:id="401" w:name="_CR6_2_11_1"/>
      <w:bookmarkStart w:id="402" w:name="_Toc193393781"/>
      <w:bookmarkEnd w:id="401"/>
      <w:r>
        <w:rPr>
          <w:noProof/>
          <w:lang w:val="en-US"/>
        </w:rPr>
        <w:t>6.2.</w:t>
      </w:r>
      <w:r>
        <w:rPr>
          <w:noProof/>
          <w:lang w:val="en-US" w:eastAsia="zh-CN"/>
        </w:rPr>
        <w:t>11</w:t>
      </w:r>
      <w:r>
        <w:rPr>
          <w:noProof/>
          <w:lang w:val="en-US"/>
        </w:rPr>
        <w:t>.1</w:t>
      </w:r>
      <w:r>
        <w:rPr>
          <w:noProof/>
          <w:lang w:val="en-US"/>
        </w:rPr>
        <w:tab/>
        <w:t xml:space="preserve">SLM </w:t>
      </w:r>
      <w:r>
        <w:t>client HTTP procedure</w:t>
      </w:r>
      <w:bookmarkEnd w:id="402"/>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403" w:name="_CR6_2_11_2"/>
      <w:bookmarkStart w:id="404" w:name="_Toc193393782"/>
      <w:bookmarkEnd w:id="403"/>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404"/>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405" w:name="OLE_LINK38"/>
      <w:bookmarkStart w:id="406" w:name="OLE_LINK39"/>
      <w:r>
        <w:t>element</w:t>
      </w:r>
      <w:bookmarkEnd w:id="405"/>
      <w:bookmarkEnd w:id="406"/>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407" w:name="OLE_LINK14"/>
      <w:r w:rsidRPr="0073469F">
        <w:t>&lt;</w:t>
      </w:r>
      <w:r>
        <w:t>request</w:t>
      </w:r>
      <w:r w:rsidRPr="0073469F">
        <w:t>&gt;</w:t>
      </w:r>
      <w:bookmarkEnd w:id="407"/>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408" w:name="_CR6_2_11_3"/>
      <w:bookmarkStart w:id="409" w:name="_Toc193393783"/>
      <w:bookmarkEnd w:id="408"/>
      <w:r>
        <w:rPr>
          <w:noProof/>
          <w:lang w:val="en-US"/>
        </w:rPr>
        <w:t>6.2.</w:t>
      </w:r>
      <w:r>
        <w:rPr>
          <w:noProof/>
          <w:lang w:val="en-US" w:eastAsia="zh-CN"/>
        </w:rPr>
        <w:t>11</w:t>
      </w:r>
      <w:r>
        <w:rPr>
          <w:noProof/>
          <w:lang w:val="en-US"/>
        </w:rPr>
        <w:t>.3</w:t>
      </w:r>
      <w:r>
        <w:rPr>
          <w:noProof/>
          <w:lang w:val="en-US"/>
        </w:rPr>
        <w:tab/>
        <w:t xml:space="preserve">SLM </w:t>
      </w:r>
      <w:r>
        <w:t>client CoAP procedure</w:t>
      </w:r>
      <w:bookmarkEnd w:id="409"/>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410" w:name="OLE_LINK20"/>
      <w:r>
        <w:rPr>
          <w:lang w:eastAsia="zh-CN"/>
        </w:rPr>
        <w:t>B.</w:t>
      </w:r>
      <w:r w:rsidRPr="00085B96">
        <w:rPr>
          <w:lang w:eastAsia="zh-CN"/>
        </w:rPr>
        <w:t>4.1.2</w:t>
      </w:r>
      <w:bookmarkEnd w:id="410"/>
      <w:r>
        <w:rPr>
          <w:lang w:eastAsia="zh-CN"/>
        </w:rPr>
        <w:t>.3.1, and</w:t>
      </w:r>
      <w:r>
        <w:rPr>
          <w:lang w:eastAsia="x-none"/>
        </w:rPr>
        <w:t xml:space="preserve"> </w:t>
      </w:r>
      <w:r w:rsidRPr="002163C6">
        <w:rPr>
          <w:lang w:eastAsia="x-none"/>
        </w:rPr>
        <w:t>containing:</w:t>
      </w:r>
    </w:p>
    <w:p w14:paraId="201A79CB" w14:textId="63DB3AFD" w:rsidR="007236D1" w:rsidRDefault="002239BA" w:rsidP="007236D1">
      <w:pPr>
        <w:pStyle w:val="B1"/>
      </w:pPr>
      <w:r>
        <w:t>a)</w:t>
      </w:r>
      <w:r>
        <w:tab/>
      </w:r>
      <w:r w:rsidR="007236D1">
        <w:t xml:space="preserve">an Accept </w:t>
      </w:r>
      <w:r w:rsidR="007236D1">
        <w:rPr>
          <w:rFonts w:hint="eastAsia"/>
          <w:lang w:eastAsia="zh-CN"/>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location-report</w:t>
      </w:r>
      <w:r w:rsidR="007236D1" w:rsidRPr="0073469F">
        <w:t>"</w:t>
      </w:r>
      <w:r w:rsidR="007236D1">
        <w:rPr>
          <w:lang w:eastAsia="ko-KR"/>
        </w:rPr>
        <w:t>,</w:t>
      </w:r>
    </w:p>
    <w:p w14:paraId="32BF2FCC" w14:textId="77777777" w:rsidR="007236D1" w:rsidRDefault="007236D1" w:rsidP="007236D1">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24183B6A" w:rsidR="002239BA" w:rsidRDefault="007236D1" w:rsidP="007236D1">
      <w:pPr>
        <w:pStyle w:val="B1"/>
      </w:pPr>
      <w:r>
        <w:lastRenderedPageBreak/>
        <w:t>a)</w:t>
      </w:r>
      <w:r>
        <w:tab/>
        <w:t>shall include a Content-Format option set to "application/</w:t>
      </w:r>
      <w:r w:rsidRPr="00C8352D">
        <w:t>vnd.3gpp.seal-</w:t>
      </w:r>
      <w:r>
        <w:t>location</w:t>
      </w:r>
      <w:r w:rsidRPr="00C8352D">
        <w:t>-info+cbor;modeltype=</w:t>
      </w:r>
      <w:r>
        <w:t>location-report</w:t>
      </w:r>
      <w:r>
        <w:t>";</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411" w:name="_CR6_2_11_4"/>
      <w:bookmarkStart w:id="412" w:name="_Toc193393784"/>
      <w:bookmarkEnd w:id="411"/>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12"/>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"apiRoot" is set to the SLM-C URI;</w:t>
      </w:r>
    </w:p>
    <w:p w14:paraId="29BB0934" w14:textId="44F279E5" w:rsidR="002239BA" w:rsidRDefault="002239BA" w:rsidP="002239BA">
      <w:pPr>
        <w:pStyle w:val="B1"/>
        <w:rPr>
          <w:lang w:eastAsia="zh-CN"/>
        </w:rPr>
      </w:pPr>
      <w:r>
        <w:t>b)</w:t>
      </w:r>
      <w:r>
        <w:tab/>
      </w:r>
      <w:r w:rsidR="007236D1" w:rsidRPr="00A93A02">
        <w:t xml:space="preserve">shall include an Accept </w:t>
      </w:r>
      <w:r w:rsidR="007236D1">
        <w:t>option</w:t>
      </w:r>
      <w:r w:rsidR="007236D1" w:rsidRPr="00A93A02">
        <w:t xml:space="preserve"> set to "</w:t>
      </w:r>
      <w:r w:rsidR="007236D1">
        <w:t>application/</w:t>
      </w:r>
      <w:r w:rsidR="007236D1" w:rsidRPr="00C8352D">
        <w:t>vnd.3gpp.seal-</w:t>
      </w:r>
      <w:r w:rsidR="007236D1">
        <w:t>location</w:t>
      </w:r>
      <w:r w:rsidR="007236D1" w:rsidRPr="00C8352D">
        <w:t>-info+cbor;modeltype=</w:t>
      </w:r>
      <w:r w:rsidR="007236D1">
        <w:t>requested-location</w:t>
      </w:r>
      <w:r w:rsidR="007236D1"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413" w:name="OLE_LINK42"/>
      <w:bookmarkStart w:id="414" w:name="OLE_LINK43"/>
      <w:r w:rsidRPr="00E7737C">
        <w:rPr>
          <w:rFonts w:hint="eastAsia"/>
          <w:lang w:eastAsia="zh-CN"/>
        </w:rPr>
        <w:t>identifies</w:t>
      </w:r>
      <w:bookmarkEnd w:id="413"/>
      <w:bookmarkEnd w:id="414"/>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415" w:name="_CR6_2_12"/>
      <w:bookmarkStart w:id="416" w:name="_Toc193393785"/>
      <w:bookmarkEnd w:id="415"/>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416"/>
    </w:p>
    <w:p w14:paraId="0FF0A31F" w14:textId="6282BC42" w:rsidR="00AE7E56" w:rsidRPr="006A63F0" w:rsidRDefault="00AE7E56" w:rsidP="00AE7E56">
      <w:pPr>
        <w:pStyle w:val="Heading4"/>
      </w:pPr>
      <w:bookmarkStart w:id="417" w:name="_CR6_2_12_1"/>
      <w:bookmarkStart w:id="418" w:name="_Toc193393786"/>
      <w:bookmarkEnd w:id="417"/>
      <w:r>
        <w:t>6.2.</w:t>
      </w:r>
      <w:r>
        <w:rPr>
          <w:lang w:eastAsia="zh-CN"/>
        </w:rPr>
        <w:t>12</w:t>
      </w:r>
      <w:r>
        <w:t>.</w:t>
      </w:r>
      <w:r>
        <w:rPr>
          <w:rFonts w:hint="eastAsia"/>
          <w:lang w:eastAsia="zh-CN"/>
        </w:rPr>
        <w:t>1</w:t>
      </w:r>
      <w:r>
        <w:tab/>
        <w:t>SLM client HTTP procedure</w:t>
      </w:r>
      <w:bookmarkEnd w:id="418"/>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419" w:name="OLE_LINK1"/>
      <w:r>
        <w:t>requested-identity</w:t>
      </w:r>
      <w:bookmarkEnd w:id="419"/>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11DCCC8C" w:rsidR="00AE7E56" w:rsidRPr="003C4A36" w:rsidRDefault="00AE7E56" w:rsidP="00AE7E56">
      <w:pPr>
        <w:pStyle w:val="B3"/>
      </w:pPr>
      <w:r>
        <w:lastRenderedPageBreak/>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00611E79">
        <w:t xml:space="preserve"> </w:t>
      </w:r>
      <w:r>
        <w:t>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420" w:name="_CR6_2_12_2"/>
      <w:bookmarkStart w:id="421" w:name="_Toc193393787"/>
      <w:bookmarkEnd w:id="420"/>
      <w:r>
        <w:t>6.2.12.</w:t>
      </w:r>
      <w:r>
        <w:rPr>
          <w:rFonts w:hint="eastAsia"/>
          <w:lang w:eastAsia="zh-CN"/>
        </w:rPr>
        <w:t>2</w:t>
      </w:r>
      <w:r>
        <w:tab/>
        <w:t>SLM server HTTP procedure</w:t>
      </w:r>
      <w:bookmarkEnd w:id="421"/>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5E9FE070"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74403B9" w14:textId="38CFD732"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422" w:name="_CR6_2_12_3"/>
      <w:bookmarkStart w:id="423" w:name="_Toc193393788"/>
      <w:bookmarkEnd w:id="422"/>
      <w:r>
        <w:rPr>
          <w:rFonts w:hint="eastAsia"/>
          <w:lang w:eastAsia="zh-CN"/>
        </w:rPr>
        <w:t>6</w:t>
      </w:r>
      <w:r>
        <w:rPr>
          <w:lang w:eastAsia="zh-CN"/>
        </w:rPr>
        <w:t>.2.12.</w:t>
      </w:r>
      <w:r>
        <w:rPr>
          <w:rFonts w:hint="eastAsia"/>
          <w:lang w:eastAsia="zh-CN"/>
        </w:rPr>
        <w:t>3</w:t>
      </w:r>
      <w:r>
        <w:rPr>
          <w:lang w:eastAsia="zh-CN"/>
        </w:rPr>
        <w:tab/>
        <w:t>SLM client CoAP procedure</w:t>
      </w:r>
      <w:bookmarkEnd w:id="423"/>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424" w:name="OLE_LINK21"/>
      <w:r>
        <w:rPr>
          <w:rFonts w:hint="eastAsia"/>
          <w:lang w:eastAsia="zh-CN"/>
        </w:rPr>
        <w:t xml:space="preserve"> </w:t>
      </w:r>
      <w:bookmarkStart w:id="425" w:name="OLE_LINK22"/>
      <w:r>
        <w:rPr>
          <w:rFonts w:hint="eastAsia"/>
          <w:lang w:eastAsia="zh-CN"/>
        </w:rPr>
        <w:t>clause</w:t>
      </w:r>
      <w:bookmarkEnd w:id="425"/>
      <w:r>
        <w:t> </w:t>
      </w:r>
      <w:r>
        <w:rPr>
          <w:lang w:eastAsia="zh-CN"/>
        </w:rPr>
        <w:t>B.3.1.2.</w:t>
      </w:r>
      <w:r w:rsidR="00802E14">
        <w:rPr>
          <w:lang w:eastAsia="zh-CN"/>
        </w:rPr>
        <w:t>6</w:t>
      </w:r>
      <w:bookmarkEnd w:id="424"/>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9EDD58" w14:textId="31F8F299" w:rsidR="007236D1" w:rsidRDefault="00AE7E56" w:rsidP="007236D1">
      <w:pPr>
        <w:pStyle w:val="B1"/>
        <w:rPr>
          <w:lang w:eastAsia="zh-CN"/>
        </w:rPr>
      </w:pPr>
      <w:r>
        <w:t>b)</w:t>
      </w:r>
      <w:r>
        <w:tab/>
      </w:r>
      <w:r w:rsidR="007236D1">
        <w:t xml:space="preserve">shall include a </w:t>
      </w:r>
      <w:r w:rsidR="007236D1" w:rsidRPr="00417393">
        <w:t>Content-</w:t>
      </w:r>
      <w:r w:rsidR="007236D1">
        <w:t>Format</w:t>
      </w:r>
      <w:r w:rsidR="007236D1">
        <w:t xml:space="preserve"> </w:t>
      </w:r>
      <w:r w:rsidR="007236D1">
        <w:rPr>
          <w:rFonts w:hint="eastAsia"/>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location-capability</w:t>
      </w:r>
      <w:r w:rsidR="007236D1" w:rsidRPr="0073469F">
        <w:t>";</w:t>
      </w:r>
    </w:p>
    <w:p w14:paraId="709E526E" w14:textId="16035DA9" w:rsidR="007236D1" w:rsidRDefault="007236D1" w:rsidP="007236D1">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t>L</w:t>
      </w:r>
      <w:r>
        <w:rPr>
          <w:rFonts w:hint="eastAsia"/>
          <w:lang w:eastAsia="zh-CN"/>
        </w:rPr>
        <w:t>ocation</w:t>
      </w:r>
      <w:r>
        <w:rPr>
          <w:lang w:eastAsia="zh-CN"/>
        </w:rPr>
        <w:t>C</w:t>
      </w:r>
      <w:r>
        <w:rPr>
          <w:rFonts w:hint="eastAsia"/>
          <w:lang w:eastAsia="zh-CN"/>
        </w:rPr>
        <w:t>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4CD4186" w14:textId="4B319181" w:rsidR="007236D1" w:rsidRDefault="007236D1" w:rsidP="007236D1">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7142CAE6" w:rsidR="00AE7E56" w:rsidRDefault="007236D1" w:rsidP="007236D1">
      <w:pPr>
        <w:pStyle w:val="B2"/>
        <w:rPr>
          <w:lang w:eastAsia="zh-CN"/>
        </w:rPr>
      </w:pPr>
      <w:r>
        <w:t>2)</w:t>
      </w:r>
      <w:r>
        <w:tab/>
      </w:r>
      <w:r>
        <w:rPr>
          <w:rFonts w:hint="eastAsia"/>
          <w:lang w:eastAsia="zh-CN"/>
        </w:rPr>
        <w:t xml:space="preserve">the </w:t>
      </w:r>
      <w:r>
        <w:t>"</w:t>
      </w:r>
      <w:r>
        <w:rPr>
          <w:rFonts w:hint="eastAsia"/>
          <w:lang w:eastAsia="zh-CN"/>
        </w:rPr>
        <w:t>positioningMethod</w:t>
      </w:r>
      <w:r>
        <w:t xml:space="preserve">"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323BC44" w14:textId="28AE3783" w:rsidR="00AE7E56" w:rsidRDefault="00DA5B33" w:rsidP="00AE7E56">
      <w:pPr>
        <w:pStyle w:val="B1"/>
      </w:pPr>
      <w:r>
        <w:t>d</w:t>
      </w:r>
      <w:r w:rsidR="00AE7E56">
        <w:t>)</w:t>
      </w:r>
      <w:r w:rsidR="00AE7E56">
        <w:tab/>
      </w:r>
      <w:r w:rsidR="00AE7E56" w:rsidRPr="00663EA5">
        <w:t xml:space="preserve">shall </w:t>
      </w:r>
      <w:r w:rsidR="00AE7E56" w:rsidRPr="00B35374">
        <w:rPr>
          <w:lang w:val="en-US"/>
        </w:rPr>
        <w:t>send the request protected with the relevant ACE profile (OSCORE profile or DTLS profile) as described in 3GPP</w:t>
      </w:r>
      <w:r w:rsidR="00AE7E56">
        <w:rPr>
          <w:lang w:val="en-US"/>
        </w:rPr>
        <w:t> </w:t>
      </w:r>
      <w:r w:rsidR="00AE7E56" w:rsidRPr="00B35374">
        <w:rPr>
          <w:lang w:val="en-US"/>
        </w:rPr>
        <w:t>TS</w:t>
      </w:r>
      <w:r w:rsidR="00AE7E56">
        <w:rPr>
          <w:lang w:val="en-US"/>
        </w:rPr>
        <w:t> </w:t>
      </w:r>
      <w:r w:rsidR="00AE7E56" w:rsidRPr="00B35374">
        <w:rPr>
          <w:lang w:val="en-US"/>
        </w:rPr>
        <w:t>24.547</w:t>
      </w:r>
      <w:r w:rsidR="00AE7E56">
        <w:rPr>
          <w:lang w:val="en-US"/>
        </w:rPr>
        <w:t> </w:t>
      </w:r>
      <w:r w:rsidR="00AE7E56" w:rsidRPr="00B35374">
        <w:rPr>
          <w:lang w:val="en-US"/>
        </w:rPr>
        <w:t>[</w:t>
      </w:r>
      <w:r w:rsidR="00AE7E56">
        <w:rPr>
          <w:lang w:val="en-US"/>
        </w:rPr>
        <w:t>6</w:t>
      </w:r>
      <w:r w:rsidR="00AE7E56" w:rsidRPr="00B35374">
        <w:rPr>
          <w:lang w:val="en-US"/>
        </w:rPr>
        <w:t>]</w:t>
      </w:r>
      <w:r w:rsidR="00AE7E56" w:rsidRPr="00663EA5">
        <w:t>.</w:t>
      </w:r>
    </w:p>
    <w:p w14:paraId="4CFA5D49" w14:textId="2F41F962" w:rsidR="00AE7E56" w:rsidRPr="006E0D0B" w:rsidRDefault="00AE7E56" w:rsidP="00AE7E56">
      <w:pPr>
        <w:pStyle w:val="Heading4"/>
        <w:rPr>
          <w:lang w:eastAsia="zh-CN"/>
        </w:rPr>
      </w:pPr>
      <w:bookmarkStart w:id="426" w:name="_CR6_2_12_4"/>
      <w:bookmarkStart w:id="427" w:name="_Toc193393789"/>
      <w:bookmarkEnd w:id="426"/>
      <w:r>
        <w:rPr>
          <w:rFonts w:hint="eastAsia"/>
          <w:lang w:eastAsia="zh-CN"/>
        </w:rPr>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427"/>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lastRenderedPageBreak/>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50F9EE24"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428" w:name="_CR6_2_13"/>
      <w:bookmarkStart w:id="429" w:name="_Toc193393790"/>
      <w:bookmarkEnd w:id="428"/>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429"/>
    </w:p>
    <w:p w14:paraId="597F981D" w14:textId="11D61641" w:rsidR="009C7D47" w:rsidRPr="006A63F0" w:rsidRDefault="009C7D47" w:rsidP="009C7D47">
      <w:pPr>
        <w:pStyle w:val="Heading4"/>
      </w:pPr>
      <w:bookmarkStart w:id="430" w:name="_CR6_2_13_1"/>
      <w:bookmarkStart w:id="431" w:name="_Toc193393791"/>
      <w:bookmarkEnd w:id="430"/>
      <w:r>
        <w:t>6.2.</w:t>
      </w:r>
      <w:r>
        <w:rPr>
          <w:lang w:eastAsia="zh-CN"/>
        </w:rPr>
        <w:t>13</w:t>
      </w:r>
      <w:r>
        <w:t>.</w:t>
      </w:r>
      <w:r>
        <w:rPr>
          <w:rFonts w:hint="eastAsia"/>
          <w:lang w:eastAsia="zh-CN"/>
        </w:rPr>
        <w:t>1</w:t>
      </w:r>
      <w:r>
        <w:tab/>
        <w:t>SLM client HTTP procedure</w:t>
      </w:r>
      <w:bookmarkEnd w:id="431"/>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432" w:name="_CR6_2_13_2"/>
      <w:bookmarkStart w:id="433" w:name="_Toc193393792"/>
      <w:bookmarkEnd w:id="432"/>
      <w:r>
        <w:t>6.2.</w:t>
      </w:r>
      <w:r>
        <w:rPr>
          <w:lang w:eastAsia="zh-CN"/>
        </w:rPr>
        <w:t>13</w:t>
      </w:r>
      <w:r>
        <w:t>.</w:t>
      </w:r>
      <w:r>
        <w:rPr>
          <w:rFonts w:hint="eastAsia"/>
          <w:lang w:eastAsia="zh-CN"/>
        </w:rPr>
        <w:t>2</w:t>
      </w:r>
      <w:r>
        <w:tab/>
        <w:t>SLM server HTTP procedure</w:t>
      </w:r>
      <w:bookmarkEnd w:id="433"/>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lastRenderedPageBreak/>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544946C3"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434" w:name="_CR6_2_13_3"/>
      <w:bookmarkStart w:id="435" w:name="_Toc193393793"/>
      <w:bookmarkEnd w:id="434"/>
      <w:r>
        <w:rPr>
          <w:rFonts w:hint="eastAsia"/>
          <w:lang w:eastAsia="zh-CN"/>
        </w:rPr>
        <w:t>6</w:t>
      </w:r>
      <w:r>
        <w:rPr>
          <w:lang w:eastAsia="zh-CN"/>
        </w:rPr>
        <w:t>.2.13.</w:t>
      </w:r>
      <w:r>
        <w:rPr>
          <w:rFonts w:hint="eastAsia"/>
          <w:lang w:eastAsia="zh-CN"/>
        </w:rPr>
        <w:t>3</w:t>
      </w:r>
      <w:r>
        <w:rPr>
          <w:lang w:eastAsia="zh-CN"/>
        </w:rPr>
        <w:tab/>
        <w:t>SLM client CoAP procedure</w:t>
      </w:r>
      <w:bookmarkEnd w:id="435"/>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396B1836"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436" w:name="_CR6_2_13_4"/>
      <w:bookmarkStart w:id="437" w:name="_Toc193393794"/>
      <w:bookmarkEnd w:id="436"/>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437"/>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183462DF"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r>
        <w:rPr>
          <w:rFonts w:hint="eastAsia"/>
          <w:noProof/>
          <w:lang w:val="en-US" w:eastAsia="zh-CN"/>
        </w:rPr>
        <w:t>or</w:t>
      </w:r>
    </w:p>
    <w:p w14:paraId="75337B99" w14:textId="1DDAEAE6"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438" w:name="_CR6_2_14"/>
      <w:bookmarkStart w:id="439" w:name="_Toc193393795"/>
      <w:bookmarkEnd w:id="438"/>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439"/>
    </w:p>
    <w:p w14:paraId="64029CAB" w14:textId="7AD5F06B" w:rsidR="00E3206B" w:rsidRPr="006A63F0" w:rsidRDefault="00E3206B" w:rsidP="00E3206B">
      <w:pPr>
        <w:pStyle w:val="Heading4"/>
      </w:pPr>
      <w:bookmarkStart w:id="440" w:name="_CR6_2_14_1"/>
      <w:bookmarkStart w:id="441" w:name="_Toc193393796"/>
      <w:bookmarkEnd w:id="440"/>
      <w:r>
        <w:t>6.2.</w:t>
      </w:r>
      <w:r>
        <w:rPr>
          <w:lang w:eastAsia="zh-CN"/>
        </w:rPr>
        <w:t>14</w:t>
      </w:r>
      <w:r>
        <w:t>.</w:t>
      </w:r>
      <w:r>
        <w:rPr>
          <w:rFonts w:hint="eastAsia"/>
          <w:lang w:eastAsia="zh-CN"/>
        </w:rPr>
        <w:t>1</w:t>
      </w:r>
      <w:r>
        <w:tab/>
        <w:t>SLM client HTTP procedure</w:t>
      </w:r>
      <w:bookmarkEnd w:id="441"/>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lastRenderedPageBreak/>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442" w:name="_CR6_2_14_2"/>
      <w:bookmarkStart w:id="443" w:name="_Toc193393797"/>
      <w:bookmarkEnd w:id="442"/>
      <w:r>
        <w:t>6.2.14.</w:t>
      </w:r>
      <w:r>
        <w:rPr>
          <w:rFonts w:hint="eastAsia"/>
          <w:lang w:eastAsia="zh-CN"/>
        </w:rPr>
        <w:t>2</w:t>
      </w:r>
      <w:r>
        <w:tab/>
        <w:t>SLM server HTTP procedure</w:t>
      </w:r>
      <w:bookmarkEnd w:id="443"/>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444" w:name="_CR6_2_14_3"/>
      <w:bookmarkStart w:id="445" w:name="_Toc193393798"/>
      <w:bookmarkEnd w:id="444"/>
      <w:r>
        <w:rPr>
          <w:rFonts w:hint="eastAsia"/>
          <w:lang w:eastAsia="zh-CN"/>
        </w:rPr>
        <w:t>6</w:t>
      </w:r>
      <w:r>
        <w:rPr>
          <w:lang w:eastAsia="zh-CN"/>
        </w:rPr>
        <w:t>.2.14.</w:t>
      </w:r>
      <w:r>
        <w:rPr>
          <w:rFonts w:hint="eastAsia"/>
          <w:lang w:eastAsia="zh-CN"/>
        </w:rPr>
        <w:t>3</w:t>
      </w:r>
      <w:r>
        <w:rPr>
          <w:lang w:eastAsia="zh-CN"/>
        </w:rPr>
        <w:tab/>
        <w:t>SLM client CoAP procedure</w:t>
      </w:r>
      <w:bookmarkEnd w:id="445"/>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1C35679A" w:rsidR="00E3206B" w:rsidRDefault="00E3206B" w:rsidP="00E3206B">
      <w:pPr>
        <w:pStyle w:val="B1"/>
        <w:rPr>
          <w:lang w:eastAsia="zh-CN"/>
        </w:rPr>
      </w:pPr>
      <w:r>
        <w:t>b)</w:t>
      </w:r>
      <w:r>
        <w:tab/>
      </w:r>
      <w:r w:rsidR="007236D1">
        <w:t xml:space="preserve">shall include an Accept </w:t>
      </w:r>
      <w:r w:rsidR="007236D1">
        <w:rPr>
          <w:rFonts w:hint="eastAsia"/>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location-report-configuration</w:t>
      </w:r>
      <w:r w:rsidR="007236D1" w:rsidRPr="0073469F">
        <w:t>";</w:t>
      </w:r>
      <w:r w:rsidR="007236D1">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605E1D30" w14:textId="7C73EB89" w:rsidR="00E3206B" w:rsidRPr="0013342F" w:rsidRDefault="00E3206B" w:rsidP="00E3206B">
      <w:pPr>
        <w:pStyle w:val="B1"/>
        <w:rPr>
          <w:lang w:eastAsia="zh-CN"/>
        </w:rPr>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592A596" w14:textId="6A3E4503" w:rsidR="00E3206B" w:rsidRPr="006E0D0B" w:rsidRDefault="00E3206B" w:rsidP="00E3206B">
      <w:pPr>
        <w:pStyle w:val="Heading4"/>
        <w:rPr>
          <w:lang w:eastAsia="zh-CN"/>
        </w:rPr>
      </w:pPr>
      <w:bookmarkStart w:id="446" w:name="_CR6_2_14_4"/>
      <w:bookmarkStart w:id="447" w:name="_Toc193393799"/>
      <w:bookmarkEnd w:id="446"/>
      <w:r>
        <w:rPr>
          <w:rFonts w:hint="eastAsia"/>
          <w:lang w:eastAsia="zh-CN"/>
        </w:rPr>
        <w:t>6</w:t>
      </w:r>
      <w:r>
        <w:rPr>
          <w:lang w:eastAsia="zh-CN"/>
        </w:rPr>
        <w:t>.2.14.</w:t>
      </w:r>
      <w:r>
        <w:rPr>
          <w:rFonts w:hint="eastAsia"/>
          <w:lang w:eastAsia="zh-CN"/>
        </w:rPr>
        <w:t>4</w:t>
      </w:r>
      <w:r>
        <w:rPr>
          <w:lang w:eastAsia="zh-CN"/>
        </w:rPr>
        <w:tab/>
        <w:t>SLM server CoAP procedure</w:t>
      </w:r>
      <w:bookmarkEnd w:id="447"/>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448" w:name="_CR6_2_15"/>
      <w:bookmarkStart w:id="449" w:name="_Toc193393800"/>
      <w:bookmarkEnd w:id="448"/>
      <w:r>
        <w:lastRenderedPageBreak/>
        <w:t>6.2.</w:t>
      </w:r>
      <w:r>
        <w:rPr>
          <w:lang w:eastAsia="zh-CN"/>
        </w:rPr>
        <w:t>15</w:t>
      </w:r>
      <w:r>
        <w:tab/>
      </w:r>
      <w:r>
        <w:rPr>
          <w:rFonts w:hint="eastAsia"/>
          <w:lang w:eastAsia="zh-CN"/>
        </w:rPr>
        <w:t>Update location reporting configuration</w:t>
      </w:r>
      <w:bookmarkEnd w:id="449"/>
    </w:p>
    <w:p w14:paraId="0F3D2BB9" w14:textId="5477547D" w:rsidR="00011A1C" w:rsidRDefault="00011A1C" w:rsidP="00011A1C">
      <w:pPr>
        <w:pStyle w:val="Heading4"/>
      </w:pPr>
      <w:bookmarkStart w:id="450" w:name="_CR6_2_15_1"/>
      <w:bookmarkStart w:id="451" w:name="_Toc193393801"/>
      <w:bookmarkEnd w:id="450"/>
      <w:r>
        <w:rPr>
          <w:noProof/>
          <w:lang w:val="en-US"/>
        </w:rPr>
        <w:t>6.2.</w:t>
      </w:r>
      <w:r>
        <w:rPr>
          <w:noProof/>
          <w:lang w:val="en-US" w:eastAsia="zh-CN"/>
        </w:rPr>
        <w:t>15</w:t>
      </w:r>
      <w:r>
        <w:rPr>
          <w:noProof/>
          <w:lang w:val="en-US"/>
        </w:rPr>
        <w:t>.1</w:t>
      </w:r>
      <w:r>
        <w:rPr>
          <w:noProof/>
          <w:lang w:val="en-US"/>
        </w:rPr>
        <w:tab/>
        <w:t>SLM c</w:t>
      </w:r>
      <w:r>
        <w:t>lient HTTP procedure</w:t>
      </w:r>
      <w:bookmarkEnd w:id="451"/>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452" w:name="_CR6_2_15_2"/>
      <w:bookmarkStart w:id="453" w:name="_Toc193393802"/>
      <w:bookmarkEnd w:id="452"/>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453"/>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454" w:name="_CR6_2_15_3"/>
      <w:bookmarkStart w:id="455" w:name="_Toc193393803"/>
      <w:bookmarkEnd w:id="454"/>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455"/>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456" w:name="_CR6_2_15_4"/>
      <w:bookmarkStart w:id="457" w:name="_Toc193393804"/>
      <w:bookmarkEnd w:id="456"/>
      <w:r>
        <w:t>6.2.</w:t>
      </w:r>
      <w:r>
        <w:rPr>
          <w:lang w:eastAsia="zh-CN"/>
        </w:rPr>
        <w:t>15</w:t>
      </w:r>
      <w:r w:rsidRPr="000D2679">
        <w:t>.</w:t>
      </w:r>
      <w:r>
        <w:rPr>
          <w:rFonts w:hint="eastAsia"/>
          <w:lang w:eastAsia="zh-CN"/>
        </w:rPr>
        <w:t>4</w:t>
      </w:r>
      <w:r w:rsidRPr="000D2679">
        <w:tab/>
        <w:t xml:space="preserve">SLM </w:t>
      </w:r>
      <w:r>
        <w:t>s</w:t>
      </w:r>
      <w:r w:rsidRPr="000D2679">
        <w:t>erver CoAP procedure</w:t>
      </w:r>
      <w:bookmarkEnd w:id="457"/>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lastRenderedPageBreak/>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0716479C" w14:textId="77777777" w:rsidR="00AE7E56" w:rsidRPr="00A40761" w:rsidRDefault="00AE7E56" w:rsidP="00A40761">
      <w:pPr>
        <w:pStyle w:val="B1"/>
        <w:rPr>
          <w:lang w:eastAsia="zh-CN"/>
        </w:rPr>
      </w:pPr>
    </w:p>
    <w:p w14:paraId="49FB51FA" w14:textId="2A3A42B1" w:rsidR="00B81FF1" w:rsidRDefault="00B81FF1" w:rsidP="00C23116">
      <w:pPr>
        <w:pStyle w:val="Heading2"/>
      </w:pPr>
      <w:bookmarkStart w:id="458" w:name="_CR6_3"/>
      <w:bookmarkStart w:id="459" w:name="_Toc193393805"/>
      <w:bookmarkEnd w:id="458"/>
      <w:r>
        <w:t>6.3</w:t>
      </w:r>
      <w:r>
        <w:tab/>
        <w:t>Off-network procedures</w:t>
      </w:r>
      <w:bookmarkEnd w:id="362"/>
      <w:bookmarkEnd w:id="394"/>
      <w:bookmarkEnd w:id="395"/>
      <w:bookmarkEnd w:id="396"/>
      <w:bookmarkEnd w:id="397"/>
      <w:bookmarkEnd w:id="459"/>
    </w:p>
    <w:p w14:paraId="4BF34EC6" w14:textId="77777777" w:rsidR="000B16AE" w:rsidRDefault="000B16AE" w:rsidP="00C23116">
      <w:pPr>
        <w:pStyle w:val="Heading3"/>
        <w:rPr>
          <w:rFonts w:eastAsia="Malgun Gothic"/>
        </w:rPr>
      </w:pPr>
      <w:bookmarkStart w:id="460" w:name="_CR6_3_1"/>
      <w:bookmarkStart w:id="461" w:name="_Toc20156501"/>
      <w:bookmarkStart w:id="462" w:name="_Toc193393806"/>
      <w:bookmarkEnd w:id="460"/>
      <w:r>
        <w:rPr>
          <w:noProof/>
          <w:lang w:val="en-US"/>
        </w:rPr>
        <w:t>6.3.1</w:t>
      </w:r>
      <w:r>
        <w:rPr>
          <w:noProof/>
          <w:lang w:val="en-US"/>
        </w:rPr>
        <w:tab/>
      </w:r>
      <w:r w:rsidRPr="0073469F">
        <w:rPr>
          <w:rFonts w:eastAsia="Malgun Gothic"/>
        </w:rPr>
        <w:t>General</w:t>
      </w:r>
      <w:bookmarkEnd w:id="462"/>
    </w:p>
    <w:p w14:paraId="5021CCEF" w14:textId="77777777" w:rsidR="000B16AE" w:rsidRPr="0073469F" w:rsidRDefault="000B16AE" w:rsidP="00C23116">
      <w:pPr>
        <w:pStyle w:val="Heading4"/>
        <w:rPr>
          <w:lang w:eastAsia="zh-CN"/>
        </w:rPr>
      </w:pPr>
      <w:bookmarkStart w:id="463" w:name="_CR6_3_1_1"/>
      <w:bookmarkStart w:id="464" w:name="_Toc20156010"/>
      <w:bookmarkStart w:id="465" w:name="_Toc27501167"/>
      <w:bookmarkStart w:id="466" w:name="_Toc36049293"/>
      <w:bookmarkStart w:id="467" w:name="_Toc45210059"/>
      <w:bookmarkStart w:id="468" w:name="_Toc51860884"/>
      <w:bookmarkStart w:id="469" w:name="_Toc59212208"/>
      <w:bookmarkStart w:id="470" w:name="_Toc193393807"/>
      <w:bookmarkEnd w:id="463"/>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464"/>
      <w:bookmarkEnd w:id="465"/>
      <w:bookmarkEnd w:id="466"/>
      <w:bookmarkEnd w:id="467"/>
      <w:bookmarkEnd w:id="468"/>
      <w:bookmarkEnd w:id="469"/>
      <w:bookmarkEnd w:id="470"/>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471" w:name="_CR6_3_1_2"/>
      <w:bookmarkStart w:id="472" w:name="_Toc193393808"/>
      <w:bookmarkEnd w:id="471"/>
      <w:r>
        <w:rPr>
          <w:noProof/>
          <w:lang w:val="en-US"/>
        </w:rPr>
        <w:t>6.3.1</w:t>
      </w:r>
      <w:r>
        <w:rPr>
          <w:lang w:eastAsia="zh-CN"/>
        </w:rPr>
        <w:t>.2</w:t>
      </w:r>
      <w:r>
        <w:rPr>
          <w:lang w:eastAsia="zh-CN"/>
        </w:rPr>
        <w:tab/>
        <w:t>Basic Message Control</w:t>
      </w:r>
      <w:bookmarkEnd w:id="472"/>
    </w:p>
    <w:p w14:paraId="4F67777F" w14:textId="77777777" w:rsidR="000B16AE" w:rsidRDefault="000B16AE" w:rsidP="00C23116">
      <w:pPr>
        <w:pStyle w:val="Heading5"/>
        <w:rPr>
          <w:lang w:eastAsia="zh-CN"/>
        </w:rPr>
      </w:pPr>
      <w:bookmarkStart w:id="473" w:name="_CR6_3_1_2_1"/>
      <w:bookmarkStart w:id="474" w:name="_Toc193393809"/>
      <w:bookmarkEnd w:id="473"/>
      <w:r>
        <w:rPr>
          <w:lang w:eastAsia="zh-CN"/>
        </w:rPr>
        <w:t>6.3.1.2.1</w:t>
      </w:r>
      <w:r>
        <w:rPr>
          <w:lang w:eastAsia="zh-CN"/>
        </w:rPr>
        <w:tab/>
        <w:t>General</w:t>
      </w:r>
      <w:bookmarkEnd w:id="474"/>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45pt" o:ole="">
            <v:imagedata r:id="rId11" o:title=""/>
          </v:shape>
          <o:OLEObject Type="Embed" ProgID="Visio.Drawing.15" ShapeID="_x0000_i1025" DrawAspect="Content" ObjectID="_1804006484" r:id="rId12"/>
        </w:object>
      </w:r>
    </w:p>
    <w:p w14:paraId="7A272168" w14:textId="77777777" w:rsidR="000B16AE" w:rsidRDefault="000B16AE" w:rsidP="000B16AE">
      <w:pPr>
        <w:pStyle w:val="TF"/>
      </w:pPr>
      <w:bookmarkStart w:id="475" w:name="_CRFigure6_3_1_2_11"/>
      <w:r>
        <w:t>Figure </w:t>
      </w:r>
      <w:bookmarkEnd w:id="475"/>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476" w:name="_CR6_3_1_2_2"/>
      <w:bookmarkStart w:id="477" w:name="_Toc193393810"/>
      <w:bookmarkEnd w:id="476"/>
      <w:r>
        <w:rPr>
          <w:lang w:eastAsia="zh-CN"/>
        </w:rPr>
        <w:t>6.3.1.2.2</w:t>
      </w:r>
      <w:r>
        <w:rPr>
          <w:lang w:eastAsia="zh-CN"/>
        </w:rPr>
        <w:tab/>
        <w:t>State: Start</w:t>
      </w:r>
      <w:bookmarkEnd w:id="47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bookmarkStart w:id="478" w:name="_CR6_3_1_2_2_1"/>
      <w:r>
        <w:rPr>
          <w:lang w:eastAsia="zh-CN"/>
        </w:rPr>
        <w:lastRenderedPageBreak/>
        <w:t>6.3.1.2.2.1</w:t>
      </w:r>
      <w:r>
        <w:rPr>
          <w:lang w:eastAsia="zh-CN"/>
        </w:rPr>
        <w:tab/>
        <w:t>Send Message (With Ack/Response expected)</w:t>
      </w:r>
    </w:p>
    <w:bookmarkEnd w:id="478"/>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479" w:name="_CR6_3_1_2_3"/>
      <w:bookmarkStart w:id="480" w:name="_Toc193393811"/>
      <w:bookmarkEnd w:id="479"/>
      <w:r>
        <w:rPr>
          <w:lang w:eastAsia="zh-CN"/>
        </w:rPr>
        <w:t>6.3.1.2.3</w:t>
      </w:r>
      <w:r>
        <w:rPr>
          <w:lang w:eastAsia="zh-CN"/>
        </w:rPr>
        <w:tab/>
        <w:t>State: Waiting for Ack/Resp</w:t>
      </w:r>
      <w:bookmarkEnd w:id="480"/>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bookmarkStart w:id="481" w:name="_CR6_3_1_2_3_1"/>
      <w:r>
        <w:rPr>
          <w:lang w:eastAsia="zh-CN"/>
        </w:rPr>
        <w:t>6.3.1.2.3.1</w:t>
      </w:r>
      <w:r>
        <w:rPr>
          <w:lang w:eastAsia="zh-CN"/>
        </w:rPr>
        <w:tab/>
        <w:t>Timer T101 Expired</w:t>
      </w:r>
    </w:p>
    <w:bookmarkEnd w:id="481"/>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bookmarkStart w:id="482" w:name="_CR6_3_1_2_3_2"/>
      <w:r>
        <w:rPr>
          <w:lang w:eastAsia="zh-CN"/>
        </w:rPr>
        <w:t>6.3.1.2.3.2</w:t>
      </w:r>
      <w:r>
        <w:rPr>
          <w:lang w:eastAsia="zh-CN"/>
        </w:rPr>
        <w:tab/>
        <w:t>Acknowledgement Received or Response Received</w:t>
      </w:r>
    </w:p>
    <w:bookmarkEnd w:id="482"/>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483" w:name="_CR6_3_1_2_4"/>
      <w:bookmarkStart w:id="484" w:name="_Toc193393812"/>
      <w:bookmarkEnd w:id="483"/>
      <w:r>
        <w:rPr>
          <w:lang w:eastAsia="zh-CN"/>
        </w:rPr>
        <w:t>6.3.1.2.4</w:t>
      </w:r>
      <w:r>
        <w:rPr>
          <w:lang w:eastAsia="zh-CN"/>
        </w:rPr>
        <w:tab/>
        <w:t>State: Stop</w:t>
      </w:r>
      <w:bookmarkEnd w:id="484"/>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485" w:name="_CR6_3_1_3"/>
      <w:bookmarkStart w:id="486" w:name="_Toc193393813"/>
      <w:bookmarkEnd w:id="485"/>
      <w:r>
        <w:rPr>
          <w:lang w:eastAsia="zh-CN"/>
        </w:rPr>
        <w:t>6.3.1.3</w:t>
      </w:r>
      <w:r>
        <w:rPr>
          <w:lang w:eastAsia="zh-CN"/>
        </w:rPr>
        <w:tab/>
        <w:t>Sending acknowledgement</w:t>
      </w:r>
      <w:bookmarkEnd w:id="486"/>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lastRenderedPageBreak/>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487" w:name="_CR6_3_2"/>
      <w:bookmarkStart w:id="488" w:name="_Toc193393814"/>
      <w:bookmarkEnd w:id="487"/>
      <w:r>
        <w:rPr>
          <w:noProof/>
          <w:lang w:val="en-US"/>
        </w:rPr>
        <w:t>6.3.2</w:t>
      </w:r>
      <w:r>
        <w:rPr>
          <w:noProof/>
          <w:lang w:val="en-US"/>
        </w:rPr>
        <w:tab/>
      </w:r>
      <w:r w:rsidRPr="00526FC3">
        <w:t>Event-triggered location reporting procedure</w:t>
      </w:r>
      <w:bookmarkEnd w:id="488"/>
    </w:p>
    <w:p w14:paraId="499823E3" w14:textId="77777777" w:rsidR="00BB6F94" w:rsidRDefault="00BB6F94" w:rsidP="00C23116">
      <w:pPr>
        <w:pStyle w:val="Heading4"/>
      </w:pPr>
      <w:bookmarkStart w:id="489" w:name="_CR6_3_2_1"/>
      <w:bookmarkStart w:id="490" w:name="_Toc193393815"/>
      <w:bookmarkEnd w:id="489"/>
      <w:r>
        <w:rPr>
          <w:rFonts w:eastAsia="Malgun Gothic"/>
        </w:rPr>
        <w:t>6.3.2.1</w:t>
      </w:r>
      <w:r>
        <w:rPr>
          <w:rFonts w:eastAsia="Malgun Gothic"/>
        </w:rPr>
        <w:tab/>
      </w:r>
      <w:r>
        <w:t>Location reporting trigger configuration</w:t>
      </w:r>
      <w:bookmarkEnd w:id="490"/>
    </w:p>
    <w:p w14:paraId="6CA58F4F" w14:textId="77777777" w:rsidR="00BB6F94" w:rsidRDefault="00BB6F94" w:rsidP="00C23116">
      <w:pPr>
        <w:pStyle w:val="Heading5"/>
        <w:rPr>
          <w:rFonts w:eastAsia="Malgun Gothic"/>
        </w:rPr>
      </w:pPr>
      <w:bookmarkStart w:id="491" w:name="_CR6_3_2_1_1"/>
      <w:bookmarkStart w:id="492" w:name="_Toc193393816"/>
      <w:bookmarkEnd w:id="491"/>
      <w:r>
        <w:rPr>
          <w:rFonts w:eastAsia="Malgun Gothic"/>
        </w:rPr>
        <w:t>6.3.2.1.1</w:t>
      </w:r>
      <w:r>
        <w:rPr>
          <w:rFonts w:eastAsia="Malgun Gothic"/>
        </w:rPr>
        <w:tab/>
        <w:t>Client originating procedure</w:t>
      </w:r>
      <w:bookmarkEnd w:id="492"/>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493" w:name="_CR6_3_2_1_2"/>
      <w:bookmarkStart w:id="494" w:name="_Toc193393817"/>
      <w:bookmarkEnd w:id="493"/>
      <w:r>
        <w:rPr>
          <w:rFonts w:eastAsia="Malgun Gothic"/>
        </w:rPr>
        <w:t>6.3.2.1.2</w:t>
      </w:r>
      <w:r>
        <w:rPr>
          <w:rFonts w:eastAsia="Malgun Gothic"/>
        </w:rPr>
        <w:tab/>
        <w:t>Client terminating procedure</w:t>
      </w:r>
      <w:bookmarkEnd w:id="49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lastRenderedPageBreak/>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495" w:name="_CR6_3_2_2"/>
      <w:bookmarkStart w:id="496" w:name="_Toc193393818"/>
      <w:bookmarkEnd w:id="495"/>
      <w:r>
        <w:rPr>
          <w:rFonts w:eastAsia="Malgun Gothic"/>
        </w:rPr>
        <w:t>6.3.2</w:t>
      </w:r>
      <w:r>
        <w:t>.2</w:t>
      </w:r>
      <w:r>
        <w:tab/>
        <w:t>Location reporting</w:t>
      </w:r>
      <w:bookmarkEnd w:id="496"/>
    </w:p>
    <w:p w14:paraId="1FB15C37" w14:textId="77777777" w:rsidR="00BB6F94" w:rsidRDefault="00BB6F94" w:rsidP="00C23116">
      <w:pPr>
        <w:pStyle w:val="Heading5"/>
        <w:rPr>
          <w:rFonts w:eastAsia="Malgun Gothic"/>
        </w:rPr>
      </w:pPr>
      <w:bookmarkStart w:id="497" w:name="_CR6_3_2_2_1"/>
      <w:bookmarkStart w:id="498" w:name="_Toc193393819"/>
      <w:bookmarkEnd w:id="497"/>
      <w:r>
        <w:rPr>
          <w:rFonts w:eastAsia="Malgun Gothic"/>
        </w:rPr>
        <w:t>6.3.2.2.1</w:t>
      </w:r>
      <w:r>
        <w:rPr>
          <w:rFonts w:eastAsia="Malgun Gothic"/>
        </w:rPr>
        <w:tab/>
        <w:t>Client originating procedure</w:t>
      </w:r>
      <w:bookmarkEnd w:id="498"/>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499" w:name="_CR6_3_2_2_2"/>
      <w:bookmarkStart w:id="500" w:name="_Toc193393820"/>
      <w:bookmarkEnd w:id="499"/>
      <w:r>
        <w:rPr>
          <w:rFonts w:eastAsia="Malgun Gothic"/>
        </w:rPr>
        <w:t>6.3.2.2.2</w:t>
      </w:r>
      <w:r>
        <w:rPr>
          <w:rFonts w:eastAsia="Malgun Gothic"/>
        </w:rPr>
        <w:tab/>
        <w:t>Client terminating procedure</w:t>
      </w:r>
      <w:bookmarkEnd w:id="500"/>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501" w:name="_CR6_3_2_3"/>
      <w:bookmarkStart w:id="502" w:name="_Toc193393821"/>
      <w:bookmarkEnd w:id="501"/>
      <w:r>
        <w:rPr>
          <w:rFonts w:eastAsia="Malgun Gothic"/>
        </w:rPr>
        <w:t>6.3.2</w:t>
      </w:r>
      <w:r>
        <w:t>.3</w:t>
      </w:r>
      <w:r>
        <w:tab/>
        <w:t>Location reporting trigger cancel</w:t>
      </w:r>
      <w:bookmarkEnd w:id="502"/>
    </w:p>
    <w:p w14:paraId="2D0BD33D" w14:textId="77777777" w:rsidR="00BB6F94" w:rsidRDefault="00BB6F94" w:rsidP="00C23116">
      <w:pPr>
        <w:pStyle w:val="Heading5"/>
        <w:rPr>
          <w:rFonts w:eastAsia="Malgun Gothic"/>
        </w:rPr>
      </w:pPr>
      <w:bookmarkStart w:id="503" w:name="_CR6_3_2_3_1"/>
      <w:bookmarkStart w:id="504" w:name="_Toc193393822"/>
      <w:bookmarkEnd w:id="503"/>
      <w:r>
        <w:rPr>
          <w:rFonts w:eastAsia="Malgun Gothic"/>
        </w:rPr>
        <w:t>6.3.2.3.1</w:t>
      </w:r>
      <w:r>
        <w:rPr>
          <w:rFonts w:eastAsia="Malgun Gothic"/>
        </w:rPr>
        <w:tab/>
        <w:t>Client originating procedure</w:t>
      </w:r>
      <w:bookmarkEnd w:id="504"/>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505" w:name="_CR6_3_2_3_2"/>
      <w:bookmarkStart w:id="506" w:name="_Toc193393823"/>
      <w:bookmarkEnd w:id="505"/>
      <w:r>
        <w:rPr>
          <w:rFonts w:eastAsia="Malgun Gothic"/>
        </w:rPr>
        <w:t>6.3.2.3.2</w:t>
      </w:r>
      <w:r>
        <w:rPr>
          <w:rFonts w:eastAsia="Malgun Gothic"/>
        </w:rPr>
        <w:tab/>
        <w:t>Client terminating procedure</w:t>
      </w:r>
      <w:bookmarkEnd w:id="506"/>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507" w:name="_CR6_3_3"/>
      <w:bookmarkStart w:id="508" w:name="_Toc193393824"/>
      <w:bookmarkEnd w:id="507"/>
      <w:r>
        <w:rPr>
          <w:lang w:eastAsia="zh-CN"/>
        </w:rPr>
        <w:t>6.3.3</w:t>
      </w:r>
      <w:r w:rsidRPr="00526FC3">
        <w:tab/>
      </w:r>
      <w:r>
        <w:t>On-demand</w:t>
      </w:r>
      <w:r w:rsidRPr="00526FC3">
        <w:t xml:space="preserve"> location reporting</w:t>
      </w:r>
      <w:bookmarkEnd w:id="508"/>
    </w:p>
    <w:p w14:paraId="67CD801A" w14:textId="77777777" w:rsidR="00CF6933" w:rsidRDefault="00CF6933" w:rsidP="00C23116">
      <w:pPr>
        <w:pStyle w:val="Heading4"/>
        <w:rPr>
          <w:rFonts w:eastAsia="Malgun Gothic"/>
        </w:rPr>
      </w:pPr>
      <w:bookmarkStart w:id="509" w:name="_CR6_3_3_1"/>
      <w:bookmarkStart w:id="510" w:name="_Toc193393825"/>
      <w:bookmarkEnd w:id="509"/>
      <w:r>
        <w:rPr>
          <w:rFonts w:eastAsia="Malgun Gothic"/>
        </w:rPr>
        <w:t>6.3.3.1</w:t>
      </w:r>
      <w:r>
        <w:rPr>
          <w:rFonts w:eastAsia="Malgun Gothic"/>
        </w:rPr>
        <w:tab/>
        <w:t>Client originating procedure</w:t>
      </w:r>
      <w:bookmarkEnd w:id="510"/>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lastRenderedPageBreak/>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511" w:name="_CR6_3_3_2"/>
      <w:bookmarkStart w:id="512" w:name="_Toc193393826"/>
      <w:bookmarkEnd w:id="511"/>
      <w:r>
        <w:rPr>
          <w:rFonts w:eastAsia="Malgun Gothic"/>
        </w:rPr>
        <w:t>6.3.3.2</w:t>
      </w:r>
      <w:r>
        <w:rPr>
          <w:rFonts w:eastAsia="Malgun Gothic"/>
        </w:rPr>
        <w:tab/>
        <w:t>Client terminating procedure</w:t>
      </w:r>
      <w:bookmarkEnd w:id="512"/>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513" w:name="_CR7"/>
      <w:bookmarkStart w:id="514" w:name="_Toc34303601"/>
      <w:bookmarkStart w:id="515" w:name="_Toc34403883"/>
      <w:bookmarkStart w:id="516" w:name="_Toc45281905"/>
      <w:bookmarkStart w:id="517" w:name="_Toc51933135"/>
      <w:bookmarkStart w:id="518" w:name="_Toc193393827"/>
      <w:bookmarkEnd w:id="513"/>
      <w:r>
        <w:t>7</w:t>
      </w:r>
      <w:r>
        <w:tab/>
        <w:t>Coding</w:t>
      </w:r>
      <w:bookmarkEnd w:id="514"/>
      <w:bookmarkEnd w:id="515"/>
      <w:bookmarkEnd w:id="516"/>
      <w:bookmarkEnd w:id="517"/>
      <w:bookmarkEnd w:id="518"/>
    </w:p>
    <w:p w14:paraId="35C69309" w14:textId="77777777" w:rsidR="00A658FD" w:rsidRDefault="00A658FD" w:rsidP="00C23116">
      <w:pPr>
        <w:pStyle w:val="Heading2"/>
      </w:pPr>
      <w:bookmarkStart w:id="519" w:name="_CR7_1"/>
      <w:bookmarkStart w:id="520" w:name="_Toc20157536"/>
      <w:bookmarkStart w:id="521" w:name="_Toc34303602"/>
      <w:bookmarkStart w:id="522" w:name="_Toc34403884"/>
      <w:bookmarkStart w:id="523" w:name="_Toc45281906"/>
      <w:bookmarkStart w:id="524" w:name="_Toc51933136"/>
      <w:bookmarkStart w:id="525" w:name="_Toc193393828"/>
      <w:bookmarkEnd w:id="519"/>
      <w:r>
        <w:t>7.1</w:t>
      </w:r>
      <w:r>
        <w:tab/>
        <w:t>General</w:t>
      </w:r>
      <w:bookmarkEnd w:id="520"/>
      <w:bookmarkEnd w:id="521"/>
      <w:bookmarkEnd w:id="522"/>
      <w:bookmarkEnd w:id="523"/>
      <w:bookmarkEnd w:id="524"/>
      <w:bookmarkEnd w:id="525"/>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526" w:name="_CR7_2"/>
      <w:bookmarkStart w:id="527" w:name="_Toc34303603"/>
      <w:bookmarkStart w:id="528" w:name="_Toc34403885"/>
      <w:bookmarkStart w:id="529" w:name="_Toc45281907"/>
      <w:bookmarkStart w:id="530" w:name="_Toc51933137"/>
      <w:bookmarkStart w:id="531" w:name="_Toc193393829"/>
      <w:bookmarkEnd w:id="526"/>
      <w:r>
        <w:t>7.2</w:t>
      </w:r>
      <w:r>
        <w:tab/>
        <w:t>Application u</w:t>
      </w:r>
      <w:r w:rsidRPr="000B2651">
        <w:t>nique ID</w:t>
      </w:r>
      <w:bookmarkEnd w:id="527"/>
      <w:bookmarkEnd w:id="528"/>
      <w:bookmarkEnd w:id="529"/>
      <w:bookmarkEnd w:id="530"/>
      <w:bookmarkEnd w:id="531"/>
    </w:p>
    <w:p w14:paraId="3EAADBC8" w14:textId="77777777" w:rsidR="002D24F6" w:rsidRPr="00E6092C" w:rsidRDefault="002D24F6" w:rsidP="00064832">
      <w:bookmarkStart w:id="532" w:name="_Toc34303604"/>
      <w:bookmarkStart w:id="533"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534" w:name="_CR7_3"/>
      <w:bookmarkStart w:id="535" w:name="_Toc45281908"/>
      <w:bookmarkStart w:id="536" w:name="_Toc51933138"/>
      <w:bookmarkStart w:id="537" w:name="_Toc193393830"/>
      <w:bookmarkEnd w:id="534"/>
      <w:r>
        <w:lastRenderedPageBreak/>
        <w:t>7.3</w:t>
      </w:r>
      <w:r w:rsidRPr="0073469F">
        <w:tab/>
      </w:r>
      <w:r>
        <w:t>Structure</w:t>
      </w:r>
      <w:bookmarkEnd w:id="532"/>
      <w:bookmarkEnd w:id="533"/>
      <w:bookmarkEnd w:id="535"/>
      <w:bookmarkEnd w:id="536"/>
      <w:bookmarkEnd w:id="537"/>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6A73BD35" w:rsidR="00191069" w:rsidRDefault="00191069" w:rsidP="00191069">
      <w:pPr>
        <w:pStyle w:val="B1"/>
      </w:pPr>
      <w:r>
        <w:t>j)</w:t>
      </w:r>
      <w:r>
        <w:tab/>
        <w:t>a &lt;location-based-</w:t>
      </w:r>
      <w:r w:rsidR="008B540D" w:rsidDel="008B540D">
        <w:t xml:space="preserve"> </w:t>
      </w:r>
      <w:r w:rsidR="004F34F7">
        <w:t>response</w:t>
      </w:r>
      <w:r>
        <w:t>&gt; element</w:t>
      </w:r>
      <w:r w:rsidR="00763C30">
        <w:t>; or</w:t>
      </w:r>
    </w:p>
    <w:p w14:paraId="744F16A0" w14:textId="6DE73257" w:rsidR="00763C30" w:rsidRDefault="00763C30" w:rsidP="00191069">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7837350" w:rsidR="00880DD4" w:rsidRDefault="00880DD4" w:rsidP="00880DD4">
      <w:pPr>
        <w:pStyle w:val="B1"/>
      </w:pPr>
      <w:r>
        <w:rPr>
          <w:lang w:val="en-US"/>
        </w:rPr>
        <w:t>d)</w:t>
      </w:r>
      <w:r>
        <w:rPr>
          <w:lang w:val="en-US"/>
        </w:rPr>
        <w:tab/>
      </w:r>
      <w:r w:rsidR="00247C51">
        <w:rPr>
          <w:lang w:val="en-US"/>
        </w:rPr>
        <w:t xml:space="preserve">shall include </w:t>
      </w:r>
      <w:r>
        <w:t>an &lt;expiry-time&gt; element;</w:t>
      </w:r>
      <w:r w:rsidR="00247C51">
        <w:t xml:space="preserve"> and</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58E6179" w14:textId="272243E9"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17118735" w14:textId="6F73B15F" w:rsidR="00247C51" w:rsidRDefault="00247C51" w:rsidP="00247C5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6894053A" w14:textId="702FD527" w:rsidR="00247C51" w:rsidRDefault="00247C51" w:rsidP="00A40761">
      <w:pPr>
        <w:pStyle w:val="EditorsNote"/>
        <w:rPr>
          <w:lang w:eastAsia="zh-CN"/>
        </w:rPr>
      </w:pP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lastRenderedPageBreak/>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36CBEA4D" w:rsidR="00AA21C2" w:rsidRDefault="00AA21C2" w:rsidP="00AA21C2">
      <w:pPr>
        <w:pStyle w:val="B1"/>
        <w:rPr>
          <w:lang w:eastAsia="zh-CN"/>
        </w:rPr>
      </w:pPr>
      <w:r>
        <w:t>b)</w:t>
      </w:r>
      <w:r>
        <w:tab/>
      </w:r>
      <w:r w:rsidR="00D26BEA">
        <w:t xml:space="preserve">shall include </w:t>
      </w:r>
      <w:r>
        <w:t>a &lt;trigger-id&gt; element; and</w:t>
      </w:r>
    </w:p>
    <w:p w14:paraId="00CA1468" w14:textId="3E5DF3A9" w:rsidR="00AA21C2" w:rsidRDefault="00AA21C2" w:rsidP="00AA21C2">
      <w:pPr>
        <w:pStyle w:val="B1"/>
        <w:rPr>
          <w:lang w:eastAsia="zh-CN"/>
        </w:rPr>
      </w:pPr>
      <w:r>
        <w:t>c)</w:t>
      </w:r>
      <w:r>
        <w:tab/>
      </w:r>
      <w:r w:rsidR="00D26BEA">
        <w:t xml:space="preserve">shall include </w:t>
      </w:r>
      <w:r>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pPr>
      <w:r>
        <w:t>v)</w:t>
      </w:r>
      <w:r>
        <w:tab/>
        <w:t>a &lt;latest-coordinate&gt; element;</w:t>
      </w:r>
    </w:p>
    <w:p w14:paraId="401BCDC2" w14:textId="7565CD4B" w:rsidR="00D26BEA" w:rsidRDefault="00D26BEA" w:rsidP="00D26BEA">
      <w:pPr>
        <w:pStyle w:val="B1"/>
        <w:overflowPunct/>
        <w:autoSpaceDE/>
        <w:autoSpaceDN/>
        <w:adjustRightInd/>
        <w:textAlignment w:val="auto"/>
        <w:rPr>
          <w:lang w:eastAsia="zh-CN"/>
        </w:rPr>
      </w:pPr>
      <w:r>
        <w:rPr>
          <w:lang w:eastAsia="en-US"/>
        </w:rPr>
        <w:t>d)</w:t>
      </w:r>
      <w:r>
        <w:rPr>
          <w:lang w:eastAsia="en-US"/>
        </w:rPr>
        <w:tab/>
        <w:t xml:space="preserve">may include a </w:t>
      </w:r>
      <w:r w:rsidRPr="00B546BD">
        <w:rPr>
          <w:lang w:eastAsia="en-US"/>
        </w:rPr>
        <w:t>&lt;subscription-identifier&gt;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461"/>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lastRenderedPageBreak/>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B7669C">
      <w:r>
        <w:t xml:space="preserve">a) </w:t>
      </w:r>
      <w:r w:rsidR="001E1B1F">
        <w:t xml:space="preserve">shall </w:t>
      </w:r>
      <w:r>
        <w:t xml:space="preserve">include </w:t>
      </w:r>
      <w:r w:rsidR="001E1B1F">
        <w:t>a &lt;request-id&gt; attribute</w:t>
      </w:r>
      <w:r>
        <w:t>;</w:t>
      </w:r>
    </w:p>
    <w:p w14:paraId="76EC3E7B" w14:textId="5AE33BB7" w:rsidR="00B7669C" w:rsidRDefault="00B7669C" w:rsidP="00A40761">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lastRenderedPageBreak/>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4827BB50" w:rsidR="00B7669C" w:rsidRDefault="00B7669C" w:rsidP="00A4076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17550762" w14:textId="0BA8B25B" w:rsidR="00B7669C" w:rsidRPr="00076710" w:rsidRDefault="00B7669C" w:rsidP="00A4076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lastRenderedPageBreak/>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023E4ECB" w:rsidR="00E54A5F" w:rsidRDefault="00E54A5F" w:rsidP="003F1415">
      <w:pPr>
        <w:pStyle w:val="B1"/>
      </w:pPr>
      <w:bookmarkStart w:id="538" w:name="_Toc34303605"/>
      <w:bookmarkStart w:id="53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0EB87DF6" w14:textId="1FEC56FE" w:rsidR="00763C30" w:rsidRPr="008026EF"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787C33E7" w14:textId="77777777" w:rsidR="00483D06" w:rsidRPr="0073469F" w:rsidRDefault="00483D06" w:rsidP="00C23116">
      <w:pPr>
        <w:pStyle w:val="Heading2"/>
      </w:pPr>
      <w:bookmarkStart w:id="540" w:name="_CR7_4"/>
      <w:bookmarkStart w:id="541" w:name="_Toc45281909"/>
      <w:bookmarkStart w:id="542" w:name="_Toc51933139"/>
      <w:bookmarkStart w:id="543" w:name="_Toc193393831"/>
      <w:bookmarkEnd w:id="540"/>
      <w:r>
        <w:lastRenderedPageBreak/>
        <w:t>7.4</w:t>
      </w:r>
      <w:r w:rsidRPr="0073469F">
        <w:tab/>
        <w:t>XML schema</w:t>
      </w:r>
      <w:bookmarkEnd w:id="538"/>
      <w:bookmarkEnd w:id="539"/>
      <w:bookmarkEnd w:id="541"/>
      <w:bookmarkEnd w:id="542"/>
      <w:bookmarkEnd w:id="543"/>
    </w:p>
    <w:p w14:paraId="6B0B86F5" w14:textId="77777777" w:rsidR="0054794C" w:rsidRPr="0073469F" w:rsidRDefault="0054794C" w:rsidP="00C23116">
      <w:pPr>
        <w:pStyle w:val="Heading3"/>
      </w:pPr>
      <w:bookmarkStart w:id="544" w:name="_CR7_4_1"/>
      <w:bookmarkStart w:id="545" w:name="_Toc20156505"/>
      <w:bookmarkStart w:id="546" w:name="_Toc27501696"/>
      <w:bookmarkStart w:id="547" w:name="_Toc45281910"/>
      <w:bookmarkStart w:id="548" w:name="_Toc51933140"/>
      <w:bookmarkStart w:id="549" w:name="_Toc34303606"/>
      <w:bookmarkStart w:id="550" w:name="_Toc34403888"/>
      <w:bookmarkStart w:id="551" w:name="_Toc193393832"/>
      <w:bookmarkEnd w:id="544"/>
      <w:r>
        <w:t>7</w:t>
      </w:r>
      <w:r w:rsidRPr="0073469F">
        <w:t>.</w:t>
      </w:r>
      <w:r>
        <w:t>4</w:t>
      </w:r>
      <w:r w:rsidRPr="0073469F">
        <w:t>.1</w:t>
      </w:r>
      <w:r w:rsidRPr="0073469F">
        <w:tab/>
        <w:t>General</w:t>
      </w:r>
      <w:bookmarkEnd w:id="545"/>
      <w:bookmarkEnd w:id="546"/>
      <w:bookmarkEnd w:id="547"/>
      <w:bookmarkEnd w:id="548"/>
      <w:bookmarkEnd w:id="551"/>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552" w:name="_CR7_4_2"/>
      <w:bookmarkStart w:id="553" w:name="_Toc25306461"/>
      <w:bookmarkStart w:id="554" w:name="_Toc26192784"/>
      <w:bookmarkStart w:id="555" w:name="_Toc34137063"/>
      <w:bookmarkStart w:id="556" w:name="_Toc34137377"/>
      <w:bookmarkStart w:id="557" w:name="_Toc34138525"/>
      <w:bookmarkStart w:id="558" w:name="_Toc34138768"/>
      <w:bookmarkStart w:id="559" w:name="_Toc34395105"/>
      <w:bookmarkStart w:id="560" w:name="_Toc45264322"/>
      <w:bookmarkStart w:id="561" w:name="_Toc123645404"/>
      <w:bookmarkStart w:id="562" w:name="_Toc45281911"/>
      <w:bookmarkStart w:id="563" w:name="_Toc51933141"/>
      <w:bookmarkStart w:id="564" w:name="_Toc193393833"/>
      <w:bookmarkEnd w:id="552"/>
      <w:r>
        <w:rPr>
          <w:lang w:eastAsia="zh-CN"/>
        </w:rPr>
        <w:t>7.4.2</w:t>
      </w:r>
      <w:r>
        <w:rPr>
          <w:lang w:eastAsia="zh-CN"/>
        </w:rPr>
        <w:tab/>
      </w:r>
      <w:r>
        <w:rPr>
          <w:rFonts w:hint="eastAsia"/>
          <w:lang w:eastAsia="zh-CN"/>
        </w:rPr>
        <w:t>X</w:t>
      </w:r>
      <w:r>
        <w:rPr>
          <w:lang w:eastAsia="zh-CN"/>
        </w:rPr>
        <w:t>ML schema</w:t>
      </w:r>
      <w:bookmarkEnd w:id="564"/>
    </w:p>
    <w:p w14:paraId="02498F12" w14:textId="77777777" w:rsidR="004D31A4" w:rsidRDefault="004D31A4" w:rsidP="004D31A4">
      <w:pPr>
        <w:pStyle w:val="PL"/>
      </w:pPr>
      <w:r>
        <w:t>&lt;?xml version="1.0" encoding="UTF-8"?&gt;</w:t>
      </w:r>
    </w:p>
    <w:p w14:paraId="5B024C33" w14:textId="77777777" w:rsidR="004D31A4" w:rsidRDefault="004D31A4" w:rsidP="004D31A4">
      <w:pPr>
        <w:pStyle w:val="PL"/>
      </w:pPr>
      <w:r>
        <w:t>&lt;xs:schema xmlns:xs="</w:t>
      </w:r>
      <w:hyperlink r:id="rId13" w:history="1">
        <w:r w:rsidRPr="006B7644">
          <w:t>http://www.w3.org/2001/XMLSchema</w:t>
        </w:r>
      </w:hyperlink>
      <w:r>
        <w:t>"</w:t>
      </w:r>
    </w:p>
    <w:p w14:paraId="0232363F" w14:textId="77777777" w:rsidR="004D31A4" w:rsidRDefault="004D31A4" w:rsidP="004D31A4">
      <w:pPr>
        <w:pStyle w:val="PL"/>
      </w:pPr>
      <w:r>
        <w:t>targetNamespace="urn:3gpp:ns:sealLocationInfo:1.0"</w:t>
      </w:r>
    </w:p>
    <w:p w14:paraId="5B57C0B6" w14:textId="77777777" w:rsidR="004D31A4" w:rsidRDefault="004D31A4" w:rsidP="004D31A4">
      <w:pPr>
        <w:pStyle w:val="PL"/>
      </w:pPr>
      <w:r>
        <w:t>xmlns:sealloc="urn:3gpp:ns:sealLocationInfo:1.0"</w:t>
      </w:r>
    </w:p>
    <w:p w14:paraId="5088FE4E" w14:textId="77777777" w:rsidR="004D31A4" w:rsidRDefault="004D31A4" w:rsidP="004D31A4">
      <w:pPr>
        <w:pStyle w:val="PL"/>
      </w:pPr>
      <w:r>
        <w:t>elementFormDefault="qualified"</w:t>
      </w:r>
    </w:p>
    <w:p w14:paraId="3290CE4E" w14:textId="77777777" w:rsidR="004D31A4" w:rsidRDefault="004D31A4" w:rsidP="004D31A4">
      <w:pPr>
        <w:pStyle w:val="PL"/>
      </w:pPr>
      <w:r>
        <w:t>attributeFormDefault="unqualified"</w:t>
      </w:r>
    </w:p>
    <w:p w14:paraId="78474340" w14:textId="77777777" w:rsidR="004D31A4" w:rsidRDefault="004D31A4" w:rsidP="004D31A4">
      <w:pPr>
        <w:pStyle w:val="PL"/>
      </w:pPr>
      <w:r>
        <w:t>xmlns:xenc="</w:t>
      </w:r>
      <w:r w:rsidRPr="00B223DD">
        <w:t>http://www.w3.org/2001/04/xmlenc#</w:t>
      </w:r>
      <w:r>
        <w:t>"&gt;</w:t>
      </w:r>
    </w:p>
    <w:p w14:paraId="60EBE1F0" w14:textId="77777777" w:rsidR="004D31A4" w:rsidRPr="00393992" w:rsidRDefault="004D31A4" w:rsidP="004D31A4">
      <w:pPr>
        <w:pStyle w:val="PL"/>
        <w:rPr>
          <w:rFonts w:eastAsia="SimSun"/>
        </w:rPr>
      </w:pPr>
    </w:p>
    <w:p w14:paraId="54479F69" w14:textId="77777777" w:rsidR="004D31A4" w:rsidRPr="00681B9E" w:rsidRDefault="004D31A4" w:rsidP="004D31A4">
      <w:pPr>
        <w:pStyle w:val="PL"/>
        <w:rPr>
          <w:lang w:val="fr-FR"/>
        </w:rPr>
      </w:pPr>
      <w:r w:rsidRPr="00681B9E">
        <w:rPr>
          <w:lang w:val="fr-FR"/>
        </w:rPr>
        <w:t>&lt;xs:import namespace="http://www.w3.org/XML/1998/namespace"</w:t>
      </w:r>
    </w:p>
    <w:p w14:paraId="5ABB5636" w14:textId="77777777" w:rsidR="004D31A4" w:rsidRPr="00681B9E" w:rsidRDefault="004D31A4" w:rsidP="004D31A4">
      <w:pPr>
        <w:pStyle w:val="PL"/>
        <w:rPr>
          <w:lang w:val="fr-FR"/>
        </w:rPr>
      </w:pPr>
      <w:r w:rsidRPr="00681B9E">
        <w:rPr>
          <w:lang w:val="fr-FR"/>
        </w:rPr>
        <w:t xml:space="preserve">  schemaLocation="http://www.w3.org/2001/xml.xsd"/&gt;</w:t>
      </w:r>
    </w:p>
    <w:p w14:paraId="5FE73201" w14:textId="77777777" w:rsidR="004D31A4" w:rsidRPr="00681B9E" w:rsidRDefault="004D31A4" w:rsidP="004D31A4">
      <w:pPr>
        <w:pStyle w:val="PL"/>
        <w:rPr>
          <w:lang w:val="fr-FR"/>
        </w:rPr>
      </w:pPr>
    </w:p>
    <w:p w14:paraId="437628C7" w14:textId="77777777" w:rsidR="004D31A4" w:rsidRDefault="004D31A4" w:rsidP="004D31A4">
      <w:pPr>
        <w:pStyle w:val="PL"/>
      </w:pPr>
      <w:r w:rsidRPr="00681B9E">
        <w:rPr>
          <w:lang w:val="fr-FR"/>
        </w:rPr>
        <w:tab/>
      </w:r>
      <w:r>
        <w:t>&lt;xs:element name="location-info" id="loc"&gt;</w:t>
      </w:r>
    </w:p>
    <w:p w14:paraId="27074106" w14:textId="77777777" w:rsidR="004D31A4" w:rsidRDefault="004D31A4" w:rsidP="004D31A4">
      <w:pPr>
        <w:pStyle w:val="PL"/>
      </w:pPr>
      <w:r>
        <w:tab/>
        <w:t>&lt;xs:annotation&gt;</w:t>
      </w:r>
    </w:p>
    <w:p w14:paraId="5C5637C7" w14:textId="77777777" w:rsidR="004D31A4" w:rsidRDefault="004D31A4" w:rsidP="004D31A4">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72A6BAC3" w14:textId="77777777" w:rsidR="004D31A4" w:rsidRDefault="004D31A4" w:rsidP="004D31A4">
      <w:pPr>
        <w:pStyle w:val="PL"/>
      </w:pPr>
      <w:r>
        <w:tab/>
        <w:t>&lt;/xs:annotation&gt;</w:t>
      </w:r>
    </w:p>
    <w:p w14:paraId="0157B325" w14:textId="77777777" w:rsidR="004D31A4" w:rsidRDefault="004D31A4" w:rsidP="004D31A4">
      <w:pPr>
        <w:pStyle w:val="PL"/>
      </w:pPr>
      <w:r>
        <w:tab/>
        <w:t>&lt;xs:complexType&gt;</w:t>
      </w:r>
    </w:p>
    <w:p w14:paraId="1C803FED" w14:textId="77777777" w:rsidR="004D31A4" w:rsidRDefault="004D31A4" w:rsidP="004D31A4">
      <w:pPr>
        <w:pStyle w:val="PL"/>
      </w:pPr>
      <w:r>
        <w:tab/>
        <w:t>&lt;xs:choice</w:t>
      </w:r>
      <w:r>
        <w:t xml:space="preserve"> maxOccurs="unbounded"</w:t>
      </w:r>
      <w:r>
        <w:t>&gt;</w:t>
      </w:r>
    </w:p>
    <w:p w14:paraId="7F212463" w14:textId="77777777" w:rsidR="004D31A4" w:rsidRDefault="004D31A4" w:rsidP="004D31A4">
      <w:pPr>
        <w:pStyle w:val="PL"/>
      </w:pPr>
      <w:r>
        <w:tab/>
        <w:t>&lt;xs:element name="Identity" type="sealloc:tIdentityType"/&gt;</w:t>
      </w:r>
    </w:p>
    <w:p w14:paraId="357DE5A3" w14:textId="77777777" w:rsidR="004D31A4" w:rsidRDefault="004D31A4" w:rsidP="004D31A4">
      <w:pPr>
        <w:pStyle w:val="PL"/>
      </w:pPr>
      <w:r>
        <w:tab/>
        <w:t>&lt;xs:element name="Configuration" type="sealloc:tConfigurationType"/&gt;</w:t>
      </w:r>
    </w:p>
    <w:p w14:paraId="39DF5D3B" w14:textId="77777777" w:rsidR="004D31A4" w:rsidRDefault="004D31A4" w:rsidP="004D31A4">
      <w:pPr>
        <w:pStyle w:val="PL"/>
      </w:pPr>
      <w:r>
        <w:tab/>
        <w:t>&lt;xs:element name="Report" type="sealloc:tReportType"/&gt;</w:t>
      </w:r>
    </w:p>
    <w:p w14:paraId="4908710E" w14:textId="77777777" w:rsidR="004D31A4" w:rsidRDefault="004D31A4" w:rsidP="004D31A4">
      <w:pPr>
        <w:pStyle w:val="PL"/>
      </w:pPr>
      <w:r>
        <w:tab/>
      </w:r>
      <w:r w:rsidRPr="00F30A21">
        <w:t>&lt;xs:element name="</w:t>
      </w:r>
      <w:r>
        <w:t>LocationBasedQuery" type="sealloc:tLocationBasedQuery</w:t>
      </w:r>
      <w:r w:rsidRPr="00F30A21">
        <w:t>Type"/&gt;</w:t>
      </w:r>
    </w:p>
    <w:p w14:paraId="63E61102" w14:textId="77777777" w:rsidR="004D31A4" w:rsidRDefault="004D31A4" w:rsidP="004D31A4">
      <w:pPr>
        <w:pStyle w:val="PL"/>
      </w:pPr>
      <w:r>
        <w:tab/>
      </w:r>
      <w:r w:rsidRPr="00F30A21">
        <w:t>&lt;xs:element name="</w:t>
      </w:r>
      <w:r>
        <w:t>LocationBasedResponse" type="sealloc:tLocationBasedResponse</w:t>
      </w:r>
      <w:r w:rsidRPr="00F30A21">
        <w:t>Type"/&gt;</w:t>
      </w:r>
    </w:p>
    <w:p w14:paraId="0C275B49" w14:textId="77777777" w:rsidR="004D31A4" w:rsidRDefault="004D31A4" w:rsidP="004D31A4">
      <w:pPr>
        <w:pStyle w:val="PL"/>
      </w:pPr>
      <w:r>
        <w:tab/>
      </w:r>
      <w:r w:rsidRPr="00F30A21">
        <w:t>&lt;xs:element name="</w:t>
      </w:r>
      <w:r>
        <w:t>Notification" type="sealloc:tNotification</w:t>
      </w:r>
      <w:r w:rsidRPr="00F30A21">
        <w:t>Type"/&gt;</w:t>
      </w:r>
    </w:p>
    <w:p w14:paraId="5CE5C607" w14:textId="77777777" w:rsidR="004D31A4" w:rsidRDefault="004D31A4" w:rsidP="004D31A4">
      <w:pPr>
        <w:pStyle w:val="PL"/>
      </w:pPr>
      <w:r>
        <w:tab/>
        <w:t>&lt;xs:element name="Request" type="sealloc:tRequestType"/&gt;</w:t>
      </w:r>
    </w:p>
    <w:p w14:paraId="75EAD175" w14:textId="77777777" w:rsidR="004D31A4" w:rsidRDefault="004D31A4" w:rsidP="004D31A4">
      <w:pPr>
        <w:pStyle w:val="PL"/>
      </w:pPr>
      <w:r>
        <w:tab/>
        <w:t>&lt;xs:element name="RequestedIdentity" type="sealloc:tRequestedIDType"/&gt;</w:t>
      </w:r>
    </w:p>
    <w:p w14:paraId="4C726A51" w14:textId="77777777" w:rsidR="004D31A4" w:rsidRDefault="004D31A4" w:rsidP="004D31A4">
      <w:pPr>
        <w:pStyle w:val="PL"/>
      </w:pPr>
      <w:r>
        <w:tab/>
      </w:r>
      <w:r w:rsidRPr="00F30A21">
        <w:t>&lt;xs:element name="</w:t>
      </w:r>
      <w:r>
        <w:t>Subscription" type="sealloc:tSubscription</w:t>
      </w:r>
      <w:r w:rsidRPr="00F30A21">
        <w:t>Type"/&gt;</w:t>
      </w:r>
    </w:p>
    <w:p w14:paraId="5C658628" w14:textId="77777777" w:rsidR="004D31A4" w:rsidRDefault="004D31A4" w:rsidP="004D31A4">
      <w:pPr>
        <w:pStyle w:val="PL"/>
      </w:pPr>
      <w:r>
        <w:tab/>
      </w:r>
      <w:r w:rsidRPr="00F30A21">
        <w:t>&lt;xs:element name="</w:t>
      </w:r>
      <w:r>
        <w:t>ReportRequest" type="sealloc:tReportRequest</w:t>
      </w:r>
      <w:r w:rsidRPr="00F30A21">
        <w:t>Type"/&gt;</w:t>
      </w:r>
    </w:p>
    <w:p w14:paraId="3984BB35" w14:textId="13E0EE26" w:rsidR="004D31A4" w:rsidRPr="005B55BE" w:rsidRDefault="004D31A4" w:rsidP="004D31A4">
      <w:pPr>
        <w:pStyle w:val="PL"/>
      </w:pPr>
    </w:p>
    <w:p w14:paraId="340EAA95" w14:textId="77777777" w:rsidR="004D31A4" w:rsidRPr="005B55BE" w:rsidRDefault="004D31A4" w:rsidP="004D31A4">
      <w:pPr>
        <w:pStyle w:val="PL"/>
      </w:pPr>
      <w:r w:rsidRPr="005B55BE">
        <w:tab/>
        <w:t>&lt;xs:element name="anyExt" type="sealloc:anyExtType" minOccurs="0"/&gt;</w:t>
      </w:r>
    </w:p>
    <w:p w14:paraId="31B2F72A" w14:textId="77777777" w:rsidR="004D31A4" w:rsidRPr="005B55BE" w:rsidRDefault="004D31A4" w:rsidP="004D31A4">
      <w:pPr>
        <w:pStyle w:val="PL"/>
      </w:pPr>
      <w:r w:rsidRPr="005B55BE">
        <w:tab/>
        <w:t>&lt;xs:any namespace="##other" processContents="lax" minOccurs="0" maxOccurs="unbounded"/&gt;</w:t>
      </w:r>
    </w:p>
    <w:p w14:paraId="39C0C25A" w14:textId="77777777" w:rsidR="004D31A4" w:rsidRPr="005B55BE" w:rsidRDefault="004D31A4" w:rsidP="004D31A4">
      <w:pPr>
        <w:pStyle w:val="PL"/>
      </w:pPr>
      <w:r w:rsidRPr="005B55BE">
        <w:tab/>
        <w:t>&lt;/xs:choice&gt;</w:t>
      </w:r>
    </w:p>
    <w:p w14:paraId="32ECC419" w14:textId="77777777" w:rsidR="004D31A4" w:rsidRPr="005B55BE" w:rsidRDefault="004D31A4" w:rsidP="004D31A4">
      <w:pPr>
        <w:pStyle w:val="PL"/>
      </w:pPr>
      <w:r w:rsidRPr="005B55BE">
        <w:tab/>
        <w:t>&lt;xs:anyAttribute namespace="##any" processContents="lax"/&gt;</w:t>
      </w:r>
    </w:p>
    <w:p w14:paraId="402BBEE9" w14:textId="77777777" w:rsidR="004D31A4" w:rsidRPr="005B55BE" w:rsidRDefault="004D31A4" w:rsidP="004D31A4">
      <w:pPr>
        <w:pStyle w:val="PL"/>
      </w:pPr>
      <w:r w:rsidRPr="005B55BE">
        <w:tab/>
        <w:t>&lt;/xs:complexType&gt;</w:t>
      </w:r>
    </w:p>
    <w:p w14:paraId="6947C397" w14:textId="77777777" w:rsidR="004D31A4" w:rsidRPr="005B55BE" w:rsidRDefault="004D31A4" w:rsidP="004D31A4">
      <w:pPr>
        <w:pStyle w:val="PL"/>
      </w:pPr>
      <w:r w:rsidRPr="005B55BE">
        <w:tab/>
        <w:t>&lt;/xs:element&gt;</w:t>
      </w:r>
    </w:p>
    <w:p w14:paraId="0127549F" w14:textId="77777777" w:rsidR="004D31A4" w:rsidRPr="005B55BE" w:rsidRDefault="004D31A4" w:rsidP="004D31A4">
      <w:pPr>
        <w:pStyle w:val="PL"/>
      </w:pPr>
    </w:p>
    <w:p w14:paraId="5CE6064A" w14:textId="77777777" w:rsidR="004D31A4" w:rsidRPr="005B55BE" w:rsidRDefault="004D31A4" w:rsidP="004D31A4">
      <w:pPr>
        <w:pStyle w:val="PL"/>
      </w:pPr>
      <w:r w:rsidRPr="005B55BE">
        <w:tab/>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p>
    <w:p w14:paraId="7F8C3D5D" w14:textId="77777777" w:rsidR="004D31A4" w:rsidRDefault="004D31A4" w:rsidP="004D31A4">
      <w:pPr>
        <w:pStyle w:val="PL"/>
      </w:pPr>
      <w:r w:rsidRPr="005B55BE">
        <w:tab/>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p>
    <w:p w14:paraId="421B2773" w14:textId="77777777" w:rsidR="004D31A4" w:rsidRDefault="004D31A4" w:rsidP="004D31A4">
      <w:pPr>
        <w:pStyle w:val="PL"/>
      </w:pPr>
    </w:p>
    <w:p w14:paraId="26C53AA0" w14:textId="77777777" w:rsidR="004D31A4" w:rsidRPr="005B55BE" w:rsidRDefault="004D31A4" w:rsidP="004D31A4">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7766C96A" w14:textId="77777777" w:rsidR="004D31A4" w:rsidRPr="005B55BE" w:rsidRDefault="004D31A4" w:rsidP="004D31A4">
      <w:pPr>
        <w:pStyle w:val="PL"/>
        <w:rPr>
          <w:lang w:eastAsia="zh-CN"/>
        </w:rPr>
      </w:pPr>
    </w:p>
    <w:p w14:paraId="3D49D7AD" w14:textId="77777777" w:rsidR="004D31A4" w:rsidRDefault="004D31A4" w:rsidP="004D31A4">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54E3DE8A" w14:textId="77777777" w:rsidR="004D31A4" w:rsidRDefault="004D31A4" w:rsidP="004D31A4">
      <w:pPr>
        <w:pStyle w:val="PL"/>
      </w:pPr>
    </w:p>
    <w:p w14:paraId="44DD340B" w14:textId="77777777" w:rsidR="004D31A4" w:rsidRDefault="004D31A4" w:rsidP="004D31A4">
      <w:pPr>
        <w:pStyle w:val="PL"/>
      </w:pPr>
      <w:r w:rsidRPr="006D793F">
        <w:tab/>
      </w:r>
      <w:r>
        <w:t>&lt;xs:complexType name="tIdentityType"&gt;</w:t>
      </w:r>
    </w:p>
    <w:p w14:paraId="752250A7" w14:textId="77777777" w:rsidR="004D31A4" w:rsidRDefault="004D31A4" w:rsidP="004D31A4">
      <w:pPr>
        <w:pStyle w:val="PL"/>
      </w:pPr>
      <w:r>
        <w:tab/>
        <w:t>&lt;xs:choice&gt;</w:t>
      </w:r>
    </w:p>
    <w:p w14:paraId="407CFB86" w14:textId="77777777" w:rsidR="004D31A4" w:rsidRDefault="004D31A4" w:rsidP="004D31A4">
      <w:pPr>
        <w:pStyle w:val="PL"/>
      </w:pPr>
      <w:r>
        <w:tab/>
        <w:t>&lt;xs:element name=</w:t>
      </w:r>
      <w:r w:rsidRPr="00DB1907">
        <w:t>"VAL-user-id" type="seal</w:t>
      </w:r>
      <w:r>
        <w:t>loc</w:t>
      </w:r>
      <w:r w:rsidRPr="00DB1907">
        <w:t>:contentType" minOccurs="0"/&gt;</w:t>
      </w:r>
    </w:p>
    <w:p w14:paraId="15CA0A0A" w14:textId="77777777" w:rsidR="004D31A4" w:rsidRDefault="004D31A4" w:rsidP="004D31A4">
      <w:pPr>
        <w:pStyle w:val="PL"/>
      </w:pPr>
      <w:r>
        <w:tab/>
      </w:r>
      <w:r w:rsidRPr="00DB1907">
        <w:t>&lt;xs:element name="VAL-group-id" type="xs:string" minOccurs="0"/&gt;</w:t>
      </w:r>
    </w:p>
    <w:p w14:paraId="02EFEA9E" w14:textId="77777777" w:rsidR="004D31A4" w:rsidRDefault="004D31A4" w:rsidP="004D31A4">
      <w:pPr>
        <w:pStyle w:val="PL"/>
      </w:pPr>
      <w:r>
        <w:tab/>
        <w:t>&lt;xs:any namespace="##other" processContents="lax" minOccurs="0" maxOccurs="unbounded"/&gt;</w:t>
      </w:r>
    </w:p>
    <w:p w14:paraId="49085FBA" w14:textId="77777777" w:rsidR="004D31A4" w:rsidRPr="00587E76" w:rsidRDefault="004D31A4" w:rsidP="004D31A4">
      <w:pPr>
        <w:pStyle w:val="PL"/>
      </w:pPr>
      <w:r>
        <w:tab/>
      </w:r>
      <w:r w:rsidRPr="0098763C">
        <w:t>&lt;xs:element name="anyExt" type="</w:t>
      </w:r>
      <w:r>
        <w:t>sealloc:</w:t>
      </w:r>
      <w:r w:rsidRPr="0098763C">
        <w:t>anyExtType" minOccurs="0"/&gt;</w:t>
      </w:r>
    </w:p>
    <w:p w14:paraId="614D427B" w14:textId="77777777" w:rsidR="004D31A4" w:rsidRDefault="004D31A4" w:rsidP="004D31A4">
      <w:pPr>
        <w:pStyle w:val="PL"/>
      </w:pPr>
      <w:r>
        <w:tab/>
        <w:t>&lt;/xs:choice&gt;</w:t>
      </w:r>
    </w:p>
    <w:p w14:paraId="6BFC4657" w14:textId="77777777" w:rsidR="004D31A4" w:rsidRDefault="004D31A4" w:rsidP="004D31A4">
      <w:pPr>
        <w:pStyle w:val="PL"/>
      </w:pPr>
      <w:r>
        <w:tab/>
        <w:t>&lt;xs:anyAttribute namespace="##any" processContents="lax"/&gt;</w:t>
      </w:r>
    </w:p>
    <w:p w14:paraId="482379C1" w14:textId="77777777" w:rsidR="004D31A4" w:rsidRDefault="004D31A4" w:rsidP="004D31A4">
      <w:pPr>
        <w:pStyle w:val="PL"/>
      </w:pPr>
      <w:r>
        <w:tab/>
        <w:t>&lt;/xs:complexType&gt;</w:t>
      </w:r>
    </w:p>
    <w:p w14:paraId="1402CE96" w14:textId="77777777" w:rsidR="004D31A4" w:rsidRDefault="004D31A4" w:rsidP="004D31A4">
      <w:pPr>
        <w:pStyle w:val="PL"/>
      </w:pPr>
    </w:p>
    <w:p w14:paraId="4ABC126E" w14:textId="77777777" w:rsidR="004D31A4" w:rsidRDefault="004D31A4" w:rsidP="004D31A4">
      <w:pPr>
        <w:pStyle w:val="PL"/>
      </w:pPr>
      <w:r>
        <w:tab/>
        <w:t>&lt;xs:complexType name="tConfigurationType"&gt;</w:t>
      </w:r>
    </w:p>
    <w:p w14:paraId="2C1BD9CF" w14:textId="77777777" w:rsidR="004D31A4" w:rsidRDefault="004D31A4" w:rsidP="004D31A4">
      <w:pPr>
        <w:pStyle w:val="PL"/>
      </w:pPr>
      <w:r>
        <w:tab/>
      </w:r>
      <w:r w:rsidRPr="00F04116">
        <w:t>&lt;xs:sequence&gt;</w:t>
      </w:r>
    </w:p>
    <w:p w14:paraId="437F977E" w14:textId="77777777" w:rsidR="004D31A4" w:rsidRDefault="004D31A4" w:rsidP="004D31A4">
      <w:pPr>
        <w:pStyle w:val="PL"/>
      </w:pPr>
      <w:r>
        <w:tab/>
        <w:t>&lt;xs:element name="LocationInformation" type="sealloc:tRequestedLocationType" minOccurs="0"/&gt;</w:t>
      </w:r>
    </w:p>
    <w:p w14:paraId="10E38695" w14:textId="77777777" w:rsidR="004D31A4" w:rsidRDefault="004D31A4" w:rsidP="004D31A4">
      <w:pPr>
        <w:pStyle w:val="PL"/>
      </w:pPr>
      <w:r>
        <w:tab/>
        <w:t>&lt;xs:element name="TriggeringCriteria" type="sealloc:TriggeringCriteriaType"</w:t>
      </w:r>
      <w:r w:rsidRPr="00F2138A">
        <w:t xml:space="preserve"> </w:t>
      </w:r>
      <w:r>
        <w:t>minOccurs="0"</w:t>
      </w:r>
      <w:r>
        <w:t>/&gt;</w:t>
      </w:r>
    </w:p>
    <w:p w14:paraId="03AEB263" w14:textId="77777777" w:rsidR="004D31A4" w:rsidRPr="005B55BE" w:rsidRDefault="004D31A4" w:rsidP="004D31A4">
      <w:pPr>
        <w:pStyle w:val="PL"/>
      </w:pPr>
      <w:r>
        <w:tab/>
        <w:t>&lt;xs:element name="MinimumIntervalLength" type="xs:positiveInteger"</w:t>
      </w:r>
      <w:r w:rsidRPr="00F2138A">
        <w:t xml:space="preserve"> </w:t>
      </w:r>
      <w:r w:rsidRPr="005B55BE">
        <w:t>minOccurs="0"</w:t>
      </w:r>
      <w:r w:rsidRPr="005B55BE">
        <w:t>/&gt;</w:t>
      </w:r>
    </w:p>
    <w:p w14:paraId="4B6766E8" w14:textId="77777777" w:rsidR="004D31A4" w:rsidRPr="005B55BE" w:rsidRDefault="004D31A4" w:rsidP="004D31A4">
      <w:pPr>
        <w:pStyle w:val="PL"/>
      </w:pPr>
      <w:r w:rsidRPr="005B55BE">
        <w:tab/>
        <w:t>&lt;xs:any namespace="##other" processContents="lax" minOccurs="0" maxOccurs="unbounded"/&gt;</w:t>
      </w:r>
    </w:p>
    <w:p w14:paraId="58E3C25F" w14:textId="77777777" w:rsidR="004D31A4" w:rsidRPr="005B55BE" w:rsidRDefault="004D31A4" w:rsidP="004D31A4">
      <w:pPr>
        <w:pStyle w:val="PL"/>
      </w:pPr>
      <w:r w:rsidRPr="005B55BE">
        <w:tab/>
        <w:t>&lt;xs:element name="anyExt" type="sealloc:anyExtType" minOccurs="0"/&gt;</w:t>
      </w:r>
    </w:p>
    <w:p w14:paraId="34A4AC86" w14:textId="77777777" w:rsidR="004D31A4" w:rsidRPr="005B55BE" w:rsidRDefault="004D31A4" w:rsidP="004D31A4">
      <w:pPr>
        <w:pStyle w:val="PL"/>
      </w:pPr>
      <w:r w:rsidRPr="005B55BE">
        <w:tab/>
        <w:t>&lt;/xs:sequence&gt;</w:t>
      </w:r>
    </w:p>
    <w:p w14:paraId="2C7B6DBE" w14:textId="77777777" w:rsidR="004D31A4" w:rsidRPr="005B55BE" w:rsidRDefault="004D31A4" w:rsidP="004D31A4">
      <w:pPr>
        <w:pStyle w:val="PL"/>
      </w:pPr>
      <w:r w:rsidRPr="005B55BE">
        <w:tab/>
        <w:t>&lt;xs:attribute name="ConfigScope"&gt;</w:t>
      </w:r>
    </w:p>
    <w:p w14:paraId="162DDC6E" w14:textId="77777777" w:rsidR="004D31A4" w:rsidRPr="005B55BE" w:rsidRDefault="004D31A4" w:rsidP="004D31A4">
      <w:pPr>
        <w:pStyle w:val="PL"/>
      </w:pPr>
      <w:r w:rsidRPr="005B55BE">
        <w:tab/>
        <w:t>&lt;xs:simpleType&gt;</w:t>
      </w:r>
    </w:p>
    <w:p w14:paraId="786E2998" w14:textId="77777777" w:rsidR="004D31A4" w:rsidRPr="005B55BE" w:rsidRDefault="004D31A4" w:rsidP="004D31A4">
      <w:pPr>
        <w:pStyle w:val="PL"/>
      </w:pPr>
      <w:r w:rsidRPr="005B55BE">
        <w:tab/>
        <w:t>&lt;xs:restriction base="xs:string"&gt;</w:t>
      </w:r>
    </w:p>
    <w:p w14:paraId="353EB0EB" w14:textId="77777777" w:rsidR="004D31A4" w:rsidRPr="005B55BE" w:rsidRDefault="004D31A4" w:rsidP="004D31A4">
      <w:pPr>
        <w:pStyle w:val="PL"/>
      </w:pPr>
      <w:r w:rsidRPr="005B55BE">
        <w:lastRenderedPageBreak/>
        <w:tab/>
      </w:r>
      <w:r w:rsidRPr="005B55BE">
        <w:tab/>
        <w:t>&lt;xs:enumeration value="Full"/&gt;</w:t>
      </w:r>
    </w:p>
    <w:p w14:paraId="4115F539" w14:textId="77777777" w:rsidR="004D31A4" w:rsidRPr="005B55BE" w:rsidRDefault="004D31A4" w:rsidP="004D31A4">
      <w:pPr>
        <w:pStyle w:val="PL"/>
      </w:pPr>
      <w:r w:rsidRPr="005B55BE">
        <w:tab/>
      </w:r>
      <w:r w:rsidRPr="005B55BE">
        <w:tab/>
        <w:t>&lt;xs:enumeration value="Update"/&gt;</w:t>
      </w:r>
    </w:p>
    <w:p w14:paraId="026D5AFC" w14:textId="77777777" w:rsidR="004D31A4" w:rsidRPr="005B55BE" w:rsidRDefault="004D31A4" w:rsidP="004D31A4">
      <w:pPr>
        <w:pStyle w:val="PL"/>
        <w:rPr>
          <w:lang w:val="fr-FR"/>
        </w:rPr>
      </w:pPr>
      <w:r w:rsidRPr="005B55BE">
        <w:tab/>
      </w:r>
      <w:r w:rsidRPr="005B55BE">
        <w:rPr>
          <w:lang w:val="fr-FR"/>
        </w:rPr>
        <w:t>&lt;/xs:restriction&gt;</w:t>
      </w:r>
    </w:p>
    <w:p w14:paraId="38482FC4" w14:textId="77777777" w:rsidR="004D31A4" w:rsidRPr="005B55BE" w:rsidRDefault="004D31A4" w:rsidP="004D31A4">
      <w:pPr>
        <w:pStyle w:val="PL"/>
        <w:rPr>
          <w:lang w:val="fr-FR"/>
        </w:rPr>
      </w:pPr>
      <w:r w:rsidRPr="005B55BE">
        <w:rPr>
          <w:lang w:val="fr-FR"/>
        </w:rPr>
        <w:tab/>
        <w:t>&lt;/xs:simpleType&gt;</w:t>
      </w:r>
    </w:p>
    <w:p w14:paraId="445D5137" w14:textId="77777777" w:rsidR="004D31A4" w:rsidRPr="005B55BE" w:rsidRDefault="004D31A4" w:rsidP="004D31A4">
      <w:pPr>
        <w:pStyle w:val="PL"/>
        <w:rPr>
          <w:lang w:val="fr-FR"/>
        </w:rPr>
      </w:pPr>
      <w:r w:rsidRPr="005B55BE">
        <w:rPr>
          <w:lang w:val="fr-FR"/>
        </w:rPr>
        <w:tab/>
        <w:t>&lt;/xs:attribute&gt;</w:t>
      </w:r>
    </w:p>
    <w:p w14:paraId="4B0181BF" w14:textId="77777777" w:rsidR="004D31A4" w:rsidRPr="005B55BE" w:rsidRDefault="004D31A4" w:rsidP="004D31A4">
      <w:pPr>
        <w:pStyle w:val="PL"/>
      </w:pPr>
      <w:r w:rsidRPr="005B55BE">
        <w:rPr>
          <w:lang w:val="fr-FR"/>
        </w:rPr>
        <w:tab/>
      </w:r>
      <w:r w:rsidRPr="005B55BE">
        <w:t>&lt;xs:anyAttribute namespace="##any" processContents="lax"/&gt;</w:t>
      </w:r>
    </w:p>
    <w:p w14:paraId="13DB6344" w14:textId="77777777" w:rsidR="004D31A4" w:rsidRPr="005B55BE" w:rsidRDefault="004D31A4" w:rsidP="004D31A4">
      <w:pPr>
        <w:pStyle w:val="PL"/>
      </w:pPr>
      <w:r w:rsidRPr="005B55BE">
        <w:tab/>
        <w:t>&lt;/xs:complexType&gt;</w:t>
      </w:r>
    </w:p>
    <w:p w14:paraId="627BEA3D" w14:textId="77777777" w:rsidR="004D31A4" w:rsidRPr="005B55BE" w:rsidRDefault="004D31A4" w:rsidP="004D31A4">
      <w:pPr>
        <w:pStyle w:val="PL"/>
      </w:pPr>
    </w:p>
    <w:p w14:paraId="46D60B63" w14:textId="77777777" w:rsidR="004D31A4" w:rsidRPr="005B55BE" w:rsidRDefault="004D31A4" w:rsidP="004D31A4">
      <w:pPr>
        <w:pStyle w:val="PL"/>
      </w:pPr>
      <w:r w:rsidRPr="005B55BE">
        <w:tab/>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p>
    <w:p w14:paraId="1C7FBE04" w14:textId="77777777" w:rsidR="004D31A4" w:rsidRPr="005B55BE" w:rsidRDefault="004D31A4" w:rsidP="004D31A4">
      <w:pPr>
        <w:pStyle w:val="PL"/>
      </w:pPr>
      <w:r w:rsidRPr="005B55BE">
        <w:tab/>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p>
    <w:p w14:paraId="6BA96C41" w14:textId="77777777" w:rsidR="004D31A4" w:rsidRDefault="004D31A4" w:rsidP="004D31A4">
      <w:pPr>
        <w:pStyle w:val="PL"/>
        <w:rPr>
          <w:lang w:eastAsia="zh-CN"/>
        </w:rPr>
      </w:pPr>
      <w:r w:rsidRPr="005B55BE">
        <w:tab/>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type="sealloc:t</w:t>
      </w:r>
      <w:r w:rsidRPr="005B55BE">
        <w:rPr>
          <w:rFonts w:hint="eastAsia"/>
          <w:lang w:eastAsia="zh-CN"/>
        </w:rPr>
        <w:t>PositioningMethod</w:t>
      </w:r>
      <w:r w:rsidRPr="005B55BE">
        <w:t>Type"/&gt;</w:t>
      </w:r>
    </w:p>
    <w:p w14:paraId="5DAADA6B" w14:textId="77777777" w:rsidR="004D31A4" w:rsidRDefault="004D31A4" w:rsidP="004D31A4">
      <w:pPr>
        <w:pStyle w:val="PL"/>
      </w:pPr>
    </w:p>
    <w:p w14:paraId="7E8A2EC8" w14:textId="77777777" w:rsidR="004D31A4" w:rsidRDefault="004D31A4" w:rsidP="004D31A4">
      <w:pPr>
        <w:pStyle w:val="PL"/>
      </w:pPr>
    </w:p>
    <w:p w14:paraId="1631AEC9" w14:textId="77777777" w:rsidR="004D31A4" w:rsidRDefault="004D31A4" w:rsidP="004D31A4">
      <w:pPr>
        <w:pStyle w:val="PL"/>
      </w:pPr>
      <w:r w:rsidRPr="00EB0562">
        <w:tab/>
      </w:r>
      <w:r>
        <w:t>&lt;xs:complexType name="tReportType"&gt;</w:t>
      </w:r>
    </w:p>
    <w:p w14:paraId="0B0B1FE0" w14:textId="77777777" w:rsidR="004D31A4" w:rsidRDefault="004D31A4" w:rsidP="004D31A4">
      <w:pPr>
        <w:pStyle w:val="PL"/>
      </w:pPr>
      <w:r>
        <w:tab/>
        <w:t>&lt;xs:sequence&gt;</w:t>
      </w:r>
    </w:p>
    <w:p w14:paraId="44D29975" w14:textId="77777777" w:rsidR="004D31A4" w:rsidRDefault="004D31A4" w:rsidP="004D31A4">
      <w:pPr>
        <w:pStyle w:val="PL"/>
      </w:pPr>
      <w:r>
        <w:tab/>
        <w:t>&lt;xs:element name="TriggerId" type="xs:string" minOccurs="0" maxOccurs="unbounded"/&gt;</w:t>
      </w:r>
    </w:p>
    <w:p w14:paraId="5E560979" w14:textId="77777777" w:rsidR="004D31A4" w:rsidRDefault="004D31A4" w:rsidP="004D31A4">
      <w:pPr>
        <w:pStyle w:val="PL"/>
      </w:pPr>
      <w:r>
        <w:tab/>
        <w:t>&lt;xs:element name="CurrentLocation" type="sealloc:tCurrentLocationType"/&gt;</w:t>
      </w:r>
    </w:p>
    <w:p w14:paraId="25B65D58" w14:textId="77777777" w:rsidR="004D31A4" w:rsidRDefault="004D31A4" w:rsidP="004D31A4">
      <w:pPr>
        <w:pStyle w:val="PL"/>
      </w:pPr>
      <w:r>
        <w:tab/>
        <w:t>&lt;xs:any namespace="##other" processContents="lax" minOccurs="0" maxOccurs="unbounded"/&gt;</w:t>
      </w:r>
    </w:p>
    <w:p w14:paraId="6027D282" w14:textId="77777777" w:rsidR="004D31A4" w:rsidRPr="00587E76" w:rsidRDefault="004D31A4" w:rsidP="004D31A4">
      <w:pPr>
        <w:pStyle w:val="PL"/>
      </w:pPr>
      <w:r>
        <w:tab/>
      </w:r>
      <w:r w:rsidRPr="0098763C">
        <w:t>&lt;xs:element name="anyExt" type="</w:t>
      </w:r>
      <w:r>
        <w:t>sealloc:</w:t>
      </w:r>
      <w:r w:rsidRPr="0098763C">
        <w:t>anyExtType" minOccurs="0"/&gt;</w:t>
      </w:r>
    </w:p>
    <w:p w14:paraId="72C3A163" w14:textId="77777777" w:rsidR="004D31A4" w:rsidRDefault="004D31A4" w:rsidP="004D31A4">
      <w:pPr>
        <w:pStyle w:val="PL"/>
      </w:pPr>
      <w:r>
        <w:tab/>
        <w:t>&lt;/xs:sequence&gt;</w:t>
      </w:r>
    </w:p>
    <w:p w14:paraId="56133CD6" w14:textId="77777777" w:rsidR="004D31A4" w:rsidRDefault="004D31A4" w:rsidP="004D31A4">
      <w:pPr>
        <w:pStyle w:val="PL"/>
      </w:pPr>
      <w:r>
        <w:tab/>
        <w:t>&lt;xs:attribute name="ReportId" type="xs:string" use="optional"/&gt;</w:t>
      </w:r>
    </w:p>
    <w:p w14:paraId="3B11D0E8" w14:textId="77777777" w:rsidR="004D31A4" w:rsidRDefault="004D31A4" w:rsidP="004D31A4">
      <w:pPr>
        <w:pStyle w:val="PL"/>
      </w:pPr>
      <w:r>
        <w:tab/>
        <w:t>&lt;xs:anyAttribute namespace="##any" processContents="lax"/&gt;</w:t>
      </w:r>
    </w:p>
    <w:p w14:paraId="35883517" w14:textId="77777777" w:rsidR="004D31A4" w:rsidRDefault="004D31A4" w:rsidP="004D31A4">
      <w:pPr>
        <w:pStyle w:val="PL"/>
      </w:pPr>
      <w:r>
        <w:tab/>
        <w:t>&lt;/xs:complexType&gt;</w:t>
      </w:r>
    </w:p>
    <w:p w14:paraId="456980E8" w14:textId="77777777" w:rsidR="004D31A4" w:rsidRDefault="004D31A4" w:rsidP="004D31A4">
      <w:pPr>
        <w:pStyle w:val="PL"/>
      </w:pPr>
    </w:p>
    <w:p w14:paraId="7B831E0B" w14:textId="77777777" w:rsidR="004D31A4" w:rsidRDefault="004D31A4" w:rsidP="004D31A4">
      <w:pPr>
        <w:pStyle w:val="PL"/>
      </w:pPr>
      <w:r w:rsidRPr="006D793F">
        <w:tab/>
      </w:r>
      <w:r>
        <w:t>&lt;xs:complexType name="tLocationBasedQueryType"&gt;</w:t>
      </w:r>
    </w:p>
    <w:p w14:paraId="70247D0F" w14:textId="77777777" w:rsidR="004D31A4" w:rsidRDefault="004D31A4" w:rsidP="004D31A4">
      <w:pPr>
        <w:pStyle w:val="PL"/>
      </w:pPr>
      <w:r>
        <w:tab/>
        <w:t>&lt;xs:sequence&gt;</w:t>
      </w:r>
    </w:p>
    <w:p w14:paraId="42DEAC66" w14:textId="77777777" w:rsidR="004D31A4" w:rsidRDefault="004D31A4" w:rsidP="004D31A4">
      <w:pPr>
        <w:pStyle w:val="PL"/>
      </w:pPr>
      <w:r>
        <w:tab/>
        <w:t>&lt;xs:element name="PolygonArea" type="sealloc:tPolygonAreaType" minOccurs="0"/&gt;</w:t>
      </w:r>
    </w:p>
    <w:p w14:paraId="738899F2" w14:textId="77777777" w:rsidR="004D31A4" w:rsidRDefault="004D31A4" w:rsidP="004D31A4">
      <w:pPr>
        <w:pStyle w:val="PL"/>
      </w:pPr>
      <w:r>
        <w:tab/>
        <w:t>&lt;xs:element name="EllipsoidArcArea" type="sealloc:tEllipsoidArcType" minOccurs="0"/&gt;</w:t>
      </w:r>
    </w:p>
    <w:p w14:paraId="5A86D166" w14:textId="77777777" w:rsidR="004D31A4" w:rsidRDefault="004D31A4" w:rsidP="004D31A4">
      <w:pPr>
        <w:pStyle w:val="PL"/>
      </w:pPr>
      <w:r>
        <w:tab/>
        <w:t>&lt;xs:any namespace="##other" processContents="lax" minOccurs="0" maxOccurs="unbounded"/&gt;</w:t>
      </w:r>
    </w:p>
    <w:p w14:paraId="011C12E5" w14:textId="77777777" w:rsidR="004D31A4" w:rsidRPr="00587E76" w:rsidRDefault="004D31A4" w:rsidP="004D31A4">
      <w:pPr>
        <w:pStyle w:val="PL"/>
      </w:pPr>
      <w:r>
        <w:tab/>
      </w:r>
      <w:r w:rsidRPr="0098763C">
        <w:t>&lt;xs:element name="anyExt" type="</w:t>
      </w:r>
      <w:r>
        <w:t>sealloc:</w:t>
      </w:r>
      <w:r w:rsidRPr="0098763C">
        <w:t>anyExtType" minOccurs="0"/&gt;</w:t>
      </w:r>
    </w:p>
    <w:p w14:paraId="2D0D90B1" w14:textId="77777777" w:rsidR="004D31A4" w:rsidRDefault="004D31A4" w:rsidP="004D31A4">
      <w:pPr>
        <w:pStyle w:val="PL"/>
      </w:pPr>
      <w:r>
        <w:tab/>
        <w:t>&lt;/xs:sequence&gt;</w:t>
      </w:r>
    </w:p>
    <w:p w14:paraId="7C74A44D" w14:textId="77777777" w:rsidR="004D31A4" w:rsidRDefault="004D31A4" w:rsidP="004D31A4">
      <w:pPr>
        <w:pStyle w:val="PL"/>
      </w:pPr>
      <w:r>
        <w:tab/>
        <w:t>&lt;xs:anyAttribute namespace="##any" processContents="lax"/&gt;</w:t>
      </w:r>
    </w:p>
    <w:p w14:paraId="21D006B0" w14:textId="77777777" w:rsidR="004D31A4" w:rsidRDefault="004D31A4" w:rsidP="004D31A4">
      <w:pPr>
        <w:pStyle w:val="PL"/>
      </w:pPr>
      <w:r>
        <w:tab/>
        <w:t>&lt;/xs:complexType&gt;</w:t>
      </w:r>
    </w:p>
    <w:p w14:paraId="449D4E9A" w14:textId="77777777" w:rsidR="004D31A4" w:rsidRDefault="004D31A4" w:rsidP="004D31A4">
      <w:pPr>
        <w:pStyle w:val="PL"/>
      </w:pPr>
    </w:p>
    <w:p w14:paraId="61DD3A6B" w14:textId="77777777" w:rsidR="004D31A4" w:rsidRDefault="004D31A4" w:rsidP="004D31A4">
      <w:pPr>
        <w:pStyle w:val="PL"/>
      </w:pPr>
      <w:r w:rsidRPr="006D793F">
        <w:tab/>
      </w:r>
      <w:r>
        <w:t>&lt;xs:complexType name="tLocationBasedResponseType"&gt;</w:t>
      </w:r>
    </w:p>
    <w:p w14:paraId="7F16F7DB" w14:textId="77777777" w:rsidR="004D31A4" w:rsidRDefault="004D31A4" w:rsidP="004D31A4">
      <w:pPr>
        <w:pStyle w:val="PL"/>
      </w:pPr>
      <w:r>
        <w:tab/>
        <w:t>&lt;xs:sequence&gt;</w:t>
      </w:r>
    </w:p>
    <w:p w14:paraId="2F2F765C" w14:textId="77777777" w:rsidR="004D31A4" w:rsidRDefault="004D31A4" w:rsidP="004D31A4">
      <w:pPr>
        <w:pStyle w:val="PL"/>
      </w:pPr>
      <w:r>
        <w:tab/>
      </w:r>
      <w:r w:rsidRPr="008E1418">
        <w:t>&lt;xs:element name="IDList" type="sealloc:tID</w:t>
      </w:r>
      <w:r>
        <w:t>s</w:t>
      </w:r>
      <w:r w:rsidRPr="008E1418">
        <w:t>ListType"/&gt;</w:t>
      </w:r>
    </w:p>
    <w:p w14:paraId="4ADC6D2E" w14:textId="77777777" w:rsidR="004D31A4" w:rsidRDefault="004D31A4" w:rsidP="004D31A4">
      <w:pPr>
        <w:pStyle w:val="PL"/>
      </w:pPr>
      <w:r>
        <w:tab/>
        <w:t>&lt;xs:any namespace="##other" processContents="lax" minOccurs="0" maxOccurs="unbounded"/&gt;</w:t>
      </w:r>
      <w:r>
        <w:tab/>
        <w:t>&lt;/xs:sequence&gt;</w:t>
      </w:r>
    </w:p>
    <w:p w14:paraId="05555BAD" w14:textId="77777777" w:rsidR="004D31A4" w:rsidRDefault="004D31A4" w:rsidP="004D31A4">
      <w:pPr>
        <w:pStyle w:val="PL"/>
      </w:pPr>
      <w:r>
        <w:tab/>
        <w:t>&lt;xs:anyAttribute namespace="##any" processContents="lax"/&gt;</w:t>
      </w:r>
    </w:p>
    <w:p w14:paraId="36AAA6C8" w14:textId="77777777" w:rsidR="004D31A4" w:rsidRDefault="004D31A4" w:rsidP="004D31A4">
      <w:pPr>
        <w:pStyle w:val="PL"/>
      </w:pPr>
      <w:r>
        <w:tab/>
        <w:t>&lt;/xs:complexType&gt;</w:t>
      </w:r>
    </w:p>
    <w:p w14:paraId="4BCD2391" w14:textId="77777777" w:rsidR="004D31A4" w:rsidRDefault="004D31A4" w:rsidP="004D31A4">
      <w:pPr>
        <w:pStyle w:val="PL"/>
      </w:pPr>
    </w:p>
    <w:p w14:paraId="17DA5482" w14:textId="77777777" w:rsidR="004D31A4" w:rsidRDefault="004D31A4" w:rsidP="004D31A4">
      <w:pPr>
        <w:pStyle w:val="PL"/>
      </w:pPr>
      <w:r w:rsidRPr="00EB0562">
        <w:tab/>
      </w:r>
      <w:r>
        <w:t>&lt;xs:complexType name="tNotificationType"&gt;</w:t>
      </w:r>
    </w:p>
    <w:p w14:paraId="2DE8C91B" w14:textId="77777777" w:rsidR="004D31A4" w:rsidRDefault="004D31A4" w:rsidP="004D31A4">
      <w:pPr>
        <w:pStyle w:val="PL"/>
      </w:pPr>
      <w:r>
        <w:tab/>
        <w:t>&lt;xs:sequence&gt;</w:t>
      </w:r>
    </w:p>
    <w:p w14:paraId="5677EE65" w14:textId="77777777" w:rsidR="004D31A4" w:rsidRDefault="004D31A4" w:rsidP="004D31A4">
      <w:pPr>
        <w:pStyle w:val="PL"/>
      </w:pPr>
      <w:r>
        <w:tab/>
        <w:t>&lt;xs:element name="IDsList" type="sealloc:tIDsListType"/&gt;</w:t>
      </w:r>
    </w:p>
    <w:p w14:paraId="52016D82" w14:textId="77777777" w:rsidR="004D31A4" w:rsidRPr="005B55BE" w:rsidRDefault="004D31A4" w:rsidP="004D31A4">
      <w:pPr>
        <w:pStyle w:val="PL"/>
      </w:pPr>
      <w:r>
        <w:tab/>
      </w:r>
      <w:r w:rsidRPr="005B55BE">
        <w:t>&lt;xs:element name="Reports" type="sealloc:tReportsType"/&gt;</w:t>
      </w:r>
    </w:p>
    <w:p w14:paraId="09902AFC" w14:textId="77777777" w:rsidR="004D31A4" w:rsidRPr="005B55BE" w:rsidRDefault="004D31A4" w:rsidP="004D31A4">
      <w:pPr>
        <w:pStyle w:val="PL"/>
      </w:pPr>
      <w:r w:rsidRPr="005B55BE">
        <w:tab/>
        <w:t>&lt;xs:element name="anyExt" type="sealloc:anyExtType" minOccurs="0"/&gt;</w:t>
      </w:r>
    </w:p>
    <w:p w14:paraId="7ACDBAAB" w14:textId="77777777" w:rsidR="004D31A4" w:rsidRPr="005B55BE" w:rsidRDefault="004D31A4" w:rsidP="004D31A4">
      <w:pPr>
        <w:pStyle w:val="PL"/>
      </w:pPr>
      <w:r w:rsidRPr="005B55BE">
        <w:tab/>
        <w:t>&lt;/xs:sequence&gt;</w:t>
      </w:r>
    </w:p>
    <w:p w14:paraId="417F2A02" w14:textId="77777777" w:rsidR="004D31A4" w:rsidRPr="005B55BE" w:rsidRDefault="004D31A4" w:rsidP="004D31A4">
      <w:pPr>
        <w:pStyle w:val="PL"/>
      </w:pPr>
      <w:r w:rsidRPr="005B55BE">
        <w:tab/>
        <w:t>&lt;xs:attribute name="TriggerId" type="xs:string" use="required"/&gt;</w:t>
      </w:r>
    </w:p>
    <w:p w14:paraId="467B5A2E" w14:textId="77777777" w:rsidR="004D31A4" w:rsidRPr="005B55BE" w:rsidRDefault="004D31A4" w:rsidP="004D31A4">
      <w:pPr>
        <w:pStyle w:val="PL"/>
      </w:pPr>
      <w:r w:rsidRPr="005B55BE">
        <w:tab/>
        <w:t>&lt;xs:anyAttribute namespace="##any" processContents="lax"/&gt;</w:t>
      </w:r>
    </w:p>
    <w:p w14:paraId="053F6D2F" w14:textId="77777777" w:rsidR="004D31A4" w:rsidRPr="005B55BE" w:rsidRDefault="004D31A4" w:rsidP="004D31A4">
      <w:pPr>
        <w:pStyle w:val="PL"/>
      </w:pPr>
      <w:r w:rsidRPr="005B55BE">
        <w:tab/>
        <w:t>&lt;/xs:complexType&gt;</w:t>
      </w:r>
    </w:p>
    <w:p w14:paraId="6D4C48B6" w14:textId="77777777" w:rsidR="004D31A4" w:rsidRPr="005B55BE" w:rsidRDefault="004D31A4" w:rsidP="004D31A4">
      <w:pPr>
        <w:pStyle w:val="PL"/>
      </w:pPr>
    </w:p>
    <w:p w14:paraId="228E6781" w14:textId="77777777" w:rsidR="004D31A4" w:rsidRPr="005B55BE" w:rsidRDefault="004D31A4" w:rsidP="004D31A4">
      <w:pPr>
        <w:pStyle w:val="PL"/>
      </w:pPr>
      <w:r w:rsidRPr="005B55BE">
        <w:tab/>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p>
    <w:p w14:paraId="4C257D3B" w14:textId="77777777" w:rsidR="004D31A4" w:rsidRDefault="004D31A4" w:rsidP="004D31A4">
      <w:pPr>
        <w:pStyle w:val="PL"/>
      </w:pPr>
      <w:r w:rsidRPr="005B55BE">
        <w:tab/>
        <w:t>&lt;xs:element name="subscription-identifier" type="xs:string"/&gt;</w:t>
      </w:r>
    </w:p>
    <w:p w14:paraId="55421135" w14:textId="77777777" w:rsidR="004D31A4" w:rsidRDefault="004D31A4" w:rsidP="004D31A4">
      <w:pPr>
        <w:pStyle w:val="PL"/>
      </w:pPr>
    </w:p>
    <w:p w14:paraId="629AF0C0" w14:textId="77777777" w:rsidR="004D31A4" w:rsidRDefault="004D31A4" w:rsidP="004D31A4">
      <w:pPr>
        <w:pStyle w:val="PL"/>
      </w:pPr>
      <w:r>
        <w:tab/>
        <w:t>&lt;xs:complexType name="tRequestType"&gt;</w:t>
      </w:r>
    </w:p>
    <w:p w14:paraId="6D12CF10" w14:textId="77777777" w:rsidR="004D31A4" w:rsidRPr="005B55BE" w:rsidRDefault="004D31A4" w:rsidP="004D31A4">
      <w:pPr>
        <w:pStyle w:val="PL"/>
        <w:rPr>
          <w:lang w:eastAsia="zh-CN"/>
        </w:rPr>
      </w:pPr>
      <w:r>
        <w:tab/>
      </w:r>
      <w:r w:rsidRPr="005B55BE">
        <w:t>&lt;xs:sequence&gt;</w:t>
      </w:r>
    </w:p>
    <w:p w14:paraId="059E8670" w14:textId="77777777" w:rsidR="004D31A4" w:rsidRPr="005B55BE" w:rsidRDefault="004D31A4" w:rsidP="004D31A4">
      <w:pPr>
        <w:pStyle w:val="PL"/>
      </w:pPr>
      <w:r w:rsidRPr="005B55BE">
        <w:tab/>
        <w:t>&lt;xs:element name="LocationInformation" type="sealloc:tRequestedLocationType" minOccurs="0"/&gt;</w:t>
      </w:r>
    </w:p>
    <w:p w14:paraId="2D982046" w14:textId="77777777" w:rsidR="004D31A4" w:rsidRPr="005B55BE" w:rsidRDefault="004D31A4" w:rsidP="004D31A4">
      <w:pPr>
        <w:pStyle w:val="PL"/>
      </w:pPr>
      <w:r w:rsidRPr="005B55BE">
        <w:tab/>
        <w:t>&lt;xs:element name="</w:t>
      </w:r>
      <w:r w:rsidRPr="005B55BE">
        <w:rPr>
          <w:rFonts w:hint="eastAsia"/>
          <w:lang w:eastAsia="zh-CN"/>
        </w:rPr>
        <w:t>R</w:t>
      </w:r>
      <w:r w:rsidRPr="005B55BE">
        <w:t>equested</w:t>
      </w:r>
      <w:r w:rsidRPr="005B55BE">
        <w:rPr>
          <w:rFonts w:hint="eastAsia"/>
          <w:lang w:eastAsia="zh-CN"/>
        </w:rPr>
        <w:t>L</w:t>
      </w:r>
      <w:r w:rsidRPr="005B55BE">
        <w:t>oc</w:t>
      </w:r>
      <w:r w:rsidRPr="005B55BE">
        <w:rPr>
          <w:rFonts w:hint="eastAsia"/>
          <w:lang w:eastAsia="zh-CN"/>
        </w:rPr>
        <w:t>A</w:t>
      </w:r>
      <w:r w:rsidRPr="005B55BE">
        <w:t>ccess</w:t>
      </w:r>
      <w:r w:rsidRPr="005B55BE">
        <w:rPr>
          <w:rFonts w:hint="eastAsia"/>
          <w:lang w:eastAsia="zh-CN"/>
        </w:rPr>
        <w:t>T</w:t>
      </w:r>
      <w:r w:rsidRPr="005B55BE">
        <w:t>ype"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p>
    <w:p w14:paraId="401AF000" w14:textId="77777777" w:rsidR="004D31A4" w:rsidRPr="005B55BE" w:rsidRDefault="004D31A4" w:rsidP="004D31A4">
      <w:pPr>
        <w:pStyle w:val="PL"/>
        <w:rPr>
          <w:lang w:eastAsia="zh-CN"/>
        </w:rPr>
      </w:pPr>
      <w:r w:rsidRPr="005B55BE">
        <w:tab/>
        <w:t>&lt;xs:element name="</w:t>
      </w:r>
      <w:r w:rsidRPr="005B55BE">
        <w:rPr>
          <w:rFonts w:hint="eastAsia"/>
          <w:lang w:eastAsia="zh-CN"/>
        </w:rPr>
        <w:t>R</w:t>
      </w:r>
      <w:r w:rsidRPr="005B55BE">
        <w:t>equested</w:t>
      </w:r>
      <w:r w:rsidRPr="005B55BE">
        <w:rPr>
          <w:rFonts w:hint="eastAsia"/>
          <w:lang w:eastAsia="zh-CN"/>
        </w:rPr>
        <w:t>PosMethod</w:t>
      </w:r>
      <w:r w:rsidRPr="005B55BE">
        <w:t>" type="sealloc:t</w:t>
      </w:r>
      <w:r w:rsidRPr="005B55BE">
        <w:rPr>
          <w:rFonts w:hint="eastAsia"/>
          <w:lang w:eastAsia="zh-CN"/>
        </w:rPr>
        <w:t>PositioningMethod</w:t>
      </w:r>
      <w:r w:rsidRPr="005B55BE">
        <w:t>Type" minOccurs="0"/&gt;</w:t>
      </w:r>
    </w:p>
    <w:p w14:paraId="64761048" w14:textId="77777777" w:rsidR="004D31A4" w:rsidRPr="005B55BE" w:rsidRDefault="004D31A4" w:rsidP="004D31A4">
      <w:pPr>
        <w:pStyle w:val="PL"/>
      </w:pPr>
      <w:r w:rsidRPr="005B55BE">
        <w:tab/>
        <w:t>&lt;xs:any namespace="##other" processContents="lax" minOccurs="0" maxOccurs="unbounded"/&gt;</w:t>
      </w:r>
    </w:p>
    <w:p w14:paraId="205B83A8" w14:textId="77777777" w:rsidR="004D31A4" w:rsidRPr="005B55BE" w:rsidRDefault="004D31A4" w:rsidP="004D31A4">
      <w:pPr>
        <w:pStyle w:val="PL"/>
      </w:pPr>
      <w:r w:rsidRPr="005B55BE">
        <w:tab/>
        <w:t>&lt;xs:element name="anyExt" type="sealloc:anyExtType" minOccurs="0"/&gt;</w:t>
      </w:r>
    </w:p>
    <w:p w14:paraId="71D69447" w14:textId="77777777" w:rsidR="004D31A4" w:rsidRDefault="004D31A4" w:rsidP="004D31A4">
      <w:pPr>
        <w:pStyle w:val="PL"/>
      </w:pPr>
      <w:r w:rsidRPr="005B55BE">
        <w:tab/>
        <w:t>&lt;/xs:sequence&gt;</w:t>
      </w:r>
    </w:p>
    <w:p w14:paraId="100116A1" w14:textId="77777777" w:rsidR="00F11A13" w:rsidRDefault="004D31A4" w:rsidP="004D31A4">
      <w:pPr>
        <w:pStyle w:val="PL"/>
      </w:pPr>
      <w:r>
        <w:t>&lt;xs:attribute name="request-id" type="xs:string" use="required"/&gt;</w:t>
      </w:r>
    </w:p>
    <w:p w14:paraId="2B10321C" w14:textId="0943FB01" w:rsidR="004D31A4" w:rsidRPr="00EB0562" w:rsidRDefault="004D31A4" w:rsidP="004D31A4">
      <w:pPr>
        <w:pStyle w:val="PL"/>
      </w:pPr>
      <w:r>
        <w:tab/>
        <w:t>&lt;xs:anyAttribute namespace="##any" processContents="lax"/&gt;</w:t>
      </w:r>
    </w:p>
    <w:p w14:paraId="275F2EBF" w14:textId="77777777" w:rsidR="004D31A4" w:rsidRDefault="004D31A4" w:rsidP="004D31A4">
      <w:pPr>
        <w:pStyle w:val="PL"/>
      </w:pPr>
      <w:r w:rsidRPr="00EB0562">
        <w:tab/>
        <w:t>&lt;/xs:complexType&gt;</w:t>
      </w:r>
    </w:p>
    <w:p w14:paraId="09910F4F" w14:textId="77777777" w:rsidR="004D31A4" w:rsidRPr="00EB0562" w:rsidRDefault="004D31A4" w:rsidP="004D31A4">
      <w:pPr>
        <w:pStyle w:val="PL"/>
      </w:pPr>
    </w:p>
    <w:p w14:paraId="1D050CD6" w14:textId="77777777" w:rsidR="004D31A4" w:rsidRDefault="004D31A4" w:rsidP="004D31A4">
      <w:pPr>
        <w:pStyle w:val="PL"/>
      </w:pPr>
      <w:r w:rsidRPr="00EB0562">
        <w:tab/>
      </w:r>
      <w:r>
        <w:t>&lt;xs:complexType name="tRequestedIDType"&gt;</w:t>
      </w:r>
    </w:p>
    <w:p w14:paraId="65CA3DFD" w14:textId="77777777" w:rsidR="004D31A4" w:rsidRDefault="004D31A4" w:rsidP="004D31A4">
      <w:pPr>
        <w:pStyle w:val="PL"/>
      </w:pPr>
      <w:r>
        <w:tab/>
        <w:t>&lt;xs:choice&gt;</w:t>
      </w:r>
    </w:p>
    <w:p w14:paraId="1AB9015B" w14:textId="77777777" w:rsidR="004D31A4" w:rsidRDefault="004D31A4" w:rsidP="004D31A4">
      <w:pPr>
        <w:pStyle w:val="PL"/>
      </w:pPr>
      <w:r>
        <w:tab/>
        <w:t>&lt;xs:element name=</w:t>
      </w:r>
      <w:r w:rsidRPr="00DB1907">
        <w:t>"VAL-user-id" type="seal</w:t>
      </w:r>
      <w:r>
        <w:t>loc</w:t>
      </w:r>
      <w:r w:rsidRPr="00DB1907">
        <w:t>:contentType" minOccurs="0"/&gt;</w:t>
      </w:r>
    </w:p>
    <w:p w14:paraId="4675CFDB" w14:textId="77777777" w:rsidR="004D31A4" w:rsidRDefault="004D31A4" w:rsidP="004D31A4">
      <w:pPr>
        <w:pStyle w:val="PL"/>
      </w:pPr>
      <w:r>
        <w:tab/>
      </w:r>
      <w:r w:rsidRPr="00DB1907">
        <w:t>&lt;xs:element name="VAL-group-id" type="xs:string" minOccurs="0"/&gt;</w:t>
      </w:r>
    </w:p>
    <w:p w14:paraId="30B3EF8F" w14:textId="77777777" w:rsidR="004D31A4" w:rsidRDefault="004D31A4" w:rsidP="004D31A4">
      <w:pPr>
        <w:pStyle w:val="PL"/>
      </w:pPr>
      <w:r>
        <w:tab/>
        <w:t>&lt;xs:any namespace="##other" processContents="lax" minOccurs="0" maxOccurs="unbounded"/&gt;</w:t>
      </w:r>
    </w:p>
    <w:p w14:paraId="01FA031D" w14:textId="77777777" w:rsidR="004D31A4" w:rsidRPr="00587E76" w:rsidRDefault="004D31A4" w:rsidP="004D31A4">
      <w:pPr>
        <w:pStyle w:val="PL"/>
      </w:pPr>
      <w:r>
        <w:tab/>
      </w:r>
      <w:r w:rsidRPr="0098763C">
        <w:t>&lt;xs:element name="anyExt" type="</w:t>
      </w:r>
      <w:r>
        <w:t>sealloc:</w:t>
      </w:r>
      <w:r w:rsidRPr="0098763C">
        <w:t>anyExtType" minOccurs="0"/&gt;</w:t>
      </w:r>
    </w:p>
    <w:p w14:paraId="6F5631EB" w14:textId="77777777" w:rsidR="004D31A4" w:rsidRDefault="004D31A4" w:rsidP="004D31A4">
      <w:pPr>
        <w:pStyle w:val="PL"/>
      </w:pPr>
      <w:r>
        <w:tab/>
        <w:t>&lt;/xs:choice&gt;</w:t>
      </w:r>
    </w:p>
    <w:p w14:paraId="58C60207" w14:textId="77777777" w:rsidR="004D31A4" w:rsidRDefault="004D31A4" w:rsidP="004D31A4">
      <w:pPr>
        <w:pStyle w:val="PL"/>
      </w:pPr>
      <w:r>
        <w:tab/>
        <w:t>&lt;/xs:complexType&gt;</w:t>
      </w:r>
    </w:p>
    <w:p w14:paraId="3F48A87A" w14:textId="77777777" w:rsidR="004D31A4" w:rsidRDefault="004D31A4" w:rsidP="004D31A4">
      <w:pPr>
        <w:pStyle w:val="PL"/>
      </w:pPr>
    </w:p>
    <w:p w14:paraId="6174134E" w14:textId="77777777" w:rsidR="004D31A4" w:rsidRDefault="004D31A4" w:rsidP="004D31A4">
      <w:pPr>
        <w:pStyle w:val="PL"/>
      </w:pPr>
      <w:r w:rsidRPr="00EB0562">
        <w:lastRenderedPageBreak/>
        <w:tab/>
      </w:r>
      <w:r>
        <w:t>&lt;xs:complexType name="tSubscriptionType"&gt;</w:t>
      </w:r>
    </w:p>
    <w:p w14:paraId="3D158003" w14:textId="77777777" w:rsidR="004D31A4" w:rsidRDefault="004D31A4" w:rsidP="004D31A4">
      <w:pPr>
        <w:pStyle w:val="PL"/>
      </w:pPr>
      <w:r>
        <w:tab/>
        <w:t>&lt;xs:sequence&gt;</w:t>
      </w:r>
    </w:p>
    <w:p w14:paraId="7CDCC369" w14:textId="77777777" w:rsidR="004D31A4" w:rsidRDefault="004D31A4" w:rsidP="004D31A4">
      <w:pPr>
        <w:pStyle w:val="PL"/>
      </w:pPr>
      <w:r>
        <w:tab/>
        <w:t>&lt;xs:element name="IDsList" type="sealloc:tIDsListType"/&gt;</w:t>
      </w:r>
    </w:p>
    <w:p w14:paraId="3C41888F" w14:textId="77777777" w:rsidR="004D31A4" w:rsidRDefault="004D31A4" w:rsidP="004D31A4">
      <w:pPr>
        <w:pStyle w:val="PL"/>
      </w:pPr>
      <w:r>
        <w:tab/>
        <w:t>&lt;xs:element name="TimeIntervalL</w:t>
      </w:r>
      <w:r w:rsidRPr="00B91F6D">
        <w:t>ength</w:t>
      </w:r>
      <w:r>
        <w:t>" type="xs:positiveInteger"/&gt;</w:t>
      </w:r>
    </w:p>
    <w:p w14:paraId="3920A1B4" w14:textId="77777777" w:rsidR="004D31A4" w:rsidRPr="005B55BE" w:rsidRDefault="004D31A4" w:rsidP="004D31A4">
      <w:pPr>
        <w:pStyle w:val="PL"/>
      </w:pPr>
      <w:r>
        <w:tab/>
        <w:t xml:space="preserve">&lt;xs:element name="SubscriptionID" </w:t>
      </w:r>
      <w:r w:rsidRPr="009820EA">
        <w:t>type="</w:t>
      </w:r>
      <w:r>
        <w:t>xs:string</w:t>
      </w:r>
      <w:r w:rsidRPr="009820EA">
        <w:t>"</w:t>
      </w:r>
      <w:r>
        <w:t xml:space="preserve"> minOccurs="0" </w:t>
      </w:r>
      <w:r w:rsidRPr="005B55BE">
        <w:t>maxOccurs="1"/&gt;</w:t>
      </w:r>
    </w:p>
    <w:p w14:paraId="33E8425E" w14:textId="77777777" w:rsidR="004D31A4" w:rsidRPr="005B55BE" w:rsidRDefault="004D31A4" w:rsidP="004D31A4">
      <w:pPr>
        <w:pStyle w:val="PL"/>
      </w:pPr>
      <w:r w:rsidRPr="005B55BE">
        <w:tab/>
        <w:t>&lt;xs:element name="ExpiryTime" type="xs:nonPositiveInteger"/&gt;</w:t>
      </w:r>
    </w:p>
    <w:p w14:paraId="5ADFEF3D" w14:textId="77777777" w:rsidR="004D31A4" w:rsidRPr="005B55BE" w:rsidRDefault="004D31A4" w:rsidP="004D31A4">
      <w:pPr>
        <w:pStyle w:val="PL"/>
      </w:pPr>
      <w:r w:rsidRPr="005B55BE">
        <w:tab/>
        <w:t>&lt;xs:element name="anyExt" type="sealloc:anyExtType" minOccurs="0"/&gt;</w:t>
      </w:r>
    </w:p>
    <w:p w14:paraId="5BE9E8AD" w14:textId="77777777" w:rsidR="004D31A4" w:rsidRPr="005B55BE" w:rsidRDefault="004D31A4" w:rsidP="004D31A4">
      <w:pPr>
        <w:pStyle w:val="PL"/>
      </w:pPr>
      <w:r w:rsidRPr="005B55BE">
        <w:tab/>
        <w:t>&lt;/xs:sequence&gt;</w:t>
      </w:r>
    </w:p>
    <w:p w14:paraId="379015CE" w14:textId="77777777" w:rsidR="004D31A4" w:rsidRPr="005B55BE" w:rsidRDefault="004D31A4" w:rsidP="004D31A4">
      <w:pPr>
        <w:pStyle w:val="PL"/>
      </w:pPr>
      <w:r w:rsidRPr="005B55BE">
        <w:tab/>
        <w:t>&lt;xs:anyAttribute namespace="##any" processContents="lax"/&gt;</w:t>
      </w:r>
    </w:p>
    <w:p w14:paraId="2DA15B53" w14:textId="77777777" w:rsidR="004D31A4" w:rsidRPr="005B55BE" w:rsidRDefault="004D31A4" w:rsidP="004D31A4">
      <w:pPr>
        <w:pStyle w:val="PL"/>
      </w:pPr>
      <w:r w:rsidRPr="005B55BE">
        <w:tab/>
        <w:t>&lt;/xs:complexType&gt;</w:t>
      </w:r>
    </w:p>
    <w:p w14:paraId="223950AD" w14:textId="77777777" w:rsidR="004D31A4" w:rsidRPr="005B55BE" w:rsidRDefault="004D31A4" w:rsidP="004D31A4">
      <w:pPr>
        <w:pStyle w:val="PL"/>
      </w:pPr>
    </w:p>
    <w:p w14:paraId="0BD8C84E" w14:textId="77777777" w:rsidR="004D31A4" w:rsidRPr="005B55BE" w:rsidRDefault="004D31A4" w:rsidP="004D31A4">
      <w:pPr>
        <w:pStyle w:val="PL"/>
      </w:pPr>
      <w:r w:rsidRPr="005B55BE">
        <w:tab/>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p>
    <w:p w14:paraId="16890871" w14:textId="77777777" w:rsidR="004D31A4" w:rsidRDefault="004D31A4" w:rsidP="004D31A4">
      <w:pPr>
        <w:pStyle w:val="PL"/>
        <w:rPr>
          <w:lang w:eastAsia="zh-CN"/>
        </w:rPr>
      </w:pPr>
      <w:r w:rsidRPr="005B55BE">
        <w:tab/>
        <w:t>&lt;xs:element name="suppl-loc-info-ind" type="xs:boolean"/&gt;</w:t>
      </w:r>
    </w:p>
    <w:p w14:paraId="2215A20E" w14:textId="77777777" w:rsidR="004D31A4" w:rsidRDefault="004D31A4" w:rsidP="004D31A4">
      <w:pPr>
        <w:pStyle w:val="PL"/>
      </w:pPr>
    </w:p>
    <w:p w14:paraId="32F6C61C" w14:textId="77777777" w:rsidR="004D31A4" w:rsidRDefault="004D31A4" w:rsidP="004D31A4">
      <w:pPr>
        <w:pStyle w:val="PL"/>
      </w:pPr>
      <w:r w:rsidRPr="00777596">
        <w:tab/>
      </w:r>
      <w:r>
        <w:t>&lt;xs:complexType name="tReportRequestType"&gt;</w:t>
      </w:r>
    </w:p>
    <w:p w14:paraId="401ADD8A" w14:textId="77777777" w:rsidR="004D31A4" w:rsidRDefault="004D31A4" w:rsidP="004D31A4">
      <w:pPr>
        <w:pStyle w:val="PL"/>
      </w:pPr>
      <w:r>
        <w:tab/>
        <w:t>&lt;xs:sequence&gt;</w:t>
      </w:r>
    </w:p>
    <w:p w14:paraId="61B1C7E7" w14:textId="77777777" w:rsidR="004D31A4" w:rsidRDefault="004D31A4" w:rsidP="004D31A4">
      <w:pPr>
        <w:pStyle w:val="PL"/>
      </w:pPr>
      <w:r>
        <w:tab/>
        <w:t>&lt;xs:element name="I</w:t>
      </w:r>
      <w:r w:rsidRPr="000867AF">
        <w:t>mmediate</w:t>
      </w:r>
      <w:r>
        <w:t>R</w:t>
      </w:r>
      <w:r w:rsidRPr="000867AF">
        <w:t>eport</w:t>
      </w:r>
      <w:r>
        <w:t>I</w:t>
      </w:r>
      <w:r w:rsidRPr="000867AF">
        <w:t>ndicator</w:t>
      </w:r>
      <w:r>
        <w:t>" type="xs:boolean"/&gt;</w:t>
      </w:r>
    </w:p>
    <w:p w14:paraId="7C4EE1C6" w14:textId="77777777" w:rsidR="004D31A4" w:rsidRDefault="004D31A4" w:rsidP="004D31A4">
      <w:pPr>
        <w:pStyle w:val="PL"/>
      </w:pPr>
      <w:r>
        <w:tab/>
        <w:t xml:space="preserve">&lt;xs:element name="CurrentLocation" </w:t>
      </w:r>
      <w:r w:rsidRPr="0001110F">
        <w:t>type="sealloc:tCurrentLocationType"</w:t>
      </w:r>
      <w:r>
        <w:t>/&gt;</w:t>
      </w:r>
    </w:p>
    <w:p w14:paraId="7938689B" w14:textId="77777777" w:rsidR="004D31A4" w:rsidRDefault="004D31A4" w:rsidP="004D31A4">
      <w:pPr>
        <w:pStyle w:val="PL"/>
      </w:pPr>
      <w:r>
        <w:tab/>
        <w:t>&lt;xs:element name="TriggeringCriteria" type="sealloc:TriggeringCriteriaType"/&gt;</w:t>
      </w:r>
    </w:p>
    <w:p w14:paraId="0411EFEF" w14:textId="77777777" w:rsidR="004D31A4" w:rsidRDefault="004D31A4" w:rsidP="004D31A4">
      <w:pPr>
        <w:pStyle w:val="PL"/>
      </w:pPr>
      <w:r>
        <w:tab/>
        <w:t xml:space="preserve">&lt;xs:element name="MinimumIntervalLength" type="xs:positiveInteger" </w:t>
      </w:r>
      <w:r w:rsidRPr="009820EA">
        <w:t>minOccurs="0" maxOccurs="1"</w:t>
      </w:r>
      <w:r>
        <w:t>/&gt;</w:t>
      </w:r>
    </w:p>
    <w:p w14:paraId="3F2E4D69" w14:textId="77777777" w:rsidR="004D31A4" w:rsidRDefault="004D31A4" w:rsidP="004D31A4">
      <w:pPr>
        <w:pStyle w:val="PL"/>
      </w:pPr>
      <w:r>
        <w:tab/>
        <w:t xml:space="preserve">&lt;xs:element name="endpoint-info" </w:t>
      </w:r>
      <w:r w:rsidRPr="009820EA">
        <w:t>type="sealloc:contentType" minOccurs="0" maxOccurs="1"</w:t>
      </w:r>
      <w:r>
        <w:t>/&gt;</w:t>
      </w:r>
    </w:p>
    <w:p w14:paraId="6E5C87B7" w14:textId="77777777" w:rsidR="004D31A4" w:rsidRPr="00587E76" w:rsidRDefault="004D31A4" w:rsidP="004D31A4">
      <w:pPr>
        <w:pStyle w:val="PL"/>
      </w:pPr>
      <w:r>
        <w:tab/>
      </w:r>
      <w:r w:rsidRPr="0098763C">
        <w:t>&lt;xs:element name="anyExt" type="</w:t>
      </w:r>
      <w:r>
        <w:t>sealloc:</w:t>
      </w:r>
      <w:r w:rsidRPr="0098763C">
        <w:t>anyExtType" minOccurs="0"/&gt;</w:t>
      </w:r>
    </w:p>
    <w:p w14:paraId="6ECF57C3" w14:textId="77777777" w:rsidR="004D31A4" w:rsidRDefault="004D31A4" w:rsidP="004D31A4">
      <w:pPr>
        <w:pStyle w:val="PL"/>
      </w:pPr>
      <w:r>
        <w:tab/>
        <w:t>&lt;/xs:sequence&gt;</w:t>
      </w:r>
    </w:p>
    <w:p w14:paraId="2366BD6A" w14:textId="77777777" w:rsidR="004D31A4" w:rsidRDefault="004D31A4" w:rsidP="004D31A4">
      <w:pPr>
        <w:pStyle w:val="PL"/>
      </w:pPr>
      <w:r>
        <w:tab/>
      </w:r>
      <w:r w:rsidRPr="00812D0D">
        <w:t>&lt;xs:attribute name="TriggerId" type="xs:string" use="required"/&gt;</w:t>
      </w:r>
    </w:p>
    <w:p w14:paraId="377D62CD" w14:textId="77777777" w:rsidR="004D31A4" w:rsidRDefault="004D31A4" w:rsidP="004D31A4">
      <w:pPr>
        <w:pStyle w:val="PL"/>
      </w:pPr>
      <w:r>
        <w:tab/>
        <w:t>&lt;xs:anyAttribute namespace="##any" processContents="lax"/&gt;</w:t>
      </w:r>
    </w:p>
    <w:p w14:paraId="60441D66" w14:textId="77777777" w:rsidR="004D31A4" w:rsidRDefault="004D31A4" w:rsidP="004D31A4">
      <w:pPr>
        <w:pStyle w:val="PL"/>
      </w:pPr>
      <w:r>
        <w:tab/>
      </w:r>
      <w:r w:rsidRPr="00917795">
        <w:t>&lt;/xs:complexType&gt;</w:t>
      </w:r>
    </w:p>
    <w:p w14:paraId="3028C479" w14:textId="77777777" w:rsidR="004D31A4" w:rsidRDefault="004D31A4" w:rsidP="004D31A4">
      <w:pPr>
        <w:pStyle w:val="PL"/>
      </w:pPr>
    </w:p>
    <w:p w14:paraId="27061772" w14:textId="77777777" w:rsidR="004D31A4" w:rsidRPr="005B55BE" w:rsidRDefault="004D31A4" w:rsidP="004D31A4">
      <w:pPr>
        <w:pStyle w:val="PL"/>
      </w:pPr>
      <w:r w:rsidRPr="00777596">
        <w:tab/>
      </w:r>
      <w:r w:rsidRPr="005B55BE">
        <w:t>&lt;xs:complexType name="t</w:t>
      </w:r>
      <w:r w:rsidRPr="005B55BE">
        <w:rPr>
          <w:rFonts w:hint="eastAsia"/>
          <w:lang w:eastAsia="zh-CN"/>
        </w:rPr>
        <w:t>LocationCapability</w:t>
      </w:r>
      <w:r w:rsidRPr="005B55BE">
        <w:t>Type"&gt;</w:t>
      </w:r>
    </w:p>
    <w:p w14:paraId="2FBE40D0" w14:textId="77777777" w:rsidR="004D31A4" w:rsidRPr="005B55BE" w:rsidRDefault="004D31A4" w:rsidP="004D31A4">
      <w:pPr>
        <w:pStyle w:val="PL"/>
      </w:pPr>
      <w:r w:rsidRPr="005B55BE">
        <w:tab/>
        <w:t>&lt;xs:sequence&gt;</w:t>
      </w:r>
    </w:p>
    <w:p w14:paraId="30C94195" w14:textId="77777777" w:rsidR="004D31A4" w:rsidRPr="005B55BE" w:rsidRDefault="004D31A4" w:rsidP="004D31A4">
      <w:pPr>
        <w:pStyle w:val="PL"/>
        <w:rPr>
          <w:lang w:eastAsia="zh-CN"/>
        </w:rPr>
      </w:pPr>
      <w:r w:rsidRPr="005B55BE">
        <w:tab/>
        <w:t>&lt;xs:element name="location</w:t>
      </w:r>
      <w:r w:rsidRPr="005B55BE">
        <w:rPr>
          <w:rFonts w:hint="eastAsia"/>
          <w:lang w:eastAsia="zh-CN"/>
        </w:rPr>
        <w:t>accessType</w:t>
      </w:r>
      <w:r w:rsidRPr="005B55BE">
        <w:t>" type="sealloc:tLocation</w:t>
      </w:r>
      <w:r w:rsidRPr="005B55BE">
        <w:rPr>
          <w:rFonts w:hint="eastAsia"/>
          <w:lang w:eastAsia="zh-CN"/>
        </w:rPr>
        <w:t>AccessType</w:t>
      </w:r>
      <w:r w:rsidRPr="005B55BE">
        <w:t>Type" minOccurs="0"/&gt;</w:t>
      </w:r>
    </w:p>
    <w:p w14:paraId="33E5B8B0" w14:textId="77777777" w:rsidR="004D31A4" w:rsidRPr="005B55BE" w:rsidRDefault="004D31A4" w:rsidP="004D31A4">
      <w:pPr>
        <w:pStyle w:val="PL"/>
        <w:rPr>
          <w:lang w:eastAsia="zh-CN"/>
        </w:rPr>
      </w:pPr>
      <w:r w:rsidRPr="005B55BE">
        <w:tab/>
        <w:t>&lt;xs:element name="</w:t>
      </w:r>
      <w:r w:rsidRPr="005B55BE">
        <w:rPr>
          <w:rFonts w:hint="eastAsia"/>
          <w:lang w:eastAsia="zh-CN"/>
        </w:rPr>
        <w:t>positioningMethod</w:t>
      </w:r>
      <w:r w:rsidRPr="005B55BE">
        <w:t>" type="sealloc:t</w:t>
      </w:r>
      <w:r w:rsidRPr="005B55BE">
        <w:rPr>
          <w:rFonts w:hint="eastAsia"/>
          <w:lang w:eastAsia="zh-CN"/>
        </w:rPr>
        <w:t>PositioningMethod</w:t>
      </w:r>
      <w:r w:rsidRPr="005B55BE">
        <w:t>Type" minOccurs="0"/&gt;</w:t>
      </w:r>
    </w:p>
    <w:p w14:paraId="0EEAFD53" w14:textId="77777777" w:rsidR="004D31A4" w:rsidRPr="005B55BE" w:rsidRDefault="004D31A4" w:rsidP="004D31A4">
      <w:pPr>
        <w:pStyle w:val="PL"/>
      </w:pPr>
      <w:r w:rsidRPr="005B55BE">
        <w:tab/>
        <w:t>&lt;xs:any namespace="##other" processContents="lax" minOccurs="0" maxOccurs="unbounded"/&gt;</w:t>
      </w:r>
    </w:p>
    <w:p w14:paraId="68051445" w14:textId="77777777" w:rsidR="004D31A4" w:rsidRPr="005B55BE" w:rsidRDefault="004D31A4" w:rsidP="004D31A4">
      <w:pPr>
        <w:pStyle w:val="PL"/>
      </w:pPr>
      <w:r w:rsidRPr="005B55BE">
        <w:tab/>
        <w:t>&lt;xs:element name="anyExt" type="sealloc:anyExtType" minOccurs="0"/&gt;</w:t>
      </w:r>
    </w:p>
    <w:p w14:paraId="25E780F9" w14:textId="77777777" w:rsidR="004D31A4" w:rsidRPr="005B55BE" w:rsidRDefault="004D31A4" w:rsidP="004D31A4">
      <w:pPr>
        <w:pStyle w:val="PL"/>
        <w:rPr>
          <w:lang w:eastAsia="zh-CN"/>
        </w:rPr>
      </w:pPr>
      <w:r w:rsidRPr="005B55BE">
        <w:tab/>
        <w:t>&lt;/xs:sequence&gt;</w:t>
      </w:r>
    </w:p>
    <w:p w14:paraId="3D4B8522" w14:textId="77777777" w:rsidR="004D31A4" w:rsidRPr="005B55BE" w:rsidRDefault="004D31A4" w:rsidP="004D31A4">
      <w:pPr>
        <w:pStyle w:val="PL"/>
      </w:pPr>
      <w:r w:rsidRPr="005B55BE">
        <w:tab/>
        <w:t>&lt;xs:anyAttribute namespace="##any" processContents="lax"/&gt;</w:t>
      </w:r>
    </w:p>
    <w:p w14:paraId="153F376E" w14:textId="77777777" w:rsidR="004D31A4" w:rsidRPr="005B55BE" w:rsidRDefault="004D31A4" w:rsidP="004D31A4">
      <w:pPr>
        <w:pStyle w:val="PL"/>
      </w:pPr>
      <w:r w:rsidRPr="005B55BE">
        <w:tab/>
        <w:t>&lt;/xs:complexType&gt;</w:t>
      </w:r>
    </w:p>
    <w:p w14:paraId="353E34C7" w14:textId="77777777" w:rsidR="004D31A4" w:rsidRPr="005B55BE" w:rsidRDefault="004D31A4" w:rsidP="004D31A4">
      <w:pPr>
        <w:pStyle w:val="PL"/>
        <w:rPr>
          <w:lang w:eastAsia="zh-CN"/>
        </w:rPr>
      </w:pPr>
    </w:p>
    <w:p w14:paraId="2E7B8A84" w14:textId="77777777" w:rsidR="004D31A4" w:rsidRPr="005B55BE" w:rsidRDefault="004D31A4" w:rsidP="004D31A4">
      <w:pPr>
        <w:pStyle w:val="PL"/>
      </w:pPr>
      <w:r w:rsidRPr="005B55BE">
        <w:tab/>
      </w:r>
      <w:r w:rsidRPr="005B55BE">
        <w:t>&lt;xs:complexType name="t</w:t>
      </w:r>
      <w:r w:rsidRPr="005B55BE">
        <w:rPr>
          <w:rFonts w:hint="eastAsia"/>
          <w:lang w:eastAsia="zh-CN"/>
        </w:rPr>
        <w:t>L</w:t>
      </w:r>
      <w:r w:rsidRPr="005B55BE">
        <w:rPr>
          <w:rFonts w:hint="eastAsia"/>
        </w:rPr>
        <w:t>ocationQoS</w:t>
      </w:r>
      <w:r w:rsidRPr="005B55BE">
        <w:t>Type"&gt;</w:t>
      </w:r>
    </w:p>
    <w:p w14:paraId="547DA3B9" w14:textId="77777777" w:rsidR="004D31A4" w:rsidRPr="005B55BE" w:rsidRDefault="004D31A4" w:rsidP="004D31A4">
      <w:pPr>
        <w:pStyle w:val="PL"/>
      </w:pPr>
      <w:r w:rsidRPr="005B55BE">
        <w:tab/>
        <w:t>&lt;xs:sequence&gt;</w:t>
      </w:r>
    </w:p>
    <w:p w14:paraId="72FECBC4" w14:textId="77777777" w:rsidR="004D31A4" w:rsidRPr="005B55BE" w:rsidRDefault="004D31A4" w:rsidP="004D31A4">
      <w:pPr>
        <w:pStyle w:val="PL"/>
        <w:rPr>
          <w:lang w:eastAsia="zh-CN"/>
        </w:rPr>
      </w:pPr>
      <w:bookmarkStart w:id="565" w:name="OLE_LINK25"/>
      <w:r w:rsidRPr="005B55BE">
        <w:tab/>
        <w:t>&lt;xs:element name="hAccuracy" type="sealloc:tAccuracyType" minOccurs="0"/&gt;</w:t>
      </w:r>
    </w:p>
    <w:p w14:paraId="33DC1D0F" w14:textId="77777777" w:rsidR="004D31A4" w:rsidRPr="005B55BE" w:rsidRDefault="004D31A4" w:rsidP="004D31A4">
      <w:pPr>
        <w:pStyle w:val="PL"/>
        <w:rPr>
          <w:lang w:eastAsia="zh-CN"/>
        </w:rPr>
      </w:pPr>
      <w:r w:rsidRPr="005B55BE">
        <w:tab/>
        <w:t>&lt;xs:element name="</w:t>
      </w:r>
      <w:r w:rsidRPr="005B55BE">
        <w:rPr>
          <w:rFonts w:hint="eastAsia"/>
          <w:lang w:eastAsia="zh-CN"/>
        </w:rPr>
        <w:t>v</w:t>
      </w:r>
      <w:r w:rsidRPr="005B55BE">
        <w:t>Accuracy" type="sealloc:tAccuracyType" minOccurs="0"/&gt;</w:t>
      </w:r>
    </w:p>
    <w:bookmarkEnd w:id="565"/>
    <w:p w14:paraId="1E538FDC" w14:textId="77777777" w:rsidR="004D31A4" w:rsidRPr="005B55BE" w:rsidRDefault="004D31A4" w:rsidP="004D31A4">
      <w:pPr>
        <w:pStyle w:val="PL"/>
        <w:rPr>
          <w:lang w:eastAsia="zh-CN"/>
        </w:rPr>
      </w:pPr>
      <w:r w:rsidRPr="005B55BE">
        <w:tab/>
        <w:t>&lt;xs:element name="vertRequested" type="xs:boolean" minOccurs="0"/&gt;</w:t>
      </w:r>
    </w:p>
    <w:p w14:paraId="06C2A25F" w14:textId="77777777" w:rsidR="004D31A4" w:rsidRPr="005B55BE" w:rsidRDefault="004D31A4" w:rsidP="004D31A4">
      <w:pPr>
        <w:pStyle w:val="PL"/>
        <w:rPr>
          <w:lang w:eastAsia="zh-CN"/>
        </w:rPr>
      </w:pPr>
      <w:r w:rsidRPr="005B55BE">
        <w:tab/>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p>
    <w:p w14:paraId="73DBD9DF" w14:textId="77777777" w:rsidR="004D31A4" w:rsidRPr="005B55BE" w:rsidRDefault="004D31A4" w:rsidP="004D31A4">
      <w:pPr>
        <w:pStyle w:val="PL"/>
      </w:pPr>
      <w:r w:rsidRPr="005B55BE">
        <w:tab/>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p>
    <w:p w14:paraId="5442252A" w14:textId="77777777" w:rsidR="004D31A4" w:rsidRPr="005B55BE" w:rsidRDefault="004D31A4" w:rsidP="004D31A4">
      <w:pPr>
        <w:pStyle w:val="PL"/>
      </w:pPr>
      <w:r w:rsidRPr="005B55BE">
        <w:tab/>
        <w:t>&lt;xs:element name="</w:t>
      </w:r>
      <w:r w:rsidRPr="005B55BE">
        <w:rPr>
          <w:lang w:eastAsia="zh-CN"/>
        </w:rPr>
        <w:t>lcsQosClass</w:t>
      </w:r>
      <w:r w:rsidRPr="005B55BE">
        <w:t>" type="sealloc:t</w:t>
      </w:r>
      <w:r w:rsidRPr="005B55BE">
        <w:rPr>
          <w:lang w:eastAsia="zh-CN"/>
        </w:rPr>
        <w:t>LcsQosClass</w:t>
      </w:r>
      <w:r w:rsidRPr="005B55BE">
        <w:t>Type" minOccurs="0"/&gt;</w:t>
      </w:r>
    </w:p>
    <w:p w14:paraId="08989E7E" w14:textId="77777777" w:rsidR="004D31A4" w:rsidRPr="005B55BE" w:rsidRDefault="004D31A4" w:rsidP="004D31A4">
      <w:pPr>
        <w:pStyle w:val="PL"/>
      </w:pPr>
      <w:r w:rsidRPr="005B55BE">
        <w:tab/>
        <w:t>&lt;xs:any namespace="##other" processContents="lax" minOccurs="0" maxOccurs="unbounded"/&gt;</w:t>
      </w:r>
    </w:p>
    <w:p w14:paraId="62050045" w14:textId="77777777" w:rsidR="004D31A4" w:rsidRPr="005B55BE" w:rsidRDefault="004D31A4" w:rsidP="004D31A4">
      <w:pPr>
        <w:pStyle w:val="PL"/>
      </w:pPr>
      <w:r w:rsidRPr="005B55BE">
        <w:tab/>
        <w:t>&lt;xs:element name="anyExt" type="sealloc:anyExtType" minOccurs="0"/&gt;</w:t>
      </w:r>
    </w:p>
    <w:p w14:paraId="74E82F41" w14:textId="77777777" w:rsidR="004D31A4" w:rsidRPr="005B55BE" w:rsidRDefault="004D31A4" w:rsidP="004D31A4">
      <w:pPr>
        <w:pStyle w:val="PL"/>
        <w:rPr>
          <w:lang w:eastAsia="zh-CN"/>
        </w:rPr>
      </w:pPr>
      <w:r w:rsidRPr="005B55BE">
        <w:tab/>
        <w:t>&lt;/xs:sequence&gt;</w:t>
      </w:r>
    </w:p>
    <w:p w14:paraId="0A69C8CD" w14:textId="77777777" w:rsidR="004D31A4" w:rsidRPr="005B55BE" w:rsidRDefault="004D31A4" w:rsidP="004D31A4">
      <w:pPr>
        <w:pStyle w:val="PL"/>
      </w:pPr>
      <w:r w:rsidRPr="005B55BE">
        <w:tab/>
        <w:t>&lt;xs:anyAttribute namespace="##any" processContents="lax"/&gt;</w:t>
      </w:r>
    </w:p>
    <w:p w14:paraId="17492170" w14:textId="77777777" w:rsidR="004D31A4" w:rsidRPr="005B55BE" w:rsidRDefault="004D31A4" w:rsidP="004D31A4">
      <w:pPr>
        <w:pStyle w:val="PL"/>
      </w:pPr>
      <w:r w:rsidRPr="005B55BE">
        <w:tab/>
        <w:t>&lt;/xs:complexType&gt;</w:t>
      </w:r>
    </w:p>
    <w:p w14:paraId="6B948BAB" w14:textId="77777777" w:rsidR="004D31A4" w:rsidRPr="005B55BE" w:rsidRDefault="004D31A4" w:rsidP="004D31A4">
      <w:pPr>
        <w:pStyle w:val="PL"/>
        <w:rPr>
          <w:lang w:eastAsia="zh-CN"/>
        </w:rPr>
      </w:pPr>
    </w:p>
    <w:p w14:paraId="3CBF11FD" w14:textId="77777777" w:rsidR="004D31A4" w:rsidRPr="005B55BE" w:rsidRDefault="004D31A4" w:rsidP="004D31A4">
      <w:pPr>
        <w:pStyle w:val="PL"/>
      </w:pPr>
      <w:r w:rsidRPr="005B55BE">
        <w:tab/>
        <w:t>&lt;xs:complexType name="t</w:t>
      </w:r>
      <w:r w:rsidRPr="005B55BE">
        <w:rPr>
          <w:lang w:eastAsia="zh-CN"/>
        </w:rPr>
        <w:t>MinorLocationQoS</w:t>
      </w:r>
      <w:r w:rsidRPr="005B55BE">
        <w:t>Type"&gt;</w:t>
      </w:r>
    </w:p>
    <w:p w14:paraId="0921DBEC" w14:textId="77777777" w:rsidR="004D31A4" w:rsidRPr="005B55BE" w:rsidRDefault="004D31A4" w:rsidP="004D31A4">
      <w:pPr>
        <w:pStyle w:val="PL"/>
      </w:pPr>
      <w:r w:rsidRPr="005B55BE">
        <w:tab/>
        <w:t>&lt;xs:choice&gt;</w:t>
      </w:r>
    </w:p>
    <w:p w14:paraId="72FEAB5F" w14:textId="77777777" w:rsidR="004D31A4" w:rsidRPr="005B55BE" w:rsidRDefault="004D31A4" w:rsidP="004D31A4">
      <w:pPr>
        <w:pStyle w:val="PL"/>
        <w:rPr>
          <w:lang w:eastAsia="zh-CN"/>
        </w:rPr>
      </w:pPr>
      <w:r w:rsidRPr="005B55BE">
        <w:tab/>
        <w:t>&lt;xs:element name="hAccuracy" type="sealloc:tAccuracyType" minOccurs="0"/&gt;</w:t>
      </w:r>
    </w:p>
    <w:p w14:paraId="2F015605" w14:textId="77777777" w:rsidR="004D31A4" w:rsidRPr="005B55BE" w:rsidRDefault="004D31A4" w:rsidP="004D31A4">
      <w:pPr>
        <w:pStyle w:val="PL"/>
        <w:rPr>
          <w:lang w:eastAsia="zh-CN"/>
        </w:rPr>
      </w:pPr>
      <w:r w:rsidRPr="005B55BE">
        <w:tab/>
        <w:t>&lt;xs:element name="</w:t>
      </w:r>
      <w:r w:rsidRPr="005B55BE">
        <w:rPr>
          <w:rFonts w:hint="eastAsia"/>
          <w:lang w:eastAsia="zh-CN"/>
        </w:rPr>
        <w:t>v</w:t>
      </w:r>
      <w:r w:rsidRPr="005B55BE">
        <w:t>Accuracy" type="sealloc:tAccuracyType" minOccurs="0"/&gt;</w:t>
      </w:r>
    </w:p>
    <w:p w14:paraId="614DD70E" w14:textId="77777777" w:rsidR="004D31A4" w:rsidRPr="005B55BE" w:rsidRDefault="004D31A4" w:rsidP="004D31A4">
      <w:pPr>
        <w:pStyle w:val="PL"/>
      </w:pPr>
      <w:r w:rsidRPr="005B55BE">
        <w:tab/>
        <w:t>&lt;xs:any namespace="##other" processContents="lax" minOccurs="0" maxOccurs="unbounded"/&gt;</w:t>
      </w:r>
    </w:p>
    <w:p w14:paraId="02401ABE" w14:textId="77777777" w:rsidR="004D31A4" w:rsidRPr="005B55BE" w:rsidRDefault="004D31A4" w:rsidP="004D31A4">
      <w:pPr>
        <w:pStyle w:val="PL"/>
      </w:pPr>
      <w:r w:rsidRPr="005B55BE">
        <w:tab/>
        <w:t>&lt;xs:element name="anyExt" type="sealloc:anyExtType" minOccurs="0"/&gt;</w:t>
      </w:r>
    </w:p>
    <w:p w14:paraId="704E98A7" w14:textId="77777777" w:rsidR="004D31A4" w:rsidRPr="005B55BE" w:rsidRDefault="004D31A4" w:rsidP="004D31A4">
      <w:pPr>
        <w:pStyle w:val="PL"/>
      </w:pPr>
      <w:r w:rsidRPr="005B55BE">
        <w:tab/>
        <w:t>&lt;/xs:choice&gt;</w:t>
      </w:r>
    </w:p>
    <w:p w14:paraId="12433044" w14:textId="77777777" w:rsidR="004D31A4" w:rsidRPr="005B55BE" w:rsidRDefault="004D31A4" w:rsidP="004D31A4">
      <w:pPr>
        <w:pStyle w:val="PL"/>
      </w:pPr>
      <w:r w:rsidRPr="005B55BE">
        <w:tab/>
        <w:t>&lt;xs:anyAttribute namespace="##any" processContents="lax"/&gt;</w:t>
      </w:r>
    </w:p>
    <w:p w14:paraId="369F52FB" w14:textId="77777777" w:rsidR="004D31A4" w:rsidRDefault="004D31A4" w:rsidP="004D31A4">
      <w:pPr>
        <w:pStyle w:val="PL"/>
      </w:pPr>
      <w:r w:rsidRPr="005B55BE">
        <w:tab/>
        <w:t>&lt;/xs:complexType&gt;</w:t>
      </w:r>
    </w:p>
    <w:p w14:paraId="193F3C74" w14:textId="77777777" w:rsidR="004D31A4" w:rsidRDefault="004D31A4" w:rsidP="004D31A4">
      <w:pPr>
        <w:pStyle w:val="PL"/>
        <w:rPr>
          <w:lang w:eastAsia="zh-CN"/>
        </w:rPr>
      </w:pPr>
    </w:p>
    <w:p w14:paraId="29FEFCBE" w14:textId="77777777" w:rsidR="004D31A4" w:rsidRDefault="004D31A4" w:rsidP="004D31A4">
      <w:pPr>
        <w:pStyle w:val="PL"/>
      </w:pPr>
      <w:r w:rsidRPr="00F04116">
        <w:t>&lt;xs:complexType name="tRequestedLocationType"&gt;</w:t>
      </w:r>
    </w:p>
    <w:p w14:paraId="3632CD41" w14:textId="77777777" w:rsidR="004D31A4" w:rsidRDefault="004D31A4" w:rsidP="004D31A4">
      <w:pPr>
        <w:pStyle w:val="PL"/>
      </w:pPr>
      <w:r>
        <w:tab/>
        <w:t>&lt;xs:sequence&gt;</w:t>
      </w:r>
    </w:p>
    <w:p w14:paraId="55F91459" w14:textId="77777777" w:rsidR="004D31A4" w:rsidRDefault="004D31A4" w:rsidP="004D31A4">
      <w:pPr>
        <w:pStyle w:val="PL"/>
      </w:pPr>
      <w:r>
        <w:tab/>
        <w:t>&lt;xs:element name="CurrentServingNcgi" type="sealloc:tEmptyType" minOccurs="0"/&gt;</w:t>
      </w:r>
    </w:p>
    <w:p w14:paraId="4F8E7D16" w14:textId="09760F5C" w:rsidR="004D31A4" w:rsidRDefault="004D31A4" w:rsidP="004D31A4">
      <w:pPr>
        <w:pStyle w:val="PL"/>
      </w:pPr>
      <w:r>
        <w:tab/>
        <w:t>&lt;xs:element name="NeighbouringNcgi" type="sealloc:tEmptyType" minOccurs="0" maxOccurs="unbounded"/&gt;</w:t>
      </w:r>
    </w:p>
    <w:p w14:paraId="28619E45" w14:textId="77777777" w:rsidR="004D31A4" w:rsidRDefault="004D31A4" w:rsidP="004D31A4">
      <w:pPr>
        <w:pStyle w:val="PL"/>
      </w:pPr>
      <w:r>
        <w:tab/>
        <w:t>&lt;xs:element name="MbmsSaId" type="sealloc:tEmptyType" minOccurs="0"/&gt;</w:t>
      </w:r>
    </w:p>
    <w:p w14:paraId="44017869" w14:textId="77777777" w:rsidR="004D31A4" w:rsidRDefault="004D31A4" w:rsidP="004D31A4">
      <w:pPr>
        <w:pStyle w:val="PL"/>
      </w:pPr>
      <w:r>
        <w:tab/>
        <w:t>&lt;xs:element name="MbsfnArea" type="sealloc:tEmptyType" minOccurs="0"/&gt;</w:t>
      </w:r>
    </w:p>
    <w:p w14:paraId="07752898" w14:textId="77777777" w:rsidR="004D31A4" w:rsidRDefault="004D31A4" w:rsidP="004D31A4">
      <w:pPr>
        <w:pStyle w:val="PL"/>
      </w:pPr>
      <w:r>
        <w:tab/>
        <w:t>&lt;xs:element name="CurrentGeographicalCoordinate" type="sealloc:tEmptyType" minOccurs="0"/&gt;</w:t>
      </w:r>
    </w:p>
    <w:p w14:paraId="34A2F788" w14:textId="77777777" w:rsidR="004D31A4" w:rsidRDefault="004D31A4" w:rsidP="004D31A4">
      <w:pPr>
        <w:pStyle w:val="PL"/>
      </w:pPr>
      <w:r>
        <w:tab/>
      </w:r>
      <w:r w:rsidRPr="0098763C">
        <w:t>&lt;xs:element name="anyExt" type="</w:t>
      </w:r>
      <w:r>
        <w:t>sealloc:</w:t>
      </w:r>
      <w:r w:rsidRPr="0098763C">
        <w:t>anyExtType" minOccurs="0"/&gt;</w:t>
      </w:r>
    </w:p>
    <w:p w14:paraId="6AFEEB9A" w14:textId="77777777" w:rsidR="004D31A4" w:rsidRDefault="004D31A4" w:rsidP="004D31A4">
      <w:pPr>
        <w:pStyle w:val="PL"/>
      </w:pPr>
      <w:r>
        <w:tab/>
        <w:t>&lt;xs:any namespace="##other" processContents="lax" minOccurs="0" maxOccurs="unbounded"/&gt;</w:t>
      </w:r>
    </w:p>
    <w:p w14:paraId="50A172EC" w14:textId="77777777" w:rsidR="004D31A4" w:rsidRDefault="004D31A4" w:rsidP="004D31A4">
      <w:pPr>
        <w:pStyle w:val="PL"/>
      </w:pPr>
      <w:r>
        <w:tab/>
        <w:t>&lt;/xs:sequence&gt;</w:t>
      </w:r>
    </w:p>
    <w:p w14:paraId="5CC2AADD" w14:textId="77777777" w:rsidR="004D31A4" w:rsidRDefault="004D31A4" w:rsidP="004D31A4">
      <w:pPr>
        <w:pStyle w:val="PL"/>
      </w:pPr>
      <w:r>
        <w:tab/>
        <w:t>&lt;xs:anyAttribute namespace="##any" processContents="lax"/&gt;</w:t>
      </w:r>
    </w:p>
    <w:p w14:paraId="3321C60A" w14:textId="77777777" w:rsidR="004D31A4" w:rsidRDefault="004D31A4" w:rsidP="004D31A4">
      <w:pPr>
        <w:pStyle w:val="PL"/>
      </w:pPr>
      <w:r>
        <w:tab/>
        <w:t>&lt;/xs:complexType&gt;</w:t>
      </w:r>
    </w:p>
    <w:p w14:paraId="31B73ABC" w14:textId="77777777" w:rsidR="004D31A4" w:rsidRDefault="004D31A4" w:rsidP="004D31A4">
      <w:pPr>
        <w:pStyle w:val="PL"/>
      </w:pPr>
      <w:r>
        <w:tab/>
        <w:t>&lt;xs:complexType name="TriggeringCriteriaType"&gt;</w:t>
      </w:r>
    </w:p>
    <w:p w14:paraId="5D55149D" w14:textId="77777777" w:rsidR="004D31A4" w:rsidRDefault="004D31A4" w:rsidP="004D31A4">
      <w:pPr>
        <w:pStyle w:val="PL"/>
      </w:pPr>
      <w:r>
        <w:tab/>
        <w:t>&lt;xs:sequence&gt;</w:t>
      </w:r>
    </w:p>
    <w:p w14:paraId="2404AE78" w14:textId="77777777" w:rsidR="004D31A4" w:rsidRDefault="004D31A4" w:rsidP="004D31A4">
      <w:pPr>
        <w:pStyle w:val="PL"/>
      </w:pPr>
      <w:r>
        <w:tab/>
        <w:t>&lt;xs:element name="CellChange" type="sealloc:tCellChange" minOccurs="0"/&gt;</w:t>
      </w:r>
    </w:p>
    <w:p w14:paraId="62A5E67E" w14:textId="77777777" w:rsidR="004D31A4" w:rsidRDefault="004D31A4" w:rsidP="004D31A4">
      <w:pPr>
        <w:pStyle w:val="PL"/>
      </w:pPr>
      <w:r>
        <w:lastRenderedPageBreak/>
        <w:tab/>
        <w:t>&lt;xs:element name="TrackingAreaChange" type="sealloc:tTrackingAreaChangeType" minOccurs="0"/&gt;</w:t>
      </w:r>
    </w:p>
    <w:p w14:paraId="118852C2" w14:textId="77777777" w:rsidR="004D31A4" w:rsidRDefault="004D31A4" w:rsidP="004D31A4">
      <w:pPr>
        <w:pStyle w:val="PL"/>
      </w:pPr>
      <w:r>
        <w:tab/>
        <w:t>&lt;xs:element name="PlmnChange" type="sealloc:tPlmnChangeType" minOccurs="0"/&gt;</w:t>
      </w:r>
    </w:p>
    <w:p w14:paraId="35DB8DEE" w14:textId="77777777" w:rsidR="004D31A4" w:rsidRDefault="004D31A4" w:rsidP="004D31A4">
      <w:pPr>
        <w:pStyle w:val="PL"/>
      </w:pPr>
      <w:r>
        <w:tab/>
        <w:t>&lt;xs:element name="MbmsSaChange" type="sealloc:tMbmsSaChangeType" minOccurs="0"/&gt;</w:t>
      </w:r>
    </w:p>
    <w:p w14:paraId="42E0B8CE" w14:textId="77777777" w:rsidR="004D31A4" w:rsidRDefault="004D31A4" w:rsidP="004D31A4">
      <w:pPr>
        <w:pStyle w:val="PL"/>
      </w:pPr>
      <w:r>
        <w:tab/>
        <w:t>&lt;xs:element name="MbsfnAreaChange" type="sealloc:tMbsfnAreaChangeType" minOccurs="0"/&gt;</w:t>
      </w:r>
    </w:p>
    <w:p w14:paraId="421E8C67" w14:textId="77777777" w:rsidR="004D31A4" w:rsidRDefault="004D31A4" w:rsidP="004D31A4">
      <w:pPr>
        <w:pStyle w:val="PL"/>
      </w:pPr>
      <w:r>
        <w:tab/>
        <w:t>&lt;xs:element name="PeriodicReport" type="sealloc:tIntegerAttributeType" minOccurs="0"/&gt;</w:t>
      </w:r>
    </w:p>
    <w:p w14:paraId="28FD35E5" w14:textId="77777777" w:rsidR="004D31A4" w:rsidRDefault="004D31A4" w:rsidP="004D31A4">
      <w:pPr>
        <w:pStyle w:val="PL"/>
      </w:pPr>
      <w:r>
        <w:tab/>
        <w:t>&lt;xs:element name="TravelledDistance" type="sealloc:tIntegerAttributeType" minOccurs="0"/&gt;</w:t>
      </w:r>
    </w:p>
    <w:p w14:paraId="150949F1" w14:textId="77777777" w:rsidR="004D31A4" w:rsidRDefault="004D31A4" w:rsidP="004D31A4">
      <w:pPr>
        <w:pStyle w:val="PL"/>
      </w:pPr>
      <w:r>
        <w:tab/>
        <w:t>&lt;xs:element name="VerticalAppEvent" type="sealloc:tVerticalAppEventType" minOccurs="0"/&gt;</w:t>
      </w:r>
    </w:p>
    <w:p w14:paraId="20665B6C" w14:textId="77777777" w:rsidR="004D31A4" w:rsidRDefault="004D31A4" w:rsidP="004D31A4">
      <w:pPr>
        <w:pStyle w:val="PL"/>
      </w:pPr>
      <w:r>
        <w:tab/>
        <w:t>&lt;xs:element name="GeographicalAreaChange" type="sealloc:tGeographicalAreaChange"/&gt;</w:t>
      </w:r>
    </w:p>
    <w:p w14:paraId="11CE12E8" w14:textId="77777777" w:rsidR="004D31A4" w:rsidRDefault="004D31A4" w:rsidP="004D31A4">
      <w:pPr>
        <w:pStyle w:val="PL"/>
      </w:pPr>
      <w:r>
        <w:tab/>
      </w:r>
      <w:r w:rsidRPr="005B55BE">
        <w:t>&lt;xs:element name="ValidPeriod" type="sealloc:tValidPeriod"/&gt;</w:t>
      </w:r>
    </w:p>
    <w:p w14:paraId="29B80B80" w14:textId="77777777" w:rsidR="004D31A4" w:rsidRDefault="004D31A4" w:rsidP="004D31A4">
      <w:pPr>
        <w:pStyle w:val="PL"/>
      </w:pPr>
      <w:r>
        <w:tab/>
      </w:r>
      <w:r w:rsidRPr="0098763C">
        <w:t>&lt;xs:element name="anyExt" type="</w:t>
      </w:r>
      <w:r>
        <w:t>sealloc:</w:t>
      </w:r>
      <w:r w:rsidRPr="0098763C">
        <w:t>anyExtType" minOccurs="0"/&gt;</w:t>
      </w:r>
    </w:p>
    <w:p w14:paraId="149DF057" w14:textId="77777777" w:rsidR="004D31A4" w:rsidRDefault="004D31A4" w:rsidP="004D31A4">
      <w:pPr>
        <w:pStyle w:val="PL"/>
      </w:pPr>
      <w:r>
        <w:tab/>
      </w:r>
      <w:r>
        <w:t>&lt;xs:any namespace="##other" processContents="lax" minOccurs="0" maxOccurs="unbounded"/&gt;</w:t>
      </w:r>
    </w:p>
    <w:p w14:paraId="0A19EDFC" w14:textId="77777777" w:rsidR="004D31A4" w:rsidRDefault="004D31A4" w:rsidP="004D31A4">
      <w:pPr>
        <w:pStyle w:val="PL"/>
      </w:pPr>
      <w:r>
        <w:tab/>
        <w:t>&lt;/xs:sequence&gt;</w:t>
      </w:r>
    </w:p>
    <w:p w14:paraId="1FCB8EC0" w14:textId="77777777" w:rsidR="004D31A4" w:rsidRDefault="004D31A4" w:rsidP="004D31A4">
      <w:pPr>
        <w:pStyle w:val="PL"/>
      </w:pPr>
      <w:r>
        <w:tab/>
        <w:t>&lt;xs:anyAttribute namespace="##any" processContents="lax"/&gt;</w:t>
      </w:r>
    </w:p>
    <w:p w14:paraId="5F302A0C" w14:textId="77777777" w:rsidR="004D31A4" w:rsidRDefault="004D31A4" w:rsidP="004D31A4">
      <w:pPr>
        <w:pStyle w:val="PL"/>
      </w:pPr>
      <w:r>
        <w:tab/>
        <w:t>&lt;/xs:complexType&gt;</w:t>
      </w:r>
    </w:p>
    <w:p w14:paraId="55CA0771" w14:textId="77777777" w:rsidR="004D31A4" w:rsidRDefault="004D31A4" w:rsidP="004D31A4">
      <w:pPr>
        <w:pStyle w:val="PL"/>
      </w:pPr>
    </w:p>
    <w:p w14:paraId="428C6845" w14:textId="77777777" w:rsidR="004D31A4" w:rsidRDefault="004D31A4" w:rsidP="004D31A4">
      <w:pPr>
        <w:pStyle w:val="PL"/>
      </w:pPr>
      <w:r>
        <w:tab/>
        <w:t>&lt;xs:complexType name="tEmptyType"/&gt;</w:t>
      </w:r>
    </w:p>
    <w:p w14:paraId="1F890053" w14:textId="77777777" w:rsidR="004D31A4" w:rsidRDefault="004D31A4" w:rsidP="004D31A4">
      <w:pPr>
        <w:pStyle w:val="PL"/>
      </w:pPr>
    </w:p>
    <w:p w14:paraId="65DE4126" w14:textId="77777777" w:rsidR="004D31A4" w:rsidRDefault="004D31A4" w:rsidP="004D31A4">
      <w:pPr>
        <w:pStyle w:val="PL"/>
      </w:pPr>
      <w:r>
        <w:tab/>
        <w:t>&lt;xs:complexType name="tCellChange"&gt;</w:t>
      </w:r>
    </w:p>
    <w:p w14:paraId="1A763635" w14:textId="77777777" w:rsidR="004D31A4" w:rsidRDefault="004D31A4" w:rsidP="004D31A4">
      <w:pPr>
        <w:pStyle w:val="PL"/>
      </w:pPr>
      <w:r>
        <w:tab/>
        <w:t>&lt;xs:sequence&gt;</w:t>
      </w:r>
    </w:p>
    <w:p w14:paraId="440A5C35" w14:textId="77777777" w:rsidR="004D31A4" w:rsidRDefault="004D31A4" w:rsidP="004D31A4">
      <w:pPr>
        <w:pStyle w:val="PL"/>
      </w:pPr>
      <w:r>
        <w:tab/>
        <w:t>&lt;xs:element name="AnyCellChange" type="sealloc:tEmptyTypeAttribute" minOccurs="0"/&gt;</w:t>
      </w:r>
    </w:p>
    <w:p w14:paraId="5C8025A2" w14:textId="77777777" w:rsidR="004D31A4" w:rsidRDefault="004D31A4" w:rsidP="004D31A4">
      <w:pPr>
        <w:pStyle w:val="PL"/>
      </w:pPr>
      <w:r>
        <w:tab/>
        <w:t>&lt;xs:element name="EnterSpecificCell" type="sealloc:tSpecificCellType" minOccurs="0" maxOccurs="unbounded"/&gt;</w:t>
      </w:r>
    </w:p>
    <w:p w14:paraId="3B30A386" w14:textId="77777777" w:rsidR="004D31A4" w:rsidRDefault="004D31A4" w:rsidP="004D31A4">
      <w:pPr>
        <w:pStyle w:val="PL"/>
      </w:pPr>
      <w:r>
        <w:tab/>
        <w:t>&lt;xs:element name="ExitSpecificCell" type="sealloc:tSpecificCellType" minOccurs="0" maxOccurs="unbounded"/&gt;</w:t>
      </w:r>
    </w:p>
    <w:p w14:paraId="53FE2631" w14:textId="77777777" w:rsidR="004D31A4" w:rsidRDefault="004D31A4" w:rsidP="004D31A4">
      <w:pPr>
        <w:pStyle w:val="PL"/>
      </w:pPr>
      <w:r>
        <w:tab/>
        <w:t>&lt;xs:any namespace="##other" processContents="lax" minOccurs="0" maxOccurs="unbounded"/&gt;</w:t>
      </w:r>
    </w:p>
    <w:p w14:paraId="580C0FD3" w14:textId="77777777" w:rsidR="004D31A4" w:rsidRPr="00587E76" w:rsidRDefault="004D31A4" w:rsidP="004D31A4">
      <w:pPr>
        <w:pStyle w:val="PL"/>
      </w:pPr>
      <w:r>
        <w:tab/>
      </w:r>
      <w:r w:rsidRPr="0098763C">
        <w:t>&lt;xs:element name="anyExt" type="</w:t>
      </w:r>
      <w:r>
        <w:t>sealloc:</w:t>
      </w:r>
      <w:r w:rsidRPr="0098763C">
        <w:t>anyExtType" minOccurs="0"/&gt;</w:t>
      </w:r>
    </w:p>
    <w:p w14:paraId="61C7EC50" w14:textId="77777777" w:rsidR="004D31A4" w:rsidRDefault="004D31A4" w:rsidP="004D31A4">
      <w:pPr>
        <w:pStyle w:val="PL"/>
      </w:pPr>
      <w:r>
        <w:tab/>
        <w:t>&lt;/xs:sequence&gt;</w:t>
      </w:r>
    </w:p>
    <w:p w14:paraId="4DC1B106" w14:textId="77777777" w:rsidR="004D31A4" w:rsidRDefault="004D31A4" w:rsidP="004D31A4">
      <w:pPr>
        <w:pStyle w:val="PL"/>
      </w:pPr>
      <w:r>
        <w:tab/>
        <w:t>&lt;xs:anyAttribute namespace="##any" processContents="lax"/&gt;</w:t>
      </w:r>
    </w:p>
    <w:p w14:paraId="1AB1059A" w14:textId="77777777" w:rsidR="004D31A4" w:rsidRDefault="004D31A4" w:rsidP="004D31A4">
      <w:pPr>
        <w:pStyle w:val="PL"/>
      </w:pPr>
      <w:r>
        <w:tab/>
        <w:t>&lt;/xs:complexType&gt;</w:t>
      </w:r>
    </w:p>
    <w:p w14:paraId="1430B74B" w14:textId="77777777" w:rsidR="004D31A4" w:rsidRDefault="004D31A4" w:rsidP="004D31A4">
      <w:pPr>
        <w:pStyle w:val="PL"/>
      </w:pPr>
    </w:p>
    <w:p w14:paraId="2BF483A0" w14:textId="77777777" w:rsidR="004D31A4" w:rsidRDefault="004D31A4" w:rsidP="004D31A4">
      <w:pPr>
        <w:pStyle w:val="PL"/>
      </w:pPr>
      <w:r>
        <w:tab/>
        <w:t>&lt;xs:simpleType name="tNcgi"&gt;</w:t>
      </w:r>
    </w:p>
    <w:p w14:paraId="5E6A609F" w14:textId="77777777" w:rsidR="004D31A4" w:rsidRDefault="004D31A4" w:rsidP="004D31A4">
      <w:pPr>
        <w:pStyle w:val="PL"/>
      </w:pPr>
      <w:r>
        <w:tab/>
        <w:t>&lt;xs:restriction base="xs:string"&gt;</w:t>
      </w:r>
    </w:p>
    <w:p w14:paraId="3209A940" w14:textId="77777777" w:rsidR="004D31A4" w:rsidRDefault="004D31A4" w:rsidP="004D31A4">
      <w:pPr>
        <w:pStyle w:val="PL"/>
      </w:pPr>
      <w:r>
        <w:tab/>
        <w:t>&lt;xs:pattern value="\d{3}\d{3}[0-1]{28}"/&gt;</w:t>
      </w:r>
    </w:p>
    <w:p w14:paraId="37AECEE6" w14:textId="77777777" w:rsidR="004D31A4" w:rsidRDefault="004D31A4" w:rsidP="004D31A4">
      <w:pPr>
        <w:pStyle w:val="PL"/>
      </w:pPr>
      <w:r>
        <w:tab/>
        <w:t>&lt;/xs:restriction&gt;</w:t>
      </w:r>
    </w:p>
    <w:p w14:paraId="48440E71" w14:textId="77777777" w:rsidR="004D31A4" w:rsidRDefault="004D31A4" w:rsidP="004D31A4">
      <w:pPr>
        <w:pStyle w:val="PL"/>
      </w:pPr>
      <w:r>
        <w:tab/>
        <w:t>&lt;/xs:simpleType&gt;</w:t>
      </w:r>
    </w:p>
    <w:p w14:paraId="75EAEA6D" w14:textId="77777777" w:rsidR="004D31A4" w:rsidRDefault="004D31A4" w:rsidP="004D31A4">
      <w:pPr>
        <w:pStyle w:val="PL"/>
      </w:pPr>
    </w:p>
    <w:p w14:paraId="50304E95" w14:textId="77777777" w:rsidR="004D31A4" w:rsidRDefault="004D31A4" w:rsidP="004D31A4">
      <w:pPr>
        <w:pStyle w:val="PL"/>
      </w:pPr>
      <w:r>
        <w:tab/>
        <w:t>&lt;xs:complexType name="tSpecificCellType"&gt;</w:t>
      </w:r>
    </w:p>
    <w:p w14:paraId="6843950D" w14:textId="77777777" w:rsidR="004D31A4" w:rsidRDefault="004D31A4" w:rsidP="004D31A4">
      <w:pPr>
        <w:pStyle w:val="PL"/>
      </w:pPr>
      <w:r>
        <w:tab/>
        <w:t>&lt;xs:simpleContent&gt;</w:t>
      </w:r>
    </w:p>
    <w:p w14:paraId="03B9F549" w14:textId="77777777" w:rsidR="004D31A4" w:rsidRDefault="004D31A4" w:rsidP="004D31A4">
      <w:pPr>
        <w:pStyle w:val="PL"/>
      </w:pPr>
      <w:r>
        <w:tab/>
        <w:t>&lt;xs:extension base="sealloc:tNcgi"&gt;</w:t>
      </w:r>
    </w:p>
    <w:p w14:paraId="100391AB" w14:textId="77777777" w:rsidR="004D31A4" w:rsidRDefault="004D31A4" w:rsidP="004D31A4">
      <w:pPr>
        <w:pStyle w:val="PL"/>
      </w:pPr>
      <w:r>
        <w:tab/>
        <w:t>&lt;xs:attribute name="TriggerId" type="xs:string" use="required"/&gt;</w:t>
      </w:r>
    </w:p>
    <w:p w14:paraId="73F7FDAC" w14:textId="77777777" w:rsidR="004D31A4" w:rsidRPr="006254F8" w:rsidRDefault="004D31A4" w:rsidP="004D31A4">
      <w:pPr>
        <w:pStyle w:val="PL"/>
        <w:rPr>
          <w:lang w:val="fr-FR"/>
        </w:rPr>
      </w:pPr>
      <w:r>
        <w:tab/>
      </w:r>
      <w:r w:rsidRPr="006254F8">
        <w:rPr>
          <w:lang w:val="fr-FR"/>
        </w:rPr>
        <w:t>&lt;/xs:extension&gt;</w:t>
      </w:r>
    </w:p>
    <w:p w14:paraId="0BCBA44D" w14:textId="77777777" w:rsidR="004D31A4" w:rsidRPr="006254F8" w:rsidRDefault="004D31A4" w:rsidP="004D31A4">
      <w:pPr>
        <w:pStyle w:val="PL"/>
        <w:rPr>
          <w:lang w:val="fr-FR"/>
        </w:rPr>
      </w:pPr>
      <w:r>
        <w:rPr>
          <w:lang w:val="fr-FR"/>
        </w:rPr>
        <w:tab/>
      </w:r>
      <w:r w:rsidRPr="006254F8">
        <w:rPr>
          <w:lang w:val="fr-FR"/>
        </w:rPr>
        <w:t>&lt;/xs:simpleContent&gt;</w:t>
      </w:r>
    </w:p>
    <w:p w14:paraId="1E6AD858" w14:textId="77777777" w:rsidR="004D31A4" w:rsidRDefault="004D31A4" w:rsidP="004D31A4">
      <w:pPr>
        <w:pStyle w:val="PL"/>
        <w:rPr>
          <w:lang w:val="fr-FR"/>
        </w:rPr>
      </w:pPr>
      <w:r w:rsidRPr="006254F8">
        <w:rPr>
          <w:lang w:val="fr-FR"/>
        </w:rPr>
        <w:tab/>
        <w:t>&lt;/xs:complexType&gt;</w:t>
      </w:r>
    </w:p>
    <w:p w14:paraId="03FA6E8E" w14:textId="77777777" w:rsidR="004D31A4" w:rsidRPr="006254F8" w:rsidRDefault="004D31A4" w:rsidP="004D31A4">
      <w:pPr>
        <w:pStyle w:val="PL"/>
        <w:rPr>
          <w:lang w:val="fr-FR"/>
        </w:rPr>
      </w:pPr>
    </w:p>
    <w:p w14:paraId="396FF51C" w14:textId="77777777" w:rsidR="004D31A4" w:rsidRDefault="004D31A4" w:rsidP="004D31A4">
      <w:pPr>
        <w:pStyle w:val="PL"/>
      </w:pPr>
      <w:r w:rsidRPr="006254F8">
        <w:rPr>
          <w:lang w:val="fr-FR"/>
        </w:rPr>
        <w:tab/>
      </w:r>
      <w:r>
        <w:t>&lt;xs:complexType name="tEmptyTypeAttribute"&gt;</w:t>
      </w:r>
    </w:p>
    <w:p w14:paraId="171AFD81" w14:textId="77777777" w:rsidR="004D31A4" w:rsidRDefault="004D31A4" w:rsidP="004D31A4">
      <w:pPr>
        <w:pStyle w:val="PL"/>
      </w:pPr>
      <w:r>
        <w:tab/>
        <w:t>&lt;xs:complexContent&gt;</w:t>
      </w:r>
    </w:p>
    <w:p w14:paraId="017BF889" w14:textId="77777777" w:rsidR="004D31A4" w:rsidRDefault="004D31A4" w:rsidP="004D31A4">
      <w:pPr>
        <w:pStyle w:val="PL"/>
      </w:pPr>
      <w:r>
        <w:tab/>
        <w:t>&lt;xs:extension base="sealloc:tEmptyType"&gt;</w:t>
      </w:r>
    </w:p>
    <w:p w14:paraId="0BFA5BDE" w14:textId="77777777" w:rsidR="004D31A4" w:rsidRDefault="004D31A4" w:rsidP="004D31A4">
      <w:pPr>
        <w:pStyle w:val="PL"/>
      </w:pPr>
      <w:r>
        <w:tab/>
        <w:t>&lt;xs:attribute name="TriggerId" type="xs:string" use="required"/&gt;</w:t>
      </w:r>
    </w:p>
    <w:p w14:paraId="1EA2FAB1" w14:textId="77777777" w:rsidR="004D31A4" w:rsidRPr="006254F8" w:rsidRDefault="004D31A4" w:rsidP="004D31A4">
      <w:pPr>
        <w:pStyle w:val="PL"/>
        <w:rPr>
          <w:lang w:val="fr-FR"/>
        </w:rPr>
      </w:pPr>
      <w:r>
        <w:tab/>
      </w:r>
      <w:r w:rsidRPr="006254F8">
        <w:rPr>
          <w:lang w:val="fr-FR"/>
        </w:rPr>
        <w:t>&lt;/xs:extension&gt;</w:t>
      </w:r>
    </w:p>
    <w:p w14:paraId="6D780944" w14:textId="77777777" w:rsidR="004D31A4" w:rsidRPr="006254F8" w:rsidRDefault="004D31A4" w:rsidP="004D31A4">
      <w:pPr>
        <w:pStyle w:val="PL"/>
        <w:rPr>
          <w:lang w:val="fr-FR"/>
        </w:rPr>
      </w:pPr>
      <w:r>
        <w:rPr>
          <w:lang w:val="fr-FR"/>
        </w:rPr>
        <w:tab/>
      </w:r>
      <w:r w:rsidRPr="006254F8">
        <w:rPr>
          <w:lang w:val="fr-FR"/>
        </w:rPr>
        <w:t>&lt;/xs:complexContent&gt;</w:t>
      </w:r>
    </w:p>
    <w:p w14:paraId="3108574C" w14:textId="77777777" w:rsidR="004D31A4" w:rsidRDefault="004D31A4" w:rsidP="004D31A4">
      <w:pPr>
        <w:pStyle w:val="PL"/>
        <w:rPr>
          <w:lang w:val="fr-FR"/>
        </w:rPr>
      </w:pPr>
      <w:r w:rsidRPr="006254F8">
        <w:rPr>
          <w:lang w:val="fr-FR"/>
        </w:rPr>
        <w:tab/>
        <w:t>&lt;/xs:complexType&gt;</w:t>
      </w:r>
    </w:p>
    <w:p w14:paraId="2809DBE6" w14:textId="77777777" w:rsidR="004D31A4" w:rsidRPr="006254F8" w:rsidRDefault="004D31A4" w:rsidP="004D31A4">
      <w:pPr>
        <w:pStyle w:val="PL"/>
        <w:rPr>
          <w:lang w:val="fr-FR"/>
        </w:rPr>
      </w:pPr>
    </w:p>
    <w:p w14:paraId="1D45BF81" w14:textId="77777777" w:rsidR="004D31A4" w:rsidRDefault="004D31A4" w:rsidP="004D31A4">
      <w:pPr>
        <w:pStyle w:val="PL"/>
      </w:pPr>
      <w:r w:rsidRPr="006254F8">
        <w:rPr>
          <w:lang w:val="fr-FR"/>
        </w:rPr>
        <w:tab/>
      </w:r>
      <w:r>
        <w:t>&lt;xs:complexType name="tTrackingAreaChangeType"&gt;</w:t>
      </w:r>
    </w:p>
    <w:p w14:paraId="17D06D24" w14:textId="77777777" w:rsidR="004D31A4" w:rsidRDefault="004D31A4" w:rsidP="004D31A4">
      <w:pPr>
        <w:pStyle w:val="PL"/>
      </w:pPr>
      <w:r>
        <w:tab/>
        <w:t>&lt;xs:sequence&gt;</w:t>
      </w:r>
    </w:p>
    <w:p w14:paraId="31F7B72D" w14:textId="77777777" w:rsidR="004D31A4" w:rsidRDefault="004D31A4" w:rsidP="004D31A4">
      <w:pPr>
        <w:pStyle w:val="PL"/>
      </w:pPr>
      <w:r>
        <w:tab/>
        <w:t>&lt;xs:element name="AnyTrackingAreaChange" type="sealloc:tEmptyTypeAttribute" minOccurs="0"/&gt;</w:t>
      </w:r>
    </w:p>
    <w:p w14:paraId="073AFC90" w14:textId="77777777" w:rsidR="004D31A4" w:rsidRDefault="004D31A4" w:rsidP="004D31A4">
      <w:pPr>
        <w:pStyle w:val="PL"/>
      </w:pPr>
      <w:r>
        <w:tab/>
        <w:t>&lt;xs:element name="EnterSpecificTrackingArea" type="sealloc:tTrackingAreaIdentity" minOccurs="0" maxOccurs="unbounded"/&gt;</w:t>
      </w:r>
    </w:p>
    <w:p w14:paraId="7CF7D12A" w14:textId="77777777" w:rsidR="004D31A4" w:rsidRDefault="004D31A4" w:rsidP="004D31A4">
      <w:pPr>
        <w:pStyle w:val="PL"/>
      </w:pPr>
      <w:r>
        <w:tab/>
        <w:t>&lt;xs:element name="ExitSpecificTrackingArea" type="sealloc:tTrackingAreaIdentity" minOccurs="0" maxOccurs="unbounded"/&gt;</w:t>
      </w:r>
    </w:p>
    <w:p w14:paraId="4A202295" w14:textId="77777777" w:rsidR="004D31A4" w:rsidRDefault="004D31A4" w:rsidP="004D31A4">
      <w:pPr>
        <w:pStyle w:val="PL"/>
      </w:pPr>
      <w:r>
        <w:tab/>
        <w:t>&lt;xs:any namespace="##other" processContents="lax" minOccurs="0" maxOccurs="unbounded"/&gt;</w:t>
      </w:r>
    </w:p>
    <w:p w14:paraId="4DDB7E60" w14:textId="77777777" w:rsidR="004D31A4" w:rsidRPr="00587E76" w:rsidRDefault="004D31A4" w:rsidP="004D31A4">
      <w:pPr>
        <w:pStyle w:val="PL"/>
      </w:pPr>
      <w:r>
        <w:tab/>
      </w:r>
      <w:r w:rsidRPr="0098763C">
        <w:t>&lt;xs:element name="anyExt" type="</w:t>
      </w:r>
      <w:r>
        <w:t>sealloc:</w:t>
      </w:r>
      <w:r w:rsidRPr="0098763C">
        <w:t>anyExtType" minOccurs="0"/&gt;</w:t>
      </w:r>
    </w:p>
    <w:p w14:paraId="788C1751" w14:textId="77777777" w:rsidR="004D31A4" w:rsidRDefault="004D31A4" w:rsidP="004D31A4">
      <w:pPr>
        <w:pStyle w:val="PL"/>
      </w:pPr>
      <w:r>
        <w:tab/>
        <w:t>&lt;/xs:sequence&gt;</w:t>
      </w:r>
    </w:p>
    <w:p w14:paraId="31677497" w14:textId="77777777" w:rsidR="004D31A4" w:rsidRDefault="004D31A4" w:rsidP="004D31A4">
      <w:pPr>
        <w:pStyle w:val="PL"/>
      </w:pPr>
      <w:r>
        <w:tab/>
        <w:t>&lt;xs:anyAttribute namespace="##any" processContents="lax"/&gt;</w:t>
      </w:r>
    </w:p>
    <w:p w14:paraId="68F08990" w14:textId="77777777" w:rsidR="004D31A4" w:rsidRDefault="004D31A4" w:rsidP="004D31A4">
      <w:pPr>
        <w:pStyle w:val="PL"/>
      </w:pPr>
      <w:r>
        <w:tab/>
        <w:t>&lt;/xs:complexType&gt;</w:t>
      </w:r>
    </w:p>
    <w:p w14:paraId="6EDA48CE" w14:textId="77777777" w:rsidR="004D31A4" w:rsidRDefault="004D31A4" w:rsidP="004D31A4">
      <w:pPr>
        <w:pStyle w:val="PL"/>
      </w:pPr>
    </w:p>
    <w:p w14:paraId="4727EB77" w14:textId="77777777" w:rsidR="004D31A4" w:rsidRDefault="004D31A4" w:rsidP="004D31A4">
      <w:pPr>
        <w:pStyle w:val="PL"/>
      </w:pPr>
      <w:r>
        <w:tab/>
        <w:t>&lt;xs:simpleType name="tTrackingAreaIdentityFormat"&gt;</w:t>
      </w:r>
    </w:p>
    <w:p w14:paraId="61810BF8" w14:textId="77777777" w:rsidR="004D31A4" w:rsidRDefault="004D31A4" w:rsidP="004D31A4">
      <w:pPr>
        <w:pStyle w:val="PL"/>
      </w:pPr>
      <w:r>
        <w:tab/>
        <w:t>&lt;xs:restriction base="xs:string"&gt;</w:t>
      </w:r>
    </w:p>
    <w:p w14:paraId="2EB51DD5" w14:textId="77777777" w:rsidR="004D31A4" w:rsidRDefault="004D31A4" w:rsidP="004D31A4">
      <w:pPr>
        <w:pStyle w:val="PL"/>
      </w:pPr>
      <w:r>
        <w:tab/>
        <w:t>&lt;xs:pattern value="\d{3}\d{3}[0-1]{16}"/&gt;</w:t>
      </w:r>
    </w:p>
    <w:p w14:paraId="75464E11" w14:textId="77777777" w:rsidR="004D31A4" w:rsidRDefault="004D31A4" w:rsidP="004D31A4">
      <w:pPr>
        <w:pStyle w:val="PL"/>
      </w:pPr>
      <w:r>
        <w:tab/>
        <w:t>&lt;/xs:restriction&gt;</w:t>
      </w:r>
    </w:p>
    <w:p w14:paraId="252DCC47" w14:textId="77777777" w:rsidR="004D31A4" w:rsidRDefault="004D31A4" w:rsidP="004D31A4">
      <w:pPr>
        <w:pStyle w:val="PL"/>
      </w:pPr>
      <w:r>
        <w:tab/>
        <w:t>&lt;/xs:simpleType&gt;</w:t>
      </w:r>
    </w:p>
    <w:p w14:paraId="69027B0F" w14:textId="77777777" w:rsidR="004D31A4" w:rsidRDefault="004D31A4" w:rsidP="004D31A4">
      <w:pPr>
        <w:pStyle w:val="PL"/>
      </w:pPr>
    </w:p>
    <w:p w14:paraId="1F37E24A" w14:textId="77777777" w:rsidR="004D31A4" w:rsidRDefault="004D31A4" w:rsidP="004D31A4">
      <w:pPr>
        <w:pStyle w:val="PL"/>
      </w:pPr>
      <w:r>
        <w:tab/>
        <w:t>&lt;xs:complexType name="tTrackingAreaIdentity"&gt;</w:t>
      </w:r>
    </w:p>
    <w:p w14:paraId="3DF103AE" w14:textId="77777777" w:rsidR="004D31A4" w:rsidRDefault="004D31A4" w:rsidP="004D31A4">
      <w:pPr>
        <w:pStyle w:val="PL"/>
      </w:pPr>
      <w:r>
        <w:tab/>
        <w:t>&lt;xs:simpleContent&gt;</w:t>
      </w:r>
    </w:p>
    <w:p w14:paraId="6226F909" w14:textId="77777777" w:rsidR="004D31A4" w:rsidRDefault="004D31A4" w:rsidP="004D31A4">
      <w:pPr>
        <w:pStyle w:val="PL"/>
      </w:pPr>
      <w:r>
        <w:tab/>
        <w:t>&lt;xs:extension base="sealloc:tTrackingAreaIdentityFormat"&gt;</w:t>
      </w:r>
    </w:p>
    <w:p w14:paraId="0C2CAB69" w14:textId="77777777" w:rsidR="004D31A4" w:rsidRDefault="004D31A4" w:rsidP="004D31A4">
      <w:pPr>
        <w:pStyle w:val="PL"/>
      </w:pPr>
      <w:r>
        <w:tab/>
        <w:t>&lt;xs:attribute name="TriggerId" type="xs:string" use="required"/&gt;</w:t>
      </w:r>
    </w:p>
    <w:p w14:paraId="28B88628" w14:textId="77777777" w:rsidR="004D31A4" w:rsidRPr="006254F8" w:rsidRDefault="004D31A4" w:rsidP="004D31A4">
      <w:pPr>
        <w:pStyle w:val="PL"/>
        <w:rPr>
          <w:lang w:val="fr-FR"/>
        </w:rPr>
      </w:pPr>
      <w:r>
        <w:tab/>
      </w:r>
      <w:r w:rsidRPr="006254F8">
        <w:rPr>
          <w:lang w:val="fr-FR"/>
        </w:rPr>
        <w:t>&lt;/xs:extension&gt;</w:t>
      </w:r>
    </w:p>
    <w:p w14:paraId="49FF6A0C" w14:textId="77777777" w:rsidR="004D31A4" w:rsidRPr="006254F8" w:rsidRDefault="004D31A4" w:rsidP="004D31A4">
      <w:pPr>
        <w:pStyle w:val="PL"/>
        <w:rPr>
          <w:lang w:val="fr-FR"/>
        </w:rPr>
      </w:pPr>
      <w:r>
        <w:rPr>
          <w:lang w:val="fr-FR"/>
        </w:rPr>
        <w:tab/>
      </w:r>
      <w:r w:rsidRPr="006254F8">
        <w:rPr>
          <w:lang w:val="fr-FR"/>
        </w:rPr>
        <w:t>&lt;/xs:simpleContent&gt;</w:t>
      </w:r>
    </w:p>
    <w:p w14:paraId="66942D11" w14:textId="77777777" w:rsidR="004D31A4" w:rsidRDefault="004D31A4" w:rsidP="004D31A4">
      <w:pPr>
        <w:pStyle w:val="PL"/>
        <w:rPr>
          <w:lang w:val="fr-FR"/>
        </w:rPr>
      </w:pPr>
      <w:r w:rsidRPr="006254F8">
        <w:rPr>
          <w:lang w:val="fr-FR"/>
        </w:rPr>
        <w:tab/>
        <w:t>&lt;/xs:complexType&gt;</w:t>
      </w:r>
    </w:p>
    <w:p w14:paraId="5D91D5CB" w14:textId="77777777" w:rsidR="004D31A4" w:rsidRPr="006254F8" w:rsidRDefault="004D31A4" w:rsidP="004D31A4">
      <w:pPr>
        <w:pStyle w:val="PL"/>
        <w:rPr>
          <w:lang w:val="fr-FR"/>
        </w:rPr>
      </w:pPr>
    </w:p>
    <w:p w14:paraId="3EC3A6CF" w14:textId="77777777" w:rsidR="004D31A4" w:rsidRPr="006254F8" w:rsidRDefault="004D31A4" w:rsidP="004D31A4">
      <w:pPr>
        <w:pStyle w:val="PL"/>
        <w:rPr>
          <w:lang w:val="fr-FR"/>
        </w:rPr>
      </w:pPr>
      <w:r w:rsidRPr="006254F8">
        <w:rPr>
          <w:lang w:val="fr-FR"/>
        </w:rPr>
        <w:tab/>
        <w:t>&lt;xs:complexType name="tPlmnChangeType"&gt;</w:t>
      </w:r>
    </w:p>
    <w:p w14:paraId="72E339C6" w14:textId="77777777" w:rsidR="004D31A4" w:rsidRPr="006254F8" w:rsidRDefault="004D31A4" w:rsidP="004D31A4">
      <w:pPr>
        <w:pStyle w:val="PL"/>
        <w:rPr>
          <w:lang w:val="fr-FR"/>
        </w:rPr>
      </w:pPr>
      <w:r>
        <w:rPr>
          <w:lang w:val="fr-FR"/>
        </w:rPr>
        <w:tab/>
      </w:r>
      <w:r w:rsidRPr="006254F8">
        <w:rPr>
          <w:lang w:val="fr-FR"/>
        </w:rPr>
        <w:t>&lt;xs:sequence&gt;</w:t>
      </w:r>
    </w:p>
    <w:p w14:paraId="122C5453" w14:textId="77777777" w:rsidR="004D31A4" w:rsidRPr="006254F8" w:rsidRDefault="004D31A4" w:rsidP="004D31A4">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49AB9D23" w14:textId="77777777" w:rsidR="004D31A4" w:rsidRPr="006254F8" w:rsidRDefault="004D31A4" w:rsidP="004D31A4">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7B82F44" w14:textId="77777777" w:rsidR="004D31A4" w:rsidRDefault="004D31A4" w:rsidP="004D31A4">
      <w:pPr>
        <w:pStyle w:val="PL"/>
      </w:pPr>
      <w:r>
        <w:rPr>
          <w:lang w:val="fr-FR"/>
        </w:rPr>
        <w:tab/>
      </w:r>
      <w:r>
        <w:t>&lt;xs:element name="ExitSpecificPlmn" type="sealloc:tPlmnIdentity" minOccurs="0" maxOccurs="unbounded"/&gt;</w:t>
      </w:r>
    </w:p>
    <w:p w14:paraId="4FFA1E97" w14:textId="77777777" w:rsidR="004D31A4" w:rsidRDefault="004D31A4" w:rsidP="004D31A4">
      <w:pPr>
        <w:pStyle w:val="PL"/>
      </w:pPr>
      <w:r>
        <w:tab/>
        <w:t>&lt;xs:any namespace="##other" processContents="lax" minOccurs="0" maxOccurs="unbounded"/&gt;</w:t>
      </w:r>
    </w:p>
    <w:p w14:paraId="49746D5B" w14:textId="77777777" w:rsidR="004D31A4" w:rsidRPr="00587E76" w:rsidRDefault="004D31A4" w:rsidP="004D31A4">
      <w:pPr>
        <w:pStyle w:val="PL"/>
      </w:pPr>
      <w:r>
        <w:tab/>
      </w:r>
      <w:r w:rsidRPr="0098763C">
        <w:t>&lt;xs:element name="anyExt" type="</w:t>
      </w:r>
      <w:r>
        <w:t>sealloc:</w:t>
      </w:r>
      <w:r w:rsidRPr="0098763C">
        <w:t>anyExtType" minOccurs="0"/&gt;</w:t>
      </w:r>
    </w:p>
    <w:p w14:paraId="1294287C" w14:textId="77777777" w:rsidR="004D31A4" w:rsidRDefault="004D31A4" w:rsidP="004D31A4">
      <w:pPr>
        <w:pStyle w:val="PL"/>
      </w:pPr>
      <w:r>
        <w:tab/>
        <w:t>&lt;/xs:sequence&gt;</w:t>
      </w:r>
    </w:p>
    <w:p w14:paraId="58E1CA27" w14:textId="77777777" w:rsidR="004D31A4" w:rsidRDefault="004D31A4" w:rsidP="004D31A4">
      <w:pPr>
        <w:pStyle w:val="PL"/>
      </w:pPr>
      <w:r>
        <w:tab/>
        <w:t>&lt;xs:anyAttribute namespace="##any" processContents="lax"/&gt;</w:t>
      </w:r>
    </w:p>
    <w:p w14:paraId="69152158" w14:textId="77777777" w:rsidR="004D31A4" w:rsidRDefault="004D31A4" w:rsidP="004D31A4">
      <w:pPr>
        <w:pStyle w:val="PL"/>
      </w:pPr>
      <w:r>
        <w:tab/>
        <w:t>&lt;/xs:complexType&gt;</w:t>
      </w:r>
    </w:p>
    <w:p w14:paraId="6AAD0B60" w14:textId="77777777" w:rsidR="004D31A4" w:rsidRDefault="004D31A4" w:rsidP="004D31A4">
      <w:pPr>
        <w:pStyle w:val="PL"/>
      </w:pPr>
    </w:p>
    <w:p w14:paraId="0B9A5CFC" w14:textId="77777777" w:rsidR="004D31A4" w:rsidRDefault="004D31A4" w:rsidP="004D31A4">
      <w:pPr>
        <w:pStyle w:val="PL"/>
      </w:pPr>
      <w:r>
        <w:tab/>
        <w:t>&lt;xs:simpleType name="tPlmnIdentityFormat"&gt;</w:t>
      </w:r>
    </w:p>
    <w:p w14:paraId="3BEDF3BB" w14:textId="77777777" w:rsidR="004D31A4" w:rsidRDefault="004D31A4" w:rsidP="004D31A4">
      <w:pPr>
        <w:pStyle w:val="PL"/>
      </w:pPr>
      <w:r>
        <w:tab/>
        <w:t>&lt;xs:restriction base="xs:string"&gt;</w:t>
      </w:r>
    </w:p>
    <w:p w14:paraId="32AC3203" w14:textId="77777777" w:rsidR="004D31A4" w:rsidRDefault="004D31A4" w:rsidP="004D31A4">
      <w:pPr>
        <w:pStyle w:val="PL"/>
      </w:pPr>
      <w:r>
        <w:tab/>
        <w:t>&lt;xs:pattern value="\d{3}\d{3}"/&gt;</w:t>
      </w:r>
    </w:p>
    <w:p w14:paraId="13077835" w14:textId="77777777" w:rsidR="004D31A4" w:rsidRDefault="004D31A4" w:rsidP="004D31A4">
      <w:pPr>
        <w:pStyle w:val="PL"/>
      </w:pPr>
      <w:r>
        <w:tab/>
        <w:t>&lt;/xs:restriction&gt;</w:t>
      </w:r>
    </w:p>
    <w:p w14:paraId="209B37F0" w14:textId="77777777" w:rsidR="004D31A4" w:rsidRDefault="004D31A4" w:rsidP="004D31A4">
      <w:pPr>
        <w:pStyle w:val="PL"/>
      </w:pPr>
      <w:r>
        <w:tab/>
        <w:t>&lt;/xs:simpleType&gt;</w:t>
      </w:r>
    </w:p>
    <w:p w14:paraId="7DBDABE1" w14:textId="77777777" w:rsidR="004D31A4" w:rsidRDefault="004D31A4" w:rsidP="004D31A4">
      <w:pPr>
        <w:pStyle w:val="PL"/>
      </w:pPr>
    </w:p>
    <w:p w14:paraId="7077D1B1" w14:textId="77777777" w:rsidR="004D31A4" w:rsidRDefault="004D31A4" w:rsidP="004D31A4">
      <w:pPr>
        <w:pStyle w:val="PL"/>
      </w:pPr>
      <w:r>
        <w:tab/>
        <w:t>&lt;xs:complexType name="tPlmnIdentity"&gt;</w:t>
      </w:r>
    </w:p>
    <w:p w14:paraId="3FB4765A" w14:textId="77777777" w:rsidR="004D31A4" w:rsidRDefault="004D31A4" w:rsidP="004D31A4">
      <w:pPr>
        <w:pStyle w:val="PL"/>
      </w:pPr>
      <w:r>
        <w:tab/>
        <w:t>&lt;xs:simpleContent&gt;</w:t>
      </w:r>
    </w:p>
    <w:p w14:paraId="092D28B3" w14:textId="77777777" w:rsidR="004D31A4" w:rsidRDefault="004D31A4" w:rsidP="004D31A4">
      <w:pPr>
        <w:pStyle w:val="PL"/>
      </w:pPr>
      <w:r>
        <w:tab/>
        <w:t>&lt;xs:extension base="sealloc:tPlmnIdentityFormat"&gt;</w:t>
      </w:r>
    </w:p>
    <w:p w14:paraId="247F11E0" w14:textId="77777777" w:rsidR="004D31A4" w:rsidRDefault="004D31A4" w:rsidP="004D31A4">
      <w:pPr>
        <w:pStyle w:val="PL"/>
      </w:pPr>
      <w:r>
        <w:tab/>
        <w:t>&lt;xs:attribute name="TriggerId" type="xs:string" use="required"/&gt;</w:t>
      </w:r>
    </w:p>
    <w:p w14:paraId="39DD96B7" w14:textId="77777777" w:rsidR="004D31A4" w:rsidRPr="006254F8" w:rsidRDefault="004D31A4" w:rsidP="004D31A4">
      <w:pPr>
        <w:pStyle w:val="PL"/>
        <w:rPr>
          <w:lang w:val="fr-FR"/>
        </w:rPr>
      </w:pPr>
      <w:r>
        <w:tab/>
      </w:r>
      <w:r w:rsidRPr="006254F8">
        <w:rPr>
          <w:lang w:val="fr-FR"/>
        </w:rPr>
        <w:t>&lt;/xs:extension&gt;</w:t>
      </w:r>
    </w:p>
    <w:p w14:paraId="04EBCA3E" w14:textId="77777777" w:rsidR="004D31A4" w:rsidRPr="006254F8" w:rsidRDefault="004D31A4" w:rsidP="004D31A4">
      <w:pPr>
        <w:pStyle w:val="PL"/>
        <w:rPr>
          <w:lang w:val="fr-FR"/>
        </w:rPr>
      </w:pPr>
      <w:r>
        <w:rPr>
          <w:lang w:val="fr-FR"/>
        </w:rPr>
        <w:tab/>
      </w:r>
      <w:r w:rsidRPr="006254F8">
        <w:rPr>
          <w:lang w:val="fr-FR"/>
        </w:rPr>
        <w:t>&lt;/xs:simpleContent&gt;</w:t>
      </w:r>
    </w:p>
    <w:p w14:paraId="64BA653E" w14:textId="77777777" w:rsidR="004D31A4" w:rsidRDefault="004D31A4" w:rsidP="004D31A4">
      <w:pPr>
        <w:pStyle w:val="PL"/>
        <w:rPr>
          <w:lang w:val="fr-FR"/>
        </w:rPr>
      </w:pPr>
      <w:r w:rsidRPr="006254F8">
        <w:rPr>
          <w:lang w:val="fr-FR"/>
        </w:rPr>
        <w:tab/>
        <w:t>&lt;/xs:complexType&gt;</w:t>
      </w:r>
    </w:p>
    <w:p w14:paraId="5DCAE89E" w14:textId="77777777" w:rsidR="004D31A4" w:rsidRPr="006254F8" w:rsidRDefault="004D31A4" w:rsidP="004D31A4">
      <w:pPr>
        <w:pStyle w:val="PL"/>
        <w:rPr>
          <w:lang w:val="fr-FR"/>
        </w:rPr>
      </w:pPr>
    </w:p>
    <w:p w14:paraId="4C4AE138" w14:textId="77777777" w:rsidR="004D31A4" w:rsidRPr="006254F8" w:rsidRDefault="004D31A4" w:rsidP="004D31A4">
      <w:pPr>
        <w:pStyle w:val="PL"/>
        <w:rPr>
          <w:lang w:val="fr-FR"/>
        </w:rPr>
      </w:pPr>
      <w:r w:rsidRPr="006254F8">
        <w:rPr>
          <w:lang w:val="fr-FR"/>
        </w:rPr>
        <w:tab/>
        <w:t>&lt;xs:complexType name="tMbmsSaChangeType"&gt;</w:t>
      </w:r>
    </w:p>
    <w:p w14:paraId="6FAF09CB" w14:textId="77777777" w:rsidR="004D31A4" w:rsidRPr="006254F8" w:rsidRDefault="004D31A4" w:rsidP="004D31A4">
      <w:pPr>
        <w:pStyle w:val="PL"/>
        <w:rPr>
          <w:lang w:val="fr-FR"/>
        </w:rPr>
      </w:pPr>
      <w:r>
        <w:rPr>
          <w:lang w:val="fr-FR"/>
        </w:rPr>
        <w:tab/>
      </w:r>
      <w:r w:rsidRPr="00F04116">
        <w:rPr>
          <w:lang w:val="fr-FR"/>
        </w:rPr>
        <w:t>&lt;xs:sequence&gt;</w:t>
      </w:r>
    </w:p>
    <w:p w14:paraId="29179287" w14:textId="77777777" w:rsidR="004D31A4" w:rsidRPr="006254F8" w:rsidRDefault="004D31A4" w:rsidP="004D31A4">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85D2089" w14:textId="77777777" w:rsidR="004D31A4" w:rsidRPr="006254F8" w:rsidRDefault="004D31A4" w:rsidP="004D31A4">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sidRPr="00011236">
        <w:rPr>
          <w:lang w:val="fr-FR"/>
        </w:rPr>
        <w:t xml:space="preserve"> </w:t>
      </w:r>
      <w:r w:rsidRPr="006254F8">
        <w:rPr>
          <w:lang w:val="fr-FR"/>
        </w:rPr>
        <w:t>maxOccurs="unbounded"</w:t>
      </w:r>
      <w:r w:rsidRPr="006254F8">
        <w:rPr>
          <w:lang w:val="fr-FR"/>
        </w:rPr>
        <w:t>/&gt;</w:t>
      </w:r>
    </w:p>
    <w:p w14:paraId="77B5D2ED" w14:textId="77777777" w:rsidR="004D31A4" w:rsidRDefault="004D31A4" w:rsidP="004D31A4">
      <w:pPr>
        <w:pStyle w:val="PL"/>
      </w:pPr>
      <w:r>
        <w:rPr>
          <w:lang w:val="fr-FR"/>
        </w:rPr>
        <w:tab/>
      </w:r>
      <w:r>
        <w:t>&lt;xs:element name="ExitSpecificMbmsSa" type="sealloc:tMbmsSaIdentity" minOccurs="0"</w:t>
      </w:r>
      <w:r w:rsidRPr="004D31A4">
        <w:t xml:space="preserve"> maxOccurs="unbounded"</w:t>
      </w:r>
      <w:r>
        <w:t>/&gt;</w:t>
      </w:r>
    </w:p>
    <w:p w14:paraId="1569BFEB" w14:textId="77777777" w:rsidR="004D31A4" w:rsidRDefault="004D31A4" w:rsidP="004D31A4">
      <w:pPr>
        <w:pStyle w:val="PL"/>
      </w:pPr>
      <w:r>
        <w:tab/>
        <w:t>&lt;xs:any namespace="##other" processContents="lax" minOccurs="0" maxOccurs="unbounded"/&gt;</w:t>
      </w:r>
    </w:p>
    <w:p w14:paraId="14F44A8E" w14:textId="77777777" w:rsidR="004D31A4" w:rsidRPr="00587E76" w:rsidRDefault="004D31A4" w:rsidP="004D31A4">
      <w:pPr>
        <w:pStyle w:val="PL"/>
      </w:pPr>
      <w:r>
        <w:tab/>
      </w:r>
      <w:r w:rsidRPr="0098763C">
        <w:t>&lt;xs:element name="anyExt" type="</w:t>
      </w:r>
      <w:r>
        <w:t>sealloc:</w:t>
      </w:r>
      <w:r w:rsidRPr="0098763C">
        <w:t>anyExtType" minOccurs="0"/&gt;</w:t>
      </w:r>
    </w:p>
    <w:p w14:paraId="7ADCD531" w14:textId="77777777" w:rsidR="004D31A4" w:rsidRDefault="004D31A4" w:rsidP="004D31A4">
      <w:pPr>
        <w:pStyle w:val="PL"/>
      </w:pPr>
      <w:r>
        <w:tab/>
        <w:t>&lt;/xs:sequence&gt;</w:t>
      </w:r>
    </w:p>
    <w:p w14:paraId="04EBAE11" w14:textId="77777777" w:rsidR="004D31A4" w:rsidRDefault="004D31A4" w:rsidP="004D31A4">
      <w:pPr>
        <w:pStyle w:val="PL"/>
      </w:pPr>
      <w:r>
        <w:tab/>
        <w:t>&lt;xs:anyAttribute namespace="##any" processContents="lax"/&gt;</w:t>
      </w:r>
    </w:p>
    <w:p w14:paraId="60817FFD" w14:textId="77777777" w:rsidR="004D31A4" w:rsidRDefault="004D31A4" w:rsidP="004D31A4">
      <w:pPr>
        <w:pStyle w:val="PL"/>
      </w:pPr>
      <w:r>
        <w:tab/>
        <w:t>&lt;/xs:complexType&gt;</w:t>
      </w:r>
    </w:p>
    <w:p w14:paraId="6318077E" w14:textId="77777777" w:rsidR="004D31A4" w:rsidRDefault="004D31A4" w:rsidP="004D31A4">
      <w:pPr>
        <w:pStyle w:val="PL"/>
      </w:pPr>
    </w:p>
    <w:p w14:paraId="2BE44CE8" w14:textId="77777777" w:rsidR="004D31A4" w:rsidRDefault="004D31A4" w:rsidP="004D31A4">
      <w:pPr>
        <w:pStyle w:val="PL"/>
      </w:pPr>
      <w:r>
        <w:tab/>
        <w:t>&lt;xs:simpleType name="tMbmsSaIdentityFormat"&gt;</w:t>
      </w:r>
    </w:p>
    <w:p w14:paraId="70673BD7" w14:textId="77777777" w:rsidR="004D31A4" w:rsidRDefault="004D31A4" w:rsidP="004D31A4">
      <w:pPr>
        <w:pStyle w:val="PL"/>
      </w:pPr>
      <w:r>
        <w:tab/>
        <w:t>&lt;xs:restriction base="xs:integer"&gt;</w:t>
      </w:r>
    </w:p>
    <w:p w14:paraId="436FA5F6" w14:textId="77777777" w:rsidR="004D31A4" w:rsidRDefault="004D31A4" w:rsidP="004D31A4">
      <w:pPr>
        <w:pStyle w:val="PL"/>
      </w:pPr>
      <w:r>
        <w:tab/>
        <w:t>&lt;xs:minInclusive value="0"/&gt;</w:t>
      </w:r>
    </w:p>
    <w:p w14:paraId="2D3E95C6" w14:textId="77777777" w:rsidR="004D31A4" w:rsidRDefault="004D31A4" w:rsidP="004D31A4">
      <w:pPr>
        <w:pStyle w:val="PL"/>
      </w:pPr>
      <w:r>
        <w:tab/>
        <w:t>&lt;xs:maxInclusive value="65535"/&gt;</w:t>
      </w:r>
    </w:p>
    <w:p w14:paraId="5504AABD" w14:textId="77777777" w:rsidR="004D31A4" w:rsidRDefault="004D31A4" w:rsidP="004D31A4">
      <w:pPr>
        <w:pStyle w:val="PL"/>
      </w:pPr>
      <w:r>
        <w:tab/>
        <w:t>&lt;/xs:restriction&gt;</w:t>
      </w:r>
    </w:p>
    <w:p w14:paraId="2F16FE63" w14:textId="77777777" w:rsidR="004D31A4" w:rsidRDefault="004D31A4" w:rsidP="004D31A4">
      <w:pPr>
        <w:pStyle w:val="PL"/>
      </w:pPr>
      <w:r>
        <w:tab/>
        <w:t>&lt;/xs:simpleType&gt;</w:t>
      </w:r>
    </w:p>
    <w:p w14:paraId="2029DAC2" w14:textId="77777777" w:rsidR="004D31A4" w:rsidRDefault="004D31A4" w:rsidP="004D31A4">
      <w:pPr>
        <w:pStyle w:val="PL"/>
      </w:pPr>
    </w:p>
    <w:p w14:paraId="00BA0033" w14:textId="77777777" w:rsidR="004D31A4" w:rsidRDefault="004D31A4" w:rsidP="004D31A4">
      <w:pPr>
        <w:pStyle w:val="PL"/>
      </w:pPr>
      <w:r>
        <w:tab/>
        <w:t>&lt;xs:complexType name="tMbmsSaIdentity"&gt;</w:t>
      </w:r>
    </w:p>
    <w:p w14:paraId="7AA64F15" w14:textId="77777777" w:rsidR="004D31A4" w:rsidRDefault="004D31A4" w:rsidP="004D31A4">
      <w:pPr>
        <w:pStyle w:val="PL"/>
      </w:pPr>
      <w:r>
        <w:tab/>
        <w:t>&lt;xs:simpleContent&gt;</w:t>
      </w:r>
    </w:p>
    <w:p w14:paraId="5934DF6D" w14:textId="77777777" w:rsidR="004D31A4" w:rsidRDefault="004D31A4" w:rsidP="004D31A4">
      <w:pPr>
        <w:pStyle w:val="PL"/>
      </w:pPr>
      <w:r>
        <w:tab/>
        <w:t>&lt;xs:extension base="sealloc:tMbmsSaIdentityFormat"&gt;</w:t>
      </w:r>
    </w:p>
    <w:p w14:paraId="5C6C3548" w14:textId="77777777" w:rsidR="004D31A4" w:rsidRDefault="004D31A4" w:rsidP="004D31A4">
      <w:pPr>
        <w:pStyle w:val="PL"/>
      </w:pPr>
      <w:r>
        <w:tab/>
        <w:t>&lt;xs:attribute name="TriggerId" type="xs:string" use="required"/&gt;</w:t>
      </w:r>
    </w:p>
    <w:p w14:paraId="3E44FF72" w14:textId="77777777" w:rsidR="004D31A4" w:rsidRPr="006254F8" w:rsidRDefault="004D31A4" w:rsidP="004D31A4">
      <w:pPr>
        <w:pStyle w:val="PL"/>
        <w:rPr>
          <w:lang w:val="fr-FR"/>
        </w:rPr>
      </w:pPr>
      <w:r>
        <w:tab/>
      </w:r>
      <w:r w:rsidRPr="006254F8">
        <w:rPr>
          <w:lang w:val="fr-FR"/>
        </w:rPr>
        <w:t>&lt;/xs:extension&gt;</w:t>
      </w:r>
    </w:p>
    <w:p w14:paraId="78088EA7" w14:textId="77777777" w:rsidR="004D31A4" w:rsidRPr="006254F8" w:rsidRDefault="004D31A4" w:rsidP="004D31A4">
      <w:pPr>
        <w:pStyle w:val="PL"/>
        <w:rPr>
          <w:lang w:val="fr-FR"/>
        </w:rPr>
      </w:pPr>
      <w:r>
        <w:rPr>
          <w:lang w:val="fr-FR"/>
        </w:rPr>
        <w:tab/>
      </w:r>
      <w:r w:rsidRPr="006254F8">
        <w:rPr>
          <w:lang w:val="fr-FR"/>
        </w:rPr>
        <w:t>&lt;/xs:simpleContent&gt;</w:t>
      </w:r>
    </w:p>
    <w:p w14:paraId="7B559F7D" w14:textId="77777777" w:rsidR="004D31A4" w:rsidRDefault="004D31A4" w:rsidP="004D31A4">
      <w:pPr>
        <w:pStyle w:val="PL"/>
        <w:rPr>
          <w:lang w:val="fr-FR"/>
        </w:rPr>
      </w:pPr>
      <w:r w:rsidRPr="006254F8">
        <w:rPr>
          <w:lang w:val="fr-FR"/>
        </w:rPr>
        <w:tab/>
        <w:t>&lt;/xs:complexType&gt;</w:t>
      </w:r>
    </w:p>
    <w:p w14:paraId="1ED4844F" w14:textId="77777777" w:rsidR="004D31A4" w:rsidRPr="006254F8" w:rsidRDefault="004D31A4" w:rsidP="004D31A4">
      <w:pPr>
        <w:pStyle w:val="PL"/>
        <w:rPr>
          <w:lang w:val="fr-FR"/>
        </w:rPr>
      </w:pPr>
    </w:p>
    <w:p w14:paraId="59E494F4" w14:textId="77777777" w:rsidR="004D31A4" w:rsidRDefault="004D31A4" w:rsidP="004D31A4">
      <w:pPr>
        <w:pStyle w:val="PL"/>
      </w:pPr>
      <w:r w:rsidRPr="006254F8">
        <w:rPr>
          <w:lang w:val="fr-FR"/>
        </w:rPr>
        <w:tab/>
      </w:r>
      <w:r>
        <w:t>&lt;xs:complexType name="tMbsfnAreaChangeType"&gt;</w:t>
      </w:r>
    </w:p>
    <w:p w14:paraId="31332EB5" w14:textId="77777777" w:rsidR="004D31A4" w:rsidRDefault="004D31A4" w:rsidP="004D31A4">
      <w:pPr>
        <w:pStyle w:val="PL"/>
      </w:pPr>
      <w:r>
        <w:tab/>
        <w:t>&lt;xs:sequence&gt;</w:t>
      </w:r>
    </w:p>
    <w:p w14:paraId="139395F8" w14:textId="77777777" w:rsidR="004D31A4" w:rsidRDefault="004D31A4" w:rsidP="004D31A4">
      <w:pPr>
        <w:pStyle w:val="PL"/>
      </w:pPr>
      <w:r>
        <w:tab/>
        <w:t>&lt;xs:element name="AnyMbsfnAreaChange" type="sealloc:tMbsfnAreaIdentity" minOccurs="0"/&gt;</w:t>
      </w:r>
    </w:p>
    <w:p w14:paraId="1FED181F" w14:textId="77777777" w:rsidR="004D31A4" w:rsidRDefault="004D31A4" w:rsidP="004D31A4">
      <w:pPr>
        <w:pStyle w:val="PL"/>
      </w:pPr>
      <w:r>
        <w:tab/>
        <w:t>&lt;xs:element name="EnterSpecificMbsfnArea" type="sealloc:tMbsfnAreaIdentity" minOccurs="0"</w:t>
      </w:r>
      <w:r w:rsidRPr="004D31A4">
        <w:t xml:space="preserve"> maxOccurs="unbounded"</w:t>
      </w:r>
      <w:r>
        <w:t>/&gt;</w:t>
      </w:r>
    </w:p>
    <w:p w14:paraId="65C32C9C" w14:textId="77777777" w:rsidR="004D31A4" w:rsidRDefault="004D31A4" w:rsidP="004D31A4">
      <w:pPr>
        <w:pStyle w:val="PL"/>
      </w:pPr>
      <w:r>
        <w:tab/>
        <w:t>&lt;xs:element name="ExitSpecificMbsfnArea" type="sealloc:tMbsfnAreaIdentity" minOccurs="0"</w:t>
      </w:r>
      <w:r w:rsidRPr="004D31A4">
        <w:t xml:space="preserve"> maxOccurs="unbounded"</w:t>
      </w:r>
      <w:r>
        <w:t>/&gt;</w:t>
      </w:r>
    </w:p>
    <w:p w14:paraId="0B93443A" w14:textId="77777777" w:rsidR="004D31A4" w:rsidRDefault="004D31A4" w:rsidP="004D31A4">
      <w:pPr>
        <w:pStyle w:val="PL"/>
      </w:pPr>
      <w:r>
        <w:tab/>
        <w:t>&lt;xs:any namespace="##other" processContents="lax" minOccurs="0" maxOccurs="unbounded"/&gt;</w:t>
      </w:r>
    </w:p>
    <w:p w14:paraId="2BAD1999" w14:textId="77777777" w:rsidR="004D31A4" w:rsidRPr="00587E76" w:rsidRDefault="004D31A4" w:rsidP="004D31A4">
      <w:pPr>
        <w:pStyle w:val="PL"/>
      </w:pPr>
      <w:r>
        <w:tab/>
      </w:r>
      <w:r w:rsidRPr="0098763C">
        <w:t>&lt;xs:element name="anyExt" type="</w:t>
      </w:r>
      <w:r>
        <w:t>sealloc:</w:t>
      </w:r>
      <w:r w:rsidRPr="0098763C">
        <w:t>anyExtType" minOccurs="0"/&gt;</w:t>
      </w:r>
    </w:p>
    <w:p w14:paraId="2ABBC2B9" w14:textId="77777777" w:rsidR="004D31A4" w:rsidRDefault="004D31A4" w:rsidP="004D31A4">
      <w:pPr>
        <w:pStyle w:val="PL"/>
      </w:pPr>
      <w:r>
        <w:tab/>
        <w:t>&lt;/xs:sequence&gt;</w:t>
      </w:r>
    </w:p>
    <w:p w14:paraId="0029F945" w14:textId="77777777" w:rsidR="004D31A4" w:rsidRDefault="004D31A4" w:rsidP="004D31A4">
      <w:pPr>
        <w:pStyle w:val="PL"/>
      </w:pPr>
      <w:r>
        <w:tab/>
        <w:t>&lt;xs:anyAttribute namespace="##any" processContents="lax"/&gt;</w:t>
      </w:r>
    </w:p>
    <w:p w14:paraId="654C792C" w14:textId="77777777" w:rsidR="004D31A4" w:rsidRDefault="004D31A4" w:rsidP="004D31A4">
      <w:pPr>
        <w:pStyle w:val="PL"/>
      </w:pPr>
      <w:r>
        <w:tab/>
        <w:t>&lt;/xs:complexType&gt;</w:t>
      </w:r>
    </w:p>
    <w:p w14:paraId="41D1742A" w14:textId="77777777" w:rsidR="004D31A4" w:rsidRDefault="004D31A4" w:rsidP="004D31A4">
      <w:pPr>
        <w:pStyle w:val="PL"/>
      </w:pPr>
    </w:p>
    <w:p w14:paraId="1B6235B1" w14:textId="77777777" w:rsidR="004D31A4" w:rsidRDefault="004D31A4" w:rsidP="004D31A4">
      <w:pPr>
        <w:pStyle w:val="PL"/>
      </w:pPr>
      <w:r>
        <w:tab/>
        <w:t>&lt;xs:simpleType name="tMbsfnAreaIdentityFormat"&gt;</w:t>
      </w:r>
    </w:p>
    <w:p w14:paraId="21B29740" w14:textId="77777777" w:rsidR="004D31A4" w:rsidRDefault="004D31A4" w:rsidP="004D31A4">
      <w:pPr>
        <w:pStyle w:val="PL"/>
      </w:pPr>
      <w:r>
        <w:tab/>
        <w:t>&lt;xs:restriction base="xs:integer"&gt;</w:t>
      </w:r>
    </w:p>
    <w:p w14:paraId="5B6144D2" w14:textId="77777777" w:rsidR="004D31A4" w:rsidRDefault="004D31A4" w:rsidP="004D31A4">
      <w:pPr>
        <w:pStyle w:val="PL"/>
      </w:pPr>
      <w:r>
        <w:tab/>
        <w:t>&lt;xs:minInclusive value="0"/&gt;</w:t>
      </w:r>
    </w:p>
    <w:p w14:paraId="3D9A0C93" w14:textId="77777777" w:rsidR="004D31A4" w:rsidRDefault="004D31A4" w:rsidP="004D31A4">
      <w:pPr>
        <w:pStyle w:val="PL"/>
      </w:pPr>
      <w:r>
        <w:tab/>
        <w:t>&lt;xs:maxInclusive value="255"/&gt;</w:t>
      </w:r>
    </w:p>
    <w:p w14:paraId="59E12689" w14:textId="77777777" w:rsidR="004D31A4" w:rsidRDefault="004D31A4" w:rsidP="004D31A4">
      <w:pPr>
        <w:pStyle w:val="PL"/>
      </w:pPr>
      <w:r>
        <w:tab/>
        <w:t>&lt;/xs:restriction&gt;</w:t>
      </w:r>
    </w:p>
    <w:p w14:paraId="2D904C62" w14:textId="77777777" w:rsidR="004D31A4" w:rsidRDefault="004D31A4" w:rsidP="004D31A4">
      <w:pPr>
        <w:pStyle w:val="PL"/>
      </w:pPr>
      <w:r>
        <w:tab/>
        <w:t>&lt;/xs:simpleType&gt;</w:t>
      </w:r>
    </w:p>
    <w:p w14:paraId="13CF13B0" w14:textId="77777777" w:rsidR="004D31A4" w:rsidRDefault="004D31A4" w:rsidP="004D31A4">
      <w:pPr>
        <w:pStyle w:val="PL"/>
      </w:pPr>
    </w:p>
    <w:p w14:paraId="0A32F060" w14:textId="77777777" w:rsidR="004D31A4" w:rsidRDefault="004D31A4" w:rsidP="004D31A4">
      <w:pPr>
        <w:pStyle w:val="PL"/>
      </w:pPr>
      <w:r>
        <w:tab/>
        <w:t>&lt;xs:complexType name="tMbsfnAreaIdentity"&gt;</w:t>
      </w:r>
    </w:p>
    <w:p w14:paraId="5F3C5782" w14:textId="77777777" w:rsidR="004D31A4" w:rsidRDefault="004D31A4" w:rsidP="004D31A4">
      <w:pPr>
        <w:pStyle w:val="PL"/>
      </w:pPr>
      <w:r>
        <w:tab/>
        <w:t>&lt;xs:simpleContent&gt;</w:t>
      </w:r>
    </w:p>
    <w:p w14:paraId="28F5FEC1" w14:textId="77777777" w:rsidR="004D31A4" w:rsidRDefault="004D31A4" w:rsidP="004D31A4">
      <w:pPr>
        <w:pStyle w:val="PL"/>
      </w:pPr>
      <w:r>
        <w:lastRenderedPageBreak/>
        <w:tab/>
        <w:t>&lt;xs:extension base="sealloc:tMbsfnAreaIdentityFormat"&gt;</w:t>
      </w:r>
    </w:p>
    <w:p w14:paraId="003AF481" w14:textId="77777777" w:rsidR="004D31A4" w:rsidRDefault="004D31A4" w:rsidP="004D31A4">
      <w:pPr>
        <w:pStyle w:val="PL"/>
      </w:pPr>
      <w:r>
        <w:tab/>
        <w:t>&lt;xs:attribute name="TriggerId" type="xs:string" use="required"/&gt;</w:t>
      </w:r>
    </w:p>
    <w:p w14:paraId="70C2A9CA" w14:textId="77777777" w:rsidR="004D31A4" w:rsidRPr="006254F8" w:rsidRDefault="004D31A4" w:rsidP="004D31A4">
      <w:pPr>
        <w:pStyle w:val="PL"/>
        <w:rPr>
          <w:lang w:val="fr-FR"/>
        </w:rPr>
      </w:pPr>
      <w:r>
        <w:tab/>
      </w:r>
      <w:r w:rsidRPr="006254F8">
        <w:rPr>
          <w:lang w:val="fr-FR"/>
        </w:rPr>
        <w:t>&lt;/xs:extension&gt;</w:t>
      </w:r>
    </w:p>
    <w:p w14:paraId="76F89BAC" w14:textId="77777777" w:rsidR="004D31A4" w:rsidRPr="006254F8" w:rsidRDefault="004D31A4" w:rsidP="004D31A4">
      <w:pPr>
        <w:pStyle w:val="PL"/>
        <w:rPr>
          <w:lang w:val="fr-FR"/>
        </w:rPr>
      </w:pPr>
      <w:r>
        <w:rPr>
          <w:lang w:val="fr-FR"/>
        </w:rPr>
        <w:tab/>
      </w:r>
      <w:r w:rsidRPr="006254F8">
        <w:rPr>
          <w:lang w:val="fr-FR"/>
        </w:rPr>
        <w:t>&lt;/xs:simpleContent&gt;</w:t>
      </w:r>
    </w:p>
    <w:p w14:paraId="3A791649" w14:textId="77777777" w:rsidR="004D31A4" w:rsidRDefault="004D31A4" w:rsidP="004D31A4">
      <w:pPr>
        <w:pStyle w:val="PL"/>
        <w:rPr>
          <w:lang w:val="fr-FR"/>
        </w:rPr>
      </w:pPr>
      <w:r w:rsidRPr="006254F8">
        <w:rPr>
          <w:lang w:val="fr-FR"/>
        </w:rPr>
        <w:tab/>
        <w:t>&lt;/xs:complexType&gt;</w:t>
      </w:r>
    </w:p>
    <w:p w14:paraId="5258D1A6" w14:textId="77777777" w:rsidR="004D31A4" w:rsidRPr="006254F8" w:rsidRDefault="004D31A4" w:rsidP="004D31A4">
      <w:pPr>
        <w:pStyle w:val="PL"/>
        <w:rPr>
          <w:lang w:val="fr-FR"/>
        </w:rPr>
      </w:pPr>
    </w:p>
    <w:p w14:paraId="346FB30F" w14:textId="77777777" w:rsidR="004D31A4" w:rsidRDefault="004D31A4" w:rsidP="004D31A4">
      <w:pPr>
        <w:pStyle w:val="PL"/>
      </w:pPr>
      <w:r w:rsidRPr="006254F8">
        <w:rPr>
          <w:lang w:val="fr-FR"/>
        </w:rPr>
        <w:tab/>
      </w:r>
      <w:r>
        <w:t>&lt;xs:complexType name="tIntegerAttributeType"&gt;</w:t>
      </w:r>
    </w:p>
    <w:p w14:paraId="3C35138D" w14:textId="77777777" w:rsidR="004D31A4" w:rsidRDefault="004D31A4" w:rsidP="004D31A4">
      <w:pPr>
        <w:pStyle w:val="PL"/>
      </w:pPr>
      <w:r>
        <w:tab/>
        <w:t>&lt;xs:simpleContent&gt;</w:t>
      </w:r>
    </w:p>
    <w:p w14:paraId="5B3BDE8A" w14:textId="77777777" w:rsidR="004D31A4" w:rsidRDefault="004D31A4" w:rsidP="004D31A4">
      <w:pPr>
        <w:pStyle w:val="PL"/>
      </w:pPr>
      <w:r>
        <w:tab/>
        <w:t>&lt;xs:extension base="xs:integer"&gt;</w:t>
      </w:r>
    </w:p>
    <w:p w14:paraId="22D53791" w14:textId="77777777" w:rsidR="004D31A4" w:rsidRDefault="004D31A4" w:rsidP="004D31A4">
      <w:pPr>
        <w:pStyle w:val="PL"/>
      </w:pPr>
      <w:r>
        <w:tab/>
        <w:t>&lt;xs:attribute name="TriggerId" type="xs:string" use="required"/&gt;</w:t>
      </w:r>
    </w:p>
    <w:p w14:paraId="68C16A93" w14:textId="77777777" w:rsidR="004D31A4" w:rsidRPr="006254F8" w:rsidRDefault="004D31A4" w:rsidP="004D31A4">
      <w:pPr>
        <w:pStyle w:val="PL"/>
        <w:rPr>
          <w:lang w:val="fr-FR"/>
        </w:rPr>
      </w:pPr>
      <w:r>
        <w:tab/>
      </w:r>
      <w:r w:rsidRPr="006254F8">
        <w:rPr>
          <w:lang w:val="fr-FR"/>
        </w:rPr>
        <w:t>&lt;/xs:extension&gt;</w:t>
      </w:r>
    </w:p>
    <w:p w14:paraId="5F226C62" w14:textId="77777777" w:rsidR="004D31A4" w:rsidRPr="006254F8" w:rsidRDefault="004D31A4" w:rsidP="004D31A4">
      <w:pPr>
        <w:pStyle w:val="PL"/>
        <w:rPr>
          <w:lang w:val="fr-FR"/>
        </w:rPr>
      </w:pPr>
      <w:r>
        <w:rPr>
          <w:lang w:val="fr-FR"/>
        </w:rPr>
        <w:tab/>
      </w:r>
      <w:r w:rsidRPr="006254F8">
        <w:rPr>
          <w:lang w:val="fr-FR"/>
        </w:rPr>
        <w:t>&lt;/xs:simpleContent&gt;</w:t>
      </w:r>
    </w:p>
    <w:p w14:paraId="46A4C36B" w14:textId="77777777" w:rsidR="004D31A4" w:rsidRDefault="004D31A4" w:rsidP="004D31A4">
      <w:pPr>
        <w:pStyle w:val="PL"/>
        <w:rPr>
          <w:lang w:val="fr-FR"/>
        </w:rPr>
      </w:pPr>
      <w:r w:rsidRPr="006254F8">
        <w:rPr>
          <w:lang w:val="fr-FR"/>
        </w:rPr>
        <w:tab/>
        <w:t>&lt;/xs:complexType&gt;</w:t>
      </w:r>
    </w:p>
    <w:p w14:paraId="39E9B537" w14:textId="77777777" w:rsidR="004D31A4" w:rsidRPr="006254F8" w:rsidRDefault="004D31A4" w:rsidP="004D31A4">
      <w:pPr>
        <w:pStyle w:val="PL"/>
        <w:rPr>
          <w:lang w:val="fr-FR"/>
        </w:rPr>
      </w:pPr>
    </w:p>
    <w:p w14:paraId="55D9D48C" w14:textId="5EE8178B" w:rsidR="004D31A4" w:rsidRDefault="004D31A4" w:rsidP="004D31A4">
      <w:pPr>
        <w:pStyle w:val="PL"/>
      </w:pPr>
      <w:r w:rsidRPr="00EB0562">
        <w:rPr>
          <w:lang w:val="fr-FR"/>
        </w:rPr>
        <w:tab/>
      </w:r>
      <w:r>
        <w:t>&lt;xs:complexType name="tVerticalAppEventType"&gt;</w:t>
      </w:r>
    </w:p>
    <w:p w14:paraId="20BBE956" w14:textId="77777777" w:rsidR="004D31A4" w:rsidRDefault="004D31A4" w:rsidP="004D31A4">
      <w:pPr>
        <w:pStyle w:val="PL"/>
      </w:pPr>
      <w:r>
        <w:tab/>
      </w:r>
      <w:r w:rsidRPr="00D266C8">
        <w:t>&lt;xs:sequence&gt;</w:t>
      </w:r>
    </w:p>
    <w:p w14:paraId="63F33FFD" w14:textId="77777777" w:rsidR="004D31A4" w:rsidRDefault="004D31A4" w:rsidP="004D31A4">
      <w:pPr>
        <w:pStyle w:val="PL"/>
      </w:pPr>
      <w:r>
        <w:tab/>
        <w:t>&lt;xs:element name="InitialLogOn" type="sealloc:tEmptyTypeAttribute" minOccurs="0"/&gt;</w:t>
      </w:r>
    </w:p>
    <w:p w14:paraId="05EAAC26" w14:textId="77777777" w:rsidR="004D31A4" w:rsidRDefault="004D31A4" w:rsidP="004D31A4">
      <w:pPr>
        <w:pStyle w:val="PL"/>
      </w:pPr>
      <w:r>
        <w:tab/>
        <w:t>&lt;xs:element name="LocConfigReceived" type="sealloc:tEmptyTypeAttribute" minOccurs="0"/&gt;</w:t>
      </w:r>
    </w:p>
    <w:p w14:paraId="16DADC1D" w14:textId="77777777" w:rsidR="004D31A4" w:rsidRDefault="004D31A4" w:rsidP="004D31A4">
      <w:pPr>
        <w:pStyle w:val="PL"/>
      </w:pPr>
      <w:r>
        <w:tab/>
        <w:t>&lt;xs:element name="AnyOtherEvent" type="sealloc:tEmptyTypeAttribute" minOccurs="0"/&gt;</w:t>
      </w:r>
    </w:p>
    <w:p w14:paraId="23BF0BF4" w14:textId="77777777" w:rsidR="004D31A4" w:rsidRDefault="004D31A4" w:rsidP="004D31A4">
      <w:pPr>
        <w:pStyle w:val="PL"/>
      </w:pPr>
      <w:r>
        <w:tab/>
        <w:t>&lt;xs:any namespace="##other" processContents="lax" minOccurs="0" maxOccurs="unbounded"/&gt;</w:t>
      </w:r>
    </w:p>
    <w:p w14:paraId="733A4403" w14:textId="77777777" w:rsidR="004D31A4" w:rsidRPr="00587E76" w:rsidRDefault="004D31A4" w:rsidP="004D31A4">
      <w:pPr>
        <w:pStyle w:val="PL"/>
      </w:pPr>
      <w:r>
        <w:tab/>
      </w:r>
      <w:r w:rsidRPr="0098763C">
        <w:t>&lt;xs:element name="anyExt" type="</w:t>
      </w:r>
      <w:r>
        <w:t>sealloc:</w:t>
      </w:r>
      <w:r w:rsidRPr="0098763C">
        <w:t>anyExtType" minOccurs="0"/&gt;</w:t>
      </w:r>
    </w:p>
    <w:p w14:paraId="1D502605" w14:textId="77777777" w:rsidR="004D31A4" w:rsidRDefault="004D31A4" w:rsidP="004D31A4">
      <w:pPr>
        <w:pStyle w:val="PL"/>
      </w:pPr>
      <w:r>
        <w:tab/>
        <w:t>&lt;/xs:sequence&gt;</w:t>
      </w:r>
    </w:p>
    <w:p w14:paraId="26CF5C45" w14:textId="77777777" w:rsidR="004D31A4" w:rsidRDefault="004D31A4" w:rsidP="004D31A4">
      <w:pPr>
        <w:pStyle w:val="PL"/>
      </w:pPr>
      <w:r>
        <w:tab/>
        <w:t>&lt;xs:anyAttribute namespace="##any" processContents="lax"/&gt;</w:t>
      </w:r>
    </w:p>
    <w:p w14:paraId="7C137D5B" w14:textId="77777777" w:rsidR="004D31A4" w:rsidRDefault="004D31A4" w:rsidP="004D31A4">
      <w:pPr>
        <w:pStyle w:val="PL"/>
      </w:pPr>
      <w:r>
        <w:tab/>
        <w:t>&lt;/xs:complexType&gt;</w:t>
      </w:r>
    </w:p>
    <w:p w14:paraId="12BD1867" w14:textId="77777777" w:rsidR="004D31A4" w:rsidRDefault="004D31A4" w:rsidP="004D31A4">
      <w:pPr>
        <w:pStyle w:val="PL"/>
      </w:pPr>
    </w:p>
    <w:p w14:paraId="7B5DE322" w14:textId="77777777" w:rsidR="004D31A4" w:rsidRPr="004F4351" w:rsidRDefault="004D31A4" w:rsidP="004D31A4">
      <w:pPr>
        <w:pStyle w:val="PL"/>
        <w:tabs>
          <w:tab w:val="clear" w:pos="768"/>
        </w:tabs>
      </w:pPr>
      <w:r>
        <w:tab/>
      </w:r>
      <w:r w:rsidRPr="004F4351">
        <w:t>&lt;xs:simpleType name="</w:t>
      </w:r>
      <w:r w:rsidRPr="004F4351">
        <w:rPr>
          <w:rFonts w:hint="eastAsia"/>
          <w:lang w:eastAsia="zh-CN"/>
        </w:rPr>
        <w:t>tLocationAccessType</w:t>
      </w:r>
      <w:r w:rsidRPr="004F4351">
        <w:t>Type"&gt;</w:t>
      </w:r>
    </w:p>
    <w:p w14:paraId="5BDF86A3" w14:textId="77777777" w:rsidR="004D31A4" w:rsidRPr="004F4351" w:rsidRDefault="004D31A4" w:rsidP="004D31A4">
      <w:pPr>
        <w:pStyle w:val="PL"/>
      </w:pPr>
      <w:r w:rsidRPr="004F4351">
        <w:tab/>
        <w:t>&lt;xs:restriction base="xs:string"&gt;</w:t>
      </w:r>
    </w:p>
    <w:p w14:paraId="293CFBA6" w14:textId="77777777" w:rsidR="004D31A4" w:rsidRPr="004F4351" w:rsidRDefault="004D31A4" w:rsidP="004D31A4">
      <w:pPr>
        <w:pStyle w:val="PL"/>
        <w:rPr>
          <w:lang w:eastAsia="zh-CN"/>
        </w:rPr>
      </w:pPr>
      <w:r w:rsidRPr="004F4351">
        <w:tab/>
        <w:t>&lt;xs:enumeration value="3GPP_ACCESS"/&gt;</w:t>
      </w:r>
    </w:p>
    <w:p w14:paraId="238EE061" w14:textId="25ADF5D5" w:rsidR="004D31A4" w:rsidRPr="004F4351" w:rsidRDefault="004D31A4" w:rsidP="004D31A4">
      <w:pPr>
        <w:pStyle w:val="PL"/>
        <w:rPr>
          <w:lang w:eastAsia="zh-CN"/>
        </w:rPr>
      </w:pPr>
      <w:r w:rsidRPr="004F4351">
        <w:tab/>
        <w:t>&lt;xs:enumeration value="NON_3GPP_ACCESS"/&gt;</w:t>
      </w:r>
    </w:p>
    <w:p w14:paraId="3B42B13F" w14:textId="77777777" w:rsidR="004D31A4" w:rsidRPr="004F4351" w:rsidRDefault="004D31A4" w:rsidP="004D31A4">
      <w:pPr>
        <w:pStyle w:val="PL"/>
      </w:pPr>
      <w:r w:rsidRPr="004F4351">
        <w:tab/>
        <w:t>&lt;/xs:restriction&gt;</w:t>
      </w:r>
    </w:p>
    <w:p w14:paraId="089686B9" w14:textId="77777777" w:rsidR="004D31A4" w:rsidRPr="004F4351" w:rsidRDefault="004D31A4" w:rsidP="004D31A4">
      <w:pPr>
        <w:pStyle w:val="PL"/>
      </w:pPr>
      <w:r w:rsidRPr="004F4351">
        <w:tab/>
        <w:t>&lt;/xs:simpleType&gt;</w:t>
      </w:r>
    </w:p>
    <w:p w14:paraId="11BB099A" w14:textId="77777777" w:rsidR="004D31A4" w:rsidRPr="004F4351" w:rsidRDefault="004D31A4" w:rsidP="004D31A4">
      <w:pPr>
        <w:pStyle w:val="PL"/>
        <w:rPr>
          <w:lang w:eastAsia="zh-CN"/>
        </w:rPr>
      </w:pPr>
    </w:p>
    <w:p w14:paraId="4F6C1ABB" w14:textId="77777777" w:rsidR="004D31A4" w:rsidRPr="004F4351" w:rsidRDefault="004D31A4" w:rsidP="004D31A4">
      <w:pPr>
        <w:pStyle w:val="PL"/>
        <w:tabs>
          <w:tab w:val="clear" w:pos="768"/>
        </w:tabs>
      </w:pPr>
      <w:r w:rsidRPr="004F4351">
        <w:tab/>
        <w:t>&lt;xs:simpleType name="</w:t>
      </w:r>
      <w:r w:rsidRPr="004F4351">
        <w:rPr>
          <w:rFonts w:hint="eastAsia"/>
          <w:lang w:eastAsia="zh-CN"/>
        </w:rPr>
        <w:t>tPositioningMethod</w:t>
      </w:r>
      <w:r w:rsidRPr="004F4351">
        <w:t>Type"&gt;</w:t>
      </w:r>
    </w:p>
    <w:p w14:paraId="014A6436" w14:textId="77777777" w:rsidR="004D31A4" w:rsidRPr="004F4351" w:rsidRDefault="004D31A4" w:rsidP="004D31A4">
      <w:pPr>
        <w:pStyle w:val="PL"/>
      </w:pPr>
      <w:r w:rsidRPr="004F4351">
        <w:tab/>
        <w:t>&lt;xs:restriction base="xs:string"&gt;</w:t>
      </w:r>
    </w:p>
    <w:p w14:paraId="1DF30ACA" w14:textId="77777777" w:rsidR="004D31A4" w:rsidRPr="004F4351" w:rsidRDefault="004D31A4" w:rsidP="004D31A4">
      <w:pPr>
        <w:pStyle w:val="PL"/>
        <w:rPr>
          <w:lang w:eastAsia="zh-CN"/>
        </w:rPr>
      </w:pPr>
      <w:r w:rsidRPr="004F4351">
        <w:tab/>
        <w:t>&lt;xs:enumeration value="</w:t>
      </w:r>
      <w:r w:rsidRPr="004F4351">
        <w:rPr>
          <w:lang w:val="en-US"/>
        </w:rPr>
        <w:t>CELLID</w:t>
      </w:r>
      <w:r w:rsidRPr="004F4351">
        <w:t>"/&gt;</w:t>
      </w:r>
    </w:p>
    <w:p w14:paraId="0FF1B071" w14:textId="77777777" w:rsidR="004D31A4" w:rsidRPr="004F4351" w:rsidRDefault="004D31A4" w:rsidP="004D31A4">
      <w:pPr>
        <w:pStyle w:val="PL"/>
        <w:rPr>
          <w:lang w:eastAsia="zh-CN"/>
        </w:rPr>
      </w:pPr>
      <w:r w:rsidRPr="004F4351">
        <w:tab/>
        <w:t>&lt;xs:enumeration value="</w:t>
      </w:r>
      <w:r w:rsidRPr="004F4351">
        <w:rPr>
          <w:lang w:val="en-US"/>
        </w:rPr>
        <w:t>ECID</w:t>
      </w:r>
      <w:r w:rsidRPr="004F4351">
        <w:t>"/&gt;</w:t>
      </w:r>
    </w:p>
    <w:p w14:paraId="460AA1D9" w14:textId="77777777" w:rsidR="004D31A4" w:rsidRPr="004F4351" w:rsidRDefault="004D31A4" w:rsidP="004D31A4">
      <w:pPr>
        <w:pStyle w:val="PL"/>
        <w:rPr>
          <w:lang w:eastAsia="zh-CN"/>
        </w:rPr>
      </w:pPr>
      <w:r w:rsidRPr="004F4351">
        <w:tab/>
        <w:t>&lt;xs:enumeration value="</w:t>
      </w:r>
      <w:r w:rsidRPr="004F4351">
        <w:rPr>
          <w:lang w:val="en-US"/>
        </w:rPr>
        <w:t>OTDOA</w:t>
      </w:r>
      <w:r w:rsidRPr="004F4351">
        <w:t>"/&gt;</w:t>
      </w:r>
    </w:p>
    <w:p w14:paraId="20EFEC45" w14:textId="77777777" w:rsidR="004D31A4" w:rsidRPr="004F4351" w:rsidRDefault="004D31A4" w:rsidP="004D31A4">
      <w:pPr>
        <w:pStyle w:val="PL"/>
        <w:rPr>
          <w:lang w:eastAsia="zh-CN"/>
        </w:rPr>
      </w:pPr>
      <w:r w:rsidRPr="004F4351">
        <w:tab/>
        <w:t>&lt;xs:enumeration value="</w:t>
      </w:r>
      <w:r w:rsidRPr="004F4351">
        <w:rPr>
          <w:lang w:val="en-US"/>
        </w:rPr>
        <w:t>BAROMETRIC_PRESSURE</w:t>
      </w:r>
      <w:r w:rsidRPr="004F4351">
        <w:t>"/&gt;</w:t>
      </w:r>
    </w:p>
    <w:p w14:paraId="2F47DA8D" w14:textId="77777777" w:rsidR="004D31A4" w:rsidRPr="004F4351" w:rsidRDefault="004D31A4" w:rsidP="004D31A4">
      <w:pPr>
        <w:pStyle w:val="PL"/>
        <w:rPr>
          <w:lang w:eastAsia="zh-CN"/>
        </w:rPr>
      </w:pPr>
      <w:r w:rsidRPr="004F4351">
        <w:tab/>
        <w:t>&lt;xs:enumeration value="</w:t>
      </w:r>
      <w:r w:rsidRPr="004F4351">
        <w:rPr>
          <w:lang w:val="en-US"/>
        </w:rPr>
        <w:t>WLAN</w:t>
      </w:r>
      <w:r w:rsidRPr="004F4351">
        <w:t>"/&gt;</w:t>
      </w:r>
    </w:p>
    <w:p w14:paraId="729811A3" w14:textId="77777777" w:rsidR="004D31A4" w:rsidRPr="004F4351" w:rsidRDefault="004D31A4" w:rsidP="004D31A4">
      <w:pPr>
        <w:pStyle w:val="PL"/>
        <w:rPr>
          <w:lang w:eastAsia="zh-CN"/>
        </w:rPr>
      </w:pPr>
      <w:r w:rsidRPr="004F4351">
        <w:tab/>
        <w:t>&lt;xs:enumeration value="</w:t>
      </w:r>
      <w:r w:rsidRPr="004F4351">
        <w:rPr>
          <w:lang w:val="en-US"/>
        </w:rPr>
        <w:t>BLUETOOTH</w:t>
      </w:r>
      <w:r w:rsidRPr="004F4351">
        <w:t>"/&gt;</w:t>
      </w:r>
    </w:p>
    <w:p w14:paraId="4EE97FD1" w14:textId="77777777" w:rsidR="004D31A4" w:rsidRPr="004F4351" w:rsidRDefault="004D31A4" w:rsidP="004D31A4">
      <w:pPr>
        <w:pStyle w:val="PL"/>
        <w:rPr>
          <w:lang w:eastAsia="zh-CN"/>
        </w:rPr>
      </w:pPr>
      <w:r w:rsidRPr="004F4351">
        <w:tab/>
        <w:t>&lt;xs:enumeration value="</w:t>
      </w:r>
      <w:r w:rsidRPr="004F4351">
        <w:rPr>
          <w:rFonts w:hint="eastAsia"/>
          <w:lang w:val="en-US" w:eastAsia="zh-CN"/>
        </w:rPr>
        <w:t>MBS</w:t>
      </w:r>
      <w:r w:rsidRPr="004F4351">
        <w:t>"/&gt;</w:t>
      </w:r>
    </w:p>
    <w:p w14:paraId="6ED95A73" w14:textId="77777777" w:rsidR="004D31A4" w:rsidRPr="004F4351" w:rsidRDefault="004D31A4" w:rsidP="004D31A4">
      <w:pPr>
        <w:pStyle w:val="PL"/>
        <w:rPr>
          <w:lang w:eastAsia="zh-CN"/>
        </w:rPr>
      </w:pPr>
      <w:r w:rsidRPr="004F4351">
        <w:tab/>
        <w:t>&lt;xs:enumeration value="MOTION_SENSOR"/&gt;</w:t>
      </w:r>
    </w:p>
    <w:p w14:paraId="236FF2B4" w14:textId="77777777" w:rsidR="004D31A4" w:rsidRPr="004F4351" w:rsidRDefault="004D31A4" w:rsidP="004D31A4">
      <w:pPr>
        <w:pStyle w:val="PL"/>
        <w:rPr>
          <w:b/>
          <w:lang w:eastAsia="zh-CN"/>
        </w:rPr>
      </w:pPr>
      <w:r w:rsidRPr="004F4351">
        <w:tab/>
        <w:t>&lt;xs:enumeration value="</w:t>
      </w:r>
      <w:r w:rsidRPr="004F4351">
        <w:rPr>
          <w:lang w:val="en-US"/>
        </w:rPr>
        <w:t>DL_TDOA</w:t>
      </w:r>
      <w:r w:rsidRPr="004F4351">
        <w:t>"/&gt;</w:t>
      </w:r>
    </w:p>
    <w:p w14:paraId="18BE9FDC" w14:textId="77777777" w:rsidR="004D31A4" w:rsidRPr="004F4351" w:rsidRDefault="004D31A4" w:rsidP="004D31A4">
      <w:pPr>
        <w:pStyle w:val="PL"/>
        <w:rPr>
          <w:b/>
          <w:lang w:eastAsia="zh-CN"/>
        </w:rPr>
      </w:pPr>
      <w:r w:rsidRPr="004F4351">
        <w:tab/>
        <w:t>&lt;xs:enumeration value="</w:t>
      </w:r>
      <w:r w:rsidRPr="004F4351">
        <w:rPr>
          <w:lang w:val="en-US"/>
        </w:rPr>
        <w:t>DL_A</w:t>
      </w:r>
      <w:r w:rsidRPr="004F4351">
        <w:rPr>
          <w:rFonts w:hint="eastAsia"/>
          <w:lang w:val="en-US" w:eastAsia="zh-CN"/>
        </w:rPr>
        <w:t>OD</w:t>
      </w:r>
      <w:r w:rsidRPr="004F4351">
        <w:t>"/&gt;</w:t>
      </w:r>
    </w:p>
    <w:p w14:paraId="640784CD" w14:textId="77777777" w:rsidR="004D31A4" w:rsidRPr="004F4351" w:rsidRDefault="004D31A4" w:rsidP="004D31A4">
      <w:pPr>
        <w:pStyle w:val="PL"/>
        <w:rPr>
          <w:b/>
          <w:lang w:eastAsia="zh-CN"/>
        </w:rPr>
      </w:pPr>
      <w:r w:rsidRPr="004F4351">
        <w:tab/>
        <w:t>&lt;xs:enumeration value="</w:t>
      </w:r>
      <w:r w:rsidRPr="004F4351">
        <w:rPr>
          <w:lang w:val="en-US"/>
        </w:rPr>
        <w:t>MULTI-RTT</w:t>
      </w:r>
      <w:r w:rsidRPr="004F4351">
        <w:t>"/&gt;</w:t>
      </w:r>
    </w:p>
    <w:p w14:paraId="0F7E8A10" w14:textId="77777777" w:rsidR="004D31A4" w:rsidRPr="004F4351" w:rsidRDefault="004D31A4" w:rsidP="004D31A4">
      <w:pPr>
        <w:pStyle w:val="PL"/>
        <w:rPr>
          <w:b/>
          <w:lang w:eastAsia="zh-CN"/>
        </w:rPr>
      </w:pPr>
      <w:r w:rsidRPr="004F4351">
        <w:tab/>
        <w:t>&lt;xs:enumeration value="</w:t>
      </w:r>
      <w:r w:rsidRPr="004F4351">
        <w:rPr>
          <w:lang w:val="en-US"/>
        </w:rPr>
        <w:t>NR_ECID</w:t>
      </w:r>
      <w:r w:rsidRPr="004F4351">
        <w:t>"/&gt;</w:t>
      </w:r>
    </w:p>
    <w:p w14:paraId="04833646" w14:textId="77777777" w:rsidR="004D31A4" w:rsidRPr="004F4351" w:rsidRDefault="004D31A4" w:rsidP="004D31A4">
      <w:pPr>
        <w:pStyle w:val="PL"/>
        <w:rPr>
          <w:b/>
          <w:lang w:eastAsia="zh-CN"/>
        </w:rPr>
      </w:pPr>
      <w:r w:rsidRPr="004F4351">
        <w:tab/>
        <w:t>&lt;xs:enumeration value="</w:t>
      </w:r>
      <w:r w:rsidRPr="004F4351">
        <w:rPr>
          <w:lang w:val="en-US"/>
        </w:rPr>
        <w:t>UL_TDOA</w:t>
      </w:r>
      <w:r w:rsidRPr="004F4351">
        <w:t>"/&gt;</w:t>
      </w:r>
    </w:p>
    <w:p w14:paraId="38C5C038" w14:textId="77777777" w:rsidR="004D31A4" w:rsidRPr="004F4351" w:rsidRDefault="004D31A4" w:rsidP="004D31A4">
      <w:pPr>
        <w:pStyle w:val="PL"/>
        <w:rPr>
          <w:b/>
          <w:lang w:eastAsia="zh-CN"/>
        </w:rPr>
      </w:pPr>
      <w:r w:rsidRPr="004F4351">
        <w:tab/>
        <w:t>&lt;xs:enumeration value="</w:t>
      </w:r>
      <w:r w:rsidRPr="004F4351">
        <w:rPr>
          <w:rFonts w:hint="eastAsia"/>
          <w:lang w:val="en-US" w:eastAsia="zh-CN"/>
        </w:rPr>
        <w:t>U</w:t>
      </w:r>
      <w:r w:rsidRPr="004F4351">
        <w:rPr>
          <w:lang w:val="en-US"/>
        </w:rPr>
        <w:t>L_A</w:t>
      </w:r>
      <w:r w:rsidRPr="004F4351">
        <w:rPr>
          <w:rFonts w:hint="eastAsia"/>
          <w:lang w:val="en-US" w:eastAsia="zh-CN"/>
        </w:rPr>
        <w:t>OD</w:t>
      </w:r>
      <w:r w:rsidRPr="004F4351">
        <w:t>"/&gt;</w:t>
      </w:r>
    </w:p>
    <w:p w14:paraId="156C054E" w14:textId="77777777" w:rsidR="004D31A4" w:rsidRPr="004F4351" w:rsidRDefault="004D31A4" w:rsidP="004D31A4">
      <w:pPr>
        <w:pStyle w:val="PL"/>
        <w:rPr>
          <w:b/>
          <w:lang w:eastAsia="zh-CN"/>
        </w:rPr>
      </w:pPr>
      <w:r w:rsidRPr="004F4351">
        <w:tab/>
        <w:t>&lt;xs:enumeration value="</w:t>
      </w:r>
      <w:r w:rsidRPr="004F4351">
        <w:rPr>
          <w:lang w:val="en-US"/>
        </w:rPr>
        <w:t>NETWORK_SPECIFIC</w:t>
      </w:r>
      <w:r w:rsidRPr="004F4351">
        <w:t>"/&gt;</w:t>
      </w:r>
    </w:p>
    <w:p w14:paraId="6C143675" w14:textId="77777777" w:rsidR="004D31A4" w:rsidRPr="004F4351" w:rsidRDefault="004D31A4" w:rsidP="004D31A4">
      <w:pPr>
        <w:pStyle w:val="PL"/>
      </w:pPr>
      <w:r w:rsidRPr="004F4351">
        <w:tab/>
        <w:t>&lt;/xs:restriction&gt;</w:t>
      </w:r>
    </w:p>
    <w:p w14:paraId="5E7A1E63" w14:textId="77777777" w:rsidR="004D31A4" w:rsidRDefault="004D31A4" w:rsidP="004D31A4">
      <w:pPr>
        <w:pStyle w:val="PL"/>
      </w:pPr>
      <w:r w:rsidRPr="004F4351">
        <w:tab/>
        <w:t>&lt;/xs:simpleType&gt;</w:t>
      </w:r>
    </w:p>
    <w:p w14:paraId="0DECADC9" w14:textId="77777777" w:rsidR="004D31A4" w:rsidRDefault="004D31A4" w:rsidP="004D31A4">
      <w:pPr>
        <w:pStyle w:val="PL"/>
      </w:pPr>
    </w:p>
    <w:p w14:paraId="4BD3A820" w14:textId="77777777" w:rsidR="004D31A4" w:rsidRDefault="004D31A4" w:rsidP="004D31A4">
      <w:pPr>
        <w:pStyle w:val="PL"/>
      </w:pPr>
      <w:r>
        <w:tab/>
        <w:t>&lt;xs:complexType name="tCurrentLocationType"&gt;</w:t>
      </w:r>
    </w:p>
    <w:p w14:paraId="11E59EA2" w14:textId="77777777" w:rsidR="004D31A4" w:rsidRDefault="004D31A4" w:rsidP="004D31A4">
      <w:pPr>
        <w:pStyle w:val="PL"/>
      </w:pPr>
      <w:r>
        <w:tab/>
        <w:t>&lt;xs:sequence&gt;</w:t>
      </w:r>
    </w:p>
    <w:p w14:paraId="31035983" w14:textId="3D7BBC81" w:rsidR="004D31A4" w:rsidRDefault="004D31A4" w:rsidP="004D31A4">
      <w:pPr>
        <w:pStyle w:val="PL"/>
      </w:pPr>
      <w:r>
        <w:tab/>
        <w:t>&lt;xs:element name="CurrentServingNcgi" type="sealloc:tLocationType" minOccurs="0"/&gt;</w:t>
      </w:r>
    </w:p>
    <w:p w14:paraId="688DB3F4" w14:textId="6D089CC8" w:rsidR="004D31A4" w:rsidRDefault="004D31A4" w:rsidP="004D31A4">
      <w:pPr>
        <w:pStyle w:val="PL"/>
      </w:pPr>
      <w:r>
        <w:tab/>
        <w:t>&lt;xs:element name="NeighbouringNcgi" type="sealloc:tLocationType" minOccurs="0" maxOccurs="unbounded"/&gt;</w:t>
      </w:r>
    </w:p>
    <w:p w14:paraId="1F3D8EC7" w14:textId="77777777" w:rsidR="004D31A4" w:rsidRDefault="004D31A4" w:rsidP="004D31A4">
      <w:pPr>
        <w:pStyle w:val="PL"/>
      </w:pPr>
      <w:r>
        <w:tab/>
        <w:t>&lt;xs:element name="MbmsSaId" type="sealloc:tLocationType" minOccurs="0"/&gt;</w:t>
      </w:r>
    </w:p>
    <w:p w14:paraId="179B3ACB" w14:textId="77777777" w:rsidR="004D31A4" w:rsidRDefault="004D31A4" w:rsidP="004D31A4">
      <w:pPr>
        <w:pStyle w:val="PL"/>
      </w:pPr>
      <w:r>
        <w:tab/>
        <w:t>&lt;xs:element name="MbsfnArea" type="sealloc:tLocationType" minOccurs="0"/&gt;</w:t>
      </w:r>
    </w:p>
    <w:p w14:paraId="392B30B3" w14:textId="77777777" w:rsidR="004D31A4" w:rsidRDefault="004D31A4" w:rsidP="004D31A4">
      <w:pPr>
        <w:pStyle w:val="PL"/>
      </w:pPr>
      <w:r>
        <w:tab/>
        <w:t>&lt;xs:element name="CurrentCoordinate" type="sealloc:tPointCoordinate" minOccurs="0"/&gt;</w:t>
      </w:r>
    </w:p>
    <w:p w14:paraId="48F80A49" w14:textId="77777777" w:rsidR="004D31A4" w:rsidRDefault="004D31A4" w:rsidP="004D31A4">
      <w:pPr>
        <w:pStyle w:val="PL"/>
      </w:pPr>
      <w:r>
        <w:tab/>
        <w:t>&lt;xs:any namespace="##other" processContents="lax" minOccurs="0" maxOccurs="unbounded"/&gt;</w:t>
      </w:r>
    </w:p>
    <w:p w14:paraId="6EAF6264" w14:textId="77777777" w:rsidR="004D31A4" w:rsidRPr="00587E76" w:rsidRDefault="004D31A4" w:rsidP="004D31A4">
      <w:pPr>
        <w:pStyle w:val="PL"/>
      </w:pPr>
      <w:r>
        <w:tab/>
      </w:r>
      <w:r w:rsidRPr="0098763C">
        <w:t>&lt;xs:element name="anyExt" type="</w:t>
      </w:r>
      <w:r>
        <w:t>sealloc:</w:t>
      </w:r>
      <w:r w:rsidRPr="0098763C">
        <w:t>anyExtType" minOccurs="0"/&gt;</w:t>
      </w:r>
    </w:p>
    <w:p w14:paraId="595E884B" w14:textId="77777777" w:rsidR="004D31A4" w:rsidRDefault="004D31A4" w:rsidP="004D31A4">
      <w:pPr>
        <w:pStyle w:val="PL"/>
      </w:pPr>
      <w:r>
        <w:tab/>
        <w:t>&lt;/xs:sequence&gt;</w:t>
      </w:r>
    </w:p>
    <w:p w14:paraId="1A9F89BA" w14:textId="77777777" w:rsidR="004D31A4" w:rsidRDefault="004D31A4" w:rsidP="004D31A4">
      <w:pPr>
        <w:pStyle w:val="PL"/>
      </w:pPr>
      <w:r>
        <w:tab/>
        <w:t>&lt;xs:anyAttribute namespace="##any" processContents="lax"/&gt;</w:t>
      </w:r>
    </w:p>
    <w:p w14:paraId="75736E4C" w14:textId="77777777" w:rsidR="004D31A4" w:rsidRDefault="004D31A4" w:rsidP="004D31A4">
      <w:pPr>
        <w:pStyle w:val="PL"/>
      </w:pPr>
      <w:r>
        <w:tab/>
        <w:t>&lt;/xs:complexType&gt;</w:t>
      </w:r>
    </w:p>
    <w:p w14:paraId="685B4F9F" w14:textId="77777777" w:rsidR="004D31A4" w:rsidRDefault="004D31A4" w:rsidP="004D31A4">
      <w:pPr>
        <w:pStyle w:val="PL"/>
      </w:pPr>
    </w:p>
    <w:p w14:paraId="120A63E7" w14:textId="77777777" w:rsidR="004D31A4" w:rsidRDefault="004D31A4" w:rsidP="004D31A4">
      <w:pPr>
        <w:pStyle w:val="PL"/>
      </w:pPr>
      <w:r>
        <w:tab/>
        <w:t>&lt;xs:simpleType name="protectionType"&gt;</w:t>
      </w:r>
    </w:p>
    <w:p w14:paraId="33A73FEE" w14:textId="77777777" w:rsidR="004D31A4" w:rsidRDefault="004D31A4" w:rsidP="004D31A4">
      <w:pPr>
        <w:pStyle w:val="PL"/>
      </w:pPr>
      <w:r>
        <w:tab/>
        <w:t>&lt;xs:restriction base="xs:string"&gt;</w:t>
      </w:r>
    </w:p>
    <w:p w14:paraId="324C4AFA" w14:textId="77777777" w:rsidR="004D31A4" w:rsidRDefault="004D31A4" w:rsidP="004D31A4">
      <w:pPr>
        <w:pStyle w:val="PL"/>
      </w:pPr>
      <w:r>
        <w:tab/>
        <w:t>&lt;xs:enumeration value="Normal"/&gt;</w:t>
      </w:r>
    </w:p>
    <w:p w14:paraId="33E53788" w14:textId="77777777" w:rsidR="004D31A4" w:rsidRDefault="004D31A4" w:rsidP="004D31A4">
      <w:pPr>
        <w:pStyle w:val="PL"/>
      </w:pPr>
      <w:r>
        <w:tab/>
        <w:t>&lt;xs:enumeration value="Encrypted"/&gt;</w:t>
      </w:r>
    </w:p>
    <w:p w14:paraId="7B9026A8" w14:textId="77777777" w:rsidR="004D31A4" w:rsidRDefault="004D31A4" w:rsidP="004D31A4">
      <w:pPr>
        <w:pStyle w:val="PL"/>
      </w:pPr>
      <w:r>
        <w:tab/>
        <w:t>&lt;/xs:restriction&gt;</w:t>
      </w:r>
    </w:p>
    <w:p w14:paraId="6427FB75" w14:textId="77777777" w:rsidR="004D31A4" w:rsidRDefault="004D31A4" w:rsidP="004D31A4">
      <w:pPr>
        <w:pStyle w:val="PL"/>
      </w:pPr>
      <w:r>
        <w:tab/>
        <w:t>&lt;/xs:simpleType&gt;</w:t>
      </w:r>
    </w:p>
    <w:p w14:paraId="6CE69E3A" w14:textId="77777777" w:rsidR="004D31A4" w:rsidRDefault="004D31A4" w:rsidP="004D31A4">
      <w:pPr>
        <w:pStyle w:val="PL"/>
      </w:pPr>
    </w:p>
    <w:p w14:paraId="66511865" w14:textId="77777777" w:rsidR="004D31A4" w:rsidRDefault="004D31A4" w:rsidP="004D31A4">
      <w:pPr>
        <w:pStyle w:val="PL"/>
      </w:pPr>
      <w:r>
        <w:tab/>
        <w:t>&lt;xs:complexType name="tLocationType"&gt;</w:t>
      </w:r>
    </w:p>
    <w:p w14:paraId="5021C850" w14:textId="77777777" w:rsidR="004D31A4" w:rsidRDefault="004D31A4" w:rsidP="004D31A4">
      <w:pPr>
        <w:pStyle w:val="PL"/>
      </w:pPr>
      <w:r>
        <w:tab/>
        <w:t xml:space="preserve">&lt;xs:choice minOccurs="1" </w:t>
      </w:r>
      <w:r w:rsidRPr="00165FDE">
        <w:t>maxOccurs="</w:t>
      </w:r>
      <w:r>
        <w:t>1</w:t>
      </w:r>
      <w:r w:rsidRPr="00165FDE">
        <w:t>"</w:t>
      </w:r>
      <w:r>
        <w:t>&gt;</w:t>
      </w:r>
    </w:p>
    <w:p w14:paraId="3B0E74F0" w14:textId="77777777" w:rsidR="004D31A4" w:rsidRDefault="004D31A4" w:rsidP="004D31A4">
      <w:pPr>
        <w:pStyle w:val="PL"/>
      </w:pPr>
      <w:r>
        <w:tab/>
        <w:t>&lt;xs:element name="Ncgi" type="sealloc:tNcgi" minOccurs="0"/&gt;</w:t>
      </w:r>
    </w:p>
    <w:p w14:paraId="34A8E6CB" w14:textId="77777777" w:rsidR="004D31A4" w:rsidRDefault="004D31A4" w:rsidP="004D31A4">
      <w:pPr>
        <w:pStyle w:val="PL"/>
      </w:pPr>
      <w:r>
        <w:tab/>
        <w:t>&lt;xs:element name="SaId" type="sealloc:tMbmsSaIdentity" minOccurs="0"/&gt;</w:t>
      </w:r>
    </w:p>
    <w:p w14:paraId="4EAAB7C9" w14:textId="77777777" w:rsidR="004D31A4" w:rsidRDefault="004D31A4" w:rsidP="004D31A4">
      <w:pPr>
        <w:pStyle w:val="PL"/>
      </w:pPr>
      <w:r>
        <w:tab/>
        <w:t>&lt;xs:element name="MbsfnAreaId" type="sealloc:tMbsfnAreaIdentity" minOccurs="0"/&gt;</w:t>
      </w:r>
    </w:p>
    <w:p w14:paraId="06598326" w14:textId="77777777" w:rsidR="004D31A4" w:rsidRDefault="004D31A4" w:rsidP="004D31A4">
      <w:pPr>
        <w:pStyle w:val="PL"/>
      </w:pPr>
      <w:r>
        <w:lastRenderedPageBreak/>
        <w:tab/>
        <w:t>&lt;xs:any namespace="##other" processContents="lax"/&gt;</w:t>
      </w:r>
    </w:p>
    <w:p w14:paraId="3308F636" w14:textId="77777777" w:rsidR="004D31A4" w:rsidRDefault="004D31A4" w:rsidP="004D31A4">
      <w:pPr>
        <w:pStyle w:val="PL"/>
      </w:pPr>
      <w:r>
        <w:tab/>
        <w:t>&lt;xs:element name="anyExt" type="sealloc:anyExtType" minOccurs="0"/&gt;</w:t>
      </w:r>
    </w:p>
    <w:p w14:paraId="79DA524D" w14:textId="77777777" w:rsidR="004D31A4" w:rsidRDefault="004D31A4" w:rsidP="004D31A4">
      <w:pPr>
        <w:pStyle w:val="PL"/>
      </w:pPr>
      <w:r>
        <w:tab/>
        <w:t>&lt;/xs:choice&gt;</w:t>
      </w:r>
    </w:p>
    <w:p w14:paraId="47944843" w14:textId="77777777" w:rsidR="004D31A4" w:rsidRDefault="004D31A4" w:rsidP="004D31A4">
      <w:pPr>
        <w:pStyle w:val="PL"/>
      </w:pPr>
      <w:r>
        <w:tab/>
        <w:t>&lt;xs:attribute name="type" type="sealloc:protectionType"/&gt;</w:t>
      </w:r>
    </w:p>
    <w:p w14:paraId="1EA50896" w14:textId="77777777" w:rsidR="004D31A4" w:rsidRDefault="004D31A4" w:rsidP="004D31A4">
      <w:pPr>
        <w:pStyle w:val="PL"/>
      </w:pPr>
      <w:r>
        <w:tab/>
        <w:t>&lt;xs:anyAttribute namespace="##any" processContents="lax"/&gt;</w:t>
      </w:r>
    </w:p>
    <w:p w14:paraId="3C471897" w14:textId="77777777" w:rsidR="004D31A4" w:rsidRDefault="004D31A4" w:rsidP="004D31A4">
      <w:pPr>
        <w:pStyle w:val="PL"/>
      </w:pPr>
      <w:r>
        <w:tab/>
      </w:r>
      <w:r w:rsidRPr="00D211F1">
        <w:t>&lt;/xs:complexType&gt;</w:t>
      </w:r>
    </w:p>
    <w:p w14:paraId="0E87383E" w14:textId="77777777" w:rsidR="004D31A4" w:rsidRDefault="004D31A4" w:rsidP="004D31A4">
      <w:pPr>
        <w:pStyle w:val="PL"/>
      </w:pPr>
    </w:p>
    <w:p w14:paraId="74855EC3" w14:textId="77777777" w:rsidR="004D31A4" w:rsidRDefault="004D31A4" w:rsidP="004D31A4">
      <w:pPr>
        <w:pStyle w:val="PL"/>
      </w:pPr>
      <w:r>
        <w:tab/>
        <w:t>&lt;xs:complexType name="tGeographicalAreaChange"&gt;</w:t>
      </w:r>
    </w:p>
    <w:p w14:paraId="3B91608B" w14:textId="77777777" w:rsidR="004D31A4" w:rsidRDefault="004D31A4" w:rsidP="004D31A4">
      <w:pPr>
        <w:pStyle w:val="PL"/>
      </w:pPr>
      <w:r>
        <w:tab/>
        <w:t>&lt;xs:sequence&gt;</w:t>
      </w:r>
    </w:p>
    <w:p w14:paraId="53317828" w14:textId="77777777" w:rsidR="004D31A4" w:rsidRDefault="004D31A4" w:rsidP="004D31A4">
      <w:pPr>
        <w:pStyle w:val="PL"/>
      </w:pPr>
      <w:r>
        <w:tab/>
        <w:t>&lt;xs:element name="AnyAreaChange" type="sealloc:tEmptyTypeAttribute" minOccurs="0"/&gt;</w:t>
      </w:r>
    </w:p>
    <w:p w14:paraId="2BDB7132" w14:textId="77777777" w:rsidR="004D31A4" w:rsidRDefault="004D31A4" w:rsidP="004D31A4">
      <w:pPr>
        <w:pStyle w:val="PL"/>
      </w:pPr>
      <w:r>
        <w:tab/>
        <w:t>&lt;xs:element name="EnterSpecificAreaType" type="sealloc:tSpecificAreaType" minOccurs="0"/&gt;</w:t>
      </w:r>
    </w:p>
    <w:p w14:paraId="1C925CC3" w14:textId="77777777" w:rsidR="004D31A4" w:rsidRDefault="004D31A4" w:rsidP="004D31A4">
      <w:pPr>
        <w:pStyle w:val="PL"/>
      </w:pPr>
      <w:r>
        <w:tab/>
        <w:t>&lt;xs:element name="ExitSpecificAreaType" type="sealloc:tSpecificAreaType" minOccurs="0"/&gt;</w:t>
      </w:r>
    </w:p>
    <w:p w14:paraId="35FD7743" w14:textId="77777777" w:rsidR="004D31A4" w:rsidRDefault="004D31A4" w:rsidP="004D31A4">
      <w:pPr>
        <w:pStyle w:val="PL"/>
      </w:pPr>
      <w:r>
        <w:tab/>
        <w:t>&lt;xs:any namespace="##other" processContents="lax" minOccurs="0" maxOccurs="unbounded"/&gt;</w:t>
      </w:r>
    </w:p>
    <w:p w14:paraId="57D517AF" w14:textId="77777777" w:rsidR="004D31A4" w:rsidRPr="00587E76" w:rsidRDefault="004D31A4" w:rsidP="004D31A4">
      <w:pPr>
        <w:pStyle w:val="PL"/>
      </w:pPr>
      <w:r>
        <w:tab/>
      </w:r>
      <w:r w:rsidRPr="0098763C">
        <w:t>&lt;xs:element name="anyExt" type="</w:t>
      </w:r>
      <w:r>
        <w:t>sealloc:</w:t>
      </w:r>
      <w:r w:rsidRPr="0098763C">
        <w:t>anyExtType" minOccurs="0"/&gt;</w:t>
      </w:r>
    </w:p>
    <w:p w14:paraId="24FA8651" w14:textId="77777777" w:rsidR="004D31A4" w:rsidRDefault="004D31A4" w:rsidP="004D31A4">
      <w:pPr>
        <w:pStyle w:val="PL"/>
      </w:pPr>
      <w:r>
        <w:tab/>
        <w:t>&lt;/xs:sequence&gt;</w:t>
      </w:r>
    </w:p>
    <w:p w14:paraId="39FFA0ED" w14:textId="77777777" w:rsidR="004D31A4" w:rsidRDefault="004D31A4" w:rsidP="004D31A4">
      <w:pPr>
        <w:pStyle w:val="PL"/>
      </w:pPr>
      <w:r>
        <w:tab/>
        <w:t>&lt;xs:anyAttribute namespace="##any" processContents="lax"/&gt;</w:t>
      </w:r>
    </w:p>
    <w:p w14:paraId="1ECD7339" w14:textId="77777777" w:rsidR="004D31A4" w:rsidRDefault="004D31A4" w:rsidP="004D31A4">
      <w:pPr>
        <w:pStyle w:val="PL"/>
      </w:pPr>
      <w:r>
        <w:tab/>
        <w:t>&lt;/xs:complexType&gt;</w:t>
      </w:r>
    </w:p>
    <w:p w14:paraId="4ACA245A" w14:textId="77777777" w:rsidR="004D31A4" w:rsidRDefault="004D31A4" w:rsidP="004D31A4">
      <w:pPr>
        <w:pStyle w:val="PL"/>
      </w:pPr>
    </w:p>
    <w:p w14:paraId="47E177F2" w14:textId="77777777" w:rsidR="004D31A4" w:rsidRPr="004F4351" w:rsidRDefault="004D31A4" w:rsidP="004D31A4">
      <w:pPr>
        <w:pStyle w:val="PL"/>
      </w:pPr>
      <w:r>
        <w:tab/>
      </w:r>
      <w:r w:rsidRPr="004F4351">
        <w:t>&lt;xs:complexType name="tValidPeriod"&gt;</w:t>
      </w:r>
    </w:p>
    <w:p w14:paraId="2FC3644B" w14:textId="77777777" w:rsidR="004D31A4" w:rsidRPr="004F4351" w:rsidRDefault="004D31A4" w:rsidP="004D31A4">
      <w:pPr>
        <w:pStyle w:val="PL"/>
      </w:pPr>
      <w:r w:rsidRPr="004F4351">
        <w:tab/>
        <w:t>&lt;xs:sequence&gt;</w:t>
      </w:r>
    </w:p>
    <w:p w14:paraId="75EB61DE" w14:textId="77777777" w:rsidR="004D31A4" w:rsidRPr="004F4351" w:rsidRDefault="004D31A4" w:rsidP="004D31A4">
      <w:pPr>
        <w:pStyle w:val="PL"/>
      </w:pPr>
      <w:r w:rsidRPr="004F4351">
        <w:tab/>
        <w:t>&lt;xs:element name="DaysOfWeek" type="sealloc:tDayOfWeek" minOccurs="0" maxOccurs="6"/&gt;</w:t>
      </w:r>
    </w:p>
    <w:p w14:paraId="62166C92" w14:textId="77777777" w:rsidR="004D31A4" w:rsidRPr="004F4351" w:rsidRDefault="004D31A4" w:rsidP="004D31A4">
      <w:pPr>
        <w:pStyle w:val="PL"/>
      </w:pPr>
      <w:r w:rsidRPr="004F4351">
        <w:tab/>
        <w:t>&lt;xs:element name="TimeOfDayStart" type="xs:string" minOccurs="0"/&gt;</w:t>
      </w:r>
    </w:p>
    <w:p w14:paraId="114FFEAC" w14:textId="77777777" w:rsidR="004D31A4" w:rsidRPr="004F4351" w:rsidRDefault="004D31A4" w:rsidP="004D31A4">
      <w:pPr>
        <w:pStyle w:val="PL"/>
      </w:pPr>
      <w:r w:rsidRPr="004F4351">
        <w:tab/>
        <w:t>&lt;xs:element name="TimeOfDayEnd" type="xs:string" minOccurs="0"/&gt;</w:t>
      </w:r>
    </w:p>
    <w:p w14:paraId="44E9D9F6" w14:textId="77777777" w:rsidR="004D31A4" w:rsidRPr="004F4351" w:rsidRDefault="004D31A4" w:rsidP="004D31A4">
      <w:pPr>
        <w:pStyle w:val="PL"/>
      </w:pPr>
      <w:r w:rsidRPr="004F4351">
        <w:tab/>
        <w:t>&lt;xs:any namespace="##other" processContents="lax" minOccurs="0" maxOccurs="unbounded"/&gt;</w:t>
      </w:r>
    </w:p>
    <w:p w14:paraId="5A5B8529" w14:textId="77777777" w:rsidR="004D31A4" w:rsidRPr="004F4351" w:rsidRDefault="004D31A4" w:rsidP="004D31A4">
      <w:pPr>
        <w:pStyle w:val="PL"/>
      </w:pPr>
      <w:r w:rsidRPr="004F4351">
        <w:tab/>
        <w:t>&lt;xs:element name="anyExt" type="sealloc:anyExtType" minOccurs="0"/&gt;</w:t>
      </w:r>
    </w:p>
    <w:p w14:paraId="04106B16" w14:textId="77777777" w:rsidR="004D31A4" w:rsidRPr="004F4351" w:rsidRDefault="004D31A4" w:rsidP="004D31A4">
      <w:pPr>
        <w:pStyle w:val="PL"/>
      </w:pPr>
      <w:r w:rsidRPr="004F4351">
        <w:tab/>
        <w:t>&lt;/xs:sequence&gt;</w:t>
      </w:r>
    </w:p>
    <w:p w14:paraId="04E8E1C5" w14:textId="77777777" w:rsidR="004D31A4" w:rsidRPr="004F4351" w:rsidRDefault="004D31A4" w:rsidP="004D31A4">
      <w:pPr>
        <w:pStyle w:val="PL"/>
      </w:pPr>
      <w:r w:rsidRPr="004F4351">
        <w:tab/>
        <w:t>&lt;xs:anyAttribute namespace="##any" processContents="lax"/&gt;</w:t>
      </w:r>
    </w:p>
    <w:p w14:paraId="7529ED93" w14:textId="77777777" w:rsidR="004D31A4" w:rsidRPr="004F4351" w:rsidRDefault="004D31A4" w:rsidP="004D31A4">
      <w:pPr>
        <w:pStyle w:val="PL"/>
      </w:pPr>
      <w:r w:rsidRPr="004F4351">
        <w:tab/>
        <w:t>&lt;/xs:complexType&gt;</w:t>
      </w:r>
    </w:p>
    <w:p w14:paraId="648C0448" w14:textId="77777777" w:rsidR="004D31A4" w:rsidRPr="004F4351" w:rsidRDefault="004D31A4" w:rsidP="004D31A4">
      <w:pPr>
        <w:pStyle w:val="PL"/>
      </w:pPr>
    </w:p>
    <w:p w14:paraId="6A8D1CF0" w14:textId="77777777" w:rsidR="004D31A4" w:rsidRPr="004F4351" w:rsidRDefault="004D31A4" w:rsidP="004D31A4">
      <w:pPr>
        <w:pStyle w:val="PL"/>
      </w:pPr>
      <w:r w:rsidRPr="004F4351">
        <w:tab/>
      </w:r>
      <w:r w:rsidRPr="004F4351">
        <w:t>&lt;xs:simpleType name="</w:t>
      </w:r>
      <w:r w:rsidRPr="004F4351">
        <w:t>t</w:t>
      </w:r>
      <w:r w:rsidRPr="004F4351">
        <w:t>DayOfWeek"&gt;</w:t>
      </w:r>
    </w:p>
    <w:p w14:paraId="429C1AC6" w14:textId="77777777" w:rsidR="004D31A4" w:rsidRPr="004F4351" w:rsidRDefault="004D31A4" w:rsidP="004D31A4">
      <w:pPr>
        <w:pStyle w:val="PL"/>
      </w:pPr>
      <w:r w:rsidRPr="004F4351">
        <w:tab/>
        <w:t>&lt;xs:restriction base="xs:string"&gt;</w:t>
      </w:r>
    </w:p>
    <w:p w14:paraId="79BBF3DF" w14:textId="77777777" w:rsidR="004D31A4" w:rsidRPr="004F4351" w:rsidRDefault="004D31A4" w:rsidP="004D31A4">
      <w:pPr>
        <w:pStyle w:val="PL"/>
      </w:pPr>
      <w:r w:rsidRPr="004F4351">
        <w:tab/>
        <w:t>&lt;xs:enumeration value="monday"/&gt;</w:t>
      </w:r>
    </w:p>
    <w:p w14:paraId="3A8798F7" w14:textId="77777777" w:rsidR="004D31A4" w:rsidRPr="004F4351" w:rsidRDefault="004D31A4" w:rsidP="004D31A4">
      <w:pPr>
        <w:pStyle w:val="PL"/>
      </w:pPr>
      <w:r w:rsidRPr="004F4351">
        <w:tab/>
        <w:t>&lt;xs:enumeration value="tuesday"/&gt;</w:t>
      </w:r>
    </w:p>
    <w:p w14:paraId="7F040562" w14:textId="77777777" w:rsidR="004D31A4" w:rsidRPr="004F4351" w:rsidRDefault="004D31A4" w:rsidP="004D31A4">
      <w:pPr>
        <w:pStyle w:val="PL"/>
      </w:pPr>
      <w:r w:rsidRPr="004F4351">
        <w:tab/>
        <w:t>&lt;xs:enumeration value="wednesday"/&gt;</w:t>
      </w:r>
    </w:p>
    <w:p w14:paraId="584F6FA5" w14:textId="77777777" w:rsidR="004D31A4" w:rsidRPr="004F4351" w:rsidRDefault="004D31A4" w:rsidP="004D31A4">
      <w:pPr>
        <w:pStyle w:val="PL"/>
      </w:pPr>
      <w:r w:rsidRPr="004F4351">
        <w:tab/>
        <w:t>&lt;xs:enumeration value="thursday"/&gt;</w:t>
      </w:r>
    </w:p>
    <w:p w14:paraId="7A7AEE45" w14:textId="77777777" w:rsidR="004D31A4" w:rsidRPr="004F4351" w:rsidRDefault="004D31A4" w:rsidP="004D31A4">
      <w:pPr>
        <w:pStyle w:val="PL"/>
      </w:pPr>
      <w:r w:rsidRPr="004F4351">
        <w:tab/>
        <w:t>&lt;xs:enumeration value="friday"/&gt;</w:t>
      </w:r>
    </w:p>
    <w:p w14:paraId="5913CB65" w14:textId="77777777" w:rsidR="004D31A4" w:rsidRPr="004F4351" w:rsidRDefault="004D31A4" w:rsidP="004D31A4">
      <w:pPr>
        <w:pStyle w:val="PL"/>
      </w:pPr>
      <w:r w:rsidRPr="004F4351">
        <w:tab/>
        <w:t>&lt;xs:enumeration value="saturday"/&gt;</w:t>
      </w:r>
    </w:p>
    <w:p w14:paraId="676EC51F" w14:textId="77777777" w:rsidR="004D31A4" w:rsidRPr="004F4351" w:rsidRDefault="004D31A4" w:rsidP="004D31A4">
      <w:pPr>
        <w:pStyle w:val="PL"/>
      </w:pPr>
      <w:r w:rsidRPr="004F4351">
        <w:tab/>
        <w:t>&lt;xs:enumeration value="sunday"/&gt;</w:t>
      </w:r>
    </w:p>
    <w:p w14:paraId="1F8D1187" w14:textId="77777777" w:rsidR="004D31A4" w:rsidRPr="004F4351" w:rsidRDefault="004D31A4" w:rsidP="004D31A4">
      <w:pPr>
        <w:pStyle w:val="PL"/>
      </w:pPr>
      <w:r w:rsidRPr="004F4351">
        <w:tab/>
        <w:t>&lt;/xs:restriction&gt;</w:t>
      </w:r>
    </w:p>
    <w:p w14:paraId="01E624AA" w14:textId="77777777" w:rsidR="004D31A4" w:rsidRDefault="004D31A4" w:rsidP="004D31A4">
      <w:pPr>
        <w:pStyle w:val="PL"/>
      </w:pPr>
      <w:r w:rsidRPr="004F4351">
        <w:tab/>
        <w:t>&lt;/xs:simpleType&gt;</w:t>
      </w:r>
    </w:p>
    <w:p w14:paraId="75193F35" w14:textId="77777777" w:rsidR="004D31A4" w:rsidRDefault="004D31A4" w:rsidP="004D31A4">
      <w:pPr>
        <w:pStyle w:val="PL"/>
      </w:pPr>
    </w:p>
    <w:p w14:paraId="649ACFF6" w14:textId="77777777" w:rsidR="004D31A4" w:rsidRDefault="004D31A4" w:rsidP="004D31A4">
      <w:pPr>
        <w:pStyle w:val="PL"/>
      </w:pPr>
      <w:r>
        <w:tab/>
        <w:t>&lt;xs:complexType name="tSpecificAreaType"&gt;</w:t>
      </w:r>
    </w:p>
    <w:p w14:paraId="2228FCF1" w14:textId="77777777" w:rsidR="004D31A4" w:rsidRDefault="004D31A4" w:rsidP="004D31A4">
      <w:pPr>
        <w:pStyle w:val="PL"/>
      </w:pPr>
      <w:r>
        <w:tab/>
        <w:t>&lt;xs:sequence&gt;</w:t>
      </w:r>
    </w:p>
    <w:p w14:paraId="197C6499" w14:textId="77777777" w:rsidR="004D31A4" w:rsidRDefault="004D31A4" w:rsidP="004D31A4">
      <w:pPr>
        <w:pStyle w:val="PL"/>
      </w:pPr>
      <w:r>
        <w:tab/>
        <w:t>&lt;xs:element name="GeographicalArea" type="sealloc:tGeographicalAreaDef"/&gt;</w:t>
      </w:r>
    </w:p>
    <w:p w14:paraId="542BFA27" w14:textId="77777777" w:rsidR="004D31A4" w:rsidRDefault="004D31A4" w:rsidP="004D31A4">
      <w:pPr>
        <w:pStyle w:val="PL"/>
      </w:pPr>
      <w:r>
        <w:tab/>
        <w:t>&lt;xs:any namespace="##other" processContents="lax" minOccurs="0" maxOccurs="unbounded"/&gt;</w:t>
      </w:r>
    </w:p>
    <w:p w14:paraId="36288954" w14:textId="77777777" w:rsidR="004D31A4" w:rsidRPr="00587E76" w:rsidRDefault="004D31A4" w:rsidP="004D31A4">
      <w:pPr>
        <w:pStyle w:val="PL"/>
      </w:pPr>
      <w:r>
        <w:tab/>
      </w:r>
      <w:r w:rsidRPr="0098763C">
        <w:t>&lt;xs:element name="anyExt" type="</w:t>
      </w:r>
      <w:r>
        <w:t>sealloc:</w:t>
      </w:r>
      <w:r w:rsidRPr="0098763C">
        <w:t>anyExtType" minOccurs="0"/&gt;</w:t>
      </w:r>
    </w:p>
    <w:p w14:paraId="4C292937" w14:textId="77777777" w:rsidR="004D31A4" w:rsidRDefault="004D31A4" w:rsidP="004D31A4">
      <w:pPr>
        <w:pStyle w:val="PL"/>
      </w:pPr>
      <w:r>
        <w:tab/>
        <w:t>&lt;/xs:sequence&gt;</w:t>
      </w:r>
    </w:p>
    <w:p w14:paraId="621F0AAE" w14:textId="77777777" w:rsidR="004D31A4" w:rsidRDefault="004D31A4" w:rsidP="004D31A4">
      <w:pPr>
        <w:pStyle w:val="PL"/>
      </w:pPr>
      <w:r>
        <w:tab/>
        <w:t>&lt;xs:attribute name="TriggerId" type="xs:string" use="required"/&gt;</w:t>
      </w:r>
    </w:p>
    <w:p w14:paraId="5BE99E09" w14:textId="77777777" w:rsidR="004D31A4" w:rsidRDefault="004D31A4" w:rsidP="004D31A4">
      <w:pPr>
        <w:pStyle w:val="PL"/>
      </w:pPr>
      <w:r>
        <w:tab/>
        <w:t>&lt;xs:anyAttribute namespace="##any" processContents="lax"/&gt;</w:t>
      </w:r>
    </w:p>
    <w:p w14:paraId="2C609D88" w14:textId="77777777" w:rsidR="004D31A4" w:rsidRDefault="004D31A4" w:rsidP="004D31A4">
      <w:pPr>
        <w:pStyle w:val="PL"/>
      </w:pPr>
      <w:r>
        <w:tab/>
        <w:t>&lt;/xs:complexType&gt;</w:t>
      </w:r>
    </w:p>
    <w:p w14:paraId="11883137" w14:textId="77777777" w:rsidR="004D31A4" w:rsidRDefault="004D31A4" w:rsidP="004D31A4">
      <w:pPr>
        <w:pStyle w:val="PL"/>
      </w:pPr>
    </w:p>
    <w:p w14:paraId="30D4D769" w14:textId="77777777" w:rsidR="004D31A4" w:rsidRDefault="004D31A4" w:rsidP="004D31A4">
      <w:pPr>
        <w:pStyle w:val="PL"/>
      </w:pPr>
      <w:r>
        <w:tab/>
        <w:t>&lt;xs:complexType name="tPointCoordinate"&gt;</w:t>
      </w:r>
    </w:p>
    <w:p w14:paraId="7058951C" w14:textId="77777777" w:rsidR="004D31A4" w:rsidRDefault="004D31A4" w:rsidP="004D31A4">
      <w:pPr>
        <w:pStyle w:val="PL"/>
      </w:pPr>
      <w:r>
        <w:tab/>
        <w:t>&lt;xs:sequence&gt;</w:t>
      </w:r>
    </w:p>
    <w:p w14:paraId="115D3555" w14:textId="77777777" w:rsidR="004D31A4" w:rsidRDefault="004D31A4" w:rsidP="004D31A4">
      <w:pPr>
        <w:pStyle w:val="PL"/>
      </w:pPr>
      <w:r>
        <w:tab/>
        <w:t>&lt;xs:element name="longitude" type="sealloc:tCoordinateType"/&gt;</w:t>
      </w:r>
    </w:p>
    <w:p w14:paraId="3FD3AF8F" w14:textId="77777777" w:rsidR="004D31A4" w:rsidRDefault="004D31A4" w:rsidP="004D31A4">
      <w:pPr>
        <w:pStyle w:val="PL"/>
      </w:pPr>
      <w:r>
        <w:tab/>
        <w:t>&lt;xs:element name="latitude" type="sealloc:tCoordinateType"/&gt;</w:t>
      </w:r>
    </w:p>
    <w:p w14:paraId="00460EF4" w14:textId="77777777" w:rsidR="004D31A4" w:rsidRDefault="004D31A4" w:rsidP="004D31A4">
      <w:pPr>
        <w:pStyle w:val="PL"/>
      </w:pPr>
      <w:r>
        <w:tab/>
        <w:t>&lt;xs:any namespace="##other" processContents="lax" minOccurs="0" maxOccurs="unbounded"/&gt;</w:t>
      </w:r>
    </w:p>
    <w:p w14:paraId="1AB84584" w14:textId="77777777" w:rsidR="004D31A4" w:rsidRPr="00587E76" w:rsidRDefault="004D31A4" w:rsidP="004D31A4">
      <w:pPr>
        <w:pStyle w:val="PL"/>
      </w:pPr>
      <w:r>
        <w:tab/>
      </w:r>
      <w:r w:rsidRPr="0098763C">
        <w:t>&lt;xs:element name="anyExt" type="</w:t>
      </w:r>
      <w:r>
        <w:t>sealloc:</w:t>
      </w:r>
      <w:r w:rsidRPr="0098763C">
        <w:t>anyExtType" minOccurs="0"/&gt;</w:t>
      </w:r>
    </w:p>
    <w:p w14:paraId="2A4F8623" w14:textId="77777777" w:rsidR="004D31A4" w:rsidRDefault="004D31A4" w:rsidP="004D31A4">
      <w:pPr>
        <w:pStyle w:val="PL"/>
      </w:pPr>
      <w:r>
        <w:tab/>
        <w:t>&lt;/xs:sequence&gt;</w:t>
      </w:r>
    </w:p>
    <w:p w14:paraId="47D9C2E2" w14:textId="77777777" w:rsidR="004D31A4" w:rsidRDefault="004D31A4" w:rsidP="004D31A4">
      <w:pPr>
        <w:pStyle w:val="PL"/>
      </w:pPr>
      <w:r>
        <w:tab/>
        <w:t>&lt;xs:anyAttribute namespace="##any" processContents="lax"/&gt;</w:t>
      </w:r>
    </w:p>
    <w:p w14:paraId="08162D99" w14:textId="77777777" w:rsidR="004D31A4" w:rsidRDefault="004D31A4" w:rsidP="004D31A4">
      <w:pPr>
        <w:pStyle w:val="PL"/>
      </w:pPr>
      <w:r>
        <w:tab/>
        <w:t>&lt;/xs:complexType&gt;</w:t>
      </w:r>
    </w:p>
    <w:p w14:paraId="55E003B9" w14:textId="77777777" w:rsidR="004D31A4" w:rsidRDefault="004D31A4" w:rsidP="004D31A4">
      <w:pPr>
        <w:pStyle w:val="PL"/>
      </w:pPr>
    </w:p>
    <w:p w14:paraId="0DFBB271" w14:textId="77777777" w:rsidR="004D31A4" w:rsidRDefault="004D31A4" w:rsidP="004D31A4">
      <w:pPr>
        <w:pStyle w:val="PL"/>
      </w:pPr>
      <w:r>
        <w:tab/>
        <w:t>&lt;!-- The following element is added for extensibility and to be placed in the anyExt element above --&gt;</w:t>
      </w:r>
    </w:p>
    <w:p w14:paraId="0BF9518D" w14:textId="77777777" w:rsidR="004D31A4" w:rsidRDefault="004D31A4" w:rsidP="004D31A4">
      <w:pPr>
        <w:pStyle w:val="PL"/>
      </w:pPr>
      <w:r>
        <w:tab/>
      </w:r>
      <w:r w:rsidDel="003301C6">
        <w:t>&lt;xs:element name="altitude" type="sealloc:tCoordinateType"/&gt;</w:t>
      </w:r>
    </w:p>
    <w:p w14:paraId="76BA400C" w14:textId="77777777" w:rsidR="004D31A4" w:rsidRDefault="004D31A4" w:rsidP="004D31A4">
      <w:pPr>
        <w:pStyle w:val="PL"/>
      </w:pPr>
    </w:p>
    <w:p w14:paraId="6238048B" w14:textId="77777777" w:rsidR="004D31A4" w:rsidRDefault="004D31A4" w:rsidP="004D31A4">
      <w:pPr>
        <w:pStyle w:val="PL"/>
      </w:pPr>
    </w:p>
    <w:p w14:paraId="1A132FD3" w14:textId="77777777" w:rsidR="004D31A4" w:rsidRDefault="004D31A4" w:rsidP="004D31A4">
      <w:pPr>
        <w:pStyle w:val="PL"/>
      </w:pPr>
      <w:r>
        <w:tab/>
        <w:t>&lt;xs:complexType name="tCoordinateType"&gt;</w:t>
      </w:r>
    </w:p>
    <w:p w14:paraId="6D1E77A2" w14:textId="77777777" w:rsidR="004D31A4" w:rsidRDefault="004D31A4" w:rsidP="004D31A4">
      <w:pPr>
        <w:pStyle w:val="PL"/>
      </w:pPr>
      <w:r>
        <w:tab/>
        <w:t xml:space="preserve">&lt;xs:choice minOccurs="1" </w:t>
      </w:r>
      <w:r w:rsidRPr="00165FDE">
        <w:t>maxOccurs="</w:t>
      </w:r>
      <w:r>
        <w:t>1</w:t>
      </w:r>
      <w:r w:rsidRPr="00165FDE">
        <w:t>"</w:t>
      </w:r>
      <w:r>
        <w:t>&gt;</w:t>
      </w:r>
    </w:p>
    <w:p w14:paraId="44E074B7" w14:textId="77777777" w:rsidR="004D31A4" w:rsidRDefault="004D31A4" w:rsidP="004D31A4">
      <w:pPr>
        <w:pStyle w:val="PL"/>
      </w:pPr>
      <w:r>
        <w:tab/>
        <w:t>&lt;xs:element name="threebytes" type="sealloc:tThreeByteType" minOccurs="0"/&gt;</w:t>
      </w:r>
    </w:p>
    <w:p w14:paraId="71EA7BDA" w14:textId="77777777" w:rsidR="004D31A4" w:rsidRDefault="004D31A4" w:rsidP="004D31A4">
      <w:pPr>
        <w:pStyle w:val="PL"/>
      </w:pPr>
      <w:r>
        <w:tab/>
        <w:t>&lt;xs:any namespace="##other" processContents="lax"/&gt;</w:t>
      </w:r>
    </w:p>
    <w:p w14:paraId="4B9E3F33" w14:textId="77777777" w:rsidR="004D31A4" w:rsidRDefault="004D31A4" w:rsidP="004D31A4">
      <w:pPr>
        <w:pStyle w:val="PL"/>
      </w:pPr>
      <w:r>
        <w:tab/>
        <w:t>&lt;xs:element name="anyExt" type="sealloc:anyExtType" minOccurs="0"/&gt;</w:t>
      </w:r>
    </w:p>
    <w:p w14:paraId="10EB5BAD" w14:textId="77777777" w:rsidR="004D31A4" w:rsidRDefault="004D31A4" w:rsidP="004D31A4">
      <w:pPr>
        <w:pStyle w:val="PL"/>
      </w:pPr>
      <w:r>
        <w:tab/>
        <w:t>&lt;/xs:choice&gt;</w:t>
      </w:r>
    </w:p>
    <w:p w14:paraId="3028AEA6" w14:textId="77777777" w:rsidR="004D31A4" w:rsidRDefault="004D31A4" w:rsidP="004D31A4">
      <w:pPr>
        <w:pStyle w:val="PL"/>
      </w:pPr>
      <w:r>
        <w:tab/>
        <w:t>&lt;xs:attribute name="type" type="sealloc:protectionType"/&gt;</w:t>
      </w:r>
    </w:p>
    <w:p w14:paraId="23C0F5FD" w14:textId="77777777" w:rsidR="004D31A4" w:rsidRDefault="004D31A4" w:rsidP="004D31A4">
      <w:pPr>
        <w:pStyle w:val="PL"/>
      </w:pPr>
      <w:r>
        <w:tab/>
        <w:t>&lt;xs:anyAttribute namespace="##any" processContents="lax"/&gt;</w:t>
      </w:r>
    </w:p>
    <w:p w14:paraId="3CA9C307" w14:textId="77777777" w:rsidR="004D31A4" w:rsidRDefault="004D31A4" w:rsidP="004D31A4">
      <w:pPr>
        <w:pStyle w:val="PL"/>
      </w:pPr>
      <w:r>
        <w:tab/>
        <w:t>&lt;/xs:complexType&gt;</w:t>
      </w:r>
    </w:p>
    <w:p w14:paraId="57ABAE65" w14:textId="77777777" w:rsidR="004D31A4" w:rsidRDefault="004D31A4" w:rsidP="004D31A4">
      <w:pPr>
        <w:pStyle w:val="PL"/>
      </w:pPr>
    </w:p>
    <w:p w14:paraId="704E4423" w14:textId="77777777" w:rsidR="004D31A4" w:rsidRDefault="004D31A4" w:rsidP="004D31A4">
      <w:pPr>
        <w:pStyle w:val="PL"/>
      </w:pPr>
      <w:r>
        <w:tab/>
        <w:t>&lt;xs:simpleType name="tThreeByteType"&gt;</w:t>
      </w:r>
    </w:p>
    <w:p w14:paraId="0598DEB1" w14:textId="77777777" w:rsidR="004D31A4" w:rsidRDefault="004D31A4" w:rsidP="004D31A4">
      <w:pPr>
        <w:pStyle w:val="PL"/>
      </w:pPr>
      <w:r>
        <w:tab/>
        <w:t>&lt;xs:restriction base="xs:integer"&gt;</w:t>
      </w:r>
    </w:p>
    <w:p w14:paraId="54A3D609" w14:textId="77777777" w:rsidR="004D31A4" w:rsidRDefault="004D31A4" w:rsidP="004D31A4">
      <w:pPr>
        <w:pStyle w:val="PL"/>
      </w:pPr>
      <w:r>
        <w:lastRenderedPageBreak/>
        <w:tab/>
        <w:t>&lt;xs:minInclusive value="0"/&gt;</w:t>
      </w:r>
    </w:p>
    <w:p w14:paraId="2C56F7C7" w14:textId="77777777" w:rsidR="004D31A4" w:rsidRDefault="004D31A4" w:rsidP="004D31A4">
      <w:pPr>
        <w:pStyle w:val="PL"/>
      </w:pPr>
      <w:r>
        <w:tab/>
        <w:t>&lt;xs:maxInclusive value="16777215"/&gt;</w:t>
      </w:r>
    </w:p>
    <w:p w14:paraId="1F6C6556" w14:textId="77777777" w:rsidR="004D31A4" w:rsidRDefault="004D31A4" w:rsidP="004D31A4">
      <w:pPr>
        <w:pStyle w:val="PL"/>
      </w:pPr>
      <w:r>
        <w:tab/>
        <w:t>&lt;/xs:restriction&gt;</w:t>
      </w:r>
    </w:p>
    <w:p w14:paraId="1C785821" w14:textId="77777777" w:rsidR="004D31A4" w:rsidRDefault="004D31A4" w:rsidP="004D31A4">
      <w:pPr>
        <w:pStyle w:val="PL"/>
      </w:pPr>
      <w:r>
        <w:tab/>
        <w:t>&lt;/xs:simpleType&gt;</w:t>
      </w:r>
    </w:p>
    <w:p w14:paraId="4FD9B331" w14:textId="77777777" w:rsidR="004D31A4" w:rsidRDefault="004D31A4" w:rsidP="004D31A4">
      <w:pPr>
        <w:pStyle w:val="PL"/>
      </w:pPr>
    </w:p>
    <w:p w14:paraId="6DBC4A65" w14:textId="77777777" w:rsidR="004D31A4" w:rsidRDefault="004D31A4" w:rsidP="004D31A4">
      <w:pPr>
        <w:pStyle w:val="PL"/>
      </w:pPr>
      <w:r>
        <w:tab/>
        <w:t>&lt;xs:complexType name="tGeographicalAreaDef"&gt;</w:t>
      </w:r>
    </w:p>
    <w:p w14:paraId="6B7EFE99" w14:textId="77777777" w:rsidR="004D31A4" w:rsidRDefault="004D31A4" w:rsidP="004D31A4">
      <w:pPr>
        <w:pStyle w:val="PL"/>
      </w:pPr>
      <w:r>
        <w:tab/>
        <w:t>&lt;xs:sequence&gt;</w:t>
      </w:r>
    </w:p>
    <w:p w14:paraId="01FA21CE" w14:textId="77777777" w:rsidR="004D31A4" w:rsidRDefault="004D31A4" w:rsidP="004D31A4">
      <w:pPr>
        <w:pStyle w:val="PL"/>
      </w:pPr>
      <w:r>
        <w:tab/>
        <w:t>&lt;xs:element name="PolygonArea" type="sealloc:tPolygonAreaType" minOccurs="0"/&gt;</w:t>
      </w:r>
    </w:p>
    <w:p w14:paraId="73EF96CD" w14:textId="77777777" w:rsidR="004D31A4" w:rsidRDefault="004D31A4" w:rsidP="004D31A4">
      <w:pPr>
        <w:pStyle w:val="PL"/>
      </w:pPr>
      <w:r>
        <w:tab/>
        <w:t>&lt;xs:element name="EllipsoidArcArea" type="sealloc:tEllipsoidArcType" minOccurs="0"/&gt;</w:t>
      </w:r>
    </w:p>
    <w:p w14:paraId="497934CE" w14:textId="77777777" w:rsidR="004D31A4" w:rsidRDefault="004D31A4" w:rsidP="004D31A4">
      <w:pPr>
        <w:pStyle w:val="PL"/>
      </w:pPr>
      <w:r>
        <w:tab/>
        <w:t>&lt;xs:any namespace="##other" processContents="lax" minOccurs="0" maxOccurs="unbounded"/&gt;</w:t>
      </w:r>
    </w:p>
    <w:p w14:paraId="49EB96D5" w14:textId="77777777" w:rsidR="004D31A4" w:rsidRPr="00587E76" w:rsidRDefault="004D31A4" w:rsidP="004D31A4">
      <w:pPr>
        <w:pStyle w:val="PL"/>
      </w:pPr>
      <w:r>
        <w:tab/>
      </w:r>
      <w:r w:rsidRPr="0098763C">
        <w:t>&lt;xs:element name="anyExt" type="</w:t>
      </w:r>
      <w:r>
        <w:t>sealloc:</w:t>
      </w:r>
      <w:r w:rsidRPr="0098763C">
        <w:t>anyExtType" minOccurs="0"/&gt;</w:t>
      </w:r>
    </w:p>
    <w:p w14:paraId="6E06349B" w14:textId="77777777" w:rsidR="004D31A4" w:rsidRDefault="004D31A4" w:rsidP="004D31A4">
      <w:pPr>
        <w:pStyle w:val="PL"/>
      </w:pPr>
      <w:r>
        <w:tab/>
        <w:t>&lt;/xs:sequence&gt;</w:t>
      </w:r>
    </w:p>
    <w:p w14:paraId="7F1D063B" w14:textId="77777777" w:rsidR="004D31A4" w:rsidRDefault="004D31A4" w:rsidP="004D31A4">
      <w:pPr>
        <w:pStyle w:val="PL"/>
      </w:pPr>
      <w:r>
        <w:tab/>
        <w:t>&lt;xs:anyAttribute namespace="##any" processContents="lax"/&gt;</w:t>
      </w:r>
    </w:p>
    <w:p w14:paraId="1785033E" w14:textId="77777777" w:rsidR="004D31A4" w:rsidRDefault="004D31A4" w:rsidP="004D31A4">
      <w:pPr>
        <w:pStyle w:val="PL"/>
      </w:pPr>
      <w:r>
        <w:tab/>
        <w:t>&lt;/xs:complexType&gt;</w:t>
      </w:r>
    </w:p>
    <w:p w14:paraId="64DA1419" w14:textId="77777777" w:rsidR="004D31A4" w:rsidRDefault="004D31A4" w:rsidP="004D31A4">
      <w:pPr>
        <w:pStyle w:val="PL"/>
      </w:pPr>
    </w:p>
    <w:p w14:paraId="1D41F43A" w14:textId="77777777" w:rsidR="004D31A4" w:rsidRDefault="004D31A4" w:rsidP="004D31A4">
      <w:pPr>
        <w:pStyle w:val="PL"/>
      </w:pPr>
      <w:r>
        <w:tab/>
        <w:t>&lt;xs:complexType name="tPolygonAreaType"&gt;</w:t>
      </w:r>
    </w:p>
    <w:p w14:paraId="06431331" w14:textId="77777777" w:rsidR="004D31A4" w:rsidRDefault="004D31A4" w:rsidP="004D31A4">
      <w:pPr>
        <w:pStyle w:val="PL"/>
      </w:pPr>
      <w:r>
        <w:tab/>
        <w:t>&lt;xs:sequence&gt;</w:t>
      </w:r>
    </w:p>
    <w:p w14:paraId="5643E22A" w14:textId="77777777" w:rsidR="004D31A4" w:rsidRDefault="004D31A4" w:rsidP="004D31A4">
      <w:pPr>
        <w:pStyle w:val="PL"/>
      </w:pPr>
      <w:r>
        <w:tab/>
        <w:t>&lt;xs:element name="Corner" type="sealloc:tPointCoordinate" minOccurs="3" maxOccurs="15"/&gt;</w:t>
      </w:r>
    </w:p>
    <w:p w14:paraId="05485B46" w14:textId="77777777" w:rsidR="004D31A4" w:rsidRDefault="004D31A4" w:rsidP="004D31A4">
      <w:pPr>
        <w:pStyle w:val="PL"/>
      </w:pPr>
      <w:r>
        <w:tab/>
        <w:t>&lt;xs:any namespace="##other" processContents="lax" minOccurs="0" maxOccurs="unbounded"/&gt;</w:t>
      </w:r>
    </w:p>
    <w:p w14:paraId="43E24321" w14:textId="77777777" w:rsidR="004D31A4" w:rsidRPr="00587E76" w:rsidRDefault="004D31A4" w:rsidP="004D31A4">
      <w:pPr>
        <w:pStyle w:val="PL"/>
      </w:pPr>
      <w:r>
        <w:tab/>
      </w:r>
      <w:r w:rsidRPr="0098763C">
        <w:t>&lt;xs:element name="anyExt" type="</w:t>
      </w:r>
      <w:r>
        <w:t>sealloc:</w:t>
      </w:r>
      <w:r w:rsidRPr="0098763C">
        <w:t>anyExtType" minOccurs="0"/&gt;</w:t>
      </w:r>
    </w:p>
    <w:p w14:paraId="5A361364" w14:textId="77777777" w:rsidR="004D31A4" w:rsidRDefault="004D31A4" w:rsidP="004D31A4">
      <w:pPr>
        <w:pStyle w:val="PL"/>
      </w:pPr>
      <w:r>
        <w:tab/>
        <w:t>&lt;/xs:sequence&gt;</w:t>
      </w:r>
    </w:p>
    <w:p w14:paraId="6792CB54" w14:textId="77777777" w:rsidR="004D31A4" w:rsidRDefault="004D31A4" w:rsidP="004D31A4">
      <w:pPr>
        <w:pStyle w:val="PL"/>
      </w:pPr>
      <w:r>
        <w:tab/>
        <w:t>&lt;xs:anyAttribute namespace="##any" processContents="lax"/&gt;</w:t>
      </w:r>
    </w:p>
    <w:p w14:paraId="058F33DB" w14:textId="77777777" w:rsidR="004D31A4" w:rsidRDefault="004D31A4" w:rsidP="004D31A4">
      <w:pPr>
        <w:pStyle w:val="PL"/>
      </w:pPr>
      <w:r>
        <w:tab/>
        <w:t>&lt;/xs:complexType&gt;</w:t>
      </w:r>
    </w:p>
    <w:p w14:paraId="61C4FFF8" w14:textId="77777777" w:rsidR="004D31A4" w:rsidRDefault="004D31A4" w:rsidP="004D31A4">
      <w:pPr>
        <w:pStyle w:val="PL"/>
      </w:pPr>
    </w:p>
    <w:p w14:paraId="5D9CBBC3" w14:textId="77777777" w:rsidR="004D31A4" w:rsidRDefault="004D31A4" w:rsidP="004D31A4">
      <w:pPr>
        <w:pStyle w:val="PL"/>
      </w:pPr>
      <w:r>
        <w:tab/>
        <w:t>&lt;xs:complexType name="tEllipsoidArcType"&gt;</w:t>
      </w:r>
    </w:p>
    <w:p w14:paraId="60DC0C8B" w14:textId="77777777" w:rsidR="004D31A4" w:rsidRDefault="004D31A4" w:rsidP="004D31A4">
      <w:pPr>
        <w:pStyle w:val="PL"/>
      </w:pPr>
      <w:r>
        <w:tab/>
        <w:t>&lt;xs:sequence&gt;</w:t>
      </w:r>
    </w:p>
    <w:p w14:paraId="74DA0F21" w14:textId="77777777" w:rsidR="004D31A4" w:rsidRDefault="004D31A4" w:rsidP="004D31A4">
      <w:pPr>
        <w:pStyle w:val="PL"/>
      </w:pPr>
      <w:r>
        <w:tab/>
        <w:t>&lt;xs:element name="Center" type="sealloc:tPointCoordinate"/&gt;</w:t>
      </w:r>
    </w:p>
    <w:p w14:paraId="6C834EA3" w14:textId="77777777" w:rsidR="004D31A4" w:rsidRDefault="004D31A4" w:rsidP="004D31A4">
      <w:pPr>
        <w:pStyle w:val="PL"/>
      </w:pPr>
      <w:r>
        <w:tab/>
        <w:t>&lt;xs:element name="Radius" type="xs:nonNegativeInteger"/&gt;</w:t>
      </w:r>
    </w:p>
    <w:p w14:paraId="046CA18E" w14:textId="77777777" w:rsidR="004D31A4" w:rsidRDefault="004D31A4" w:rsidP="004D31A4">
      <w:pPr>
        <w:pStyle w:val="PL"/>
      </w:pPr>
      <w:r>
        <w:tab/>
        <w:t>&lt;xs:element name="OffsetAngle" type="xs:unsignedByte"/&gt;</w:t>
      </w:r>
    </w:p>
    <w:p w14:paraId="567E6C12" w14:textId="77777777" w:rsidR="004D31A4" w:rsidRDefault="004D31A4" w:rsidP="004D31A4">
      <w:pPr>
        <w:pStyle w:val="PL"/>
      </w:pPr>
      <w:r>
        <w:tab/>
        <w:t>&lt;xs:element name="IncludedAngle" type="xs:unsignedByte"/&gt;</w:t>
      </w:r>
    </w:p>
    <w:p w14:paraId="4B04E42D" w14:textId="77777777" w:rsidR="004D31A4" w:rsidRDefault="004D31A4" w:rsidP="004D31A4">
      <w:pPr>
        <w:pStyle w:val="PL"/>
      </w:pPr>
      <w:r>
        <w:tab/>
        <w:t>&lt;xs:any namespace="##other" processContents="lax" minOccurs="0" maxOccurs="unbounded"/&gt;</w:t>
      </w:r>
    </w:p>
    <w:p w14:paraId="15B272EF" w14:textId="77777777" w:rsidR="004D31A4" w:rsidRPr="00587E76" w:rsidRDefault="004D31A4" w:rsidP="004D31A4">
      <w:pPr>
        <w:pStyle w:val="PL"/>
      </w:pPr>
      <w:r>
        <w:tab/>
      </w:r>
      <w:r w:rsidRPr="0098763C">
        <w:t>&lt;xs:element name="anyExt" type="</w:t>
      </w:r>
      <w:r>
        <w:t>sealloc:</w:t>
      </w:r>
      <w:r w:rsidRPr="0098763C">
        <w:t>anyExtType" minOccurs="0"/&gt;</w:t>
      </w:r>
    </w:p>
    <w:p w14:paraId="79EFF378" w14:textId="77777777" w:rsidR="004D31A4" w:rsidRDefault="004D31A4" w:rsidP="004D31A4">
      <w:pPr>
        <w:pStyle w:val="PL"/>
      </w:pPr>
      <w:r>
        <w:tab/>
        <w:t>&lt;/xs:sequence&gt;</w:t>
      </w:r>
    </w:p>
    <w:p w14:paraId="055C28BA" w14:textId="77777777" w:rsidR="004D31A4" w:rsidRDefault="004D31A4" w:rsidP="004D31A4">
      <w:pPr>
        <w:pStyle w:val="PL"/>
      </w:pPr>
      <w:r>
        <w:tab/>
        <w:t>&lt;xs:anyAttribute namespace="##any" processContents="lax"/&gt;</w:t>
      </w:r>
    </w:p>
    <w:p w14:paraId="3B930ADD" w14:textId="77777777" w:rsidR="004D31A4" w:rsidRDefault="004D31A4" w:rsidP="004D31A4">
      <w:pPr>
        <w:pStyle w:val="PL"/>
      </w:pPr>
      <w:r>
        <w:tab/>
        <w:t>&lt;/xs:complexType&gt;</w:t>
      </w:r>
    </w:p>
    <w:p w14:paraId="131488F8" w14:textId="77777777" w:rsidR="004D31A4" w:rsidRDefault="004D31A4" w:rsidP="004D31A4">
      <w:pPr>
        <w:pStyle w:val="PL"/>
      </w:pPr>
    </w:p>
    <w:p w14:paraId="15D74CEA" w14:textId="77777777" w:rsidR="004D31A4" w:rsidRPr="009820EA" w:rsidRDefault="004D31A4" w:rsidP="004D31A4">
      <w:pPr>
        <w:pStyle w:val="PL"/>
      </w:pPr>
      <w:r w:rsidRPr="00EB0562">
        <w:tab/>
      </w:r>
      <w:r w:rsidRPr="009820EA">
        <w:t>&lt;xs:complexType name="tReportsType"&gt;</w:t>
      </w:r>
    </w:p>
    <w:p w14:paraId="7FAE7709" w14:textId="6B276EBA" w:rsidR="004D31A4" w:rsidRPr="009820EA" w:rsidRDefault="004D31A4" w:rsidP="004D31A4">
      <w:pPr>
        <w:pStyle w:val="PL"/>
      </w:pPr>
      <w:r w:rsidRPr="009820EA">
        <w:tab/>
        <w:t>&lt;xs:sequence&gt;</w:t>
      </w:r>
    </w:p>
    <w:p w14:paraId="46E72AED" w14:textId="77777777" w:rsidR="004D31A4" w:rsidRDefault="004D31A4" w:rsidP="004D31A4">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D669BE4" w14:textId="77777777" w:rsidR="004D31A4" w:rsidRDefault="004D31A4" w:rsidP="004D31A4">
      <w:pPr>
        <w:pStyle w:val="PL"/>
      </w:pPr>
      <w:r>
        <w:tab/>
        <w:t>&lt;xs:any namespace="##other" processContents="lax" minOccurs="0" maxOccurs="unbounded"/&gt;</w:t>
      </w:r>
    </w:p>
    <w:p w14:paraId="547752D8" w14:textId="77777777" w:rsidR="004D31A4" w:rsidRPr="00587E76" w:rsidRDefault="004D31A4" w:rsidP="004D31A4">
      <w:pPr>
        <w:pStyle w:val="PL"/>
      </w:pPr>
      <w:r>
        <w:tab/>
      </w:r>
      <w:r w:rsidRPr="0098763C">
        <w:t>&lt;xs:element name="anyExt" type="</w:t>
      </w:r>
      <w:r>
        <w:t>sealloc:</w:t>
      </w:r>
      <w:r w:rsidRPr="0098763C">
        <w:t>anyExtType" minOccurs="0"/&gt;</w:t>
      </w:r>
    </w:p>
    <w:p w14:paraId="00B1FA38" w14:textId="7E6617AB" w:rsidR="004D31A4" w:rsidRDefault="004D31A4" w:rsidP="004D31A4">
      <w:pPr>
        <w:pStyle w:val="PL"/>
      </w:pPr>
      <w:r>
        <w:tab/>
        <w:t>&lt;/xs:sequence&gt;</w:t>
      </w:r>
    </w:p>
    <w:p w14:paraId="46D8F057" w14:textId="77777777" w:rsidR="004D31A4" w:rsidRDefault="004D31A4" w:rsidP="004D31A4">
      <w:pPr>
        <w:pStyle w:val="PL"/>
      </w:pPr>
      <w:r>
        <w:tab/>
        <w:t>&lt;xs:anyAttribute namespace="##any" processContents="lax"/&gt;</w:t>
      </w:r>
    </w:p>
    <w:p w14:paraId="0B8903B7" w14:textId="77777777" w:rsidR="004D31A4" w:rsidRDefault="004D31A4" w:rsidP="004D31A4">
      <w:pPr>
        <w:pStyle w:val="PL"/>
      </w:pPr>
      <w:r>
        <w:tab/>
        <w:t>&lt;/xs:complexType&gt;</w:t>
      </w:r>
    </w:p>
    <w:p w14:paraId="226034B6" w14:textId="77777777" w:rsidR="004D31A4" w:rsidRDefault="004D31A4" w:rsidP="004D31A4">
      <w:pPr>
        <w:pStyle w:val="PL"/>
      </w:pPr>
    </w:p>
    <w:p w14:paraId="5FD2EA8E" w14:textId="77777777" w:rsidR="004D31A4" w:rsidRDefault="004D31A4" w:rsidP="004D31A4">
      <w:pPr>
        <w:pStyle w:val="PL"/>
      </w:pPr>
      <w:r>
        <w:tab/>
        <w:t>&lt;xs:complexType name="tlocInfoReportType"&gt;</w:t>
      </w:r>
    </w:p>
    <w:p w14:paraId="397D2B85" w14:textId="77777777" w:rsidR="004D31A4" w:rsidRDefault="004D31A4" w:rsidP="004D31A4">
      <w:pPr>
        <w:pStyle w:val="PL"/>
      </w:pPr>
      <w:r>
        <w:tab/>
        <w:t>&lt;xs:sequence&gt;</w:t>
      </w:r>
    </w:p>
    <w:p w14:paraId="11FB504E" w14:textId="77777777" w:rsidR="004D31A4" w:rsidRDefault="004D31A4" w:rsidP="004D31A4">
      <w:pPr>
        <w:pStyle w:val="PL"/>
      </w:pPr>
      <w:r>
        <w:tab/>
        <w:t>&lt;xs:element name=</w:t>
      </w:r>
      <w:r w:rsidRPr="00DB1907">
        <w:t>"VAL-user-id" type="seal</w:t>
      </w:r>
      <w:r>
        <w:t>loc</w:t>
      </w:r>
      <w:r w:rsidRPr="00DB1907">
        <w:t>:contentType" minOccurs="0"/&gt;</w:t>
      </w:r>
    </w:p>
    <w:p w14:paraId="714482A5" w14:textId="77777777" w:rsidR="004D31A4" w:rsidRPr="009820EA" w:rsidRDefault="004D31A4" w:rsidP="004D31A4">
      <w:pPr>
        <w:pStyle w:val="PL"/>
      </w:pPr>
      <w:r>
        <w:tab/>
      </w:r>
      <w:r w:rsidRPr="008461E8">
        <w:t>&lt;xs:element name="latest-location" type="sealloc:tLatestLocationType"/&gt;</w:t>
      </w:r>
    </w:p>
    <w:p w14:paraId="6C54EAA0" w14:textId="77777777" w:rsidR="004D31A4" w:rsidRDefault="004D31A4" w:rsidP="004D31A4">
      <w:pPr>
        <w:pStyle w:val="PL"/>
      </w:pPr>
      <w:r>
        <w:tab/>
        <w:t>&lt;xs:any namespace="##other" processContents="lax" minOccurs="0" maxOccurs="unbounded"/&gt;</w:t>
      </w:r>
    </w:p>
    <w:p w14:paraId="10B9F18A" w14:textId="77777777" w:rsidR="004D31A4" w:rsidRPr="00587E76" w:rsidRDefault="004D31A4" w:rsidP="004D31A4">
      <w:pPr>
        <w:pStyle w:val="PL"/>
      </w:pPr>
      <w:r>
        <w:tab/>
      </w:r>
      <w:r w:rsidRPr="0098763C">
        <w:t>&lt;xs:element name="anyExt" type="</w:t>
      </w:r>
      <w:r>
        <w:t>sealloc:</w:t>
      </w:r>
      <w:r w:rsidRPr="0098763C">
        <w:t>anyExtType" minOccurs="0"/&gt;</w:t>
      </w:r>
    </w:p>
    <w:p w14:paraId="487406E3" w14:textId="77777777" w:rsidR="004D31A4" w:rsidRDefault="004D31A4" w:rsidP="004D31A4">
      <w:pPr>
        <w:pStyle w:val="PL"/>
      </w:pPr>
      <w:r>
        <w:tab/>
        <w:t>&lt;/xs:sequence&gt;</w:t>
      </w:r>
    </w:p>
    <w:p w14:paraId="2638FE72" w14:textId="77777777" w:rsidR="004D31A4" w:rsidRDefault="004D31A4" w:rsidP="004D31A4">
      <w:pPr>
        <w:pStyle w:val="PL"/>
      </w:pPr>
      <w:r>
        <w:tab/>
        <w:t>&lt;xs:anyAttribute namespace="##any" processContents="lax"/&gt;</w:t>
      </w:r>
    </w:p>
    <w:p w14:paraId="738615EE" w14:textId="77777777" w:rsidR="004D31A4" w:rsidRDefault="004D31A4" w:rsidP="004D31A4">
      <w:pPr>
        <w:pStyle w:val="PL"/>
      </w:pPr>
      <w:r>
        <w:tab/>
        <w:t>&lt;/xs:complexType&gt;</w:t>
      </w:r>
    </w:p>
    <w:p w14:paraId="7A044657" w14:textId="77777777" w:rsidR="004D31A4" w:rsidRDefault="004D31A4" w:rsidP="004D31A4">
      <w:pPr>
        <w:pStyle w:val="PL"/>
      </w:pPr>
    </w:p>
    <w:p w14:paraId="110B739D" w14:textId="77777777" w:rsidR="004D31A4" w:rsidRDefault="004D31A4" w:rsidP="004D31A4">
      <w:pPr>
        <w:pStyle w:val="PL"/>
      </w:pPr>
      <w:r>
        <w:tab/>
        <w:t>&lt;xs:complexType name="tLatestLocationType"&gt;</w:t>
      </w:r>
    </w:p>
    <w:p w14:paraId="7F5F192F" w14:textId="77777777" w:rsidR="004D31A4" w:rsidRDefault="004D31A4" w:rsidP="004D31A4">
      <w:pPr>
        <w:pStyle w:val="PL"/>
      </w:pPr>
      <w:r>
        <w:tab/>
        <w:t>&lt;xs:sequence&gt;</w:t>
      </w:r>
    </w:p>
    <w:p w14:paraId="7E562764" w14:textId="77777777" w:rsidR="004D31A4" w:rsidRDefault="004D31A4" w:rsidP="004D31A4">
      <w:pPr>
        <w:pStyle w:val="PL"/>
      </w:pPr>
      <w:r>
        <w:tab/>
        <w:t>&lt;xs:element name="LatestServingNcgi" type="sealloc:tLocationType" minOccurs="0"/&gt;</w:t>
      </w:r>
    </w:p>
    <w:p w14:paraId="4A322954" w14:textId="77777777" w:rsidR="004D31A4" w:rsidRDefault="004D31A4" w:rsidP="004D31A4">
      <w:pPr>
        <w:pStyle w:val="PL"/>
      </w:pPr>
      <w:r>
        <w:tab/>
        <w:t>&lt;xs:element name="NeighbouringNcgi" type="sealloc:tLocationType" minOccurs="0" maxOccurs="unbounded"/&gt;</w:t>
      </w:r>
    </w:p>
    <w:p w14:paraId="01685B0E" w14:textId="77777777" w:rsidR="004D31A4" w:rsidRDefault="004D31A4" w:rsidP="004D31A4">
      <w:pPr>
        <w:pStyle w:val="PL"/>
      </w:pPr>
      <w:r>
        <w:tab/>
        <w:t>&lt;xs:element name="MbmsSaId" type="sealloc:tLocationType" minOccurs="0"/&gt;</w:t>
      </w:r>
    </w:p>
    <w:p w14:paraId="1B79CBE7" w14:textId="77777777" w:rsidR="004D31A4" w:rsidRDefault="004D31A4" w:rsidP="004D31A4">
      <w:pPr>
        <w:pStyle w:val="PL"/>
      </w:pPr>
      <w:r>
        <w:tab/>
        <w:t>&lt;xs:element name="MbsfnArea" type="sealloc:tLocationType" minOccurs="0"/&gt;</w:t>
      </w:r>
    </w:p>
    <w:p w14:paraId="2A903004" w14:textId="77777777" w:rsidR="004D31A4" w:rsidRDefault="004D31A4" w:rsidP="004D31A4">
      <w:pPr>
        <w:pStyle w:val="PL"/>
      </w:pPr>
      <w:r>
        <w:tab/>
        <w:t>&lt;xs:element name="LatestCoordinate" type="sealloc:tPointCoordinate" minOccurs="0"/&gt;</w:t>
      </w:r>
    </w:p>
    <w:p w14:paraId="788ED949" w14:textId="77777777" w:rsidR="004D31A4" w:rsidRDefault="004D31A4" w:rsidP="004D31A4">
      <w:pPr>
        <w:pStyle w:val="PL"/>
      </w:pPr>
      <w:r>
        <w:tab/>
        <w:t>&lt;xs:any namespace="##other" processContents="lax" minOccurs="0" maxOccurs="unbounded"/&gt;</w:t>
      </w:r>
    </w:p>
    <w:p w14:paraId="1B32C72F" w14:textId="77777777" w:rsidR="004D31A4" w:rsidRPr="00587E76" w:rsidRDefault="004D31A4" w:rsidP="004D31A4">
      <w:pPr>
        <w:pStyle w:val="PL"/>
      </w:pPr>
      <w:r>
        <w:tab/>
      </w:r>
      <w:r w:rsidRPr="0098763C">
        <w:t>&lt;xs:element name="anyExt" type="</w:t>
      </w:r>
      <w:r>
        <w:t>sealloc:</w:t>
      </w:r>
      <w:r w:rsidRPr="0098763C">
        <w:t>anyExtType" minOccurs="0"/&gt;</w:t>
      </w:r>
    </w:p>
    <w:p w14:paraId="06102979" w14:textId="77777777" w:rsidR="004D31A4" w:rsidRDefault="004D31A4" w:rsidP="004D31A4">
      <w:pPr>
        <w:pStyle w:val="PL"/>
      </w:pPr>
      <w:r>
        <w:tab/>
        <w:t>&lt;/xs:sequence&gt;</w:t>
      </w:r>
    </w:p>
    <w:p w14:paraId="3513C0CD" w14:textId="77777777" w:rsidR="004D31A4" w:rsidRDefault="004D31A4" w:rsidP="004D31A4">
      <w:pPr>
        <w:pStyle w:val="PL"/>
      </w:pPr>
      <w:r>
        <w:tab/>
        <w:t>&lt;xs:anyAttribute namespace="##any" processContents="lax"/&gt;</w:t>
      </w:r>
    </w:p>
    <w:p w14:paraId="51D85B01" w14:textId="77777777" w:rsidR="004D31A4" w:rsidRDefault="004D31A4" w:rsidP="004D31A4">
      <w:pPr>
        <w:pStyle w:val="PL"/>
      </w:pPr>
      <w:r>
        <w:tab/>
        <w:t>&lt;/xs:complexType&gt;</w:t>
      </w:r>
    </w:p>
    <w:p w14:paraId="742809BB" w14:textId="77777777" w:rsidR="004D31A4" w:rsidRDefault="004D31A4" w:rsidP="004D31A4">
      <w:pPr>
        <w:pStyle w:val="PL"/>
      </w:pPr>
    </w:p>
    <w:p w14:paraId="3F0A3901" w14:textId="77777777" w:rsidR="004D31A4" w:rsidRDefault="004D31A4" w:rsidP="004D31A4">
      <w:pPr>
        <w:pStyle w:val="PL"/>
      </w:pPr>
      <w:r>
        <w:tab/>
      </w:r>
      <w:r>
        <w:t>&lt;xs:complexType name="contentType"&gt;</w:t>
      </w:r>
    </w:p>
    <w:p w14:paraId="0639AEC3" w14:textId="77777777" w:rsidR="004D31A4" w:rsidRDefault="004D31A4" w:rsidP="004D31A4">
      <w:pPr>
        <w:pStyle w:val="PL"/>
      </w:pPr>
      <w:r>
        <w:t xml:space="preserve">    &lt;xs:choice&gt;</w:t>
      </w:r>
    </w:p>
    <w:p w14:paraId="6DF228AF" w14:textId="77777777" w:rsidR="004D31A4" w:rsidRDefault="004D31A4" w:rsidP="004D31A4">
      <w:pPr>
        <w:pStyle w:val="PL"/>
      </w:pPr>
      <w:r>
        <w:t xml:space="preserve">      &lt;xs:element name="sealURI" type="xs:anyURI"/&gt;</w:t>
      </w:r>
    </w:p>
    <w:p w14:paraId="7E0FA41A" w14:textId="77777777" w:rsidR="004D31A4" w:rsidRDefault="004D31A4" w:rsidP="004D31A4">
      <w:pPr>
        <w:pStyle w:val="PL"/>
      </w:pPr>
      <w:r>
        <w:t xml:space="preserve">      &lt;xs:element name="sealString" type="xs:string"/&gt;</w:t>
      </w:r>
    </w:p>
    <w:p w14:paraId="39177441" w14:textId="77777777" w:rsidR="004D31A4" w:rsidRDefault="004D31A4" w:rsidP="004D31A4">
      <w:pPr>
        <w:pStyle w:val="PL"/>
      </w:pPr>
      <w:r>
        <w:t xml:space="preserve">      &lt;xs:element name="sealBoolean" type="xs:boolean"/&gt;</w:t>
      </w:r>
    </w:p>
    <w:p w14:paraId="53D3B05D" w14:textId="77777777" w:rsidR="004D31A4" w:rsidRDefault="004D31A4" w:rsidP="004D31A4">
      <w:pPr>
        <w:pStyle w:val="PL"/>
      </w:pPr>
      <w:r>
        <w:t xml:space="preserve">      &lt;xs:any namespace="##other" processContents="lax"/&gt;</w:t>
      </w:r>
    </w:p>
    <w:p w14:paraId="7B21B5F3" w14:textId="77777777" w:rsidR="004D31A4" w:rsidRDefault="004D31A4" w:rsidP="004D31A4">
      <w:pPr>
        <w:pStyle w:val="PL"/>
      </w:pPr>
      <w:r>
        <w:t xml:space="preserve">    &lt;/xs:choice&gt;</w:t>
      </w:r>
    </w:p>
    <w:p w14:paraId="574E2722" w14:textId="77777777" w:rsidR="004D31A4" w:rsidRDefault="004D31A4" w:rsidP="004D31A4">
      <w:pPr>
        <w:pStyle w:val="PL"/>
      </w:pPr>
      <w:r>
        <w:t xml:space="preserve">    &lt;xs:attribute name="type" type="</w:t>
      </w:r>
      <w:r>
        <w:rPr>
          <w:lang w:val="en-US"/>
        </w:rPr>
        <w:t>sealloc:</w:t>
      </w:r>
      <w:r>
        <w:t>protectionType"/&gt;</w:t>
      </w:r>
    </w:p>
    <w:p w14:paraId="6C4026EE" w14:textId="77777777" w:rsidR="004D31A4" w:rsidRDefault="004D31A4" w:rsidP="004D31A4">
      <w:pPr>
        <w:pStyle w:val="PL"/>
      </w:pPr>
      <w:r>
        <w:lastRenderedPageBreak/>
        <w:t xml:space="preserve">    &lt;xs:anyAttribute namespace="##any" processContents="lax"/&gt;</w:t>
      </w:r>
    </w:p>
    <w:p w14:paraId="742261A8" w14:textId="301E45D6" w:rsidR="004D31A4" w:rsidRDefault="004D31A4" w:rsidP="004D31A4">
      <w:pPr>
        <w:pStyle w:val="PL"/>
      </w:pPr>
      <w:r>
        <w:tab/>
      </w:r>
      <w:r>
        <w:t>&lt;/xs:complexType&gt;</w:t>
      </w:r>
    </w:p>
    <w:p w14:paraId="66096B21" w14:textId="77777777" w:rsidR="004D31A4" w:rsidRDefault="004D31A4" w:rsidP="004D31A4">
      <w:pPr>
        <w:pStyle w:val="PL"/>
      </w:pPr>
    </w:p>
    <w:p w14:paraId="125FCFFF" w14:textId="77777777" w:rsidR="004D31A4" w:rsidRDefault="004D31A4" w:rsidP="004D31A4">
      <w:pPr>
        <w:pStyle w:val="PL"/>
      </w:pPr>
      <w:r w:rsidRPr="00EB0562">
        <w:tab/>
      </w:r>
      <w:r>
        <w:t>&lt;xs:complexType name="tIDsListType"&gt;</w:t>
      </w:r>
    </w:p>
    <w:p w14:paraId="00BB188C" w14:textId="77777777" w:rsidR="004D31A4" w:rsidRDefault="004D31A4" w:rsidP="004D31A4">
      <w:pPr>
        <w:pStyle w:val="PL"/>
      </w:pPr>
      <w:r>
        <w:tab/>
        <w:t>&lt;xs:choice</w:t>
      </w:r>
      <w:r>
        <w:t xml:space="preserve"> </w:t>
      </w:r>
      <w:r w:rsidRPr="004B39BF">
        <w:t>maxOccurs="unbounded"</w:t>
      </w:r>
      <w:r>
        <w:t>&gt;</w:t>
      </w:r>
    </w:p>
    <w:p w14:paraId="24A95B19" w14:textId="77777777" w:rsidR="004D31A4" w:rsidRDefault="004D31A4" w:rsidP="004D31A4">
      <w:pPr>
        <w:pStyle w:val="PL"/>
      </w:pPr>
      <w:r>
        <w:tab/>
        <w:t>&lt;xs:element name=</w:t>
      </w:r>
      <w:r w:rsidRPr="00DB1907">
        <w:t>"VAL-user-id" type="seal</w:t>
      </w:r>
      <w:r>
        <w:t>loc</w:t>
      </w:r>
      <w:r w:rsidRPr="00DB1907">
        <w:t>:contentType" minOccurs="0"/&gt;</w:t>
      </w:r>
    </w:p>
    <w:p w14:paraId="10189651" w14:textId="77777777" w:rsidR="004D31A4" w:rsidRDefault="004D31A4" w:rsidP="004D31A4">
      <w:pPr>
        <w:pStyle w:val="PL"/>
      </w:pPr>
      <w:r>
        <w:tab/>
        <w:t>&lt;xs:any namespace="##other" processContents="lax" minOccurs="0" maxOccurs="unbounded"/&gt;</w:t>
      </w:r>
    </w:p>
    <w:p w14:paraId="1A4B644D" w14:textId="77777777" w:rsidR="004D31A4" w:rsidRPr="00587E76" w:rsidRDefault="004D31A4" w:rsidP="004D31A4">
      <w:pPr>
        <w:pStyle w:val="PL"/>
      </w:pPr>
      <w:r>
        <w:tab/>
      </w:r>
      <w:r w:rsidRPr="0098763C">
        <w:t>&lt;xs:element name="anyExt" type="</w:t>
      </w:r>
      <w:r>
        <w:t>sealloc:</w:t>
      </w:r>
      <w:r w:rsidRPr="0098763C">
        <w:t>anyExtType" minOccurs="0"/&gt;</w:t>
      </w:r>
    </w:p>
    <w:p w14:paraId="5953A903" w14:textId="77777777" w:rsidR="004D31A4" w:rsidRDefault="004D31A4" w:rsidP="004D31A4">
      <w:pPr>
        <w:pStyle w:val="PL"/>
      </w:pPr>
      <w:r>
        <w:tab/>
        <w:t>&lt;/xs:choice&gt;</w:t>
      </w:r>
    </w:p>
    <w:p w14:paraId="7987C1C6" w14:textId="77777777" w:rsidR="004D31A4" w:rsidRDefault="004D31A4" w:rsidP="004D31A4">
      <w:pPr>
        <w:pStyle w:val="PL"/>
      </w:pPr>
      <w:r>
        <w:tab/>
        <w:t>&lt;xs:anyAttribute namespace="##any" processContents="lax"/&gt;</w:t>
      </w:r>
    </w:p>
    <w:p w14:paraId="6821BDD1" w14:textId="77777777" w:rsidR="004D31A4" w:rsidRDefault="004D31A4" w:rsidP="004D31A4">
      <w:pPr>
        <w:pStyle w:val="PL"/>
      </w:pPr>
      <w:r>
        <w:tab/>
        <w:t>&lt;/xs:complexType&gt;</w:t>
      </w:r>
    </w:p>
    <w:p w14:paraId="717BE28D" w14:textId="77777777" w:rsidR="004D31A4" w:rsidRDefault="004D31A4" w:rsidP="004D31A4">
      <w:pPr>
        <w:pStyle w:val="PL"/>
      </w:pPr>
    </w:p>
    <w:p w14:paraId="38AF1D14" w14:textId="77777777" w:rsidR="004D31A4" w:rsidRPr="004F4351" w:rsidRDefault="004D31A4" w:rsidP="004D31A4">
      <w:pPr>
        <w:pStyle w:val="PL"/>
      </w:pPr>
      <w:r>
        <w:tab/>
      </w:r>
      <w:r w:rsidRPr="004F4351">
        <w:t>&lt;xs:simpleType name="t</w:t>
      </w:r>
      <w:r w:rsidRPr="004F4351">
        <w:rPr>
          <w:lang w:val="en-US"/>
        </w:rPr>
        <w:t>Accuracy</w:t>
      </w:r>
      <w:r w:rsidRPr="004F4351">
        <w:t>Type"&gt;</w:t>
      </w:r>
    </w:p>
    <w:p w14:paraId="30FB6ACC" w14:textId="77777777" w:rsidR="004D31A4" w:rsidRPr="004F4351" w:rsidRDefault="004D31A4" w:rsidP="004D31A4">
      <w:pPr>
        <w:pStyle w:val="PL"/>
        <w:rPr>
          <w:lang w:val="fr-FR"/>
        </w:rPr>
      </w:pPr>
      <w:r w:rsidRPr="004F4351">
        <w:tab/>
      </w:r>
      <w:r w:rsidRPr="004F4351">
        <w:rPr>
          <w:lang w:val="fr-FR"/>
        </w:rPr>
        <w:t>&lt;xs:restriction base="xs:float"&gt;</w:t>
      </w:r>
    </w:p>
    <w:p w14:paraId="383CE87B" w14:textId="77777777" w:rsidR="004D31A4" w:rsidRPr="004F4351" w:rsidRDefault="004D31A4" w:rsidP="004D31A4">
      <w:pPr>
        <w:pStyle w:val="PL"/>
      </w:pPr>
      <w:r w:rsidRPr="004F4351">
        <w:rPr>
          <w:lang w:val="fr-FR"/>
        </w:rPr>
        <w:tab/>
      </w:r>
      <w:r w:rsidRPr="004F4351">
        <w:t>&lt;xs:minInclusive value="0"/&gt;</w:t>
      </w:r>
    </w:p>
    <w:p w14:paraId="13AF7E65" w14:textId="77777777" w:rsidR="004D31A4" w:rsidRPr="004F4351" w:rsidRDefault="004D31A4" w:rsidP="004D31A4">
      <w:pPr>
        <w:pStyle w:val="PL"/>
      </w:pPr>
      <w:r w:rsidRPr="004F4351">
        <w:tab/>
        <w:t>&lt;/xs:restriction&gt;</w:t>
      </w:r>
    </w:p>
    <w:p w14:paraId="4E9095A6" w14:textId="77777777" w:rsidR="004D31A4" w:rsidRPr="004F4351" w:rsidRDefault="004D31A4" w:rsidP="004D31A4">
      <w:pPr>
        <w:pStyle w:val="PL"/>
      </w:pPr>
      <w:r w:rsidRPr="004F4351">
        <w:tab/>
        <w:t>&lt;/xs:simpleType&gt;</w:t>
      </w:r>
    </w:p>
    <w:p w14:paraId="1BC9DA8C" w14:textId="77777777" w:rsidR="004D31A4" w:rsidRPr="004F4351" w:rsidRDefault="004D31A4" w:rsidP="004D31A4">
      <w:pPr>
        <w:pStyle w:val="PL"/>
        <w:rPr>
          <w:lang w:eastAsia="zh-CN"/>
        </w:rPr>
      </w:pPr>
    </w:p>
    <w:p w14:paraId="29D1ED26" w14:textId="77777777" w:rsidR="004D31A4" w:rsidRPr="004F4351" w:rsidRDefault="004D31A4" w:rsidP="004D31A4">
      <w:pPr>
        <w:pStyle w:val="PL"/>
      </w:pPr>
      <w:r w:rsidRPr="004F4351">
        <w:tab/>
        <w:t>&lt;xs:simpleType name="</w:t>
      </w:r>
      <w:r w:rsidRPr="004F4351">
        <w:rPr>
          <w:rFonts w:hint="eastAsia"/>
          <w:lang w:eastAsia="zh-CN"/>
        </w:rPr>
        <w:t>t</w:t>
      </w:r>
      <w:r w:rsidRPr="004F4351">
        <w:t>ResponseTimeType"&gt;</w:t>
      </w:r>
    </w:p>
    <w:p w14:paraId="75839ECC" w14:textId="77777777" w:rsidR="004D31A4" w:rsidRPr="004F4351" w:rsidRDefault="004D31A4" w:rsidP="004D31A4">
      <w:pPr>
        <w:pStyle w:val="PL"/>
      </w:pPr>
      <w:r w:rsidRPr="004F4351">
        <w:tab/>
        <w:t>&lt;xs:restriction base="xs:string"&gt;</w:t>
      </w:r>
    </w:p>
    <w:p w14:paraId="556FE9B3" w14:textId="77777777" w:rsidR="004D31A4" w:rsidRPr="004F4351" w:rsidRDefault="004D31A4" w:rsidP="004D31A4">
      <w:pPr>
        <w:pStyle w:val="PL"/>
        <w:rPr>
          <w:lang w:eastAsia="zh-CN"/>
        </w:rPr>
      </w:pPr>
      <w:r w:rsidRPr="004F4351">
        <w:tab/>
        <w:t>&lt;xs:enumeration value="</w:t>
      </w:r>
      <w:r w:rsidRPr="004F4351">
        <w:rPr>
          <w:lang w:val="en-US"/>
        </w:rPr>
        <w:t>LOW_DELAY</w:t>
      </w:r>
      <w:r w:rsidRPr="004F4351">
        <w:t>"/&gt;</w:t>
      </w:r>
    </w:p>
    <w:p w14:paraId="41655FF4" w14:textId="77777777" w:rsidR="004D31A4" w:rsidRPr="004F4351" w:rsidRDefault="004D31A4" w:rsidP="004D31A4">
      <w:pPr>
        <w:pStyle w:val="PL"/>
        <w:rPr>
          <w:lang w:eastAsia="zh-CN"/>
        </w:rPr>
      </w:pPr>
      <w:r w:rsidRPr="004F4351">
        <w:tab/>
        <w:t>&lt;xs:enumeration value="</w:t>
      </w:r>
      <w:r w:rsidRPr="004F4351">
        <w:rPr>
          <w:lang w:val="en-US"/>
        </w:rPr>
        <w:t>DELAY_TOLERANT</w:t>
      </w:r>
      <w:r w:rsidRPr="004F4351">
        <w:t>"/&gt;</w:t>
      </w:r>
    </w:p>
    <w:p w14:paraId="691EEB01" w14:textId="77777777" w:rsidR="004D31A4" w:rsidRPr="004F4351" w:rsidRDefault="004D31A4" w:rsidP="004D31A4">
      <w:pPr>
        <w:pStyle w:val="PL"/>
        <w:rPr>
          <w:lang w:eastAsia="zh-CN"/>
        </w:rPr>
      </w:pPr>
      <w:r w:rsidRPr="004F4351">
        <w:tab/>
        <w:t>&lt;xs:enumeration value="</w:t>
      </w:r>
      <w:r w:rsidRPr="004F4351">
        <w:rPr>
          <w:lang w:val="en-US" w:eastAsia="zh-CN"/>
        </w:rPr>
        <w:t>NO</w:t>
      </w:r>
      <w:r w:rsidRPr="004F4351">
        <w:rPr>
          <w:lang w:val="en-US"/>
        </w:rPr>
        <w:t>_DELAY</w:t>
      </w:r>
      <w:r w:rsidRPr="004F4351">
        <w:t>"/&gt;</w:t>
      </w:r>
    </w:p>
    <w:p w14:paraId="622A7D9F" w14:textId="77777777" w:rsidR="004D31A4" w:rsidRPr="004F4351" w:rsidRDefault="004D31A4" w:rsidP="004D31A4">
      <w:pPr>
        <w:pStyle w:val="PL"/>
      </w:pPr>
      <w:r w:rsidRPr="004F4351">
        <w:tab/>
        <w:t>&lt;/xs:restriction&gt;</w:t>
      </w:r>
    </w:p>
    <w:p w14:paraId="13222B0F" w14:textId="77777777" w:rsidR="004D31A4" w:rsidRPr="004F4351" w:rsidRDefault="004D31A4" w:rsidP="004D31A4">
      <w:pPr>
        <w:pStyle w:val="PL"/>
      </w:pPr>
      <w:r w:rsidRPr="004F4351">
        <w:tab/>
        <w:t>&lt;/xs:simpleType&gt;</w:t>
      </w:r>
    </w:p>
    <w:p w14:paraId="20DAA050" w14:textId="77777777" w:rsidR="004D31A4" w:rsidRPr="004F4351" w:rsidRDefault="004D31A4" w:rsidP="004D31A4">
      <w:pPr>
        <w:pStyle w:val="PL"/>
        <w:rPr>
          <w:lang w:eastAsia="zh-CN"/>
        </w:rPr>
      </w:pPr>
    </w:p>
    <w:p w14:paraId="7E44E9EF" w14:textId="77777777" w:rsidR="004D31A4" w:rsidRPr="004F4351" w:rsidRDefault="004D31A4" w:rsidP="004D31A4">
      <w:pPr>
        <w:pStyle w:val="PL"/>
      </w:pPr>
      <w:r w:rsidRPr="004F4351">
        <w:tab/>
        <w:t>&lt;xs:simpleType name="</w:t>
      </w:r>
      <w:r w:rsidRPr="004F4351">
        <w:rPr>
          <w:rFonts w:hint="eastAsia"/>
          <w:lang w:eastAsia="zh-CN"/>
        </w:rPr>
        <w:t>t</w:t>
      </w:r>
      <w:r w:rsidRPr="004F4351">
        <w:t>LcsQosClassType"&gt;</w:t>
      </w:r>
    </w:p>
    <w:p w14:paraId="34CF83F7" w14:textId="77777777" w:rsidR="004D31A4" w:rsidRPr="004F4351" w:rsidRDefault="004D31A4" w:rsidP="004D31A4">
      <w:pPr>
        <w:pStyle w:val="PL"/>
      </w:pPr>
      <w:r w:rsidRPr="004F4351">
        <w:tab/>
        <w:t>&lt;xs:restriction base="xs:string"&gt;</w:t>
      </w:r>
    </w:p>
    <w:p w14:paraId="1806643D" w14:textId="77777777" w:rsidR="004D31A4" w:rsidRPr="004F4351" w:rsidRDefault="004D31A4" w:rsidP="004D31A4">
      <w:pPr>
        <w:pStyle w:val="PL"/>
        <w:rPr>
          <w:lang w:eastAsia="zh-CN"/>
        </w:rPr>
      </w:pPr>
      <w:r w:rsidRPr="004F4351">
        <w:tab/>
        <w:t>&lt;xs:enumeration value="</w:t>
      </w:r>
      <w:r w:rsidRPr="004F4351">
        <w:rPr>
          <w:lang w:val="en-US"/>
        </w:rPr>
        <w:t>BEST_EFFORT</w:t>
      </w:r>
      <w:r w:rsidRPr="004F4351">
        <w:t>"/&gt;</w:t>
      </w:r>
    </w:p>
    <w:p w14:paraId="484032E7" w14:textId="77777777" w:rsidR="004D31A4" w:rsidRPr="004F4351" w:rsidRDefault="004D31A4" w:rsidP="004D31A4">
      <w:pPr>
        <w:pStyle w:val="PL"/>
        <w:rPr>
          <w:lang w:eastAsia="zh-CN"/>
        </w:rPr>
      </w:pPr>
      <w:r w:rsidRPr="004F4351">
        <w:tab/>
        <w:t>&lt;xs:enumeration value="</w:t>
      </w:r>
      <w:r w:rsidRPr="004F4351">
        <w:rPr>
          <w:lang w:val="en-US"/>
        </w:rPr>
        <w:t>ASSURED</w:t>
      </w:r>
      <w:r w:rsidRPr="004F4351">
        <w:t>"/&gt;</w:t>
      </w:r>
    </w:p>
    <w:p w14:paraId="61EDB157" w14:textId="77777777" w:rsidR="004D31A4" w:rsidRPr="004F4351" w:rsidRDefault="004D31A4" w:rsidP="004D31A4">
      <w:pPr>
        <w:pStyle w:val="PL"/>
        <w:rPr>
          <w:lang w:eastAsia="zh-CN"/>
        </w:rPr>
      </w:pPr>
      <w:r w:rsidRPr="004F4351">
        <w:tab/>
        <w:t>&lt;xs:enumeration value="</w:t>
      </w:r>
      <w:r w:rsidRPr="004F4351">
        <w:rPr>
          <w:lang w:eastAsia="zh-CN"/>
        </w:rPr>
        <w:t>MULTIPLE_QOS</w:t>
      </w:r>
      <w:r w:rsidRPr="004F4351">
        <w:t>"/&gt;</w:t>
      </w:r>
    </w:p>
    <w:p w14:paraId="76B9463F" w14:textId="77777777" w:rsidR="004D31A4" w:rsidRPr="004F4351" w:rsidRDefault="004D31A4" w:rsidP="004D31A4">
      <w:pPr>
        <w:pStyle w:val="PL"/>
      </w:pPr>
      <w:r w:rsidRPr="004F4351">
        <w:tab/>
        <w:t>&lt;/xs:restriction&gt;</w:t>
      </w:r>
    </w:p>
    <w:p w14:paraId="3CC8D174" w14:textId="77777777" w:rsidR="004D31A4" w:rsidRDefault="004D31A4" w:rsidP="004D31A4">
      <w:pPr>
        <w:pStyle w:val="PL"/>
      </w:pPr>
      <w:r w:rsidRPr="004F4351">
        <w:tab/>
        <w:t>&lt;/xs:simpleType&gt;</w:t>
      </w:r>
    </w:p>
    <w:p w14:paraId="7F181EA3" w14:textId="77777777" w:rsidR="004D31A4" w:rsidRDefault="004D31A4" w:rsidP="004D31A4">
      <w:pPr>
        <w:pStyle w:val="PL"/>
        <w:rPr>
          <w:lang w:eastAsia="zh-CN"/>
        </w:rPr>
      </w:pPr>
    </w:p>
    <w:p w14:paraId="5B5C48B3" w14:textId="77777777" w:rsidR="004D31A4" w:rsidRPr="008B4095" w:rsidRDefault="004D31A4" w:rsidP="004D31A4">
      <w:pPr>
        <w:pStyle w:val="PL"/>
        <w:rPr>
          <w:lang w:eastAsia="zh-CN"/>
        </w:rPr>
      </w:pPr>
      <w:r w:rsidRPr="008B4095">
        <w:rPr>
          <w:lang w:eastAsia="zh-CN"/>
        </w:rPr>
        <w:tab/>
        <w:t>&lt;xs:complexType name="anyExtType"&gt;</w:t>
      </w:r>
    </w:p>
    <w:p w14:paraId="7E5DF408" w14:textId="77777777" w:rsidR="004D31A4" w:rsidRPr="008B4095" w:rsidRDefault="004D31A4" w:rsidP="004D31A4">
      <w:pPr>
        <w:pStyle w:val="PL"/>
        <w:rPr>
          <w:lang w:eastAsia="zh-CN"/>
        </w:rPr>
      </w:pPr>
      <w:r w:rsidRPr="008B4095">
        <w:rPr>
          <w:lang w:eastAsia="zh-CN"/>
        </w:rPr>
        <w:tab/>
      </w:r>
      <w:r w:rsidRPr="008B4095">
        <w:rPr>
          <w:lang w:eastAsia="zh-CN"/>
        </w:rPr>
        <w:tab/>
        <w:t>&lt;xs:sequence&gt;</w:t>
      </w:r>
    </w:p>
    <w:p w14:paraId="7567E485" w14:textId="77777777" w:rsidR="004D31A4" w:rsidRPr="008B4095" w:rsidRDefault="004D31A4" w:rsidP="004D31A4">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2DB6A7D8" w14:textId="77777777" w:rsidR="004D31A4" w:rsidRPr="008B4095" w:rsidRDefault="004D31A4" w:rsidP="004D31A4">
      <w:pPr>
        <w:pStyle w:val="PL"/>
        <w:rPr>
          <w:lang w:eastAsia="zh-CN"/>
        </w:rPr>
      </w:pPr>
      <w:r w:rsidRPr="008B4095">
        <w:rPr>
          <w:lang w:eastAsia="zh-CN"/>
        </w:rPr>
        <w:tab/>
      </w:r>
      <w:r w:rsidRPr="008B4095">
        <w:rPr>
          <w:lang w:eastAsia="zh-CN"/>
        </w:rPr>
        <w:tab/>
        <w:t>&lt;/xs:sequence&gt;</w:t>
      </w:r>
    </w:p>
    <w:p w14:paraId="5351E81A" w14:textId="77777777" w:rsidR="004D31A4" w:rsidRPr="008B4095" w:rsidRDefault="004D31A4" w:rsidP="004D31A4">
      <w:pPr>
        <w:pStyle w:val="PL"/>
        <w:rPr>
          <w:lang w:eastAsia="zh-CN"/>
        </w:rPr>
      </w:pPr>
      <w:r w:rsidRPr="008B4095">
        <w:rPr>
          <w:lang w:eastAsia="zh-CN"/>
        </w:rPr>
        <w:tab/>
        <w:t>&lt;/xs:complexType&gt;</w:t>
      </w:r>
    </w:p>
    <w:p w14:paraId="0E7DAB37" w14:textId="08421719" w:rsidR="00583FB8" w:rsidRPr="00B16EA9" w:rsidRDefault="004D31A4" w:rsidP="004D31A4">
      <w:pPr>
        <w:pStyle w:val="PL"/>
        <w:rPr>
          <w:lang w:eastAsia="zh-CN"/>
        </w:rPr>
      </w:pPr>
      <w:r>
        <w:rPr>
          <w:rFonts w:hint="eastAsia"/>
          <w:lang w:eastAsia="zh-CN"/>
        </w:rPr>
        <w:t>&lt;</w:t>
      </w:r>
      <w:r>
        <w:rPr>
          <w:lang w:eastAsia="zh-CN"/>
        </w:rPr>
        <w:t>/xs:schema&gt;</w:t>
      </w:r>
    </w:p>
    <w:p w14:paraId="061E1E3F" w14:textId="77777777" w:rsidR="00583FB8" w:rsidRPr="00586AED" w:rsidRDefault="00583FB8" w:rsidP="004D31A4">
      <w:pPr>
        <w:pStyle w:val="PL"/>
      </w:pPr>
    </w:p>
    <w:p w14:paraId="4C3DA82B" w14:textId="77777777" w:rsidR="00A658FD" w:rsidRPr="0073469F" w:rsidRDefault="00A658FD" w:rsidP="00C23116">
      <w:pPr>
        <w:pStyle w:val="Heading2"/>
      </w:pPr>
      <w:bookmarkStart w:id="566" w:name="_CR7_5"/>
      <w:bookmarkStart w:id="567" w:name="_Toc45281912"/>
      <w:bookmarkStart w:id="568" w:name="_Toc51933142"/>
      <w:bookmarkStart w:id="569" w:name="_Toc193393834"/>
      <w:bookmarkEnd w:id="553"/>
      <w:bookmarkEnd w:id="554"/>
      <w:bookmarkEnd w:id="555"/>
      <w:bookmarkEnd w:id="556"/>
      <w:bookmarkEnd w:id="557"/>
      <w:bookmarkEnd w:id="558"/>
      <w:bookmarkEnd w:id="559"/>
      <w:bookmarkEnd w:id="560"/>
      <w:bookmarkEnd w:id="561"/>
      <w:bookmarkEnd w:id="562"/>
      <w:bookmarkEnd w:id="563"/>
      <w:bookmarkEnd w:id="566"/>
      <w:r>
        <w:t>7.5</w:t>
      </w:r>
      <w:r w:rsidRPr="0073469F">
        <w:tab/>
      </w:r>
      <w:r>
        <w:t>Data semantics</w:t>
      </w:r>
      <w:bookmarkEnd w:id="549"/>
      <w:bookmarkEnd w:id="550"/>
      <w:bookmarkEnd w:id="567"/>
      <w:bookmarkEnd w:id="568"/>
      <w:bookmarkEnd w:id="569"/>
    </w:p>
    <w:p w14:paraId="73C60D7D" w14:textId="15B3ECA2" w:rsidR="00C761AC" w:rsidRDefault="001245B3" w:rsidP="00C761AC">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and &lt;</w:t>
      </w:r>
      <w:r>
        <w:rPr>
          <w:rFonts w:hint="eastAsia"/>
          <w:lang w:eastAsia="zh-CN"/>
        </w:rPr>
        <w:t>location-QoS</w:t>
      </w:r>
      <w:r>
        <w:t>&gt;</w:t>
      </w:r>
      <w:r w:rsidRPr="0073469F">
        <w:t>sub</w:t>
      </w:r>
      <w:r>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552FE92A" w:rsidR="00C05675" w:rsidRDefault="00C05675" w:rsidP="00C05675">
      <w:pPr>
        <w:pStyle w:val="B1"/>
      </w:pPr>
      <w:r>
        <w:rPr>
          <w:lang w:val="en-US"/>
        </w:rPr>
        <w:t>d)</w:t>
      </w:r>
      <w:r>
        <w:rPr>
          <w:lang w:val="en-US"/>
        </w:rPr>
        <w:tab/>
      </w:r>
      <w:r>
        <w:t>&lt;expiry-time&gt;, an element specifying expiry time for subscription in seconds.</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lastRenderedPageBreak/>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7691F9B9"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59263514" w14:textId="0B6DFA9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264CBEEA"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 and</w:t>
      </w:r>
    </w:p>
    <w:p w14:paraId="26A860E2" w14:textId="6EAA1EC2" w:rsidR="00D26BEA" w:rsidRPr="0090546D" w:rsidRDefault="00D26BEA" w:rsidP="00D26BEA">
      <w:pPr>
        <w:pStyle w:val="B1"/>
        <w:overflowPunct/>
        <w:autoSpaceDE/>
        <w:autoSpaceDN/>
        <w:adjustRightInd/>
        <w:textAlignment w:val="auto"/>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the subscription identifier value which uniquely identifies the subscription against which the notificaiton shall be processed.</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lastRenderedPageBreak/>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lastRenderedPageBreak/>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lastRenderedPageBreak/>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2C4CA025" w:rsidR="001D3DBD" w:rsidRDefault="001D3DBD" w:rsidP="001D3DBD">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77777777"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04A71665" w14:textId="1B0084F9" w:rsidR="00633163" w:rsidRDefault="00633163" w:rsidP="005B2D69">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lastRenderedPageBreak/>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lastRenderedPageBreak/>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lastRenderedPageBreak/>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12A87A0C" w:rsidR="00D41733" w:rsidRDefault="00D41733" w:rsidP="00D41733">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3289B461" w:rsidR="00567E10" w:rsidRDefault="00567E10" w:rsidP="00567E10">
      <w:pPr>
        <w:pStyle w:val="B1"/>
        <w:ind w:left="0" w:firstLine="0"/>
        <w:rPr>
          <w:lang w:eastAsia="zh-CN"/>
        </w:rPr>
      </w:pPr>
      <w:r w:rsidRPr="00C366B5">
        <w:t>&lt;</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77777777"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77777777"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1C9E03A4" w14:textId="738611C4" w:rsidR="00C1092F" w:rsidRPr="00AA2749"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570" w:name="_CR7_6"/>
      <w:bookmarkStart w:id="571" w:name="_Toc34303607"/>
      <w:bookmarkStart w:id="572" w:name="_Toc34403889"/>
      <w:bookmarkStart w:id="573" w:name="_Toc45281913"/>
      <w:bookmarkStart w:id="574" w:name="_Toc51933143"/>
      <w:bookmarkStart w:id="575" w:name="_Toc193393835"/>
      <w:bookmarkEnd w:id="570"/>
      <w:r>
        <w:t>7.6</w:t>
      </w:r>
      <w:r w:rsidRPr="0073469F">
        <w:tab/>
      </w:r>
      <w:r>
        <w:t>MIME type</w:t>
      </w:r>
      <w:bookmarkEnd w:id="571"/>
      <w:bookmarkEnd w:id="572"/>
      <w:bookmarkEnd w:id="573"/>
      <w:bookmarkEnd w:id="574"/>
      <w:bookmarkEnd w:id="575"/>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576" w:name="_CR7_7"/>
      <w:bookmarkStart w:id="577" w:name="_Toc34303608"/>
      <w:bookmarkStart w:id="578" w:name="_Toc34403890"/>
      <w:bookmarkStart w:id="579" w:name="_Toc45281914"/>
      <w:bookmarkStart w:id="580" w:name="_Toc51933144"/>
      <w:bookmarkStart w:id="581" w:name="_Toc193393836"/>
      <w:bookmarkEnd w:id="576"/>
      <w:r>
        <w:lastRenderedPageBreak/>
        <w:t>7.7</w:t>
      </w:r>
      <w:r w:rsidRPr="0073469F">
        <w:tab/>
        <w:t>IANA registration template</w:t>
      </w:r>
      <w:bookmarkEnd w:id="577"/>
      <w:bookmarkEnd w:id="578"/>
      <w:bookmarkEnd w:id="579"/>
      <w:bookmarkEnd w:id="580"/>
      <w:bookmarkEnd w:id="581"/>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lastRenderedPageBreak/>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582" w:name="_CR8"/>
      <w:bookmarkStart w:id="583" w:name="_Toc20156398"/>
      <w:bookmarkStart w:id="584" w:name="_Toc27501556"/>
      <w:bookmarkStart w:id="585" w:name="_Toc36049682"/>
      <w:bookmarkStart w:id="586" w:name="_Toc45210448"/>
      <w:bookmarkStart w:id="587" w:name="_Toc51861275"/>
      <w:bookmarkStart w:id="588" w:name="_Toc59212599"/>
      <w:bookmarkStart w:id="589" w:name="_Toc193393837"/>
      <w:bookmarkEnd w:id="582"/>
      <w:r>
        <w:t>8</w:t>
      </w:r>
      <w:r>
        <w:tab/>
        <w:t>SEAL Off-network Location Management protocol message formats</w:t>
      </w:r>
      <w:bookmarkEnd w:id="583"/>
      <w:bookmarkEnd w:id="584"/>
      <w:bookmarkEnd w:id="585"/>
      <w:bookmarkEnd w:id="586"/>
      <w:bookmarkEnd w:id="587"/>
      <w:bookmarkEnd w:id="588"/>
      <w:bookmarkEnd w:id="589"/>
    </w:p>
    <w:p w14:paraId="54D91B85" w14:textId="77777777" w:rsidR="000B16AE" w:rsidRDefault="000B16AE" w:rsidP="00C23116">
      <w:pPr>
        <w:pStyle w:val="Heading2"/>
      </w:pPr>
      <w:bookmarkStart w:id="590" w:name="_CR8_1"/>
      <w:bookmarkStart w:id="591" w:name="_Toc20156399"/>
      <w:bookmarkStart w:id="592" w:name="_Toc27501557"/>
      <w:bookmarkStart w:id="593" w:name="_Toc36049683"/>
      <w:bookmarkStart w:id="594" w:name="_Toc45210449"/>
      <w:bookmarkStart w:id="595" w:name="_Toc51861276"/>
      <w:bookmarkStart w:id="596" w:name="_Toc59212600"/>
      <w:bookmarkStart w:id="597" w:name="_Toc193393838"/>
      <w:bookmarkEnd w:id="590"/>
      <w:r>
        <w:t>8.1</w:t>
      </w:r>
      <w:r>
        <w:tab/>
        <w:t>Functional definitions and contents</w:t>
      </w:r>
      <w:bookmarkEnd w:id="591"/>
      <w:bookmarkEnd w:id="592"/>
      <w:bookmarkEnd w:id="593"/>
      <w:bookmarkEnd w:id="594"/>
      <w:bookmarkEnd w:id="595"/>
      <w:bookmarkEnd w:id="596"/>
      <w:bookmarkEnd w:id="597"/>
    </w:p>
    <w:p w14:paraId="28019FA0" w14:textId="77777777" w:rsidR="000B16AE" w:rsidRDefault="000B16AE" w:rsidP="00C23116">
      <w:pPr>
        <w:pStyle w:val="Heading3"/>
      </w:pPr>
      <w:bookmarkStart w:id="598" w:name="_CR8_1_1"/>
      <w:bookmarkStart w:id="599" w:name="_Toc20156400"/>
      <w:bookmarkStart w:id="600" w:name="_Toc27501558"/>
      <w:bookmarkStart w:id="601" w:name="_Toc36049684"/>
      <w:bookmarkStart w:id="602" w:name="_Toc45210450"/>
      <w:bookmarkStart w:id="603" w:name="_Toc51861277"/>
      <w:bookmarkStart w:id="604" w:name="_Toc59212601"/>
      <w:bookmarkStart w:id="605" w:name="_Toc193393839"/>
      <w:bookmarkEnd w:id="598"/>
      <w:r>
        <w:rPr>
          <w:lang w:eastAsia="ko-KR"/>
        </w:rPr>
        <w:t>8.1.1</w:t>
      </w:r>
      <w:r>
        <w:tab/>
        <w:t>General</w:t>
      </w:r>
      <w:bookmarkEnd w:id="599"/>
      <w:bookmarkEnd w:id="600"/>
      <w:bookmarkEnd w:id="601"/>
      <w:bookmarkEnd w:id="602"/>
      <w:bookmarkEnd w:id="603"/>
      <w:bookmarkEnd w:id="604"/>
      <w:bookmarkEnd w:id="605"/>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606" w:name="_CR8_1_2"/>
      <w:bookmarkStart w:id="607" w:name="_Toc20156401"/>
      <w:bookmarkStart w:id="608" w:name="_Toc27501559"/>
      <w:bookmarkStart w:id="609" w:name="_Toc36049685"/>
      <w:bookmarkStart w:id="610" w:name="_Toc45210451"/>
      <w:bookmarkStart w:id="611" w:name="_Toc51861278"/>
      <w:bookmarkStart w:id="612" w:name="_Toc59212602"/>
      <w:bookmarkStart w:id="613" w:name="_Toc193393840"/>
      <w:bookmarkEnd w:id="606"/>
      <w:r>
        <w:rPr>
          <w:lang w:eastAsia="ko-KR"/>
        </w:rPr>
        <w:t>8.1.2</w:t>
      </w:r>
      <w:r>
        <w:tab/>
        <w:t>Off-network location management</w:t>
      </w:r>
      <w:r>
        <w:rPr>
          <w:lang w:eastAsia="ko-KR"/>
        </w:rPr>
        <w:t xml:space="preserve"> message</w:t>
      </w:r>
      <w:bookmarkEnd w:id="607"/>
      <w:bookmarkEnd w:id="608"/>
      <w:bookmarkEnd w:id="609"/>
      <w:bookmarkEnd w:id="610"/>
      <w:bookmarkEnd w:id="611"/>
      <w:bookmarkEnd w:id="612"/>
      <w:bookmarkEnd w:id="613"/>
    </w:p>
    <w:p w14:paraId="46F3D64B" w14:textId="77777777" w:rsidR="000B16AE" w:rsidRDefault="000B16AE" w:rsidP="00C23116">
      <w:pPr>
        <w:pStyle w:val="Heading4"/>
        <w:rPr>
          <w:lang w:eastAsia="zh-CN"/>
        </w:rPr>
      </w:pPr>
      <w:bookmarkStart w:id="614" w:name="_CR8_1_2_1"/>
      <w:bookmarkStart w:id="615" w:name="_Toc20156402"/>
      <w:bookmarkStart w:id="616" w:name="_Toc27501560"/>
      <w:bookmarkStart w:id="617" w:name="_Toc36049686"/>
      <w:bookmarkStart w:id="618" w:name="_Toc45210452"/>
      <w:bookmarkStart w:id="619" w:name="_Toc51861279"/>
      <w:bookmarkStart w:id="620" w:name="_Toc59212603"/>
      <w:bookmarkStart w:id="621" w:name="_Toc193393841"/>
      <w:bookmarkEnd w:id="614"/>
      <w:r>
        <w:rPr>
          <w:lang w:eastAsia="zh-CN"/>
        </w:rPr>
        <w:t>8.1.2.1</w:t>
      </w:r>
      <w:r>
        <w:rPr>
          <w:lang w:eastAsia="zh-CN"/>
        </w:rPr>
        <w:tab/>
        <w:t>Message definition</w:t>
      </w:r>
      <w:bookmarkEnd w:id="615"/>
      <w:bookmarkEnd w:id="616"/>
      <w:bookmarkEnd w:id="617"/>
      <w:bookmarkEnd w:id="618"/>
      <w:bookmarkEnd w:id="619"/>
      <w:bookmarkEnd w:id="620"/>
      <w:bookmarkEnd w:id="621"/>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bookmarkStart w:id="622" w:name="_CRTable8_1_2_11"/>
      <w:r>
        <w:lastRenderedPageBreak/>
        <w:t>Table </w:t>
      </w:r>
      <w:bookmarkEnd w:id="622"/>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5B896912" w:rsidR="000F1B7C" w:rsidRPr="00C23116" w:rsidRDefault="00261EE1" w:rsidP="0096546D">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623" w:name="_CR8_2"/>
      <w:bookmarkStart w:id="624" w:name="_Toc45210495"/>
      <w:bookmarkStart w:id="625" w:name="_Toc51861322"/>
      <w:bookmarkStart w:id="626" w:name="_Toc59212646"/>
      <w:bookmarkStart w:id="627" w:name="_Toc193393842"/>
      <w:bookmarkEnd w:id="623"/>
      <w:r>
        <w:t>8.2</w:t>
      </w:r>
      <w:r>
        <w:tab/>
        <w:t>General message format and information elements coding</w:t>
      </w:r>
      <w:bookmarkEnd w:id="624"/>
      <w:bookmarkEnd w:id="625"/>
      <w:bookmarkEnd w:id="626"/>
      <w:bookmarkEnd w:id="627"/>
    </w:p>
    <w:p w14:paraId="442E18E4" w14:textId="77777777" w:rsidR="000B16AE" w:rsidRDefault="000B16AE" w:rsidP="00C23116">
      <w:pPr>
        <w:pStyle w:val="Heading3"/>
        <w:rPr>
          <w:lang w:eastAsia="ko-KR"/>
        </w:rPr>
      </w:pPr>
      <w:bookmarkStart w:id="628" w:name="_CR8_2_1"/>
      <w:bookmarkStart w:id="629" w:name="_Toc20156442"/>
      <w:bookmarkStart w:id="630" w:name="_Toc27501600"/>
      <w:bookmarkStart w:id="631" w:name="_Toc36049726"/>
      <w:bookmarkStart w:id="632" w:name="_Toc45210496"/>
      <w:bookmarkStart w:id="633" w:name="_Toc51861323"/>
      <w:bookmarkStart w:id="634" w:name="_Toc59212647"/>
      <w:bookmarkStart w:id="635" w:name="_Toc193393843"/>
      <w:bookmarkEnd w:id="628"/>
      <w:r>
        <w:t>8.2.1</w:t>
      </w:r>
      <w:r>
        <w:rPr>
          <w:lang w:eastAsia="ko-KR"/>
        </w:rPr>
        <w:tab/>
        <w:t>General</w:t>
      </w:r>
      <w:bookmarkEnd w:id="629"/>
      <w:bookmarkEnd w:id="630"/>
      <w:bookmarkEnd w:id="631"/>
      <w:bookmarkEnd w:id="632"/>
      <w:bookmarkEnd w:id="633"/>
      <w:bookmarkEnd w:id="634"/>
      <w:bookmarkEnd w:id="635"/>
    </w:p>
    <w:p w14:paraId="377DB9BF" w14:textId="77777777" w:rsidR="000B16AE" w:rsidRDefault="000B16AE" w:rsidP="00C23116">
      <w:pPr>
        <w:pStyle w:val="Heading3"/>
        <w:rPr>
          <w:lang w:eastAsia="ko-KR"/>
        </w:rPr>
      </w:pPr>
      <w:bookmarkStart w:id="636" w:name="_CR8_2_2"/>
      <w:bookmarkStart w:id="637" w:name="_Toc20156443"/>
      <w:bookmarkStart w:id="638" w:name="_Toc27501601"/>
      <w:bookmarkStart w:id="639" w:name="_Toc36049727"/>
      <w:bookmarkStart w:id="640" w:name="_Toc45210497"/>
      <w:bookmarkStart w:id="641" w:name="_Toc51861324"/>
      <w:bookmarkStart w:id="642" w:name="_Toc59212648"/>
      <w:bookmarkStart w:id="643" w:name="_Toc193393844"/>
      <w:bookmarkEnd w:id="636"/>
      <w:r>
        <w:t>8.2.2</w:t>
      </w:r>
      <w:r>
        <w:rPr>
          <w:lang w:eastAsia="ko-KR"/>
        </w:rPr>
        <w:tab/>
        <w:t>Message type</w:t>
      </w:r>
      <w:bookmarkEnd w:id="637"/>
      <w:bookmarkEnd w:id="638"/>
      <w:bookmarkEnd w:id="639"/>
      <w:bookmarkEnd w:id="640"/>
      <w:bookmarkEnd w:id="641"/>
      <w:bookmarkEnd w:id="642"/>
      <w:bookmarkEnd w:id="643"/>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bookmarkStart w:id="644" w:name="_CRTable8_2_21"/>
      <w:r>
        <w:t>Table </w:t>
      </w:r>
      <w:bookmarkEnd w:id="644"/>
      <w:r>
        <w:t>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645" w:name="_CR8_2_3"/>
      <w:bookmarkStart w:id="646" w:name="_Toc20156451"/>
      <w:bookmarkStart w:id="647" w:name="_Toc27501609"/>
      <w:bookmarkStart w:id="648" w:name="_Toc36049735"/>
      <w:bookmarkStart w:id="649" w:name="_Toc45210505"/>
      <w:bookmarkStart w:id="650" w:name="_Toc51861332"/>
      <w:bookmarkStart w:id="651" w:name="_Toc59212656"/>
      <w:bookmarkStart w:id="652" w:name="_Toc193393845"/>
      <w:bookmarkEnd w:id="645"/>
      <w:r>
        <w:t>8.2.3</w:t>
      </w:r>
      <w:r>
        <w:tab/>
      </w:r>
      <w:bookmarkEnd w:id="646"/>
      <w:bookmarkEnd w:id="647"/>
      <w:bookmarkEnd w:id="648"/>
      <w:bookmarkEnd w:id="649"/>
      <w:bookmarkEnd w:id="650"/>
      <w:bookmarkEnd w:id="651"/>
      <w:r>
        <w:rPr>
          <w:lang w:eastAsia="zh-CN"/>
        </w:rPr>
        <w:t>VAL user ID</w:t>
      </w:r>
      <w:bookmarkEnd w:id="65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bookmarkStart w:id="653" w:name="_CRTable8_2_31"/>
      <w:r>
        <w:t>Table </w:t>
      </w:r>
      <w:bookmarkEnd w:id="653"/>
      <w:r>
        <w:t xml:space="preserve">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654" w:name="_CR8_2_4"/>
      <w:bookmarkStart w:id="655" w:name="_Toc20156453"/>
      <w:bookmarkStart w:id="656" w:name="_Toc27501611"/>
      <w:bookmarkStart w:id="657" w:name="_Toc36049737"/>
      <w:bookmarkStart w:id="658" w:name="_Toc45210507"/>
      <w:bookmarkStart w:id="659" w:name="_Toc51861334"/>
      <w:bookmarkStart w:id="660" w:name="_Toc59212658"/>
      <w:bookmarkStart w:id="661" w:name="_Toc193393846"/>
      <w:bookmarkEnd w:id="654"/>
      <w:r>
        <w:t>8.2.4</w:t>
      </w:r>
      <w:r>
        <w:rPr>
          <w:lang w:eastAsia="ko-KR"/>
        </w:rPr>
        <w:tab/>
      </w:r>
      <w:bookmarkEnd w:id="655"/>
      <w:bookmarkEnd w:id="656"/>
      <w:bookmarkEnd w:id="657"/>
      <w:bookmarkEnd w:id="658"/>
      <w:bookmarkEnd w:id="659"/>
      <w:bookmarkEnd w:id="660"/>
      <w:r w:rsidRPr="009D2E51">
        <w:rPr>
          <w:lang w:eastAsia="ko-KR"/>
        </w:rPr>
        <w:t>Message Data</w:t>
      </w:r>
      <w:bookmarkEnd w:id="661"/>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bookmarkStart w:id="662" w:name="_CRTable8_2_41"/>
      <w:r>
        <w:t>Table </w:t>
      </w:r>
      <w:bookmarkEnd w:id="662"/>
      <w:r>
        <w:t>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663" w:name="_CR8_2_5"/>
      <w:bookmarkStart w:id="664" w:name="_Toc193393847"/>
      <w:bookmarkEnd w:id="663"/>
      <w:r>
        <w:t>8.2.5</w:t>
      </w:r>
      <w:r>
        <w:rPr>
          <w:lang w:eastAsia="ko-KR"/>
        </w:rPr>
        <w:tab/>
        <w:t>Cause</w:t>
      </w:r>
      <w:bookmarkEnd w:id="664"/>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395B17A8" w:rsidR="000B16AE" w:rsidRDefault="000B16AE" w:rsidP="000B16AE">
      <w:r>
        <w:t xml:space="preserve">The </w:t>
      </w:r>
      <w:r>
        <w:rPr>
          <w:lang w:eastAsia="ko-KR"/>
        </w:rPr>
        <w:t>Cause</w:t>
      </w:r>
      <w:r>
        <w:t xml:space="preserve"> information element is a type </w:t>
      </w:r>
      <w:r w:rsidR="00565EE9">
        <w:t>4</w:t>
      </w:r>
      <w:r>
        <w:t xml:space="preserve">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65EE9" w14:paraId="1F1131B5" w14:textId="77777777" w:rsidTr="002D70F8">
        <w:trPr>
          <w:cantSplit/>
          <w:jc w:val="center"/>
        </w:trPr>
        <w:tc>
          <w:tcPr>
            <w:tcW w:w="709" w:type="dxa"/>
            <w:tcBorders>
              <w:top w:val="nil"/>
              <w:left w:val="nil"/>
              <w:bottom w:val="nil"/>
              <w:right w:val="nil"/>
            </w:tcBorders>
            <w:hideMark/>
          </w:tcPr>
          <w:p w14:paraId="5095360F" w14:textId="77777777" w:rsidR="00565EE9" w:rsidRDefault="00565EE9" w:rsidP="002D70F8">
            <w:pPr>
              <w:pStyle w:val="TAC"/>
            </w:pPr>
            <w:r>
              <w:t>8</w:t>
            </w:r>
          </w:p>
        </w:tc>
        <w:tc>
          <w:tcPr>
            <w:tcW w:w="781" w:type="dxa"/>
            <w:tcBorders>
              <w:top w:val="nil"/>
              <w:left w:val="nil"/>
              <w:bottom w:val="nil"/>
              <w:right w:val="nil"/>
            </w:tcBorders>
            <w:hideMark/>
          </w:tcPr>
          <w:p w14:paraId="0747C049" w14:textId="77777777" w:rsidR="00565EE9" w:rsidRDefault="00565EE9" w:rsidP="002D70F8">
            <w:pPr>
              <w:pStyle w:val="TAC"/>
            </w:pPr>
            <w:r>
              <w:t>7</w:t>
            </w:r>
          </w:p>
        </w:tc>
        <w:tc>
          <w:tcPr>
            <w:tcW w:w="780" w:type="dxa"/>
            <w:tcBorders>
              <w:top w:val="nil"/>
              <w:left w:val="nil"/>
              <w:bottom w:val="nil"/>
              <w:right w:val="nil"/>
            </w:tcBorders>
            <w:hideMark/>
          </w:tcPr>
          <w:p w14:paraId="66A85409" w14:textId="77777777" w:rsidR="00565EE9" w:rsidRDefault="00565EE9" w:rsidP="002D70F8">
            <w:pPr>
              <w:pStyle w:val="TAC"/>
            </w:pPr>
            <w:r>
              <w:t>6</w:t>
            </w:r>
          </w:p>
        </w:tc>
        <w:tc>
          <w:tcPr>
            <w:tcW w:w="779" w:type="dxa"/>
            <w:tcBorders>
              <w:top w:val="nil"/>
              <w:left w:val="nil"/>
              <w:bottom w:val="nil"/>
              <w:right w:val="nil"/>
            </w:tcBorders>
            <w:hideMark/>
          </w:tcPr>
          <w:p w14:paraId="62ACBADA" w14:textId="77777777" w:rsidR="00565EE9" w:rsidRDefault="00565EE9" w:rsidP="002D70F8">
            <w:pPr>
              <w:pStyle w:val="TAC"/>
            </w:pPr>
            <w:r>
              <w:t>5</w:t>
            </w:r>
          </w:p>
        </w:tc>
        <w:tc>
          <w:tcPr>
            <w:tcW w:w="496" w:type="dxa"/>
            <w:tcBorders>
              <w:top w:val="nil"/>
              <w:left w:val="nil"/>
              <w:bottom w:val="nil"/>
              <w:right w:val="nil"/>
            </w:tcBorders>
            <w:hideMark/>
          </w:tcPr>
          <w:p w14:paraId="17893861" w14:textId="77777777" w:rsidR="00565EE9" w:rsidRDefault="00565EE9" w:rsidP="002D70F8">
            <w:pPr>
              <w:pStyle w:val="TAC"/>
            </w:pPr>
            <w:r>
              <w:t>4</w:t>
            </w:r>
          </w:p>
        </w:tc>
        <w:tc>
          <w:tcPr>
            <w:tcW w:w="709" w:type="dxa"/>
            <w:tcBorders>
              <w:top w:val="nil"/>
              <w:left w:val="nil"/>
              <w:bottom w:val="nil"/>
              <w:right w:val="nil"/>
            </w:tcBorders>
            <w:hideMark/>
          </w:tcPr>
          <w:p w14:paraId="0644AC65" w14:textId="77777777" w:rsidR="00565EE9" w:rsidRDefault="00565EE9" w:rsidP="002D70F8">
            <w:pPr>
              <w:pStyle w:val="TAC"/>
            </w:pPr>
            <w:r>
              <w:t>3</w:t>
            </w:r>
          </w:p>
        </w:tc>
        <w:tc>
          <w:tcPr>
            <w:tcW w:w="993" w:type="dxa"/>
            <w:tcBorders>
              <w:top w:val="nil"/>
              <w:left w:val="nil"/>
              <w:bottom w:val="nil"/>
              <w:right w:val="nil"/>
            </w:tcBorders>
            <w:hideMark/>
          </w:tcPr>
          <w:p w14:paraId="1396594A" w14:textId="77777777" w:rsidR="00565EE9" w:rsidRDefault="00565EE9" w:rsidP="002D70F8">
            <w:pPr>
              <w:pStyle w:val="TAC"/>
            </w:pPr>
            <w:r>
              <w:t>2</w:t>
            </w:r>
          </w:p>
        </w:tc>
        <w:tc>
          <w:tcPr>
            <w:tcW w:w="708" w:type="dxa"/>
            <w:tcBorders>
              <w:top w:val="nil"/>
              <w:left w:val="nil"/>
              <w:bottom w:val="nil"/>
              <w:right w:val="nil"/>
            </w:tcBorders>
            <w:hideMark/>
          </w:tcPr>
          <w:p w14:paraId="09EC2103" w14:textId="77777777" w:rsidR="00565EE9" w:rsidRDefault="00565EE9" w:rsidP="002D70F8">
            <w:pPr>
              <w:pStyle w:val="TAC"/>
            </w:pPr>
            <w:r>
              <w:t>1</w:t>
            </w:r>
          </w:p>
        </w:tc>
        <w:tc>
          <w:tcPr>
            <w:tcW w:w="1560" w:type="dxa"/>
            <w:tcBorders>
              <w:top w:val="nil"/>
              <w:left w:val="nil"/>
              <w:bottom w:val="nil"/>
              <w:right w:val="nil"/>
            </w:tcBorders>
          </w:tcPr>
          <w:p w14:paraId="42BB1B40" w14:textId="77777777" w:rsidR="00565EE9" w:rsidRDefault="00565EE9" w:rsidP="002D70F8">
            <w:pPr>
              <w:pStyle w:val="TAL"/>
            </w:pPr>
          </w:p>
        </w:tc>
      </w:tr>
      <w:tr w:rsidR="00565EE9" w14:paraId="594E4D31"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71AC9CDB" w14:textId="00303472" w:rsidR="00565EE9" w:rsidRPr="006B0622" w:rsidRDefault="00565EE9" w:rsidP="002D70F8">
            <w:pPr>
              <w:pStyle w:val="TAC"/>
            </w:pPr>
            <w:r>
              <w:t>Cause IEI</w:t>
            </w:r>
          </w:p>
        </w:tc>
        <w:tc>
          <w:tcPr>
            <w:tcW w:w="1560" w:type="dxa"/>
            <w:tcBorders>
              <w:top w:val="nil"/>
              <w:left w:val="nil"/>
              <w:bottom w:val="nil"/>
              <w:right w:val="nil"/>
            </w:tcBorders>
          </w:tcPr>
          <w:p w14:paraId="060A6EEE" w14:textId="77777777" w:rsidR="00565EE9" w:rsidRPr="006B0622" w:rsidRDefault="00565EE9" w:rsidP="002D70F8">
            <w:pPr>
              <w:pStyle w:val="TAL"/>
            </w:pPr>
            <w:r>
              <w:t>octet 1</w:t>
            </w:r>
          </w:p>
        </w:tc>
      </w:tr>
      <w:tr w:rsidR="00565EE9" w14:paraId="0C442D0B"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hideMark/>
          </w:tcPr>
          <w:p w14:paraId="2BF43B80" w14:textId="54589942" w:rsidR="00565EE9" w:rsidRDefault="00565EE9" w:rsidP="002D70F8">
            <w:pPr>
              <w:pStyle w:val="TAC"/>
            </w:pPr>
            <w:r>
              <w:t>Length of Cause contents</w:t>
            </w:r>
          </w:p>
        </w:tc>
        <w:tc>
          <w:tcPr>
            <w:tcW w:w="1560" w:type="dxa"/>
            <w:tcBorders>
              <w:top w:val="nil"/>
              <w:left w:val="nil"/>
              <w:bottom w:val="nil"/>
              <w:right w:val="nil"/>
            </w:tcBorders>
            <w:hideMark/>
          </w:tcPr>
          <w:p w14:paraId="539B6A27" w14:textId="77777777" w:rsidR="00565EE9" w:rsidRPr="006B0622" w:rsidRDefault="00565EE9" w:rsidP="002D70F8">
            <w:pPr>
              <w:pStyle w:val="TAL"/>
            </w:pPr>
            <w:r>
              <w:t>octet 2</w:t>
            </w:r>
          </w:p>
        </w:tc>
      </w:tr>
      <w:tr w:rsidR="00565EE9" w14:paraId="1F10ACC9"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2E80AE6D" w14:textId="77777777" w:rsidR="00565EE9" w:rsidRDefault="00565EE9" w:rsidP="002D70F8">
            <w:pPr>
              <w:pStyle w:val="TAC"/>
            </w:pPr>
          </w:p>
        </w:tc>
        <w:tc>
          <w:tcPr>
            <w:tcW w:w="1560" w:type="dxa"/>
            <w:tcBorders>
              <w:top w:val="nil"/>
              <w:left w:val="single" w:sz="4" w:space="0" w:color="auto"/>
              <w:bottom w:val="nil"/>
              <w:right w:val="nil"/>
            </w:tcBorders>
            <w:hideMark/>
          </w:tcPr>
          <w:p w14:paraId="19B0649D" w14:textId="77777777" w:rsidR="00565EE9" w:rsidRPr="006B0622" w:rsidRDefault="00565EE9" w:rsidP="002D70F8">
            <w:pPr>
              <w:pStyle w:val="TAL"/>
            </w:pPr>
            <w:r>
              <w:t>octet 3</w:t>
            </w:r>
          </w:p>
        </w:tc>
      </w:tr>
      <w:tr w:rsidR="00565EE9" w14:paraId="2F3DEE14" w14:textId="77777777" w:rsidTr="002D70F8">
        <w:trPr>
          <w:cantSplit/>
          <w:jc w:val="center"/>
        </w:trPr>
        <w:tc>
          <w:tcPr>
            <w:tcW w:w="5955" w:type="dxa"/>
            <w:gridSpan w:val="8"/>
            <w:tcBorders>
              <w:top w:val="nil"/>
              <w:left w:val="single" w:sz="4" w:space="0" w:color="auto"/>
              <w:bottom w:val="nil"/>
              <w:right w:val="single" w:sz="4" w:space="0" w:color="auto"/>
            </w:tcBorders>
            <w:hideMark/>
          </w:tcPr>
          <w:p w14:paraId="5DC15503" w14:textId="1D244EED" w:rsidR="00565EE9" w:rsidRDefault="00565EE9" w:rsidP="002D70F8">
            <w:pPr>
              <w:pStyle w:val="TAC"/>
            </w:pPr>
            <w:r>
              <w:t>Cause</w:t>
            </w:r>
          </w:p>
        </w:tc>
        <w:tc>
          <w:tcPr>
            <w:tcW w:w="1560" w:type="dxa"/>
            <w:tcBorders>
              <w:top w:val="nil"/>
              <w:left w:val="single" w:sz="4" w:space="0" w:color="auto"/>
              <w:bottom w:val="nil"/>
              <w:right w:val="nil"/>
            </w:tcBorders>
          </w:tcPr>
          <w:p w14:paraId="5CE7448E" w14:textId="77777777" w:rsidR="00565EE9" w:rsidRDefault="00565EE9" w:rsidP="002D70F8">
            <w:pPr>
              <w:pStyle w:val="TAL"/>
            </w:pPr>
          </w:p>
        </w:tc>
      </w:tr>
      <w:tr w:rsidR="00565EE9" w14:paraId="5309A197" w14:textId="77777777" w:rsidTr="002D70F8">
        <w:trPr>
          <w:cantSplit/>
          <w:jc w:val="center"/>
        </w:trPr>
        <w:tc>
          <w:tcPr>
            <w:tcW w:w="5955" w:type="dxa"/>
            <w:gridSpan w:val="8"/>
            <w:tcBorders>
              <w:top w:val="nil"/>
              <w:left w:val="single" w:sz="4" w:space="0" w:color="auto"/>
              <w:bottom w:val="single" w:sz="4" w:space="0" w:color="auto"/>
              <w:right w:val="single" w:sz="4" w:space="0" w:color="auto"/>
            </w:tcBorders>
          </w:tcPr>
          <w:p w14:paraId="75E33DB8" w14:textId="77777777" w:rsidR="00565EE9" w:rsidRDefault="00565EE9" w:rsidP="002D70F8">
            <w:pPr>
              <w:pStyle w:val="TAC"/>
            </w:pPr>
          </w:p>
        </w:tc>
        <w:tc>
          <w:tcPr>
            <w:tcW w:w="1560" w:type="dxa"/>
            <w:tcBorders>
              <w:top w:val="nil"/>
              <w:left w:val="single" w:sz="4" w:space="0" w:color="auto"/>
              <w:bottom w:val="nil"/>
              <w:right w:val="nil"/>
            </w:tcBorders>
            <w:hideMark/>
          </w:tcPr>
          <w:p w14:paraId="29C3AE7C" w14:textId="77777777" w:rsidR="00565EE9" w:rsidRDefault="00565EE9" w:rsidP="002D70F8">
            <w:pPr>
              <w:pStyle w:val="TAL"/>
            </w:pPr>
            <w:r>
              <w:t>octet 127</w:t>
            </w:r>
          </w:p>
        </w:tc>
      </w:tr>
    </w:tbl>
    <w:p w14:paraId="3388EFD4" w14:textId="77777777" w:rsidR="00565EE9" w:rsidRDefault="00565EE9" w:rsidP="00565EE9">
      <w:pPr>
        <w:pStyle w:val="TH"/>
      </w:pPr>
      <w:r>
        <w:t xml:space="preserve">Figure 8.2.5-1: </w:t>
      </w:r>
      <w:r>
        <w:rPr>
          <w:lang w:eastAsia="ko-KR"/>
        </w:rPr>
        <w:t>Cause</w:t>
      </w:r>
      <w:r>
        <w:t xml:space="preserve"> information element</w:t>
      </w:r>
    </w:p>
    <w:p w14:paraId="1E513C9D" w14:textId="77777777" w:rsidR="00565EE9" w:rsidRDefault="00565EE9" w:rsidP="00565EE9">
      <w:pPr>
        <w:pStyle w:val="TH"/>
      </w:pPr>
      <w:bookmarkStart w:id="665" w:name="_CRTable8_2_51"/>
      <w:bookmarkStart w:id="666" w:name="_Toc45197920"/>
      <w:bookmarkStart w:id="667" w:name="_Toc45695953"/>
      <w:bookmarkStart w:id="668" w:name="_Toc51851409"/>
      <w:r>
        <w:t>Table </w:t>
      </w:r>
      <w:bookmarkEnd w:id="665"/>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65EE9" w14:paraId="67942C3C" w14:textId="77777777" w:rsidTr="002D70F8">
        <w:trPr>
          <w:cantSplit/>
          <w:jc w:val="center"/>
        </w:trPr>
        <w:tc>
          <w:tcPr>
            <w:tcW w:w="7087" w:type="dxa"/>
            <w:tcBorders>
              <w:top w:val="single" w:sz="4" w:space="0" w:color="auto"/>
              <w:left w:val="single" w:sz="4" w:space="0" w:color="auto"/>
              <w:bottom w:val="nil"/>
              <w:right w:val="single" w:sz="4" w:space="0" w:color="auto"/>
            </w:tcBorders>
            <w:hideMark/>
          </w:tcPr>
          <w:p w14:paraId="2D8F253C" w14:textId="78CE08E3" w:rsidR="00565EE9" w:rsidRDefault="00565EE9" w:rsidP="002D70F8">
            <w:pPr>
              <w:pStyle w:val="TAL"/>
            </w:pPr>
            <w:r>
              <w:t>Cause is contained in octet 3 to octet n; Max value of 127 octets.</w:t>
            </w:r>
          </w:p>
        </w:tc>
      </w:tr>
      <w:tr w:rsidR="00565EE9" w14:paraId="4140274B" w14:textId="77777777" w:rsidTr="002D70F8">
        <w:trPr>
          <w:cantSplit/>
          <w:jc w:val="center"/>
        </w:trPr>
        <w:tc>
          <w:tcPr>
            <w:tcW w:w="7087" w:type="dxa"/>
            <w:tcBorders>
              <w:top w:val="nil"/>
              <w:left w:val="single" w:sz="4" w:space="0" w:color="auto"/>
              <w:bottom w:val="nil"/>
              <w:right w:val="single" w:sz="4" w:space="0" w:color="auto"/>
            </w:tcBorders>
          </w:tcPr>
          <w:p w14:paraId="3A71F7E7" w14:textId="77777777" w:rsidR="00565EE9" w:rsidRDefault="00565EE9" w:rsidP="002D70F8">
            <w:pPr>
              <w:pStyle w:val="TAL"/>
            </w:pPr>
          </w:p>
        </w:tc>
      </w:tr>
      <w:tr w:rsidR="00565EE9" w14:paraId="375E57EC" w14:textId="77777777" w:rsidTr="002D70F8">
        <w:trPr>
          <w:cantSplit/>
          <w:jc w:val="center"/>
        </w:trPr>
        <w:tc>
          <w:tcPr>
            <w:tcW w:w="7087" w:type="dxa"/>
            <w:tcBorders>
              <w:top w:val="nil"/>
              <w:left w:val="single" w:sz="4" w:space="0" w:color="auto"/>
              <w:bottom w:val="single" w:sz="4" w:space="0" w:color="auto"/>
              <w:right w:val="single" w:sz="4" w:space="0" w:color="auto"/>
            </w:tcBorders>
          </w:tcPr>
          <w:p w14:paraId="553041EF" w14:textId="77777777" w:rsidR="00565EE9" w:rsidRDefault="00565EE9" w:rsidP="002D70F8">
            <w:pPr>
              <w:pStyle w:val="TAL"/>
            </w:pPr>
          </w:p>
        </w:tc>
      </w:tr>
    </w:tbl>
    <w:p w14:paraId="395FDA5E" w14:textId="77777777" w:rsidR="00565EE9" w:rsidRDefault="00565EE9" w:rsidP="00565EE9"/>
    <w:p w14:paraId="63C842B5" w14:textId="013FE95B" w:rsidR="00B050E4" w:rsidRPr="00A07E7A" w:rsidRDefault="00B050E4" w:rsidP="00C23116">
      <w:pPr>
        <w:pStyle w:val="Heading3"/>
      </w:pPr>
      <w:bookmarkStart w:id="669" w:name="_CR8_2_6"/>
      <w:bookmarkStart w:id="670" w:name="_Toc193393848"/>
      <w:bookmarkEnd w:id="669"/>
      <w:r>
        <w:t>8</w:t>
      </w:r>
      <w:r w:rsidRPr="00A07E7A">
        <w:t>.2.</w:t>
      </w:r>
      <w:r>
        <w:t>6</w:t>
      </w:r>
      <w:r w:rsidRPr="00A07E7A">
        <w:tab/>
      </w:r>
      <w:r w:rsidRPr="00A07E7A">
        <w:rPr>
          <w:lang w:eastAsia="zh-CN"/>
        </w:rPr>
        <w:t>Message ID</w:t>
      </w:r>
      <w:bookmarkEnd w:id="666"/>
      <w:bookmarkEnd w:id="667"/>
      <w:bookmarkEnd w:id="668"/>
      <w:bookmarkEnd w:id="670"/>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bookmarkStart w:id="671" w:name="_CRFigure8_2_61"/>
      <w:r w:rsidRPr="00A07E7A">
        <w:t>Figure </w:t>
      </w:r>
      <w:bookmarkEnd w:id="671"/>
      <w:r>
        <w:t>8</w:t>
      </w:r>
      <w:r w:rsidRPr="00A07E7A">
        <w:t>.2.</w:t>
      </w:r>
      <w:r>
        <w:t>6</w:t>
      </w:r>
      <w:r w:rsidRPr="00A07E7A">
        <w:t>-1: Message ID value</w:t>
      </w:r>
    </w:p>
    <w:p w14:paraId="6CF2C90E" w14:textId="4D1FD6AA" w:rsidR="00B050E4" w:rsidRPr="00A07E7A" w:rsidRDefault="00B050E4" w:rsidP="00B050E4">
      <w:pPr>
        <w:pStyle w:val="TH"/>
      </w:pPr>
      <w:bookmarkStart w:id="672" w:name="_CRTable8_2_61"/>
      <w:r w:rsidRPr="00A07E7A">
        <w:t>Table </w:t>
      </w:r>
      <w:bookmarkEnd w:id="672"/>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673" w:name="_CR8_2_7"/>
      <w:bookmarkStart w:id="674" w:name="_Toc20215894"/>
      <w:bookmarkStart w:id="675" w:name="_Toc27496395"/>
      <w:bookmarkStart w:id="676" w:name="_Toc36108136"/>
      <w:bookmarkStart w:id="677" w:name="_Toc44598889"/>
      <w:bookmarkStart w:id="678" w:name="_Toc44602744"/>
      <w:bookmarkStart w:id="679" w:name="_Toc45197921"/>
      <w:bookmarkStart w:id="680" w:name="_Toc45695954"/>
      <w:bookmarkStart w:id="681" w:name="_Toc51851410"/>
      <w:bookmarkStart w:id="682" w:name="_Toc193393849"/>
      <w:bookmarkEnd w:id="673"/>
      <w:r>
        <w:t>8.2.7</w:t>
      </w:r>
      <w:r>
        <w:tab/>
      </w:r>
      <w:r w:rsidRPr="00A07E7A">
        <w:t>Reply</w:t>
      </w:r>
      <w:r>
        <w:t>-t</w:t>
      </w:r>
      <w:r w:rsidRPr="00A07E7A">
        <w:t xml:space="preserve">o </w:t>
      </w:r>
      <w:r w:rsidRPr="00A07E7A">
        <w:rPr>
          <w:lang w:eastAsia="zh-CN"/>
        </w:rPr>
        <w:t>message ID</w:t>
      </w:r>
      <w:bookmarkEnd w:id="674"/>
      <w:bookmarkEnd w:id="675"/>
      <w:bookmarkEnd w:id="676"/>
      <w:bookmarkEnd w:id="677"/>
      <w:bookmarkEnd w:id="678"/>
      <w:bookmarkEnd w:id="679"/>
      <w:bookmarkEnd w:id="680"/>
      <w:bookmarkEnd w:id="681"/>
      <w:bookmarkEnd w:id="682"/>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bookmarkStart w:id="683" w:name="_CRFigure8_2_71"/>
      <w:r w:rsidRPr="00A07E7A">
        <w:t>Figure </w:t>
      </w:r>
      <w:bookmarkEnd w:id="683"/>
      <w:r>
        <w:t>8.2.</w:t>
      </w:r>
      <w:r w:rsidR="000E3FC5">
        <w:t>7</w:t>
      </w:r>
      <w:r w:rsidRPr="00A07E7A">
        <w:t>-1: Reply</w:t>
      </w:r>
      <w:r>
        <w:t>-t</w:t>
      </w:r>
      <w:r w:rsidRPr="00A07E7A">
        <w:t>o message ID value</w:t>
      </w:r>
    </w:p>
    <w:p w14:paraId="6AB68B46" w14:textId="33A8E9B8" w:rsidR="00B050E4" w:rsidRPr="00A07E7A" w:rsidRDefault="00B050E4" w:rsidP="00B050E4">
      <w:pPr>
        <w:pStyle w:val="TH"/>
      </w:pPr>
      <w:bookmarkStart w:id="684" w:name="_CRTable8_2_71"/>
      <w:r w:rsidRPr="00A07E7A">
        <w:t>Table </w:t>
      </w:r>
      <w:bookmarkEnd w:id="684"/>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bookmarkStart w:id="685" w:name="_CRAnnexAnormative"/>
      <w:bookmarkEnd w:id="685"/>
      <w:r>
        <w:br w:type="page"/>
      </w:r>
      <w:bookmarkStart w:id="686" w:name="clause4"/>
      <w:bookmarkStart w:id="687" w:name="_Toc20156558"/>
      <w:bookmarkStart w:id="688" w:name="_Toc27501754"/>
      <w:bookmarkStart w:id="689" w:name="_Toc45281915"/>
      <w:bookmarkStart w:id="690" w:name="_Toc51933145"/>
      <w:bookmarkStart w:id="691" w:name="_Toc22042900"/>
      <w:bookmarkStart w:id="692" w:name="_Toc34303609"/>
      <w:bookmarkStart w:id="693" w:name="_Toc34403891"/>
      <w:bookmarkStart w:id="694" w:name="_Toc193393850"/>
      <w:bookmarkEnd w:id="686"/>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687"/>
      <w:bookmarkEnd w:id="688"/>
      <w:r w:rsidR="00283D83">
        <w:rPr>
          <w:lang w:val="en-US"/>
        </w:rPr>
        <w:t>Timers</w:t>
      </w:r>
      <w:bookmarkEnd w:id="689"/>
      <w:bookmarkEnd w:id="690"/>
      <w:bookmarkEnd w:id="694"/>
    </w:p>
    <w:p w14:paraId="4BC4CB29" w14:textId="2733BB05" w:rsidR="00283D83" w:rsidRDefault="00283D83" w:rsidP="00C23116">
      <w:pPr>
        <w:pStyle w:val="Heading1"/>
      </w:pPr>
      <w:bookmarkStart w:id="695" w:name="_CRA_1"/>
      <w:bookmarkStart w:id="696" w:name="_Toc20156559"/>
      <w:bookmarkStart w:id="697" w:name="_Toc27501755"/>
      <w:bookmarkStart w:id="698" w:name="_Toc45281916"/>
      <w:bookmarkStart w:id="699" w:name="_Toc51933146"/>
      <w:bookmarkStart w:id="700" w:name="_Toc193393851"/>
      <w:bookmarkEnd w:id="695"/>
      <w:r>
        <w:t>A</w:t>
      </w:r>
      <w:r w:rsidRPr="00F6303A">
        <w:t>.1</w:t>
      </w:r>
      <w:r w:rsidRPr="00F6303A">
        <w:tab/>
      </w:r>
      <w:bookmarkEnd w:id="696"/>
      <w:bookmarkEnd w:id="697"/>
      <w:r>
        <w:t>General</w:t>
      </w:r>
      <w:bookmarkEnd w:id="698"/>
      <w:bookmarkEnd w:id="699"/>
      <w:bookmarkEnd w:id="700"/>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701" w:name="_CRA_2"/>
      <w:bookmarkStart w:id="702" w:name="_Toc45281917"/>
      <w:bookmarkStart w:id="703" w:name="_Toc51933147"/>
      <w:bookmarkStart w:id="704" w:name="_Toc193393852"/>
      <w:bookmarkEnd w:id="701"/>
      <w:r>
        <w:t>A.2</w:t>
      </w:r>
      <w:r>
        <w:tab/>
        <w:t>On network timers</w:t>
      </w:r>
      <w:bookmarkEnd w:id="702"/>
      <w:bookmarkEnd w:id="703"/>
      <w:bookmarkEnd w:id="704"/>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705" w:name="_CRTableA_21"/>
      <w:r>
        <w:t>Table </w:t>
      </w:r>
      <w:bookmarkEnd w:id="705"/>
      <w:r>
        <w:t>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706" w:name="_CRA_3"/>
      <w:bookmarkStart w:id="707" w:name="_Toc193393853"/>
      <w:bookmarkEnd w:id="706"/>
      <w:r>
        <w:t>A.3</w:t>
      </w:r>
      <w:r>
        <w:tab/>
        <w:t>Off-network timers</w:t>
      </w:r>
      <w:bookmarkEnd w:id="707"/>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bookmarkStart w:id="708" w:name="_CRTableA_31"/>
      <w:r>
        <w:t>Table </w:t>
      </w:r>
      <w:bookmarkEnd w:id="708"/>
      <w:r>
        <w:t>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575D8A">
        <w:trPr>
          <w:cantSplit/>
          <w:trHeight w:val="288"/>
          <w:tblHeader/>
        </w:trPr>
        <w:tc>
          <w:tcPr>
            <w:tcW w:w="1487" w:type="dxa"/>
            <w:shd w:val="clear" w:color="auto" w:fill="auto"/>
            <w:vAlign w:val="center"/>
          </w:tcPr>
          <w:p w14:paraId="58FF8CB2" w14:textId="77777777" w:rsidR="009E3C64" w:rsidRPr="0073469F" w:rsidRDefault="009E3C64" w:rsidP="00575D8A">
            <w:pPr>
              <w:pStyle w:val="TAH"/>
            </w:pPr>
            <w:r w:rsidRPr="0073469F">
              <w:t>Timer</w:t>
            </w:r>
          </w:p>
        </w:tc>
        <w:tc>
          <w:tcPr>
            <w:tcW w:w="2755" w:type="dxa"/>
            <w:shd w:val="clear" w:color="auto" w:fill="auto"/>
            <w:vAlign w:val="center"/>
          </w:tcPr>
          <w:p w14:paraId="5EC56A5E" w14:textId="77777777" w:rsidR="009E3C64" w:rsidRPr="0073469F" w:rsidRDefault="009E3C64" w:rsidP="00575D8A">
            <w:pPr>
              <w:pStyle w:val="TAH"/>
            </w:pPr>
            <w:r w:rsidRPr="0073469F">
              <w:t>Timer value</w:t>
            </w:r>
          </w:p>
        </w:tc>
        <w:tc>
          <w:tcPr>
            <w:tcW w:w="2048" w:type="dxa"/>
            <w:shd w:val="clear" w:color="auto" w:fill="auto"/>
            <w:vAlign w:val="center"/>
          </w:tcPr>
          <w:p w14:paraId="568E92F4" w14:textId="77777777" w:rsidR="009E3C64" w:rsidRPr="0073469F" w:rsidRDefault="009E3C64" w:rsidP="00575D8A">
            <w:pPr>
              <w:pStyle w:val="TAH"/>
            </w:pPr>
            <w:r w:rsidRPr="0073469F">
              <w:t>Cause of start</w:t>
            </w:r>
          </w:p>
        </w:tc>
        <w:tc>
          <w:tcPr>
            <w:tcW w:w="1640" w:type="dxa"/>
            <w:shd w:val="clear" w:color="auto" w:fill="auto"/>
            <w:vAlign w:val="center"/>
          </w:tcPr>
          <w:p w14:paraId="36A88FAE" w14:textId="77777777" w:rsidR="009E3C64" w:rsidRPr="0073469F" w:rsidRDefault="009E3C64" w:rsidP="00575D8A">
            <w:pPr>
              <w:pStyle w:val="TAH"/>
            </w:pPr>
            <w:r w:rsidRPr="0073469F">
              <w:t>Normal stop</w:t>
            </w:r>
          </w:p>
        </w:tc>
        <w:tc>
          <w:tcPr>
            <w:tcW w:w="1699" w:type="dxa"/>
            <w:shd w:val="clear" w:color="auto" w:fill="auto"/>
            <w:vAlign w:val="center"/>
          </w:tcPr>
          <w:p w14:paraId="7B9CD568" w14:textId="77777777" w:rsidR="009E3C64" w:rsidRPr="0073469F" w:rsidRDefault="009E3C64" w:rsidP="00575D8A">
            <w:pPr>
              <w:pStyle w:val="TAH"/>
            </w:pPr>
            <w:r w:rsidRPr="0073469F">
              <w:t>On expiry</w:t>
            </w:r>
          </w:p>
        </w:tc>
      </w:tr>
      <w:tr w:rsidR="009E3C64" w:rsidRPr="0073469F" w14:paraId="5935F738" w14:textId="77777777" w:rsidTr="00575D8A">
        <w:trPr>
          <w:cantSplit/>
        </w:trPr>
        <w:tc>
          <w:tcPr>
            <w:tcW w:w="1487" w:type="dxa"/>
            <w:shd w:val="clear" w:color="auto" w:fill="auto"/>
          </w:tcPr>
          <w:p w14:paraId="750E539B" w14:textId="77777777" w:rsidR="009E3C64" w:rsidRPr="0073469F" w:rsidRDefault="009E3C64" w:rsidP="00575D8A">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575D8A">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575D8A">
            <w:pPr>
              <w:pStyle w:val="TAL"/>
              <w:rPr>
                <w:szCs w:val="18"/>
                <w:lang w:eastAsia="ko-KR"/>
              </w:rPr>
            </w:pPr>
          </w:p>
          <w:p w14:paraId="6F439010" w14:textId="77777777" w:rsidR="009E3C64" w:rsidRPr="0073469F" w:rsidRDefault="009E3C64" w:rsidP="00575D8A">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575D8A">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575D8A">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575D8A">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709" w:name="_CRAnnexBnormative"/>
      <w:bookmarkStart w:id="710" w:name="_Hlk106980903"/>
      <w:bookmarkStart w:id="711" w:name="_Toc193393854"/>
      <w:bookmarkEnd w:id="709"/>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711"/>
    </w:p>
    <w:p w14:paraId="1EEC99ED" w14:textId="4269C8BE" w:rsidR="000831F6" w:rsidRDefault="000831F6" w:rsidP="000831F6">
      <w:pPr>
        <w:pStyle w:val="Heading1"/>
      </w:pPr>
      <w:bookmarkStart w:id="712" w:name="_CRB_1"/>
      <w:bookmarkStart w:id="713" w:name="_Toc193393855"/>
      <w:bookmarkEnd w:id="712"/>
      <w:r>
        <w:t>B.1</w:t>
      </w:r>
      <w:r>
        <w:tab/>
        <w:t>General</w:t>
      </w:r>
      <w:bookmarkEnd w:id="713"/>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714" w:name="_CRB_2"/>
      <w:bookmarkStart w:id="715" w:name="_Toc193393856"/>
      <w:bookmarkEnd w:id="714"/>
      <w:r>
        <w:t>B.2</w:t>
      </w:r>
      <w:r>
        <w:tab/>
      </w:r>
      <w:r w:rsidRPr="00F8207F">
        <w:t>Data types applicable to multiple resource representations</w:t>
      </w:r>
      <w:bookmarkEnd w:id="715"/>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716" w:name="_CRB_2_1"/>
      <w:bookmarkStart w:id="717" w:name="_Toc24868466"/>
      <w:bookmarkStart w:id="718" w:name="_Toc34153974"/>
      <w:bookmarkStart w:id="719" w:name="_Toc36040918"/>
      <w:bookmarkStart w:id="720" w:name="_Toc36041231"/>
      <w:bookmarkStart w:id="721" w:name="_Toc43196515"/>
      <w:bookmarkStart w:id="722" w:name="_Toc43481285"/>
      <w:bookmarkStart w:id="723" w:name="_Toc45134562"/>
      <w:bookmarkStart w:id="724" w:name="_Toc51189094"/>
      <w:bookmarkStart w:id="725" w:name="_Toc51763770"/>
      <w:bookmarkStart w:id="726" w:name="_Toc57206002"/>
      <w:bookmarkStart w:id="727" w:name="_Toc59019343"/>
      <w:bookmarkStart w:id="728" w:name="_Toc99195502"/>
      <w:bookmarkStart w:id="729" w:name="_Toc193393857"/>
      <w:bookmarkEnd w:id="716"/>
      <w:r>
        <w:t>B.2</w:t>
      </w:r>
      <w:r w:rsidRPr="00FC34DC">
        <w:t>.1</w:t>
      </w:r>
      <w:r w:rsidRPr="00C77A9A">
        <w:tab/>
        <w:t>Referenced structured data types</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bookmarkStart w:id="730" w:name="_CRTableB_2_11"/>
      <w:r>
        <w:t>Table </w:t>
      </w:r>
      <w:bookmarkEnd w:id="730"/>
      <w:r>
        <w:t>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r w:rsidR="00637700" w14:paraId="2A4DDADC"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8E230E">
            <w:pPr>
              <w:pStyle w:val="TAL"/>
            </w:pPr>
            <w:r w:rsidRPr="0097248A">
              <w:rPr>
                <w:lang w:eastAsia="zh-CN"/>
              </w:rPr>
              <w:t>ScheduledCommunicationTime</w:t>
            </w:r>
          </w:p>
        </w:tc>
        <w:tc>
          <w:tcPr>
            <w:tcW w:w="1527"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8E230E">
            <w:pPr>
              <w:pStyle w:val="TAL"/>
              <w:rPr>
                <w:rFonts w:cs="Arial"/>
                <w:szCs w:val="18"/>
              </w:rPr>
            </w:pPr>
            <w:r w:rsidRPr="0026025C">
              <w:rPr>
                <w:rFonts w:cs="Arial"/>
                <w:szCs w:val="18"/>
                <w:lang w:eastAsia="zh-CN"/>
              </w:rPr>
              <w:t>Defines time schedule for communication</w:t>
            </w:r>
            <w:r>
              <w:rPr>
                <w:noProof/>
              </w:rPr>
              <w:t>.</w:t>
            </w:r>
          </w:p>
        </w:tc>
      </w:tr>
    </w:tbl>
    <w:p w14:paraId="6341BB11" w14:textId="77777777" w:rsidR="000831F6" w:rsidRDefault="000831F6" w:rsidP="000831F6"/>
    <w:p w14:paraId="6BB26C64" w14:textId="52FBE510" w:rsidR="000831F6" w:rsidRPr="00F11DF0" w:rsidRDefault="000831F6" w:rsidP="000831F6">
      <w:pPr>
        <w:pStyle w:val="Heading2"/>
      </w:pPr>
      <w:bookmarkStart w:id="731" w:name="_CRB_2_2"/>
      <w:bookmarkStart w:id="732" w:name="_Toc24868467"/>
      <w:bookmarkStart w:id="733" w:name="_Toc34153975"/>
      <w:bookmarkStart w:id="734" w:name="_Toc36040919"/>
      <w:bookmarkStart w:id="735" w:name="_Toc36041232"/>
      <w:bookmarkStart w:id="736" w:name="_Toc43196516"/>
      <w:bookmarkStart w:id="737" w:name="_Toc43481286"/>
      <w:bookmarkStart w:id="738" w:name="_Toc45134563"/>
      <w:bookmarkStart w:id="739" w:name="_Toc51189095"/>
      <w:bookmarkStart w:id="740" w:name="_Toc51763771"/>
      <w:bookmarkStart w:id="741" w:name="_Toc57206003"/>
      <w:bookmarkStart w:id="742" w:name="_Toc59019344"/>
      <w:bookmarkStart w:id="743" w:name="_Toc99195503"/>
      <w:bookmarkStart w:id="744" w:name="_Toc193393858"/>
      <w:bookmarkEnd w:id="731"/>
      <w:r>
        <w:t>B.2</w:t>
      </w:r>
      <w:r w:rsidRPr="00FC34DC">
        <w:t>.</w:t>
      </w:r>
      <w:r w:rsidRPr="00F11DF0">
        <w:t>2</w:t>
      </w:r>
      <w:r w:rsidRPr="00F11DF0">
        <w:tab/>
        <w:t>Referenced simple data types</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bookmarkStart w:id="745" w:name="_CRTableB_2_21"/>
      <w:r>
        <w:lastRenderedPageBreak/>
        <w:t>Table </w:t>
      </w:r>
      <w:bookmarkEnd w:id="745"/>
      <w:r>
        <w:rPr>
          <w:rFonts w:hint="eastAsia"/>
          <w:lang w:eastAsia="zh-CN"/>
        </w:rPr>
        <w:t>B.</w:t>
      </w:r>
      <w:r>
        <w:t>2.2-1: Referenced Simple Data Types</w:t>
      </w:r>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1349"/>
        <w:gridCol w:w="7"/>
        <w:gridCol w:w="1341"/>
        <w:gridCol w:w="24"/>
        <w:gridCol w:w="5659"/>
        <w:gridCol w:w="95"/>
      </w:tblGrid>
      <w:tr w:rsidR="000831F6" w14:paraId="5B7D4858" w14:textId="77777777" w:rsidTr="003D0657">
        <w:trPr>
          <w:gridBefore w:val="1"/>
          <w:gridAfter w:val="1"/>
          <w:wBefore w:w="6" w:type="pct"/>
          <w:wAfter w:w="56" w:type="pct"/>
        </w:trPr>
        <w:tc>
          <w:tcPr>
            <w:tcW w:w="795" w:type="pct"/>
            <w:shd w:val="clear" w:color="auto" w:fill="C0C0C0"/>
          </w:tcPr>
          <w:p w14:paraId="0A6783B0" w14:textId="77777777" w:rsidR="000831F6" w:rsidRDefault="000831F6" w:rsidP="008E230E">
            <w:pPr>
              <w:pStyle w:val="TAH"/>
            </w:pPr>
            <w:r>
              <w:t>Type name</w:t>
            </w:r>
          </w:p>
        </w:tc>
        <w:tc>
          <w:tcPr>
            <w:tcW w:w="794" w:type="pct"/>
            <w:gridSpan w:val="2"/>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49" w:type="pct"/>
            <w:gridSpan w:val="2"/>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3D0657">
        <w:trPr>
          <w:gridBefore w:val="1"/>
          <w:gridAfter w:val="1"/>
          <w:wBefore w:w="6" w:type="pct"/>
          <w:wAfter w:w="56" w:type="pct"/>
        </w:trPr>
        <w:tc>
          <w:tcPr>
            <w:tcW w:w="795" w:type="pct"/>
          </w:tcPr>
          <w:p w14:paraId="704D48F5" w14:textId="77777777" w:rsidR="000831F6" w:rsidRPr="009B75B7" w:rsidRDefault="000831F6" w:rsidP="008E230E">
            <w:pPr>
              <w:pStyle w:val="TAL"/>
            </w:pPr>
            <w:r w:rsidRPr="009B75B7">
              <w:t>Uinteger</w:t>
            </w:r>
          </w:p>
        </w:tc>
        <w:tc>
          <w:tcPr>
            <w:tcW w:w="794" w:type="pct"/>
            <w:gridSpan w:val="2"/>
          </w:tcPr>
          <w:p w14:paraId="5FF4DBE8" w14:textId="5160DEBB" w:rsidR="000831F6" w:rsidRPr="00DD5D88" w:rsidRDefault="000831F6" w:rsidP="008E230E">
            <w:pPr>
              <w:pStyle w:val="TAL"/>
            </w:pPr>
            <w:r>
              <w:t>3GPP TS 24.546 [29]</w:t>
            </w:r>
          </w:p>
        </w:tc>
        <w:tc>
          <w:tcPr>
            <w:tcW w:w="3349" w:type="pct"/>
            <w:gridSpan w:val="2"/>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3D0657">
        <w:trPr>
          <w:gridBefore w:val="1"/>
          <w:gridAfter w:val="1"/>
          <w:wBefore w:w="6" w:type="pct"/>
          <w:wAfter w:w="56" w:type="pct"/>
        </w:trPr>
        <w:tc>
          <w:tcPr>
            <w:tcW w:w="795" w:type="pct"/>
          </w:tcPr>
          <w:p w14:paraId="562EA09A" w14:textId="77777777" w:rsidR="000831F6" w:rsidRPr="009B75B7" w:rsidRDefault="000831F6" w:rsidP="008E230E">
            <w:pPr>
              <w:pStyle w:val="TAL"/>
            </w:pPr>
            <w:r>
              <w:t>CellId</w:t>
            </w:r>
          </w:p>
        </w:tc>
        <w:tc>
          <w:tcPr>
            <w:tcW w:w="794" w:type="pct"/>
            <w:gridSpan w:val="2"/>
          </w:tcPr>
          <w:p w14:paraId="55D427EF" w14:textId="2F0B27C0" w:rsidR="000831F6" w:rsidRDefault="000831F6" w:rsidP="008E230E">
            <w:pPr>
              <w:pStyle w:val="TAL"/>
            </w:pPr>
            <w:r>
              <w:t>3GPP TS 24.546 [29]</w:t>
            </w:r>
          </w:p>
        </w:tc>
        <w:tc>
          <w:tcPr>
            <w:tcW w:w="3349" w:type="pct"/>
            <w:gridSpan w:val="2"/>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3D0657">
        <w:trPr>
          <w:gridBefore w:val="1"/>
          <w:gridAfter w:val="1"/>
          <w:wBefore w:w="6" w:type="pct"/>
          <w:wAfter w:w="56" w:type="pct"/>
        </w:trPr>
        <w:tc>
          <w:tcPr>
            <w:tcW w:w="795" w:type="pct"/>
          </w:tcPr>
          <w:p w14:paraId="75CADF4A" w14:textId="77777777" w:rsidR="000831F6" w:rsidRPr="009B75B7" w:rsidRDefault="000831F6" w:rsidP="008E230E">
            <w:pPr>
              <w:pStyle w:val="TAL"/>
            </w:pPr>
            <w:r>
              <w:rPr>
                <w:lang w:eastAsia="zh-CN"/>
              </w:rPr>
              <w:t>TaId</w:t>
            </w:r>
          </w:p>
        </w:tc>
        <w:tc>
          <w:tcPr>
            <w:tcW w:w="794" w:type="pct"/>
            <w:gridSpan w:val="2"/>
          </w:tcPr>
          <w:p w14:paraId="02E50A94" w14:textId="672B0255" w:rsidR="000831F6" w:rsidRDefault="000831F6" w:rsidP="008E230E">
            <w:pPr>
              <w:pStyle w:val="TAL"/>
            </w:pPr>
            <w:r>
              <w:t>3GPP TS 24.546 [29]</w:t>
            </w:r>
          </w:p>
        </w:tc>
        <w:tc>
          <w:tcPr>
            <w:tcW w:w="3349" w:type="pct"/>
            <w:gridSpan w:val="2"/>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3D0657">
        <w:trPr>
          <w:gridBefore w:val="1"/>
          <w:gridAfter w:val="1"/>
          <w:wBefore w:w="6" w:type="pct"/>
          <w:wAfter w:w="56" w:type="pct"/>
        </w:trPr>
        <w:tc>
          <w:tcPr>
            <w:tcW w:w="79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794" w:type="pct"/>
            <w:gridSpan w:val="2"/>
          </w:tcPr>
          <w:p w14:paraId="3001C793" w14:textId="5B86D4B0" w:rsidR="000831F6" w:rsidRDefault="000831F6" w:rsidP="008E230E">
            <w:pPr>
              <w:pStyle w:val="TAL"/>
            </w:pPr>
            <w:r>
              <w:t>3GPP TS 24.546 [29]</w:t>
            </w:r>
          </w:p>
        </w:tc>
        <w:tc>
          <w:tcPr>
            <w:tcW w:w="3349" w:type="pct"/>
            <w:gridSpan w:val="2"/>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3D0657">
        <w:trPr>
          <w:gridBefore w:val="1"/>
          <w:gridAfter w:val="1"/>
          <w:wBefore w:w="6" w:type="pct"/>
          <w:wAfter w:w="56" w:type="pct"/>
        </w:trPr>
        <w:tc>
          <w:tcPr>
            <w:tcW w:w="795" w:type="pct"/>
          </w:tcPr>
          <w:p w14:paraId="1BFD8E6A" w14:textId="77777777" w:rsidR="000831F6" w:rsidRPr="009B75B7" w:rsidRDefault="000831F6" w:rsidP="008E230E">
            <w:pPr>
              <w:pStyle w:val="TAL"/>
            </w:pPr>
            <w:r w:rsidRPr="000E206C">
              <w:t>MbmsSaId</w:t>
            </w:r>
          </w:p>
        </w:tc>
        <w:tc>
          <w:tcPr>
            <w:tcW w:w="794" w:type="pct"/>
            <w:gridSpan w:val="2"/>
          </w:tcPr>
          <w:p w14:paraId="694D2863" w14:textId="6D7413D9" w:rsidR="000831F6" w:rsidRDefault="000831F6" w:rsidP="008E230E">
            <w:pPr>
              <w:pStyle w:val="TAL"/>
            </w:pPr>
            <w:r>
              <w:t>3GPP TS 24.546 [29]</w:t>
            </w:r>
          </w:p>
        </w:tc>
        <w:tc>
          <w:tcPr>
            <w:tcW w:w="3349" w:type="pct"/>
            <w:gridSpan w:val="2"/>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3D0657">
        <w:trPr>
          <w:gridBefore w:val="1"/>
          <w:gridAfter w:val="1"/>
          <w:wBefore w:w="6" w:type="pct"/>
          <w:wAfter w:w="56" w:type="pct"/>
        </w:trPr>
        <w:tc>
          <w:tcPr>
            <w:tcW w:w="795" w:type="pct"/>
          </w:tcPr>
          <w:p w14:paraId="2170EDCB" w14:textId="77777777" w:rsidR="000831F6" w:rsidRPr="009B75B7" w:rsidRDefault="000831F6" w:rsidP="008E230E">
            <w:pPr>
              <w:pStyle w:val="TAL"/>
            </w:pPr>
            <w:r w:rsidRPr="004375A0">
              <w:t>MbsfnAreaId</w:t>
            </w:r>
          </w:p>
        </w:tc>
        <w:tc>
          <w:tcPr>
            <w:tcW w:w="794" w:type="pct"/>
            <w:gridSpan w:val="2"/>
          </w:tcPr>
          <w:p w14:paraId="045F39B9" w14:textId="0C2A4840" w:rsidR="000831F6" w:rsidRDefault="000831F6" w:rsidP="008E230E">
            <w:pPr>
              <w:pStyle w:val="TAL"/>
            </w:pPr>
            <w:r>
              <w:t>3GPP TS 24.546 [29]</w:t>
            </w:r>
          </w:p>
        </w:tc>
        <w:tc>
          <w:tcPr>
            <w:tcW w:w="3349" w:type="pct"/>
            <w:gridSpan w:val="2"/>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r w:rsidR="003D0657" w14:paraId="308A1A4A" w14:textId="77777777" w:rsidTr="003D0657">
        <w:tblPrEx>
          <w:tblLook w:val="04A0" w:firstRow="1" w:lastRow="0" w:firstColumn="1" w:lastColumn="0" w:noHBand="0" w:noVBand="1"/>
        </w:tblPrEx>
        <w:tc>
          <w:tcPr>
            <w:tcW w:w="805" w:type="pct"/>
            <w:gridSpan w:val="3"/>
          </w:tcPr>
          <w:p w14:paraId="47C2B049" w14:textId="77777777" w:rsidR="003D0657" w:rsidRDefault="003D0657" w:rsidP="001C55DD">
            <w:pPr>
              <w:pStyle w:val="TAL"/>
            </w:pPr>
            <w:r>
              <w:rPr>
                <w:rFonts w:hint="eastAsia"/>
                <w:lang w:eastAsia="zh-CN"/>
              </w:rPr>
              <w:t>boolean</w:t>
            </w:r>
          </w:p>
        </w:tc>
        <w:tc>
          <w:tcPr>
            <w:tcW w:w="804" w:type="pct"/>
            <w:gridSpan w:val="2"/>
          </w:tcPr>
          <w:p w14:paraId="12F1AA7A" w14:textId="77777777" w:rsidR="003D0657" w:rsidRDefault="003D0657" w:rsidP="001C55DD">
            <w:pPr>
              <w:pStyle w:val="TAL"/>
            </w:pPr>
            <w:r>
              <w:t>3GPP TS 24.546 [29]</w:t>
            </w:r>
          </w:p>
        </w:tc>
        <w:tc>
          <w:tcPr>
            <w:tcW w:w="3391" w:type="pct"/>
            <w:gridSpan w:val="2"/>
            <w:tcMar>
              <w:top w:w="0" w:type="dxa"/>
              <w:left w:w="108" w:type="dxa"/>
              <w:bottom w:w="0" w:type="dxa"/>
              <w:right w:w="108" w:type="dxa"/>
            </w:tcMar>
          </w:tcPr>
          <w:p w14:paraId="5C25C882" w14:textId="77777777" w:rsidR="003D0657" w:rsidRDefault="003D0657" w:rsidP="001C55DD">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746" w:name="_CRB_2_3"/>
      <w:bookmarkStart w:id="747" w:name="_Toc24868619"/>
      <w:bookmarkStart w:id="748" w:name="_Toc34154097"/>
      <w:bookmarkStart w:id="749" w:name="_Toc36041041"/>
      <w:bookmarkStart w:id="750" w:name="_Toc36041354"/>
      <w:bookmarkStart w:id="751" w:name="_Toc43196597"/>
      <w:bookmarkStart w:id="752" w:name="_Toc43481367"/>
      <w:bookmarkStart w:id="753" w:name="_Toc45134644"/>
      <w:bookmarkStart w:id="754" w:name="_Toc51189176"/>
      <w:bookmarkStart w:id="755" w:name="_Toc51763852"/>
      <w:bookmarkStart w:id="756" w:name="_Toc57206084"/>
      <w:bookmarkStart w:id="757" w:name="_Toc59019425"/>
      <w:bookmarkStart w:id="758" w:name="_Toc68170098"/>
      <w:bookmarkStart w:id="759" w:name="_Toc83234139"/>
      <w:bookmarkStart w:id="760" w:name="_Toc193393859"/>
      <w:bookmarkEnd w:id="746"/>
      <w:r>
        <w:t>B.2</w:t>
      </w:r>
      <w:r w:rsidRPr="002163C6">
        <w:t>.3</w:t>
      </w:r>
      <w:r w:rsidRPr="002163C6">
        <w:tab/>
        <w:t>Common structured data types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E8817E8" w14:textId="28694D7C" w:rsidR="000831F6" w:rsidRDefault="000831F6" w:rsidP="000831F6">
      <w:pPr>
        <w:pStyle w:val="Heading3"/>
        <w:rPr>
          <w:lang w:eastAsia="zh-CN"/>
        </w:rPr>
      </w:pPr>
      <w:bookmarkStart w:id="761" w:name="_CRB_2_3_1"/>
      <w:bookmarkStart w:id="762" w:name="_Toc193393860"/>
      <w:bookmarkEnd w:id="761"/>
      <w:r>
        <w:rPr>
          <w:lang w:eastAsia="zh-CN"/>
        </w:rPr>
        <w:t>B.2.3.1</w:t>
      </w:r>
      <w:r>
        <w:rPr>
          <w:lang w:eastAsia="zh-CN"/>
        </w:rPr>
        <w:tab/>
        <w:t>Type: BaseTrigger</w:t>
      </w:r>
      <w:bookmarkEnd w:id="762"/>
    </w:p>
    <w:p w14:paraId="3609D8E8" w14:textId="1C080E4D" w:rsidR="000831F6" w:rsidRDefault="000831F6" w:rsidP="000831F6">
      <w:pPr>
        <w:pStyle w:val="TH"/>
      </w:pPr>
      <w:bookmarkStart w:id="763" w:name="_CRTableB_2_3_11"/>
      <w:r>
        <w:rPr>
          <w:noProof/>
        </w:rPr>
        <w:t>Table </w:t>
      </w:r>
      <w:bookmarkEnd w:id="763"/>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764" w:name="_CRB_2_3_2"/>
      <w:bookmarkStart w:id="765" w:name="_Toc24868621"/>
      <w:bookmarkStart w:id="766" w:name="_Toc34154099"/>
      <w:bookmarkStart w:id="767" w:name="_Toc36041043"/>
      <w:bookmarkStart w:id="768" w:name="_Toc36041356"/>
      <w:bookmarkStart w:id="769" w:name="_Toc43196599"/>
      <w:bookmarkStart w:id="770" w:name="_Toc43481369"/>
      <w:bookmarkStart w:id="771" w:name="_Toc45134646"/>
      <w:bookmarkStart w:id="772" w:name="_Toc51189178"/>
      <w:bookmarkStart w:id="773" w:name="_Toc51763854"/>
      <w:bookmarkStart w:id="774" w:name="_Toc57206086"/>
      <w:bookmarkStart w:id="775" w:name="_Toc59019427"/>
      <w:bookmarkStart w:id="776" w:name="_Toc68170100"/>
      <w:bookmarkStart w:id="777" w:name="_Toc83234141"/>
      <w:bookmarkStart w:id="778" w:name="_Toc193393861"/>
      <w:bookmarkEnd w:id="764"/>
      <w:r>
        <w:rPr>
          <w:lang w:eastAsia="zh-CN"/>
        </w:rPr>
        <w:t>B.2.3.2</w:t>
      </w:r>
      <w:r>
        <w:rPr>
          <w:lang w:eastAsia="zh-CN"/>
        </w:rPr>
        <w:tab/>
        <w:t xml:space="preserve">Type: </w:t>
      </w:r>
      <w:bookmarkEnd w:id="765"/>
      <w:bookmarkEnd w:id="766"/>
      <w:bookmarkEnd w:id="767"/>
      <w:bookmarkEnd w:id="768"/>
      <w:bookmarkEnd w:id="769"/>
      <w:bookmarkEnd w:id="770"/>
      <w:bookmarkEnd w:id="771"/>
      <w:bookmarkEnd w:id="772"/>
      <w:bookmarkEnd w:id="773"/>
      <w:bookmarkEnd w:id="774"/>
      <w:bookmarkEnd w:id="775"/>
      <w:bookmarkEnd w:id="776"/>
      <w:bookmarkEnd w:id="777"/>
      <w:r w:rsidRPr="00894487">
        <w:rPr>
          <w:lang w:eastAsia="zh-CN"/>
        </w:rPr>
        <w:t>LocationReportConfiguration</w:t>
      </w:r>
      <w:bookmarkEnd w:id="778"/>
    </w:p>
    <w:p w14:paraId="6DC0D7E9" w14:textId="0257A5A1" w:rsidR="000831F6" w:rsidRDefault="000831F6" w:rsidP="000831F6">
      <w:pPr>
        <w:pStyle w:val="TH"/>
      </w:pPr>
      <w:bookmarkStart w:id="779" w:name="_CRTableB_2_3_21"/>
      <w:r>
        <w:rPr>
          <w:noProof/>
        </w:rPr>
        <w:t>Table </w:t>
      </w:r>
      <w:bookmarkEnd w:id="779"/>
      <w:r>
        <w:rPr>
          <w:noProof/>
        </w:rPr>
        <w:t>B.2.3.2</w:t>
      </w:r>
      <w:r>
        <w:t xml:space="preserve">-1: </w:t>
      </w:r>
      <w:r>
        <w:rPr>
          <w:noProof/>
        </w:rPr>
        <w:t xml:space="preserve">Definition of type </w:t>
      </w:r>
      <w:r w:rsidRPr="00BD4B48">
        <w:rPr>
          <w:noProof/>
        </w:rPr>
        <w:t>LocationReportConfiguration</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73"/>
        <w:gridCol w:w="1397"/>
        <w:gridCol w:w="33"/>
        <w:gridCol w:w="973"/>
        <w:gridCol w:w="33"/>
        <w:gridCol w:w="392"/>
        <w:gridCol w:w="33"/>
        <w:gridCol w:w="1335"/>
        <w:gridCol w:w="33"/>
        <w:gridCol w:w="3405"/>
        <w:gridCol w:w="33"/>
        <w:gridCol w:w="1892"/>
        <w:gridCol w:w="73"/>
        <w:gridCol w:w="33"/>
      </w:tblGrid>
      <w:tr w:rsidR="000831F6" w14:paraId="71D10982"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gridSpan w:val="3"/>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gridSpan w:val="2"/>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gridSpan w:val="2"/>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gridSpan w:val="2"/>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gridSpan w:val="2"/>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gridSpan w:val="3"/>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gridSpan w:val="2"/>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gridSpan w:val="2"/>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gridSpan w:val="2"/>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gridSpan w:val="2"/>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gridSpan w:val="3"/>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gridSpan w:val="2"/>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gridSpan w:val="2"/>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gridSpan w:val="2"/>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gridSpan w:val="3"/>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gridSpan w:val="2"/>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gridSpan w:val="2"/>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gridSpan w:val="2"/>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gridSpan w:val="3"/>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r w:rsidR="003D0657" w14:paraId="14C179F8" w14:textId="77777777" w:rsidTr="003D0657">
        <w:trPr>
          <w:gridBefore w:val="1"/>
          <w:gridAfter w:val="1"/>
          <w:wBefore w:w="73" w:type="dxa"/>
          <w:wAfter w:w="33" w:type="dxa"/>
          <w:jc w:val="center"/>
        </w:trPr>
        <w:tc>
          <w:tcPr>
            <w:tcW w:w="1470" w:type="dxa"/>
            <w:gridSpan w:val="2"/>
            <w:tcBorders>
              <w:top w:val="single" w:sz="4" w:space="0" w:color="auto"/>
              <w:left w:val="single" w:sz="4" w:space="0" w:color="auto"/>
              <w:bottom w:val="single" w:sz="4" w:space="0" w:color="auto"/>
              <w:right w:val="single" w:sz="4" w:space="0" w:color="auto"/>
            </w:tcBorders>
          </w:tcPr>
          <w:p w14:paraId="704CFF4F" w14:textId="77777777" w:rsidR="003D0657" w:rsidRDefault="003D0657" w:rsidP="001C55DD">
            <w:pPr>
              <w:pStyle w:val="TAL"/>
            </w:pPr>
            <w:r>
              <w:t>immediateReport</w:t>
            </w:r>
            <w:r>
              <w:rPr>
                <w:rFonts w:hint="eastAsia"/>
                <w:lang w:eastAsia="zh-CN"/>
              </w:rPr>
              <w:t>I</w:t>
            </w:r>
            <w:r>
              <w:t>nd</w:t>
            </w:r>
          </w:p>
        </w:tc>
        <w:tc>
          <w:tcPr>
            <w:tcW w:w="1006" w:type="dxa"/>
            <w:gridSpan w:val="2"/>
            <w:tcBorders>
              <w:top w:val="single" w:sz="4" w:space="0" w:color="auto"/>
              <w:left w:val="single" w:sz="4" w:space="0" w:color="auto"/>
              <w:bottom w:val="single" w:sz="4" w:space="0" w:color="auto"/>
              <w:right w:val="single" w:sz="4" w:space="0" w:color="auto"/>
            </w:tcBorders>
          </w:tcPr>
          <w:p w14:paraId="54EB7481" w14:textId="77777777" w:rsidR="003D0657" w:rsidRDefault="003D0657" w:rsidP="001C55DD">
            <w:pPr>
              <w:pStyle w:val="TAL"/>
            </w:pPr>
            <w:r>
              <w:rPr>
                <w:rFonts w:hint="eastAsia"/>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67E16DF9" w14:textId="77777777" w:rsidR="003D0657" w:rsidRDefault="003D0657" w:rsidP="001C55DD">
            <w:pPr>
              <w:pStyle w:val="TAC"/>
              <w:rPr>
                <w:lang w:eastAsia="zh-CN"/>
              </w:rPr>
            </w:pPr>
            <w:r>
              <w:rPr>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4E44E5FD" w14:textId="77777777" w:rsidR="003D0657" w:rsidRDefault="003D0657" w:rsidP="001C55DD">
            <w:pPr>
              <w:pStyle w:val="TAL"/>
              <w:rPr>
                <w:lang w:val="sv-SE"/>
              </w:rPr>
            </w:pPr>
            <w:r>
              <w:rPr>
                <w:lang w:val="sv-SE"/>
              </w:rPr>
              <w:t>0..1</w:t>
            </w:r>
          </w:p>
        </w:tc>
        <w:tc>
          <w:tcPr>
            <w:tcW w:w="3438" w:type="dxa"/>
            <w:gridSpan w:val="2"/>
            <w:tcBorders>
              <w:top w:val="single" w:sz="4" w:space="0" w:color="auto"/>
              <w:left w:val="single" w:sz="4" w:space="0" w:color="auto"/>
              <w:bottom w:val="single" w:sz="4" w:space="0" w:color="auto"/>
              <w:right w:val="single" w:sz="4" w:space="0" w:color="auto"/>
            </w:tcBorders>
          </w:tcPr>
          <w:p w14:paraId="4437F067" w14:textId="77777777" w:rsidR="003D0657" w:rsidRDefault="003D0657" w:rsidP="001C55DD">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gridSpan w:val="3"/>
            <w:tcBorders>
              <w:top w:val="single" w:sz="4" w:space="0" w:color="auto"/>
              <w:left w:val="single" w:sz="4" w:space="0" w:color="auto"/>
              <w:bottom w:val="single" w:sz="4" w:space="0" w:color="auto"/>
              <w:right w:val="single" w:sz="4" w:space="0" w:color="auto"/>
            </w:tcBorders>
          </w:tcPr>
          <w:p w14:paraId="310E82ED" w14:textId="77777777" w:rsidR="003D0657" w:rsidRDefault="003D0657" w:rsidP="001C55DD">
            <w:pPr>
              <w:pStyle w:val="TAL"/>
              <w:rPr>
                <w:rFonts w:cs="Arial"/>
                <w:szCs w:val="18"/>
              </w:rPr>
            </w:pPr>
          </w:p>
        </w:tc>
      </w:tr>
      <w:tr w:rsidR="003D0657" w14:paraId="2546C33B" w14:textId="77777777" w:rsidTr="003D0657">
        <w:trPr>
          <w:gridBefore w:val="1"/>
          <w:gridAfter w:val="1"/>
          <w:wBefore w:w="73" w:type="dxa"/>
          <w:wAfter w:w="33" w:type="dxa"/>
          <w:jc w:val="center"/>
        </w:trPr>
        <w:tc>
          <w:tcPr>
            <w:tcW w:w="1470" w:type="dxa"/>
            <w:gridSpan w:val="2"/>
            <w:tcBorders>
              <w:top w:val="single" w:sz="4" w:space="0" w:color="auto"/>
              <w:left w:val="single" w:sz="4" w:space="0" w:color="auto"/>
              <w:bottom w:val="single" w:sz="4" w:space="0" w:color="auto"/>
              <w:right w:val="single" w:sz="4" w:space="0" w:color="auto"/>
            </w:tcBorders>
          </w:tcPr>
          <w:p w14:paraId="5D70D797" w14:textId="77777777" w:rsidR="003D0657" w:rsidRDefault="003D0657" w:rsidP="001C55DD">
            <w:pPr>
              <w:pStyle w:val="TAL"/>
            </w:pPr>
            <w:r>
              <w:t>endpointId</w:t>
            </w:r>
          </w:p>
        </w:tc>
        <w:tc>
          <w:tcPr>
            <w:tcW w:w="1006" w:type="dxa"/>
            <w:gridSpan w:val="2"/>
            <w:tcBorders>
              <w:top w:val="single" w:sz="4" w:space="0" w:color="auto"/>
              <w:left w:val="single" w:sz="4" w:space="0" w:color="auto"/>
              <w:bottom w:val="single" w:sz="4" w:space="0" w:color="auto"/>
              <w:right w:val="single" w:sz="4" w:space="0" w:color="auto"/>
            </w:tcBorders>
          </w:tcPr>
          <w:p w14:paraId="4D0B940C" w14:textId="77777777" w:rsidR="003D0657" w:rsidRDefault="003D0657" w:rsidP="001C55DD">
            <w:pPr>
              <w:pStyle w:val="TAL"/>
              <w:rPr>
                <w:lang w:eastAsia="zh-CN"/>
              </w:rPr>
            </w:pPr>
            <w:r>
              <w:rPr>
                <w:rFonts w:hint="eastAsia"/>
                <w:lang w:eastAsia="zh-CN"/>
              </w:rPr>
              <w:t>EndpointId</w:t>
            </w:r>
          </w:p>
        </w:tc>
        <w:tc>
          <w:tcPr>
            <w:tcW w:w="425" w:type="dxa"/>
            <w:gridSpan w:val="2"/>
            <w:tcBorders>
              <w:top w:val="single" w:sz="4" w:space="0" w:color="auto"/>
              <w:left w:val="single" w:sz="4" w:space="0" w:color="auto"/>
              <w:bottom w:val="single" w:sz="4" w:space="0" w:color="auto"/>
              <w:right w:val="single" w:sz="4" w:space="0" w:color="auto"/>
            </w:tcBorders>
          </w:tcPr>
          <w:p w14:paraId="503B622E" w14:textId="77777777" w:rsidR="003D0657" w:rsidRDefault="003D0657" w:rsidP="001C55DD">
            <w:pPr>
              <w:pStyle w:val="TAC"/>
              <w:rPr>
                <w:lang w:eastAsia="zh-CN"/>
              </w:rPr>
            </w:pPr>
            <w:r>
              <w:t>O</w:t>
            </w:r>
          </w:p>
        </w:tc>
        <w:tc>
          <w:tcPr>
            <w:tcW w:w="1368" w:type="dxa"/>
            <w:gridSpan w:val="2"/>
            <w:tcBorders>
              <w:top w:val="single" w:sz="4" w:space="0" w:color="auto"/>
              <w:left w:val="single" w:sz="4" w:space="0" w:color="auto"/>
              <w:bottom w:val="single" w:sz="4" w:space="0" w:color="auto"/>
              <w:right w:val="single" w:sz="4" w:space="0" w:color="auto"/>
            </w:tcBorders>
          </w:tcPr>
          <w:p w14:paraId="1132660A" w14:textId="77777777" w:rsidR="003D0657" w:rsidRDefault="003D0657" w:rsidP="001C55DD">
            <w:pPr>
              <w:pStyle w:val="TAL"/>
              <w:rPr>
                <w:lang w:val="sv-SE"/>
              </w:rPr>
            </w:pPr>
            <w:r>
              <w:t>0..1</w:t>
            </w:r>
          </w:p>
        </w:tc>
        <w:tc>
          <w:tcPr>
            <w:tcW w:w="3438" w:type="dxa"/>
            <w:gridSpan w:val="2"/>
            <w:tcBorders>
              <w:top w:val="single" w:sz="4" w:space="0" w:color="auto"/>
              <w:left w:val="single" w:sz="4" w:space="0" w:color="auto"/>
              <w:bottom w:val="single" w:sz="4" w:space="0" w:color="auto"/>
              <w:right w:val="single" w:sz="4" w:space="0" w:color="auto"/>
            </w:tcBorders>
          </w:tcPr>
          <w:p w14:paraId="5581539D" w14:textId="77777777" w:rsidR="003D0657" w:rsidRDefault="003D0657" w:rsidP="001C55DD">
            <w:pPr>
              <w:pStyle w:val="TAL"/>
            </w:pPr>
            <w:r>
              <w:t>Identity of the endpoint of the selected VAL server to which the location report notification has to be sent.</w:t>
            </w:r>
          </w:p>
          <w:p w14:paraId="5D71A0E6" w14:textId="77777777" w:rsidR="003D0657" w:rsidRDefault="003D0657" w:rsidP="001C55DD">
            <w:pPr>
              <w:pStyle w:val="TAL"/>
            </w:pPr>
            <w:r>
              <w:t>NOTE</w:t>
            </w:r>
          </w:p>
        </w:tc>
        <w:tc>
          <w:tcPr>
            <w:tcW w:w="1998" w:type="dxa"/>
            <w:gridSpan w:val="3"/>
            <w:tcBorders>
              <w:top w:val="single" w:sz="4" w:space="0" w:color="auto"/>
              <w:left w:val="single" w:sz="4" w:space="0" w:color="auto"/>
              <w:bottom w:val="single" w:sz="4" w:space="0" w:color="auto"/>
              <w:right w:val="single" w:sz="4" w:space="0" w:color="auto"/>
            </w:tcBorders>
          </w:tcPr>
          <w:p w14:paraId="6B3682DA" w14:textId="77777777" w:rsidR="003D0657" w:rsidRDefault="003D0657" w:rsidP="001C55DD">
            <w:pPr>
              <w:pStyle w:val="TAL"/>
              <w:rPr>
                <w:rFonts w:cs="Arial"/>
                <w:szCs w:val="18"/>
              </w:rPr>
            </w:pPr>
          </w:p>
        </w:tc>
      </w:tr>
      <w:tr w:rsidR="00633163" w14:paraId="1F7C258B"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738CCEBF" w14:textId="05896D0F" w:rsidR="00633163" w:rsidRDefault="00633163" w:rsidP="00633163">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gridSpan w:val="2"/>
            <w:tcBorders>
              <w:top w:val="single" w:sz="4" w:space="0" w:color="auto"/>
              <w:left w:val="single" w:sz="4" w:space="0" w:color="auto"/>
              <w:bottom w:val="single" w:sz="4" w:space="0" w:color="auto"/>
              <w:right w:val="single" w:sz="4" w:space="0" w:color="auto"/>
            </w:tcBorders>
          </w:tcPr>
          <w:p w14:paraId="7BE45D16" w14:textId="0429870F" w:rsidR="00633163" w:rsidRDefault="00633163" w:rsidP="00633163">
            <w:pPr>
              <w:pStyle w:val="TAL"/>
            </w:pPr>
            <w:r>
              <w:rPr>
                <w:rFonts w:hint="eastAsia"/>
                <w:lang w:eastAsia="zh-CN"/>
              </w:rPr>
              <w:t>LocationAccessType</w:t>
            </w:r>
          </w:p>
        </w:tc>
        <w:tc>
          <w:tcPr>
            <w:tcW w:w="425" w:type="dxa"/>
            <w:gridSpan w:val="2"/>
            <w:tcBorders>
              <w:top w:val="single" w:sz="4" w:space="0" w:color="auto"/>
              <w:left w:val="single" w:sz="4" w:space="0" w:color="auto"/>
              <w:bottom w:val="single" w:sz="4" w:space="0" w:color="auto"/>
              <w:right w:val="single" w:sz="4" w:space="0" w:color="auto"/>
            </w:tcBorders>
          </w:tcPr>
          <w:p w14:paraId="02D414E6" w14:textId="482EFD2D" w:rsidR="00633163" w:rsidRDefault="00633163" w:rsidP="00633163">
            <w:pPr>
              <w:pStyle w:val="TAC"/>
              <w:rPr>
                <w:lang w:eastAsia="zh-CN"/>
              </w:rPr>
            </w:pPr>
            <w:r>
              <w:rPr>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1D32716E" w14:textId="4DB38010" w:rsidR="00633163" w:rsidRDefault="00633163" w:rsidP="00633163">
            <w:pPr>
              <w:pStyle w:val="TAL"/>
              <w:rPr>
                <w:lang w:val="sv-SE"/>
              </w:rPr>
            </w:pPr>
            <w:r>
              <w:rPr>
                <w:lang w:val="sv-SE"/>
              </w:rPr>
              <w:t>0..1</w:t>
            </w:r>
          </w:p>
        </w:tc>
        <w:tc>
          <w:tcPr>
            <w:tcW w:w="3438" w:type="dxa"/>
            <w:gridSpan w:val="2"/>
            <w:tcBorders>
              <w:top w:val="single" w:sz="4" w:space="0" w:color="auto"/>
              <w:left w:val="single" w:sz="4" w:space="0" w:color="auto"/>
              <w:bottom w:val="single" w:sz="4" w:space="0" w:color="auto"/>
              <w:right w:val="single" w:sz="4" w:space="0" w:color="auto"/>
            </w:tcBorders>
          </w:tcPr>
          <w:p w14:paraId="33365371" w14:textId="7A44C20C"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gridSpan w:val="3"/>
            <w:tcBorders>
              <w:top w:val="single" w:sz="4" w:space="0" w:color="auto"/>
              <w:left w:val="single" w:sz="4" w:space="0" w:color="auto"/>
              <w:bottom w:val="single" w:sz="4" w:space="0" w:color="auto"/>
              <w:right w:val="single" w:sz="4" w:space="0" w:color="auto"/>
            </w:tcBorders>
          </w:tcPr>
          <w:p w14:paraId="462BF5A9" w14:textId="77777777" w:rsidR="00633163" w:rsidRDefault="00633163" w:rsidP="00633163">
            <w:pPr>
              <w:pStyle w:val="TAL"/>
              <w:rPr>
                <w:rFonts w:cs="Arial"/>
                <w:szCs w:val="18"/>
              </w:rPr>
            </w:pPr>
          </w:p>
        </w:tc>
      </w:tr>
      <w:tr w:rsidR="00633163" w14:paraId="023748E6"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78B91478" w14:textId="3AD53734" w:rsidR="00633163" w:rsidRDefault="00633163" w:rsidP="00633163">
            <w:pPr>
              <w:pStyle w:val="TAL"/>
            </w:pPr>
            <w:r>
              <w:t>r</w:t>
            </w:r>
            <w:r w:rsidRPr="00B66306">
              <w:t>equested</w:t>
            </w:r>
            <w:r>
              <w:rPr>
                <w:rFonts w:hint="eastAsia"/>
                <w:lang w:eastAsia="zh-CN"/>
              </w:rPr>
              <w:t>PosMethod</w:t>
            </w:r>
          </w:p>
        </w:tc>
        <w:tc>
          <w:tcPr>
            <w:tcW w:w="1006" w:type="dxa"/>
            <w:gridSpan w:val="2"/>
            <w:tcBorders>
              <w:top w:val="single" w:sz="4" w:space="0" w:color="auto"/>
              <w:left w:val="single" w:sz="4" w:space="0" w:color="auto"/>
              <w:bottom w:val="single" w:sz="4" w:space="0" w:color="auto"/>
              <w:right w:val="single" w:sz="4" w:space="0" w:color="auto"/>
            </w:tcBorders>
          </w:tcPr>
          <w:p w14:paraId="6F532AAA" w14:textId="20B38EA6" w:rsidR="00633163" w:rsidRDefault="00633163" w:rsidP="00633163">
            <w:pPr>
              <w:pStyle w:val="TAL"/>
            </w:pPr>
            <w:r>
              <w:rPr>
                <w:rFonts w:hint="eastAsia"/>
                <w:lang w:eastAsia="zh-CN"/>
              </w:rPr>
              <w:t>PositioningM</w:t>
            </w:r>
            <w:r w:rsidRPr="00733AF1">
              <w:rPr>
                <w:rFonts w:hint="eastAsia"/>
                <w:lang w:eastAsia="zh-CN"/>
              </w:rPr>
              <w:t>ethod</w:t>
            </w:r>
          </w:p>
        </w:tc>
        <w:tc>
          <w:tcPr>
            <w:tcW w:w="425" w:type="dxa"/>
            <w:gridSpan w:val="2"/>
            <w:tcBorders>
              <w:top w:val="single" w:sz="4" w:space="0" w:color="auto"/>
              <w:left w:val="single" w:sz="4" w:space="0" w:color="auto"/>
              <w:bottom w:val="single" w:sz="4" w:space="0" w:color="auto"/>
              <w:right w:val="single" w:sz="4" w:space="0" w:color="auto"/>
            </w:tcBorders>
          </w:tcPr>
          <w:p w14:paraId="6498AB53" w14:textId="23743818" w:rsidR="00633163" w:rsidRDefault="00633163" w:rsidP="00633163">
            <w:pPr>
              <w:pStyle w:val="TAC"/>
              <w:rPr>
                <w:lang w:eastAsia="zh-CN"/>
              </w:rPr>
            </w:pPr>
            <w:r>
              <w:rPr>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4FF17AD3" w14:textId="3C98B6A1" w:rsidR="00633163" w:rsidRDefault="00633163" w:rsidP="00633163">
            <w:pPr>
              <w:pStyle w:val="TAL"/>
              <w:rPr>
                <w:lang w:val="sv-SE"/>
              </w:rPr>
            </w:pPr>
            <w:r>
              <w:rPr>
                <w:lang w:val="sv-SE"/>
              </w:rPr>
              <w:t>0..1</w:t>
            </w:r>
          </w:p>
        </w:tc>
        <w:tc>
          <w:tcPr>
            <w:tcW w:w="3438" w:type="dxa"/>
            <w:gridSpan w:val="2"/>
            <w:tcBorders>
              <w:top w:val="single" w:sz="4" w:space="0" w:color="auto"/>
              <w:left w:val="single" w:sz="4" w:space="0" w:color="auto"/>
              <w:bottom w:val="single" w:sz="4" w:space="0" w:color="auto"/>
              <w:right w:val="single" w:sz="4" w:space="0" w:color="auto"/>
            </w:tcBorders>
          </w:tcPr>
          <w:p w14:paraId="7E01CB2A" w14:textId="49A30405"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gridSpan w:val="3"/>
            <w:tcBorders>
              <w:top w:val="single" w:sz="4" w:space="0" w:color="auto"/>
              <w:left w:val="single" w:sz="4" w:space="0" w:color="auto"/>
              <w:bottom w:val="single" w:sz="4" w:space="0" w:color="auto"/>
              <w:right w:val="single" w:sz="4" w:space="0" w:color="auto"/>
            </w:tcBorders>
          </w:tcPr>
          <w:p w14:paraId="25DBF449" w14:textId="77777777" w:rsidR="00633163" w:rsidRDefault="00633163" w:rsidP="00633163">
            <w:pPr>
              <w:pStyle w:val="TAL"/>
              <w:rPr>
                <w:rFonts w:cs="Arial"/>
                <w:szCs w:val="18"/>
              </w:rPr>
            </w:pPr>
          </w:p>
        </w:tc>
      </w:tr>
      <w:tr w:rsidR="003D0657" w14:paraId="0ED05698" w14:textId="77777777" w:rsidTr="003D0657">
        <w:trPr>
          <w:gridAfter w:val="2"/>
          <w:wAfter w:w="106" w:type="dxa"/>
          <w:jc w:val="center"/>
        </w:trPr>
        <w:tc>
          <w:tcPr>
            <w:tcW w:w="9705" w:type="dxa"/>
            <w:gridSpan w:val="13"/>
            <w:tcBorders>
              <w:top w:val="single" w:sz="4" w:space="0" w:color="auto"/>
              <w:left w:val="single" w:sz="4" w:space="0" w:color="auto"/>
              <w:bottom w:val="single" w:sz="4" w:space="0" w:color="auto"/>
              <w:right w:val="single" w:sz="4" w:space="0" w:color="auto"/>
            </w:tcBorders>
          </w:tcPr>
          <w:p w14:paraId="226EC6E0" w14:textId="77777777" w:rsidR="003D0657" w:rsidRDefault="003D0657" w:rsidP="001C55DD">
            <w:pPr>
              <w:pStyle w:val="TAN"/>
              <w:rPr>
                <w:rFonts w:cs="Arial"/>
                <w:szCs w:val="18"/>
              </w:rPr>
            </w:pPr>
            <w:r>
              <w:t>NOTE:</w:t>
            </w:r>
            <w:r>
              <w:tab/>
              <w:t>The "endpointId" attribute shall be present only if the "immediateReport</w:t>
            </w:r>
            <w:r>
              <w:rPr>
                <w:rFonts w:hint="eastAsia"/>
              </w:rPr>
              <w:t>I</w:t>
            </w:r>
            <w:r>
              <w:t>nd" attribute set to value "true" (immediate location report is required) is present.</w:t>
            </w:r>
          </w:p>
        </w:tc>
      </w:tr>
    </w:tbl>
    <w:p w14:paraId="2B6F46A1" w14:textId="77777777" w:rsidR="000831F6" w:rsidRDefault="000831F6" w:rsidP="000831F6"/>
    <w:bookmarkEnd w:id="710"/>
    <w:p w14:paraId="66F56268" w14:textId="77777777" w:rsidR="000831F6" w:rsidRDefault="000831F6" w:rsidP="000831F6"/>
    <w:p w14:paraId="6ECD1A67" w14:textId="11F737FE" w:rsidR="000831F6" w:rsidRDefault="000831F6" w:rsidP="000831F6">
      <w:pPr>
        <w:pStyle w:val="Heading3"/>
        <w:rPr>
          <w:lang w:eastAsia="zh-CN"/>
        </w:rPr>
      </w:pPr>
      <w:bookmarkStart w:id="780" w:name="_CRB_2_3_3"/>
      <w:bookmarkStart w:id="781" w:name="_Toc193393862"/>
      <w:bookmarkEnd w:id="780"/>
      <w:r>
        <w:rPr>
          <w:lang w:eastAsia="zh-CN"/>
        </w:rPr>
        <w:lastRenderedPageBreak/>
        <w:t>B.2.3.3</w:t>
      </w:r>
      <w:r>
        <w:rPr>
          <w:lang w:eastAsia="zh-CN"/>
        </w:rPr>
        <w:tab/>
        <w:t>Type: TriggeringCriteriaType</w:t>
      </w:r>
      <w:bookmarkEnd w:id="781"/>
    </w:p>
    <w:p w14:paraId="4D7ACD77" w14:textId="15DB5989" w:rsidR="000831F6" w:rsidRDefault="000831F6" w:rsidP="000831F6">
      <w:pPr>
        <w:pStyle w:val="TH"/>
      </w:pPr>
      <w:bookmarkStart w:id="782" w:name="_CRTableB_2_3_31"/>
      <w:r>
        <w:rPr>
          <w:noProof/>
        </w:rPr>
        <w:t>Table </w:t>
      </w:r>
      <w:bookmarkEnd w:id="782"/>
      <w:r>
        <w:rPr>
          <w:noProof/>
        </w:rPr>
        <w:t>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r w:rsidR="00B26436" w14:paraId="7F5B0C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783" w:name="_CRB_2_3_4"/>
      <w:bookmarkStart w:id="784" w:name="_Toc193393863"/>
      <w:bookmarkEnd w:id="783"/>
      <w:r>
        <w:rPr>
          <w:lang w:eastAsia="zh-CN"/>
        </w:rPr>
        <w:t>B.2.3.4</w:t>
      </w:r>
      <w:r>
        <w:rPr>
          <w:lang w:eastAsia="zh-CN"/>
        </w:rPr>
        <w:tab/>
        <w:t xml:space="preserve">Type: </w:t>
      </w:r>
      <w:r w:rsidRPr="00E13F3C">
        <w:rPr>
          <w:lang w:val="en-US"/>
        </w:rPr>
        <w:t>CellChange</w:t>
      </w:r>
      <w:bookmarkEnd w:id="784"/>
    </w:p>
    <w:p w14:paraId="4F0CF6EA" w14:textId="077F138A" w:rsidR="000831F6" w:rsidRDefault="000831F6" w:rsidP="000831F6">
      <w:pPr>
        <w:pStyle w:val="TH"/>
      </w:pPr>
      <w:bookmarkStart w:id="785" w:name="_CRTableB_2_3_41"/>
      <w:r>
        <w:rPr>
          <w:noProof/>
        </w:rPr>
        <w:t>Table </w:t>
      </w:r>
      <w:bookmarkEnd w:id="785"/>
      <w:r>
        <w:rPr>
          <w:noProof/>
        </w:rPr>
        <w:t>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786" w:name="_CRB_2_3_5"/>
      <w:bookmarkStart w:id="787" w:name="_Toc193393864"/>
      <w:bookmarkEnd w:id="786"/>
      <w:r>
        <w:rPr>
          <w:lang w:eastAsia="zh-CN"/>
        </w:rPr>
        <w:t>B.2.3.5</w:t>
      </w:r>
      <w:r>
        <w:rPr>
          <w:lang w:eastAsia="zh-CN"/>
        </w:rPr>
        <w:tab/>
        <w:t xml:space="preserve">Type: </w:t>
      </w:r>
      <w:r w:rsidRPr="00B133FF">
        <w:rPr>
          <w:lang w:eastAsia="zh-CN"/>
        </w:rPr>
        <w:t>SpecificCell</w:t>
      </w:r>
      <w:r>
        <w:rPr>
          <w:lang w:eastAsia="zh-CN"/>
        </w:rPr>
        <w:t>s</w:t>
      </w:r>
      <w:bookmarkEnd w:id="787"/>
    </w:p>
    <w:p w14:paraId="0FC9F335" w14:textId="17C64A85" w:rsidR="000831F6" w:rsidRDefault="000831F6" w:rsidP="000831F6">
      <w:pPr>
        <w:pStyle w:val="TH"/>
      </w:pPr>
      <w:bookmarkStart w:id="788" w:name="_CRTableB_2_3_51"/>
      <w:r>
        <w:rPr>
          <w:noProof/>
        </w:rPr>
        <w:t>Table </w:t>
      </w:r>
      <w:bookmarkEnd w:id="788"/>
      <w:r>
        <w:rPr>
          <w:noProof/>
        </w:rPr>
        <w:t>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789" w:name="_CRB_2_3_6"/>
      <w:bookmarkStart w:id="790" w:name="_Toc193393865"/>
      <w:bookmarkEnd w:id="789"/>
      <w:r>
        <w:rPr>
          <w:lang w:eastAsia="zh-CN"/>
        </w:rPr>
        <w:lastRenderedPageBreak/>
        <w:t>B.2.3.6</w:t>
      </w:r>
      <w:r>
        <w:rPr>
          <w:lang w:eastAsia="zh-CN"/>
        </w:rPr>
        <w:tab/>
        <w:t xml:space="preserve">Type: </w:t>
      </w:r>
      <w:r w:rsidRPr="002163C6">
        <w:rPr>
          <w:lang w:eastAsia="zh-CN"/>
        </w:rPr>
        <w:t>TrackingAreaChange</w:t>
      </w:r>
      <w:bookmarkEnd w:id="790"/>
    </w:p>
    <w:p w14:paraId="449E7350" w14:textId="7E12E320" w:rsidR="000831F6" w:rsidRDefault="000831F6" w:rsidP="000831F6">
      <w:pPr>
        <w:pStyle w:val="TH"/>
      </w:pPr>
      <w:bookmarkStart w:id="791" w:name="_CRTableB_2_3_61"/>
      <w:r>
        <w:rPr>
          <w:noProof/>
        </w:rPr>
        <w:t>Table </w:t>
      </w:r>
      <w:bookmarkEnd w:id="791"/>
      <w:r>
        <w:rPr>
          <w:noProof/>
        </w:rPr>
        <w:t>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792" w:name="_CRB_2_3_7"/>
      <w:bookmarkStart w:id="793" w:name="_Toc193393866"/>
      <w:bookmarkEnd w:id="792"/>
      <w:r>
        <w:rPr>
          <w:lang w:eastAsia="zh-CN"/>
        </w:rPr>
        <w:t>B.2.3.7</w:t>
      </w:r>
      <w:r>
        <w:rPr>
          <w:lang w:eastAsia="zh-CN"/>
        </w:rPr>
        <w:tab/>
        <w:t xml:space="preserve">Type: </w:t>
      </w:r>
      <w:r w:rsidRPr="00E13F3C">
        <w:rPr>
          <w:lang w:val="en-US"/>
        </w:rPr>
        <w:t>SpecificTrackingAreas</w:t>
      </w:r>
      <w:bookmarkEnd w:id="793"/>
    </w:p>
    <w:p w14:paraId="192605D6" w14:textId="012A7872" w:rsidR="000831F6" w:rsidRDefault="000831F6" w:rsidP="000831F6">
      <w:pPr>
        <w:pStyle w:val="TH"/>
      </w:pPr>
      <w:bookmarkStart w:id="794" w:name="_CRTableB_2_3_71"/>
      <w:r>
        <w:rPr>
          <w:noProof/>
        </w:rPr>
        <w:t>Table </w:t>
      </w:r>
      <w:bookmarkEnd w:id="794"/>
      <w:r>
        <w:rPr>
          <w:noProof/>
        </w:rPr>
        <w:t>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795" w:name="_CRB_2_3_8"/>
      <w:bookmarkStart w:id="796" w:name="_Toc193393867"/>
      <w:bookmarkEnd w:id="795"/>
      <w:r>
        <w:rPr>
          <w:lang w:eastAsia="zh-CN"/>
        </w:rPr>
        <w:t>B.2.3.8</w:t>
      </w:r>
      <w:r>
        <w:rPr>
          <w:lang w:eastAsia="zh-CN"/>
        </w:rPr>
        <w:tab/>
        <w:t xml:space="preserve">Type: </w:t>
      </w:r>
      <w:r w:rsidRPr="00E13F3C">
        <w:rPr>
          <w:lang w:val="en-US"/>
        </w:rPr>
        <w:t>PlmnChange</w:t>
      </w:r>
      <w:bookmarkEnd w:id="796"/>
    </w:p>
    <w:p w14:paraId="60FFADA0" w14:textId="1DE212CB" w:rsidR="000831F6" w:rsidRDefault="000831F6" w:rsidP="000831F6">
      <w:pPr>
        <w:pStyle w:val="TH"/>
      </w:pPr>
      <w:bookmarkStart w:id="797" w:name="_CRTableB_2_3_81"/>
      <w:r>
        <w:rPr>
          <w:noProof/>
        </w:rPr>
        <w:t>Table </w:t>
      </w:r>
      <w:bookmarkEnd w:id="797"/>
      <w:r>
        <w:rPr>
          <w:noProof/>
        </w:rPr>
        <w:t>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798" w:name="_CRB_2_3_9"/>
      <w:bookmarkStart w:id="799" w:name="_Toc193393868"/>
      <w:bookmarkEnd w:id="798"/>
      <w:r>
        <w:rPr>
          <w:lang w:eastAsia="zh-CN"/>
        </w:rPr>
        <w:t>B.2.3.9</w:t>
      </w:r>
      <w:r>
        <w:rPr>
          <w:lang w:eastAsia="zh-CN"/>
        </w:rPr>
        <w:tab/>
        <w:t xml:space="preserve">Type: </w:t>
      </w:r>
      <w:r w:rsidRPr="002163C6">
        <w:rPr>
          <w:lang w:eastAsia="zh-CN"/>
        </w:rPr>
        <w:t>SpecificPlmns</w:t>
      </w:r>
      <w:bookmarkEnd w:id="799"/>
    </w:p>
    <w:p w14:paraId="502F4231" w14:textId="77171FE3" w:rsidR="000831F6" w:rsidRDefault="000831F6" w:rsidP="000831F6">
      <w:pPr>
        <w:pStyle w:val="TH"/>
      </w:pPr>
      <w:bookmarkStart w:id="800" w:name="_CRTableB_2_3_91"/>
      <w:r>
        <w:rPr>
          <w:noProof/>
        </w:rPr>
        <w:t>Table </w:t>
      </w:r>
      <w:bookmarkEnd w:id="800"/>
      <w:r>
        <w:rPr>
          <w:noProof/>
        </w:rPr>
        <w:t>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801" w:name="_CRB_2_3_10"/>
      <w:bookmarkStart w:id="802" w:name="_Toc193393869"/>
      <w:bookmarkEnd w:id="801"/>
      <w:r>
        <w:rPr>
          <w:lang w:eastAsia="zh-CN"/>
        </w:rPr>
        <w:t>B.2.3.10</w:t>
      </w:r>
      <w:r>
        <w:rPr>
          <w:lang w:eastAsia="zh-CN"/>
        </w:rPr>
        <w:tab/>
        <w:t xml:space="preserve">Type: </w:t>
      </w:r>
      <w:r w:rsidRPr="002163C6">
        <w:rPr>
          <w:lang w:eastAsia="zh-CN"/>
        </w:rPr>
        <w:t>MbmsSaChange</w:t>
      </w:r>
      <w:bookmarkEnd w:id="802"/>
    </w:p>
    <w:p w14:paraId="1DA097C5" w14:textId="77777777" w:rsidR="007E501A" w:rsidRDefault="007E501A" w:rsidP="007E501A">
      <w:pPr>
        <w:pStyle w:val="TH"/>
      </w:pPr>
      <w:bookmarkStart w:id="803" w:name="_CRTableB_3_1_101"/>
      <w:r>
        <w:rPr>
          <w:noProof/>
        </w:rPr>
        <w:t>Table </w:t>
      </w:r>
      <w:bookmarkEnd w:id="803"/>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804" w:name="_CRB_2_3_11"/>
      <w:bookmarkStart w:id="805" w:name="_Toc193393870"/>
      <w:bookmarkEnd w:id="804"/>
      <w:r>
        <w:rPr>
          <w:lang w:eastAsia="zh-CN"/>
        </w:rPr>
        <w:lastRenderedPageBreak/>
        <w:t>B.2.3.11</w:t>
      </w:r>
      <w:r>
        <w:rPr>
          <w:lang w:eastAsia="zh-CN"/>
        </w:rPr>
        <w:tab/>
        <w:t xml:space="preserve">Type: </w:t>
      </w:r>
      <w:r w:rsidRPr="002163C6">
        <w:rPr>
          <w:lang w:eastAsia="zh-CN"/>
        </w:rPr>
        <w:t>SpecificMbmsSa</w:t>
      </w:r>
      <w:r>
        <w:rPr>
          <w:lang w:eastAsia="zh-CN"/>
        </w:rPr>
        <w:t>s</w:t>
      </w:r>
      <w:bookmarkEnd w:id="805"/>
    </w:p>
    <w:p w14:paraId="689CD12F" w14:textId="171175BD" w:rsidR="000831F6" w:rsidRDefault="000831F6" w:rsidP="000831F6">
      <w:pPr>
        <w:pStyle w:val="TH"/>
      </w:pPr>
      <w:bookmarkStart w:id="806" w:name="_CRTableB_2_3_111"/>
      <w:r>
        <w:rPr>
          <w:noProof/>
        </w:rPr>
        <w:t>Table </w:t>
      </w:r>
      <w:bookmarkEnd w:id="806"/>
      <w:r>
        <w:rPr>
          <w:noProof/>
        </w:rPr>
        <w:t>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807" w:name="_CRB_2_3_12"/>
      <w:bookmarkStart w:id="808" w:name="_Toc193393871"/>
      <w:bookmarkEnd w:id="807"/>
      <w:r>
        <w:rPr>
          <w:lang w:eastAsia="zh-CN"/>
        </w:rPr>
        <w:t>B.2.3.12</w:t>
      </w:r>
      <w:r>
        <w:rPr>
          <w:lang w:eastAsia="zh-CN"/>
        </w:rPr>
        <w:tab/>
        <w:t xml:space="preserve">Type: </w:t>
      </w:r>
      <w:r w:rsidRPr="002163C6">
        <w:rPr>
          <w:lang w:eastAsia="zh-CN"/>
        </w:rPr>
        <w:t>MbsfnAreaChange</w:t>
      </w:r>
      <w:bookmarkEnd w:id="808"/>
    </w:p>
    <w:p w14:paraId="0EF7E4E4" w14:textId="77777777" w:rsidR="007E501A" w:rsidRDefault="007E501A" w:rsidP="007E501A">
      <w:pPr>
        <w:pStyle w:val="TH"/>
      </w:pPr>
      <w:bookmarkStart w:id="809" w:name="_CRTableB_2_3_121"/>
      <w:r>
        <w:rPr>
          <w:noProof/>
        </w:rPr>
        <w:t>Table </w:t>
      </w:r>
      <w:bookmarkEnd w:id="809"/>
      <w:r>
        <w:rPr>
          <w:noProof/>
        </w:rPr>
        <w:t>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810" w:name="_CRB_2_3_13"/>
      <w:bookmarkStart w:id="811" w:name="_Toc193393872"/>
      <w:bookmarkEnd w:id="810"/>
      <w:r>
        <w:rPr>
          <w:lang w:eastAsia="zh-CN"/>
        </w:rPr>
        <w:t>B.2.3.13</w:t>
      </w:r>
      <w:r>
        <w:rPr>
          <w:lang w:eastAsia="zh-CN"/>
        </w:rPr>
        <w:tab/>
        <w:t xml:space="preserve">Type: </w:t>
      </w:r>
      <w:r w:rsidRPr="002163C6">
        <w:rPr>
          <w:lang w:eastAsia="zh-CN"/>
        </w:rPr>
        <w:t>SpecificMbsfnArea</w:t>
      </w:r>
      <w:r>
        <w:rPr>
          <w:lang w:eastAsia="zh-CN"/>
        </w:rPr>
        <w:t>s</w:t>
      </w:r>
      <w:bookmarkEnd w:id="811"/>
    </w:p>
    <w:p w14:paraId="46BF7D65" w14:textId="39DD4704" w:rsidR="000831F6" w:rsidRDefault="000831F6" w:rsidP="000831F6">
      <w:pPr>
        <w:pStyle w:val="TH"/>
      </w:pPr>
      <w:bookmarkStart w:id="812" w:name="_CRTableB_2_3_131"/>
      <w:r>
        <w:rPr>
          <w:noProof/>
        </w:rPr>
        <w:t>Table </w:t>
      </w:r>
      <w:bookmarkEnd w:id="812"/>
      <w:r>
        <w:rPr>
          <w:noProof/>
        </w:rPr>
        <w:t>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813" w:name="_CRB_2_3_14"/>
      <w:bookmarkStart w:id="814" w:name="_Toc193393873"/>
      <w:bookmarkEnd w:id="813"/>
      <w:r>
        <w:rPr>
          <w:lang w:eastAsia="zh-CN"/>
        </w:rPr>
        <w:t>B.2.3.14</w:t>
      </w:r>
      <w:r>
        <w:rPr>
          <w:lang w:eastAsia="zh-CN"/>
        </w:rPr>
        <w:tab/>
        <w:t xml:space="preserve">Type: </w:t>
      </w:r>
      <w:r w:rsidRPr="002163C6">
        <w:rPr>
          <w:lang w:eastAsia="zh-CN"/>
        </w:rPr>
        <w:t>PeriodicReport</w:t>
      </w:r>
      <w:bookmarkEnd w:id="814"/>
    </w:p>
    <w:p w14:paraId="062AAD19" w14:textId="34FABDD6" w:rsidR="000831F6" w:rsidRDefault="000831F6" w:rsidP="000831F6">
      <w:pPr>
        <w:pStyle w:val="TH"/>
      </w:pPr>
      <w:bookmarkStart w:id="815" w:name="_CRTableB_2_3_141"/>
      <w:r>
        <w:rPr>
          <w:noProof/>
        </w:rPr>
        <w:t>Table </w:t>
      </w:r>
      <w:bookmarkEnd w:id="815"/>
      <w:r>
        <w:rPr>
          <w:noProof/>
        </w:rPr>
        <w:t>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816" w:name="_CRB_2_3_15"/>
      <w:bookmarkStart w:id="817" w:name="_Toc193393874"/>
      <w:bookmarkEnd w:id="816"/>
      <w:r>
        <w:rPr>
          <w:lang w:eastAsia="zh-CN"/>
        </w:rPr>
        <w:t>B.2.3.15</w:t>
      </w:r>
      <w:r>
        <w:rPr>
          <w:lang w:eastAsia="zh-CN"/>
        </w:rPr>
        <w:tab/>
        <w:t xml:space="preserve">Type: </w:t>
      </w:r>
      <w:r w:rsidRPr="002163C6">
        <w:rPr>
          <w:lang w:eastAsia="zh-CN"/>
        </w:rPr>
        <w:t>TravelledDistance</w:t>
      </w:r>
      <w:bookmarkEnd w:id="817"/>
    </w:p>
    <w:p w14:paraId="42618AC6" w14:textId="2AAAB89F" w:rsidR="000831F6" w:rsidRDefault="000831F6" w:rsidP="000831F6">
      <w:pPr>
        <w:pStyle w:val="TH"/>
      </w:pPr>
      <w:bookmarkStart w:id="818" w:name="_CRTableB_2_3_151"/>
      <w:r>
        <w:rPr>
          <w:noProof/>
        </w:rPr>
        <w:t>Table </w:t>
      </w:r>
      <w:bookmarkEnd w:id="818"/>
      <w:r>
        <w:rPr>
          <w:noProof/>
        </w:rPr>
        <w:t>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819" w:name="_CRB_2_3_16"/>
      <w:bookmarkStart w:id="820" w:name="_Toc193393875"/>
      <w:bookmarkEnd w:id="819"/>
      <w:r>
        <w:rPr>
          <w:lang w:eastAsia="zh-CN"/>
        </w:rPr>
        <w:lastRenderedPageBreak/>
        <w:t>B.2.3.16</w:t>
      </w:r>
      <w:r>
        <w:rPr>
          <w:lang w:eastAsia="zh-CN"/>
        </w:rPr>
        <w:tab/>
        <w:t xml:space="preserve">Type: </w:t>
      </w:r>
      <w:r w:rsidRPr="00855AB0">
        <w:rPr>
          <w:lang w:val="sv-SE"/>
        </w:rPr>
        <w:t>VerticalAppEvent</w:t>
      </w:r>
      <w:bookmarkEnd w:id="820"/>
    </w:p>
    <w:p w14:paraId="73754468" w14:textId="71C2CEFB" w:rsidR="000831F6" w:rsidRDefault="000831F6" w:rsidP="000831F6">
      <w:pPr>
        <w:pStyle w:val="TH"/>
      </w:pPr>
      <w:bookmarkStart w:id="821" w:name="_CRTableB_2_3_161"/>
      <w:r>
        <w:rPr>
          <w:noProof/>
        </w:rPr>
        <w:t>Table </w:t>
      </w:r>
      <w:bookmarkEnd w:id="821"/>
      <w:r>
        <w:rPr>
          <w:noProof/>
        </w:rPr>
        <w:t>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822" w:name="_CRB_2_3_17"/>
      <w:bookmarkStart w:id="823" w:name="_Toc193393876"/>
      <w:bookmarkEnd w:id="822"/>
      <w:r>
        <w:rPr>
          <w:lang w:eastAsia="zh-CN"/>
        </w:rPr>
        <w:t>B.2.3.17</w:t>
      </w:r>
      <w:r>
        <w:rPr>
          <w:lang w:eastAsia="zh-CN"/>
        </w:rPr>
        <w:tab/>
        <w:t xml:space="preserve">Type: </w:t>
      </w:r>
      <w:r w:rsidRPr="002163C6">
        <w:rPr>
          <w:lang w:eastAsia="zh-CN"/>
        </w:rPr>
        <w:t>GeographicalAreaChange</w:t>
      </w:r>
      <w:bookmarkEnd w:id="823"/>
    </w:p>
    <w:p w14:paraId="6376B07D" w14:textId="77777777" w:rsidR="007E501A" w:rsidRDefault="007E501A" w:rsidP="007E501A">
      <w:pPr>
        <w:pStyle w:val="TH"/>
      </w:pPr>
      <w:bookmarkStart w:id="824" w:name="_CRTableB_2_3_171"/>
      <w:r>
        <w:rPr>
          <w:noProof/>
        </w:rPr>
        <w:t>Table </w:t>
      </w:r>
      <w:bookmarkEnd w:id="824"/>
      <w:r>
        <w:rPr>
          <w:noProof/>
        </w:rPr>
        <w:t>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825" w:name="_CRB_2_3_18"/>
      <w:bookmarkStart w:id="826" w:name="_Toc193393877"/>
      <w:bookmarkEnd w:id="825"/>
      <w:r>
        <w:rPr>
          <w:lang w:eastAsia="zh-CN"/>
        </w:rPr>
        <w:t>B.2.3.18</w:t>
      </w:r>
      <w:r>
        <w:rPr>
          <w:lang w:eastAsia="zh-CN"/>
        </w:rPr>
        <w:tab/>
        <w:t xml:space="preserve">Type: </w:t>
      </w:r>
      <w:r w:rsidRPr="002163C6">
        <w:rPr>
          <w:lang w:eastAsia="zh-CN"/>
        </w:rPr>
        <w:t>SpecificGeoAreas</w:t>
      </w:r>
      <w:bookmarkEnd w:id="826"/>
    </w:p>
    <w:p w14:paraId="0A236F2F" w14:textId="77777777" w:rsidR="007E501A" w:rsidRDefault="007E501A" w:rsidP="007E501A">
      <w:pPr>
        <w:pStyle w:val="TH"/>
      </w:pPr>
      <w:bookmarkStart w:id="827" w:name="_CRTableB_2_3_181"/>
      <w:r>
        <w:rPr>
          <w:noProof/>
        </w:rPr>
        <w:t>Table </w:t>
      </w:r>
      <w:bookmarkEnd w:id="827"/>
      <w:r>
        <w:rPr>
          <w:noProof/>
        </w:rPr>
        <w:t>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828" w:name="_CRB_2_3_19"/>
      <w:bookmarkStart w:id="829" w:name="_Toc193393878"/>
      <w:bookmarkEnd w:id="828"/>
      <w:r>
        <w:t>B.2.3.19</w:t>
      </w:r>
      <w:r>
        <w:tab/>
        <w:t xml:space="preserve">Type: </w:t>
      </w:r>
      <w:r w:rsidRPr="00EE67D9">
        <w:t>LocationReport</w:t>
      </w:r>
      <w:bookmarkEnd w:id="829"/>
    </w:p>
    <w:p w14:paraId="60D2D4EE" w14:textId="77777777" w:rsidR="009026BC" w:rsidRDefault="009026BC" w:rsidP="009026BC">
      <w:pPr>
        <w:pStyle w:val="TH"/>
      </w:pPr>
      <w:bookmarkStart w:id="830" w:name="_CRTableB_2_3_201"/>
      <w:r>
        <w:rPr>
          <w:noProof/>
        </w:rPr>
        <w:t>Table </w:t>
      </w:r>
      <w:bookmarkEnd w:id="830"/>
      <w:r>
        <w:rPr>
          <w:noProof/>
        </w:rPr>
        <w:t>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831" w:name="_CRB_2_3_20"/>
      <w:bookmarkStart w:id="832" w:name="_Toc193393879"/>
      <w:bookmarkEnd w:id="831"/>
      <w:r>
        <w:lastRenderedPageBreak/>
        <w:t>B.2.3.20</w:t>
      </w:r>
      <w:r>
        <w:tab/>
        <w:t xml:space="preserve">Type: </w:t>
      </w:r>
      <w:r w:rsidRPr="004557C2">
        <w:t>LocationInfo</w:t>
      </w:r>
      <w:bookmarkEnd w:id="832"/>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833" w:name="_CRB_2_3_21"/>
      <w:bookmarkStart w:id="834" w:name="_Toc193393880"/>
      <w:bookmarkEnd w:id="833"/>
      <w:r>
        <w:rPr>
          <w:lang w:eastAsia="zh-CN"/>
        </w:rPr>
        <w:t>B.2.3.21</w:t>
      </w:r>
      <w:r>
        <w:rPr>
          <w:lang w:eastAsia="zh-CN"/>
        </w:rPr>
        <w:tab/>
        <w:t xml:space="preserve">Type: </w:t>
      </w:r>
      <w:r>
        <w:rPr>
          <w:rFonts w:hint="eastAsia"/>
          <w:lang w:eastAsia="zh-CN"/>
        </w:rPr>
        <w:t>Requested</w:t>
      </w:r>
      <w:r>
        <w:t>Location</w:t>
      </w:r>
      <w:bookmarkEnd w:id="834"/>
    </w:p>
    <w:p w14:paraId="2A96DCD9" w14:textId="3678B048" w:rsidR="003D5B6C" w:rsidRDefault="003D5B6C" w:rsidP="003D5B6C">
      <w:pPr>
        <w:pStyle w:val="TH"/>
      </w:pPr>
      <w:bookmarkStart w:id="835" w:name="_CRTableB_2_3_211"/>
      <w:r>
        <w:rPr>
          <w:noProof/>
        </w:rPr>
        <w:t>Table </w:t>
      </w:r>
      <w:bookmarkEnd w:id="835"/>
      <w:r>
        <w:rPr>
          <w:noProof/>
        </w:rPr>
        <w:t>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Default="003D5B6C" w:rsidP="00575D8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575D8A">
            <w:pPr>
              <w:pStyle w:val="TAH"/>
              <w:rPr>
                <w:rFonts w:cs="Arial"/>
                <w:szCs w:val="18"/>
              </w:rPr>
            </w:pPr>
            <w:r>
              <w:t>Applicability</w:t>
            </w:r>
          </w:p>
        </w:tc>
      </w:tr>
      <w:tr w:rsidR="003D5B6C" w14:paraId="53F874F2"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575D8A">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575D8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575D8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575D8A">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575D8A">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575D8A">
            <w:pPr>
              <w:pStyle w:val="TAL"/>
              <w:rPr>
                <w:rFonts w:cs="Arial"/>
                <w:szCs w:val="18"/>
              </w:rPr>
            </w:pPr>
          </w:p>
        </w:tc>
      </w:tr>
      <w:tr w:rsidR="003D5B6C" w14:paraId="79D8CC2B"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575D8A">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575D8A">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575D8A">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575D8A">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575D8A">
            <w:pPr>
              <w:pStyle w:val="TAL"/>
              <w:rPr>
                <w:rFonts w:cs="Arial"/>
                <w:szCs w:val="18"/>
              </w:rPr>
            </w:pPr>
          </w:p>
        </w:tc>
      </w:tr>
      <w:tr w:rsidR="003D5B6C" w14:paraId="2D8E04FA"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575D8A">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575D8A">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575D8A">
            <w:pPr>
              <w:pStyle w:val="TAL"/>
              <w:rPr>
                <w:lang w:eastAsia="zh-CN"/>
              </w:rPr>
            </w:pPr>
            <w:bookmarkStart w:id="836" w:name="OLE_LINK26"/>
            <w:r>
              <w:rPr>
                <w:lang w:val="sv-SE"/>
              </w:rPr>
              <w:t>0..1</w:t>
            </w:r>
            <w:bookmarkEnd w:id="836"/>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575D8A">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575D8A">
            <w:pPr>
              <w:pStyle w:val="TAL"/>
              <w:rPr>
                <w:rFonts w:cs="Arial"/>
                <w:szCs w:val="18"/>
              </w:rPr>
            </w:pPr>
          </w:p>
        </w:tc>
      </w:tr>
      <w:tr w:rsidR="003D5B6C" w14:paraId="20AE212E"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575D8A">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575D8A">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575D8A">
            <w:pPr>
              <w:pStyle w:val="TAL"/>
              <w:rPr>
                <w:rFonts w:cs="Arial"/>
                <w:szCs w:val="18"/>
              </w:rPr>
            </w:pPr>
          </w:p>
        </w:tc>
      </w:tr>
    </w:tbl>
    <w:p w14:paraId="5CC191B8" w14:textId="77777777" w:rsidR="003D5B6C" w:rsidRDefault="003D5B6C" w:rsidP="000831F6"/>
    <w:p w14:paraId="66C8BF9D" w14:textId="5D6218BF" w:rsidR="000831F6" w:rsidRPr="00ED3541" w:rsidRDefault="000831F6" w:rsidP="000831F6">
      <w:pPr>
        <w:pStyle w:val="Heading2"/>
      </w:pPr>
      <w:bookmarkStart w:id="837" w:name="_CRB_2_4"/>
      <w:bookmarkStart w:id="838" w:name="_Toc193393881"/>
      <w:bookmarkEnd w:id="837"/>
      <w:r>
        <w:t>B.2</w:t>
      </w:r>
      <w:r w:rsidRPr="00ED3541">
        <w:t>.4</w:t>
      </w:r>
      <w:r w:rsidRPr="00ED3541">
        <w:tab/>
        <w:t>Common simple data types</w:t>
      </w:r>
      <w:bookmarkEnd w:id="838"/>
    </w:p>
    <w:p w14:paraId="3E6BCE71" w14:textId="1B6D3D8E" w:rsidR="000831F6" w:rsidRDefault="000831F6" w:rsidP="000831F6">
      <w:pPr>
        <w:pStyle w:val="TH"/>
        <w:spacing w:before="120"/>
      </w:pPr>
      <w:bookmarkStart w:id="839" w:name="_CRTableB_2_41"/>
      <w:bookmarkStart w:id="840" w:name="_Toc99195506"/>
      <w:r>
        <w:t>Table </w:t>
      </w:r>
      <w:bookmarkEnd w:id="839"/>
      <w:r>
        <w:t>B.2.4-1: Simple data types applicable to multiple CoAP resource representations</w:t>
      </w:r>
    </w:p>
    <w:tbl>
      <w:tblPr>
        <w:tblW w:w="4887" w:type="pct"/>
        <w:tblInd w:w="-10" w:type="dxa"/>
        <w:tblLayout w:type="fixed"/>
        <w:tblCellMar>
          <w:left w:w="0" w:type="dxa"/>
          <w:right w:w="0" w:type="dxa"/>
        </w:tblCellMar>
        <w:tblLook w:val="0000" w:firstRow="0" w:lastRow="0" w:firstColumn="0" w:lastColumn="0" w:noHBand="0" w:noVBand="0"/>
      </w:tblPr>
      <w:tblGrid>
        <w:gridCol w:w="9"/>
        <w:gridCol w:w="1727"/>
        <w:gridCol w:w="73"/>
        <w:gridCol w:w="7548"/>
        <w:gridCol w:w="47"/>
      </w:tblGrid>
      <w:tr w:rsidR="000831F6" w14:paraId="01F73B92" w14:textId="77777777" w:rsidTr="003D0657">
        <w:trPr>
          <w:gridBefore w:val="1"/>
          <w:wBefore w:w="5" w:type="pct"/>
        </w:trPr>
        <w:tc>
          <w:tcPr>
            <w:tcW w:w="957"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38" w:type="pct"/>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3D0657">
        <w:trPr>
          <w:gridBefore w:val="1"/>
          <w:wBefore w:w="5" w:type="pct"/>
        </w:trPr>
        <w:tc>
          <w:tcPr>
            <w:tcW w:w="957"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3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3D0657" w14:paraId="4A032DF0" w14:textId="77777777" w:rsidTr="003D0657">
        <w:tblPrEx>
          <w:tblLook w:val="04A0" w:firstRow="1" w:lastRow="0" w:firstColumn="1" w:lastColumn="0" w:noHBand="0" w:noVBand="1"/>
        </w:tblPrEx>
        <w:trPr>
          <w:gridAfter w:val="1"/>
          <w:wAfter w:w="25" w:type="pct"/>
        </w:trPr>
        <w:tc>
          <w:tcPr>
            <w:tcW w:w="923"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4FBEF" w14:textId="77777777" w:rsidR="003D0657" w:rsidRDefault="003D0657" w:rsidP="001C55DD">
            <w:pPr>
              <w:pStyle w:val="TAL"/>
            </w:pPr>
            <w:r>
              <w:rPr>
                <w:rFonts w:hint="eastAsia"/>
                <w:lang w:eastAsia="zh-CN"/>
              </w:rPr>
              <w:t>EndpointId</w:t>
            </w:r>
          </w:p>
        </w:tc>
        <w:tc>
          <w:tcPr>
            <w:tcW w:w="405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1E460" w14:textId="77777777" w:rsidR="003D0657" w:rsidRDefault="003D0657" w:rsidP="001C55DD">
            <w:pPr>
              <w:pStyle w:val="TAL"/>
              <w:rPr>
                <w:lang w:eastAsia="zh-CN"/>
              </w:rPr>
            </w:pPr>
            <w:r>
              <w:rPr>
                <w:lang w:eastAsia="zh-CN"/>
              </w:rPr>
              <w:t>String</w:t>
            </w:r>
            <w:r>
              <w:rPr>
                <w:rFonts w:hint="eastAsia"/>
                <w:lang w:eastAsia="zh-CN"/>
              </w:rPr>
              <w:t xml:space="preserve"> </w:t>
            </w:r>
            <w:r>
              <w:rPr>
                <w:lang w:eastAsia="zh-CN"/>
              </w:rPr>
              <w:t>representing a unique identifier of</w:t>
            </w:r>
            <w:r>
              <w:rPr>
                <w:rFonts w:hint="eastAsia"/>
                <w:lang w:eastAsia="zh-CN"/>
              </w:rPr>
              <w:t xml:space="preserve"> </w:t>
            </w:r>
            <w:r>
              <w:t>the endpoint of the selected VAL server</w:t>
            </w:r>
            <w:r>
              <w:rPr>
                <w:rFonts w:hint="eastAsia"/>
                <w:lang w:eastAsia="zh-CN"/>
              </w:rPr>
              <w:t>.</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841" w:name="_CRB_2_5"/>
      <w:bookmarkStart w:id="842" w:name="_Toc193393882"/>
      <w:bookmarkEnd w:id="841"/>
      <w:r>
        <w:t>B.2.5</w:t>
      </w:r>
      <w:r>
        <w:tab/>
        <w:t>Common enumerations</w:t>
      </w:r>
      <w:bookmarkEnd w:id="840"/>
      <w:bookmarkEnd w:id="842"/>
    </w:p>
    <w:p w14:paraId="499E797B" w14:textId="548853DF" w:rsidR="000831F6" w:rsidRPr="002163C6" w:rsidRDefault="000831F6" w:rsidP="000831F6">
      <w:pPr>
        <w:pStyle w:val="Heading3"/>
      </w:pPr>
      <w:bookmarkStart w:id="843" w:name="_CRB_2_5_1"/>
      <w:bookmarkStart w:id="844" w:name="_Toc193393883"/>
      <w:bookmarkEnd w:id="843"/>
      <w:r>
        <w:t>B.</w:t>
      </w:r>
      <w:r w:rsidRPr="002163C6">
        <w:t>2.</w:t>
      </w:r>
      <w:r>
        <w:t>5</w:t>
      </w:r>
      <w:r w:rsidRPr="002163C6">
        <w:t>.1</w:t>
      </w:r>
      <w:r w:rsidRPr="002163C6">
        <w:tab/>
      </w:r>
      <w:r w:rsidRPr="00CC4662">
        <w:t>Enumeration</w:t>
      </w:r>
      <w:r w:rsidRPr="002163C6">
        <w:t>: Accuracy</w:t>
      </w:r>
      <w:bookmarkEnd w:id="844"/>
    </w:p>
    <w:p w14:paraId="5FA731FB" w14:textId="595FA7A7" w:rsidR="000831F6" w:rsidRDefault="000831F6" w:rsidP="000831F6">
      <w:pPr>
        <w:pStyle w:val="TH"/>
      </w:pPr>
      <w:bookmarkStart w:id="845" w:name="_CRTableB_2_5_11"/>
      <w:r>
        <w:rPr>
          <w:noProof/>
        </w:rPr>
        <w:t>Table </w:t>
      </w:r>
      <w:bookmarkEnd w:id="845"/>
      <w:r>
        <w:rPr>
          <w:noProof/>
        </w:rPr>
        <w:t>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846" w:name="_CRB_2_5_2"/>
      <w:bookmarkStart w:id="847" w:name="_Toc193393884"/>
      <w:bookmarkEnd w:id="846"/>
      <w:r>
        <w:lastRenderedPageBreak/>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847"/>
    </w:p>
    <w:p w14:paraId="7952FA23" w14:textId="60A388F0" w:rsidR="00633163" w:rsidRDefault="00633163" w:rsidP="00633163">
      <w:pPr>
        <w:pStyle w:val="TH"/>
      </w:pPr>
      <w:bookmarkStart w:id="848" w:name="_CRTableB_2_5_21"/>
      <w:r>
        <w:rPr>
          <w:noProof/>
        </w:rPr>
        <w:t>Table </w:t>
      </w:r>
      <w:bookmarkEnd w:id="848"/>
      <w:r>
        <w:rPr>
          <w:noProof/>
        </w:rPr>
        <w:t>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B070BE">
            <w:pPr>
              <w:pStyle w:val="TAH"/>
              <w:rPr>
                <w:rFonts w:cs="Arial"/>
                <w:szCs w:val="18"/>
              </w:rPr>
            </w:pPr>
            <w:r>
              <w:t>Applicability</w:t>
            </w:r>
          </w:p>
        </w:tc>
      </w:tr>
      <w:tr w:rsidR="00633163" w14:paraId="11376647" w14:textId="77777777" w:rsidTr="00B070BE">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B070BE">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B070BE">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B070BE">
            <w:pPr>
              <w:pStyle w:val="TAL"/>
              <w:rPr>
                <w:rFonts w:cs="Arial"/>
                <w:szCs w:val="18"/>
              </w:rPr>
            </w:pPr>
          </w:p>
        </w:tc>
      </w:tr>
      <w:tr w:rsidR="00633163" w14:paraId="0F4C78CB" w14:textId="77777777" w:rsidTr="00B070BE">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B070BE">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B070BE">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B070BE">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849" w:name="_CRB_2_5_3"/>
      <w:bookmarkStart w:id="850" w:name="_Toc193393885"/>
      <w:bookmarkEnd w:id="849"/>
      <w:r>
        <w:t>B.</w:t>
      </w:r>
      <w:r w:rsidRPr="002163C6">
        <w:t>2.</w:t>
      </w:r>
      <w:r>
        <w:t>5.</w:t>
      </w:r>
      <w:r>
        <w:rPr>
          <w:lang w:eastAsia="zh-CN"/>
        </w:rPr>
        <w:t>3</w:t>
      </w:r>
      <w:r w:rsidRPr="002163C6">
        <w:tab/>
      </w:r>
      <w:r w:rsidRPr="00CC4662">
        <w:t>Enumeration</w:t>
      </w:r>
      <w:r w:rsidRPr="002163C6">
        <w:t xml:space="preserve">: </w:t>
      </w:r>
      <w:bookmarkStart w:id="851" w:name="OLE_LINK27"/>
      <w:r>
        <w:rPr>
          <w:rFonts w:hint="eastAsia"/>
          <w:lang w:eastAsia="zh-CN"/>
        </w:rPr>
        <w:t>PositioningM</w:t>
      </w:r>
      <w:r w:rsidRPr="00733AF1">
        <w:rPr>
          <w:rFonts w:hint="eastAsia"/>
          <w:lang w:eastAsia="zh-CN"/>
        </w:rPr>
        <w:t>ethod</w:t>
      </w:r>
      <w:bookmarkEnd w:id="850"/>
      <w:bookmarkEnd w:id="851"/>
    </w:p>
    <w:p w14:paraId="16E06094" w14:textId="7D16535B" w:rsidR="00633163" w:rsidRDefault="00633163" w:rsidP="00633163">
      <w:pPr>
        <w:pStyle w:val="TH"/>
      </w:pPr>
      <w:bookmarkStart w:id="852" w:name="_CRTableB_2_5_31"/>
      <w:r>
        <w:rPr>
          <w:noProof/>
        </w:rPr>
        <w:t>Table </w:t>
      </w:r>
      <w:bookmarkEnd w:id="852"/>
      <w:r>
        <w:rPr>
          <w:noProof/>
        </w:rPr>
        <w:t>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B070BE">
            <w:pPr>
              <w:pStyle w:val="TAH"/>
              <w:rPr>
                <w:rFonts w:cs="Arial"/>
                <w:szCs w:val="18"/>
              </w:rPr>
            </w:pPr>
            <w:r>
              <w:t>Applicability</w:t>
            </w:r>
          </w:p>
        </w:tc>
      </w:tr>
      <w:tr w:rsidR="00633163" w14:paraId="469DA4D9" w14:textId="77777777" w:rsidTr="00B070BE">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B070BE">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B070BE">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B070BE">
            <w:pPr>
              <w:pStyle w:val="TAL"/>
              <w:rPr>
                <w:rFonts w:cs="Arial"/>
                <w:szCs w:val="18"/>
              </w:rPr>
            </w:pPr>
          </w:p>
        </w:tc>
      </w:tr>
      <w:tr w:rsidR="00633163" w14:paraId="3B8EF54B" w14:textId="77777777" w:rsidTr="00B070BE">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B070BE">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B070BE">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B070BE">
            <w:pPr>
              <w:pStyle w:val="TAL"/>
              <w:rPr>
                <w:rFonts w:cs="Arial"/>
                <w:szCs w:val="18"/>
              </w:rPr>
            </w:pPr>
          </w:p>
        </w:tc>
      </w:tr>
      <w:tr w:rsidR="00633163" w14:paraId="757683D8" w14:textId="77777777" w:rsidTr="00B070BE">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B070BE">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B070BE">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B070BE">
            <w:pPr>
              <w:pStyle w:val="TAL"/>
              <w:rPr>
                <w:rFonts w:cs="Arial"/>
                <w:szCs w:val="18"/>
              </w:rPr>
            </w:pPr>
          </w:p>
        </w:tc>
      </w:tr>
      <w:tr w:rsidR="00633163" w14:paraId="0CD3873C" w14:textId="77777777" w:rsidTr="00B070BE">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B070BE">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B070BE">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B070BE">
            <w:pPr>
              <w:pStyle w:val="TAL"/>
              <w:rPr>
                <w:rFonts w:cs="Arial"/>
                <w:szCs w:val="18"/>
              </w:rPr>
            </w:pPr>
          </w:p>
        </w:tc>
      </w:tr>
      <w:tr w:rsidR="00633163" w14:paraId="77C8E52B" w14:textId="77777777" w:rsidTr="00B070BE">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B070BE">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B070BE">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B070BE">
            <w:pPr>
              <w:pStyle w:val="TAL"/>
              <w:rPr>
                <w:rFonts w:cs="Arial"/>
                <w:szCs w:val="18"/>
              </w:rPr>
            </w:pPr>
          </w:p>
        </w:tc>
      </w:tr>
      <w:tr w:rsidR="00633163" w14:paraId="7797648C" w14:textId="77777777" w:rsidTr="00B070BE">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B070BE">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B070BE">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B070BE">
            <w:pPr>
              <w:pStyle w:val="TAL"/>
              <w:rPr>
                <w:rFonts w:cs="Arial"/>
                <w:szCs w:val="18"/>
              </w:rPr>
            </w:pPr>
          </w:p>
        </w:tc>
      </w:tr>
      <w:tr w:rsidR="00633163" w14:paraId="20B8616F" w14:textId="77777777" w:rsidTr="00B070BE">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B070BE">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B070BE">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B070BE">
            <w:pPr>
              <w:pStyle w:val="TAL"/>
              <w:rPr>
                <w:rFonts w:cs="Arial"/>
                <w:szCs w:val="18"/>
              </w:rPr>
            </w:pPr>
          </w:p>
        </w:tc>
      </w:tr>
      <w:tr w:rsidR="00633163" w14:paraId="64E3BD91" w14:textId="77777777" w:rsidTr="00B070BE">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B070BE">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B070BE">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B070BE">
            <w:pPr>
              <w:pStyle w:val="TAL"/>
              <w:rPr>
                <w:rFonts w:cs="Arial"/>
                <w:szCs w:val="18"/>
              </w:rPr>
            </w:pPr>
          </w:p>
        </w:tc>
      </w:tr>
      <w:tr w:rsidR="00633163" w14:paraId="07BC55B0" w14:textId="77777777" w:rsidTr="00B070BE">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B070BE">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B070BE">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B070BE">
            <w:pPr>
              <w:pStyle w:val="TAL"/>
              <w:rPr>
                <w:rFonts w:cs="Arial"/>
                <w:szCs w:val="18"/>
              </w:rPr>
            </w:pPr>
          </w:p>
        </w:tc>
      </w:tr>
      <w:tr w:rsidR="00633163" w14:paraId="0118EFB4" w14:textId="77777777" w:rsidTr="00B070BE">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B070BE">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B070BE">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B070BE">
            <w:pPr>
              <w:pStyle w:val="TAL"/>
              <w:rPr>
                <w:rFonts w:cs="Arial"/>
                <w:szCs w:val="18"/>
              </w:rPr>
            </w:pPr>
          </w:p>
        </w:tc>
      </w:tr>
      <w:tr w:rsidR="00633163" w14:paraId="34EB81D5" w14:textId="77777777" w:rsidTr="00B070BE">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B070BE">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B070BE">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B070BE">
            <w:pPr>
              <w:pStyle w:val="TAL"/>
              <w:rPr>
                <w:rFonts w:cs="Arial"/>
                <w:szCs w:val="18"/>
              </w:rPr>
            </w:pPr>
          </w:p>
        </w:tc>
      </w:tr>
      <w:tr w:rsidR="00633163" w14:paraId="4413C984" w14:textId="77777777" w:rsidTr="00B070BE">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B070BE">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B070BE">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B070BE">
            <w:pPr>
              <w:pStyle w:val="TAL"/>
              <w:rPr>
                <w:rFonts w:cs="Arial"/>
                <w:szCs w:val="18"/>
              </w:rPr>
            </w:pPr>
          </w:p>
        </w:tc>
      </w:tr>
      <w:tr w:rsidR="00633163" w14:paraId="4071DC00" w14:textId="77777777" w:rsidTr="00B070BE">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B070BE">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B070BE">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B070BE">
            <w:pPr>
              <w:pStyle w:val="TAL"/>
              <w:rPr>
                <w:rFonts w:cs="Arial"/>
                <w:szCs w:val="18"/>
              </w:rPr>
            </w:pPr>
          </w:p>
        </w:tc>
      </w:tr>
      <w:tr w:rsidR="00633163" w14:paraId="5589E7B1" w14:textId="77777777" w:rsidTr="00B070BE">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B070BE">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B070BE">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B070BE">
            <w:pPr>
              <w:pStyle w:val="TAL"/>
              <w:rPr>
                <w:rFonts w:cs="Arial"/>
                <w:szCs w:val="18"/>
              </w:rPr>
            </w:pPr>
          </w:p>
        </w:tc>
      </w:tr>
      <w:tr w:rsidR="00633163" w14:paraId="5D24348E" w14:textId="77777777" w:rsidTr="00B070BE">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B070BE">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B070BE">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B070BE">
            <w:pPr>
              <w:pStyle w:val="TAL"/>
              <w:rPr>
                <w:rFonts w:cs="Arial"/>
                <w:szCs w:val="18"/>
              </w:rPr>
            </w:pPr>
          </w:p>
        </w:tc>
      </w:tr>
    </w:tbl>
    <w:p w14:paraId="703AD9F4" w14:textId="77777777" w:rsidR="00633163" w:rsidRPr="00A34EEC" w:rsidRDefault="00633163" w:rsidP="000831F6"/>
    <w:p w14:paraId="300F27E6" w14:textId="13B08863" w:rsidR="000831F6" w:rsidRDefault="000831F6" w:rsidP="000831F6">
      <w:pPr>
        <w:pStyle w:val="Heading1"/>
      </w:pPr>
      <w:bookmarkStart w:id="853" w:name="_CRB_3"/>
      <w:bookmarkStart w:id="854" w:name="_Toc193393886"/>
      <w:bookmarkEnd w:id="853"/>
      <w:r>
        <w:t>B.3</w:t>
      </w:r>
      <w:r>
        <w:tab/>
        <w:t>Resource representation and APIs for location reporting provided by SLM-S</w:t>
      </w:r>
      <w:bookmarkEnd w:id="854"/>
    </w:p>
    <w:p w14:paraId="507A664A" w14:textId="28AD0F3B" w:rsidR="000831F6" w:rsidRPr="00F91E7D" w:rsidRDefault="000831F6" w:rsidP="000831F6">
      <w:pPr>
        <w:pStyle w:val="Heading2"/>
        <w:overflowPunct/>
        <w:autoSpaceDE/>
        <w:autoSpaceDN/>
        <w:adjustRightInd/>
        <w:textAlignment w:val="auto"/>
        <w:rPr>
          <w:lang w:eastAsia="zh-CN"/>
        </w:rPr>
      </w:pPr>
      <w:bookmarkStart w:id="855" w:name="_CRB_3_1"/>
      <w:bookmarkStart w:id="856" w:name="_Toc193393887"/>
      <w:bookmarkEnd w:id="855"/>
      <w:r>
        <w:rPr>
          <w:lang w:eastAsia="zh-CN"/>
        </w:rPr>
        <w:t>B.</w:t>
      </w:r>
      <w:r w:rsidRPr="00F91E7D">
        <w:rPr>
          <w:lang w:eastAsia="zh-CN"/>
        </w:rPr>
        <w:t>3.1</w:t>
      </w:r>
      <w:r w:rsidRPr="00F91E7D">
        <w:rPr>
          <w:lang w:eastAsia="zh-CN"/>
        </w:rPr>
        <w:tab/>
        <w:t>SU_LocationReporting API provided by SLM-S</w:t>
      </w:r>
      <w:bookmarkEnd w:id="856"/>
    </w:p>
    <w:p w14:paraId="02B30685" w14:textId="15C13CC1" w:rsidR="000831F6" w:rsidRPr="00F91E7D" w:rsidRDefault="000831F6" w:rsidP="000831F6">
      <w:pPr>
        <w:pStyle w:val="Heading3"/>
        <w:rPr>
          <w:lang w:eastAsia="zh-CN"/>
        </w:rPr>
      </w:pPr>
      <w:bookmarkStart w:id="857" w:name="_CRB_3_1_1"/>
      <w:bookmarkStart w:id="858" w:name="_Toc193393888"/>
      <w:bookmarkEnd w:id="857"/>
      <w:r>
        <w:rPr>
          <w:lang w:eastAsia="zh-CN"/>
        </w:rPr>
        <w:t>B.</w:t>
      </w:r>
      <w:r w:rsidRPr="00F91E7D">
        <w:rPr>
          <w:lang w:eastAsia="zh-CN"/>
        </w:rPr>
        <w:t>3.1.1</w:t>
      </w:r>
      <w:r w:rsidRPr="00F91E7D">
        <w:rPr>
          <w:lang w:eastAsia="zh-CN"/>
        </w:rPr>
        <w:tab/>
        <w:t>API URI</w:t>
      </w:r>
      <w:bookmarkEnd w:id="858"/>
    </w:p>
    <w:p w14:paraId="290DC36E" w14:textId="6A6850B4" w:rsidR="000831F6" w:rsidRDefault="000831F6" w:rsidP="000831F6">
      <w:pPr>
        <w:rPr>
          <w:lang w:eastAsia="zh-CN"/>
        </w:rPr>
      </w:pPr>
      <w:bookmarkStart w:id="859" w:name="_Toc24868604"/>
      <w:bookmarkStart w:id="860" w:name="_Toc34154086"/>
      <w:bookmarkStart w:id="861" w:name="_Toc36041030"/>
      <w:bookmarkStart w:id="862" w:name="_Toc36041343"/>
      <w:bookmarkStart w:id="863" w:name="_Toc43196586"/>
      <w:bookmarkStart w:id="864" w:name="_Toc43481356"/>
      <w:bookmarkStart w:id="865" w:name="_Toc45134633"/>
      <w:bookmarkStart w:id="866" w:name="_Toc51189165"/>
      <w:bookmarkStart w:id="867" w:name="_Toc51763841"/>
      <w:bookmarkStart w:id="868" w:name="_Toc57206073"/>
      <w:bookmarkStart w:id="869" w:name="_Toc59019414"/>
      <w:bookmarkStart w:id="870" w:name="_Toc68170087"/>
      <w:bookmarkStart w:id="871"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872" w:name="_CRB_3_1_2"/>
      <w:bookmarkStart w:id="873" w:name="_Toc193393889"/>
      <w:bookmarkEnd w:id="872"/>
      <w:r>
        <w:rPr>
          <w:lang w:eastAsia="zh-CN"/>
        </w:rPr>
        <w:lastRenderedPageBreak/>
        <w:t>B.3.1.2</w:t>
      </w:r>
      <w:r>
        <w:rPr>
          <w:lang w:eastAsia="zh-CN"/>
        </w:rPr>
        <w:tab/>
        <w:t>Resources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3"/>
    </w:p>
    <w:p w14:paraId="155376A1" w14:textId="2D2041DB" w:rsidR="000831F6" w:rsidRDefault="000831F6" w:rsidP="000831F6">
      <w:pPr>
        <w:pStyle w:val="Heading4"/>
        <w:rPr>
          <w:lang w:eastAsia="zh-CN"/>
        </w:rPr>
      </w:pPr>
      <w:bookmarkStart w:id="874" w:name="_CRB_3_1_2_1"/>
      <w:bookmarkStart w:id="875" w:name="_Toc24868605"/>
      <w:bookmarkStart w:id="876" w:name="_Toc34154087"/>
      <w:bookmarkStart w:id="877" w:name="_Toc36041031"/>
      <w:bookmarkStart w:id="878" w:name="_Toc36041344"/>
      <w:bookmarkStart w:id="879" w:name="_Toc43196587"/>
      <w:bookmarkStart w:id="880" w:name="_Toc43481357"/>
      <w:bookmarkStart w:id="881" w:name="_Toc45134634"/>
      <w:bookmarkStart w:id="882" w:name="_Toc51189166"/>
      <w:bookmarkStart w:id="883" w:name="_Toc51763842"/>
      <w:bookmarkStart w:id="884" w:name="_Toc57206074"/>
      <w:bookmarkStart w:id="885" w:name="_Toc59019415"/>
      <w:bookmarkStart w:id="886" w:name="_Toc68170088"/>
      <w:bookmarkStart w:id="887" w:name="_Toc83234129"/>
      <w:bookmarkStart w:id="888" w:name="_Toc193393890"/>
      <w:bookmarkEnd w:id="874"/>
      <w:r>
        <w:rPr>
          <w:lang w:eastAsia="zh-CN"/>
        </w:rPr>
        <w:t>B.3.1.2.1</w:t>
      </w:r>
      <w:r>
        <w:rPr>
          <w:lang w:eastAsia="zh-CN"/>
        </w:rPr>
        <w:tab/>
        <w:t>Overview</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3DFAAFDE" w14:textId="2989BEF1" w:rsidR="000831F6" w:rsidRPr="00291B5E" w:rsidRDefault="00017E85" w:rsidP="00D33C50">
      <w:pPr>
        <w:jc w:val="center"/>
        <w:rPr>
          <w:lang w:eastAsia="zh-CN"/>
        </w:rPr>
      </w:pPr>
      <w:r>
        <w:object w:dxaOrig="6916" w:dyaOrig="10147" w14:anchorId="4CF3EA00">
          <v:shape id="_x0000_i1026" type="#_x0000_t75" style="width:346.45pt;height:506.85pt" o:ole="">
            <v:imagedata r:id="rId14" o:title=""/>
          </v:shape>
          <o:OLEObject Type="Embed" ProgID="Visio.Drawing.11" ShapeID="_x0000_i1026" DrawAspect="Content" ObjectID="_1804006485" r:id="rId15"/>
        </w:object>
      </w:r>
    </w:p>
    <w:p w14:paraId="5539A606" w14:textId="05E8811E" w:rsidR="000831F6" w:rsidRDefault="000831F6" w:rsidP="000831F6">
      <w:pPr>
        <w:pStyle w:val="TF"/>
      </w:pPr>
      <w:bookmarkStart w:id="889" w:name="_CRFigureB_3_1_2_11"/>
      <w:r>
        <w:t xml:space="preserve">Figure </w:t>
      </w:r>
      <w:bookmarkEnd w:id="889"/>
      <w:r>
        <w:t>B.3.1</w:t>
      </w:r>
      <w:r w:rsidR="00017E85">
        <w:t>`</w:t>
      </w:r>
      <w:r>
        <w:t>.2.1-1: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bookmarkStart w:id="890" w:name="_CRTableB_3_1_2_11"/>
      <w:r>
        <w:lastRenderedPageBreak/>
        <w:t>Table </w:t>
      </w:r>
      <w:bookmarkEnd w:id="890"/>
      <w:r>
        <w:t>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0"/>
        <w:gridCol w:w="127"/>
        <w:gridCol w:w="2961"/>
        <w:gridCol w:w="47"/>
        <w:gridCol w:w="1068"/>
        <w:gridCol w:w="139"/>
        <w:gridCol w:w="2586"/>
        <w:gridCol w:w="279"/>
      </w:tblGrid>
      <w:tr w:rsidR="000831F6" w14:paraId="0C92F66E" w14:textId="77777777" w:rsidTr="008E230E">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F510DA" w14:paraId="3E991775"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F510DA">
            <w:pPr>
              <w:pStyle w:val="TAH"/>
              <w:jc w:val="left"/>
              <w:rPr>
                <w:b w:val="0"/>
                <w:bCs/>
                <w:lang w:val="sv-SE"/>
              </w:rPr>
            </w:pPr>
            <w:r w:rsidRPr="00966E13">
              <w:rPr>
                <w:b w:val="0"/>
                <w:bCs/>
                <w:lang w:val="sv-SE"/>
              </w:rPr>
              <w:t>Registration</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sidRPr="00966E13">
              <w:rPr>
                <w:b w:val="0"/>
                <w:bCs/>
                <w:lang w:val="en-US"/>
              </w:rPr>
              <w:t>registration</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F510DA">
            <w:pPr>
              <w:pStyle w:val="TAH"/>
              <w:jc w:val="left"/>
              <w:rPr>
                <w:b w:val="0"/>
                <w:bCs/>
              </w:rPr>
            </w:pPr>
            <w:r>
              <w:rPr>
                <w:rFonts w:hint="eastAsia"/>
                <w:b w:val="0"/>
                <w:bCs/>
                <w:lang w:eastAsia="zh-CN"/>
              </w:rPr>
              <w:t>POST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F510DA">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017E85" w14:paraId="41CE849C" w14:textId="77777777" w:rsidTr="00017E85">
        <w:trPr>
          <w:gridAfter w:val="1"/>
          <w:wAfter w:w="147" w:type="pct"/>
          <w:jc w:val="center"/>
        </w:trPr>
        <w:tc>
          <w:tcPr>
            <w:tcW w:w="1202" w:type="pct"/>
            <w:tcBorders>
              <w:top w:val="single" w:sz="4" w:space="0" w:color="auto"/>
              <w:left w:val="single" w:sz="4" w:space="0" w:color="auto"/>
              <w:bottom w:val="single" w:sz="4" w:space="0" w:color="auto"/>
              <w:right w:val="single" w:sz="4" w:space="0" w:color="auto"/>
            </w:tcBorders>
            <w:shd w:val="clear" w:color="auto" w:fill="auto"/>
          </w:tcPr>
          <w:p w14:paraId="1782FD9F" w14:textId="77777777" w:rsidR="00017E85" w:rsidRPr="00966E13" w:rsidRDefault="00017E85" w:rsidP="002D70F8">
            <w:pPr>
              <w:pStyle w:val="TAH"/>
              <w:jc w:val="left"/>
              <w:rPr>
                <w:b w:val="0"/>
                <w:bCs/>
                <w:lang w:val="sv-SE"/>
              </w:rPr>
            </w:pPr>
            <w:r>
              <w:rPr>
                <w:rFonts w:hint="eastAsia"/>
                <w:b w:val="0"/>
                <w:bCs/>
                <w:lang w:val="sv-SE" w:eastAsia="zh-CN"/>
              </w:rPr>
              <w:t>Der</w:t>
            </w:r>
            <w:r w:rsidRPr="00966E13">
              <w:rPr>
                <w:b w:val="0"/>
                <w:bCs/>
                <w:lang w:val="sv-SE"/>
              </w:rPr>
              <w:t>egistration</w:t>
            </w:r>
          </w:p>
        </w:tc>
        <w:tc>
          <w:tcPr>
            <w:tcW w:w="1627" w:type="pct"/>
            <w:gridSpan w:val="2"/>
            <w:tcBorders>
              <w:top w:val="single" w:sz="4" w:space="0" w:color="auto"/>
              <w:left w:val="single" w:sz="4" w:space="0" w:color="auto"/>
              <w:bottom w:val="single" w:sz="4" w:space="0" w:color="auto"/>
              <w:right w:val="single" w:sz="4" w:space="0" w:color="auto"/>
            </w:tcBorders>
            <w:shd w:val="clear" w:color="auto" w:fill="auto"/>
          </w:tcPr>
          <w:p w14:paraId="17487616" w14:textId="77777777" w:rsidR="00017E85" w:rsidRPr="002163C6" w:rsidRDefault="00017E85" w:rsidP="002D70F8">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Pr>
                <w:rFonts w:hint="eastAsia"/>
                <w:b w:val="0"/>
                <w:bCs/>
                <w:lang w:val="en-US" w:eastAsia="zh-CN"/>
              </w:rPr>
              <w:t>de</w:t>
            </w:r>
            <w:r w:rsidRPr="00966E13">
              <w:rPr>
                <w:b w:val="0"/>
                <w:bCs/>
                <w:lang w:val="en-US"/>
              </w:rPr>
              <w:t>registration</w:t>
            </w: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51E6DBBE" w14:textId="77777777" w:rsidR="00017E85" w:rsidRDefault="00017E85" w:rsidP="002D70F8">
            <w:pPr>
              <w:pStyle w:val="TAH"/>
              <w:jc w:val="left"/>
              <w:rPr>
                <w:b w:val="0"/>
                <w:bCs/>
                <w:lang w:eastAsia="zh-CN"/>
              </w:rPr>
            </w:pPr>
            <w:r>
              <w:rPr>
                <w:rFonts w:hint="eastAsia"/>
                <w:b w:val="0"/>
                <w:bCs/>
                <w:lang w:eastAsia="zh-CN"/>
              </w:rPr>
              <w:t>GET</w:t>
            </w:r>
          </w:p>
        </w:tc>
        <w:tc>
          <w:tcPr>
            <w:tcW w:w="1436" w:type="pct"/>
            <w:gridSpan w:val="2"/>
            <w:tcBorders>
              <w:top w:val="single" w:sz="4" w:space="0" w:color="auto"/>
              <w:left w:val="single" w:sz="4" w:space="0" w:color="auto"/>
              <w:bottom w:val="single" w:sz="4" w:space="0" w:color="auto"/>
              <w:right w:val="single" w:sz="4" w:space="0" w:color="auto"/>
            </w:tcBorders>
            <w:shd w:val="clear" w:color="auto" w:fill="auto"/>
          </w:tcPr>
          <w:p w14:paraId="2088F93E" w14:textId="77777777" w:rsidR="00017E85" w:rsidRDefault="00017E85" w:rsidP="002D70F8">
            <w:pPr>
              <w:pStyle w:val="TAH"/>
              <w:jc w:val="left"/>
              <w:rPr>
                <w:b w:val="0"/>
                <w:bCs/>
                <w:lang w:eastAsia="zh-CN"/>
              </w:rPr>
            </w:pPr>
            <w:r>
              <w:rPr>
                <w:rFonts w:hint="eastAsia"/>
                <w:b w:val="0"/>
                <w:bCs/>
                <w:lang w:eastAsia="zh-CN"/>
              </w:rPr>
              <w:t>Der</w:t>
            </w:r>
            <w:r w:rsidRPr="00966E13">
              <w:rPr>
                <w:b w:val="0"/>
                <w:bCs/>
              </w:rPr>
              <w:t xml:space="preserve">egister the available location services </w:t>
            </w:r>
            <w:r>
              <w:rPr>
                <w:b w:val="0"/>
                <w:bCs/>
              </w:rPr>
              <w:t>of the SLM-C</w:t>
            </w:r>
            <w:r>
              <w:rPr>
                <w:rFonts w:hint="eastAsia"/>
                <w:b w:val="0"/>
                <w:bCs/>
                <w:lang w:eastAsia="zh-CN"/>
              </w:rPr>
              <w:t xml:space="preserve"> which have registed to the SLM-S before.</w:t>
            </w:r>
          </w:p>
        </w:tc>
      </w:tr>
      <w:tr w:rsidR="00F510DA" w14:paraId="6D3B3054"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F510DA">
            <w:pPr>
              <w:pStyle w:val="TAH"/>
              <w:jc w:val="left"/>
              <w:rPr>
                <w:b w:val="0"/>
                <w:bCs/>
              </w:rPr>
            </w:pPr>
            <w:r w:rsidRPr="002163C6">
              <w:rPr>
                <w:b w:val="0"/>
                <w:bCs/>
                <w:lang w:val="sv-SE"/>
              </w:rPr>
              <w:t>Trigger Configuration</w:t>
            </w:r>
            <w:r>
              <w:rPr>
                <w:b w:val="0"/>
                <w:bCs/>
                <w:lang w:val="sv-SE"/>
              </w:rPr>
              <w:t>s</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F510DA">
            <w:pPr>
              <w:pStyle w:val="TAH"/>
              <w:jc w:val="left"/>
              <w:rPr>
                <w:b w:val="0"/>
                <w:bCs/>
              </w:rPr>
            </w:pPr>
            <w:r w:rsidRPr="002163C6">
              <w:rPr>
                <w:b w:val="0"/>
                <w:bCs/>
              </w:rPr>
              <w:t>GET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F510DA">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F510DA" w14:paraId="02C506FA" w14:textId="77777777" w:rsidTr="008E230E">
        <w:trPr>
          <w:jc w:val="center"/>
        </w:trPr>
        <w:tc>
          <w:tcPr>
            <w:tcW w:w="0" w:type="auto"/>
            <w:gridSpan w:val="2"/>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585" w:type="pct"/>
            <w:gridSpan w:val="2"/>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36" w:type="pct"/>
            <w:gridSpan w:val="2"/>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510" w:type="pct"/>
            <w:gridSpan w:val="2"/>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8E230E">
        <w:trPr>
          <w:jc w:val="center"/>
        </w:trPr>
        <w:tc>
          <w:tcPr>
            <w:tcW w:w="0" w:type="auto"/>
            <w:gridSpan w:val="2"/>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585" w:type="pct"/>
            <w:gridSpan w:val="2"/>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36" w:type="pct"/>
            <w:gridSpan w:val="2"/>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8E230E">
        <w:trPr>
          <w:jc w:val="center"/>
        </w:trPr>
        <w:tc>
          <w:tcPr>
            <w:tcW w:w="0" w:type="auto"/>
            <w:gridSpan w:val="2"/>
            <w:vMerge/>
            <w:tcBorders>
              <w:left w:val="single" w:sz="4" w:space="0" w:color="auto"/>
              <w:right w:val="single" w:sz="4" w:space="0" w:color="auto"/>
            </w:tcBorders>
          </w:tcPr>
          <w:p w14:paraId="6016BFDA" w14:textId="77777777" w:rsidR="00F510DA" w:rsidRDefault="00F510DA" w:rsidP="00F510DA">
            <w:pPr>
              <w:pStyle w:val="TAL"/>
              <w:rPr>
                <w:lang w:val="sv-SE" w:eastAsia="zh-CN"/>
              </w:rPr>
            </w:pPr>
          </w:p>
        </w:tc>
        <w:tc>
          <w:tcPr>
            <w:tcW w:w="1585" w:type="pct"/>
            <w:gridSpan w:val="2"/>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36" w:type="pct"/>
            <w:gridSpan w:val="2"/>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510" w:type="pct"/>
            <w:gridSpan w:val="2"/>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8E230E">
        <w:trPr>
          <w:jc w:val="center"/>
        </w:trPr>
        <w:tc>
          <w:tcPr>
            <w:tcW w:w="0" w:type="auto"/>
            <w:gridSpan w:val="2"/>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585" w:type="pct"/>
            <w:gridSpan w:val="2"/>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36" w:type="pct"/>
            <w:gridSpan w:val="2"/>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891" w:name="_CRB_3_1_2_2"/>
      <w:bookmarkStart w:id="892" w:name="_Toc43196588"/>
      <w:bookmarkStart w:id="893" w:name="_Toc43481358"/>
      <w:bookmarkStart w:id="894" w:name="_Toc45134635"/>
      <w:bookmarkStart w:id="895" w:name="_Toc51189167"/>
      <w:bookmarkStart w:id="896" w:name="_Toc51763843"/>
      <w:bookmarkStart w:id="897" w:name="_Toc57206075"/>
      <w:bookmarkStart w:id="898" w:name="_Toc59019416"/>
      <w:bookmarkStart w:id="899" w:name="_Toc68170089"/>
      <w:bookmarkStart w:id="900" w:name="_Toc83234130"/>
      <w:bookmarkStart w:id="901" w:name="_Toc193393891"/>
      <w:bookmarkEnd w:id="891"/>
      <w:r>
        <w:rPr>
          <w:lang w:eastAsia="zh-CN"/>
        </w:rPr>
        <w:t>B.3.1.2.2</w:t>
      </w:r>
      <w:r>
        <w:rPr>
          <w:lang w:eastAsia="zh-CN"/>
        </w:rPr>
        <w:tab/>
        <w:t xml:space="preserve">Resource: </w:t>
      </w:r>
      <w:bookmarkEnd w:id="892"/>
      <w:bookmarkEnd w:id="893"/>
      <w:bookmarkEnd w:id="894"/>
      <w:bookmarkEnd w:id="895"/>
      <w:bookmarkEnd w:id="896"/>
      <w:bookmarkEnd w:id="897"/>
      <w:bookmarkEnd w:id="898"/>
      <w:bookmarkEnd w:id="899"/>
      <w:bookmarkEnd w:id="900"/>
      <w:r>
        <w:rPr>
          <w:lang w:eastAsia="zh-CN"/>
        </w:rPr>
        <w:t>Trigger Configurations</w:t>
      </w:r>
      <w:bookmarkEnd w:id="901"/>
    </w:p>
    <w:p w14:paraId="75F11968" w14:textId="77E551D2" w:rsidR="000831F6" w:rsidRDefault="000831F6" w:rsidP="000831F6">
      <w:pPr>
        <w:pStyle w:val="Heading5"/>
        <w:rPr>
          <w:lang w:eastAsia="zh-CN"/>
        </w:rPr>
      </w:pPr>
      <w:bookmarkStart w:id="902" w:name="_CRB_3_1_2_2_1"/>
      <w:bookmarkStart w:id="903" w:name="_Toc43196589"/>
      <w:bookmarkStart w:id="904" w:name="_Toc43481359"/>
      <w:bookmarkStart w:id="905" w:name="_Toc45134636"/>
      <w:bookmarkStart w:id="906" w:name="_Toc51189168"/>
      <w:bookmarkStart w:id="907" w:name="_Toc51763844"/>
      <w:bookmarkStart w:id="908" w:name="_Toc57206076"/>
      <w:bookmarkStart w:id="909" w:name="_Toc59019417"/>
      <w:bookmarkStart w:id="910" w:name="_Toc68170090"/>
      <w:bookmarkStart w:id="911" w:name="_Toc83234131"/>
      <w:bookmarkStart w:id="912" w:name="_Toc193393892"/>
      <w:bookmarkEnd w:id="902"/>
      <w:r>
        <w:rPr>
          <w:lang w:eastAsia="zh-CN"/>
        </w:rPr>
        <w:t>B.3.1.2.2.1</w:t>
      </w:r>
      <w:r>
        <w:rPr>
          <w:lang w:eastAsia="zh-CN"/>
        </w:rPr>
        <w:tab/>
        <w:t>Description</w:t>
      </w:r>
      <w:bookmarkEnd w:id="903"/>
      <w:bookmarkEnd w:id="904"/>
      <w:bookmarkEnd w:id="905"/>
      <w:bookmarkEnd w:id="906"/>
      <w:bookmarkEnd w:id="907"/>
      <w:bookmarkEnd w:id="908"/>
      <w:bookmarkEnd w:id="909"/>
      <w:bookmarkEnd w:id="910"/>
      <w:bookmarkEnd w:id="911"/>
      <w:bookmarkEnd w:id="912"/>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913" w:name="_CRB_3_1_2_2_2"/>
      <w:bookmarkStart w:id="914" w:name="_Toc43196590"/>
      <w:bookmarkStart w:id="915" w:name="_Toc43481360"/>
      <w:bookmarkStart w:id="916" w:name="_Toc45134637"/>
      <w:bookmarkStart w:id="917" w:name="_Toc51189169"/>
      <w:bookmarkStart w:id="918" w:name="_Toc51763845"/>
      <w:bookmarkStart w:id="919" w:name="_Toc57206077"/>
      <w:bookmarkStart w:id="920" w:name="_Toc59019418"/>
      <w:bookmarkStart w:id="921" w:name="_Toc68170091"/>
      <w:bookmarkStart w:id="922" w:name="_Toc83234132"/>
      <w:bookmarkStart w:id="923" w:name="_Toc193393893"/>
      <w:bookmarkEnd w:id="913"/>
      <w:r>
        <w:rPr>
          <w:lang w:eastAsia="zh-CN"/>
        </w:rPr>
        <w:t>B.3.1.2.2.2</w:t>
      </w:r>
      <w:r>
        <w:rPr>
          <w:lang w:eastAsia="zh-CN"/>
        </w:rPr>
        <w:tab/>
        <w:t>Resource Definition</w:t>
      </w:r>
      <w:bookmarkEnd w:id="914"/>
      <w:bookmarkEnd w:id="915"/>
      <w:bookmarkEnd w:id="916"/>
      <w:bookmarkEnd w:id="917"/>
      <w:bookmarkEnd w:id="918"/>
      <w:bookmarkEnd w:id="919"/>
      <w:bookmarkEnd w:id="920"/>
      <w:bookmarkEnd w:id="921"/>
      <w:bookmarkEnd w:id="922"/>
      <w:bookmarkEnd w:id="923"/>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bookmarkStart w:id="924" w:name="_CRTableB_3_1_2_2_21"/>
      <w:r>
        <w:t xml:space="preserve">Table </w:t>
      </w:r>
      <w:bookmarkEnd w:id="924"/>
      <w:r>
        <w:t>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925" w:name="_CRB_3_1_2_2_3"/>
      <w:bookmarkStart w:id="926" w:name="_Toc43196591"/>
      <w:bookmarkStart w:id="927" w:name="_Toc43481361"/>
      <w:bookmarkStart w:id="928" w:name="_Toc45134638"/>
      <w:bookmarkStart w:id="929" w:name="_Toc51189170"/>
      <w:bookmarkStart w:id="930" w:name="_Toc51763846"/>
      <w:bookmarkStart w:id="931" w:name="_Toc57206078"/>
      <w:bookmarkStart w:id="932" w:name="_Toc59019419"/>
      <w:bookmarkStart w:id="933" w:name="_Toc68170092"/>
      <w:bookmarkStart w:id="934" w:name="_Toc83234133"/>
      <w:bookmarkStart w:id="935" w:name="_Toc193393894"/>
      <w:bookmarkEnd w:id="925"/>
      <w:r>
        <w:rPr>
          <w:lang w:eastAsia="zh-CN"/>
        </w:rPr>
        <w:t>B.3.1.2.2.3</w:t>
      </w:r>
      <w:r>
        <w:rPr>
          <w:lang w:eastAsia="zh-CN"/>
        </w:rPr>
        <w:tab/>
        <w:t>Resource Standard Methods</w:t>
      </w:r>
      <w:bookmarkEnd w:id="926"/>
      <w:bookmarkEnd w:id="927"/>
      <w:bookmarkEnd w:id="928"/>
      <w:bookmarkEnd w:id="929"/>
      <w:bookmarkEnd w:id="930"/>
      <w:bookmarkEnd w:id="931"/>
      <w:bookmarkEnd w:id="932"/>
      <w:bookmarkEnd w:id="933"/>
      <w:bookmarkEnd w:id="934"/>
      <w:bookmarkEnd w:id="935"/>
    </w:p>
    <w:p w14:paraId="191FA157" w14:textId="2D14501C" w:rsidR="000831F6" w:rsidRDefault="000831F6" w:rsidP="000831F6">
      <w:pPr>
        <w:pStyle w:val="H6"/>
      </w:pPr>
      <w:bookmarkStart w:id="936" w:name="_CRB_3_1_2_2_3_1"/>
      <w:r>
        <w:rPr>
          <w:lang w:eastAsia="zh-CN"/>
        </w:rPr>
        <w:t>B.3.1.2.2.3.1</w:t>
      </w:r>
      <w:r>
        <w:rPr>
          <w:lang w:eastAsia="zh-CN"/>
        </w:rPr>
        <w:tab/>
        <w:t>GET</w:t>
      </w:r>
    </w:p>
    <w:bookmarkEnd w:id="936"/>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bookmarkStart w:id="937" w:name="_CRTableB_2_1_2_3_3_11"/>
      <w:r>
        <w:t>Table</w:t>
      </w:r>
      <w:r>
        <w:rPr>
          <w:noProof/>
        </w:rPr>
        <w:t> </w:t>
      </w:r>
      <w:bookmarkEnd w:id="937"/>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bookmarkStart w:id="938" w:name="_CRTableB_3_1_2_2_3_12"/>
      <w:r>
        <w:lastRenderedPageBreak/>
        <w:t xml:space="preserve">Table </w:t>
      </w:r>
      <w:bookmarkEnd w:id="938"/>
      <w:r>
        <w:t>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939" w:name="_Toc24868617"/>
      <w:bookmarkStart w:id="940" w:name="_Toc34154095"/>
      <w:bookmarkStart w:id="941" w:name="_Toc36041039"/>
      <w:bookmarkStart w:id="942" w:name="_Toc36041352"/>
      <w:bookmarkStart w:id="943" w:name="_Toc43196595"/>
      <w:bookmarkStart w:id="944" w:name="_Toc43481365"/>
      <w:bookmarkStart w:id="945" w:name="_Toc45134642"/>
      <w:bookmarkStart w:id="946" w:name="_Toc51189174"/>
      <w:bookmarkStart w:id="947" w:name="_Toc51763850"/>
      <w:bookmarkStart w:id="948" w:name="_Toc57206082"/>
      <w:bookmarkStart w:id="949" w:name="_Toc59019423"/>
      <w:bookmarkStart w:id="950" w:name="_Toc68170096"/>
      <w:bookmarkStart w:id="951" w:name="_Toc83234137"/>
    </w:p>
    <w:p w14:paraId="241F8A84" w14:textId="63845985" w:rsidR="000831F6" w:rsidRDefault="000831F6" w:rsidP="000831F6">
      <w:pPr>
        <w:pStyle w:val="Heading4"/>
        <w:rPr>
          <w:lang w:eastAsia="zh-CN"/>
        </w:rPr>
      </w:pPr>
      <w:bookmarkStart w:id="952" w:name="_CRB_3_1_2_3"/>
      <w:bookmarkStart w:id="953" w:name="_Toc193393895"/>
      <w:bookmarkEnd w:id="952"/>
      <w:r>
        <w:rPr>
          <w:lang w:eastAsia="zh-CN"/>
        </w:rPr>
        <w:t>B.3.1.2.3</w:t>
      </w:r>
      <w:r>
        <w:rPr>
          <w:lang w:eastAsia="zh-CN"/>
        </w:rPr>
        <w:tab/>
        <w:t>Resource: Location Reports</w:t>
      </w:r>
      <w:bookmarkEnd w:id="953"/>
    </w:p>
    <w:p w14:paraId="6911B03C" w14:textId="1718CD5D" w:rsidR="000831F6" w:rsidRDefault="000831F6" w:rsidP="000831F6">
      <w:pPr>
        <w:pStyle w:val="Heading5"/>
        <w:rPr>
          <w:lang w:eastAsia="zh-CN"/>
        </w:rPr>
      </w:pPr>
      <w:bookmarkStart w:id="954" w:name="_CRB_3_1_2_3_1"/>
      <w:bookmarkStart w:id="955" w:name="_Toc193393896"/>
      <w:bookmarkEnd w:id="954"/>
      <w:r>
        <w:rPr>
          <w:lang w:eastAsia="zh-CN"/>
        </w:rPr>
        <w:t>B.3.1.2.3.1</w:t>
      </w:r>
      <w:r>
        <w:rPr>
          <w:lang w:eastAsia="zh-CN"/>
        </w:rPr>
        <w:tab/>
        <w:t>Description</w:t>
      </w:r>
      <w:bookmarkEnd w:id="955"/>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956" w:name="_CRB_3_1_2_3_2"/>
      <w:bookmarkStart w:id="957" w:name="_Toc193393897"/>
      <w:bookmarkEnd w:id="956"/>
      <w:r>
        <w:rPr>
          <w:lang w:eastAsia="zh-CN"/>
        </w:rPr>
        <w:t>B.3.1.2.3.2</w:t>
      </w:r>
      <w:r>
        <w:rPr>
          <w:lang w:eastAsia="zh-CN"/>
        </w:rPr>
        <w:tab/>
        <w:t>Resource Definition</w:t>
      </w:r>
      <w:bookmarkEnd w:id="957"/>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bookmarkStart w:id="958" w:name="_CRTableB_3_1_2_3_21"/>
      <w:r>
        <w:t xml:space="preserve">Table </w:t>
      </w:r>
      <w:bookmarkEnd w:id="958"/>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959" w:name="_CRB_3_1_2_3_3"/>
      <w:bookmarkStart w:id="960" w:name="_Toc193393898"/>
      <w:bookmarkEnd w:id="959"/>
      <w:r>
        <w:rPr>
          <w:lang w:eastAsia="zh-CN"/>
        </w:rPr>
        <w:t>B.3.1.2.3.3</w:t>
      </w:r>
      <w:r>
        <w:rPr>
          <w:lang w:eastAsia="zh-CN"/>
        </w:rPr>
        <w:tab/>
        <w:t>Resource Standard Methods</w:t>
      </w:r>
      <w:bookmarkEnd w:id="960"/>
    </w:p>
    <w:p w14:paraId="1049D5E3" w14:textId="581803FE" w:rsidR="000831F6" w:rsidRDefault="000831F6" w:rsidP="000831F6">
      <w:pPr>
        <w:pStyle w:val="H6"/>
      </w:pPr>
      <w:bookmarkStart w:id="961" w:name="_CRB_3_1_2_3_3_1"/>
      <w:r>
        <w:rPr>
          <w:lang w:eastAsia="zh-CN"/>
        </w:rPr>
        <w:t>B.3.1.2.3.3.1</w:t>
      </w:r>
      <w:r>
        <w:rPr>
          <w:lang w:eastAsia="zh-CN"/>
        </w:rPr>
        <w:tab/>
        <w:t>PUT</w:t>
      </w:r>
    </w:p>
    <w:bookmarkEnd w:id="961"/>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bookmarkStart w:id="962" w:name="_CRTableB_3_1_2_3_3_11"/>
      <w:r>
        <w:t>Table </w:t>
      </w:r>
      <w:bookmarkEnd w:id="962"/>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963" w:name="_CRB_3_1_2_4"/>
      <w:bookmarkStart w:id="964" w:name="_Toc193393899"/>
      <w:bookmarkEnd w:id="963"/>
      <w:r>
        <w:rPr>
          <w:lang w:eastAsia="zh-CN"/>
        </w:rPr>
        <w:t>B.3.1.2.4</w:t>
      </w:r>
      <w:r>
        <w:rPr>
          <w:lang w:eastAsia="zh-CN"/>
        </w:rPr>
        <w:tab/>
        <w:t>Resource: Locations</w:t>
      </w:r>
      <w:bookmarkEnd w:id="964"/>
    </w:p>
    <w:p w14:paraId="4B1EF5BD" w14:textId="0B4CE94A" w:rsidR="000831F6" w:rsidRDefault="000831F6" w:rsidP="000831F6">
      <w:pPr>
        <w:pStyle w:val="Heading5"/>
        <w:rPr>
          <w:lang w:eastAsia="zh-CN"/>
        </w:rPr>
      </w:pPr>
      <w:bookmarkStart w:id="965" w:name="_CRB_3_1_2_4_1"/>
      <w:bookmarkStart w:id="966" w:name="_Toc193393900"/>
      <w:bookmarkEnd w:id="965"/>
      <w:r>
        <w:rPr>
          <w:lang w:eastAsia="zh-CN"/>
        </w:rPr>
        <w:t>B.3.1.2.4.1</w:t>
      </w:r>
      <w:r>
        <w:rPr>
          <w:lang w:eastAsia="zh-CN"/>
        </w:rPr>
        <w:tab/>
        <w:t>Description</w:t>
      </w:r>
      <w:bookmarkEnd w:id="966"/>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967" w:name="_CRB_3_1_2_4_2"/>
      <w:bookmarkStart w:id="968" w:name="_Toc193393901"/>
      <w:bookmarkEnd w:id="967"/>
      <w:r>
        <w:rPr>
          <w:lang w:eastAsia="zh-CN"/>
        </w:rPr>
        <w:lastRenderedPageBreak/>
        <w:t>B.3.1.2.4.2</w:t>
      </w:r>
      <w:r>
        <w:rPr>
          <w:lang w:eastAsia="zh-CN"/>
        </w:rPr>
        <w:tab/>
        <w:t>Resource Definition</w:t>
      </w:r>
      <w:bookmarkEnd w:id="968"/>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bookmarkStart w:id="969" w:name="_CRTableB_3_1_2_4_21"/>
      <w:r>
        <w:t xml:space="preserve">Table </w:t>
      </w:r>
      <w:bookmarkEnd w:id="969"/>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970" w:name="_CRB_3_1_2_4_3"/>
      <w:bookmarkStart w:id="971" w:name="_Toc193393902"/>
      <w:bookmarkEnd w:id="970"/>
      <w:r>
        <w:rPr>
          <w:lang w:eastAsia="zh-CN"/>
        </w:rPr>
        <w:t>B.3.1.2.4.3</w:t>
      </w:r>
      <w:r>
        <w:rPr>
          <w:lang w:eastAsia="zh-CN"/>
        </w:rPr>
        <w:tab/>
        <w:t>Resource Standard Methods</w:t>
      </w:r>
      <w:bookmarkEnd w:id="971"/>
    </w:p>
    <w:p w14:paraId="7F8CC3DD" w14:textId="71B90A23" w:rsidR="000831F6" w:rsidRDefault="000831F6" w:rsidP="000831F6">
      <w:pPr>
        <w:pStyle w:val="H6"/>
      </w:pPr>
      <w:bookmarkStart w:id="972" w:name="_CRB_3_1_2_4_3_1"/>
      <w:r>
        <w:rPr>
          <w:lang w:eastAsia="zh-CN"/>
        </w:rPr>
        <w:t>B.3.1.2.4.3</w:t>
      </w:r>
      <w:r>
        <w:t>.1</w:t>
      </w:r>
      <w:r>
        <w:tab/>
        <w:t>FETCH</w:t>
      </w:r>
    </w:p>
    <w:bookmarkEnd w:id="972"/>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bookmarkStart w:id="973" w:name="_CRTableB_3_1_2_4_3_11"/>
      <w:r>
        <w:t>Table</w:t>
      </w:r>
      <w:r>
        <w:rPr>
          <w:noProof/>
        </w:rPr>
        <w:t> </w:t>
      </w:r>
      <w:bookmarkEnd w:id="973"/>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bookmarkStart w:id="974" w:name="_CRTableB_3_1_2_3_3_12"/>
      <w:r>
        <w:t>Table </w:t>
      </w:r>
      <w:bookmarkEnd w:id="974"/>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bookmarkStart w:id="975" w:name="_CRTableB_3_1_2_4_3_13"/>
      <w:r>
        <w:t>Table </w:t>
      </w:r>
      <w:bookmarkEnd w:id="975"/>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bookmarkStart w:id="976" w:name="_CRTableB_3_1_2_4_3_14"/>
      <w:r>
        <w:t>Table</w:t>
      </w:r>
      <w:r>
        <w:rPr>
          <w:noProof/>
        </w:rPr>
        <w:t> </w:t>
      </w:r>
      <w:bookmarkEnd w:id="976"/>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bookmarkStart w:id="977" w:name="_CRB_3_1_2_4_3_2"/>
      <w:r>
        <w:rPr>
          <w:lang w:eastAsia="zh-CN"/>
        </w:rPr>
        <w:lastRenderedPageBreak/>
        <w:t>B.3.1.2.4.3</w:t>
      </w:r>
      <w:r>
        <w:t>.2</w:t>
      </w:r>
      <w:r>
        <w:tab/>
        <w:t>GET</w:t>
      </w:r>
    </w:p>
    <w:bookmarkEnd w:id="977"/>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bookmarkStart w:id="978" w:name="_CRTableB_3_1_2_4_3_21"/>
      <w:r>
        <w:t xml:space="preserve">Table </w:t>
      </w:r>
      <w:bookmarkEnd w:id="978"/>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bookmarkStart w:id="979" w:name="_CRTableB_3_1_2_4_3_22"/>
      <w:r>
        <w:t>Table </w:t>
      </w:r>
      <w:bookmarkEnd w:id="979"/>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980" w:name="_CRB_3_1_2_5"/>
      <w:bookmarkStart w:id="981" w:name="_Toc193393903"/>
      <w:bookmarkEnd w:id="980"/>
      <w:r>
        <w:rPr>
          <w:lang w:eastAsia="zh-CN"/>
        </w:rPr>
        <w:t>B.3.1.2.5</w:t>
      </w:r>
      <w:r>
        <w:rPr>
          <w:lang w:eastAsia="zh-CN"/>
        </w:rPr>
        <w:tab/>
        <w:t>Resource: Location Area Information</w:t>
      </w:r>
      <w:bookmarkEnd w:id="981"/>
    </w:p>
    <w:p w14:paraId="43397123" w14:textId="5486F2C8" w:rsidR="000831F6" w:rsidRDefault="000831F6" w:rsidP="000831F6">
      <w:pPr>
        <w:pStyle w:val="Heading5"/>
        <w:rPr>
          <w:lang w:eastAsia="zh-CN"/>
        </w:rPr>
      </w:pPr>
      <w:bookmarkStart w:id="982" w:name="_CRB_3_1_2_5_1"/>
      <w:bookmarkStart w:id="983" w:name="_Toc193393904"/>
      <w:bookmarkEnd w:id="982"/>
      <w:r>
        <w:rPr>
          <w:lang w:eastAsia="zh-CN"/>
        </w:rPr>
        <w:t>B.3.1.2.5.1</w:t>
      </w:r>
      <w:r>
        <w:rPr>
          <w:lang w:eastAsia="zh-CN"/>
        </w:rPr>
        <w:tab/>
        <w:t>Description</w:t>
      </w:r>
      <w:bookmarkEnd w:id="983"/>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984" w:name="_CRB_3_1_2_5_2"/>
      <w:bookmarkStart w:id="985" w:name="_Toc193393905"/>
      <w:bookmarkEnd w:id="984"/>
      <w:r>
        <w:rPr>
          <w:lang w:eastAsia="zh-CN"/>
        </w:rPr>
        <w:t>B.3.1.2.5.2</w:t>
      </w:r>
      <w:r>
        <w:rPr>
          <w:lang w:eastAsia="zh-CN"/>
        </w:rPr>
        <w:tab/>
        <w:t>Resource Definition</w:t>
      </w:r>
      <w:bookmarkEnd w:id="985"/>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bookmarkStart w:id="986" w:name="_CRTableB_3_1_2_5_21"/>
      <w:r>
        <w:t xml:space="preserve">Table </w:t>
      </w:r>
      <w:bookmarkEnd w:id="986"/>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987" w:name="_CRB_3_1_2_5_3"/>
      <w:bookmarkStart w:id="988" w:name="_Toc193393906"/>
      <w:bookmarkEnd w:id="987"/>
      <w:r>
        <w:rPr>
          <w:lang w:eastAsia="zh-CN"/>
        </w:rPr>
        <w:t>B.3.1.2.5.3</w:t>
      </w:r>
      <w:r>
        <w:rPr>
          <w:lang w:eastAsia="zh-CN"/>
        </w:rPr>
        <w:tab/>
        <w:t>Resource Standard Methods</w:t>
      </w:r>
      <w:bookmarkEnd w:id="988"/>
    </w:p>
    <w:p w14:paraId="0EA305A5" w14:textId="53AA5B33" w:rsidR="000831F6" w:rsidRDefault="000831F6" w:rsidP="000831F6">
      <w:pPr>
        <w:pStyle w:val="H6"/>
      </w:pPr>
      <w:bookmarkStart w:id="989" w:name="_CRB_3_1_2_5_3_1"/>
      <w:r>
        <w:rPr>
          <w:lang w:eastAsia="zh-CN"/>
        </w:rPr>
        <w:t>B.3.1.2.5.3.1</w:t>
      </w:r>
      <w:r>
        <w:rPr>
          <w:lang w:eastAsia="zh-CN"/>
        </w:rPr>
        <w:tab/>
        <w:t>FETCH</w:t>
      </w:r>
    </w:p>
    <w:bookmarkEnd w:id="989"/>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bookmarkStart w:id="990" w:name="_CRTableB_3_1_2_5_3_11"/>
      <w:r>
        <w:t>Table </w:t>
      </w:r>
      <w:bookmarkEnd w:id="990"/>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bookmarkStart w:id="991" w:name="_CRTableB_3_1_2_5_3_12"/>
      <w:r>
        <w:lastRenderedPageBreak/>
        <w:t>Table </w:t>
      </w:r>
      <w:bookmarkEnd w:id="991"/>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0831F6">
      <w:pPr>
        <w:pStyle w:val="B1"/>
        <w:ind w:left="0" w:firstLine="0"/>
        <w:rPr>
          <w:lang w:eastAsia="zh-CN"/>
        </w:rPr>
      </w:pPr>
    </w:p>
    <w:p w14:paraId="59F7D81C" w14:textId="2901C958" w:rsidR="00F510DA" w:rsidRDefault="00F510DA" w:rsidP="00F510DA">
      <w:pPr>
        <w:pStyle w:val="Heading4"/>
        <w:rPr>
          <w:lang w:eastAsia="zh-CN"/>
        </w:rPr>
      </w:pPr>
      <w:bookmarkStart w:id="992" w:name="_CRB_3_1_2_6"/>
      <w:bookmarkStart w:id="993" w:name="_Toc193393907"/>
      <w:bookmarkEnd w:id="992"/>
      <w:r>
        <w:rPr>
          <w:lang w:eastAsia="zh-CN"/>
        </w:rPr>
        <w:t>B.3.1.2.6</w:t>
      </w:r>
      <w:r>
        <w:rPr>
          <w:lang w:eastAsia="zh-CN"/>
        </w:rPr>
        <w:tab/>
        <w:t xml:space="preserve">Resource: </w:t>
      </w:r>
      <w:r>
        <w:rPr>
          <w:rFonts w:hint="eastAsia"/>
          <w:lang w:eastAsia="zh-CN"/>
        </w:rPr>
        <w:t>R</w:t>
      </w:r>
      <w:r w:rsidRPr="001D49E2">
        <w:rPr>
          <w:lang w:eastAsia="zh-CN"/>
        </w:rPr>
        <w:t>egistration</w:t>
      </w:r>
      <w:bookmarkEnd w:id="993"/>
    </w:p>
    <w:p w14:paraId="142AA1D6" w14:textId="768280CC" w:rsidR="00F510DA" w:rsidRDefault="00F510DA" w:rsidP="00F510DA">
      <w:pPr>
        <w:pStyle w:val="Heading5"/>
        <w:rPr>
          <w:lang w:eastAsia="zh-CN"/>
        </w:rPr>
      </w:pPr>
      <w:bookmarkStart w:id="994" w:name="_CRB_3_1_2_6_1"/>
      <w:bookmarkStart w:id="995" w:name="_Toc193393908"/>
      <w:bookmarkEnd w:id="994"/>
      <w:r>
        <w:rPr>
          <w:lang w:eastAsia="zh-CN"/>
        </w:rPr>
        <w:t>B.3.1.2.6.1</w:t>
      </w:r>
      <w:r>
        <w:rPr>
          <w:lang w:eastAsia="zh-CN"/>
        </w:rPr>
        <w:tab/>
        <w:t>Description</w:t>
      </w:r>
      <w:bookmarkEnd w:id="995"/>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996" w:name="_CRB_3_1_2_6_2"/>
      <w:bookmarkStart w:id="997" w:name="_Toc193393909"/>
      <w:bookmarkEnd w:id="996"/>
      <w:r>
        <w:rPr>
          <w:lang w:eastAsia="zh-CN"/>
        </w:rPr>
        <w:t>B.3.1.2.6.2</w:t>
      </w:r>
      <w:r>
        <w:rPr>
          <w:lang w:eastAsia="zh-CN"/>
        </w:rPr>
        <w:tab/>
        <w:t>Resource Definition</w:t>
      </w:r>
      <w:bookmarkEnd w:id="997"/>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bookmarkStart w:id="998" w:name="_CRTableB_3_1_2_6_21"/>
      <w:r>
        <w:t xml:space="preserve">Table </w:t>
      </w:r>
      <w:bookmarkEnd w:id="998"/>
      <w:r>
        <w:t>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575D8A">
            <w:pPr>
              <w:pStyle w:val="TAH"/>
            </w:pPr>
            <w:r>
              <w:t>Definition</w:t>
            </w:r>
          </w:p>
        </w:tc>
      </w:tr>
      <w:tr w:rsidR="00F510DA" w14:paraId="780D824F"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575D8A">
            <w:pPr>
              <w:pStyle w:val="TAL"/>
            </w:pPr>
            <w:r>
              <w:t>See clause</w:t>
            </w:r>
            <w:r>
              <w:rPr>
                <w:lang w:eastAsia="zh-CN"/>
              </w:rPr>
              <w:t> </w:t>
            </w:r>
            <w:r>
              <w:t>C.1.1 of 3GPP TS 24.546 [29].</w:t>
            </w:r>
          </w:p>
        </w:tc>
      </w:tr>
      <w:tr w:rsidR="00F510DA" w14:paraId="0DE7CCC5"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575D8A">
            <w:pPr>
              <w:pStyle w:val="TAL"/>
            </w:pPr>
            <w:r>
              <w:t>See clause</w:t>
            </w:r>
            <w:r>
              <w:rPr>
                <w:lang w:eastAsia="zh-CN"/>
              </w:rPr>
              <w:t> B.3.1.1.</w:t>
            </w:r>
          </w:p>
        </w:tc>
      </w:tr>
      <w:tr w:rsidR="00F510DA" w14:paraId="7723C3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575D8A">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999" w:name="_CRB_3_1_2_6_3"/>
      <w:bookmarkStart w:id="1000" w:name="_Toc193393910"/>
      <w:bookmarkEnd w:id="999"/>
      <w:r>
        <w:rPr>
          <w:lang w:eastAsia="zh-CN"/>
        </w:rPr>
        <w:t>B.3.1.2.6.3</w:t>
      </w:r>
      <w:r>
        <w:rPr>
          <w:lang w:eastAsia="zh-CN"/>
        </w:rPr>
        <w:tab/>
        <w:t>Resource Standard Methods</w:t>
      </w:r>
      <w:bookmarkEnd w:id="1000"/>
    </w:p>
    <w:p w14:paraId="4D6D2CCB" w14:textId="0C345B14" w:rsidR="00F510DA" w:rsidRDefault="00F510DA" w:rsidP="00F510DA">
      <w:pPr>
        <w:pStyle w:val="H6"/>
      </w:pPr>
      <w:bookmarkStart w:id="1001" w:name="_CRB_3_1_2_6_3_1"/>
      <w:r>
        <w:rPr>
          <w:lang w:eastAsia="zh-CN"/>
        </w:rPr>
        <w:t>B.3.1.2.6.3.1</w:t>
      </w:r>
      <w:r>
        <w:rPr>
          <w:lang w:eastAsia="zh-CN"/>
        </w:rPr>
        <w:tab/>
      </w:r>
      <w:r>
        <w:rPr>
          <w:rFonts w:hint="eastAsia"/>
          <w:lang w:eastAsia="zh-CN"/>
        </w:rPr>
        <w:t>POST</w:t>
      </w:r>
    </w:p>
    <w:bookmarkEnd w:id="1001"/>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bookmarkStart w:id="1002" w:name="_CRTableB_3_1_2_6_3_11"/>
      <w:r>
        <w:t xml:space="preserve">Table </w:t>
      </w:r>
      <w:bookmarkEnd w:id="1002"/>
      <w:r>
        <w:t>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575D8A">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575D8A">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575D8A">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575D8A">
            <w:pPr>
              <w:pStyle w:val="TAH"/>
            </w:pPr>
            <w:r>
              <w:t>Description</w:t>
            </w:r>
          </w:p>
        </w:tc>
      </w:tr>
      <w:tr w:rsidR="00F510DA" w14:paraId="70DF4C4F"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575D8A">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575D8A">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575D8A">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575D8A">
            <w:pPr>
              <w:pStyle w:val="TAL"/>
            </w:pPr>
            <w:bookmarkStart w:id="1003" w:name="OLE_LINK5"/>
            <w:bookmarkStart w:id="1004" w:name="OLE_LINK6"/>
            <w:r w:rsidRPr="009E1FF0">
              <w:t>The</w:t>
            </w:r>
            <w:bookmarkEnd w:id="1003"/>
            <w:bookmarkEnd w:id="1004"/>
            <w:r w:rsidRPr="009E1FF0">
              <w:t xml:space="preserve"> information of location capability of VAL UE for which the location service is registered.</w:t>
            </w:r>
          </w:p>
        </w:tc>
      </w:tr>
    </w:tbl>
    <w:p w14:paraId="315DF205" w14:textId="2F53D5F2" w:rsidR="00F510DA" w:rsidRDefault="00F510DA" w:rsidP="000831F6">
      <w:pPr>
        <w:pStyle w:val="B1"/>
        <w:ind w:left="0" w:firstLine="0"/>
        <w:rPr>
          <w:lang w:eastAsia="zh-CN"/>
        </w:rPr>
      </w:pPr>
    </w:p>
    <w:p w14:paraId="4EF80815" w14:textId="53FD3EE9" w:rsidR="00E3206B" w:rsidRDefault="00E3206B" w:rsidP="00E3206B">
      <w:pPr>
        <w:pStyle w:val="Heading4"/>
        <w:rPr>
          <w:lang w:eastAsia="zh-CN"/>
        </w:rPr>
      </w:pPr>
      <w:bookmarkStart w:id="1005" w:name="_CRB_3_1_2_7"/>
      <w:bookmarkStart w:id="1006" w:name="_Toc193393911"/>
      <w:bookmarkEnd w:id="1005"/>
      <w:r>
        <w:rPr>
          <w:lang w:eastAsia="zh-CN"/>
        </w:rPr>
        <w:t>B.3.1.2.7</w:t>
      </w:r>
      <w:r>
        <w:rPr>
          <w:lang w:eastAsia="zh-CN"/>
        </w:rPr>
        <w:tab/>
        <w:t xml:space="preserve">Resource: </w:t>
      </w:r>
      <w:r>
        <w:rPr>
          <w:rFonts w:hint="eastAsia"/>
          <w:lang w:eastAsia="zh-CN"/>
        </w:rPr>
        <w:t>Der</w:t>
      </w:r>
      <w:r w:rsidRPr="001D49E2">
        <w:rPr>
          <w:lang w:eastAsia="zh-CN"/>
        </w:rPr>
        <w:t>egistration</w:t>
      </w:r>
      <w:bookmarkEnd w:id="1006"/>
    </w:p>
    <w:p w14:paraId="1C5AE8BF" w14:textId="72664F77" w:rsidR="00E3206B" w:rsidRDefault="00E3206B" w:rsidP="00E3206B">
      <w:pPr>
        <w:pStyle w:val="Heading5"/>
        <w:rPr>
          <w:lang w:eastAsia="zh-CN"/>
        </w:rPr>
      </w:pPr>
      <w:bookmarkStart w:id="1007" w:name="_CRB_3_1_2_7_1"/>
      <w:bookmarkStart w:id="1008" w:name="_Toc193393912"/>
      <w:bookmarkEnd w:id="1007"/>
      <w:r>
        <w:rPr>
          <w:lang w:eastAsia="zh-CN"/>
        </w:rPr>
        <w:t>B.3.1.2.7.1</w:t>
      </w:r>
      <w:r>
        <w:rPr>
          <w:lang w:eastAsia="zh-CN"/>
        </w:rPr>
        <w:tab/>
        <w:t>Description</w:t>
      </w:r>
      <w:bookmarkEnd w:id="1008"/>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1009" w:name="_CRB_3_1_2_7_2"/>
      <w:bookmarkStart w:id="1010" w:name="_Toc193393913"/>
      <w:bookmarkEnd w:id="1009"/>
      <w:r>
        <w:rPr>
          <w:lang w:eastAsia="zh-CN"/>
        </w:rPr>
        <w:t>B.3.1.2.7.2</w:t>
      </w:r>
      <w:r>
        <w:rPr>
          <w:lang w:eastAsia="zh-CN"/>
        </w:rPr>
        <w:tab/>
        <w:t>Resource Definition</w:t>
      </w:r>
      <w:bookmarkEnd w:id="1010"/>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bookmarkStart w:id="1011" w:name="_CRTableB_3_1_2_7_21"/>
      <w:r>
        <w:lastRenderedPageBreak/>
        <w:t xml:space="preserve">Table </w:t>
      </w:r>
      <w:bookmarkEnd w:id="1011"/>
      <w:r>
        <w:t>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575D8A">
            <w:pPr>
              <w:pStyle w:val="TAH"/>
            </w:pPr>
            <w:r>
              <w:t>Definition</w:t>
            </w:r>
          </w:p>
        </w:tc>
      </w:tr>
      <w:tr w:rsidR="00E3206B" w14:paraId="687DE9DE"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575D8A">
            <w:pPr>
              <w:pStyle w:val="TAL"/>
            </w:pPr>
            <w:r>
              <w:t>See clause</w:t>
            </w:r>
            <w:r>
              <w:rPr>
                <w:lang w:eastAsia="zh-CN"/>
              </w:rPr>
              <w:t> </w:t>
            </w:r>
            <w:r>
              <w:t>C.1.1 of 3GPP TS 24.546 [29].</w:t>
            </w:r>
          </w:p>
        </w:tc>
      </w:tr>
      <w:tr w:rsidR="00E3206B" w14:paraId="44460951"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575D8A">
            <w:pPr>
              <w:pStyle w:val="TAL"/>
            </w:pPr>
            <w:r>
              <w:t>See clause</w:t>
            </w:r>
            <w:r>
              <w:rPr>
                <w:lang w:eastAsia="zh-CN"/>
              </w:rPr>
              <w:t> B.3.1.1.</w:t>
            </w:r>
          </w:p>
        </w:tc>
      </w:tr>
      <w:tr w:rsidR="00E3206B" w14:paraId="5A8855F8"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575D8A">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1012" w:name="_CRB_3_1_2_7_3"/>
      <w:bookmarkStart w:id="1013" w:name="_Toc193393914"/>
      <w:bookmarkEnd w:id="1012"/>
      <w:r>
        <w:rPr>
          <w:lang w:eastAsia="zh-CN"/>
        </w:rPr>
        <w:t>B.3.1.2.7.3</w:t>
      </w:r>
      <w:r>
        <w:rPr>
          <w:lang w:eastAsia="zh-CN"/>
        </w:rPr>
        <w:tab/>
        <w:t>Resource Standard Methods</w:t>
      </w:r>
      <w:bookmarkEnd w:id="1013"/>
    </w:p>
    <w:p w14:paraId="24B2E4B9" w14:textId="0255FE7B" w:rsidR="00E3206B" w:rsidRDefault="00E3206B" w:rsidP="00E3206B">
      <w:pPr>
        <w:pStyle w:val="H6"/>
      </w:pPr>
      <w:bookmarkStart w:id="1014" w:name="_CRB_3_1_2_7_3_1"/>
      <w:r>
        <w:rPr>
          <w:lang w:eastAsia="zh-CN"/>
        </w:rPr>
        <w:t>B.3.1.2.7.3.1</w:t>
      </w:r>
      <w:r>
        <w:rPr>
          <w:lang w:eastAsia="zh-CN"/>
        </w:rPr>
        <w:tab/>
      </w:r>
      <w:r>
        <w:rPr>
          <w:rFonts w:hint="eastAsia"/>
          <w:lang w:eastAsia="zh-CN"/>
        </w:rPr>
        <w:t>GET</w:t>
      </w:r>
    </w:p>
    <w:bookmarkEnd w:id="1014"/>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bookmarkStart w:id="1015" w:name="_CRTableB_3_1_2_7_3_11"/>
      <w:r>
        <w:t>Table </w:t>
      </w:r>
      <w:bookmarkEnd w:id="1015"/>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575D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575D8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575D8A">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575D8A">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575D8A">
            <w:pPr>
              <w:pStyle w:val="TAH"/>
            </w:pPr>
            <w:r>
              <w:t>Description</w:t>
            </w:r>
          </w:p>
        </w:tc>
      </w:tr>
      <w:tr w:rsidR="00E3206B" w14:paraId="6902E9DB" w14:textId="77777777" w:rsidTr="00575D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575D8A">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575D8A">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575D8A">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575D8A">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Pr="00241F25" w:rsidRDefault="00E3206B" w:rsidP="000831F6">
      <w:pPr>
        <w:pStyle w:val="B1"/>
        <w:ind w:left="0" w:firstLine="0"/>
        <w:rPr>
          <w:lang w:eastAsia="zh-CN"/>
        </w:rPr>
      </w:pPr>
    </w:p>
    <w:p w14:paraId="15AFC0E2" w14:textId="32B1C2D6" w:rsidR="000831F6" w:rsidRDefault="000831F6" w:rsidP="000831F6">
      <w:pPr>
        <w:pStyle w:val="Heading3"/>
        <w:rPr>
          <w:lang w:eastAsia="zh-CN"/>
        </w:rPr>
      </w:pPr>
      <w:bookmarkStart w:id="1016" w:name="_CRB_3_1_3"/>
      <w:bookmarkStart w:id="1017" w:name="_Toc193393915"/>
      <w:bookmarkEnd w:id="1016"/>
      <w:r>
        <w:rPr>
          <w:lang w:eastAsia="zh-CN"/>
        </w:rPr>
        <w:t>B.3.1.3</w:t>
      </w:r>
      <w:r>
        <w:rPr>
          <w:lang w:eastAsia="zh-CN"/>
        </w:rPr>
        <w:tab/>
        <w:t>Data Model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1017"/>
    </w:p>
    <w:p w14:paraId="12875CAB" w14:textId="6D6FACFD" w:rsidR="000831F6" w:rsidRDefault="000831F6" w:rsidP="000831F6">
      <w:pPr>
        <w:pStyle w:val="Heading4"/>
        <w:rPr>
          <w:lang w:eastAsia="zh-CN"/>
        </w:rPr>
      </w:pPr>
      <w:bookmarkStart w:id="1018" w:name="_CRB_3_1_3_1"/>
      <w:bookmarkStart w:id="1019" w:name="_Toc24868618"/>
      <w:bookmarkStart w:id="1020" w:name="_Toc34154096"/>
      <w:bookmarkStart w:id="1021" w:name="_Toc36041040"/>
      <w:bookmarkStart w:id="1022" w:name="_Toc36041353"/>
      <w:bookmarkStart w:id="1023" w:name="_Toc43196596"/>
      <w:bookmarkStart w:id="1024" w:name="_Toc43481366"/>
      <w:bookmarkStart w:id="1025" w:name="_Toc45134643"/>
      <w:bookmarkStart w:id="1026" w:name="_Toc51189175"/>
      <w:bookmarkStart w:id="1027" w:name="_Toc51763851"/>
      <w:bookmarkStart w:id="1028" w:name="_Toc57206083"/>
      <w:bookmarkStart w:id="1029" w:name="_Toc59019424"/>
      <w:bookmarkStart w:id="1030" w:name="_Toc68170097"/>
      <w:bookmarkStart w:id="1031" w:name="_Toc83234138"/>
      <w:bookmarkStart w:id="1032" w:name="_Toc193393916"/>
      <w:bookmarkEnd w:id="1018"/>
      <w:r>
        <w:rPr>
          <w:lang w:eastAsia="zh-CN"/>
        </w:rPr>
        <w:t>B.3.1.3.1</w:t>
      </w:r>
      <w:r>
        <w:rPr>
          <w:lang w:eastAsia="zh-CN"/>
        </w:rPr>
        <w:tab/>
        <w:t>General</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bookmarkStart w:id="1033" w:name="_CRTableB_3_1_3_11"/>
      <w:r>
        <w:lastRenderedPageBreak/>
        <w:t>Table </w:t>
      </w:r>
      <w:bookmarkEnd w:id="1033"/>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bookmarkStart w:id="1034" w:name="_CRTableB_3_1_3_12"/>
      <w:r>
        <w:t>Table </w:t>
      </w:r>
      <w:bookmarkEnd w:id="1034"/>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bookmarkStart w:id="1035" w:name="_CRTableB_3_1_3_13"/>
      <w:r>
        <w:lastRenderedPageBreak/>
        <w:t>Table </w:t>
      </w:r>
      <w:bookmarkEnd w:id="1035"/>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1036" w:name="_CRB_3_1_3_2"/>
      <w:bookmarkStart w:id="1037" w:name="_Toc99195522"/>
      <w:bookmarkStart w:id="1038" w:name="_Toc193393917"/>
      <w:bookmarkEnd w:id="1036"/>
      <w:r>
        <w:rPr>
          <w:lang w:eastAsia="zh-CN"/>
        </w:rPr>
        <w:t>B.3.1.3.2</w:t>
      </w:r>
      <w:r>
        <w:rPr>
          <w:lang w:eastAsia="zh-CN"/>
        </w:rPr>
        <w:tab/>
        <w:t>Structured data types</w:t>
      </w:r>
      <w:bookmarkEnd w:id="1037"/>
      <w:bookmarkEnd w:id="1038"/>
    </w:p>
    <w:p w14:paraId="5113BB4A" w14:textId="3D127D7F" w:rsidR="000831F6" w:rsidRDefault="000831F6" w:rsidP="000831F6">
      <w:pPr>
        <w:pStyle w:val="Heading5"/>
        <w:rPr>
          <w:lang w:eastAsia="zh-CN"/>
        </w:rPr>
      </w:pPr>
      <w:bookmarkStart w:id="1039" w:name="_CRB_3_1_3_2_1"/>
      <w:bookmarkStart w:id="1040" w:name="_Toc193393918"/>
      <w:bookmarkEnd w:id="1039"/>
      <w:r>
        <w:rPr>
          <w:lang w:eastAsia="zh-CN"/>
        </w:rPr>
        <w:t>B.3.1.3.2.1</w:t>
      </w:r>
      <w:r>
        <w:rPr>
          <w:lang w:eastAsia="zh-CN"/>
        </w:rPr>
        <w:tab/>
        <w:t>Type: LocationAreaQuery</w:t>
      </w:r>
      <w:bookmarkEnd w:id="1040"/>
    </w:p>
    <w:p w14:paraId="7D04E4AA" w14:textId="3F110510" w:rsidR="000831F6" w:rsidRDefault="000831F6" w:rsidP="000831F6">
      <w:pPr>
        <w:pStyle w:val="TH"/>
      </w:pPr>
      <w:bookmarkStart w:id="1041" w:name="_CRTableB_3_1_3_2_11"/>
      <w:r>
        <w:rPr>
          <w:noProof/>
        </w:rPr>
        <w:t>Table </w:t>
      </w:r>
      <w:bookmarkEnd w:id="1041"/>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1042" w:name="_CRB_3_1_3_2_2"/>
      <w:bookmarkStart w:id="1043" w:name="_Toc193393919"/>
      <w:bookmarkEnd w:id="1042"/>
      <w:r>
        <w:rPr>
          <w:lang w:eastAsia="zh-CN"/>
        </w:rPr>
        <w:t>B.3.1.3.2.2</w:t>
      </w:r>
      <w:r>
        <w:rPr>
          <w:lang w:eastAsia="zh-CN"/>
        </w:rPr>
        <w:tab/>
        <w:t>Type: LocationAreaInfo</w:t>
      </w:r>
      <w:bookmarkEnd w:id="1043"/>
    </w:p>
    <w:p w14:paraId="11A00729" w14:textId="28AA25CA" w:rsidR="000831F6" w:rsidRDefault="000831F6" w:rsidP="000831F6">
      <w:pPr>
        <w:pStyle w:val="TH"/>
      </w:pPr>
      <w:bookmarkStart w:id="1044" w:name="_CRTableB_3_1_3_2_21"/>
      <w:r>
        <w:rPr>
          <w:noProof/>
        </w:rPr>
        <w:t>Table </w:t>
      </w:r>
      <w:bookmarkEnd w:id="1044"/>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1045" w:name="_Toc193393920"/>
      <w:r>
        <w:rPr>
          <w:lang w:eastAsia="zh-CN"/>
        </w:rPr>
        <w:t>B.3.1.3.2.3</w:t>
      </w:r>
      <w:r>
        <w:rPr>
          <w:lang w:eastAsia="zh-CN"/>
        </w:rPr>
        <w:tab/>
        <w:t>Type: UeInfo</w:t>
      </w:r>
      <w:bookmarkEnd w:id="1045"/>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BE52CE2" w:rsidR="000831F6" w:rsidRDefault="000831F6" w:rsidP="000831F6">
      <w:pPr>
        <w:pStyle w:val="B1"/>
        <w:ind w:left="0" w:firstLine="0"/>
      </w:pPr>
    </w:p>
    <w:p w14:paraId="0A9AC799" w14:textId="77777777" w:rsidR="00683A72" w:rsidRDefault="00683A72" w:rsidP="00683A72">
      <w:pPr>
        <w:pStyle w:val="Heading5"/>
        <w:rPr>
          <w:lang w:eastAsia="zh-CN"/>
        </w:rPr>
      </w:pPr>
      <w:bookmarkStart w:id="1046" w:name="_CRB_3_1_3_2_3"/>
      <w:bookmarkStart w:id="1047" w:name="_Toc193393921"/>
      <w:bookmarkEnd w:id="1046"/>
      <w:r>
        <w:rPr>
          <w:lang w:eastAsia="zh-CN"/>
        </w:rPr>
        <w:t>B.3.1.3.2.3</w:t>
      </w:r>
      <w:r>
        <w:rPr>
          <w:lang w:eastAsia="zh-CN"/>
        </w:rPr>
        <w:tab/>
        <w:t>Type: L</w:t>
      </w:r>
      <w:r>
        <w:rPr>
          <w:rFonts w:hint="eastAsia"/>
          <w:lang w:eastAsia="zh-CN"/>
        </w:rPr>
        <w:t>ocationCapability</w:t>
      </w:r>
      <w:bookmarkEnd w:id="1047"/>
    </w:p>
    <w:p w14:paraId="6EE7FA71" w14:textId="77777777" w:rsidR="00683A72" w:rsidRDefault="00683A72" w:rsidP="00683A72">
      <w:pPr>
        <w:pStyle w:val="TH"/>
      </w:pPr>
      <w:bookmarkStart w:id="1048" w:name="_CRTableB_3_1_3_2_31"/>
      <w:r>
        <w:rPr>
          <w:noProof/>
        </w:rPr>
        <w:t>Table </w:t>
      </w:r>
      <w:bookmarkEnd w:id="1048"/>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575D8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575D8A">
            <w:pPr>
              <w:pStyle w:val="TAH"/>
              <w:rPr>
                <w:rFonts w:cs="Arial"/>
                <w:szCs w:val="18"/>
              </w:rPr>
            </w:pPr>
            <w:r>
              <w:t>Applicability</w:t>
            </w:r>
          </w:p>
        </w:tc>
      </w:tr>
      <w:tr w:rsidR="00683A72" w14:paraId="1673582C"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575D8A">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575D8A">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575D8A">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575D8A">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575D8A">
            <w:pPr>
              <w:pStyle w:val="TAL"/>
              <w:rPr>
                <w:rFonts w:cs="Arial"/>
                <w:szCs w:val="18"/>
              </w:rPr>
            </w:pPr>
          </w:p>
        </w:tc>
      </w:tr>
      <w:tr w:rsidR="00683A72" w14:paraId="304272D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575D8A">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575D8A">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575D8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575D8A">
            <w:pPr>
              <w:pStyle w:val="TAL"/>
              <w:rPr>
                <w:rFonts w:cs="Arial"/>
                <w:szCs w:val="18"/>
              </w:rPr>
            </w:pPr>
          </w:p>
        </w:tc>
      </w:tr>
    </w:tbl>
    <w:p w14:paraId="21F7D2BD" w14:textId="77777777" w:rsidR="00683A72" w:rsidRDefault="00683A72" w:rsidP="000831F6">
      <w:pPr>
        <w:pStyle w:val="B1"/>
        <w:ind w:left="0" w:firstLine="0"/>
      </w:pPr>
    </w:p>
    <w:p w14:paraId="08002913" w14:textId="3F76B277" w:rsidR="000831F6" w:rsidRDefault="000831F6" w:rsidP="000831F6">
      <w:pPr>
        <w:pStyle w:val="Heading4"/>
        <w:rPr>
          <w:lang w:eastAsia="zh-CN"/>
        </w:rPr>
      </w:pPr>
      <w:bookmarkStart w:id="1049" w:name="_CRB_3_1_3_3"/>
      <w:bookmarkStart w:id="1050" w:name="_Toc99195527"/>
      <w:bookmarkStart w:id="1051" w:name="_Toc193393922"/>
      <w:bookmarkEnd w:id="1049"/>
      <w:r>
        <w:rPr>
          <w:lang w:eastAsia="zh-CN"/>
        </w:rPr>
        <w:t>B.3.1.3.3</w:t>
      </w:r>
      <w:r>
        <w:rPr>
          <w:lang w:eastAsia="zh-CN"/>
        </w:rPr>
        <w:tab/>
        <w:t>Simple data types and enumerations</w:t>
      </w:r>
      <w:bookmarkEnd w:id="1050"/>
      <w:bookmarkEnd w:id="1051"/>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1052" w:name="_CRB_3_1_4"/>
      <w:bookmarkStart w:id="1053" w:name="_Toc98783317"/>
      <w:bookmarkStart w:id="1054" w:name="_Toc193393923"/>
      <w:bookmarkEnd w:id="1052"/>
      <w:r>
        <w:t>B.3</w:t>
      </w:r>
      <w:r w:rsidRPr="00826514">
        <w:t>.1.</w:t>
      </w:r>
      <w:r>
        <w:t>4</w:t>
      </w:r>
      <w:r w:rsidRPr="00826514">
        <w:tab/>
        <w:t>Error Handling</w:t>
      </w:r>
      <w:bookmarkEnd w:id="1053"/>
      <w:bookmarkEnd w:id="1054"/>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1055" w:name="_CRB_3_1_5"/>
      <w:bookmarkStart w:id="1056" w:name="_Toc99195530"/>
      <w:bookmarkStart w:id="1057" w:name="_Toc193393924"/>
      <w:bookmarkEnd w:id="1055"/>
      <w:r>
        <w:lastRenderedPageBreak/>
        <w:t>B.3.1.5</w:t>
      </w:r>
      <w:r>
        <w:tab/>
        <w:t>CDDL Specification</w:t>
      </w:r>
      <w:bookmarkEnd w:id="1056"/>
      <w:bookmarkEnd w:id="1057"/>
    </w:p>
    <w:p w14:paraId="6D99ACCE" w14:textId="5B103D3A" w:rsidR="000831F6" w:rsidRDefault="000831F6" w:rsidP="000831F6">
      <w:pPr>
        <w:pStyle w:val="Heading4"/>
        <w:rPr>
          <w:lang w:eastAsia="zh-CN"/>
        </w:rPr>
      </w:pPr>
      <w:bookmarkStart w:id="1058" w:name="_CRB_3_1_5_1"/>
      <w:bookmarkStart w:id="1059" w:name="_Toc99195531"/>
      <w:bookmarkStart w:id="1060" w:name="_Toc193393925"/>
      <w:bookmarkEnd w:id="1058"/>
      <w:r>
        <w:t>B.3.1.5</w:t>
      </w:r>
      <w:r>
        <w:rPr>
          <w:lang w:eastAsia="zh-CN"/>
        </w:rPr>
        <w:t>.1</w:t>
      </w:r>
      <w:r>
        <w:rPr>
          <w:lang w:eastAsia="zh-CN"/>
        </w:rPr>
        <w:tab/>
        <w:t>Introduction</w:t>
      </w:r>
      <w:bookmarkEnd w:id="1059"/>
      <w:bookmarkEnd w:id="1060"/>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1061" w:name="_CRB_3_1_5_2"/>
      <w:bookmarkStart w:id="1062" w:name="_Toc99195532"/>
      <w:bookmarkStart w:id="1063" w:name="_Toc193393926"/>
      <w:bookmarkEnd w:id="1061"/>
      <w:r>
        <w:t>B.3.1.5</w:t>
      </w:r>
      <w:r>
        <w:rPr>
          <w:lang w:eastAsia="zh-CN"/>
        </w:rPr>
        <w:t>.2</w:t>
      </w:r>
      <w:r>
        <w:rPr>
          <w:lang w:eastAsia="zh-CN"/>
        </w:rPr>
        <w:tab/>
        <w:t>CDDL document</w:t>
      </w:r>
      <w:bookmarkEnd w:id="1062"/>
      <w:bookmarkEnd w:id="1063"/>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2F295E63" w14:textId="77777777" w:rsidR="003D0657" w:rsidRDefault="003D0657" w:rsidP="003D0657">
      <w:pPr>
        <w:pStyle w:val="PL"/>
        <w:rPr>
          <w:lang w:eastAsia="zh-CN"/>
        </w:rPr>
      </w:pPr>
      <w:r>
        <w:rPr>
          <w:lang w:eastAsia="zh-CN"/>
        </w:rPr>
        <w:t xml:space="preserve">? </w:t>
      </w:r>
      <w:r>
        <w:t>immediateReport</w:t>
      </w:r>
      <w:r>
        <w:rPr>
          <w:rFonts w:hint="eastAsia"/>
          <w:lang w:eastAsia="zh-CN"/>
        </w:rPr>
        <w:t>I</w:t>
      </w:r>
      <w:r>
        <w:t>nd</w:t>
      </w:r>
      <w:r>
        <w:rPr>
          <w:lang w:eastAsia="zh-CN"/>
        </w:rPr>
        <w:t xml:space="preserve">: </w:t>
      </w:r>
      <w:r>
        <w:rPr>
          <w:rFonts w:hint="eastAsia"/>
          <w:lang w:eastAsia="zh-CN"/>
        </w:rPr>
        <w:t>boolean</w:t>
      </w:r>
    </w:p>
    <w:p w14:paraId="7FBD584A" w14:textId="6116BFFF" w:rsidR="003D0657" w:rsidRDefault="003D0657" w:rsidP="003D0657">
      <w:pPr>
        <w:pStyle w:val="PL"/>
        <w:rPr>
          <w:lang w:eastAsia="zh-CN"/>
        </w:rPr>
      </w:pPr>
      <w:r>
        <w:rPr>
          <w:lang w:eastAsia="zh-CN"/>
        </w:rPr>
        <w:t xml:space="preserve"> ? </w:t>
      </w:r>
      <w:r>
        <w:rPr>
          <w:lang w:val="en-US" w:eastAsia="zh-CN"/>
        </w:rPr>
        <w:t xml:space="preserve">endpointId: </w:t>
      </w:r>
      <w:r>
        <w:rPr>
          <w:rFonts w:hint="eastAsia"/>
          <w:lang w:eastAsia="zh-CN"/>
        </w:rPr>
        <w:t>EndpointId</w:t>
      </w:r>
    </w:p>
    <w:p w14:paraId="58DFDB66" w14:textId="0D1CB480" w:rsidR="00633163" w:rsidRDefault="00633163" w:rsidP="00633163">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85B6C82" w14:textId="7F550D31" w:rsidR="00633163" w:rsidRPr="00932268" w:rsidRDefault="00633163" w:rsidP="000831F6">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lastRenderedPageBreak/>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lastRenderedPageBreak/>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Default="000831F6" w:rsidP="000831F6">
      <w:pPr>
        <w:pStyle w:val="PL"/>
        <w:rPr>
          <w:lang w:eastAsia="zh-CN"/>
        </w:rPr>
      </w:pPr>
      <w:r w:rsidRPr="00932268">
        <w:rPr>
          <w:lang w:eastAsia="zh-CN"/>
        </w:rPr>
        <w:t>}</w:t>
      </w:r>
    </w:p>
    <w:p w14:paraId="560B21D4" w14:textId="77777777" w:rsidR="003D0657" w:rsidRDefault="003D0657" w:rsidP="003D0657">
      <w:pPr>
        <w:pStyle w:val="PL"/>
        <w:rPr>
          <w:lang w:eastAsia="zh-CN"/>
        </w:rPr>
      </w:pPr>
    </w:p>
    <w:p w14:paraId="041D99FC" w14:textId="77777777" w:rsidR="003D0657" w:rsidRDefault="003D0657" w:rsidP="003D0657">
      <w:pPr>
        <w:pStyle w:val="PL"/>
        <w:rPr>
          <w:lang w:eastAsia="zh-CN"/>
        </w:rPr>
      </w:pPr>
      <w:r>
        <w:rPr>
          <w:lang w:eastAsia="zh-CN"/>
        </w:rPr>
        <w:t xml:space="preserve">;;; </w:t>
      </w:r>
      <w:r>
        <w:rPr>
          <w:rFonts w:hint="eastAsia"/>
          <w:lang w:eastAsia="zh-CN"/>
        </w:rPr>
        <w:t>EndpointId</w:t>
      </w:r>
    </w:p>
    <w:p w14:paraId="7EA91576" w14:textId="77777777" w:rsidR="003D0657" w:rsidRDefault="003D0657" w:rsidP="003D0657">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27E881CA" w14:textId="37A9438F" w:rsidR="001F5F4A" w:rsidRDefault="003D0657" w:rsidP="003D0657">
      <w:pPr>
        <w:pStyle w:val="PL"/>
        <w:rPr>
          <w:lang w:eastAsia="zh-CN"/>
        </w:rPr>
      </w:pPr>
      <w:r>
        <w:rPr>
          <w:rFonts w:hint="eastAsia"/>
          <w:lang w:eastAsia="zh-CN"/>
        </w:rPr>
        <w:t>EndpointId</w:t>
      </w:r>
      <w:r>
        <w:rPr>
          <w:lang w:eastAsia="zh-CN"/>
        </w:rPr>
        <w:t xml:space="preserve"> = text</w:t>
      </w:r>
    </w:p>
    <w:p w14:paraId="4A4FAC9E" w14:textId="77777777" w:rsidR="003D0657" w:rsidRDefault="003D0657" w:rsidP="003D0657">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t xml:space="preserve"> ? timeOfDayEnd: TimeOfDay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r w:rsidRPr="00950778">
        <w:rPr>
          <w:lang w:eastAsia="zh-CN"/>
        </w:rPr>
        <w:t>TimeOfDay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7777777" w:rsidR="003D5B6C" w:rsidRDefault="003D5B6C" w:rsidP="003D5B6C">
      <w:pPr>
        <w:pStyle w:val="PL"/>
        <w:rPr>
          <w:lang w:eastAsia="zh-CN"/>
        </w:rPr>
      </w:pPr>
      <w:r w:rsidRPr="00932268">
        <w:rPr>
          <w:lang w:eastAsia="zh-CN"/>
        </w:rPr>
        <w:t xml:space="preserve"> </w:t>
      </w:r>
      <w:bookmarkStart w:id="1064" w:name="OLE_LINK35"/>
      <w:r w:rsidRPr="00932268">
        <w:rPr>
          <w:lang w:eastAsia="zh-CN"/>
        </w:rPr>
        <w:t>?</w:t>
      </w:r>
      <w:bookmarkEnd w:id="1064"/>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468364FB" w14:textId="77777777"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lastRenderedPageBreak/>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lastRenderedPageBreak/>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1065" w:name="_CRB_3_1_6"/>
      <w:bookmarkStart w:id="1066" w:name="_Toc98783321"/>
      <w:bookmarkStart w:id="1067" w:name="_Toc193393927"/>
      <w:bookmarkEnd w:id="1065"/>
      <w:r>
        <w:rPr>
          <w:noProof/>
        </w:rPr>
        <w:t>B.3</w:t>
      </w:r>
      <w:r w:rsidRPr="00826514">
        <w:rPr>
          <w:noProof/>
        </w:rPr>
        <w:t>.1.</w:t>
      </w:r>
      <w:r>
        <w:rPr>
          <w:noProof/>
        </w:rPr>
        <w:t>6</w:t>
      </w:r>
      <w:r w:rsidRPr="00826514">
        <w:rPr>
          <w:noProof/>
        </w:rPr>
        <w:tab/>
        <w:t>Media Type</w:t>
      </w:r>
      <w:bookmarkEnd w:id="1066"/>
      <w:r>
        <w:rPr>
          <w:noProof/>
        </w:rPr>
        <w:t>s</w:t>
      </w:r>
      <w:bookmarkEnd w:id="1067"/>
    </w:p>
    <w:p w14:paraId="47129CB4" w14:textId="77777777" w:rsidR="007236D1" w:rsidRPr="00826514" w:rsidRDefault="007236D1" w:rsidP="007236D1">
      <w:pPr>
        <w:rPr>
          <w:lang w:val="en-US"/>
        </w:rPr>
      </w:pPr>
      <w:bookmarkStart w:id="1068" w:name="_CRB_3_1_7"/>
      <w:bookmarkStart w:id="1069" w:name="_Toc98783322"/>
      <w:bookmarkEnd w:id="1068"/>
      <w:r>
        <w:rPr>
          <w:lang w:eastAsia="zh-CN"/>
        </w:rPr>
        <w:t>See clause B.5</w:t>
      </w:r>
      <w:r w:rsidRPr="00826514">
        <w:rPr>
          <w:lang w:val="en-US"/>
        </w:rPr>
        <w:t>.</w:t>
      </w:r>
    </w:p>
    <w:p w14:paraId="20CAF53A" w14:textId="6309524B" w:rsidR="0023079C" w:rsidRPr="00826514" w:rsidRDefault="0023079C" w:rsidP="0023079C">
      <w:pPr>
        <w:pStyle w:val="Heading3"/>
        <w:rPr>
          <w:noProof/>
        </w:rPr>
      </w:pPr>
      <w:bookmarkStart w:id="1070" w:name="_CRB_3_1_8"/>
      <w:bookmarkStart w:id="1071" w:name="_Toc98783323"/>
      <w:bookmarkStart w:id="1072" w:name="_Toc193393928"/>
      <w:bookmarkEnd w:id="1069"/>
      <w:bookmarkEnd w:id="1070"/>
      <w:r>
        <w:rPr>
          <w:noProof/>
        </w:rPr>
        <w:lastRenderedPageBreak/>
        <w:t>B.3</w:t>
      </w:r>
      <w:r w:rsidRPr="00826514">
        <w:rPr>
          <w:noProof/>
        </w:rPr>
        <w:t>.1.7</w:t>
      </w:r>
      <w:r w:rsidRPr="00826514">
        <w:rPr>
          <w:noProof/>
        </w:rPr>
        <w:tab/>
      </w:r>
      <w:r>
        <w:rPr>
          <w:noProof/>
        </w:rPr>
        <w:t>Void</w:t>
      </w:r>
      <w:bookmarkEnd w:id="1072"/>
    </w:p>
    <w:p w14:paraId="2E1AFB72" w14:textId="1D118585" w:rsidR="0023079C" w:rsidRPr="00826514" w:rsidRDefault="0023079C" w:rsidP="0023079C">
      <w:pPr>
        <w:pStyle w:val="Heading3"/>
        <w:rPr>
          <w:noProof/>
        </w:rPr>
      </w:pPr>
      <w:bookmarkStart w:id="1073" w:name="_CRB_3_1_9"/>
      <w:bookmarkStart w:id="1074" w:name="_Toc193393929"/>
      <w:bookmarkEnd w:id="1071"/>
      <w:bookmarkEnd w:id="1073"/>
      <w:r>
        <w:rPr>
          <w:noProof/>
        </w:rPr>
        <w:t>B.3</w:t>
      </w:r>
      <w:r w:rsidRPr="00826514">
        <w:rPr>
          <w:noProof/>
        </w:rPr>
        <w:t>.1.8</w:t>
      </w:r>
      <w:r w:rsidRPr="00826514">
        <w:rPr>
          <w:noProof/>
        </w:rPr>
        <w:tab/>
      </w:r>
      <w:r>
        <w:rPr>
          <w:noProof/>
        </w:rPr>
        <w:t>Void</w:t>
      </w:r>
      <w:bookmarkEnd w:id="1074"/>
    </w:p>
    <w:p w14:paraId="197D9E65" w14:textId="7F2AA839" w:rsidR="0023079C" w:rsidRPr="00826514" w:rsidRDefault="0023079C" w:rsidP="0023079C">
      <w:pPr>
        <w:pStyle w:val="Heading3"/>
        <w:rPr>
          <w:noProof/>
        </w:rPr>
      </w:pPr>
      <w:bookmarkStart w:id="1075" w:name="_CRB_3_1_10"/>
      <w:bookmarkStart w:id="1076" w:name="_Toc193393930"/>
      <w:bookmarkEnd w:id="1075"/>
      <w:r>
        <w:rPr>
          <w:noProof/>
        </w:rPr>
        <w:t>B.3</w:t>
      </w:r>
      <w:r w:rsidRPr="00826514">
        <w:rPr>
          <w:noProof/>
        </w:rPr>
        <w:t>.1.</w:t>
      </w:r>
      <w:r>
        <w:rPr>
          <w:noProof/>
        </w:rPr>
        <w:t>9</w:t>
      </w:r>
      <w:r w:rsidRPr="00826514">
        <w:rPr>
          <w:noProof/>
        </w:rPr>
        <w:tab/>
      </w:r>
      <w:r>
        <w:rPr>
          <w:noProof/>
        </w:rPr>
        <w:t>Void</w:t>
      </w:r>
      <w:bookmarkEnd w:id="1076"/>
    </w:p>
    <w:p w14:paraId="2C494475" w14:textId="79C6325C" w:rsidR="0023079C" w:rsidRDefault="0023079C" w:rsidP="0023079C">
      <w:pPr>
        <w:pStyle w:val="Heading3"/>
        <w:rPr>
          <w:noProof/>
        </w:rPr>
      </w:pPr>
      <w:bookmarkStart w:id="1077" w:name="_CRB_4"/>
      <w:bookmarkStart w:id="1078" w:name="_Toc193393931"/>
      <w:bookmarkEnd w:id="1077"/>
      <w:r>
        <w:rPr>
          <w:noProof/>
        </w:rPr>
        <w:t>B.</w:t>
      </w:r>
      <w:r w:rsidRPr="000831F6">
        <w:rPr>
          <w:noProof/>
        </w:rPr>
        <w:t>3.1.10</w:t>
      </w:r>
      <w:r w:rsidRPr="000831F6">
        <w:rPr>
          <w:noProof/>
        </w:rPr>
        <w:tab/>
      </w:r>
      <w:r>
        <w:rPr>
          <w:noProof/>
        </w:rPr>
        <w:t>Void</w:t>
      </w:r>
      <w:bookmarkEnd w:id="1078"/>
    </w:p>
    <w:p w14:paraId="366EB384" w14:textId="5B5C7249" w:rsidR="000831F6" w:rsidRDefault="000831F6" w:rsidP="000831F6">
      <w:pPr>
        <w:pStyle w:val="Heading1"/>
      </w:pPr>
      <w:bookmarkStart w:id="1079" w:name="_Toc193393932"/>
      <w:r>
        <w:t>B.4</w:t>
      </w:r>
      <w:r>
        <w:tab/>
        <w:t>Resource representation and APIs for location reporting provided by SLM-C</w:t>
      </w:r>
      <w:bookmarkEnd w:id="1079"/>
    </w:p>
    <w:p w14:paraId="4FE9AE7C" w14:textId="2BF40327" w:rsidR="000831F6" w:rsidRPr="00F91E7D" w:rsidRDefault="000831F6" w:rsidP="000831F6">
      <w:pPr>
        <w:pStyle w:val="Heading2"/>
        <w:overflowPunct/>
        <w:autoSpaceDE/>
        <w:autoSpaceDN/>
        <w:adjustRightInd/>
        <w:textAlignment w:val="auto"/>
        <w:rPr>
          <w:lang w:eastAsia="zh-CN"/>
        </w:rPr>
      </w:pPr>
      <w:bookmarkStart w:id="1080" w:name="_CRB_4_1"/>
      <w:bookmarkStart w:id="1081" w:name="_Toc193393933"/>
      <w:bookmarkEnd w:id="1080"/>
      <w:r>
        <w:rPr>
          <w:lang w:eastAsia="zh-CN"/>
        </w:rPr>
        <w:t>B.</w:t>
      </w:r>
      <w:r w:rsidRPr="00F91E7D">
        <w:rPr>
          <w:lang w:eastAsia="zh-CN"/>
        </w:rPr>
        <w:t>4.1</w:t>
      </w:r>
      <w:r w:rsidRPr="00F91E7D">
        <w:rPr>
          <w:lang w:eastAsia="zh-CN"/>
        </w:rPr>
        <w:tab/>
        <w:t>SU_LocationReporting API provided by SLM-C</w:t>
      </w:r>
      <w:bookmarkEnd w:id="1081"/>
    </w:p>
    <w:p w14:paraId="52D7BB97" w14:textId="541958F6" w:rsidR="000831F6" w:rsidRPr="00F91E7D" w:rsidRDefault="000831F6" w:rsidP="000831F6">
      <w:pPr>
        <w:pStyle w:val="Heading3"/>
        <w:rPr>
          <w:lang w:eastAsia="zh-CN"/>
        </w:rPr>
      </w:pPr>
      <w:bookmarkStart w:id="1082" w:name="_CRB_4_1_1"/>
      <w:bookmarkStart w:id="1083" w:name="_Toc193393934"/>
      <w:bookmarkEnd w:id="1082"/>
      <w:r>
        <w:rPr>
          <w:lang w:eastAsia="zh-CN"/>
        </w:rPr>
        <w:t>B.</w:t>
      </w:r>
      <w:r w:rsidRPr="00F91E7D">
        <w:rPr>
          <w:lang w:eastAsia="zh-CN"/>
        </w:rPr>
        <w:t>4.1.1</w:t>
      </w:r>
      <w:r w:rsidRPr="00F91E7D">
        <w:rPr>
          <w:lang w:eastAsia="zh-CN"/>
        </w:rPr>
        <w:tab/>
        <w:t>API URI</w:t>
      </w:r>
      <w:bookmarkEnd w:id="1083"/>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1084" w:name="_CRB_4_1_2"/>
      <w:bookmarkStart w:id="1085" w:name="_Toc193393935"/>
      <w:bookmarkEnd w:id="1084"/>
      <w:r>
        <w:rPr>
          <w:lang w:val="fi-FI" w:eastAsia="zh-CN"/>
        </w:rPr>
        <w:t>B.4</w:t>
      </w:r>
      <w:r w:rsidRPr="005C1A96">
        <w:rPr>
          <w:lang w:val="fi-FI" w:eastAsia="zh-CN"/>
        </w:rPr>
        <w:t>.1.</w:t>
      </w:r>
      <w:r>
        <w:rPr>
          <w:lang w:val="fi-FI" w:eastAsia="zh-CN"/>
        </w:rPr>
        <w:t>2</w:t>
      </w:r>
      <w:r>
        <w:rPr>
          <w:lang w:eastAsia="zh-CN"/>
        </w:rPr>
        <w:tab/>
        <w:t>Resources</w:t>
      </w:r>
      <w:bookmarkEnd w:id="1085"/>
    </w:p>
    <w:p w14:paraId="34590137" w14:textId="005BBF6D" w:rsidR="000831F6" w:rsidRDefault="000831F6" w:rsidP="000831F6">
      <w:pPr>
        <w:pStyle w:val="Heading4"/>
        <w:rPr>
          <w:lang w:eastAsia="zh-CN"/>
        </w:rPr>
      </w:pPr>
      <w:bookmarkStart w:id="1086" w:name="_CRB_4_1_2_1"/>
      <w:bookmarkStart w:id="1087" w:name="_Toc193393936"/>
      <w:bookmarkEnd w:id="1086"/>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1087"/>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bookmarkStart w:id="1088" w:name="_CRFigureB_4_1_2_11"/>
      <w:r>
        <w:t xml:space="preserve">Figure </w:t>
      </w:r>
      <w:bookmarkEnd w:id="1088"/>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bookmarkStart w:id="1089" w:name="_CRTableB_4_1_2_11"/>
      <w:r>
        <w:lastRenderedPageBreak/>
        <w:t>Table </w:t>
      </w:r>
      <w:bookmarkEnd w:id="1089"/>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1090" w:name="_CRB_4_1_2_2"/>
      <w:bookmarkStart w:id="1091" w:name="_Toc193393937"/>
      <w:bookmarkEnd w:id="1090"/>
      <w:r>
        <w:rPr>
          <w:lang w:eastAsia="zh-CN"/>
        </w:rPr>
        <w:t>B.</w:t>
      </w:r>
      <w:r w:rsidRPr="00F91E7D">
        <w:rPr>
          <w:lang w:eastAsia="zh-CN"/>
        </w:rPr>
        <w:t>4.1.2</w:t>
      </w:r>
      <w:r>
        <w:rPr>
          <w:lang w:eastAsia="zh-CN"/>
        </w:rPr>
        <w:t>.2</w:t>
      </w:r>
      <w:r>
        <w:rPr>
          <w:lang w:eastAsia="zh-CN"/>
        </w:rPr>
        <w:tab/>
        <w:t>Resource: Trigger Configuration</w:t>
      </w:r>
      <w:bookmarkEnd w:id="1091"/>
    </w:p>
    <w:p w14:paraId="1028A1B8" w14:textId="53C2CAEF" w:rsidR="000831F6" w:rsidRDefault="000831F6" w:rsidP="000831F6">
      <w:pPr>
        <w:pStyle w:val="Heading5"/>
        <w:rPr>
          <w:lang w:eastAsia="zh-CN"/>
        </w:rPr>
      </w:pPr>
      <w:bookmarkStart w:id="1092" w:name="_CRB_4_1_2_2_1"/>
      <w:bookmarkStart w:id="1093" w:name="_Toc193393938"/>
      <w:bookmarkEnd w:id="1092"/>
      <w:r>
        <w:rPr>
          <w:lang w:eastAsia="zh-CN"/>
        </w:rPr>
        <w:t>B.</w:t>
      </w:r>
      <w:r w:rsidRPr="00F91E7D">
        <w:rPr>
          <w:lang w:eastAsia="zh-CN"/>
        </w:rPr>
        <w:t>4.1.2</w:t>
      </w:r>
      <w:r>
        <w:rPr>
          <w:lang w:eastAsia="zh-CN"/>
        </w:rPr>
        <w:t>.2.1</w:t>
      </w:r>
      <w:r>
        <w:rPr>
          <w:lang w:eastAsia="zh-CN"/>
        </w:rPr>
        <w:tab/>
        <w:t>Description</w:t>
      </w:r>
      <w:bookmarkEnd w:id="1093"/>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1094" w:name="_CRB_4_1_2_2_2"/>
      <w:bookmarkStart w:id="1095" w:name="_Toc193393939"/>
      <w:bookmarkEnd w:id="1094"/>
      <w:r>
        <w:rPr>
          <w:lang w:eastAsia="zh-CN"/>
        </w:rPr>
        <w:t>B.</w:t>
      </w:r>
      <w:r w:rsidRPr="00F91E7D">
        <w:rPr>
          <w:lang w:eastAsia="zh-CN"/>
        </w:rPr>
        <w:t>4.1.2</w:t>
      </w:r>
      <w:r>
        <w:rPr>
          <w:lang w:eastAsia="zh-CN"/>
        </w:rPr>
        <w:t>.2.2</w:t>
      </w:r>
      <w:r>
        <w:rPr>
          <w:lang w:eastAsia="zh-CN"/>
        </w:rPr>
        <w:tab/>
        <w:t>Resource Definition</w:t>
      </w:r>
      <w:bookmarkEnd w:id="1095"/>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bookmarkStart w:id="1096" w:name="_CRTableB_4_1_2_2_21"/>
      <w:r>
        <w:t xml:space="preserve">Table </w:t>
      </w:r>
      <w:bookmarkEnd w:id="1096"/>
      <w:r>
        <w:t>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1097" w:name="_CRB_4_1_2_2_3"/>
      <w:bookmarkStart w:id="1098" w:name="_Toc193393940"/>
      <w:bookmarkEnd w:id="1097"/>
      <w:r>
        <w:rPr>
          <w:lang w:eastAsia="zh-CN"/>
        </w:rPr>
        <w:t>B.</w:t>
      </w:r>
      <w:r w:rsidRPr="00F91E7D">
        <w:rPr>
          <w:lang w:eastAsia="zh-CN"/>
        </w:rPr>
        <w:t>4.1.2</w:t>
      </w:r>
      <w:r>
        <w:rPr>
          <w:lang w:eastAsia="zh-CN"/>
        </w:rPr>
        <w:t>.2.3</w:t>
      </w:r>
      <w:r>
        <w:rPr>
          <w:lang w:eastAsia="zh-CN"/>
        </w:rPr>
        <w:tab/>
        <w:t>Resource Standard Methods</w:t>
      </w:r>
      <w:bookmarkEnd w:id="1098"/>
    </w:p>
    <w:p w14:paraId="6A722798" w14:textId="57DEAB15" w:rsidR="000831F6" w:rsidRDefault="000831F6" w:rsidP="000831F6">
      <w:pPr>
        <w:pStyle w:val="H6"/>
      </w:pPr>
      <w:bookmarkStart w:id="1099" w:name="_CRB_4_1_2_2_3_1"/>
      <w:r>
        <w:rPr>
          <w:lang w:eastAsia="zh-CN"/>
        </w:rPr>
        <w:t>B.</w:t>
      </w:r>
      <w:r w:rsidRPr="00F91E7D">
        <w:rPr>
          <w:lang w:eastAsia="zh-CN"/>
        </w:rPr>
        <w:t>4.1.2</w:t>
      </w:r>
      <w:r>
        <w:rPr>
          <w:lang w:eastAsia="zh-CN"/>
        </w:rPr>
        <w:t>.2.3.1</w:t>
      </w:r>
      <w:r>
        <w:rPr>
          <w:lang w:eastAsia="zh-CN"/>
        </w:rPr>
        <w:tab/>
        <w:t>GET</w:t>
      </w:r>
    </w:p>
    <w:bookmarkEnd w:id="1099"/>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bookmarkStart w:id="1100" w:name="_CRTableB_4_1_2_2_3_11"/>
      <w:r>
        <w:t>Table </w:t>
      </w:r>
      <w:bookmarkEnd w:id="1100"/>
      <w:r>
        <w:t>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bookmarkStart w:id="1101" w:name="_CRB_4_1_2_2_3_2"/>
      <w:r>
        <w:rPr>
          <w:lang w:eastAsia="zh-CN"/>
        </w:rPr>
        <w:t>B.</w:t>
      </w:r>
      <w:r w:rsidRPr="00F91E7D">
        <w:rPr>
          <w:lang w:eastAsia="zh-CN"/>
        </w:rPr>
        <w:t>4.1.2</w:t>
      </w:r>
      <w:r>
        <w:rPr>
          <w:lang w:eastAsia="zh-CN"/>
        </w:rPr>
        <w:t>.2.3.2</w:t>
      </w:r>
      <w:r>
        <w:tab/>
        <w:t>PUT</w:t>
      </w:r>
    </w:p>
    <w:bookmarkEnd w:id="1101"/>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bookmarkStart w:id="1102" w:name="_CRTableB_4_1_2_2_3_21"/>
      <w:r>
        <w:lastRenderedPageBreak/>
        <w:t>Table </w:t>
      </w:r>
      <w:bookmarkEnd w:id="1102"/>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bookmarkStart w:id="1103" w:name="_CRTableB_4_1_2_2_3_22"/>
      <w:r>
        <w:t>Table </w:t>
      </w:r>
      <w:bookmarkEnd w:id="1103"/>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bookmarkStart w:id="1104" w:name="_CRB_4_1_2_2_3_3"/>
      <w:r>
        <w:rPr>
          <w:lang w:eastAsia="zh-CN"/>
        </w:rPr>
        <w:t>B.</w:t>
      </w:r>
      <w:r w:rsidRPr="00F91E7D">
        <w:rPr>
          <w:lang w:eastAsia="zh-CN"/>
        </w:rPr>
        <w:t>4.1.2</w:t>
      </w:r>
      <w:r>
        <w:rPr>
          <w:lang w:eastAsia="zh-CN"/>
        </w:rPr>
        <w:t>.2.3.3</w:t>
      </w:r>
      <w:r>
        <w:tab/>
        <w:t>DELETE</w:t>
      </w:r>
    </w:p>
    <w:bookmarkEnd w:id="1104"/>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bookmarkStart w:id="1105" w:name="_CRTableB_4_1_2_2_3_31"/>
      <w:r>
        <w:t>Table </w:t>
      </w:r>
      <w:bookmarkEnd w:id="1105"/>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1106" w:name="_CRB_4_1_2_3"/>
      <w:bookmarkStart w:id="1107" w:name="_Toc193393941"/>
      <w:bookmarkEnd w:id="1106"/>
      <w:r>
        <w:rPr>
          <w:lang w:eastAsia="zh-CN"/>
        </w:rPr>
        <w:t>B.</w:t>
      </w:r>
      <w:r w:rsidRPr="00F91E7D">
        <w:rPr>
          <w:lang w:eastAsia="zh-CN"/>
        </w:rPr>
        <w:t>4.1.2</w:t>
      </w:r>
      <w:r>
        <w:rPr>
          <w:lang w:eastAsia="zh-CN"/>
        </w:rPr>
        <w:t>.3</w:t>
      </w:r>
      <w:r>
        <w:rPr>
          <w:lang w:eastAsia="zh-CN"/>
        </w:rPr>
        <w:tab/>
        <w:t>Resource: Location</w:t>
      </w:r>
      <w:bookmarkEnd w:id="1107"/>
    </w:p>
    <w:p w14:paraId="41EE2312" w14:textId="79EE5D25" w:rsidR="000831F6" w:rsidRDefault="000831F6" w:rsidP="000831F6">
      <w:pPr>
        <w:pStyle w:val="Heading5"/>
        <w:rPr>
          <w:lang w:eastAsia="zh-CN"/>
        </w:rPr>
      </w:pPr>
      <w:bookmarkStart w:id="1108" w:name="_CRB_4_1_2_3_1"/>
      <w:bookmarkStart w:id="1109" w:name="_Toc193393942"/>
      <w:bookmarkEnd w:id="1108"/>
      <w:r>
        <w:rPr>
          <w:lang w:eastAsia="zh-CN"/>
        </w:rPr>
        <w:t>B.</w:t>
      </w:r>
      <w:r w:rsidRPr="00F91E7D">
        <w:rPr>
          <w:lang w:eastAsia="zh-CN"/>
        </w:rPr>
        <w:t>4.1.2</w:t>
      </w:r>
      <w:r>
        <w:rPr>
          <w:lang w:eastAsia="zh-CN"/>
        </w:rPr>
        <w:t>.3.1</w:t>
      </w:r>
      <w:r>
        <w:rPr>
          <w:lang w:eastAsia="zh-CN"/>
        </w:rPr>
        <w:tab/>
        <w:t>Description</w:t>
      </w:r>
      <w:bookmarkEnd w:id="1109"/>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1110" w:name="_CRB_4_1_2_3_2"/>
      <w:bookmarkStart w:id="1111" w:name="_Toc193393943"/>
      <w:bookmarkEnd w:id="1110"/>
      <w:r>
        <w:rPr>
          <w:lang w:eastAsia="zh-CN"/>
        </w:rPr>
        <w:t>B.</w:t>
      </w:r>
      <w:r w:rsidRPr="00F91E7D">
        <w:rPr>
          <w:lang w:eastAsia="zh-CN"/>
        </w:rPr>
        <w:t>4.1.2</w:t>
      </w:r>
      <w:r>
        <w:rPr>
          <w:lang w:eastAsia="zh-CN"/>
        </w:rPr>
        <w:t>.3.2</w:t>
      </w:r>
      <w:r>
        <w:rPr>
          <w:lang w:eastAsia="zh-CN"/>
        </w:rPr>
        <w:tab/>
        <w:t>Resource Definition</w:t>
      </w:r>
      <w:bookmarkEnd w:id="1111"/>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bookmarkStart w:id="1112" w:name="_CRTableB_4_1_2_3_21"/>
      <w:r>
        <w:t xml:space="preserve">Table </w:t>
      </w:r>
      <w:bookmarkEnd w:id="1112"/>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1113" w:name="_CRB_4_1_2_3_3"/>
      <w:bookmarkStart w:id="1114" w:name="_Toc193393944"/>
      <w:bookmarkEnd w:id="1113"/>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1114"/>
    </w:p>
    <w:p w14:paraId="3AC68F24" w14:textId="6F83CB0B" w:rsidR="000831F6" w:rsidRDefault="000831F6" w:rsidP="000831F6">
      <w:pPr>
        <w:pStyle w:val="H6"/>
      </w:pPr>
      <w:bookmarkStart w:id="1115" w:name="_CRB_4_1_2_3_3_1"/>
      <w:r>
        <w:rPr>
          <w:lang w:val="fi-FI" w:eastAsia="zh-CN"/>
        </w:rPr>
        <w:t>B.4</w:t>
      </w:r>
      <w:r w:rsidRPr="005C1A96">
        <w:rPr>
          <w:lang w:val="fi-FI" w:eastAsia="zh-CN"/>
        </w:rPr>
        <w:t>.1.</w:t>
      </w:r>
      <w:r>
        <w:rPr>
          <w:lang w:val="fi-FI" w:eastAsia="zh-CN"/>
        </w:rPr>
        <w:t>2</w:t>
      </w:r>
      <w:r>
        <w:rPr>
          <w:lang w:eastAsia="zh-CN"/>
        </w:rPr>
        <w:t>.3.3</w:t>
      </w:r>
      <w:r>
        <w:t>.1</w:t>
      </w:r>
      <w:r>
        <w:tab/>
        <w:t>GET</w:t>
      </w:r>
    </w:p>
    <w:bookmarkEnd w:id="1115"/>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bookmarkStart w:id="1116" w:name="_CRTableB_4_1_2_3_3_31"/>
      <w:r>
        <w:lastRenderedPageBreak/>
        <w:t>Table </w:t>
      </w:r>
      <w:bookmarkEnd w:id="1116"/>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575D8A">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575D8A">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575D8A">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575D8A">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575D8A">
            <w:pPr>
              <w:pStyle w:val="TAH"/>
            </w:pPr>
            <w:r>
              <w:t>Description</w:t>
            </w:r>
          </w:p>
        </w:tc>
      </w:tr>
      <w:tr w:rsidR="003D5B6C" w14:paraId="188056D5" w14:textId="77777777" w:rsidTr="00575D8A">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132D05C3" w:rsidR="003D5B6C" w:rsidRDefault="003D5B6C" w:rsidP="00575D8A">
            <w:pPr>
              <w:pStyle w:val="TAL"/>
              <w:rPr>
                <w:lang w:eastAsia="zh-CN"/>
              </w:rPr>
            </w:pPr>
            <w:r>
              <w:rPr>
                <w:rFonts w:hint="eastAsia"/>
                <w:lang w:eastAsia="zh-CN"/>
              </w:rPr>
              <w:t>Requested</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575D8A">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575D8A">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575D8A">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bookmarkStart w:id="1117" w:name="_CRTableB_4_1_2_3_32"/>
      <w:r>
        <w:t>Table </w:t>
      </w:r>
      <w:bookmarkEnd w:id="1117"/>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1118" w:name="_CRB_4_1_3"/>
      <w:bookmarkStart w:id="1119" w:name="_Toc193393945"/>
      <w:bookmarkEnd w:id="1118"/>
      <w:r>
        <w:rPr>
          <w:lang w:eastAsia="zh-CN"/>
        </w:rPr>
        <w:t>B.</w:t>
      </w:r>
      <w:r w:rsidRPr="00F91E7D">
        <w:rPr>
          <w:lang w:eastAsia="zh-CN"/>
        </w:rPr>
        <w:t>4.1.3</w:t>
      </w:r>
      <w:r>
        <w:rPr>
          <w:lang w:eastAsia="zh-CN"/>
        </w:rPr>
        <w:tab/>
        <w:t>Data Model</w:t>
      </w:r>
      <w:bookmarkEnd w:id="1119"/>
    </w:p>
    <w:p w14:paraId="44C5CEF9" w14:textId="05A63451" w:rsidR="000831F6" w:rsidRDefault="000831F6" w:rsidP="000831F6">
      <w:pPr>
        <w:pStyle w:val="Heading4"/>
        <w:rPr>
          <w:lang w:eastAsia="zh-CN"/>
        </w:rPr>
      </w:pPr>
      <w:bookmarkStart w:id="1120" w:name="_CRB_4_1_3_1"/>
      <w:bookmarkStart w:id="1121" w:name="_Toc193393946"/>
      <w:bookmarkEnd w:id="1120"/>
      <w:r>
        <w:rPr>
          <w:lang w:eastAsia="zh-CN"/>
        </w:rPr>
        <w:t>B.4.1.3.1</w:t>
      </w:r>
      <w:r>
        <w:rPr>
          <w:lang w:eastAsia="zh-CN"/>
        </w:rPr>
        <w:tab/>
        <w:t>General</w:t>
      </w:r>
      <w:bookmarkEnd w:id="1121"/>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bookmarkStart w:id="1122" w:name="_CRTableB_4_1_3_11"/>
      <w:r>
        <w:t>Table </w:t>
      </w:r>
      <w:bookmarkEnd w:id="1122"/>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lastRenderedPageBreak/>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bookmarkStart w:id="1123" w:name="_CRTableB_4_1_3_12"/>
      <w:r>
        <w:t>Table </w:t>
      </w:r>
      <w:bookmarkEnd w:id="1123"/>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bookmarkStart w:id="1124" w:name="_CRTableB_4_1_3_13"/>
      <w:r>
        <w:t>Table </w:t>
      </w:r>
      <w:bookmarkEnd w:id="1124"/>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1125" w:name="_CRB_4_1_4"/>
      <w:bookmarkStart w:id="1126" w:name="_Toc193393947"/>
      <w:bookmarkEnd w:id="1125"/>
      <w:r>
        <w:rPr>
          <w:lang w:eastAsia="zh-CN"/>
        </w:rPr>
        <w:t>B.</w:t>
      </w:r>
      <w:r w:rsidRPr="00F91E7D">
        <w:rPr>
          <w:lang w:eastAsia="zh-CN"/>
        </w:rPr>
        <w:t>4.1.4</w:t>
      </w:r>
      <w:r w:rsidRPr="00826514">
        <w:tab/>
        <w:t>Error Handling</w:t>
      </w:r>
      <w:bookmarkEnd w:id="1126"/>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1127" w:name="_CRB_4_1_5"/>
      <w:bookmarkStart w:id="1128" w:name="_Toc193393948"/>
      <w:bookmarkEnd w:id="1127"/>
      <w:r>
        <w:t>B.4.1.5</w:t>
      </w:r>
      <w:r>
        <w:tab/>
        <w:t>CDDL Specification</w:t>
      </w:r>
      <w:bookmarkEnd w:id="1128"/>
    </w:p>
    <w:p w14:paraId="2ACEDF7C" w14:textId="09A22F72" w:rsidR="000831F6" w:rsidRDefault="000831F6" w:rsidP="000831F6">
      <w:pPr>
        <w:pStyle w:val="Heading4"/>
        <w:rPr>
          <w:lang w:eastAsia="zh-CN"/>
        </w:rPr>
      </w:pPr>
      <w:bookmarkStart w:id="1129" w:name="_CRB_4_1_5_1"/>
      <w:bookmarkStart w:id="1130" w:name="_Toc193393949"/>
      <w:bookmarkEnd w:id="1129"/>
      <w:r>
        <w:t>B.4.1.5</w:t>
      </w:r>
      <w:r>
        <w:rPr>
          <w:lang w:eastAsia="zh-CN"/>
        </w:rPr>
        <w:t>.1</w:t>
      </w:r>
      <w:r>
        <w:rPr>
          <w:lang w:eastAsia="zh-CN"/>
        </w:rPr>
        <w:tab/>
        <w:t>Introduction</w:t>
      </w:r>
      <w:bookmarkEnd w:id="1130"/>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1131" w:name="_CRB_4_1_5_2"/>
      <w:bookmarkStart w:id="1132" w:name="_Toc193393950"/>
      <w:bookmarkEnd w:id="1131"/>
      <w:r>
        <w:t>B.4.1.5</w:t>
      </w:r>
      <w:r>
        <w:rPr>
          <w:lang w:eastAsia="zh-CN"/>
        </w:rPr>
        <w:t>.2</w:t>
      </w:r>
      <w:r>
        <w:rPr>
          <w:lang w:eastAsia="zh-CN"/>
        </w:rPr>
        <w:tab/>
        <w:t>CDDL document</w:t>
      </w:r>
      <w:bookmarkEnd w:id="1132"/>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r w:rsidRPr="00950778">
        <w:rPr>
          <w:lang w:eastAsia="zh-CN"/>
        </w:rPr>
        <w:lastRenderedPageBreak/>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lastRenderedPageBreak/>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r w:rsidRPr="00950778">
        <w:rPr>
          <w:lang w:eastAsia="zh-CN"/>
        </w:rPr>
        <w:t>TimeOfDay = text</w:t>
      </w:r>
    </w:p>
    <w:p w14:paraId="36C8F429" w14:textId="77777777" w:rsidR="00B6744F" w:rsidRDefault="00B6744F" w:rsidP="000831F6">
      <w:pPr>
        <w:pStyle w:val="PL"/>
        <w:rPr>
          <w:lang w:eastAsia="zh-CN"/>
        </w:rPr>
      </w:pPr>
    </w:p>
    <w:p w14:paraId="6E9A98EC" w14:textId="77777777" w:rsidR="00B6744F" w:rsidRDefault="00B6744F" w:rsidP="00B6744F">
      <w:pPr>
        <w:pStyle w:val="PL"/>
        <w:rPr>
          <w:lang w:eastAsia="zh-CN"/>
        </w:rPr>
      </w:pPr>
      <w:r w:rsidRPr="00932268">
        <w:rPr>
          <w:lang w:eastAsia="zh-CN"/>
        </w:rPr>
        <w:t>;;;</w:t>
      </w:r>
      <w:r>
        <w:rPr>
          <w:rFonts w:hint="eastAsia"/>
          <w:lang w:eastAsia="zh-CN"/>
        </w:rPr>
        <w:t>AccessType</w:t>
      </w:r>
      <w:r w:rsidRPr="00932268">
        <w:rPr>
          <w:lang w:eastAsia="zh-CN"/>
        </w:rPr>
        <w:t>Type</w:t>
      </w:r>
    </w:p>
    <w:p w14:paraId="3BE97CC3"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7641564" w14:textId="77777777" w:rsidR="00B6744F" w:rsidRPr="008F4DC5" w:rsidRDefault="00B6744F" w:rsidP="00B6744F">
      <w:pPr>
        <w:pStyle w:val="PL"/>
        <w:rPr>
          <w:lang w:eastAsia="zh-CN"/>
        </w:rPr>
      </w:pPr>
    </w:p>
    <w:p w14:paraId="25955AEC" w14:textId="77777777" w:rsidR="00B6744F" w:rsidRDefault="00B6744F" w:rsidP="00B6744F">
      <w:pPr>
        <w:pStyle w:val="PL"/>
        <w:rPr>
          <w:lang w:eastAsia="zh-CN"/>
        </w:rPr>
      </w:pPr>
      <w:r w:rsidRPr="00932268">
        <w:rPr>
          <w:lang w:eastAsia="zh-CN"/>
        </w:rPr>
        <w:t>;;;</w:t>
      </w:r>
      <w:r w:rsidRPr="00115898">
        <w:rPr>
          <w:lang w:eastAsia="zh-CN"/>
        </w:rPr>
        <w:t>PositioningMethod</w:t>
      </w:r>
      <w:r w:rsidRPr="00932268">
        <w:rPr>
          <w:lang w:eastAsia="zh-CN"/>
        </w:rPr>
        <w:t>Type</w:t>
      </w:r>
    </w:p>
    <w:p w14:paraId="6DCDCF0C"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lastRenderedPageBreak/>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lastRenderedPageBreak/>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lastRenderedPageBreak/>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1133" w:name="_CRB_4_1_6"/>
      <w:bookmarkStart w:id="1134" w:name="_Toc193393951"/>
      <w:bookmarkEnd w:id="1133"/>
      <w:r>
        <w:rPr>
          <w:noProof/>
        </w:rPr>
        <w:t>B.4</w:t>
      </w:r>
      <w:r w:rsidRPr="00826514">
        <w:rPr>
          <w:noProof/>
        </w:rPr>
        <w:t>.1.</w:t>
      </w:r>
      <w:r>
        <w:rPr>
          <w:noProof/>
        </w:rPr>
        <w:t>6</w:t>
      </w:r>
      <w:r w:rsidRPr="00826514">
        <w:rPr>
          <w:noProof/>
        </w:rPr>
        <w:tab/>
        <w:t>Media Type</w:t>
      </w:r>
      <w:r>
        <w:rPr>
          <w:noProof/>
        </w:rPr>
        <w:t>s</w:t>
      </w:r>
      <w:bookmarkEnd w:id="1134"/>
    </w:p>
    <w:p w14:paraId="7DF96948" w14:textId="77777777" w:rsidR="00B413AE" w:rsidRDefault="000831F6" w:rsidP="00B413AE">
      <w:pPr>
        <w:rPr>
          <w:lang w:eastAsia="zh-CN"/>
        </w:rPr>
      </w:pPr>
      <w:r>
        <w:rPr>
          <w:lang w:eastAsia="zh-CN"/>
        </w:rPr>
        <w:t>See clause B.3.1.6.</w:t>
      </w:r>
    </w:p>
    <w:p w14:paraId="1DF9D831" w14:textId="77777777" w:rsidR="0023079C" w:rsidRDefault="0023079C" w:rsidP="0023079C">
      <w:pPr>
        <w:pStyle w:val="Heading2"/>
      </w:pPr>
      <w:bookmarkStart w:id="1135" w:name="_Toc193393952"/>
      <w:r>
        <w:t>B.5</w:t>
      </w:r>
      <w:r>
        <w:tab/>
        <w:t>Media types</w:t>
      </w:r>
      <w:bookmarkEnd w:id="1135"/>
    </w:p>
    <w:p w14:paraId="14E79650" w14:textId="77777777" w:rsidR="0023079C" w:rsidRPr="00C77A9A" w:rsidRDefault="0023079C" w:rsidP="0023079C">
      <w:pPr>
        <w:pStyle w:val="Heading3"/>
      </w:pPr>
      <w:bookmarkStart w:id="1136" w:name="_Toc168325576"/>
      <w:bookmarkStart w:id="1137" w:name="_Toc187929722"/>
      <w:bookmarkStart w:id="1138" w:name="_Toc193393953"/>
      <w:r>
        <w:t>B.5</w:t>
      </w:r>
      <w:r w:rsidRPr="00FC34DC">
        <w:t>.1</w:t>
      </w:r>
      <w:r w:rsidRPr="00C77A9A">
        <w:tab/>
      </w:r>
      <w:r>
        <w:t>General</w:t>
      </w:r>
      <w:bookmarkEnd w:id="1136"/>
      <w:bookmarkEnd w:id="1137"/>
      <w:bookmarkEnd w:id="1138"/>
    </w:p>
    <w:p w14:paraId="137E2B9E" w14:textId="77777777" w:rsidR="0023079C" w:rsidRDefault="0023079C" w:rsidP="0023079C">
      <w:r>
        <w:t>This clause defines media types and its model that are applicable to APIs defined for CoAP resource representations in the present specification.</w:t>
      </w:r>
    </w:p>
    <w:p w14:paraId="6A5C1AD9" w14:textId="77777777" w:rsidR="0023079C" w:rsidRDefault="0023079C" w:rsidP="0023079C">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6A7ED77D" w14:textId="77777777" w:rsidR="0023079C" w:rsidRPr="00C77A9A" w:rsidRDefault="0023079C" w:rsidP="0023079C">
      <w:pPr>
        <w:pStyle w:val="Heading3"/>
      </w:pPr>
      <w:bookmarkStart w:id="1139" w:name="_CRA_2_2"/>
      <w:bookmarkStart w:id="1140" w:name="_Toc154277354"/>
      <w:bookmarkStart w:id="1141" w:name="_Toc168325577"/>
      <w:bookmarkStart w:id="1142" w:name="_Toc187929723"/>
      <w:bookmarkStart w:id="1143" w:name="OLE_LINK62"/>
      <w:bookmarkStart w:id="1144" w:name="_Toc193393954"/>
      <w:bookmarkEnd w:id="1139"/>
      <w:r>
        <w:t>B.5</w:t>
      </w:r>
      <w:r w:rsidRPr="00FC34DC">
        <w:t>.</w:t>
      </w:r>
      <w:r>
        <w:t>2</w:t>
      </w:r>
      <w:r w:rsidRPr="00C77A9A">
        <w:tab/>
      </w:r>
      <w:r>
        <w:t>Media type structure and definition</w:t>
      </w:r>
      <w:bookmarkEnd w:id="1140"/>
      <w:bookmarkEnd w:id="1141"/>
      <w:bookmarkEnd w:id="1142"/>
      <w:bookmarkEnd w:id="1144"/>
    </w:p>
    <w:bookmarkEnd w:id="1143"/>
    <w:p w14:paraId="1F1DBC64" w14:textId="77777777" w:rsidR="0023079C" w:rsidRDefault="0023079C" w:rsidP="0023079C">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location-info+cbor". This media type may be appended with a media type parameter to identify a particular data type, e.g., "</w:t>
      </w:r>
      <w:r w:rsidRPr="00A93A02">
        <w:t>application/</w:t>
      </w:r>
      <w:r>
        <w:t>vnd.3gpp.seal-location-info+cbor;modeltype=location-report-configuration", "</w:t>
      </w:r>
      <w:r w:rsidRPr="00A93A02">
        <w:t>application/</w:t>
      </w:r>
      <w:r>
        <w:t>vnd.3gpp.seal-location-info+cbor;modeltype=location-</w:t>
      </w:r>
      <w:r>
        <w:rPr>
          <w:rFonts w:hint="eastAsia"/>
          <w:lang w:eastAsia="zh-CN"/>
        </w:rPr>
        <w:t>area</w:t>
      </w:r>
      <w:r>
        <w:rPr>
          <w:lang w:eastAsia="zh-CN"/>
        </w:rPr>
        <w:t>-</w:t>
      </w:r>
      <w:r>
        <w:t>query", "</w:t>
      </w:r>
      <w:r w:rsidRPr="00A93A02">
        <w:t>application/</w:t>
      </w:r>
      <w:r>
        <w:t>vnd.3gpp.seal-location-info+cbor;modeltype=location-area-info".</w:t>
      </w:r>
    </w:p>
    <w:p w14:paraId="52D103F8" w14:textId="77777777" w:rsidR="0023079C" w:rsidRDefault="0023079C" w:rsidP="0023079C">
      <w:pPr>
        <w:pStyle w:val="EditorsNote"/>
      </w:pPr>
      <w:r>
        <w:t xml:space="preserve">Editor’s note </w:t>
      </w:r>
      <w:r w:rsidRPr="003C547D">
        <w:t>(WI:</w:t>
      </w:r>
      <w:r>
        <w:t>eSEAL</w:t>
      </w:r>
      <w:r w:rsidRPr="003C547D">
        <w:t xml:space="preserve"> CR:</w:t>
      </w:r>
      <w:r>
        <w:t>0123</w:t>
      </w:r>
      <w:r w:rsidRPr="003C547D">
        <w:t>)</w:t>
      </w:r>
      <w:r>
        <w:t>:</w:t>
      </w:r>
      <w:r w:rsidRPr="0073469F">
        <w:tab/>
      </w:r>
      <w:r>
        <w:t>The MIME type needs to be registered towards IANA.</w:t>
      </w:r>
    </w:p>
    <w:p w14:paraId="37923169" w14:textId="77777777" w:rsidR="0023079C" w:rsidRDefault="0023079C" w:rsidP="0023079C">
      <w:r>
        <w:t>Table</w:t>
      </w:r>
      <w:bookmarkStart w:id="1145" w:name="OLE_LINK278"/>
      <w:bookmarkStart w:id="1146" w:name="OLE_LINK279"/>
      <w:r>
        <w:t> </w:t>
      </w:r>
      <w:bookmarkEnd w:id="1145"/>
      <w:bookmarkEnd w:id="1146"/>
      <w:r>
        <w:t xml:space="preserve">B.5.2.1 lists the single media type </w:t>
      </w:r>
      <w:r w:rsidRPr="0045024E">
        <w:t xml:space="preserve">for the </w:t>
      </w:r>
      <w:r>
        <w:t>APIs defined for CoAP resource representations with a required parameter to identify the defined data types.</w:t>
      </w:r>
    </w:p>
    <w:p w14:paraId="7E7E6DB2" w14:textId="77777777" w:rsidR="0023079C" w:rsidRPr="00A85617" w:rsidRDefault="0023079C" w:rsidP="0023079C">
      <w:pPr>
        <w:pStyle w:val="TH"/>
      </w:pPr>
      <w:bookmarkStart w:id="1147" w:name="_CRTableA_2_3_1"/>
      <w:r w:rsidRPr="00A85617">
        <w:t>Table </w:t>
      </w:r>
      <w:bookmarkEnd w:id="1147"/>
      <w:r>
        <w:t>B</w:t>
      </w:r>
      <w:r w:rsidRPr="00A85617">
        <w:t>.</w:t>
      </w:r>
      <w:r>
        <w:t>5</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36"/>
        <w:gridCol w:w="879"/>
        <w:gridCol w:w="4537"/>
      </w:tblGrid>
      <w:tr w:rsidR="0023079C" w14:paraId="5EF53A16" w14:textId="77777777" w:rsidTr="00DD3B3A">
        <w:tc>
          <w:tcPr>
            <w:tcW w:w="2135" w:type="pct"/>
            <w:tcBorders>
              <w:top w:val="single" w:sz="4" w:space="0" w:color="auto"/>
              <w:left w:val="single" w:sz="4" w:space="0" w:color="auto"/>
              <w:bottom w:val="single" w:sz="4" w:space="0" w:color="auto"/>
              <w:right w:val="single" w:sz="4" w:space="0" w:color="auto"/>
            </w:tcBorders>
            <w:shd w:val="clear" w:color="auto" w:fill="C0C0C0"/>
            <w:hideMark/>
          </w:tcPr>
          <w:p w14:paraId="53433CB9" w14:textId="77777777" w:rsidR="0023079C" w:rsidRDefault="0023079C" w:rsidP="00DD3B3A">
            <w:pPr>
              <w:pStyle w:val="TAH"/>
            </w:pPr>
            <w:r>
              <w:t>Media type and paramter</w:t>
            </w:r>
          </w:p>
        </w:tc>
        <w:tc>
          <w:tcPr>
            <w:tcW w:w="465" w:type="pct"/>
            <w:tcBorders>
              <w:top w:val="single" w:sz="4" w:space="0" w:color="auto"/>
              <w:left w:val="single" w:sz="4" w:space="0" w:color="auto"/>
              <w:bottom w:val="single" w:sz="4" w:space="0" w:color="auto"/>
              <w:right w:val="single" w:sz="4" w:space="0" w:color="auto"/>
            </w:tcBorders>
            <w:shd w:val="clear" w:color="auto" w:fill="C0C0C0"/>
            <w:hideMark/>
          </w:tcPr>
          <w:p w14:paraId="557D772C" w14:textId="77777777" w:rsidR="0023079C" w:rsidRDefault="0023079C" w:rsidP="00DD3B3A">
            <w:pPr>
              <w:pStyle w:val="TAH"/>
              <w:rPr>
                <w:lang w:eastAsia="zh-CN"/>
              </w:rPr>
            </w:pPr>
            <w:r>
              <w:t>Section used</w:t>
            </w:r>
          </w:p>
        </w:tc>
        <w:tc>
          <w:tcPr>
            <w:tcW w:w="240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51B763" w14:textId="77777777" w:rsidR="0023079C" w:rsidRDefault="0023079C" w:rsidP="00DD3B3A">
            <w:pPr>
              <w:pStyle w:val="TAH"/>
            </w:pPr>
            <w:r>
              <w:t>Description</w:t>
            </w:r>
          </w:p>
        </w:tc>
      </w:tr>
      <w:tr w:rsidR="0023079C" w14:paraId="23A0CD9E" w14:textId="77777777" w:rsidTr="00DD3B3A">
        <w:tc>
          <w:tcPr>
            <w:tcW w:w="2135" w:type="pct"/>
            <w:tcBorders>
              <w:top w:val="single" w:sz="4" w:space="0" w:color="auto"/>
              <w:left w:val="single" w:sz="4" w:space="0" w:color="auto"/>
              <w:bottom w:val="single" w:sz="4" w:space="0" w:color="auto"/>
              <w:right w:val="single" w:sz="4" w:space="0" w:color="auto"/>
            </w:tcBorders>
          </w:tcPr>
          <w:p w14:paraId="00C25821" w14:textId="77777777" w:rsidR="0023079C" w:rsidRPr="00C8352D" w:rsidRDefault="0023079C" w:rsidP="00DD3B3A">
            <w:pPr>
              <w:pStyle w:val="TAL"/>
              <w:jc w:val="center"/>
            </w:pPr>
            <w:r w:rsidRPr="00C8352D">
              <w:t>vnd.3gpp.seal-</w:t>
            </w:r>
            <w:r>
              <w:t>location</w:t>
            </w:r>
            <w:r w:rsidRPr="00C8352D">
              <w:t>-info+cbor;modeltype=</w:t>
            </w:r>
            <w:r>
              <w:t>location-report-configuration</w:t>
            </w:r>
          </w:p>
        </w:tc>
        <w:tc>
          <w:tcPr>
            <w:tcW w:w="465" w:type="pct"/>
            <w:tcBorders>
              <w:top w:val="single" w:sz="4" w:space="0" w:color="auto"/>
              <w:left w:val="single" w:sz="4" w:space="0" w:color="auto"/>
              <w:bottom w:val="single" w:sz="4" w:space="0" w:color="auto"/>
              <w:right w:val="single" w:sz="4" w:space="0" w:color="auto"/>
            </w:tcBorders>
          </w:tcPr>
          <w:p w14:paraId="3ABBA050" w14:textId="77777777" w:rsidR="0023079C" w:rsidRPr="00C8352D" w:rsidRDefault="0023079C" w:rsidP="00DD3B3A">
            <w:pPr>
              <w:pStyle w:val="TAL"/>
              <w:jc w:val="center"/>
            </w:pPr>
            <w:r>
              <w:t>6.2.2.4.1, 6.2.2.5.1, 6.2.4.3, 6.2.4.4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EAFD" w14:textId="77777777" w:rsidR="0023079C" w:rsidRPr="00C8352D" w:rsidRDefault="0023079C" w:rsidP="00DD3B3A">
            <w:pPr>
              <w:pStyle w:val="TAL"/>
            </w:pPr>
            <w:r w:rsidRPr="00C8352D">
              <w:t xml:space="preserve">The media type and parameter </w:t>
            </w:r>
            <w:r w:rsidRPr="00826514">
              <w:rPr>
                <w:lang w:val="en-US"/>
              </w:rPr>
              <w:t xml:space="preserve">for a </w:t>
            </w:r>
            <w:r>
              <w:rPr>
                <w:lang w:val="en-US"/>
              </w:rPr>
              <w:t>trigger configuration or location report configuration</w:t>
            </w:r>
            <w:r w:rsidRPr="00C8352D">
              <w:t>.</w:t>
            </w:r>
          </w:p>
        </w:tc>
      </w:tr>
      <w:tr w:rsidR="0023079C" w14:paraId="362415EF" w14:textId="77777777" w:rsidTr="00DD3B3A">
        <w:tc>
          <w:tcPr>
            <w:tcW w:w="2135" w:type="pct"/>
            <w:tcBorders>
              <w:top w:val="single" w:sz="4" w:space="0" w:color="auto"/>
              <w:left w:val="single" w:sz="4" w:space="0" w:color="auto"/>
              <w:bottom w:val="single" w:sz="4" w:space="0" w:color="auto"/>
              <w:right w:val="single" w:sz="4" w:space="0" w:color="auto"/>
            </w:tcBorders>
          </w:tcPr>
          <w:p w14:paraId="6AFCFAD7" w14:textId="77777777" w:rsidR="0023079C" w:rsidRPr="00C8352D" w:rsidRDefault="0023079C" w:rsidP="00DD3B3A">
            <w:pPr>
              <w:pStyle w:val="TAL"/>
              <w:jc w:val="center"/>
            </w:pPr>
            <w:r w:rsidRPr="00C8352D">
              <w:t>vnd.3gpp.seal-</w:t>
            </w:r>
            <w:r>
              <w:t>location</w:t>
            </w:r>
            <w:r w:rsidRPr="00C8352D">
              <w:t>-info+cbor</w:t>
            </w:r>
            <w:bookmarkStart w:id="1148" w:name="_Hlk189751144"/>
            <w:r w:rsidRPr="00C8352D">
              <w:t>;modeltype=</w:t>
            </w:r>
            <w:r>
              <w:t>location-report</w:t>
            </w:r>
            <w:bookmarkEnd w:id="1148"/>
          </w:p>
        </w:tc>
        <w:tc>
          <w:tcPr>
            <w:tcW w:w="465" w:type="pct"/>
            <w:tcBorders>
              <w:top w:val="single" w:sz="4" w:space="0" w:color="auto"/>
              <w:left w:val="single" w:sz="4" w:space="0" w:color="auto"/>
              <w:bottom w:val="single" w:sz="4" w:space="0" w:color="auto"/>
              <w:right w:val="single" w:sz="4" w:space="0" w:color="auto"/>
            </w:tcBorders>
          </w:tcPr>
          <w:p w14:paraId="062FFF26" w14:textId="77777777" w:rsidR="0023079C" w:rsidRPr="00C8352D" w:rsidRDefault="0023079C" w:rsidP="00DD3B3A">
            <w:pPr>
              <w:pStyle w:val="TAL"/>
              <w:jc w:val="center"/>
            </w:pPr>
            <w:r>
              <w:t>6.2.2.4.2, 6.2.2.5.2, 6.2.3.3, 6.2.3.4, 6.2.4.3, 6.2.4.4, 6.2.7.3</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FDCA" w14:textId="77777777" w:rsidR="0023079C" w:rsidRPr="00C8352D" w:rsidRDefault="0023079C" w:rsidP="00DD3B3A">
            <w:pPr>
              <w:pStyle w:val="TAL"/>
            </w:pPr>
            <w:r w:rsidRPr="00C8352D">
              <w:t>The media type and parameter</w:t>
            </w:r>
            <w:r>
              <w:t xml:space="preserve"> for </w:t>
            </w:r>
            <w:r>
              <w:rPr>
                <w:lang w:val="en-US"/>
              </w:rPr>
              <w:t>location information or location report</w:t>
            </w:r>
            <w:r w:rsidRPr="00C8352D">
              <w:t>.</w:t>
            </w:r>
          </w:p>
        </w:tc>
      </w:tr>
      <w:tr w:rsidR="0023079C" w14:paraId="1240892B" w14:textId="77777777" w:rsidTr="00DD3B3A">
        <w:tc>
          <w:tcPr>
            <w:tcW w:w="2135" w:type="pct"/>
            <w:tcBorders>
              <w:top w:val="single" w:sz="4" w:space="0" w:color="auto"/>
              <w:left w:val="single" w:sz="4" w:space="0" w:color="auto"/>
              <w:bottom w:val="single" w:sz="4" w:space="0" w:color="auto"/>
              <w:right w:val="single" w:sz="4" w:space="0" w:color="auto"/>
            </w:tcBorders>
          </w:tcPr>
          <w:p w14:paraId="216A4CDD" w14:textId="77777777" w:rsidR="0023079C" w:rsidRPr="00C8352D" w:rsidRDefault="0023079C" w:rsidP="00DD3B3A">
            <w:pPr>
              <w:pStyle w:val="TAL"/>
              <w:jc w:val="center"/>
            </w:pPr>
            <w:r w:rsidRPr="00A30DF2">
              <w:t>vnd.3gpp.seal-location-info+cbor;modeltype=location-</w:t>
            </w:r>
            <w:r>
              <w:t>area-query</w:t>
            </w:r>
          </w:p>
        </w:tc>
        <w:tc>
          <w:tcPr>
            <w:tcW w:w="465" w:type="pct"/>
            <w:tcBorders>
              <w:top w:val="single" w:sz="4" w:space="0" w:color="auto"/>
              <w:left w:val="single" w:sz="4" w:space="0" w:color="auto"/>
              <w:bottom w:val="single" w:sz="4" w:space="0" w:color="auto"/>
              <w:right w:val="single" w:sz="4" w:space="0" w:color="auto"/>
            </w:tcBorders>
          </w:tcPr>
          <w:p w14:paraId="0613885D" w14:textId="77777777" w:rsidR="0023079C" w:rsidRPr="00C8352D" w:rsidRDefault="0023079C" w:rsidP="00DD3B3A">
            <w:pPr>
              <w:pStyle w:val="TAL"/>
              <w:jc w:val="center"/>
            </w:pPr>
            <w:r>
              <w:t>6.2.9.3, 6.2.9.4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159A" w14:textId="77777777" w:rsidR="0023079C" w:rsidRPr="00C8352D" w:rsidRDefault="0023079C" w:rsidP="00DD3B3A">
            <w:pPr>
              <w:pStyle w:val="TAL"/>
            </w:pPr>
            <w:r>
              <w:rPr>
                <w:lang w:val="en-US"/>
              </w:rPr>
              <w:t xml:space="preserve">The media type and parameter </w:t>
            </w:r>
            <w:r w:rsidRPr="00826514">
              <w:rPr>
                <w:lang w:val="en-US"/>
              </w:rPr>
              <w:t xml:space="preserve">for a </w:t>
            </w:r>
            <w:r>
              <w:rPr>
                <w:lang w:val="en-US"/>
              </w:rPr>
              <w:t>location area query.</w:t>
            </w:r>
          </w:p>
        </w:tc>
      </w:tr>
      <w:tr w:rsidR="0023079C" w14:paraId="24FCA733" w14:textId="77777777" w:rsidTr="00DD3B3A">
        <w:tc>
          <w:tcPr>
            <w:tcW w:w="2135" w:type="pct"/>
            <w:tcBorders>
              <w:top w:val="single" w:sz="4" w:space="0" w:color="auto"/>
              <w:left w:val="single" w:sz="4" w:space="0" w:color="auto"/>
              <w:bottom w:val="single" w:sz="4" w:space="0" w:color="auto"/>
              <w:right w:val="single" w:sz="4" w:space="0" w:color="auto"/>
            </w:tcBorders>
          </w:tcPr>
          <w:p w14:paraId="50DAF064" w14:textId="77777777" w:rsidR="0023079C" w:rsidRPr="00C8352D" w:rsidRDefault="0023079C" w:rsidP="00DD3B3A">
            <w:pPr>
              <w:pStyle w:val="TAL"/>
              <w:jc w:val="center"/>
            </w:pPr>
            <w:r w:rsidRPr="00A30DF2">
              <w:t>vnd.3gpp.seal-location-info+cbor;modeltype=location-</w:t>
            </w:r>
            <w:r>
              <w:t>area-info</w:t>
            </w:r>
          </w:p>
        </w:tc>
        <w:tc>
          <w:tcPr>
            <w:tcW w:w="465" w:type="pct"/>
            <w:tcBorders>
              <w:top w:val="single" w:sz="4" w:space="0" w:color="auto"/>
              <w:left w:val="single" w:sz="4" w:space="0" w:color="auto"/>
              <w:bottom w:val="single" w:sz="4" w:space="0" w:color="auto"/>
              <w:right w:val="single" w:sz="4" w:space="0" w:color="auto"/>
            </w:tcBorders>
          </w:tcPr>
          <w:p w14:paraId="7A4507E3" w14:textId="77777777" w:rsidR="0023079C" w:rsidRDefault="0023079C" w:rsidP="00DD3B3A">
            <w:pPr>
              <w:pStyle w:val="TAL"/>
              <w:jc w:val="center"/>
            </w:pPr>
            <w:r>
              <w:t>6.2.9.3, 6.2.9.4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8E52" w14:textId="77777777" w:rsidR="0023079C" w:rsidRPr="00C8352D" w:rsidRDefault="0023079C" w:rsidP="00DD3B3A">
            <w:pPr>
              <w:pStyle w:val="TAL"/>
            </w:pPr>
            <w:r>
              <w:rPr>
                <w:lang w:val="en-US"/>
              </w:rPr>
              <w:t xml:space="preserve">The media type and parameter </w:t>
            </w:r>
            <w:r w:rsidRPr="00826514">
              <w:rPr>
                <w:lang w:val="en-US"/>
              </w:rPr>
              <w:t xml:space="preserve">for a </w:t>
            </w:r>
            <w:r>
              <w:rPr>
                <w:lang w:val="en-US"/>
              </w:rPr>
              <w:t>location area information</w:t>
            </w:r>
            <w:r w:rsidRPr="00C8352D">
              <w:t>.</w:t>
            </w:r>
          </w:p>
        </w:tc>
      </w:tr>
      <w:tr w:rsidR="0023079C" w14:paraId="3F68AD5E" w14:textId="77777777" w:rsidTr="00DD3B3A">
        <w:tc>
          <w:tcPr>
            <w:tcW w:w="2135" w:type="pct"/>
            <w:tcBorders>
              <w:top w:val="single" w:sz="4" w:space="0" w:color="auto"/>
              <w:left w:val="single" w:sz="4" w:space="0" w:color="auto"/>
              <w:bottom w:val="single" w:sz="4" w:space="0" w:color="auto"/>
              <w:right w:val="single" w:sz="4" w:space="0" w:color="auto"/>
            </w:tcBorders>
          </w:tcPr>
          <w:p w14:paraId="0BA706FA" w14:textId="77777777" w:rsidR="0023079C" w:rsidRPr="00A30DF2" w:rsidRDefault="0023079C" w:rsidP="00DD3B3A">
            <w:pPr>
              <w:pStyle w:val="TAL"/>
              <w:jc w:val="center"/>
            </w:pPr>
            <w:r w:rsidRPr="00C8352D">
              <w:t>vnd.3gpp.seal-</w:t>
            </w:r>
            <w:r>
              <w:t>location</w:t>
            </w:r>
            <w:r w:rsidRPr="00C8352D">
              <w:t>-info+cbor;modeltype=</w:t>
            </w:r>
            <w:r>
              <w:t>requested-location</w:t>
            </w:r>
          </w:p>
        </w:tc>
        <w:tc>
          <w:tcPr>
            <w:tcW w:w="465" w:type="pct"/>
            <w:tcBorders>
              <w:top w:val="single" w:sz="4" w:space="0" w:color="auto"/>
              <w:left w:val="single" w:sz="4" w:space="0" w:color="auto"/>
              <w:bottom w:val="single" w:sz="4" w:space="0" w:color="auto"/>
              <w:right w:val="single" w:sz="4" w:space="0" w:color="auto"/>
            </w:tcBorders>
          </w:tcPr>
          <w:p w14:paraId="21C3682F" w14:textId="77777777" w:rsidR="0023079C" w:rsidRDefault="0023079C" w:rsidP="00DD3B3A">
            <w:pPr>
              <w:pStyle w:val="TAL"/>
              <w:jc w:val="center"/>
            </w:pPr>
            <w:r>
              <w:t>6.2.3.3, 6.2.11.4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91DD" w14:textId="77777777" w:rsidR="0023079C" w:rsidRDefault="0023079C" w:rsidP="00DD3B3A">
            <w:pPr>
              <w:pStyle w:val="TAL"/>
              <w:rPr>
                <w:lang w:val="en-US"/>
              </w:rPr>
            </w:pPr>
            <w:r w:rsidRPr="00C8352D">
              <w:t>The media type and parameter</w:t>
            </w:r>
            <w:r>
              <w:t xml:space="preserve"> for reuesting </w:t>
            </w:r>
            <w:r>
              <w:rPr>
                <w:lang w:val="en-US"/>
              </w:rPr>
              <w:t>location information</w:t>
            </w:r>
            <w:r w:rsidRPr="00C8352D">
              <w:t>.</w:t>
            </w:r>
          </w:p>
        </w:tc>
      </w:tr>
    </w:tbl>
    <w:p w14:paraId="2DCFC013" w14:textId="77777777" w:rsidR="0023079C" w:rsidRDefault="0023079C" w:rsidP="0023079C"/>
    <w:p w14:paraId="160852FA" w14:textId="77777777" w:rsidR="0023079C" w:rsidRPr="00826514" w:rsidRDefault="0023079C" w:rsidP="0023079C">
      <w:pPr>
        <w:pStyle w:val="Heading3"/>
        <w:rPr>
          <w:noProof/>
        </w:rPr>
      </w:pPr>
      <w:bookmarkStart w:id="1149" w:name="_Toc189574652"/>
      <w:bookmarkStart w:id="1150" w:name="_Toc193393955"/>
      <w:r>
        <w:rPr>
          <w:noProof/>
        </w:rPr>
        <w:t>B.5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149"/>
      <w:r w:rsidRPr="00A93A02">
        <w:t>vnd.3gpp.seal-</w:t>
      </w:r>
      <w:r>
        <w:t>location-info+cbor</w:t>
      </w:r>
      <w:bookmarkEnd w:id="1150"/>
    </w:p>
    <w:p w14:paraId="5863EB87" w14:textId="77777777" w:rsidR="0023079C" w:rsidRPr="00826514" w:rsidRDefault="0023079C" w:rsidP="0023079C">
      <w:r w:rsidRPr="00826514">
        <w:t>Type name: application</w:t>
      </w:r>
    </w:p>
    <w:p w14:paraId="0C4F886A" w14:textId="77777777" w:rsidR="0023079C" w:rsidRPr="00826514" w:rsidRDefault="0023079C" w:rsidP="0023079C">
      <w:r w:rsidRPr="00826514">
        <w:t xml:space="preserve">Subtype name: </w:t>
      </w:r>
      <w:r w:rsidRPr="00A93A02">
        <w:t>vnd.3gpp.seal-</w:t>
      </w:r>
      <w:r>
        <w:t>location -info+cbor</w:t>
      </w:r>
    </w:p>
    <w:p w14:paraId="62311356" w14:textId="77777777" w:rsidR="0023079C" w:rsidRPr="00826514" w:rsidRDefault="0023079C" w:rsidP="0023079C">
      <w:r w:rsidRPr="00826514">
        <w:lastRenderedPageBreak/>
        <w:t>Required parameters: none</w:t>
      </w:r>
    </w:p>
    <w:p w14:paraId="0FBFB95D" w14:textId="77777777" w:rsidR="0023079C" w:rsidRDefault="0023079C" w:rsidP="0023079C">
      <w:r w:rsidRPr="00826514">
        <w:t xml:space="preserve">Optional parameters: </w:t>
      </w:r>
      <w:r>
        <w:t>modeltype.</w:t>
      </w:r>
    </w:p>
    <w:p w14:paraId="4936E692" w14:textId="77777777" w:rsidR="0023079C" w:rsidRPr="00826514" w:rsidRDefault="0023079C" w:rsidP="0023079C">
      <w:r>
        <w:t xml:space="preserve">The </w:t>
      </w:r>
      <w:r w:rsidRPr="00826514">
        <w:t>"</w:t>
      </w:r>
      <w:r>
        <w:t>modetype</w:t>
      </w:r>
      <w:r w:rsidRPr="00826514">
        <w:t>"</w:t>
      </w:r>
      <w:r>
        <w:t xml:space="preserve"> parameter identifies a specific data type, e.g, </w:t>
      </w:r>
      <w:r w:rsidRPr="00826514">
        <w:t>"</w:t>
      </w:r>
      <w:r w:rsidRPr="00C8352D">
        <w:t>vnd.3gpp.seal-</w:t>
      </w:r>
      <w:r>
        <w:t>location</w:t>
      </w:r>
      <w:r w:rsidRPr="00C8352D">
        <w:t>-info+cbor;modeltype=</w:t>
      </w:r>
      <w:r>
        <w:t>location-report-configuration</w:t>
      </w:r>
      <w:r w:rsidRPr="00826514">
        <w:t>"</w:t>
      </w:r>
      <w:r>
        <w:t xml:space="preserve"> where </w:t>
      </w:r>
      <w:r w:rsidRPr="00826514">
        <w:t>"</w:t>
      </w:r>
      <w:r>
        <w:t>location-report-configuration</w:t>
      </w:r>
      <w:r w:rsidRPr="00826514">
        <w:t>"</w:t>
      </w:r>
      <w:r>
        <w:t xml:space="preserve"> indicates the "LocationReportConfiguration" data type in 3GPP TS 24.545 clause B.2.3.2.</w:t>
      </w:r>
    </w:p>
    <w:p w14:paraId="5A385B4F" w14:textId="77777777" w:rsidR="0023079C" w:rsidRPr="00826514" w:rsidRDefault="0023079C" w:rsidP="0023079C">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24.545 clause B.2, B.3, and B.4 </w:t>
      </w:r>
      <w:r w:rsidRPr="00826514">
        <w:t>for details.</w:t>
      </w:r>
      <w:r>
        <w:t xml:space="preserve"> Clause B.5 provides the media type structure and definition.</w:t>
      </w:r>
    </w:p>
    <w:p w14:paraId="3F13D199" w14:textId="77777777" w:rsidR="0023079C" w:rsidRPr="00826514" w:rsidRDefault="0023079C" w:rsidP="0023079C">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765CA3A2" w14:textId="77777777" w:rsidR="0023079C" w:rsidRPr="00826514" w:rsidRDefault="0023079C" w:rsidP="0023079C">
      <w:r w:rsidRPr="00826514">
        <w:t>Interoperability considerations: Applications must ignore any key-value pairs that they do not understand. This allows backwards-compatible extensions to this specification.</w:t>
      </w:r>
    </w:p>
    <w:p w14:paraId="5AFE81E0" w14:textId="77777777" w:rsidR="0023079C" w:rsidRPr="00826514" w:rsidRDefault="0023079C" w:rsidP="0023079C">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70C94A4F" w14:textId="77777777" w:rsidR="0023079C" w:rsidRPr="00826514" w:rsidRDefault="0023079C" w:rsidP="0023079C">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7534B407" w14:textId="77777777" w:rsidR="0023079C" w:rsidRPr="00826514" w:rsidRDefault="0023079C" w:rsidP="0023079C">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01EB7026" w14:textId="77777777" w:rsidR="0023079C" w:rsidRPr="00826514" w:rsidRDefault="0023079C" w:rsidP="0023079C">
      <w:r w:rsidRPr="00826514">
        <w:t>Additional information:</w:t>
      </w:r>
    </w:p>
    <w:p w14:paraId="403A222B" w14:textId="77777777" w:rsidR="0023079C" w:rsidRPr="00826514" w:rsidRDefault="0023079C" w:rsidP="0023079C">
      <w:pPr>
        <w:ind w:firstLine="284"/>
      </w:pPr>
      <w:r w:rsidRPr="00826514">
        <w:t>Deprecated alias names for this type: N/A</w:t>
      </w:r>
    </w:p>
    <w:p w14:paraId="113DA697" w14:textId="77777777" w:rsidR="0023079C" w:rsidRPr="00826514" w:rsidRDefault="0023079C" w:rsidP="0023079C">
      <w:pPr>
        <w:ind w:firstLine="284"/>
      </w:pPr>
      <w:r w:rsidRPr="00826514">
        <w:t>Magic number(s): N/A</w:t>
      </w:r>
    </w:p>
    <w:p w14:paraId="052CA69B" w14:textId="77777777" w:rsidR="0023079C" w:rsidRPr="00826514" w:rsidRDefault="0023079C" w:rsidP="0023079C">
      <w:pPr>
        <w:ind w:firstLine="284"/>
      </w:pPr>
      <w:r w:rsidRPr="00826514">
        <w:t>File extension(s): none</w:t>
      </w:r>
    </w:p>
    <w:p w14:paraId="1D00412E" w14:textId="77777777" w:rsidR="0023079C" w:rsidRPr="00826514" w:rsidRDefault="0023079C" w:rsidP="0023079C">
      <w:pPr>
        <w:ind w:firstLine="284"/>
      </w:pPr>
      <w:r w:rsidRPr="00826514">
        <w:t>Macintosh file type code(s): none</w:t>
      </w:r>
    </w:p>
    <w:p w14:paraId="2DD15662" w14:textId="77777777" w:rsidR="0023079C" w:rsidRPr="00826514" w:rsidRDefault="0023079C" w:rsidP="0023079C">
      <w:r w:rsidRPr="00826514">
        <w:t>Person &amp; email address to contact for further information: &lt;MCC name&gt;, &lt;MCC email address&gt;</w:t>
      </w:r>
    </w:p>
    <w:p w14:paraId="52EBAAD1" w14:textId="77777777" w:rsidR="0023079C" w:rsidRPr="00826514" w:rsidRDefault="0023079C" w:rsidP="0023079C">
      <w:r w:rsidRPr="00826514">
        <w:t>Intended usage: COMMON</w:t>
      </w:r>
    </w:p>
    <w:p w14:paraId="3604FD20" w14:textId="77777777" w:rsidR="0023079C" w:rsidRPr="00826514" w:rsidRDefault="0023079C" w:rsidP="0023079C">
      <w:r w:rsidRPr="00826514">
        <w:t>Restrictions on usage: None</w:t>
      </w:r>
    </w:p>
    <w:p w14:paraId="786F8F5C" w14:textId="77777777" w:rsidR="0023079C" w:rsidRPr="00826514" w:rsidRDefault="0023079C" w:rsidP="0023079C">
      <w:r w:rsidRPr="00826514">
        <w:t>Author: 3GPP CT1 Working Group/3GPP_TSG_CT_WG1@LIST.ETSI.ORG</w:t>
      </w:r>
    </w:p>
    <w:p w14:paraId="63623871" w14:textId="4279EE3C" w:rsidR="0023079C" w:rsidRDefault="0023079C" w:rsidP="00B413AE">
      <w:pPr>
        <w:rPr>
          <w:lang w:eastAsia="zh-CN"/>
        </w:rPr>
      </w:pPr>
      <w:r w:rsidRPr="00826514">
        <w:t>Change controller: &lt;MCC name&gt;/&lt;MCC email address&gt;</w:t>
      </w:r>
    </w:p>
    <w:p w14:paraId="2AC7C883" w14:textId="4CB03481" w:rsidR="00632836" w:rsidRDefault="00283D83" w:rsidP="00632836">
      <w:pPr>
        <w:pStyle w:val="Heading8"/>
        <w:rPr>
          <w:lang w:eastAsia="zh-CN"/>
        </w:rPr>
      </w:pPr>
      <w:bookmarkStart w:id="1151" w:name="_CRAnnexCInformative"/>
      <w:bookmarkEnd w:id="1151"/>
      <w:r>
        <w:br w:type="page"/>
      </w:r>
      <w:bookmarkStart w:id="1152" w:name="_Toc454541877"/>
      <w:bookmarkStart w:id="1153" w:name="_Toc45281918"/>
      <w:bookmarkStart w:id="1154" w:name="_Toc51933148"/>
      <w:bookmarkStart w:id="1155" w:name="_Toc193393956"/>
      <w:r w:rsidR="00632836">
        <w:lastRenderedPageBreak/>
        <w:t xml:space="preserve">Annex </w:t>
      </w:r>
      <w:r w:rsidR="00A57360">
        <w:t>C</w:t>
      </w:r>
      <w:r w:rsidR="00632836">
        <w:t xml:space="preserve"> (Informative):</w:t>
      </w:r>
      <w:r w:rsidR="00632836">
        <w:br/>
        <w:t>IANA UDP port registration form</w:t>
      </w:r>
      <w:bookmarkEnd w:id="1152"/>
      <w:bookmarkEnd w:id="1155"/>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1C5D74CF" w:rsidR="00632836" w:rsidRDefault="00BA2D5E" w:rsidP="00693D4A">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C3995E5" w14:textId="77777777" w:rsidR="009E3C64" w:rsidRPr="00F6303A" w:rsidRDefault="009E3C64" w:rsidP="009E3C64">
      <w:pPr>
        <w:pStyle w:val="Heading8"/>
        <w:rPr>
          <w:lang w:val="en-US"/>
        </w:rPr>
      </w:pPr>
      <w:bookmarkStart w:id="1156" w:name="_CRAnnexCnormative"/>
      <w:bookmarkStart w:id="1157" w:name="_Toc193393957"/>
      <w:bookmarkEnd w:id="1156"/>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1157"/>
    </w:p>
    <w:p w14:paraId="48386EA6" w14:textId="77777777" w:rsidR="009E3C64" w:rsidRDefault="009E3C64" w:rsidP="009E3C64">
      <w:pPr>
        <w:pStyle w:val="Heading1"/>
      </w:pPr>
      <w:bookmarkStart w:id="1158" w:name="_CRC_1"/>
      <w:bookmarkStart w:id="1159" w:name="_Toc193393958"/>
      <w:bookmarkEnd w:id="1158"/>
      <w:r>
        <w:t>C</w:t>
      </w:r>
      <w:r w:rsidRPr="00F6303A">
        <w:t>.1</w:t>
      </w:r>
      <w:r w:rsidRPr="00F6303A">
        <w:tab/>
      </w:r>
      <w:r>
        <w:t>General</w:t>
      </w:r>
      <w:bookmarkEnd w:id="1159"/>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1160" w:name="_CRC_2"/>
      <w:bookmarkStart w:id="1161" w:name="_Toc20156478"/>
      <w:bookmarkStart w:id="1162" w:name="_Toc27501669"/>
      <w:bookmarkStart w:id="1163" w:name="_Toc36049800"/>
      <w:bookmarkStart w:id="1164" w:name="_Toc45210570"/>
      <w:bookmarkStart w:id="1165" w:name="_Toc51861397"/>
      <w:bookmarkStart w:id="1166" w:name="_Toc131393116"/>
      <w:bookmarkStart w:id="1167" w:name="_Toc193393959"/>
      <w:bookmarkEnd w:id="1160"/>
      <w:r>
        <w:rPr>
          <w:rFonts w:eastAsia="Malgun Gothic"/>
        </w:rPr>
        <w:lastRenderedPageBreak/>
        <w:t>C.2</w:t>
      </w:r>
      <w:r>
        <w:rPr>
          <w:rFonts w:eastAsia="Malgun Gothic"/>
        </w:rPr>
        <w:tab/>
        <w:t>Off-network counters</w:t>
      </w:r>
      <w:bookmarkEnd w:id="1161"/>
      <w:bookmarkEnd w:id="1162"/>
      <w:bookmarkEnd w:id="1163"/>
      <w:bookmarkEnd w:id="1164"/>
      <w:bookmarkEnd w:id="1165"/>
      <w:bookmarkEnd w:id="1166"/>
      <w:bookmarkEnd w:id="1167"/>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bookmarkStart w:id="1168" w:name="_CRTableC_21"/>
      <w:r>
        <w:t>Table </w:t>
      </w:r>
      <w:bookmarkEnd w:id="1168"/>
      <w:r>
        <w:t>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575D8A">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575D8A">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575D8A">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575D8A">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575D8A">
            <w:pPr>
              <w:pStyle w:val="TAH"/>
            </w:pPr>
            <w:r>
              <w:t>Upon reaching the upper limit</w:t>
            </w:r>
          </w:p>
        </w:tc>
      </w:tr>
      <w:tr w:rsidR="009E3C64" w14:paraId="5BAEAA0A" w14:textId="77777777" w:rsidTr="00575D8A">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575D8A">
            <w:pPr>
              <w:pStyle w:val="TAL"/>
            </w:pPr>
            <w:r>
              <w:t>C101</w:t>
            </w:r>
          </w:p>
          <w:p w14:paraId="479E8C32" w14:textId="77777777" w:rsidR="009E3C64" w:rsidRDefault="009E3C64" w:rsidP="00575D8A">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575D8A">
            <w:pPr>
              <w:pStyle w:val="TAL"/>
            </w:pPr>
            <w:r>
              <w:t>Default value: 5</w:t>
            </w:r>
          </w:p>
          <w:p w14:paraId="3469EFC0" w14:textId="77777777" w:rsidR="009E3C64" w:rsidRDefault="009E3C64" w:rsidP="00575D8A">
            <w:pPr>
              <w:pStyle w:val="TAL"/>
            </w:pPr>
          </w:p>
          <w:p w14:paraId="5F1F6A45" w14:textId="77777777" w:rsidR="009E3C64" w:rsidRPr="00057649" w:rsidRDefault="009E3C64" w:rsidP="00575D8A">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575D8A">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575D8A">
            <w:pPr>
              <w:pStyle w:val="TAL"/>
            </w:pPr>
            <w:r>
              <w:t>Stop timer T101.</w:t>
            </w:r>
          </w:p>
        </w:tc>
      </w:tr>
    </w:tbl>
    <w:p w14:paraId="773DAECA" w14:textId="5BF1665D" w:rsidR="00054A22" w:rsidRPr="00235394" w:rsidRDefault="00632836" w:rsidP="00B413AE">
      <w:pPr>
        <w:pStyle w:val="Heading8"/>
      </w:pPr>
      <w:bookmarkStart w:id="1169" w:name="_CRAnnexDinformative"/>
      <w:bookmarkEnd w:id="1169"/>
      <w:r>
        <w:br w:type="page"/>
      </w:r>
      <w:bookmarkStart w:id="1170" w:name="_Toc193393960"/>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1171" w:name="historyclause"/>
      <w:bookmarkEnd w:id="691"/>
      <w:bookmarkEnd w:id="692"/>
      <w:bookmarkEnd w:id="693"/>
      <w:bookmarkEnd w:id="1153"/>
      <w:bookmarkEnd w:id="1154"/>
      <w:bookmarkEnd w:id="1170"/>
      <w:bookmarkEnd w:id="1171"/>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00000"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00000"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00000"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00000"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DA5B33" w:rsidRDefault="0023010E" w:rsidP="00DA5B33">
            <w:pPr>
              <w:pStyle w:val="TAC"/>
              <w:rPr>
                <w:sz w:val="16"/>
                <w:szCs w:val="16"/>
              </w:rPr>
            </w:pPr>
            <w:r w:rsidRPr="00DA5B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DA5B33" w:rsidRDefault="0023010E" w:rsidP="00DA5B33">
            <w:pPr>
              <w:pStyle w:val="TAC"/>
              <w:rPr>
                <w:sz w:val="16"/>
                <w:szCs w:val="16"/>
              </w:rPr>
            </w:pPr>
            <w:r w:rsidRPr="00DA5B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DA5B33" w:rsidRDefault="00000000" w:rsidP="00DA5B33">
            <w:pPr>
              <w:pStyle w:val="TAC"/>
              <w:rPr>
                <w:sz w:val="16"/>
                <w:szCs w:val="16"/>
              </w:rPr>
            </w:pPr>
            <w:hyperlink r:id="rId22" w:history="1">
              <w:r w:rsidR="0023010E" w:rsidRPr="00DA5B33">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DA5B33" w:rsidRDefault="0023010E" w:rsidP="00DA5B33">
            <w:pPr>
              <w:pStyle w:val="TAL"/>
              <w:rPr>
                <w:sz w:val="16"/>
                <w:szCs w:val="16"/>
              </w:rPr>
            </w:pPr>
            <w:r w:rsidRPr="00DA5B33">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DA5B33" w:rsidRDefault="0023010E" w:rsidP="00DA5B33">
            <w:pPr>
              <w:pStyle w:val="TAL"/>
              <w:rPr>
                <w:snapToGrid w:val="0"/>
                <w:sz w:val="16"/>
                <w:szCs w:val="16"/>
                <w:lang w:val="en-AU"/>
              </w:rPr>
            </w:pPr>
            <w:r w:rsidRPr="00DA5B33">
              <w:rPr>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DA5B33" w:rsidRDefault="0023010E" w:rsidP="00DA5B33">
            <w:pPr>
              <w:pStyle w:val="TAC"/>
              <w:rPr>
                <w:sz w:val="16"/>
                <w:szCs w:val="16"/>
              </w:rPr>
            </w:pPr>
            <w:r w:rsidRPr="00DA5B33">
              <w:rPr>
                <w:sz w:val="16"/>
                <w:szCs w:val="16"/>
              </w:rPr>
              <w:t>18.0.0</w:t>
            </w:r>
          </w:p>
        </w:tc>
      </w:tr>
      <w:tr w:rsidR="00672657" w14:paraId="5CDA7F43"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DA5B33" w:rsidRDefault="00672657" w:rsidP="00DA5B33">
            <w:pPr>
              <w:pStyle w:val="TAC"/>
              <w:rPr>
                <w:sz w:val="16"/>
                <w:szCs w:val="16"/>
              </w:rPr>
            </w:pPr>
            <w:r w:rsidRPr="00DA5B33">
              <w:rPr>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DA5B33" w:rsidRDefault="00672657" w:rsidP="00DA5B33">
            <w:pPr>
              <w:pStyle w:val="TAC"/>
              <w:rPr>
                <w:sz w:val="16"/>
                <w:szCs w:val="16"/>
              </w:rPr>
            </w:pPr>
            <w:r w:rsidRPr="00DA5B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Pr="00DA5B33" w:rsidRDefault="00672657"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DA5B33" w:rsidRDefault="00672657" w:rsidP="00DA5B3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DA5B33" w:rsidRDefault="00672657" w:rsidP="00DA5B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DA5B33" w:rsidRDefault="00672657" w:rsidP="00DA5B33">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DA5B33" w:rsidRDefault="00672657" w:rsidP="00DA5B33">
            <w:pPr>
              <w:pStyle w:val="TAL"/>
              <w:rPr>
                <w:snapToGrid w:val="0"/>
                <w:sz w:val="16"/>
                <w:szCs w:val="16"/>
                <w:lang w:val="en-AU"/>
              </w:rPr>
            </w:pPr>
            <w:r w:rsidRPr="00DA5B33">
              <w:rPr>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DA5B33" w:rsidRDefault="00672657" w:rsidP="00DA5B33">
            <w:pPr>
              <w:pStyle w:val="TAC"/>
              <w:rPr>
                <w:sz w:val="16"/>
                <w:szCs w:val="16"/>
              </w:rPr>
            </w:pPr>
            <w:r w:rsidRPr="00DA5B33">
              <w:rPr>
                <w:sz w:val="16"/>
                <w:szCs w:val="16"/>
              </w:rPr>
              <w:t>18.0.1</w:t>
            </w:r>
          </w:p>
        </w:tc>
      </w:tr>
      <w:tr w:rsidR="00BB5DD4" w14:paraId="3DEA5626"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DA5B33" w:rsidRDefault="00BB5DD4"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DA5B33" w:rsidRDefault="00BB5DD4"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DA5B33" w:rsidRDefault="00BB5DD4" w:rsidP="00DA5B33">
            <w:pPr>
              <w:pStyle w:val="TAC"/>
              <w:rPr>
                <w:sz w:val="16"/>
                <w:szCs w:val="16"/>
              </w:rPr>
            </w:pPr>
            <w:r w:rsidRPr="00DA5B33">
              <w:rPr>
                <w:sz w:val="16"/>
                <w:szCs w:val="16"/>
              </w:rPr>
              <w:t>CP-231212</w:t>
            </w:r>
          </w:p>
          <w:p w14:paraId="0CCB0888" w14:textId="77777777" w:rsidR="00BB5DD4" w:rsidRPr="00DA5B33" w:rsidRDefault="00BB5DD4"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DA5B33" w:rsidRDefault="00BB5DD4" w:rsidP="00DA5B33">
            <w:pPr>
              <w:pStyle w:val="TAL"/>
              <w:rPr>
                <w:sz w:val="16"/>
                <w:szCs w:val="16"/>
              </w:rPr>
            </w:pPr>
            <w:r w:rsidRPr="00DA5B33">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DA5B33" w:rsidRDefault="00BB5DD4"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DA5B33" w:rsidRDefault="00BB5DD4"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DA5B33" w:rsidRDefault="00BB5DD4" w:rsidP="00DA5B33">
            <w:pPr>
              <w:pStyle w:val="TAL"/>
              <w:rPr>
                <w:snapToGrid w:val="0"/>
                <w:sz w:val="16"/>
                <w:szCs w:val="16"/>
                <w:lang w:val="en-AU"/>
              </w:rPr>
            </w:pPr>
            <w:r w:rsidRPr="00DA5B33">
              <w:rPr>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DA5B33" w:rsidRDefault="00BB5DD4" w:rsidP="00DA5B33">
            <w:pPr>
              <w:pStyle w:val="TAC"/>
              <w:rPr>
                <w:sz w:val="16"/>
                <w:szCs w:val="16"/>
              </w:rPr>
            </w:pPr>
            <w:r w:rsidRPr="00DA5B33">
              <w:rPr>
                <w:sz w:val="16"/>
                <w:szCs w:val="16"/>
              </w:rPr>
              <w:t>18.1.0</w:t>
            </w:r>
          </w:p>
        </w:tc>
      </w:tr>
      <w:tr w:rsidR="00567E10" w14:paraId="11C76A3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DA5B33" w:rsidRDefault="00567E10"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DA5B33" w:rsidRDefault="00567E10"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DA5B33" w:rsidRDefault="00567E10"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DA5B33" w:rsidRDefault="00567E10" w:rsidP="00DA5B33">
            <w:pPr>
              <w:pStyle w:val="TAL"/>
              <w:rPr>
                <w:sz w:val="16"/>
                <w:szCs w:val="16"/>
              </w:rPr>
            </w:pPr>
            <w:r w:rsidRPr="00DA5B33">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DA5B33" w:rsidRDefault="00567E10"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DA5B33" w:rsidRDefault="00567E10"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DA5B33" w:rsidRDefault="00567E10" w:rsidP="00DA5B33">
            <w:pPr>
              <w:pStyle w:val="TAL"/>
              <w:rPr>
                <w:snapToGrid w:val="0"/>
                <w:sz w:val="16"/>
                <w:szCs w:val="16"/>
                <w:lang w:val="en-AU"/>
              </w:rPr>
            </w:pPr>
            <w:r w:rsidRPr="00DA5B33">
              <w:rPr>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DA5B33" w:rsidRDefault="00567E10" w:rsidP="00DA5B33">
            <w:pPr>
              <w:pStyle w:val="TAC"/>
              <w:rPr>
                <w:sz w:val="16"/>
                <w:szCs w:val="16"/>
              </w:rPr>
            </w:pPr>
            <w:r w:rsidRPr="00DA5B33">
              <w:rPr>
                <w:sz w:val="16"/>
                <w:szCs w:val="16"/>
              </w:rPr>
              <w:t>18.1.0</w:t>
            </w:r>
          </w:p>
        </w:tc>
      </w:tr>
      <w:tr w:rsidR="00247C51" w14:paraId="4B637CA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DA5B33" w:rsidRDefault="00247C51"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DA5B33" w:rsidRDefault="00247C51"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DA5B33" w:rsidRDefault="00247C51" w:rsidP="00DA5B33">
            <w:pPr>
              <w:pStyle w:val="TAC"/>
              <w:rPr>
                <w:sz w:val="16"/>
                <w:szCs w:val="16"/>
              </w:rPr>
            </w:pPr>
            <w:r w:rsidRPr="00DA5B33">
              <w:rPr>
                <w:sz w:val="16"/>
                <w:szCs w:val="16"/>
              </w:rPr>
              <w:t>CP-231269</w:t>
            </w:r>
          </w:p>
          <w:p w14:paraId="662BA1AA" w14:textId="77777777" w:rsidR="00247C51" w:rsidRPr="00DA5B33" w:rsidRDefault="00247C51"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DA5B33" w:rsidRDefault="00247C51" w:rsidP="00DA5B33">
            <w:pPr>
              <w:pStyle w:val="TAL"/>
              <w:rPr>
                <w:sz w:val="16"/>
                <w:szCs w:val="16"/>
              </w:rPr>
            </w:pPr>
            <w:r w:rsidRPr="00DA5B33">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DA5B33" w:rsidRDefault="00247C51"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DA5B33" w:rsidRDefault="00247C51"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DA5B33" w:rsidRDefault="00247C51" w:rsidP="00DA5B33">
            <w:pPr>
              <w:pStyle w:val="TAL"/>
              <w:rPr>
                <w:snapToGrid w:val="0"/>
                <w:sz w:val="16"/>
                <w:szCs w:val="16"/>
                <w:lang w:val="en-AU"/>
              </w:rPr>
            </w:pPr>
            <w:r w:rsidRPr="00DA5B33">
              <w:rPr>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DA5B33" w:rsidRDefault="00247C51" w:rsidP="00DA5B33">
            <w:pPr>
              <w:pStyle w:val="TAC"/>
              <w:rPr>
                <w:sz w:val="16"/>
                <w:szCs w:val="16"/>
              </w:rPr>
            </w:pPr>
            <w:r w:rsidRPr="00DA5B33">
              <w:rPr>
                <w:sz w:val="16"/>
                <w:szCs w:val="16"/>
              </w:rPr>
              <w:t>18.1.0</w:t>
            </w:r>
          </w:p>
        </w:tc>
      </w:tr>
      <w:tr w:rsidR="00E246DD" w14:paraId="251FB5B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DA5B33" w:rsidRDefault="00E246DD"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DA5B33" w:rsidRDefault="00E246DD"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DA5B33" w:rsidRDefault="00E246DD" w:rsidP="00DA5B33">
            <w:pPr>
              <w:pStyle w:val="TAC"/>
              <w:rPr>
                <w:sz w:val="16"/>
                <w:szCs w:val="16"/>
              </w:rPr>
            </w:pPr>
            <w:r w:rsidRPr="00DA5B33">
              <w:rPr>
                <w:sz w:val="16"/>
                <w:szCs w:val="16"/>
                <w:lang w:eastAsia="zh-CN"/>
              </w:rPr>
              <w:t>CP-231242</w:t>
            </w:r>
          </w:p>
          <w:p w14:paraId="14413D7E" w14:textId="77777777" w:rsidR="00E246DD" w:rsidRPr="00DA5B33" w:rsidRDefault="00E246DD"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DA5B33" w:rsidRDefault="00E246DD" w:rsidP="00DA5B33">
            <w:pPr>
              <w:pStyle w:val="TAL"/>
              <w:rPr>
                <w:sz w:val="16"/>
                <w:szCs w:val="16"/>
              </w:rPr>
            </w:pPr>
            <w:r w:rsidRPr="00DA5B33">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DA5B33" w:rsidRDefault="00E246DD"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DA5B33" w:rsidRDefault="00E246DD"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DA5B33" w:rsidRDefault="00E246DD" w:rsidP="00DA5B33">
            <w:pPr>
              <w:pStyle w:val="TAL"/>
              <w:rPr>
                <w:snapToGrid w:val="0"/>
                <w:sz w:val="16"/>
                <w:szCs w:val="16"/>
                <w:lang w:val="en-AU"/>
              </w:rPr>
            </w:pPr>
            <w:r w:rsidRPr="00DA5B33">
              <w:rPr>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DA5B33" w:rsidRDefault="00E246DD" w:rsidP="00DA5B33">
            <w:pPr>
              <w:pStyle w:val="TAC"/>
              <w:rPr>
                <w:sz w:val="16"/>
                <w:szCs w:val="16"/>
              </w:rPr>
            </w:pPr>
            <w:r w:rsidRPr="00DA5B33">
              <w:rPr>
                <w:sz w:val="16"/>
                <w:szCs w:val="16"/>
              </w:rPr>
              <w:t>18.1.0</w:t>
            </w:r>
          </w:p>
        </w:tc>
      </w:tr>
      <w:tr w:rsidR="009E3C64" w14:paraId="550199D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DA5B33" w:rsidRDefault="009E3C64"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DA5B33" w:rsidRDefault="009E3C64"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DA5B33" w:rsidRDefault="009E3C64" w:rsidP="00DA5B33">
            <w:pPr>
              <w:pStyle w:val="TAC"/>
              <w:rPr>
                <w:sz w:val="16"/>
                <w:szCs w:val="16"/>
              </w:rPr>
            </w:pPr>
            <w:r w:rsidRPr="00DA5B33">
              <w:rPr>
                <w:sz w:val="16"/>
                <w:szCs w:val="16"/>
              </w:rPr>
              <w:t>CP-231242</w:t>
            </w:r>
          </w:p>
          <w:p w14:paraId="53026ACA" w14:textId="77777777" w:rsidR="009E3C64" w:rsidRPr="00DA5B33" w:rsidRDefault="009E3C64" w:rsidP="00DA5B33">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DA5B33" w:rsidRDefault="009E3C64" w:rsidP="00DA5B33">
            <w:pPr>
              <w:pStyle w:val="TAL"/>
              <w:rPr>
                <w:sz w:val="16"/>
                <w:szCs w:val="16"/>
              </w:rPr>
            </w:pPr>
            <w:r w:rsidRPr="00DA5B33">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DA5B33" w:rsidRDefault="009E3C64"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DA5B33" w:rsidRDefault="009E3C64"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DA5B33" w:rsidRDefault="009E3C64" w:rsidP="00DA5B33">
            <w:pPr>
              <w:pStyle w:val="TAL"/>
              <w:rPr>
                <w:snapToGrid w:val="0"/>
                <w:sz w:val="16"/>
                <w:szCs w:val="16"/>
                <w:lang w:val="en-AU"/>
              </w:rPr>
            </w:pPr>
            <w:r w:rsidRPr="00DA5B33">
              <w:rPr>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DA5B33" w:rsidRDefault="009E3C64" w:rsidP="00DA5B33">
            <w:pPr>
              <w:pStyle w:val="TAC"/>
              <w:rPr>
                <w:sz w:val="16"/>
                <w:szCs w:val="16"/>
              </w:rPr>
            </w:pPr>
            <w:r w:rsidRPr="00DA5B33">
              <w:rPr>
                <w:sz w:val="16"/>
                <w:szCs w:val="16"/>
              </w:rPr>
              <w:t>18.1.0</w:t>
            </w:r>
          </w:p>
        </w:tc>
      </w:tr>
      <w:tr w:rsidR="002336C1" w14:paraId="070415F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DA5B33" w:rsidRDefault="002336C1"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DA5B33" w:rsidRDefault="002336C1"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DA5B33" w:rsidRDefault="002336C1"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DA5B33" w:rsidRDefault="002336C1" w:rsidP="00DA5B33">
            <w:pPr>
              <w:pStyle w:val="TAL"/>
              <w:rPr>
                <w:sz w:val="16"/>
                <w:szCs w:val="16"/>
              </w:rPr>
            </w:pPr>
            <w:r w:rsidRPr="00DA5B33">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DA5B33" w:rsidRDefault="002336C1"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DA5B33" w:rsidRDefault="002336C1" w:rsidP="00DA5B33">
            <w:pPr>
              <w:pStyle w:val="TAC"/>
              <w:rPr>
                <w:sz w:val="16"/>
                <w:szCs w:val="16"/>
              </w:rPr>
            </w:pPr>
            <w:r w:rsidRPr="00DA5B33">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DA5B33" w:rsidRDefault="002336C1" w:rsidP="00DA5B33">
            <w:pPr>
              <w:pStyle w:val="TAL"/>
              <w:rPr>
                <w:snapToGrid w:val="0"/>
                <w:sz w:val="16"/>
                <w:szCs w:val="16"/>
                <w:lang w:val="en-AU"/>
              </w:rPr>
            </w:pPr>
            <w:r w:rsidRPr="00DA5B33">
              <w:rPr>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DA5B33" w:rsidRDefault="002336C1" w:rsidP="00DA5B33">
            <w:pPr>
              <w:pStyle w:val="TAC"/>
              <w:rPr>
                <w:sz w:val="16"/>
                <w:szCs w:val="16"/>
              </w:rPr>
            </w:pPr>
            <w:r w:rsidRPr="00DA5B33">
              <w:rPr>
                <w:sz w:val="16"/>
                <w:szCs w:val="16"/>
              </w:rPr>
              <w:t>18.1.0</w:t>
            </w:r>
          </w:p>
        </w:tc>
      </w:tr>
      <w:tr w:rsidR="002239BA" w14:paraId="30A2810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DA5B33" w:rsidRDefault="002239BA"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DA5B33" w:rsidRDefault="002239BA"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DA5B33" w:rsidRDefault="002239BA"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DA5B33" w:rsidRDefault="002239BA" w:rsidP="00DA5B33">
            <w:pPr>
              <w:pStyle w:val="TAL"/>
              <w:rPr>
                <w:sz w:val="16"/>
                <w:szCs w:val="16"/>
              </w:rPr>
            </w:pPr>
            <w:r w:rsidRPr="00DA5B33">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DA5B33" w:rsidRDefault="002239BA" w:rsidP="00DA5B33">
            <w:pPr>
              <w:pStyle w:val="TAR"/>
              <w:rPr>
                <w:sz w:val="16"/>
                <w:szCs w:val="16"/>
              </w:rPr>
            </w:pPr>
            <w:r w:rsidRPr="00DA5B3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DA5B33" w:rsidRDefault="002239BA"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DA5B33" w:rsidRDefault="002239BA" w:rsidP="00DA5B33">
            <w:pPr>
              <w:pStyle w:val="TAL"/>
              <w:rPr>
                <w:snapToGrid w:val="0"/>
                <w:sz w:val="16"/>
                <w:szCs w:val="16"/>
                <w:lang w:val="en-AU"/>
              </w:rPr>
            </w:pPr>
            <w:r w:rsidRPr="00DA5B33">
              <w:rPr>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DA5B33" w:rsidRDefault="002239BA" w:rsidP="00DA5B33">
            <w:pPr>
              <w:pStyle w:val="TAC"/>
              <w:rPr>
                <w:sz w:val="16"/>
                <w:szCs w:val="16"/>
              </w:rPr>
            </w:pPr>
            <w:r w:rsidRPr="00DA5B33">
              <w:rPr>
                <w:sz w:val="16"/>
                <w:szCs w:val="16"/>
              </w:rPr>
              <w:t>18.1.0</w:t>
            </w:r>
          </w:p>
        </w:tc>
      </w:tr>
      <w:tr w:rsidR="00CF023F" w14:paraId="6CD180F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DA5B33" w:rsidRDefault="00CF023F"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DA5B33" w:rsidRDefault="00CF023F"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DA5B33" w:rsidRDefault="00CF023F"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DA5B33" w:rsidRDefault="00CF023F" w:rsidP="00DA5B33">
            <w:pPr>
              <w:pStyle w:val="TAL"/>
              <w:rPr>
                <w:sz w:val="16"/>
                <w:szCs w:val="16"/>
              </w:rPr>
            </w:pPr>
            <w:r w:rsidRPr="00DA5B33">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DA5B33" w:rsidRDefault="00CF023F"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DA5B33" w:rsidRDefault="00CF023F"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DA5B33" w:rsidRDefault="00CF023F" w:rsidP="00DA5B33">
            <w:pPr>
              <w:pStyle w:val="TAL"/>
              <w:rPr>
                <w:snapToGrid w:val="0"/>
                <w:sz w:val="16"/>
                <w:szCs w:val="16"/>
                <w:lang w:val="en-AU"/>
              </w:rPr>
            </w:pPr>
            <w:r w:rsidRPr="00DA5B33">
              <w:rPr>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DA5B33" w:rsidRDefault="00CF023F" w:rsidP="00DA5B33">
            <w:pPr>
              <w:pStyle w:val="TAC"/>
              <w:rPr>
                <w:sz w:val="16"/>
                <w:szCs w:val="16"/>
              </w:rPr>
            </w:pPr>
            <w:r w:rsidRPr="00DA5B33">
              <w:rPr>
                <w:sz w:val="16"/>
                <w:szCs w:val="16"/>
              </w:rPr>
              <w:t>18.1.0</w:t>
            </w:r>
          </w:p>
        </w:tc>
      </w:tr>
      <w:tr w:rsidR="00FA0F8C" w14:paraId="4D2D8B4F"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DA5B33" w:rsidRDefault="00FA0F8C"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DA5B33" w:rsidRDefault="00FA0F8C"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DA5B33" w:rsidRDefault="00FA0F8C"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DA5B33" w:rsidRDefault="00FA0F8C" w:rsidP="00DA5B33">
            <w:pPr>
              <w:pStyle w:val="TAL"/>
              <w:rPr>
                <w:sz w:val="16"/>
                <w:szCs w:val="16"/>
              </w:rPr>
            </w:pPr>
            <w:r w:rsidRPr="00DA5B33">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DA5B33" w:rsidRDefault="00FA0F8C"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DA5B33" w:rsidRDefault="00FA0F8C"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DA5B33" w:rsidRDefault="00FA0F8C" w:rsidP="00DA5B33">
            <w:pPr>
              <w:pStyle w:val="TAL"/>
              <w:rPr>
                <w:snapToGrid w:val="0"/>
                <w:sz w:val="16"/>
                <w:szCs w:val="16"/>
                <w:lang w:val="en-AU"/>
              </w:rPr>
            </w:pPr>
            <w:r w:rsidRPr="00DA5B33">
              <w:rPr>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DA5B33" w:rsidRDefault="00FA0F8C" w:rsidP="00DA5B33">
            <w:pPr>
              <w:pStyle w:val="TAC"/>
              <w:rPr>
                <w:sz w:val="16"/>
                <w:szCs w:val="16"/>
              </w:rPr>
            </w:pPr>
            <w:r w:rsidRPr="00DA5B33">
              <w:rPr>
                <w:sz w:val="16"/>
                <w:szCs w:val="16"/>
              </w:rPr>
              <w:t>18.1.0</w:t>
            </w:r>
          </w:p>
        </w:tc>
      </w:tr>
      <w:tr w:rsidR="00011A1C" w14:paraId="50E659C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DA5B33" w:rsidRDefault="00011A1C"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DA5B33" w:rsidRDefault="00011A1C"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DA5B33" w:rsidRDefault="00011A1C"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DA5B33" w:rsidRDefault="00011A1C" w:rsidP="00DA5B33">
            <w:pPr>
              <w:pStyle w:val="TAL"/>
              <w:rPr>
                <w:sz w:val="16"/>
                <w:szCs w:val="16"/>
              </w:rPr>
            </w:pPr>
            <w:r w:rsidRPr="00DA5B33">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DA5B33" w:rsidRDefault="00011A1C"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DA5B33" w:rsidRDefault="00011A1C"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DA5B33" w:rsidRDefault="00011A1C" w:rsidP="00DA5B33">
            <w:pPr>
              <w:pStyle w:val="TAL"/>
              <w:rPr>
                <w:snapToGrid w:val="0"/>
                <w:sz w:val="16"/>
                <w:szCs w:val="16"/>
                <w:lang w:val="en-AU"/>
              </w:rPr>
            </w:pPr>
            <w:r w:rsidRPr="00DA5B33">
              <w:rPr>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DA5B33" w:rsidRDefault="00011A1C" w:rsidP="00DA5B33">
            <w:pPr>
              <w:pStyle w:val="TAC"/>
              <w:rPr>
                <w:sz w:val="16"/>
                <w:szCs w:val="16"/>
              </w:rPr>
            </w:pPr>
            <w:r w:rsidRPr="00DA5B33">
              <w:rPr>
                <w:sz w:val="16"/>
                <w:szCs w:val="16"/>
              </w:rPr>
              <w:t>18.1.0</w:t>
            </w:r>
          </w:p>
        </w:tc>
      </w:tr>
      <w:tr w:rsidR="00EF2704" w14:paraId="29795F7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DA5B33" w:rsidRDefault="00EF2704"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DA5B33" w:rsidRDefault="00EF2704"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DA5B33" w:rsidRDefault="00EF2704"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DA5B33" w:rsidRDefault="00EF2704" w:rsidP="00DA5B33">
            <w:pPr>
              <w:pStyle w:val="TAL"/>
              <w:rPr>
                <w:sz w:val="16"/>
                <w:szCs w:val="16"/>
              </w:rPr>
            </w:pPr>
            <w:r w:rsidRPr="00DA5B33">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DA5B33" w:rsidRDefault="00EF2704" w:rsidP="00DA5B33">
            <w:pPr>
              <w:pStyle w:val="TAR"/>
              <w:rPr>
                <w:sz w:val="16"/>
                <w:szCs w:val="16"/>
              </w:rPr>
            </w:pPr>
            <w:r w:rsidRPr="00DA5B3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DA5B33" w:rsidRDefault="00EF2704"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DA5B33" w:rsidRDefault="00EF2704" w:rsidP="00DA5B33">
            <w:pPr>
              <w:pStyle w:val="TAL"/>
              <w:rPr>
                <w:snapToGrid w:val="0"/>
                <w:sz w:val="16"/>
                <w:szCs w:val="16"/>
                <w:lang w:val="en-AU"/>
              </w:rPr>
            </w:pPr>
            <w:r w:rsidRPr="00DA5B33">
              <w:rPr>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DA5B33" w:rsidRDefault="00EF2704" w:rsidP="00DA5B33">
            <w:pPr>
              <w:pStyle w:val="TAC"/>
              <w:rPr>
                <w:sz w:val="16"/>
                <w:szCs w:val="16"/>
              </w:rPr>
            </w:pPr>
            <w:r w:rsidRPr="00DA5B33">
              <w:rPr>
                <w:sz w:val="16"/>
                <w:szCs w:val="16"/>
              </w:rPr>
              <w:t>18.1.0</w:t>
            </w:r>
          </w:p>
        </w:tc>
      </w:tr>
      <w:tr w:rsidR="00802E14" w14:paraId="528E6BD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DA5B33" w:rsidRDefault="00802E14"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DA5B33" w:rsidRDefault="00802E14"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DA5B33" w:rsidRDefault="00802E14"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DA5B33" w:rsidRDefault="00802E14" w:rsidP="00DA5B33">
            <w:pPr>
              <w:pStyle w:val="TAL"/>
              <w:rPr>
                <w:sz w:val="16"/>
                <w:szCs w:val="16"/>
              </w:rPr>
            </w:pPr>
            <w:r w:rsidRPr="00DA5B33">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DA5B33" w:rsidRDefault="00802E14"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DA5B33" w:rsidRDefault="00802E14"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DA5B33" w:rsidRDefault="00802E14" w:rsidP="00DA5B33">
            <w:pPr>
              <w:pStyle w:val="TAL"/>
              <w:rPr>
                <w:snapToGrid w:val="0"/>
                <w:sz w:val="16"/>
                <w:szCs w:val="16"/>
                <w:lang w:val="en-AU"/>
              </w:rPr>
            </w:pPr>
            <w:r w:rsidRPr="00DA5B33">
              <w:rPr>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DA5B33" w:rsidRDefault="00802E14" w:rsidP="00DA5B33">
            <w:pPr>
              <w:pStyle w:val="TAC"/>
              <w:rPr>
                <w:sz w:val="16"/>
                <w:szCs w:val="16"/>
              </w:rPr>
            </w:pPr>
            <w:r w:rsidRPr="00DA5B33">
              <w:rPr>
                <w:sz w:val="16"/>
                <w:szCs w:val="16"/>
              </w:rPr>
              <w:t>18.2.0</w:t>
            </w:r>
          </w:p>
        </w:tc>
      </w:tr>
      <w:tr w:rsidR="00DD6367" w14:paraId="75B7D3DB"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Pr="00DA5B33" w:rsidRDefault="00DD6367"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Pr="00DA5B33" w:rsidRDefault="00DD6367"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Pr="00DA5B33" w:rsidRDefault="00DD6367"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Pr="00DA5B33" w:rsidRDefault="00DD6367" w:rsidP="00DA5B33">
            <w:pPr>
              <w:pStyle w:val="TAL"/>
              <w:rPr>
                <w:sz w:val="16"/>
                <w:szCs w:val="16"/>
              </w:rPr>
            </w:pPr>
            <w:r w:rsidRPr="00DA5B33">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Pr="00DA5B33" w:rsidRDefault="00DD6367"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Pr="00DA5B33" w:rsidRDefault="00DD6367"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Pr="00DA5B33" w:rsidRDefault="00DD6367" w:rsidP="00DA5B33">
            <w:pPr>
              <w:pStyle w:val="TAL"/>
              <w:rPr>
                <w:snapToGrid w:val="0"/>
                <w:sz w:val="16"/>
                <w:szCs w:val="16"/>
                <w:lang w:val="en-AU"/>
              </w:rPr>
            </w:pPr>
            <w:r w:rsidRPr="00DA5B33">
              <w:rPr>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Pr="00DA5B33" w:rsidRDefault="00DD6367" w:rsidP="00DA5B33">
            <w:pPr>
              <w:pStyle w:val="TAC"/>
              <w:rPr>
                <w:sz w:val="16"/>
                <w:szCs w:val="16"/>
              </w:rPr>
            </w:pPr>
            <w:r w:rsidRPr="00DA5B33">
              <w:rPr>
                <w:sz w:val="16"/>
                <w:szCs w:val="16"/>
              </w:rPr>
              <w:t>18.2.0</w:t>
            </w:r>
          </w:p>
        </w:tc>
      </w:tr>
      <w:tr w:rsidR="00DD6367" w14:paraId="0DB6520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Pr="00DA5B33" w:rsidRDefault="00DD6367"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Pr="00DA5B33" w:rsidRDefault="00DD6367"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Pr="00DA5B33" w:rsidRDefault="00DD6367"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Pr="00DA5B33" w:rsidRDefault="00DD6367" w:rsidP="00DA5B33">
            <w:pPr>
              <w:pStyle w:val="TAL"/>
              <w:rPr>
                <w:sz w:val="16"/>
                <w:szCs w:val="16"/>
              </w:rPr>
            </w:pPr>
            <w:r w:rsidRPr="00DA5B33">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Pr="00DA5B33" w:rsidRDefault="00DD6367"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Pr="00DA5B33" w:rsidRDefault="00DD6367"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Pr="00DA5B33" w:rsidRDefault="00DD6367" w:rsidP="00DA5B33">
            <w:pPr>
              <w:pStyle w:val="TAL"/>
              <w:rPr>
                <w:snapToGrid w:val="0"/>
                <w:sz w:val="16"/>
                <w:szCs w:val="16"/>
                <w:lang w:val="en-AU"/>
              </w:rPr>
            </w:pPr>
            <w:r w:rsidRPr="00DA5B33">
              <w:rPr>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Pr="00DA5B33" w:rsidRDefault="00DD6367" w:rsidP="00DA5B33">
            <w:pPr>
              <w:pStyle w:val="TAC"/>
              <w:rPr>
                <w:sz w:val="16"/>
                <w:szCs w:val="16"/>
              </w:rPr>
            </w:pPr>
            <w:r w:rsidRPr="00DA5B33">
              <w:rPr>
                <w:sz w:val="16"/>
                <w:szCs w:val="16"/>
              </w:rPr>
              <w:t>18.2.0</w:t>
            </w:r>
          </w:p>
        </w:tc>
      </w:tr>
      <w:tr w:rsidR="00565EE9" w14:paraId="45953780"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Pr="00DA5B33" w:rsidRDefault="00565EE9"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Pr="00DA5B33" w:rsidRDefault="00565EE9"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Pr="00DA5B33" w:rsidRDefault="00565EE9" w:rsidP="00DA5B33">
            <w:pPr>
              <w:pStyle w:val="TAC"/>
              <w:rPr>
                <w:sz w:val="16"/>
                <w:szCs w:val="16"/>
              </w:rPr>
            </w:pPr>
            <w:r w:rsidRPr="00DA5B33">
              <w:rPr>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Pr="00DA5B33" w:rsidRDefault="00565EE9" w:rsidP="00DA5B33">
            <w:pPr>
              <w:pStyle w:val="TAL"/>
              <w:rPr>
                <w:sz w:val="16"/>
                <w:szCs w:val="16"/>
              </w:rPr>
            </w:pPr>
            <w:r w:rsidRPr="00DA5B33">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Pr="00DA5B33" w:rsidRDefault="00565EE9"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Pr="00DA5B33" w:rsidRDefault="00565EE9"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Pr="00DA5B33" w:rsidRDefault="00565EE9" w:rsidP="00DA5B33">
            <w:pPr>
              <w:pStyle w:val="TAL"/>
              <w:rPr>
                <w:snapToGrid w:val="0"/>
                <w:sz w:val="16"/>
                <w:szCs w:val="16"/>
                <w:lang w:val="en-AU"/>
              </w:rPr>
            </w:pPr>
            <w:r w:rsidRPr="00DA5B33">
              <w:rPr>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Pr="00DA5B33" w:rsidRDefault="00565EE9" w:rsidP="00DA5B33">
            <w:pPr>
              <w:pStyle w:val="TAC"/>
              <w:rPr>
                <w:sz w:val="16"/>
                <w:szCs w:val="16"/>
              </w:rPr>
            </w:pPr>
            <w:r w:rsidRPr="00DA5B33">
              <w:rPr>
                <w:sz w:val="16"/>
                <w:szCs w:val="16"/>
              </w:rPr>
              <w:t>18.2.0</w:t>
            </w:r>
          </w:p>
        </w:tc>
      </w:tr>
      <w:tr w:rsidR="00565EE9" w14:paraId="3A2E231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Pr="00DA5B33" w:rsidRDefault="00565EE9"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Pr="00DA5B33" w:rsidRDefault="00565EE9"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Pr="00DA5B33" w:rsidRDefault="00565EE9" w:rsidP="00DA5B33">
            <w:pPr>
              <w:pStyle w:val="TAC"/>
              <w:rPr>
                <w:sz w:val="16"/>
                <w:szCs w:val="16"/>
              </w:rPr>
            </w:pPr>
            <w:r w:rsidRPr="00DA5B33">
              <w:rPr>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Pr="00DA5B33" w:rsidRDefault="00565EE9" w:rsidP="00DA5B33">
            <w:pPr>
              <w:pStyle w:val="TAL"/>
              <w:rPr>
                <w:sz w:val="16"/>
                <w:szCs w:val="16"/>
              </w:rPr>
            </w:pPr>
            <w:r w:rsidRPr="00DA5B33">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Pr="00DA5B33" w:rsidRDefault="00565EE9"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Pr="00DA5B33" w:rsidRDefault="00565EE9"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Pr="00DA5B33" w:rsidRDefault="00565EE9" w:rsidP="00DA5B33">
            <w:pPr>
              <w:pStyle w:val="TAL"/>
              <w:rPr>
                <w:snapToGrid w:val="0"/>
                <w:sz w:val="16"/>
                <w:szCs w:val="16"/>
                <w:lang w:val="en-AU"/>
              </w:rPr>
            </w:pPr>
            <w:r w:rsidRPr="00DA5B33">
              <w:rPr>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Pr="00DA5B33" w:rsidRDefault="00565EE9" w:rsidP="00DA5B33">
            <w:pPr>
              <w:pStyle w:val="TAC"/>
              <w:rPr>
                <w:sz w:val="16"/>
                <w:szCs w:val="16"/>
              </w:rPr>
            </w:pPr>
            <w:r w:rsidRPr="00DA5B33">
              <w:rPr>
                <w:sz w:val="16"/>
                <w:szCs w:val="16"/>
              </w:rPr>
              <w:t>18.2.0</w:t>
            </w:r>
          </w:p>
        </w:tc>
      </w:tr>
      <w:tr w:rsidR="009A30C1" w14:paraId="4143B8C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Pr="00DA5B33" w:rsidRDefault="009A30C1"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Pr="00DA5B33" w:rsidRDefault="009A30C1"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Pr="00DA5B33" w:rsidRDefault="009A30C1"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Pr="00DA5B33" w:rsidRDefault="009A30C1" w:rsidP="00DA5B33">
            <w:pPr>
              <w:pStyle w:val="TAL"/>
              <w:rPr>
                <w:sz w:val="16"/>
                <w:szCs w:val="16"/>
              </w:rPr>
            </w:pPr>
            <w:r w:rsidRPr="00DA5B33">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Pr="00DA5B33" w:rsidRDefault="009A30C1"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Pr="00DA5B33" w:rsidRDefault="009A30C1"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DA5B33" w:rsidRDefault="009A30C1" w:rsidP="00DA5B33">
            <w:pPr>
              <w:pStyle w:val="TAL"/>
              <w:rPr>
                <w:snapToGrid w:val="0"/>
                <w:sz w:val="16"/>
                <w:szCs w:val="16"/>
                <w:lang w:val="fr-FR"/>
              </w:rPr>
            </w:pPr>
            <w:r w:rsidRPr="00DA5B33">
              <w:rPr>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Pr="00DA5B33" w:rsidRDefault="009A30C1" w:rsidP="00DA5B33">
            <w:pPr>
              <w:pStyle w:val="TAC"/>
              <w:rPr>
                <w:sz w:val="16"/>
                <w:szCs w:val="16"/>
              </w:rPr>
            </w:pPr>
            <w:r w:rsidRPr="00DA5B33">
              <w:rPr>
                <w:sz w:val="16"/>
                <w:szCs w:val="16"/>
              </w:rPr>
              <w:t>18.2.0</w:t>
            </w:r>
          </w:p>
        </w:tc>
      </w:tr>
      <w:tr w:rsidR="008413F6" w14:paraId="1C6835B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Pr="00DA5B33" w:rsidRDefault="008413F6"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Pr="00DA5B33" w:rsidRDefault="008413F6"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Pr="00DA5B33" w:rsidRDefault="00017E85"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Pr="00DA5B33" w:rsidRDefault="008413F6" w:rsidP="00DA5B33">
            <w:pPr>
              <w:pStyle w:val="TAL"/>
              <w:rPr>
                <w:sz w:val="16"/>
                <w:szCs w:val="16"/>
              </w:rPr>
            </w:pPr>
            <w:r w:rsidRPr="00DA5B33">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Pr="00DA5B33" w:rsidRDefault="008413F6"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Pr="00DA5B33" w:rsidRDefault="008413F6"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Pr="00DA5B33" w:rsidRDefault="008413F6" w:rsidP="00DA5B33">
            <w:pPr>
              <w:pStyle w:val="TAL"/>
              <w:rPr>
                <w:snapToGrid w:val="0"/>
                <w:sz w:val="16"/>
                <w:szCs w:val="16"/>
                <w:lang w:val="en-AU"/>
              </w:rPr>
            </w:pPr>
            <w:r w:rsidRPr="00DA5B33">
              <w:rPr>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Pr="00DA5B33" w:rsidRDefault="008413F6" w:rsidP="00DA5B33">
            <w:pPr>
              <w:pStyle w:val="TAC"/>
              <w:rPr>
                <w:sz w:val="16"/>
                <w:szCs w:val="16"/>
              </w:rPr>
            </w:pPr>
            <w:r w:rsidRPr="00DA5B33">
              <w:rPr>
                <w:sz w:val="16"/>
                <w:szCs w:val="16"/>
              </w:rPr>
              <w:t>18.2.0</w:t>
            </w:r>
          </w:p>
        </w:tc>
      </w:tr>
      <w:tr w:rsidR="006A06E8" w14:paraId="79CA593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Pr="00DA5B33" w:rsidRDefault="006A06E8"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Pr="00DA5B33" w:rsidRDefault="006A06E8"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Pr="00DA5B33" w:rsidRDefault="006A06E8" w:rsidP="00DA5B33">
            <w:pPr>
              <w:pStyle w:val="TAC"/>
              <w:rPr>
                <w:sz w:val="16"/>
                <w:szCs w:val="16"/>
              </w:rPr>
            </w:pPr>
            <w:r w:rsidRPr="00DA5B33">
              <w:rPr>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Pr="00DA5B33" w:rsidRDefault="006A06E8" w:rsidP="00DA5B33">
            <w:pPr>
              <w:pStyle w:val="TAL"/>
              <w:rPr>
                <w:sz w:val="16"/>
                <w:szCs w:val="16"/>
              </w:rPr>
            </w:pPr>
            <w:r w:rsidRPr="00DA5B33">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Pr="00DA5B33" w:rsidRDefault="006A06E8"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Pr="00DA5B33" w:rsidRDefault="006A06E8"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Pr="00DA5B33" w:rsidRDefault="006A06E8" w:rsidP="00DA5B33">
            <w:pPr>
              <w:pStyle w:val="TAL"/>
              <w:rPr>
                <w:snapToGrid w:val="0"/>
                <w:sz w:val="16"/>
                <w:szCs w:val="16"/>
                <w:lang w:val="en-AU"/>
              </w:rPr>
            </w:pPr>
            <w:r w:rsidRPr="00DA5B33">
              <w:rPr>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Pr="00DA5B33" w:rsidRDefault="006A06E8" w:rsidP="00DA5B33">
            <w:pPr>
              <w:pStyle w:val="TAC"/>
              <w:rPr>
                <w:sz w:val="16"/>
                <w:szCs w:val="16"/>
              </w:rPr>
            </w:pPr>
            <w:r w:rsidRPr="00DA5B33">
              <w:rPr>
                <w:sz w:val="16"/>
                <w:szCs w:val="16"/>
              </w:rPr>
              <w:t>18.2.0</w:t>
            </w:r>
          </w:p>
        </w:tc>
      </w:tr>
      <w:tr w:rsidR="00261EE1" w14:paraId="1F2CAE6F"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Pr="00DA5B33" w:rsidRDefault="00261EE1"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Pr="00DA5B33" w:rsidRDefault="00261EE1"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Pr="00DA5B33" w:rsidRDefault="00261EE1" w:rsidP="00DA5B33">
            <w:pPr>
              <w:pStyle w:val="TAC"/>
              <w:rPr>
                <w:sz w:val="16"/>
                <w:szCs w:val="16"/>
              </w:rPr>
            </w:pPr>
            <w:r w:rsidRPr="00DA5B33">
              <w:rPr>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Pr="00DA5B33" w:rsidRDefault="00261EE1" w:rsidP="00DA5B33">
            <w:pPr>
              <w:pStyle w:val="TAL"/>
              <w:rPr>
                <w:sz w:val="16"/>
                <w:szCs w:val="16"/>
              </w:rPr>
            </w:pPr>
            <w:r w:rsidRPr="00DA5B33">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Pr="00DA5B33" w:rsidRDefault="00261EE1" w:rsidP="00DA5B33">
            <w:pPr>
              <w:pStyle w:val="TAR"/>
              <w:rPr>
                <w:sz w:val="16"/>
                <w:szCs w:val="16"/>
              </w:rPr>
            </w:pPr>
            <w:r w:rsidRPr="00DA5B3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Pr="00DA5B33" w:rsidRDefault="00261EE1"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Pr="00DA5B33" w:rsidRDefault="00261EE1" w:rsidP="00DA5B33">
            <w:pPr>
              <w:pStyle w:val="TAL"/>
              <w:rPr>
                <w:snapToGrid w:val="0"/>
                <w:sz w:val="16"/>
                <w:szCs w:val="16"/>
                <w:lang w:val="en-AU"/>
              </w:rPr>
            </w:pPr>
            <w:r w:rsidRPr="00DA5B33">
              <w:rPr>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Pr="00DA5B33" w:rsidRDefault="00261EE1" w:rsidP="00DA5B33">
            <w:pPr>
              <w:pStyle w:val="TAC"/>
              <w:rPr>
                <w:sz w:val="16"/>
                <w:szCs w:val="16"/>
              </w:rPr>
            </w:pPr>
            <w:r w:rsidRPr="00DA5B33">
              <w:rPr>
                <w:sz w:val="16"/>
                <w:szCs w:val="16"/>
              </w:rPr>
              <w:t>18.2.0</w:t>
            </w:r>
          </w:p>
        </w:tc>
      </w:tr>
      <w:tr w:rsidR="00C60E2D" w:rsidRPr="00ED606E" w14:paraId="4A8EE605"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DA5B33" w:rsidRDefault="00681B9E" w:rsidP="00DA5B33">
            <w:pPr>
              <w:pStyle w:val="TAC"/>
              <w:rPr>
                <w:sz w:val="16"/>
                <w:szCs w:val="16"/>
              </w:rPr>
            </w:pPr>
            <w:r w:rsidRPr="00DA5B3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DA5B33" w:rsidRDefault="00681B9E" w:rsidP="00DA5B33">
            <w:pPr>
              <w:pStyle w:val="TAC"/>
              <w:rPr>
                <w:sz w:val="16"/>
                <w:szCs w:val="16"/>
              </w:rPr>
            </w:pPr>
            <w:r w:rsidRPr="00DA5B3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DA5B33" w:rsidRDefault="00E56545" w:rsidP="00DA5B33">
            <w:pPr>
              <w:pStyle w:val="TAC"/>
              <w:rPr>
                <w:sz w:val="16"/>
                <w:szCs w:val="16"/>
              </w:rPr>
            </w:pPr>
            <w:r w:rsidRPr="00DA5B33">
              <w:rPr>
                <w:sz w:val="16"/>
                <w:szCs w:val="16"/>
              </w:rPr>
              <w:t>CP-233183</w:t>
            </w:r>
          </w:p>
          <w:p w14:paraId="7F5FF07A" w14:textId="77777777" w:rsidR="00C60E2D" w:rsidRPr="00DA5B33" w:rsidRDefault="00C60E2D"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DA5B33" w:rsidRDefault="00681B9E" w:rsidP="00DA5B33">
            <w:pPr>
              <w:pStyle w:val="TAL"/>
              <w:rPr>
                <w:sz w:val="16"/>
                <w:szCs w:val="16"/>
              </w:rPr>
            </w:pPr>
            <w:r w:rsidRPr="00DA5B33">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DA5B33" w:rsidRDefault="00681B9E"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DA5B33" w:rsidRDefault="00681B9E"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DA5B33" w:rsidRDefault="00681B9E" w:rsidP="00DA5B33">
            <w:pPr>
              <w:pStyle w:val="TAL"/>
              <w:rPr>
                <w:snapToGrid w:val="0"/>
                <w:sz w:val="16"/>
                <w:szCs w:val="16"/>
                <w:lang w:val="en-AU"/>
              </w:rPr>
            </w:pPr>
            <w:r w:rsidRPr="00DA5B33">
              <w:rPr>
                <w:snapToGrid w:val="0"/>
                <w:sz w:val="16"/>
                <w:szCs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DA5B33" w:rsidRDefault="00681B9E" w:rsidP="00DA5B33">
            <w:pPr>
              <w:pStyle w:val="TAC"/>
              <w:rPr>
                <w:sz w:val="16"/>
                <w:szCs w:val="16"/>
              </w:rPr>
            </w:pPr>
            <w:r w:rsidRPr="00DA5B33">
              <w:rPr>
                <w:sz w:val="16"/>
                <w:szCs w:val="16"/>
              </w:rPr>
              <w:t>18.3.0</w:t>
            </w:r>
          </w:p>
        </w:tc>
      </w:tr>
      <w:tr w:rsidR="00BB4A46" w:rsidRPr="00ED606E" w14:paraId="642CC41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DA5B33" w:rsidRDefault="00EF09C7" w:rsidP="00DA5B33">
            <w:pPr>
              <w:pStyle w:val="TAC"/>
              <w:rPr>
                <w:sz w:val="16"/>
                <w:szCs w:val="16"/>
              </w:rPr>
            </w:pPr>
            <w:r w:rsidRPr="00DA5B3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DA5B33" w:rsidRDefault="00EF09C7" w:rsidP="00DA5B33">
            <w:pPr>
              <w:pStyle w:val="TAC"/>
              <w:rPr>
                <w:sz w:val="16"/>
                <w:szCs w:val="16"/>
              </w:rPr>
            </w:pPr>
            <w:r w:rsidRPr="00DA5B3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DA5B33" w:rsidRDefault="00AF6A39" w:rsidP="00DA5B33">
            <w:pPr>
              <w:pStyle w:val="TAC"/>
              <w:rPr>
                <w:sz w:val="16"/>
                <w:szCs w:val="16"/>
              </w:rPr>
            </w:pPr>
            <w:r w:rsidRPr="00DA5B33">
              <w:rPr>
                <w:sz w:val="16"/>
                <w:szCs w:val="16"/>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DA5B33" w:rsidRDefault="00EF09C7" w:rsidP="00DA5B33">
            <w:pPr>
              <w:pStyle w:val="TAL"/>
              <w:rPr>
                <w:sz w:val="16"/>
                <w:szCs w:val="16"/>
              </w:rPr>
            </w:pPr>
            <w:r w:rsidRPr="00DA5B33">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DA5B33" w:rsidRDefault="00EF09C7"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DA5B33" w:rsidRDefault="00EF09C7"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DA5B33" w:rsidRDefault="00EF09C7" w:rsidP="00DA5B33">
            <w:pPr>
              <w:pStyle w:val="TAL"/>
              <w:rPr>
                <w:snapToGrid w:val="0"/>
                <w:sz w:val="16"/>
                <w:szCs w:val="16"/>
                <w:lang w:val="en-AU"/>
              </w:rPr>
            </w:pPr>
            <w:r w:rsidRPr="00DA5B33">
              <w:rPr>
                <w:snapToGrid w:val="0"/>
                <w:sz w:val="16"/>
                <w:szCs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DA5B33" w:rsidRDefault="00EF09C7" w:rsidP="00DA5B33">
            <w:pPr>
              <w:pStyle w:val="TAC"/>
              <w:rPr>
                <w:sz w:val="16"/>
                <w:szCs w:val="16"/>
              </w:rPr>
            </w:pPr>
            <w:r w:rsidRPr="00DA5B33">
              <w:rPr>
                <w:sz w:val="16"/>
                <w:szCs w:val="16"/>
              </w:rPr>
              <w:t>18.3.0</w:t>
            </w:r>
          </w:p>
        </w:tc>
      </w:tr>
      <w:tr w:rsidR="004010F6" w:rsidRPr="00ED606E" w14:paraId="69ECAC3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DA5B33" w:rsidRDefault="00BA15E3" w:rsidP="00DA5B33">
            <w:pPr>
              <w:pStyle w:val="TAC"/>
              <w:rPr>
                <w:sz w:val="16"/>
                <w:szCs w:val="16"/>
              </w:rPr>
            </w:pPr>
            <w:r w:rsidRPr="00DA5B3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DA5B33" w:rsidRDefault="00BA15E3" w:rsidP="00DA5B33">
            <w:pPr>
              <w:pStyle w:val="TAC"/>
              <w:rPr>
                <w:sz w:val="16"/>
                <w:szCs w:val="16"/>
              </w:rPr>
            </w:pPr>
            <w:r w:rsidRPr="00DA5B3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DA5B33" w:rsidRDefault="00560ECD" w:rsidP="00DA5B33">
            <w:pPr>
              <w:pStyle w:val="TAC"/>
              <w:rPr>
                <w:sz w:val="16"/>
                <w:szCs w:val="16"/>
              </w:rPr>
            </w:pPr>
            <w:r w:rsidRPr="00DA5B33">
              <w:rPr>
                <w:sz w:val="16"/>
                <w:szCs w:val="16"/>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DA5B33" w:rsidRDefault="00BA15E3" w:rsidP="00DA5B33">
            <w:pPr>
              <w:pStyle w:val="TAL"/>
              <w:rPr>
                <w:sz w:val="16"/>
                <w:szCs w:val="16"/>
              </w:rPr>
            </w:pPr>
            <w:r w:rsidRPr="00DA5B33">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DA5B33" w:rsidRDefault="00BA15E3"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DA5B33" w:rsidRDefault="00BA15E3"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DA5B33" w:rsidRDefault="00BA15E3" w:rsidP="00DA5B33">
            <w:pPr>
              <w:pStyle w:val="TAL"/>
              <w:rPr>
                <w:snapToGrid w:val="0"/>
                <w:sz w:val="16"/>
                <w:szCs w:val="16"/>
                <w:lang w:val="en-AU"/>
              </w:rPr>
            </w:pPr>
            <w:r w:rsidRPr="00DA5B33">
              <w:rPr>
                <w:snapToGrid w:val="0"/>
                <w:sz w:val="16"/>
                <w:szCs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DA5B33" w:rsidRDefault="00BA15E3" w:rsidP="00DA5B33">
            <w:pPr>
              <w:pStyle w:val="TAC"/>
              <w:rPr>
                <w:sz w:val="16"/>
                <w:szCs w:val="16"/>
              </w:rPr>
            </w:pPr>
            <w:r w:rsidRPr="00DA5B33">
              <w:rPr>
                <w:sz w:val="16"/>
                <w:szCs w:val="16"/>
              </w:rPr>
              <w:t>18.3.0</w:t>
            </w:r>
          </w:p>
        </w:tc>
      </w:tr>
      <w:tr w:rsidR="00461624" w:rsidRPr="00ED606E" w14:paraId="3E33483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DA5B33" w:rsidRDefault="00461624"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DA5B33" w:rsidRDefault="00461624"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DA5B33" w:rsidRDefault="00461624" w:rsidP="00DA5B33">
            <w:pPr>
              <w:pStyle w:val="TAC"/>
              <w:rPr>
                <w:sz w:val="16"/>
                <w:szCs w:val="16"/>
              </w:rPr>
            </w:pPr>
            <w:r w:rsidRPr="00DA5B33">
              <w:rPr>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DA5B33" w:rsidRDefault="00461624" w:rsidP="00DA5B33">
            <w:pPr>
              <w:pStyle w:val="TAL"/>
              <w:rPr>
                <w:sz w:val="16"/>
                <w:szCs w:val="16"/>
              </w:rPr>
            </w:pPr>
            <w:r w:rsidRPr="00DA5B33">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DA5B33" w:rsidRDefault="00461624"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DA5B33" w:rsidRDefault="00461624"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DA5B33" w:rsidRDefault="00461624" w:rsidP="00DA5B33">
            <w:pPr>
              <w:pStyle w:val="TAL"/>
              <w:rPr>
                <w:snapToGrid w:val="0"/>
                <w:sz w:val="16"/>
                <w:szCs w:val="16"/>
                <w:lang w:val="en-AU"/>
              </w:rPr>
            </w:pPr>
            <w:r w:rsidRPr="00DA5B33">
              <w:rPr>
                <w:snapToGrid w:val="0"/>
                <w:sz w:val="16"/>
                <w:szCs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DA5B33" w:rsidRDefault="00461624" w:rsidP="00DA5B33">
            <w:pPr>
              <w:pStyle w:val="TAC"/>
              <w:rPr>
                <w:sz w:val="16"/>
                <w:szCs w:val="16"/>
              </w:rPr>
            </w:pPr>
            <w:r w:rsidRPr="00DA5B33">
              <w:rPr>
                <w:sz w:val="16"/>
                <w:szCs w:val="16"/>
              </w:rPr>
              <w:t>18.4.0</w:t>
            </w:r>
          </w:p>
        </w:tc>
      </w:tr>
      <w:tr w:rsidR="002A7360" w:rsidRPr="00ED606E" w14:paraId="03ECC7C2"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Pr="00DA5B33" w:rsidRDefault="002A7360"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Pr="00DA5B33" w:rsidRDefault="002A7360"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Pr="00DA5B33" w:rsidRDefault="002A7360" w:rsidP="00DA5B33">
            <w:pPr>
              <w:pStyle w:val="TAC"/>
              <w:rPr>
                <w:sz w:val="16"/>
                <w:szCs w:val="16"/>
              </w:rPr>
            </w:pPr>
            <w:r w:rsidRPr="00DA5B33">
              <w:rPr>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Pr="00DA5B33" w:rsidRDefault="002A7360" w:rsidP="00DA5B33">
            <w:pPr>
              <w:pStyle w:val="TAL"/>
              <w:rPr>
                <w:sz w:val="16"/>
                <w:szCs w:val="16"/>
              </w:rPr>
            </w:pPr>
            <w:r w:rsidRPr="00DA5B33">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Pr="00DA5B33" w:rsidRDefault="002A7360"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Pr="00DA5B33" w:rsidRDefault="002A7360"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Pr="00DA5B33" w:rsidRDefault="002A7360" w:rsidP="00DA5B33">
            <w:pPr>
              <w:pStyle w:val="TAL"/>
              <w:rPr>
                <w:snapToGrid w:val="0"/>
                <w:sz w:val="16"/>
                <w:szCs w:val="16"/>
                <w:lang w:val="en-AU"/>
              </w:rPr>
            </w:pPr>
            <w:r w:rsidRPr="00DA5B33">
              <w:rPr>
                <w:snapToGrid w:val="0"/>
                <w:sz w:val="16"/>
                <w:szCs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Pr="00DA5B33" w:rsidRDefault="002A7360" w:rsidP="00DA5B33">
            <w:pPr>
              <w:pStyle w:val="TAC"/>
              <w:rPr>
                <w:sz w:val="16"/>
                <w:szCs w:val="16"/>
              </w:rPr>
            </w:pPr>
            <w:r w:rsidRPr="00DA5B33">
              <w:rPr>
                <w:sz w:val="16"/>
                <w:szCs w:val="16"/>
              </w:rPr>
              <w:t>18.4.0</w:t>
            </w:r>
          </w:p>
        </w:tc>
      </w:tr>
      <w:tr w:rsidR="008241D0" w:rsidRPr="00ED606E" w14:paraId="5B339F81"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Pr="00DA5B33" w:rsidRDefault="008241D0"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Pr="00DA5B33" w:rsidRDefault="008241D0"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Pr="00DA5B33" w:rsidRDefault="008241D0" w:rsidP="00DA5B33">
            <w:pPr>
              <w:pStyle w:val="TAC"/>
              <w:rPr>
                <w:sz w:val="16"/>
                <w:szCs w:val="16"/>
              </w:rPr>
            </w:pPr>
            <w:r w:rsidRPr="00DA5B33">
              <w:rPr>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Pr="00DA5B33" w:rsidRDefault="008241D0" w:rsidP="00DA5B33">
            <w:pPr>
              <w:pStyle w:val="TAL"/>
              <w:rPr>
                <w:sz w:val="16"/>
                <w:szCs w:val="16"/>
              </w:rPr>
            </w:pPr>
            <w:r w:rsidRPr="00DA5B33">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Pr="00DA5B33" w:rsidRDefault="008241D0"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Pr="00DA5B33" w:rsidRDefault="008241D0"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Pr="00DA5B33" w:rsidRDefault="008241D0" w:rsidP="00DA5B33">
            <w:pPr>
              <w:pStyle w:val="TAL"/>
              <w:rPr>
                <w:snapToGrid w:val="0"/>
                <w:sz w:val="16"/>
                <w:szCs w:val="16"/>
                <w:lang w:val="en-AU"/>
              </w:rPr>
            </w:pPr>
            <w:r w:rsidRPr="00DA5B33">
              <w:rPr>
                <w:snapToGrid w:val="0"/>
                <w:sz w:val="16"/>
                <w:szCs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Pr="00DA5B33" w:rsidRDefault="008241D0" w:rsidP="00DA5B33">
            <w:pPr>
              <w:pStyle w:val="TAC"/>
              <w:rPr>
                <w:sz w:val="16"/>
                <w:szCs w:val="16"/>
              </w:rPr>
            </w:pPr>
            <w:r w:rsidRPr="00DA5B33">
              <w:rPr>
                <w:sz w:val="16"/>
                <w:szCs w:val="16"/>
              </w:rPr>
              <w:t>18.4.0</w:t>
            </w:r>
          </w:p>
        </w:tc>
      </w:tr>
      <w:tr w:rsidR="00D514B6" w:rsidRPr="00ED606E" w14:paraId="5D1CA4F1"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Pr="00DA5B33" w:rsidRDefault="00D514B6"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Pr="00DA5B33" w:rsidRDefault="00D514B6"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Pr="00DA5B33" w:rsidRDefault="00D514B6" w:rsidP="00DA5B33">
            <w:pPr>
              <w:pStyle w:val="TAC"/>
              <w:rPr>
                <w:sz w:val="16"/>
                <w:szCs w:val="16"/>
              </w:rPr>
            </w:pPr>
            <w:r w:rsidRPr="00DA5B33">
              <w:rPr>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Pr="00DA5B33" w:rsidRDefault="00D514B6" w:rsidP="00DA5B33">
            <w:pPr>
              <w:pStyle w:val="TAL"/>
              <w:rPr>
                <w:sz w:val="16"/>
                <w:szCs w:val="16"/>
              </w:rPr>
            </w:pPr>
            <w:r w:rsidRPr="00DA5B33">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Pr="00DA5B33" w:rsidRDefault="00D514B6"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Pr="00DA5B33" w:rsidRDefault="00D514B6"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Pr="00DA5B33" w:rsidRDefault="00D514B6" w:rsidP="00DA5B33">
            <w:pPr>
              <w:pStyle w:val="TAL"/>
              <w:rPr>
                <w:snapToGrid w:val="0"/>
                <w:sz w:val="16"/>
                <w:szCs w:val="16"/>
                <w:lang w:val="en-AU"/>
              </w:rPr>
            </w:pPr>
            <w:r w:rsidRPr="00DA5B33">
              <w:rPr>
                <w:snapToGrid w:val="0"/>
                <w:sz w:val="16"/>
                <w:szCs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Pr="00DA5B33" w:rsidRDefault="00D514B6" w:rsidP="00DA5B33">
            <w:pPr>
              <w:pStyle w:val="TAC"/>
              <w:rPr>
                <w:sz w:val="16"/>
                <w:szCs w:val="16"/>
              </w:rPr>
            </w:pPr>
            <w:r w:rsidRPr="00DA5B33">
              <w:rPr>
                <w:sz w:val="16"/>
                <w:szCs w:val="16"/>
              </w:rPr>
              <w:t>18.4.0</w:t>
            </w:r>
          </w:p>
        </w:tc>
      </w:tr>
      <w:tr w:rsidR="00D26BEA" w:rsidRPr="00ED606E" w14:paraId="56B6918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Pr="00DA5B33" w:rsidRDefault="00D26BEA"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Pr="00DA5B33" w:rsidRDefault="00D26BEA"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Pr="00DA5B33" w:rsidRDefault="00D26BEA" w:rsidP="00DA5B33">
            <w:pPr>
              <w:pStyle w:val="TAC"/>
              <w:rPr>
                <w:sz w:val="16"/>
                <w:szCs w:val="16"/>
              </w:rPr>
            </w:pPr>
            <w:r w:rsidRPr="00DA5B33">
              <w:rPr>
                <w:sz w:val="16"/>
                <w:szCs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Pr="00DA5B33" w:rsidRDefault="00D26BEA" w:rsidP="00DA5B33">
            <w:pPr>
              <w:pStyle w:val="TAL"/>
              <w:rPr>
                <w:sz w:val="16"/>
                <w:szCs w:val="16"/>
              </w:rPr>
            </w:pPr>
            <w:r w:rsidRPr="00DA5B33">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Pr="00DA5B33" w:rsidRDefault="00D26BEA"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Pr="00DA5B33" w:rsidRDefault="00D26BEA"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Pr="00DA5B33" w:rsidRDefault="00D26BEA" w:rsidP="00DA5B33">
            <w:pPr>
              <w:pStyle w:val="TAL"/>
              <w:rPr>
                <w:snapToGrid w:val="0"/>
                <w:sz w:val="16"/>
                <w:szCs w:val="16"/>
                <w:lang w:val="en-AU"/>
              </w:rPr>
            </w:pPr>
            <w:r w:rsidRPr="00DA5B33">
              <w:rPr>
                <w:snapToGrid w:val="0"/>
                <w:sz w:val="16"/>
                <w:szCs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Pr="00DA5B33" w:rsidRDefault="00D26BEA" w:rsidP="00DA5B33">
            <w:pPr>
              <w:pStyle w:val="TAC"/>
              <w:rPr>
                <w:sz w:val="16"/>
                <w:szCs w:val="16"/>
              </w:rPr>
            </w:pPr>
            <w:r w:rsidRPr="00DA5B33">
              <w:rPr>
                <w:sz w:val="16"/>
                <w:szCs w:val="16"/>
              </w:rPr>
              <w:t>18.4.0</w:t>
            </w:r>
          </w:p>
        </w:tc>
      </w:tr>
      <w:tr w:rsidR="00CB7E1C" w:rsidRPr="00ED606E" w14:paraId="7A9A0F87"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Pr="00DA5B33" w:rsidRDefault="00CB7E1C" w:rsidP="00DA5B33">
            <w:pPr>
              <w:pStyle w:val="TAC"/>
              <w:rPr>
                <w:sz w:val="16"/>
                <w:szCs w:val="16"/>
              </w:rPr>
            </w:pPr>
            <w:r w:rsidRPr="00DA5B3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Pr="00DA5B33" w:rsidRDefault="00CB7E1C" w:rsidP="00DA5B33">
            <w:pPr>
              <w:pStyle w:val="TAC"/>
              <w:rPr>
                <w:sz w:val="16"/>
                <w:szCs w:val="16"/>
              </w:rPr>
            </w:pPr>
            <w:r w:rsidRPr="00DA5B3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Pr="00DA5B33" w:rsidRDefault="00CB7E1C" w:rsidP="00DA5B33">
            <w:pPr>
              <w:pStyle w:val="TAC"/>
              <w:rPr>
                <w:sz w:val="16"/>
                <w:szCs w:val="16"/>
              </w:rPr>
            </w:pPr>
            <w:r w:rsidRPr="00DA5B33">
              <w:rPr>
                <w:sz w:val="16"/>
                <w:szCs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Pr="00DA5B33" w:rsidRDefault="00CB7E1C" w:rsidP="00DA5B33">
            <w:pPr>
              <w:pStyle w:val="TAL"/>
              <w:rPr>
                <w:sz w:val="16"/>
                <w:szCs w:val="16"/>
              </w:rPr>
            </w:pPr>
            <w:r w:rsidRPr="00DA5B33">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Pr="00DA5B33" w:rsidRDefault="00CB7E1C"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Pr="00DA5B33" w:rsidRDefault="00CB7E1C"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Pr="00DA5B33" w:rsidRDefault="00CB7E1C" w:rsidP="00DA5B33">
            <w:pPr>
              <w:pStyle w:val="TAL"/>
              <w:rPr>
                <w:snapToGrid w:val="0"/>
                <w:sz w:val="16"/>
                <w:szCs w:val="16"/>
                <w:lang w:val="en-AU"/>
              </w:rPr>
            </w:pPr>
            <w:r w:rsidRPr="00DA5B33">
              <w:rPr>
                <w:snapToGrid w:val="0"/>
                <w:sz w:val="16"/>
                <w:szCs w:val="16"/>
                <w:lang w:val="en-AU"/>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Pr="00DA5B33" w:rsidRDefault="00CB7E1C" w:rsidP="00DA5B33">
            <w:pPr>
              <w:pStyle w:val="TAC"/>
              <w:rPr>
                <w:sz w:val="16"/>
                <w:szCs w:val="16"/>
              </w:rPr>
            </w:pPr>
            <w:r w:rsidRPr="00DA5B33">
              <w:rPr>
                <w:sz w:val="16"/>
                <w:szCs w:val="16"/>
              </w:rPr>
              <w:t>18.5.0</w:t>
            </w:r>
          </w:p>
        </w:tc>
      </w:tr>
      <w:tr w:rsidR="00611E79" w:rsidRPr="00ED606E" w14:paraId="287D7A3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Pr="00DA5B33" w:rsidRDefault="00611E79" w:rsidP="00DA5B33">
            <w:pPr>
              <w:pStyle w:val="TAC"/>
              <w:rPr>
                <w:sz w:val="16"/>
                <w:szCs w:val="16"/>
              </w:rPr>
            </w:pPr>
            <w:r w:rsidRPr="00DA5B3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Pr="00DA5B33" w:rsidRDefault="00611E79" w:rsidP="00DA5B33">
            <w:pPr>
              <w:pStyle w:val="TAC"/>
              <w:rPr>
                <w:sz w:val="16"/>
                <w:szCs w:val="16"/>
              </w:rPr>
            </w:pPr>
            <w:r w:rsidRPr="00DA5B3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25CC6" w14:textId="77777777" w:rsidR="00611E79" w:rsidRPr="00DA5B33" w:rsidRDefault="00611E79" w:rsidP="00DA5B33">
            <w:pPr>
              <w:pStyle w:val="TAC"/>
              <w:rPr>
                <w:sz w:val="16"/>
                <w:szCs w:val="16"/>
              </w:rPr>
            </w:pPr>
            <w:r w:rsidRPr="00DA5B33">
              <w:rPr>
                <w:sz w:val="16"/>
                <w:szCs w:val="16"/>
              </w:rPr>
              <w:t>CP-241195</w:t>
            </w:r>
          </w:p>
          <w:p w14:paraId="69CA12EE" w14:textId="77777777" w:rsidR="00611E79" w:rsidRPr="00DA5B33" w:rsidRDefault="00611E79"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Pr="00DA5B33" w:rsidRDefault="00611E79" w:rsidP="00DA5B33">
            <w:pPr>
              <w:pStyle w:val="TAL"/>
              <w:rPr>
                <w:sz w:val="16"/>
                <w:szCs w:val="16"/>
              </w:rPr>
            </w:pPr>
            <w:r w:rsidRPr="00DA5B33">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Pr="00DA5B33" w:rsidRDefault="00611E79"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Pr="00DA5B33" w:rsidRDefault="00611E79"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Pr="00DA5B33" w:rsidRDefault="00611E79" w:rsidP="00DA5B33">
            <w:pPr>
              <w:pStyle w:val="TAL"/>
              <w:rPr>
                <w:snapToGrid w:val="0"/>
                <w:sz w:val="16"/>
                <w:szCs w:val="16"/>
                <w:lang w:val="en-AU"/>
              </w:rPr>
            </w:pPr>
            <w:r w:rsidRPr="00DA5B33">
              <w:rPr>
                <w:snapToGrid w:val="0"/>
                <w:sz w:val="16"/>
                <w:szCs w:val="16"/>
                <w:lang w:val="en-AU"/>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Pr="00DA5B33" w:rsidRDefault="00611E79" w:rsidP="00DA5B33">
            <w:pPr>
              <w:pStyle w:val="TAC"/>
              <w:rPr>
                <w:sz w:val="16"/>
                <w:szCs w:val="16"/>
              </w:rPr>
            </w:pPr>
            <w:r w:rsidRPr="00DA5B33">
              <w:rPr>
                <w:sz w:val="16"/>
                <w:szCs w:val="16"/>
              </w:rPr>
              <w:t>18.5.0</w:t>
            </w:r>
          </w:p>
        </w:tc>
      </w:tr>
      <w:tr w:rsidR="00765666" w:rsidRPr="00ED606E" w14:paraId="3087B2C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Pr="00DA5B33" w:rsidRDefault="00765666" w:rsidP="00DA5B33">
            <w:pPr>
              <w:pStyle w:val="TAC"/>
              <w:rPr>
                <w:sz w:val="16"/>
                <w:szCs w:val="16"/>
              </w:rPr>
            </w:pPr>
            <w:r w:rsidRPr="00DA5B3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Pr="00DA5B33" w:rsidRDefault="00765666" w:rsidP="00DA5B33">
            <w:pPr>
              <w:pStyle w:val="TAC"/>
              <w:rPr>
                <w:sz w:val="16"/>
                <w:szCs w:val="16"/>
              </w:rPr>
            </w:pPr>
            <w:r w:rsidRPr="00DA5B3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Pr="00DA5B33" w:rsidRDefault="00765666" w:rsidP="00DA5B33">
            <w:pPr>
              <w:pStyle w:val="TAC"/>
              <w:rPr>
                <w:sz w:val="16"/>
                <w:szCs w:val="16"/>
              </w:rPr>
            </w:pPr>
            <w:r w:rsidRPr="00DA5B33">
              <w:rPr>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Pr="00DA5B33" w:rsidRDefault="00765666" w:rsidP="00DA5B33">
            <w:pPr>
              <w:pStyle w:val="TAL"/>
              <w:rPr>
                <w:sz w:val="16"/>
                <w:szCs w:val="16"/>
              </w:rPr>
            </w:pPr>
            <w:r w:rsidRPr="00DA5B33">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Pr="00DA5B33" w:rsidRDefault="00765666"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Pr="00DA5B33" w:rsidRDefault="00765666" w:rsidP="00DA5B33">
            <w:pPr>
              <w:pStyle w:val="TAC"/>
              <w:rPr>
                <w:sz w:val="16"/>
                <w:szCs w:val="16"/>
              </w:rPr>
            </w:pPr>
            <w:r w:rsidRPr="00DA5B33">
              <w:rPr>
                <w:sz w:val="16"/>
                <w:szCs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Pr="00DA5B33" w:rsidRDefault="00765666" w:rsidP="00DA5B33">
            <w:pPr>
              <w:pStyle w:val="TAL"/>
              <w:rPr>
                <w:snapToGrid w:val="0"/>
                <w:sz w:val="16"/>
                <w:szCs w:val="16"/>
                <w:lang w:val="en-AU"/>
              </w:rPr>
            </w:pPr>
            <w:r w:rsidRPr="00DA5B33">
              <w:rPr>
                <w:snapToGrid w:val="0"/>
                <w:sz w:val="16"/>
                <w:szCs w:val="16"/>
                <w:lang w:val="en-AU"/>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Pr="00DA5B33" w:rsidRDefault="00765666" w:rsidP="00DA5B33">
            <w:pPr>
              <w:pStyle w:val="TAC"/>
              <w:rPr>
                <w:sz w:val="16"/>
                <w:szCs w:val="16"/>
              </w:rPr>
            </w:pPr>
            <w:r w:rsidRPr="00DA5B33">
              <w:rPr>
                <w:sz w:val="16"/>
                <w:szCs w:val="16"/>
              </w:rPr>
              <w:t>18.5.0</w:t>
            </w:r>
          </w:p>
        </w:tc>
      </w:tr>
      <w:tr w:rsidR="001245B3" w:rsidRPr="00ED606E" w14:paraId="70A445C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FD617" w14:textId="6915ED9C" w:rsidR="001245B3" w:rsidRPr="00DA5B33" w:rsidRDefault="001245B3" w:rsidP="00DA5B33">
            <w:pPr>
              <w:pStyle w:val="TAC"/>
              <w:rPr>
                <w:sz w:val="16"/>
                <w:szCs w:val="16"/>
              </w:rPr>
            </w:pPr>
            <w:r w:rsidRPr="00DA5B3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05C7" w14:textId="09495F81" w:rsidR="001245B3" w:rsidRPr="00DA5B33" w:rsidRDefault="001245B3" w:rsidP="00DA5B33">
            <w:pPr>
              <w:pStyle w:val="TAC"/>
              <w:rPr>
                <w:sz w:val="16"/>
                <w:szCs w:val="16"/>
              </w:rPr>
            </w:pPr>
            <w:r w:rsidRPr="00DA5B33">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B5976" w14:textId="73547851" w:rsidR="001245B3" w:rsidRPr="00DA5B33" w:rsidRDefault="001245B3" w:rsidP="00DA5B33">
            <w:pPr>
              <w:pStyle w:val="TAC"/>
              <w:rPr>
                <w:sz w:val="16"/>
                <w:szCs w:val="16"/>
                <w:u w:val="single"/>
              </w:rPr>
            </w:pPr>
            <w:r w:rsidRPr="00DA5B33">
              <w:rPr>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41096" w14:textId="5EE18591" w:rsidR="001245B3" w:rsidRPr="00DA5B33" w:rsidRDefault="001245B3" w:rsidP="00DA5B33">
            <w:pPr>
              <w:pStyle w:val="TAL"/>
              <w:rPr>
                <w:sz w:val="16"/>
                <w:szCs w:val="16"/>
              </w:rPr>
            </w:pPr>
            <w:r w:rsidRPr="00DA5B33">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2C3" w14:textId="0CCE043D" w:rsidR="001245B3" w:rsidRPr="00DA5B33" w:rsidRDefault="001245B3" w:rsidP="00DA5B33">
            <w:pPr>
              <w:pStyle w:val="TAR"/>
              <w:rPr>
                <w:sz w:val="16"/>
                <w:szCs w:val="16"/>
              </w:rPr>
            </w:pPr>
            <w:r w:rsidRPr="00DA5B3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DC7D" w14:textId="5685559A" w:rsidR="001245B3" w:rsidRPr="00DA5B33" w:rsidRDefault="001245B3"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AFA8598" w14:textId="5431CCAF" w:rsidR="001245B3" w:rsidRPr="00DA5B33" w:rsidRDefault="001245B3" w:rsidP="00DA5B33">
            <w:pPr>
              <w:pStyle w:val="TAL"/>
              <w:rPr>
                <w:snapToGrid w:val="0"/>
                <w:sz w:val="16"/>
                <w:szCs w:val="16"/>
                <w:lang w:val="en-AU"/>
              </w:rPr>
            </w:pPr>
            <w:r w:rsidRPr="00DA5B33">
              <w:rPr>
                <w:snapToGrid w:val="0"/>
                <w:sz w:val="16"/>
                <w:szCs w:val="16"/>
                <w:lang w:val="en-AU"/>
              </w:rPr>
              <w:t>Correction to data semantics and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3FE6C" w14:textId="15864A51" w:rsidR="001245B3" w:rsidRPr="00DA5B33" w:rsidRDefault="001245B3" w:rsidP="00DA5B33">
            <w:pPr>
              <w:pStyle w:val="TAC"/>
              <w:rPr>
                <w:sz w:val="16"/>
                <w:szCs w:val="16"/>
              </w:rPr>
            </w:pPr>
            <w:r w:rsidRPr="00DA5B33">
              <w:rPr>
                <w:sz w:val="16"/>
                <w:szCs w:val="16"/>
              </w:rPr>
              <w:t>18.6.0</w:t>
            </w:r>
          </w:p>
        </w:tc>
      </w:tr>
      <w:tr w:rsidR="008F2498" w:rsidRPr="00ED606E" w14:paraId="05F2FE3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1581" w14:textId="56104BCA" w:rsidR="008F2498" w:rsidRPr="00DA5B33" w:rsidRDefault="008F2498" w:rsidP="00DA5B33">
            <w:pPr>
              <w:pStyle w:val="TAC"/>
              <w:rPr>
                <w:sz w:val="16"/>
                <w:szCs w:val="16"/>
              </w:rPr>
            </w:pPr>
            <w:r w:rsidRPr="00DA5B3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B554" w14:textId="4A387839" w:rsidR="008F2498" w:rsidRPr="00DA5B33" w:rsidRDefault="008F2498" w:rsidP="00DA5B33">
            <w:pPr>
              <w:pStyle w:val="TAC"/>
              <w:rPr>
                <w:sz w:val="16"/>
                <w:szCs w:val="16"/>
              </w:rPr>
            </w:pPr>
            <w:r w:rsidRPr="00DA5B33">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82B97" w14:textId="045D01A5" w:rsidR="008F2498" w:rsidRPr="00DA5B33" w:rsidRDefault="008F2498" w:rsidP="00DA5B33">
            <w:pPr>
              <w:pStyle w:val="TAC"/>
              <w:rPr>
                <w:sz w:val="16"/>
                <w:szCs w:val="16"/>
                <w:u w:val="single"/>
              </w:rPr>
            </w:pPr>
            <w:r w:rsidRPr="00DA5B33">
              <w:rPr>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EBB1" w14:textId="7368F580" w:rsidR="008F2498" w:rsidRPr="00DA5B33" w:rsidRDefault="008F2498" w:rsidP="00DA5B33">
            <w:pPr>
              <w:pStyle w:val="TAL"/>
              <w:rPr>
                <w:sz w:val="16"/>
                <w:szCs w:val="16"/>
              </w:rPr>
            </w:pPr>
            <w:r w:rsidRPr="00DA5B33">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A2BE" w14:textId="1C9F24B1" w:rsidR="008F2498" w:rsidRPr="00DA5B33" w:rsidRDefault="008F2498"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2AC4" w14:textId="204F5113" w:rsidR="008F2498" w:rsidRPr="00DA5B33" w:rsidRDefault="008F2498"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0F6F94" w14:textId="1DE61747" w:rsidR="008F2498" w:rsidRPr="00DA5B33" w:rsidRDefault="008F2498" w:rsidP="00DA5B33">
            <w:pPr>
              <w:pStyle w:val="TAL"/>
              <w:rPr>
                <w:snapToGrid w:val="0"/>
                <w:sz w:val="16"/>
                <w:szCs w:val="16"/>
                <w:lang w:val="en-AU"/>
              </w:rPr>
            </w:pPr>
            <w:r w:rsidRPr="00DA5B33">
              <w:rPr>
                <w:snapToGrid w:val="0"/>
                <w:sz w:val="16"/>
                <w:szCs w:val="16"/>
                <w:lang w:val="en-AU"/>
              </w:rPr>
              <w:t>Correction on the LocationReporConfiguration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385A74" w14:textId="1F17BC50" w:rsidR="008F2498" w:rsidRPr="00DA5B33" w:rsidRDefault="008F2498" w:rsidP="00DA5B33">
            <w:pPr>
              <w:pStyle w:val="TAC"/>
              <w:rPr>
                <w:sz w:val="16"/>
                <w:szCs w:val="16"/>
              </w:rPr>
            </w:pPr>
            <w:r w:rsidRPr="00DA5B33">
              <w:rPr>
                <w:sz w:val="16"/>
                <w:szCs w:val="16"/>
              </w:rPr>
              <w:t>18.6.0</w:t>
            </w:r>
          </w:p>
        </w:tc>
      </w:tr>
      <w:tr w:rsidR="004D31A4" w:rsidRPr="00ED606E" w14:paraId="5415DACB"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D0CBB" w14:textId="6BFD4740" w:rsidR="004D31A4" w:rsidRPr="00DA5B33" w:rsidRDefault="004D31A4" w:rsidP="00DA5B33">
            <w:pPr>
              <w:pStyle w:val="TAC"/>
              <w:rPr>
                <w:sz w:val="16"/>
                <w:szCs w:val="16"/>
              </w:rPr>
            </w:pPr>
            <w:r w:rsidRPr="00DA5B33">
              <w:rPr>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E58C4" w14:textId="6EA35A35" w:rsidR="004D31A4" w:rsidRPr="00DA5B33" w:rsidRDefault="004D31A4" w:rsidP="00DA5B33">
            <w:pPr>
              <w:pStyle w:val="TAC"/>
              <w:rPr>
                <w:sz w:val="16"/>
                <w:szCs w:val="16"/>
              </w:rPr>
            </w:pPr>
            <w:r w:rsidRPr="00DA5B33">
              <w:rPr>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05A8D" w14:textId="0BC89C1E" w:rsidR="004D31A4" w:rsidRPr="00DA5B33" w:rsidRDefault="004D31A4" w:rsidP="00DA5B33">
            <w:pPr>
              <w:pStyle w:val="TAC"/>
              <w:rPr>
                <w:sz w:val="16"/>
                <w:szCs w:val="16"/>
              </w:rPr>
            </w:pPr>
            <w:r w:rsidRPr="00DA5B33">
              <w:rPr>
                <w:sz w:val="16"/>
                <w:szCs w:val="16"/>
                <w:lang w:eastAsia="ko-KR"/>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EBD18" w14:textId="2A19DDED" w:rsidR="004D31A4" w:rsidRPr="00DA5B33" w:rsidRDefault="004D31A4" w:rsidP="00DA5B33">
            <w:pPr>
              <w:pStyle w:val="TAL"/>
              <w:rPr>
                <w:sz w:val="16"/>
                <w:szCs w:val="16"/>
              </w:rPr>
            </w:pPr>
            <w:r w:rsidRPr="00DA5B33">
              <w:rPr>
                <w:sz w:val="16"/>
                <w:szCs w:val="16"/>
                <w:lang w:eastAsia="ko-KR"/>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34D0" w14:textId="3D639B53" w:rsidR="004D31A4" w:rsidRPr="00DA5B33" w:rsidRDefault="004D31A4" w:rsidP="00DA5B33">
            <w:pPr>
              <w:pStyle w:val="TAR"/>
              <w:rPr>
                <w:sz w:val="16"/>
                <w:szCs w:val="16"/>
              </w:rPr>
            </w:pPr>
            <w:r w:rsidRPr="00DA5B33">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BC30A" w14:textId="314A8AE8" w:rsidR="004D31A4" w:rsidRPr="00DA5B33" w:rsidRDefault="004D31A4" w:rsidP="00DA5B33">
            <w:pPr>
              <w:pStyle w:val="TAC"/>
              <w:rPr>
                <w:sz w:val="16"/>
                <w:szCs w:val="16"/>
              </w:rPr>
            </w:pPr>
            <w:r w:rsidRPr="00DA5B33">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D6284F" w14:textId="13BFB243" w:rsidR="004D31A4" w:rsidRPr="00DA5B33" w:rsidRDefault="004D31A4" w:rsidP="00DA5B33">
            <w:pPr>
              <w:pStyle w:val="TAL"/>
              <w:rPr>
                <w:snapToGrid w:val="0"/>
                <w:sz w:val="16"/>
                <w:szCs w:val="16"/>
                <w:lang w:val="en-AU"/>
              </w:rPr>
            </w:pPr>
            <w:r w:rsidRPr="00DA5B33">
              <w:rPr>
                <w:sz w:val="16"/>
                <w:szCs w:val="16"/>
                <w:lang w:eastAsia="ko-KR"/>
              </w:rPr>
              <w:t>SEAL LM - XML schema corrections R18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D511BA" w14:textId="3C266EDC" w:rsidR="004D31A4" w:rsidRPr="00DA5B33" w:rsidRDefault="004D31A4" w:rsidP="00DA5B33">
            <w:pPr>
              <w:pStyle w:val="TAC"/>
              <w:rPr>
                <w:sz w:val="16"/>
                <w:szCs w:val="16"/>
              </w:rPr>
            </w:pPr>
            <w:r w:rsidRPr="00DA5B33">
              <w:rPr>
                <w:sz w:val="16"/>
                <w:szCs w:val="16"/>
                <w:lang w:eastAsia="ko-KR"/>
              </w:rPr>
              <w:t>18.7.0</w:t>
            </w:r>
          </w:p>
        </w:tc>
      </w:tr>
      <w:tr w:rsidR="004D31A4" w:rsidRPr="00ED606E" w14:paraId="77845CCB"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869B5" w14:textId="2977C271" w:rsidR="004D31A4" w:rsidRPr="00DA5B33" w:rsidRDefault="004D31A4" w:rsidP="00DA5B33">
            <w:pPr>
              <w:pStyle w:val="TAC"/>
              <w:rPr>
                <w:sz w:val="16"/>
                <w:szCs w:val="16"/>
              </w:rPr>
            </w:pPr>
            <w:r w:rsidRPr="00DA5B33">
              <w:rPr>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C19CC" w14:textId="726B3EB1" w:rsidR="004D31A4" w:rsidRPr="00DA5B33" w:rsidRDefault="004D31A4" w:rsidP="00DA5B33">
            <w:pPr>
              <w:pStyle w:val="TAC"/>
              <w:rPr>
                <w:sz w:val="16"/>
                <w:szCs w:val="16"/>
              </w:rPr>
            </w:pPr>
            <w:r w:rsidRPr="00DA5B33">
              <w:rPr>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6872C" w14:textId="1750FDBF" w:rsidR="004D31A4" w:rsidRPr="00DA5B33" w:rsidRDefault="004D31A4" w:rsidP="00DA5B33">
            <w:pPr>
              <w:pStyle w:val="TAC"/>
              <w:rPr>
                <w:sz w:val="16"/>
                <w:szCs w:val="16"/>
              </w:rPr>
            </w:pPr>
            <w:r w:rsidRPr="00DA5B33">
              <w:rPr>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0C5137" w14:textId="19233C2A" w:rsidR="004D31A4" w:rsidRPr="00DA5B33" w:rsidRDefault="004D31A4" w:rsidP="00DA5B33">
            <w:pPr>
              <w:pStyle w:val="TAL"/>
              <w:rPr>
                <w:sz w:val="16"/>
                <w:szCs w:val="16"/>
              </w:rPr>
            </w:pPr>
            <w:r w:rsidRPr="00DA5B33">
              <w:rPr>
                <w:sz w:val="16"/>
                <w:szCs w:val="16"/>
                <w:lang w:eastAsia="ko-KR"/>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48798" w14:textId="77C7DE70" w:rsidR="004D31A4" w:rsidRPr="00DA5B33" w:rsidRDefault="004D31A4" w:rsidP="00DA5B33">
            <w:pPr>
              <w:pStyle w:val="TAR"/>
              <w:rPr>
                <w:sz w:val="16"/>
                <w:szCs w:val="16"/>
              </w:rPr>
            </w:pPr>
            <w:r w:rsidRPr="00DA5B33">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992D" w14:textId="49AD5DF5" w:rsidR="004D31A4" w:rsidRPr="00DA5B33" w:rsidRDefault="004D31A4" w:rsidP="00DA5B33">
            <w:pPr>
              <w:pStyle w:val="TAC"/>
              <w:rPr>
                <w:sz w:val="16"/>
                <w:szCs w:val="16"/>
              </w:rPr>
            </w:pPr>
            <w:r w:rsidRPr="00DA5B33">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75B2DB6" w14:textId="1AFA4FCE" w:rsidR="004D31A4" w:rsidRPr="00DA5B33" w:rsidRDefault="004D31A4" w:rsidP="00DA5B33">
            <w:pPr>
              <w:pStyle w:val="TAL"/>
              <w:rPr>
                <w:snapToGrid w:val="0"/>
                <w:sz w:val="16"/>
                <w:szCs w:val="16"/>
                <w:lang w:val="en-AU"/>
              </w:rPr>
            </w:pPr>
            <w:r w:rsidRPr="00DA5B33">
              <w:rPr>
                <w:sz w:val="16"/>
                <w:szCs w:val="16"/>
                <w:lang w:eastAsia="ko-KR"/>
              </w:rPr>
              <w:t>Update of MIME types for CBOR payload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F57B35" w14:textId="0FD45679" w:rsidR="004D31A4" w:rsidRPr="00DA5B33" w:rsidRDefault="004D31A4" w:rsidP="00DA5B33">
            <w:pPr>
              <w:pStyle w:val="TAC"/>
              <w:rPr>
                <w:sz w:val="16"/>
                <w:szCs w:val="16"/>
              </w:rPr>
            </w:pPr>
            <w:r w:rsidRPr="00DA5B33">
              <w:rPr>
                <w:sz w:val="16"/>
                <w:szCs w:val="16"/>
                <w:lang w:eastAsia="ko-KR"/>
              </w:rPr>
              <w:t>18.7.0</w:t>
            </w:r>
          </w:p>
        </w:tc>
      </w:tr>
    </w:tbl>
    <w:p w14:paraId="4247F523" w14:textId="77777777" w:rsidR="004D31A4" w:rsidRDefault="004D31A4" w:rsidP="003C24AD"/>
    <w:sectPr w:rsidR="004D31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FBE8B" w14:textId="77777777" w:rsidR="00626B26" w:rsidRDefault="00626B26">
      <w:r>
        <w:separator/>
      </w:r>
    </w:p>
  </w:endnote>
  <w:endnote w:type="continuationSeparator" w:id="0">
    <w:p w14:paraId="168CB481" w14:textId="77777777" w:rsidR="00626B26" w:rsidRDefault="0062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73FAE" w14:textId="77777777" w:rsidR="00626B26" w:rsidRDefault="00626B26">
      <w:r>
        <w:separator/>
      </w:r>
    </w:p>
  </w:footnote>
  <w:footnote w:type="continuationSeparator" w:id="0">
    <w:p w14:paraId="6AC624CD" w14:textId="77777777" w:rsidR="00626B26" w:rsidRDefault="00626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4EECB099"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A13">
      <w:rPr>
        <w:rFonts w:ascii="Arial" w:hAnsi="Arial" w:cs="Arial"/>
        <w:b/>
        <w:noProof/>
        <w:sz w:val="18"/>
        <w:szCs w:val="18"/>
      </w:rPr>
      <w:t>3GPP TS 24.545 V18.7.0 (2025-03)</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3F3C">
      <w:rPr>
        <w:rFonts w:ascii="Arial" w:hAnsi="Arial" w:cs="Arial"/>
        <w:b/>
        <w:noProof/>
        <w:sz w:val="18"/>
        <w:szCs w:val="18"/>
      </w:rPr>
      <w:t>26</w:t>
    </w:r>
    <w:r>
      <w:rPr>
        <w:rFonts w:ascii="Arial" w:hAnsi="Arial" w:cs="Arial"/>
        <w:b/>
        <w:sz w:val="18"/>
        <w:szCs w:val="18"/>
      </w:rPr>
      <w:fldChar w:fldCharType="end"/>
    </w:r>
  </w:p>
  <w:p w14:paraId="5A4DD317" w14:textId="4C699C09"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1A13">
      <w:rPr>
        <w:rFonts w:ascii="Arial" w:hAnsi="Arial" w:cs="Arial"/>
        <w:b/>
        <w:noProof/>
        <w:sz w:val="18"/>
        <w:szCs w:val="18"/>
      </w:rPr>
      <w:t>Release 18</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8"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5"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903440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216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8118364">
    <w:abstractNumId w:val="12"/>
  </w:num>
  <w:num w:numId="4" w16cid:durableId="468977918">
    <w:abstractNumId w:val="37"/>
  </w:num>
  <w:num w:numId="5" w16cid:durableId="1483545097">
    <w:abstractNumId w:val="36"/>
  </w:num>
  <w:num w:numId="6" w16cid:durableId="1620378005">
    <w:abstractNumId w:val="39"/>
  </w:num>
  <w:num w:numId="7" w16cid:durableId="953826304">
    <w:abstractNumId w:val="28"/>
  </w:num>
  <w:num w:numId="8" w16cid:durableId="987828381">
    <w:abstractNumId w:val="15"/>
  </w:num>
  <w:num w:numId="9" w16cid:durableId="1746493729">
    <w:abstractNumId w:val="27"/>
  </w:num>
  <w:num w:numId="10" w16cid:durableId="1327056489">
    <w:abstractNumId w:val="14"/>
  </w:num>
  <w:num w:numId="11" w16cid:durableId="2047287906">
    <w:abstractNumId w:val="30"/>
  </w:num>
  <w:num w:numId="12" w16cid:durableId="320080967">
    <w:abstractNumId w:val="43"/>
  </w:num>
  <w:num w:numId="13" w16cid:durableId="1427261706">
    <w:abstractNumId w:val="21"/>
  </w:num>
  <w:num w:numId="14" w16cid:durableId="1940261087">
    <w:abstractNumId w:val="29"/>
  </w:num>
  <w:num w:numId="15" w16cid:durableId="202906283">
    <w:abstractNumId w:val="44"/>
  </w:num>
  <w:num w:numId="16" w16cid:durableId="1954943416">
    <w:abstractNumId w:val="40"/>
  </w:num>
  <w:num w:numId="17" w16cid:durableId="1641694779">
    <w:abstractNumId w:val="32"/>
  </w:num>
  <w:num w:numId="18" w16cid:durableId="207496642">
    <w:abstractNumId w:val="23"/>
  </w:num>
  <w:num w:numId="19" w16cid:durableId="1051806797">
    <w:abstractNumId w:val="22"/>
  </w:num>
  <w:num w:numId="20" w16cid:durableId="1048606853">
    <w:abstractNumId w:val="33"/>
  </w:num>
  <w:num w:numId="21" w16cid:durableId="20203200">
    <w:abstractNumId w:val="25"/>
  </w:num>
  <w:num w:numId="22" w16cid:durableId="694230456">
    <w:abstractNumId w:val="42"/>
  </w:num>
  <w:num w:numId="23" w16cid:durableId="1674605171">
    <w:abstractNumId w:val="24"/>
  </w:num>
  <w:num w:numId="24" w16cid:durableId="2059087142">
    <w:abstractNumId w:val="16"/>
  </w:num>
  <w:num w:numId="25" w16cid:durableId="2005929972">
    <w:abstractNumId w:val="9"/>
  </w:num>
  <w:num w:numId="26" w16cid:durableId="846291392">
    <w:abstractNumId w:val="7"/>
  </w:num>
  <w:num w:numId="27" w16cid:durableId="291373646">
    <w:abstractNumId w:val="6"/>
  </w:num>
  <w:num w:numId="28" w16cid:durableId="198127253">
    <w:abstractNumId w:val="5"/>
  </w:num>
  <w:num w:numId="29" w16cid:durableId="1755393260">
    <w:abstractNumId w:val="4"/>
  </w:num>
  <w:num w:numId="30" w16cid:durableId="2052875076">
    <w:abstractNumId w:val="8"/>
  </w:num>
  <w:num w:numId="31" w16cid:durableId="183712192">
    <w:abstractNumId w:val="3"/>
  </w:num>
  <w:num w:numId="32" w16cid:durableId="1088690635">
    <w:abstractNumId w:val="2"/>
  </w:num>
  <w:num w:numId="33" w16cid:durableId="526412471">
    <w:abstractNumId w:val="1"/>
  </w:num>
  <w:num w:numId="34" w16cid:durableId="1088385046">
    <w:abstractNumId w:val="0"/>
  </w:num>
  <w:num w:numId="35" w16cid:durableId="566693138">
    <w:abstractNumId w:val="41"/>
  </w:num>
  <w:num w:numId="36" w16cid:durableId="1957977976">
    <w:abstractNumId w:val="13"/>
  </w:num>
  <w:num w:numId="37" w16cid:durableId="1600523213">
    <w:abstractNumId w:val="18"/>
  </w:num>
  <w:num w:numId="38" w16cid:durableId="1229801340">
    <w:abstractNumId w:val="35"/>
  </w:num>
  <w:num w:numId="39" w16cid:durableId="1587229186">
    <w:abstractNumId w:val="20"/>
  </w:num>
  <w:num w:numId="40" w16cid:durableId="2068987620">
    <w:abstractNumId w:val="26"/>
  </w:num>
  <w:num w:numId="41" w16cid:durableId="1823890205">
    <w:abstractNumId w:val="11"/>
  </w:num>
  <w:num w:numId="42" w16cid:durableId="1058943956">
    <w:abstractNumId w:val="19"/>
  </w:num>
  <w:num w:numId="43" w16cid:durableId="2128348527">
    <w:abstractNumId w:val="17"/>
  </w:num>
  <w:num w:numId="44" w16cid:durableId="617103426">
    <w:abstractNumId w:val="31"/>
  </w:num>
  <w:num w:numId="45" w16cid:durableId="1737698911">
    <w:abstractNumId w:val="34"/>
  </w:num>
  <w:num w:numId="46" w16cid:durableId="173801547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11A1C"/>
    <w:rsid w:val="000154A8"/>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68A6"/>
    <w:rsid w:val="000868D0"/>
    <w:rsid w:val="000918CC"/>
    <w:rsid w:val="000B16AE"/>
    <w:rsid w:val="000B4892"/>
    <w:rsid w:val="000B61E8"/>
    <w:rsid w:val="000C10BC"/>
    <w:rsid w:val="000C30AD"/>
    <w:rsid w:val="000C47C3"/>
    <w:rsid w:val="000C61FB"/>
    <w:rsid w:val="000D58AB"/>
    <w:rsid w:val="000E0280"/>
    <w:rsid w:val="000E2F84"/>
    <w:rsid w:val="000E343E"/>
    <w:rsid w:val="000E3F4A"/>
    <w:rsid w:val="000E3FC5"/>
    <w:rsid w:val="000F071D"/>
    <w:rsid w:val="000F1716"/>
    <w:rsid w:val="000F1B7C"/>
    <w:rsid w:val="000F1F8E"/>
    <w:rsid w:val="000F394B"/>
    <w:rsid w:val="000F587B"/>
    <w:rsid w:val="000F78D8"/>
    <w:rsid w:val="00111B00"/>
    <w:rsid w:val="0012320A"/>
    <w:rsid w:val="001245B3"/>
    <w:rsid w:val="001265F7"/>
    <w:rsid w:val="00133525"/>
    <w:rsid w:val="001335FF"/>
    <w:rsid w:val="001356A7"/>
    <w:rsid w:val="00143AE3"/>
    <w:rsid w:val="00145A8A"/>
    <w:rsid w:val="00152F85"/>
    <w:rsid w:val="0015573B"/>
    <w:rsid w:val="00177D3A"/>
    <w:rsid w:val="00177DC2"/>
    <w:rsid w:val="00180BCF"/>
    <w:rsid w:val="001836CF"/>
    <w:rsid w:val="00191069"/>
    <w:rsid w:val="00192B61"/>
    <w:rsid w:val="00195C6E"/>
    <w:rsid w:val="00195FEC"/>
    <w:rsid w:val="001A0FCA"/>
    <w:rsid w:val="001A1372"/>
    <w:rsid w:val="001A2088"/>
    <w:rsid w:val="001A2CF7"/>
    <w:rsid w:val="001A3B82"/>
    <w:rsid w:val="001A4C42"/>
    <w:rsid w:val="001A7420"/>
    <w:rsid w:val="001B0BC9"/>
    <w:rsid w:val="001B13FF"/>
    <w:rsid w:val="001B3B12"/>
    <w:rsid w:val="001B488A"/>
    <w:rsid w:val="001B6637"/>
    <w:rsid w:val="001C21C3"/>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100AE"/>
    <w:rsid w:val="002153C1"/>
    <w:rsid w:val="00217468"/>
    <w:rsid w:val="00221201"/>
    <w:rsid w:val="00221977"/>
    <w:rsid w:val="00222DA6"/>
    <w:rsid w:val="002239BA"/>
    <w:rsid w:val="0023010E"/>
    <w:rsid w:val="002301B4"/>
    <w:rsid w:val="0023079C"/>
    <w:rsid w:val="002336C1"/>
    <w:rsid w:val="002347A2"/>
    <w:rsid w:val="00236305"/>
    <w:rsid w:val="00240CE5"/>
    <w:rsid w:val="002414AD"/>
    <w:rsid w:val="00245855"/>
    <w:rsid w:val="002473E9"/>
    <w:rsid w:val="00247C51"/>
    <w:rsid w:val="00261EE1"/>
    <w:rsid w:val="00264963"/>
    <w:rsid w:val="00266747"/>
    <w:rsid w:val="002675F0"/>
    <w:rsid w:val="00271CF0"/>
    <w:rsid w:val="0028115B"/>
    <w:rsid w:val="002817EF"/>
    <w:rsid w:val="00282A95"/>
    <w:rsid w:val="00283D83"/>
    <w:rsid w:val="002902E3"/>
    <w:rsid w:val="002A293D"/>
    <w:rsid w:val="002A7360"/>
    <w:rsid w:val="002B236C"/>
    <w:rsid w:val="002B3ADA"/>
    <w:rsid w:val="002B5BF0"/>
    <w:rsid w:val="002B6339"/>
    <w:rsid w:val="002B6EB4"/>
    <w:rsid w:val="002C658E"/>
    <w:rsid w:val="002C7973"/>
    <w:rsid w:val="002D0671"/>
    <w:rsid w:val="002D24F6"/>
    <w:rsid w:val="002D33FF"/>
    <w:rsid w:val="002D6112"/>
    <w:rsid w:val="002E00EE"/>
    <w:rsid w:val="002E23BE"/>
    <w:rsid w:val="002E60AF"/>
    <w:rsid w:val="002F49CF"/>
    <w:rsid w:val="002F70CE"/>
    <w:rsid w:val="00300491"/>
    <w:rsid w:val="003024E3"/>
    <w:rsid w:val="00310D7B"/>
    <w:rsid w:val="00311B3F"/>
    <w:rsid w:val="00313C88"/>
    <w:rsid w:val="003172DC"/>
    <w:rsid w:val="003203CF"/>
    <w:rsid w:val="00322878"/>
    <w:rsid w:val="00325D2E"/>
    <w:rsid w:val="00327753"/>
    <w:rsid w:val="0033168F"/>
    <w:rsid w:val="00332D07"/>
    <w:rsid w:val="00336491"/>
    <w:rsid w:val="00336690"/>
    <w:rsid w:val="00340E86"/>
    <w:rsid w:val="00343D11"/>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A26F6"/>
    <w:rsid w:val="003A2B2B"/>
    <w:rsid w:val="003A6B33"/>
    <w:rsid w:val="003B2B1A"/>
    <w:rsid w:val="003C24AD"/>
    <w:rsid w:val="003C3971"/>
    <w:rsid w:val="003C4A36"/>
    <w:rsid w:val="003C54B8"/>
    <w:rsid w:val="003D0657"/>
    <w:rsid w:val="003D2B0E"/>
    <w:rsid w:val="003D2F3B"/>
    <w:rsid w:val="003D2F6A"/>
    <w:rsid w:val="003D38DD"/>
    <w:rsid w:val="003D5B6C"/>
    <w:rsid w:val="003E079E"/>
    <w:rsid w:val="003E2A43"/>
    <w:rsid w:val="003E2AB8"/>
    <w:rsid w:val="003E2BA5"/>
    <w:rsid w:val="003E320E"/>
    <w:rsid w:val="003F1415"/>
    <w:rsid w:val="003F3C78"/>
    <w:rsid w:val="003F5E36"/>
    <w:rsid w:val="004010F6"/>
    <w:rsid w:val="004039E2"/>
    <w:rsid w:val="00404B5E"/>
    <w:rsid w:val="004066E1"/>
    <w:rsid w:val="0040676F"/>
    <w:rsid w:val="00406DB1"/>
    <w:rsid w:val="0040793A"/>
    <w:rsid w:val="0041232F"/>
    <w:rsid w:val="004134C1"/>
    <w:rsid w:val="00414F39"/>
    <w:rsid w:val="00416619"/>
    <w:rsid w:val="00416C40"/>
    <w:rsid w:val="00423334"/>
    <w:rsid w:val="00423CBA"/>
    <w:rsid w:val="004251F0"/>
    <w:rsid w:val="004265E3"/>
    <w:rsid w:val="00426799"/>
    <w:rsid w:val="0042708D"/>
    <w:rsid w:val="00432DE9"/>
    <w:rsid w:val="004345EC"/>
    <w:rsid w:val="0043705D"/>
    <w:rsid w:val="0044495A"/>
    <w:rsid w:val="00447A72"/>
    <w:rsid w:val="00447B7F"/>
    <w:rsid w:val="004528DA"/>
    <w:rsid w:val="00453C19"/>
    <w:rsid w:val="0046117B"/>
    <w:rsid w:val="00461624"/>
    <w:rsid w:val="00465515"/>
    <w:rsid w:val="0047588F"/>
    <w:rsid w:val="004801B7"/>
    <w:rsid w:val="0048313A"/>
    <w:rsid w:val="00483D06"/>
    <w:rsid w:val="004934B4"/>
    <w:rsid w:val="004957B3"/>
    <w:rsid w:val="004957E4"/>
    <w:rsid w:val="004A40FD"/>
    <w:rsid w:val="004B4672"/>
    <w:rsid w:val="004C1519"/>
    <w:rsid w:val="004C3815"/>
    <w:rsid w:val="004C595B"/>
    <w:rsid w:val="004C6736"/>
    <w:rsid w:val="004D31A4"/>
    <w:rsid w:val="004D3578"/>
    <w:rsid w:val="004E19A3"/>
    <w:rsid w:val="004E213A"/>
    <w:rsid w:val="004F08B9"/>
    <w:rsid w:val="004F0988"/>
    <w:rsid w:val="004F3340"/>
    <w:rsid w:val="004F34F7"/>
    <w:rsid w:val="004F4189"/>
    <w:rsid w:val="004F511A"/>
    <w:rsid w:val="004F789F"/>
    <w:rsid w:val="0050667D"/>
    <w:rsid w:val="00513F43"/>
    <w:rsid w:val="00514887"/>
    <w:rsid w:val="00514F43"/>
    <w:rsid w:val="00523216"/>
    <w:rsid w:val="0052760E"/>
    <w:rsid w:val="0053388B"/>
    <w:rsid w:val="00535773"/>
    <w:rsid w:val="00537327"/>
    <w:rsid w:val="00541F3B"/>
    <w:rsid w:val="00543E6C"/>
    <w:rsid w:val="005445AA"/>
    <w:rsid w:val="00545923"/>
    <w:rsid w:val="00546A8D"/>
    <w:rsid w:val="0054794C"/>
    <w:rsid w:val="00550E7D"/>
    <w:rsid w:val="0055113E"/>
    <w:rsid w:val="00556A4D"/>
    <w:rsid w:val="00560ECD"/>
    <w:rsid w:val="00563D53"/>
    <w:rsid w:val="00565087"/>
    <w:rsid w:val="00565EE9"/>
    <w:rsid w:val="00567E10"/>
    <w:rsid w:val="00574D89"/>
    <w:rsid w:val="00575F91"/>
    <w:rsid w:val="00583FB8"/>
    <w:rsid w:val="00590838"/>
    <w:rsid w:val="00592AF7"/>
    <w:rsid w:val="00596B4A"/>
    <w:rsid w:val="00597B11"/>
    <w:rsid w:val="005A5B3B"/>
    <w:rsid w:val="005B2D69"/>
    <w:rsid w:val="005B7F74"/>
    <w:rsid w:val="005C17DA"/>
    <w:rsid w:val="005C3BC1"/>
    <w:rsid w:val="005C448F"/>
    <w:rsid w:val="005D0775"/>
    <w:rsid w:val="005D2E01"/>
    <w:rsid w:val="005D3B75"/>
    <w:rsid w:val="005D7526"/>
    <w:rsid w:val="005E13EA"/>
    <w:rsid w:val="005E226C"/>
    <w:rsid w:val="005E260A"/>
    <w:rsid w:val="005E4A97"/>
    <w:rsid w:val="005E4BB2"/>
    <w:rsid w:val="005F7C38"/>
    <w:rsid w:val="005F7C74"/>
    <w:rsid w:val="00602AEA"/>
    <w:rsid w:val="00610BA2"/>
    <w:rsid w:val="00611E79"/>
    <w:rsid w:val="0061291F"/>
    <w:rsid w:val="00614ECF"/>
    <w:rsid w:val="00614FDF"/>
    <w:rsid w:val="00616582"/>
    <w:rsid w:val="006229C5"/>
    <w:rsid w:val="00626B26"/>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7A24"/>
    <w:rsid w:val="00661C68"/>
    <w:rsid w:val="0067193F"/>
    <w:rsid w:val="00671FCA"/>
    <w:rsid w:val="00672657"/>
    <w:rsid w:val="00673647"/>
    <w:rsid w:val="00674BD2"/>
    <w:rsid w:val="0067701E"/>
    <w:rsid w:val="006804B1"/>
    <w:rsid w:val="00680FFD"/>
    <w:rsid w:val="00681688"/>
    <w:rsid w:val="00681B9E"/>
    <w:rsid w:val="00683A72"/>
    <w:rsid w:val="006916D1"/>
    <w:rsid w:val="00691A02"/>
    <w:rsid w:val="00693D4A"/>
    <w:rsid w:val="006A06E8"/>
    <w:rsid w:val="006A323F"/>
    <w:rsid w:val="006A70E7"/>
    <w:rsid w:val="006B0F92"/>
    <w:rsid w:val="006B30D0"/>
    <w:rsid w:val="006B3555"/>
    <w:rsid w:val="006B4ADA"/>
    <w:rsid w:val="006C10F6"/>
    <w:rsid w:val="006C3D95"/>
    <w:rsid w:val="006C43E1"/>
    <w:rsid w:val="006D1E9D"/>
    <w:rsid w:val="006D6696"/>
    <w:rsid w:val="006E0125"/>
    <w:rsid w:val="006E154B"/>
    <w:rsid w:val="006E5C86"/>
    <w:rsid w:val="006E5CDA"/>
    <w:rsid w:val="006E5F0A"/>
    <w:rsid w:val="006F107A"/>
    <w:rsid w:val="006F2A8B"/>
    <w:rsid w:val="006F5183"/>
    <w:rsid w:val="00701116"/>
    <w:rsid w:val="00706D13"/>
    <w:rsid w:val="00713218"/>
    <w:rsid w:val="00713C44"/>
    <w:rsid w:val="00721615"/>
    <w:rsid w:val="007236D1"/>
    <w:rsid w:val="007251D5"/>
    <w:rsid w:val="00732DE5"/>
    <w:rsid w:val="00734A5B"/>
    <w:rsid w:val="0074026F"/>
    <w:rsid w:val="007418DE"/>
    <w:rsid w:val="007423D5"/>
    <w:rsid w:val="007429F6"/>
    <w:rsid w:val="00744E76"/>
    <w:rsid w:val="00753689"/>
    <w:rsid w:val="00753F03"/>
    <w:rsid w:val="00756E92"/>
    <w:rsid w:val="00762E1E"/>
    <w:rsid w:val="00763C30"/>
    <w:rsid w:val="00765666"/>
    <w:rsid w:val="00774DA4"/>
    <w:rsid w:val="00777B20"/>
    <w:rsid w:val="0078095A"/>
    <w:rsid w:val="00781F0F"/>
    <w:rsid w:val="00782C8C"/>
    <w:rsid w:val="00783FA8"/>
    <w:rsid w:val="007A2696"/>
    <w:rsid w:val="007A5590"/>
    <w:rsid w:val="007B2043"/>
    <w:rsid w:val="007B40CE"/>
    <w:rsid w:val="007B600E"/>
    <w:rsid w:val="007B7218"/>
    <w:rsid w:val="007C375E"/>
    <w:rsid w:val="007C3EB5"/>
    <w:rsid w:val="007D016D"/>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535E"/>
    <w:rsid w:val="00816FC7"/>
    <w:rsid w:val="008241D0"/>
    <w:rsid w:val="00824BD4"/>
    <w:rsid w:val="00830747"/>
    <w:rsid w:val="00832FA1"/>
    <w:rsid w:val="00837EC7"/>
    <w:rsid w:val="008404A8"/>
    <w:rsid w:val="008409E6"/>
    <w:rsid w:val="008413F6"/>
    <w:rsid w:val="0084322C"/>
    <w:rsid w:val="00843DFF"/>
    <w:rsid w:val="00857913"/>
    <w:rsid w:val="0086116B"/>
    <w:rsid w:val="00866234"/>
    <w:rsid w:val="00871CF5"/>
    <w:rsid w:val="0087381E"/>
    <w:rsid w:val="008768CA"/>
    <w:rsid w:val="00877024"/>
    <w:rsid w:val="00880DD4"/>
    <w:rsid w:val="00885ED1"/>
    <w:rsid w:val="0088683B"/>
    <w:rsid w:val="008A363D"/>
    <w:rsid w:val="008A516C"/>
    <w:rsid w:val="008B24FE"/>
    <w:rsid w:val="008B2511"/>
    <w:rsid w:val="008B3C9A"/>
    <w:rsid w:val="008B540D"/>
    <w:rsid w:val="008B7818"/>
    <w:rsid w:val="008B79B6"/>
    <w:rsid w:val="008C0818"/>
    <w:rsid w:val="008C2AFB"/>
    <w:rsid w:val="008C384C"/>
    <w:rsid w:val="008C5A23"/>
    <w:rsid w:val="008C7460"/>
    <w:rsid w:val="008D06C5"/>
    <w:rsid w:val="008D157C"/>
    <w:rsid w:val="008D4468"/>
    <w:rsid w:val="008D478D"/>
    <w:rsid w:val="008D5EE3"/>
    <w:rsid w:val="008E5A78"/>
    <w:rsid w:val="008F249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4196"/>
    <w:rsid w:val="0092680F"/>
    <w:rsid w:val="00931B31"/>
    <w:rsid w:val="00933620"/>
    <w:rsid w:val="009342F4"/>
    <w:rsid w:val="009401B9"/>
    <w:rsid w:val="009419FA"/>
    <w:rsid w:val="00942C1E"/>
    <w:rsid w:val="00942EC2"/>
    <w:rsid w:val="009431E9"/>
    <w:rsid w:val="009436E9"/>
    <w:rsid w:val="0094436B"/>
    <w:rsid w:val="00945093"/>
    <w:rsid w:val="00947518"/>
    <w:rsid w:val="00951FD4"/>
    <w:rsid w:val="009617DD"/>
    <w:rsid w:val="0096273E"/>
    <w:rsid w:val="00962827"/>
    <w:rsid w:val="0096546D"/>
    <w:rsid w:val="00970B89"/>
    <w:rsid w:val="00972B27"/>
    <w:rsid w:val="009820EA"/>
    <w:rsid w:val="00982E5A"/>
    <w:rsid w:val="0098472E"/>
    <w:rsid w:val="00986D19"/>
    <w:rsid w:val="00990460"/>
    <w:rsid w:val="009939C1"/>
    <w:rsid w:val="009966E1"/>
    <w:rsid w:val="009A30C1"/>
    <w:rsid w:val="009A4870"/>
    <w:rsid w:val="009A5F89"/>
    <w:rsid w:val="009B226F"/>
    <w:rsid w:val="009B285A"/>
    <w:rsid w:val="009B77C8"/>
    <w:rsid w:val="009C0115"/>
    <w:rsid w:val="009C6C83"/>
    <w:rsid w:val="009C7D47"/>
    <w:rsid w:val="009D0D5C"/>
    <w:rsid w:val="009D1076"/>
    <w:rsid w:val="009D2319"/>
    <w:rsid w:val="009E2C18"/>
    <w:rsid w:val="009E3C64"/>
    <w:rsid w:val="009E5D90"/>
    <w:rsid w:val="009E6058"/>
    <w:rsid w:val="009F2FD3"/>
    <w:rsid w:val="009F37B7"/>
    <w:rsid w:val="009F4482"/>
    <w:rsid w:val="009F66F2"/>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04F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2281A"/>
    <w:rsid w:val="00B26436"/>
    <w:rsid w:val="00B413AE"/>
    <w:rsid w:val="00B46EEA"/>
    <w:rsid w:val="00B50D17"/>
    <w:rsid w:val="00B50E98"/>
    <w:rsid w:val="00B52522"/>
    <w:rsid w:val="00B55B1E"/>
    <w:rsid w:val="00B56413"/>
    <w:rsid w:val="00B619FD"/>
    <w:rsid w:val="00B61E45"/>
    <w:rsid w:val="00B67345"/>
    <w:rsid w:val="00B6744F"/>
    <w:rsid w:val="00B70955"/>
    <w:rsid w:val="00B753B9"/>
    <w:rsid w:val="00B7669C"/>
    <w:rsid w:val="00B807DE"/>
    <w:rsid w:val="00B81FF1"/>
    <w:rsid w:val="00B8209B"/>
    <w:rsid w:val="00B825E3"/>
    <w:rsid w:val="00B83829"/>
    <w:rsid w:val="00B90EF5"/>
    <w:rsid w:val="00B912E4"/>
    <w:rsid w:val="00B93086"/>
    <w:rsid w:val="00B949FB"/>
    <w:rsid w:val="00BA15E3"/>
    <w:rsid w:val="00BA19ED"/>
    <w:rsid w:val="00BA2D5E"/>
    <w:rsid w:val="00BA2EF2"/>
    <w:rsid w:val="00BA4B8D"/>
    <w:rsid w:val="00BA5B1F"/>
    <w:rsid w:val="00BB096E"/>
    <w:rsid w:val="00BB3698"/>
    <w:rsid w:val="00BB4A46"/>
    <w:rsid w:val="00BB5DD4"/>
    <w:rsid w:val="00BB6450"/>
    <w:rsid w:val="00BB677D"/>
    <w:rsid w:val="00BB6CD9"/>
    <w:rsid w:val="00BB6F94"/>
    <w:rsid w:val="00BB730A"/>
    <w:rsid w:val="00BC0F7D"/>
    <w:rsid w:val="00BC102E"/>
    <w:rsid w:val="00BD12CA"/>
    <w:rsid w:val="00BD374B"/>
    <w:rsid w:val="00BD7D31"/>
    <w:rsid w:val="00BE3255"/>
    <w:rsid w:val="00BE40FB"/>
    <w:rsid w:val="00BE45EE"/>
    <w:rsid w:val="00BE6313"/>
    <w:rsid w:val="00BE7C70"/>
    <w:rsid w:val="00BF128E"/>
    <w:rsid w:val="00BF2C72"/>
    <w:rsid w:val="00BF5F7C"/>
    <w:rsid w:val="00BF7A29"/>
    <w:rsid w:val="00C05675"/>
    <w:rsid w:val="00C0662C"/>
    <w:rsid w:val="00C074DD"/>
    <w:rsid w:val="00C1092F"/>
    <w:rsid w:val="00C1496A"/>
    <w:rsid w:val="00C17C8B"/>
    <w:rsid w:val="00C17DFE"/>
    <w:rsid w:val="00C200D4"/>
    <w:rsid w:val="00C23116"/>
    <w:rsid w:val="00C26E9C"/>
    <w:rsid w:val="00C30BD6"/>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61AC"/>
    <w:rsid w:val="00C80F1D"/>
    <w:rsid w:val="00C82C70"/>
    <w:rsid w:val="00C91551"/>
    <w:rsid w:val="00C924E7"/>
    <w:rsid w:val="00C93F40"/>
    <w:rsid w:val="00C961D7"/>
    <w:rsid w:val="00C964FF"/>
    <w:rsid w:val="00C967CF"/>
    <w:rsid w:val="00CA0F2D"/>
    <w:rsid w:val="00CA3D0C"/>
    <w:rsid w:val="00CA4971"/>
    <w:rsid w:val="00CA66DE"/>
    <w:rsid w:val="00CB7E1C"/>
    <w:rsid w:val="00CC3814"/>
    <w:rsid w:val="00CC7BD3"/>
    <w:rsid w:val="00CE01DA"/>
    <w:rsid w:val="00CE3676"/>
    <w:rsid w:val="00CE7943"/>
    <w:rsid w:val="00CF023F"/>
    <w:rsid w:val="00CF6933"/>
    <w:rsid w:val="00D26BEA"/>
    <w:rsid w:val="00D33C50"/>
    <w:rsid w:val="00D33EC8"/>
    <w:rsid w:val="00D41635"/>
    <w:rsid w:val="00D41733"/>
    <w:rsid w:val="00D442E7"/>
    <w:rsid w:val="00D514B6"/>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3DF2"/>
    <w:rsid w:val="00DA48D1"/>
    <w:rsid w:val="00DA5B33"/>
    <w:rsid w:val="00DA7A03"/>
    <w:rsid w:val="00DB1818"/>
    <w:rsid w:val="00DB773F"/>
    <w:rsid w:val="00DC1FF9"/>
    <w:rsid w:val="00DC309B"/>
    <w:rsid w:val="00DC330C"/>
    <w:rsid w:val="00DC4DA2"/>
    <w:rsid w:val="00DC71E0"/>
    <w:rsid w:val="00DC77AC"/>
    <w:rsid w:val="00DD2082"/>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E13F3C"/>
    <w:rsid w:val="00E16509"/>
    <w:rsid w:val="00E228F2"/>
    <w:rsid w:val="00E246DD"/>
    <w:rsid w:val="00E24767"/>
    <w:rsid w:val="00E311FE"/>
    <w:rsid w:val="00E3206B"/>
    <w:rsid w:val="00E32913"/>
    <w:rsid w:val="00E362A9"/>
    <w:rsid w:val="00E44558"/>
    <w:rsid w:val="00E44582"/>
    <w:rsid w:val="00E44667"/>
    <w:rsid w:val="00E54A5F"/>
    <w:rsid w:val="00E56545"/>
    <w:rsid w:val="00E65B5E"/>
    <w:rsid w:val="00E6752C"/>
    <w:rsid w:val="00E704E4"/>
    <w:rsid w:val="00E709FA"/>
    <w:rsid w:val="00E77645"/>
    <w:rsid w:val="00E827EB"/>
    <w:rsid w:val="00E83D56"/>
    <w:rsid w:val="00E851E1"/>
    <w:rsid w:val="00E90E44"/>
    <w:rsid w:val="00E93187"/>
    <w:rsid w:val="00E97195"/>
    <w:rsid w:val="00EA15B0"/>
    <w:rsid w:val="00EA4F06"/>
    <w:rsid w:val="00EA5EA7"/>
    <w:rsid w:val="00EA6497"/>
    <w:rsid w:val="00EA6FD0"/>
    <w:rsid w:val="00EB0562"/>
    <w:rsid w:val="00EB4787"/>
    <w:rsid w:val="00EB4E75"/>
    <w:rsid w:val="00EC0AD8"/>
    <w:rsid w:val="00EC3EE3"/>
    <w:rsid w:val="00EC4A25"/>
    <w:rsid w:val="00EC73DE"/>
    <w:rsid w:val="00ED36AC"/>
    <w:rsid w:val="00ED4125"/>
    <w:rsid w:val="00ED4729"/>
    <w:rsid w:val="00ED599E"/>
    <w:rsid w:val="00ED606E"/>
    <w:rsid w:val="00ED7888"/>
    <w:rsid w:val="00EE0F0C"/>
    <w:rsid w:val="00EE3E0D"/>
    <w:rsid w:val="00EE3FF2"/>
    <w:rsid w:val="00EF09C7"/>
    <w:rsid w:val="00EF2704"/>
    <w:rsid w:val="00EF4E88"/>
    <w:rsid w:val="00EF70CC"/>
    <w:rsid w:val="00F0210C"/>
    <w:rsid w:val="00F025A2"/>
    <w:rsid w:val="00F04712"/>
    <w:rsid w:val="00F101A8"/>
    <w:rsid w:val="00F11A13"/>
    <w:rsid w:val="00F13360"/>
    <w:rsid w:val="00F1495C"/>
    <w:rsid w:val="00F21D3A"/>
    <w:rsid w:val="00F22EC7"/>
    <w:rsid w:val="00F24D61"/>
    <w:rsid w:val="00F273DA"/>
    <w:rsid w:val="00F325C8"/>
    <w:rsid w:val="00F36270"/>
    <w:rsid w:val="00F4737B"/>
    <w:rsid w:val="00F510DA"/>
    <w:rsid w:val="00F517FE"/>
    <w:rsid w:val="00F60191"/>
    <w:rsid w:val="00F65165"/>
    <w:rsid w:val="00F653B8"/>
    <w:rsid w:val="00F67BC3"/>
    <w:rsid w:val="00F7079D"/>
    <w:rsid w:val="00F77D80"/>
    <w:rsid w:val="00F77F15"/>
    <w:rsid w:val="00F80F6E"/>
    <w:rsid w:val="00F81C56"/>
    <w:rsid w:val="00F83AA7"/>
    <w:rsid w:val="00F8741F"/>
    <w:rsid w:val="00F9008D"/>
    <w:rsid w:val="00F927E8"/>
    <w:rsid w:val="00F960F2"/>
    <w:rsid w:val="00F972A7"/>
    <w:rsid w:val="00FA0F8C"/>
    <w:rsid w:val="00FA1266"/>
    <w:rsid w:val="00FA4818"/>
    <w:rsid w:val="00FA7418"/>
    <w:rsid w:val="00FB0BED"/>
    <w:rsid w:val="00FB2AD3"/>
    <w:rsid w:val="00FB2DCA"/>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E53"/>
    <w:rsid w:val="00FE30FE"/>
    <w:rsid w:val="00FE3A48"/>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aliases w:val="H1,h1,Heading 1 3GPP"/>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aliases w:val="header odd"/>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link w:val="EWChar"/>
    <w:qFormat/>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Editor's Noteormal"/>
    <w:basedOn w:val="NO"/>
    <w:link w:val="EditorsNoteChar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qFormat/>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aliases w:val="header odd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qFormat/>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qFormat/>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unhideWhenUsed/>
    <w:rsid w:val="00614ECF"/>
    <w:pPr>
      <w:spacing w:after="0"/>
    </w:pPr>
    <w:rPr>
      <w:rFonts w:ascii="Segoe UI" w:hAnsi="Segoe UI" w:cs="Segoe UI"/>
      <w:sz w:val="18"/>
      <w:szCs w:val="18"/>
    </w:rPr>
  </w:style>
  <w:style w:type="character" w:customStyle="1" w:styleId="BalloonTextChar">
    <w:name w:val="Balloon Text Char"/>
    <w:link w:val="BalloonText"/>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aliases w:val="cap,cap Char,Caption Char,Caption Char1 Char,cap Char Char1,Caption Char Char1 Char,cap Char2"/>
    <w:basedOn w:val="Normal"/>
    <w:next w:val="Normal"/>
    <w:link w:val="CaptionChar1"/>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unhideWhenUsed/>
    <w:rsid w:val="00614ECF"/>
    <w:rPr>
      <w:b/>
      <w:bCs/>
    </w:rPr>
  </w:style>
  <w:style w:type="character" w:customStyle="1" w:styleId="CommentSubjectChar">
    <w:name w:val="Comment Subject Char"/>
    <w:link w:val="CommentSubject"/>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aliases w:val="H1 Char,h1 Char,Heading 1 3GPP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Char">
    <w:name w:val="Editor's Note Char Char"/>
    <w:link w:val="EditorsNote"/>
    <w:rsid w:val="00247C51"/>
    <w:rPr>
      <w:color w:val="FF0000"/>
    </w:rPr>
  </w:style>
  <w:style w:type="character" w:customStyle="1" w:styleId="NOZchn">
    <w:name w:val="NO Zchn"/>
    <w:qFormat/>
    <w:locked/>
    <w:rsid w:val="005E226C"/>
    <w:rPr>
      <w:rFonts w:ascii="Times New Roman" w:hAnsi="Times New Roman"/>
      <w:lang w:val="en-GB" w:eastAsia="en-GB"/>
    </w:rPr>
  </w:style>
  <w:style w:type="character" w:customStyle="1" w:styleId="EXChar">
    <w:name w:val="EX Char"/>
    <w:locked/>
    <w:rsid w:val="00D74D17"/>
    <w:rPr>
      <w:rFonts w:ascii="Times New Roman" w:hAnsi="Times New Roman"/>
      <w:lang w:val="en-GB" w:eastAsia="en-US"/>
    </w:rPr>
  </w:style>
  <w:style w:type="character" w:customStyle="1" w:styleId="B1Char2">
    <w:name w:val="B1 Char2"/>
    <w:locked/>
    <w:rsid w:val="00CA0F2D"/>
    <w:rPr>
      <w:rFonts w:ascii="Times New Roman" w:hAnsi="Times New Roman"/>
      <w:lang w:val="en-GB" w:eastAsia="en-US"/>
    </w:rPr>
  </w:style>
  <w:style w:type="character" w:customStyle="1" w:styleId="B3Car">
    <w:name w:val="B3 Car"/>
    <w:locked/>
    <w:rsid w:val="003D0657"/>
    <w:rPr>
      <w:rFonts w:ascii="Times New Roman" w:hAnsi="Times New Roman"/>
      <w:lang w:val="en-GB" w:eastAsia="en-US"/>
    </w:rPr>
  </w:style>
  <w:style w:type="character" w:styleId="FootnoteReference">
    <w:name w:val="footnote reference"/>
    <w:rsid w:val="004D31A4"/>
    <w:rPr>
      <w:b/>
      <w:position w:val="6"/>
      <w:sz w:val="16"/>
    </w:rPr>
  </w:style>
  <w:style w:type="paragraph" w:customStyle="1" w:styleId="tdoc-header">
    <w:name w:val="tdoc-header"/>
    <w:rsid w:val="004D31A4"/>
    <w:rPr>
      <w:rFonts w:ascii="Arial" w:hAnsi="Arial"/>
      <w:sz w:val="24"/>
      <w:lang w:eastAsia="en-US"/>
    </w:rPr>
  </w:style>
  <w:style w:type="paragraph" w:customStyle="1" w:styleId="B6">
    <w:name w:val="B6"/>
    <w:basedOn w:val="B4"/>
    <w:link w:val="B6Char"/>
    <w:qFormat/>
    <w:rsid w:val="004D31A4"/>
  </w:style>
  <w:style w:type="character" w:customStyle="1" w:styleId="EditorsNoteChar">
    <w:name w:val="Editor's Note Char"/>
    <w:aliases w:val="EN Char"/>
    <w:rsid w:val="004D31A4"/>
    <w:rPr>
      <w:rFonts w:ascii="Times New Roman" w:hAnsi="Times New Roman"/>
      <w:color w:val="FF0000"/>
      <w:lang w:val="en-GB" w:eastAsia="en-US"/>
    </w:rPr>
  </w:style>
  <w:style w:type="paragraph" w:customStyle="1" w:styleId="TAJ">
    <w:name w:val="TAJ"/>
    <w:basedOn w:val="TH"/>
    <w:rsid w:val="004D31A4"/>
    <w:pPr>
      <w:overflowPunct/>
      <w:autoSpaceDE/>
      <w:autoSpaceDN/>
      <w:adjustRightInd/>
      <w:textAlignment w:val="auto"/>
    </w:pPr>
    <w:rPr>
      <w:rFonts w:eastAsiaTheme="minorEastAsia"/>
      <w:lang w:eastAsia="x-none"/>
    </w:rPr>
  </w:style>
  <w:style w:type="character" w:customStyle="1" w:styleId="TALCar">
    <w:name w:val="TAL Car"/>
    <w:locked/>
    <w:rsid w:val="004D31A4"/>
    <w:rPr>
      <w:rFonts w:ascii="Arial" w:hAnsi="Arial" w:cs="Arial"/>
      <w:sz w:val="18"/>
      <w:lang w:eastAsia="en-US"/>
    </w:rPr>
  </w:style>
  <w:style w:type="character" w:customStyle="1" w:styleId="B1Char1">
    <w:name w:val="B1 Char1"/>
    <w:rsid w:val="004D31A4"/>
    <w:rPr>
      <w:lang w:eastAsia="en-US"/>
    </w:rPr>
  </w:style>
  <w:style w:type="paragraph" w:customStyle="1" w:styleId="00BodyText">
    <w:name w:val="00 BodyText"/>
    <w:basedOn w:val="Normal"/>
    <w:rsid w:val="004D31A4"/>
    <w:pPr>
      <w:overflowPunct/>
      <w:autoSpaceDE/>
      <w:autoSpaceDN/>
      <w:adjustRightInd/>
      <w:spacing w:after="220"/>
      <w:textAlignment w:val="auto"/>
    </w:pPr>
    <w:rPr>
      <w:rFonts w:ascii="Arial" w:eastAsia="SimSun" w:hAnsi="Arial"/>
      <w:sz w:val="22"/>
      <w:lang w:eastAsia="en-US"/>
    </w:rPr>
  </w:style>
  <w:style w:type="paragraph" w:customStyle="1" w:styleId="11BodyText">
    <w:name w:val="11 BodyText"/>
    <w:basedOn w:val="Normal"/>
    <w:rsid w:val="004D31A4"/>
    <w:pPr>
      <w:overflowPunct/>
      <w:autoSpaceDE/>
      <w:autoSpaceDN/>
      <w:adjustRightInd/>
      <w:spacing w:after="220"/>
      <w:ind w:left="1298"/>
      <w:textAlignment w:val="auto"/>
    </w:pPr>
    <w:rPr>
      <w:rFonts w:ascii="Arial" w:eastAsia="SimSun" w:hAnsi="Arial"/>
      <w:sz w:val="22"/>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4D31A4"/>
    <w:rPr>
      <w:b/>
      <w:bCs/>
    </w:rPr>
  </w:style>
  <w:style w:type="paragraph" w:customStyle="1" w:styleId="Doc-text2">
    <w:name w:val="Doc-text2"/>
    <w:basedOn w:val="Normal"/>
    <w:link w:val="Doc-text2Char"/>
    <w:qFormat/>
    <w:rsid w:val="004D31A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4D31A4"/>
    <w:rPr>
      <w:rFonts w:ascii="Arial" w:eastAsia="MS Mincho" w:hAnsi="Arial"/>
      <w:szCs w:val="24"/>
    </w:rPr>
  </w:style>
  <w:style w:type="table" w:styleId="TableGrid">
    <w:name w:val="Table Grid"/>
    <w:basedOn w:val="TableNormal"/>
    <w:rsid w:val="004D31A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4D31A4"/>
  </w:style>
  <w:style w:type="paragraph" w:customStyle="1" w:styleId="106">
    <w:name w:val="106"/>
    <w:qFormat/>
    <w:rsid w:val="004D31A4"/>
    <w:pPr>
      <w:spacing w:after="180"/>
    </w:pPr>
    <w:rPr>
      <w:rFonts w:eastAsia="DengXian"/>
      <w:lang w:eastAsia="en-US"/>
    </w:rPr>
  </w:style>
  <w:style w:type="paragraph" w:customStyle="1" w:styleId="crcoverpage0">
    <w:name w:val="crcoverpage"/>
    <w:basedOn w:val="Normal"/>
    <w:uiPriority w:val="99"/>
    <w:rsid w:val="004D31A4"/>
    <w:pPr>
      <w:overflowPunct/>
      <w:autoSpaceDE/>
      <w:autoSpaceDN/>
      <w:adjustRightInd/>
      <w:spacing w:after="0"/>
      <w:textAlignment w:val="auto"/>
    </w:pPr>
    <w:rPr>
      <w:rFonts w:ascii="Calibri" w:eastAsia="SimSun" w:hAnsi="Calibri" w:cs="Calibri"/>
      <w:sz w:val="22"/>
      <w:szCs w:val="22"/>
      <w:lang w:eastAsia="zh-CN"/>
    </w:rPr>
  </w:style>
  <w:style w:type="character" w:customStyle="1" w:styleId="B6Char">
    <w:name w:val="B6 Char"/>
    <w:basedOn w:val="DefaultParagraphFont"/>
    <w:link w:val="B6"/>
    <w:rsid w:val="004D31A4"/>
  </w:style>
  <w:style w:type="character" w:customStyle="1" w:styleId="EWChar">
    <w:name w:val="EW Char"/>
    <w:link w:val="EW"/>
    <w:qFormat/>
    <w:locked/>
    <w:rsid w:val="004D31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16446278">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62807996">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886795162">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91B7-5832-4913-AC55-31BAEA78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40782</Words>
  <Characters>232460</Characters>
  <Application>Microsoft Office Word</Application>
  <DocSecurity>0</DocSecurity>
  <Lines>1937</Lines>
  <Paragraphs>545</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272697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KK_MCC</cp:lastModifiedBy>
  <cp:revision>7</cp:revision>
  <cp:lastPrinted>2019-02-25T14:05:00Z</cp:lastPrinted>
  <dcterms:created xsi:type="dcterms:W3CDTF">2025-01-09T10:34:00Z</dcterms:created>
  <dcterms:modified xsi:type="dcterms:W3CDTF">2025-03-20T19:08:00Z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