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43354E"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A81008">
              <w:t>19.</w:t>
            </w:r>
            <w:r w:rsidR="00D27B34">
              <w:t>1</w:t>
            </w:r>
            <w:r w:rsidR="00A81008">
              <w:t>.</w:t>
            </w:r>
            <w:bookmarkEnd w:id="3"/>
            <w:r w:rsidR="00D27B34">
              <w:t>0</w:t>
            </w:r>
            <w:r w:rsidR="00D27B34" w:rsidRPr="00BF4ABD">
              <w:t xml:space="preserve"> </w:t>
            </w:r>
            <w:r w:rsidRPr="00BF4ABD">
              <w:rPr>
                <w:sz w:val="32"/>
              </w:rPr>
              <w:t>(</w:t>
            </w:r>
            <w:bookmarkStart w:id="4" w:name="issueDate"/>
            <w:r w:rsidR="00D27B34">
              <w:rPr>
                <w:sz w:val="32"/>
              </w:rPr>
              <w:t>2025</w:t>
            </w:r>
            <w:r w:rsidR="00A81008">
              <w:rPr>
                <w:sz w:val="32"/>
              </w:rPr>
              <w:t>-</w:t>
            </w:r>
            <w:bookmarkEnd w:id="4"/>
            <w:r w:rsidR="00D27B34">
              <w:rPr>
                <w:sz w:val="32"/>
              </w:rPr>
              <w:t>03</w:t>
            </w:r>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8756BD0"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E625B7">
              <w:rPr>
                <w:rStyle w:val="ZGSM"/>
              </w:rPr>
              <w:t>9</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B2312B0"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D27B34">
              <w:rPr>
                <w:noProof/>
                <w:sz w:val="18"/>
              </w:rPr>
              <w:t>5</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7226C82" w14:textId="0A1AF324" w:rsidR="001045FC"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1045FC">
        <w:rPr>
          <w:noProof/>
        </w:rPr>
        <w:t>Foreword</w:t>
      </w:r>
      <w:r w:rsidR="001045FC">
        <w:rPr>
          <w:noProof/>
        </w:rPr>
        <w:tab/>
      </w:r>
      <w:r w:rsidR="001045FC">
        <w:rPr>
          <w:noProof/>
        </w:rPr>
        <w:fldChar w:fldCharType="begin" w:fldLock="1"/>
      </w:r>
      <w:r w:rsidR="001045FC">
        <w:rPr>
          <w:noProof/>
        </w:rPr>
        <w:instrText xml:space="preserve"> PAGEREF _Toc193393100 \h </w:instrText>
      </w:r>
      <w:r w:rsidR="001045FC">
        <w:rPr>
          <w:noProof/>
        </w:rPr>
      </w:r>
      <w:r w:rsidR="001045FC">
        <w:rPr>
          <w:noProof/>
        </w:rPr>
        <w:fldChar w:fldCharType="separate"/>
      </w:r>
      <w:r w:rsidR="001045FC">
        <w:rPr>
          <w:noProof/>
        </w:rPr>
        <w:t>10</w:t>
      </w:r>
      <w:r w:rsidR="001045FC">
        <w:rPr>
          <w:noProof/>
        </w:rPr>
        <w:fldChar w:fldCharType="end"/>
      </w:r>
    </w:p>
    <w:p w14:paraId="0EA9872E" w14:textId="3F4BEBA0" w:rsidR="001045FC" w:rsidRDefault="001045F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_Toc193393101 \h </w:instrText>
      </w:r>
      <w:r>
        <w:rPr>
          <w:noProof/>
        </w:rPr>
      </w:r>
      <w:r>
        <w:rPr>
          <w:noProof/>
        </w:rPr>
        <w:fldChar w:fldCharType="separate"/>
      </w:r>
      <w:r>
        <w:rPr>
          <w:noProof/>
        </w:rPr>
        <w:t>12</w:t>
      </w:r>
      <w:r>
        <w:rPr>
          <w:noProof/>
        </w:rPr>
        <w:fldChar w:fldCharType="end"/>
      </w:r>
    </w:p>
    <w:p w14:paraId="18B3A763" w14:textId="0361CA05" w:rsidR="001045FC" w:rsidRDefault="001045F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_Toc193393102 \h </w:instrText>
      </w:r>
      <w:r>
        <w:rPr>
          <w:noProof/>
        </w:rPr>
      </w:r>
      <w:r>
        <w:rPr>
          <w:noProof/>
        </w:rPr>
        <w:fldChar w:fldCharType="separate"/>
      </w:r>
      <w:r>
        <w:rPr>
          <w:noProof/>
        </w:rPr>
        <w:t>12</w:t>
      </w:r>
      <w:r>
        <w:rPr>
          <w:noProof/>
        </w:rPr>
        <w:fldChar w:fldCharType="end"/>
      </w:r>
    </w:p>
    <w:p w14:paraId="3F2932DE" w14:textId="77A6D5BC" w:rsidR="001045FC" w:rsidRDefault="001045F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_Toc193393103 \h </w:instrText>
      </w:r>
      <w:r>
        <w:rPr>
          <w:noProof/>
        </w:rPr>
      </w:r>
      <w:r>
        <w:rPr>
          <w:noProof/>
        </w:rPr>
        <w:fldChar w:fldCharType="separate"/>
      </w:r>
      <w:r>
        <w:rPr>
          <w:noProof/>
        </w:rPr>
        <w:t>13</w:t>
      </w:r>
      <w:r>
        <w:rPr>
          <w:noProof/>
        </w:rPr>
        <w:fldChar w:fldCharType="end"/>
      </w:r>
    </w:p>
    <w:p w14:paraId="2A914771" w14:textId="3CEE5F41" w:rsidR="001045FC" w:rsidRDefault="001045F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_Toc193393104 \h </w:instrText>
      </w:r>
      <w:r>
        <w:rPr>
          <w:noProof/>
        </w:rPr>
      </w:r>
      <w:r>
        <w:rPr>
          <w:noProof/>
        </w:rPr>
        <w:fldChar w:fldCharType="separate"/>
      </w:r>
      <w:r>
        <w:rPr>
          <w:noProof/>
        </w:rPr>
        <w:t>13</w:t>
      </w:r>
      <w:r>
        <w:rPr>
          <w:noProof/>
        </w:rPr>
        <w:fldChar w:fldCharType="end"/>
      </w:r>
    </w:p>
    <w:p w14:paraId="226E76E5" w14:textId="7CA9634C" w:rsidR="001045FC" w:rsidRDefault="001045F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_Toc193393105 \h </w:instrText>
      </w:r>
      <w:r>
        <w:rPr>
          <w:noProof/>
        </w:rPr>
      </w:r>
      <w:r>
        <w:rPr>
          <w:noProof/>
        </w:rPr>
        <w:fldChar w:fldCharType="separate"/>
      </w:r>
      <w:r>
        <w:rPr>
          <w:noProof/>
        </w:rPr>
        <w:t>13</w:t>
      </w:r>
      <w:r>
        <w:rPr>
          <w:noProof/>
        </w:rPr>
        <w:fldChar w:fldCharType="end"/>
      </w:r>
    </w:p>
    <w:p w14:paraId="02D3F58E" w14:textId="51CB0006" w:rsidR="001045FC" w:rsidRDefault="001045F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_Toc193393106 \h </w:instrText>
      </w:r>
      <w:r>
        <w:rPr>
          <w:noProof/>
        </w:rPr>
      </w:r>
      <w:r>
        <w:rPr>
          <w:noProof/>
        </w:rPr>
        <w:fldChar w:fldCharType="separate"/>
      </w:r>
      <w:r>
        <w:rPr>
          <w:noProof/>
        </w:rPr>
        <w:t>14</w:t>
      </w:r>
      <w:r>
        <w:rPr>
          <w:noProof/>
        </w:rPr>
        <w:fldChar w:fldCharType="end"/>
      </w:r>
    </w:p>
    <w:p w14:paraId="187FEB35" w14:textId="124DAE17" w:rsidR="001045FC" w:rsidRDefault="001045F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_Toc193393107 \h </w:instrText>
      </w:r>
      <w:r>
        <w:rPr>
          <w:noProof/>
        </w:rPr>
      </w:r>
      <w:r>
        <w:rPr>
          <w:noProof/>
        </w:rPr>
        <w:fldChar w:fldCharType="separate"/>
      </w:r>
      <w:r>
        <w:rPr>
          <w:noProof/>
        </w:rPr>
        <w:t>14</w:t>
      </w:r>
      <w:r>
        <w:rPr>
          <w:noProof/>
        </w:rPr>
        <w:fldChar w:fldCharType="end"/>
      </w:r>
    </w:p>
    <w:p w14:paraId="7E6F0095" w14:textId="00F1BF5B" w:rsidR="001045FC" w:rsidRDefault="001045F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_Toc193393108 \h </w:instrText>
      </w:r>
      <w:r>
        <w:rPr>
          <w:noProof/>
        </w:rPr>
      </w:r>
      <w:r>
        <w:rPr>
          <w:noProof/>
        </w:rPr>
        <w:fldChar w:fldCharType="separate"/>
      </w:r>
      <w:r>
        <w:rPr>
          <w:noProof/>
        </w:rPr>
        <w:t>14</w:t>
      </w:r>
      <w:r>
        <w:rPr>
          <w:noProof/>
        </w:rPr>
        <w:fldChar w:fldCharType="end"/>
      </w:r>
    </w:p>
    <w:p w14:paraId="03764B0B" w14:textId="0DC0B908" w:rsidR="001045FC" w:rsidRDefault="001045FC">
      <w:pPr>
        <w:pStyle w:val="TOC2"/>
        <w:rPr>
          <w:rFonts w:asciiTheme="minorHAnsi" w:hAnsiTheme="minorHAnsi" w:cstheme="minorBidi"/>
          <w:noProof/>
          <w:kern w:val="2"/>
          <w:sz w:val="24"/>
          <w:szCs w:val="24"/>
          <w:lang w:eastAsia="en-GB"/>
          <w14:ligatures w14:val="standardContextual"/>
        </w:rPr>
      </w:pPr>
      <w:r w:rsidRPr="005375E9">
        <w:rPr>
          <w:noProof/>
          <w:lang w:val="en-US"/>
        </w:rPr>
        <w:t>6.1</w:t>
      </w:r>
      <w:r>
        <w:rPr>
          <w:rFonts w:asciiTheme="minorHAnsi" w:hAnsiTheme="minorHAnsi" w:cstheme="minorBidi"/>
          <w:noProof/>
          <w:kern w:val="2"/>
          <w:sz w:val="24"/>
          <w:szCs w:val="24"/>
          <w:lang w:eastAsia="en-GB"/>
          <w14:ligatures w14:val="standardContextual"/>
        </w:rPr>
        <w:tab/>
      </w:r>
      <w:r w:rsidRPr="005375E9">
        <w:rPr>
          <w:noProof/>
          <w:lang w:val="en-US"/>
        </w:rPr>
        <w:t>SEAL data delivery management client (SDDM-C)</w:t>
      </w:r>
      <w:r>
        <w:rPr>
          <w:noProof/>
        </w:rPr>
        <w:tab/>
      </w:r>
      <w:r>
        <w:rPr>
          <w:noProof/>
        </w:rPr>
        <w:fldChar w:fldCharType="begin" w:fldLock="1"/>
      </w:r>
      <w:r>
        <w:rPr>
          <w:noProof/>
        </w:rPr>
        <w:instrText xml:space="preserve"> PAGEREF _Toc193393109 \h </w:instrText>
      </w:r>
      <w:r>
        <w:rPr>
          <w:noProof/>
        </w:rPr>
      </w:r>
      <w:r>
        <w:rPr>
          <w:noProof/>
        </w:rPr>
        <w:fldChar w:fldCharType="separate"/>
      </w:r>
      <w:r>
        <w:rPr>
          <w:noProof/>
        </w:rPr>
        <w:t>14</w:t>
      </w:r>
      <w:r>
        <w:rPr>
          <w:noProof/>
        </w:rPr>
        <w:fldChar w:fldCharType="end"/>
      </w:r>
    </w:p>
    <w:p w14:paraId="6C29A2A9" w14:textId="60025B1C" w:rsidR="001045FC" w:rsidRDefault="001045FC">
      <w:pPr>
        <w:pStyle w:val="TOC2"/>
        <w:rPr>
          <w:rFonts w:asciiTheme="minorHAnsi" w:hAnsiTheme="minorHAnsi" w:cstheme="minorBidi"/>
          <w:noProof/>
          <w:kern w:val="2"/>
          <w:sz w:val="24"/>
          <w:szCs w:val="24"/>
          <w:lang w:eastAsia="en-GB"/>
          <w14:ligatures w14:val="standardContextual"/>
        </w:rPr>
      </w:pPr>
      <w:r w:rsidRPr="005375E9">
        <w:rPr>
          <w:noProof/>
          <w:lang w:val="en-US"/>
        </w:rPr>
        <w:t>6.2</w:t>
      </w:r>
      <w:r>
        <w:rPr>
          <w:rFonts w:asciiTheme="minorHAnsi" w:hAnsiTheme="minorHAnsi" w:cstheme="minorBidi"/>
          <w:noProof/>
          <w:kern w:val="2"/>
          <w:sz w:val="24"/>
          <w:szCs w:val="24"/>
          <w:lang w:eastAsia="en-GB"/>
          <w14:ligatures w14:val="standardContextual"/>
        </w:rPr>
        <w:tab/>
      </w:r>
      <w:r w:rsidRPr="005375E9">
        <w:rPr>
          <w:noProof/>
          <w:lang w:val="en-US"/>
        </w:rPr>
        <w:t>SEAL data delivery management server (SDDM-S)</w:t>
      </w:r>
      <w:r>
        <w:rPr>
          <w:noProof/>
        </w:rPr>
        <w:tab/>
      </w:r>
      <w:r>
        <w:rPr>
          <w:noProof/>
        </w:rPr>
        <w:fldChar w:fldCharType="begin" w:fldLock="1"/>
      </w:r>
      <w:r>
        <w:rPr>
          <w:noProof/>
        </w:rPr>
        <w:instrText xml:space="preserve"> PAGEREF _Toc193393110 \h </w:instrText>
      </w:r>
      <w:r>
        <w:rPr>
          <w:noProof/>
        </w:rPr>
      </w:r>
      <w:r>
        <w:rPr>
          <w:noProof/>
        </w:rPr>
        <w:fldChar w:fldCharType="separate"/>
      </w:r>
      <w:r>
        <w:rPr>
          <w:noProof/>
        </w:rPr>
        <w:t>15</w:t>
      </w:r>
      <w:r>
        <w:rPr>
          <w:noProof/>
        </w:rPr>
        <w:fldChar w:fldCharType="end"/>
      </w:r>
    </w:p>
    <w:p w14:paraId="14521A0B" w14:textId="2600119A" w:rsidR="001045FC" w:rsidRDefault="001045FC">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5375E9">
        <w:rPr>
          <w:noProof/>
          <w:lang w:val="en-US"/>
        </w:rPr>
        <w:t>Data delivery management procedures</w:t>
      </w:r>
      <w:r>
        <w:rPr>
          <w:noProof/>
        </w:rPr>
        <w:tab/>
      </w:r>
      <w:r>
        <w:rPr>
          <w:noProof/>
        </w:rPr>
        <w:fldChar w:fldCharType="begin" w:fldLock="1"/>
      </w:r>
      <w:r>
        <w:rPr>
          <w:noProof/>
        </w:rPr>
        <w:instrText xml:space="preserve"> PAGEREF _Toc193393111 \h </w:instrText>
      </w:r>
      <w:r>
        <w:rPr>
          <w:noProof/>
        </w:rPr>
      </w:r>
      <w:r>
        <w:rPr>
          <w:noProof/>
        </w:rPr>
        <w:fldChar w:fldCharType="separate"/>
      </w:r>
      <w:r>
        <w:rPr>
          <w:noProof/>
        </w:rPr>
        <w:t>15</w:t>
      </w:r>
      <w:r>
        <w:rPr>
          <w:noProof/>
        </w:rPr>
        <w:fldChar w:fldCharType="end"/>
      </w:r>
    </w:p>
    <w:p w14:paraId="2CBDDA29" w14:textId="136BFE95" w:rsidR="001045FC" w:rsidRDefault="001045F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_Toc193393112 \h </w:instrText>
      </w:r>
      <w:r>
        <w:rPr>
          <w:noProof/>
        </w:rPr>
      </w:r>
      <w:r>
        <w:rPr>
          <w:noProof/>
        </w:rPr>
        <w:fldChar w:fldCharType="separate"/>
      </w:r>
      <w:r>
        <w:rPr>
          <w:noProof/>
        </w:rPr>
        <w:t>15</w:t>
      </w:r>
      <w:r>
        <w:rPr>
          <w:noProof/>
        </w:rPr>
        <w:fldChar w:fldCharType="end"/>
      </w:r>
    </w:p>
    <w:p w14:paraId="0A671949" w14:textId="210F2CEE" w:rsidR="001045FC" w:rsidRDefault="001045F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_Toc193393113 \h </w:instrText>
      </w:r>
      <w:r>
        <w:rPr>
          <w:noProof/>
        </w:rPr>
      </w:r>
      <w:r>
        <w:rPr>
          <w:noProof/>
        </w:rPr>
        <w:fldChar w:fldCharType="separate"/>
      </w:r>
      <w:r>
        <w:rPr>
          <w:noProof/>
        </w:rPr>
        <w:t>16</w:t>
      </w:r>
      <w:r>
        <w:rPr>
          <w:noProof/>
        </w:rPr>
        <w:fldChar w:fldCharType="end"/>
      </w:r>
    </w:p>
    <w:p w14:paraId="3041B673" w14:textId="61821912" w:rsidR="001045FC" w:rsidRDefault="001045FC">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_Toc193393114 \h </w:instrText>
      </w:r>
      <w:r>
        <w:rPr>
          <w:noProof/>
        </w:rPr>
      </w:r>
      <w:r>
        <w:rPr>
          <w:noProof/>
        </w:rPr>
        <w:fldChar w:fldCharType="separate"/>
      </w:r>
      <w:r>
        <w:rPr>
          <w:noProof/>
        </w:rPr>
        <w:t>16</w:t>
      </w:r>
      <w:r>
        <w:rPr>
          <w:noProof/>
        </w:rPr>
        <w:fldChar w:fldCharType="end"/>
      </w:r>
    </w:p>
    <w:p w14:paraId="640124B4" w14:textId="3AE9EBC0" w:rsidR="001045FC" w:rsidRDefault="001045FC">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_Toc193393115 \h </w:instrText>
      </w:r>
      <w:r>
        <w:rPr>
          <w:noProof/>
        </w:rPr>
      </w:r>
      <w:r>
        <w:rPr>
          <w:noProof/>
        </w:rPr>
        <w:fldChar w:fldCharType="separate"/>
      </w:r>
      <w:r>
        <w:rPr>
          <w:noProof/>
        </w:rPr>
        <w:t>16</w:t>
      </w:r>
      <w:r>
        <w:rPr>
          <w:noProof/>
        </w:rPr>
        <w:fldChar w:fldCharType="end"/>
      </w:r>
    </w:p>
    <w:p w14:paraId="1AE9FFCF" w14:textId="0801B6E8" w:rsidR="001045FC" w:rsidRDefault="001045FC">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_Toc193393116 \h </w:instrText>
      </w:r>
      <w:r>
        <w:rPr>
          <w:noProof/>
        </w:rPr>
      </w:r>
      <w:r>
        <w:rPr>
          <w:noProof/>
        </w:rPr>
        <w:fldChar w:fldCharType="separate"/>
      </w:r>
      <w:r>
        <w:rPr>
          <w:noProof/>
        </w:rPr>
        <w:t>16</w:t>
      </w:r>
      <w:r>
        <w:rPr>
          <w:noProof/>
        </w:rPr>
        <w:fldChar w:fldCharType="end"/>
      </w:r>
    </w:p>
    <w:p w14:paraId="1E0769B0" w14:textId="2E5F9D61" w:rsidR="001045FC" w:rsidRDefault="001045FC">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_Toc193393117 \h </w:instrText>
      </w:r>
      <w:r>
        <w:rPr>
          <w:noProof/>
        </w:rPr>
      </w:r>
      <w:r>
        <w:rPr>
          <w:noProof/>
        </w:rPr>
        <w:fldChar w:fldCharType="separate"/>
      </w:r>
      <w:r>
        <w:rPr>
          <w:noProof/>
        </w:rPr>
        <w:t>16</w:t>
      </w:r>
      <w:r>
        <w:rPr>
          <w:noProof/>
        </w:rPr>
        <w:fldChar w:fldCharType="end"/>
      </w:r>
    </w:p>
    <w:p w14:paraId="1D6E5557" w14:textId="04991D78" w:rsidR="001045FC" w:rsidRDefault="001045FC">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_Toc193393118 \h </w:instrText>
      </w:r>
      <w:r>
        <w:rPr>
          <w:noProof/>
        </w:rPr>
      </w:r>
      <w:r>
        <w:rPr>
          <w:noProof/>
        </w:rPr>
        <w:fldChar w:fldCharType="separate"/>
      </w:r>
      <w:r>
        <w:rPr>
          <w:noProof/>
        </w:rPr>
        <w:t>16</w:t>
      </w:r>
      <w:r>
        <w:rPr>
          <w:noProof/>
        </w:rPr>
        <w:fldChar w:fldCharType="end"/>
      </w:r>
    </w:p>
    <w:p w14:paraId="2CCC9A43" w14:textId="74CD3C6A" w:rsidR="001045FC" w:rsidRDefault="001045FC">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_Toc193393119 \h </w:instrText>
      </w:r>
      <w:r>
        <w:rPr>
          <w:noProof/>
        </w:rPr>
      </w:r>
      <w:r>
        <w:rPr>
          <w:noProof/>
        </w:rPr>
        <w:fldChar w:fldCharType="separate"/>
      </w:r>
      <w:r>
        <w:rPr>
          <w:noProof/>
        </w:rPr>
        <w:t>18</w:t>
      </w:r>
      <w:r>
        <w:rPr>
          <w:noProof/>
        </w:rPr>
        <w:fldChar w:fldCharType="end"/>
      </w:r>
    </w:p>
    <w:p w14:paraId="4046C3E6" w14:textId="45F438E2"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7.2.2.3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_Toc193393120 \h </w:instrText>
      </w:r>
      <w:r>
        <w:rPr>
          <w:noProof/>
        </w:rPr>
      </w:r>
      <w:r>
        <w:rPr>
          <w:noProof/>
        </w:rPr>
        <w:fldChar w:fldCharType="separate"/>
      </w:r>
      <w:r>
        <w:rPr>
          <w:noProof/>
        </w:rPr>
        <w:t>20</w:t>
      </w:r>
      <w:r>
        <w:rPr>
          <w:noProof/>
        </w:rPr>
        <w:fldChar w:fldCharType="end"/>
      </w:r>
    </w:p>
    <w:p w14:paraId="75D613EF" w14:textId="455D0894"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7.2.2.4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_Toc193393121 \h </w:instrText>
      </w:r>
      <w:r>
        <w:rPr>
          <w:noProof/>
        </w:rPr>
      </w:r>
      <w:r>
        <w:rPr>
          <w:noProof/>
        </w:rPr>
        <w:fldChar w:fldCharType="separate"/>
      </w:r>
      <w:r>
        <w:rPr>
          <w:noProof/>
        </w:rPr>
        <w:t>22</w:t>
      </w:r>
      <w:r>
        <w:rPr>
          <w:noProof/>
        </w:rPr>
        <w:fldChar w:fldCharType="end"/>
      </w:r>
    </w:p>
    <w:p w14:paraId="30C7BFAC" w14:textId="4F77FBF4" w:rsidR="001045FC" w:rsidRDefault="001045FC">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_Toc193393122 \h </w:instrText>
      </w:r>
      <w:r>
        <w:rPr>
          <w:noProof/>
        </w:rPr>
      </w:r>
      <w:r>
        <w:rPr>
          <w:noProof/>
        </w:rPr>
        <w:fldChar w:fldCharType="separate"/>
      </w:r>
      <w:r>
        <w:rPr>
          <w:noProof/>
        </w:rPr>
        <w:t>23</w:t>
      </w:r>
      <w:r>
        <w:rPr>
          <w:noProof/>
        </w:rPr>
        <w:fldChar w:fldCharType="end"/>
      </w:r>
    </w:p>
    <w:p w14:paraId="7A10E918" w14:textId="3E075548" w:rsidR="001045FC" w:rsidRDefault="001045FC">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_Toc193393123 \h </w:instrText>
      </w:r>
      <w:r>
        <w:rPr>
          <w:noProof/>
        </w:rPr>
      </w:r>
      <w:r>
        <w:rPr>
          <w:noProof/>
        </w:rPr>
        <w:fldChar w:fldCharType="separate"/>
      </w:r>
      <w:r>
        <w:rPr>
          <w:noProof/>
        </w:rPr>
        <w:t>23</w:t>
      </w:r>
      <w:r>
        <w:rPr>
          <w:noProof/>
        </w:rPr>
        <w:fldChar w:fldCharType="end"/>
      </w:r>
    </w:p>
    <w:p w14:paraId="75CB4616" w14:textId="61B5AE2C" w:rsidR="001045FC" w:rsidRDefault="001045FC">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_Toc193393124 \h </w:instrText>
      </w:r>
      <w:r>
        <w:rPr>
          <w:noProof/>
        </w:rPr>
      </w:r>
      <w:r>
        <w:rPr>
          <w:noProof/>
        </w:rPr>
        <w:fldChar w:fldCharType="separate"/>
      </w:r>
      <w:r>
        <w:rPr>
          <w:noProof/>
        </w:rPr>
        <w:t>24</w:t>
      </w:r>
      <w:r>
        <w:rPr>
          <w:noProof/>
        </w:rPr>
        <w:fldChar w:fldCharType="end"/>
      </w:r>
    </w:p>
    <w:p w14:paraId="124CAA50" w14:textId="7F5CF7DD"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7.2.3.3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_Toc193393125 \h </w:instrText>
      </w:r>
      <w:r>
        <w:rPr>
          <w:noProof/>
        </w:rPr>
      </w:r>
      <w:r>
        <w:rPr>
          <w:noProof/>
        </w:rPr>
        <w:fldChar w:fldCharType="separate"/>
      </w:r>
      <w:r>
        <w:rPr>
          <w:noProof/>
        </w:rPr>
        <w:t>24</w:t>
      </w:r>
      <w:r>
        <w:rPr>
          <w:noProof/>
        </w:rPr>
        <w:fldChar w:fldCharType="end"/>
      </w:r>
    </w:p>
    <w:p w14:paraId="222E7D54" w14:textId="6C89D8B5"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7.2.3.4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_Toc193393126 \h </w:instrText>
      </w:r>
      <w:r>
        <w:rPr>
          <w:noProof/>
        </w:rPr>
      </w:r>
      <w:r>
        <w:rPr>
          <w:noProof/>
        </w:rPr>
        <w:fldChar w:fldCharType="separate"/>
      </w:r>
      <w:r>
        <w:rPr>
          <w:noProof/>
        </w:rPr>
        <w:t>25</w:t>
      </w:r>
      <w:r>
        <w:rPr>
          <w:noProof/>
        </w:rPr>
        <w:fldChar w:fldCharType="end"/>
      </w:r>
    </w:p>
    <w:p w14:paraId="6C8AD72E" w14:textId="6C344282" w:rsidR="001045FC" w:rsidRDefault="001045FC">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_Toc193393127 \h </w:instrText>
      </w:r>
      <w:r>
        <w:rPr>
          <w:noProof/>
        </w:rPr>
      </w:r>
      <w:r>
        <w:rPr>
          <w:noProof/>
        </w:rPr>
        <w:fldChar w:fldCharType="separate"/>
      </w:r>
      <w:r>
        <w:rPr>
          <w:noProof/>
        </w:rPr>
        <w:t>26</w:t>
      </w:r>
      <w:r>
        <w:rPr>
          <w:noProof/>
        </w:rPr>
        <w:fldChar w:fldCharType="end"/>
      </w:r>
    </w:p>
    <w:p w14:paraId="256DED7C" w14:textId="5A63EBC2" w:rsidR="001045FC" w:rsidRDefault="001045FC">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_Toc193393128 \h </w:instrText>
      </w:r>
      <w:r>
        <w:rPr>
          <w:noProof/>
        </w:rPr>
      </w:r>
      <w:r>
        <w:rPr>
          <w:noProof/>
        </w:rPr>
        <w:fldChar w:fldCharType="separate"/>
      </w:r>
      <w:r>
        <w:rPr>
          <w:noProof/>
        </w:rPr>
        <w:t>26</w:t>
      </w:r>
      <w:r>
        <w:rPr>
          <w:noProof/>
        </w:rPr>
        <w:fldChar w:fldCharType="end"/>
      </w:r>
    </w:p>
    <w:p w14:paraId="053C6593" w14:textId="10F22B02" w:rsidR="001045FC" w:rsidRDefault="001045FC">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_Toc193393129 \h </w:instrText>
      </w:r>
      <w:r>
        <w:rPr>
          <w:noProof/>
        </w:rPr>
      </w:r>
      <w:r>
        <w:rPr>
          <w:noProof/>
        </w:rPr>
        <w:fldChar w:fldCharType="separate"/>
      </w:r>
      <w:r>
        <w:rPr>
          <w:noProof/>
        </w:rPr>
        <w:t>26</w:t>
      </w:r>
      <w:r>
        <w:rPr>
          <w:noProof/>
        </w:rPr>
        <w:fldChar w:fldCharType="end"/>
      </w:r>
    </w:p>
    <w:p w14:paraId="79115C5D" w14:textId="3A703C51"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7.2.4.3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_Toc193393130 \h </w:instrText>
      </w:r>
      <w:r>
        <w:rPr>
          <w:noProof/>
        </w:rPr>
      </w:r>
      <w:r>
        <w:rPr>
          <w:noProof/>
        </w:rPr>
        <w:fldChar w:fldCharType="separate"/>
      </w:r>
      <w:r>
        <w:rPr>
          <w:noProof/>
        </w:rPr>
        <w:t>27</w:t>
      </w:r>
      <w:r>
        <w:rPr>
          <w:noProof/>
        </w:rPr>
        <w:fldChar w:fldCharType="end"/>
      </w:r>
    </w:p>
    <w:p w14:paraId="2A11632F" w14:textId="6B6C5C68"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7.2.4.4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_Toc193393131 \h </w:instrText>
      </w:r>
      <w:r>
        <w:rPr>
          <w:noProof/>
        </w:rPr>
      </w:r>
      <w:r>
        <w:rPr>
          <w:noProof/>
        </w:rPr>
        <w:fldChar w:fldCharType="separate"/>
      </w:r>
      <w:r>
        <w:rPr>
          <w:noProof/>
        </w:rPr>
        <w:t>28</w:t>
      </w:r>
      <w:r>
        <w:rPr>
          <w:noProof/>
        </w:rPr>
        <w:fldChar w:fldCharType="end"/>
      </w:r>
    </w:p>
    <w:p w14:paraId="7816BE3D" w14:textId="01566B12" w:rsidR="001045FC" w:rsidRDefault="001045FC">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_Toc193393132 \h </w:instrText>
      </w:r>
      <w:r>
        <w:rPr>
          <w:noProof/>
        </w:rPr>
      </w:r>
      <w:r>
        <w:rPr>
          <w:noProof/>
        </w:rPr>
        <w:fldChar w:fldCharType="separate"/>
      </w:r>
      <w:r>
        <w:rPr>
          <w:noProof/>
        </w:rPr>
        <w:t>28</w:t>
      </w:r>
      <w:r>
        <w:rPr>
          <w:noProof/>
        </w:rPr>
        <w:fldChar w:fldCharType="end"/>
      </w:r>
    </w:p>
    <w:p w14:paraId="1B8D24E5" w14:textId="55439997" w:rsidR="001045FC" w:rsidRDefault="001045FC">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_Toc193393133 \h </w:instrText>
      </w:r>
      <w:r>
        <w:rPr>
          <w:noProof/>
        </w:rPr>
      </w:r>
      <w:r>
        <w:rPr>
          <w:noProof/>
        </w:rPr>
        <w:fldChar w:fldCharType="separate"/>
      </w:r>
      <w:r>
        <w:rPr>
          <w:noProof/>
        </w:rPr>
        <w:t>28</w:t>
      </w:r>
      <w:r>
        <w:rPr>
          <w:noProof/>
        </w:rPr>
        <w:fldChar w:fldCharType="end"/>
      </w:r>
    </w:p>
    <w:p w14:paraId="10CD2D0D" w14:textId="636BEB49" w:rsidR="001045FC" w:rsidRDefault="001045FC">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_Toc193393134 \h </w:instrText>
      </w:r>
      <w:r>
        <w:rPr>
          <w:noProof/>
        </w:rPr>
      </w:r>
      <w:r>
        <w:rPr>
          <w:noProof/>
        </w:rPr>
        <w:fldChar w:fldCharType="separate"/>
      </w:r>
      <w:r>
        <w:rPr>
          <w:noProof/>
        </w:rPr>
        <w:t>29</w:t>
      </w:r>
      <w:r>
        <w:rPr>
          <w:noProof/>
        </w:rPr>
        <w:fldChar w:fldCharType="end"/>
      </w:r>
    </w:p>
    <w:p w14:paraId="2A46069E" w14:textId="3A9BA545"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7.2.5.3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_Toc193393135 \h </w:instrText>
      </w:r>
      <w:r>
        <w:rPr>
          <w:noProof/>
        </w:rPr>
      </w:r>
      <w:r>
        <w:rPr>
          <w:noProof/>
        </w:rPr>
        <w:fldChar w:fldCharType="separate"/>
      </w:r>
      <w:r>
        <w:rPr>
          <w:noProof/>
        </w:rPr>
        <w:t>29</w:t>
      </w:r>
      <w:r>
        <w:rPr>
          <w:noProof/>
        </w:rPr>
        <w:fldChar w:fldCharType="end"/>
      </w:r>
    </w:p>
    <w:p w14:paraId="5B78AC65" w14:textId="5A840EC5"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7.2.5.4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_Toc193393136 \h </w:instrText>
      </w:r>
      <w:r>
        <w:rPr>
          <w:noProof/>
        </w:rPr>
      </w:r>
      <w:r>
        <w:rPr>
          <w:noProof/>
        </w:rPr>
        <w:fldChar w:fldCharType="separate"/>
      </w:r>
      <w:r>
        <w:rPr>
          <w:noProof/>
        </w:rPr>
        <w:t>30</w:t>
      </w:r>
      <w:r>
        <w:rPr>
          <w:noProof/>
        </w:rPr>
        <w:fldChar w:fldCharType="end"/>
      </w:r>
    </w:p>
    <w:p w14:paraId="3F7A8618" w14:textId="5DA60F28" w:rsidR="001045FC" w:rsidRDefault="001045FC">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_Toc193393137 \h </w:instrText>
      </w:r>
      <w:r>
        <w:rPr>
          <w:noProof/>
        </w:rPr>
      </w:r>
      <w:r>
        <w:rPr>
          <w:noProof/>
        </w:rPr>
        <w:fldChar w:fldCharType="separate"/>
      </w:r>
      <w:r>
        <w:rPr>
          <w:noProof/>
        </w:rPr>
        <w:t>30</w:t>
      </w:r>
      <w:r>
        <w:rPr>
          <w:noProof/>
        </w:rPr>
        <w:fldChar w:fldCharType="end"/>
      </w:r>
    </w:p>
    <w:p w14:paraId="5A7713AB" w14:textId="1A967A8C" w:rsidR="001045FC" w:rsidRDefault="001045FC">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_Toc193393138 \h </w:instrText>
      </w:r>
      <w:r>
        <w:rPr>
          <w:noProof/>
        </w:rPr>
      </w:r>
      <w:r>
        <w:rPr>
          <w:noProof/>
        </w:rPr>
        <w:fldChar w:fldCharType="separate"/>
      </w:r>
      <w:r>
        <w:rPr>
          <w:noProof/>
        </w:rPr>
        <w:t>30</w:t>
      </w:r>
      <w:r>
        <w:rPr>
          <w:noProof/>
        </w:rPr>
        <w:fldChar w:fldCharType="end"/>
      </w:r>
    </w:p>
    <w:p w14:paraId="253A75DE" w14:textId="0AA742BF" w:rsidR="001045FC" w:rsidRDefault="001045FC">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_Toc193393139 \h </w:instrText>
      </w:r>
      <w:r>
        <w:rPr>
          <w:noProof/>
        </w:rPr>
      </w:r>
      <w:r>
        <w:rPr>
          <w:noProof/>
        </w:rPr>
        <w:fldChar w:fldCharType="separate"/>
      </w:r>
      <w:r>
        <w:rPr>
          <w:noProof/>
        </w:rPr>
        <w:t>31</w:t>
      </w:r>
      <w:r>
        <w:rPr>
          <w:noProof/>
        </w:rPr>
        <w:fldChar w:fldCharType="end"/>
      </w:r>
    </w:p>
    <w:p w14:paraId="4EC88AF5" w14:textId="041421F8"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7.2.6.3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_Toc193393140 \h </w:instrText>
      </w:r>
      <w:r>
        <w:rPr>
          <w:noProof/>
        </w:rPr>
      </w:r>
      <w:r>
        <w:rPr>
          <w:noProof/>
        </w:rPr>
        <w:fldChar w:fldCharType="separate"/>
      </w:r>
      <w:r>
        <w:rPr>
          <w:noProof/>
        </w:rPr>
        <w:t>31</w:t>
      </w:r>
      <w:r>
        <w:rPr>
          <w:noProof/>
        </w:rPr>
        <w:fldChar w:fldCharType="end"/>
      </w:r>
    </w:p>
    <w:p w14:paraId="7E87B384" w14:textId="72EEA343"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7.2.6.4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_Toc193393141 \h </w:instrText>
      </w:r>
      <w:r>
        <w:rPr>
          <w:noProof/>
        </w:rPr>
      </w:r>
      <w:r>
        <w:rPr>
          <w:noProof/>
        </w:rPr>
        <w:fldChar w:fldCharType="separate"/>
      </w:r>
      <w:r>
        <w:rPr>
          <w:noProof/>
        </w:rPr>
        <w:t>32</w:t>
      </w:r>
      <w:r>
        <w:rPr>
          <w:noProof/>
        </w:rPr>
        <w:fldChar w:fldCharType="end"/>
      </w:r>
    </w:p>
    <w:p w14:paraId="36FEB8FA" w14:textId="72C563A8" w:rsidR="001045FC" w:rsidRDefault="001045FC">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_Toc193393142 \h </w:instrText>
      </w:r>
      <w:r>
        <w:rPr>
          <w:noProof/>
        </w:rPr>
      </w:r>
      <w:r>
        <w:rPr>
          <w:noProof/>
        </w:rPr>
        <w:fldChar w:fldCharType="separate"/>
      </w:r>
      <w:r>
        <w:rPr>
          <w:noProof/>
        </w:rPr>
        <w:t>32</w:t>
      </w:r>
      <w:r>
        <w:rPr>
          <w:noProof/>
        </w:rPr>
        <w:fldChar w:fldCharType="end"/>
      </w:r>
    </w:p>
    <w:p w14:paraId="650B298E" w14:textId="03F57FB8" w:rsidR="001045FC" w:rsidRDefault="001045FC">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_Toc193393143 \h </w:instrText>
      </w:r>
      <w:r>
        <w:rPr>
          <w:noProof/>
        </w:rPr>
      </w:r>
      <w:r>
        <w:rPr>
          <w:noProof/>
        </w:rPr>
        <w:fldChar w:fldCharType="separate"/>
      </w:r>
      <w:r>
        <w:rPr>
          <w:noProof/>
        </w:rPr>
        <w:t>33</w:t>
      </w:r>
      <w:r>
        <w:rPr>
          <w:noProof/>
        </w:rPr>
        <w:fldChar w:fldCharType="end"/>
      </w:r>
    </w:p>
    <w:p w14:paraId="78462B83" w14:textId="4C05AE9C" w:rsidR="001045FC" w:rsidRDefault="001045FC">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_Toc193393144 \h </w:instrText>
      </w:r>
      <w:r>
        <w:rPr>
          <w:noProof/>
        </w:rPr>
      </w:r>
      <w:r>
        <w:rPr>
          <w:noProof/>
        </w:rPr>
        <w:fldChar w:fldCharType="separate"/>
      </w:r>
      <w:r>
        <w:rPr>
          <w:noProof/>
        </w:rPr>
        <w:t>33</w:t>
      </w:r>
      <w:r>
        <w:rPr>
          <w:noProof/>
        </w:rPr>
        <w:fldChar w:fldCharType="end"/>
      </w:r>
    </w:p>
    <w:p w14:paraId="37003541" w14:textId="07466D66" w:rsidR="001045FC" w:rsidRDefault="001045FC">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_Toc193393145 \h </w:instrText>
      </w:r>
      <w:r>
        <w:rPr>
          <w:noProof/>
        </w:rPr>
      </w:r>
      <w:r>
        <w:rPr>
          <w:noProof/>
        </w:rPr>
        <w:fldChar w:fldCharType="separate"/>
      </w:r>
      <w:r>
        <w:rPr>
          <w:noProof/>
        </w:rPr>
        <w:t>33</w:t>
      </w:r>
      <w:r>
        <w:rPr>
          <w:noProof/>
        </w:rPr>
        <w:fldChar w:fldCharType="end"/>
      </w:r>
    </w:p>
    <w:p w14:paraId="1E07D169" w14:textId="1D56ECF8"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7.2.8.3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_Toc193393146 \h </w:instrText>
      </w:r>
      <w:r>
        <w:rPr>
          <w:noProof/>
        </w:rPr>
      </w:r>
      <w:r>
        <w:rPr>
          <w:noProof/>
        </w:rPr>
        <w:fldChar w:fldCharType="separate"/>
      </w:r>
      <w:r>
        <w:rPr>
          <w:noProof/>
        </w:rPr>
        <w:t>34</w:t>
      </w:r>
      <w:r>
        <w:rPr>
          <w:noProof/>
        </w:rPr>
        <w:fldChar w:fldCharType="end"/>
      </w:r>
    </w:p>
    <w:p w14:paraId="2CF977F8" w14:textId="413D6706"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7.2.8.4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_Toc193393147 \h </w:instrText>
      </w:r>
      <w:r>
        <w:rPr>
          <w:noProof/>
        </w:rPr>
      </w:r>
      <w:r>
        <w:rPr>
          <w:noProof/>
        </w:rPr>
        <w:fldChar w:fldCharType="separate"/>
      </w:r>
      <w:r>
        <w:rPr>
          <w:noProof/>
        </w:rPr>
        <w:t>34</w:t>
      </w:r>
      <w:r>
        <w:rPr>
          <w:noProof/>
        </w:rPr>
        <w:fldChar w:fldCharType="end"/>
      </w:r>
    </w:p>
    <w:p w14:paraId="797C423A" w14:textId="6C865651" w:rsidR="001045FC" w:rsidRDefault="001045FC">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_Toc193393148 \h </w:instrText>
      </w:r>
      <w:r>
        <w:rPr>
          <w:noProof/>
        </w:rPr>
      </w:r>
      <w:r>
        <w:rPr>
          <w:noProof/>
        </w:rPr>
        <w:fldChar w:fldCharType="separate"/>
      </w:r>
      <w:r>
        <w:rPr>
          <w:noProof/>
        </w:rPr>
        <w:t>35</w:t>
      </w:r>
      <w:r>
        <w:rPr>
          <w:noProof/>
        </w:rPr>
        <w:fldChar w:fldCharType="end"/>
      </w:r>
    </w:p>
    <w:p w14:paraId="2F05A2CF" w14:textId="345AA3B6" w:rsidR="001045FC" w:rsidRDefault="001045FC">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_Toc193393149 \h </w:instrText>
      </w:r>
      <w:r>
        <w:rPr>
          <w:noProof/>
        </w:rPr>
      </w:r>
      <w:r>
        <w:rPr>
          <w:noProof/>
        </w:rPr>
        <w:fldChar w:fldCharType="separate"/>
      </w:r>
      <w:r>
        <w:rPr>
          <w:noProof/>
        </w:rPr>
        <w:t>35</w:t>
      </w:r>
      <w:r>
        <w:rPr>
          <w:noProof/>
        </w:rPr>
        <w:fldChar w:fldCharType="end"/>
      </w:r>
    </w:p>
    <w:p w14:paraId="06439CDE" w14:textId="4428AC19" w:rsidR="001045FC" w:rsidRDefault="001045FC">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_Toc193393150 \h </w:instrText>
      </w:r>
      <w:r>
        <w:rPr>
          <w:noProof/>
        </w:rPr>
      </w:r>
      <w:r>
        <w:rPr>
          <w:noProof/>
        </w:rPr>
        <w:fldChar w:fldCharType="separate"/>
      </w:r>
      <w:r>
        <w:rPr>
          <w:noProof/>
        </w:rPr>
        <w:t>35</w:t>
      </w:r>
      <w:r>
        <w:rPr>
          <w:noProof/>
        </w:rPr>
        <w:fldChar w:fldCharType="end"/>
      </w:r>
    </w:p>
    <w:p w14:paraId="6AE5B6EE" w14:textId="07FEF06A"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7.2.9.3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_Toc193393151 \h </w:instrText>
      </w:r>
      <w:r>
        <w:rPr>
          <w:noProof/>
        </w:rPr>
      </w:r>
      <w:r>
        <w:rPr>
          <w:noProof/>
        </w:rPr>
        <w:fldChar w:fldCharType="separate"/>
      </w:r>
      <w:r>
        <w:rPr>
          <w:noProof/>
        </w:rPr>
        <w:t>36</w:t>
      </w:r>
      <w:r>
        <w:rPr>
          <w:noProof/>
        </w:rPr>
        <w:fldChar w:fldCharType="end"/>
      </w:r>
    </w:p>
    <w:p w14:paraId="09A7B0D7" w14:textId="2848E9F2"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7.2.9.4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_Toc193393152 \h </w:instrText>
      </w:r>
      <w:r>
        <w:rPr>
          <w:noProof/>
        </w:rPr>
      </w:r>
      <w:r>
        <w:rPr>
          <w:noProof/>
        </w:rPr>
        <w:fldChar w:fldCharType="separate"/>
      </w:r>
      <w:r>
        <w:rPr>
          <w:noProof/>
        </w:rPr>
        <w:t>36</w:t>
      </w:r>
      <w:r>
        <w:rPr>
          <w:noProof/>
        </w:rPr>
        <w:fldChar w:fldCharType="end"/>
      </w:r>
    </w:p>
    <w:p w14:paraId="0137DCA2" w14:textId="2D729D5E" w:rsidR="001045FC" w:rsidRDefault="001045FC">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_Toc193393153 \h </w:instrText>
      </w:r>
      <w:r>
        <w:rPr>
          <w:noProof/>
        </w:rPr>
      </w:r>
      <w:r>
        <w:rPr>
          <w:noProof/>
        </w:rPr>
        <w:fldChar w:fldCharType="separate"/>
      </w:r>
      <w:r>
        <w:rPr>
          <w:noProof/>
        </w:rPr>
        <w:t>36</w:t>
      </w:r>
      <w:r>
        <w:rPr>
          <w:noProof/>
        </w:rPr>
        <w:fldChar w:fldCharType="end"/>
      </w:r>
    </w:p>
    <w:p w14:paraId="5717F2FD" w14:textId="11D76152" w:rsidR="001045FC" w:rsidRDefault="001045FC">
      <w:pPr>
        <w:pStyle w:val="TOC4"/>
        <w:rPr>
          <w:rFonts w:asciiTheme="minorHAnsi" w:hAnsiTheme="minorHAnsi" w:cstheme="minorBidi"/>
          <w:noProof/>
          <w:kern w:val="2"/>
          <w:sz w:val="24"/>
          <w:szCs w:val="24"/>
          <w:lang w:eastAsia="en-GB"/>
          <w14:ligatures w14:val="standardContextual"/>
        </w:rPr>
      </w:pPr>
      <w:r>
        <w:rPr>
          <w:noProof/>
        </w:rPr>
        <w:lastRenderedPageBreak/>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_Toc193393154 \h </w:instrText>
      </w:r>
      <w:r>
        <w:rPr>
          <w:noProof/>
        </w:rPr>
      </w:r>
      <w:r>
        <w:rPr>
          <w:noProof/>
        </w:rPr>
        <w:fldChar w:fldCharType="separate"/>
      </w:r>
      <w:r>
        <w:rPr>
          <w:noProof/>
        </w:rPr>
        <w:t>36</w:t>
      </w:r>
      <w:r>
        <w:rPr>
          <w:noProof/>
        </w:rPr>
        <w:fldChar w:fldCharType="end"/>
      </w:r>
    </w:p>
    <w:p w14:paraId="4CD1C055" w14:textId="55A62332" w:rsidR="001045FC" w:rsidRDefault="001045FC">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_Toc193393155 \h </w:instrText>
      </w:r>
      <w:r>
        <w:rPr>
          <w:noProof/>
        </w:rPr>
      </w:r>
      <w:r>
        <w:rPr>
          <w:noProof/>
        </w:rPr>
        <w:fldChar w:fldCharType="separate"/>
      </w:r>
      <w:r>
        <w:rPr>
          <w:noProof/>
        </w:rPr>
        <w:t>37</w:t>
      </w:r>
      <w:r>
        <w:rPr>
          <w:noProof/>
        </w:rPr>
        <w:fldChar w:fldCharType="end"/>
      </w:r>
    </w:p>
    <w:p w14:paraId="25CC5BD1" w14:textId="0F9AB351"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7.2.10.3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_Toc193393156 \h </w:instrText>
      </w:r>
      <w:r>
        <w:rPr>
          <w:noProof/>
        </w:rPr>
      </w:r>
      <w:r>
        <w:rPr>
          <w:noProof/>
        </w:rPr>
        <w:fldChar w:fldCharType="separate"/>
      </w:r>
      <w:r>
        <w:rPr>
          <w:noProof/>
        </w:rPr>
        <w:t>37</w:t>
      </w:r>
      <w:r>
        <w:rPr>
          <w:noProof/>
        </w:rPr>
        <w:fldChar w:fldCharType="end"/>
      </w:r>
    </w:p>
    <w:p w14:paraId="2BEB19B9" w14:textId="321CD931"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7.2.10.4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_Toc193393157 \h </w:instrText>
      </w:r>
      <w:r>
        <w:rPr>
          <w:noProof/>
        </w:rPr>
      </w:r>
      <w:r>
        <w:rPr>
          <w:noProof/>
        </w:rPr>
        <w:fldChar w:fldCharType="separate"/>
      </w:r>
      <w:r>
        <w:rPr>
          <w:noProof/>
        </w:rPr>
        <w:t>38</w:t>
      </w:r>
      <w:r>
        <w:rPr>
          <w:noProof/>
        </w:rPr>
        <w:fldChar w:fldCharType="end"/>
      </w:r>
    </w:p>
    <w:p w14:paraId="75469BE8" w14:textId="3E0ACD44" w:rsidR="001045FC" w:rsidRDefault="001045FC">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_Toc193393158 \h </w:instrText>
      </w:r>
      <w:r>
        <w:rPr>
          <w:noProof/>
        </w:rPr>
      </w:r>
      <w:r>
        <w:rPr>
          <w:noProof/>
        </w:rPr>
        <w:fldChar w:fldCharType="separate"/>
      </w:r>
      <w:r>
        <w:rPr>
          <w:noProof/>
        </w:rPr>
        <w:t>38</w:t>
      </w:r>
      <w:r>
        <w:rPr>
          <w:noProof/>
        </w:rPr>
        <w:fldChar w:fldCharType="end"/>
      </w:r>
    </w:p>
    <w:p w14:paraId="30D7FAFC" w14:textId="3C4616F2" w:rsidR="001045FC" w:rsidRDefault="001045FC">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_Toc193393159 \h </w:instrText>
      </w:r>
      <w:r>
        <w:rPr>
          <w:noProof/>
        </w:rPr>
      </w:r>
      <w:r>
        <w:rPr>
          <w:noProof/>
        </w:rPr>
        <w:fldChar w:fldCharType="separate"/>
      </w:r>
      <w:r>
        <w:rPr>
          <w:noProof/>
        </w:rPr>
        <w:t>38</w:t>
      </w:r>
      <w:r>
        <w:rPr>
          <w:noProof/>
        </w:rPr>
        <w:fldChar w:fldCharType="end"/>
      </w:r>
    </w:p>
    <w:p w14:paraId="68C45802" w14:textId="4FDB17EF" w:rsidR="001045FC" w:rsidRDefault="001045FC">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_Toc193393160 \h </w:instrText>
      </w:r>
      <w:r>
        <w:rPr>
          <w:noProof/>
        </w:rPr>
      </w:r>
      <w:r>
        <w:rPr>
          <w:noProof/>
        </w:rPr>
        <w:fldChar w:fldCharType="separate"/>
      </w:r>
      <w:r>
        <w:rPr>
          <w:noProof/>
        </w:rPr>
        <w:t>39</w:t>
      </w:r>
      <w:r>
        <w:rPr>
          <w:noProof/>
        </w:rPr>
        <w:fldChar w:fldCharType="end"/>
      </w:r>
    </w:p>
    <w:p w14:paraId="4F7122FC" w14:textId="6FDB45F7"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7.2.11.3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_Toc193393161 \h </w:instrText>
      </w:r>
      <w:r>
        <w:rPr>
          <w:noProof/>
        </w:rPr>
      </w:r>
      <w:r>
        <w:rPr>
          <w:noProof/>
        </w:rPr>
        <w:fldChar w:fldCharType="separate"/>
      </w:r>
      <w:r>
        <w:rPr>
          <w:noProof/>
        </w:rPr>
        <w:t>39</w:t>
      </w:r>
      <w:r>
        <w:rPr>
          <w:noProof/>
        </w:rPr>
        <w:fldChar w:fldCharType="end"/>
      </w:r>
    </w:p>
    <w:p w14:paraId="42580AB8" w14:textId="29E67962"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7.2.11.4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_Toc193393162 \h </w:instrText>
      </w:r>
      <w:r>
        <w:rPr>
          <w:noProof/>
        </w:rPr>
      </w:r>
      <w:r>
        <w:rPr>
          <w:noProof/>
        </w:rPr>
        <w:fldChar w:fldCharType="separate"/>
      </w:r>
      <w:r>
        <w:rPr>
          <w:noProof/>
        </w:rPr>
        <w:t>39</w:t>
      </w:r>
      <w:r>
        <w:rPr>
          <w:noProof/>
        </w:rPr>
        <w:fldChar w:fldCharType="end"/>
      </w:r>
    </w:p>
    <w:p w14:paraId="46A00145" w14:textId="7BB5558F" w:rsidR="001045FC" w:rsidRDefault="001045FC">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_Toc193393163 \h </w:instrText>
      </w:r>
      <w:r>
        <w:rPr>
          <w:noProof/>
        </w:rPr>
      </w:r>
      <w:r>
        <w:rPr>
          <w:noProof/>
        </w:rPr>
        <w:fldChar w:fldCharType="separate"/>
      </w:r>
      <w:r>
        <w:rPr>
          <w:noProof/>
        </w:rPr>
        <w:t>40</w:t>
      </w:r>
      <w:r>
        <w:rPr>
          <w:noProof/>
        </w:rPr>
        <w:fldChar w:fldCharType="end"/>
      </w:r>
    </w:p>
    <w:p w14:paraId="035D9866" w14:textId="50AD511B" w:rsidR="001045FC" w:rsidRDefault="001045FC">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_Toc193393164 \h </w:instrText>
      </w:r>
      <w:r>
        <w:rPr>
          <w:noProof/>
        </w:rPr>
      </w:r>
      <w:r>
        <w:rPr>
          <w:noProof/>
        </w:rPr>
        <w:fldChar w:fldCharType="separate"/>
      </w:r>
      <w:r>
        <w:rPr>
          <w:noProof/>
        </w:rPr>
        <w:t>40</w:t>
      </w:r>
      <w:r>
        <w:rPr>
          <w:noProof/>
        </w:rPr>
        <w:fldChar w:fldCharType="end"/>
      </w:r>
    </w:p>
    <w:p w14:paraId="38AC3CD9" w14:textId="1F106EE7" w:rsidR="001045FC" w:rsidRDefault="001045FC">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_Toc193393165 \h </w:instrText>
      </w:r>
      <w:r>
        <w:rPr>
          <w:noProof/>
        </w:rPr>
      </w:r>
      <w:r>
        <w:rPr>
          <w:noProof/>
        </w:rPr>
        <w:fldChar w:fldCharType="separate"/>
      </w:r>
      <w:r>
        <w:rPr>
          <w:noProof/>
        </w:rPr>
        <w:t>40</w:t>
      </w:r>
      <w:r>
        <w:rPr>
          <w:noProof/>
        </w:rPr>
        <w:fldChar w:fldCharType="end"/>
      </w:r>
    </w:p>
    <w:p w14:paraId="42A728B9" w14:textId="57933D93"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7.2.12.3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_Toc193393166 \h </w:instrText>
      </w:r>
      <w:r>
        <w:rPr>
          <w:noProof/>
        </w:rPr>
      </w:r>
      <w:r>
        <w:rPr>
          <w:noProof/>
        </w:rPr>
        <w:fldChar w:fldCharType="separate"/>
      </w:r>
      <w:r>
        <w:rPr>
          <w:noProof/>
        </w:rPr>
        <w:t>41</w:t>
      </w:r>
      <w:r>
        <w:rPr>
          <w:noProof/>
        </w:rPr>
        <w:fldChar w:fldCharType="end"/>
      </w:r>
    </w:p>
    <w:p w14:paraId="21D21D85" w14:textId="69720775"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7.2.12.4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_Toc193393167 \h </w:instrText>
      </w:r>
      <w:r>
        <w:rPr>
          <w:noProof/>
        </w:rPr>
      </w:r>
      <w:r>
        <w:rPr>
          <w:noProof/>
        </w:rPr>
        <w:fldChar w:fldCharType="separate"/>
      </w:r>
      <w:r>
        <w:rPr>
          <w:noProof/>
        </w:rPr>
        <w:t>42</w:t>
      </w:r>
      <w:r>
        <w:rPr>
          <w:noProof/>
        </w:rPr>
        <w:fldChar w:fldCharType="end"/>
      </w:r>
    </w:p>
    <w:p w14:paraId="14C348C4" w14:textId="0A92DB75" w:rsidR="001045FC" w:rsidRDefault="001045FC">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_Toc193393168 \h </w:instrText>
      </w:r>
      <w:r>
        <w:rPr>
          <w:noProof/>
        </w:rPr>
      </w:r>
      <w:r>
        <w:rPr>
          <w:noProof/>
        </w:rPr>
        <w:fldChar w:fldCharType="separate"/>
      </w:r>
      <w:r>
        <w:rPr>
          <w:noProof/>
        </w:rPr>
        <w:t>42</w:t>
      </w:r>
      <w:r>
        <w:rPr>
          <w:noProof/>
        </w:rPr>
        <w:fldChar w:fldCharType="end"/>
      </w:r>
    </w:p>
    <w:p w14:paraId="22CB4BB1" w14:textId="28190C56" w:rsidR="001045FC" w:rsidRDefault="001045FC">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_Toc193393169 \h </w:instrText>
      </w:r>
      <w:r>
        <w:rPr>
          <w:noProof/>
        </w:rPr>
      </w:r>
      <w:r>
        <w:rPr>
          <w:noProof/>
        </w:rPr>
        <w:fldChar w:fldCharType="separate"/>
      </w:r>
      <w:r>
        <w:rPr>
          <w:noProof/>
        </w:rPr>
        <w:t>43</w:t>
      </w:r>
      <w:r>
        <w:rPr>
          <w:noProof/>
        </w:rPr>
        <w:fldChar w:fldCharType="end"/>
      </w:r>
    </w:p>
    <w:p w14:paraId="6C237986" w14:textId="7D20612D" w:rsidR="001045FC" w:rsidRDefault="001045FC">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_Toc193393170 \h </w:instrText>
      </w:r>
      <w:r>
        <w:rPr>
          <w:noProof/>
        </w:rPr>
      </w:r>
      <w:r>
        <w:rPr>
          <w:noProof/>
        </w:rPr>
        <w:fldChar w:fldCharType="separate"/>
      </w:r>
      <w:r>
        <w:rPr>
          <w:noProof/>
        </w:rPr>
        <w:t>43</w:t>
      </w:r>
      <w:r>
        <w:rPr>
          <w:noProof/>
        </w:rPr>
        <w:fldChar w:fldCharType="end"/>
      </w:r>
    </w:p>
    <w:p w14:paraId="27F9FAAC" w14:textId="68486B8A" w:rsidR="001045FC" w:rsidRDefault="001045FC">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_Toc193393171 \h </w:instrText>
      </w:r>
      <w:r>
        <w:rPr>
          <w:noProof/>
        </w:rPr>
      </w:r>
      <w:r>
        <w:rPr>
          <w:noProof/>
        </w:rPr>
        <w:fldChar w:fldCharType="separate"/>
      </w:r>
      <w:r>
        <w:rPr>
          <w:noProof/>
        </w:rPr>
        <w:t>43</w:t>
      </w:r>
      <w:r>
        <w:rPr>
          <w:noProof/>
        </w:rPr>
        <w:fldChar w:fldCharType="end"/>
      </w:r>
    </w:p>
    <w:p w14:paraId="3C126F07" w14:textId="4473E2D5"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7.2.14.3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_Toc193393172 \h </w:instrText>
      </w:r>
      <w:r>
        <w:rPr>
          <w:noProof/>
        </w:rPr>
      </w:r>
      <w:r>
        <w:rPr>
          <w:noProof/>
        </w:rPr>
        <w:fldChar w:fldCharType="separate"/>
      </w:r>
      <w:r>
        <w:rPr>
          <w:noProof/>
        </w:rPr>
        <w:t>44</w:t>
      </w:r>
      <w:r>
        <w:rPr>
          <w:noProof/>
        </w:rPr>
        <w:fldChar w:fldCharType="end"/>
      </w:r>
    </w:p>
    <w:p w14:paraId="2A3A3184" w14:textId="6DDE2FFB"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7.2.14.4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_Toc193393173 \h </w:instrText>
      </w:r>
      <w:r>
        <w:rPr>
          <w:noProof/>
        </w:rPr>
      </w:r>
      <w:r>
        <w:rPr>
          <w:noProof/>
        </w:rPr>
        <w:fldChar w:fldCharType="separate"/>
      </w:r>
      <w:r>
        <w:rPr>
          <w:noProof/>
        </w:rPr>
        <w:t>45</w:t>
      </w:r>
      <w:r>
        <w:rPr>
          <w:noProof/>
        </w:rPr>
        <w:fldChar w:fldCharType="end"/>
      </w:r>
    </w:p>
    <w:p w14:paraId="158A63DB" w14:textId="3A720D34" w:rsidR="001045FC" w:rsidRDefault="001045FC">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_Toc193393174 \h </w:instrText>
      </w:r>
      <w:r>
        <w:rPr>
          <w:noProof/>
        </w:rPr>
      </w:r>
      <w:r>
        <w:rPr>
          <w:noProof/>
        </w:rPr>
        <w:fldChar w:fldCharType="separate"/>
      </w:r>
      <w:r>
        <w:rPr>
          <w:noProof/>
        </w:rPr>
        <w:t>46</w:t>
      </w:r>
      <w:r>
        <w:rPr>
          <w:noProof/>
        </w:rPr>
        <w:fldChar w:fldCharType="end"/>
      </w:r>
    </w:p>
    <w:p w14:paraId="7925864C" w14:textId="3CEFD0C7" w:rsidR="001045FC" w:rsidRDefault="001045FC">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_Toc193393175 \h </w:instrText>
      </w:r>
      <w:r>
        <w:rPr>
          <w:noProof/>
        </w:rPr>
      </w:r>
      <w:r>
        <w:rPr>
          <w:noProof/>
        </w:rPr>
        <w:fldChar w:fldCharType="separate"/>
      </w:r>
      <w:r>
        <w:rPr>
          <w:noProof/>
        </w:rPr>
        <w:t>46</w:t>
      </w:r>
      <w:r>
        <w:rPr>
          <w:noProof/>
        </w:rPr>
        <w:fldChar w:fldCharType="end"/>
      </w:r>
    </w:p>
    <w:p w14:paraId="2F9E053A" w14:textId="6538D1EA" w:rsidR="001045FC" w:rsidRDefault="001045FC">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_Toc193393176 \h </w:instrText>
      </w:r>
      <w:r>
        <w:rPr>
          <w:noProof/>
        </w:rPr>
      </w:r>
      <w:r>
        <w:rPr>
          <w:noProof/>
        </w:rPr>
        <w:fldChar w:fldCharType="separate"/>
      </w:r>
      <w:r>
        <w:rPr>
          <w:noProof/>
        </w:rPr>
        <w:t>47</w:t>
      </w:r>
      <w:r>
        <w:rPr>
          <w:noProof/>
        </w:rPr>
        <w:fldChar w:fldCharType="end"/>
      </w:r>
    </w:p>
    <w:p w14:paraId="5C3B4009" w14:textId="23C3E3EF"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7.2.15.3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_Toc193393177 \h </w:instrText>
      </w:r>
      <w:r>
        <w:rPr>
          <w:noProof/>
        </w:rPr>
      </w:r>
      <w:r>
        <w:rPr>
          <w:noProof/>
        </w:rPr>
        <w:fldChar w:fldCharType="separate"/>
      </w:r>
      <w:r>
        <w:rPr>
          <w:noProof/>
        </w:rPr>
        <w:t>47</w:t>
      </w:r>
      <w:r>
        <w:rPr>
          <w:noProof/>
        </w:rPr>
        <w:fldChar w:fldCharType="end"/>
      </w:r>
    </w:p>
    <w:p w14:paraId="68147B6C" w14:textId="38EF1BA8"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7.2.15.4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_Toc193393178 \h </w:instrText>
      </w:r>
      <w:r>
        <w:rPr>
          <w:noProof/>
        </w:rPr>
      </w:r>
      <w:r>
        <w:rPr>
          <w:noProof/>
        </w:rPr>
        <w:fldChar w:fldCharType="separate"/>
      </w:r>
      <w:r>
        <w:rPr>
          <w:noProof/>
        </w:rPr>
        <w:t>48</w:t>
      </w:r>
      <w:r>
        <w:rPr>
          <w:noProof/>
        </w:rPr>
        <w:fldChar w:fldCharType="end"/>
      </w:r>
    </w:p>
    <w:p w14:paraId="74CFDC7C" w14:textId="545EA679" w:rsidR="001045FC" w:rsidRDefault="001045FC">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5375E9">
        <w:rPr>
          <w:bCs/>
          <w:noProof/>
        </w:rPr>
        <w:t>data transmission quality guarantee</w:t>
      </w:r>
      <w:r>
        <w:rPr>
          <w:noProof/>
        </w:rPr>
        <w:t xml:space="preserve"> procedure</w:t>
      </w:r>
      <w:r>
        <w:rPr>
          <w:noProof/>
        </w:rPr>
        <w:tab/>
      </w:r>
      <w:r>
        <w:rPr>
          <w:noProof/>
        </w:rPr>
        <w:fldChar w:fldCharType="begin" w:fldLock="1"/>
      </w:r>
      <w:r>
        <w:rPr>
          <w:noProof/>
        </w:rPr>
        <w:instrText xml:space="preserve"> PAGEREF _Toc193393179 \h </w:instrText>
      </w:r>
      <w:r>
        <w:rPr>
          <w:noProof/>
        </w:rPr>
      </w:r>
      <w:r>
        <w:rPr>
          <w:noProof/>
        </w:rPr>
        <w:fldChar w:fldCharType="separate"/>
      </w:r>
      <w:r>
        <w:rPr>
          <w:noProof/>
        </w:rPr>
        <w:t>49</w:t>
      </w:r>
      <w:r>
        <w:rPr>
          <w:noProof/>
        </w:rPr>
        <w:fldChar w:fldCharType="end"/>
      </w:r>
    </w:p>
    <w:p w14:paraId="654A83B8" w14:textId="3BB3155D" w:rsidR="001045FC" w:rsidRDefault="001045FC">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_Toc193393180 \h </w:instrText>
      </w:r>
      <w:r>
        <w:rPr>
          <w:noProof/>
        </w:rPr>
      </w:r>
      <w:r>
        <w:rPr>
          <w:noProof/>
        </w:rPr>
        <w:fldChar w:fldCharType="separate"/>
      </w:r>
      <w:r>
        <w:rPr>
          <w:noProof/>
        </w:rPr>
        <w:t>49</w:t>
      </w:r>
      <w:r>
        <w:rPr>
          <w:noProof/>
        </w:rPr>
        <w:fldChar w:fldCharType="end"/>
      </w:r>
    </w:p>
    <w:p w14:paraId="76AC21A7" w14:textId="5B116803" w:rsidR="001045FC" w:rsidRDefault="001045FC">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_Toc193393181 \h </w:instrText>
      </w:r>
      <w:r>
        <w:rPr>
          <w:noProof/>
        </w:rPr>
      </w:r>
      <w:r>
        <w:rPr>
          <w:noProof/>
        </w:rPr>
        <w:fldChar w:fldCharType="separate"/>
      </w:r>
      <w:r>
        <w:rPr>
          <w:noProof/>
        </w:rPr>
        <w:t>49</w:t>
      </w:r>
      <w:r>
        <w:rPr>
          <w:noProof/>
        </w:rPr>
        <w:fldChar w:fldCharType="end"/>
      </w:r>
    </w:p>
    <w:p w14:paraId="4493EE84" w14:textId="6FC66E44"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7.2.16.3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_Toc193393182 \h </w:instrText>
      </w:r>
      <w:r>
        <w:rPr>
          <w:noProof/>
        </w:rPr>
      </w:r>
      <w:r>
        <w:rPr>
          <w:noProof/>
        </w:rPr>
        <w:fldChar w:fldCharType="separate"/>
      </w:r>
      <w:r>
        <w:rPr>
          <w:noProof/>
        </w:rPr>
        <w:t>50</w:t>
      </w:r>
      <w:r>
        <w:rPr>
          <w:noProof/>
        </w:rPr>
        <w:fldChar w:fldCharType="end"/>
      </w:r>
    </w:p>
    <w:p w14:paraId="7A3218B0" w14:textId="66FF7A61"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7.2.16.4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_Toc193393183 \h </w:instrText>
      </w:r>
      <w:r>
        <w:rPr>
          <w:noProof/>
        </w:rPr>
      </w:r>
      <w:r>
        <w:rPr>
          <w:noProof/>
        </w:rPr>
        <w:fldChar w:fldCharType="separate"/>
      </w:r>
      <w:r>
        <w:rPr>
          <w:noProof/>
        </w:rPr>
        <w:t>50</w:t>
      </w:r>
      <w:r>
        <w:rPr>
          <w:noProof/>
        </w:rPr>
        <w:fldChar w:fldCharType="end"/>
      </w:r>
    </w:p>
    <w:p w14:paraId="6EEA16DD" w14:textId="2142689D" w:rsidR="001045FC" w:rsidRDefault="001045FC">
      <w:pPr>
        <w:pStyle w:val="TOC3"/>
        <w:rPr>
          <w:rFonts w:asciiTheme="minorHAnsi" w:hAnsiTheme="minorHAnsi" w:cstheme="minorBidi"/>
          <w:noProof/>
          <w:kern w:val="2"/>
          <w:sz w:val="24"/>
          <w:szCs w:val="24"/>
          <w:lang w:eastAsia="en-GB"/>
          <w14:ligatures w14:val="standardContextual"/>
        </w:rPr>
      </w:pPr>
      <w:r>
        <w:rPr>
          <w:noProof/>
        </w:rPr>
        <w:t>7.2.17</w:t>
      </w:r>
      <w:r>
        <w:rPr>
          <w:rFonts w:asciiTheme="minorHAnsi" w:hAnsiTheme="minorHAnsi" w:cstheme="minorBidi"/>
          <w:noProof/>
          <w:kern w:val="2"/>
          <w:sz w:val="24"/>
          <w:szCs w:val="24"/>
          <w:lang w:eastAsia="en-GB"/>
          <w14:ligatures w14:val="standardContextual"/>
        </w:rPr>
        <w:tab/>
      </w:r>
      <w:r>
        <w:rPr>
          <w:noProof/>
        </w:rPr>
        <w:t>SEALDD enabled URLLC transmission</w:t>
      </w:r>
      <w:r w:rsidRPr="005375E9">
        <w:rPr>
          <w:noProof/>
          <w:lang w:val="en-US"/>
        </w:rPr>
        <w:t xml:space="preserve"> connection deletion based on policy</w:t>
      </w:r>
      <w:r>
        <w:rPr>
          <w:noProof/>
        </w:rPr>
        <w:t xml:space="preserve"> procedure</w:t>
      </w:r>
      <w:r>
        <w:rPr>
          <w:noProof/>
        </w:rPr>
        <w:tab/>
      </w:r>
      <w:r>
        <w:rPr>
          <w:noProof/>
        </w:rPr>
        <w:fldChar w:fldCharType="begin" w:fldLock="1"/>
      </w:r>
      <w:r>
        <w:rPr>
          <w:noProof/>
        </w:rPr>
        <w:instrText xml:space="preserve"> PAGEREF _Toc193393184 \h </w:instrText>
      </w:r>
      <w:r>
        <w:rPr>
          <w:noProof/>
        </w:rPr>
      </w:r>
      <w:r>
        <w:rPr>
          <w:noProof/>
        </w:rPr>
        <w:fldChar w:fldCharType="separate"/>
      </w:r>
      <w:r>
        <w:rPr>
          <w:noProof/>
        </w:rPr>
        <w:t>51</w:t>
      </w:r>
      <w:r>
        <w:rPr>
          <w:noProof/>
        </w:rPr>
        <w:fldChar w:fldCharType="end"/>
      </w:r>
    </w:p>
    <w:p w14:paraId="257C111A" w14:textId="32E5B6D9" w:rsidR="001045FC" w:rsidRDefault="001045FC">
      <w:pPr>
        <w:pStyle w:val="TOC4"/>
        <w:rPr>
          <w:rFonts w:asciiTheme="minorHAnsi" w:hAnsiTheme="minorHAnsi" w:cstheme="minorBidi"/>
          <w:noProof/>
          <w:kern w:val="2"/>
          <w:sz w:val="24"/>
          <w:szCs w:val="24"/>
          <w:lang w:eastAsia="en-GB"/>
          <w14:ligatures w14:val="standardContextual"/>
        </w:rPr>
      </w:pPr>
      <w:r>
        <w:rPr>
          <w:noProof/>
        </w:rPr>
        <w:t>7.2.17.</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_Toc193393185 \h </w:instrText>
      </w:r>
      <w:r>
        <w:rPr>
          <w:noProof/>
        </w:rPr>
      </w:r>
      <w:r>
        <w:rPr>
          <w:noProof/>
        </w:rPr>
        <w:fldChar w:fldCharType="separate"/>
      </w:r>
      <w:r>
        <w:rPr>
          <w:noProof/>
        </w:rPr>
        <w:t>51</w:t>
      </w:r>
      <w:r>
        <w:rPr>
          <w:noProof/>
        </w:rPr>
        <w:fldChar w:fldCharType="end"/>
      </w:r>
    </w:p>
    <w:p w14:paraId="23A8CCD1" w14:textId="7AC1216C" w:rsidR="001045FC" w:rsidRDefault="001045FC">
      <w:pPr>
        <w:pStyle w:val="TOC4"/>
        <w:rPr>
          <w:rFonts w:asciiTheme="minorHAnsi" w:hAnsiTheme="minorHAnsi" w:cstheme="minorBidi"/>
          <w:noProof/>
          <w:kern w:val="2"/>
          <w:sz w:val="24"/>
          <w:szCs w:val="24"/>
          <w:lang w:eastAsia="en-GB"/>
          <w14:ligatures w14:val="standardContextual"/>
        </w:rPr>
      </w:pPr>
      <w:r>
        <w:rPr>
          <w:noProof/>
        </w:rPr>
        <w:t>7.2.17.2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_Toc193393186 \h </w:instrText>
      </w:r>
      <w:r>
        <w:rPr>
          <w:noProof/>
        </w:rPr>
      </w:r>
      <w:r>
        <w:rPr>
          <w:noProof/>
        </w:rPr>
        <w:fldChar w:fldCharType="separate"/>
      </w:r>
      <w:r>
        <w:rPr>
          <w:noProof/>
        </w:rPr>
        <w:t>51</w:t>
      </w:r>
      <w:r>
        <w:rPr>
          <w:noProof/>
        </w:rPr>
        <w:fldChar w:fldCharType="end"/>
      </w:r>
    </w:p>
    <w:p w14:paraId="1DC63483" w14:textId="2D72C742"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7.2.17.3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_Toc193393187 \h </w:instrText>
      </w:r>
      <w:r>
        <w:rPr>
          <w:noProof/>
        </w:rPr>
      </w:r>
      <w:r>
        <w:rPr>
          <w:noProof/>
        </w:rPr>
        <w:fldChar w:fldCharType="separate"/>
      </w:r>
      <w:r>
        <w:rPr>
          <w:noProof/>
        </w:rPr>
        <w:t>52</w:t>
      </w:r>
      <w:r>
        <w:rPr>
          <w:noProof/>
        </w:rPr>
        <w:fldChar w:fldCharType="end"/>
      </w:r>
    </w:p>
    <w:p w14:paraId="57D93D1C" w14:textId="3E507930"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7.2.17.4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_Toc193393188 \h </w:instrText>
      </w:r>
      <w:r>
        <w:rPr>
          <w:noProof/>
        </w:rPr>
      </w:r>
      <w:r>
        <w:rPr>
          <w:noProof/>
        </w:rPr>
        <w:fldChar w:fldCharType="separate"/>
      </w:r>
      <w:r>
        <w:rPr>
          <w:noProof/>
        </w:rPr>
        <w:t>52</w:t>
      </w:r>
      <w:r>
        <w:rPr>
          <w:noProof/>
        </w:rPr>
        <w:fldChar w:fldCharType="end"/>
      </w:r>
    </w:p>
    <w:p w14:paraId="440A4BDD" w14:textId="24655AAB" w:rsidR="001045FC" w:rsidRDefault="001045FC">
      <w:pPr>
        <w:pStyle w:val="TOC3"/>
        <w:rPr>
          <w:rFonts w:asciiTheme="minorHAnsi" w:hAnsiTheme="minorHAnsi" w:cstheme="minorBidi"/>
          <w:noProof/>
          <w:kern w:val="2"/>
          <w:sz w:val="24"/>
          <w:szCs w:val="24"/>
          <w:lang w:eastAsia="en-GB"/>
          <w14:ligatures w14:val="standardContextual"/>
        </w:rPr>
      </w:pPr>
      <w:r>
        <w:rPr>
          <w:noProof/>
        </w:rPr>
        <w:t>7.2.18</w:t>
      </w:r>
      <w:r>
        <w:rPr>
          <w:rFonts w:asciiTheme="minorHAnsi" w:hAnsiTheme="minorHAnsi" w:cstheme="minorBidi"/>
          <w:noProof/>
          <w:kern w:val="2"/>
          <w:sz w:val="24"/>
          <w:szCs w:val="24"/>
          <w:lang w:eastAsia="en-GB"/>
          <w14:ligatures w14:val="standardContextual"/>
        </w:rPr>
        <w:tab/>
      </w:r>
      <w:r>
        <w:rPr>
          <w:noProof/>
        </w:rPr>
        <w:t>SEALDD enabled URLLC transmission</w:t>
      </w:r>
      <w:r w:rsidRPr="005375E9">
        <w:rPr>
          <w:noProof/>
          <w:lang w:val="en-US"/>
        </w:rPr>
        <w:t xml:space="preserve"> connection establishment based on policy</w:t>
      </w:r>
      <w:r>
        <w:rPr>
          <w:noProof/>
        </w:rPr>
        <w:t xml:space="preserve"> procedure</w:t>
      </w:r>
      <w:r>
        <w:rPr>
          <w:noProof/>
        </w:rPr>
        <w:tab/>
      </w:r>
      <w:r>
        <w:rPr>
          <w:noProof/>
        </w:rPr>
        <w:fldChar w:fldCharType="begin" w:fldLock="1"/>
      </w:r>
      <w:r>
        <w:rPr>
          <w:noProof/>
        </w:rPr>
        <w:instrText xml:space="preserve"> PAGEREF _Toc193393189 \h </w:instrText>
      </w:r>
      <w:r>
        <w:rPr>
          <w:noProof/>
        </w:rPr>
      </w:r>
      <w:r>
        <w:rPr>
          <w:noProof/>
        </w:rPr>
        <w:fldChar w:fldCharType="separate"/>
      </w:r>
      <w:r>
        <w:rPr>
          <w:noProof/>
        </w:rPr>
        <w:t>52</w:t>
      </w:r>
      <w:r>
        <w:rPr>
          <w:noProof/>
        </w:rPr>
        <w:fldChar w:fldCharType="end"/>
      </w:r>
    </w:p>
    <w:p w14:paraId="5A0D3E51" w14:textId="50696935" w:rsidR="001045FC" w:rsidRDefault="001045FC">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_Toc193393190 \h </w:instrText>
      </w:r>
      <w:r>
        <w:rPr>
          <w:noProof/>
        </w:rPr>
      </w:r>
      <w:r>
        <w:rPr>
          <w:noProof/>
        </w:rPr>
        <w:fldChar w:fldCharType="separate"/>
      </w:r>
      <w:r>
        <w:rPr>
          <w:noProof/>
        </w:rPr>
        <w:t>52</w:t>
      </w:r>
      <w:r>
        <w:rPr>
          <w:noProof/>
        </w:rPr>
        <w:fldChar w:fldCharType="end"/>
      </w:r>
    </w:p>
    <w:p w14:paraId="491C8BE2" w14:textId="1DC815B2" w:rsidR="001045FC" w:rsidRDefault="001045FC">
      <w:pPr>
        <w:pStyle w:val="TOC4"/>
        <w:rPr>
          <w:rFonts w:asciiTheme="minorHAnsi" w:hAnsiTheme="minorHAnsi" w:cstheme="minorBidi"/>
          <w:noProof/>
          <w:kern w:val="2"/>
          <w:sz w:val="24"/>
          <w:szCs w:val="24"/>
          <w:lang w:eastAsia="en-GB"/>
          <w14:ligatures w14:val="standardContextual"/>
        </w:rPr>
      </w:pPr>
      <w:r>
        <w:rPr>
          <w:noProof/>
        </w:rPr>
        <w:t>7.2.18.2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_Toc193393191 \h </w:instrText>
      </w:r>
      <w:r>
        <w:rPr>
          <w:noProof/>
        </w:rPr>
      </w:r>
      <w:r>
        <w:rPr>
          <w:noProof/>
        </w:rPr>
        <w:fldChar w:fldCharType="separate"/>
      </w:r>
      <w:r>
        <w:rPr>
          <w:noProof/>
        </w:rPr>
        <w:t>53</w:t>
      </w:r>
      <w:r>
        <w:rPr>
          <w:noProof/>
        </w:rPr>
        <w:fldChar w:fldCharType="end"/>
      </w:r>
    </w:p>
    <w:p w14:paraId="672F2A80" w14:textId="15A25662" w:rsidR="001045FC" w:rsidRDefault="001045FC">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_Toc193393192 \h </w:instrText>
      </w:r>
      <w:r>
        <w:rPr>
          <w:noProof/>
        </w:rPr>
      </w:r>
      <w:r>
        <w:rPr>
          <w:noProof/>
        </w:rPr>
        <w:fldChar w:fldCharType="separate"/>
      </w:r>
      <w:r>
        <w:rPr>
          <w:noProof/>
        </w:rPr>
        <w:t>54</w:t>
      </w:r>
      <w:r>
        <w:rPr>
          <w:noProof/>
        </w:rPr>
        <w:fldChar w:fldCharType="end"/>
      </w:r>
    </w:p>
    <w:p w14:paraId="177E62B2" w14:textId="11FA75B8" w:rsidR="001045FC" w:rsidRDefault="001045FC">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_Toc193393193 \h </w:instrText>
      </w:r>
      <w:r>
        <w:rPr>
          <w:noProof/>
        </w:rPr>
      </w:r>
      <w:r>
        <w:rPr>
          <w:noProof/>
        </w:rPr>
        <w:fldChar w:fldCharType="separate"/>
      </w:r>
      <w:r>
        <w:rPr>
          <w:noProof/>
        </w:rPr>
        <w:t>54</w:t>
      </w:r>
      <w:r>
        <w:rPr>
          <w:noProof/>
        </w:rPr>
        <w:fldChar w:fldCharType="end"/>
      </w:r>
    </w:p>
    <w:p w14:paraId="669CF33F" w14:textId="71D17DD5" w:rsidR="001045FC" w:rsidRDefault="001045FC">
      <w:pPr>
        <w:pStyle w:val="TOC3"/>
        <w:rPr>
          <w:rFonts w:asciiTheme="minorHAnsi" w:hAnsiTheme="minorHAnsi" w:cstheme="minorBidi"/>
          <w:noProof/>
          <w:kern w:val="2"/>
          <w:sz w:val="24"/>
          <w:szCs w:val="24"/>
          <w:lang w:eastAsia="en-GB"/>
          <w14:ligatures w14:val="standardContextual"/>
        </w:rPr>
      </w:pPr>
      <w:r>
        <w:rPr>
          <w:noProof/>
        </w:rPr>
        <w:t>7.2.19</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subscription procedure</w:t>
      </w:r>
      <w:r>
        <w:rPr>
          <w:noProof/>
        </w:rPr>
        <w:tab/>
      </w:r>
      <w:r>
        <w:rPr>
          <w:noProof/>
        </w:rPr>
        <w:fldChar w:fldCharType="begin" w:fldLock="1"/>
      </w:r>
      <w:r>
        <w:rPr>
          <w:noProof/>
        </w:rPr>
        <w:instrText xml:space="preserve"> PAGEREF _Toc193393194 \h </w:instrText>
      </w:r>
      <w:r>
        <w:rPr>
          <w:noProof/>
        </w:rPr>
      </w:r>
      <w:r>
        <w:rPr>
          <w:noProof/>
        </w:rPr>
        <w:fldChar w:fldCharType="separate"/>
      </w:r>
      <w:r>
        <w:rPr>
          <w:noProof/>
        </w:rPr>
        <w:t>55</w:t>
      </w:r>
      <w:r>
        <w:rPr>
          <w:noProof/>
        </w:rPr>
        <w:fldChar w:fldCharType="end"/>
      </w:r>
    </w:p>
    <w:p w14:paraId="2E2C94A6" w14:textId="502E3F8F" w:rsidR="001045FC" w:rsidRDefault="001045FC">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_Toc193393195 \h </w:instrText>
      </w:r>
      <w:r>
        <w:rPr>
          <w:noProof/>
        </w:rPr>
      </w:r>
      <w:r>
        <w:rPr>
          <w:noProof/>
        </w:rPr>
        <w:fldChar w:fldCharType="separate"/>
      </w:r>
      <w:r>
        <w:rPr>
          <w:noProof/>
        </w:rPr>
        <w:t>55</w:t>
      </w:r>
      <w:r>
        <w:rPr>
          <w:noProof/>
        </w:rPr>
        <w:fldChar w:fldCharType="end"/>
      </w:r>
    </w:p>
    <w:p w14:paraId="7F4F7932" w14:textId="4E185EAC" w:rsidR="001045FC" w:rsidRDefault="001045FC">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_Toc193393196 \h </w:instrText>
      </w:r>
      <w:r>
        <w:rPr>
          <w:noProof/>
        </w:rPr>
      </w:r>
      <w:r>
        <w:rPr>
          <w:noProof/>
        </w:rPr>
        <w:fldChar w:fldCharType="separate"/>
      </w:r>
      <w:r>
        <w:rPr>
          <w:noProof/>
        </w:rPr>
        <w:t>56</w:t>
      </w:r>
      <w:r>
        <w:rPr>
          <w:noProof/>
        </w:rPr>
        <w:fldChar w:fldCharType="end"/>
      </w:r>
    </w:p>
    <w:p w14:paraId="26E96BA7" w14:textId="38A751F2"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7.2.19.3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_Toc193393197 \h </w:instrText>
      </w:r>
      <w:r>
        <w:rPr>
          <w:noProof/>
        </w:rPr>
      </w:r>
      <w:r>
        <w:rPr>
          <w:noProof/>
        </w:rPr>
        <w:fldChar w:fldCharType="separate"/>
      </w:r>
      <w:r>
        <w:rPr>
          <w:noProof/>
        </w:rPr>
        <w:t>56</w:t>
      </w:r>
      <w:r>
        <w:rPr>
          <w:noProof/>
        </w:rPr>
        <w:fldChar w:fldCharType="end"/>
      </w:r>
    </w:p>
    <w:p w14:paraId="63D39C24" w14:textId="744068CF"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7.2.19.4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_Toc193393198 \h </w:instrText>
      </w:r>
      <w:r>
        <w:rPr>
          <w:noProof/>
        </w:rPr>
      </w:r>
      <w:r>
        <w:rPr>
          <w:noProof/>
        </w:rPr>
        <w:fldChar w:fldCharType="separate"/>
      </w:r>
      <w:r>
        <w:rPr>
          <w:noProof/>
        </w:rPr>
        <w:t>56</w:t>
      </w:r>
      <w:r>
        <w:rPr>
          <w:noProof/>
        </w:rPr>
        <w:fldChar w:fldCharType="end"/>
      </w:r>
    </w:p>
    <w:p w14:paraId="4819ECF1" w14:textId="12AE6B79" w:rsidR="001045FC" w:rsidRDefault="001045FC">
      <w:pPr>
        <w:pStyle w:val="TOC3"/>
        <w:rPr>
          <w:rFonts w:asciiTheme="minorHAnsi" w:hAnsiTheme="minorHAnsi" w:cstheme="minorBidi"/>
          <w:noProof/>
          <w:kern w:val="2"/>
          <w:sz w:val="24"/>
          <w:szCs w:val="24"/>
          <w:lang w:eastAsia="en-GB"/>
          <w14:ligatures w14:val="standardContextual"/>
        </w:rPr>
      </w:pPr>
      <w:r>
        <w:rPr>
          <w:noProof/>
        </w:rPr>
        <w:t>7.2.20</w:t>
      </w:r>
      <w:r>
        <w:rPr>
          <w:rFonts w:asciiTheme="minorHAnsi" w:hAnsiTheme="minorHAnsi" w:cstheme="minorBidi"/>
          <w:noProof/>
          <w:kern w:val="2"/>
          <w:sz w:val="24"/>
          <w:szCs w:val="24"/>
          <w:lang w:eastAsia="en-GB"/>
          <w14:ligatures w14:val="standardContextual"/>
        </w:rPr>
        <w:tab/>
      </w:r>
      <w:r>
        <w:rPr>
          <w:noProof/>
        </w:rPr>
        <w:t xml:space="preserve">SEALDD enabled regular data transmission connection establishment </w:t>
      </w:r>
      <w:r w:rsidRPr="005375E9">
        <w:rPr>
          <w:noProof/>
          <w:lang w:val="en-US"/>
        </w:rPr>
        <w:t>based on policy</w:t>
      </w:r>
      <w:r>
        <w:rPr>
          <w:noProof/>
        </w:rPr>
        <w:t xml:space="preserve"> procedure</w:t>
      </w:r>
      <w:r>
        <w:rPr>
          <w:noProof/>
        </w:rPr>
        <w:tab/>
      </w:r>
      <w:r>
        <w:rPr>
          <w:noProof/>
        </w:rPr>
        <w:fldChar w:fldCharType="begin" w:fldLock="1"/>
      </w:r>
      <w:r>
        <w:rPr>
          <w:noProof/>
        </w:rPr>
        <w:instrText xml:space="preserve"> PAGEREF _Toc193393199 \h </w:instrText>
      </w:r>
      <w:r>
        <w:rPr>
          <w:noProof/>
        </w:rPr>
      </w:r>
      <w:r>
        <w:rPr>
          <w:noProof/>
        </w:rPr>
        <w:fldChar w:fldCharType="separate"/>
      </w:r>
      <w:r>
        <w:rPr>
          <w:noProof/>
        </w:rPr>
        <w:t>57</w:t>
      </w:r>
      <w:r>
        <w:rPr>
          <w:noProof/>
        </w:rPr>
        <w:fldChar w:fldCharType="end"/>
      </w:r>
    </w:p>
    <w:p w14:paraId="25A3A78E" w14:textId="27862FB6" w:rsidR="001045FC" w:rsidRDefault="001045FC">
      <w:pPr>
        <w:pStyle w:val="TOC4"/>
        <w:rPr>
          <w:rFonts w:asciiTheme="minorHAnsi" w:hAnsiTheme="minorHAnsi" w:cstheme="minorBidi"/>
          <w:noProof/>
          <w:kern w:val="2"/>
          <w:sz w:val="24"/>
          <w:szCs w:val="24"/>
          <w:lang w:eastAsia="en-GB"/>
          <w14:ligatures w14:val="standardContextual"/>
        </w:rPr>
      </w:pPr>
      <w:r>
        <w:rPr>
          <w:noProof/>
        </w:rPr>
        <w:t>7.2.20.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_Toc193393200 \h </w:instrText>
      </w:r>
      <w:r>
        <w:rPr>
          <w:noProof/>
        </w:rPr>
      </w:r>
      <w:r>
        <w:rPr>
          <w:noProof/>
        </w:rPr>
        <w:fldChar w:fldCharType="separate"/>
      </w:r>
      <w:r>
        <w:rPr>
          <w:noProof/>
        </w:rPr>
        <w:t>57</w:t>
      </w:r>
      <w:r>
        <w:rPr>
          <w:noProof/>
        </w:rPr>
        <w:fldChar w:fldCharType="end"/>
      </w:r>
    </w:p>
    <w:p w14:paraId="125FA970" w14:textId="30B9329F" w:rsidR="001045FC" w:rsidRDefault="001045FC">
      <w:pPr>
        <w:pStyle w:val="TOC4"/>
        <w:rPr>
          <w:rFonts w:asciiTheme="minorHAnsi" w:hAnsiTheme="minorHAnsi" w:cstheme="minorBidi"/>
          <w:noProof/>
          <w:kern w:val="2"/>
          <w:sz w:val="24"/>
          <w:szCs w:val="24"/>
          <w:lang w:eastAsia="en-GB"/>
          <w14:ligatures w14:val="standardContextual"/>
        </w:rPr>
      </w:pPr>
      <w:r>
        <w:rPr>
          <w:noProof/>
        </w:rPr>
        <w:t>7.2.20.2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_Toc193393201 \h </w:instrText>
      </w:r>
      <w:r>
        <w:rPr>
          <w:noProof/>
        </w:rPr>
      </w:r>
      <w:r>
        <w:rPr>
          <w:noProof/>
        </w:rPr>
        <w:fldChar w:fldCharType="separate"/>
      </w:r>
      <w:r>
        <w:rPr>
          <w:noProof/>
        </w:rPr>
        <w:t>58</w:t>
      </w:r>
      <w:r>
        <w:rPr>
          <w:noProof/>
        </w:rPr>
        <w:fldChar w:fldCharType="end"/>
      </w:r>
    </w:p>
    <w:p w14:paraId="7AF3DFA9" w14:textId="22B5C5B0"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7.2.20.3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_Toc193393202 \h </w:instrText>
      </w:r>
      <w:r>
        <w:rPr>
          <w:noProof/>
        </w:rPr>
      </w:r>
      <w:r>
        <w:rPr>
          <w:noProof/>
        </w:rPr>
        <w:fldChar w:fldCharType="separate"/>
      </w:r>
      <w:r>
        <w:rPr>
          <w:noProof/>
        </w:rPr>
        <w:t>59</w:t>
      </w:r>
      <w:r>
        <w:rPr>
          <w:noProof/>
        </w:rPr>
        <w:fldChar w:fldCharType="end"/>
      </w:r>
    </w:p>
    <w:p w14:paraId="78D85C83" w14:textId="28EB5B98"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7.2.20.4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_Toc193393203 \h </w:instrText>
      </w:r>
      <w:r>
        <w:rPr>
          <w:noProof/>
        </w:rPr>
      </w:r>
      <w:r>
        <w:rPr>
          <w:noProof/>
        </w:rPr>
        <w:fldChar w:fldCharType="separate"/>
      </w:r>
      <w:r>
        <w:rPr>
          <w:noProof/>
        </w:rPr>
        <w:t>59</w:t>
      </w:r>
      <w:r>
        <w:rPr>
          <w:noProof/>
        </w:rPr>
        <w:fldChar w:fldCharType="end"/>
      </w:r>
    </w:p>
    <w:p w14:paraId="1F621330" w14:textId="6FF87A02" w:rsidR="001045FC" w:rsidRDefault="001045FC">
      <w:pPr>
        <w:pStyle w:val="TOC3"/>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notification procedure</w:t>
      </w:r>
      <w:r>
        <w:rPr>
          <w:noProof/>
        </w:rPr>
        <w:tab/>
      </w:r>
      <w:r>
        <w:rPr>
          <w:noProof/>
        </w:rPr>
        <w:fldChar w:fldCharType="begin" w:fldLock="1"/>
      </w:r>
      <w:r>
        <w:rPr>
          <w:noProof/>
        </w:rPr>
        <w:instrText xml:space="preserve"> PAGEREF _Toc193393204 \h </w:instrText>
      </w:r>
      <w:r>
        <w:rPr>
          <w:noProof/>
        </w:rPr>
      </w:r>
      <w:r>
        <w:rPr>
          <w:noProof/>
        </w:rPr>
        <w:fldChar w:fldCharType="separate"/>
      </w:r>
      <w:r>
        <w:rPr>
          <w:noProof/>
        </w:rPr>
        <w:t>60</w:t>
      </w:r>
      <w:r>
        <w:rPr>
          <w:noProof/>
        </w:rPr>
        <w:fldChar w:fldCharType="end"/>
      </w:r>
    </w:p>
    <w:p w14:paraId="1086ED2F" w14:textId="055E2690" w:rsidR="001045FC" w:rsidRDefault="001045FC">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_Toc193393205 \h </w:instrText>
      </w:r>
      <w:r>
        <w:rPr>
          <w:noProof/>
        </w:rPr>
      </w:r>
      <w:r>
        <w:rPr>
          <w:noProof/>
        </w:rPr>
        <w:fldChar w:fldCharType="separate"/>
      </w:r>
      <w:r>
        <w:rPr>
          <w:noProof/>
        </w:rPr>
        <w:t>60</w:t>
      </w:r>
      <w:r>
        <w:rPr>
          <w:noProof/>
        </w:rPr>
        <w:fldChar w:fldCharType="end"/>
      </w:r>
    </w:p>
    <w:p w14:paraId="2345E843" w14:textId="66A58B94" w:rsidR="001045FC" w:rsidRDefault="001045FC">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_Toc193393206 \h </w:instrText>
      </w:r>
      <w:r>
        <w:rPr>
          <w:noProof/>
        </w:rPr>
      </w:r>
      <w:r>
        <w:rPr>
          <w:noProof/>
        </w:rPr>
        <w:fldChar w:fldCharType="separate"/>
      </w:r>
      <w:r>
        <w:rPr>
          <w:noProof/>
        </w:rPr>
        <w:t>60</w:t>
      </w:r>
      <w:r>
        <w:rPr>
          <w:noProof/>
        </w:rPr>
        <w:fldChar w:fldCharType="end"/>
      </w:r>
    </w:p>
    <w:p w14:paraId="4BEC110E" w14:textId="1372C413"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7.2.21.3</w:t>
      </w:r>
      <w:r>
        <w:rPr>
          <w:rFonts w:asciiTheme="minorHAnsi" w:hAnsiTheme="minorHAnsi" w:cstheme="minorBidi"/>
          <w:noProof/>
          <w:kern w:val="2"/>
          <w:sz w:val="24"/>
          <w:szCs w:val="24"/>
          <w:lang w:eastAsia="en-GB"/>
          <w14:ligatures w14:val="standardContextual"/>
        </w:rPr>
        <w:tab/>
      </w:r>
      <w:r w:rsidRPr="005375E9">
        <w:rPr>
          <w:noProof/>
          <w:lang w:val="en-US"/>
        </w:rPr>
        <w:t xml:space="preserve">SDDM </w:t>
      </w:r>
      <w:r>
        <w:rPr>
          <w:noProof/>
        </w:rPr>
        <w:t>client CoAP procedure</w:t>
      </w:r>
      <w:r>
        <w:rPr>
          <w:noProof/>
        </w:rPr>
        <w:tab/>
      </w:r>
      <w:r>
        <w:rPr>
          <w:noProof/>
        </w:rPr>
        <w:fldChar w:fldCharType="begin" w:fldLock="1"/>
      </w:r>
      <w:r>
        <w:rPr>
          <w:noProof/>
        </w:rPr>
        <w:instrText xml:space="preserve"> PAGEREF _Toc193393207 \h </w:instrText>
      </w:r>
      <w:r>
        <w:rPr>
          <w:noProof/>
        </w:rPr>
      </w:r>
      <w:r>
        <w:rPr>
          <w:noProof/>
        </w:rPr>
        <w:fldChar w:fldCharType="separate"/>
      </w:r>
      <w:r>
        <w:rPr>
          <w:noProof/>
        </w:rPr>
        <w:t>61</w:t>
      </w:r>
      <w:r>
        <w:rPr>
          <w:noProof/>
        </w:rPr>
        <w:fldChar w:fldCharType="end"/>
      </w:r>
    </w:p>
    <w:p w14:paraId="3A572133" w14:textId="6A800AEE" w:rsidR="001045FC" w:rsidRDefault="001045FC">
      <w:pPr>
        <w:pStyle w:val="TOC4"/>
        <w:rPr>
          <w:rFonts w:asciiTheme="minorHAnsi" w:hAnsiTheme="minorHAnsi" w:cstheme="minorBidi"/>
          <w:noProof/>
          <w:kern w:val="2"/>
          <w:sz w:val="24"/>
          <w:szCs w:val="24"/>
          <w:lang w:eastAsia="en-GB"/>
          <w14:ligatures w14:val="standardContextual"/>
        </w:rPr>
      </w:pPr>
      <w:r w:rsidRPr="005375E9">
        <w:rPr>
          <w:noProof/>
          <w:lang w:val="en-US"/>
        </w:rPr>
        <w:t>7.2.21.4</w:t>
      </w:r>
      <w:r>
        <w:rPr>
          <w:rFonts w:asciiTheme="minorHAnsi" w:hAnsiTheme="minorHAnsi" w:cstheme="minorBidi"/>
          <w:noProof/>
          <w:kern w:val="2"/>
          <w:sz w:val="24"/>
          <w:szCs w:val="24"/>
          <w:lang w:eastAsia="en-GB"/>
          <w14:ligatures w14:val="standardContextual"/>
        </w:rPr>
        <w:tab/>
      </w:r>
      <w:r w:rsidRPr="005375E9">
        <w:rPr>
          <w:noProof/>
          <w:lang w:val="en-US"/>
        </w:rPr>
        <w:t xml:space="preserve">SDDM server </w:t>
      </w:r>
      <w:r w:rsidRPr="005375E9">
        <w:rPr>
          <w:noProof/>
          <w:lang w:val="en-US" w:eastAsia="zh-CN"/>
        </w:rPr>
        <w:t xml:space="preserve">CoAP </w:t>
      </w:r>
      <w:r w:rsidRPr="005375E9">
        <w:rPr>
          <w:noProof/>
          <w:lang w:val="en-US"/>
        </w:rPr>
        <w:t>procedure</w:t>
      </w:r>
      <w:r>
        <w:rPr>
          <w:noProof/>
        </w:rPr>
        <w:tab/>
      </w:r>
      <w:r>
        <w:rPr>
          <w:noProof/>
        </w:rPr>
        <w:fldChar w:fldCharType="begin" w:fldLock="1"/>
      </w:r>
      <w:r>
        <w:rPr>
          <w:noProof/>
        </w:rPr>
        <w:instrText xml:space="preserve"> PAGEREF _Toc193393208 \h </w:instrText>
      </w:r>
      <w:r>
        <w:rPr>
          <w:noProof/>
        </w:rPr>
      </w:r>
      <w:r>
        <w:rPr>
          <w:noProof/>
        </w:rPr>
        <w:fldChar w:fldCharType="separate"/>
      </w:r>
      <w:r>
        <w:rPr>
          <w:noProof/>
        </w:rPr>
        <w:t>61</w:t>
      </w:r>
      <w:r>
        <w:rPr>
          <w:noProof/>
        </w:rPr>
        <w:fldChar w:fldCharType="end"/>
      </w:r>
    </w:p>
    <w:p w14:paraId="3BA17692" w14:textId="4BE08F88" w:rsidR="001045FC" w:rsidRDefault="001045FC">
      <w:pPr>
        <w:pStyle w:val="TOC2"/>
        <w:rPr>
          <w:rFonts w:asciiTheme="minorHAnsi" w:hAnsiTheme="minorHAnsi" w:cstheme="minorBidi"/>
          <w:noProof/>
          <w:kern w:val="2"/>
          <w:sz w:val="24"/>
          <w:szCs w:val="24"/>
          <w:lang w:eastAsia="en-GB"/>
          <w14:ligatures w14:val="standardContextual"/>
        </w:rPr>
      </w:pPr>
      <w:r w:rsidRPr="005375E9">
        <w:rPr>
          <w:noProof/>
          <w:lang w:val="en-US"/>
        </w:rPr>
        <w:t>7.3</w:t>
      </w:r>
      <w:r>
        <w:rPr>
          <w:rFonts w:asciiTheme="minorHAnsi" w:hAnsiTheme="minorHAnsi" w:cstheme="minorBidi"/>
          <w:noProof/>
          <w:kern w:val="2"/>
          <w:sz w:val="24"/>
          <w:szCs w:val="24"/>
          <w:lang w:eastAsia="en-GB"/>
          <w14:ligatures w14:val="standardContextual"/>
        </w:rPr>
        <w:tab/>
      </w:r>
      <w:r w:rsidRPr="005375E9">
        <w:rPr>
          <w:noProof/>
          <w:lang w:val="en-US"/>
        </w:rPr>
        <w:t>Off-network procedures</w:t>
      </w:r>
      <w:r>
        <w:rPr>
          <w:noProof/>
        </w:rPr>
        <w:tab/>
      </w:r>
      <w:r>
        <w:rPr>
          <w:noProof/>
        </w:rPr>
        <w:fldChar w:fldCharType="begin" w:fldLock="1"/>
      </w:r>
      <w:r>
        <w:rPr>
          <w:noProof/>
        </w:rPr>
        <w:instrText xml:space="preserve"> PAGEREF _Toc193393209 \h </w:instrText>
      </w:r>
      <w:r>
        <w:rPr>
          <w:noProof/>
        </w:rPr>
      </w:r>
      <w:r>
        <w:rPr>
          <w:noProof/>
        </w:rPr>
        <w:fldChar w:fldCharType="separate"/>
      </w:r>
      <w:r>
        <w:rPr>
          <w:noProof/>
        </w:rPr>
        <w:t>62</w:t>
      </w:r>
      <w:r>
        <w:rPr>
          <w:noProof/>
        </w:rPr>
        <w:fldChar w:fldCharType="end"/>
      </w:r>
    </w:p>
    <w:p w14:paraId="3C4E9F19" w14:textId="1C3C5E3A" w:rsidR="001045FC" w:rsidRDefault="001045F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_Toc193393210 \h </w:instrText>
      </w:r>
      <w:r>
        <w:rPr>
          <w:noProof/>
        </w:rPr>
      </w:r>
      <w:r>
        <w:rPr>
          <w:noProof/>
        </w:rPr>
        <w:fldChar w:fldCharType="separate"/>
      </w:r>
      <w:r>
        <w:rPr>
          <w:noProof/>
        </w:rPr>
        <w:t>63</w:t>
      </w:r>
      <w:r>
        <w:rPr>
          <w:noProof/>
        </w:rPr>
        <w:fldChar w:fldCharType="end"/>
      </w:r>
    </w:p>
    <w:p w14:paraId="2F3A56AD" w14:textId="20A1D15D" w:rsidR="001045FC" w:rsidRDefault="001045FC">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_Toc193393211 \h </w:instrText>
      </w:r>
      <w:r>
        <w:rPr>
          <w:noProof/>
        </w:rPr>
      </w:r>
      <w:r>
        <w:rPr>
          <w:noProof/>
        </w:rPr>
        <w:fldChar w:fldCharType="separate"/>
      </w:r>
      <w:r>
        <w:rPr>
          <w:noProof/>
        </w:rPr>
        <w:t>63</w:t>
      </w:r>
      <w:r>
        <w:rPr>
          <w:noProof/>
        </w:rPr>
        <w:fldChar w:fldCharType="end"/>
      </w:r>
    </w:p>
    <w:p w14:paraId="6C1C0775" w14:textId="56DE3824" w:rsidR="001045FC" w:rsidRDefault="001045FC">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_Toc193393212 \h </w:instrText>
      </w:r>
      <w:r>
        <w:rPr>
          <w:noProof/>
        </w:rPr>
      </w:r>
      <w:r>
        <w:rPr>
          <w:noProof/>
        </w:rPr>
        <w:fldChar w:fldCharType="separate"/>
      </w:r>
      <w:r>
        <w:rPr>
          <w:noProof/>
        </w:rPr>
        <w:t>63</w:t>
      </w:r>
      <w:r>
        <w:rPr>
          <w:noProof/>
        </w:rPr>
        <w:fldChar w:fldCharType="end"/>
      </w:r>
    </w:p>
    <w:p w14:paraId="0A5700D4" w14:textId="46A4BD85" w:rsidR="001045FC" w:rsidRDefault="001045FC">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_Toc193393213 \h </w:instrText>
      </w:r>
      <w:r>
        <w:rPr>
          <w:noProof/>
        </w:rPr>
      </w:r>
      <w:r>
        <w:rPr>
          <w:noProof/>
        </w:rPr>
        <w:fldChar w:fldCharType="separate"/>
      </w:r>
      <w:r>
        <w:rPr>
          <w:noProof/>
        </w:rPr>
        <w:t>63</w:t>
      </w:r>
      <w:r>
        <w:rPr>
          <w:noProof/>
        </w:rPr>
        <w:fldChar w:fldCharType="end"/>
      </w:r>
    </w:p>
    <w:p w14:paraId="46C77917" w14:textId="0CD73FDE" w:rsidR="001045FC" w:rsidRDefault="001045FC">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_Toc193393214 \h </w:instrText>
      </w:r>
      <w:r>
        <w:rPr>
          <w:noProof/>
        </w:rPr>
      </w:r>
      <w:r>
        <w:rPr>
          <w:noProof/>
        </w:rPr>
        <w:fldChar w:fldCharType="separate"/>
      </w:r>
      <w:r>
        <w:rPr>
          <w:noProof/>
        </w:rPr>
        <w:t>69</w:t>
      </w:r>
      <w:r>
        <w:rPr>
          <w:noProof/>
        </w:rPr>
        <w:fldChar w:fldCharType="end"/>
      </w:r>
    </w:p>
    <w:p w14:paraId="6D7D4A69" w14:textId="6E68C49F" w:rsidR="001045FC" w:rsidRDefault="001045FC">
      <w:pPr>
        <w:pStyle w:val="TOC3"/>
        <w:rPr>
          <w:rFonts w:asciiTheme="minorHAnsi" w:hAnsiTheme="minorHAnsi" w:cstheme="minorBidi"/>
          <w:noProof/>
          <w:kern w:val="2"/>
          <w:sz w:val="24"/>
          <w:szCs w:val="24"/>
          <w:lang w:eastAsia="en-GB"/>
          <w14:ligatures w14:val="standardContextual"/>
        </w:rPr>
      </w:pPr>
      <w:r>
        <w:rPr>
          <w:noProof/>
        </w:rPr>
        <w:lastRenderedPageBreak/>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_Toc193393215 \h </w:instrText>
      </w:r>
      <w:r>
        <w:rPr>
          <w:noProof/>
        </w:rPr>
      </w:r>
      <w:r>
        <w:rPr>
          <w:noProof/>
        </w:rPr>
        <w:fldChar w:fldCharType="separate"/>
      </w:r>
      <w:r>
        <w:rPr>
          <w:noProof/>
        </w:rPr>
        <w:t>69</w:t>
      </w:r>
      <w:r>
        <w:rPr>
          <w:noProof/>
        </w:rPr>
        <w:fldChar w:fldCharType="end"/>
      </w:r>
    </w:p>
    <w:p w14:paraId="7A9C7CED" w14:textId="3E11C5E3"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_Toc193393216 \h </w:instrText>
      </w:r>
      <w:r>
        <w:rPr>
          <w:noProof/>
        </w:rPr>
      </w:r>
      <w:r>
        <w:rPr>
          <w:noProof/>
        </w:rPr>
        <w:fldChar w:fldCharType="separate"/>
      </w:r>
      <w:r>
        <w:rPr>
          <w:noProof/>
        </w:rPr>
        <w:t>69</w:t>
      </w:r>
      <w:r>
        <w:rPr>
          <w:noProof/>
        </w:rPr>
        <w:fldChar w:fldCharType="end"/>
      </w:r>
    </w:p>
    <w:p w14:paraId="607187C2" w14:textId="48747B76" w:rsidR="001045FC" w:rsidRDefault="001045FC">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_Toc193393217 \h </w:instrText>
      </w:r>
      <w:r>
        <w:rPr>
          <w:noProof/>
        </w:rPr>
      </w:r>
      <w:r>
        <w:rPr>
          <w:noProof/>
        </w:rPr>
        <w:fldChar w:fldCharType="separate"/>
      </w:r>
      <w:r>
        <w:rPr>
          <w:noProof/>
        </w:rPr>
        <w:t>78</w:t>
      </w:r>
      <w:r>
        <w:rPr>
          <w:noProof/>
        </w:rPr>
        <w:fldChar w:fldCharType="end"/>
      </w:r>
    </w:p>
    <w:p w14:paraId="7E71FA76" w14:textId="7EC793AA" w:rsidR="001045FC" w:rsidRDefault="001045FC">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_Toc193393218 \h </w:instrText>
      </w:r>
      <w:r>
        <w:rPr>
          <w:noProof/>
        </w:rPr>
      </w:r>
      <w:r>
        <w:rPr>
          <w:noProof/>
        </w:rPr>
        <w:fldChar w:fldCharType="separate"/>
      </w:r>
      <w:r>
        <w:rPr>
          <w:noProof/>
        </w:rPr>
        <w:t>87</w:t>
      </w:r>
      <w:r>
        <w:rPr>
          <w:noProof/>
        </w:rPr>
        <w:fldChar w:fldCharType="end"/>
      </w:r>
    </w:p>
    <w:p w14:paraId="75A26AAA" w14:textId="09434A34" w:rsidR="001045FC" w:rsidRDefault="001045FC">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_Toc193393219 \h </w:instrText>
      </w:r>
      <w:r>
        <w:rPr>
          <w:noProof/>
        </w:rPr>
      </w:r>
      <w:r>
        <w:rPr>
          <w:noProof/>
        </w:rPr>
        <w:fldChar w:fldCharType="separate"/>
      </w:r>
      <w:r>
        <w:rPr>
          <w:noProof/>
        </w:rPr>
        <w:t>87</w:t>
      </w:r>
      <w:r>
        <w:rPr>
          <w:noProof/>
        </w:rPr>
        <w:fldChar w:fldCharType="end"/>
      </w:r>
    </w:p>
    <w:p w14:paraId="72E2E7E0" w14:textId="7F026C7A" w:rsidR="001045FC" w:rsidRDefault="001045FC">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_Toc193393220 \h </w:instrText>
      </w:r>
      <w:r>
        <w:rPr>
          <w:noProof/>
        </w:rPr>
      </w:r>
      <w:r>
        <w:rPr>
          <w:noProof/>
        </w:rPr>
        <w:fldChar w:fldCharType="separate"/>
      </w:r>
      <w:r>
        <w:rPr>
          <w:noProof/>
        </w:rPr>
        <w:t>88</w:t>
      </w:r>
      <w:r>
        <w:rPr>
          <w:noProof/>
        </w:rPr>
        <w:fldChar w:fldCharType="end"/>
      </w:r>
    </w:p>
    <w:p w14:paraId="05E680C7" w14:textId="016E5D4E" w:rsidR="001045FC" w:rsidRDefault="001045F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_Toc193393221 \h </w:instrText>
      </w:r>
      <w:r>
        <w:rPr>
          <w:noProof/>
        </w:rPr>
      </w:r>
      <w:r>
        <w:rPr>
          <w:noProof/>
        </w:rPr>
        <w:fldChar w:fldCharType="separate"/>
      </w:r>
      <w:r>
        <w:rPr>
          <w:noProof/>
        </w:rPr>
        <w:t>88</w:t>
      </w:r>
      <w:r>
        <w:rPr>
          <w:noProof/>
        </w:rPr>
        <w:fldChar w:fldCharType="end"/>
      </w:r>
    </w:p>
    <w:p w14:paraId="76E70444" w14:textId="1E45D0B1" w:rsidR="001045FC" w:rsidRDefault="001045F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_Toc193393222 \h </w:instrText>
      </w:r>
      <w:r>
        <w:rPr>
          <w:noProof/>
        </w:rPr>
      </w:r>
      <w:r>
        <w:rPr>
          <w:noProof/>
        </w:rPr>
        <w:fldChar w:fldCharType="separate"/>
      </w:r>
      <w:r>
        <w:rPr>
          <w:noProof/>
        </w:rPr>
        <w:t>89</w:t>
      </w:r>
      <w:r>
        <w:rPr>
          <w:noProof/>
        </w:rPr>
        <w:fldChar w:fldCharType="end"/>
      </w:r>
    </w:p>
    <w:p w14:paraId="179BAAD4" w14:textId="3956064F" w:rsidR="001045FC" w:rsidRDefault="001045FC">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_Toc193393223 \h </w:instrText>
      </w:r>
      <w:r>
        <w:rPr>
          <w:noProof/>
        </w:rPr>
      </w:r>
      <w:r>
        <w:rPr>
          <w:noProof/>
        </w:rPr>
        <w:fldChar w:fldCharType="separate"/>
      </w:r>
      <w:r>
        <w:rPr>
          <w:noProof/>
        </w:rPr>
        <w:t>89</w:t>
      </w:r>
      <w:r>
        <w:rPr>
          <w:noProof/>
        </w:rPr>
        <w:fldChar w:fldCharType="end"/>
      </w:r>
    </w:p>
    <w:p w14:paraId="49F53FE3" w14:textId="3C3309D5" w:rsidR="001045FC" w:rsidRDefault="001045FC">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_Toc193393224 \h </w:instrText>
      </w:r>
      <w:r>
        <w:rPr>
          <w:noProof/>
        </w:rPr>
      </w:r>
      <w:r>
        <w:rPr>
          <w:noProof/>
        </w:rPr>
        <w:fldChar w:fldCharType="separate"/>
      </w:r>
      <w:r>
        <w:rPr>
          <w:noProof/>
        </w:rPr>
        <w:t>89</w:t>
      </w:r>
      <w:r>
        <w:rPr>
          <w:noProof/>
        </w:rPr>
        <w:fldChar w:fldCharType="end"/>
      </w:r>
    </w:p>
    <w:p w14:paraId="60A0BC22" w14:textId="4A2FF8D6" w:rsidR="001045FC" w:rsidRDefault="001045FC">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_Toc193393225 \h </w:instrText>
      </w:r>
      <w:r>
        <w:rPr>
          <w:noProof/>
        </w:rPr>
      </w:r>
      <w:r>
        <w:rPr>
          <w:noProof/>
        </w:rPr>
        <w:fldChar w:fldCharType="separate"/>
      </w:r>
      <w:r>
        <w:rPr>
          <w:noProof/>
        </w:rPr>
        <w:t>89</w:t>
      </w:r>
      <w:r>
        <w:rPr>
          <w:noProof/>
        </w:rPr>
        <w:fldChar w:fldCharType="end"/>
      </w:r>
    </w:p>
    <w:p w14:paraId="115E47EF" w14:textId="7CDE16D2" w:rsidR="001045FC" w:rsidRDefault="001045FC">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_Toc193393226 \h </w:instrText>
      </w:r>
      <w:r>
        <w:rPr>
          <w:noProof/>
        </w:rPr>
      </w:r>
      <w:r>
        <w:rPr>
          <w:noProof/>
        </w:rPr>
        <w:fldChar w:fldCharType="separate"/>
      </w:r>
      <w:r>
        <w:rPr>
          <w:noProof/>
        </w:rPr>
        <w:t>89</w:t>
      </w:r>
      <w:r>
        <w:rPr>
          <w:noProof/>
        </w:rPr>
        <w:fldChar w:fldCharType="end"/>
      </w:r>
    </w:p>
    <w:p w14:paraId="68FA5EA8" w14:textId="4AE56B77"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EstablishmentResponse</w:t>
      </w:r>
      <w:r>
        <w:rPr>
          <w:noProof/>
        </w:rPr>
        <w:tab/>
      </w:r>
      <w:r>
        <w:rPr>
          <w:noProof/>
        </w:rPr>
        <w:fldChar w:fldCharType="begin" w:fldLock="1"/>
      </w:r>
      <w:r>
        <w:rPr>
          <w:noProof/>
        </w:rPr>
        <w:instrText xml:space="preserve"> PAGEREF _Toc193393227 \h </w:instrText>
      </w:r>
      <w:r>
        <w:rPr>
          <w:noProof/>
        </w:rPr>
      </w:r>
      <w:r>
        <w:rPr>
          <w:noProof/>
        </w:rPr>
        <w:fldChar w:fldCharType="separate"/>
      </w:r>
      <w:r>
        <w:rPr>
          <w:noProof/>
        </w:rPr>
        <w:t>90</w:t>
      </w:r>
      <w:r>
        <w:rPr>
          <w:noProof/>
        </w:rPr>
        <w:fldChar w:fldCharType="end"/>
      </w:r>
    </w:p>
    <w:p w14:paraId="680E5421" w14:textId="7DD6DE4B"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EstablishmentRequest</w:t>
      </w:r>
      <w:r>
        <w:rPr>
          <w:noProof/>
        </w:rPr>
        <w:tab/>
      </w:r>
      <w:r>
        <w:rPr>
          <w:noProof/>
        </w:rPr>
        <w:fldChar w:fldCharType="begin" w:fldLock="1"/>
      </w:r>
      <w:r>
        <w:rPr>
          <w:noProof/>
        </w:rPr>
        <w:instrText xml:space="preserve"> PAGEREF _Toc193393228 \h </w:instrText>
      </w:r>
      <w:r>
        <w:rPr>
          <w:noProof/>
        </w:rPr>
      </w:r>
      <w:r>
        <w:rPr>
          <w:noProof/>
        </w:rPr>
        <w:fldChar w:fldCharType="separate"/>
      </w:r>
      <w:r>
        <w:rPr>
          <w:noProof/>
        </w:rPr>
        <w:t>91</w:t>
      </w:r>
      <w:r>
        <w:rPr>
          <w:noProof/>
        </w:rPr>
        <w:fldChar w:fldCharType="end"/>
      </w:r>
    </w:p>
    <w:p w14:paraId="08BE74EC" w14:textId="4A358444"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A.2.4.3</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_Toc193393229 \h </w:instrText>
      </w:r>
      <w:r>
        <w:rPr>
          <w:noProof/>
        </w:rPr>
      </w:r>
      <w:r>
        <w:rPr>
          <w:noProof/>
        </w:rPr>
        <w:fldChar w:fldCharType="separate"/>
      </w:r>
      <w:r>
        <w:rPr>
          <w:noProof/>
        </w:rPr>
        <w:t>92</w:t>
      </w:r>
      <w:r>
        <w:rPr>
          <w:noProof/>
        </w:rPr>
        <w:fldChar w:fldCharType="end"/>
      </w:r>
    </w:p>
    <w:p w14:paraId="0D9829AD" w14:textId="1D21DACC"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A.2.4.4</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_Toc193393230 \h </w:instrText>
      </w:r>
      <w:r>
        <w:rPr>
          <w:noProof/>
        </w:rPr>
      </w:r>
      <w:r>
        <w:rPr>
          <w:noProof/>
        </w:rPr>
        <w:fldChar w:fldCharType="separate"/>
      </w:r>
      <w:r>
        <w:rPr>
          <w:noProof/>
        </w:rPr>
        <w:t>92</w:t>
      </w:r>
      <w:r>
        <w:rPr>
          <w:noProof/>
        </w:rPr>
        <w:fldChar w:fldCharType="end"/>
      </w:r>
    </w:p>
    <w:p w14:paraId="21837E35" w14:textId="70A031EF"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A.2.4.5</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_Toc193393231 \h </w:instrText>
      </w:r>
      <w:r>
        <w:rPr>
          <w:noProof/>
        </w:rPr>
      </w:r>
      <w:r>
        <w:rPr>
          <w:noProof/>
        </w:rPr>
        <w:fldChar w:fldCharType="separate"/>
      </w:r>
      <w:r>
        <w:rPr>
          <w:noProof/>
        </w:rPr>
        <w:t>92</w:t>
      </w:r>
      <w:r>
        <w:rPr>
          <w:noProof/>
        </w:rPr>
        <w:fldChar w:fldCharType="end"/>
      </w:r>
    </w:p>
    <w:p w14:paraId="4C8D7F1C" w14:textId="07E7737B"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A.2.4.6</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TransmissionAssistInfo</w:t>
      </w:r>
      <w:r>
        <w:rPr>
          <w:noProof/>
        </w:rPr>
        <w:tab/>
      </w:r>
      <w:r>
        <w:rPr>
          <w:noProof/>
        </w:rPr>
        <w:fldChar w:fldCharType="begin" w:fldLock="1"/>
      </w:r>
      <w:r>
        <w:rPr>
          <w:noProof/>
        </w:rPr>
        <w:instrText xml:space="preserve"> PAGEREF _Toc193393232 \h </w:instrText>
      </w:r>
      <w:r>
        <w:rPr>
          <w:noProof/>
        </w:rPr>
      </w:r>
      <w:r>
        <w:rPr>
          <w:noProof/>
        </w:rPr>
        <w:fldChar w:fldCharType="separate"/>
      </w:r>
      <w:r>
        <w:rPr>
          <w:noProof/>
        </w:rPr>
        <w:t>93</w:t>
      </w:r>
      <w:r>
        <w:rPr>
          <w:noProof/>
        </w:rPr>
        <w:fldChar w:fldCharType="end"/>
      </w:r>
    </w:p>
    <w:p w14:paraId="6B52366D" w14:textId="2972E311"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PeriodicityRange</w:t>
      </w:r>
      <w:r>
        <w:rPr>
          <w:noProof/>
        </w:rPr>
        <w:tab/>
      </w:r>
      <w:r>
        <w:rPr>
          <w:noProof/>
        </w:rPr>
        <w:fldChar w:fldCharType="begin" w:fldLock="1"/>
      </w:r>
      <w:r>
        <w:rPr>
          <w:noProof/>
        </w:rPr>
        <w:instrText xml:space="preserve"> PAGEREF _Toc193393233 \h </w:instrText>
      </w:r>
      <w:r>
        <w:rPr>
          <w:noProof/>
        </w:rPr>
      </w:r>
      <w:r>
        <w:rPr>
          <w:noProof/>
        </w:rPr>
        <w:fldChar w:fldCharType="separate"/>
      </w:r>
      <w:r>
        <w:rPr>
          <w:noProof/>
        </w:rPr>
        <w:t>93</w:t>
      </w:r>
      <w:r>
        <w:rPr>
          <w:noProof/>
        </w:rPr>
        <w:fldChar w:fldCharType="end"/>
      </w:r>
    </w:p>
    <w:p w14:paraId="4BFEEAF5" w14:textId="777355D9"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A.2.4.8</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TimeWindow</w:t>
      </w:r>
      <w:r>
        <w:rPr>
          <w:noProof/>
        </w:rPr>
        <w:tab/>
      </w:r>
      <w:r>
        <w:rPr>
          <w:noProof/>
        </w:rPr>
        <w:fldChar w:fldCharType="begin" w:fldLock="1"/>
      </w:r>
      <w:r>
        <w:rPr>
          <w:noProof/>
        </w:rPr>
        <w:instrText xml:space="preserve"> PAGEREF _Toc193393234 \h </w:instrText>
      </w:r>
      <w:r>
        <w:rPr>
          <w:noProof/>
        </w:rPr>
      </w:r>
      <w:r>
        <w:rPr>
          <w:noProof/>
        </w:rPr>
        <w:fldChar w:fldCharType="separate"/>
      </w:r>
      <w:r>
        <w:rPr>
          <w:noProof/>
        </w:rPr>
        <w:t>93</w:t>
      </w:r>
      <w:r>
        <w:rPr>
          <w:noProof/>
        </w:rPr>
        <w:fldChar w:fldCharType="end"/>
      </w:r>
    </w:p>
    <w:p w14:paraId="0D88A07C" w14:textId="48AD8BE1"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A.2.4.9</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XrAppDevCapability</w:t>
      </w:r>
      <w:r>
        <w:rPr>
          <w:noProof/>
        </w:rPr>
        <w:tab/>
      </w:r>
      <w:r>
        <w:rPr>
          <w:noProof/>
        </w:rPr>
        <w:fldChar w:fldCharType="begin" w:fldLock="1"/>
      </w:r>
      <w:r>
        <w:rPr>
          <w:noProof/>
        </w:rPr>
        <w:instrText xml:space="preserve"> PAGEREF _Toc193393235 \h </w:instrText>
      </w:r>
      <w:r>
        <w:rPr>
          <w:noProof/>
        </w:rPr>
      </w:r>
      <w:r>
        <w:rPr>
          <w:noProof/>
        </w:rPr>
        <w:fldChar w:fldCharType="separate"/>
      </w:r>
      <w:r>
        <w:rPr>
          <w:noProof/>
        </w:rPr>
        <w:t>94</w:t>
      </w:r>
      <w:r>
        <w:rPr>
          <w:noProof/>
        </w:rPr>
        <w:fldChar w:fldCharType="end"/>
      </w:r>
    </w:p>
    <w:p w14:paraId="4D81629A" w14:textId="0037015B"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Non3gppAccessMeasurement</w:t>
      </w:r>
      <w:r>
        <w:rPr>
          <w:noProof/>
        </w:rPr>
        <w:tab/>
      </w:r>
      <w:r>
        <w:rPr>
          <w:noProof/>
        </w:rPr>
        <w:fldChar w:fldCharType="begin" w:fldLock="1"/>
      </w:r>
      <w:r>
        <w:rPr>
          <w:noProof/>
        </w:rPr>
        <w:instrText xml:space="preserve"> PAGEREF _Toc193393236 \h </w:instrText>
      </w:r>
      <w:r>
        <w:rPr>
          <w:noProof/>
        </w:rPr>
      </w:r>
      <w:r>
        <w:rPr>
          <w:noProof/>
        </w:rPr>
        <w:fldChar w:fldCharType="separate"/>
      </w:r>
      <w:r>
        <w:rPr>
          <w:noProof/>
        </w:rPr>
        <w:t>94</w:t>
      </w:r>
      <w:r>
        <w:rPr>
          <w:noProof/>
        </w:rPr>
        <w:fldChar w:fldCharType="end"/>
      </w:r>
    </w:p>
    <w:p w14:paraId="77B09891" w14:textId="492E072D"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11</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5375E9">
        <w:rPr>
          <w:noProof/>
          <w:lang w:val="sv-SE"/>
        </w:rPr>
        <w:t>MeasuredNon3gppAccess</w:t>
      </w:r>
      <w:r>
        <w:rPr>
          <w:noProof/>
        </w:rPr>
        <w:tab/>
      </w:r>
      <w:r>
        <w:rPr>
          <w:noProof/>
        </w:rPr>
        <w:fldChar w:fldCharType="begin" w:fldLock="1"/>
      </w:r>
      <w:r>
        <w:rPr>
          <w:noProof/>
        </w:rPr>
        <w:instrText xml:space="preserve"> PAGEREF _Toc193393237 \h </w:instrText>
      </w:r>
      <w:r>
        <w:rPr>
          <w:noProof/>
        </w:rPr>
      </w:r>
      <w:r>
        <w:rPr>
          <w:noProof/>
        </w:rPr>
        <w:fldChar w:fldCharType="separate"/>
      </w:r>
      <w:r>
        <w:rPr>
          <w:noProof/>
        </w:rPr>
        <w:t>94</w:t>
      </w:r>
      <w:r>
        <w:rPr>
          <w:noProof/>
        </w:rPr>
        <w:fldChar w:fldCharType="end"/>
      </w:r>
    </w:p>
    <w:p w14:paraId="4CD9DEB9" w14:textId="728EF150" w:rsidR="001045FC" w:rsidRDefault="001045FC">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_Toc193393238 \h </w:instrText>
      </w:r>
      <w:r>
        <w:rPr>
          <w:noProof/>
        </w:rPr>
      </w:r>
      <w:r>
        <w:rPr>
          <w:noProof/>
        </w:rPr>
        <w:fldChar w:fldCharType="separate"/>
      </w:r>
      <w:r>
        <w:rPr>
          <w:noProof/>
        </w:rPr>
        <w:t>94</w:t>
      </w:r>
      <w:r>
        <w:rPr>
          <w:noProof/>
        </w:rPr>
        <w:fldChar w:fldCharType="end"/>
      </w:r>
    </w:p>
    <w:p w14:paraId="5D423659" w14:textId="4DCF0E0A" w:rsidR="001045FC" w:rsidRDefault="001045FC">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_Toc193393239 \h </w:instrText>
      </w:r>
      <w:r>
        <w:rPr>
          <w:noProof/>
        </w:rPr>
      </w:r>
      <w:r>
        <w:rPr>
          <w:noProof/>
        </w:rPr>
        <w:fldChar w:fldCharType="separate"/>
      </w:r>
      <w:r>
        <w:rPr>
          <w:noProof/>
        </w:rPr>
        <w:t>95</w:t>
      </w:r>
      <w:r>
        <w:rPr>
          <w:noProof/>
        </w:rPr>
        <w:fldChar w:fldCharType="end"/>
      </w:r>
    </w:p>
    <w:p w14:paraId="502BD7B0" w14:textId="6D4EA90F" w:rsidR="001045FC" w:rsidRDefault="001045FC">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fldLock="1"/>
      </w:r>
      <w:r>
        <w:rPr>
          <w:noProof/>
        </w:rPr>
        <w:instrText xml:space="preserve"> PAGEREF _Toc193393240 \h </w:instrText>
      </w:r>
      <w:r>
        <w:rPr>
          <w:noProof/>
        </w:rPr>
      </w:r>
      <w:r>
        <w:rPr>
          <w:noProof/>
        </w:rPr>
        <w:fldChar w:fldCharType="separate"/>
      </w:r>
      <w:r>
        <w:rPr>
          <w:noProof/>
        </w:rPr>
        <w:t>95</w:t>
      </w:r>
      <w:r>
        <w:rPr>
          <w:noProof/>
        </w:rPr>
        <w:fldChar w:fldCharType="end"/>
      </w:r>
    </w:p>
    <w:p w14:paraId="3CFE4F3B" w14:textId="43EB59B8" w:rsidR="001045FC" w:rsidRDefault="001045FC">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_Toc193393241 \h </w:instrText>
      </w:r>
      <w:r>
        <w:rPr>
          <w:noProof/>
        </w:rPr>
      </w:r>
      <w:r>
        <w:rPr>
          <w:noProof/>
        </w:rPr>
        <w:fldChar w:fldCharType="separate"/>
      </w:r>
      <w:r>
        <w:rPr>
          <w:noProof/>
        </w:rPr>
        <w:t>95</w:t>
      </w:r>
      <w:r>
        <w:rPr>
          <w:noProof/>
        </w:rPr>
        <w:fldChar w:fldCharType="end"/>
      </w:r>
    </w:p>
    <w:p w14:paraId="0332718A" w14:textId="2BE1FAFC" w:rsidR="001045FC" w:rsidRDefault="001045FC">
      <w:pPr>
        <w:pStyle w:val="TOC3"/>
        <w:rPr>
          <w:rFonts w:asciiTheme="minorHAnsi" w:hAnsiTheme="minorHAnsi" w:cstheme="minorBidi"/>
          <w:noProof/>
          <w:kern w:val="2"/>
          <w:sz w:val="24"/>
          <w:szCs w:val="24"/>
          <w:lang w:eastAsia="en-GB"/>
          <w14:ligatures w14:val="standardContextual"/>
        </w:rPr>
      </w:pPr>
      <w:r>
        <w:rPr>
          <w:noProof/>
        </w:rPr>
        <w:t>A.2.6.3</w:t>
      </w:r>
      <w:r>
        <w:rPr>
          <w:rFonts w:asciiTheme="minorHAnsi" w:hAnsiTheme="minorHAnsi" w:cstheme="minorBidi"/>
          <w:noProof/>
          <w:kern w:val="2"/>
          <w:sz w:val="24"/>
          <w:szCs w:val="24"/>
          <w:lang w:eastAsia="en-GB"/>
          <w14:ligatures w14:val="standardContextual"/>
        </w:rPr>
        <w:tab/>
      </w:r>
      <w:r>
        <w:rPr>
          <w:noProof/>
        </w:rPr>
        <w:t>Enumeration: Cause</w:t>
      </w:r>
      <w:r>
        <w:rPr>
          <w:noProof/>
        </w:rPr>
        <w:tab/>
      </w:r>
      <w:r>
        <w:rPr>
          <w:noProof/>
        </w:rPr>
        <w:fldChar w:fldCharType="begin" w:fldLock="1"/>
      </w:r>
      <w:r>
        <w:rPr>
          <w:noProof/>
        </w:rPr>
        <w:instrText xml:space="preserve"> PAGEREF _Toc193393242 \h </w:instrText>
      </w:r>
      <w:r>
        <w:rPr>
          <w:noProof/>
        </w:rPr>
      </w:r>
      <w:r>
        <w:rPr>
          <w:noProof/>
        </w:rPr>
        <w:fldChar w:fldCharType="separate"/>
      </w:r>
      <w:r>
        <w:rPr>
          <w:noProof/>
        </w:rPr>
        <w:t>95</w:t>
      </w:r>
      <w:r>
        <w:rPr>
          <w:noProof/>
        </w:rPr>
        <w:fldChar w:fldCharType="end"/>
      </w:r>
    </w:p>
    <w:p w14:paraId="413A6C36" w14:textId="7D57D2D7" w:rsidR="001045FC" w:rsidRDefault="001045FC">
      <w:pPr>
        <w:pStyle w:val="TOC3"/>
        <w:rPr>
          <w:rFonts w:asciiTheme="minorHAnsi" w:hAnsiTheme="minorHAnsi" w:cstheme="minorBidi"/>
          <w:noProof/>
          <w:kern w:val="2"/>
          <w:sz w:val="24"/>
          <w:szCs w:val="24"/>
          <w:lang w:eastAsia="en-GB"/>
          <w14:ligatures w14:val="standardContextual"/>
        </w:rPr>
      </w:pPr>
      <w:r>
        <w:rPr>
          <w:noProof/>
        </w:rPr>
        <w:t>A.2.6.</w:t>
      </w:r>
      <w:r>
        <w:rPr>
          <w:noProof/>
          <w:lang w:eastAsia="ko-KR"/>
        </w:rPr>
        <w:t>4</w:t>
      </w:r>
      <w:r>
        <w:rPr>
          <w:rFonts w:asciiTheme="minorHAnsi" w:hAnsiTheme="minorHAnsi" w:cstheme="minorBidi"/>
          <w:noProof/>
          <w:kern w:val="2"/>
          <w:sz w:val="24"/>
          <w:szCs w:val="24"/>
          <w:lang w:eastAsia="en-GB"/>
          <w14:ligatures w14:val="standardContextual"/>
        </w:rPr>
        <w:tab/>
      </w:r>
      <w:r>
        <w:rPr>
          <w:noProof/>
        </w:rPr>
        <w:t>Enumeration: Non3gppAccessPolicy</w:t>
      </w:r>
      <w:r>
        <w:rPr>
          <w:noProof/>
        </w:rPr>
        <w:tab/>
      </w:r>
      <w:r>
        <w:rPr>
          <w:noProof/>
        </w:rPr>
        <w:fldChar w:fldCharType="begin" w:fldLock="1"/>
      </w:r>
      <w:r>
        <w:rPr>
          <w:noProof/>
        </w:rPr>
        <w:instrText xml:space="preserve"> PAGEREF _Toc193393243 \h </w:instrText>
      </w:r>
      <w:r>
        <w:rPr>
          <w:noProof/>
        </w:rPr>
      </w:r>
      <w:r>
        <w:rPr>
          <w:noProof/>
        </w:rPr>
        <w:fldChar w:fldCharType="separate"/>
      </w:r>
      <w:r>
        <w:rPr>
          <w:noProof/>
        </w:rPr>
        <w:t>95</w:t>
      </w:r>
      <w:r>
        <w:rPr>
          <w:noProof/>
        </w:rPr>
        <w:fldChar w:fldCharType="end"/>
      </w:r>
    </w:p>
    <w:p w14:paraId="79562C7B" w14:textId="39690E1D" w:rsidR="001045FC" w:rsidRDefault="001045FC">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_Toc193393244 \h </w:instrText>
      </w:r>
      <w:r>
        <w:rPr>
          <w:noProof/>
        </w:rPr>
      </w:r>
      <w:r>
        <w:rPr>
          <w:noProof/>
        </w:rPr>
        <w:fldChar w:fldCharType="separate"/>
      </w:r>
      <w:r>
        <w:rPr>
          <w:noProof/>
        </w:rPr>
        <w:t>95</w:t>
      </w:r>
      <w:r>
        <w:rPr>
          <w:noProof/>
        </w:rPr>
        <w:fldChar w:fldCharType="end"/>
      </w:r>
    </w:p>
    <w:p w14:paraId="79F56BDB" w14:textId="72C5EA34" w:rsidR="001045FC" w:rsidRDefault="001045FC">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_Toc193393245 \h </w:instrText>
      </w:r>
      <w:r>
        <w:rPr>
          <w:noProof/>
        </w:rPr>
      </w:r>
      <w:r>
        <w:rPr>
          <w:noProof/>
        </w:rPr>
        <w:fldChar w:fldCharType="separate"/>
      </w:r>
      <w:r>
        <w:rPr>
          <w:noProof/>
        </w:rPr>
        <w:t>95</w:t>
      </w:r>
      <w:r>
        <w:rPr>
          <w:noProof/>
        </w:rPr>
        <w:fldChar w:fldCharType="end"/>
      </w:r>
    </w:p>
    <w:p w14:paraId="5737B674" w14:textId="69BA9941"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_Toc193393246 \h </w:instrText>
      </w:r>
      <w:r>
        <w:rPr>
          <w:noProof/>
        </w:rPr>
      </w:r>
      <w:r>
        <w:rPr>
          <w:noProof/>
        </w:rPr>
        <w:fldChar w:fldCharType="separate"/>
      </w:r>
      <w:r>
        <w:rPr>
          <w:noProof/>
        </w:rPr>
        <w:t>95</w:t>
      </w:r>
      <w:r>
        <w:rPr>
          <w:noProof/>
        </w:rPr>
        <w:fldChar w:fldCharType="end"/>
      </w:r>
    </w:p>
    <w:p w14:paraId="0F5F70C3" w14:textId="162C02EF"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_Toc193393247 \h </w:instrText>
      </w:r>
      <w:r>
        <w:rPr>
          <w:noProof/>
        </w:rPr>
      </w:r>
      <w:r>
        <w:rPr>
          <w:noProof/>
        </w:rPr>
        <w:fldChar w:fldCharType="separate"/>
      </w:r>
      <w:r>
        <w:rPr>
          <w:noProof/>
        </w:rPr>
        <w:t>96</w:t>
      </w:r>
      <w:r>
        <w:rPr>
          <w:noProof/>
        </w:rPr>
        <w:fldChar w:fldCharType="end"/>
      </w:r>
    </w:p>
    <w:p w14:paraId="5B759C8A" w14:textId="42833A24"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_Toc193393248 \h </w:instrText>
      </w:r>
      <w:r>
        <w:rPr>
          <w:noProof/>
        </w:rPr>
      </w:r>
      <w:r>
        <w:rPr>
          <w:noProof/>
        </w:rPr>
        <w:fldChar w:fldCharType="separate"/>
      </w:r>
      <w:r>
        <w:rPr>
          <w:noProof/>
        </w:rPr>
        <w:t>96</w:t>
      </w:r>
      <w:r>
        <w:rPr>
          <w:noProof/>
        </w:rPr>
        <w:fldChar w:fldCharType="end"/>
      </w:r>
    </w:p>
    <w:p w14:paraId="4A0340B6" w14:textId="35E9B053"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_Toc193393249 \h </w:instrText>
      </w:r>
      <w:r>
        <w:rPr>
          <w:noProof/>
        </w:rPr>
      </w:r>
      <w:r>
        <w:rPr>
          <w:noProof/>
        </w:rPr>
        <w:fldChar w:fldCharType="separate"/>
      </w:r>
      <w:r>
        <w:rPr>
          <w:noProof/>
        </w:rPr>
        <w:t>96</w:t>
      </w:r>
      <w:r>
        <w:rPr>
          <w:noProof/>
        </w:rPr>
        <w:fldChar w:fldCharType="end"/>
      </w:r>
    </w:p>
    <w:p w14:paraId="79D65324" w14:textId="53BE09EE"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_Toc193393250 \h </w:instrText>
      </w:r>
      <w:r>
        <w:rPr>
          <w:noProof/>
        </w:rPr>
      </w:r>
      <w:r>
        <w:rPr>
          <w:noProof/>
        </w:rPr>
        <w:fldChar w:fldCharType="separate"/>
      </w:r>
      <w:r>
        <w:rPr>
          <w:noProof/>
        </w:rPr>
        <w:t>96</w:t>
      </w:r>
      <w:r>
        <w:rPr>
          <w:noProof/>
        </w:rPr>
        <w:fldChar w:fldCharType="end"/>
      </w:r>
    </w:p>
    <w:p w14:paraId="2E4081CB" w14:textId="23C09F7F"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_Toc193393251 \h </w:instrText>
      </w:r>
      <w:r>
        <w:rPr>
          <w:noProof/>
        </w:rPr>
      </w:r>
      <w:r>
        <w:rPr>
          <w:noProof/>
        </w:rPr>
        <w:fldChar w:fldCharType="separate"/>
      </w:r>
      <w:r>
        <w:rPr>
          <w:noProof/>
        </w:rPr>
        <w:t>97</w:t>
      </w:r>
      <w:r>
        <w:rPr>
          <w:noProof/>
        </w:rPr>
        <w:fldChar w:fldCharType="end"/>
      </w:r>
    </w:p>
    <w:p w14:paraId="7BC00A01" w14:textId="7AFF40C8"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_Toc193393252 \h </w:instrText>
      </w:r>
      <w:r>
        <w:rPr>
          <w:noProof/>
        </w:rPr>
      </w:r>
      <w:r>
        <w:rPr>
          <w:noProof/>
        </w:rPr>
        <w:fldChar w:fldCharType="separate"/>
      </w:r>
      <w:r>
        <w:rPr>
          <w:noProof/>
        </w:rPr>
        <w:t>97</w:t>
      </w:r>
      <w:r>
        <w:rPr>
          <w:noProof/>
        </w:rPr>
        <w:fldChar w:fldCharType="end"/>
      </w:r>
    </w:p>
    <w:p w14:paraId="114CD096" w14:textId="2C9848AF"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_Toc193393253 \h </w:instrText>
      </w:r>
      <w:r>
        <w:rPr>
          <w:noProof/>
        </w:rPr>
      </w:r>
      <w:r>
        <w:rPr>
          <w:noProof/>
        </w:rPr>
        <w:fldChar w:fldCharType="separate"/>
      </w:r>
      <w:r>
        <w:rPr>
          <w:noProof/>
        </w:rPr>
        <w:t>98</w:t>
      </w:r>
      <w:r>
        <w:rPr>
          <w:noProof/>
        </w:rPr>
        <w:fldChar w:fldCharType="end"/>
      </w:r>
    </w:p>
    <w:p w14:paraId="4AEAC6A9" w14:textId="42337771"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_Toc193393254 \h </w:instrText>
      </w:r>
      <w:r>
        <w:rPr>
          <w:noProof/>
        </w:rPr>
      </w:r>
      <w:r>
        <w:rPr>
          <w:noProof/>
        </w:rPr>
        <w:fldChar w:fldCharType="separate"/>
      </w:r>
      <w:r>
        <w:rPr>
          <w:noProof/>
        </w:rPr>
        <w:t>98</w:t>
      </w:r>
      <w:r>
        <w:rPr>
          <w:noProof/>
        </w:rPr>
        <w:fldChar w:fldCharType="end"/>
      </w:r>
    </w:p>
    <w:p w14:paraId="2BD415C4" w14:textId="53510F74"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_Toc193393255 \h </w:instrText>
      </w:r>
      <w:r>
        <w:rPr>
          <w:noProof/>
        </w:rPr>
      </w:r>
      <w:r>
        <w:rPr>
          <w:noProof/>
        </w:rPr>
        <w:fldChar w:fldCharType="separate"/>
      </w:r>
      <w:r>
        <w:rPr>
          <w:noProof/>
        </w:rPr>
        <w:t>99</w:t>
      </w:r>
      <w:r>
        <w:rPr>
          <w:noProof/>
        </w:rPr>
        <w:fldChar w:fldCharType="end"/>
      </w:r>
    </w:p>
    <w:p w14:paraId="0253C7EA" w14:textId="1C4EC4B9"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_Toc193393256 \h </w:instrText>
      </w:r>
      <w:r>
        <w:rPr>
          <w:noProof/>
        </w:rPr>
      </w:r>
      <w:r>
        <w:rPr>
          <w:noProof/>
        </w:rPr>
        <w:fldChar w:fldCharType="separate"/>
      </w:r>
      <w:r>
        <w:rPr>
          <w:noProof/>
        </w:rPr>
        <w:t>99</w:t>
      </w:r>
      <w:r>
        <w:rPr>
          <w:noProof/>
        </w:rPr>
        <w:fldChar w:fldCharType="end"/>
      </w:r>
    </w:p>
    <w:p w14:paraId="632908F7" w14:textId="4800A111"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_Toc193393257 \h </w:instrText>
      </w:r>
      <w:r>
        <w:rPr>
          <w:noProof/>
        </w:rPr>
      </w:r>
      <w:r>
        <w:rPr>
          <w:noProof/>
        </w:rPr>
        <w:fldChar w:fldCharType="separate"/>
      </w:r>
      <w:r>
        <w:rPr>
          <w:noProof/>
        </w:rPr>
        <w:t>99</w:t>
      </w:r>
      <w:r>
        <w:rPr>
          <w:noProof/>
        </w:rPr>
        <w:fldChar w:fldCharType="end"/>
      </w:r>
    </w:p>
    <w:p w14:paraId="3849C4F9" w14:textId="0D8BA8E2"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L4sFeedbackCapability</w:t>
      </w:r>
      <w:r>
        <w:rPr>
          <w:noProof/>
        </w:rPr>
        <w:tab/>
      </w:r>
      <w:r>
        <w:rPr>
          <w:noProof/>
        </w:rPr>
        <w:fldChar w:fldCharType="begin" w:fldLock="1"/>
      </w:r>
      <w:r>
        <w:rPr>
          <w:noProof/>
        </w:rPr>
        <w:instrText xml:space="preserve"> PAGEREF _Toc193393258 \h </w:instrText>
      </w:r>
      <w:r>
        <w:rPr>
          <w:noProof/>
        </w:rPr>
      </w:r>
      <w:r>
        <w:rPr>
          <w:noProof/>
        </w:rPr>
        <w:fldChar w:fldCharType="separate"/>
      </w:r>
      <w:r>
        <w:rPr>
          <w:noProof/>
        </w:rPr>
        <w:t>99</w:t>
      </w:r>
      <w:r>
        <w:rPr>
          <w:noProof/>
        </w:rPr>
        <w:fldChar w:fldCharType="end"/>
      </w:r>
    </w:p>
    <w:p w14:paraId="01165BC1" w14:textId="28771253"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A.3.1.3.2.4</w:t>
      </w:r>
      <w:r>
        <w:rPr>
          <w:rFonts w:asciiTheme="minorHAnsi" w:hAnsiTheme="minorHAnsi" w:cstheme="minorBidi"/>
          <w:noProof/>
          <w:kern w:val="2"/>
          <w:sz w:val="24"/>
          <w:szCs w:val="24"/>
          <w:lang w:eastAsia="en-GB"/>
          <w14:ligatures w14:val="standardContextual"/>
        </w:rPr>
        <w:tab/>
      </w:r>
      <w:r>
        <w:rPr>
          <w:noProof/>
          <w:lang w:eastAsia="zh-CN"/>
        </w:rPr>
        <w:t>Type: EstablishmentPolicyResponse</w:t>
      </w:r>
      <w:r>
        <w:rPr>
          <w:noProof/>
        </w:rPr>
        <w:tab/>
      </w:r>
      <w:r>
        <w:rPr>
          <w:noProof/>
        </w:rPr>
        <w:fldChar w:fldCharType="begin" w:fldLock="1"/>
      </w:r>
      <w:r>
        <w:rPr>
          <w:noProof/>
        </w:rPr>
        <w:instrText xml:space="preserve"> PAGEREF _Toc193393259 \h </w:instrText>
      </w:r>
      <w:r>
        <w:rPr>
          <w:noProof/>
        </w:rPr>
      </w:r>
      <w:r>
        <w:rPr>
          <w:noProof/>
        </w:rPr>
        <w:fldChar w:fldCharType="separate"/>
      </w:r>
      <w:r>
        <w:rPr>
          <w:noProof/>
        </w:rPr>
        <w:t>99</w:t>
      </w:r>
      <w:r>
        <w:rPr>
          <w:noProof/>
        </w:rPr>
        <w:fldChar w:fldCharType="end"/>
      </w:r>
    </w:p>
    <w:p w14:paraId="51CA9FAD" w14:textId="15A5F76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A.3.1.3.2.5</w:t>
      </w:r>
      <w:r>
        <w:rPr>
          <w:rFonts w:asciiTheme="minorHAnsi" w:hAnsiTheme="minorHAnsi" w:cstheme="minorBidi"/>
          <w:noProof/>
          <w:kern w:val="2"/>
          <w:sz w:val="24"/>
          <w:szCs w:val="24"/>
          <w:lang w:eastAsia="en-GB"/>
          <w14:ligatures w14:val="standardContextual"/>
        </w:rPr>
        <w:tab/>
      </w:r>
      <w:r>
        <w:rPr>
          <w:noProof/>
          <w:lang w:eastAsia="zh-CN"/>
        </w:rPr>
        <w:t>Type: EstablishmentPolicyRequest</w:t>
      </w:r>
      <w:r>
        <w:rPr>
          <w:noProof/>
        </w:rPr>
        <w:tab/>
      </w:r>
      <w:r>
        <w:rPr>
          <w:noProof/>
        </w:rPr>
        <w:fldChar w:fldCharType="begin" w:fldLock="1"/>
      </w:r>
      <w:r>
        <w:rPr>
          <w:noProof/>
        </w:rPr>
        <w:instrText xml:space="preserve"> PAGEREF _Toc193393260 \h </w:instrText>
      </w:r>
      <w:r>
        <w:rPr>
          <w:noProof/>
        </w:rPr>
      </w:r>
      <w:r>
        <w:rPr>
          <w:noProof/>
        </w:rPr>
        <w:fldChar w:fldCharType="separate"/>
      </w:r>
      <w:r>
        <w:rPr>
          <w:noProof/>
        </w:rPr>
        <w:t>100</w:t>
      </w:r>
      <w:r>
        <w:rPr>
          <w:noProof/>
        </w:rPr>
        <w:fldChar w:fldCharType="end"/>
      </w:r>
    </w:p>
    <w:p w14:paraId="655CA243" w14:textId="3A4FF40D"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_Toc193393261 \h </w:instrText>
      </w:r>
      <w:r>
        <w:rPr>
          <w:noProof/>
        </w:rPr>
      </w:r>
      <w:r>
        <w:rPr>
          <w:noProof/>
        </w:rPr>
        <w:fldChar w:fldCharType="separate"/>
      </w:r>
      <w:r>
        <w:rPr>
          <w:noProof/>
        </w:rPr>
        <w:t>100</w:t>
      </w:r>
      <w:r>
        <w:rPr>
          <w:noProof/>
        </w:rPr>
        <w:fldChar w:fldCharType="end"/>
      </w:r>
    </w:p>
    <w:p w14:paraId="2DC9D7A8" w14:textId="4C351401" w:rsidR="001045FC" w:rsidRDefault="001045FC">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_Toc193393262 \h </w:instrText>
      </w:r>
      <w:r>
        <w:rPr>
          <w:noProof/>
        </w:rPr>
      </w:r>
      <w:r>
        <w:rPr>
          <w:noProof/>
        </w:rPr>
        <w:fldChar w:fldCharType="separate"/>
      </w:r>
      <w:r>
        <w:rPr>
          <w:noProof/>
        </w:rPr>
        <w:t>100</w:t>
      </w:r>
      <w:r>
        <w:rPr>
          <w:noProof/>
        </w:rPr>
        <w:fldChar w:fldCharType="end"/>
      </w:r>
    </w:p>
    <w:p w14:paraId="3363106A" w14:textId="1E0130DE" w:rsidR="001045FC" w:rsidRDefault="001045FC">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_Toc193393263 \h </w:instrText>
      </w:r>
      <w:r>
        <w:rPr>
          <w:noProof/>
        </w:rPr>
      </w:r>
      <w:r>
        <w:rPr>
          <w:noProof/>
        </w:rPr>
        <w:fldChar w:fldCharType="separate"/>
      </w:r>
      <w:r>
        <w:rPr>
          <w:noProof/>
        </w:rPr>
        <w:t>100</w:t>
      </w:r>
      <w:r>
        <w:rPr>
          <w:noProof/>
        </w:rPr>
        <w:fldChar w:fldCharType="end"/>
      </w:r>
    </w:p>
    <w:p w14:paraId="7A7977D0" w14:textId="4ED688BD" w:rsidR="001045FC" w:rsidRDefault="001045FC">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_Toc193393264 \h </w:instrText>
      </w:r>
      <w:r>
        <w:rPr>
          <w:noProof/>
        </w:rPr>
      </w:r>
      <w:r>
        <w:rPr>
          <w:noProof/>
        </w:rPr>
        <w:fldChar w:fldCharType="separate"/>
      </w:r>
      <w:r>
        <w:rPr>
          <w:noProof/>
        </w:rPr>
        <w:t>100</w:t>
      </w:r>
      <w:r>
        <w:rPr>
          <w:noProof/>
        </w:rPr>
        <w:fldChar w:fldCharType="end"/>
      </w:r>
    </w:p>
    <w:p w14:paraId="20F66771" w14:textId="0524C5FF" w:rsidR="001045FC" w:rsidRDefault="001045FC">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_Toc193393265 \h </w:instrText>
      </w:r>
      <w:r>
        <w:rPr>
          <w:noProof/>
        </w:rPr>
      </w:r>
      <w:r>
        <w:rPr>
          <w:noProof/>
        </w:rPr>
        <w:fldChar w:fldCharType="separate"/>
      </w:r>
      <w:r>
        <w:rPr>
          <w:noProof/>
        </w:rPr>
        <w:t>100</w:t>
      </w:r>
      <w:r>
        <w:rPr>
          <w:noProof/>
        </w:rPr>
        <w:fldChar w:fldCharType="end"/>
      </w:r>
    </w:p>
    <w:p w14:paraId="27EB1DB6" w14:textId="2AE3B5CD" w:rsidR="001045FC" w:rsidRDefault="001045FC">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_Toc193393266 \h </w:instrText>
      </w:r>
      <w:r>
        <w:rPr>
          <w:noProof/>
        </w:rPr>
      </w:r>
      <w:r>
        <w:rPr>
          <w:noProof/>
        </w:rPr>
        <w:fldChar w:fldCharType="separate"/>
      </w:r>
      <w:r>
        <w:rPr>
          <w:noProof/>
        </w:rPr>
        <w:t>102</w:t>
      </w:r>
      <w:r>
        <w:rPr>
          <w:noProof/>
        </w:rPr>
        <w:fldChar w:fldCharType="end"/>
      </w:r>
    </w:p>
    <w:p w14:paraId="01DFA9C9" w14:textId="7CA007EE" w:rsidR="001045FC" w:rsidRDefault="001045FC">
      <w:pPr>
        <w:pStyle w:val="TOC3"/>
        <w:rPr>
          <w:rFonts w:asciiTheme="minorHAnsi" w:hAnsiTheme="minorHAnsi" w:cstheme="minorBidi"/>
          <w:noProof/>
          <w:kern w:val="2"/>
          <w:sz w:val="24"/>
          <w:szCs w:val="24"/>
          <w:lang w:eastAsia="en-GB"/>
          <w14:ligatures w14:val="standardContextual"/>
        </w:rPr>
      </w:pPr>
      <w:r>
        <w:rPr>
          <w:noProof/>
        </w:rPr>
        <w:t>A.3.1.7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_Toc193393267 \h </w:instrText>
      </w:r>
      <w:r>
        <w:rPr>
          <w:noProof/>
        </w:rPr>
      </w:r>
      <w:r>
        <w:rPr>
          <w:noProof/>
        </w:rPr>
        <w:fldChar w:fldCharType="separate"/>
      </w:r>
      <w:r>
        <w:rPr>
          <w:noProof/>
        </w:rPr>
        <w:t>102</w:t>
      </w:r>
      <w:r>
        <w:rPr>
          <w:noProof/>
        </w:rPr>
        <w:fldChar w:fldCharType="end"/>
      </w:r>
    </w:p>
    <w:p w14:paraId="7C812F40" w14:textId="528891FB" w:rsidR="001045FC" w:rsidRDefault="001045FC">
      <w:pPr>
        <w:pStyle w:val="TOC3"/>
        <w:rPr>
          <w:rFonts w:asciiTheme="minorHAnsi" w:hAnsiTheme="minorHAnsi" w:cstheme="minorBidi"/>
          <w:noProof/>
          <w:kern w:val="2"/>
          <w:sz w:val="24"/>
          <w:szCs w:val="24"/>
          <w:lang w:eastAsia="en-GB"/>
          <w14:ligatures w14:val="standardContextual"/>
        </w:rPr>
      </w:pPr>
      <w:r>
        <w:rPr>
          <w:noProof/>
        </w:rPr>
        <w:t>A.3.1.8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_Toc193393268 \h </w:instrText>
      </w:r>
      <w:r>
        <w:rPr>
          <w:noProof/>
        </w:rPr>
      </w:r>
      <w:r>
        <w:rPr>
          <w:noProof/>
        </w:rPr>
        <w:fldChar w:fldCharType="separate"/>
      </w:r>
      <w:r>
        <w:rPr>
          <w:noProof/>
        </w:rPr>
        <w:t>102</w:t>
      </w:r>
      <w:r>
        <w:rPr>
          <w:noProof/>
        </w:rPr>
        <w:fldChar w:fldCharType="end"/>
      </w:r>
    </w:p>
    <w:p w14:paraId="02FEA30A" w14:textId="39EB61C1" w:rsidR="001045FC" w:rsidRDefault="001045FC">
      <w:pPr>
        <w:pStyle w:val="TOC3"/>
        <w:rPr>
          <w:rFonts w:asciiTheme="minorHAnsi" w:hAnsiTheme="minorHAnsi" w:cstheme="minorBidi"/>
          <w:noProof/>
          <w:kern w:val="2"/>
          <w:sz w:val="24"/>
          <w:szCs w:val="24"/>
          <w:lang w:eastAsia="en-GB"/>
          <w14:ligatures w14:val="standardContextual"/>
        </w:rPr>
      </w:pPr>
      <w:r>
        <w:rPr>
          <w:noProof/>
        </w:rPr>
        <w:t>A.3.1.9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_Toc193393269 \h </w:instrText>
      </w:r>
      <w:r>
        <w:rPr>
          <w:noProof/>
        </w:rPr>
      </w:r>
      <w:r>
        <w:rPr>
          <w:noProof/>
        </w:rPr>
        <w:fldChar w:fldCharType="separate"/>
      </w:r>
      <w:r>
        <w:rPr>
          <w:noProof/>
        </w:rPr>
        <w:t>102</w:t>
      </w:r>
      <w:r>
        <w:rPr>
          <w:noProof/>
        </w:rPr>
        <w:fldChar w:fldCharType="end"/>
      </w:r>
    </w:p>
    <w:p w14:paraId="7DC179B1" w14:textId="3AED2430" w:rsidR="001045FC" w:rsidRDefault="001045FC">
      <w:pPr>
        <w:pStyle w:val="TOC3"/>
        <w:rPr>
          <w:rFonts w:asciiTheme="minorHAnsi" w:hAnsiTheme="minorHAnsi" w:cstheme="minorBidi"/>
          <w:noProof/>
          <w:kern w:val="2"/>
          <w:sz w:val="24"/>
          <w:szCs w:val="24"/>
          <w:lang w:eastAsia="en-GB"/>
          <w14:ligatures w14:val="standardContextual"/>
        </w:rPr>
      </w:pPr>
      <w:r>
        <w:rPr>
          <w:noProof/>
        </w:rPr>
        <w:t>A.3.1.10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_Toc193393270 \h </w:instrText>
      </w:r>
      <w:r>
        <w:rPr>
          <w:noProof/>
        </w:rPr>
      </w:r>
      <w:r>
        <w:rPr>
          <w:noProof/>
        </w:rPr>
        <w:fldChar w:fldCharType="separate"/>
      </w:r>
      <w:r>
        <w:rPr>
          <w:noProof/>
        </w:rPr>
        <w:t>102</w:t>
      </w:r>
      <w:r>
        <w:rPr>
          <w:noProof/>
        </w:rPr>
        <w:fldChar w:fldCharType="end"/>
      </w:r>
    </w:p>
    <w:p w14:paraId="02666AF3" w14:textId="03A01240" w:rsidR="001045FC" w:rsidRDefault="001045FC">
      <w:pPr>
        <w:pStyle w:val="TOC3"/>
        <w:rPr>
          <w:rFonts w:asciiTheme="minorHAnsi" w:hAnsiTheme="minorHAnsi" w:cstheme="minorBidi"/>
          <w:noProof/>
          <w:kern w:val="2"/>
          <w:sz w:val="24"/>
          <w:szCs w:val="24"/>
          <w:lang w:eastAsia="en-GB"/>
          <w14:ligatures w14:val="standardContextual"/>
        </w:rPr>
      </w:pPr>
      <w:r>
        <w:rPr>
          <w:noProof/>
        </w:rPr>
        <w:t>A.3.1.11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_Toc193393271 \h </w:instrText>
      </w:r>
      <w:r>
        <w:rPr>
          <w:noProof/>
        </w:rPr>
      </w:r>
      <w:r>
        <w:rPr>
          <w:noProof/>
        </w:rPr>
        <w:fldChar w:fldCharType="separate"/>
      </w:r>
      <w:r>
        <w:rPr>
          <w:noProof/>
        </w:rPr>
        <w:t>102</w:t>
      </w:r>
      <w:r>
        <w:rPr>
          <w:noProof/>
        </w:rPr>
        <w:fldChar w:fldCharType="end"/>
      </w:r>
    </w:p>
    <w:p w14:paraId="2E21A932" w14:textId="4AD781FE" w:rsidR="001045FC" w:rsidRDefault="001045FC">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_Toc193393272 \h </w:instrText>
      </w:r>
      <w:r>
        <w:rPr>
          <w:noProof/>
        </w:rPr>
      </w:r>
      <w:r>
        <w:rPr>
          <w:noProof/>
        </w:rPr>
        <w:fldChar w:fldCharType="separate"/>
      </w:r>
      <w:r>
        <w:rPr>
          <w:noProof/>
        </w:rPr>
        <w:t>102</w:t>
      </w:r>
      <w:r>
        <w:rPr>
          <w:noProof/>
        </w:rPr>
        <w:fldChar w:fldCharType="end"/>
      </w:r>
    </w:p>
    <w:p w14:paraId="5C64B07E" w14:textId="51873FFD"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_Toc193393273 \h </w:instrText>
      </w:r>
      <w:r>
        <w:rPr>
          <w:noProof/>
        </w:rPr>
      </w:r>
      <w:r>
        <w:rPr>
          <w:noProof/>
        </w:rPr>
        <w:fldChar w:fldCharType="separate"/>
      </w:r>
      <w:r>
        <w:rPr>
          <w:noProof/>
        </w:rPr>
        <w:t>102</w:t>
      </w:r>
      <w:r>
        <w:rPr>
          <w:noProof/>
        </w:rPr>
        <w:fldChar w:fldCharType="end"/>
      </w:r>
    </w:p>
    <w:p w14:paraId="1DD3ADA3" w14:textId="24F3E24E"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lastRenderedPageBreak/>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103</w:t>
      </w:r>
      <w:r>
        <w:rPr>
          <w:noProof/>
        </w:rPr>
        <w:fldChar w:fldCharType="end"/>
      </w:r>
    </w:p>
    <w:p w14:paraId="5CB91437" w14:textId="59E64B82"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103</w:t>
      </w:r>
      <w:r>
        <w:rPr>
          <w:noProof/>
        </w:rPr>
        <w:fldChar w:fldCharType="end"/>
      </w:r>
    </w:p>
    <w:p w14:paraId="43495F31" w14:textId="4C16ADD3"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103</w:t>
      </w:r>
      <w:r>
        <w:rPr>
          <w:noProof/>
        </w:rPr>
        <w:fldChar w:fldCharType="end"/>
      </w:r>
    </w:p>
    <w:p w14:paraId="70D5B323" w14:textId="523F2E2C"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103</w:t>
      </w:r>
      <w:r>
        <w:rPr>
          <w:noProof/>
        </w:rPr>
        <w:fldChar w:fldCharType="end"/>
      </w:r>
    </w:p>
    <w:p w14:paraId="51464BD6" w14:textId="581F0849"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104</w:t>
      </w:r>
      <w:r>
        <w:rPr>
          <w:noProof/>
        </w:rPr>
        <w:fldChar w:fldCharType="end"/>
      </w:r>
    </w:p>
    <w:p w14:paraId="10D82FFB" w14:textId="306324D1"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104</w:t>
      </w:r>
      <w:r>
        <w:rPr>
          <w:noProof/>
        </w:rPr>
        <w:fldChar w:fldCharType="end"/>
      </w:r>
    </w:p>
    <w:p w14:paraId="50B55E7D" w14:textId="6E92953C"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104</w:t>
      </w:r>
      <w:r>
        <w:rPr>
          <w:noProof/>
        </w:rPr>
        <w:fldChar w:fldCharType="end"/>
      </w:r>
    </w:p>
    <w:p w14:paraId="58F6C4FD" w14:textId="02B90FE8"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104</w:t>
      </w:r>
      <w:r>
        <w:rPr>
          <w:noProof/>
        </w:rPr>
        <w:fldChar w:fldCharType="end"/>
      </w:r>
    </w:p>
    <w:p w14:paraId="0DF0071D" w14:textId="403C08A9"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105</w:t>
      </w:r>
      <w:r>
        <w:rPr>
          <w:noProof/>
        </w:rPr>
        <w:fldChar w:fldCharType="end"/>
      </w:r>
    </w:p>
    <w:p w14:paraId="4C4D97E9" w14:textId="0AE5F94E"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105</w:t>
      </w:r>
      <w:r>
        <w:rPr>
          <w:noProof/>
        </w:rPr>
        <w:fldChar w:fldCharType="end"/>
      </w:r>
    </w:p>
    <w:p w14:paraId="57C99E35" w14:textId="1FF7B8B7"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105</w:t>
      </w:r>
      <w:r>
        <w:rPr>
          <w:noProof/>
        </w:rPr>
        <w:fldChar w:fldCharType="end"/>
      </w:r>
    </w:p>
    <w:p w14:paraId="6CC74BEA" w14:textId="307552C5"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107</w:t>
      </w:r>
      <w:r>
        <w:rPr>
          <w:noProof/>
        </w:rPr>
        <w:fldChar w:fldCharType="end"/>
      </w:r>
    </w:p>
    <w:p w14:paraId="34B84918" w14:textId="6D98C621"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107</w:t>
      </w:r>
      <w:r>
        <w:rPr>
          <w:noProof/>
        </w:rPr>
        <w:fldChar w:fldCharType="end"/>
      </w:r>
    </w:p>
    <w:p w14:paraId="1CD8E594" w14:textId="688DBC35"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107</w:t>
      </w:r>
      <w:r>
        <w:rPr>
          <w:noProof/>
        </w:rPr>
        <w:fldChar w:fldCharType="end"/>
      </w:r>
    </w:p>
    <w:p w14:paraId="47EC19A9" w14:textId="7C4C6DAF"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108</w:t>
      </w:r>
      <w:r>
        <w:rPr>
          <w:noProof/>
        </w:rPr>
        <w:fldChar w:fldCharType="end"/>
      </w:r>
    </w:p>
    <w:p w14:paraId="47A13964" w14:textId="640EBBA9"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109</w:t>
      </w:r>
      <w:r>
        <w:rPr>
          <w:noProof/>
        </w:rPr>
        <w:fldChar w:fldCharType="end"/>
      </w:r>
    </w:p>
    <w:p w14:paraId="0F2398BC" w14:textId="3B9A83F5"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109</w:t>
      </w:r>
      <w:r>
        <w:rPr>
          <w:noProof/>
        </w:rPr>
        <w:fldChar w:fldCharType="end"/>
      </w:r>
    </w:p>
    <w:p w14:paraId="63A70AE2" w14:textId="0404E84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109</w:t>
      </w:r>
      <w:r>
        <w:rPr>
          <w:noProof/>
        </w:rPr>
        <w:fldChar w:fldCharType="end"/>
      </w:r>
    </w:p>
    <w:p w14:paraId="1A596ED9" w14:textId="1037E3EC"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110</w:t>
      </w:r>
      <w:r>
        <w:rPr>
          <w:noProof/>
        </w:rPr>
        <w:fldChar w:fldCharType="end"/>
      </w:r>
    </w:p>
    <w:p w14:paraId="73FE4023" w14:textId="744A0CEB"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110</w:t>
      </w:r>
      <w:r>
        <w:rPr>
          <w:noProof/>
        </w:rPr>
        <w:fldChar w:fldCharType="end"/>
      </w:r>
    </w:p>
    <w:p w14:paraId="7BEF7F97" w14:textId="2FED671A"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110</w:t>
      </w:r>
      <w:r>
        <w:rPr>
          <w:noProof/>
        </w:rPr>
        <w:fldChar w:fldCharType="end"/>
      </w:r>
    </w:p>
    <w:p w14:paraId="2DFEADE1" w14:textId="3D84B0D8"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110</w:t>
      </w:r>
      <w:r>
        <w:rPr>
          <w:noProof/>
        </w:rPr>
        <w:fldChar w:fldCharType="end"/>
      </w:r>
    </w:p>
    <w:p w14:paraId="1E616B7B" w14:textId="0DDD6B24" w:rsidR="001045FC" w:rsidRDefault="001045FC">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110</w:t>
      </w:r>
      <w:r>
        <w:rPr>
          <w:noProof/>
        </w:rPr>
        <w:fldChar w:fldCharType="end"/>
      </w:r>
    </w:p>
    <w:p w14:paraId="1A64FFE3" w14:textId="4C061E7D" w:rsidR="001045FC" w:rsidRDefault="001045FC">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110</w:t>
      </w:r>
      <w:r>
        <w:rPr>
          <w:noProof/>
        </w:rPr>
        <w:fldChar w:fldCharType="end"/>
      </w:r>
    </w:p>
    <w:p w14:paraId="2FB975C4" w14:textId="1CBA0B21" w:rsidR="001045FC" w:rsidRDefault="001045FC">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110</w:t>
      </w:r>
      <w:r>
        <w:rPr>
          <w:noProof/>
        </w:rPr>
        <w:fldChar w:fldCharType="end"/>
      </w:r>
    </w:p>
    <w:p w14:paraId="78E7B2EC" w14:textId="713DC944" w:rsidR="001045FC" w:rsidRDefault="001045FC">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110</w:t>
      </w:r>
      <w:r>
        <w:rPr>
          <w:noProof/>
        </w:rPr>
        <w:fldChar w:fldCharType="end"/>
      </w:r>
    </w:p>
    <w:p w14:paraId="6BC7F5F4" w14:textId="681E9A9B" w:rsidR="001045FC" w:rsidRDefault="001045FC">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114</w:t>
      </w:r>
      <w:r>
        <w:rPr>
          <w:noProof/>
        </w:rPr>
        <w:fldChar w:fldCharType="end"/>
      </w:r>
    </w:p>
    <w:p w14:paraId="713372F8" w14:textId="37FF8F6D" w:rsidR="001045FC" w:rsidRDefault="001045FC">
      <w:pPr>
        <w:pStyle w:val="TOC3"/>
        <w:rPr>
          <w:rFonts w:asciiTheme="minorHAnsi" w:hAnsiTheme="minorHAnsi" w:cstheme="minorBidi"/>
          <w:noProof/>
          <w:kern w:val="2"/>
          <w:sz w:val="24"/>
          <w:szCs w:val="24"/>
          <w:lang w:eastAsia="en-GB"/>
          <w14:ligatures w14:val="standardContextual"/>
        </w:rPr>
      </w:pPr>
      <w:r>
        <w:rPr>
          <w:noProof/>
        </w:rPr>
        <w:t>A.3.2.7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114</w:t>
      </w:r>
      <w:r>
        <w:rPr>
          <w:noProof/>
        </w:rPr>
        <w:fldChar w:fldCharType="end"/>
      </w:r>
    </w:p>
    <w:p w14:paraId="5DCE927F" w14:textId="2041F43B" w:rsidR="001045FC" w:rsidRDefault="001045FC">
      <w:pPr>
        <w:pStyle w:val="TOC3"/>
        <w:rPr>
          <w:rFonts w:asciiTheme="minorHAnsi" w:hAnsiTheme="minorHAnsi" w:cstheme="minorBidi"/>
          <w:noProof/>
          <w:kern w:val="2"/>
          <w:sz w:val="24"/>
          <w:szCs w:val="24"/>
          <w:lang w:eastAsia="en-GB"/>
          <w14:ligatures w14:val="standardContextual"/>
        </w:rPr>
      </w:pPr>
      <w:r>
        <w:rPr>
          <w:noProof/>
        </w:rPr>
        <w:t>A.3.2.8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114</w:t>
      </w:r>
      <w:r>
        <w:rPr>
          <w:noProof/>
        </w:rPr>
        <w:fldChar w:fldCharType="end"/>
      </w:r>
    </w:p>
    <w:p w14:paraId="58D6FC75" w14:textId="1B293CE3" w:rsidR="001045FC" w:rsidRDefault="001045FC">
      <w:pPr>
        <w:pStyle w:val="TOC3"/>
        <w:rPr>
          <w:rFonts w:asciiTheme="minorHAnsi" w:hAnsiTheme="minorHAnsi" w:cstheme="minorBidi"/>
          <w:noProof/>
          <w:kern w:val="2"/>
          <w:sz w:val="24"/>
          <w:szCs w:val="24"/>
          <w:lang w:eastAsia="en-GB"/>
          <w14:ligatures w14:val="standardContextual"/>
        </w:rPr>
      </w:pPr>
      <w:r>
        <w:rPr>
          <w:noProof/>
        </w:rPr>
        <w:t>A.3.2.9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114</w:t>
      </w:r>
      <w:r>
        <w:rPr>
          <w:noProof/>
        </w:rPr>
        <w:fldChar w:fldCharType="end"/>
      </w:r>
    </w:p>
    <w:p w14:paraId="4AA00B0A" w14:textId="37E25B5E" w:rsidR="001045FC" w:rsidRDefault="001045FC">
      <w:pPr>
        <w:pStyle w:val="TOC2"/>
        <w:rPr>
          <w:rFonts w:asciiTheme="minorHAnsi" w:hAnsiTheme="minorHAnsi" w:cstheme="minorBidi"/>
          <w:noProof/>
          <w:kern w:val="2"/>
          <w:sz w:val="24"/>
          <w:szCs w:val="24"/>
          <w:lang w:eastAsia="en-GB"/>
          <w14:ligatures w14:val="standardContextual"/>
        </w:rPr>
      </w:pPr>
      <w:r w:rsidRPr="005375E9">
        <w:rPr>
          <w:noProof/>
          <w:lang w:val="fr-FR" w:eastAsia="zh-CN"/>
        </w:rPr>
        <w:t>A.3.3</w:t>
      </w:r>
      <w:r>
        <w:rPr>
          <w:rFonts w:asciiTheme="minorHAnsi" w:hAnsiTheme="minorHAnsi" w:cstheme="minorBidi"/>
          <w:noProof/>
          <w:kern w:val="2"/>
          <w:sz w:val="24"/>
          <w:szCs w:val="24"/>
          <w:lang w:eastAsia="en-GB"/>
          <w14:ligatures w14:val="standardContextual"/>
        </w:rPr>
        <w:tab/>
      </w:r>
      <w:r w:rsidRPr="005375E9">
        <w:rPr>
          <w:noProof/>
          <w:lang w:val="fr-FR" w:eastAsia="zh-CN"/>
        </w:rPr>
        <w:t>Sdd_</w:t>
      </w:r>
      <w:r w:rsidRPr="005375E9">
        <w:rPr>
          <w:noProof/>
          <w:lang w:val="fr-FR"/>
        </w:rPr>
        <w:t>TransmissionQualityManagement</w:t>
      </w:r>
      <w:r w:rsidRPr="005375E9">
        <w:rPr>
          <w:noProof/>
          <w:lang w:val="fr-FR" w:eastAsia="zh-CN"/>
        </w:rPr>
        <w:t xml:space="preserve"> API</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114</w:t>
      </w:r>
      <w:r>
        <w:rPr>
          <w:noProof/>
        </w:rPr>
        <w:fldChar w:fldCharType="end"/>
      </w:r>
    </w:p>
    <w:p w14:paraId="78D4661B" w14:textId="02F0E797" w:rsidR="001045FC" w:rsidRDefault="001045FC">
      <w:pPr>
        <w:pStyle w:val="TOC3"/>
        <w:rPr>
          <w:rFonts w:asciiTheme="minorHAnsi" w:hAnsiTheme="minorHAnsi" w:cstheme="minorBidi"/>
          <w:noProof/>
          <w:kern w:val="2"/>
          <w:sz w:val="24"/>
          <w:szCs w:val="24"/>
          <w:lang w:eastAsia="en-GB"/>
          <w14:ligatures w14:val="standardContextual"/>
        </w:rPr>
      </w:pPr>
      <w:r w:rsidRPr="005375E9">
        <w:rPr>
          <w:noProof/>
          <w:lang w:val="fr-FR" w:eastAsia="zh-CN"/>
        </w:rPr>
        <w:t>A.3.3.1</w:t>
      </w:r>
      <w:r>
        <w:rPr>
          <w:rFonts w:asciiTheme="minorHAnsi" w:hAnsiTheme="minorHAnsi" w:cstheme="minorBidi"/>
          <w:noProof/>
          <w:kern w:val="2"/>
          <w:sz w:val="24"/>
          <w:szCs w:val="24"/>
          <w:lang w:eastAsia="en-GB"/>
          <w14:ligatures w14:val="standardContextual"/>
        </w:rPr>
        <w:tab/>
      </w:r>
      <w:r w:rsidRPr="005375E9">
        <w:rPr>
          <w:noProof/>
          <w:lang w:val="fr-FR" w:eastAsia="zh-CN"/>
        </w:rPr>
        <w:t>API URI</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114</w:t>
      </w:r>
      <w:r>
        <w:rPr>
          <w:noProof/>
        </w:rPr>
        <w:fldChar w:fldCharType="end"/>
      </w:r>
    </w:p>
    <w:p w14:paraId="075E1418" w14:textId="44EE0762"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115</w:t>
      </w:r>
      <w:r>
        <w:rPr>
          <w:noProof/>
        </w:rPr>
        <w:fldChar w:fldCharType="end"/>
      </w:r>
    </w:p>
    <w:p w14:paraId="3F35A0FB" w14:textId="6DB9181F"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115</w:t>
      </w:r>
      <w:r>
        <w:rPr>
          <w:noProof/>
        </w:rPr>
        <w:fldChar w:fldCharType="end"/>
      </w:r>
    </w:p>
    <w:p w14:paraId="076D82DF" w14:textId="7BD73C2A"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115</w:t>
      </w:r>
      <w:r>
        <w:rPr>
          <w:noProof/>
        </w:rPr>
        <w:fldChar w:fldCharType="end"/>
      </w:r>
    </w:p>
    <w:p w14:paraId="0F4255A5" w14:textId="3C76F351"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115</w:t>
      </w:r>
      <w:r>
        <w:rPr>
          <w:noProof/>
        </w:rPr>
        <w:fldChar w:fldCharType="end"/>
      </w:r>
    </w:p>
    <w:p w14:paraId="7EDC49FE" w14:textId="61C8867B"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115</w:t>
      </w:r>
      <w:r>
        <w:rPr>
          <w:noProof/>
        </w:rPr>
        <w:fldChar w:fldCharType="end"/>
      </w:r>
    </w:p>
    <w:p w14:paraId="640F982C" w14:textId="70F5922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116</w:t>
      </w:r>
      <w:r>
        <w:rPr>
          <w:noProof/>
        </w:rPr>
        <w:fldChar w:fldCharType="end"/>
      </w:r>
    </w:p>
    <w:p w14:paraId="454DB669" w14:textId="7DBD2776"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116</w:t>
      </w:r>
      <w:r>
        <w:rPr>
          <w:noProof/>
        </w:rPr>
        <w:fldChar w:fldCharType="end"/>
      </w:r>
    </w:p>
    <w:p w14:paraId="515BBF99" w14:textId="6F8711C8"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116</w:t>
      </w:r>
      <w:r>
        <w:rPr>
          <w:noProof/>
        </w:rPr>
        <w:fldChar w:fldCharType="end"/>
      </w:r>
    </w:p>
    <w:p w14:paraId="47D2282C" w14:textId="265C63FA"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117</w:t>
      </w:r>
      <w:r>
        <w:rPr>
          <w:noProof/>
        </w:rPr>
        <w:fldChar w:fldCharType="end"/>
      </w:r>
    </w:p>
    <w:p w14:paraId="645C06C9" w14:textId="52259804"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117</w:t>
      </w:r>
      <w:r>
        <w:rPr>
          <w:noProof/>
        </w:rPr>
        <w:fldChar w:fldCharType="end"/>
      </w:r>
    </w:p>
    <w:p w14:paraId="397D2EF4" w14:textId="2192410E"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118</w:t>
      </w:r>
      <w:r>
        <w:rPr>
          <w:noProof/>
        </w:rPr>
        <w:fldChar w:fldCharType="end"/>
      </w:r>
    </w:p>
    <w:p w14:paraId="127F09A1" w14:textId="30AC6665"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A.3.3.3.2.1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TxQualityManagementRequest</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118</w:t>
      </w:r>
      <w:r>
        <w:rPr>
          <w:noProof/>
        </w:rPr>
        <w:fldChar w:fldCharType="end"/>
      </w:r>
    </w:p>
    <w:p w14:paraId="2EA127CD" w14:textId="130E7637"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A.3.3.3.2.2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TxQualityManagementResponse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118</w:t>
      </w:r>
      <w:r>
        <w:rPr>
          <w:noProof/>
        </w:rPr>
        <w:fldChar w:fldCharType="end"/>
      </w:r>
    </w:p>
    <w:p w14:paraId="7780B3CB" w14:textId="56C57280"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118</w:t>
      </w:r>
      <w:r>
        <w:rPr>
          <w:noProof/>
        </w:rPr>
        <w:fldChar w:fldCharType="end"/>
      </w:r>
    </w:p>
    <w:p w14:paraId="1F7E6829" w14:textId="798461F6" w:rsidR="001045FC" w:rsidRDefault="001045FC">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118</w:t>
      </w:r>
      <w:r>
        <w:rPr>
          <w:noProof/>
        </w:rPr>
        <w:fldChar w:fldCharType="end"/>
      </w:r>
    </w:p>
    <w:p w14:paraId="4F6EB8A5" w14:textId="72FFF919" w:rsidR="001045FC" w:rsidRDefault="001045FC">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118</w:t>
      </w:r>
      <w:r>
        <w:rPr>
          <w:noProof/>
        </w:rPr>
        <w:fldChar w:fldCharType="end"/>
      </w:r>
    </w:p>
    <w:p w14:paraId="65AE8448" w14:textId="318F6F58" w:rsidR="001045FC" w:rsidRDefault="001045FC">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118</w:t>
      </w:r>
      <w:r>
        <w:rPr>
          <w:noProof/>
        </w:rPr>
        <w:fldChar w:fldCharType="end"/>
      </w:r>
    </w:p>
    <w:p w14:paraId="73159F09" w14:textId="7B79B2C5" w:rsidR="001045FC" w:rsidRDefault="001045FC">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119</w:t>
      </w:r>
      <w:r>
        <w:rPr>
          <w:noProof/>
        </w:rPr>
        <w:fldChar w:fldCharType="end"/>
      </w:r>
    </w:p>
    <w:p w14:paraId="1F831727" w14:textId="77DDBA24" w:rsidR="001045FC" w:rsidRDefault="001045FC">
      <w:pPr>
        <w:pStyle w:val="TOC3"/>
        <w:rPr>
          <w:rFonts w:asciiTheme="minorHAnsi" w:hAnsiTheme="minorHAnsi" w:cstheme="minorBidi"/>
          <w:noProof/>
          <w:kern w:val="2"/>
          <w:sz w:val="24"/>
          <w:szCs w:val="24"/>
          <w:lang w:eastAsia="en-GB"/>
          <w14:ligatures w14:val="standardContextual"/>
        </w:rPr>
      </w:pPr>
      <w:r w:rsidRPr="005375E9">
        <w:rPr>
          <w:noProof/>
          <w:lang w:val="sv-SE"/>
        </w:rPr>
        <w:t>A.3.3.6</w:t>
      </w:r>
      <w:r>
        <w:rPr>
          <w:rFonts w:asciiTheme="minorHAnsi" w:hAnsiTheme="minorHAnsi" w:cstheme="minorBidi"/>
          <w:noProof/>
          <w:kern w:val="2"/>
          <w:sz w:val="24"/>
          <w:szCs w:val="24"/>
          <w:lang w:eastAsia="en-GB"/>
          <w14:ligatures w14:val="standardContextual"/>
        </w:rPr>
        <w:tab/>
      </w:r>
      <w:r w:rsidRPr="005375E9">
        <w:rPr>
          <w:noProof/>
          <w:lang w:val="sv-SE"/>
        </w:rPr>
        <w:t>Media Types</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119</w:t>
      </w:r>
      <w:r>
        <w:rPr>
          <w:noProof/>
        </w:rPr>
        <w:fldChar w:fldCharType="end"/>
      </w:r>
    </w:p>
    <w:p w14:paraId="031C08D1" w14:textId="4E1FDCD7" w:rsidR="001045FC" w:rsidRDefault="001045FC">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119</w:t>
      </w:r>
      <w:r>
        <w:rPr>
          <w:noProof/>
        </w:rPr>
        <w:fldChar w:fldCharType="end"/>
      </w:r>
    </w:p>
    <w:p w14:paraId="658ADEA4" w14:textId="4E465FAB" w:rsidR="001045FC" w:rsidRDefault="001045FC">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119</w:t>
      </w:r>
      <w:r>
        <w:rPr>
          <w:noProof/>
        </w:rPr>
        <w:fldChar w:fldCharType="end"/>
      </w:r>
    </w:p>
    <w:p w14:paraId="1B8C1392" w14:textId="5789BFF4" w:rsidR="001045FC" w:rsidRDefault="001045FC">
      <w:pPr>
        <w:pStyle w:val="TOC2"/>
        <w:rPr>
          <w:rFonts w:asciiTheme="minorHAnsi" w:hAnsiTheme="minorHAnsi" w:cstheme="minorBidi"/>
          <w:noProof/>
          <w:kern w:val="2"/>
          <w:sz w:val="24"/>
          <w:szCs w:val="24"/>
          <w:lang w:eastAsia="en-GB"/>
          <w14:ligatures w14:val="standardContextual"/>
        </w:rPr>
      </w:pPr>
      <w:r>
        <w:rPr>
          <w:noProof/>
        </w:rPr>
        <w:t>A.3.4</w:t>
      </w:r>
      <w:r>
        <w:rPr>
          <w:rFonts w:asciiTheme="minorHAnsi" w:hAnsiTheme="minorHAnsi" w:cstheme="minorBidi"/>
          <w:noProof/>
          <w:kern w:val="2"/>
          <w:sz w:val="24"/>
          <w:szCs w:val="24"/>
          <w:lang w:eastAsia="en-GB"/>
          <w14:ligatures w14:val="standardContextual"/>
        </w:rPr>
        <w:tab/>
      </w:r>
      <w:r>
        <w:rPr>
          <w:noProof/>
        </w:rPr>
        <w:t>Sdd_ConnectionStatusEvent API</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119</w:t>
      </w:r>
      <w:r>
        <w:rPr>
          <w:noProof/>
        </w:rPr>
        <w:fldChar w:fldCharType="end"/>
      </w:r>
    </w:p>
    <w:p w14:paraId="67D79849" w14:textId="6C97156E"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119</w:t>
      </w:r>
      <w:r>
        <w:rPr>
          <w:noProof/>
        </w:rPr>
        <w:fldChar w:fldCharType="end"/>
      </w:r>
    </w:p>
    <w:p w14:paraId="54FA16F6" w14:textId="23C4EB74"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120</w:t>
      </w:r>
      <w:r>
        <w:rPr>
          <w:noProof/>
        </w:rPr>
        <w:fldChar w:fldCharType="end"/>
      </w:r>
    </w:p>
    <w:p w14:paraId="194FD188" w14:textId="05C24FBB"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120</w:t>
      </w:r>
      <w:r>
        <w:rPr>
          <w:noProof/>
        </w:rPr>
        <w:fldChar w:fldCharType="end"/>
      </w:r>
    </w:p>
    <w:p w14:paraId="2626130B" w14:textId="1009D341"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A.3.4.2.2</w:t>
      </w:r>
      <w:r>
        <w:rPr>
          <w:rFonts w:asciiTheme="minorHAnsi" w:hAnsiTheme="minorHAnsi" w:cstheme="minorBidi"/>
          <w:noProof/>
          <w:kern w:val="2"/>
          <w:sz w:val="24"/>
          <w:szCs w:val="24"/>
          <w:lang w:eastAsia="en-GB"/>
          <w14:ligatures w14:val="standardContextual"/>
        </w:rPr>
        <w:tab/>
      </w:r>
      <w:r>
        <w:rPr>
          <w:noProof/>
          <w:lang w:eastAsia="zh-CN"/>
        </w:rPr>
        <w:t>Resource: SDD Connection Status Event</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120</w:t>
      </w:r>
      <w:r>
        <w:rPr>
          <w:noProof/>
        </w:rPr>
        <w:fldChar w:fldCharType="end"/>
      </w:r>
    </w:p>
    <w:p w14:paraId="1DB54F29" w14:textId="3A14B575"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120</w:t>
      </w:r>
      <w:r>
        <w:rPr>
          <w:noProof/>
        </w:rPr>
        <w:fldChar w:fldCharType="end"/>
      </w:r>
    </w:p>
    <w:p w14:paraId="4FAA9A48" w14:textId="237E0996"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120</w:t>
      </w:r>
      <w:r>
        <w:rPr>
          <w:noProof/>
        </w:rPr>
        <w:fldChar w:fldCharType="end"/>
      </w:r>
    </w:p>
    <w:p w14:paraId="5EED9372" w14:textId="781EDB98"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121</w:t>
      </w:r>
      <w:r>
        <w:rPr>
          <w:noProof/>
        </w:rPr>
        <w:fldChar w:fldCharType="end"/>
      </w:r>
    </w:p>
    <w:p w14:paraId="5B3E6DB4" w14:textId="47FFF89F"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121</w:t>
      </w:r>
      <w:r>
        <w:rPr>
          <w:noProof/>
        </w:rPr>
        <w:fldChar w:fldCharType="end"/>
      </w:r>
    </w:p>
    <w:p w14:paraId="050384CF" w14:textId="2C813884"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lastRenderedPageBreak/>
        <w:t>A.3.4.2.2.3.2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121</w:t>
      </w:r>
      <w:r>
        <w:rPr>
          <w:noProof/>
        </w:rPr>
        <w:fldChar w:fldCharType="end"/>
      </w:r>
    </w:p>
    <w:p w14:paraId="730ABAAF" w14:textId="16ED6BD9"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A.3.4.2.2.3.3</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121</w:t>
      </w:r>
      <w:r>
        <w:rPr>
          <w:noProof/>
        </w:rPr>
        <w:fldChar w:fldCharType="end"/>
      </w:r>
    </w:p>
    <w:p w14:paraId="7DA8C255" w14:textId="1C308E99"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122</w:t>
      </w:r>
      <w:r>
        <w:rPr>
          <w:noProof/>
        </w:rPr>
        <w:fldChar w:fldCharType="end"/>
      </w:r>
    </w:p>
    <w:p w14:paraId="4E343356" w14:textId="7CE1DE0D"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122</w:t>
      </w:r>
      <w:r>
        <w:rPr>
          <w:noProof/>
        </w:rPr>
        <w:fldChar w:fldCharType="end"/>
      </w:r>
    </w:p>
    <w:p w14:paraId="43A238D8" w14:textId="3DF413BD"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123</w:t>
      </w:r>
      <w:r>
        <w:rPr>
          <w:noProof/>
        </w:rPr>
        <w:fldChar w:fldCharType="end"/>
      </w:r>
    </w:p>
    <w:p w14:paraId="416B7EB3" w14:textId="30EDED78"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A.3.4.3.2.1</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ConnectionStatusConfigurationRequest</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123</w:t>
      </w:r>
      <w:r>
        <w:rPr>
          <w:noProof/>
        </w:rPr>
        <w:fldChar w:fldCharType="end"/>
      </w:r>
    </w:p>
    <w:p w14:paraId="53E876C3" w14:textId="35F6EF4C"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A.3.4.3.2.2</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ConnectionStatusConfigurationResponse</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123</w:t>
      </w:r>
      <w:r>
        <w:rPr>
          <w:noProof/>
        </w:rPr>
        <w:fldChar w:fldCharType="end"/>
      </w:r>
    </w:p>
    <w:p w14:paraId="1820F999" w14:textId="095A2668"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ConnectionStatusConfigurationSubscription</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123</w:t>
      </w:r>
      <w:r>
        <w:rPr>
          <w:noProof/>
        </w:rPr>
        <w:fldChar w:fldCharType="end"/>
      </w:r>
    </w:p>
    <w:p w14:paraId="4414257E" w14:textId="366475E6"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ConnectionStatusNotification</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123</w:t>
      </w:r>
      <w:r>
        <w:rPr>
          <w:noProof/>
        </w:rPr>
        <w:fldChar w:fldCharType="end"/>
      </w:r>
    </w:p>
    <w:p w14:paraId="53EF347B" w14:textId="2D0DCF26"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124</w:t>
      </w:r>
      <w:r>
        <w:rPr>
          <w:noProof/>
        </w:rPr>
        <w:fldChar w:fldCharType="end"/>
      </w:r>
    </w:p>
    <w:p w14:paraId="1ABD2721" w14:textId="1366A838"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124</w:t>
      </w:r>
      <w:r>
        <w:rPr>
          <w:noProof/>
        </w:rPr>
        <w:fldChar w:fldCharType="end"/>
      </w:r>
    </w:p>
    <w:p w14:paraId="6592EBA9" w14:textId="6E070BB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A.3.4.3.3.2</w:t>
      </w:r>
      <w:r>
        <w:rPr>
          <w:rFonts w:asciiTheme="minorHAnsi"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124</w:t>
      </w:r>
      <w:r>
        <w:rPr>
          <w:noProof/>
        </w:rPr>
        <w:fldChar w:fldCharType="end"/>
      </w:r>
    </w:p>
    <w:p w14:paraId="5067A7F5" w14:textId="455F259C" w:rsidR="001045FC" w:rsidRDefault="001045FC">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3</w:t>
      </w:r>
      <w:r>
        <w:rPr>
          <w:rFonts w:asciiTheme="minorHAnsi" w:hAnsiTheme="minorHAnsi" w:cstheme="minorBidi"/>
          <w:noProof/>
          <w:kern w:val="2"/>
          <w:sz w:val="24"/>
          <w:szCs w:val="24"/>
          <w:lang w:eastAsia="en-GB"/>
          <w14:ligatures w14:val="standardContextual"/>
        </w:rPr>
        <w:tab/>
      </w:r>
      <w:r>
        <w:rPr>
          <w:noProof/>
        </w:rPr>
        <w:t xml:space="preserve">Enumeration: </w:t>
      </w:r>
      <w:r w:rsidRPr="005375E9">
        <w:rPr>
          <w:noProof/>
          <w:lang w:val="sv-SE"/>
        </w:rPr>
        <w:t>ReportingMode</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124</w:t>
      </w:r>
      <w:r>
        <w:rPr>
          <w:noProof/>
        </w:rPr>
        <w:fldChar w:fldCharType="end"/>
      </w:r>
    </w:p>
    <w:p w14:paraId="33A33B9F" w14:textId="73600080" w:rsidR="001045FC" w:rsidRDefault="001045FC">
      <w:pPr>
        <w:pStyle w:val="TOC3"/>
        <w:rPr>
          <w:rFonts w:asciiTheme="minorHAnsi" w:hAnsiTheme="minorHAnsi" w:cstheme="minorBidi"/>
          <w:noProof/>
          <w:kern w:val="2"/>
          <w:sz w:val="24"/>
          <w:szCs w:val="24"/>
          <w:lang w:eastAsia="en-GB"/>
          <w14:ligatures w14:val="standardContextual"/>
        </w:rPr>
      </w:pPr>
      <w:r>
        <w:rPr>
          <w:noProof/>
        </w:rPr>
        <w:t>A.3.4.4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124</w:t>
      </w:r>
      <w:r>
        <w:rPr>
          <w:noProof/>
        </w:rPr>
        <w:fldChar w:fldCharType="end"/>
      </w:r>
    </w:p>
    <w:p w14:paraId="1832FF88" w14:textId="2B4B0BAD" w:rsidR="001045FC" w:rsidRDefault="001045FC">
      <w:pPr>
        <w:pStyle w:val="TOC3"/>
        <w:rPr>
          <w:rFonts w:asciiTheme="minorHAnsi" w:hAnsiTheme="minorHAnsi" w:cstheme="minorBidi"/>
          <w:noProof/>
          <w:kern w:val="2"/>
          <w:sz w:val="24"/>
          <w:szCs w:val="24"/>
          <w:lang w:eastAsia="en-GB"/>
          <w14:ligatures w14:val="standardContextual"/>
        </w:rPr>
      </w:pPr>
      <w:r>
        <w:rPr>
          <w:noProof/>
        </w:rPr>
        <w:t>A.3.4.5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124</w:t>
      </w:r>
      <w:r>
        <w:rPr>
          <w:noProof/>
        </w:rPr>
        <w:fldChar w:fldCharType="end"/>
      </w:r>
    </w:p>
    <w:p w14:paraId="7781C3CB" w14:textId="34DFCDB6" w:rsidR="001045FC" w:rsidRDefault="001045FC">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124</w:t>
      </w:r>
      <w:r>
        <w:rPr>
          <w:noProof/>
        </w:rPr>
        <w:fldChar w:fldCharType="end"/>
      </w:r>
    </w:p>
    <w:p w14:paraId="48413636" w14:textId="20F77978" w:rsidR="001045FC" w:rsidRDefault="001045FC">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124</w:t>
      </w:r>
      <w:r>
        <w:rPr>
          <w:noProof/>
        </w:rPr>
        <w:fldChar w:fldCharType="end"/>
      </w:r>
    </w:p>
    <w:p w14:paraId="08C98C03" w14:textId="2F94DC25" w:rsidR="001045FC" w:rsidRDefault="001045FC">
      <w:pPr>
        <w:pStyle w:val="TOC3"/>
        <w:rPr>
          <w:rFonts w:asciiTheme="minorHAnsi" w:hAnsiTheme="minorHAnsi" w:cstheme="minorBidi"/>
          <w:noProof/>
          <w:kern w:val="2"/>
          <w:sz w:val="24"/>
          <w:szCs w:val="24"/>
          <w:lang w:eastAsia="en-GB"/>
          <w14:ligatures w14:val="standardContextual"/>
        </w:rPr>
      </w:pPr>
      <w:r>
        <w:rPr>
          <w:noProof/>
        </w:rPr>
        <w:t>A.3.4.6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125</w:t>
      </w:r>
      <w:r>
        <w:rPr>
          <w:noProof/>
        </w:rPr>
        <w:fldChar w:fldCharType="end"/>
      </w:r>
    </w:p>
    <w:p w14:paraId="370D1320" w14:textId="6281110B" w:rsidR="001045FC" w:rsidRDefault="001045FC">
      <w:pPr>
        <w:pStyle w:val="TOC3"/>
        <w:rPr>
          <w:rFonts w:asciiTheme="minorHAnsi" w:hAnsiTheme="minorHAnsi" w:cstheme="minorBidi"/>
          <w:noProof/>
          <w:kern w:val="2"/>
          <w:sz w:val="24"/>
          <w:szCs w:val="24"/>
          <w:lang w:eastAsia="en-GB"/>
          <w14:ligatures w14:val="standardContextual"/>
        </w:rPr>
      </w:pPr>
      <w:r>
        <w:rPr>
          <w:noProof/>
        </w:rPr>
        <w:t>A.3.4.7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_Toc193393354 \h </w:instrText>
      </w:r>
      <w:r>
        <w:rPr>
          <w:noProof/>
        </w:rPr>
      </w:r>
      <w:r>
        <w:rPr>
          <w:noProof/>
        </w:rPr>
        <w:fldChar w:fldCharType="separate"/>
      </w:r>
      <w:r>
        <w:rPr>
          <w:noProof/>
        </w:rPr>
        <w:t>125</w:t>
      </w:r>
      <w:r>
        <w:rPr>
          <w:noProof/>
        </w:rPr>
        <w:fldChar w:fldCharType="end"/>
      </w:r>
    </w:p>
    <w:p w14:paraId="0BA389C5" w14:textId="0A176E94" w:rsidR="001045FC" w:rsidRDefault="001045FC">
      <w:pPr>
        <w:pStyle w:val="TOC3"/>
        <w:rPr>
          <w:rFonts w:asciiTheme="minorHAnsi" w:hAnsiTheme="minorHAnsi" w:cstheme="minorBidi"/>
          <w:noProof/>
          <w:kern w:val="2"/>
          <w:sz w:val="24"/>
          <w:szCs w:val="24"/>
          <w:lang w:eastAsia="en-GB"/>
          <w14:ligatures w14:val="standardContextual"/>
        </w:rPr>
      </w:pPr>
      <w:r>
        <w:rPr>
          <w:noProof/>
        </w:rPr>
        <w:t>A.3.4.8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_Toc193393355 \h </w:instrText>
      </w:r>
      <w:r>
        <w:rPr>
          <w:noProof/>
        </w:rPr>
      </w:r>
      <w:r>
        <w:rPr>
          <w:noProof/>
        </w:rPr>
        <w:fldChar w:fldCharType="separate"/>
      </w:r>
      <w:r>
        <w:rPr>
          <w:noProof/>
        </w:rPr>
        <w:t>125</w:t>
      </w:r>
      <w:r>
        <w:rPr>
          <w:noProof/>
        </w:rPr>
        <w:fldChar w:fldCharType="end"/>
      </w:r>
    </w:p>
    <w:p w14:paraId="1BE90790" w14:textId="26DC5BDE" w:rsidR="001045FC" w:rsidRDefault="001045FC">
      <w:pPr>
        <w:pStyle w:val="TOC2"/>
        <w:rPr>
          <w:rFonts w:asciiTheme="minorHAnsi" w:hAnsiTheme="minorHAnsi" w:cstheme="minorBidi"/>
          <w:noProof/>
          <w:kern w:val="2"/>
          <w:sz w:val="24"/>
          <w:szCs w:val="24"/>
          <w:lang w:eastAsia="en-GB"/>
          <w14:ligatures w14:val="standardContextual"/>
        </w:rPr>
      </w:pPr>
      <w:r>
        <w:rPr>
          <w:noProof/>
          <w:lang w:eastAsia="zh-CN"/>
        </w:rPr>
        <w:t>A.3.5</w:t>
      </w:r>
      <w:r>
        <w:rPr>
          <w:rFonts w:asciiTheme="minorHAnsi" w:hAnsiTheme="minorHAnsi" w:cstheme="minorBidi"/>
          <w:noProof/>
          <w:kern w:val="2"/>
          <w:sz w:val="24"/>
          <w:szCs w:val="24"/>
          <w:lang w:eastAsia="en-GB"/>
          <w14:ligatures w14:val="standardContextual"/>
        </w:rPr>
        <w:tab/>
      </w:r>
      <w:r>
        <w:rPr>
          <w:noProof/>
          <w:lang w:eastAsia="zh-CN"/>
        </w:rPr>
        <w:t>Sdd_URLLCTransmissionConnection API</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125</w:t>
      </w:r>
      <w:r>
        <w:rPr>
          <w:noProof/>
        </w:rPr>
        <w:fldChar w:fldCharType="end"/>
      </w:r>
    </w:p>
    <w:p w14:paraId="55D3CD3E" w14:textId="2559086B"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A.3.5.1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125</w:t>
      </w:r>
      <w:r>
        <w:rPr>
          <w:noProof/>
        </w:rPr>
        <w:fldChar w:fldCharType="end"/>
      </w:r>
    </w:p>
    <w:p w14:paraId="3975AAA0" w14:textId="7260EFBF"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A.3.5.2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126</w:t>
      </w:r>
      <w:r>
        <w:rPr>
          <w:noProof/>
        </w:rPr>
        <w:fldChar w:fldCharType="end"/>
      </w:r>
    </w:p>
    <w:p w14:paraId="721F9390" w14:textId="47359F2C"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A.3.5.2.1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126</w:t>
      </w:r>
      <w:r>
        <w:rPr>
          <w:noProof/>
        </w:rPr>
        <w:fldChar w:fldCharType="end"/>
      </w:r>
    </w:p>
    <w:p w14:paraId="406CFA8B" w14:textId="0CAE3AE5"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A.3.5.2.2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126</w:t>
      </w:r>
      <w:r>
        <w:rPr>
          <w:noProof/>
        </w:rPr>
        <w:fldChar w:fldCharType="end"/>
      </w:r>
    </w:p>
    <w:p w14:paraId="2FD46A75" w14:textId="1A973FB3"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A.3.5.2.2.1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126</w:t>
      </w:r>
      <w:r>
        <w:rPr>
          <w:noProof/>
        </w:rPr>
        <w:fldChar w:fldCharType="end"/>
      </w:r>
    </w:p>
    <w:p w14:paraId="0304DAAE" w14:textId="364790F1"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A.3.5.2.2.2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126</w:t>
      </w:r>
      <w:r>
        <w:rPr>
          <w:noProof/>
        </w:rPr>
        <w:fldChar w:fldCharType="end"/>
      </w:r>
    </w:p>
    <w:p w14:paraId="6C460652" w14:textId="09F5E52A"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A.3.5.2.2.3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127</w:t>
      </w:r>
      <w:r>
        <w:rPr>
          <w:noProof/>
        </w:rPr>
        <w:fldChar w:fldCharType="end"/>
      </w:r>
    </w:p>
    <w:p w14:paraId="556D7213" w14:textId="5C4C6055"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A.3.5.3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127</w:t>
      </w:r>
      <w:r>
        <w:rPr>
          <w:noProof/>
        </w:rPr>
        <w:fldChar w:fldCharType="end"/>
      </w:r>
    </w:p>
    <w:p w14:paraId="62BE1E3D" w14:textId="616296C1"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A.3.5.3.1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127</w:t>
      </w:r>
      <w:r>
        <w:rPr>
          <w:noProof/>
        </w:rPr>
        <w:fldChar w:fldCharType="end"/>
      </w:r>
    </w:p>
    <w:p w14:paraId="329AF41C" w14:textId="66116E51"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A.3.5.3.2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128</w:t>
      </w:r>
      <w:r>
        <w:rPr>
          <w:noProof/>
        </w:rPr>
        <w:fldChar w:fldCharType="end"/>
      </w:r>
    </w:p>
    <w:p w14:paraId="7D93A9DD" w14:textId="38A7CA86"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A.3.5.3.3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128</w:t>
      </w:r>
      <w:r>
        <w:rPr>
          <w:noProof/>
        </w:rPr>
        <w:fldChar w:fldCharType="end"/>
      </w:r>
    </w:p>
    <w:p w14:paraId="24E87F5E" w14:textId="4FDE777F" w:rsidR="001045FC" w:rsidRDefault="001045FC">
      <w:pPr>
        <w:pStyle w:val="TOC3"/>
        <w:rPr>
          <w:rFonts w:asciiTheme="minorHAnsi" w:hAnsiTheme="minorHAnsi" w:cstheme="minorBidi"/>
          <w:noProof/>
          <w:kern w:val="2"/>
          <w:sz w:val="24"/>
          <w:szCs w:val="24"/>
          <w:lang w:eastAsia="en-GB"/>
          <w14:ligatures w14:val="standardContextual"/>
        </w:rPr>
      </w:pPr>
      <w:r>
        <w:rPr>
          <w:noProof/>
        </w:rPr>
        <w:t>A.3.5.4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128</w:t>
      </w:r>
      <w:r>
        <w:rPr>
          <w:noProof/>
        </w:rPr>
        <w:fldChar w:fldCharType="end"/>
      </w:r>
    </w:p>
    <w:p w14:paraId="066B0B33" w14:textId="0C64D824" w:rsidR="001045FC" w:rsidRDefault="001045FC">
      <w:pPr>
        <w:pStyle w:val="TOC3"/>
        <w:rPr>
          <w:rFonts w:asciiTheme="minorHAnsi" w:hAnsiTheme="minorHAnsi" w:cstheme="minorBidi"/>
          <w:noProof/>
          <w:kern w:val="2"/>
          <w:sz w:val="24"/>
          <w:szCs w:val="24"/>
          <w:lang w:eastAsia="en-GB"/>
          <w14:ligatures w14:val="standardContextual"/>
        </w:rPr>
      </w:pPr>
      <w:r>
        <w:rPr>
          <w:noProof/>
        </w:rPr>
        <w:t>A.3.5.5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128</w:t>
      </w:r>
      <w:r>
        <w:rPr>
          <w:noProof/>
        </w:rPr>
        <w:fldChar w:fldCharType="end"/>
      </w:r>
    </w:p>
    <w:p w14:paraId="53995308" w14:textId="79F1440F" w:rsidR="001045FC" w:rsidRDefault="001045FC">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128</w:t>
      </w:r>
      <w:r>
        <w:rPr>
          <w:noProof/>
        </w:rPr>
        <w:fldChar w:fldCharType="end"/>
      </w:r>
    </w:p>
    <w:p w14:paraId="3C1339E4" w14:textId="72C8AB23" w:rsidR="001045FC" w:rsidRDefault="001045FC">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129</w:t>
      </w:r>
      <w:r>
        <w:rPr>
          <w:noProof/>
        </w:rPr>
        <w:fldChar w:fldCharType="end"/>
      </w:r>
    </w:p>
    <w:p w14:paraId="48A0AD74" w14:textId="631096A1" w:rsidR="001045FC" w:rsidRDefault="001045FC">
      <w:pPr>
        <w:pStyle w:val="TOC3"/>
        <w:rPr>
          <w:rFonts w:asciiTheme="minorHAnsi" w:hAnsiTheme="minorHAnsi" w:cstheme="minorBidi"/>
          <w:noProof/>
          <w:kern w:val="2"/>
          <w:sz w:val="24"/>
          <w:szCs w:val="24"/>
          <w:lang w:eastAsia="en-GB"/>
          <w14:ligatures w14:val="standardContextual"/>
        </w:rPr>
      </w:pPr>
      <w:r>
        <w:rPr>
          <w:noProof/>
        </w:rPr>
        <w:t>A.3.5.6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129</w:t>
      </w:r>
      <w:r>
        <w:rPr>
          <w:noProof/>
        </w:rPr>
        <w:fldChar w:fldCharType="end"/>
      </w:r>
    </w:p>
    <w:p w14:paraId="572B1BDF" w14:textId="2BA664E7" w:rsidR="001045FC" w:rsidRDefault="001045FC">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_Toc193393373 \h </w:instrText>
      </w:r>
      <w:r>
        <w:rPr>
          <w:noProof/>
        </w:rPr>
      </w:r>
      <w:r>
        <w:rPr>
          <w:noProof/>
        </w:rPr>
        <w:fldChar w:fldCharType="separate"/>
      </w:r>
      <w:r>
        <w:rPr>
          <w:noProof/>
        </w:rPr>
        <w:t>130</w:t>
      </w:r>
      <w:r>
        <w:rPr>
          <w:noProof/>
        </w:rPr>
        <w:fldChar w:fldCharType="end"/>
      </w:r>
    </w:p>
    <w:p w14:paraId="2BD926F6" w14:textId="02B70CC0" w:rsidR="001045FC" w:rsidRDefault="001045FC">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_Toc193393374 \h </w:instrText>
      </w:r>
      <w:r>
        <w:rPr>
          <w:noProof/>
        </w:rPr>
      </w:r>
      <w:r>
        <w:rPr>
          <w:noProof/>
        </w:rPr>
        <w:fldChar w:fldCharType="separate"/>
      </w:r>
      <w:r>
        <w:rPr>
          <w:noProof/>
        </w:rPr>
        <w:t>130</w:t>
      </w:r>
      <w:r>
        <w:rPr>
          <w:noProof/>
        </w:rPr>
        <w:fldChar w:fldCharType="end"/>
      </w:r>
    </w:p>
    <w:p w14:paraId="44B862E4" w14:textId="1661902D"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130</w:t>
      </w:r>
      <w:r>
        <w:rPr>
          <w:noProof/>
        </w:rPr>
        <w:fldChar w:fldCharType="end"/>
      </w:r>
    </w:p>
    <w:p w14:paraId="70B68F28" w14:textId="7DDA1F90"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130</w:t>
      </w:r>
      <w:r>
        <w:rPr>
          <w:noProof/>
        </w:rPr>
        <w:fldChar w:fldCharType="end"/>
      </w:r>
    </w:p>
    <w:p w14:paraId="269ED291" w14:textId="5CC27B6C"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130</w:t>
      </w:r>
      <w:r>
        <w:rPr>
          <w:noProof/>
        </w:rPr>
        <w:fldChar w:fldCharType="end"/>
      </w:r>
    </w:p>
    <w:p w14:paraId="3600C0D8" w14:textId="469869EB"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131</w:t>
      </w:r>
      <w:r>
        <w:rPr>
          <w:noProof/>
        </w:rPr>
        <w:fldChar w:fldCharType="end"/>
      </w:r>
    </w:p>
    <w:p w14:paraId="55F2F2D6" w14:textId="7337D3BC"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131</w:t>
      </w:r>
      <w:r>
        <w:rPr>
          <w:noProof/>
        </w:rPr>
        <w:fldChar w:fldCharType="end"/>
      </w:r>
    </w:p>
    <w:p w14:paraId="645AE9CF" w14:textId="47E1C167"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131</w:t>
      </w:r>
      <w:r>
        <w:rPr>
          <w:noProof/>
        </w:rPr>
        <w:fldChar w:fldCharType="end"/>
      </w:r>
    </w:p>
    <w:p w14:paraId="0EC8A3E3" w14:textId="0937C62D"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131</w:t>
      </w:r>
      <w:r>
        <w:rPr>
          <w:noProof/>
        </w:rPr>
        <w:fldChar w:fldCharType="end"/>
      </w:r>
    </w:p>
    <w:p w14:paraId="4243EE57" w14:textId="4259EED5"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132</w:t>
      </w:r>
      <w:r>
        <w:rPr>
          <w:noProof/>
        </w:rPr>
        <w:fldChar w:fldCharType="end"/>
      </w:r>
    </w:p>
    <w:p w14:paraId="431B6642" w14:textId="182AAE4A"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132</w:t>
      </w:r>
      <w:r>
        <w:rPr>
          <w:noProof/>
        </w:rPr>
        <w:fldChar w:fldCharType="end"/>
      </w:r>
    </w:p>
    <w:p w14:paraId="0D2EC5F9" w14:textId="6E64503F"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133</w:t>
      </w:r>
      <w:r>
        <w:rPr>
          <w:noProof/>
        </w:rPr>
        <w:fldChar w:fldCharType="end"/>
      </w:r>
    </w:p>
    <w:p w14:paraId="566DACAF" w14:textId="764D7171"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133</w:t>
      </w:r>
      <w:r>
        <w:rPr>
          <w:noProof/>
        </w:rPr>
        <w:fldChar w:fldCharType="end"/>
      </w:r>
    </w:p>
    <w:p w14:paraId="48869D80" w14:textId="34772507"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133</w:t>
      </w:r>
      <w:r>
        <w:rPr>
          <w:noProof/>
        </w:rPr>
        <w:fldChar w:fldCharType="end"/>
      </w:r>
    </w:p>
    <w:p w14:paraId="6F550EDD" w14:textId="1B37CB08"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133</w:t>
      </w:r>
      <w:r>
        <w:rPr>
          <w:noProof/>
        </w:rPr>
        <w:fldChar w:fldCharType="end"/>
      </w:r>
    </w:p>
    <w:p w14:paraId="2D282C8C" w14:textId="46A964DF" w:rsidR="001045FC" w:rsidRDefault="001045FC">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133</w:t>
      </w:r>
      <w:r>
        <w:rPr>
          <w:noProof/>
        </w:rPr>
        <w:fldChar w:fldCharType="end"/>
      </w:r>
    </w:p>
    <w:p w14:paraId="7941BEDD" w14:textId="47C2D15E" w:rsidR="001045FC" w:rsidRDefault="001045FC">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133</w:t>
      </w:r>
      <w:r>
        <w:rPr>
          <w:noProof/>
        </w:rPr>
        <w:fldChar w:fldCharType="end"/>
      </w:r>
    </w:p>
    <w:p w14:paraId="6A44137A" w14:textId="23E830F5" w:rsidR="001045FC" w:rsidRDefault="001045FC">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133</w:t>
      </w:r>
      <w:r>
        <w:rPr>
          <w:noProof/>
        </w:rPr>
        <w:fldChar w:fldCharType="end"/>
      </w:r>
    </w:p>
    <w:p w14:paraId="50AC1E70" w14:textId="57BD4B9A" w:rsidR="001045FC" w:rsidRDefault="001045FC">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_Toc193393391 \h </w:instrText>
      </w:r>
      <w:r>
        <w:rPr>
          <w:noProof/>
        </w:rPr>
      </w:r>
      <w:r>
        <w:rPr>
          <w:noProof/>
        </w:rPr>
        <w:fldChar w:fldCharType="separate"/>
      </w:r>
      <w:r>
        <w:rPr>
          <w:noProof/>
        </w:rPr>
        <w:t>133</w:t>
      </w:r>
      <w:r>
        <w:rPr>
          <w:noProof/>
        </w:rPr>
        <w:fldChar w:fldCharType="end"/>
      </w:r>
    </w:p>
    <w:p w14:paraId="761896D6" w14:textId="5632A058" w:rsidR="001045FC" w:rsidRDefault="001045FC">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_Toc193393392 \h </w:instrText>
      </w:r>
      <w:r>
        <w:rPr>
          <w:noProof/>
        </w:rPr>
      </w:r>
      <w:r>
        <w:rPr>
          <w:noProof/>
        </w:rPr>
        <w:fldChar w:fldCharType="separate"/>
      </w:r>
      <w:r>
        <w:rPr>
          <w:noProof/>
        </w:rPr>
        <w:t>134</w:t>
      </w:r>
      <w:r>
        <w:rPr>
          <w:noProof/>
        </w:rPr>
        <w:fldChar w:fldCharType="end"/>
      </w:r>
    </w:p>
    <w:p w14:paraId="285F7C04" w14:textId="2AE375B9" w:rsidR="001045FC" w:rsidRDefault="001045FC">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_Toc193393393 \h </w:instrText>
      </w:r>
      <w:r>
        <w:rPr>
          <w:noProof/>
        </w:rPr>
      </w:r>
      <w:r>
        <w:rPr>
          <w:noProof/>
        </w:rPr>
        <w:fldChar w:fldCharType="separate"/>
      </w:r>
      <w:r>
        <w:rPr>
          <w:noProof/>
        </w:rPr>
        <w:t>135</w:t>
      </w:r>
      <w:r>
        <w:rPr>
          <w:noProof/>
        </w:rPr>
        <w:fldChar w:fldCharType="end"/>
      </w:r>
    </w:p>
    <w:p w14:paraId="72256B0F" w14:textId="783A7452"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_Toc193393394 \h </w:instrText>
      </w:r>
      <w:r>
        <w:rPr>
          <w:noProof/>
        </w:rPr>
      </w:r>
      <w:r>
        <w:rPr>
          <w:noProof/>
        </w:rPr>
        <w:fldChar w:fldCharType="separate"/>
      </w:r>
      <w:r>
        <w:rPr>
          <w:noProof/>
        </w:rPr>
        <w:t>135</w:t>
      </w:r>
      <w:r>
        <w:rPr>
          <w:noProof/>
        </w:rPr>
        <w:fldChar w:fldCharType="end"/>
      </w:r>
    </w:p>
    <w:p w14:paraId="208914D7" w14:textId="0E710FAD"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_Toc193393395 \h </w:instrText>
      </w:r>
      <w:r>
        <w:rPr>
          <w:noProof/>
        </w:rPr>
      </w:r>
      <w:r>
        <w:rPr>
          <w:noProof/>
        </w:rPr>
        <w:fldChar w:fldCharType="separate"/>
      </w:r>
      <w:r>
        <w:rPr>
          <w:noProof/>
        </w:rPr>
        <w:t>135</w:t>
      </w:r>
      <w:r>
        <w:rPr>
          <w:noProof/>
        </w:rPr>
        <w:fldChar w:fldCharType="end"/>
      </w:r>
    </w:p>
    <w:p w14:paraId="45F12F48" w14:textId="28657596"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_Toc193393396 \h </w:instrText>
      </w:r>
      <w:r>
        <w:rPr>
          <w:noProof/>
        </w:rPr>
      </w:r>
      <w:r>
        <w:rPr>
          <w:noProof/>
        </w:rPr>
        <w:fldChar w:fldCharType="separate"/>
      </w:r>
      <w:r>
        <w:rPr>
          <w:noProof/>
        </w:rPr>
        <w:t>135</w:t>
      </w:r>
      <w:r>
        <w:rPr>
          <w:noProof/>
        </w:rPr>
        <w:fldChar w:fldCharType="end"/>
      </w:r>
    </w:p>
    <w:p w14:paraId="50AFB951" w14:textId="75EFC44C"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lastRenderedPageBreak/>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_Toc193393397 \h </w:instrText>
      </w:r>
      <w:r>
        <w:rPr>
          <w:noProof/>
        </w:rPr>
      </w:r>
      <w:r>
        <w:rPr>
          <w:noProof/>
        </w:rPr>
        <w:fldChar w:fldCharType="separate"/>
      </w:r>
      <w:r>
        <w:rPr>
          <w:noProof/>
        </w:rPr>
        <w:t>136</w:t>
      </w:r>
      <w:r>
        <w:rPr>
          <w:noProof/>
        </w:rPr>
        <w:fldChar w:fldCharType="end"/>
      </w:r>
    </w:p>
    <w:p w14:paraId="0065424E" w14:textId="64890392"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_Toc193393398 \h </w:instrText>
      </w:r>
      <w:r>
        <w:rPr>
          <w:noProof/>
        </w:rPr>
      </w:r>
      <w:r>
        <w:rPr>
          <w:noProof/>
        </w:rPr>
        <w:fldChar w:fldCharType="separate"/>
      </w:r>
      <w:r>
        <w:rPr>
          <w:noProof/>
        </w:rPr>
        <w:t>136</w:t>
      </w:r>
      <w:r>
        <w:rPr>
          <w:noProof/>
        </w:rPr>
        <w:fldChar w:fldCharType="end"/>
      </w:r>
    </w:p>
    <w:p w14:paraId="47AD50B3" w14:textId="4D546C7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_Toc193393399 \h </w:instrText>
      </w:r>
      <w:r>
        <w:rPr>
          <w:noProof/>
        </w:rPr>
      </w:r>
      <w:r>
        <w:rPr>
          <w:noProof/>
        </w:rPr>
        <w:fldChar w:fldCharType="separate"/>
      </w:r>
      <w:r>
        <w:rPr>
          <w:noProof/>
        </w:rPr>
        <w:t>136</w:t>
      </w:r>
      <w:r>
        <w:rPr>
          <w:noProof/>
        </w:rPr>
        <w:fldChar w:fldCharType="end"/>
      </w:r>
    </w:p>
    <w:p w14:paraId="5EFDBCDE" w14:textId="3228E156"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_Toc193393400 \h </w:instrText>
      </w:r>
      <w:r>
        <w:rPr>
          <w:noProof/>
        </w:rPr>
      </w:r>
      <w:r>
        <w:rPr>
          <w:noProof/>
        </w:rPr>
        <w:fldChar w:fldCharType="separate"/>
      </w:r>
      <w:r>
        <w:rPr>
          <w:noProof/>
        </w:rPr>
        <w:t>136</w:t>
      </w:r>
      <w:r>
        <w:rPr>
          <w:noProof/>
        </w:rPr>
        <w:fldChar w:fldCharType="end"/>
      </w:r>
    </w:p>
    <w:p w14:paraId="474370B5" w14:textId="1CD78A2E"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_Toc193393401 \h </w:instrText>
      </w:r>
      <w:r>
        <w:rPr>
          <w:noProof/>
        </w:rPr>
      </w:r>
      <w:r>
        <w:rPr>
          <w:noProof/>
        </w:rPr>
        <w:fldChar w:fldCharType="separate"/>
      </w:r>
      <w:r>
        <w:rPr>
          <w:noProof/>
        </w:rPr>
        <w:t>137</w:t>
      </w:r>
      <w:r>
        <w:rPr>
          <w:noProof/>
        </w:rPr>
        <w:fldChar w:fldCharType="end"/>
      </w:r>
    </w:p>
    <w:p w14:paraId="0147A45A" w14:textId="69E158AB"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_Toc193393402 \h </w:instrText>
      </w:r>
      <w:r>
        <w:rPr>
          <w:noProof/>
        </w:rPr>
      </w:r>
      <w:r>
        <w:rPr>
          <w:noProof/>
        </w:rPr>
        <w:fldChar w:fldCharType="separate"/>
      </w:r>
      <w:r>
        <w:rPr>
          <w:noProof/>
        </w:rPr>
        <w:t>137</w:t>
      </w:r>
      <w:r>
        <w:rPr>
          <w:noProof/>
        </w:rPr>
        <w:fldChar w:fldCharType="end"/>
      </w:r>
    </w:p>
    <w:p w14:paraId="3478C6F2" w14:textId="75060C76"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_Toc193393403 \h </w:instrText>
      </w:r>
      <w:r>
        <w:rPr>
          <w:noProof/>
        </w:rPr>
      </w:r>
      <w:r>
        <w:rPr>
          <w:noProof/>
        </w:rPr>
        <w:fldChar w:fldCharType="separate"/>
      </w:r>
      <w:r>
        <w:rPr>
          <w:noProof/>
        </w:rPr>
        <w:t>139</w:t>
      </w:r>
      <w:r>
        <w:rPr>
          <w:noProof/>
        </w:rPr>
        <w:fldChar w:fldCharType="end"/>
      </w:r>
    </w:p>
    <w:p w14:paraId="1874F8E0" w14:textId="629867EE"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_Toc193393404 \h </w:instrText>
      </w:r>
      <w:r>
        <w:rPr>
          <w:noProof/>
        </w:rPr>
      </w:r>
      <w:r>
        <w:rPr>
          <w:noProof/>
        </w:rPr>
        <w:fldChar w:fldCharType="separate"/>
      </w:r>
      <w:r>
        <w:rPr>
          <w:noProof/>
        </w:rPr>
        <w:t>139</w:t>
      </w:r>
      <w:r>
        <w:rPr>
          <w:noProof/>
        </w:rPr>
        <w:fldChar w:fldCharType="end"/>
      </w:r>
    </w:p>
    <w:p w14:paraId="5A7C68E0" w14:textId="73A7C49E"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_Toc193393405 \h </w:instrText>
      </w:r>
      <w:r>
        <w:rPr>
          <w:noProof/>
        </w:rPr>
      </w:r>
      <w:r>
        <w:rPr>
          <w:noProof/>
        </w:rPr>
        <w:fldChar w:fldCharType="separate"/>
      </w:r>
      <w:r>
        <w:rPr>
          <w:noProof/>
        </w:rPr>
        <w:t>139</w:t>
      </w:r>
      <w:r>
        <w:rPr>
          <w:noProof/>
        </w:rPr>
        <w:fldChar w:fldCharType="end"/>
      </w:r>
    </w:p>
    <w:p w14:paraId="71D0441C" w14:textId="73E765E7"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_Toc193393406 \h </w:instrText>
      </w:r>
      <w:r>
        <w:rPr>
          <w:noProof/>
        </w:rPr>
      </w:r>
      <w:r>
        <w:rPr>
          <w:noProof/>
        </w:rPr>
        <w:fldChar w:fldCharType="separate"/>
      </w:r>
      <w:r>
        <w:rPr>
          <w:noProof/>
        </w:rPr>
        <w:t>139</w:t>
      </w:r>
      <w:r>
        <w:rPr>
          <w:noProof/>
        </w:rPr>
        <w:fldChar w:fldCharType="end"/>
      </w:r>
    </w:p>
    <w:p w14:paraId="5DD1C986" w14:textId="6893144E"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_Toc193393407 \h </w:instrText>
      </w:r>
      <w:r>
        <w:rPr>
          <w:noProof/>
        </w:rPr>
      </w:r>
      <w:r>
        <w:rPr>
          <w:noProof/>
        </w:rPr>
        <w:fldChar w:fldCharType="separate"/>
      </w:r>
      <w:r>
        <w:rPr>
          <w:noProof/>
        </w:rPr>
        <w:t>139</w:t>
      </w:r>
      <w:r>
        <w:rPr>
          <w:noProof/>
        </w:rPr>
        <w:fldChar w:fldCharType="end"/>
      </w:r>
    </w:p>
    <w:p w14:paraId="542D147C" w14:textId="34B0046C"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_Toc193393408 \h </w:instrText>
      </w:r>
      <w:r>
        <w:rPr>
          <w:noProof/>
        </w:rPr>
      </w:r>
      <w:r>
        <w:rPr>
          <w:noProof/>
        </w:rPr>
        <w:fldChar w:fldCharType="separate"/>
      </w:r>
      <w:r>
        <w:rPr>
          <w:noProof/>
        </w:rPr>
        <w:t>139</w:t>
      </w:r>
      <w:r>
        <w:rPr>
          <w:noProof/>
        </w:rPr>
        <w:fldChar w:fldCharType="end"/>
      </w:r>
    </w:p>
    <w:p w14:paraId="6077CE15" w14:textId="394AA3B7"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_Toc193393409 \h </w:instrText>
      </w:r>
      <w:r>
        <w:rPr>
          <w:noProof/>
        </w:rPr>
      </w:r>
      <w:r>
        <w:rPr>
          <w:noProof/>
        </w:rPr>
        <w:fldChar w:fldCharType="separate"/>
      </w:r>
      <w:r>
        <w:rPr>
          <w:noProof/>
        </w:rPr>
        <w:t>139</w:t>
      </w:r>
      <w:r>
        <w:rPr>
          <w:noProof/>
        </w:rPr>
        <w:fldChar w:fldCharType="end"/>
      </w:r>
    </w:p>
    <w:p w14:paraId="6F29F130" w14:textId="63D8AAF7" w:rsidR="001045FC" w:rsidRDefault="001045FC">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_Toc193393410 \h </w:instrText>
      </w:r>
      <w:r>
        <w:rPr>
          <w:noProof/>
        </w:rPr>
      </w:r>
      <w:r>
        <w:rPr>
          <w:noProof/>
        </w:rPr>
        <w:fldChar w:fldCharType="separate"/>
      </w:r>
      <w:r>
        <w:rPr>
          <w:noProof/>
        </w:rPr>
        <w:t>139</w:t>
      </w:r>
      <w:r>
        <w:rPr>
          <w:noProof/>
        </w:rPr>
        <w:fldChar w:fldCharType="end"/>
      </w:r>
    </w:p>
    <w:p w14:paraId="3716BE6A" w14:textId="2D6023F0" w:rsidR="001045FC" w:rsidRDefault="001045FC">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_Toc193393411 \h </w:instrText>
      </w:r>
      <w:r>
        <w:rPr>
          <w:noProof/>
        </w:rPr>
      </w:r>
      <w:r>
        <w:rPr>
          <w:noProof/>
        </w:rPr>
        <w:fldChar w:fldCharType="separate"/>
      </w:r>
      <w:r>
        <w:rPr>
          <w:noProof/>
        </w:rPr>
        <w:t>139</w:t>
      </w:r>
      <w:r>
        <w:rPr>
          <w:noProof/>
        </w:rPr>
        <w:fldChar w:fldCharType="end"/>
      </w:r>
    </w:p>
    <w:p w14:paraId="7E93CBA2" w14:textId="29D3696F" w:rsidR="001045FC" w:rsidRDefault="001045FC">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_Toc193393412 \h </w:instrText>
      </w:r>
      <w:r>
        <w:rPr>
          <w:noProof/>
        </w:rPr>
      </w:r>
      <w:r>
        <w:rPr>
          <w:noProof/>
        </w:rPr>
        <w:fldChar w:fldCharType="separate"/>
      </w:r>
      <w:r>
        <w:rPr>
          <w:noProof/>
        </w:rPr>
        <w:t>139</w:t>
      </w:r>
      <w:r>
        <w:rPr>
          <w:noProof/>
        </w:rPr>
        <w:fldChar w:fldCharType="end"/>
      </w:r>
    </w:p>
    <w:p w14:paraId="06F811F9" w14:textId="134BDA03" w:rsidR="001045FC" w:rsidRDefault="001045FC">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_Toc193393413 \h </w:instrText>
      </w:r>
      <w:r>
        <w:rPr>
          <w:noProof/>
        </w:rPr>
      </w:r>
      <w:r>
        <w:rPr>
          <w:noProof/>
        </w:rPr>
        <w:fldChar w:fldCharType="separate"/>
      </w:r>
      <w:r>
        <w:rPr>
          <w:noProof/>
        </w:rPr>
        <w:t>140</w:t>
      </w:r>
      <w:r>
        <w:rPr>
          <w:noProof/>
        </w:rPr>
        <w:fldChar w:fldCharType="end"/>
      </w:r>
    </w:p>
    <w:p w14:paraId="75D62458" w14:textId="6FBACC74" w:rsidR="001045FC" w:rsidRDefault="001045FC">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_Toc193393414 \h </w:instrText>
      </w:r>
      <w:r>
        <w:rPr>
          <w:noProof/>
        </w:rPr>
      </w:r>
      <w:r>
        <w:rPr>
          <w:noProof/>
        </w:rPr>
        <w:fldChar w:fldCharType="separate"/>
      </w:r>
      <w:r>
        <w:rPr>
          <w:noProof/>
        </w:rPr>
        <w:t>141</w:t>
      </w:r>
      <w:r>
        <w:rPr>
          <w:noProof/>
        </w:rPr>
        <w:fldChar w:fldCharType="end"/>
      </w:r>
    </w:p>
    <w:p w14:paraId="333D2839" w14:textId="4BF7C687" w:rsidR="001045FC" w:rsidRDefault="001045FC">
      <w:pPr>
        <w:pStyle w:val="TOC3"/>
        <w:rPr>
          <w:rFonts w:asciiTheme="minorHAnsi" w:hAnsiTheme="minorHAnsi" w:cstheme="minorBidi"/>
          <w:noProof/>
          <w:kern w:val="2"/>
          <w:sz w:val="24"/>
          <w:szCs w:val="24"/>
          <w:lang w:eastAsia="en-GB"/>
          <w14:ligatures w14:val="standardContextual"/>
        </w:rPr>
      </w:pPr>
      <w:r>
        <w:rPr>
          <w:noProof/>
        </w:rPr>
        <w:t>A.4.2.7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_Toc193393415 \h </w:instrText>
      </w:r>
      <w:r>
        <w:rPr>
          <w:noProof/>
        </w:rPr>
      </w:r>
      <w:r>
        <w:rPr>
          <w:noProof/>
        </w:rPr>
        <w:fldChar w:fldCharType="separate"/>
      </w:r>
      <w:r>
        <w:rPr>
          <w:noProof/>
        </w:rPr>
        <w:t>141</w:t>
      </w:r>
      <w:r>
        <w:rPr>
          <w:noProof/>
        </w:rPr>
        <w:fldChar w:fldCharType="end"/>
      </w:r>
    </w:p>
    <w:p w14:paraId="4C3CEE0B" w14:textId="7D978650" w:rsidR="001045FC" w:rsidRDefault="001045FC">
      <w:pPr>
        <w:pStyle w:val="TOC3"/>
        <w:rPr>
          <w:rFonts w:asciiTheme="minorHAnsi" w:hAnsiTheme="minorHAnsi" w:cstheme="minorBidi"/>
          <w:noProof/>
          <w:kern w:val="2"/>
          <w:sz w:val="24"/>
          <w:szCs w:val="24"/>
          <w:lang w:eastAsia="en-GB"/>
          <w14:ligatures w14:val="standardContextual"/>
        </w:rPr>
      </w:pPr>
      <w:r>
        <w:rPr>
          <w:noProof/>
        </w:rPr>
        <w:t>A.4.2.8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_Toc193393416 \h </w:instrText>
      </w:r>
      <w:r>
        <w:rPr>
          <w:noProof/>
        </w:rPr>
      </w:r>
      <w:r>
        <w:rPr>
          <w:noProof/>
        </w:rPr>
        <w:fldChar w:fldCharType="separate"/>
      </w:r>
      <w:r>
        <w:rPr>
          <w:noProof/>
        </w:rPr>
        <w:t>141</w:t>
      </w:r>
      <w:r>
        <w:rPr>
          <w:noProof/>
        </w:rPr>
        <w:fldChar w:fldCharType="end"/>
      </w:r>
    </w:p>
    <w:p w14:paraId="588505F2" w14:textId="56E3DFA8" w:rsidR="001045FC" w:rsidRDefault="001045FC">
      <w:pPr>
        <w:pStyle w:val="TOC3"/>
        <w:rPr>
          <w:rFonts w:asciiTheme="minorHAnsi" w:hAnsiTheme="minorHAnsi" w:cstheme="minorBidi"/>
          <w:noProof/>
          <w:kern w:val="2"/>
          <w:sz w:val="24"/>
          <w:szCs w:val="24"/>
          <w:lang w:eastAsia="en-GB"/>
          <w14:ligatures w14:val="standardContextual"/>
        </w:rPr>
      </w:pPr>
      <w:r>
        <w:rPr>
          <w:noProof/>
        </w:rPr>
        <w:t>A.4.2.9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_Toc193393417 \h </w:instrText>
      </w:r>
      <w:r>
        <w:rPr>
          <w:noProof/>
        </w:rPr>
      </w:r>
      <w:r>
        <w:rPr>
          <w:noProof/>
        </w:rPr>
        <w:fldChar w:fldCharType="separate"/>
      </w:r>
      <w:r>
        <w:rPr>
          <w:noProof/>
        </w:rPr>
        <w:t>141</w:t>
      </w:r>
      <w:r>
        <w:rPr>
          <w:noProof/>
        </w:rPr>
        <w:fldChar w:fldCharType="end"/>
      </w:r>
    </w:p>
    <w:p w14:paraId="0241E89D" w14:textId="098F12E0" w:rsidR="001045FC" w:rsidRDefault="001045FC">
      <w:pPr>
        <w:pStyle w:val="TOC3"/>
        <w:rPr>
          <w:rFonts w:asciiTheme="minorHAnsi" w:hAnsiTheme="minorHAnsi" w:cstheme="minorBidi"/>
          <w:noProof/>
          <w:kern w:val="2"/>
          <w:sz w:val="24"/>
          <w:szCs w:val="24"/>
          <w:lang w:eastAsia="en-GB"/>
          <w14:ligatures w14:val="standardContextual"/>
        </w:rPr>
      </w:pPr>
      <w:r>
        <w:rPr>
          <w:noProof/>
        </w:rPr>
        <w:t>A.4.2.10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_Toc193393418 \h </w:instrText>
      </w:r>
      <w:r>
        <w:rPr>
          <w:noProof/>
        </w:rPr>
      </w:r>
      <w:r>
        <w:rPr>
          <w:noProof/>
        </w:rPr>
        <w:fldChar w:fldCharType="separate"/>
      </w:r>
      <w:r>
        <w:rPr>
          <w:noProof/>
        </w:rPr>
        <w:t>141</w:t>
      </w:r>
      <w:r>
        <w:rPr>
          <w:noProof/>
        </w:rPr>
        <w:fldChar w:fldCharType="end"/>
      </w:r>
    </w:p>
    <w:p w14:paraId="35857E64" w14:textId="75E3E368" w:rsidR="001045FC" w:rsidRDefault="001045FC">
      <w:pPr>
        <w:pStyle w:val="TOC3"/>
        <w:rPr>
          <w:rFonts w:asciiTheme="minorHAnsi" w:hAnsiTheme="minorHAnsi" w:cstheme="minorBidi"/>
          <w:noProof/>
          <w:kern w:val="2"/>
          <w:sz w:val="24"/>
          <w:szCs w:val="24"/>
          <w:lang w:eastAsia="en-GB"/>
          <w14:ligatures w14:val="standardContextual"/>
        </w:rPr>
      </w:pPr>
      <w:r>
        <w:rPr>
          <w:noProof/>
        </w:rPr>
        <w:t>A.4.2.11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_Toc193393419 \h </w:instrText>
      </w:r>
      <w:r>
        <w:rPr>
          <w:noProof/>
        </w:rPr>
      </w:r>
      <w:r>
        <w:rPr>
          <w:noProof/>
        </w:rPr>
        <w:fldChar w:fldCharType="separate"/>
      </w:r>
      <w:r>
        <w:rPr>
          <w:noProof/>
        </w:rPr>
        <w:t>141</w:t>
      </w:r>
      <w:r>
        <w:rPr>
          <w:noProof/>
        </w:rPr>
        <w:fldChar w:fldCharType="end"/>
      </w:r>
    </w:p>
    <w:p w14:paraId="5D4E9460" w14:textId="45FB5E8E" w:rsidR="001045FC" w:rsidRDefault="001045FC">
      <w:pPr>
        <w:pStyle w:val="TOC2"/>
        <w:rPr>
          <w:rFonts w:asciiTheme="minorHAnsi" w:hAnsiTheme="minorHAnsi" w:cstheme="minorBidi"/>
          <w:noProof/>
          <w:kern w:val="2"/>
          <w:sz w:val="24"/>
          <w:szCs w:val="24"/>
          <w:lang w:eastAsia="en-GB"/>
          <w14:ligatures w14:val="standardContextual"/>
        </w:rPr>
      </w:pPr>
      <w:r w:rsidRPr="005375E9">
        <w:rPr>
          <w:noProof/>
          <w:lang w:val="sv-SE" w:eastAsia="zh-CN"/>
        </w:rPr>
        <w:t>A.4.3</w:t>
      </w:r>
      <w:r>
        <w:rPr>
          <w:rFonts w:asciiTheme="minorHAnsi" w:hAnsiTheme="minorHAnsi" w:cstheme="minorBidi"/>
          <w:noProof/>
          <w:kern w:val="2"/>
          <w:sz w:val="24"/>
          <w:szCs w:val="24"/>
          <w:lang w:eastAsia="en-GB"/>
          <w14:ligatures w14:val="standardContextual"/>
        </w:rPr>
        <w:tab/>
      </w:r>
      <w:r w:rsidRPr="005375E9">
        <w:rPr>
          <w:noProof/>
          <w:lang w:val="sv-SE" w:eastAsia="zh-CN"/>
        </w:rPr>
        <w:t>Sdd_DataStorage API</w:t>
      </w:r>
      <w:r>
        <w:rPr>
          <w:noProof/>
        </w:rPr>
        <w:tab/>
      </w:r>
      <w:r>
        <w:rPr>
          <w:noProof/>
        </w:rPr>
        <w:fldChar w:fldCharType="begin" w:fldLock="1"/>
      </w:r>
      <w:r>
        <w:rPr>
          <w:noProof/>
        </w:rPr>
        <w:instrText xml:space="preserve"> PAGEREF _Toc193393420 \h </w:instrText>
      </w:r>
      <w:r>
        <w:rPr>
          <w:noProof/>
        </w:rPr>
      </w:r>
      <w:r>
        <w:rPr>
          <w:noProof/>
        </w:rPr>
        <w:fldChar w:fldCharType="separate"/>
      </w:r>
      <w:r>
        <w:rPr>
          <w:noProof/>
        </w:rPr>
        <w:t>141</w:t>
      </w:r>
      <w:r>
        <w:rPr>
          <w:noProof/>
        </w:rPr>
        <w:fldChar w:fldCharType="end"/>
      </w:r>
    </w:p>
    <w:p w14:paraId="2A9F13BF" w14:textId="63D4708D" w:rsidR="001045FC" w:rsidRDefault="001045FC">
      <w:pPr>
        <w:pStyle w:val="TOC3"/>
        <w:rPr>
          <w:rFonts w:asciiTheme="minorHAnsi" w:hAnsiTheme="minorHAnsi" w:cstheme="minorBidi"/>
          <w:noProof/>
          <w:kern w:val="2"/>
          <w:sz w:val="24"/>
          <w:szCs w:val="24"/>
          <w:lang w:eastAsia="en-GB"/>
          <w14:ligatures w14:val="standardContextual"/>
        </w:rPr>
      </w:pPr>
      <w:r w:rsidRPr="005375E9">
        <w:rPr>
          <w:noProof/>
          <w:lang w:val="sv-SE" w:eastAsia="zh-CN"/>
        </w:rPr>
        <w:t>A.4.3.1</w:t>
      </w:r>
      <w:r>
        <w:rPr>
          <w:rFonts w:asciiTheme="minorHAnsi" w:hAnsiTheme="minorHAnsi" w:cstheme="minorBidi"/>
          <w:noProof/>
          <w:kern w:val="2"/>
          <w:sz w:val="24"/>
          <w:szCs w:val="24"/>
          <w:lang w:eastAsia="en-GB"/>
          <w14:ligatures w14:val="standardContextual"/>
        </w:rPr>
        <w:tab/>
      </w:r>
      <w:r w:rsidRPr="005375E9">
        <w:rPr>
          <w:noProof/>
          <w:lang w:val="sv-SE" w:eastAsia="zh-CN"/>
        </w:rPr>
        <w:t>API URI</w:t>
      </w:r>
      <w:r>
        <w:rPr>
          <w:noProof/>
        </w:rPr>
        <w:tab/>
      </w:r>
      <w:r>
        <w:rPr>
          <w:noProof/>
        </w:rPr>
        <w:fldChar w:fldCharType="begin" w:fldLock="1"/>
      </w:r>
      <w:r>
        <w:rPr>
          <w:noProof/>
        </w:rPr>
        <w:instrText xml:space="preserve"> PAGEREF _Toc193393421 \h </w:instrText>
      </w:r>
      <w:r>
        <w:rPr>
          <w:noProof/>
        </w:rPr>
      </w:r>
      <w:r>
        <w:rPr>
          <w:noProof/>
        </w:rPr>
        <w:fldChar w:fldCharType="separate"/>
      </w:r>
      <w:r>
        <w:rPr>
          <w:noProof/>
        </w:rPr>
        <w:t>141</w:t>
      </w:r>
      <w:r>
        <w:rPr>
          <w:noProof/>
        </w:rPr>
        <w:fldChar w:fldCharType="end"/>
      </w:r>
    </w:p>
    <w:p w14:paraId="33C55D4E" w14:textId="1F153DDD"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_Toc193393422 \h </w:instrText>
      </w:r>
      <w:r>
        <w:rPr>
          <w:noProof/>
        </w:rPr>
      </w:r>
      <w:r>
        <w:rPr>
          <w:noProof/>
        </w:rPr>
        <w:fldChar w:fldCharType="separate"/>
      </w:r>
      <w:r>
        <w:rPr>
          <w:noProof/>
        </w:rPr>
        <w:t>142</w:t>
      </w:r>
      <w:r>
        <w:rPr>
          <w:noProof/>
        </w:rPr>
        <w:fldChar w:fldCharType="end"/>
      </w:r>
    </w:p>
    <w:p w14:paraId="359947C9" w14:textId="35C0210F"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_Toc193393423 \h </w:instrText>
      </w:r>
      <w:r>
        <w:rPr>
          <w:noProof/>
        </w:rPr>
      </w:r>
      <w:r>
        <w:rPr>
          <w:noProof/>
        </w:rPr>
        <w:fldChar w:fldCharType="separate"/>
      </w:r>
      <w:r>
        <w:rPr>
          <w:noProof/>
        </w:rPr>
        <w:t>142</w:t>
      </w:r>
      <w:r>
        <w:rPr>
          <w:noProof/>
        </w:rPr>
        <w:fldChar w:fldCharType="end"/>
      </w:r>
    </w:p>
    <w:p w14:paraId="5463CAAD" w14:textId="05C5143E"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_Toc193393424 \h </w:instrText>
      </w:r>
      <w:r>
        <w:rPr>
          <w:noProof/>
        </w:rPr>
      </w:r>
      <w:r>
        <w:rPr>
          <w:noProof/>
        </w:rPr>
        <w:fldChar w:fldCharType="separate"/>
      </w:r>
      <w:r>
        <w:rPr>
          <w:noProof/>
        </w:rPr>
        <w:t>142</w:t>
      </w:r>
      <w:r>
        <w:rPr>
          <w:noProof/>
        </w:rPr>
        <w:fldChar w:fldCharType="end"/>
      </w:r>
    </w:p>
    <w:p w14:paraId="136334D4" w14:textId="59A30426"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_Toc193393425 \h </w:instrText>
      </w:r>
      <w:r>
        <w:rPr>
          <w:noProof/>
        </w:rPr>
      </w:r>
      <w:r>
        <w:rPr>
          <w:noProof/>
        </w:rPr>
        <w:fldChar w:fldCharType="separate"/>
      </w:r>
      <w:r>
        <w:rPr>
          <w:noProof/>
        </w:rPr>
        <w:t>142</w:t>
      </w:r>
      <w:r>
        <w:rPr>
          <w:noProof/>
        </w:rPr>
        <w:fldChar w:fldCharType="end"/>
      </w:r>
    </w:p>
    <w:p w14:paraId="5FEE64A8" w14:textId="20A1C3CA"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_Toc193393426 \h </w:instrText>
      </w:r>
      <w:r>
        <w:rPr>
          <w:noProof/>
        </w:rPr>
      </w:r>
      <w:r>
        <w:rPr>
          <w:noProof/>
        </w:rPr>
        <w:fldChar w:fldCharType="separate"/>
      </w:r>
      <w:r>
        <w:rPr>
          <w:noProof/>
        </w:rPr>
        <w:t>143</w:t>
      </w:r>
      <w:r>
        <w:rPr>
          <w:noProof/>
        </w:rPr>
        <w:fldChar w:fldCharType="end"/>
      </w:r>
    </w:p>
    <w:p w14:paraId="57987159" w14:textId="7AF4728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_Toc193393427 \h </w:instrText>
      </w:r>
      <w:r>
        <w:rPr>
          <w:noProof/>
        </w:rPr>
      </w:r>
      <w:r>
        <w:rPr>
          <w:noProof/>
        </w:rPr>
        <w:fldChar w:fldCharType="separate"/>
      </w:r>
      <w:r>
        <w:rPr>
          <w:noProof/>
        </w:rPr>
        <w:t>143</w:t>
      </w:r>
      <w:r>
        <w:rPr>
          <w:noProof/>
        </w:rPr>
        <w:fldChar w:fldCharType="end"/>
      </w:r>
    </w:p>
    <w:p w14:paraId="0E4147E4" w14:textId="68270D5E"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_Toc193393428 \h </w:instrText>
      </w:r>
      <w:r>
        <w:rPr>
          <w:noProof/>
        </w:rPr>
      </w:r>
      <w:r>
        <w:rPr>
          <w:noProof/>
        </w:rPr>
        <w:fldChar w:fldCharType="separate"/>
      </w:r>
      <w:r>
        <w:rPr>
          <w:noProof/>
        </w:rPr>
        <w:t>143</w:t>
      </w:r>
      <w:r>
        <w:rPr>
          <w:noProof/>
        </w:rPr>
        <w:fldChar w:fldCharType="end"/>
      </w:r>
    </w:p>
    <w:p w14:paraId="796FA029" w14:textId="64CDBC4F"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_Toc193393429 \h </w:instrText>
      </w:r>
      <w:r>
        <w:rPr>
          <w:noProof/>
        </w:rPr>
      </w:r>
      <w:r>
        <w:rPr>
          <w:noProof/>
        </w:rPr>
        <w:fldChar w:fldCharType="separate"/>
      </w:r>
      <w:r>
        <w:rPr>
          <w:noProof/>
        </w:rPr>
        <w:t>143</w:t>
      </w:r>
      <w:r>
        <w:rPr>
          <w:noProof/>
        </w:rPr>
        <w:fldChar w:fldCharType="end"/>
      </w:r>
    </w:p>
    <w:p w14:paraId="4A6036C9" w14:textId="36EFA117"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_Toc193393430 \h </w:instrText>
      </w:r>
      <w:r>
        <w:rPr>
          <w:noProof/>
        </w:rPr>
      </w:r>
      <w:r>
        <w:rPr>
          <w:noProof/>
        </w:rPr>
        <w:fldChar w:fldCharType="separate"/>
      </w:r>
      <w:r>
        <w:rPr>
          <w:noProof/>
        </w:rPr>
        <w:t>144</w:t>
      </w:r>
      <w:r>
        <w:rPr>
          <w:noProof/>
        </w:rPr>
        <w:fldChar w:fldCharType="end"/>
      </w:r>
    </w:p>
    <w:p w14:paraId="68229A74" w14:textId="2DD71B61"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_Toc193393431 \h </w:instrText>
      </w:r>
      <w:r>
        <w:rPr>
          <w:noProof/>
        </w:rPr>
      </w:r>
      <w:r>
        <w:rPr>
          <w:noProof/>
        </w:rPr>
        <w:fldChar w:fldCharType="separate"/>
      </w:r>
      <w:r>
        <w:rPr>
          <w:noProof/>
        </w:rPr>
        <w:t>144</w:t>
      </w:r>
      <w:r>
        <w:rPr>
          <w:noProof/>
        </w:rPr>
        <w:fldChar w:fldCharType="end"/>
      </w:r>
    </w:p>
    <w:p w14:paraId="128C4164" w14:textId="67DCAAC5" w:rsidR="001045FC" w:rsidRDefault="001045FC">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fldLock="1"/>
      </w:r>
      <w:r>
        <w:rPr>
          <w:noProof/>
        </w:rPr>
        <w:instrText xml:space="preserve"> PAGEREF _Toc193393432 \h </w:instrText>
      </w:r>
      <w:r>
        <w:rPr>
          <w:noProof/>
        </w:rPr>
      </w:r>
      <w:r>
        <w:rPr>
          <w:noProof/>
        </w:rPr>
        <w:fldChar w:fldCharType="separate"/>
      </w:r>
      <w:r>
        <w:rPr>
          <w:noProof/>
        </w:rPr>
        <w:t>144</w:t>
      </w:r>
      <w:r>
        <w:rPr>
          <w:noProof/>
        </w:rPr>
        <w:fldChar w:fldCharType="end"/>
      </w:r>
    </w:p>
    <w:p w14:paraId="29B5465D" w14:textId="3878C74B" w:rsidR="001045FC" w:rsidRDefault="001045FC">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_Toc193393433 \h </w:instrText>
      </w:r>
      <w:r>
        <w:rPr>
          <w:noProof/>
        </w:rPr>
      </w:r>
      <w:r>
        <w:rPr>
          <w:noProof/>
        </w:rPr>
        <w:fldChar w:fldCharType="separate"/>
      </w:r>
      <w:r>
        <w:rPr>
          <w:noProof/>
        </w:rPr>
        <w:t>145</w:t>
      </w:r>
      <w:r>
        <w:rPr>
          <w:noProof/>
        </w:rPr>
        <w:fldChar w:fldCharType="end"/>
      </w:r>
    </w:p>
    <w:p w14:paraId="2A5917A2" w14:textId="36036FDB"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_Toc193393434 \h </w:instrText>
      </w:r>
      <w:r>
        <w:rPr>
          <w:noProof/>
        </w:rPr>
      </w:r>
      <w:r>
        <w:rPr>
          <w:noProof/>
        </w:rPr>
        <w:fldChar w:fldCharType="separate"/>
      </w:r>
      <w:r>
        <w:rPr>
          <w:noProof/>
        </w:rPr>
        <w:t>145</w:t>
      </w:r>
      <w:r>
        <w:rPr>
          <w:noProof/>
        </w:rPr>
        <w:fldChar w:fldCharType="end"/>
      </w:r>
    </w:p>
    <w:p w14:paraId="36EC5E05" w14:textId="1A0454BB"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_Toc193393435 \h </w:instrText>
      </w:r>
      <w:r>
        <w:rPr>
          <w:noProof/>
        </w:rPr>
      </w:r>
      <w:r>
        <w:rPr>
          <w:noProof/>
        </w:rPr>
        <w:fldChar w:fldCharType="separate"/>
      </w:r>
      <w:r>
        <w:rPr>
          <w:noProof/>
        </w:rPr>
        <w:t>147</w:t>
      </w:r>
      <w:r>
        <w:rPr>
          <w:noProof/>
        </w:rPr>
        <w:fldChar w:fldCharType="end"/>
      </w:r>
    </w:p>
    <w:p w14:paraId="24DFBA30" w14:textId="33670A6B"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_Toc193393436 \h </w:instrText>
      </w:r>
      <w:r>
        <w:rPr>
          <w:noProof/>
        </w:rPr>
      </w:r>
      <w:r>
        <w:rPr>
          <w:noProof/>
        </w:rPr>
        <w:fldChar w:fldCharType="separate"/>
      </w:r>
      <w:r>
        <w:rPr>
          <w:noProof/>
        </w:rPr>
        <w:t>147</w:t>
      </w:r>
      <w:r>
        <w:rPr>
          <w:noProof/>
        </w:rPr>
        <w:fldChar w:fldCharType="end"/>
      </w:r>
    </w:p>
    <w:p w14:paraId="35F68B25" w14:textId="5D873632"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_Toc193393437 \h </w:instrText>
      </w:r>
      <w:r>
        <w:rPr>
          <w:noProof/>
        </w:rPr>
      </w:r>
      <w:r>
        <w:rPr>
          <w:noProof/>
        </w:rPr>
        <w:fldChar w:fldCharType="separate"/>
      </w:r>
      <w:r>
        <w:rPr>
          <w:noProof/>
        </w:rPr>
        <w:t>147</w:t>
      </w:r>
      <w:r>
        <w:rPr>
          <w:noProof/>
        </w:rPr>
        <w:fldChar w:fldCharType="end"/>
      </w:r>
    </w:p>
    <w:p w14:paraId="4E44DDC3" w14:textId="56DACDB9"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_Toc193393438 \h </w:instrText>
      </w:r>
      <w:r>
        <w:rPr>
          <w:noProof/>
        </w:rPr>
      </w:r>
      <w:r>
        <w:rPr>
          <w:noProof/>
        </w:rPr>
        <w:fldChar w:fldCharType="separate"/>
      </w:r>
      <w:r>
        <w:rPr>
          <w:noProof/>
        </w:rPr>
        <w:t>147</w:t>
      </w:r>
      <w:r>
        <w:rPr>
          <w:noProof/>
        </w:rPr>
        <w:fldChar w:fldCharType="end"/>
      </w:r>
    </w:p>
    <w:p w14:paraId="42FC5B14" w14:textId="45869293"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_Toc193393439 \h </w:instrText>
      </w:r>
      <w:r>
        <w:rPr>
          <w:noProof/>
        </w:rPr>
      </w:r>
      <w:r>
        <w:rPr>
          <w:noProof/>
        </w:rPr>
        <w:fldChar w:fldCharType="separate"/>
      </w:r>
      <w:r>
        <w:rPr>
          <w:noProof/>
        </w:rPr>
        <w:t>147</w:t>
      </w:r>
      <w:r>
        <w:rPr>
          <w:noProof/>
        </w:rPr>
        <w:fldChar w:fldCharType="end"/>
      </w:r>
    </w:p>
    <w:p w14:paraId="663EF4EA" w14:textId="20CF16D7"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_Toc193393440 \h </w:instrText>
      </w:r>
      <w:r>
        <w:rPr>
          <w:noProof/>
        </w:rPr>
      </w:r>
      <w:r>
        <w:rPr>
          <w:noProof/>
        </w:rPr>
        <w:fldChar w:fldCharType="separate"/>
      </w:r>
      <w:r>
        <w:rPr>
          <w:noProof/>
        </w:rPr>
        <w:t>148</w:t>
      </w:r>
      <w:r>
        <w:rPr>
          <w:noProof/>
        </w:rPr>
        <w:fldChar w:fldCharType="end"/>
      </w:r>
    </w:p>
    <w:p w14:paraId="1846AF5E" w14:textId="0BFFA086"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_Toc193393441 \h </w:instrText>
      </w:r>
      <w:r>
        <w:rPr>
          <w:noProof/>
        </w:rPr>
      </w:r>
      <w:r>
        <w:rPr>
          <w:noProof/>
        </w:rPr>
        <w:fldChar w:fldCharType="separate"/>
      </w:r>
      <w:r>
        <w:rPr>
          <w:noProof/>
        </w:rPr>
        <w:t>148</w:t>
      </w:r>
      <w:r>
        <w:rPr>
          <w:noProof/>
        </w:rPr>
        <w:fldChar w:fldCharType="end"/>
      </w:r>
    </w:p>
    <w:p w14:paraId="6AC27460" w14:textId="0C32D1D4"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_Toc193393442 \h </w:instrText>
      </w:r>
      <w:r>
        <w:rPr>
          <w:noProof/>
        </w:rPr>
      </w:r>
      <w:r>
        <w:rPr>
          <w:noProof/>
        </w:rPr>
        <w:fldChar w:fldCharType="separate"/>
      </w:r>
      <w:r>
        <w:rPr>
          <w:noProof/>
        </w:rPr>
        <w:t>148</w:t>
      </w:r>
      <w:r>
        <w:rPr>
          <w:noProof/>
        </w:rPr>
        <w:fldChar w:fldCharType="end"/>
      </w:r>
    </w:p>
    <w:p w14:paraId="40F76ECD" w14:textId="3B49397E"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5375E9">
        <w:rPr>
          <w:noProof/>
          <w:lang w:val="en-US"/>
        </w:rPr>
        <w:t>StatusInformationReq</w:t>
      </w:r>
      <w:r>
        <w:rPr>
          <w:noProof/>
        </w:rPr>
        <w:tab/>
      </w:r>
      <w:r>
        <w:rPr>
          <w:noProof/>
        </w:rPr>
        <w:fldChar w:fldCharType="begin" w:fldLock="1"/>
      </w:r>
      <w:r>
        <w:rPr>
          <w:noProof/>
        </w:rPr>
        <w:instrText xml:space="preserve"> PAGEREF _Toc193393443 \h </w:instrText>
      </w:r>
      <w:r>
        <w:rPr>
          <w:noProof/>
        </w:rPr>
      </w:r>
      <w:r>
        <w:rPr>
          <w:noProof/>
        </w:rPr>
        <w:fldChar w:fldCharType="separate"/>
      </w:r>
      <w:r>
        <w:rPr>
          <w:noProof/>
        </w:rPr>
        <w:t>148</w:t>
      </w:r>
      <w:r>
        <w:rPr>
          <w:noProof/>
        </w:rPr>
        <w:fldChar w:fldCharType="end"/>
      </w:r>
    </w:p>
    <w:p w14:paraId="6F6285D6" w14:textId="06399589" w:rsidR="001045FC" w:rsidRDefault="001045FC">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5375E9">
        <w:rPr>
          <w:noProof/>
          <w:lang w:val="en-US"/>
        </w:rPr>
        <w:t>StatusInformationRes</w:t>
      </w:r>
      <w:r>
        <w:rPr>
          <w:noProof/>
        </w:rPr>
        <w:tab/>
      </w:r>
      <w:r>
        <w:rPr>
          <w:noProof/>
        </w:rPr>
        <w:fldChar w:fldCharType="begin" w:fldLock="1"/>
      </w:r>
      <w:r>
        <w:rPr>
          <w:noProof/>
        </w:rPr>
        <w:instrText xml:space="preserve"> PAGEREF _Toc193393444 \h </w:instrText>
      </w:r>
      <w:r>
        <w:rPr>
          <w:noProof/>
        </w:rPr>
      </w:r>
      <w:r>
        <w:rPr>
          <w:noProof/>
        </w:rPr>
        <w:fldChar w:fldCharType="separate"/>
      </w:r>
      <w:r>
        <w:rPr>
          <w:noProof/>
        </w:rPr>
        <w:t>149</w:t>
      </w:r>
      <w:r>
        <w:rPr>
          <w:noProof/>
        </w:rPr>
        <w:fldChar w:fldCharType="end"/>
      </w:r>
    </w:p>
    <w:p w14:paraId="31B55B01" w14:textId="6F2EAAAC" w:rsidR="001045FC" w:rsidRDefault="001045FC">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_Toc193393445 \h </w:instrText>
      </w:r>
      <w:r>
        <w:rPr>
          <w:noProof/>
        </w:rPr>
      </w:r>
      <w:r>
        <w:rPr>
          <w:noProof/>
        </w:rPr>
        <w:fldChar w:fldCharType="separate"/>
      </w:r>
      <w:r>
        <w:rPr>
          <w:noProof/>
        </w:rPr>
        <w:t>149</w:t>
      </w:r>
      <w:r>
        <w:rPr>
          <w:noProof/>
        </w:rPr>
        <w:fldChar w:fldCharType="end"/>
      </w:r>
    </w:p>
    <w:p w14:paraId="1570FD5F" w14:textId="4432B860" w:rsidR="001045FC" w:rsidRDefault="001045FC">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_Toc193393446 \h </w:instrText>
      </w:r>
      <w:r>
        <w:rPr>
          <w:noProof/>
        </w:rPr>
      </w:r>
      <w:r>
        <w:rPr>
          <w:noProof/>
        </w:rPr>
        <w:fldChar w:fldCharType="separate"/>
      </w:r>
      <w:r>
        <w:rPr>
          <w:noProof/>
        </w:rPr>
        <w:t>149</w:t>
      </w:r>
      <w:r>
        <w:rPr>
          <w:noProof/>
        </w:rPr>
        <w:fldChar w:fldCharType="end"/>
      </w:r>
    </w:p>
    <w:p w14:paraId="2AB4EE58" w14:textId="3ABA4538" w:rsidR="001045FC" w:rsidRDefault="001045FC">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_Toc193393447 \h </w:instrText>
      </w:r>
      <w:r>
        <w:rPr>
          <w:noProof/>
        </w:rPr>
      </w:r>
      <w:r>
        <w:rPr>
          <w:noProof/>
        </w:rPr>
        <w:fldChar w:fldCharType="separate"/>
      </w:r>
      <w:r>
        <w:rPr>
          <w:noProof/>
        </w:rPr>
        <w:t>149</w:t>
      </w:r>
      <w:r>
        <w:rPr>
          <w:noProof/>
        </w:rPr>
        <w:fldChar w:fldCharType="end"/>
      </w:r>
    </w:p>
    <w:p w14:paraId="7A286EB9" w14:textId="1AEF6718" w:rsidR="001045FC" w:rsidRDefault="001045FC">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_Toc193393448 \h </w:instrText>
      </w:r>
      <w:r>
        <w:rPr>
          <w:noProof/>
        </w:rPr>
      </w:r>
      <w:r>
        <w:rPr>
          <w:noProof/>
        </w:rPr>
        <w:fldChar w:fldCharType="separate"/>
      </w:r>
      <w:r>
        <w:rPr>
          <w:noProof/>
        </w:rPr>
        <w:t>149</w:t>
      </w:r>
      <w:r>
        <w:rPr>
          <w:noProof/>
        </w:rPr>
        <w:fldChar w:fldCharType="end"/>
      </w:r>
    </w:p>
    <w:p w14:paraId="7C2C975B" w14:textId="783A18BC" w:rsidR="001045FC" w:rsidRDefault="001045FC">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_Toc193393449 \h </w:instrText>
      </w:r>
      <w:r>
        <w:rPr>
          <w:noProof/>
        </w:rPr>
      </w:r>
      <w:r>
        <w:rPr>
          <w:noProof/>
        </w:rPr>
        <w:fldChar w:fldCharType="separate"/>
      </w:r>
      <w:r>
        <w:rPr>
          <w:noProof/>
        </w:rPr>
        <w:t>149</w:t>
      </w:r>
      <w:r>
        <w:rPr>
          <w:noProof/>
        </w:rPr>
        <w:fldChar w:fldCharType="end"/>
      </w:r>
    </w:p>
    <w:p w14:paraId="55B76A7B" w14:textId="3C8B697A" w:rsidR="001045FC" w:rsidRDefault="001045FC">
      <w:pPr>
        <w:pStyle w:val="TOC3"/>
        <w:rPr>
          <w:rFonts w:asciiTheme="minorHAnsi" w:hAnsiTheme="minorHAnsi" w:cstheme="minorBidi"/>
          <w:noProof/>
          <w:kern w:val="2"/>
          <w:sz w:val="24"/>
          <w:szCs w:val="24"/>
          <w:lang w:eastAsia="en-GB"/>
          <w14:ligatures w14:val="standardContextual"/>
        </w:rPr>
      </w:pPr>
      <w:r w:rsidRPr="005375E9">
        <w:rPr>
          <w:noProof/>
          <w:lang w:val="sv-SE"/>
        </w:rPr>
        <w:t>A.4.3.6</w:t>
      </w:r>
      <w:r>
        <w:rPr>
          <w:rFonts w:asciiTheme="minorHAnsi" w:hAnsiTheme="minorHAnsi" w:cstheme="minorBidi"/>
          <w:noProof/>
          <w:kern w:val="2"/>
          <w:sz w:val="24"/>
          <w:szCs w:val="24"/>
          <w:lang w:eastAsia="en-GB"/>
          <w14:ligatures w14:val="standardContextual"/>
        </w:rPr>
        <w:tab/>
      </w:r>
      <w:r w:rsidRPr="005375E9">
        <w:rPr>
          <w:noProof/>
          <w:lang w:val="sv-SE"/>
        </w:rPr>
        <w:t>Media Types</w:t>
      </w:r>
      <w:r>
        <w:rPr>
          <w:noProof/>
        </w:rPr>
        <w:tab/>
      </w:r>
      <w:r>
        <w:rPr>
          <w:noProof/>
        </w:rPr>
        <w:fldChar w:fldCharType="begin" w:fldLock="1"/>
      </w:r>
      <w:r>
        <w:rPr>
          <w:noProof/>
        </w:rPr>
        <w:instrText xml:space="preserve"> PAGEREF _Toc193393450 \h </w:instrText>
      </w:r>
      <w:r>
        <w:rPr>
          <w:noProof/>
        </w:rPr>
      </w:r>
      <w:r>
        <w:rPr>
          <w:noProof/>
        </w:rPr>
        <w:fldChar w:fldCharType="separate"/>
      </w:r>
      <w:r>
        <w:rPr>
          <w:noProof/>
        </w:rPr>
        <w:t>150</w:t>
      </w:r>
      <w:r>
        <w:rPr>
          <w:noProof/>
        </w:rPr>
        <w:fldChar w:fldCharType="end"/>
      </w:r>
    </w:p>
    <w:p w14:paraId="787CC43A" w14:textId="329419D7" w:rsidR="001045FC" w:rsidRDefault="001045FC">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_Toc193393451 \h </w:instrText>
      </w:r>
      <w:r>
        <w:rPr>
          <w:noProof/>
        </w:rPr>
      </w:r>
      <w:r>
        <w:rPr>
          <w:noProof/>
        </w:rPr>
        <w:fldChar w:fldCharType="separate"/>
      </w:r>
      <w:r>
        <w:rPr>
          <w:noProof/>
        </w:rPr>
        <w:t>150</w:t>
      </w:r>
      <w:r>
        <w:rPr>
          <w:noProof/>
        </w:rPr>
        <w:fldChar w:fldCharType="end"/>
      </w:r>
    </w:p>
    <w:p w14:paraId="6580D337" w14:textId="772A49CF" w:rsidR="001045FC" w:rsidRDefault="001045FC">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_Toc193393452 \h </w:instrText>
      </w:r>
      <w:r>
        <w:rPr>
          <w:noProof/>
        </w:rPr>
      </w:r>
      <w:r>
        <w:rPr>
          <w:noProof/>
        </w:rPr>
        <w:fldChar w:fldCharType="separate"/>
      </w:r>
      <w:r>
        <w:rPr>
          <w:noProof/>
        </w:rPr>
        <w:t>150</w:t>
      </w:r>
      <w:r>
        <w:rPr>
          <w:noProof/>
        </w:rPr>
        <w:fldChar w:fldCharType="end"/>
      </w:r>
    </w:p>
    <w:p w14:paraId="1A33BF6C" w14:textId="2076DFD4" w:rsidR="001045FC" w:rsidRDefault="001045FC">
      <w:pPr>
        <w:pStyle w:val="TOC3"/>
        <w:rPr>
          <w:rFonts w:asciiTheme="minorHAnsi" w:hAnsiTheme="minorHAnsi" w:cstheme="minorBidi"/>
          <w:noProof/>
          <w:kern w:val="2"/>
          <w:sz w:val="24"/>
          <w:szCs w:val="24"/>
          <w:lang w:eastAsia="en-GB"/>
          <w14:ligatures w14:val="standardContextual"/>
        </w:rPr>
      </w:pPr>
      <w:r>
        <w:rPr>
          <w:noProof/>
        </w:rPr>
        <w:t>A.4.3.9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_Toc193393453 \h </w:instrText>
      </w:r>
      <w:r>
        <w:rPr>
          <w:noProof/>
        </w:rPr>
      </w:r>
      <w:r>
        <w:rPr>
          <w:noProof/>
        </w:rPr>
        <w:fldChar w:fldCharType="separate"/>
      </w:r>
      <w:r>
        <w:rPr>
          <w:noProof/>
        </w:rPr>
        <w:t>150</w:t>
      </w:r>
      <w:r>
        <w:rPr>
          <w:noProof/>
        </w:rPr>
        <w:fldChar w:fldCharType="end"/>
      </w:r>
    </w:p>
    <w:p w14:paraId="4E434EED" w14:textId="51817D26" w:rsidR="001045FC" w:rsidRDefault="001045FC">
      <w:pPr>
        <w:pStyle w:val="TOC3"/>
        <w:rPr>
          <w:rFonts w:asciiTheme="minorHAnsi" w:hAnsiTheme="minorHAnsi" w:cstheme="minorBidi"/>
          <w:noProof/>
          <w:kern w:val="2"/>
          <w:sz w:val="24"/>
          <w:szCs w:val="24"/>
          <w:lang w:eastAsia="en-GB"/>
          <w14:ligatures w14:val="standardContextual"/>
        </w:rPr>
      </w:pPr>
      <w:r>
        <w:rPr>
          <w:noProof/>
        </w:rPr>
        <w:t>A.4.3.10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_Toc193393454 \h </w:instrText>
      </w:r>
      <w:r>
        <w:rPr>
          <w:noProof/>
        </w:rPr>
      </w:r>
      <w:r>
        <w:rPr>
          <w:noProof/>
        </w:rPr>
        <w:fldChar w:fldCharType="separate"/>
      </w:r>
      <w:r>
        <w:rPr>
          <w:noProof/>
        </w:rPr>
        <w:t>150</w:t>
      </w:r>
      <w:r>
        <w:rPr>
          <w:noProof/>
        </w:rPr>
        <w:fldChar w:fldCharType="end"/>
      </w:r>
    </w:p>
    <w:p w14:paraId="0737B8E3" w14:textId="796A1C2D" w:rsidR="001045FC" w:rsidRDefault="001045FC">
      <w:pPr>
        <w:pStyle w:val="TOC3"/>
        <w:rPr>
          <w:rFonts w:asciiTheme="minorHAnsi" w:hAnsiTheme="minorHAnsi" w:cstheme="minorBidi"/>
          <w:noProof/>
          <w:kern w:val="2"/>
          <w:sz w:val="24"/>
          <w:szCs w:val="24"/>
          <w:lang w:eastAsia="en-GB"/>
          <w14:ligatures w14:val="standardContextual"/>
        </w:rPr>
      </w:pPr>
      <w:r>
        <w:rPr>
          <w:noProof/>
        </w:rPr>
        <w:t>A.4.3.11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_Toc193393455 \h </w:instrText>
      </w:r>
      <w:r>
        <w:rPr>
          <w:noProof/>
        </w:rPr>
      </w:r>
      <w:r>
        <w:rPr>
          <w:noProof/>
        </w:rPr>
        <w:fldChar w:fldCharType="separate"/>
      </w:r>
      <w:r>
        <w:rPr>
          <w:noProof/>
        </w:rPr>
        <w:t>151</w:t>
      </w:r>
      <w:r>
        <w:rPr>
          <w:noProof/>
        </w:rPr>
        <w:fldChar w:fldCharType="end"/>
      </w:r>
    </w:p>
    <w:p w14:paraId="7FBC8752" w14:textId="20A0E4CB" w:rsidR="001045FC" w:rsidRDefault="001045FC">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_Toc193393456 \h </w:instrText>
      </w:r>
      <w:r>
        <w:rPr>
          <w:noProof/>
        </w:rPr>
      </w:r>
      <w:r>
        <w:rPr>
          <w:noProof/>
        </w:rPr>
        <w:fldChar w:fldCharType="separate"/>
      </w:r>
      <w:r>
        <w:rPr>
          <w:noProof/>
        </w:rPr>
        <w:t>151</w:t>
      </w:r>
      <w:r>
        <w:rPr>
          <w:noProof/>
        </w:rPr>
        <w:fldChar w:fldCharType="end"/>
      </w:r>
    </w:p>
    <w:p w14:paraId="7EA05117" w14:textId="6AC15D04" w:rsidR="001045FC" w:rsidRDefault="001045FC">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_Toc193393457 \h </w:instrText>
      </w:r>
      <w:r>
        <w:rPr>
          <w:noProof/>
        </w:rPr>
      </w:r>
      <w:r>
        <w:rPr>
          <w:noProof/>
        </w:rPr>
        <w:fldChar w:fldCharType="separate"/>
      </w:r>
      <w:r>
        <w:rPr>
          <w:noProof/>
        </w:rPr>
        <w:t>151</w:t>
      </w:r>
      <w:r>
        <w:rPr>
          <w:noProof/>
        </w:rPr>
        <w:fldChar w:fldCharType="end"/>
      </w:r>
    </w:p>
    <w:p w14:paraId="6753ECBE" w14:textId="20E49E9B" w:rsidR="001045FC" w:rsidRDefault="001045FC">
      <w:pPr>
        <w:pStyle w:val="TOC2"/>
        <w:rPr>
          <w:rFonts w:asciiTheme="minorHAnsi" w:hAnsiTheme="minorHAnsi" w:cstheme="minorBidi"/>
          <w:noProof/>
          <w:kern w:val="2"/>
          <w:sz w:val="24"/>
          <w:szCs w:val="24"/>
          <w:lang w:eastAsia="en-GB"/>
          <w14:ligatures w14:val="standardContextual"/>
        </w:rPr>
      </w:pP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_Toc193393458 \h </w:instrText>
      </w:r>
      <w:r>
        <w:rPr>
          <w:noProof/>
        </w:rPr>
      </w:r>
      <w:r>
        <w:rPr>
          <w:noProof/>
        </w:rPr>
        <w:fldChar w:fldCharType="separate"/>
      </w:r>
      <w:r>
        <w:rPr>
          <w:noProof/>
        </w:rPr>
        <w:t>151</w:t>
      </w:r>
      <w:r>
        <w:rPr>
          <w:noProof/>
        </w:rPr>
        <w:fldChar w:fldCharType="end"/>
      </w:r>
    </w:p>
    <w:p w14:paraId="19AE2BF0" w14:textId="3E5010C9" w:rsidR="001045FC" w:rsidRDefault="001045FC">
      <w:pPr>
        <w:pStyle w:val="TOC3"/>
        <w:rPr>
          <w:rFonts w:asciiTheme="minorHAnsi" w:hAnsiTheme="minorHAnsi" w:cstheme="minorBidi"/>
          <w:noProof/>
          <w:kern w:val="2"/>
          <w:sz w:val="24"/>
          <w:szCs w:val="24"/>
          <w:lang w:eastAsia="en-GB"/>
          <w14:ligatures w14:val="standardContextual"/>
        </w:rPr>
      </w:pPr>
      <w:r>
        <w:rPr>
          <w:noProof/>
        </w:rPr>
        <w:lastRenderedPageBreak/>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_Toc193393459 \h </w:instrText>
      </w:r>
      <w:r>
        <w:rPr>
          <w:noProof/>
        </w:rPr>
      </w:r>
      <w:r>
        <w:rPr>
          <w:noProof/>
        </w:rPr>
        <w:fldChar w:fldCharType="separate"/>
      </w:r>
      <w:r>
        <w:rPr>
          <w:noProof/>
        </w:rPr>
        <w:t>151</w:t>
      </w:r>
      <w:r>
        <w:rPr>
          <w:noProof/>
        </w:rPr>
        <w:fldChar w:fldCharType="end"/>
      </w:r>
    </w:p>
    <w:p w14:paraId="49D853C7" w14:textId="5A223F08" w:rsidR="001045FC" w:rsidRDefault="001045FC">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_Toc193393460 \h </w:instrText>
      </w:r>
      <w:r>
        <w:rPr>
          <w:noProof/>
        </w:rPr>
      </w:r>
      <w:r>
        <w:rPr>
          <w:noProof/>
        </w:rPr>
        <w:fldChar w:fldCharType="separate"/>
      </w:r>
      <w:r>
        <w:rPr>
          <w:noProof/>
        </w:rPr>
        <w:t>151</w:t>
      </w:r>
      <w:r>
        <w:rPr>
          <w:noProof/>
        </w:rPr>
        <w:fldChar w:fldCharType="end"/>
      </w:r>
    </w:p>
    <w:p w14:paraId="0B12DEF9" w14:textId="0D2F8712" w:rsidR="001045FC" w:rsidRDefault="001045FC">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fldLock="1"/>
      </w:r>
      <w:r>
        <w:rPr>
          <w:noProof/>
        </w:rPr>
        <w:instrText xml:space="preserve"> PAGEREF _Toc193393461 \h </w:instrText>
      </w:r>
      <w:r>
        <w:rPr>
          <w:noProof/>
        </w:rPr>
      </w:r>
      <w:r>
        <w:rPr>
          <w:noProof/>
        </w:rPr>
        <w:fldChar w:fldCharType="separate"/>
      </w:r>
      <w:r>
        <w:rPr>
          <w:noProof/>
        </w:rPr>
        <w:t>152</w:t>
      </w:r>
      <w:r>
        <w:rPr>
          <w:noProof/>
        </w:rPr>
        <w:fldChar w:fldCharType="end"/>
      </w:r>
    </w:p>
    <w:p w14:paraId="6E00BC96" w14:textId="313855C6" w:rsidR="001045FC" w:rsidRDefault="001045FC">
      <w:pPr>
        <w:pStyle w:val="TOC8"/>
        <w:rPr>
          <w:rFonts w:asciiTheme="minorHAnsi" w:hAnsiTheme="minorHAnsi" w:cstheme="minorBidi"/>
          <w:b w:val="0"/>
          <w:noProof/>
          <w:kern w:val="2"/>
          <w:sz w:val="24"/>
          <w:szCs w:val="24"/>
          <w:lang w:eastAsia="en-GB"/>
          <w14:ligatures w14:val="standardContextual"/>
        </w:rPr>
      </w:pPr>
      <w:r>
        <w:rPr>
          <w:noProof/>
        </w:rPr>
        <w:t>Change controller: &lt;MCC name&gt;/&lt;MCC email address&gt;Annex B (informative):</w:t>
      </w:r>
      <w:r>
        <w:rPr>
          <w:noProof/>
        </w:rPr>
        <w:tab/>
        <w:t>Change history</w:t>
      </w:r>
      <w:r>
        <w:rPr>
          <w:noProof/>
        </w:rPr>
        <w:tab/>
      </w:r>
      <w:r>
        <w:rPr>
          <w:noProof/>
        </w:rPr>
        <w:fldChar w:fldCharType="begin" w:fldLock="1"/>
      </w:r>
      <w:r>
        <w:rPr>
          <w:noProof/>
        </w:rPr>
        <w:instrText xml:space="preserve"> PAGEREF _Toc193393462 \h </w:instrText>
      </w:r>
      <w:r>
        <w:rPr>
          <w:noProof/>
        </w:rPr>
      </w:r>
      <w:r>
        <w:rPr>
          <w:noProof/>
        </w:rPr>
        <w:fldChar w:fldCharType="separate"/>
      </w:r>
      <w:r>
        <w:rPr>
          <w:noProof/>
        </w:rPr>
        <w:t>154</w:t>
      </w:r>
      <w:r>
        <w:rPr>
          <w:noProof/>
        </w:rPr>
        <w:fldChar w:fldCharType="end"/>
      </w:r>
    </w:p>
    <w:p w14:paraId="0B9E3498" w14:textId="2D4FC74C"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4" w:name="foreword"/>
      <w:bookmarkStart w:id="15" w:name="_CRForeword"/>
      <w:bookmarkStart w:id="16" w:name="_Toc168325478"/>
      <w:bookmarkStart w:id="17" w:name="_Toc193393100"/>
      <w:bookmarkEnd w:id="14"/>
      <w:bookmarkEnd w:id="15"/>
      <w:r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193393101"/>
      <w:bookmarkEnd w:id="21"/>
      <w:r w:rsidRPr="004D3578">
        <w:lastRenderedPageBreak/>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193393102"/>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9"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9"/>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012C119C" w:rsidR="000621D7" w:rsidRDefault="000621D7" w:rsidP="000621D7">
      <w:pPr>
        <w:pStyle w:val="EX"/>
      </w:pPr>
      <w:r w:rsidRPr="001D2CEF">
        <w:rPr>
          <w:rFonts w:hint="eastAsia"/>
        </w:rPr>
        <w:t>[</w:t>
      </w:r>
      <w:r>
        <w:t>24</w:t>
      </w:r>
      <w:r w:rsidRPr="001D2CEF">
        <w:t>]</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ACB616" w14:textId="77777777" w:rsidR="00080512" w:rsidRPr="004D3578" w:rsidRDefault="00080512">
      <w:pPr>
        <w:pStyle w:val="Heading1"/>
      </w:pPr>
      <w:bookmarkStart w:id="30" w:name="_CR3"/>
      <w:bookmarkStart w:id="31" w:name="_Toc168325481"/>
      <w:bookmarkStart w:id="32" w:name="_Toc193393103"/>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CR3_1"/>
      <w:bookmarkStart w:id="34" w:name="_Toc168325482"/>
      <w:bookmarkStart w:id="35" w:name="_Toc193393104"/>
      <w:bookmarkEnd w:id="33"/>
      <w:r w:rsidRPr="004D3578">
        <w:t>3.1</w:t>
      </w:r>
      <w:r w:rsidRPr="004D3578">
        <w:tab/>
      </w:r>
      <w:r w:rsidR="002B6339">
        <w:t>Terms</w:t>
      </w:r>
      <w:bookmarkEnd w:id="34"/>
      <w:bookmarkEnd w:id="3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6" w:name="_CR3_2"/>
      <w:bookmarkStart w:id="37" w:name="_Toc168325483"/>
      <w:bookmarkStart w:id="38" w:name="_Toc193393105"/>
      <w:bookmarkEnd w:id="36"/>
      <w:r w:rsidRPr="004D3578">
        <w:t>3.</w:t>
      </w:r>
      <w:r w:rsidR="006C33EA">
        <w:t>2</w:t>
      </w:r>
      <w:r w:rsidRPr="004D3578">
        <w:tab/>
        <w:t>Abbreviations</w:t>
      </w:r>
      <w:bookmarkEnd w:id="37"/>
      <w:bookmarkEnd w:id="3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9" w:name="clause4"/>
      <w:bookmarkStart w:id="40" w:name="startOfAnnexes"/>
      <w:bookmarkStart w:id="41" w:name="_Toc78384776"/>
      <w:bookmarkEnd w:id="39"/>
      <w:bookmarkEnd w:id="4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lastRenderedPageBreak/>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177996" w:rsidRDefault="00862924" w:rsidP="00862924">
      <w:pPr>
        <w:pStyle w:val="EW"/>
      </w:pPr>
      <w:r w:rsidRPr="00177996">
        <w:t>MIME</w:t>
      </w:r>
      <w:r w:rsidRPr="00177996">
        <w:tab/>
        <w:t>Multipurpose Internet Mail Extensions</w:t>
      </w:r>
    </w:p>
    <w:p w14:paraId="0A81297A" w14:textId="77777777" w:rsidR="001167D9" w:rsidRPr="00177996" w:rsidRDefault="001167D9" w:rsidP="001167D9">
      <w:pPr>
        <w:pStyle w:val="EW"/>
      </w:pPr>
      <w:r w:rsidRPr="00177996">
        <w:t>NAS</w:t>
      </w:r>
      <w:r w:rsidRPr="00177996">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t>eXtended Reality</w:t>
      </w:r>
    </w:p>
    <w:p w14:paraId="2082D903" w14:textId="77777777" w:rsidR="00027F89" w:rsidRPr="004D3578" w:rsidRDefault="00027F89" w:rsidP="00027F89">
      <w:pPr>
        <w:pStyle w:val="Heading1"/>
      </w:pPr>
      <w:bookmarkStart w:id="42" w:name="_CR4"/>
      <w:bookmarkStart w:id="43" w:name="_Toc168325484"/>
      <w:bookmarkStart w:id="44" w:name="_Toc193393106"/>
      <w:bookmarkEnd w:id="42"/>
      <w:r w:rsidRPr="004D3578">
        <w:t>4</w:t>
      </w:r>
      <w:r w:rsidRPr="004D3578">
        <w:tab/>
      </w:r>
      <w:r>
        <w:t>General description</w:t>
      </w:r>
      <w:bookmarkEnd w:id="41"/>
      <w:bookmarkEnd w:id="43"/>
      <w:bookmarkEnd w:id="44"/>
    </w:p>
    <w:p w14:paraId="268C1BDC" w14:textId="77777777" w:rsidR="00CD1205" w:rsidRDefault="00CD1205" w:rsidP="00CD1205">
      <w:bookmarkStart w:id="45" w:name="_Toc25305665"/>
      <w:bookmarkStart w:id="46" w:name="_Toc26190241"/>
      <w:bookmarkStart w:id="47" w:name="_Toc26190834"/>
      <w:bookmarkStart w:id="48" w:name="_Toc34062138"/>
      <w:bookmarkStart w:id="49" w:name="_Toc34394579"/>
      <w:bookmarkStart w:id="50" w:name="_Toc45274383"/>
      <w:bookmarkStart w:id="51" w:name="_Toc51932922"/>
      <w:bookmarkStart w:id="52" w:name="_Toc58513649"/>
      <w:bookmarkStart w:id="53" w:name="_Toc59205301"/>
      <w:bookmarkStart w:id="5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5" w:name="_CR5"/>
      <w:bookmarkStart w:id="56" w:name="_Toc168325485"/>
      <w:bookmarkStart w:id="57" w:name="_Toc193393107"/>
      <w:bookmarkEnd w:id="55"/>
      <w:r>
        <w:t>5</w:t>
      </w:r>
      <w:r w:rsidR="001167D9" w:rsidRPr="004D3578">
        <w:tab/>
      </w:r>
      <w:r w:rsidR="001167D9">
        <w:t>Edge applications over 3GPP services</w:t>
      </w:r>
      <w:bookmarkEnd w:id="56"/>
      <w:bookmarkEnd w:id="57"/>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8" w:name="_CR6"/>
      <w:bookmarkStart w:id="59" w:name="_Toc168325486"/>
      <w:bookmarkStart w:id="60" w:name="_Toc193393108"/>
      <w:bookmarkEnd w:id="58"/>
      <w:r>
        <w:t>6</w:t>
      </w:r>
      <w:r w:rsidR="00027F89">
        <w:tab/>
        <w:t>Functional entities</w:t>
      </w:r>
      <w:bookmarkEnd w:id="45"/>
      <w:bookmarkEnd w:id="46"/>
      <w:bookmarkEnd w:id="47"/>
      <w:bookmarkEnd w:id="48"/>
      <w:bookmarkEnd w:id="49"/>
      <w:bookmarkEnd w:id="50"/>
      <w:bookmarkEnd w:id="51"/>
      <w:bookmarkEnd w:id="52"/>
      <w:bookmarkEnd w:id="53"/>
      <w:bookmarkEnd w:id="54"/>
      <w:bookmarkEnd w:id="59"/>
      <w:bookmarkEnd w:id="60"/>
    </w:p>
    <w:p w14:paraId="7817A763" w14:textId="24319B42" w:rsidR="009B56A9" w:rsidRDefault="00B43948" w:rsidP="009B56A9">
      <w:pPr>
        <w:pStyle w:val="Heading2"/>
        <w:rPr>
          <w:noProof/>
          <w:lang w:val="en-US"/>
        </w:rPr>
      </w:pPr>
      <w:bookmarkStart w:id="61" w:name="_CR6_1"/>
      <w:bookmarkStart w:id="62" w:name="_Toc168325487"/>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Start w:id="73" w:name="_Toc193393109"/>
      <w:bookmarkEnd w:id="61"/>
      <w:r>
        <w:rPr>
          <w:noProof/>
          <w:lang w:val="en-US"/>
        </w:rPr>
        <w:t>6</w:t>
      </w:r>
      <w:r w:rsidR="009B56A9">
        <w:rPr>
          <w:noProof/>
          <w:lang w:val="en-US"/>
        </w:rPr>
        <w:t>.1</w:t>
      </w:r>
      <w:r w:rsidR="009B56A9">
        <w:rPr>
          <w:noProof/>
          <w:lang w:val="en-US"/>
        </w:rPr>
        <w:tab/>
        <w:t>SEAL data delivery management client (SDDM-C)</w:t>
      </w:r>
      <w:bookmarkEnd w:id="62"/>
      <w:bookmarkEnd w:id="73"/>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4" w:name="OLE_LINK185"/>
      <w:r>
        <w:lastRenderedPageBreak/>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4"/>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5" w:name="_CR6_2"/>
      <w:bookmarkStart w:id="76" w:name="_Toc168325488"/>
      <w:bookmarkStart w:id="77" w:name="_Toc193393110"/>
      <w:bookmarkEnd w:id="75"/>
      <w:r>
        <w:rPr>
          <w:noProof/>
          <w:lang w:val="en-US"/>
        </w:rPr>
        <w:t>6</w:t>
      </w:r>
      <w:r w:rsidR="009B56A9">
        <w:rPr>
          <w:noProof/>
          <w:lang w:val="en-US"/>
        </w:rPr>
        <w:t>.2</w:t>
      </w:r>
      <w:r w:rsidR="009B56A9">
        <w:rPr>
          <w:noProof/>
          <w:lang w:val="en-US"/>
        </w:rPr>
        <w:tab/>
        <w:t>SEAL data delivery management server (SDDM-S)</w:t>
      </w:r>
      <w:bookmarkEnd w:id="76"/>
      <w:bookmarkEnd w:id="77"/>
    </w:p>
    <w:p w14:paraId="61DB6685" w14:textId="77777777" w:rsidR="00CD1205" w:rsidRDefault="00CD1205" w:rsidP="00CD1205">
      <w:bookmarkStart w:id="78" w:name="_Toc78384780"/>
      <w:bookmarkStart w:id="79" w:name="_Hlk79060792"/>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0" w:name="_CR7"/>
      <w:bookmarkStart w:id="81" w:name="_Toc168325489"/>
      <w:bookmarkStart w:id="82" w:name="_Toc193393111"/>
      <w:bookmarkEnd w:id="80"/>
      <w:r>
        <w:t>7</w:t>
      </w:r>
      <w:r w:rsidR="00027F89">
        <w:tab/>
      </w:r>
      <w:r w:rsidR="00027F89">
        <w:rPr>
          <w:noProof/>
          <w:lang w:val="en-US"/>
        </w:rPr>
        <w:t>Data delivery management procedures</w:t>
      </w:r>
      <w:bookmarkEnd w:id="78"/>
      <w:bookmarkEnd w:id="81"/>
      <w:bookmarkEnd w:id="82"/>
    </w:p>
    <w:p w14:paraId="40715FD6" w14:textId="2921C85A" w:rsidR="00027F89" w:rsidRDefault="00B43948" w:rsidP="00027F89">
      <w:pPr>
        <w:pStyle w:val="Heading2"/>
      </w:pPr>
      <w:bookmarkStart w:id="83" w:name="_CR7_1"/>
      <w:bookmarkStart w:id="84" w:name="_Toc25306442"/>
      <w:bookmarkStart w:id="85" w:name="_Toc26192765"/>
      <w:bookmarkStart w:id="86" w:name="_Toc34137024"/>
      <w:bookmarkStart w:id="87" w:name="_Toc34137338"/>
      <w:bookmarkStart w:id="88" w:name="_Toc34138486"/>
      <w:bookmarkStart w:id="89" w:name="_Toc34138729"/>
      <w:bookmarkStart w:id="90" w:name="_Toc34395066"/>
      <w:bookmarkStart w:id="91" w:name="_Toc45264296"/>
      <w:bookmarkStart w:id="92" w:name="_Toc51933185"/>
      <w:bookmarkStart w:id="93" w:name="_Toc78384781"/>
      <w:bookmarkStart w:id="94" w:name="_Toc168325490"/>
      <w:bookmarkStart w:id="95" w:name="_Toc193393112"/>
      <w:bookmarkEnd w:id="83"/>
      <w:r>
        <w:t>7</w:t>
      </w:r>
      <w:r w:rsidR="00027F89">
        <w:t>.1</w:t>
      </w:r>
      <w:r w:rsidR="00027F89">
        <w:tab/>
        <w:t>General</w:t>
      </w:r>
      <w:bookmarkEnd w:id="84"/>
      <w:bookmarkEnd w:id="85"/>
      <w:bookmarkEnd w:id="86"/>
      <w:bookmarkEnd w:id="87"/>
      <w:bookmarkEnd w:id="88"/>
      <w:bookmarkEnd w:id="89"/>
      <w:bookmarkEnd w:id="90"/>
      <w:bookmarkEnd w:id="91"/>
      <w:bookmarkEnd w:id="92"/>
      <w:bookmarkEnd w:id="93"/>
      <w:bookmarkEnd w:id="94"/>
      <w:bookmarkEnd w:id="95"/>
    </w:p>
    <w:p w14:paraId="2A9262BE" w14:textId="77777777" w:rsidR="0049196E" w:rsidRPr="00CD7183" w:rsidRDefault="0049196E" w:rsidP="0049196E">
      <w:bookmarkStart w:id="96"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6"/>
    </w:p>
    <w:p w14:paraId="71FF3698" w14:textId="2873F4CF" w:rsidR="0049196E" w:rsidRPr="0049196E" w:rsidRDefault="0049196E" w:rsidP="009A5274">
      <w:pPr>
        <w:pStyle w:val="NO"/>
      </w:pPr>
      <w:r>
        <w:rPr>
          <w:noProof/>
          <w:lang w:eastAsia="zh-CN"/>
        </w:rPr>
        <w:lastRenderedPageBreak/>
        <w:t>NOTE:</w:t>
      </w:r>
      <w:r>
        <w:rPr>
          <w:noProof/>
          <w:lang w:eastAsia="zh-CN"/>
        </w:rPr>
        <w:tab/>
      </w:r>
      <w:r w:rsidRPr="000956D1">
        <w:t>3GPP TS </w:t>
      </w:r>
      <w:bookmarkStart w:id="97" w:name="OLE_LINK151"/>
      <w:bookmarkStart w:id="98" w:name="OLE_LINK152"/>
      <w:r>
        <w:t>29</w:t>
      </w:r>
      <w:r w:rsidRPr="000956D1">
        <w:t>.</w:t>
      </w:r>
      <w:r>
        <w:t>548</w:t>
      </w:r>
      <w:bookmarkEnd w:id="97"/>
      <w:bookmarkEnd w:id="98"/>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9" w:name="_CR7_2"/>
      <w:bookmarkStart w:id="100" w:name="_Toc25306443"/>
      <w:bookmarkStart w:id="101" w:name="_Toc26192766"/>
      <w:bookmarkStart w:id="102" w:name="_Toc34137025"/>
      <w:bookmarkStart w:id="103" w:name="_Toc34137339"/>
      <w:bookmarkStart w:id="104" w:name="_Toc34138487"/>
      <w:bookmarkStart w:id="105" w:name="_Toc34138730"/>
      <w:bookmarkStart w:id="106" w:name="_Toc34395067"/>
      <w:bookmarkStart w:id="107" w:name="_Toc45264297"/>
      <w:bookmarkStart w:id="108" w:name="_Toc51933186"/>
      <w:bookmarkStart w:id="109" w:name="_Toc78384782"/>
      <w:bookmarkStart w:id="110" w:name="_Toc168325491"/>
      <w:bookmarkStart w:id="111" w:name="_Toc193393113"/>
      <w:bookmarkEnd w:id="99"/>
      <w:r>
        <w:t>7</w:t>
      </w:r>
      <w:r w:rsidR="00027F89">
        <w:t>.2</w:t>
      </w:r>
      <w:r w:rsidR="00027F89">
        <w:tab/>
        <w:t>On-network procedures</w:t>
      </w:r>
      <w:bookmarkEnd w:id="100"/>
      <w:bookmarkEnd w:id="101"/>
      <w:bookmarkEnd w:id="102"/>
      <w:bookmarkEnd w:id="103"/>
      <w:bookmarkEnd w:id="104"/>
      <w:bookmarkEnd w:id="105"/>
      <w:bookmarkEnd w:id="106"/>
      <w:bookmarkEnd w:id="107"/>
      <w:bookmarkEnd w:id="108"/>
      <w:bookmarkEnd w:id="109"/>
      <w:bookmarkEnd w:id="110"/>
      <w:bookmarkEnd w:id="111"/>
    </w:p>
    <w:p w14:paraId="32524EEA" w14:textId="4D77240A" w:rsidR="00A9730A" w:rsidRDefault="00B43948" w:rsidP="00A9730A">
      <w:pPr>
        <w:pStyle w:val="Heading3"/>
      </w:pPr>
      <w:bookmarkStart w:id="112" w:name="_CR7_2_1"/>
      <w:bookmarkStart w:id="113" w:name="_Toc123645552"/>
      <w:bookmarkStart w:id="114" w:name="_Toc168325492"/>
      <w:bookmarkStart w:id="115" w:name="_Toc25306456"/>
      <w:bookmarkStart w:id="116" w:name="_Toc26192779"/>
      <w:bookmarkStart w:id="117" w:name="_Toc34137057"/>
      <w:bookmarkStart w:id="118" w:name="_Toc34137371"/>
      <w:bookmarkStart w:id="119" w:name="_Toc34138519"/>
      <w:bookmarkStart w:id="120" w:name="_Toc34138762"/>
      <w:bookmarkStart w:id="121" w:name="_Toc34395099"/>
      <w:bookmarkStart w:id="122" w:name="_Toc45264316"/>
      <w:bookmarkStart w:id="123" w:name="_Toc51933205"/>
      <w:bookmarkStart w:id="124" w:name="_Toc78384783"/>
      <w:bookmarkStart w:id="125" w:name="_Toc193393114"/>
      <w:bookmarkEnd w:id="112"/>
      <w:r>
        <w:t>7</w:t>
      </w:r>
      <w:r w:rsidR="00A9730A" w:rsidRPr="00004F96">
        <w:t>.2.1</w:t>
      </w:r>
      <w:r w:rsidR="00A9730A" w:rsidRPr="00004F96">
        <w:tab/>
        <w:t>General</w:t>
      </w:r>
      <w:bookmarkEnd w:id="113"/>
      <w:bookmarkEnd w:id="114"/>
      <w:bookmarkEnd w:id="125"/>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6" w:name="_CR7_2_1_1"/>
      <w:bookmarkStart w:id="127" w:name="_Toc168325493"/>
      <w:bookmarkStart w:id="128" w:name="_Toc127527955"/>
      <w:bookmarkStart w:id="129" w:name="_Toc193393115"/>
      <w:bookmarkEnd w:id="126"/>
      <w:r>
        <w:t>7</w:t>
      </w:r>
      <w:r w:rsidR="00CD1205" w:rsidRPr="00004F96">
        <w:t>.2.1.1</w:t>
      </w:r>
      <w:r w:rsidR="00CD1205" w:rsidRPr="00004F96">
        <w:tab/>
        <w:t>Authenticated identity in HTTP request</w:t>
      </w:r>
      <w:bookmarkEnd w:id="127"/>
      <w:bookmarkEnd w:id="129"/>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0" w:name="_CR7_2_1_2"/>
      <w:bookmarkStart w:id="131" w:name="_Toc168325494"/>
      <w:bookmarkStart w:id="132" w:name="_Toc193393116"/>
      <w:bookmarkEnd w:id="130"/>
      <w:r>
        <w:t>7</w:t>
      </w:r>
      <w:r w:rsidR="00B3326B">
        <w:t>.2.1.2</w:t>
      </w:r>
      <w:r w:rsidR="00B3326B">
        <w:tab/>
        <w:t>A</w:t>
      </w:r>
      <w:r w:rsidR="00B3326B" w:rsidRPr="00527D61">
        <w:t>uthenticated identity</w:t>
      </w:r>
      <w:r w:rsidR="00B3326B">
        <w:t xml:space="preserve"> in CoAP request</w:t>
      </w:r>
      <w:bookmarkEnd w:id="131"/>
      <w:bookmarkEnd w:id="132"/>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3" w:name="_CR7_2_2"/>
      <w:bookmarkStart w:id="134" w:name="_Toc168325495"/>
      <w:bookmarkStart w:id="135" w:name="_Toc193393117"/>
      <w:bookmarkEnd w:id="133"/>
      <w:r>
        <w:t>7</w:t>
      </w:r>
      <w:r w:rsidR="00CD1205" w:rsidRPr="00004F96">
        <w:t>.2.</w:t>
      </w:r>
      <w:r w:rsidR="00CD1205">
        <w:t>2</w:t>
      </w:r>
      <w:r w:rsidR="00CD1205" w:rsidRPr="00004F96">
        <w:tab/>
      </w:r>
      <w:bookmarkEnd w:id="128"/>
      <w:r w:rsidR="00CD1205" w:rsidRPr="00067A82">
        <w:t>SEALDD enabled signalling transmission connection establishment procedure</w:t>
      </w:r>
      <w:bookmarkEnd w:id="134"/>
      <w:bookmarkEnd w:id="135"/>
    </w:p>
    <w:p w14:paraId="600495CE" w14:textId="339887D1" w:rsidR="001167D9" w:rsidRPr="006A63F0" w:rsidRDefault="00B43948" w:rsidP="001167D9">
      <w:pPr>
        <w:pStyle w:val="Heading4"/>
      </w:pPr>
      <w:bookmarkStart w:id="136" w:name="_CR7_2_2_1"/>
      <w:bookmarkStart w:id="137" w:name="_Toc168325496"/>
      <w:bookmarkStart w:id="138" w:name="_Toc193393118"/>
      <w:bookmarkEnd w:id="136"/>
      <w:r>
        <w:t>7</w:t>
      </w:r>
      <w:r w:rsidR="001167D9">
        <w:t>.2.2.</w:t>
      </w:r>
      <w:r w:rsidR="001167D9">
        <w:rPr>
          <w:rFonts w:hint="eastAsia"/>
          <w:lang w:eastAsia="zh-CN"/>
        </w:rPr>
        <w:t>1</w:t>
      </w:r>
      <w:r w:rsidR="001167D9">
        <w:tab/>
        <w:t>SDDM client HTTP procedure</w:t>
      </w:r>
      <w:bookmarkEnd w:id="137"/>
      <w:bookmarkEnd w:id="138"/>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lastRenderedPageBreak/>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645A4C19" w14:textId="77777777" w:rsidR="00A940A4" w:rsidRPr="005D714B" w:rsidRDefault="00A940A4" w:rsidP="00A940A4">
      <w:pPr>
        <w:pStyle w:val="B2"/>
      </w:pPr>
      <w:r w:rsidRPr="005D714B">
        <w:t>8)</w:t>
      </w:r>
      <w:r w:rsidRPr="005D714B">
        <w:tab/>
        <w:t xml:space="preserve">may include </w:t>
      </w:r>
      <w:r>
        <w:t>an</w:t>
      </w:r>
      <w:r w:rsidRPr="00121E66">
        <w:t xml:space="preserve"> &lt;anyExt&gt; element containing </w:t>
      </w:r>
      <w:r w:rsidRPr="005D714B">
        <w:t xml:space="preserve">either a &lt;bat-period-adapt-cap&gt; element to indicate a BAT and periodicity adaptation capability or a &lt;transmission-assist-info&gt; element specifying a </w:t>
      </w:r>
      <w:r w:rsidRPr="005D714B">
        <w:rPr>
          <w:lang w:eastAsia="zh-CN"/>
        </w:rPr>
        <w:t>transmission assistance</w:t>
      </w:r>
      <w:r w:rsidRPr="005D714B">
        <w:t xml:space="preserve"> </w:t>
      </w:r>
      <w:r w:rsidRPr="005D714B">
        <w:rPr>
          <w:lang w:eastAsia="zh-CN"/>
        </w:rPr>
        <w:t>information. In the</w:t>
      </w:r>
      <w:r w:rsidRPr="005D714B">
        <w:t xml:space="preserve"> &lt;transmission-assist-info&gt; element</w:t>
      </w:r>
      <w:r w:rsidRPr="005D714B">
        <w:rPr>
          <w:lang w:eastAsia="zh-CN"/>
        </w:rPr>
        <w:t xml:space="preserve">, </w:t>
      </w:r>
      <w:r w:rsidRPr="005D714B">
        <w:t>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3EFFA4C3" w14:textId="77777777" w:rsidR="00A940A4" w:rsidRPr="005D714B" w:rsidRDefault="00A940A4" w:rsidP="00A940A4">
      <w:pPr>
        <w:pStyle w:val="B3"/>
        <w:rPr>
          <w:lang w:eastAsia="zh-CN"/>
        </w:rPr>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477E0278" w:rsidR="003E2307" w:rsidRDefault="003E2307" w:rsidP="003E2307">
      <w:pPr>
        <w:pStyle w:val="B2"/>
      </w:pPr>
      <w:r>
        <w:t>9)</w:t>
      </w:r>
      <w:r>
        <w:tab/>
        <w:t>may include</w:t>
      </w:r>
      <w:r w:rsidRPr="005D714B">
        <w:t xml:space="preserve"> </w:t>
      </w:r>
      <w:r>
        <w:t>an</w:t>
      </w:r>
      <w:r w:rsidRPr="00121E66">
        <w:t xml:space="preserve"> &lt;anyExt&gt; element containing </w:t>
      </w:r>
      <w:r>
        <w:t>an &lt;L4S-feedback-capability&gt; element</w:t>
      </w:r>
      <w:r w:rsidRPr="003E2307">
        <w:t xml:space="preserve"> </w:t>
      </w:r>
      <w:r>
        <w:t xml:space="preserve">set to </w:t>
      </w:r>
      <w:r w:rsidRPr="00661C20">
        <w:t>the L4S feedback capability (i.e. ECN identification, L4S feedback</w:t>
      </w:r>
      <w:r w:rsidR="00443B69" w:rsidRPr="00661C20">
        <w:t>)</w:t>
      </w:r>
      <w:r w:rsidR="00443B69">
        <w:t>; and</w:t>
      </w:r>
    </w:p>
    <w:p w14:paraId="5A4AA56D" w14:textId="16A026EF"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7777777" w:rsidR="0063517E" w:rsidRDefault="0063517E" w:rsidP="0063517E">
      <w:pPr>
        <w:pStyle w:val="B2"/>
        <w:rPr>
          <w:lang w:eastAsia="zh-CN"/>
        </w:rPr>
      </w:pPr>
      <w:r>
        <w:t>10)</w:t>
      </w:r>
      <w:r>
        <w:tab/>
        <w:t>may include</w:t>
      </w:r>
      <w:r w:rsidRPr="005D714B">
        <w:t xml:space="preserve"> </w:t>
      </w:r>
      <w:r>
        <w:t>an</w:t>
      </w:r>
      <w:r w:rsidRPr="00121E66">
        <w:t xml:space="preserve"> &lt;anyExt&gt; element containing </w:t>
      </w:r>
      <w:r>
        <w:t xml:space="preserve">an </w:t>
      </w:r>
      <w:r w:rsidRPr="00940694">
        <w:t>&lt;</w:t>
      </w:r>
      <w:r>
        <w:t>xr</w:t>
      </w:r>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r>
        <w:t>xr</w:t>
      </w:r>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the SDDM-C shall include:</w:t>
      </w:r>
    </w:p>
    <w:p w14:paraId="3F837167" w14:textId="77777777" w:rsidR="0063517E" w:rsidRPr="003C4A36" w:rsidRDefault="0063517E" w:rsidP="0063517E">
      <w:pPr>
        <w:pStyle w:val="B3"/>
      </w:pPr>
      <w:r>
        <w:t>i)</w:t>
      </w:r>
      <w:r>
        <w:tab/>
      </w:r>
      <w:r w:rsidRPr="003C4A36">
        <w:t>a</w:t>
      </w:r>
      <w:r>
        <w:t>n</w:t>
      </w:r>
      <w:r w:rsidRPr="003C4A36">
        <w:t xml:space="preserve"> </w:t>
      </w:r>
      <w:r w:rsidRPr="00940694">
        <w:t>&lt;</w:t>
      </w:r>
      <w:r>
        <w:t>xr</w:t>
      </w:r>
      <w:r w:rsidRPr="00940694">
        <w:t>-</w:t>
      </w:r>
      <w:r>
        <w:t>media</w:t>
      </w:r>
      <w:r w:rsidRPr="00940694">
        <w:t>-</w:t>
      </w:r>
      <w:r>
        <w:t>capability</w:t>
      </w:r>
      <w:r w:rsidRPr="00940694">
        <w:t>&gt;</w:t>
      </w:r>
      <w:r>
        <w:t xml:space="preserve"> child element</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30A2519D" w14:textId="77777777" w:rsidR="0063517E" w:rsidRPr="003C4A36" w:rsidRDefault="0063517E" w:rsidP="0063517E">
      <w:pPr>
        <w:pStyle w:val="B3"/>
      </w:pPr>
      <w:r>
        <w:t>ii)</w:t>
      </w:r>
      <w:r>
        <w:tab/>
      </w:r>
      <w:r w:rsidRPr="003C4A36">
        <w:t>a</w:t>
      </w:r>
      <w:r>
        <w:t>n</w:t>
      </w:r>
      <w:r w:rsidRPr="003C4A36">
        <w:t xml:space="preserve"> </w:t>
      </w:r>
      <w:r w:rsidRPr="00940694">
        <w:t>&lt;</w:t>
      </w:r>
      <w:r>
        <w:t>xr</w:t>
      </w:r>
      <w:r w:rsidRPr="00940694">
        <w:t>-</w:t>
      </w:r>
      <w:r w:rsidRPr="00AA2708">
        <w:rPr>
          <w:lang w:eastAsia="ko-KR"/>
        </w:rPr>
        <w:t>display</w:t>
      </w:r>
      <w:r w:rsidRPr="00940694">
        <w:t>-</w:t>
      </w:r>
      <w:r>
        <w:t>capability</w:t>
      </w:r>
      <w:r w:rsidRPr="00940694">
        <w:t>&gt;</w:t>
      </w:r>
      <w:r>
        <w:t xml:space="preserve"> child element</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5E21BBAA" w14:textId="77777777"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20DD432" w14:textId="621C7236" w:rsidR="0063517E" w:rsidRDefault="0063517E" w:rsidP="0063517E">
      <w:pPr>
        <w:pStyle w:val="EditorsNote"/>
      </w:pPr>
      <w:r w:rsidRPr="005D714B">
        <w:t>Editor's note</w:t>
      </w:r>
      <w:r>
        <w:t xml:space="preserve"> </w:t>
      </w:r>
      <w:r w:rsidRPr="00DA034D">
        <w:t>[WID: SEALDD_Ph2, CR#: 00</w:t>
      </w:r>
      <w:r>
        <w:t>52</w:t>
      </w:r>
      <w:r w:rsidRPr="00DA034D">
        <w:t>]</w:t>
      </w:r>
      <w:r w:rsidRPr="005D714B">
        <w:t>:</w:t>
      </w:r>
      <w:r w:rsidRPr="005D714B">
        <w:tab/>
      </w:r>
      <w:r>
        <w:t xml:space="preserve">Specification of </w:t>
      </w:r>
      <w:r w:rsidRPr="00940694">
        <w:t>&lt;</w:t>
      </w:r>
      <w:r>
        <w:t>xr</w:t>
      </w:r>
      <w:r w:rsidRPr="00940694">
        <w:t>-</w:t>
      </w:r>
      <w:r>
        <w:t>media</w:t>
      </w:r>
      <w:r w:rsidRPr="00940694">
        <w:t>-</w:t>
      </w:r>
      <w:r>
        <w:t>capability</w:t>
      </w:r>
      <w:r w:rsidRPr="00940694">
        <w:t>&gt;</w:t>
      </w:r>
      <w:r>
        <w:t xml:space="preserve"> and </w:t>
      </w:r>
      <w:r w:rsidRPr="00940694">
        <w:t>&lt;</w:t>
      </w:r>
      <w:r>
        <w:t>xr</w:t>
      </w:r>
      <w:r w:rsidRPr="00940694">
        <w:t>-</w:t>
      </w:r>
      <w:r w:rsidRPr="00AA2708">
        <w:rPr>
          <w:lang w:eastAsia="ko-KR"/>
        </w:rPr>
        <w:t>display</w:t>
      </w:r>
      <w:r w:rsidRPr="00940694">
        <w:t>-</w:t>
      </w:r>
      <w:r>
        <w:t>capability</w:t>
      </w:r>
      <w:r w:rsidRPr="00940694">
        <w:t>&gt;</w:t>
      </w:r>
      <w:r>
        <w:t xml:space="preserve"> elements</w:t>
      </w:r>
      <w:r w:rsidRPr="005D714B">
        <w:t xml:space="preserve"> is FFS.</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28256A54" w14:textId="77777777" w:rsidR="00A940A4" w:rsidRPr="005D714B" w:rsidRDefault="00A940A4" w:rsidP="00A940A4">
      <w:pPr>
        <w:pStyle w:val="B3"/>
      </w:pPr>
      <w:r w:rsidRPr="005D714B">
        <w:t>iii)</w:t>
      </w:r>
      <w:r w:rsidRPr="005D714B">
        <w:tab/>
        <w:t xml:space="preserve">may include </w:t>
      </w:r>
      <w:r>
        <w:t>an</w:t>
      </w:r>
      <w:r w:rsidRPr="00121E66">
        <w:t xml:space="preserve"> &lt;anyExt&gt; element containing </w:t>
      </w:r>
      <w:r w:rsidRPr="005D714B">
        <w:t xml:space="preserve">either a &lt;bat-period-adapt-cap&gt; element to indicate a BAT and periodicity adaptation capability or a &lt;transmission-assist-info&gt; element specifying a </w:t>
      </w:r>
      <w:r w:rsidRPr="005D714B">
        <w:rPr>
          <w:lang w:eastAsia="zh-CN"/>
        </w:rPr>
        <w:t>transmission assistance</w:t>
      </w:r>
      <w:r w:rsidRPr="005D714B">
        <w:t xml:space="preserve"> </w:t>
      </w:r>
      <w:r w:rsidRPr="005D714B">
        <w:rPr>
          <w:lang w:eastAsia="zh-CN"/>
        </w:rPr>
        <w:t>information. In the</w:t>
      </w:r>
      <w:r w:rsidRPr="005D714B">
        <w:t xml:space="preserve"> &lt;transmission-assist-info&gt; element</w:t>
      </w:r>
      <w:r w:rsidRPr="005D714B">
        <w:rPr>
          <w:lang w:eastAsia="zh-CN"/>
        </w:rPr>
        <w:t xml:space="preserve">, </w:t>
      </w:r>
      <w:r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77777777" w:rsidR="00A940A4" w:rsidRPr="005D714B" w:rsidRDefault="00A940A4" w:rsidP="00A940A4">
      <w:pPr>
        <w:pStyle w:val="B5"/>
      </w:pPr>
      <w:r>
        <w:t>-</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4F968C52" w14:textId="77777777" w:rsidR="00A940A4" w:rsidRPr="005D714B" w:rsidRDefault="00A940A4" w:rsidP="00A940A4">
      <w:pPr>
        <w:pStyle w:val="B5"/>
      </w:pPr>
      <w:r>
        <w:t>-</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5D920279" w14:textId="77777777" w:rsidR="00A940A4" w:rsidRPr="005D714B" w:rsidRDefault="00A940A4" w:rsidP="00A940A4">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77777777" w:rsidR="00A940A4" w:rsidRPr="005D714B" w:rsidRDefault="00A940A4" w:rsidP="00A940A4">
      <w:pPr>
        <w:pStyle w:val="B5"/>
        <w:rPr>
          <w:rFonts w:cs="Arial"/>
          <w:szCs w:val="18"/>
          <w:lang w:eastAsia="zh-CN"/>
        </w:rPr>
      </w:pPr>
      <w:r>
        <w:t>-</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75CCFA46" w14:textId="54A7BED6" w:rsidR="00443B69" w:rsidRDefault="00A940A4" w:rsidP="00443B69">
      <w:pPr>
        <w:pStyle w:val="B5"/>
        <w:rPr>
          <w:lang w:eastAsia="zh-CN"/>
        </w:rPr>
      </w:pPr>
      <w:r>
        <w:t>-</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 xml:space="preserve">acceptable periodicity </w:t>
      </w:r>
      <w:r w:rsidR="00443B69" w:rsidRPr="005D714B">
        <w:t>value</w:t>
      </w:r>
      <w:r w:rsidR="00443B69">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40" w:name="_CR7_2_2_2"/>
      <w:bookmarkStart w:id="141" w:name="_Toc168325497"/>
      <w:bookmarkStart w:id="142" w:name="_Toc193393119"/>
      <w:bookmarkEnd w:id="140"/>
      <w:r>
        <w:t>7</w:t>
      </w:r>
      <w:r w:rsidR="001167D9">
        <w:t>.2.2.</w:t>
      </w:r>
      <w:r w:rsidR="001167D9">
        <w:rPr>
          <w:rFonts w:hint="eastAsia"/>
          <w:lang w:eastAsia="zh-CN"/>
        </w:rPr>
        <w:t>2</w:t>
      </w:r>
      <w:r w:rsidR="001167D9">
        <w:tab/>
        <w:t>SDDM server HTTP procedure</w:t>
      </w:r>
      <w:bookmarkEnd w:id="139"/>
      <w:bookmarkEnd w:id="141"/>
      <w:bookmarkEnd w:id="142"/>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w:t>
      </w:r>
      <w:r w:rsidR="00443B69">
        <w:rPr>
          <w:lang w:eastAsia="zh-CN"/>
        </w:rPr>
        <w:t>;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43"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lastRenderedPageBreak/>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44" w:name="_CR7_2_2_3"/>
      <w:bookmarkStart w:id="145" w:name="_Toc138360446"/>
      <w:bookmarkStart w:id="146" w:name="_Toc168325498"/>
      <w:bookmarkStart w:id="147" w:name="_Toc193393120"/>
      <w:bookmarkEnd w:id="143"/>
      <w:bookmarkEnd w:id="144"/>
      <w:r>
        <w:rPr>
          <w:noProof/>
          <w:lang w:val="en-US"/>
        </w:rPr>
        <w:t>7</w:t>
      </w:r>
      <w:r w:rsidR="001167D9">
        <w:rPr>
          <w:noProof/>
          <w:lang w:val="en-US"/>
        </w:rPr>
        <w:t>.2.2.3</w:t>
      </w:r>
      <w:r w:rsidR="001167D9">
        <w:rPr>
          <w:noProof/>
          <w:lang w:val="en-US"/>
        </w:rPr>
        <w:tab/>
        <w:t xml:space="preserve">SDDM </w:t>
      </w:r>
      <w:r w:rsidR="001167D9">
        <w:t>client CoAP procedure</w:t>
      </w:r>
      <w:bookmarkEnd w:id="145"/>
      <w:bookmarkEnd w:id="146"/>
      <w:bookmarkEnd w:id="147"/>
    </w:p>
    <w:p w14:paraId="54FEAD35" w14:textId="5CF1F8D0" w:rsidR="006331D1" w:rsidRDefault="006331D1" w:rsidP="006331D1">
      <w:pPr>
        <w:rPr>
          <w:lang w:eastAsia="zh-CN"/>
        </w:rPr>
      </w:pPr>
      <w:bookmarkStart w:id="148" w:name="OLE_LINK87"/>
      <w:bookmarkStart w:id="149"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bookmarkStart w:id="150" w:name="OLE_LINK21"/>
      <w:r>
        <w:rPr>
          <w:lang w:eastAsia="zh-CN"/>
        </w:rPr>
        <w:t xml:space="preserve"> </w:t>
      </w:r>
      <w:bookmarkStart w:id="151" w:name="OLE_LINK22"/>
      <w:r>
        <w:rPr>
          <w:lang w:eastAsia="zh-CN"/>
        </w:rPr>
        <w:t>clause</w:t>
      </w:r>
      <w:bookmarkEnd w:id="151"/>
      <w:r>
        <w:t> A</w:t>
      </w:r>
      <w:bookmarkEnd w:id="150"/>
      <w:r>
        <w:t>.</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08FD28D" w:rsidR="00AF728A" w:rsidRDefault="00AF728A" w:rsidP="00AF728A">
      <w:pPr>
        <w:pStyle w:val="B2"/>
      </w:pPr>
      <w:r>
        <w:t>1</w:t>
      </w:r>
      <w:r w:rsidR="00E762E8">
        <w:t>2</w:t>
      </w:r>
      <w:r>
        <w:t>)</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sidR="0063517E" w:rsidRPr="004D7609">
        <w:rPr>
          <w:lang w:val="en-US"/>
        </w:rPr>
        <w:t>)</w:t>
      </w:r>
      <w:r w:rsidR="0063517E">
        <w:rPr>
          <w:lang w:eastAsia="zh-CN"/>
        </w:rPr>
        <w:t>; and</w:t>
      </w:r>
    </w:p>
    <w:p w14:paraId="35EDAA33" w14:textId="2DEEC76E" w:rsidR="00AF728A" w:rsidRDefault="00AF728A" w:rsidP="00177996">
      <w:pPr>
        <w:pStyle w:val="NO"/>
        <w:rPr>
          <w:noProof/>
          <w:lang w:eastAsia="zh-CN"/>
        </w:rPr>
      </w:pPr>
      <w:r>
        <w:rPr>
          <w:noProof/>
          <w:lang w:eastAsia="zh-CN"/>
        </w:rPr>
        <w:lastRenderedPageBreak/>
        <w:t>NOTE</w:t>
      </w:r>
      <w:r w:rsidR="0063517E">
        <w:rPr>
          <w:noProof/>
          <w:lang w:eastAsia="zh-CN"/>
        </w:rPr>
        <w:t> 1</w:t>
      </w:r>
      <w:r>
        <w:rPr>
          <w:noProof/>
          <w:lang w:eastAsia="zh-CN"/>
        </w:rPr>
        <w:t>:</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77777777" w:rsidR="0063517E" w:rsidRDefault="0063517E" w:rsidP="0063517E">
      <w:pPr>
        <w:pStyle w:val="B2"/>
      </w:pPr>
      <w:r>
        <w:t>13)</w:t>
      </w:r>
      <w:r>
        <w:tab/>
        <w:t>may include an</w:t>
      </w:r>
      <w:r w:rsidRPr="00121E66">
        <w:t xml:space="preserve"> </w:t>
      </w:r>
      <w:r>
        <w:t>"xrAppDevCap"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"xrAppDevCap" attribute</w:t>
      </w:r>
      <w:r>
        <w:rPr>
          <w:rFonts w:hint="eastAsia"/>
          <w:lang w:eastAsia="zh-CN"/>
        </w:rPr>
        <w:t xml:space="preserve">, </w:t>
      </w:r>
      <w:r>
        <w:t>the SDDM-C shall include:</w:t>
      </w:r>
    </w:p>
    <w:p w14:paraId="53B14460" w14:textId="77777777" w:rsidR="0063517E" w:rsidRPr="003C4A36" w:rsidRDefault="0063517E" w:rsidP="0063517E">
      <w:pPr>
        <w:pStyle w:val="B3"/>
      </w:pPr>
      <w:r>
        <w:t>i)</w:t>
      </w:r>
      <w:r>
        <w:tab/>
      </w:r>
      <w:r w:rsidRPr="003C4A36">
        <w:t>a</w:t>
      </w:r>
      <w:r>
        <w:t>n</w:t>
      </w:r>
      <w:r w:rsidRPr="003C4A36">
        <w:t xml:space="preserve"> </w:t>
      </w:r>
      <w:r>
        <w:t>"xrMediaCap" attribute</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5298ED6B" w14:textId="77777777" w:rsidR="0063517E" w:rsidRPr="003C4A36" w:rsidRDefault="0063517E" w:rsidP="0063517E">
      <w:pPr>
        <w:pStyle w:val="B3"/>
      </w:pPr>
      <w:r>
        <w:t>ii)</w:t>
      </w:r>
      <w:r>
        <w:tab/>
      </w:r>
      <w:r w:rsidRPr="003C4A36">
        <w:t>a</w:t>
      </w:r>
      <w:r>
        <w:t>n</w:t>
      </w:r>
      <w:r w:rsidRPr="003C4A36">
        <w:t xml:space="preserve"> </w:t>
      </w:r>
      <w:r>
        <w:t>"xrD</w:t>
      </w:r>
      <w:r w:rsidRPr="00AA2708">
        <w:rPr>
          <w:lang w:eastAsia="ko-KR"/>
        </w:rPr>
        <w:t>isplay</w:t>
      </w:r>
      <w:r>
        <w:t>Cap" attribute</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w:t>
      </w:r>
      <w:r w:rsidR="00E31E60">
        <w:t>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47A1CC11" w14:textId="77777777" w:rsidR="00E31E60" w:rsidRDefault="00E31E60" w:rsidP="00E31E60">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t>a)</w:t>
      </w:r>
      <w:r>
        <w:tab/>
        <w:t>shall include a Content-Format option set to "</w:t>
      </w:r>
      <w:r>
        <w:t>application/</w:t>
      </w:r>
      <w:r w:rsidRPr="00C8352D">
        <w:t>vnd.3gpp.seal-data-delivery-info+cbor;modeltype=establishment-re</w:t>
      </w:r>
      <w:r>
        <w:t>s</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2" w:name="OLE_LINK92"/>
      <w:r>
        <w:t xml:space="preserve">object </w:t>
      </w:r>
      <w:bookmarkStart w:id="153" w:name="OLE_LINK99"/>
      <w:bookmarkStart w:id="154" w:name="OLE_LINK100"/>
      <w:r>
        <w:t>in the CoAP POST 2.01 (Created) response message</w:t>
      </w:r>
      <w:bookmarkEnd w:id="152"/>
      <w:bookmarkEnd w:id="153"/>
      <w:bookmarkEnd w:id="154"/>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3CD0CC59" w14:textId="77777777" w:rsidR="00E762E8" w:rsidRPr="00C10456" w:rsidRDefault="00E762E8" w:rsidP="00E762E8">
      <w:pPr>
        <w:pStyle w:val="B3"/>
        <w:rPr>
          <w:lang w:eastAsia="zh-CN"/>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Pr>
          <w:rFonts w:cs="Arial"/>
        </w:rPr>
        <w:t xml:space="preserve"> </w:t>
      </w:r>
      <w:r w:rsidRPr="00C10456">
        <w:rPr>
          <w:lang w:eastAsia="zh-CN"/>
        </w:rPr>
        <w:t>shall</w:t>
      </w:r>
      <w:r w:rsidRPr="00C10456">
        <w:t xml:space="preserve"> include 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r>
        <w:t xml:space="preserve">/or </w:t>
      </w:r>
      <w:r w:rsidRPr="00C10456">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Pr>
          <w:rFonts w:cs="Arial"/>
          <w:szCs w:val="18"/>
        </w:rPr>
        <w:t>. I</w:t>
      </w:r>
      <w:r w:rsidRPr="00C10456">
        <w:t xml:space="preserve">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w:t>
      </w:r>
      <w:r>
        <w:t>. I</w:t>
      </w:r>
      <w:r w:rsidRPr="00C10456">
        <w:t xml:space="preserve">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313C4401" w14:textId="77777777" w:rsidR="00E762E8" w:rsidRPr="00C10456" w:rsidRDefault="00E762E8" w:rsidP="00E762E8">
      <w:pPr>
        <w:pStyle w:val="B4"/>
        <w:rPr>
          <w:rFonts w:cs="Arial"/>
          <w:szCs w:val="18"/>
          <w:lang w:eastAsia="zh-CN"/>
        </w:rPr>
      </w:pPr>
      <w:r>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6E0E2EF2" w14:textId="5AF2F10E" w:rsidR="00E762E8" w:rsidRDefault="00E762E8" w:rsidP="00177996">
      <w:pPr>
        <w:pStyle w:val="B4"/>
        <w:rPr>
          <w:lang w:eastAsia="zh-CN"/>
        </w:rPr>
      </w:pPr>
      <w:r>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 or</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5" w:name="OLE_LINK93"/>
      <w:bookmarkStart w:id="156" w:name="OLE_LINK94"/>
      <w:bookmarkStart w:id="157" w:name="OLE_LINK101"/>
      <w:r>
        <w:rPr>
          <w:lang w:eastAsia="zh-CN"/>
        </w:rPr>
        <w:t>in the CoAP POST response</w:t>
      </w:r>
      <w:bookmarkEnd w:id="155"/>
      <w:bookmarkEnd w:id="156"/>
      <w:bookmarkEnd w:id="157"/>
      <w:r>
        <w:rPr>
          <w:lang w:val="en-US"/>
        </w:rPr>
        <w:t>; and</w:t>
      </w:r>
    </w:p>
    <w:p w14:paraId="2175BE5A" w14:textId="77777777" w:rsidR="006331D1" w:rsidRDefault="006331D1" w:rsidP="006331D1">
      <w:pPr>
        <w:pStyle w:val="B1"/>
      </w:pPr>
      <w:r>
        <w:lastRenderedPageBreak/>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58" w:name="_CR7_2_2_4"/>
      <w:bookmarkStart w:id="159" w:name="_Toc168325499"/>
      <w:bookmarkStart w:id="160" w:name="_Toc193393121"/>
      <w:bookmarkEnd w:id="148"/>
      <w:bookmarkEnd w:id="158"/>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49"/>
      <w:bookmarkEnd w:id="159"/>
      <w:bookmarkEnd w:id="160"/>
    </w:p>
    <w:p w14:paraId="65001FEA" w14:textId="38353B8C" w:rsidR="006331D1" w:rsidRDefault="006331D1" w:rsidP="006331D1">
      <w:pPr>
        <w:rPr>
          <w:lang w:eastAsia="x-none"/>
        </w:rPr>
      </w:pPr>
      <w:bookmarkStart w:id="161" w:name="OLE_LINK89"/>
      <w:bookmarkStart w:id="162"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w:t>
      </w:r>
      <w:r w:rsidR="00E31E60">
        <w:t>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w:t>
      </w:r>
      <w:r>
        <w:t>application/</w:t>
      </w:r>
      <w:r w:rsidRPr="00C8352D">
        <w:t>vnd.3gpp.seal-data-delivery-info+cbor;modeltype=establishment-re</w:t>
      </w:r>
      <w:r>
        <w:t>s</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lastRenderedPageBreak/>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1"/>
      <w:bookmarkEnd w:id="162"/>
    </w:p>
    <w:p w14:paraId="5B8769C1" w14:textId="67435CAE" w:rsidR="001167D9" w:rsidRPr="00004F96" w:rsidRDefault="00B43948" w:rsidP="001167D9">
      <w:pPr>
        <w:pStyle w:val="Heading3"/>
      </w:pPr>
      <w:bookmarkStart w:id="163" w:name="_CR7_2_3"/>
      <w:bookmarkStart w:id="164" w:name="_Toc168325500"/>
      <w:bookmarkStart w:id="165" w:name="_Toc193393122"/>
      <w:bookmarkEnd w:id="163"/>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4"/>
      <w:bookmarkEnd w:id="165"/>
    </w:p>
    <w:p w14:paraId="5952C5BC" w14:textId="20DF1C55" w:rsidR="001167D9" w:rsidRPr="006A63F0" w:rsidRDefault="00D808B0" w:rsidP="001167D9">
      <w:pPr>
        <w:pStyle w:val="Heading4"/>
      </w:pPr>
      <w:bookmarkStart w:id="166" w:name="_CR7_2_3_1"/>
      <w:bookmarkStart w:id="167" w:name="_Toc168325501"/>
      <w:bookmarkStart w:id="168" w:name="_Toc193393123"/>
      <w:bookmarkEnd w:id="166"/>
      <w:r>
        <w:t>7</w:t>
      </w:r>
      <w:r w:rsidR="001167D9">
        <w:t>.2.</w:t>
      </w:r>
      <w:r w:rsidR="00092A5B">
        <w:t>3</w:t>
      </w:r>
      <w:r w:rsidR="001167D9">
        <w:t>.</w:t>
      </w:r>
      <w:r w:rsidR="001167D9">
        <w:rPr>
          <w:rFonts w:hint="eastAsia"/>
          <w:lang w:eastAsia="zh-CN"/>
        </w:rPr>
        <w:t>1</w:t>
      </w:r>
      <w:r w:rsidR="001167D9">
        <w:tab/>
        <w:t>SDDM client HTTP procedure</w:t>
      </w:r>
      <w:bookmarkEnd w:id="167"/>
      <w:bookmarkEnd w:id="168"/>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F2375B6" w14:textId="5FAC5515" w:rsidR="003653AE" w:rsidRPr="00004F96" w:rsidRDefault="001167D9" w:rsidP="003653AE">
      <w:pPr>
        <w:pStyle w:val="B3"/>
      </w:pPr>
      <w:r w:rsidRPr="00004F96">
        <w:t>i)</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bookmarkStart w:id="169" w:name="OLE_LINK48"/>
      <w:r w:rsidR="003653AE">
        <w:t>; and</w:t>
      </w:r>
      <w:bookmarkEnd w:id="169"/>
    </w:p>
    <w:p w14:paraId="588157A5" w14:textId="162D721A" w:rsidR="001167D9" w:rsidRPr="003653AE" w:rsidRDefault="003653AE" w:rsidP="003653AE">
      <w:pPr>
        <w:pStyle w:val="B1"/>
        <w:rPr>
          <w:lang w:val="en-US"/>
        </w:rPr>
      </w:pPr>
      <w:bookmarkStart w:id="170" w:name="OLE_LINK122"/>
      <w:bookmarkStart w:id="171" w:name="OLE_LINK123"/>
      <w:r>
        <w:t>b)</w:t>
      </w:r>
      <w:r>
        <w:tab/>
        <w:t>shall send the HTTP 200 (OK) response message as specified in IETF RFC 9110 [</w:t>
      </w:r>
      <w:r w:rsidR="00CE598F">
        <w:t>21</w:t>
      </w:r>
      <w:r>
        <w:t>].</w:t>
      </w:r>
      <w:bookmarkEnd w:id="170"/>
      <w:bookmarkEnd w:id="171"/>
    </w:p>
    <w:p w14:paraId="6FFE19BB" w14:textId="7C09C822" w:rsidR="001167D9" w:rsidRPr="006A63F0" w:rsidRDefault="00D808B0" w:rsidP="001167D9">
      <w:pPr>
        <w:pStyle w:val="Heading4"/>
      </w:pPr>
      <w:bookmarkStart w:id="172" w:name="_CR7_2_3_2"/>
      <w:bookmarkStart w:id="173" w:name="_Toc168325502"/>
      <w:bookmarkStart w:id="174" w:name="_Toc193393124"/>
      <w:bookmarkEnd w:id="172"/>
      <w:r>
        <w:lastRenderedPageBreak/>
        <w:t>7</w:t>
      </w:r>
      <w:r w:rsidR="001167D9">
        <w:t>.2.</w:t>
      </w:r>
      <w:r>
        <w:t>3</w:t>
      </w:r>
      <w:r w:rsidR="001167D9">
        <w:t>.</w:t>
      </w:r>
      <w:r w:rsidR="001167D9">
        <w:rPr>
          <w:rFonts w:hint="eastAsia"/>
          <w:lang w:eastAsia="zh-CN"/>
        </w:rPr>
        <w:t>2</w:t>
      </w:r>
      <w:r w:rsidR="001167D9">
        <w:tab/>
        <w:t>SDDM server HTTP procedure</w:t>
      </w:r>
      <w:bookmarkEnd w:id="173"/>
      <w:bookmarkEnd w:id="174"/>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t>2)</w:t>
      </w:r>
      <w:r>
        <w:tab/>
      </w:r>
      <w:r w:rsidR="003653AE">
        <w:t>shall include a &lt;sealdd-flow-id&gt;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440F4719" w14:textId="000B742C" w:rsidR="005C2C8D" w:rsidRPr="00004F96" w:rsidRDefault="00862924" w:rsidP="005C2C8D">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75" w:name="_CR7_2_3_3"/>
      <w:bookmarkStart w:id="176" w:name="_Toc168325503"/>
      <w:bookmarkStart w:id="177" w:name="_Toc193393125"/>
      <w:bookmarkEnd w:id="17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6"/>
      <w:bookmarkEnd w:id="17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 xml:space="preserve">shall include a CoAP URI set to the URI corresponding </w:t>
      </w:r>
      <w:bookmarkStart w:id="178" w:name="OLE_LINK78"/>
      <w:bookmarkStart w:id="179" w:name="OLE_LINK79"/>
      <w:r>
        <w:t xml:space="preserve">to the identity of the SDDM-S </w:t>
      </w:r>
      <w:bookmarkEnd w:id="178"/>
      <w:bookmarkEnd w:id="179"/>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7D6EE6B1" w:rsidR="006331D1" w:rsidRDefault="006331D1" w:rsidP="006331D1">
      <w:pPr>
        <w:pStyle w:val="B1"/>
      </w:pPr>
      <w:r>
        <w:lastRenderedPageBreak/>
        <w:t>b)</w:t>
      </w:r>
      <w:r>
        <w:tab/>
      </w:r>
      <w:r w:rsidR="00E31E60">
        <w:rPr>
          <w:lang w:val="en-US"/>
        </w:rPr>
        <w:t xml:space="preserve">shall include Content-Format option set to </w:t>
      </w:r>
      <w:r w:rsidR="00E31E60">
        <w:t>"</w:t>
      </w:r>
      <w:r w:rsidR="00E31E60">
        <w:t>application/</w:t>
      </w:r>
      <w:r w:rsidR="00E31E60" w:rsidRPr="00C8352D">
        <w:t>vnd.3gpp.seal-data-delivery-info+cbor;modeltype=</w:t>
      </w:r>
      <w:r w:rsidR="00E31E60">
        <w:t>release</w:t>
      </w:r>
      <w:r w:rsidR="00E31E60" w:rsidRPr="00C8352D">
        <w:t>-re</w:t>
      </w:r>
      <w:r w:rsidR="00E31E60">
        <w:t>q</w:t>
      </w:r>
      <w:r w:rsidR="00E31E60">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t>application/</w:t>
      </w:r>
      <w:r w:rsidR="00E31E60" w:rsidRPr="00C8352D">
        <w:t>vnd.3gpp.seal-data-delivery-info+cbor;modeltype=</w:t>
      </w:r>
      <w:r w:rsidR="00E31E60">
        <w:t>release</w:t>
      </w:r>
      <w:r w:rsidR="00E31E60" w:rsidRPr="00C8352D">
        <w:t>-re</w:t>
      </w:r>
      <w:r w:rsidR="00E31E60">
        <w:t>q</w:t>
      </w:r>
      <w:r w:rsidR="00E31E60">
        <w:t>"</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0" w:name="_CR7_2_3_4"/>
      <w:bookmarkStart w:id="181" w:name="_Toc168325504"/>
      <w:bookmarkStart w:id="182" w:name="_Toc193393126"/>
      <w:bookmarkEnd w:id="180"/>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1"/>
      <w:bookmarkEnd w:id="182"/>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t>"</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 xml:space="preserve">shall include a CoAP URI set to the URI corresponding to </w:t>
      </w:r>
      <w:bookmarkStart w:id="183" w:name="OLE_LINK82"/>
      <w:r>
        <w:t xml:space="preserve">the identity of the SDDM-C </w:t>
      </w:r>
      <w:bookmarkEnd w:id="183"/>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6140D21" w:rsidR="006331D1" w:rsidRDefault="006331D1" w:rsidP="006331D1">
      <w:pPr>
        <w:pStyle w:val="B1"/>
      </w:pPr>
      <w:r>
        <w:lastRenderedPageBreak/>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r w:rsidR="00E31E60">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4" w:name="_CR7_2_4"/>
      <w:bookmarkStart w:id="185" w:name="_Toc168325505"/>
      <w:bookmarkStart w:id="186" w:name="_Toc193393127"/>
      <w:bookmarkEnd w:id="184"/>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5"/>
      <w:bookmarkEnd w:id="186"/>
    </w:p>
    <w:p w14:paraId="25EF7ADE" w14:textId="7FE22654" w:rsidR="00160B2E" w:rsidRPr="006A63F0" w:rsidRDefault="00D808B0" w:rsidP="00160B2E">
      <w:pPr>
        <w:pStyle w:val="Heading4"/>
      </w:pPr>
      <w:bookmarkStart w:id="187" w:name="_CR7_2_4_1"/>
      <w:bookmarkStart w:id="188" w:name="_Toc168325506"/>
      <w:bookmarkStart w:id="189" w:name="_Toc193393128"/>
      <w:bookmarkEnd w:id="187"/>
      <w:r>
        <w:t>7</w:t>
      </w:r>
      <w:r w:rsidR="00160B2E">
        <w:t>.2.</w:t>
      </w:r>
      <w:r>
        <w:t>4</w:t>
      </w:r>
      <w:r w:rsidR="00160B2E">
        <w:t>.</w:t>
      </w:r>
      <w:r w:rsidR="00160B2E">
        <w:rPr>
          <w:rFonts w:hint="eastAsia"/>
          <w:lang w:eastAsia="zh-CN"/>
        </w:rPr>
        <w:t>1</w:t>
      </w:r>
      <w:r w:rsidR="00160B2E">
        <w:tab/>
        <w:t>SDDM client HTTP procedure</w:t>
      </w:r>
      <w:bookmarkEnd w:id="188"/>
      <w:bookmarkEnd w:id="189"/>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90" w:name="_CR7_2_4_2"/>
      <w:bookmarkStart w:id="191" w:name="_Toc168325507"/>
      <w:bookmarkStart w:id="192" w:name="_Toc193393129"/>
      <w:bookmarkEnd w:id="190"/>
      <w:r>
        <w:t>7</w:t>
      </w:r>
      <w:r w:rsidR="00160B2E">
        <w:t>.2.</w:t>
      </w:r>
      <w:r>
        <w:t>4</w:t>
      </w:r>
      <w:r w:rsidR="00160B2E">
        <w:t>.2</w:t>
      </w:r>
      <w:r w:rsidR="00160B2E">
        <w:tab/>
        <w:t>SDDM server HTTP procedure</w:t>
      </w:r>
      <w:bookmarkEnd w:id="191"/>
      <w:bookmarkEnd w:id="192"/>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lastRenderedPageBreak/>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93" w:name="_CR7_2_4_3"/>
      <w:bookmarkStart w:id="194" w:name="_Toc168325508"/>
      <w:bookmarkStart w:id="195" w:name="_Toc193393130"/>
      <w:bookmarkEnd w:id="193"/>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4"/>
      <w:bookmarkEnd w:id="195"/>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t>1)</w:t>
      </w:r>
      <w:r>
        <w:tab/>
        <w:t>the "apiRoot"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6" w:name="OLE_LINK102"/>
      <w:r>
        <w:t>"</w:t>
      </w:r>
      <w:bookmarkEnd w:id="196"/>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lastRenderedPageBreak/>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97" w:name="_CR7_2_4_4"/>
      <w:bookmarkStart w:id="198" w:name="_Toc168325509"/>
      <w:bookmarkStart w:id="199" w:name="_Toc193393131"/>
      <w:bookmarkEnd w:id="19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98"/>
      <w:bookmarkEnd w:id="199"/>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EstablishmentRequest"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r>
        <w:t>";</w:t>
      </w:r>
    </w:p>
    <w:p w14:paraId="2D92D009" w14:textId="380E68EA"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359C50DE" w:rsidR="006331D1" w:rsidRDefault="006331D1" w:rsidP="006331D1">
      <w:pPr>
        <w:pStyle w:val="B2"/>
        <w:rPr>
          <w:lang w:val="en-US"/>
        </w:rPr>
      </w:pPr>
      <w:r>
        <w:t>1)</w:t>
      </w:r>
      <w:r>
        <w:tab/>
      </w:r>
      <w:r w:rsidR="0082416E">
        <w:rPr>
          <w:lang w:val="en-US"/>
        </w:rPr>
        <w:t xml:space="preserve">if successfully created, shall include a </w:t>
      </w:r>
      <w:r w:rsidR="0082416E">
        <w:t>"</w:t>
      </w:r>
      <w:r w:rsidR="0082416E" w:rsidRPr="00AC7864">
        <w:rPr>
          <w:noProof/>
        </w:rPr>
        <w:t>URLLC</w:t>
      </w:r>
      <w:r w:rsidR="0082416E">
        <w:rPr>
          <w:noProof/>
        </w:rPr>
        <w:t>fv</w:t>
      </w:r>
      <w:r w:rsidR="0082416E">
        <w:t>EstablishmentResponse"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41FE76FE" w:rsidR="006331D1" w:rsidRDefault="006331D1" w:rsidP="006331D1">
      <w:pPr>
        <w:pStyle w:val="B2"/>
      </w:pPr>
      <w:r>
        <w:t>2)</w:t>
      </w:r>
      <w:r>
        <w:tab/>
      </w:r>
      <w:r>
        <w:rPr>
          <w:lang w:val="en-US"/>
        </w:rPr>
        <w:t xml:space="preserve">otherwise, shall include a </w:t>
      </w:r>
      <w:r>
        <w:t>"</w:t>
      </w:r>
      <w:r w:rsidR="00D85D0C" w:rsidRPr="00AC7864">
        <w:rPr>
          <w:noProof/>
        </w:rPr>
        <w:t>URLLC</w:t>
      </w:r>
      <w:r w:rsidR="00D85D0C">
        <w:rPr>
          <w:noProof/>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0" w:name="_CR7_2_5"/>
      <w:bookmarkStart w:id="201" w:name="_Toc168325510"/>
      <w:bookmarkStart w:id="202" w:name="_Toc193393132"/>
      <w:bookmarkEnd w:id="200"/>
      <w:r>
        <w:t>7.2.</w:t>
      </w:r>
      <w:r w:rsidR="00115E27">
        <w:t>5</w:t>
      </w:r>
      <w:r>
        <w:tab/>
      </w:r>
      <w:bookmarkStart w:id="203" w:name="OLE_LINK71"/>
      <w:bookmarkStart w:id="204" w:name="OLE_LINK70"/>
      <w:r>
        <w:t>SEALDD enabled E2E redundant transmission path release procedure</w:t>
      </w:r>
      <w:bookmarkEnd w:id="201"/>
      <w:bookmarkEnd w:id="202"/>
      <w:bookmarkEnd w:id="203"/>
      <w:bookmarkEnd w:id="204"/>
    </w:p>
    <w:p w14:paraId="024DFEAA" w14:textId="0A7B8716" w:rsidR="00E91AD5" w:rsidRDefault="00E91AD5" w:rsidP="00E91AD5">
      <w:pPr>
        <w:pStyle w:val="Heading4"/>
      </w:pPr>
      <w:bookmarkStart w:id="205" w:name="_CR7_2_5_1"/>
      <w:bookmarkStart w:id="206" w:name="_Toc168325511"/>
      <w:bookmarkStart w:id="207" w:name="_Toc193393133"/>
      <w:bookmarkEnd w:id="205"/>
      <w:r>
        <w:t>7.2.</w:t>
      </w:r>
      <w:r w:rsidR="00115E27">
        <w:t>5</w:t>
      </w:r>
      <w:r>
        <w:t>.</w:t>
      </w:r>
      <w:r>
        <w:rPr>
          <w:lang w:eastAsia="zh-CN"/>
        </w:rPr>
        <w:t>1</w:t>
      </w:r>
      <w:r>
        <w:tab/>
        <w:t>SDDM client HTTP procedure</w:t>
      </w:r>
      <w:bookmarkEnd w:id="206"/>
      <w:bookmarkEnd w:id="207"/>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lastRenderedPageBreak/>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208" w:name="_CR7_2_5_2"/>
      <w:bookmarkStart w:id="209" w:name="_Toc168325512"/>
      <w:bookmarkStart w:id="210" w:name="_Toc193393134"/>
      <w:bookmarkEnd w:id="208"/>
      <w:r>
        <w:t>7.2.</w:t>
      </w:r>
      <w:r w:rsidR="00115E27">
        <w:t>5</w:t>
      </w:r>
      <w:r>
        <w:t>.</w:t>
      </w:r>
      <w:r>
        <w:rPr>
          <w:lang w:eastAsia="zh-CN"/>
        </w:rPr>
        <w:t>2</w:t>
      </w:r>
      <w:r>
        <w:tab/>
        <w:t>SDDM server HTTP procedure</w:t>
      </w:r>
      <w:bookmarkEnd w:id="209"/>
      <w:bookmarkEnd w:id="210"/>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621D7A69" w14:textId="559B910D" w:rsidR="005C2C8D" w:rsidRDefault="00E91AD5" w:rsidP="005C2C8D">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211" w:name="_CR7_2_5_3"/>
      <w:bookmarkStart w:id="212" w:name="_Toc168325513"/>
      <w:bookmarkStart w:id="213" w:name="_Toc193393135"/>
      <w:bookmarkEnd w:id="211"/>
      <w:r>
        <w:rPr>
          <w:noProof/>
          <w:lang w:val="en-US"/>
        </w:rPr>
        <w:t>7.2.</w:t>
      </w:r>
      <w:r w:rsidR="00115E27">
        <w:rPr>
          <w:noProof/>
          <w:lang w:val="en-US"/>
        </w:rPr>
        <w:t>5</w:t>
      </w:r>
      <w:r>
        <w:rPr>
          <w:noProof/>
          <w:lang w:val="en-US"/>
        </w:rPr>
        <w:t>.3</w:t>
      </w:r>
      <w:r>
        <w:rPr>
          <w:noProof/>
          <w:lang w:val="en-US"/>
        </w:rPr>
        <w:tab/>
        <w:t xml:space="preserve">SDDM </w:t>
      </w:r>
      <w:r>
        <w:t>client CoAP procedure</w:t>
      </w:r>
      <w:bookmarkEnd w:id="212"/>
      <w:bookmarkEnd w:id="213"/>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4" w:name="OLE_LINK129"/>
      <w:bookmarkStart w:id="215"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r w:rsidR="0082416E">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lastRenderedPageBreak/>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6" w:name="_CR7_2_5_4"/>
      <w:bookmarkStart w:id="217" w:name="_Toc168325514"/>
      <w:bookmarkStart w:id="218" w:name="_Toc193393136"/>
      <w:bookmarkEnd w:id="214"/>
      <w:bookmarkEnd w:id="215"/>
      <w:bookmarkEnd w:id="216"/>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17"/>
      <w:bookmarkEnd w:id="218"/>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t>"</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"URLLCReleaseRequest"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19" w:name="_CR7_2_6"/>
      <w:bookmarkStart w:id="220" w:name="_Toc168325515"/>
      <w:bookmarkStart w:id="221" w:name="_Toc193393137"/>
      <w:bookmarkEnd w:id="219"/>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0"/>
      <w:bookmarkEnd w:id="221"/>
    </w:p>
    <w:p w14:paraId="3812C4E5" w14:textId="01B24601" w:rsidR="00E93ACD" w:rsidRPr="006A63F0" w:rsidRDefault="00D808B0" w:rsidP="00E93ACD">
      <w:pPr>
        <w:pStyle w:val="Heading4"/>
      </w:pPr>
      <w:bookmarkStart w:id="222" w:name="_CR7_2_6_1"/>
      <w:bookmarkStart w:id="223" w:name="_Toc168325516"/>
      <w:bookmarkStart w:id="224" w:name="_Toc193393138"/>
      <w:bookmarkEnd w:id="222"/>
      <w:r>
        <w:t>7</w:t>
      </w:r>
      <w:r w:rsidR="00E93ACD">
        <w:t>.2.</w:t>
      </w:r>
      <w:r w:rsidR="00115E27">
        <w:t>6</w:t>
      </w:r>
      <w:r w:rsidR="00E93ACD">
        <w:t>.</w:t>
      </w:r>
      <w:r w:rsidR="00E93ACD">
        <w:rPr>
          <w:rFonts w:hint="eastAsia"/>
          <w:lang w:eastAsia="zh-CN"/>
        </w:rPr>
        <w:t>1</w:t>
      </w:r>
      <w:r w:rsidR="00E93ACD">
        <w:tab/>
        <w:t>SDDM client HTTP procedure</w:t>
      </w:r>
      <w:bookmarkEnd w:id="223"/>
      <w:bookmarkEnd w:id="224"/>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lastRenderedPageBreak/>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225" w:name="_CR7_2_6_2"/>
      <w:bookmarkStart w:id="226" w:name="_Toc168325517"/>
      <w:bookmarkStart w:id="227" w:name="_Toc193393139"/>
      <w:bookmarkEnd w:id="225"/>
      <w:r>
        <w:t>7</w:t>
      </w:r>
      <w:r w:rsidR="00E93ACD">
        <w:t>.2.</w:t>
      </w:r>
      <w:r w:rsidR="00115E27">
        <w:t>6</w:t>
      </w:r>
      <w:r w:rsidR="00E93ACD">
        <w:t>.2</w:t>
      </w:r>
      <w:r w:rsidR="00E93ACD">
        <w:tab/>
        <w:t>SDDM server HTTP procedure</w:t>
      </w:r>
      <w:bookmarkEnd w:id="226"/>
      <w:bookmarkEnd w:id="227"/>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20D1265A" w14:textId="66AF80CF" w:rsidR="005C2C8D" w:rsidRPr="00004F96" w:rsidRDefault="00E93ACD" w:rsidP="005C2C8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28" w:name="_CR7_2_6_3"/>
      <w:bookmarkStart w:id="229" w:name="_Toc168325518"/>
      <w:bookmarkStart w:id="230" w:name="_Toc193393140"/>
      <w:bookmarkEnd w:id="228"/>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29"/>
      <w:bookmarkEnd w:id="230"/>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r w:rsidR="0082416E">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1" w:name="_CR7_2_6_4"/>
      <w:bookmarkStart w:id="232" w:name="_Toc168325519"/>
      <w:bookmarkStart w:id="233" w:name="_Toc193393141"/>
      <w:bookmarkEnd w:id="231"/>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2"/>
      <w:bookmarkEnd w:id="233"/>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t>"</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531DE696" w14:textId="77777777" w:rsidR="0082416E" w:rsidRDefault="0082416E" w:rsidP="0082416E">
      <w:pPr>
        <w:rPr>
          <w:noProof/>
        </w:rPr>
      </w:pPr>
      <w:r>
        <w:rPr>
          <w:noProof/>
        </w:rPr>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r>
        <w:t>";</w:t>
      </w:r>
    </w:p>
    <w:p w14:paraId="3DA90896" w14:textId="69943053"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4" w:name="_CR7_2_7"/>
      <w:bookmarkStart w:id="235" w:name="_Toc168325520"/>
      <w:bookmarkStart w:id="236" w:name="_Toc193393142"/>
      <w:bookmarkEnd w:id="234"/>
      <w:r>
        <w:t>7</w:t>
      </w:r>
      <w:r w:rsidR="00CD1205" w:rsidRPr="00004F96">
        <w:t>.2.</w:t>
      </w:r>
      <w:r w:rsidR="00115E27">
        <w:t>7</w:t>
      </w:r>
      <w:r w:rsidR="00CD1205" w:rsidRPr="00004F96">
        <w:tab/>
      </w:r>
      <w:r w:rsidR="00CD1205" w:rsidRPr="00067A82">
        <w:t>SEALDD server discovery and selection procedure</w:t>
      </w:r>
      <w:bookmarkEnd w:id="235"/>
      <w:bookmarkEnd w:id="236"/>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lastRenderedPageBreak/>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37" w:name="_CR7_2_8"/>
      <w:bookmarkStart w:id="238" w:name="_Toc168325521"/>
      <w:bookmarkStart w:id="239" w:name="_Toc193393143"/>
      <w:bookmarkEnd w:id="237"/>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38"/>
      <w:bookmarkEnd w:id="239"/>
    </w:p>
    <w:p w14:paraId="71FAAFA3" w14:textId="1B133656" w:rsidR="005159AE" w:rsidRPr="006A63F0" w:rsidRDefault="005159AE" w:rsidP="005159AE">
      <w:pPr>
        <w:pStyle w:val="Heading4"/>
      </w:pPr>
      <w:bookmarkStart w:id="240" w:name="_CR7_2_8_1"/>
      <w:bookmarkStart w:id="241" w:name="_Toc168325522"/>
      <w:bookmarkStart w:id="242" w:name="_Toc193393144"/>
      <w:bookmarkEnd w:id="240"/>
      <w:r>
        <w:t>7.2.</w:t>
      </w:r>
      <w:r w:rsidR="00115E27">
        <w:t>8</w:t>
      </w:r>
      <w:r>
        <w:t>.</w:t>
      </w:r>
      <w:r>
        <w:rPr>
          <w:rFonts w:hint="eastAsia"/>
          <w:lang w:eastAsia="zh-CN"/>
        </w:rPr>
        <w:t>1</w:t>
      </w:r>
      <w:r>
        <w:tab/>
        <w:t>SDDM client HTTP procedure</w:t>
      </w:r>
      <w:bookmarkEnd w:id="241"/>
      <w:bookmarkEnd w:id="242"/>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w:t>
      </w:r>
      <w:r w:rsidR="005C2C8D">
        <w:t>;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43" w:name="_CR7_2_8_2"/>
      <w:bookmarkStart w:id="244" w:name="_Toc168325523"/>
      <w:bookmarkStart w:id="245" w:name="_Toc193393145"/>
      <w:bookmarkEnd w:id="243"/>
      <w:r>
        <w:t>7.2.</w:t>
      </w:r>
      <w:r w:rsidR="00115E27">
        <w:t>8</w:t>
      </w:r>
      <w:r>
        <w:t>.</w:t>
      </w:r>
      <w:r>
        <w:rPr>
          <w:rFonts w:hint="eastAsia"/>
          <w:lang w:eastAsia="zh-CN"/>
        </w:rPr>
        <w:t>2</w:t>
      </w:r>
      <w:r>
        <w:tab/>
        <w:t>SDDM server HTTP procedure</w:t>
      </w:r>
      <w:bookmarkEnd w:id="244"/>
      <w:bookmarkEnd w:id="245"/>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46" w:name="_CR7_2_8_3"/>
      <w:bookmarkStart w:id="247" w:name="_Toc168325524"/>
      <w:bookmarkStart w:id="248" w:name="_Toc193393146"/>
      <w:bookmarkEnd w:id="246"/>
      <w:r>
        <w:rPr>
          <w:noProof/>
          <w:lang w:val="en-US"/>
        </w:rPr>
        <w:t>7.2.</w:t>
      </w:r>
      <w:r w:rsidR="00115E27">
        <w:rPr>
          <w:noProof/>
          <w:lang w:val="en-US"/>
        </w:rPr>
        <w:t>8</w:t>
      </w:r>
      <w:r>
        <w:rPr>
          <w:noProof/>
          <w:lang w:val="en-US"/>
        </w:rPr>
        <w:t>.3</w:t>
      </w:r>
      <w:r>
        <w:rPr>
          <w:noProof/>
          <w:lang w:val="en-US"/>
        </w:rPr>
        <w:tab/>
        <w:t xml:space="preserve">SDDM </w:t>
      </w:r>
      <w:r>
        <w:t>client CoAP procedure</w:t>
      </w:r>
      <w:bookmarkEnd w:id="247"/>
      <w:bookmarkEnd w:id="248"/>
    </w:p>
    <w:p w14:paraId="148C8D22" w14:textId="0C2CFCE5" w:rsidR="00C85A4E" w:rsidRDefault="00C85A4E" w:rsidP="00C85A4E">
      <w:pPr>
        <w:rPr>
          <w:lang w:eastAsia="zh-CN"/>
        </w:rPr>
      </w:pPr>
      <w:r>
        <w:t xml:space="preserve">In order to request an </w:t>
      </w:r>
      <w:bookmarkStart w:id="249" w:name="OLE_LINK156"/>
      <w:bookmarkStart w:id="250" w:name="OLE_LINK157"/>
      <w:r w:rsidRPr="00526DD0">
        <w:t>S</w:t>
      </w:r>
      <w:r>
        <w:t>EAL</w:t>
      </w:r>
      <w:r w:rsidRPr="00526DD0">
        <w:t xml:space="preserve">DD </w:t>
      </w:r>
      <w:r>
        <w:t xml:space="preserve">data storage </w:t>
      </w:r>
      <w:bookmarkEnd w:id="249"/>
      <w:bookmarkEnd w:id="250"/>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1" w:name="OLE_LINK173"/>
      <w:bookmarkStart w:id="252" w:name="OLE_LINK174"/>
      <w:r>
        <w:t>DataStorageCreationRequest</w:t>
      </w:r>
      <w:bookmarkEnd w:id="251"/>
      <w:bookmarkEnd w:id="252"/>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3" w:name="_CR7_2_8_4"/>
      <w:bookmarkStart w:id="254" w:name="_Toc168325525"/>
      <w:bookmarkStart w:id="255" w:name="_Toc193393147"/>
      <w:bookmarkEnd w:id="25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4"/>
      <w:bookmarkEnd w:id="255"/>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lastRenderedPageBreak/>
        <w:t>i)</w:t>
      </w:r>
      <w:r>
        <w:tab/>
        <w:t>shall include a "result" attribute set to "success"; and</w:t>
      </w:r>
    </w:p>
    <w:p w14:paraId="72CE0AC2" w14:textId="77777777" w:rsidR="00C85A4E" w:rsidRDefault="00C85A4E" w:rsidP="00C85A4E">
      <w:pPr>
        <w:pStyle w:val="B3"/>
        <w:rPr>
          <w:rFonts w:cs="Arial"/>
        </w:rPr>
      </w:pPr>
      <w:bookmarkStart w:id="256" w:name="OLE_LINK103"/>
      <w:bookmarkStart w:id="257"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6"/>
    <w:bookmarkEnd w:id="257"/>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58" w:name="_CR7_2_9"/>
      <w:bookmarkStart w:id="259" w:name="_Toc168325526"/>
      <w:bookmarkStart w:id="260" w:name="_Toc193393148"/>
      <w:bookmarkEnd w:id="258"/>
      <w:r>
        <w:t>7</w:t>
      </w:r>
      <w:r w:rsidRPr="00004F96">
        <w:t>.2.</w:t>
      </w:r>
      <w:r w:rsidR="00115E27">
        <w:t>9</w:t>
      </w:r>
      <w:r w:rsidRPr="00004F96">
        <w:tab/>
      </w:r>
      <w:r w:rsidRPr="00067A82">
        <w:t xml:space="preserve">SEALDD enabled data storage </w:t>
      </w:r>
      <w:r>
        <w:t xml:space="preserve">reservation </w:t>
      </w:r>
      <w:r w:rsidRPr="00067A82">
        <w:t>procedure</w:t>
      </w:r>
      <w:bookmarkEnd w:id="259"/>
      <w:bookmarkEnd w:id="260"/>
    </w:p>
    <w:p w14:paraId="415C5D88" w14:textId="56C07AA7" w:rsidR="005159AE" w:rsidRPr="006A63F0" w:rsidRDefault="005159AE" w:rsidP="005159AE">
      <w:pPr>
        <w:pStyle w:val="Heading4"/>
      </w:pPr>
      <w:bookmarkStart w:id="261" w:name="_CR7_2_9_1"/>
      <w:bookmarkStart w:id="262" w:name="_Toc168325527"/>
      <w:bookmarkStart w:id="263" w:name="_Toc193393149"/>
      <w:bookmarkEnd w:id="261"/>
      <w:r>
        <w:t>7.2.</w:t>
      </w:r>
      <w:r w:rsidR="00115E27">
        <w:t>9</w:t>
      </w:r>
      <w:r>
        <w:t>.</w:t>
      </w:r>
      <w:r>
        <w:rPr>
          <w:rFonts w:hint="eastAsia"/>
          <w:lang w:eastAsia="zh-CN"/>
        </w:rPr>
        <w:t>1</w:t>
      </w:r>
      <w:r>
        <w:tab/>
        <w:t>SDDM client HTTP procedure</w:t>
      </w:r>
      <w:bookmarkEnd w:id="262"/>
      <w:bookmarkEnd w:id="263"/>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w:t>
      </w:r>
      <w:r w:rsidR="005C2C8D">
        <w:rPr>
          <w:rFonts w:cs="Arial"/>
        </w:rPr>
        <w:t xml:space="preserve">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64" w:name="_CR7_2_9_2"/>
      <w:bookmarkStart w:id="265" w:name="_Toc168325528"/>
      <w:bookmarkStart w:id="266" w:name="_Toc193393150"/>
      <w:bookmarkEnd w:id="264"/>
      <w:r>
        <w:t>7.2.</w:t>
      </w:r>
      <w:r w:rsidR="00115E27">
        <w:t>9</w:t>
      </w:r>
      <w:r>
        <w:t>.</w:t>
      </w:r>
      <w:r>
        <w:rPr>
          <w:rFonts w:hint="eastAsia"/>
          <w:lang w:eastAsia="zh-CN"/>
        </w:rPr>
        <w:t>2</w:t>
      </w:r>
      <w:r>
        <w:tab/>
        <w:t>SDDM server HTTP procedure</w:t>
      </w:r>
      <w:bookmarkEnd w:id="265"/>
      <w:bookmarkEnd w:id="266"/>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lastRenderedPageBreak/>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67" w:name="_CR7_2_9_3"/>
      <w:bookmarkStart w:id="268" w:name="_Toc168325529"/>
      <w:bookmarkStart w:id="269" w:name="_Toc193393151"/>
      <w:bookmarkEnd w:id="267"/>
      <w:r>
        <w:rPr>
          <w:noProof/>
          <w:lang w:val="en-US"/>
        </w:rPr>
        <w:t>7.2.</w:t>
      </w:r>
      <w:r w:rsidR="00115E27">
        <w:rPr>
          <w:noProof/>
          <w:lang w:val="en-US"/>
        </w:rPr>
        <w:t>9</w:t>
      </w:r>
      <w:r>
        <w:rPr>
          <w:noProof/>
          <w:lang w:val="en-US"/>
        </w:rPr>
        <w:t>.3</w:t>
      </w:r>
      <w:r>
        <w:rPr>
          <w:noProof/>
          <w:lang w:val="en-US"/>
        </w:rPr>
        <w:tab/>
        <w:t xml:space="preserve">SDDM </w:t>
      </w:r>
      <w:r>
        <w:t>client CoAP procedure</w:t>
      </w:r>
      <w:bookmarkEnd w:id="268"/>
      <w:bookmarkEnd w:id="269"/>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0" w:name="_CR7_2_9_4"/>
      <w:bookmarkStart w:id="271" w:name="_Toc168325530"/>
      <w:bookmarkStart w:id="272" w:name="_Toc193393152"/>
      <w:bookmarkEnd w:id="270"/>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1"/>
      <w:bookmarkEnd w:id="272"/>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t>"</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3" w:name="_CR7_2_10"/>
      <w:bookmarkStart w:id="274" w:name="_Toc168325531"/>
      <w:bookmarkStart w:id="275" w:name="_Toc193393153"/>
      <w:bookmarkEnd w:id="273"/>
      <w:r>
        <w:t>7</w:t>
      </w:r>
      <w:r w:rsidRPr="00004F96">
        <w:t>.2.</w:t>
      </w:r>
      <w:r w:rsidR="00115E27">
        <w:t>10</w:t>
      </w:r>
      <w:r w:rsidRPr="00004F96">
        <w:tab/>
      </w:r>
      <w:r w:rsidRPr="00067A82">
        <w:t xml:space="preserve">SEALDD enabled data storage </w:t>
      </w:r>
      <w:r>
        <w:t xml:space="preserve">notification </w:t>
      </w:r>
      <w:r w:rsidRPr="00067A82">
        <w:t>procedure</w:t>
      </w:r>
      <w:bookmarkEnd w:id="274"/>
      <w:bookmarkEnd w:id="275"/>
    </w:p>
    <w:p w14:paraId="1B2263E8" w14:textId="0CE9B3E9" w:rsidR="00EA3D34" w:rsidRPr="006A63F0" w:rsidRDefault="00EA3D34" w:rsidP="00EA3D34">
      <w:pPr>
        <w:pStyle w:val="Heading4"/>
      </w:pPr>
      <w:bookmarkStart w:id="276" w:name="_CR7_2_10_1"/>
      <w:bookmarkStart w:id="277" w:name="_Toc168325532"/>
      <w:bookmarkStart w:id="278" w:name="_Toc193393154"/>
      <w:bookmarkEnd w:id="276"/>
      <w:r>
        <w:t>7.2.</w:t>
      </w:r>
      <w:r w:rsidR="00115E27">
        <w:t>10</w:t>
      </w:r>
      <w:r>
        <w:t>.</w:t>
      </w:r>
      <w:r>
        <w:rPr>
          <w:rFonts w:hint="eastAsia"/>
          <w:lang w:eastAsia="zh-CN"/>
        </w:rPr>
        <w:t>1</w:t>
      </w:r>
      <w:r>
        <w:tab/>
        <w:t>SDDM client HTTP procedure</w:t>
      </w:r>
      <w:bookmarkEnd w:id="277"/>
      <w:bookmarkEnd w:id="278"/>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lastRenderedPageBreak/>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w:t>
      </w:r>
      <w:r w:rsidR="005C2C8D">
        <w: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79" w:name="_CR7_2_10_2"/>
      <w:bookmarkStart w:id="280" w:name="_Toc168325533"/>
      <w:bookmarkStart w:id="281" w:name="_Toc193393155"/>
      <w:bookmarkEnd w:id="279"/>
      <w:r>
        <w:t>7.2.</w:t>
      </w:r>
      <w:r w:rsidR="00115E27">
        <w:t>10</w:t>
      </w:r>
      <w:r>
        <w:t>.</w:t>
      </w:r>
      <w:r>
        <w:rPr>
          <w:rFonts w:hint="eastAsia"/>
          <w:lang w:eastAsia="zh-CN"/>
        </w:rPr>
        <w:t>2</w:t>
      </w:r>
      <w:r>
        <w:tab/>
        <w:t>SDDM server HTTP procedure</w:t>
      </w:r>
      <w:bookmarkEnd w:id="280"/>
      <w:bookmarkEnd w:id="281"/>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w:t>
      </w:r>
      <w:r w:rsidR="005C2C8D">
        <w:t>;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82" w:name="_CR7_2_10_3"/>
      <w:bookmarkStart w:id="283" w:name="_Toc168325534"/>
      <w:bookmarkStart w:id="284" w:name="_Toc193393156"/>
      <w:bookmarkEnd w:id="282"/>
      <w:r>
        <w:rPr>
          <w:noProof/>
          <w:lang w:val="en-US"/>
        </w:rPr>
        <w:t>7.2.</w:t>
      </w:r>
      <w:r w:rsidR="00115E27">
        <w:rPr>
          <w:noProof/>
          <w:lang w:val="en-US"/>
        </w:rPr>
        <w:t>10</w:t>
      </w:r>
      <w:r>
        <w:rPr>
          <w:noProof/>
          <w:lang w:val="en-US"/>
        </w:rPr>
        <w:t>.3</w:t>
      </w:r>
      <w:r>
        <w:rPr>
          <w:noProof/>
          <w:lang w:val="en-US"/>
        </w:rPr>
        <w:tab/>
        <w:t xml:space="preserve">SDDM </w:t>
      </w:r>
      <w:r>
        <w:t>client CoAP procedure</w:t>
      </w:r>
      <w:bookmarkEnd w:id="283"/>
      <w:bookmarkEnd w:id="284"/>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t>"</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t>"</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r w:rsidRPr="003B7990">
        <w:t>DataStorageMgtRequest</w:t>
      </w:r>
      <w:r>
        <w:t>" object</w:t>
      </w:r>
      <w:r>
        <w:rPr>
          <w:lang w:eastAsia="zh-CN"/>
        </w:rPr>
        <w:t>;</w:t>
      </w:r>
    </w:p>
    <w:p w14:paraId="1F698C28" w14:textId="77777777" w:rsidR="0082416E" w:rsidRDefault="0082416E" w:rsidP="0082416E">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lastRenderedPageBreak/>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t>"</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t>"</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5" w:name="_CR7_2_10_4"/>
      <w:bookmarkStart w:id="286" w:name="_Toc168325535"/>
      <w:bookmarkStart w:id="287" w:name="_Toc193393157"/>
      <w:bookmarkEnd w:id="285"/>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6"/>
      <w:bookmarkEnd w:id="287"/>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t>"</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w:t>
      </w:r>
      <w:r>
        <w:t>"; and</w:t>
      </w:r>
    </w:p>
    <w:p w14:paraId="79D16DE8" w14:textId="77777777" w:rsidR="0082416E" w:rsidRDefault="0082416E" w:rsidP="0082416E">
      <w:pPr>
        <w:pStyle w:val="B1"/>
      </w:pPr>
      <w:r>
        <w:t>d)</w:t>
      </w:r>
      <w:r>
        <w:tab/>
        <w:t xml:space="preserve">a </w:t>
      </w:r>
      <w:r w:rsidRPr="001A49DC">
        <w:t>"</w:t>
      </w:r>
      <w:r w:rsidRPr="003B7990">
        <w:t>DataStorageMgtRequest</w:t>
      </w:r>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r>
        <w:t>";</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88" w:name="OLE_LINK218"/>
      <w:bookmarkStart w:id="289" w:name="OLE_LINK217"/>
      <w:r w:rsidR="00807EAD">
        <w:t xml:space="preserve">2.05 (Content) </w:t>
      </w:r>
      <w:bookmarkEnd w:id="288"/>
      <w:bookmarkEnd w:id="289"/>
      <w:r w:rsidR="00807EAD">
        <w:t>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0" w:name="_CR7_2_11"/>
      <w:bookmarkStart w:id="291" w:name="_Toc168325536"/>
      <w:bookmarkStart w:id="292" w:name="_Toc193393158"/>
      <w:bookmarkEnd w:id="290"/>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1"/>
      <w:bookmarkEnd w:id="292"/>
    </w:p>
    <w:p w14:paraId="24A55801" w14:textId="6B1CD046" w:rsidR="004157BA" w:rsidRPr="006A63F0" w:rsidRDefault="004157BA" w:rsidP="004157BA">
      <w:pPr>
        <w:pStyle w:val="Heading4"/>
      </w:pPr>
      <w:bookmarkStart w:id="293" w:name="_CR7_2_11_1"/>
      <w:bookmarkStart w:id="294" w:name="_Toc168325537"/>
      <w:bookmarkStart w:id="295" w:name="_Toc193393159"/>
      <w:bookmarkEnd w:id="293"/>
      <w:r>
        <w:t>7.2.</w:t>
      </w:r>
      <w:r w:rsidR="008A56B9">
        <w:t>1</w:t>
      </w:r>
      <w:r w:rsidR="00115E27">
        <w:t>1</w:t>
      </w:r>
      <w:r>
        <w:t>.</w:t>
      </w:r>
      <w:r>
        <w:rPr>
          <w:rFonts w:hint="eastAsia"/>
          <w:lang w:eastAsia="zh-CN"/>
        </w:rPr>
        <w:t>1</w:t>
      </w:r>
      <w:r>
        <w:tab/>
        <w:t>SDDM client HTTP procedure</w:t>
      </w:r>
      <w:bookmarkEnd w:id="294"/>
      <w:bookmarkEnd w:id="295"/>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lastRenderedPageBreak/>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96" w:name="_CR7_2_11_2"/>
      <w:bookmarkStart w:id="297" w:name="_Toc168325538"/>
      <w:bookmarkStart w:id="298" w:name="_Toc193393160"/>
      <w:bookmarkEnd w:id="296"/>
      <w:r>
        <w:t>7.2.</w:t>
      </w:r>
      <w:r w:rsidR="008A56B9">
        <w:t>1</w:t>
      </w:r>
      <w:r w:rsidR="00115E27">
        <w:t>1</w:t>
      </w:r>
      <w:r>
        <w:t>.</w:t>
      </w:r>
      <w:r>
        <w:rPr>
          <w:rFonts w:hint="eastAsia"/>
          <w:lang w:eastAsia="zh-CN"/>
        </w:rPr>
        <w:t>2</w:t>
      </w:r>
      <w:r>
        <w:tab/>
        <w:t>SDDM server HTTP procedure</w:t>
      </w:r>
      <w:bookmarkEnd w:id="297"/>
      <w:bookmarkEnd w:id="298"/>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299" w:name="_CR7_2_11_3"/>
      <w:bookmarkStart w:id="300" w:name="_Toc168325539"/>
      <w:bookmarkStart w:id="301" w:name="_Toc193393161"/>
      <w:bookmarkEnd w:id="299"/>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0"/>
      <w:bookmarkEnd w:id="301"/>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2" w:name="_CR7_2_11_4"/>
      <w:bookmarkStart w:id="303" w:name="_Toc168325540"/>
      <w:bookmarkStart w:id="304" w:name="_Toc193393162"/>
      <w:bookmarkEnd w:id="302"/>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3"/>
      <w:bookmarkEnd w:id="304"/>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lastRenderedPageBreak/>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5" w:name="OLE_LINK223"/>
      <w:bookmarkStart w:id="306" w:name="OLE_LINK222"/>
      <w:r>
        <w:t>DataStorageQueryResponse</w:t>
      </w:r>
      <w:bookmarkEnd w:id="305"/>
      <w:bookmarkEnd w:id="306"/>
      <w:r>
        <w:t xml:space="preserve">" object in </w:t>
      </w:r>
      <w:bookmarkStart w:id="307" w:name="OLE_LINK134"/>
      <w:r>
        <w:t>the CoAP GET 2.05 (Content) response message</w:t>
      </w:r>
      <w:bookmarkEnd w:id="307"/>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08" w:name="_CR7_2_12"/>
      <w:bookmarkStart w:id="309" w:name="_Toc168325541"/>
      <w:bookmarkStart w:id="310" w:name="_Toc193393163"/>
      <w:bookmarkEnd w:id="308"/>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09"/>
      <w:bookmarkEnd w:id="310"/>
    </w:p>
    <w:p w14:paraId="00863D0A" w14:textId="6416E699" w:rsidR="00C303B1" w:rsidRPr="006A63F0" w:rsidRDefault="00C303B1" w:rsidP="00C303B1">
      <w:pPr>
        <w:pStyle w:val="Heading4"/>
      </w:pPr>
      <w:bookmarkStart w:id="311" w:name="_CR7_2_12_1"/>
      <w:bookmarkStart w:id="312" w:name="_Toc168325542"/>
      <w:bookmarkStart w:id="313" w:name="_Toc193393164"/>
      <w:bookmarkEnd w:id="311"/>
      <w:r>
        <w:t>7.2.</w:t>
      </w:r>
      <w:r w:rsidR="008A56B9">
        <w:t>1</w:t>
      </w:r>
      <w:r w:rsidR="00115E27">
        <w:t>2</w:t>
      </w:r>
      <w:r>
        <w:t>.</w:t>
      </w:r>
      <w:r>
        <w:rPr>
          <w:rFonts w:hint="eastAsia"/>
          <w:lang w:eastAsia="zh-CN"/>
        </w:rPr>
        <w:t>1</w:t>
      </w:r>
      <w:r>
        <w:tab/>
        <w:t>SDDM client HTTP procedure</w:t>
      </w:r>
      <w:bookmarkEnd w:id="312"/>
      <w:bookmarkEnd w:id="313"/>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314" w:name="_CR7_2_12_2"/>
      <w:bookmarkStart w:id="315" w:name="_Toc168325543"/>
      <w:bookmarkStart w:id="316" w:name="_Toc193393165"/>
      <w:bookmarkEnd w:id="314"/>
      <w:r>
        <w:t>7.2.</w:t>
      </w:r>
      <w:r w:rsidR="008A56B9">
        <w:t>1</w:t>
      </w:r>
      <w:r w:rsidR="00115E27">
        <w:t>2</w:t>
      </w:r>
      <w:r>
        <w:t>.</w:t>
      </w:r>
      <w:r>
        <w:rPr>
          <w:rFonts w:hint="eastAsia"/>
          <w:lang w:eastAsia="zh-CN"/>
        </w:rPr>
        <w:t>2</w:t>
      </w:r>
      <w:r>
        <w:tab/>
        <w:t>SDDM server HTTP procedure</w:t>
      </w:r>
      <w:bookmarkEnd w:id="315"/>
      <w:bookmarkEnd w:id="316"/>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lastRenderedPageBreak/>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317" w:name="_CR7_2_12_3"/>
      <w:bookmarkStart w:id="318" w:name="_Toc168325544"/>
      <w:bookmarkStart w:id="319" w:name="_Toc193393166"/>
      <w:bookmarkEnd w:id="317"/>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18"/>
      <w:bookmarkEnd w:id="319"/>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0" w:name="OLE_LINK147"/>
      <w:r>
        <w:t>a)</w:t>
      </w:r>
      <w:r>
        <w:tab/>
      </w:r>
      <w:bookmarkEnd w:id="320"/>
      <w:r>
        <w:t xml:space="preserve">a CoAP </w:t>
      </w:r>
      <w:r>
        <w:rPr>
          <w:lang w:eastAsia="zh-CN"/>
        </w:rPr>
        <w:t xml:space="preserve">PUT </w:t>
      </w:r>
      <w:r>
        <w:t xml:space="preserve">request message </w:t>
      </w:r>
      <w:bookmarkStart w:id="321" w:name="OLE_LINK150"/>
      <w:r>
        <w:t>to the SDDM-S according to procedures specified in IETF RFC 7252 [1</w:t>
      </w:r>
      <w:r w:rsidR="00D01A04">
        <w:t>4</w:t>
      </w:r>
      <w:r>
        <w:t>] when it needs to</w:t>
      </w:r>
      <w:r>
        <w:rPr>
          <w:lang w:eastAsia="zh-CN"/>
        </w:rPr>
        <w:t xml:space="preserve"> request update of the stored data</w:t>
      </w:r>
      <w:bookmarkEnd w:id="321"/>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2" w:name="OLE_LINK146"/>
      <w:r>
        <w:t>a)</w:t>
      </w:r>
      <w:r>
        <w:tab/>
      </w:r>
      <w:bookmarkEnd w:id="322"/>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r w:rsidR="0082416E">
        <w:t>";</w:t>
      </w:r>
    </w:p>
    <w:p w14:paraId="4399DC57" w14:textId="77777777" w:rsidR="0082416E" w:rsidRDefault="0082416E" w:rsidP="0082416E">
      <w:pPr>
        <w:pStyle w:val="B1"/>
        <w:rPr>
          <w:lang w:val="en-US"/>
        </w:rPr>
      </w:pPr>
      <w:r>
        <w:rPr>
          <w:lang w:val="en-US"/>
        </w:rPr>
        <w:t>c)</w:t>
      </w:r>
      <w:r>
        <w:rPr>
          <w:lang w:val="en-US"/>
        </w:rPr>
        <w:tab/>
        <w:t xml:space="preserve">shall include a </w:t>
      </w:r>
      <w:r>
        <w:t>"DataStorageMgtRequest"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 xml:space="preserve">shall include an "applicationData"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r>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lastRenderedPageBreak/>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3" w:name="_CR7_2_12_4"/>
      <w:bookmarkStart w:id="324" w:name="_Toc168325545"/>
      <w:bookmarkStart w:id="325" w:name="_Toc193393167"/>
      <w:bookmarkEnd w:id="323"/>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4"/>
      <w:bookmarkEnd w:id="325"/>
    </w:p>
    <w:p w14:paraId="0D1FFCFD" w14:textId="77777777" w:rsidR="008172F0" w:rsidRDefault="008172F0" w:rsidP="008172F0">
      <w:pPr>
        <w:rPr>
          <w:lang w:eastAsia="x-none"/>
        </w:rPr>
      </w:pPr>
      <w:bookmarkStart w:id="326" w:name="OLE_LINK299"/>
      <w:bookmarkStart w:id="327"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t>"</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"DataStorageMgtRequest"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r>
        <w:t>";</w:t>
      </w:r>
    </w:p>
    <w:p w14:paraId="6CEFF210" w14:textId="77777777" w:rsidR="008172F0" w:rsidRDefault="008172F0" w:rsidP="008172F0">
      <w:pPr>
        <w:pStyle w:val="B1"/>
      </w:pPr>
      <w:bookmarkStart w:id="328" w:name="OLE_LINK169"/>
      <w:bookmarkStart w:id="329" w:name="OLE_LINK168"/>
      <w:r>
        <w:t>b)</w:t>
      </w:r>
      <w:r>
        <w:tab/>
        <w:t>if the received message is a CoAP PUT request:</w:t>
      </w:r>
    </w:p>
    <w:bookmarkEnd w:id="328"/>
    <w:bookmarkEnd w:id="329"/>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6"/>
    <w:bookmarkEnd w:id="327"/>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0" w:name="_CR7_2_13"/>
      <w:bookmarkStart w:id="331" w:name="_Toc168325546"/>
      <w:bookmarkStart w:id="332" w:name="_Toc193393168"/>
      <w:bookmarkEnd w:id="330"/>
      <w:r>
        <w:t>7</w:t>
      </w:r>
      <w:r w:rsidR="00CD1205" w:rsidRPr="00004F96">
        <w:t>.2.</w:t>
      </w:r>
      <w:r w:rsidR="008A56B9">
        <w:t>1</w:t>
      </w:r>
      <w:r w:rsidR="00115E27">
        <w:t>3</w:t>
      </w:r>
      <w:r w:rsidR="00CD1205" w:rsidRPr="00004F96">
        <w:tab/>
      </w:r>
      <w:r w:rsidR="00CD1205" w:rsidRPr="00067A82">
        <w:t>SEALDD server relocation procedure</w:t>
      </w:r>
      <w:bookmarkEnd w:id="331"/>
      <w:bookmarkEnd w:id="332"/>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lastRenderedPageBreak/>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333" w:name="_CR7_2_14"/>
      <w:bookmarkStart w:id="334" w:name="_Toc168325547"/>
      <w:bookmarkStart w:id="335" w:name="_Toc193393169"/>
      <w:bookmarkEnd w:id="333"/>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4"/>
      <w:bookmarkEnd w:id="335"/>
    </w:p>
    <w:p w14:paraId="4CC360CF" w14:textId="08DA9CC2" w:rsidR="00F057AF" w:rsidRPr="006A63F0" w:rsidRDefault="00F057AF" w:rsidP="00F057AF">
      <w:pPr>
        <w:pStyle w:val="Heading4"/>
      </w:pPr>
      <w:bookmarkStart w:id="336" w:name="_CR7_2_14_1"/>
      <w:bookmarkStart w:id="337" w:name="_Toc168325548"/>
      <w:bookmarkStart w:id="338" w:name="_Toc193393170"/>
      <w:bookmarkEnd w:id="336"/>
      <w:r>
        <w:t>7.2.</w:t>
      </w:r>
      <w:r w:rsidR="008A56B9">
        <w:t>1</w:t>
      </w:r>
      <w:r w:rsidR="00115E27">
        <w:t>4</w:t>
      </w:r>
      <w:r>
        <w:t>.</w:t>
      </w:r>
      <w:r>
        <w:rPr>
          <w:rFonts w:hint="eastAsia"/>
          <w:lang w:eastAsia="zh-CN"/>
        </w:rPr>
        <w:t>1</w:t>
      </w:r>
      <w:r>
        <w:tab/>
        <w:t>SDDM client HTTP procedure</w:t>
      </w:r>
      <w:bookmarkEnd w:id="337"/>
      <w:bookmarkEnd w:id="338"/>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w:t>
      </w:r>
      <w:r w:rsidR="00793485">
        <w:t>;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339" w:name="_CR7_2_14_2"/>
      <w:bookmarkStart w:id="340" w:name="_Toc168325549"/>
      <w:bookmarkStart w:id="341" w:name="_Toc193393171"/>
      <w:bookmarkEnd w:id="339"/>
      <w:r>
        <w:t>7.2.</w:t>
      </w:r>
      <w:r w:rsidR="008A56B9">
        <w:t>1</w:t>
      </w:r>
      <w:r w:rsidR="00115E27">
        <w:t>4</w:t>
      </w:r>
      <w:r>
        <w:t>.</w:t>
      </w:r>
      <w:r>
        <w:rPr>
          <w:rFonts w:hint="eastAsia"/>
          <w:lang w:eastAsia="zh-CN"/>
        </w:rPr>
        <w:t>2</w:t>
      </w:r>
      <w:r>
        <w:tab/>
        <w:t>SDDM server HTTP procedure</w:t>
      </w:r>
      <w:bookmarkEnd w:id="340"/>
      <w:bookmarkEnd w:id="341"/>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lastRenderedPageBreak/>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41B1DDBD" w:rsidR="00F057AF" w:rsidRDefault="003B5DAE" w:rsidP="00661C20">
      <w:pPr>
        <w:pStyle w:val="B4"/>
        <w:numPr>
          <w:ilvl w:val="0"/>
          <w:numId w:val="14"/>
        </w:numPr>
        <w:rPr>
          <w:rFonts w:cs="Arial"/>
          <w:szCs w:val="18"/>
          <w:lang w:val="en-US" w:eastAsia="zh-CN"/>
        </w:rPr>
      </w:pPr>
      <w:r>
        <w:t xml:space="preserve">shall include </w:t>
      </w:r>
      <w:r w:rsidR="00F057AF" w:rsidRPr="005815D6">
        <w:t xml:space="preserve">a </w:t>
      </w:r>
      <w:r w:rsidR="00F057AF" w:rsidRPr="00323393">
        <w:t>&lt;</w:t>
      </w:r>
      <w:r w:rsidR="00F057AF">
        <w:t>quality-guarantee-</w:t>
      </w:r>
      <w:r w:rsidR="004C39D8">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sidR="004C39D8">
        <w:rPr>
          <w:rFonts w:cs="Arial"/>
          <w:szCs w:val="18"/>
          <w:lang w:val="en-US" w:eastAsia="zh-CN"/>
        </w:rPr>
        <w:t>measurement threshold to be measured for</w:t>
      </w:r>
      <w:r w:rsidR="00F057AF">
        <w:rPr>
          <w:rFonts w:cs="Arial"/>
          <w:szCs w:val="18"/>
          <w:lang w:val="en-US" w:eastAsia="zh-CN"/>
        </w:rPr>
        <w:t xml:space="preserve"> the quality guarantee; and</w:t>
      </w:r>
    </w:p>
    <w:p w14:paraId="23ED6437" w14:textId="4CDFE9F5" w:rsidR="003B5DAE" w:rsidRDefault="003B5DAE" w:rsidP="00661C20">
      <w:pPr>
        <w:pStyle w:val="B4"/>
        <w:numPr>
          <w:ilvl w:val="0"/>
          <w:numId w:val="14"/>
        </w:numPr>
      </w:pPr>
      <w:r>
        <w:t xml:space="preserve">may include an &lt;anyExt&gt; element containing a &lt;non-3gpp-access-policy&gt; child element set to </w:t>
      </w:r>
      <w:bookmarkStart w:id="342" w:name="_Hlk180584855"/>
      <w:r>
        <w:t>the non-3GPP access measurement policy</w:t>
      </w:r>
      <w:r w:rsidR="00FA7531">
        <w:t>, i.e., "WLAN SSID", "WLAN BSSID" or "LOCATION_BASED" measurement</w:t>
      </w:r>
      <w:r>
        <w:t>;</w:t>
      </w:r>
      <w:bookmarkEnd w:id="342"/>
      <w:r>
        <w:t xml:space="preserv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29938DBE" w14:textId="6F902AB4" w:rsidR="00793485" w:rsidRDefault="00F057AF" w:rsidP="00793485">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343" w:name="_CR7_2_14_3"/>
      <w:bookmarkStart w:id="344" w:name="_Toc168325550"/>
      <w:bookmarkStart w:id="345" w:name="_Toc193393172"/>
      <w:bookmarkEnd w:id="343"/>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4"/>
      <w:bookmarkEnd w:id="345"/>
    </w:p>
    <w:p w14:paraId="41C48783" w14:textId="77777777" w:rsidR="00DA7A8C" w:rsidRDefault="00DA7A8C" w:rsidP="00DA7A8C">
      <w:pPr>
        <w:rPr>
          <w:lang w:eastAsia="x-none"/>
        </w:rPr>
      </w:pPr>
      <w:bookmarkStart w:id="346" w:name="OLE_LINK325"/>
      <w:bookmarkStart w:id="347"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r>
        <w:t>";</w:t>
      </w:r>
    </w:p>
    <w:p w14:paraId="671ABDEF" w14:textId="5F946F6E" w:rsidR="00DA7A8C" w:rsidRDefault="00DA7A8C" w:rsidP="00DA7A8C">
      <w:pPr>
        <w:pStyle w:val="B1"/>
        <w:rPr>
          <w:lang w:val="en-US"/>
        </w:rPr>
      </w:pPr>
      <w:r>
        <w:lastRenderedPageBreak/>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48" w:name="_CR7_2_14_4"/>
      <w:bookmarkStart w:id="349" w:name="_Toc168325551"/>
      <w:bookmarkStart w:id="350" w:name="_Toc193393173"/>
      <w:bookmarkEnd w:id="346"/>
      <w:bookmarkEnd w:id="347"/>
      <w:bookmarkEnd w:id="348"/>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49"/>
      <w:bookmarkEnd w:id="350"/>
    </w:p>
    <w:p w14:paraId="68DD8E88" w14:textId="0A10E347" w:rsidR="00485DF9" w:rsidRDefault="00485DF9" w:rsidP="00485DF9">
      <w:pPr>
        <w:rPr>
          <w:lang w:eastAsia="zh-CN"/>
        </w:rPr>
      </w:pPr>
      <w:bookmarkStart w:id="351" w:name="OLE_LINK321"/>
      <w:bookmarkStart w:id="352" w:name="OLE_LINK322"/>
      <w:bookmarkStart w:id="353" w:name="OLE_LINK323"/>
      <w:r>
        <w:t xml:space="preserve">In order to request an </w:t>
      </w:r>
      <w:bookmarkStart w:id="354" w:name="OLE_LINK303"/>
      <w:bookmarkStart w:id="355" w:name="OLE_LINK302"/>
      <w:r>
        <w:t>SEALDD data transmission quality measurement</w:t>
      </w:r>
      <w:bookmarkEnd w:id="354"/>
      <w:bookmarkEnd w:id="355"/>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6" w:name="OLE_LINK282"/>
      <w:bookmarkStart w:id="357" w:name="OLE_LINK281"/>
      <w:r>
        <w:t>MeasurementsSubscriptionRequest</w:t>
      </w:r>
      <w:bookmarkEnd w:id="356"/>
      <w:bookmarkEnd w:id="357"/>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735A20D3" w14:textId="0E6872D7" w:rsidR="00294608" w:rsidRDefault="00294608" w:rsidP="00EF4080">
      <w:pPr>
        <w:pStyle w:val="B2"/>
      </w:pPr>
      <w:r>
        <w:rPr>
          <w:lang w:eastAsia="zh-CN"/>
        </w:rPr>
        <w:t>10</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y</w:t>
      </w:r>
      <w:r w:rsidR="000621D7">
        <w:t>, i.e.,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1"/>
      <w:bookmarkEnd w:id="352"/>
      <w:bookmarkEnd w:id="353"/>
    </w:p>
    <w:p w14:paraId="304ABF55" w14:textId="6375CE37" w:rsidR="00EA3D34" w:rsidRPr="00004F96" w:rsidRDefault="00EA3D34" w:rsidP="00EA3D34">
      <w:pPr>
        <w:pStyle w:val="Heading3"/>
      </w:pPr>
      <w:bookmarkStart w:id="358" w:name="_CR7_2_15"/>
      <w:bookmarkStart w:id="359" w:name="_Toc168325552"/>
      <w:bookmarkStart w:id="360" w:name="_Toc193393174"/>
      <w:bookmarkEnd w:id="358"/>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59"/>
      <w:bookmarkEnd w:id="360"/>
    </w:p>
    <w:p w14:paraId="3E9AE56A" w14:textId="3974F217" w:rsidR="00EA3D34" w:rsidRPr="006A63F0" w:rsidRDefault="00EA3D34" w:rsidP="00EA3D34">
      <w:pPr>
        <w:pStyle w:val="Heading4"/>
      </w:pPr>
      <w:bookmarkStart w:id="361" w:name="_CR7_2_15_1"/>
      <w:bookmarkStart w:id="362" w:name="_Toc168325553"/>
      <w:bookmarkStart w:id="363" w:name="_Toc193393175"/>
      <w:bookmarkEnd w:id="361"/>
      <w:r>
        <w:t>7.2.</w:t>
      </w:r>
      <w:r w:rsidR="008A56B9">
        <w:t>1</w:t>
      </w:r>
      <w:r w:rsidR="00115E27">
        <w:t>5</w:t>
      </w:r>
      <w:r>
        <w:t>.</w:t>
      </w:r>
      <w:r>
        <w:rPr>
          <w:rFonts w:hint="eastAsia"/>
          <w:lang w:eastAsia="zh-CN"/>
        </w:rPr>
        <w:t>1</w:t>
      </w:r>
      <w:r>
        <w:tab/>
        <w:t>SDDM client HTTP procedure</w:t>
      </w:r>
      <w:bookmarkEnd w:id="362"/>
      <w:bookmarkEnd w:id="363"/>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64"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5" w:name="OLE_LINK179"/>
      <w:r w:rsidRPr="00A34374">
        <w:rPr>
          <w:lang w:eastAsia="zh-CN"/>
        </w:rPr>
        <w:t xml:space="preserve">with one or more &lt;VAL-ue-id&gt; child elements set to the identities of the VAL UEs for whom </w:t>
      </w:r>
      <w:bookmarkEnd w:id="365"/>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4"/>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&lt;anyExt&gt;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Default="00FA7531" w:rsidP="00FA7531">
      <w:pPr>
        <w:pStyle w:val="B4"/>
        <w:rPr>
          <w:lang w:val="sv-SE"/>
        </w:rPr>
      </w:pPr>
      <w:r w:rsidRPr="00A34374">
        <w:rPr>
          <w:lang w:eastAsia="zh-CN"/>
        </w:rPr>
        <w:t>A)</w:t>
      </w:r>
      <w:r w:rsidRPr="00A34374">
        <w:rPr>
          <w:lang w:eastAsia="zh-CN"/>
        </w:rPr>
        <w:tab/>
      </w:r>
      <w:r>
        <w:rPr>
          <w:lang w:eastAsia="zh-CN"/>
        </w:rPr>
        <w:t xml:space="preserve">may contain </w:t>
      </w:r>
      <w:r>
        <w:t>a &lt;</w:t>
      </w:r>
      <w:r>
        <w:rPr>
          <w:lang w:val="sv-SE"/>
        </w:rPr>
        <w:t xml:space="preserve">measured-non-3gpp-access&gt; element representing </w:t>
      </w:r>
      <w:r>
        <w:t xml:space="preserve">an identity of the </w:t>
      </w:r>
      <w:r w:rsidRPr="00916383">
        <w:t>measured non-3GPP access</w:t>
      </w:r>
      <w:r>
        <w:t xml:space="preserve"> and shall include an &lt;ssid&gt; or &lt;bssid&gt; element;</w:t>
      </w:r>
      <w:r>
        <w:rPr>
          <w:lang w:val="sv-SE"/>
        </w:rPr>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Pr>
          <w:lang w:val="sv-SE"/>
        </w:rPr>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66" w:name="_CR7_2_15_2"/>
      <w:bookmarkStart w:id="367" w:name="_Toc168325554"/>
      <w:bookmarkStart w:id="368" w:name="_Toc193393176"/>
      <w:bookmarkEnd w:id="366"/>
      <w:r>
        <w:lastRenderedPageBreak/>
        <w:t>7.2.</w:t>
      </w:r>
      <w:r w:rsidR="008A56B9">
        <w:t>1</w:t>
      </w:r>
      <w:r w:rsidR="00115E27">
        <w:t>5</w:t>
      </w:r>
      <w:r>
        <w:t>.</w:t>
      </w:r>
      <w:r>
        <w:rPr>
          <w:rFonts w:hint="eastAsia"/>
          <w:lang w:eastAsia="zh-CN"/>
        </w:rPr>
        <w:t>2</w:t>
      </w:r>
      <w:r>
        <w:tab/>
        <w:t>SDDM server HTTP procedure</w:t>
      </w:r>
      <w:bookmarkEnd w:id="367"/>
      <w:bookmarkEnd w:id="368"/>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69" w:name="_CR7_2_15_3"/>
      <w:bookmarkStart w:id="370" w:name="_Hlk189562779"/>
      <w:bookmarkStart w:id="371" w:name="_Toc168325555"/>
      <w:bookmarkStart w:id="372" w:name="_Toc193393177"/>
      <w:bookmarkEnd w:id="369"/>
      <w:r>
        <w:rPr>
          <w:noProof/>
          <w:lang w:val="en-US"/>
        </w:rPr>
        <w:t>7.2.</w:t>
      </w:r>
      <w:r w:rsidR="008A56B9">
        <w:rPr>
          <w:noProof/>
          <w:lang w:val="en-US"/>
        </w:rPr>
        <w:t>1</w:t>
      </w:r>
      <w:r w:rsidR="00115E27">
        <w:rPr>
          <w:noProof/>
          <w:lang w:val="en-US"/>
        </w:rPr>
        <w:t>5</w:t>
      </w:r>
      <w:r>
        <w:rPr>
          <w:noProof/>
          <w:lang w:val="en-US"/>
        </w:rPr>
        <w:t>.3</w:t>
      </w:r>
      <w:bookmarkEnd w:id="370"/>
      <w:r>
        <w:rPr>
          <w:noProof/>
          <w:lang w:val="en-US"/>
        </w:rPr>
        <w:tab/>
        <w:t xml:space="preserve">SDDM </w:t>
      </w:r>
      <w:r>
        <w:t>client CoAP procedure</w:t>
      </w:r>
      <w:bookmarkEnd w:id="371"/>
      <w:bookmarkEnd w:id="372"/>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t>"</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1737359B" w14:textId="77777777"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r>
        <w:t>";</w:t>
      </w:r>
    </w:p>
    <w:p w14:paraId="501C0291" w14:textId="4BD647E1" w:rsidR="00191CF4" w:rsidRDefault="00191CF4" w:rsidP="00191CF4">
      <w:pPr>
        <w:pStyle w:val="B1"/>
        <w:rPr>
          <w:lang w:val="en-US"/>
        </w:rPr>
      </w:pPr>
      <w:r>
        <w:rPr>
          <w:lang w:val="en-US"/>
        </w:rPr>
        <w:t>c)</w:t>
      </w:r>
      <w:r>
        <w:rPr>
          <w:lang w:val="en-US"/>
        </w:rPr>
        <w:tab/>
        <w:t xml:space="preserve">shall include a </w:t>
      </w:r>
      <w:r>
        <w:t>"</w:t>
      </w:r>
      <w:bookmarkStart w:id="373" w:name="OLE_LINK300"/>
      <w:r w:rsidR="004C15CA">
        <w:t>MeasurementNotification</w:t>
      </w:r>
      <w:bookmarkEnd w:id="373"/>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lastRenderedPageBreak/>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74" w:name="_CR7_2_15_4"/>
      <w:bookmarkStart w:id="375" w:name="_Toc168325556"/>
      <w:bookmarkStart w:id="376" w:name="_Toc193393178"/>
      <w:bookmarkEnd w:id="374"/>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5"/>
      <w:bookmarkEnd w:id="376"/>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t>"</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t>"</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bookmarkStart w:id="377" w:name="OLE_LINK305"/>
      <w:bookmarkStart w:id="378" w:name="OLE_LINK304"/>
      <w:r w:rsidR="004C15CA">
        <w:t>MeasurementNotification</w:t>
      </w:r>
      <w:bookmarkEnd w:id="377"/>
      <w:bookmarkEnd w:id="378"/>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lastRenderedPageBreak/>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79" w:name="_CRtheSDDMSshallgenerateaCoAPPUTrespons"/>
      <w:bookmarkStart w:id="380" w:name="_CR7_2_16"/>
      <w:bookmarkStart w:id="381" w:name="_Toc168325557"/>
      <w:bookmarkStart w:id="382" w:name="_Toc193393179"/>
      <w:bookmarkEnd w:id="379"/>
      <w:bookmarkEnd w:id="380"/>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1"/>
      <w:bookmarkEnd w:id="382"/>
    </w:p>
    <w:p w14:paraId="635CF0F1" w14:textId="41EEC6F9" w:rsidR="006B0E81" w:rsidRPr="006A63F0" w:rsidRDefault="006B0E81" w:rsidP="006B0E81">
      <w:pPr>
        <w:pStyle w:val="Heading4"/>
      </w:pPr>
      <w:bookmarkStart w:id="383" w:name="_CR7_2_16_1"/>
      <w:bookmarkStart w:id="384" w:name="_Toc168325558"/>
      <w:bookmarkStart w:id="385" w:name="_Toc193393180"/>
      <w:bookmarkEnd w:id="383"/>
      <w:r>
        <w:t>7.2.1</w:t>
      </w:r>
      <w:r w:rsidR="00115E27">
        <w:t>6</w:t>
      </w:r>
      <w:r>
        <w:t>.</w:t>
      </w:r>
      <w:r>
        <w:rPr>
          <w:rFonts w:hint="eastAsia"/>
          <w:lang w:eastAsia="zh-CN"/>
        </w:rPr>
        <w:t>1</w:t>
      </w:r>
      <w:r>
        <w:tab/>
        <w:t>SDDM client HTTP procedure</w:t>
      </w:r>
      <w:bookmarkEnd w:id="384"/>
      <w:bookmarkEnd w:id="385"/>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0CDD6EFA" w14:textId="3B2CB0C4" w:rsidR="00793485" w:rsidRPr="00004F96" w:rsidRDefault="006B0E81" w:rsidP="00793485">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86" w:name="_CR7_2_16_2"/>
      <w:bookmarkStart w:id="387" w:name="_Toc168325559"/>
      <w:bookmarkStart w:id="388" w:name="_Toc193393181"/>
      <w:bookmarkEnd w:id="386"/>
      <w:r>
        <w:t>7.2.1</w:t>
      </w:r>
      <w:r w:rsidR="00115E27">
        <w:t>6</w:t>
      </w:r>
      <w:r>
        <w:t>.</w:t>
      </w:r>
      <w:r>
        <w:rPr>
          <w:rFonts w:hint="eastAsia"/>
          <w:lang w:eastAsia="zh-CN"/>
        </w:rPr>
        <w:t>2</w:t>
      </w:r>
      <w:r>
        <w:tab/>
        <w:t>SDDM server HTTP procedure</w:t>
      </w:r>
      <w:bookmarkEnd w:id="387"/>
      <w:bookmarkEnd w:id="388"/>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56CE4A91"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lastRenderedPageBreak/>
        <w:t>d)</w:t>
      </w:r>
      <w:r>
        <w:tab/>
        <w:t>shall send the HTTP POST request as specified in IETF RFC 9110 [</w:t>
      </w:r>
      <w:r w:rsidR="00CE598F">
        <w:t>21</w:t>
      </w:r>
      <w:r>
        <w:t>].</w:t>
      </w:r>
    </w:p>
    <w:p w14:paraId="4A58EF29" w14:textId="36E6F9C1" w:rsidR="006B0E81" w:rsidRDefault="006B0E81" w:rsidP="006B0E81">
      <w:pPr>
        <w:pStyle w:val="Heading4"/>
      </w:pPr>
      <w:bookmarkStart w:id="389" w:name="_CR7_2_16_3"/>
      <w:bookmarkStart w:id="390" w:name="_Toc168325560"/>
      <w:bookmarkStart w:id="391" w:name="_Toc193393182"/>
      <w:bookmarkEnd w:id="389"/>
      <w:r>
        <w:rPr>
          <w:noProof/>
          <w:lang w:val="en-US"/>
        </w:rPr>
        <w:t>7.2.1</w:t>
      </w:r>
      <w:r w:rsidR="00115E27">
        <w:rPr>
          <w:noProof/>
          <w:lang w:val="en-US"/>
        </w:rPr>
        <w:t>6</w:t>
      </w:r>
      <w:r>
        <w:rPr>
          <w:noProof/>
          <w:lang w:val="en-US"/>
        </w:rPr>
        <w:t>.3</w:t>
      </w:r>
      <w:r>
        <w:rPr>
          <w:noProof/>
          <w:lang w:val="en-US"/>
        </w:rPr>
        <w:tab/>
        <w:t xml:space="preserve">SDDM </w:t>
      </w:r>
      <w:r>
        <w:t>client CoAP procedure</w:t>
      </w:r>
      <w:bookmarkEnd w:id="390"/>
      <w:bookmarkEnd w:id="391"/>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t>";</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2" w:name="OLE_LINK328"/>
      <w:r>
        <w:t>TxQualityManagement</w:t>
      </w:r>
      <w:bookmarkEnd w:id="392"/>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r w:rsidR="00D13D54">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3" w:name="OLE_LINK329"/>
      <w:r>
        <w:t>TxQualityManagement</w:t>
      </w:r>
      <w:bookmarkEnd w:id="393"/>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4" w:name="_CR7_2_16_4"/>
      <w:bookmarkStart w:id="395" w:name="_Toc168325561"/>
      <w:bookmarkStart w:id="396" w:name="_Toc193393183"/>
      <w:bookmarkEnd w:id="394"/>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5"/>
      <w:bookmarkEnd w:id="396"/>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r w:rsidR="00D13D54">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397" w:name="OLE_LINK339"/>
      <w:bookmarkStart w:id="398" w:name="OLE_LINK338"/>
      <w:r>
        <w:t>TxQualityManagementRequest</w:t>
      </w:r>
      <w:bookmarkEnd w:id="397"/>
      <w:bookmarkEnd w:id="398"/>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399" w:name="_CR7_2_17"/>
      <w:bookmarkStart w:id="400" w:name="_Toc193393184"/>
      <w:bookmarkEnd w:id="399"/>
      <w:r>
        <w:lastRenderedPageBreak/>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400"/>
    </w:p>
    <w:p w14:paraId="02924D7D" w14:textId="1AA62983" w:rsidR="008D494A" w:rsidRPr="006A63F0" w:rsidRDefault="008D494A" w:rsidP="008D494A">
      <w:pPr>
        <w:pStyle w:val="Heading4"/>
      </w:pPr>
      <w:bookmarkStart w:id="401" w:name="_CR7_2_17_1"/>
      <w:bookmarkStart w:id="402" w:name="_Toc193393185"/>
      <w:bookmarkEnd w:id="401"/>
      <w:r>
        <w:t>7.2.17.</w:t>
      </w:r>
      <w:r>
        <w:rPr>
          <w:rFonts w:hint="eastAsia"/>
          <w:lang w:eastAsia="zh-CN"/>
        </w:rPr>
        <w:t>1</w:t>
      </w:r>
      <w:r>
        <w:tab/>
        <w:t>SDDM client HTTP procedure</w:t>
      </w:r>
      <w:bookmarkEnd w:id="402"/>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4579E95A" w14:textId="3D540542" w:rsidR="007334EC" w:rsidRDefault="008D494A" w:rsidP="007334EC">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403" w:name="_CR7_2_17_2"/>
      <w:bookmarkStart w:id="404" w:name="_Toc193393186"/>
      <w:bookmarkEnd w:id="403"/>
      <w:r>
        <w:t>7.2.17.2</w:t>
      </w:r>
      <w:r>
        <w:tab/>
        <w:t>SDDM server HTTP procedure</w:t>
      </w:r>
      <w:bookmarkEnd w:id="404"/>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&lt;sealdd-flow-id&gt;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405" w:name="_CR7_2_17_3"/>
      <w:bookmarkStart w:id="406" w:name="_Toc193393187"/>
      <w:bookmarkEnd w:id="405"/>
      <w:r>
        <w:rPr>
          <w:noProof/>
          <w:lang w:val="en-US"/>
        </w:rPr>
        <w:lastRenderedPageBreak/>
        <w:t>7.2.</w:t>
      </w:r>
      <w:r w:rsidR="004B7AEB">
        <w:rPr>
          <w:noProof/>
          <w:lang w:val="en-US"/>
        </w:rPr>
        <w:t>17</w:t>
      </w:r>
      <w:r>
        <w:rPr>
          <w:noProof/>
          <w:lang w:val="en-US"/>
        </w:rPr>
        <w:t>.3</w:t>
      </w:r>
      <w:r>
        <w:rPr>
          <w:noProof/>
          <w:lang w:val="en-US"/>
        </w:rPr>
        <w:tab/>
        <w:t xml:space="preserve">SDDM </w:t>
      </w:r>
      <w:r>
        <w:t>client CoAP procedure</w:t>
      </w:r>
      <w:bookmarkEnd w:id="406"/>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407" w:name="_CR7_2_17_4"/>
      <w:bookmarkStart w:id="408" w:name="_Toc193393188"/>
      <w:bookmarkEnd w:id="407"/>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8"/>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409" w:name="_CR7_2_18"/>
      <w:bookmarkStart w:id="410" w:name="_Toc193393189"/>
      <w:bookmarkEnd w:id="409"/>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410"/>
    </w:p>
    <w:p w14:paraId="60595E87" w14:textId="33F59672" w:rsidR="00A3606D" w:rsidRPr="006A63F0" w:rsidRDefault="00A3606D" w:rsidP="00A3606D">
      <w:pPr>
        <w:pStyle w:val="Heading4"/>
      </w:pPr>
      <w:bookmarkStart w:id="411" w:name="_CR7_2_18_1"/>
      <w:bookmarkStart w:id="412" w:name="_Toc193393190"/>
      <w:bookmarkEnd w:id="411"/>
      <w:r>
        <w:t>7.2.18.</w:t>
      </w:r>
      <w:r>
        <w:rPr>
          <w:rFonts w:hint="eastAsia"/>
          <w:lang w:eastAsia="zh-CN"/>
        </w:rPr>
        <w:t>1</w:t>
      </w:r>
      <w:r>
        <w:tab/>
        <w:t>SDDM client HTTP procedure</w:t>
      </w:r>
      <w:bookmarkEnd w:id="412"/>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lastRenderedPageBreak/>
        <w:t>t</w:t>
      </w:r>
      <w:r>
        <w:rPr>
          <w:lang w:eastAsia="zh-CN"/>
        </w:rPr>
        <w:t>he SDDM-C:</w:t>
      </w:r>
    </w:p>
    <w:p w14:paraId="0E0EDB04" w14:textId="77777777"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77777777"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r>
        <w:t xml:space="preserve"> and</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413" w:name="_CR7_2_18_2"/>
      <w:bookmarkStart w:id="414" w:name="_Toc193393191"/>
      <w:bookmarkEnd w:id="413"/>
      <w:r>
        <w:t>7.2.18.2</w:t>
      </w:r>
      <w:r>
        <w:tab/>
        <w:t>SDDM server HTTP procedure</w:t>
      </w:r>
      <w:bookmarkEnd w:id="414"/>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lastRenderedPageBreak/>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415" w:name="_CR7_2_18_3"/>
      <w:bookmarkStart w:id="416" w:name="_Toc178258124"/>
      <w:bookmarkStart w:id="417" w:name="_Toc193393192"/>
      <w:bookmarkEnd w:id="415"/>
      <w:r>
        <w:t>7.2.18.</w:t>
      </w:r>
      <w:r>
        <w:rPr>
          <w:lang w:eastAsia="zh-CN"/>
        </w:rPr>
        <w:t>3</w:t>
      </w:r>
      <w:r>
        <w:rPr>
          <w:noProof/>
          <w:lang w:val="en-US"/>
        </w:rPr>
        <w:tab/>
        <w:t xml:space="preserve">SDDM </w:t>
      </w:r>
      <w:r>
        <w:t>client CoAP procedure</w:t>
      </w:r>
      <w:bookmarkEnd w:id="416"/>
      <w:bookmarkEnd w:id="417"/>
    </w:p>
    <w:p w14:paraId="6B4E1CE3" w14:textId="77777777" w:rsidR="00D641DB" w:rsidRDefault="00D641DB" w:rsidP="00D641DB">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A.3.1.1, and</w:t>
      </w:r>
      <w:r>
        <w:rPr>
          <w:lang w:eastAsia="x-none"/>
        </w:rPr>
        <w:t xml:space="preserve"> containing:</w:t>
      </w:r>
    </w:p>
    <w:p w14:paraId="2EB7177E" w14:textId="4745D174" w:rsidR="00D641DB" w:rsidRDefault="00D641DB" w:rsidP="00D641DB">
      <w:pPr>
        <w:pStyle w:val="B1"/>
        <w:rPr>
          <w:lang w:eastAsia="ko-KR"/>
        </w:rPr>
      </w:pPr>
      <w:r>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763491">
        <w:t>establishment-</w:t>
      </w:r>
      <w:r w:rsidR="00D13D54">
        <w:t>policy-</w:t>
      </w:r>
      <w:r w:rsidR="00D13D54" w:rsidRPr="00763491">
        <w:t>req</w:t>
      </w:r>
      <w:r w:rsidR="00D13D54">
        <w:t>"</w:t>
      </w:r>
      <w:r w:rsidR="00D13D54">
        <w:rPr>
          <w:lang w:eastAsia="ko-KR"/>
        </w:rPr>
        <w:t>, and</w:t>
      </w:r>
    </w:p>
    <w:p w14:paraId="410D0D52" w14:textId="77777777" w:rsidR="00D641DB" w:rsidRDefault="00D641DB" w:rsidP="00D641DB">
      <w:pPr>
        <w:pStyle w:val="B1"/>
        <w:rPr>
          <w:lang w:eastAsia="zh-CN"/>
        </w:rPr>
      </w:pPr>
      <w:r>
        <w:rPr>
          <w:lang w:eastAsia="zh-CN"/>
        </w:rPr>
        <w:t>b</w:t>
      </w:r>
      <w:r>
        <w:t>)</w:t>
      </w:r>
      <w:r>
        <w:tab/>
      </w:r>
      <w:r>
        <w:rPr>
          <w:lang w:eastAsia="zh-CN"/>
        </w:rPr>
        <w:t xml:space="preserve">an </w:t>
      </w:r>
      <w:r>
        <w:t>"EstablishmentPolicyRequest" object</w:t>
      </w:r>
      <w:r>
        <w:rPr>
          <w:lang w:eastAsia="zh-CN"/>
        </w:rPr>
        <w:t>;</w:t>
      </w:r>
    </w:p>
    <w:p w14:paraId="2CC4E6BF" w14:textId="77777777" w:rsidR="00D641DB" w:rsidRDefault="00D641DB" w:rsidP="00D641DB">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18D4ECB4" w14:textId="34D2D4BF" w:rsidR="00D641DB" w:rsidRDefault="00D641DB" w:rsidP="00D641DB">
      <w:pPr>
        <w:pStyle w:val="B1"/>
      </w:pPr>
      <w:r>
        <w:t>a)</w:t>
      </w:r>
      <w:r>
        <w:tab/>
      </w:r>
      <w:r w:rsidR="00D13D54">
        <w:t>shall include a Content-Format option set to "</w:t>
      </w:r>
      <w:r w:rsidR="00D13D54" w:rsidRPr="00763491">
        <w:t>application/</w:t>
      </w:r>
      <w:r w:rsidR="00D13D54">
        <w:t>vnd.3gpp.seal-data-delivery-info+cbor;modeltype=</w:t>
      </w:r>
      <w:r w:rsidR="00D13D54" w:rsidRPr="00763491">
        <w:t>establishment-</w:t>
      </w:r>
      <w:r w:rsidR="00D13D54">
        <w:t>policy-</w:t>
      </w:r>
      <w:r w:rsidR="00D13D54" w:rsidRPr="00763491">
        <w:t>re</w:t>
      </w:r>
      <w:r w:rsidR="00D13D54">
        <w:t>s</w:t>
      </w:r>
      <w:r w:rsidR="00D13D54">
        <w:t>";</w:t>
      </w:r>
    </w:p>
    <w:p w14:paraId="3B897B86" w14:textId="77777777" w:rsidR="00D641DB" w:rsidRDefault="00D641DB" w:rsidP="00D641DB">
      <w:pPr>
        <w:pStyle w:val="B1"/>
        <w:rPr>
          <w:lang w:val="en-US"/>
        </w:rPr>
      </w:pPr>
      <w:r>
        <w:t>b)</w:t>
      </w:r>
      <w:r>
        <w:tab/>
      </w:r>
      <w:r>
        <w:rPr>
          <w:lang w:val="en-US"/>
        </w:rPr>
        <w:t xml:space="preserve">shall attempt to create the </w:t>
      </w:r>
      <w:r>
        <w:t xml:space="preserve">SDDM regular transmission connection </w:t>
      </w:r>
      <w:r>
        <w:rPr>
          <w:lang w:val="en-US"/>
        </w:rPr>
        <w:t xml:space="preserve">resource pointed at by the CoAP URI with the content of </w:t>
      </w:r>
      <w:r>
        <w:t>"EstablishmentPolicyRequest"</w:t>
      </w:r>
      <w:r>
        <w:rPr>
          <w:lang w:val="en-US"/>
        </w:rPr>
        <w:t xml:space="preserve"> object received in the request and:</w:t>
      </w:r>
    </w:p>
    <w:p w14:paraId="24549E1F" w14:textId="77777777" w:rsidR="00D641DB" w:rsidRDefault="00D641DB" w:rsidP="00D641DB">
      <w:pPr>
        <w:pStyle w:val="B2"/>
        <w:rPr>
          <w:lang w:val="en-US"/>
        </w:rPr>
      </w:pPr>
      <w:r>
        <w:t>1)</w:t>
      </w:r>
      <w:r>
        <w:tab/>
      </w:r>
      <w:r>
        <w:rPr>
          <w:lang w:val="en-US"/>
        </w:rPr>
        <w:t xml:space="preserve">if successfully created, shall include a </w:t>
      </w:r>
      <w:r>
        <w:t>"EstablishmentPolicyResponse" object in the CoAP POST 2.01 (Created) response message</w:t>
      </w:r>
      <w:r>
        <w:rPr>
          <w:lang w:val="en-US"/>
        </w:rPr>
        <w:t>;</w:t>
      </w:r>
    </w:p>
    <w:p w14:paraId="5D42C7F4" w14:textId="77777777" w:rsidR="00D641DB" w:rsidRDefault="00D641DB" w:rsidP="00D641DB">
      <w:pPr>
        <w:pStyle w:val="B3"/>
      </w:pPr>
      <w:r>
        <w:t>i)</w:t>
      </w:r>
      <w:r>
        <w:tab/>
        <w:t>shall include a "result" attribute set to "success"; and</w:t>
      </w:r>
    </w:p>
    <w:p w14:paraId="65FDBA6C" w14:textId="77777777" w:rsidR="00D641DB" w:rsidRDefault="00D641DB" w:rsidP="00D641DB">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1E5B8D2" w14:textId="77777777" w:rsidR="00D641DB" w:rsidRDefault="00D641DB" w:rsidP="00D641DB">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74F0263B" w14:textId="77777777" w:rsidR="00D641DB" w:rsidRPr="00F54727" w:rsidRDefault="00D641DB" w:rsidP="00D641DB">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3BF78C63" w14:textId="77777777" w:rsidR="00D641DB" w:rsidRDefault="00D641DB" w:rsidP="00D641DB">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p>
    <w:p w14:paraId="22D17B9F" w14:textId="77777777" w:rsidR="00D641DB" w:rsidRDefault="00D641DB" w:rsidP="00D641DB">
      <w:pPr>
        <w:pStyle w:val="B3"/>
        <w:rPr>
          <w:lang w:eastAsia="zh-CN"/>
        </w:rPr>
      </w:pPr>
      <w:r>
        <w:t>vi)</w:t>
      </w:r>
      <w:r>
        <w:tab/>
      </w:r>
      <w:r>
        <w:rPr>
          <w:lang w:eastAsia="zh-CN"/>
        </w:rPr>
        <w:t>may</w:t>
      </w:r>
      <w:r>
        <w:t xml:space="preserve"> include a "trafficTransmissionBandwidth" attribute specifying </w:t>
      </w:r>
      <w:r>
        <w:rPr>
          <w:lang w:eastAsia="zh-CN"/>
        </w:rPr>
        <w:t>the suggested traffic transmission bandwidth to be used by SDDM-C;</w:t>
      </w:r>
      <w:r>
        <w:rPr>
          <w:lang w:val="en-US"/>
        </w:rPr>
        <w:t xml:space="preserve"> and</w:t>
      </w:r>
    </w:p>
    <w:p w14:paraId="59804B71" w14:textId="77777777" w:rsidR="00D641DB" w:rsidRDefault="00D641DB" w:rsidP="00D641DB">
      <w:pPr>
        <w:pStyle w:val="B3"/>
        <w:rPr>
          <w:lang w:eastAsia="zh-CN"/>
        </w:rPr>
      </w:pPr>
      <w:r>
        <w:t>vii)</w:t>
      </w:r>
      <w:r>
        <w:tab/>
      </w:r>
      <w:r>
        <w:rPr>
          <w:lang w:eastAsia="zh-CN"/>
        </w:rPr>
        <w:t>may</w:t>
      </w:r>
      <w:r>
        <w:t xml:space="preserve"> include a "batAndPeriodicityCapability" attribute indicating the </w:t>
      </w:r>
      <w:r>
        <w:rPr>
          <w:lang w:val="en-US"/>
        </w:rPr>
        <w:t>BAT and periodicity adaptation capability</w:t>
      </w:r>
      <w:r>
        <w:rPr>
          <w:lang w:eastAsia="zh-CN"/>
        </w:rPr>
        <w:t xml:space="preserve"> for the SDDM-C;</w:t>
      </w:r>
      <w:r>
        <w:rPr>
          <w:lang w:val="en-US"/>
        </w:rPr>
        <w:t xml:space="preserve"> or</w:t>
      </w:r>
    </w:p>
    <w:p w14:paraId="29DB0F3C" w14:textId="77777777" w:rsidR="00D641DB" w:rsidRDefault="00D641DB" w:rsidP="00D641DB">
      <w:pPr>
        <w:pStyle w:val="B2"/>
      </w:pPr>
      <w:r>
        <w:t>2)</w:t>
      </w:r>
      <w:r>
        <w:tab/>
      </w:r>
      <w:r>
        <w:rPr>
          <w:lang w:val="en-US"/>
        </w:rPr>
        <w:t xml:space="preserve">otherwise, shall include an </w:t>
      </w:r>
      <w:r>
        <w:t xml:space="preserve">"EstablishmentPolicyResponse" object with a "result" attribute set to "failure" and a "cause" attribute specifying the cause of the failure of the operation, </w:t>
      </w:r>
      <w:r>
        <w:rPr>
          <w:lang w:eastAsia="zh-CN"/>
        </w:rPr>
        <w:t>e.g. VAL client error in the CoAP POST response</w:t>
      </w:r>
      <w:r>
        <w:rPr>
          <w:lang w:val="en-US"/>
        </w:rPr>
        <w:t>; and</w:t>
      </w:r>
    </w:p>
    <w:p w14:paraId="53E43AD3" w14:textId="77777777" w:rsidR="00D641DB" w:rsidRDefault="00D641DB" w:rsidP="00D641DB">
      <w:pPr>
        <w:pStyle w:val="B1"/>
      </w:pPr>
      <w:r>
        <w:t>c)</w:t>
      </w:r>
      <w:r>
        <w:tab/>
        <w:t xml:space="preserve">shall send the </w:t>
      </w:r>
      <w:r>
        <w:rPr>
          <w:lang w:eastAsia="zh-CN"/>
        </w:rPr>
        <w:t>CoAP</w:t>
      </w:r>
      <w:r>
        <w:t xml:space="preserve"> POST response towards the SDDM-S.</w:t>
      </w:r>
    </w:p>
    <w:p w14:paraId="75B19C2C" w14:textId="1F594CD4" w:rsidR="00D641DB" w:rsidRDefault="00D641DB" w:rsidP="00D641DB">
      <w:pPr>
        <w:pStyle w:val="Heading4"/>
        <w:rPr>
          <w:noProof/>
          <w:lang w:val="en-US"/>
        </w:rPr>
      </w:pPr>
      <w:bookmarkStart w:id="418" w:name="_CR7_2_18_4"/>
      <w:bookmarkStart w:id="419" w:name="_Toc178258125"/>
      <w:bookmarkStart w:id="420" w:name="_Toc193393193"/>
      <w:bookmarkEnd w:id="418"/>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9"/>
      <w:bookmarkEnd w:id="420"/>
    </w:p>
    <w:p w14:paraId="292056CA" w14:textId="77777777" w:rsidR="00F0780D" w:rsidRDefault="00F0780D" w:rsidP="00F0780D">
      <w:pPr>
        <w:rPr>
          <w:lang w:eastAsia="zh-CN"/>
        </w:rPr>
      </w:pPr>
      <w:bookmarkStart w:id="421" w:name="OLE_LINK7"/>
      <w:bookmarkStart w:id="422" w:name="OLE_LINK8"/>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lastRenderedPageBreak/>
        <w:t>1)</w:t>
      </w:r>
      <w:r>
        <w:tab/>
        <w:t>the "apiRoot"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"URLLCEstablishmentRequest" object:</w:t>
      </w:r>
    </w:p>
    <w:p w14:paraId="4C2D339B" w14:textId="77777777" w:rsidR="00F0780D" w:rsidRDefault="00F0780D" w:rsidP="00F0780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"serverId"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 xml:space="preserve">may include a "valServiceId"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bookmarkEnd w:id="421"/>
    <w:bookmarkEnd w:id="422"/>
    <w:p w14:paraId="687D8366" w14:textId="4FC61E9E" w:rsidR="00D641DB" w:rsidRDefault="00D641DB" w:rsidP="00F0780D">
      <w:pPr>
        <w:pStyle w:val="B1"/>
      </w:pPr>
    </w:p>
    <w:p w14:paraId="6619E975" w14:textId="58713D61" w:rsidR="00F864A5" w:rsidRPr="00DA034D" w:rsidRDefault="00F864A5" w:rsidP="00F864A5">
      <w:pPr>
        <w:pStyle w:val="Heading3"/>
      </w:pPr>
      <w:bookmarkStart w:id="423" w:name="_CR7_2_19"/>
      <w:bookmarkStart w:id="424" w:name="_Toc151455754"/>
      <w:bookmarkStart w:id="425" w:name="_Toc193393194"/>
      <w:bookmarkEnd w:id="423"/>
      <w:r w:rsidRPr="00DA034D">
        <w:t>7.2.</w:t>
      </w:r>
      <w:r>
        <w:t>19</w:t>
      </w:r>
      <w:r w:rsidRPr="00DA034D">
        <w:tab/>
      </w:r>
      <w:bookmarkEnd w:id="424"/>
      <w:r w:rsidRPr="00DA034D">
        <w:t>SEALDD enabled connection status reporting configuration subscription procedure</w:t>
      </w:r>
      <w:bookmarkEnd w:id="425"/>
    </w:p>
    <w:p w14:paraId="0B1E1FB3" w14:textId="78E4B2D1" w:rsidR="00F864A5" w:rsidRPr="00DA034D" w:rsidRDefault="00F864A5" w:rsidP="00F864A5">
      <w:pPr>
        <w:pStyle w:val="Heading4"/>
      </w:pPr>
      <w:bookmarkStart w:id="426" w:name="_CR7_2_19_1"/>
      <w:bookmarkStart w:id="427" w:name="_Toc151455791"/>
      <w:bookmarkStart w:id="428" w:name="_Toc193393195"/>
      <w:bookmarkEnd w:id="426"/>
      <w:r w:rsidRPr="00DA034D">
        <w:t>7.2.</w:t>
      </w:r>
      <w:r>
        <w:t>19</w:t>
      </w:r>
      <w:r w:rsidRPr="00DA034D">
        <w:t>.</w:t>
      </w:r>
      <w:r w:rsidRPr="00DA034D">
        <w:rPr>
          <w:lang w:eastAsia="zh-CN"/>
        </w:rPr>
        <w:t>1</w:t>
      </w:r>
      <w:r w:rsidRPr="00DA034D">
        <w:tab/>
        <w:t>SDDM client HTTP procedure</w:t>
      </w:r>
      <w:bookmarkEnd w:id="427"/>
      <w:bookmarkEnd w:id="428"/>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77777777" w:rsidR="00F864A5" w:rsidRPr="00DA034D" w:rsidRDefault="00F864A5" w:rsidP="00F864A5">
      <w:pPr>
        <w:pStyle w:val="B1"/>
      </w:pPr>
      <w:r w:rsidRPr="00DA034D">
        <w:t>c)</w:t>
      </w:r>
      <w:r w:rsidRPr="00DA034D">
        <w:tab/>
        <w:t>an application/vnd.3gpp.seal-data-delivery-info+xml MIME body with a &lt;connection-status-configuration-req&gt; element included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77777777" w:rsidR="00F864A5" w:rsidRPr="00DA034D" w:rsidRDefault="00F864A5" w:rsidP="00F864A5">
      <w:pPr>
        <w:pStyle w:val="B2"/>
      </w:pPr>
      <w:r w:rsidRPr="00DA034D">
        <w:t>2)</w:t>
      </w:r>
      <w:r w:rsidRPr="00DA034D">
        <w:tab/>
        <w:t>shall include an application/vnd.3gpp.seal-data-delivery-info+xml MIME body with a &lt;connection-status-configuration-rsp&gt; element in the &lt;data-delivery-info&gt; root element which:</w:t>
      </w:r>
    </w:p>
    <w:p w14:paraId="000D2E41" w14:textId="127EEAEF" w:rsidR="007334EC" w:rsidRPr="00DA034D" w:rsidRDefault="00F864A5" w:rsidP="007334EC">
      <w:pPr>
        <w:pStyle w:val="B3"/>
      </w:pPr>
      <w:r w:rsidRPr="00DA034D">
        <w:t>i)</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429" w:name="_CR7_2_19_2"/>
      <w:bookmarkStart w:id="430" w:name="_Toc151455792"/>
      <w:bookmarkStart w:id="431" w:name="_Toc193393196"/>
      <w:bookmarkEnd w:id="429"/>
      <w:r w:rsidRPr="00DA034D">
        <w:lastRenderedPageBreak/>
        <w:t>7.2.</w:t>
      </w:r>
      <w:r>
        <w:t>19</w:t>
      </w:r>
      <w:r w:rsidRPr="00DA034D">
        <w:t>.</w:t>
      </w:r>
      <w:r w:rsidRPr="00DA034D">
        <w:rPr>
          <w:lang w:eastAsia="zh-CN"/>
        </w:rPr>
        <w:t>2</w:t>
      </w:r>
      <w:r w:rsidRPr="00DA034D">
        <w:tab/>
        <w:t>SDDM server HTTP procedure</w:t>
      </w:r>
      <w:bookmarkEnd w:id="430"/>
      <w:bookmarkEnd w:id="431"/>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77777777"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5AF7F338"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i.e.,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r w:rsidRPr="00DA034D">
        <w:t>i)</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3A84C157"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432" w:name="_CR7_2_19_3"/>
      <w:bookmarkStart w:id="433" w:name="_Toc151455793"/>
      <w:bookmarkStart w:id="434" w:name="_Toc193393197"/>
      <w:bookmarkEnd w:id="432"/>
      <w:r>
        <w:rPr>
          <w:noProof/>
          <w:lang w:val="en-US"/>
        </w:rPr>
        <w:t>7.2.19.3</w:t>
      </w:r>
      <w:r>
        <w:rPr>
          <w:noProof/>
          <w:lang w:val="en-US"/>
        </w:rPr>
        <w:tab/>
        <w:t xml:space="preserve">SDDM </w:t>
      </w:r>
      <w:r>
        <w:t>client CoAP procedure</w:t>
      </w:r>
      <w:bookmarkEnd w:id="433"/>
      <w:bookmarkEnd w:id="434"/>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r w:rsidR="00D13D54">
        <w:t>";</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435" w:name="_CR7_2_19_4"/>
      <w:bookmarkStart w:id="436" w:name="_Toc193393198"/>
      <w:bookmarkEnd w:id="435"/>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36"/>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lastRenderedPageBreak/>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Pr>
          <w:lang w:val="sv-SE"/>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xml:space="preserve">, may include a "reportingInterval"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21A35435"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79"/>
      <w:bookmarkEnd w:id="115"/>
      <w:bookmarkEnd w:id="116"/>
      <w:bookmarkEnd w:id="117"/>
      <w:bookmarkEnd w:id="118"/>
      <w:bookmarkEnd w:id="119"/>
      <w:bookmarkEnd w:id="120"/>
      <w:bookmarkEnd w:id="121"/>
      <w:bookmarkEnd w:id="122"/>
      <w:bookmarkEnd w:id="123"/>
      <w:bookmarkEnd w:id="124"/>
      <w:r w:rsidR="000837B5">
        <w:rPr>
          <w:lang w:val="en-US"/>
        </w:rPr>
        <w:t>]</w:t>
      </w:r>
      <w:r w:rsidR="000837B5" w:rsidRPr="00661C20">
        <w:rPr>
          <w:lang w:val="en-US"/>
        </w:rPr>
        <w:t>.</w:t>
      </w:r>
      <w:bookmarkStart w:id="437" w:name="_CR7_3"/>
      <w:bookmarkEnd w:id="437"/>
    </w:p>
    <w:p w14:paraId="0142A676" w14:textId="5DA38381" w:rsidR="002032B0" w:rsidRPr="00004F96" w:rsidRDefault="002032B0" w:rsidP="002032B0">
      <w:pPr>
        <w:pStyle w:val="Heading3"/>
      </w:pPr>
      <w:bookmarkStart w:id="438" w:name="_CR7_2_X_3"/>
      <w:bookmarkStart w:id="439" w:name="_CR7_2_20"/>
      <w:bookmarkStart w:id="440" w:name="_Toc193393199"/>
      <w:bookmarkEnd w:id="438"/>
      <w:bookmarkEnd w:id="439"/>
      <w:r>
        <w:t>7</w:t>
      </w:r>
      <w:r w:rsidRPr="00004F96">
        <w:t>.2.</w:t>
      </w:r>
      <w:r w:rsidR="00751C40">
        <w:t>20</w:t>
      </w:r>
      <w:r w:rsidRPr="00004F96">
        <w:tab/>
      </w:r>
      <w:r w:rsidRPr="00067A82">
        <w:t xml:space="preserve">SEALDD enabled </w:t>
      </w:r>
      <w:r>
        <w:t>r</w:t>
      </w:r>
      <w:r w:rsidRPr="001C740E">
        <w:t xml:space="preserve">egular data transmission connection establishment </w:t>
      </w:r>
      <w:r>
        <w:rPr>
          <w:lang w:val="en-US"/>
        </w:rPr>
        <w:t>based on policy</w:t>
      </w:r>
      <w:r>
        <w:t xml:space="preserve"> </w:t>
      </w:r>
      <w:r w:rsidRPr="00067A82">
        <w:t>procedure</w:t>
      </w:r>
      <w:bookmarkEnd w:id="440"/>
    </w:p>
    <w:p w14:paraId="74F8BB48" w14:textId="64F8DE34" w:rsidR="002032B0" w:rsidRPr="006A63F0" w:rsidRDefault="002032B0" w:rsidP="002032B0">
      <w:pPr>
        <w:pStyle w:val="Heading4"/>
      </w:pPr>
      <w:bookmarkStart w:id="441" w:name="_CR7_2_20_1"/>
      <w:bookmarkStart w:id="442" w:name="_Toc193393200"/>
      <w:bookmarkEnd w:id="441"/>
      <w:r>
        <w:t>7.2.</w:t>
      </w:r>
      <w:r w:rsidR="00751C40">
        <w:t>20</w:t>
      </w:r>
      <w:r>
        <w:t>.</w:t>
      </w:r>
      <w:r>
        <w:rPr>
          <w:rFonts w:hint="eastAsia"/>
          <w:lang w:eastAsia="zh-CN"/>
        </w:rPr>
        <w:t>1</w:t>
      </w:r>
      <w:r>
        <w:tab/>
        <w:t>SDDM client HTTP procedure</w:t>
      </w:r>
      <w:bookmarkEnd w:id="442"/>
    </w:p>
    <w:p w14:paraId="05359EC4" w14:textId="77777777" w:rsidR="002032B0" w:rsidRDefault="002032B0" w:rsidP="002032B0">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18698A" w14:textId="77777777" w:rsidR="002032B0" w:rsidRPr="003C4A36" w:rsidRDefault="002032B0" w:rsidP="002032B0">
      <w:pPr>
        <w:pStyle w:val="B1"/>
      </w:pPr>
      <w:r w:rsidRPr="00327753">
        <w:t>a)</w:t>
      </w:r>
      <w:r w:rsidRPr="00327753">
        <w:tab/>
      </w:r>
      <w:r w:rsidRPr="003C4A36">
        <w:t>an Accept header field set to "application/vnd.3gpp.seal-</w:t>
      </w:r>
      <w:r>
        <w:t>data-delivery</w:t>
      </w:r>
      <w:r w:rsidRPr="003C4A36">
        <w:t>-info+xml"</w:t>
      </w:r>
      <w:r w:rsidRPr="00327753">
        <w:t>;</w:t>
      </w:r>
    </w:p>
    <w:p w14:paraId="4495D702" w14:textId="77777777" w:rsidR="002032B0" w:rsidRPr="003C4A36" w:rsidRDefault="002032B0" w:rsidP="002032B0">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3663594" w14:textId="77777777" w:rsidR="002032B0" w:rsidRPr="003C4A36" w:rsidRDefault="002032B0" w:rsidP="002032B0">
      <w:pPr>
        <w:pStyle w:val="B1"/>
      </w:pPr>
      <w:r w:rsidRPr="003C4A36">
        <w:t>c)</w:t>
      </w:r>
      <w:r w:rsidRPr="003C4A36">
        <w:tab/>
        <w:t>an application/vnd.3gpp.seal-</w:t>
      </w:r>
      <w:r>
        <w:t xml:space="preserve">data-delivery-info+xml MIME body with a </w:t>
      </w:r>
      <w:r w:rsidRPr="00004F96">
        <w:t>&lt;</w:t>
      </w:r>
      <w:r>
        <w:t xml:space="preserve">establishment-policy-req&gt; </w:t>
      </w:r>
      <w:r w:rsidRPr="003C4A36">
        <w:t>element included in the &lt;</w:t>
      </w:r>
      <w:r>
        <w:t>data-delivery</w:t>
      </w:r>
      <w:r w:rsidRPr="003C4A36">
        <w:t>-info&gt; root element;</w:t>
      </w:r>
    </w:p>
    <w:p w14:paraId="43223E0A" w14:textId="77777777" w:rsidR="002032B0" w:rsidRDefault="002032B0" w:rsidP="002032B0">
      <w:pPr>
        <w:rPr>
          <w:lang w:eastAsia="zh-CN"/>
        </w:rPr>
      </w:pPr>
      <w:r>
        <w:rPr>
          <w:rFonts w:hint="eastAsia"/>
          <w:lang w:eastAsia="zh-CN"/>
        </w:rPr>
        <w:t>t</w:t>
      </w:r>
      <w:r>
        <w:rPr>
          <w:lang w:eastAsia="zh-CN"/>
        </w:rPr>
        <w:t>he SDDM-C:</w:t>
      </w:r>
    </w:p>
    <w:p w14:paraId="13B2E638" w14:textId="77777777" w:rsidR="002032B0" w:rsidRPr="00A34374" w:rsidRDefault="002032B0" w:rsidP="002032B0">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5136AAFD" w14:textId="77777777" w:rsidR="002032B0" w:rsidRPr="00004F96" w:rsidRDefault="002032B0" w:rsidP="002032B0">
      <w:pPr>
        <w:pStyle w:val="B2"/>
      </w:pPr>
      <w:r>
        <w:t>1</w:t>
      </w:r>
      <w:r w:rsidRPr="00004F96">
        <w:t>)</w:t>
      </w:r>
      <w:r w:rsidRPr="00004F96">
        <w:tab/>
        <w:t>shall include a Content-Type header field set to "application/</w:t>
      </w:r>
      <w:r w:rsidRPr="003C4A36">
        <w:t>vnd.3gpp.seal-</w:t>
      </w:r>
      <w:r>
        <w:t>data-delivery-info</w:t>
      </w:r>
      <w:r w:rsidRPr="00004F96">
        <w:t>+xml";</w:t>
      </w:r>
    </w:p>
    <w:p w14:paraId="394A920A" w14:textId="77777777" w:rsidR="002032B0" w:rsidRPr="00004F96" w:rsidRDefault="002032B0" w:rsidP="002032B0">
      <w:pPr>
        <w:pStyle w:val="B2"/>
      </w:pPr>
      <w:r>
        <w:t>2</w:t>
      </w:r>
      <w:r w:rsidRPr="00004F96">
        <w:t>)</w:t>
      </w:r>
      <w:r w:rsidRPr="00004F96">
        <w:tab/>
        <w:t>shall include an application/</w:t>
      </w:r>
      <w:r w:rsidRPr="003C4A36">
        <w:t>vnd.3gpp.seal-</w:t>
      </w:r>
      <w:r>
        <w:t>data-delivery-info</w:t>
      </w:r>
      <w:r w:rsidRPr="00004F96">
        <w:t>+xml MIME body with a &lt;</w:t>
      </w:r>
      <w:r>
        <w:t>establishment-policy-rsp</w:t>
      </w:r>
      <w:r w:rsidRPr="00004F96">
        <w:t>&gt; element in the &lt;</w:t>
      </w:r>
      <w:r>
        <w:t>data-delivery</w:t>
      </w:r>
      <w:r w:rsidRPr="00004F96">
        <w:t>-info&gt; root element which:</w:t>
      </w:r>
    </w:p>
    <w:p w14:paraId="7CD15336" w14:textId="77777777" w:rsidR="002032B0" w:rsidRPr="00004F96" w:rsidRDefault="002032B0" w:rsidP="002032B0">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based on policy 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057226B2" w14:textId="77777777" w:rsidR="002032B0" w:rsidRPr="00004F96" w:rsidRDefault="002032B0" w:rsidP="002032B0">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074339AF" w14:textId="77777777" w:rsidR="002032B0" w:rsidRPr="003C4A36" w:rsidRDefault="002032B0" w:rsidP="002032B0">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90898D6" w14:textId="77777777" w:rsidR="002032B0" w:rsidRDefault="002032B0" w:rsidP="002032B0">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9DC0E4E" w14:textId="77777777" w:rsidR="002032B0" w:rsidRDefault="002032B0" w:rsidP="002032B0">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A1D8188" w14:textId="77777777" w:rsidR="002032B0" w:rsidRDefault="002032B0" w:rsidP="002032B0">
      <w:pPr>
        <w:pStyle w:val="B4"/>
        <w:rPr>
          <w:lang w:eastAsia="zh-CN"/>
        </w:rPr>
      </w:pPr>
      <w:r>
        <w:rPr>
          <w:lang w:eastAsia="zh-CN"/>
        </w:rPr>
        <w:lastRenderedPageBreak/>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8FF04EA" w14:textId="77777777" w:rsidR="002032B0" w:rsidRPr="00004F96" w:rsidRDefault="002032B0" w:rsidP="002032B0">
      <w:pPr>
        <w:pStyle w:val="B3"/>
      </w:pPr>
      <w:r w:rsidRPr="00004F96">
        <w:rPr>
          <w:lang w:eastAsia="ko-KR"/>
        </w:rPr>
        <w:t>i</w:t>
      </w:r>
      <w:r>
        <w:rPr>
          <w:lang w:eastAsia="ko-KR"/>
        </w:rPr>
        <w:t>ii</w:t>
      </w:r>
      <w:r w:rsidRPr="00004F96">
        <w:rPr>
          <w:lang w:eastAsia="ko-KR"/>
        </w:rPr>
        <w:t>)</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7A6C5BEC" w14:textId="77777777" w:rsidR="002032B0" w:rsidRDefault="002032B0" w:rsidP="002032B0">
      <w:pPr>
        <w:pStyle w:val="B3"/>
      </w:pPr>
      <w:r w:rsidRPr="00004F96">
        <w:rPr>
          <w:lang w:eastAsia="ko-KR"/>
        </w:rPr>
        <w:t>i</w:t>
      </w:r>
      <w:r>
        <w:rPr>
          <w:lang w:eastAsia="ko-KR"/>
        </w:rPr>
        <w:t>v</w:t>
      </w:r>
      <w:r w:rsidRPr="00004F96">
        <w:rPr>
          <w:lang w:eastAsia="ko-KR"/>
        </w:rPr>
        <w:t>)</w:t>
      </w:r>
      <w:r w:rsidRPr="00004F96">
        <w:rPr>
          <w:lang w:eastAsia="ko-KR"/>
        </w:rPr>
        <w:tab/>
        <w:t xml:space="preserve">may include a </w:t>
      </w:r>
      <w:r w:rsidRPr="005D714B">
        <w:t>&lt;bat-period-adapt-cap&gt; element to indicate a BAT and periodicity adaptation capability</w:t>
      </w:r>
      <w:r w:rsidRPr="005D714B">
        <w:rPr>
          <w:lang w:eastAsia="zh-CN"/>
        </w:rPr>
        <w:t>. In the</w:t>
      </w:r>
      <w:r w:rsidRPr="005D714B">
        <w:t xml:space="preserve"> &lt;transmission-assist-info&gt; element</w:t>
      </w:r>
      <w:r w:rsidRPr="005D714B">
        <w:rPr>
          <w:lang w:eastAsia="zh-CN"/>
        </w:rPr>
        <w:t>,</w:t>
      </w:r>
      <w:r>
        <w:rPr>
          <w:lang w:eastAsia="zh-CN"/>
        </w:rPr>
        <w:t xml:space="preserve"> the SDDM-C:</w:t>
      </w:r>
    </w:p>
    <w:p w14:paraId="2A0F618D" w14:textId="77777777" w:rsidR="002032B0" w:rsidRPr="005D714B" w:rsidRDefault="002032B0" w:rsidP="002032B0">
      <w:pPr>
        <w:pStyle w:val="B4"/>
      </w:pPr>
      <w:r>
        <w:t>A</w:t>
      </w:r>
      <w:r w:rsidRPr="005D714B">
        <w:t>)</w:t>
      </w:r>
      <w:r w:rsidRPr="005D714B">
        <w:tab/>
      </w:r>
      <w:r w:rsidRPr="005D714B">
        <w:rPr>
          <w:lang w:eastAsia="zh-CN"/>
        </w:rPr>
        <w:t>shall</w:t>
      </w:r>
      <w:r w:rsidRPr="005D714B">
        <w:t xml:space="preserve"> include at least one of the following child elements:</w:t>
      </w:r>
    </w:p>
    <w:p w14:paraId="2B1E1898" w14:textId="77777777" w:rsidR="002032B0" w:rsidRPr="005D714B" w:rsidRDefault="002032B0" w:rsidP="002032B0">
      <w:pPr>
        <w:pStyle w:val="B5"/>
      </w:pPr>
      <w:r>
        <w:t>I)</w:t>
      </w:r>
      <w:r>
        <w:tab/>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3CA245CD" w14:textId="77777777" w:rsidR="002032B0" w:rsidRPr="005D714B" w:rsidRDefault="002032B0" w:rsidP="002032B0">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385CA75C" w14:textId="77777777" w:rsidR="002032B0" w:rsidRPr="005D714B" w:rsidRDefault="002032B0" w:rsidP="002032B0">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 and</w:t>
      </w:r>
    </w:p>
    <w:p w14:paraId="558D3EC0" w14:textId="77777777" w:rsidR="002032B0" w:rsidRPr="005D714B" w:rsidRDefault="002032B0" w:rsidP="002032B0">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26AD2CC9" w14:textId="77777777" w:rsidR="002032B0" w:rsidRPr="005D714B" w:rsidRDefault="002032B0" w:rsidP="002032B0">
      <w:pPr>
        <w:pStyle w:val="B5"/>
        <w:rPr>
          <w:rFonts w:cs="Arial"/>
          <w:szCs w:val="18"/>
          <w:lang w:eastAsia="zh-CN"/>
        </w:rPr>
      </w:pPr>
      <w:r>
        <w:t>I)</w:t>
      </w:r>
      <w:r>
        <w:tab/>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6FB720BB" w14:textId="49A1CDE9" w:rsidR="007334EC" w:rsidRPr="005D714B" w:rsidRDefault="002032B0" w:rsidP="007334EC">
      <w:pPr>
        <w:pStyle w:val="B5"/>
        <w:rPr>
          <w:lang w:eastAsia="zh-CN"/>
        </w:rPr>
      </w:pPr>
      <w:r>
        <w:t>II)</w:t>
      </w:r>
      <w:r>
        <w:tab/>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 xml:space="preserve">acceptable periodicity </w:t>
      </w:r>
      <w:r w:rsidR="007334EC" w:rsidRPr="005D714B">
        <w:t>value</w:t>
      </w:r>
      <w:r w:rsidR="007334EC">
        <w:t>; and</w:t>
      </w:r>
    </w:p>
    <w:p w14:paraId="5C9BD71C" w14:textId="13C78065" w:rsidR="002032B0" w:rsidRPr="007334EC" w:rsidRDefault="007334EC" w:rsidP="007334EC">
      <w:pPr>
        <w:pStyle w:val="B1"/>
        <w:rPr>
          <w:lang w:val="en-US"/>
        </w:rPr>
      </w:pPr>
      <w:r>
        <w:t>b)</w:t>
      </w:r>
      <w:r>
        <w:tab/>
        <w:t>shall send the HTTP 200 (OK) response message as specified in IETF RFC 9110 [</w:t>
      </w:r>
      <w:r w:rsidR="00CE598F">
        <w:t>21</w:t>
      </w:r>
      <w:r>
        <w:t>].</w:t>
      </w:r>
    </w:p>
    <w:p w14:paraId="652C37DC" w14:textId="3A7151C6" w:rsidR="002032B0" w:rsidRPr="006A63F0" w:rsidRDefault="002032B0" w:rsidP="002032B0">
      <w:pPr>
        <w:pStyle w:val="Heading4"/>
      </w:pPr>
      <w:bookmarkStart w:id="443" w:name="_CR7_2_20_2"/>
      <w:bookmarkStart w:id="444" w:name="_Toc193393201"/>
      <w:bookmarkEnd w:id="443"/>
      <w:r>
        <w:t>7.2.</w:t>
      </w:r>
      <w:r w:rsidR="00751C40">
        <w:t>20</w:t>
      </w:r>
      <w:r>
        <w:t>.2</w:t>
      </w:r>
      <w:r>
        <w:tab/>
        <w:t>SDDM server HTTP procedure</w:t>
      </w:r>
      <w:bookmarkEnd w:id="444"/>
    </w:p>
    <w:p w14:paraId="6C67D0A8" w14:textId="3B2CE118" w:rsidR="002032B0" w:rsidRDefault="002032B0" w:rsidP="002032B0">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regular </w:t>
      </w:r>
      <w:r>
        <w:t xml:space="preserve">transmission </w:t>
      </w:r>
      <w:r w:rsidRPr="00526DD0">
        <w:t xml:space="preserve">connection establishment </w:t>
      </w:r>
      <w:r>
        <w:t xml:space="preserve">based on policy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65BC9FC9" w14:textId="77777777" w:rsidR="002032B0" w:rsidRDefault="002032B0" w:rsidP="002032B0">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104ACB72" w14:textId="70D0CA25" w:rsidR="002032B0" w:rsidRDefault="002032B0" w:rsidP="002032B0">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06B9DB2" w14:textId="77777777" w:rsidR="002032B0" w:rsidRPr="00A93A02" w:rsidRDefault="002032B0" w:rsidP="002032B0">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establishment-policy-req&gt; element </w:t>
      </w:r>
      <w:r w:rsidRPr="00A93A02">
        <w:t>in the &lt;</w:t>
      </w:r>
      <w:r>
        <w:t>data-delivery</w:t>
      </w:r>
      <w:r w:rsidRPr="00A93A02">
        <w:t>-info&gt; root element</w:t>
      </w:r>
      <w:r>
        <w:t xml:space="preserve"> which</w:t>
      </w:r>
      <w:r w:rsidRPr="00A93A02">
        <w:t>:</w:t>
      </w:r>
    </w:p>
    <w:p w14:paraId="5B8D81DD" w14:textId="77777777" w:rsidR="002032B0" w:rsidRDefault="002032B0" w:rsidP="002032B0">
      <w:pPr>
        <w:pStyle w:val="B2"/>
        <w:rPr>
          <w:lang w:eastAsia="zh-CN"/>
        </w:rPr>
      </w:pPr>
      <w:r>
        <w:t>1)</w:t>
      </w:r>
      <w:r>
        <w:tab/>
        <w:t>shall include a &lt;requestor-id&gt; element</w:t>
      </w:r>
      <w:r w:rsidRPr="0009088D">
        <w:rPr>
          <w:rFonts w:cs="Arial"/>
        </w:rPr>
        <w:t xml:space="preserve"> </w:t>
      </w:r>
      <w:r>
        <w:t>set to "sealddserver"</w:t>
      </w:r>
      <w:r>
        <w:rPr>
          <w:rFonts w:cs="Arial"/>
        </w:rPr>
        <w:t>;</w:t>
      </w:r>
    </w:p>
    <w:p w14:paraId="5EBBF112" w14:textId="77777777" w:rsidR="002032B0" w:rsidRDefault="002032B0" w:rsidP="002032B0">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6B1C2E0E" w14:textId="77777777" w:rsidR="002032B0" w:rsidRDefault="002032B0" w:rsidP="002032B0">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based on policy request </w:t>
      </w:r>
      <w:r w:rsidRPr="000263E0">
        <w:t>has to be sent</w:t>
      </w:r>
      <w:r>
        <w:rPr>
          <w:rFonts w:cs="Arial"/>
        </w:rPr>
        <w:t>;</w:t>
      </w:r>
    </w:p>
    <w:p w14:paraId="331FCC38" w14:textId="77777777" w:rsidR="002032B0" w:rsidRDefault="002032B0" w:rsidP="002032B0">
      <w:pPr>
        <w:pStyle w:val="B2"/>
      </w:pPr>
      <w:r>
        <w:t>4)</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65EA4101" w14:textId="77777777" w:rsidR="002032B0" w:rsidRDefault="002032B0" w:rsidP="002032B0">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66CCBA33" w14:textId="77777777" w:rsidR="002032B0" w:rsidRPr="003C4A36" w:rsidRDefault="002032B0" w:rsidP="002032B0">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7101383" w14:textId="77777777" w:rsidR="002032B0" w:rsidRDefault="002032B0" w:rsidP="002032B0">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EC97264" w14:textId="77777777" w:rsidR="002032B0" w:rsidRDefault="002032B0" w:rsidP="002032B0">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31362C16" w14:textId="77777777" w:rsidR="002032B0" w:rsidRDefault="002032B0" w:rsidP="002032B0">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64625F5" w14:textId="77777777" w:rsidR="002032B0" w:rsidRDefault="002032B0" w:rsidP="002032B0">
      <w:pPr>
        <w:pStyle w:val="B2"/>
        <w:rPr>
          <w:lang w:val="en-US"/>
        </w:rPr>
      </w:pPr>
      <w:r>
        <w:lastRenderedPageBreak/>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 and</w:t>
      </w:r>
    </w:p>
    <w:p w14:paraId="1CCB2632" w14:textId="77777777" w:rsidR="007334EC" w:rsidRDefault="002032B0" w:rsidP="007334EC">
      <w:pPr>
        <w:pStyle w:val="B2"/>
        <w:rPr>
          <w:rFonts w:cs="Arial"/>
        </w:rPr>
      </w:pPr>
      <w:r>
        <w:t>7)</w:t>
      </w:r>
      <w:r>
        <w:tab/>
        <w:t>may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 xml:space="preserve">data delivery communication </w:t>
      </w:r>
      <w:r w:rsidR="007334EC">
        <w:rPr>
          <w:lang w:eastAsia="zh-CN"/>
        </w:rPr>
        <w:t>lifetime</w:t>
      </w:r>
      <w:r w:rsidR="007334EC">
        <w:rPr>
          <w:rFonts w:cs="Arial"/>
        </w:rPr>
        <w:t>;</w:t>
      </w:r>
      <w:r w:rsidR="007334EC">
        <w:t xml:space="preserve"> and</w:t>
      </w:r>
    </w:p>
    <w:p w14:paraId="2BCE6E1A" w14:textId="41CDA81A" w:rsidR="002032B0" w:rsidRPr="007334EC" w:rsidRDefault="007334EC" w:rsidP="007334EC">
      <w:pPr>
        <w:pStyle w:val="B1"/>
        <w:rPr>
          <w:lang w:val="en-US"/>
        </w:rPr>
      </w:pPr>
      <w:r>
        <w:t>d)</w:t>
      </w:r>
      <w:r>
        <w:tab/>
        <w:t>shall send the HTTP POST request as specified in IETF RFC 9110 [</w:t>
      </w:r>
      <w:r w:rsidR="00CE598F">
        <w:t>21</w:t>
      </w:r>
      <w:r>
        <w:t>].</w:t>
      </w:r>
    </w:p>
    <w:p w14:paraId="7B812D02" w14:textId="285AED73" w:rsidR="00751C40" w:rsidRDefault="00751C40" w:rsidP="00751C40">
      <w:pPr>
        <w:pStyle w:val="Heading4"/>
      </w:pPr>
      <w:bookmarkStart w:id="445" w:name="_CR7_2_20_3"/>
      <w:bookmarkStart w:id="446" w:name="_Toc193393202"/>
      <w:bookmarkEnd w:id="445"/>
      <w:r>
        <w:rPr>
          <w:noProof/>
          <w:lang w:val="en-US"/>
        </w:rPr>
        <w:t>7.2.20.3</w:t>
      </w:r>
      <w:r>
        <w:rPr>
          <w:noProof/>
          <w:lang w:val="en-US"/>
        </w:rPr>
        <w:tab/>
        <w:t xml:space="preserve">SDDM </w:t>
      </w:r>
      <w:r>
        <w:t>client CoAP procedure</w:t>
      </w:r>
      <w:bookmarkEnd w:id="446"/>
    </w:p>
    <w:p w14:paraId="25A8AA47" w14:textId="43542A6C" w:rsidR="00751C40" w:rsidRDefault="00751C40" w:rsidP="00751C4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w:t>
      </w:r>
      <w:r w:rsidR="008C19BC">
        <w:rPr>
          <w:lang w:eastAsia="zh-CN"/>
        </w:rPr>
        <w:t>5</w:t>
      </w:r>
      <w:r>
        <w:rPr>
          <w:lang w:eastAsia="zh-CN"/>
        </w:rPr>
        <w:t>.1, and</w:t>
      </w:r>
      <w:r>
        <w:rPr>
          <w:lang w:eastAsia="x-none"/>
        </w:rPr>
        <w:t xml:space="preserve"> containing:</w:t>
      </w:r>
    </w:p>
    <w:p w14:paraId="529925B5" w14:textId="0C284B57" w:rsidR="00751C40" w:rsidRDefault="00751C40" w:rsidP="00751C40">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vnd.3gpp.seal-data-delivery-info+cbor;modeltype=urllc-establishment-</w:t>
      </w:r>
      <w:r w:rsidR="00D13D54" w:rsidRPr="00DC399F">
        <w:t>req</w:t>
      </w:r>
      <w:r w:rsidR="00D13D54">
        <w:t>"</w:t>
      </w:r>
      <w:r w:rsidR="00D13D54">
        <w:rPr>
          <w:lang w:eastAsia="ko-KR"/>
        </w:rPr>
        <w:t>, and</w:t>
      </w:r>
    </w:p>
    <w:p w14:paraId="58486845" w14:textId="77777777" w:rsidR="00751C40" w:rsidRDefault="00751C40" w:rsidP="00751C40">
      <w:pPr>
        <w:pStyle w:val="B1"/>
        <w:rPr>
          <w:lang w:eastAsia="zh-CN"/>
        </w:rPr>
      </w:pPr>
      <w:r>
        <w:rPr>
          <w:lang w:eastAsia="zh-CN"/>
        </w:rPr>
        <w:t>b</w:t>
      </w:r>
      <w:r>
        <w:t>)</w:t>
      </w:r>
      <w:r>
        <w:tab/>
      </w:r>
      <w:r>
        <w:rPr>
          <w:lang w:eastAsia="zh-CN"/>
        </w:rPr>
        <w:t xml:space="preserve">a </w:t>
      </w:r>
      <w:r>
        <w:t>"URLLCEstablishmentRequest" object</w:t>
      </w:r>
      <w:r>
        <w:rPr>
          <w:lang w:eastAsia="zh-CN"/>
        </w:rPr>
        <w:t>;</w:t>
      </w:r>
    </w:p>
    <w:p w14:paraId="6CD4FEE6" w14:textId="77777777" w:rsidR="00751C40" w:rsidRDefault="00751C40" w:rsidP="00751C40">
      <w:pPr>
        <w:rPr>
          <w:noProof/>
        </w:rPr>
      </w:pPr>
      <w:r>
        <w:rPr>
          <w:noProof/>
        </w:rPr>
        <w:t xml:space="preserve">the SDDM-C </w:t>
      </w:r>
      <w:r>
        <w:t>shall generate a CoAP POST response according to IETF RFC 7252 [14]. In the CoAP POST response message, the SDDM-C:</w:t>
      </w:r>
    </w:p>
    <w:p w14:paraId="4243A39B" w14:textId="3AD0259E" w:rsidR="00751C40" w:rsidRDefault="00751C40" w:rsidP="00751C40">
      <w:pPr>
        <w:pStyle w:val="B1"/>
      </w:pPr>
      <w:r>
        <w:t>a)</w:t>
      </w:r>
      <w:r>
        <w:tab/>
      </w:r>
      <w:r w:rsidR="00D13D54">
        <w:t>shall include a Content-Format option set to "</w:t>
      </w:r>
      <w:r w:rsidR="00D13D54" w:rsidRPr="00DC399F">
        <w:t>application/</w:t>
      </w:r>
      <w:r w:rsidR="00D13D54">
        <w:t>vnd.3gpp.seal-data-delivery-info+cbor;modeltype=urllc-establishment-</w:t>
      </w:r>
      <w:r w:rsidR="00D13D54" w:rsidRPr="00DC399F">
        <w:t>re</w:t>
      </w:r>
      <w:r w:rsidR="00D13D54">
        <w:t>s</w:t>
      </w:r>
      <w:r w:rsidR="00D13D54">
        <w:t>";</w:t>
      </w:r>
    </w:p>
    <w:p w14:paraId="37E85A6F" w14:textId="77777777" w:rsidR="00751C40" w:rsidRDefault="00751C40" w:rsidP="00751C40">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67E22818" w14:textId="77777777" w:rsidR="00751C40" w:rsidRDefault="00751C40" w:rsidP="00751C40">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6A28FD67" w14:textId="77777777" w:rsidR="00751C40" w:rsidRDefault="00751C40" w:rsidP="00751C40">
      <w:pPr>
        <w:pStyle w:val="B3"/>
      </w:pPr>
      <w:r>
        <w:t>i)</w:t>
      </w:r>
      <w:r>
        <w:tab/>
        <w:t>shall include a "result" attribute set to "success"; and</w:t>
      </w:r>
    </w:p>
    <w:p w14:paraId="418E4CB5" w14:textId="77777777" w:rsidR="00751C40" w:rsidRDefault="00751C40" w:rsidP="00751C40">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0B219200" w14:textId="77777777" w:rsidR="00751C40" w:rsidRDefault="00751C40" w:rsidP="00751C40">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1EAC01A" w14:textId="77777777" w:rsidR="00751C40" w:rsidRDefault="00751C40" w:rsidP="00751C40">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45D85E77" w14:textId="77777777" w:rsidR="00751C40" w:rsidRDefault="00751C40" w:rsidP="00751C40">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18ACDDD7" w14:textId="77777777" w:rsidR="00751C40" w:rsidRDefault="00751C40" w:rsidP="00751C40">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3AC73615" w14:textId="77777777" w:rsidR="00751C40" w:rsidRDefault="00751C40" w:rsidP="00751C40">
      <w:pPr>
        <w:pStyle w:val="B1"/>
      </w:pPr>
      <w:r>
        <w:t>c)</w:t>
      </w:r>
      <w:r>
        <w:tab/>
        <w:t xml:space="preserve">shall send the </w:t>
      </w:r>
      <w:r>
        <w:rPr>
          <w:lang w:eastAsia="zh-CN"/>
        </w:rPr>
        <w:t>CoAP</w:t>
      </w:r>
      <w:r>
        <w:t xml:space="preserve"> POST response towards the SDDM-C.</w:t>
      </w:r>
    </w:p>
    <w:p w14:paraId="07728738" w14:textId="0EEC3C51" w:rsidR="00751C40" w:rsidRDefault="00751C40" w:rsidP="00751C40">
      <w:pPr>
        <w:pStyle w:val="Heading4"/>
        <w:rPr>
          <w:noProof/>
          <w:lang w:val="en-US"/>
        </w:rPr>
      </w:pPr>
      <w:bookmarkStart w:id="447" w:name="_CR7_2_20_4"/>
      <w:bookmarkStart w:id="448" w:name="_Toc193393203"/>
      <w:bookmarkEnd w:id="447"/>
      <w:r>
        <w:rPr>
          <w:noProof/>
          <w:lang w:val="en-US"/>
        </w:rPr>
        <w:t>7.2.20.4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48"/>
    </w:p>
    <w:p w14:paraId="52DA1C0E" w14:textId="77777777" w:rsidR="00F0780D" w:rsidRDefault="00F0780D" w:rsidP="00F0780D">
      <w:pPr>
        <w:rPr>
          <w:lang w:eastAsia="zh-CN"/>
        </w:rPr>
      </w:pPr>
      <w:r>
        <w:t>In order to request an SDDM regular transmission connection establishment</w:t>
      </w:r>
      <w:r>
        <w:rPr>
          <w:lang w:eastAsia="zh-CN"/>
        </w:rPr>
        <w:t xml:space="preserve"> based on policy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47335A2"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A.3.1.1</w:t>
      </w:r>
      <w:r>
        <w:rPr>
          <w:lang w:eastAsia="zh-CN"/>
        </w:rPr>
        <w:t xml:space="preserve"> with;</w:t>
      </w:r>
    </w:p>
    <w:p w14:paraId="22DD3496" w14:textId="77777777" w:rsidR="00F0780D" w:rsidRDefault="00F0780D" w:rsidP="00F0780D">
      <w:pPr>
        <w:pStyle w:val="B2"/>
      </w:pPr>
      <w:r>
        <w:t>1)</w:t>
      </w:r>
      <w:r>
        <w:tab/>
        <w:t>the "apiRoot" set to the SDDM-C URI; and</w:t>
      </w:r>
    </w:p>
    <w:p w14:paraId="1B3722D4" w14:textId="77777777" w:rsidR="00F0780D" w:rsidRDefault="00F0780D" w:rsidP="00F0780D">
      <w:pPr>
        <w:pStyle w:val="B1"/>
      </w:pPr>
      <w:r>
        <w:t>b)</w:t>
      </w:r>
      <w:r>
        <w:tab/>
        <w:t>shall include Content-Format option set to "</w:t>
      </w:r>
      <w:r w:rsidRPr="00763491">
        <w:t>application/</w:t>
      </w:r>
      <w:r>
        <w:t>vnd.3gpp.seal-data-delivery-info+cbor;modeltype=establishment-policy-req";</w:t>
      </w:r>
    </w:p>
    <w:p w14:paraId="2D3FEBAB" w14:textId="77777777" w:rsidR="00F0780D" w:rsidRDefault="00F0780D" w:rsidP="00F0780D">
      <w:pPr>
        <w:pStyle w:val="B1"/>
      </w:pPr>
      <w:r>
        <w:t>c)</w:t>
      </w:r>
      <w:r>
        <w:tab/>
        <w:t>shall include an "EstablishmentPolicyRequest" object:</w:t>
      </w:r>
    </w:p>
    <w:p w14:paraId="0840D1FF" w14:textId="77777777" w:rsidR="00F0780D" w:rsidRDefault="00F0780D" w:rsidP="00F0780D">
      <w:pPr>
        <w:pStyle w:val="B2"/>
      </w:pPr>
      <w:r>
        <w:t>1)</w:t>
      </w:r>
      <w:r>
        <w:tab/>
        <w:t xml:space="preserve">shall include </w:t>
      </w:r>
      <w:r>
        <w:rPr>
          <w:lang w:eastAsia="zh-CN"/>
        </w:rPr>
        <w:t xml:space="preserve">a </w:t>
      </w:r>
      <w:r>
        <w:t>"</w:t>
      </w:r>
      <w:r>
        <w:rPr>
          <w:lang w:eastAsia="zh-CN"/>
        </w:rPr>
        <w:t>requestorId</w:t>
      </w:r>
      <w:r>
        <w:t>" attribute set to "sealddserver";</w:t>
      </w:r>
    </w:p>
    <w:p w14:paraId="39C4D311" w14:textId="77777777" w:rsidR="00F0780D" w:rsidRDefault="00F0780D" w:rsidP="00F0780D">
      <w:pPr>
        <w:pStyle w:val="B2"/>
        <w:rPr>
          <w:lang w:eastAsia="zh-CN"/>
        </w:rPr>
      </w:pPr>
      <w:r>
        <w:lastRenderedPageBreak/>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4EE20C31" w14:textId="77777777" w:rsidR="00F0780D" w:rsidRDefault="00F0780D" w:rsidP="00F0780D">
      <w:pPr>
        <w:pStyle w:val="B2"/>
        <w:rPr>
          <w:lang w:eastAsia="zh-CN"/>
        </w:rPr>
      </w:pPr>
      <w:r>
        <w:t>3)</w:t>
      </w:r>
      <w:r>
        <w:tab/>
        <w:t>shall include an "endpointId" attribute set to the information of the endpoint of the selected VAL server to which the SDMM regular transmission connection establishment based on policy request has to be sent</w:t>
      </w:r>
      <w:r>
        <w:rPr>
          <w:rFonts w:cs="Arial"/>
        </w:rPr>
        <w:t>;</w:t>
      </w:r>
    </w:p>
    <w:p w14:paraId="50FA858C" w14:textId="77777777" w:rsidR="00F0780D" w:rsidRDefault="00F0780D" w:rsidP="00F0780D">
      <w:pPr>
        <w:pStyle w:val="B2"/>
      </w:pPr>
      <w:r>
        <w:t>4)</w:t>
      </w:r>
      <w:r>
        <w:tab/>
        <w:t>may include a "valServiceId" attribute set to the</w:t>
      </w:r>
      <w:r>
        <w:rPr>
          <w:lang w:eastAsia="zh-CN"/>
        </w:rPr>
        <w:t xml:space="preserve"> VAL </w:t>
      </w:r>
      <w:r>
        <w:t>service identity of the vertical application;</w:t>
      </w:r>
    </w:p>
    <w:p w14:paraId="35E22C38" w14:textId="77777777" w:rsidR="00F0780D" w:rsidRDefault="00F0780D" w:rsidP="00F0780D">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40C72A73" w14:textId="77777777" w:rsidR="00F0780D" w:rsidRDefault="00F0780D" w:rsidP="00F0780D">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33B449E8" w14:textId="77777777" w:rsidR="00F0780D" w:rsidRDefault="00F0780D" w:rsidP="00F0780D">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268411BD" w14:textId="77777777" w:rsidR="00F0780D" w:rsidRDefault="00F0780D" w:rsidP="00F0780D">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33A94BF0" w14:textId="77777777" w:rsidR="00F0780D" w:rsidRDefault="00F0780D" w:rsidP="00F0780D">
      <w:pPr>
        <w:pStyle w:val="B2"/>
      </w:pPr>
      <w:r>
        <w:t>9)</w:t>
      </w:r>
      <w:r>
        <w:tab/>
        <w:t xml:space="preserve">may include a "valUserId" attribute set to </w:t>
      </w:r>
      <w:r>
        <w:rPr>
          <w:rFonts w:cs="Arial"/>
        </w:rPr>
        <w:t xml:space="preserve">the </w:t>
      </w:r>
      <w:r>
        <w:t>identity of the</w:t>
      </w:r>
      <w:r>
        <w:rPr>
          <w:rFonts w:cs="Arial"/>
        </w:rPr>
        <w:t xml:space="preserve"> VAL user or the identity of the SDDM-C acting as the VAL UE and performing the request</w:t>
      </w:r>
      <w:r>
        <w:rPr>
          <w:lang w:eastAsia="zh-CN"/>
        </w:rPr>
        <w:t>; and</w:t>
      </w:r>
    </w:p>
    <w:p w14:paraId="00D30C96" w14:textId="77777777" w:rsidR="00F0780D" w:rsidRDefault="00F0780D" w:rsidP="00F0780D">
      <w:pPr>
        <w:pStyle w:val="B2"/>
        <w:rPr>
          <w:lang w:eastAsia="zh-CN"/>
        </w:rPr>
      </w:pPr>
      <w:r>
        <w:t>10)</w:t>
      </w:r>
      <w:r>
        <w:tab/>
        <w:t>may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3B96742A" w14:textId="77777777" w:rsidR="00F0780D" w:rsidRDefault="00F0780D" w:rsidP="00F0780D">
      <w:pPr>
        <w:pStyle w:val="B1"/>
      </w:pPr>
      <w:r>
        <w:t>c)</w:t>
      </w:r>
      <w:r>
        <w:tab/>
        <w:t>shall send the request protected with the relevant ACE profile (OSCORE profile or DTLS profile) as described in 3GPP TS 24.547 [7].</w:t>
      </w:r>
    </w:p>
    <w:p w14:paraId="2D9506F5" w14:textId="4289499F" w:rsidR="00751C40" w:rsidRDefault="00751C40" w:rsidP="00F0780D">
      <w:pPr>
        <w:pStyle w:val="B1"/>
        <w:rPr>
          <w:lang w:eastAsia="zh-CN"/>
        </w:rPr>
      </w:pPr>
    </w:p>
    <w:p w14:paraId="3AE32C96" w14:textId="4BFB377F" w:rsidR="003251B6" w:rsidRPr="00004F96" w:rsidRDefault="003251B6" w:rsidP="003251B6">
      <w:pPr>
        <w:pStyle w:val="Heading3"/>
      </w:pPr>
      <w:bookmarkStart w:id="449" w:name="_CR7_2_y"/>
      <w:bookmarkStart w:id="450" w:name="_CR7_2_21"/>
      <w:bookmarkStart w:id="451" w:name="_Toc193393204"/>
      <w:bookmarkEnd w:id="449"/>
      <w:bookmarkEnd w:id="450"/>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451"/>
    </w:p>
    <w:p w14:paraId="383241F2" w14:textId="7F8CEA3C" w:rsidR="003251B6" w:rsidRPr="006A63F0" w:rsidRDefault="003251B6" w:rsidP="003251B6">
      <w:pPr>
        <w:pStyle w:val="Heading4"/>
      </w:pPr>
      <w:bookmarkStart w:id="452" w:name="_CR7_2_y_1"/>
      <w:bookmarkStart w:id="453" w:name="_CR7_2_21_1"/>
      <w:bookmarkStart w:id="454" w:name="_Toc193393205"/>
      <w:bookmarkEnd w:id="452"/>
      <w:bookmarkEnd w:id="453"/>
      <w:r>
        <w:t>7.2.</w:t>
      </w:r>
      <w:r w:rsidR="00751C40">
        <w:t>21</w:t>
      </w:r>
      <w:r>
        <w:t>.</w:t>
      </w:r>
      <w:r>
        <w:rPr>
          <w:rFonts w:hint="eastAsia"/>
          <w:lang w:eastAsia="zh-CN"/>
        </w:rPr>
        <w:t>1</w:t>
      </w:r>
      <w:r>
        <w:tab/>
        <w:t>SDDM client HTTP procedure</w:t>
      </w:r>
      <w:bookmarkEnd w:id="454"/>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7777777"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77777777" w:rsidR="00E61DE0" w:rsidRDefault="00E61DE0" w:rsidP="00E61DE0">
      <w:pPr>
        <w:pStyle w:val="B2"/>
      </w:pPr>
      <w:r>
        <w:t>2)</w:t>
      </w:r>
      <w:r>
        <w:tab/>
        <w:t>shall include a &lt;access-usage&gt; element indicating which access (3GPP or non-3GPP) is used for the SEALDD-UU data transmission; and</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r>
        <w:t>i</w:t>
      </w:r>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&lt;ssid&gt; or &lt;bssid&gt; element</w:t>
      </w:r>
      <w:r w:rsidRPr="00604F04">
        <w:t>; and</w:t>
      </w:r>
    </w:p>
    <w:p w14:paraId="698C71C2" w14:textId="096DBCCC" w:rsidR="00E61DE0" w:rsidRPr="003C4A36"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Pr>
          <w:lang w:val="sv-SE"/>
        </w:rPr>
        <w:t>containing one or more &lt;measured-value&gt; elements</w:t>
      </w:r>
      <w:r w:rsidRPr="00604F04">
        <w:t>.</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455" w:name="_CR7_2_y_2"/>
      <w:bookmarkStart w:id="456" w:name="_CR7_2_21_2"/>
      <w:bookmarkStart w:id="457" w:name="_Toc193393206"/>
      <w:bookmarkEnd w:id="455"/>
      <w:bookmarkEnd w:id="456"/>
      <w:r>
        <w:t>7.2.</w:t>
      </w:r>
      <w:r w:rsidR="00751C40">
        <w:t>21</w:t>
      </w:r>
      <w:r>
        <w:t>.</w:t>
      </w:r>
      <w:r>
        <w:rPr>
          <w:rFonts w:hint="eastAsia"/>
          <w:lang w:eastAsia="zh-CN"/>
        </w:rPr>
        <w:t>2</w:t>
      </w:r>
      <w:r>
        <w:tab/>
        <w:t>SDDM server HTTP procedure</w:t>
      </w:r>
      <w:bookmarkEnd w:id="457"/>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lastRenderedPageBreak/>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77777777"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458" w:name="_CR7_2_y_3"/>
      <w:bookmarkStart w:id="459" w:name="_CR7_2_21_3"/>
      <w:bookmarkStart w:id="460" w:name="_Toc193393207"/>
      <w:bookmarkEnd w:id="458"/>
      <w:bookmarkEnd w:id="459"/>
      <w:r>
        <w:rPr>
          <w:noProof/>
          <w:lang w:val="en-US"/>
        </w:rPr>
        <w:t>7.2.</w:t>
      </w:r>
      <w:r w:rsidR="00751C40">
        <w:rPr>
          <w:noProof/>
          <w:lang w:val="en-US"/>
        </w:rPr>
        <w:t>21</w:t>
      </w:r>
      <w:r>
        <w:rPr>
          <w:noProof/>
          <w:lang w:val="en-US"/>
        </w:rPr>
        <w:t>.3</w:t>
      </w:r>
      <w:r>
        <w:rPr>
          <w:noProof/>
          <w:lang w:val="en-US"/>
        </w:rPr>
        <w:tab/>
        <w:t xml:space="preserve">SDDM </w:t>
      </w:r>
      <w:r>
        <w:t>client CoAP procedure</w:t>
      </w:r>
      <w:bookmarkEnd w:id="460"/>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t>"</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w:t>
      </w:r>
      <w:r>
        <w:t>";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r w:rsidR="00D13D54">
        <w:t>";</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 xml:space="preserve">"clientConnectionStatus" attribute set to the </w:t>
      </w:r>
      <w:r w:rsidR="000837B5">
        <w:rPr>
          <w:lang w:eastAsia="zh-CN"/>
        </w:rPr>
        <w:t>status of the VAL UE, i.e. reachable, unreachable, or sleeping</w:t>
      </w:r>
      <w:r w:rsidR="000837B5">
        <w:t>;</w:t>
      </w:r>
    </w:p>
    <w:p w14:paraId="0016921F" w14:textId="77777777" w:rsidR="000837B5" w:rsidRDefault="000837B5" w:rsidP="000837B5">
      <w:pPr>
        <w:pStyle w:val="B2"/>
      </w:pPr>
      <w:r>
        <w:t>2)</w:t>
      </w:r>
      <w:r>
        <w:tab/>
        <w:t>an "accessUsage" attribute indicating which access (3GPP or non-3GPP) is used for the SEALDD-UU data transmission; and</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4258C250" w14:textId="5A8405D1" w:rsidR="0096407B" w:rsidRDefault="000837B5" w:rsidP="000837B5">
      <w:pPr>
        <w:pStyle w:val="EditorsNote"/>
      </w:pPr>
      <w:r w:rsidRPr="005D714B">
        <w:t>Editor's note</w:t>
      </w:r>
      <w:r>
        <w:t xml:space="preserve"> </w:t>
      </w:r>
      <w:r w:rsidRPr="00DA034D">
        <w:t xml:space="preserve">[WID: SEALDD_Ph2, CR#: </w:t>
      </w:r>
      <w:r w:rsidRPr="00B542DA">
        <w:t>0057</w:t>
      </w:r>
      <w:r w:rsidRPr="00DA034D">
        <w:t>]</w:t>
      </w:r>
      <w:r w:rsidRPr="005D714B">
        <w:t>:</w:t>
      </w:r>
      <w:r w:rsidRPr="005D714B">
        <w:tab/>
      </w:r>
      <w:r>
        <w:t xml:space="preserve">Update of </w:t>
      </w:r>
      <w:r>
        <w:rPr>
          <w:lang w:eastAsia="zh-CN"/>
        </w:rPr>
        <w:t>clause</w:t>
      </w:r>
      <w:r>
        <w:t> A.3.4</w:t>
      </w:r>
      <w:r>
        <w:rPr>
          <w:lang w:eastAsia="zh-CN"/>
        </w:rPr>
        <w:t xml:space="preserve"> to update </w:t>
      </w:r>
      <w:r>
        <w:rPr>
          <w:lang w:val="en-US"/>
        </w:rPr>
        <w:t xml:space="preserve">a </w:t>
      </w:r>
      <w:r>
        <w:t>"</w:t>
      </w:r>
      <w:r w:rsidRPr="000E1487">
        <w:t>ConnectionStatusNotification</w:t>
      </w:r>
      <w:r>
        <w:t>"</w:t>
      </w:r>
      <w:r>
        <w:rPr>
          <w:lang w:val="en-US"/>
        </w:rPr>
        <w:t xml:space="preserve"> object </w:t>
      </w:r>
      <w:r w:rsidRPr="005D714B">
        <w:t>is FFS.</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461" w:name="_CR7_2_y_4"/>
      <w:bookmarkStart w:id="462" w:name="_CR7_2_21_4"/>
      <w:bookmarkStart w:id="463" w:name="_Toc193393208"/>
      <w:bookmarkEnd w:id="461"/>
      <w:bookmarkEnd w:id="462"/>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63"/>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lastRenderedPageBreak/>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t>"</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w:t>
      </w:r>
      <w:r>
        <w:t>";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w:t>
      </w:r>
      <w:r w:rsidR="00D13D54">
        <w:t>"; and</w:t>
      </w:r>
    </w:p>
    <w:p w14:paraId="5C65526D" w14:textId="77777777" w:rsidR="0096407B" w:rsidRDefault="0096407B" w:rsidP="0096407B">
      <w:pPr>
        <w:pStyle w:val="B1"/>
        <w:rPr>
          <w:lang w:val="en-US"/>
        </w:rPr>
      </w:pPr>
      <w:r>
        <w:rPr>
          <w:lang w:val="en-US"/>
        </w:rPr>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t>"</w:t>
      </w:r>
      <w:r w:rsidR="00D13D54">
        <w:rPr>
          <w:lang w:eastAsia="ko-KR"/>
        </w:rPr>
        <w:t>, and</w:t>
      </w:r>
    </w:p>
    <w:p w14:paraId="650D8660" w14:textId="051C0AA9" w:rsidR="0096407B" w:rsidRDefault="0096407B" w:rsidP="00661C20">
      <w:pPr>
        <w:pStyle w:val="B1"/>
      </w:pPr>
      <w:r>
        <w:t>d)</w:t>
      </w:r>
      <w:r>
        <w:tab/>
        <w:t xml:space="preserve">a </w:t>
      </w:r>
      <w:r w:rsidRPr="001A49DC">
        <w:t>"</w:t>
      </w:r>
      <w:r>
        <w:t>ConnectionStatusConfigurationSubscription</w:t>
      </w:r>
      <w:r w:rsidRPr="001A49DC">
        <w:t>"</w:t>
      </w:r>
      <w:r>
        <w:t xml:space="preserve"> object.</w:t>
      </w:r>
    </w:p>
    <w:p w14:paraId="405667F4" w14:textId="77777777" w:rsidR="000837B5" w:rsidRDefault="000837B5" w:rsidP="000837B5">
      <w:pPr>
        <w:pStyle w:val="Heading2"/>
      </w:pPr>
      <w:bookmarkStart w:id="464" w:name="_Toc193393209"/>
      <w:r w:rsidRPr="00661C20">
        <w:rPr>
          <w:lang w:val="en-US"/>
        </w:rPr>
        <w:t>7.3</w:t>
      </w:r>
      <w:r w:rsidRPr="00661C20">
        <w:rPr>
          <w:lang w:val="en-US"/>
        </w:rPr>
        <w:tab/>
        <w:t>Off-network procedures</w:t>
      </w:r>
      <w:bookmarkEnd w:id="464"/>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465" w:name="_CR8"/>
      <w:bookmarkEnd w:id="465"/>
      <w:r>
        <w:br w:type="page"/>
      </w:r>
      <w:bookmarkStart w:id="466" w:name="_Toc34303601"/>
      <w:bookmarkStart w:id="467" w:name="_Toc34403883"/>
      <w:bookmarkStart w:id="468" w:name="_Toc45281905"/>
      <w:bookmarkStart w:id="469" w:name="_Toc51933135"/>
      <w:bookmarkStart w:id="470" w:name="_Toc138360527"/>
      <w:bookmarkStart w:id="471" w:name="_Toc168325563"/>
      <w:bookmarkStart w:id="472" w:name="_Toc193393210"/>
      <w:r w:rsidR="00D808B0">
        <w:lastRenderedPageBreak/>
        <w:t>8</w:t>
      </w:r>
      <w:r w:rsidR="001167D9">
        <w:tab/>
        <w:t>Coding</w:t>
      </w:r>
      <w:bookmarkEnd w:id="466"/>
      <w:bookmarkEnd w:id="467"/>
      <w:bookmarkEnd w:id="468"/>
      <w:bookmarkEnd w:id="469"/>
      <w:bookmarkEnd w:id="470"/>
      <w:bookmarkEnd w:id="471"/>
      <w:bookmarkEnd w:id="472"/>
    </w:p>
    <w:p w14:paraId="031826F1" w14:textId="156882A4" w:rsidR="001167D9" w:rsidRDefault="00D808B0" w:rsidP="001167D9">
      <w:pPr>
        <w:pStyle w:val="Heading2"/>
      </w:pPr>
      <w:bookmarkStart w:id="473" w:name="_CR8_1"/>
      <w:bookmarkStart w:id="474" w:name="_Toc20157536"/>
      <w:bookmarkStart w:id="475" w:name="_Toc34303602"/>
      <w:bookmarkStart w:id="476" w:name="_Toc34403884"/>
      <w:bookmarkStart w:id="477" w:name="_Toc45281906"/>
      <w:bookmarkStart w:id="478" w:name="_Toc51933136"/>
      <w:bookmarkStart w:id="479" w:name="_Toc138360528"/>
      <w:bookmarkStart w:id="480" w:name="_Toc168325564"/>
      <w:bookmarkStart w:id="481" w:name="_Toc193393211"/>
      <w:bookmarkEnd w:id="473"/>
      <w:r>
        <w:t>8</w:t>
      </w:r>
      <w:r w:rsidR="001167D9">
        <w:t>.1</w:t>
      </w:r>
      <w:r w:rsidR="001167D9">
        <w:tab/>
        <w:t>General</w:t>
      </w:r>
      <w:bookmarkEnd w:id="474"/>
      <w:bookmarkEnd w:id="475"/>
      <w:bookmarkEnd w:id="476"/>
      <w:bookmarkEnd w:id="477"/>
      <w:bookmarkEnd w:id="478"/>
      <w:bookmarkEnd w:id="479"/>
      <w:bookmarkEnd w:id="480"/>
      <w:bookmarkEnd w:id="481"/>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82" w:name="_CR8_2"/>
      <w:bookmarkStart w:id="483" w:name="_Toc34303603"/>
      <w:bookmarkStart w:id="484" w:name="_Toc34403885"/>
      <w:bookmarkStart w:id="485" w:name="_Toc45281907"/>
      <w:bookmarkStart w:id="486" w:name="_Toc51933137"/>
      <w:bookmarkStart w:id="487" w:name="_Toc138360529"/>
      <w:bookmarkStart w:id="488" w:name="_Toc168325565"/>
      <w:bookmarkStart w:id="489" w:name="_Toc193393212"/>
      <w:bookmarkEnd w:id="482"/>
      <w:r>
        <w:t>8</w:t>
      </w:r>
      <w:r w:rsidR="001167D9">
        <w:t>.2</w:t>
      </w:r>
      <w:r w:rsidR="001167D9">
        <w:tab/>
        <w:t>Application u</w:t>
      </w:r>
      <w:r w:rsidR="001167D9" w:rsidRPr="000B2651">
        <w:t>nique ID</w:t>
      </w:r>
      <w:bookmarkEnd w:id="483"/>
      <w:bookmarkEnd w:id="484"/>
      <w:bookmarkEnd w:id="485"/>
      <w:bookmarkEnd w:id="486"/>
      <w:bookmarkEnd w:id="487"/>
      <w:bookmarkEnd w:id="488"/>
      <w:bookmarkEnd w:id="489"/>
    </w:p>
    <w:p w14:paraId="2B786E03" w14:textId="77777777" w:rsidR="001167D9" w:rsidRPr="00E6092C" w:rsidRDefault="001167D9" w:rsidP="001167D9">
      <w:bookmarkStart w:id="490" w:name="_Toc34303604"/>
      <w:bookmarkStart w:id="491" w:name="_Toc34403886"/>
      <w:bookmarkStart w:id="492" w:name="_Toc45281908"/>
      <w:bookmarkStart w:id="493" w:name="_Toc51933138"/>
      <w:bookmarkStart w:id="494"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495" w:name="_CR8_3"/>
      <w:bookmarkStart w:id="496" w:name="_Toc168325566"/>
      <w:bookmarkStart w:id="497" w:name="_Toc193393213"/>
      <w:bookmarkEnd w:id="495"/>
      <w:r>
        <w:t>8</w:t>
      </w:r>
      <w:r w:rsidR="001167D9">
        <w:t>.3</w:t>
      </w:r>
      <w:r w:rsidR="001167D9" w:rsidRPr="0073469F">
        <w:tab/>
      </w:r>
      <w:r w:rsidR="001167D9">
        <w:t>Structure</w:t>
      </w:r>
      <w:bookmarkEnd w:id="490"/>
      <w:bookmarkEnd w:id="491"/>
      <w:bookmarkEnd w:id="492"/>
      <w:bookmarkEnd w:id="493"/>
      <w:bookmarkEnd w:id="494"/>
      <w:bookmarkEnd w:id="496"/>
      <w:bookmarkEnd w:id="497"/>
    </w:p>
    <w:p w14:paraId="0185850C" w14:textId="242C4457" w:rsidR="001167D9" w:rsidRDefault="001167D9" w:rsidP="001167D9">
      <w:pPr>
        <w:rPr>
          <w:lang w:eastAsia="x-none"/>
        </w:rPr>
      </w:pPr>
      <w:bookmarkStart w:id="498" w:name="_Toc34303605"/>
      <w:bookmarkStart w:id="499" w:name="_Toc34403887"/>
      <w:bookmarkStart w:id="500" w:name="_Toc45281909"/>
      <w:bookmarkStart w:id="501" w:name="_Toc51933139"/>
      <w:bookmarkStart w:id="502"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1BB56BDD" w14:textId="3773228F" w:rsidR="006436EB" w:rsidRDefault="006436EB" w:rsidP="00661C20">
      <w:pPr>
        <w:pStyle w:val="B2"/>
        <w:rPr>
          <w:lang w:eastAsia="zh-CN"/>
        </w:rPr>
      </w:pPr>
      <w:r>
        <w:t>1)</w:t>
      </w:r>
      <w:r>
        <w:tab/>
        <w:t>an &lt;L4S-feedback-capability&gt; element;</w:t>
      </w:r>
    </w:p>
    <w:p w14:paraId="4A44D07E" w14:textId="57018CF5" w:rsidR="00A940A4" w:rsidRDefault="00A940A4" w:rsidP="00A940A4">
      <w:pPr>
        <w:pStyle w:val="B2"/>
      </w:pPr>
      <w:r>
        <w:t>1)</w:t>
      </w:r>
      <w:r>
        <w:tab/>
      </w:r>
      <w:r w:rsidRPr="005D714B">
        <w:t>a &lt;bat-period-adapt-cap&gt; element</w:t>
      </w:r>
      <w:r>
        <w:t>;</w:t>
      </w:r>
      <w:r w:rsidRPr="005D714B">
        <w:t xml:space="preserve"> </w:t>
      </w:r>
      <w:r w:rsidR="007523F9">
        <w:t>and</w:t>
      </w:r>
    </w:p>
    <w:p w14:paraId="72F08B7A" w14:textId="4CFF56B4" w:rsidR="00A940A4" w:rsidRDefault="00A940A4" w:rsidP="00A940A4">
      <w:pPr>
        <w:pStyle w:val="B2"/>
      </w:pPr>
      <w:r>
        <w:t>2)</w:t>
      </w:r>
      <w:r>
        <w:tab/>
      </w:r>
      <w:r w:rsidRPr="005D714B">
        <w:t>a &lt;transmission-assist-info&gt;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lastRenderedPageBreak/>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790EE45F" w14:textId="77777777" w:rsidR="00D80813" w:rsidRDefault="00D80813" w:rsidP="00D80813">
      <w:pPr>
        <w:rPr>
          <w:lang w:eastAsia="zh-CN"/>
        </w:rPr>
      </w:pPr>
      <w:r>
        <w:rPr>
          <w:rFonts w:hint="eastAsia"/>
          <w:lang w:eastAsia="zh-CN"/>
        </w:rPr>
        <w:t>T</w:t>
      </w:r>
      <w:r>
        <w:rPr>
          <w:lang w:eastAsia="zh-CN"/>
        </w:rPr>
        <w:t>he &lt;</w:t>
      </w:r>
      <w:r>
        <w:t>establishment-policy-req</w:t>
      </w:r>
      <w:r>
        <w:rPr>
          <w:lang w:eastAsia="zh-CN"/>
        </w:rPr>
        <w:t>&gt; element:</w:t>
      </w:r>
    </w:p>
    <w:p w14:paraId="4B5C1044" w14:textId="77777777" w:rsidR="00D80813" w:rsidRDefault="00D80813" w:rsidP="00D80813">
      <w:pPr>
        <w:pStyle w:val="B1"/>
        <w:rPr>
          <w:lang w:eastAsia="zh-CN"/>
        </w:rPr>
      </w:pPr>
      <w:r>
        <w:t>a)</w:t>
      </w:r>
      <w:r>
        <w:tab/>
        <w:t>shall include a &lt;requestor-id&gt; element</w:t>
      </w:r>
      <w:r>
        <w:rPr>
          <w:lang w:eastAsia="zh-CN"/>
        </w:rPr>
        <w:t>;</w:t>
      </w:r>
    </w:p>
    <w:p w14:paraId="25E8CF01" w14:textId="77777777" w:rsidR="00D80813" w:rsidRDefault="00D80813" w:rsidP="00D80813">
      <w:pPr>
        <w:pStyle w:val="B1"/>
        <w:rPr>
          <w:lang w:val="en-US"/>
        </w:rPr>
      </w:pPr>
      <w:r>
        <w:rPr>
          <w:lang w:eastAsia="zh-CN"/>
        </w:rPr>
        <w:t>b)</w:t>
      </w:r>
      <w:r>
        <w:rPr>
          <w:lang w:eastAsia="zh-CN"/>
        </w:rPr>
        <w:tab/>
        <w:t xml:space="preserve">shall include a </w:t>
      </w:r>
      <w:r>
        <w:t>&lt;sealdd-flow-id&gt; element</w:t>
      </w:r>
      <w:r>
        <w:rPr>
          <w:lang w:val="en-US"/>
        </w:rPr>
        <w:t>;</w:t>
      </w:r>
    </w:p>
    <w:p w14:paraId="6F5A2C15" w14:textId="77777777" w:rsidR="00D80813" w:rsidRDefault="00D80813" w:rsidP="00D80813">
      <w:pPr>
        <w:pStyle w:val="B1"/>
      </w:pPr>
      <w:r>
        <w:t>c)</w:t>
      </w:r>
      <w:r>
        <w:tab/>
        <w:t>shall include a &lt;endpoint</w:t>
      </w:r>
      <w:r>
        <w:rPr>
          <w:lang w:eastAsia="zh-CN"/>
        </w:rPr>
        <w:t>-id</w:t>
      </w:r>
      <w:r>
        <w:t>&gt; element;</w:t>
      </w:r>
    </w:p>
    <w:p w14:paraId="715A0FD9" w14:textId="77777777" w:rsidR="00D80813" w:rsidRDefault="00D80813" w:rsidP="00D80813">
      <w:pPr>
        <w:pStyle w:val="B1"/>
      </w:pPr>
      <w:r>
        <w:t>e)</w:t>
      </w:r>
      <w:r>
        <w:tab/>
        <w:t>may include a &lt;</w:t>
      </w:r>
      <w:r>
        <w:rPr>
          <w:lang w:eastAsia="zh-CN"/>
        </w:rPr>
        <w:t>VAL-service-id</w:t>
      </w:r>
      <w:r>
        <w:t>&gt; element;</w:t>
      </w:r>
    </w:p>
    <w:p w14:paraId="271ED92A" w14:textId="77777777" w:rsidR="00D80813" w:rsidRDefault="00D80813" w:rsidP="00D80813">
      <w:pPr>
        <w:pStyle w:val="B1"/>
        <w:rPr>
          <w:lang w:eastAsia="zh-CN"/>
        </w:rPr>
      </w:pPr>
      <w:r>
        <w:rPr>
          <w:lang w:eastAsia="zh-CN"/>
        </w:rPr>
        <w:t>f</w:t>
      </w:r>
      <w:r>
        <w:rPr>
          <w:lang w:val="en-US"/>
        </w:rPr>
        <w:t>)</w:t>
      </w:r>
      <w:r>
        <w:rPr>
          <w:lang w:val="en-US"/>
        </w:rPr>
        <w:tab/>
        <w:t xml:space="preserve">may include a </w:t>
      </w:r>
      <w:r>
        <w:t>&lt;traffic-descriptor-info&gt; element which shall include</w:t>
      </w:r>
      <w:r w:rsidRPr="00DF26F3">
        <w:t xml:space="preserve"> </w:t>
      </w:r>
      <w:r>
        <w:t>at least one of the following sub-elements:</w:t>
      </w:r>
    </w:p>
    <w:p w14:paraId="657DF84C" w14:textId="77777777" w:rsidR="00D80813" w:rsidRDefault="00D80813" w:rsidP="00D80813">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AB65DC" w14:textId="77777777" w:rsidR="00D80813" w:rsidRPr="00032DFE" w:rsidRDefault="00D80813" w:rsidP="00D80813">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66F7220" w14:textId="77777777" w:rsidR="00D80813" w:rsidRDefault="00D80813" w:rsidP="00D80813">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3C7A2139" w14:textId="77777777" w:rsidR="00D80813" w:rsidRDefault="00D80813" w:rsidP="00D80813">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34595B41" w14:textId="77777777" w:rsidR="00D80813" w:rsidRDefault="00D80813" w:rsidP="00D80813">
      <w:pPr>
        <w:pStyle w:val="B1"/>
        <w:rPr>
          <w:lang w:eastAsia="zh-CN"/>
        </w:rPr>
      </w:pPr>
      <w:r>
        <w:rPr>
          <w:lang w:eastAsia="zh-CN"/>
        </w:rPr>
        <w:t>g</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630E9465" w14:textId="77777777" w:rsidR="00D80813" w:rsidRDefault="00D80813" w:rsidP="00D80813">
      <w:pPr>
        <w:pStyle w:val="B1"/>
      </w:pPr>
      <w:r>
        <w:t>h)</w:t>
      </w:r>
      <w:r>
        <w:tab/>
        <w:t>may include a &lt;sealdd-communication-lifetime&gt; element;</w:t>
      </w:r>
    </w:p>
    <w:p w14:paraId="415FC0FB" w14:textId="77777777" w:rsidR="00D80813" w:rsidRDefault="00D80813" w:rsidP="00D80813">
      <w:r>
        <w:t>The &lt;establishment-policy-rsp&gt; element:</w:t>
      </w:r>
    </w:p>
    <w:p w14:paraId="117B324E" w14:textId="77777777" w:rsidR="00D80813" w:rsidRDefault="00D80813" w:rsidP="00D80813">
      <w:pPr>
        <w:pStyle w:val="B1"/>
      </w:pPr>
      <w:r>
        <w:t>a)</w:t>
      </w:r>
      <w:r>
        <w:tab/>
        <w:t>shall include a &lt;result&gt; element which may include a &lt;cause&gt; sub-element; and</w:t>
      </w:r>
    </w:p>
    <w:p w14:paraId="3E459B00" w14:textId="77777777" w:rsidR="00D80813" w:rsidRDefault="00D80813" w:rsidP="00D80813">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0F581F7A" w14:textId="77777777" w:rsidR="00D80813" w:rsidRDefault="00D80813" w:rsidP="00D80813">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2BC41F1" w14:textId="77777777" w:rsidR="00D80813" w:rsidRPr="00032DFE" w:rsidRDefault="00D80813" w:rsidP="00D80813">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B3AA459" w14:textId="77777777" w:rsidR="00D80813" w:rsidRDefault="00D80813" w:rsidP="00D80813">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3BFD675" w14:textId="77777777" w:rsidR="00D80813" w:rsidRDefault="00D80813" w:rsidP="00D80813">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92FE1B" w14:textId="77777777" w:rsidR="00D80813" w:rsidRPr="00004F96" w:rsidRDefault="00D80813" w:rsidP="00D80813">
      <w:pPr>
        <w:pStyle w:val="B1"/>
      </w:pPr>
      <w:r>
        <w:rPr>
          <w:lang w:eastAsia="ko-KR"/>
        </w:rPr>
        <w:t>c)</w:t>
      </w:r>
      <w:r>
        <w:rPr>
          <w:lang w:eastAsia="ko-KR"/>
        </w:rPr>
        <w:tab/>
      </w:r>
      <w:r w:rsidRPr="00004F96">
        <w:rPr>
          <w:lang w:eastAsia="ko-KR"/>
        </w:rPr>
        <w:t>a &lt;</w:t>
      </w:r>
      <w:r>
        <w:rPr>
          <w:lang w:eastAsia="zh-CN"/>
        </w:rPr>
        <w:t>traffic-transmission-bandwidth</w:t>
      </w:r>
      <w:r w:rsidRPr="00004F96">
        <w:rPr>
          <w:lang w:eastAsia="ko-KR"/>
        </w:rPr>
        <w:t>&gt; element</w:t>
      </w:r>
      <w:r>
        <w:rPr>
          <w:lang w:eastAsia="zh-CN"/>
        </w:rPr>
        <w:t>.</w:t>
      </w:r>
    </w:p>
    <w:p w14:paraId="4F2AFCBE" w14:textId="77777777" w:rsidR="00D80813" w:rsidRPr="005D714B" w:rsidRDefault="00D80813" w:rsidP="00D80813">
      <w:pPr>
        <w:pStyle w:val="B1"/>
      </w:pPr>
      <w:r>
        <w:rPr>
          <w:lang w:eastAsia="ko-KR"/>
        </w:rPr>
        <w:t>d)</w:t>
      </w:r>
      <w:r>
        <w:rPr>
          <w:lang w:eastAsia="ko-KR"/>
        </w:rPr>
        <w:tab/>
      </w:r>
      <w:r w:rsidRPr="00004F96">
        <w:rPr>
          <w:lang w:eastAsia="ko-KR"/>
        </w:rPr>
        <w:t xml:space="preserve">a </w:t>
      </w:r>
      <w:r w:rsidRPr="005D714B">
        <w:t>&lt;bat-period-adapt-cap&gt;</w:t>
      </w:r>
      <w:r w:rsidRPr="00004F96">
        <w:rPr>
          <w:lang w:eastAsia="ko-KR"/>
        </w:rPr>
        <w:t xml:space="preserve"> element</w:t>
      </w:r>
      <w:r>
        <w:rPr>
          <w:lang w:eastAsia="ko-KR"/>
        </w:rPr>
        <w:t xml:space="preserve"> which s</w:t>
      </w:r>
      <w:r w:rsidRPr="005D714B">
        <w:t>hall include at least one of the following sub-elements:</w:t>
      </w:r>
    </w:p>
    <w:p w14:paraId="3F2EE1EF" w14:textId="77777777" w:rsidR="00D80813" w:rsidRPr="005D714B" w:rsidRDefault="00D80813" w:rsidP="00D80813">
      <w:pPr>
        <w:pStyle w:val="B2"/>
      </w:pPr>
      <w:r w:rsidRPr="005D714B">
        <w:rPr>
          <w:lang w:eastAsia="zh-CN"/>
        </w:rPr>
        <w:t>1</w:t>
      </w:r>
      <w:r w:rsidRPr="005D714B">
        <w:t>)</w:t>
      </w:r>
      <w:r w:rsidRPr="005D714B">
        <w:tab/>
        <w:t>a &lt;bat&gt; element; and</w:t>
      </w:r>
    </w:p>
    <w:p w14:paraId="049E70A9" w14:textId="77777777" w:rsidR="00D80813" w:rsidRPr="005D714B" w:rsidRDefault="00D80813" w:rsidP="00D80813">
      <w:pPr>
        <w:pStyle w:val="B2"/>
      </w:pPr>
      <w:r w:rsidRPr="005D714B">
        <w:rPr>
          <w:lang w:eastAsia="zh-CN"/>
        </w:rPr>
        <w:lastRenderedPageBreak/>
        <w:t>2</w:t>
      </w:r>
      <w:r w:rsidRPr="005D714B">
        <w:tab/>
        <w:t>a &lt;</w:t>
      </w:r>
      <w:r w:rsidRPr="005D714B">
        <w:rPr>
          <w:lang w:eastAsia="zh-CN"/>
        </w:rPr>
        <w:t>periodicity</w:t>
      </w:r>
      <w:r w:rsidRPr="005D714B">
        <w:t>&gt; element;</w:t>
      </w:r>
    </w:p>
    <w:p w14:paraId="4D54A6E9" w14:textId="77777777" w:rsidR="00D80813" w:rsidRPr="005D714B" w:rsidRDefault="00D80813" w:rsidP="00D80813">
      <w:pPr>
        <w:pStyle w:val="B2"/>
        <w:rPr>
          <w:lang w:eastAsia="zh-CN"/>
        </w:rPr>
      </w:pPr>
      <w:r>
        <w:rPr>
          <w:lang w:eastAsia="zh-CN"/>
        </w:rPr>
        <w:t>3</w:t>
      </w:r>
      <w:r w:rsidRPr="005D714B">
        <w:t>)</w:t>
      </w:r>
      <w:r w:rsidRPr="005D714B">
        <w:tab/>
        <w:t>a &lt;bat-window&gt; element; and</w:t>
      </w:r>
    </w:p>
    <w:p w14:paraId="4394163B" w14:textId="77777777" w:rsidR="00D80813" w:rsidRPr="005D714B" w:rsidRDefault="00D80813" w:rsidP="00D80813">
      <w:pPr>
        <w:pStyle w:val="B2"/>
        <w:rPr>
          <w:lang w:eastAsia="zh-CN"/>
        </w:rPr>
      </w:pPr>
      <w:r>
        <w:rPr>
          <w:lang w:eastAsia="zh-CN"/>
        </w:rPr>
        <w:t>4</w:t>
      </w:r>
      <w:r w:rsidRPr="005D714B">
        <w:t>)</w:t>
      </w:r>
      <w:r w:rsidRPr="005D714B">
        <w:tab/>
        <w:t>a &lt;periodicity-range&gt; element which shall include the following sub-elements:</w:t>
      </w:r>
    </w:p>
    <w:p w14:paraId="2325AA41" w14:textId="77777777" w:rsidR="00D80813" w:rsidRPr="005D714B" w:rsidRDefault="00D80813" w:rsidP="00D80813">
      <w:pPr>
        <w:pStyle w:val="B3"/>
        <w:rPr>
          <w:lang w:eastAsia="zh-CN"/>
        </w:rPr>
      </w:pPr>
      <w:r>
        <w:rPr>
          <w:lang w:eastAsia="zh-CN"/>
        </w:rPr>
        <w:t>A</w:t>
      </w:r>
      <w:r w:rsidRPr="005D714B">
        <w:t>)</w:t>
      </w:r>
      <w:r w:rsidRPr="005D714B">
        <w:tab/>
        <w:t xml:space="preserve">a &lt;lower-bound&gt; element </w:t>
      </w:r>
      <w:r w:rsidRPr="005D714B">
        <w:rPr>
          <w:lang w:eastAsia="zh-CN"/>
        </w:rPr>
        <w:t xml:space="preserve">and </w:t>
      </w:r>
      <w:r w:rsidRPr="005D714B">
        <w:t>an &lt;upper-bound&gt; element; or</w:t>
      </w:r>
    </w:p>
    <w:p w14:paraId="35DC223E" w14:textId="7DAE12BC" w:rsidR="00D80813" w:rsidRDefault="00D80813" w:rsidP="00177996">
      <w:pPr>
        <w:pStyle w:val="B3"/>
        <w:rPr>
          <w:lang w:eastAsia="zh-CN"/>
        </w:rPr>
      </w:pPr>
      <w:r>
        <w:rPr>
          <w:lang w:eastAsia="zh-CN"/>
        </w:rPr>
        <w:t>B)</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5E248498" w14:textId="77777777" w:rsidR="00A940A4" w:rsidRDefault="00A940A4" w:rsidP="00A940A4">
      <w:pPr>
        <w:pStyle w:val="B1"/>
      </w:pPr>
      <w:r>
        <w:t>e</w:t>
      </w:r>
      <w:r w:rsidRPr="005D714B">
        <w:t>)</w:t>
      </w:r>
      <w:r w:rsidRPr="005D714B">
        <w:tab/>
        <w:t xml:space="preserve">may include </w:t>
      </w:r>
      <w:r>
        <w:t>an</w:t>
      </w:r>
      <w:r w:rsidRPr="00121E66">
        <w:t xml:space="preserve"> &lt;anyExt&gt; element containing </w:t>
      </w:r>
      <w:r w:rsidRPr="005D714B">
        <w:t>either</w:t>
      </w:r>
      <w:r>
        <w:t>:</w:t>
      </w:r>
    </w:p>
    <w:p w14:paraId="39FF98A8" w14:textId="77777777" w:rsidR="00A940A4" w:rsidRDefault="00A940A4" w:rsidP="00A940A4">
      <w:pPr>
        <w:pStyle w:val="B2"/>
      </w:pPr>
      <w:r>
        <w:t>1)</w:t>
      </w:r>
      <w:r>
        <w:tab/>
      </w:r>
      <w:r w:rsidRPr="005D714B">
        <w:t>a &lt;bat-period-adapt-cap&gt; element</w:t>
      </w:r>
      <w:r>
        <w:t>;</w:t>
      </w:r>
      <w:r w:rsidRPr="005D714B">
        <w:t xml:space="preserve"> or</w:t>
      </w:r>
    </w:p>
    <w:p w14:paraId="1D902BEA" w14:textId="77777777" w:rsidR="00A940A4" w:rsidRPr="005D714B" w:rsidRDefault="00A940A4" w:rsidP="00A940A4">
      <w:pPr>
        <w:pStyle w:val="B2"/>
      </w:pPr>
      <w:r>
        <w:t>2)</w:t>
      </w:r>
      <w:r>
        <w:tab/>
      </w:r>
      <w:r w:rsidRPr="005D714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7793CE1F"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lastRenderedPageBreak/>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lastRenderedPageBreak/>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lastRenderedPageBreak/>
        <w:t>ii)</w:t>
      </w:r>
      <w:r>
        <w:tab/>
        <w:t xml:space="preserve">an </w:t>
      </w:r>
      <w:r w:rsidRPr="00732D91">
        <w:t>&lt;anyExt&gt;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503" w:name="OLE_LINK190"/>
      <w:r>
        <w:t>2</w:t>
      </w:r>
      <w:r w:rsidRPr="00004F96">
        <w:t>)</w:t>
      </w:r>
      <w:r w:rsidRPr="00004F96">
        <w:tab/>
        <w:t>a</w:t>
      </w:r>
      <w:r>
        <w:t xml:space="preserve">n </w:t>
      </w:r>
      <w:r w:rsidRPr="00004F96">
        <w:t>&lt;identity</w:t>
      </w:r>
      <w:r>
        <w:t>-measurements</w:t>
      </w:r>
      <w:r w:rsidRPr="00004F96">
        <w:t>&gt; element</w:t>
      </w:r>
      <w:r>
        <w:t>;</w:t>
      </w:r>
    </w:p>
    <w:bookmarkEnd w:id="503"/>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572925DE" w14:textId="46582CEF"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w:t>
      </w:r>
      <w:r>
        <w:t>; and</w:t>
      </w:r>
    </w:p>
    <w:p w14:paraId="3E9758B6" w14:textId="77777777" w:rsidR="00794042" w:rsidRDefault="00794042" w:rsidP="00794042">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Default="00794042" w:rsidP="00794042">
      <w:pPr>
        <w:pStyle w:val="B3"/>
        <w:rPr>
          <w:lang w:val="sv-SE"/>
        </w:rPr>
      </w:pPr>
      <w:r>
        <w:rPr>
          <w:lang w:eastAsia="zh-CN"/>
        </w:rPr>
        <w:t>i</w:t>
      </w:r>
      <w:r w:rsidRPr="00A34374">
        <w:rPr>
          <w:lang w:eastAsia="zh-CN"/>
        </w:rPr>
        <w:t>)</w:t>
      </w:r>
      <w:r w:rsidRPr="00A34374">
        <w:rPr>
          <w:lang w:eastAsia="zh-CN"/>
        </w:rPr>
        <w:tab/>
      </w:r>
      <w:r>
        <w:t>a &lt;</w:t>
      </w:r>
      <w:r>
        <w:rPr>
          <w:lang w:val="sv-SE"/>
        </w:rPr>
        <w:t>measured-non-3gpp-access&gt; element</w:t>
      </w:r>
      <w:r w:rsidRPr="0041269D">
        <w:t xml:space="preserve"> </w:t>
      </w:r>
      <w:r>
        <w:t>which shall include an &lt;ssid&gt; or &lt;bssid&gt; element;</w:t>
      </w:r>
      <w:r>
        <w:rPr>
          <w:lang w:val="sv-SE"/>
        </w:rPr>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Pr>
          <w:lang w:val="sv-SE"/>
        </w:rPr>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395C0B67" w:rsidR="00F864A5" w:rsidRPr="00DA034D" w:rsidRDefault="00F864A5" w:rsidP="00F864A5">
      <w:pPr>
        <w:pStyle w:val="B1"/>
        <w:rPr>
          <w:lang w:eastAsia="zh-CN"/>
        </w:rPr>
      </w:pPr>
      <w:r w:rsidRPr="00DA034D">
        <w:rPr>
          <w:lang w:eastAsia="zh-CN"/>
        </w:rPr>
        <w:lastRenderedPageBreak/>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77777777" w:rsidR="00E61DE0" w:rsidRDefault="00E61DE0" w:rsidP="00E61DE0">
      <w:pPr>
        <w:pStyle w:val="B1"/>
        <w:rPr>
          <w:lang w:eastAsia="zh-CN"/>
        </w:rPr>
      </w:pPr>
      <w:r>
        <w:t>b)</w:t>
      </w:r>
      <w:r>
        <w:tab/>
        <w:t>shall include a &lt;access-usage&gt; element; and</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Default="00E61DE0" w:rsidP="00E61DE0">
      <w:pPr>
        <w:pStyle w:val="B2"/>
        <w:rPr>
          <w:lang w:val="sv-SE"/>
        </w:rPr>
      </w:pPr>
      <w:r>
        <w:rPr>
          <w:lang w:eastAsia="zh-CN"/>
        </w:rPr>
        <w:t>1</w:t>
      </w:r>
      <w:r w:rsidRPr="00A34374">
        <w:rPr>
          <w:lang w:eastAsia="zh-CN"/>
        </w:rPr>
        <w:t>)</w:t>
      </w:r>
      <w:r w:rsidRPr="00A34374">
        <w:rPr>
          <w:lang w:eastAsia="zh-CN"/>
        </w:rPr>
        <w:tab/>
      </w:r>
      <w:r>
        <w:t>a &lt;</w:t>
      </w:r>
      <w:r>
        <w:rPr>
          <w:lang w:val="sv-SE"/>
        </w:rPr>
        <w:t>measured-non-3gpp-access&gt; element</w:t>
      </w:r>
      <w:r w:rsidRPr="00612DBE">
        <w:t xml:space="preserve"> </w:t>
      </w:r>
      <w:r>
        <w:t>which shall include an &lt;ssid&gt; or &lt;bssid&gt; element;</w:t>
      </w:r>
      <w:r>
        <w:rPr>
          <w:lang w:val="sv-SE"/>
        </w:rPr>
        <w:t xml:space="preserve"> and</w:t>
      </w:r>
    </w:p>
    <w:p w14:paraId="1C07A60F" w14:textId="7F035ECF" w:rsidR="003251B6" w:rsidRPr="00661C20" w:rsidRDefault="00E61DE0" w:rsidP="00E61DE0">
      <w:pPr>
        <w:pStyle w:val="B2"/>
        <w:rPr>
          <w:lang w:eastAsia="zh-CN"/>
        </w:rPr>
      </w:pPr>
      <w:r>
        <w:rPr>
          <w:lang w:eastAsia="zh-CN"/>
        </w:rPr>
        <w:t>2</w:t>
      </w:r>
      <w:r w:rsidRPr="00A34374">
        <w:rPr>
          <w:lang w:eastAsia="zh-CN"/>
        </w:rPr>
        <w:t>)</w:t>
      </w:r>
      <w:r w:rsidRPr="00A34374">
        <w:rPr>
          <w:lang w:eastAsia="zh-CN"/>
        </w:rPr>
        <w:tab/>
      </w:r>
      <w:r>
        <w:rPr>
          <w:lang w:val="sv-SE"/>
        </w:rPr>
        <w:t>a &lt;signal-strength-values&gt; element containing one or more &lt;measured-value&gt; elements</w:t>
      </w:r>
      <w:r>
        <w:t>.</w:t>
      </w:r>
    </w:p>
    <w:p w14:paraId="7BF98982" w14:textId="3826E3F9" w:rsidR="001167D9" w:rsidRPr="0073469F" w:rsidRDefault="00D808B0" w:rsidP="001167D9">
      <w:pPr>
        <w:pStyle w:val="Heading2"/>
      </w:pPr>
      <w:bookmarkStart w:id="504" w:name="_CR8_4"/>
      <w:bookmarkStart w:id="505" w:name="_Toc168325567"/>
      <w:bookmarkStart w:id="506" w:name="_Toc193393214"/>
      <w:bookmarkEnd w:id="504"/>
      <w:r>
        <w:t>8</w:t>
      </w:r>
      <w:r w:rsidR="001167D9">
        <w:t>.4</w:t>
      </w:r>
      <w:r w:rsidR="001167D9" w:rsidRPr="0073469F">
        <w:tab/>
        <w:t>XML schema</w:t>
      </w:r>
      <w:bookmarkEnd w:id="498"/>
      <w:bookmarkEnd w:id="499"/>
      <w:bookmarkEnd w:id="500"/>
      <w:bookmarkEnd w:id="501"/>
      <w:bookmarkEnd w:id="502"/>
      <w:bookmarkEnd w:id="505"/>
      <w:bookmarkEnd w:id="506"/>
    </w:p>
    <w:p w14:paraId="2F1D436D" w14:textId="4827C113" w:rsidR="001167D9" w:rsidRPr="0073469F" w:rsidRDefault="00D808B0" w:rsidP="001167D9">
      <w:pPr>
        <w:pStyle w:val="Heading3"/>
      </w:pPr>
      <w:bookmarkStart w:id="507" w:name="_CR8_4_1"/>
      <w:bookmarkStart w:id="508" w:name="_Toc20156505"/>
      <w:bookmarkStart w:id="509" w:name="_Toc27501696"/>
      <w:bookmarkStart w:id="510" w:name="_Toc45281910"/>
      <w:bookmarkStart w:id="511" w:name="_Toc51933140"/>
      <w:bookmarkStart w:id="512" w:name="_Toc138360532"/>
      <w:bookmarkStart w:id="513" w:name="_Toc168325568"/>
      <w:bookmarkStart w:id="514" w:name="_Toc34303606"/>
      <w:bookmarkStart w:id="515" w:name="_Toc34403888"/>
      <w:bookmarkStart w:id="516" w:name="_Toc193393215"/>
      <w:bookmarkEnd w:id="507"/>
      <w:r>
        <w:t>8</w:t>
      </w:r>
      <w:r w:rsidR="001167D9" w:rsidRPr="0073469F">
        <w:t>.</w:t>
      </w:r>
      <w:r w:rsidR="001167D9">
        <w:t>4</w:t>
      </w:r>
      <w:r w:rsidR="001167D9" w:rsidRPr="0073469F">
        <w:t>.1</w:t>
      </w:r>
      <w:r w:rsidR="001167D9" w:rsidRPr="0073469F">
        <w:tab/>
        <w:t>General</w:t>
      </w:r>
      <w:bookmarkEnd w:id="508"/>
      <w:bookmarkEnd w:id="509"/>
      <w:bookmarkEnd w:id="510"/>
      <w:bookmarkEnd w:id="511"/>
      <w:bookmarkEnd w:id="512"/>
      <w:bookmarkEnd w:id="513"/>
      <w:bookmarkEnd w:id="516"/>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3F8E110D" w14:textId="6804C21A" w:rsidR="00F864A5" w:rsidRDefault="00D808B0" w:rsidP="00177996">
      <w:pPr>
        <w:pStyle w:val="Heading3"/>
      </w:pPr>
      <w:bookmarkStart w:id="517" w:name="_CR8_4_2"/>
      <w:bookmarkStart w:id="518" w:name="_Toc138360533"/>
      <w:bookmarkStart w:id="519" w:name="_Toc168325569"/>
      <w:bookmarkStart w:id="520" w:name="_Toc25306461"/>
      <w:bookmarkStart w:id="521" w:name="_Toc26192784"/>
      <w:bookmarkStart w:id="522" w:name="_Toc34137063"/>
      <w:bookmarkStart w:id="523" w:name="_Toc34137377"/>
      <w:bookmarkStart w:id="524" w:name="_Toc34138525"/>
      <w:bookmarkStart w:id="525" w:name="_Toc34138768"/>
      <w:bookmarkStart w:id="526" w:name="_Toc34395105"/>
      <w:bookmarkStart w:id="527" w:name="_Toc45264322"/>
      <w:bookmarkStart w:id="528" w:name="_Toc123645404"/>
      <w:bookmarkStart w:id="529" w:name="_Toc45281911"/>
      <w:bookmarkStart w:id="530" w:name="_Toc51933141"/>
      <w:bookmarkStart w:id="531" w:name="_Toc193393216"/>
      <w:bookmarkEnd w:id="517"/>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Start w:id="532" w:name="_CREditorsnoteWID"/>
      <w:bookmarkStart w:id="533" w:name="_Toc45281912"/>
      <w:bookmarkStart w:id="534" w:name="_Toc51933142"/>
      <w:bookmarkStart w:id="535" w:name="_Toc138360534"/>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152FBC76" w14:textId="040499D4" w:rsidR="00532F9B" w:rsidRDefault="00532F9B">
      <w:pPr>
        <w:pStyle w:val="EditorsNote"/>
      </w:pPr>
      <w:r w:rsidRPr="005D714B">
        <w:t>Editor's note</w:t>
      </w:r>
      <w:r>
        <w:t xml:space="preserve"> [WID: SEALDD_Ph2, CR#: 0021]</w:t>
      </w:r>
      <w:r w:rsidRPr="005D714B">
        <w:t>:</w:t>
      </w:r>
      <w:r w:rsidRPr="005D714B">
        <w:tab/>
        <w:t xml:space="preserve">The </w:t>
      </w:r>
      <w:r>
        <w:t xml:space="preserve">update of XML schema to support </w:t>
      </w:r>
      <w:r w:rsidRPr="005D714B">
        <w:t>BAT and periodicity adaptation is FFS.</w:t>
      </w:r>
    </w:p>
    <w:p w14:paraId="1B2A8C7C" w14:textId="7474498B" w:rsidR="00D80813" w:rsidRDefault="00D80813">
      <w:pPr>
        <w:pStyle w:val="EditorsNote"/>
      </w:pPr>
      <w:r w:rsidRPr="00DA034D">
        <w:t>Editor's note [WID: SEALDD_Ph2, CR#: 0023]:</w:t>
      </w:r>
      <w:r w:rsidRPr="00DA034D">
        <w:tab/>
        <w:t xml:space="preserve">The update of XML schema to support </w:t>
      </w:r>
      <w:r w:rsidRPr="00DA034D">
        <w:rPr>
          <w:lang w:eastAsia="zh-CN"/>
        </w:rPr>
        <w:t>connection status reporting configuration</w:t>
      </w:r>
      <w:r w:rsidRPr="00DA034D">
        <w:t xml:space="preserve"> is FFS.</w:t>
      </w:r>
    </w:p>
    <w:p w14:paraId="2C7195F5" w14:textId="10C20812" w:rsidR="00D80813" w:rsidRDefault="00D80813">
      <w:pPr>
        <w:pStyle w:val="EditorsNote"/>
      </w:pPr>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p>
    <w:p w14:paraId="15E05713" w14:textId="2E86E8EE" w:rsidR="00D80813" w:rsidRDefault="00D80813">
      <w:pPr>
        <w:pStyle w:val="EditorsNote"/>
      </w:pPr>
      <w:r w:rsidRPr="005D714B">
        <w:t>Editor's note</w:t>
      </w:r>
      <w:r>
        <w:t xml:space="preserve"> [WID: SEALDD_Ph2, CR#: 0030]</w:t>
      </w:r>
      <w:r w:rsidRPr="005D714B">
        <w:t>:</w:t>
      </w:r>
      <w:r w:rsidRPr="005D714B">
        <w:tab/>
        <w:t xml:space="preserve">The </w:t>
      </w:r>
      <w:r>
        <w:t xml:space="preserve">update of XML schema to support the </w:t>
      </w:r>
      <w:r>
        <w:rPr>
          <w:lang w:eastAsia="zh-CN"/>
        </w:rPr>
        <w:t>&lt;</w:t>
      </w:r>
      <w:r>
        <w:t>establishment-policy-req</w:t>
      </w:r>
      <w:r>
        <w:rPr>
          <w:lang w:eastAsia="zh-CN"/>
        </w:rPr>
        <w:t>&gt; and &lt;</w:t>
      </w:r>
      <w:r>
        <w:t>establishment-policy-res</w:t>
      </w:r>
      <w:r>
        <w:rPr>
          <w:lang w:eastAsia="zh-CN"/>
        </w:rPr>
        <w:t>&gt; elements</w:t>
      </w:r>
      <w:r w:rsidRPr="005D714B">
        <w:t xml:space="preserve"> is FFS.</w:t>
      </w:r>
    </w:p>
    <w:p w14:paraId="195447A0" w14:textId="036A8B37" w:rsidR="00D80813" w:rsidRDefault="00D80813">
      <w:pPr>
        <w:pStyle w:val="EditorsNote"/>
      </w:pPr>
      <w:r w:rsidRPr="005D714B">
        <w:t>Editor's note</w:t>
      </w:r>
      <w:r>
        <w:t xml:space="preserve"> </w:t>
      </w:r>
      <w:r w:rsidRPr="00DA034D">
        <w:t>[WID: SEALDD_Ph2, CR#: 00</w:t>
      </w:r>
      <w:r>
        <w:t>36</w:t>
      </w:r>
      <w:r w:rsidRPr="00DA034D">
        <w:t>]</w:t>
      </w:r>
      <w:r w:rsidRPr="005D714B">
        <w:t>:</w:t>
      </w:r>
      <w:r w:rsidRPr="005D714B">
        <w:tab/>
        <w:t xml:space="preserve">The </w:t>
      </w:r>
      <w:r w:rsidRPr="005D714B">
        <w:rPr>
          <w:lang w:eastAsia="zh-CN"/>
        </w:rPr>
        <w:t>BAT</w:t>
      </w:r>
      <w:r w:rsidRPr="005D714B">
        <w:t xml:space="preserve"> and periodicity adaptation support is FFS.</w:t>
      </w:r>
    </w:p>
    <w:p w14:paraId="323AB11E" w14:textId="383A191D" w:rsidR="003E2307" w:rsidRDefault="003251B6" w:rsidP="00D80813">
      <w:pPr>
        <w:pStyle w:val="EditorsNote"/>
      </w:pPr>
      <w:r w:rsidRPr="005D714B">
        <w:t>Editor's note</w:t>
      </w:r>
      <w:r>
        <w:t xml:space="preserve"> </w:t>
      </w:r>
      <w:r w:rsidRPr="00DA034D">
        <w:t xml:space="preserve">[WID: SEALDD_Ph2, CR#: </w:t>
      </w:r>
      <w:r w:rsidRPr="002A1846">
        <w:t>0038</w:t>
      </w:r>
      <w:r w:rsidRPr="00DA034D">
        <w:t>]</w:t>
      </w:r>
      <w:r w:rsidRPr="005D714B">
        <w:t>:</w:t>
      </w:r>
      <w:r w:rsidRPr="005D714B">
        <w:tab/>
        <w:t xml:space="preserve">The </w:t>
      </w:r>
      <w:r>
        <w:t xml:space="preserve">update of XML schema to support </w:t>
      </w:r>
      <w:r>
        <w:rPr>
          <w:lang w:eastAsia="zh-CN"/>
        </w:rPr>
        <w:t>connection status reporting configuration</w:t>
      </w:r>
      <w:r w:rsidRPr="005D714B">
        <w:t xml:space="preserve"> </w:t>
      </w:r>
      <w:r>
        <w:t xml:space="preserve">notification </w:t>
      </w:r>
      <w:r w:rsidRPr="005D714B">
        <w:t>is FFS.</w:t>
      </w:r>
    </w:p>
    <w:p w14:paraId="39FBDBE2" w14:textId="660CA112" w:rsidR="00794042" w:rsidRDefault="00794042" w:rsidP="00794042">
      <w:pPr>
        <w:pStyle w:val="EditorsNote"/>
      </w:pPr>
      <w:r w:rsidRPr="005D714B">
        <w:t>Editor's note</w:t>
      </w:r>
      <w:r>
        <w:t xml:space="preserve"> [WID: SEALDD_Ph2, CR#: 0054]</w:t>
      </w:r>
      <w:r w:rsidRPr="005D714B">
        <w:t>:</w:t>
      </w:r>
      <w:r w:rsidRPr="005D714B">
        <w:tab/>
        <w:t xml:space="preserve">The </w:t>
      </w:r>
      <w:r>
        <w:t xml:space="preserve">update of XML schema to support a &lt;non-3gpp-access-policy&gt; and &lt;non-3gpp-access-measurement-list&gt; elelements </w:t>
      </w:r>
      <w:r w:rsidRPr="005D714B">
        <w:t>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lastRenderedPageBreak/>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lastRenderedPageBreak/>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lastRenderedPageBreak/>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lastRenderedPageBreak/>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lastRenderedPageBreak/>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lastRenderedPageBreak/>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lastRenderedPageBreak/>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536" w:name="OLE_LINK37"/>
      <w:bookmarkStart w:id="537" w:name="OLE_LINK38"/>
      <w:r w:rsidR="00C95F11">
        <w:t>quality-guarantee-action</w:t>
      </w:r>
      <w:bookmarkEnd w:id="536"/>
      <w:bookmarkEnd w:id="537"/>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lastRenderedPageBreak/>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lastRenderedPageBreak/>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538" w:name="_CR8_5"/>
      <w:bookmarkStart w:id="539" w:name="_Toc168325570"/>
      <w:bookmarkStart w:id="540" w:name="_Toc193393217"/>
      <w:bookmarkEnd w:id="538"/>
      <w:r>
        <w:t>8</w:t>
      </w:r>
      <w:r w:rsidR="001167D9">
        <w:t>.5</w:t>
      </w:r>
      <w:r w:rsidR="001167D9" w:rsidRPr="0073469F">
        <w:tab/>
      </w:r>
      <w:r w:rsidR="001167D9">
        <w:t>Data semantics</w:t>
      </w:r>
      <w:bookmarkEnd w:id="514"/>
      <w:bookmarkEnd w:id="515"/>
      <w:bookmarkEnd w:id="533"/>
      <w:bookmarkEnd w:id="534"/>
      <w:bookmarkEnd w:id="535"/>
      <w:bookmarkEnd w:id="539"/>
      <w:bookmarkEnd w:id="540"/>
    </w:p>
    <w:p w14:paraId="0D3B69C6" w14:textId="67A80350" w:rsidR="001167D9" w:rsidRDefault="001167D9" w:rsidP="001167D9">
      <w:bookmarkStart w:id="541" w:name="_Toc34303607"/>
      <w:bookmarkStart w:id="542" w:name="_Toc34403889"/>
      <w:bookmarkStart w:id="543" w:name="_Toc45281913"/>
      <w:bookmarkStart w:id="544" w:name="_Toc51933143"/>
      <w:bookmarkStart w:id="545"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rsidR="00D80813">
        <w:t xml:space="preserve"> &lt;establishment-policy-req&gt;, &lt;establishment-policy-rsp&gt;,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155D1A">
        <w:t xml:space="preserve"> </w:t>
      </w:r>
      <w:r w:rsidR="00142959" w:rsidRPr="00DA034D">
        <w:t>&lt;connection-status-configuration-req&gt;, &lt;connection-status-configuration-rsp&gt;</w:t>
      </w:r>
      <w:r w:rsidR="003251B6">
        <w:t>, &lt;connection-status-notification&gt;</w:t>
      </w:r>
      <w:r w:rsidR="00142959">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lastRenderedPageBreak/>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77777777" w:rsidR="007523F9" w:rsidRDefault="007523F9" w:rsidP="00661C20">
      <w:pPr>
        <w:pStyle w:val="B2"/>
      </w:pPr>
      <w:r>
        <w:t>1</w:t>
      </w:r>
      <w:r w:rsidRPr="005D714B">
        <w:t>)</w:t>
      </w:r>
      <w:r w:rsidRPr="005D714B">
        <w:tab/>
      </w:r>
      <w:r>
        <w:t xml:space="preserve">&lt;L4S-feedback-capability&gt;, an optional element set to </w:t>
      </w:r>
      <w:r w:rsidRPr="00661C20">
        <w:t>the L4S feedback capability (i.e. ECN identification, L4S feedback).</w:t>
      </w:r>
    </w:p>
    <w:p w14:paraId="523B40C3" w14:textId="422156D3" w:rsidR="000572B0" w:rsidRPr="005D714B" w:rsidRDefault="007523F9" w:rsidP="000572B0">
      <w:pPr>
        <w:pStyle w:val="B2"/>
      </w:pPr>
      <w:r>
        <w:t>2</w:t>
      </w:r>
      <w:r w:rsidR="000572B0" w:rsidRPr="005D714B">
        <w:t>)</w:t>
      </w:r>
      <w:r w:rsidR="000572B0" w:rsidRPr="005D714B">
        <w:tab/>
        <w:t>&lt;bat-period-adapt-cap&gt;, an optional element indicating a BAT and periodicity adaptation capability</w:t>
      </w:r>
      <w:r w:rsidR="000572B0">
        <w:t>; or</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77777777" w:rsidR="000572B0" w:rsidRPr="005D714B" w:rsidRDefault="000572B0" w:rsidP="000572B0">
      <w:pPr>
        <w:pStyle w:val="B3"/>
      </w:pPr>
      <w:r>
        <w:rPr>
          <w:lang w:eastAsia="zh-CN"/>
        </w:rPr>
        <w:t>i</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77777777" w:rsidR="000572B0" w:rsidRPr="005D714B" w:rsidRDefault="000572B0" w:rsidP="000572B0">
      <w:pPr>
        <w:pStyle w:val="B3"/>
      </w:pPr>
      <w:r>
        <w:rPr>
          <w:lang w:eastAsia="zh-CN"/>
        </w:rPr>
        <w:t>ii</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3C28A287" w14:textId="77777777" w:rsidR="000572B0" w:rsidRPr="005D714B" w:rsidRDefault="000572B0" w:rsidP="000572B0">
      <w:pPr>
        <w:pStyle w:val="B3"/>
      </w:pPr>
      <w:r>
        <w:rPr>
          <w:lang w:eastAsia="zh-CN"/>
        </w:rPr>
        <w:t>iii</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7DEFF998" w14:textId="77777777" w:rsidR="000572B0" w:rsidRPr="005D714B" w:rsidRDefault="000572B0" w:rsidP="000572B0">
      <w:pPr>
        <w:pStyle w:val="B3"/>
      </w:pPr>
      <w:r>
        <w:rPr>
          <w:lang w:eastAsia="zh-CN"/>
        </w:rPr>
        <w:t>iv</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7A473347" w14:textId="77777777" w:rsidR="000572B0" w:rsidRPr="005D714B" w:rsidRDefault="000572B0" w:rsidP="000572B0">
      <w:pPr>
        <w:pStyle w:val="B4"/>
      </w:pPr>
      <w:r>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55709C07" w14:textId="18871CC3" w:rsidR="000572B0" w:rsidRDefault="000572B0" w:rsidP="000572B0">
      <w:pPr>
        <w:pStyle w:val="B4"/>
      </w:pPr>
      <w:r>
        <w:t>-</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lastRenderedPageBreak/>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234FC4A8" w14:textId="77777777" w:rsidR="00D80813" w:rsidRDefault="00D80813" w:rsidP="00D80813">
      <w:r>
        <w:t>&lt;establishment-policy-req&gt; element contains the following sub-elements:</w:t>
      </w:r>
    </w:p>
    <w:p w14:paraId="463838FF" w14:textId="77777777" w:rsidR="00D80813" w:rsidRDefault="00D80813" w:rsidP="00D80813">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75EF71EA" w14:textId="77777777" w:rsidR="00D80813" w:rsidRDefault="00D80813" w:rsidP="00D80813">
      <w:pPr>
        <w:pStyle w:val="B1"/>
      </w:pPr>
      <w:r>
        <w:t>b)</w:t>
      </w:r>
      <w:r>
        <w:tab/>
        <w:t>&lt;sealdd-flow-id&gt;, a mandatory element specifying the identity of the seal flow.</w:t>
      </w:r>
    </w:p>
    <w:p w14:paraId="7DF211B2" w14:textId="77777777" w:rsidR="00D80813" w:rsidRDefault="00D80813" w:rsidP="00D80813">
      <w:pPr>
        <w:pStyle w:val="B1"/>
        <w:rPr>
          <w:lang w:val="en-US"/>
        </w:rPr>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4A9DC4E3" w14:textId="77777777" w:rsidR="00D80813" w:rsidRDefault="00D80813" w:rsidP="00D80813">
      <w:pPr>
        <w:pStyle w:val="B1"/>
      </w:pPr>
      <w:r>
        <w:rPr>
          <w:lang w:val="en-US"/>
        </w:rPr>
        <w:t>e)</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21970F9C" w14:textId="77777777" w:rsidR="00D80813" w:rsidRDefault="00D80813" w:rsidP="00D80813">
      <w:pPr>
        <w:pStyle w:val="B1"/>
        <w:rPr>
          <w:lang w:eastAsia="zh-CN"/>
        </w:rPr>
      </w:pPr>
      <w:r>
        <w:rPr>
          <w:lang w:val="en-US"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3B3E90AA" w14:textId="77777777" w:rsidR="00D80813" w:rsidRDefault="00D80813" w:rsidP="00D80813">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A409E0D" w14:textId="77777777" w:rsidR="00D80813" w:rsidRPr="00032DFE" w:rsidRDefault="00D80813" w:rsidP="00D80813">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BFC3FD3" w14:textId="77777777" w:rsidR="00D80813" w:rsidRDefault="00D80813" w:rsidP="00D80813">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295918" w14:textId="77777777" w:rsidR="00D80813" w:rsidRPr="00CA4807" w:rsidRDefault="00D80813" w:rsidP="00D80813">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784BC695" w14:textId="77777777" w:rsidR="00D80813" w:rsidRDefault="00D80813" w:rsidP="00D80813">
      <w:pPr>
        <w:pStyle w:val="B1"/>
      </w:pPr>
      <w:r>
        <w:t>g)</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E0E2C4E" w14:textId="77777777" w:rsidR="00D80813" w:rsidRDefault="00D80813" w:rsidP="00D80813">
      <w:pPr>
        <w:pStyle w:val="B1"/>
        <w:rPr>
          <w:lang w:val="en-US"/>
        </w:rPr>
      </w:pPr>
      <w:r>
        <w:rPr>
          <w:lang w:val="en-US"/>
        </w:rPr>
        <w:t>h</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50C66EA6" w14:textId="77777777" w:rsidR="00D80813" w:rsidRDefault="00D80813" w:rsidP="00D80813">
      <w:r>
        <w:t>&lt;establishment-policy-rsp&gt; element contains the following sub-elements:</w:t>
      </w:r>
    </w:p>
    <w:p w14:paraId="678FA6A0" w14:textId="77777777" w:rsidR="00D80813" w:rsidRDefault="00D80813" w:rsidP="00D80813">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0CF83D8B" w14:textId="77777777" w:rsidR="00D80813" w:rsidRDefault="00D80813" w:rsidP="00D80813">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A5DA2D0" w14:textId="77777777" w:rsidR="00D80813" w:rsidRDefault="00D80813" w:rsidP="00D80813">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53BCA92" w14:textId="77777777" w:rsidR="00D80813" w:rsidRPr="00032DFE" w:rsidRDefault="00D80813" w:rsidP="00D80813">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1D7280B" w14:textId="77777777" w:rsidR="00D80813" w:rsidRDefault="00D80813" w:rsidP="00D80813">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76280223" w14:textId="77777777" w:rsidR="00D80813" w:rsidRPr="00CA4807" w:rsidRDefault="00D80813" w:rsidP="00D80813">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77E6F83D" w14:textId="77777777" w:rsidR="00D80813" w:rsidRPr="00004F96" w:rsidRDefault="00D80813" w:rsidP="00D80813">
      <w:pPr>
        <w:pStyle w:val="B1"/>
      </w:pPr>
      <w:r>
        <w:rPr>
          <w:lang w:eastAsia="ko-KR"/>
        </w:rPr>
        <w:t>c)</w:t>
      </w:r>
      <w:r>
        <w:rPr>
          <w:lang w:eastAsia="ko-KR"/>
        </w:rPr>
        <w:tab/>
      </w:r>
      <w:r w:rsidRPr="00004F96">
        <w:rPr>
          <w:lang w:eastAsia="ko-KR"/>
        </w:rPr>
        <w:t xml:space="preserve"> &lt;</w:t>
      </w:r>
      <w:r>
        <w:rPr>
          <w:lang w:eastAsia="zh-CN"/>
        </w:rPr>
        <w:t>traffic-transmission-bandwidth</w:t>
      </w:r>
      <w:r w:rsidRPr="00004F96">
        <w:rPr>
          <w:lang w:eastAsia="ko-KR"/>
        </w:rPr>
        <w:t>&gt;</w:t>
      </w:r>
      <w:r>
        <w:rPr>
          <w:lang w:eastAsia="ko-KR"/>
        </w:rPr>
        <w:t>,</w:t>
      </w:r>
      <w:r w:rsidRPr="00004F96">
        <w:rPr>
          <w:lang w:eastAsia="ko-KR"/>
        </w:rPr>
        <w:t xml:space="preserve"> </w:t>
      </w:r>
      <w:r>
        <w:rPr>
          <w:lang w:eastAsia="ko-KR"/>
        </w:rPr>
        <w:t xml:space="preserve">an optional </w:t>
      </w:r>
      <w:r w:rsidRPr="00004F96">
        <w:rPr>
          <w:lang w:eastAsia="ko-KR"/>
        </w:rPr>
        <w:t>element</w:t>
      </w:r>
      <w:r>
        <w:rPr>
          <w:lang w:eastAsia="ko-KR"/>
        </w:rPr>
        <w:t xml:space="preserve"> set to the </w:t>
      </w:r>
      <w:r>
        <w:rPr>
          <w:lang w:eastAsia="zh-CN"/>
        </w:rPr>
        <w:t>suggested traffic transmission bandwidth to be used by either the SDDM-C or the SDDM-S; and</w:t>
      </w:r>
    </w:p>
    <w:p w14:paraId="72CE425B" w14:textId="77777777" w:rsidR="00D80813" w:rsidRPr="00004F96" w:rsidRDefault="00D80813" w:rsidP="00D80813">
      <w:pPr>
        <w:pStyle w:val="B1"/>
      </w:pPr>
      <w:r>
        <w:rPr>
          <w:lang w:eastAsia="ko-KR"/>
        </w:rPr>
        <w:t>d)</w:t>
      </w:r>
      <w:r>
        <w:rPr>
          <w:lang w:eastAsia="ko-KR"/>
        </w:rPr>
        <w:tab/>
      </w:r>
      <w:r w:rsidRPr="00004F96">
        <w:rPr>
          <w:lang w:eastAsia="ko-KR"/>
        </w:rPr>
        <w:t xml:space="preserve"> </w:t>
      </w:r>
      <w:r w:rsidRPr="005D714B">
        <w:t>&lt;bat-period-adapt-cap&gt;</w:t>
      </w:r>
      <w:r>
        <w:t>,</w:t>
      </w:r>
      <w:r>
        <w:rPr>
          <w:lang w:eastAsia="ko-KR"/>
        </w:rPr>
        <w:t xml:space="preserve"> an optional </w:t>
      </w:r>
      <w:r w:rsidRPr="00004F96">
        <w:rPr>
          <w:lang w:eastAsia="ko-KR"/>
        </w:rPr>
        <w:t>element</w:t>
      </w:r>
      <w:r>
        <w:rPr>
          <w:lang w:eastAsia="ko-KR"/>
        </w:rPr>
        <w:t xml:space="preserve"> to indicate the </w:t>
      </w:r>
      <w:r>
        <w:rPr>
          <w:lang w:val="en-US"/>
        </w:rPr>
        <w:t>BAT and periodicity adaptation capability</w:t>
      </w:r>
      <w:r>
        <w:rPr>
          <w:lang w:eastAsia="zh-CN"/>
        </w:rPr>
        <w:t xml:space="preserve"> for the SDDM-C </w:t>
      </w:r>
      <w:r w:rsidRPr="005D714B">
        <w:rPr>
          <w:lang w:eastAsia="zh-CN"/>
        </w:rPr>
        <w:t xml:space="preserve">that </w:t>
      </w:r>
      <w:r w:rsidRPr="005D714B">
        <w:t>contains the following sub-elements:</w:t>
      </w:r>
    </w:p>
    <w:p w14:paraId="6DD4832F" w14:textId="77777777" w:rsidR="00D80813" w:rsidRPr="005D714B" w:rsidRDefault="00D80813" w:rsidP="00D80813">
      <w:pPr>
        <w:pStyle w:val="B2"/>
      </w:pPr>
      <w:r>
        <w:t>1</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p>
    <w:p w14:paraId="0CB99218" w14:textId="77777777" w:rsidR="00D80813" w:rsidRPr="005D714B" w:rsidRDefault="00D80813" w:rsidP="00D80813">
      <w:pPr>
        <w:pStyle w:val="B2"/>
      </w:pPr>
      <w:r>
        <w:t>2</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46266B79" w14:textId="77777777" w:rsidR="00D80813" w:rsidRPr="005D714B" w:rsidRDefault="00D80813" w:rsidP="00D80813">
      <w:pPr>
        <w:pStyle w:val="B2"/>
      </w:pPr>
      <w:r>
        <w:t>3</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4AF5E91B" w14:textId="77777777" w:rsidR="00D80813" w:rsidRPr="005D714B" w:rsidRDefault="00D80813" w:rsidP="00D80813">
      <w:pPr>
        <w:pStyle w:val="B2"/>
      </w:pPr>
      <w:r>
        <w:t>4</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6FC9D14" w14:textId="77777777" w:rsidR="00D80813" w:rsidRPr="005D714B" w:rsidRDefault="00D80813" w:rsidP="00D80813">
      <w:pPr>
        <w:pStyle w:val="B3"/>
      </w:pPr>
      <w:r>
        <w:rPr>
          <w:lang w:eastAsia="zh-CN"/>
        </w:rPr>
        <w:lastRenderedPageBreak/>
        <w:t>i</w:t>
      </w:r>
      <w:r w:rsidRPr="005D714B">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48B9D8F5" w14:textId="10A87C74" w:rsidR="00D80813" w:rsidRDefault="00D80813" w:rsidP="00177996">
      <w:pPr>
        <w:pStyle w:val="B3"/>
      </w:pPr>
      <w:r>
        <w:rPr>
          <w:lang w:eastAsia="zh-CN"/>
        </w:rPr>
        <w:t>ii</w:t>
      </w:r>
      <w:r w:rsidRPr="005D714B">
        <w:t>)</w:t>
      </w:r>
      <w:r w:rsidRPr="005D714B">
        <w:tab/>
        <w:t>a &lt;</w:t>
      </w:r>
      <w:r w:rsidRPr="005D714B">
        <w:rPr>
          <w:rFonts w:cs="Arial"/>
          <w:szCs w:val="18"/>
        </w:rPr>
        <w:t>periodicity-value</w:t>
      </w:r>
      <w:r w:rsidRPr="005D714B">
        <w:t xml:space="preserve">-list&gt;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 in units of microseconds.</w:t>
      </w:r>
    </w:p>
    <w:p w14:paraId="5565F5D6" w14:textId="77777777" w:rsidR="000572B0" w:rsidRDefault="000572B0" w:rsidP="000572B0">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394E829" w14:textId="77777777" w:rsidR="000572B0" w:rsidRPr="005D714B" w:rsidRDefault="000572B0" w:rsidP="000572B0">
      <w:pPr>
        <w:pStyle w:val="B2"/>
      </w:pPr>
      <w:r>
        <w:t>1</w:t>
      </w:r>
      <w:r w:rsidRPr="005D714B">
        <w:t>)</w:t>
      </w:r>
      <w:r w:rsidRPr="005D714B">
        <w:tab/>
        <w:t>&lt;bat-period-adapt-cap&gt;, an optional element indicating a BAT and periodicity adaptation capability</w:t>
      </w:r>
      <w:r>
        <w:t>; or</w:t>
      </w:r>
    </w:p>
    <w:p w14:paraId="429B496E" w14:textId="77777777" w:rsidR="000572B0" w:rsidRPr="005D714B" w:rsidRDefault="000572B0" w:rsidP="000572B0">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5A5CE750" w14:textId="77777777" w:rsidR="000572B0" w:rsidRPr="005D714B" w:rsidRDefault="000572B0" w:rsidP="000572B0">
      <w:pPr>
        <w:pStyle w:val="B3"/>
      </w:pPr>
      <w:r>
        <w:rPr>
          <w:lang w:eastAsia="zh-CN"/>
        </w:rPr>
        <w:t>i</w:t>
      </w:r>
      <w:r w:rsidRPr="005D714B">
        <w:t>)</w:t>
      </w:r>
      <w:r w:rsidRPr="005D714B">
        <w:tab/>
        <w:t>a &lt;bat&gt;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922C68C" w14:textId="77777777" w:rsidR="000572B0" w:rsidRPr="005D714B" w:rsidRDefault="000572B0" w:rsidP="000572B0">
      <w:pPr>
        <w:pStyle w:val="B3"/>
      </w:pPr>
      <w:r>
        <w:rPr>
          <w:lang w:eastAsia="zh-CN"/>
        </w:rPr>
        <w:t>ii</w:t>
      </w:r>
      <w:r w:rsidRPr="005D714B">
        <w:t>)</w:t>
      </w:r>
      <w:r w:rsidRPr="005D714B">
        <w:tab/>
        <w:t>a &lt;</w:t>
      </w:r>
      <w:r w:rsidRPr="005D714B">
        <w:rPr>
          <w:lang w:eastAsia="zh-CN"/>
        </w:rPr>
        <w:t>periodicity</w:t>
      </w:r>
      <w:r w:rsidRPr="005D714B">
        <w:t>&gt;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0627C493" w14:textId="77777777" w:rsidR="000572B0" w:rsidRPr="005D714B" w:rsidRDefault="000572B0" w:rsidP="000572B0">
      <w:pPr>
        <w:pStyle w:val="B3"/>
      </w:pPr>
      <w:r>
        <w:rPr>
          <w:lang w:eastAsia="zh-CN"/>
        </w:rPr>
        <w:t>iii</w:t>
      </w:r>
      <w:r w:rsidRPr="005D714B">
        <w:t>)</w:t>
      </w:r>
      <w:r w:rsidRPr="005D714B">
        <w:tab/>
        <w:t>a &lt;bat-window&gt;, element containing</w:t>
      </w:r>
      <w:r w:rsidRPr="005D714B">
        <w:rPr>
          <w:lang w:eastAsia="zh-CN"/>
        </w:rPr>
        <w:t xml:space="preserve"> </w:t>
      </w:r>
      <w:r w:rsidRPr="005D714B">
        <w:t xml:space="preserve">the acceptable earliest and latest arrival time </w:t>
      </w:r>
      <w:r>
        <w:t xml:space="preserve">of the first packet </w:t>
      </w:r>
      <w:r w:rsidRPr="005D714B">
        <w:t>of the data burst</w:t>
      </w:r>
      <w:r>
        <w:t xml:space="preserve"> which may be included only if the </w:t>
      </w:r>
      <w:r w:rsidRPr="005D714B">
        <w:t xml:space="preserve">&lt;bat&gt; element </w:t>
      </w:r>
      <w:r>
        <w:t>is included</w:t>
      </w:r>
      <w:r w:rsidRPr="005D714B">
        <w:t>; and</w:t>
      </w:r>
    </w:p>
    <w:p w14:paraId="3EACFB77" w14:textId="77777777" w:rsidR="000572B0" w:rsidRPr="005D714B" w:rsidRDefault="000572B0" w:rsidP="000572B0">
      <w:pPr>
        <w:pStyle w:val="B3"/>
      </w:pPr>
      <w:r>
        <w:rPr>
          <w:lang w:eastAsia="zh-CN"/>
        </w:rPr>
        <w:t>iv</w:t>
      </w:r>
      <w:r w:rsidRPr="005D714B">
        <w:t>)</w:t>
      </w:r>
      <w:r w:rsidRPr="005D714B">
        <w:tab/>
        <w:t>a &lt;periodicity-range&gt;, 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0D37E9B0" w14:textId="77777777" w:rsidR="000572B0" w:rsidRPr="005D714B" w:rsidRDefault="000572B0" w:rsidP="000572B0">
      <w:pPr>
        <w:pStyle w:val="B4"/>
      </w:pPr>
      <w:r>
        <w:t>-</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29CC16C2" w14:textId="519CFF9C" w:rsidR="000572B0" w:rsidRPr="00004F96" w:rsidRDefault="000572B0" w:rsidP="00661C20">
      <w:pPr>
        <w:pStyle w:val="B4"/>
      </w:pPr>
      <w:r>
        <w:t>-</w:t>
      </w:r>
      <w:r w:rsidRPr="005D714B">
        <w:tab/>
        <w:t>a &lt;</w:t>
      </w:r>
      <w:r w:rsidRPr="005D714B">
        <w:rPr>
          <w:rFonts w:cs="Arial"/>
          <w:szCs w:val="18"/>
        </w:rPr>
        <w:t>periodicity-value</w:t>
      </w:r>
      <w:r w:rsidRPr="005D714B">
        <w:t xml:space="preserve">-list&gt;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 in units of microseconds.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3CF144B3"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lastRenderedPageBreak/>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0A17C424"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lastRenderedPageBreak/>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lastRenderedPageBreak/>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546" w:name="OLE_LINK39"/>
      <w:bookmarkStart w:id="547" w:name="OLE_LINK40"/>
      <w:r>
        <w:rPr>
          <w:lang w:eastAsia="zh-CN"/>
        </w:rPr>
        <w:t>establish transmission path</w:t>
      </w:r>
      <w:bookmarkEnd w:id="546"/>
      <w:bookmarkEnd w:id="547"/>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77777777" w:rsidR="00794042" w:rsidRDefault="00794042" w:rsidP="00794042">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lastRenderedPageBreak/>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r>
        <w:t>i)</w:t>
      </w:r>
      <w:r>
        <w:tab/>
        <w:t>a &lt;</w:t>
      </w:r>
      <w:r>
        <w:rPr>
          <w:lang w:val="sv-SE"/>
        </w:rPr>
        <w:t xml:space="preserve">measured-non-3gpp-access&gt;, an optional element representing identity of the </w:t>
      </w:r>
      <w:r w:rsidRPr="00916383">
        <w:t>measured non-3GPP access</w:t>
      </w:r>
      <w:r>
        <w:t>. The &lt;</w:t>
      </w:r>
      <w:r>
        <w:rPr>
          <w:lang w:val="sv-SE"/>
        </w:rPr>
        <w:t>measured-non-3gpp-access&gt;</w:t>
      </w:r>
      <w:r>
        <w:rPr>
          <w:lang w:val="en-US" w:eastAsia="zh-CN"/>
        </w:rPr>
        <w:t xml:space="preserve"> element shall include:</w:t>
      </w:r>
    </w:p>
    <w:p w14:paraId="6DC31582" w14:textId="10BFC20B" w:rsidR="00794042" w:rsidRPr="005D714B" w:rsidRDefault="00794042" w:rsidP="00794042">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sidR="000621D7">
        <w:rPr>
          <w:rFonts w:cs="Arial" w:hint="eastAsia"/>
          <w:szCs w:val="18"/>
          <w:lang w:eastAsia="ko-KR"/>
        </w:rPr>
        <w:t>24</w:t>
      </w:r>
      <w:r w:rsidRPr="00F11966">
        <w:rPr>
          <w:rFonts w:cs="Arial"/>
          <w:szCs w:val="18"/>
        </w:rPr>
        <w:t>]</w:t>
      </w:r>
      <w:r w:rsidRPr="005D714B">
        <w:t>; or</w:t>
      </w:r>
    </w:p>
    <w:p w14:paraId="701CFCCE" w14:textId="1567EFD1" w:rsidR="00794042" w:rsidRPr="005D714B" w:rsidRDefault="00794042" w:rsidP="00794042">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sidR="000621D7">
        <w:rPr>
          <w:rFonts w:cs="Arial" w:hint="eastAsia"/>
          <w:szCs w:val="18"/>
          <w:lang w:eastAsia="ko-KR"/>
        </w:rPr>
        <w:t>24</w:t>
      </w:r>
      <w:r w:rsidRPr="00F11966">
        <w:rPr>
          <w:rFonts w:cs="Arial"/>
          <w:szCs w:val="18"/>
        </w:rPr>
        <w:t>]</w:t>
      </w:r>
      <w:r w:rsidRPr="005D714B">
        <w:t xml:space="preserve">; </w:t>
      </w:r>
      <w:r>
        <w:t>and</w:t>
      </w:r>
    </w:p>
    <w:p w14:paraId="71445E5D" w14:textId="5BDDE725" w:rsidR="00A42140" w:rsidRDefault="00794042" w:rsidP="00794042">
      <w:pPr>
        <w:pStyle w:val="B3"/>
        <w:rPr>
          <w:lang w:eastAsia="zh-CN"/>
        </w:rPr>
      </w:pPr>
      <w:r>
        <w:t>ii)</w:t>
      </w:r>
      <w:r>
        <w:tab/>
      </w:r>
      <w:r>
        <w:rPr>
          <w:lang w:val="sv-SE"/>
        </w:rPr>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Pr>
          <w:lang w:val="sv-SE"/>
        </w:rPr>
        <w:t>.</w:t>
      </w:r>
    </w:p>
    <w:p w14:paraId="17364A0F" w14:textId="77777777" w:rsidR="00E36516" w:rsidRDefault="00E36516" w:rsidP="00E36516">
      <w:bookmarkStart w:id="548" w:name="OLE_LINK211"/>
      <w:r>
        <w:t xml:space="preserve">&lt;identity-measurements&gt; </w:t>
      </w:r>
      <w:bookmarkEnd w:id="548"/>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lastRenderedPageBreak/>
        <w:t>&lt;</w:t>
      </w:r>
      <w:r>
        <w:t>tx-quality-</w:t>
      </w:r>
      <w:r w:rsidR="004374CD">
        <w:t>management</w:t>
      </w:r>
      <w:r>
        <w:t xml:space="preserve">-req&gt; </w:t>
      </w:r>
      <w:r>
        <w:rPr>
          <w:lang w:eastAsia="zh-CN"/>
        </w:rPr>
        <w:t>element contains the following sub-elements:</w:t>
      </w:r>
    </w:p>
    <w:p w14:paraId="7D599CD3" w14:textId="21815F76" w:rsidR="00C700FA" w:rsidRDefault="00C700FA" w:rsidP="00C700FA">
      <w:pPr>
        <w:pStyle w:val="B1"/>
      </w:pPr>
      <w:r>
        <w:t>a)</w:t>
      </w:r>
      <w:r>
        <w:tab/>
        <w:t>&lt;sealdd-flow-id&gt;, a mandatory element specifying the identity of the seal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1448A665"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77777777"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 and</w:t>
      </w:r>
    </w:p>
    <w:p w14:paraId="3299511C" w14:textId="77777777" w:rsidR="00794042" w:rsidRDefault="00532F9B" w:rsidP="00794042">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p>
    <w:p w14:paraId="115E854F" w14:textId="15625485" w:rsidR="00C700FA" w:rsidRDefault="00794042" w:rsidP="00794042">
      <w:pPr>
        <w:rPr>
          <w:lang w:eastAsia="zh-CN"/>
        </w:rPr>
      </w:pPr>
      <w:r w:rsidRPr="00004F96">
        <w:t>&lt;</w:t>
      </w:r>
      <w:r>
        <w:t>tx</w:t>
      </w:r>
      <w:r w:rsidR="00C700FA">
        <w:t>-quality-</w:t>
      </w:r>
      <w:r w:rsidR="004374CD">
        <w:t>management</w:t>
      </w:r>
      <w:r w:rsidR="00C700FA">
        <w:t xml:space="preserve">-rsp&gt;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77777777" w:rsidR="00E61DE0" w:rsidRDefault="00E61DE0" w:rsidP="00E61DE0">
      <w:pPr>
        <w:pStyle w:val="B1"/>
      </w:pPr>
      <w:r>
        <w:t>b)</w:t>
      </w:r>
      <w:r>
        <w:tab/>
        <w:t>&lt;access-usage&gt;, a mandatory element indicating which access i.e.,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Pr>
          <w:lang w:val="sv-SE"/>
        </w:rPr>
        <w:t xml:space="preserve">an optional </w:t>
      </w:r>
      <w:r w:rsidRPr="00DA034D">
        <w:t xml:space="preserve">element set to </w:t>
      </w:r>
      <w:r>
        <w:t xml:space="preserve">the </w:t>
      </w:r>
      <w:r>
        <w:rPr>
          <w:lang w:val="sv-SE"/>
        </w:rPr>
        <w:t xml:space="preserve">identity of the </w:t>
      </w:r>
      <w:r w:rsidRPr="0062615F">
        <w:t xml:space="preserve">measured non-3GPP access </w:t>
      </w:r>
      <w:r>
        <w:t>The &lt;</w:t>
      </w:r>
      <w:r>
        <w:rPr>
          <w:lang w:val="sv-SE"/>
        </w:rPr>
        <w:t>measured-non-3gpp-access&gt;</w:t>
      </w:r>
      <w:r>
        <w:rPr>
          <w:lang w:val="en-US" w:eastAsia="zh-CN"/>
        </w:rPr>
        <w:t xml:space="preserve"> element shall include:</w:t>
      </w:r>
    </w:p>
    <w:p w14:paraId="214C77CF" w14:textId="03B0559C" w:rsidR="00E61DE0" w:rsidRPr="005D714B" w:rsidRDefault="00E61DE0" w:rsidP="00E61DE0">
      <w:pPr>
        <w:pStyle w:val="B3"/>
      </w:pPr>
      <w:r>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or</w:t>
      </w:r>
    </w:p>
    <w:p w14:paraId="0D9D11B9" w14:textId="48B1A9A1" w:rsidR="00E61DE0" w:rsidRPr="005D714B" w:rsidRDefault="00E61DE0" w:rsidP="00E61DE0">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Pr>
          <w:lang w:val="sv-SE"/>
        </w:rPr>
        <w:t>containing one or more:</w:t>
      </w:r>
    </w:p>
    <w:p w14:paraId="4848AFE4" w14:textId="6B4B1CDB" w:rsidR="003251B6" w:rsidRPr="00661C20" w:rsidRDefault="00E61DE0" w:rsidP="00E61DE0">
      <w:pPr>
        <w:pStyle w:val="B3"/>
      </w:pPr>
      <w:r>
        <w:t>i</w:t>
      </w:r>
      <w:r w:rsidRPr="000509AE">
        <w:t>)</w:t>
      </w:r>
      <w:r w:rsidRPr="000509AE">
        <w:tab/>
        <w:t>&lt;</w:t>
      </w:r>
      <w:r>
        <w:rPr>
          <w:lang w:val="sv-SE"/>
        </w:rPr>
        <w:t>measured-value</w:t>
      </w:r>
      <w:r w:rsidRPr="000509AE">
        <w:t xml:space="preserve">&gt;, a mandatory element set to </w:t>
      </w:r>
      <w:r>
        <w:t>the s</w:t>
      </w:r>
      <w:r w:rsidRPr="00033A4E">
        <w:t>ignal strength value (e.g., RSSI value) for the measured non-3GPP access</w:t>
      </w:r>
      <w:r w:rsidRPr="000509AE">
        <w:t>.</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77777777" w:rsidR="00142959" w:rsidRPr="00DA034D" w:rsidRDefault="00142959" w:rsidP="00142959">
      <w:pPr>
        <w:pStyle w:val="B1"/>
      </w:pPr>
      <w:r w:rsidRPr="00DA034D">
        <w:t>a)</w:t>
      </w:r>
      <w:r w:rsidRPr="00DA034D">
        <w:tab/>
        <w:t>&lt;sealdd-flow-id&gt;, a mandatory element specifying the identity of the seal flow;</w:t>
      </w:r>
    </w:p>
    <w:p w14:paraId="34EA3E7B" w14:textId="75A1A49B"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 to the notification;</w:t>
      </w:r>
    </w:p>
    <w:p w14:paraId="196BCD40" w14:textId="2ADABED7" w:rsidR="006B57DD" w:rsidRPr="00DA034D" w:rsidRDefault="006B57DD" w:rsidP="006B57DD">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and</w:t>
      </w:r>
    </w:p>
    <w:p w14:paraId="2E61223E" w14:textId="02DE6A8F" w:rsidR="00142959" w:rsidRPr="00DA034D" w:rsidRDefault="006B57DD" w:rsidP="006B57DD">
      <w:pPr>
        <w:pStyle w:val="B1"/>
      </w:pPr>
      <w:r>
        <w:t>d)</w:t>
      </w:r>
      <w:r>
        <w:tab/>
        <w:t>&lt;non-3gpp-access-policy&gt;, an optional element set to the non-3GPP access measurement policy, i.e. "WLAN SSID", "WLAN BSSID" or "LOCATION_BASED" measurement.</w:t>
      </w:r>
    </w:p>
    <w:p w14:paraId="5F6B65C9" w14:textId="77777777" w:rsidR="00142959" w:rsidRPr="00DA034D" w:rsidRDefault="00142959" w:rsidP="00142959">
      <w:pPr>
        <w:pStyle w:val="EditorsNote"/>
      </w:pPr>
      <w:r w:rsidRPr="00DA034D">
        <w:t>Editor's note [WID: SEALDD_Ph2, CR#: 0023]:</w:t>
      </w:r>
      <w:r w:rsidRPr="00DA034D">
        <w:tab/>
      </w:r>
      <w:r>
        <w:t>Definitions</w:t>
      </w:r>
      <w:r w:rsidRPr="00DA034D">
        <w:t xml:space="preserve"> of &lt;reporting-mode&gt;</w:t>
      </w:r>
      <w:r>
        <w:t>,</w:t>
      </w:r>
      <w:r w:rsidRPr="00DA034D">
        <w:t xml:space="preserve"> &lt;reporting-interval&gt;</w:t>
      </w:r>
      <w:r w:rsidRPr="00DA034D">
        <w:rPr>
          <w:lang w:eastAsia="zh-CN"/>
        </w:rPr>
        <w:t xml:space="preserve"> </w:t>
      </w:r>
      <w:r>
        <w:rPr>
          <w:lang w:eastAsia="zh-CN"/>
        </w:rPr>
        <w:t xml:space="preserve">and </w:t>
      </w:r>
      <w:r w:rsidRPr="00DA034D">
        <w:t>&lt;reporting-priority&gt;</w:t>
      </w:r>
      <w:r>
        <w:t xml:space="preserve"> elements </w:t>
      </w:r>
      <w:r>
        <w:rPr>
          <w:lang w:eastAsia="zh-CN"/>
        </w:rPr>
        <w:t>are</w:t>
      </w:r>
      <w:r w:rsidRPr="00DA034D">
        <w:t xml:space="preserve"> FFS.</w:t>
      </w:r>
    </w:p>
    <w:p w14:paraId="362CB1E0" w14:textId="77777777" w:rsidR="00142959" w:rsidRPr="00DA034D" w:rsidRDefault="00142959" w:rsidP="00661C20">
      <w:r w:rsidRPr="00DA034D">
        <w:t>&lt;connection-status-configuration-rsp&gt; element contains the following sub-element:</w:t>
      </w:r>
    </w:p>
    <w:p w14:paraId="5C163980" w14:textId="6BB0C0C1" w:rsidR="00142959" w:rsidRDefault="00142959" w:rsidP="00142959">
      <w:pPr>
        <w:pStyle w:val="B1"/>
        <w:rPr>
          <w:lang w:eastAsia="zh-CN"/>
        </w:rPr>
      </w:pPr>
      <w:r w:rsidRPr="00DA034D">
        <w:lastRenderedPageBreak/>
        <w:t>a)</w:t>
      </w:r>
      <w:r w:rsidRPr="00DA034D">
        <w:tab/>
        <w:t>&lt;result&gt;, a mandatory element set to either "success" or "failure" indicating success or failure of the operation.</w:t>
      </w:r>
    </w:p>
    <w:p w14:paraId="2ED1FC26" w14:textId="7FE63CCE" w:rsidR="001167D9" w:rsidRPr="0073469F" w:rsidRDefault="00D808B0" w:rsidP="001167D9">
      <w:pPr>
        <w:pStyle w:val="Heading2"/>
      </w:pPr>
      <w:bookmarkStart w:id="549" w:name="_CR8_6"/>
      <w:bookmarkStart w:id="550" w:name="_Toc168325571"/>
      <w:bookmarkStart w:id="551" w:name="_Toc193393218"/>
      <w:bookmarkEnd w:id="549"/>
      <w:r>
        <w:t>8</w:t>
      </w:r>
      <w:r w:rsidR="001167D9">
        <w:t>.6</w:t>
      </w:r>
      <w:r w:rsidR="001167D9" w:rsidRPr="0073469F">
        <w:tab/>
      </w:r>
      <w:r w:rsidR="001167D9">
        <w:t>MIME type</w:t>
      </w:r>
      <w:bookmarkEnd w:id="541"/>
      <w:bookmarkEnd w:id="542"/>
      <w:bookmarkEnd w:id="543"/>
      <w:bookmarkEnd w:id="544"/>
      <w:bookmarkEnd w:id="545"/>
      <w:bookmarkEnd w:id="550"/>
      <w:bookmarkEnd w:id="551"/>
    </w:p>
    <w:p w14:paraId="5DE58B1E" w14:textId="77777777" w:rsidR="001167D9" w:rsidRPr="0045024E" w:rsidRDefault="001167D9" w:rsidP="001167D9">
      <w:bookmarkStart w:id="552" w:name="_Toc34303608"/>
      <w:bookmarkStart w:id="553" w:name="_Toc34403890"/>
      <w:bookmarkStart w:id="554" w:name="_Toc45281914"/>
      <w:bookmarkStart w:id="555" w:name="_Toc51933144"/>
      <w:bookmarkStart w:id="556"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557" w:name="_CR8_7"/>
      <w:bookmarkStart w:id="558" w:name="_Toc168325572"/>
      <w:bookmarkStart w:id="559" w:name="_Toc193393219"/>
      <w:bookmarkEnd w:id="557"/>
      <w:r>
        <w:t>8</w:t>
      </w:r>
      <w:r w:rsidR="001167D9">
        <w:t>.7</w:t>
      </w:r>
      <w:r w:rsidR="001167D9" w:rsidRPr="0073469F">
        <w:tab/>
        <w:t>IANA registration template</w:t>
      </w:r>
      <w:bookmarkEnd w:id="552"/>
      <w:bookmarkEnd w:id="553"/>
      <w:bookmarkEnd w:id="554"/>
      <w:bookmarkEnd w:id="555"/>
      <w:bookmarkEnd w:id="556"/>
      <w:bookmarkEnd w:id="558"/>
      <w:bookmarkEnd w:id="559"/>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560" w:name="MCCQCTEMPBM_00000027"/>
      <w:bookmarkStart w:id="561" w:name="MCCQCTEMPBM_00000035"/>
      <w:r w:rsidRPr="00826514">
        <w:t xml:space="preserve"> section </w:t>
      </w:r>
      <w:bookmarkEnd w:id="560"/>
      <w:bookmarkEnd w:id="561"/>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lastRenderedPageBreak/>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562" w:name="_CRAnnexAnormative"/>
      <w:bookmarkStart w:id="563" w:name="_Toc168325573"/>
      <w:bookmarkStart w:id="564" w:name="_Toc193393220"/>
      <w:bookmarkEnd w:id="562"/>
      <w:r w:rsidRPr="000505AA">
        <w:t>Annex A (normative):</w:t>
      </w:r>
      <w:r w:rsidRPr="000505AA">
        <w:br/>
        <w:t>CoAP resource representation and encoding</w:t>
      </w:r>
      <w:bookmarkEnd w:id="563"/>
      <w:bookmarkEnd w:id="564"/>
    </w:p>
    <w:p w14:paraId="5A045802" w14:textId="77777777" w:rsidR="00B3326B" w:rsidRDefault="00B3326B" w:rsidP="00B3326B">
      <w:pPr>
        <w:pStyle w:val="Heading1"/>
      </w:pPr>
      <w:bookmarkStart w:id="565" w:name="_CRA_1"/>
      <w:bookmarkStart w:id="566" w:name="_Toc168325574"/>
      <w:bookmarkStart w:id="567" w:name="_Toc193393221"/>
      <w:bookmarkEnd w:id="565"/>
      <w:r>
        <w:t>A.1</w:t>
      </w:r>
      <w:r>
        <w:tab/>
        <w:t>General</w:t>
      </w:r>
      <w:bookmarkEnd w:id="566"/>
      <w:bookmarkEnd w:id="567"/>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68" w:name="_CRA_2"/>
      <w:bookmarkStart w:id="569" w:name="_Toc168325575"/>
      <w:bookmarkStart w:id="570" w:name="_Toc193393222"/>
      <w:bookmarkEnd w:id="568"/>
      <w:r>
        <w:lastRenderedPageBreak/>
        <w:t>A.2</w:t>
      </w:r>
      <w:r>
        <w:tab/>
      </w:r>
      <w:r w:rsidRPr="00F8207F">
        <w:t>Data types applicable to multiple resource representations</w:t>
      </w:r>
      <w:bookmarkEnd w:id="569"/>
      <w:bookmarkEnd w:id="570"/>
    </w:p>
    <w:p w14:paraId="2149F96A" w14:textId="77777777" w:rsidR="006331D1" w:rsidRPr="00C77A9A" w:rsidRDefault="006331D1" w:rsidP="006331D1">
      <w:pPr>
        <w:pStyle w:val="Heading2"/>
      </w:pPr>
      <w:bookmarkStart w:id="571" w:name="_CRA_2_1"/>
      <w:bookmarkStart w:id="572" w:name="_Toc168325576"/>
      <w:bookmarkStart w:id="573" w:name="_Toc193393223"/>
      <w:bookmarkEnd w:id="571"/>
      <w:r>
        <w:t>A.2</w:t>
      </w:r>
      <w:r w:rsidRPr="00FC34DC">
        <w:t>.1</w:t>
      </w:r>
      <w:r w:rsidRPr="00C77A9A">
        <w:tab/>
      </w:r>
      <w:r>
        <w:t>General</w:t>
      </w:r>
      <w:bookmarkEnd w:id="572"/>
      <w:bookmarkEnd w:id="573"/>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74" w:name="_CRA_2_2"/>
      <w:bookmarkStart w:id="575" w:name="_Toc24868466"/>
      <w:bookmarkStart w:id="576" w:name="_Toc34153974"/>
      <w:bookmarkStart w:id="577" w:name="_Toc36040918"/>
      <w:bookmarkStart w:id="578" w:name="_Toc36041231"/>
      <w:bookmarkStart w:id="579" w:name="_Toc43196515"/>
      <w:bookmarkStart w:id="580" w:name="_Toc43481285"/>
      <w:bookmarkStart w:id="581" w:name="_Toc45134562"/>
      <w:bookmarkStart w:id="582" w:name="_Toc51189094"/>
      <w:bookmarkStart w:id="583" w:name="_Toc51763770"/>
      <w:bookmarkStart w:id="584" w:name="_Toc57206002"/>
      <w:bookmarkStart w:id="585" w:name="_Toc59019343"/>
      <w:bookmarkStart w:id="586" w:name="_Toc99195502"/>
      <w:bookmarkStart w:id="587" w:name="_Toc154277354"/>
      <w:bookmarkStart w:id="588" w:name="_Toc168325577"/>
      <w:bookmarkStart w:id="589" w:name="OLE_LINK62"/>
      <w:bookmarkStart w:id="590" w:name="_Toc193393224"/>
      <w:bookmarkEnd w:id="574"/>
      <w:r>
        <w:t>A.2</w:t>
      </w:r>
      <w:r w:rsidRPr="00FC34DC">
        <w:t>.</w:t>
      </w:r>
      <w:r>
        <w:t>2</w:t>
      </w:r>
      <w:r w:rsidRPr="00C77A9A">
        <w:tab/>
        <w:t>Referenced structured data types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90"/>
    </w:p>
    <w:p w14:paraId="7AF2CD7B" w14:textId="77777777" w:rsidR="0033648F" w:rsidRDefault="0033648F" w:rsidP="0033648F">
      <w:bookmarkStart w:id="591" w:name="_Toc24868467"/>
      <w:bookmarkStart w:id="592" w:name="_Toc34153975"/>
      <w:bookmarkStart w:id="593" w:name="_Toc36040919"/>
      <w:bookmarkStart w:id="594" w:name="_Toc36041232"/>
      <w:bookmarkStart w:id="595" w:name="_Toc43196516"/>
      <w:bookmarkStart w:id="596" w:name="_Toc43481286"/>
      <w:bookmarkStart w:id="597" w:name="_Toc45134563"/>
      <w:bookmarkStart w:id="598" w:name="_Toc51189095"/>
      <w:bookmarkStart w:id="599" w:name="_Toc51763771"/>
      <w:bookmarkStart w:id="600" w:name="_Toc57206003"/>
      <w:bookmarkStart w:id="601" w:name="_Toc59019344"/>
      <w:bookmarkStart w:id="602" w:name="_Toc99195503"/>
      <w:bookmarkStart w:id="603" w:name="_Toc154277355"/>
      <w:bookmarkEnd w:id="589"/>
      <w:r>
        <w:t>Table</w:t>
      </w:r>
      <w:bookmarkStart w:id="604" w:name="OLE_LINK278"/>
      <w:bookmarkStart w:id="605" w:name="OLE_LINK279"/>
      <w:r>
        <w:t> </w:t>
      </w:r>
      <w:bookmarkEnd w:id="604"/>
      <w:bookmarkEnd w:id="605"/>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606" w:name="_CRTableA_2_2_1"/>
      <w:r>
        <w:t>Table </w:t>
      </w:r>
      <w:bookmarkEnd w:id="606"/>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607" w:name="_CRA_2_3"/>
      <w:bookmarkStart w:id="608" w:name="_Toc168325578"/>
      <w:bookmarkStart w:id="609" w:name="_Toc193393225"/>
      <w:bookmarkEnd w:id="607"/>
      <w:r>
        <w:t>A.2</w:t>
      </w:r>
      <w:r w:rsidRPr="00FC34DC">
        <w:t>.</w:t>
      </w:r>
      <w:r>
        <w:t>3</w:t>
      </w:r>
      <w:r w:rsidRPr="00F11DF0">
        <w:tab/>
        <w:t>Referenced simple data types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8"/>
      <w:bookmarkEnd w:id="609"/>
    </w:p>
    <w:p w14:paraId="0D12F220" w14:textId="77777777" w:rsidR="0033648F" w:rsidRDefault="0033648F" w:rsidP="0033648F">
      <w:bookmarkStart w:id="610" w:name="_Toc24868619"/>
      <w:bookmarkStart w:id="611" w:name="_Toc34154097"/>
      <w:bookmarkStart w:id="612" w:name="_Toc36041041"/>
      <w:bookmarkStart w:id="613" w:name="_Toc36041354"/>
      <w:bookmarkStart w:id="614" w:name="_Toc43196597"/>
      <w:bookmarkStart w:id="615" w:name="_Toc43481367"/>
      <w:bookmarkStart w:id="616" w:name="_Toc45134644"/>
      <w:bookmarkStart w:id="617" w:name="_Toc51189176"/>
      <w:bookmarkStart w:id="618" w:name="_Toc51763852"/>
      <w:bookmarkStart w:id="619" w:name="_Toc57206084"/>
      <w:bookmarkStart w:id="620" w:name="_Toc59019425"/>
      <w:bookmarkStart w:id="621" w:name="_Toc68170098"/>
      <w:bookmarkStart w:id="622" w:name="_Toc83234139"/>
      <w:bookmarkStart w:id="623"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624" w:name="_CRTableA_2_3_1"/>
      <w:r w:rsidRPr="00A85617">
        <w:t>Table </w:t>
      </w:r>
      <w:bookmarkEnd w:id="624"/>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625" w:name="_CRA_2_4"/>
      <w:bookmarkStart w:id="626" w:name="_Toc168325579"/>
      <w:bookmarkStart w:id="627" w:name="_Toc193393226"/>
      <w:bookmarkEnd w:id="625"/>
      <w:r>
        <w:t>A.2</w:t>
      </w:r>
      <w:r w:rsidRPr="002163C6">
        <w:t>.</w:t>
      </w:r>
      <w:r>
        <w:t>4</w:t>
      </w:r>
      <w:r w:rsidRPr="002163C6">
        <w:tab/>
        <w:t>Common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6"/>
      <w:bookmarkEnd w:id="627"/>
    </w:p>
    <w:p w14:paraId="372D7092" w14:textId="510172BF" w:rsidR="00AF728A" w:rsidRDefault="00AF728A" w:rsidP="00AF728A">
      <w:pPr>
        <w:pStyle w:val="EditorsNote"/>
      </w:pPr>
      <w:r w:rsidRPr="00C10456">
        <w:t xml:space="preserve">Editor's note [WID: SEALDD_Ph2, CR#: </w:t>
      </w:r>
      <w:r>
        <w:t>0028</w:t>
      </w:r>
      <w:r w:rsidRPr="00C10456">
        <w:t>]:</w:t>
      </w:r>
      <w:r w:rsidRPr="00C10456">
        <w:tab/>
        <w:t xml:space="preserve">Update of the "EstablishmentRequest" to add </w:t>
      </w:r>
      <w:r w:rsidRPr="00AF728A">
        <w:t>"</w:t>
      </w:r>
      <w:r>
        <w:t>l4sFeedbackCapability</w:t>
      </w:r>
      <w:r w:rsidRPr="00AF728A">
        <w:t>"</w:t>
      </w:r>
      <w:r w:rsidRPr="00C10456">
        <w:t xml:space="preserve"> attribute is FFS.</w:t>
      </w:r>
    </w:p>
    <w:p w14:paraId="509F197C" w14:textId="77777777" w:rsidR="006A68E3" w:rsidRDefault="006A68E3" w:rsidP="006A68E3">
      <w:pPr>
        <w:pStyle w:val="Heading3"/>
        <w:rPr>
          <w:lang w:eastAsia="zh-CN"/>
        </w:rPr>
      </w:pPr>
      <w:bookmarkStart w:id="628" w:name="_CRA_2_4_1"/>
      <w:bookmarkStart w:id="629" w:name="_Toc24868621"/>
      <w:bookmarkStart w:id="630" w:name="_Toc34154099"/>
      <w:bookmarkStart w:id="631" w:name="_Toc36041043"/>
      <w:bookmarkStart w:id="632" w:name="_Toc36041356"/>
      <w:bookmarkStart w:id="633" w:name="_Toc43196599"/>
      <w:bookmarkStart w:id="634" w:name="_Toc43481369"/>
      <w:bookmarkStart w:id="635" w:name="_Toc45134646"/>
      <w:bookmarkStart w:id="636" w:name="_Toc51189178"/>
      <w:bookmarkStart w:id="637" w:name="_Toc51763854"/>
      <w:bookmarkStart w:id="638" w:name="_Toc57206086"/>
      <w:bookmarkStart w:id="639" w:name="_Toc59019427"/>
      <w:bookmarkStart w:id="640" w:name="_Toc68170100"/>
      <w:bookmarkStart w:id="641" w:name="_Toc83234141"/>
      <w:bookmarkStart w:id="642" w:name="_Toc162966318"/>
      <w:bookmarkStart w:id="643" w:name="_Toc168325580"/>
      <w:bookmarkStart w:id="644" w:name="_Toc154277378"/>
      <w:bookmarkStart w:id="645" w:name="_Toc193393227"/>
      <w:bookmarkEnd w:id="628"/>
      <w:r>
        <w:rPr>
          <w:lang w:eastAsia="zh-CN"/>
        </w:rPr>
        <w:lastRenderedPageBreak/>
        <w:t>A.2.4.1</w:t>
      </w:r>
      <w:r>
        <w:rPr>
          <w:lang w:eastAsia="zh-CN"/>
        </w:rPr>
        <w:tab/>
        <w:t xml:space="preserve">Type: </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Pr>
          <w:noProof/>
        </w:rPr>
        <w:t>EstablishmentResponse</w:t>
      </w:r>
      <w:bookmarkEnd w:id="643"/>
      <w:bookmarkEnd w:id="645"/>
    </w:p>
    <w:p w14:paraId="02A1963F" w14:textId="77777777" w:rsidR="006A68E3" w:rsidRDefault="006A68E3" w:rsidP="006A68E3">
      <w:pPr>
        <w:pStyle w:val="TH"/>
      </w:pPr>
      <w:bookmarkStart w:id="646" w:name="_CRTableA_2_4_1_1"/>
      <w:r>
        <w:rPr>
          <w:noProof/>
        </w:rPr>
        <w:t>Table </w:t>
      </w:r>
      <w:bookmarkEnd w:id="646"/>
      <w:r>
        <w:rPr>
          <w:lang w:eastAsia="zh-CN"/>
        </w:rPr>
        <w:t>A.2.4.1.1</w:t>
      </w:r>
      <w:r>
        <w:t xml:space="preserve">: </w:t>
      </w:r>
      <w:r>
        <w:rPr>
          <w:noProof/>
        </w:rPr>
        <w:t>Definition of type 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00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00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4541D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lang w:eastAsia="en-GB"/>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47" w:name="_CRA_2_4_2"/>
      <w:bookmarkStart w:id="648" w:name="_Toc193393228"/>
      <w:bookmarkEnd w:id="647"/>
      <w:r>
        <w:rPr>
          <w:lang w:eastAsia="zh-CN"/>
        </w:rPr>
        <w:lastRenderedPageBreak/>
        <w:t>A.2.4.2</w:t>
      </w:r>
      <w:r>
        <w:rPr>
          <w:lang w:eastAsia="zh-CN"/>
        </w:rPr>
        <w:tab/>
        <w:t xml:space="preserve">Type: </w:t>
      </w:r>
      <w:r>
        <w:rPr>
          <w:noProof/>
        </w:rPr>
        <w:t>EstablishmentRequest</w:t>
      </w:r>
      <w:bookmarkEnd w:id="648"/>
    </w:p>
    <w:p w14:paraId="78453948" w14:textId="4ECD0F5A" w:rsidR="0063517E" w:rsidRPr="00A92EAC" w:rsidRDefault="00C067B6" w:rsidP="0063517E">
      <w:pPr>
        <w:pStyle w:val="TH"/>
        <w:rPr>
          <w:noProof/>
        </w:rPr>
      </w:pPr>
      <w:bookmarkStart w:id="649" w:name="_CRTableA_2_4_2_1"/>
      <w:r>
        <w:rPr>
          <w:noProof/>
        </w:rPr>
        <w:t>Table </w:t>
      </w:r>
      <w:bookmarkEnd w:id="649"/>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3517E" w:rsidRPr="00A92EAC" w14:paraId="733CD044"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301663">
            <w:pPr>
              <w:pStyle w:val="TAH"/>
            </w:pPr>
            <w:r w:rsidRPr="00A92EAC">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301663">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301663">
            <w:pPr>
              <w:pStyle w:val="TAH"/>
            </w:pPr>
            <w:r w:rsidRPr="00A92EAC">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301663">
            <w:pPr>
              <w:pStyle w:val="TAH"/>
            </w:pPr>
            <w:r w:rsidRPr="00A92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301663">
            <w:pPr>
              <w:pStyle w:val="TAH"/>
              <w:rPr>
                <w:rFonts w:cs="Arial"/>
                <w:szCs w:val="18"/>
              </w:rPr>
            </w:pPr>
            <w:r w:rsidRPr="00A92EAC">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301663">
            <w:pPr>
              <w:pStyle w:val="TAH"/>
              <w:rPr>
                <w:rFonts w:cs="Arial"/>
                <w:szCs w:val="18"/>
              </w:rPr>
            </w:pPr>
            <w:r w:rsidRPr="00A92EAC">
              <w:t>Applicability</w:t>
            </w:r>
          </w:p>
        </w:tc>
      </w:tr>
      <w:tr w:rsidR="0063517E" w:rsidRPr="00A92EAC" w14:paraId="04BAA502"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301663">
            <w:pPr>
              <w:pStyle w:val="TAL"/>
            </w:pPr>
            <w:r w:rsidRPr="00A92EAC">
              <w:t>requestorId</w:t>
            </w:r>
          </w:p>
        </w:tc>
        <w:tc>
          <w:tcPr>
            <w:tcW w:w="1006" w:type="dxa"/>
            <w:tcBorders>
              <w:top w:val="single" w:sz="4" w:space="0" w:color="auto"/>
              <w:left w:val="single" w:sz="4" w:space="0" w:color="auto"/>
              <w:bottom w:val="single" w:sz="4" w:space="0" w:color="auto"/>
              <w:right w:val="single" w:sz="4" w:space="0" w:color="auto"/>
            </w:tcBorders>
            <w:hideMark/>
          </w:tcPr>
          <w:p w14:paraId="7164F48C" w14:textId="77777777" w:rsidR="0063517E" w:rsidRPr="00A92EAC" w:rsidRDefault="0063517E" w:rsidP="00301663">
            <w:pPr>
              <w:pStyle w:val="TAL"/>
            </w:pPr>
            <w:r w:rsidRPr="00A92EAC">
              <w:t>RequestorId</w:t>
            </w:r>
          </w:p>
        </w:tc>
        <w:tc>
          <w:tcPr>
            <w:tcW w:w="425"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301663">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301663">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301663">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998"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301663">
            <w:pPr>
              <w:pStyle w:val="TAL"/>
              <w:rPr>
                <w:rFonts w:cs="Arial"/>
                <w:szCs w:val="18"/>
                <w:lang w:eastAsia="en-GB"/>
              </w:rPr>
            </w:pPr>
          </w:p>
        </w:tc>
      </w:tr>
      <w:tr w:rsidR="0063517E" w:rsidRPr="00A92EAC" w14:paraId="7E608F79"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301663">
            <w:pPr>
              <w:pStyle w:val="TAL"/>
            </w:pPr>
            <w:r w:rsidRPr="00A92EAC">
              <w:t>sealddflowId</w:t>
            </w:r>
          </w:p>
        </w:tc>
        <w:tc>
          <w:tcPr>
            <w:tcW w:w="100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301663">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301663">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301663">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301663">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301663">
            <w:pPr>
              <w:pStyle w:val="TAL"/>
              <w:rPr>
                <w:rFonts w:cs="Arial"/>
                <w:szCs w:val="18"/>
                <w:lang w:eastAsia="en-GB"/>
              </w:rPr>
            </w:pPr>
          </w:p>
        </w:tc>
      </w:tr>
      <w:tr w:rsidR="0063517E" w:rsidRPr="00A92EAC" w14:paraId="4AD00C5E"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301663">
            <w:pPr>
              <w:pStyle w:val="TAL"/>
            </w:pPr>
            <w:r w:rsidRPr="00A92EAC">
              <w:t>endpointId</w:t>
            </w:r>
          </w:p>
        </w:tc>
        <w:tc>
          <w:tcPr>
            <w:tcW w:w="100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301663">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301663">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301663">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301663">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301663">
            <w:pPr>
              <w:pStyle w:val="TAL"/>
              <w:rPr>
                <w:rFonts w:cs="Arial"/>
                <w:szCs w:val="18"/>
                <w:lang w:eastAsia="en-GB"/>
              </w:rPr>
            </w:pPr>
          </w:p>
        </w:tc>
      </w:tr>
      <w:tr w:rsidR="0063517E" w:rsidRPr="00A92EAC" w14:paraId="5ED96B8C"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301663">
            <w:pPr>
              <w:pStyle w:val="TAL"/>
            </w:pPr>
            <w:r w:rsidRPr="00A92EAC">
              <w:t>sealddC</w:t>
            </w:r>
            <w:r w:rsidRPr="00A92EAC">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301663">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301663">
            <w:pPr>
              <w:pStyle w:val="TAL"/>
            </w:pPr>
            <w:r w:rsidRPr="00A92EAC">
              <w:t>0..1</w:t>
            </w:r>
          </w:p>
        </w:tc>
        <w:tc>
          <w:tcPr>
            <w:tcW w:w="3438"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301663">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301663">
            <w:pPr>
              <w:pStyle w:val="TAL"/>
              <w:rPr>
                <w:rFonts w:cs="Arial"/>
                <w:szCs w:val="18"/>
                <w:lang w:eastAsia="en-GB"/>
              </w:rPr>
            </w:pPr>
          </w:p>
        </w:tc>
      </w:tr>
      <w:tr w:rsidR="0063517E" w:rsidRPr="00A92EAC" w14:paraId="0FAF2301"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301663">
            <w:pPr>
              <w:pStyle w:val="TAL"/>
            </w:pPr>
            <w:r w:rsidRPr="00A92EAC">
              <w:t>valServiceId</w:t>
            </w:r>
          </w:p>
        </w:tc>
        <w:tc>
          <w:tcPr>
            <w:tcW w:w="100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301663">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301663">
            <w:pPr>
              <w:pStyle w:val="TAL"/>
            </w:pPr>
            <w:r w:rsidRPr="00A92EAC">
              <w:t>0..1</w:t>
            </w:r>
          </w:p>
        </w:tc>
        <w:tc>
          <w:tcPr>
            <w:tcW w:w="3438"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301663">
            <w:pPr>
              <w:pStyle w:val="TAL"/>
              <w:rPr>
                <w:rFonts w:cs="Arial"/>
                <w:szCs w:val="18"/>
                <w:lang w:eastAsia="zh-CN"/>
              </w:rPr>
            </w:pPr>
            <w:r w:rsidRPr="00A92EAC">
              <w:rPr>
                <w:rFonts w:cs="Arial"/>
                <w:szCs w:val="18"/>
                <w:lang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301663">
            <w:pPr>
              <w:pStyle w:val="TAL"/>
              <w:rPr>
                <w:rFonts w:cs="Arial"/>
                <w:szCs w:val="18"/>
                <w:lang w:eastAsia="en-GB"/>
              </w:rPr>
            </w:pPr>
          </w:p>
        </w:tc>
      </w:tr>
      <w:tr w:rsidR="0063517E" w:rsidRPr="00A92EAC" w14:paraId="11CE955E"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301663">
            <w:pPr>
              <w:pStyle w:val="TAL"/>
            </w:pPr>
            <w:r w:rsidRPr="00A92EAC">
              <w:t>userPlaneAddress</w:t>
            </w:r>
          </w:p>
        </w:tc>
        <w:tc>
          <w:tcPr>
            <w:tcW w:w="100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301663">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301663">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301663">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301663">
            <w:pPr>
              <w:pStyle w:val="TAL"/>
              <w:rPr>
                <w:rFonts w:cs="Arial"/>
                <w:szCs w:val="18"/>
                <w:lang w:eastAsia="en-GB"/>
              </w:rPr>
            </w:pPr>
          </w:p>
        </w:tc>
      </w:tr>
      <w:tr w:rsidR="0063517E" w:rsidRPr="00A92EAC" w14:paraId="410C5AF8"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301663">
            <w:pPr>
              <w:pStyle w:val="TAL"/>
            </w:pPr>
            <w:r w:rsidRPr="00A92EAC">
              <w:t>portNumber</w:t>
            </w:r>
          </w:p>
        </w:tc>
        <w:tc>
          <w:tcPr>
            <w:tcW w:w="100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301663">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301663">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301663">
            <w:pPr>
              <w:pStyle w:val="TAL"/>
              <w:rPr>
                <w:rFonts w:cs="Arial"/>
                <w:szCs w:val="18"/>
                <w:lang w:eastAsia="zh-CN"/>
              </w:rPr>
            </w:pPr>
            <w:r w:rsidRPr="00A92EAC">
              <w:rPr>
                <w:rFonts w:cs="Arial"/>
                <w:szCs w:val="18"/>
                <w:lang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301663">
            <w:pPr>
              <w:pStyle w:val="TAL"/>
              <w:rPr>
                <w:rFonts w:cs="Arial"/>
                <w:szCs w:val="18"/>
                <w:lang w:eastAsia="en-GB"/>
              </w:rPr>
            </w:pPr>
          </w:p>
        </w:tc>
      </w:tr>
      <w:tr w:rsidR="0063517E" w:rsidRPr="00A92EAC" w14:paraId="1FCF984A"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301663">
            <w:pPr>
              <w:pStyle w:val="TAL"/>
            </w:pPr>
            <w:r w:rsidRPr="00A92EAC">
              <w:t>url</w:t>
            </w:r>
          </w:p>
        </w:tc>
        <w:tc>
          <w:tcPr>
            <w:tcW w:w="100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301663">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301663">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301663">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301663">
            <w:pPr>
              <w:pStyle w:val="TAL"/>
              <w:rPr>
                <w:lang w:eastAsia="zh-CN"/>
              </w:rPr>
            </w:pPr>
          </w:p>
        </w:tc>
      </w:tr>
      <w:tr w:rsidR="0063517E" w:rsidRPr="00A92EAC" w14:paraId="2749BC62"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301663">
            <w:pPr>
              <w:pStyle w:val="TAL"/>
            </w:pPr>
            <w:r w:rsidRPr="00A92EAC">
              <w:t>transportLayer</w:t>
            </w:r>
          </w:p>
        </w:tc>
        <w:tc>
          <w:tcPr>
            <w:tcW w:w="100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301663">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301663">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301663">
            <w:pPr>
              <w:pStyle w:val="TAL"/>
              <w:rPr>
                <w:rFonts w:cs="Arial"/>
                <w:szCs w:val="18"/>
                <w:lang w:eastAsia="zh-CN"/>
              </w:rPr>
            </w:pPr>
            <w:r w:rsidRPr="00A92EAC">
              <w:rPr>
                <w:rFonts w:cs="Arial"/>
                <w:szCs w:val="18"/>
                <w:lang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301663">
            <w:pPr>
              <w:pStyle w:val="TAL"/>
              <w:rPr>
                <w:lang w:eastAsia="zh-CN"/>
              </w:rPr>
            </w:pPr>
          </w:p>
        </w:tc>
      </w:tr>
      <w:tr w:rsidR="0063517E" w:rsidRPr="00A92EAC" w14:paraId="17FEA423"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301663">
            <w:pPr>
              <w:pStyle w:val="TAL"/>
            </w:pPr>
            <w:r w:rsidRPr="00A92EAC">
              <w:t>valTgtUe</w:t>
            </w:r>
          </w:p>
        </w:tc>
        <w:tc>
          <w:tcPr>
            <w:tcW w:w="100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301663">
            <w:pPr>
              <w:pStyle w:val="TAL"/>
            </w:pPr>
            <w:r w:rsidRPr="00A92EAC">
              <w:t>ValTargetUe</w:t>
            </w:r>
          </w:p>
        </w:tc>
        <w:tc>
          <w:tcPr>
            <w:tcW w:w="425"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301663">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301663">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301663">
            <w:pPr>
              <w:pStyle w:val="TAL"/>
              <w:rPr>
                <w:rFonts w:cs="Arial"/>
                <w:szCs w:val="18"/>
                <w:lang w:eastAsia="zh-CN"/>
              </w:rPr>
            </w:pPr>
            <w:r w:rsidRPr="00A92EAC">
              <w:rPr>
                <w:rFonts w:cs="Arial"/>
                <w:szCs w:val="18"/>
                <w:lang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301663">
            <w:pPr>
              <w:pStyle w:val="TAL"/>
              <w:rPr>
                <w:lang w:eastAsia="zh-CN"/>
              </w:rPr>
            </w:pPr>
          </w:p>
        </w:tc>
      </w:tr>
      <w:tr w:rsidR="0063517E" w:rsidRPr="00A92EAC" w14:paraId="1F99B0B5"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tcPr>
          <w:p w14:paraId="1EEB8B96" w14:textId="77777777" w:rsidR="0063517E" w:rsidRPr="00A92EAC" w:rsidRDefault="0063517E" w:rsidP="00301663">
            <w:pPr>
              <w:pStyle w:val="TAL"/>
            </w:pPr>
            <w:r w:rsidRPr="00C10456">
              <w:t>batPeriodAdaptCap</w:t>
            </w:r>
          </w:p>
        </w:tc>
        <w:tc>
          <w:tcPr>
            <w:tcW w:w="1006" w:type="dxa"/>
            <w:tcBorders>
              <w:top w:val="single" w:sz="4" w:space="0" w:color="auto"/>
              <w:left w:val="single" w:sz="4" w:space="0" w:color="auto"/>
              <w:bottom w:val="single" w:sz="4" w:space="0" w:color="auto"/>
              <w:right w:val="single" w:sz="4" w:space="0" w:color="auto"/>
            </w:tcBorders>
          </w:tcPr>
          <w:p w14:paraId="4D56CE29" w14:textId="77777777" w:rsidR="0063517E" w:rsidRPr="00A92EAC" w:rsidRDefault="0063517E" w:rsidP="00301663">
            <w:pPr>
              <w:pStyle w:val="TAL"/>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162FDE7A" w14:textId="77777777" w:rsidR="0063517E" w:rsidRPr="00A92EAC" w:rsidRDefault="0063517E" w:rsidP="00301663">
            <w:pPr>
              <w:pStyle w:val="TAC"/>
            </w:pPr>
            <w:r w:rsidRPr="00C10456">
              <w:t>O</w:t>
            </w:r>
          </w:p>
        </w:tc>
        <w:tc>
          <w:tcPr>
            <w:tcW w:w="1368" w:type="dxa"/>
            <w:tcBorders>
              <w:top w:val="single" w:sz="4" w:space="0" w:color="auto"/>
              <w:left w:val="single" w:sz="4" w:space="0" w:color="auto"/>
              <w:bottom w:val="single" w:sz="4" w:space="0" w:color="auto"/>
              <w:right w:val="single" w:sz="4" w:space="0" w:color="auto"/>
            </w:tcBorders>
          </w:tcPr>
          <w:p w14:paraId="4576B128" w14:textId="77777777" w:rsidR="0063517E" w:rsidRPr="00A92EAC" w:rsidRDefault="0063517E" w:rsidP="00301663">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75772644" w14:textId="77777777" w:rsidR="0063517E" w:rsidRPr="00C10456" w:rsidRDefault="0063517E" w:rsidP="00301663">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63517E" w:rsidRPr="00A92EAC" w:rsidRDefault="0063517E" w:rsidP="00301663">
            <w:pPr>
              <w:pStyle w:val="TAL"/>
              <w:rPr>
                <w:rFonts w:cs="Arial"/>
                <w:szCs w:val="18"/>
                <w:lang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6F25FE4D" w14:textId="77777777" w:rsidR="0063517E" w:rsidRPr="00A92EAC" w:rsidRDefault="0063517E" w:rsidP="00301663">
            <w:pPr>
              <w:pStyle w:val="TAL"/>
              <w:rPr>
                <w:lang w:eastAsia="zh-CN"/>
              </w:rPr>
            </w:pPr>
          </w:p>
        </w:tc>
      </w:tr>
      <w:tr w:rsidR="0063517E" w:rsidRPr="00A92EAC" w14:paraId="415929EE"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tcPr>
          <w:p w14:paraId="661CD669" w14:textId="77777777" w:rsidR="0063517E" w:rsidRPr="00A92EAC" w:rsidRDefault="0063517E" w:rsidP="00301663">
            <w:pPr>
              <w:pStyle w:val="TAL"/>
            </w:pPr>
            <w:r w:rsidRPr="00C10456">
              <w:t>transmisAssistInfo</w:t>
            </w:r>
          </w:p>
        </w:tc>
        <w:tc>
          <w:tcPr>
            <w:tcW w:w="1006" w:type="dxa"/>
            <w:tcBorders>
              <w:top w:val="single" w:sz="4" w:space="0" w:color="auto"/>
              <w:left w:val="single" w:sz="4" w:space="0" w:color="auto"/>
              <w:bottom w:val="single" w:sz="4" w:space="0" w:color="auto"/>
              <w:right w:val="single" w:sz="4" w:space="0" w:color="auto"/>
            </w:tcBorders>
          </w:tcPr>
          <w:p w14:paraId="7B5A5EFF" w14:textId="77777777" w:rsidR="0063517E" w:rsidRPr="00A92EAC" w:rsidRDefault="0063517E" w:rsidP="00301663">
            <w:pPr>
              <w:pStyle w:val="TAL"/>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54FB4935" w14:textId="77777777" w:rsidR="0063517E" w:rsidRPr="00A92EAC" w:rsidRDefault="0063517E" w:rsidP="00301663">
            <w:pPr>
              <w:pStyle w:val="TAC"/>
            </w:pPr>
            <w:r w:rsidRPr="00C10456">
              <w:t>O</w:t>
            </w:r>
          </w:p>
        </w:tc>
        <w:tc>
          <w:tcPr>
            <w:tcW w:w="1368" w:type="dxa"/>
            <w:tcBorders>
              <w:top w:val="single" w:sz="4" w:space="0" w:color="auto"/>
              <w:left w:val="single" w:sz="4" w:space="0" w:color="auto"/>
              <w:bottom w:val="single" w:sz="4" w:space="0" w:color="auto"/>
              <w:right w:val="single" w:sz="4" w:space="0" w:color="auto"/>
            </w:tcBorders>
          </w:tcPr>
          <w:p w14:paraId="473457BC" w14:textId="77777777" w:rsidR="0063517E" w:rsidRPr="00A92EAC" w:rsidRDefault="0063517E" w:rsidP="00301663">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E16AD33" w14:textId="77777777" w:rsidR="0063517E" w:rsidRPr="00C10456" w:rsidRDefault="0063517E" w:rsidP="00301663">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63517E" w:rsidRPr="00A92EAC" w:rsidRDefault="0063517E" w:rsidP="00301663">
            <w:pPr>
              <w:pStyle w:val="TAL"/>
              <w:rPr>
                <w:rFonts w:cs="Arial"/>
                <w:szCs w:val="18"/>
                <w:lang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0CF580C1" w14:textId="77777777" w:rsidR="0063517E" w:rsidRPr="00A92EAC" w:rsidRDefault="0063517E" w:rsidP="00301663">
            <w:pPr>
              <w:pStyle w:val="TAL"/>
              <w:rPr>
                <w:lang w:eastAsia="zh-CN"/>
              </w:rPr>
            </w:pPr>
          </w:p>
        </w:tc>
      </w:tr>
      <w:tr w:rsidR="0063517E" w:rsidRPr="00A92EAC" w14:paraId="3C612E40"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tcPr>
          <w:p w14:paraId="24B5EC35" w14:textId="2DCFCA54" w:rsidR="0063517E" w:rsidRPr="00C10456" w:rsidRDefault="0063517E" w:rsidP="0063517E">
            <w:pPr>
              <w:pStyle w:val="TAL"/>
            </w:pPr>
            <w:r>
              <w:t>xrAppDevCap</w:t>
            </w:r>
          </w:p>
        </w:tc>
        <w:tc>
          <w:tcPr>
            <w:tcW w:w="1006" w:type="dxa"/>
            <w:tcBorders>
              <w:top w:val="single" w:sz="4" w:space="0" w:color="auto"/>
              <w:left w:val="single" w:sz="4" w:space="0" w:color="auto"/>
              <w:bottom w:val="single" w:sz="4" w:space="0" w:color="auto"/>
              <w:right w:val="single" w:sz="4" w:space="0" w:color="auto"/>
            </w:tcBorders>
          </w:tcPr>
          <w:p w14:paraId="723379AE" w14:textId="1791B369" w:rsidR="0063517E" w:rsidRPr="00C10456" w:rsidRDefault="0063517E" w:rsidP="0063517E">
            <w:pPr>
              <w:pStyle w:val="TAL"/>
            </w:pPr>
            <w:r>
              <w:t>XrAppDevCapability</w:t>
            </w:r>
          </w:p>
        </w:tc>
        <w:tc>
          <w:tcPr>
            <w:tcW w:w="425" w:type="dxa"/>
            <w:tcBorders>
              <w:top w:val="single" w:sz="4" w:space="0" w:color="auto"/>
              <w:left w:val="single" w:sz="4" w:space="0" w:color="auto"/>
              <w:bottom w:val="single" w:sz="4" w:space="0" w:color="auto"/>
              <w:right w:val="single" w:sz="4" w:space="0" w:color="auto"/>
            </w:tcBorders>
          </w:tcPr>
          <w:p w14:paraId="3BCFEC8A" w14:textId="4B9C9424" w:rsidR="0063517E" w:rsidRPr="00C10456" w:rsidRDefault="0063517E" w:rsidP="0063517E">
            <w:pPr>
              <w:pStyle w:val="TAC"/>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2B24C5D" w14:textId="50EC107A" w:rsidR="0063517E" w:rsidRPr="00C10456" w:rsidRDefault="0063517E" w:rsidP="0063517E">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7D286AA4" w14:textId="0B410BA3" w:rsidR="0063517E" w:rsidRPr="00C10456" w:rsidRDefault="0063517E" w:rsidP="0063517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i.e. </w:t>
            </w:r>
            <w:r w:rsidRPr="00C35FCE">
              <w:rPr>
                <w:lang w:val="en-US"/>
              </w:rPr>
              <w:t>media capabilities</w:t>
            </w:r>
            <w:r>
              <w:rPr>
                <w:lang w:val="en-US"/>
              </w:rPr>
              <w:t xml:space="preserve"> and </w:t>
            </w:r>
            <w:r w:rsidRPr="00AA2708">
              <w:rPr>
                <w:lang w:eastAsia="ko-KR"/>
              </w:rPr>
              <w:t>display</w:t>
            </w:r>
            <w:r>
              <w:rPr>
                <w:lang w:eastAsia="ko-KR"/>
              </w:rPr>
              <w:t xml:space="preserve"> </w:t>
            </w:r>
            <w:r w:rsidRPr="00C35FCE">
              <w:rPr>
                <w:lang w:val="en-US"/>
              </w:rPr>
              <w:t>capabilities</w:t>
            </w:r>
            <w:r>
              <w:t>.</w:t>
            </w:r>
          </w:p>
        </w:tc>
        <w:tc>
          <w:tcPr>
            <w:tcW w:w="1998" w:type="dxa"/>
            <w:tcBorders>
              <w:top w:val="single" w:sz="4" w:space="0" w:color="auto"/>
              <w:left w:val="single" w:sz="4" w:space="0" w:color="auto"/>
              <w:bottom w:val="single" w:sz="4" w:space="0" w:color="auto"/>
              <w:right w:val="single" w:sz="4" w:space="0" w:color="auto"/>
            </w:tcBorders>
          </w:tcPr>
          <w:p w14:paraId="12901423" w14:textId="77777777" w:rsidR="0063517E" w:rsidRPr="00A92EAC" w:rsidRDefault="0063517E" w:rsidP="0063517E">
            <w:pPr>
              <w:pStyle w:val="TAL"/>
              <w:rPr>
                <w:lang w:eastAsia="zh-CN"/>
              </w:rPr>
            </w:pPr>
          </w:p>
        </w:tc>
      </w:tr>
      <w:tr w:rsidR="0063517E" w:rsidRPr="00A92EAC" w14:paraId="26D328E3" w14:textId="77777777" w:rsidTr="00301663">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4AA63AF" w14:textId="77777777" w:rsidR="0063517E" w:rsidRPr="00A92EAC" w:rsidRDefault="0063517E" w:rsidP="0063517E">
            <w:pPr>
              <w:pStyle w:val="TAN"/>
            </w:pPr>
            <w:r w:rsidRPr="00A92EAC">
              <w:t>NOTE 1:</w:t>
            </w:r>
            <w:r w:rsidRPr="00A92EAC">
              <w:tab/>
              <w:t>Thie requestorId attribute shall be set to either "SEALDDSERVER" if the requesting entity is the SDDM-S or."SEALDDCLIENT" if the requesting entity is the SDDM-C.</w:t>
            </w:r>
          </w:p>
          <w:p w14:paraId="67BEEA58" w14:textId="1A1D1A36" w:rsidR="0063517E" w:rsidRDefault="0063517E" w:rsidP="0063517E">
            <w:pPr>
              <w:pStyle w:val="TAN"/>
            </w:pPr>
            <w:r w:rsidRPr="00A92EAC">
              <w:t>NOTE 2:</w:t>
            </w:r>
            <w:r w:rsidRPr="00A92EAC">
              <w:tab/>
              <w:t>The sealddCommunicationLifetime attribute shall be included when the requesting entity is the SDDM-S. This attri</w:t>
            </w:r>
            <w:r>
              <w:t>b</w:t>
            </w:r>
            <w:r w:rsidRPr="00A92EAC">
              <w:t xml:space="preserve">ute shall be included when the requesting entity is the SDDM-C. </w:t>
            </w:r>
          </w:p>
          <w:p w14:paraId="22310D89" w14:textId="77777777" w:rsidR="0063517E" w:rsidRPr="00C10456" w:rsidRDefault="0063517E" w:rsidP="0063517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63517E" w:rsidRPr="00A92EAC" w:rsidRDefault="0063517E" w:rsidP="0063517E">
            <w:pPr>
              <w:pStyle w:val="TAN"/>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50" w:name="_CRA_2_4_3"/>
      <w:bookmarkStart w:id="651" w:name="_Toc193393229"/>
      <w:bookmarkEnd w:id="650"/>
      <w:r>
        <w:rPr>
          <w:lang w:eastAsia="zh-CN"/>
        </w:rPr>
        <w:lastRenderedPageBreak/>
        <w:t>A.2.4.3</w:t>
      </w:r>
      <w:r>
        <w:rPr>
          <w:lang w:eastAsia="zh-CN"/>
        </w:rPr>
        <w:tab/>
        <w:t>Type: URLLCEstablishmentRequest</w:t>
      </w:r>
      <w:bookmarkEnd w:id="651"/>
    </w:p>
    <w:p w14:paraId="35363C1E" w14:textId="54E29A0D" w:rsidR="00CA6DE2" w:rsidRDefault="00CA6DE2" w:rsidP="00CA6DE2">
      <w:pPr>
        <w:pStyle w:val="TH"/>
      </w:pPr>
      <w:bookmarkStart w:id="652" w:name="_CRTableA_2_4_3_1"/>
      <w:r>
        <w:rPr>
          <w:noProof/>
        </w:rPr>
        <w:t>Table </w:t>
      </w:r>
      <w:bookmarkEnd w:id="652"/>
      <w:r>
        <w:rPr>
          <w:lang w:eastAsia="zh-CN"/>
        </w:rPr>
        <w:t>A.2.4.3.1</w:t>
      </w:r>
      <w:r>
        <w:t xml:space="preserve">: </w:t>
      </w:r>
      <w:r>
        <w:rPr>
          <w:noProof/>
        </w:rPr>
        <w:t>Definition of type U</w:t>
      </w:r>
      <w:r>
        <w:rPr>
          <w:lang w:eastAsia="zh-CN"/>
        </w:rPr>
        <w:t>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B02B193"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53" w:name="_CRA_2_4_4"/>
      <w:bookmarkStart w:id="654" w:name="_Toc193393230"/>
      <w:bookmarkEnd w:id="653"/>
      <w:r>
        <w:rPr>
          <w:lang w:eastAsia="zh-CN"/>
        </w:rPr>
        <w:t>A.2.4.4</w:t>
      </w:r>
      <w:r>
        <w:rPr>
          <w:lang w:eastAsia="zh-CN"/>
        </w:rPr>
        <w:tab/>
        <w:t>Type: URLLCEstablishmentResponse</w:t>
      </w:r>
      <w:bookmarkEnd w:id="654"/>
    </w:p>
    <w:p w14:paraId="09926FEB" w14:textId="74C60832" w:rsidR="00CA6DE2" w:rsidRDefault="00CA6DE2" w:rsidP="00CA6DE2">
      <w:pPr>
        <w:pStyle w:val="TH"/>
      </w:pPr>
      <w:bookmarkStart w:id="655" w:name="_CRTableA_2_4_4_1"/>
      <w:r>
        <w:rPr>
          <w:noProof/>
        </w:rPr>
        <w:t>Table </w:t>
      </w:r>
      <w:bookmarkEnd w:id="655"/>
      <w:r>
        <w:rPr>
          <w:lang w:eastAsia="zh-CN"/>
        </w:rPr>
        <w:t>A.2.4.4.1</w:t>
      </w:r>
      <w:r>
        <w:t xml:space="preserve">: </w:t>
      </w:r>
      <w:r>
        <w:rPr>
          <w:noProof/>
        </w:rPr>
        <w:t>Definition of type U</w:t>
      </w:r>
      <w:r>
        <w:rPr>
          <w:lang w:eastAsia="zh-CN"/>
        </w:rPr>
        <w:t>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4DF3EE8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CA6DE2" w14:paraId="7332AD4E" w14:textId="77777777" w:rsidTr="000A53D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FD39EED" w14:textId="77777777" w:rsidR="00CA6DE2" w:rsidRDefault="00CA6DE2" w:rsidP="000A53D1">
            <w:pPr>
              <w:pStyle w:val="TAN"/>
            </w:pPr>
            <w:r>
              <w:t>NOTE 1:</w:t>
            </w:r>
            <w:r>
              <w:tab/>
              <w:t>This attribute shall be included if result is set to "failure".</w:t>
            </w:r>
          </w:p>
          <w:p w14:paraId="0484BC26" w14:textId="77777777" w:rsidR="00CA6DE2" w:rsidRDefault="00CA6DE2" w:rsidP="000A53D1">
            <w:pPr>
              <w:pStyle w:val="TAL"/>
              <w:rPr>
                <w:rFonts w:cs="Arial"/>
                <w:szCs w:val="18"/>
                <w:lang w:eastAsia="en-GB"/>
              </w:rPr>
            </w:pPr>
            <w:r>
              <w:t>NOTE 2:</w:t>
            </w:r>
            <w:r>
              <w:tab/>
              <w:t>This attribute may be included if result is set to "success".</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656" w:name="_CRA_2_4_5"/>
      <w:bookmarkStart w:id="657" w:name="_Toc193393231"/>
      <w:bookmarkEnd w:id="656"/>
      <w:r>
        <w:rPr>
          <w:lang w:eastAsia="zh-CN"/>
        </w:rPr>
        <w:t>A.2.4.5</w:t>
      </w:r>
      <w:r>
        <w:rPr>
          <w:lang w:eastAsia="zh-CN"/>
        </w:rPr>
        <w:tab/>
        <w:t>Type: URLLCReleaseRequest</w:t>
      </w:r>
      <w:bookmarkEnd w:id="657"/>
    </w:p>
    <w:p w14:paraId="00393736" w14:textId="32ED5621" w:rsidR="00CA6DE2" w:rsidRDefault="00CA6DE2" w:rsidP="00CA6DE2">
      <w:pPr>
        <w:pStyle w:val="TH"/>
      </w:pPr>
      <w:bookmarkStart w:id="658" w:name="_CRTableA_2_4_5_1"/>
      <w:r>
        <w:rPr>
          <w:noProof/>
        </w:rPr>
        <w:t>Table </w:t>
      </w:r>
      <w:bookmarkEnd w:id="658"/>
      <w:r>
        <w:rPr>
          <w:lang w:eastAsia="zh-CN"/>
        </w:rPr>
        <w:t>A.2.4.5.1</w:t>
      </w:r>
      <w:r>
        <w:t xml:space="preserve">: </w:t>
      </w:r>
      <w:r>
        <w:rPr>
          <w:noProof/>
        </w:rPr>
        <w:t>Definition of type U</w:t>
      </w:r>
      <w:r>
        <w:rPr>
          <w:lang w:eastAsia="zh-CN"/>
        </w:rPr>
        <w:t>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A7AA61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659" w:name="_CRA_2_4_6"/>
      <w:bookmarkStart w:id="660" w:name="_Toc193393232"/>
      <w:bookmarkEnd w:id="659"/>
      <w:r w:rsidRPr="00C10456">
        <w:rPr>
          <w:lang w:eastAsia="zh-CN"/>
        </w:rPr>
        <w:lastRenderedPageBreak/>
        <w:t>A.2.4.</w:t>
      </w:r>
      <w:r>
        <w:rPr>
          <w:lang w:eastAsia="zh-CN"/>
        </w:rPr>
        <w:t>6</w:t>
      </w:r>
      <w:r w:rsidRPr="00C10456">
        <w:rPr>
          <w:lang w:eastAsia="zh-CN"/>
        </w:rPr>
        <w:tab/>
        <w:t xml:space="preserve">Type: </w:t>
      </w:r>
      <w:r w:rsidRPr="00C10456">
        <w:t>TransmissionAssistInfo</w:t>
      </w:r>
      <w:bookmarkEnd w:id="660"/>
    </w:p>
    <w:p w14:paraId="11C195C4" w14:textId="74B1E832" w:rsidR="004541D9" w:rsidRPr="00C10456" w:rsidRDefault="004541D9" w:rsidP="004541D9">
      <w:pPr>
        <w:pStyle w:val="TH"/>
      </w:pPr>
      <w:bookmarkStart w:id="661" w:name="_CRTableA_2_4_6_1"/>
      <w:r w:rsidRPr="00C10456">
        <w:t>Table </w:t>
      </w:r>
      <w:bookmarkEnd w:id="661"/>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2"/>
        <w:gridCol w:w="1230"/>
        <w:gridCol w:w="425"/>
        <w:gridCol w:w="1109"/>
        <w:gridCol w:w="3995"/>
        <w:gridCol w:w="1364"/>
      </w:tblGrid>
      <w:tr w:rsidR="004541D9" w:rsidRPr="00C10456" w14:paraId="186BC989" w14:textId="77777777" w:rsidTr="00AD76B7">
        <w:trPr>
          <w:jc w:val="center"/>
        </w:trPr>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AD76B7">
            <w:pPr>
              <w:pStyle w:val="TAH"/>
            </w:pPr>
            <w:r w:rsidRPr="00C10456">
              <w:t>Attribute name</w:t>
            </w:r>
          </w:p>
        </w:tc>
        <w:tc>
          <w:tcPr>
            <w:tcW w:w="1230"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AD76B7">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AD76B7">
            <w:pPr>
              <w:pStyle w:val="TAH"/>
            </w:pPr>
            <w:r w:rsidRPr="00C10456">
              <w:t>P</w:t>
            </w:r>
          </w:p>
        </w:tc>
        <w:tc>
          <w:tcPr>
            <w:tcW w:w="1109"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AD76B7">
            <w:pPr>
              <w:pStyle w:val="TAH"/>
            </w:pPr>
            <w:r w:rsidRPr="00C10456">
              <w:t>Cardinality</w:t>
            </w:r>
          </w:p>
        </w:tc>
        <w:tc>
          <w:tcPr>
            <w:tcW w:w="3994"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AD76B7">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AD76B7">
            <w:pPr>
              <w:pStyle w:val="TAH"/>
            </w:pPr>
            <w:r w:rsidRPr="00C10456">
              <w:t>Applicability</w:t>
            </w:r>
          </w:p>
        </w:tc>
      </w:tr>
      <w:tr w:rsidR="004541D9" w:rsidRPr="00C10456" w14:paraId="1D238D95"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AD76B7">
            <w:pPr>
              <w:pStyle w:val="TAL"/>
            </w:pPr>
            <w:r w:rsidRPr="00C10456">
              <w:t>bat</w:t>
            </w:r>
          </w:p>
        </w:tc>
        <w:tc>
          <w:tcPr>
            <w:tcW w:w="1230"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AD76B7">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AD76B7">
            <w:pPr>
              <w:pStyle w:val="TAL"/>
            </w:pPr>
            <w:r w:rsidRPr="00C10456">
              <w:t>Indicates the arrival time of the first packet of the data burst.</w:t>
            </w:r>
          </w:p>
        </w:tc>
        <w:tc>
          <w:tcPr>
            <w:tcW w:w="1364"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AD76B7">
            <w:pPr>
              <w:pStyle w:val="TAL"/>
              <w:rPr>
                <w:rFonts w:cs="Arial"/>
                <w:szCs w:val="18"/>
                <w:lang w:eastAsia="en-GB"/>
              </w:rPr>
            </w:pPr>
          </w:p>
        </w:tc>
      </w:tr>
      <w:tr w:rsidR="004541D9" w:rsidRPr="00C10456" w14:paraId="7AF2834E"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AD76B7">
            <w:pPr>
              <w:pStyle w:val="TAL"/>
            </w:pPr>
            <w:r w:rsidRPr="00C10456">
              <w:rPr>
                <w:lang w:eastAsia="zh-CN"/>
              </w:rPr>
              <w:t>periodicity</w:t>
            </w:r>
          </w:p>
        </w:tc>
        <w:tc>
          <w:tcPr>
            <w:tcW w:w="1230"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AD76B7">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AD76B7">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AD76B7">
            <w:pPr>
              <w:pStyle w:val="TAL"/>
            </w:pPr>
            <w:r w:rsidRPr="00C10456">
              <w:t>Unsigned 64-bit integer identifies a period of time in units of microseconds, i.e. 0 to (2^64)-1.</w:t>
            </w:r>
          </w:p>
          <w:p w14:paraId="5C3A0056" w14:textId="77777777" w:rsidR="004541D9" w:rsidRPr="00C10456" w:rsidRDefault="004541D9" w:rsidP="00AD76B7">
            <w:pPr>
              <w:pStyle w:val="TAL"/>
            </w:pPr>
            <w:r w:rsidRPr="00C10456">
              <w:t>Minimum = 0.</w:t>
            </w:r>
          </w:p>
          <w:p w14:paraId="382BCD91" w14:textId="77777777" w:rsidR="004541D9" w:rsidRPr="00C10456" w:rsidRDefault="004541D9" w:rsidP="00AD76B7">
            <w:pPr>
              <w:pStyle w:val="TAL"/>
            </w:pPr>
            <w:r w:rsidRPr="00C10456">
              <w:t>Maximum = 18446744073709551615.</w:t>
            </w:r>
          </w:p>
        </w:tc>
        <w:tc>
          <w:tcPr>
            <w:tcW w:w="1364"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AD76B7">
            <w:pPr>
              <w:pStyle w:val="TAL"/>
              <w:rPr>
                <w:rFonts w:cs="Arial"/>
                <w:szCs w:val="18"/>
                <w:lang w:eastAsia="en-GB"/>
              </w:rPr>
            </w:pPr>
          </w:p>
        </w:tc>
      </w:tr>
      <w:tr w:rsidR="004541D9" w:rsidRPr="00C10456" w14:paraId="5D6C6E67"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AD76B7">
            <w:pPr>
              <w:pStyle w:val="TAL"/>
            </w:pPr>
            <w:r w:rsidRPr="00C10456">
              <w:t>batWindow</w:t>
            </w:r>
          </w:p>
        </w:tc>
        <w:tc>
          <w:tcPr>
            <w:tcW w:w="1230"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AD76B7">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AD76B7">
            <w:pPr>
              <w:pStyle w:val="TAL"/>
            </w:pPr>
            <w:r w:rsidRPr="00C10456">
              <w:t>Contains the acceptable earliest and latest arrival time of the first packet of the data burst.</w:t>
            </w:r>
          </w:p>
          <w:p w14:paraId="3CC5B616" w14:textId="77777777" w:rsidR="004541D9" w:rsidRPr="00C10456" w:rsidRDefault="004541D9" w:rsidP="00AD76B7">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AD76B7">
            <w:pPr>
              <w:pStyle w:val="TAL"/>
            </w:pPr>
            <w:r w:rsidRPr="00C10456">
              <w:t>(NOTE 1)</w:t>
            </w:r>
          </w:p>
        </w:tc>
        <w:tc>
          <w:tcPr>
            <w:tcW w:w="1364"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AD76B7">
            <w:pPr>
              <w:pStyle w:val="TAL"/>
              <w:rPr>
                <w:rFonts w:cs="Arial"/>
                <w:szCs w:val="18"/>
                <w:lang w:eastAsia="en-GB"/>
              </w:rPr>
            </w:pPr>
          </w:p>
        </w:tc>
      </w:tr>
      <w:tr w:rsidR="004541D9" w:rsidRPr="00C10456" w14:paraId="58767E49"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AD76B7">
            <w:pPr>
              <w:pStyle w:val="TAL"/>
            </w:pPr>
            <w:r w:rsidRPr="00C10456">
              <w:t>periodRange</w:t>
            </w:r>
          </w:p>
        </w:tc>
        <w:tc>
          <w:tcPr>
            <w:tcW w:w="1230"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AD76B7">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AD76B7">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AD76B7">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AD76B7">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AD76B7">
            <w:pPr>
              <w:pStyle w:val="TAL"/>
            </w:pPr>
            <w:r w:rsidRPr="00C10456">
              <w:t>(NOTE 2)</w:t>
            </w:r>
          </w:p>
        </w:tc>
        <w:tc>
          <w:tcPr>
            <w:tcW w:w="1364"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AD76B7">
            <w:pPr>
              <w:pStyle w:val="TAL"/>
              <w:rPr>
                <w:rFonts w:cs="Arial"/>
                <w:szCs w:val="18"/>
                <w:lang w:eastAsia="en-GB"/>
              </w:rPr>
            </w:pPr>
          </w:p>
        </w:tc>
      </w:tr>
      <w:tr w:rsidR="004541D9" w:rsidRPr="00C10456" w14:paraId="40CBFFAB" w14:textId="77777777" w:rsidTr="00AD76B7">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AD76B7">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AD76B7">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662" w:name="_CRA_2_4_7"/>
      <w:bookmarkStart w:id="663" w:name="_Toc193393233"/>
      <w:bookmarkEnd w:id="662"/>
      <w:r w:rsidRPr="00C10456">
        <w:rPr>
          <w:lang w:eastAsia="zh-CN"/>
        </w:rPr>
        <w:t>A.2.4.</w:t>
      </w:r>
      <w:r>
        <w:rPr>
          <w:lang w:eastAsia="zh-CN"/>
        </w:rPr>
        <w:t>7</w:t>
      </w:r>
      <w:r w:rsidRPr="00C10456">
        <w:rPr>
          <w:lang w:eastAsia="zh-CN"/>
        </w:rPr>
        <w:tab/>
        <w:t xml:space="preserve">Type: </w:t>
      </w:r>
      <w:r w:rsidRPr="00C10456">
        <w:t>PeriodicityRange</w:t>
      </w:r>
      <w:bookmarkEnd w:id="663"/>
    </w:p>
    <w:p w14:paraId="449FDCBE" w14:textId="416C6370" w:rsidR="004541D9" w:rsidRPr="00C10456" w:rsidRDefault="004541D9" w:rsidP="004541D9">
      <w:pPr>
        <w:pStyle w:val="TH"/>
      </w:pPr>
      <w:bookmarkStart w:id="664" w:name="_CRTableA_2_4_7_1"/>
      <w:r w:rsidRPr="00C10456">
        <w:t>Table </w:t>
      </w:r>
      <w:bookmarkEnd w:id="664"/>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134"/>
        <w:gridCol w:w="425"/>
        <w:gridCol w:w="1134"/>
        <w:gridCol w:w="3970"/>
        <w:gridCol w:w="1364"/>
      </w:tblGrid>
      <w:tr w:rsidR="004541D9" w:rsidRPr="00C10456" w14:paraId="19723732" w14:textId="77777777" w:rsidTr="00AD76B7">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AD76B7">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AD76B7">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AD76B7">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AD76B7">
            <w:pPr>
              <w:pStyle w:val="TAH"/>
            </w:pPr>
            <w:r w:rsidRPr="00C1045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AD76B7">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AD76B7">
            <w:pPr>
              <w:pStyle w:val="TAH"/>
            </w:pPr>
            <w:r w:rsidRPr="00C10456">
              <w:t>Applicability</w:t>
            </w:r>
          </w:p>
        </w:tc>
      </w:tr>
      <w:tr w:rsidR="004541D9" w:rsidRPr="00C10456" w14:paraId="0E6F618A"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AD76B7">
            <w:pPr>
              <w:pStyle w:val="TAL"/>
            </w:pPr>
            <w:r w:rsidRPr="00C10456">
              <w:t>lowerBound</w:t>
            </w:r>
          </w:p>
        </w:tc>
        <w:tc>
          <w:tcPr>
            <w:tcW w:w="1134"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AD76B7">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AD76B7">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AD76B7">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AD76B7">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AD76B7">
            <w:pPr>
              <w:pStyle w:val="TAL"/>
            </w:pPr>
            <w:r w:rsidRPr="00C10456">
              <w:t>Unsigned 64-bit integer identifies a period of time in units of microseconds, i.e. 0 to (2^64)-1.</w:t>
            </w:r>
          </w:p>
          <w:p w14:paraId="28A69834" w14:textId="77777777" w:rsidR="004541D9" w:rsidRPr="00C10456" w:rsidRDefault="004541D9" w:rsidP="00AD76B7">
            <w:pPr>
              <w:pStyle w:val="TAL"/>
            </w:pPr>
            <w:r w:rsidRPr="00C10456">
              <w:t>Minimum = 0.</w:t>
            </w:r>
          </w:p>
          <w:p w14:paraId="1A29BE89" w14:textId="77777777" w:rsidR="004541D9" w:rsidRPr="00C10456" w:rsidRDefault="004541D9" w:rsidP="00AD76B7">
            <w:pPr>
              <w:pStyle w:val="TAL"/>
            </w:pPr>
            <w:r w:rsidRPr="00C10456">
              <w:t>Maximum = 18446744073709551615.</w:t>
            </w:r>
          </w:p>
          <w:p w14:paraId="4E7F57B9" w14:textId="77777777" w:rsidR="004541D9" w:rsidRPr="00C10456" w:rsidRDefault="004541D9" w:rsidP="00AD76B7">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AD76B7">
            <w:pPr>
              <w:pStyle w:val="TAL"/>
              <w:rPr>
                <w:rFonts w:cs="Arial"/>
                <w:szCs w:val="18"/>
                <w:lang w:eastAsia="en-GB"/>
              </w:rPr>
            </w:pPr>
          </w:p>
        </w:tc>
      </w:tr>
      <w:tr w:rsidR="004541D9" w:rsidRPr="00C10456" w14:paraId="233A07CB"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AD76B7">
            <w:pPr>
              <w:pStyle w:val="TAL"/>
            </w:pPr>
            <w:r w:rsidRPr="00C10456">
              <w:t>upperBound</w:t>
            </w:r>
          </w:p>
        </w:tc>
        <w:tc>
          <w:tcPr>
            <w:tcW w:w="1134"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AD76B7">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AD76B7">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AD76B7">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AD76B7">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AD76B7">
            <w:pPr>
              <w:pStyle w:val="TAL"/>
            </w:pPr>
            <w:r w:rsidRPr="00C10456">
              <w:t>Unsigned 64-bit integer identifies a period of time in units of microseconds, i.e. 0 to (2^64)-1.</w:t>
            </w:r>
          </w:p>
          <w:p w14:paraId="5A87370F" w14:textId="77777777" w:rsidR="004541D9" w:rsidRPr="00C10456" w:rsidRDefault="004541D9" w:rsidP="00AD76B7">
            <w:pPr>
              <w:pStyle w:val="TAL"/>
            </w:pPr>
            <w:r w:rsidRPr="00C10456">
              <w:t>Minimum = 0.</w:t>
            </w:r>
          </w:p>
          <w:p w14:paraId="10582886" w14:textId="77777777" w:rsidR="004541D9" w:rsidRPr="00C10456" w:rsidRDefault="004541D9" w:rsidP="00AD76B7">
            <w:pPr>
              <w:pStyle w:val="TAL"/>
            </w:pPr>
            <w:r w:rsidRPr="00C10456">
              <w:t>Maximum = 18446744073709551615.</w:t>
            </w:r>
          </w:p>
          <w:p w14:paraId="211749A4" w14:textId="77777777" w:rsidR="004541D9" w:rsidRPr="00C10456" w:rsidRDefault="004541D9" w:rsidP="00AD76B7">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AD76B7">
            <w:pPr>
              <w:pStyle w:val="TAL"/>
              <w:rPr>
                <w:rFonts w:cs="Arial"/>
                <w:szCs w:val="18"/>
                <w:lang w:eastAsia="en-GB"/>
              </w:rPr>
            </w:pPr>
          </w:p>
        </w:tc>
      </w:tr>
      <w:tr w:rsidR="004541D9" w:rsidRPr="00C10456" w14:paraId="6D95E3B5"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AD76B7">
            <w:pPr>
              <w:pStyle w:val="TAL"/>
            </w:pPr>
            <w:r w:rsidRPr="00C10456">
              <w:rPr>
                <w:rFonts w:cs="Arial"/>
                <w:szCs w:val="18"/>
              </w:rPr>
              <w:t>periodicityValues</w:t>
            </w:r>
          </w:p>
        </w:tc>
        <w:tc>
          <w:tcPr>
            <w:tcW w:w="1134"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AD76B7">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AD76B7">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AD76B7">
            <w:pPr>
              <w:pStyle w:val="TAL"/>
            </w:pPr>
            <w:r w:rsidRPr="00C10456">
              <w:t>1..N</w:t>
            </w:r>
          </w:p>
        </w:tc>
        <w:tc>
          <w:tcPr>
            <w:tcW w:w="3969"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AD76B7">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AD76B7">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AD76B7">
            <w:pPr>
              <w:pStyle w:val="TAL"/>
              <w:rPr>
                <w:rFonts w:cs="Arial"/>
                <w:szCs w:val="18"/>
                <w:lang w:eastAsia="en-GB"/>
              </w:rPr>
            </w:pPr>
          </w:p>
        </w:tc>
      </w:tr>
      <w:tr w:rsidR="004541D9" w:rsidRPr="00C10456" w14:paraId="7A01B0A6" w14:textId="77777777" w:rsidTr="00AD76B7">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AD76B7">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665" w:name="_CRA_2_4_8"/>
      <w:bookmarkStart w:id="666" w:name="_Toc193393234"/>
      <w:bookmarkEnd w:id="665"/>
      <w:r w:rsidRPr="00C10456">
        <w:rPr>
          <w:lang w:eastAsia="zh-CN"/>
        </w:rPr>
        <w:t>A.2.4.</w:t>
      </w:r>
      <w:r>
        <w:rPr>
          <w:lang w:eastAsia="zh-CN"/>
        </w:rPr>
        <w:t>8</w:t>
      </w:r>
      <w:r w:rsidRPr="00C10456">
        <w:rPr>
          <w:lang w:eastAsia="zh-CN"/>
        </w:rPr>
        <w:tab/>
        <w:t xml:space="preserve">Type: </w:t>
      </w:r>
      <w:r w:rsidRPr="00C10456">
        <w:t>TimeWindow</w:t>
      </w:r>
      <w:bookmarkEnd w:id="666"/>
    </w:p>
    <w:p w14:paraId="621573F5" w14:textId="28BA88B4" w:rsidR="004541D9" w:rsidRPr="00C10456" w:rsidRDefault="004541D9" w:rsidP="004541D9">
      <w:pPr>
        <w:pStyle w:val="TH"/>
      </w:pPr>
      <w:bookmarkStart w:id="667" w:name="_CRTableA_2_4_8_1"/>
      <w:r w:rsidRPr="00C10456">
        <w:t>Table </w:t>
      </w:r>
      <w:bookmarkEnd w:id="667"/>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4541D9" w:rsidRPr="00C10456" w14:paraId="525C46EF" w14:textId="77777777" w:rsidTr="00AD76B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AD76B7">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AD76B7">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AD76B7">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AD76B7">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AD76B7">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AD76B7">
            <w:pPr>
              <w:pStyle w:val="TAH"/>
            </w:pPr>
            <w:r w:rsidRPr="00C10456">
              <w:t>Applicability</w:t>
            </w:r>
          </w:p>
        </w:tc>
      </w:tr>
      <w:tr w:rsidR="004541D9" w:rsidRPr="00C10456" w14:paraId="3BBB90D9" w14:textId="77777777" w:rsidTr="00AD76B7">
        <w:trPr>
          <w:jc w:val="center"/>
        </w:trPr>
        <w:tc>
          <w:tcPr>
            <w:tcW w:w="1648"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AD76B7">
            <w:pPr>
              <w:pStyle w:val="TAL"/>
            </w:pPr>
            <w:r w:rsidRPr="00C10456">
              <w:t>startTime</w:t>
            </w:r>
          </w:p>
        </w:tc>
        <w:tc>
          <w:tcPr>
            <w:tcW w:w="1134"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AD76B7">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AD76B7">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AD76B7">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AD76B7">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AD76B7">
            <w:pPr>
              <w:pStyle w:val="TAL"/>
              <w:rPr>
                <w:rFonts w:cs="Arial"/>
                <w:szCs w:val="18"/>
                <w:lang w:eastAsia="en-GB"/>
              </w:rPr>
            </w:pPr>
          </w:p>
        </w:tc>
      </w:tr>
      <w:tr w:rsidR="004541D9" w:rsidRPr="00C10456" w14:paraId="02E0F5F8" w14:textId="77777777" w:rsidTr="00AD76B7">
        <w:trPr>
          <w:jc w:val="center"/>
        </w:trPr>
        <w:tc>
          <w:tcPr>
            <w:tcW w:w="1648"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AD76B7">
            <w:pPr>
              <w:pStyle w:val="TAL"/>
            </w:pPr>
            <w:r w:rsidRPr="00C10456">
              <w:t>stopTime</w:t>
            </w:r>
          </w:p>
        </w:tc>
        <w:tc>
          <w:tcPr>
            <w:tcW w:w="1134"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AD76B7">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AD76B7">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AD76B7">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AD76B7">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AD76B7">
            <w:pPr>
              <w:pStyle w:val="TAL"/>
              <w:rPr>
                <w:rFonts w:cs="Arial"/>
                <w:szCs w:val="18"/>
                <w:lang w:eastAsia="en-GB"/>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668" w:name="_Toc193393235"/>
      <w:r w:rsidRPr="00C10456">
        <w:rPr>
          <w:lang w:eastAsia="zh-CN"/>
        </w:rPr>
        <w:lastRenderedPageBreak/>
        <w:t>A.2.4.</w:t>
      </w:r>
      <w:r>
        <w:rPr>
          <w:lang w:eastAsia="zh-CN"/>
        </w:rPr>
        <w:t>9</w:t>
      </w:r>
      <w:r w:rsidRPr="00C10456">
        <w:rPr>
          <w:lang w:eastAsia="zh-CN"/>
        </w:rPr>
        <w:tab/>
        <w:t xml:space="preserve">Type: </w:t>
      </w:r>
      <w:r>
        <w:t>XrAppDevCapability</w:t>
      </w:r>
      <w:bookmarkEnd w:id="668"/>
    </w:p>
    <w:p w14:paraId="3C0943A2" w14:textId="772DC39C" w:rsidR="00FA7531" w:rsidRPr="00C10456" w:rsidRDefault="00FA7531" w:rsidP="00FA7531">
      <w:pPr>
        <w:pStyle w:val="TH"/>
      </w:pPr>
      <w:r w:rsidRPr="00C10456">
        <w:t>Table </w:t>
      </w:r>
      <w:r w:rsidRPr="00C10456">
        <w:rPr>
          <w:lang w:eastAsia="zh-CN"/>
        </w:rPr>
        <w:t>A.2.4.</w:t>
      </w:r>
      <w:r>
        <w:rPr>
          <w:lang w:eastAsia="zh-CN"/>
        </w:rPr>
        <w:t>9</w:t>
      </w:r>
      <w:r w:rsidRPr="00C10456">
        <w:rPr>
          <w:lang w:eastAsia="zh-CN"/>
        </w:rPr>
        <w:t>.1</w:t>
      </w:r>
      <w:r w:rsidRPr="00C10456">
        <w:t xml:space="preserve">: Definition of type </w:t>
      </w:r>
      <w:r>
        <w:t>XrAppDevCapability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FA7531" w:rsidRPr="00C10456" w14:paraId="793EB713"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746F39" w14:textId="77777777" w:rsidR="00FA7531" w:rsidRPr="00C10456" w:rsidRDefault="00FA7531" w:rsidP="00301663">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BC195" w14:textId="77777777" w:rsidR="00FA7531" w:rsidRPr="00C10456" w:rsidRDefault="00FA7531" w:rsidP="00301663">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9E7633" w14:textId="77777777" w:rsidR="00FA7531" w:rsidRPr="00C10456" w:rsidRDefault="00FA7531" w:rsidP="00301663">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97325" w14:textId="77777777" w:rsidR="00FA7531" w:rsidRPr="00C10456" w:rsidRDefault="00FA7531" w:rsidP="00301663">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F332C81" w14:textId="77777777" w:rsidR="00FA7531" w:rsidRPr="00C10456" w:rsidRDefault="00FA7531" w:rsidP="00301663">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93F3771" w14:textId="77777777" w:rsidR="00FA7531" w:rsidRPr="00C10456" w:rsidRDefault="00FA7531" w:rsidP="00301663">
            <w:pPr>
              <w:pStyle w:val="TAH"/>
            </w:pPr>
            <w:r w:rsidRPr="00C10456">
              <w:t>Applicability</w:t>
            </w:r>
          </w:p>
        </w:tc>
      </w:tr>
      <w:tr w:rsidR="00FA7531" w:rsidRPr="00C10456" w14:paraId="4C183389"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tcPr>
          <w:p w14:paraId="7602499D" w14:textId="77777777" w:rsidR="00FA7531" w:rsidRPr="00C10456" w:rsidRDefault="00FA7531" w:rsidP="00301663">
            <w:pPr>
              <w:pStyle w:val="TAL"/>
            </w:pPr>
            <w:r>
              <w:t>xrMediaCap</w:t>
            </w:r>
          </w:p>
        </w:tc>
        <w:tc>
          <w:tcPr>
            <w:tcW w:w="1134" w:type="dxa"/>
            <w:tcBorders>
              <w:top w:val="single" w:sz="4" w:space="0" w:color="auto"/>
              <w:left w:val="single" w:sz="4" w:space="0" w:color="auto"/>
              <w:bottom w:val="single" w:sz="4" w:space="0" w:color="auto"/>
              <w:right w:val="single" w:sz="4" w:space="0" w:color="auto"/>
            </w:tcBorders>
          </w:tcPr>
          <w:p w14:paraId="50CEF3A9" w14:textId="77777777" w:rsidR="00FA7531" w:rsidRPr="00C10456" w:rsidRDefault="00FA7531" w:rsidP="00301663">
            <w:pPr>
              <w:pStyle w:val="TAL"/>
            </w:pPr>
            <w:r>
              <w:t>XrMediaCap</w:t>
            </w:r>
          </w:p>
        </w:tc>
        <w:tc>
          <w:tcPr>
            <w:tcW w:w="426" w:type="dxa"/>
            <w:tcBorders>
              <w:top w:val="single" w:sz="4" w:space="0" w:color="auto"/>
              <w:left w:val="single" w:sz="4" w:space="0" w:color="auto"/>
              <w:bottom w:val="single" w:sz="4" w:space="0" w:color="auto"/>
              <w:right w:val="single" w:sz="4" w:space="0" w:color="auto"/>
            </w:tcBorders>
          </w:tcPr>
          <w:p w14:paraId="2E667C54" w14:textId="77777777" w:rsidR="00FA7531" w:rsidRPr="00C10456" w:rsidRDefault="00FA7531" w:rsidP="00301663">
            <w:pPr>
              <w:pStyle w:val="TAC"/>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CBC6581" w14:textId="77777777" w:rsidR="00FA7531" w:rsidRPr="00C10456" w:rsidRDefault="00FA7531" w:rsidP="00301663">
            <w:pPr>
              <w:pStyle w:val="TAL"/>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28EC82D" w14:textId="77777777" w:rsidR="00FA7531" w:rsidRPr="00C10456" w:rsidRDefault="00FA7531" w:rsidP="00301663">
            <w:pPr>
              <w:pStyle w:val="TAL"/>
            </w:pPr>
            <w:r>
              <w:rPr>
                <w:lang w:val="en-US"/>
              </w:rPr>
              <w:t xml:space="preserve">Contains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p>
        </w:tc>
        <w:tc>
          <w:tcPr>
            <w:tcW w:w="1364" w:type="dxa"/>
            <w:tcBorders>
              <w:top w:val="single" w:sz="4" w:space="0" w:color="auto"/>
              <w:left w:val="single" w:sz="4" w:space="0" w:color="auto"/>
              <w:bottom w:val="single" w:sz="4" w:space="0" w:color="auto"/>
              <w:right w:val="single" w:sz="4" w:space="0" w:color="auto"/>
            </w:tcBorders>
          </w:tcPr>
          <w:p w14:paraId="4AA236AC" w14:textId="77777777" w:rsidR="00FA7531" w:rsidRPr="00C10456" w:rsidRDefault="00FA7531" w:rsidP="00301663">
            <w:pPr>
              <w:pStyle w:val="TAL"/>
              <w:rPr>
                <w:rFonts w:cs="Arial"/>
                <w:szCs w:val="18"/>
                <w:lang w:eastAsia="en-GB"/>
              </w:rPr>
            </w:pPr>
          </w:p>
        </w:tc>
      </w:tr>
      <w:tr w:rsidR="00FA7531" w:rsidRPr="00C10456" w14:paraId="4ED7B94A"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tcPr>
          <w:p w14:paraId="577DDA72" w14:textId="77777777" w:rsidR="00FA7531" w:rsidRPr="00C10456" w:rsidRDefault="00FA7531" w:rsidP="00301663">
            <w:pPr>
              <w:pStyle w:val="TAL"/>
            </w:pPr>
            <w:r>
              <w:t>xrD</w:t>
            </w:r>
            <w:r w:rsidRPr="00AA2708">
              <w:rPr>
                <w:lang w:eastAsia="ko-KR"/>
              </w:rPr>
              <w:t>isplay</w:t>
            </w:r>
            <w:r>
              <w:t>Cap</w:t>
            </w:r>
          </w:p>
        </w:tc>
        <w:tc>
          <w:tcPr>
            <w:tcW w:w="1134" w:type="dxa"/>
            <w:tcBorders>
              <w:top w:val="single" w:sz="4" w:space="0" w:color="auto"/>
              <w:left w:val="single" w:sz="4" w:space="0" w:color="auto"/>
              <w:bottom w:val="single" w:sz="4" w:space="0" w:color="auto"/>
              <w:right w:val="single" w:sz="4" w:space="0" w:color="auto"/>
            </w:tcBorders>
          </w:tcPr>
          <w:p w14:paraId="123232CA" w14:textId="77777777" w:rsidR="00FA7531" w:rsidRPr="00C10456" w:rsidRDefault="00FA7531" w:rsidP="00301663">
            <w:pPr>
              <w:pStyle w:val="TAL"/>
            </w:pPr>
            <w:r>
              <w:t>XrD</w:t>
            </w:r>
            <w:r w:rsidRPr="00AA2708">
              <w:rPr>
                <w:lang w:eastAsia="ko-KR"/>
              </w:rPr>
              <w:t>isplay</w:t>
            </w:r>
            <w:r>
              <w:t>Cap</w:t>
            </w:r>
          </w:p>
        </w:tc>
        <w:tc>
          <w:tcPr>
            <w:tcW w:w="426" w:type="dxa"/>
            <w:tcBorders>
              <w:top w:val="single" w:sz="4" w:space="0" w:color="auto"/>
              <w:left w:val="single" w:sz="4" w:space="0" w:color="auto"/>
              <w:bottom w:val="single" w:sz="4" w:space="0" w:color="auto"/>
              <w:right w:val="single" w:sz="4" w:space="0" w:color="auto"/>
            </w:tcBorders>
          </w:tcPr>
          <w:p w14:paraId="2AD32E06" w14:textId="77777777" w:rsidR="00FA7531" w:rsidRPr="00C10456" w:rsidRDefault="00FA7531" w:rsidP="00301663">
            <w:pPr>
              <w:pStyle w:val="TAC"/>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2997054" w14:textId="77777777" w:rsidR="00FA7531" w:rsidRPr="00C10456" w:rsidRDefault="00FA7531" w:rsidP="00301663">
            <w:pPr>
              <w:pStyle w:val="TAL"/>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376F951" w14:textId="77777777" w:rsidR="00FA7531" w:rsidRPr="00C10456" w:rsidRDefault="00FA7531" w:rsidP="00301663">
            <w:pPr>
              <w:pStyle w:val="TAL"/>
            </w:pPr>
            <w:r>
              <w:rPr>
                <w:lang w:eastAsia="ko-KR"/>
              </w:rPr>
              <w:t xml:space="preserve">Contains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p>
        </w:tc>
        <w:tc>
          <w:tcPr>
            <w:tcW w:w="1364" w:type="dxa"/>
            <w:tcBorders>
              <w:top w:val="single" w:sz="4" w:space="0" w:color="auto"/>
              <w:left w:val="single" w:sz="4" w:space="0" w:color="auto"/>
              <w:bottom w:val="single" w:sz="4" w:space="0" w:color="auto"/>
              <w:right w:val="single" w:sz="4" w:space="0" w:color="auto"/>
            </w:tcBorders>
          </w:tcPr>
          <w:p w14:paraId="1647781D" w14:textId="77777777" w:rsidR="00FA7531" w:rsidRPr="00C10456" w:rsidRDefault="00FA7531" w:rsidP="00301663">
            <w:pPr>
              <w:pStyle w:val="TAL"/>
              <w:rPr>
                <w:rFonts w:cs="Arial"/>
                <w:szCs w:val="18"/>
                <w:lang w:eastAsia="en-GB"/>
              </w:rPr>
            </w:pPr>
          </w:p>
        </w:tc>
      </w:tr>
    </w:tbl>
    <w:p w14:paraId="44EC3408" w14:textId="77777777" w:rsidR="00FA7531" w:rsidRDefault="00FA7531" w:rsidP="00FA7531">
      <w:pPr>
        <w:rPr>
          <w:lang w:eastAsia="zh-CN"/>
        </w:rPr>
      </w:pPr>
    </w:p>
    <w:p w14:paraId="3495032E" w14:textId="77777777" w:rsidR="00FA7531" w:rsidRDefault="00FA7531" w:rsidP="00FA7531">
      <w:pPr>
        <w:pStyle w:val="EditorsNote"/>
      </w:pPr>
      <w:r w:rsidRPr="005D714B">
        <w:t>Editor's note</w:t>
      </w:r>
      <w:r>
        <w:t xml:space="preserve"> </w:t>
      </w:r>
      <w:r w:rsidRPr="00DA034D">
        <w:t>[WID: SEALDD_Ph2, CR#: 00</w:t>
      </w:r>
      <w:r>
        <w:t>53</w:t>
      </w:r>
      <w:r w:rsidRPr="00DA034D">
        <w:t>]</w:t>
      </w:r>
      <w:r w:rsidRPr="005D714B">
        <w:t>:</w:t>
      </w:r>
      <w:r w:rsidRPr="005D714B">
        <w:tab/>
      </w:r>
      <w:r>
        <w:t>Specification of XrMediaCap and XrD</w:t>
      </w:r>
      <w:r w:rsidRPr="00AA2708">
        <w:rPr>
          <w:lang w:eastAsia="ko-KR"/>
        </w:rPr>
        <w:t>isplay</w:t>
      </w:r>
      <w:r>
        <w:t>Cap data types</w:t>
      </w:r>
      <w:r w:rsidRPr="005D714B">
        <w:t xml:space="preserve"> is FFS.</w:t>
      </w:r>
    </w:p>
    <w:p w14:paraId="4CD699AD" w14:textId="77777777" w:rsidR="00FA7531" w:rsidRDefault="00FA7531" w:rsidP="006A68E3">
      <w:pPr>
        <w:rPr>
          <w:lang w:eastAsia="zh-CN"/>
        </w:rPr>
      </w:pPr>
    </w:p>
    <w:p w14:paraId="35598E03" w14:textId="5FA21F84" w:rsidR="000621D7" w:rsidRPr="00C10456" w:rsidRDefault="000621D7" w:rsidP="000621D7">
      <w:pPr>
        <w:pStyle w:val="Heading3"/>
        <w:rPr>
          <w:lang w:eastAsia="zh-CN"/>
        </w:rPr>
      </w:pPr>
      <w:bookmarkStart w:id="669" w:name="_Toc193393236"/>
      <w:r w:rsidRPr="00C10456">
        <w:rPr>
          <w:lang w:eastAsia="zh-CN"/>
        </w:rPr>
        <w:t>A.2.4.</w:t>
      </w:r>
      <w:r>
        <w:rPr>
          <w:rFonts w:hint="eastAsia"/>
          <w:lang w:eastAsia="ko-KR"/>
        </w:rPr>
        <w:t>10</w:t>
      </w:r>
      <w:r w:rsidRPr="00C10456">
        <w:rPr>
          <w:lang w:eastAsia="zh-CN"/>
        </w:rPr>
        <w:tab/>
        <w:t xml:space="preserve">Type: </w:t>
      </w:r>
      <w:r w:rsidRPr="00E8166C">
        <w:t>Non3gppAccessMeasurement</w:t>
      </w:r>
      <w:bookmarkEnd w:id="669"/>
    </w:p>
    <w:p w14:paraId="47A9E759" w14:textId="3AAF2BED" w:rsidR="000621D7" w:rsidRPr="00C10456" w:rsidRDefault="000621D7" w:rsidP="000621D7">
      <w:pPr>
        <w:pStyle w:val="TH"/>
      </w:pPr>
      <w:r w:rsidRPr="00C10456">
        <w:t>Table </w:t>
      </w:r>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0621D7" w14:paraId="09841765" w14:textId="77777777" w:rsidTr="00301663">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301663">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3016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3016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301663">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301663">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301663">
            <w:pPr>
              <w:pStyle w:val="TAH"/>
              <w:rPr>
                <w:rFonts w:cs="Arial"/>
                <w:szCs w:val="18"/>
              </w:rPr>
            </w:pPr>
            <w:r>
              <w:t>Applicability</w:t>
            </w:r>
          </w:p>
        </w:tc>
      </w:tr>
      <w:tr w:rsidR="000621D7" w14:paraId="237D20AF" w14:textId="77777777" w:rsidTr="00301663">
        <w:trPr>
          <w:jc w:val="center"/>
        </w:trPr>
        <w:tc>
          <w:tcPr>
            <w:tcW w:w="1714"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301663">
            <w:pPr>
              <w:pStyle w:val="TAL"/>
              <w:rPr>
                <w:lang w:val="sv-SE"/>
              </w:rPr>
            </w:pPr>
            <w:r>
              <w:rPr>
                <w:lang w:val="sv-SE"/>
              </w:rPr>
              <w:t>measuredAccess</w:t>
            </w:r>
          </w:p>
        </w:tc>
        <w:tc>
          <w:tcPr>
            <w:tcW w:w="1418"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301663">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301663">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301663">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301663">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301663">
            <w:pPr>
              <w:pStyle w:val="TAL"/>
              <w:rPr>
                <w:rFonts w:cs="Arial"/>
                <w:szCs w:val="18"/>
                <w:lang w:val="en-US" w:eastAsia="zh-CN"/>
              </w:rPr>
            </w:pPr>
            <w:r>
              <w:t>(NOTE)</w:t>
            </w:r>
          </w:p>
        </w:tc>
        <w:tc>
          <w:tcPr>
            <w:tcW w:w="1288"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301663">
            <w:pPr>
              <w:pStyle w:val="TAL"/>
              <w:rPr>
                <w:rFonts w:cs="Arial"/>
                <w:szCs w:val="18"/>
                <w:lang w:eastAsia="en-GB"/>
              </w:rPr>
            </w:pPr>
          </w:p>
        </w:tc>
      </w:tr>
      <w:tr w:rsidR="000621D7" w14:paraId="38946CBA" w14:textId="77777777" w:rsidTr="00301663">
        <w:trPr>
          <w:jc w:val="center"/>
        </w:trPr>
        <w:tc>
          <w:tcPr>
            <w:tcW w:w="1714"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301663">
            <w:pPr>
              <w:pStyle w:val="TAL"/>
              <w:rPr>
                <w:lang w:val="sv-SE"/>
              </w:rPr>
            </w:pPr>
            <w:r>
              <w:rPr>
                <w:lang w:val="sv-SE"/>
              </w:rPr>
              <w:t>signalStrengthValues</w:t>
            </w:r>
          </w:p>
        </w:tc>
        <w:tc>
          <w:tcPr>
            <w:tcW w:w="1418"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301663">
            <w:pPr>
              <w:pStyle w:val="TAL"/>
              <w:rPr>
                <w:lang w:val="sv-SE"/>
              </w:rPr>
            </w:pPr>
            <w:r>
              <w:rPr>
                <w:lang w:val="sv-SE"/>
              </w:rPr>
              <w:t>array(</w:t>
            </w:r>
            <w:r w:rsidRPr="00C577E3">
              <w:rPr>
                <w:lang w:eastAsia="zh-CN"/>
              </w:rPr>
              <w:t>Uinteger</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301663">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301663">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77777777" w:rsidR="000621D7" w:rsidRDefault="000621D7" w:rsidP="00301663">
            <w:pPr>
              <w:pStyle w:val="TAL"/>
              <w:rPr>
                <w:rFonts w:cs="Arial"/>
                <w:szCs w:val="18"/>
                <w:lang w:val="en-US" w:eastAsia="zh-CN"/>
              </w:rPr>
            </w:pPr>
            <w:r w:rsidRPr="00D20795">
              <w:t>List of signal strength values (e.g., RSSI) for the measured non-3GPP access.</w:t>
            </w:r>
          </w:p>
        </w:tc>
        <w:tc>
          <w:tcPr>
            <w:tcW w:w="1288"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301663">
            <w:pPr>
              <w:pStyle w:val="TAL"/>
              <w:rPr>
                <w:rFonts w:cs="Arial"/>
                <w:szCs w:val="18"/>
                <w:lang w:eastAsia="en-GB"/>
              </w:rPr>
            </w:pPr>
          </w:p>
        </w:tc>
      </w:tr>
      <w:tr w:rsidR="000621D7" w14:paraId="16890701" w14:textId="77777777" w:rsidTr="0030166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301663">
            <w:pPr>
              <w:pStyle w:val="TAN"/>
              <w:rPr>
                <w:lang w:eastAsia="en-GB"/>
              </w:rPr>
            </w:pPr>
            <w:r>
              <w:rPr>
                <w:lang w:eastAsia="en-GB"/>
              </w:rP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670" w:name="_Toc193393237"/>
      <w:r w:rsidRPr="00C10456">
        <w:rPr>
          <w:lang w:eastAsia="zh-CN"/>
        </w:rPr>
        <w:t>A.2.4.</w:t>
      </w:r>
      <w:r>
        <w:rPr>
          <w:rFonts w:hint="eastAsia"/>
          <w:lang w:eastAsia="ko-KR"/>
        </w:rPr>
        <w:t>11</w:t>
      </w:r>
      <w:r w:rsidRPr="00C10456">
        <w:rPr>
          <w:lang w:eastAsia="zh-CN"/>
        </w:rPr>
        <w:tab/>
        <w:t xml:space="preserve">Type: </w:t>
      </w:r>
      <w:r>
        <w:rPr>
          <w:lang w:val="sv-SE"/>
        </w:rPr>
        <w:t>MeasuredNon3gppAccess</w:t>
      </w:r>
      <w:bookmarkEnd w:id="670"/>
    </w:p>
    <w:p w14:paraId="5E64E510" w14:textId="0D85F96A" w:rsidR="000621D7" w:rsidRPr="00C10456" w:rsidRDefault="000621D7" w:rsidP="000621D7">
      <w:pPr>
        <w:pStyle w:val="TH"/>
      </w:pPr>
      <w:r w:rsidRPr="00C10456">
        <w:t>Table </w:t>
      </w:r>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Pr>
          <w:lang w:val="sv-SE"/>
        </w:rPr>
        <w:t>MeasuredNon3gppAccess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0621D7" w14:paraId="6DC3DB26" w14:textId="77777777" w:rsidTr="00301663">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301663">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3016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3016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301663">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301663">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301663">
            <w:pPr>
              <w:pStyle w:val="TAH"/>
              <w:rPr>
                <w:rFonts w:cs="Arial"/>
                <w:szCs w:val="18"/>
              </w:rPr>
            </w:pPr>
            <w:r>
              <w:t>Applicability</w:t>
            </w:r>
          </w:p>
        </w:tc>
      </w:tr>
      <w:tr w:rsidR="000621D7" w14:paraId="7E7B9AA4" w14:textId="77777777" w:rsidTr="00301663">
        <w:trPr>
          <w:jc w:val="center"/>
        </w:trPr>
        <w:tc>
          <w:tcPr>
            <w:tcW w:w="1714"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301663">
            <w:pPr>
              <w:pStyle w:val="TAL"/>
              <w:rPr>
                <w:lang w:val="sv-SE"/>
              </w:rPr>
            </w:pPr>
            <w:r>
              <w:rPr>
                <w:lang w:val="sv-SE"/>
              </w:rPr>
              <w:t>ssId</w:t>
            </w:r>
          </w:p>
        </w:tc>
        <w:tc>
          <w:tcPr>
            <w:tcW w:w="1418"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301663">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301663">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301663">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37398861" w:rsidR="000621D7" w:rsidRDefault="000621D7" w:rsidP="00301663">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301663">
            <w:pPr>
              <w:pStyle w:val="TAL"/>
              <w:rPr>
                <w:rFonts w:cs="Arial"/>
                <w:szCs w:val="18"/>
                <w:lang w:eastAsia="en-GB"/>
              </w:rPr>
            </w:pPr>
          </w:p>
        </w:tc>
      </w:tr>
      <w:tr w:rsidR="000621D7" w14:paraId="53D1F7DA" w14:textId="77777777" w:rsidTr="00301663">
        <w:trPr>
          <w:jc w:val="center"/>
        </w:trPr>
        <w:tc>
          <w:tcPr>
            <w:tcW w:w="1714"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301663">
            <w:pPr>
              <w:pStyle w:val="TAL"/>
              <w:rPr>
                <w:lang w:val="sv-SE"/>
              </w:rPr>
            </w:pPr>
            <w:r>
              <w:rPr>
                <w:lang w:val="sv-SE"/>
              </w:rPr>
              <w:t>bssId</w:t>
            </w:r>
          </w:p>
        </w:tc>
        <w:tc>
          <w:tcPr>
            <w:tcW w:w="1418"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301663">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301663">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301663">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6698B65E" w:rsidR="000621D7" w:rsidRDefault="000621D7" w:rsidP="00301663">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301663">
            <w:pPr>
              <w:pStyle w:val="TAL"/>
              <w:rPr>
                <w:rFonts w:cs="Arial"/>
                <w:szCs w:val="18"/>
                <w:lang w:eastAsia="en-GB"/>
              </w:rPr>
            </w:pPr>
          </w:p>
        </w:tc>
      </w:tr>
    </w:tbl>
    <w:p w14:paraId="798E2BBA" w14:textId="77777777" w:rsidR="000621D7" w:rsidRDefault="000621D7" w:rsidP="006A68E3">
      <w:pPr>
        <w:rPr>
          <w:lang w:eastAsia="zh-CN"/>
        </w:rPr>
      </w:pPr>
    </w:p>
    <w:p w14:paraId="7B87CD9D" w14:textId="77777777" w:rsidR="006331D1" w:rsidRPr="00ED3541" w:rsidRDefault="006331D1" w:rsidP="006331D1">
      <w:pPr>
        <w:pStyle w:val="Heading2"/>
      </w:pPr>
      <w:bookmarkStart w:id="671" w:name="_CRA_2_5"/>
      <w:bookmarkStart w:id="672" w:name="_Toc168325581"/>
      <w:bookmarkStart w:id="673" w:name="_Toc193393238"/>
      <w:bookmarkEnd w:id="671"/>
      <w:r>
        <w:t>A.2</w:t>
      </w:r>
      <w:r w:rsidRPr="00ED3541">
        <w:t>.</w:t>
      </w:r>
      <w:r>
        <w:t>5</w:t>
      </w:r>
      <w:r w:rsidRPr="00ED3541">
        <w:tab/>
        <w:t>Common simple data types</w:t>
      </w:r>
      <w:bookmarkEnd w:id="644"/>
      <w:bookmarkEnd w:id="672"/>
      <w:bookmarkEnd w:id="673"/>
    </w:p>
    <w:p w14:paraId="04F1FBCA" w14:textId="77777777" w:rsidR="003B6BE8" w:rsidRPr="00A85617" w:rsidRDefault="003B6BE8" w:rsidP="00A85617">
      <w:pPr>
        <w:pStyle w:val="TH"/>
      </w:pPr>
      <w:bookmarkStart w:id="674" w:name="_CRTableA_2_5_1"/>
      <w:bookmarkStart w:id="675" w:name="_Toc99195506"/>
      <w:bookmarkStart w:id="676" w:name="_Toc154277379"/>
      <w:r w:rsidRPr="00A85617">
        <w:t>Table </w:t>
      </w:r>
      <w:bookmarkEnd w:id="674"/>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77" w:name="_CRA_2_6"/>
      <w:bookmarkStart w:id="678" w:name="_Toc168325582"/>
      <w:bookmarkStart w:id="679" w:name="_Toc193393239"/>
      <w:bookmarkEnd w:id="677"/>
      <w:r>
        <w:lastRenderedPageBreak/>
        <w:t>A.2.6</w:t>
      </w:r>
      <w:r>
        <w:tab/>
        <w:t>Common enumerations</w:t>
      </w:r>
      <w:bookmarkEnd w:id="675"/>
      <w:bookmarkEnd w:id="676"/>
      <w:bookmarkEnd w:id="678"/>
      <w:bookmarkEnd w:id="679"/>
    </w:p>
    <w:p w14:paraId="1ECE6783" w14:textId="77777777" w:rsidR="003B6BE8" w:rsidRPr="002163C6" w:rsidRDefault="003B6BE8" w:rsidP="003B6BE8">
      <w:pPr>
        <w:pStyle w:val="Heading3"/>
      </w:pPr>
      <w:bookmarkStart w:id="680" w:name="_CRA_2_6_1"/>
      <w:bookmarkStart w:id="681" w:name="_Toc162966340"/>
      <w:bookmarkStart w:id="682" w:name="_Toc168325583"/>
      <w:bookmarkStart w:id="683" w:name="_Toc154277383"/>
      <w:bookmarkStart w:id="684" w:name="_Toc193393240"/>
      <w:bookmarkEnd w:id="680"/>
      <w:r>
        <w:t>A.</w:t>
      </w:r>
      <w:r w:rsidRPr="002163C6">
        <w:t>2.</w:t>
      </w:r>
      <w:r>
        <w:t>6</w:t>
      </w:r>
      <w:r w:rsidRPr="002163C6">
        <w:t>.1</w:t>
      </w:r>
      <w:r w:rsidRPr="002163C6">
        <w:tab/>
      </w:r>
      <w:r w:rsidRPr="00CC4662">
        <w:t>Enumeration</w:t>
      </w:r>
      <w:r w:rsidRPr="002163C6">
        <w:t xml:space="preserve">: </w:t>
      </w:r>
      <w:r>
        <w:t>RequestorI</w:t>
      </w:r>
      <w:bookmarkEnd w:id="681"/>
      <w:r>
        <w:t>d</w:t>
      </w:r>
      <w:bookmarkEnd w:id="682"/>
      <w:bookmarkEnd w:id="684"/>
    </w:p>
    <w:p w14:paraId="6F65DABD" w14:textId="77777777" w:rsidR="003B6BE8" w:rsidRDefault="003B6BE8" w:rsidP="003B6BE8">
      <w:pPr>
        <w:pStyle w:val="TH"/>
      </w:pPr>
      <w:bookmarkStart w:id="685" w:name="_CRTableA_2_6_1_1"/>
      <w:r>
        <w:rPr>
          <w:noProof/>
        </w:rPr>
        <w:t>Table </w:t>
      </w:r>
      <w:bookmarkEnd w:id="685"/>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686" w:name="_CRA_2_6_2"/>
      <w:bookmarkStart w:id="687" w:name="_Toc168325584"/>
      <w:bookmarkStart w:id="688" w:name="_Toc193393241"/>
      <w:bookmarkEnd w:id="686"/>
      <w:r>
        <w:t>A.</w:t>
      </w:r>
      <w:r w:rsidRPr="002163C6">
        <w:t>2.</w:t>
      </w:r>
      <w:r>
        <w:t>6.2</w:t>
      </w:r>
      <w:r w:rsidRPr="002163C6">
        <w:tab/>
      </w:r>
      <w:r w:rsidRPr="00CC4662">
        <w:t>Enumeration</w:t>
      </w:r>
      <w:r w:rsidRPr="002163C6">
        <w:t xml:space="preserve">: </w:t>
      </w:r>
      <w:r>
        <w:t>ResultOp</w:t>
      </w:r>
      <w:bookmarkEnd w:id="687"/>
      <w:bookmarkEnd w:id="688"/>
    </w:p>
    <w:p w14:paraId="204D2276" w14:textId="77777777" w:rsidR="003B6BE8" w:rsidRDefault="003B6BE8" w:rsidP="003B6BE8">
      <w:pPr>
        <w:pStyle w:val="TH"/>
      </w:pPr>
      <w:bookmarkStart w:id="689" w:name="_CRTableA_2_6_2_1"/>
      <w:r>
        <w:rPr>
          <w:noProof/>
        </w:rPr>
        <w:t>Table </w:t>
      </w:r>
      <w:bookmarkEnd w:id="689"/>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90" w:name="_CRA_2_6_3"/>
      <w:bookmarkStart w:id="691" w:name="_Toc168325585"/>
      <w:bookmarkStart w:id="692" w:name="_Toc193393242"/>
      <w:bookmarkEnd w:id="690"/>
      <w:r>
        <w:t>A.</w:t>
      </w:r>
      <w:r w:rsidRPr="002163C6">
        <w:t>2.</w:t>
      </w:r>
      <w:r>
        <w:t>6</w:t>
      </w:r>
      <w:r w:rsidRPr="002163C6">
        <w:t>.</w:t>
      </w:r>
      <w:r>
        <w:t>3</w:t>
      </w:r>
      <w:r w:rsidRPr="002163C6">
        <w:tab/>
      </w:r>
      <w:r w:rsidRPr="00CC4662">
        <w:t>Enumeration</w:t>
      </w:r>
      <w:r w:rsidRPr="002163C6">
        <w:t xml:space="preserve">: </w:t>
      </w:r>
      <w:r>
        <w:t>Cause</w:t>
      </w:r>
      <w:bookmarkEnd w:id="691"/>
      <w:bookmarkEnd w:id="692"/>
    </w:p>
    <w:p w14:paraId="490B4E2F" w14:textId="77777777" w:rsidR="003B6BE8" w:rsidRDefault="003B6BE8" w:rsidP="003B6BE8">
      <w:pPr>
        <w:pStyle w:val="TH"/>
      </w:pPr>
      <w:bookmarkStart w:id="693" w:name="_CRTableA_2_6_3_1"/>
      <w:r>
        <w:rPr>
          <w:noProof/>
        </w:rPr>
        <w:t>Table </w:t>
      </w:r>
      <w:bookmarkEnd w:id="693"/>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694" w:name="_Toc193393243"/>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694"/>
    </w:p>
    <w:p w14:paraId="257056D3" w14:textId="1EE2E03D" w:rsidR="000621D7" w:rsidRDefault="000621D7" w:rsidP="000621D7">
      <w:pPr>
        <w:pStyle w:val="TH"/>
      </w:pPr>
      <w:r>
        <w:rPr>
          <w:noProof/>
        </w:rPr>
        <w:t>Table 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7"/>
        <w:gridCol w:w="5104"/>
        <w:gridCol w:w="1364"/>
      </w:tblGrid>
      <w:tr w:rsidR="000621D7" w14:paraId="678C067E"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301663">
            <w:pPr>
              <w:pStyle w:val="TAH"/>
            </w:pPr>
            <w:r>
              <w:rPr>
                <w:noProof/>
              </w:rPr>
              <w:t>Enumeration</w:t>
            </w:r>
            <w:r>
              <w:t xml:space="preserve">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301663">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301663">
            <w:pPr>
              <w:pStyle w:val="TAH"/>
              <w:rPr>
                <w:rFonts w:cs="Arial"/>
                <w:szCs w:val="18"/>
              </w:rPr>
            </w:pPr>
            <w:r>
              <w:t>Applicability</w:t>
            </w:r>
          </w:p>
        </w:tc>
      </w:tr>
      <w:tr w:rsidR="000621D7" w14:paraId="3FBCB19A"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301663">
            <w:pPr>
              <w:pStyle w:val="TAL"/>
            </w:pPr>
            <w:r>
              <w:t xml:space="preserve">WLAN </w:t>
            </w:r>
            <w:r w:rsidRPr="008516A7">
              <w:t>SSID</w:t>
            </w:r>
          </w:p>
        </w:tc>
        <w:tc>
          <w:tcPr>
            <w:tcW w:w="510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301663">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301663">
            <w:pPr>
              <w:pStyle w:val="TAL"/>
            </w:pPr>
          </w:p>
        </w:tc>
      </w:tr>
      <w:tr w:rsidR="000621D7" w14:paraId="6AB3C1CD"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301663">
            <w:pPr>
              <w:pStyle w:val="TAL"/>
            </w:pPr>
            <w:r>
              <w:t xml:space="preserve">WLAN </w:t>
            </w:r>
            <w:r w:rsidRPr="008516A7">
              <w:t>BSSID</w:t>
            </w:r>
          </w:p>
        </w:tc>
        <w:tc>
          <w:tcPr>
            <w:tcW w:w="510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301663">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301663">
            <w:pPr>
              <w:pStyle w:val="TAL"/>
            </w:pPr>
          </w:p>
        </w:tc>
      </w:tr>
      <w:tr w:rsidR="000621D7" w14:paraId="459CFEE4"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301663">
            <w:pPr>
              <w:pStyle w:val="TAL"/>
            </w:pPr>
            <w:r w:rsidRPr="008516A7">
              <w:t>LOCATION_BASED</w:t>
            </w:r>
          </w:p>
        </w:tc>
        <w:tc>
          <w:tcPr>
            <w:tcW w:w="510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301663">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301663">
            <w:pPr>
              <w:pStyle w:val="TAL"/>
            </w:pPr>
          </w:p>
        </w:tc>
      </w:tr>
    </w:tbl>
    <w:p w14:paraId="048682FE" w14:textId="77777777" w:rsidR="000621D7" w:rsidRPr="00FF2CB9" w:rsidRDefault="000621D7" w:rsidP="003B6BE8">
      <w:pPr>
        <w:rPr>
          <w:lang w:eastAsia="zh-CN"/>
        </w:rPr>
      </w:pPr>
    </w:p>
    <w:p w14:paraId="37D56565" w14:textId="77777777" w:rsidR="006331D1" w:rsidRDefault="006331D1" w:rsidP="006331D1">
      <w:pPr>
        <w:pStyle w:val="Heading1"/>
      </w:pPr>
      <w:bookmarkStart w:id="695" w:name="_CRA_3"/>
      <w:bookmarkStart w:id="696" w:name="_Toc168325586"/>
      <w:bookmarkStart w:id="697" w:name="_Toc193393244"/>
      <w:bookmarkEnd w:id="695"/>
      <w:r>
        <w:t>A.3</w:t>
      </w:r>
      <w:r>
        <w:tab/>
      </w:r>
      <w:bookmarkStart w:id="698" w:name="OLE_LINK126"/>
      <w:bookmarkStart w:id="699" w:name="OLE_LINK127"/>
      <w:r>
        <w:t>Resource representation and APIs provided by SDDM-S</w:t>
      </w:r>
      <w:bookmarkEnd w:id="683"/>
      <w:bookmarkEnd w:id="696"/>
      <w:bookmarkEnd w:id="697"/>
      <w:bookmarkEnd w:id="698"/>
      <w:bookmarkEnd w:id="699"/>
    </w:p>
    <w:p w14:paraId="40384DD6" w14:textId="77777777" w:rsidR="006331D1" w:rsidRDefault="006331D1" w:rsidP="006331D1">
      <w:pPr>
        <w:pStyle w:val="Heading2"/>
        <w:rPr>
          <w:lang w:eastAsia="zh-CN"/>
        </w:rPr>
      </w:pPr>
      <w:bookmarkStart w:id="700" w:name="_CRA_3_1"/>
      <w:bookmarkStart w:id="701" w:name="_Toc168325587"/>
      <w:bookmarkStart w:id="702" w:name="_Toc193393245"/>
      <w:bookmarkEnd w:id="700"/>
      <w:r>
        <w:rPr>
          <w:lang w:eastAsia="zh-CN"/>
        </w:rPr>
        <w:t>A.3.1</w:t>
      </w:r>
      <w:r>
        <w:rPr>
          <w:lang w:eastAsia="zh-CN"/>
        </w:rPr>
        <w:tab/>
      </w:r>
      <w:r w:rsidRPr="008D1232">
        <w:rPr>
          <w:lang w:eastAsia="zh-CN"/>
        </w:rPr>
        <w:t>Sdd_RegularTransmissionConnection</w:t>
      </w:r>
      <w:r>
        <w:rPr>
          <w:lang w:eastAsia="zh-CN"/>
        </w:rPr>
        <w:t xml:space="preserve"> API</w:t>
      </w:r>
      <w:bookmarkEnd w:id="701"/>
      <w:bookmarkEnd w:id="702"/>
    </w:p>
    <w:p w14:paraId="4B0ED78B" w14:textId="77777777" w:rsidR="006331D1" w:rsidRDefault="006331D1" w:rsidP="006331D1">
      <w:pPr>
        <w:pStyle w:val="Heading3"/>
        <w:rPr>
          <w:lang w:eastAsia="zh-CN"/>
        </w:rPr>
      </w:pPr>
      <w:bookmarkStart w:id="703" w:name="_CRA_3_1_1"/>
      <w:bookmarkStart w:id="704" w:name="_Toc168325588"/>
      <w:bookmarkStart w:id="705" w:name="_Toc193393246"/>
      <w:bookmarkEnd w:id="703"/>
      <w:r>
        <w:rPr>
          <w:lang w:eastAsia="zh-CN"/>
        </w:rPr>
        <w:t>A.3.1.1</w:t>
      </w:r>
      <w:r>
        <w:rPr>
          <w:lang w:eastAsia="zh-CN"/>
        </w:rPr>
        <w:tab/>
        <w:t>API URI</w:t>
      </w:r>
      <w:bookmarkEnd w:id="704"/>
      <w:bookmarkEnd w:id="705"/>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706" w:name="OLE_LINK97"/>
      <w:bookmarkStart w:id="707"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708" w:name="OLE_LINK95"/>
      <w:bookmarkStart w:id="709" w:name="OLE_LINK96"/>
      <w:r>
        <w:t>b)</w:t>
      </w:r>
      <w:r>
        <w:tab/>
        <w:t>the &lt;apiVersion&gt; shall be "v1"; and</w:t>
      </w:r>
    </w:p>
    <w:p w14:paraId="39427D23" w14:textId="77777777" w:rsidR="006331D1" w:rsidRDefault="006331D1" w:rsidP="006331D1">
      <w:pPr>
        <w:pStyle w:val="B1"/>
        <w:rPr>
          <w:lang w:eastAsia="zh-CN"/>
        </w:rPr>
      </w:pPr>
      <w:r>
        <w:lastRenderedPageBreak/>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710" w:name="_CRA_3_1_2"/>
      <w:bookmarkStart w:id="711" w:name="_Toc168325589"/>
      <w:bookmarkStart w:id="712" w:name="_Toc193393247"/>
      <w:bookmarkEnd w:id="706"/>
      <w:bookmarkEnd w:id="707"/>
      <w:bookmarkEnd w:id="708"/>
      <w:bookmarkEnd w:id="709"/>
      <w:bookmarkEnd w:id="710"/>
      <w:r>
        <w:rPr>
          <w:lang w:eastAsia="zh-CN"/>
        </w:rPr>
        <w:t>A.3.1.2</w:t>
      </w:r>
      <w:r>
        <w:rPr>
          <w:lang w:eastAsia="zh-CN"/>
        </w:rPr>
        <w:tab/>
        <w:t>Resources</w:t>
      </w:r>
      <w:bookmarkEnd w:id="711"/>
      <w:bookmarkEnd w:id="712"/>
    </w:p>
    <w:p w14:paraId="6F4ECFEB" w14:textId="77777777" w:rsidR="006331D1" w:rsidRDefault="006331D1" w:rsidP="006331D1">
      <w:pPr>
        <w:pStyle w:val="Heading4"/>
        <w:rPr>
          <w:lang w:eastAsia="zh-CN"/>
        </w:rPr>
      </w:pPr>
      <w:bookmarkStart w:id="713" w:name="_CRA_3_1_2_1"/>
      <w:bookmarkStart w:id="714" w:name="_Toc168325590"/>
      <w:bookmarkStart w:id="715" w:name="_Toc193393248"/>
      <w:bookmarkEnd w:id="713"/>
      <w:r>
        <w:rPr>
          <w:lang w:eastAsia="zh-CN"/>
        </w:rPr>
        <w:t>A.3.1.2.1</w:t>
      </w:r>
      <w:r>
        <w:rPr>
          <w:lang w:eastAsia="zh-CN"/>
        </w:rPr>
        <w:tab/>
        <w:t>Overview</w:t>
      </w:r>
      <w:bookmarkEnd w:id="714"/>
      <w:bookmarkEnd w:id="715"/>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55pt" o:ole="">
            <v:imagedata r:id="rId12" o:title=""/>
          </v:shape>
          <o:OLEObject Type="Embed" ProgID="Visio.Drawing.15" ShapeID="_x0000_i1025" DrawAspect="Content" ObjectID="_1804005896" r:id="rId13"/>
        </w:object>
      </w:r>
    </w:p>
    <w:p w14:paraId="26EF0D76" w14:textId="77777777" w:rsidR="006331D1" w:rsidRDefault="006331D1" w:rsidP="006331D1">
      <w:pPr>
        <w:pStyle w:val="TF"/>
      </w:pPr>
      <w:bookmarkStart w:id="716" w:name="_CRFigureA_3_1_2_1_1"/>
      <w:r>
        <w:t xml:space="preserve">Figure </w:t>
      </w:r>
      <w:bookmarkEnd w:id="716"/>
      <w:r>
        <w:t>A.3.1.2.1.1: Resource URI structure of the Sdd_RegularTransmissionConnection API provided by SDDM-S</w:t>
      </w:r>
      <w:bookmarkStart w:id="717" w:name="OLE_LINK63"/>
      <w:bookmarkStart w:id="718" w:name="OLE_LINK64"/>
    </w:p>
    <w:bookmarkEnd w:id="717"/>
    <w:bookmarkEnd w:id="718"/>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719" w:name="_CRTableA_3_1_2_1_1"/>
      <w:r>
        <w:t>Table </w:t>
      </w:r>
      <w:bookmarkEnd w:id="719"/>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720" w:name="OLE_LINK109"/>
            <w:bookmarkStart w:id="721"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722" w:name="OLE_LINK105"/>
            <w:bookmarkEnd w:id="720"/>
            <w:bookmarkEnd w:id="721"/>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722"/>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723" w:name="_CRA_3_1_2_2"/>
      <w:bookmarkStart w:id="724" w:name="_Toc168325591"/>
      <w:bookmarkStart w:id="725" w:name="_Toc193393249"/>
      <w:bookmarkEnd w:id="723"/>
      <w:r>
        <w:rPr>
          <w:lang w:eastAsia="zh-CN"/>
        </w:rPr>
        <w:t>A.3.1.2.2</w:t>
      </w:r>
      <w:r>
        <w:rPr>
          <w:lang w:eastAsia="zh-CN"/>
        </w:rPr>
        <w:tab/>
        <w:t>Resource: SDD Regular Transmission Connection</w:t>
      </w:r>
      <w:bookmarkEnd w:id="724"/>
      <w:bookmarkEnd w:id="725"/>
    </w:p>
    <w:p w14:paraId="376F710A" w14:textId="77777777" w:rsidR="006331D1" w:rsidRDefault="006331D1" w:rsidP="006331D1">
      <w:pPr>
        <w:pStyle w:val="Heading5"/>
        <w:rPr>
          <w:lang w:eastAsia="zh-CN"/>
        </w:rPr>
      </w:pPr>
      <w:bookmarkStart w:id="726" w:name="_CRA_3_1_2_2_1"/>
      <w:bookmarkStart w:id="727" w:name="_Toc168325592"/>
      <w:bookmarkStart w:id="728" w:name="_Toc193393250"/>
      <w:bookmarkEnd w:id="726"/>
      <w:r>
        <w:rPr>
          <w:lang w:eastAsia="zh-CN"/>
        </w:rPr>
        <w:t>A.3.1.2.2.1</w:t>
      </w:r>
      <w:r>
        <w:rPr>
          <w:lang w:eastAsia="zh-CN"/>
        </w:rPr>
        <w:tab/>
        <w:t>Description</w:t>
      </w:r>
      <w:bookmarkEnd w:id="727"/>
      <w:bookmarkEnd w:id="728"/>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729" w:name="_CRA_3_1_2_2_2"/>
      <w:bookmarkStart w:id="730" w:name="_Toc168325593"/>
      <w:bookmarkStart w:id="731" w:name="_Toc193393251"/>
      <w:bookmarkEnd w:id="729"/>
      <w:r>
        <w:rPr>
          <w:lang w:eastAsia="zh-CN"/>
        </w:rPr>
        <w:lastRenderedPageBreak/>
        <w:t>A.3.1.2.2.2</w:t>
      </w:r>
      <w:r>
        <w:rPr>
          <w:lang w:eastAsia="zh-CN"/>
        </w:rPr>
        <w:tab/>
        <w:t>Resource Definition</w:t>
      </w:r>
      <w:bookmarkEnd w:id="730"/>
      <w:bookmarkEnd w:id="731"/>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bookmarkStart w:id="732" w:name="_CRTableA_3_1_2_2_2_1"/>
      <w:r>
        <w:t xml:space="preserve">Table </w:t>
      </w:r>
      <w:bookmarkEnd w:id="732"/>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733" w:name="_CRA_3_1_2_2_3"/>
      <w:bookmarkStart w:id="734" w:name="_Toc168325594"/>
      <w:bookmarkStart w:id="735" w:name="_Toc193393252"/>
      <w:bookmarkEnd w:id="733"/>
      <w:r>
        <w:rPr>
          <w:lang w:eastAsia="zh-CN"/>
        </w:rPr>
        <w:t>A.3.1.2.2.3</w:t>
      </w:r>
      <w:r>
        <w:rPr>
          <w:lang w:eastAsia="zh-CN"/>
        </w:rPr>
        <w:tab/>
        <w:t>Resource Standard Methods</w:t>
      </w:r>
      <w:bookmarkEnd w:id="734"/>
      <w:bookmarkEnd w:id="735"/>
    </w:p>
    <w:p w14:paraId="0FEEC025" w14:textId="77777777" w:rsidR="006331D1" w:rsidRDefault="006331D1" w:rsidP="006331D1">
      <w:pPr>
        <w:pStyle w:val="H6"/>
      </w:pPr>
      <w:bookmarkStart w:id="736" w:name="_CRA_3_1_2_2_3_1"/>
      <w:r>
        <w:rPr>
          <w:lang w:eastAsia="zh-CN"/>
        </w:rPr>
        <w:t>A.3.1.2.2.3.1</w:t>
      </w:r>
      <w:r>
        <w:rPr>
          <w:lang w:eastAsia="zh-CN"/>
        </w:rPr>
        <w:tab/>
        <w:t>POST</w:t>
      </w:r>
    </w:p>
    <w:bookmarkEnd w:id="736"/>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bookmarkStart w:id="737" w:name="_CRTableA_3_1_2_2_3_1_1"/>
      <w:r>
        <w:t xml:space="preserve">Table </w:t>
      </w:r>
      <w:bookmarkEnd w:id="737"/>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bookmarkStart w:id="738" w:name="_CRTableA_3_1_2_2_3_1_2"/>
      <w:r>
        <w:t xml:space="preserve">Table </w:t>
      </w:r>
      <w:bookmarkEnd w:id="738"/>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39" w:name="_CRA_3_1_2_2_3_2"/>
      <w:r>
        <w:rPr>
          <w:lang w:eastAsia="zh-CN"/>
        </w:rPr>
        <w:t>A.3.1.2.2.3.2</w:t>
      </w:r>
      <w:r>
        <w:rPr>
          <w:lang w:eastAsia="zh-CN"/>
        </w:rPr>
        <w:tab/>
        <w:t>DELETE</w:t>
      </w:r>
    </w:p>
    <w:bookmarkEnd w:id="739"/>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bookmarkStart w:id="740" w:name="_CRTableA_3_1_2_2_3_2_1"/>
      <w:r>
        <w:t xml:space="preserve">Table </w:t>
      </w:r>
      <w:bookmarkEnd w:id="740"/>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bookmarkStart w:id="741" w:name="_CRTableA_3_1_2_2_3_2_2"/>
      <w:r>
        <w:t xml:space="preserve">Table </w:t>
      </w:r>
      <w:bookmarkEnd w:id="741"/>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42" w:name="_CRA_3_1_3"/>
      <w:bookmarkStart w:id="743" w:name="_Toc168325595"/>
      <w:bookmarkStart w:id="744" w:name="_Toc193393253"/>
      <w:bookmarkEnd w:id="742"/>
      <w:r>
        <w:rPr>
          <w:lang w:eastAsia="zh-CN"/>
        </w:rPr>
        <w:lastRenderedPageBreak/>
        <w:t>A.3.1.3</w:t>
      </w:r>
      <w:r>
        <w:rPr>
          <w:lang w:eastAsia="zh-CN"/>
        </w:rPr>
        <w:tab/>
        <w:t>Data Model</w:t>
      </w:r>
      <w:bookmarkEnd w:id="743"/>
      <w:bookmarkEnd w:id="744"/>
    </w:p>
    <w:p w14:paraId="5602A7C5" w14:textId="77777777" w:rsidR="006331D1" w:rsidRDefault="006331D1" w:rsidP="006331D1">
      <w:pPr>
        <w:pStyle w:val="Heading4"/>
        <w:rPr>
          <w:lang w:eastAsia="zh-CN"/>
        </w:rPr>
      </w:pPr>
      <w:bookmarkStart w:id="745" w:name="_CRA_3_1_3_1"/>
      <w:bookmarkStart w:id="746" w:name="_Toc168325596"/>
      <w:bookmarkStart w:id="747" w:name="_Toc193393254"/>
      <w:bookmarkEnd w:id="745"/>
      <w:r>
        <w:rPr>
          <w:lang w:eastAsia="zh-CN"/>
        </w:rPr>
        <w:t>A.3.1.3.1</w:t>
      </w:r>
      <w:r>
        <w:rPr>
          <w:lang w:eastAsia="zh-CN"/>
        </w:rPr>
        <w:tab/>
        <w:t>General</w:t>
      </w:r>
      <w:bookmarkEnd w:id="746"/>
      <w:bookmarkEnd w:id="747"/>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748" w:name="_CRTableA_3_1_3_1_1"/>
      <w:r>
        <w:t>Table </w:t>
      </w:r>
      <w:bookmarkEnd w:id="748"/>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8343BE">
            <w:pPr>
              <w:pStyle w:val="TAL"/>
              <w:jc w:val="center"/>
            </w:pPr>
            <w:r w:rsidRPr="00E36516">
              <w:t>A.</w:t>
            </w:r>
            <w:r>
              <w:t>2.4.2</w:t>
            </w:r>
            <w:r w:rsidRPr="00E36516">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B03856">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B03856">
            <w:pPr>
              <w:pStyle w:val="TAL"/>
              <w:jc w:val="center"/>
            </w:pPr>
            <w:r w:rsidRPr="00C10456">
              <w:rPr>
                <w:lang w:eastAsia="zh-CN"/>
              </w:rPr>
              <w:t>A.2.4.</w:t>
            </w:r>
            <w:r>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B03856">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468C647E"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43C383D7" w14:textId="3BA69FE7" w:rsidR="00B03856" w:rsidRPr="00E36516" w:rsidRDefault="00B03856" w:rsidP="00B03856">
            <w:pPr>
              <w:pStyle w:val="TAL"/>
              <w:jc w:val="center"/>
            </w:pPr>
            <w:r w:rsidRPr="00E36516">
              <w:t>Establishment</w:t>
            </w:r>
            <w:r>
              <w:t>Policy</w:t>
            </w:r>
            <w:r w:rsidRPr="00E36516">
              <w: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EA595C3" w14:textId="02513C8F" w:rsidR="00B03856" w:rsidRPr="00E36516" w:rsidRDefault="00B03856" w:rsidP="00B03856">
            <w:pPr>
              <w:pStyle w:val="TAL"/>
              <w:jc w:val="center"/>
            </w:pPr>
            <w:r w:rsidRPr="00E36516">
              <w:t>A.</w:t>
            </w:r>
            <w:r>
              <w:t>3.1.3.2.4</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16F3EB1" w14:textId="018CF30C" w:rsidR="00B03856" w:rsidRPr="00E36516" w:rsidRDefault="00B03856" w:rsidP="00B03856">
            <w:pPr>
              <w:pStyle w:val="TAL"/>
              <w:jc w:val="center"/>
            </w:pPr>
            <w:r w:rsidRPr="00E36516">
              <w:t xml:space="preserve">Information identifying an SDD regular transmission connection establishment </w:t>
            </w:r>
            <w:r>
              <w:t xml:space="preserve">based on policy </w:t>
            </w:r>
            <w:r w:rsidRPr="00E36516">
              <w:t>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3C4F8DF" w14:textId="77777777" w:rsidR="00B03856" w:rsidRPr="000C7D35" w:rsidRDefault="00B03856" w:rsidP="00B03856">
            <w:pPr>
              <w:pStyle w:val="TAH"/>
            </w:pPr>
          </w:p>
        </w:tc>
      </w:tr>
      <w:tr w:rsidR="00B03856" w14:paraId="7F4F9C08"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5B79B2E" w14:textId="776521CE" w:rsidR="00B03856" w:rsidRPr="00E36516" w:rsidRDefault="00B03856" w:rsidP="00B03856">
            <w:pPr>
              <w:pStyle w:val="TAL"/>
              <w:jc w:val="center"/>
            </w:pPr>
            <w:r w:rsidRPr="00E36516">
              <w:t>Establishment</w:t>
            </w:r>
            <w:r>
              <w:t>Policy</w:t>
            </w:r>
            <w:r w:rsidRPr="00E36516">
              <w: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FC91530" w14:textId="7DCED12C" w:rsidR="00B03856" w:rsidRPr="00E36516" w:rsidRDefault="00B03856" w:rsidP="00B03856">
            <w:pPr>
              <w:pStyle w:val="TAL"/>
              <w:jc w:val="center"/>
            </w:pPr>
            <w:r w:rsidRPr="00E36516">
              <w:t>A.3.1.3.2.</w:t>
            </w:r>
            <w:r>
              <w:t>5</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03EDEB4" w14:textId="023B7036" w:rsidR="00B03856" w:rsidRPr="00E36516" w:rsidRDefault="00B03856" w:rsidP="00B03856">
            <w:pPr>
              <w:pStyle w:val="TAL"/>
              <w:jc w:val="center"/>
            </w:pPr>
            <w:r w:rsidRPr="00E36516">
              <w:t xml:space="preserve">Information identifying an SDD regular transmission connection establishment </w:t>
            </w:r>
            <w:r>
              <w:t xml:space="preserve">based on policy </w:t>
            </w:r>
            <w:r w:rsidRPr="00E36516">
              <w:t>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6F27A6D" w14:textId="77777777" w:rsidR="00B03856" w:rsidRPr="000C7D35" w:rsidRDefault="00B03856" w:rsidP="00B03856">
            <w:pPr>
              <w:pStyle w:val="TAH"/>
            </w:pPr>
          </w:p>
        </w:tc>
      </w:tr>
      <w:tr w:rsidR="00B03856" w14:paraId="59425D9B"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B03856">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B03856">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B03856">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B03856">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B03856">
            <w:pPr>
              <w:pStyle w:val="TAL"/>
              <w:jc w:val="center"/>
            </w:pPr>
            <w:r w:rsidRPr="00C10456">
              <w:rPr>
                <w:lang w:eastAsia="zh-CN"/>
              </w:rPr>
              <w:t>A.2.4.</w:t>
            </w:r>
            <w:r>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B03856">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B03856">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B03856">
            <w:pPr>
              <w:pStyle w:val="TAL"/>
              <w:jc w:val="center"/>
              <w:rPr>
                <w:lang w:eastAsia="zh-CN"/>
              </w:rPr>
            </w:pPr>
            <w:r w:rsidRPr="00C10456">
              <w:rPr>
                <w:lang w:eastAsia="zh-CN"/>
              </w:rPr>
              <w:t>A.2.4.</w:t>
            </w:r>
            <w:r>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B03856">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749" w:name="_CRTableA_3_1_3_1_2"/>
      <w:r>
        <w:t>Table </w:t>
      </w:r>
      <w:bookmarkEnd w:id="749"/>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750"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750"/>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751" w:name="_CRTableA_3_1_3_1_3"/>
      <w:r>
        <w:t>Table </w:t>
      </w:r>
      <w:bookmarkEnd w:id="751"/>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752" w:name="_CRA_3_1_3_2"/>
      <w:bookmarkStart w:id="753" w:name="_Toc168325597"/>
      <w:bookmarkStart w:id="754" w:name="_Toc193393255"/>
      <w:bookmarkEnd w:id="752"/>
      <w:r>
        <w:rPr>
          <w:lang w:eastAsia="zh-CN"/>
        </w:rPr>
        <w:lastRenderedPageBreak/>
        <w:t>A.3.1.3.2</w:t>
      </w:r>
      <w:r>
        <w:rPr>
          <w:lang w:eastAsia="zh-CN"/>
        </w:rPr>
        <w:tab/>
        <w:t>Structured data types</w:t>
      </w:r>
      <w:bookmarkEnd w:id="753"/>
      <w:bookmarkEnd w:id="754"/>
    </w:p>
    <w:p w14:paraId="60E2AC8A" w14:textId="7820E76B" w:rsidR="00E36516" w:rsidRDefault="00E36516" w:rsidP="00E36516">
      <w:pPr>
        <w:pStyle w:val="Heading5"/>
        <w:rPr>
          <w:lang w:eastAsia="zh-CN"/>
        </w:rPr>
      </w:pPr>
      <w:bookmarkStart w:id="755" w:name="_CRA_3_1_3_2_1"/>
      <w:bookmarkStart w:id="756" w:name="_Toc162966375"/>
      <w:bookmarkStart w:id="757" w:name="_Toc168325598"/>
      <w:bookmarkStart w:id="758" w:name="OLE_LINK350"/>
      <w:bookmarkStart w:id="759" w:name="OLE_LINK351"/>
      <w:bookmarkStart w:id="760" w:name="OLE_LINK373"/>
      <w:bookmarkStart w:id="761" w:name="OLE_LINK374"/>
      <w:bookmarkStart w:id="762" w:name="_Toc193393256"/>
      <w:bookmarkEnd w:id="755"/>
      <w:r>
        <w:rPr>
          <w:lang w:eastAsia="zh-CN"/>
        </w:rPr>
        <w:t>A.3.1.3.2.1</w:t>
      </w:r>
      <w:r>
        <w:rPr>
          <w:lang w:eastAsia="zh-CN"/>
        </w:rPr>
        <w:tab/>
      </w:r>
      <w:r w:rsidR="00C067B6">
        <w:rPr>
          <w:lang w:eastAsia="zh-CN"/>
        </w:rPr>
        <w:t>Void</w:t>
      </w:r>
      <w:bookmarkEnd w:id="756"/>
      <w:bookmarkEnd w:id="757"/>
      <w:bookmarkEnd w:id="762"/>
    </w:p>
    <w:p w14:paraId="0BF97B9E" w14:textId="68752091" w:rsidR="00E36516" w:rsidRDefault="00E36516" w:rsidP="00E36516">
      <w:pPr>
        <w:pStyle w:val="Heading5"/>
        <w:rPr>
          <w:lang w:eastAsia="zh-CN"/>
        </w:rPr>
      </w:pPr>
      <w:bookmarkStart w:id="763" w:name="_CRA_3_1_3_2_2"/>
      <w:bookmarkStart w:id="764" w:name="_Toc168325599"/>
      <w:bookmarkStart w:id="765" w:name="OLE_LINK371"/>
      <w:bookmarkStart w:id="766" w:name="OLE_LINK372"/>
      <w:bookmarkStart w:id="767" w:name="_Toc193393257"/>
      <w:bookmarkEnd w:id="758"/>
      <w:bookmarkEnd w:id="759"/>
      <w:bookmarkEnd w:id="763"/>
      <w:r>
        <w:rPr>
          <w:lang w:eastAsia="zh-CN"/>
        </w:rPr>
        <w:t>A.3.1.3.2.</w:t>
      </w:r>
      <w:r w:rsidR="006A68E3">
        <w:rPr>
          <w:lang w:eastAsia="zh-CN"/>
        </w:rPr>
        <w:t>2</w:t>
      </w:r>
      <w:r>
        <w:rPr>
          <w:lang w:eastAsia="zh-CN"/>
        </w:rPr>
        <w:tab/>
        <w:t>Type: ReleaseRequest</w:t>
      </w:r>
      <w:bookmarkEnd w:id="764"/>
      <w:bookmarkEnd w:id="767"/>
    </w:p>
    <w:p w14:paraId="7D080827" w14:textId="706F5B1A" w:rsidR="00E36516" w:rsidRDefault="00E36516" w:rsidP="00E36516">
      <w:pPr>
        <w:pStyle w:val="TH"/>
      </w:pPr>
      <w:bookmarkStart w:id="768" w:name="_CRTableA_3_1_3_2_2_1"/>
      <w:r>
        <w:rPr>
          <w:noProof/>
        </w:rPr>
        <w:t>Table </w:t>
      </w:r>
      <w:bookmarkEnd w:id="768"/>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18A4E529" w14:textId="77777777" w:rsidR="00AF728A" w:rsidRDefault="00AF728A" w:rsidP="00AF728A">
      <w:pPr>
        <w:pStyle w:val="Heading5"/>
        <w:rPr>
          <w:lang w:eastAsia="zh-CN"/>
        </w:rPr>
      </w:pPr>
      <w:bookmarkStart w:id="769" w:name="_CRA_3_1_3_2_3"/>
      <w:bookmarkStart w:id="770" w:name="OLE_LINK368"/>
      <w:bookmarkStart w:id="771" w:name="OLE_LINK369"/>
      <w:bookmarkStart w:id="772" w:name="_Toc193393258"/>
      <w:bookmarkEnd w:id="769"/>
      <w:r>
        <w:rPr>
          <w:lang w:eastAsia="zh-CN"/>
        </w:rPr>
        <w:t>A.3.1.3.2.3</w:t>
      </w:r>
      <w:r>
        <w:rPr>
          <w:lang w:eastAsia="zh-CN"/>
        </w:rPr>
        <w:tab/>
        <w:t xml:space="preserve">Type: </w:t>
      </w:r>
      <w:r>
        <w:t>L4sFeedbackCapability</w:t>
      </w:r>
      <w:bookmarkEnd w:id="772"/>
    </w:p>
    <w:p w14:paraId="08F815F6" w14:textId="77777777" w:rsidR="00AF728A" w:rsidRDefault="00AF728A" w:rsidP="00AF728A">
      <w:pPr>
        <w:pStyle w:val="TH"/>
      </w:pPr>
      <w:bookmarkStart w:id="773" w:name="_CRTableA_3_1_3_2_3_1"/>
      <w:r>
        <w:rPr>
          <w:noProof/>
        </w:rPr>
        <w:t>Table </w:t>
      </w:r>
      <w:bookmarkEnd w:id="773"/>
      <w:r>
        <w:rPr>
          <w:lang w:eastAsia="zh-CN"/>
        </w:rPr>
        <w:t>A.3.1.3.2.3.1</w:t>
      </w:r>
      <w:r>
        <w:t xml:space="preserve">: </w:t>
      </w:r>
      <w:r>
        <w:rPr>
          <w:noProof/>
        </w:rPr>
        <w:t xml:space="preserve">Definition of type </w:t>
      </w:r>
      <w:r>
        <w:t>L4sFeedbackCapability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F728A" w14:paraId="49F6BE48"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F3D75" w14:textId="77777777" w:rsidR="00AF728A" w:rsidRDefault="00AF728A" w:rsidP="00AD76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958919" w14:textId="77777777" w:rsidR="00AF728A" w:rsidRDefault="00AF728A" w:rsidP="00AD7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94486" w14:textId="77777777" w:rsidR="00AF728A" w:rsidRDefault="00AF728A" w:rsidP="00AD76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86843F" w14:textId="77777777" w:rsidR="00AF728A" w:rsidRDefault="00AF728A" w:rsidP="00AD76B7">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8C4E3C" w14:textId="77777777" w:rsidR="00AF728A" w:rsidRDefault="00AF728A" w:rsidP="00AD76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A23C78" w14:textId="77777777" w:rsidR="00AF728A" w:rsidRDefault="00AF728A" w:rsidP="00AD76B7">
            <w:pPr>
              <w:pStyle w:val="TAH"/>
              <w:rPr>
                <w:rFonts w:cs="Arial"/>
                <w:szCs w:val="18"/>
              </w:rPr>
            </w:pPr>
            <w:r>
              <w:t>Applicability</w:t>
            </w:r>
          </w:p>
        </w:tc>
      </w:tr>
      <w:tr w:rsidR="00AF728A" w14:paraId="6B5C231C"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tcPr>
          <w:p w14:paraId="19EE9F35" w14:textId="77777777" w:rsidR="00AF728A" w:rsidRPr="004C0D68" w:rsidRDefault="00AF728A" w:rsidP="00AD76B7">
            <w:pPr>
              <w:pStyle w:val="TAL"/>
              <w:rPr>
                <w:lang w:val="sv-SE"/>
              </w:rPr>
            </w:pPr>
          </w:p>
        </w:tc>
        <w:tc>
          <w:tcPr>
            <w:tcW w:w="1006" w:type="dxa"/>
            <w:tcBorders>
              <w:top w:val="single" w:sz="4" w:space="0" w:color="auto"/>
              <w:left w:val="single" w:sz="4" w:space="0" w:color="auto"/>
              <w:bottom w:val="single" w:sz="4" w:space="0" w:color="auto"/>
              <w:right w:val="single" w:sz="4" w:space="0" w:color="auto"/>
            </w:tcBorders>
          </w:tcPr>
          <w:p w14:paraId="725E7FEE" w14:textId="77777777" w:rsidR="00AF728A" w:rsidRPr="004C0D68" w:rsidRDefault="00AF728A" w:rsidP="00AD76B7">
            <w:pPr>
              <w:pStyle w:val="TAL"/>
              <w:rPr>
                <w:lang w:val="sv-SE"/>
              </w:rPr>
            </w:pPr>
          </w:p>
        </w:tc>
        <w:tc>
          <w:tcPr>
            <w:tcW w:w="425" w:type="dxa"/>
            <w:tcBorders>
              <w:top w:val="single" w:sz="4" w:space="0" w:color="auto"/>
              <w:left w:val="single" w:sz="4" w:space="0" w:color="auto"/>
              <w:bottom w:val="single" w:sz="4" w:space="0" w:color="auto"/>
              <w:right w:val="single" w:sz="4" w:space="0" w:color="auto"/>
            </w:tcBorders>
          </w:tcPr>
          <w:p w14:paraId="2E5EB8D6" w14:textId="77777777" w:rsidR="00AF728A" w:rsidRPr="004C0D68" w:rsidRDefault="00AF728A" w:rsidP="00AD76B7">
            <w:pPr>
              <w:pStyle w:val="TAC"/>
              <w:rPr>
                <w:lang w:val="sv-SE"/>
              </w:rPr>
            </w:pPr>
          </w:p>
        </w:tc>
        <w:tc>
          <w:tcPr>
            <w:tcW w:w="1368" w:type="dxa"/>
            <w:tcBorders>
              <w:top w:val="single" w:sz="4" w:space="0" w:color="auto"/>
              <w:left w:val="single" w:sz="4" w:space="0" w:color="auto"/>
              <w:bottom w:val="single" w:sz="4" w:space="0" w:color="auto"/>
              <w:right w:val="single" w:sz="4" w:space="0" w:color="auto"/>
            </w:tcBorders>
          </w:tcPr>
          <w:p w14:paraId="02E5A876" w14:textId="77777777" w:rsidR="00AF728A" w:rsidRPr="004C0D68" w:rsidRDefault="00AF728A" w:rsidP="00AD76B7">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3F7C6B9E" w14:textId="77777777" w:rsidR="00AF728A" w:rsidRPr="004C0D68" w:rsidRDefault="00AF728A" w:rsidP="00AD76B7">
            <w:pPr>
              <w:pStyle w:val="TAL"/>
              <w:rPr>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23396172" w14:textId="77777777" w:rsidR="00AF728A" w:rsidRDefault="00AF728A" w:rsidP="00AD76B7">
            <w:pPr>
              <w:pStyle w:val="TAL"/>
              <w:rPr>
                <w:rFonts w:cs="Arial"/>
                <w:szCs w:val="18"/>
                <w:lang w:eastAsia="en-GB"/>
              </w:rPr>
            </w:pPr>
          </w:p>
        </w:tc>
      </w:tr>
    </w:tbl>
    <w:p w14:paraId="48BBDB10" w14:textId="77777777" w:rsidR="00AF728A" w:rsidRPr="00FF2CB9" w:rsidRDefault="00AF728A" w:rsidP="00AF728A">
      <w:pPr>
        <w:rPr>
          <w:lang w:eastAsia="zh-CN"/>
        </w:rPr>
      </w:pPr>
    </w:p>
    <w:p w14:paraId="4EDEA44D" w14:textId="69CFD23F" w:rsidR="00AF728A" w:rsidRDefault="00AF728A" w:rsidP="00AF728A">
      <w:pPr>
        <w:pStyle w:val="EditorsNote"/>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7654A816" w14:textId="77777777" w:rsidR="00D26D7E" w:rsidRDefault="00D26D7E" w:rsidP="00D26D7E">
      <w:pPr>
        <w:pStyle w:val="Heading5"/>
        <w:ind w:left="0" w:firstLine="0"/>
        <w:rPr>
          <w:lang w:eastAsia="zh-CN"/>
        </w:rPr>
      </w:pPr>
      <w:bookmarkStart w:id="774" w:name="_CRA_3_1_3_2_4"/>
      <w:bookmarkStart w:id="775" w:name="_Toc193393259"/>
      <w:bookmarkEnd w:id="774"/>
      <w:r>
        <w:rPr>
          <w:lang w:eastAsia="zh-CN"/>
        </w:rPr>
        <w:t>A.3.1.3.2.4</w:t>
      </w:r>
      <w:r>
        <w:rPr>
          <w:lang w:eastAsia="zh-CN"/>
        </w:rPr>
        <w:tab/>
        <w:t>Type: EstablishmentPolicyResponse</w:t>
      </w:r>
      <w:bookmarkEnd w:id="775"/>
    </w:p>
    <w:p w14:paraId="28C14150" w14:textId="77777777" w:rsidR="00D26D7E" w:rsidRDefault="00D26D7E" w:rsidP="00D26D7E">
      <w:pPr>
        <w:pStyle w:val="TH"/>
      </w:pPr>
      <w:bookmarkStart w:id="776" w:name="_CRTableA_3_1_3_2_4_1"/>
      <w:r>
        <w:rPr>
          <w:noProof/>
        </w:rPr>
        <w:t>Table </w:t>
      </w:r>
      <w:bookmarkEnd w:id="776"/>
      <w:r>
        <w:rPr>
          <w:lang w:eastAsia="zh-CN"/>
        </w:rPr>
        <w:t>A.3.1.3.2.4.1</w:t>
      </w:r>
      <w:r>
        <w:t xml:space="preserve">: </w:t>
      </w:r>
      <w:r>
        <w:rPr>
          <w:noProof/>
        </w:rPr>
        <w:t>Definition of type EstablishmentPolicyResponse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26D7E" w14:paraId="0D70EAEA"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F37481" w14:textId="77777777" w:rsidR="00D26D7E" w:rsidRDefault="00D26D7E" w:rsidP="00AD76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C9358E" w14:textId="77777777" w:rsidR="00D26D7E" w:rsidRDefault="00D26D7E" w:rsidP="00AD7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8675F" w14:textId="77777777" w:rsidR="00D26D7E" w:rsidRDefault="00D26D7E" w:rsidP="00AD76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4278BB" w14:textId="77777777" w:rsidR="00D26D7E" w:rsidRDefault="00D26D7E" w:rsidP="00AD76B7">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1E9A3D" w14:textId="77777777" w:rsidR="00D26D7E" w:rsidRDefault="00D26D7E" w:rsidP="00AD76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0FFD2F" w14:textId="77777777" w:rsidR="00D26D7E" w:rsidRDefault="00D26D7E" w:rsidP="00AD76B7">
            <w:pPr>
              <w:pStyle w:val="TAH"/>
              <w:rPr>
                <w:rFonts w:cs="Arial"/>
                <w:szCs w:val="18"/>
              </w:rPr>
            </w:pPr>
            <w:r>
              <w:t>Applicability</w:t>
            </w:r>
          </w:p>
        </w:tc>
      </w:tr>
      <w:tr w:rsidR="00D26D7E" w14:paraId="21983127"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3FF0C9C8" w14:textId="77777777" w:rsidR="00D26D7E" w:rsidRDefault="00D26D7E" w:rsidP="00AD76B7">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1379CF08" w14:textId="77777777" w:rsidR="00D26D7E" w:rsidRDefault="00D26D7E" w:rsidP="00AD76B7">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308236C" w14:textId="77777777" w:rsidR="00D26D7E"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A43C4F2" w14:textId="77777777" w:rsidR="00D26D7E" w:rsidRDefault="00D26D7E" w:rsidP="00AD76B7">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4E7422C" w14:textId="77777777" w:rsidR="00D26D7E" w:rsidRDefault="00D26D7E" w:rsidP="00AD76B7">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6E245B0" w14:textId="77777777" w:rsidR="00D26D7E" w:rsidRDefault="00D26D7E" w:rsidP="00AD76B7">
            <w:pPr>
              <w:pStyle w:val="TAL"/>
              <w:rPr>
                <w:rFonts w:cs="Arial"/>
                <w:szCs w:val="18"/>
                <w:lang w:eastAsia="en-GB"/>
              </w:rPr>
            </w:pPr>
          </w:p>
        </w:tc>
      </w:tr>
      <w:tr w:rsidR="00D26D7E" w14:paraId="2E65B2AA"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66A27231" w14:textId="77777777" w:rsidR="00D26D7E" w:rsidRDefault="00D26D7E" w:rsidP="00AD76B7">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103B784" w14:textId="77777777" w:rsidR="00D26D7E" w:rsidRDefault="00D26D7E" w:rsidP="00AD76B7">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6A40425"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D3FB3F7"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FE7FCBA" w14:textId="77777777" w:rsidR="00D26D7E" w:rsidRDefault="00D26D7E" w:rsidP="00AD76B7">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1D75F09" w14:textId="77777777" w:rsidR="00D26D7E" w:rsidRDefault="00D26D7E" w:rsidP="00AD76B7">
            <w:pPr>
              <w:pStyle w:val="TAL"/>
              <w:rPr>
                <w:rFonts w:cs="Arial"/>
                <w:szCs w:val="18"/>
                <w:lang w:eastAsia="en-GB"/>
              </w:rPr>
            </w:pPr>
          </w:p>
        </w:tc>
      </w:tr>
      <w:tr w:rsidR="00D26D7E" w14:paraId="1F424FA6"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0E83E7CC" w14:textId="77777777" w:rsidR="00D26D7E" w:rsidRDefault="00D26D7E" w:rsidP="00AD76B7">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75602DE2" w14:textId="77777777" w:rsidR="00D26D7E" w:rsidRDefault="00D26D7E" w:rsidP="00AD76B7">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5CD40D3"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3C8CBC"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3EFD6F8" w14:textId="77777777" w:rsidR="00D26D7E" w:rsidRDefault="00D26D7E" w:rsidP="00AD76B7">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16DDA9" w14:textId="77777777" w:rsidR="00D26D7E" w:rsidRDefault="00D26D7E" w:rsidP="00AD76B7">
            <w:pPr>
              <w:pStyle w:val="TAL"/>
              <w:rPr>
                <w:rFonts w:cs="Arial"/>
                <w:szCs w:val="18"/>
                <w:lang w:eastAsia="en-GB"/>
              </w:rPr>
            </w:pPr>
          </w:p>
        </w:tc>
      </w:tr>
      <w:tr w:rsidR="00D26D7E" w14:paraId="7C6C3980"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4DF65013" w14:textId="77777777" w:rsidR="00D26D7E" w:rsidRDefault="00D26D7E" w:rsidP="00AD76B7">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D6ABF4B" w14:textId="77777777" w:rsidR="00D26D7E"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3398AA6"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188B315"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4B0FFD" w14:textId="77777777" w:rsidR="00D26D7E" w:rsidRDefault="00D26D7E" w:rsidP="00AD76B7">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EB121D8" w14:textId="77777777" w:rsidR="00D26D7E" w:rsidRDefault="00D26D7E" w:rsidP="00AD76B7">
            <w:pPr>
              <w:pStyle w:val="TAL"/>
              <w:rPr>
                <w:rFonts w:cs="Arial"/>
                <w:szCs w:val="18"/>
                <w:lang w:eastAsia="en-GB"/>
              </w:rPr>
            </w:pPr>
          </w:p>
        </w:tc>
      </w:tr>
      <w:tr w:rsidR="00D26D7E" w14:paraId="3DFE4765"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EE6E221" w14:textId="77777777" w:rsidR="00D26D7E" w:rsidRDefault="00D26D7E" w:rsidP="00AD76B7">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5A7DE4ED" w14:textId="77777777" w:rsidR="00D26D7E" w:rsidRDefault="00D26D7E" w:rsidP="00AD76B7">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AC4493E"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73A8DA4"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58964F" w14:textId="77777777" w:rsidR="00D26D7E" w:rsidRDefault="00D26D7E" w:rsidP="00AD76B7">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8B2459" w14:textId="77777777" w:rsidR="00D26D7E" w:rsidRDefault="00D26D7E" w:rsidP="00AD76B7">
            <w:pPr>
              <w:pStyle w:val="TAL"/>
              <w:rPr>
                <w:lang w:eastAsia="zh-CN"/>
              </w:rPr>
            </w:pPr>
          </w:p>
        </w:tc>
      </w:tr>
      <w:tr w:rsidR="00D26D7E" w14:paraId="160A1ECE"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F05B818" w14:textId="77777777" w:rsidR="00D26D7E" w:rsidRDefault="00D26D7E" w:rsidP="00AD76B7">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97458B7" w14:textId="77777777" w:rsidR="00D26D7E" w:rsidRDefault="00D26D7E" w:rsidP="00AD76B7">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F7C692D"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DBD78F"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E97EAA" w14:textId="77777777" w:rsidR="00D26D7E" w:rsidRDefault="00D26D7E" w:rsidP="00AD76B7">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AD00F2" w14:textId="77777777" w:rsidR="00D26D7E" w:rsidRDefault="00D26D7E" w:rsidP="00AD76B7">
            <w:pPr>
              <w:pStyle w:val="TAL"/>
              <w:rPr>
                <w:lang w:eastAsia="zh-CN"/>
              </w:rPr>
            </w:pPr>
          </w:p>
        </w:tc>
      </w:tr>
      <w:tr w:rsidR="00D26D7E" w14:paraId="1A950C0E"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1D4C84FA" w14:textId="77777777" w:rsidR="00D26D7E" w:rsidRDefault="00D26D7E" w:rsidP="00AD76B7">
            <w:pPr>
              <w:pStyle w:val="TAL"/>
              <w:rPr>
                <w:lang w:val="sv-SE"/>
              </w:rPr>
            </w:pPr>
            <w:r>
              <w:t>trafficTransmissionBandwidth</w:t>
            </w:r>
          </w:p>
        </w:tc>
        <w:tc>
          <w:tcPr>
            <w:tcW w:w="1006" w:type="dxa"/>
            <w:tcBorders>
              <w:top w:val="single" w:sz="4" w:space="0" w:color="auto"/>
              <w:left w:val="single" w:sz="4" w:space="0" w:color="auto"/>
              <w:bottom w:val="single" w:sz="4" w:space="0" w:color="auto"/>
              <w:right w:val="single" w:sz="4" w:space="0" w:color="auto"/>
            </w:tcBorders>
            <w:hideMark/>
          </w:tcPr>
          <w:p w14:paraId="1B9630E1" w14:textId="77777777" w:rsidR="00D26D7E"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BDDFB35"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DFB076E"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258E572" w14:textId="77777777" w:rsidR="00D26D7E" w:rsidRDefault="00D26D7E" w:rsidP="00AD76B7">
            <w:pPr>
              <w:pStyle w:val="TAL"/>
              <w:rPr>
                <w:rFonts w:cs="Arial"/>
                <w:szCs w:val="18"/>
                <w:lang w:val="en-US" w:eastAsia="zh-CN"/>
              </w:rPr>
            </w:pPr>
            <w:r>
              <w:rPr>
                <w:rFonts w:cs="Arial"/>
                <w:szCs w:val="18"/>
                <w:lang w:val="en-US" w:eastAsia="zh-CN"/>
              </w:rPr>
              <w:t>S</w:t>
            </w:r>
            <w:r>
              <w:rPr>
                <w:lang w:eastAsia="zh-CN"/>
              </w:rPr>
              <w:t>uggested traffic transmission bandwidth to be used by SDDM-C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7672221" w14:textId="77777777" w:rsidR="00D26D7E" w:rsidRDefault="00D26D7E" w:rsidP="00AD76B7">
            <w:pPr>
              <w:pStyle w:val="TAL"/>
              <w:rPr>
                <w:lang w:eastAsia="zh-CN"/>
              </w:rPr>
            </w:pPr>
          </w:p>
        </w:tc>
      </w:tr>
      <w:tr w:rsidR="00D26D7E" w14:paraId="2F024467"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62FC342C" w14:textId="77777777" w:rsidR="00D26D7E" w:rsidRDefault="00D26D7E" w:rsidP="00AD76B7">
            <w:pPr>
              <w:pStyle w:val="TAL"/>
              <w:rPr>
                <w:lang w:val="sv-SE"/>
              </w:rPr>
            </w:pPr>
            <w:r>
              <w:t>batAndPeriodicityCapability</w:t>
            </w:r>
          </w:p>
        </w:tc>
        <w:tc>
          <w:tcPr>
            <w:tcW w:w="1006" w:type="dxa"/>
            <w:tcBorders>
              <w:top w:val="single" w:sz="4" w:space="0" w:color="auto"/>
              <w:left w:val="single" w:sz="4" w:space="0" w:color="auto"/>
              <w:bottom w:val="single" w:sz="4" w:space="0" w:color="auto"/>
              <w:right w:val="single" w:sz="4" w:space="0" w:color="auto"/>
            </w:tcBorders>
            <w:hideMark/>
          </w:tcPr>
          <w:p w14:paraId="006A79F1" w14:textId="77777777" w:rsidR="00D26D7E" w:rsidRDefault="00D26D7E" w:rsidP="00AD76B7">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hideMark/>
          </w:tcPr>
          <w:p w14:paraId="0FD4D2FE"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AF15D7"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E5CDF5" w14:textId="77777777" w:rsidR="00D26D7E" w:rsidRDefault="00D26D7E" w:rsidP="00AD76B7">
            <w:pPr>
              <w:pStyle w:val="TAL"/>
              <w:rPr>
                <w:rFonts w:cs="Arial"/>
                <w:szCs w:val="18"/>
                <w:lang w:val="en-US" w:eastAsia="zh-CN"/>
              </w:rPr>
            </w:pPr>
            <w:r>
              <w:rPr>
                <w:rFonts w:cs="Arial"/>
                <w:szCs w:val="18"/>
                <w:lang w:val="en-US" w:eastAsia="zh-CN"/>
              </w:rPr>
              <w:t xml:space="preserve">The </w:t>
            </w:r>
            <w:r>
              <w:rPr>
                <w:lang w:val="en-US"/>
              </w:rPr>
              <w:t>BAT and periodicity adaptation capability</w:t>
            </w:r>
            <w:r>
              <w:rPr>
                <w:lang w:eastAsia="zh-CN"/>
              </w:rPr>
              <w:t xml:space="preserve"> for the SDDM-C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81B0101" w14:textId="77777777" w:rsidR="00D26D7E" w:rsidRDefault="00D26D7E" w:rsidP="00AD76B7">
            <w:pPr>
              <w:pStyle w:val="TAL"/>
              <w:rPr>
                <w:lang w:eastAsia="zh-CN"/>
              </w:rPr>
            </w:pPr>
          </w:p>
        </w:tc>
      </w:tr>
      <w:tr w:rsidR="00D26D7E" w14:paraId="1839FA81" w14:textId="77777777" w:rsidTr="00AD76B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0506F060" w14:textId="77777777" w:rsidR="00D26D7E" w:rsidRDefault="00D26D7E" w:rsidP="00AD76B7">
            <w:pPr>
              <w:pStyle w:val="TAN"/>
            </w:pPr>
            <w:r>
              <w:t>NOTE 1:</w:t>
            </w:r>
            <w:r>
              <w:tab/>
              <w:t>This attribute shall be included if result is set to "FAILURE".</w:t>
            </w:r>
          </w:p>
          <w:p w14:paraId="764034E4" w14:textId="77777777" w:rsidR="00D26D7E" w:rsidRDefault="00D26D7E" w:rsidP="00AD76B7">
            <w:pPr>
              <w:pStyle w:val="TAL"/>
              <w:rPr>
                <w:rFonts w:cs="Arial"/>
                <w:szCs w:val="18"/>
                <w:lang w:eastAsia="en-GB"/>
              </w:rPr>
            </w:pPr>
            <w:r>
              <w:t>NOTE 2:</w:t>
            </w:r>
            <w:r>
              <w:tab/>
              <w:t>This attribute may be included if result is set to "SUCCESS".</w:t>
            </w:r>
          </w:p>
        </w:tc>
      </w:tr>
    </w:tbl>
    <w:p w14:paraId="0121C7B2" w14:textId="77777777" w:rsidR="00D26D7E" w:rsidRDefault="00D26D7E" w:rsidP="00EF4080">
      <w:pPr>
        <w:rPr>
          <w:lang w:eastAsia="zh-CN"/>
        </w:rPr>
      </w:pPr>
    </w:p>
    <w:p w14:paraId="6C5C4499" w14:textId="77777777" w:rsidR="00D26D7E" w:rsidRDefault="00D26D7E" w:rsidP="00D26D7E">
      <w:pPr>
        <w:pStyle w:val="Heading5"/>
        <w:rPr>
          <w:lang w:eastAsia="zh-CN"/>
        </w:rPr>
      </w:pPr>
      <w:bookmarkStart w:id="777" w:name="_CRA_3_1_3_2_5"/>
      <w:bookmarkStart w:id="778" w:name="_Toc193393260"/>
      <w:bookmarkEnd w:id="777"/>
      <w:r>
        <w:rPr>
          <w:lang w:eastAsia="zh-CN"/>
        </w:rPr>
        <w:lastRenderedPageBreak/>
        <w:t>A.3.1.3.2.5</w:t>
      </w:r>
      <w:r>
        <w:rPr>
          <w:lang w:eastAsia="zh-CN"/>
        </w:rPr>
        <w:tab/>
        <w:t>Type: EstablishmentPolicyRequest</w:t>
      </w:r>
      <w:bookmarkEnd w:id="778"/>
    </w:p>
    <w:p w14:paraId="2AC0A5AF" w14:textId="77777777" w:rsidR="00D26D7E" w:rsidRDefault="00D26D7E" w:rsidP="00D26D7E">
      <w:pPr>
        <w:pStyle w:val="TH"/>
      </w:pPr>
      <w:bookmarkStart w:id="779" w:name="_CRTableA_3_1_3_2_5_1"/>
      <w:r>
        <w:rPr>
          <w:noProof/>
        </w:rPr>
        <w:t>Table </w:t>
      </w:r>
      <w:bookmarkEnd w:id="779"/>
      <w:r>
        <w:rPr>
          <w:lang w:eastAsia="zh-CN"/>
        </w:rPr>
        <w:t>A.3.1.3.2.5.</w:t>
      </w:r>
      <w:r>
        <w:t xml:space="preserve">1: </w:t>
      </w:r>
      <w:r>
        <w:rPr>
          <w:noProof/>
        </w:rPr>
        <w:t>Definition of type EstablishmentPolicyRequest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26D7E" w14:paraId="1D6E5A0D"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A0E70B" w14:textId="77777777" w:rsidR="00D26D7E" w:rsidRDefault="00D26D7E" w:rsidP="00AD76B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CC5AE1" w14:textId="77777777" w:rsidR="00D26D7E" w:rsidRDefault="00D26D7E" w:rsidP="00AD76B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720F7" w14:textId="77777777" w:rsidR="00D26D7E" w:rsidRDefault="00D26D7E" w:rsidP="00AD76B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48522F" w14:textId="77777777" w:rsidR="00D26D7E" w:rsidRDefault="00D26D7E" w:rsidP="00AD76B7">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385C698" w14:textId="77777777" w:rsidR="00D26D7E" w:rsidRDefault="00D26D7E" w:rsidP="00AD76B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206FD0" w14:textId="77777777" w:rsidR="00D26D7E" w:rsidRDefault="00D26D7E" w:rsidP="00AD76B7">
            <w:pPr>
              <w:pStyle w:val="TAH"/>
              <w:rPr>
                <w:rFonts w:cs="Arial"/>
                <w:szCs w:val="18"/>
              </w:rPr>
            </w:pPr>
            <w:r>
              <w:t>Applicability</w:t>
            </w:r>
          </w:p>
        </w:tc>
      </w:tr>
      <w:tr w:rsidR="00D26D7E" w14:paraId="771E1329"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2D81763F" w14:textId="77777777" w:rsidR="00D26D7E" w:rsidRPr="004C0D68" w:rsidRDefault="00D26D7E" w:rsidP="00AD76B7">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AA21A57" w14:textId="77777777" w:rsidR="00D26D7E" w:rsidRPr="004C0D68" w:rsidRDefault="00D26D7E" w:rsidP="00AD76B7">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17D95213" w14:textId="77777777" w:rsidR="00D26D7E" w:rsidRPr="004C0D68"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72E6DE9" w14:textId="77777777" w:rsidR="00D26D7E" w:rsidRPr="004C0D68" w:rsidRDefault="00D26D7E" w:rsidP="00AD76B7">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B3B304E"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48B8DDB4" w14:textId="77777777" w:rsidR="00D26D7E" w:rsidRDefault="00D26D7E" w:rsidP="00AD76B7">
            <w:pPr>
              <w:pStyle w:val="TAL"/>
              <w:rPr>
                <w:rFonts w:cs="Arial"/>
                <w:szCs w:val="18"/>
                <w:lang w:eastAsia="en-GB"/>
              </w:rPr>
            </w:pPr>
          </w:p>
        </w:tc>
      </w:tr>
      <w:tr w:rsidR="00D26D7E" w14:paraId="48A1FA33"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7D204C1" w14:textId="5375B6CE" w:rsidR="00D26D7E" w:rsidRPr="004C0D68" w:rsidRDefault="00D26D7E" w:rsidP="00AD76B7">
            <w:pPr>
              <w:pStyle w:val="TAL"/>
              <w:rPr>
                <w:lang w:val="sv-SE"/>
              </w:rPr>
            </w:pPr>
            <w:r>
              <w:rPr>
                <w:lang w:val="sv-SE"/>
              </w:rPr>
              <w:t>seal</w:t>
            </w:r>
            <w:r w:rsidR="00F0780D">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F0D3981" w14:textId="77777777" w:rsidR="00D26D7E" w:rsidRPr="004C0D68"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63D817" w14:textId="77777777" w:rsidR="00D26D7E" w:rsidRPr="004C0D68"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665B61B" w14:textId="77777777" w:rsidR="00D26D7E" w:rsidRPr="004C0D68" w:rsidRDefault="00D26D7E" w:rsidP="00AD76B7">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7081C26"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D2CBED6" w14:textId="77777777" w:rsidR="00D26D7E" w:rsidRDefault="00D26D7E" w:rsidP="00AD76B7">
            <w:pPr>
              <w:pStyle w:val="TAL"/>
              <w:rPr>
                <w:rFonts w:cs="Arial"/>
                <w:szCs w:val="18"/>
                <w:lang w:eastAsia="en-GB"/>
              </w:rPr>
            </w:pPr>
          </w:p>
        </w:tc>
      </w:tr>
      <w:tr w:rsidR="00D26D7E" w14:paraId="2850A7CA"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090843EF" w14:textId="77777777" w:rsidR="00D26D7E" w:rsidRPr="004C0D68" w:rsidRDefault="00D26D7E" w:rsidP="00AD76B7">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D22CD4A"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2A62D4" w14:textId="77777777" w:rsidR="00D26D7E" w:rsidRPr="004C0D68" w:rsidRDefault="00D26D7E" w:rsidP="00AD76B7">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1E3BC8" w14:textId="77777777" w:rsidR="00D26D7E" w:rsidRPr="004C0D68" w:rsidRDefault="00D26D7E" w:rsidP="00AD76B7">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E81631"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0A8018F" w14:textId="77777777" w:rsidR="00D26D7E" w:rsidRDefault="00D26D7E" w:rsidP="00AD76B7">
            <w:pPr>
              <w:pStyle w:val="TAL"/>
              <w:rPr>
                <w:rFonts w:cs="Arial"/>
                <w:szCs w:val="18"/>
                <w:lang w:eastAsia="en-GB"/>
              </w:rPr>
            </w:pPr>
          </w:p>
        </w:tc>
      </w:tr>
      <w:tr w:rsidR="00D26D7E" w14:paraId="732456A9"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3941A5E2" w14:textId="77777777" w:rsidR="00D26D7E" w:rsidRPr="004C0D68" w:rsidRDefault="00D26D7E" w:rsidP="00AD76B7">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6859D1B"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EE8CBA7" w14:textId="77777777" w:rsidR="00D26D7E" w:rsidRPr="004C0D68"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3D9C45E" w14:textId="77777777" w:rsidR="00D26D7E" w:rsidRPr="004C0D68" w:rsidRDefault="00D26D7E" w:rsidP="00AD76B7">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44F5059"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1CA2618" w14:textId="77777777" w:rsidR="00D26D7E" w:rsidRDefault="00D26D7E" w:rsidP="00AD76B7">
            <w:pPr>
              <w:pStyle w:val="TAL"/>
              <w:rPr>
                <w:rFonts w:cs="Arial"/>
                <w:szCs w:val="18"/>
                <w:lang w:eastAsia="en-GB"/>
              </w:rPr>
            </w:pPr>
          </w:p>
        </w:tc>
      </w:tr>
      <w:tr w:rsidR="00D26D7E" w14:paraId="563C0B8F"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41D799E" w14:textId="77777777" w:rsidR="00D26D7E" w:rsidRPr="004C0D68" w:rsidRDefault="00D26D7E" w:rsidP="00AD76B7">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9CF95B7"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7BAF55DC"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07DC499"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3EBD5CF"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7630D4" w14:textId="77777777" w:rsidR="00D26D7E" w:rsidRDefault="00D26D7E" w:rsidP="00AD76B7">
            <w:pPr>
              <w:pStyle w:val="TAL"/>
              <w:rPr>
                <w:rFonts w:cs="Arial"/>
                <w:szCs w:val="18"/>
                <w:lang w:eastAsia="en-GB"/>
              </w:rPr>
            </w:pPr>
          </w:p>
        </w:tc>
      </w:tr>
      <w:tr w:rsidR="00D26D7E" w14:paraId="0F4141C2"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8943EEB" w14:textId="77777777" w:rsidR="00D26D7E" w:rsidRPr="004C0D68" w:rsidRDefault="00D26D7E" w:rsidP="00AD76B7">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3EB2A2" w14:textId="77777777" w:rsidR="00D26D7E" w:rsidRPr="004C0D68"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257D4F4"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918841"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2509DF"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F864D5" w14:textId="77777777" w:rsidR="00D26D7E" w:rsidRDefault="00D26D7E" w:rsidP="00AD76B7">
            <w:pPr>
              <w:pStyle w:val="TAL"/>
              <w:rPr>
                <w:rFonts w:cs="Arial"/>
                <w:szCs w:val="18"/>
                <w:lang w:eastAsia="en-GB"/>
              </w:rPr>
            </w:pPr>
          </w:p>
        </w:tc>
      </w:tr>
      <w:tr w:rsidR="00D26D7E" w14:paraId="652FF666"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584650D" w14:textId="77777777" w:rsidR="00D26D7E" w:rsidRPr="004C0D68" w:rsidRDefault="00D26D7E" w:rsidP="00AD76B7">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532578B1"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F93F764"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A86900B"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750D23C"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29E1246" w14:textId="77777777" w:rsidR="00D26D7E" w:rsidRPr="000159E9" w:rsidRDefault="00D26D7E" w:rsidP="00AD76B7">
            <w:pPr>
              <w:pStyle w:val="TAL"/>
              <w:rPr>
                <w:lang w:eastAsia="zh-CN"/>
              </w:rPr>
            </w:pPr>
          </w:p>
        </w:tc>
      </w:tr>
      <w:tr w:rsidR="00D26D7E" w14:paraId="52C746C0"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7C0C8144" w14:textId="77777777" w:rsidR="00D26D7E" w:rsidRPr="004C0D68" w:rsidRDefault="00D26D7E" w:rsidP="00AD76B7">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06C80238" w14:textId="77777777" w:rsidR="00D26D7E" w:rsidRPr="004C0D68" w:rsidRDefault="00D26D7E" w:rsidP="00AD76B7">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209E334" w14:textId="77777777" w:rsidR="00D26D7E" w:rsidRPr="004C0D68" w:rsidRDefault="00D26D7E" w:rsidP="00AD76B7">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05E18F6" w14:textId="77777777" w:rsidR="00D26D7E" w:rsidRPr="004C0D68"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F04B65" w14:textId="77777777" w:rsidR="00D26D7E" w:rsidRPr="004C0D68" w:rsidRDefault="00D26D7E" w:rsidP="00AD76B7">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8913BF" w14:textId="77777777" w:rsidR="00D26D7E" w:rsidRPr="000159E9" w:rsidRDefault="00D26D7E" w:rsidP="00AD76B7">
            <w:pPr>
              <w:pStyle w:val="TAL"/>
              <w:rPr>
                <w:lang w:eastAsia="zh-CN"/>
              </w:rPr>
            </w:pPr>
          </w:p>
        </w:tc>
      </w:tr>
      <w:tr w:rsidR="00D26D7E" w14:paraId="612B4E4F"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41F20EB7" w14:textId="77777777" w:rsidR="00D26D7E" w:rsidRDefault="00D26D7E" w:rsidP="00AD76B7">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E2B4995" w14:textId="77777777" w:rsidR="00D26D7E" w:rsidRDefault="00D26D7E" w:rsidP="00AD76B7">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DB2E7CA" w14:textId="77777777" w:rsidR="00D26D7E"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732A98" w14:textId="77777777" w:rsidR="00D26D7E" w:rsidRDefault="00D26D7E" w:rsidP="00AD76B7">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435C682" w14:textId="77777777" w:rsidR="00D26D7E" w:rsidRDefault="00D26D7E" w:rsidP="00AD76B7">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E0D5964" w14:textId="77777777" w:rsidR="00D26D7E" w:rsidRPr="00CA1AE7" w:rsidRDefault="00D26D7E" w:rsidP="00AD76B7">
            <w:pPr>
              <w:pStyle w:val="TAL"/>
              <w:rPr>
                <w:lang w:eastAsia="zh-CN"/>
              </w:rPr>
            </w:pPr>
          </w:p>
        </w:tc>
      </w:tr>
      <w:tr w:rsidR="00D26D7E" w14:paraId="2107A9D1" w14:textId="77777777" w:rsidTr="00AD76B7">
        <w:trPr>
          <w:jc w:val="center"/>
        </w:trPr>
        <w:tc>
          <w:tcPr>
            <w:tcW w:w="1430" w:type="dxa"/>
            <w:tcBorders>
              <w:top w:val="single" w:sz="4" w:space="0" w:color="auto"/>
              <w:left w:val="single" w:sz="4" w:space="0" w:color="auto"/>
              <w:bottom w:val="single" w:sz="4" w:space="0" w:color="auto"/>
              <w:right w:val="single" w:sz="4" w:space="0" w:color="auto"/>
            </w:tcBorders>
            <w:hideMark/>
          </w:tcPr>
          <w:p w14:paraId="556805A3" w14:textId="77777777" w:rsidR="00D26D7E" w:rsidRPr="004C0D68" w:rsidRDefault="00D26D7E" w:rsidP="00AD76B7">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12AD2F5C" w14:textId="77777777" w:rsidR="00D26D7E" w:rsidRPr="004C0D68" w:rsidRDefault="00D26D7E" w:rsidP="00AD76B7">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8FE9A8A" w14:textId="77777777" w:rsidR="00D26D7E" w:rsidRPr="004C0D68" w:rsidRDefault="00D26D7E" w:rsidP="00AD76B7">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A7B69DC" w14:textId="77777777" w:rsidR="00D26D7E" w:rsidRPr="004C0D68" w:rsidRDefault="00D26D7E" w:rsidP="00AD76B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6B9912EE" w14:textId="77777777" w:rsidR="00D26D7E" w:rsidRPr="004C0D68" w:rsidRDefault="00D26D7E" w:rsidP="00AD76B7">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A7837F5" w14:textId="77777777" w:rsidR="00D26D7E" w:rsidRDefault="00D26D7E" w:rsidP="00AD76B7">
            <w:pPr>
              <w:pStyle w:val="TAL"/>
              <w:rPr>
                <w:rFonts w:cs="Arial"/>
                <w:szCs w:val="18"/>
                <w:lang w:eastAsia="en-GB"/>
              </w:rPr>
            </w:pPr>
          </w:p>
        </w:tc>
      </w:tr>
      <w:tr w:rsidR="00D26D7E" w14:paraId="332D45BC" w14:textId="77777777" w:rsidTr="00AD76B7">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E0A7B69" w14:textId="77777777" w:rsidR="00D26D7E" w:rsidRPr="00430F46" w:rsidRDefault="00D26D7E" w:rsidP="00AD76B7">
            <w:pPr>
              <w:pStyle w:val="TAN"/>
            </w:pPr>
            <w:r>
              <w:t>NOTE:</w:t>
            </w:r>
            <w:r>
              <w:tab/>
              <w:t>This attribute shall be set to "SEALDDSERVER".</w:t>
            </w:r>
          </w:p>
        </w:tc>
      </w:tr>
    </w:tbl>
    <w:p w14:paraId="3A5FB4DB" w14:textId="77777777" w:rsidR="00D26D7E" w:rsidRPr="00FF2CB9" w:rsidRDefault="00D26D7E" w:rsidP="00EF4080">
      <w:pPr>
        <w:rPr>
          <w:lang w:eastAsia="zh-CN"/>
        </w:rPr>
      </w:pPr>
    </w:p>
    <w:p w14:paraId="6E259B8F" w14:textId="77777777" w:rsidR="006331D1" w:rsidRDefault="006331D1" w:rsidP="006331D1">
      <w:pPr>
        <w:pStyle w:val="Heading4"/>
        <w:rPr>
          <w:lang w:eastAsia="zh-CN"/>
        </w:rPr>
      </w:pPr>
      <w:bookmarkStart w:id="780" w:name="_CRA_3_1_3_3"/>
      <w:bookmarkStart w:id="781" w:name="_Toc168325600"/>
      <w:bookmarkStart w:id="782" w:name="_Toc193393261"/>
      <w:bookmarkEnd w:id="760"/>
      <w:bookmarkEnd w:id="761"/>
      <w:bookmarkEnd w:id="765"/>
      <w:bookmarkEnd w:id="766"/>
      <w:bookmarkEnd w:id="770"/>
      <w:bookmarkEnd w:id="771"/>
      <w:bookmarkEnd w:id="780"/>
      <w:r>
        <w:rPr>
          <w:lang w:eastAsia="zh-CN"/>
        </w:rPr>
        <w:t>A.3.1.3.3</w:t>
      </w:r>
      <w:r>
        <w:rPr>
          <w:lang w:eastAsia="zh-CN"/>
        </w:rPr>
        <w:tab/>
        <w:t>Simple data types and enumerations</w:t>
      </w:r>
      <w:bookmarkEnd w:id="781"/>
      <w:bookmarkEnd w:id="782"/>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783" w:name="_CRA_3_1_4"/>
      <w:bookmarkStart w:id="784" w:name="_Toc168325601"/>
      <w:bookmarkStart w:id="785" w:name="_Toc193393262"/>
      <w:bookmarkEnd w:id="783"/>
      <w:r>
        <w:t>A.3.1.4</w:t>
      </w:r>
      <w:r>
        <w:tab/>
        <w:t>Error Handling</w:t>
      </w:r>
      <w:bookmarkEnd w:id="784"/>
      <w:bookmarkEnd w:id="785"/>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786" w:name="_CRA_3_1_5"/>
      <w:bookmarkStart w:id="787" w:name="_Toc168325602"/>
      <w:bookmarkStart w:id="788" w:name="_Toc193393263"/>
      <w:bookmarkEnd w:id="786"/>
      <w:r>
        <w:t>A.3.1.5</w:t>
      </w:r>
      <w:r>
        <w:tab/>
        <w:t>CDDL Specification</w:t>
      </w:r>
      <w:bookmarkEnd w:id="787"/>
      <w:bookmarkEnd w:id="788"/>
    </w:p>
    <w:p w14:paraId="45ACCD40" w14:textId="77777777" w:rsidR="006331D1" w:rsidRDefault="006331D1" w:rsidP="006331D1">
      <w:pPr>
        <w:pStyle w:val="Heading4"/>
        <w:rPr>
          <w:lang w:eastAsia="zh-CN"/>
        </w:rPr>
      </w:pPr>
      <w:bookmarkStart w:id="789" w:name="_CRA_3_1_5_1"/>
      <w:bookmarkStart w:id="790" w:name="_Toc168325603"/>
      <w:bookmarkStart w:id="791" w:name="_Toc193393264"/>
      <w:bookmarkEnd w:id="789"/>
      <w:r>
        <w:t>A.3.1.5</w:t>
      </w:r>
      <w:r>
        <w:rPr>
          <w:lang w:eastAsia="zh-CN"/>
        </w:rPr>
        <w:t>.1</w:t>
      </w:r>
      <w:r>
        <w:rPr>
          <w:lang w:eastAsia="zh-CN"/>
        </w:rPr>
        <w:tab/>
        <w:t>Introduction</w:t>
      </w:r>
      <w:bookmarkEnd w:id="790"/>
      <w:bookmarkEnd w:id="791"/>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792" w:name="_CRA_3_1_5_2"/>
      <w:bookmarkStart w:id="793" w:name="_Toc168325604"/>
      <w:bookmarkStart w:id="794" w:name="_Toc193393265"/>
      <w:bookmarkEnd w:id="792"/>
      <w:r>
        <w:t>A.3.1.5</w:t>
      </w:r>
      <w:r>
        <w:rPr>
          <w:lang w:eastAsia="zh-CN"/>
        </w:rPr>
        <w:t>.2</w:t>
      </w:r>
      <w:r>
        <w:rPr>
          <w:lang w:eastAsia="zh-CN"/>
        </w:rPr>
        <w:tab/>
        <w:t>CDDL document</w:t>
      </w:r>
      <w:bookmarkEnd w:id="793"/>
      <w:bookmarkEnd w:id="794"/>
    </w:p>
    <w:p w14:paraId="0742D9D9" w14:textId="7CC8B2D7" w:rsidR="00AF728A" w:rsidRDefault="00AF728A" w:rsidP="00AF728A">
      <w:pPr>
        <w:pStyle w:val="EditorsNote"/>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185AEB63" w14:textId="7BB82494" w:rsidR="001208F8" w:rsidRPr="00AF728A" w:rsidRDefault="001208F8" w:rsidP="00177996">
      <w:pPr>
        <w:pStyle w:val="EditorsNote"/>
        <w:rPr>
          <w:lang w:eastAsia="zh-CN"/>
        </w:rPr>
      </w:pPr>
      <w:r w:rsidRPr="00C10456">
        <w:t xml:space="preserve">Editor's note [WID: SEALDD_Ph2, CR#: </w:t>
      </w:r>
      <w:r w:rsidRPr="00754C50">
        <w:t>0037</w:t>
      </w:r>
      <w:r w:rsidRPr="00C10456">
        <w:t>]:</w:t>
      </w:r>
      <w:r w:rsidRPr="00C10456">
        <w:tab/>
        <w:t xml:space="preserve">Update of the </w:t>
      </w:r>
      <w:r w:rsidRPr="00C10456">
        <w:rPr>
          <w:lang w:eastAsia="zh-CN"/>
        </w:rPr>
        <w:t>EstablishmentResponse</w:t>
      </w:r>
      <w:r w:rsidRPr="00C10456">
        <w:t xml:space="preserve"> to support </w:t>
      </w:r>
      <w:r w:rsidRPr="00C10456">
        <w:rPr>
          <w:lang w:eastAsia="zh-CN"/>
        </w:rPr>
        <w:t>BAT</w:t>
      </w:r>
      <w:r w:rsidRPr="00C10456">
        <w:t xml:space="preserve"> and periodicity adaptation is FFS.</w:t>
      </w:r>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650EF09E"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noProof/>
          <w:lang w:eastAsia="zh-CN"/>
        </w:rPr>
        <w:t xml:space="preserve">     </w:t>
      </w:r>
      <w:r>
        <w:rPr>
          <w:noProof/>
          <w:lang w:eastAsia="zh-CN"/>
        </w:rPr>
        <w:t xml:space="preserve">           </w:t>
      </w:r>
      <w:r w:rsidR="00AF728A">
        <w:rPr>
          <w:lang w:eastAsia="zh-CN"/>
        </w:rPr>
        <w:t xml:space="preserve">        </w:t>
      </w:r>
    </w:p>
    <w:p w14:paraId="35787F05" w14:textId="7F7369B0"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9A5274" w:rsidRDefault="00B331F4" w:rsidP="00B331F4">
      <w:pPr>
        <w:pStyle w:val="PL"/>
        <w:rPr>
          <w:lang w:val="sv-SE" w:eastAsia="zh-CN"/>
        </w:rPr>
      </w:pPr>
      <w:r w:rsidRPr="009A5274">
        <w:rPr>
          <w:lang w:val="sv-SE" w:eastAsia="zh-CN"/>
        </w:rPr>
        <w:t xml:space="preserve"> serverId: ServerId              </w:t>
      </w:r>
      <w:r>
        <w:rPr>
          <w:lang w:eastAsia="zh-CN"/>
        </w:rPr>
        <w:t xml:space="preserve">        </w:t>
      </w:r>
      <w:r w:rsidR="00AF728A">
        <w:rPr>
          <w:lang w:eastAsia="zh-CN"/>
        </w:rPr>
        <w:t xml:space="preserve">        </w:t>
      </w:r>
    </w:p>
    <w:p w14:paraId="252B7637" w14:textId="13DDA53B" w:rsidR="00B331F4" w:rsidRPr="009A5274" w:rsidRDefault="00B331F4" w:rsidP="00B331F4">
      <w:pPr>
        <w:pStyle w:val="PL"/>
        <w:rPr>
          <w:lang w:val="sv-SE" w:eastAsia="zh-CN"/>
        </w:rPr>
      </w:pPr>
      <w:r w:rsidRPr="009A5274">
        <w:rPr>
          <w:lang w:val="sv-SE" w:eastAsia="zh-CN"/>
        </w:rPr>
        <w:t xml:space="preserve"> endpointId: string</w:t>
      </w:r>
      <w:r>
        <w:rPr>
          <w:lang w:val="sv-SE" w:eastAsia="zh-CN"/>
        </w:rPr>
        <w:t xml:space="preserve">    </w:t>
      </w:r>
      <w:r w:rsidRPr="009A5274">
        <w:rPr>
          <w:lang w:val="sv-SE" w:eastAsia="zh-CN"/>
        </w:rPr>
        <w:t xml:space="preserve">          </w:t>
      </w:r>
      <w:r>
        <w:rPr>
          <w:lang w:eastAsia="zh-CN"/>
        </w:rPr>
        <w:t xml:space="preserve">        </w:t>
      </w:r>
      <w:r w:rsidR="00AF728A">
        <w:rPr>
          <w:lang w:eastAsia="zh-CN"/>
        </w:rPr>
        <w:t xml:space="preserve">        </w:t>
      </w:r>
    </w:p>
    <w:p w14:paraId="0F62E484" w14:textId="22C2A447" w:rsidR="00B331F4" w:rsidRDefault="00B331F4" w:rsidP="00B331F4">
      <w:pPr>
        <w:pStyle w:val="PL"/>
        <w:rPr>
          <w:lang w:eastAsia="zh-CN"/>
        </w:rPr>
      </w:pPr>
      <w:r>
        <w:rPr>
          <w:lang w:val="sv-SE" w:eastAsia="zh-CN"/>
        </w:rPr>
        <w:t xml:space="preserve"> </w:t>
      </w:r>
      <w:r w:rsidRPr="00182A37">
        <w:rPr>
          <w:lang w:val="sv-SE" w:eastAsia="zh-CN"/>
        </w:rPr>
        <w:t xml:space="preserve">?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28A6B46B" w:rsidR="00B331F4" w:rsidRPr="009A5274" w:rsidRDefault="00B331F4" w:rsidP="00B331F4">
      <w:pPr>
        <w:pStyle w:val="PL"/>
        <w:rPr>
          <w:lang w:val="sv-SE" w:eastAsia="zh-CN"/>
        </w:rPr>
      </w:pPr>
      <w:r w:rsidRPr="009A5274">
        <w:rPr>
          <w:lang w:val="sv-SE" w:eastAsia="zh-CN"/>
        </w:rPr>
        <w:lastRenderedPageBreak/>
        <w:t xml:space="preserve"> ? valServiceId: string    </w:t>
      </w:r>
      <w:r>
        <w:rPr>
          <w:lang w:val="sv-SE" w:eastAsia="zh-CN"/>
        </w:rPr>
        <w:t xml:space="preserve">      </w:t>
      </w:r>
      <w:r>
        <w:rPr>
          <w:lang w:eastAsia="zh-CN"/>
        </w:rPr>
        <w:t xml:space="preserve">        </w:t>
      </w:r>
      <w:r w:rsidR="00AF728A">
        <w:rPr>
          <w:lang w:eastAsia="zh-CN"/>
        </w:rPr>
        <w:t xml:space="preserve">        </w:t>
      </w:r>
    </w:p>
    <w:p w14:paraId="7A280C03" w14:textId="18FF317E" w:rsidR="00B331F4" w:rsidRPr="00932268" w:rsidRDefault="00B331F4" w:rsidP="00B331F4">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r w:rsidR="00AF728A">
        <w:rPr>
          <w:lang w:eastAsia="zh-CN"/>
        </w:rPr>
        <w:t xml:space="preserve">        </w:t>
      </w:r>
    </w:p>
    <w:p w14:paraId="6D61B9DC" w14:textId="383E76B6"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00AF728A">
        <w:rPr>
          <w:lang w:eastAsia="zh-CN"/>
        </w:rPr>
        <w:t xml:space="preserve">        </w:t>
      </w:r>
    </w:p>
    <w:p w14:paraId="592426FB" w14:textId="402CFE9E"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r w:rsidR="00AF728A">
        <w:rPr>
          <w:lang w:eastAsia="zh-CN"/>
        </w:rPr>
        <w:t xml:space="preserve">        </w:t>
      </w:r>
    </w:p>
    <w:p w14:paraId="5AF840FA" w14:textId="44342D5B"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r w:rsidR="00AF728A">
        <w:rPr>
          <w:lang w:eastAsia="zh-CN"/>
        </w:rPr>
        <w:t xml:space="preserve">        </w:t>
      </w:r>
    </w:p>
    <w:p w14:paraId="00E18FD7" w14:textId="1A69BAC7" w:rsidR="00B331F4" w:rsidRDefault="00B331F4" w:rsidP="00B331F4">
      <w:pPr>
        <w:pStyle w:val="PL"/>
        <w:rPr>
          <w:lang w:eastAsia="zh-CN"/>
        </w:rPr>
      </w:pPr>
      <w:r>
        <w:rPr>
          <w:lang w:eastAsia="zh-CN"/>
        </w:rPr>
        <w:t xml:space="preserve"> ? valTgtUe: ValTargetUe</w:t>
      </w:r>
      <w:r w:rsidRPr="00932268">
        <w:rPr>
          <w:lang w:eastAsia="zh-CN"/>
        </w:rPr>
        <w:t xml:space="preserve">         </w:t>
      </w:r>
      <w:r>
        <w:rPr>
          <w:lang w:eastAsia="zh-CN"/>
        </w:rPr>
        <w:t xml:space="preserve">        </w:t>
      </w:r>
      <w:r w:rsidR="00AF728A">
        <w:rPr>
          <w:lang w:eastAsia="zh-CN"/>
        </w:rPr>
        <w:t xml:space="preserve">        </w:t>
      </w:r>
    </w:p>
    <w:p w14:paraId="01C7EA72" w14:textId="2E66CFD2" w:rsidR="00AF728A" w:rsidRPr="00932268" w:rsidRDefault="00AF728A" w:rsidP="00B331F4">
      <w:pPr>
        <w:pStyle w:val="PL"/>
        <w:rPr>
          <w:lang w:eastAsia="zh-CN"/>
        </w:rPr>
      </w:pPr>
      <w:r>
        <w:rPr>
          <w:lang w:eastAsia="zh-CN"/>
        </w:rPr>
        <w:t xml:space="preserve"> ? </w:t>
      </w:r>
      <w:r>
        <w:t>l4sFeedbackCapability</w:t>
      </w:r>
      <w:r>
        <w:rPr>
          <w:lang w:eastAsia="zh-CN"/>
        </w:rPr>
        <w:t xml:space="preserve">: </w:t>
      </w:r>
      <w:r>
        <w:t>L4sFeedbackCapability</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3A522834" w14:textId="77777777" w:rsidR="00F0780D" w:rsidRPr="00932268" w:rsidRDefault="00F0780D" w:rsidP="00F0780D">
      <w:pPr>
        <w:pStyle w:val="PL"/>
        <w:rPr>
          <w:lang w:eastAsia="zh-CN"/>
        </w:rPr>
      </w:pPr>
      <w:r>
        <w:rPr>
          <w:lang w:eastAsia="zh-CN"/>
        </w:rPr>
        <w:t>;;; EstablishmentPolicyRequest</w:t>
      </w:r>
    </w:p>
    <w:p w14:paraId="7CDD2861" w14:textId="77777777" w:rsidR="00F0780D" w:rsidRPr="00950778" w:rsidRDefault="00F0780D" w:rsidP="00F0780D">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 based on policy</w:t>
      </w:r>
      <w:r w:rsidRPr="00950778">
        <w:rPr>
          <w:lang w:eastAsia="zh-CN"/>
        </w:rPr>
        <w:t>.</w:t>
      </w:r>
    </w:p>
    <w:p w14:paraId="4B631B1B" w14:textId="77777777" w:rsidR="00F0780D" w:rsidRPr="00932268" w:rsidRDefault="00F0780D" w:rsidP="00F0780D">
      <w:pPr>
        <w:pStyle w:val="PL"/>
        <w:rPr>
          <w:lang w:eastAsia="zh-CN"/>
        </w:rPr>
      </w:pPr>
      <w:r>
        <w:rPr>
          <w:lang w:eastAsia="zh-CN"/>
        </w:rPr>
        <w:t>EstablishmentPolicyRequest</w:t>
      </w:r>
      <w:r w:rsidRPr="00932268">
        <w:rPr>
          <w:lang w:eastAsia="zh-CN"/>
        </w:rPr>
        <w:t xml:space="preserve"> = {</w:t>
      </w:r>
    </w:p>
    <w:p w14:paraId="3413BD0A" w14:textId="77777777" w:rsidR="00F0780D" w:rsidRPr="00932268" w:rsidRDefault="00F0780D" w:rsidP="00F0780D">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7448077D" w14:textId="77777777" w:rsidR="00F0780D" w:rsidRPr="00932268" w:rsidRDefault="00F0780D" w:rsidP="00F0780D">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0A5444F8" w14:textId="77777777" w:rsidR="00F0780D" w:rsidRPr="009A5274" w:rsidRDefault="00F0780D" w:rsidP="00F0780D">
      <w:pPr>
        <w:pStyle w:val="PL"/>
        <w:rPr>
          <w:lang w:val="sv-SE" w:eastAsia="zh-CN"/>
        </w:rPr>
      </w:pPr>
      <w:r>
        <w:rPr>
          <w:lang w:val="sv-SE" w:eastAsia="zh-CN"/>
        </w:rPr>
        <w:t xml:space="preserve"> </w:t>
      </w:r>
      <w:r w:rsidRPr="009A5274">
        <w:rPr>
          <w:lang w:val="sv-SE" w:eastAsia="zh-CN"/>
        </w:rPr>
        <w:t>endpointId: string</w:t>
      </w:r>
      <w:r>
        <w:rPr>
          <w:lang w:val="sv-SE" w:eastAsia="zh-CN"/>
        </w:rPr>
        <w:t xml:space="preserve">    </w:t>
      </w:r>
      <w:r w:rsidRPr="009A5274">
        <w:rPr>
          <w:lang w:val="sv-SE" w:eastAsia="zh-CN"/>
        </w:rPr>
        <w:t xml:space="preserve">          </w:t>
      </w:r>
      <w:r>
        <w:rPr>
          <w:lang w:eastAsia="zh-CN"/>
        </w:rPr>
        <w:t xml:space="preserve">                </w:t>
      </w:r>
    </w:p>
    <w:p w14:paraId="5DE689A0" w14:textId="77777777" w:rsidR="00F0780D" w:rsidRPr="009A5274" w:rsidRDefault="00F0780D" w:rsidP="00F0780D">
      <w:pPr>
        <w:pStyle w:val="PL"/>
        <w:rPr>
          <w:lang w:val="sv-SE" w:eastAsia="zh-CN"/>
        </w:rPr>
      </w:pPr>
      <w:r>
        <w:rPr>
          <w:lang w:val="sv-SE" w:eastAsia="zh-CN"/>
        </w:rPr>
        <w:t xml:space="preserve"> </w:t>
      </w:r>
      <w:r w:rsidRPr="009A5274">
        <w:rPr>
          <w:lang w:val="sv-SE" w:eastAsia="zh-CN"/>
        </w:rPr>
        <w:t xml:space="preserve">? valServiceId: string    </w:t>
      </w:r>
      <w:r>
        <w:rPr>
          <w:lang w:val="sv-SE" w:eastAsia="zh-CN"/>
        </w:rPr>
        <w:t xml:space="preserve">      </w:t>
      </w:r>
      <w:r>
        <w:rPr>
          <w:lang w:eastAsia="zh-CN"/>
        </w:rPr>
        <w:t xml:space="preserve">                </w:t>
      </w:r>
    </w:p>
    <w:p w14:paraId="703AAD6B" w14:textId="77777777" w:rsidR="00F0780D" w:rsidRPr="00932268" w:rsidRDefault="00F0780D" w:rsidP="00F0780D">
      <w:pPr>
        <w:pStyle w:val="PL"/>
        <w:rPr>
          <w:lang w:eastAsia="zh-CN"/>
        </w:rPr>
      </w:pPr>
      <w:r w:rsidRPr="009A5274">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161BCA19"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324EE09"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ACC97A6"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5E2A6FB" w14:textId="77777777" w:rsidR="00F0780D" w:rsidRDefault="00F0780D" w:rsidP="00F0780D">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332C9F69" w14:textId="77777777" w:rsidR="00F0780D" w:rsidRPr="00932268" w:rsidRDefault="00F0780D" w:rsidP="00F0780D">
      <w:pPr>
        <w:pStyle w:val="PL"/>
        <w:rPr>
          <w:lang w:eastAsia="zh-CN"/>
        </w:rPr>
      </w:pPr>
      <w:r>
        <w:rPr>
          <w:lang w:eastAsia="zh-CN"/>
        </w:rPr>
        <w:t xml:space="preserve"> ? </w:t>
      </w:r>
      <w:r>
        <w:t>sealddC</w:t>
      </w:r>
      <w:r>
        <w:rPr>
          <w:lang w:eastAsia="zh-CN"/>
        </w:rPr>
        <w:t xml:space="preserve">ommunicationLifetime: </w:t>
      </w:r>
      <w:r>
        <w:t xml:space="preserve">Uinteger       </w:t>
      </w:r>
      <w:r>
        <w:rPr>
          <w:lang w:eastAsia="zh-CN"/>
        </w:rPr>
        <w:t xml:space="preserve">  </w:t>
      </w:r>
    </w:p>
    <w:p w14:paraId="51EC49C6" w14:textId="77777777" w:rsidR="00F0780D" w:rsidRPr="00932268" w:rsidRDefault="00F0780D" w:rsidP="00F0780D">
      <w:pPr>
        <w:pStyle w:val="PL"/>
        <w:rPr>
          <w:lang w:eastAsia="zh-CN"/>
        </w:rPr>
      </w:pPr>
      <w:r w:rsidRPr="00932268">
        <w:rPr>
          <w:lang w:eastAsia="zh-CN"/>
        </w:rPr>
        <w:t>}</w:t>
      </w:r>
    </w:p>
    <w:p w14:paraId="70D70778" w14:textId="77777777" w:rsidR="00F0780D" w:rsidRPr="00932268" w:rsidRDefault="00F0780D" w:rsidP="00F0780D">
      <w:pPr>
        <w:pStyle w:val="PL"/>
        <w:rPr>
          <w:lang w:eastAsia="zh-CN"/>
        </w:rPr>
      </w:pPr>
    </w:p>
    <w:p w14:paraId="04467EEF" w14:textId="77777777" w:rsidR="00F0780D" w:rsidRPr="00932268" w:rsidRDefault="00F0780D" w:rsidP="00F0780D">
      <w:pPr>
        <w:pStyle w:val="PL"/>
        <w:rPr>
          <w:lang w:eastAsia="zh-CN"/>
        </w:rPr>
      </w:pPr>
      <w:r>
        <w:rPr>
          <w:lang w:eastAsia="zh-CN"/>
        </w:rPr>
        <w:t>;;; EstablishmentPolicyResponse</w:t>
      </w:r>
    </w:p>
    <w:p w14:paraId="1F803F83" w14:textId="77777777" w:rsidR="00F0780D" w:rsidRPr="00950778" w:rsidRDefault="00F0780D" w:rsidP="00F0780D">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 based on policy</w:t>
      </w:r>
      <w:r w:rsidRPr="00950778">
        <w:rPr>
          <w:lang w:eastAsia="zh-CN"/>
        </w:rPr>
        <w:t>.</w:t>
      </w:r>
    </w:p>
    <w:p w14:paraId="16115045" w14:textId="77777777" w:rsidR="00F0780D" w:rsidRPr="00932268" w:rsidRDefault="00F0780D" w:rsidP="00F0780D">
      <w:pPr>
        <w:pStyle w:val="PL"/>
        <w:rPr>
          <w:lang w:eastAsia="zh-CN"/>
        </w:rPr>
      </w:pPr>
      <w:r>
        <w:rPr>
          <w:lang w:eastAsia="zh-CN"/>
        </w:rPr>
        <w:t>EstablishmentPolicyResponse</w:t>
      </w:r>
      <w:r w:rsidRPr="00932268">
        <w:rPr>
          <w:lang w:eastAsia="zh-CN"/>
        </w:rPr>
        <w:t xml:space="preserve"> = {</w:t>
      </w:r>
    </w:p>
    <w:p w14:paraId="31412C14" w14:textId="77777777" w:rsidR="00F0780D" w:rsidRPr="00932268" w:rsidRDefault="00F0780D" w:rsidP="00F0780D">
      <w:pPr>
        <w:pStyle w:val="PL"/>
        <w:rPr>
          <w:lang w:eastAsia="zh-CN"/>
        </w:rPr>
      </w:pPr>
      <w:bookmarkStart w:id="795" w:name="OLE_LINK292"/>
      <w:bookmarkStart w:id="796" w:name="OLE_LINK293"/>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bookmarkEnd w:id="795"/>
    <w:bookmarkEnd w:id="796"/>
    <w:p w14:paraId="2C44B9E8" w14:textId="77777777" w:rsidR="00F0780D" w:rsidRPr="00932268" w:rsidRDefault="00F0780D" w:rsidP="00F0780D">
      <w:pPr>
        <w:pStyle w:val="PL"/>
        <w:rPr>
          <w:lang w:eastAsia="zh-CN"/>
        </w:rPr>
      </w:pPr>
      <w:r>
        <w:rPr>
          <w:lang w:eastAsia="zh-CN"/>
        </w:rPr>
        <w:t xml:space="preserve"> ? cause: Cause            </w:t>
      </w:r>
      <w:r w:rsidRPr="00932268">
        <w:rPr>
          <w:lang w:eastAsia="zh-CN"/>
        </w:rPr>
        <w:t xml:space="preserve">      </w:t>
      </w:r>
      <w:r>
        <w:rPr>
          <w:lang w:eastAsia="zh-CN"/>
        </w:rPr>
        <w:t xml:space="preserve">                </w:t>
      </w:r>
    </w:p>
    <w:p w14:paraId="639CCD6D"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1181A7C4"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60DC386"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912C3CC"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6FEE33F6" w14:textId="77777777" w:rsidR="00F0780D" w:rsidRPr="00932268" w:rsidRDefault="00F0780D" w:rsidP="00F0780D">
      <w:pPr>
        <w:pStyle w:val="PL"/>
        <w:rPr>
          <w:lang w:eastAsia="zh-CN"/>
        </w:rPr>
      </w:pPr>
      <w:r>
        <w:rPr>
          <w:lang w:eastAsia="zh-CN"/>
        </w:rPr>
        <w:t xml:space="preserve"> </w:t>
      </w:r>
      <w:r w:rsidRPr="00932268">
        <w:rPr>
          <w:lang w:eastAsia="zh-CN"/>
        </w:rPr>
        <w:t>?</w:t>
      </w:r>
      <w:r>
        <w:rPr>
          <w:lang w:eastAsia="zh-CN"/>
        </w:rPr>
        <w:t xml:space="preserve"> trafficTransmissionBandwidth</w:t>
      </w:r>
      <w:r w:rsidRPr="00932268">
        <w:rPr>
          <w:lang w:eastAsia="zh-CN"/>
        </w:rPr>
        <w:t xml:space="preserve">: </w:t>
      </w:r>
      <w:r>
        <w:rPr>
          <w:lang w:eastAsia="zh-CN"/>
        </w:rPr>
        <w:t xml:space="preserve">Uinteger        </w:t>
      </w:r>
    </w:p>
    <w:p w14:paraId="204C4FD1" w14:textId="77777777" w:rsidR="00F0780D" w:rsidRPr="00932268" w:rsidRDefault="00F0780D" w:rsidP="00F0780D">
      <w:pPr>
        <w:pStyle w:val="PL"/>
        <w:rPr>
          <w:lang w:eastAsia="zh-CN"/>
        </w:rPr>
      </w:pPr>
      <w:r>
        <w:rPr>
          <w:lang w:eastAsia="zh-CN"/>
        </w:rPr>
        <w:t>.?.batAndPeriodicityCapability</w:t>
      </w:r>
      <w:r w:rsidRPr="00932268">
        <w:rPr>
          <w:lang w:eastAsia="zh-CN"/>
        </w:rPr>
        <w:t xml:space="preserve">: </w:t>
      </w:r>
      <w:r>
        <w:rPr>
          <w:lang w:eastAsia="zh-CN"/>
        </w:rPr>
        <w:t xml:space="preserve">boolean          </w:t>
      </w:r>
    </w:p>
    <w:p w14:paraId="2A9ECAB0" w14:textId="77777777" w:rsidR="00F0780D" w:rsidRPr="00932268" w:rsidRDefault="00F0780D" w:rsidP="00F0780D">
      <w:pPr>
        <w:pStyle w:val="PL"/>
        <w:rPr>
          <w:lang w:eastAsia="zh-CN"/>
        </w:rPr>
      </w:pPr>
      <w:r w:rsidRPr="00932268">
        <w:rPr>
          <w:lang w:eastAsia="zh-CN"/>
        </w:rPr>
        <w:t>}</w:t>
      </w:r>
    </w:p>
    <w:p w14:paraId="28D27989" w14:textId="77777777" w:rsidR="00F0780D" w:rsidRPr="00932268" w:rsidRDefault="00F0780D" w:rsidP="00F0780D">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9A5274" w:rsidRDefault="00B331F4" w:rsidP="00B331F4">
      <w:pPr>
        <w:pStyle w:val="PL"/>
        <w:rPr>
          <w:lang w:val="sv-SE" w:eastAsia="zh-CN"/>
        </w:rPr>
      </w:pPr>
      <w:r w:rsidRPr="009A5274">
        <w:rPr>
          <w:lang w:val="sv-SE" w:eastAsia="zh-CN"/>
        </w:rPr>
        <w:t>Uinteger = int .ge 0</w:t>
      </w:r>
    </w:p>
    <w:p w14:paraId="45776DF9" w14:textId="77777777" w:rsidR="00B331F4" w:rsidRPr="009A5274" w:rsidRDefault="00B331F4" w:rsidP="00B331F4">
      <w:pPr>
        <w:pStyle w:val="PL"/>
        <w:rPr>
          <w:lang w:val="sv-SE"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F7018F9" w14:textId="77777777" w:rsidR="006331D1" w:rsidRDefault="006331D1" w:rsidP="006331D1">
      <w:pPr>
        <w:pStyle w:val="Heading3"/>
        <w:rPr>
          <w:noProof/>
        </w:rPr>
      </w:pPr>
      <w:bookmarkStart w:id="797" w:name="_CRA_3_1_6"/>
      <w:bookmarkStart w:id="798" w:name="_Toc168325605"/>
      <w:bookmarkStart w:id="799" w:name="_Toc193393266"/>
      <w:bookmarkEnd w:id="797"/>
      <w:r>
        <w:rPr>
          <w:noProof/>
        </w:rPr>
        <w:t>A.3.1.6</w:t>
      </w:r>
      <w:r>
        <w:rPr>
          <w:noProof/>
        </w:rPr>
        <w:tab/>
        <w:t>Media Types</w:t>
      </w:r>
      <w:bookmarkEnd w:id="798"/>
      <w:bookmarkEnd w:id="799"/>
    </w:p>
    <w:p w14:paraId="1760D69B" w14:textId="77777777" w:rsidR="00D13D54" w:rsidRPr="00826514" w:rsidRDefault="00D13D54" w:rsidP="00D13D54">
      <w:pPr>
        <w:rPr>
          <w:lang w:val="en-US"/>
        </w:rPr>
      </w:pPr>
      <w:bookmarkStart w:id="800" w:name="_CRA_3_1_7"/>
      <w:bookmarkStart w:id="801" w:name="_Toc168325606"/>
      <w:bookmarkStart w:id="802" w:name="_Toc154277429"/>
      <w:bookmarkEnd w:id="800"/>
      <w:r>
        <w:rPr>
          <w:lang w:eastAsia="zh-CN"/>
        </w:rPr>
        <w:t>See clause A.5</w:t>
      </w:r>
      <w:r w:rsidRPr="00826514">
        <w:rPr>
          <w:lang w:val="en-US"/>
        </w:rPr>
        <w:t>.</w:t>
      </w:r>
    </w:p>
    <w:p w14:paraId="2F267CBB" w14:textId="48CF8B20" w:rsidR="00D13D54" w:rsidRPr="00826514" w:rsidRDefault="00D13D54" w:rsidP="00D13D54">
      <w:pPr>
        <w:pStyle w:val="Heading3"/>
        <w:rPr>
          <w:noProof/>
        </w:rPr>
      </w:pPr>
      <w:bookmarkStart w:id="803" w:name="_CRA_3_2"/>
      <w:bookmarkStart w:id="804" w:name="_Toc168325609"/>
      <w:bookmarkStart w:id="805" w:name="_Toc193393267"/>
      <w:bookmarkEnd w:id="801"/>
      <w:bookmarkEnd w:id="803"/>
      <w:r>
        <w:rPr>
          <w:noProof/>
        </w:rPr>
        <w:t>A.3</w:t>
      </w:r>
      <w:r w:rsidRPr="00826514">
        <w:rPr>
          <w:noProof/>
        </w:rPr>
        <w:t>.1.7</w:t>
      </w:r>
      <w:r w:rsidRPr="00826514">
        <w:rPr>
          <w:noProof/>
        </w:rPr>
        <w:tab/>
      </w:r>
      <w:r>
        <w:rPr>
          <w:noProof/>
        </w:rPr>
        <w:t>Void</w:t>
      </w:r>
      <w:bookmarkEnd w:id="805"/>
    </w:p>
    <w:p w14:paraId="3BB93FAD" w14:textId="7E6D0257" w:rsidR="00D13D54" w:rsidRPr="00826514" w:rsidRDefault="00D13D54" w:rsidP="00D13D54">
      <w:pPr>
        <w:pStyle w:val="Heading3"/>
        <w:rPr>
          <w:noProof/>
        </w:rPr>
      </w:pPr>
      <w:bookmarkStart w:id="806" w:name="_CRA_3_1_8"/>
      <w:bookmarkStart w:id="807" w:name="_Toc168325607"/>
      <w:bookmarkStart w:id="808" w:name="_Toc187929754"/>
      <w:bookmarkStart w:id="809" w:name="_Toc193393268"/>
      <w:bookmarkEnd w:id="806"/>
      <w:r>
        <w:rPr>
          <w:noProof/>
        </w:rPr>
        <w:t>A.3.1.8</w:t>
      </w:r>
      <w:r w:rsidRPr="00826514">
        <w:rPr>
          <w:noProof/>
        </w:rPr>
        <w:tab/>
      </w:r>
      <w:r>
        <w:rPr>
          <w:noProof/>
        </w:rPr>
        <w:t>Void</w:t>
      </w:r>
      <w:bookmarkEnd w:id="807"/>
      <w:bookmarkEnd w:id="808"/>
      <w:bookmarkEnd w:id="809"/>
    </w:p>
    <w:p w14:paraId="65733E7F" w14:textId="0D2A3F15" w:rsidR="00D13D54" w:rsidRPr="00826514" w:rsidRDefault="00D13D54" w:rsidP="00D13D54">
      <w:pPr>
        <w:pStyle w:val="Heading3"/>
        <w:rPr>
          <w:noProof/>
        </w:rPr>
      </w:pPr>
      <w:bookmarkStart w:id="810" w:name="_CRA_3_1_9"/>
      <w:bookmarkStart w:id="811" w:name="_Toc168325608"/>
      <w:bookmarkStart w:id="812" w:name="_Toc187929755"/>
      <w:bookmarkStart w:id="813" w:name="_Toc193393269"/>
      <w:bookmarkEnd w:id="810"/>
      <w:r>
        <w:rPr>
          <w:noProof/>
        </w:rPr>
        <w:t>A.3.1.9</w:t>
      </w:r>
      <w:r w:rsidRPr="00826514">
        <w:rPr>
          <w:noProof/>
        </w:rPr>
        <w:tab/>
      </w:r>
      <w:r>
        <w:rPr>
          <w:noProof/>
        </w:rPr>
        <w:t>Void</w:t>
      </w:r>
      <w:bookmarkEnd w:id="811"/>
      <w:bookmarkEnd w:id="812"/>
      <w:bookmarkEnd w:id="813"/>
    </w:p>
    <w:p w14:paraId="2A137295" w14:textId="2322390A" w:rsidR="00D13D54" w:rsidRPr="00826514" w:rsidRDefault="00D13D54" w:rsidP="00D13D54">
      <w:pPr>
        <w:pStyle w:val="Heading3"/>
        <w:rPr>
          <w:noProof/>
        </w:rPr>
      </w:pPr>
      <w:bookmarkStart w:id="814" w:name="_Toc193393270"/>
      <w:r>
        <w:rPr>
          <w:noProof/>
        </w:rPr>
        <w:t>A.3</w:t>
      </w:r>
      <w:r w:rsidRPr="00826514">
        <w:rPr>
          <w:noProof/>
        </w:rPr>
        <w:t>.1.</w:t>
      </w:r>
      <w:r>
        <w:rPr>
          <w:noProof/>
        </w:rPr>
        <w:t>10</w:t>
      </w:r>
      <w:r w:rsidRPr="00826514">
        <w:rPr>
          <w:noProof/>
        </w:rPr>
        <w:tab/>
      </w:r>
      <w:r>
        <w:rPr>
          <w:noProof/>
        </w:rPr>
        <w:t>Void</w:t>
      </w:r>
      <w:bookmarkEnd w:id="814"/>
    </w:p>
    <w:p w14:paraId="3A284D6E" w14:textId="0F7DA739" w:rsidR="00D13D54" w:rsidRPr="00826514" w:rsidRDefault="00D13D54" w:rsidP="00D13D54">
      <w:pPr>
        <w:pStyle w:val="Heading3"/>
        <w:rPr>
          <w:noProof/>
        </w:rPr>
      </w:pPr>
      <w:bookmarkStart w:id="815" w:name="_CRA_3_1_11"/>
      <w:bookmarkStart w:id="816" w:name="_Toc193393271"/>
      <w:bookmarkEnd w:id="815"/>
      <w:r>
        <w:rPr>
          <w:noProof/>
        </w:rPr>
        <w:t>A.3.1.11</w:t>
      </w:r>
      <w:r w:rsidRPr="00826514">
        <w:rPr>
          <w:noProof/>
        </w:rPr>
        <w:tab/>
      </w:r>
      <w:r>
        <w:rPr>
          <w:noProof/>
        </w:rPr>
        <w:t>Void</w:t>
      </w:r>
      <w:bookmarkEnd w:id="816"/>
    </w:p>
    <w:p w14:paraId="635E4B46" w14:textId="77777777" w:rsidR="005458FF" w:rsidRDefault="005458FF" w:rsidP="005458FF">
      <w:pPr>
        <w:pStyle w:val="Heading2"/>
        <w:rPr>
          <w:lang w:eastAsia="zh-CN"/>
        </w:rPr>
      </w:pPr>
      <w:bookmarkStart w:id="817" w:name="_Toc193393272"/>
      <w:r>
        <w:rPr>
          <w:lang w:eastAsia="zh-CN"/>
        </w:rPr>
        <w:t>A.3.2</w:t>
      </w:r>
      <w:r>
        <w:rPr>
          <w:lang w:eastAsia="zh-CN"/>
        </w:rPr>
        <w:tab/>
      </w:r>
      <w:bookmarkStart w:id="818" w:name="OLE_LINK358"/>
      <w:bookmarkStart w:id="819" w:name="OLE_LINK359"/>
      <w:r w:rsidRPr="008D1232">
        <w:rPr>
          <w:lang w:eastAsia="zh-CN"/>
        </w:rPr>
        <w:t>Sdd_</w:t>
      </w:r>
      <w:bookmarkStart w:id="820" w:name="OLE_LINK313"/>
      <w:bookmarkStart w:id="821" w:name="OLE_LINK314"/>
      <w:bookmarkStart w:id="822" w:name="OLE_LINK320"/>
      <w:r>
        <w:t>TransmissionQualityMeasurement</w:t>
      </w:r>
      <w:bookmarkEnd w:id="820"/>
      <w:bookmarkEnd w:id="821"/>
      <w:bookmarkEnd w:id="822"/>
      <w:r>
        <w:rPr>
          <w:lang w:eastAsia="zh-CN"/>
        </w:rPr>
        <w:t xml:space="preserve"> </w:t>
      </w:r>
      <w:bookmarkEnd w:id="818"/>
      <w:bookmarkEnd w:id="819"/>
      <w:r>
        <w:rPr>
          <w:lang w:eastAsia="zh-CN"/>
        </w:rPr>
        <w:t>API</w:t>
      </w:r>
      <w:bookmarkEnd w:id="804"/>
      <w:bookmarkEnd w:id="817"/>
    </w:p>
    <w:p w14:paraId="337A9811" w14:textId="77777777" w:rsidR="005458FF" w:rsidRDefault="005458FF" w:rsidP="005458FF">
      <w:pPr>
        <w:pStyle w:val="Heading3"/>
        <w:rPr>
          <w:lang w:eastAsia="zh-CN"/>
        </w:rPr>
      </w:pPr>
      <w:bookmarkStart w:id="823" w:name="_CRA_3_2_1"/>
      <w:bookmarkStart w:id="824" w:name="_Toc168325610"/>
      <w:bookmarkStart w:id="825" w:name="_Toc193393273"/>
      <w:bookmarkEnd w:id="823"/>
      <w:r>
        <w:rPr>
          <w:lang w:eastAsia="zh-CN"/>
        </w:rPr>
        <w:t>A.3.2.1</w:t>
      </w:r>
      <w:r>
        <w:rPr>
          <w:lang w:eastAsia="zh-CN"/>
        </w:rPr>
        <w:tab/>
        <w:t>API URI</w:t>
      </w:r>
      <w:bookmarkEnd w:id="824"/>
      <w:bookmarkEnd w:id="825"/>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826" w:name="_CRA_3_2_2"/>
      <w:bookmarkStart w:id="827" w:name="_Toc168325611"/>
      <w:bookmarkStart w:id="828" w:name="_Toc193393274"/>
      <w:bookmarkEnd w:id="826"/>
      <w:r>
        <w:rPr>
          <w:lang w:eastAsia="zh-CN"/>
        </w:rPr>
        <w:lastRenderedPageBreak/>
        <w:t>A.3.2.2</w:t>
      </w:r>
      <w:r>
        <w:rPr>
          <w:lang w:eastAsia="zh-CN"/>
        </w:rPr>
        <w:tab/>
        <w:t>Resources</w:t>
      </w:r>
      <w:bookmarkEnd w:id="827"/>
      <w:bookmarkEnd w:id="828"/>
    </w:p>
    <w:p w14:paraId="03E75E07" w14:textId="77777777" w:rsidR="005458FF" w:rsidRDefault="005458FF" w:rsidP="005458FF">
      <w:pPr>
        <w:pStyle w:val="Heading4"/>
        <w:rPr>
          <w:lang w:eastAsia="zh-CN"/>
        </w:rPr>
      </w:pPr>
      <w:bookmarkStart w:id="829" w:name="_CRA_3_2_2_1"/>
      <w:bookmarkStart w:id="830" w:name="_Toc168325612"/>
      <w:bookmarkStart w:id="831" w:name="_Toc193393275"/>
      <w:bookmarkEnd w:id="829"/>
      <w:r>
        <w:rPr>
          <w:lang w:eastAsia="zh-CN"/>
        </w:rPr>
        <w:t>A.3.2.2.1</w:t>
      </w:r>
      <w:r>
        <w:rPr>
          <w:lang w:eastAsia="zh-CN"/>
        </w:rPr>
        <w:tab/>
        <w:t>Overview</w:t>
      </w:r>
      <w:bookmarkEnd w:id="830"/>
      <w:bookmarkEnd w:id="831"/>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3.2pt;height:337.55pt" o:ole="">
            <v:imagedata r:id="rId14" o:title=""/>
          </v:shape>
          <o:OLEObject Type="Embed" ProgID="Visio.Drawing.15" ShapeID="_x0000_i1026" DrawAspect="Content" ObjectID="_1804005897" r:id="rId15"/>
        </w:object>
      </w:r>
    </w:p>
    <w:p w14:paraId="7BEEA73F" w14:textId="77777777" w:rsidR="005458FF" w:rsidRDefault="005458FF" w:rsidP="005458FF">
      <w:pPr>
        <w:pStyle w:val="TF"/>
      </w:pPr>
      <w:bookmarkStart w:id="832" w:name="_CRFigureA_3_2_2_1_1"/>
      <w:r>
        <w:t xml:space="preserve">Figure </w:t>
      </w:r>
      <w:bookmarkEnd w:id="832"/>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833" w:name="_CRTableA_3_2_2_1_1"/>
      <w:r>
        <w:t>Table </w:t>
      </w:r>
      <w:bookmarkEnd w:id="833"/>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834" w:name="OLE_LINK310"/>
            <w:r>
              <w:rPr>
                <w:lang w:val="en-US" w:eastAsia="zh-CN"/>
              </w:rPr>
              <w:t>an SDDM data transmission quality measurement</w:t>
            </w:r>
            <w:bookmarkEnd w:id="834"/>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835" w:name="_CRA_3_2_2_2"/>
      <w:bookmarkStart w:id="836" w:name="_Toc168325613"/>
      <w:bookmarkStart w:id="837" w:name="_Toc193393276"/>
      <w:bookmarkEnd w:id="835"/>
      <w:r>
        <w:rPr>
          <w:lang w:eastAsia="zh-CN"/>
        </w:rPr>
        <w:t>A.3.2.2.2</w:t>
      </w:r>
      <w:r>
        <w:rPr>
          <w:lang w:eastAsia="zh-CN"/>
        </w:rPr>
        <w:tab/>
        <w:t>Resource: SDD Transmission Quality Measurement</w:t>
      </w:r>
      <w:bookmarkEnd w:id="836"/>
      <w:bookmarkEnd w:id="837"/>
    </w:p>
    <w:p w14:paraId="4AFF2558" w14:textId="77777777" w:rsidR="005458FF" w:rsidRDefault="005458FF" w:rsidP="005458FF">
      <w:pPr>
        <w:pStyle w:val="Heading5"/>
        <w:rPr>
          <w:lang w:eastAsia="zh-CN"/>
        </w:rPr>
      </w:pPr>
      <w:bookmarkStart w:id="838" w:name="_CRA_3_2_2_2_1"/>
      <w:bookmarkStart w:id="839" w:name="_Toc168325614"/>
      <w:bookmarkStart w:id="840" w:name="_Toc193393277"/>
      <w:bookmarkEnd w:id="838"/>
      <w:r>
        <w:rPr>
          <w:lang w:eastAsia="zh-CN"/>
        </w:rPr>
        <w:t>A.3.2.2.2.1</w:t>
      </w:r>
      <w:r>
        <w:rPr>
          <w:lang w:eastAsia="zh-CN"/>
        </w:rPr>
        <w:tab/>
        <w:t>Description</w:t>
      </w:r>
      <w:bookmarkEnd w:id="839"/>
      <w:bookmarkEnd w:id="840"/>
    </w:p>
    <w:p w14:paraId="39487D82" w14:textId="77777777" w:rsidR="005458FF" w:rsidRDefault="005458FF" w:rsidP="005458FF">
      <w:pPr>
        <w:rPr>
          <w:lang w:eastAsia="zh-CN"/>
        </w:rPr>
      </w:pPr>
      <w:r>
        <w:rPr>
          <w:lang w:eastAsia="zh-CN"/>
        </w:rPr>
        <w:t xml:space="preserve">The SDD </w:t>
      </w:r>
      <w:bookmarkStart w:id="841" w:name="OLE_LINK315"/>
      <w:bookmarkStart w:id="842" w:name="OLE_LINK316"/>
      <w:r>
        <w:rPr>
          <w:lang w:eastAsia="zh-CN"/>
        </w:rPr>
        <w:t xml:space="preserve">transmission quality measurement </w:t>
      </w:r>
      <w:bookmarkEnd w:id="841"/>
      <w:bookmarkEnd w:id="842"/>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843" w:name="_CRA_3_2_2_2_2"/>
      <w:bookmarkStart w:id="844" w:name="_Toc168325615"/>
      <w:bookmarkStart w:id="845" w:name="_Toc193393278"/>
      <w:bookmarkEnd w:id="843"/>
      <w:r>
        <w:rPr>
          <w:lang w:eastAsia="zh-CN"/>
        </w:rPr>
        <w:lastRenderedPageBreak/>
        <w:t>A.3.2.2.2.2</w:t>
      </w:r>
      <w:r>
        <w:rPr>
          <w:lang w:eastAsia="zh-CN"/>
        </w:rPr>
        <w:tab/>
        <w:t>Resource Definition</w:t>
      </w:r>
      <w:bookmarkEnd w:id="844"/>
      <w:bookmarkEnd w:id="845"/>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bookmarkStart w:id="846" w:name="_CRTableA_3_2_2_2_2_1"/>
      <w:r>
        <w:t xml:space="preserve">Table </w:t>
      </w:r>
      <w:bookmarkEnd w:id="846"/>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847" w:name="_CRA_3_2_2_2_3"/>
      <w:bookmarkStart w:id="848" w:name="_Toc168325616"/>
      <w:bookmarkStart w:id="849" w:name="_Toc193393279"/>
      <w:bookmarkEnd w:id="847"/>
      <w:r>
        <w:rPr>
          <w:lang w:eastAsia="zh-CN"/>
        </w:rPr>
        <w:t>A.3.2.2.2.3</w:t>
      </w:r>
      <w:r>
        <w:rPr>
          <w:lang w:eastAsia="zh-CN"/>
        </w:rPr>
        <w:tab/>
        <w:t>Resource Standard Methods</w:t>
      </w:r>
      <w:bookmarkEnd w:id="848"/>
      <w:bookmarkEnd w:id="849"/>
    </w:p>
    <w:p w14:paraId="1A8471DB" w14:textId="77777777" w:rsidR="005458FF" w:rsidRDefault="005458FF" w:rsidP="005D1384">
      <w:pPr>
        <w:pStyle w:val="Heading6"/>
      </w:pPr>
      <w:bookmarkStart w:id="850" w:name="_CRA_3_2_2_2_3_1"/>
      <w:bookmarkStart w:id="851" w:name="_Toc168325617"/>
      <w:bookmarkStart w:id="852" w:name="_Toc193393280"/>
      <w:bookmarkEnd w:id="850"/>
      <w:r>
        <w:rPr>
          <w:lang w:eastAsia="zh-CN"/>
        </w:rPr>
        <w:t>A.3.2.2.2.3.1</w:t>
      </w:r>
      <w:r>
        <w:rPr>
          <w:lang w:eastAsia="zh-CN"/>
        </w:rPr>
        <w:tab/>
        <w:t>POST</w:t>
      </w:r>
      <w:bookmarkEnd w:id="851"/>
      <w:bookmarkEnd w:id="852"/>
    </w:p>
    <w:p w14:paraId="6610A118" w14:textId="77777777" w:rsidR="005458FF" w:rsidRDefault="005458FF" w:rsidP="005458FF">
      <w:pPr>
        <w:rPr>
          <w:lang w:eastAsia="zh-CN"/>
        </w:rPr>
      </w:pPr>
      <w:r>
        <w:rPr>
          <w:lang w:eastAsia="zh-CN"/>
        </w:rPr>
        <w:t xml:space="preserve">This operation allows to establish an </w:t>
      </w:r>
      <w:bookmarkStart w:id="853" w:name="OLE_LINK317"/>
      <w:bookmarkStart w:id="854" w:name="OLE_LINK318"/>
      <w:r>
        <w:rPr>
          <w:lang w:eastAsia="zh-CN"/>
        </w:rPr>
        <w:t>SDDM data transmission quality measurement</w:t>
      </w:r>
      <w:bookmarkEnd w:id="853"/>
      <w:bookmarkEnd w:id="854"/>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bookmarkStart w:id="855" w:name="_CRTableA_3_2_2_2_3_1_1"/>
      <w:r>
        <w:t xml:space="preserve">Table </w:t>
      </w:r>
      <w:bookmarkEnd w:id="855"/>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bookmarkStart w:id="856" w:name="_CRTableA_3_2_2_2_3_1_2"/>
      <w:r>
        <w:t xml:space="preserve">Table </w:t>
      </w:r>
      <w:bookmarkEnd w:id="856"/>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857" w:name="_CRA_3_2_2_2_3_2"/>
      <w:bookmarkStart w:id="858" w:name="_Toc168325618"/>
      <w:bookmarkStart w:id="859" w:name="_Toc193393281"/>
      <w:bookmarkEnd w:id="857"/>
      <w:r>
        <w:rPr>
          <w:lang w:eastAsia="zh-CN"/>
        </w:rPr>
        <w:t>A.3.2.2.2.3.2</w:t>
      </w:r>
      <w:r>
        <w:rPr>
          <w:lang w:eastAsia="zh-CN"/>
        </w:rPr>
        <w:tab/>
      </w:r>
      <w:r w:rsidR="007411D6">
        <w:rPr>
          <w:lang w:eastAsia="zh-CN"/>
        </w:rPr>
        <w:t>FETCH</w:t>
      </w:r>
      <w:bookmarkEnd w:id="858"/>
      <w:bookmarkEnd w:id="859"/>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860" w:name="_CRTableA_3_2_2_2_3_2_0"/>
      <w:r>
        <w:t>Table</w:t>
      </w:r>
      <w:r>
        <w:rPr>
          <w:noProof/>
        </w:rPr>
        <w:t> </w:t>
      </w:r>
      <w:bookmarkEnd w:id="860"/>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734C870E" w:rsidR="005458FF" w:rsidRDefault="005458FF" w:rsidP="005458FF">
      <w:pPr>
        <w:pStyle w:val="TH"/>
      </w:pPr>
      <w:bookmarkStart w:id="861" w:name="_CRTableA_3_2_2_2_3_2_1"/>
      <w:r>
        <w:t xml:space="preserve">Table </w:t>
      </w:r>
      <w:bookmarkEnd w:id="861"/>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2651763D" w:rsidR="005458FF" w:rsidRDefault="005458FF" w:rsidP="005458FF">
      <w:pPr>
        <w:pStyle w:val="TH"/>
      </w:pPr>
      <w:bookmarkStart w:id="862" w:name="_CRTableA_3_2_2_2_3_2_21"/>
      <w:bookmarkStart w:id="863" w:name="_CRTableA_3_2_2_2_3_2_2"/>
      <w:r>
        <w:lastRenderedPageBreak/>
        <w:t xml:space="preserve">Table </w:t>
      </w:r>
      <w:bookmarkEnd w:id="862"/>
      <w:bookmarkEnd w:id="863"/>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864" w:name="_CRA_3_2_2_2_3_3"/>
      <w:bookmarkStart w:id="865" w:name="_Toc168325619"/>
      <w:bookmarkStart w:id="866" w:name="_Toc193393282"/>
      <w:bookmarkEnd w:id="864"/>
      <w:r>
        <w:rPr>
          <w:lang w:eastAsia="zh-CN"/>
        </w:rPr>
        <w:t>A.3.2.2.2.3.3</w:t>
      </w:r>
      <w:r>
        <w:rPr>
          <w:lang w:eastAsia="zh-CN"/>
        </w:rPr>
        <w:tab/>
        <w:t>DELETE</w:t>
      </w:r>
      <w:bookmarkEnd w:id="865"/>
      <w:bookmarkEnd w:id="866"/>
    </w:p>
    <w:p w14:paraId="7AB5AC19" w14:textId="77777777" w:rsidR="005458FF" w:rsidRDefault="005458FF" w:rsidP="005458FF">
      <w:pPr>
        <w:rPr>
          <w:lang w:eastAsia="zh-CN"/>
        </w:rPr>
      </w:pPr>
      <w:r>
        <w:rPr>
          <w:lang w:eastAsia="zh-CN"/>
        </w:rPr>
        <w:t xml:space="preserve">This operation releases </w:t>
      </w:r>
      <w:bookmarkStart w:id="867" w:name="OLE_LINK319"/>
      <w:r>
        <w:rPr>
          <w:lang w:eastAsia="zh-CN"/>
        </w:rPr>
        <w:t>an SDDM data transmission quality measurement</w:t>
      </w:r>
      <w:bookmarkEnd w:id="867"/>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bookmarkStart w:id="868" w:name="_CRTableA_3_2_2_2_3_3_1"/>
      <w:r>
        <w:t xml:space="preserve">Table </w:t>
      </w:r>
      <w:bookmarkEnd w:id="868"/>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bookmarkStart w:id="869" w:name="_CRTableA_3_2_2_2_3_3_2"/>
      <w:r>
        <w:t xml:space="preserve">Table </w:t>
      </w:r>
      <w:bookmarkEnd w:id="869"/>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870" w:name="_CRA_3_2_3"/>
      <w:bookmarkStart w:id="871" w:name="_Toc168325620"/>
      <w:bookmarkStart w:id="872" w:name="_Toc193393283"/>
      <w:bookmarkEnd w:id="870"/>
      <w:r>
        <w:rPr>
          <w:lang w:eastAsia="zh-CN"/>
        </w:rPr>
        <w:t>A.3.2.3</w:t>
      </w:r>
      <w:r>
        <w:rPr>
          <w:lang w:eastAsia="zh-CN"/>
        </w:rPr>
        <w:tab/>
        <w:t>Data Model</w:t>
      </w:r>
      <w:bookmarkEnd w:id="871"/>
      <w:bookmarkEnd w:id="872"/>
    </w:p>
    <w:p w14:paraId="59FC3F8F" w14:textId="77777777" w:rsidR="005458FF" w:rsidRDefault="005458FF" w:rsidP="005458FF">
      <w:pPr>
        <w:pStyle w:val="Heading4"/>
        <w:rPr>
          <w:lang w:eastAsia="zh-CN"/>
        </w:rPr>
      </w:pPr>
      <w:bookmarkStart w:id="873" w:name="_CRA_3_2_3_1"/>
      <w:bookmarkStart w:id="874" w:name="_Toc168325621"/>
      <w:bookmarkStart w:id="875" w:name="_Toc193393284"/>
      <w:bookmarkEnd w:id="873"/>
      <w:r>
        <w:rPr>
          <w:lang w:eastAsia="zh-CN"/>
        </w:rPr>
        <w:t>A.3.2.3.1</w:t>
      </w:r>
      <w:r>
        <w:rPr>
          <w:lang w:eastAsia="zh-CN"/>
        </w:rPr>
        <w:tab/>
        <w:t>General</w:t>
      </w:r>
      <w:bookmarkEnd w:id="874"/>
      <w:bookmarkEnd w:id="875"/>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05BE1FFF" w14:textId="721560EE" w:rsidR="000621D7" w:rsidRDefault="005458FF" w:rsidP="000621D7">
      <w:pPr>
        <w:pStyle w:val="TH"/>
      </w:pPr>
      <w:bookmarkStart w:id="876" w:name="_CRTableA_3_2_3_1_1"/>
      <w:r>
        <w:lastRenderedPageBreak/>
        <w:t>Table </w:t>
      </w:r>
      <w:bookmarkEnd w:id="876"/>
      <w:r>
        <w:rPr>
          <w:lang w:eastAsia="zh-CN"/>
        </w:rPr>
        <w:t>A.3.2.3.1</w:t>
      </w:r>
      <w:r>
        <w:t xml:space="preserve">.1: </w:t>
      </w:r>
      <w:bookmarkStart w:id="877" w:name="OLE_LINK334"/>
      <w:bookmarkStart w:id="878" w:name="OLE_LINK335"/>
      <w:r>
        <w:t xml:space="preserve">SDD_TransmissionQualityMeasurement </w:t>
      </w:r>
      <w:bookmarkEnd w:id="877"/>
      <w:bookmarkEnd w:id="878"/>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0621D7" w14:paraId="1122F286"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301663">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30166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30166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301663">
            <w:pPr>
              <w:pStyle w:val="TAH"/>
            </w:pPr>
            <w:r>
              <w:t>Applicability</w:t>
            </w:r>
          </w:p>
        </w:tc>
      </w:tr>
      <w:tr w:rsidR="000621D7" w14:paraId="64A8507D"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301663">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301663">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301663">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301663">
            <w:pPr>
              <w:pStyle w:val="TAH"/>
            </w:pPr>
          </w:p>
        </w:tc>
      </w:tr>
      <w:tr w:rsidR="000621D7" w14:paraId="43EC7391"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301663">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301663">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301663">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301663">
            <w:pPr>
              <w:pStyle w:val="TAH"/>
            </w:pPr>
          </w:p>
        </w:tc>
      </w:tr>
      <w:tr w:rsidR="000621D7" w14:paraId="2DF0DD28"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301663">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301663">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301663">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301663">
            <w:pPr>
              <w:pStyle w:val="TAH"/>
            </w:pPr>
          </w:p>
        </w:tc>
      </w:tr>
      <w:tr w:rsidR="000621D7" w14:paraId="4C23BDC9"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301663">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301663">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301663">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301663">
            <w:pPr>
              <w:pStyle w:val="TAH"/>
            </w:pPr>
          </w:p>
        </w:tc>
      </w:tr>
      <w:tr w:rsidR="000621D7" w14:paraId="2F22BE4D"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301663">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301663">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301663">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301663">
            <w:pPr>
              <w:pStyle w:val="TAH"/>
            </w:pPr>
          </w:p>
        </w:tc>
      </w:tr>
      <w:tr w:rsidR="000621D7" w14:paraId="12B41CB6"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301663">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301663">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301663">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301663">
            <w:pPr>
              <w:pStyle w:val="TAH"/>
            </w:pPr>
          </w:p>
        </w:tc>
      </w:tr>
      <w:tr w:rsidR="000621D7" w14:paraId="6BCD14DC"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301663">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301663">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301663">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301663">
            <w:pPr>
              <w:pStyle w:val="TAH"/>
            </w:pPr>
          </w:p>
        </w:tc>
      </w:tr>
      <w:tr w:rsidR="000621D7" w14:paraId="509E5222"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301663">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301663">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301663">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301663">
            <w:pPr>
              <w:pStyle w:val="TAH"/>
            </w:pPr>
          </w:p>
        </w:tc>
      </w:tr>
      <w:tr w:rsidR="000621D7" w14:paraId="0CBB2061"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301663">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301663">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301663">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301663">
            <w:pPr>
              <w:pStyle w:val="TAH"/>
            </w:pPr>
          </w:p>
        </w:tc>
      </w:tr>
      <w:tr w:rsidR="000621D7" w14:paraId="4A6ED430"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301663">
            <w:pPr>
              <w:pStyle w:val="TAL"/>
              <w:jc w:val="center"/>
            </w:pPr>
            <w:r>
              <w:rPr>
                <w:lang w:val="sv-SE"/>
              </w:rPr>
              <w:t>MeasuredNon3gppAccess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301663">
            <w:pPr>
              <w:pStyle w:val="TAL"/>
              <w:jc w:val="center"/>
              <w:rPr>
                <w:lang w:eastAsia="ko-KR"/>
              </w:rPr>
            </w:pPr>
            <w:r w:rsidRPr="00C10456">
              <w:rPr>
                <w:lang w:eastAsia="zh-CN"/>
              </w:rPr>
              <w:t>A.2.4.</w:t>
            </w:r>
            <w:r>
              <w:rPr>
                <w:rFonts w:hint="eastAsia"/>
                <w:lang w:eastAsia="ko-KR"/>
              </w:rPr>
              <w:t>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301663">
            <w:pPr>
              <w:pStyle w:val="TAL"/>
              <w:jc w:val="center"/>
            </w:pPr>
            <w:r>
              <w:t>Indicates identity of the measured non-3GPP access.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301663">
            <w:pPr>
              <w:pStyle w:val="TAH"/>
            </w:pPr>
          </w:p>
        </w:tc>
      </w:tr>
      <w:tr w:rsidR="000621D7" w14:paraId="6EE89639"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301663">
            <w:pPr>
              <w:pStyle w:val="TAL"/>
              <w:jc w:val="center"/>
            </w:pPr>
            <w:r w:rsidRPr="00E8166C">
              <w:t>Non3gppAccessMeasurement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301663">
            <w:pPr>
              <w:pStyle w:val="TAL"/>
              <w:jc w:val="center"/>
              <w:rPr>
                <w:lang w:eastAsia="ko-KR"/>
              </w:rPr>
            </w:pPr>
            <w:r w:rsidRPr="00C10456">
              <w:rPr>
                <w:lang w:eastAsia="zh-CN"/>
              </w:rPr>
              <w:t>A.2.4.</w:t>
            </w:r>
            <w:r>
              <w:rPr>
                <w:rFonts w:hint="eastAsia"/>
                <w:lang w:eastAsia="ko-KR"/>
              </w:rPr>
              <w:t>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301663">
            <w:pPr>
              <w:pStyle w:val="TAL"/>
              <w:jc w:val="center"/>
            </w:pPr>
            <w:r>
              <w:rPr>
                <w:lang w:eastAsia="zh-CN"/>
              </w:rPr>
              <w:t xml:space="preserve">Indicates the </w:t>
            </w:r>
            <w:r>
              <w:rPr>
                <w:lang w:val="en-US" w:eastAsia="zh-CN"/>
              </w:rPr>
              <w:t>non-3GPP access measurement information report.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301663">
            <w:pPr>
              <w:pStyle w:val="TAH"/>
            </w:pPr>
          </w:p>
        </w:tc>
      </w:tr>
      <w:tr w:rsidR="000621D7" w14:paraId="776796CD" w14:textId="77777777" w:rsidTr="00301663">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301663">
            <w:pPr>
              <w:pStyle w:val="TAL"/>
              <w:jc w:val="center"/>
            </w:pPr>
            <w:r>
              <w:t>Non3gppAccessPolicy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301663">
            <w:pPr>
              <w:pStyle w:val="TAL"/>
              <w:jc w:val="center"/>
              <w:rPr>
                <w:lang w:eastAsia="ko-KR"/>
              </w:rPr>
            </w:pPr>
            <w:r>
              <w:t>A.</w:t>
            </w:r>
            <w:r w:rsidRPr="002163C6">
              <w:t>2.</w:t>
            </w:r>
            <w:r>
              <w:t>6</w:t>
            </w:r>
            <w:r w:rsidRPr="002163C6">
              <w:t>.</w:t>
            </w:r>
            <w:r>
              <w:rPr>
                <w:rFonts w:hint="eastAsia"/>
                <w:lang w:eastAsia="ko-KR"/>
              </w:rP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301663">
            <w:pPr>
              <w:pStyle w:val="TAL"/>
              <w:jc w:val="center"/>
              <w:rPr>
                <w:lang w:eastAsia="zh-CN"/>
              </w:rPr>
            </w:pPr>
            <w:r>
              <w:rPr>
                <w:lang w:eastAsia="zh-CN"/>
              </w:rPr>
              <w:t xml:space="preserve">Indicates the </w:t>
            </w:r>
            <w:r>
              <w:rPr>
                <w:lang w:val="en-US" w:eastAsia="zh-CN"/>
              </w:rPr>
              <w:t>non-3GPP access measurement policy.</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301663">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879" w:name="_CRTableA_3_2_3_1_2"/>
      <w:r>
        <w:t>Table </w:t>
      </w:r>
      <w:bookmarkEnd w:id="879"/>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880" w:name="_CRTableA_3_2_3_1_3"/>
      <w:r>
        <w:t>Table </w:t>
      </w:r>
      <w:bookmarkEnd w:id="880"/>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881" w:name="_CRA_3_2_3_2"/>
      <w:bookmarkStart w:id="882" w:name="_Toc168325622"/>
      <w:bookmarkStart w:id="883" w:name="_Toc193393285"/>
      <w:bookmarkEnd w:id="881"/>
      <w:r>
        <w:rPr>
          <w:lang w:eastAsia="zh-CN"/>
        </w:rPr>
        <w:lastRenderedPageBreak/>
        <w:t>A.3.2.3.2</w:t>
      </w:r>
      <w:r>
        <w:rPr>
          <w:lang w:eastAsia="zh-CN"/>
        </w:rPr>
        <w:tab/>
        <w:t>Structured data types</w:t>
      </w:r>
      <w:bookmarkEnd w:id="882"/>
      <w:bookmarkEnd w:id="883"/>
    </w:p>
    <w:p w14:paraId="0AAAA122" w14:textId="77777777" w:rsidR="000160EB" w:rsidRDefault="000160EB" w:rsidP="000160EB">
      <w:pPr>
        <w:pStyle w:val="Heading5"/>
        <w:rPr>
          <w:lang w:eastAsia="zh-CN"/>
        </w:rPr>
      </w:pPr>
      <w:bookmarkStart w:id="884" w:name="_CRA_3_2_3_2_1"/>
      <w:bookmarkStart w:id="885" w:name="_Toc168325623"/>
      <w:bookmarkStart w:id="886" w:name="_Toc193393286"/>
      <w:bookmarkEnd w:id="884"/>
      <w:r>
        <w:rPr>
          <w:lang w:eastAsia="zh-CN"/>
        </w:rPr>
        <w:t>A.3.2.3.2.1</w:t>
      </w:r>
      <w:r>
        <w:rPr>
          <w:lang w:eastAsia="zh-CN"/>
        </w:rPr>
        <w:tab/>
        <w:t xml:space="preserve">Type: </w:t>
      </w:r>
      <w:r>
        <w:t>MeasurementsSubscriptionRequest</w:t>
      </w:r>
      <w:bookmarkEnd w:id="885"/>
      <w:bookmarkEnd w:id="886"/>
    </w:p>
    <w:p w14:paraId="5D2AC976" w14:textId="2298CB9C" w:rsidR="000621D7" w:rsidRDefault="000160EB" w:rsidP="000621D7">
      <w:pPr>
        <w:pStyle w:val="TH"/>
      </w:pPr>
      <w:r>
        <w:rPr>
          <w:noProof/>
        </w:rPr>
        <w:t>Table </w:t>
      </w:r>
      <w:r>
        <w:rPr>
          <w:lang w:eastAsia="zh-CN"/>
        </w:rPr>
        <w:t>A.3.2.3.2.</w:t>
      </w:r>
      <w:r w:rsidR="00EF4080">
        <w:rPr>
          <w:lang w:eastAsia="zh-CN"/>
        </w:rPr>
        <w:t>1</w:t>
      </w:r>
      <w:r>
        <w:rPr>
          <w:lang w:eastAsia="zh-CN"/>
        </w:rPr>
        <w:t>.</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621D7" w14:paraId="773E690C"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30166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3016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30166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301663">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30166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301663">
            <w:pPr>
              <w:pStyle w:val="TAH"/>
              <w:rPr>
                <w:rFonts w:cs="Arial"/>
                <w:szCs w:val="18"/>
              </w:rPr>
            </w:pPr>
            <w:r>
              <w:t>Applicability</w:t>
            </w:r>
          </w:p>
        </w:tc>
      </w:tr>
      <w:tr w:rsidR="000621D7" w14:paraId="60DCCC97"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301663">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301663">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301663">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301663">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301663">
            <w:pPr>
              <w:pStyle w:val="TAL"/>
              <w:rPr>
                <w:rFonts w:cs="Arial"/>
                <w:szCs w:val="18"/>
                <w:lang w:eastAsia="en-GB"/>
              </w:rPr>
            </w:pPr>
          </w:p>
        </w:tc>
      </w:tr>
      <w:tr w:rsidR="000621D7" w14:paraId="7855C0F9"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11A1A89B" w14:textId="77777777" w:rsidR="000621D7" w:rsidRPr="004C0D68" w:rsidRDefault="000621D7" w:rsidP="00301663">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CDFD6E" w14:textId="77777777" w:rsidR="000621D7" w:rsidRPr="004C0D68" w:rsidRDefault="000621D7" w:rsidP="00301663">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0621D7" w:rsidRPr="004C0D68" w:rsidRDefault="000621D7" w:rsidP="00301663">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D051D8B" w14:textId="77777777" w:rsidR="000621D7" w:rsidRPr="004C0D68" w:rsidRDefault="000621D7" w:rsidP="00301663">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84B1C37" w14:textId="77777777" w:rsidR="000621D7" w:rsidRPr="004C0D68" w:rsidRDefault="000621D7" w:rsidP="00301663">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4861EBC" w14:textId="77777777" w:rsidR="000621D7" w:rsidRDefault="000621D7" w:rsidP="00301663">
            <w:pPr>
              <w:pStyle w:val="TAL"/>
              <w:rPr>
                <w:rFonts w:cs="Arial"/>
                <w:szCs w:val="18"/>
                <w:lang w:eastAsia="en-GB"/>
              </w:rPr>
            </w:pPr>
          </w:p>
        </w:tc>
      </w:tr>
      <w:tr w:rsidR="000621D7" w14:paraId="1D7B6BCA"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0CD916E2" w14:textId="77777777" w:rsidR="000621D7" w:rsidRPr="004C0D68" w:rsidRDefault="000621D7" w:rsidP="00301663">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F4F8A7B" w14:textId="77777777" w:rsidR="000621D7" w:rsidRPr="004C0D68" w:rsidRDefault="000621D7" w:rsidP="00301663">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0621D7" w:rsidRPr="004C0D68"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1046BA9" w14:textId="77777777" w:rsidR="000621D7" w:rsidRPr="00830AC8" w:rsidRDefault="000621D7" w:rsidP="00301663">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1A31B71" w14:textId="77777777" w:rsidR="000621D7" w:rsidRPr="004C0D68" w:rsidRDefault="000621D7" w:rsidP="00301663">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60B137" w14:textId="77777777" w:rsidR="000621D7" w:rsidRDefault="000621D7" w:rsidP="00301663">
            <w:pPr>
              <w:pStyle w:val="TAL"/>
              <w:rPr>
                <w:rFonts w:cs="Arial"/>
                <w:szCs w:val="18"/>
                <w:lang w:eastAsia="en-GB"/>
              </w:rPr>
            </w:pPr>
          </w:p>
        </w:tc>
      </w:tr>
      <w:tr w:rsidR="000621D7" w14:paraId="1A73AC86"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22E2F1F0" w14:textId="77777777" w:rsidR="000621D7" w:rsidRPr="00830AC8" w:rsidRDefault="000621D7" w:rsidP="00301663">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77683796" w14:textId="77777777" w:rsidR="000621D7" w:rsidRPr="00830AC8" w:rsidRDefault="000621D7" w:rsidP="00301663">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0621D7" w:rsidRPr="00830AC8" w:rsidRDefault="000621D7" w:rsidP="00301663">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3505988" w14:textId="77777777" w:rsidR="000621D7" w:rsidRPr="00830AC8" w:rsidRDefault="000621D7" w:rsidP="00301663">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C87B1A9" w14:textId="77777777" w:rsidR="000621D7" w:rsidRPr="004C0D68" w:rsidRDefault="000621D7" w:rsidP="00301663">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B798F5" w14:textId="77777777" w:rsidR="000621D7" w:rsidRDefault="000621D7" w:rsidP="00301663">
            <w:pPr>
              <w:pStyle w:val="TAL"/>
              <w:rPr>
                <w:rFonts w:cs="Arial"/>
                <w:szCs w:val="18"/>
                <w:lang w:eastAsia="en-GB"/>
              </w:rPr>
            </w:pPr>
          </w:p>
        </w:tc>
      </w:tr>
      <w:tr w:rsidR="000621D7" w14:paraId="6F44FA30"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62AE4906" w14:textId="77777777" w:rsidR="000621D7" w:rsidRPr="004C0D68" w:rsidRDefault="000621D7" w:rsidP="00301663">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53345BCC"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2C2D90"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DCBA56" w14:textId="77777777" w:rsidR="000621D7" w:rsidRPr="004C0D68" w:rsidRDefault="000621D7" w:rsidP="00301663">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E56AF5" w14:textId="77777777" w:rsidR="000621D7" w:rsidRDefault="000621D7" w:rsidP="00301663">
            <w:pPr>
              <w:pStyle w:val="TAL"/>
              <w:rPr>
                <w:rFonts w:cs="Arial"/>
                <w:szCs w:val="18"/>
                <w:lang w:eastAsia="en-GB"/>
              </w:rPr>
            </w:pPr>
          </w:p>
        </w:tc>
      </w:tr>
      <w:tr w:rsidR="000621D7" w14:paraId="20AC6855"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443F04B0" w14:textId="77777777" w:rsidR="000621D7" w:rsidRPr="004C0D68" w:rsidRDefault="000621D7" w:rsidP="00301663">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40A3BA84"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2DF3A89"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8D55AF5" w14:textId="77777777" w:rsidR="000621D7" w:rsidRPr="004C0D68" w:rsidRDefault="000621D7" w:rsidP="00301663">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0F43E4" w14:textId="77777777" w:rsidR="000621D7" w:rsidRDefault="000621D7" w:rsidP="00301663">
            <w:pPr>
              <w:pStyle w:val="TAL"/>
              <w:rPr>
                <w:rFonts w:cs="Arial"/>
                <w:szCs w:val="18"/>
                <w:lang w:eastAsia="en-GB"/>
              </w:rPr>
            </w:pPr>
          </w:p>
        </w:tc>
      </w:tr>
      <w:tr w:rsidR="000621D7" w14:paraId="7E369F6F"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112B4AF1" w14:textId="77777777" w:rsidR="000621D7" w:rsidRPr="00830AC8" w:rsidRDefault="000621D7" w:rsidP="00301663">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44E6ACA8" w14:textId="77777777" w:rsidR="000621D7" w:rsidRPr="004C0D68" w:rsidRDefault="000621D7" w:rsidP="00301663">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FB1FAA"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FA9181" w14:textId="77777777" w:rsidR="000621D7" w:rsidRPr="00830AC8" w:rsidRDefault="000621D7" w:rsidP="00301663">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0BACC60D" w14:textId="77777777" w:rsidR="000621D7" w:rsidRPr="000159E9" w:rsidRDefault="000621D7" w:rsidP="00301663">
            <w:pPr>
              <w:pStyle w:val="TAL"/>
              <w:rPr>
                <w:lang w:eastAsia="zh-CN"/>
              </w:rPr>
            </w:pPr>
          </w:p>
        </w:tc>
      </w:tr>
      <w:tr w:rsidR="000621D7" w14:paraId="4BD5650E"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108F66CE" w14:textId="77777777" w:rsidR="000621D7" w:rsidRPr="004C0D68" w:rsidRDefault="000621D7" w:rsidP="00301663">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68679B84" w14:textId="77777777" w:rsidR="000621D7" w:rsidRPr="004C0D68" w:rsidRDefault="000621D7" w:rsidP="00301663">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A202AE" w14:textId="77777777" w:rsidR="000621D7" w:rsidRPr="004C0D68" w:rsidRDefault="000621D7" w:rsidP="00301663">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644DD02F" w14:textId="77777777" w:rsidR="000621D7" w:rsidRPr="004C0D68" w:rsidRDefault="000621D7" w:rsidP="00301663">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8388866" w14:textId="77777777" w:rsidR="000621D7" w:rsidRPr="000159E9" w:rsidRDefault="000621D7" w:rsidP="00301663">
            <w:pPr>
              <w:pStyle w:val="TAL"/>
              <w:rPr>
                <w:lang w:eastAsia="zh-CN"/>
              </w:rPr>
            </w:pPr>
          </w:p>
        </w:tc>
      </w:tr>
      <w:tr w:rsidR="000621D7" w14:paraId="05E51F07"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5492A62C" w14:textId="77777777" w:rsidR="000621D7" w:rsidRDefault="000621D7" w:rsidP="00301663">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18FDC8E4" w14:textId="77777777" w:rsidR="000621D7" w:rsidRDefault="000621D7" w:rsidP="00301663">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0621D7"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863FD50" w14:textId="77777777" w:rsidR="000621D7"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F9BB42" w14:textId="77777777" w:rsidR="000621D7" w:rsidRDefault="000621D7" w:rsidP="00301663">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D919A9B" w14:textId="77777777" w:rsidR="000621D7" w:rsidRPr="00CA1AE7" w:rsidRDefault="000621D7" w:rsidP="00301663">
            <w:pPr>
              <w:pStyle w:val="TAL"/>
              <w:rPr>
                <w:lang w:eastAsia="zh-CN"/>
              </w:rPr>
            </w:pPr>
          </w:p>
        </w:tc>
      </w:tr>
      <w:tr w:rsidR="000621D7" w14:paraId="7F086B25"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41E4069E" w14:textId="77777777" w:rsidR="000621D7" w:rsidRDefault="000621D7" w:rsidP="00301663">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3DEA247" w14:textId="77777777" w:rsidR="000621D7" w:rsidRDefault="000621D7" w:rsidP="00301663">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0621D7"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6B3C6F" w14:textId="77777777" w:rsidR="000621D7"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FA2A7E" w14:textId="77777777" w:rsidR="000621D7" w:rsidRDefault="000621D7" w:rsidP="00301663">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353CF825" w14:textId="77777777" w:rsidR="000621D7" w:rsidRDefault="000621D7" w:rsidP="00301663">
            <w:pPr>
              <w:pStyle w:val="TAL"/>
              <w:rPr>
                <w:lang w:eastAsia="zh-CN"/>
              </w:rPr>
            </w:pPr>
          </w:p>
        </w:tc>
      </w:tr>
      <w:tr w:rsidR="000621D7" w14:paraId="05A8DE0B"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tcPr>
          <w:p w14:paraId="01036421" w14:textId="77777777" w:rsidR="000621D7" w:rsidRDefault="000621D7" w:rsidP="00301663">
            <w:pPr>
              <w:pStyle w:val="TAL"/>
              <w:rPr>
                <w:lang w:val="sv-SE"/>
              </w:rPr>
            </w:pPr>
            <w:r w:rsidRPr="001F2539">
              <w:rPr>
                <w:lang w:val="sv-SE"/>
              </w:rPr>
              <w:t>non3gppAccessPolicy</w:t>
            </w:r>
          </w:p>
        </w:tc>
        <w:tc>
          <w:tcPr>
            <w:tcW w:w="1006" w:type="dxa"/>
            <w:tcBorders>
              <w:top w:val="single" w:sz="4" w:space="0" w:color="auto"/>
              <w:left w:val="single" w:sz="4" w:space="0" w:color="auto"/>
              <w:bottom w:val="single" w:sz="4" w:space="0" w:color="auto"/>
              <w:right w:val="single" w:sz="4" w:space="0" w:color="auto"/>
            </w:tcBorders>
          </w:tcPr>
          <w:p w14:paraId="7A24F8DD" w14:textId="77777777" w:rsidR="000621D7" w:rsidRDefault="000621D7" w:rsidP="00301663">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0621D7"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99F02BA" w14:textId="77777777" w:rsidR="000621D7" w:rsidRDefault="000621D7" w:rsidP="00301663">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4383D76" w14:textId="77777777" w:rsidR="000621D7" w:rsidRDefault="000621D7" w:rsidP="00301663">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Pr>
                <w:rFonts w:cs="Arial"/>
                <w:szCs w:val="18"/>
                <w:lang w:val="en-US" w:eastAsia="zh-CN"/>
              </w:rPr>
              <w:t>i.</w:t>
            </w:r>
            <w:r w:rsidRPr="00AE5EC6">
              <w:rPr>
                <w:rFonts w:cs="Arial"/>
                <w:szCs w:val="18"/>
                <w:lang w:val="en-US" w:eastAsia="zh-CN"/>
              </w:rPr>
              <w:t xml:space="preserve">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9AB1EE" w14:textId="77777777" w:rsidR="000621D7" w:rsidRDefault="000621D7" w:rsidP="00301663">
            <w:pPr>
              <w:pStyle w:val="TAL"/>
              <w:rPr>
                <w:lang w:eastAsia="zh-CN"/>
              </w:rPr>
            </w:pPr>
          </w:p>
        </w:tc>
      </w:tr>
      <w:tr w:rsidR="000621D7" w14:paraId="4E1EEC9D" w14:textId="77777777" w:rsidTr="00301663">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A5AF2BC" w14:textId="77777777" w:rsidR="000621D7" w:rsidRPr="00430F46" w:rsidRDefault="000621D7" w:rsidP="00301663">
            <w:pPr>
              <w:pStyle w:val="TAN"/>
            </w:pPr>
            <w:r>
              <w:t>NOTE:</w:t>
            </w:r>
            <w:r>
              <w:tab/>
              <w:t>This attribute shall be included if reportingFrequency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887" w:name="_CRA_3_2_3_2_2"/>
      <w:bookmarkStart w:id="888" w:name="_Toc168325624"/>
      <w:bookmarkStart w:id="889" w:name="_Toc193393287"/>
      <w:bookmarkEnd w:id="887"/>
      <w:r>
        <w:rPr>
          <w:lang w:eastAsia="zh-CN"/>
        </w:rPr>
        <w:t>A.3.2.3.2.2</w:t>
      </w:r>
      <w:r>
        <w:rPr>
          <w:lang w:eastAsia="zh-CN"/>
        </w:rPr>
        <w:tab/>
        <w:t xml:space="preserve">Type: </w:t>
      </w:r>
      <w:r>
        <w:t>MeasurementsSubscriptionResponse</w:t>
      </w:r>
      <w:bookmarkEnd w:id="888"/>
      <w:bookmarkEnd w:id="889"/>
    </w:p>
    <w:p w14:paraId="0D7ECC29" w14:textId="77777777" w:rsidR="000160EB" w:rsidRDefault="000160EB" w:rsidP="000160EB">
      <w:pPr>
        <w:pStyle w:val="TH"/>
      </w:pPr>
      <w:bookmarkStart w:id="890" w:name="_CRTableA_3_2_3_2_2_1"/>
      <w:r>
        <w:rPr>
          <w:noProof/>
        </w:rPr>
        <w:t>Table </w:t>
      </w:r>
      <w:bookmarkEnd w:id="890"/>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891" w:name="_CRA_3_2_3_2_3"/>
      <w:bookmarkStart w:id="892" w:name="_Toc168325625"/>
      <w:bookmarkStart w:id="893" w:name="_Toc193393288"/>
      <w:bookmarkEnd w:id="891"/>
      <w:r>
        <w:rPr>
          <w:lang w:eastAsia="zh-CN"/>
        </w:rPr>
        <w:lastRenderedPageBreak/>
        <w:t>A.3.2.3.2.3</w:t>
      </w:r>
      <w:r>
        <w:rPr>
          <w:lang w:eastAsia="zh-CN"/>
        </w:rPr>
        <w:tab/>
        <w:t xml:space="preserve">Type: </w:t>
      </w:r>
      <w:r w:rsidR="004C15CA">
        <w:t>MeasurementNotification</w:t>
      </w:r>
      <w:bookmarkEnd w:id="892"/>
      <w:bookmarkEnd w:id="893"/>
    </w:p>
    <w:p w14:paraId="153AC0DD" w14:textId="77777777" w:rsidR="000621D7" w:rsidRDefault="000160EB" w:rsidP="000621D7">
      <w:pPr>
        <w:pStyle w:val="TH"/>
      </w:pPr>
      <w:bookmarkStart w:id="894" w:name="_CRTableA_3_2_3_2_3_1"/>
      <w:r>
        <w:rPr>
          <w:noProof/>
        </w:rPr>
        <w:t>Table </w:t>
      </w:r>
      <w:bookmarkEnd w:id="894"/>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621D7" w14:paraId="488EC8CD"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30166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3016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30166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301663">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30166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301663">
            <w:pPr>
              <w:pStyle w:val="TAH"/>
              <w:rPr>
                <w:rFonts w:cs="Arial"/>
                <w:szCs w:val="18"/>
              </w:rPr>
            </w:pPr>
            <w:r>
              <w:t>Applicability</w:t>
            </w:r>
          </w:p>
        </w:tc>
      </w:tr>
      <w:tr w:rsidR="000621D7" w14:paraId="18AFD929"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301663">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301663">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301663">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301663">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301663">
            <w:pPr>
              <w:pStyle w:val="TAL"/>
              <w:rPr>
                <w:rFonts w:cs="Arial"/>
                <w:szCs w:val="18"/>
                <w:lang w:eastAsia="en-GB"/>
              </w:rPr>
            </w:pPr>
          </w:p>
        </w:tc>
      </w:tr>
      <w:tr w:rsidR="000621D7" w14:paraId="622657F3"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2D2AC559" w14:textId="77777777" w:rsidR="000621D7" w:rsidRPr="004C0D68" w:rsidRDefault="000621D7" w:rsidP="00301663">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5CE1BDCC" w14:textId="77777777" w:rsidR="000621D7" w:rsidRPr="004C0D68" w:rsidRDefault="000621D7" w:rsidP="00301663">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0621D7" w:rsidRPr="004C0D68" w:rsidRDefault="000621D7" w:rsidP="00301663">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8261758" w14:textId="77777777" w:rsidR="000621D7" w:rsidRPr="004C0D68" w:rsidRDefault="000621D7" w:rsidP="00301663">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5A4856" w14:textId="77777777" w:rsidR="000621D7" w:rsidRPr="004C0D68" w:rsidRDefault="000621D7" w:rsidP="00301663">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A95DC03" w14:textId="77777777" w:rsidR="000621D7" w:rsidRDefault="000621D7" w:rsidP="00301663">
            <w:pPr>
              <w:pStyle w:val="TAL"/>
              <w:rPr>
                <w:rFonts w:cs="Arial"/>
                <w:szCs w:val="18"/>
                <w:lang w:eastAsia="en-GB"/>
              </w:rPr>
            </w:pPr>
          </w:p>
        </w:tc>
      </w:tr>
      <w:tr w:rsidR="000621D7" w14:paraId="029F8509"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7408DEAA" w14:textId="77777777" w:rsidR="000621D7" w:rsidRPr="004C0D68" w:rsidRDefault="000621D7" w:rsidP="00301663">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13531459" w14:textId="77777777" w:rsidR="000621D7" w:rsidRPr="004C0D68" w:rsidRDefault="000621D7" w:rsidP="00301663">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0621D7" w:rsidRPr="004C0D68"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29925F8" w14:textId="77777777" w:rsidR="000621D7" w:rsidRPr="00E01342" w:rsidRDefault="000621D7" w:rsidP="00301663">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8527C21" w14:textId="77777777" w:rsidR="000621D7" w:rsidRPr="004C0D68" w:rsidRDefault="000621D7" w:rsidP="00301663">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5F70BA14" w14:textId="77777777" w:rsidR="000621D7" w:rsidRDefault="000621D7" w:rsidP="00301663">
            <w:pPr>
              <w:pStyle w:val="TAL"/>
              <w:rPr>
                <w:rFonts w:cs="Arial"/>
                <w:szCs w:val="18"/>
                <w:lang w:eastAsia="en-GB"/>
              </w:rPr>
            </w:pPr>
          </w:p>
        </w:tc>
      </w:tr>
      <w:tr w:rsidR="000621D7" w14:paraId="09A3494D"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3CBF4FBC" w14:textId="77777777" w:rsidR="000621D7" w:rsidRPr="00E01342" w:rsidRDefault="000621D7" w:rsidP="00301663">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1262B23F" w14:textId="77777777" w:rsidR="000621D7" w:rsidRPr="00E01342" w:rsidRDefault="000621D7" w:rsidP="00301663">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0621D7" w:rsidRPr="00E01342" w:rsidRDefault="000621D7" w:rsidP="00301663">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A482AB5" w14:textId="77777777" w:rsidR="000621D7" w:rsidRPr="00E01342" w:rsidRDefault="000621D7" w:rsidP="00301663">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D9B5B11" w14:textId="77777777" w:rsidR="000621D7" w:rsidRPr="004C0D68" w:rsidRDefault="000621D7" w:rsidP="00301663">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C015192" w14:textId="77777777" w:rsidR="000621D7" w:rsidRDefault="000621D7" w:rsidP="00301663">
            <w:pPr>
              <w:pStyle w:val="TAL"/>
              <w:rPr>
                <w:rFonts w:cs="Arial"/>
                <w:szCs w:val="18"/>
                <w:lang w:eastAsia="en-GB"/>
              </w:rPr>
            </w:pPr>
          </w:p>
        </w:tc>
      </w:tr>
      <w:tr w:rsidR="000621D7" w14:paraId="3784E5B9"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583FBACE" w14:textId="77777777" w:rsidR="000621D7" w:rsidRPr="004C0D68" w:rsidRDefault="000621D7" w:rsidP="00301663">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EE54A5"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B6EB2A"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6883F2" w14:textId="77777777" w:rsidR="000621D7" w:rsidRPr="004C0D68" w:rsidRDefault="000621D7" w:rsidP="00301663">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79AC503" w14:textId="77777777" w:rsidR="000621D7" w:rsidRDefault="000621D7" w:rsidP="00301663">
            <w:pPr>
              <w:pStyle w:val="TAL"/>
              <w:rPr>
                <w:rFonts w:cs="Arial"/>
                <w:szCs w:val="18"/>
                <w:lang w:eastAsia="en-GB"/>
              </w:rPr>
            </w:pPr>
          </w:p>
        </w:tc>
      </w:tr>
      <w:tr w:rsidR="000621D7" w14:paraId="35F32B0F"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006DB7B0" w14:textId="77777777" w:rsidR="000621D7" w:rsidRPr="004C0D68" w:rsidRDefault="000621D7" w:rsidP="00301663">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0C2C8760"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F2FC9E2"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7609CC3" w14:textId="77777777" w:rsidR="000621D7" w:rsidRPr="004C0D68" w:rsidRDefault="000621D7" w:rsidP="00301663">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06AA2C5" w14:textId="77777777" w:rsidR="000621D7" w:rsidRDefault="000621D7" w:rsidP="00301663">
            <w:pPr>
              <w:pStyle w:val="TAL"/>
              <w:rPr>
                <w:rFonts w:cs="Arial"/>
                <w:szCs w:val="18"/>
                <w:lang w:eastAsia="en-GB"/>
              </w:rPr>
            </w:pPr>
          </w:p>
        </w:tc>
      </w:tr>
      <w:tr w:rsidR="000621D7" w14:paraId="6F97218F"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4CC7A538" w14:textId="77777777" w:rsidR="000621D7" w:rsidRPr="00E01342" w:rsidRDefault="000621D7" w:rsidP="00301663">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221A3182"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D11E62"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38795CD" w14:textId="77777777" w:rsidR="000621D7" w:rsidRPr="004C0D68" w:rsidRDefault="000621D7" w:rsidP="00301663">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8AD195" w14:textId="77777777" w:rsidR="000621D7" w:rsidRPr="000159E9" w:rsidRDefault="000621D7" w:rsidP="00301663">
            <w:pPr>
              <w:pStyle w:val="TAL"/>
              <w:rPr>
                <w:lang w:eastAsia="zh-CN"/>
              </w:rPr>
            </w:pPr>
          </w:p>
        </w:tc>
      </w:tr>
      <w:tr w:rsidR="000621D7" w14:paraId="34D7E2CC"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13EF6263" w14:textId="77777777" w:rsidR="000621D7" w:rsidRPr="004C0D68" w:rsidRDefault="000621D7" w:rsidP="00301663">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619E381E" w14:textId="77777777" w:rsidR="000621D7" w:rsidRPr="004C0D68" w:rsidRDefault="000621D7" w:rsidP="00301663">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0621D7" w:rsidRPr="004C0D68" w:rsidRDefault="000621D7" w:rsidP="00301663">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61F76B" w14:textId="77777777" w:rsidR="000621D7" w:rsidRPr="004C0D68"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5DACC5" w14:textId="77777777" w:rsidR="000621D7" w:rsidRPr="004C0D68" w:rsidRDefault="000621D7" w:rsidP="00301663">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B9E6CB" w14:textId="77777777" w:rsidR="000621D7" w:rsidRPr="000159E9" w:rsidRDefault="000621D7" w:rsidP="00301663">
            <w:pPr>
              <w:pStyle w:val="TAL"/>
              <w:rPr>
                <w:lang w:eastAsia="zh-CN"/>
              </w:rPr>
            </w:pPr>
          </w:p>
        </w:tc>
      </w:tr>
      <w:tr w:rsidR="000621D7" w14:paraId="205DF21A"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tcPr>
          <w:p w14:paraId="592478E9" w14:textId="77777777" w:rsidR="000621D7" w:rsidRDefault="000621D7" w:rsidP="00301663">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673F6373" w14:textId="77777777" w:rsidR="000621D7" w:rsidRPr="004C0D68" w:rsidRDefault="000621D7" w:rsidP="00301663">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0621D7" w:rsidRPr="004C0D68"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9F42E11" w14:textId="77777777" w:rsidR="000621D7" w:rsidRDefault="000621D7" w:rsidP="00301663">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7980CE2" w14:textId="77777777" w:rsidR="000621D7" w:rsidRPr="004C0D68" w:rsidRDefault="000621D7" w:rsidP="00301663">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F32F140" w14:textId="77777777" w:rsidR="000621D7" w:rsidRPr="000159E9" w:rsidRDefault="000621D7" w:rsidP="00301663">
            <w:pPr>
              <w:pStyle w:val="TAL"/>
              <w:rPr>
                <w:lang w:eastAsia="zh-CN"/>
              </w:rPr>
            </w:pPr>
          </w:p>
        </w:tc>
      </w:tr>
      <w:tr w:rsidR="000621D7" w14:paraId="53C30A98"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hideMark/>
          </w:tcPr>
          <w:p w14:paraId="4F1D9EB8" w14:textId="77777777" w:rsidR="000621D7" w:rsidRDefault="000621D7" w:rsidP="00301663">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E5ED96D" w14:textId="77777777" w:rsidR="000621D7" w:rsidRDefault="000621D7" w:rsidP="00301663">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0621D7"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256570" w14:textId="77777777" w:rsidR="000621D7" w:rsidRDefault="000621D7" w:rsidP="00301663">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5B14345" w14:textId="77777777" w:rsidR="000621D7" w:rsidRDefault="000621D7" w:rsidP="00301663">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1C6E6FC8" w14:textId="77777777" w:rsidR="000621D7" w:rsidRPr="00CA1AE7" w:rsidRDefault="000621D7" w:rsidP="00301663">
            <w:pPr>
              <w:pStyle w:val="TAL"/>
              <w:rPr>
                <w:lang w:eastAsia="zh-CN"/>
              </w:rPr>
            </w:pPr>
          </w:p>
        </w:tc>
      </w:tr>
      <w:tr w:rsidR="000621D7" w14:paraId="5596F15F" w14:textId="77777777" w:rsidTr="00301663">
        <w:trPr>
          <w:jc w:val="center"/>
        </w:trPr>
        <w:tc>
          <w:tcPr>
            <w:tcW w:w="1430" w:type="dxa"/>
            <w:tcBorders>
              <w:top w:val="single" w:sz="4" w:space="0" w:color="auto"/>
              <w:left w:val="single" w:sz="4" w:space="0" w:color="auto"/>
              <w:bottom w:val="single" w:sz="4" w:space="0" w:color="auto"/>
              <w:right w:val="single" w:sz="4" w:space="0" w:color="auto"/>
            </w:tcBorders>
          </w:tcPr>
          <w:p w14:paraId="7C7A593C" w14:textId="77777777" w:rsidR="000621D7" w:rsidRDefault="000621D7" w:rsidP="00301663">
            <w:pPr>
              <w:pStyle w:val="TAL"/>
              <w:rPr>
                <w:lang w:val="sv-SE"/>
              </w:rPr>
            </w:pPr>
            <w:r>
              <w:t>non3gppAccessMeasurements</w:t>
            </w:r>
          </w:p>
        </w:tc>
        <w:tc>
          <w:tcPr>
            <w:tcW w:w="1006" w:type="dxa"/>
            <w:tcBorders>
              <w:top w:val="single" w:sz="4" w:space="0" w:color="auto"/>
              <w:left w:val="single" w:sz="4" w:space="0" w:color="auto"/>
              <w:bottom w:val="single" w:sz="4" w:space="0" w:color="auto"/>
              <w:right w:val="single" w:sz="4" w:space="0" w:color="auto"/>
            </w:tcBorders>
          </w:tcPr>
          <w:p w14:paraId="7CBE41D6" w14:textId="77777777" w:rsidR="000621D7" w:rsidRDefault="000621D7" w:rsidP="00301663">
            <w:pPr>
              <w:pStyle w:val="TAL"/>
              <w:rPr>
                <w:lang w:val="sv-SE"/>
              </w:rPr>
            </w:pPr>
            <w:r>
              <w:rPr>
                <w:lang w:val="sv-SE"/>
              </w:rPr>
              <w:t>array(</w:t>
            </w:r>
            <w:bookmarkStart w:id="895" w:name="_Hlk189202701"/>
            <w:r>
              <w:t>Non3gppAccessMeasurement</w:t>
            </w:r>
            <w:bookmarkEnd w:id="895"/>
            <w:r>
              <w: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0621D7" w:rsidRDefault="000621D7" w:rsidP="00301663">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93BEBB" w14:textId="77777777" w:rsidR="000621D7" w:rsidRDefault="000621D7" w:rsidP="00301663">
            <w:pPr>
              <w:pStyle w:val="TAL"/>
              <w:rPr>
                <w:lang w:eastAsia="zh-CN"/>
              </w:rPr>
            </w:pPr>
            <w:r>
              <w:rPr>
                <w:lang w:val="en-US"/>
              </w:rPr>
              <w:t>1..N</w:t>
            </w:r>
          </w:p>
        </w:tc>
        <w:tc>
          <w:tcPr>
            <w:tcW w:w="3438" w:type="dxa"/>
            <w:tcBorders>
              <w:top w:val="single" w:sz="4" w:space="0" w:color="auto"/>
              <w:left w:val="single" w:sz="4" w:space="0" w:color="auto"/>
              <w:bottom w:val="single" w:sz="4" w:space="0" w:color="auto"/>
              <w:right w:val="single" w:sz="4" w:space="0" w:color="auto"/>
            </w:tcBorders>
          </w:tcPr>
          <w:p w14:paraId="4908CFD2" w14:textId="77777777" w:rsidR="000621D7" w:rsidRDefault="000621D7" w:rsidP="00301663">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7219747E" w14:textId="77777777" w:rsidR="000621D7" w:rsidRPr="00CA1AE7" w:rsidRDefault="000621D7" w:rsidP="00301663">
            <w:pPr>
              <w:pStyle w:val="TAL"/>
              <w:rPr>
                <w:lang w:eastAsia="zh-CN"/>
              </w:rPr>
            </w:pPr>
          </w:p>
        </w:tc>
      </w:tr>
      <w:tr w:rsidR="000621D7" w14:paraId="6AB4103A" w14:textId="77777777" w:rsidTr="00301663">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AB69D0F" w14:textId="77777777" w:rsidR="000621D7" w:rsidRPr="00430F46" w:rsidRDefault="000621D7" w:rsidP="00301663">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896" w:name="_CRA_3_2_3_2_4"/>
      <w:bookmarkStart w:id="897" w:name="_Toc168325626"/>
      <w:bookmarkStart w:id="898" w:name="_Toc193393289"/>
      <w:bookmarkEnd w:id="896"/>
      <w:r>
        <w:rPr>
          <w:lang w:eastAsia="zh-CN"/>
        </w:rPr>
        <w:lastRenderedPageBreak/>
        <w:t>A.3.2.3.2.4</w:t>
      </w:r>
      <w:r>
        <w:rPr>
          <w:lang w:eastAsia="zh-CN"/>
        </w:rPr>
        <w:tab/>
        <w:t>Type: ReportingCriteria</w:t>
      </w:r>
      <w:bookmarkEnd w:id="897"/>
      <w:bookmarkEnd w:id="898"/>
    </w:p>
    <w:p w14:paraId="05618699" w14:textId="77777777" w:rsidR="000160EB" w:rsidRDefault="000160EB" w:rsidP="000160EB">
      <w:pPr>
        <w:pStyle w:val="TH"/>
      </w:pPr>
      <w:bookmarkStart w:id="899" w:name="_CRTableA_3_2_3_2_4_1"/>
      <w:r>
        <w:rPr>
          <w:noProof/>
        </w:rPr>
        <w:t>Table </w:t>
      </w:r>
      <w:bookmarkEnd w:id="899"/>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900" w:name="_CRA_3_2_3_2_5"/>
      <w:bookmarkStart w:id="901" w:name="_Toc168325627"/>
      <w:bookmarkStart w:id="902" w:name="_Toc193393290"/>
      <w:bookmarkEnd w:id="900"/>
      <w:r>
        <w:rPr>
          <w:lang w:eastAsia="zh-CN"/>
        </w:rPr>
        <w:t>A.3.2.3.2.5</w:t>
      </w:r>
      <w:r>
        <w:rPr>
          <w:lang w:eastAsia="zh-CN"/>
        </w:rPr>
        <w:tab/>
        <w:t>Type: LatencyValue</w:t>
      </w:r>
      <w:bookmarkEnd w:id="901"/>
      <w:bookmarkEnd w:id="902"/>
    </w:p>
    <w:p w14:paraId="1B25BF88" w14:textId="77777777" w:rsidR="000160EB" w:rsidRDefault="000160EB" w:rsidP="000160EB">
      <w:pPr>
        <w:pStyle w:val="TH"/>
      </w:pPr>
      <w:bookmarkStart w:id="903" w:name="_CRTableA_3_2_3_2_5_1"/>
      <w:r>
        <w:rPr>
          <w:noProof/>
        </w:rPr>
        <w:t>Table </w:t>
      </w:r>
      <w:bookmarkEnd w:id="903"/>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904" w:name="_CRA_3_2_3_2_6"/>
      <w:bookmarkStart w:id="905" w:name="_Toc168325628"/>
      <w:bookmarkStart w:id="906" w:name="_Toc193393291"/>
      <w:bookmarkEnd w:id="904"/>
      <w:r>
        <w:rPr>
          <w:lang w:eastAsia="zh-CN"/>
        </w:rPr>
        <w:t>A.3.2.3.2.6</w:t>
      </w:r>
      <w:r>
        <w:rPr>
          <w:lang w:eastAsia="zh-CN"/>
        </w:rPr>
        <w:tab/>
        <w:t>Type: BitrateValue</w:t>
      </w:r>
      <w:bookmarkEnd w:id="905"/>
      <w:bookmarkEnd w:id="906"/>
    </w:p>
    <w:p w14:paraId="27FFE8E9" w14:textId="77777777" w:rsidR="000160EB" w:rsidRDefault="000160EB" w:rsidP="000160EB">
      <w:pPr>
        <w:pStyle w:val="TH"/>
      </w:pPr>
      <w:bookmarkStart w:id="907" w:name="_CRTableA_3_2_3_2_6_1"/>
      <w:r>
        <w:rPr>
          <w:noProof/>
        </w:rPr>
        <w:t>Table </w:t>
      </w:r>
      <w:bookmarkEnd w:id="907"/>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908" w:name="_CRA_3_2_3_2_7"/>
      <w:bookmarkStart w:id="909" w:name="_Toc168325629"/>
      <w:bookmarkStart w:id="910" w:name="_Toc193393292"/>
      <w:bookmarkEnd w:id="908"/>
      <w:r>
        <w:rPr>
          <w:lang w:eastAsia="zh-CN"/>
        </w:rPr>
        <w:lastRenderedPageBreak/>
        <w:t>A.3.2.3.2.7</w:t>
      </w:r>
      <w:r>
        <w:rPr>
          <w:lang w:eastAsia="zh-CN"/>
        </w:rPr>
        <w:tab/>
        <w:t>Type: MeasurementConditions</w:t>
      </w:r>
      <w:bookmarkEnd w:id="909"/>
      <w:bookmarkEnd w:id="910"/>
    </w:p>
    <w:p w14:paraId="036288C0" w14:textId="77777777" w:rsidR="000160EB" w:rsidRDefault="000160EB" w:rsidP="000160EB">
      <w:pPr>
        <w:pStyle w:val="TH"/>
      </w:pPr>
      <w:bookmarkStart w:id="911" w:name="_CRTableA_3_2_3_2_7_1"/>
      <w:r>
        <w:rPr>
          <w:noProof/>
        </w:rPr>
        <w:t>Table </w:t>
      </w:r>
      <w:bookmarkEnd w:id="911"/>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912" w:name="_CRA_3_2_3_2_8"/>
      <w:bookmarkStart w:id="913" w:name="_Toc168325630"/>
      <w:bookmarkStart w:id="914" w:name="_Toc193393293"/>
      <w:bookmarkEnd w:id="912"/>
      <w:r>
        <w:rPr>
          <w:lang w:eastAsia="zh-CN"/>
        </w:rPr>
        <w:t>A.3.2.3.2.8</w:t>
      </w:r>
      <w:r>
        <w:rPr>
          <w:lang w:eastAsia="zh-CN"/>
        </w:rPr>
        <w:tab/>
        <w:t>Type: MeasurementPeriod</w:t>
      </w:r>
      <w:bookmarkEnd w:id="913"/>
      <w:bookmarkEnd w:id="914"/>
    </w:p>
    <w:p w14:paraId="4423F4D8" w14:textId="77777777" w:rsidR="000160EB" w:rsidRDefault="000160EB" w:rsidP="000160EB">
      <w:pPr>
        <w:pStyle w:val="TH"/>
      </w:pPr>
      <w:bookmarkStart w:id="915" w:name="_CRTableA_3_2_3_2_8_1"/>
      <w:r>
        <w:rPr>
          <w:noProof/>
        </w:rPr>
        <w:t>Table </w:t>
      </w:r>
      <w:bookmarkEnd w:id="915"/>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916" w:name="_CRA_3_2_3_2_9"/>
      <w:bookmarkStart w:id="917" w:name="_Toc168325631"/>
      <w:bookmarkStart w:id="918" w:name="_Toc193393294"/>
      <w:bookmarkEnd w:id="916"/>
      <w:r>
        <w:rPr>
          <w:lang w:eastAsia="zh-CN"/>
        </w:rPr>
        <w:t>A.3.2.3.2.9</w:t>
      </w:r>
      <w:r>
        <w:rPr>
          <w:lang w:eastAsia="zh-CN"/>
        </w:rPr>
        <w:tab/>
        <w:t>Type: SpatialConditions</w:t>
      </w:r>
      <w:bookmarkEnd w:id="917"/>
      <w:bookmarkEnd w:id="918"/>
    </w:p>
    <w:p w14:paraId="3E549ED1" w14:textId="77777777" w:rsidR="000160EB" w:rsidRDefault="000160EB" w:rsidP="000160EB">
      <w:pPr>
        <w:pStyle w:val="TH"/>
      </w:pPr>
      <w:bookmarkStart w:id="919" w:name="_CRTableA_3_2_3_2_9_1"/>
      <w:r>
        <w:rPr>
          <w:noProof/>
        </w:rPr>
        <w:t>Table </w:t>
      </w:r>
      <w:bookmarkEnd w:id="919"/>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920" w:name="_CRA_3_2_3_3"/>
      <w:bookmarkStart w:id="921" w:name="_Toc168325632"/>
      <w:bookmarkStart w:id="922" w:name="_Toc193393295"/>
      <w:bookmarkEnd w:id="920"/>
      <w:r>
        <w:rPr>
          <w:lang w:eastAsia="zh-CN"/>
        </w:rPr>
        <w:t>A.3.2.3.3</w:t>
      </w:r>
      <w:r>
        <w:rPr>
          <w:lang w:eastAsia="zh-CN"/>
        </w:rPr>
        <w:tab/>
        <w:t>Simple data types and enumerations</w:t>
      </w:r>
      <w:bookmarkEnd w:id="921"/>
      <w:bookmarkEnd w:id="922"/>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923" w:name="_CRA_3_2_4"/>
      <w:bookmarkStart w:id="924" w:name="_Toc168325633"/>
      <w:bookmarkStart w:id="925" w:name="_Toc193393296"/>
      <w:bookmarkEnd w:id="923"/>
      <w:r>
        <w:t>A.3.2.4</w:t>
      </w:r>
      <w:r>
        <w:tab/>
        <w:t>Error Handling</w:t>
      </w:r>
      <w:bookmarkEnd w:id="924"/>
      <w:bookmarkEnd w:id="925"/>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926" w:name="_CRA_3_2_5"/>
      <w:bookmarkStart w:id="927" w:name="_Toc168325634"/>
      <w:bookmarkStart w:id="928" w:name="_Toc193393297"/>
      <w:bookmarkEnd w:id="926"/>
      <w:r>
        <w:t>A.3.2.5</w:t>
      </w:r>
      <w:r>
        <w:tab/>
        <w:t>CDDL Specification</w:t>
      </w:r>
      <w:bookmarkEnd w:id="927"/>
      <w:bookmarkEnd w:id="928"/>
    </w:p>
    <w:p w14:paraId="3942B4B9" w14:textId="77777777" w:rsidR="005458FF" w:rsidRDefault="005458FF" w:rsidP="005458FF">
      <w:pPr>
        <w:pStyle w:val="Heading4"/>
        <w:rPr>
          <w:lang w:eastAsia="zh-CN"/>
        </w:rPr>
      </w:pPr>
      <w:bookmarkStart w:id="929" w:name="_CRA_3_2_5_1"/>
      <w:bookmarkStart w:id="930" w:name="_Toc168325635"/>
      <w:bookmarkStart w:id="931" w:name="_Toc193393298"/>
      <w:bookmarkEnd w:id="929"/>
      <w:r>
        <w:t>A.3.2.5</w:t>
      </w:r>
      <w:r>
        <w:rPr>
          <w:lang w:eastAsia="zh-CN"/>
        </w:rPr>
        <w:t>.1</w:t>
      </w:r>
      <w:r>
        <w:rPr>
          <w:lang w:eastAsia="zh-CN"/>
        </w:rPr>
        <w:tab/>
        <w:t>Introduction</w:t>
      </w:r>
      <w:bookmarkEnd w:id="930"/>
      <w:bookmarkEnd w:id="931"/>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932" w:name="_CRA_3_2_5_2"/>
      <w:bookmarkStart w:id="933" w:name="_Toc168325636"/>
      <w:bookmarkStart w:id="934" w:name="_Toc193393299"/>
      <w:bookmarkEnd w:id="932"/>
      <w:r>
        <w:t>A.3.2.5</w:t>
      </w:r>
      <w:r>
        <w:rPr>
          <w:lang w:eastAsia="zh-CN"/>
        </w:rPr>
        <w:t>.2</w:t>
      </w:r>
      <w:r>
        <w:rPr>
          <w:lang w:eastAsia="zh-CN"/>
        </w:rPr>
        <w:tab/>
        <w:t>CDDL document</w:t>
      </w:r>
      <w:bookmarkEnd w:id="933"/>
      <w:bookmarkEnd w:id="934"/>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E90A160" w14:textId="77777777" w:rsidR="000621D7" w:rsidRPr="00932268" w:rsidRDefault="00867D82" w:rsidP="000621D7">
      <w:pPr>
        <w:pStyle w:val="PL"/>
        <w:rPr>
          <w:lang w:eastAsia="zh-CN"/>
        </w:rPr>
      </w:pPr>
      <w:r>
        <w:rPr>
          <w:lang w:eastAsia="zh-CN"/>
        </w:rPr>
        <w:t xml:space="preserve"> ? valTgtUe: ValTargetUe</w:t>
      </w:r>
      <w:r w:rsidRPr="00932268">
        <w:rPr>
          <w:lang w:eastAsia="zh-CN"/>
        </w:rPr>
        <w:t xml:space="preserve">        </w:t>
      </w:r>
      <w:r w:rsidR="000621D7" w:rsidRPr="00932268">
        <w:rPr>
          <w:lang w:eastAsia="zh-CN"/>
        </w:rPr>
        <w:t xml:space="preserve"> </w:t>
      </w:r>
    </w:p>
    <w:p w14:paraId="1376BFF5" w14:textId="4D8BAC3A" w:rsidR="000621D7" w:rsidRPr="00932268" w:rsidRDefault="000621D7" w:rsidP="000621D7">
      <w:pPr>
        <w:pStyle w:val="PL"/>
        <w:rPr>
          <w:lang w:eastAsia="zh-CN"/>
        </w:rPr>
      </w:pPr>
      <w:r>
        <w:rPr>
          <w:lang w:eastAsia="zh-CN"/>
        </w:rPr>
        <w:t xml:space="preserve"> ? </w:t>
      </w:r>
      <w:r w:rsidRPr="007F21F1">
        <w:rPr>
          <w:lang w:eastAsia="zh-CN"/>
        </w:rPr>
        <w:t>non3gppAccessPolicy</w:t>
      </w:r>
      <w:r>
        <w:rPr>
          <w:lang w:eastAsia="zh-CN"/>
        </w:rPr>
        <w:t xml:space="preserve">: </w:t>
      </w:r>
      <w:r>
        <w:t xml:space="preserve">Non3gppAccessPolicy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D91308B" w14:textId="77777777" w:rsidR="000621D7" w:rsidRPr="00932268" w:rsidRDefault="00867D82" w:rsidP="000621D7">
      <w:pPr>
        <w:pStyle w:val="PL"/>
        <w:rPr>
          <w:lang w:eastAsia="zh-CN"/>
        </w:rPr>
      </w:pPr>
      <w:r>
        <w:rPr>
          <w:lang w:eastAsia="zh-CN"/>
        </w:rPr>
        <w:t xml:space="preserve"> ? timeStamp: TimeOfDay </w:t>
      </w:r>
      <w:r w:rsidRPr="00932268">
        <w:rPr>
          <w:lang w:eastAsia="zh-CN"/>
        </w:rPr>
        <w:t xml:space="preserve">        </w:t>
      </w:r>
      <w:r w:rsidR="000621D7" w:rsidRPr="00932268">
        <w:rPr>
          <w:lang w:eastAsia="zh-CN"/>
        </w:rPr>
        <w:t xml:space="preserve"> </w:t>
      </w:r>
    </w:p>
    <w:p w14:paraId="2801EEF0" w14:textId="10F56B8F" w:rsidR="00867D82" w:rsidRPr="00932268" w:rsidRDefault="000621D7" w:rsidP="00867D82">
      <w:pPr>
        <w:pStyle w:val="PL"/>
      </w:pPr>
      <w:r>
        <w:rPr>
          <w:lang w:eastAsia="zh-CN"/>
        </w:rPr>
        <w:t xml:space="preserve"> ? </w:t>
      </w:r>
      <w:r>
        <w:t>non3gppAccessMeasurements: [* Non3gppAccessMeasurement]</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5047B9D1" w14:textId="77777777" w:rsidR="00E61DE0" w:rsidRDefault="00E61DE0" w:rsidP="00E61DE0">
      <w:pPr>
        <w:pStyle w:val="PL"/>
      </w:pPr>
      <w:r>
        <w:t xml:space="preserve">;;+ </w:t>
      </w:r>
      <w:r w:rsidRPr="004874EE">
        <w:t>Information of the non-3GPP access measurement information report</w:t>
      </w:r>
      <w:r>
        <w:t>.</w:t>
      </w:r>
    </w:p>
    <w:p w14:paraId="6AB072D2" w14:textId="77777777" w:rsidR="00E61DE0" w:rsidRDefault="00E61DE0" w:rsidP="00E61DE0">
      <w:pPr>
        <w:pStyle w:val="PL"/>
        <w:rPr>
          <w:lang w:val="sv-SE"/>
        </w:rPr>
      </w:pPr>
      <w:r>
        <w:rPr>
          <w:lang w:val="sv-SE"/>
        </w:rPr>
        <w:t xml:space="preserve"> ? measuredAccess: MeasuredNon3gppAccess</w:t>
      </w:r>
    </w:p>
    <w:p w14:paraId="0E31D1B6" w14:textId="77777777" w:rsidR="00E61DE0" w:rsidRDefault="00E61DE0" w:rsidP="00E61DE0">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Pr>
          <w:lang w:val="sv-SE"/>
        </w:rPr>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5B3276E9" w14:textId="77777777" w:rsidR="00E61DE0" w:rsidRDefault="00E61DE0" w:rsidP="00E61DE0">
      <w:pPr>
        <w:pStyle w:val="PL"/>
        <w:rPr>
          <w:lang w:val="sv-SE"/>
        </w:rPr>
      </w:pPr>
      <w:r>
        <w:rPr>
          <w:lang w:val="sv-SE"/>
        </w:rPr>
        <w:t xml:space="preserve"> ? ssId: string</w:t>
      </w:r>
    </w:p>
    <w:p w14:paraId="3A08A09C" w14:textId="77777777" w:rsidR="00E61DE0" w:rsidRDefault="00E61DE0" w:rsidP="00E61DE0">
      <w:pPr>
        <w:pStyle w:val="PL"/>
        <w:rPr>
          <w:lang w:val="sv-SE"/>
        </w:rPr>
      </w:pPr>
      <w:r>
        <w:rPr>
          <w:lang w:val="sv-SE"/>
        </w:rPr>
        <w:t>? bssId: string</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lastRenderedPageBreak/>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935" w:name="_CRA_3_2_6"/>
      <w:bookmarkStart w:id="936" w:name="_CRA_3_3"/>
      <w:bookmarkStart w:id="937" w:name="_Toc168325637"/>
      <w:bookmarkStart w:id="938" w:name="_Toc187929784"/>
      <w:bookmarkStart w:id="939" w:name="_Toc168325641"/>
      <w:bookmarkStart w:id="940" w:name="_Toc193393300"/>
      <w:bookmarkEnd w:id="935"/>
      <w:bookmarkEnd w:id="936"/>
      <w:r>
        <w:rPr>
          <w:noProof/>
        </w:rPr>
        <w:t>A.3.2.6</w:t>
      </w:r>
      <w:r>
        <w:rPr>
          <w:noProof/>
        </w:rPr>
        <w:tab/>
        <w:t>Media Types</w:t>
      </w:r>
      <w:bookmarkEnd w:id="937"/>
      <w:bookmarkEnd w:id="938"/>
      <w:bookmarkEnd w:id="940"/>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826514" w:rsidRDefault="00D13D54" w:rsidP="00D13D54">
      <w:pPr>
        <w:pStyle w:val="Heading3"/>
        <w:rPr>
          <w:noProof/>
        </w:rPr>
      </w:pPr>
      <w:bookmarkStart w:id="941" w:name="_Toc168325638"/>
      <w:bookmarkStart w:id="942" w:name="_CRA_3_2_7"/>
      <w:bookmarkStart w:id="943" w:name="_Toc187929785"/>
      <w:bookmarkStart w:id="944" w:name="_Toc193393301"/>
      <w:bookmarkEnd w:id="942"/>
      <w:r>
        <w:rPr>
          <w:noProof/>
        </w:rPr>
        <w:t>A.3</w:t>
      </w:r>
      <w:r w:rsidRPr="00826514">
        <w:rPr>
          <w:noProof/>
        </w:rPr>
        <w:t>.</w:t>
      </w:r>
      <w:r>
        <w:rPr>
          <w:noProof/>
        </w:rPr>
        <w:t>2</w:t>
      </w:r>
      <w:r w:rsidRPr="00826514">
        <w:rPr>
          <w:noProof/>
        </w:rPr>
        <w:t>.7</w:t>
      </w:r>
      <w:r w:rsidRPr="00826514">
        <w:rPr>
          <w:noProof/>
        </w:rPr>
        <w:tab/>
      </w:r>
      <w:r>
        <w:rPr>
          <w:noProof/>
        </w:rPr>
        <w:t>Void</w:t>
      </w:r>
      <w:bookmarkEnd w:id="941"/>
      <w:bookmarkEnd w:id="943"/>
      <w:bookmarkEnd w:id="944"/>
    </w:p>
    <w:p w14:paraId="4969541C" w14:textId="24ECC24F" w:rsidR="00D13D54" w:rsidRPr="00826514" w:rsidRDefault="00D13D54" w:rsidP="00D13D54">
      <w:pPr>
        <w:pStyle w:val="Heading3"/>
        <w:rPr>
          <w:noProof/>
        </w:rPr>
      </w:pPr>
      <w:bookmarkStart w:id="945" w:name="_CRA_3_2_8"/>
      <w:bookmarkStart w:id="946" w:name="_Toc168325639"/>
      <w:bookmarkStart w:id="947" w:name="_Toc187929786"/>
      <w:bookmarkStart w:id="948" w:name="_Toc193393302"/>
      <w:bookmarkEnd w:id="945"/>
      <w:r>
        <w:rPr>
          <w:noProof/>
        </w:rPr>
        <w:t>A.3.2.8</w:t>
      </w:r>
      <w:r w:rsidRPr="00826514">
        <w:rPr>
          <w:noProof/>
        </w:rPr>
        <w:tab/>
      </w:r>
      <w:r>
        <w:rPr>
          <w:noProof/>
        </w:rPr>
        <w:t>Void</w:t>
      </w:r>
      <w:bookmarkEnd w:id="946"/>
      <w:bookmarkEnd w:id="947"/>
      <w:bookmarkEnd w:id="948"/>
    </w:p>
    <w:p w14:paraId="3753271B" w14:textId="14D76DAC" w:rsidR="00D13D54" w:rsidRPr="00826514" w:rsidRDefault="00D13D54" w:rsidP="00D13D54">
      <w:pPr>
        <w:pStyle w:val="Heading3"/>
        <w:rPr>
          <w:noProof/>
        </w:rPr>
      </w:pPr>
      <w:bookmarkStart w:id="949" w:name="_CRA_3_2_9"/>
      <w:bookmarkStart w:id="950" w:name="_Toc168325640"/>
      <w:bookmarkStart w:id="951" w:name="_Toc187929787"/>
      <w:bookmarkStart w:id="952" w:name="_Toc193393303"/>
      <w:bookmarkEnd w:id="949"/>
      <w:r>
        <w:rPr>
          <w:noProof/>
        </w:rPr>
        <w:t>A.3.2.9</w:t>
      </w:r>
      <w:r w:rsidRPr="00826514">
        <w:rPr>
          <w:noProof/>
        </w:rPr>
        <w:tab/>
      </w:r>
      <w:r>
        <w:rPr>
          <w:noProof/>
        </w:rPr>
        <w:t>Void</w:t>
      </w:r>
      <w:bookmarkEnd w:id="950"/>
      <w:bookmarkEnd w:id="951"/>
      <w:bookmarkEnd w:id="952"/>
    </w:p>
    <w:p w14:paraId="23F3C51E" w14:textId="77777777" w:rsidR="00807EAD" w:rsidRPr="00A24324" w:rsidRDefault="00807EAD" w:rsidP="00807EAD">
      <w:pPr>
        <w:pStyle w:val="Heading2"/>
        <w:rPr>
          <w:lang w:val="fr-FR" w:eastAsia="zh-CN"/>
        </w:rPr>
      </w:pPr>
      <w:bookmarkStart w:id="953" w:name="_Toc193393304"/>
      <w:r w:rsidRPr="00A24324">
        <w:rPr>
          <w:lang w:val="fr-FR" w:eastAsia="zh-CN"/>
        </w:rPr>
        <w:t>A.3.3</w:t>
      </w:r>
      <w:r w:rsidRPr="00A24324">
        <w:rPr>
          <w:lang w:val="fr-FR" w:eastAsia="zh-CN"/>
        </w:rPr>
        <w:tab/>
      </w:r>
      <w:bookmarkStart w:id="954" w:name="OLE_LINK332"/>
      <w:r w:rsidRPr="00A24324">
        <w:rPr>
          <w:lang w:val="fr-FR" w:eastAsia="zh-CN"/>
        </w:rPr>
        <w:t>Sdd_</w:t>
      </w:r>
      <w:r w:rsidRPr="00A24324">
        <w:rPr>
          <w:lang w:val="fr-FR"/>
        </w:rPr>
        <w:t>TransmissionQualityManagement</w:t>
      </w:r>
      <w:bookmarkEnd w:id="954"/>
      <w:r w:rsidRPr="00A24324">
        <w:rPr>
          <w:lang w:val="fr-FR" w:eastAsia="zh-CN"/>
        </w:rPr>
        <w:t xml:space="preserve"> API</w:t>
      </w:r>
      <w:bookmarkEnd w:id="939"/>
      <w:bookmarkEnd w:id="953"/>
    </w:p>
    <w:p w14:paraId="59DDD50E" w14:textId="77777777" w:rsidR="00807EAD" w:rsidRPr="00A24324" w:rsidRDefault="00807EAD" w:rsidP="00807EAD">
      <w:pPr>
        <w:pStyle w:val="Heading3"/>
        <w:rPr>
          <w:lang w:val="fr-FR" w:eastAsia="zh-CN"/>
        </w:rPr>
      </w:pPr>
      <w:bookmarkStart w:id="955" w:name="_CRA_3_3_1"/>
      <w:bookmarkStart w:id="956" w:name="_Toc168325642"/>
      <w:bookmarkStart w:id="957" w:name="_Toc193393305"/>
      <w:bookmarkEnd w:id="955"/>
      <w:r w:rsidRPr="00A24324">
        <w:rPr>
          <w:lang w:val="fr-FR" w:eastAsia="zh-CN"/>
        </w:rPr>
        <w:t>A.3.3.1</w:t>
      </w:r>
      <w:r w:rsidRPr="00A24324">
        <w:rPr>
          <w:lang w:val="fr-FR" w:eastAsia="zh-CN"/>
        </w:rPr>
        <w:tab/>
        <w:t>API URI</w:t>
      </w:r>
      <w:bookmarkEnd w:id="956"/>
      <w:bookmarkEnd w:id="957"/>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958" w:name="_CRA_3_3_2"/>
      <w:bookmarkStart w:id="959" w:name="_Toc168325643"/>
      <w:bookmarkStart w:id="960" w:name="_Toc193393306"/>
      <w:bookmarkEnd w:id="958"/>
      <w:r>
        <w:rPr>
          <w:lang w:eastAsia="zh-CN"/>
        </w:rPr>
        <w:lastRenderedPageBreak/>
        <w:t>A.3.3.2</w:t>
      </w:r>
      <w:r>
        <w:rPr>
          <w:lang w:eastAsia="zh-CN"/>
        </w:rPr>
        <w:tab/>
        <w:t>Resources</w:t>
      </w:r>
      <w:bookmarkEnd w:id="959"/>
      <w:bookmarkEnd w:id="960"/>
    </w:p>
    <w:p w14:paraId="193A413A" w14:textId="77777777" w:rsidR="00807EAD" w:rsidRDefault="00807EAD" w:rsidP="00807EAD">
      <w:pPr>
        <w:pStyle w:val="Heading4"/>
        <w:rPr>
          <w:lang w:eastAsia="zh-CN"/>
        </w:rPr>
      </w:pPr>
      <w:bookmarkStart w:id="961" w:name="_CRA_3_3_2_1"/>
      <w:bookmarkStart w:id="962" w:name="_Toc168325644"/>
      <w:bookmarkStart w:id="963" w:name="_Toc193393307"/>
      <w:bookmarkEnd w:id="961"/>
      <w:r>
        <w:rPr>
          <w:lang w:eastAsia="zh-CN"/>
        </w:rPr>
        <w:t>A.3.3.2.1</w:t>
      </w:r>
      <w:r>
        <w:rPr>
          <w:lang w:eastAsia="zh-CN"/>
        </w:rPr>
        <w:tab/>
        <w:t>Overview</w:t>
      </w:r>
      <w:bookmarkEnd w:id="962"/>
      <w:bookmarkEnd w:id="963"/>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55pt" o:ole="">
            <v:imagedata r:id="rId16" o:title=""/>
          </v:shape>
          <o:OLEObject Type="Embed" ProgID="Visio.Drawing.15" ShapeID="_x0000_i1027" DrawAspect="Content" ObjectID="_1804005898" r:id="rId17"/>
        </w:object>
      </w:r>
    </w:p>
    <w:p w14:paraId="6DEC4FDE" w14:textId="77777777" w:rsidR="00807EAD" w:rsidRDefault="00807EAD" w:rsidP="00807EAD">
      <w:pPr>
        <w:pStyle w:val="TF"/>
      </w:pPr>
      <w:bookmarkStart w:id="964" w:name="_CRFigureA_3_3_2_1_1"/>
      <w:r>
        <w:t xml:space="preserve">Figure </w:t>
      </w:r>
      <w:bookmarkEnd w:id="964"/>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965" w:name="_CRTableA_3_3_2_1_1"/>
      <w:r>
        <w:t>Table </w:t>
      </w:r>
      <w:bookmarkEnd w:id="965"/>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966" w:name="_CRA_3_3_2_2"/>
      <w:bookmarkStart w:id="967" w:name="_Toc168325645"/>
      <w:bookmarkStart w:id="968" w:name="_Toc193393308"/>
      <w:bookmarkEnd w:id="966"/>
      <w:r>
        <w:rPr>
          <w:lang w:eastAsia="zh-CN"/>
        </w:rPr>
        <w:t>A.3.3.2.2</w:t>
      </w:r>
      <w:r>
        <w:rPr>
          <w:lang w:eastAsia="zh-CN"/>
        </w:rPr>
        <w:tab/>
        <w:t>Resource: SDD Transmission Quality Management</w:t>
      </w:r>
      <w:bookmarkEnd w:id="967"/>
      <w:bookmarkEnd w:id="968"/>
    </w:p>
    <w:p w14:paraId="7C951618" w14:textId="77777777" w:rsidR="00807EAD" w:rsidRDefault="00807EAD" w:rsidP="00807EAD">
      <w:pPr>
        <w:pStyle w:val="Heading5"/>
        <w:rPr>
          <w:lang w:eastAsia="zh-CN"/>
        </w:rPr>
      </w:pPr>
      <w:bookmarkStart w:id="969" w:name="_CRA_3_3_2_2_1"/>
      <w:bookmarkStart w:id="970" w:name="_Toc168325646"/>
      <w:bookmarkStart w:id="971" w:name="_Toc193393309"/>
      <w:bookmarkEnd w:id="969"/>
      <w:r>
        <w:rPr>
          <w:lang w:eastAsia="zh-CN"/>
        </w:rPr>
        <w:t>A.3.3.2.2.1</w:t>
      </w:r>
      <w:r>
        <w:rPr>
          <w:lang w:eastAsia="zh-CN"/>
        </w:rPr>
        <w:tab/>
        <w:t>Description</w:t>
      </w:r>
      <w:bookmarkEnd w:id="970"/>
      <w:bookmarkEnd w:id="971"/>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972" w:name="_CRA_3_3_2_2_2"/>
      <w:bookmarkStart w:id="973" w:name="_Toc168325647"/>
      <w:bookmarkStart w:id="974" w:name="_Toc193393310"/>
      <w:bookmarkEnd w:id="972"/>
      <w:r>
        <w:rPr>
          <w:lang w:eastAsia="zh-CN"/>
        </w:rPr>
        <w:t>A.3.3.2.2.2</w:t>
      </w:r>
      <w:r>
        <w:rPr>
          <w:lang w:eastAsia="zh-CN"/>
        </w:rPr>
        <w:tab/>
        <w:t>Resource Definition</w:t>
      </w:r>
      <w:bookmarkEnd w:id="973"/>
      <w:bookmarkEnd w:id="974"/>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77777777" w:rsidR="00807EAD" w:rsidRDefault="00807EAD" w:rsidP="00807EAD">
      <w:pPr>
        <w:pStyle w:val="TH"/>
        <w:rPr>
          <w:rFonts w:cs="Arial"/>
        </w:rPr>
      </w:pPr>
      <w:bookmarkStart w:id="975" w:name="_CRTableA_3_3_2_2_2_1"/>
      <w:r>
        <w:t xml:space="preserve">Table </w:t>
      </w:r>
      <w:bookmarkEnd w:id="975"/>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976" w:name="_CRA_3_3_2_2_3"/>
      <w:bookmarkStart w:id="977" w:name="_Toc168325648"/>
      <w:bookmarkStart w:id="978" w:name="_Toc193393311"/>
      <w:bookmarkEnd w:id="976"/>
      <w:r>
        <w:rPr>
          <w:lang w:eastAsia="zh-CN"/>
        </w:rPr>
        <w:t>A.3.3.2.2.3</w:t>
      </w:r>
      <w:r>
        <w:rPr>
          <w:lang w:eastAsia="zh-CN"/>
        </w:rPr>
        <w:tab/>
        <w:t>Resource Standard Methods</w:t>
      </w:r>
      <w:bookmarkEnd w:id="977"/>
      <w:bookmarkEnd w:id="978"/>
    </w:p>
    <w:p w14:paraId="0B8E5D81" w14:textId="77777777" w:rsidR="00807EAD" w:rsidRDefault="00807EAD" w:rsidP="00807EAD">
      <w:pPr>
        <w:pStyle w:val="Heading6"/>
      </w:pPr>
      <w:bookmarkStart w:id="979" w:name="_CRA_3_3_2_2_3_1"/>
      <w:bookmarkStart w:id="980" w:name="_Toc168325649"/>
      <w:bookmarkStart w:id="981" w:name="_Toc193393312"/>
      <w:bookmarkEnd w:id="979"/>
      <w:r>
        <w:rPr>
          <w:lang w:eastAsia="zh-CN"/>
        </w:rPr>
        <w:t>A.3.3.2.2.3.1</w:t>
      </w:r>
      <w:r>
        <w:rPr>
          <w:lang w:eastAsia="zh-CN"/>
        </w:rPr>
        <w:tab/>
        <w:t>POST</w:t>
      </w:r>
      <w:bookmarkEnd w:id="980"/>
      <w:bookmarkEnd w:id="981"/>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bookmarkStart w:id="982" w:name="_CRTableA_3_3_2_2_3_1_1"/>
      <w:r>
        <w:t xml:space="preserve">Table </w:t>
      </w:r>
      <w:bookmarkEnd w:id="982"/>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bookmarkStart w:id="983" w:name="_CRTableA_3_3_2_2_3_1_2"/>
      <w:r>
        <w:t xml:space="preserve">Table </w:t>
      </w:r>
      <w:bookmarkEnd w:id="983"/>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984" w:name="_CRA_3_3_2_2_3_2"/>
      <w:bookmarkStart w:id="985" w:name="_Toc168325650"/>
      <w:bookmarkStart w:id="986" w:name="_Toc193393313"/>
      <w:bookmarkEnd w:id="984"/>
      <w:r>
        <w:rPr>
          <w:lang w:eastAsia="zh-CN"/>
        </w:rPr>
        <w:t>A.3.3.2.2.3.2</w:t>
      </w:r>
      <w:r>
        <w:rPr>
          <w:lang w:eastAsia="zh-CN"/>
        </w:rPr>
        <w:tab/>
        <w:t>DELETE</w:t>
      </w:r>
      <w:bookmarkEnd w:id="985"/>
      <w:bookmarkEnd w:id="986"/>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bookmarkStart w:id="987" w:name="_CRTableA_3_3_2_2_3_2_1"/>
      <w:r>
        <w:t xml:space="preserve">Table </w:t>
      </w:r>
      <w:bookmarkEnd w:id="987"/>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bookmarkStart w:id="988" w:name="_CRTableA_3_3_2_2_3_2_2"/>
      <w:r>
        <w:t xml:space="preserve">Table </w:t>
      </w:r>
      <w:bookmarkEnd w:id="988"/>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989" w:name="_CRA_3_3_3"/>
      <w:bookmarkStart w:id="990" w:name="_Toc168325651"/>
      <w:bookmarkStart w:id="991" w:name="_Toc193393314"/>
      <w:bookmarkEnd w:id="989"/>
      <w:r>
        <w:rPr>
          <w:lang w:eastAsia="zh-CN"/>
        </w:rPr>
        <w:lastRenderedPageBreak/>
        <w:t>A.3.3.3</w:t>
      </w:r>
      <w:r>
        <w:rPr>
          <w:lang w:eastAsia="zh-CN"/>
        </w:rPr>
        <w:tab/>
        <w:t>Data Model</w:t>
      </w:r>
      <w:bookmarkEnd w:id="990"/>
      <w:bookmarkEnd w:id="991"/>
    </w:p>
    <w:p w14:paraId="2D0CE12A" w14:textId="77777777" w:rsidR="00807EAD" w:rsidRDefault="00807EAD" w:rsidP="00807EAD">
      <w:pPr>
        <w:pStyle w:val="Heading4"/>
        <w:rPr>
          <w:lang w:eastAsia="zh-CN"/>
        </w:rPr>
      </w:pPr>
      <w:bookmarkStart w:id="992" w:name="_CRA_3_3_3_1"/>
      <w:bookmarkStart w:id="993" w:name="_Toc168325652"/>
      <w:bookmarkStart w:id="994" w:name="_Toc193393315"/>
      <w:bookmarkEnd w:id="992"/>
      <w:r>
        <w:rPr>
          <w:lang w:eastAsia="zh-CN"/>
        </w:rPr>
        <w:t>A.3.3.3.1</w:t>
      </w:r>
      <w:r>
        <w:rPr>
          <w:lang w:eastAsia="zh-CN"/>
        </w:rPr>
        <w:tab/>
        <w:t>General</w:t>
      </w:r>
      <w:bookmarkEnd w:id="993"/>
      <w:bookmarkEnd w:id="994"/>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995" w:name="_CRTableA_3_3_3_1_1"/>
      <w:r>
        <w:t>Table </w:t>
      </w:r>
      <w:bookmarkEnd w:id="995"/>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996" w:name="OLE_LINK333"/>
      <w:r>
        <w:t>TransmissionQualityManagement</w:t>
      </w:r>
      <w:bookmarkEnd w:id="996"/>
      <w:r>
        <w:t xml:space="preserve"> API service provided by SDDM-S.</w:t>
      </w:r>
    </w:p>
    <w:p w14:paraId="798DEA7F" w14:textId="77777777" w:rsidR="00807EAD" w:rsidRDefault="00807EAD" w:rsidP="00807EAD">
      <w:pPr>
        <w:pStyle w:val="TH"/>
      </w:pPr>
      <w:bookmarkStart w:id="997" w:name="_CRTableA_3_3_3_1_2"/>
      <w:r>
        <w:t>Table </w:t>
      </w:r>
      <w:bookmarkEnd w:id="997"/>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998" w:name="_CRTableA_3_3_3_1_3"/>
      <w:r>
        <w:t>Table </w:t>
      </w:r>
      <w:bookmarkEnd w:id="998"/>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999" w:name="_CRA_3_3_3_2"/>
      <w:bookmarkStart w:id="1000" w:name="_Toc168325653"/>
      <w:bookmarkStart w:id="1001" w:name="_Toc193393316"/>
      <w:bookmarkEnd w:id="999"/>
      <w:r>
        <w:rPr>
          <w:lang w:eastAsia="zh-CN"/>
        </w:rPr>
        <w:lastRenderedPageBreak/>
        <w:t>A.3.3.3.2</w:t>
      </w:r>
      <w:r>
        <w:rPr>
          <w:lang w:eastAsia="zh-CN"/>
        </w:rPr>
        <w:tab/>
        <w:t>Structured data types</w:t>
      </w:r>
      <w:bookmarkEnd w:id="1000"/>
      <w:bookmarkEnd w:id="1001"/>
    </w:p>
    <w:p w14:paraId="2A1AFCD8" w14:textId="77777777" w:rsidR="000C7D35" w:rsidRDefault="000C7D35" w:rsidP="000C7D35">
      <w:pPr>
        <w:pStyle w:val="Heading5"/>
        <w:rPr>
          <w:lang w:eastAsia="zh-CN"/>
        </w:rPr>
      </w:pPr>
      <w:bookmarkStart w:id="1002" w:name="_CRA_3_3_3_2_1"/>
      <w:bookmarkStart w:id="1003" w:name="_Toc168325654"/>
      <w:bookmarkStart w:id="1004" w:name="_Toc193393317"/>
      <w:bookmarkEnd w:id="1002"/>
      <w:r>
        <w:rPr>
          <w:lang w:eastAsia="zh-CN"/>
        </w:rPr>
        <w:t>A.3.3.3.2.1</w:t>
      </w:r>
      <w:r>
        <w:rPr>
          <w:lang w:eastAsia="zh-CN"/>
        </w:rPr>
        <w:tab/>
        <w:t xml:space="preserve">Type: </w:t>
      </w:r>
      <w:r>
        <w:t>TxQualityManagementRequest</w:t>
      </w:r>
      <w:bookmarkEnd w:id="1003"/>
      <w:bookmarkEnd w:id="1004"/>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1430"/>
        <w:gridCol w:w="1006"/>
        <w:gridCol w:w="425"/>
        <w:gridCol w:w="1368"/>
        <w:gridCol w:w="3438"/>
        <w:gridCol w:w="1953"/>
        <w:gridCol w:w="45"/>
      </w:tblGrid>
      <w:tr w:rsidR="000C7D35" w14:paraId="3AB35A29"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998" w:type="dxa"/>
            <w:gridSpan w:val="2"/>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98778A" w14:paraId="7D0B6AAF"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6FB3785E" w14:textId="77777777" w:rsidR="0098778A" w:rsidRDefault="0098778A" w:rsidP="000A53D1">
            <w:pPr>
              <w:pStyle w:val="TAL"/>
            </w:pPr>
            <w:r>
              <w:t>batOffsetUl</w:t>
            </w:r>
          </w:p>
        </w:tc>
        <w:tc>
          <w:tcPr>
            <w:tcW w:w="1006" w:type="dxa"/>
            <w:tcBorders>
              <w:top w:val="single" w:sz="4" w:space="0" w:color="auto"/>
              <w:left w:val="single" w:sz="4" w:space="0" w:color="auto"/>
              <w:bottom w:val="single" w:sz="4" w:space="0" w:color="auto"/>
              <w:right w:val="single" w:sz="4" w:space="0" w:color="auto"/>
            </w:tcBorders>
          </w:tcPr>
          <w:p w14:paraId="531D9147"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05B369F"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64B45D5"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0C2CE94" w14:textId="77777777" w:rsidR="0098778A" w:rsidRDefault="0098778A" w:rsidP="000A53D1">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4C7BC135" w14:textId="77777777" w:rsidR="0098778A" w:rsidRDefault="0098778A" w:rsidP="000A53D1">
            <w:pPr>
              <w:pStyle w:val="TAL"/>
              <w:rPr>
                <w:rFonts w:cs="Arial"/>
                <w:szCs w:val="18"/>
                <w:lang w:val="en-US" w:eastAsia="zh-CN"/>
              </w:rPr>
            </w:pPr>
            <w:r>
              <w:rPr>
                <w:rFonts w:cs="Arial"/>
                <w:szCs w:val="18"/>
              </w:rPr>
              <w:t>(NOTE 1)</w:t>
            </w:r>
          </w:p>
        </w:tc>
        <w:tc>
          <w:tcPr>
            <w:tcW w:w="1998" w:type="dxa"/>
            <w:gridSpan w:val="2"/>
            <w:tcBorders>
              <w:top w:val="single" w:sz="4" w:space="0" w:color="auto"/>
              <w:left w:val="single" w:sz="4" w:space="0" w:color="auto"/>
              <w:bottom w:val="single" w:sz="4" w:space="0" w:color="auto"/>
              <w:right w:val="single" w:sz="4" w:space="0" w:color="auto"/>
            </w:tcBorders>
          </w:tcPr>
          <w:p w14:paraId="42AFE5FF" w14:textId="77777777" w:rsidR="0098778A" w:rsidRDefault="0098778A" w:rsidP="000A53D1">
            <w:pPr>
              <w:pStyle w:val="TAL"/>
              <w:rPr>
                <w:rFonts w:cs="Arial"/>
                <w:szCs w:val="18"/>
                <w:lang w:eastAsia="en-GB"/>
              </w:rPr>
            </w:pPr>
          </w:p>
        </w:tc>
      </w:tr>
      <w:tr w:rsidR="0098778A" w14:paraId="25801E51"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2437B6FF" w14:textId="77777777" w:rsidR="0098778A" w:rsidRDefault="0098778A" w:rsidP="000A53D1">
            <w:pPr>
              <w:pStyle w:val="TAL"/>
            </w:pPr>
            <w:r w:rsidRPr="00C03440">
              <w:rPr>
                <w:lang w:eastAsia="zh-CN"/>
              </w:rPr>
              <w:t>periodicity</w:t>
            </w:r>
            <w:r>
              <w:rPr>
                <w:lang w:eastAsia="zh-CN"/>
              </w:rPr>
              <w:t>Ul</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98778A" w:rsidRDefault="0098778A" w:rsidP="000A53D1">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5EF3BE5" w14:textId="77777777" w:rsidR="0098778A" w:rsidRDefault="0098778A" w:rsidP="000A53D1">
            <w:pPr>
              <w:pStyle w:val="TAL"/>
              <w:rPr>
                <w:rFonts w:cs="Arial"/>
                <w:szCs w:val="18"/>
                <w:lang w:val="en-US" w:eastAsia="zh-CN"/>
              </w:rPr>
            </w:pPr>
            <w:r>
              <w:rPr>
                <w:rFonts w:cs="Arial"/>
                <w:szCs w:val="18"/>
              </w:rPr>
              <w:t>(NOTE 2)</w:t>
            </w:r>
          </w:p>
        </w:tc>
        <w:tc>
          <w:tcPr>
            <w:tcW w:w="1998" w:type="dxa"/>
            <w:gridSpan w:val="2"/>
            <w:tcBorders>
              <w:top w:val="single" w:sz="4" w:space="0" w:color="auto"/>
              <w:left w:val="single" w:sz="4" w:space="0" w:color="auto"/>
              <w:bottom w:val="single" w:sz="4" w:space="0" w:color="auto"/>
              <w:right w:val="single" w:sz="4" w:space="0" w:color="auto"/>
            </w:tcBorders>
          </w:tcPr>
          <w:p w14:paraId="25D9B83A" w14:textId="77777777" w:rsidR="0098778A" w:rsidRDefault="0098778A" w:rsidP="000A53D1">
            <w:pPr>
              <w:pStyle w:val="TAL"/>
              <w:rPr>
                <w:rFonts w:cs="Arial"/>
                <w:szCs w:val="18"/>
                <w:lang w:eastAsia="en-GB"/>
              </w:rPr>
            </w:pPr>
          </w:p>
        </w:tc>
      </w:tr>
      <w:tr w:rsidR="0098778A" w14:paraId="6CE615DC" w14:textId="77777777" w:rsidTr="00661C20">
        <w:trPr>
          <w:gridAfter w:val="1"/>
          <w:wAfter w:w="45" w:type="dxa"/>
          <w:jc w:val="center"/>
        </w:trPr>
        <w:tc>
          <w:tcPr>
            <w:tcW w:w="9634" w:type="dxa"/>
            <w:gridSpan w:val="7"/>
            <w:tcBorders>
              <w:top w:val="single" w:sz="4" w:space="0" w:color="auto"/>
              <w:left w:val="single" w:sz="4" w:space="0" w:color="auto"/>
              <w:bottom w:val="single" w:sz="4" w:space="0" w:color="auto"/>
              <w:right w:val="single" w:sz="4" w:space="0" w:color="auto"/>
            </w:tcBorders>
          </w:tcPr>
          <w:p w14:paraId="4097605C" w14:textId="77777777" w:rsidR="0098778A" w:rsidRDefault="0098778A" w:rsidP="000A53D1">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0A58704F" w14:textId="77777777" w:rsidR="0098778A" w:rsidRDefault="0098778A" w:rsidP="000A53D1">
            <w:pPr>
              <w:pStyle w:val="TAN"/>
              <w:rPr>
                <w:lang w:eastAsia="en-GB"/>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1005" w:name="_CRA_3_3_3_2_2"/>
      <w:bookmarkStart w:id="1006" w:name="_Toc168325655"/>
      <w:bookmarkStart w:id="1007" w:name="_Toc193393318"/>
      <w:bookmarkEnd w:id="1005"/>
      <w:r>
        <w:rPr>
          <w:lang w:eastAsia="zh-CN"/>
        </w:rPr>
        <w:t>A.3.3.3.2.2</w:t>
      </w:r>
      <w:r>
        <w:rPr>
          <w:lang w:eastAsia="zh-CN"/>
        </w:rPr>
        <w:tab/>
        <w:t xml:space="preserve">Type: </w:t>
      </w:r>
      <w:r>
        <w:t>TxQualityManagementResponse</w:t>
      </w:r>
      <w:bookmarkEnd w:id="1006"/>
      <w:bookmarkEnd w:id="1007"/>
    </w:p>
    <w:p w14:paraId="383F9E43" w14:textId="77777777" w:rsidR="000C7D35" w:rsidRDefault="000C7D35" w:rsidP="000C7D35">
      <w:pPr>
        <w:pStyle w:val="TH"/>
      </w:pPr>
      <w:bookmarkStart w:id="1008" w:name="_CRTableA_3_3_3_2_2_1"/>
      <w:r>
        <w:rPr>
          <w:noProof/>
        </w:rPr>
        <w:t>Table </w:t>
      </w:r>
      <w:bookmarkEnd w:id="1008"/>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1009" w:name="_CRA_3_3_3_3"/>
      <w:bookmarkStart w:id="1010" w:name="_Toc168325656"/>
      <w:bookmarkStart w:id="1011" w:name="_Toc193393319"/>
      <w:bookmarkEnd w:id="1009"/>
      <w:r>
        <w:rPr>
          <w:lang w:eastAsia="zh-CN"/>
        </w:rPr>
        <w:t>A.3.3.3.3</w:t>
      </w:r>
      <w:r>
        <w:rPr>
          <w:lang w:eastAsia="zh-CN"/>
        </w:rPr>
        <w:tab/>
        <w:t>Simple data types and enumerations</w:t>
      </w:r>
      <w:bookmarkEnd w:id="1010"/>
      <w:bookmarkEnd w:id="1011"/>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1012" w:name="_CRA_3_3_4"/>
      <w:bookmarkStart w:id="1013" w:name="_Toc168325657"/>
      <w:bookmarkStart w:id="1014" w:name="_Toc193393320"/>
      <w:bookmarkEnd w:id="1012"/>
      <w:r>
        <w:t>A.3.3.4</w:t>
      </w:r>
      <w:r>
        <w:tab/>
        <w:t>Error Handling</w:t>
      </w:r>
      <w:bookmarkEnd w:id="1013"/>
      <w:bookmarkEnd w:id="1014"/>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1015" w:name="_CRA_3_3_5"/>
      <w:bookmarkStart w:id="1016" w:name="_Toc168325658"/>
      <w:bookmarkStart w:id="1017" w:name="_Toc193393321"/>
      <w:bookmarkEnd w:id="1015"/>
      <w:r>
        <w:t>A.3.3.5</w:t>
      </w:r>
      <w:r>
        <w:tab/>
        <w:t>CDDL Specification</w:t>
      </w:r>
      <w:bookmarkEnd w:id="1016"/>
      <w:bookmarkEnd w:id="1017"/>
    </w:p>
    <w:p w14:paraId="2C776E02" w14:textId="77777777" w:rsidR="00807EAD" w:rsidRDefault="00807EAD" w:rsidP="00807EAD">
      <w:pPr>
        <w:pStyle w:val="Heading4"/>
        <w:rPr>
          <w:lang w:eastAsia="zh-CN"/>
        </w:rPr>
      </w:pPr>
      <w:bookmarkStart w:id="1018" w:name="_CRA_3_3_5_1"/>
      <w:bookmarkStart w:id="1019" w:name="_Toc168325659"/>
      <w:bookmarkStart w:id="1020" w:name="_Toc193393322"/>
      <w:bookmarkEnd w:id="1018"/>
      <w:r>
        <w:t>A.3.3.5</w:t>
      </w:r>
      <w:r>
        <w:rPr>
          <w:lang w:eastAsia="zh-CN"/>
        </w:rPr>
        <w:t>.1</w:t>
      </w:r>
      <w:r>
        <w:rPr>
          <w:lang w:eastAsia="zh-CN"/>
        </w:rPr>
        <w:tab/>
        <w:t>Introduction</w:t>
      </w:r>
      <w:bookmarkEnd w:id="1019"/>
      <w:bookmarkEnd w:id="1020"/>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lastRenderedPageBreak/>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1021" w:name="_CRA_3_3_5_2"/>
      <w:bookmarkStart w:id="1022" w:name="_Toc168325660"/>
      <w:bookmarkStart w:id="1023" w:name="_Toc193393323"/>
      <w:bookmarkEnd w:id="1021"/>
      <w:r>
        <w:t>A.3.3.5</w:t>
      </w:r>
      <w:r>
        <w:rPr>
          <w:lang w:eastAsia="zh-CN"/>
        </w:rPr>
        <w:t>.2</w:t>
      </w:r>
      <w:r>
        <w:rPr>
          <w:lang w:eastAsia="zh-CN"/>
        </w:rPr>
        <w:tab/>
        <w:t>CDDL document</w:t>
      </w:r>
      <w:bookmarkEnd w:id="1022"/>
      <w:bookmarkEnd w:id="1023"/>
    </w:p>
    <w:p w14:paraId="4DEA905C" w14:textId="44314BB4" w:rsidR="0098778A" w:rsidRPr="0098778A" w:rsidRDefault="0098778A" w:rsidP="00661C20">
      <w:pPr>
        <w:pStyle w:val="EditorsNote"/>
        <w:rPr>
          <w:lang w:eastAsia="zh-CN"/>
        </w:rPr>
      </w:pPr>
      <w:r w:rsidRPr="00C03440">
        <w:t>Editor's note</w:t>
      </w:r>
      <w:r>
        <w:t xml:space="preserve"> [WID: SEALDD_Ph2, CR#: 0022]</w:t>
      </w:r>
      <w:r w:rsidRPr="00C03440">
        <w:t>:</w:t>
      </w:r>
      <w:r w:rsidRPr="00C03440">
        <w:tab/>
        <w:t xml:space="preserve">Update of the </w:t>
      </w:r>
      <w:r>
        <w:t>CDDL document</w:t>
      </w:r>
      <w:r w:rsidRPr="00C03440">
        <w:t xml:space="preserve"> to support BAT and periodicity adaptation is FFS.</w:t>
      </w:r>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1024" w:name="_CRA_3_3_6"/>
      <w:bookmarkStart w:id="1025" w:name="_CRA_3_4"/>
      <w:bookmarkStart w:id="1026" w:name="_Toc168325661"/>
      <w:bookmarkStart w:id="1027" w:name="_Toc187929808"/>
      <w:bookmarkStart w:id="1028" w:name="_Toc168326513"/>
      <w:bookmarkStart w:id="1029" w:name="_Toc193393324"/>
      <w:bookmarkEnd w:id="1024"/>
      <w:bookmarkEnd w:id="1025"/>
      <w:r w:rsidRPr="00830AC8">
        <w:rPr>
          <w:noProof/>
          <w:lang w:val="sv-SE"/>
        </w:rPr>
        <w:t>A.3.3.6</w:t>
      </w:r>
      <w:r w:rsidRPr="00830AC8">
        <w:rPr>
          <w:noProof/>
          <w:lang w:val="sv-SE"/>
        </w:rPr>
        <w:tab/>
        <w:t>Media Types</w:t>
      </w:r>
      <w:bookmarkEnd w:id="1026"/>
      <w:bookmarkEnd w:id="1027"/>
      <w:bookmarkEnd w:id="1029"/>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1030" w:name="_Toc168325662"/>
      <w:bookmarkStart w:id="1031" w:name="_CRA_3_3_7"/>
      <w:bookmarkStart w:id="1032" w:name="_Toc187929809"/>
      <w:bookmarkStart w:id="1033" w:name="_Toc193393325"/>
      <w:bookmarkEnd w:id="1031"/>
      <w:r>
        <w:rPr>
          <w:noProof/>
        </w:rPr>
        <w:t>A.3</w:t>
      </w:r>
      <w:r w:rsidRPr="00826514">
        <w:rPr>
          <w:noProof/>
        </w:rPr>
        <w:t>.</w:t>
      </w:r>
      <w:r>
        <w:rPr>
          <w:noProof/>
        </w:rPr>
        <w:t>3</w:t>
      </w:r>
      <w:r w:rsidRPr="00826514">
        <w:rPr>
          <w:noProof/>
        </w:rPr>
        <w:t>.7</w:t>
      </w:r>
      <w:r w:rsidRPr="00826514">
        <w:rPr>
          <w:noProof/>
        </w:rPr>
        <w:tab/>
      </w:r>
      <w:r>
        <w:rPr>
          <w:noProof/>
        </w:rPr>
        <w:t>Void</w:t>
      </w:r>
      <w:bookmarkEnd w:id="1030"/>
      <w:bookmarkEnd w:id="1032"/>
      <w:bookmarkEnd w:id="1033"/>
    </w:p>
    <w:p w14:paraId="4818B590" w14:textId="6F05BE97" w:rsidR="00E539A2" w:rsidRPr="00826514" w:rsidRDefault="00E539A2" w:rsidP="00E539A2">
      <w:pPr>
        <w:pStyle w:val="Heading3"/>
        <w:rPr>
          <w:noProof/>
        </w:rPr>
      </w:pPr>
      <w:bookmarkStart w:id="1034" w:name="_CRA_3_3_8"/>
      <w:bookmarkStart w:id="1035" w:name="_Toc168325663"/>
      <w:bookmarkStart w:id="1036" w:name="_Toc187929810"/>
      <w:bookmarkStart w:id="1037" w:name="_Toc193393326"/>
      <w:bookmarkEnd w:id="1034"/>
      <w:r>
        <w:rPr>
          <w:noProof/>
        </w:rPr>
        <w:t>A.3.3.8</w:t>
      </w:r>
      <w:r w:rsidRPr="00826514">
        <w:rPr>
          <w:noProof/>
        </w:rPr>
        <w:tab/>
      </w:r>
      <w:r>
        <w:rPr>
          <w:noProof/>
        </w:rPr>
        <w:t>Void</w:t>
      </w:r>
      <w:bookmarkEnd w:id="1035"/>
      <w:bookmarkEnd w:id="1036"/>
      <w:bookmarkEnd w:id="1037"/>
    </w:p>
    <w:p w14:paraId="400E4A7D" w14:textId="178F5C88" w:rsidR="000066D4" w:rsidRPr="000A26DA" w:rsidRDefault="000066D4" w:rsidP="000066D4">
      <w:pPr>
        <w:pStyle w:val="Heading2"/>
      </w:pPr>
      <w:bookmarkStart w:id="1038" w:name="_Toc193393327"/>
      <w:r w:rsidRPr="000A26DA">
        <w:t>A.3.</w:t>
      </w:r>
      <w:r>
        <w:t>4</w:t>
      </w:r>
      <w:r w:rsidRPr="000A26DA">
        <w:tab/>
        <w:t>Sdd_ConnectionStatusEvent API</w:t>
      </w:r>
      <w:bookmarkEnd w:id="1028"/>
      <w:bookmarkEnd w:id="1038"/>
    </w:p>
    <w:p w14:paraId="7F4C7C6A" w14:textId="4F212D26" w:rsidR="000066D4" w:rsidRDefault="000066D4" w:rsidP="000066D4">
      <w:pPr>
        <w:pStyle w:val="Heading3"/>
        <w:rPr>
          <w:lang w:eastAsia="zh-CN"/>
        </w:rPr>
      </w:pPr>
      <w:bookmarkStart w:id="1039" w:name="_CRA_3_4_1"/>
      <w:bookmarkStart w:id="1040" w:name="_Toc168326514"/>
      <w:bookmarkStart w:id="1041" w:name="_Toc193393328"/>
      <w:bookmarkEnd w:id="1039"/>
      <w:r>
        <w:rPr>
          <w:lang w:eastAsia="zh-CN"/>
        </w:rPr>
        <w:t>A.3.4.1</w:t>
      </w:r>
      <w:r>
        <w:rPr>
          <w:lang w:eastAsia="zh-CN"/>
        </w:rPr>
        <w:tab/>
        <w:t>API URI</w:t>
      </w:r>
      <w:bookmarkEnd w:id="1040"/>
      <w:bookmarkEnd w:id="1041"/>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1042" w:name="_CRA_3_4_2"/>
      <w:bookmarkStart w:id="1043" w:name="_Toc168326515"/>
      <w:bookmarkStart w:id="1044" w:name="_Toc193393329"/>
      <w:bookmarkEnd w:id="1042"/>
      <w:r>
        <w:rPr>
          <w:lang w:eastAsia="zh-CN"/>
        </w:rPr>
        <w:lastRenderedPageBreak/>
        <w:t>A.3.4.2</w:t>
      </w:r>
      <w:r>
        <w:rPr>
          <w:lang w:eastAsia="zh-CN"/>
        </w:rPr>
        <w:tab/>
        <w:t>Resources</w:t>
      </w:r>
      <w:bookmarkEnd w:id="1043"/>
      <w:bookmarkEnd w:id="1044"/>
    </w:p>
    <w:p w14:paraId="62A74F85" w14:textId="5D1425A0" w:rsidR="000066D4" w:rsidRDefault="000066D4" w:rsidP="000066D4">
      <w:pPr>
        <w:pStyle w:val="Heading4"/>
        <w:rPr>
          <w:lang w:eastAsia="zh-CN"/>
        </w:rPr>
      </w:pPr>
      <w:bookmarkStart w:id="1045" w:name="_CRA_3_4_2_1"/>
      <w:bookmarkStart w:id="1046" w:name="_Toc168326516"/>
      <w:bookmarkStart w:id="1047" w:name="_Toc193393330"/>
      <w:bookmarkEnd w:id="1045"/>
      <w:r>
        <w:rPr>
          <w:lang w:eastAsia="zh-CN"/>
        </w:rPr>
        <w:t>A.3.4.2.1</w:t>
      </w:r>
      <w:r>
        <w:rPr>
          <w:lang w:eastAsia="zh-CN"/>
        </w:rPr>
        <w:tab/>
        <w:t>Overview</w:t>
      </w:r>
      <w:bookmarkEnd w:id="1046"/>
      <w:bookmarkEnd w:id="1047"/>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25pt;height:210.65pt" o:ole="">
            <v:imagedata r:id="rId18" o:title=""/>
          </v:shape>
          <o:OLEObject Type="Embed" ProgID="Visio.Drawing.15" ShapeID="_x0000_i1028" DrawAspect="Content" ObjectID="_1804005899" r:id="rId19"/>
        </w:object>
      </w:r>
    </w:p>
    <w:p w14:paraId="431E73E1" w14:textId="6B8309A1" w:rsidR="000066D4" w:rsidRDefault="000066D4" w:rsidP="000066D4">
      <w:pPr>
        <w:pStyle w:val="TF"/>
      </w:pPr>
      <w:bookmarkStart w:id="1048" w:name="_CRFigureA_3_4_2_1_1"/>
      <w:r>
        <w:t>Figure </w:t>
      </w:r>
      <w:bookmarkEnd w:id="1048"/>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1049" w:name="_CRTableA_3_4_2_1_1"/>
      <w:r>
        <w:t>Table </w:t>
      </w:r>
      <w:bookmarkEnd w:id="1049"/>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301663">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301663">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301663">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301663">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301663">
            <w:pPr>
              <w:pStyle w:val="TAH"/>
            </w:pPr>
            <w:r w:rsidRPr="00245C74">
              <w:t>Description</w:t>
            </w:r>
          </w:p>
        </w:tc>
      </w:tr>
      <w:tr w:rsidR="00F0780D" w:rsidRPr="00245C74" w14:paraId="0FAE01F0" w14:textId="77777777" w:rsidTr="00301663">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301663">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301663">
            <w:pPr>
              <w:pStyle w:val="TAL"/>
            </w:pPr>
            <w:r w:rsidRPr="00245C74">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301663">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301663">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301663">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301663">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301663">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301663">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301663">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301663">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301663">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301663">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301663">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301663">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1050" w:name="_CRA_3_4_2_2"/>
      <w:bookmarkStart w:id="1051" w:name="_Toc168326517"/>
      <w:bookmarkStart w:id="1052" w:name="_Toc193393331"/>
      <w:bookmarkEnd w:id="1050"/>
      <w:r>
        <w:rPr>
          <w:lang w:eastAsia="zh-CN"/>
        </w:rPr>
        <w:t>A.3.4.2.2</w:t>
      </w:r>
      <w:r>
        <w:rPr>
          <w:lang w:eastAsia="zh-CN"/>
        </w:rPr>
        <w:tab/>
        <w:t xml:space="preserve">Resource: SDD </w:t>
      </w:r>
      <w:bookmarkEnd w:id="1051"/>
      <w:r>
        <w:rPr>
          <w:lang w:eastAsia="zh-CN"/>
        </w:rPr>
        <w:t>Connection Status Event</w:t>
      </w:r>
      <w:bookmarkEnd w:id="1052"/>
    </w:p>
    <w:p w14:paraId="31B971BD" w14:textId="543DD158" w:rsidR="000066D4" w:rsidRDefault="000066D4" w:rsidP="000066D4">
      <w:pPr>
        <w:pStyle w:val="Heading5"/>
        <w:rPr>
          <w:lang w:eastAsia="zh-CN"/>
        </w:rPr>
      </w:pPr>
      <w:bookmarkStart w:id="1053" w:name="_CRA_3_4_2_2_1"/>
      <w:bookmarkStart w:id="1054" w:name="_Toc168326518"/>
      <w:bookmarkStart w:id="1055" w:name="_Toc193393332"/>
      <w:bookmarkEnd w:id="1053"/>
      <w:r>
        <w:rPr>
          <w:lang w:eastAsia="zh-CN"/>
        </w:rPr>
        <w:t>A.3.4.2.2.1</w:t>
      </w:r>
      <w:r>
        <w:rPr>
          <w:lang w:eastAsia="zh-CN"/>
        </w:rPr>
        <w:tab/>
        <w:t>Description</w:t>
      </w:r>
      <w:bookmarkEnd w:id="1054"/>
      <w:bookmarkEnd w:id="1055"/>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1056" w:name="_CRA_3_4_2_2_2"/>
      <w:bookmarkStart w:id="1057" w:name="_Toc168326519"/>
      <w:bookmarkStart w:id="1058" w:name="_Toc193393333"/>
      <w:bookmarkEnd w:id="1056"/>
      <w:r>
        <w:rPr>
          <w:lang w:eastAsia="zh-CN"/>
        </w:rPr>
        <w:t>A.3.4.2.2.2</w:t>
      </w:r>
      <w:r>
        <w:rPr>
          <w:lang w:eastAsia="zh-CN"/>
        </w:rPr>
        <w:tab/>
        <w:t>Resource Definition</w:t>
      </w:r>
      <w:bookmarkEnd w:id="1057"/>
      <w:bookmarkEnd w:id="1058"/>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059" w:name="_CRTableA_3_4_2_2_2_1"/>
      <w:r>
        <w:t>Table </w:t>
      </w:r>
      <w:bookmarkEnd w:id="1059"/>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060" w:name="_CRA_3_4_2_2_3"/>
      <w:bookmarkStart w:id="1061" w:name="_Toc168326520"/>
      <w:bookmarkStart w:id="1062" w:name="_Toc193393334"/>
      <w:bookmarkEnd w:id="1060"/>
      <w:r>
        <w:rPr>
          <w:lang w:eastAsia="zh-CN"/>
        </w:rPr>
        <w:lastRenderedPageBreak/>
        <w:t>A.3.4.2.2.3</w:t>
      </w:r>
      <w:r>
        <w:rPr>
          <w:lang w:eastAsia="zh-CN"/>
        </w:rPr>
        <w:tab/>
        <w:t>Resource Standard Methods</w:t>
      </w:r>
      <w:bookmarkEnd w:id="1061"/>
      <w:bookmarkEnd w:id="1062"/>
    </w:p>
    <w:p w14:paraId="1A42878C" w14:textId="63BF3B6F" w:rsidR="000066D4" w:rsidRDefault="000066D4" w:rsidP="000066D4">
      <w:pPr>
        <w:pStyle w:val="Heading6"/>
      </w:pPr>
      <w:bookmarkStart w:id="1063" w:name="_CRA_3_4_2_2_3_1"/>
      <w:bookmarkStart w:id="1064" w:name="_Toc193393335"/>
      <w:bookmarkEnd w:id="1063"/>
      <w:r>
        <w:rPr>
          <w:lang w:eastAsia="zh-CN"/>
        </w:rPr>
        <w:t>A.3.4.2.2.3.1</w:t>
      </w:r>
      <w:r>
        <w:rPr>
          <w:lang w:eastAsia="zh-CN"/>
        </w:rPr>
        <w:tab/>
        <w:t>POST</w:t>
      </w:r>
      <w:bookmarkEnd w:id="1064"/>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59A413CA" w:rsidR="000066D4" w:rsidRDefault="000066D4" w:rsidP="000066D4">
      <w:pPr>
        <w:pStyle w:val="TH"/>
      </w:pPr>
      <w:bookmarkStart w:id="1065" w:name="_CRTableA_3_4_2_2_3_1_1"/>
      <w:r>
        <w:t xml:space="preserve">Table </w:t>
      </w:r>
      <w:bookmarkEnd w:id="1065"/>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41D9D221" w:rsidR="000066D4" w:rsidRDefault="000066D4" w:rsidP="000066D4">
      <w:pPr>
        <w:pStyle w:val="TH"/>
      </w:pPr>
      <w:bookmarkStart w:id="1066" w:name="_CRTableA_3_4_2_2_3_1_2"/>
      <w:r>
        <w:t xml:space="preserve">Table </w:t>
      </w:r>
      <w:bookmarkEnd w:id="1066"/>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067" w:name="_CRA_3_4_2_2_3_2"/>
      <w:bookmarkStart w:id="1068" w:name="_Toc193393336"/>
      <w:bookmarkEnd w:id="1067"/>
      <w:r>
        <w:rPr>
          <w:lang w:eastAsia="zh-CN"/>
        </w:rPr>
        <w:t>A.3.4.2.2.3.2</w:t>
      </w:r>
      <w:r>
        <w:rPr>
          <w:lang w:eastAsia="zh-CN"/>
        </w:rPr>
        <w:tab/>
        <w:t>DELETE</w:t>
      </w:r>
      <w:bookmarkEnd w:id="1068"/>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4C33CD42" w:rsidR="000066D4" w:rsidRDefault="000066D4" w:rsidP="000066D4">
      <w:pPr>
        <w:pStyle w:val="TH"/>
      </w:pPr>
      <w:bookmarkStart w:id="1069" w:name="_CRTableA_3_4_2_2_3_2_1"/>
      <w:r>
        <w:t xml:space="preserve">Table </w:t>
      </w:r>
      <w:bookmarkEnd w:id="1069"/>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5063F9B9" w:rsidR="000066D4" w:rsidRDefault="000066D4" w:rsidP="000066D4">
      <w:pPr>
        <w:pStyle w:val="TH"/>
      </w:pPr>
      <w:bookmarkStart w:id="1070" w:name="_CRTableA_3_4_2_2_3_2_2"/>
      <w:r>
        <w:t xml:space="preserve">Table </w:t>
      </w:r>
      <w:bookmarkEnd w:id="1070"/>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F0780D">
      <w:pPr>
        <w:pStyle w:val="Heading6"/>
      </w:pPr>
      <w:bookmarkStart w:id="1071" w:name="_Toc193393337"/>
      <w:r w:rsidRPr="00245C74">
        <w:rPr>
          <w:lang w:eastAsia="zh-CN"/>
        </w:rPr>
        <w:t>A.3.4.2.2.3.3</w:t>
      </w:r>
      <w:r w:rsidRPr="00245C74">
        <w:rPr>
          <w:lang w:eastAsia="zh-CN"/>
        </w:rPr>
        <w:tab/>
        <w:t>FETCH</w:t>
      </w:r>
      <w:bookmarkEnd w:id="1071"/>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r w:rsidRPr="00245C74">
        <w:lastRenderedPageBreak/>
        <w:t>Table </w:t>
      </w:r>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301663">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301663">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301663">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301663">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301663">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301663">
            <w:pPr>
              <w:pStyle w:val="TAH"/>
            </w:pPr>
            <w:r w:rsidRPr="00245C74">
              <w:t>Description</w:t>
            </w:r>
          </w:p>
        </w:tc>
      </w:tr>
      <w:tr w:rsidR="00F0780D" w:rsidRPr="00245C74" w14:paraId="5F8D292C" w14:textId="77777777" w:rsidTr="00301663">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301663">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301663">
            <w:pPr>
              <w:pStyle w:val="TAL"/>
            </w:pPr>
            <w:r w:rsidRPr="00245C74">
              <w:t>Uinteger</w:t>
            </w:r>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301663">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301663">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301663">
            <w:pPr>
              <w:pStyle w:val="TAL"/>
            </w:pPr>
            <w:r w:rsidRPr="00245C74">
              <w:t>When set to 0 (register) it extends the FETCH request to subscribe to the changes of this resource.</w:t>
            </w:r>
          </w:p>
          <w:p w14:paraId="637D78B8" w14:textId="77777777" w:rsidR="00F0780D" w:rsidRPr="00245C74" w:rsidRDefault="00F0780D" w:rsidP="00301663">
            <w:pPr>
              <w:pStyle w:val="TAL"/>
            </w:pPr>
            <w:r w:rsidRPr="00245C74">
              <w:t>When set to 1 (deregister) it cancels the subscription.</w:t>
            </w:r>
          </w:p>
        </w:tc>
      </w:tr>
      <w:tr w:rsidR="00F0780D" w:rsidRPr="00245C74" w14:paraId="2B3EAA3E" w14:textId="77777777" w:rsidTr="003016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301663">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77777777" w:rsidR="00F0780D" w:rsidRPr="00245C74" w:rsidRDefault="00F0780D" w:rsidP="00F0780D">
      <w:pPr>
        <w:pStyle w:val="TH"/>
      </w:pPr>
      <w:r w:rsidRPr="00245C74">
        <w:t>Table 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301663">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301663">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301663">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301663">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301663">
            <w:pPr>
              <w:pStyle w:val="TAL"/>
            </w:pPr>
            <w:r w:rsidRPr="00245C74">
              <w:t>ConnectionStatusConfigurationSubscription</w:t>
            </w:r>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301663">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301663">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301663">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77777777" w:rsidR="00F0780D" w:rsidRPr="00245C74" w:rsidRDefault="00F0780D" w:rsidP="00F0780D">
      <w:pPr>
        <w:pStyle w:val="TH"/>
      </w:pPr>
      <w:r w:rsidRPr="00245C74">
        <w:t>Table 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301663">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301663">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301663">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301663">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301663">
            <w:pPr>
              <w:pStyle w:val="TAH"/>
            </w:pPr>
            <w:r w:rsidRPr="00245C74">
              <w:t>Response</w:t>
            </w:r>
          </w:p>
          <w:p w14:paraId="3DD270C1" w14:textId="77777777" w:rsidR="00F0780D" w:rsidRPr="00245C74" w:rsidRDefault="00F0780D" w:rsidP="00301663">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301663">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301663">
            <w:pPr>
              <w:pStyle w:val="TAL"/>
              <w:rPr>
                <w:lang w:eastAsia="en-GB"/>
              </w:rPr>
            </w:pPr>
            <w:r w:rsidRPr="00245C74">
              <w:t>ConnectionStatusNotification</w:t>
            </w:r>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301663">
            <w:pPr>
              <w:pStyle w:val="TAC"/>
              <w:rPr>
                <w:lang w:eastAsia="en-GB"/>
              </w:rPr>
            </w:pPr>
            <w:r w:rsidRPr="00245C74">
              <w:rPr>
                <w:lang w:eastAsia="en-GB"/>
              </w:rPr>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301663">
            <w:pPr>
              <w:pStyle w:val="TAL"/>
              <w:rPr>
                <w:lang w:eastAsia="en-GB"/>
              </w:rPr>
            </w:pPr>
            <w:r w:rsidRPr="00245C74">
              <w:rPr>
                <w:lang w:eastAsia="en-GB"/>
              </w:rPr>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301663">
            <w:pPr>
              <w:pStyle w:val="TAL"/>
              <w:rPr>
                <w:lang w:eastAsia="en-GB"/>
              </w:rPr>
            </w:pPr>
            <w:r w:rsidRPr="00245C74">
              <w:rPr>
                <w:lang w:eastAsia="en-GB"/>
              </w:rPr>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301663">
            <w:pPr>
              <w:pStyle w:val="TAL"/>
              <w:rPr>
                <w:lang w:eastAsia="en-GB"/>
              </w:rPr>
            </w:pPr>
            <w:r w:rsidRPr="00245C74">
              <w:rPr>
                <w:lang w:eastAsia="zh-CN"/>
              </w:rPr>
              <w:t xml:space="preserve">The SDDM-C </w:t>
            </w:r>
            <w:r w:rsidRPr="00245C74">
              <w:t>connection status reporting information</w:t>
            </w:r>
            <w:r w:rsidRPr="00245C74">
              <w:rPr>
                <w:lang w:eastAsia="en-GB"/>
              </w:rPr>
              <w:t>.</w:t>
            </w:r>
          </w:p>
        </w:tc>
      </w:tr>
      <w:tr w:rsidR="00F0780D" w:rsidRPr="00245C74" w14:paraId="557459A6" w14:textId="77777777" w:rsidTr="0030166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301663">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072" w:name="_CRA_3_4_3"/>
      <w:bookmarkStart w:id="1073" w:name="_Toc168326521"/>
      <w:bookmarkStart w:id="1074" w:name="_Toc193393338"/>
      <w:bookmarkEnd w:id="1072"/>
      <w:r>
        <w:rPr>
          <w:lang w:eastAsia="zh-CN"/>
        </w:rPr>
        <w:t>A.3.4.3</w:t>
      </w:r>
      <w:r>
        <w:rPr>
          <w:lang w:eastAsia="zh-CN"/>
        </w:rPr>
        <w:tab/>
        <w:t>Data Model</w:t>
      </w:r>
      <w:bookmarkEnd w:id="1073"/>
      <w:bookmarkEnd w:id="1074"/>
    </w:p>
    <w:p w14:paraId="5A7B08A9" w14:textId="76BB1FF9" w:rsidR="000066D4" w:rsidRDefault="000066D4" w:rsidP="000066D4">
      <w:pPr>
        <w:pStyle w:val="Heading4"/>
        <w:rPr>
          <w:lang w:eastAsia="zh-CN"/>
        </w:rPr>
      </w:pPr>
      <w:bookmarkStart w:id="1075" w:name="_CRA_3_4_3_1"/>
      <w:bookmarkStart w:id="1076" w:name="_Toc168326522"/>
      <w:bookmarkStart w:id="1077" w:name="_Toc193393339"/>
      <w:bookmarkEnd w:id="1075"/>
      <w:r>
        <w:rPr>
          <w:lang w:eastAsia="zh-CN"/>
        </w:rPr>
        <w:t>A.3.4.3.1</w:t>
      </w:r>
      <w:r>
        <w:rPr>
          <w:lang w:eastAsia="zh-CN"/>
        </w:rPr>
        <w:tab/>
        <w:t>General</w:t>
      </w:r>
      <w:bookmarkEnd w:id="1076"/>
      <w:bookmarkEnd w:id="1077"/>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48B2921F" w14:textId="5BC6616B" w:rsidR="00F0780D" w:rsidRPr="00245C74" w:rsidRDefault="000066D4" w:rsidP="00F0780D">
      <w:pPr>
        <w:pStyle w:val="TH"/>
      </w:pPr>
      <w:bookmarkStart w:id="1078" w:name="_CRTableA_3_4_3_1_1"/>
      <w:r>
        <w:t>Table </w:t>
      </w:r>
      <w:bookmarkEnd w:id="1078"/>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5"/>
        <w:gridCol w:w="1724"/>
        <w:gridCol w:w="3238"/>
        <w:gridCol w:w="1648"/>
      </w:tblGrid>
      <w:tr w:rsidR="00F0780D" w:rsidRPr="00245C74" w14:paraId="1E7492D8" w14:textId="77777777" w:rsidTr="00301663">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301663">
            <w:pPr>
              <w:pStyle w:val="TAH"/>
            </w:pPr>
            <w:r w:rsidRPr="00245C74">
              <w:t>Data type</w:t>
            </w:r>
          </w:p>
        </w:tc>
        <w:tc>
          <w:tcPr>
            <w:tcW w:w="17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301663">
            <w:pPr>
              <w:pStyle w:val="TAH"/>
            </w:pPr>
            <w:r w:rsidRPr="00245C74">
              <w:t>Section defined</w:t>
            </w:r>
          </w:p>
        </w:tc>
        <w:tc>
          <w:tcPr>
            <w:tcW w:w="3237"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301663">
            <w:pPr>
              <w:pStyle w:val="TAH"/>
            </w:pPr>
            <w:r w:rsidRPr="00245C74">
              <w:t>Description</w:t>
            </w:r>
          </w:p>
        </w:tc>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301663">
            <w:pPr>
              <w:pStyle w:val="TAH"/>
            </w:pPr>
            <w:r w:rsidRPr="00245C74">
              <w:t>Applicability</w:t>
            </w:r>
          </w:p>
        </w:tc>
      </w:tr>
      <w:tr w:rsidR="00F0780D" w:rsidRPr="00245C74" w14:paraId="0CA979A2" w14:textId="77777777" w:rsidTr="00301663">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301663">
            <w:pPr>
              <w:pStyle w:val="TAL"/>
            </w:pPr>
            <w:r w:rsidRPr="00245C74">
              <w:t>ConnectionStatus</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301663">
            <w:pPr>
              <w:pStyle w:val="TAL"/>
            </w:pPr>
            <w:r w:rsidRPr="00245C74">
              <w:rPr>
                <w:lang w:eastAsia="zh-CN"/>
              </w:rPr>
              <w:t>A.3.4.3.3.2</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301663">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301663">
            <w:pPr>
              <w:pStyle w:val="TAL"/>
            </w:pPr>
          </w:p>
        </w:tc>
      </w:tr>
      <w:tr w:rsidR="00F0780D" w:rsidRPr="00245C74" w14:paraId="45AA0CEE" w14:textId="77777777" w:rsidTr="00301663">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301663">
            <w:pPr>
              <w:pStyle w:val="TAL"/>
            </w:pPr>
            <w:r w:rsidRPr="00245C74">
              <w:t>ConnectionStatusConfigurationRequest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301663">
            <w:pPr>
              <w:pStyle w:val="TAL"/>
            </w:pPr>
            <w:r w:rsidRPr="00245C74">
              <w:t>A.3.4.3.2.1</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301663">
            <w:pPr>
              <w:pStyle w:val="TAL"/>
            </w:pPr>
            <w:r w:rsidRPr="00245C74">
              <w:t>Information identifying an SDD connection status event request.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301663">
            <w:pPr>
              <w:pStyle w:val="TAL"/>
            </w:pPr>
          </w:p>
        </w:tc>
      </w:tr>
      <w:tr w:rsidR="00F0780D" w:rsidRPr="00245C74" w14:paraId="075002DD" w14:textId="77777777" w:rsidTr="00301663">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301663">
            <w:pPr>
              <w:pStyle w:val="TAL"/>
            </w:pPr>
            <w:r w:rsidRPr="00245C74">
              <w:t>ConnectionStatusConfigurationResponse</w:t>
            </w:r>
          </w:p>
        </w:tc>
        <w:tc>
          <w:tcPr>
            <w:tcW w:w="17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301663">
            <w:pPr>
              <w:pStyle w:val="TAL"/>
            </w:pPr>
            <w:r w:rsidRPr="00245C74">
              <w:t>A.3.4.3.2.2</w:t>
            </w:r>
          </w:p>
        </w:tc>
        <w:tc>
          <w:tcPr>
            <w:tcW w:w="3237"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301663">
            <w:pPr>
              <w:pStyle w:val="TAL"/>
            </w:pPr>
            <w:r w:rsidRPr="00245C74">
              <w:t>Information identifying an SDD connection status event response.</w:t>
            </w:r>
          </w:p>
        </w:tc>
        <w:tc>
          <w:tcPr>
            <w:tcW w:w="1648" w:type="dxa"/>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301663">
            <w:pPr>
              <w:pStyle w:val="TAL"/>
            </w:pPr>
          </w:p>
        </w:tc>
      </w:tr>
      <w:tr w:rsidR="00F0780D" w:rsidRPr="00245C74" w14:paraId="5DA868A3" w14:textId="77777777" w:rsidTr="00301663">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301663">
            <w:pPr>
              <w:pStyle w:val="TAL"/>
            </w:pPr>
            <w:r w:rsidRPr="00245C74">
              <w:t>ConnectionStatusConfigurationSubscription</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301663">
            <w:pPr>
              <w:pStyle w:val="TAL"/>
            </w:pPr>
            <w:r w:rsidRPr="00245C74">
              <w:t>A.3.4.3.2.3</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301663">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301663">
            <w:pPr>
              <w:pStyle w:val="TAL"/>
            </w:pPr>
          </w:p>
        </w:tc>
      </w:tr>
      <w:tr w:rsidR="00F0780D" w:rsidRPr="00245C74" w14:paraId="039FBD01" w14:textId="77777777" w:rsidTr="00301663">
        <w:trPr>
          <w:jc w:val="center"/>
        </w:trPr>
        <w:tc>
          <w:tcPr>
            <w:tcW w:w="2924"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301663">
            <w:pPr>
              <w:pStyle w:val="TAL"/>
            </w:pPr>
            <w:r w:rsidRPr="00245C74">
              <w:t>ConnectionStatusNotification</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301663">
            <w:pPr>
              <w:pStyle w:val="TAL"/>
            </w:pPr>
            <w:r w:rsidRPr="00245C74">
              <w:t>A.3.4.3.2.4</w:t>
            </w:r>
          </w:p>
        </w:tc>
        <w:tc>
          <w:tcPr>
            <w:tcW w:w="3237"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301663">
            <w:pPr>
              <w:pStyle w:val="TAL"/>
            </w:pPr>
            <w:r w:rsidRPr="00245C74">
              <w:rPr>
                <w:lang w:eastAsia="zh-CN"/>
              </w:rPr>
              <w:t xml:space="preserve">The SDDM-C </w:t>
            </w:r>
            <w:r w:rsidRPr="00245C74">
              <w:t>connection status reporting information.</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301663">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079" w:name="_CRTableA_3_4_3_1_2"/>
      <w:r>
        <w:t>Table </w:t>
      </w:r>
      <w:bookmarkEnd w:id="1079"/>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43B501E8" w14:textId="77777777" w:rsidR="000837B5" w:rsidRDefault="000066D4" w:rsidP="000837B5">
      <w:pPr>
        <w:pStyle w:val="TH"/>
      </w:pPr>
      <w:bookmarkStart w:id="1080" w:name="_CRTableA_3_4_3_1_3"/>
      <w:r>
        <w:lastRenderedPageBreak/>
        <w:t>Table </w:t>
      </w:r>
      <w:bookmarkEnd w:id="1080"/>
      <w:r>
        <w:rPr>
          <w:lang w:eastAsia="zh-CN"/>
        </w:rPr>
        <w:t>A.3.4.3.1</w:t>
      </w:r>
      <w:r>
        <w:t>.3: SDD_</w:t>
      </w:r>
      <w:r w:rsidRPr="006E6D40">
        <w:t>ConnectionStatusEvent</w:t>
      </w:r>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837B5" w14:paraId="29FE8D62" w14:textId="77777777" w:rsidTr="00301663">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301663">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301663">
            <w:pPr>
              <w:pStyle w:val="TAH"/>
            </w:pPr>
            <w:r>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301663">
            <w:pPr>
              <w:pStyle w:val="TAH"/>
            </w:pPr>
            <w:r>
              <w:t>Description</w:t>
            </w:r>
          </w:p>
        </w:tc>
      </w:tr>
      <w:tr w:rsidR="000837B5" w:rsidRPr="00E42F12" w14:paraId="2FFAAF54" w14:textId="77777777" w:rsidTr="00301663">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0837B5" w:rsidRPr="00E42F12" w:rsidRDefault="000837B5" w:rsidP="00301663">
            <w:pPr>
              <w:pStyle w:val="TAL"/>
              <w:jc w:val="center"/>
            </w:pPr>
            <w:r>
              <w:rPr>
                <w:lang w:val="sv-SE"/>
              </w:rPr>
              <w:t>ReportingMode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0837B5" w:rsidRPr="00E42F12" w:rsidRDefault="000837B5" w:rsidP="00301663">
            <w:pPr>
              <w:pStyle w:val="TAL"/>
              <w:jc w:val="center"/>
              <w:rPr>
                <w:lang w:eastAsia="ko-KR"/>
              </w:rPr>
            </w:pPr>
            <w:r>
              <w:t>A.3.4.3.3.</w:t>
            </w:r>
            <w:r>
              <w:rPr>
                <w:rFonts w:hint="eastAsia"/>
                <w:lang w:eastAsia="ko-KR"/>
              </w:rPr>
              <w:t>3</w:t>
            </w:r>
          </w:p>
        </w:tc>
        <w:tc>
          <w:tcPr>
            <w:tcW w:w="4908" w:type="dxa"/>
            <w:tcBorders>
              <w:top w:val="single" w:sz="4" w:space="0" w:color="auto"/>
              <w:left w:val="single" w:sz="4" w:space="0" w:color="auto"/>
              <w:bottom w:val="single" w:sz="4" w:space="0" w:color="auto"/>
              <w:right w:val="single" w:sz="4" w:space="0" w:color="auto"/>
            </w:tcBorders>
            <w:shd w:val="clear" w:color="auto" w:fill="auto"/>
          </w:tcPr>
          <w:p w14:paraId="1EE41B5E" w14:textId="77777777" w:rsidR="000837B5" w:rsidRPr="00E42F12" w:rsidRDefault="000837B5" w:rsidP="00301663">
            <w:pPr>
              <w:pStyle w:val="TAL"/>
              <w:jc w:val="center"/>
            </w:pPr>
            <w:r>
              <w:t>Identifies the mode of the reporting.</w:t>
            </w:r>
          </w:p>
        </w:tc>
      </w:tr>
      <w:tr w:rsidR="000837B5" w:rsidRPr="00E42F12" w14:paraId="5BB23221" w14:textId="77777777" w:rsidTr="00301663">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0837B5" w:rsidRPr="00E42F12" w:rsidRDefault="000837B5" w:rsidP="00301663">
            <w:pPr>
              <w:pStyle w:val="TAL"/>
              <w:jc w:val="center"/>
              <w:rPr>
                <w:b/>
              </w:rPr>
            </w:pPr>
            <w:r w:rsidRPr="00E42F12">
              <w:t>ResultOp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0837B5" w:rsidRPr="00E42F12" w:rsidRDefault="000837B5" w:rsidP="00301663">
            <w:pPr>
              <w:pStyle w:val="TAL"/>
              <w:jc w:val="center"/>
              <w:rPr>
                <w:b/>
              </w:rPr>
            </w:pPr>
            <w:r w:rsidRPr="00E42F12">
              <w:t>A</w:t>
            </w:r>
            <w:r w:rsidRPr="00E42F12">
              <w:rPr>
                <w:rFonts w:hint="eastAsia"/>
              </w:rPr>
              <w:t>.</w:t>
            </w:r>
            <w:r>
              <w:t>2.6</w:t>
            </w:r>
            <w:r w:rsidRPr="00E42F12">
              <w:t>.</w:t>
            </w:r>
            <w:r>
              <w:t>2</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0837B5" w:rsidRPr="00E42F12" w:rsidRDefault="000837B5" w:rsidP="00301663">
            <w:pPr>
              <w:pStyle w:val="TAL"/>
              <w:jc w:val="center"/>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081" w:name="_CRA_3_4_3_2"/>
      <w:bookmarkStart w:id="1082" w:name="_Toc168326523"/>
      <w:bookmarkStart w:id="1083" w:name="_Toc193393340"/>
      <w:bookmarkEnd w:id="1081"/>
      <w:r>
        <w:rPr>
          <w:lang w:eastAsia="zh-CN"/>
        </w:rPr>
        <w:t>A.3.4.3.2</w:t>
      </w:r>
      <w:r>
        <w:rPr>
          <w:lang w:eastAsia="zh-CN"/>
        </w:rPr>
        <w:tab/>
        <w:t>Structured data types</w:t>
      </w:r>
      <w:bookmarkEnd w:id="1082"/>
      <w:bookmarkEnd w:id="1083"/>
    </w:p>
    <w:p w14:paraId="1B177AC0" w14:textId="2AFDB271" w:rsidR="000066D4" w:rsidRDefault="000066D4" w:rsidP="000066D4">
      <w:pPr>
        <w:pStyle w:val="Heading5"/>
        <w:rPr>
          <w:lang w:eastAsia="zh-CN"/>
        </w:rPr>
      </w:pPr>
      <w:bookmarkStart w:id="1084" w:name="_CRA_3_4_3_2_1"/>
      <w:bookmarkStart w:id="1085" w:name="_Toc168326524"/>
      <w:bookmarkStart w:id="1086" w:name="_Toc193393341"/>
      <w:bookmarkEnd w:id="1084"/>
      <w:r>
        <w:rPr>
          <w:lang w:eastAsia="zh-CN"/>
        </w:rPr>
        <w:t>A.3.4.3.2.1</w:t>
      </w:r>
      <w:r>
        <w:rPr>
          <w:lang w:eastAsia="zh-CN"/>
        </w:rPr>
        <w:tab/>
        <w:t xml:space="preserve">Type: </w:t>
      </w:r>
      <w:bookmarkEnd w:id="1085"/>
      <w:r>
        <w:rPr>
          <w:lang w:eastAsia="zh-CN"/>
        </w:rPr>
        <w:t>ConnectionStatusConfigurationRequest</w:t>
      </w:r>
      <w:bookmarkEnd w:id="1086"/>
    </w:p>
    <w:p w14:paraId="3B19AE0E" w14:textId="77777777" w:rsidR="000837B5" w:rsidRDefault="000066D4" w:rsidP="000837B5">
      <w:pPr>
        <w:pStyle w:val="TH"/>
      </w:pPr>
      <w:bookmarkStart w:id="1087" w:name="_CRTableA_3_4_3_2_1_1"/>
      <w:r>
        <w:rPr>
          <w:noProof/>
        </w:rPr>
        <w:t>Table </w:t>
      </w:r>
      <w:bookmarkEnd w:id="1087"/>
      <w:r>
        <w:rPr>
          <w:lang w:eastAsia="zh-CN"/>
        </w:rPr>
        <w:t>A.3.4.3.2.1.</w:t>
      </w:r>
      <w:r>
        <w:t xml:space="preserve">1: </w:t>
      </w:r>
      <w:r>
        <w:rPr>
          <w:noProof/>
        </w:rPr>
        <w:t>Definition of type ConnectionStatusConfigurationRequest</w:t>
      </w:r>
      <w:bookmarkStart w:id="1088"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301663">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30166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301663">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301663">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301663">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301663">
            <w:pPr>
              <w:pStyle w:val="TAH"/>
              <w:rPr>
                <w:rFonts w:cs="Arial"/>
                <w:szCs w:val="18"/>
              </w:rPr>
            </w:pPr>
            <w:r>
              <w:t>Applicability</w:t>
            </w:r>
          </w:p>
        </w:tc>
      </w:tr>
      <w:tr w:rsidR="000837B5" w14:paraId="32521F50"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301663">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301663">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301663">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301663">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301663">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301663">
            <w:pPr>
              <w:pStyle w:val="TAL"/>
              <w:rPr>
                <w:rFonts w:cs="Arial"/>
                <w:szCs w:val="18"/>
                <w:lang w:eastAsia="en-GB"/>
              </w:rPr>
            </w:pPr>
          </w:p>
        </w:tc>
      </w:tr>
      <w:tr w:rsidR="000837B5" w14:paraId="18FDA358"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301663">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301663">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301663">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301663">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301663">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301663">
            <w:pPr>
              <w:pStyle w:val="TAL"/>
              <w:rPr>
                <w:rFonts w:cs="Arial"/>
                <w:szCs w:val="18"/>
                <w:lang w:eastAsia="en-GB"/>
              </w:rPr>
            </w:pPr>
          </w:p>
        </w:tc>
      </w:tr>
      <w:tr w:rsidR="000837B5" w14:paraId="4869D5A1"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301663">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301663">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301663">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301663">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77777777" w:rsidR="000837B5" w:rsidRPr="00FD0F4B" w:rsidRDefault="000837B5" w:rsidP="00301663">
            <w:pPr>
              <w:pStyle w:val="TAL"/>
              <w:rPr>
                <w:rFonts w:cs="Arial"/>
                <w:szCs w:val="18"/>
                <w:lang w:val="en-US" w:eastAsia="zh-CN"/>
              </w:rPr>
            </w:pPr>
            <w:r w:rsidRPr="00AD50A5">
              <w:rPr>
                <w:rFonts w:cs="Arial"/>
                <w:szCs w:val="18"/>
                <w:lang w:val="en-US" w:eastAsia="zh-CN"/>
              </w:rPr>
              <w:t>Indicates the reporting interval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301663">
            <w:pPr>
              <w:pStyle w:val="TAL"/>
              <w:rPr>
                <w:rFonts w:cs="Arial"/>
                <w:szCs w:val="18"/>
                <w:lang w:eastAsia="en-GB"/>
              </w:rPr>
            </w:pPr>
          </w:p>
        </w:tc>
      </w:tr>
      <w:tr w:rsidR="000837B5" w14:paraId="088E32FC"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301663">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77777777" w:rsidR="000837B5" w:rsidRPr="004C0D68" w:rsidRDefault="000837B5" w:rsidP="00301663">
            <w:pPr>
              <w:pStyle w:val="TAL"/>
              <w:rPr>
                <w:lang w:val="sv-SE"/>
              </w:rPr>
            </w:pPr>
            <w:r w:rsidRPr="004C0D68">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301663">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301663">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301663">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301663">
            <w:pPr>
              <w:pStyle w:val="TAL"/>
              <w:rPr>
                <w:rFonts w:cs="Arial"/>
                <w:szCs w:val="18"/>
                <w:lang w:eastAsia="en-GB"/>
              </w:rPr>
            </w:pPr>
          </w:p>
        </w:tc>
      </w:tr>
      <w:tr w:rsidR="000837B5" w14:paraId="6F2EE69E" w14:textId="77777777" w:rsidTr="00301663">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301663">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301663">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301663">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301663">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77777777" w:rsidR="000837B5" w:rsidRPr="00682E0F" w:rsidRDefault="000837B5" w:rsidP="00301663">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Pr>
                <w:lang w:eastAsia="zh-CN"/>
              </w:rPr>
              <w:t>i.</w:t>
            </w:r>
            <w:r w:rsidRPr="00C23389">
              <w:rPr>
                <w:lang w:eastAsia="zh-CN"/>
              </w:rPr>
              <w:t xml:space="preserve">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301663">
            <w:pPr>
              <w:pStyle w:val="TAL"/>
              <w:rPr>
                <w:rFonts w:cs="Arial"/>
                <w:szCs w:val="18"/>
                <w:lang w:eastAsia="en-GB"/>
              </w:rPr>
            </w:pPr>
          </w:p>
        </w:tc>
      </w:tr>
      <w:tr w:rsidR="000837B5" w14:paraId="6CA8ED01" w14:textId="77777777" w:rsidTr="00301663">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301663">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w:t>
            </w:r>
            <w:r>
              <w:t>PERIODIC</w:t>
            </w:r>
            <w:r>
              <w:t>"</w:t>
            </w:r>
            <w:r w:rsidRPr="0018322D">
              <w:t>.</w:t>
            </w:r>
          </w:p>
        </w:tc>
      </w:tr>
    </w:tbl>
    <w:p w14:paraId="2799274A" w14:textId="77777777" w:rsidR="000837B5" w:rsidRPr="00430F46" w:rsidRDefault="000837B5" w:rsidP="000837B5">
      <w:pPr>
        <w:rPr>
          <w:lang w:val="en-US" w:eastAsia="zh-CN"/>
        </w:rPr>
      </w:pPr>
    </w:p>
    <w:p w14:paraId="7D7B4612" w14:textId="7D0D5F19" w:rsidR="000066D4" w:rsidRPr="00DA034D" w:rsidRDefault="000066D4" w:rsidP="000837B5">
      <w:pPr>
        <w:pStyle w:val="EditorsNote"/>
      </w:pPr>
    </w:p>
    <w:p w14:paraId="7D3C22B0" w14:textId="1DE4FC88" w:rsidR="000066D4" w:rsidRDefault="000066D4" w:rsidP="000066D4">
      <w:pPr>
        <w:pStyle w:val="Heading5"/>
        <w:rPr>
          <w:lang w:eastAsia="zh-CN"/>
        </w:rPr>
      </w:pPr>
      <w:bookmarkStart w:id="1089" w:name="_CRA_3_4_3_2_2"/>
      <w:bookmarkStart w:id="1090" w:name="_Toc193393342"/>
      <w:bookmarkEnd w:id="1089"/>
      <w:r>
        <w:rPr>
          <w:lang w:eastAsia="zh-CN"/>
        </w:rPr>
        <w:t>A.3.4.3.2.2</w:t>
      </w:r>
      <w:r>
        <w:rPr>
          <w:lang w:eastAsia="zh-CN"/>
        </w:rPr>
        <w:tab/>
        <w:t xml:space="preserve">Type: </w:t>
      </w:r>
      <w:bookmarkEnd w:id="1088"/>
      <w:r>
        <w:rPr>
          <w:lang w:eastAsia="zh-CN"/>
        </w:rPr>
        <w:t>ConnectionStatusConfigurationResponse</w:t>
      </w:r>
      <w:bookmarkEnd w:id="1090"/>
    </w:p>
    <w:p w14:paraId="070BA769" w14:textId="77777777" w:rsidR="000066D4" w:rsidRDefault="000066D4" w:rsidP="000066D4">
      <w:pPr>
        <w:pStyle w:val="TH"/>
      </w:pPr>
      <w:bookmarkStart w:id="1091" w:name="_CRTableA_3_X_3_2_2_1"/>
      <w:r>
        <w:rPr>
          <w:noProof/>
        </w:rPr>
        <w:t>Table </w:t>
      </w:r>
      <w:bookmarkEnd w:id="1091"/>
      <w:r>
        <w:rPr>
          <w:lang w:eastAsia="zh-CN"/>
        </w:rPr>
        <w:t>A.3.X.3.2.2.1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092" w:name="_Toc193393343"/>
      <w:r w:rsidRPr="00245C74">
        <w:rPr>
          <w:lang w:eastAsia="zh-CN"/>
        </w:rPr>
        <w:t>A.3.4.3.2.3</w:t>
      </w:r>
      <w:r w:rsidRPr="00245C74">
        <w:rPr>
          <w:lang w:eastAsia="zh-CN"/>
        </w:rPr>
        <w:tab/>
        <w:t xml:space="preserve">Type: </w:t>
      </w:r>
      <w:r w:rsidRPr="00245C74">
        <w:t>ConnectionStatusConfigurationSubscription</w:t>
      </w:r>
      <w:bookmarkEnd w:id="1092"/>
    </w:p>
    <w:p w14:paraId="64A71313" w14:textId="77777777" w:rsidR="00F0780D" w:rsidRPr="00245C74" w:rsidRDefault="00F0780D" w:rsidP="00F0780D">
      <w:pPr>
        <w:pStyle w:val="TH"/>
      </w:pPr>
      <w:r w:rsidRPr="00245C74">
        <w:t>Table </w:t>
      </w:r>
      <w:r w:rsidRPr="00245C74">
        <w:rPr>
          <w:lang w:eastAsia="zh-CN"/>
        </w:rPr>
        <w:t>A.3.4.3.2.3.1</w:t>
      </w:r>
      <w:r w:rsidRPr="00245C74">
        <w:t>: Definition of type ConnectionStatusConfigurationSubscription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301663">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301663">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301663">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301663">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301663">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301663">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301663">
            <w:pPr>
              <w:pStyle w:val="TAH"/>
              <w:rPr>
                <w:rFonts w:cs="Arial"/>
                <w:szCs w:val="18"/>
              </w:rPr>
            </w:pPr>
            <w:r w:rsidRPr="00245C74">
              <w:t>Applicability</w:t>
            </w:r>
          </w:p>
        </w:tc>
      </w:tr>
      <w:tr w:rsidR="00F0780D" w:rsidRPr="00245C74" w14:paraId="6D687BE8" w14:textId="77777777" w:rsidTr="00301663">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301663">
            <w:pPr>
              <w:pStyle w:val="TAL"/>
            </w:pPr>
            <w:r w:rsidRPr="00245C74">
              <w:t>sealddFlowId</w:t>
            </w:r>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301663">
            <w:pPr>
              <w:pStyle w:val="TAL"/>
            </w:pPr>
            <w:r w:rsidRPr="00245C74">
              <w:t>Uinteger</w:t>
            </w:r>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301663">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301663">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301663">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301663">
            <w:pPr>
              <w:pStyle w:val="TAL"/>
              <w:rPr>
                <w:rFonts w:cs="Arial"/>
                <w:szCs w:val="18"/>
                <w:lang w:eastAsia="en-GB"/>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093" w:name="_Toc193393344"/>
      <w:r w:rsidRPr="00245C74">
        <w:rPr>
          <w:lang w:eastAsia="zh-CN"/>
        </w:rPr>
        <w:t>A.3.4.3.2.4</w:t>
      </w:r>
      <w:r w:rsidRPr="00245C74">
        <w:rPr>
          <w:lang w:eastAsia="zh-CN"/>
        </w:rPr>
        <w:tab/>
        <w:t xml:space="preserve">Type: </w:t>
      </w:r>
      <w:r w:rsidRPr="00245C74">
        <w:t>ConnectionStatusNotification</w:t>
      </w:r>
      <w:bookmarkEnd w:id="1093"/>
    </w:p>
    <w:p w14:paraId="2C8F67F3" w14:textId="77777777" w:rsidR="00F0780D" w:rsidRPr="00245C74" w:rsidRDefault="00F0780D" w:rsidP="00F0780D">
      <w:pPr>
        <w:pStyle w:val="TH"/>
      </w:pPr>
      <w:r w:rsidRPr="00245C74">
        <w:t>Table </w:t>
      </w:r>
      <w:r w:rsidRPr="00245C74">
        <w:rPr>
          <w:lang w:eastAsia="zh-CN"/>
        </w:rPr>
        <w:t>A.3.4.3.2.4.1</w:t>
      </w:r>
      <w:r w:rsidRPr="00245C74">
        <w:t>: Definition of type ConnectionStatusNotification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134"/>
        <w:gridCol w:w="425"/>
        <w:gridCol w:w="1134"/>
        <w:gridCol w:w="3403"/>
        <w:gridCol w:w="1364"/>
      </w:tblGrid>
      <w:tr w:rsidR="00F0780D" w:rsidRPr="00245C74" w14:paraId="736BF632" w14:textId="77777777" w:rsidTr="00301663">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301663">
            <w:pPr>
              <w:pStyle w:val="TAH"/>
            </w:pPr>
            <w:r w:rsidRPr="00245C74">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301663">
            <w:pPr>
              <w:pStyle w:val="TAH"/>
            </w:pPr>
            <w:r w:rsidRPr="00245C7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301663">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301663">
            <w:pPr>
              <w:pStyle w:val="TAH"/>
            </w:pPr>
            <w:r w:rsidRPr="00245C7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301663">
            <w:pPr>
              <w:pStyle w:val="TAH"/>
              <w:rPr>
                <w:rFonts w:cs="Arial"/>
                <w:szCs w:val="18"/>
              </w:rPr>
            </w:pPr>
            <w:r w:rsidRPr="00245C74">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301663">
            <w:pPr>
              <w:pStyle w:val="TAH"/>
              <w:rPr>
                <w:rFonts w:cs="Arial"/>
                <w:szCs w:val="18"/>
              </w:rPr>
            </w:pPr>
            <w:r w:rsidRPr="00245C74">
              <w:t>Applicability</w:t>
            </w:r>
          </w:p>
        </w:tc>
      </w:tr>
      <w:tr w:rsidR="00F0780D" w:rsidRPr="00245C74" w14:paraId="1E8F810B" w14:textId="77777777" w:rsidTr="00301663">
        <w:trPr>
          <w:jc w:val="center"/>
        </w:trPr>
        <w:tc>
          <w:tcPr>
            <w:tcW w:w="2074"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301663">
            <w:pPr>
              <w:pStyle w:val="TAL"/>
            </w:pPr>
            <w:r w:rsidRPr="00245C74">
              <w:t>clientConnectionStatus</w:t>
            </w:r>
          </w:p>
        </w:tc>
        <w:tc>
          <w:tcPr>
            <w:tcW w:w="1134"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301663">
            <w:pPr>
              <w:pStyle w:val="TAL"/>
            </w:pPr>
            <w:r w:rsidRPr="00245C74">
              <w:t>ConnectionStatus</w:t>
            </w:r>
          </w:p>
        </w:tc>
        <w:tc>
          <w:tcPr>
            <w:tcW w:w="425"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301663">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301663">
            <w:pPr>
              <w:pStyle w:val="TAL"/>
            </w:pPr>
            <w:r w:rsidRPr="00245C74">
              <w:t>1</w:t>
            </w:r>
          </w:p>
        </w:tc>
        <w:tc>
          <w:tcPr>
            <w:tcW w:w="3402"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301663">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364" w:type="dxa"/>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301663">
            <w:pPr>
              <w:pStyle w:val="TAL"/>
              <w:rPr>
                <w:rFonts w:cs="Arial"/>
                <w:szCs w:val="18"/>
                <w:lang w:eastAsia="en-GB"/>
              </w:rPr>
            </w:pP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094" w:name="_CRA_3_4_3_3"/>
      <w:bookmarkStart w:id="1095" w:name="_Toc168326526"/>
      <w:bookmarkStart w:id="1096" w:name="_Toc193393345"/>
      <w:bookmarkEnd w:id="1094"/>
      <w:r>
        <w:rPr>
          <w:lang w:eastAsia="zh-CN"/>
        </w:rPr>
        <w:lastRenderedPageBreak/>
        <w:t>A.3.4.3.3</w:t>
      </w:r>
      <w:r>
        <w:rPr>
          <w:lang w:eastAsia="zh-CN"/>
        </w:rPr>
        <w:tab/>
        <w:t>Simple data types and enumerations</w:t>
      </w:r>
      <w:bookmarkEnd w:id="1095"/>
      <w:bookmarkEnd w:id="1096"/>
    </w:p>
    <w:p w14:paraId="089E79C6" w14:textId="52F9D7D9" w:rsidR="0063517E" w:rsidRDefault="0063517E" w:rsidP="0063517E">
      <w:pPr>
        <w:rPr>
          <w:lang w:eastAsia="zh-CN"/>
        </w:rPr>
      </w:pPr>
      <w:bookmarkStart w:id="1097" w:name="_CRA_3_4_4"/>
      <w:bookmarkStart w:id="1098" w:name="_Toc168326527"/>
      <w:bookmarkEnd w:id="1097"/>
    </w:p>
    <w:p w14:paraId="0DF1CD57" w14:textId="77777777" w:rsidR="0063517E" w:rsidRPr="00245C74" w:rsidRDefault="0063517E" w:rsidP="0063517E">
      <w:pPr>
        <w:pStyle w:val="Heading5"/>
      </w:pPr>
      <w:bookmarkStart w:id="1099" w:name="_Toc193393346"/>
      <w:r w:rsidRPr="00245C74">
        <w:rPr>
          <w:lang w:eastAsia="zh-CN"/>
        </w:rPr>
        <w:t>A.3.4.3.3.</w:t>
      </w:r>
      <w:r w:rsidRPr="00245C74">
        <w:t>1</w:t>
      </w:r>
      <w:r w:rsidRPr="00245C74">
        <w:tab/>
        <w:t>Simple data types</w:t>
      </w:r>
      <w:bookmarkEnd w:id="1099"/>
    </w:p>
    <w:p w14:paraId="105F472B" w14:textId="77777777" w:rsidR="0063517E" w:rsidRPr="00245C74" w:rsidRDefault="0063517E" w:rsidP="0063517E">
      <w:pPr>
        <w:pStyle w:val="TH"/>
      </w:pPr>
      <w:r w:rsidRPr="00245C74">
        <w:t xml:space="preserve">Table </w:t>
      </w:r>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301663">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301663">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301663">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301663">
            <w:pPr>
              <w:pStyle w:val="TAH"/>
            </w:pPr>
            <w:r w:rsidRPr="00245C74">
              <w:t>Description</w:t>
            </w:r>
          </w:p>
        </w:tc>
      </w:tr>
      <w:tr w:rsidR="0063517E" w:rsidRPr="00245C74" w14:paraId="7723FD51" w14:textId="77777777" w:rsidTr="00301663">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301663">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301663">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301663">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100" w:name="_Toc193393347"/>
      <w:r w:rsidRPr="00245C74">
        <w:rPr>
          <w:lang w:eastAsia="zh-CN"/>
        </w:rPr>
        <w:t>A.3.4.3.3.2</w:t>
      </w:r>
      <w:r w:rsidRPr="00245C74">
        <w:tab/>
        <w:t>Enumeration: ConnectionStatus</w:t>
      </w:r>
      <w:bookmarkEnd w:id="1100"/>
    </w:p>
    <w:p w14:paraId="4345B315" w14:textId="77777777" w:rsidR="0063517E" w:rsidRPr="00245C74" w:rsidRDefault="0063517E" w:rsidP="0063517E">
      <w:pPr>
        <w:pStyle w:val="TH"/>
      </w:pPr>
      <w:r w:rsidRPr="00245C74">
        <w:t>Table </w:t>
      </w:r>
      <w:r w:rsidRPr="00245C74">
        <w:rPr>
          <w:lang w:eastAsia="zh-CN"/>
        </w:rPr>
        <w:t>A.3.4.3.3.2.1</w:t>
      </w:r>
      <w:r w:rsidRPr="00245C74">
        <w:t>:</w:t>
      </w:r>
      <w:r w:rsidRPr="00245C74">
        <w:rPr>
          <w:lang w:eastAsia="zh-CN"/>
        </w:rPr>
        <w:t xml:space="preserve"> </w:t>
      </w:r>
      <w:r w:rsidRPr="00245C74">
        <w:t>ConnectionStatus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301663">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301663">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301663">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301663">
            <w:pPr>
              <w:pStyle w:val="TAH"/>
              <w:rPr>
                <w:rFonts w:cs="Arial"/>
                <w:szCs w:val="18"/>
              </w:rPr>
            </w:pPr>
            <w:r w:rsidRPr="00245C74">
              <w:t>Applicability</w:t>
            </w:r>
          </w:p>
        </w:tc>
      </w:tr>
      <w:tr w:rsidR="0063517E" w:rsidRPr="00245C74" w14:paraId="5E0C07EA" w14:textId="77777777" w:rsidTr="00301663">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301663">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301663">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301663">
            <w:pPr>
              <w:pStyle w:val="TAL"/>
              <w:rPr>
                <w:rFonts w:cs="Arial"/>
                <w:szCs w:val="18"/>
              </w:rPr>
            </w:pPr>
          </w:p>
        </w:tc>
      </w:tr>
      <w:tr w:rsidR="0063517E" w:rsidRPr="00245C74" w14:paraId="2C64D9D6" w14:textId="77777777" w:rsidTr="00301663">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301663">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301663">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301663">
            <w:pPr>
              <w:pStyle w:val="TAL"/>
              <w:rPr>
                <w:rFonts w:cs="Arial"/>
                <w:szCs w:val="18"/>
              </w:rPr>
            </w:pPr>
          </w:p>
        </w:tc>
      </w:tr>
      <w:tr w:rsidR="0063517E" w:rsidRPr="00245C74" w14:paraId="545AFB86" w14:textId="77777777" w:rsidTr="00301663">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301663">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301663">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301663">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101" w:name="_Toc193393348"/>
      <w:r w:rsidRPr="009D0AE4">
        <w:t>A.3.4.3.3</w:t>
      </w:r>
      <w:r>
        <w:t>.</w:t>
      </w:r>
      <w:r>
        <w:rPr>
          <w:rFonts w:hint="eastAsia"/>
          <w:lang w:eastAsia="ko-KR"/>
        </w:rPr>
        <w:t>3</w:t>
      </w:r>
      <w:r w:rsidRPr="00BC662F">
        <w:tab/>
        <w:t xml:space="preserve">Enumeration: </w:t>
      </w:r>
      <w:r>
        <w:rPr>
          <w:lang w:val="sv-SE"/>
        </w:rPr>
        <w:t>ReportingMode</w:t>
      </w:r>
      <w:bookmarkEnd w:id="1101"/>
    </w:p>
    <w:p w14:paraId="66F77027" w14:textId="5B065EAA" w:rsidR="000837B5" w:rsidRPr="00384E92" w:rsidRDefault="000837B5" w:rsidP="000837B5">
      <w:r w:rsidRPr="00384E92">
        <w:t xml:space="preserve">The enumeration </w:t>
      </w:r>
      <w:r>
        <w:rPr>
          <w:lang w:val="sv-SE"/>
        </w:rPr>
        <w:t>ReportingMode</w:t>
      </w:r>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Pr="00384E92">
        <w:t>-1.</w:t>
      </w:r>
    </w:p>
    <w:p w14:paraId="3D9666F4" w14:textId="54795133" w:rsidR="000837B5" w:rsidRDefault="000837B5" w:rsidP="000837B5">
      <w:pPr>
        <w:pStyle w:val="TH"/>
      </w:pPr>
      <w:r>
        <w:t>Table </w:t>
      </w:r>
      <w:r w:rsidRPr="00DB16FC">
        <w:t>A.3.4.3.3.</w:t>
      </w:r>
      <w:r>
        <w:rPr>
          <w:rFonts w:hint="eastAsia"/>
          <w:lang w:eastAsia="ko-KR"/>
        </w:rPr>
        <w:t>3</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301663">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301663">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301663">
            <w:pPr>
              <w:pStyle w:val="TAH"/>
            </w:pPr>
            <w:r w:rsidRPr="0016361A">
              <w:t>Description</w:t>
            </w:r>
          </w:p>
        </w:tc>
        <w:tc>
          <w:tcPr>
            <w:tcW w:w="689" w:type="pct"/>
            <w:shd w:val="clear" w:color="auto" w:fill="C0C0C0"/>
          </w:tcPr>
          <w:p w14:paraId="40016306" w14:textId="77777777" w:rsidR="000837B5" w:rsidRPr="0016361A" w:rsidRDefault="000837B5" w:rsidP="00301663">
            <w:pPr>
              <w:pStyle w:val="TAH"/>
            </w:pPr>
            <w:r w:rsidRPr="0016361A">
              <w:t>Applicability</w:t>
            </w:r>
          </w:p>
        </w:tc>
      </w:tr>
      <w:tr w:rsidR="000837B5" w:rsidRPr="00B54FF5" w14:paraId="24F55657" w14:textId="77777777" w:rsidTr="00301663">
        <w:tc>
          <w:tcPr>
            <w:tcW w:w="1633" w:type="pct"/>
            <w:tcMar>
              <w:top w:w="0" w:type="dxa"/>
              <w:left w:w="108" w:type="dxa"/>
              <w:bottom w:w="0" w:type="dxa"/>
              <w:right w:w="108" w:type="dxa"/>
            </w:tcMar>
          </w:tcPr>
          <w:p w14:paraId="1B4768AF" w14:textId="77777777" w:rsidR="000837B5" w:rsidRPr="005908BB" w:rsidRDefault="000837B5" w:rsidP="00301663">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301663">
            <w:pPr>
              <w:pStyle w:val="TAL"/>
            </w:pPr>
            <w:r>
              <w:t>Indicates the reporting mode of type periodic.</w:t>
            </w:r>
          </w:p>
        </w:tc>
        <w:tc>
          <w:tcPr>
            <w:tcW w:w="689" w:type="pct"/>
          </w:tcPr>
          <w:p w14:paraId="7C8F6A7E" w14:textId="77777777" w:rsidR="000837B5" w:rsidRPr="0016361A" w:rsidRDefault="000837B5" w:rsidP="00301663">
            <w:pPr>
              <w:pStyle w:val="TAL"/>
            </w:pPr>
          </w:p>
        </w:tc>
      </w:tr>
      <w:tr w:rsidR="000837B5" w:rsidRPr="00B54FF5" w14:paraId="4117B6D8" w14:textId="77777777" w:rsidTr="00301663">
        <w:tc>
          <w:tcPr>
            <w:tcW w:w="1633" w:type="pct"/>
            <w:tcMar>
              <w:top w:w="0" w:type="dxa"/>
              <w:left w:w="108" w:type="dxa"/>
              <w:bottom w:w="0" w:type="dxa"/>
              <w:right w:w="108" w:type="dxa"/>
            </w:tcMar>
          </w:tcPr>
          <w:p w14:paraId="72FE171A" w14:textId="77777777" w:rsidR="000837B5" w:rsidRDefault="000837B5" w:rsidP="00301663">
            <w:pPr>
              <w:pStyle w:val="TAL"/>
            </w:pPr>
            <w:r>
              <w:t>EVENT_TRIGGERED</w:t>
            </w:r>
          </w:p>
        </w:tc>
        <w:tc>
          <w:tcPr>
            <w:tcW w:w="2678" w:type="pct"/>
            <w:tcMar>
              <w:top w:w="0" w:type="dxa"/>
              <w:left w:w="108" w:type="dxa"/>
              <w:bottom w:w="0" w:type="dxa"/>
              <w:right w:w="108" w:type="dxa"/>
            </w:tcMar>
          </w:tcPr>
          <w:p w14:paraId="18C935F0" w14:textId="77777777" w:rsidR="000837B5" w:rsidRDefault="000837B5" w:rsidP="00301663">
            <w:pPr>
              <w:pStyle w:val="TAL"/>
            </w:pPr>
            <w:r>
              <w:t>Indicates the reporting mode of type event triggered.</w:t>
            </w:r>
          </w:p>
        </w:tc>
        <w:tc>
          <w:tcPr>
            <w:tcW w:w="689" w:type="pct"/>
          </w:tcPr>
          <w:p w14:paraId="7A26E478" w14:textId="77777777" w:rsidR="000837B5" w:rsidRPr="0016361A" w:rsidRDefault="000837B5" w:rsidP="00301663">
            <w:pPr>
              <w:pStyle w:val="TAL"/>
            </w:pPr>
          </w:p>
        </w:tc>
      </w:tr>
    </w:tbl>
    <w:p w14:paraId="26A5C1B0" w14:textId="2CDDC18D" w:rsidR="000066D4" w:rsidRDefault="000066D4" w:rsidP="000066D4">
      <w:pPr>
        <w:pStyle w:val="Heading3"/>
      </w:pPr>
      <w:bookmarkStart w:id="1102" w:name="_Toc193393349"/>
      <w:r>
        <w:t>A.3.4.4</w:t>
      </w:r>
      <w:r>
        <w:tab/>
        <w:t>Error Handling</w:t>
      </w:r>
      <w:bookmarkEnd w:id="1098"/>
      <w:bookmarkEnd w:id="1102"/>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103" w:name="_CRA_3_4_5"/>
      <w:bookmarkStart w:id="1104" w:name="_Toc168326528"/>
      <w:bookmarkStart w:id="1105" w:name="_Toc193393350"/>
      <w:bookmarkEnd w:id="1103"/>
      <w:r>
        <w:t>A.3.4.5</w:t>
      </w:r>
      <w:r>
        <w:tab/>
        <w:t>CDDL Specification</w:t>
      </w:r>
      <w:bookmarkEnd w:id="1104"/>
      <w:bookmarkEnd w:id="1105"/>
    </w:p>
    <w:p w14:paraId="1C1991FB" w14:textId="0BCB0C96" w:rsidR="000066D4" w:rsidRDefault="000066D4" w:rsidP="000066D4">
      <w:pPr>
        <w:pStyle w:val="Heading4"/>
        <w:rPr>
          <w:lang w:eastAsia="zh-CN"/>
        </w:rPr>
      </w:pPr>
      <w:bookmarkStart w:id="1106" w:name="_CRA_3_4_5_1"/>
      <w:bookmarkStart w:id="1107" w:name="_Toc168326529"/>
      <w:bookmarkStart w:id="1108" w:name="_Toc193393351"/>
      <w:bookmarkEnd w:id="1106"/>
      <w:r>
        <w:t>A.3.4.5</w:t>
      </w:r>
      <w:r>
        <w:rPr>
          <w:lang w:eastAsia="zh-CN"/>
        </w:rPr>
        <w:t>.1</w:t>
      </w:r>
      <w:r>
        <w:rPr>
          <w:lang w:eastAsia="zh-CN"/>
        </w:rPr>
        <w:tab/>
        <w:t>Introduction</w:t>
      </w:r>
      <w:bookmarkEnd w:id="1107"/>
      <w:bookmarkEnd w:id="1108"/>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109" w:name="_CRA_3_4_5_2"/>
      <w:bookmarkStart w:id="1110" w:name="_Toc168326586"/>
      <w:bookmarkStart w:id="1111" w:name="_Toc168326531"/>
      <w:bookmarkStart w:id="1112" w:name="_Toc193393352"/>
      <w:bookmarkEnd w:id="1109"/>
      <w:r>
        <w:t>A.3.4.5</w:t>
      </w:r>
      <w:r>
        <w:rPr>
          <w:lang w:eastAsia="zh-CN"/>
        </w:rPr>
        <w:t>.2</w:t>
      </w:r>
      <w:r>
        <w:rPr>
          <w:lang w:eastAsia="zh-CN"/>
        </w:rPr>
        <w:tab/>
        <w:t>CDDL document</w:t>
      </w:r>
      <w:bookmarkEnd w:id="1110"/>
      <w:bookmarkEnd w:id="1112"/>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r>
        <w:t>ConnectionStatusConfigurationRequest</w:t>
      </w:r>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6A2C1BCF" w14:textId="783769E6" w:rsidR="000837B5" w:rsidRPr="00932268" w:rsidRDefault="000837B5" w:rsidP="000837B5">
      <w:pPr>
        <w:pStyle w:val="PL"/>
        <w:rPr>
          <w:lang w:eastAsia="zh-CN"/>
        </w:rPr>
      </w:pPr>
      <w:r>
        <w:rPr>
          <w:lang w:eastAsia="zh-CN"/>
        </w:rPr>
        <w:t xml:space="preserve"> ? reportingMode</w:t>
      </w:r>
      <w:r w:rsidRPr="00932268">
        <w:rPr>
          <w:lang w:eastAsia="zh-CN"/>
        </w:rPr>
        <w:t xml:space="preserve">: </w:t>
      </w:r>
      <w:r w:rsidRPr="00790976">
        <w:rPr>
          <w:lang w:eastAsia="zh-CN"/>
        </w:rPr>
        <w:t>ReportingMode</w:t>
      </w:r>
      <w:r w:rsidRPr="00932268">
        <w:rPr>
          <w:lang w:eastAsia="zh-CN"/>
        </w:rPr>
        <w:t xml:space="preserve"> </w:t>
      </w:r>
      <w:r>
        <w:rPr>
          <w:lang w:eastAsia="zh-CN"/>
        </w:rPr>
        <w:t xml:space="preserve">           </w:t>
      </w:r>
    </w:p>
    <w:p w14:paraId="3933CCD6" w14:textId="77777777" w:rsidR="000837B5" w:rsidRPr="00932268" w:rsidRDefault="000837B5" w:rsidP="000837B5">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345F228" w14:textId="77777777" w:rsidR="000837B5" w:rsidRPr="00932268" w:rsidRDefault="000837B5" w:rsidP="000837B5">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string      </w:t>
      </w:r>
    </w:p>
    <w:p w14:paraId="7D6795C9" w14:textId="77777777" w:rsidR="000837B5" w:rsidRPr="00932268" w:rsidRDefault="000837B5" w:rsidP="000837B5">
      <w:pPr>
        <w:pStyle w:val="PL"/>
        <w:rPr>
          <w:lang w:eastAsia="zh-CN"/>
        </w:rPr>
      </w:pPr>
      <w:r>
        <w:rPr>
          <w:lang w:eastAsia="zh-CN"/>
        </w:rPr>
        <w:t xml:space="preserve"> ?</w:t>
      </w:r>
      <w:r w:rsidRPr="00932268">
        <w:rPr>
          <w:lang w:eastAsia="zh-CN"/>
        </w:rPr>
        <w:t xml:space="preserve"> </w:t>
      </w:r>
      <w:r>
        <w:rPr>
          <w:lang w:eastAsia="zh-CN"/>
        </w:rPr>
        <w:t xml:space="preserve">non3gppAccessPolicy: </w:t>
      </w:r>
      <w:r>
        <w:t>Non3gppAccessPolicy</w:t>
      </w:r>
      <w:r>
        <w:rPr>
          <w:lang w:eastAsia="zh-CN"/>
        </w:rPr>
        <w:t xml:space="preserve">      </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Pr="00932268"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r w:rsidRPr="00245C74">
        <w:t>ConnectionStatusConfigurationSubscription</w:t>
      </w:r>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r w:rsidRPr="00245C74">
        <w:t xml:space="preserve">ConnectionStatusConfigurationSubscription </w:t>
      </w:r>
      <w:r w:rsidRPr="00245C74">
        <w:rPr>
          <w:lang w:eastAsia="zh-CN"/>
        </w:rPr>
        <w:t>= {</w:t>
      </w:r>
    </w:p>
    <w:p w14:paraId="792F364E" w14:textId="77777777" w:rsidR="0063517E" w:rsidRPr="00245C74" w:rsidRDefault="0063517E" w:rsidP="0063517E">
      <w:pPr>
        <w:pStyle w:val="PL"/>
        <w:rPr>
          <w:lang w:eastAsia="zh-CN"/>
        </w:rPr>
      </w:pPr>
      <w:r w:rsidRPr="00245C74">
        <w:rPr>
          <w:lang w:eastAsia="zh-CN"/>
        </w:rPr>
        <w:t xml:space="preserve"> sealddFlowId: Uinteger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245C74" w:rsidRDefault="0063517E" w:rsidP="0063517E">
      <w:pPr>
        <w:pStyle w:val="PL"/>
        <w:rPr>
          <w:lang w:eastAsia="zh-CN"/>
        </w:rPr>
      </w:pPr>
      <w:r w:rsidRPr="00245C74">
        <w:rPr>
          <w:lang w:eastAsia="zh-CN"/>
        </w:rPr>
        <w:t xml:space="preserve">;;; </w:t>
      </w:r>
      <w:r w:rsidRPr="00245C74">
        <w:t>ConnectionStatusNotification</w:t>
      </w:r>
    </w:p>
    <w:p w14:paraId="643150CD"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a</w:t>
      </w:r>
      <w:r>
        <w:rPr>
          <w:rFonts w:cs="Arial"/>
          <w:szCs w:val="18"/>
        </w:rPr>
        <w:t>n</w:t>
      </w:r>
      <w:r w:rsidRPr="00245C74">
        <w:rPr>
          <w:rFonts w:cs="Arial"/>
          <w:szCs w:val="18"/>
        </w:rPr>
        <w:t xml:space="preserve"> </w:t>
      </w:r>
      <w:r w:rsidRPr="00245C74">
        <w:rPr>
          <w:lang w:eastAsia="zh-CN"/>
        </w:rPr>
        <w:t>SDDM connection status reporting</w:t>
      </w:r>
      <w:r>
        <w:rPr>
          <w:lang w:eastAsia="zh-CN"/>
        </w:rPr>
        <w:t xml:space="preserve"> notification</w:t>
      </w:r>
      <w:r w:rsidRPr="00245C74">
        <w:rPr>
          <w:lang w:eastAsia="zh-CN"/>
        </w:rPr>
        <w:t>.</w:t>
      </w:r>
    </w:p>
    <w:p w14:paraId="52F5BD36" w14:textId="77777777" w:rsidR="0063517E" w:rsidRPr="00245C74" w:rsidRDefault="0063517E" w:rsidP="0063517E">
      <w:pPr>
        <w:pStyle w:val="PL"/>
        <w:rPr>
          <w:lang w:eastAsia="zh-CN"/>
        </w:rPr>
      </w:pPr>
      <w:r w:rsidRPr="00245C74">
        <w:t xml:space="preserve">ConnectionStatusNotification </w:t>
      </w:r>
      <w:r w:rsidRPr="00245C74">
        <w:rPr>
          <w:lang w:eastAsia="zh-CN"/>
        </w:rPr>
        <w:t>= {</w:t>
      </w:r>
    </w:p>
    <w:p w14:paraId="38689A4F" w14:textId="77777777" w:rsidR="0063517E" w:rsidRPr="00245C74" w:rsidRDefault="0063517E" w:rsidP="0063517E">
      <w:pPr>
        <w:pStyle w:val="PL"/>
        <w:rPr>
          <w:lang w:eastAsia="zh-CN"/>
        </w:rPr>
      </w:pPr>
      <w:r>
        <w:t xml:space="preserve"> </w:t>
      </w:r>
      <w:r w:rsidRPr="00245C74">
        <w:t>clientConnectionStatus</w:t>
      </w:r>
      <w:r>
        <w:t xml:space="preserve">: </w:t>
      </w:r>
      <w:r w:rsidRPr="00245C74">
        <w:t>ConnectionStatus</w:t>
      </w:r>
      <w:r>
        <w:t xml:space="preserve">  </w:t>
      </w:r>
    </w:p>
    <w:p w14:paraId="1FF48C70" w14:textId="77777777" w:rsidR="0063517E" w:rsidRPr="00245C74" w:rsidRDefault="0063517E" w:rsidP="0063517E">
      <w:pPr>
        <w:pStyle w:val="PL"/>
        <w:rPr>
          <w:lang w:eastAsia="zh-CN"/>
        </w:rPr>
      </w:pPr>
      <w:r w:rsidRPr="00245C74">
        <w:rPr>
          <w:lang w:eastAsia="zh-CN"/>
        </w:rPr>
        <w:t>}</w:t>
      </w:r>
    </w:p>
    <w:p w14:paraId="03BC5FF6" w14:textId="77777777" w:rsidR="0063517E" w:rsidRDefault="0063517E" w:rsidP="0063517E">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r w:rsidRPr="00245C74">
        <w:t>ConnectionStatus</w:t>
      </w:r>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r w:rsidRPr="00245C74">
        <w:t>ConnectionStatus</w:t>
      </w:r>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5CF6CD7D" w14:textId="77777777" w:rsidR="0063517E" w:rsidRDefault="0063517E" w:rsidP="0063517E">
      <w:pPr>
        <w:pStyle w:val="PL"/>
        <w:rPr>
          <w:lang w:eastAsia="zh-CN"/>
        </w:rPr>
      </w:pPr>
    </w:p>
    <w:p w14:paraId="505B61D6" w14:textId="77777777" w:rsidR="00121F7A" w:rsidRDefault="00121F7A" w:rsidP="00121F7A">
      <w:pPr>
        <w:pStyle w:val="PL"/>
        <w:rPr>
          <w:lang w:val="sv-SE" w:eastAsia="zh-CN"/>
        </w:rPr>
      </w:pPr>
      <w:r w:rsidRPr="00932268">
        <w:rPr>
          <w:lang w:eastAsia="zh-CN"/>
        </w:rPr>
        <w:t xml:space="preserve">;;; </w:t>
      </w:r>
      <w:r>
        <w:rPr>
          <w:lang w:val="sv-SE"/>
        </w:rPr>
        <w:t>ReportingMode</w:t>
      </w:r>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77777777" w:rsidR="00121F7A" w:rsidRDefault="00121F7A" w:rsidP="00121F7A">
      <w:pPr>
        <w:pStyle w:val="PL"/>
        <w:rPr>
          <w:lang w:eastAsia="zh-CN"/>
        </w:rPr>
      </w:pPr>
      <w:r>
        <w:rPr>
          <w:rFonts w:cs="Arial"/>
          <w:szCs w:val="18"/>
        </w:rPr>
        <w:t xml:space="preserve">ReportMode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Default="00E539A2" w:rsidP="00E539A2">
      <w:pPr>
        <w:pStyle w:val="Heading3"/>
        <w:rPr>
          <w:noProof/>
        </w:rPr>
      </w:pPr>
      <w:bookmarkStart w:id="1113" w:name="_CRA_3_4_6"/>
      <w:bookmarkStart w:id="1114" w:name="_CRA_3_5"/>
      <w:bookmarkStart w:id="1115" w:name="_Toc193393353"/>
      <w:bookmarkEnd w:id="1111"/>
      <w:bookmarkEnd w:id="1113"/>
      <w:bookmarkEnd w:id="1114"/>
      <w:r>
        <w:rPr>
          <w:noProof/>
        </w:rPr>
        <w:t>A.3.4.6</w:t>
      </w:r>
      <w:r>
        <w:rPr>
          <w:noProof/>
        </w:rPr>
        <w:tab/>
        <w:t>Media Types</w:t>
      </w:r>
      <w:bookmarkEnd w:id="1115"/>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116" w:name="_CRA_3_4_7"/>
      <w:bookmarkStart w:id="1117" w:name="_Toc193393354"/>
      <w:bookmarkEnd w:id="1116"/>
      <w:r>
        <w:rPr>
          <w:noProof/>
        </w:rPr>
        <w:t>A.3</w:t>
      </w:r>
      <w:r w:rsidRPr="00826514">
        <w:rPr>
          <w:noProof/>
        </w:rPr>
        <w:t>.</w:t>
      </w:r>
      <w:r>
        <w:rPr>
          <w:noProof/>
        </w:rPr>
        <w:t>4</w:t>
      </w:r>
      <w:r w:rsidRPr="00826514">
        <w:rPr>
          <w:noProof/>
        </w:rPr>
        <w:t>.7</w:t>
      </w:r>
      <w:r w:rsidRPr="00826514">
        <w:rPr>
          <w:noProof/>
        </w:rPr>
        <w:tab/>
      </w:r>
      <w:r>
        <w:rPr>
          <w:noProof/>
        </w:rPr>
        <w:t>Void</w:t>
      </w:r>
      <w:bookmarkEnd w:id="1117"/>
    </w:p>
    <w:p w14:paraId="0708F22C" w14:textId="02520B94" w:rsidR="00E539A2" w:rsidRPr="00826514" w:rsidRDefault="00E539A2" w:rsidP="00E539A2">
      <w:pPr>
        <w:pStyle w:val="Heading3"/>
        <w:rPr>
          <w:noProof/>
        </w:rPr>
      </w:pPr>
      <w:bookmarkStart w:id="1118" w:name="_CRA_3_4_8"/>
      <w:bookmarkStart w:id="1119" w:name="_Toc193393355"/>
      <w:bookmarkEnd w:id="1118"/>
      <w:r>
        <w:rPr>
          <w:noProof/>
        </w:rPr>
        <w:t>A.3.4.8</w:t>
      </w:r>
      <w:r w:rsidRPr="00826514">
        <w:rPr>
          <w:noProof/>
        </w:rPr>
        <w:tab/>
      </w:r>
      <w:r>
        <w:rPr>
          <w:noProof/>
        </w:rPr>
        <w:t>Void</w:t>
      </w:r>
      <w:bookmarkEnd w:id="1119"/>
    </w:p>
    <w:p w14:paraId="422707C9" w14:textId="2D6CD419" w:rsidR="00391FEE" w:rsidRDefault="00391FEE" w:rsidP="00391FEE">
      <w:pPr>
        <w:pStyle w:val="Heading2"/>
        <w:rPr>
          <w:lang w:eastAsia="zh-CN"/>
        </w:rPr>
      </w:pPr>
      <w:bookmarkStart w:id="1120" w:name="_Toc193393356"/>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120"/>
    </w:p>
    <w:p w14:paraId="6E628EA5" w14:textId="092912DB" w:rsidR="00391FEE" w:rsidRDefault="00391FEE" w:rsidP="00391FEE">
      <w:pPr>
        <w:pStyle w:val="Heading3"/>
        <w:rPr>
          <w:lang w:eastAsia="zh-CN"/>
        </w:rPr>
      </w:pPr>
      <w:bookmarkStart w:id="1121" w:name="_CRA_3_5_1"/>
      <w:bookmarkStart w:id="1122" w:name="_Toc193393357"/>
      <w:bookmarkEnd w:id="1121"/>
      <w:r>
        <w:rPr>
          <w:lang w:eastAsia="zh-CN"/>
        </w:rPr>
        <w:t>A.3.5.1</w:t>
      </w:r>
      <w:r>
        <w:rPr>
          <w:lang w:eastAsia="zh-CN"/>
        </w:rPr>
        <w:tab/>
        <w:t>API URI</w:t>
      </w:r>
      <w:bookmarkEnd w:id="1122"/>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123" w:name="_CRA_3_5_2"/>
      <w:bookmarkStart w:id="1124" w:name="_Toc193393358"/>
      <w:bookmarkEnd w:id="1123"/>
      <w:r>
        <w:rPr>
          <w:lang w:eastAsia="zh-CN"/>
        </w:rPr>
        <w:lastRenderedPageBreak/>
        <w:t>A.3.5.2</w:t>
      </w:r>
      <w:r>
        <w:rPr>
          <w:lang w:eastAsia="zh-CN"/>
        </w:rPr>
        <w:tab/>
        <w:t>Resources</w:t>
      </w:r>
      <w:bookmarkEnd w:id="1124"/>
    </w:p>
    <w:p w14:paraId="755B417E" w14:textId="57FF42B3" w:rsidR="00391FEE" w:rsidRDefault="00391FEE" w:rsidP="00391FEE">
      <w:pPr>
        <w:pStyle w:val="Heading4"/>
        <w:rPr>
          <w:lang w:eastAsia="zh-CN"/>
        </w:rPr>
      </w:pPr>
      <w:bookmarkStart w:id="1125" w:name="_CRA_3_5_2_1"/>
      <w:bookmarkStart w:id="1126" w:name="_Toc193393359"/>
      <w:bookmarkEnd w:id="1125"/>
      <w:r>
        <w:rPr>
          <w:lang w:eastAsia="zh-CN"/>
        </w:rPr>
        <w:t>A.3.5.2.1</w:t>
      </w:r>
      <w:r>
        <w:rPr>
          <w:lang w:eastAsia="zh-CN"/>
        </w:rPr>
        <w:tab/>
        <w:t>Overview</w:t>
      </w:r>
      <w:bookmarkEnd w:id="1126"/>
    </w:p>
    <w:p w14:paraId="48EC649A" w14:textId="77777777" w:rsidR="00391FEE" w:rsidRDefault="00391FEE" w:rsidP="00391FEE">
      <w:pPr>
        <w:jc w:val="center"/>
        <w:rPr>
          <w:lang w:eastAsia="zh-CN"/>
        </w:rPr>
      </w:pPr>
      <w:r>
        <w:rPr>
          <w:lang w:eastAsia="zh-CN"/>
        </w:rPr>
        <w:object w:dxaOrig="5865" w:dyaOrig="3810" w14:anchorId="1DDCFEC8">
          <v:shape id="_x0000_i1029" type="#_x0000_t75" style="width:293.35pt;height:190.7pt" o:ole="">
            <v:imagedata r:id="rId20" o:title=""/>
          </v:shape>
          <o:OLEObject Type="Embed" ProgID="Visio.Drawing.15" ShapeID="_x0000_i1029" DrawAspect="Content" ObjectID="_1804005900" r:id="rId21"/>
        </w:object>
      </w:r>
    </w:p>
    <w:p w14:paraId="2FDC3C17" w14:textId="48E75F90" w:rsidR="00391FEE" w:rsidRDefault="00391FEE" w:rsidP="00391FEE">
      <w:pPr>
        <w:pStyle w:val="TF"/>
      </w:pPr>
      <w:bookmarkStart w:id="1127" w:name="_CRFigureA_3_5_2_1_1"/>
      <w:r>
        <w:t xml:space="preserve">Figure </w:t>
      </w:r>
      <w:bookmarkEnd w:id="1127"/>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128" w:name="_CRTableA_3_5_2_1_1"/>
      <w:r>
        <w:t>Table </w:t>
      </w:r>
      <w:bookmarkEnd w:id="1128"/>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129" w:name="_CRA_3_5_2_2"/>
      <w:bookmarkStart w:id="1130" w:name="_Toc193393360"/>
      <w:bookmarkEnd w:id="1129"/>
      <w:r>
        <w:rPr>
          <w:lang w:eastAsia="zh-CN"/>
        </w:rPr>
        <w:t>A.3.5.2.2</w:t>
      </w:r>
      <w:r>
        <w:rPr>
          <w:lang w:eastAsia="zh-CN"/>
        </w:rPr>
        <w:tab/>
        <w:t>Resource: URLLC Transmission Connection</w:t>
      </w:r>
      <w:bookmarkEnd w:id="1130"/>
    </w:p>
    <w:p w14:paraId="55DBFCEF" w14:textId="6242C861" w:rsidR="00391FEE" w:rsidRDefault="00391FEE" w:rsidP="00391FEE">
      <w:pPr>
        <w:pStyle w:val="Heading5"/>
        <w:rPr>
          <w:lang w:eastAsia="zh-CN"/>
        </w:rPr>
      </w:pPr>
      <w:bookmarkStart w:id="1131" w:name="_CRA_3_5_2_2_1"/>
      <w:bookmarkStart w:id="1132" w:name="_Toc193393361"/>
      <w:bookmarkEnd w:id="1131"/>
      <w:r>
        <w:rPr>
          <w:lang w:eastAsia="zh-CN"/>
        </w:rPr>
        <w:t>A.3.5.2.2.1</w:t>
      </w:r>
      <w:r>
        <w:rPr>
          <w:lang w:eastAsia="zh-CN"/>
        </w:rPr>
        <w:tab/>
        <w:t>Description</w:t>
      </w:r>
      <w:bookmarkEnd w:id="1132"/>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133" w:name="_CRA_3_5_2_2_2"/>
      <w:bookmarkStart w:id="1134" w:name="_Toc193393362"/>
      <w:bookmarkEnd w:id="1133"/>
      <w:r>
        <w:rPr>
          <w:lang w:eastAsia="zh-CN"/>
        </w:rPr>
        <w:t>A.3.5.2.2.2</w:t>
      </w:r>
      <w:r>
        <w:rPr>
          <w:lang w:eastAsia="zh-CN"/>
        </w:rPr>
        <w:tab/>
        <w:t>Resource Definition</w:t>
      </w:r>
      <w:bookmarkEnd w:id="1134"/>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07692697" w:rsidR="00391FEE" w:rsidRDefault="00391FEE" w:rsidP="00391FEE">
      <w:pPr>
        <w:pStyle w:val="TH"/>
        <w:rPr>
          <w:rFonts w:cs="Arial"/>
        </w:rPr>
      </w:pPr>
      <w:bookmarkStart w:id="1135" w:name="_CRTableA_3_5_2_2_2_1"/>
      <w:r>
        <w:t xml:space="preserve">Table </w:t>
      </w:r>
      <w:bookmarkEnd w:id="1135"/>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136" w:name="_CRA_3_5_2_2_3"/>
      <w:bookmarkStart w:id="1137" w:name="_Toc193393363"/>
      <w:bookmarkEnd w:id="1136"/>
      <w:r>
        <w:rPr>
          <w:lang w:eastAsia="zh-CN"/>
        </w:rPr>
        <w:lastRenderedPageBreak/>
        <w:t>A.3.5.2.2.3</w:t>
      </w:r>
      <w:r>
        <w:rPr>
          <w:lang w:eastAsia="zh-CN"/>
        </w:rPr>
        <w:tab/>
        <w:t>Resource Standard Methods</w:t>
      </w:r>
      <w:bookmarkEnd w:id="1137"/>
    </w:p>
    <w:p w14:paraId="7CC3FE7C" w14:textId="4313FEE0" w:rsidR="00391FEE" w:rsidRDefault="00391FEE" w:rsidP="00391FEE">
      <w:pPr>
        <w:pStyle w:val="H6"/>
      </w:pPr>
      <w:bookmarkStart w:id="1138" w:name="_CRA_3_5_2_2_3_1"/>
      <w:r>
        <w:rPr>
          <w:lang w:eastAsia="zh-CN"/>
        </w:rPr>
        <w:t>A.3.5.2.2.3.1</w:t>
      </w:r>
      <w:r>
        <w:rPr>
          <w:lang w:eastAsia="zh-CN"/>
        </w:rPr>
        <w:tab/>
        <w:t>POST</w:t>
      </w:r>
    </w:p>
    <w:bookmarkEnd w:id="1138"/>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FA5A6FB" w:rsidR="00391FEE" w:rsidRDefault="00391FEE" w:rsidP="00391FEE">
      <w:pPr>
        <w:pStyle w:val="TH"/>
      </w:pPr>
      <w:bookmarkStart w:id="1139" w:name="_CRTableA_3_5_2_2_3_1_1"/>
      <w:r>
        <w:t xml:space="preserve">Table </w:t>
      </w:r>
      <w:bookmarkEnd w:id="1139"/>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453537EC" w:rsidR="00391FEE" w:rsidRDefault="00391FEE" w:rsidP="00391FEE">
      <w:pPr>
        <w:pStyle w:val="TH"/>
      </w:pPr>
      <w:bookmarkStart w:id="1140" w:name="_CRTableA_3_5_2_2_3_1_2"/>
      <w:r>
        <w:t xml:space="preserve">Table </w:t>
      </w:r>
      <w:bookmarkEnd w:id="1140"/>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141" w:name="_CRA_3_5_2_2_3_2"/>
      <w:r>
        <w:rPr>
          <w:lang w:eastAsia="zh-CN"/>
        </w:rPr>
        <w:t>A.3.5.2.2.3.2</w:t>
      </w:r>
      <w:r>
        <w:rPr>
          <w:lang w:eastAsia="zh-CN"/>
        </w:rPr>
        <w:tab/>
        <w:t>DELETE</w:t>
      </w:r>
    </w:p>
    <w:bookmarkEnd w:id="1141"/>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338AC905" w:rsidR="00391FEE" w:rsidRDefault="00391FEE" w:rsidP="00391FEE">
      <w:pPr>
        <w:pStyle w:val="TH"/>
      </w:pPr>
      <w:bookmarkStart w:id="1142" w:name="_CRTableA_3_5_2_2_3_2_1"/>
      <w:r>
        <w:t xml:space="preserve">Table </w:t>
      </w:r>
      <w:bookmarkEnd w:id="1142"/>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1D47E40A"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648274B0" w:rsidR="00391FEE" w:rsidRDefault="00391FEE" w:rsidP="00391FEE">
      <w:pPr>
        <w:pStyle w:val="TH"/>
      </w:pPr>
      <w:bookmarkStart w:id="1143" w:name="_CRTableA_3_5_2_2_3_2_2"/>
      <w:r>
        <w:t xml:space="preserve">Table </w:t>
      </w:r>
      <w:bookmarkEnd w:id="1143"/>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144" w:name="_CRA_3_5_3"/>
      <w:bookmarkStart w:id="1145" w:name="_Toc193393364"/>
      <w:bookmarkEnd w:id="1144"/>
      <w:r>
        <w:rPr>
          <w:lang w:eastAsia="zh-CN"/>
        </w:rPr>
        <w:t>A.3.5.3</w:t>
      </w:r>
      <w:r>
        <w:rPr>
          <w:lang w:eastAsia="zh-CN"/>
        </w:rPr>
        <w:tab/>
        <w:t>Data Model</w:t>
      </w:r>
      <w:bookmarkEnd w:id="1145"/>
    </w:p>
    <w:p w14:paraId="5FE380A3" w14:textId="323765A7" w:rsidR="00391FEE" w:rsidRDefault="00391FEE" w:rsidP="00391FEE">
      <w:pPr>
        <w:pStyle w:val="Heading4"/>
        <w:rPr>
          <w:lang w:eastAsia="zh-CN"/>
        </w:rPr>
      </w:pPr>
      <w:bookmarkStart w:id="1146" w:name="_CRA_3_5_3_1"/>
      <w:bookmarkStart w:id="1147" w:name="_Toc193393365"/>
      <w:bookmarkEnd w:id="1146"/>
      <w:r>
        <w:rPr>
          <w:lang w:eastAsia="zh-CN"/>
        </w:rPr>
        <w:t>A.3.5.3.1</w:t>
      </w:r>
      <w:r>
        <w:rPr>
          <w:lang w:eastAsia="zh-CN"/>
        </w:rPr>
        <w:tab/>
        <w:t>General</w:t>
      </w:r>
      <w:bookmarkEnd w:id="1147"/>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148" w:name="_CRTableA_3_5_3_1_1"/>
      <w:r>
        <w:lastRenderedPageBreak/>
        <w:t>Table </w:t>
      </w:r>
      <w:bookmarkEnd w:id="1148"/>
      <w:r>
        <w:rPr>
          <w:lang w:eastAsia="zh-CN"/>
        </w:rPr>
        <w:t>A.3.5.3.1</w:t>
      </w:r>
      <w: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391FEE" w14:paraId="073796B5"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0A53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0A53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0A53D1">
            <w:pPr>
              <w:pStyle w:val="TAH"/>
            </w:pPr>
            <w:r>
              <w:t>Applicability</w:t>
            </w:r>
          </w:p>
        </w:tc>
      </w:tr>
      <w:tr w:rsidR="00391FEE" w14:paraId="640F74CF"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0A53D1">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0A53D1">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0A53D1">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391FEE" w14:paraId="3254E8C9"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0A53D1">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0A53D1">
            <w:pPr>
              <w:pStyle w:val="TAL"/>
              <w:jc w:val="center"/>
            </w:pPr>
            <w:r w:rsidRPr="00456C3C">
              <w:t>A.</w:t>
            </w:r>
            <w:r>
              <w:t>2.4.</w:t>
            </w:r>
            <w:r w:rsidR="008C19BC">
              <w:t>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0A53D1">
            <w:pPr>
              <w:pStyle w:val="TAL"/>
              <w:jc w:val="center"/>
            </w:pPr>
            <w:r w:rsidRPr="00456C3C">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0A53D1">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0A53D1">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0A53D1">
            <w:pPr>
              <w:pStyle w:val="TAL"/>
              <w:jc w:val="center"/>
            </w:pPr>
            <w:r w:rsidRPr="00456C3C">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0A53D1">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0A53D1">
            <w:pPr>
              <w:pStyle w:val="TAL"/>
              <w:jc w:val="center"/>
            </w:pPr>
            <w:r w:rsidRPr="00456C3C">
              <w:t>A.</w:t>
            </w:r>
            <w:r>
              <w:t>2.4</w:t>
            </w:r>
            <w:r w:rsidRPr="00456C3C">
              <w:t>.</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0A53D1">
            <w:pPr>
              <w:pStyle w:val="TAL"/>
              <w:jc w:val="center"/>
            </w:pPr>
            <w:r w:rsidRPr="00456C3C">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149" w:name="_CRTableA_3_5_3_1_2"/>
      <w:r>
        <w:t>Table </w:t>
      </w:r>
      <w:bookmarkEnd w:id="1149"/>
      <w:r>
        <w:rPr>
          <w:lang w:eastAsia="zh-CN"/>
        </w:rPr>
        <w:t>A.3.5.3.1</w:t>
      </w:r>
      <w: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5C708988"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0A53D1">
            <w:pPr>
              <w:pStyle w:val="TAH"/>
            </w:pPr>
            <w:r>
              <w:t>Description</w:t>
            </w:r>
          </w:p>
        </w:tc>
      </w:tr>
      <w:tr w:rsidR="00391FEE" w:rsidRPr="00456C3C" w14:paraId="7CA8ACBC"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0A53D1">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0A53D1">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0A53D1">
            <w:pPr>
              <w:pStyle w:val="TAL"/>
              <w:jc w:val="center"/>
              <w:rPr>
                <w:b/>
              </w:rPr>
            </w:pPr>
            <w:r w:rsidRPr="00456C3C">
              <w:t>Unsigned integer.</w:t>
            </w:r>
          </w:p>
        </w:tc>
      </w:tr>
      <w:tr w:rsidR="00391FEE" w:rsidRPr="00E42F12" w14:paraId="0EC3AF3B"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0A53D1">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0A53D1">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0A53D1">
            <w:pPr>
              <w:pStyle w:val="TAL"/>
              <w:jc w:val="center"/>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150" w:name="_CRTableA_3_5_3_1_3"/>
      <w:r>
        <w:t>Table </w:t>
      </w:r>
      <w:bookmarkEnd w:id="1150"/>
      <w:r>
        <w:rPr>
          <w:lang w:eastAsia="zh-CN"/>
        </w:rPr>
        <w:t>A.3.5.3.1</w:t>
      </w:r>
      <w: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1AA7C941"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0A53D1">
            <w:pPr>
              <w:pStyle w:val="TAH"/>
            </w:pPr>
            <w:r>
              <w:t>Description</w:t>
            </w:r>
          </w:p>
        </w:tc>
      </w:tr>
      <w:tr w:rsidR="00391FEE" w:rsidRPr="00456C3C" w14:paraId="44D38C9D"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0A53D1">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0A53D1">
            <w:pPr>
              <w:pStyle w:val="TAL"/>
              <w:jc w:val="center"/>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0A53D1">
            <w:pPr>
              <w:pStyle w:val="TAL"/>
              <w:jc w:val="center"/>
              <w:rPr>
                <w:b/>
              </w:rPr>
            </w:pPr>
            <w:r w:rsidRPr="00456C3C">
              <w:t xml:space="preserve">Information identifying the result of </w:t>
            </w:r>
            <w:r>
              <w:t>an</w:t>
            </w:r>
            <w:r w:rsidRPr="00456C3C">
              <w:t xml:space="preserve"> operation.</w:t>
            </w:r>
          </w:p>
        </w:tc>
      </w:tr>
      <w:tr w:rsidR="00391FEE" w:rsidRPr="00E42F12" w14:paraId="59508A36"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0A53D1">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0A53D1">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0A53D1">
            <w:pPr>
              <w:pStyle w:val="TAL"/>
              <w:jc w:val="center"/>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151" w:name="_CRA_3_5_3_2"/>
      <w:bookmarkStart w:id="1152" w:name="_Toc193393366"/>
      <w:bookmarkEnd w:id="1151"/>
      <w:r>
        <w:rPr>
          <w:lang w:eastAsia="zh-CN"/>
        </w:rPr>
        <w:t>A.3.5.3.2</w:t>
      </w:r>
      <w:r>
        <w:rPr>
          <w:lang w:eastAsia="zh-CN"/>
        </w:rPr>
        <w:tab/>
        <w:t>Structured data types</w:t>
      </w:r>
      <w:bookmarkEnd w:id="1152"/>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153" w:name="_CRA_3_5_3_3"/>
      <w:bookmarkStart w:id="1154" w:name="_Toc193393367"/>
      <w:bookmarkEnd w:id="1153"/>
      <w:r>
        <w:rPr>
          <w:lang w:eastAsia="zh-CN"/>
        </w:rPr>
        <w:t>A.3.5.3.3</w:t>
      </w:r>
      <w:r>
        <w:rPr>
          <w:lang w:eastAsia="zh-CN"/>
        </w:rPr>
        <w:tab/>
        <w:t>Simple data types and enumerations</w:t>
      </w:r>
      <w:bookmarkEnd w:id="1154"/>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155" w:name="_CRA_3_5_4"/>
      <w:bookmarkStart w:id="1156" w:name="_Toc193393368"/>
      <w:bookmarkEnd w:id="1155"/>
      <w:r>
        <w:t>A.3.5.4</w:t>
      </w:r>
      <w:r>
        <w:tab/>
        <w:t>Error Handling</w:t>
      </w:r>
      <w:bookmarkEnd w:id="1156"/>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157" w:name="_CRA_3_5_5"/>
      <w:bookmarkStart w:id="1158" w:name="_Toc178258260"/>
      <w:bookmarkStart w:id="1159" w:name="_Toc178258160"/>
      <w:bookmarkStart w:id="1160" w:name="_Toc193393369"/>
      <w:bookmarkEnd w:id="1157"/>
      <w:r>
        <w:t>A.3.5.5</w:t>
      </w:r>
      <w:r>
        <w:tab/>
        <w:t>CDDL Specification</w:t>
      </w:r>
      <w:bookmarkEnd w:id="1158"/>
      <w:bookmarkEnd w:id="1160"/>
    </w:p>
    <w:p w14:paraId="2E3C6D7A" w14:textId="5ED72A36" w:rsidR="007F1CE7" w:rsidRDefault="007F1CE7" w:rsidP="007F1CE7">
      <w:pPr>
        <w:pStyle w:val="Heading4"/>
        <w:rPr>
          <w:lang w:eastAsia="zh-CN"/>
        </w:rPr>
      </w:pPr>
      <w:bookmarkStart w:id="1161" w:name="_CRA_3_5_5_1"/>
      <w:bookmarkStart w:id="1162" w:name="_Toc178258261"/>
      <w:bookmarkStart w:id="1163" w:name="_Toc193393370"/>
      <w:bookmarkEnd w:id="1161"/>
      <w:r>
        <w:t>A.3.5.5</w:t>
      </w:r>
      <w:r>
        <w:rPr>
          <w:lang w:eastAsia="zh-CN"/>
        </w:rPr>
        <w:t>.1</w:t>
      </w:r>
      <w:r>
        <w:rPr>
          <w:lang w:eastAsia="zh-CN"/>
        </w:rPr>
        <w:tab/>
        <w:t>Introduction</w:t>
      </w:r>
      <w:bookmarkEnd w:id="1162"/>
      <w:bookmarkEnd w:id="1163"/>
    </w:p>
    <w:p w14:paraId="5F40BAB5" w14:textId="77777777" w:rsidR="007F1CE7" w:rsidRDefault="007F1CE7" w:rsidP="007F1CE7">
      <w:r>
        <w:t>The data model described in clause </w:t>
      </w:r>
      <w:r>
        <w:rPr>
          <w:lang w:eastAsia="zh-CN"/>
        </w:rPr>
        <w:t>A.3.Y.3</w:t>
      </w:r>
      <w:r>
        <w:t xml:space="preserve"> shall be binary encoded in the CBOR format as described in IETF RFC 8949 </w:t>
      </w:r>
      <w:r>
        <w:rPr>
          <w:lang w:eastAsia="zh-CN"/>
        </w:rPr>
        <w:t>[20]</w:t>
      </w:r>
      <w:r>
        <w:t xml:space="preserve">. </w:t>
      </w:r>
    </w:p>
    <w:p w14:paraId="5147A657" w14:textId="77777777" w:rsidR="007F1CE7" w:rsidRDefault="007F1CE7" w:rsidP="007F1CE7">
      <w:r>
        <w:lastRenderedPageBreak/>
        <w:t>Clause A.3.Y.5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164" w:name="_CRA_3_5_5_2"/>
      <w:bookmarkStart w:id="1165" w:name="_Toc178258262"/>
      <w:bookmarkStart w:id="1166" w:name="_Toc193393371"/>
      <w:bookmarkEnd w:id="1164"/>
      <w:r>
        <w:t>A.3.5.5</w:t>
      </w:r>
      <w:r>
        <w:rPr>
          <w:lang w:eastAsia="zh-CN"/>
        </w:rPr>
        <w:t>.2</w:t>
      </w:r>
      <w:r>
        <w:rPr>
          <w:lang w:eastAsia="zh-CN"/>
        </w:rPr>
        <w:tab/>
        <w:t>CDDL document</w:t>
      </w:r>
      <w:bookmarkEnd w:id="1165"/>
      <w:bookmarkEnd w:id="1166"/>
    </w:p>
    <w:p w14:paraId="5FAA0A2F" w14:textId="77777777" w:rsidR="007F1CE7" w:rsidRPr="00932268" w:rsidRDefault="007F1CE7" w:rsidP="007F1CE7">
      <w:pPr>
        <w:pStyle w:val="PL"/>
        <w:rPr>
          <w:lang w:eastAsia="zh-CN"/>
        </w:rPr>
      </w:pPr>
      <w:bookmarkStart w:id="1167"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932268" w:rsidRDefault="007F1CE7" w:rsidP="007F1CE7">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6A8BD24" w14:textId="77777777" w:rsidR="007F1CE7" w:rsidRPr="009A5274" w:rsidRDefault="007F1CE7" w:rsidP="007F1CE7">
      <w:pPr>
        <w:pStyle w:val="PL"/>
        <w:rPr>
          <w:lang w:val="en-US" w:eastAsia="zh-CN"/>
        </w:rPr>
      </w:pPr>
      <w:r w:rsidRPr="009A5274">
        <w:rPr>
          <w:lang w:val="en-US" w:eastAsia="zh-CN"/>
        </w:rPr>
        <w:t xml:space="preserve"> serverId: ServerId              </w:t>
      </w:r>
    </w:p>
    <w:p w14:paraId="226CE00D" w14:textId="77777777" w:rsidR="007F1CE7" w:rsidRPr="009A5274" w:rsidRDefault="007F1CE7" w:rsidP="007F1CE7">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5DC219F" w14:textId="77777777" w:rsidR="007F1CE7" w:rsidRPr="00932268" w:rsidRDefault="007F1CE7" w:rsidP="007F1CE7">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F74DCCF"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1A8A240"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5972A10"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Pr="00932268" w:rsidRDefault="007F1CE7" w:rsidP="007F1CE7">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t>valUserId = {</w:t>
      </w:r>
    </w:p>
    <w:p w14:paraId="33B685D9" w14:textId="77777777" w:rsidR="007F1CE7" w:rsidRPr="00932268" w:rsidRDefault="007F1CE7" w:rsidP="007F1CE7">
      <w:pPr>
        <w:pStyle w:val="PL"/>
        <w:rPr>
          <w:lang w:eastAsia="zh-CN"/>
        </w:rPr>
      </w:pPr>
      <w:r w:rsidRPr="00932268">
        <w:rPr>
          <w:lang w:eastAsia="zh-CN"/>
        </w:rPr>
        <w:t xml:space="preserve"> valUserId: text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77777777" w:rsidR="007F1CE7" w:rsidRPr="00932268" w:rsidRDefault="007F1CE7" w:rsidP="007F1CE7">
      <w:pPr>
        <w:pStyle w:val="PL"/>
        <w:rPr>
          <w:lang w:eastAsia="zh-CN"/>
        </w:rPr>
      </w:pPr>
      <w:r w:rsidRPr="00932268">
        <w:rPr>
          <w:lang w:eastAsia="zh-CN"/>
        </w:rPr>
        <w:t xml:space="preserve"> valUeId: text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Pr="00932268"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7E9ADBC" w14:textId="77777777" w:rsidR="007F1CE7" w:rsidRPr="00932268" w:rsidRDefault="007F1CE7" w:rsidP="007F1CE7">
      <w:pPr>
        <w:pStyle w:val="PL"/>
        <w:rPr>
          <w:lang w:eastAsia="zh-CN"/>
        </w:rPr>
      </w:pPr>
      <w:r>
        <w:rPr>
          <w:lang w:eastAsia="zh-CN"/>
        </w:rPr>
        <w:t>serverId</w:t>
      </w:r>
      <w:r w:rsidRPr="00932268">
        <w:rPr>
          <w:lang w:eastAsia="zh-CN"/>
        </w:rPr>
        <w:t xml:space="preserve"> = text          </w:t>
      </w:r>
      <w:r>
        <w:rPr>
          <w:lang w:eastAsia="zh-CN"/>
        </w:rPr>
        <w:t xml:space="preserve">        </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168" w:name="_CRA_3_5_6"/>
      <w:bookmarkStart w:id="1169" w:name="_Toc193393372"/>
      <w:bookmarkEnd w:id="1168"/>
      <w:r>
        <w:rPr>
          <w:noProof/>
        </w:rPr>
        <w:t>A.3.5.6</w:t>
      </w:r>
      <w:r>
        <w:rPr>
          <w:noProof/>
        </w:rPr>
        <w:tab/>
        <w:t>Media Types</w:t>
      </w:r>
      <w:bookmarkEnd w:id="1167"/>
      <w:bookmarkEnd w:id="1169"/>
    </w:p>
    <w:p w14:paraId="49B612A7" w14:textId="77777777" w:rsidR="00E539A2" w:rsidRPr="00826514" w:rsidRDefault="00E539A2" w:rsidP="00E539A2">
      <w:pPr>
        <w:rPr>
          <w:lang w:val="en-US"/>
        </w:rPr>
      </w:pPr>
      <w:bookmarkStart w:id="1170" w:name="_CRA_4"/>
      <w:bookmarkStart w:id="1171" w:name="_Toc168325664"/>
      <w:bookmarkEnd w:id="1159"/>
      <w:bookmarkEnd w:id="1170"/>
      <w:r>
        <w:rPr>
          <w:lang w:eastAsia="zh-CN"/>
        </w:rPr>
        <w:t>See clause A.5</w:t>
      </w:r>
      <w:r w:rsidRPr="00826514">
        <w:rPr>
          <w:lang w:val="en-US"/>
        </w:rPr>
        <w:t>.</w:t>
      </w:r>
    </w:p>
    <w:p w14:paraId="5527F63D" w14:textId="52881FDF" w:rsidR="006331D1" w:rsidRDefault="006331D1" w:rsidP="006331D1">
      <w:pPr>
        <w:pStyle w:val="Heading1"/>
      </w:pPr>
      <w:bookmarkStart w:id="1172" w:name="_Toc193393373"/>
      <w:r>
        <w:lastRenderedPageBreak/>
        <w:t>A.4</w:t>
      </w:r>
      <w:r>
        <w:tab/>
        <w:t>Resource representation and APIs provided by SDDM-C</w:t>
      </w:r>
      <w:bookmarkEnd w:id="802"/>
      <w:bookmarkEnd w:id="1171"/>
      <w:bookmarkEnd w:id="1172"/>
    </w:p>
    <w:p w14:paraId="4DCCEE2C" w14:textId="77777777" w:rsidR="006331D1" w:rsidRDefault="006331D1" w:rsidP="006331D1">
      <w:pPr>
        <w:pStyle w:val="Heading2"/>
        <w:rPr>
          <w:lang w:eastAsia="zh-CN"/>
        </w:rPr>
      </w:pPr>
      <w:bookmarkStart w:id="1173" w:name="_CRA_4_1"/>
      <w:bookmarkStart w:id="1174" w:name="_Toc168325665"/>
      <w:bookmarkStart w:id="1175" w:name="_Toc193393374"/>
      <w:bookmarkEnd w:id="1173"/>
      <w:r>
        <w:rPr>
          <w:lang w:eastAsia="zh-CN"/>
        </w:rPr>
        <w:t>A.4.1</w:t>
      </w:r>
      <w:r>
        <w:rPr>
          <w:lang w:eastAsia="zh-CN"/>
        </w:rPr>
        <w:tab/>
      </w:r>
      <w:r w:rsidRPr="008D1232">
        <w:rPr>
          <w:lang w:eastAsia="zh-CN"/>
        </w:rPr>
        <w:t>Sdd_RegularTransmissionConnection</w:t>
      </w:r>
      <w:bookmarkStart w:id="1176" w:name="_Toc154277384"/>
      <w:r>
        <w:rPr>
          <w:lang w:eastAsia="zh-CN"/>
        </w:rPr>
        <w:t xml:space="preserve"> API</w:t>
      </w:r>
      <w:bookmarkEnd w:id="1174"/>
      <w:bookmarkEnd w:id="1175"/>
      <w:bookmarkEnd w:id="1176"/>
    </w:p>
    <w:p w14:paraId="49D9E739" w14:textId="77777777" w:rsidR="006331D1" w:rsidRDefault="006331D1" w:rsidP="006331D1">
      <w:pPr>
        <w:pStyle w:val="Heading3"/>
        <w:rPr>
          <w:lang w:eastAsia="zh-CN"/>
        </w:rPr>
      </w:pPr>
      <w:bookmarkStart w:id="1177" w:name="_CRA_4_1_1"/>
      <w:bookmarkStart w:id="1178" w:name="_Toc154277385"/>
      <w:bookmarkStart w:id="1179" w:name="_Toc168325666"/>
      <w:bookmarkStart w:id="1180" w:name="_Toc193393375"/>
      <w:bookmarkEnd w:id="1177"/>
      <w:r>
        <w:rPr>
          <w:lang w:eastAsia="zh-CN"/>
        </w:rPr>
        <w:t>A.4.1.1</w:t>
      </w:r>
      <w:r>
        <w:rPr>
          <w:lang w:eastAsia="zh-CN"/>
        </w:rPr>
        <w:tab/>
        <w:t>API URI</w:t>
      </w:r>
      <w:bookmarkEnd w:id="1178"/>
      <w:bookmarkEnd w:id="1179"/>
      <w:bookmarkEnd w:id="1180"/>
    </w:p>
    <w:p w14:paraId="47885C5C" w14:textId="75985F37" w:rsidR="006331D1" w:rsidRDefault="006331D1" w:rsidP="006331D1">
      <w:pPr>
        <w:rPr>
          <w:lang w:eastAsia="zh-CN"/>
        </w:rPr>
      </w:pPr>
      <w:bookmarkStart w:id="1181" w:name="_Toc83234128"/>
      <w:bookmarkStart w:id="1182" w:name="_Toc68170087"/>
      <w:bookmarkStart w:id="1183" w:name="_Toc59019414"/>
      <w:bookmarkStart w:id="1184" w:name="_Toc57206073"/>
      <w:bookmarkStart w:id="1185" w:name="_Toc51763841"/>
      <w:bookmarkStart w:id="1186" w:name="_Toc51189165"/>
      <w:bookmarkStart w:id="1187" w:name="_Toc45134633"/>
      <w:bookmarkStart w:id="1188" w:name="_Toc43481356"/>
      <w:bookmarkStart w:id="1189" w:name="_Toc43196586"/>
      <w:bookmarkStart w:id="1190" w:name="_Toc36041343"/>
      <w:bookmarkStart w:id="1191" w:name="_Toc36041030"/>
      <w:bookmarkStart w:id="1192" w:name="_Toc34154086"/>
      <w:bookmarkStart w:id="1193"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194" w:name="_CRA_4_1_2"/>
      <w:bookmarkStart w:id="1195" w:name="_Toc154277386"/>
      <w:bookmarkStart w:id="1196" w:name="_Toc168325667"/>
      <w:bookmarkStart w:id="1197" w:name="_Toc193393376"/>
      <w:bookmarkEnd w:id="1194"/>
      <w:r>
        <w:rPr>
          <w:lang w:eastAsia="zh-CN"/>
        </w:rPr>
        <w:t>A.4.1.2</w:t>
      </w:r>
      <w:r>
        <w:rPr>
          <w:lang w:eastAsia="zh-CN"/>
        </w:rPr>
        <w:tab/>
        <w:t>Resources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5"/>
      <w:bookmarkEnd w:id="1196"/>
      <w:bookmarkEnd w:id="1197"/>
    </w:p>
    <w:p w14:paraId="2A6F1A9E" w14:textId="77777777" w:rsidR="006331D1" w:rsidRDefault="006331D1" w:rsidP="006331D1">
      <w:pPr>
        <w:pStyle w:val="Heading4"/>
        <w:rPr>
          <w:lang w:eastAsia="zh-CN"/>
        </w:rPr>
      </w:pPr>
      <w:bookmarkStart w:id="1198" w:name="_CRA_4_1_2_1"/>
      <w:bookmarkStart w:id="1199" w:name="_Toc154277387"/>
      <w:bookmarkStart w:id="1200" w:name="_Toc83234129"/>
      <w:bookmarkStart w:id="1201" w:name="_Toc68170088"/>
      <w:bookmarkStart w:id="1202" w:name="_Toc59019415"/>
      <w:bookmarkStart w:id="1203" w:name="_Toc57206074"/>
      <w:bookmarkStart w:id="1204" w:name="_Toc51763842"/>
      <w:bookmarkStart w:id="1205" w:name="_Toc51189166"/>
      <w:bookmarkStart w:id="1206" w:name="_Toc45134634"/>
      <w:bookmarkStart w:id="1207" w:name="_Toc43481357"/>
      <w:bookmarkStart w:id="1208" w:name="_Toc43196587"/>
      <w:bookmarkStart w:id="1209" w:name="_Toc36041344"/>
      <w:bookmarkStart w:id="1210" w:name="_Toc36041031"/>
      <w:bookmarkStart w:id="1211" w:name="_Toc34154087"/>
      <w:bookmarkStart w:id="1212" w:name="_Toc24868605"/>
      <w:bookmarkStart w:id="1213" w:name="_Toc168325668"/>
      <w:bookmarkStart w:id="1214" w:name="_Toc193393377"/>
      <w:bookmarkEnd w:id="1198"/>
      <w:r>
        <w:rPr>
          <w:lang w:eastAsia="zh-CN"/>
        </w:rPr>
        <w:t>A.4.1.2.1</w:t>
      </w:r>
      <w:r>
        <w:rPr>
          <w:lang w:eastAsia="zh-CN"/>
        </w:rPr>
        <w:tab/>
        <w:t>Overview</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035CE755" w14:textId="183EB82F" w:rsidR="006331D1" w:rsidRDefault="00D611F8" w:rsidP="006331D1">
      <w:pPr>
        <w:jc w:val="center"/>
        <w:rPr>
          <w:lang w:eastAsia="zh-CN"/>
        </w:rPr>
      </w:pPr>
      <w:r>
        <w:rPr>
          <w:noProof/>
        </w:rPr>
        <w:object w:dxaOrig="7245" w:dyaOrig="6705" w14:anchorId="03422C8F">
          <v:shape id="_x0000_i1030" type="#_x0000_t75" alt="" style="width:361.45pt;height:337.55pt" o:ole="">
            <v:imagedata r:id="rId22" o:title=""/>
          </v:shape>
          <o:OLEObject Type="Embed" ProgID="Visio.Drawing.15" ShapeID="_x0000_i1030" DrawAspect="Content" ObjectID="_1804005901" r:id="rId23"/>
        </w:object>
      </w:r>
    </w:p>
    <w:p w14:paraId="1E2369BE" w14:textId="77777777" w:rsidR="006331D1" w:rsidRDefault="006331D1" w:rsidP="006331D1">
      <w:pPr>
        <w:pStyle w:val="TF"/>
      </w:pPr>
      <w:bookmarkStart w:id="1215" w:name="_CRFigureA_4_1_2_1_1"/>
      <w:r>
        <w:t xml:space="preserve">Figure </w:t>
      </w:r>
      <w:bookmarkEnd w:id="1215"/>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216" w:name="_CRTableA_4_1_2_1_1"/>
      <w:r>
        <w:lastRenderedPageBreak/>
        <w:t>Table </w:t>
      </w:r>
      <w:bookmarkEnd w:id="1216"/>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217" w:name="_CRA_4_1_2_2"/>
      <w:bookmarkStart w:id="1218" w:name="_Toc154277404"/>
      <w:bookmarkStart w:id="1219" w:name="_Toc168325669"/>
      <w:bookmarkStart w:id="1220" w:name="_Toc83234137"/>
      <w:bookmarkStart w:id="1221" w:name="_Toc68170096"/>
      <w:bookmarkStart w:id="1222" w:name="_Toc59019423"/>
      <w:bookmarkStart w:id="1223" w:name="_Toc57206082"/>
      <w:bookmarkStart w:id="1224" w:name="_Toc51763850"/>
      <w:bookmarkStart w:id="1225" w:name="_Toc51189174"/>
      <w:bookmarkStart w:id="1226" w:name="_Toc45134642"/>
      <w:bookmarkStart w:id="1227" w:name="_Toc43481365"/>
      <w:bookmarkStart w:id="1228" w:name="_Toc43196595"/>
      <w:bookmarkStart w:id="1229" w:name="_Toc36041352"/>
      <w:bookmarkStart w:id="1230" w:name="_Toc36041039"/>
      <w:bookmarkStart w:id="1231" w:name="_Toc34154095"/>
      <w:bookmarkStart w:id="1232" w:name="_Toc24868617"/>
      <w:bookmarkStart w:id="1233" w:name="_Toc193393378"/>
      <w:bookmarkEnd w:id="1217"/>
      <w:r>
        <w:rPr>
          <w:lang w:eastAsia="zh-CN"/>
        </w:rPr>
        <w:t>A.4.1.2.2</w:t>
      </w:r>
      <w:r>
        <w:rPr>
          <w:lang w:eastAsia="zh-CN"/>
        </w:rPr>
        <w:tab/>
        <w:t>Resource: SDD Regular Transmission Connection</w:t>
      </w:r>
      <w:bookmarkEnd w:id="1218"/>
      <w:bookmarkEnd w:id="1219"/>
      <w:bookmarkEnd w:id="1233"/>
    </w:p>
    <w:p w14:paraId="412657B3" w14:textId="77777777" w:rsidR="006331D1" w:rsidRDefault="006331D1" w:rsidP="006331D1">
      <w:pPr>
        <w:pStyle w:val="Heading5"/>
        <w:rPr>
          <w:lang w:eastAsia="zh-CN"/>
        </w:rPr>
      </w:pPr>
      <w:bookmarkStart w:id="1234" w:name="_CRA_4_1_2_2_1"/>
      <w:bookmarkStart w:id="1235" w:name="_Toc154277405"/>
      <w:bookmarkStart w:id="1236" w:name="_Toc168325670"/>
      <w:bookmarkStart w:id="1237" w:name="_Toc193393379"/>
      <w:bookmarkEnd w:id="1234"/>
      <w:r>
        <w:rPr>
          <w:lang w:eastAsia="zh-CN"/>
        </w:rPr>
        <w:t>A.4.1.2.2.1</w:t>
      </w:r>
      <w:r>
        <w:rPr>
          <w:lang w:eastAsia="zh-CN"/>
        </w:rPr>
        <w:tab/>
        <w:t>Description</w:t>
      </w:r>
      <w:bookmarkEnd w:id="1235"/>
      <w:bookmarkEnd w:id="1236"/>
      <w:bookmarkEnd w:id="1237"/>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238" w:name="_CRA_4_1_2_2_2"/>
      <w:bookmarkStart w:id="1239" w:name="_Toc154277406"/>
      <w:bookmarkStart w:id="1240" w:name="_Toc168325671"/>
      <w:bookmarkStart w:id="1241" w:name="_Toc193393380"/>
      <w:bookmarkEnd w:id="1238"/>
      <w:r>
        <w:rPr>
          <w:lang w:eastAsia="zh-CN"/>
        </w:rPr>
        <w:t>A.4.1.2.2.2</w:t>
      </w:r>
      <w:r>
        <w:rPr>
          <w:lang w:eastAsia="zh-CN"/>
        </w:rPr>
        <w:tab/>
        <w:t>Resource Definition</w:t>
      </w:r>
      <w:bookmarkEnd w:id="1239"/>
      <w:bookmarkEnd w:id="1240"/>
      <w:bookmarkEnd w:id="1241"/>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242" w:name="_CRA_4_1_2_2_3"/>
      <w:bookmarkStart w:id="1243" w:name="_Toc154277407"/>
      <w:bookmarkStart w:id="1244" w:name="_Toc168325672"/>
      <w:bookmarkStart w:id="1245" w:name="_Toc193393381"/>
      <w:bookmarkEnd w:id="1242"/>
      <w:r>
        <w:rPr>
          <w:lang w:eastAsia="zh-CN"/>
        </w:rPr>
        <w:t>A.4.1.2.2.3</w:t>
      </w:r>
      <w:r>
        <w:rPr>
          <w:lang w:eastAsia="zh-CN"/>
        </w:rPr>
        <w:tab/>
        <w:t>Resource Standard Methods</w:t>
      </w:r>
      <w:bookmarkEnd w:id="1243"/>
      <w:bookmarkEnd w:id="1244"/>
      <w:bookmarkEnd w:id="1245"/>
    </w:p>
    <w:p w14:paraId="48E5E09A" w14:textId="77777777" w:rsidR="006331D1" w:rsidRDefault="006331D1" w:rsidP="006331D1">
      <w:pPr>
        <w:pStyle w:val="H6"/>
      </w:pPr>
      <w:bookmarkStart w:id="1246" w:name="_CRA_4_1_2_2_3_1"/>
      <w:r>
        <w:rPr>
          <w:lang w:eastAsia="zh-CN"/>
        </w:rPr>
        <w:t>A.4.1.2.2.3.1</w:t>
      </w:r>
      <w:r>
        <w:rPr>
          <w:lang w:eastAsia="zh-CN"/>
        </w:rPr>
        <w:tab/>
        <w:t>POST</w:t>
      </w:r>
    </w:p>
    <w:p w14:paraId="35E65B46" w14:textId="77777777" w:rsidR="006331D1" w:rsidRDefault="006331D1" w:rsidP="006331D1">
      <w:pPr>
        <w:rPr>
          <w:lang w:eastAsia="zh-CN"/>
        </w:rPr>
      </w:pPr>
      <w:bookmarkStart w:id="1247" w:name="_Toc154277412"/>
      <w:bookmarkEnd w:id="1246"/>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bookmarkStart w:id="1248" w:name="_CRTableA_4_1_2_2_3_1_1"/>
      <w:r>
        <w:t xml:space="preserve">Table </w:t>
      </w:r>
      <w:bookmarkEnd w:id="1248"/>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bookmarkStart w:id="1249" w:name="_CRTableA_4_1_2_2_3_1_2"/>
      <w:r>
        <w:t xml:space="preserve">Table </w:t>
      </w:r>
      <w:bookmarkEnd w:id="1249"/>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250" w:name="_CRA_4_1_2_2_3_2"/>
      <w:r>
        <w:rPr>
          <w:lang w:eastAsia="zh-CN"/>
        </w:rPr>
        <w:lastRenderedPageBreak/>
        <w:t>A.4.1.2.2.3.2</w:t>
      </w:r>
      <w:r>
        <w:rPr>
          <w:lang w:eastAsia="zh-CN"/>
        </w:rPr>
        <w:tab/>
        <w:t>DELETE</w:t>
      </w:r>
    </w:p>
    <w:bookmarkEnd w:id="1250"/>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bookmarkStart w:id="1251" w:name="_CRTableA_4_1_2_2_3_2_1"/>
      <w:r>
        <w:t xml:space="preserve">Table </w:t>
      </w:r>
      <w:bookmarkEnd w:id="1251"/>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bookmarkStart w:id="1252" w:name="_CRTableA_4_1_2_2_3_2_2"/>
      <w:r>
        <w:t xml:space="preserve">Table </w:t>
      </w:r>
      <w:bookmarkEnd w:id="1252"/>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253" w:name="_CRA_4_1_3"/>
      <w:bookmarkStart w:id="1254" w:name="_Toc168325673"/>
      <w:bookmarkStart w:id="1255" w:name="_Toc193393382"/>
      <w:bookmarkEnd w:id="1253"/>
      <w:r>
        <w:rPr>
          <w:lang w:eastAsia="zh-CN"/>
        </w:rPr>
        <w:t>A.4.1.3</w:t>
      </w:r>
      <w:r>
        <w:rPr>
          <w:lang w:eastAsia="zh-CN"/>
        </w:rPr>
        <w:tab/>
        <w:t>Data Model</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47"/>
      <w:bookmarkEnd w:id="1254"/>
      <w:bookmarkEnd w:id="1255"/>
    </w:p>
    <w:p w14:paraId="760E14B2" w14:textId="77777777" w:rsidR="006331D1" w:rsidRDefault="006331D1" w:rsidP="006331D1">
      <w:pPr>
        <w:pStyle w:val="Heading4"/>
        <w:rPr>
          <w:lang w:eastAsia="zh-CN"/>
        </w:rPr>
      </w:pPr>
      <w:bookmarkStart w:id="1256" w:name="_CRA_4_1_3_1"/>
      <w:bookmarkStart w:id="1257" w:name="_Hlk189562923"/>
      <w:bookmarkStart w:id="1258" w:name="_Toc154277413"/>
      <w:bookmarkStart w:id="1259" w:name="_Toc83234138"/>
      <w:bookmarkStart w:id="1260" w:name="_Toc68170097"/>
      <w:bookmarkStart w:id="1261" w:name="_Toc59019424"/>
      <w:bookmarkStart w:id="1262" w:name="_Toc57206083"/>
      <w:bookmarkStart w:id="1263" w:name="_Toc51763851"/>
      <w:bookmarkStart w:id="1264" w:name="_Toc51189175"/>
      <w:bookmarkStart w:id="1265" w:name="_Toc45134643"/>
      <w:bookmarkStart w:id="1266" w:name="_Toc43481366"/>
      <w:bookmarkStart w:id="1267" w:name="_Toc43196596"/>
      <w:bookmarkStart w:id="1268" w:name="_Toc36041353"/>
      <w:bookmarkStart w:id="1269" w:name="_Toc36041040"/>
      <w:bookmarkStart w:id="1270" w:name="_Toc34154096"/>
      <w:bookmarkStart w:id="1271" w:name="_Toc24868618"/>
      <w:bookmarkStart w:id="1272" w:name="_Toc168325674"/>
      <w:bookmarkStart w:id="1273" w:name="_Toc193393383"/>
      <w:bookmarkEnd w:id="1256"/>
      <w:r>
        <w:rPr>
          <w:lang w:eastAsia="zh-CN"/>
        </w:rPr>
        <w:t>A.4.1.3.1</w:t>
      </w:r>
      <w:bookmarkEnd w:id="1257"/>
      <w:r>
        <w:rPr>
          <w:lang w:eastAsia="zh-CN"/>
        </w:rPr>
        <w:tab/>
        <w:t>General</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274" w:name="_CRTableA_4_1_3_1_1"/>
      <w:r>
        <w:t>Table </w:t>
      </w:r>
      <w:bookmarkEnd w:id="1274"/>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8343BE">
            <w:pPr>
              <w:pStyle w:val="TAL"/>
              <w:jc w:val="center"/>
            </w:pPr>
            <w:r w:rsidRPr="00E36516">
              <w:t>A.</w:t>
            </w:r>
            <w:r>
              <w:t>2.4.2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1208F8">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1208F8">
            <w:pPr>
              <w:pStyle w:val="TAL"/>
              <w:jc w:val="center"/>
            </w:pPr>
            <w:r w:rsidRPr="00C10456">
              <w:rPr>
                <w:lang w:eastAsia="zh-CN"/>
              </w:rPr>
              <w:t>A.2.4.</w:t>
            </w:r>
            <w:r w:rsidR="00903EB2">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1208F8">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1208F8">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1208F8">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1208F8">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1208F8">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1208F8">
            <w:pPr>
              <w:pStyle w:val="TAL"/>
              <w:jc w:val="center"/>
            </w:pPr>
            <w:r w:rsidRPr="00C10456">
              <w:rPr>
                <w:lang w:eastAsia="zh-CN"/>
              </w:rPr>
              <w:t>A.2.4.</w:t>
            </w:r>
            <w:r w:rsidR="00903EB2">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1208F8">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1208F8">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1208F8">
            <w:pPr>
              <w:pStyle w:val="TAL"/>
              <w:jc w:val="center"/>
              <w:rPr>
                <w:lang w:eastAsia="zh-CN"/>
              </w:rPr>
            </w:pPr>
            <w:r w:rsidRPr="00C10456">
              <w:rPr>
                <w:lang w:eastAsia="zh-CN"/>
              </w:rPr>
              <w:t>A.2.4.</w:t>
            </w:r>
            <w:r w:rsidR="00903EB2">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1208F8">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275" w:name="_CRTableA_4_1_3_1_2"/>
      <w:r>
        <w:lastRenderedPageBreak/>
        <w:t>Table </w:t>
      </w:r>
      <w:bookmarkEnd w:id="1275"/>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276" w:name="_CRTableA_4_1_3_1_3"/>
      <w:r>
        <w:t>Table </w:t>
      </w:r>
      <w:bookmarkEnd w:id="1276"/>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277" w:name="_CRA_4_1_3_2"/>
      <w:bookmarkStart w:id="1278" w:name="_Toc154277414"/>
      <w:bookmarkStart w:id="1279" w:name="_Toc99195522"/>
      <w:bookmarkStart w:id="1280" w:name="_Toc168325675"/>
      <w:bookmarkStart w:id="1281" w:name="_Toc193393384"/>
      <w:bookmarkEnd w:id="1277"/>
      <w:r>
        <w:rPr>
          <w:lang w:eastAsia="zh-CN"/>
        </w:rPr>
        <w:t>A.4.1.3.2</w:t>
      </w:r>
      <w:r>
        <w:rPr>
          <w:lang w:eastAsia="zh-CN"/>
        </w:rPr>
        <w:tab/>
        <w:t>Structured data types</w:t>
      </w:r>
      <w:bookmarkEnd w:id="1278"/>
      <w:bookmarkEnd w:id="1279"/>
      <w:bookmarkEnd w:id="1280"/>
      <w:bookmarkEnd w:id="1281"/>
    </w:p>
    <w:p w14:paraId="555CA078" w14:textId="59BF965D" w:rsidR="00E36516" w:rsidRDefault="00E36516" w:rsidP="00E36516">
      <w:pPr>
        <w:pStyle w:val="Heading5"/>
        <w:rPr>
          <w:lang w:eastAsia="zh-CN"/>
        </w:rPr>
      </w:pPr>
      <w:bookmarkStart w:id="1282" w:name="_CRA_4_1_3_2_1"/>
      <w:bookmarkStart w:id="1283" w:name="_Toc168325676"/>
      <w:bookmarkStart w:id="1284" w:name="_Toc154277419"/>
      <w:bookmarkStart w:id="1285" w:name="_Toc99195527"/>
      <w:bookmarkStart w:id="1286" w:name="_Toc193393385"/>
      <w:bookmarkEnd w:id="1282"/>
      <w:r>
        <w:rPr>
          <w:lang w:eastAsia="zh-CN"/>
        </w:rPr>
        <w:t>A.4.1.3.2.1</w:t>
      </w:r>
      <w:r>
        <w:rPr>
          <w:lang w:eastAsia="zh-CN"/>
        </w:rPr>
        <w:tab/>
      </w:r>
      <w:r w:rsidR="003B2BC5">
        <w:rPr>
          <w:lang w:eastAsia="zh-CN"/>
        </w:rPr>
        <w:t>Void</w:t>
      </w:r>
      <w:bookmarkEnd w:id="1283"/>
      <w:bookmarkEnd w:id="1286"/>
    </w:p>
    <w:p w14:paraId="512ADF94" w14:textId="3F2488BA" w:rsidR="00E36516" w:rsidRDefault="00E36516" w:rsidP="00E36516">
      <w:pPr>
        <w:pStyle w:val="Heading5"/>
        <w:rPr>
          <w:lang w:eastAsia="zh-CN"/>
        </w:rPr>
      </w:pPr>
      <w:bookmarkStart w:id="1287" w:name="_CRA_4_1_3_2_2"/>
      <w:bookmarkStart w:id="1288" w:name="_Toc168325677"/>
      <w:bookmarkStart w:id="1289" w:name="_Toc193393386"/>
      <w:bookmarkEnd w:id="1287"/>
      <w:r>
        <w:rPr>
          <w:lang w:eastAsia="zh-CN"/>
        </w:rPr>
        <w:t>A.4.1.3.2.</w:t>
      </w:r>
      <w:r w:rsidR="006A68E3">
        <w:rPr>
          <w:lang w:eastAsia="zh-CN"/>
        </w:rPr>
        <w:t>2</w:t>
      </w:r>
      <w:r>
        <w:rPr>
          <w:lang w:eastAsia="zh-CN"/>
        </w:rPr>
        <w:tab/>
        <w:t>Type: ReleaseRequest</w:t>
      </w:r>
      <w:bookmarkEnd w:id="1288"/>
      <w:bookmarkEnd w:id="1289"/>
    </w:p>
    <w:p w14:paraId="74D006DB" w14:textId="779E1891" w:rsidR="00E36516" w:rsidRDefault="00E36516" w:rsidP="00E36516">
      <w:pPr>
        <w:pStyle w:val="TH"/>
      </w:pPr>
      <w:bookmarkStart w:id="1290" w:name="_CRTableA_4_1_3_2_2_1"/>
      <w:r>
        <w:rPr>
          <w:noProof/>
        </w:rPr>
        <w:t>Table </w:t>
      </w:r>
      <w:bookmarkEnd w:id="1290"/>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291" w:name="_CRA_4_1_3_3"/>
      <w:bookmarkStart w:id="1292" w:name="_Toc168325678"/>
      <w:bookmarkStart w:id="1293" w:name="_Toc193393387"/>
      <w:bookmarkEnd w:id="1291"/>
      <w:r>
        <w:rPr>
          <w:lang w:eastAsia="zh-CN"/>
        </w:rPr>
        <w:t>A.4.1.3.3</w:t>
      </w:r>
      <w:r>
        <w:rPr>
          <w:lang w:eastAsia="zh-CN"/>
        </w:rPr>
        <w:tab/>
        <w:t>Simple data types and enumerations</w:t>
      </w:r>
      <w:bookmarkEnd w:id="1284"/>
      <w:bookmarkEnd w:id="1285"/>
      <w:bookmarkEnd w:id="1292"/>
      <w:bookmarkEnd w:id="1293"/>
    </w:p>
    <w:p w14:paraId="3473A61C" w14:textId="77777777" w:rsidR="006B2993" w:rsidRPr="00FF2CB9" w:rsidRDefault="006B2993" w:rsidP="006B2993">
      <w:pPr>
        <w:rPr>
          <w:lang w:eastAsia="zh-CN"/>
        </w:rPr>
      </w:pPr>
      <w:bookmarkStart w:id="1294" w:name="_Toc154277420"/>
      <w:bookmarkStart w:id="1295" w:name="_Toc98783317"/>
      <w:r>
        <w:rPr>
          <w:lang w:eastAsia="zh-CN"/>
        </w:rPr>
        <w:t>None.</w:t>
      </w:r>
    </w:p>
    <w:p w14:paraId="08DF2D97" w14:textId="77777777" w:rsidR="006331D1" w:rsidRDefault="006331D1" w:rsidP="006331D1">
      <w:pPr>
        <w:pStyle w:val="Heading3"/>
      </w:pPr>
      <w:bookmarkStart w:id="1296" w:name="_CRA_4_1_4"/>
      <w:bookmarkStart w:id="1297" w:name="_Toc168325679"/>
      <w:bookmarkStart w:id="1298" w:name="_Toc193393388"/>
      <w:bookmarkEnd w:id="1296"/>
      <w:r>
        <w:t>A.4.1.4</w:t>
      </w:r>
      <w:r>
        <w:tab/>
        <w:t>Error Handling</w:t>
      </w:r>
      <w:bookmarkEnd w:id="1294"/>
      <w:bookmarkEnd w:id="1295"/>
      <w:bookmarkEnd w:id="1297"/>
      <w:bookmarkEnd w:id="1298"/>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299" w:name="_CRA_4_1_5"/>
      <w:bookmarkStart w:id="1300" w:name="_Toc154277421"/>
      <w:bookmarkStart w:id="1301" w:name="_Toc99195530"/>
      <w:bookmarkStart w:id="1302" w:name="_Toc168325680"/>
      <w:bookmarkStart w:id="1303" w:name="_Toc193393389"/>
      <w:bookmarkEnd w:id="1299"/>
      <w:r>
        <w:t>A.4.1.5</w:t>
      </w:r>
      <w:r>
        <w:tab/>
        <w:t>CDDL Specification</w:t>
      </w:r>
      <w:bookmarkEnd w:id="1300"/>
      <w:bookmarkEnd w:id="1301"/>
      <w:bookmarkEnd w:id="1302"/>
      <w:bookmarkEnd w:id="1303"/>
    </w:p>
    <w:p w14:paraId="50CCAC9E" w14:textId="77777777" w:rsidR="006331D1" w:rsidRDefault="006331D1" w:rsidP="006331D1">
      <w:pPr>
        <w:pStyle w:val="Heading4"/>
        <w:rPr>
          <w:lang w:eastAsia="zh-CN"/>
        </w:rPr>
      </w:pPr>
      <w:bookmarkStart w:id="1304" w:name="_CRA_4_1_5_1"/>
      <w:bookmarkStart w:id="1305" w:name="_Toc154277422"/>
      <w:bookmarkStart w:id="1306" w:name="_Toc99195531"/>
      <w:bookmarkStart w:id="1307" w:name="_Toc168325681"/>
      <w:bookmarkStart w:id="1308" w:name="_Toc193393390"/>
      <w:bookmarkEnd w:id="1304"/>
      <w:r>
        <w:t>A.4.1.5</w:t>
      </w:r>
      <w:r>
        <w:rPr>
          <w:lang w:eastAsia="zh-CN"/>
        </w:rPr>
        <w:t>.1</w:t>
      </w:r>
      <w:r>
        <w:rPr>
          <w:lang w:eastAsia="zh-CN"/>
        </w:rPr>
        <w:tab/>
        <w:t>Introduction</w:t>
      </w:r>
      <w:bookmarkEnd w:id="1305"/>
      <w:bookmarkEnd w:id="1306"/>
      <w:bookmarkEnd w:id="1307"/>
      <w:bookmarkEnd w:id="1308"/>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309" w:name="_CRA_4_1_5_2"/>
      <w:bookmarkStart w:id="1310" w:name="_Hlk189562874"/>
      <w:bookmarkStart w:id="1311" w:name="_Toc154277423"/>
      <w:bookmarkStart w:id="1312" w:name="_Toc99195532"/>
      <w:bookmarkStart w:id="1313" w:name="_Toc168325682"/>
      <w:bookmarkStart w:id="1314" w:name="_Toc193393391"/>
      <w:bookmarkEnd w:id="1309"/>
      <w:r>
        <w:t>A.4.1.5</w:t>
      </w:r>
      <w:r>
        <w:rPr>
          <w:lang w:eastAsia="zh-CN"/>
        </w:rPr>
        <w:t>.2</w:t>
      </w:r>
      <w:bookmarkEnd w:id="1310"/>
      <w:r>
        <w:rPr>
          <w:lang w:eastAsia="zh-CN"/>
        </w:rPr>
        <w:tab/>
        <w:t>CDDL document</w:t>
      </w:r>
      <w:bookmarkEnd w:id="1311"/>
      <w:bookmarkEnd w:id="1312"/>
      <w:bookmarkEnd w:id="1313"/>
      <w:bookmarkEnd w:id="1314"/>
    </w:p>
    <w:p w14:paraId="0CB0A88E" w14:textId="1059EBD7" w:rsidR="00E22CF9" w:rsidRPr="00E22CF9" w:rsidRDefault="00E22CF9" w:rsidP="00177996">
      <w:pPr>
        <w:pStyle w:val="EditorsNote"/>
        <w:rPr>
          <w:lang w:eastAsia="zh-CN"/>
        </w:rPr>
      </w:pPr>
      <w:r w:rsidRPr="00C10456">
        <w:t xml:space="preserve">Editor's note [WID: SEALDD_Ph2, CR#: </w:t>
      </w:r>
      <w:r w:rsidRPr="00754C50">
        <w:t>0037</w:t>
      </w:r>
      <w:r w:rsidRPr="00C10456">
        <w:t>]:</w:t>
      </w:r>
      <w:r w:rsidRPr="00C10456">
        <w:tab/>
        <w:t>Update of the EstablishmentRequest to support BAT and periodicity adaptation is FFS.</w:t>
      </w:r>
    </w:p>
    <w:p w14:paraId="7E3D23DF" w14:textId="77777777" w:rsidR="007D40A0" w:rsidRPr="00932268" w:rsidRDefault="007D40A0" w:rsidP="007D40A0">
      <w:pPr>
        <w:pStyle w:val="PL"/>
        <w:rPr>
          <w:lang w:eastAsia="zh-CN"/>
        </w:rPr>
      </w:pPr>
      <w:bookmarkStart w:id="1315" w:name="_Toc98783321"/>
      <w:bookmarkStart w:id="1316" w:name="_Toc154277424"/>
      <w:r>
        <w:rPr>
          <w:lang w:eastAsia="zh-CN"/>
        </w:rPr>
        <w:lastRenderedPageBreak/>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3809954"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Pr>
          <w:b/>
          <w:bCs/>
        </w:rPr>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4786F2C6"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317" w:name="_CRA_4_1_6"/>
      <w:bookmarkStart w:id="1318" w:name="_Toc168325683"/>
      <w:bookmarkStart w:id="1319" w:name="_Toc193393392"/>
      <w:bookmarkEnd w:id="1317"/>
      <w:r>
        <w:rPr>
          <w:noProof/>
        </w:rPr>
        <w:t>A.4.1.6</w:t>
      </w:r>
      <w:r>
        <w:rPr>
          <w:noProof/>
        </w:rPr>
        <w:tab/>
        <w:t>Media Type</w:t>
      </w:r>
      <w:bookmarkEnd w:id="1315"/>
      <w:r>
        <w:rPr>
          <w:noProof/>
        </w:rPr>
        <w:t>s</w:t>
      </w:r>
      <w:bookmarkEnd w:id="1316"/>
      <w:bookmarkEnd w:id="1318"/>
      <w:bookmarkEnd w:id="1319"/>
    </w:p>
    <w:p w14:paraId="68E8BE01" w14:textId="77777777" w:rsidR="005B24D8" w:rsidRPr="00826514" w:rsidRDefault="005B24D8" w:rsidP="005B24D8">
      <w:pPr>
        <w:rPr>
          <w:lang w:val="en-US"/>
        </w:rPr>
      </w:pPr>
      <w:bookmarkStart w:id="1320"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321" w:name="_CRA_4_2"/>
      <w:bookmarkStart w:id="1322" w:name="_Toc168325684"/>
      <w:bookmarkStart w:id="1323" w:name="_Toc193393393"/>
      <w:bookmarkEnd w:id="1321"/>
      <w:r>
        <w:rPr>
          <w:lang w:eastAsia="zh-CN"/>
        </w:rPr>
        <w:lastRenderedPageBreak/>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322"/>
      <w:bookmarkEnd w:id="1323"/>
    </w:p>
    <w:p w14:paraId="2C0CE434" w14:textId="77777777" w:rsidR="006331D1" w:rsidRDefault="006331D1" w:rsidP="006331D1">
      <w:pPr>
        <w:pStyle w:val="Heading3"/>
        <w:rPr>
          <w:lang w:eastAsia="zh-CN"/>
        </w:rPr>
      </w:pPr>
      <w:bookmarkStart w:id="1324" w:name="_CRA_4_2_1"/>
      <w:bookmarkStart w:id="1325" w:name="_Toc168325685"/>
      <w:bookmarkStart w:id="1326" w:name="_Toc193393394"/>
      <w:bookmarkEnd w:id="1324"/>
      <w:r>
        <w:rPr>
          <w:lang w:eastAsia="zh-CN"/>
        </w:rPr>
        <w:t>A.4.2.1</w:t>
      </w:r>
      <w:r>
        <w:rPr>
          <w:lang w:eastAsia="zh-CN"/>
        </w:rPr>
        <w:tab/>
        <w:t>API URI</w:t>
      </w:r>
      <w:bookmarkEnd w:id="1325"/>
      <w:bookmarkEnd w:id="1326"/>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327" w:name="_CRA_4_2_2"/>
      <w:bookmarkStart w:id="1328" w:name="_Toc168325686"/>
      <w:bookmarkStart w:id="1329" w:name="_Toc193393395"/>
      <w:bookmarkEnd w:id="1327"/>
      <w:r>
        <w:rPr>
          <w:lang w:eastAsia="zh-CN"/>
        </w:rPr>
        <w:t>A.4.2.2</w:t>
      </w:r>
      <w:r>
        <w:rPr>
          <w:lang w:eastAsia="zh-CN"/>
        </w:rPr>
        <w:tab/>
        <w:t>Resources</w:t>
      </w:r>
      <w:bookmarkEnd w:id="1328"/>
      <w:bookmarkEnd w:id="1329"/>
    </w:p>
    <w:p w14:paraId="70538E8C" w14:textId="77777777" w:rsidR="006331D1" w:rsidRDefault="006331D1" w:rsidP="006331D1">
      <w:pPr>
        <w:pStyle w:val="Heading4"/>
        <w:rPr>
          <w:lang w:eastAsia="zh-CN"/>
        </w:rPr>
      </w:pPr>
      <w:bookmarkStart w:id="1330" w:name="_CRA_4_2_2_1"/>
      <w:bookmarkStart w:id="1331" w:name="_Toc168325687"/>
      <w:bookmarkStart w:id="1332" w:name="_Toc193393396"/>
      <w:bookmarkEnd w:id="1330"/>
      <w:r>
        <w:rPr>
          <w:lang w:eastAsia="zh-CN"/>
        </w:rPr>
        <w:t>A.4.2.2.1</w:t>
      </w:r>
      <w:r>
        <w:rPr>
          <w:lang w:eastAsia="zh-CN"/>
        </w:rPr>
        <w:tab/>
        <w:t>Overview</w:t>
      </w:r>
      <w:bookmarkEnd w:id="1331"/>
      <w:bookmarkEnd w:id="1332"/>
    </w:p>
    <w:p w14:paraId="50908DFD" w14:textId="1B24E25B" w:rsidR="006331D1" w:rsidRDefault="00D611F8" w:rsidP="006331D1">
      <w:pPr>
        <w:jc w:val="center"/>
        <w:rPr>
          <w:lang w:eastAsia="zh-CN"/>
        </w:rPr>
      </w:pPr>
      <w:r>
        <w:rPr>
          <w:noProof/>
        </w:rPr>
        <w:object w:dxaOrig="7245" w:dyaOrig="6705" w14:anchorId="22EBFD02">
          <v:shape id="_x0000_i1031" type="#_x0000_t75" alt="" style="width:361.45pt;height:337.55pt" o:ole="">
            <v:imagedata r:id="rId24" o:title=""/>
          </v:shape>
          <o:OLEObject Type="Embed" ProgID="Visio.Drawing.15" ShapeID="_x0000_i1031" DrawAspect="Content" ObjectID="_1804005902" r:id="rId25"/>
        </w:object>
      </w:r>
    </w:p>
    <w:p w14:paraId="54A409F0" w14:textId="77777777" w:rsidR="006331D1" w:rsidRDefault="006331D1" w:rsidP="006331D1">
      <w:pPr>
        <w:pStyle w:val="TF"/>
      </w:pPr>
      <w:bookmarkStart w:id="1333" w:name="_CRFigureA_4_2_2_1_1"/>
      <w:r>
        <w:t xml:space="preserve">Figure </w:t>
      </w:r>
      <w:bookmarkEnd w:id="1333"/>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334" w:name="_CRTableA_4_2_2_1_1"/>
      <w:r>
        <w:lastRenderedPageBreak/>
        <w:t>Table </w:t>
      </w:r>
      <w:bookmarkEnd w:id="1334"/>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335" w:name="_CRA_4_2_2_2"/>
      <w:bookmarkStart w:id="1336" w:name="_Toc168325688"/>
      <w:bookmarkStart w:id="1337" w:name="_Toc193393397"/>
      <w:bookmarkEnd w:id="1335"/>
      <w:r>
        <w:rPr>
          <w:lang w:eastAsia="zh-CN"/>
        </w:rPr>
        <w:t>A.4.2.2.2</w:t>
      </w:r>
      <w:r>
        <w:rPr>
          <w:lang w:eastAsia="zh-CN"/>
        </w:rPr>
        <w:tab/>
        <w:t>Resource: URLLC Transmission Connection</w:t>
      </w:r>
      <w:bookmarkEnd w:id="1336"/>
      <w:bookmarkEnd w:id="1337"/>
    </w:p>
    <w:p w14:paraId="12350C1C" w14:textId="77777777" w:rsidR="006331D1" w:rsidRDefault="006331D1" w:rsidP="006331D1">
      <w:pPr>
        <w:pStyle w:val="Heading5"/>
        <w:rPr>
          <w:lang w:eastAsia="zh-CN"/>
        </w:rPr>
      </w:pPr>
      <w:bookmarkStart w:id="1338" w:name="_CRA_4_2_2_2_1"/>
      <w:bookmarkStart w:id="1339" w:name="_Toc168325689"/>
      <w:bookmarkStart w:id="1340" w:name="_Toc193393398"/>
      <w:bookmarkEnd w:id="1338"/>
      <w:r>
        <w:rPr>
          <w:lang w:eastAsia="zh-CN"/>
        </w:rPr>
        <w:t>A.4.2.2.2.1</w:t>
      </w:r>
      <w:r>
        <w:rPr>
          <w:lang w:eastAsia="zh-CN"/>
        </w:rPr>
        <w:tab/>
        <w:t>Description</w:t>
      </w:r>
      <w:bookmarkEnd w:id="1339"/>
      <w:bookmarkEnd w:id="1340"/>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341" w:name="_CRA_4_2_2_2_2"/>
      <w:bookmarkStart w:id="1342" w:name="_Toc168325690"/>
      <w:bookmarkStart w:id="1343" w:name="_Toc193393399"/>
      <w:bookmarkEnd w:id="1341"/>
      <w:r>
        <w:rPr>
          <w:lang w:eastAsia="zh-CN"/>
        </w:rPr>
        <w:t>A.4.2.2.2.2</w:t>
      </w:r>
      <w:r>
        <w:rPr>
          <w:lang w:eastAsia="zh-CN"/>
        </w:rPr>
        <w:tab/>
        <w:t>Resource Definition</w:t>
      </w:r>
      <w:bookmarkEnd w:id="1342"/>
      <w:bookmarkEnd w:id="1343"/>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bookmarkStart w:id="1344" w:name="_CRTableA_4_1_2_2_2_1"/>
      <w:r>
        <w:t xml:space="preserve">Table </w:t>
      </w:r>
      <w:bookmarkEnd w:id="1344"/>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345" w:name="_CRA_4_2_2_2_3"/>
      <w:bookmarkStart w:id="1346" w:name="_Toc168325691"/>
      <w:bookmarkStart w:id="1347" w:name="_Toc193393400"/>
      <w:bookmarkEnd w:id="1345"/>
      <w:r>
        <w:rPr>
          <w:lang w:eastAsia="zh-CN"/>
        </w:rPr>
        <w:t>A.4.2.2.2.3</w:t>
      </w:r>
      <w:r>
        <w:rPr>
          <w:lang w:eastAsia="zh-CN"/>
        </w:rPr>
        <w:tab/>
        <w:t>Resource Standard Methods</w:t>
      </w:r>
      <w:bookmarkEnd w:id="1346"/>
      <w:bookmarkEnd w:id="1347"/>
    </w:p>
    <w:p w14:paraId="2B64E312" w14:textId="77777777" w:rsidR="006331D1" w:rsidRDefault="006331D1" w:rsidP="006331D1">
      <w:pPr>
        <w:pStyle w:val="H6"/>
      </w:pPr>
      <w:bookmarkStart w:id="1348" w:name="_CRA_4_2_2_2_3_1"/>
      <w:r>
        <w:rPr>
          <w:lang w:eastAsia="zh-CN"/>
        </w:rPr>
        <w:t>A.4.2.2.2.3.1</w:t>
      </w:r>
      <w:r>
        <w:rPr>
          <w:lang w:eastAsia="zh-CN"/>
        </w:rPr>
        <w:tab/>
        <w:t>POST</w:t>
      </w:r>
    </w:p>
    <w:bookmarkEnd w:id="1348"/>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349" w:name="OLE_LINK148"/>
      <w:bookmarkStart w:id="1350" w:name="OLE_LINK149"/>
      <w:r>
        <w:t>A.4.2.2.</w:t>
      </w:r>
      <w:r>
        <w:rPr>
          <w:lang w:eastAsia="zh-CN"/>
        </w:rPr>
        <w:t>2</w:t>
      </w:r>
      <w:r>
        <w:t>.3.</w:t>
      </w:r>
      <w:r>
        <w:rPr>
          <w:lang w:val="en-US"/>
        </w:rPr>
        <w:t>1</w:t>
      </w:r>
      <w:r>
        <w:t>.</w:t>
      </w:r>
      <w:r>
        <w:rPr>
          <w:lang w:val="en-US"/>
        </w:rPr>
        <w:t>1</w:t>
      </w:r>
      <w:bookmarkEnd w:id="1349"/>
      <w:bookmarkEnd w:id="1350"/>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bookmarkStart w:id="1351" w:name="_CRTableA_4_2_2_2_3_1_1"/>
      <w:r>
        <w:t xml:space="preserve">Table </w:t>
      </w:r>
      <w:bookmarkEnd w:id="1351"/>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bookmarkStart w:id="1352" w:name="_CRTableA_4_2_2_2_3_1_2"/>
      <w:r>
        <w:t xml:space="preserve">Table </w:t>
      </w:r>
      <w:bookmarkEnd w:id="1352"/>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353" w:name="_CRA_4_2_2_2_3_2"/>
      <w:r>
        <w:rPr>
          <w:lang w:eastAsia="zh-CN"/>
        </w:rPr>
        <w:lastRenderedPageBreak/>
        <w:t>A.4.2.2.2.3.2</w:t>
      </w:r>
      <w:r>
        <w:rPr>
          <w:lang w:eastAsia="zh-CN"/>
        </w:rPr>
        <w:tab/>
        <w:t>PUT</w:t>
      </w:r>
    </w:p>
    <w:bookmarkEnd w:id="1353"/>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bookmarkStart w:id="1354" w:name="_CRTableA_4_2_2_2_3_2_1"/>
      <w:r>
        <w:t xml:space="preserve">Table </w:t>
      </w:r>
      <w:bookmarkEnd w:id="1354"/>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355" w:name="_CRA_4_2_2_2_3_3"/>
      <w:r>
        <w:rPr>
          <w:lang w:eastAsia="zh-CN"/>
        </w:rPr>
        <w:t>A.4.2.2.2.3.3</w:t>
      </w:r>
      <w:r>
        <w:rPr>
          <w:lang w:eastAsia="zh-CN"/>
        </w:rPr>
        <w:tab/>
        <w:t>DELETE</w:t>
      </w:r>
    </w:p>
    <w:bookmarkEnd w:id="1355"/>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bookmarkStart w:id="1356" w:name="_CRTableA_4_2_2_2_3_3_1"/>
      <w:r>
        <w:t xml:space="preserve">Table </w:t>
      </w:r>
      <w:bookmarkEnd w:id="1356"/>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bookmarkStart w:id="1357" w:name="_CRTableA_4_2_2_2_3_3_2"/>
      <w:r>
        <w:t xml:space="preserve">Table </w:t>
      </w:r>
      <w:bookmarkEnd w:id="1357"/>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358" w:name="_CRA_4_2_3"/>
      <w:bookmarkStart w:id="1359" w:name="_Toc168325692"/>
      <w:bookmarkStart w:id="1360" w:name="_Toc193393401"/>
      <w:bookmarkEnd w:id="1358"/>
      <w:r>
        <w:rPr>
          <w:lang w:eastAsia="zh-CN"/>
        </w:rPr>
        <w:t>A.4.2.3</w:t>
      </w:r>
      <w:r>
        <w:rPr>
          <w:lang w:eastAsia="zh-CN"/>
        </w:rPr>
        <w:tab/>
        <w:t>Data Model</w:t>
      </w:r>
      <w:bookmarkEnd w:id="1359"/>
      <w:bookmarkEnd w:id="1360"/>
    </w:p>
    <w:p w14:paraId="754BB793" w14:textId="77777777" w:rsidR="006331D1" w:rsidRDefault="006331D1" w:rsidP="006331D1">
      <w:pPr>
        <w:pStyle w:val="Heading4"/>
        <w:rPr>
          <w:lang w:eastAsia="zh-CN"/>
        </w:rPr>
      </w:pPr>
      <w:bookmarkStart w:id="1361" w:name="_CRA_4_2_3_1"/>
      <w:bookmarkStart w:id="1362" w:name="_Toc168325693"/>
      <w:bookmarkStart w:id="1363" w:name="_Toc193393402"/>
      <w:bookmarkEnd w:id="1361"/>
      <w:r>
        <w:rPr>
          <w:lang w:eastAsia="zh-CN"/>
        </w:rPr>
        <w:t>A.4.2.3.1</w:t>
      </w:r>
      <w:r>
        <w:rPr>
          <w:lang w:eastAsia="zh-CN"/>
        </w:rPr>
        <w:tab/>
        <w:t>General</w:t>
      </w:r>
      <w:bookmarkEnd w:id="1362"/>
      <w:bookmarkEnd w:id="136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364" w:name="_CRTableA_4_2_3_1_1"/>
      <w:r>
        <w:lastRenderedPageBreak/>
        <w:t>Table </w:t>
      </w:r>
      <w:bookmarkEnd w:id="1364"/>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197419">
            <w:pPr>
              <w:pStyle w:val="TAL"/>
              <w:jc w:val="center"/>
            </w:pPr>
            <w:r w:rsidRPr="00456C3C">
              <w:t>A.</w:t>
            </w:r>
            <w:r>
              <w:t>2.4.</w:t>
            </w:r>
            <w:r w:rsidR="008C19BC">
              <w:t>3</w:t>
            </w:r>
            <w:r w:rsidRPr="00456C3C" w:rsidDel="00197419">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8343BE">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8343BE">
            <w:pPr>
              <w:pStyle w:val="TAL"/>
              <w:jc w:val="center"/>
            </w:pPr>
            <w:r w:rsidRPr="00456C3C">
              <w:t>A.</w:t>
            </w:r>
            <w:r>
              <w:t>2.4.</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365" w:name="_CRTableA_4_2_3_1_2"/>
      <w:r>
        <w:t>Table </w:t>
      </w:r>
      <w:bookmarkEnd w:id="1365"/>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366" w:name="_CRTableA_4_2_3_1_3"/>
      <w:r>
        <w:t>Table </w:t>
      </w:r>
      <w:bookmarkEnd w:id="1366"/>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367" w:name="_CRA_4_2_3_2"/>
      <w:bookmarkStart w:id="1368" w:name="_Toc168325694"/>
      <w:bookmarkStart w:id="1369" w:name="_Toc193393403"/>
      <w:bookmarkEnd w:id="1367"/>
      <w:r>
        <w:rPr>
          <w:lang w:eastAsia="zh-CN"/>
        </w:rPr>
        <w:lastRenderedPageBreak/>
        <w:t>A.4.2.3.2</w:t>
      </w:r>
      <w:r>
        <w:rPr>
          <w:lang w:eastAsia="zh-CN"/>
        </w:rPr>
        <w:tab/>
        <w:t>Structured data types</w:t>
      </w:r>
      <w:bookmarkEnd w:id="1368"/>
      <w:bookmarkEnd w:id="1369"/>
    </w:p>
    <w:p w14:paraId="673DD29E" w14:textId="44452544" w:rsidR="00E42F12" w:rsidRDefault="00E42F12" w:rsidP="00E42F12">
      <w:pPr>
        <w:pStyle w:val="Heading5"/>
        <w:rPr>
          <w:lang w:eastAsia="zh-CN"/>
        </w:rPr>
      </w:pPr>
      <w:bookmarkStart w:id="1370" w:name="_CRA_4_2_3_2_1"/>
      <w:bookmarkStart w:id="1371" w:name="_Toc168325695"/>
      <w:bookmarkStart w:id="1372" w:name="_Toc193393404"/>
      <w:bookmarkEnd w:id="1370"/>
      <w:r>
        <w:rPr>
          <w:lang w:eastAsia="zh-CN"/>
        </w:rPr>
        <w:t>A.4.2.3.2.1</w:t>
      </w:r>
      <w:r>
        <w:rPr>
          <w:lang w:eastAsia="zh-CN"/>
        </w:rPr>
        <w:tab/>
      </w:r>
      <w:r w:rsidR="002F0AD5">
        <w:rPr>
          <w:lang w:eastAsia="zh-CN"/>
        </w:rPr>
        <w:t>Void</w:t>
      </w:r>
      <w:bookmarkEnd w:id="1371"/>
      <w:bookmarkEnd w:id="1372"/>
    </w:p>
    <w:p w14:paraId="3C1F96F5" w14:textId="1A1BEC65" w:rsidR="00E42F12" w:rsidRDefault="00E42F12" w:rsidP="00E42F12">
      <w:pPr>
        <w:pStyle w:val="Heading5"/>
        <w:rPr>
          <w:lang w:eastAsia="zh-CN"/>
        </w:rPr>
      </w:pPr>
      <w:bookmarkStart w:id="1373" w:name="_CRA_4_2_3_2_2"/>
      <w:bookmarkStart w:id="1374" w:name="_Toc168325696"/>
      <w:bookmarkStart w:id="1375" w:name="_Toc193393405"/>
      <w:bookmarkEnd w:id="1373"/>
      <w:r>
        <w:rPr>
          <w:lang w:eastAsia="zh-CN"/>
        </w:rPr>
        <w:t>A.4.2.3.2.2</w:t>
      </w:r>
      <w:r>
        <w:rPr>
          <w:lang w:eastAsia="zh-CN"/>
        </w:rPr>
        <w:tab/>
      </w:r>
      <w:r w:rsidR="002F0AD5">
        <w:rPr>
          <w:lang w:eastAsia="zh-CN"/>
        </w:rPr>
        <w:t>Void</w:t>
      </w:r>
      <w:bookmarkEnd w:id="1374"/>
      <w:bookmarkEnd w:id="1375"/>
    </w:p>
    <w:p w14:paraId="78EBC26F" w14:textId="77777777" w:rsidR="00E42F12" w:rsidRDefault="00E42F12" w:rsidP="00E42F12">
      <w:pPr>
        <w:pStyle w:val="Heading5"/>
        <w:rPr>
          <w:lang w:eastAsia="zh-CN"/>
        </w:rPr>
      </w:pPr>
      <w:bookmarkStart w:id="1376" w:name="_CRA_4_2_3_2_3"/>
      <w:bookmarkStart w:id="1377" w:name="_Toc168325697"/>
      <w:bookmarkStart w:id="1378" w:name="_Toc193393406"/>
      <w:bookmarkEnd w:id="1376"/>
      <w:r>
        <w:rPr>
          <w:lang w:eastAsia="zh-CN"/>
        </w:rPr>
        <w:t>A.4.2.3.2.3</w:t>
      </w:r>
      <w:r>
        <w:rPr>
          <w:lang w:eastAsia="zh-CN"/>
        </w:rPr>
        <w:tab/>
        <w:t>Type: URLLCUpdateRequest</w:t>
      </w:r>
      <w:bookmarkEnd w:id="1377"/>
      <w:bookmarkEnd w:id="1378"/>
    </w:p>
    <w:p w14:paraId="078F06F3" w14:textId="77777777" w:rsidR="00E42F12" w:rsidRDefault="00E42F12" w:rsidP="00E42F12">
      <w:pPr>
        <w:pStyle w:val="TH"/>
      </w:pPr>
      <w:bookmarkStart w:id="1379" w:name="_CRTableA_4_2_3_2_1_3"/>
      <w:r>
        <w:rPr>
          <w:noProof/>
        </w:rPr>
        <w:t>Table </w:t>
      </w:r>
      <w:bookmarkEnd w:id="1379"/>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380" w:name="_CRA_4_2_3_2_4"/>
      <w:bookmarkStart w:id="1381" w:name="_Toc168325698"/>
      <w:bookmarkStart w:id="1382" w:name="_Toc193393407"/>
      <w:bookmarkEnd w:id="1380"/>
      <w:r>
        <w:rPr>
          <w:lang w:eastAsia="zh-CN"/>
        </w:rPr>
        <w:t>A.4.2.3.2.4</w:t>
      </w:r>
      <w:r>
        <w:rPr>
          <w:lang w:eastAsia="zh-CN"/>
        </w:rPr>
        <w:tab/>
      </w:r>
      <w:r w:rsidR="002F0AD5">
        <w:rPr>
          <w:lang w:eastAsia="zh-CN"/>
        </w:rPr>
        <w:t>Void</w:t>
      </w:r>
      <w:bookmarkEnd w:id="1381"/>
      <w:bookmarkEnd w:id="1382"/>
    </w:p>
    <w:p w14:paraId="6528C0D6" w14:textId="77777777" w:rsidR="00156F92" w:rsidRDefault="00156F92" w:rsidP="00156F92">
      <w:pPr>
        <w:pStyle w:val="Heading5"/>
        <w:rPr>
          <w:lang w:eastAsia="zh-CN"/>
        </w:rPr>
      </w:pPr>
      <w:bookmarkStart w:id="1383" w:name="_CRA_4_2_3_2_5"/>
      <w:bookmarkStart w:id="1384" w:name="_Toc193393408"/>
      <w:bookmarkEnd w:id="1383"/>
      <w:r>
        <w:rPr>
          <w:lang w:eastAsia="zh-CN"/>
        </w:rPr>
        <w:t>A.4.2.3.2.5</w:t>
      </w:r>
      <w:r>
        <w:rPr>
          <w:lang w:eastAsia="zh-CN"/>
        </w:rPr>
        <w:tab/>
        <w:t>Type: URLLCUpdateResponse</w:t>
      </w:r>
      <w:bookmarkEnd w:id="1384"/>
    </w:p>
    <w:p w14:paraId="677ABCF6" w14:textId="77777777" w:rsidR="00156F92" w:rsidRDefault="00156F92" w:rsidP="00156F92">
      <w:pPr>
        <w:pStyle w:val="TH"/>
      </w:pPr>
      <w:bookmarkStart w:id="1385" w:name="_CRTableA_4_2_3_2_5_1"/>
      <w:r>
        <w:rPr>
          <w:noProof/>
        </w:rPr>
        <w:t>Table </w:t>
      </w:r>
      <w:bookmarkEnd w:id="1385"/>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386" w:name="_CRA_4_2_3_3"/>
      <w:bookmarkStart w:id="1387" w:name="_Toc168325699"/>
      <w:bookmarkStart w:id="1388" w:name="_Toc193393409"/>
      <w:bookmarkEnd w:id="1386"/>
      <w:r>
        <w:rPr>
          <w:lang w:eastAsia="zh-CN"/>
        </w:rPr>
        <w:t>A.4.2.3.3</w:t>
      </w:r>
      <w:r>
        <w:rPr>
          <w:lang w:eastAsia="zh-CN"/>
        </w:rPr>
        <w:tab/>
        <w:t>Simple data types and enumerations</w:t>
      </w:r>
      <w:bookmarkEnd w:id="1387"/>
      <w:bookmarkEnd w:id="1388"/>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389" w:name="_CRA_4_2_4"/>
      <w:bookmarkStart w:id="1390" w:name="_Toc168325700"/>
      <w:bookmarkStart w:id="1391" w:name="_Toc193393410"/>
      <w:bookmarkEnd w:id="1389"/>
      <w:r>
        <w:t>A.4.2.4</w:t>
      </w:r>
      <w:r>
        <w:tab/>
        <w:t>Error Handling</w:t>
      </w:r>
      <w:bookmarkEnd w:id="1390"/>
      <w:bookmarkEnd w:id="1391"/>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392" w:name="_CRA_4_2_5"/>
      <w:bookmarkStart w:id="1393" w:name="_Toc168325701"/>
      <w:bookmarkStart w:id="1394" w:name="_Toc193393411"/>
      <w:bookmarkEnd w:id="1392"/>
      <w:r>
        <w:t>A.4.2.5</w:t>
      </w:r>
      <w:r>
        <w:tab/>
        <w:t>CDDL Specification</w:t>
      </w:r>
      <w:bookmarkEnd w:id="1393"/>
      <w:bookmarkEnd w:id="1394"/>
    </w:p>
    <w:p w14:paraId="46952FF7" w14:textId="77777777" w:rsidR="006331D1" w:rsidRDefault="006331D1" w:rsidP="006331D1">
      <w:pPr>
        <w:pStyle w:val="Heading4"/>
        <w:rPr>
          <w:lang w:eastAsia="zh-CN"/>
        </w:rPr>
      </w:pPr>
      <w:bookmarkStart w:id="1395" w:name="_CRA_4_2_5_1"/>
      <w:bookmarkStart w:id="1396" w:name="_Toc168325702"/>
      <w:bookmarkStart w:id="1397" w:name="_Toc193393412"/>
      <w:bookmarkEnd w:id="1395"/>
      <w:r>
        <w:t>A.4.2.5</w:t>
      </w:r>
      <w:r>
        <w:rPr>
          <w:lang w:eastAsia="zh-CN"/>
        </w:rPr>
        <w:t>.1</w:t>
      </w:r>
      <w:r>
        <w:rPr>
          <w:lang w:eastAsia="zh-CN"/>
        </w:rPr>
        <w:tab/>
        <w:t>Introduction</w:t>
      </w:r>
      <w:bookmarkEnd w:id="1396"/>
      <w:bookmarkEnd w:id="1397"/>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398" w:name="_CRA_4_2_5_2"/>
      <w:bookmarkStart w:id="1399" w:name="_Hlk189562990"/>
      <w:bookmarkStart w:id="1400" w:name="_Toc168325703"/>
      <w:bookmarkStart w:id="1401" w:name="_Toc193393413"/>
      <w:bookmarkEnd w:id="1398"/>
      <w:r>
        <w:lastRenderedPageBreak/>
        <w:t>A.4.2.5</w:t>
      </w:r>
      <w:r>
        <w:rPr>
          <w:lang w:eastAsia="zh-CN"/>
        </w:rPr>
        <w:t>.2</w:t>
      </w:r>
      <w:bookmarkEnd w:id="1399"/>
      <w:r>
        <w:rPr>
          <w:lang w:eastAsia="zh-CN"/>
        </w:rPr>
        <w:tab/>
        <w:t>CDDL document</w:t>
      </w:r>
      <w:bookmarkEnd w:id="1400"/>
      <w:bookmarkEnd w:id="1401"/>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932268" w:rsidRDefault="00156F92" w:rsidP="00156F92">
      <w:pPr>
        <w:pStyle w:val="PL"/>
        <w:rPr>
          <w:lang w:eastAsia="zh-CN"/>
        </w:rPr>
      </w:pPr>
      <w:r>
        <w:rPr>
          <w:lang w:eastAsia="zh-CN"/>
        </w:rPr>
        <w:t xml:space="preserve"> valTgtUe: ValTargetUe</w:t>
      </w:r>
      <w:r w:rsidRPr="00932268">
        <w:rPr>
          <w:lang w:eastAsia="zh-CN"/>
        </w:rPr>
        <w:t xml:space="preserve">      </w:t>
      </w:r>
      <w:r>
        <w:rPr>
          <w:lang w:eastAsia="zh-CN"/>
        </w:rPr>
        <w:t xml:space="preserve">  </w:t>
      </w:r>
      <w:r w:rsidRPr="00932268">
        <w:rPr>
          <w:lang w:eastAsia="zh-CN"/>
        </w:rPr>
        <w:t xml:space="preserve">   </w:t>
      </w:r>
    </w:p>
    <w:p w14:paraId="52D70605" w14:textId="77777777" w:rsidR="00156F92" w:rsidRPr="009A5274" w:rsidRDefault="00156F92" w:rsidP="00156F92">
      <w:pPr>
        <w:pStyle w:val="PL"/>
        <w:rPr>
          <w:lang w:val="en-US" w:eastAsia="zh-CN"/>
        </w:rPr>
      </w:pPr>
      <w:r w:rsidRPr="009A5274">
        <w:rPr>
          <w:lang w:val="en-US" w:eastAsia="zh-CN"/>
        </w:rPr>
        <w:t xml:space="preserve"> serverId: ServerId              </w:t>
      </w:r>
    </w:p>
    <w:p w14:paraId="1E0EC902" w14:textId="77777777" w:rsidR="00156F92" w:rsidRPr="009A5274" w:rsidRDefault="00156F92" w:rsidP="00156F92">
      <w:pPr>
        <w:pStyle w:val="PL"/>
        <w:rPr>
          <w:lang w:val="en-US" w:eastAsia="zh-CN"/>
        </w:rPr>
      </w:pPr>
      <w:r w:rsidRPr="009A5274">
        <w:rPr>
          <w:lang w:val="en-US" w:eastAsia="zh-CN"/>
        </w:rPr>
        <w:t xml:space="preserve"> valServiceId: string    </w:t>
      </w:r>
      <w:r w:rsidRPr="00811471">
        <w:rPr>
          <w:lang w:val="en-US" w:eastAsia="zh-CN"/>
        </w:rPr>
        <w:t xml:space="preserve"> </w:t>
      </w:r>
      <w:r>
        <w:rPr>
          <w:lang w:val="en-US" w:eastAsia="zh-CN"/>
        </w:rPr>
        <w:t xml:space="preserve">  </w:t>
      </w:r>
      <w:r w:rsidRPr="00811471">
        <w:rPr>
          <w:lang w:val="en-US" w:eastAsia="zh-CN"/>
        </w:rPr>
        <w:t xml:space="preserve">     </w:t>
      </w:r>
    </w:p>
    <w:p w14:paraId="38420760"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Pr>
          <w:b/>
          <w:bCs/>
        </w:rPr>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1CDEA471"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402" w:name="_Toc168325704"/>
    </w:p>
    <w:p w14:paraId="2FD32C7C" w14:textId="77777777" w:rsidR="00E539A2" w:rsidRDefault="00E539A2" w:rsidP="00E539A2">
      <w:pPr>
        <w:pStyle w:val="Heading3"/>
        <w:rPr>
          <w:noProof/>
        </w:rPr>
      </w:pPr>
      <w:bookmarkStart w:id="1403" w:name="_CRA_4_2_6"/>
      <w:bookmarkStart w:id="1404" w:name="_CRA_4_3"/>
      <w:bookmarkStart w:id="1405" w:name="_Toc168325709"/>
      <w:bookmarkStart w:id="1406" w:name="_Toc193393414"/>
      <w:bookmarkEnd w:id="1320"/>
      <w:bookmarkEnd w:id="1402"/>
      <w:bookmarkEnd w:id="1403"/>
      <w:bookmarkEnd w:id="1404"/>
      <w:r>
        <w:rPr>
          <w:noProof/>
        </w:rPr>
        <w:lastRenderedPageBreak/>
        <w:t>A.4.2.6</w:t>
      </w:r>
      <w:r>
        <w:rPr>
          <w:noProof/>
        </w:rPr>
        <w:tab/>
        <w:t>Media Types</w:t>
      </w:r>
      <w:bookmarkEnd w:id="1406"/>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826514" w:rsidRDefault="00E539A2" w:rsidP="00E539A2">
      <w:pPr>
        <w:pStyle w:val="Heading3"/>
        <w:rPr>
          <w:noProof/>
        </w:rPr>
      </w:pPr>
      <w:bookmarkStart w:id="1407" w:name="_Toc168325705"/>
      <w:bookmarkStart w:id="1408" w:name="_CRA_4_2_7"/>
      <w:bookmarkStart w:id="1409" w:name="_Toc187929853"/>
      <w:bookmarkStart w:id="1410" w:name="_Toc193393415"/>
      <w:bookmarkEnd w:id="1408"/>
      <w:r>
        <w:rPr>
          <w:noProof/>
        </w:rPr>
        <w:t>A.4</w:t>
      </w:r>
      <w:r w:rsidRPr="00826514">
        <w:rPr>
          <w:noProof/>
        </w:rPr>
        <w:t>.</w:t>
      </w:r>
      <w:r>
        <w:rPr>
          <w:noProof/>
        </w:rPr>
        <w:t>2</w:t>
      </w:r>
      <w:r w:rsidRPr="00826514">
        <w:rPr>
          <w:noProof/>
        </w:rPr>
        <w:t>.7</w:t>
      </w:r>
      <w:r w:rsidRPr="00826514">
        <w:rPr>
          <w:noProof/>
        </w:rPr>
        <w:tab/>
      </w:r>
      <w:r>
        <w:rPr>
          <w:noProof/>
        </w:rPr>
        <w:t>Void</w:t>
      </w:r>
      <w:bookmarkEnd w:id="1407"/>
      <w:bookmarkEnd w:id="1409"/>
      <w:bookmarkEnd w:id="1410"/>
    </w:p>
    <w:p w14:paraId="1AA8BDF3" w14:textId="17A8449C" w:rsidR="00E539A2" w:rsidRPr="00826514" w:rsidRDefault="00E539A2" w:rsidP="00E539A2">
      <w:pPr>
        <w:pStyle w:val="Heading3"/>
        <w:rPr>
          <w:noProof/>
        </w:rPr>
      </w:pPr>
      <w:bookmarkStart w:id="1411" w:name="_CRA_4_2_8"/>
      <w:bookmarkStart w:id="1412" w:name="_Toc168325706"/>
      <w:bookmarkStart w:id="1413" w:name="_Toc187929854"/>
      <w:bookmarkStart w:id="1414" w:name="_Toc193393416"/>
      <w:bookmarkEnd w:id="1411"/>
      <w:r>
        <w:rPr>
          <w:noProof/>
        </w:rPr>
        <w:t>A.4.2.8</w:t>
      </w:r>
      <w:r w:rsidRPr="00826514">
        <w:rPr>
          <w:noProof/>
        </w:rPr>
        <w:tab/>
      </w:r>
      <w:r>
        <w:rPr>
          <w:noProof/>
        </w:rPr>
        <w:t>Void</w:t>
      </w:r>
      <w:bookmarkEnd w:id="1412"/>
      <w:bookmarkEnd w:id="1413"/>
      <w:bookmarkEnd w:id="1414"/>
    </w:p>
    <w:p w14:paraId="758E0594" w14:textId="71EFA40B" w:rsidR="00E539A2" w:rsidRPr="00826514" w:rsidRDefault="00E539A2" w:rsidP="00E539A2">
      <w:pPr>
        <w:pStyle w:val="Heading3"/>
        <w:rPr>
          <w:noProof/>
        </w:rPr>
      </w:pPr>
      <w:bookmarkStart w:id="1415" w:name="_CRA_4_2_9"/>
      <w:bookmarkStart w:id="1416" w:name="_Toc168325707"/>
      <w:bookmarkStart w:id="1417" w:name="_Toc187929855"/>
      <w:bookmarkStart w:id="1418" w:name="_Toc193393417"/>
      <w:bookmarkEnd w:id="1415"/>
      <w:r>
        <w:rPr>
          <w:noProof/>
        </w:rPr>
        <w:t>A.4.2.9</w:t>
      </w:r>
      <w:r w:rsidRPr="00826514">
        <w:rPr>
          <w:noProof/>
        </w:rPr>
        <w:tab/>
      </w:r>
      <w:r>
        <w:rPr>
          <w:noProof/>
        </w:rPr>
        <w:t>Void</w:t>
      </w:r>
      <w:bookmarkEnd w:id="1416"/>
      <w:bookmarkEnd w:id="1417"/>
      <w:bookmarkEnd w:id="1418"/>
    </w:p>
    <w:p w14:paraId="61195CFD" w14:textId="7145E4DF" w:rsidR="00E539A2" w:rsidRPr="00826514" w:rsidRDefault="00E539A2" w:rsidP="00E539A2">
      <w:pPr>
        <w:pStyle w:val="Heading3"/>
        <w:rPr>
          <w:noProof/>
        </w:rPr>
      </w:pPr>
      <w:bookmarkStart w:id="1419" w:name="_CRA_4_2_10"/>
      <w:bookmarkStart w:id="1420" w:name="_Toc168325708"/>
      <w:bookmarkStart w:id="1421" w:name="_Toc187929856"/>
      <w:bookmarkStart w:id="1422" w:name="_Toc193393418"/>
      <w:bookmarkEnd w:id="1419"/>
      <w:r>
        <w:rPr>
          <w:noProof/>
        </w:rPr>
        <w:t>A.4.2.10</w:t>
      </w:r>
      <w:r w:rsidRPr="00826514">
        <w:rPr>
          <w:noProof/>
        </w:rPr>
        <w:tab/>
      </w:r>
      <w:r>
        <w:rPr>
          <w:noProof/>
        </w:rPr>
        <w:t>Void</w:t>
      </w:r>
      <w:bookmarkEnd w:id="1420"/>
      <w:bookmarkEnd w:id="1421"/>
      <w:bookmarkEnd w:id="1422"/>
    </w:p>
    <w:p w14:paraId="0102678C" w14:textId="4FFC5BD0" w:rsidR="00E539A2" w:rsidRPr="00826514" w:rsidRDefault="00E539A2" w:rsidP="00E539A2">
      <w:pPr>
        <w:pStyle w:val="Heading3"/>
        <w:rPr>
          <w:noProof/>
        </w:rPr>
      </w:pPr>
      <w:bookmarkStart w:id="1423" w:name="_CRA_4_2_11"/>
      <w:bookmarkStart w:id="1424" w:name="_Toc187929857"/>
      <w:bookmarkStart w:id="1425" w:name="_Toc193393419"/>
      <w:bookmarkEnd w:id="1423"/>
      <w:r>
        <w:rPr>
          <w:noProof/>
        </w:rPr>
        <w:t>A.4</w:t>
      </w:r>
      <w:r w:rsidRPr="00826514">
        <w:rPr>
          <w:noProof/>
        </w:rPr>
        <w:t>.</w:t>
      </w:r>
      <w:r>
        <w:rPr>
          <w:noProof/>
        </w:rPr>
        <w:t>2</w:t>
      </w:r>
      <w:r w:rsidRPr="00826514">
        <w:rPr>
          <w:noProof/>
        </w:rPr>
        <w:t>.</w:t>
      </w:r>
      <w:r>
        <w:rPr>
          <w:noProof/>
        </w:rPr>
        <w:t>11</w:t>
      </w:r>
      <w:r w:rsidRPr="00826514">
        <w:rPr>
          <w:noProof/>
        </w:rPr>
        <w:tab/>
      </w:r>
      <w:r>
        <w:rPr>
          <w:noProof/>
        </w:rPr>
        <w:t>Void</w:t>
      </w:r>
      <w:bookmarkEnd w:id="1424"/>
      <w:bookmarkEnd w:id="1425"/>
    </w:p>
    <w:p w14:paraId="75DE1BA7" w14:textId="77777777" w:rsidR="002E2734" w:rsidRPr="005D1384" w:rsidRDefault="002E2734" w:rsidP="002E2734">
      <w:pPr>
        <w:pStyle w:val="Heading2"/>
        <w:rPr>
          <w:lang w:val="sv-SE" w:eastAsia="zh-CN"/>
        </w:rPr>
      </w:pPr>
      <w:bookmarkStart w:id="1426" w:name="_Toc193393420"/>
      <w:r w:rsidRPr="005D1384">
        <w:rPr>
          <w:lang w:val="sv-SE" w:eastAsia="zh-CN"/>
        </w:rPr>
        <w:t>A.4.3</w:t>
      </w:r>
      <w:r w:rsidRPr="005D1384">
        <w:rPr>
          <w:lang w:val="sv-SE" w:eastAsia="zh-CN"/>
        </w:rPr>
        <w:tab/>
        <w:t>Sdd_DataStorage API</w:t>
      </w:r>
      <w:bookmarkEnd w:id="1405"/>
      <w:bookmarkEnd w:id="1426"/>
    </w:p>
    <w:p w14:paraId="64D7DB0A" w14:textId="77777777" w:rsidR="002E2734" w:rsidRPr="005D1384" w:rsidRDefault="002E2734" w:rsidP="002E2734">
      <w:pPr>
        <w:pStyle w:val="Heading3"/>
        <w:rPr>
          <w:lang w:val="sv-SE" w:eastAsia="zh-CN"/>
        </w:rPr>
      </w:pPr>
      <w:bookmarkStart w:id="1427" w:name="_CRA_4_3_1"/>
      <w:bookmarkStart w:id="1428" w:name="_Toc168325710"/>
      <w:bookmarkStart w:id="1429" w:name="_Toc193393421"/>
      <w:bookmarkEnd w:id="1427"/>
      <w:r w:rsidRPr="005D1384">
        <w:rPr>
          <w:lang w:val="sv-SE" w:eastAsia="zh-CN"/>
        </w:rPr>
        <w:t>A.4.3.1</w:t>
      </w:r>
      <w:r w:rsidRPr="005D1384">
        <w:rPr>
          <w:lang w:val="sv-SE" w:eastAsia="zh-CN"/>
        </w:rPr>
        <w:tab/>
        <w:t>API URI</w:t>
      </w:r>
      <w:bookmarkEnd w:id="1428"/>
      <w:bookmarkEnd w:id="1429"/>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430" w:name="_CRA_4_3_2"/>
      <w:bookmarkStart w:id="1431" w:name="_Toc168325711"/>
      <w:bookmarkStart w:id="1432" w:name="_Toc193393422"/>
      <w:bookmarkEnd w:id="1430"/>
      <w:r>
        <w:rPr>
          <w:lang w:eastAsia="zh-CN"/>
        </w:rPr>
        <w:lastRenderedPageBreak/>
        <w:t>A.4.3.2</w:t>
      </w:r>
      <w:r>
        <w:rPr>
          <w:lang w:eastAsia="zh-CN"/>
        </w:rPr>
        <w:tab/>
        <w:t>Resources</w:t>
      </w:r>
      <w:bookmarkEnd w:id="1431"/>
      <w:bookmarkEnd w:id="1432"/>
    </w:p>
    <w:p w14:paraId="61D821D4" w14:textId="77777777" w:rsidR="002E2734" w:rsidRDefault="002E2734" w:rsidP="002E2734">
      <w:pPr>
        <w:pStyle w:val="Heading4"/>
        <w:rPr>
          <w:lang w:eastAsia="zh-CN"/>
        </w:rPr>
      </w:pPr>
      <w:bookmarkStart w:id="1433" w:name="_CRA_4_3_2_1"/>
      <w:bookmarkStart w:id="1434" w:name="_Toc168325712"/>
      <w:bookmarkStart w:id="1435" w:name="_Toc193393423"/>
      <w:bookmarkEnd w:id="1433"/>
      <w:r>
        <w:rPr>
          <w:lang w:eastAsia="zh-CN"/>
        </w:rPr>
        <w:t>A.4.3.2.1</w:t>
      </w:r>
      <w:r>
        <w:rPr>
          <w:lang w:eastAsia="zh-CN"/>
        </w:rPr>
        <w:tab/>
        <w:t>Overview</w:t>
      </w:r>
      <w:bookmarkEnd w:id="1434"/>
      <w:bookmarkEnd w:id="1435"/>
    </w:p>
    <w:p w14:paraId="3B96A393" w14:textId="77777777" w:rsidR="002E2734" w:rsidRDefault="002E2734" w:rsidP="002E2734">
      <w:pPr>
        <w:jc w:val="center"/>
        <w:rPr>
          <w:lang w:eastAsia="zh-CN"/>
        </w:rPr>
      </w:pPr>
      <w:r>
        <w:rPr>
          <w:noProof/>
        </w:rPr>
        <w:object w:dxaOrig="7245" w:dyaOrig="6705" w14:anchorId="1EEFF030">
          <v:shape id="_x0000_i1032" type="#_x0000_t75" alt="" style="width:363.2pt;height:337.55pt" o:ole="">
            <v:imagedata r:id="rId26" o:title=""/>
          </v:shape>
          <o:OLEObject Type="Embed" ProgID="Visio.Drawing.15" ShapeID="_x0000_i1032" DrawAspect="Content" ObjectID="_1804005903" r:id="rId27"/>
        </w:object>
      </w:r>
    </w:p>
    <w:p w14:paraId="1D0E04EA" w14:textId="77777777" w:rsidR="002E2734" w:rsidRDefault="002E2734" w:rsidP="002E2734">
      <w:pPr>
        <w:pStyle w:val="TF"/>
      </w:pPr>
      <w:bookmarkStart w:id="1436" w:name="_CRFigureA_4_3_2_1_1"/>
      <w:r>
        <w:t xml:space="preserve">Figure </w:t>
      </w:r>
      <w:bookmarkEnd w:id="1436"/>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437" w:name="_CRTableA_4_3_2_1_1"/>
      <w:r>
        <w:t>Table </w:t>
      </w:r>
      <w:bookmarkEnd w:id="1437"/>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438" w:name="OLE_LINK186"/>
            <w:bookmarkStart w:id="1439"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bookmarkEnd w:id="1438"/>
      <w:bookmarkEnd w:id="1439"/>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440" w:name="_CRA_4_3_2_2"/>
      <w:bookmarkStart w:id="1441" w:name="_Toc168325713"/>
      <w:bookmarkStart w:id="1442" w:name="_Toc193393424"/>
      <w:bookmarkEnd w:id="1440"/>
      <w:r>
        <w:rPr>
          <w:lang w:eastAsia="zh-CN"/>
        </w:rPr>
        <w:t>A.4.3.2.2</w:t>
      </w:r>
      <w:r>
        <w:rPr>
          <w:lang w:eastAsia="zh-CN"/>
        </w:rPr>
        <w:tab/>
        <w:t>Resource: SDD Data Storage</w:t>
      </w:r>
      <w:bookmarkEnd w:id="1441"/>
      <w:bookmarkEnd w:id="1442"/>
    </w:p>
    <w:p w14:paraId="01298723" w14:textId="77777777" w:rsidR="002E2734" w:rsidRDefault="002E2734" w:rsidP="002E2734">
      <w:pPr>
        <w:pStyle w:val="Heading5"/>
        <w:rPr>
          <w:lang w:eastAsia="zh-CN"/>
        </w:rPr>
      </w:pPr>
      <w:bookmarkStart w:id="1443" w:name="_CRA_4_3_2_2_1"/>
      <w:bookmarkStart w:id="1444" w:name="_Toc168325714"/>
      <w:bookmarkStart w:id="1445" w:name="_Toc193393425"/>
      <w:bookmarkEnd w:id="1443"/>
      <w:r>
        <w:rPr>
          <w:lang w:eastAsia="zh-CN"/>
        </w:rPr>
        <w:t>A.4.3.2.2.1</w:t>
      </w:r>
      <w:r>
        <w:rPr>
          <w:lang w:eastAsia="zh-CN"/>
        </w:rPr>
        <w:tab/>
        <w:t>Description</w:t>
      </w:r>
      <w:bookmarkEnd w:id="1444"/>
      <w:bookmarkEnd w:id="1445"/>
    </w:p>
    <w:p w14:paraId="31320403" w14:textId="77777777" w:rsidR="002E2734" w:rsidRDefault="002E2734" w:rsidP="002E2734">
      <w:pPr>
        <w:rPr>
          <w:lang w:eastAsia="zh-CN"/>
        </w:rPr>
      </w:pPr>
      <w:r>
        <w:rPr>
          <w:lang w:eastAsia="zh-CN"/>
        </w:rPr>
        <w:t xml:space="preserve">The SDDM data storage resource </w:t>
      </w:r>
      <w:bookmarkStart w:id="1446" w:name="OLE_LINK311"/>
      <w:bookmarkStart w:id="1447"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446"/>
      <w:bookmarkEnd w:id="1447"/>
      <w:r>
        <w:rPr>
          <w:lang w:eastAsia="zh-CN"/>
        </w:rPr>
        <w:t>.</w:t>
      </w:r>
    </w:p>
    <w:p w14:paraId="66D0A6B4" w14:textId="77777777" w:rsidR="002E2734" w:rsidRDefault="002E2734" w:rsidP="002E2734">
      <w:pPr>
        <w:pStyle w:val="Heading5"/>
        <w:rPr>
          <w:lang w:eastAsia="zh-CN"/>
        </w:rPr>
      </w:pPr>
      <w:bookmarkStart w:id="1448" w:name="_CRA_4_3_2_2_2"/>
      <w:bookmarkStart w:id="1449" w:name="_Toc168325715"/>
      <w:bookmarkStart w:id="1450" w:name="_Toc193393426"/>
      <w:bookmarkEnd w:id="1448"/>
      <w:r>
        <w:rPr>
          <w:lang w:eastAsia="zh-CN"/>
        </w:rPr>
        <w:lastRenderedPageBreak/>
        <w:t>A.4.3.2.2.2</w:t>
      </w:r>
      <w:r>
        <w:rPr>
          <w:lang w:eastAsia="zh-CN"/>
        </w:rPr>
        <w:tab/>
        <w:t>Resource Definition</w:t>
      </w:r>
      <w:bookmarkEnd w:id="1449"/>
      <w:bookmarkEnd w:id="1450"/>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bookmarkStart w:id="1451" w:name="_CRTableA_4_3_2_2_2_1"/>
      <w:r>
        <w:t xml:space="preserve">Table </w:t>
      </w:r>
      <w:bookmarkEnd w:id="1451"/>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452" w:name="_CRA_4_3_2_2_3"/>
      <w:bookmarkStart w:id="1453" w:name="_Toc168325716"/>
      <w:bookmarkStart w:id="1454" w:name="_Toc193393427"/>
      <w:bookmarkEnd w:id="1452"/>
      <w:r>
        <w:rPr>
          <w:lang w:eastAsia="zh-CN"/>
        </w:rPr>
        <w:t>A.4.3.2.2.3</w:t>
      </w:r>
      <w:r>
        <w:rPr>
          <w:lang w:eastAsia="zh-CN"/>
        </w:rPr>
        <w:tab/>
        <w:t>Resource Standard Methods</w:t>
      </w:r>
      <w:bookmarkEnd w:id="1453"/>
      <w:bookmarkEnd w:id="1454"/>
    </w:p>
    <w:p w14:paraId="4A889859" w14:textId="77777777" w:rsidR="002E2734" w:rsidRDefault="002E2734" w:rsidP="005D1384">
      <w:pPr>
        <w:pStyle w:val="Heading6"/>
      </w:pPr>
      <w:bookmarkStart w:id="1455" w:name="_CRA_4_3_2_2_3_1"/>
      <w:bookmarkStart w:id="1456" w:name="OLE_LINK181"/>
      <w:bookmarkStart w:id="1457" w:name="OLE_LINK182"/>
      <w:bookmarkStart w:id="1458" w:name="_Toc168325717"/>
      <w:bookmarkStart w:id="1459" w:name="_Toc193393428"/>
      <w:bookmarkEnd w:id="1455"/>
      <w:r>
        <w:rPr>
          <w:lang w:eastAsia="zh-CN"/>
        </w:rPr>
        <w:t>A.4.3.2.2.3.1</w:t>
      </w:r>
      <w:bookmarkEnd w:id="1456"/>
      <w:bookmarkEnd w:id="1457"/>
      <w:r>
        <w:rPr>
          <w:lang w:eastAsia="zh-CN"/>
        </w:rPr>
        <w:tab/>
        <w:t>POST</w:t>
      </w:r>
      <w:bookmarkEnd w:id="1458"/>
      <w:bookmarkEnd w:id="1459"/>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bookmarkStart w:id="1460" w:name="_CRTableA_4_3_2_2_3_1_1"/>
      <w:r>
        <w:t xml:space="preserve">Table </w:t>
      </w:r>
      <w:bookmarkEnd w:id="1460"/>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bookmarkStart w:id="1461" w:name="_CRTableA_4_3_2_2_3_1_2"/>
      <w:r>
        <w:t xml:space="preserve">Table </w:t>
      </w:r>
      <w:bookmarkEnd w:id="1461"/>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462" w:name="OLE_LINK175"/>
            <w:r>
              <w:t>DataStorageCreationResponse</w:t>
            </w:r>
            <w:bookmarkEnd w:id="1462"/>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463" w:name="_CRA_4_3_2_2_3_2"/>
      <w:bookmarkStart w:id="1464" w:name="_Toc168325718"/>
      <w:bookmarkStart w:id="1465" w:name="OLE_LINK306"/>
      <w:bookmarkStart w:id="1466" w:name="_Toc193393429"/>
      <w:bookmarkEnd w:id="1463"/>
      <w:r>
        <w:rPr>
          <w:lang w:eastAsia="zh-CN"/>
        </w:rPr>
        <w:t>A.4.3.2.2.3.2</w:t>
      </w:r>
      <w:r>
        <w:rPr>
          <w:lang w:eastAsia="zh-CN"/>
        </w:rPr>
        <w:tab/>
        <w:t>PUT</w:t>
      </w:r>
      <w:bookmarkEnd w:id="1464"/>
      <w:bookmarkEnd w:id="1466"/>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467" w:name="OLE_LINK224"/>
            <w:bookmarkStart w:id="1468" w:name="OLE_LINK225"/>
            <w:bookmarkStart w:id="1469"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467"/>
      <w:bookmarkEnd w:id="1468"/>
    </w:tbl>
    <w:p w14:paraId="5E810216" w14:textId="77777777" w:rsidR="002E2734" w:rsidRDefault="002E2734" w:rsidP="00A85617">
      <w:pPr>
        <w:rPr>
          <w:lang w:eastAsia="zh-CN"/>
        </w:rPr>
      </w:pPr>
    </w:p>
    <w:p w14:paraId="1639E65A" w14:textId="77777777" w:rsidR="002E2734" w:rsidRDefault="002E2734" w:rsidP="002E2734">
      <w:pPr>
        <w:pStyle w:val="TH"/>
      </w:pPr>
      <w:bookmarkStart w:id="1470" w:name="_CRTableA_4_3_2_2_3_2_1"/>
      <w:bookmarkEnd w:id="1469"/>
      <w:r>
        <w:lastRenderedPageBreak/>
        <w:t xml:space="preserve">Table </w:t>
      </w:r>
      <w:bookmarkEnd w:id="1470"/>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471" w:name="_CRA_4_3_2_2_3_3"/>
      <w:bookmarkStart w:id="1472" w:name="_Toc168325719"/>
      <w:bookmarkStart w:id="1473" w:name="_Toc193393430"/>
      <w:bookmarkEnd w:id="1465"/>
      <w:bookmarkEnd w:id="1471"/>
      <w:r>
        <w:rPr>
          <w:lang w:eastAsia="zh-CN"/>
        </w:rPr>
        <w:t>A.4.3.2.2.3.3</w:t>
      </w:r>
      <w:r>
        <w:rPr>
          <w:lang w:eastAsia="zh-CN"/>
        </w:rPr>
        <w:tab/>
        <w:t>DELETE</w:t>
      </w:r>
      <w:bookmarkEnd w:id="1472"/>
      <w:bookmarkEnd w:id="1473"/>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474" w:name="OLE_LINK195"/>
      <w:bookmarkStart w:id="1475" w:name="OLE_LINK196"/>
      <w:bookmarkStart w:id="1476" w:name="OLE_LINK197"/>
      <w:bookmarkStart w:id="1477" w:name="OLE_LINK198"/>
      <w:r>
        <w:t xml:space="preserve">This method shall support the data structures, request codes and </w:t>
      </w:r>
      <w:r>
        <w:rPr>
          <w:lang w:eastAsia="zh-CN"/>
        </w:rPr>
        <w:t>response</w:t>
      </w:r>
      <w:r>
        <w:t xml:space="preserve"> codes specified in </w:t>
      </w:r>
      <w:bookmarkEnd w:id="1474"/>
      <w:bookmarkEnd w:id="1475"/>
      <w:r>
        <w:t>table A.4.3.2.2.3.3.</w:t>
      </w:r>
      <w:r>
        <w:rPr>
          <w:lang w:val="en-US"/>
        </w:rPr>
        <w:t>1 and A.4.3.2.2.3.3.2</w:t>
      </w:r>
      <w:r>
        <w:t>.</w:t>
      </w:r>
    </w:p>
    <w:p w14:paraId="21C11CC5" w14:textId="77777777" w:rsidR="002E2734" w:rsidRDefault="002E2734" w:rsidP="002E2734">
      <w:pPr>
        <w:pStyle w:val="TH"/>
      </w:pPr>
      <w:bookmarkStart w:id="1478" w:name="_CRTableA_4_3_2_2_3_3_1"/>
      <w:bookmarkEnd w:id="1476"/>
      <w:bookmarkEnd w:id="1477"/>
      <w:r>
        <w:t xml:space="preserve">Table </w:t>
      </w:r>
      <w:bookmarkEnd w:id="1478"/>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479"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480" w:name="OLE_LINK192"/>
            <w:bookmarkStart w:id="1481"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77777777" w:rsidR="002E2734" w:rsidRDefault="002E2734" w:rsidP="002E2734">
      <w:pPr>
        <w:pStyle w:val="TH"/>
      </w:pPr>
      <w:bookmarkStart w:id="1482" w:name="_CRTableA_4_3_2_2_3_3_2"/>
      <w:bookmarkEnd w:id="1479"/>
      <w:bookmarkEnd w:id="1480"/>
      <w:bookmarkEnd w:id="1481"/>
      <w:r>
        <w:t xml:space="preserve">Table </w:t>
      </w:r>
      <w:bookmarkEnd w:id="1482"/>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483" w:name="_CRA_4_3_2_2_3_4"/>
      <w:bookmarkStart w:id="1484" w:name="_Toc168325720"/>
      <w:bookmarkStart w:id="1485" w:name="_Toc193393431"/>
      <w:bookmarkEnd w:id="1483"/>
      <w:r>
        <w:rPr>
          <w:lang w:eastAsia="zh-CN"/>
        </w:rPr>
        <w:t>A.4.3.2.2.3.4</w:t>
      </w:r>
      <w:r>
        <w:tab/>
        <w:t>GET</w:t>
      </w:r>
      <w:bookmarkEnd w:id="1484"/>
      <w:bookmarkEnd w:id="148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1486" w:name="_CRTableA_4_3_2_2_3_4_1"/>
      <w:bookmarkStart w:id="1487" w:name="OLE_LINK183"/>
      <w:bookmarkStart w:id="1488" w:name="OLE_LINK184"/>
      <w:r>
        <w:t xml:space="preserve">Table </w:t>
      </w:r>
      <w:bookmarkEnd w:id="1486"/>
      <w:r>
        <w:rPr>
          <w:lang w:eastAsia="zh-CN"/>
        </w:rPr>
        <w:t>A.4.3.2.2.3</w:t>
      </w:r>
      <w:r>
        <w:t>.4.1</w:t>
      </w:r>
      <w:bookmarkEnd w:id="1487"/>
      <w:bookmarkEnd w:id="1488"/>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bookmarkStart w:id="1489" w:name="_CRTableA_4_3_2_2_3_4_2"/>
      <w:r>
        <w:t xml:space="preserve">Table </w:t>
      </w:r>
      <w:bookmarkEnd w:id="1489"/>
      <w:r>
        <w:rPr>
          <w:lang w:eastAsia="zh-CN"/>
        </w:rPr>
        <w:t>A.4.3.2.2.3</w:t>
      </w:r>
      <w:r>
        <w:t xml:space="preserve">.4.2: </w:t>
      </w:r>
      <w:bookmarkStart w:id="1490" w:name="OLE_LINK227"/>
      <w:bookmarkStart w:id="1491" w:name="OLE_LINK228"/>
      <w:r>
        <w:t>Data structures</w:t>
      </w:r>
      <w:bookmarkEnd w:id="1490"/>
      <w:bookmarkEnd w:id="1491"/>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492" w:name="_CRA_4_3_2_2_3_5"/>
      <w:bookmarkStart w:id="1493" w:name="_Toc168325721"/>
      <w:bookmarkStart w:id="1494" w:name="_Toc193393432"/>
      <w:bookmarkEnd w:id="1492"/>
      <w:r>
        <w:rPr>
          <w:lang w:eastAsia="zh-CN"/>
        </w:rPr>
        <w:t>A.4.3.</w:t>
      </w:r>
      <w:bookmarkStart w:id="1495" w:name="OLE_LINK207"/>
      <w:bookmarkStart w:id="1496" w:name="OLE_LINK208"/>
      <w:r>
        <w:rPr>
          <w:lang w:eastAsia="zh-CN"/>
        </w:rPr>
        <w:t>2.2.3.5</w:t>
      </w:r>
      <w:bookmarkEnd w:id="1495"/>
      <w:bookmarkEnd w:id="1496"/>
      <w:r>
        <w:tab/>
        <w:t>FETCH</w:t>
      </w:r>
      <w:bookmarkEnd w:id="1493"/>
      <w:bookmarkEnd w:id="1494"/>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497" w:name="OLE_LINK235"/>
      <w:bookmarkStart w:id="1498"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499" w:name="OLE_LINK237"/>
      <w:bookmarkStart w:id="1500" w:name="OLE_LINK238"/>
      <w:bookmarkEnd w:id="1497"/>
      <w:bookmarkEnd w:id="1498"/>
      <w:r>
        <w:t>specified in</w:t>
      </w:r>
      <w:bookmarkEnd w:id="1499"/>
      <w:bookmarkEnd w:id="1500"/>
      <w:r>
        <w:t xml:space="preserve"> </w:t>
      </w:r>
      <w:bookmarkStart w:id="1501" w:name="OLE_LINK239"/>
      <w:bookmarkStart w:id="1502" w:name="OLE_LINK240"/>
      <w:r>
        <w:t>table A.4.3.2.2.3.5.</w:t>
      </w:r>
      <w:r>
        <w:rPr>
          <w:lang w:val="en-US"/>
        </w:rPr>
        <w:t>1, A.4.3.2.2.3.5.2</w:t>
      </w:r>
      <w:bookmarkEnd w:id="1501"/>
      <w:bookmarkEnd w:id="1502"/>
      <w:r>
        <w:rPr>
          <w:lang w:val="en-US"/>
        </w:rPr>
        <w:t>, A.4.3.2.2.3.5.3 and A.4.3.2.2.3.5.4</w:t>
      </w:r>
      <w:r>
        <w:t>.</w:t>
      </w:r>
    </w:p>
    <w:p w14:paraId="6AD00CB2" w14:textId="19671098" w:rsidR="002E2734" w:rsidRDefault="002E2734" w:rsidP="002E2734">
      <w:pPr>
        <w:pStyle w:val="TH"/>
      </w:pPr>
      <w:bookmarkStart w:id="1503" w:name="_CRTableA_4_3_2_2_3_5_1"/>
      <w:r>
        <w:lastRenderedPageBreak/>
        <w:t>Table</w:t>
      </w:r>
      <w:r>
        <w:rPr>
          <w:noProof/>
        </w:rPr>
        <w:t> </w:t>
      </w:r>
      <w:bookmarkEnd w:id="1503"/>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3807109E" w:rsidR="002E2734" w:rsidRDefault="002E2734" w:rsidP="002E2734">
      <w:pPr>
        <w:pStyle w:val="TH"/>
      </w:pPr>
      <w:bookmarkStart w:id="1504" w:name="_CRTableA_3_2_2_3_5_2"/>
      <w:bookmarkStart w:id="1505" w:name="_CRTableA_43_2_2_3_5_2"/>
      <w:bookmarkStart w:id="1506" w:name="_CRTableA_4_2_2_3_5_2"/>
      <w:r>
        <w:t xml:space="preserve">Table </w:t>
      </w:r>
      <w:bookmarkEnd w:id="1504"/>
      <w:bookmarkEnd w:id="1505"/>
      <w:bookmarkEnd w:id="1506"/>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02153E4A" w:rsidR="002E2734" w:rsidRDefault="002E2734" w:rsidP="002E2734">
      <w:pPr>
        <w:pStyle w:val="TH"/>
      </w:pPr>
      <w:bookmarkStart w:id="1507" w:name="_CRTableA_3_2_2_3_5_3"/>
      <w:bookmarkStart w:id="1508" w:name="_CRTableA_43_2_2_3_5_3"/>
      <w:bookmarkStart w:id="1509" w:name="_CRTableA_4_2_2_3_5_3"/>
      <w:r>
        <w:t xml:space="preserve">Table </w:t>
      </w:r>
      <w:bookmarkStart w:id="1510" w:name="OLE_LINK256"/>
      <w:bookmarkEnd w:id="1507"/>
      <w:bookmarkEnd w:id="1508"/>
      <w:bookmarkEnd w:id="1509"/>
      <w:r>
        <w:rPr>
          <w:lang w:eastAsia="zh-CN"/>
        </w:rPr>
        <w:t>A.</w:t>
      </w:r>
      <w:r w:rsidR="004513CE">
        <w:rPr>
          <w:lang w:eastAsia="zh-CN"/>
        </w:rPr>
        <w:t>4</w:t>
      </w:r>
      <w:r>
        <w:rPr>
          <w:lang w:eastAsia="zh-CN"/>
        </w:rPr>
        <w:t>.2.2.3</w:t>
      </w:r>
      <w:r>
        <w:t>.5.3</w:t>
      </w:r>
      <w:bookmarkEnd w:id="1510"/>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434807D0" w:rsidR="002E2734" w:rsidRDefault="002E2734" w:rsidP="002E2734">
      <w:pPr>
        <w:pStyle w:val="TH"/>
      </w:pPr>
      <w:bookmarkStart w:id="1511" w:name="_CRTableA_3_2_2_3_5_4"/>
      <w:bookmarkStart w:id="1512" w:name="_CRTableA_43_2_2_3_5_4"/>
      <w:bookmarkStart w:id="1513" w:name="_CRTableA_4_2_2_3_5_4"/>
      <w:r>
        <w:t xml:space="preserve">Table </w:t>
      </w:r>
      <w:bookmarkEnd w:id="1511"/>
      <w:bookmarkEnd w:id="1512"/>
      <w:bookmarkEnd w:id="1513"/>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514" w:name="_CRA_4_3_3"/>
      <w:bookmarkStart w:id="1515" w:name="_Toc168325722"/>
      <w:bookmarkStart w:id="1516" w:name="_Toc193393433"/>
      <w:bookmarkEnd w:id="1514"/>
      <w:r>
        <w:rPr>
          <w:lang w:eastAsia="zh-CN"/>
        </w:rPr>
        <w:t>A.4.3.3</w:t>
      </w:r>
      <w:r>
        <w:rPr>
          <w:lang w:eastAsia="zh-CN"/>
        </w:rPr>
        <w:tab/>
        <w:t>Data Model</w:t>
      </w:r>
      <w:bookmarkEnd w:id="1515"/>
      <w:bookmarkEnd w:id="1516"/>
    </w:p>
    <w:p w14:paraId="313F79E8" w14:textId="77777777" w:rsidR="002E2734" w:rsidRDefault="002E2734" w:rsidP="002E2734">
      <w:pPr>
        <w:pStyle w:val="Heading4"/>
        <w:rPr>
          <w:lang w:eastAsia="zh-CN"/>
        </w:rPr>
      </w:pPr>
      <w:bookmarkStart w:id="1517" w:name="_CRA_4_3_3_1"/>
      <w:bookmarkStart w:id="1518" w:name="_Toc168325723"/>
      <w:bookmarkStart w:id="1519" w:name="_Toc193393434"/>
      <w:bookmarkEnd w:id="1517"/>
      <w:r>
        <w:rPr>
          <w:lang w:eastAsia="zh-CN"/>
        </w:rPr>
        <w:t>A.4.3.3.1</w:t>
      </w:r>
      <w:r>
        <w:rPr>
          <w:lang w:eastAsia="zh-CN"/>
        </w:rPr>
        <w:tab/>
        <w:t>General</w:t>
      </w:r>
      <w:bookmarkEnd w:id="1518"/>
      <w:bookmarkEnd w:id="1519"/>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520" w:name="_CRTableA_4_3_3_1_1"/>
      <w:r>
        <w:lastRenderedPageBreak/>
        <w:t>Table </w:t>
      </w:r>
      <w:bookmarkEnd w:id="1520"/>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521" w:name="_CRTableA_4_3_3_1_2"/>
      <w:r>
        <w:t>Table </w:t>
      </w:r>
      <w:bookmarkEnd w:id="1521"/>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522" w:name="_CRTableA_4_3_3_1_3"/>
      <w:r>
        <w:t>Table </w:t>
      </w:r>
      <w:bookmarkEnd w:id="1522"/>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523" w:name="_CRA_4_3_3_2"/>
      <w:bookmarkStart w:id="1524" w:name="_Toc168325724"/>
      <w:bookmarkStart w:id="1525" w:name="_Toc193393435"/>
      <w:bookmarkEnd w:id="1523"/>
      <w:r>
        <w:rPr>
          <w:lang w:eastAsia="zh-CN"/>
        </w:rPr>
        <w:lastRenderedPageBreak/>
        <w:t>A.4.3.3.2</w:t>
      </w:r>
      <w:r>
        <w:rPr>
          <w:lang w:eastAsia="zh-CN"/>
        </w:rPr>
        <w:tab/>
        <w:t>Structured data types</w:t>
      </w:r>
      <w:bookmarkEnd w:id="1524"/>
      <w:bookmarkEnd w:id="1525"/>
    </w:p>
    <w:p w14:paraId="60437343" w14:textId="77777777" w:rsidR="00D71840" w:rsidRDefault="00D71840" w:rsidP="00D71840">
      <w:pPr>
        <w:pStyle w:val="Heading5"/>
        <w:rPr>
          <w:lang w:eastAsia="zh-CN"/>
        </w:rPr>
      </w:pPr>
      <w:bookmarkStart w:id="1526" w:name="_CRA_4_3_3_2_1"/>
      <w:bookmarkStart w:id="1527" w:name="_Toc168325725"/>
      <w:bookmarkStart w:id="1528" w:name="_Toc193393436"/>
      <w:bookmarkEnd w:id="1526"/>
      <w:r>
        <w:rPr>
          <w:lang w:eastAsia="zh-CN"/>
        </w:rPr>
        <w:t>A.4.3.3.2.1</w:t>
      </w:r>
      <w:r>
        <w:rPr>
          <w:lang w:eastAsia="zh-CN"/>
        </w:rPr>
        <w:tab/>
        <w:t>Type: DataStorageCreationRequest</w:t>
      </w:r>
      <w:bookmarkEnd w:id="1527"/>
      <w:bookmarkEnd w:id="1528"/>
    </w:p>
    <w:p w14:paraId="16A9BAEB" w14:textId="77777777" w:rsidR="00D71840" w:rsidRDefault="00D71840" w:rsidP="00D71840">
      <w:pPr>
        <w:pStyle w:val="TH"/>
      </w:pPr>
      <w:bookmarkStart w:id="1529" w:name="_CRTableA_4_3_3_2_1_1"/>
      <w:r>
        <w:rPr>
          <w:noProof/>
        </w:rPr>
        <w:t>Table </w:t>
      </w:r>
      <w:bookmarkEnd w:id="1529"/>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530" w:name="_CRA_4_3_3_2_2"/>
      <w:bookmarkStart w:id="1531" w:name="_Toc168325726"/>
      <w:bookmarkStart w:id="1532" w:name="_Toc193393437"/>
      <w:bookmarkEnd w:id="1530"/>
      <w:r>
        <w:rPr>
          <w:lang w:eastAsia="zh-CN"/>
        </w:rPr>
        <w:t>A.4.3.3.2.2</w:t>
      </w:r>
      <w:r>
        <w:rPr>
          <w:lang w:eastAsia="zh-CN"/>
        </w:rPr>
        <w:tab/>
        <w:t>Type: DataStorageCreationResponse</w:t>
      </w:r>
      <w:bookmarkEnd w:id="1531"/>
      <w:bookmarkEnd w:id="1532"/>
    </w:p>
    <w:p w14:paraId="7F0BE6E4" w14:textId="77777777" w:rsidR="00D71840" w:rsidRDefault="00D71840" w:rsidP="00D71840">
      <w:pPr>
        <w:pStyle w:val="TH"/>
      </w:pPr>
      <w:bookmarkStart w:id="1533" w:name="_CRTableA_4_3_3_2_2_1"/>
      <w:r>
        <w:rPr>
          <w:noProof/>
        </w:rPr>
        <w:t>Table </w:t>
      </w:r>
      <w:bookmarkEnd w:id="1533"/>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534" w:name="_CRA_4_3_3_2_3"/>
      <w:bookmarkStart w:id="1535" w:name="_Toc168325727"/>
      <w:bookmarkStart w:id="1536" w:name="_Toc193393438"/>
      <w:bookmarkEnd w:id="1534"/>
      <w:r>
        <w:rPr>
          <w:lang w:eastAsia="zh-CN"/>
        </w:rPr>
        <w:t>A.4.3.3.2.3</w:t>
      </w:r>
      <w:r>
        <w:rPr>
          <w:lang w:eastAsia="zh-CN"/>
        </w:rPr>
        <w:tab/>
        <w:t>Type: DataStorageReservationRequest</w:t>
      </w:r>
      <w:bookmarkEnd w:id="1535"/>
      <w:bookmarkEnd w:id="1536"/>
    </w:p>
    <w:p w14:paraId="64FCE040" w14:textId="77777777" w:rsidR="00D71840" w:rsidRDefault="00D71840" w:rsidP="00D71840">
      <w:pPr>
        <w:pStyle w:val="TH"/>
      </w:pPr>
      <w:bookmarkStart w:id="1537" w:name="_CRTableA_4_3_3_2_3_1"/>
      <w:r>
        <w:rPr>
          <w:noProof/>
        </w:rPr>
        <w:t>Table </w:t>
      </w:r>
      <w:bookmarkEnd w:id="1537"/>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538" w:name="_CRA_4_3_3_2_4"/>
      <w:bookmarkStart w:id="1539" w:name="_Toc168325728"/>
      <w:bookmarkStart w:id="1540" w:name="_Toc193393439"/>
      <w:bookmarkEnd w:id="1538"/>
      <w:r>
        <w:rPr>
          <w:lang w:eastAsia="zh-CN"/>
        </w:rPr>
        <w:t>A.4.3.3.2.4</w:t>
      </w:r>
      <w:r>
        <w:rPr>
          <w:lang w:eastAsia="zh-CN"/>
        </w:rPr>
        <w:tab/>
        <w:t>Type: DataStorageReservationResponse</w:t>
      </w:r>
      <w:bookmarkEnd w:id="1539"/>
      <w:bookmarkEnd w:id="1540"/>
    </w:p>
    <w:p w14:paraId="4A2F629A" w14:textId="77777777" w:rsidR="00D71840" w:rsidRDefault="00D71840" w:rsidP="00D71840">
      <w:pPr>
        <w:pStyle w:val="TH"/>
      </w:pPr>
      <w:bookmarkStart w:id="1541" w:name="_CRTableA_4_3_3_2_4_1"/>
      <w:r>
        <w:rPr>
          <w:noProof/>
        </w:rPr>
        <w:t>Table </w:t>
      </w:r>
      <w:bookmarkEnd w:id="1541"/>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542" w:name="_CRA_4_3_3_2_5"/>
      <w:bookmarkStart w:id="1543" w:name="_Toc168325729"/>
      <w:bookmarkStart w:id="1544" w:name="_Toc193393440"/>
      <w:bookmarkEnd w:id="1542"/>
      <w:r>
        <w:rPr>
          <w:lang w:eastAsia="zh-CN"/>
        </w:rPr>
        <w:lastRenderedPageBreak/>
        <w:t>A.4.3.3.2.5</w:t>
      </w:r>
      <w:r>
        <w:rPr>
          <w:lang w:eastAsia="zh-CN"/>
        </w:rPr>
        <w:tab/>
        <w:t>Type: DataStorageStatus</w:t>
      </w:r>
      <w:r>
        <w:t>Notification</w:t>
      </w:r>
      <w:bookmarkEnd w:id="1543"/>
      <w:bookmarkEnd w:id="1544"/>
    </w:p>
    <w:p w14:paraId="76A48D51" w14:textId="77777777" w:rsidR="00D71840" w:rsidRDefault="00D71840" w:rsidP="00D71840">
      <w:pPr>
        <w:pStyle w:val="TH"/>
      </w:pPr>
      <w:bookmarkStart w:id="1545" w:name="_CRTableA_4_3_3_2_5_1"/>
      <w:r>
        <w:rPr>
          <w:noProof/>
        </w:rPr>
        <w:t>Table </w:t>
      </w:r>
      <w:bookmarkEnd w:id="1545"/>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546" w:name="_CRA_4_3_3_2_6"/>
      <w:bookmarkStart w:id="1547" w:name="_Toc168325730"/>
      <w:bookmarkStart w:id="1548" w:name="_Toc193393441"/>
      <w:bookmarkEnd w:id="1546"/>
      <w:r>
        <w:rPr>
          <w:lang w:eastAsia="zh-CN"/>
        </w:rPr>
        <w:t>A.4.3.3.2.6</w:t>
      </w:r>
      <w:r>
        <w:rPr>
          <w:lang w:eastAsia="zh-CN"/>
        </w:rPr>
        <w:tab/>
        <w:t>Type: DataStorageQueryResponse</w:t>
      </w:r>
      <w:bookmarkEnd w:id="1547"/>
      <w:bookmarkEnd w:id="1548"/>
    </w:p>
    <w:p w14:paraId="3BAE1E1D" w14:textId="77777777" w:rsidR="00D71840" w:rsidRDefault="00D71840" w:rsidP="00D71840">
      <w:pPr>
        <w:pStyle w:val="TH"/>
      </w:pPr>
      <w:bookmarkStart w:id="1549" w:name="_CRTableA_4_3_3_2_6_1"/>
      <w:r>
        <w:rPr>
          <w:noProof/>
        </w:rPr>
        <w:t>Table </w:t>
      </w:r>
      <w:bookmarkEnd w:id="1549"/>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550" w:name="_CRA_4_3_3_2_7"/>
      <w:bookmarkStart w:id="1551" w:name="_Toc168325731"/>
      <w:bookmarkStart w:id="1552" w:name="_Toc193393442"/>
      <w:bookmarkEnd w:id="1550"/>
      <w:r>
        <w:rPr>
          <w:lang w:eastAsia="zh-CN"/>
        </w:rPr>
        <w:t>A.4.3.3.2.7</w:t>
      </w:r>
      <w:r>
        <w:rPr>
          <w:lang w:eastAsia="zh-CN"/>
        </w:rPr>
        <w:tab/>
        <w:t>Type: DataStorageMgtRequest</w:t>
      </w:r>
      <w:bookmarkEnd w:id="1551"/>
      <w:bookmarkEnd w:id="1552"/>
    </w:p>
    <w:p w14:paraId="61D067C7" w14:textId="77777777" w:rsidR="00D71840" w:rsidRDefault="00D71840" w:rsidP="00D71840">
      <w:pPr>
        <w:pStyle w:val="TH"/>
      </w:pPr>
      <w:bookmarkStart w:id="1553" w:name="_CRTableA_4_3_3_2_7_1"/>
      <w:r>
        <w:rPr>
          <w:noProof/>
        </w:rPr>
        <w:t>Table </w:t>
      </w:r>
      <w:bookmarkEnd w:id="1553"/>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554" w:name="_CRA_4_3_3_2_8"/>
      <w:bookmarkStart w:id="1555" w:name="_Toc168325732"/>
      <w:bookmarkStart w:id="1556" w:name="_Toc193393443"/>
      <w:bookmarkEnd w:id="1554"/>
      <w:r>
        <w:rPr>
          <w:lang w:eastAsia="zh-CN"/>
        </w:rPr>
        <w:t>A.4.3.3.2.8</w:t>
      </w:r>
      <w:r>
        <w:rPr>
          <w:lang w:eastAsia="zh-CN"/>
        </w:rPr>
        <w:tab/>
        <w:t xml:space="preserve">Type: </w:t>
      </w:r>
      <w:r w:rsidRPr="00830AC8">
        <w:rPr>
          <w:lang w:val="en-US"/>
        </w:rPr>
        <w:t>StatusInformationReq</w:t>
      </w:r>
      <w:bookmarkEnd w:id="1555"/>
      <w:bookmarkEnd w:id="1556"/>
    </w:p>
    <w:p w14:paraId="0FB5CB87" w14:textId="77777777" w:rsidR="00D71840" w:rsidRDefault="00D71840" w:rsidP="00D71840">
      <w:pPr>
        <w:pStyle w:val="TH"/>
      </w:pPr>
      <w:bookmarkStart w:id="1557" w:name="_CRTableA_4_3_3_2_8_1"/>
      <w:r>
        <w:rPr>
          <w:noProof/>
        </w:rPr>
        <w:t>Table </w:t>
      </w:r>
      <w:bookmarkEnd w:id="1557"/>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558" w:name="_CRA_4_3_3_2_9"/>
      <w:bookmarkStart w:id="1559" w:name="_Toc168325733"/>
      <w:bookmarkStart w:id="1560" w:name="_Toc193393444"/>
      <w:bookmarkEnd w:id="1558"/>
      <w:r>
        <w:rPr>
          <w:lang w:eastAsia="zh-CN"/>
        </w:rPr>
        <w:lastRenderedPageBreak/>
        <w:t>A.4.3.3.2.9</w:t>
      </w:r>
      <w:r>
        <w:rPr>
          <w:lang w:eastAsia="zh-CN"/>
        </w:rPr>
        <w:tab/>
        <w:t xml:space="preserve">Type: </w:t>
      </w:r>
      <w:r w:rsidRPr="00830AC8">
        <w:rPr>
          <w:lang w:val="en-US"/>
        </w:rPr>
        <w:t>StatusInformationRes</w:t>
      </w:r>
      <w:bookmarkEnd w:id="1559"/>
      <w:bookmarkEnd w:id="1560"/>
    </w:p>
    <w:p w14:paraId="24247B62" w14:textId="77777777" w:rsidR="00D71840" w:rsidRPr="00830AC8" w:rsidRDefault="00D71840" w:rsidP="00D71840">
      <w:pPr>
        <w:pStyle w:val="TH"/>
        <w:rPr>
          <w:lang w:val="en-US"/>
        </w:rPr>
      </w:pPr>
      <w:bookmarkStart w:id="1561" w:name="_CRTableA_4_3_3_2_9_1"/>
      <w:r>
        <w:rPr>
          <w:noProof/>
        </w:rPr>
        <w:t>Table </w:t>
      </w:r>
      <w:bookmarkEnd w:id="1561"/>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562" w:name="_CRA_4_3_3_3"/>
      <w:bookmarkStart w:id="1563" w:name="_Toc168325734"/>
      <w:bookmarkStart w:id="1564" w:name="_Toc193393445"/>
      <w:bookmarkEnd w:id="1562"/>
      <w:r>
        <w:rPr>
          <w:lang w:eastAsia="zh-CN"/>
        </w:rPr>
        <w:t>A.4.3.3.3</w:t>
      </w:r>
      <w:r>
        <w:rPr>
          <w:lang w:eastAsia="zh-CN"/>
        </w:rPr>
        <w:tab/>
        <w:t>Simple data types and enumerations</w:t>
      </w:r>
      <w:bookmarkEnd w:id="1563"/>
      <w:bookmarkEnd w:id="1564"/>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565" w:name="_CRA_4_3_4"/>
      <w:bookmarkStart w:id="1566" w:name="_Toc168325735"/>
      <w:bookmarkStart w:id="1567" w:name="_Toc193393446"/>
      <w:bookmarkEnd w:id="1565"/>
      <w:r>
        <w:t>A.4.3.4</w:t>
      </w:r>
      <w:r>
        <w:tab/>
        <w:t>Error Handling</w:t>
      </w:r>
      <w:bookmarkEnd w:id="1566"/>
      <w:bookmarkEnd w:id="1567"/>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568" w:name="_CRA_4_3_5"/>
      <w:bookmarkStart w:id="1569" w:name="_Toc168325736"/>
      <w:bookmarkStart w:id="1570" w:name="_Toc193393447"/>
      <w:bookmarkEnd w:id="1568"/>
      <w:r>
        <w:t>A.4.3.5</w:t>
      </w:r>
      <w:r>
        <w:tab/>
        <w:t>CDDL Specification</w:t>
      </w:r>
      <w:bookmarkEnd w:id="1569"/>
      <w:bookmarkEnd w:id="1570"/>
    </w:p>
    <w:p w14:paraId="2B10D54A" w14:textId="77777777" w:rsidR="002E2734" w:rsidRDefault="002E2734" w:rsidP="002E2734">
      <w:pPr>
        <w:pStyle w:val="Heading4"/>
        <w:rPr>
          <w:lang w:eastAsia="zh-CN"/>
        </w:rPr>
      </w:pPr>
      <w:bookmarkStart w:id="1571" w:name="_CRA_4_3_5_1"/>
      <w:bookmarkStart w:id="1572" w:name="_Toc168325737"/>
      <w:bookmarkStart w:id="1573" w:name="_Toc193393448"/>
      <w:bookmarkEnd w:id="1571"/>
      <w:r>
        <w:t>A.4.3.5</w:t>
      </w:r>
      <w:r>
        <w:rPr>
          <w:lang w:eastAsia="zh-CN"/>
        </w:rPr>
        <w:t>.1</w:t>
      </w:r>
      <w:r>
        <w:rPr>
          <w:lang w:eastAsia="zh-CN"/>
        </w:rPr>
        <w:tab/>
        <w:t>Introduction</w:t>
      </w:r>
      <w:bookmarkEnd w:id="1572"/>
      <w:bookmarkEnd w:id="1573"/>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574" w:name="_CRA_4_3_5_2"/>
      <w:bookmarkStart w:id="1575" w:name="_Toc168325738"/>
      <w:bookmarkStart w:id="1576" w:name="_Toc193393449"/>
      <w:bookmarkEnd w:id="1574"/>
      <w:r>
        <w:t>A.4.3.5</w:t>
      </w:r>
      <w:r>
        <w:rPr>
          <w:lang w:eastAsia="zh-CN"/>
        </w:rPr>
        <w:t>.2</w:t>
      </w:r>
      <w:r>
        <w:rPr>
          <w:lang w:eastAsia="zh-CN"/>
        </w:rPr>
        <w:tab/>
        <w:t>CDDL document</w:t>
      </w:r>
      <w:bookmarkEnd w:id="1575"/>
      <w:bookmarkEnd w:id="1576"/>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lastRenderedPageBreak/>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577" w:name="_CRA_4_3_6"/>
      <w:bookmarkStart w:id="1578" w:name="_CRAnnexBinformative"/>
      <w:bookmarkStart w:id="1579" w:name="_Toc168325739"/>
      <w:bookmarkStart w:id="1580" w:name="_Toc187929888"/>
      <w:bookmarkStart w:id="1581" w:name="_Toc168325747"/>
      <w:bookmarkStart w:id="1582" w:name="_Toc193393450"/>
      <w:bookmarkEnd w:id="1577"/>
      <w:bookmarkEnd w:id="1578"/>
      <w:r w:rsidRPr="00830AC8">
        <w:rPr>
          <w:noProof/>
          <w:lang w:val="sv-SE"/>
        </w:rPr>
        <w:t>A.4.3.6</w:t>
      </w:r>
      <w:r w:rsidRPr="00830AC8">
        <w:rPr>
          <w:noProof/>
          <w:lang w:val="sv-SE"/>
        </w:rPr>
        <w:tab/>
        <w:t>Media Types</w:t>
      </w:r>
      <w:bookmarkEnd w:id="1579"/>
      <w:bookmarkEnd w:id="1580"/>
      <w:bookmarkEnd w:id="1582"/>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583" w:name="_Toc168325740"/>
      <w:bookmarkStart w:id="1584" w:name="_CRA_4_3_7"/>
      <w:bookmarkStart w:id="1585" w:name="_Toc187929889"/>
      <w:bookmarkStart w:id="1586" w:name="_Toc193393451"/>
      <w:bookmarkEnd w:id="1584"/>
      <w:r>
        <w:rPr>
          <w:noProof/>
        </w:rPr>
        <w:t>A.4</w:t>
      </w:r>
      <w:r w:rsidRPr="00826514">
        <w:rPr>
          <w:noProof/>
        </w:rPr>
        <w:t>.</w:t>
      </w:r>
      <w:r>
        <w:rPr>
          <w:noProof/>
        </w:rPr>
        <w:t>3</w:t>
      </w:r>
      <w:r w:rsidRPr="00826514">
        <w:rPr>
          <w:noProof/>
        </w:rPr>
        <w:t>.7</w:t>
      </w:r>
      <w:r w:rsidRPr="00826514">
        <w:rPr>
          <w:noProof/>
        </w:rPr>
        <w:tab/>
      </w:r>
      <w:r>
        <w:rPr>
          <w:noProof/>
        </w:rPr>
        <w:t>Void</w:t>
      </w:r>
      <w:bookmarkEnd w:id="1583"/>
      <w:bookmarkEnd w:id="1585"/>
      <w:bookmarkEnd w:id="1586"/>
    </w:p>
    <w:p w14:paraId="1C80FD11" w14:textId="3D485C36" w:rsidR="00E539A2" w:rsidRPr="00826514" w:rsidRDefault="00E539A2" w:rsidP="00E539A2">
      <w:pPr>
        <w:pStyle w:val="Heading3"/>
        <w:rPr>
          <w:noProof/>
        </w:rPr>
      </w:pPr>
      <w:bookmarkStart w:id="1587" w:name="_CRA_4_3_8"/>
      <w:bookmarkStart w:id="1588" w:name="_Toc168325741"/>
      <w:bookmarkStart w:id="1589" w:name="_Toc187929890"/>
      <w:bookmarkStart w:id="1590" w:name="_Toc193393452"/>
      <w:bookmarkEnd w:id="1587"/>
      <w:r>
        <w:rPr>
          <w:noProof/>
        </w:rPr>
        <w:t>A.4.3.8</w:t>
      </w:r>
      <w:r w:rsidRPr="00826514">
        <w:rPr>
          <w:noProof/>
        </w:rPr>
        <w:tab/>
      </w:r>
      <w:r>
        <w:rPr>
          <w:noProof/>
        </w:rPr>
        <w:t>Void</w:t>
      </w:r>
      <w:bookmarkEnd w:id="1588"/>
      <w:bookmarkEnd w:id="1589"/>
      <w:bookmarkEnd w:id="1590"/>
    </w:p>
    <w:p w14:paraId="58B616EC" w14:textId="397C5DAE" w:rsidR="00E539A2" w:rsidRPr="00826514" w:rsidRDefault="00E539A2" w:rsidP="00E539A2">
      <w:pPr>
        <w:pStyle w:val="Heading3"/>
        <w:rPr>
          <w:noProof/>
        </w:rPr>
      </w:pPr>
      <w:bookmarkStart w:id="1591" w:name="_CRA_4_3_9"/>
      <w:bookmarkStart w:id="1592" w:name="_Toc168325742"/>
      <w:bookmarkStart w:id="1593" w:name="_Toc187929891"/>
      <w:bookmarkStart w:id="1594" w:name="_Toc193393453"/>
      <w:bookmarkEnd w:id="1591"/>
      <w:r>
        <w:rPr>
          <w:noProof/>
        </w:rPr>
        <w:t>A.4.3.9</w:t>
      </w:r>
      <w:r w:rsidRPr="00826514">
        <w:rPr>
          <w:noProof/>
        </w:rPr>
        <w:tab/>
      </w:r>
      <w:r>
        <w:rPr>
          <w:noProof/>
        </w:rPr>
        <w:t>Void</w:t>
      </w:r>
      <w:bookmarkEnd w:id="1592"/>
      <w:bookmarkEnd w:id="1593"/>
      <w:bookmarkEnd w:id="1594"/>
    </w:p>
    <w:p w14:paraId="48637C21" w14:textId="4468108C" w:rsidR="00E539A2" w:rsidRPr="00826514" w:rsidRDefault="00E539A2" w:rsidP="00E539A2">
      <w:pPr>
        <w:pStyle w:val="Heading3"/>
        <w:rPr>
          <w:noProof/>
        </w:rPr>
      </w:pPr>
      <w:bookmarkStart w:id="1595" w:name="_CRA_4_3_10"/>
      <w:bookmarkStart w:id="1596" w:name="_Toc168325743"/>
      <w:bookmarkStart w:id="1597" w:name="_Toc187929892"/>
      <w:bookmarkStart w:id="1598" w:name="_Toc193393454"/>
      <w:bookmarkEnd w:id="1595"/>
      <w:r>
        <w:rPr>
          <w:noProof/>
        </w:rPr>
        <w:t>A.4.3.10</w:t>
      </w:r>
      <w:r w:rsidRPr="00826514">
        <w:rPr>
          <w:noProof/>
        </w:rPr>
        <w:tab/>
      </w:r>
      <w:r>
        <w:rPr>
          <w:noProof/>
        </w:rPr>
        <w:t>Void</w:t>
      </w:r>
      <w:bookmarkEnd w:id="1596"/>
      <w:bookmarkEnd w:id="1597"/>
      <w:bookmarkEnd w:id="1598"/>
    </w:p>
    <w:p w14:paraId="5694E707" w14:textId="5659EA94" w:rsidR="00E539A2" w:rsidRPr="00826514" w:rsidRDefault="00E539A2" w:rsidP="00E539A2"/>
    <w:p w14:paraId="296FD1AF" w14:textId="43533DA3" w:rsidR="00E539A2" w:rsidRPr="00826514" w:rsidRDefault="00E539A2" w:rsidP="00E539A2">
      <w:pPr>
        <w:pStyle w:val="Heading3"/>
        <w:rPr>
          <w:noProof/>
        </w:rPr>
      </w:pPr>
      <w:bookmarkStart w:id="1599" w:name="_CRA_4_3_11"/>
      <w:bookmarkStart w:id="1600" w:name="_Toc168325744"/>
      <w:bookmarkStart w:id="1601" w:name="_Toc187929893"/>
      <w:bookmarkStart w:id="1602" w:name="_Toc193393455"/>
      <w:bookmarkEnd w:id="1599"/>
      <w:r>
        <w:rPr>
          <w:noProof/>
        </w:rPr>
        <w:lastRenderedPageBreak/>
        <w:t>A.4.3.11</w:t>
      </w:r>
      <w:r w:rsidRPr="00826514">
        <w:rPr>
          <w:noProof/>
        </w:rPr>
        <w:tab/>
      </w:r>
      <w:r>
        <w:rPr>
          <w:noProof/>
        </w:rPr>
        <w:t>Void</w:t>
      </w:r>
      <w:bookmarkEnd w:id="1600"/>
      <w:bookmarkEnd w:id="1601"/>
      <w:bookmarkEnd w:id="1602"/>
    </w:p>
    <w:p w14:paraId="3BDDCD6D" w14:textId="6FB85EF6" w:rsidR="00E539A2" w:rsidRPr="00826514" w:rsidRDefault="00E539A2" w:rsidP="00E539A2">
      <w:pPr>
        <w:pStyle w:val="Heading3"/>
        <w:rPr>
          <w:noProof/>
        </w:rPr>
      </w:pPr>
      <w:bookmarkStart w:id="1603" w:name="_CRA_4_3_12"/>
      <w:bookmarkStart w:id="1604" w:name="_Toc168325745"/>
      <w:bookmarkStart w:id="1605" w:name="_Toc187929894"/>
      <w:bookmarkStart w:id="1606" w:name="_Toc193393456"/>
      <w:bookmarkEnd w:id="1603"/>
      <w:r>
        <w:rPr>
          <w:noProof/>
        </w:rPr>
        <w:t>A.4.3.12</w:t>
      </w:r>
      <w:r w:rsidRPr="00826514">
        <w:rPr>
          <w:noProof/>
        </w:rPr>
        <w:tab/>
      </w:r>
      <w:r>
        <w:rPr>
          <w:noProof/>
        </w:rPr>
        <w:t>Void</w:t>
      </w:r>
      <w:bookmarkEnd w:id="1604"/>
      <w:bookmarkEnd w:id="1605"/>
      <w:bookmarkEnd w:id="1606"/>
    </w:p>
    <w:p w14:paraId="7B46B0CE" w14:textId="23E998C7" w:rsidR="00E539A2" w:rsidRPr="00826514" w:rsidRDefault="00E539A2" w:rsidP="00E539A2">
      <w:pPr>
        <w:pStyle w:val="Heading3"/>
        <w:rPr>
          <w:noProof/>
        </w:rPr>
      </w:pPr>
      <w:bookmarkStart w:id="1607" w:name="_CRA_4_3_13"/>
      <w:bookmarkStart w:id="1608" w:name="_Toc168325746"/>
      <w:bookmarkStart w:id="1609" w:name="_Toc187929895"/>
      <w:bookmarkStart w:id="1610" w:name="_Toc193393457"/>
      <w:bookmarkEnd w:id="1607"/>
      <w:r>
        <w:rPr>
          <w:noProof/>
        </w:rPr>
        <w:t>A.4.3.13</w:t>
      </w:r>
      <w:r w:rsidRPr="00826514">
        <w:rPr>
          <w:noProof/>
        </w:rPr>
        <w:tab/>
      </w:r>
      <w:r>
        <w:rPr>
          <w:noProof/>
        </w:rPr>
        <w:t>Void</w:t>
      </w:r>
      <w:bookmarkEnd w:id="1608"/>
      <w:bookmarkEnd w:id="1609"/>
      <w:bookmarkEnd w:id="1610"/>
    </w:p>
    <w:p w14:paraId="31660FC8" w14:textId="2C9B8DEF" w:rsidR="00E539A2" w:rsidRDefault="00E539A2" w:rsidP="00E539A2"/>
    <w:p w14:paraId="02C2F95D" w14:textId="77777777" w:rsidR="00E539A2" w:rsidRDefault="00E539A2" w:rsidP="00E539A2">
      <w:pPr>
        <w:pStyle w:val="Heading2"/>
        <w:keepNext w:val="0"/>
        <w:keepLines w:val="0"/>
        <w:widowControl w:val="0"/>
      </w:pPr>
      <w:bookmarkStart w:id="1611" w:name="_Toc193393458"/>
      <w:r>
        <w:t>A.5</w:t>
      </w:r>
      <w:r>
        <w:tab/>
        <w:t>Media types</w:t>
      </w:r>
      <w:bookmarkEnd w:id="1611"/>
    </w:p>
    <w:p w14:paraId="0CE51A83" w14:textId="77777777" w:rsidR="00E539A2" w:rsidRPr="00C77A9A" w:rsidRDefault="00E539A2" w:rsidP="00E539A2">
      <w:pPr>
        <w:pStyle w:val="Heading3"/>
        <w:keepNext w:val="0"/>
        <w:keepLines w:val="0"/>
        <w:widowControl w:val="0"/>
      </w:pPr>
      <w:bookmarkStart w:id="1612" w:name="_Toc187929722"/>
      <w:bookmarkStart w:id="1613" w:name="_Toc193393459"/>
      <w:r>
        <w:t>A.5</w:t>
      </w:r>
      <w:r w:rsidRPr="00FC34DC">
        <w:t>.1</w:t>
      </w:r>
      <w:r w:rsidRPr="00C77A9A">
        <w:tab/>
      </w:r>
      <w:r>
        <w:t>General</w:t>
      </w:r>
      <w:bookmarkEnd w:id="1612"/>
      <w:bookmarkEnd w:id="1613"/>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E539A2">
      <w:pPr>
        <w:pStyle w:val="Heading3"/>
        <w:keepNext w:val="0"/>
        <w:keepLines w:val="0"/>
        <w:widowControl w:val="0"/>
      </w:pPr>
      <w:bookmarkStart w:id="1614" w:name="_Toc187929723"/>
      <w:bookmarkStart w:id="1615" w:name="_Toc193393460"/>
      <w:r>
        <w:t>A.5</w:t>
      </w:r>
      <w:r w:rsidRPr="00FC34DC">
        <w:t>.</w:t>
      </w:r>
      <w:r>
        <w:t>2</w:t>
      </w:r>
      <w:r w:rsidRPr="00C77A9A">
        <w:tab/>
      </w:r>
      <w:r>
        <w:t>Media type structure and definition</w:t>
      </w:r>
      <w:bookmarkEnd w:id="1614"/>
      <w:bookmarkEnd w:id="1615"/>
    </w:p>
    <w:p w14:paraId="3D806ACA" w14:textId="77777777"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28D929D" w14:textId="77777777" w:rsidR="00E539A2" w:rsidRDefault="00E539A2" w:rsidP="00E539A2">
      <w:pPr>
        <w:pStyle w:val="EditorsNote"/>
        <w:keepLines w:val="0"/>
        <w:widowControl w:val="0"/>
      </w:pPr>
      <w:r>
        <w:t xml:space="preserve">Editor’s note </w:t>
      </w:r>
      <w:r w:rsidRPr="003C547D">
        <w:t>(WI:</w:t>
      </w:r>
      <w:r>
        <w:t>SEALDD</w:t>
      </w:r>
      <w:r w:rsidRPr="003C547D">
        <w:t xml:space="preserve"> CR:</w:t>
      </w:r>
      <w:r>
        <w:t>0044</w:t>
      </w:r>
      <w:r w:rsidRPr="003C547D">
        <w:t>):</w:t>
      </w:r>
      <w:r w:rsidRPr="0073469F">
        <w:tab/>
      </w:r>
      <w:r>
        <w:t>The MIME type needs to be registered towards IANA.</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r w:rsidRPr="00A85617">
        <w:t>Table A.</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60"/>
        <w:gridCol w:w="711"/>
        <w:gridCol w:w="4681"/>
      </w:tblGrid>
      <w:tr w:rsidR="00E539A2" w14:paraId="6734F535" w14:textId="77777777" w:rsidTr="00301663">
        <w:tc>
          <w:tcPr>
            <w:tcW w:w="2148"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77777777" w:rsidR="00E539A2" w:rsidRDefault="00E539A2" w:rsidP="00301663">
            <w:pPr>
              <w:pStyle w:val="TAH"/>
              <w:keepNext w:val="0"/>
              <w:keepLines w:val="0"/>
              <w:widowControl w:val="0"/>
            </w:pPr>
            <w:r>
              <w:t>Media type and paramter</w:t>
            </w:r>
          </w:p>
        </w:tc>
        <w:tc>
          <w:tcPr>
            <w:tcW w:w="376"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301663">
            <w:pPr>
              <w:pStyle w:val="TAH"/>
              <w:keepNext w:val="0"/>
              <w:keepLines w:val="0"/>
              <w:widowControl w:val="0"/>
              <w:rPr>
                <w:lang w:eastAsia="zh-CN"/>
              </w:rPr>
            </w:pPr>
            <w:r>
              <w:t>Section used</w:t>
            </w:r>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301663">
            <w:pPr>
              <w:pStyle w:val="TAH"/>
              <w:keepNext w:val="0"/>
              <w:keepLines w:val="0"/>
              <w:widowControl w:val="0"/>
              <w:rPr>
                <w:lang w:eastAsia="en-GB"/>
              </w:rPr>
            </w:pPr>
            <w:r>
              <w:t>Description</w:t>
            </w:r>
          </w:p>
        </w:tc>
      </w:tr>
      <w:tr w:rsidR="00E539A2" w14:paraId="11C43BB0" w14:textId="77777777" w:rsidTr="00301663">
        <w:tc>
          <w:tcPr>
            <w:tcW w:w="2148"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301663">
            <w:pPr>
              <w:pStyle w:val="TAL"/>
              <w:keepNext w:val="0"/>
              <w:keepLines w:val="0"/>
              <w:widowControl w:val="0"/>
              <w:jc w:val="center"/>
            </w:pPr>
            <w:r w:rsidRPr="00C8352D">
              <w:t>vnd.3gpp.seal-data-delivery-info+cbor;modeltype=establishment-req</w:t>
            </w:r>
          </w:p>
        </w:tc>
        <w:tc>
          <w:tcPr>
            <w:tcW w:w="376"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301663">
            <w:pPr>
              <w:pStyle w:val="TAL"/>
              <w:keepNext w:val="0"/>
              <w:keepLines w:val="0"/>
              <w:widowControl w:val="0"/>
              <w:jc w:val="center"/>
            </w:pPr>
            <w:r>
              <w:rPr>
                <w:lang w:eastAsia="fr-FR"/>
              </w:rPr>
              <w:t>7.2.2.3, 7.2.2.4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301663">
            <w:pPr>
              <w:pStyle w:val="TAL"/>
              <w:keepNext w:val="0"/>
              <w:keepLines w:val="0"/>
              <w:widowControl w:val="0"/>
            </w:pPr>
            <w:r w:rsidRPr="00C8352D">
              <w:t>The media type and parameter for a request to establish an SDDM regular transmission connection.</w:t>
            </w:r>
          </w:p>
        </w:tc>
      </w:tr>
      <w:tr w:rsidR="00E539A2" w14:paraId="654EF330" w14:textId="77777777" w:rsidTr="00301663">
        <w:tc>
          <w:tcPr>
            <w:tcW w:w="2148"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301663">
            <w:pPr>
              <w:pStyle w:val="TAL"/>
              <w:keepNext w:val="0"/>
              <w:keepLines w:val="0"/>
              <w:widowControl w:val="0"/>
              <w:jc w:val="center"/>
            </w:pPr>
            <w:r w:rsidRPr="00C8352D">
              <w:t>vnd.3gpp.seal-data-delivery-info+cbor;modeltype=establishment-re</w:t>
            </w:r>
            <w:r>
              <w:t>s</w:t>
            </w:r>
          </w:p>
        </w:tc>
        <w:tc>
          <w:tcPr>
            <w:tcW w:w="376"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301663">
            <w:pPr>
              <w:pStyle w:val="TAL"/>
              <w:keepNext w:val="0"/>
              <w:keepLines w:val="0"/>
              <w:widowControl w:val="0"/>
              <w:jc w:val="center"/>
            </w:pPr>
            <w:r>
              <w:rPr>
                <w:lang w:eastAsia="fr-FR"/>
              </w:rPr>
              <w:t>7.2.3.3, 7.2.3.4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301663">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301663">
        <w:tc>
          <w:tcPr>
            <w:tcW w:w="2148"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301663">
            <w:pPr>
              <w:pStyle w:val="TAL"/>
              <w:keepNext w:val="0"/>
              <w:keepLines w:val="0"/>
              <w:widowControl w:val="0"/>
              <w:jc w:val="center"/>
            </w:pPr>
            <w:r w:rsidRPr="00C8352D">
              <w:t>vnd.3gpp.seal-data-delivery-info+cbor;modeltype=</w:t>
            </w:r>
            <w:r>
              <w:t>release</w:t>
            </w:r>
            <w:r w:rsidRPr="00C8352D">
              <w:t>-re</w:t>
            </w:r>
            <w:r>
              <w:t>q</w:t>
            </w:r>
          </w:p>
        </w:tc>
        <w:tc>
          <w:tcPr>
            <w:tcW w:w="376"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301663">
            <w:pPr>
              <w:pStyle w:val="TAL"/>
              <w:keepNext w:val="0"/>
              <w:keepLines w:val="0"/>
              <w:widowControl w:val="0"/>
              <w:jc w:val="center"/>
            </w:pPr>
            <w:r>
              <w:rPr>
                <w:lang w:eastAsia="fr-FR"/>
              </w:rPr>
              <w:t>7.2.3.3, 7.2.3.4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301663">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301663">
        <w:tc>
          <w:tcPr>
            <w:tcW w:w="2148"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301663">
            <w:pPr>
              <w:pStyle w:val="TAL"/>
              <w:keepNext w:val="0"/>
              <w:keepLines w:val="0"/>
              <w:widowControl w:val="0"/>
              <w:jc w:val="center"/>
            </w:pPr>
            <w:r w:rsidRPr="00C8352D">
              <w:t>vnd.3gpp.seal-data-delivery-info+cbor;modeltype=</w:t>
            </w:r>
            <w:r w:rsidRPr="000D2B77">
              <w:t>measurement-subscription-req</w:t>
            </w:r>
          </w:p>
        </w:tc>
        <w:tc>
          <w:tcPr>
            <w:tcW w:w="376"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301663">
            <w:pPr>
              <w:pStyle w:val="TAL"/>
              <w:keepNext w:val="0"/>
              <w:keepLines w:val="0"/>
              <w:widowControl w:val="0"/>
              <w:jc w:val="center"/>
            </w:pPr>
            <w:r>
              <w:rPr>
                <w:lang w:eastAsia="fr-FR"/>
              </w:rPr>
              <w:t>7.2.14.3, 7.2.14.4, 7.2.15.3, 7.2.15.4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301663">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301663">
        <w:tc>
          <w:tcPr>
            <w:tcW w:w="2148"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301663">
            <w:pPr>
              <w:pStyle w:val="TAL"/>
              <w:keepNext w:val="0"/>
              <w:keepLines w:val="0"/>
              <w:widowControl w:val="0"/>
              <w:jc w:val="center"/>
            </w:pPr>
            <w:r w:rsidRPr="00C8352D">
              <w:t>vnd.3gpp.seal-data-delivery-info+cbor;modeltype=</w:t>
            </w:r>
            <w:r w:rsidRPr="000D2B77">
              <w:t>measurement-subscription-re</w:t>
            </w:r>
            <w:r>
              <w:t>s</w:t>
            </w:r>
          </w:p>
        </w:tc>
        <w:tc>
          <w:tcPr>
            <w:tcW w:w="376"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301663">
            <w:pPr>
              <w:pStyle w:val="TAL"/>
              <w:keepNext w:val="0"/>
              <w:keepLines w:val="0"/>
              <w:widowControl w:val="0"/>
              <w:jc w:val="center"/>
            </w:pPr>
            <w:r>
              <w:rPr>
                <w:lang w:eastAsia="fr-FR"/>
              </w:rPr>
              <w:t>7.2.14.3, 7.2.14.4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301663">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301663">
        <w:tc>
          <w:tcPr>
            <w:tcW w:w="2148"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301663">
            <w:pPr>
              <w:pStyle w:val="TAL"/>
              <w:keepNext w:val="0"/>
              <w:keepLines w:val="0"/>
              <w:widowControl w:val="0"/>
              <w:jc w:val="center"/>
            </w:pPr>
            <w:r w:rsidRPr="00C8352D">
              <w:t>vnd.3gpp.seal-data-delivery-info+cbor;modeltype=</w:t>
            </w:r>
            <w:r w:rsidRPr="000D2B77">
              <w:t>measurement-</w:t>
            </w:r>
            <w:r>
              <w:t>notification</w:t>
            </w:r>
          </w:p>
        </w:tc>
        <w:tc>
          <w:tcPr>
            <w:tcW w:w="376"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301663">
            <w:pPr>
              <w:pStyle w:val="TAL"/>
              <w:keepNext w:val="0"/>
              <w:keepLines w:val="0"/>
              <w:widowControl w:val="0"/>
              <w:jc w:val="center"/>
            </w:pPr>
            <w:r>
              <w:rPr>
                <w:lang w:eastAsia="fr-FR"/>
              </w:rPr>
              <w:t>7.2.15.3, 7.2.15.4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301663">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301663">
        <w:tc>
          <w:tcPr>
            <w:tcW w:w="2148"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301663">
            <w:pPr>
              <w:pStyle w:val="TAL"/>
              <w:keepNext w:val="0"/>
              <w:keepLines w:val="0"/>
              <w:widowControl w:val="0"/>
              <w:jc w:val="center"/>
            </w:pPr>
            <w:r>
              <w:t>vnd.3gpp.seal-data-delivery-info+cbor;modeltype=tx-quality-mgt-req</w:t>
            </w:r>
          </w:p>
        </w:tc>
        <w:tc>
          <w:tcPr>
            <w:tcW w:w="376"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301663">
            <w:pPr>
              <w:pStyle w:val="TAL"/>
              <w:keepNext w:val="0"/>
              <w:keepLines w:val="0"/>
              <w:widowControl w:val="0"/>
              <w:jc w:val="center"/>
            </w:pPr>
            <w:r>
              <w:rPr>
                <w:lang w:eastAsia="fr-FR"/>
              </w:rPr>
              <w:t>7.2.16.3, 7.2.16.4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301663">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301663">
        <w:tc>
          <w:tcPr>
            <w:tcW w:w="2148"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301663">
            <w:pPr>
              <w:pStyle w:val="TAL"/>
              <w:keepNext w:val="0"/>
              <w:keepLines w:val="0"/>
              <w:widowControl w:val="0"/>
              <w:jc w:val="center"/>
            </w:pPr>
            <w:r>
              <w:t>vnd.3gpp.seal-data-delivery-info+cbor;modeltype=tx-quality-mgt-res</w:t>
            </w:r>
          </w:p>
        </w:tc>
        <w:tc>
          <w:tcPr>
            <w:tcW w:w="376"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301663">
            <w:pPr>
              <w:pStyle w:val="TAL"/>
              <w:keepNext w:val="0"/>
              <w:keepLines w:val="0"/>
              <w:widowControl w:val="0"/>
              <w:jc w:val="center"/>
            </w:pPr>
            <w:r>
              <w:rPr>
                <w:lang w:eastAsia="fr-FR"/>
              </w:rPr>
              <w:t>7.2.16.3, 7.2.16.4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301663">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301663">
        <w:tc>
          <w:tcPr>
            <w:tcW w:w="2148"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301663">
            <w:pPr>
              <w:pStyle w:val="TAL"/>
              <w:keepNext w:val="0"/>
              <w:keepLines w:val="0"/>
              <w:widowControl w:val="0"/>
              <w:jc w:val="center"/>
            </w:pPr>
            <w:r>
              <w:t>vnd.3gpp.seal-data-delivery-info+cbor;modeltype=urllc-establishment-req</w:t>
            </w:r>
          </w:p>
        </w:tc>
        <w:tc>
          <w:tcPr>
            <w:tcW w:w="376" w:type="pct"/>
            <w:tcBorders>
              <w:top w:val="single" w:sz="4" w:space="0" w:color="auto"/>
              <w:left w:val="single" w:sz="4" w:space="0" w:color="auto"/>
              <w:bottom w:val="single" w:sz="4" w:space="0" w:color="auto"/>
              <w:right w:val="single" w:sz="4" w:space="0" w:color="auto"/>
            </w:tcBorders>
          </w:tcPr>
          <w:p w14:paraId="7921B62B" w14:textId="77777777" w:rsidR="00E539A2" w:rsidRDefault="00E539A2" w:rsidP="00301663">
            <w:pPr>
              <w:pStyle w:val="TAL"/>
              <w:keepNext w:val="0"/>
              <w:keepLines w:val="0"/>
              <w:widowControl w:val="0"/>
              <w:jc w:val="center"/>
            </w:pPr>
            <w:r>
              <w:rPr>
                <w:lang w:eastAsia="fr-FR"/>
              </w:rPr>
              <w:t xml:space="preserve">7.2.4.3, 7.2.4.4, </w:t>
            </w:r>
            <w:r>
              <w:t>7.2.20.3, 7.2.20.4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301663">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301663">
        <w:tc>
          <w:tcPr>
            <w:tcW w:w="2148"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301663">
            <w:pPr>
              <w:pStyle w:val="TAL"/>
              <w:keepNext w:val="0"/>
              <w:keepLines w:val="0"/>
              <w:widowControl w:val="0"/>
              <w:jc w:val="center"/>
            </w:pPr>
            <w:r>
              <w:t>vnd.3gpp.seal-data-delivery-</w:t>
            </w:r>
            <w:r>
              <w:lastRenderedPageBreak/>
              <w:t>info+cbor;modeltype=urllc-establishment-res</w:t>
            </w:r>
          </w:p>
        </w:tc>
        <w:tc>
          <w:tcPr>
            <w:tcW w:w="376" w:type="pct"/>
            <w:tcBorders>
              <w:top w:val="single" w:sz="4" w:space="0" w:color="auto"/>
              <w:left w:val="single" w:sz="4" w:space="0" w:color="auto"/>
              <w:bottom w:val="single" w:sz="4" w:space="0" w:color="auto"/>
              <w:right w:val="single" w:sz="4" w:space="0" w:color="auto"/>
            </w:tcBorders>
          </w:tcPr>
          <w:p w14:paraId="55A75FBC" w14:textId="77777777" w:rsidR="00E539A2" w:rsidRDefault="00E539A2" w:rsidP="00301663">
            <w:pPr>
              <w:pStyle w:val="TAL"/>
              <w:keepNext w:val="0"/>
              <w:keepLines w:val="0"/>
              <w:widowControl w:val="0"/>
              <w:jc w:val="center"/>
            </w:pPr>
            <w:r>
              <w:rPr>
                <w:lang w:eastAsia="fr-FR"/>
              </w:rPr>
              <w:lastRenderedPageBreak/>
              <w:t xml:space="preserve">7.2.4.3, </w:t>
            </w:r>
            <w:r>
              <w:rPr>
                <w:lang w:eastAsia="fr-FR"/>
              </w:rPr>
              <w:lastRenderedPageBreak/>
              <w:t xml:space="preserve">7.2.4.4, </w:t>
            </w:r>
            <w:r>
              <w:t>7.2.20.3, 7.2.20.4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301663">
            <w:pPr>
              <w:pStyle w:val="TAL"/>
              <w:keepNext w:val="0"/>
              <w:keepLines w:val="0"/>
              <w:widowControl w:val="0"/>
              <w:rPr>
                <w:lang w:val="en-US"/>
              </w:rPr>
            </w:pPr>
            <w:r>
              <w:rPr>
                <w:lang w:val="en-US"/>
              </w:rPr>
              <w:lastRenderedPageBreak/>
              <w:t xml:space="preserve">The media type and parameter for a response of </w:t>
            </w:r>
            <w:r>
              <w:rPr>
                <w:lang w:val="en-US"/>
              </w:rPr>
              <w:lastRenderedPageBreak/>
              <w:t>establishing a URLLC</w:t>
            </w:r>
            <w:r>
              <w:rPr>
                <w:bCs/>
              </w:rPr>
              <w:t xml:space="preserve"> transmission connection.</w:t>
            </w:r>
          </w:p>
        </w:tc>
      </w:tr>
      <w:tr w:rsidR="00E539A2" w14:paraId="3C2CEEC4" w14:textId="77777777" w:rsidTr="00301663">
        <w:tc>
          <w:tcPr>
            <w:tcW w:w="2148"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301663">
            <w:pPr>
              <w:pStyle w:val="TAL"/>
              <w:keepNext w:val="0"/>
              <w:keepLines w:val="0"/>
              <w:widowControl w:val="0"/>
              <w:jc w:val="center"/>
            </w:pPr>
            <w:r>
              <w:lastRenderedPageBreak/>
              <w:t>vnd.3gpp.seal-data-delivery-info+cbor;modeltype=urllc-update-req</w:t>
            </w:r>
          </w:p>
        </w:tc>
        <w:tc>
          <w:tcPr>
            <w:tcW w:w="376"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301663">
            <w:pPr>
              <w:pStyle w:val="TAL"/>
              <w:keepNext w:val="0"/>
              <w:keepLines w:val="0"/>
              <w:widowControl w:val="0"/>
              <w:jc w:val="center"/>
            </w:pPr>
            <w:r>
              <w:rPr>
                <w:lang w:eastAsia="fr-FR"/>
              </w:rPr>
              <w:t>7.2.6.3, 7.2.6.4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301663">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301663">
        <w:tc>
          <w:tcPr>
            <w:tcW w:w="2148"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301663">
            <w:pPr>
              <w:pStyle w:val="TAL"/>
              <w:keepNext w:val="0"/>
              <w:keepLines w:val="0"/>
              <w:widowControl w:val="0"/>
              <w:jc w:val="center"/>
            </w:pPr>
            <w:r>
              <w:t>vnd.3gpp.seal-data-delivery-info+cbor;modeltype=urllc-update-res</w:t>
            </w:r>
          </w:p>
        </w:tc>
        <w:tc>
          <w:tcPr>
            <w:tcW w:w="376"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301663">
            <w:pPr>
              <w:pStyle w:val="TAL"/>
              <w:keepNext w:val="0"/>
              <w:keepLines w:val="0"/>
              <w:widowControl w:val="0"/>
              <w:jc w:val="center"/>
            </w:pPr>
            <w:r>
              <w:rPr>
                <w:lang w:eastAsia="fr-FR"/>
              </w:rPr>
              <w:t>7.2.6.3, 7.2.6.4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301663">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301663">
        <w:tc>
          <w:tcPr>
            <w:tcW w:w="2148"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301663">
            <w:pPr>
              <w:pStyle w:val="TAL"/>
              <w:keepNext w:val="0"/>
              <w:keepLines w:val="0"/>
              <w:widowControl w:val="0"/>
              <w:jc w:val="center"/>
            </w:pPr>
            <w:r>
              <w:t>vnd.3gpp.seal-data-delivery-info+cbor;modeltype=urllc-release-req</w:t>
            </w:r>
          </w:p>
        </w:tc>
        <w:tc>
          <w:tcPr>
            <w:tcW w:w="376"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301663">
            <w:pPr>
              <w:pStyle w:val="TAL"/>
              <w:keepNext w:val="0"/>
              <w:keepLines w:val="0"/>
              <w:widowControl w:val="0"/>
              <w:jc w:val="center"/>
            </w:pPr>
            <w:r>
              <w:rPr>
                <w:lang w:eastAsia="fr-FR"/>
              </w:rPr>
              <w:t>7.2.5.3, 7.2.5.4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301663">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301663">
        <w:tc>
          <w:tcPr>
            <w:tcW w:w="2148"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301663">
            <w:pPr>
              <w:pStyle w:val="TAL"/>
              <w:keepNext w:val="0"/>
              <w:keepLines w:val="0"/>
              <w:widowControl w:val="0"/>
              <w:jc w:val="center"/>
            </w:pPr>
            <w:r w:rsidRPr="00C8352D">
              <w:t>vnd.3gpp.seal-data-delivery-info+cbor;modeltype=data-storage-creation-req</w:t>
            </w:r>
          </w:p>
        </w:tc>
        <w:tc>
          <w:tcPr>
            <w:tcW w:w="376"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301663">
            <w:pPr>
              <w:pStyle w:val="TAL"/>
              <w:keepNext w:val="0"/>
              <w:keepLines w:val="0"/>
              <w:widowControl w:val="0"/>
              <w:jc w:val="center"/>
            </w:pPr>
            <w:r>
              <w:rPr>
                <w:lang w:eastAsia="fr-FR"/>
              </w:rPr>
              <w:t>7.2.8.3, 7.2.8.4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301663">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301663">
        <w:tc>
          <w:tcPr>
            <w:tcW w:w="2148"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301663">
            <w:pPr>
              <w:pStyle w:val="TAL"/>
              <w:keepNext w:val="0"/>
              <w:keepLines w:val="0"/>
              <w:widowControl w:val="0"/>
              <w:jc w:val="center"/>
            </w:pPr>
            <w:r w:rsidRPr="00C8352D">
              <w:t>vnd.3gpp.seal-data-delivery-info+cbor;modeltype=data-storage-creation-re</w:t>
            </w:r>
            <w:r>
              <w:t>s</w:t>
            </w:r>
          </w:p>
        </w:tc>
        <w:tc>
          <w:tcPr>
            <w:tcW w:w="376"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301663">
            <w:pPr>
              <w:pStyle w:val="TAL"/>
              <w:keepNext w:val="0"/>
              <w:keepLines w:val="0"/>
              <w:widowControl w:val="0"/>
              <w:jc w:val="center"/>
            </w:pPr>
            <w:r>
              <w:rPr>
                <w:lang w:eastAsia="fr-FR"/>
              </w:rPr>
              <w:t>7.2.8.3, 7.2.8.4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301663">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301663">
        <w:tc>
          <w:tcPr>
            <w:tcW w:w="2148"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301663">
            <w:pPr>
              <w:pStyle w:val="TAL"/>
              <w:keepNext w:val="0"/>
              <w:keepLines w:val="0"/>
              <w:widowControl w:val="0"/>
              <w:jc w:val="center"/>
            </w:pPr>
            <w:r w:rsidRPr="00C8352D">
              <w:t>vnd.3gpp.seal-data-delivery-info+cbor;modeltype=data-storage-</w:t>
            </w:r>
            <w:r>
              <w:t>reserva</w:t>
            </w:r>
            <w:r w:rsidRPr="00C8352D">
              <w:t>tion-re</w:t>
            </w:r>
            <w:r>
              <w:t>q</w:t>
            </w:r>
          </w:p>
        </w:tc>
        <w:tc>
          <w:tcPr>
            <w:tcW w:w="376"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301663">
            <w:pPr>
              <w:pStyle w:val="TAL"/>
              <w:keepNext w:val="0"/>
              <w:keepLines w:val="0"/>
              <w:widowControl w:val="0"/>
              <w:jc w:val="center"/>
            </w:pPr>
            <w:r>
              <w:rPr>
                <w:lang w:eastAsia="fr-FR"/>
              </w:rPr>
              <w:t>7.2.9.3, 7.2.9.4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301663">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301663">
        <w:tc>
          <w:tcPr>
            <w:tcW w:w="2148"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301663">
            <w:pPr>
              <w:pStyle w:val="TAL"/>
              <w:keepNext w:val="0"/>
              <w:keepLines w:val="0"/>
              <w:widowControl w:val="0"/>
              <w:jc w:val="center"/>
            </w:pPr>
            <w:r w:rsidRPr="00C8352D">
              <w:t>vnd.3gpp.seal-data-delivery-info+cbor;modeltype=data-storage-</w:t>
            </w:r>
            <w:r>
              <w:t>reserva</w:t>
            </w:r>
            <w:r w:rsidRPr="00C8352D">
              <w:t>tion-re</w:t>
            </w:r>
            <w:r>
              <w:t>s</w:t>
            </w:r>
          </w:p>
        </w:tc>
        <w:tc>
          <w:tcPr>
            <w:tcW w:w="376"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301663">
            <w:pPr>
              <w:pStyle w:val="TAL"/>
              <w:keepNext w:val="0"/>
              <w:keepLines w:val="0"/>
              <w:widowControl w:val="0"/>
              <w:jc w:val="center"/>
            </w:pPr>
            <w:r>
              <w:rPr>
                <w:lang w:eastAsia="fr-FR"/>
              </w:rPr>
              <w:t>7.2.9.3, 7.2.9.4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301663">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301663">
        <w:tc>
          <w:tcPr>
            <w:tcW w:w="2148"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301663">
            <w:pPr>
              <w:pStyle w:val="TAL"/>
              <w:keepNext w:val="0"/>
              <w:keepLines w:val="0"/>
              <w:widowControl w:val="0"/>
              <w:jc w:val="center"/>
            </w:pPr>
            <w:r w:rsidRPr="00C8352D">
              <w:t>vnd.3gpp.seal-data-delivery-info+cbor;modeltype=data-storage-</w:t>
            </w:r>
            <w:r>
              <w:t>status-notification</w:t>
            </w:r>
          </w:p>
        </w:tc>
        <w:tc>
          <w:tcPr>
            <w:tcW w:w="376"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301663">
            <w:pPr>
              <w:pStyle w:val="TAL"/>
              <w:keepNext w:val="0"/>
              <w:keepLines w:val="0"/>
              <w:widowControl w:val="0"/>
              <w:jc w:val="center"/>
            </w:pPr>
            <w:r>
              <w:rPr>
                <w:lang w:eastAsia="fr-FR"/>
              </w:rPr>
              <w:t>7.2.10.3, 7.2.10.4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301663">
            <w:pPr>
              <w:pStyle w:val="TAL"/>
              <w:keepNext w:val="0"/>
              <w:keepLines w:val="0"/>
              <w:widowControl w:val="0"/>
              <w:rPr>
                <w:lang w:val="en-US"/>
              </w:rPr>
            </w:pPr>
            <w:r>
              <w:rPr>
                <w:lang w:val="en-US"/>
              </w:rPr>
              <w:t>The media type and parameter for a data storage notification.</w:t>
            </w:r>
          </w:p>
        </w:tc>
      </w:tr>
      <w:tr w:rsidR="00E539A2" w14:paraId="52A9AB70" w14:textId="77777777" w:rsidTr="00301663">
        <w:tc>
          <w:tcPr>
            <w:tcW w:w="2148"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301663">
            <w:pPr>
              <w:pStyle w:val="TAL"/>
              <w:keepNext w:val="0"/>
              <w:keepLines w:val="0"/>
              <w:widowControl w:val="0"/>
              <w:jc w:val="center"/>
            </w:pPr>
            <w:r w:rsidRPr="00C8352D">
              <w:t>vnd.3gpp.seal-data-delivery-info+cbor;modeltype=data-storage-</w:t>
            </w:r>
            <w:r w:rsidRPr="00AC12E1">
              <w:t>data-storage-query-res</w:t>
            </w:r>
          </w:p>
        </w:tc>
        <w:tc>
          <w:tcPr>
            <w:tcW w:w="376"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301663">
            <w:pPr>
              <w:pStyle w:val="TAL"/>
              <w:keepNext w:val="0"/>
              <w:keepLines w:val="0"/>
              <w:widowControl w:val="0"/>
              <w:jc w:val="center"/>
            </w:pPr>
            <w:r>
              <w:rPr>
                <w:lang w:eastAsia="fr-FR"/>
              </w:rPr>
              <w:t>7.2.11.3, 7.2.11.4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301663">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301663">
        <w:tc>
          <w:tcPr>
            <w:tcW w:w="2148"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301663">
            <w:pPr>
              <w:pStyle w:val="TAL"/>
              <w:keepNext w:val="0"/>
              <w:keepLines w:val="0"/>
              <w:widowControl w:val="0"/>
              <w:jc w:val="center"/>
            </w:pPr>
            <w:r w:rsidRPr="00C8352D">
              <w:t>vnd.3gpp.seal-data-delivery-info+cbor;modeltype=</w:t>
            </w:r>
            <w:r>
              <w:t>data-storage-mgt-req</w:t>
            </w:r>
          </w:p>
        </w:tc>
        <w:tc>
          <w:tcPr>
            <w:tcW w:w="376"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301663">
            <w:pPr>
              <w:pStyle w:val="TAL"/>
              <w:keepNext w:val="0"/>
              <w:keepLines w:val="0"/>
              <w:widowControl w:val="0"/>
              <w:jc w:val="center"/>
            </w:pPr>
            <w:r>
              <w:rPr>
                <w:lang w:eastAsia="fr-FR"/>
              </w:rPr>
              <w:t>7.2.12.3, 7.2.12.4, 7.2.10.3, 7.2.10.4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301663">
            <w:pPr>
              <w:pStyle w:val="TAL"/>
              <w:keepNext w:val="0"/>
              <w:keepLines w:val="0"/>
              <w:widowControl w:val="0"/>
              <w:rPr>
                <w:lang w:val="en-US"/>
              </w:rPr>
            </w:pPr>
            <w:r>
              <w:rPr>
                <w:lang w:val="en-US"/>
              </w:rPr>
              <w:t>The media type and parameter for a request to manage data storage</w:t>
            </w:r>
          </w:p>
        </w:tc>
      </w:tr>
      <w:tr w:rsidR="00E539A2" w14:paraId="364B8C1C" w14:textId="77777777" w:rsidTr="00301663">
        <w:tc>
          <w:tcPr>
            <w:tcW w:w="2148" w:type="pct"/>
            <w:tcBorders>
              <w:top w:val="single" w:sz="4" w:space="0" w:color="auto"/>
              <w:left w:val="single" w:sz="4" w:space="0" w:color="auto"/>
              <w:bottom w:val="single" w:sz="4" w:space="0" w:color="auto"/>
              <w:right w:val="single" w:sz="4" w:space="0" w:color="auto"/>
            </w:tcBorders>
          </w:tcPr>
          <w:p w14:paraId="51B27E42" w14:textId="77777777" w:rsidR="00E539A2" w:rsidRPr="00C8352D" w:rsidRDefault="00E539A2" w:rsidP="00301663">
            <w:pPr>
              <w:pStyle w:val="TAL"/>
              <w:keepNext w:val="0"/>
              <w:keepLines w:val="0"/>
              <w:widowControl w:val="0"/>
              <w:jc w:val="center"/>
            </w:pPr>
            <w:r>
              <w:t>vnd.3gpp.seal-data-delivery-info+cbor;modeltype=</w:t>
            </w:r>
            <w:r w:rsidRPr="00763491">
              <w:t>establishment-</w:t>
            </w:r>
            <w:r>
              <w:t>policy-</w:t>
            </w:r>
            <w:r w:rsidRPr="00763491">
              <w:t>req</w:t>
            </w:r>
          </w:p>
        </w:tc>
        <w:tc>
          <w:tcPr>
            <w:tcW w:w="376" w:type="pct"/>
            <w:tcBorders>
              <w:top w:val="single" w:sz="4" w:space="0" w:color="auto"/>
              <w:left w:val="single" w:sz="4" w:space="0" w:color="auto"/>
              <w:bottom w:val="single" w:sz="4" w:space="0" w:color="auto"/>
              <w:right w:val="single" w:sz="4" w:space="0" w:color="auto"/>
            </w:tcBorders>
          </w:tcPr>
          <w:p w14:paraId="47A29799" w14:textId="77777777" w:rsidR="00E539A2" w:rsidRDefault="00E539A2" w:rsidP="00301663">
            <w:pPr>
              <w:pStyle w:val="TAL"/>
              <w:keepNext w:val="0"/>
              <w:keepLines w:val="0"/>
              <w:widowControl w:val="0"/>
              <w:jc w:val="center"/>
            </w:pPr>
            <w:r>
              <w:t>7.2.18.3, 7.2.18.4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9875" w14:textId="77777777" w:rsidR="00E539A2" w:rsidRDefault="00E539A2" w:rsidP="00301663">
            <w:pPr>
              <w:pStyle w:val="TAL"/>
              <w:keepNext w:val="0"/>
              <w:keepLines w:val="0"/>
              <w:widowControl w:val="0"/>
              <w:rPr>
                <w:lang w:val="en-US"/>
              </w:rPr>
            </w:pPr>
            <w:r>
              <w:rPr>
                <w:lang w:val="en-US"/>
              </w:rPr>
              <w:t xml:space="preserve">The media type and parameter for a request to establish an </w:t>
            </w:r>
            <w:r>
              <w:rPr>
                <w:bCs/>
              </w:rPr>
              <w:t>SDDM regular transmission connection.</w:t>
            </w:r>
          </w:p>
        </w:tc>
      </w:tr>
      <w:tr w:rsidR="00E539A2" w14:paraId="2AC6E06F" w14:textId="77777777" w:rsidTr="00301663">
        <w:tc>
          <w:tcPr>
            <w:tcW w:w="2148"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301663">
            <w:pPr>
              <w:pStyle w:val="TAL"/>
              <w:keepNext w:val="0"/>
              <w:keepLines w:val="0"/>
              <w:widowControl w:val="0"/>
              <w:jc w:val="center"/>
            </w:pPr>
            <w:r>
              <w:t>vnd.3gpp.seal-data-delivery-info+cbor;modeltype=</w:t>
            </w:r>
            <w:r w:rsidRPr="00016C52">
              <w:t>connection-status-</w:t>
            </w:r>
            <w:r>
              <w:t>configuration-</w:t>
            </w:r>
            <w:r w:rsidRPr="00DC399F">
              <w:t>req</w:t>
            </w:r>
          </w:p>
        </w:tc>
        <w:tc>
          <w:tcPr>
            <w:tcW w:w="376"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301663">
            <w:pPr>
              <w:pStyle w:val="TAL"/>
              <w:keepNext w:val="0"/>
              <w:keepLines w:val="0"/>
              <w:widowControl w:val="0"/>
              <w:jc w:val="center"/>
            </w:pPr>
            <w:r>
              <w:t>7.2.19.3, 7.2.19.4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301663">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301663">
        <w:tc>
          <w:tcPr>
            <w:tcW w:w="2148"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301663">
            <w:pPr>
              <w:pStyle w:val="TAL"/>
              <w:keepNext w:val="0"/>
              <w:keepLines w:val="0"/>
              <w:widowControl w:val="0"/>
              <w:jc w:val="center"/>
            </w:pPr>
            <w:r>
              <w:t>vnd.3gpp.seal-data-delivery-info+cbor;modeltype=</w:t>
            </w:r>
            <w:r w:rsidRPr="00016C52">
              <w:t>connection-status-</w:t>
            </w:r>
            <w:r>
              <w:t>configuration-</w:t>
            </w:r>
            <w:r w:rsidRPr="00DC399F">
              <w:t>re</w:t>
            </w:r>
            <w:r>
              <w:t>s</w:t>
            </w:r>
          </w:p>
        </w:tc>
        <w:tc>
          <w:tcPr>
            <w:tcW w:w="376"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301663">
            <w:pPr>
              <w:pStyle w:val="TAL"/>
              <w:keepNext w:val="0"/>
              <w:keepLines w:val="0"/>
              <w:widowControl w:val="0"/>
              <w:jc w:val="center"/>
            </w:pPr>
            <w:r>
              <w:t>7.2.19.3, 7.2.19.4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301663">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301663">
        <w:tc>
          <w:tcPr>
            <w:tcW w:w="2148"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301663">
            <w:pPr>
              <w:pStyle w:val="TAL"/>
              <w:keepNext w:val="0"/>
              <w:keepLines w:val="0"/>
              <w:widowControl w:val="0"/>
              <w:jc w:val="center"/>
            </w:pPr>
            <w:r>
              <w:t>vnd.3gpp.seal-data-delivery-info+cbor;modeltype=connection-status-notification</w:t>
            </w:r>
          </w:p>
        </w:tc>
        <w:tc>
          <w:tcPr>
            <w:tcW w:w="376"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301663">
            <w:pPr>
              <w:pStyle w:val="TAL"/>
              <w:keepNext w:val="0"/>
              <w:keepLines w:val="0"/>
              <w:widowControl w:val="0"/>
              <w:jc w:val="center"/>
            </w:pPr>
            <w:r>
              <w:t>7.2.21.3, 7.2.21.4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301663">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301663">
        <w:tc>
          <w:tcPr>
            <w:tcW w:w="2148"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301663">
            <w:pPr>
              <w:pStyle w:val="TAL"/>
              <w:keepNext w:val="0"/>
              <w:keepLines w:val="0"/>
              <w:widowControl w:val="0"/>
              <w:jc w:val="center"/>
            </w:pPr>
            <w:r>
              <w:t>vnd.3gpp.seal-data-delivery-info+cbor;modeltype=connection-status-config-subsc</w:t>
            </w:r>
          </w:p>
        </w:tc>
        <w:tc>
          <w:tcPr>
            <w:tcW w:w="376"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301663">
            <w:pPr>
              <w:pStyle w:val="TAL"/>
              <w:keepNext w:val="0"/>
              <w:keepLines w:val="0"/>
              <w:widowControl w:val="0"/>
              <w:jc w:val="center"/>
            </w:pPr>
            <w:r>
              <w:t>7.2.21.3, 7.2.21.4</w:t>
            </w:r>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301663">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bl>
    <w:p w14:paraId="3A6FDE04" w14:textId="77777777" w:rsidR="00E539A2" w:rsidRDefault="00E539A2" w:rsidP="00E539A2">
      <w:pPr>
        <w:widowControl w:val="0"/>
        <w:rPr>
          <w:lang w:eastAsia="en-GB"/>
        </w:rPr>
      </w:pPr>
    </w:p>
    <w:p w14:paraId="70A520B5" w14:textId="77777777" w:rsidR="00E539A2" w:rsidRPr="00826514" w:rsidRDefault="00E539A2" w:rsidP="00E539A2">
      <w:pPr>
        <w:pStyle w:val="Heading3"/>
        <w:keepNext w:val="0"/>
        <w:keepLines w:val="0"/>
        <w:widowControl w:val="0"/>
        <w:rPr>
          <w:noProof/>
        </w:rPr>
      </w:pPr>
      <w:bookmarkStart w:id="1616" w:name="_Toc193393461"/>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616"/>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r>
        <w:t>modeltype.</w:t>
      </w:r>
    </w:p>
    <w:p w14:paraId="2399A361" w14:textId="77777777" w:rsidR="00E539A2" w:rsidRPr="00826514" w:rsidRDefault="00E539A2" w:rsidP="00E539A2">
      <w:pPr>
        <w:widowControl w:val="0"/>
      </w:pPr>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lastRenderedPageBreak/>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E539A2">
      <w:pPr>
        <w:widowControl w:val="0"/>
        <w:ind w:firstLine="284"/>
      </w:pPr>
      <w:r w:rsidRPr="00826514">
        <w:t>Deprecated alias names for this type: N/A</w:t>
      </w:r>
    </w:p>
    <w:p w14:paraId="24B5B4F8" w14:textId="77777777" w:rsidR="00E539A2" w:rsidRPr="00826514" w:rsidRDefault="00E539A2" w:rsidP="00E539A2">
      <w:pPr>
        <w:widowControl w:val="0"/>
        <w:ind w:firstLine="284"/>
      </w:pPr>
      <w:r w:rsidRPr="00826514">
        <w:t>Magic number(s): N/A</w:t>
      </w:r>
    </w:p>
    <w:p w14:paraId="69EC52A7" w14:textId="77777777" w:rsidR="00E539A2" w:rsidRPr="00826514" w:rsidRDefault="00E539A2" w:rsidP="00E539A2">
      <w:pPr>
        <w:widowControl w:val="0"/>
        <w:ind w:firstLine="284"/>
      </w:pPr>
      <w:r w:rsidRPr="00826514">
        <w:t>File extension(s): none</w:t>
      </w:r>
    </w:p>
    <w:p w14:paraId="2A2BB23A" w14:textId="77777777" w:rsidR="00E539A2" w:rsidRPr="00826514" w:rsidRDefault="00E539A2" w:rsidP="00E539A2">
      <w:pPr>
        <w:widowControl w:val="0"/>
        <w:ind w:firstLine="284"/>
      </w:pPr>
      <w:r w:rsidRPr="00826514">
        <w:t>Macintosh file type code(s): none</w:t>
      </w:r>
    </w:p>
    <w:p w14:paraId="69612193" w14:textId="77777777" w:rsidR="00E539A2" w:rsidRPr="00826514" w:rsidRDefault="00E539A2" w:rsidP="00E539A2">
      <w:pPr>
        <w:widowControl w:val="0"/>
      </w:pPr>
      <w:r w:rsidRPr="00826514">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5CA5E6C2" w14:textId="564B3888" w:rsidR="00080512" w:rsidRPr="004D3578" w:rsidRDefault="00E539A2" w:rsidP="00C63C09">
      <w:pPr>
        <w:pStyle w:val="Heading8"/>
      </w:pPr>
      <w:bookmarkStart w:id="1617" w:name="_Toc193393462"/>
      <w:r w:rsidRPr="00826514">
        <w:lastRenderedPageBreak/>
        <w:t>Change controller: &lt;MCC name&gt;/&lt;MCC email address&gt;</w:t>
      </w:r>
      <w:r w:rsidR="003C68A7">
        <w:t>An</w:t>
      </w:r>
      <w:r w:rsidR="00080512" w:rsidRPr="004D3578">
        <w:t xml:space="preserve">nex </w:t>
      </w:r>
      <w:r w:rsidR="000026A6">
        <w:t>B</w:t>
      </w:r>
      <w:r w:rsidR="00080512" w:rsidRPr="004D3578">
        <w:t xml:space="preserve"> (informative):</w:t>
      </w:r>
      <w:r w:rsidR="00080512" w:rsidRPr="004D3578">
        <w:br/>
        <w:t>Change history</w:t>
      </w:r>
      <w:bookmarkEnd w:id="1581"/>
      <w:bookmarkEnd w:id="1617"/>
    </w:p>
    <w:p w14:paraId="06FAD520" w14:textId="77777777" w:rsidR="00054A22" w:rsidRPr="00235394" w:rsidRDefault="00054A22" w:rsidP="00054A22">
      <w:pPr>
        <w:pStyle w:val="TH"/>
      </w:pPr>
      <w:bookmarkStart w:id="1618" w:name="historyclause"/>
      <w:bookmarkEnd w:id="16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E965B6" w:rsidRDefault="000E1503" w:rsidP="000E1503">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E965B6" w:rsidRDefault="00117C18" w:rsidP="00117C18">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E965B6" w:rsidRDefault="00B82E2E" w:rsidP="00B82E2E">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E965B6" w:rsidRDefault="00B42005" w:rsidP="00B42005">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E965B6" w:rsidRDefault="008F73EB" w:rsidP="008F73EB">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E965B6" w:rsidRDefault="00307197" w:rsidP="00307197">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E965B6" w:rsidRDefault="00F87CB8" w:rsidP="00F87CB8">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E965B6" w:rsidRDefault="00582D67" w:rsidP="00582D67">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E965B6" w:rsidRDefault="00DC02F9" w:rsidP="00DC02F9">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E965B6" w:rsidRDefault="002936B9" w:rsidP="002936B9">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E965B6" w:rsidRDefault="00BB5BDB" w:rsidP="00BB5BDB">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E965B6" w:rsidRDefault="004513CE" w:rsidP="004513CE">
            <w:pPr>
              <w:spacing w:after="0"/>
              <w:jc w:val="center"/>
              <w:rPr>
                <w:rFonts w:ascii="Arial" w:hAnsi="Arial" w:cs="Arial"/>
                <w:color w:val="0000FF"/>
                <w:sz w:val="16"/>
                <w:szCs w:val="16"/>
                <w:u w:val="single"/>
              </w:rPr>
            </w:pPr>
            <w:r w:rsidRPr="00E965B6">
              <w:rPr>
                <w:rFonts w:ascii="Arial" w:hAnsi="Arial" w:cs="Arial"/>
                <w:sz w:val="16"/>
                <w:szCs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E625B7" w:rsidRPr="006B0D02" w14:paraId="7E4B31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E965B6" w:rsidRDefault="00E625B7" w:rsidP="00E625B7">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AA0C80" w:rsidRPr="006B0D02" w14:paraId="40F7075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E965B6" w:rsidRDefault="00AA0C80" w:rsidP="00AA0C80">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CB278F" w:rsidRPr="006B0D02" w14:paraId="029A44B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E965B6" w:rsidRDefault="00CB278F" w:rsidP="00CB278F">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532F9B" w:rsidRPr="006B0D02" w14:paraId="240B4F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E965B6" w:rsidRDefault="00532F9B" w:rsidP="00532F9B">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D22E0D" w:rsidRPr="006B0D02" w14:paraId="6BAC4E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E965B6" w:rsidRDefault="00D22E0D" w:rsidP="00D22E0D">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DB73DD" w:rsidRPr="006B0D02" w14:paraId="7E7ED0E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E965B6" w:rsidRDefault="00DB73DD" w:rsidP="00DB73DD">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F864A5" w:rsidRPr="006B0D02" w14:paraId="628A73C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E965B6" w:rsidRDefault="00F864A5" w:rsidP="00F864A5">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90159B" w:rsidRPr="006B0D02" w14:paraId="7352B7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E965B6" w:rsidRDefault="0090159B" w:rsidP="0090159B">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CA6DE2" w:rsidRPr="006B0D02" w14:paraId="17C0243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E965B6" w:rsidRDefault="00CA6DE2" w:rsidP="00CA6DE2">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111EA4" w:rsidRPr="006B0D02" w14:paraId="7E23D2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E965B6" w:rsidRDefault="00111EA4" w:rsidP="00111EA4">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684EEA" w:rsidRPr="006B0D02" w14:paraId="47203F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E965B6" w:rsidRDefault="00684EEA" w:rsidP="00684EEA">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2D7123" w:rsidRPr="006B0D02" w14:paraId="122A92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E965B6" w:rsidRDefault="002D7123" w:rsidP="002D7123">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475034" w:rsidRPr="006B0D02" w14:paraId="6B329A0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E965B6" w:rsidRDefault="00475034" w:rsidP="00475034">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96407B" w:rsidRPr="006B0D02" w14:paraId="02C438B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E965B6" w:rsidRDefault="0096407B" w:rsidP="0096407B">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D35109" w:rsidRPr="006B0D02" w14:paraId="56648BA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E965B6" w:rsidRDefault="00D35109" w:rsidP="00D35109">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8B3BDF" w:rsidRPr="006B0D02" w14:paraId="46AF880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E965B6" w:rsidRDefault="008B3BDF" w:rsidP="008B3BDF">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FA212E" w:rsidRPr="006B0D02" w14:paraId="1152823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E965B6" w:rsidRDefault="00FA212E" w:rsidP="00FA212E">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FE0821" w:rsidRPr="006B0D02" w14:paraId="26D76C8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E965B6" w:rsidRDefault="00FE0821" w:rsidP="00FE0821">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A81008" w:rsidRPr="006B0D02" w14:paraId="033216F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E965B6" w:rsidRDefault="00A81008" w:rsidP="00A81008">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AF728A" w:rsidRPr="006B0D02" w14:paraId="63FB8D3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E965B6" w:rsidRDefault="00AF728A" w:rsidP="00AF728A">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99085F" w:rsidRPr="006B0D02" w14:paraId="3877BA0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E965B6" w:rsidRDefault="0099085F" w:rsidP="0099085F">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E0379B" w:rsidRPr="006B0D02" w14:paraId="6895C5F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E965B6" w:rsidRDefault="00E0379B" w:rsidP="00E0379B">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4A3EC1" w:rsidRPr="006B0D02" w14:paraId="72B1012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E965B6" w:rsidRDefault="004A3EC1" w:rsidP="004A3EC1">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194B94" w:rsidRPr="006B0D02" w14:paraId="097690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E965B6" w:rsidRDefault="00194B94" w:rsidP="00194B94">
            <w:pPr>
              <w:spacing w:after="0"/>
              <w:jc w:val="center"/>
              <w:rPr>
                <w:rFonts w:ascii="Arial" w:hAnsi="Arial" w:cs="Arial"/>
                <w:color w:val="0000FF"/>
                <w:sz w:val="16"/>
                <w:szCs w:val="16"/>
                <w:u w:val="single"/>
              </w:rPr>
            </w:pPr>
            <w:r w:rsidRPr="00E965B6">
              <w:rPr>
                <w:rFonts w:ascii="Arial" w:hAnsi="Arial" w:cs="Arial"/>
                <w:sz w:val="16"/>
                <w:szCs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D27B34" w:rsidRPr="006B0D02" w14:paraId="533CD6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Default="00D27B34" w:rsidP="00D27B34">
            <w:pPr>
              <w:spacing w:after="0"/>
              <w:jc w:val="center"/>
            </w:pPr>
            <w:r w:rsidRPr="00D27B34">
              <w:rPr>
                <w:rFonts w:ascii="Arial" w:hAnsi="Arial" w:cs="Arial"/>
                <w:sz w:val="16"/>
                <w:szCs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D27B34" w:rsidRPr="006B0D02" w14:paraId="09EDEAE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Default="00D27B34" w:rsidP="00D27B34">
            <w:pPr>
              <w:spacing w:after="0"/>
              <w:jc w:val="center"/>
            </w:pPr>
            <w:r w:rsidRPr="00D27B34">
              <w:rPr>
                <w:rFonts w:ascii="Arial" w:hAnsi="Arial" w:cs="Arial"/>
                <w:sz w:val="16"/>
                <w:szCs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D27B34" w:rsidRPr="006B0D02" w14:paraId="75302D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D27B34" w:rsidRPr="006B0D02" w14:paraId="51BF053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D27B34" w:rsidRPr="006B0D02" w14:paraId="699F8E4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D27B34" w:rsidRPr="006B0D02" w14:paraId="7785E6C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Removal of EN on Sdd_ConnectionStatusEvent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D27B34" w:rsidRPr="006B0D02" w14:paraId="6135F9E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Removal of EN on batPeriodAdaptCap and transmisAssistInfo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D27B34" w:rsidRPr="006B0D02" w14:paraId="386A0CC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D27B34" w:rsidRPr="006B0D02" w14:paraId="6C34AA8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D27B34" w:rsidRPr="006B0D02" w14:paraId="46411FC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D27B34" w:rsidRPr="006B0D02" w14:paraId="2D4787F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D27B34" w:rsidRPr="006B0D02" w14:paraId="3169A20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D27B34" w:rsidRPr="006B0D02" w14:paraId="67A780C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Default="00D27B34" w:rsidP="00D27B34">
            <w:pPr>
              <w:spacing w:after="0"/>
              <w:jc w:val="center"/>
            </w:pPr>
            <w:r w:rsidRPr="00D27B34">
              <w:rPr>
                <w:rFonts w:ascii="Arial" w:hAnsi="Arial" w:cs="Arial"/>
                <w:sz w:val="16"/>
                <w:szCs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bl>
    <w:p w14:paraId="64EDF72D" w14:textId="77777777" w:rsidR="00D27B34" w:rsidRDefault="00D27B34" w:rsidP="00230528"/>
    <w:sectPr w:rsidR="00D27B3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D16E7" w14:textId="77777777" w:rsidR="0034188D" w:rsidRDefault="0034188D">
      <w:r>
        <w:separator/>
      </w:r>
    </w:p>
  </w:endnote>
  <w:endnote w:type="continuationSeparator" w:id="0">
    <w:p w14:paraId="228B8768" w14:textId="77777777" w:rsidR="0034188D" w:rsidRDefault="0034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53D1" w:rsidRDefault="000A53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4749B" w14:textId="77777777" w:rsidR="0034188D" w:rsidRDefault="0034188D">
      <w:r>
        <w:separator/>
      </w:r>
    </w:p>
  </w:footnote>
  <w:footnote w:type="continuationSeparator" w:id="0">
    <w:p w14:paraId="1C61E2AA" w14:textId="77777777" w:rsidR="0034188D" w:rsidRDefault="0034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34E1BA" w:rsidR="000A53D1" w:rsidRDefault="000A53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5FC">
      <w:rPr>
        <w:rFonts w:ascii="Arial" w:hAnsi="Arial" w:cs="Arial"/>
        <w:b/>
        <w:noProof/>
        <w:sz w:val="18"/>
        <w:szCs w:val="18"/>
      </w:rPr>
      <w:t>3GPP TS 24.543 V19.1.0 (2025-03)</w:t>
    </w:r>
    <w:r>
      <w:rPr>
        <w:rFonts w:ascii="Arial" w:hAnsi="Arial" w:cs="Arial"/>
        <w:b/>
        <w:sz w:val="18"/>
        <w:szCs w:val="18"/>
      </w:rPr>
      <w:fldChar w:fldCharType="end"/>
    </w:r>
  </w:p>
  <w:p w14:paraId="7A6BC72E" w14:textId="77777777" w:rsidR="000A53D1" w:rsidRDefault="000A53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338CF385" w:rsidR="000A53D1" w:rsidRDefault="000A53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5FC">
      <w:rPr>
        <w:rFonts w:ascii="Arial" w:hAnsi="Arial" w:cs="Arial"/>
        <w:b/>
        <w:noProof/>
        <w:sz w:val="18"/>
        <w:szCs w:val="18"/>
      </w:rPr>
      <w:t>Release 19</w:t>
    </w:r>
    <w:r>
      <w:rPr>
        <w:rFonts w:ascii="Arial" w:hAnsi="Arial" w:cs="Arial"/>
        <w:b/>
        <w:sz w:val="18"/>
        <w:szCs w:val="18"/>
      </w:rPr>
      <w:fldChar w:fldCharType="end"/>
    </w:r>
  </w:p>
  <w:p w14:paraId="1024E63D" w14:textId="77777777" w:rsidR="000A53D1" w:rsidRDefault="000A5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15616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839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10508">
    <w:abstractNumId w:val="9"/>
  </w:num>
  <w:num w:numId="4" w16cid:durableId="1754156906">
    <w:abstractNumId w:val="12"/>
  </w:num>
  <w:num w:numId="5" w16cid:durableId="646277854">
    <w:abstractNumId w:val="11"/>
  </w:num>
  <w:num w:numId="6" w16cid:durableId="279164">
    <w:abstractNumId w:val="6"/>
  </w:num>
  <w:num w:numId="7" w16cid:durableId="1417172164">
    <w:abstractNumId w:val="5"/>
  </w:num>
  <w:num w:numId="8" w16cid:durableId="1359089891">
    <w:abstractNumId w:val="4"/>
  </w:num>
  <w:num w:numId="9" w16cid:durableId="1535801507">
    <w:abstractNumId w:val="7"/>
  </w:num>
  <w:num w:numId="10" w16cid:durableId="1327057279">
    <w:abstractNumId w:val="3"/>
  </w:num>
  <w:num w:numId="11" w16cid:durableId="417606287">
    <w:abstractNumId w:val="2"/>
  </w:num>
  <w:num w:numId="12" w16cid:durableId="1091777633">
    <w:abstractNumId w:val="1"/>
  </w:num>
  <w:num w:numId="13" w16cid:durableId="1827937283">
    <w:abstractNumId w:val="0"/>
  </w:num>
  <w:num w:numId="14" w16cid:durableId="2014411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66D4"/>
    <w:rsid w:val="00013172"/>
    <w:rsid w:val="00015C87"/>
    <w:rsid w:val="000160EB"/>
    <w:rsid w:val="00027F89"/>
    <w:rsid w:val="00033397"/>
    <w:rsid w:val="00040095"/>
    <w:rsid w:val="00051834"/>
    <w:rsid w:val="00052A01"/>
    <w:rsid w:val="00052C58"/>
    <w:rsid w:val="0005446A"/>
    <w:rsid w:val="00054A22"/>
    <w:rsid w:val="000572B0"/>
    <w:rsid w:val="00060916"/>
    <w:rsid w:val="00062023"/>
    <w:rsid w:val="000621D7"/>
    <w:rsid w:val="00062624"/>
    <w:rsid w:val="000655A6"/>
    <w:rsid w:val="0007522E"/>
    <w:rsid w:val="00076A82"/>
    <w:rsid w:val="00080512"/>
    <w:rsid w:val="000837B5"/>
    <w:rsid w:val="00092A5B"/>
    <w:rsid w:val="00095525"/>
    <w:rsid w:val="00095626"/>
    <w:rsid w:val="000A4605"/>
    <w:rsid w:val="000A53D1"/>
    <w:rsid w:val="000A69EB"/>
    <w:rsid w:val="000B0B6E"/>
    <w:rsid w:val="000B72CE"/>
    <w:rsid w:val="000C47C3"/>
    <w:rsid w:val="000C7D35"/>
    <w:rsid w:val="000D3201"/>
    <w:rsid w:val="000D58AB"/>
    <w:rsid w:val="000E1503"/>
    <w:rsid w:val="000F18D5"/>
    <w:rsid w:val="00101D4F"/>
    <w:rsid w:val="001031B5"/>
    <w:rsid w:val="001045FC"/>
    <w:rsid w:val="00107339"/>
    <w:rsid w:val="0010765A"/>
    <w:rsid w:val="00111EA4"/>
    <w:rsid w:val="00115E27"/>
    <w:rsid w:val="001167D9"/>
    <w:rsid w:val="00117C18"/>
    <w:rsid w:val="001208F8"/>
    <w:rsid w:val="00121F7A"/>
    <w:rsid w:val="00133525"/>
    <w:rsid w:val="00142959"/>
    <w:rsid w:val="00144365"/>
    <w:rsid w:val="00155D1A"/>
    <w:rsid w:val="00156F92"/>
    <w:rsid w:val="00160B2E"/>
    <w:rsid w:val="001628DB"/>
    <w:rsid w:val="00166B54"/>
    <w:rsid w:val="00177770"/>
    <w:rsid w:val="00177996"/>
    <w:rsid w:val="00184F9F"/>
    <w:rsid w:val="00191CF4"/>
    <w:rsid w:val="00194B94"/>
    <w:rsid w:val="00197419"/>
    <w:rsid w:val="001A4C42"/>
    <w:rsid w:val="001A7420"/>
    <w:rsid w:val="001B40D3"/>
    <w:rsid w:val="001B6637"/>
    <w:rsid w:val="001C21C3"/>
    <w:rsid w:val="001D02C2"/>
    <w:rsid w:val="001D0EDA"/>
    <w:rsid w:val="001E3E57"/>
    <w:rsid w:val="001F0C1D"/>
    <w:rsid w:val="001F1132"/>
    <w:rsid w:val="001F168B"/>
    <w:rsid w:val="00200361"/>
    <w:rsid w:val="002032B0"/>
    <w:rsid w:val="00214B3B"/>
    <w:rsid w:val="00225094"/>
    <w:rsid w:val="00230528"/>
    <w:rsid w:val="002347A2"/>
    <w:rsid w:val="00241FBF"/>
    <w:rsid w:val="00243D07"/>
    <w:rsid w:val="00263C89"/>
    <w:rsid w:val="00267097"/>
    <w:rsid w:val="002675F0"/>
    <w:rsid w:val="00274FF4"/>
    <w:rsid w:val="002760EE"/>
    <w:rsid w:val="00276D89"/>
    <w:rsid w:val="00292847"/>
    <w:rsid w:val="002936B9"/>
    <w:rsid w:val="00294608"/>
    <w:rsid w:val="002B6339"/>
    <w:rsid w:val="002C0F49"/>
    <w:rsid w:val="002C702E"/>
    <w:rsid w:val="002D2B79"/>
    <w:rsid w:val="002D7123"/>
    <w:rsid w:val="002E00EE"/>
    <w:rsid w:val="002E2734"/>
    <w:rsid w:val="002F09E2"/>
    <w:rsid w:val="002F0AD5"/>
    <w:rsid w:val="002F28F0"/>
    <w:rsid w:val="002F338B"/>
    <w:rsid w:val="00304E7C"/>
    <w:rsid w:val="00307197"/>
    <w:rsid w:val="003172DC"/>
    <w:rsid w:val="003251B6"/>
    <w:rsid w:val="0033422C"/>
    <w:rsid w:val="0033648F"/>
    <w:rsid w:val="0034188D"/>
    <w:rsid w:val="00342BAE"/>
    <w:rsid w:val="00342BE9"/>
    <w:rsid w:val="0035462D"/>
    <w:rsid w:val="00356555"/>
    <w:rsid w:val="0035711A"/>
    <w:rsid w:val="003653AE"/>
    <w:rsid w:val="003765B8"/>
    <w:rsid w:val="003806BF"/>
    <w:rsid w:val="00391FEE"/>
    <w:rsid w:val="003A012B"/>
    <w:rsid w:val="003A69F5"/>
    <w:rsid w:val="003B2BC5"/>
    <w:rsid w:val="003B5DAE"/>
    <w:rsid w:val="003B6357"/>
    <w:rsid w:val="003B6BE8"/>
    <w:rsid w:val="003C2CA4"/>
    <w:rsid w:val="003C3971"/>
    <w:rsid w:val="003C68A7"/>
    <w:rsid w:val="003D28B6"/>
    <w:rsid w:val="003D29E8"/>
    <w:rsid w:val="003E2307"/>
    <w:rsid w:val="004009AB"/>
    <w:rsid w:val="004157BA"/>
    <w:rsid w:val="00423334"/>
    <w:rsid w:val="004345EC"/>
    <w:rsid w:val="00435B9B"/>
    <w:rsid w:val="004374CD"/>
    <w:rsid w:val="004432FD"/>
    <w:rsid w:val="00443B69"/>
    <w:rsid w:val="004477D2"/>
    <w:rsid w:val="004513CE"/>
    <w:rsid w:val="00453F8A"/>
    <w:rsid w:val="004541D9"/>
    <w:rsid w:val="00456C3C"/>
    <w:rsid w:val="00465515"/>
    <w:rsid w:val="00475034"/>
    <w:rsid w:val="00476F4F"/>
    <w:rsid w:val="00485DF9"/>
    <w:rsid w:val="0049196E"/>
    <w:rsid w:val="0049751D"/>
    <w:rsid w:val="004A2BCE"/>
    <w:rsid w:val="004A3EC1"/>
    <w:rsid w:val="004B792E"/>
    <w:rsid w:val="004B7AEB"/>
    <w:rsid w:val="004C15CA"/>
    <w:rsid w:val="004C30AC"/>
    <w:rsid w:val="004C39D8"/>
    <w:rsid w:val="004C6BE3"/>
    <w:rsid w:val="004D3578"/>
    <w:rsid w:val="004D3D1A"/>
    <w:rsid w:val="004E213A"/>
    <w:rsid w:val="004F0988"/>
    <w:rsid w:val="004F3340"/>
    <w:rsid w:val="004F58F6"/>
    <w:rsid w:val="004F7C63"/>
    <w:rsid w:val="00502945"/>
    <w:rsid w:val="005159AE"/>
    <w:rsid w:val="00532F9B"/>
    <w:rsid w:val="0053388B"/>
    <w:rsid w:val="00533E9D"/>
    <w:rsid w:val="00535773"/>
    <w:rsid w:val="00536760"/>
    <w:rsid w:val="00543E6C"/>
    <w:rsid w:val="005458FF"/>
    <w:rsid w:val="00551E1B"/>
    <w:rsid w:val="00553064"/>
    <w:rsid w:val="00554396"/>
    <w:rsid w:val="00565087"/>
    <w:rsid w:val="00567653"/>
    <w:rsid w:val="0057150A"/>
    <w:rsid w:val="00575363"/>
    <w:rsid w:val="00582D67"/>
    <w:rsid w:val="00584D31"/>
    <w:rsid w:val="00590737"/>
    <w:rsid w:val="00597B11"/>
    <w:rsid w:val="005A16B1"/>
    <w:rsid w:val="005A1904"/>
    <w:rsid w:val="005B23E0"/>
    <w:rsid w:val="005B24D8"/>
    <w:rsid w:val="005C2C8D"/>
    <w:rsid w:val="005D1384"/>
    <w:rsid w:val="005D2E01"/>
    <w:rsid w:val="005D2F70"/>
    <w:rsid w:val="005D7526"/>
    <w:rsid w:val="005E4BB2"/>
    <w:rsid w:val="005F788A"/>
    <w:rsid w:val="00602AEA"/>
    <w:rsid w:val="006059E8"/>
    <w:rsid w:val="00613137"/>
    <w:rsid w:val="00614FDF"/>
    <w:rsid w:val="006331D1"/>
    <w:rsid w:val="0063517E"/>
    <w:rsid w:val="0063543D"/>
    <w:rsid w:val="006436EB"/>
    <w:rsid w:val="00647114"/>
    <w:rsid w:val="00653D6C"/>
    <w:rsid w:val="00661C20"/>
    <w:rsid w:val="00675D3A"/>
    <w:rsid w:val="00684EEA"/>
    <w:rsid w:val="00687131"/>
    <w:rsid w:val="006912E9"/>
    <w:rsid w:val="006A1B8C"/>
    <w:rsid w:val="006A323F"/>
    <w:rsid w:val="006A68E3"/>
    <w:rsid w:val="006B0E81"/>
    <w:rsid w:val="006B2993"/>
    <w:rsid w:val="006B30D0"/>
    <w:rsid w:val="006B3863"/>
    <w:rsid w:val="006B445C"/>
    <w:rsid w:val="006B57DD"/>
    <w:rsid w:val="006C33EA"/>
    <w:rsid w:val="006C3D95"/>
    <w:rsid w:val="006D7D95"/>
    <w:rsid w:val="006E5C86"/>
    <w:rsid w:val="00700BA7"/>
    <w:rsid w:val="00701116"/>
    <w:rsid w:val="007022FC"/>
    <w:rsid w:val="0071174C"/>
    <w:rsid w:val="00713C44"/>
    <w:rsid w:val="0072358D"/>
    <w:rsid w:val="00724D56"/>
    <w:rsid w:val="007334EC"/>
    <w:rsid w:val="00734A5B"/>
    <w:rsid w:val="0074026F"/>
    <w:rsid w:val="007411D6"/>
    <w:rsid w:val="007429F6"/>
    <w:rsid w:val="00744601"/>
    <w:rsid w:val="00744E76"/>
    <w:rsid w:val="00751C40"/>
    <w:rsid w:val="007523F9"/>
    <w:rsid w:val="0076231E"/>
    <w:rsid w:val="00763358"/>
    <w:rsid w:val="00765EA3"/>
    <w:rsid w:val="00772C56"/>
    <w:rsid w:val="007736AF"/>
    <w:rsid w:val="00774DA4"/>
    <w:rsid w:val="0077633E"/>
    <w:rsid w:val="00781F0F"/>
    <w:rsid w:val="00793485"/>
    <w:rsid w:val="00794042"/>
    <w:rsid w:val="00797019"/>
    <w:rsid w:val="007B600E"/>
    <w:rsid w:val="007C05D7"/>
    <w:rsid w:val="007D3F2B"/>
    <w:rsid w:val="007D40A0"/>
    <w:rsid w:val="007D746B"/>
    <w:rsid w:val="007F0F4A"/>
    <w:rsid w:val="007F1CE7"/>
    <w:rsid w:val="008025A2"/>
    <w:rsid w:val="008028A4"/>
    <w:rsid w:val="00804970"/>
    <w:rsid w:val="00807EAD"/>
    <w:rsid w:val="00813182"/>
    <w:rsid w:val="008172F0"/>
    <w:rsid w:val="0082416E"/>
    <w:rsid w:val="00830747"/>
    <w:rsid w:val="00830AC8"/>
    <w:rsid w:val="008343BE"/>
    <w:rsid w:val="00835787"/>
    <w:rsid w:val="0084138F"/>
    <w:rsid w:val="00851949"/>
    <w:rsid w:val="00851A61"/>
    <w:rsid w:val="00862924"/>
    <w:rsid w:val="00867D82"/>
    <w:rsid w:val="008768CA"/>
    <w:rsid w:val="00882C81"/>
    <w:rsid w:val="00882F0B"/>
    <w:rsid w:val="00893F4D"/>
    <w:rsid w:val="008A56B9"/>
    <w:rsid w:val="008B09BE"/>
    <w:rsid w:val="008B398A"/>
    <w:rsid w:val="008B3BDF"/>
    <w:rsid w:val="008C19BC"/>
    <w:rsid w:val="008C384C"/>
    <w:rsid w:val="008C5080"/>
    <w:rsid w:val="008D494A"/>
    <w:rsid w:val="008D7C8D"/>
    <w:rsid w:val="008E2D68"/>
    <w:rsid w:val="008E5AFC"/>
    <w:rsid w:val="008E6756"/>
    <w:rsid w:val="008F73EB"/>
    <w:rsid w:val="0090159B"/>
    <w:rsid w:val="0090271F"/>
    <w:rsid w:val="00902E23"/>
    <w:rsid w:val="00903EB2"/>
    <w:rsid w:val="00906CD8"/>
    <w:rsid w:val="009114D7"/>
    <w:rsid w:val="0091348E"/>
    <w:rsid w:val="009156DB"/>
    <w:rsid w:val="00917CCB"/>
    <w:rsid w:val="00920DC9"/>
    <w:rsid w:val="00933FB0"/>
    <w:rsid w:val="00941568"/>
    <w:rsid w:val="00942EC2"/>
    <w:rsid w:val="00961B28"/>
    <w:rsid w:val="00962690"/>
    <w:rsid w:val="0096407B"/>
    <w:rsid w:val="0097145F"/>
    <w:rsid w:val="0098778A"/>
    <w:rsid w:val="0099085F"/>
    <w:rsid w:val="009910C3"/>
    <w:rsid w:val="009A3332"/>
    <w:rsid w:val="009A4016"/>
    <w:rsid w:val="009A42B0"/>
    <w:rsid w:val="009A5274"/>
    <w:rsid w:val="009B4AC2"/>
    <w:rsid w:val="009B56A9"/>
    <w:rsid w:val="009F37B7"/>
    <w:rsid w:val="00A03B11"/>
    <w:rsid w:val="00A0520E"/>
    <w:rsid w:val="00A05EB0"/>
    <w:rsid w:val="00A10F02"/>
    <w:rsid w:val="00A15C76"/>
    <w:rsid w:val="00A164B4"/>
    <w:rsid w:val="00A24324"/>
    <w:rsid w:val="00A26956"/>
    <w:rsid w:val="00A27486"/>
    <w:rsid w:val="00A27BAA"/>
    <w:rsid w:val="00A31A0A"/>
    <w:rsid w:val="00A32A45"/>
    <w:rsid w:val="00A3606D"/>
    <w:rsid w:val="00A42140"/>
    <w:rsid w:val="00A53724"/>
    <w:rsid w:val="00A54533"/>
    <w:rsid w:val="00A553BA"/>
    <w:rsid w:val="00A56066"/>
    <w:rsid w:val="00A61203"/>
    <w:rsid w:val="00A73129"/>
    <w:rsid w:val="00A81008"/>
    <w:rsid w:val="00A82346"/>
    <w:rsid w:val="00A85617"/>
    <w:rsid w:val="00A92BA1"/>
    <w:rsid w:val="00A940A4"/>
    <w:rsid w:val="00A95A32"/>
    <w:rsid w:val="00A9730A"/>
    <w:rsid w:val="00AA0C80"/>
    <w:rsid w:val="00AA2FEE"/>
    <w:rsid w:val="00AA6148"/>
    <w:rsid w:val="00AB3D1F"/>
    <w:rsid w:val="00AB4A5D"/>
    <w:rsid w:val="00AB726D"/>
    <w:rsid w:val="00AC6BC6"/>
    <w:rsid w:val="00AE2616"/>
    <w:rsid w:val="00AE65E2"/>
    <w:rsid w:val="00AF1460"/>
    <w:rsid w:val="00AF5909"/>
    <w:rsid w:val="00AF728A"/>
    <w:rsid w:val="00B011E7"/>
    <w:rsid w:val="00B01E64"/>
    <w:rsid w:val="00B03856"/>
    <w:rsid w:val="00B052F9"/>
    <w:rsid w:val="00B10C2A"/>
    <w:rsid w:val="00B15449"/>
    <w:rsid w:val="00B16A4A"/>
    <w:rsid w:val="00B2691D"/>
    <w:rsid w:val="00B331F4"/>
    <w:rsid w:val="00B3326B"/>
    <w:rsid w:val="00B42005"/>
    <w:rsid w:val="00B433F0"/>
    <w:rsid w:val="00B43948"/>
    <w:rsid w:val="00B635FC"/>
    <w:rsid w:val="00B6794A"/>
    <w:rsid w:val="00B702C7"/>
    <w:rsid w:val="00B82E2E"/>
    <w:rsid w:val="00B877D9"/>
    <w:rsid w:val="00B92AAA"/>
    <w:rsid w:val="00B93086"/>
    <w:rsid w:val="00BA19ED"/>
    <w:rsid w:val="00BA4B8D"/>
    <w:rsid w:val="00BB5BDB"/>
    <w:rsid w:val="00BC0F7D"/>
    <w:rsid w:val="00BD2EF8"/>
    <w:rsid w:val="00BD7C44"/>
    <w:rsid w:val="00BD7D31"/>
    <w:rsid w:val="00BE01B1"/>
    <w:rsid w:val="00BE3255"/>
    <w:rsid w:val="00BE5D38"/>
    <w:rsid w:val="00BF0E51"/>
    <w:rsid w:val="00BF128E"/>
    <w:rsid w:val="00BF4ABD"/>
    <w:rsid w:val="00C067B6"/>
    <w:rsid w:val="00C074DD"/>
    <w:rsid w:val="00C1496A"/>
    <w:rsid w:val="00C15848"/>
    <w:rsid w:val="00C303B1"/>
    <w:rsid w:val="00C30C40"/>
    <w:rsid w:val="00C30EF3"/>
    <w:rsid w:val="00C33079"/>
    <w:rsid w:val="00C340EA"/>
    <w:rsid w:val="00C37973"/>
    <w:rsid w:val="00C45231"/>
    <w:rsid w:val="00C47F26"/>
    <w:rsid w:val="00C5488E"/>
    <w:rsid w:val="00C551FF"/>
    <w:rsid w:val="00C63C09"/>
    <w:rsid w:val="00C700FA"/>
    <w:rsid w:val="00C72833"/>
    <w:rsid w:val="00C806EC"/>
    <w:rsid w:val="00C80AD0"/>
    <w:rsid w:val="00C80F1D"/>
    <w:rsid w:val="00C85A4E"/>
    <w:rsid w:val="00C91962"/>
    <w:rsid w:val="00C93F40"/>
    <w:rsid w:val="00C95F11"/>
    <w:rsid w:val="00C978AE"/>
    <w:rsid w:val="00CA3ACF"/>
    <w:rsid w:val="00CA3D0C"/>
    <w:rsid w:val="00CA6DE2"/>
    <w:rsid w:val="00CB278F"/>
    <w:rsid w:val="00CB46C8"/>
    <w:rsid w:val="00CC0B86"/>
    <w:rsid w:val="00CC0D62"/>
    <w:rsid w:val="00CD1205"/>
    <w:rsid w:val="00CD23B2"/>
    <w:rsid w:val="00CD7AF2"/>
    <w:rsid w:val="00CE2A1F"/>
    <w:rsid w:val="00CE598F"/>
    <w:rsid w:val="00CE5F1F"/>
    <w:rsid w:val="00CF0951"/>
    <w:rsid w:val="00CF207E"/>
    <w:rsid w:val="00CF2AD7"/>
    <w:rsid w:val="00D01A04"/>
    <w:rsid w:val="00D05364"/>
    <w:rsid w:val="00D13886"/>
    <w:rsid w:val="00D13D54"/>
    <w:rsid w:val="00D22E0D"/>
    <w:rsid w:val="00D26D7E"/>
    <w:rsid w:val="00D27B34"/>
    <w:rsid w:val="00D309A8"/>
    <w:rsid w:val="00D35109"/>
    <w:rsid w:val="00D35CB3"/>
    <w:rsid w:val="00D451A8"/>
    <w:rsid w:val="00D46B96"/>
    <w:rsid w:val="00D50A36"/>
    <w:rsid w:val="00D57972"/>
    <w:rsid w:val="00D611F8"/>
    <w:rsid w:val="00D62119"/>
    <w:rsid w:val="00D641DB"/>
    <w:rsid w:val="00D675A9"/>
    <w:rsid w:val="00D71840"/>
    <w:rsid w:val="00D738D6"/>
    <w:rsid w:val="00D755EB"/>
    <w:rsid w:val="00D76048"/>
    <w:rsid w:val="00D80813"/>
    <w:rsid w:val="00D808B0"/>
    <w:rsid w:val="00D82E6F"/>
    <w:rsid w:val="00D85D0C"/>
    <w:rsid w:val="00D87E00"/>
    <w:rsid w:val="00D9134D"/>
    <w:rsid w:val="00DA7A03"/>
    <w:rsid w:val="00DA7A8C"/>
    <w:rsid w:val="00DB1818"/>
    <w:rsid w:val="00DB4F91"/>
    <w:rsid w:val="00DB73DD"/>
    <w:rsid w:val="00DC02F9"/>
    <w:rsid w:val="00DC309B"/>
    <w:rsid w:val="00DC4DA2"/>
    <w:rsid w:val="00DD12DE"/>
    <w:rsid w:val="00DD4C17"/>
    <w:rsid w:val="00DD5372"/>
    <w:rsid w:val="00DD74A5"/>
    <w:rsid w:val="00DE0DF0"/>
    <w:rsid w:val="00DF2B1F"/>
    <w:rsid w:val="00DF2C34"/>
    <w:rsid w:val="00DF62CD"/>
    <w:rsid w:val="00E0379B"/>
    <w:rsid w:val="00E1533B"/>
    <w:rsid w:val="00E16509"/>
    <w:rsid w:val="00E166A6"/>
    <w:rsid w:val="00E22CF9"/>
    <w:rsid w:val="00E253E2"/>
    <w:rsid w:val="00E26BAE"/>
    <w:rsid w:val="00E31E60"/>
    <w:rsid w:val="00E36516"/>
    <w:rsid w:val="00E42F12"/>
    <w:rsid w:val="00E44582"/>
    <w:rsid w:val="00E539A2"/>
    <w:rsid w:val="00E61DE0"/>
    <w:rsid w:val="00E625B7"/>
    <w:rsid w:val="00E762E8"/>
    <w:rsid w:val="00E77645"/>
    <w:rsid w:val="00E91AD5"/>
    <w:rsid w:val="00E93ACD"/>
    <w:rsid w:val="00E965B6"/>
    <w:rsid w:val="00EA15B0"/>
    <w:rsid w:val="00EA17D1"/>
    <w:rsid w:val="00EA3D34"/>
    <w:rsid w:val="00EA4E07"/>
    <w:rsid w:val="00EA5EA7"/>
    <w:rsid w:val="00EB55AE"/>
    <w:rsid w:val="00EC0104"/>
    <w:rsid w:val="00EC36EA"/>
    <w:rsid w:val="00EC4A25"/>
    <w:rsid w:val="00ED6E4D"/>
    <w:rsid w:val="00EE0F0C"/>
    <w:rsid w:val="00EF4080"/>
    <w:rsid w:val="00EF608C"/>
    <w:rsid w:val="00EF6817"/>
    <w:rsid w:val="00EF7BCC"/>
    <w:rsid w:val="00EF7F96"/>
    <w:rsid w:val="00F025A2"/>
    <w:rsid w:val="00F04712"/>
    <w:rsid w:val="00F057AF"/>
    <w:rsid w:val="00F0780D"/>
    <w:rsid w:val="00F13360"/>
    <w:rsid w:val="00F15A4A"/>
    <w:rsid w:val="00F22EC7"/>
    <w:rsid w:val="00F325C8"/>
    <w:rsid w:val="00F54EC9"/>
    <w:rsid w:val="00F64443"/>
    <w:rsid w:val="00F653B8"/>
    <w:rsid w:val="00F864A5"/>
    <w:rsid w:val="00F87CB8"/>
    <w:rsid w:val="00F9008D"/>
    <w:rsid w:val="00FA1266"/>
    <w:rsid w:val="00FA212E"/>
    <w:rsid w:val="00FA7531"/>
    <w:rsid w:val="00FC1192"/>
    <w:rsid w:val="00FC1844"/>
    <w:rsid w:val="00FC491B"/>
    <w:rsid w:val="00FE0821"/>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hAnsi="Arial"/>
      <w:sz w:val="22"/>
      <w:lang w:val="en-GB"/>
    </w:rPr>
  </w:style>
  <w:style w:type="character" w:customStyle="1" w:styleId="NOZchn">
    <w:name w:val="NO Zchn"/>
    <w:qFormat/>
    <w:rsid w:val="004541D9"/>
    <w:rPr>
      <w:rFonts w:ascii="Times New Roman" w:hAnsi="Times New Roman"/>
      <w:lang w:val="en-GB" w:eastAsia="en-US"/>
    </w:rPr>
  </w:style>
  <w:style w:type="character" w:customStyle="1" w:styleId="EditorsNoteCharChar">
    <w:name w:val="Editor's Note Char Char"/>
    <w:qFormat/>
    <w:rsid w:val="004F7C63"/>
    <w:rPr>
      <w:rFonts w:ascii="Times New Roman" w:hAnsi="Times New Roman"/>
      <w:color w:val="FF0000"/>
      <w:lang w:val="en-GB" w:eastAsia="en-US"/>
    </w:rPr>
  </w:style>
  <w:style w:type="character" w:customStyle="1" w:styleId="B3Car">
    <w:name w:val="B3 Car"/>
    <w:locked/>
    <w:rsid w:val="00443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9DA9E-538B-4A92-B4A7-6EB3AC5A8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57919</Words>
  <Characters>330142</Characters>
  <Application>Microsoft Office Word</Application>
  <DocSecurity>0</DocSecurity>
  <Lines>2751</Lines>
  <Paragraphs>774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387287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5</cp:revision>
  <cp:lastPrinted>2019-02-25T14:05:00Z</cp:lastPrinted>
  <dcterms:created xsi:type="dcterms:W3CDTF">2025-03-18T07:55:00Z</dcterms:created>
  <dcterms:modified xsi:type="dcterms:W3CDTF">2025-03-20T18:58:00Z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vt:lpwstr>
  </property>
</Properties>
</file>