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5B6810C0"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F5604F">
              <w:rPr>
                <w:noProof w:val="0"/>
              </w:rPr>
              <w:t>18.</w:t>
            </w:r>
            <w:r w:rsidR="00195709">
              <w:rPr>
                <w:noProof w:val="0"/>
              </w:rPr>
              <w:t>7</w:t>
            </w:r>
            <w:r w:rsidR="00F5604F">
              <w:rPr>
                <w:noProof w:val="0"/>
              </w:rPr>
              <w:t>.0</w:t>
            </w:r>
            <w:bookmarkEnd w:id="3"/>
            <w:r w:rsidRPr="00644C11">
              <w:rPr>
                <w:noProof w:val="0"/>
              </w:rPr>
              <w:t xml:space="preserve"> </w:t>
            </w:r>
            <w:r w:rsidRPr="00644C11">
              <w:rPr>
                <w:noProof w:val="0"/>
                <w:sz w:val="32"/>
              </w:rPr>
              <w:t>(</w:t>
            </w:r>
            <w:bookmarkStart w:id="4" w:name="issueDate"/>
            <w:r w:rsidR="00195709">
              <w:rPr>
                <w:noProof w:val="0"/>
                <w:sz w:val="32"/>
              </w:rPr>
              <w:t>2025</w:t>
            </w:r>
            <w:r w:rsidR="00F5604F">
              <w:rPr>
                <w:noProof w:val="0"/>
                <w:sz w:val="32"/>
              </w:rPr>
              <w:t>-</w:t>
            </w:r>
            <w:bookmarkEnd w:id="4"/>
            <w:r w:rsidR="00195709">
              <w:rPr>
                <w:noProof w:val="0"/>
                <w:sz w:val="32"/>
              </w:rPr>
              <w:t>03</w:t>
            </w:r>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4pt" o:ole="">
                  <v:imagedata r:id="rId12" o:title=""/>
                </v:shape>
                <o:OLEObject Type="Embed" ProgID="Word.Picture.8" ShapeID="_x0000_i1025" DrawAspect="Content" ObjectID="_1804005046"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pt;height:74.15pt" o:ole="">
                  <v:imagedata r:id="rId14" o:title=""/>
                </v:shape>
                <o:OLEObject Type="Embed" ProgID="Word.Picture.8" ShapeID="_x0000_i1026" DrawAspect="Content" ObjectID="_1804005047"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35ABF0D" w:rsidR="00E16509" w:rsidRPr="00644C11" w:rsidRDefault="00E16509" w:rsidP="00133525">
            <w:pPr>
              <w:pStyle w:val="FP"/>
              <w:jc w:val="center"/>
              <w:rPr>
                <w:sz w:val="18"/>
              </w:rPr>
            </w:pPr>
            <w:r w:rsidRPr="00644C11">
              <w:rPr>
                <w:sz w:val="18"/>
              </w:rPr>
              <w:t xml:space="preserve">© </w:t>
            </w:r>
            <w:r w:rsidR="00195709" w:rsidRPr="00644C11">
              <w:rPr>
                <w:sz w:val="18"/>
              </w:rPr>
              <w:t>202</w:t>
            </w:r>
            <w:r w:rsidR="00195709">
              <w:rPr>
                <w:sz w:val="18"/>
              </w:rPr>
              <w:t>5</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172D635D" w14:textId="058B36F0" w:rsidR="00B16C59" w:rsidRDefault="008F55A2">
      <w:pPr>
        <w:pStyle w:val="TOC1"/>
        <w:rPr>
          <w:rFonts w:asciiTheme="minorHAnsi" w:eastAsiaTheme="minorEastAsia" w:hAnsiTheme="minorHAnsi" w:cstheme="minorBidi"/>
          <w:noProof/>
          <w:kern w:val="2"/>
          <w:sz w:val="24"/>
          <w:szCs w:val="24"/>
          <w:lang w:eastAsia="en-GB"/>
          <w14:ligatures w14:val="standardContextual"/>
        </w:rPr>
      </w:pPr>
      <w:r w:rsidRPr="00644C11">
        <w:fldChar w:fldCharType="begin" w:fldLock="1"/>
      </w:r>
      <w:r w:rsidRPr="00644C11">
        <w:instrText xml:space="preserve"> TOC \o "1-9" </w:instrText>
      </w:r>
      <w:r w:rsidRPr="00644C11">
        <w:fldChar w:fldCharType="separate"/>
      </w:r>
      <w:r w:rsidR="00B16C59">
        <w:rPr>
          <w:noProof/>
        </w:rPr>
        <w:t>Foreword</w:t>
      </w:r>
      <w:r w:rsidR="00B16C59">
        <w:rPr>
          <w:noProof/>
        </w:rPr>
        <w:tab/>
      </w:r>
      <w:r w:rsidR="00B16C59">
        <w:rPr>
          <w:noProof/>
        </w:rPr>
        <w:fldChar w:fldCharType="begin" w:fldLock="1"/>
      </w:r>
      <w:r w:rsidR="00B16C59">
        <w:rPr>
          <w:noProof/>
        </w:rPr>
        <w:instrText xml:space="preserve"> PAGEREF _Toc193392259 \h </w:instrText>
      </w:r>
      <w:r w:rsidR="00B16C59">
        <w:rPr>
          <w:noProof/>
        </w:rPr>
      </w:r>
      <w:r w:rsidR="00B16C59">
        <w:rPr>
          <w:noProof/>
        </w:rPr>
        <w:fldChar w:fldCharType="separate"/>
      </w:r>
      <w:r w:rsidR="00B16C59">
        <w:rPr>
          <w:noProof/>
        </w:rPr>
        <w:t>6</w:t>
      </w:r>
      <w:r w:rsidR="00B16C59">
        <w:rPr>
          <w:noProof/>
        </w:rPr>
        <w:fldChar w:fldCharType="end"/>
      </w:r>
    </w:p>
    <w:p w14:paraId="4349988A" w14:textId="0A159EAB"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_Toc193392260 \h </w:instrText>
      </w:r>
      <w:r>
        <w:rPr>
          <w:noProof/>
        </w:rPr>
      </w:r>
      <w:r>
        <w:rPr>
          <w:noProof/>
        </w:rPr>
        <w:fldChar w:fldCharType="separate"/>
      </w:r>
      <w:r>
        <w:rPr>
          <w:noProof/>
        </w:rPr>
        <w:t>8</w:t>
      </w:r>
      <w:r>
        <w:rPr>
          <w:noProof/>
        </w:rPr>
        <w:fldChar w:fldCharType="end"/>
      </w:r>
    </w:p>
    <w:p w14:paraId="796DB0FC" w14:textId="5988A999"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_Toc193392261 \h </w:instrText>
      </w:r>
      <w:r>
        <w:rPr>
          <w:noProof/>
        </w:rPr>
      </w:r>
      <w:r>
        <w:rPr>
          <w:noProof/>
        </w:rPr>
        <w:fldChar w:fldCharType="separate"/>
      </w:r>
      <w:r>
        <w:rPr>
          <w:noProof/>
        </w:rPr>
        <w:t>8</w:t>
      </w:r>
      <w:r>
        <w:rPr>
          <w:noProof/>
        </w:rPr>
        <w:fldChar w:fldCharType="end"/>
      </w:r>
    </w:p>
    <w:p w14:paraId="002B9F00" w14:textId="163A4F12"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_Toc193392262 \h </w:instrText>
      </w:r>
      <w:r>
        <w:rPr>
          <w:noProof/>
        </w:rPr>
      </w:r>
      <w:r>
        <w:rPr>
          <w:noProof/>
        </w:rPr>
        <w:fldChar w:fldCharType="separate"/>
      </w:r>
      <w:r>
        <w:rPr>
          <w:noProof/>
        </w:rPr>
        <w:t>9</w:t>
      </w:r>
      <w:r>
        <w:rPr>
          <w:noProof/>
        </w:rPr>
        <w:fldChar w:fldCharType="end"/>
      </w:r>
    </w:p>
    <w:p w14:paraId="247F6266" w14:textId="436B79E3"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_Toc193392263 \h </w:instrText>
      </w:r>
      <w:r>
        <w:rPr>
          <w:noProof/>
        </w:rPr>
      </w:r>
      <w:r>
        <w:rPr>
          <w:noProof/>
        </w:rPr>
        <w:fldChar w:fldCharType="separate"/>
      </w:r>
      <w:r>
        <w:rPr>
          <w:noProof/>
        </w:rPr>
        <w:t>9</w:t>
      </w:r>
      <w:r>
        <w:rPr>
          <w:noProof/>
        </w:rPr>
        <w:fldChar w:fldCharType="end"/>
      </w:r>
    </w:p>
    <w:p w14:paraId="45EE9AA7" w14:textId="5C2B3E5C"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_Toc193392264 \h </w:instrText>
      </w:r>
      <w:r>
        <w:rPr>
          <w:noProof/>
        </w:rPr>
      </w:r>
      <w:r>
        <w:rPr>
          <w:noProof/>
        </w:rPr>
        <w:fldChar w:fldCharType="separate"/>
      </w:r>
      <w:r>
        <w:rPr>
          <w:noProof/>
        </w:rPr>
        <w:t>9</w:t>
      </w:r>
      <w:r>
        <w:rPr>
          <w:noProof/>
        </w:rPr>
        <w:fldChar w:fldCharType="end"/>
      </w:r>
    </w:p>
    <w:p w14:paraId="6DAFD859" w14:textId="46CC4693"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_Toc193392265 \h </w:instrText>
      </w:r>
      <w:r>
        <w:rPr>
          <w:noProof/>
        </w:rPr>
      </w:r>
      <w:r>
        <w:rPr>
          <w:noProof/>
        </w:rPr>
        <w:fldChar w:fldCharType="separate"/>
      </w:r>
      <w:r>
        <w:rPr>
          <w:noProof/>
        </w:rPr>
        <w:t>10</w:t>
      </w:r>
      <w:r>
        <w:rPr>
          <w:noProof/>
        </w:rPr>
        <w:fldChar w:fldCharType="end"/>
      </w:r>
    </w:p>
    <w:p w14:paraId="0E0BCCD0" w14:textId="427FBB67"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_Toc193392266 \h </w:instrText>
      </w:r>
      <w:r>
        <w:rPr>
          <w:noProof/>
        </w:rPr>
      </w:r>
      <w:r>
        <w:rPr>
          <w:noProof/>
        </w:rPr>
        <w:fldChar w:fldCharType="separate"/>
      </w:r>
      <w:r>
        <w:rPr>
          <w:noProof/>
        </w:rPr>
        <w:t>10</w:t>
      </w:r>
      <w:r>
        <w:rPr>
          <w:noProof/>
        </w:rPr>
        <w:fldChar w:fldCharType="end"/>
      </w:r>
    </w:p>
    <w:p w14:paraId="75BD126A" w14:textId="09C581DD"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_Toc193392267 \h </w:instrText>
      </w:r>
      <w:r>
        <w:rPr>
          <w:noProof/>
        </w:rPr>
      </w:r>
      <w:r>
        <w:rPr>
          <w:noProof/>
        </w:rPr>
        <w:fldChar w:fldCharType="separate"/>
      </w:r>
      <w:r>
        <w:rPr>
          <w:noProof/>
        </w:rPr>
        <w:t>10</w:t>
      </w:r>
      <w:r>
        <w:rPr>
          <w:noProof/>
        </w:rPr>
        <w:fldChar w:fldCharType="end"/>
      </w:r>
    </w:p>
    <w:p w14:paraId="717857F4" w14:textId="4FE679F2"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_Toc193392268 \h </w:instrText>
      </w:r>
      <w:r>
        <w:rPr>
          <w:noProof/>
        </w:rPr>
      </w:r>
      <w:r>
        <w:rPr>
          <w:noProof/>
        </w:rPr>
        <w:fldChar w:fldCharType="separate"/>
      </w:r>
      <w:r>
        <w:rPr>
          <w:noProof/>
        </w:rPr>
        <w:t>11</w:t>
      </w:r>
      <w:r>
        <w:rPr>
          <w:noProof/>
        </w:rPr>
        <w:fldChar w:fldCharType="end"/>
      </w:r>
    </w:p>
    <w:p w14:paraId="30D317C3" w14:textId="7C9C8813"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_Toc193392269 \h </w:instrText>
      </w:r>
      <w:r>
        <w:rPr>
          <w:noProof/>
        </w:rPr>
      </w:r>
      <w:r>
        <w:rPr>
          <w:noProof/>
        </w:rPr>
        <w:fldChar w:fldCharType="separate"/>
      </w:r>
      <w:r>
        <w:rPr>
          <w:noProof/>
        </w:rPr>
        <w:t>11</w:t>
      </w:r>
      <w:r>
        <w:rPr>
          <w:noProof/>
        </w:rPr>
        <w:fldChar w:fldCharType="end"/>
      </w:r>
    </w:p>
    <w:p w14:paraId="2D4371E0" w14:textId="0252FC43"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_Toc193392270 \h </w:instrText>
      </w:r>
      <w:r>
        <w:rPr>
          <w:noProof/>
        </w:rPr>
      </w:r>
      <w:r>
        <w:rPr>
          <w:noProof/>
        </w:rPr>
        <w:fldChar w:fldCharType="separate"/>
      </w:r>
      <w:r>
        <w:rPr>
          <w:noProof/>
        </w:rPr>
        <w:t>11</w:t>
      </w:r>
      <w:r>
        <w:rPr>
          <w:noProof/>
        </w:rPr>
        <w:fldChar w:fldCharType="end"/>
      </w:r>
    </w:p>
    <w:p w14:paraId="0F7476A5" w14:textId="37019482"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_Toc193392271 \h </w:instrText>
      </w:r>
      <w:r>
        <w:rPr>
          <w:noProof/>
        </w:rPr>
      </w:r>
      <w:r>
        <w:rPr>
          <w:noProof/>
        </w:rPr>
        <w:fldChar w:fldCharType="separate"/>
      </w:r>
      <w:r>
        <w:rPr>
          <w:noProof/>
        </w:rPr>
        <w:t>11</w:t>
      </w:r>
      <w:r>
        <w:rPr>
          <w:noProof/>
        </w:rPr>
        <w:fldChar w:fldCharType="end"/>
      </w:r>
    </w:p>
    <w:p w14:paraId="01F84A5F" w14:textId="41C1DAD9"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_Toc193392272 \h </w:instrText>
      </w:r>
      <w:r>
        <w:rPr>
          <w:noProof/>
        </w:rPr>
      </w:r>
      <w:r>
        <w:rPr>
          <w:noProof/>
        </w:rPr>
        <w:fldChar w:fldCharType="separate"/>
      </w:r>
      <w:r>
        <w:rPr>
          <w:noProof/>
        </w:rPr>
        <w:t>11</w:t>
      </w:r>
      <w:r>
        <w:rPr>
          <w:noProof/>
        </w:rPr>
        <w:fldChar w:fldCharType="end"/>
      </w:r>
    </w:p>
    <w:p w14:paraId="2D49DB5B" w14:textId="1D225FFE"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_Toc193392273 \h </w:instrText>
      </w:r>
      <w:r>
        <w:rPr>
          <w:noProof/>
        </w:rPr>
      </w:r>
      <w:r>
        <w:rPr>
          <w:noProof/>
        </w:rPr>
        <w:fldChar w:fldCharType="separate"/>
      </w:r>
      <w:r>
        <w:rPr>
          <w:noProof/>
        </w:rPr>
        <w:t>12</w:t>
      </w:r>
      <w:r>
        <w:rPr>
          <w:noProof/>
        </w:rPr>
        <w:fldChar w:fldCharType="end"/>
      </w:r>
    </w:p>
    <w:p w14:paraId="0570F86C" w14:textId="45FF54F8"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_Toc193392274 \h </w:instrText>
      </w:r>
      <w:r>
        <w:rPr>
          <w:noProof/>
        </w:rPr>
      </w:r>
      <w:r>
        <w:rPr>
          <w:noProof/>
        </w:rPr>
        <w:fldChar w:fldCharType="separate"/>
      </w:r>
      <w:r>
        <w:rPr>
          <w:noProof/>
        </w:rPr>
        <w:t>13</w:t>
      </w:r>
      <w:r>
        <w:rPr>
          <w:noProof/>
        </w:rPr>
        <w:fldChar w:fldCharType="end"/>
      </w:r>
    </w:p>
    <w:p w14:paraId="59F700DA" w14:textId="728D0644"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_Toc193392275 \h </w:instrText>
      </w:r>
      <w:r>
        <w:rPr>
          <w:noProof/>
        </w:rPr>
      </w:r>
      <w:r>
        <w:rPr>
          <w:noProof/>
        </w:rPr>
        <w:fldChar w:fldCharType="separate"/>
      </w:r>
      <w:r>
        <w:rPr>
          <w:noProof/>
        </w:rPr>
        <w:t>13</w:t>
      </w:r>
      <w:r>
        <w:rPr>
          <w:noProof/>
        </w:rPr>
        <w:fldChar w:fldCharType="end"/>
      </w:r>
    </w:p>
    <w:p w14:paraId="73E89F2E" w14:textId="388BF62A"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_Toc193392276 \h </w:instrText>
      </w:r>
      <w:r>
        <w:rPr>
          <w:noProof/>
        </w:rPr>
      </w:r>
      <w:r>
        <w:rPr>
          <w:noProof/>
        </w:rPr>
        <w:fldChar w:fldCharType="separate"/>
      </w:r>
      <w:r>
        <w:rPr>
          <w:noProof/>
        </w:rPr>
        <w:t>13</w:t>
      </w:r>
      <w:r>
        <w:rPr>
          <w:noProof/>
        </w:rPr>
        <w:fldChar w:fldCharType="end"/>
      </w:r>
    </w:p>
    <w:p w14:paraId="3E2FAECF" w14:textId="042C752A"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_Toc193392277 \h </w:instrText>
      </w:r>
      <w:r>
        <w:rPr>
          <w:noProof/>
        </w:rPr>
      </w:r>
      <w:r>
        <w:rPr>
          <w:noProof/>
        </w:rPr>
        <w:fldChar w:fldCharType="separate"/>
      </w:r>
      <w:r>
        <w:rPr>
          <w:noProof/>
        </w:rPr>
        <w:t>13</w:t>
      </w:r>
      <w:r>
        <w:rPr>
          <w:noProof/>
        </w:rPr>
        <w:fldChar w:fldCharType="end"/>
      </w:r>
    </w:p>
    <w:p w14:paraId="465201DB" w14:textId="66771DB5"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_Toc193392278 \h </w:instrText>
      </w:r>
      <w:r>
        <w:rPr>
          <w:noProof/>
        </w:rPr>
      </w:r>
      <w:r>
        <w:rPr>
          <w:noProof/>
        </w:rPr>
        <w:fldChar w:fldCharType="separate"/>
      </w:r>
      <w:r>
        <w:rPr>
          <w:noProof/>
        </w:rPr>
        <w:t>13</w:t>
      </w:r>
      <w:r>
        <w:rPr>
          <w:noProof/>
        </w:rPr>
        <w:fldChar w:fldCharType="end"/>
      </w:r>
    </w:p>
    <w:p w14:paraId="531E1369" w14:textId="3F4CEC5D"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_Toc193392279 \h </w:instrText>
      </w:r>
      <w:r>
        <w:rPr>
          <w:noProof/>
        </w:rPr>
      </w:r>
      <w:r>
        <w:rPr>
          <w:noProof/>
        </w:rPr>
        <w:fldChar w:fldCharType="separate"/>
      </w:r>
      <w:r>
        <w:rPr>
          <w:noProof/>
        </w:rPr>
        <w:t>14</w:t>
      </w:r>
      <w:r>
        <w:rPr>
          <w:noProof/>
        </w:rPr>
        <w:fldChar w:fldCharType="end"/>
      </w:r>
    </w:p>
    <w:p w14:paraId="43DB8FB7" w14:textId="28C3A57F"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_Toc193392280 \h </w:instrText>
      </w:r>
      <w:r>
        <w:rPr>
          <w:noProof/>
        </w:rPr>
      </w:r>
      <w:r>
        <w:rPr>
          <w:noProof/>
        </w:rPr>
        <w:fldChar w:fldCharType="separate"/>
      </w:r>
      <w:r>
        <w:rPr>
          <w:noProof/>
        </w:rPr>
        <w:t>14</w:t>
      </w:r>
      <w:r>
        <w:rPr>
          <w:noProof/>
        </w:rPr>
        <w:fldChar w:fldCharType="end"/>
      </w:r>
    </w:p>
    <w:p w14:paraId="592540E3" w14:textId="51621FFF"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_Toc193392281 \h </w:instrText>
      </w:r>
      <w:r>
        <w:rPr>
          <w:noProof/>
        </w:rPr>
      </w:r>
      <w:r>
        <w:rPr>
          <w:noProof/>
        </w:rPr>
        <w:fldChar w:fldCharType="separate"/>
      </w:r>
      <w:r>
        <w:rPr>
          <w:noProof/>
        </w:rPr>
        <w:t>14</w:t>
      </w:r>
      <w:r>
        <w:rPr>
          <w:noProof/>
        </w:rPr>
        <w:fldChar w:fldCharType="end"/>
      </w:r>
    </w:p>
    <w:p w14:paraId="05372367" w14:textId="5F452AD5"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_Toc193392282 \h </w:instrText>
      </w:r>
      <w:r>
        <w:rPr>
          <w:noProof/>
        </w:rPr>
      </w:r>
      <w:r>
        <w:rPr>
          <w:noProof/>
        </w:rPr>
        <w:fldChar w:fldCharType="separate"/>
      </w:r>
      <w:r>
        <w:rPr>
          <w:noProof/>
        </w:rPr>
        <w:t>14</w:t>
      </w:r>
      <w:r>
        <w:rPr>
          <w:noProof/>
        </w:rPr>
        <w:fldChar w:fldCharType="end"/>
      </w:r>
    </w:p>
    <w:p w14:paraId="2F55DF37" w14:textId="4BD740D0"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_Toc193392283 \h </w:instrText>
      </w:r>
      <w:r>
        <w:rPr>
          <w:noProof/>
        </w:rPr>
      </w:r>
      <w:r>
        <w:rPr>
          <w:noProof/>
        </w:rPr>
        <w:fldChar w:fldCharType="separate"/>
      </w:r>
      <w:r>
        <w:rPr>
          <w:noProof/>
        </w:rPr>
        <w:t>14</w:t>
      </w:r>
      <w:r>
        <w:rPr>
          <w:noProof/>
        </w:rPr>
        <w:fldChar w:fldCharType="end"/>
      </w:r>
    </w:p>
    <w:p w14:paraId="0C610EAF" w14:textId="77DCCC6B"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_Toc193392284 \h </w:instrText>
      </w:r>
      <w:r>
        <w:rPr>
          <w:noProof/>
        </w:rPr>
      </w:r>
      <w:r>
        <w:rPr>
          <w:noProof/>
        </w:rPr>
        <w:fldChar w:fldCharType="separate"/>
      </w:r>
      <w:r>
        <w:rPr>
          <w:noProof/>
        </w:rPr>
        <w:t>14</w:t>
      </w:r>
      <w:r>
        <w:rPr>
          <w:noProof/>
        </w:rPr>
        <w:fldChar w:fldCharType="end"/>
      </w:r>
    </w:p>
    <w:p w14:paraId="027D10EA" w14:textId="2AE23C0A"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_Toc193392285 \h </w:instrText>
      </w:r>
      <w:r>
        <w:rPr>
          <w:noProof/>
        </w:rPr>
      </w:r>
      <w:r>
        <w:rPr>
          <w:noProof/>
        </w:rPr>
        <w:fldChar w:fldCharType="separate"/>
      </w:r>
      <w:r>
        <w:rPr>
          <w:noProof/>
        </w:rPr>
        <w:t>15</w:t>
      </w:r>
      <w:r>
        <w:rPr>
          <w:noProof/>
        </w:rPr>
        <w:fldChar w:fldCharType="end"/>
      </w:r>
    </w:p>
    <w:p w14:paraId="12FEA379" w14:textId="036F9E3B"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_Toc193392286 \h </w:instrText>
      </w:r>
      <w:r>
        <w:rPr>
          <w:noProof/>
        </w:rPr>
      </w:r>
      <w:r>
        <w:rPr>
          <w:noProof/>
        </w:rPr>
        <w:fldChar w:fldCharType="separate"/>
      </w:r>
      <w:r>
        <w:rPr>
          <w:noProof/>
        </w:rPr>
        <w:t>15</w:t>
      </w:r>
      <w:r>
        <w:rPr>
          <w:noProof/>
        </w:rPr>
        <w:fldChar w:fldCharType="end"/>
      </w:r>
    </w:p>
    <w:p w14:paraId="4DD210DB" w14:textId="012A85BA"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_Toc193392287 \h </w:instrText>
      </w:r>
      <w:r>
        <w:rPr>
          <w:noProof/>
        </w:rPr>
      </w:r>
      <w:r>
        <w:rPr>
          <w:noProof/>
        </w:rPr>
        <w:fldChar w:fldCharType="separate"/>
      </w:r>
      <w:r>
        <w:rPr>
          <w:noProof/>
        </w:rPr>
        <w:t>15</w:t>
      </w:r>
      <w:r>
        <w:rPr>
          <w:noProof/>
        </w:rPr>
        <w:fldChar w:fldCharType="end"/>
      </w:r>
    </w:p>
    <w:p w14:paraId="0EDD7F5F" w14:textId="3EDBC41D"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_Toc193392288 \h </w:instrText>
      </w:r>
      <w:r>
        <w:rPr>
          <w:noProof/>
        </w:rPr>
      </w:r>
      <w:r>
        <w:rPr>
          <w:noProof/>
        </w:rPr>
        <w:fldChar w:fldCharType="separate"/>
      </w:r>
      <w:r>
        <w:rPr>
          <w:noProof/>
        </w:rPr>
        <w:t>15</w:t>
      </w:r>
      <w:r>
        <w:rPr>
          <w:noProof/>
        </w:rPr>
        <w:fldChar w:fldCharType="end"/>
      </w:r>
    </w:p>
    <w:p w14:paraId="626C22DF" w14:textId="11C04AB6"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_Toc193392289 \h </w:instrText>
      </w:r>
      <w:r>
        <w:rPr>
          <w:noProof/>
        </w:rPr>
      </w:r>
      <w:r>
        <w:rPr>
          <w:noProof/>
        </w:rPr>
        <w:fldChar w:fldCharType="separate"/>
      </w:r>
      <w:r>
        <w:rPr>
          <w:noProof/>
        </w:rPr>
        <w:t>15</w:t>
      </w:r>
      <w:r>
        <w:rPr>
          <w:noProof/>
        </w:rPr>
        <w:fldChar w:fldCharType="end"/>
      </w:r>
    </w:p>
    <w:p w14:paraId="6982AA2A" w14:textId="67EDB872"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_Toc193392290 \h </w:instrText>
      </w:r>
      <w:r>
        <w:rPr>
          <w:noProof/>
        </w:rPr>
      </w:r>
      <w:r>
        <w:rPr>
          <w:noProof/>
        </w:rPr>
        <w:fldChar w:fldCharType="separate"/>
      </w:r>
      <w:r>
        <w:rPr>
          <w:noProof/>
        </w:rPr>
        <w:t>15</w:t>
      </w:r>
      <w:r>
        <w:rPr>
          <w:noProof/>
        </w:rPr>
        <w:fldChar w:fldCharType="end"/>
      </w:r>
    </w:p>
    <w:p w14:paraId="54C6EF57" w14:textId="72E7FCF8"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_Toc193392291 \h </w:instrText>
      </w:r>
      <w:r>
        <w:rPr>
          <w:noProof/>
        </w:rPr>
      </w:r>
      <w:r>
        <w:rPr>
          <w:noProof/>
        </w:rPr>
        <w:fldChar w:fldCharType="separate"/>
      </w:r>
      <w:r>
        <w:rPr>
          <w:noProof/>
        </w:rPr>
        <w:t>16</w:t>
      </w:r>
      <w:r>
        <w:rPr>
          <w:noProof/>
        </w:rPr>
        <w:fldChar w:fldCharType="end"/>
      </w:r>
    </w:p>
    <w:p w14:paraId="6ED8AD87" w14:textId="32DB7299"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_Toc193392292 \h </w:instrText>
      </w:r>
      <w:r>
        <w:rPr>
          <w:noProof/>
        </w:rPr>
      </w:r>
      <w:r>
        <w:rPr>
          <w:noProof/>
        </w:rPr>
        <w:fldChar w:fldCharType="separate"/>
      </w:r>
      <w:r>
        <w:rPr>
          <w:noProof/>
        </w:rPr>
        <w:t>17</w:t>
      </w:r>
      <w:r>
        <w:rPr>
          <w:noProof/>
        </w:rPr>
        <w:fldChar w:fldCharType="end"/>
      </w:r>
    </w:p>
    <w:p w14:paraId="0985F47B" w14:textId="16FB865D"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_Toc193392293 \h </w:instrText>
      </w:r>
      <w:r>
        <w:rPr>
          <w:noProof/>
        </w:rPr>
      </w:r>
      <w:r>
        <w:rPr>
          <w:noProof/>
        </w:rPr>
        <w:fldChar w:fldCharType="separate"/>
      </w:r>
      <w:r>
        <w:rPr>
          <w:noProof/>
        </w:rPr>
        <w:t>17</w:t>
      </w:r>
      <w:r>
        <w:rPr>
          <w:noProof/>
        </w:rPr>
        <w:fldChar w:fldCharType="end"/>
      </w:r>
    </w:p>
    <w:p w14:paraId="7300BD77" w14:textId="37C0E2E1"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_Toc193392294 \h </w:instrText>
      </w:r>
      <w:r>
        <w:rPr>
          <w:noProof/>
        </w:rPr>
      </w:r>
      <w:r>
        <w:rPr>
          <w:noProof/>
        </w:rPr>
        <w:fldChar w:fldCharType="separate"/>
      </w:r>
      <w:r>
        <w:rPr>
          <w:noProof/>
        </w:rPr>
        <w:t>17</w:t>
      </w:r>
      <w:r>
        <w:rPr>
          <w:noProof/>
        </w:rPr>
        <w:fldChar w:fldCharType="end"/>
      </w:r>
    </w:p>
    <w:p w14:paraId="7E717391" w14:textId="5AC531FB"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_Toc193392295 \h </w:instrText>
      </w:r>
      <w:r>
        <w:rPr>
          <w:noProof/>
        </w:rPr>
      </w:r>
      <w:r>
        <w:rPr>
          <w:noProof/>
        </w:rPr>
        <w:fldChar w:fldCharType="separate"/>
      </w:r>
      <w:r>
        <w:rPr>
          <w:noProof/>
        </w:rPr>
        <w:t>17</w:t>
      </w:r>
      <w:r>
        <w:rPr>
          <w:noProof/>
        </w:rPr>
        <w:fldChar w:fldCharType="end"/>
      </w:r>
    </w:p>
    <w:p w14:paraId="616B6CE5" w14:textId="0EDD6013"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_Toc193392296 \h </w:instrText>
      </w:r>
      <w:r>
        <w:rPr>
          <w:noProof/>
        </w:rPr>
      </w:r>
      <w:r>
        <w:rPr>
          <w:noProof/>
        </w:rPr>
        <w:fldChar w:fldCharType="separate"/>
      </w:r>
      <w:r>
        <w:rPr>
          <w:noProof/>
        </w:rPr>
        <w:t>17</w:t>
      </w:r>
      <w:r>
        <w:rPr>
          <w:noProof/>
        </w:rPr>
        <w:fldChar w:fldCharType="end"/>
      </w:r>
    </w:p>
    <w:p w14:paraId="713D8AB2" w14:textId="2B63136C"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_Toc193392297 \h </w:instrText>
      </w:r>
      <w:r>
        <w:rPr>
          <w:noProof/>
        </w:rPr>
      </w:r>
      <w:r>
        <w:rPr>
          <w:noProof/>
        </w:rPr>
        <w:fldChar w:fldCharType="separate"/>
      </w:r>
      <w:r>
        <w:rPr>
          <w:noProof/>
        </w:rPr>
        <w:t>18</w:t>
      </w:r>
      <w:r>
        <w:rPr>
          <w:noProof/>
        </w:rPr>
        <w:fldChar w:fldCharType="end"/>
      </w:r>
    </w:p>
    <w:p w14:paraId="60FEB204" w14:textId="30841E80"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_Toc193392298 \h </w:instrText>
      </w:r>
      <w:r>
        <w:rPr>
          <w:noProof/>
        </w:rPr>
      </w:r>
      <w:r>
        <w:rPr>
          <w:noProof/>
        </w:rPr>
        <w:fldChar w:fldCharType="separate"/>
      </w:r>
      <w:r>
        <w:rPr>
          <w:noProof/>
        </w:rPr>
        <w:t>18</w:t>
      </w:r>
      <w:r>
        <w:rPr>
          <w:noProof/>
        </w:rPr>
        <w:fldChar w:fldCharType="end"/>
      </w:r>
    </w:p>
    <w:p w14:paraId="26003E43" w14:textId="5F165FBA"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_Toc193392299 \h </w:instrText>
      </w:r>
      <w:r>
        <w:rPr>
          <w:noProof/>
        </w:rPr>
      </w:r>
      <w:r>
        <w:rPr>
          <w:noProof/>
        </w:rPr>
        <w:fldChar w:fldCharType="separate"/>
      </w:r>
      <w:r>
        <w:rPr>
          <w:noProof/>
        </w:rPr>
        <w:t>18</w:t>
      </w:r>
      <w:r>
        <w:rPr>
          <w:noProof/>
        </w:rPr>
        <w:fldChar w:fldCharType="end"/>
      </w:r>
    </w:p>
    <w:p w14:paraId="72615F03" w14:textId="69FC7727"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_Toc193392300 \h </w:instrText>
      </w:r>
      <w:r>
        <w:rPr>
          <w:noProof/>
        </w:rPr>
      </w:r>
      <w:r>
        <w:rPr>
          <w:noProof/>
        </w:rPr>
        <w:fldChar w:fldCharType="separate"/>
      </w:r>
      <w:r>
        <w:rPr>
          <w:noProof/>
        </w:rPr>
        <w:t>18</w:t>
      </w:r>
      <w:r>
        <w:rPr>
          <w:noProof/>
        </w:rPr>
        <w:fldChar w:fldCharType="end"/>
      </w:r>
    </w:p>
    <w:p w14:paraId="1C86EBA8" w14:textId="5559C17E"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_Toc193392301 \h </w:instrText>
      </w:r>
      <w:r>
        <w:rPr>
          <w:noProof/>
        </w:rPr>
      </w:r>
      <w:r>
        <w:rPr>
          <w:noProof/>
        </w:rPr>
        <w:fldChar w:fldCharType="separate"/>
      </w:r>
      <w:r>
        <w:rPr>
          <w:noProof/>
        </w:rPr>
        <w:t>18</w:t>
      </w:r>
      <w:r>
        <w:rPr>
          <w:noProof/>
        </w:rPr>
        <w:fldChar w:fldCharType="end"/>
      </w:r>
    </w:p>
    <w:p w14:paraId="7F0B3F5B" w14:textId="3171A07E"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_Toc193392302 \h </w:instrText>
      </w:r>
      <w:r>
        <w:rPr>
          <w:noProof/>
        </w:rPr>
      </w:r>
      <w:r>
        <w:rPr>
          <w:noProof/>
        </w:rPr>
        <w:fldChar w:fldCharType="separate"/>
      </w:r>
      <w:r>
        <w:rPr>
          <w:noProof/>
        </w:rPr>
        <w:t>18</w:t>
      </w:r>
      <w:r>
        <w:rPr>
          <w:noProof/>
        </w:rPr>
        <w:fldChar w:fldCharType="end"/>
      </w:r>
    </w:p>
    <w:p w14:paraId="6D8A7028" w14:textId="7D833CBA"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_Toc193392303 \h </w:instrText>
      </w:r>
      <w:r>
        <w:rPr>
          <w:noProof/>
        </w:rPr>
      </w:r>
      <w:r>
        <w:rPr>
          <w:noProof/>
        </w:rPr>
        <w:fldChar w:fldCharType="separate"/>
      </w:r>
      <w:r>
        <w:rPr>
          <w:noProof/>
        </w:rPr>
        <w:t>19</w:t>
      </w:r>
      <w:r>
        <w:rPr>
          <w:noProof/>
        </w:rPr>
        <w:fldChar w:fldCharType="end"/>
      </w:r>
    </w:p>
    <w:p w14:paraId="72FD9029" w14:textId="5457E5DF"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6.3.1.3</w:t>
      </w:r>
      <w:r>
        <w:rPr>
          <w:rFonts w:asciiTheme="minorHAnsi" w:eastAsiaTheme="minorEastAsia" w:hAnsiTheme="minorHAnsi" w:cstheme="minorBidi"/>
          <w:noProof/>
          <w:kern w:val="2"/>
          <w:sz w:val="24"/>
          <w:szCs w:val="24"/>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_Toc193392304 \h </w:instrText>
      </w:r>
      <w:r>
        <w:rPr>
          <w:noProof/>
        </w:rPr>
      </w:r>
      <w:r>
        <w:rPr>
          <w:noProof/>
        </w:rPr>
        <w:fldChar w:fldCharType="separate"/>
      </w:r>
      <w:r>
        <w:rPr>
          <w:noProof/>
        </w:rPr>
        <w:t>19</w:t>
      </w:r>
      <w:r>
        <w:rPr>
          <w:noProof/>
        </w:rPr>
        <w:fldChar w:fldCharType="end"/>
      </w:r>
    </w:p>
    <w:p w14:paraId="049068D0" w14:textId="1D53F205"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6.3.1.4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_Toc193392305 \h </w:instrText>
      </w:r>
      <w:r>
        <w:rPr>
          <w:noProof/>
        </w:rPr>
      </w:r>
      <w:r>
        <w:rPr>
          <w:noProof/>
        </w:rPr>
        <w:fldChar w:fldCharType="separate"/>
      </w:r>
      <w:r>
        <w:rPr>
          <w:noProof/>
        </w:rPr>
        <w:t>20</w:t>
      </w:r>
      <w:r>
        <w:rPr>
          <w:noProof/>
        </w:rPr>
        <w:fldChar w:fldCharType="end"/>
      </w:r>
    </w:p>
    <w:p w14:paraId="3311A70A" w14:textId="30361592"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6.3.1.5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_Toc193392306 \h </w:instrText>
      </w:r>
      <w:r>
        <w:rPr>
          <w:noProof/>
        </w:rPr>
      </w:r>
      <w:r>
        <w:rPr>
          <w:noProof/>
        </w:rPr>
        <w:fldChar w:fldCharType="separate"/>
      </w:r>
      <w:r>
        <w:rPr>
          <w:noProof/>
        </w:rPr>
        <w:t>21</w:t>
      </w:r>
      <w:r>
        <w:rPr>
          <w:noProof/>
        </w:rPr>
        <w:fldChar w:fldCharType="end"/>
      </w:r>
    </w:p>
    <w:p w14:paraId="4741FC4E" w14:textId="1BA7D0A4"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_Toc193392307 \h </w:instrText>
      </w:r>
      <w:r>
        <w:rPr>
          <w:noProof/>
        </w:rPr>
      </w:r>
      <w:r>
        <w:rPr>
          <w:noProof/>
        </w:rPr>
        <w:fldChar w:fldCharType="separate"/>
      </w:r>
      <w:r>
        <w:rPr>
          <w:noProof/>
        </w:rPr>
        <w:t>21</w:t>
      </w:r>
      <w:r>
        <w:rPr>
          <w:noProof/>
        </w:rPr>
        <w:fldChar w:fldCharType="end"/>
      </w:r>
    </w:p>
    <w:p w14:paraId="497915BA" w14:textId="7D465E84"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_Toc193392308 \h </w:instrText>
      </w:r>
      <w:r>
        <w:rPr>
          <w:noProof/>
        </w:rPr>
      </w:r>
      <w:r>
        <w:rPr>
          <w:noProof/>
        </w:rPr>
        <w:fldChar w:fldCharType="separate"/>
      </w:r>
      <w:r>
        <w:rPr>
          <w:noProof/>
        </w:rPr>
        <w:t>21</w:t>
      </w:r>
      <w:r>
        <w:rPr>
          <w:noProof/>
        </w:rPr>
        <w:fldChar w:fldCharType="end"/>
      </w:r>
    </w:p>
    <w:p w14:paraId="45434ECC" w14:textId="305DA550"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_Toc193392309 \h </w:instrText>
      </w:r>
      <w:r>
        <w:rPr>
          <w:noProof/>
        </w:rPr>
      </w:r>
      <w:r>
        <w:rPr>
          <w:noProof/>
        </w:rPr>
        <w:fldChar w:fldCharType="separate"/>
      </w:r>
      <w:r>
        <w:rPr>
          <w:noProof/>
        </w:rPr>
        <w:t>21</w:t>
      </w:r>
      <w:r>
        <w:rPr>
          <w:noProof/>
        </w:rPr>
        <w:fldChar w:fldCharType="end"/>
      </w:r>
    </w:p>
    <w:p w14:paraId="4232B3DD" w14:textId="1346E700"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_Toc193392310 \h </w:instrText>
      </w:r>
      <w:r>
        <w:rPr>
          <w:noProof/>
        </w:rPr>
      </w:r>
      <w:r>
        <w:rPr>
          <w:noProof/>
        </w:rPr>
        <w:fldChar w:fldCharType="separate"/>
      </w:r>
      <w:r>
        <w:rPr>
          <w:noProof/>
        </w:rPr>
        <w:t>21</w:t>
      </w:r>
      <w:r>
        <w:rPr>
          <w:noProof/>
        </w:rPr>
        <w:fldChar w:fldCharType="end"/>
      </w:r>
    </w:p>
    <w:p w14:paraId="2E2AF144" w14:textId="04903560"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_Toc193392311 \h </w:instrText>
      </w:r>
      <w:r>
        <w:rPr>
          <w:noProof/>
        </w:rPr>
      </w:r>
      <w:r>
        <w:rPr>
          <w:noProof/>
        </w:rPr>
        <w:fldChar w:fldCharType="separate"/>
      </w:r>
      <w:r>
        <w:rPr>
          <w:noProof/>
        </w:rPr>
        <w:t>22</w:t>
      </w:r>
      <w:r>
        <w:rPr>
          <w:noProof/>
        </w:rPr>
        <w:fldChar w:fldCharType="end"/>
      </w:r>
    </w:p>
    <w:p w14:paraId="40767839" w14:textId="3D687AFF" w:rsidR="00B16C59" w:rsidRDefault="00B16C59">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_Toc193392312 \h </w:instrText>
      </w:r>
      <w:r>
        <w:rPr>
          <w:noProof/>
        </w:rPr>
      </w:r>
      <w:r>
        <w:rPr>
          <w:noProof/>
        </w:rPr>
        <w:fldChar w:fldCharType="separate"/>
      </w:r>
      <w:r>
        <w:rPr>
          <w:noProof/>
        </w:rPr>
        <w:t>22</w:t>
      </w:r>
      <w:r>
        <w:rPr>
          <w:noProof/>
        </w:rPr>
        <w:fldChar w:fldCharType="end"/>
      </w:r>
    </w:p>
    <w:p w14:paraId="1BEEF73B" w14:textId="1A7FAC0B"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7</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_Toc193392313 \h </w:instrText>
      </w:r>
      <w:r>
        <w:rPr>
          <w:noProof/>
        </w:rPr>
      </w:r>
      <w:r>
        <w:rPr>
          <w:noProof/>
        </w:rPr>
        <w:fldChar w:fldCharType="separate"/>
      </w:r>
      <w:r>
        <w:rPr>
          <w:noProof/>
        </w:rPr>
        <w:t>22</w:t>
      </w:r>
      <w:r>
        <w:rPr>
          <w:noProof/>
        </w:rPr>
        <w:fldChar w:fldCharType="end"/>
      </w:r>
    </w:p>
    <w:p w14:paraId="398F41B7" w14:textId="4ADD230B"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_Toc193392314 \h </w:instrText>
      </w:r>
      <w:r>
        <w:rPr>
          <w:noProof/>
        </w:rPr>
      </w:r>
      <w:r>
        <w:rPr>
          <w:noProof/>
        </w:rPr>
        <w:fldChar w:fldCharType="separate"/>
      </w:r>
      <w:r>
        <w:rPr>
          <w:noProof/>
        </w:rPr>
        <w:t>22</w:t>
      </w:r>
      <w:r>
        <w:rPr>
          <w:noProof/>
        </w:rPr>
        <w:fldChar w:fldCharType="end"/>
      </w:r>
    </w:p>
    <w:p w14:paraId="47D8D48F" w14:textId="59BB8F88"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_Toc193392315 \h </w:instrText>
      </w:r>
      <w:r>
        <w:rPr>
          <w:noProof/>
        </w:rPr>
      </w:r>
      <w:r>
        <w:rPr>
          <w:noProof/>
        </w:rPr>
        <w:fldChar w:fldCharType="separate"/>
      </w:r>
      <w:r>
        <w:rPr>
          <w:noProof/>
        </w:rPr>
        <w:t>22</w:t>
      </w:r>
      <w:r>
        <w:rPr>
          <w:noProof/>
        </w:rPr>
        <w:fldChar w:fldCharType="end"/>
      </w:r>
    </w:p>
    <w:p w14:paraId="645F4BF0" w14:textId="10D2836B"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_Toc193392316 \h </w:instrText>
      </w:r>
      <w:r>
        <w:rPr>
          <w:noProof/>
        </w:rPr>
      </w:r>
      <w:r>
        <w:rPr>
          <w:noProof/>
        </w:rPr>
        <w:fldChar w:fldCharType="separate"/>
      </w:r>
      <w:r>
        <w:rPr>
          <w:noProof/>
        </w:rPr>
        <w:t>22</w:t>
      </w:r>
      <w:r>
        <w:rPr>
          <w:noProof/>
        </w:rPr>
        <w:fldChar w:fldCharType="end"/>
      </w:r>
    </w:p>
    <w:p w14:paraId="36F115CC" w14:textId="3CD08A7B"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_Toc193392317 \h </w:instrText>
      </w:r>
      <w:r>
        <w:rPr>
          <w:noProof/>
        </w:rPr>
      </w:r>
      <w:r>
        <w:rPr>
          <w:noProof/>
        </w:rPr>
        <w:fldChar w:fldCharType="separate"/>
      </w:r>
      <w:r>
        <w:rPr>
          <w:noProof/>
        </w:rPr>
        <w:t>23</w:t>
      </w:r>
      <w:r>
        <w:rPr>
          <w:noProof/>
        </w:rPr>
        <w:fldChar w:fldCharType="end"/>
      </w:r>
    </w:p>
    <w:p w14:paraId="59DE0441" w14:textId="7B9B8A5E"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_Toc193392318 \h </w:instrText>
      </w:r>
      <w:r>
        <w:rPr>
          <w:noProof/>
        </w:rPr>
      </w:r>
      <w:r>
        <w:rPr>
          <w:noProof/>
        </w:rPr>
        <w:fldChar w:fldCharType="separate"/>
      </w:r>
      <w:r>
        <w:rPr>
          <w:noProof/>
        </w:rPr>
        <w:t>23</w:t>
      </w:r>
      <w:r>
        <w:rPr>
          <w:noProof/>
        </w:rPr>
        <w:fldChar w:fldCharType="end"/>
      </w:r>
    </w:p>
    <w:p w14:paraId="355626F4" w14:textId="7F8275D8"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_Toc193392319 \h </w:instrText>
      </w:r>
      <w:r>
        <w:rPr>
          <w:noProof/>
        </w:rPr>
      </w:r>
      <w:r>
        <w:rPr>
          <w:noProof/>
        </w:rPr>
        <w:fldChar w:fldCharType="separate"/>
      </w:r>
      <w:r>
        <w:rPr>
          <w:noProof/>
        </w:rPr>
        <w:t>23</w:t>
      </w:r>
      <w:r>
        <w:rPr>
          <w:noProof/>
        </w:rPr>
        <w:fldChar w:fldCharType="end"/>
      </w:r>
    </w:p>
    <w:p w14:paraId="4521235A" w14:textId="6E60E3F0"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_Toc193392320 \h </w:instrText>
      </w:r>
      <w:r>
        <w:rPr>
          <w:noProof/>
        </w:rPr>
      </w:r>
      <w:r>
        <w:rPr>
          <w:noProof/>
        </w:rPr>
        <w:fldChar w:fldCharType="separate"/>
      </w:r>
      <w:r>
        <w:rPr>
          <w:noProof/>
        </w:rPr>
        <w:t>24</w:t>
      </w:r>
      <w:r>
        <w:rPr>
          <w:noProof/>
        </w:rPr>
        <w:fldChar w:fldCharType="end"/>
      </w:r>
    </w:p>
    <w:p w14:paraId="2355FCD4" w14:textId="135BF200"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_Toc193392321 \h </w:instrText>
      </w:r>
      <w:r>
        <w:rPr>
          <w:noProof/>
        </w:rPr>
      </w:r>
      <w:r>
        <w:rPr>
          <w:noProof/>
        </w:rPr>
        <w:fldChar w:fldCharType="separate"/>
      </w:r>
      <w:r>
        <w:rPr>
          <w:noProof/>
        </w:rPr>
        <w:t>24</w:t>
      </w:r>
      <w:r>
        <w:rPr>
          <w:noProof/>
        </w:rPr>
        <w:fldChar w:fldCharType="end"/>
      </w:r>
    </w:p>
    <w:p w14:paraId="34D10F48" w14:textId="78A59E62"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_Toc193392322 \h </w:instrText>
      </w:r>
      <w:r>
        <w:rPr>
          <w:noProof/>
        </w:rPr>
      </w:r>
      <w:r>
        <w:rPr>
          <w:noProof/>
        </w:rPr>
        <w:fldChar w:fldCharType="separate"/>
      </w:r>
      <w:r>
        <w:rPr>
          <w:noProof/>
        </w:rPr>
        <w:t>24</w:t>
      </w:r>
      <w:r>
        <w:rPr>
          <w:noProof/>
        </w:rPr>
        <w:fldChar w:fldCharType="end"/>
      </w:r>
    </w:p>
    <w:p w14:paraId="534414D2" w14:textId="22D8EBEE"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_Toc193392323 \h </w:instrText>
      </w:r>
      <w:r>
        <w:rPr>
          <w:noProof/>
        </w:rPr>
      </w:r>
      <w:r>
        <w:rPr>
          <w:noProof/>
        </w:rPr>
        <w:fldChar w:fldCharType="separate"/>
      </w:r>
      <w:r>
        <w:rPr>
          <w:noProof/>
        </w:rPr>
        <w:t>24</w:t>
      </w:r>
      <w:r>
        <w:rPr>
          <w:noProof/>
        </w:rPr>
        <w:fldChar w:fldCharType="end"/>
      </w:r>
    </w:p>
    <w:p w14:paraId="75DFAA0E" w14:textId="7A5F8069"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_Toc193392324 \h </w:instrText>
      </w:r>
      <w:r>
        <w:rPr>
          <w:noProof/>
        </w:rPr>
      </w:r>
      <w:r>
        <w:rPr>
          <w:noProof/>
        </w:rPr>
        <w:fldChar w:fldCharType="separate"/>
      </w:r>
      <w:r>
        <w:rPr>
          <w:noProof/>
        </w:rPr>
        <w:t>24</w:t>
      </w:r>
      <w:r>
        <w:rPr>
          <w:noProof/>
        </w:rPr>
        <w:fldChar w:fldCharType="end"/>
      </w:r>
    </w:p>
    <w:p w14:paraId="208BDF43" w14:textId="1F902CCB"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_Toc193392325 \h </w:instrText>
      </w:r>
      <w:r>
        <w:rPr>
          <w:noProof/>
        </w:rPr>
      </w:r>
      <w:r>
        <w:rPr>
          <w:noProof/>
        </w:rPr>
        <w:fldChar w:fldCharType="separate"/>
      </w:r>
      <w:r>
        <w:rPr>
          <w:noProof/>
        </w:rPr>
        <w:t>24</w:t>
      </w:r>
      <w:r>
        <w:rPr>
          <w:noProof/>
        </w:rPr>
        <w:fldChar w:fldCharType="end"/>
      </w:r>
    </w:p>
    <w:p w14:paraId="3100D0B4" w14:textId="70881B1D"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_Toc193392326 \h </w:instrText>
      </w:r>
      <w:r>
        <w:rPr>
          <w:noProof/>
        </w:rPr>
      </w:r>
      <w:r>
        <w:rPr>
          <w:noProof/>
        </w:rPr>
        <w:fldChar w:fldCharType="separate"/>
      </w:r>
      <w:r>
        <w:rPr>
          <w:noProof/>
        </w:rPr>
        <w:t>24</w:t>
      </w:r>
      <w:r>
        <w:rPr>
          <w:noProof/>
        </w:rPr>
        <w:fldChar w:fldCharType="end"/>
      </w:r>
    </w:p>
    <w:p w14:paraId="0753482F" w14:textId="0C9E0D51"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7.6.3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_Toc193392327 \h </w:instrText>
      </w:r>
      <w:r>
        <w:rPr>
          <w:noProof/>
        </w:rPr>
      </w:r>
      <w:r>
        <w:rPr>
          <w:noProof/>
        </w:rPr>
        <w:fldChar w:fldCharType="separate"/>
      </w:r>
      <w:r>
        <w:rPr>
          <w:noProof/>
        </w:rPr>
        <w:t>24</w:t>
      </w:r>
      <w:r>
        <w:rPr>
          <w:noProof/>
        </w:rPr>
        <w:fldChar w:fldCharType="end"/>
      </w:r>
    </w:p>
    <w:p w14:paraId="2104EECB" w14:textId="33129FED"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_Toc193392328 \h </w:instrText>
      </w:r>
      <w:r>
        <w:rPr>
          <w:noProof/>
        </w:rPr>
      </w:r>
      <w:r>
        <w:rPr>
          <w:noProof/>
        </w:rPr>
        <w:fldChar w:fldCharType="separate"/>
      </w:r>
      <w:r>
        <w:rPr>
          <w:noProof/>
        </w:rPr>
        <w:t>25</w:t>
      </w:r>
      <w:r>
        <w:rPr>
          <w:noProof/>
        </w:rPr>
        <w:fldChar w:fldCharType="end"/>
      </w:r>
    </w:p>
    <w:p w14:paraId="5549B2AB" w14:textId="568D3097"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_Toc193392329 \h </w:instrText>
      </w:r>
      <w:r>
        <w:rPr>
          <w:noProof/>
        </w:rPr>
      </w:r>
      <w:r>
        <w:rPr>
          <w:noProof/>
        </w:rPr>
        <w:fldChar w:fldCharType="separate"/>
      </w:r>
      <w:r>
        <w:rPr>
          <w:noProof/>
        </w:rPr>
        <w:t>25</w:t>
      </w:r>
      <w:r>
        <w:rPr>
          <w:noProof/>
        </w:rPr>
        <w:fldChar w:fldCharType="end"/>
      </w:r>
    </w:p>
    <w:p w14:paraId="07582A8F" w14:textId="1444DC01"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Manage port command</w:t>
      </w:r>
      <w:r>
        <w:rPr>
          <w:noProof/>
        </w:rPr>
        <w:tab/>
      </w:r>
      <w:r>
        <w:rPr>
          <w:noProof/>
        </w:rPr>
        <w:fldChar w:fldCharType="begin" w:fldLock="1"/>
      </w:r>
      <w:r>
        <w:rPr>
          <w:noProof/>
        </w:rPr>
        <w:instrText xml:space="preserve"> PAGEREF _Toc193392330 \h </w:instrText>
      </w:r>
      <w:r>
        <w:rPr>
          <w:noProof/>
        </w:rPr>
      </w:r>
      <w:r>
        <w:rPr>
          <w:noProof/>
        </w:rPr>
        <w:fldChar w:fldCharType="separate"/>
      </w:r>
      <w:r>
        <w:rPr>
          <w:noProof/>
        </w:rPr>
        <w:t>25</w:t>
      </w:r>
      <w:r>
        <w:rPr>
          <w:noProof/>
        </w:rPr>
        <w:fldChar w:fldCharType="end"/>
      </w:r>
    </w:p>
    <w:p w14:paraId="5C655AA8" w14:textId="2FDA56B3"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_Toc193392331 \h </w:instrText>
      </w:r>
      <w:r>
        <w:rPr>
          <w:noProof/>
        </w:rPr>
      </w:r>
      <w:r>
        <w:rPr>
          <w:noProof/>
        </w:rPr>
        <w:fldChar w:fldCharType="separate"/>
      </w:r>
      <w:r>
        <w:rPr>
          <w:noProof/>
        </w:rPr>
        <w:t>25</w:t>
      </w:r>
      <w:r>
        <w:rPr>
          <w:noProof/>
        </w:rPr>
        <w:fldChar w:fldCharType="end"/>
      </w:r>
    </w:p>
    <w:p w14:paraId="3753CD67" w14:textId="446F5B35"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Manage port complete</w:t>
      </w:r>
      <w:r>
        <w:rPr>
          <w:noProof/>
        </w:rPr>
        <w:tab/>
      </w:r>
      <w:r>
        <w:rPr>
          <w:noProof/>
        </w:rPr>
        <w:fldChar w:fldCharType="begin" w:fldLock="1"/>
      </w:r>
      <w:r>
        <w:rPr>
          <w:noProof/>
        </w:rPr>
        <w:instrText xml:space="preserve"> PAGEREF _Toc193392332 \h </w:instrText>
      </w:r>
      <w:r>
        <w:rPr>
          <w:noProof/>
        </w:rPr>
      </w:r>
      <w:r>
        <w:rPr>
          <w:noProof/>
        </w:rPr>
        <w:fldChar w:fldCharType="separate"/>
      </w:r>
      <w:r>
        <w:rPr>
          <w:noProof/>
        </w:rPr>
        <w:t>25</w:t>
      </w:r>
      <w:r>
        <w:rPr>
          <w:noProof/>
        </w:rPr>
        <w:fldChar w:fldCharType="end"/>
      </w:r>
    </w:p>
    <w:p w14:paraId="24FBB140" w14:textId="252FACE5"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_Toc193392333 \h </w:instrText>
      </w:r>
      <w:r>
        <w:rPr>
          <w:noProof/>
        </w:rPr>
      </w:r>
      <w:r>
        <w:rPr>
          <w:noProof/>
        </w:rPr>
        <w:fldChar w:fldCharType="separate"/>
      </w:r>
      <w:r>
        <w:rPr>
          <w:noProof/>
        </w:rPr>
        <w:t>25</w:t>
      </w:r>
      <w:r>
        <w:rPr>
          <w:noProof/>
        </w:rPr>
        <w:fldChar w:fldCharType="end"/>
      </w:r>
    </w:p>
    <w:p w14:paraId="66CBAD01" w14:textId="35155C7C"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Port management capability</w:t>
      </w:r>
      <w:r>
        <w:rPr>
          <w:noProof/>
        </w:rPr>
        <w:tab/>
      </w:r>
      <w:r>
        <w:rPr>
          <w:noProof/>
        </w:rPr>
        <w:fldChar w:fldCharType="begin" w:fldLock="1"/>
      </w:r>
      <w:r>
        <w:rPr>
          <w:noProof/>
        </w:rPr>
        <w:instrText xml:space="preserve"> PAGEREF _Toc193392334 \h </w:instrText>
      </w:r>
      <w:r>
        <w:rPr>
          <w:noProof/>
        </w:rPr>
      </w:r>
      <w:r>
        <w:rPr>
          <w:noProof/>
        </w:rPr>
        <w:fldChar w:fldCharType="separate"/>
      </w:r>
      <w:r>
        <w:rPr>
          <w:noProof/>
        </w:rPr>
        <w:t>26</w:t>
      </w:r>
      <w:r>
        <w:rPr>
          <w:noProof/>
        </w:rPr>
        <w:fldChar w:fldCharType="end"/>
      </w:r>
    </w:p>
    <w:p w14:paraId="2EB8E784" w14:textId="5345AEB1"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ko-KR"/>
        </w:rPr>
        <w:t>Port status</w:t>
      </w:r>
      <w:r>
        <w:rPr>
          <w:noProof/>
        </w:rPr>
        <w:tab/>
      </w:r>
      <w:r>
        <w:rPr>
          <w:noProof/>
        </w:rPr>
        <w:fldChar w:fldCharType="begin" w:fldLock="1"/>
      </w:r>
      <w:r>
        <w:rPr>
          <w:noProof/>
        </w:rPr>
        <w:instrText xml:space="preserve"> PAGEREF _Toc193392335 \h </w:instrText>
      </w:r>
      <w:r>
        <w:rPr>
          <w:noProof/>
        </w:rPr>
      </w:r>
      <w:r>
        <w:rPr>
          <w:noProof/>
        </w:rPr>
        <w:fldChar w:fldCharType="separate"/>
      </w:r>
      <w:r>
        <w:rPr>
          <w:noProof/>
        </w:rPr>
        <w:t>26</w:t>
      </w:r>
      <w:r>
        <w:rPr>
          <w:noProof/>
        </w:rPr>
        <w:fldChar w:fldCharType="end"/>
      </w:r>
    </w:p>
    <w:p w14:paraId="069678DD" w14:textId="521BDF10"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Port update result</w:t>
      </w:r>
      <w:r>
        <w:rPr>
          <w:noProof/>
        </w:rPr>
        <w:tab/>
      </w:r>
      <w:r>
        <w:rPr>
          <w:noProof/>
        </w:rPr>
        <w:fldChar w:fldCharType="begin" w:fldLock="1"/>
      </w:r>
      <w:r>
        <w:rPr>
          <w:noProof/>
        </w:rPr>
        <w:instrText xml:space="preserve"> PAGEREF _Toc193392336 \h </w:instrText>
      </w:r>
      <w:r>
        <w:rPr>
          <w:noProof/>
        </w:rPr>
      </w:r>
      <w:r>
        <w:rPr>
          <w:noProof/>
        </w:rPr>
        <w:fldChar w:fldCharType="separate"/>
      </w:r>
      <w:r>
        <w:rPr>
          <w:noProof/>
        </w:rPr>
        <w:t>26</w:t>
      </w:r>
      <w:r>
        <w:rPr>
          <w:noProof/>
        </w:rPr>
        <w:fldChar w:fldCharType="end"/>
      </w:r>
    </w:p>
    <w:p w14:paraId="55A77BD1" w14:textId="6CA75B8D"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Port management notify</w:t>
      </w:r>
      <w:r>
        <w:rPr>
          <w:noProof/>
        </w:rPr>
        <w:tab/>
      </w:r>
      <w:r>
        <w:rPr>
          <w:noProof/>
        </w:rPr>
        <w:fldChar w:fldCharType="begin" w:fldLock="1"/>
      </w:r>
      <w:r>
        <w:rPr>
          <w:noProof/>
        </w:rPr>
        <w:instrText xml:space="preserve"> PAGEREF _Toc193392337 \h </w:instrText>
      </w:r>
      <w:r>
        <w:rPr>
          <w:noProof/>
        </w:rPr>
      </w:r>
      <w:r>
        <w:rPr>
          <w:noProof/>
        </w:rPr>
        <w:fldChar w:fldCharType="separate"/>
      </w:r>
      <w:r>
        <w:rPr>
          <w:noProof/>
        </w:rPr>
        <w:t>26</w:t>
      </w:r>
      <w:r>
        <w:rPr>
          <w:noProof/>
        </w:rPr>
        <w:fldChar w:fldCharType="end"/>
      </w:r>
    </w:p>
    <w:p w14:paraId="1545F059" w14:textId="54AB9F4C"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_Toc193392338 \h </w:instrText>
      </w:r>
      <w:r>
        <w:rPr>
          <w:noProof/>
        </w:rPr>
      </w:r>
      <w:r>
        <w:rPr>
          <w:noProof/>
        </w:rPr>
        <w:fldChar w:fldCharType="separate"/>
      </w:r>
      <w:r>
        <w:rPr>
          <w:noProof/>
        </w:rPr>
        <w:t>26</w:t>
      </w:r>
      <w:r>
        <w:rPr>
          <w:noProof/>
        </w:rPr>
        <w:fldChar w:fldCharType="end"/>
      </w:r>
    </w:p>
    <w:p w14:paraId="37223DA1" w14:textId="70F00BC8"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Port management notify ack</w:t>
      </w:r>
      <w:r>
        <w:rPr>
          <w:noProof/>
        </w:rPr>
        <w:tab/>
      </w:r>
      <w:r>
        <w:rPr>
          <w:noProof/>
        </w:rPr>
        <w:fldChar w:fldCharType="begin" w:fldLock="1"/>
      </w:r>
      <w:r>
        <w:rPr>
          <w:noProof/>
        </w:rPr>
        <w:instrText xml:space="preserve"> PAGEREF _Toc193392339 \h </w:instrText>
      </w:r>
      <w:r>
        <w:rPr>
          <w:noProof/>
        </w:rPr>
      </w:r>
      <w:r>
        <w:rPr>
          <w:noProof/>
        </w:rPr>
        <w:fldChar w:fldCharType="separate"/>
      </w:r>
      <w:r>
        <w:rPr>
          <w:noProof/>
        </w:rPr>
        <w:t>26</w:t>
      </w:r>
      <w:r>
        <w:rPr>
          <w:noProof/>
        </w:rPr>
        <w:fldChar w:fldCharType="end"/>
      </w:r>
    </w:p>
    <w:p w14:paraId="37A32547" w14:textId="1920FB7B"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_Toc193392340 \h </w:instrText>
      </w:r>
      <w:r>
        <w:rPr>
          <w:noProof/>
        </w:rPr>
      </w:r>
      <w:r>
        <w:rPr>
          <w:noProof/>
        </w:rPr>
        <w:fldChar w:fldCharType="separate"/>
      </w:r>
      <w:r>
        <w:rPr>
          <w:noProof/>
        </w:rPr>
        <w:t>26</w:t>
      </w:r>
      <w:r>
        <w:rPr>
          <w:noProof/>
        </w:rPr>
        <w:fldChar w:fldCharType="end"/>
      </w:r>
    </w:p>
    <w:p w14:paraId="08D9DBD4" w14:textId="256BECD1"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Port management notify complete</w:t>
      </w:r>
      <w:r>
        <w:rPr>
          <w:noProof/>
        </w:rPr>
        <w:tab/>
      </w:r>
      <w:r>
        <w:rPr>
          <w:noProof/>
        </w:rPr>
        <w:fldChar w:fldCharType="begin" w:fldLock="1"/>
      </w:r>
      <w:r>
        <w:rPr>
          <w:noProof/>
        </w:rPr>
        <w:instrText xml:space="preserve"> PAGEREF _Toc193392341 \h </w:instrText>
      </w:r>
      <w:r>
        <w:rPr>
          <w:noProof/>
        </w:rPr>
      </w:r>
      <w:r>
        <w:rPr>
          <w:noProof/>
        </w:rPr>
        <w:fldChar w:fldCharType="separate"/>
      </w:r>
      <w:r>
        <w:rPr>
          <w:noProof/>
        </w:rPr>
        <w:t>27</w:t>
      </w:r>
      <w:r>
        <w:rPr>
          <w:noProof/>
        </w:rPr>
        <w:fldChar w:fldCharType="end"/>
      </w:r>
    </w:p>
    <w:p w14:paraId="28D30EFC" w14:textId="062D6F5A"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_Toc193392342 \h </w:instrText>
      </w:r>
      <w:r>
        <w:rPr>
          <w:noProof/>
        </w:rPr>
      </w:r>
      <w:r>
        <w:rPr>
          <w:noProof/>
        </w:rPr>
        <w:fldChar w:fldCharType="separate"/>
      </w:r>
      <w:r>
        <w:rPr>
          <w:noProof/>
        </w:rPr>
        <w:t>27</w:t>
      </w:r>
      <w:r>
        <w:rPr>
          <w:noProof/>
        </w:rPr>
        <w:fldChar w:fldCharType="end"/>
      </w:r>
    </w:p>
    <w:p w14:paraId="43F2B183" w14:textId="3E6D4D5A"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_Toc193392343 \h </w:instrText>
      </w:r>
      <w:r>
        <w:rPr>
          <w:noProof/>
        </w:rPr>
      </w:r>
      <w:r>
        <w:rPr>
          <w:noProof/>
        </w:rPr>
        <w:fldChar w:fldCharType="separate"/>
      </w:r>
      <w:r>
        <w:rPr>
          <w:noProof/>
        </w:rPr>
        <w:t>27</w:t>
      </w:r>
      <w:r>
        <w:rPr>
          <w:noProof/>
        </w:rPr>
        <w:fldChar w:fldCharType="end"/>
      </w:r>
    </w:p>
    <w:p w14:paraId="5090D1DF" w14:textId="75CBD9FF"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_Toc193392344 \h </w:instrText>
      </w:r>
      <w:r>
        <w:rPr>
          <w:noProof/>
        </w:rPr>
      </w:r>
      <w:r>
        <w:rPr>
          <w:noProof/>
        </w:rPr>
        <w:fldChar w:fldCharType="separate"/>
      </w:r>
      <w:r>
        <w:rPr>
          <w:noProof/>
        </w:rPr>
        <w:t>27</w:t>
      </w:r>
      <w:r>
        <w:rPr>
          <w:noProof/>
        </w:rPr>
        <w:fldChar w:fldCharType="end"/>
      </w:r>
    </w:p>
    <w:p w14:paraId="5ED02556" w14:textId="6DC6C58D"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_Toc193392345 \h </w:instrText>
      </w:r>
      <w:r>
        <w:rPr>
          <w:noProof/>
        </w:rPr>
      </w:r>
      <w:r>
        <w:rPr>
          <w:noProof/>
        </w:rPr>
        <w:fldChar w:fldCharType="separate"/>
      </w:r>
      <w:r>
        <w:rPr>
          <w:noProof/>
        </w:rPr>
        <w:t>28</w:t>
      </w:r>
      <w:r>
        <w:rPr>
          <w:noProof/>
        </w:rPr>
        <w:fldChar w:fldCharType="end"/>
      </w:r>
    </w:p>
    <w:p w14:paraId="72353F76" w14:textId="6CA0C0E6"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Manage User plane node command</w:t>
      </w:r>
      <w:r>
        <w:rPr>
          <w:noProof/>
        </w:rPr>
        <w:tab/>
      </w:r>
      <w:r>
        <w:rPr>
          <w:noProof/>
        </w:rPr>
        <w:fldChar w:fldCharType="begin" w:fldLock="1"/>
      </w:r>
      <w:r>
        <w:rPr>
          <w:noProof/>
        </w:rPr>
        <w:instrText xml:space="preserve"> PAGEREF _Toc193392346 \h </w:instrText>
      </w:r>
      <w:r>
        <w:rPr>
          <w:noProof/>
        </w:rPr>
      </w:r>
      <w:r>
        <w:rPr>
          <w:noProof/>
        </w:rPr>
        <w:fldChar w:fldCharType="separate"/>
      </w:r>
      <w:r>
        <w:rPr>
          <w:noProof/>
        </w:rPr>
        <w:t>28</w:t>
      </w:r>
      <w:r>
        <w:rPr>
          <w:noProof/>
        </w:rPr>
        <w:fldChar w:fldCharType="end"/>
      </w:r>
    </w:p>
    <w:p w14:paraId="7FD08F4B" w14:textId="6E7E4450"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_Toc193392347 \h </w:instrText>
      </w:r>
      <w:r>
        <w:rPr>
          <w:noProof/>
        </w:rPr>
      </w:r>
      <w:r>
        <w:rPr>
          <w:noProof/>
        </w:rPr>
        <w:fldChar w:fldCharType="separate"/>
      </w:r>
      <w:r>
        <w:rPr>
          <w:noProof/>
        </w:rPr>
        <w:t>28</w:t>
      </w:r>
      <w:r>
        <w:rPr>
          <w:noProof/>
        </w:rPr>
        <w:fldChar w:fldCharType="end"/>
      </w:r>
    </w:p>
    <w:p w14:paraId="7F163324" w14:textId="7F81D0D0"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Manage User plane node complete</w:t>
      </w:r>
      <w:r>
        <w:rPr>
          <w:noProof/>
        </w:rPr>
        <w:tab/>
      </w:r>
      <w:r>
        <w:rPr>
          <w:noProof/>
        </w:rPr>
        <w:fldChar w:fldCharType="begin" w:fldLock="1"/>
      </w:r>
      <w:r>
        <w:rPr>
          <w:noProof/>
        </w:rPr>
        <w:instrText xml:space="preserve"> PAGEREF _Toc193392348 \h </w:instrText>
      </w:r>
      <w:r>
        <w:rPr>
          <w:noProof/>
        </w:rPr>
      </w:r>
      <w:r>
        <w:rPr>
          <w:noProof/>
        </w:rPr>
        <w:fldChar w:fldCharType="separate"/>
      </w:r>
      <w:r>
        <w:rPr>
          <w:noProof/>
        </w:rPr>
        <w:t>28</w:t>
      </w:r>
      <w:r>
        <w:rPr>
          <w:noProof/>
        </w:rPr>
        <w:fldChar w:fldCharType="end"/>
      </w:r>
    </w:p>
    <w:p w14:paraId="11B4F8DF" w14:textId="0370F0FF"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_Toc193392349 \h </w:instrText>
      </w:r>
      <w:r>
        <w:rPr>
          <w:noProof/>
        </w:rPr>
      </w:r>
      <w:r>
        <w:rPr>
          <w:noProof/>
        </w:rPr>
        <w:fldChar w:fldCharType="separate"/>
      </w:r>
      <w:r>
        <w:rPr>
          <w:noProof/>
        </w:rPr>
        <w:t>28</w:t>
      </w:r>
      <w:r>
        <w:rPr>
          <w:noProof/>
        </w:rPr>
        <w:fldChar w:fldCharType="end"/>
      </w:r>
    </w:p>
    <w:p w14:paraId="66BC422D" w14:textId="03BB6B0C"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8.8.2</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management capability</w:t>
      </w:r>
      <w:r>
        <w:rPr>
          <w:noProof/>
        </w:rPr>
        <w:tab/>
      </w:r>
      <w:r>
        <w:rPr>
          <w:noProof/>
        </w:rPr>
        <w:fldChar w:fldCharType="begin" w:fldLock="1"/>
      </w:r>
      <w:r>
        <w:rPr>
          <w:noProof/>
        </w:rPr>
        <w:instrText xml:space="preserve"> PAGEREF _Toc193392350 \h </w:instrText>
      </w:r>
      <w:r>
        <w:rPr>
          <w:noProof/>
        </w:rPr>
      </w:r>
      <w:r>
        <w:rPr>
          <w:noProof/>
        </w:rPr>
        <w:fldChar w:fldCharType="separate"/>
      </w:r>
      <w:r>
        <w:rPr>
          <w:noProof/>
        </w:rPr>
        <w:t>28</w:t>
      </w:r>
      <w:r>
        <w:rPr>
          <w:noProof/>
        </w:rPr>
        <w:fldChar w:fldCharType="end"/>
      </w:r>
    </w:p>
    <w:p w14:paraId="5F4396E8" w14:textId="493E39E3"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status</w:t>
      </w:r>
      <w:r>
        <w:rPr>
          <w:noProof/>
        </w:rPr>
        <w:tab/>
      </w:r>
      <w:r>
        <w:rPr>
          <w:noProof/>
        </w:rPr>
        <w:fldChar w:fldCharType="begin" w:fldLock="1"/>
      </w:r>
      <w:r>
        <w:rPr>
          <w:noProof/>
        </w:rPr>
        <w:instrText xml:space="preserve"> PAGEREF _Toc193392351 \h </w:instrText>
      </w:r>
      <w:r>
        <w:rPr>
          <w:noProof/>
        </w:rPr>
      </w:r>
      <w:r>
        <w:rPr>
          <w:noProof/>
        </w:rPr>
        <w:fldChar w:fldCharType="separate"/>
      </w:r>
      <w:r>
        <w:rPr>
          <w:noProof/>
        </w:rPr>
        <w:t>29</w:t>
      </w:r>
      <w:r>
        <w:rPr>
          <w:noProof/>
        </w:rPr>
        <w:fldChar w:fldCharType="end"/>
      </w:r>
    </w:p>
    <w:p w14:paraId="3F0124F6" w14:textId="2BE40324"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_Toc193392352 \h </w:instrText>
      </w:r>
      <w:r>
        <w:rPr>
          <w:noProof/>
        </w:rPr>
      </w:r>
      <w:r>
        <w:rPr>
          <w:noProof/>
        </w:rPr>
        <w:fldChar w:fldCharType="separate"/>
      </w:r>
      <w:r>
        <w:rPr>
          <w:noProof/>
        </w:rPr>
        <w:t>29</w:t>
      </w:r>
      <w:r>
        <w:rPr>
          <w:noProof/>
        </w:rPr>
        <w:fldChar w:fldCharType="end"/>
      </w:r>
    </w:p>
    <w:p w14:paraId="29F3D3AD" w14:textId="563E6B5B"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_Toc193392353 \h </w:instrText>
      </w:r>
      <w:r>
        <w:rPr>
          <w:noProof/>
        </w:rPr>
      </w:r>
      <w:r>
        <w:rPr>
          <w:noProof/>
        </w:rPr>
        <w:fldChar w:fldCharType="separate"/>
      </w:r>
      <w:r>
        <w:rPr>
          <w:noProof/>
        </w:rPr>
        <w:t>29</w:t>
      </w:r>
      <w:r>
        <w:rPr>
          <w:noProof/>
        </w:rPr>
        <w:fldChar w:fldCharType="end"/>
      </w:r>
    </w:p>
    <w:p w14:paraId="0A0C5351" w14:textId="51771758"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_Toc193392354 \h </w:instrText>
      </w:r>
      <w:r>
        <w:rPr>
          <w:noProof/>
        </w:rPr>
      </w:r>
      <w:r>
        <w:rPr>
          <w:noProof/>
        </w:rPr>
        <w:fldChar w:fldCharType="separate"/>
      </w:r>
      <w:r>
        <w:rPr>
          <w:noProof/>
        </w:rPr>
        <w:t>29</w:t>
      </w:r>
      <w:r>
        <w:rPr>
          <w:noProof/>
        </w:rPr>
        <w:fldChar w:fldCharType="end"/>
      </w:r>
    </w:p>
    <w:p w14:paraId="15E4F823" w14:textId="1007C1BC"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_Toc193392355 \h </w:instrText>
      </w:r>
      <w:r>
        <w:rPr>
          <w:noProof/>
        </w:rPr>
      </w:r>
      <w:r>
        <w:rPr>
          <w:noProof/>
        </w:rPr>
        <w:fldChar w:fldCharType="separate"/>
      </w:r>
      <w:r>
        <w:rPr>
          <w:noProof/>
        </w:rPr>
        <w:t>29</w:t>
      </w:r>
      <w:r>
        <w:rPr>
          <w:noProof/>
        </w:rPr>
        <w:fldChar w:fldCharType="end"/>
      </w:r>
    </w:p>
    <w:p w14:paraId="0C10028D" w14:textId="380C3DEF"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_Toc193392356 \h </w:instrText>
      </w:r>
      <w:r>
        <w:rPr>
          <w:noProof/>
        </w:rPr>
      </w:r>
      <w:r>
        <w:rPr>
          <w:noProof/>
        </w:rPr>
        <w:fldChar w:fldCharType="separate"/>
      </w:r>
      <w:r>
        <w:rPr>
          <w:noProof/>
        </w:rPr>
        <w:t>29</w:t>
      </w:r>
      <w:r>
        <w:rPr>
          <w:noProof/>
        </w:rPr>
        <w:fldChar w:fldCharType="end"/>
      </w:r>
    </w:p>
    <w:p w14:paraId="5D3E98AA" w14:textId="73999446"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sidRPr="00015265">
        <w:rPr>
          <w:noProof/>
          <w:lang w:val="fr-FR"/>
        </w:rPr>
        <w:t>9</w:t>
      </w:r>
      <w:r>
        <w:rPr>
          <w:rFonts w:asciiTheme="minorHAnsi" w:eastAsiaTheme="minorEastAsia" w:hAnsiTheme="minorHAnsi" w:cstheme="minorBidi"/>
          <w:noProof/>
          <w:kern w:val="2"/>
          <w:sz w:val="24"/>
          <w:szCs w:val="24"/>
          <w:lang w:eastAsia="en-GB"/>
          <w14:ligatures w14:val="standardContextual"/>
        </w:rPr>
        <w:tab/>
      </w:r>
      <w:r w:rsidRPr="00015265">
        <w:rPr>
          <w:noProof/>
          <w:lang w:val="fr-FR"/>
        </w:rPr>
        <w:t>Information elements coding</w:t>
      </w:r>
      <w:r>
        <w:rPr>
          <w:noProof/>
        </w:rPr>
        <w:tab/>
      </w:r>
      <w:r>
        <w:rPr>
          <w:noProof/>
        </w:rPr>
        <w:fldChar w:fldCharType="begin" w:fldLock="1"/>
      </w:r>
      <w:r>
        <w:rPr>
          <w:noProof/>
        </w:rPr>
        <w:instrText xml:space="preserve"> PAGEREF _Toc193392357 \h </w:instrText>
      </w:r>
      <w:r>
        <w:rPr>
          <w:noProof/>
        </w:rPr>
      </w:r>
      <w:r>
        <w:rPr>
          <w:noProof/>
        </w:rPr>
        <w:fldChar w:fldCharType="separate"/>
      </w:r>
      <w:r>
        <w:rPr>
          <w:noProof/>
        </w:rPr>
        <w:t>30</w:t>
      </w:r>
      <w:r>
        <w:rPr>
          <w:noProof/>
        </w:rPr>
        <w:fldChar w:fldCharType="end"/>
      </w:r>
    </w:p>
    <w:p w14:paraId="45738980" w14:textId="0537527F"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sidRPr="00015265">
        <w:rPr>
          <w:noProof/>
          <w:lang w:val="fr-FR"/>
        </w:rPr>
        <w:t>9.1</w:t>
      </w:r>
      <w:r>
        <w:rPr>
          <w:rFonts w:asciiTheme="minorHAnsi" w:eastAsiaTheme="minorEastAsia" w:hAnsiTheme="minorHAnsi" w:cstheme="minorBidi"/>
          <w:noProof/>
          <w:kern w:val="2"/>
          <w:sz w:val="24"/>
          <w:szCs w:val="24"/>
          <w:lang w:eastAsia="en-GB"/>
          <w14:ligatures w14:val="standardContextual"/>
        </w:rPr>
        <w:tab/>
      </w:r>
      <w:r w:rsidRPr="00015265">
        <w:rPr>
          <w:noProof/>
          <w:lang w:val="fr-FR"/>
        </w:rPr>
        <w:t>Port management service message type</w:t>
      </w:r>
      <w:r>
        <w:rPr>
          <w:noProof/>
        </w:rPr>
        <w:tab/>
      </w:r>
      <w:r>
        <w:rPr>
          <w:noProof/>
        </w:rPr>
        <w:fldChar w:fldCharType="begin" w:fldLock="1"/>
      </w:r>
      <w:r>
        <w:rPr>
          <w:noProof/>
        </w:rPr>
        <w:instrText xml:space="preserve"> PAGEREF _Toc193392358 \h </w:instrText>
      </w:r>
      <w:r>
        <w:rPr>
          <w:noProof/>
        </w:rPr>
      </w:r>
      <w:r>
        <w:rPr>
          <w:noProof/>
        </w:rPr>
        <w:fldChar w:fldCharType="separate"/>
      </w:r>
      <w:r>
        <w:rPr>
          <w:noProof/>
        </w:rPr>
        <w:t>30</w:t>
      </w:r>
      <w:r>
        <w:rPr>
          <w:noProof/>
        </w:rPr>
        <w:fldChar w:fldCharType="end"/>
      </w:r>
    </w:p>
    <w:p w14:paraId="7C6EC1DF" w14:textId="4D3D7EB5"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Port management list</w:t>
      </w:r>
      <w:r>
        <w:rPr>
          <w:noProof/>
        </w:rPr>
        <w:tab/>
      </w:r>
      <w:r>
        <w:rPr>
          <w:noProof/>
        </w:rPr>
        <w:fldChar w:fldCharType="begin" w:fldLock="1"/>
      </w:r>
      <w:r>
        <w:rPr>
          <w:noProof/>
        </w:rPr>
        <w:instrText xml:space="preserve"> PAGEREF _Toc193392359 \h </w:instrText>
      </w:r>
      <w:r>
        <w:rPr>
          <w:noProof/>
        </w:rPr>
      </w:r>
      <w:r>
        <w:rPr>
          <w:noProof/>
        </w:rPr>
        <w:fldChar w:fldCharType="separate"/>
      </w:r>
      <w:r>
        <w:rPr>
          <w:noProof/>
        </w:rPr>
        <w:t>30</w:t>
      </w:r>
      <w:r>
        <w:rPr>
          <w:noProof/>
        </w:rPr>
        <w:fldChar w:fldCharType="end"/>
      </w:r>
    </w:p>
    <w:p w14:paraId="40108811" w14:textId="736AB8FD"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Port management capability</w:t>
      </w:r>
      <w:r>
        <w:rPr>
          <w:noProof/>
        </w:rPr>
        <w:tab/>
      </w:r>
      <w:r>
        <w:rPr>
          <w:noProof/>
        </w:rPr>
        <w:fldChar w:fldCharType="begin" w:fldLock="1"/>
      </w:r>
      <w:r>
        <w:rPr>
          <w:noProof/>
        </w:rPr>
        <w:instrText xml:space="preserve"> PAGEREF _Toc193392360 \h </w:instrText>
      </w:r>
      <w:r>
        <w:rPr>
          <w:noProof/>
        </w:rPr>
      </w:r>
      <w:r>
        <w:rPr>
          <w:noProof/>
        </w:rPr>
        <w:fldChar w:fldCharType="separate"/>
      </w:r>
      <w:r>
        <w:rPr>
          <w:noProof/>
        </w:rPr>
        <w:t>40</w:t>
      </w:r>
      <w:r>
        <w:rPr>
          <w:noProof/>
        </w:rPr>
        <w:fldChar w:fldCharType="end"/>
      </w:r>
    </w:p>
    <w:p w14:paraId="5540B7FC" w14:textId="3FD10211"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Port status</w:t>
      </w:r>
      <w:r>
        <w:rPr>
          <w:noProof/>
        </w:rPr>
        <w:tab/>
      </w:r>
      <w:r>
        <w:rPr>
          <w:noProof/>
        </w:rPr>
        <w:fldChar w:fldCharType="begin" w:fldLock="1"/>
      </w:r>
      <w:r>
        <w:rPr>
          <w:noProof/>
        </w:rPr>
        <w:instrText xml:space="preserve"> PAGEREF _Toc193392361 \h </w:instrText>
      </w:r>
      <w:r>
        <w:rPr>
          <w:noProof/>
        </w:rPr>
      </w:r>
      <w:r>
        <w:rPr>
          <w:noProof/>
        </w:rPr>
        <w:fldChar w:fldCharType="separate"/>
      </w:r>
      <w:r>
        <w:rPr>
          <w:noProof/>
        </w:rPr>
        <w:t>41</w:t>
      </w:r>
      <w:r>
        <w:rPr>
          <w:noProof/>
        </w:rPr>
        <w:fldChar w:fldCharType="end"/>
      </w:r>
    </w:p>
    <w:p w14:paraId="2EDF2726" w14:textId="4104F0CC"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9.5</w:t>
      </w:r>
      <w:r>
        <w:rPr>
          <w:rFonts w:asciiTheme="minorHAnsi" w:eastAsiaTheme="minorEastAsia" w:hAnsiTheme="minorHAnsi" w:cstheme="minorBidi"/>
          <w:noProof/>
          <w:kern w:val="2"/>
          <w:sz w:val="24"/>
          <w:szCs w:val="24"/>
          <w:lang w:eastAsia="en-GB"/>
          <w14:ligatures w14:val="standardContextual"/>
        </w:rPr>
        <w:tab/>
      </w:r>
      <w:r>
        <w:rPr>
          <w:noProof/>
        </w:rPr>
        <w:t>Port update result</w:t>
      </w:r>
      <w:r>
        <w:rPr>
          <w:noProof/>
        </w:rPr>
        <w:tab/>
      </w:r>
      <w:r>
        <w:rPr>
          <w:noProof/>
        </w:rPr>
        <w:fldChar w:fldCharType="begin" w:fldLock="1"/>
      </w:r>
      <w:r>
        <w:rPr>
          <w:noProof/>
        </w:rPr>
        <w:instrText xml:space="preserve"> PAGEREF _Toc193392362 \h </w:instrText>
      </w:r>
      <w:r>
        <w:rPr>
          <w:noProof/>
        </w:rPr>
      </w:r>
      <w:r>
        <w:rPr>
          <w:noProof/>
        </w:rPr>
        <w:fldChar w:fldCharType="separate"/>
      </w:r>
      <w:r>
        <w:rPr>
          <w:noProof/>
        </w:rPr>
        <w:t>44</w:t>
      </w:r>
      <w:r>
        <w:rPr>
          <w:noProof/>
        </w:rPr>
        <w:fldChar w:fldCharType="end"/>
      </w:r>
    </w:p>
    <w:p w14:paraId="41EDA629" w14:textId="55A6C89B"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sidRPr="00015265">
        <w:rPr>
          <w:noProof/>
          <w:lang w:val="fr-FR"/>
        </w:rPr>
        <w:t>9.5A</w:t>
      </w:r>
      <w:r>
        <w:rPr>
          <w:rFonts w:asciiTheme="minorHAnsi" w:eastAsiaTheme="minorEastAsia" w:hAnsiTheme="minorHAnsi" w:cstheme="minorBidi"/>
          <w:noProof/>
          <w:kern w:val="2"/>
          <w:sz w:val="24"/>
          <w:szCs w:val="24"/>
          <w:lang w:eastAsia="en-GB"/>
          <w14:ligatures w14:val="standardContextual"/>
        </w:rPr>
        <w:tab/>
      </w:r>
      <w:r w:rsidRPr="00015265">
        <w:rPr>
          <w:noProof/>
          <w:lang w:val="fr-FR"/>
        </w:rPr>
        <w:t>User plane node management service message type</w:t>
      </w:r>
      <w:r>
        <w:rPr>
          <w:noProof/>
        </w:rPr>
        <w:tab/>
      </w:r>
      <w:r>
        <w:rPr>
          <w:noProof/>
        </w:rPr>
        <w:fldChar w:fldCharType="begin" w:fldLock="1"/>
      </w:r>
      <w:r>
        <w:rPr>
          <w:noProof/>
        </w:rPr>
        <w:instrText xml:space="preserve"> PAGEREF _Toc193392363 \h </w:instrText>
      </w:r>
      <w:r>
        <w:rPr>
          <w:noProof/>
        </w:rPr>
      </w:r>
      <w:r>
        <w:rPr>
          <w:noProof/>
        </w:rPr>
        <w:fldChar w:fldCharType="separate"/>
      </w:r>
      <w:r>
        <w:rPr>
          <w:noProof/>
        </w:rPr>
        <w:t>49</w:t>
      </w:r>
      <w:r>
        <w:rPr>
          <w:noProof/>
        </w:rPr>
        <w:fldChar w:fldCharType="end"/>
      </w:r>
    </w:p>
    <w:p w14:paraId="550C4610" w14:textId="07AED5E1"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9.5B</w:t>
      </w:r>
      <w:r>
        <w:rPr>
          <w:rFonts w:asciiTheme="minorHAnsi" w:eastAsiaTheme="minorEastAsia" w:hAnsiTheme="minorHAnsi" w:cstheme="minorBidi"/>
          <w:noProof/>
          <w:kern w:val="2"/>
          <w:sz w:val="24"/>
          <w:szCs w:val="24"/>
          <w:lang w:eastAsia="en-GB"/>
          <w14:ligatures w14:val="standardContextual"/>
        </w:rPr>
        <w:tab/>
      </w:r>
      <w:r>
        <w:rPr>
          <w:noProof/>
        </w:rPr>
        <w:t>User plane node management list</w:t>
      </w:r>
      <w:r>
        <w:rPr>
          <w:noProof/>
        </w:rPr>
        <w:tab/>
      </w:r>
      <w:r>
        <w:rPr>
          <w:noProof/>
        </w:rPr>
        <w:fldChar w:fldCharType="begin" w:fldLock="1"/>
      </w:r>
      <w:r>
        <w:rPr>
          <w:noProof/>
        </w:rPr>
        <w:instrText xml:space="preserve"> PAGEREF _Toc193392364 \h </w:instrText>
      </w:r>
      <w:r>
        <w:rPr>
          <w:noProof/>
        </w:rPr>
      </w:r>
      <w:r>
        <w:rPr>
          <w:noProof/>
        </w:rPr>
        <w:fldChar w:fldCharType="separate"/>
      </w:r>
      <w:r>
        <w:rPr>
          <w:noProof/>
        </w:rPr>
        <w:t>49</w:t>
      </w:r>
      <w:r>
        <w:rPr>
          <w:noProof/>
        </w:rPr>
        <w:fldChar w:fldCharType="end"/>
      </w:r>
    </w:p>
    <w:p w14:paraId="52E8C57A" w14:textId="2DFB711E"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9.5C</w:t>
      </w:r>
      <w:r>
        <w:rPr>
          <w:rFonts w:asciiTheme="minorHAnsi" w:eastAsiaTheme="minorEastAsia" w:hAnsiTheme="minorHAnsi" w:cstheme="minorBidi"/>
          <w:noProof/>
          <w:kern w:val="2"/>
          <w:sz w:val="24"/>
          <w:szCs w:val="24"/>
          <w:lang w:eastAsia="en-GB"/>
          <w14:ligatures w14:val="standardContextual"/>
        </w:rPr>
        <w:tab/>
      </w:r>
      <w:r>
        <w:rPr>
          <w:noProof/>
        </w:rPr>
        <w:t>User plane node management capability</w:t>
      </w:r>
      <w:r>
        <w:rPr>
          <w:noProof/>
        </w:rPr>
        <w:tab/>
      </w:r>
      <w:r>
        <w:rPr>
          <w:noProof/>
        </w:rPr>
        <w:fldChar w:fldCharType="begin" w:fldLock="1"/>
      </w:r>
      <w:r>
        <w:rPr>
          <w:noProof/>
        </w:rPr>
        <w:instrText xml:space="preserve"> PAGEREF _Toc193392365 \h </w:instrText>
      </w:r>
      <w:r>
        <w:rPr>
          <w:noProof/>
        </w:rPr>
      </w:r>
      <w:r>
        <w:rPr>
          <w:noProof/>
        </w:rPr>
        <w:fldChar w:fldCharType="separate"/>
      </w:r>
      <w:r>
        <w:rPr>
          <w:noProof/>
        </w:rPr>
        <w:t>58</w:t>
      </w:r>
      <w:r>
        <w:rPr>
          <w:noProof/>
        </w:rPr>
        <w:fldChar w:fldCharType="end"/>
      </w:r>
    </w:p>
    <w:p w14:paraId="46ECC837" w14:textId="65D65C87"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9.5D</w:t>
      </w:r>
      <w:r>
        <w:rPr>
          <w:rFonts w:asciiTheme="minorHAnsi" w:eastAsiaTheme="minorEastAsia" w:hAnsiTheme="minorHAnsi" w:cstheme="minorBidi"/>
          <w:noProof/>
          <w:kern w:val="2"/>
          <w:sz w:val="24"/>
          <w:szCs w:val="24"/>
          <w:lang w:eastAsia="en-GB"/>
          <w14:ligatures w14:val="standardContextual"/>
        </w:rPr>
        <w:tab/>
      </w:r>
      <w:r>
        <w:rPr>
          <w:noProof/>
        </w:rPr>
        <w:t>User plane node status</w:t>
      </w:r>
      <w:r>
        <w:rPr>
          <w:noProof/>
        </w:rPr>
        <w:tab/>
      </w:r>
      <w:r>
        <w:rPr>
          <w:noProof/>
        </w:rPr>
        <w:fldChar w:fldCharType="begin" w:fldLock="1"/>
      </w:r>
      <w:r>
        <w:rPr>
          <w:noProof/>
        </w:rPr>
        <w:instrText xml:space="preserve"> PAGEREF _Toc193392366 \h </w:instrText>
      </w:r>
      <w:r>
        <w:rPr>
          <w:noProof/>
        </w:rPr>
      </w:r>
      <w:r>
        <w:rPr>
          <w:noProof/>
        </w:rPr>
        <w:fldChar w:fldCharType="separate"/>
      </w:r>
      <w:r>
        <w:rPr>
          <w:noProof/>
        </w:rPr>
        <w:t>59</w:t>
      </w:r>
      <w:r>
        <w:rPr>
          <w:noProof/>
        </w:rPr>
        <w:fldChar w:fldCharType="end"/>
      </w:r>
    </w:p>
    <w:p w14:paraId="04C9B93B" w14:textId="5445059D"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9.5E</w:t>
      </w:r>
      <w:r>
        <w:rPr>
          <w:rFonts w:asciiTheme="minorHAnsi" w:eastAsiaTheme="minorEastAsia" w:hAnsiTheme="minorHAnsi" w:cstheme="minorBidi"/>
          <w:noProof/>
          <w:kern w:val="2"/>
          <w:sz w:val="24"/>
          <w:szCs w:val="24"/>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_Toc193392367 \h </w:instrText>
      </w:r>
      <w:r>
        <w:rPr>
          <w:noProof/>
        </w:rPr>
      </w:r>
      <w:r>
        <w:rPr>
          <w:noProof/>
        </w:rPr>
        <w:fldChar w:fldCharType="separate"/>
      </w:r>
      <w:r>
        <w:rPr>
          <w:noProof/>
        </w:rPr>
        <w:t>61</w:t>
      </w:r>
      <w:r>
        <w:rPr>
          <w:noProof/>
        </w:rPr>
        <w:fldChar w:fldCharType="end"/>
      </w:r>
    </w:p>
    <w:p w14:paraId="49D3B857" w14:textId="6005C32F"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_Toc193392368 \h </w:instrText>
      </w:r>
      <w:r>
        <w:rPr>
          <w:noProof/>
        </w:rPr>
      </w:r>
      <w:r>
        <w:rPr>
          <w:noProof/>
        </w:rPr>
        <w:fldChar w:fldCharType="separate"/>
      </w:r>
      <w:r>
        <w:rPr>
          <w:noProof/>
        </w:rPr>
        <w:t>66</w:t>
      </w:r>
      <w:r>
        <w:rPr>
          <w:noProof/>
        </w:rPr>
        <w:fldChar w:fldCharType="end"/>
      </w:r>
    </w:p>
    <w:p w14:paraId="5A53CC61" w14:textId="30169731"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9.6B</w:t>
      </w:r>
      <w:r>
        <w:rPr>
          <w:rFonts w:asciiTheme="minorHAnsi" w:eastAsiaTheme="minorEastAsia" w:hAnsiTheme="minorHAnsi" w:cstheme="minorBidi"/>
          <w:noProof/>
          <w:kern w:val="2"/>
          <w:sz w:val="24"/>
          <w:szCs w:val="24"/>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_Toc193392369 \h </w:instrText>
      </w:r>
      <w:r>
        <w:rPr>
          <w:noProof/>
        </w:rPr>
      </w:r>
      <w:r>
        <w:rPr>
          <w:noProof/>
        </w:rPr>
        <w:fldChar w:fldCharType="separate"/>
      </w:r>
      <w:r>
        <w:rPr>
          <w:noProof/>
        </w:rPr>
        <w:t>67</w:t>
      </w:r>
      <w:r>
        <w:rPr>
          <w:noProof/>
        </w:rPr>
        <w:fldChar w:fldCharType="end"/>
      </w:r>
    </w:p>
    <w:p w14:paraId="5BD478DB" w14:textId="16F3CC7C"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Traffic class table</w:t>
      </w:r>
      <w:r>
        <w:rPr>
          <w:noProof/>
        </w:rPr>
        <w:tab/>
      </w:r>
      <w:r>
        <w:rPr>
          <w:noProof/>
        </w:rPr>
        <w:fldChar w:fldCharType="begin" w:fldLock="1"/>
      </w:r>
      <w:r>
        <w:rPr>
          <w:noProof/>
        </w:rPr>
        <w:instrText xml:space="preserve"> PAGEREF _Toc193392370 \h </w:instrText>
      </w:r>
      <w:r>
        <w:rPr>
          <w:noProof/>
        </w:rPr>
      </w:r>
      <w:r>
        <w:rPr>
          <w:noProof/>
        </w:rPr>
        <w:fldChar w:fldCharType="separate"/>
      </w:r>
      <w:r>
        <w:rPr>
          <w:noProof/>
        </w:rPr>
        <w:t>69</w:t>
      </w:r>
      <w:r>
        <w:rPr>
          <w:noProof/>
        </w:rPr>
        <w:fldChar w:fldCharType="end"/>
      </w:r>
    </w:p>
    <w:p w14:paraId="012D5EAD" w14:textId="4A7C4D44"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9.8</w:t>
      </w:r>
      <w:r>
        <w:rPr>
          <w:rFonts w:asciiTheme="minorHAnsi" w:eastAsiaTheme="minorEastAsia" w:hAnsiTheme="minorHAnsi" w:cstheme="minorBidi"/>
          <w:noProof/>
          <w:kern w:val="2"/>
          <w:sz w:val="24"/>
          <w:szCs w:val="24"/>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_Toc193392371 \h </w:instrText>
      </w:r>
      <w:r>
        <w:rPr>
          <w:noProof/>
        </w:rPr>
      </w:r>
      <w:r>
        <w:rPr>
          <w:noProof/>
        </w:rPr>
        <w:fldChar w:fldCharType="separate"/>
      </w:r>
      <w:r>
        <w:rPr>
          <w:noProof/>
        </w:rPr>
        <w:t>73</w:t>
      </w:r>
      <w:r>
        <w:rPr>
          <w:noProof/>
        </w:rPr>
        <w:fldChar w:fldCharType="end"/>
      </w:r>
    </w:p>
    <w:p w14:paraId="4495C2A7" w14:textId="45E4C0D2"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9.9</w:t>
      </w:r>
      <w:r>
        <w:rPr>
          <w:rFonts w:asciiTheme="minorHAnsi" w:eastAsiaTheme="minorEastAsia" w:hAnsiTheme="minorHAnsi" w:cstheme="minorBidi"/>
          <w:noProof/>
          <w:kern w:val="2"/>
          <w:sz w:val="24"/>
          <w:szCs w:val="24"/>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_Toc193392372 \h </w:instrText>
      </w:r>
      <w:r>
        <w:rPr>
          <w:noProof/>
        </w:rPr>
      </w:r>
      <w:r>
        <w:rPr>
          <w:noProof/>
        </w:rPr>
        <w:fldChar w:fldCharType="separate"/>
      </w:r>
      <w:r>
        <w:rPr>
          <w:noProof/>
        </w:rPr>
        <w:t>78</w:t>
      </w:r>
      <w:r>
        <w:rPr>
          <w:noProof/>
        </w:rPr>
        <w:fldChar w:fldCharType="end"/>
      </w:r>
    </w:p>
    <w:p w14:paraId="4059562A" w14:textId="2708D0E2"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9.10</w:t>
      </w:r>
      <w:r>
        <w:rPr>
          <w:rFonts w:asciiTheme="minorHAnsi" w:eastAsiaTheme="minorEastAsia" w:hAnsiTheme="minorHAnsi" w:cstheme="minorBidi"/>
          <w:noProof/>
          <w:kern w:val="2"/>
          <w:sz w:val="24"/>
          <w:szCs w:val="24"/>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_Toc193392373 \h </w:instrText>
      </w:r>
      <w:r>
        <w:rPr>
          <w:noProof/>
        </w:rPr>
      </w:r>
      <w:r>
        <w:rPr>
          <w:noProof/>
        </w:rPr>
        <w:fldChar w:fldCharType="separate"/>
      </w:r>
      <w:r>
        <w:rPr>
          <w:noProof/>
        </w:rPr>
        <w:t>80</w:t>
      </w:r>
      <w:r>
        <w:rPr>
          <w:noProof/>
        </w:rPr>
        <w:fldChar w:fldCharType="end"/>
      </w:r>
    </w:p>
    <w:p w14:paraId="3E4B51DD" w14:textId="767F17F0"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_Toc193392374 \h </w:instrText>
      </w:r>
      <w:r>
        <w:rPr>
          <w:noProof/>
        </w:rPr>
      </w:r>
      <w:r>
        <w:rPr>
          <w:noProof/>
        </w:rPr>
        <w:fldChar w:fldCharType="separate"/>
      </w:r>
      <w:r>
        <w:rPr>
          <w:noProof/>
        </w:rPr>
        <w:t>84</w:t>
      </w:r>
      <w:r>
        <w:rPr>
          <w:noProof/>
        </w:rPr>
        <w:fldChar w:fldCharType="end"/>
      </w:r>
    </w:p>
    <w:p w14:paraId="6A90657F" w14:textId="2E2F9D82"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_Toc193392375 \h </w:instrText>
      </w:r>
      <w:r>
        <w:rPr>
          <w:noProof/>
        </w:rPr>
      </w:r>
      <w:r>
        <w:rPr>
          <w:noProof/>
        </w:rPr>
        <w:fldChar w:fldCharType="separate"/>
      </w:r>
      <w:r>
        <w:rPr>
          <w:noProof/>
        </w:rPr>
        <w:t>89</w:t>
      </w:r>
      <w:r>
        <w:rPr>
          <w:noProof/>
        </w:rPr>
        <w:fldChar w:fldCharType="end"/>
      </w:r>
    </w:p>
    <w:p w14:paraId="4092ADA7" w14:textId="2B533D6F"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_Toc193392376 \h </w:instrText>
      </w:r>
      <w:r>
        <w:rPr>
          <w:noProof/>
        </w:rPr>
      </w:r>
      <w:r>
        <w:rPr>
          <w:noProof/>
        </w:rPr>
        <w:fldChar w:fldCharType="separate"/>
      </w:r>
      <w:r>
        <w:rPr>
          <w:noProof/>
        </w:rPr>
        <w:t>89</w:t>
      </w:r>
      <w:r>
        <w:rPr>
          <w:noProof/>
        </w:rPr>
        <w:fldChar w:fldCharType="end"/>
      </w:r>
    </w:p>
    <w:p w14:paraId="561CA473" w14:textId="277818E2"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sidRPr="00015265">
        <w:rPr>
          <w:rFonts w:eastAsia="SimSun"/>
          <w:noProof/>
        </w:rPr>
        <w:t>9.14</w:t>
      </w:r>
      <w:r>
        <w:rPr>
          <w:rFonts w:asciiTheme="minorHAnsi" w:eastAsiaTheme="minorEastAsia" w:hAnsiTheme="minorHAnsi" w:cstheme="minorBidi"/>
          <w:noProof/>
          <w:kern w:val="2"/>
          <w:sz w:val="24"/>
          <w:szCs w:val="24"/>
          <w:lang w:eastAsia="en-GB"/>
          <w14:ligatures w14:val="standardContextual"/>
        </w:rPr>
        <w:tab/>
      </w:r>
      <w:r w:rsidRPr="00015265">
        <w:rPr>
          <w:rFonts w:eastAsia="SimSun"/>
          <w:noProof/>
        </w:rPr>
        <w:t>NW-TT port numbers</w:t>
      </w:r>
      <w:r>
        <w:rPr>
          <w:noProof/>
        </w:rPr>
        <w:tab/>
      </w:r>
      <w:r>
        <w:rPr>
          <w:noProof/>
        </w:rPr>
        <w:fldChar w:fldCharType="begin" w:fldLock="1"/>
      </w:r>
      <w:r>
        <w:rPr>
          <w:noProof/>
        </w:rPr>
        <w:instrText xml:space="preserve"> PAGEREF _Toc193392377 \h </w:instrText>
      </w:r>
      <w:r>
        <w:rPr>
          <w:noProof/>
        </w:rPr>
      </w:r>
      <w:r>
        <w:rPr>
          <w:noProof/>
        </w:rPr>
        <w:fldChar w:fldCharType="separate"/>
      </w:r>
      <w:r>
        <w:rPr>
          <w:noProof/>
        </w:rPr>
        <w:t>89</w:t>
      </w:r>
      <w:r>
        <w:rPr>
          <w:noProof/>
        </w:rPr>
        <w:fldChar w:fldCharType="end"/>
      </w:r>
    </w:p>
    <w:p w14:paraId="23DDC63E" w14:textId="2AE7AD47"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PTP instance list</w:t>
      </w:r>
      <w:r>
        <w:rPr>
          <w:noProof/>
        </w:rPr>
        <w:tab/>
      </w:r>
      <w:r>
        <w:rPr>
          <w:noProof/>
        </w:rPr>
        <w:fldChar w:fldCharType="begin" w:fldLock="1"/>
      </w:r>
      <w:r>
        <w:rPr>
          <w:noProof/>
        </w:rPr>
        <w:instrText xml:space="preserve"> PAGEREF _Toc193392378 \h </w:instrText>
      </w:r>
      <w:r>
        <w:rPr>
          <w:noProof/>
        </w:rPr>
      </w:r>
      <w:r>
        <w:rPr>
          <w:noProof/>
        </w:rPr>
        <w:fldChar w:fldCharType="separate"/>
      </w:r>
      <w:r>
        <w:rPr>
          <w:noProof/>
        </w:rPr>
        <w:t>90</w:t>
      </w:r>
      <w:r>
        <w:rPr>
          <w:noProof/>
        </w:rPr>
        <w:fldChar w:fldCharType="end"/>
      </w:r>
    </w:p>
    <w:p w14:paraId="0E0AF2AC" w14:textId="6D5094D7"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9.16</w:t>
      </w:r>
      <w:r>
        <w:rPr>
          <w:rFonts w:asciiTheme="minorHAnsi" w:eastAsiaTheme="minorEastAsia" w:hAnsiTheme="minorHAnsi" w:cstheme="minorBidi"/>
          <w:noProof/>
          <w:kern w:val="2"/>
          <w:sz w:val="24"/>
          <w:szCs w:val="24"/>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_Toc193392379 \h </w:instrText>
      </w:r>
      <w:r>
        <w:rPr>
          <w:noProof/>
        </w:rPr>
      </w:r>
      <w:r>
        <w:rPr>
          <w:noProof/>
        </w:rPr>
        <w:fldChar w:fldCharType="separate"/>
      </w:r>
      <w:r>
        <w:rPr>
          <w:noProof/>
        </w:rPr>
        <w:t>107</w:t>
      </w:r>
      <w:r>
        <w:rPr>
          <w:noProof/>
        </w:rPr>
        <w:fldChar w:fldCharType="end"/>
      </w:r>
    </w:p>
    <w:p w14:paraId="550C6229" w14:textId="4ACA3880"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9.17</w:t>
      </w:r>
      <w:r>
        <w:rPr>
          <w:rFonts w:asciiTheme="minorHAnsi" w:eastAsiaTheme="minorEastAsia" w:hAnsiTheme="minorHAnsi" w:cstheme="minorBidi"/>
          <w:noProof/>
          <w:kern w:val="2"/>
          <w:sz w:val="24"/>
          <w:szCs w:val="24"/>
          <w:lang w:eastAsia="en-GB"/>
          <w14:ligatures w14:val="standardContextual"/>
        </w:rPr>
        <w:tab/>
      </w:r>
      <w:r w:rsidRPr="00015265">
        <w:rPr>
          <w:rFonts w:cs="Arial"/>
          <w:noProof/>
        </w:rPr>
        <w:t xml:space="preserve">IPv4 </w:t>
      </w:r>
      <w:r>
        <w:rPr>
          <w:noProof/>
        </w:rPr>
        <w:t>address information</w:t>
      </w:r>
      <w:r>
        <w:rPr>
          <w:noProof/>
        </w:rPr>
        <w:tab/>
      </w:r>
      <w:r>
        <w:rPr>
          <w:noProof/>
        </w:rPr>
        <w:fldChar w:fldCharType="begin" w:fldLock="1"/>
      </w:r>
      <w:r>
        <w:rPr>
          <w:noProof/>
        </w:rPr>
        <w:instrText xml:space="preserve"> PAGEREF _Toc193392380 \h </w:instrText>
      </w:r>
      <w:r>
        <w:rPr>
          <w:noProof/>
        </w:rPr>
      </w:r>
      <w:r>
        <w:rPr>
          <w:noProof/>
        </w:rPr>
        <w:fldChar w:fldCharType="separate"/>
      </w:r>
      <w:r>
        <w:rPr>
          <w:noProof/>
        </w:rPr>
        <w:t>108</w:t>
      </w:r>
      <w:r>
        <w:rPr>
          <w:noProof/>
        </w:rPr>
        <w:fldChar w:fldCharType="end"/>
      </w:r>
    </w:p>
    <w:p w14:paraId="571EA924" w14:textId="1AD6E53E"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9.18</w:t>
      </w:r>
      <w:r>
        <w:rPr>
          <w:rFonts w:asciiTheme="minorHAnsi" w:eastAsiaTheme="minorEastAsia" w:hAnsiTheme="minorHAnsi" w:cstheme="minorBidi"/>
          <w:noProof/>
          <w:kern w:val="2"/>
          <w:sz w:val="24"/>
          <w:szCs w:val="24"/>
          <w:lang w:eastAsia="en-GB"/>
          <w14:ligatures w14:val="standardContextual"/>
        </w:rPr>
        <w:tab/>
      </w:r>
      <w:r w:rsidRPr="00015265">
        <w:rPr>
          <w:rFonts w:cs="Arial"/>
          <w:noProof/>
        </w:rPr>
        <w:t>IPv4 neighbor information</w:t>
      </w:r>
      <w:r>
        <w:rPr>
          <w:noProof/>
        </w:rPr>
        <w:tab/>
      </w:r>
      <w:r>
        <w:rPr>
          <w:noProof/>
        </w:rPr>
        <w:fldChar w:fldCharType="begin" w:fldLock="1"/>
      </w:r>
      <w:r>
        <w:rPr>
          <w:noProof/>
        </w:rPr>
        <w:instrText xml:space="preserve"> PAGEREF _Toc193392381 \h </w:instrText>
      </w:r>
      <w:r>
        <w:rPr>
          <w:noProof/>
        </w:rPr>
      </w:r>
      <w:r>
        <w:rPr>
          <w:noProof/>
        </w:rPr>
        <w:fldChar w:fldCharType="separate"/>
      </w:r>
      <w:r>
        <w:rPr>
          <w:noProof/>
        </w:rPr>
        <w:t>109</w:t>
      </w:r>
      <w:r>
        <w:rPr>
          <w:noProof/>
        </w:rPr>
        <w:fldChar w:fldCharType="end"/>
      </w:r>
    </w:p>
    <w:p w14:paraId="4E4BB9A5" w14:textId="58ED8054"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9.19</w:t>
      </w:r>
      <w:r>
        <w:rPr>
          <w:rFonts w:asciiTheme="minorHAnsi" w:eastAsiaTheme="minorEastAsia" w:hAnsiTheme="minorHAnsi" w:cstheme="minorBidi"/>
          <w:noProof/>
          <w:kern w:val="2"/>
          <w:sz w:val="24"/>
          <w:szCs w:val="24"/>
          <w:lang w:eastAsia="en-GB"/>
          <w14:ligatures w14:val="standardContextual"/>
        </w:rPr>
        <w:tab/>
      </w:r>
      <w:r w:rsidRPr="00015265">
        <w:rPr>
          <w:rFonts w:cs="Arial"/>
          <w:noProof/>
        </w:rPr>
        <w:t xml:space="preserve">IPv6 </w:t>
      </w:r>
      <w:r>
        <w:rPr>
          <w:noProof/>
        </w:rPr>
        <w:t>address information</w:t>
      </w:r>
      <w:r>
        <w:rPr>
          <w:noProof/>
        </w:rPr>
        <w:tab/>
      </w:r>
      <w:r>
        <w:rPr>
          <w:noProof/>
        </w:rPr>
        <w:fldChar w:fldCharType="begin" w:fldLock="1"/>
      </w:r>
      <w:r>
        <w:rPr>
          <w:noProof/>
        </w:rPr>
        <w:instrText xml:space="preserve"> PAGEREF _Toc193392382 \h </w:instrText>
      </w:r>
      <w:r>
        <w:rPr>
          <w:noProof/>
        </w:rPr>
      </w:r>
      <w:r>
        <w:rPr>
          <w:noProof/>
        </w:rPr>
        <w:fldChar w:fldCharType="separate"/>
      </w:r>
      <w:r>
        <w:rPr>
          <w:noProof/>
        </w:rPr>
        <w:t>110</w:t>
      </w:r>
      <w:r>
        <w:rPr>
          <w:noProof/>
        </w:rPr>
        <w:fldChar w:fldCharType="end"/>
      </w:r>
    </w:p>
    <w:p w14:paraId="4A1DDA8A" w14:textId="53F105EB"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9.20</w:t>
      </w:r>
      <w:r>
        <w:rPr>
          <w:rFonts w:asciiTheme="minorHAnsi" w:eastAsiaTheme="minorEastAsia" w:hAnsiTheme="minorHAnsi" w:cstheme="minorBidi"/>
          <w:noProof/>
          <w:kern w:val="2"/>
          <w:sz w:val="24"/>
          <w:szCs w:val="24"/>
          <w:lang w:eastAsia="en-GB"/>
          <w14:ligatures w14:val="standardContextual"/>
        </w:rPr>
        <w:tab/>
      </w:r>
      <w:r w:rsidRPr="00015265">
        <w:rPr>
          <w:rFonts w:cs="Arial"/>
          <w:noProof/>
        </w:rPr>
        <w:t xml:space="preserve">IPv6 </w:t>
      </w:r>
      <w:r>
        <w:rPr>
          <w:noProof/>
        </w:rPr>
        <w:t>neighbor information</w:t>
      </w:r>
      <w:r>
        <w:rPr>
          <w:noProof/>
        </w:rPr>
        <w:tab/>
      </w:r>
      <w:r>
        <w:rPr>
          <w:noProof/>
        </w:rPr>
        <w:fldChar w:fldCharType="begin" w:fldLock="1"/>
      </w:r>
      <w:r>
        <w:rPr>
          <w:noProof/>
        </w:rPr>
        <w:instrText xml:space="preserve"> PAGEREF _Toc193392383 \h </w:instrText>
      </w:r>
      <w:r>
        <w:rPr>
          <w:noProof/>
        </w:rPr>
      </w:r>
      <w:r>
        <w:rPr>
          <w:noProof/>
        </w:rPr>
        <w:fldChar w:fldCharType="separate"/>
      </w:r>
      <w:r>
        <w:rPr>
          <w:noProof/>
        </w:rPr>
        <w:t>114</w:t>
      </w:r>
      <w:r>
        <w:rPr>
          <w:noProof/>
        </w:rPr>
        <w:fldChar w:fldCharType="end"/>
      </w:r>
    </w:p>
    <w:p w14:paraId="7655B3AD" w14:textId="14D1C735" w:rsidR="00B16C59" w:rsidRDefault="00B16C59">
      <w:pPr>
        <w:pStyle w:val="TOC2"/>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sidRPr="00015265">
        <w:rPr>
          <w:rFonts w:cs="Arial"/>
          <w:noProof/>
        </w:rPr>
        <w:t>Clock quality</w:t>
      </w:r>
      <w:r>
        <w:rPr>
          <w:noProof/>
        </w:rPr>
        <w:tab/>
      </w:r>
      <w:r>
        <w:rPr>
          <w:noProof/>
        </w:rPr>
        <w:fldChar w:fldCharType="begin" w:fldLock="1"/>
      </w:r>
      <w:r>
        <w:rPr>
          <w:noProof/>
        </w:rPr>
        <w:instrText xml:space="preserve"> PAGEREF _Toc193392384 \h </w:instrText>
      </w:r>
      <w:r>
        <w:rPr>
          <w:noProof/>
        </w:rPr>
      </w:r>
      <w:r>
        <w:rPr>
          <w:noProof/>
        </w:rPr>
        <w:fldChar w:fldCharType="separate"/>
      </w:r>
      <w:r>
        <w:rPr>
          <w:noProof/>
        </w:rPr>
        <w:t>118</w:t>
      </w:r>
      <w:r>
        <w:rPr>
          <w:noProof/>
        </w:rPr>
        <w:fldChar w:fldCharType="end"/>
      </w:r>
    </w:p>
    <w:p w14:paraId="50DAE1FE" w14:textId="23A6E845" w:rsidR="00B16C59" w:rsidRDefault="00B16C59">
      <w:pPr>
        <w:pStyle w:val="TOC3"/>
        <w:rPr>
          <w:rFonts w:asciiTheme="minorHAnsi" w:eastAsiaTheme="minorEastAsia" w:hAnsiTheme="minorHAnsi" w:cstheme="minorBidi"/>
          <w:noProof/>
          <w:kern w:val="2"/>
          <w:sz w:val="24"/>
          <w:szCs w:val="24"/>
          <w:lang w:eastAsia="en-GB"/>
          <w14:ligatures w14:val="standardContextual"/>
        </w:rPr>
      </w:pPr>
      <w:r w:rsidRPr="00015265">
        <w:rPr>
          <w:noProof/>
          <w:lang w:val="en-US"/>
        </w:rPr>
        <w:t>9.22</w:t>
      </w:r>
      <w:r>
        <w:rPr>
          <w:rFonts w:asciiTheme="minorHAnsi" w:eastAsiaTheme="minorEastAsia" w:hAnsiTheme="minorHAnsi" w:cstheme="minorBidi"/>
          <w:noProof/>
          <w:kern w:val="2"/>
          <w:sz w:val="24"/>
          <w:szCs w:val="24"/>
          <w:lang w:eastAsia="en-GB"/>
          <w14:ligatures w14:val="standardContextual"/>
        </w:rPr>
        <w:tab/>
      </w:r>
      <w:r w:rsidRPr="00015265">
        <w:rPr>
          <w:noProof/>
          <w:lang w:val="en-US"/>
        </w:rPr>
        <w:t>queueMaxSDUTable</w:t>
      </w:r>
      <w:r>
        <w:rPr>
          <w:noProof/>
        </w:rPr>
        <w:tab/>
      </w:r>
      <w:r>
        <w:rPr>
          <w:noProof/>
        </w:rPr>
        <w:fldChar w:fldCharType="begin" w:fldLock="1"/>
      </w:r>
      <w:r>
        <w:rPr>
          <w:noProof/>
        </w:rPr>
        <w:instrText xml:space="preserve"> PAGEREF _Toc193392385 \h </w:instrText>
      </w:r>
      <w:r>
        <w:rPr>
          <w:noProof/>
        </w:rPr>
      </w:r>
      <w:r>
        <w:rPr>
          <w:noProof/>
        </w:rPr>
        <w:fldChar w:fldCharType="separate"/>
      </w:r>
      <w:r>
        <w:rPr>
          <w:noProof/>
        </w:rPr>
        <w:t>119</w:t>
      </w:r>
      <w:r>
        <w:rPr>
          <w:noProof/>
        </w:rPr>
        <w:fldChar w:fldCharType="end"/>
      </w:r>
    </w:p>
    <w:p w14:paraId="781CA7B5" w14:textId="560372C9" w:rsidR="00B16C59" w:rsidRDefault="00B16C59">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_Toc193392386 \h </w:instrText>
      </w:r>
      <w:r>
        <w:rPr>
          <w:noProof/>
        </w:rPr>
      </w:r>
      <w:r>
        <w:rPr>
          <w:noProof/>
        </w:rPr>
        <w:fldChar w:fldCharType="separate"/>
      </w:r>
      <w:r>
        <w:rPr>
          <w:noProof/>
        </w:rPr>
        <w:t>120</w:t>
      </w:r>
      <w:r>
        <w:rPr>
          <w:noProof/>
        </w:rPr>
        <w:fldChar w:fldCharType="end"/>
      </w:r>
    </w:p>
    <w:p w14:paraId="7E5AD42B" w14:textId="65775047" w:rsidR="00B16C59" w:rsidRDefault="00B16C5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_Toc193392387 \h </w:instrText>
      </w:r>
      <w:r>
        <w:rPr>
          <w:noProof/>
        </w:rPr>
      </w:r>
      <w:r>
        <w:rPr>
          <w:noProof/>
        </w:rPr>
        <w:fldChar w:fldCharType="separate"/>
      </w:r>
      <w:r>
        <w:rPr>
          <w:noProof/>
        </w:rPr>
        <w:t>122</w:t>
      </w:r>
      <w:r>
        <w:rPr>
          <w:noProof/>
        </w:rPr>
        <w:fldChar w:fldCharType="end"/>
      </w:r>
    </w:p>
    <w:p w14:paraId="2C112167" w14:textId="7D8A7AEA" w:rsidR="00080512" w:rsidRPr="00644C11" w:rsidRDefault="008F55A2">
      <w:r w:rsidRPr="00644C11">
        <w:rPr>
          <w:noProof/>
          <w:sz w:val="22"/>
        </w:rPr>
        <w:fldChar w:fldCharType="end"/>
      </w:r>
    </w:p>
    <w:p w14:paraId="283B24C4" w14:textId="77777777" w:rsidR="00080512" w:rsidRPr="00644C11" w:rsidRDefault="00080512" w:rsidP="0056480E">
      <w:pPr>
        <w:pStyle w:val="Heading1"/>
      </w:pPr>
      <w:bookmarkStart w:id="16" w:name="_CRForeword"/>
      <w:bookmarkEnd w:id="16"/>
      <w:r w:rsidRPr="00644C11">
        <w:br w:type="page"/>
      </w:r>
      <w:bookmarkStart w:id="17" w:name="foreword"/>
      <w:bookmarkStart w:id="18" w:name="_Toc33963215"/>
      <w:bookmarkStart w:id="19" w:name="_Toc34393285"/>
      <w:bookmarkStart w:id="20" w:name="_Toc45216089"/>
      <w:bookmarkStart w:id="21" w:name="_Toc51931658"/>
      <w:bookmarkStart w:id="22" w:name="_Toc58235017"/>
      <w:bookmarkStart w:id="23" w:name="_Toc193392259"/>
      <w:bookmarkEnd w:id="17"/>
      <w:r w:rsidRPr="00644C11">
        <w:lastRenderedPageBreak/>
        <w:t>Foreword</w:t>
      </w:r>
      <w:bookmarkEnd w:id="18"/>
      <w:bookmarkEnd w:id="19"/>
      <w:bookmarkEnd w:id="20"/>
      <w:bookmarkEnd w:id="21"/>
      <w:bookmarkEnd w:id="22"/>
      <w:bookmarkEnd w:id="23"/>
    </w:p>
    <w:p w14:paraId="7FFE3D74" w14:textId="77777777" w:rsidR="00080512" w:rsidRPr="00644C11" w:rsidRDefault="00080512">
      <w:r w:rsidRPr="00644C11">
        <w:t xml:space="preserve">This Technical </w:t>
      </w:r>
      <w:bookmarkStart w:id="24" w:name="spectype3"/>
      <w:r w:rsidRPr="00644C11">
        <w:t>Specification</w:t>
      </w:r>
      <w:bookmarkEnd w:id="24"/>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5" w:name="introduction"/>
      <w:bookmarkStart w:id="26" w:name="_CR1"/>
      <w:bookmarkEnd w:id="25"/>
      <w:bookmarkEnd w:id="26"/>
      <w:r w:rsidRPr="00644C11">
        <w:br w:type="page"/>
      </w:r>
      <w:bookmarkStart w:id="27" w:name="scope"/>
      <w:bookmarkStart w:id="28" w:name="_Toc33963216"/>
      <w:bookmarkStart w:id="29" w:name="_Toc34393286"/>
      <w:bookmarkStart w:id="30" w:name="_Toc45216090"/>
      <w:bookmarkStart w:id="31" w:name="_Toc51931659"/>
      <w:bookmarkStart w:id="32" w:name="_Toc58235018"/>
      <w:bookmarkStart w:id="33" w:name="_Toc193392260"/>
      <w:bookmarkEnd w:id="27"/>
      <w:r w:rsidRPr="00644C11">
        <w:lastRenderedPageBreak/>
        <w:t>1</w:t>
      </w:r>
      <w:r w:rsidRPr="00644C11">
        <w:tab/>
        <w:t>Scope</w:t>
      </w:r>
      <w:bookmarkEnd w:id="28"/>
      <w:bookmarkEnd w:id="29"/>
      <w:bookmarkEnd w:id="30"/>
      <w:bookmarkEnd w:id="31"/>
      <w:bookmarkEnd w:id="32"/>
      <w:bookmarkEnd w:id="33"/>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4" w:name="references"/>
      <w:bookmarkEnd w:id="34"/>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5" w:name="_Toc33963217"/>
      <w:bookmarkStart w:id="36"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7" w:name="_CR2"/>
      <w:bookmarkStart w:id="38" w:name="_Toc45216091"/>
      <w:bookmarkStart w:id="39" w:name="_Toc51931660"/>
      <w:bookmarkStart w:id="40" w:name="_Toc58235019"/>
      <w:bookmarkStart w:id="41" w:name="_Toc193392261"/>
      <w:bookmarkEnd w:id="37"/>
      <w:r w:rsidRPr="00644C11">
        <w:t>2</w:t>
      </w:r>
      <w:r w:rsidRPr="00644C11">
        <w:tab/>
        <w:t>References</w:t>
      </w:r>
      <w:bookmarkEnd w:id="35"/>
      <w:bookmarkEnd w:id="36"/>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3" w:name="definitions"/>
      <w:bookmarkStart w:id="44" w:name="_CR3"/>
      <w:bookmarkStart w:id="45" w:name="_Toc33963218"/>
      <w:bookmarkStart w:id="46" w:name="_Toc34393288"/>
      <w:bookmarkStart w:id="47" w:name="_Toc45216092"/>
      <w:bookmarkStart w:id="48" w:name="_Toc51931661"/>
      <w:bookmarkStart w:id="49" w:name="_Toc58235020"/>
      <w:bookmarkStart w:id="50" w:name="_Toc193392262"/>
      <w:bookmarkEnd w:id="42"/>
      <w:bookmarkEnd w:id="43"/>
      <w:bookmarkEnd w:id="44"/>
      <w:r w:rsidRPr="00644C11">
        <w:t>3</w:t>
      </w:r>
      <w:r w:rsidRPr="00644C11">
        <w:tab/>
        <w:t>Definitions</w:t>
      </w:r>
      <w:r w:rsidR="00602AEA" w:rsidRPr="00644C11">
        <w:t xml:space="preserve"> of terms, symbols and abbreviations</w:t>
      </w:r>
      <w:bookmarkEnd w:id="45"/>
      <w:bookmarkEnd w:id="46"/>
      <w:bookmarkEnd w:id="47"/>
      <w:bookmarkEnd w:id="48"/>
      <w:bookmarkEnd w:id="49"/>
      <w:bookmarkEnd w:id="50"/>
    </w:p>
    <w:p w14:paraId="7A71B412" w14:textId="77777777" w:rsidR="00080512" w:rsidRPr="00644C11" w:rsidRDefault="00080512">
      <w:pPr>
        <w:pStyle w:val="Heading2"/>
      </w:pPr>
      <w:bookmarkStart w:id="51" w:name="_CR3_1"/>
      <w:bookmarkStart w:id="52" w:name="_Toc33963219"/>
      <w:bookmarkStart w:id="53" w:name="_Toc34393289"/>
      <w:bookmarkStart w:id="54" w:name="_Toc45216093"/>
      <w:bookmarkStart w:id="55" w:name="_Toc51931662"/>
      <w:bookmarkStart w:id="56" w:name="_Toc58235021"/>
      <w:bookmarkStart w:id="57" w:name="_Toc193392263"/>
      <w:bookmarkEnd w:id="51"/>
      <w:r w:rsidRPr="00644C11">
        <w:t>3.1</w:t>
      </w:r>
      <w:r w:rsidRPr="00644C11">
        <w:tab/>
      </w:r>
      <w:r w:rsidR="002B6339" w:rsidRPr="00644C11">
        <w:t>Terms</w:t>
      </w:r>
      <w:bookmarkEnd w:id="52"/>
      <w:bookmarkEnd w:id="53"/>
      <w:bookmarkEnd w:id="54"/>
      <w:bookmarkEnd w:id="55"/>
      <w:bookmarkEnd w:id="56"/>
      <w:bookmarkEnd w:id="57"/>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8" w:name="_CR3_2"/>
      <w:bookmarkStart w:id="59" w:name="_Toc33963221"/>
      <w:bookmarkStart w:id="60" w:name="_Toc34393291"/>
      <w:bookmarkStart w:id="61" w:name="_Toc45216094"/>
      <w:bookmarkStart w:id="62" w:name="_Toc51931663"/>
      <w:bookmarkStart w:id="63" w:name="_Toc58235022"/>
      <w:bookmarkStart w:id="64" w:name="_Toc193392264"/>
      <w:bookmarkEnd w:id="58"/>
      <w:r w:rsidRPr="00644C11">
        <w:t>3.</w:t>
      </w:r>
      <w:r w:rsidR="00DE2E43" w:rsidRPr="00644C11">
        <w:t>2</w:t>
      </w:r>
      <w:r w:rsidRPr="00644C11">
        <w:tab/>
        <w:t>Abbreviations</w:t>
      </w:r>
      <w:bookmarkEnd w:id="59"/>
      <w:bookmarkEnd w:id="60"/>
      <w:bookmarkEnd w:id="61"/>
      <w:bookmarkEnd w:id="62"/>
      <w:bookmarkEnd w:id="63"/>
      <w:bookmarkEnd w:id="64"/>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5" w:name="clause4"/>
      <w:bookmarkStart w:id="66" w:name="_CR4"/>
      <w:bookmarkStart w:id="67" w:name="_Toc33963222"/>
      <w:bookmarkStart w:id="68" w:name="_Toc34393292"/>
      <w:bookmarkStart w:id="69" w:name="_Toc45216095"/>
      <w:bookmarkStart w:id="70" w:name="_Toc51931664"/>
      <w:bookmarkStart w:id="71" w:name="_Toc58235023"/>
      <w:bookmarkStart w:id="72" w:name="_Toc193392265"/>
      <w:bookmarkEnd w:id="65"/>
      <w:bookmarkEnd w:id="66"/>
      <w:r w:rsidRPr="00644C11">
        <w:t>4</w:t>
      </w:r>
      <w:r w:rsidRPr="00644C11">
        <w:tab/>
      </w:r>
      <w:r w:rsidR="007009CD" w:rsidRPr="00644C11">
        <w:t>General</w:t>
      </w:r>
      <w:bookmarkEnd w:id="67"/>
      <w:bookmarkEnd w:id="68"/>
      <w:bookmarkEnd w:id="69"/>
      <w:bookmarkEnd w:id="70"/>
      <w:bookmarkEnd w:id="71"/>
      <w:bookmarkEnd w:id="72"/>
    </w:p>
    <w:p w14:paraId="5A32AA22" w14:textId="011374D8" w:rsidR="00D6344C" w:rsidRPr="00644C11" w:rsidRDefault="00D6344C" w:rsidP="00D6344C">
      <w:pPr>
        <w:rPr>
          <w:lang w:eastAsia="ko-KR"/>
        </w:rPr>
      </w:pPr>
      <w:bookmarkStart w:id="73"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4" w:name="_Hlk71807206"/>
      <w:r w:rsidR="004374AC" w:rsidRPr="00644C11">
        <w:rPr>
          <w:lang w:eastAsia="ko-KR"/>
        </w:rPr>
        <w:t>a 5GS can be independently used to enable TSC</w:t>
      </w:r>
      <w:bookmarkEnd w:id="74"/>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75" w:name="_Hlk82712957"/>
      <w:r w:rsidRPr="00644C11">
        <w:t>NOTE:</w:t>
      </w:r>
      <w:r w:rsidRPr="00644C11">
        <w:tab/>
        <w:t>What is applicable for a TSN AF in this technical specification can be applied for a TSCTSF unless specified otherwise.</w:t>
      </w:r>
      <w:bookmarkEnd w:id="75"/>
    </w:p>
    <w:p w14:paraId="5FF2B01A" w14:textId="77777777" w:rsidR="00CB628A" w:rsidRPr="00644C11" w:rsidRDefault="00CB628A" w:rsidP="00BE4391">
      <w:pPr>
        <w:pStyle w:val="Heading1"/>
      </w:pPr>
      <w:bookmarkStart w:id="76" w:name="_CR5"/>
      <w:bookmarkStart w:id="77" w:name="_Toc33963223"/>
      <w:bookmarkStart w:id="78" w:name="_Toc34393293"/>
      <w:bookmarkStart w:id="79" w:name="_Toc45216096"/>
      <w:bookmarkStart w:id="80" w:name="_Toc51931665"/>
      <w:bookmarkStart w:id="81" w:name="_Toc58235024"/>
      <w:bookmarkStart w:id="82" w:name="_Toc193392266"/>
      <w:bookmarkEnd w:id="76"/>
      <w:r w:rsidRPr="00644C11">
        <w:t>5</w:t>
      </w:r>
      <w:r w:rsidRPr="00644C11">
        <w:tab/>
      </w:r>
      <w:r w:rsidR="00637B11" w:rsidRPr="00644C11">
        <w:t>Elementary procedures</w:t>
      </w:r>
      <w:r w:rsidRPr="00644C11">
        <w:t xml:space="preserve"> between TSN AF and DS-TT</w:t>
      </w:r>
      <w:bookmarkEnd w:id="77"/>
      <w:bookmarkEnd w:id="78"/>
      <w:bookmarkEnd w:id="79"/>
      <w:bookmarkEnd w:id="80"/>
      <w:bookmarkEnd w:id="81"/>
      <w:bookmarkEnd w:id="82"/>
    </w:p>
    <w:p w14:paraId="35BF3060" w14:textId="2C947B7E" w:rsidR="005B5AD6" w:rsidRPr="00644C11" w:rsidRDefault="005B5AD6" w:rsidP="005B5AD6">
      <w:pPr>
        <w:pStyle w:val="Heading2"/>
      </w:pPr>
      <w:bookmarkStart w:id="83" w:name="_CR5_1"/>
      <w:bookmarkStart w:id="84" w:name="_Toc33963224"/>
      <w:bookmarkStart w:id="85" w:name="_Toc34393294"/>
      <w:bookmarkStart w:id="86" w:name="_Toc45216097"/>
      <w:bookmarkStart w:id="87" w:name="_Toc51931666"/>
      <w:bookmarkStart w:id="88" w:name="_Toc58235025"/>
      <w:bookmarkStart w:id="89" w:name="_Toc20233370"/>
      <w:bookmarkStart w:id="90" w:name="_Toc193392267"/>
      <w:bookmarkEnd w:id="73"/>
      <w:bookmarkEnd w:id="83"/>
      <w:r w:rsidRPr="00644C11">
        <w:t>5.1</w:t>
      </w:r>
      <w:r w:rsidRPr="00644C11">
        <w:tab/>
        <w:t>General</w:t>
      </w:r>
      <w:bookmarkEnd w:id="84"/>
      <w:bookmarkEnd w:id="85"/>
      <w:bookmarkEnd w:id="86"/>
      <w:bookmarkEnd w:id="87"/>
      <w:bookmarkEnd w:id="88"/>
      <w:bookmarkEnd w:id="9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91" w:name="_CR5_2"/>
      <w:bookmarkStart w:id="92" w:name="_Toc33963225"/>
      <w:bookmarkStart w:id="93" w:name="_Toc34393295"/>
      <w:bookmarkStart w:id="94" w:name="_Toc45216098"/>
      <w:bookmarkStart w:id="95" w:name="_Toc51931667"/>
      <w:bookmarkStart w:id="96" w:name="_Toc58235026"/>
      <w:bookmarkStart w:id="97" w:name="_Toc20233373"/>
      <w:bookmarkStart w:id="98" w:name="_Toc193392268"/>
      <w:bookmarkEnd w:id="89"/>
      <w:bookmarkEnd w:id="91"/>
      <w:r w:rsidRPr="00644C11">
        <w:lastRenderedPageBreak/>
        <w:t>5.2</w:t>
      </w:r>
      <w:r w:rsidRPr="00644C11">
        <w:tab/>
        <w:t>Procedures</w:t>
      </w:r>
      <w:bookmarkEnd w:id="92"/>
      <w:bookmarkEnd w:id="93"/>
      <w:bookmarkEnd w:id="94"/>
      <w:bookmarkEnd w:id="95"/>
      <w:bookmarkEnd w:id="96"/>
      <w:bookmarkEnd w:id="98"/>
    </w:p>
    <w:p w14:paraId="2C651E0A" w14:textId="6C077446" w:rsidR="005B5AD6" w:rsidRPr="00644C11" w:rsidRDefault="005B5AD6" w:rsidP="005B5AD6">
      <w:pPr>
        <w:pStyle w:val="Heading3"/>
      </w:pPr>
      <w:bookmarkStart w:id="99" w:name="_CR5_2_1"/>
      <w:bookmarkStart w:id="100" w:name="_Toc33963226"/>
      <w:bookmarkStart w:id="101" w:name="_Toc34393296"/>
      <w:bookmarkStart w:id="102" w:name="_Toc45216099"/>
      <w:bookmarkStart w:id="103" w:name="_Toc51931668"/>
      <w:bookmarkStart w:id="104" w:name="_Toc58235027"/>
      <w:bookmarkStart w:id="105" w:name="_Toc193392269"/>
      <w:bookmarkEnd w:id="99"/>
      <w:r w:rsidRPr="00644C11">
        <w:t>5.2.1</w:t>
      </w:r>
      <w:r w:rsidRPr="00644C11">
        <w:tab/>
        <w:t>Network-requested port management procedure</w:t>
      </w:r>
      <w:bookmarkEnd w:id="100"/>
      <w:bookmarkEnd w:id="101"/>
      <w:bookmarkEnd w:id="102"/>
      <w:bookmarkEnd w:id="103"/>
      <w:bookmarkEnd w:id="104"/>
      <w:bookmarkEnd w:id="105"/>
    </w:p>
    <w:p w14:paraId="3E3E39ED" w14:textId="696162E8" w:rsidR="005B5AD6" w:rsidRPr="00644C11" w:rsidRDefault="005B5AD6" w:rsidP="005B5AD6">
      <w:pPr>
        <w:pStyle w:val="Heading4"/>
      </w:pPr>
      <w:bookmarkStart w:id="106" w:name="_CR5_2_1_1"/>
      <w:bookmarkStart w:id="107" w:name="_Toc33963227"/>
      <w:bookmarkStart w:id="108" w:name="_Toc34393297"/>
      <w:bookmarkStart w:id="109" w:name="_Toc45216100"/>
      <w:bookmarkStart w:id="110" w:name="_Toc51931669"/>
      <w:bookmarkStart w:id="111" w:name="_Toc58235028"/>
      <w:bookmarkStart w:id="112" w:name="_Toc193392270"/>
      <w:bookmarkEnd w:id="106"/>
      <w:r w:rsidRPr="00644C11">
        <w:t>5.2.1.1</w:t>
      </w:r>
      <w:r w:rsidRPr="00644C11">
        <w:tab/>
        <w:t>General</w:t>
      </w:r>
      <w:bookmarkEnd w:id="107"/>
      <w:bookmarkEnd w:id="108"/>
      <w:bookmarkEnd w:id="109"/>
      <w:bookmarkEnd w:id="110"/>
      <w:bookmarkEnd w:id="111"/>
      <w:bookmarkEnd w:id="112"/>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13" w:name="_Toc33963228"/>
      <w:bookmarkStart w:id="114" w:name="_Toc34393298"/>
      <w:bookmarkStart w:id="115" w:name="_Toc45216101"/>
      <w:bookmarkStart w:id="116" w:name="_Toc51931670"/>
      <w:bookmarkStart w:id="117" w:name="_Toc58235029"/>
      <w:bookmarkStart w:id="118" w:name="_Toc20233374"/>
      <w:bookmarkStart w:id="119" w:name="_Hlk23686437"/>
      <w:bookmarkEnd w:id="97"/>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20" w:name="_CR5_2_1_2"/>
      <w:bookmarkStart w:id="121" w:name="_Toc193392271"/>
      <w:bookmarkEnd w:id="120"/>
      <w:r w:rsidRPr="00644C11">
        <w:t>5.2.1.2</w:t>
      </w:r>
      <w:r w:rsidRPr="00644C11">
        <w:tab/>
        <w:t>Network-requested port management procedure initiation</w:t>
      </w:r>
      <w:bookmarkEnd w:id="113"/>
      <w:bookmarkEnd w:id="114"/>
      <w:bookmarkEnd w:id="115"/>
      <w:bookmarkEnd w:id="116"/>
      <w:bookmarkEnd w:id="117"/>
      <w:bookmarkEnd w:id="121"/>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7pt;height:103pt" o:ole="">
            <v:imagedata r:id="rId16" o:title="" croptop="9094f" cropbottom="13170f" cropright="14105f"/>
          </v:shape>
          <o:OLEObject Type="Embed" ProgID="Visio.Drawing.11" ShapeID="_x0000_i1027" DrawAspect="Content" ObjectID="_1804005048" r:id="rId17"/>
        </w:object>
      </w:r>
    </w:p>
    <w:p w14:paraId="066FC502" w14:textId="19770A39" w:rsidR="005B5AD6" w:rsidRPr="00644C11" w:rsidRDefault="005B5AD6" w:rsidP="00190BB1">
      <w:pPr>
        <w:pStyle w:val="TF"/>
      </w:pPr>
      <w:bookmarkStart w:id="122" w:name="_CRFigure5_2_1_2_1"/>
      <w:r w:rsidRPr="00644C11">
        <w:t>Figure </w:t>
      </w:r>
      <w:bookmarkEnd w:id="122"/>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23" w:name="_CR5_2_1_3"/>
      <w:bookmarkStart w:id="124" w:name="_Toc33963229"/>
      <w:bookmarkStart w:id="125" w:name="_Toc34393299"/>
      <w:bookmarkStart w:id="126" w:name="_Toc45216102"/>
      <w:bookmarkStart w:id="127" w:name="_Toc51931671"/>
      <w:bookmarkStart w:id="128" w:name="_Toc58235030"/>
      <w:bookmarkStart w:id="129" w:name="_Toc20233375"/>
      <w:bookmarkStart w:id="130" w:name="_Toc193392272"/>
      <w:bookmarkEnd w:id="118"/>
      <w:bookmarkEnd w:id="119"/>
      <w:bookmarkEnd w:id="123"/>
      <w:r w:rsidRPr="00644C11">
        <w:t>5</w:t>
      </w:r>
      <w:r w:rsidR="005B5AD6" w:rsidRPr="00644C11">
        <w:t>.2.1.3</w:t>
      </w:r>
      <w:r w:rsidR="005B5AD6" w:rsidRPr="00644C11">
        <w:tab/>
        <w:t>Network-requested port management procedure completion</w:t>
      </w:r>
      <w:bookmarkEnd w:id="124"/>
      <w:bookmarkEnd w:id="125"/>
      <w:bookmarkEnd w:id="126"/>
      <w:bookmarkEnd w:id="127"/>
      <w:bookmarkEnd w:id="128"/>
      <w:bookmarkEnd w:id="130"/>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31" w:name="_Hlk23686954"/>
      <w:bookmarkStart w:id="132" w:name="_Toc33963230"/>
      <w:bookmarkStart w:id="133" w:name="_Toc34393300"/>
      <w:bookmarkStart w:id="134" w:name="_Toc45216103"/>
      <w:bookmarkStart w:id="135" w:name="_Toc51931672"/>
      <w:bookmarkStart w:id="136" w:name="_Toc58235031"/>
      <w:bookmarkStart w:id="137" w:name="_Toc20233376"/>
      <w:bookmarkEnd w:id="129"/>
      <w:r w:rsidRPr="00D25151">
        <w:t>g)</w:t>
      </w:r>
      <w:r w:rsidRPr="00D25151">
        <w:tab/>
        <w:t>if the operation code is "unsubscribe for parameter", delete the stored request from the TSN AF to be notified of changes in the value of the corresponding parameter, if any;</w:t>
      </w:r>
    </w:p>
    <w:bookmarkEnd w:id="131"/>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38" w:name="_CR5_2_1_4"/>
      <w:bookmarkStart w:id="139" w:name="_Toc193392273"/>
      <w:bookmarkEnd w:id="138"/>
      <w:r w:rsidRPr="00644C11">
        <w:t>5</w:t>
      </w:r>
      <w:r w:rsidR="005B5AD6" w:rsidRPr="00644C11">
        <w:t>.2.1.4</w:t>
      </w:r>
      <w:r w:rsidR="005B5AD6" w:rsidRPr="00644C11">
        <w:tab/>
        <w:t>Abnormal cases on the network side</w:t>
      </w:r>
      <w:bookmarkEnd w:id="132"/>
      <w:bookmarkEnd w:id="133"/>
      <w:bookmarkEnd w:id="134"/>
      <w:bookmarkEnd w:id="135"/>
      <w:bookmarkEnd w:id="136"/>
      <w:bookmarkEnd w:id="139"/>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40" w:name="_CR5_2_1_5"/>
      <w:bookmarkStart w:id="141" w:name="_Toc33963231"/>
      <w:bookmarkStart w:id="142" w:name="_Toc34393301"/>
      <w:bookmarkStart w:id="143" w:name="_Toc45216104"/>
      <w:bookmarkStart w:id="144" w:name="_Toc51931673"/>
      <w:bookmarkStart w:id="145" w:name="_Toc58235032"/>
      <w:bookmarkStart w:id="146" w:name="_Toc20233377"/>
      <w:bookmarkStart w:id="147" w:name="_Toc193392274"/>
      <w:bookmarkEnd w:id="137"/>
      <w:bookmarkEnd w:id="140"/>
      <w:r w:rsidRPr="00644C11">
        <w:t>5</w:t>
      </w:r>
      <w:r w:rsidR="005B5AD6" w:rsidRPr="00644C11">
        <w:t>.2.1.5</w:t>
      </w:r>
      <w:r w:rsidR="005B5AD6" w:rsidRPr="00644C11">
        <w:tab/>
        <w:t>Abnormal cases in the DS-TT</w:t>
      </w:r>
      <w:bookmarkEnd w:id="141"/>
      <w:bookmarkEnd w:id="142"/>
      <w:bookmarkEnd w:id="143"/>
      <w:bookmarkEnd w:id="144"/>
      <w:bookmarkEnd w:id="145"/>
      <w:bookmarkEnd w:id="147"/>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48" w:name="_CR5_2_2"/>
      <w:bookmarkStart w:id="149" w:name="_Toc33963232"/>
      <w:bookmarkStart w:id="150" w:name="_Toc34393302"/>
      <w:bookmarkStart w:id="151" w:name="_Toc45216105"/>
      <w:bookmarkStart w:id="152" w:name="_Toc51931674"/>
      <w:bookmarkStart w:id="153" w:name="_Toc58235033"/>
      <w:bookmarkStart w:id="154" w:name="_Toc20233379"/>
      <w:bookmarkStart w:id="155" w:name="_Toc193392275"/>
      <w:bookmarkEnd w:id="146"/>
      <w:bookmarkEnd w:id="148"/>
      <w:r w:rsidRPr="00644C11">
        <w:t>5</w:t>
      </w:r>
      <w:r w:rsidR="005B5AD6" w:rsidRPr="00644C11">
        <w:t>.2.2</w:t>
      </w:r>
      <w:r w:rsidR="005B5AD6" w:rsidRPr="00644C11">
        <w:tab/>
        <w:t>DS-TT-initiated port management procedure</w:t>
      </w:r>
      <w:bookmarkEnd w:id="149"/>
      <w:bookmarkEnd w:id="150"/>
      <w:bookmarkEnd w:id="151"/>
      <w:bookmarkEnd w:id="152"/>
      <w:bookmarkEnd w:id="153"/>
      <w:bookmarkEnd w:id="155"/>
    </w:p>
    <w:p w14:paraId="2D72F1DB" w14:textId="71ACCED7" w:rsidR="005B5AD6" w:rsidRPr="00644C11" w:rsidRDefault="00197FA1" w:rsidP="005B5AD6">
      <w:pPr>
        <w:pStyle w:val="Heading4"/>
      </w:pPr>
      <w:bookmarkStart w:id="156" w:name="_CR5_2_2_1"/>
      <w:bookmarkStart w:id="157" w:name="_Toc33963233"/>
      <w:bookmarkStart w:id="158" w:name="_Toc34393303"/>
      <w:bookmarkStart w:id="159" w:name="_Toc45216106"/>
      <w:bookmarkStart w:id="160" w:name="_Toc51931675"/>
      <w:bookmarkStart w:id="161" w:name="_Toc58235034"/>
      <w:bookmarkStart w:id="162" w:name="_Toc193392276"/>
      <w:bookmarkEnd w:id="156"/>
      <w:r w:rsidRPr="00644C11">
        <w:t>5</w:t>
      </w:r>
      <w:r w:rsidR="005B5AD6" w:rsidRPr="00644C11">
        <w:t>.2.2.1</w:t>
      </w:r>
      <w:r w:rsidR="005B5AD6" w:rsidRPr="00644C11">
        <w:tab/>
        <w:t>General</w:t>
      </w:r>
      <w:bookmarkEnd w:id="157"/>
      <w:bookmarkEnd w:id="158"/>
      <w:bookmarkEnd w:id="159"/>
      <w:bookmarkEnd w:id="160"/>
      <w:bookmarkEnd w:id="161"/>
      <w:bookmarkEnd w:id="16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63" w:name="_CR5_2_2_2"/>
      <w:bookmarkStart w:id="164" w:name="_Toc33963234"/>
      <w:bookmarkStart w:id="165" w:name="_Toc34393304"/>
      <w:bookmarkStart w:id="166" w:name="_Toc45216107"/>
      <w:bookmarkStart w:id="167" w:name="_Toc51931676"/>
      <w:bookmarkStart w:id="168" w:name="_Toc58235035"/>
      <w:bookmarkStart w:id="169" w:name="_Toc20233380"/>
      <w:bookmarkStart w:id="170" w:name="_Toc193392277"/>
      <w:bookmarkEnd w:id="154"/>
      <w:bookmarkEnd w:id="163"/>
      <w:r w:rsidRPr="00644C11">
        <w:t>5</w:t>
      </w:r>
      <w:r w:rsidR="005B5AD6" w:rsidRPr="00644C11">
        <w:t>.2.2.2</w:t>
      </w:r>
      <w:r w:rsidR="005B5AD6" w:rsidRPr="00644C11">
        <w:tab/>
        <w:t>DS-TT-initiated port management procedure initiation</w:t>
      </w:r>
      <w:bookmarkEnd w:id="164"/>
      <w:bookmarkEnd w:id="165"/>
      <w:bookmarkEnd w:id="166"/>
      <w:bookmarkEnd w:id="167"/>
      <w:bookmarkEnd w:id="168"/>
      <w:bookmarkEnd w:id="170"/>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pt;height:132.25pt" o:ole="">
            <v:imagedata r:id="rId18" o:title="" croptop="5137f" cropbottom="33157f" cropright="24961f"/>
          </v:shape>
          <o:OLEObject Type="Embed" ProgID="Visio.Drawing.11" ShapeID="_x0000_i1028" DrawAspect="Content" ObjectID="_1804005049" r:id="rId19"/>
        </w:object>
      </w:r>
    </w:p>
    <w:p w14:paraId="156ABF76" w14:textId="44C06976" w:rsidR="005B5AD6" w:rsidRPr="00644C11" w:rsidRDefault="005B5AD6" w:rsidP="005B5AD6">
      <w:pPr>
        <w:pStyle w:val="TF"/>
      </w:pPr>
      <w:bookmarkStart w:id="171" w:name="_CRFigure5_2_2_2_1"/>
      <w:r w:rsidRPr="00644C11">
        <w:t>Figure </w:t>
      </w:r>
      <w:bookmarkEnd w:id="171"/>
      <w:r w:rsidR="00F40D79" w:rsidRPr="00644C11">
        <w:t>5</w:t>
      </w:r>
      <w:r w:rsidRPr="00644C11">
        <w:t>.2.2.2.1: DS-TT-initiated port management procedure</w:t>
      </w:r>
    </w:p>
    <w:p w14:paraId="04E0FA48" w14:textId="4FAD8419" w:rsidR="005B5AD6" w:rsidRPr="00644C11" w:rsidRDefault="00F40D79" w:rsidP="005B5AD6">
      <w:pPr>
        <w:pStyle w:val="Heading4"/>
      </w:pPr>
      <w:bookmarkStart w:id="172" w:name="_CR5_2_2_3"/>
      <w:bookmarkStart w:id="173" w:name="_Toc33963235"/>
      <w:bookmarkStart w:id="174" w:name="_Toc34393305"/>
      <w:bookmarkStart w:id="175" w:name="_Toc45216108"/>
      <w:bookmarkStart w:id="176" w:name="_Toc51931677"/>
      <w:bookmarkStart w:id="177" w:name="_Toc58235036"/>
      <w:bookmarkStart w:id="178" w:name="_Toc20233381"/>
      <w:bookmarkStart w:id="179" w:name="_Toc193392278"/>
      <w:bookmarkEnd w:id="169"/>
      <w:bookmarkEnd w:id="172"/>
      <w:r w:rsidRPr="00644C11">
        <w:t>5</w:t>
      </w:r>
      <w:r w:rsidR="005B5AD6" w:rsidRPr="00644C11">
        <w:t>.2.2.3</w:t>
      </w:r>
      <w:r w:rsidR="005B5AD6" w:rsidRPr="00644C11">
        <w:tab/>
        <w:t>DS-TT-initiated port management procedure accepted by the TSN AF</w:t>
      </w:r>
      <w:bookmarkEnd w:id="173"/>
      <w:bookmarkEnd w:id="174"/>
      <w:bookmarkEnd w:id="175"/>
      <w:bookmarkEnd w:id="176"/>
      <w:bookmarkEnd w:id="177"/>
      <w:bookmarkEnd w:id="179"/>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80" w:name="_CR5_2_2_4"/>
      <w:bookmarkStart w:id="181" w:name="_Toc33963236"/>
      <w:bookmarkStart w:id="182" w:name="_Toc34393306"/>
      <w:bookmarkStart w:id="183" w:name="_Toc45216109"/>
      <w:bookmarkStart w:id="184" w:name="_Toc51931678"/>
      <w:bookmarkStart w:id="185" w:name="_Toc58235037"/>
      <w:bookmarkStart w:id="186" w:name="_Toc20233382"/>
      <w:bookmarkStart w:id="187" w:name="_Toc193392279"/>
      <w:bookmarkEnd w:id="178"/>
      <w:bookmarkEnd w:id="180"/>
      <w:r w:rsidRPr="00644C11">
        <w:t>5</w:t>
      </w:r>
      <w:r w:rsidR="005B5AD6" w:rsidRPr="00644C11">
        <w:t>.2.2.4</w:t>
      </w:r>
      <w:r w:rsidR="005B5AD6" w:rsidRPr="00644C11">
        <w:tab/>
        <w:t>DS-TT-initiated port management procedure completion</w:t>
      </w:r>
      <w:bookmarkEnd w:id="181"/>
      <w:bookmarkEnd w:id="182"/>
      <w:bookmarkEnd w:id="183"/>
      <w:bookmarkEnd w:id="184"/>
      <w:bookmarkEnd w:id="185"/>
      <w:bookmarkEnd w:id="187"/>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88" w:name="_CR5_2_2_5"/>
      <w:bookmarkStart w:id="189" w:name="_Toc33963237"/>
      <w:bookmarkStart w:id="190" w:name="_Toc34393307"/>
      <w:bookmarkStart w:id="191" w:name="_Toc45216110"/>
      <w:bookmarkStart w:id="192" w:name="_Toc51931679"/>
      <w:bookmarkStart w:id="193" w:name="_Toc58235038"/>
      <w:bookmarkStart w:id="194" w:name="_Toc20233383"/>
      <w:bookmarkStart w:id="195" w:name="_Toc193392280"/>
      <w:bookmarkEnd w:id="186"/>
      <w:bookmarkEnd w:id="188"/>
      <w:r w:rsidRPr="00644C11">
        <w:t>5</w:t>
      </w:r>
      <w:r w:rsidR="005B5AD6" w:rsidRPr="00644C11">
        <w:t>.2.2.</w:t>
      </w:r>
      <w:r w:rsidRPr="00644C11">
        <w:t>5</w:t>
      </w:r>
      <w:r w:rsidR="005B5AD6" w:rsidRPr="00644C11">
        <w:tab/>
        <w:t>Abnormal cases on the network side</w:t>
      </w:r>
      <w:bookmarkEnd w:id="189"/>
      <w:bookmarkEnd w:id="190"/>
      <w:bookmarkEnd w:id="191"/>
      <w:bookmarkEnd w:id="192"/>
      <w:bookmarkEnd w:id="193"/>
      <w:bookmarkEnd w:id="195"/>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96" w:name="_CR5_2_2_6"/>
      <w:bookmarkStart w:id="197" w:name="_Toc33963238"/>
      <w:bookmarkStart w:id="198" w:name="_Toc34393308"/>
      <w:bookmarkStart w:id="199" w:name="_Toc45216111"/>
      <w:bookmarkStart w:id="200" w:name="_Toc51931680"/>
      <w:bookmarkStart w:id="201" w:name="_Toc58235039"/>
      <w:bookmarkStart w:id="202" w:name="_Toc20233384"/>
      <w:bookmarkStart w:id="203" w:name="_Toc193392281"/>
      <w:bookmarkEnd w:id="194"/>
      <w:bookmarkEnd w:id="196"/>
      <w:r w:rsidRPr="00644C11">
        <w:t>5</w:t>
      </w:r>
      <w:r w:rsidR="005B5AD6" w:rsidRPr="00644C11">
        <w:t>.2.2.</w:t>
      </w:r>
      <w:r w:rsidRPr="00644C11">
        <w:t>6</w:t>
      </w:r>
      <w:r w:rsidR="005B5AD6" w:rsidRPr="00644C11">
        <w:tab/>
        <w:t>Abnormal cases in the DS-TT</w:t>
      </w:r>
      <w:bookmarkEnd w:id="197"/>
      <w:bookmarkEnd w:id="198"/>
      <w:bookmarkEnd w:id="199"/>
      <w:bookmarkEnd w:id="200"/>
      <w:bookmarkEnd w:id="201"/>
      <w:bookmarkEnd w:id="203"/>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204" w:name="_CR5_2_3"/>
      <w:bookmarkStart w:id="205" w:name="_Toc33963239"/>
      <w:bookmarkStart w:id="206" w:name="_Toc34393309"/>
      <w:bookmarkStart w:id="207" w:name="_Toc45216112"/>
      <w:bookmarkStart w:id="208" w:name="_Toc51931681"/>
      <w:bookmarkStart w:id="209" w:name="_Toc58235040"/>
      <w:bookmarkStart w:id="210" w:name="_Toc193392282"/>
      <w:bookmarkEnd w:id="204"/>
      <w:r w:rsidRPr="00644C11">
        <w:t>5.2.</w:t>
      </w:r>
      <w:r w:rsidR="00104F8D" w:rsidRPr="00644C11">
        <w:t>3</w:t>
      </w:r>
      <w:r w:rsidRPr="00644C11">
        <w:tab/>
        <w:t>DS-TT-initiated port management capability procedure</w:t>
      </w:r>
      <w:bookmarkEnd w:id="205"/>
      <w:bookmarkEnd w:id="206"/>
      <w:bookmarkEnd w:id="207"/>
      <w:bookmarkEnd w:id="208"/>
      <w:bookmarkEnd w:id="209"/>
      <w:bookmarkEnd w:id="210"/>
    </w:p>
    <w:p w14:paraId="6D06A673" w14:textId="58F5848D" w:rsidR="00135ACA" w:rsidRPr="00644C11" w:rsidRDefault="00135ACA" w:rsidP="00135ACA">
      <w:pPr>
        <w:pStyle w:val="Heading4"/>
      </w:pPr>
      <w:bookmarkStart w:id="211" w:name="_CR5_2_3_1"/>
      <w:bookmarkStart w:id="212" w:name="_Toc33963240"/>
      <w:bookmarkStart w:id="213" w:name="_Toc34393310"/>
      <w:bookmarkStart w:id="214" w:name="_Toc45216113"/>
      <w:bookmarkStart w:id="215" w:name="_Toc51931682"/>
      <w:bookmarkStart w:id="216" w:name="_Toc58235041"/>
      <w:bookmarkStart w:id="217" w:name="_Toc193392283"/>
      <w:bookmarkEnd w:id="211"/>
      <w:r w:rsidRPr="00644C11">
        <w:t>5.2.</w:t>
      </w:r>
      <w:r w:rsidR="00104F8D" w:rsidRPr="00644C11">
        <w:t>3</w:t>
      </w:r>
      <w:r w:rsidRPr="00644C11">
        <w:t>.1</w:t>
      </w:r>
      <w:r w:rsidRPr="00644C11">
        <w:tab/>
        <w:t>General</w:t>
      </w:r>
      <w:bookmarkEnd w:id="212"/>
      <w:bookmarkEnd w:id="213"/>
      <w:bookmarkEnd w:id="214"/>
      <w:bookmarkEnd w:id="215"/>
      <w:bookmarkEnd w:id="216"/>
      <w:bookmarkEnd w:id="217"/>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218" w:name="_CR5_2_3_2"/>
      <w:bookmarkStart w:id="219" w:name="_Toc33963241"/>
      <w:bookmarkStart w:id="220" w:name="_Toc34393311"/>
      <w:bookmarkStart w:id="221" w:name="_Toc45216114"/>
      <w:bookmarkStart w:id="222" w:name="_Toc51931683"/>
      <w:bookmarkStart w:id="223" w:name="_Toc58235042"/>
      <w:bookmarkStart w:id="224" w:name="_Toc193392284"/>
      <w:bookmarkEnd w:id="218"/>
      <w:r w:rsidRPr="00644C11">
        <w:t>5.2.</w:t>
      </w:r>
      <w:r w:rsidR="00104F8D" w:rsidRPr="00644C11">
        <w:t>3</w:t>
      </w:r>
      <w:r w:rsidRPr="00644C11">
        <w:t>.2</w:t>
      </w:r>
      <w:r w:rsidRPr="00644C11">
        <w:tab/>
        <w:t>DS-TT-initiated port management capability procedure</w:t>
      </w:r>
      <w:bookmarkEnd w:id="219"/>
      <w:bookmarkEnd w:id="220"/>
      <w:bookmarkEnd w:id="221"/>
      <w:bookmarkEnd w:id="222"/>
      <w:bookmarkEnd w:id="223"/>
      <w:bookmarkEnd w:id="224"/>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5.4pt;height:89.1pt" o:ole="">
            <v:imagedata r:id="rId20" o:title=""/>
          </v:shape>
          <o:OLEObject Type="Embed" ProgID="Visio.Drawing.11" ShapeID="_x0000_i1029" DrawAspect="Content" ObjectID="_1804005050" r:id="rId21"/>
        </w:object>
      </w:r>
    </w:p>
    <w:p w14:paraId="300B0885" w14:textId="2C29B546" w:rsidR="00135ACA" w:rsidRPr="00644C11" w:rsidRDefault="00135ACA" w:rsidP="00135ACA">
      <w:pPr>
        <w:pStyle w:val="TF"/>
      </w:pPr>
      <w:bookmarkStart w:id="225" w:name="_CRFigure5_2_3_2_1"/>
      <w:r w:rsidRPr="00644C11">
        <w:t>Figure </w:t>
      </w:r>
      <w:bookmarkEnd w:id="225"/>
      <w:r w:rsidRPr="00644C11">
        <w:t>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26" w:name="_CR6"/>
      <w:bookmarkStart w:id="227" w:name="_Toc33963242"/>
      <w:bookmarkStart w:id="228" w:name="_Toc34393312"/>
      <w:bookmarkStart w:id="229" w:name="_Toc45216115"/>
      <w:bookmarkStart w:id="230" w:name="_Toc51931684"/>
      <w:bookmarkStart w:id="231" w:name="_Toc58235043"/>
      <w:bookmarkStart w:id="232" w:name="_Toc193392285"/>
      <w:bookmarkEnd w:id="226"/>
      <w:r w:rsidRPr="00644C11">
        <w:t>6</w:t>
      </w:r>
      <w:r w:rsidRPr="00644C11">
        <w:tab/>
      </w:r>
      <w:r w:rsidR="00637B11" w:rsidRPr="00644C11">
        <w:t>Elementary procedures</w:t>
      </w:r>
      <w:r w:rsidRPr="00644C11">
        <w:t xml:space="preserve"> between TSN AF and NW-TT</w:t>
      </w:r>
      <w:bookmarkEnd w:id="227"/>
      <w:bookmarkEnd w:id="228"/>
      <w:bookmarkEnd w:id="229"/>
      <w:bookmarkEnd w:id="230"/>
      <w:bookmarkEnd w:id="231"/>
      <w:bookmarkEnd w:id="232"/>
    </w:p>
    <w:p w14:paraId="0FE5C8C0" w14:textId="77777777" w:rsidR="00D6344C" w:rsidRPr="00644C11" w:rsidRDefault="00D6344C" w:rsidP="00D6344C">
      <w:pPr>
        <w:pStyle w:val="Heading2"/>
      </w:pPr>
      <w:bookmarkStart w:id="233" w:name="_CR6_1"/>
      <w:bookmarkStart w:id="234" w:name="_Toc22917671"/>
      <w:bookmarkStart w:id="235" w:name="_Toc33963243"/>
      <w:bookmarkStart w:id="236" w:name="_Toc34393313"/>
      <w:bookmarkStart w:id="237" w:name="_Toc45216116"/>
      <w:bookmarkStart w:id="238" w:name="_Toc51931685"/>
      <w:bookmarkStart w:id="239" w:name="_Toc58235044"/>
      <w:bookmarkStart w:id="240" w:name="_Toc193392286"/>
      <w:bookmarkEnd w:id="233"/>
      <w:r w:rsidRPr="00644C11">
        <w:t>6.1</w:t>
      </w:r>
      <w:r w:rsidRPr="00644C11">
        <w:tab/>
        <w:t>General</w:t>
      </w:r>
      <w:bookmarkEnd w:id="234"/>
      <w:bookmarkEnd w:id="235"/>
      <w:bookmarkEnd w:id="236"/>
      <w:bookmarkEnd w:id="237"/>
      <w:bookmarkEnd w:id="238"/>
      <w:bookmarkEnd w:id="239"/>
      <w:bookmarkEnd w:id="240"/>
    </w:p>
    <w:p w14:paraId="08A1182C" w14:textId="530A77AC" w:rsidR="006F5957" w:rsidRPr="00644C11" w:rsidRDefault="006F5957" w:rsidP="006F5957">
      <w:pPr>
        <w:rPr>
          <w:lang w:eastAsia="ko-KR"/>
        </w:rPr>
      </w:pPr>
      <w:bookmarkStart w:id="241" w:name="_Toc22917672"/>
      <w:bookmarkStart w:id="242" w:name="_Toc33963244"/>
      <w:bookmarkStart w:id="243"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44" w:name="_CR6_2"/>
      <w:bookmarkStart w:id="245" w:name="_Toc45216117"/>
      <w:bookmarkStart w:id="246" w:name="_Toc51931686"/>
      <w:bookmarkStart w:id="247" w:name="_Toc58235045"/>
      <w:bookmarkStart w:id="248" w:name="_Toc193392287"/>
      <w:bookmarkEnd w:id="244"/>
      <w:r w:rsidRPr="00644C11">
        <w:t>6.2</w:t>
      </w:r>
      <w:r w:rsidRPr="00644C11">
        <w:tab/>
        <w:t>Procedures for port management service</w:t>
      </w:r>
      <w:bookmarkEnd w:id="241"/>
      <w:bookmarkEnd w:id="242"/>
      <w:bookmarkEnd w:id="243"/>
      <w:bookmarkEnd w:id="245"/>
      <w:bookmarkEnd w:id="246"/>
      <w:bookmarkEnd w:id="247"/>
      <w:bookmarkEnd w:id="248"/>
    </w:p>
    <w:p w14:paraId="0D9C21C2" w14:textId="716A069D" w:rsidR="00D6344C" w:rsidRPr="00644C11" w:rsidRDefault="00D6344C" w:rsidP="00D6344C">
      <w:pPr>
        <w:pStyle w:val="Heading3"/>
      </w:pPr>
      <w:bookmarkStart w:id="249" w:name="_CR6_2_1"/>
      <w:bookmarkStart w:id="250" w:name="_Toc20233371"/>
      <w:bookmarkStart w:id="251" w:name="_Toc22917673"/>
      <w:bookmarkStart w:id="252" w:name="_Toc33963245"/>
      <w:bookmarkStart w:id="253" w:name="_Toc34393315"/>
      <w:bookmarkStart w:id="254" w:name="_Toc45216118"/>
      <w:bookmarkStart w:id="255" w:name="_Toc51931687"/>
      <w:bookmarkStart w:id="256" w:name="_Toc58235046"/>
      <w:bookmarkStart w:id="257" w:name="_Toc193392288"/>
      <w:bookmarkEnd w:id="249"/>
      <w:r w:rsidRPr="00644C11">
        <w:t>6.2.1</w:t>
      </w:r>
      <w:r w:rsidRPr="00644C11">
        <w:tab/>
        <w:t>TSN AF-requested port management procedure</w:t>
      </w:r>
      <w:bookmarkEnd w:id="250"/>
      <w:bookmarkEnd w:id="251"/>
      <w:bookmarkEnd w:id="252"/>
      <w:bookmarkEnd w:id="253"/>
      <w:bookmarkEnd w:id="254"/>
      <w:bookmarkEnd w:id="255"/>
      <w:bookmarkEnd w:id="256"/>
      <w:bookmarkEnd w:id="257"/>
    </w:p>
    <w:p w14:paraId="39C7C773" w14:textId="77777777" w:rsidR="00D6344C" w:rsidRPr="00644C11" w:rsidRDefault="00D6344C" w:rsidP="00D6344C">
      <w:pPr>
        <w:pStyle w:val="Heading4"/>
      </w:pPr>
      <w:bookmarkStart w:id="258" w:name="_CR6_2_1_1"/>
      <w:bookmarkStart w:id="259" w:name="_Toc20233372"/>
      <w:bookmarkStart w:id="260" w:name="_Toc22917674"/>
      <w:bookmarkStart w:id="261" w:name="_Toc33963246"/>
      <w:bookmarkStart w:id="262" w:name="_Toc34393316"/>
      <w:bookmarkStart w:id="263" w:name="_Toc45216119"/>
      <w:bookmarkStart w:id="264" w:name="_Toc51931688"/>
      <w:bookmarkStart w:id="265" w:name="_Toc58235047"/>
      <w:bookmarkStart w:id="266" w:name="_Toc193392289"/>
      <w:bookmarkEnd w:id="258"/>
      <w:r w:rsidRPr="00644C11">
        <w:t>6.2.1.1</w:t>
      </w:r>
      <w:r w:rsidRPr="00644C11">
        <w:tab/>
        <w:t>General</w:t>
      </w:r>
      <w:bookmarkEnd w:id="259"/>
      <w:bookmarkEnd w:id="260"/>
      <w:bookmarkEnd w:id="261"/>
      <w:bookmarkEnd w:id="262"/>
      <w:bookmarkEnd w:id="263"/>
      <w:bookmarkEnd w:id="264"/>
      <w:bookmarkEnd w:id="265"/>
      <w:bookmarkEnd w:id="266"/>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67" w:name="_Toc22917675"/>
      <w:bookmarkStart w:id="268" w:name="_Toc33963247"/>
      <w:bookmarkStart w:id="269" w:name="_Toc34393317"/>
      <w:bookmarkStart w:id="270" w:name="_Toc45216120"/>
      <w:bookmarkStart w:id="271" w:name="_Toc51931689"/>
      <w:bookmarkStart w:id="272"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73" w:name="_CR6_2_1_2"/>
      <w:bookmarkStart w:id="274" w:name="_Toc193392290"/>
      <w:bookmarkEnd w:id="273"/>
      <w:r w:rsidRPr="00644C11">
        <w:t>6.2.1.2</w:t>
      </w:r>
      <w:r w:rsidRPr="00644C11">
        <w:tab/>
        <w:t>TSN AF-requested port management procedure initiation</w:t>
      </w:r>
      <w:bookmarkEnd w:id="267"/>
      <w:bookmarkEnd w:id="268"/>
      <w:bookmarkEnd w:id="269"/>
      <w:bookmarkEnd w:id="270"/>
      <w:bookmarkEnd w:id="271"/>
      <w:bookmarkEnd w:id="272"/>
      <w:bookmarkEnd w:id="274"/>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75" w:name="_MON_1742410445"/>
    <w:bookmarkEnd w:id="275"/>
    <w:p w14:paraId="0BBBFE61" w14:textId="2F87C83E" w:rsidR="00D02AD0" w:rsidRPr="00644C11" w:rsidRDefault="00D02AD0" w:rsidP="00D02AD0">
      <w:pPr>
        <w:pStyle w:val="TH"/>
      </w:pPr>
      <w:r w:rsidRPr="00B63935">
        <w:object w:dxaOrig="7938" w:dyaOrig="2126" w14:anchorId="7812FE8A">
          <v:shape id="_x0000_i1030" type="#_x0000_t75" style="width:399.55pt;height:107.65pt" o:ole="" fillcolor="window">
            <v:imagedata r:id="rId22" o:title=""/>
          </v:shape>
          <o:OLEObject Type="Embed" ProgID="Word.Picture.8" ShapeID="_x0000_i1030" DrawAspect="Content" ObjectID="_1804005051" r:id="rId23"/>
        </w:object>
      </w:r>
    </w:p>
    <w:p w14:paraId="461A87A9" w14:textId="77777777" w:rsidR="00D02AD0" w:rsidRPr="00644C11" w:rsidRDefault="00D02AD0" w:rsidP="00D02AD0">
      <w:pPr>
        <w:pStyle w:val="TF"/>
      </w:pPr>
      <w:bookmarkStart w:id="276" w:name="_CRFigure6_2_1_2_1"/>
      <w:r w:rsidRPr="00644C11">
        <w:t>Figure </w:t>
      </w:r>
      <w:bookmarkEnd w:id="276"/>
      <w:r w:rsidRPr="00644C11">
        <w:t>6.2.1.2.1: TSN AF-requested port management procedure</w:t>
      </w:r>
    </w:p>
    <w:p w14:paraId="6D801243" w14:textId="261587C9" w:rsidR="00D6344C" w:rsidRPr="00644C11" w:rsidRDefault="00D6344C" w:rsidP="00D6344C">
      <w:pPr>
        <w:pStyle w:val="Heading4"/>
      </w:pPr>
      <w:bookmarkStart w:id="277" w:name="_CR6_2_1_3"/>
      <w:bookmarkStart w:id="278" w:name="_Toc22917676"/>
      <w:bookmarkStart w:id="279" w:name="_Toc33963248"/>
      <w:bookmarkStart w:id="280" w:name="_Toc34393318"/>
      <w:bookmarkStart w:id="281" w:name="_Toc45216121"/>
      <w:bookmarkStart w:id="282" w:name="_Toc51931690"/>
      <w:bookmarkStart w:id="283" w:name="_Toc58235049"/>
      <w:bookmarkStart w:id="284" w:name="_Toc193392291"/>
      <w:bookmarkEnd w:id="277"/>
      <w:r w:rsidRPr="00644C11">
        <w:t>6.2.1.3</w:t>
      </w:r>
      <w:r w:rsidRPr="00644C11">
        <w:tab/>
        <w:t>TSN AF-requested port management procedure completion</w:t>
      </w:r>
      <w:bookmarkEnd w:id="278"/>
      <w:bookmarkEnd w:id="279"/>
      <w:bookmarkEnd w:id="280"/>
      <w:bookmarkEnd w:id="281"/>
      <w:bookmarkEnd w:id="282"/>
      <w:bookmarkEnd w:id="283"/>
      <w:bookmarkEnd w:id="284"/>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85" w:name="_Toc22917677"/>
      <w:bookmarkStart w:id="286" w:name="_Toc33963249"/>
      <w:bookmarkStart w:id="287" w:name="_Toc34393319"/>
      <w:bookmarkStart w:id="288" w:name="_Toc45216122"/>
      <w:bookmarkStart w:id="289" w:name="_Toc51931691"/>
      <w:bookmarkStart w:id="290"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91" w:name="_CR6_2_1_4"/>
      <w:bookmarkStart w:id="292" w:name="_Toc193392292"/>
      <w:bookmarkEnd w:id="291"/>
      <w:r w:rsidRPr="00644C11">
        <w:t>6.2.1.4</w:t>
      </w:r>
      <w:r w:rsidRPr="00644C11">
        <w:tab/>
        <w:t>Abnormal cases in the TSN AF</w:t>
      </w:r>
      <w:bookmarkEnd w:id="285"/>
      <w:bookmarkEnd w:id="286"/>
      <w:bookmarkEnd w:id="287"/>
      <w:bookmarkEnd w:id="288"/>
      <w:bookmarkEnd w:id="289"/>
      <w:bookmarkEnd w:id="290"/>
      <w:bookmarkEnd w:id="29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93" w:name="_CR6_2_1_5"/>
      <w:bookmarkStart w:id="294" w:name="_Toc22917678"/>
      <w:bookmarkStart w:id="295" w:name="_Toc33963250"/>
      <w:bookmarkStart w:id="296" w:name="_Toc34393320"/>
      <w:bookmarkStart w:id="297" w:name="_Toc45216123"/>
      <w:bookmarkStart w:id="298" w:name="_Toc51931692"/>
      <w:bookmarkStart w:id="299" w:name="_Toc58235051"/>
      <w:bookmarkStart w:id="300" w:name="_Toc193392293"/>
      <w:bookmarkEnd w:id="293"/>
      <w:r w:rsidRPr="00644C11">
        <w:t>6.2.1.5</w:t>
      </w:r>
      <w:r w:rsidRPr="00644C11">
        <w:tab/>
        <w:t>Abnormal cases in the NW-TT</w:t>
      </w:r>
      <w:bookmarkEnd w:id="294"/>
      <w:bookmarkEnd w:id="295"/>
      <w:bookmarkEnd w:id="296"/>
      <w:bookmarkEnd w:id="297"/>
      <w:bookmarkEnd w:id="298"/>
      <w:bookmarkEnd w:id="299"/>
      <w:bookmarkEnd w:id="300"/>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301" w:name="_CR6_2_2"/>
      <w:bookmarkStart w:id="302" w:name="_Toc22917679"/>
      <w:bookmarkStart w:id="303" w:name="_Toc33963251"/>
      <w:bookmarkStart w:id="304" w:name="_Toc34393321"/>
      <w:bookmarkStart w:id="305" w:name="_Toc45216124"/>
      <w:bookmarkStart w:id="306" w:name="_Toc51931693"/>
      <w:bookmarkStart w:id="307" w:name="_Toc58235052"/>
      <w:bookmarkStart w:id="308" w:name="_Toc193392294"/>
      <w:bookmarkEnd w:id="301"/>
      <w:r w:rsidRPr="00644C11">
        <w:t>6.2.2</w:t>
      </w:r>
      <w:r w:rsidRPr="00644C11">
        <w:tab/>
        <w:t>NW-TT-initiated port management procedure</w:t>
      </w:r>
      <w:bookmarkEnd w:id="302"/>
      <w:bookmarkEnd w:id="303"/>
      <w:bookmarkEnd w:id="304"/>
      <w:bookmarkEnd w:id="305"/>
      <w:bookmarkEnd w:id="306"/>
      <w:bookmarkEnd w:id="307"/>
      <w:bookmarkEnd w:id="308"/>
    </w:p>
    <w:p w14:paraId="257FADBF" w14:textId="77777777" w:rsidR="00D6344C" w:rsidRPr="00644C11" w:rsidRDefault="00D6344C" w:rsidP="00D6344C">
      <w:pPr>
        <w:pStyle w:val="Heading4"/>
      </w:pPr>
      <w:bookmarkStart w:id="309" w:name="_CR6_2_2_1"/>
      <w:bookmarkStart w:id="310" w:name="_Toc20233378"/>
      <w:bookmarkStart w:id="311" w:name="_Toc22917680"/>
      <w:bookmarkStart w:id="312" w:name="_Toc33963252"/>
      <w:bookmarkStart w:id="313" w:name="_Toc34393322"/>
      <w:bookmarkStart w:id="314" w:name="_Toc45216125"/>
      <w:bookmarkStart w:id="315" w:name="_Toc51931694"/>
      <w:bookmarkStart w:id="316" w:name="_Toc58235053"/>
      <w:bookmarkStart w:id="317" w:name="_Toc193392295"/>
      <w:bookmarkEnd w:id="309"/>
      <w:r w:rsidRPr="00644C11">
        <w:t>6.2.2.1</w:t>
      </w:r>
      <w:r w:rsidRPr="00644C11">
        <w:tab/>
        <w:t>General</w:t>
      </w:r>
      <w:bookmarkEnd w:id="310"/>
      <w:bookmarkEnd w:id="311"/>
      <w:bookmarkEnd w:id="312"/>
      <w:bookmarkEnd w:id="313"/>
      <w:bookmarkEnd w:id="314"/>
      <w:bookmarkEnd w:id="315"/>
      <w:bookmarkEnd w:id="316"/>
      <w:bookmarkEnd w:id="317"/>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318" w:name="_CR6_2_2_2"/>
      <w:bookmarkStart w:id="319" w:name="_Toc22917681"/>
      <w:bookmarkStart w:id="320" w:name="_Toc33963253"/>
      <w:bookmarkStart w:id="321" w:name="_Toc34393323"/>
      <w:bookmarkStart w:id="322" w:name="_Toc45216126"/>
      <w:bookmarkStart w:id="323" w:name="_Toc51931695"/>
      <w:bookmarkStart w:id="324" w:name="_Toc58235054"/>
      <w:bookmarkStart w:id="325" w:name="_Toc193392296"/>
      <w:bookmarkEnd w:id="318"/>
      <w:r w:rsidRPr="00644C11">
        <w:t>6.2.2.2</w:t>
      </w:r>
      <w:r w:rsidRPr="00644C11">
        <w:tab/>
        <w:t>NW-TT-initiated port management procedure initiation</w:t>
      </w:r>
      <w:bookmarkEnd w:id="319"/>
      <w:bookmarkEnd w:id="320"/>
      <w:bookmarkEnd w:id="321"/>
      <w:bookmarkEnd w:id="322"/>
      <w:bookmarkEnd w:id="323"/>
      <w:bookmarkEnd w:id="324"/>
      <w:bookmarkEnd w:id="325"/>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3pt;height:105.85pt" o:ole="">
            <v:imagedata r:id="rId24" o:title="" croptop="5423f" cropbottom="37648f" cropright="21881f"/>
          </v:shape>
          <o:OLEObject Type="Embed" ProgID="Visio.Drawing.11" ShapeID="_x0000_i1031" DrawAspect="Content" ObjectID="_1804005052" r:id="rId25"/>
        </w:object>
      </w:r>
    </w:p>
    <w:p w14:paraId="58810715" w14:textId="5CB15F5D" w:rsidR="00D6344C" w:rsidRPr="00644C11" w:rsidRDefault="00D6344C" w:rsidP="00D6344C">
      <w:pPr>
        <w:pStyle w:val="TF"/>
      </w:pPr>
      <w:bookmarkStart w:id="326" w:name="_CRFigure6_2_2_2_1"/>
      <w:r w:rsidRPr="00644C11">
        <w:t>Figure </w:t>
      </w:r>
      <w:bookmarkEnd w:id="326"/>
      <w:r w:rsidRPr="00644C11">
        <w:t>6.2.2.2.1: NW-TT-initiated port management procedure</w:t>
      </w:r>
    </w:p>
    <w:p w14:paraId="68F9A13E" w14:textId="1BA45D8F" w:rsidR="00D6344C" w:rsidRPr="00644C11" w:rsidRDefault="00D6344C" w:rsidP="00D6344C">
      <w:pPr>
        <w:pStyle w:val="Heading4"/>
      </w:pPr>
      <w:bookmarkStart w:id="327" w:name="_CR6_2_2_3"/>
      <w:bookmarkStart w:id="328" w:name="_Toc22917682"/>
      <w:bookmarkStart w:id="329" w:name="_Toc33963254"/>
      <w:bookmarkStart w:id="330" w:name="_Toc34393324"/>
      <w:bookmarkStart w:id="331" w:name="_Toc45216127"/>
      <w:bookmarkStart w:id="332" w:name="_Toc51931696"/>
      <w:bookmarkStart w:id="333" w:name="_Toc58235055"/>
      <w:bookmarkStart w:id="334" w:name="_Toc193392297"/>
      <w:bookmarkEnd w:id="327"/>
      <w:r w:rsidRPr="00644C11">
        <w:t>6.2.2.3</w:t>
      </w:r>
      <w:r w:rsidRPr="00644C11">
        <w:tab/>
        <w:t>NW-TT-initiated port management procedure completion</w:t>
      </w:r>
      <w:bookmarkEnd w:id="328"/>
      <w:bookmarkEnd w:id="329"/>
      <w:bookmarkEnd w:id="330"/>
      <w:bookmarkEnd w:id="331"/>
      <w:bookmarkEnd w:id="332"/>
      <w:bookmarkEnd w:id="333"/>
      <w:bookmarkEnd w:id="334"/>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335" w:name="_CR6_2_2_4"/>
      <w:bookmarkStart w:id="336" w:name="_Toc22917684"/>
      <w:bookmarkStart w:id="337" w:name="_Toc33963255"/>
      <w:bookmarkStart w:id="338" w:name="_Toc34393325"/>
      <w:bookmarkStart w:id="339" w:name="_Toc45216128"/>
      <w:bookmarkStart w:id="340" w:name="_Toc51931697"/>
      <w:bookmarkStart w:id="341" w:name="_Toc58235056"/>
      <w:bookmarkStart w:id="342" w:name="_Toc193392298"/>
      <w:bookmarkEnd w:id="335"/>
      <w:r w:rsidRPr="00644C11">
        <w:t>6.2.2.4</w:t>
      </w:r>
      <w:r w:rsidRPr="00644C11">
        <w:tab/>
        <w:t>Abnormal cases in the TSN AF</w:t>
      </w:r>
      <w:bookmarkEnd w:id="336"/>
      <w:bookmarkEnd w:id="337"/>
      <w:bookmarkEnd w:id="338"/>
      <w:bookmarkEnd w:id="339"/>
      <w:bookmarkEnd w:id="340"/>
      <w:bookmarkEnd w:id="341"/>
      <w:bookmarkEnd w:id="342"/>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43" w:name="_CR6_2_2_5"/>
      <w:bookmarkStart w:id="344" w:name="_Toc22917685"/>
      <w:bookmarkStart w:id="345" w:name="_Toc33963256"/>
      <w:bookmarkStart w:id="346" w:name="_Toc34393326"/>
      <w:bookmarkStart w:id="347" w:name="_Toc45216129"/>
      <w:bookmarkStart w:id="348" w:name="_Toc51931698"/>
      <w:bookmarkStart w:id="349" w:name="_Toc58235057"/>
      <w:bookmarkStart w:id="350" w:name="_Toc193392299"/>
      <w:bookmarkEnd w:id="343"/>
      <w:r w:rsidRPr="00644C11">
        <w:t>6.2.2.5</w:t>
      </w:r>
      <w:r w:rsidRPr="00644C11">
        <w:tab/>
        <w:t>Abnormal cases in the NW-TT</w:t>
      </w:r>
      <w:bookmarkEnd w:id="344"/>
      <w:bookmarkEnd w:id="345"/>
      <w:bookmarkEnd w:id="346"/>
      <w:bookmarkEnd w:id="347"/>
      <w:bookmarkEnd w:id="348"/>
      <w:bookmarkEnd w:id="349"/>
      <w:bookmarkEnd w:id="350"/>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51" w:name="_CR6_3"/>
      <w:bookmarkStart w:id="352" w:name="_Toc45216130"/>
      <w:bookmarkStart w:id="353" w:name="_Toc51931699"/>
      <w:bookmarkStart w:id="354" w:name="_Toc58235058"/>
      <w:bookmarkStart w:id="355" w:name="_Hlk40196395"/>
      <w:bookmarkStart w:id="356" w:name="_Toc33963257"/>
      <w:bookmarkStart w:id="357" w:name="_Toc34393327"/>
      <w:bookmarkStart w:id="358" w:name="_Toc193392300"/>
      <w:bookmarkEnd w:id="351"/>
      <w:r w:rsidRPr="00644C11">
        <w:t>6.3</w:t>
      </w:r>
      <w:r w:rsidRPr="00644C11">
        <w:tab/>
        <w:t xml:space="preserve">Procedures for </w:t>
      </w:r>
      <w:r w:rsidR="00DB3FD5" w:rsidRPr="00644C11">
        <w:t>User plane node</w:t>
      </w:r>
      <w:r w:rsidRPr="00644C11">
        <w:t xml:space="preserve"> management service</w:t>
      </w:r>
      <w:bookmarkEnd w:id="352"/>
      <w:bookmarkEnd w:id="353"/>
      <w:bookmarkEnd w:id="354"/>
      <w:bookmarkEnd w:id="358"/>
    </w:p>
    <w:p w14:paraId="3FFE06BE" w14:textId="30F3A898" w:rsidR="004236FF" w:rsidRPr="00644C11" w:rsidRDefault="004236FF" w:rsidP="004236FF">
      <w:pPr>
        <w:pStyle w:val="Heading3"/>
      </w:pPr>
      <w:bookmarkStart w:id="359" w:name="_CR6_3_1"/>
      <w:bookmarkStart w:id="360" w:name="_Toc45216131"/>
      <w:bookmarkStart w:id="361" w:name="_Toc51931700"/>
      <w:bookmarkStart w:id="362" w:name="_Toc58235059"/>
      <w:bookmarkStart w:id="363" w:name="_Toc193392301"/>
      <w:bookmarkEnd w:id="359"/>
      <w:r w:rsidRPr="00644C11">
        <w:t>6.3.1</w:t>
      </w:r>
      <w:r w:rsidRPr="00644C11">
        <w:tab/>
        <w:t xml:space="preserve">TSN AF-requested </w:t>
      </w:r>
      <w:r w:rsidR="00D829C5" w:rsidRPr="00644C11">
        <w:t>User plane node</w:t>
      </w:r>
      <w:r w:rsidRPr="00644C11">
        <w:t xml:space="preserve"> management procedure</w:t>
      </w:r>
      <w:bookmarkEnd w:id="360"/>
      <w:bookmarkEnd w:id="361"/>
      <w:bookmarkEnd w:id="362"/>
      <w:bookmarkEnd w:id="363"/>
    </w:p>
    <w:p w14:paraId="0F558D9B" w14:textId="77777777" w:rsidR="004236FF" w:rsidRPr="00644C11" w:rsidRDefault="004236FF" w:rsidP="004236FF">
      <w:pPr>
        <w:pStyle w:val="Heading4"/>
      </w:pPr>
      <w:bookmarkStart w:id="364" w:name="_CR6_3_1_1"/>
      <w:bookmarkStart w:id="365" w:name="_Toc45216132"/>
      <w:bookmarkStart w:id="366" w:name="_Toc51931701"/>
      <w:bookmarkStart w:id="367" w:name="_Toc58235060"/>
      <w:bookmarkStart w:id="368" w:name="_Toc193392302"/>
      <w:bookmarkEnd w:id="364"/>
      <w:r w:rsidRPr="00644C11">
        <w:t>6.3.1.1</w:t>
      </w:r>
      <w:r w:rsidRPr="00644C11">
        <w:tab/>
        <w:t>General</w:t>
      </w:r>
      <w:bookmarkEnd w:id="365"/>
      <w:bookmarkEnd w:id="366"/>
      <w:bookmarkEnd w:id="367"/>
      <w:bookmarkEnd w:id="368"/>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lastRenderedPageBreak/>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69" w:name="_Toc45216133"/>
      <w:bookmarkStart w:id="370" w:name="_Toc51931702"/>
      <w:bookmarkStart w:id="371"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72" w:name="_CR6_3_1_2"/>
      <w:bookmarkStart w:id="373" w:name="_Toc193392303"/>
      <w:bookmarkEnd w:id="372"/>
      <w:r w:rsidRPr="00644C11">
        <w:t>6.3.1.2</w:t>
      </w:r>
      <w:r w:rsidRPr="00644C11">
        <w:tab/>
        <w:t xml:space="preserve">TSN AF-requested </w:t>
      </w:r>
      <w:r w:rsidR="00D829C5" w:rsidRPr="00644C11">
        <w:t>User plane node</w:t>
      </w:r>
      <w:r w:rsidRPr="00644C11">
        <w:t xml:space="preserve"> management procedure initiation</w:t>
      </w:r>
      <w:bookmarkEnd w:id="369"/>
      <w:bookmarkEnd w:id="370"/>
      <w:bookmarkEnd w:id="371"/>
      <w:bookmarkEnd w:id="37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2.05pt;height:115.15pt" o:ole="">
            <v:imagedata r:id="rId26" o:title="" croptop="8030f" cropbottom="5430f"/>
          </v:shape>
          <o:OLEObject Type="Embed" ProgID="Visio.Drawing.11" ShapeID="_x0000_i1032" DrawAspect="Content" ObjectID="_1804005053" r:id="rId27"/>
        </w:object>
      </w:r>
    </w:p>
    <w:p w14:paraId="61EE8B22" w14:textId="35FFDB2D" w:rsidR="004236FF" w:rsidRPr="00644C11" w:rsidRDefault="004236FF" w:rsidP="004236FF">
      <w:pPr>
        <w:pStyle w:val="TF"/>
      </w:pPr>
      <w:bookmarkStart w:id="374" w:name="_CRFigure6_3_1_2_1"/>
      <w:r w:rsidRPr="00644C11">
        <w:t>Figure </w:t>
      </w:r>
      <w:bookmarkEnd w:id="374"/>
      <w:r w:rsidRPr="00644C11">
        <w:t xml:space="preserve">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75" w:name="_CR6_3_1_3"/>
      <w:bookmarkStart w:id="376" w:name="_Toc45216134"/>
      <w:bookmarkStart w:id="377" w:name="_Toc51931703"/>
      <w:bookmarkStart w:id="378" w:name="_Toc58235062"/>
      <w:bookmarkStart w:id="379" w:name="_Toc193392304"/>
      <w:bookmarkEnd w:id="375"/>
      <w:r w:rsidRPr="00644C11">
        <w:t>6.3.1.3</w:t>
      </w:r>
      <w:r w:rsidRPr="00644C11">
        <w:tab/>
        <w:t xml:space="preserve">TSN AF-requested </w:t>
      </w:r>
      <w:r w:rsidR="00FB427E" w:rsidRPr="00644C11">
        <w:t>User plane node</w:t>
      </w:r>
      <w:r w:rsidRPr="00644C11">
        <w:t xml:space="preserve"> management procedure completion</w:t>
      </w:r>
      <w:bookmarkEnd w:id="376"/>
      <w:bookmarkEnd w:id="377"/>
      <w:bookmarkEnd w:id="378"/>
      <w:bookmarkEnd w:id="379"/>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80" w:name="_Toc45216135"/>
      <w:bookmarkStart w:id="381" w:name="_Toc51931704"/>
      <w:bookmarkStart w:id="382"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83" w:name="_CR6_3_1_4"/>
      <w:bookmarkStart w:id="384" w:name="_Toc193392305"/>
      <w:bookmarkEnd w:id="383"/>
      <w:r w:rsidRPr="00644C11">
        <w:t>6.3.1.4</w:t>
      </w:r>
      <w:r w:rsidRPr="00644C11">
        <w:tab/>
        <w:t>Abnormal cases in the TSN AF</w:t>
      </w:r>
      <w:bookmarkEnd w:id="380"/>
      <w:bookmarkEnd w:id="381"/>
      <w:bookmarkEnd w:id="382"/>
      <w:bookmarkEnd w:id="384"/>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85" w:name="_CR6_3_1_5"/>
      <w:bookmarkStart w:id="386" w:name="_Toc45216136"/>
      <w:bookmarkStart w:id="387" w:name="_Toc51931705"/>
      <w:bookmarkStart w:id="388" w:name="_Toc58235064"/>
      <w:bookmarkStart w:id="389" w:name="_Toc193392306"/>
      <w:bookmarkEnd w:id="385"/>
      <w:r w:rsidRPr="00644C11">
        <w:lastRenderedPageBreak/>
        <w:t>6.3.1.5</w:t>
      </w:r>
      <w:r w:rsidRPr="00644C11">
        <w:tab/>
        <w:t>Abnormal cases in the NW-TT</w:t>
      </w:r>
      <w:bookmarkEnd w:id="386"/>
      <w:bookmarkEnd w:id="387"/>
      <w:bookmarkEnd w:id="388"/>
      <w:bookmarkEnd w:id="389"/>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90" w:name="_CR6_3_2"/>
      <w:bookmarkStart w:id="391" w:name="_Toc45216137"/>
      <w:bookmarkStart w:id="392" w:name="_Toc51931706"/>
      <w:bookmarkStart w:id="393" w:name="_Toc58235065"/>
      <w:bookmarkStart w:id="394" w:name="_Toc193392307"/>
      <w:bookmarkEnd w:id="390"/>
      <w:r w:rsidRPr="00644C11">
        <w:t>6.3.2</w:t>
      </w:r>
      <w:r w:rsidRPr="00644C11">
        <w:tab/>
        <w:t xml:space="preserve">NW-TT-initiated </w:t>
      </w:r>
      <w:r w:rsidR="00576E91" w:rsidRPr="00644C11">
        <w:t>User plane node</w:t>
      </w:r>
      <w:r w:rsidRPr="00644C11">
        <w:t xml:space="preserve"> management procedure</w:t>
      </w:r>
      <w:bookmarkEnd w:id="391"/>
      <w:bookmarkEnd w:id="392"/>
      <w:bookmarkEnd w:id="393"/>
      <w:bookmarkEnd w:id="394"/>
    </w:p>
    <w:p w14:paraId="0BFAE98B" w14:textId="77777777" w:rsidR="004236FF" w:rsidRPr="00644C11" w:rsidRDefault="004236FF" w:rsidP="004236FF">
      <w:pPr>
        <w:pStyle w:val="Heading4"/>
      </w:pPr>
      <w:bookmarkStart w:id="395" w:name="_CR6_3_2_1"/>
      <w:bookmarkStart w:id="396" w:name="_Toc45216138"/>
      <w:bookmarkStart w:id="397" w:name="_Toc51931707"/>
      <w:bookmarkStart w:id="398" w:name="_Toc58235066"/>
      <w:bookmarkStart w:id="399" w:name="_Toc193392308"/>
      <w:bookmarkEnd w:id="395"/>
      <w:r w:rsidRPr="00644C11">
        <w:t>6.3.2.1</w:t>
      </w:r>
      <w:r w:rsidRPr="00644C11">
        <w:tab/>
        <w:t>General</w:t>
      </w:r>
      <w:bookmarkEnd w:id="396"/>
      <w:bookmarkEnd w:id="397"/>
      <w:bookmarkEnd w:id="398"/>
      <w:bookmarkEnd w:id="399"/>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400" w:name="_CR6_3_2_2"/>
      <w:bookmarkStart w:id="401" w:name="_Toc45216139"/>
      <w:bookmarkStart w:id="402" w:name="_Toc51931708"/>
      <w:bookmarkStart w:id="403" w:name="_Toc58235067"/>
      <w:bookmarkStart w:id="404" w:name="_Toc193392309"/>
      <w:bookmarkEnd w:id="400"/>
      <w:r w:rsidRPr="00644C11">
        <w:t>6.3.2.2</w:t>
      </w:r>
      <w:r w:rsidRPr="00644C11">
        <w:tab/>
      </w:r>
      <w:bookmarkStart w:id="405" w:name="_Hlk40198344"/>
      <w:r w:rsidRPr="00644C11">
        <w:t xml:space="preserve">NW-TT-initiated </w:t>
      </w:r>
      <w:r w:rsidR="00576E91" w:rsidRPr="00644C11">
        <w:t xml:space="preserve">User plane node </w:t>
      </w:r>
      <w:r w:rsidRPr="00644C11">
        <w:t xml:space="preserve">management procedure </w:t>
      </w:r>
      <w:bookmarkEnd w:id="405"/>
      <w:r w:rsidRPr="00644C11">
        <w:t>initiation</w:t>
      </w:r>
      <w:bookmarkEnd w:id="401"/>
      <w:bookmarkEnd w:id="402"/>
      <w:bookmarkEnd w:id="403"/>
      <w:bookmarkEnd w:id="404"/>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7.5pt;height:150.75pt" o:ole="">
            <v:imagedata r:id="rId28" o:title=""/>
          </v:shape>
          <o:OLEObject Type="Embed" ProgID="Visio.Drawing.11" ShapeID="_x0000_i1033" DrawAspect="Content" ObjectID="_1804005054" r:id="rId29"/>
        </w:object>
      </w:r>
    </w:p>
    <w:p w14:paraId="743B84D1" w14:textId="622FE76B" w:rsidR="004236FF" w:rsidRPr="00644C11" w:rsidRDefault="004236FF" w:rsidP="00190BB1">
      <w:pPr>
        <w:pStyle w:val="TF"/>
      </w:pPr>
      <w:bookmarkStart w:id="406" w:name="_CRFigure6_3_2_2_1"/>
      <w:r w:rsidRPr="00644C11">
        <w:t>Figure </w:t>
      </w:r>
      <w:bookmarkEnd w:id="406"/>
      <w:r w:rsidRPr="00644C11">
        <w:t xml:space="preserve">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407" w:name="_CR6_3_2_3"/>
      <w:bookmarkStart w:id="408" w:name="_Toc45216140"/>
      <w:bookmarkStart w:id="409" w:name="_Toc51931709"/>
      <w:bookmarkStart w:id="410" w:name="_Toc58235068"/>
      <w:bookmarkStart w:id="411" w:name="_Toc193392310"/>
      <w:bookmarkEnd w:id="407"/>
      <w:r w:rsidRPr="00644C11">
        <w:t>6.3.2.3</w:t>
      </w:r>
      <w:r w:rsidRPr="00644C11">
        <w:tab/>
        <w:t xml:space="preserve">NW-TT-initiated </w:t>
      </w:r>
      <w:r w:rsidR="00576E91" w:rsidRPr="00644C11">
        <w:t>User plane node</w:t>
      </w:r>
      <w:r w:rsidRPr="00644C11">
        <w:t xml:space="preserve"> management procedure completion</w:t>
      </w:r>
      <w:bookmarkEnd w:id="408"/>
      <w:bookmarkEnd w:id="409"/>
      <w:bookmarkEnd w:id="410"/>
      <w:bookmarkEnd w:id="411"/>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412" w:name="_CR6_3_2_4"/>
      <w:bookmarkStart w:id="413" w:name="_Toc45216141"/>
      <w:bookmarkStart w:id="414" w:name="_Toc51931710"/>
      <w:bookmarkStart w:id="415" w:name="_Toc58235069"/>
      <w:bookmarkStart w:id="416" w:name="_Toc193392311"/>
      <w:bookmarkEnd w:id="412"/>
      <w:r w:rsidRPr="00644C11">
        <w:lastRenderedPageBreak/>
        <w:t>6.3.2.4</w:t>
      </w:r>
      <w:r w:rsidRPr="00644C11">
        <w:tab/>
        <w:t>Abnormal cases in the TSN AF</w:t>
      </w:r>
      <w:bookmarkEnd w:id="413"/>
      <w:bookmarkEnd w:id="414"/>
      <w:bookmarkEnd w:id="415"/>
      <w:bookmarkEnd w:id="41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417" w:name="_CR6_3_2_5"/>
      <w:bookmarkStart w:id="418" w:name="_Toc45216142"/>
      <w:bookmarkStart w:id="419" w:name="_Toc51931711"/>
      <w:bookmarkStart w:id="420" w:name="_Toc58235070"/>
      <w:bookmarkStart w:id="421" w:name="_Toc193392312"/>
      <w:bookmarkEnd w:id="417"/>
      <w:r w:rsidRPr="00644C11">
        <w:t>6.3.2.5</w:t>
      </w:r>
      <w:r w:rsidRPr="00644C11">
        <w:tab/>
        <w:t>Abnormal cases in the NW-TT</w:t>
      </w:r>
      <w:bookmarkEnd w:id="418"/>
      <w:bookmarkEnd w:id="419"/>
      <w:bookmarkEnd w:id="420"/>
      <w:bookmarkEnd w:id="421"/>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422" w:name="_CR7"/>
      <w:bookmarkStart w:id="423" w:name="_Toc45216143"/>
      <w:bookmarkStart w:id="424" w:name="_Toc51931712"/>
      <w:bookmarkStart w:id="425" w:name="_Toc58235071"/>
      <w:bookmarkStart w:id="426" w:name="_Toc193392313"/>
      <w:bookmarkEnd w:id="355"/>
      <w:bookmarkEnd w:id="422"/>
      <w:r w:rsidRPr="00644C11">
        <w:t>7</w:t>
      </w:r>
      <w:r w:rsidRPr="00644C11">
        <w:tab/>
      </w:r>
      <w:bookmarkStart w:id="427"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56"/>
      <w:bookmarkEnd w:id="357"/>
      <w:bookmarkEnd w:id="423"/>
      <w:bookmarkEnd w:id="424"/>
      <w:bookmarkEnd w:id="425"/>
      <w:bookmarkEnd w:id="426"/>
    </w:p>
    <w:p w14:paraId="6AE4478D" w14:textId="77777777" w:rsidR="00E80BE1" w:rsidRPr="00644C11" w:rsidRDefault="00E80BE1" w:rsidP="00E80BE1">
      <w:pPr>
        <w:pStyle w:val="Heading2"/>
      </w:pPr>
      <w:bookmarkStart w:id="428" w:name="_CR7_1"/>
      <w:bookmarkStart w:id="429" w:name="_Toc33963258"/>
      <w:bookmarkStart w:id="430" w:name="_Toc34393328"/>
      <w:bookmarkStart w:id="431" w:name="_Toc45216144"/>
      <w:bookmarkStart w:id="432" w:name="_Toc51931713"/>
      <w:bookmarkStart w:id="433" w:name="_Toc58235072"/>
      <w:bookmarkStart w:id="434" w:name="_Toc20233385"/>
      <w:bookmarkStart w:id="435" w:name="_Toc193392314"/>
      <w:bookmarkEnd w:id="202"/>
      <w:bookmarkEnd w:id="427"/>
      <w:bookmarkEnd w:id="428"/>
      <w:r w:rsidRPr="00644C11">
        <w:t>7.1</w:t>
      </w:r>
      <w:r w:rsidRPr="00644C11">
        <w:tab/>
        <w:t>General</w:t>
      </w:r>
      <w:bookmarkEnd w:id="429"/>
      <w:bookmarkEnd w:id="430"/>
      <w:bookmarkEnd w:id="431"/>
      <w:bookmarkEnd w:id="432"/>
      <w:bookmarkEnd w:id="433"/>
      <w:bookmarkEnd w:id="435"/>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436" w:name="_CR7_2"/>
      <w:bookmarkStart w:id="437" w:name="_Toc33963259"/>
      <w:bookmarkStart w:id="438" w:name="_Toc34393329"/>
      <w:bookmarkStart w:id="439" w:name="_Toc45216145"/>
      <w:bookmarkStart w:id="440" w:name="_Toc51931714"/>
      <w:bookmarkStart w:id="441" w:name="_Toc58235073"/>
      <w:bookmarkStart w:id="442" w:name="_Toc193392315"/>
      <w:bookmarkEnd w:id="436"/>
      <w:r w:rsidRPr="00644C11">
        <w:t>7.2</w:t>
      </w:r>
      <w:r w:rsidRPr="00644C11">
        <w:tab/>
        <w:t>Message too short or too long</w:t>
      </w:r>
      <w:bookmarkEnd w:id="437"/>
      <w:bookmarkEnd w:id="438"/>
      <w:bookmarkEnd w:id="439"/>
      <w:bookmarkEnd w:id="440"/>
      <w:bookmarkEnd w:id="441"/>
      <w:bookmarkEnd w:id="442"/>
    </w:p>
    <w:p w14:paraId="009F518A" w14:textId="77777777" w:rsidR="00E80BE1" w:rsidRPr="00644C11" w:rsidRDefault="00E80BE1" w:rsidP="00E80BE1">
      <w:pPr>
        <w:pStyle w:val="Heading3"/>
      </w:pPr>
      <w:bookmarkStart w:id="443" w:name="_CR7_2_1"/>
      <w:bookmarkStart w:id="444" w:name="_Toc33963260"/>
      <w:bookmarkStart w:id="445" w:name="_Toc34393330"/>
      <w:bookmarkStart w:id="446" w:name="_Toc45216146"/>
      <w:bookmarkStart w:id="447" w:name="_Toc51931715"/>
      <w:bookmarkStart w:id="448" w:name="_Toc58235074"/>
      <w:bookmarkStart w:id="449" w:name="_Toc193392316"/>
      <w:bookmarkEnd w:id="443"/>
      <w:r w:rsidRPr="00644C11">
        <w:t>7.2.1</w:t>
      </w:r>
      <w:r w:rsidRPr="00644C11">
        <w:tab/>
        <w:t>Message too short</w:t>
      </w:r>
      <w:bookmarkEnd w:id="444"/>
      <w:bookmarkEnd w:id="445"/>
      <w:bookmarkEnd w:id="446"/>
      <w:bookmarkEnd w:id="447"/>
      <w:bookmarkEnd w:id="448"/>
      <w:bookmarkEnd w:id="449"/>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450" w:name="_CR7_2_2"/>
      <w:bookmarkStart w:id="451" w:name="_Toc33963261"/>
      <w:bookmarkStart w:id="452" w:name="_Toc34393331"/>
      <w:bookmarkStart w:id="453" w:name="_Toc45216147"/>
      <w:bookmarkStart w:id="454" w:name="_Toc51931716"/>
      <w:bookmarkStart w:id="455" w:name="_Toc58235075"/>
      <w:bookmarkStart w:id="456" w:name="_Toc193392317"/>
      <w:bookmarkEnd w:id="450"/>
      <w:r w:rsidRPr="00644C11">
        <w:lastRenderedPageBreak/>
        <w:t>7.2.2</w:t>
      </w:r>
      <w:r w:rsidRPr="00644C11">
        <w:tab/>
        <w:t>Message too long</w:t>
      </w:r>
      <w:bookmarkEnd w:id="451"/>
      <w:bookmarkEnd w:id="452"/>
      <w:bookmarkEnd w:id="453"/>
      <w:bookmarkEnd w:id="454"/>
      <w:bookmarkEnd w:id="455"/>
      <w:bookmarkEnd w:id="456"/>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457" w:name="_CR7_3"/>
      <w:bookmarkStart w:id="458" w:name="_Toc33963262"/>
      <w:bookmarkStart w:id="459" w:name="_Toc34393332"/>
      <w:bookmarkStart w:id="460" w:name="_Toc45216148"/>
      <w:bookmarkStart w:id="461" w:name="_Toc51931717"/>
      <w:bookmarkStart w:id="462" w:name="_Toc58235076"/>
      <w:bookmarkStart w:id="463" w:name="_Toc193392318"/>
      <w:bookmarkEnd w:id="457"/>
      <w:r w:rsidRPr="00644C11">
        <w:t>7.3</w:t>
      </w:r>
      <w:r w:rsidRPr="00644C11">
        <w:tab/>
        <w:t>Unknown or unforeseen message type</w:t>
      </w:r>
      <w:bookmarkEnd w:id="458"/>
      <w:bookmarkEnd w:id="459"/>
      <w:bookmarkEnd w:id="460"/>
      <w:bookmarkEnd w:id="461"/>
      <w:bookmarkEnd w:id="462"/>
      <w:bookmarkEnd w:id="463"/>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464" w:name="_Toc33963263"/>
      <w:bookmarkStart w:id="465"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66" w:name="_CR7_4"/>
      <w:bookmarkStart w:id="467" w:name="_Toc45216149"/>
      <w:bookmarkStart w:id="468" w:name="_Toc51931718"/>
      <w:bookmarkStart w:id="469" w:name="_Toc58235077"/>
      <w:bookmarkStart w:id="470" w:name="_Toc193392319"/>
      <w:bookmarkEnd w:id="466"/>
      <w:r w:rsidRPr="00644C11">
        <w:t>7.4</w:t>
      </w:r>
      <w:r w:rsidRPr="00644C11">
        <w:tab/>
        <w:t>Non-semantical mandatory information element errors</w:t>
      </w:r>
      <w:bookmarkEnd w:id="464"/>
      <w:bookmarkEnd w:id="465"/>
      <w:bookmarkEnd w:id="467"/>
      <w:bookmarkEnd w:id="468"/>
      <w:bookmarkEnd w:id="469"/>
      <w:bookmarkEnd w:id="47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71" w:name="_CR7_5"/>
      <w:bookmarkStart w:id="472" w:name="_Toc33963264"/>
      <w:bookmarkStart w:id="473" w:name="_Toc34393334"/>
      <w:bookmarkStart w:id="474" w:name="_Toc45216150"/>
      <w:bookmarkStart w:id="475" w:name="_Toc51931719"/>
      <w:bookmarkStart w:id="476" w:name="_Toc58235078"/>
      <w:bookmarkStart w:id="477" w:name="_Toc193392320"/>
      <w:bookmarkEnd w:id="471"/>
      <w:r w:rsidRPr="00644C11">
        <w:lastRenderedPageBreak/>
        <w:t>7.5</w:t>
      </w:r>
      <w:r w:rsidRPr="00644C11">
        <w:tab/>
        <w:t>Unknown and unforeseen IEs in the non-imperative message part</w:t>
      </w:r>
      <w:bookmarkEnd w:id="472"/>
      <w:bookmarkEnd w:id="473"/>
      <w:bookmarkEnd w:id="474"/>
      <w:bookmarkEnd w:id="475"/>
      <w:bookmarkEnd w:id="476"/>
      <w:bookmarkEnd w:id="477"/>
    </w:p>
    <w:p w14:paraId="513095E6" w14:textId="77777777" w:rsidR="00E80BE1" w:rsidRPr="00644C11" w:rsidRDefault="00E80BE1" w:rsidP="00E80BE1">
      <w:pPr>
        <w:pStyle w:val="Heading3"/>
      </w:pPr>
      <w:bookmarkStart w:id="478" w:name="_CR7_5_1"/>
      <w:bookmarkStart w:id="479" w:name="_Toc33963265"/>
      <w:bookmarkStart w:id="480" w:name="_Toc34393335"/>
      <w:bookmarkStart w:id="481" w:name="_Toc45216151"/>
      <w:bookmarkStart w:id="482" w:name="_Toc51931720"/>
      <w:bookmarkStart w:id="483" w:name="_Toc58235079"/>
      <w:bookmarkStart w:id="484" w:name="_Toc193392321"/>
      <w:bookmarkEnd w:id="478"/>
      <w:r w:rsidRPr="00644C11">
        <w:t>7.5.1</w:t>
      </w:r>
      <w:r w:rsidRPr="00644C11">
        <w:tab/>
        <w:t>IEIs unknown in the message</w:t>
      </w:r>
      <w:bookmarkEnd w:id="479"/>
      <w:bookmarkEnd w:id="480"/>
      <w:bookmarkEnd w:id="481"/>
      <w:bookmarkEnd w:id="482"/>
      <w:bookmarkEnd w:id="483"/>
      <w:bookmarkEnd w:id="48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85" w:name="_CR7_5_2"/>
      <w:bookmarkStart w:id="486" w:name="_Toc33963266"/>
      <w:bookmarkStart w:id="487" w:name="_Toc34393336"/>
      <w:bookmarkStart w:id="488" w:name="_Toc45216152"/>
      <w:bookmarkStart w:id="489" w:name="_Toc51931721"/>
      <w:bookmarkStart w:id="490" w:name="_Toc58235080"/>
      <w:bookmarkStart w:id="491" w:name="_Toc193392322"/>
      <w:bookmarkEnd w:id="485"/>
      <w:r w:rsidRPr="00644C11">
        <w:t>7.5.2</w:t>
      </w:r>
      <w:r w:rsidRPr="00644C11">
        <w:tab/>
        <w:t>Out of sequence IEs</w:t>
      </w:r>
      <w:bookmarkEnd w:id="486"/>
      <w:bookmarkEnd w:id="487"/>
      <w:bookmarkEnd w:id="488"/>
      <w:bookmarkEnd w:id="489"/>
      <w:bookmarkEnd w:id="490"/>
      <w:bookmarkEnd w:id="491"/>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92" w:name="_CR7_5_3"/>
      <w:bookmarkStart w:id="493" w:name="_Toc33963267"/>
      <w:bookmarkStart w:id="494" w:name="_Toc34393337"/>
      <w:bookmarkStart w:id="495" w:name="_Toc45216153"/>
      <w:bookmarkStart w:id="496" w:name="_Toc51931722"/>
      <w:bookmarkStart w:id="497" w:name="_Toc58235081"/>
      <w:bookmarkStart w:id="498" w:name="_Toc193392323"/>
      <w:bookmarkEnd w:id="492"/>
      <w:r w:rsidRPr="00644C11">
        <w:t>7.5.3</w:t>
      </w:r>
      <w:r w:rsidRPr="00644C11">
        <w:tab/>
        <w:t>Repeated IEs</w:t>
      </w:r>
      <w:bookmarkEnd w:id="493"/>
      <w:bookmarkEnd w:id="494"/>
      <w:bookmarkEnd w:id="495"/>
      <w:bookmarkEnd w:id="496"/>
      <w:bookmarkEnd w:id="497"/>
      <w:bookmarkEnd w:id="498"/>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99" w:name="_CR7_6"/>
      <w:bookmarkStart w:id="500" w:name="_Toc33963268"/>
      <w:bookmarkStart w:id="501" w:name="_Toc34393338"/>
      <w:bookmarkStart w:id="502" w:name="_Toc45216154"/>
      <w:bookmarkStart w:id="503" w:name="_Toc51931723"/>
      <w:bookmarkStart w:id="504" w:name="_Toc58235082"/>
      <w:bookmarkStart w:id="505" w:name="_Toc193392324"/>
      <w:bookmarkEnd w:id="499"/>
      <w:r w:rsidRPr="00644C11">
        <w:t>7.6</w:t>
      </w:r>
      <w:r w:rsidRPr="00644C11">
        <w:tab/>
        <w:t>Non-imperative message part errors</w:t>
      </w:r>
      <w:bookmarkEnd w:id="500"/>
      <w:bookmarkEnd w:id="501"/>
      <w:bookmarkEnd w:id="502"/>
      <w:bookmarkEnd w:id="503"/>
      <w:bookmarkEnd w:id="504"/>
      <w:bookmarkEnd w:id="505"/>
    </w:p>
    <w:p w14:paraId="138E943E" w14:textId="77777777" w:rsidR="00E80BE1" w:rsidRPr="00644C11" w:rsidRDefault="00E80BE1" w:rsidP="00E80BE1">
      <w:pPr>
        <w:pStyle w:val="Heading3"/>
      </w:pPr>
      <w:bookmarkStart w:id="506" w:name="_CR7_6_1"/>
      <w:bookmarkStart w:id="507" w:name="_Toc33963269"/>
      <w:bookmarkStart w:id="508" w:name="_Toc34393339"/>
      <w:bookmarkStart w:id="509" w:name="_Toc45216155"/>
      <w:bookmarkStart w:id="510" w:name="_Toc51931724"/>
      <w:bookmarkStart w:id="511" w:name="_Toc58235083"/>
      <w:bookmarkStart w:id="512" w:name="_Toc193392325"/>
      <w:bookmarkEnd w:id="506"/>
      <w:r w:rsidRPr="00644C11">
        <w:t>7.6.1</w:t>
      </w:r>
      <w:r w:rsidRPr="00644C11">
        <w:tab/>
        <w:t>General</w:t>
      </w:r>
      <w:bookmarkEnd w:id="507"/>
      <w:bookmarkEnd w:id="508"/>
      <w:bookmarkEnd w:id="509"/>
      <w:bookmarkEnd w:id="510"/>
      <w:bookmarkEnd w:id="511"/>
      <w:bookmarkEnd w:id="512"/>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513" w:name="_CR7_6_2"/>
      <w:bookmarkStart w:id="514" w:name="_Toc33963270"/>
      <w:bookmarkStart w:id="515" w:name="_Toc34393340"/>
      <w:bookmarkStart w:id="516" w:name="_Toc45216156"/>
      <w:bookmarkStart w:id="517" w:name="_Toc51931725"/>
      <w:bookmarkStart w:id="518" w:name="_Toc58235084"/>
      <w:bookmarkStart w:id="519" w:name="_Toc193392326"/>
      <w:bookmarkEnd w:id="513"/>
      <w:r w:rsidRPr="00644C11">
        <w:t>7.6.2</w:t>
      </w:r>
      <w:r w:rsidRPr="00644C11">
        <w:tab/>
        <w:t>Syntactically incorrect optional IEs</w:t>
      </w:r>
      <w:bookmarkEnd w:id="514"/>
      <w:bookmarkEnd w:id="515"/>
      <w:bookmarkEnd w:id="516"/>
      <w:bookmarkEnd w:id="517"/>
      <w:bookmarkEnd w:id="518"/>
      <w:bookmarkEnd w:id="519"/>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520" w:name="_CR7_6_3"/>
      <w:bookmarkStart w:id="521" w:name="_Toc33963271"/>
      <w:bookmarkStart w:id="522" w:name="_Toc34393341"/>
      <w:bookmarkStart w:id="523" w:name="_Toc45216157"/>
      <w:bookmarkStart w:id="524" w:name="_Toc51931726"/>
      <w:bookmarkStart w:id="525" w:name="_Toc58235085"/>
      <w:bookmarkStart w:id="526" w:name="_Toc193392327"/>
      <w:bookmarkEnd w:id="520"/>
      <w:r w:rsidRPr="00644C11">
        <w:t>7.6.3</w:t>
      </w:r>
      <w:r w:rsidRPr="00644C11">
        <w:tab/>
        <w:t>Conditional IE errors</w:t>
      </w:r>
      <w:bookmarkEnd w:id="521"/>
      <w:bookmarkEnd w:id="522"/>
      <w:bookmarkEnd w:id="523"/>
      <w:bookmarkEnd w:id="524"/>
      <w:bookmarkEnd w:id="525"/>
      <w:bookmarkEnd w:id="526"/>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527" w:name="_CR7_7"/>
      <w:bookmarkStart w:id="528" w:name="_Toc33963272"/>
      <w:bookmarkStart w:id="529" w:name="_Toc34393342"/>
      <w:bookmarkStart w:id="530" w:name="_Toc45216158"/>
      <w:bookmarkStart w:id="531" w:name="_Toc51931727"/>
      <w:bookmarkStart w:id="532" w:name="_Toc58235086"/>
      <w:bookmarkStart w:id="533" w:name="_Toc193392328"/>
      <w:bookmarkEnd w:id="527"/>
      <w:r w:rsidRPr="00644C11">
        <w:t>7.7</w:t>
      </w:r>
      <w:r w:rsidRPr="00644C11">
        <w:tab/>
        <w:t>Messages with semantically incorrect contents</w:t>
      </w:r>
      <w:bookmarkEnd w:id="528"/>
      <w:bookmarkEnd w:id="529"/>
      <w:bookmarkEnd w:id="530"/>
      <w:bookmarkEnd w:id="531"/>
      <w:bookmarkEnd w:id="532"/>
      <w:bookmarkEnd w:id="533"/>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534" w:name="_CR8"/>
      <w:bookmarkStart w:id="535" w:name="_Toc33963273"/>
      <w:bookmarkStart w:id="536" w:name="_Toc34393343"/>
      <w:bookmarkStart w:id="537" w:name="_Toc45216159"/>
      <w:bookmarkStart w:id="538" w:name="_Toc51931728"/>
      <w:bookmarkStart w:id="539" w:name="_Toc58235087"/>
      <w:bookmarkStart w:id="540" w:name="_Toc193392329"/>
      <w:bookmarkEnd w:id="534"/>
      <w:r w:rsidRPr="00644C11">
        <w:t>8</w:t>
      </w:r>
      <w:r w:rsidR="005B5AD6" w:rsidRPr="00644C11">
        <w:tab/>
        <w:t>Message functional definition and contents</w:t>
      </w:r>
      <w:bookmarkEnd w:id="535"/>
      <w:bookmarkEnd w:id="536"/>
      <w:bookmarkEnd w:id="537"/>
      <w:bookmarkEnd w:id="538"/>
      <w:bookmarkEnd w:id="539"/>
      <w:bookmarkEnd w:id="540"/>
    </w:p>
    <w:p w14:paraId="4971CACA" w14:textId="69C8C55F" w:rsidR="005B5AD6" w:rsidRPr="00644C11" w:rsidRDefault="00F40D79" w:rsidP="007A3061">
      <w:pPr>
        <w:pStyle w:val="Heading2"/>
      </w:pPr>
      <w:bookmarkStart w:id="541" w:name="_CR8_1"/>
      <w:bookmarkStart w:id="542" w:name="_Toc33963274"/>
      <w:bookmarkStart w:id="543" w:name="_Toc34393344"/>
      <w:bookmarkStart w:id="544" w:name="_Toc45216160"/>
      <w:bookmarkStart w:id="545" w:name="_Toc51931729"/>
      <w:bookmarkStart w:id="546" w:name="_Toc58235088"/>
      <w:bookmarkStart w:id="547" w:name="_Toc20233387"/>
      <w:bookmarkStart w:id="548" w:name="_Toc193392330"/>
      <w:bookmarkEnd w:id="434"/>
      <w:bookmarkEnd w:id="541"/>
      <w:r w:rsidRPr="00644C11">
        <w:t>8</w:t>
      </w:r>
      <w:r w:rsidR="005B5AD6" w:rsidRPr="00644C11">
        <w:t>.1</w:t>
      </w:r>
      <w:r w:rsidR="005B5AD6" w:rsidRPr="00644C11">
        <w:tab/>
        <w:t>Manage port command</w:t>
      </w:r>
      <w:bookmarkEnd w:id="542"/>
      <w:bookmarkEnd w:id="543"/>
      <w:bookmarkEnd w:id="544"/>
      <w:bookmarkEnd w:id="545"/>
      <w:bookmarkEnd w:id="546"/>
      <w:bookmarkEnd w:id="548"/>
    </w:p>
    <w:p w14:paraId="2D7D8F29" w14:textId="39C57706" w:rsidR="005B5AD6" w:rsidRPr="00644C11" w:rsidRDefault="00F40D79" w:rsidP="007A3061">
      <w:pPr>
        <w:pStyle w:val="Heading3"/>
        <w:rPr>
          <w:lang w:eastAsia="ko-KR"/>
        </w:rPr>
      </w:pPr>
      <w:bookmarkStart w:id="549" w:name="_CR8_1_1"/>
      <w:bookmarkStart w:id="550" w:name="_Toc33963275"/>
      <w:bookmarkStart w:id="551" w:name="_Toc34393345"/>
      <w:bookmarkStart w:id="552" w:name="_Toc45216161"/>
      <w:bookmarkStart w:id="553" w:name="_Toc51931730"/>
      <w:bookmarkStart w:id="554" w:name="_Toc58235089"/>
      <w:bookmarkStart w:id="555" w:name="_Toc193392331"/>
      <w:bookmarkEnd w:id="549"/>
      <w:r w:rsidRPr="00644C11">
        <w:t>8</w:t>
      </w:r>
      <w:r w:rsidR="005B5AD6" w:rsidRPr="00644C11">
        <w:t>.1.1</w:t>
      </w:r>
      <w:r w:rsidR="005B5AD6" w:rsidRPr="00644C11">
        <w:tab/>
      </w:r>
      <w:r w:rsidR="005B5AD6" w:rsidRPr="00644C11">
        <w:rPr>
          <w:lang w:eastAsia="ko-KR"/>
        </w:rPr>
        <w:t>Message definition</w:t>
      </w:r>
      <w:bookmarkEnd w:id="550"/>
      <w:bookmarkEnd w:id="551"/>
      <w:bookmarkEnd w:id="552"/>
      <w:bookmarkEnd w:id="553"/>
      <w:bookmarkEnd w:id="554"/>
      <w:bookmarkEnd w:id="55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bookmarkStart w:id="556" w:name="_CRTable8_1_1_1"/>
      <w:r w:rsidRPr="00644C11">
        <w:rPr>
          <w:lang w:val="fr-FR"/>
        </w:rPr>
        <w:t>Table </w:t>
      </w:r>
      <w:bookmarkEnd w:id="556"/>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557" w:name="_CR8_2"/>
      <w:bookmarkStart w:id="558" w:name="_Toc33963276"/>
      <w:bookmarkStart w:id="559" w:name="_Toc34393346"/>
      <w:bookmarkStart w:id="560" w:name="_Toc45216162"/>
      <w:bookmarkStart w:id="561" w:name="_Toc51931731"/>
      <w:bookmarkStart w:id="562" w:name="_Toc58235091"/>
      <w:bookmarkStart w:id="563" w:name="_Toc20233392"/>
      <w:bookmarkStart w:id="564" w:name="_Toc193392332"/>
      <w:bookmarkEnd w:id="547"/>
      <w:bookmarkEnd w:id="557"/>
      <w:r w:rsidRPr="00644C11">
        <w:t>8</w:t>
      </w:r>
      <w:r w:rsidR="005B5AD6" w:rsidRPr="00644C11">
        <w:t>.2</w:t>
      </w:r>
      <w:r w:rsidR="005B5AD6" w:rsidRPr="00644C11">
        <w:tab/>
        <w:t>Manage port complete</w:t>
      </w:r>
      <w:bookmarkEnd w:id="558"/>
      <w:bookmarkEnd w:id="559"/>
      <w:bookmarkEnd w:id="560"/>
      <w:bookmarkEnd w:id="561"/>
      <w:bookmarkEnd w:id="562"/>
      <w:bookmarkEnd w:id="564"/>
    </w:p>
    <w:p w14:paraId="6D472F51" w14:textId="0A544960" w:rsidR="005B5AD6" w:rsidRPr="00644C11" w:rsidRDefault="00F40D79" w:rsidP="007A3061">
      <w:pPr>
        <w:pStyle w:val="Heading3"/>
        <w:rPr>
          <w:lang w:eastAsia="ko-KR"/>
        </w:rPr>
      </w:pPr>
      <w:bookmarkStart w:id="565" w:name="_CR8_2_1"/>
      <w:bookmarkStart w:id="566" w:name="_Toc33963277"/>
      <w:bookmarkStart w:id="567" w:name="_Toc34393347"/>
      <w:bookmarkStart w:id="568" w:name="_Toc45216163"/>
      <w:bookmarkStart w:id="569" w:name="_Toc51931732"/>
      <w:bookmarkStart w:id="570" w:name="_Toc58235092"/>
      <w:bookmarkStart w:id="571" w:name="_Toc193392333"/>
      <w:bookmarkEnd w:id="565"/>
      <w:r w:rsidRPr="00644C11">
        <w:t>8</w:t>
      </w:r>
      <w:r w:rsidR="005B5AD6" w:rsidRPr="00644C11">
        <w:t>.2.1</w:t>
      </w:r>
      <w:r w:rsidR="005B5AD6" w:rsidRPr="00644C11">
        <w:tab/>
      </w:r>
      <w:r w:rsidR="005B5AD6" w:rsidRPr="00644C11">
        <w:rPr>
          <w:lang w:eastAsia="ko-KR"/>
        </w:rPr>
        <w:t>Message definition</w:t>
      </w:r>
      <w:bookmarkEnd w:id="566"/>
      <w:bookmarkEnd w:id="567"/>
      <w:bookmarkEnd w:id="568"/>
      <w:bookmarkEnd w:id="569"/>
      <w:bookmarkEnd w:id="570"/>
      <w:bookmarkEnd w:id="571"/>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bookmarkStart w:id="572" w:name="_CRTable8_2_1_1"/>
      <w:r w:rsidRPr="00644C11">
        <w:rPr>
          <w:lang w:val="fr-FR"/>
        </w:rPr>
        <w:lastRenderedPageBreak/>
        <w:t>Table </w:t>
      </w:r>
      <w:bookmarkEnd w:id="572"/>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573" w:name="_CR8_2_2"/>
      <w:bookmarkStart w:id="574" w:name="_Toc33963278"/>
      <w:bookmarkStart w:id="575" w:name="_Toc34393348"/>
      <w:bookmarkStart w:id="576" w:name="_Toc45216164"/>
      <w:bookmarkStart w:id="577" w:name="_Toc51931733"/>
      <w:bookmarkStart w:id="578" w:name="_Toc58235093"/>
      <w:bookmarkStart w:id="579" w:name="_Toc193392334"/>
      <w:bookmarkEnd w:id="57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574"/>
      <w:bookmarkEnd w:id="575"/>
      <w:bookmarkEnd w:id="576"/>
      <w:bookmarkEnd w:id="577"/>
      <w:bookmarkEnd w:id="578"/>
      <w:bookmarkEnd w:id="579"/>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580" w:name="_CR8_2_3"/>
      <w:bookmarkStart w:id="581" w:name="_Toc33963279"/>
      <w:bookmarkStart w:id="582" w:name="_Toc34393349"/>
      <w:bookmarkStart w:id="583" w:name="_Toc45216165"/>
      <w:bookmarkStart w:id="584" w:name="_Toc51931734"/>
      <w:bookmarkStart w:id="585" w:name="_Toc58235094"/>
      <w:bookmarkStart w:id="586" w:name="_Toc193392335"/>
      <w:bookmarkEnd w:id="580"/>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581"/>
      <w:bookmarkEnd w:id="582"/>
      <w:bookmarkEnd w:id="583"/>
      <w:bookmarkEnd w:id="584"/>
      <w:bookmarkEnd w:id="585"/>
      <w:bookmarkEnd w:id="586"/>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87" w:name="_CR8_2_4"/>
      <w:bookmarkStart w:id="588" w:name="_Toc33963280"/>
      <w:bookmarkStart w:id="589" w:name="_Toc34393350"/>
      <w:bookmarkStart w:id="590" w:name="_Toc45216166"/>
      <w:bookmarkStart w:id="591" w:name="_Toc51931735"/>
      <w:bookmarkStart w:id="592" w:name="_Toc58235095"/>
      <w:bookmarkStart w:id="593" w:name="_Toc193392336"/>
      <w:bookmarkEnd w:id="58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88"/>
      <w:bookmarkEnd w:id="589"/>
      <w:bookmarkEnd w:id="590"/>
      <w:bookmarkEnd w:id="591"/>
      <w:bookmarkEnd w:id="592"/>
      <w:bookmarkEnd w:id="593"/>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94" w:name="_CR8_3"/>
      <w:bookmarkStart w:id="595" w:name="_Toc33963281"/>
      <w:bookmarkStart w:id="596" w:name="_Toc34393351"/>
      <w:bookmarkStart w:id="597" w:name="_Toc45216167"/>
      <w:bookmarkStart w:id="598" w:name="_Toc51931736"/>
      <w:bookmarkStart w:id="599" w:name="_Toc58235097"/>
      <w:bookmarkStart w:id="600" w:name="_Toc20233394"/>
      <w:bookmarkStart w:id="601" w:name="_Toc193392337"/>
      <w:bookmarkEnd w:id="563"/>
      <w:bookmarkEnd w:id="594"/>
      <w:r w:rsidRPr="00644C11">
        <w:t>8</w:t>
      </w:r>
      <w:r w:rsidR="005B5AD6" w:rsidRPr="00644C11">
        <w:t>.3</w:t>
      </w:r>
      <w:r w:rsidR="005B5AD6" w:rsidRPr="00644C11">
        <w:tab/>
      </w:r>
      <w:r w:rsidR="00590B58" w:rsidRPr="00644C11">
        <w:t>P</w:t>
      </w:r>
      <w:r w:rsidR="005B5AD6" w:rsidRPr="00644C11">
        <w:t>ort management notify</w:t>
      </w:r>
      <w:bookmarkEnd w:id="595"/>
      <w:bookmarkEnd w:id="596"/>
      <w:bookmarkEnd w:id="597"/>
      <w:bookmarkEnd w:id="598"/>
      <w:bookmarkEnd w:id="599"/>
      <w:bookmarkEnd w:id="601"/>
    </w:p>
    <w:p w14:paraId="0F4F1AAA" w14:textId="5E3E3A63" w:rsidR="005B5AD6" w:rsidRPr="00644C11" w:rsidRDefault="00C534A0" w:rsidP="007A3061">
      <w:pPr>
        <w:pStyle w:val="Heading3"/>
        <w:rPr>
          <w:lang w:eastAsia="ko-KR"/>
        </w:rPr>
      </w:pPr>
      <w:bookmarkStart w:id="602" w:name="_CR8_3_1"/>
      <w:bookmarkStart w:id="603" w:name="_Toc33963282"/>
      <w:bookmarkStart w:id="604" w:name="_Toc34393352"/>
      <w:bookmarkStart w:id="605" w:name="_Toc45216168"/>
      <w:bookmarkStart w:id="606" w:name="_Toc51931737"/>
      <w:bookmarkStart w:id="607" w:name="_Toc58235098"/>
      <w:bookmarkStart w:id="608" w:name="_Toc193392338"/>
      <w:bookmarkEnd w:id="602"/>
      <w:r w:rsidRPr="00644C11">
        <w:t>8</w:t>
      </w:r>
      <w:r w:rsidR="005B5AD6" w:rsidRPr="00644C11">
        <w:t>.3.1</w:t>
      </w:r>
      <w:r w:rsidR="005B5AD6" w:rsidRPr="00644C11">
        <w:tab/>
      </w:r>
      <w:r w:rsidR="005B5AD6" w:rsidRPr="00644C11">
        <w:rPr>
          <w:lang w:eastAsia="ko-KR"/>
        </w:rPr>
        <w:t>Message definition</w:t>
      </w:r>
      <w:bookmarkEnd w:id="603"/>
      <w:bookmarkEnd w:id="604"/>
      <w:bookmarkEnd w:id="605"/>
      <w:bookmarkEnd w:id="606"/>
      <w:bookmarkEnd w:id="607"/>
      <w:bookmarkEnd w:id="608"/>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bookmarkStart w:id="609" w:name="_CRTable8_3_1_1"/>
      <w:r w:rsidRPr="00644C11">
        <w:rPr>
          <w:lang w:val="fr-FR"/>
        </w:rPr>
        <w:t>Table </w:t>
      </w:r>
      <w:bookmarkEnd w:id="609"/>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610" w:name="_CR8_4"/>
      <w:bookmarkStart w:id="611" w:name="_Toc33963283"/>
      <w:bookmarkStart w:id="612" w:name="_Toc34393353"/>
      <w:bookmarkStart w:id="613" w:name="_Toc45216169"/>
      <w:bookmarkStart w:id="614" w:name="_Toc51931738"/>
      <w:bookmarkStart w:id="615" w:name="_Toc58235099"/>
      <w:bookmarkStart w:id="616" w:name="_Toc20233396"/>
      <w:bookmarkStart w:id="617" w:name="_Toc193392339"/>
      <w:bookmarkEnd w:id="600"/>
      <w:bookmarkEnd w:id="610"/>
      <w:r w:rsidRPr="00644C11">
        <w:t>8</w:t>
      </w:r>
      <w:r w:rsidR="005B5AD6" w:rsidRPr="00644C11">
        <w:t>.4</w:t>
      </w:r>
      <w:r w:rsidR="005B5AD6" w:rsidRPr="00644C11">
        <w:tab/>
      </w:r>
      <w:r w:rsidR="00590B58" w:rsidRPr="00644C11">
        <w:t>P</w:t>
      </w:r>
      <w:r w:rsidR="005B5AD6" w:rsidRPr="00644C11">
        <w:t>ort management notify ack</w:t>
      </w:r>
      <w:bookmarkEnd w:id="611"/>
      <w:bookmarkEnd w:id="612"/>
      <w:bookmarkEnd w:id="613"/>
      <w:bookmarkEnd w:id="614"/>
      <w:bookmarkEnd w:id="615"/>
      <w:bookmarkEnd w:id="617"/>
    </w:p>
    <w:p w14:paraId="0E254B26" w14:textId="29AB5E80" w:rsidR="005B5AD6" w:rsidRPr="00644C11" w:rsidRDefault="00C534A0" w:rsidP="007A3061">
      <w:pPr>
        <w:pStyle w:val="Heading3"/>
        <w:rPr>
          <w:lang w:eastAsia="ko-KR"/>
        </w:rPr>
      </w:pPr>
      <w:bookmarkStart w:id="618" w:name="_CR8_4_1"/>
      <w:bookmarkStart w:id="619" w:name="_Toc33963284"/>
      <w:bookmarkStart w:id="620" w:name="_Toc34393354"/>
      <w:bookmarkStart w:id="621" w:name="_Toc45216170"/>
      <w:bookmarkStart w:id="622" w:name="_Toc51931739"/>
      <w:bookmarkStart w:id="623" w:name="_Toc58235100"/>
      <w:bookmarkStart w:id="624" w:name="_Toc193392340"/>
      <w:bookmarkEnd w:id="618"/>
      <w:r w:rsidRPr="00644C11">
        <w:t>8</w:t>
      </w:r>
      <w:r w:rsidR="005B5AD6" w:rsidRPr="00644C11">
        <w:t>.4.1</w:t>
      </w:r>
      <w:r w:rsidR="005B5AD6" w:rsidRPr="00644C11">
        <w:tab/>
      </w:r>
      <w:r w:rsidR="005B5AD6" w:rsidRPr="00644C11">
        <w:rPr>
          <w:lang w:eastAsia="ko-KR"/>
        </w:rPr>
        <w:t>Message definition</w:t>
      </w:r>
      <w:bookmarkEnd w:id="619"/>
      <w:bookmarkEnd w:id="620"/>
      <w:bookmarkEnd w:id="621"/>
      <w:bookmarkEnd w:id="622"/>
      <w:bookmarkEnd w:id="623"/>
      <w:bookmarkEnd w:id="624"/>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bookmarkStart w:id="625" w:name="_CRTable8_4_1_1"/>
      <w:r w:rsidRPr="00676E26">
        <w:rPr>
          <w:lang w:val="fr-FR"/>
        </w:rPr>
        <w:t>Table </w:t>
      </w:r>
      <w:bookmarkEnd w:id="625"/>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626" w:name="_CR8_5"/>
      <w:bookmarkStart w:id="627" w:name="_Toc33963285"/>
      <w:bookmarkStart w:id="628" w:name="_Toc34393355"/>
      <w:bookmarkStart w:id="629" w:name="_Toc45216171"/>
      <w:bookmarkStart w:id="630" w:name="_Toc51931740"/>
      <w:bookmarkStart w:id="631" w:name="_Toc58235101"/>
      <w:bookmarkStart w:id="632" w:name="_Toc20233398"/>
      <w:bookmarkStart w:id="633" w:name="_Toc193392341"/>
      <w:bookmarkEnd w:id="616"/>
      <w:bookmarkEnd w:id="626"/>
      <w:r w:rsidRPr="00644C11">
        <w:t>8</w:t>
      </w:r>
      <w:r w:rsidR="005B5AD6" w:rsidRPr="00644C11">
        <w:t>.5</w:t>
      </w:r>
      <w:r w:rsidR="005B5AD6" w:rsidRPr="00644C11">
        <w:tab/>
      </w:r>
      <w:r w:rsidR="00590B58" w:rsidRPr="00644C11">
        <w:t>P</w:t>
      </w:r>
      <w:r w:rsidR="005B5AD6" w:rsidRPr="00644C11">
        <w:t>ort management notify complete</w:t>
      </w:r>
      <w:bookmarkEnd w:id="627"/>
      <w:bookmarkEnd w:id="628"/>
      <w:bookmarkEnd w:id="629"/>
      <w:bookmarkEnd w:id="630"/>
      <w:bookmarkEnd w:id="631"/>
      <w:bookmarkEnd w:id="633"/>
    </w:p>
    <w:p w14:paraId="18A28E9F" w14:textId="7D17BF3D" w:rsidR="005B5AD6" w:rsidRPr="00644C11" w:rsidRDefault="00C30FB2" w:rsidP="007A3061">
      <w:pPr>
        <w:pStyle w:val="Heading3"/>
        <w:rPr>
          <w:lang w:eastAsia="ko-KR"/>
        </w:rPr>
      </w:pPr>
      <w:bookmarkStart w:id="634" w:name="_CR8_5_1"/>
      <w:bookmarkStart w:id="635" w:name="_Toc33963286"/>
      <w:bookmarkStart w:id="636" w:name="_Toc34393356"/>
      <w:bookmarkStart w:id="637" w:name="_Toc45216172"/>
      <w:bookmarkStart w:id="638" w:name="_Toc51931741"/>
      <w:bookmarkStart w:id="639" w:name="_Toc58235102"/>
      <w:bookmarkStart w:id="640" w:name="_Toc193392342"/>
      <w:bookmarkEnd w:id="634"/>
      <w:r w:rsidRPr="00644C11">
        <w:t>8</w:t>
      </w:r>
      <w:r w:rsidR="005B5AD6" w:rsidRPr="00644C11">
        <w:t>.5.1</w:t>
      </w:r>
      <w:r w:rsidR="005B5AD6" w:rsidRPr="00644C11">
        <w:tab/>
      </w:r>
      <w:r w:rsidR="005B5AD6" w:rsidRPr="00644C11">
        <w:rPr>
          <w:lang w:eastAsia="ko-KR"/>
        </w:rPr>
        <w:t>Message definition</w:t>
      </w:r>
      <w:bookmarkEnd w:id="635"/>
      <w:bookmarkEnd w:id="636"/>
      <w:bookmarkEnd w:id="637"/>
      <w:bookmarkEnd w:id="638"/>
      <w:bookmarkEnd w:id="639"/>
      <w:bookmarkEnd w:id="640"/>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bookmarkStart w:id="641" w:name="_CRTable8_5_1_1"/>
      <w:r w:rsidRPr="00644C11">
        <w:rPr>
          <w:lang w:val="fr-FR"/>
        </w:rPr>
        <w:t>Table </w:t>
      </w:r>
      <w:bookmarkEnd w:id="641"/>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642" w:name="_CR8_6"/>
      <w:bookmarkStart w:id="643" w:name="_Toc22917696"/>
      <w:bookmarkStart w:id="644" w:name="_Toc33963287"/>
      <w:bookmarkStart w:id="645" w:name="_Toc34393357"/>
      <w:bookmarkStart w:id="646" w:name="_Toc45216173"/>
      <w:bookmarkStart w:id="647" w:name="_Toc51931742"/>
      <w:bookmarkStart w:id="648" w:name="_Toc58235103"/>
      <w:bookmarkStart w:id="649" w:name="_Toc20233400"/>
      <w:bookmarkStart w:id="650" w:name="_Hlk23686580"/>
      <w:bookmarkStart w:id="651" w:name="_Toc193392343"/>
      <w:bookmarkEnd w:id="632"/>
      <w:bookmarkEnd w:id="642"/>
      <w:r w:rsidRPr="00644C11">
        <w:t>8.</w:t>
      </w:r>
      <w:r w:rsidR="00104F8D" w:rsidRPr="00644C11">
        <w:t>6</w:t>
      </w:r>
      <w:r w:rsidRPr="00644C11">
        <w:tab/>
      </w:r>
      <w:r w:rsidR="00EA4CED" w:rsidRPr="00644C11">
        <w:t>P</w:t>
      </w:r>
      <w:r w:rsidRPr="00644C11">
        <w:t xml:space="preserve">ort management </w:t>
      </w:r>
      <w:bookmarkEnd w:id="643"/>
      <w:r w:rsidRPr="00644C11">
        <w:t>capability</w:t>
      </w:r>
      <w:bookmarkEnd w:id="644"/>
      <w:bookmarkEnd w:id="645"/>
      <w:bookmarkEnd w:id="646"/>
      <w:bookmarkEnd w:id="647"/>
      <w:bookmarkEnd w:id="648"/>
      <w:bookmarkEnd w:id="651"/>
    </w:p>
    <w:p w14:paraId="175B2671" w14:textId="43B8B8A2" w:rsidR="00EC4ACE" w:rsidRPr="00644C11" w:rsidRDefault="00EC4ACE" w:rsidP="00EC4ACE">
      <w:pPr>
        <w:pStyle w:val="Heading3"/>
        <w:rPr>
          <w:lang w:eastAsia="ko-KR"/>
        </w:rPr>
      </w:pPr>
      <w:bookmarkStart w:id="652" w:name="_CR8_6_1"/>
      <w:bookmarkStart w:id="653" w:name="_Toc33963288"/>
      <w:bookmarkStart w:id="654" w:name="_Toc34393358"/>
      <w:bookmarkStart w:id="655" w:name="_Toc45216174"/>
      <w:bookmarkStart w:id="656" w:name="_Toc51931743"/>
      <w:bookmarkStart w:id="657" w:name="_Toc58235104"/>
      <w:bookmarkStart w:id="658" w:name="_Toc193392344"/>
      <w:bookmarkEnd w:id="652"/>
      <w:r w:rsidRPr="00644C11">
        <w:t>8.</w:t>
      </w:r>
      <w:r w:rsidR="00104F8D" w:rsidRPr="00644C11">
        <w:t>6</w:t>
      </w:r>
      <w:r w:rsidRPr="00644C11">
        <w:t>.1</w:t>
      </w:r>
      <w:r w:rsidRPr="00644C11">
        <w:tab/>
      </w:r>
      <w:r w:rsidRPr="00644C11">
        <w:rPr>
          <w:lang w:eastAsia="ko-KR"/>
        </w:rPr>
        <w:t>Message definition</w:t>
      </w:r>
      <w:bookmarkEnd w:id="653"/>
      <w:bookmarkEnd w:id="654"/>
      <w:bookmarkEnd w:id="655"/>
      <w:bookmarkEnd w:id="656"/>
      <w:bookmarkEnd w:id="657"/>
      <w:bookmarkEnd w:id="6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bookmarkStart w:id="659" w:name="_CRTable8_6_1_1"/>
      <w:r w:rsidRPr="00644C11">
        <w:rPr>
          <w:lang w:val="fr-FR"/>
        </w:rPr>
        <w:t>Table </w:t>
      </w:r>
      <w:bookmarkEnd w:id="659"/>
      <w:r w:rsidRPr="00644C11">
        <w:rPr>
          <w:lang w:val="fr-FR"/>
        </w:rPr>
        <w:t>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660" w:name="_CR8_6_2"/>
      <w:bookmarkStart w:id="661" w:name="_Toc33963289"/>
      <w:bookmarkStart w:id="662" w:name="_Toc34393359"/>
      <w:bookmarkStart w:id="663" w:name="_Toc45216175"/>
      <w:bookmarkStart w:id="664" w:name="_Toc51931744"/>
      <w:bookmarkStart w:id="665" w:name="_Toc58235105"/>
      <w:bookmarkStart w:id="666" w:name="_Toc193392345"/>
      <w:bookmarkEnd w:id="660"/>
      <w:r w:rsidRPr="00644C11">
        <w:lastRenderedPageBreak/>
        <w:t>8.</w:t>
      </w:r>
      <w:r w:rsidR="00104F8D" w:rsidRPr="00644C11">
        <w:t>6</w:t>
      </w:r>
      <w:r w:rsidRPr="00644C11">
        <w:t>.2</w:t>
      </w:r>
      <w:r w:rsidRPr="00644C11">
        <w:tab/>
      </w:r>
      <w:bookmarkEnd w:id="661"/>
      <w:bookmarkEnd w:id="662"/>
      <w:r w:rsidR="00446AE9" w:rsidRPr="00644C11">
        <w:rPr>
          <w:lang w:eastAsia="ko-KR"/>
        </w:rPr>
        <w:t>Void</w:t>
      </w:r>
      <w:bookmarkEnd w:id="663"/>
      <w:bookmarkEnd w:id="664"/>
      <w:bookmarkEnd w:id="665"/>
      <w:bookmarkEnd w:id="666"/>
    </w:p>
    <w:p w14:paraId="2F4D021E" w14:textId="544E43B5" w:rsidR="0063384D" w:rsidRPr="00644C11" w:rsidRDefault="0063384D" w:rsidP="0063384D">
      <w:pPr>
        <w:pStyle w:val="Heading2"/>
      </w:pPr>
      <w:bookmarkStart w:id="667" w:name="_CR8_7"/>
      <w:bookmarkStart w:id="668" w:name="_Toc45216176"/>
      <w:bookmarkStart w:id="669" w:name="_Toc51931745"/>
      <w:bookmarkStart w:id="670" w:name="_Toc58235107"/>
      <w:bookmarkStart w:id="671" w:name="_Toc33963290"/>
      <w:bookmarkStart w:id="672" w:name="_Toc34393360"/>
      <w:bookmarkStart w:id="673" w:name="_Toc193392346"/>
      <w:bookmarkEnd w:id="667"/>
      <w:r w:rsidRPr="00644C11">
        <w:t>8.7</w:t>
      </w:r>
      <w:r w:rsidRPr="00644C11">
        <w:tab/>
        <w:t xml:space="preserve">Manage </w:t>
      </w:r>
      <w:r w:rsidR="00EA4CED" w:rsidRPr="00644C11">
        <w:t>User plane node</w:t>
      </w:r>
      <w:r w:rsidRPr="00644C11">
        <w:t xml:space="preserve"> command</w:t>
      </w:r>
      <w:bookmarkEnd w:id="668"/>
      <w:bookmarkEnd w:id="669"/>
      <w:bookmarkEnd w:id="670"/>
      <w:bookmarkEnd w:id="673"/>
    </w:p>
    <w:p w14:paraId="3856F90A" w14:textId="77777777" w:rsidR="0063384D" w:rsidRPr="00644C11" w:rsidRDefault="0063384D" w:rsidP="0063384D">
      <w:pPr>
        <w:pStyle w:val="Heading3"/>
        <w:rPr>
          <w:lang w:eastAsia="ko-KR"/>
        </w:rPr>
      </w:pPr>
      <w:bookmarkStart w:id="674" w:name="_CR8_7_1"/>
      <w:bookmarkStart w:id="675" w:name="_Toc45216177"/>
      <w:bookmarkStart w:id="676" w:name="_Toc51931746"/>
      <w:bookmarkStart w:id="677" w:name="_Toc58235108"/>
      <w:bookmarkStart w:id="678" w:name="_Toc193392347"/>
      <w:bookmarkEnd w:id="674"/>
      <w:r w:rsidRPr="00644C11">
        <w:t>8.7.1</w:t>
      </w:r>
      <w:r w:rsidRPr="00644C11">
        <w:tab/>
      </w:r>
      <w:r w:rsidRPr="00644C11">
        <w:rPr>
          <w:lang w:eastAsia="ko-KR"/>
        </w:rPr>
        <w:t>Message definition</w:t>
      </w:r>
      <w:bookmarkEnd w:id="675"/>
      <w:bookmarkEnd w:id="676"/>
      <w:bookmarkEnd w:id="677"/>
      <w:bookmarkEnd w:id="678"/>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bookmarkStart w:id="679" w:name="_CRTable8_7_1_1"/>
      <w:r w:rsidRPr="00676E26">
        <w:t>Table </w:t>
      </w:r>
      <w:bookmarkEnd w:id="679"/>
      <w:r w:rsidRPr="00676E26">
        <w:t xml:space="preserve">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680" w:name="_CR8_8"/>
      <w:bookmarkStart w:id="681" w:name="_Toc45216178"/>
      <w:bookmarkStart w:id="682" w:name="_Toc51931747"/>
      <w:bookmarkStart w:id="683" w:name="_Toc58235109"/>
      <w:bookmarkStart w:id="684" w:name="_Toc193392348"/>
      <w:bookmarkEnd w:id="680"/>
      <w:r w:rsidRPr="00644C11">
        <w:t>8.8</w:t>
      </w:r>
      <w:r w:rsidRPr="00644C11">
        <w:tab/>
        <w:t xml:space="preserve">Manage </w:t>
      </w:r>
      <w:r w:rsidR="00EA4CED" w:rsidRPr="00644C11">
        <w:t>User plane node</w:t>
      </w:r>
      <w:r w:rsidRPr="00644C11">
        <w:t xml:space="preserve"> complete</w:t>
      </w:r>
      <w:bookmarkEnd w:id="681"/>
      <w:bookmarkEnd w:id="682"/>
      <w:bookmarkEnd w:id="683"/>
      <w:bookmarkEnd w:id="684"/>
    </w:p>
    <w:p w14:paraId="5A2298E2" w14:textId="77777777" w:rsidR="006D5029" w:rsidRPr="00644C11" w:rsidRDefault="006D5029" w:rsidP="006D5029">
      <w:pPr>
        <w:pStyle w:val="Heading3"/>
        <w:rPr>
          <w:lang w:eastAsia="ko-KR"/>
        </w:rPr>
      </w:pPr>
      <w:bookmarkStart w:id="685" w:name="_CR8_8_1"/>
      <w:bookmarkStart w:id="686" w:name="_Toc45216179"/>
      <w:bookmarkStart w:id="687" w:name="_Toc51931748"/>
      <w:bookmarkStart w:id="688" w:name="_Toc58235110"/>
      <w:bookmarkStart w:id="689" w:name="_Toc193392349"/>
      <w:bookmarkEnd w:id="685"/>
      <w:r w:rsidRPr="00644C11">
        <w:t>8.8.1</w:t>
      </w:r>
      <w:r w:rsidRPr="00644C11">
        <w:tab/>
      </w:r>
      <w:r w:rsidRPr="00644C11">
        <w:rPr>
          <w:lang w:eastAsia="ko-KR"/>
        </w:rPr>
        <w:t>Message definition</w:t>
      </w:r>
      <w:bookmarkEnd w:id="686"/>
      <w:bookmarkEnd w:id="687"/>
      <w:bookmarkEnd w:id="688"/>
      <w:bookmarkEnd w:id="689"/>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bookmarkStart w:id="690" w:name="_CRTable8_8_1_1"/>
      <w:r w:rsidRPr="00676E26">
        <w:t>Table </w:t>
      </w:r>
      <w:bookmarkEnd w:id="690"/>
      <w:r w:rsidRPr="00676E26">
        <w:t xml:space="preserve">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691" w:name="_CR8_8_2"/>
      <w:bookmarkStart w:id="692" w:name="_Toc45216180"/>
      <w:bookmarkStart w:id="693" w:name="_Toc51931749"/>
      <w:bookmarkStart w:id="694" w:name="_Toc58235111"/>
      <w:bookmarkStart w:id="695" w:name="_Toc193392350"/>
      <w:bookmarkEnd w:id="691"/>
      <w:r w:rsidRPr="00644C11">
        <w:t>8.8.2</w:t>
      </w:r>
      <w:r w:rsidRPr="00644C11">
        <w:tab/>
      </w:r>
      <w:r w:rsidR="00EA4CED" w:rsidRPr="00644C11">
        <w:rPr>
          <w:lang w:eastAsia="ko-KR"/>
        </w:rPr>
        <w:t>User plane node</w:t>
      </w:r>
      <w:r w:rsidRPr="00644C11">
        <w:rPr>
          <w:lang w:eastAsia="ko-KR"/>
        </w:rPr>
        <w:t xml:space="preserve"> management capability</w:t>
      </w:r>
      <w:bookmarkEnd w:id="692"/>
      <w:bookmarkEnd w:id="693"/>
      <w:bookmarkEnd w:id="694"/>
      <w:bookmarkEnd w:id="695"/>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696" w:name="_CR8_8_3"/>
      <w:bookmarkStart w:id="697" w:name="_Toc45216181"/>
      <w:bookmarkStart w:id="698" w:name="_Toc51931750"/>
      <w:bookmarkStart w:id="699" w:name="_Toc58235112"/>
      <w:bookmarkStart w:id="700" w:name="_Toc193392351"/>
      <w:bookmarkEnd w:id="696"/>
      <w:r w:rsidRPr="00644C11">
        <w:lastRenderedPageBreak/>
        <w:t>8.8.3</w:t>
      </w:r>
      <w:r w:rsidRPr="00644C11">
        <w:tab/>
      </w:r>
      <w:r w:rsidR="00EA4CED" w:rsidRPr="00644C11">
        <w:rPr>
          <w:lang w:eastAsia="ko-KR"/>
        </w:rPr>
        <w:t>User plane node</w:t>
      </w:r>
      <w:r w:rsidRPr="00644C11">
        <w:rPr>
          <w:lang w:eastAsia="ko-KR"/>
        </w:rPr>
        <w:t xml:space="preserve"> status</w:t>
      </w:r>
      <w:bookmarkEnd w:id="697"/>
      <w:bookmarkEnd w:id="698"/>
      <w:bookmarkEnd w:id="699"/>
      <w:bookmarkEnd w:id="70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701" w:name="_CR8_8_4"/>
      <w:bookmarkStart w:id="702" w:name="_Toc45216182"/>
      <w:bookmarkStart w:id="703" w:name="_Toc51931751"/>
      <w:bookmarkStart w:id="704" w:name="_Toc58235113"/>
      <w:bookmarkStart w:id="705" w:name="_Toc193392352"/>
      <w:bookmarkEnd w:id="701"/>
      <w:r w:rsidRPr="00644C11">
        <w:t>8.8.4</w:t>
      </w:r>
      <w:r w:rsidRPr="00644C11">
        <w:tab/>
      </w:r>
      <w:r w:rsidR="00EA4CED" w:rsidRPr="00644C11">
        <w:rPr>
          <w:lang w:eastAsia="ko-KR"/>
        </w:rPr>
        <w:t>User plane node</w:t>
      </w:r>
      <w:r w:rsidRPr="00644C11">
        <w:rPr>
          <w:lang w:eastAsia="ko-KR"/>
        </w:rPr>
        <w:t xml:space="preserve"> update result</w:t>
      </w:r>
      <w:bookmarkEnd w:id="702"/>
      <w:bookmarkEnd w:id="703"/>
      <w:bookmarkEnd w:id="704"/>
      <w:bookmarkEnd w:id="705"/>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706" w:name="_CR8_9"/>
      <w:bookmarkStart w:id="707" w:name="_Toc45216183"/>
      <w:bookmarkStart w:id="708" w:name="_Toc51931752"/>
      <w:bookmarkStart w:id="709" w:name="_Toc58235114"/>
      <w:bookmarkStart w:id="710" w:name="_Toc193392353"/>
      <w:bookmarkEnd w:id="706"/>
      <w:r w:rsidRPr="00644C11">
        <w:t>8.9</w:t>
      </w:r>
      <w:r w:rsidRPr="00644C11">
        <w:tab/>
      </w:r>
      <w:r w:rsidR="00EA4CED" w:rsidRPr="00644C11">
        <w:t>User plane node</w:t>
      </w:r>
      <w:r w:rsidRPr="00644C11">
        <w:t xml:space="preserve"> management notify</w:t>
      </w:r>
      <w:bookmarkEnd w:id="707"/>
      <w:bookmarkEnd w:id="708"/>
      <w:bookmarkEnd w:id="709"/>
      <w:bookmarkEnd w:id="710"/>
    </w:p>
    <w:p w14:paraId="2D11E91B" w14:textId="77777777" w:rsidR="006D5029" w:rsidRPr="00644C11" w:rsidRDefault="006D5029" w:rsidP="006D5029">
      <w:pPr>
        <w:pStyle w:val="Heading3"/>
        <w:rPr>
          <w:lang w:eastAsia="ko-KR"/>
        </w:rPr>
      </w:pPr>
      <w:bookmarkStart w:id="711" w:name="_CR8_9_1"/>
      <w:bookmarkStart w:id="712" w:name="_Toc45216184"/>
      <w:bookmarkStart w:id="713" w:name="_Toc51931753"/>
      <w:bookmarkStart w:id="714" w:name="_Toc58235115"/>
      <w:bookmarkStart w:id="715" w:name="_Toc193392354"/>
      <w:bookmarkEnd w:id="711"/>
      <w:r w:rsidRPr="00644C11">
        <w:t>8.9.1</w:t>
      </w:r>
      <w:r w:rsidRPr="00644C11">
        <w:tab/>
      </w:r>
      <w:r w:rsidRPr="00644C11">
        <w:rPr>
          <w:lang w:eastAsia="ko-KR"/>
        </w:rPr>
        <w:t>Message definition</w:t>
      </w:r>
      <w:bookmarkEnd w:id="712"/>
      <w:bookmarkEnd w:id="713"/>
      <w:bookmarkEnd w:id="714"/>
      <w:bookmarkEnd w:id="715"/>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bookmarkStart w:id="716" w:name="_CRTable8_9_1_1"/>
      <w:r w:rsidRPr="00676E26">
        <w:t>Table </w:t>
      </w:r>
      <w:bookmarkEnd w:id="716"/>
      <w:r w:rsidRPr="00676E26">
        <w:t xml:space="preserve">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717" w:name="_CR8_10"/>
      <w:bookmarkStart w:id="718" w:name="_Toc45216185"/>
      <w:bookmarkStart w:id="719" w:name="_Toc51931754"/>
      <w:bookmarkStart w:id="720" w:name="_Toc58235116"/>
      <w:bookmarkStart w:id="721" w:name="_Toc193392355"/>
      <w:bookmarkEnd w:id="717"/>
      <w:r w:rsidRPr="00644C11">
        <w:t>8.10</w:t>
      </w:r>
      <w:r w:rsidRPr="00644C11">
        <w:tab/>
      </w:r>
      <w:r w:rsidR="00EA4CED" w:rsidRPr="00644C11">
        <w:t>User plane node</w:t>
      </w:r>
      <w:r w:rsidRPr="00644C11">
        <w:t xml:space="preserve"> management notify ack</w:t>
      </w:r>
      <w:bookmarkEnd w:id="718"/>
      <w:bookmarkEnd w:id="719"/>
      <w:bookmarkEnd w:id="720"/>
      <w:bookmarkEnd w:id="721"/>
    </w:p>
    <w:p w14:paraId="638E0594" w14:textId="77777777" w:rsidR="006D5029" w:rsidRPr="00644C11" w:rsidRDefault="006D5029" w:rsidP="006D5029">
      <w:pPr>
        <w:pStyle w:val="Heading3"/>
        <w:rPr>
          <w:lang w:eastAsia="ko-KR"/>
        </w:rPr>
      </w:pPr>
      <w:bookmarkStart w:id="722" w:name="_CR8_10_1"/>
      <w:bookmarkStart w:id="723" w:name="_Toc45216186"/>
      <w:bookmarkStart w:id="724" w:name="_Toc51931755"/>
      <w:bookmarkStart w:id="725" w:name="_Toc58235117"/>
      <w:bookmarkStart w:id="726" w:name="_Toc193392356"/>
      <w:bookmarkEnd w:id="722"/>
      <w:r w:rsidRPr="00644C11">
        <w:t>8.10.1</w:t>
      </w:r>
      <w:r w:rsidRPr="00644C11">
        <w:tab/>
      </w:r>
      <w:r w:rsidRPr="00644C11">
        <w:rPr>
          <w:lang w:eastAsia="ko-KR"/>
        </w:rPr>
        <w:t>Message definition</w:t>
      </w:r>
      <w:bookmarkEnd w:id="723"/>
      <w:bookmarkEnd w:id="724"/>
      <w:bookmarkEnd w:id="725"/>
      <w:bookmarkEnd w:id="726"/>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bookmarkStart w:id="727" w:name="_CRTable8_10_1_1"/>
      <w:r w:rsidRPr="00644C11">
        <w:t>Table </w:t>
      </w:r>
      <w:bookmarkEnd w:id="727"/>
      <w:r w:rsidRPr="00644C11">
        <w:t xml:space="preserve">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728" w:name="_CR9"/>
      <w:bookmarkStart w:id="729" w:name="_Toc45216187"/>
      <w:bookmarkStart w:id="730" w:name="_Toc51931756"/>
      <w:bookmarkStart w:id="731" w:name="_Toc58235118"/>
      <w:bookmarkStart w:id="732" w:name="_Toc193392357"/>
      <w:bookmarkEnd w:id="728"/>
      <w:r w:rsidRPr="00644C11">
        <w:rPr>
          <w:lang w:val="fr-FR"/>
        </w:rPr>
        <w:lastRenderedPageBreak/>
        <w:t>9</w:t>
      </w:r>
      <w:r w:rsidR="005B5AD6" w:rsidRPr="00644C11">
        <w:rPr>
          <w:lang w:val="fr-FR"/>
        </w:rPr>
        <w:tab/>
        <w:t>Information elements coding</w:t>
      </w:r>
      <w:bookmarkEnd w:id="671"/>
      <w:bookmarkEnd w:id="672"/>
      <w:bookmarkEnd w:id="729"/>
      <w:bookmarkEnd w:id="730"/>
      <w:bookmarkEnd w:id="731"/>
      <w:bookmarkEnd w:id="732"/>
    </w:p>
    <w:p w14:paraId="149029F1" w14:textId="09055CBF" w:rsidR="005B5AD6" w:rsidRPr="00644C11" w:rsidRDefault="00C30FB2" w:rsidP="007A3061">
      <w:pPr>
        <w:pStyle w:val="Heading2"/>
        <w:rPr>
          <w:lang w:val="fr-FR"/>
        </w:rPr>
      </w:pPr>
      <w:bookmarkStart w:id="733" w:name="_CR9_1"/>
      <w:bookmarkStart w:id="734" w:name="_Toc33963291"/>
      <w:bookmarkStart w:id="735" w:name="_Toc34393361"/>
      <w:bookmarkStart w:id="736" w:name="_Toc45216188"/>
      <w:bookmarkStart w:id="737" w:name="_Toc51931757"/>
      <w:bookmarkStart w:id="738" w:name="_Toc58235119"/>
      <w:bookmarkStart w:id="739" w:name="_Toc193392358"/>
      <w:bookmarkEnd w:id="733"/>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734"/>
      <w:bookmarkEnd w:id="735"/>
      <w:bookmarkEnd w:id="736"/>
      <w:bookmarkEnd w:id="737"/>
      <w:bookmarkEnd w:id="738"/>
      <w:bookmarkEnd w:id="739"/>
    </w:p>
    <w:p w14:paraId="79A5B31A" w14:textId="7F3D18DC" w:rsidR="005B5AD6" w:rsidRPr="00644C11" w:rsidRDefault="005B5AD6" w:rsidP="005B5AD6">
      <w:pPr>
        <w:pStyle w:val="TH"/>
        <w:rPr>
          <w:lang w:val="fr-FR"/>
        </w:rPr>
      </w:pPr>
      <w:bookmarkStart w:id="740" w:name="_CRTable9_1_1"/>
      <w:r w:rsidRPr="00644C11">
        <w:rPr>
          <w:lang w:val="fr-FR"/>
        </w:rPr>
        <w:t>Table </w:t>
      </w:r>
      <w:bookmarkEnd w:id="740"/>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195709"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741" w:name="_CR9_2"/>
      <w:bookmarkStart w:id="742" w:name="_Toc33963292"/>
      <w:bookmarkStart w:id="743" w:name="_Toc34393362"/>
      <w:bookmarkStart w:id="744" w:name="_Toc45216189"/>
      <w:bookmarkStart w:id="745" w:name="_Toc51931758"/>
      <w:bookmarkStart w:id="746" w:name="_Toc58235120"/>
      <w:bookmarkStart w:id="747" w:name="_Toc20233401"/>
      <w:bookmarkStart w:id="748" w:name="_Toc193392359"/>
      <w:bookmarkEnd w:id="649"/>
      <w:bookmarkEnd w:id="650"/>
      <w:bookmarkEnd w:id="741"/>
      <w:r w:rsidRPr="00644C11">
        <w:t>9</w:t>
      </w:r>
      <w:r w:rsidR="005B5AD6" w:rsidRPr="00644C11">
        <w:t>.2</w:t>
      </w:r>
      <w:r w:rsidR="005B5AD6" w:rsidRPr="00644C11">
        <w:tab/>
      </w:r>
      <w:r w:rsidR="00973FDC" w:rsidRPr="00644C11">
        <w:t>P</w:t>
      </w:r>
      <w:r w:rsidR="005B5AD6" w:rsidRPr="00644C11">
        <w:t>ort management list</w:t>
      </w:r>
      <w:bookmarkEnd w:id="742"/>
      <w:bookmarkEnd w:id="743"/>
      <w:bookmarkEnd w:id="744"/>
      <w:bookmarkEnd w:id="745"/>
      <w:bookmarkEnd w:id="746"/>
      <w:bookmarkEnd w:id="74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bookmarkStart w:id="749" w:name="_CRFigure9_2_1"/>
      <w:r w:rsidRPr="00644C11">
        <w:rPr>
          <w:lang w:val="fr-FR"/>
        </w:rPr>
        <w:t>Figure </w:t>
      </w:r>
      <w:bookmarkEnd w:id="749"/>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bookmarkStart w:id="750" w:name="_CRFigure9_2_2"/>
      <w:r w:rsidRPr="00644C11">
        <w:rPr>
          <w:lang w:val="fr-FR"/>
        </w:rPr>
        <w:t>Figure </w:t>
      </w:r>
      <w:bookmarkEnd w:id="750"/>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bookmarkStart w:id="751" w:name="_CRFigure9_2_3"/>
      <w:r w:rsidRPr="00644C11">
        <w:t>Figure </w:t>
      </w:r>
      <w:bookmarkEnd w:id="751"/>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bookmarkStart w:id="752" w:name="_CRFigure9_2_4"/>
      <w:r w:rsidRPr="00644C11">
        <w:t>Figure </w:t>
      </w:r>
      <w:bookmarkEnd w:id="752"/>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753" w:name="_CRFigure9_2_5"/>
      <w:bookmarkStart w:id="754" w:name="_Toc33963293"/>
      <w:bookmarkStart w:id="755" w:name="_Toc34393363"/>
      <w:bookmarkStart w:id="756" w:name="_Toc45216190"/>
      <w:bookmarkStart w:id="757" w:name="_Toc51931759"/>
      <w:bookmarkStart w:id="758" w:name="_Toc58235121"/>
      <w:bookmarkStart w:id="759" w:name="_Toc20233402"/>
      <w:bookmarkEnd w:id="747"/>
      <w:r w:rsidRPr="00D25151">
        <w:t>Figure </w:t>
      </w:r>
      <w:bookmarkEnd w:id="753"/>
      <w:r w:rsidRPr="00D25151">
        <w:t>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bookmarkStart w:id="760" w:name="_CRTable9_2_1"/>
      <w:r w:rsidRPr="00676E26">
        <w:rPr>
          <w:lang w:val="fr-FR"/>
        </w:rPr>
        <w:lastRenderedPageBreak/>
        <w:t>Table </w:t>
      </w:r>
      <w:bookmarkEnd w:id="760"/>
      <w:r w:rsidRPr="00676E26">
        <w:rPr>
          <w:lang w:val="fr-FR"/>
        </w:rPr>
        <w:t>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lastRenderedPageBreak/>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3C71DE6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lastRenderedPageBreak/>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lastRenderedPageBreak/>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lastRenderedPageBreak/>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lastRenderedPageBreak/>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761" w:name="_Hlk31730501"/>
            <w:r w:rsidRPr="00D25151">
              <w:t>3GPP TS 23.501 [2] table </w:t>
            </w:r>
            <w:r w:rsidR="005E3A06">
              <w:t>K.1-1</w:t>
            </w:r>
            <w:r w:rsidR="005E3A06" w:rsidRPr="00D25151">
              <w:t>,</w:t>
            </w:r>
            <w:bookmarkEnd w:id="761"/>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lastRenderedPageBreak/>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6615CFB2"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762" w:name="_CR9_3"/>
      <w:bookmarkStart w:id="763" w:name="_Toc193392360"/>
      <w:bookmarkEnd w:id="762"/>
      <w:r w:rsidRPr="00644C11">
        <w:t>9</w:t>
      </w:r>
      <w:r w:rsidR="005B5AD6" w:rsidRPr="00644C11">
        <w:t>.3</w:t>
      </w:r>
      <w:r w:rsidR="005B5AD6" w:rsidRPr="00644C11">
        <w:tab/>
      </w:r>
      <w:r w:rsidR="00B51DBC" w:rsidRPr="00644C11">
        <w:t>P</w:t>
      </w:r>
      <w:r w:rsidR="005B5AD6" w:rsidRPr="00644C11">
        <w:t>ort management capability</w:t>
      </w:r>
      <w:bookmarkEnd w:id="754"/>
      <w:bookmarkEnd w:id="755"/>
      <w:bookmarkEnd w:id="756"/>
      <w:bookmarkEnd w:id="757"/>
      <w:bookmarkEnd w:id="758"/>
      <w:bookmarkEnd w:id="763"/>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lastRenderedPageBreak/>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bookmarkStart w:id="764" w:name="_CRFigure9_3_1"/>
      <w:r w:rsidRPr="00676E26">
        <w:rPr>
          <w:lang w:val="fr-FR"/>
        </w:rPr>
        <w:t>Figure </w:t>
      </w:r>
      <w:bookmarkEnd w:id="764"/>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bookmarkStart w:id="765" w:name="_CRFigure9_3_2"/>
      <w:r w:rsidRPr="00644C11">
        <w:rPr>
          <w:lang w:val="fr-FR"/>
        </w:rPr>
        <w:t>Figure </w:t>
      </w:r>
      <w:bookmarkEnd w:id="765"/>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bookmarkStart w:id="766" w:name="_CRTable9_3_1"/>
      <w:r w:rsidRPr="00676E26">
        <w:rPr>
          <w:lang w:val="fr-FR"/>
        </w:rPr>
        <w:t>Table </w:t>
      </w:r>
      <w:bookmarkEnd w:id="766"/>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767" w:name="_CR9_4"/>
      <w:bookmarkStart w:id="768" w:name="_Toc33963294"/>
      <w:bookmarkStart w:id="769" w:name="_Toc34393364"/>
      <w:bookmarkStart w:id="770" w:name="_Toc45216191"/>
      <w:bookmarkStart w:id="771" w:name="_Toc51931760"/>
      <w:bookmarkStart w:id="772" w:name="_Toc58235122"/>
      <w:bookmarkStart w:id="773" w:name="_Toc20233403"/>
      <w:bookmarkStart w:id="774" w:name="_Toc193392361"/>
      <w:bookmarkEnd w:id="759"/>
      <w:bookmarkEnd w:id="767"/>
      <w:r w:rsidRPr="00644C11">
        <w:t>9</w:t>
      </w:r>
      <w:r w:rsidR="005B5AD6" w:rsidRPr="00644C11">
        <w:t>.4</w:t>
      </w:r>
      <w:r w:rsidR="005B5AD6" w:rsidRPr="00644C11">
        <w:tab/>
      </w:r>
      <w:r w:rsidR="00B51DBC" w:rsidRPr="00644C11">
        <w:t>P</w:t>
      </w:r>
      <w:r w:rsidR="005B5AD6" w:rsidRPr="00644C11">
        <w:t>ort status</w:t>
      </w:r>
      <w:bookmarkEnd w:id="768"/>
      <w:bookmarkEnd w:id="769"/>
      <w:bookmarkEnd w:id="770"/>
      <w:bookmarkEnd w:id="771"/>
      <w:bookmarkEnd w:id="772"/>
      <w:bookmarkEnd w:id="774"/>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bookmarkStart w:id="775" w:name="_CRFigure9_4_1"/>
      <w:r w:rsidRPr="00644C11">
        <w:rPr>
          <w:lang w:val="fr-FR"/>
        </w:rPr>
        <w:t>Figure </w:t>
      </w:r>
      <w:bookmarkEnd w:id="775"/>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bookmarkStart w:id="776" w:name="_CRFigure9_4_2"/>
      <w:r w:rsidRPr="00644C11">
        <w:t>Figure </w:t>
      </w:r>
      <w:bookmarkEnd w:id="776"/>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bookmarkStart w:id="777" w:name="_CRFigure9_4_3"/>
      <w:r w:rsidRPr="00644C11">
        <w:t>Figure </w:t>
      </w:r>
      <w:bookmarkEnd w:id="777"/>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bookmarkStart w:id="778" w:name="_CRFigure9_4_4"/>
      <w:r w:rsidRPr="00644C11">
        <w:t>Figure </w:t>
      </w:r>
      <w:bookmarkEnd w:id="778"/>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bookmarkStart w:id="779" w:name="_CRFigure9_4_5"/>
      <w:r w:rsidRPr="00644C11">
        <w:t>Figure </w:t>
      </w:r>
      <w:bookmarkEnd w:id="779"/>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bookmarkStart w:id="780" w:name="_CRTable9_4_1"/>
      <w:r w:rsidRPr="00644C11">
        <w:lastRenderedPageBreak/>
        <w:t>Table </w:t>
      </w:r>
      <w:bookmarkEnd w:id="780"/>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781" w:name="_CR9_5"/>
      <w:bookmarkStart w:id="782" w:name="_Toc33963295"/>
      <w:bookmarkStart w:id="783" w:name="_Toc34393365"/>
      <w:bookmarkStart w:id="784" w:name="_Toc45216192"/>
      <w:bookmarkStart w:id="785" w:name="_Toc51931761"/>
      <w:bookmarkStart w:id="786" w:name="_Toc58235123"/>
      <w:bookmarkStart w:id="787" w:name="_Toc20233404"/>
      <w:bookmarkStart w:id="788" w:name="_Toc193392362"/>
      <w:bookmarkEnd w:id="773"/>
      <w:bookmarkEnd w:id="781"/>
      <w:r w:rsidRPr="00644C11">
        <w:t>9</w:t>
      </w:r>
      <w:r w:rsidR="005B5AD6" w:rsidRPr="00644C11">
        <w:t>.5</w:t>
      </w:r>
      <w:r w:rsidR="005B5AD6" w:rsidRPr="00644C11">
        <w:tab/>
      </w:r>
      <w:r w:rsidR="00616DD3" w:rsidRPr="00644C11">
        <w:t>P</w:t>
      </w:r>
      <w:r w:rsidR="005B5AD6" w:rsidRPr="00644C11">
        <w:t>ort update result</w:t>
      </w:r>
      <w:bookmarkEnd w:id="782"/>
      <w:bookmarkEnd w:id="783"/>
      <w:bookmarkEnd w:id="784"/>
      <w:bookmarkEnd w:id="785"/>
      <w:bookmarkEnd w:id="786"/>
      <w:bookmarkEnd w:id="788"/>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bookmarkStart w:id="789" w:name="_CRFigure9_5_1"/>
      <w:r w:rsidRPr="00644C11">
        <w:t>Figure </w:t>
      </w:r>
      <w:bookmarkEnd w:id="789"/>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bookmarkStart w:id="790" w:name="_CRFigure9_5_2"/>
      <w:r w:rsidRPr="00644C11">
        <w:t>Figure </w:t>
      </w:r>
      <w:bookmarkEnd w:id="790"/>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bookmarkStart w:id="791" w:name="_CRFigure9_5_3"/>
      <w:r w:rsidRPr="00644C11">
        <w:t>Figure </w:t>
      </w:r>
      <w:bookmarkEnd w:id="791"/>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bookmarkStart w:id="792" w:name="_CRFigure9_5_4"/>
      <w:r w:rsidRPr="00644C11">
        <w:t>Figure </w:t>
      </w:r>
      <w:bookmarkEnd w:id="792"/>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bookmarkStart w:id="793" w:name="_CRFigure9_5_5"/>
      <w:r w:rsidRPr="00644C11">
        <w:t>Figure </w:t>
      </w:r>
      <w:bookmarkEnd w:id="793"/>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bookmarkStart w:id="794" w:name="_CRFigure9_5_6"/>
      <w:r w:rsidRPr="00BD5552">
        <w:rPr>
          <w:rFonts w:eastAsia="SimSun"/>
        </w:rPr>
        <w:t>Figure </w:t>
      </w:r>
      <w:bookmarkEnd w:id="794"/>
      <w:r w:rsidRPr="00BD5552">
        <w:rPr>
          <w:rFonts w:eastAsia="SimSun"/>
        </w:rPr>
        <w:t>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bookmarkStart w:id="795" w:name="_CRFigure9_5_7"/>
      <w:r w:rsidRPr="00BD5552">
        <w:rPr>
          <w:rFonts w:eastAsia="SimSun"/>
        </w:rPr>
        <w:t>Figure </w:t>
      </w:r>
      <w:bookmarkEnd w:id="795"/>
      <w:r w:rsidRPr="00BD5552">
        <w:rPr>
          <w:rFonts w:eastAsia="SimSun"/>
        </w:rPr>
        <w:t>9.5.7: Extended port parameter update</w:t>
      </w:r>
    </w:p>
    <w:p w14:paraId="55843864" w14:textId="521D86A3" w:rsidR="005B5AD6" w:rsidRPr="00644C11" w:rsidRDefault="005B5AD6" w:rsidP="005B5AD6">
      <w:pPr>
        <w:pStyle w:val="TH"/>
      </w:pPr>
      <w:bookmarkStart w:id="796" w:name="_CRTable9_5_1"/>
      <w:r w:rsidRPr="00644C11">
        <w:lastRenderedPageBreak/>
        <w:t>Table </w:t>
      </w:r>
      <w:bookmarkEnd w:id="796"/>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lastRenderedPageBreak/>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lastRenderedPageBreak/>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97" w:name="_CR9_5A"/>
      <w:bookmarkStart w:id="798" w:name="_Toc45216193"/>
      <w:bookmarkStart w:id="799" w:name="_Toc51931762"/>
      <w:bookmarkStart w:id="800" w:name="_Toc58235124"/>
      <w:bookmarkStart w:id="801" w:name="_Toc33963296"/>
      <w:bookmarkStart w:id="802" w:name="_Toc34393366"/>
      <w:bookmarkStart w:id="803" w:name="_Toc20233405"/>
      <w:bookmarkStart w:id="804" w:name="_Toc193392363"/>
      <w:bookmarkEnd w:id="787"/>
      <w:bookmarkEnd w:id="797"/>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98"/>
      <w:bookmarkEnd w:id="799"/>
      <w:bookmarkEnd w:id="800"/>
      <w:bookmarkEnd w:id="804"/>
    </w:p>
    <w:p w14:paraId="52E97828" w14:textId="473FC3B9" w:rsidR="001E1F02" w:rsidRPr="00644C11" w:rsidRDefault="001E1F02" w:rsidP="001E1F02">
      <w:pPr>
        <w:pStyle w:val="TH"/>
        <w:rPr>
          <w:lang w:val="fr-FR"/>
        </w:rPr>
      </w:pPr>
      <w:bookmarkStart w:id="805" w:name="_CRTable9_5A_1"/>
      <w:r w:rsidRPr="00644C11">
        <w:rPr>
          <w:lang w:val="fr-FR"/>
        </w:rPr>
        <w:t>Table </w:t>
      </w:r>
      <w:bookmarkEnd w:id="805"/>
      <w:r w:rsidRPr="00644C11">
        <w:rPr>
          <w:lang w:val="fr-FR"/>
        </w:rPr>
        <w:t xml:space="preserve">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806" w:name="_CR9_5B"/>
      <w:bookmarkStart w:id="807" w:name="_Toc45216194"/>
      <w:bookmarkStart w:id="808" w:name="_Toc51931763"/>
      <w:bookmarkStart w:id="809" w:name="_Toc58235125"/>
      <w:bookmarkStart w:id="810" w:name="_Toc193392364"/>
      <w:bookmarkEnd w:id="806"/>
      <w:r w:rsidRPr="00644C11">
        <w:t>9.5B</w:t>
      </w:r>
      <w:r w:rsidRPr="00644C11">
        <w:tab/>
      </w:r>
      <w:r w:rsidR="00EA4CED" w:rsidRPr="00644C11">
        <w:t>User plane node</w:t>
      </w:r>
      <w:r w:rsidRPr="00644C11">
        <w:t xml:space="preserve"> management list</w:t>
      </w:r>
      <w:bookmarkEnd w:id="807"/>
      <w:bookmarkEnd w:id="808"/>
      <w:bookmarkEnd w:id="809"/>
      <w:bookmarkEnd w:id="81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bookmarkStart w:id="811" w:name="_CRFigure9_5B_1"/>
      <w:r w:rsidRPr="00644C11">
        <w:rPr>
          <w:lang w:val="fr-FR"/>
        </w:rPr>
        <w:t>Figure </w:t>
      </w:r>
      <w:bookmarkEnd w:id="811"/>
      <w:r w:rsidRPr="00644C11">
        <w:rPr>
          <w:lang w:val="fr-FR"/>
        </w:rPr>
        <w:t xml:space="preserve">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lastRenderedPageBreak/>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bookmarkStart w:id="812" w:name="_CRFigure9_5B_2"/>
      <w:r w:rsidRPr="00644C11">
        <w:t>Figure </w:t>
      </w:r>
      <w:bookmarkEnd w:id="812"/>
      <w:r w:rsidRPr="00644C11">
        <w:t xml:space="preserve">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bookmarkStart w:id="813" w:name="_CRFigure9_5B_3"/>
      <w:r w:rsidRPr="00644C11">
        <w:t>Figure </w:t>
      </w:r>
      <w:bookmarkEnd w:id="813"/>
      <w:r w:rsidRPr="00644C11">
        <w:t>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bookmarkStart w:id="814" w:name="_CRFigure9_5B_4"/>
      <w:r w:rsidRPr="00644C11">
        <w:t>Figure </w:t>
      </w:r>
      <w:bookmarkEnd w:id="814"/>
      <w:r w:rsidRPr="00644C11">
        <w:t>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bookmarkStart w:id="815" w:name="_CRFigure9_5B_5"/>
      <w:r w:rsidRPr="00D25151">
        <w:t>Figure </w:t>
      </w:r>
      <w:bookmarkEnd w:id="815"/>
      <w:r w:rsidRPr="00D25151">
        <w:t>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bookmarkStart w:id="816" w:name="_CRTable9_5B_1"/>
      <w:r w:rsidRPr="00D25151">
        <w:lastRenderedPageBreak/>
        <w:t>Table </w:t>
      </w:r>
      <w:bookmarkEnd w:id="816"/>
      <w:r w:rsidRPr="00D25151">
        <w:t>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lastRenderedPageBreak/>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lastRenderedPageBreak/>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lastRenderedPageBreak/>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lastRenderedPageBreak/>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817" w:name="_CR9_5C"/>
      <w:bookmarkStart w:id="818" w:name="_Toc45216195"/>
      <w:bookmarkStart w:id="819" w:name="_Toc51931764"/>
      <w:bookmarkStart w:id="820" w:name="_Toc58235126"/>
      <w:bookmarkStart w:id="821" w:name="_Toc193392365"/>
      <w:bookmarkEnd w:id="817"/>
      <w:r w:rsidRPr="00644C11">
        <w:t>9.5C</w:t>
      </w:r>
      <w:r w:rsidRPr="00644C11">
        <w:tab/>
      </w:r>
      <w:r w:rsidR="00EA4CED" w:rsidRPr="00644C11">
        <w:t>User plane node</w:t>
      </w:r>
      <w:r w:rsidRPr="00644C11">
        <w:t xml:space="preserve"> management capability</w:t>
      </w:r>
      <w:bookmarkEnd w:id="818"/>
      <w:bookmarkEnd w:id="819"/>
      <w:bookmarkEnd w:id="820"/>
      <w:bookmarkEnd w:id="821"/>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bookmarkStart w:id="822" w:name="_CRFigure9_5C_1"/>
      <w:r w:rsidRPr="00644C11">
        <w:t>Figure </w:t>
      </w:r>
      <w:bookmarkEnd w:id="822"/>
      <w:r w:rsidRPr="00644C11">
        <w:t xml:space="preserve">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bookmarkStart w:id="823" w:name="_CRFigure9_5C_2"/>
      <w:r w:rsidRPr="00644C11">
        <w:rPr>
          <w:lang w:val="fr-FR"/>
        </w:rPr>
        <w:t>Figure </w:t>
      </w:r>
      <w:bookmarkEnd w:id="823"/>
      <w:r w:rsidRPr="00644C11">
        <w:rPr>
          <w:lang w:val="fr-FR"/>
        </w:rPr>
        <w:t xml:space="preserve">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bookmarkStart w:id="824" w:name="_CRTable9_5C_1"/>
      <w:r w:rsidRPr="00644C11">
        <w:t>Table </w:t>
      </w:r>
      <w:bookmarkEnd w:id="824"/>
      <w:r w:rsidRPr="00644C11">
        <w:t xml:space="preserve">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825" w:name="_CR9_5D"/>
      <w:bookmarkStart w:id="826" w:name="_Toc45216196"/>
      <w:bookmarkStart w:id="827" w:name="_Toc51931765"/>
      <w:bookmarkStart w:id="828" w:name="_Toc58235127"/>
      <w:bookmarkStart w:id="829" w:name="_Toc193392366"/>
      <w:bookmarkEnd w:id="825"/>
      <w:r w:rsidRPr="00644C11">
        <w:t>9.5D</w:t>
      </w:r>
      <w:r w:rsidRPr="00644C11">
        <w:tab/>
      </w:r>
      <w:r w:rsidR="00EA4CED" w:rsidRPr="00644C11">
        <w:t>User plane node</w:t>
      </w:r>
      <w:r w:rsidRPr="00644C11">
        <w:t xml:space="preserve"> status</w:t>
      </w:r>
      <w:bookmarkEnd w:id="826"/>
      <w:bookmarkEnd w:id="827"/>
      <w:bookmarkEnd w:id="828"/>
      <w:bookmarkEnd w:id="829"/>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bookmarkStart w:id="830" w:name="_CRFigure9_5D_1"/>
      <w:r w:rsidRPr="00644C11">
        <w:rPr>
          <w:lang w:val="fr-FR"/>
        </w:rPr>
        <w:t>Figure </w:t>
      </w:r>
      <w:bookmarkEnd w:id="830"/>
      <w:r w:rsidRPr="00644C11">
        <w:rPr>
          <w:lang w:val="fr-FR"/>
        </w:rPr>
        <w:t xml:space="preserve">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bookmarkStart w:id="831" w:name="_CRFigure9_5D_2"/>
      <w:r w:rsidRPr="00644C11">
        <w:t>Figure </w:t>
      </w:r>
      <w:bookmarkEnd w:id="831"/>
      <w:r w:rsidRPr="00644C11">
        <w:t xml:space="preserve">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bookmarkStart w:id="832" w:name="_CRFigure9_5D_3"/>
      <w:r w:rsidRPr="00644C11">
        <w:t>Figure </w:t>
      </w:r>
      <w:bookmarkEnd w:id="832"/>
      <w:r w:rsidRPr="00644C11">
        <w:t xml:space="preserve">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bookmarkStart w:id="833" w:name="_CRFigure9_5D_4"/>
      <w:r w:rsidRPr="00644C11">
        <w:t>Figure </w:t>
      </w:r>
      <w:bookmarkEnd w:id="833"/>
      <w:r w:rsidRPr="00644C11">
        <w:t xml:space="preserve">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bookmarkStart w:id="834" w:name="_CRFigure9_5D_5"/>
      <w:r w:rsidRPr="00644C11">
        <w:t>Figure </w:t>
      </w:r>
      <w:bookmarkEnd w:id="834"/>
      <w:r w:rsidRPr="00644C11">
        <w:t xml:space="preserve">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bookmarkStart w:id="835" w:name="_CRTable9_5D_1"/>
      <w:r w:rsidRPr="00644C11">
        <w:lastRenderedPageBreak/>
        <w:t>Table </w:t>
      </w:r>
      <w:bookmarkEnd w:id="835"/>
      <w:r w:rsidRPr="00644C11">
        <w:t>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836" w:name="_CR9_5E"/>
      <w:bookmarkStart w:id="837" w:name="_Toc45216197"/>
      <w:bookmarkStart w:id="838" w:name="_Toc51931766"/>
      <w:bookmarkStart w:id="839" w:name="_Toc58235128"/>
      <w:bookmarkStart w:id="840" w:name="_Toc193392367"/>
      <w:bookmarkEnd w:id="836"/>
      <w:r w:rsidRPr="00644C11">
        <w:t>9.5E</w:t>
      </w:r>
      <w:r w:rsidRPr="00644C11">
        <w:tab/>
      </w:r>
      <w:r w:rsidR="00EA4CED" w:rsidRPr="00644C11">
        <w:t>User plane node</w:t>
      </w:r>
      <w:r w:rsidRPr="00644C11">
        <w:t xml:space="preserve"> update result</w:t>
      </w:r>
      <w:bookmarkEnd w:id="837"/>
      <w:bookmarkEnd w:id="838"/>
      <w:bookmarkEnd w:id="839"/>
      <w:bookmarkEnd w:id="840"/>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bookmarkStart w:id="841" w:name="_CRFigure9_5E_1"/>
      <w:r w:rsidRPr="00644C11">
        <w:t>Figure </w:t>
      </w:r>
      <w:bookmarkEnd w:id="841"/>
      <w:r w:rsidRPr="00644C11">
        <w:t xml:space="preserve">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bookmarkStart w:id="842" w:name="_CRFigure9_5E_2"/>
      <w:r w:rsidRPr="00644C11">
        <w:t>Figure </w:t>
      </w:r>
      <w:bookmarkEnd w:id="842"/>
      <w:r w:rsidRPr="00644C11">
        <w:t xml:space="preserve">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bookmarkStart w:id="843" w:name="_CRFigure9_5E_3"/>
      <w:r w:rsidRPr="00644C11">
        <w:t>Figure </w:t>
      </w:r>
      <w:bookmarkEnd w:id="843"/>
      <w:r w:rsidRPr="00644C11">
        <w:t xml:space="preserve">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bookmarkStart w:id="844" w:name="_CRFigure9_5E_4"/>
      <w:r w:rsidRPr="00644C11">
        <w:t>Figure </w:t>
      </w:r>
      <w:bookmarkEnd w:id="844"/>
      <w:r w:rsidRPr="00644C11">
        <w:t xml:space="preserve">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845" w:name="_CRFigure9_5E_5"/>
      <w:r w:rsidRPr="00644C11">
        <w:t>Figure </w:t>
      </w:r>
      <w:bookmarkEnd w:id="845"/>
      <w:r w:rsidRPr="00644C11">
        <w:t xml:space="preserve">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bookmarkStart w:id="846" w:name="_CRTable9_5E_1"/>
      <w:r w:rsidRPr="00644C11">
        <w:lastRenderedPageBreak/>
        <w:t>Table </w:t>
      </w:r>
      <w:bookmarkEnd w:id="846"/>
      <w:r w:rsidRPr="00644C11">
        <w:t xml:space="preserve">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847" w:name="_CR9_6"/>
      <w:bookmarkStart w:id="848" w:name="_Toc45216198"/>
      <w:bookmarkStart w:id="849" w:name="_Toc51931767"/>
      <w:bookmarkStart w:id="850" w:name="_Toc58235129"/>
      <w:bookmarkStart w:id="851" w:name="_Toc193392368"/>
      <w:bookmarkEnd w:id="847"/>
      <w:r w:rsidRPr="00644C11">
        <w:t>9.</w:t>
      </w:r>
      <w:r w:rsidR="00DF3809" w:rsidRPr="00644C11">
        <w:t>6</w:t>
      </w:r>
      <w:r w:rsidRPr="00644C11">
        <w:tab/>
        <w:t>Static filtering entries</w:t>
      </w:r>
      <w:bookmarkEnd w:id="801"/>
      <w:bookmarkEnd w:id="802"/>
      <w:bookmarkEnd w:id="848"/>
      <w:bookmarkEnd w:id="849"/>
      <w:bookmarkEnd w:id="850"/>
      <w:bookmarkEnd w:id="851"/>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bookmarkStart w:id="852" w:name="_CRFigure9_6_1"/>
      <w:r w:rsidRPr="00644C11">
        <w:t>Figure </w:t>
      </w:r>
      <w:bookmarkEnd w:id="852"/>
      <w:r w:rsidRPr="00644C11">
        <w:t>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bookmarkStart w:id="853" w:name="_CRFigure9_6_2"/>
      <w:r w:rsidRPr="00644C11">
        <w:t>Figure </w:t>
      </w:r>
      <w:bookmarkEnd w:id="853"/>
      <w:r w:rsidRPr="00644C11">
        <w:t>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bookmarkStart w:id="854" w:name="_CRTable9_6_1"/>
      <w:r w:rsidRPr="00644C11">
        <w:lastRenderedPageBreak/>
        <w:t>Table </w:t>
      </w:r>
      <w:bookmarkEnd w:id="854"/>
      <w:r w:rsidRPr="00644C11">
        <w:t>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855" w:name="_CR9_6B"/>
      <w:bookmarkStart w:id="856" w:name="_Toc33963297"/>
      <w:bookmarkStart w:id="857" w:name="_Toc34393367"/>
      <w:bookmarkStart w:id="858" w:name="_Toc45216199"/>
      <w:bookmarkStart w:id="859" w:name="_Toc51931768"/>
      <w:bookmarkStart w:id="860" w:name="_Toc58235130"/>
      <w:bookmarkStart w:id="861" w:name="_Toc193392369"/>
      <w:bookmarkEnd w:id="855"/>
      <w:r w:rsidRPr="00972C99">
        <w:t>9.</w:t>
      </w:r>
      <w:r>
        <w:t>6B</w:t>
      </w:r>
      <w:r w:rsidRPr="00972C99">
        <w:tab/>
        <w:t xml:space="preserve">Static filtering </w:t>
      </w:r>
      <w:r>
        <w:t xml:space="preserve">with port-map support </w:t>
      </w:r>
      <w:r w:rsidRPr="00972C99">
        <w:t>entries</w:t>
      </w:r>
      <w:bookmarkEnd w:id="861"/>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bookmarkStart w:id="862" w:name="_CRFigure9_6B_1"/>
      <w:r w:rsidRPr="00972C99">
        <w:t>Figure </w:t>
      </w:r>
      <w:bookmarkEnd w:id="862"/>
      <w:r w:rsidRPr="00972C99">
        <w:t>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bookmarkStart w:id="863" w:name="_CRFigure9_6B_2"/>
      <w:r w:rsidRPr="00972C99">
        <w:t>Figure </w:t>
      </w:r>
      <w:bookmarkEnd w:id="863"/>
      <w:r w:rsidRPr="00972C99">
        <w:t>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bookmarkStart w:id="864" w:name="_CRFigure9_6B_3"/>
      <w:r w:rsidRPr="00972C99">
        <w:t>Figure </w:t>
      </w:r>
      <w:bookmarkEnd w:id="864"/>
      <w:r w:rsidRPr="00972C99">
        <w:t>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bookmarkStart w:id="865" w:name="_CRFigure9_6B_4"/>
      <w:r w:rsidRPr="00972C99">
        <w:t>Figure </w:t>
      </w:r>
      <w:bookmarkEnd w:id="865"/>
      <w:r w:rsidRPr="00972C99">
        <w:t>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bookmarkStart w:id="866" w:name="_CRTable9_6B_1"/>
      <w:r w:rsidRPr="00D25151">
        <w:lastRenderedPageBreak/>
        <w:t>Table </w:t>
      </w:r>
      <w:bookmarkEnd w:id="866"/>
      <w:r w:rsidRPr="00D25151">
        <w:t>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67" w:name="_CR9_7"/>
      <w:bookmarkStart w:id="868" w:name="_Toc193392370"/>
      <w:bookmarkEnd w:id="867"/>
      <w:r w:rsidRPr="00644C11">
        <w:t>9</w:t>
      </w:r>
      <w:r w:rsidR="005B5AD6" w:rsidRPr="00644C11">
        <w:t>.</w:t>
      </w:r>
      <w:r w:rsidR="00DF3809" w:rsidRPr="00644C11">
        <w:t>7</w:t>
      </w:r>
      <w:r w:rsidR="005B5AD6" w:rsidRPr="00644C11">
        <w:tab/>
        <w:t>Traffic class table</w:t>
      </w:r>
      <w:bookmarkEnd w:id="856"/>
      <w:bookmarkEnd w:id="857"/>
      <w:bookmarkEnd w:id="858"/>
      <w:bookmarkEnd w:id="859"/>
      <w:bookmarkEnd w:id="860"/>
      <w:bookmarkEnd w:id="868"/>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869" w:name="_CRFigure9_7_1"/>
      <w:r w:rsidRPr="00644C11">
        <w:t>Figure </w:t>
      </w:r>
      <w:bookmarkEnd w:id="869"/>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lastRenderedPageBreak/>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870" w:name="_CRFigure9_7_2"/>
      <w:r w:rsidRPr="00644C11">
        <w:t>Figure </w:t>
      </w:r>
      <w:bookmarkEnd w:id="870"/>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bookmarkStart w:id="871" w:name="_CRFigure9_7_3"/>
      <w:r w:rsidRPr="00644C11">
        <w:t>Figure </w:t>
      </w:r>
      <w:bookmarkEnd w:id="871"/>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bookmarkStart w:id="872" w:name="_CRTable9_7_1"/>
      <w:r w:rsidRPr="00644C11">
        <w:lastRenderedPageBreak/>
        <w:t>Table </w:t>
      </w:r>
      <w:bookmarkEnd w:id="872"/>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lastRenderedPageBreak/>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lastRenderedPageBreak/>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73" w:name="_CR9_8"/>
      <w:bookmarkStart w:id="874" w:name="_Toc45216200"/>
      <w:bookmarkStart w:id="875" w:name="_Toc51931769"/>
      <w:bookmarkStart w:id="876" w:name="_Toc58235131"/>
      <w:bookmarkStart w:id="877" w:name="_Toc193392371"/>
      <w:bookmarkEnd w:id="873"/>
      <w:r w:rsidRPr="00644C11">
        <w:t>9.8</w:t>
      </w:r>
      <w:r w:rsidR="001207A1" w:rsidRPr="00644C11">
        <w:tab/>
        <w:t>Stream filter instance table</w:t>
      </w:r>
      <w:bookmarkEnd w:id="874"/>
      <w:bookmarkEnd w:id="875"/>
      <w:bookmarkEnd w:id="876"/>
      <w:bookmarkEnd w:id="877"/>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bookmarkStart w:id="878" w:name="_CRFigure9_8_1"/>
      <w:r w:rsidRPr="00644C11">
        <w:t>Figure </w:t>
      </w:r>
      <w:bookmarkEnd w:id="878"/>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bookmarkStart w:id="879" w:name="_CRFigure9_8_2"/>
      <w:r w:rsidRPr="00644C11">
        <w:t>Figure </w:t>
      </w:r>
      <w:bookmarkEnd w:id="879"/>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bookmarkStart w:id="880" w:name="_CRFigure9_8_3"/>
      <w:r w:rsidRPr="00644C11">
        <w:t>Figure </w:t>
      </w:r>
      <w:bookmarkEnd w:id="880"/>
      <w:r w:rsidRPr="00644C11">
        <w:t xml:space="preserve">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lastRenderedPageBreak/>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bookmarkStart w:id="881" w:name="_CRFigure9_8_4"/>
      <w:r w:rsidRPr="00644C11">
        <w:t>Figure </w:t>
      </w:r>
      <w:bookmarkEnd w:id="881"/>
      <w:r w:rsidRPr="00644C11">
        <w:t xml:space="preserve">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bookmarkStart w:id="882" w:name="_CRFigure9_8_5"/>
      <w:r w:rsidRPr="00644C11">
        <w:t>Figure </w:t>
      </w:r>
      <w:bookmarkEnd w:id="882"/>
      <w:r w:rsidRPr="00644C11">
        <w:t xml:space="preserve">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83" w:name="_CRTable9_8_1"/>
      <w:bookmarkStart w:id="884" w:name="_Toc45216201"/>
      <w:bookmarkStart w:id="885" w:name="_Toc51931770"/>
      <w:bookmarkStart w:id="886" w:name="_Toc58235132"/>
      <w:r w:rsidRPr="00D25151">
        <w:lastRenderedPageBreak/>
        <w:t>Table </w:t>
      </w:r>
      <w:bookmarkEnd w:id="883"/>
      <w:r w:rsidRPr="00D25151">
        <w:t>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lastRenderedPageBreak/>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87" w:name="MCCQCTEMPBM_00000161"/>
          </w:p>
        </w:tc>
      </w:tr>
      <w:bookmarkEnd w:id="887"/>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88" w:name="MCCQCTEMPBM_00000162"/>
          </w:p>
        </w:tc>
      </w:tr>
      <w:bookmarkEnd w:id="888"/>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89" w:name="MCCQCTEMPBM_00000163"/>
          </w:p>
        </w:tc>
      </w:tr>
      <w:bookmarkEnd w:id="889"/>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90" w:name="MCCQCTEMPBM_00000164"/>
          </w:p>
        </w:tc>
      </w:tr>
      <w:bookmarkEnd w:id="890"/>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91" w:name="MCCQCTEMPBM_00000165"/>
          </w:p>
        </w:tc>
      </w:tr>
      <w:bookmarkEnd w:id="891"/>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lastRenderedPageBreak/>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lastRenderedPageBreak/>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lastRenderedPageBreak/>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92" w:name="_CR9_9"/>
      <w:bookmarkStart w:id="893" w:name="_Toc193392372"/>
      <w:bookmarkEnd w:id="892"/>
      <w:r w:rsidRPr="00644C11">
        <w:t>9.9</w:t>
      </w:r>
      <w:r w:rsidRPr="00644C11">
        <w:tab/>
        <w:t>Stream gate instance table</w:t>
      </w:r>
      <w:bookmarkEnd w:id="884"/>
      <w:bookmarkEnd w:id="885"/>
      <w:bookmarkEnd w:id="886"/>
      <w:bookmarkEnd w:id="893"/>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lastRenderedPageBreak/>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bookmarkStart w:id="894" w:name="_CRFigure9_9_1"/>
      <w:r w:rsidRPr="00644C11">
        <w:t>Figure </w:t>
      </w:r>
      <w:bookmarkEnd w:id="894"/>
      <w:r w:rsidRPr="00644C11">
        <w:t>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bookmarkStart w:id="895" w:name="_CRFigure9_9_2"/>
      <w:r w:rsidRPr="00D25151">
        <w:t>Figure </w:t>
      </w:r>
      <w:bookmarkEnd w:id="895"/>
      <w:r w:rsidRPr="00D25151">
        <w:t>9.9.2: Stream gate instance</w:t>
      </w:r>
    </w:p>
    <w:p w14:paraId="1A481BCF" w14:textId="77777777" w:rsidR="00C0317B" w:rsidRPr="00644C11" w:rsidRDefault="00C0317B" w:rsidP="00C0317B"/>
    <w:p w14:paraId="6EE7B442" w14:textId="77777777" w:rsidR="0032080C" w:rsidRPr="00F85509" w:rsidRDefault="0032080C" w:rsidP="0032080C">
      <w:bookmarkStart w:id="896" w:name="_Toc45216202"/>
      <w:bookmarkStart w:id="897" w:name="_Toc51931771"/>
      <w:bookmarkStart w:id="898" w:name="_Toc58235133"/>
      <w:bookmarkStart w:id="899" w:name="_Toc33963298"/>
      <w:bookmarkStart w:id="900" w:name="_Toc34393368"/>
      <w:bookmarkEnd w:id="803"/>
    </w:p>
    <w:p w14:paraId="49FB4B40" w14:textId="77777777" w:rsidR="0032080C" w:rsidRPr="00F85509" w:rsidRDefault="0032080C" w:rsidP="0032080C">
      <w:pPr>
        <w:pStyle w:val="TH"/>
      </w:pPr>
      <w:bookmarkStart w:id="901" w:name="_CRTable9_9_1"/>
      <w:r w:rsidRPr="00F85509">
        <w:lastRenderedPageBreak/>
        <w:t>Table </w:t>
      </w:r>
      <w:bookmarkEnd w:id="901"/>
      <w:r w:rsidRPr="00F85509">
        <w:t>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902" w:name="MCCQCTEMPBM_00000147"/>
          </w:p>
        </w:tc>
      </w:tr>
      <w:bookmarkEnd w:id="902"/>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903" w:name="MCCQCTEMPBM_00000148"/>
          </w:p>
        </w:tc>
      </w:tr>
      <w:bookmarkEnd w:id="903"/>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904" w:name="MCCQCTEMPBM_00000149"/>
          </w:p>
        </w:tc>
      </w:tr>
      <w:bookmarkEnd w:id="904"/>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905" w:name="MCCQCTEMPBM_00000150"/>
          </w:p>
        </w:tc>
      </w:tr>
      <w:bookmarkEnd w:id="905"/>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906" w:name="MCCQCTEMPBM_00000151"/>
          </w:p>
        </w:tc>
      </w:tr>
      <w:bookmarkEnd w:id="906"/>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907" w:name="MCCQCTEMPBM_00000152"/>
          </w:p>
        </w:tc>
      </w:tr>
      <w:bookmarkEnd w:id="907"/>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908" w:name="_CR9_10"/>
      <w:bookmarkStart w:id="909" w:name="_Toc193392373"/>
      <w:bookmarkEnd w:id="908"/>
      <w:r w:rsidRPr="00644C11">
        <w:t>9.10</w:t>
      </w:r>
      <w:r w:rsidRPr="00644C11">
        <w:tab/>
        <w:t>DS-TT port neighbor discovery configuration for DS-TT ports</w:t>
      </w:r>
      <w:bookmarkEnd w:id="896"/>
      <w:bookmarkEnd w:id="897"/>
      <w:bookmarkEnd w:id="898"/>
      <w:bookmarkEnd w:id="909"/>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lastRenderedPageBreak/>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bookmarkStart w:id="910" w:name="_CRFigure9_10_1"/>
      <w:r w:rsidRPr="00644C11">
        <w:t>Figure </w:t>
      </w:r>
      <w:bookmarkEnd w:id="910"/>
      <w:r w:rsidRPr="00644C11">
        <w:t>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bookmarkStart w:id="911" w:name="_CRFigure9_10_2"/>
      <w:r w:rsidRPr="00644C11">
        <w:t>Figure </w:t>
      </w:r>
      <w:bookmarkEnd w:id="911"/>
      <w:r w:rsidRPr="00644C11">
        <w:t>9.10.2: DS-TT port neighbor discovery configuration for DS-TT ports instance</w:t>
      </w:r>
    </w:p>
    <w:p w14:paraId="0F44B9DB" w14:textId="77777777" w:rsidR="0013352A" w:rsidRPr="00644C11" w:rsidRDefault="0013352A" w:rsidP="0013352A"/>
    <w:p w14:paraId="27DB6CB4" w14:textId="58431DBA" w:rsidR="00EF3540" w:rsidRPr="009C75BE" w:rsidRDefault="00813CE9" w:rsidP="00EF3540">
      <w:pPr>
        <w:pStyle w:val="TH"/>
      </w:pPr>
      <w:bookmarkStart w:id="912" w:name="_CRTable9_10_1"/>
      <w:bookmarkStart w:id="913" w:name="_Toc45216203"/>
      <w:bookmarkStart w:id="914" w:name="_Toc51931772"/>
      <w:bookmarkStart w:id="915" w:name="_Toc58235134"/>
      <w:r w:rsidRPr="00D25151">
        <w:lastRenderedPageBreak/>
        <w:t>Table </w:t>
      </w:r>
      <w:bookmarkEnd w:id="912"/>
      <w:r w:rsidRPr="00D25151">
        <w:t>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EF3540" w:rsidRPr="009C75BE" w14:paraId="3EF1A6F8" w14:textId="77777777" w:rsidTr="00B16C59">
        <w:trPr>
          <w:cantSplit/>
          <w:jc w:val="center"/>
        </w:trPr>
        <w:tc>
          <w:tcPr>
            <w:tcW w:w="7933" w:type="dxa"/>
            <w:gridSpan w:val="2"/>
          </w:tcPr>
          <w:p w14:paraId="27E608F0" w14:textId="77777777" w:rsidR="00EF3540" w:rsidRPr="009C75BE" w:rsidRDefault="00EF3540" w:rsidP="00E45661">
            <w:pPr>
              <w:pStyle w:val="TAL"/>
              <w:rPr>
                <w:rFonts w:cs="Arial"/>
              </w:rPr>
            </w:pPr>
            <w:r w:rsidRPr="009C75BE">
              <w:rPr>
                <w:rFonts w:cs="Arial"/>
              </w:rPr>
              <w:lastRenderedPageBreak/>
              <w:t>Value part of the DS-TT port neighbor discovery configuration for DS-TT ports information element (octets 4 to z)</w:t>
            </w:r>
          </w:p>
        </w:tc>
      </w:tr>
      <w:tr w:rsidR="00EF3540" w:rsidRPr="009C75BE" w14:paraId="16284EB9" w14:textId="77777777" w:rsidTr="00B16C59">
        <w:trPr>
          <w:cantSplit/>
          <w:jc w:val="center"/>
        </w:trPr>
        <w:tc>
          <w:tcPr>
            <w:tcW w:w="7933" w:type="dxa"/>
            <w:gridSpan w:val="2"/>
          </w:tcPr>
          <w:p w14:paraId="579F5262" w14:textId="77777777" w:rsidR="00EF3540" w:rsidRPr="009C75BE" w:rsidRDefault="00EF3540" w:rsidP="00E45661">
            <w:pPr>
              <w:pStyle w:val="TAL"/>
              <w:rPr>
                <w:rFonts w:cs="Arial"/>
              </w:rPr>
            </w:pPr>
            <w:bookmarkStart w:id="916" w:name="MCCQCTEMPBM_00000176"/>
          </w:p>
        </w:tc>
      </w:tr>
      <w:bookmarkEnd w:id="916"/>
      <w:tr w:rsidR="00EF3540" w:rsidRPr="009C75BE" w14:paraId="0DDDE4B5" w14:textId="77777777" w:rsidTr="00B16C59">
        <w:trPr>
          <w:cantSplit/>
          <w:jc w:val="center"/>
        </w:trPr>
        <w:tc>
          <w:tcPr>
            <w:tcW w:w="7933" w:type="dxa"/>
            <w:gridSpan w:val="2"/>
          </w:tcPr>
          <w:p w14:paraId="2360CFDF" w14:textId="77777777" w:rsidR="00EF3540" w:rsidRPr="009C75BE" w:rsidRDefault="00EF3540" w:rsidP="00E45661">
            <w:pPr>
              <w:pStyle w:val="TAL"/>
            </w:pPr>
            <w:r w:rsidRPr="009C75BE">
              <w:t>DS-TT port neighbor discovery configuration for DS-TT ports</w:t>
            </w:r>
            <w:r w:rsidRPr="009C75BE">
              <w:rPr>
                <w:rFonts w:cs="Arial"/>
              </w:rPr>
              <w:t xml:space="preserve"> </w:t>
            </w:r>
            <w:r w:rsidRPr="009C75BE">
              <w:t>contents (octets 4 to z)</w:t>
            </w:r>
          </w:p>
          <w:p w14:paraId="08826809" w14:textId="77777777" w:rsidR="00EF3540" w:rsidRPr="009C75BE" w:rsidRDefault="00EF3540" w:rsidP="00E45661">
            <w:pPr>
              <w:pStyle w:val="TAL"/>
            </w:pPr>
            <w:r w:rsidRPr="009C75BE">
              <w:t>This field consists of zero or more DS-TT port neighbor discovery configuration for DS-TT ports instances.</w:t>
            </w:r>
          </w:p>
        </w:tc>
      </w:tr>
      <w:tr w:rsidR="00EF3540" w:rsidRPr="009C75BE" w14:paraId="3528B48D" w14:textId="77777777" w:rsidTr="00B16C59">
        <w:trPr>
          <w:cantSplit/>
          <w:jc w:val="center"/>
        </w:trPr>
        <w:tc>
          <w:tcPr>
            <w:tcW w:w="7933" w:type="dxa"/>
            <w:gridSpan w:val="2"/>
          </w:tcPr>
          <w:p w14:paraId="149BB984" w14:textId="77777777" w:rsidR="00EF3540" w:rsidRPr="009C75BE" w:rsidRDefault="00EF3540" w:rsidP="00E45661">
            <w:pPr>
              <w:pStyle w:val="TAL"/>
              <w:rPr>
                <w:rFonts w:cs="Arial"/>
              </w:rPr>
            </w:pPr>
            <w:bookmarkStart w:id="917" w:name="MCCQCTEMPBM_00000177"/>
          </w:p>
        </w:tc>
      </w:tr>
      <w:bookmarkEnd w:id="917"/>
      <w:tr w:rsidR="00EF3540" w:rsidRPr="009C75BE" w14:paraId="163B093B" w14:textId="77777777" w:rsidTr="00B16C59">
        <w:trPr>
          <w:cantSplit/>
          <w:jc w:val="center"/>
        </w:trPr>
        <w:tc>
          <w:tcPr>
            <w:tcW w:w="7933" w:type="dxa"/>
            <w:gridSpan w:val="2"/>
          </w:tcPr>
          <w:p w14:paraId="75A35684" w14:textId="77777777" w:rsidR="00EF3540" w:rsidRPr="009C75BE" w:rsidRDefault="00EF3540" w:rsidP="00E45661">
            <w:pPr>
              <w:pStyle w:val="TAL"/>
            </w:pPr>
            <w:r w:rsidRPr="009C75BE">
              <w:t xml:space="preserve">DS-TT port neighbor discovery configuration for DS-TT ports instance </w:t>
            </w:r>
            <w:r w:rsidRPr="009C75BE">
              <w:rPr>
                <w:rFonts w:cs="Arial"/>
              </w:rPr>
              <w:t>(octets 4 to x)</w:t>
            </w:r>
          </w:p>
        </w:tc>
      </w:tr>
      <w:tr w:rsidR="00EF3540" w:rsidRPr="009C75BE" w14:paraId="66D6DFCC" w14:textId="77777777" w:rsidTr="00B16C59">
        <w:trPr>
          <w:cantSplit/>
          <w:jc w:val="center"/>
        </w:trPr>
        <w:tc>
          <w:tcPr>
            <w:tcW w:w="7933" w:type="dxa"/>
            <w:gridSpan w:val="2"/>
          </w:tcPr>
          <w:p w14:paraId="71DDD8E6" w14:textId="77777777" w:rsidR="00EF3540" w:rsidRPr="009C75BE" w:rsidRDefault="00EF3540" w:rsidP="00E45661">
            <w:pPr>
              <w:pStyle w:val="TAL"/>
            </w:pPr>
            <w:bookmarkStart w:id="918" w:name="MCCQCTEMPBM_00000178"/>
          </w:p>
        </w:tc>
      </w:tr>
      <w:bookmarkEnd w:id="918"/>
      <w:tr w:rsidR="00EF3540" w:rsidRPr="009C75BE" w14:paraId="1C4A88E5" w14:textId="77777777" w:rsidTr="00B16C59">
        <w:trPr>
          <w:cantSplit/>
          <w:jc w:val="center"/>
        </w:trPr>
        <w:tc>
          <w:tcPr>
            <w:tcW w:w="7933" w:type="dxa"/>
            <w:gridSpan w:val="2"/>
          </w:tcPr>
          <w:p w14:paraId="5C5472D8" w14:textId="77777777" w:rsidR="00EF3540" w:rsidRPr="009C75BE" w:rsidRDefault="00EF3540" w:rsidP="00E45661">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(octets 4 to 5)</w:t>
            </w:r>
          </w:p>
          <w:p w14:paraId="16A392FC" w14:textId="77777777" w:rsidR="00EF3540" w:rsidRPr="009C75BE" w:rsidRDefault="00EF3540" w:rsidP="00E45661">
            <w:pPr>
              <w:pStyle w:val="TAL"/>
              <w:rPr>
                <w:rFonts w:cs="Arial"/>
              </w:rPr>
            </w:pPr>
            <w:r w:rsidRPr="009C75BE">
              <w:rPr>
                <w:rFonts w:cs="Arial"/>
              </w:rPr>
              <w:t xml:space="preserve">Length of </w:t>
            </w:r>
            <w:r w:rsidRPr="009C75BE">
              <w:t>DS-TT port neighbor discovery configuration for DS-TT ports</w:t>
            </w:r>
            <w:r w:rsidRPr="009C75BE">
              <w:rPr>
                <w:rFonts w:cs="Arial"/>
              </w:rPr>
              <w:t xml:space="preserve"> instance contains the length of the val</w:t>
            </w:r>
            <w:r>
              <w:rPr>
                <w:rFonts w:cs="Arial" w:hint="eastAsia"/>
                <w:lang w:eastAsia="ko-KR"/>
              </w:rPr>
              <w:t>u</w:t>
            </w:r>
            <w:r w:rsidRPr="009C75BE">
              <w:rPr>
                <w:rFonts w:cs="Arial"/>
              </w:rPr>
              <w:t xml:space="preserve">e part of </w:t>
            </w:r>
            <w:r w:rsidRPr="009C75BE">
              <w:t>DS-TT port neighbor discovery configuration for DS-TT ports</w:t>
            </w:r>
            <w:r w:rsidRPr="009C75BE">
              <w:rPr>
                <w:rFonts w:cs="Arial"/>
              </w:rPr>
              <w:t xml:space="preserve"> instance in octets. </w:t>
            </w:r>
          </w:p>
        </w:tc>
      </w:tr>
      <w:tr w:rsidR="00EF3540" w:rsidRPr="009C75BE" w14:paraId="29F0B71B" w14:textId="77777777" w:rsidTr="00B16C59">
        <w:trPr>
          <w:cantSplit/>
          <w:jc w:val="center"/>
        </w:trPr>
        <w:tc>
          <w:tcPr>
            <w:tcW w:w="7933" w:type="dxa"/>
            <w:gridSpan w:val="2"/>
          </w:tcPr>
          <w:p w14:paraId="72726745" w14:textId="77777777" w:rsidR="00EF3540" w:rsidRPr="009C75BE" w:rsidRDefault="00EF3540" w:rsidP="00E45661">
            <w:pPr>
              <w:pStyle w:val="TAL"/>
              <w:rPr>
                <w:rFonts w:cs="Arial"/>
              </w:rPr>
            </w:pPr>
            <w:bookmarkStart w:id="919" w:name="MCCQCTEMPBM_00000179"/>
          </w:p>
        </w:tc>
      </w:tr>
      <w:bookmarkEnd w:id="919"/>
      <w:tr w:rsidR="00EF3540" w:rsidRPr="009C75BE" w14:paraId="4A27F274" w14:textId="77777777" w:rsidTr="00B16C59">
        <w:trPr>
          <w:cantSplit/>
          <w:jc w:val="center"/>
        </w:trPr>
        <w:tc>
          <w:tcPr>
            <w:tcW w:w="7933" w:type="dxa"/>
            <w:gridSpan w:val="2"/>
          </w:tcPr>
          <w:p w14:paraId="12AD5629" w14:textId="77777777" w:rsidR="00EF3540" w:rsidRPr="009C75BE" w:rsidRDefault="00EF3540" w:rsidP="00E45661">
            <w:pPr>
              <w:pStyle w:val="TAL"/>
              <w:rPr>
                <w:rFonts w:cs="Arial"/>
              </w:rPr>
            </w:pPr>
            <w:r w:rsidRPr="009C75BE">
              <w:rPr>
                <w:rFonts w:cs="Arial"/>
              </w:rPr>
              <w:t>DS-TT port number value (octets 6 to 7)</w:t>
            </w:r>
          </w:p>
          <w:p w14:paraId="0BA81485" w14:textId="77777777" w:rsidR="00EF3540" w:rsidRPr="009C75BE" w:rsidRDefault="00EF3540" w:rsidP="00E45661">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EF3540" w:rsidRPr="009C75BE" w14:paraId="39BFBFC9" w14:textId="77777777" w:rsidTr="00B16C59">
        <w:trPr>
          <w:cantSplit/>
          <w:jc w:val="center"/>
        </w:trPr>
        <w:tc>
          <w:tcPr>
            <w:tcW w:w="7933" w:type="dxa"/>
            <w:gridSpan w:val="2"/>
          </w:tcPr>
          <w:p w14:paraId="798D388F" w14:textId="77777777" w:rsidR="00EF3540" w:rsidRPr="009C75BE" w:rsidRDefault="00EF3540" w:rsidP="00E45661">
            <w:pPr>
              <w:pStyle w:val="TAL"/>
              <w:rPr>
                <w:rFonts w:cs="Arial"/>
              </w:rPr>
            </w:pPr>
            <w:bookmarkStart w:id="920" w:name="MCCQCTEMPBM_00000180"/>
          </w:p>
        </w:tc>
      </w:tr>
      <w:bookmarkEnd w:id="920"/>
      <w:tr w:rsidR="00EF3540" w:rsidRPr="009C75BE" w14:paraId="422FE394" w14:textId="77777777" w:rsidTr="00B16C59">
        <w:trPr>
          <w:cantSplit/>
          <w:jc w:val="center"/>
        </w:trPr>
        <w:tc>
          <w:tcPr>
            <w:tcW w:w="7933" w:type="dxa"/>
            <w:gridSpan w:val="2"/>
          </w:tcPr>
          <w:p w14:paraId="0C2D42FC" w14:textId="77777777" w:rsidR="00EF3540" w:rsidRPr="009C75BE" w:rsidRDefault="00EF3540" w:rsidP="00E45661">
            <w:pPr>
              <w:pStyle w:val="TAL"/>
              <w:rPr>
                <w:rFonts w:cs="Arial"/>
              </w:rPr>
            </w:pPr>
            <w:r w:rsidRPr="009C75BE">
              <w:t xml:space="preserve">lldpV2LocPortIdSubtype </w:t>
            </w:r>
            <w:r w:rsidRPr="009C75BE">
              <w:rPr>
                <w:rFonts w:cs="Arial"/>
              </w:rPr>
              <w:t>value (octet 8)</w:t>
            </w:r>
          </w:p>
          <w:p w14:paraId="3415C4E9" w14:textId="77777777" w:rsidR="00EF3540" w:rsidRPr="009C75BE" w:rsidRDefault="00EF3540" w:rsidP="00E45661">
            <w:pPr>
              <w:pStyle w:val="TAL"/>
              <w:rPr>
                <w:rFonts w:cs="Arial"/>
              </w:rPr>
            </w:pPr>
            <w:r w:rsidRPr="009C75BE">
              <w:t>lldpV2LocPortIdSubtype value contains the value of</w:t>
            </w:r>
            <w:r w:rsidRPr="009C75BE">
              <w:rPr>
                <w:rFonts w:cs="Arial"/>
              </w:rPr>
              <w:t xml:space="preserve"> </w:t>
            </w:r>
            <w:r w:rsidRPr="009C75BE">
              <w:t xml:space="preserve">lldpV2LocPortIdSubtype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EF3540" w:rsidRPr="009C75BE" w14:paraId="59B8CABD" w14:textId="77777777" w:rsidTr="00B16C59">
        <w:trPr>
          <w:cantSplit/>
          <w:jc w:val="center"/>
        </w:trPr>
        <w:tc>
          <w:tcPr>
            <w:tcW w:w="7933" w:type="dxa"/>
            <w:gridSpan w:val="2"/>
          </w:tcPr>
          <w:p w14:paraId="423A82CD" w14:textId="77777777" w:rsidR="00EF3540" w:rsidRPr="009C75BE" w:rsidRDefault="00EF3540" w:rsidP="00E45661">
            <w:pPr>
              <w:pStyle w:val="TAL"/>
            </w:pPr>
            <w:bookmarkStart w:id="921" w:name="MCCQCTEMPBM_00000181"/>
          </w:p>
        </w:tc>
      </w:tr>
      <w:bookmarkEnd w:id="921"/>
      <w:tr w:rsidR="00EF3540" w:rsidRPr="009C75BE" w14:paraId="6135A142" w14:textId="77777777" w:rsidTr="00B16C59">
        <w:trPr>
          <w:cantSplit/>
          <w:jc w:val="center"/>
        </w:trPr>
        <w:tc>
          <w:tcPr>
            <w:tcW w:w="7933" w:type="dxa"/>
            <w:gridSpan w:val="2"/>
          </w:tcPr>
          <w:p w14:paraId="21468D74" w14:textId="77777777" w:rsidR="00EF3540" w:rsidRPr="009C75BE" w:rsidRDefault="00EF3540" w:rsidP="00E45661">
            <w:pPr>
              <w:pStyle w:val="TAL"/>
            </w:pPr>
            <w:r w:rsidRPr="009C75BE">
              <w:t xml:space="preserve">Length of lldpV2LocPortId </w:t>
            </w:r>
            <w:r w:rsidRPr="009C75BE">
              <w:rPr>
                <w:rFonts w:cs="Arial"/>
              </w:rPr>
              <w:t>value (octet 9)</w:t>
            </w:r>
          </w:p>
          <w:p w14:paraId="571524E7" w14:textId="77777777" w:rsidR="00EF3540" w:rsidRPr="009C75BE" w:rsidRDefault="00EF3540" w:rsidP="00E45661">
            <w:pPr>
              <w:pStyle w:val="TAL"/>
              <w:rPr>
                <w:rFonts w:cs="Arial"/>
              </w:rPr>
            </w:pPr>
            <w:r w:rsidRPr="009C75BE">
              <w:t>Length of lldpV2LocPortId value contains the binary coded length in octets of lldpV2LocPortId value</w:t>
            </w:r>
            <w:r w:rsidRPr="009C75BE">
              <w:rPr>
                <w:rFonts w:cs="Arial"/>
              </w:rPr>
              <w:t>.</w:t>
            </w:r>
          </w:p>
        </w:tc>
      </w:tr>
      <w:tr w:rsidR="00EF3540" w:rsidRPr="009C75BE" w14:paraId="61BC38D0" w14:textId="77777777" w:rsidTr="00B16C59">
        <w:trPr>
          <w:cantSplit/>
          <w:jc w:val="center"/>
        </w:trPr>
        <w:tc>
          <w:tcPr>
            <w:tcW w:w="7933" w:type="dxa"/>
            <w:gridSpan w:val="2"/>
          </w:tcPr>
          <w:p w14:paraId="61785E08" w14:textId="77777777" w:rsidR="00EF3540" w:rsidRPr="009C75BE" w:rsidRDefault="00EF3540" w:rsidP="00E45661">
            <w:pPr>
              <w:pStyle w:val="TAL"/>
            </w:pPr>
            <w:bookmarkStart w:id="922" w:name="MCCQCTEMPBM_00000182"/>
          </w:p>
        </w:tc>
      </w:tr>
      <w:bookmarkEnd w:id="922"/>
      <w:tr w:rsidR="00EF3540" w:rsidRPr="009C75BE" w14:paraId="5BA8BA98" w14:textId="77777777" w:rsidTr="00B16C59">
        <w:trPr>
          <w:cantSplit/>
          <w:jc w:val="center"/>
        </w:trPr>
        <w:tc>
          <w:tcPr>
            <w:tcW w:w="7933" w:type="dxa"/>
            <w:gridSpan w:val="2"/>
          </w:tcPr>
          <w:p w14:paraId="0CDC7096" w14:textId="50C67F8A" w:rsidR="00EF3540" w:rsidRPr="009C75BE" w:rsidRDefault="00EF3540" w:rsidP="00E45661">
            <w:pPr>
              <w:pStyle w:val="TAL"/>
              <w:rPr>
                <w:rFonts w:cs="Arial"/>
              </w:rPr>
            </w:pPr>
            <w:r w:rsidRPr="009C75BE">
              <w:t>lldpV2LocPortId</w:t>
            </w:r>
            <w:r w:rsidRPr="009C75BE">
              <w:rPr>
                <w:rFonts w:cs="Arial"/>
              </w:rPr>
              <w:t xml:space="preserve"> value (octets 10 to </w:t>
            </w:r>
            <w:r w:rsidRPr="009C75BE">
              <w:rPr>
                <w:rFonts w:cs="Arial"/>
                <w:lang w:eastAsia="ko-KR"/>
              </w:rPr>
              <w:t>a</w:t>
            </w:r>
            <w:r w:rsidRPr="009C75BE">
              <w:rPr>
                <w:rFonts w:cs="Arial"/>
              </w:rPr>
              <w:t>)</w:t>
            </w:r>
          </w:p>
          <w:p w14:paraId="1911D1C2" w14:textId="77777777" w:rsidR="00EF3540" w:rsidRPr="009C75BE" w:rsidRDefault="00EF3540" w:rsidP="00E45661">
            <w:pPr>
              <w:pStyle w:val="TAL"/>
              <w:rPr>
                <w:rFonts w:cs="Arial"/>
              </w:rPr>
            </w:pPr>
            <w:r w:rsidRPr="009C75BE">
              <w:t>lldpV2LocPortId</w:t>
            </w:r>
            <w:r w:rsidRPr="009C75BE">
              <w:rPr>
                <w:rFonts w:cs="Arial"/>
              </w:rPr>
              <w:t xml:space="preserve"> value contains the value of </w:t>
            </w:r>
            <w:r w:rsidRPr="009C75BE">
              <w:t>lldpV2LocPortId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EF3540" w:rsidRPr="009C75BE" w14:paraId="1181634E" w14:textId="77777777" w:rsidTr="00B16C59">
        <w:trPr>
          <w:cantSplit/>
          <w:jc w:val="center"/>
        </w:trPr>
        <w:tc>
          <w:tcPr>
            <w:tcW w:w="7933" w:type="dxa"/>
            <w:gridSpan w:val="2"/>
          </w:tcPr>
          <w:p w14:paraId="730B3F1E" w14:textId="77777777" w:rsidR="00EF3540" w:rsidRPr="009C75BE" w:rsidRDefault="00EF3540" w:rsidP="00E45661">
            <w:pPr>
              <w:pStyle w:val="TAL"/>
            </w:pPr>
            <w:bookmarkStart w:id="923" w:name="MCCQCTEMPBM_00000183"/>
          </w:p>
        </w:tc>
      </w:tr>
      <w:tr w:rsidR="00EF3540" w:rsidRPr="009C75BE" w14:paraId="78D1E33D" w14:textId="77777777" w:rsidTr="00B16C59">
        <w:trPr>
          <w:cantSplit/>
          <w:jc w:val="center"/>
        </w:trPr>
        <w:tc>
          <w:tcPr>
            <w:tcW w:w="7933" w:type="dxa"/>
            <w:gridSpan w:val="2"/>
          </w:tcPr>
          <w:p w14:paraId="2BCB4F20" w14:textId="77777777" w:rsidR="00EF3540" w:rsidRPr="009C75BE" w:rsidRDefault="00EF3540" w:rsidP="00E45661">
            <w:pPr>
              <w:pStyle w:val="TAL"/>
              <w:rPr>
                <w:lang w:eastAsia="ko-KR"/>
              </w:rPr>
            </w:pPr>
            <w:r w:rsidRPr="009C75BE">
              <w:rPr>
                <w:lang w:eastAsia="ko-KR"/>
              </w:rPr>
              <w:t>lldpLocSysCap included (bit 1 of octet a+1)</w:t>
            </w:r>
          </w:p>
          <w:p w14:paraId="31A74369" w14:textId="77777777" w:rsidR="00EF3540" w:rsidRPr="009C75BE" w:rsidRDefault="00EF3540" w:rsidP="00E45661">
            <w:pPr>
              <w:pStyle w:val="TAL"/>
              <w:rPr>
                <w:lang w:eastAsia="ko-KR"/>
              </w:rPr>
            </w:pPr>
            <w:r w:rsidRPr="009C75BE">
              <w:rPr>
                <w:lang w:eastAsia="ko-KR"/>
              </w:rPr>
              <w:t>Bit</w:t>
            </w:r>
          </w:p>
        </w:tc>
      </w:tr>
      <w:tr w:rsidR="00EF3540" w:rsidRPr="009C75BE" w14:paraId="2A5F022A" w14:textId="77777777" w:rsidTr="00B16C59">
        <w:trPr>
          <w:cantSplit/>
          <w:jc w:val="center"/>
        </w:trPr>
        <w:tc>
          <w:tcPr>
            <w:tcW w:w="256" w:type="dxa"/>
          </w:tcPr>
          <w:p w14:paraId="2707A208" w14:textId="77777777" w:rsidR="00EF3540" w:rsidRPr="009C75BE" w:rsidRDefault="00EF3540" w:rsidP="00E45661">
            <w:pPr>
              <w:pStyle w:val="TAH"/>
              <w:rPr>
                <w:lang w:eastAsia="ko-KR"/>
              </w:rPr>
            </w:pPr>
            <w:r w:rsidRPr="009C75BE">
              <w:rPr>
                <w:lang w:eastAsia="ko-KR"/>
              </w:rPr>
              <w:t>1</w:t>
            </w:r>
          </w:p>
        </w:tc>
        <w:tc>
          <w:tcPr>
            <w:tcW w:w="7677" w:type="dxa"/>
          </w:tcPr>
          <w:p w14:paraId="6ADFE4F2" w14:textId="77777777" w:rsidR="00EF3540" w:rsidRPr="009C75BE" w:rsidRDefault="00EF3540" w:rsidP="00E45661">
            <w:pPr>
              <w:pStyle w:val="TAL"/>
            </w:pPr>
          </w:p>
        </w:tc>
      </w:tr>
      <w:tr w:rsidR="00EF3540" w:rsidRPr="009C75BE" w14:paraId="53CF2C8E" w14:textId="77777777" w:rsidTr="00B16C59">
        <w:trPr>
          <w:cantSplit/>
          <w:jc w:val="center"/>
        </w:trPr>
        <w:tc>
          <w:tcPr>
            <w:tcW w:w="256" w:type="dxa"/>
          </w:tcPr>
          <w:p w14:paraId="19E2CE9E" w14:textId="77777777" w:rsidR="00EF3540" w:rsidRPr="009C75BE" w:rsidRDefault="00EF3540" w:rsidP="00E45661">
            <w:pPr>
              <w:pStyle w:val="TAC"/>
              <w:rPr>
                <w:lang w:eastAsia="ko-KR"/>
              </w:rPr>
            </w:pPr>
            <w:r w:rsidRPr="009C75BE">
              <w:rPr>
                <w:lang w:eastAsia="ko-KR"/>
              </w:rPr>
              <w:t>0</w:t>
            </w:r>
          </w:p>
        </w:tc>
        <w:tc>
          <w:tcPr>
            <w:tcW w:w="7677" w:type="dxa"/>
          </w:tcPr>
          <w:p w14:paraId="2D1D3035" w14:textId="77777777" w:rsidR="00EF3540" w:rsidRPr="009C75BE" w:rsidRDefault="00EF3540" w:rsidP="00E45661">
            <w:pPr>
              <w:pStyle w:val="TAL"/>
              <w:rPr>
                <w:lang w:eastAsia="ko-KR"/>
              </w:rPr>
            </w:pPr>
            <w:r w:rsidRPr="009C75BE">
              <w:rPr>
                <w:lang w:eastAsia="ko-KR"/>
              </w:rPr>
              <w:t>lldpLocSysCap is not included</w:t>
            </w:r>
          </w:p>
        </w:tc>
      </w:tr>
      <w:tr w:rsidR="00EF3540" w:rsidRPr="009C75BE" w14:paraId="34575BBC" w14:textId="77777777" w:rsidTr="00B16C59">
        <w:trPr>
          <w:cantSplit/>
          <w:jc w:val="center"/>
        </w:trPr>
        <w:tc>
          <w:tcPr>
            <w:tcW w:w="256" w:type="dxa"/>
          </w:tcPr>
          <w:p w14:paraId="4DED327B" w14:textId="77777777" w:rsidR="00EF3540" w:rsidRPr="009C75BE" w:rsidRDefault="00EF3540" w:rsidP="00E45661">
            <w:pPr>
              <w:pStyle w:val="TAC"/>
              <w:rPr>
                <w:lang w:eastAsia="ko-KR"/>
              </w:rPr>
            </w:pPr>
            <w:r w:rsidRPr="009C75BE">
              <w:rPr>
                <w:lang w:eastAsia="ko-KR"/>
              </w:rPr>
              <w:t>1</w:t>
            </w:r>
          </w:p>
        </w:tc>
        <w:tc>
          <w:tcPr>
            <w:tcW w:w="7677" w:type="dxa"/>
          </w:tcPr>
          <w:p w14:paraId="1FB66BEE" w14:textId="77777777" w:rsidR="00EF3540" w:rsidRPr="009C75BE" w:rsidRDefault="00EF3540" w:rsidP="00E45661">
            <w:pPr>
              <w:pStyle w:val="TAL"/>
              <w:rPr>
                <w:lang w:eastAsia="ko-KR"/>
              </w:rPr>
            </w:pPr>
            <w:r w:rsidRPr="009C75BE">
              <w:rPr>
                <w:lang w:eastAsia="ko-KR"/>
              </w:rPr>
              <w:t>lldpLocSysCap is included</w:t>
            </w:r>
          </w:p>
        </w:tc>
      </w:tr>
      <w:tr w:rsidR="00EF3540" w:rsidRPr="009C75BE" w14:paraId="086C9661" w14:textId="77777777" w:rsidTr="00B16C59">
        <w:trPr>
          <w:cantSplit/>
          <w:jc w:val="center"/>
        </w:trPr>
        <w:tc>
          <w:tcPr>
            <w:tcW w:w="7933" w:type="dxa"/>
            <w:gridSpan w:val="2"/>
          </w:tcPr>
          <w:p w14:paraId="1666FFB6" w14:textId="77777777" w:rsidR="00EF3540" w:rsidRPr="009C75BE" w:rsidRDefault="00EF3540" w:rsidP="00E45661">
            <w:pPr>
              <w:pStyle w:val="TAL"/>
            </w:pPr>
          </w:p>
        </w:tc>
      </w:tr>
      <w:tr w:rsidR="00EF3540" w:rsidRPr="009C75BE" w14:paraId="7A2D09BC" w14:textId="77777777" w:rsidTr="00E45661">
        <w:trPr>
          <w:cantSplit/>
          <w:jc w:val="center"/>
        </w:trPr>
        <w:tc>
          <w:tcPr>
            <w:tcW w:w="7933" w:type="dxa"/>
            <w:gridSpan w:val="2"/>
          </w:tcPr>
          <w:p w14:paraId="48D1AFA0" w14:textId="77777777" w:rsidR="00EF3540" w:rsidRPr="009C75BE" w:rsidRDefault="00EF3540" w:rsidP="00E45661">
            <w:pPr>
              <w:pStyle w:val="TAL"/>
              <w:rPr>
                <w:lang w:eastAsia="ko-KR"/>
              </w:rPr>
            </w:pPr>
            <w:r w:rsidRPr="009C75BE">
              <w:rPr>
                <w:lang w:eastAsia="ko-KR"/>
              </w:rPr>
              <w:t>lldpLoc</w:t>
            </w:r>
            <w:r>
              <w:rPr>
                <w:lang w:eastAsia="ko-KR"/>
              </w:rPr>
              <w:t>ManAddr list</w:t>
            </w:r>
            <w:r w:rsidRPr="009C75BE">
              <w:rPr>
                <w:lang w:eastAsia="ko-KR"/>
              </w:rPr>
              <w:t xml:space="preserve"> included (bit </w:t>
            </w:r>
            <w:r>
              <w:rPr>
                <w:lang w:eastAsia="ko-KR"/>
              </w:rPr>
              <w:t>2</w:t>
            </w:r>
            <w:r w:rsidRPr="009C75BE">
              <w:rPr>
                <w:lang w:eastAsia="ko-KR"/>
              </w:rPr>
              <w:t xml:space="preserve"> of octet a+1)</w:t>
            </w:r>
          </w:p>
          <w:p w14:paraId="2F4B634B" w14:textId="77777777" w:rsidR="00EF3540" w:rsidRPr="009C75BE" w:rsidRDefault="00EF3540" w:rsidP="00E45661">
            <w:pPr>
              <w:pStyle w:val="TAL"/>
              <w:rPr>
                <w:lang w:eastAsia="ko-KR"/>
              </w:rPr>
            </w:pPr>
            <w:r w:rsidRPr="009C75BE">
              <w:rPr>
                <w:lang w:eastAsia="ko-KR"/>
              </w:rPr>
              <w:t>Bit</w:t>
            </w:r>
          </w:p>
        </w:tc>
      </w:tr>
      <w:tr w:rsidR="00EF3540" w:rsidRPr="009C75BE" w14:paraId="50E78645" w14:textId="77777777" w:rsidTr="00E45661">
        <w:trPr>
          <w:cantSplit/>
          <w:jc w:val="center"/>
        </w:trPr>
        <w:tc>
          <w:tcPr>
            <w:tcW w:w="256" w:type="dxa"/>
          </w:tcPr>
          <w:p w14:paraId="2CDB7B2B" w14:textId="77777777" w:rsidR="00EF3540" w:rsidRPr="009C75BE" w:rsidRDefault="00EF3540" w:rsidP="00E45661">
            <w:pPr>
              <w:pStyle w:val="TAH"/>
              <w:rPr>
                <w:lang w:eastAsia="ko-KR"/>
              </w:rPr>
            </w:pPr>
            <w:r>
              <w:rPr>
                <w:lang w:eastAsia="ko-KR"/>
              </w:rPr>
              <w:t>2</w:t>
            </w:r>
          </w:p>
        </w:tc>
        <w:tc>
          <w:tcPr>
            <w:tcW w:w="7677" w:type="dxa"/>
          </w:tcPr>
          <w:p w14:paraId="7B10DC7C" w14:textId="77777777" w:rsidR="00EF3540" w:rsidRPr="009C75BE" w:rsidRDefault="00EF3540" w:rsidP="00E45661">
            <w:pPr>
              <w:pStyle w:val="TAL"/>
            </w:pPr>
          </w:p>
        </w:tc>
      </w:tr>
      <w:tr w:rsidR="00EF3540" w:rsidRPr="009C75BE" w14:paraId="08F29338" w14:textId="77777777" w:rsidTr="00E45661">
        <w:trPr>
          <w:cantSplit/>
          <w:jc w:val="center"/>
        </w:trPr>
        <w:tc>
          <w:tcPr>
            <w:tcW w:w="256" w:type="dxa"/>
          </w:tcPr>
          <w:p w14:paraId="5D16DD68" w14:textId="77777777" w:rsidR="00EF3540" w:rsidRPr="009C75BE" w:rsidRDefault="00EF3540" w:rsidP="00E45661">
            <w:pPr>
              <w:pStyle w:val="TAC"/>
              <w:rPr>
                <w:lang w:eastAsia="ko-KR"/>
              </w:rPr>
            </w:pPr>
            <w:r w:rsidRPr="009C75BE">
              <w:rPr>
                <w:lang w:eastAsia="ko-KR"/>
              </w:rPr>
              <w:t>0</w:t>
            </w:r>
          </w:p>
        </w:tc>
        <w:tc>
          <w:tcPr>
            <w:tcW w:w="7677" w:type="dxa"/>
          </w:tcPr>
          <w:p w14:paraId="5138BE8A" w14:textId="77777777" w:rsidR="00EF3540" w:rsidRPr="009C75BE" w:rsidRDefault="00EF3540" w:rsidP="00E45661">
            <w:pPr>
              <w:pStyle w:val="TAL"/>
              <w:rPr>
                <w:lang w:eastAsia="ko-KR"/>
              </w:rPr>
            </w:pPr>
            <w:r w:rsidRPr="009C75BE">
              <w:rPr>
                <w:lang w:eastAsia="ko-KR"/>
              </w:rPr>
              <w:t>lldpLoc</w:t>
            </w:r>
            <w:r>
              <w:rPr>
                <w:lang w:eastAsia="ko-KR"/>
              </w:rPr>
              <w:t>ManAddr list</w:t>
            </w:r>
            <w:r w:rsidRPr="009C75BE">
              <w:rPr>
                <w:lang w:eastAsia="ko-KR"/>
              </w:rPr>
              <w:t xml:space="preserve"> is not included</w:t>
            </w:r>
          </w:p>
        </w:tc>
      </w:tr>
      <w:tr w:rsidR="00EF3540" w:rsidRPr="009C75BE" w14:paraId="18ED77A9" w14:textId="77777777" w:rsidTr="00E45661">
        <w:trPr>
          <w:cantSplit/>
          <w:jc w:val="center"/>
        </w:trPr>
        <w:tc>
          <w:tcPr>
            <w:tcW w:w="256" w:type="dxa"/>
          </w:tcPr>
          <w:p w14:paraId="5D069213" w14:textId="77777777" w:rsidR="00EF3540" w:rsidRPr="009C75BE" w:rsidRDefault="00EF3540" w:rsidP="00E45661">
            <w:pPr>
              <w:pStyle w:val="TAC"/>
              <w:rPr>
                <w:lang w:eastAsia="ko-KR"/>
              </w:rPr>
            </w:pPr>
            <w:r w:rsidRPr="009C75BE">
              <w:rPr>
                <w:lang w:eastAsia="ko-KR"/>
              </w:rPr>
              <w:t>1</w:t>
            </w:r>
          </w:p>
        </w:tc>
        <w:tc>
          <w:tcPr>
            <w:tcW w:w="7677" w:type="dxa"/>
          </w:tcPr>
          <w:p w14:paraId="601ECEB9" w14:textId="77777777" w:rsidR="00EF3540" w:rsidRPr="009C75BE" w:rsidRDefault="00EF3540" w:rsidP="00E45661">
            <w:pPr>
              <w:pStyle w:val="TAL"/>
              <w:rPr>
                <w:lang w:eastAsia="ko-KR"/>
              </w:rPr>
            </w:pPr>
            <w:r w:rsidRPr="009C75BE">
              <w:rPr>
                <w:lang w:eastAsia="ko-KR"/>
              </w:rPr>
              <w:t>lldpLoc</w:t>
            </w:r>
            <w:r>
              <w:rPr>
                <w:lang w:eastAsia="ko-KR"/>
              </w:rPr>
              <w:t>ManAddr list</w:t>
            </w:r>
            <w:r w:rsidRPr="009C75BE">
              <w:rPr>
                <w:lang w:eastAsia="ko-KR"/>
              </w:rPr>
              <w:t xml:space="preserve"> is included</w:t>
            </w:r>
          </w:p>
        </w:tc>
      </w:tr>
      <w:tr w:rsidR="00EF3540" w:rsidRPr="009C75BE" w14:paraId="4A608BFA" w14:textId="77777777" w:rsidTr="00E45661">
        <w:trPr>
          <w:cantSplit/>
          <w:jc w:val="center"/>
        </w:trPr>
        <w:tc>
          <w:tcPr>
            <w:tcW w:w="7933" w:type="dxa"/>
            <w:gridSpan w:val="2"/>
          </w:tcPr>
          <w:p w14:paraId="691449CF" w14:textId="77777777" w:rsidR="00EF3540" w:rsidRPr="009C75BE" w:rsidRDefault="00EF3540" w:rsidP="00E45661">
            <w:pPr>
              <w:pStyle w:val="TAL"/>
            </w:pPr>
          </w:p>
        </w:tc>
      </w:tr>
      <w:tr w:rsidR="00EF3540" w:rsidRPr="009C75BE" w14:paraId="6257FC05" w14:textId="77777777" w:rsidTr="00B16C59">
        <w:trPr>
          <w:cantSplit/>
          <w:jc w:val="center"/>
        </w:trPr>
        <w:tc>
          <w:tcPr>
            <w:tcW w:w="7933" w:type="dxa"/>
            <w:gridSpan w:val="2"/>
          </w:tcPr>
          <w:p w14:paraId="74E6C05F" w14:textId="77777777" w:rsidR="00EF3540" w:rsidRDefault="00EF3540" w:rsidP="00E45661">
            <w:pPr>
              <w:pStyle w:val="TAL"/>
            </w:pPr>
            <w:r>
              <w:t>System capabilities (octets a+2 to a+3)</w:t>
            </w:r>
          </w:p>
          <w:p w14:paraId="536EF273" w14:textId="77777777" w:rsidR="00EF3540" w:rsidRPr="009C75BE" w:rsidRDefault="00EF3540" w:rsidP="00E45661">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EF3540" w:rsidRPr="009C75BE" w14:paraId="24520B2E" w14:textId="77777777" w:rsidTr="00B16C59">
        <w:trPr>
          <w:cantSplit/>
          <w:jc w:val="center"/>
        </w:trPr>
        <w:tc>
          <w:tcPr>
            <w:tcW w:w="7933" w:type="dxa"/>
            <w:gridSpan w:val="2"/>
          </w:tcPr>
          <w:p w14:paraId="646C2847" w14:textId="77777777" w:rsidR="00EF3540" w:rsidRPr="009C75BE" w:rsidRDefault="00EF3540" w:rsidP="00E45661">
            <w:pPr>
              <w:pStyle w:val="TAL"/>
            </w:pPr>
          </w:p>
        </w:tc>
      </w:tr>
      <w:tr w:rsidR="00EF3540" w:rsidRPr="009C75BE" w14:paraId="50C316D8" w14:textId="77777777" w:rsidTr="00B16C59">
        <w:trPr>
          <w:cantSplit/>
          <w:jc w:val="center"/>
        </w:trPr>
        <w:tc>
          <w:tcPr>
            <w:tcW w:w="7933" w:type="dxa"/>
            <w:gridSpan w:val="2"/>
          </w:tcPr>
          <w:p w14:paraId="7A839FF3" w14:textId="77777777" w:rsidR="00EF3540" w:rsidRDefault="00EF3540" w:rsidP="00E45661">
            <w:pPr>
              <w:pStyle w:val="TAL"/>
            </w:pPr>
            <w:r>
              <w:t>Enhanced capabilities (octets a+4 to a+5)</w:t>
            </w:r>
          </w:p>
          <w:p w14:paraId="269C2EFB" w14:textId="77777777" w:rsidR="00EF3540" w:rsidRPr="009C75BE" w:rsidRDefault="00EF3540" w:rsidP="00E45661">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EF3540" w:rsidRPr="009C75BE" w14:paraId="0B5FE4F4" w14:textId="77777777" w:rsidTr="00B16C59">
        <w:trPr>
          <w:cantSplit/>
          <w:jc w:val="center"/>
        </w:trPr>
        <w:tc>
          <w:tcPr>
            <w:tcW w:w="7933" w:type="dxa"/>
            <w:gridSpan w:val="2"/>
          </w:tcPr>
          <w:p w14:paraId="67503721" w14:textId="77777777" w:rsidR="00EF3540" w:rsidRPr="009C75BE" w:rsidRDefault="00EF3540" w:rsidP="00E45661">
            <w:pPr>
              <w:pStyle w:val="TAL"/>
            </w:pPr>
          </w:p>
        </w:tc>
      </w:tr>
      <w:tr w:rsidR="00EF3540" w:rsidRPr="009C75BE" w14:paraId="20907560" w14:textId="77777777" w:rsidTr="00B16C59">
        <w:trPr>
          <w:cantSplit/>
          <w:jc w:val="center"/>
        </w:trPr>
        <w:tc>
          <w:tcPr>
            <w:tcW w:w="7933" w:type="dxa"/>
            <w:gridSpan w:val="2"/>
          </w:tcPr>
          <w:p w14:paraId="78DF10B2" w14:textId="77777777" w:rsidR="00EF3540" w:rsidRPr="009C75BE" w:rsidRDefault="00EF3540" w:rsidP="00E45661">
            <w:pPr>
              <w:pStyle w:val="TAL"/>
            </w:pPr>
            <w:r>
              <w:t xml:space="preserve">Length of lldpLocManAddr list (octets </w:t>
            </w:r>
            <w:r>
              <w:rPr>
                <w:rFonts w:hint="eastAsia"/>
                <w:lang w:eastAsia="ko-KR"/>
              </w:rPr>
              <w:t>e</w:t>
            </w:r>
            <w:r>
              <w:t xml:space="preserve"> to </w:t>
            </w:r>
            <w:r>
              <w:rPr>
                <w:rFonts w:hint="eastAsia"/>
                <w:lang w:eastAsia="ko-KR"/>
              </w:rPr>
              <w:t>e+1</w:t>
            </w:r>
            <w:r>
              <w:t>)</w:t>
            </w:r>
          </w:p>
        </w:tc>
      </w:tr>
      <w:tr w:rsidR="00EF3540" w:rsidRPr="009C75BE" w14:paraId="7F99FFFB" w14:textId="77777777" w:rsidTr="00E45661">
        <w:trPr>
          <w:cantSplit/>
          <w:jc w:val="center"/>
        </w:trPr>
        <w:tc>
          <w:tcPr>
            <w:tcW w:w="7933" w:type="dxa"/>
            <w:gridSpan w:val="2"/>
          </w:tcPr>
          <w:p w14:paraId="60F3AF53" w14:textId="77777777" w:rsidR="00EF3540" w:rsidRPr="009C75BE" w:rsidRDefault="00EF3540" w:rsidP="00E45661">
            <w:pPr>
              <w:pStyle w:val="TAL"/>
            </w:pPr>
          </w:p>
        </w:tc>
      </w:tr>
      <w:tr w:rsidR="00EF3540" w:rsidRPr="009C75BE" w14:paraId="1FBFC152" w14:textId="77777777" w:rsidTr="00E45661">
        <w:trPr>
          <w:cantSplit/>
          <w:jc w:val="center"/>
        </w:trPr>
        <w:tc>
          <w:tcPr>
            <w:tcW w:w="7933" w:type="dxa"/>
            <w:gridSpan w:val="2"/>
          </w:tcPr>
          <w:p w14:paraId="51FE318D" w14:textId="77777777" w:rsidR="00EF3540" w:rsidRPr="009C75BE" w:rsidRDefault="00EF3540" w:rsidP="00E45661">
            <w:pPr>
              <w:pStyle w:val="TAL"/>
            </w:pPr>
            <w:r w:rsidRPr="009C75BE">
              <w:rPr>
                <w:rFonts w:cs="Arial"/>
                <w:lang w:eastAsia="ko-KR"/>
              </w:rPr>
              <w:t>Length of lldpLocManAddr N</w:t>
            </w:r>
            <w:r>
              <w:rPr>
                <w:rFonts w:cs="Arial"/>
                <w:lang w:eastAsia="ko-KR"/>
              </w:rPr>
              <w:t xml:space="preserve"> (octet c)</w:t>
            </w:r>
          </w:p>
        </w:tc>
      </w:tr>
      <w:tr w:rsidR="00EF3540" w:rsidRPr="009C75BE" w14:paraId="294B3747" w14:textId="77777777" w:rsidTr="00E45661">
        <w:trPr>
          <w:cantSplit/>
          <w:jc w:val="center"/>
        </w:trPr>
        <w:tc>
          <w:tcPr>
            <w:tcW w:w="7933" w:type="dxa"/>
            <w:gridSpan w:val="2"/>
          </w:tcPr>
          <w:p w14:paraId="1A682B20" w14:textId="77777777" w:rsidR="00EF3540" w:rsidRPr="009C75BE" w:rsidRDefault="00EF3540" w:rsidP="00E45661">
            <w:pPr>
              <w:pStyle w:val="TAL"/>
            </w:pPr>
          </w:p>
        </w:tc>
      </w:tr>
      <w:tr w:rsidR="00EF3540" w:rsidRPr="009C75BE" w14:paraId="2FC0663D" w14:textId="77777777" w:rsidTr="00E45661">
        <w:trPr>
          <w:cantSplit/>
          <w:jc w:val="center"/>
        </w:trPr>
        <w:tc>
          <w:tcPr>
            <w:tcW w:w="7933" w:type="dxa"/>
            <w:gridSpan w:val="2"/>
          </w:tcPr>
          <w:p w14:paraId="459471AA" w14:textId="77777777" w:rsidR="00EF3540" w:rsidRDefault="00EF3540" w:rsidP="00E45661">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6AD95C8C" w14:textId="77777777" w:rsidR="00EF3540" w:rsidRPr="009C75BE" w:rsidRDefault="00EF3540" w:rsidP="00E45661">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EF3540" w:rsidRPr="009C75BE" w14:paraId="57E5BBA3" w14:textId="77777777" w:rsidTr="00E45661">
        <w:trPr>
          <w:cantSplit/>
          <w:jc w:val="center"/>
        </w:trPr>
        <w:tc>
          <w:tcPr>
            <w:tcW w:w="7933" w:type="dxa"/>
            <w:gridSpan w:val="2"/>
          </w:tcPr>
          <w:p w14:paraId="031F03E9" w14:textId="77777777" w:rsidR="00EF3540" w:rsidRPr="009C75BE" w:rsidRDefault="00EF3540" w:rsidP="00E45661">
            <w:pPr>
              <w:pStyle w:val="TAL"/>
              <w:rPr>
                <w:rFonts w:cs="Arial"/>
                <w:lang w:eastAsia="ko-KR"/>
              </w:rPr>
            </w:pPr>
          </w:p>
        </w:tc>
      </w:tr>
      <w:tr w:rsidR="00EF3540" w:rsidRPr="009C75BE" w14:paraId="6218B724" w14:textId="77777777" w:rsidTr="00E45661">
        <w:trPr>
          <w:cantSplit/>
          <w:jc w:val="center"/>
        </w:trPr>
        <w:tc>
          <w:tcPr>
            <w:tcW w:w="7933" w:type="dxa"/>
            <w:gridSpan w:val="2"/>
          </w:tcPr>
          <w:p w14:paraId="235C4CB0" w14:textId="77777777" w:rsidR="00EF3540" w:rsidRDefault="00EF3540" w:rsidP="00E45661">
            <w:pPr>
              <w:pStyle w:val="TAL"/>
              <w:rPr>
                <w:rFonts w:cs="Arial"/>
                <w:lang w:eastAsia="ko-KR"/>
              </w:rPr>
            </w:pPr>
            <w:r>
              <w:rPr>
                <w:rFonts w:cs="Arial"/>
                <w:lang w:eastAsia="ko-KR"/>
              </w:rPr>
              <w:t>Management address subtype (octet c+2)</w:t>
            </w:r>
          </w:p>
          <w:p w14:paraId="26F6B8B5" w14:textId="77777777" w:rsidR="00EF3540" w:rsidRPr="009C75BE" w:rsidRDefault="00EF3540" w:rsidP="00E45661">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EF3540" w:rsidRPr="009C75BE" w14:paraId="775E51CF" w14:textId="77777777" w:rsidTr="00E45661">
        <w:trPr>
          <w:cantSplit/>
          <w:jc w:val="center"/>
        </w:trPr>
        <w:tc>
          <w:tcPr>
            <w:tcW w:w="7933" w:type="dxa"/>
            <w:gridSpan w:val="2"/>
          </w:tcPr>
          <w:p w14:paraId="6936D38A" w14:textId="77777777" w:rsidR="00EF3540" w:rsidRDefault="00EF3540" w:rsidP="00E45661">
            <w:pPr>
              <w:pStyle w:val="TAL"/>
              <w:rPr>
                <w:rFonts w:cs="Arial"/>
                <w:lang w:eastAsia="ko-KR"/>
              </w:rPr>
            </w:pPr>
          </w:p>
        </w:tc>
      </w:tr>
      <w:tr w:rsidR="00EF3540" w:rsidRPr="009C75BE" w14:paraId="20923CB3" w14:textId="77777777" w:rsidTr="00E45661">
        <w:trPr>
          <w:cantSplit/>
          <w:jc w:val="center"/>
        </w:trPr>
        <w:tc>
          <w:tcPr>
            <w:tcW w:w="7933" w:type="dxa"/>
            <w:gridSpan w:val="2"/>
          </w:tcPr>
          <w:p w14:paraId="78757BFD" w14:textId="77777777" w:rsidR="00EF3540" w:rsidRDefault="00EF3540" w:rsidP="00E45661">
            <w:pPr>
              <w:pStyle w:val="TAL"/>
              <w:rPr>
                <w:rFonts w:cs="Arial"/>
                <w:lang w:eastAsia="ko-KR"/>
              </w:rPr>
            </w:pPr>
            <w:r>
              <w:rPr>
                <w:rFonts w:cs="Arial"/>
                <w:lang w:eastAsia="ko-KR"/>
              </w:rPr>
              <w:t>Management address (octets c+3 to d)</w:t>
            </w:r>
          </w:p>
          <w:p w14:paraId="4E229A9C" w14:textId="77777777" w:rsidR="00EF3540" w:rsidRDefault="00EF3540" w:rsidP="00E45661">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EF3540" w:rsidRPr="009C75BE" w14:paraId="239C8F1D" w14:textId="77777777" w:rsidTr="00E45661">
        <w:trPr>
          <w:cantSplit/>
          <w:jc w:val="center"/>
        </w:trPr>
        <w:tc>
          <w:tcPr>
            <w:tcW w:w="7933" w:type="dxa"/>
            <w:gridSpan w:val="2"/>
          </w:tcPr>
          <w:p w14:paraId="252F5354" w14:textId="77777777" w:rsidR="00EF3540" w:rsidRDefault="00EF3540" w:rsidP="00E45661">
            <w:pPr>
              <w:pStyle w:val="TAL"/>
              <w:rPr>
                <w:rFonts w:cs="Arial"/>
                <w:lang w:eastAsia="ko-KR"/>
              </w:rPr>
            </w:pPr>
          </w:p>
        </w:tc>
      </w:tr>
      <w:tr w:rsidR="00EF3540" w:rsidRPr="009C75BE" w14:paraId="77B1D212" w14:textId="77777777" w:rsidTr="00E45661">
        <w:trPr>
          <w:cantSplit/>
          <w:jc w:val="center"/>
        </w:trPr>
        <w:tc>
          <w:tcPr>
            <w:tcW w:w="7933" w:type="dxa"/>
            <w:gridSpan w:val="2"/>
          </w:tcPr>
          <w:p w14:paraId="482B1DF5" w14:textId="77777777" w:rsidR="00EF3540" w:rsidRDefault="00EF3540" w:rsidP="00E45661">
            <w:pPr>
              <w:pStyle w:val="TAL"/>
              <w:rPr>
                <w:rFonts w:cs="Arial"/>
                <w:lang w:eastAsia="ko-KR"/>
              </w:rPr>
            </w:pPr>
            <w:r w:rsidRPr="009C75BE">
              <w:rPr>
                <w:rFonts w:cs="Arial"/>
                <w:lang w:eastAsia="ko-KR"/>
              </w:rPr>
              <w:t>Interface numbering subtype</w:t>
            </w:r>
            <w:r>
              <w:rPr>
                <w:rFonts w:cs="Arial"/>
                <w:lang w:eastAsia="ko-KR"/>
              </w:rPr>
              <w:t xml:space="preserve"> (octet d+1)</w:t>
            </w:r>
          </w:p>
          <w:p w14:paraId="3929125A" w14:textId="77777777" w:rsidR="00EF3540" w:rsidRDefault="00EF3540" w:rsidP="00E45661">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EF3540" w:rsidRPr="009C75BE" w14:paraId="3364289E" w14:textId="77777777" w:rsidTr="00E45661">
        <w:trPr>
          <w:cantSplit/>
          <w:jc w:val="center"/>
        </w:trPr>
        <w:tc>
          <w:tcPr>
            <w:tcW w:w="7933" w:type="dxa"/>
            <w:gridSpan w:val="2"/>
          </w:tcPr>
          <w:p w14:paraId="7BD4F266" w14:textId="77777777" w:rsidR="00EF3540" w:rsidRPr="009C75BE" w:rsidRDefault="00EF3540" w:rsidP="00E45661">
            <w:pPr>
              <w:pStyle w:val="TAL"/>
              <w:rPr>
                <w:rFonts w:cs="Arial"/>
                <w:lang w:eastAsia="ko-KR"/>
              </w:rPr>
            </w:pPr>
          </w:p>
        </w:tc>
      </w:tr>
      <w:tr w:rsidR="00EF3540" w:rsidRPr="009C75BE" w14:paraId="75168F62" w14:textId="77777777" w:rsidTr="00E45661">
        <w:trPr>
          <w:cantSplit/>
          <w:jc w:val="center"/>
        </w:trPr>
        <w:tc>
          <w:tcPr>
            <w:tcW w:w="7933" w:type="dxa"/>
            <w:gridSpan w:val="2"/>
          </w:tcPr>
          <w:p w14:paraId="24770F17" w14:textId="77777777" w:rsidR="00EF3540" w:rsidRDefault="00EF3540" w:rsidP="00E45661">
            <w:pPr>
              <w:pStyle w:val="TAL"/>
              <w:rPr>
                <w:rFonts w:cs="Arial"/>
                <w:lang w:eastAsia="ko-KR"/>
              </w:rPr>
            </w:pPr>
            <w:r>
              <w:rPr>
                <w:rFonts w:cs="Arial"/>
                <w:lang w:eastAsia="ko-KR"/>
              </w:rPr>
              <w:lastRenderedPageBreak/>
              <w:t>Interface number (octets d+2 to d+5)</w:t>
            </w:r>
          </w:p>
          <w:p w14:paraId="068AA918" w14:textId="77777777" w:rsidR="00EF3540" w:rsidRPr="00E425E9" w:rsidRDefault="00EF3540" w:rsidP="00E45661">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1085B8FE" w14:textId="77777777" w:rsidR="00EF3540" w:rsidRPr="009C75BE" w:rsidRDefault="00EF3540" w:rsidP="00E45661">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EF3540" w:rsidRPr="009C75BE" w14:paraId="566F56BD" w14:textId="77777777" w:rsidTr="00E45661">
        <w:trPr>
          <w:cantSplit/>
          <w:jc w:val="center"/>
        </w:trPr>
        <w:tc>
          <w:tcPr>
            <w:tcW w:w="7933" w:type="dxa"/>
            <w:gridSpan w:val="2"/>
          </w:tcPr>
          <w:p w14:paraId="7D879BC2" w14:textId="77777777" w:rsidR="00EF3540" w:rsidRDefault="00EF3540" w:rsidP="00E45661">
            <w:pPr>
              <w:pStyle w:val="TAL"/>
              <w:rPr>
                <w:rFonts w:cs="Arial"/>
                <w:lang w:eastAsia="ko-KR"/>
              </w:rPr>
            </w:pPr>
          </w:p>
        </w:tc>
      </w:tr>
      <w:tr w:rsidR="00EF3540" w:rsidRPr="009C75BE" w14:paraId="41D4C049" w14:textId="77777777" w:rsidTr="00E45661">
        <w:trPr>
          <w:cantSplit/>
          <w:jc w:val="center"/>
        </w:trPr>
        <w:tc>
          <w:tcPr>
            <w:tcW w:w="7933" w:type="dxa"/>
            <w:gridSpan w:val="2"/>
          </w:tcPr>
          <w:p w14:paraId="085F74D8" w14:textId="77777777" w:rsidR="00EF3540" w:rsidRDefault="00EF3540" w:rsidP="00E45661">
            <w:pPr>
              <w:pStyle w:val="TAL"/>
              <w:rPr>
                <w:rFonts w:cs="Arial"/>
                <w:lang w:eastAsia="ko-KR"/>
              </w:rPr>
            </w:pPr>
            <w:r>
              <w:rPr>
                <w:rFonts w:cs="Arial"/>
                <w:lang w:eastAsia="ko-KR"/>
              </w:rPr>
              <w:t>OID string length (octet d+6)</w:t>
            </w:r>
          </w:p>
          <w:p w14:paraId="51123053" w14:textId="77777777" w:rsidR="00EF3540" w:rsidRDefault="00EF3540" w:rsidP="00E45661">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EF3540" w:rsidRPr="009C75BE" w14:paraId="7CC7DA1E" w14:textId="77777777" w:rsidTr="00E45661">
        <w:trPr>
          <w:cantSplit/>
          <w:jc w:val="center"/>
        </w:trPr>
        <w:tc>
          <w:tcPr>
            <w:tcW w:w="7933" w:type="dxa"/>
            <w:gridSpan w:val="2"/>
          </w:tcPr>
          <w:p w14:paraId="19E18C16" w14:textId="77777777" w:rsidR="00EF3540" w:rsidRDefault="00EF3540" w:rsidP="00E45661">
            <w:pPr>
              <w:pStyle w:val="TAL"/>
              <w:rPr>
                <w:rFonts w:cs="Arial"/>
                <w:lang w:eastAsia="ko-KR"/>
              </w:rPr>
            </w:pPr>
          </w:p>
        </w:tc>
      </w:tr>
      <w:tr w:rsidR="00EF3540" w:rsidRPr="009C75BE" w14:paraId="3214A14C" w14:textId="77777777" w:rsidTr="00E45661">
        <w:trPr>
          <w:cantSplit/>
          <w:jc w:val="center"/>
        </w:trPr>
        <w:tc>
          <w:tcPr>
            <w:tcW w:w="7933" w:type="dxa"/>
            <w:gridSpan w:val="2"/>
          </w:tcPr>
          <w:p w14:paraId="1A079E99" w14:textId="77777777" w:rsidR="00EF3540" w:rsidRDefault="00EF3540" w:rsidP="00E45661">
            <w:pPr>
              <w:pStyle w:val="TAL"/>
              <w:rPr>
                <w:rFonts w:cs="Arial"/>
                <w:lang w:eastAsia="ko-KR"/>
              </w:rPr>
            </w:pPr>
            <w:r>
              <w:rPr>
                <w:rFonts w:cs="Arial"/>
                <w:lang w:eastAsia="ko-KR"/>
              </w:rPr>
              <w:t>Object identifier (octets d+7 to x)</w:t>
            </w:r>
          </w:p>
          <w:p w14:paraId="315C0410" w14:textId="77777777" w:rsidR="00EF3540" w:rsidRDefault="00EF3540" w:rsidP="00E45661">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EF3540" w:rsidRPr="009C75BE" w14:paraId="33ED8EC9" w14:textId="77777777" w:rsidTr="00B16C59">
        <w:trPr>
          <w:cantSplit/>
          <w:jc w:val="center"/>
        </w:trPr>
        <w:tc>
          <w:tcPr>
            <w:tcW w:w="7933" w:type="dxa"/>
            <w:gridSpan w:val="2"/>
          </w:tcPr>
          <w:p w14:paraId="5C7C9F06" w14:textId="77777777" w:rsidR="00EF3540" w:rsidRPr="009C75BE" w:rsidRDefault="00EF3540" w:rsidP="00E45661">
            <w:pPr>
              <w:pStyle w:val="TAL"/>
            </w:pPr>
          </w:p>
        </w:tc>
      </w:tr>
      <w:bookmarkEnd w:id="923"/>
      <w:tr w:rsidR="00EF3540" w:rsidRPr="009C75BE" w14:paraId="2718E289" w14:textId="77777777" w:rsidTr="00B16C59">
        <w:trPr>
          <w:cantSplit/>
          <w:jc w:val="center"/>
        </w:trPr>
        <w:tc>
          <w:tcPr>
            <w:tcW w:w="7933" w:type="dxa"/>
            <w:gridSpan w:val="2"/>
          </w:tcPr>
          <w:p w14:paraId="3B8B742F" w14:textId="77777777" w:rsidR="00EF3540" w:rsidRDefault="00EF3540" w:rsidP="00E45661">
            <w:pPr>
              <w:pStyle w:val="TAN"/>
            </w:pPr>
            <w:r w:rsidRPr="009C75BE">
              <w:t>NOTE</w:t>
            </w:r>
            <w:r>
              <w:t> </w:t>
            </w:r>
            <w:r>
              <w:rPr>
                <w:lang w:val="en-US" w:eastAsia="ko-KR"/>
              </w:rPr>
              <w:t>1</w:t>
            </w:r>
            <w:r w:rsidRPr="009C75BE">
              <w:t>:</w:t>
            </w:r>
            <w:r w:rsidRPr="009C75BE">
              <w:tab/>
              <w:t>When DS-TT port neighbor discovery configuration for DS-TT ports is received in a user plane node management list and associated with operation code "delete parameter-entry" then lldpV2LocPortIdSubtype value, and lldpV2LocPortId value are ignored by the receiver.</w:t>
            </w:r>
          </w:p>
          <w:p w14:paraId="6FF50DA2" w14:textId="77777777" w:rsidR="00EF3540" w:rsidRPr="009C75BE" w:rsidRDefault="00EF3540" w:rsidP="00E45661">
            <w:pPr>
              <w:pStyle w:val="TAN"/>
              <w:rPr>
                <w:lang w:eastAsia="ko-KR"/>
              </w:rPr>
            </w:pPr>
            <w:r>
              <w:rPr>
                <w:rFonts w:hint="eastAsia"/>
                <w:lang w:eastAsia="ko-KR"/>
              </w:rPr>
              <w:t>NOTE</w:t>
            </w:r>
            <w:r>
              <w:rPr>
                <w:lang w:val="en-US" w:eastAsia="ko-KR"/>
              </w:rPr>
              <w:t> </w:t>
            </w:r>
            <w:r>
              <w:rPr>
                <w:rFonts w:hint="eastAsia"/>
                <w:lang w:val="en-US" w:eastAsia="ko-KR"/>
              </w:rPr>
              <w:t>2:</w:t>
            </w:r>
            <w:r w:rsidRPr="009C75BE">
              <w:tab/>
            </w:r>
            <w:r>
              <w:t xml:space="preserve">Octet a+1 shall be present if </w:t>
            </w:r>
            <w:r>
              <w:rPr>
                <w:rFonts w:hint="eastAsia"/>
                <w:lang w:eastAsia="ko-KR"/>
              </w:rPr>
              <w:t xml:space="preserve">the value of </w:t>
            </w:r>
            <w:r w:rsidRPr="009C75BE">
              <w:rPr>
                <w:rFonts w:cs="Arial"/>
              </w:rPr>
              <w:t xml:space="preserve">Length of </w:t>
            </w:r>
            <w:r w:rsidRPr="009C75BE">
              <w:t>DS-TT port neighbor discovery configuration for DS-TT ports</w:t>
            </w:r>
            <w:r w:rsidRPr="009C75BE">
              <w:rPr>
                <w:rFonts w:cs="Arial"/>
              </w:rPr>
              <w:t xml:space="preserve">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lldpV2LocPortId value</w:t>
            </w:r>
            <w:r>
              <w:rPr>
                <w:rFonts w:cs="Arial" w:hint="eastAsia"/>
                <w:lang w:eastAsia="ko-KR"/>
              </w:rPr>
              <w:t>) + 4}</w:t>
            </w:r>
            <w:r>
              <w:rPr>
                <w:rFonts w:cs="Arial"/>
                <w:lang w:eastAsia="ko-KR"/>
              </w:rPr>
              <w:t>.</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924" w:name="_CR9_11"/>
      <w:bookmarkStart w:id="925" w:name="_Toc193392374"/>
      <w:bookmarkEnd w:id="924"/>
      <w:r w:rsidRPr="00644C11">
        <w:t>9.11</w:t>
      </w:r>
      <w:r w:rsidRPr="00644C11">
        <w:tab/>
        <w:t>Discovered neighbor information for DS-TT ports</w:t>
      </w:r>
      <w:bookmarkEnd w:id="913"/>
      <w:bookmarkEnd w:id="914"/>
      <w:bookmarkEnd w:id="915"/>
      <w:bookmarkEnd w:id="925"/>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3AB87B26" w14:textId="77777777" w:rsidR="00EF0B38" w:rsidRPr="009C75BE" w:rsidRDefault="0028171D" w:rsidP="00EF0B38">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8"/>
        <w:gridCol w:w="869"/>
        <w:gridCol w:w="869"/>
        <w:gridCol w:w="868"/>
        <w:gridCol w:w="869"/>
        <w:gridCol w:w="869"/>
        <w:gridCol w:w="1221"/>
      </w:tblGrid>
      <w:tr w:rsidR="00EF0B38" w:rsidRPr="009C75BE" w14:paraId="0195576F" w14:textId="77777777" w:rsidTr="00B16C59">
        <w:trPr>
          <w:cantSplit/>
          <w:jc w:val="center"/>
        </w:trPr>
        <w:tc>
          <w:tcPr>
            <w:tcW w:w="868" w:type="dxa"/>
          </w:tcPr>
          <w:p w14:paraId="52593F70" w14:textId="77777777" w:rsidR="00EF0B38" w:rsidRPr="009C75BE" w:rsidRDefault="00EF0B38" w:rsidP="00E45661">
            <w:pPr>
              <w:pStyle w:val="TAC"/>
            </w:pPr>
            <w:r w:rsidRPr="009C75BE">
              <w:t>8</w:t>
            </w:r>
          </w:p>
        </w:tc>
        <w:tc>
          <w:tcPr>
            <w:tcW w:w="869" w:type="dxa"/>
          </w:tcPr>
          <w:p w14:paraId="44E39556" w14:textId="77777777" w:rsidR="00EF0B38" w:rsidRPr="009C75BE" w:rsidRDefault="00EF0B38" w:rsidP="00E45661">
            <w:pPr>
              <w:pStyle w:val="TAC"/>
            </w:pPr>
            <w:r w:rsidRPr="009C75BE">
              <w:t>7</w:t>
            </w:r>
          </w:p>
        </w:tc>
        <w:tc>
          <w:tcPr>
            <w:tcW w:w="868" w:type="dxa"/>
          </w:tcPr>
          <w:p w14:paraId="69E4E26D" w14:textId="77777777" w:rsidR="00EF0B38" w:rsidRPr="009C75BE" w:rsidRDefault="00EF0B38" w:rsidP="00E45661">
            <w:pPr>
              <w:pStyle w:val="TAC"/>
            </w:pPr>
            <w:r w:rsidRPr="009C75BE">
              <w:t>6</w:t>
            </w:r>
          </w:p>
        </w:tc>
        <w:tc>
          <w:tcPr>
            <w:tcW w:w="869" w:type="dxa"/>
          </w:tcPr>
          <w:p w14:paraId="0CCF55CE" w14:textId="77777777" w:rsidR="00EF0B38" w:rsidRPr="009C75BE" w:rsidRDefault="00EF0B38" w:rsidP="00E45661">
            <w:pPr>
              <w:pStyle w:val="TAC"/>
            </w:pPr>
            <w:r w:rsidRPr="009C75BE">
              <w:t>5</w:t>
            </w:r>
          </w:p>
        </w:tc>
        <w:tc>
          <w:tcPr>
            <w:tcW w:w="869" w:type="dxa"/>
          </w:tcPr>
          <w:p w14:paraId="091B6A06" w14:textId="77777777" w:rsidR="00EF0B38" w:rsidRPr="009C75BE" w:rsidRDefault="00EF0B38" w:rsidP="00E45661">
            <w:pPr>
              <w:pStyle w:val="TAC"/>
            </w:pPr>
            <w:r w:rsidRPr="009C75BE">
              <w:t>4</w:t>
            </w:r>
          </w:p>
        </w:tc>
        <w:tc>
          <w:tcPr>
            <w:tcW w:w="868" w:type="dxa"/>
          </w:tcPr>
          <w:p w14:paraId="7BBF25C4" w14:textId="77777777" w:rsidR="00EF0B38" w:rsidRPr="009C75BE" w:rsidRDefault="00EF0B38" w:rsidP="00E45661">
            <w:pPr>
              <w:pStyle w:val="TAC"/>
            </w:pPr>
            <w:r w:rsidRPr="009C75BE">
              <w:t>3</w:t>
            </w:r>
          </w:p>
        </w:tc>
        <w:tc>
          <w:tcPr>
            <w:tcW w:w="869" w:type="dxa"/>
          </w:tcPr>
          <w:p w14:paraId="6F18DC3E" w14:textId="77777777" w:rsidR="00EF0B38" w:rsidRPr="009C75BE" w:rsidRDefault="00EF0B38" w:rsidP="00E45661">
            <w:pPr>
              <w:pStyle w:val="TAC"/>
            </w:pPr>
            <w:r w:rsidRPr="009C75BE">
              <w:t>2</w:t>
            </w:r>
          </w:p>
        </w:tc>
        <w:tc>
          <w:tcPr>
            <w:tcW w:w="869" w:type="dxa"/>
          </w:tcPr>
          <w:p w14:paraId="27C62319" w14:textId="77777777" w:rsidR="00EF0B38" w:rsidRPr="009C75BE" w:rsidRDefault="00EF0B38" w:rsidP="00E45661">
            <w:pPr>
              <w:pStyle w:val="TAC"/>
            </w:pPr>
            <w:r w:rsidRPr="009C75BE">
              <w:t>1</w:t>
            </w:r>
          </w:p>
        </w:tc>
        <w:tc>
          <w:tcPr>
            <w:tcW w:w="1221" w:type="dxa"/>
          </w:tcPr>
          <w:p w14:paraId="773D3133" w14:textId="77777777" w:rsidR="00EF0B38" w:rsidRPr="009C75BE" w:rsidRDefault="00EF0B38" w:rsidP="00E45661">
            <w:pPr>
              <w:pStyle w:val="TAL"/>
            </w:pPr>
          </w:p>
        </w:tc>
      </w:tr>
      <w:tr w:rsidR="00EF0B38" w:rsidRPr="009C75BE" w14:paraId="1A71A08C" w14:textId="77777777" w:rsidTr="00E45661">
        <w:trPr>
          <w:jc w:val="center"/>
        </w:trPr>
        <w:tc>
          <w:tcPr>
            <w:tcW w:w="6949" w:type="dxa"/>
            <w:gridSpan w:val="8"/>
            <w:tcBorders>
              <w:top w:val="single" w:sz="6" w:space="0" w:color="auto"/>
              <w:left w:val="single" w:sz="6" w:space="0" w:color="auto"/>
              <w:bottom w:val="single" w:sz="6" w:space="0" w:color="auto"/>
              <w:right w:val="single" w:sz="6" w:space="0" w:color="auto"/>
            </w:tcBorders>
          </w:tcPr>
          <w:p w14:paraId="5947F1FF" w14:textId="77777777" w:rsidR="00EF0B38" w:rsidRPr="009C75BE" w:rsidRDefault="00EF0B38" w:rsidP="00E45661">
            <w:pPr>
              <w:pStyle w:val="TAC"/>
            </w:pPr>
            <w:r w:rsidRPr="009C75BE">
              <w:t>Discovered neighbor information for DS-TT ports IEI</w:t>
            </w:r>
          </w:p>
        </w:tc>
        <w:tc>
          <w:tcPr>
            <w:tcW w:w="1221" w:type="dxa"/>
          </w:tcPr>
          <w:p w14:paraId="381BB814" w14:textId="77777777" w:rsidR="00EF0B38" w:rsidRPr="009C75BE" w:rsidRDefault="00EF0B38" w:rsidP="00E45661">
            <w:pPr>
              <w:pStyle w:val="TAL"/>
            </w:pPr>
            <w:r w:rsidRPr="009C75BE">
              <w:t>octet 1</w:t>
            </w:r>
          </w:p>
        </w:tc>
      </w:tr>
      <w:tr w:rsidR="00EF0B38" w:rsidRPr="009C75BE" w14:paraId="756DD631" w14:textId="77777777" w:rsidTr="00E45661">
        <w:trPr>
          <w:jc w:val="center"/>
        </w:trPr>
        <w:tc>
          <w:tcPr>
            <w:tcW w:w="6949" w:type="dxa"/>
            <w:gridSpan w:val="8"/>
            <w:tcBorders>
              <w:left w:val="single" w:sz="6" w:space="0" w:color="auto"/>
              <w:bottom w:val="single" w:sz="6" w:space="0" w:color="auto"/>
              <w:right w:val="single" w:sz="6" w:space="0" w:color="auto"/>
            </w:tcBorders>
          </w:tcPr>
          <w:p w14:paraId="1428E710" w14:textId="77777777" w:rsidR="00EF0B38" w:rsidRPr="009C75BE" w:rsidRDefault="00EF0B38" w:rsidP="00E45661">
            <w:pPr>
              <w:pStyle w:val="TAC"/>
            </w:pPr>
            <w:r w:rsidRPr="009C75BE">
              <w:t>Length of Discovered neighbor information for DS-TT ports contents</w:t>
            </w:r>
          </w:p>
        </w:tc>
        <w:tc>
          <w:tcPr>
            <w:tcW w:w="1221" w:type="dxa"/>
          </w:tcPr>
          <w:p w14:paraId="0035203E" w14:textId="77777777" w:rsidR="00EF0B38" w:rsidRPr="009C75BE" w:rsidRDefault="00EF0B38" w:rsidP="00E45661">
            <w:pPr>
              <w:pStyle w:val="TAL"/>
            </w:pPr>
            <w:r w:rsidRPr="009C75BE">
              <w:t>octet 2</w:t>
            </w:r>
          </w:p>
          <w:p w14:paraId="11228C52" w14:textId="77777777" w:rsidR="00EF0B38" w:rsidRPr="009C75BE" w:rsidRDefault="00EF0B38" w:rsidP="00E45661">
            <w:pPr>
              <w:pStyle w:val="TAL"/>
              <w:rPr>
                <w:lang w:eastAsia="ko-KR"/>
              </w:rPr>
            </w:pPr>
            <w:r w:rsidRPr="009C75BE">
              <w:t>octet 3</w:t>
            </w:r>
          </w:p>
        </w:tc>
      </w:tr>
      <w:tr w:rsidR="00EF0B38" w:rsidRPr="009C75BE" w14:paraId="40253A70" w14:textId="77777777" w:rsidTr="00E45661">
        <w:trPr>
          <w:jc w:val="center"/>
        </w:trPr>
        <w:tc>
          <w:tcPr>
            <w:tcW w:w="6949" w:type="dxa"/>
            <w:gridSpan w:val="8"/>
            <w:tcBorders>
              <w:left w:val="single" w:sz="6" w:space="0" w:color="auto"/>
              <w:bottom w:val="single" w:sz="4" w:space="0" w:color="auto"/>
              <w:right w:val="single" w:sz="6" w:space="0" w:color="auto"/>
            </w:tcBorders>
          </w:tcPr>
          <w:p w14:paraId="11BF0B0C" w14:textId="77777777" w:rsidR="00EF0B38" w:rsidRPr="009C75BE" w:rsidRDefault="00EF0B38" w:rsidP="00E45661">
            <w:pPr>
              <w:pStyle w:val="TAC"/>
              <w:rPr>
                <w:lang w:eastAsia="ko-KR"/>
              </w:rPr>
            </w:pPr>
            <w:r w:rsidRPr="009C75BE">
              <w:t>Discovered neighbor information for DS-TT ports instance</w:t>
            </w:r>
            <w:r w:rsidRPr="009C75BE">
              <w:rPr>
                <w:lang w:eastAsia="ko-KR"/>
              </w:rPr>
              <w:t xml:space="preserve"> 1</w:t>
            </w:r>
          </w:p>
        </w:tc>
        <w:tc>
          <w:tcPr>
            <w:tcW w:w="1221" w:type="dxa"/>
          </w:tcPr>
          <w:p w14:paraId="691790F7" w14:textId="77777777" w:rsidR="00EF0B38" w:rsidRPr="009C75BE" w:rsidRDefault="00EF0B38" w:rsidP="00E45661">
            <w:pPr>
              <w:pStyle w:val="TAL"/>
            </w:pPr>
            <w:r w:rsidRPr="009C75BE">
              <w:t>octet 4*</w:t>
            </w:r>
          </w:p>
          <w:p w14:paraId="48214A1E" w14:textId="77777777" w:rsidR="00EF0B38" w:rsidRPr="009C75BE" w:rsidRDefault="00EF0B38" w:rsidP="00E45661">
            <w:pPr>
              <w:pStyle w:val="TAL"/>
              <w:rPr>
                <w:lang w:eastAsia="ko-KR"/>
              </w:rPr>
            </w:pPr>
            <w:r w:rsidRPr="009C75BE">
              <w:t>octet x*</w:t>
            </w:r>
          </w:p>
        </w:tc>
      </w:tr>
      <w:tr w:rsidR="00EF0B38" w:rsidRPr="009C75BE" w14:paraId="6560C88E" w14:textId="77777777" w:rsidTr="00E45661">
        <w:trPr>
          <w:jc w:val="center"/>
        </w:trPr>
        <w:tc>
          <w:tcPr>
            <w:tcW w:w="6949" w:type="dxa"/>
            <w:gridSpan w:val="8"/>
            <w:tcBorders>
              <w:left w:val="single" w:sz="6" w:space="0" w:color="auto"/>
              <w:bottom w:val="single" w:sz="4" w:space="0" w:color="auto"/>
              <w:right w:val="single" w:sz="6" w:space="0" w:color="auto"/>
            </w:tcBorders>
          </w:tcPr>
          <w:p w14:paraId="6F3FB6D9" w14:textId="77777777" w:rsidR="00EF0B38" w:rsidRPr="009C75BE" w:rsidRDefault="00EF0B38" w:rsidP="00E45661">
            <w:pPr>
              <w:pStyle w:val="TAC"/>
              <w:rPr>
                <w:lang w:eastAsia="ko-KR"/>
              </w:rPr>
            </w:pPr>
            <w:r w:rsidRPr="009C75BE">
              <w:rPr>
                <w:lang w:eastAsia="ko-KR"/>
              </w:rPr>
              <w:t>…</w:t>
            </w:r>
          </w:p>
        </w:tc>
        <w:tc>
          <w:tcPr>
            <w:tcW w:w="1221" w:type="dxa"/>
          </w:tcPr>
          <w:p w14:paraId="7A568CB4" w14:textId="77777777" w:rsidR="00EF0B38" w:rsidRPr="009C75BE" w:rsidRDefault="00EF0B38" w:rsidP="00E45661">
            <w:pPr>
              <w:pStyle w:val="TAL"/>
              <w:rPr>
                <w:lang w:eastAsia="ko-KR"/>
              </w:rPr>
            </w:pPr>
          </w:p>
        </w:tc>
      </w:tr>
      <w:tr w:rsidR="00EF0B38" w:rsidRPr="009C75BE" w14:paraId="1B4CC5CB" w14:textId="77777777" w:rsidTr="00E45661">
        <w:trPr>
          <w:jc w:val="center"/>
        </w:trPr>
        <w:tc>
          <w:tcPr>
            <w:tcW w:w="6949" w:type="dxa"/>
            <w:gridSpan w:val="8"/>
            <w:tcBorders>
              <w:top w:val="single" w:sz="4" w:space="0" w:color="auto"/>
              <w:left w:val="single" w:sz="6" w:space="0" w:color="auto"/>
              <w:bottom w:val="single" w:sz="6" w:space="0" w:color="auto"/>
              <w:right w:val="single" w:sz="6" w:space="0" w:color="auto"/>
            </w:tcBorders>
          </w:tcPr>
          <w:p w14:paraId="4CFAD078" w14:textId="77777777" w:rsidR="00EF0B38" w:rsidRPr="009C75BE" w:rsidRDefault="00EF0B38" w:rsidP="00E45661">
            <w:pPr>
              <w:pStyle w:val="TAC"/>
              <w:rPr>
                <w:lang w:eastAsia="ko-KR"/>
              </w:rPr>
            </w:pPr>
            <w:r w:rsidRPr="009C75BE">
              <w:t>Discovered neighbor information for DS-TT ports instance</w:t>
            </w:r>
            <w:r w:rsidRPr="009C75BE">
              <w:rPr>
                <w:lang w:eastAsia="ko-KR"/>
              </w:rPr>
              <w:t xml:space="preserve"> n</w:t>
            </w:r>
          </w:p>
        </w:tc>
        <w:tc>
          <w:tcPr>
            <w:tcW w:w="1221" w:type="dxa"/>
          </w:tcPr>
          <w:p w14:paraId="4D1C601D" w14:textId="77777777" w:rsidR="00EF0B38" w:rsidRPr="009C75BE" w:rsidRDefault="00EF0B38" w:rsidP="00E45661">
            <w:pPr>
              <w:pStyle w:val="TAL"/>
            </w:pPr>
            <w:r w:rsidRPr="009C75BE">
              <w:t>octet y*</w:t>
            </w:r>
          </w:p>
          <w:p w14:paraId="54A00E2D" w14:textId="77777777" w:rsidR="00EF0B38" w:rsidRPr="009C75BE" w:rsidRDefault="00EF0B38" w:rsidP="00E45661">
            <w:pPr>
              <w:pStyle w:val="TAL"/>
              <w:rPr>
                <w:lang w:eastAsia="ko-KR"/>
              </w:rPr>
            </w:pPr>
            <w:r w:rsidRPr="009C75BE">
              <w:t>octet z*</w:t>
            </w:r>
          </w:p>
        </w:tc>
      </w:tr>
    </w:tbl>
    <w:p w14:paraId="13423572" w14:textId="6B4CB05F" w:rsidR="0028171D" w:rsidRPr="00644C11" w:rsidRDefault="00EF0B38" w:rsidP="00EF0B38">
      <w:pPr>
        <w:pStyle w:val="TF"/>
      </w:pPr>
      <w:r w:rsidRPr="009C75BE">
        <w:t>Figure 9.11.1: Discovered neighbor information for DS-TT ports information element</w:t>
      </w:r>
    </w:p>
    <w:p w14:paraId="1E7BD375" w14:textId="77777777" w:rsidR="00EF0B38" w:rsidRPr="009C75BE" w:rsidRDefault="00EF0B38" w:rsidP="00EF0B38"/>
    <w:tbl>
      <w:tblPr>
        <w:tblW w:w="0" w:type="auto"/>
        <w:jc w:val="center"/>
        <w:tblLayout w:type="fixed"/>
        <w:tblCellMar>
          <w:left w:w="28" w:type="dxa"/>
          <w:right w:w="56" w:type="dxa"/>
        </w:tblCellMar>
        <w:tblLook w:val="0000" w:firstRow="0" w:lastRow="0" w:firstColumn="0" w:lastColumn="0" w:noHBand="0" w:noVBand="0"/>
      </w:tblPr>
      <w:tblGrid>
        <w:gridCol w:w="868"/>
        <w:gridCol w:w="869"/>
        <w:gridCol w:w="869"/>
        <w:gridCol w:w="869"/>
        <w:gridCol w:w="868"/>
        <w:gridCol w:w="869"/>
        <w:gridCol w:w="869"/>
        <w:gridCol w:w="869"/>
        <w:gridCol w:w="1204"/>
      </w:tblGrid>
      <w:tr w:rsidR="00EF0B38" w:rsidRPr="009C75BE" w14:paraId="6432D861" w14:textId="77777777" w:rsidTr="00B16C59">
        <w:trPr>
          <w:cantSplit/>
          <w:jc w:val="center"/>
        </w:trPr>
        <w:tc>
          <w:tcPr>
            <w:tcW w:w="868" w:type="dxa"/>
            <w:tcBorders>
              <w:bottom w:val="single" w:sz="6" w:space="0" w:color="auto"/>
            </w:tcBorders>
          </w:tcPr>
          <w:p w14:paraId="0F6BEBAD" w14:textId="77777777" w:rsidR="00EF0B38" w:rsidRPr="009C75BE" w:rsidRDefault="00EF0B38" w:rsidP="00E45661">
            <w:pPr>
              <w:pStyle w:val="TAC"/>
            </w:pPr>
            <w:r w:rsidRPr="009C75BE">
              <w:lastRenderedPageBreak/>
              <w:t>8</w:t>
            </w:r>
          </w:p>
        </w:tc>
        <w:tc>
          <w:tcPr>
            <w:tcW w:w="869" w:type="dxa"/>
            <w:tcBorders>
              <w:bottom w:val="single" w:sz="6" w:space="0" w:color="auto"/>
            </w:tcBorders>
          </w:tcPr>
          <w:p w14:paraId="3A3CF9DB" w14:textId="77777777" w:rsidR="00EF0B38" w:rsidRPr="009C75BE" w:rsidRDefault="00EF0B38" w:rsidP="00E45661">
            <w:pPr>
              <w:pStyle w:val="TAC"/>
            </w:pPr>
            <w:r w:rsidRPr="009C75BE">
              <w:t>7</w:t>
            </w:r>
          </w:p>
        </w:tc>
        <w:tc>
          <w:tcPr>
            <w:tcW w:w="869" w:type="dxa"/>
            <w:tcBorders>
              <w:bottom w:val="single" w:sz="6" w:space="0" w:color="auto"/>
            </w:tcBorders>
          </w:tcPr>
          <w:p w14:paraId="504A0E44" w14:textId="77777777" w:rsidR="00EF0B38" w:rsidRPr="009C75BE" w:rsidRDefault="00EF0B38" w:rsidP="00E45661">
            <w:pPr>
              <w:pStyle w:val="TAC"/>
            </w:pPr>
            <w:r w:rsidRPr="009C75BE">
              <w:t>6</w:t>
            </w:r>
          </w:p>
        </w:tc>
        <w:tc>
          <w:tcPr>
            <w:tcW w:w="869" w:type="dxa"/>
            <w:tcBorders>
              <w:bottom w:val="single" w:sz="6" w:space="0" w:color="auto"/>
            </w:tcBorders>
          </w:tcPr>
          <w:p w14:paraId="44121A06" w14:textId="77777777" w:rsidR="00EF0B38" w:rsidRPr="009C75BE" w:rsidRDefault="00EF0B38" w:rsidP="00E45661">
            <w:pPr>
              <w:pStyle w:val="TAC"/>
            </w:pPr>
            <w:r w:rsidRPr="009C75BE">
              <w:t>5</w:t>
            </w:r>
          </w:p>
        </w:tc>
        <w:tc>
          <w:tcPr>
            <w:tcW w:w="868" w:type="dxa"/>
            <w:tcBorders>
              <w:bottom w:val="single" w:sz="6" w:space="0" w:color="auto"/>
            </w:tcBorders>
          </w:tcPr>
          <w:p w14:paraId="057D316C" w14:textId="77777777" w:rsidR="00EF0B38" w:rsidRPr="009C75BE" w:rsidRDefault="00EF0B38" w:rsidP="00E45661">
            <w:pPr>
              <w:pStyle w:val="TAC"/>
            </w:pPr>
            <w:r w:rsidRPr="009C75BE">
              <w:t>4</w:t>
            </w:r>
          </w:p>
        </w:tc>
        <w:tc>
          <w:tcPr>
            <w:tcW w:w="869" w:type="dxa"/>
            <w:tcBorders>
              <w:bottom w:val="single" w:sz="6" w:space="0" w:color="auto"/>
            </w:tcBorders>
          </w:tcPr>
          <w:p w14:paraId="2EDDBC86" w14:textId="77777777" w:rsidR="00EF0B38" w:rsidRPr="009C75BE" w:rsidRDefault="00EF0B38" w:rsidP="00E45661">
            <w:pPr>
              <w:pStyle w:val="TAC"/>
            </w:pPr>
            <w:r w:rsidRPr="009C75BE">
              <w:t>3</w:t>
            </w:r>
          </w:p>
        </w:tc>
        <w:tc>
          <w:tcPr>
            <w:tcW w:w="869" w:type="dxa"/>
            <w:tcBorders>
              <w:bottom w:val="single" w:sz="6" w:space="0" w:color="auto"/>
            </w:tcBorders>
          </w:tcPr>
          <w:p w14:paraId="0B9634AE" w14:textId="77777777" w:rsidR="00EF0B38" w:rsidRPr="009C75BE" w:rsidRDefault="00EF0B38" w:rsidP="00E45661">
            <w:pPr>
              <w:pStyle w:val="TAC"/>
            </w:pPr>
            <w:r w:rsidRPr="009C75BE">
              <w:t>2</w:t>
            </w:r>
          </w:p>
        </w:tc>
        <w:tc>
          <w:tcPr>
            <w:tcW w:w="869" w:type="dxa"/>
            <w:tcBorders>
              <w:bottom w:val="single" w:sz="6" w:space="0" w:color="auto"/>
            </w:tcBorders>
          </w:tcPr>
          <w:p w14:paraId="1C6F9C14" w14:textId="77777777" w:rsidR="00EF0B38" w:rsidRPr="009C75BE" w:rsidRDefault="00EF0B38" w:rsidP="00E45661">
            <w:pPr>
              <w:pStyle w:val="TAC"/>
            </w:pPr>
            <w:r w:rsidRPr="009C75BE">
              <w:t>1</w:t>
            </w:r>
          </w:p>
        </w:tc>
        <w:tc>
          <w:tcPr>
            <w:tcW w:w="1204" w:type="dxa"/>
            <w:tcBorders>
              <w:left w:val="nil"/>
            </w:tcBorders>
          </w:tcPr>
          <w:p w14:paraId="00C36CD5" w14:textId="77777777" w:rsidR="00EF0B38" w:rsidRPr="009C75BE" w:rsidRDefault="00EF0B38" w:rsidP="00E45661">
            <w:pPr>
              <w:pStyle w:val="TAC"/>
            </w:pPr>
          </w:p>
        </w:tc>
      </w:tr>
      <w:tr w:rsidR="00EF0B38" w:rsidRPr="009C75BE" w14:paraId="42209E96" w14:textId="77777777" w:rsidTr="00E45661">
        <w:trPr>
          <w:cantSplit/>
          <w:trHeight w:val="241"/>
          <w:jc w:val="center"/>
        </w:trPr>
        <w:tc>
          <w:tcPr>
            <w:tcW w:w="6950" w:type="dxa"/>
            <w:gridSpan w:val="8"/>
            <w:tcBorders>
              <w:top w:val="single" w:sz="6" w:space="0" w:color="auto"/>
              <w:left w:val="single" w:sz="6" w:space="0" w:color="auto"/>
              <w:right w:val="single" w:sz="6" w:space="0" w:color="auto"/>
            </w:tcBorders>
          </w:tcPr>
          <w:p w14:paraId="0DA3F981" w14:textId="77777777" w:rsidR="00EF0B38" w:rsidRPr="009C75BE" w:rsidRDefault="00EF0B38" w:rsidP="00E45661">
            <w:pPr>
              <w:pStyle w:val="TAC"/>
              <w:rPr>
                <w:rFonts w:cs="Arial"/>
              </w:rPr>
            </w:pPr>
            <w:r w:rsidRPr="009C75BE">
              <w:rPr>
                <w:rFonts w:cs="Arial"/>
              </w:rPr>
              <w:t>Length of Discovered neighbor information for DS-TT ports instance</w:t>
            </w:r>
          </w:p>
        </w:tc>
        <w:tc>
          <w:tcPr>
            <w:tcW w:w="1204" w:type="dxa"/>
            <w:tcBorders>
              <w:left w:val="single" w:sz="6" w:space="0" w:color="auto"/>
            </w:tcBorders>
          </w:tcPr>
          <w:p w14:paraId="66A776E5" w14:textId="77777777" w:rsidR="00EF0B38" w:rsidRPr="009C75BE" w:rsidRDefault="00EF0B38" w:rsidP="00E45661">
            <w:pPr>
              <w:pStyle w:val="TAL"/>
            </w:pPr>
            <w:r w:rsidRPr="009C75BE">
              <w:t>octet 4</w:t>
            </w:r>
          </w:p>
          <w:p w14:paraId="41890F66" w14:textId="77777777" w:rsidR="00EF0B38" w:rsidRPr="009C75BE" w:rsidRDefault="00EF0B38" w:rsidP="00E45661">
            <w:pPr>
              <w:pStyle w:val="TAL"/>
            </w:pPr>
            <w:r w:rsidRPr="009C75BE">
              <w:t>octet 5</w:t>
            </w:r>
          </w:p>
        </w:tc>
      </w:tr>
      <w:tr w:rsidR="00EF0B38" w:rsidRPr="009C75BE" w14:paraId="61424854" w14:textId="77777777" w:rsidTr="00E45661">
        <w:trPr>
          <w:cantSplit/>
          <w:trHeight w:val="241"/>
          <w:jc w:val="center"/>
        </w:trPr>
        <w:tc>
          <w:tcPr>
            <w:tcW w:w="6950" w:type="dxa"/>
            <w:gridSpan w:val="8"/>
            <w:tcBorders>
              <w:top w:val="single" w:sz="6" w:space="0" w:color="auto"/>
              <w:left w:val="single" w:sz="6" w:space="0" w:color="auto"/>
              <w:right w:val="single" w:sz="6" w:space="0" w:color="auto"/>
            </w:tcBorders>
          </w:tcPr>
          <w:p w14:paraId="7870B4DC" w14:textId="77777777" w:rsidR="00EF0B38" w:rsidRPr="009C75BE" w:rsidRDefault="00EF0B38" w:rsidP="00E45661">
            <w:pPr>
              <w:pStyle w:val="TAC"/>
              <w:rPr>
                <w:rFonts w:cs="Arial"/>
              </w:rPr>
            </w:pPr>
            <w:r w:rsidRPr="009C75BE">
              <w:rPr>
                <w:rFonts w:cs="Arial"/>
              </w:rPr>
              <w:t>DS-TT port number value</w:t>
            </w:r>
          </w:p>
        </w:tc>
        <w:tc>
          <w:tcPr>
            <w:tcW w:w="1204" w:type="dxa"/>
            <w:tcBorders>
              <w:left w:val="single" w:sz="6" w:space="0" w:color="auto"/>
            </w:tcBorders>
          </w:tcPr>
          <w:p w14:paraId="16D749FF" w14:textId="77777777" w:rsidR="00EF0B38" w:rsidRPr="009C75BE" w:rsidRDefault="00EF0B38" w:rsidP="00E45661">
            <w:pPr>
              <w:pStyle w:val="TAL"/>
            </w:pPr>
            <w:r w:rsidRPr="009C75BE">
              <w:t>octet 6</w:t>
            </w:r>
          </w:p>
          <w:p w14:paraId="5C3E68AB" w14:textId="77777777" w:rsidR="00EF0B38" w:rsidRPr="009C75BE" w:rsidRDefault="00EF0B38" w:rsidP="00E45661">
            <w:pPr>
              <w:pStyle w:val="TAL"/>
            </w:pPr>
            <w:r w:rsidRPr="009C75BE">
              <w:t>octet 7</w:t>
            </w:r>
          </w:p>
        </w:tc>
      </w:tr>
      <w:tr w:rsidR="00EF0B38" w:rsidRPr="009C75BE" w14:paraId="2D1DA4E6" w14:textId="77777777" w:rsidTr="00E45661">
        <w:trPr>
          <w:cantSplit/>
          <w:trHeight w:val="241"/>
          <w:jc w:val="center"/>
        </w:trPr>
        <w:tc>
          <w:tcPr>
            <w:tcW w:w="6950" w:type="dxa"/>
            <w:gridSpan w:val="8"/>
            <w:tcBorders>
              <w:top w:val="single" w:sz="6" w:space="0" w:color="auto"/>
              <w:left w:val="single" w:sz="6" w:space="0" w:color="auto"/>
              <w:right w:val="single" w:sz="6" w:space="0" w:color="auto"/>
            </w:tcBorders>
          </w:tcPr>
          <w:p w14:paraId="46DDA10C" w14:textId="77777777" w:rsidR="00EF0B38" w:rsidRPr="009C75BE" w:rsidRDefault="00EF0B38" w:rsidP="00E45661">
            <w:pPr>
              <w:pStyle w:val="TAC"/>
              <w:rPr>
                <w:rFonts w:cs="Arial"/>
              </w:rPr>
            </w:pPr>
            <w:r w:rsidRPr="009C75BE">
              <w:rPr>
                <w:rFonts w:cs="Arial"/>
              </w:rPr>
              <w:t>lldpTTL value</w:t>
            </w:r>
          </w:p>
        </w:tc>
        <w:tc>
          <w:tcPr>
            <w:tcW w:w="1204" w:type="dxa"/>
            <w:tcBorders>
              <w:left w:val="single" w:sz="6" w:space="0" w:color="auto"/>
            </w:tcBorders>
          </w:tcPr>
          <w:p w14:paraId="3F781DBB" w14:textId="77777777" w:rsidR="00EF0B38" w:rsidRPr="009C75BE" w:rsidRDefault="00EF0B38" w:rsidP="00E45661">
            <w:pPr>
              <w:pStyle w:val="TAL"/>
            </w:pPr>
            <w:r w:rsidRPr="009C75BE">
              <w:t>octet 8</w:t>
            </w:r>
          </w:p>
          <w:p w14:paraId="7E1956A3" w14:textId="77777777" w:rsidR="00EF0B38" w:rsidRPr="009C75BE" w:rsidRDefault="00EF0B38" w:rsidP="00E45661">
            <w:pPr>
              <w:pStyle w:val="TAL"/>
            </w:pPr>
            <w:r w:rsidRPr="009C75BE">
              <w:t>octet 9</w:t>
            </w:r>
          </w:p>
        </w:tc>
      </w:tr>
      <w:tr w:rsidR="00EF0B38" w:rsidRPr="009C75BE" w14:paraId="13EEEB0D" w14:textId="77777777" w:rsidTr="00E45661">
        <w:trPr>
          <w:cantSplit/>
          <w:trHeight w:val="241"/>
          <w:jc w:val="center"/>
        </w:trPr>
        <w:tc>
          <w:tcPr>
            <w:tcW w:w="6950" w:type="dxa"/>
            <w:gridSpan w:val="8"/>
            <w:tcBorders>
              <w:top w:val="single" w:sz="6" w:space="0" w:color="auto"/>
              <w:left w:val="single" w:sz="6" w:space="0" w:color="auto"/>
              <w:right w:val="single" w:sz="6" w:space="0" w:color="auto"/>
            </w:tcBorders>
          </w:tcPr>
          <w:p w14:paraId="654BE4CB" w14:textId="77777777" w:rsidR="00EF0B38" w:rsidRPr="009C75BE" w:rsidRDefault="00EF0B38" w:rsidP="00E45661">
            <w:pPr>
              <w:pStyle w:val="TAC"/>
            </w:pPr>
            <w:r w:rsidRPr="009C75BE">
              <w:rPr>
                <w:rFonts w:cs="Arial"/>
              </w:rPr>
              <w:t xml:space="preserve">lldpV2RemChassisIdSubtype </w:t>
            </w:r>
            <w:r w:rsidRPr="009C75BE">
              <w:t>value</w:t>
            </w:r>
          </w:p>
        </w:tc>
        <w:tc>
          <w:tcPr>
            <w:tcW w:w="1204" w:type="dxa"/>
            <w:tcBorders>
              <w:left w:val="single" w:sz="6" w:space="0" w:color="auto"/>
            </w:tcBorders>
          </w:tcPr>
          <w:p w14:paraId="2B952666" w14:textId="77777777" w:rsidR="00EF0B38" w:rsidRPr="009C75BE" w:rsidRDefault="00EF0B38" w:rsidP="00E45661">
            <w:pPr>
              <w:pStyle w:val="TAL"/>
            </w:pPr>
            <w:r w:rsidRPr="009C75BE">
              <w:t>octet 10</w:t>
            </w:r>
          </w:p>
        </w:tc>
      </w:tr>
      <w:tr w:rsidR="00EF0B38" w:rsidRPr="009C75BE" w14:paraId="2D896842" w14:textId="77777777" w:rsidTr="00E4566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4FBC1CF3" w14:textId="77777777" w:rsidR="00EF0B38" w:rsidRPr="009C75BE" w:rsidRDefault="00EF0B38" w:rsidP="00E45661">
            <w:pPr>
              <w:pStyle w:val="TAC"/>
            </w:pPr>
            <w:r w:rsidRPr="009C75BE">
              <w:rPr>
                <w:rFonts w:cs="Arial"/>
              </w:rPr>
              <w:t>Length of lldpV2RemChassisId value</w:t>
            </w:r>
          </w:p>
        </w:tc>
        <w:tc>
          <w:tcPr>
            <w:tcW w:w="1204" w:type="dxa"/>
            <w:tcBorders>
              <w:left w:val="single" w:sz="6" w:space="0" w:color="auto"/>
            </w:tcBorders>
          </w:tcPr>
          <w:p w14:paraId="7EAF7E33" w14:textId="77777777" w:rsidR="00EF0B38" w:rsidRPr="009C75BE" w:rsidRDefault="00EF0B38" w:rsidP="00E45661">
            <w:pPr>
              <w:pStyle w:val="TAL"/>
            </w:pPr>
            <w:r w:rsidRPr="009C75BE">
              <w:t>octet 11</w:t>
            </w:r>
          </w:p>
        </w:tc>
      </w:tr>
      <w:tr w:rsidR="00EF0B38" w:rsidRPr="009C75BE" w14:paraId="00328B99" w14:textId="77777777" w:rsidTr="00E4566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0B717E07" w14:textId="77777777" w:rsidR="00EF0B38" w:rsidRPr="009C75BE" w:rsidRDefault="00EF0B38" w:rsidP="00E45661">
            <w:pPr>
              <w:pStyle w:val="TAC"/>
              <w:rPr>
                <w:lang w:eastAsia="ko-KR"/>
              </w:rPr>
            </w:pPr>
            <w:r w:rsidRPr="009C75BE">
              <w:rPr>
                <w:rFonts w:cs="Arial"/>
              </w:rPr>
              <w:t>lldpV2RemChassisId value</w:t>
            </w:r>
          </w:p>
        </w:tc>
        <w:tc>
          <w:tcPr>
            <w:tcW w:w="1204" w:type="dxa"/>
            <w:tcBorders>
              <w:left w:val="single" w:sz="6" w:space="0" w:color="auto"/>
            </w:tcBorders>
          </w:tcPr>
          <w:p w14:paraId="1BFC820D" w14:textId="77777777" w:rsidR="00EF0B38" w:rsidRPr="009C75BE" w:rsidRDefault="00EF0B38" w:rsidP="00E45661">
            <w:pPr>
              <w:pStyle w:val="TAL"/>
            </w:pPr>
            <w:r w:rsidRPr="009C75BE">
              <w:t>octet 12</w:t>
            </w:r>
          </w:p>
          <w:p w14:paraId="4115E658" w14:textId="77777777" w:rsidR="00EF0B38" w:rsidRPr="009C75BE" w:rsidRDefault="00EF0B38" w:rsidP="00E45661">
            <w:pPr>
              <w:pStyle w:val="TAL"/>
            </w:pPr>
            <w:r w:rsidRPr="009C75BE">
              <w:t>octet a</w:t>
            </w:r>
          </w:p>
        </w:tc>
      </w:tr>
      <w:tr w:rsidR="00EF0B38" w:rsidRPr="009C75BE" w14:paraId="17C9E7FB" w14:textId="77777777" w:rsidTr="00E4566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E2226F4" w14:textId="77777777" w:rsidR="00EF0B38" w:rsidRPr="009C75BE" w:rsidRDefault="00EF0B38" w:rsidP="00E45661">
            <w:pPr>
              <w:pStyle w:val="TAC"/>
            </w:pPr>
            <w:r w:rsidRPr="009C75BE">
              <w:rPr>
                <w:rFonts w:cs="Arial"/>
              </w:rPr>
              <w:t xml:space="preserve">lldpV2RemPortIdSubtype </w:t>
            </w:r>
            <w:r w:rsidRPr="009C75BE">
              <w:t>value</w:t>
            </w:r>
          </w:p>
        </w:tc>
        <w:tc>
          <w:tcPr>
            <w:tcW w:w="1204" w:type="dxa"/>
            <w:tcBorders>
              <w:left w:val="single" w:sz="6" w:space="0" w:color="auto"/>
            </w:tcBorders>
          </w:tcPr>
          <w:p w14:paraId="6F3D2539" w14:textId="77777777" w:rsidR="00EF0B38" w:rsidRPr="009C75BE" w:rsidRDefault="00EF0B38" w:rsidP="00E45661">
            <w:pPr>
              <w:pStyle w:val="TAL"/>
            </w:pPr>
            <w:r w:rsidRPr="009C75BE">
              <w:rPr>
                <w:lang w:eastAsia="ko-KR"/>
              </w:rPr>
              <w:t>octet a+1</w:t>
            </w:r>
          </w:p>
        </w:tc>
      </w:tr>
      <w:tr w:rsidR="00EF0B38" w:rsidRPr="009C75BE" w14:paraId="27F3431C" w14:textId="77777777" w:rsidTr="00E4566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37D54DCB" w14:textId="77777777" w:rsidR="00EF0B38" w:rsidRPr="009C75BE" w:rsidRDefault="00EF0B38" w:rsidP="00E45661">
            <w:pPr>
              <w:pStyle w:val="TAC"/>
            </w:pPr>
            <w:r w:rsidRPr="009C75BE">
              <w:rPr>
                <w:rFonts w:cs="Arial"/>
              </w:rPr>
              <w:t>Length of lldpV2RemPortId value</w:t>
            </w:r>
          </w:p>
        </w:tc>
        <w:tc>
          <w:tcPr>
            <w:tcW w:w="1204" w:type="dxa"/>
            <w:tcBorders>
              <w:left w:val="single" w:sz="6" w:space="0" w:color="auto"/>
            </w:tcBorders>
          </w:tcPr>
          <w:p w14:paraId="0D1634C6" w14:textId="77777777" w:rsidR="00EF0B38" w:rsidRPr="009C75BE" w:rsidRDefault="00EF0B38" w:rsidP="00E45661">
            <w:pPr>
              <w:pStyle w:val="TAL"/>
            </w:pPr>
            <w:r w:rsidRPr="009C75BE">
              <w:rPr>
                <w:lang w:eastAsia="ko-KR"/>
              </w:rPr>
              <w:t>octet a+2</w:t>
            </w:r>
          </w:p>
        </w:tc>
      </w:tr>
      <w:tr w:rsidR="00EF0B38" w:rsidRPr="009C75BE" w14:paraId="6489D120" w14:textId="77777777" w:rsidTr="00E45661">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3A623EF9" w14:textId="77777777" w:rsidR="00EF0B38" w:rsidRPr="009C75BE" w:rsidRDefault="00EF0B38" w:rsidP="00E45661">
            <w:pPr>
              <w:pStyle w:val="TAC"/>
              <w:rPr>
                <w:lang w:eastAsia="ko-KR"/>
              </w:rPr>
            </w:pPr>
            <w:r w:rsidRPr="009C75BE">
              <w:rPr>
                <w:rFonts w:cs="Arial"/>
              </w:rPr>
              <w:t xml:space="preserve">lldpV2RemPortId </w:t>
            </w:r>
            <w:r w:rsidRPr="009C75BE">
              <w:t>value</w:t>
            </w:r>
          </w:p>
        </w:tc>
        <w:tc>
          <w:tcPr>
            <w:tcW w:w="1204" w:type="dxa"/>
            <w:tcBorders>
              <w:left w:val="single" w:sz="6" w:space="0" w:color="auto"/>
            </w:tcBorders>
          </w:tcPr>
          <w:p w14:paraId="661699F7" w14:textId="77777777" w:rsidR="00EF0B38" w:rsidRPr="009C75BE" w:rsidRDefault="00EF0B38" w:rsidP="00E45661">
            <w:pPr>
              <w:pStyle w:val="TAL"/>
              <w:rPr>
                <w:lang w:eastAsia="ko-KR"/>
              </w:rPr>
            </w:pPr>
            <w:r w:rsidRPr="009C75BE">
              <w:rPr>
                <w:lang w:eastAsia="ko-KR"/>
              </w:rPr>
              <w:t>octet a+3</w:t>
            </w:r>
          </w:p>
          <w:p w14:paraId="0C1D8BD3" w14:textId="386775B5" w:rsidR="00EF0B38" w:rsidRPr="009C75BE" w:rsidRDefault="00EF0B38" w:rsidP="00E45661">
            <w:pPr>
              <w:pStyle w:val="TAL"/>
            </w:pPr>
            <w:r w:rsidRPr="009C75BE">
              <w:rPr>
                <w:lang w:eastAsia="ko-KR"/>
              </w:rPr>
              <w:t xml:space="preserve">octet </w:t>
            </w:r>
            <w:r>
              <w:rPr>
                <w:lang w:eastAsia="ko-KR"/>
              </w:rPr>
              <w:t>e</w:t>
            </w:r>
          </w:p>
        </w:tc>
      </w:tr>
      <w:tr w:rsidR="00EF0B38" w:rsidRPr="009C75BE" w14:paraId="21A3CF7F" w14:textId="77777777" w:rsidTr="00E45661">
        <w:trPr>
          <w:cantSplit/>
          <w:jc w:val="center"/>
        </w:trPr>
        <w:tc>
          <w:tcPr>
            <w:tcW w:w="868" w:type="dxa"/>
            <w:tcBorders>
              <w:top w:val="single" w:sz="6" w:space="0" w:color="auto"/>
              <w:left w:val="single" w:sz="6" w:space="0" w:color="auto"/>
              <w:bottom w:val="single" w:sz="6" w:space="0" w:color="auto"/>
              <w:right w:val="single" w:sz="6" w:space="0" w:color="auto"/>
            </w:tcBorders>
          </w:tcPr>
          <w:p w14:paraId="1628B0AA" w14:textId="77777777" w:rsidR="00EF0B38" w:rsidRPr="009C75BE" w:rsidRDefault="00EF0B38" w:rsidP="00E45661">
            <w:pPr>
              <w:pStyle w:val="TAC"/>
              <w:rPr>
                <w:rFonts w:cs="Arial"/>
                <w:lang w:eastAsia="ko-KR"/>
              </w:rPr>
            </w:pPr>
          </w:p>
          <w:p w14:paraId="320E1CC9" w14:textId="77777777" w:rsidR="00EF0B38" w:rsidRPr="009C75BE" w:rsidRDefault="00EF0B38" w:rsidP="00E45661">
            <w:pPr>
              <w:pStyle w:val="TAC"/>
              <w:rPr>
                <w:rFonts w:cs="Arial"/>
                <w:lang w:eastAsia="ko-KR"/>
              </w:rPr>
            </w:pPr>
            <w:r w:rsidRPr="009C75BE">
              <w:rPr>
                <w:rFonts w:cs="Arial"/>
                <w:lang w:eastAsia="ko-KR"/>
              </w:rPr>
              <w:t>0</w:t>
            </w:r>
          </w:p>
          <w:p w14:paraId="6273193E" w14:textId="77777777" w:rsidR="00EF0B38" w:rsidRPr="009C75BE" w:rsidRDefault="00EF0B38" w:rsidP="00E45661">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749C51A3" w14:textId="77777777" w:rsidR="00EF0B38" w:rsidRPr="009C75BE" w:rsidRDefault="00EF0B38" w:rsidP="00E45661">
            <w:pPr>
              <w:pStyle w:val="TAC"/>
              <w:rPr>
                <w:rFonts w:cs="Arial"/>
                <w:lang w:eastAsia="ko-KR"/>
              </w:rPr>
            </w:pPr>
          </w:p>
          <w:p w14:paraId="2BF4CC8F" w14:textId="77777777" w:rsidR="00EF0B38" w:rsidRPr="009C75BE" w:rsidRDefault="00EF0B38" w:rsidP="00E45661">
            <w:pPr>
              <w:pStyle w:val="TAC"/>
              <w:rPr>
                <w:rFonts w:cs="Arial"/>
                <w:lang w:eastAsia="ko-KR"/>
              </w:rPr>
            </w:pPr>
            <w:r w:rsidRPr="009C75BE">
              <w:rPr>
                <w:rFonts w:cs="Arial"/>
                <w:lang w:eastAsia="ko-KR"/>
              </w:rPr>
              <w:t>0</w:t>
            </w:r>
          </w:p>
          <w:p w14:paraId="6958449E" w14:textId="77777777" w:rsidR="00EF0B38" w:rsidRPr="009C75BE" w:rsidRDefault="00EF0B38" w:rsidP="00E45661">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7A4D43DA" w14:textId="77777777" w:rsidR="00EF0B38" w:rsidRPr="009C75BE" w:rsidRDefault="00EF0B38" w:rsidP="00E45661">
            <w:pPr>
              <w:pStyle w:val="TAC"/>
              <w:rPr>
                <w:rFonts w:cs="Arial"/>
                <w:lang w:eastAsia="ko-KR"/>
              </w:rPr>
            </w:pPr>
          </w:p>
          <w:p w14:paraId="0130F5F7" w14:textId="77777777" w:rsidR="00EF0B38" w:rsidRPr="009C75BE" w:rsidRDefault="00EF0B38" w:rsidP="00E45661">
            <w:pPr>
              <w:pStyle w:val="TAC"/>
              <w:rPr>
                <w:rFonts w:cs="Arial"/>
                <w:lang w:eastAsia="ko-KR"/>
              </w:rPr>
            </w:pPr>
            <w:r w:rsidRPr="009C75BE">
              <w:rPr>
                <w:rFonts w:cs="Arial"/>
                <w:lang w:eastAsia="ko-KR"/>
              </w:rPr>
              <w:t>0</w:t>
            </w:r>
          </w:p>
          <w:p w14:paraId="4E58AA45" w14:textId="77777777" w:rsidR="00EF0B38" w:rsidRPr="009C75BE" w:rsidRDefault="00EF0B38" w:rsidP="00E45661">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3A88F2FB" w14:textId="77777777" w:rsidR="00EF0B38" w:rsidRPr="009C75BE" w:rsidRDefault="00EF0B38" w:rsidP="00E45661">
            <w:pPr>
              <w:pStyle w:val="TAC"/>
              <w:rPr>
                <w:rFonts w:cs="Arial"/>
                <w:lang w:eastAsia="ko-KR"/>
              </w:rPr>
            </w:pPr>
          </w:p>
          <w:p w14:paraId="32DE6B4A" w14:textId="77777777" w:rsidR="00EF0B38" w:rsidRPr="009C75BE" w:rsidRDefault="00EF0B38" w:rsidP="00E45661">
            <w:pPr>
              <w:pStyle w:val="TAC"/>
              <w:rPr>
                <w:rFonts w:cs="Arial"/>
                <w:lang w:eastAsia="ko-KR"/>
              </w:rPr>
            </w:pPr>
            <w:r w:rsidRPr="009C75BE">
              <w:rPr>
                <w:rFonts w:cs="Arial"/>
                <w:lang w:eastAsia="ko-KR"/>
              </w:rPr>
              <w:t>0</w:t>
            </w:r>
          </w:p>
          <w:p w14:paraId="19C6C323" w14:textId="77777777" w:rsidR="00EF0B38" w:rsidRPr="009C75BE" w:rsidRDefault="00EF0B38" w:rsidP="00E45661">
            <w:pPr>
              <w:pStyle w:val="TAC"/>
              <w:rPr>
                <w:rFonts w:cs="Arial"/>
              </w:rPr>
            </w:pPr>
            <w:r w:rsidRPr="009C75BE">
              <w:rPr>
                <w:rFonts w:cs="Arial"/>
                <w:lang w:eastAsia="ko-KR"/>
              </w:rPr>
              <w:t>Spare</w:t>
            </w:r>
          </w:p>
        </w:tc>
        <w:tc>
          <w:tcPr>
            <w:tcW w:w="868" w:type="dxa"/>
            <w:tcBorders>
              <w:top w:val="single" w:sz="6" w:space="0" w:color="auto"/>
              <w:left w:val="single" w:sz="6" w:space="0" w:color="auto"/>
              <w:bottom w:val="single" w:sz="6" w:space="0" w:color="auto"/>
              <w:right w:val="single" w:sz="6" w:space="0" w:color="auto"/>
            </w:tcBorders>
          </w:tcPr>
          <w:p w14:paraId="7938D39A" w14:textId="77777777" w:rsidR="00EF0B38" w:rsidRPr="009C75BE" w:rsidRDefault="00EF0B38" w:rsidP="00E45661">
            <w:pPr>
              <w:pStyle w:val="TAC"/>
              <w:rPr>
                <w:rFonts w:cs="Arial"/>
                <w:lang w:eastAsia="ko-KR"/>
              </w:rPr>
            </w:pPr>
          </w:p>
          <w:p w14:paraId="141ABC80" w14:textId="77777777" w:rsidR="00EF0B38" w:rsidRPr="009C75BE" w:rsidRDefault="00EF0B38" w:rsidP="00E45661">
            <w:pPr>
              <w:pStyle w:val="TAC"/>
              <w:rPr>
                <w:rFonts w:cs="Arial"/>
                <w:lang w:eastAsia="ko-KR"/>
              </w:rPr>
            </w:pPr>
            <w:r w:rsidRPr="009C75BE">
              <w:rPr>
                <w:rFonts w:cs="Arial"/>
                <w:lang w:eastAsia="ko-KR"/>
              </w:rPr>
              <w:t>0</w:t>
            </w:r>
          </w:p>
          <w:p w14:paraId="60BE3039" w14:textId="77777777" w:rsidR="00EF0B38" w:rsidRPr="009C75BE" w:rsidRDefault="00EF0B38" w:rsidP="00E45661">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7B4CDD9C" w14:textId="77777777" w:rsidR="00EF0B38" w:rsidRPr="009C75BE" w:rsidRDefault="00EF0B38" w:rsidP="00E45661">
            <w:pPr>
              <w:pStyle w:val="TAC"/>
              <w:rPr>
                <w:rFonts w:cs="Arial"/>
                <w:lang w:eastAsia="ko-KR"/>
              </w:rPr>
            </w:pPr>
          </w:p>
          <w:p w14:paraId="4EDEA0E2" w14:textId="77777777" w:rsidR="00EF0B38" w:rsidRPr="009C75BE" w:rsidRDefault="00EF0B38" w:rsidP="00E45661">
            <w:pPr>
              <w:pStyle w:val="TAC"/>
              <w:rPr>
                <w:rFonts w:cs="Arial"/>
                <w:lang w:eastAsia="ko-KR"/>
              </w:rPr>
            </w:pPr>
            <w:r w:rsidRPr="009C75BE">
              <w:rPr>
                <w:rFonts w:cs="Arial"/>
                <w:lang w:eastAsia="ko-KR"/>
              </w:rPr>
              <w:t>0</w:t>
            </w:r>
          </w:p>
          <w:p w14:paraId="4DCED7A4" w14:textId="77777777" w:rsidR="00EF0B38" w:rsidRPr="009C75BE" w:rsidRDefault="00EF0B38" w:rsidP="00E45661">
            <w:pPr>
              <w:pStyle w:val="TAC"/>
              <w:rPr>
                <w:rFonts w:cs="Arial"/>
              </w:rPr>
            </w:pPr>
            <w:r w:rsidRPr="009C75BE">
              <w:rPr>
                <w:rFonts w:cs="Arial"/>
                <w:lang w:eastAsia="ko-KR"/>
              </w:rPr>
              <w:t>Spare</w:t>
            </w:r>
          </w:p>
        </w:tc>
        <w:tc>
          <w:tcPr>
            <w:tcW w:w="869" w:type="dxa"/>
            <w:tcBorders>
              <w:top w:val="single" w:sz="6" w:space="0" w:color="auto"/>
              <w:left w:val="single" w:sz="6" w:space="0" w:color="auto"/>
              <w:bottom w:val="single" w:sz="6" w:space="0" w:color="auto"/>
              <w:right w:val="single" w:sz="6" w:space="0" w:color="auto"/>
            </w:tcBorders>
          </w:tcPr>
          <w:p w14:paraId="13338ABE" w14:textId="77777777" w:rsidR="00EF0B38" w:rsidRPr="009C75BE" w:rsidRDefault="00EF0B38" w:rsidP="00E45661">
            <w:pPr>
              <w:pStyle w:val="TAC"/>
              <w:rPr>
                <w:rFonts w:cs="Arial"/>
              </w:rPr>
            </w:pPr>
            <w:r w:rsidRPr="009C75BE">
              <w:rPr>
                <w:rFonts w:cs="Arial"/>
                <w:lang w:eastAsia="ko-KR"/>
              </w:rPr>
              <w:t>lldp</w:t>
            </w:r>
            <w:r>
              <w:rPr>
                <w:rFonts w:cs="Arial"/>
                <w:lang w:eastAsia="ko-KR"/>
              </w:rPr>
              <w:t>Rem</w:t>
            </w:r>
            <w:r w:rsidRPr="009C75BE">
              <w:rPr>
                <w:rFonts w:cs="Arial"/>
                <w:lang w:eastAsia="ko-KR"/>
              </w:rPr>
              <w:br/>
              <w:t>ManAddr list included</w:t>
            </w:r>
          </w:p>
        </w:tc>
        <w:tc>
          <w:tcPr>
            <w:tcW w:w="869" w:type="dxa"/>
            <w:tcBorders>
              <w:top w:val="single" w:sz="6" w:space="0" w:color="auto"/>
              <w:left w:val="single" w:sz="6" w:space="0" w:color="auto"/>
              <w:bottom w:val="single" w:sz="6" w:space="0" w:color="auto"/>
              <w:right w:val="single" w:sz="6" w:space="0" w:color="auto"/>
            </w:tcBorders>
          </w:tcPr>
          <w:p w14:paraId="3B5E5E89" w14:textId="77777777" w:rsidR="00EF0B38" w:rsidRPr="009C75BE" w:rsidRDefault="00EF0B38" w:rsidP="00E45661">
            <w:pPr>
              <w:pStyle w:val="TAC"/>
              <w:rPr>
                <w:rFonts w:cs="Arial"/>
              </w:rPr>
            </w:pPr>
            <w:r w:rsidRPr="009C75BE">
              <w:rPr>
                <w:rFonts w:cs="Arial"/>
                <w:lang w:eastAsia="ko-KR"/>
              </w:rPr>
              <w:t>lldp</w:t>
            </w:r>
            <w:r>
              <w:rPr>
                <w:rFonts w:cs="Arial"/>
                <w:lang w:eastAsia="ko-KR"/>
              </w:rPr>
              <w:t>Rem</w:t>
            </w:r>
            <w:r w:rsidRPr="009C75BE">
              <w:rPr>
                <w:rFonts w:cs="Arial"/>
                <w:lang w:eastAsia="ko-KR"/>
              </w:rPr>
              <w:br/>
              <w:t>SysCap included</w:t>
            </w:r>
          </w:p>
        </w:tc>
        <w:tc>
          <w:tcPr>
            <w:tcW w:w="1204" w:type="dxa"/>
            <w:tcBorders>
              <w:left w:val="single" w:sz="6" w:space="0" w:color="auto"/>
            </w:tcBorders>
          </w:tcPr>
          <w:p w14:paraId="2E5D7A7F" w14:textId="77777777" w:rsidR="00EF0B38" w:rsidRPr="009C75BE" w:rsidRDefault="00EF0B38" w:rsidP="00E45661">
            <w:pPr>
              <w:pStyle w:val="TAL"/>
              <w:rPr>
                <w:lang w:eastAsia="ko-KR"/>
              </w:rPr>
            </w:pPr>
          </w:p>
          <w:p w14:paraId="533133FA"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+1</w:t>
            </w:r>
            <w:r>
              <w:rPr>
                <w:rFonts w:hint="eastAsia"/>
                <w:lang w:eastAsia="ko-KR"/>
              </w:rPr>
              <w:t>)</w:t>
            </w:r>
            <w:r w:rsidRPr="009C75BE">
              <w:rPr>
                <w:lang w:eastAsia="ko-KR"/>
              </w:rPr>
              <w:t>*</w:t>
            </w:r>
          </w:p>
        </w:tc>
      </w:tr>
      <w:tr w:rsidR="00EF0B38" w:rsidRPr="009C75BE" w14:paraId="514A00CE" w14:textId="77777777" w:rsidTr="00B16C59">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245BEE2A" w14:textId="77777777" w:rsidR="00EF0B38" w:rsidRPr="009C75BE" w:rsidRDefault="00EF0B38" w:rsidP="00E45661">
            <w:pPr>
              <w:pStyle w:val="TAC"/>
              <w:rPr>
                <w:rFonts w:cs="Arial"/>
                <w:lang w:eastAsia="ko-KR"/>
              </w:rPr>
            </w:pPr>
          </w:p>
          <w:p w14:paraId="75CC8F7B" w14:textId="77777777" w:rsidR="00EF0B38" w:rsidRPr="009C75BE" w:rsidRDefault="00EF0B38" w:rsidP="00E45661">
            <w:pPr>
              <w:pStyle w:val="TAC"/>
              <w:rPr>
                <w:rFonts w:cs="Arial"/>
              </w:rPr>
            </w:pPr>
            <w:r w:rsidRPr="009C75BE">
              <w:rPr>
                <w:rFonts w:cs="Arial"/>
                <w:lang w:eastAsia="ko-KR"/>
              </w:rPr>
              <w:t>lldp</w:t>
            </w:r>
            <w:r>
              <w:rPr>
                <w:rFonts w:cs="Arial"/>
                <w:lang w:eastAsia="ko-KR"/>
              </w:rPr>
              <w:t>Rem</w:t>
            </w:r>
            <w:r w:rsidRPr="009C75BE">
              <w:rPr>
                <w:rFonts w:cs="Arial"/>
                <w:lang w:eastAsia="ko-KR"/>
              </w:rPr>
              <w:t>SysCap</w:t>
            </w:r>
          </w:p>
        </w:tc>
        <w:tc>
          <w:tcPr>
            <w:tcW w:w="1204" w:type="dxa"/>
            <w:tcBorders>
              <w:left w:val="single" w:sz="6" w:space="0" w:color="auto"/>
            </w:tcBorders>
          </w:tcPr>
          <w:p w14:paraId="43A953CD"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+2</w:t>
            </w:r>
            <w:r>
              <w:rPr>
                <w:rFonts w:hint="eastAsia"/>
                <w:lang w:eastAsia="ko-KR"/>
              </w:rPr>
              <w:t>)</w:t>
            </w:r>
            <w:r w:rsidRPr="009C75BE">
              <w:rPr>
                <w:lang w:eastAsia="ko-KR"/>
              </w:rPr>
              <w:t>*</w:t>
            </w:r>
          </w:p>
          <w:p w14:paraId="5200AB86" w14:textId="77777777" w:rsidR="00EF0B38" w:rsidRPr="009C75BE" w:rsidRDefault="00EF0B38" w:rsidP="00E45661">
            <w:pPr>
              <w:pStyle w:val="TAL"/>
              <w:rPr>
                <w:lang w:eastAsia="ko-KR"/>
              </w:rPr>
            </w:pPr>
          </w:p>
          <w:p w14:paraId="7EC11B87"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w:t>
            </w:r>
            <w:r>
              <w:rPr>
                <w:lang w:eastAsia="ko-KR"/>
              </w:rPr>
              <w:t>e</w:t>
            </w:r>
            <w:r w:rsidRPr="009C75BE">
              <w:rPr>
                <w:lang w:eastAsia="ko-KR"/>
              </w:rPr>
              <w:t>+5</w:t>
            </w:r>
            <w:r>
              <w:rPr>
                <w:rFonts w:hint="eastAsia"/>
                <w:lang w:eastAsia="ko-KR"/>
              </w:rPr>
              <w:t>)</w:t>
            </w:r>
            <w:r w:rsidRPr="009C75BE">
              <w:rPr>
                <w:lang w:eastAsia="ko-KR"/>
              </w:rPr>
              <w:t>*</w:t>
            </w:r>
          </w:p>
        </w:tc>
      </w:tr>
      <w:tr w:rsidR="00EF0B38" w:rsidRPr="009C75BE" w14:paraId="6D95319A" w14:textId="77777777" w:rsidTr="00B16C59">
        <w:trPr>
          <w:cantSplit/>
          <w:jc w:val="center"/>
        </w:trPr>
        <w:tc>
          <w:tcPr>
            <w:tcW w:w="6950" w:type="dxa"/>
            <w:gridSpan w:val="8"/>
            <w:tcBorders>
              <w:top w:val="single" w:sz="6" w:space="0" w:color="auto"/>
              <w:left w:val="single" w:sz="6" w:space="0" w:color="auto"/>
              <w:bottom w:val="single" w:sz="6" w:space="0" w:color="auto"/>
              <w:right w:val="single" w:sz="6" w:space="0" w:color="auto"/>
            </w:tcBorders>
          </w:tcPr>
          <w:p w14:paraId="1F0DB4EE" w14:textId="77777777" w:rsidR="00EF0B38" w:rsidRPr="009C75BE" w:rsidRDefault="00EF0B38" w:rsidP="00E45661">
            <w:pPr>
              <w:pStyle w:val="TAC"/>
              <w:rPr>
                <w:rFonts w:cs="Arial"/>
                <w:lang w:eastAsia="ko-KR"/>
              </w:rPr>
            </w:pPr>
          </w:p>
          <w:p w14:paraId="6BE2DCFC" w14:textId="77777777" w:rsidR="00EF0B38" w:rsidRPr="009C75BE" w:rsidRDefault="00EF0B38" w:rsidP="00E45661">
            <w:pPr>
              <w:pStyle w:val="TAC"/>
              <w:rPr>
                <w:rFonts w:cs="Arial"/>
              </w:rPr>
            </w:pPr>
            <w:r w:rsidRPr="009C75BE">
              <w:rPr>
                <w:rFonts w:cs="Arial"/>
                <w:lang w:eastAsia="ko-KR"/>
              </w:rPr>
              <w:t>lldp</w:t>
            </w:r>
            <w:r>
              <w:rPr>
                <w:rFonts w:cs="Arial"/>
                <w:lang w:eastAsia="ko-KR"/>
              </w:rPr>
              <w:t>Rem</w:t>
            </w:r>
            <w:r w:rsidRPr="009C75BE">
              <w:rPr>
                <w:rFonts w:cs="Arial"/>
                <w:lang w:eastAsia="ko-KR"/>
              </w:rPr>
              <w:t>ManAddr list</w:t>
            </w:r>
          </w:p>
        </w:tc>
        <w:tc>
          <w:tcPr>
            <w:tcW w:w="1204" w:type="dxa"/>
            <w:tcBorders>
              <w:left w:val="single" w:sz="6" w:space="0" w:color="auto"/>
            </w:tcBorders>
          </w:tcPr>
          <w:p w14:paraId="7944972B"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f</w:t>
            </w:r>
            <w:r w:rsidRPr="009C75BE">
              <w:rPr>
                <w:lang w:eastAsia="ko-KR"/>
              </w:rPr>
              <w:t>*</w:t>
            </w:r>
          </w:p>
          <w:p w14:paraId="576854EA" w14:textId="77777777" w:rsidR="00EF0B38" w:rsidRPr="009C75BE" w:rsidRDefault="00EF0B38" w:rsidP="00E45661">
            <w:pPr>
              <w:pStyle w:val="TAL"/>
              <w:rPr>
                <w:lang w:eastAsia="ko-KR"/>
              </w:rPr>
            </w:pPr>
          </w:p>
          <w:p w14:paraId="588E7E6E" w14:textId="77777777" w:rsidR="00EF0B38" w:rsidRPr="009C75BE" w:rsidRDefault="00EF0B38" w:rsidP="00E45661">
            <w:pPr>
              <w:pStyle w:val="TAL"/>
              <w:rPr>
                <w:lang w:eastAsia="ko-KR"/>
              </w:rPr>
            </w:pPr>
            <w:r w:rsidRPr="009C75BE">
              <w:rPr>
                <w:lang w:eastAsia="ko-KR"/>
              </w:rPr>
              <w:t>octet x*</w:t>
            </w:r>
          </w:p>
        </w:tc>
      </w:tr>
    </w:tbl>
    <w:p w14:paraId="2F97F4BE" w14:textId="77777777" w:rsidR="00EF0B38" w:rsidRPr="009C75BE" w:rsidRDefault="00EF0B38" w:rsidP="00EF0B38"/>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EF0B38" w:rsidRPr="009C75BE" w14:paraId="6AEE55E9" w14:textId="77777777" w:rsidTr="00E45661">
        <w:trPr>
          <w:cantSplit/>
          <w:jc w:val="center"/>
        </w:trPr>
        <w:tc>
          <w:tcPr>
            <w:tcW w:w="832" w:type="dxa"/>
            <w:tcBorders>
              <w:bottom w:val="single" w:sz="6" w:space="0" w:color="auto"/>
            </w:tcBorders>
          </w:tcPr>
          <w:p w14:paraId="7394EF24" w14:textId="77777777" w:rsidR="00EF0B38" w:rsidRPr="009C75BE" w:rsidRDefault="00EF0B38" w:rsidP="00E45661">
            <w:pPr>
              <w:pStyle w:val="TAC"/>
            </w:pPr>
            <w:r w:rsidRPr="009C75BE">
              <w:t>8</w:t>
            </w:r>
          </w:p>
        </w:tc>
        <w:tc>
          <w:tcPr>
            <w:tcW w:w="833" w:type="dxa"/>
            <w:tcBorders>
              <w:bottom w:val="single" w:sz="6" w:space="0" w:color="auto"/>
            </w:tcBorders>
          </w:tcPr>
          <w:p w14:paraId="33A73B47" w14:textId="77777777" w:rsidR="00EF0B38" w:rsidRPr="009C75BE" w:rsidRDefault="00EF0B38" w:rsidP="00E45661">
            <w:pPr>
              <w:pStyle w:val="TAC"/>
            </w:pPr>
            <w:r w:rsidRPr="009C75BE">
              <w:t>7</w:t>
            </w:r>
          </w:p>
        </w:tc>
        <w:tc>
          <w:tcPr>
            <w:tcW w:w="832" w:type="dxa"/>
            <w:tcBorders>
              <w:bottom w:val="single" w:sz="6" w:space="0" w:color="auto"/>
            </w:tcBorders>
          </w:tcPr>
          <w:p w14:paraId="3199EEBB" w14:textId="77777777" w:rsidR="00EF0B38" w:rsidRPr="009C75BE" w:rsidRDefault="00EF0B38" w:rsidP="00E45661">
            <w:pPr>
              <w:pStyle w:val="TAC"/>
            </w:pPr>
            <w:r w:rsidRPr="009C75BE">
              <w:t>6</w:t>
            </w:r>
          </w:p>
        </w:tc>
        <w:tc>
          <w:tcPr>
            <w:tcW w:w="833" w:type="dxa"/>
            <w:tcBorders>
              <w:bottom w:val="single" w:sz="6" w:space="0" w:color="auto"/>
            </w:tcBorders>
          </w:tcPr>
          <w:p w14:paraId="796850E6" w14:textId="77777777" w:rsidR="00EF0B38" w:rsidRPr="009C75BE" w:rsidRDefault="00EF0B38" w:rsidP="00E45661">
            <w:pPr>
              <w:pStyle w:val="TAC"/>
            </w:pPr>
            <w:r w:rsidRPr="009C75BE">
              <w:t>5</w:t>
            </w:r>
          </w:p>
        </w:tc>
        <w:tc>
          <w:tcPr>
            <w:tcW w:w="832" w:type="dxa"/>
            <w:tcBorders>
              <w:bottom w:val="single" w:sz="6" w:space="0" w:color="auto"/>
            </w:tcBorders>
          </w:tcPr>
          <w:p w14:paraId="31F48702" w14:textId="77777777" w:rsidR="00EF0B38" w:rsidRPr="009C75BE" w:rsidRDefault="00EF0B38" w:rsidP="00E45661">
            <w:pPr>
              <w:pStyle w:val="TAC"/>
            </w:pPr>
            <w:r w:rsidRPr="009C75BE">
              <w:t>4</w:t>
            </w:r>
          </w:p>
        </w:tc>
        <w:tc>
          <w:tcPr>
            <w:tcW w:w="833" w:type="dxa"/>
            <w:tcBorders>
              <w:bottom w:val="single" w:sz="6" w:space="0" w:color="auto"/>
            </w:tcBorders>
          </w:tcPr>
          <w:p w14:paraId="0CEC3085" w14:textId="77777777" w:rsidR="00EF0B38" w:rsidRPr="009C75BE" w:rsidRDefault="00EF0B38" w:rsidP="00E45661">
            <w:pPr>
              <w:pStyle w:val="TAC"/>
            </w:pPr>
            <w:r w:rsidRPr="009C75BE">
              <w:t>3</w:t>
            </w:r>
          </w:p>
        </w:tc>
        <w:tc>
          <w:tcPr>
            <w:tcW w:w="832" w:type="dxa"/>
            <w:tcBorders>
              <w:bottom w:val="single" w:sz="6" w:space="0" w:color="auto"/>
            </w:tcBorders>
          </w:tcPr>
          <w:p w14:paraId="5C0E1B28" w14:textId="77777777" w:rsidR="00EF0B38" w:rsidRPr="009C75BE" w:rsidRDefault="00EF0B38" w:rsidP="00E45661">
            <w:pPr>
              <w:pStyle w:val="TAC"/>
            </w:pPr>
            <w:r w:rsidRPr="009C75BE">
              <w:t>2</w:t>
            </w:r>
          </w:p>
        </w:tc>
        <w:tc>
          <w:tcPr>
            <w:tcW w:w="833" w:type="dxa"/>
            <w:tcBorders>
              <w:bottom w:val="single" w:sz="6" w:space="0" w:color="auto"/>
            </w:tcBorders>
          </w:tcPr>
          <w:p w14:paraId="2434BA41" w14:textId="77777777" w:rsidR="00EF0B38" w:rsidRPr="009C75BE" w:rsidRDefault="00EF0B38" w:rsidP="00E45661">
            <w:pPr>
              <w:pStyle w:val="TAC"/>
            </w:pPr>
            <w:r w:rsidRPr="009C75BE">
              <w:t>1</w:t>
            </w:r>
          </w:p>
        </w:tc>
        <w:tc>
          <w:tcPr>
            <w:tcW w:w="1204" w:type="dxa"/>
            <w:tcBorders>
              <w:left w:val="nil"/>
            </w:tcBorders>
          </w:tcPr>
          <w:p w14:paraId="15DA1899" w14:textId="77777777" w:rsidR="00EF0B38" w:rsidRPr="009C75BE" w:rsidRDefault="00EF0B38" w:rsidP="00E45661">
            <w:pPr>
              <w:pStyle w:val="TAC"/>
            </w:pPr>
          </w:p>
        </w:tc>
      </w:tr>
      <w:tr w:rsidR="00EF0B38" w:rsidRPr="009C75BE" w14:paraId="4DBCB772" w14:textId="77777777" w:rsidTr="00E45661">
        <w:trPr>
          <w:cantSplit/>
          <w:trHeight w:val="241"/>
          <w:jc w:val="center"/>
        </w:trPr>
        <w:tc>
          <w:tcPr>
            <w:tcW w:w="6660" w:type="dxa"/>
            <w:gridSpan w:val="8"/>
            <w:tcBorders>
              <w:top w:val="single" w:sz="6" w:space="0" w:color="auto"/>
              <w:left w:val="single" w:sz="6" w:space="0" w:color="auto"/>
              <w:right w:val="single" w:sz="6" w:space="0" w:color="auto"/>
            </w:tcBorders>
          </w:tcPr>
          <w:p w14:paraId="5462AB8D" w14:textId="77777777" w:rsidR="00EF0B38" w:rsidRPr="009C75BE" w:rsidRDefault="00EF0B38" w:rsidP="00E45661">
            <w:pPr>
              <w:pStyle w:val="TAC"/>
              <w:rPr>
                <w:rFonts w:cs="Arial"/>
                <w:lang w:eastAsia="ko-KR"/>
              </w:rPr>
            </w:pPr>
            <w:r w:rsidRPr="009C75BE">
              <w:rPr>
                <w:rFonts w:cs="Arial"/>
                <w:lang w:eastAsia="ko-KR"/>
              </w:rPr>
              <w:t>System capabilities</w:t>
            </w:r>
          </w:p>
        </w:tc>
        <w:tc>
          <w:tcPr>
            <w:tcW w:w="1204" w:type="dxa"/>
            <w:tcBorders>
              <w:left w:val="single" w:sz="6" w:space="0" w:color="auto"/>
            </w:tcBorders>
          </w:tcPr>
          <w:p w14:paraId="685C2D3E" w14:textId="77777777" w:rsidR="00EF0B38" w:rsidRPr="009C75BE" w:rsidRDefault="00EF0B38" w:rsidP="00E45661">
            <w:pPr>
              <w:pStyle w:val="TAL"/>
              <w:rPr>
                <w:lang w:eastAsia="ko-KR"/>
              </w:rPr>
            </w:pPr>
            <w:r w:rsidRPr="009C75BE">
              <w:t xml:space="preserve">octet </w:t>
            </w:r>
            <w:r>
              <w:rPr>
                <w:lang w:eastAsia="ko-KR"/>
              </w:rPr>
              <w:t>e</w:t>
            </w:r>
            <w:r w:rsidRPr="009C75BE">
              <w:rPr>
                <w:lang w:eastAsia="ko-KR"/>
              </w:rPr>
              <w:t>+2</w:t>
            </w:r>
          </w:p>
          <w:p w14:paraId="33408861" w14:textId="77777777" w:rsidR="00EF0B38" w:rsidRPr="009C75BE" w:rsidRDefault="00EF0B38" w:rsidP="00E45661">
            <w:pPr>
              <w:pStyle w:val="TAL"/>
              <w:rPr>
                <w:lang w:eastAsia="ko-KR"/>
              </w:rPr>
            </w:pPr>
            <w:r w:rsidRPr="009C75BE">
              <w:t xml:space="preserve">octet </w:t>
            </w:r>
            <w:r>
              <w:rPr>
                <w:lang w:eastAsia="ko-KR"/>
              </w:rPr>
              <w:t>e</w:t>
            </w:r>
            <w:r w:rsidRPr="009C75BE">
              <w:rPr>
                <w:lang w:eastAsia="ko-KR"/>
              </w:rPr>
              <w:t>+3</w:t>
            </w:r>
          </w:p>
        </w:tc>
      </w:tr>
      <w:tr w:rsidR="00EF0B38" w:rsidRPr="009C75BE" w14:paraId="110EBB5A"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5BD671D2" w14:textId="77777777" w:rsidR="00EF0B38" w:rsidRPr="009C75BE" w:rsidRDefault="00EF0B38" w:rsidP="00E45661">
            <w:pPr>
              <w:pStyle w:val="TAC"/>
              <w:rPr>
                <w:rFonts w:cs="Arial"/>
                <w:lang w:eastAsia="ko-KR"/>
              </w:rPr>
            </w:pPr>
            <w:r w:rsidRPr="009C75BE">
              <w:rPr>
                <w:rFonts w:cs="Arial"/>
                <w:lang w:eastAsia="ko-KR"/>
              </w:rPr>
              <w:t>Enabled capabilities</w:t>
            </w:r>
          </w:p>
        </w:tc>
        <w:tc>
          <w:tcPr>
            <w:tcW w:w="1204" w:type="dxa"/>
            <w:tcBorders>
              <w:left w:val="single" w:sz="6" w:space="0" w:color="auto"/>
            </w:tcBorders>
          </w:tcPr>
          <w:p w14:paraId="4CD96439" w14:textId="77777777" w:rsidR="00EF0B38" w:rsidRPr="009C75BE" w:rsidRDefault="00EF0B38" w:rsidP="00E45661">
            <w:pPr>
              <w:pStyle w:val="TAL"/>
              <w:rPr>
                <w:lang w:eastAsia="ko-KR"/>
              </w:rPr>
            </w:pPr>
            <w:r w:rsidRPr="009C75BE">
              <w:rPr>
                <w:lang w:eastAsia="ko-KR"/>
              </w:rPr>
              <w:t xml:space="preserve">octet </w:t>
            </w:r>
            <w:r>
              <w:rPr>
                <w:lang w:eastAsia="ko-KR"/>
              </w:rPr>
              <w:t>e</w:t>
            </w:r>
            <w:r w:rsidRPr="009C75BE">
              <w:rPr>
                <w:lang w:eastAsia="ko-KR"/>
              </w:rPr>
              <w:t>+4</w:t>
            </w:r>
          </w:p>
          <w:p w14:paraId="4AE6BDDE" w14:textId="77777777" w:rsidR="00EF0B38" w:rsidRPr="009C75BE" w:rsidRDefault="00EF0B38" w:rsidP="00E45661">
            <w:pPr>
              <w:pStyle w:val="TAL"/>
              <w:rPr>
                <w:lang w:eastAsia="ko-KR"/>
              </w:rPr>
            </w:pPr>
            <w:r w:rsidRPr="009C75BE">
              <w:rPr>
                <w:lang w:eastAsia="ko-KR"/>
              </w:rPr>
              <w:t xml:space="preserve">octet </w:t>
            </w:r>
            <w:r>
              <w:rPr>
                <w:lang w:eastAsia="ko-KR"/>
              </w:rPr>
              <w:t>e</w:t>
            </w:r>
            <w:r w:rsidRPr="009C75BE">
              <w:rPr>
                <w:lang w:eastAsia="ko-KR"/>
              </w:rPr>
              <w:t>+5</w:t>
            </w:r>
          </w:p>
        </w:tc>
      </w:tr>
    </w:tbl>
    <w:p w14:paraId="7D362D08" w14:textId="77777777" w:rsidR="00EF0B38" w:rsidRPr="009C75BE" w:rsidRDefault="00EF0B38" w:rsidP="00EF0B38">
      <w:pPr>
        <w:pStyle w:val="TF"/>
        <w:rPr>
          <w:lang w:eastAsia="ko-KR"/>
        </w:rPr>
      </w:pPr>
      <w:r w:rsidRPr="009C75BE">
        <w:t>Figure 9.1</w:t>
      </w:r>
      <w:r>
        <w:t>1</w:t>
      </w:r>
      <w:r w:rsidRPr="009C75BE">
        <w:t>.</w:t>
      </w:r>
      <w:r w:rsidRPr="009C75BE">
        <w:rPr>
          <w:lang w:eastAsia="ko-KR"/>
        </w:rPr>
        <w:t>3</w:t>
      </w:r>
      <w:r w:rsidRPr="009C75BE">
        <w:t xml:space="preserve">: </w:t>
      </w:r>
      <w:r w:rsidRPr="009C75BE">
        <w:rPr>
          <w:lang w:eastAsia="ko-KR"/>
        </w:rPr>
        <w:t>lldp</w:t>
      </w:r>
      <w:r>
        <w:rPr>
          <w:lang w:eastAsia="ko-KR"/>
        </w:rPr>
        <w:t>Rem</w:t>
      </w:r>
      <w:r w:rsidRPr="009C75BE">
        <w:rPr>
          <w:lang w:eastAsia="ko-KR"/>
        </w:rPr>
        <w:t>SysCap</w:t>
      </w:r>
    </w:p>
    <w:p w14:paraId="226A74BC" w14:textId="77777777" w:rsidR="00EF0B38" w:rsidRPr="009C75BE" w:rsidRDefault="00EF0B38" w:rsidP="00EF0B38"/>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EF0B38" w:rsidRPr="009C75BE" w14:paraId="1D8312C6" w14:textId="77777777" w:rsidTr="00E45661">
        <w:trPr>
          <w:cantSplit/>
          <w:jc w:val="center"/>
        </w:trPr>
        <w:tc>
          <w:tcPr>
            <w:tcW w:w="832" w:type="dxa"/>
            <w:tcBorders>
              <w:bottom w:val="single" w:sz="6" w:space="0" w:color="auto"/>
            </w:tcBorders>
          </w:tcPr>
          <w:p w14:paraId="690D0844" w14:textId="77777777" w:rsidR="00EF0B38" w:rsidRPr="009C75BE" w:rsidRDefault="00EF0B38" w:rsidP="00E45661">
            <w:pPr>
              <w:pStyle w:val="TAC"/>
            </w:pPr>
            <w:r w:rsidRPr="009C75BE">
              <w:t>8</w:t>
            </w:r>
          </w:p>
        </w:tc>
        <w:tc>
          <w:tcPr>
            <w:tcW w:w="833" w:type="dxa"/>
            <w:tcBorders>
              <w:bottom w:val="single" w:sz="6" w:space="0" w:color="auto"/>
            </w:tcBorders>
          </w:tcPr>
          <w:p w14:paraId="34030CD8" w14:textId="77777777" w:rsidR="00EF0B38" w:rsidRPr="009C75BE" w:rsidRDefault="00EF0B38" w:rsidP="00E45661">
            <w:pPr>
              <w:pStyle w:val="TAC"/>
            </w:pPr>
            <w:r w:rsidRPr="009C75BE">
              <w:t>7</w:t>
            </w:r>
          </w:p>
        </w:tc>
        <w:tc>
          <w:tcPr>
            <w:tcW w:w="832" w:type="dxa"/>
            <w:tcBorders>
              <w:bottom w:val="single" w:sz="6" w:space="0" w:color="auto"/>
            </w:tcBorders>
          </w:tcPr>
          <w:p w14:paraId="741082C6" w14:textId="77777777" w:rsidR="00EF0B38" w:rsidRPr="009C75BE" w:rsidRDefault="00EF0B38" w:rsidP="00E45661">
            <w:pPr>
              <w:pStyle w:val="TAC"/>
            </w:pPr>
            <w:r w:rsidRPr="009C75BE">
              <w:t>6</w:t>
            </w:r>
          </w:p>
        </w:tc>
        <w:tc>
          <w:tcPr>
            <w:tcW w:w="833" w:type="dxa"/>
            <w:tcBorders>
              <w:bottom w:val="single" w:sz="6" w:space="0" w:color="auto"/>
            </w:tcBorders>
          </w:tcPr>
          <w:p w14:paraId="3875CAA2" w14:textId="77777777" w:rsidR="00EF0B38" w:rsidRPr="009C75BE" w:rsidRDefault="00EF0B38" w:rsidP="00E45661">
            <w:pPr>
              <w:pStyle w:val="TAC"/>
            </w:pPr>
            <w:r w:rsidRPr="009C75BE">
              <w:t>5</w:t>
            </w:r>
          </w:p>
        </w:tc>
        <w:tc>
          <w:tcPr>
            <w:tcW w:w="832" w:type="dxa"/>
            <w:tcBorders>
              <w:bottom w:val="single" w:sz="6" w:space="0" w:color="auto"/>
            </w:tcBorders>
          </w:tcPr>
          <w:p w14:paraId="19EB877D" w14:textId="77777777" w:rsidR="00EF0B38" w:rsidRPr="009C75BE" w:rsidRDefault="00EF0B38" w:rsidP="00E45661">
            <w:pPr>
              <w:pStyle w:val="TAC"/>
            </w:pPr>
            <w:r w:rsidRPr="009C75BE">
              <w:t>4</w:t>
            </w:r>
          </w:p>
        </w:tc>
        <w:tc>
          <w:tcPr>
            <w:tcW w:w="833" w:type="dxa"/>
            <w:tcBorders>
              <w:bottom w:val="single" w:sz="6" w:space="0" w:color="auto"/>
            </w:tcBorders>
          </w:tcPr>
          <w:p w14:paraId="7BB989B1" w14:textId="77777777" w:rsidR="00EF0B38" w:rsidRPr="009C75BE" w:rsidRDefault="00EF0B38" w:rsidP="00E45661">
            <w:pPr>
              <w:pStyle w:val="TAC"/>
            </w:pPr>
            <w:r w:rsidRPr="009C75BE">
              <w:t>3</w:t>
            </w:r>
          </w:p>
        </w:tc>
        <w:tc>
          <w:tcPr>
            <w:tcW w:w="832" w:type="dxa"/>
            <w:tcBorders>
              <w:bottom w:val="single" w:sz="6" w:space="0" w:color="auto"/>
            </w:tcBorders>
          </w:tcPr>
          <w:p w14:paraId="17E44FDA" w14:textId="77777777" w:rsidR="00EF0B38" w:rsidRPr="009C75BE" w:rsidRDefault="00EF0B38" w:rsidP="00E45661">
            <w:pPr>
              <w:pStyle w:val="TAC"/>
            </w:pPr>
            <w:r w:rsidRPr="009C75BE">
              <w:t>2</w:t>
            </w:r>
          </w:p>
        </w:tc>
        <w:tc>
          <w:tcPr>
            <w:tcW w:w="833" w:type="dxa"/>
            <w:tcBorders>
              <w:bottom w:val="single" w:sz="6" w:space="0" w:color="auto"/>
            </w:tcBorders>
          </w:tcPr>
          <w:p w14:paraId="2CD81E1C" w14:textId="77777777" w:rsidR="00EF0B38" w:rsidRPr="009C75BE" w:rsidRDefault="00EF0B38" w:rsidP="00E45661">
            <w:pPr>
              <w:pStyle w:val="TAC"/>
            </w:pPr>
            <w:r w:rsidRPr="009C75BE">
              <w:t>1</w:t>
            </w:r>
          </w:p>
        </w:tc>
        <w:tc>
          <w:tcPr>
            <w:tcW w:w="1204" w:type="dxa"/>
            <w:tcBorders>
              <w:left w:val="nil"/>
            </w:tcBorders>
          </w:tcPr>
          <w:p w14:paraId="7A07EFAF" w14:textId="77777777" w:rsidR="00EF0B38" w:rsidRPr="009C75BE" w:rsidRDefault="00EF0B38" w:rsidP="00E45661">
            <w:pPr>
              <w:pStyle w:val="TAC"/>
            </w:pPr>
          </w:p>
        </w:tc>
      </w:tr>
      <w:tr w:rsidR="00EF0B38" w:rsidRPr="009C75BE" w14:paraId="2C656BE3" w14:textId="77777777" w:rsidTr="00E45661">
        <w:trPr>
          <w:cantSplit/>
          <w:trHeight w:val="241"/>
          <w:jc w:val="center"/>
        </w:trPr>
        <w:tc>
          <w:tcPr>
            <w:tcW w:w="6660" w:type="dxa"/>
            <w:gridSpan w:val="8"/>
            <w:tcBorders>
              <w:top w:val="single" w:sz="6" w:space="0" w:color="auto"/>
              <w:left w:val="single" w:sz="6" w:space="0" w:color="auto"/>
              <w:right w:val="single" w:sz="6" w:space="0" w:color="auto"/>
            </w:tcBorders>
          </w:tcPr>
          <w:p w14:paraId="4873F5B2" w14:textId="77777777" w:rsidR="00EF0B38" w:rsidRPr="009C75BE" w:rsidRDefault="00EF0B38" w:rsidP="00E45661">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list</w:t>
            </w:r>
          </w:p>
        </w:tc>
        <w:tc>
          <w:tcPr>
            <w:tcW w:w="1204" w:type="dxa"/>
            <w:tcBorders>
              <w:left w:val="single" w:sz="6" w:space="0" w:color="auto"/>
            </w:tcBorders>
          </w:tcPr>
          <w:p w14:paraId="23A5773F" w14:textId="77777777" w:rsidR="00EF0B38" w:rsidRPr="009C75BE" w:rsidRDefault="00EF0B38" w:rsidP="00E45661">
            <w:pPr>
              <w:pStyle w:val="TAL"/>
              <w:rPr>
                <w:lang w:eastAsia="ko-KR"/>
              </w:rPr>
            </w:pPr>
            <w:r w:rsidRPr="009C75BE">
              <w:t xml:space="preserve">octet </w:t>
            </w:r>
            <w:r>
              <w:rPr>
                <w:rFonts w:hint="eastAsia"/>
                <w:lang w:eastAsia="ko-KR"/>
              </w:rPr>
              <w:t>f</w:t>
            </w:r>
          </w:p>
          <w:p w14:paraId="1DDC6D9A" w14:textId="77777777" w:rsidR="00EF0B38" w:rsidRPr="009C75BE" w:rsidRDefault="00EF0B38" w:rsidP="00E45661">
            <w:pPr>
              <w:pStyle w:val="TAL"/>
              <w:rPr>
                <w:lang w:eastAsia="ko-KR"/>
              </w:rPr>
            </w:pPr>
            <w:r w:rsidRPr="009C75BE">
              <w:t xml:space="preserve">octet </w:t>
            </w:r>
            <w:r>
              <w:rPr>
                <w:rFonts w:hint="eastAsia"/>
                <w:lang w:eastAsia="ko-KR"/>
              </w:rPr>
              <w:t>f+1</w:t>
            </w:r>
          </w:p>
        </w:tc>
      </w:tr>
      <w:tr w:rsidR="00EF0B38" w:rsidRPr="009C75BE" w14:paraId="05DA7452" w14:textId="77777777" w:rsidTr="00E45661">
        <w:trPr>
          <w:cantSplit/>
          <w:trHeight w:val="241"/>
          <w:jc w:val="center"/>
        </w:trPr>
        <w:tc>
          <w:tcPr>
            <w:tcW w:w="6660" w:type="dxa"/>
            <w:gridSpan w:val="8"/>
            <w:tcBorders>
              <w:top w:val="single" w:sz="6" w:space="0" w:color="auto"/>
              <w:left w:val="single" w:sz="6" w:space="0" w:color="auto"/>
              <w:right w:val="single" w:sz="6" w:space="0" w:color="auto"/>
            </w:tcBorders>
          </w:tcPr>
          <w:p w14:paraId="49E8AD1E" w14:textId="77777777" w:rsidR="00EF0B38" w:rsidRPr="009C75BE" w:rsidRDefault="00EF0B38" w:rsidP="00E45661">
            <w:pPr>
              <w:pStyle w:val="TAC"/>
              <w:rPr>
                <w:rFonts w:cs="Arial"/>
                <w:lang w:eastAsia="ko-KR"/>
              </w:rPr>
            </w:pPr>
          </w:p>
          <w:p w14:paraId="7E4646F0" w14:textId="77777777" w:rsidR="00EF0B38" w:rsidRPr="009C75BE" w:rsidRDefault="00EF0B38" w:rsidP="00E45661">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1</w:t>
            </w:r>
          </w:p>
        </w:tc>
        <w:tc>
          <w:tcPr>
            <w:tcW w:w="1204" w:type="dxa"/>
            <w:tcBorders>
              <w:left w:val="single" w:sz="6" w:space="0" w:color="auto"/>
            </w:tcBorders>
          </w:tcPr>
          <w:p w14:paraId="691C6CBB"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f+2</w:t>
            </w:r>
          </w:p>
          <w:p w14:paraId="02843268" w14:textId="77777777" w:rsidR="00EF0B38" w:rsidRPr="009C75BE" w:rsidRDefault="00EF0B38" w:rsidP="00E45661">
            <w:pPr>
              <w:pStyle w:val="TAL"/>
              <w:rPr>
                <w:lang w:eastAsia="ko-KR"/>
              </w:rPr>
            </w:pPr>
          </w:p>
          <w:p w14:paraId="248E658C" w14:textId="77777777" w:rsidR="00EF0B38" w:rsidRPr="009C75BE" w:rsidRDefault="00EF0B38" w:rsidP="00E45661">
            <w:pPr>
              <w:pStyle w:val="TAL"/>
              <w:rPr>
                <w:lang w:eastAsia="ko-KR"/>
              </w:rPr>
            </w:pPr>
            <w:r w:rsidRPr="009C75BE">
              <w:rPr>
                <w:lang w:eastAsia="ko-KR"/>
              </w:rPr>
              <w:t>octet b</w:t>
            </w:r>
          </w:p>
        </w:tc>
      </w:tr>
      <w:tr w:rsidR="00EF0B38" w:rsidRPr="009C75BE" w14:paraId="1E277B7B" w14:textId="77777777" w:rsidTr="00E45661">
        <w:trPr>
          <w:cantSplit/>
          <w:trHeight w:val="241"/>
          <w:jc w:val="center"/>
        </w:trPr>
        <w:tc>
          <w:tcPr>
            <w:tcW w:w="6660" w:type="dxa"/>
            <w:gridSpan w:val="8"/>
            <w:tcBorders>
              <w:top w:val="single" w:sz="6" w:space="0" w:color="auto"/>
              <w:left w:val="single" w:sz="6" w:space="0" w:color="auto"/>
              <w:right w:val="single" w:sz="6" w:space="0" w:color="auto"/>
            </w:tcBorders>
          </w:tcPr>
          <w:p w14:paraId="28AD2AB5" w14:textId="77777777" w:rsidR="00EF0B38" w:rsidRPr="009C75BE" w:rsidRDefault="00EF0B38" w:rsidP="00E45661">
            <w:pPr>
              <w:pStyle w:val="TAC"/>
              <w:rPr>
                <w:rFonts w:cs="Arial"/>
                <w:lang w:eastAsia="ko-KR"/>
              </w:rPr>
            </w:pPr>
            <w:r w:rsidRPr="009C75BE">
              <w:rPr>
                <w:rFonts w:cs="Arial"/>
                <w:lang w:eastAsia="ko-KR"/>
              </w:rPr>
              <w:t>…</w:t>
            </w:r>
          </w:p>
          <w:p w14:paraId="164C2F15" w14:textId="77777777" w:rsidR="00EF0B38" w:rsidRPr="009C75BE" w:rsidRDefault="00EF0B38" w:rsidP="00E45661">
            <w:pPr>
              <w:pStyle w:val="TAC"/>
              <w:rPr>
                <w:rFonts w:cs="Arial"/>
                <w:lang w:eastAsia="ko-KR"/>
              </w:rPr>
            </w:pPr>
          </w:p>
        </w:tc>
        <w:tc>
          <w:tcPr>
            <w:tcW w:w="1204" w:type="dxa"/>
            <w:tcBorders>
              <w:left w:val="single" w:sz="6" w:space="0" w:color="auto"/>
            </w:tcBorders>
          </w:tcPr>
          <w:p w14:paraId="03B6FD7E" w14:textId="77777777" w:rsidR="00EF0B38" w:rsidRPr="009C75BE" w:rsidRDefault="00EF0B38" w:rsidP="00E45661">
            <w:pPr>
              <w:pStyle w:val="TAL"/>
            </w:pPr>
          </w:p>
        </w:tc>
      </w:tr>
      <w:tr w:rsidR="00EF0B38" w:rsidRPr="009C75BE" w14:paraId="018296C9"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BB8D3B4" w14:textId="77777777" w:rsidR="00EF0B38" w:rsidRPr="009C75BE" w:rsidRDefault="00EF0B38" w:rsidP="00E45661">
            <w:pPr>
              <w:pStyle w:val="TAC"/>
              <w:rPr>
                <w:rFonts w:cs="Arial"/>
                <w:lang w:eastAsia="ko-KR"/>
              </w:rPr>
            </w:pPr>
          </w:p>
          <w:p w14:paraId="2C9E9F2C" w14:textId="77777777" w:rsidR="00EF0B38" w:rsidRPr="009C75BE" w:rsidRDefault="00EF0B38" w:rsidP="00E45661">
            <w:pPr>
              <w:pStyle w:val="TAC"/>
              <w:rPr>
                <w:rFonts w:cs="Arial"/>
                <w:lang w:eastAsia="ko-KR"/>
              </w:rPr>
            </w:pPr>
            <w:r w:rsidRPr="009C75BE">
              <w:rPr>
                <w:rFonts w:cs="Arial"/>
                <w:lang w:eastAsia="ko-KR"/>
              </w:rPr>
              <w:t>lldp</w:t>
            </w:r>
            <w:r>
              <w:rPr>
                <w:rFonts w:cs="Arial"/>
                <w:lang w:eastAsia="ko-KR"/>
              </w:rPr>
              <w:t>Rem</w:t>
            </w:r>
            <w:r w:rsidRPr="009C75BE">
              <w:rPr>
                <w:rFonts w:cs="Arial"/>
                <w:lang w:eastAsia="ko-KR"/>
              </w:rPr>
              <w:t>ManAddr N</w:t>
            </w:r>
          </w:p>
        </w:tc>
        <w:tc>
          <w:tcPr>
            <w:tcW w:w="1204" w:type="dxa"/>
            <w:tcBorders>
              <w:left w:val="single" w:sz="6" w:space="0" w:color="auto"/>
            </w:tcBorders>
          </w:tcPr>
          <w:p w14:paraId="5C4D1B59" w14:textId="77777777" w:rsidR="00EF0B38" w:rsidRPr="009C75BE" w:rsidRDefault="00EF0B38" w:rsidP="00E45661">
            <w:pPr>
              <w:pStyle w:val="TAL"/>
              <w:rPr>
                <w:lang w:eastAsia="ko-KR"/>
              </w:rPr>
            </w:pPr>
            <w:r w:rsidRPr="009C75BE">
              <w:rPr>
                <w:lang w:eastAsia="ko-KR"/>
              </w:rPr>
              <w:t>octet c*</w:t>
            </w:r>
          </w:p>
          <w:p w14:paraId="151F004C" w14:textId="77777777" w:rsidR="00EF0B38" w:rsidRPr="009C75BE" w:rsidRDefault="00EF0B38" w:rsidP="00E45661">
            <w:pPr>
              <w:pStyle w:val="TAL"/>
              <w:rPr>
                <w:lang w:eastAsia="ko-KR"/>
              </w:rPr>
            </w:pPr>
          </w:p>
          <w:p w14:paraId="615B2AB7" w14:textId="77777777" w:rsidR="00EF0B38" w:rsidRPr="009C75BE" w:rsidRDefault="00EF0B38" w:rsidP="00E45661">
            <w:pPr>
              <w:pStyle w:val="TAL"/>
              <w:rPr>
                <w:lang w:eastAsia="ko-KR"/>
              </w:rPr>
            </w:pPr>
            <w:r w:rsidRPr="009C75BE">
              <w:rPr>
                <w:lang w:eastAsia="ko-KR"/>
              </w:rPr>
              <w:t>octet x*</w:t>
            </w:r>
          </w:p>
        </w:tc>
      </w:tr>
    </w:tbl>
    <w:p w14:paraId="09DF4A81" w14:textId="77777777" w:rsidR="00EF0B38" w:rsidRPr="009C75BE" w:rsidRDefault="00EF0B38" w:rsidP="00EF0B38">
      <w:pPr>
        <w:pStyle w:val="TF"/>
        <w:rPr>
          <w:lang w:eastAsia="ko-KR"/>
        </w:rPr>
      </w:pPr>
      <w:r w:rsidRPr="009C75BE">
        <w:t>Figure 9.1</w:t>
      </w:r>
      <w:r>
        <w:t>1</w:t>
      </w:r>
      <w:r w:rsidRPr="009C75BE">
        <w:t>.</w:t>
      </w:r>
      <w:r w:rsidRPr="009C75BE">
        <w:rPr>
          <w:lang w:eastAsia="ko-KR"/>
        </w:rPr>
        <w:t>4</w:t>
      </w:r>
      <w:r w:rsidRPr="009C75BE">
        <w:t xml:space="preserve">: </w:t>
      </w:r>
      <w:r w:rsidRPr="009C75BE">
        <w:rPr>
          <w:lang w:eastAsia="ko-KR"/>
        </w:rPr>
        <w:t>lldp</w:t>
      </w:r>
      <w:r>
        <w:rPr>
          <w:lang w:eastAsia="ko-KR"/>
        </w:rPr>
        <w:t>Rem</w:t>
      </w:r>
      <w:r w:rsidRPr="009C75BE">
        <w:rPr>
          <w:lang w:eastAsia="ko-KR"/>
        </w:rPr>
        <w:t>ManAddr list</w:t>
      </w:r>
    </w:p>
    <w:p w14:paraId="5639F428" w14:textId="77777777" w:rsidR="00EF0B38" w:rsidRPr="009C75BE" w:rsidRDefault="00EF0B38" w:rsidP="00EF0B38"/>
    <w:tbl>
      <w:tblPr>
        <w:tblW w:w="0" w:type="auto"/>
        <w:jc w:val="center"/>
        <w:tblLayout w:type="fixed"/>
        <w:tblCellMar>
          <w:left w:w="28" w:type="dxa"/>
          <w:right w:w="56" w:type="dxa"/>
        </w:tblCellMar>
        <w:tblLook w:val="0000" w:firstRow="0" w:lastRow="0" w:firstColumn="0" w:lastColumn="0" w:noHBand="0" w:noVBand="0"/>
      </w:tblPr>
      <w:tblGrid>
        <w:gridCol w:w="832"/>
        <w:gridCol w:w="833"/>
        <w:gridCol w:w="832"/>
        <w:gridCol w:w="833"/>
        <w:gridCol w:w="832"/>
        <w:gridCol w:w="833"/>
        <w:gridCol w:w="832"/>
        <w:gridCol w:w="833"/>
        <w:gridCol w:w="1204"/>
      </w:tblGrid>
      <w:tr w:rsidR="00EF0B38" w:rsidRPr="009C75BE" w14:paraId="643D1746" w14:textId="77777777" w:rsidTr="00E45661">
        <w:trPr>
          <w:cantSplit/>
          <w:jc w:val="center"/>
        </w:trPr>
        <w:tc>
          <w:tcPr>
            <w:tcW w:w="832" w:type="dxa"/>
            <w:tcBorders>
              <w:bottom w:val="single" w:sz="6" w:space="0" w:color="auto"/>
            </w:tcBorders>
          </w:tcPr>
          <w:p w14:paraId="085877D7" w14:textId="77777777" w:rsidR="00EF0B38" w:rsidRPr="009C75BE" w:rsidRDefault="00EF0B38" w:rsidP="00E45661">
            <w:pPr>
              <w:pStyle w:val="TAC"/>
            </w:pPr>
            <w:r w:rsidRPr="009C75BE">
              <w:lastRenderedPageBreak/>
              <w:t>8</w:t>
            </w:r>
          </w:p>
        </w:tc>
        <w:tc>
          <w:tcPr>
            <w:tcW w:w="833" w:type="dxa"/>
            <w:tcBorders>
              <w:bottom w:val="single" w:sz="6" w:space="0" w:color="auto"/>
            </w:tcBorders>
          </w:tcPr>
          <w:p w14:paraId="44FA320C" w14:textId="77777777" w:rsidR="00EF0B38" w:rsidRPr="009C75BE" w:rsidRDefault="00EF0B38" w:rsidP="00E45661">
            <w:pPr>
              <w:pStyle w:val="TAC"/>
            </w:pPr>
            <w:r w:rsidRPr="009C75BE">
              <w:t>7</w:t>
            </w:r>
          </w:p>
        </w:tc>
        <w:tc>
          <w:tcPr>
            <w:tcW w:w="832" w:type="dxa"/>
            <w:tcBorders>
              <w:bottom w:val="single" w:sz="6" w:space="0" w:color="auto"/>
            </w:tcBorders>
          </w:tcPr>
          <w:p w14:paraId="4D5EC003" w14:textId="77777777" w:rsidR="00EF0B38" w:rsidRPr="009C75BE" w:rsidRDefault="00EF0B38" w:rsidP="00E45661">
            <w:pPr>
              <w:pStyle w:val="TAC"/>
            </w:pPr>
            <w:r w:rsidRPr="009C75BE">
              <w:t>6</w:t>
            </w:r>
          </w:p>
        </w:tc>
        <w:tc>
          <w:tcPr>
            <w:tcW w:w="833" w:type="dxa"/>
            <w:tcBorders>
              <w:bottom w:val="single" w:sz="6" w:space="0" w:color="auto"/>
            </w:tcBorders>
          </w:tcPr>
          <w:p w14:paraId="46F92222" w14:textId="77777777" w:rsidR="00EF0B38" w:rsidRPr="009C75BE" w:rsidRDefault="00EF0B38" w:rsidP="00E45661">
            <w:pPr>
              <w:pStyle w:val="TAC"/>
            </w:pPr>
            <w:r w:rsidRPr="009C75BE">
              <w:t>5</w:t>
            </w:r>
          </w:p>
        </w:tc>
        <w:tc>
          <w:tcPr>
            <w:tcW w:w="832" w:type="dxa"/>
            <w:tcBorders>
              <w:bottom w:val="single" w:sz="6" w:space="0" w:color="auto"/>
            </w:tcBorders>
          </w:tcPr>
          <w:p w14:paraId="5E9F5388" w14:textId="77777777" w:rsidR="00EF0B38" w:rsidRPr="009C75BE" w:rsidRDefault="00EF0B38" w:rsidP="00E45661">
            <w:pPr>
              <w:pStyle w:val="TAC"/>
            </w:pPr>
            <w:r w:rsidRPr="009C75BE">
              <w:t>4</w:t>
            </w:r>
          </w:p>
        </w:tc>
        <w:tc>
          <w:tcPr>
            <w:tcW w:w="833" w:type="dxa"/>
            <w:tcBorders>
              <w:bottom w:val="single" w:sz="6" w:space="0" w:color="auto"/>
            </w:tcBorders>
          </w:tcPr>
          <w:p w14:paraId="215478CD" w14:textId="77777777" w:rsidR="00EF0B38" w:rsidRPr="009C75BE" w:rsidRDefault="00EF0B38" w:rsidP="00E45661">
            <w:pPr>
              <w:pStyle w:val="TAC"/>
            </w:pPr>
            <w:r w:rsidRPr="009C75BE">
              <w:t>3</w:t>
            </w:r>
          </w:p>
        </w:tc>
        <w:tc>
          <w:tcPr>
            <w:tcW w:w="832" w:type="dxa"/>
            <w:tcBorders>
              <w:bottom w:val="single" w:sz="6" w:space="0" w:color="auto"/>
            </w:tcBorders>
          </w:tcPr>
          <w:p w14:paraId="40AB15A2" w14:textId="77777777" w:rsidR="00EF0B38" w:rsidRPr="009C75BE" w:rsidRDefault="00EF0B38" w:rsidP="00E45661">
            <w:pPr>
              <w:pStyle w:val="TAC"/>
            </w:pPr>
            <w:r w:rsidRPr="009C75BE">
              <w:t>2</w:t>
            </w:r>
          </w:p>
        </w:tc>
        <w:tc>
          <w:tcPr>
            <w:tcW w:w="833" w:type="dxa"/>
            <w:tcBorders>
              <w:bottom w:val="single" w:sz="6" w:space="0" w:color="auto"/>
            </w:tcBorders>
          </w:tcPr>
          <w:p w14:paraId="7E69B46D" w14:textId="77777777" w:rsidR="00EF0B38" w:rsidRPr="009C75BE" w:rsidRDefault="00EF0B38" w:rsidP="00E45661">
            <w:pPr>
              <w:pStyle w:val="TAC"/>
            </w:pPr>
            <w:r w:rsidRPr="009C75BE">
              <w:t>1</w:t>
            </w:r>
          </w:p>
        </w:tc>
        <w:tc>
          <w:tcPr>
            <w:tcW w:w="1204" w:type="dxa"/>
            <w:tcBorders>
              <w:left w:val="nil"/>
            </w:tcBorders>
          </w:tcPr>
          <w:p w14:paraId="383BABDD" w14:textId="77777777" w:rsidR="00EF0B38" w:rsidRPr="009C75BE" w:rsidRDefault="00EF0B38" w:rsidP="00E45661">
            <w:pPr>
              <w:pStyle w:val="TAC"/>
            </w:pPr>
          </w:p>
        </w:tc>
      </w:tr>
      <w:tr w:rsidR="00EF0B38" w:rsidRPr="009C75BE" w14:paraId="1B684FA2" w14:textId="77777777" w:rsidTr="00E45661">
        <w:trPr>
          <w:cantSplit/>
          <w:trHeight w:val="241"/>
          <w:jc w:val="center"/>
        </w:trPr>
        <w:tc>
          <w:tcPr>
            <w:tcW w:w="6660" w:type="dxa"/>
            <w:gridSpan w:val="8"/>
            <w:tcBorders>
              <w:top w:val="single" w:sz="6" w:space="0" w:color="auto"/>
              <w:left w:val="single" w:sz="6" w:space="0" w:color="auto"/>
              <w:right w:val="single" w:sz="6" w:space="0" w:color="auto"/>
            </w:tcBorders>
          </w:tcPr>
          <w:p w14:paraId="16B2B80B" w14:textId="77777777" w:rsidR="00EF0B38" w:rsidRPr="009C75BE" w:rsidRDefault="00EF0B38" w:rsidP="00E45661">
            <w:pPr>
              <w:pStyle w:val="TAC"/>
              <w:rPr>
                <w:rFonts w:cs="Arial"/>
                <w:lang w:eastAsia="ko-KR"/>
              </w:rPr>
            </w:pPr>
            <w:r w:rsidRPr="009C75BE">
              <w:rPr>
                <w:rFonts w:cs="Arial"/>
                <w:lang w:eastAsia="ko-KR"/>
              </w:rPr>
              <w:t>Length of lldp</w:t>
            </w:r>
            <w:r>
              <w:rPr>
                <w:rFonts w:cs="Arial"/>
                <w:lang w:eastAsia="ko-KR"/>
              </w:rPr>
              <w:t>Rem</w:t>
            </w:r>
            <w:r w:rsidRPr="009C75BE">
              <w:rPr>
                <w:rFonts w:cs="Arial"/>
                <w:lang w:eastAsia="ko-KR"/>
              </w:rPr>
              <w:t>ManAddr N</w:t>
            </w:r>
          </w:p>
        </w:tc>
        <w:tc>
          <w:tcPr>
            <w:tcW w:w="1204" w:type="dxa"/>
            <w:tcBorders>
              <w:left w:val="single" w:sz="6" w:space="0" w:color="auto"/>
            </w:tcBorders>
          </w:tcPr>
          <w:p w14:paraId="614B28C7" w14:textId="77777777" w:rsidR="00EF0B38" w:rsidRPr="009C75BE" w:rsidRDefault="00EF0B38" w:rsidP="00E45661">
            <w:pPr>
              <w:pStyle w:val="TAL"/>
              <w:rPr>
                <w:lang w:eastAsia="ko-KR"/>
              </w:rPr>
            </w:pPr>
            <w:r w:rsidRPr="009C75BE">
              <w:t xml:space="preserve">octet </w:t>
            </w:r>
            <w:r w:rsidRPr="009C75BE">
              <w:rPr>
                <w:lang w:eastAsia="ko-KR"/>
              </w:rPr>
              <w:t>c</w:t>
            </w:r>
          </w:p>
        </w:tc>
      </w:tr>
      <w:tr w:rsidR="00EF0B38" w:rsidRPr="009C75BE" w14:paraId="125DCAAF"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BC3BE90" w14:textId="77777777" w:rsidR="00EF0B38" w:rsidRPr="009C75BE" w:rsidRDefault="00EF0B38" w:rsidP="00E45661">
            <w:pPr>
              <w:pStyle w:val="TAC"/>
              <w:rPr>
                <w:rFonts w:cs="Arial"/>
                <w:lang w:eastAsia="ko-KR"/>
              </w:rPr>
            </w:pPr>
            <w:r w:rsidRPr="009C75BE">
              <w:rPr>
                <w:rFonts w:cs="Arial"/>
                <w:lang w:eastAsia="ko-KR"/>
              </w:rPr>
              <w:t>Management address string length</w:t>
            </w:r>
          </w:p>
        </w:tc>
        <w:tc>
          <w:tcPr>
            <w:tcW w:w="1204" w:type="dxa"/>
            <w:tcBorders>
              <w:left w:val="single" w:sz="6" w:space="0" w:color="auto"/>
            </w:tcBorders>
          </w:tcPr>
          <w:p w14:paraId="6F726371" w14:textId="77777777" w:rsidR="00EF0B38" w:rsidRPr="009C75BE" w:rsidRDefault="00EF0B38" w:rsidP="00E45661">
            <w:pPr>
              <w:pStyle w:val="TAL"/>
              <w:rPr>
                <w:lang w:eastAsia="ko-KR"/>
              </w:rPr>
            </w:pPr>
            <w:r w:rsidRPr="009C75BE">
              <w:rPr>
                <w:lang w:eastAsia="ko-KR"/>
              </w:rPr>
              <w:t>octet c+1</w:t>
            </w:r>
          </w:p>
        </w:tc>
      </w:tr>
      <w:tr w:rsidR="00EF0B38" w:rsidRPr="009C75BE" w14:paraId="120BA225"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3354CF4" w14:textId="77777777" w:rsidR="00EF0B38" w:rsidRPr="009C75BE" w:rsidRDefault="00EF0B38" w:rsidP="00E45661">
            <w:pPr>
              <w:pStyle w:val="TAC"/>
              <w:rPr>
                <w:rFonts w:cs="Arial"/>
                <w:lang w:eastAsia="ko-KR"/>
              </w:rPr>
            </w:pPr>
            <w:r w:rsidRPr="009C75BE">
              <w:rPr>
                <w:rFonts w:cs="Arial"/>
                <w:lang w:eastAsia="ko-KR"/>
              </w:rPr>
              <w:t>Management address subtype</w:t>
            </w:r>
          </w:p>
        </w:tc>
        <w:tc>
          <w:tcPr>
            <w:tcW w:w="1204" w:type="dxa"/>
            <w:tcBorders>
              <w:left w:val="single" w:sz="6" w:space="0" w:color="auto"/>
            </w:tcBorders>
          </w:tcPr>
          <w:p w14:paraId="1ED5FB05" w14:textId="77777777" w:rsidR="00EF0B38" w:rsidRPr="009C75BE" w:rsidRDefault="00EF0B38" w:rsidP="00E45661">
            <w:pPr>
              <w:pStyle w:val="TAL"/>
              <w:rPr>
                <w:lang w:eastAsia="ko-KR"/>
              </w:rPr>
            </w:pPr>
            <w:r w:rsidRPr="009C75BE">
              <w:rPr>
                <w:lang w:eastAsia="ko-KR"/>
              </w:rPr>
              <w:t>octet c+2</w:t>
            </w:r>
          </w:p>
        </w:tc>
      </w:tr>
      <w:tr w:rsidR="00EF0B38" w:rsidRPr="009C75BE" w14:paraId="01A05144"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358292D" w14:textId="77777777" w:rsidR="00EF0B38" w:rsidRPr="009C75BE" w:rsidRDefault="00EF0B38" w:rsidP="00E45661">
            <w:pPr>
              <w:pStyle w:val="TAC"/>
              <w:rPr>
                <w:rFonts w:cs="Arial"/>
                <w:lang w:eastAsia="ko-KR"/>
              </w:rPr>
            </w:pPr>
          </w:p>
          <w:p w14:paraId="483084FB" w14:textId="77777777" w:rsidR="00EF0B38" w:rsidRPr="009C75BE" w:rsidRDefault="00EF0B38" w:rsidP="00E45661">
            <w:pPr>
              <w:pStyle w:val="TAC"/>
              <w:rPr>
                <w:rFonts w:cs="Arial"/>
                <w:lang w:eastAsia="ko-KR"/>
              </w:rPr>
            </w:pPr>
            <w:r w:rsidRPr="009C75BE">
              <w:rPr>
                <w:rFonts w:cs="Arial"/>
                <w:lang w:eastAsia="ko-KR"/>
              </w:rPr>
              <w:t>Management address</w:t>
            </w:r>
          </w:p>
        </w:tc>
        <w:tc>
          <w:tcPr>
            <w:tcW w:w="1204" w:type="dxa"/>
            <w:tcBorders>
              <w:left w:val="single" w:sz="6" w:space="0" w:color="auto"/>
            </w:tcBorders>
          </w:tcPr>
          <w:p w14:paraId="086A5EAA" w14:textId="77777777" w:rsidR="00EF0B38" w:rsidRPr="009C75BE" w:rsidRDefault="00EF0B38" w:rsidP="00E45661">
            <w:pPr>
              <w:pStyle w:val="TAL"/>
              <w:rPr>
                <w:lang w:eastAsia="ko-KR"/>
              </w:rPr>
            </w:pPr>
            <w:r w:rsidRPr="009C75BE">
              <w:rPr>
                <w:lang w:eastAsia="ko-KR"/>
              </w:rPr>
              <w:t>octet c+3</w:t>
            </w:r>
          </w:p>
          <w:p w14:paraId="73BE4C30" w14:textId="77777777" w:rsidR="00EF0B38" w:rsidRPr="009C75BE" w:rsidRDefault="00EF0B38" w:rsidP="00E45661">
            <w:pPr>
              <w:pStyle w:val="TAL"/>
              <w:rPr>
                <w:lang w:eastAsia="ko-KR"/>
              </w:rPr>
            </w:pPr>
          </w:p>
          <w:p w14:paraId="667DC2A0" w14:textId="77777777" w:rsidR="00EF0B38" w:rsidRPr="009C75BE" w:rsidRDefault="00EF0B38" w:rsidP="00E45661">
            <w:pPr>
              <w:pStyle w:val="TAL"/>
              <w:rPr>
                <w:lang w:eastAsia="ko-KR"/>
              </w:rPr>
            </w:pPr>
            <w:r w:rsidRPr="009C75BE">
              <w:rPr>
                <w:lang w:eastAsia="ko-KR"/>
              </w:rPr>
              <w:t>octet d</w:t>
            </w:r>
          </w:p>
        </w:tc>
      </w:tr>
      <w:tr w:rsidR="00EF0B38" w:rsidRPr="009C75BE" w14:paraId="02EA8DF7"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7E5A48B5" w14:textId="77777777" w:rsidR="00EF0B38" w:rsidRPr="009C75BE" w:rsidRDefault="00EF0B38" w:rsidP="00E45661">
            <w:pPr>
              <w:pStyle w:val="TAC"/>
              <w:rPr>
                <w:rFonts w:cs="Arial"/>
                <w:lang w:eastAsia="ko-KR"/>
              </w:rPr>
            </w:pPr>
            <w:r w:rsidRPr="009C75BE">
              <w:rPr>
                <w:rFonts w:cs="Arial"/>
                <w:lang w:eastAsia="ko-KR"/>
              </w:rPr>
              <w:t>Interface numbering subtype</w:t>
            </w:r>
          </w:p>
        </w:tc>
        <w:tc>
          <w:tcPr>
            <w:tcW w:w="1204" w:type="dxa"/>
            <w:tcBorders>
              <w:left w:val="single" w:sz="6" w:space="0" w:color="auto"/>
            </w:tcBorders>
          </w:tcPr>
          <w:p w14:paraId="68A451FF" w14:textId="77777777" w:rsidR="00EF0B38" w:rsidRPr="009C75BE" w:rsidRDefault="00EF0B38" w:rsidP="00E45661">
            <w:pPr>
              <w:pStyle w:val="TAL"/>
              <w:rPr>
                <w:lang w:eastAsia="ko-KR"/>
              </w:rPr>
            </w:pPr>
            <w:r w:rsidRPr="009C75BE">
              <w:rPr>
                <w:lang w:eastAsia="ko-KR"/>
              </w:rPr>
              <w:t>octet d+1</w:t>
            </w:r>
          </w:p>
        </w:tc>
      </w:tr>
      <w:tr w:rsidR="00EF0B38" w:rsidRPr="009C75BE" w14:paraId="20DA31B0"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7B54E68A" w14:textId="77777777" w:rsidR="00EF0B38" w:rsidRPr="009C75BE" w:rsidRDefault="00EF0B38" w:rsidP="00E45661">
            <w:pPr>
              <w:pStyle w:val="TAC"/>
              <w:rPr>
                <w:rFonts w:cs="Arial"/>
                <w:lang w:eastAsia="ko-KR"/>
              </w:rPr>
            </w:pPr>
          </w:p>
          <w:p w14:paraId="031D239D" w14:textId="77777777" w:rsidR="00EF0B38" w:rsidRPr="009C75BE" w:rsidRDefault="00EF0B38" w:rsidP="00E45661">
            <w:pPr>
              <w:pStyle w:val="TAC"/>
              <w:rPr>
                <w:rFonts w:cs="Arial"/>
                <w:lang w:eastAsia="ko-KR"/>
              </w:rPr>
            </w:pPr>
            <w:r w:rsidRPr="009C75BE">
              <w:rPr>
                <w:rFonts w:cs="Arial"/>
                <w:lang w:eastAsia="ko-KR"/>
              </w:rPr>
              <w:t>Interface number</w:t>
            </w:r>
          </w:p>
        </w:tc>
        <w:tc>
          <w:tcPr>
            <w:tcW w:w="1204" w:type="dxa"/>
            <w:tcBorders>
              <w:left w:val="single" w:sz="6" w:space="0" w:color="auto"/>
            </w:tcBorders>
          </w:tcPr>
          <w:p w14:paraId="0FEC0299" w14:textId="77777777" w:rsidR="00EF0B38" w:rsidRPr="009C75BE" w:rsidRDefault="00EF0B38" w:rsidP="00E45661">
            <w:pPr>
              <w:pStyle w:val="TAL"/>
              <w:rPr>
                <w:lang w:eastAsia="ko-KR"/>
              </w:rPr>
            </w:pPr>
            <w:r w:rsidRPr="009C75BE">
              <w:rPr>
                <w:lang w:eastAsia="ko-KR"/>
              </w:rPr>
              <w:t>octet d+2</w:t>
            </w:r>
          </w:p>
          <w:p w14:paraId="6C2C62C6" w14:textId="77777777" w:rsidR="00EF0B38" w:rsidRPr="009C75BE" w:rsidRDefault="00EF0B38" w:rsidP="00E45661">
            <w:pPr>
              <w:pStyle w:val="TAL"/>
              <w:rPr>
                <w:lang w:eastAsia="ko-KR"/>
              </w:rPr>
            </w:pPr>
          </w:p>
          <w:p w14:paraId="7DD649CD" w14:textId="77777777" w:rsidR="00EF0B38" w:rsidRPr="009C75BE" w:rsidRDefault="00EF0B38" w:rsidP="00E45661">
            <w:pPr>
              <w:pStyle w:val="TAL"/>
              <w:rPr>
                <w:lang w:eastAsia="ko-KR"/>
              </w:rPr>
            </w:pPr>
            <w:r w:rsidRPr="009C75BE">
              <w:rPr>
                <w:lang w:eastAsia="ko-KR"/>
              </w:rPr>
              <w:t>octet d+5</w:t>
            </w:r>
          </w:p>
        </w:tc>
      </w:tr>
      <w:tr w:rsidR="00EF0B38" w:rsidRPr="009C75BE" w14:paraId="4ACAE194"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DB0FC49" w14:textId="77777777" w:rsidR="00EF0B38" w:rsidRPr="009C75BE" w:rsidRDefault="00EF0B38" w:rsidP="00E45661">
            <w:pPr>
              <w:pStyle w:val="TAC"/>
              <w:rPr>
                <w:rFonts w:cs="Arial"/>
                <w:lang w:eastAsia="ko-KR"/>
              </w:rPr>
            </w:pPr>
            <w:r w:rsidRPr="009C75BE">
              <w:rPr>
                <w:rFonts w:cs="Arial"/>
                <w:lang w:eastAsia="ko-KR"/>
              </w:rPr>
              <w:t>OID string length</w:t>
            </w:r>
          </w:p>
        </w:tc>
        <w:tc>
          <w:tcPr>
            <w:tcW w:w="1204" w:type="dxa"/>
            <w:tcBorders>
              <w:left w:val="single" w:sz="6" w:space="0" w:color="auto"/>
            </w:tcBorders>
          </w:tcPr>
          <w:p w14:paraId="39CB6412" w14:textId="77777777" w:rsidR="00EF0B38" w:rsidRPr="009C75BE" w:rsidRDefault="00EF0B38" w:rsidP="00E45661">
            <w:pPr>
              <w:pStyle w:val="TAL"/>
              <w:rPr>
                <w:lang w:eastAsia="ko-KR"/>
              </w:rPr>
            </w:pPr>
            <w:r w:rsidRPr="009C75BE">
              <w:rPr>
                <w:lang w:eastAsia="ko-KR"/>
              </w:rPr>
              <w:t>octet d+6</w:t>
            </w:r>
          </w:p>
        </w:tc>
      </w:tr>
      <w:tr w:rsidR="00EF0B38" w:rsidRPr="009C75BE" w14:paraId="5FA5A40F" w14:textId="77777777" w:rsidTr="00E45661">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643CB8D7" w14:textId="77777777" w:rsidR="00EF0B38" w:rsidRPr="009C75BE" w:rsidRDefault="00EF0B38" w:rsidP="00E45661">
            <w:pPr>
              <w:pStyle w:val="TAC"/>
              <w:rPr>
                <w:rFonts w:cs="Arial"/>
                <w:lang w:eastAsia="ko-KR"/>
              </w:rPr>
            </w:pPr>
          </w:p>
          <w:p w14:paraId="088BF44A" w14:textId="77777777" w:rsidR="00EF0B38" w:rsidRPr="009C75BE" w:rsidRDefault="00EF0B38" w:rsidP="00E45661">
            <w:pPr>
              <w:pStyle w:val="TAC"/>
              <w:rPr>
                <w:rFonts w:cs="Arial"/>
                <w:lang w:eastAsia="ko-KR"/>
              </w:rPr>
            </w:pPr>
            <w:r w:rsidRPr="009C75BE">
              <w:rPr>
                <w:rFonts w:cs="Arial"/>
                <w:lang w:eastAsia="ko-KR"/>
              </w:rPr>
              <w:t>Object identifier</w:t>
            </w:r>
          </w:p>
        </w:tc>
        <w:tc>
          <w:tcPr>
            <w:tcW w:w="1204" w:type="dxa"/>
            <w:tcBorders>
              <w:left w:val="single" w:sz="6" w:space="0" w:color="auto"/>
            </w:tcBorders>
          </w:tcPr>
          <w:p w14:paraId="7C2768BC" w14:textId="77777777" w:rsidR="00EF0B38" w:rsidRPr="009C75BE" w:rsidRDefault="00EF0B38" w:rsidP="00E45661">
            <w:pPr>
              <w:pStyle w:val="TAL"/>
              <w:rPr>
                <w:lang w:eastAsia="ko-KR"/>
              </w:rPr>
            </w:pPr>
            <w:r w:rsidRPr="009C75BE">
              <w:rPr>
                <w:lang w:eastAsia="ko-KR"/>
              </w:rPr>
              <w:t xml:space="preserve">octet </w:t>
            </w:r>
            <w:r>
              <w:rPr>
                <w:rFonts w:hint="eastAsia"/>
                <w:lang w:eastAsia="ko-KR"/>
              </w:rPr>
              <w:t>(</w:t>
            </w:r>
            <w:r w:rsidRPr="009C75BE">
              <w:rPr>
                <w:lang w:eastAsia="ko-KR"/>
              </w:rPr>
              <w:t>d+7</w:t>
            </w:r>
            <w:r>
              <w:rPr>
                <w:rFonts w:hint="eastAsia"/>
                <w:lang w:eastAsia="ko-KR"/>
              </w:rPr>
              <w:t>)</w:t>
            </w:r>
            <w:r w:rsidRPr="009C75BE">
              <w:rPr>
                <w:lang w:eastAsia="ko-KR"/>
              </w:rPr>
              <w:t>*</w:t>
            </w:r>
          </w:p>
          <w:p w14:paraId="0EE9FACC" w14:textId="77777777" w:rsidR="00EF0B38" w:rsidRPr="009C75BE" w:rsidRDefault="00EF0B38" w:rsidP="00E45661">
            <w:pPr>
              <w:pStyle w:val="TAL"/>
              <w:rPr>
                <w:lang w:eastAsia="ko-KR"/>
              </w:rPr>
            </w:pPr>
          </w:p>
          <w:p w14:paraId="41471962" w14:textId="77777777" w:rsidR="00EF0B38" w:rsidRPr="009C75BE" w:rsidRDefault="00EF0B38" w:rsidP="00E45661">
            <w:pPr>
              <w:pStyle w:val="TAL"/>
              <w:rPr>
                <w:lang w:eastAsia="ko-KR"/>
              </w:rPr>
            </w:pPr>
            <w:r w:rsidRPr="009C75BE">
              <w:rPr>
                <w:lang w:eastAsia="ko-KR"/>
              </w:rPr>
              <w:t>octet x*</w:t>
            </w:r>
          </w:p>
        </w:tc>
      </w:tr>
    </w:tbl>
    <w:p w14:paraId="7093BD05" w14:textId="77777777" w:rsidR="00EF0B38" w:rsidRPr="009C75BE" w:rsidRDefault="00EF0B38" w:rsidP="00EF0B38">
      <w:pPr>
        <w:pStyle w:val="TF"/>
        <w:rPr>
          <w:lang w:eastAsia="ko-KR"/>
        </w:rPr>
      </w:pPr>
      <w:r w:rsidRPr="009C75BE">
        <w:t>Figure 9.1</w:t>
      </w:r>
      <w:r>
        <w:t>1</w:t>
      </w:r>
      <w:r w:rsidRPr="009C75BE">
        <w:t>.</w:t>
      </w:r>
      <w:r w:rsidRPr="009C75BE">
        <w:rPr>
          <w:lang w:eastAsia="ko-KR"/>
        </w:rPr>
        <w:t>5</w:t>
      </w:r>
      <w:r w:rsidRPr="009C75BE">
        <w:t xml:space="preserve">: </w:t>
      </w:r>
      <w:r w:rsidRPr="009C75BE">
        <w:rPr>
          <w:lang w:eastAsia="ko-KR"/>
        </w:rPr>
        <w:t>lldp</w:t>
      </w:r>
      <w:r>
        <w:rPr>
          <w:lang w:eastAsia="ko-KR"/>
        </w:rPr>
        <w:t>Rem</w:t>
      </w:r>
      <w:r w:rsidRPr="009C75BE">
        <w:rPr>
          <w:lang w:eastAsia="ko-KR"/>
        </w:rPr>
        <w:t>ManAddr N</w:t>
      </w:r>
    </w:p>
    <w:p w14:paraId="16A9BCCF" w14:textId="77777777" w:rsidR="0028171D" w:rsidRPr="00644C11" w:rsidRDefault="0028171D" w:rsidP="0028171D"/>
    <w:p w14:paraId="4C644CFF" w14:textId="275C2296" w:rsidR="00EF0B38" w:rsidRPr="009C75BE" w:rsidRDefault="0028171D" w:rsidP="00EF0B38">
      <w:pPr>
        <w:pStyle w:val="TH"/>
      </w:pPr>
      <w:bookmarkStart w:id="926" w:name="_CRTable9_11_1"/>
      <w:r w:rsidRPr="00644C11">
        <w:lastRenderedPageBreak/>
        <w:t>Table </w:t>
      </w:r>
      <w:bookmarkEnd w:id="926"/>
      <w:r w:rsidRPr="00644C11">
        <w:t>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7677"/>
      </w:tblGrid>
      <w:tr w:rsidR="00EF0B38" w:rsidRPr="009C75BE" w14:paraId="4A49A89D" w14:textId="77777777" w:rsidTr="00B16C59">
        <w:trPr>
          <w:cantSplit/>
          <w:jc w:val="center"/>
        </w:trPr>
        <w:tc>
          <w:tcPr>
            <w:tcW w:w="7933" w:type="dxa"/>
            <w:gridSpan w:val="2"/>
          </w:tcPr>
          <w:p w14:paraId="3EEAA1B0" w14:textId="77777777" w:rsidR="00EF0B38" w:rsidRPr="009C75BE" w:rsidRDefault="00EF0B38" w:rsidP="00E45661">
            <w:pPr>
              <w:pStyle w:val="TAL"/>
              <w:rPr>
                <w:rFonts w:cs="Arial"/>
              </w:rPr>
            </w:pPr>
            <w:r w:rsidRPr="009C75BE">
              <w:rPr>
                <w:rFonts w:cs="Arial"/>
              </w:rPr>
              <w:lastRenderedPageBreak/>
              <w:t>Value part of the Discovered neighbor information for DS-TT ports information element (octets 4 to z)</w:t>
            </w:r>
          </w:p>
        </w:tc>
      </w:tr>
      <w:tr w:rsidR="00EF0B38" w:rsidRPr="009C75BE" w14:paraId="6D22CCC8" w14:textId="77777777" w:rsidTr="00B16C59">
        <w:trPr>
          <w:cantSplit/>
          <w:jc w:val="center"/>
        </w:trPr>
        <w:tc>
          <w:tcPr>
            <w:tcW w:w="7933" w:type="dxa"/>
            <w:gridSpan w:val="2"/>
          </w:tcPr>
          <w:p w14:paraId="06D67A69" w14:textId="77777777" w:rsidR="00EF0B38" w:rsidRPr="009C75BE" w:rsidRDefault="00EF0B38" w:rsidP="00E45661">
            <w:pPr>
              <w:pStyle w:val="TAL"/>
              <w:rPr>
                <w:rFonts w:cs="Arial"/>
              </w:rPr>
            </w:pPr>
            <w:bookmarkStart w:id="927" w:name="MCCQCTEMPBM_00000184"/>
          </w:p>
        </w:tc>
      </w:tr>
      <w:bookmarkEnd w:id="927"/>
      <w:tr w:rsidR="00EF0B38" w:rsidRPr="009C75BE" w14:paraId="6AE1FE52" w14:textId="77777777" w:rsidTr="00B16C59">
        <w:trPr>
          <w:cantSplit/>
          <w:jc w:val="center"/>
        </w:trPr>
        <w:tc>
          <w:tcPr>
            <w:tcW w:w="7933" w:type="dxa"/>
            <w:gridSpan w:val="2"/>
          </w:tcPr>
          <w:p w14:paraId="6B170F29" w14:textId="77777777" w:rsidR="00EF0B38" w:rsidRPr="009C75BE" w:rsidRDefault="00EF0B38" w:rsidP="00E45661">
            <w:pPr>
              <w:pStyle w:val="TAL"/>
            </w:pPr>
            <w:r w:rsidRPr="009C75BE">
              <w:rPr>
                <w:rFonts w:cs="Arial"/>
              </w:rPr>
              <w:t>Neighbor discovery information</w:t>
            </w:r>
            <w:r w:rsidRPr="009C75BE">
              <w:t xml:space="preserve"> contents (octets 4 to z)</w:t>
            </w:r>
          </w:p>
          <w:p w14:paraId="1499C9DE" w14:textId="77777777" w:rsidR="00EF0B38" w:rsidRPr="009C75BE" w:rsidRDefault="00EF0B38" w:rsidP="00E45661">
            <w:pPr>
              <w:pStyle w:val="TAL"/>
            </w:pPr>
            <w:r w:rsidRPr="009C75BE">
              <w:t>This field consists of zero or more Neighbor discovery information instances.</w:t>
            </w:r>
          </w:p>
        </w:tc>
      </w:tr>
      <w:tr w:rsidR="00EF0B38" w:rsidRPr="009C75BE" w14:paraId="786B8965" w14:textId="77777777" w:rsidTr="00B16C59">
        <w:trPr>
          <w:cantSplit/>
          <w:jc w:val="center"/>
        </w:trPr>
        <w:tc>
          <w:tcPr>
            <w:tcW w:w="7933" w:type="dxa"/>
            <w:gridSpan w:val="2"/>
          </w:tcPr>
          <w:p w14:paraId="7AE68439" w14:textId="77777777" w:rsidR="00EF0B38" w:rsidRPr="009C75BE" w:rsidRDefault="00EF0B38" w:rsidP="00E45661">
            <w:pPr>
              <w:pStyle w:val="TAL"/>
              <w:rPr>
                <w:rFonts w:cs="Arial"/>
              </w:rPr>
            </w:pPr>
            <w:bookmarkStart w:id="928" w:name="MCCQCTEMPBM_00000185"/>
          </w:p>
        </w:tc>
      </w:tr>
      <w:bookmarkEnd w:id="928"/>
      <w:tr w:rsidR="00EF0B38" w:rsidRPr="009C75BE" w14:paraId="4A48FF74" w14:textId="77777777" w:rsidTr="00B16C59">
        <w:trPr>
          <w:cantSplit/>
          <w:jc w:val="center"/>
        </w:trPr>
        <w:tc>
          <w:tcPr>
            <w:tcW w:w="7933" w:type="dxa"/>
            <w:gridSpan w:val="2"/>
          </w:tcPr>
          <w:p w14:paraId="5082F049" w14:textId="77777777" w:rsidR="00EF0B38" w:rsidRPr="009C75BE" w:rsidRDefault="00EF0B38" w:rsidP="00E45661">
            <w:pPr>
              <w:pStyle w:val="TAL"/>
            </w:pPr>
            <w:r w:rsidRPr="009C75BE">
              <w:t xml:space="preserve">Neighbor discovery information instance </w:t>
            </w:r>
            <w:r w:rsidRPr="009C75BE">
              <w:rPr>
                <w:rFonts w:cs="Arial"/>
              </w:rPr>
              <w:t>(octets 4 to x)</w:t>
            </w:r>
          </w:p>
        </w:tc>
      </w:tr>
      <w:tr w:rsidR="00EF0B38" w:rsidRPr="009C75BE" w14:paraId="6B4F2BAC" w14:textId="77777777" w:rsidTr="00B16C59">
        <w:trPr>
          <w:cantSplit/>
          <w:jc w:val="center"/>
        </w:trPr>
        <w:tc>
          <w:tcPr>
            <w:tcW w:w="7933" w:type="dxa"/>
            <w:gridSpan w:val="2"/>
          </w:tcPr>
          <w:p w14:paraId="6D7CE44C" w14:textId="77777777" w:rsidR="00EF0B38" w:rsidRPr="009C75BE" w:rsidRDefault="00EF0B38" w:rsidP="00E45661">
            <w:pPr>
              <w:pStyle w:val="TAL"/>
            </w:pPr>
            <w:bookmarkStart w:id="929" w:name="MCCQCTEMPBM_00000186"/>
          </w:p>
        </w:tc>
      </w:tr>
      <w:bookmarkEnd w:id="929"/>
      <w:tr w:rsidR="00EF0B38" w:rsidRPr="009C75BE" w14:paraId="3D3FFFD4" w14:textId="77777777" w:rsidTr="00B16C59">
        <w:trPr>
          <w:cantSplit/>
          <w:jc w:val="center"/>
        </w:trPr>
        <w:tc>
          <w:tcPr>
            <w:tcW w:w="7933" w:type="dxa"/>
            <w:gridSpan w:val="2"/>
          </w:tcPr>
          <w:p w14:paraId="574B4D42" w14:textId="77777777" w:rsidR="00EF0B38" w:rsidRPr="009C75BE" w:rsidRDefault="00EF0B38" w:rsidP="00E45661">
            <w:pPr>
              <w:pStyle w:val="TAL"/>
              <w:rPr>
                <w:rFonts w:cs="Arial"/>
              </w:rPr>
            </w:pPr>
            <w:r w:rsidRPr="009C75BE">
              <w:rPr>
                <w:rFonts w:cs="Arial"/>
              </w:rPr>
              <w:t>Length of Discovered neighbor information for DS-TT ports instance (octets 4 to 5)</w:t>
            </w:r>
          </w:p>
          <w:p w14:paraId="6AC25B93" w14:textId="77777777" w:rsidR="00EF0B38" w:rsidRPr="009C75BE" w:rsidRDefault="00EF0B38" w:rsidP="00E45661">
            <w:pPr>
              <w:pStyle w:val="TAL"/>
              <w:rPr>
                <w:rFonts w:cs="Arial"/>
              </w:rPr>
            </w:pPr>
            <w:r w:rsidRPr="009C75BE">
              <w:rPr>
                <w:rFonts w:cs="Arial"/>
              </w:rPr>
              <w:t>Length of Discovered neighbor information for DS-TT ports instance contains the length of the val</w:t>
            </w:r>
            <w:r>
              <w:rPr>
                <w:rFonts w:cs="Arial" w:hint="eastAsia"/>
                <w:lang w:eastAsia="ko-KR"/>
              </w:rPr>
              <w:t>u</w:t>
            </w:r>
            <w:r w:rsidRPr="009C75BE">
              <w:rPr>
                <w:rFonts w:cs="Arial"/>
              </w:rPr>
              <w:t xml:space="preserve">e part of Discovered neighbor information for DS-TT ports instance in octets. </w:t>
            </w:r>
          </w:p>
        </w:tc>
      </w:tr>
      <w:tr w:rsidR="00EF0B38" w:rsidRPr="009C75BE" w14:paraId="2EDDFCD0" w14:textId="77777777" w:rsidTr="00B16C59">
        <w:trPr>
          <w:cantSplit/>
          <w:jc w:val="center"/>
        </w:trPr>
        <w:tc>
          <w:tcPr>
            <w:tcW w:w="7933" w:type="dxa"/>
            <w:gridSpan w:val="2"/>
          </w:tcPr>
          <w:p w14:paraId="5B46314B" w14:textId="77777777" w:rsidR="00EF0B38" w:rsidRPr="009C75BE" w:rsidRDefault="00EF0B38" w:rsidP="00E45661">
            <w:pPr>
              <w:pStyle w:val="TAL"/>
              <w:rPr>
                <w:rFonts w:cs="Arial"/>
              </w:rPr>
            </w:pPr>
            <w:bookmarkStart w:id="930" w:name="MCCQCTEMPBM_00000187"/>
          </w:p>
        </w:tc>
      </w:tr>
      <w:bookmarkEnd w:id="930"/>
      <w:tr w:rsidR="00EF0B38" w:rsidRPr="009C75BE" w14:paraId="5355FE6D" w14:textId="77777777" w:rsidTr="00B16C59">
        <w:trPr>
          <w:cantSplit/>
          <w:jc w:val="center"/>
        </w:trPr>
        <w:tc>
          <w:tcPr>
            <w:tcW w:w="7933" w:type="dxa"/>
            <w:gridSpan w:val="2"/>
          </w:tcPr>
          <w:p w14:paraId="153886FD" w14:textId="77777777" w:rsidR="00EF0B38" w:rsidRPr="009C75BE" w:rsidRDefault="00EF0B38" w:rsidP="00E45661">
            <w:pPr>
              <w:pStyle w:val="TAL"/>
              <w:rPr>
                <w:rFonts w:cs="Arial"/>
              </w:rPr>
            </w:pPr>
            <w:r w:rsidRPr="009C75BE">
              <w:rPr>
                <w:rFonts w:cs="Arial"/>
              </w:rPr>
              <w:t>DS-TT port number value (octets 6 to 7)</w:t>
            </w:r>
          </w:p>
          <w:p w14:paraId="613542F1" w14:textId="77777777" w:rsidR="00EF0B38" w:rsidRPr="009C75BE" w:rsidRDefault="00EF0B38" w:rsidP="00E45661">
            <w:pPr>
              <w:pStyle w:val="TAL"/>
              <w:rPr>
                <w:rFonts w:cs="Arial"/>
              </w:rPr>
            </w:pPr>
            <w:r w:rsidRPr="009C75BE">
              <w:rPr>
                <w:rFonts w:cs="Arial"/>
              </w:rPr>
              <w:t xml:space="preserve">DS-TT port number value </w:t>
            </w:r>
            <w:r w:rsidRPr="009C75BE">
              <w:t>contains the value of</w:t>
            </w:r>
            <w:r w:rsidRPr="009C75BE">
              <w:rPr>
                <w:rFonts w:cs="Arial"/>
              </w:rPr>
              <w:t xml:space="preserve"> Port Number as specified in IEEE </w:t>
            </w:r>
            <w:r w:rsidRPr="009C75BE">
              <w:t>Std </w:t>
            </w:r>
            <w:r w:rsidRPr="009C75BE">
              <w:rPr>
                <w:rFonts w:cs="Arial"/>
              </w:rPr>
              <w:t>802.1Q [7].</w:t>
            </w:r>
          </w:p>
        </w:tc>
      </w:tr>
      <w:tr w:rsidR="00EF0B38" w:rsidRPr="009C75BE" w14:paraId="38FDE15E" w14:textId="77777777" w:rsidTr="00B16C59">
        <w:trPr>
          <w:cantSplit/>
          <w:jc w:val="center"/>
        </w:trPr>
        <w:tc>
          <w:tcPr>
            <w:tcW w:w="7933" w:type="dxa"/>
            <w:gridSpan w:val="2"/>
          </w:tcPr>
          <w:p w14:paraId="250E8480" w14:textId="77777777" w:rsidR="00EF0B38" w:rsidRPr="009C75BE" w:rsidRDefault="00EF0B38" w:rsidP="00E45661">
            <w:pPr>
              <w:pStyle w:val="TAL"/>
              <w:rPr>
                <w:rFonts w:cs="Arial"/>
              </w:rPr>
            </w:pPr>
            <w:bookmarkStart w:id="931" w:name="MCCQCTEMPBM_00000188"/>
          </w:p>
        </w:tc>
      </w:tr>
      <w:bookmarkEnd w:id="931"/>
      <w:tr w:rsidR="00EF0B38" w:rsidRPr="009C75BE" w14:paraId="646A55D5" w14:textId="77777777" w:rsidTr="00B16C59">
        <w:trPr>
          <w:cantSplit/>
          <w:jc w:val="center"/>
        </w:trPr>
        <w:tc>
          <w:tcPr>
            <w:tcW w:w="7933" w:type="dxa"/>
            <w:gridSpan w:val="2"/>
          </w:tcPr>
          <w:p w14:paraId="7EBB95D5" w14:textId="77777777" w:rsidR="00EF0B38" w:rsidRPr="009C75BE" w:rsidRDefault="00EF0B38" w:rsidP="00E45661">
            <w:pPr>
              <w:pStyle w:val="TAL"/>
              <w:rPr>
                <w:rFonts w:cs="Arial"/>
              </w:rPr>
            </w:pPr>
            <w:r w:rsidRPr="009C75BE">
              <w:rPr>
                <w:lang w:eastAsia="ko-KR"/>
              </w:rPr>
              <w:t xml:space="preserve">lldpTTL </w:t>
            </w:r>
            <w:r w:rsidRPr="009C75BE">
              <w:rPr>
                <w:rFonts w:cs="Arial"/>
              </w:rPr>
              <w:t>value (octets 8 to 9)</w:t>
            </w:r>
          </w:p>
          <w:p w14:paraId="4CAB5861" w14:textId="77777777" w:rsidR="00EF0B38" w:rsidRPr="009C75BE" w:rsidRDefault="00EF0B38" w:rsidP="00E45661">
            <w:pPr>
              <w:pStyle w:val="TAL"/>
              <w:rPr>
                <w:rFonts w:cs="Arial"/>
              </w:rPr>
            </w:pPr>
            <w:r w:rsidRPr="009C75BE">
              <w:rPr>
                <w:lang w:eastAsia="ko-KR"/>
              </w:rPr>
              <w:t xml:space="preserve">lldpTTL value </w:t>
            </w:r>
            <w:r w:rsidRPr="009C75BE">
              <w:rPr>
                <w:rFonts w:cs="Arial"/>
              </w:rPr>
              <w:t xml:space="preserve">contains the value of </w:t>
            </w:r>
            <w:r w:rsidRPr="009C75BE">
              <w:rPr>
                <w:lang w:eastAsia="ko-KR"/>
              </w:rPr>
              <w:t xml:space="preserve">TTL </w:t>
            </w:r>
            <w:r w:rsidRPr="009C75BE">
              <w:rPr>
                <w:rFonts w:cs="Arial"/>
              </w:rPr>
              <w:t xml:space="preserve">as specified in </w:t>
            </w:r>
            <w:r w:rsidRPr="009C75BE">
              <w:t>IEEE Std 802</w:t>
            </w:r>
            <w:r w:rsidRPr="009C75BE">
              <w:rPr>
                <w:rFonts w:cs="Arial"/>
              </w:rPr>
              <w:t>.1AB [6] clause 8.5.4.</w:t>
            </w:r>
          </w:p>
        </w:tc>
      </w:tr>
      <w:tr w:rsidR="00EF0B38" w:rsidRPr="009C75BE" w14:paraId="633EDF3B" w14:textId="77777777" w:rsidTr="00B16C59">
        <w:trPr>
          <w:cantSplit/>
          <w:jc w:val="center"/>
        </w:trPr>
        <w:tc>
          <w:tcPr>
            <w:tcW w:w="7933" w:type="dxa"/>
            <w:gridSpan w:val="2"/>
          </w:tcPr>
          <w:p w14:paraId="5E6BA8FD" w14:textId="77777777" w:rsidR="00EF0B38" w:rsidRPr="009C75BE" w:rsidRDefault="00EF0B38" w:rsidP="00E45661">
            <w:pPr>
              <w:pStyle w:val="TAL"/>
              <w:rPr>
                <w:rFonts w:cs="Arial"/>
              </w:rPr>
            </w:pPr>
            <w:bookmarkStart w:id="932" w:name="MCCQCTEMPBM_00000189"/>
          </w:p>
        </w:tc>
      </w:tr>
      <w:bookmarkEnd w:id="932"/>
      <w:tr w:rsidR="00EF0B38" w:rsidRPr="009C75BE" w14:paraId="7DF08241" w14:textId="77777777" w:rsidTr="00B16C59">
        <w:trPr>
          <w:cantSplit/>
          <w:jc w:val="center"/>
        </w:trPr>
        <w:tc>
          <w:tcPr>
            <w:tcW w:w="7933" w:type="dxa"/>
            <w:gridSpan w:val="2"/>
          </w:tcPr>
          <w:p w14:paraId="7E06B4CB" w14:textId="77777777" w:rsidR="00EF0B38" w:rsidRPr="009C75BE" w:rsidRDefault="00EF0B38" w:rsidP="00E45661">
            <w:pPr>
              <w:pStyle w:val="TAL"/>
            </w:pPr>
            <w:r w:rsidRPr="009C75BE">
              <w:rPr>
                <w:rFonts w:cs="Arial"/>
              </w:rPr>
              <w:t>lldpV2RemChassisIdSubtype value (octet 10)</w:t>
            </w:r>
          </w:p>
          <w:p w14:paraId="1E56AB26" w14:textId="77777777" w:rsidR="00EF0B38" w:rsidRPr="009C75BE" w:rsidRDefault="00EF0B38" w:rsidP="00E45661">
            <w:pPr>
              <w:pStyle w:val="TAL"/>
              <w:rPr>
                <w:rFonts w:cs="Arial"/>
              </w:rPr>
            </w:pPr>
            <w:r w:rsidRPr="009C75BE">
              <w:rPr>
                <w:rFonts w:cs="Arial"/>
              </w:rPr>
              <w:t xml:space="preserve">lldpV2RemChassisIdSubtype value </w:t>
            </w:r>
            <w:r w:rsidRPr="009C75BE">
              <w:t>contains the value of</w:t>
            </w:r>
            <w:r w:rsidRPr="009C75BE">
              <w:rPr>
                <w:rFonts w:cs="Arial"/>
              </w:rPr>
              <w:t xml:space="preserve"> lldpV2RemChassisIdSubtype as specified in IEEE </w:t>
            </w:r>
            <w:r w:rsidRPr="009C75BE">
              <w:t>Std </w:t>
            </w:r>
            <w:r w:rsidRPr="009C75BE">
              <w:rPr>
                <w:rFonts w:cs="Arial"/>
              </w:rPr>
              <w:t xml:space="preserve">802.1AB [6] </w:t>
            </w:r>
            <w:r w:rsidRPr="009C75BE">
              <w:t>clause 8.5.2.2</w:t>
            </w:r>
            <w:r w:rsidRPr="009C75BE">
              <w:rPr>
                <w:rFonts w:cs="Arial"/>
              </w:rPr>
              <w:t>.</w:t>
            </w:r>
          </w:p>
        </w:tc>
      </w:tr>
      <w:tr w:rsidR="00EF0B38" w:rsidRPr="009C75BE" w14:paraId="41A0666F" w14:textId="77777777" w:rsidTr="00B16C59">
        <w:trPr>
          <w:cantSplit/>
          <w:jc w:val="center"/>
        </w:trPr>
        <w:tc>
          <w:tcPr>
            <w:tcW w:w="7933" w:type="dxa"/>
            <w:gridSpan w:val="2"/>
          </w:tcPr>
          <w:p w14:paraId="0EC1F353" w14:textId="77777777" w:rsidR="00EF0B38" w:rsidRPr="009C75BE" w:rsidRDefault="00EF0B38" w:rsidP="00E45661">
            <w:pPr>
              <w:pStyle w:val="TAL"/>
              <w:rPr>
                <w:rFonts w:cs="Arial"/>
              </w:rPr>
            </w:pPr>
            <w:bookmarkStart w:id="933" w:name="MCCQCTEMPBM_00000190"/>
          </w:p>
        </w:tc>
      </w:tr>
      <w:bookmarkEnd w:id="933"/>
      <w:tr w:rsidR="00EF0B38" w:rsidRPr="009C75BE" w14:paraId="08A3067B" w14:textId="77777777" w:rsidTr="00B16C59">
        <w:trPr>
          <w:cantSplit/>
          <w:jc w:val="center"/>
        </w:trPr>
        <w:tc>
          <w:tcPr>
            <w:tcW w:w="7933" w:type="dxa"/>
            <w:gridSpan w:val="2"/>
          </w:tcPr>
          <w:p w14:paraId="41867B67" w14:textId="77777777" w:rsidR="00EF0B38" w:rsidRPr="009C75BE" w:rsidRDefault="00EF0B38" w:rsidP="00E45661">
            <w:pPr>
              <w:pStyle w:val="TAL"/>
            </w:pPr>
            <w:r w:rsidRPr="009C75BE">
              <w:t xml:space="preserve">Length of lldpV2RemChassisId </w:t>
            </w:r>
            <w:r w:rsidRPr="009C75BE">
              <w:rPr>
                <w:rFonts w:cs="Arial"/>
              </w:rPr>
              <w:t>value (octet 11)</w:t>
            </w:r>
          </w:p>
          <w:p w14:paraId="279E8D64" w14:textId="77777777" w:rsidR="00EF0B38" w:rsidRPr="009C75BE" w:rsidRDefault="00EF0B38" w:rsidP="00E45661">
            <w:pPr>
              <w:pStyle w:val="TAL"/>
              <w:rPr>
                <w:rFonts w:cs="Arial"/>
              </w:rPr>
            </w:pPr>
            <w:r w:rsidRPr="009C75BE">
              <w:t>Length of lldpV2RemChassisId</w:t>
            </w:r>
            <w:r w:rsidRPr="009C75BE">
              <w:rPr>
                <w:rFonts w:cs="Arial"/>
              </w:rPr>
              <w:t xml:space="preserve"> value </w:t>
            </w:r>
            <w:r w:rsidRPr="009C75BE">
              <w:t>contains the binary coded length in octets of lldpV2RemChassisId</w:t>
            </w:r>
            <w:r w:rsidRPr="009C75BE">
              <w:rPr>
                <w:rFonts w:cs="Arial"/>
              </w:rPr>
              <w:t xml:space="preserve"> value.</w:t>
            </w:r>
          </w:p>
        </w:tc>
      </w:tr>
      <w:tr w:rsidR="00EF0B38" w:rsidRPr="009C75BE" w14:paraId="303B3952" w14:textId="77777777" w:rsidTr="00B16C59">
        <w:trPr>
          <w:cantSplit/>
          <w:jc w:val="center"/>
        </w:trPr>
        <w:tc>
          <w:tcPr>
            <w:tcW w:w="7933" w:type="dxa"/>
            <w:gridSpan w:val="2"/>
          </w:tcPr>
          <w:p w14:paraId="713C454B" w14:textId="77777777" w:rsidR="00EF0B38" w:rsidRPr="009C75BE" w:rsidRDefault="00EF0B38" w:rsidP="00E45661">
            <w:pPr>
              <w:pStyle w:val="TAL"/>
            </w:pPr>
            <w:bookmarkStart w:id="934" w:name="MCCQCTEMPBM_00000191"/>
          </w:p>
        </w:tc>
      </w:tr>
      <w:bookmarkEnd w:id="934"/>
      <w:tr w:rsidR="00EF0B38" w:rsidRPr="009C75BE" w14:paraId="634EB1BB" w14:textId="77777777" w:rsidTr="00B16C59">
        <w:trPr>
          <w:cantSplit/>
          <w:jc w:val="center"/>
        </w:trPr>
        <w:tc>
          <w:tcPr>
            <w:tcW w:w="7933" w:type="dxa"/>
            <w:gridSpan w:val="2"/>
          </w:tcPr>
          <w:p w14:paraId="6B12C7FE" w14:textId="77777777" w:rsidR="00EF0B38" w:rsidRPr="009C75BE" w:rsidRDefault="00EF0B38" w:rsidP="00E45661">
            <w:pPr>
              <w:pStyle w:val="TAL"/>
              <w:rPr>
                <w:rFonts w:cs="Arial"/>
              </w:rPr>
            </w:pPr>
            <w:r w:rsidRPr="009C75BE">
              <w:t>lldpV2RemChassisId</w:t>
            </w:r>
            <w:r w:rsidRPr="009C75BE">
              <w:rPr>
                <w:rFonts w:cs="Arial"/>
              </w:rPr>
              <w:t xml:space="preserve"> value (octets 12 to a)</w:t>
            </w:r>
          </w:p>
          <w:p w14:paraId="759EAC8E" w14:textId="77777777" w:rsidR="00EF0B38" w:rsidRPr="009C75BE" w:rsidRDefault="00EF0B38" w:rsidP="00E45661">
            <w:pPr>
              <w:pStyle w:val="TAL"/>
              <w:rPr>
                <w:rFonts w:cs="Arial"/>
              </w:rPr>
            </w:pPr>
            <w:r w:rsidRPr="009C75BE">
              <w:t>lldpV2RemChassisId</w:t>
            </w:r>
            <w:r w:rsidRPr="009C75BE">
              <w:rPr>
                <w:rFonts w:cs="Arial"/>
              </w:rPr>
              <w:t xml:space="preserve"> value contains the value of lldpV2RemChassisId in the form of an octet string as specified in </w:t>
            </w:r>
            <w:r w:rsidRPr="009C75BE">
              <w:t>IEEE Std 802</w:t>
            </w:r>
            <w:r w:rsidRPr="009C75BE">
              <w:rPr>
                <w:rFonts w:cs="Arial"/>
              </w:rPr>
              <w:t xml:space="preserve">.1AB [6] </w:t>
            </w:r>
            <w:r w:rsidRPr="009C75BE">
              <w:t>clause 8.5.2.3</w:t>
            </w:r>
            <w:r w:rsidRPr="009C75BE">
              <w:rPr>
                <w:rFonts w:cs="Arial"/>
              </w:rPr>
              <w:t>.</w:t>
            </w:r>
          </w:p>
        </w:tc>
      </w:tr>
      <w:tr w:rsidR="00EF0B38" w:rsidRPr="009C75BE" w14:paraId="2AAA7892" w14:textId="77777777" w:rsidTr="00B16C59">
        <w:trPr>
          <w:cantSplit/>
          <w:jc w:val="center"/>
        </w:trPr>
        <w:tc>
          <w:tcPr>
            <w:tcW w:w="7933" w:type="dxa"/>
            <w:gridSpan w:val="2"/>
          </w:tcPr>
          <w:p w14:paraId="5D052D5F" w14:textId="77777777" w:rsidR="00EF0B38" w:rsidRPr="009C75BE" w:rsidRDefault="00EF0B38" w:rsidP="00E45661">
            <w:pPr>
              <w:pStyle w:val="TAL"/>
            </w:pPr>
            <w:bookmarkStart w:id="935" w:name="MCCQCTEMPBM_00000192"/>
          </w:p>
        </w:tc>
      </w:tr>
      <w:bookmarkEnd w:id="935"/>
      <w:tr w:rsidR="00EF0B38" w:rsidRPr="009C75BE" w14:paraId="3FCDE7A3" w14:textId="77777777" w:rsidTr="00B16C59">
        <w:trPr>
          <w:cantSplit/>
          <w:jc w:val="center"/>
        </w:trPr>
        <w:tc>
          <w:tcPr>
            <w:tcW w:w="7933" w:type="dxa"/>
            <w:gridSpan w:val="2"/>
          </w:tcPr>
          <w:p w14:paraId="68E03175" w14:textId="77777777" w:rsidR="00EF0B38" w:rsidRPr="009C75BE" w:rsidRDefault="00EF0B38" w:rsidP="00E45661">
            <w:pPr>
              <w:pStyle w:val="TAL"/>
              <w:rPr>
                <w:rFonts w:cs="Arial"/>
              </w:rPr>
            </w:pPr>
            <w:r w:rsidRPr="009C75BE">
              <w:t xml:space="preserve">lldpV2RemPortIdSubtype </w:t>
            </w:r>
            <w:r w:rsidRPr="009C75BE">
              <w:rPr>
                <w:rFonts w:cs="Arial"/>
              </w:rPr>
              <w:t>value (octet a+1)</w:t>
            </w:r>
          </w:p>
          <w:p w14:paraId="6758414C" w14:textId="77777777" w:rsidR="00EF0B38" w:rsidRPr="009C75BE" w:rsidRDefault="00EF0B38" w:rsidP="00E45661">
            <w:pPr>
              <w:pStyle w:val="TAL"/>
              <w:rPr>
                <w:rFonts w:cs="Arial"/>
              </w:rPr>
            </w:pPr>
            <w:r w:rsidRPr="009C75BE">
              <w:t>lldpV2RemPortIdSubtype value contains the value of</w:t>
            </w:r>
            <w:r w:rsidRPr="009C75BE">
              <w:rPr>
                <w:rFonts w:cs="Arial"/>
              </w:rPr>
              <w:t xml:space="preserve"> </w:t>
            </w:r>
            <w:r w:rsidRPr="009C75BE">
              <w:t xml:space="preserve">lldpV2RemPortIdSubtype </w:t>
            </w:r>
            <w:r w:rsidRPr="009C75BE">
              <w:rPr>
                <w:rFonts w:cs="Arial"/>
              </w:rPr>
              <w:t>as specified in IEEE </w:t>
            </w:r>
            <w:r w:rsidRPr="009C75BE">
              <w:t>Std </w:t>
            </w:r>
            <w:r w:rsidRPr="009C75BE">
              <w:rPr>
                <w:rFonts w:cs="Arial"/>
              </w:rPr>
              <w:t xml:space="preserve">802.1AB [6] </w:t>
            </w:r>
            <w:r w:rsidRPr="009C75BE">
              <w:t>clause 8.5.3.2</w:t>
            </w:r>
            <w:r w:rsidRPr="009C75BE">
              <w:rPr>
                <w:rFonts w:cs="Arial"/>
              </w:rPr>
              <w:t>.</w:t>
            </w:r>
          </w:p>
        </w:tc>
      </w:tr>
      <w:tr w:rsidR="00EF0B38" w:rsidRPr="009C75BE" w14:paraId="73F1C4EC" w14:textId="77777777" w:rsidTr="00B16C59">
        <w:trPr>
          <w:cantSplit/>
          <w:jc w:val="center"/>
        </w:trPr>
        <w:tc>
          <w:tcPr>
            <w:tcW w:w="7933" w:type="dxa"/>
            <w:gridSpan w:val="2"/>
          </w:tcPr>
          <w:p w14:paraId="593C28B0" w14:textId="77777777" w:rsidR="00EF0B38" w:rsidRPr="009C75BE" w:rsidRDefault="00EF0B38" w:rsidP="00E45661">
            <w:pPr>
              <w:pStyle w:val="TAL"/>
            </w:pPr>
            <w:bookmarkStart w:id="936" w:name="MCCQCTEMPBM_00000193"/>
          </w:p>
        </w:tc>
      </w:tr>
      <w:bookmarkEnd w:id="936"/>
      <w:tr w:rsidR="00EF0B38" w:rsidRPr="009C75BE" w14:paraId="686DE8A9" w14:textId="77777777" w:rsidTr="00B16C59">
        <w:trPr>
          <w:cantSplit/>
          <w:jc w:val="center"/>
        </w:trPr>
        <w:tc>
          <w:tcPr>
            <w:tcW w:w="7933" w:type="dxa"/>
            <w:gridSpan w:val="2"/>
          </w:tcPr>
          <w:p w14:paraId="1D1C7B89" w14:textId="77777777" w:rsidR="00EF0B38" w:rsidRPr="009C75BE" w:rsidRDefault="00EF0B38" w:rsidP="00E45661">
            <w:pPr>
              <w:pStyle w:val="TAL"/>
            </w:pPr>
            <w:r w:rsidRPr="009C75BE">
              <w:t xml:space="preserve">Length of lldpV2RemPortId </w:t>
            </w:r>
            <w:r w:rsidRPr="009C75BE">
              <w:rPr>
                <w:rFonts w:cs="Arial"/>
              </w:rPr>
              <w:t>value (octet a+2)</w:t>
            </w:r>
          </w:p>
          <w:p w14:paraId="0ED3A502" w14:textId="77777777" w:rsidR="00EF0B38" w:rsidRPr="009C75BE" w:rsidRDefault="00EF0B38" w:rsidP="00E45661">
            <w:pPr>
              <w:pStyle w:val="TAL"/>
              <w:rPr>
                <w:rFonts w:cs="Arial"/>
              </w:rPr>
            </w:pPr>
            <w:r w:rsidRPr="009C75BE">
              <w:t>Length of lldpV2RemPortId value contains the binary coded length in octets of lldpV2RemPortId value</w:t>
            </w:r>
            <w:r w:rsidRPr="009C75BE">
              <w:rPr>
                <w:rFonts w:cs="Arial"/>
              </w:rPr>
              <w:t>.</w:t>
            </w:r>
          </w:p>
        </w:tc>
      </w:tr>
      <w:tr w:rsidR="00EF0B38" w:rsidRPr="009C75BE" w14:paraId="5DAB2B2A" w14:textId="77777777" w:rsidTr="00B16C59">
        <w:trPr>
          <w:cantSplit/>
          <w:jc w:val="center"/>
        </w:trPr>
        <w:tc>
          <w:tcPr>
            <w:tcW w:w="7933" w:type="dxa"/>
            <w:gridSpan w:val="2"/>
          </w:tcPr>
          <w:p w14:paraId="5B83784E" w14:textId="77777777" w:rsidR="00EF0B38" w:rsidRPr="009C75BE" w:rsidRDefault="00EF0B38" w:rsidP="00E45661">
            <w:pPr>
              <w:pStyle w:val="TAL"/>
            </w:pPr>
            <w:bookmarkStart w:id="937" w:name="MCCQCTEMPBM_00000194"/>
          </w:p>
        </w:tc>
      </w:tr>
      <w:bookmarkEnd w:id="937"/>
      <w:tr w:rsidR="00EF0B38" w:rsidRPr="009C75BE" w14:paraId="235044B8" w14:textId="77777777" w:rsidTr="00B16C59">
        <w:trPr>
          <w:cantSplit/>
          <w:jc w:val="center"/>
        </w:trPr>
        <w:tc>
          <w:tcPr>
            <w:tcW w:w="7933" w:type="dxa"/>
            <w:gridSpan w:val="2"/>
          </w:tcPr>
          <w:p w14:paraId="0AA3DA81" w14:textId="77777777" w:rsidR="00EF0B38" w:rsidRPr="009C75BE" w:rsidRDefault="00EF0B38" w:rsidP="00E45661">
            <w:pPr>
              <w:pStyle w:val="TAL"/>
              <w:rPr>
                <w:rFonts w:cs="Arial"/>
              </w:rPr>
            </w:pPr>
            <w:r w:rsidRPr="009C75BE">
              <w:t>lldpV2RemPortId</w:t>
            </w:r>
            <w:r w:rsidRPr="009C75BE">
              <w:rPr>
                <w:rFonts w:cs="Arial"/>
              </w:rPr>
              <w:t xml:space="preserve"> value (octets a+3 to x)</w:t>
            </w:r>
          </w:p>
          <w:p w14:paraId="3014A6D0" w14:textId="77777777" w:rsidR="00EF0B38" w:rsidRPr="009C75BE" w:rsidRDefault="00EF0B38" w:rsidP="00E45661">
            <w:pPr>
              <w:pStyle w:val="TAL"/>
              <w:rPr>
                <w:rFonts w:cs="Arial"/>
              </w:rPr>
            </w:pPr>
            <w:r w:rsidRPr="009C75BE">
              <w:t>lldpV2RemPortId</w:t>
            </w:r>
            <w:r w:rsidRPr="009C75BE">
              <w:rPr>
                <w:rFonts w:cs="Arial"/>
              </w:rPr>
              <w:t xml:space="preserve"> value contains the value of </w:t>
            </w:r>
            <w:r w:rsidRPr="009C75BE">
              <w:t>lldpV2RemPortId</w:t>
            </w:r>
            <w:r w:rsidRPr="009C75BE">
              <w:rPr>
                <w:rFonts w:cs="Arial"/>
              </w:rPr>
              <w:t xml:space="preserve"> in the form of an octet string as specified in </w:t>
            </w:r>
            <w:r w:rsidRPr="009C75BE">
              <w:t>IEEE Std 802</w:t>
            </w:r>
            <w:r w:rsidRPr="009C75BE">
              <w:rPr>
                <w:rFonts w:cs="Arial"/>
              </w:rPr>
              <w:t xml:space="preserve">.1AB [6] </w:t>
            </w:r>
            <w:r w:rsidRPr="009C75BE">
              <w:t>clause 8.5.3.3</w:t>
            </w:r>
            <w:r w:rsidRPr="009C75BE">
              <w:rPr>
                <w:rFonts w:cs="Arial"/>
              </w:rPr>
              <w:t>.</w:t>
            </w:r>
          </w:p>
        </w:tc>
      </w:tr>
      <w:tr w:rsidR="00EF0B38" w:rsidRPr="009C75BE" w14:paraId="2C69012D" w14:textId="77777777" w:rsidTr="00E45661">
        <w:trPr>
          <w:cantSplit/>
          <w:jc w:val="center"/>
        </w:trPr>
        <w:tc>
          <w:tcPr>
            <w:tcW w:w="7933" w:type="dxa"/>
            <w:gridSpan w:val="2"/>
          </w:tcPr>
          <w:p w14:paraId="59690170" w14:textId="77777777" w:rsidR="00EF0B38" w:rsidRPr="009C75BE" w:rsidRDefault="00EF0B38" w:rsidP="00E45661">
            <w:pPr>
              <w:pStyle w:val="TAL"/>
              <w:rPr>
                <w:lang w:eastAsia="ko-KR"/>
              </w:rPr>
            </w:pPr>
          </w:p>
        </w:tc>
      </w:tr>
      <w:tr w:rsidR="00EF0B38" w:rsidRPr="009C75BE" w14:paraId="74AF95B2" w14:textId="77777777" w:rsidTr="00E45661">
        <w:trPr>
          <w:cantSplit/>
          <w:jc w:val="center"/>
        </w:trPr>
        <w:tc>
          <w:tcPr>
            <w:tcW w:w="7933" w:type="dxa"/>
            <w:gridSpan w:val="2"/>
          </w:tcPr>
          <w:p w14:paraId="535EECDE" w14:textId="77777777" w:rsidR="00EF0B38" w:rsidRPr="009C75BE" w:rsidRDefault="00EF0B38" w:rsidP="00E45661">
            <w:pPr>
              <w:pStyle w:val="TAL"/>
              <w:rPr>
                <w:lang w:eastAsia="ko-KR"/>
              </w:rPr>
            </w:pPr>
            <w:r w:rsidRPr="009C75BE">
              <w:rPr>
                <w:lang w:eastAsia="ko-KR"/>
              </w:rPr>
              <w:t>lldp</w:t>
            </w:r>
            <w:r>
              <w:rPr>
                <w:lang w:eastAsia="ko-KR"/>
              </w:rPr>
              <w:t>Rem</w:t>
            </w:r>
            <w:r w:rsidRPr="009C75BE">
              <w:rPr>
                <w:lang w:eastAsia="ko-KR"/>
              </w:rPr>
              <w:t xml:space="preserve">SysCap included (bit 1 of octet </w:t>
            </w:r>
            <w:r>
              <w:rPr>
                <w:lang w:eastAsia="ko-KR"/>
              </w:rPr>
              <w:t>e</w:t>
            </w:r>
            <w:r w:rsidRPr="009C75BE">
              <w:rPr>
                <w:lang w:eastAsia="ko-KR"/>
              </w:rPr>
              <w:t>+1)</w:t>
            </w:r>
          </w:p>
          <w:p w14:paraId="7BB1F276" w14:textId="77777777" w:rsidR="00EF0B38" w:rsidRPr="009C75BE" w:rsidRDefault="00EF0B38" w:rsidP="00E45661">
            <w:pPr>
              <w:pStyle w:val="TAL"/>
              <w:rPr>
                <w:lang w:eastAsia="ko-KR"/>
              </w:rPr>
            </w:pPr>
            <w:r w:rsidRPr="009C75BE">
              <w:rPr>
                <w:lang w:eastAsia="ko-KR"/>
              </w:rPr>
              <w:t>Bit</w:t>
            </w:r>
          </w:p>
        </w:tc>
      </w:tr>
      <w:tr w:rsidR="00EF0B38" w:rsidRPr="009C75BE" w14:paraId="172CE37B" w14:textId="77777777" w:rsidTr="00E45661">
        <w:trPr>
          <w:cantSplit/>
          <w:jc w:val="center"/>
        </w:trPr>
        <w:tc>
          <w:tcPr>
            <w:tcW w:w="256" w:type="dxa"/>
          </w:tcPr>
          <w:p w14:paraId="0F0EBF2F" w14:textId="77777777" w:rsidR="00EF0B38" w:rsidRPr="009C75BE" w:rsidRDefault="00EF0B38" w:rsidP="00E45661">
            <w:pPr>
              <w:pStyle w:val="TAH"/>
              <w:rPr>
                <w:lang w:eastAsia="ko-KR"/>
              </w:rPr>
            </w:pPr>
            <w:r w:rsidRPr="009C75BE">
              <w:rPr>
                <w:lang w:eastAsia="ko-KR"/>
              </w:rPr>
              <w:t>1</w:t>
            </w:r>
          </w:p>
        </w:tc>
        <w:tc>
          <w:tcPr>
            <w:tcW w:w="7677" w:type="dxa"/>
          </w:tcPr>
          <w:p w14:paraId="43C928BE" w14:textId="77777777" w:rsidR="00EF0B38" w:rsidRPr="009C75BE" w:rsidRDefault="00EF0B38" w:rsidP="00E45661">
            <w:pPr>
              <w:pStyle w:val="TAL"/>
            </w:pPr>
          </w:p>
        </w:tc>
      </w:tr>
      <w:tr w:rsidR="00EF0B38" w:rsidRPr="009C75BE" w14:paraId="1079313D" w14:textId="77777777" w:rsidTr="00E45661">
        <w:trPr>
          <w:cantSplit/>
          <w:jc w:val="center"/>
        </w:trPr>
        <w:tc>
          <w:tcPr>
            <w:tcW w:w="256" w:type="dxa"/>
          </w:tcPr>
          <w:p w14:paraId="301FB316" w14:textId="77777777" w:rsidR="00EF0B38" w:rsidRPr="009C75BE" w:rsidRDefault="00EF0B38" w:rsidP="00E45661">
            <w:pPr>
              <w:pStyle w:val="TAC"/>
              <w:rPr>
                <w:lang w:eastAsia="ko-KR"/>
              </w:rPr>
            </w:pPr>
            <w:r w:rsidRPr="009C75BE">
              <w:rPr>
                <w:lang w:eastAsia="ko-KR"/>
              </w:rPr>
              <w:t>0</w:t>
            </w:r>
          </w:p>
        </w:tc>
        <w:tc>
          <w:tcPr>
            <w:tcW w:w="7677" w:type="dxa"/>
          </w:tcPr>
          <w:p w14:paraId="4B261ED2" w14:textId="77777777" w:rsidR="00EF0B38" w:rsidRPr="009C75BE" w:rsidRDefault="00EF0B38" w:rsidP="00E45661">
            <w:pPr>
              <w:pStyle w:val="TAL"/>
              <w:rPr>
                <w:lang w:eastAsia="ko-KR"/>
              </w:rPr>
            </w:pPr>
            <w:r w:rsidRPr="009C75BE">
              <w:rPr>
                <w:lang w:eastAsia="ko-KR"/>
              </w:rPr>
              <w:t>lldp</w:t>
            </w:r>
            <w:r>
              <w:rPr>
                <w:lang w:eastAsia="ko-KR"/>
              </w:rPr>
              <w:t>Rem</w:t>
            </w:r>
            <w:r w:rsidRPr="009C75BE">
              <w:rPr>
                <w:lang w:eastAsia="ko-KR"/>
              </w:rPr>
              <w:t>SysCap is not included</w:t>
            </w:r>
          </w:p>
        </w:tc>
      </w:tr>
      <w:tr w:rsidR="00EF0B38" w:rsidRPr="009C75BE" w14:paraId="7C2B4996" w14:textId="77777777" w:rsidTr="00E45661">
        <w:trPr>
          <w:cantSplit/>
          <w:jc w:val="center"/>
        </w:trPr>
        <w:tc>
          <w:tcPr>
            <w:tcW w:w="256" w:type="dxa"/>
          </w:tcPr>
          <w:p w14:paraId="1462A790" w14:textId="77777777" w:rsidR="00EF0B38" w:rsidRPr="009C75BE" w:rsidRDefault="00EF0B38" w:rsidP="00E45661">
            <w:pPr>
              <w:pStyle w:val="TAC"/>
              <w:rPr>
                <w:lang w:eastAsia="ko-KR"/>
              </w:rPr>
            </w:pPr>
            <w:r w:rsidRPr="009C75BE">
              <w:rPr>
                <w:lang w:eastAsia="ko-KR"/>
              </w:rPr>
              <w:t>1</w:t>
            </w:r>
          </w:p>
        </w:tc>
        <w:tc>
          <w:tcPr>
            <w:tcW w:w="7677" w:type="dxa"/>
          </w:tcPr>
          <w:p w14:paraId="27C2EDD8" w14:textId="77777777" w:rsidR="00EF0B38" w:rsidRPr="009C75BE" w:rsidRDefault="00EF0B38" w:rsidP="00E45661">
            <w:pPr>
              <w:pStyle w:val="TAL"/>
              <w:rPr>
                <w:lang w:eastAsia="ko-KR"/>
              </w:rPr>
            </w:pPr>
            <w:r w:rsidRPr="009C75BE">
              <w:rPr>
                <w:lang w:eastAsia="ko-KR"/>
              </w:rPr>
              <w:t>lldp</w:t>
            </w:r>
            <w:r>
              <w:rPr>
                <w:lang w:eastAsia="ko-KR"/>
              </w:rPr>
              <w:t>Rem</w:t>
            </w:r>
            <w:r w:rsidRPr="009C75BE">
              <w:rPr>
                <w:lang w:eastAsia="ko-KR"/>
              </w:rPr>
              <w:t>SysCap is included</w:t>
            </w:r>
          </w:p>
        </w:tc>
      </w:tr>
      <w:tr w:rsidR="00EF0B38" w:rsidRPr="009C75BE" w14:paraId="257B1C3D" w14:textId="77777777" w:rsidTr="00E45661">
        <w:trPr>
          <w:cantSplit/>
          <w:jc w:val="center"/>
        </w:trPr>
        <w:tc>
          <w:tcPr>
            <w:tcW w:w="7933" w:type="dxa"/>
            <w:gridSpan w:val="2"/>
          </w:tcPr>
          <w:p w14:paraId="23B302B2" w14:textId="77777777" w:rsidR="00EF0B38" w:rsidRPr="009C75BE" w:rsidRDefault="00EF0B38" w:rsidP="00E45661">
            <w:pPr>
              <w:pStyle w:val="TAL"/>
            </w:pPr>
          </w:p>
        </w:tc>
      </w:tr>
      <w:tr w:rsidR="00EF0B38" w:rsidRPr="009C75BE" w14:paraId="5605A40E" w14:textId="77777777" w:rsidTr="00E45661">
        <w:trPr>
          <w:cantSplit/>
          <w:jc w:val="center"/>
        </w:trPr>
        <w:tc>
          <w:tcPr>
            <w:tcW w:w="7933" w:type="dxa"/>
            <w:gridSpan w:val="2"/>
          </w:tcPr>
          <w:p w14:paraId="7EF72520" w14:textId="77777777" w:rsidR="00EF0B38" w:rsidRPr="009C75BE" w:rsidRDefault="00EF0B38" w:rsidP="00E45661">
            <w:pPr>
              <w:pStyle w:val="TAL"/>
              <w:rPr>
                <w:lang w:eastAsia="ko-KR"/>
              </w:rPr>
            </w:pPr>
            <w:r w:rsidRPr="009C75BE">
              <w:rPr>
                <w:lang w:eastAsia="ko-KR"/>
              </w:rPr>
              <w:t>lldp</w:t>
            </w:r>
            <w:r>
              <w:rPr>
                <w:lang w:eastAsia="ko-KR"/>
              </w:rPr>
              <w:t>RemManAddr list</w:t>
            </w:r>
            <w:r w:rsidRPr="009C75BE">
              <w:rPr>
                <w:lang w:eastAsia="ko-KR"/>
              </w:rPr>
              <w:t xml:space="preserve"> included (bit </w:t>
            </w:r>
            <w:r>
              <w:rPr>
                <w:lang w:eastAsia="ko-KR"/>
              </w:rPr>
              <w:t>2</w:t>
            </w:r>
            <w:r w:rsidRPr="009C75BE">
              <w:rPr>
                <w:lang w:eastAsia="ko-KR"/>
              </w:rPr>
              <w:t xml:space="preserve"> of octet </w:t>
            </w:r>
            <w:r>
              <w:rPr>
                <w:lang w:eastAsia="ko-KR"/>
              </w:rPr>
              <w:t>e</w:t>
            </w:r>
            <w:r w:rsidRPr="009C75BE">
              <w:rPr>
                <w:lang w:eastAsia="ko-KR"/>
              </w:rPr>
              <w:t>+1)</w:t>
            </w:r>
          </w:p>
          <w:p w14:paraId="6A583C13" w14:textId="77777777" w:rsidR="00EF0B38" w:rsidRPr="009C75BE" w:rsidRDefault="00EF0B38" w:rsidP="00E45661">
            <w:pPr>
              <w:pStyle w:val="TAL"/>
              <w:rPr>
                <w:lang w:eastAsia="ko-KR"/>
              </w:rPr>
            </w:pPr>
            <w:r w:rsidRPr="009C75BE">
              <w:rPr>
                <w:lang w:eastAsia="ko-KR"/>
              </w:rPr>
              <w:t>Bit</w:t>
            </w:r>
          </w:p>
        </w:tc>
      </w:tr>
      <w:tr w:rsidR="00EF0B38" w:rsidRPr="009C75BE" w14:paraId="185B2A4B" w14:textId="77777777" w:rsidTr="00E45661">
        <w:trPr>
          <w:cantSplit/>
          <w:jc w:val="center"/>
        </w:trPr>
        <w:tc>
          <w:tcPr>
            <w:tcW w:w="256" w:type="dxa"/>
          </w:tcPr>
          <w:p w14:paraId="3173904B" w14:textId="77777777" w:rsidR="00EF0B38" w:rsidRPr="009C75BE" w:rsidRDefault="00EF0B38" w:rsidP="00E45661">
            <w:pPr>
              <w:pStyle w:val="TAH"/>
              <w:rPr>
                <w:lang w:eastAsia="ko-KR"/>
              </w:rPr>
            </w:pPr>
            <w:r>
              <w:rPr>
                <w:lang w:eastAsia="ko-KR"/>
              </w:rPr>
              <w:t>2</w:t>
            </w:r>
          </w:p>
        </w:tc>
        <w:tc>
          <w:tcPr>
            <w:tcW w:w="7677" w:type="dxa"/>
          </w:tcPr>
          <w:p w14:paraId="3973539B" w14:textId="77777777" w:rsidR="00EF0B38" w:rsidRPr="009C75BE" w:rsidRDefault="00EF0B38" w:rsidP="00E45661">
            <w:pPr>
              <w:pStyle w:val="TAL"/>
            </w:pPr>
          </w:p>
        </w:tc>
      </w:tr>
      <w:tr w:rsidR="00EF0B38" w:rsidRPr="009C75BE" w14:paraId="386A95B8" w14:textId="77777777" w:rsidTr="00E45661">
        <w:trPr>
          <w:cantSplit/>
          <w:jc w:val="center"/>
        </w:trPr>
        <w:tc>
          <w:tcPr>
            <w:tcW w:w="256" w:type="dxa"/>
          </w:tcPr>
          <w:p w14:paraId="7C722F92" w14:textId="77777777" w:rsidR="00EF0B38" w:rsidRPr="009C75BE" w:rsidRDefault="00EF0B38" w:rsidP="00E45661">
            <w:pPr>
              <w:pStyle w:val="TAC"/>
              <w:rPr>
                <w:lang w:eastAsia="ko-KR"/>
              </w:rPr>
            </w:pPr>
            <w:r w:rsidRPr="009C75BE">
              <w:rPr>
                <w:lang w:eastAsia="ko-KR"/>
              </w:rPr>
              <w:t>0</w:t>
            </w:r>
          </w:p>
        </w:tc>
        <w:tc>
          <w:tcPr>
            <w:tcW w:w="7677" w:type="dxa"/>
          </w:tcPr>
          <w:p w14:paraId="4397FA50" w14:textId="77777777" w:rsidR="00EF0B38" w:rsidRPr="009C75BE" w:rsidRDefault="00EF0B38" w:rsidP="00E45661">
            <w:pPr>
              <w:pStyle w:val="TAL"/>
              <w:rPr>
                <w:lang w:eastAsia="ko-KR"/>
              </w:rPr>
            </w:pPr>
            <w:r w:rsidRPr="009C75BE">
              <w:rPr>
                <w:lang w:eastAsia="ko-KR"/>
              </w:rPr>
              <w:t>lldp</w:t>
            </w:r>
            <w:r>
              <w:rPr>
                <w:lang w:eastAsia="ko-KR"/>
              </w:rPr>
              <w:t>RemManAddr list</w:t>
            </w:r>
            <w:r w:rsidRPr="009C75BE">
              <w:rPr>
                <w:lang w:eastAsia="ko-KR"/>
              </w:rPr>
              <w:t xml:space="preserve"> is not included</w:t>
            </w:r>
          </w:p>
        </w:tc>
      </w:tr>
      <w:tr w:rsidR="00EF0B38" w:rsidRPr="009C75BE" w14:paraId="024BCC48" w14:textId="77777777" w:rsidTr="00E45661">
        <w:trPr>
          <w:cantSplit/>
          <w:jc w:val="center"/>
        </w:trPr>
        <w:tc>
          <w:tcPr>
            <w:tcW w:w="256" w:type="dxa"/>
          </w:tcPr>
          <w:p w14:paraId="6BFE98B2" w14:textId="77777777" w:rsidR="00EF0B38" w:rsidRPr="009C75BE" w:rsidRDefault="00EF0B38" w:rsidP="00E45661">
            <w:pPr>
              <w:pStyle w:val="TAC"/>
              <w:rPr>
                <w:lang w:eastAsia="ko-KR"/>
              </w:rPr>
            </w:pPr>
            <w:r w:rsidRPr="009C75BE">
              <w:rPr>
                <w:lang w:eastAsia="ko-KR"/>
              </w:rPr>
              <w:t>1</w:t>
            </w:r>
          </w:p>
        </w:tc>
        <w:tc>
          <w:tcPr>
            <w:tcW w:w="7677" w:type="dxa"/>
          </w:tcPr>
          <w:p w14:paraId="2134D13D" w14:textId="77777777" w:rsidR="00EF0B38" w:rsidRPr="009C75BE" w:rsidRDefault="00EF0B38" w:rsidP="00E45661">
            <w:pPr>
              <w:pStyle w:val="TAL"/>
              <w:rPr>
                <w:lang w:eastAsia="ko-KR"/>
              </w:rPr>
            </w:pPr>
            <w:r w:rsidRPr="009C75BE">
              <w:rPr>
                <w:lang w:eastAsia="ko-KR"/>
              </w:rPr>
              <w:t>lldp</w:t>
            </w:r>
            <w:r>
              <w:rPr>
                <w:lang w:eastAsia="ko-KR"/>
              </w:rPr>
              <w:t>RemManAddr list</w:t>
            </w:r>
            <w:r w:rsidRPr="009C75BE">
              <w:rPr>
                <w:lang w:eastAsia="ko-KR"/>
              </w:rPr>
              <w:t xml:space="preserve"> is included</w:t>
            </w:r>
          </w:p>
        </w:tc>
      </w:tr>
      <w:tr w:rsidR="00EF0B38" w:rsidRPr="009C75BE" w14:paraId="682978B4" w14:textId="77777777" w:rsidTr="00E45661">
        <w:trPr>
          <w:cantSplit/>
          <w:jc w:val="center"/>
        </w:trPr>
        <w:tc>
          <w:tcPr>
            <w:tcW w:w="7933" w:type="dxa"/>
            <w:gridSpan w:val="2"/>
          </w:tcPr>
          <w:p w14:paraId="30E8A5B2" w14:textId="77777777" w:rsidR="00EF0B38" w:rsidRPr="009C75BE" w:rsidRDefault="00EF0B38" w:rsidP="00E45661">
            <w:pPr>
              <w:pStyle w:val="TAL"/>
            </w:pPr>
          </w:p>
        </w:tc>
      </w:tr>
      <w:tr w:rsidR="00EF0B38" w:rsidRPr="009C75BE" w14:paraId="42E258CC" w14:textId="77777777" w:rsidTr="00E45661">
        <w:trPr>
          <w:cantSplit/>
          <w:jc w:val="center"/>
        </w:trPr>
        <w:tc>
          <w:tcPr>
            <w:tcW w:w="7933" w:type="dxa"/>
            <w:gridSpan w:val="2"/>
          </w:tcPr>
          <w:p w14:paraId="1A087679" w14:textId="77777777" w:rsidR="00EF0B38" w:rsidRDefault="00EF0B38" w:rsidP="00E45661">
            <w:pPr>
              <w:pStyle w:val="TAL"/>
            </w:pPr>
            <w:r>
              <w:t>System capabilities (octets e+2 to e+3)</w:t>
            </w:r>
          </w:p>
          <w:p w14:paraId="51B5B4B5" w14:textId="77777777" w:rsidR="00EF0B38" w:rsidRPr="009C75BE" w:rsidRDefault="00EF0B38" w:rsidP="00E45661">
            <w:pPr>
              <w:pStyle w:val="TAL"/>
            </w:pPr>
            <w:r>
              <w:t>The field</w:t>
            </w:r>
            <w:r w:rsidRPr="009C75BE">
              <w:rPr>
                <w:rFonts w:cs="Arial"/>
              </w:rPr>
              <w:t xml:space="preserve"> contains </w:t>
            </w:r>
            <w:r>
              <w:rPr>
                <w:rFonts w:cs="Arial"/>
              </w:rPr>
              <w:t>a bitmap of capabilities a</w:t>
            </w:r>
            <w:r w:rsidRPr="009C75BE">
              <w:rPr>
                <w:rFonts w:cs="Arial"/>
              </w:rPr>
              <w:t xml:space="preserve">s specified in </w:t>
            </w:r>
            <w:r w:rsidRPr="009C75BE">
              <w:t>IEEE Std 802</w:t>
            </w:r>
            <w:r w:rsidRPr="009C75BE">
              <w:rPr>
                <w:rFonts w:cs="Arial"/>
              </w:rPr>
              <w:t xml:space="preserve">.1AB [6] </w:t>
            </w:r>
            <w:r w:rsidRPr="009C75BE">
              <w:t>clause 8.5.</w:t>
            </w:r>
            <w:r>
              <w:t>8.1</w:t>
            </w:r>
            <w:r w:rsidRPr="009C75BE">
              <w:rPr>
                <w:rFonts w:cs="Arial"/>
              </w:rPr>
              <w:t>.</w:t>
            </w:r>
          </w:p>
        </w:tc>
      </w:tr>
      <w:tr w:rsidR="00EF0B38" w:rsidRPr="009C75BE" w14:paraId="3376C837" w14:textId="77777777" w:rsidTr="00E45661">
        <w:trPr>
          <w:cantSplit/>
          <w:jc w:val="center"/>
        </w:trPr>
        <w:tc>
          <w:tcPr>
            <w:tcW w:w="7933" w:type="dxa"/>
            <w:gridSpan w:val="2"/>
          </w:tcPr>
          <w:p w14:paraId="00756A2C" w14:textId="77777777" w:rsidR="00EF0B38" w:rsidRPr="009C75BE" w:rsidRDefault="00EF0B38" w:rsidP="00E45661">
            <w:pPr>
              <w:pStyle w:val="TAL"/>
            </w:pPr>
          </w:p>
        </w:tc>
      </w:tr>
      <w:tr w:rsidR="00EF0B38" w:rsidRPr="009C75BE" w14:paraId="2320BCF9" w14:textId="77777777" w:rsidTr="00E45661">
        <w:trPr>
          <w:cantSplit/>
          <w:jc w:val="center"/>
        </w:trPr>
        <w:tc>
          <w:tcPr>
            <w:tcW w:w="7933" w:type="dxa"/>
            <w:gridSpan w:val="2"/>
          </w:tcPr>
          <w:p w14:paraId="6EEBC297" w14:textId="77777777" w:rsidR="00EF0B38" w:rsidRDefault="00EF0B38" w:rsidP="00E45661">
            <w:pPr>
              <w:pStyle w:val="TAL"/>
            </w:pPr>
            <w:r>
              <w:t>Enhanced capabilities (octets e+4 to e+5)</w:t>
            </w:r>
          </w:p>
          <w:p w14:paraId="659513AD" w14:textId="77777777" w:rsidR="00EF0B38" w:rsidRPr="009C75BE" w:rsidRDefault="00EF0B38" w:rsidP="00E45661">
            <w:pPr>
              <w:pStyle w:val="TAL"/>
            </w:pPr>
            <w:r>
              <w:t>The field</w:t>
            </w:r>
            <w:r w:rsidRPr="009C75BE">
              <w:rPr>
                <w:rFonts w:cs="Arial"/>
              </w:rPr>
              <w:t xml:space="preserve"> contains </w:t>
            </w:r>
            <w:r>
              <w:rPr>
                <w:rFonts w:cs="Arial"/>
              </w:rPr>
              <w:t xml:space="preserve">a bitmap of capabilities </w:t>
            </w:r>
            <w:r w:rsidRPr="009C75BE">
              <w:rPr>
                <w:rFonts w:cs="Arial"/>
              </w:rPr>
              <w:t xml:space="preserve">as specified in </w:t>
            </w:r>
            <w:r w:rsidRPr="009C75BE">
              <w:t>IEEE Std 802</w:t>
            </w:r>
            <w:r w:rsidRPr="009C75BE">
              <w:rPr>
                <w:rFonts w:cs="Arial"/>
              </w:rPr>
              <w:t xml:space="preserve">.1AB [6] </w:t>
            </w:r>
            <w:r w:rsidRPr="009C75BE">
              <w:t>clause 8.5.</w:t>
            </w:r>
            <w:r>
              <w:t>8.2</w:t>
            </w:r>
            <w:r w:rsidRPr="009C75BE">
              <w:rPr>
                <w:rFonts w:cs="Arial"/>
              </w:rPr>
              <w:t>.</w:t>
            </w:r>
          </w:p>
        </w:tc>
      </w:tr>
      <w:tr w:rsidR="00EF0B38" w:rsidRPr="009C75BE" w14:paraId="71243DC1" w14:textId="77777777" w:rsidTr="00E45661">
        <w:trPr>
          <w:cantSplit/>
          <w:jc w:val="center"/>
        </w:trPr>
        <w:tc>
          <w:tcPr>
            <w:tcW w:w="7933" w:type="dxa"/>
            <w:gridSpan w:val="2"/>
          </w:tcPr>
          <w:p w14:paraId="39FE703A" w14:textId="77777777" w:rsidR="00EF0B38" w:rsidRPr="009C75BE" w:rsidRDefault="00EF0B38" w:rsidP="00E45661">
            <w:pPr>
              <w:pStyle w:val="TAL"/>
            </w:pPr>
          </w:p>
        </w:tc>
      </w:tr>
      <w:tr w:rsidR="00EF0B38" w:rsidRPr="009C75BE" w14:paraId="4A0F8AA9" w14:textId="77777777" w:rsidTr="00E45661">
        <w:trPr>
          <w:cantSplit/>
          <w:jc w:val="center"/>
        </w:trPr>
        <w:tc>
          <w:tcPr>
            <w:tcW w:w="7933" w:type="dxa"/>
            <w:gridSpan w:val="2"/>
          </w:tcPr>
          <w:p w14:paraId="16620968" w14:textId="77777777" w:rsidR="00EF0B38" w:rsidRPr="009C75BE" w:rsidRDefault="00EF0B38" w:rsidP="00E45661">
            <w:pPr>
              <w:pStyle w:val="TAL"/>
            </w:pPr>
            <w:r>
              <w:t xml:space="preserve">Length of lldpRemManAddr list (octets </w:t>
            </w:r>
            <w:r>
              <w:rPr>
                <w:rFonts w:hint="eastAsia"/>
                <w:lang w:eastAsia="ko-KR"/>
              </w:rPr>
              <w:t>f</w:t>
            </w:r>
            <w:r>
              <w:t xml:space="preserve"> to </w:t>
            </w:r>
            <w:r>
              <w:rPr>
                <w:rFonts w:hint="eastAsia"/>
                <w:lang w:eastAsia="ko-KR"/>
              </w:rPr>
              <w:t>f+1</w:t>
            </w:r>
            <w:r>
              <w:t>)</w:t>
            </w:r>
          </w:p>
        </w:tc>
      </w:tr>
      <w:tr w:rsidR="00EF0B38" w:rsidRPr="009C75BE" w14:paraId="381C1DF1" w14:textId="77777777" w:rsidTr="00E45661">
        <w:trPr>
          <w:cantSplit/>
          <w:jc w:val="center"/>
        </w:trPr>
        <w:tc>
          <w:tcPr>
            <w:tcW w:w="7933" w:type="dxa"/>
            <w:gridSpan w:val="2"/>
          </w:tcPr>
          <w:p w14:paraId="514751DB" w14:textId="77777777" w:rsidR="00EF0B38" w:rsidRPr="009C75BE" w:rsidRDefault="00EF0B38" w:rsidP="00E45661">
            <w:pPr>
              <w:pStyle w:val="TAL"/>
            </w:pPr>
          </w:p>
        </w:tc>
      </w:tr>
      <w:tr w:rsidR="00EF0B38" w:rsidRPr="009C75BE" w14:paraId="345B9EDF" w14:textId="77777777" w:rsidTr="00E45661">
        <w:trPr>
          <w:cantSplit/>
          <w:jc w:val="center"/>
        </w:trPr>
        <w:tc>
          <w:tcPr>
            <w:tcW w:w="7933" w:type="dxa"/>
            <w:gridSpan w:val="2"/>
          </w:tcPr>
          <w:p w14:paraId="29B58928" w14:textId="77777777" w:rsidR="00EF0B38" w:rsidRPr="009C75BE" w:rsidRDefault="00EF0B38" w:rsidP="00E45661">
            <w:pPr>
              <w:pStyle w:val="TAL"/>
            </w:pPr>
            <w:r w:rsidRPr="009C75BE">
              <w:rPr>
                <w:rFonts w:cs="Arial"/>
                <w:lang w:eastAsia="ko-KR"/>
              </w:rPr>
              <w:t>Length of lldp</w:t>
            </w:r>
            <w:r>
              <w:rPr>
                <w:rFonts w:cs="Arial"/>
                <w:lang w:eastAsia="ko-KR"/>
              </w:rPr>
              <w:t>Rem</w:t>
            </w:r>
            <w:r w:rsidRPr="009C75BE">
              <w:rPr>
                <w:rFonts w:cs="Arial"/>
                <w:lang w:eastAsia="ko-KR"/>
              </w:rPr>
              <w:t>ManAddr N</w:t>
            </w:r>
            <w:r>
              <w:rPr>
                <w:rFonts w:cs="Arial"/>
                <w:lang w:eastAsia="ko-KR"/>
              </w:rPr>
              <w:t xml:space="preserve"> (octet c)</w:t>
            </w:r>
          </w:p>
        </w:tc>
      </w:tr>
      <w:tr w:rsidR="00EF0B38" w:rsidRPr="009C75BE" w14:paraId="77538546" w14:textId="77777777" w:rsidTr="00E45661">
        <w:trPr>
          <w:cantSplit/>
          <w:jc w:val="center"/>
        </w:trPr>
        <w:tc>
          <w:tcPr>
            <w:tcW w:w="7933" w:type="dxa"/>
            <w:gridSpan w:val="2"/>
          </w:tcPr>
          <w:p w14:paraId="39EA9499" w14:textId="77777777" w:rsidR="00EF0B38" w:rsidRPr="009C75BE" w:rsidRDefault="00EF0B38" w:rsidP="00E45661">
            <w:pPr>
              <w:pStyle w:val="TAL"/>
            </w:pPr>
          </w:p>
        </w:tc>
      </w:tr>
      <w:tr w:rsidR="00EF0B38" w:rsidRPr="009C75BE" w14:paraId="5B4DA415" w14:textId="77777777" w:rsidTr="00E45661">
        <w:trPr>
          <w:cantSplit/>
          <w:jc w:val="center"/>
        </w:trPr>
        <w:tc>
          <w:tcPr>
            <w:tcW w:w="7933" w:type="dxa"/>
            <w:gridSpan w:val="2"/>
          </w:tcPr>
          <w:p w14:paraId="5A2CCA82" w14:textId="77777777" w:rsidR="00EF0B38" w:rsidRDefault="00EF0B38" w:rsidP="00E45661">
            <w:pPr>
              <w:pStyle w:val="TAL"/>
              <w:rPr>
                <w:rFonts w:cs="Arial"/>
                <w:lang w:eastAsia="ko-KR"/>
              </w:rPr>
            </w:pPr>
            <w:r w:rsidRPr="009C75BE">
              <w:rPr>
                <w:rFonts w:cs="Arial"/>
                <w:lang w:eastAsia="ko-KR"/>
              </w:rPr>
              <w:t>Management address string length</w:t>
            </w:r>
            <w:r>
              <w:rPr>
                <w:rFonts w:cs="Arial"/>
                <w:lang w:eastAsia="ko-KR"/>
              </w:rPr>
              <w:t xml:space="preserve"> (octet c+1)</w:t>
            </w:r>
          </w:p>
          <w:p w14:paraId="0361D5A4" w14:textId="77777777" w:rsidR="00EF0B38" w:rsidRPr="009C75BE" w:rsidRDefault="00EF0B38" w:rsidP="00E45661">
            <w:pPr>
              <w:pStyle w:val="TAL"/>
            </w:pPr>
            <w:r>
              <w:rPr>
                <w:rFonts w:cs="Arial"/>
                <w:lang w:eastAsia="ko-KR"/>
              </w:rPr>
              <w:t xml:space="preserve">The field contains the length of the management address subtype field and management address field as </w:t>
            </w:r>
            <w:r w:rsidRPr="009C75BE">
              <w:rPr>
                <w:rFonts w:cs="Arial"/>
              </w:rPr>
              <w:t xml:space="preserve">specified in </w:t>
            </w:r>
            <w:r w:rsidRPr="009C75BE">
              <w:t>IEEE Std 802</w:t>
            </w:r>
            <w:r w:rsidRPr="009C75BE">
              <w:rPr>
                <w:rFonts w:cs="Arial"/>
              </w:rPr>
              <w:t xml:space="preserve">.1AB [6] </w:t>
            </w:r>
            <w:r w:rsidRPr="009C75BE">
              <w:t>clause 8.5.</w:t>
            </w:r>
            <w:r>
              <w:t>9.2.</w:t>
            </w:r>
          </w:p>
        </w:tc>
      </w:tr>
      <w:tr w:rsidR="00EF0B38" w:rsidRPr="009C75BE" w14:paraId="2EBDE9AA" w14:textId="77777777" w:rsidTr="00E45661">
        <w:trPr>
          <w:cantSplit/>
          <w:jc w:val="center"/>
        </w:trPr>
        <w:tc>
          <w:tcPr>
            <w:tcW w:w="7933" w:type="dxa"/>
            <w:gridSpan w:val="2"/>
          </w:tcPr>
          <w:p w14:paraId="4C9C999D" w14:textId="77777777" w:rsidR="00EF0B38" w:rsidRPr="009C75BE" w:rsidRDefault="00EF0B38" w:rsidP="00E45661">
            <w:pPr>
              <w:pStyle w:val="TAL"/>
              <w:rPr>
                <w:rFonts w:cs="Arial"/>
                <w:lang w:eastAsia="ko-KR"/>
              </w:rPr>
            </w:pPr>
          </w:p>
        </w:tc>
      </w:tr>
      <w:tr w:rsidR="00EF0B38" w:rsidRPr="009C75BE" w14:paraId="3602F7ED" w14:textId="77777777" w:rsidTr="00E45661">
        <w:trPr>
          <w:cantSplit/>
          <w:jc w:val="center"/>
        </w:trPr>
        <w:tc>
          <w:tcPr>
            <w:tcW w:w="7933" w:type="dxa"/>
            <w:gridSpan w:val="2"/>
          </w:tcPr>
          <w:p w14:paraId="46B9D920" w14:textId="77777777" w:rsidR="00EF0B38" w:rsidRDefault="00EF0B38" w:rsidP="00E45661">
            <w:pPr>
              <w:pStyle w:val="TAL"/>
              <w:rPr>
                <w:rFonts w:cs="Arial"/>
                <w:lang w:eastAsia="ko-KR"/>
              </w:rPr>
            </w:pPr>
            <w:r>
              <w:rPr>
                <w:rFonts w:cs="Arial"/>
                <w:lang w:eastAsia="ko-KR"/>
              </w:rPr>
              <w:lastRenderedPageBreak/>
              <w:t>Management address subtype (octet c+2)</w:t>
            </w:r>
          </w:p>
          <w:p w14:paraId="62CB8D92" w14:textId="77777777" w:rsidR="00EF0B38" w:rsidRPr="009C75BE" w:rsidRDefault="00EF0B38" w:rsidP="00E45661">
            <w:pPr>
              <w:pStyle w:val="TAL"/>
              <w:rPr>
                <w:rFonts w:cs="Arial"/>
                <w:lang w:eastAsia="ko-KR"/>
              </w:rPr>
            </w:pPr>
            <w:r>
              <w:rPr>
                <w:rFonts w:cs="Arial"/>
                <w:lang w:eastAsia="ko-KR"/>
              </w:rPr>
              <w:t xml:space="preserve">The field contains </w:t>
            </w:r>
            <w:r w:rsidRPr="00E425E9">
              <w:rPr>
                <w:rFonts w:cs="Arial"/>
                <w:lang w:eastAsia="ko-KR"/>
              </w:rPr>
              <w:t>an integer value indicating the type of address that is</w:t>
            </w:r>
            <w:r>
              <w:rPr>
                <w:rFonts w:cs="Arial"/>
                <w:lang w:eastAsia="ko-KR"/>
              </w:rPr>
              <w:t xml:space="preserve"> </w:t>
            </w:r>
            <w:r w:rsidRPr="00E425E9">
              <w:rPr>
                <w:rFonts w:cs="Arial"/>
                <w:lang w:eastAsia="ko-KR"/>
              </w:rPr>
              <w:t>listed in the management address field</w:t>
            </w:r>
            <w:r>
              <w:rPr>
                <w:rFonts w:cs="Arial"/>
                <w:lang w:eastAsia="ko-KR"/>
              </w:rPr>
              <w:t xml:space="preserve"> as specified in </w:t>
            </w:r>
            <w:r w:rsidRPr="009C75BE">
              <w:t>IEEE Std 802</w:t>
            </w:r>
            <w:r w:rsidRPr="009C75BE">
              <w:rPr>
                <w:rFonts w:cs="Arial"/>
              </w:rPr>
              <w:t xml:space="preserve">.1AB [6] </w:t>
            </w:r>
            <w:r w:rsidRPr="009C75BE">
              <w:t>clause 8.5.</w:t>
            </w:r>
            <w:r>
              <w:t>9.3.</w:t>
            </w:r>
          </w:p>
        </w:tc>
      </w:tr>
      <w:tr w:rsidR="00EF0B38" w14:paraId="08EC7BA2" w14:textId="77777777" w:rsidTr="00E45661">
        <w:trPr>
          <w:cantSplit/>
          <w:jc w:val="center"/>
        </w:trPr>
        <w:tc>
          <w:tcPr>
            <w:tcW w:w="7933" w:type="dxa"/>
            <w:gridSpan w:val="2"/>
          </w:tcPr>
          <w:p w14:paraId="2AEE096E" w14:textId="77777777" w:rsidR="00EF0B38" w:rsidRDefault="00EF0B38" w:rsidP="00E45661">
            <w:pPr>
              <w:pStyle w:val="TAL"/>
              <w:rPr>
                <w:rFonts w:cs="Arial"/>
                <w:lang w:eastAsia="ko-KR"/>
              </w:rPr>
            </w:pPr>
          </w:p>
        </w:tc>
      </w:tr>
      <w:tr w:rsidR="00EF0B38" w14:paraId="32B11554" w14:textId="77777777" w:rsidTr="00E45661">
        <w:trPr>
          <w:cantSplit/>
          <w:jc w:val="center"/>
        </w:trPr>
        <w:tc>
          <w:tcPr>
            <w:tcW w:w="7933" w:type="dxa"/>
            <w:gridSpan w:val="2"/>
          </w:tcPr>
          <w:p w14:paraId="734FB1F1" w14:textId="77777777" w:rsidR="00EF0B38" w:rsidRDefault="00EF0B38" w:rsidP="00E45661">
            <w:pPr>
              <w:pStyle w:val="TAL"/>
              <w:rPr>
                <w:rFonts w:cs="Arial"/>
                <w:lang w:eastAsia="ko-KR"/>
              </w:rPr>
            </w:pPr>
            <w:r>
              <w:rPr>
                <w:rFonts w:cs="Arial"/>
                <w:lang w:eastAsia="ko-KR"/>
              </w:rPr>
              <w:t>Management address (octets c+3 to d)</w:t>
            </w:r>
          </w:p>
          <w:p w14:paraId="536A5E50" w14:textId="77777777" w:rsidR="00EF0B38" w:rsidRDefault="00EF0B38" w:rsidP="00E45661">
            <w:pPr>
              <w:pStyle w:val="TAL"/>
              <w:rPr>
                <w:rFonts w:cs="Arial"/>
                <w:lang w:eastAsia="ko-KR"/>
              </w:rPr>
            </w:pPr>
            <w:r>
              <w:rPr>
                <w:rFonts w:cs="Arial"/>
                <w:lang w:eastAsia="ko-KR"/>
              </w:rPr>
              <w:t xml:space="preserve">The field contains a management address as specified in </w:t>
            </w:r>
            <w:r w:rsidRPr="009C75BE">
              <w:t>IEEE Std 802</w:t>
            </w:r>
            <w:r w:rsidRPr="009C75BE">
              <w:rPr>
                <w:rFonts w:cs="Arial"/>
              </w:rPr>
              <w:t xml:space="preserve">.1AB [6] </w:t>
            </w:r>
            <w:r w:rsidRPr="009C75BE">
              <w:t>clause 8.5.</w:t>
            </w:r>
            <w:r>
              <w:t>9.4.</w:t>
            </w:r>
          </w:p>
        </w:tc>
      </w:tr>
      <w:tr w:rsidR="00EF0B38" w14:paraId="6E858199" w14:textId="77777777" w:rsidTr="00E45661">
        <w:trPr>
          <w:cantSplit/>
          <w:jc w:val="center"/>
        </w:trPr>
        <w:tc>
          <w:tcPr>
            <w:tcW w:w="7933" w:type="dxa"/>
            <w:gridSpan w:val="2"/>
          </w:tcPr>
          <w:p w14:paraId="4E8C116E" w14:textId="77777777" w:rsidR="00EF0B38" w:rsidRDefault="00EF0B38" w:rsidP="00E45661">
            <w:pPr>
              <w:pStyle w:val="TAL"/>
              <w:rPr>
                <w:rFonts w:cs="Arial"/>
                <w:lang w:eastAsia="ko-KR"/>
              </w:rPr>
            </w:pPr>
          </w:p>
        </w:tc>
      </w:tr>
      <w:tr w:rsidR="00EF0B38" w14:paraId="0330AE1B" w14:textId="77777777" w:rsidTr="00E45661">
        <w:trPr>
          <w:cantSplit/>
          <w:jc w:val="center"/>
        </w:trPr>
        <w:tc>
          <w:tcPr>
            <w:tcW w:w="7933" w:type="dxa"/>
            <w:gridSpan w:val="2"/>
          </w:tcPr>
          <w:p w14:paraId="12C9C638" w14:textId="77777777" w:rsidR="00EF0B38" w:rsidRDefault="00EF0B38" w:rsidP="00E45661">
            <w:pPr>
              <w:pStyle w:val="TAL"/>
              <w:rPr>
                <w:rFonts w:cs="Arial"/>
                <w:lang w:eastAsia="ko-KR"/>
              </w:rPr>
            </w:pPr>
            <w:r w:rsidRPr="009C75BE">
              <w:rPr>
                <w:rFonts w:cs="Arial"/>
                <w:lang w:eastAsia="ko-KR"/>
              </w:rPr>
              <w:t>Interface numbering subtype</w:t>
            </w:r>
            <w:r>
              <w:rPr>
                <w:rFonts w:cs="Arial"/>
                <w:lang w:eastAsia="ko-KR"/>
              </w:rPr>
              <w:t xml:space="preserve"> (octet d+1)</w:t>
            </w:r>
          </w:p>
          <w:p w14:paraId="61C5FABA" w14:textId="77777777" w:rsidR="00EF0B38" w:rsidRDefault="00EF0B38" w:rsidP="00E45661">
            <w:pPr>
              <w:pStyle w:val="TAL"/>
              <w:rPr>
                <w:rFonts w:cs="Arial"/>
                <w:lang w:eastAsia="ko-KR"/>
              </w:rPr>
            </w:pPr>
            <w:r>
              <w:rPr>
                <w:rFonts w:cs="Arial"/>
                <w:lang w:eastAsia="ko-KR"/>
              </w:rPr>
              <w:t xml:space="preserve">The field contains </w:t>
            </w:r>
            <w:r w:rsidRPr="00E425E9">
              <w:rPr>
                <w:rFonts w:cs="Arial"/>
                <w:lang w:eastAsia="ko-KR"/>
              </w:rPr>
              <w:t>an integer value indicating the numbering method used</w:t>
            </w:r>
            <w:r>
              <w:rPr>
                <w:rFonts w:cs="Arial"/>
                <w:lang w:eastAsia="ko-KR"/>
              </w:rPr>
              <w:t xml:space="preserve"> </w:t>
            </w:r>
            <w:r w:rsidRPr="00E425E9">
              <w:rPr>
                <w:rFonts w:cs="Arial"/>
                <w:lang w:eastAsia="ko-KR"/>
              </w:rPr>
              <w:t>for defining the interface number</w:t>
            </w:r>
            <w:r>
              <w:rPr>
                <w:rFonts w:cs="Arial"/>
                <w:lang w:eastAsia="ko-KR"/>
              </w:rPr>
              <w:t xml:space="preserve"> as specified in </w:t>
            </w:r>
            <w:r w:rsidRPr="009C75BE">
              <w:t>IEEE Std 802</w:t>
            </w:r>
            <w:r w:rsidRPr="009C75BE">
              <w:rPr>
                <w:rFonts w:cs="Arial"/>
              </w:rPr>
              <w:t xml:space="preserve">.1AB [6] </w:t>
            </w:r>
            <w:r w:rsidRPr="009C75BE">
              <w:t>clause 8.5.</w:t>
            </w:r>
            <w:r>
              <w:t>9.5.</w:t>
            </w:r>
          </w:p>
        </w:tc>
      </w:tr>
      <w:tr w:rsidR="00EF0B38" w:rsidRPr="009C75BE" w14:paraId="2F8F0AB2" w14:textId="77777777" w:rsidTr="00E45661">
        <w:trPr>
          <w:cantSplit/>
          <w:jc w:val="center"/>
        </w:trPr>
        <w:tc>
          <w:tcPr>
            <w:tcW w:w="7933" w:type="dxa"/>
            <w:gridSpan w:val="2"/>
          </w:tcPr>
          <w:p w14:paraId="7D93F0EF" w14:textId="77777777" w:rsidR="00EF0B38" w:rsidRPr="009C75BE" w:rsidRDefault="00EF0B38" w:rsidP="00E45661">
            <w:pPr>
              <w:pStyle w:val="TAL"/>
              <w:rPr>
                <w:rFonts w:cs="Arial"/>
                <w:lang w:eastAsia="ko-KR"/>
              </w:rPr>
            </w:pPr>
          </w:p>
        </w:tc>
      </w:tr>
      <w:tr w:rsidR="00EF0B38" w:rsidRPr="009C75BE" w14:paraId="18BAFB78" w14:textId="77777777" w:rsidTr="00E45661">
        <w:trPr>
          <w:cantSplit/>
          <w:jc w:val="center"/>
        </w:trPr>
        <w:tc>
          <w:tcPr>
            <w:tcW w:w="7933" w:type="dxa"/>
            <w:gridSpan w:val="2"/>
          </w:tcPr>
          <w:p w14:paraId="1D9A219D" w14:textId="77777777" w:rsidR="00EF0B38" w:rsidRDefault="00EF0B38" w:rsidP="00E45661">
            <w:pPr>
              <w:pStyle w:val="TAL"/>
              <w:rPr>
                <w:rFonts w:cs="Arial"/>
                <w:lang w:eastAsia="ko-KR"/>
              </w:rPr>
            </w:pPr>
            <w:r>
              <w:rPr>
                <w:rFonts w:cs="Arial"/>
                <w:lang w:eastAsia="ko-KR"/>
              </w:rPr>
              <w:t>Interface number (octets d+2 to d+5)</w:t>
            </w:r>
          </w:p>
          <w:p w14:paraId="3D083A6F" w14:textId="77777777" w:rsidR="00EF0B38" w:rsidRPr="00E425E9" w:rsidRDefault="00EF0B38" w:rsidP="00E45661">
            <w:pPr>
              <w:pStyle w:val="TAL"/>
              <w:rPr>
                <w:rFonts w:cs="Arial"/>
                <w:lang w:eastAsia="ko-KR"/>
              </w:rPr>
            </w:pPr>
            <w:r>
              <w:rPr>
                <w:rFonts w:cs="Arial"/>
                <w:lang w:eastAsia="ko-KR"/>
              </w:rPr>
              <w:t>The field contains an</w:t>
            </w:r>
            <w:r w:rsidRPr="00E425E9">
              <w:rPr>
                <w:rFonts w:cs="Arial"/>
                <w:lang w:eastAsia="ko-KR"/>
              </w:rPr>
              <w:t xml:space="preserve"> assigned number within the system that identifies the specific</w:t>
            </w:r>
          </w:p>
          <w:p w14:paraId="7FB68937" w14:textId="77777777" w:rsidR="00EF0B38" w:rsidRPr="009C75BE" w:rsidRDefault="00EF0B38" w:rsidP="00E45661">
            <w:pPr>
              <w:pStyle w:val="TAL"/>
              <w:rPr>
                <w:rFonts w:cs="Arial"/>
                <w:lang w:eastAsia="ko-KR"/>
              </w:rPr>
            </w:pPr>
            <w:r w:rsidRPr="00E425E9">
              <w:rPr>
                <w:rFonts w:cs="Arial"/>
                <w:lang w:eastAsia="ko-KR"/>
              </w:rPr>
              <w:t xml:space="preserve">interface associated with </w:t>
            </w:r>
            <w:r>
              <w:rPr>
                <w:rFonts w:cs="Arial"/>
                <w:lang w:eastAsia="ko-KR"/>
              </w:rPr>
              <w:t>the</w:t>
            </w:r>
            <w:r w:rsidRPr="00E425E9">
              <w:rPr>
                <w:rFonts w:cs="Arial"/>
                <w:lang w:eastAsia="ko-KR"/>
              </w:rPr>
              <w:t xml:space="preserve"> management address</w:t>
            </w:r>
            <w:r>
              <w:rPr>
                <w:rFonts w:cs="Arial"/>
                <w:lang w:eastAsia="ko-KR"/>
              </w:rPr>
              <w:t xml:space="preserve"> in the management address field as specified in </w:t>
            </w:r>
            <w:r w:rsidRPr="009C75BE">
              <w:t>IEEE Std 802</w:t>
            </w:r>
            <w:r w:rsidRPr="009C75BE">
              <w:rPr>
                <w:rFonts w:cs="Arial"/>
              </w:rPr>
              <w:t xml:space="preserve">.1AB [6] </w:t>
            </w:r>
            <w:r w:rsidRPr="009C75BE">
              <w:t>clause 8.5.</w:t>
            </w:r>
            <w:r>
              <w:t>9.6.</w:t>
            </w:r>
          </w:p>
        </w:tc>
      </w:tr>
      <w:tr w:rsidR="00EF0B38" w14:paraId="3EC0250A" w14:textId="77777777" w:rsidTr="00E45661">
        <w:trPr>
          <w:cantSplit/>
          <w:jc w:val="center"/>
        </w:trPr>
        <w:tc>
          <w:tcPr>
            <w:tcW w:w="7933" w:type="dxa"/>
            <w:gridSpan w:val="2"/>
          </w:tcPr>
          <w:p w14:paraId="584DE111" w14:textId="77777777" w:rsidR="00EF0B38" w:rsidRDefault="00EF0B38" w:rsidP="00E45661">
            <w:pPr>
              <w:pStyle w:val="TAL"/>
              <w:rPr>
                <w:rFonts w:cs="Arial"/>
                <w:lang w:eastAsia="ko-KR"/>
              </w:rPr>
            </w:pPr>
          </w:p>
        </w:tc>
      </w:tr>
      <w:tr w:rsidR="00EF0B38" w14:paraId="10A18028" w14:textId="77777777" w:rsidTr="00E45661">
        <w:trPr>
          <w:cantSplit/>
          <w:jc w:val="center"/>
        </w:trPr>
        <w:tc>
          <w:tcPr>
            <w:tcW w:w="7933" w:type="dxa"/>
            <w:gridSpan w:val="2"/>
          </w:tcPr>
          <w:p w14:paraId="6C59BEA1" w14:textId="77777777" w:rsidR="00EF0B38" w:rsidRDefault="00EF0B38" w:rsidP="00E45661">
            <w:pPr>
              <w:pStyle w:val="TAL"/>
              <w:rPr>
                <w:rFonts w:cs="Arial"/>
                <w:lang w:eastAsia="ko-KR"/>
              </w:rPr>
            </w:pPr>
            <w:r>
              <w:rPr>
                <w:rFonts w:cs="Arial"/>
                <w:lang w:eastAsia="ko-KR"/>
              </w:rPr>
              <w:t>OID string length (octet d+6)</w:t>
            </w:r>
          </w:p>
          <w:p w14:paraId="49F32A10" w14:textId="77777777" w:rsidR="00EF0B38" w:rsidRDefault="00EF0B38" w:rsidP="00E45661">
            <w:pPr>
              <w:pStyle w:val="TAL"/>
              <w:rPr>
                <w:rFonts w:cs="Arial"/>
                <w:lang w:eastAsia="ko-KR"/>
              </w:rPr>
            </w:pPr>
            <w:r>
              <w:rPr>
                <w:rFonts w:cs="Arial"/>
                <w:lang w:eastAsia="ko-KR"/>
              </w:rPr>
              <w:t xml:space="preserve">The field contains the length of the object identifier field as specified in </w:t>
            </w:r>
            <w:r w:rsidRPr="009C75BE">
              <w:t>IEEE Std 802</w:t>
            </w:r>
            <w:r w:rsidRPr="009C75BE">
              <w:rPr>
                <w:rFonts w:cs="Arial"/>
              </w:rPr>
              <w:t xml:space="preserve">.1AB [6] </w:t>
            </w:r>
            <w:r w:rsidRPr="009C75BE">
              <w:t>clause 8.5.</w:t>
            </w:r>
            <w:r>
              <w:t>9.7.</w:t>
            </w:r>
          </w:p>
        </w:tc>
      </w:tr>
      <w:tr w:rsidR="00EF0B38" w14:paraId="02745E30" w14:textId="77777777" w:rsidTr="00E45661">
        <w:trPr>
          <w:cantSplit/>
          <w:jc w:val="center"/>
        </w:trPr>
        <w:tc>
          <w:tcPr>
            <w:tcW w:w="7933" w:type="dxa"/>
            <w:gridSpan w:val="2"/>
          </w:tcPr>
          <w:p w14:paraId="1EBE37EE" w14:textId="77777777" w:rsidR="00EF0B38" w:rsidRDefault="00EF0B38" w:rsidP="00E45661">
            <w:pPr>
              <w:pStyle w:val="TAL"/>
              <w:rPr>
                <w:rFonts w:cs="Arial"/>
                <w:lang w:eastAsia="ko-KR"/>
              </w:rPr>
            </w:pPr>
          </w:p>
        </w:tc>
      </w:tr>
      <w:tr w:rsidR="00EF0B38" w14:paraId="3C9C7D7C" w14:textId="77777777" w:rsidTr="00E45661">
        <w:trPr>
          <w:cantSplit/>
          <w:jc w:val="center"/>
        </w:trPr>
        <w:tc>
          <w:tcPr>
            <w:tcW w:w="7933" w:type="dxa"/>
            <w:gridSpan w:val="2"/>
          </w:tcPr>
          <w:p w14:paraId="454DF7CE" w14:textId="77777777" w:rsidR="00EF0B38" w:rsidRDefault="00EF0B38" w:rsidP="00E45661">
            <w:pPr>
              <w:pStyle w:val="TAL"/>
              <w:rPr>
                <w:rFonts w:cs="Arial"/>
                <w:lang w:eastAsia="ko-KR"/>
              </w:rPr>
            </w:pPr>
            <w:r>
              <w:rPr>
                <w:rFonts w:cs="Arial"/>
                <w:lang w:eastAsia="ko-KR"/>
              </w:rPr>
              <w:t>Object identifier (octets d+7 to x)</w:t>
            </w:r>
          </w:p>
          <w:p w14:paraId="5B2885A9" w14:textId="77777777" w:rsidR="00EF0B38" w:rsidRDefault="00EF0B38" w:rsidP="00E45661">
            <w:pPr>
              <w:pStyle w:val="TAL"/>
              <w:rPr>
                <w:rFonts w:cs="Arial"/>
                <w:lang w:eastAsia="ko-KR"/>
              </w:rPr>
            </w:pPr>
            <w:r>
              <w:rPr>
                <w:rFonts w:cs="Arial"/>
                <w:lang w:eastAsia="ko-KR"/>
              </w:rPr>
              <w:t xml:space="preserve">The field contains an object identifier as specified in </w:t>
            </w:r>
            <w:r w:rsidRPr="009C75BE">
              <w:t>IEEE Std 802</w:t>
            </w:r>
            <w:r w:rsidRPr="009C75BE">
              <w:rPr>
                <w:rFonts w:cs="Arial"/>
              </w:rPr>
              <w:t xml:space="preserve">.1AB [6] </w:t>
            </w:r>
            <w:r w:rsidRPr="009C75BE">
              <w:t>clause 8.5.</w:t>
            </w:r>
            <w:r>
              <w:t>9.8. The field shall not be present if the OID string length field indicates the value of 0.</w:t>
            </w:r>
          </w:p>
        </w:tc>
      </w:tr>
      <w:tr w:rsidR="00EF0B38" w:rsidRPr="009C75BE" w14:paraId="01E9D315" w14:textId="77777777" w:rsidTr="00E45661">
        <w:trPr>
          <w:cantSplit/>
          <w:jc w:val="center"/>
        </w:trPr>
        <w:tc>
          <w:tcPr>
            <w:tcW w:w="7933" w:type="dxa"/>
            <w:gridSpan w:val="2"/>
          </w:tcPr>
          <w:p w14:paraId="5A86D6C3" w14:textId="77777777" w:rsidR="00EF0B38" w:rsidRPr="009C75BE" w:rsidRDefault="00EF0B38" w:rsidP="00E45661">
            <w:pPr>
              <w:pStyle w:val="TAL"/>
            </w:pPr>
          </w:p>
        </w:tc>
      </w:tr>
      <w:tr w:rsidR="00EF0B38" w:rsidRPr="009C75BE" w14:paraId="561917FE" w14:textId="77777777" w:rsidTr="00B16C59">
        <w:trPr>
          <w:cantSplit/>
          <w:jc w:val="center"/>
        </w:trPr>
        <w:tc>
          <w:tcPr>
            <w:tcW w:w="7933" w:type="dxa"/>
            <w:gridSpan w:val="2"/>
          </w:tcPr>
          <w:p w14:paraId="025370C0" w14:textId="77777777" w:rsidR="00EF0B38" w:rsidRPr="009C75BE" w:rsidRDefault="00EF0B38" w:rsidP="00B16C59">
            <w:pPr>
              <w:pStyle w:val="TAN"/>
            </w:pPr>
            <w:bookmarkStart w:id="938" w:name="MCCQCTEMPBM_00000195"/>
            <w:r>
              <w:rPr>
                <w:rFonts w:hint="eastAsia"/>
                <w:lang w:eastAsia="ko-KR"/>
              </w:rPr>
              <w:t>NOTE</w:t>
            </w:r>
            <w:r>
              <w:rPr>
                <w:rFonts w:hint="eastAsia"/>
                <w:lang w:val="en-US" w:eastAsia="ko-KR"/>
              </w:rPr>
              <w:t>:</w:t>
            </w:r>
            <w:r w:rsidRPr="009C75BE">
              <w:tab/>
            </w:r>
            <w:r>
              <w:t xml:space="preserve">Octet e+1 shall be present if </w:t>
            </w:r>
            <w:r>
              <w:rPr>
                <w:rFonts w:hint="eastAsia"/>
                <w:lang w:eastAsia="ko-KR"/>
              </w:rPr>
              <w:t xml:space="preserve">the value of </w:t>
            </w:r>
            <w:r w:rsidRPr="009C75BE">
              <w:rPr>
                <w:rFonts w:cs="Arial"/>
              </w:rPr>
              <w:t>Length of Length of Discovered neighbor information for DS-TT ports instance</w:t>
            </w:r>
            <w:r w:rsidRPr="009C75BE">
              <w:rPr>
                <w:rFonts w:cs="Arial"/>
                <w:lang w:eastAsia="ko-KR"/>
              </w:rPr>
              <w:t xml:space="preserve"> </w:t>
            </w:r>
            <w:r>
              <w:rPr>
                <w:rFonts w:cs="Arial" w:hint="eastAsia"/>
                <w:lang w:eastAsia="ko-KR"/>
              </w:rPr>
              <w:t xml:space="preserve">is greater than {(the value of </w:t>
            </w:r>
            <w:r w:rsidRPr="009C75BE">
              <w:rPr>
                <w:rFonts w:cs="Arial"/>
              </w:rPr>
              <w:t>Length of lldpV2RemChassisId value</w:t>
            </w:r>
            <w:r>
              <w:rPr>
                <w:rFonts w:cs="Arial" w:hint="eastAsia"/>
                <w:lang w:eastAsia="ko-KR"/>
              </w:rPr>
              <w:t xml:space="preserve">) + (the value of </w:t>
            </w:r>
            <w:r w:rsidRPr="009C75BE">
              <w:rPr>
                <w:rFonts w:cs="Arial"/>
              </w:rPr>
              <w:t>Length of lldpV2RemPortId value</w:t>
            </w:r>
            <w:r>
              <w:rPr>
                <w:rFonts w:cs="Arial" w:hint="eastAsia"/>
                <w:lang w:eastAsia="ko-KR"/>
              </w:rPr>
              <w:t>) + 8}</w:t>
            </w:r>
            <w:r>
              <w:rPr>
                <w:lang w:eastAsia="ko-KR"/>
              </w:rPr>
              <w:t>.</w:t>
            </w:r>
          </w:p>
        </w:tc>
      </w:tr>
      <w:bookmarkEnd w:id="938"/>
    </w:tbl>
    <w:p w14:paraId="0B10E223" w14:textId="06CC598C" w:rsidR="0028171D" w:rsidRPr="00644C11" w:rsidRDefault="0028171D" w:rsidP="0028171D"/>
    <w:p w14:paraId="1B70F1FF" w14:textId="77777777" w:rsidR="004B57FC" w:rsidRDefault="00CC7DDA" w:rsidP="00CC7DDA">
      <w:pPr>
        <w:pStyle w:val="Heading2"/>
      </w:pPr>
      <w:bookmarkStart w:id="939" w:name="_CR9_12"/>
      <w:bookmarkStart w:id="940" w:name="_Toc58235135"/>
      <w:bookmarkStart w:id="941" w:name="_Toc193392375"/>
      <w:bookmarkEnd w:id="939"/>
      <w:r w:rsidRPr="00644C11">
        <w:t>9.12</w:t>
      </w:r>
      <w:r w:rsidRPr="00644C11">
        <w:tab/>
      </w:r>
      <w:r w:rsidR="004B57FC">
        <w:t>Void</w:t>
      </w:r>
      <w:bookmarkEnd w:id="941"/>
    </w:p>
    <w:p w14:paraId="28752B61" w14:textId="77777777" w:rsidR="009117E3" w:rsidRDefault="00C831E5" w:rsidP="00C831E5">
      <w:pPr>
        <w:pStyle w:val="Heading2"/>
      </w:pPr>
      <w:bookmarkStart w:id="942" w:name="_CR9_13"/>
      <w:bookmarkStart w:id="943" w:name="_Toc58235136"/>
      <w:bookmarkStart w:id="944" w:name="_Toc193392376"/>
      <w:bookmarkEnd w:id="940"/>
      <w:bookmarkEnd w:id="942"/>
      <w:r w:rsidRPr="00644C11">
        <w:t>9.13</w:t>
      </w:r>
      <w:r w:rsidRPr="00644C11">
        <w:tab/>
      </w:r>
      <w:r w:rsidR="009117E3">
        <w:t>Void</w:t>
      </w:r>
      <w:bookmarkEnd w:id="944"/>
    </w:p>
    <w:p w14:paraId="3601AA6E" w14:textId="6F2975F1" w:rsidR="00D81F8D" w:rsidRPr="00644C11" w:rsidRDefault="00D81F8D" w:rsidP="00D81F8D">
      <w:pPr>
        <w:pStyle w:val="Heading2"/>
        <w:rPr>
          <w:rFonts w:eastAsia="SimSun"/>
        </w:rPr>
      </w:pPr>
      <w:bookmarkStart w:id="945" w:name="_CR9_14"/>
      <w:bookmarkStart w:id="946" w:name="_Toc193392377"/>
      <w:bookmarkEnd w:id="943"/>
      <w:bookmarkEnd w:id="945"/>
      <w:r w:rsidRPr="00644C11">
        <w:rPr>
          <w:rFonts w:eastAsia="SimSun"/>
        </w:rPr>
        <w:t>9.14</w:t>
      </w:r>
      <w:r w:rsidRPr="00644C11">
        <w:rPr>
          <w:rFonts w:eastAsia="SimSun"/>
        </w:rPr>
        <w:tab/>
        <w:t>NW-TT port numbers</w:t>
      </w:r>
      <w:bookmarkEnd w:id="946"/>
    </w:p>
    <w:p w14:paraId="78F40B22" w14:textId="2B096D94" w:rsidR="00D81F8D" w:rsidRPr="00644C11" w:rsidRDefault="00D81F8D" w:rsidP="00D81F8D">
      <w:pPr>
        <w:rPr>
          <w:rFonts w:eastAsia="SimSun"/>
        </w:rPr>
      </w:pPr>
      <w:r w:rsidRPr="00644C11">
        <w:t xml:space="preserve">The purpose of the </w:t>
      </w:r>
      <w:bookmarkStart w:id="947" w:name="_Hlk51860245"/>
      <w:r w:rsidRPr="00644C11">
        <w:t xml:space="preserve">NW-TT port numbers </w:t>
      </w:r>
      <w:bookmarkEnd w:id="947"/>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bookmarkStart w:id="948" w:name="_CRFigure9_14_1"/>
      <w:r w:rsidRPr="00644C11">
        <w:t>Figure </w:t>
      </w:r>
      <w:bookmarkEnd w:id="948"/>
      <w:r w:rsidRPr="00644C11">
        <w:t>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bookmarkStart w:id="949" w:name="_CRTable9_14_1"/>
      <w:r w:rsidRPr="00644C11">
        <w:lastRenderedPageBreak/>
        <w:t>Table </w:t>
      </w:r>
      <w:bookmarkEnd w:id="949"/>
      <w:r w:rsidRPr="00644C11">
        <w:t>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950" w:name="MCCQCTEMPBM_00000196"/>
          </w:p>
        </w:tc>
      </w:tr>
      <w:bookmarkEnd w:id="950"/>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951" w:name="MCCQCTEMPBM_00000197"/>
          </w:p>
        </w:tc>
      </w:tr>
      <w:bookmarkEnd w:id="951"/>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952" w:name="MCCQCTEMPBM_00000198"/>
          </w:p>
        </w:tc>
      </w:tr>
      <w:bookmarkEnd w:id="952"/>
    </w:tbl>
    <w:p w14:paraId="689401E9" w14:textId="74E3C125" w:rsidR="00C44A0B" w:rsidRPr="00644C11" w:rsidRDefault="00C44A0B" w:rsidP="0028171D"/>
    <w:p w14:paraId="0484E6C5" w14:textId="33CF04A4" w:rsidR="00D4527F" w:rsidRPr="00644C11" w:rsidRDefault="00D4527F" w:rsidP="00D4527F">
      <w:pPr>
        <w:pStyle w:val="Heading2"/>
      </w:pPr>
      <w:bookmarkStart w:id="953" w:name="_CR9_15"/>
      <w:bookmarkStart w:id="954" w:name="_Toc59180064"/>
      <w:bookmarkStart w:id="955" w:name="_Toc193392378"/>
      <w:bookmarkEnd w:id="953"/>
      <w:r w:rsidRPr="00644C11">
        <w:t>9.15</w:t>
      </w:r>
      <w:r w:rsidRPr="00644C11">
        <w:tab/>
        <w:t>PTP instance</w:t>
      </w:r>
      <w:bookmarkEnd w:id="954"/>
      <w:r w:rsidRPr="00644C11">
        <w:t xml:space="preserve"> list</w:t>
      </w:r>
      <w:bookmarkEnd w:id="95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bookmarkStart w:id="956" w:name="_CRFigure9_15_1"/>
      <w:r w:rsidRPr="00644C11">
        <w:t>Figure </w:t>
      </w:r>
      <w:bookmarkEnd w:id="956"/>
      <w:r w:rsidRPr="00644C11">
        <w:t>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bookmarkStart w:id="957" w:name="_CRFigure9_15_2"/>
      <w:r w:rsidRPr="00644C11">
        <w:t>Figure </w:t>
      </w:r>
      <w:bookmarkEnd w:id="957"/>
      <w:r w:rsidRPr="00644C11">
        <w:t>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bookmarkStart w:id="958" w:name="_CRFigure9_15_3"/>
      <w:r w:rsidRPr="00644C11">
        <w:t>Figure </w:t>
      </w:r>
      <w:bookmarkEnd w:id="958"/>
      <w:r w:rsidRPr="00644C11">
        <w:t>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lastRenderedPageBreak/>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bookmarkStart w:id="959" w:name="_CRFigure9_15_4"/>
      <w:r w:rsidRPr="00644C11">
        <w:t>Figure </w:t>
      </w:r>
      <w:bookmarkEnd w:id="959"/>
      <w:r w:rsidRPr="00644C11">
        <w:t>9.15.4: PTP instance parameter</w:t>
      </w:r>
    </w:p>
    <w:p w14:paraId="183AF669" w14:textId="4CE12E7F" w:rsidR="00D4527F" w:rsidRPr="00644C11" w:rsidRDefault="00D4527F" w:rsidP="00D4527F">
      <w:pPr>
        <w:pStyle w:val="TH"/>
      </w:pPr>
      <w:bookmarkStart w:id="960" w:name="_CRTable9_15_1"/>
      <w:r w:rsidRPr="00644C11">
        <w:lastRenderedPageBreak/>
        <w:t>Table </w:t>
      </w:r>
      <w:bookmarkEnd w:id="960"/>
      <w:r w:rsidRPr="00644C11">
        <w:t>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lastRenderedPageBreak/>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961" w:name="MCCQCTEMPBM_00000199"/>
          </w:p>
        </w:tc>
      </w:tr>
      <w:bookmarkEnd w:id="961"/>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962" w:name="MCCQCTEMPBM_00000200"/>
          </w:p>
        </w:tc>
      </w:tr>
      <w:bookmarkEnd w:id="962"/>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963" w:name="MCCQCTEMPBM_00000201"/>
          </w:p>
        </w:tc>
      </w:tr>
      <w:bookmarkEnd w:id="963"/>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964" w:name="MCCQCTEMPBM_00000202"/>
          </w:p>
        </w:tc>
      </w:tr>
      <w:bookmarkEnd w:id="964"/>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965" w:name="MCCQCTEMPBM_00000203"/>
          </w:p>
        </w:tc>
      </w:tr>
      <w:bookmarkEnd w:id="965"/>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lastRenderedPageBreak/>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lastRenderedPageBreak/>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4D3B229C"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F5604F">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 xml:space="preserve">IEEE Std 1588-2019 [11] clause 8.2.15.3.2. The length of PTP instance </w:t>
            </w:r>
            <w:r w:rsidRPr="00644C11">
              <w:lastRenderedPageBreak/>
              <w:t>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xml:space="preserve">] clause 8.2.4.9. The length of PTP instance parameter value field indicates a value of 1. If this PTP instance parameter is received for a PTP instance with </w:t>
            </w:r>
            <w:r w:rsidRPr="00644C11">
              <w:lastRenderedPageBreak/>
              <w:t>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lastRenderedPageBreak/>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lastRenderedPageBreak/>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xml:space="preserve">] clause 14.8.36. The length of PTP instance parameter value field indicates a value of 4. If </w:t>
            </w:r>
            <w:r w:rsidRPr="00644C11">
              <w:lastRenderedPageBreak/>
              <w:t>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xml:space="preserve">]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w:t>
            </w:r>
            <w:r w:rsidRPr="00644C11">
              <w:lastRenderedPageBreak/>
              <w:t>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w:t>
            </w:r>
            <w:r w:rsidRPr="00644C11">
              <w:lastRenderedPageBreak/>
              <w:t xml:space="preserve">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966" w:name="MCCQCTEMPBM_00000204"/>
          </w:p>
        </w:tc>
      </w:tr>
      <w:bookmarkEnd w:id="966"/>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lastRenderedPageBreak/>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lastRenderedPageBreak/>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lastRenderedPageBreak/>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67" w:name="_CR9_16"/>
      <w:bookmarkStart w:id="968" w:name="_Toc193392379"/>
      <w:bookmarkEnd w:id="967"/>
      <w:r w:rsidRPr="00644C11">
        <w:t>9.16</w:t>
      </w:r>
      <w:r w:rsidRPr="00644C11">
        <w:tab/>
        <w:t>DS-TT port time synchronization information list</w:t>
      </w:r>
      <w:bookmarkEnd w:id="968"/>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bookmarkStart w:id="969" w:name="_CRFigure9_16_1"/>
      <w:r w:rsidRPr="00644C11">
        <w:t>Figure </w:t>
      </w:r>
      <w:bookmarkEnd w:id="969"/>
      <w:r w:rsidRPr="00644C11">
        <w:t>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bookmarkStart w:id="970" w:name="_CRFigure9_16_2"/>
      <w:r w:rsidRPr="00644C11">
        <w:t>Figure </w:t>
      </w:r>
      <w:bookmarkEnd w:id="970"/>
      <w:r w:rsidRPr="00644C11">
        <w:t>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bookmarkStart w:id="971" w:name="_CRTable9_16_1"/>
      <w:r w:rsidRPr="00644C11">
        <w:t>Table </w:t>
      </w:r>
      <w:bookmarkEnd w:id="971"/>
      <w:r w:rsidRPr="00644C11">
        <w:t>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72" w:name="MCCQCTEMPBM_00000205"/>
          </w:p>
        </w:tc>
      </w:tr>
      <w:bookmarkEnd w:id="972"/>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73" w:name="MCCQCTEMPBM_00000206"/>
          </w:p>
        </w:tc>
      </w:tr>
      <w:bookmarkEnd w:id="973"/>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74" w:name="MCCQCTEMPBM_00000207"/>
          </w:p>
        </w:tc>
      </w:tr>
      <w:bookmarkEnd w:id="974"/>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75" w:name="MCCQCTEMPBM_00000208"/>
          </w:p>
        </w:tc>
      </w:tr>
      <w:bookmarkEnd w:id="975"/>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76" w:name="MCCQCTEMPBM_00000209"/>
          </w:p>
        </w:tc>
      </w:tr>
    </w:tbl>
    <w:p w14:paraId="0BC3D76F" w14:textId="7CD4AE47" w:rsidR="00246FA1" w:rsidRPr="00644C11" w:rsidRDefault="00246FA1" w:rsidP="00246FA1">
      <w:pPr>
        <w:pStyle w:val="Heading2"/>
      </w:pPr>
      <w:bookmarkStart w:id="977" w:name="_CR9_17"/>
      <w:bookmarkStart w:id="978" w:name="_Toc193392380"/>
      <w:bookmarkEnd w:id="976"/>
      <w:bookmarkEnd w:id="977"/>
      <w:r w:rsidRPr="00644C11">
        <w:t>9.</w:t>
      </w:r>
      <w:r>
        <w:t>17</w:t>
      </w:r>
      <w:r w:rsidRPr="00644C11">
        <w:tab/>
      </w:r>
      <w:r>
        <w:rPr>
          <w:rFonts w:cs="Arial"/>
        </w:rPr>
        <w:t xml:space="preserve">IPv4 </w:t>
      </w:r>
      <w:r>
        <w:t>address information</w:t>
      </w:r>
      <w:bookmarkEnd w:id="978"/>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bookmarkStart w:id="979" w:name="_CRFigure9_17_1"/>
      <w:r w:rsidRPr="00644C11">
        <w:t>Figure </w:t>
      </w:r>
      <w:bookmarkEnd w:id="979"/>
      <w:r w:rsidRPr="00644C11">
        <w:t>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bookmarkStart w:id="980" w:name="_CRFigure9_17_2"/>
      <w:r w:rsidRPr="00644C11">
        <w:t>Figure </w:t>
      </w:r>
      <w:bookmarkEnd w:id="980"/>
      <w:r w:rsidRPr="00644C11">
        <w:t>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bookmarkStart w:id="981" w:name="_CRTable9_17_1"/>
      <w:r w:rsidRPr="00644C11">
        <w:lastRenderedPageBreak/>
        <w:t>Table </w:t>
      </w:r>
      <w:bookmarkEnd w:id="981"/>
      <w:r w:rsidRPr="00644C11">
        <w:t>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982" w:name="_CR9_18"/>
      <w:bookmarkStart w:id="983" w:name="_Toc193392381"/>
      <w:bookmarkEnd w:id="982"/>
      <w:r w:rsidRPr="00644C11">
        <w:t>9.</w:t>
      </w:r>
      <w:r>
        <w:t>18</w:t>
      </w:r>
      <w:r w:rsidRPr="00644C11">
        <w:tab/>
      </w:r>
      <w:r>
        <w:rPr>
          <w:rFonts w:cs="Arial"/>
        </w:rPr>
        <w:t>IPv4 neighbor information</w:t>
      </w:r>
      <w:bookmarkEnd w:id="983"/>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bookmarkStart w:id="984" w:name="_CRFigure9_18_1"/>
      <w:r w:rsidRPr="00644C11">
        <w:t>Figure </w:t>
      </w:r>
      <w:bookmarkEnd w:id="984"/>
      <w:r w:rsidRPr="00644C11">
        <w:t>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lastRenderedPageBreak/>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bookmarkStart w:id="985" w:name="_CRFigure9_18_2"/>
      <w:r w:rsidRPr="00644C11">
        <w:t>Figure </w:t>
      </w:r>
      <w:bookmarkEnd w:id="985"/>
      <w:r w:rsidRPr="00644C11">
        <w:t>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bookmarkStart w:id="986" w:name="_CRTable9_18_1"/>
      <w:r w:rsidRPr="00644C11">
        <w:t>Table </w:t>
      </w:r>
      <w:bookmarkEnd w:id="986"/>
      <w:r w:rsidRPr="00644C11">
        <w:t>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987" w:name="_CR9_19"/>
      <w:bookmarkStart w:id="988" w:name="_Toc193392382"/>
      <w:bookmarkEnd w:id="987"/>
      <w:r w:rsidRPr="00644C11">
        <w:t>9.</w:t>
      </w:r>
      <w:r>
        <w:t>19</w:t>
      </w:r>
      <w:r w:rsidRPr="00644C11">
        <w:tab/>
      </w:r>
      <w:r>
        <w:rPr>
          <w:rFonts w:cs="Arial"/>
        </w:rPr>
        <w:t xml:space="preserve">IPv6 </w:t>
      </w:r>
      <w:r>
        <w:t>address information</w:t>
      </w:r>
      <w:bookmarkEnd w:id="988"/>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bookmarkStart w:id="989" w:name="_CRFigure9_19_1"/>
      <w:r w:rsidRPr="00644C11">
        <w:t>Figure </w:t>
      </w:r>
      <w:bookmarkEnd w:id="989"/>
      <w:r w:rsidRPr="00644C11">
        <w:t>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lastRenderedPageBreak/>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bookmarkStart w:id="990" w:name="_CRFigure9_19_2"/>
      <w:r w:rsidRPr="00644C11">
        <w:t>Figure </w:t>
      </w:r>
      <w:bookmarkEnd w:id="990"/>
      <w:r w:rsidRPr="00644C11">
        <w:t>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bookmarkStart w:id="991" w:name="_CRTable9_19_1"/>
      <w:r w:rsidRPr="00644C11">
        <w:lastRenderedPageBreak/>
        <w:t>Table </w:t>
      </w:r>
      <w:bookmarkEnd w:id="991"/>
      <w:r w:rsidRPr="00644C11">
        <w:t>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lastRenderedPageBreak/>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992" w:name="_CR9_20"/>
      <w:bookmarkStart w:id="993" w:name="_Toc193392383"/>
      <w:bookmarkEnd w:id="992"/>
      <w:r w:rsidRPr="00644C11">
        <w:t>9.</w:t>
      </w:r>
      <w:r>
        <w:t>20</w:t>
      </w:r>
      <w:r w:rsidRPr="00644C11">
        <w:tab/>
      </w:r>
      <w:r>
        <w:rPr>
          <w:rFonts w:cs="Arial"/>
        </w:rPr>
        <w:t xml:space="preserve">IPv6 </w:t>
      </w:r>
      <w:r>
        <w:t xml:space="preserve">neighbor </w:t>
      </w:r>
      <w:r w:rsidRPr="00644C11">
        <w:t>information</w:t>
      </w:r>
      <w:bookmarkEnd w:id="993"/>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bookmarkStart w:id="994" w:name="_CRFigure9_20_1"/>
      <w:r w:rsidRPr="00644C11">
        <w:t>Figure </w:t>
      </w:r>
      <w:bookmarkEnd w:id="994"/>
      <w:r w:rsidRPr="00644C11">
        <w:t>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lastRenderedPageBreak/>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bookmarkStart w:id="995" w:name="_CRFigure9_20_2"/>
      <w:r w:rsidRPr="00644C11">
        <w:t>Figure </w:t>
      </w:r>
      <w:bookmarkEnd w:id="995"/>
      <w:r w:rsidRPr="00644C11">
        <w:t>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bookmarkStart w:id="996" w:name="_CRTable9_20_1"/>
      <w:r w:rsidRPr="00644C11">
        <w:lastRenderedPageBreak/>
        <w:t>Table </w:t>
      </w:r>
      <w:bookmarkEnd w:id="996"/>
      <w:r w:rsidRPr="00644C11">
        <w:t>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lastRenderedPageBreak/>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997" w:name="_CR9_21"/>
      <w:bookmarkStart w:id="998" w:name="_Toc193392384"/>
      <w:bookmarkEnd w:id="997"/>
      <w:r w:rsidRPr="00644C11">
        <w:lastRenderedPageBreak/>
        <w:t>9.</w:t>
      </w:r>
      <w:r>
        <w:t>21</w:t>
      </w:r>
      <w:r w:rsidRPr="00644C11">
        <w:tab/>
      </w:r>
      <w:r>
        <w:rPr>
          <w:rFonts w:cs="Arial"/>
        </w:rPr>
        <w:t>Clock quality</w:t>
      </w:r>
      <w:bookmarkEnd w:id="998"/>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bookmarkStart w:id="999" w:name="_CRFigure9_21_1"/>
      <w:r w:rsidRPr="00644C11">
        <w:t>Figure </w:t>
      </w:r>
      <w:bookmarkEnd w:id="999"/>
      <w:r w:rsidRPr="00644C11">
        <w:t>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bookmarkStart w:id="1000" w:name="_CRTable9_21_1"/>
      <w:r w:rsidRPr="00644C11">
        <w:t>Table </w:t>
      </w:r>
      <w:bookmarkEnd w:id="1000"/>
      <w:r w:rsidRPr="00644C11">
        <w:t>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1001" w:name="_CR9_22"/>
      <w:bookmarkStart w:id="1002" w:name="_Toc193392385"/>
      <w:bookmarkEnd w:id="1001"/>
      <w:r w:rsidRPr="002D0FCB">
        <w:rPr>
          <w:lang w:val="en-US"/>
        </w:rPr>
        <w:lastRenderedPageBreak/>
        <w:t>9.</w:t>
      </w:r>
      <w:r w:rsidR="0063704A">
        <w:rPr>
          <w:lang w:val="en-US"/>
        </w:rPr>
        <w:t>22</w:t>
      </w:r>
      <w:r w:rsidRPr="002D0FCB">
        <w:rPr>
          <w:lang w:val="en-US"/>
        </w:rPr>
        <w:tab/>
        <w:t>queueMaxSDUTable</w:t>
      </w:r>
      <w:bookmarkEnd w:id="1002"/>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bookmarkStart w:id="1003" w:name="_CRFigure9_22_1"/>
      <w:r w:rsidRPr="004A696F">
        <w:rPr>
          <w:lang w:val="fr-FR"/>
        </w:rPr>
        <w:t>Figure </w:t>
      </w:r>
      <w:bookmarkEnd w:id="1003"/>
      <w:r w:rsidRPr="004A696F">
        <w:rPr>
          <w:lang w:val="fr-FR"/>
        </w:rPr>
        <w:t>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bookmarkStart w:id="1004" w:name="_CRFigure9_22_2"/>
      <w:r w:rsidRPr="00EC5F3C">
        <w:rPr>
          <w:lang w:val="fr-FR"/>
        </w:rPr>
        <w:t>Figure </w:t>
      </w:r>
      <w:bookmarkEnd w:id="1004"/>
      <w:r w:rsidRPr="00EC5F3C">
        <w:rPr>
          <w:lang w:val="fr-FR"/>
        </w:rPr>
        <w:t>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bookmarkStart w:id="1005" w:name="_CRTable9_22_1"/>
      <w:r w:rsidRPr="00D25151">
        <w:lastRenderedPageBreak/>
        <w:t>Table </w:t>
      </w:r>
      <w:bookmarkEnd w:id="1005"/>
      <w:r w:rsidRPr="00D25151">
        <w:t>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1006" w:name="_CR10"/>
      <w:bookmarkStart w:id="1007" w:name="_Toc45216204"/>
      <w:bookmarkStart w:id="1008" w:name="_Toc51931773"/>
      <w:bookmarkStart w:id="1009" w:name="_Toc58235137"/>
      <w:bookmarkStart w:id="1010" w:name="_Toc193392386"/>
      <w:bookmarkEnd w:id="1006"/>
      <w:r w:rsidRPr="00644C11">
        <w:t>10</w:t>
      </w:r>
      <w:r w:rsidR="005B5AD6" w:rsidRPr="00644C11">
        <w:tab/>
        <w:t>Timers of port management service</w:t>
      </w:r>
      <w:bookmarkEnd w:id="899"/>
      <w:bookmarkEnd w:id="900"/>
      <w:bookmarkEnd w:id="1007"/>
      <w:bookmarkEnd w:id="1008"/>
      <w:bookmarkEnd w:id="1009"/>
      <w:bookmarkEnd w:id="1010"/>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bookmarkStart w:id="1011" w:name="_CRTable10_1"/>
      <w:r w:rsidRPr="00644C11">
        <w:t>Table </w:t>
      </w:r>
      <w:bookmarkEnd w:id="1011"/>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bookmarkStart w:id="1012" w:name="_CRTable10_2"/>
      <w:r w:rsidRPr="00644C11">
        <w:t>Table </w:t>
      </w:r>
      <w:bookmarkEnd w:id="1012"/>
      <w:r w:rsidRPr="00644C11">
        <w:t xml:space="preserve">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bookmarkStart w:id="1013" w:name="_CRTable10_3"/>
      <w:r w:rsidRPr="00644C11">
        <w:lastRenderedPageBreak/>
        <w:t>Table </w:t>
      </w:r>
      <w:bookmarkEnd w:id="1013"/>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bookmarkStart w:id="1014" w:name="_CRTable10_4"/>
      <w:r w:rsidRPr="00644C11">
        <w:t>Table </w:t>
      </w:r>
      <w:bookmarkEnd w:id="1014"/>
      <w:r w:rsidRPr="00644C11">
        <w:t>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bookmarkStart w:id="1015" w:name="_CRTable10_5"/>
      <w:r w:rsidRPr="00644C11">
        <w:t>Table </w:t>
      </w:r>
      <w:bookmarkEnd w:id="1015"/>
      <w:r w:rsidRPr="00644C11">
        <w:t xml:space="preserve">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bookmarkStart w:id="1016" w:name="_CRAnnexAinformative"/>
      <w:bookmarkEnd w:id="1016"/>
      <w:r w:rsidRPr="00644C11">
        <w:br w:type="page"/>
      </w:r>
      <w:bookmarkStart w:id="1017" w:name="_Toc33963299"/>
      <w:bookmarkStart w:id="1018" w:name="_Toc34393369"/>
      <w:bookmarkStart w:id="1019" w:name="_Toc45216205"/>
      <w:bookmarkStart w:id="1020" w:name="_Toc51931774"/>
      <w:bookmarkStart w:id="1021" w:name="_Toc58235138"/>
      <w:bookmarkStart w:id="1022" w:name="_Toc193392387"/>
      <w:r w:rsidRPr="00644C11">
        <w:lastRenderedPageBreak/>
        <w:t xml:space="preserve">Annex </w:t>
      </w:r>
      <w:r w:rsidR="00CB4F14" w:rsidRPr="00644C11">
        <w:t>A</w:t>
      </w:r>
      <w:r w:rsidRPr="00644C11">
        <w:t xml:space="preserve"> (informative):</w:t>
      </w:r>
      <w:r w:rsidRPr="00644C11">
        <w:br/>
        <w:t>Change history</w:t>
      </w:r>
      <w:bookmarkEnd w:id="1017"/>
      <w:bookmarkEnd w:id="1018"/>
      <w:bookmarkEnd w:id="1019"/>
      <w:bookmarkEnd w:id="1020"/>
      <w:bookmarkEnd w:id="1021"/>
      <w:bookmarkEnd w:id="1022"/>
    </w:p>
    <w:p w14:paraId="69DCB1D9" w14:textId="77777777" w:rsidR="00054A22" w:rsidRPr="00644C11" w:rsidRDefault="00054A22" w:rsidP="00054A22">
      <w:pPr>
        <w:pStyle w:val="TH"/>
      </w:pPr>
      <w:bookmarkStart w:id="1023" w:name="historyclause"/>
      <w:bookmarkEnd w:id="102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lastRenderedPageBreak/>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000000"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F5604F" w:rsidRPr="00644C11" w14:paraId="2088FD3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F645236" w14:textId="42665EE6" w:rsidR="00F5604F" w:rsidRDefault="00F5604F" w:rsidP="00EC265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2E6FD" w14:textId="6C53816F" w:rsidR="00F5604F" w:rsidRDefault="00F5604F" w:rsidP="00EC265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45E09" w14:textId="017BD960" w:rsidR="00F5604F" w:rsidRPr="000E0C69" w:rsidRDefault="00F5604F" w:rsidP="00F5604F">
            <w:pPr>
              <w:spacing w:after="0"/>
              <w:jc w:val="center"/>
              <w:rPr>
                <w:rFonts w:ascii="Arial" w:hAnsi="Arial" w:cs="Arial"/>
                <w:color w:val="0000FF"/>
                <w:sz w:val="16"/>
                <w:szCs w:val="16"/>
                <w:u w:val="single"/>
                <w:lang w:eastAsia="en-GB"/>
              </w:rPr>
            </w:pPr>
            <w:r w:rsidRPr="000E0C69">
              <w:rPr>
                <w:rFonts w:ascii="Arial" w:hAnsi="Arial" w:cs="Arial"/>
                <w:sz w:val="16"/>
                <w:szCs w:val="16"/>
              </w:rPr>
              <w:t>CP-243220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A86F37" w14:textId="5A995E08" w:rsidR="00F5604F" w:rsidRDefault="00F5604F" w:rsidP="00EC265C">
            <w:pPr>
              <w:pStyle w:val="TAL"/>
              <w:rPr>
                <w:sz w:val="16"/>
                <w:szCs w:val="16"/>
              </w:rPr>
            </w:pPr>
            <w:r>
              <w:rPr>
                <w:sz w:val="16"/>
                <w:szCs w:val="16"/>
              </w:rPr>
              <w:t>0043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BF52B1" w14:textId="48B94986" w:rsidR="00F5604F" w:rsidRDefault="00F5604F" w:rsidP="00EC265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4359A" w14:textId="074673BF" w:rsidR="00F5604F" w:rsidRDefault="00F5604F"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944F8" w14:textId="34D3269A" w:rsidR="00F5604F" w:rsidRDefault="00F5604F" w:rsidP="00EC265C">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7807C" w14:textId="237CAEF9" w:rsidR="00F5604F" w:rsidRDefault="00F5604F" w:rsidP="00EC265C">
            <w:pPr>
              <w:pStyle w:val="TAC"/>
              <w:rPr>
                <w:sz w:val="16"/>
                <w:szCs w:val="16"/>
              </w:rPr>
            </w:pPr>
            <w:r>
              <w:rPr>
                <w:sz w:val="16"/>
                <w:szCs w:val="16"/>
              </w:rPr>
              <w:t>18.6.0</w:t>
            </w:r>
          </w:p>
        </w:tc>
      </w:tr>
      <w:tr w:rsidR="00195709" w:rsidRPr="00644C11" w14:paraId="167DF61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2AEADA0" w14:textId="0419D144" w:rsidR="00195709" w:rsidRDefault="00195709" w:rsidP="00195709">
            <w:pPr>
              <w:pStyle w:val="TAC"/>
              <w:rPr>
                <w:sz w:val="16"/>
                <w:szCs w:val="16"/>
              </w:rPr>
            </w:pPr>
            <w:r w:rsidRPr="00195709">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47C3F7" w14:textId="6D7DD573" w:rsidR="00195709" w:rsidRDefault="00195709" w:rsidP="00195709">
            <w:pPr>
              <w:pStyle w:val="TAC"/>
              <w:rPr>
                <w:sz w:val="16"/>
                <w:szCs w:val="16"/>
              </w:rPr>
            </w:pPr>
            <w:r w:rsidRPr="00195709">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5C9B2" w14:textId="0F729302" w:rsidR="00195709" w:rsidRDefault="00195709" w:rsidP="00195709">
            <w:pPr>
              <w:spacing w:after="0"/>
              <w:jc w:val="center"/>
            </w:pPr>
            <w:r w:rsidRPr="00195709">
              <w:rPr>
                <w:rFonts w:ascii="Arial" w:hAnsi="Arial" w:cs="Arial"/>
                <w:sz w:val="16"/>
                <w:szCs w:val="16"/>
                <w:lang w:eastAsia="ko-KR"/>
              </w:rPr>
              <w:t>CP-250164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887B23F" w14:textId="397E7032" w:rsidR="00195709" w:rsidRDefault="00195709" w:rsidP="00195709">
            <w:pPr>
              <w:pStyle w:val="TAL"/>
              <w:rPr>
                <w:sz w:val="16"/>
                <w:szCs w:val="16"/>
              </w:rPr>
            </w:pPr>
            <w:r w:rsidRPr="00195709">
              <w:rPr>
                <w:rFonts w:cs="Arial"/>
                <w:sz w:val="16"/>
                <w:szCs w:val="16"/>
                <w:lang w:eastAsia="ko-KR"/>
              </w:rPr>
              <w:t>0045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8CDC2AC" w14:textId="42A2F80B" w:rsidR="00195709" w:rsidRDefault="00195709" w:rsidP="00195709">
            <w:pPr>
              <w:pStyle w:val="TAR"/>
              <w:rPr>
                <w:sz w:val="16"/>
                <w:szCs w:val="16"/>
              </w:rPr>
            </w:pPr>
            <w:r w:rsidRPr="00195709">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2BA1" w14:textId="01129B96" w:rsidR="00195709" w:rsidRDefault="00195709" w:rsidP="00195709">
            <w:pPr>
              <w:pStyle w:val="TAC"/>
              <w:rPr>
                <w:sz w:val="16"/>
                <w:szCs w:val="16"/>
              </w:rPr>
            </w:pPr>
            <w:r w:rsidRPr="00195709">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0B5F4" w14:textId="41E777F3" w:rsidR="00195709" w:rsidRDefault="00195709" w:rsidP="00195709">
            <w:pPr>
              <w:pStyle w:val="TAL"/>
              <w:rPr>
                <w:sz w:val="16"/>
                <w:szCs w:val="16"/>
              </w:rPr>
            </w:pPr>
            <w:r w:rsidRPr="00195709">
              <w:rPr>
                <w:rFonts w:cs="Arial"/>
                <w:sz w:val="16"/>
                <w:szCs w:val="16"/>
                <w:lang w:eastAsia="ko-KR"/>
              </w:rPr>
              <w:t>Addition of missing LLDP TLVs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0BC9" w14:textId="67F1706E" w:rsidR="00195709" w:rsidRDefault="00195709" w:rsidP="00195709">
            <w:pPr>
              <w:pStyle w:val="TAC"/>
              <w:rPr>
                <w:sz w:val="16"/>
                <w:szCs w:val="16"/>
              </w:rPr>
            </w:pPr>
            <w:r w:rsidRPr="00195709">
              <w:rPr>
                <w:rFonts w:cs="Arial"/>
                <w:sz w:val="16"/>
                <w:szCs w:val="16"/>
                <w:lang w:eastAsia="ko-KR"/>
              </w:rPr>
              <w:t>18.7.0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5CD2D" w14:textId="77777777" w:rsidR="00FA6B2C" w:rsidRDefault="00FA6B2C">
      <w:r>
        <w:separator/>
      </w:r>
    </w:p>
    <w:p w14:paraId="51FD1A1A" w14:textId="77777777" w:rsidR="00FA6B2C" w:rsidRDefault="00FA6B2C"/>
  </w:endnote>
  <w:endnote w:type="continuationSeparator" w:id="0">
    <w:p w14:paraId="10C8744B" w14:textId="77777777" w:rsidR="00FA6B2C" w:rsidRDefault="00FA6B2C">
      <w:r>
        <w:continuationSeparator/>
      </w:r>
    </w:p>
    <w:p w14:paraId="75222D98" w14:textId="77777777" w:rsidR="00FA6B2C" w:rsidRDefault="00FA6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7D7A1" w14:textId="77777777" w:rsidR="00FA6B2C" w:rsidRDefault="00FA6B2C">
      <w:r>
        <w:separator/>
      </w:r>
    </w:p>
    <w:p w14:paraId="58E8043E" w14:textId="77777777" w:rsidR="00FA6B2C" w:rsidRDefault="00FA6B2C"/>
  </w:footnote>
  <w:footnote w:type="continuationSeparator" w:id="0">
    <w:p w14:paraId="52C200C1" w14:textId="77777777" w:rsidR="00FA6B2C" w:rsidRDefault="00FA6B2C">
      <w:r>
        <w:continuationSeparator/>
      </w:r>
    </w:p>
    <w:p w14:paraId="77A3D802" w14:textId="77777777" w:rsidR="00FA6B2C" w:rsidRDefault="00FA6B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368CABD2"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6C59">
      <w:rPr>
        <w:rFonts w:ascii="Arial" w:hAnsi="Arial" w:cs="Arial"/>
        <w:b/>
        <w:noProof/>
        <w:sz w:val="18"/>
        <w:szCs w:val="18"/>
      </w:rPr>
      <w:t>3GPP TS 24.539 V18.7.0 (2025-03)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52A6E98C"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6C59">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0C6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2B0"/>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4C2A"/>
    <w:rsid w:val="00195709"/>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2E6"/>
    <w:rsid w:val="00585C49"/>
    <w:rsid w:val="00587A68"/>
    <w:rsid w:val="00590B58"/>
    <w:rsid w:val="00591524"/>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0CF5"/>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077"/>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114D7"/>
    <w:rsid w:val="009117E3"/>
    <w:rsid w:val="00912695"/>
    <w:rsid w:val="0091348E"/>
    <w:rsid w:val="00915576"/>
    <w:rsid w:val="00917CCB"/>
    <w:rsid w:val="0092519F"/>
    <w:rsid w:val="00925BBF"/>
    <w:rsid w:val="00937D5F"/>
    <w:rsid w:val="00942EC2"/>
    <w:rsid w:val="0094557E"/>
    <w:rsid w:val="00951A70"/>
    <w:rsid w:val="009573D3"/>
    <w:rsid w:val="00960DF9"/>
    <w:rsid w:val="0096314D"/>
    <w:rsid w:val="00963911"/>
    <w:rsid w:val="009656E4"/>
    <w:rsid w:val="00965E44"/>
    <w:rsid w:val="00966FDB"/>
    <w:rsid w:val="00972514"/>
    <w:rsid w:val="00972C99"/>
    <w:rsid w:val="00973FDC"/>
    <w:rsid w:val="009741B6"/>
    <w:rsid w:val="0097558B"/>
    <w:rsid w:val="00991626"/>
    <w:rsid w:val="009935E5"/>
    <w:rsid w:val="009945F3"/>
    <w:rsid w:val="009A10B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1D2"/>
    <w:rsid w:val="00B15449"/>
    <w:rsid w:val="00B1668C"/>
    <w:rsid w:val="00B16C59"/>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0F0C"/>
    <w:rsid w:val="00EE4B04"/>
    <w:rsid w:val="00EF0B38"/>
    <w:rsid w:val="00EF3540"/>
    <w:rsid w:val="00EF7456"/>
    <w:rsid w:val="00F01F88"/>
    <w:rsid w:val="00F025A2"/>
    <w:rsid w:val="00F02989"/>
    <w:rsid w:val="00F04712"/>
    <w:rsid w:val="00F07C80"/>
    <w:rsid w:val="00F13360"/>
    <w:rsid w:val="00F13781"/>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04F"/>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B2C"/>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251739444">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2016">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4.vsd"/><Relationship Id="rId30" Type="http://schemas.openxmlformats.org/officeDocument/2006/relationships/hyperlink" Target="https://portal.3gpp.org/ngppapp/CreateTdoc.aspx?mode=view&amp;contributionUid=CP-2302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35464</Words>
  <Characters>202150</Characters>
  <Application>Microsoft Office Word</Application>
  <DocSecurity>0</DocSecurity>
  <Lines>1684</Lines>
  <Paragraphs>474</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237140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KK_MCC</cp:lastModifiedBy>
  <cp:revision>8</cp:revision>
  <cp:lastPrinted>2019-02-25T14:05:00Z</cp:lastPrinted>
  <dcterms:created xsi:type="dcterms:W3CDTF">2025-01-08T23:18:00Z</dcterms:created>
  <dcterms:modified xsi:type="dcterms:W3CDTF">2025-03-20T18:44:00Z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