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24B4A7F4"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r w:rsidRPr="00972C99">
              <w:rPr>
                <w:noProof w:val="0"/>
              </w:rPr>
              <w:t>V</w:t>
            </w:r>
            <w:bookmarkStart w:id="3" w:name="specVersion"/>
            <w:r w:rsidR="0092519F" w:rsidRPr="00972C99">
              <w:rPr>
                <w:noProof w:val="0"/>
              </w:rPr>
              <w:t>1</w:t>
            </w:r>
            <w:r w:rsidR="00D93110" w:rsidRPr="00972C99">
              <w:rPr>
                <w:noProof w:val="0"/>
              </w:rPr>
              <w:t>.</w:t>
            </w:r>
            <w:r w:rsidR="00972C99" w:rsidRPr="00972C99">
              <w:rPr>
                <w:noProof w:val="0"/>
              </w:rPr>
              <w:t>1</w:t>
            </w:r>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4" w:name="issueDate"/>
            <w:r w:rsidR="0056480E" w:rsidRPr="00972C99">
              <w:rPr>
                <w:noProof w:val="0"/>
                <w:sz w:val="32"/>
              </w:rPr>
              <w:t>20</w:t>
            </w:r>
            <w:r w:rsidR="00972C99" w:rsidRPr="00972C99">
              <w:rPr>
                <w:noProof w:val="0"/>
                <w:sz w:val="32"/>
              </w:rPr>
              <w:t>20</w:t>
            </w:r>
            <w:r w:rsidRPr="00972C99">
              <w:rPr>
                <w:noProof w:val="0"/>
                <w:sz w:val="32"/>
              </w:rPr>
              <w:t>-</w:t>
            </w:r>
            <w:bookmarkEnd w:id="4"/>
            <w:r w:rsidR="00972C99" w:rsidRPr="00972C99">
              <w:rPr>
                <w:noProof w:val="0"/>
                <w:sz w:val="32"/>
              </w:rPr>
              <w:t>03</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6"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7" w:name="_Hlk26880922"/>
            <w:r w:rsidRPr="00972C99">
              <w:t>5G System (5GS)</w:t>
            </w:r>
            <w:bookmarkEnd w:id="7"/>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6"/>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8" w:name="specRelease"/>
            <w:r w:rsidRPr="00972C99">
              <w:rPr>
                <w:rStyle w:val="ZGSM"/>
              </w:rPr>
              <w:t>16</w:t>
            </w:r>
            <w:bookmarkEnd w:id="8"/>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9" w:name="logos"/>
            <w:r w:rsidRPr="00972C99">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0"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0"/>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1"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2"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650 Route des Lucioles - Sophia Antipolis</w:t>
            </w:r>
          </w:p>
          <w:p w14:paraId="0C4FD638"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2"/>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3"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77777777" w:rsidR="00E16509" w:rsidRPr="00972C99" w:rsidRDefault="00E16509" w:rsidP="00133525">
            <w:pPr>
              <w:pStyle w:val="FP"/>
              <w:jc w:val="center"/>
              <w:rPr>
                <w:sz w:val="18"/>
              </w:rPr>
            </w:pPr>
            <w:r w:rsidRPr="00972C99">
              <w:rPr>
                <w:sz w:val="18"/>
              </w:rPr>
              <w:t xml:space="preserve">© </w:t>
            </w:r>
            <w:bookmarkStart w:id="14" w:name="copyrightDate"/>
            <w:r w:rsidRPr="00972C99">
              <w:rPr>
                <w:sz w:val="18"/>
              </w:rPr>
              <w:t>2019</w:t>
            </w:r>
            <w:bookmarkEnd w:id="14"/>
            <w:r w:rsidRPr="00972C99">
              <w:rPr>
                <w:sz w:val="18"/>
              </w:rPr>
              <w:t>, 3GPP Organizational Partners (ARIB, ATIS, CCSA, ETSI, TSDSI, TTA, TTC).</w:t>
            </w:r>
            <w:bookmarkStart w:id="15" w:name="copyrightaddon"/>
            <w:bookmarkEnd w:id="15"/>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3"/>
          </w:p>
          <w:p w14:paraId="75746E5E" w14:textId="77777777" w:rsidR="00E16509" w:rsidRPr="00972C99" w:rsidRDefault="00E16509" w:rsidP="00133525"/>
        </w:tc>
      </w:tr>
      <w:bookmarkEnd w:id="11"/>
    </w:tbl>
    <w:p w14:paraId="35D06D4E" w14:textId="77777777" w:rsidR="00080512" w:rsidRPr="00972C99" w:rsidRDefault="00080512">
      <w:pPr>
        <w:pStyle w:val="TT"/>
      </w:pPr>
      <w:r w:rsidRPr="00972C99">
        <w:br w:type="page"/>
      </w:r>
      <w:bookmarkStart w:id="16" w:name="tableOfContents"/>
      <w:bookmarkEnd w:id="16"/>
      <w:r w:rsidRPr="00972C99">
        <w:t>Contents</w:t>
      </w:r>
    </w:p>
    <w:p w14:paraId="466B25DA" w14:textId="5CE07C00" w:rsidR="00517ED1" w:rsidRDefault="004D3578">
      <w:pPr>
        <w:pStyle w:val="TOC1"/>
        <w:rPr>
          <w:rFonts w:asciiTheme="minorHAnsi" w:eastAsiaTheme="minorEastAsia" w:hAnsiTheme="minorHAnsi" w:cstheme="minorBidi"/>
          <w:szCs w:val="22"/>
          <w:lang w:val="en-US" w:eastAsia="ko-KR"/>
        </w:rPr>
      </w:pPr>
      <w:r w:rsidRPr="00972C99">
        <w:rPr>
          <w:noProof w:val="0"/>
        </w:rPr>
        <w:fldChar w:fldCharType="begin"/>
      </w:r>
      <w:r w:rsidRPr="00972C99">
        <w:rPr>
          <w:noProof w:val="0"/>
        </w:rPr>
        <w:instrText xml:space="preserve"> TOC \o "1-9" </w:instrText>
      </w:r>
      <w:r w:rsidRPr="00972C99">
        <w:rPr>
          <w:noProof w:val="0"/>
        </w:rPr>
        <w:fldChar w:fldCharType="separate"/>
      </w:r>
      <w:r w:rsidR="00517ED1">
        <w:t>Foreword</w:t>
      </w:r>
      <w:r w:rsidR="00517ED1">
        <w:tab/>
      </w:r>
      <w:r w:rsidR="00517ED1">
        <w:fldChar w:fldCharType="begin"/>
      </w:r>
      <w:r w:rsidR="00517ED1">
        <w:instrText xml:space="preserve"> PAGEREF _Toc33963215 \h </w:instrText>
      </w:r>
      <w:r w:rsidR="00517ED1">
        <w:fldChar w:fldCharType="separate"/>
      </w:r>
      <w:r w:rsidR="00517ED1">
        <w:t>5</w:t>
      </w:r>
      <w:r w:rsidR="00517ED1">
        <w:fldChar w:fldCharType="end"/>
      </w:r>
    </w:p>
    <w:p w14:paraId="1797EFF8" w14:textId="4C4F71F6" w:rsidR="00517ED1" w:rsidRDefault="00517ED1">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_Toc33963216 \h </w:instrText>
      </w:r>
      <w:r>
        <w:fldChar w:fldCharType="separate"/>
      </w:r>
      <w:r>
        <w:t>7</w:t>
      </w:r>
      <w:r>
        <w:fldChar w:fldCharType="end"/>
      </w:r>
    </w:p>
    <w:p w14:paraId="3ADDB36B" w14:textId="73D9CBC4" w:rsidR="00517ED1" w:rsidRDefault="00517ED1">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_Toc33963217 \h </w:instrText>
      </w:r>
      <w:r>
        <w:fldChar w:fldCharType="separate"/>
      </w:r>
      <w:r>
        <w:t>7</w:t>
      </w:r>
      <w:r>
        <w:fldChar w:fldCharType="end"/>
      </w:r>
    </w:p>
    <w:p w14:paraId="6638DDCB" w14:textId="5A2028A1" w:rsidR="00517ED1" w:rsidRDefault="00517ED1">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_Toc33963218 \h </w:instrText>
      </w:r>
      <w:r>
        <w:fldChar w:fldCharType="separate"/>
      </w:r>
      <w:r>
        <w:t>7</w:t>
      </w:r>
      <w:r>
        <w:fldChar w:fldCharType="end"/>
      </w:r>
    </w:p>
    <w:p w14:paraId="2EA1B15A" w14:textId="4657E967" w:rsidR="00517ED1" w:rsidRDefault="00517ED1">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_Toc33963219 \h </w:instrText>
      </w:r>
      <w:r>
        <w:fldChar w:fldCharType="separate"/>
      </w:r>
      <w:r>
        <w:t>7</w:t>
      </w:r>
      <w:r>
        <w:fldChar w:fldCharType="end"/>
      </w:r>
    </w:p>
    <w:p w14:paraId="0C1DA629" w14:textId="7695FA74" w:rsidR="00517ED1" w:rsidRDefault="00517ED1">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_Toc33963220 \h </w:instrText>
      </w:r>
      <w:r>
        <w:fldChar w:fldCharType="separate"/>
      </w:r>
      <w:r>
        <w:t>8</w:t>
      </w:r>
      <w:r>
        <w:fldChar w:fldCharType="end"/>
      </w:r>
    </w:p>
    <w:p w14:paraId="687C2BEA" w14:textId="0DC051B3" w:rsidR="00517ED1" w:rsidRDefault="00517ED1">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_Toc33963221 \h </w:instrText>
      </w:r>
      <w:r>
        <w:fldChar w:fldCharType="separate"/>
      </w:r>
      <w:r>
        <w:t>8</w:t>
      </w:r>
      <w:r>
        <w:fldChar w:fldCharType="end"/>
      </w:r>
    </w:p>
    <w:p w14:paraId="7EAD929C" w14:textId="6504B7DB" w:rsidR="00517ED1" w:rsidRDefault="00517ED1">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w:t>
      </w:r>
      <w:r>
        <w:tab/>
      </w:r>
      <w:r>
        <w:fldChar w:fldCharType="begin"/>
      </w:r>
      <w:r>
        <w:instrText xml:space="preserve"> PAGEREF _Toc33963222 \h </w:instrText>
      </w:r>
      <w:r>
        <w:fldChar w:fldCharType="separate"/>
      </w:r>
      <w:r>
        <w:t>8</w:t>
      </w:r>
      <w:r>
        <w:fldChar w:fldCharType="end"/>
      </w:r>
    </w:p>
    <w:p w14:paraId="63DE6C5F" w14:textId="20422872" w:rsidR="00517ED1" w:rsidRDefault="00517ED1">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Elementary procedures between TSN AF and DS-TT</w:t>
      </w:r>
      <w:r>
        <w:tab/>
      </w:r>
      <w:r>
        <w:fldChar w:fldCharType="begin"/>
      </w:r>
      <w:r>
        <w:instrText xml:space="preserve"> PAGEREF _Toc33963223 \h </w:instrText>
      </w:r>
      <w:r>
        <w:fldChar w:fldCharType="separate"/>
      </w:r>
      <w:r>
        <w:t>8</w:t>
      </w:r>
      <w:r>
        <w:fldChar w:fldCharType="end"/>
      </w:r>
    </w:p>
    <w:p w14:paraId="66F06288" w14:textId="4FA03267" w:rsidR="00517ED1" w:rsidRDefault="00517ED1">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_Toc33963224 \h </w:instrText>
      </w:r>
      <w:r>
        <w:fldChar w:fldCharType="separate"/>
      </w:r>
      <w:r>
        <w:t>8</w:t>
      </w:r>
      <w:r>
        <w:fldChar w:fldCharType="end"/>
      </w:r>
    </w:p>
    <w:p w14:paraId="2F00FC6F" w14:textId="372EB43E" w:rsidR="00517ED1" w:rsidRDefault="00517ED1">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_Toc33963225 \h </w:instrText>
      </w:r>
      <w:r>
        <w:fldChar w:fldCharType="separate"/>
      </w:r>
      <w:r>
        <w:t>8</w:t>
      </w:r>
      <w:r>
        <w:fldChar w:fldCharType="end"/>
      </w:r>
    </w:p>
    <w:p w14:paraId="53E0FFEC" w14:textId="4879D293" w:rsidR="00517ED1" w:rsidRDefault="00517ED1">
      <w:pPr>
        <w:pStyle w:val="TOC3"/>
        <w:rPr>
          <w:rFonts w:asciiTheme="minorHAnsi" w:eastAsiaTheme="minorEastAsia" w:hAnsiTheme="minorHAnsi" w:cstheme="minorBidi"/>
          <w:sz w:val="22"/>
          <w:szCs w:val="22"/>
          <w:lang w:val="en-US" w:eastAsia="ko-KR"/>
        </w:rPr>
      </w:pPr>
      <w:r>
        <w:t>5.2.1</w:t>
      </w:r>
      <w:r>
        <w:rPr>
          <w:rFonts w:asciiTheme="minorHAnsi" w:eastAsiaTheme="minorEastAsia" w:hAnsiTheme="minorHAnsi" w:cstheme="minorBidi"/>
          <w:sz w:val="22"/>
          <w:szCs w:val="22"/>
          <w:lang w:val="en-US" w:eastAsia="ko-KR"/>
        </w:rPr>
        <w:tab/>
      </w:r>
      <w:r>
        <w:t>Network-requested Ethernet port management procedure</w:t>
      </w:r>
      <w:r>
        <w:tab/>
      </w:r>
      <w:r>
        <w:fldChar w:fldCharType="begin"/>
      </w:r>
      <w:r>
        <w:instrText xml:space="preserve"> PAGEREF _Toc33963226 \h </w:instrText>
      </w:r>
      <w:r>
        <w:fldChar w:fldCharType="separate"/>
      </w:r>
      <w:r>
        <w:t>8</w:t>
      </w:r>
      <w:r>
        <w:fldChar w:fldCharType="end"/>
      </w:r>
    </w:p>
    <w:p w14:paraId="79C6D327" w14:textId="79AE73F1" w:rsidR="00517ED1" w:rsidRDefault="00517ED1">
      <w:pPr>
        <w:pStyle w:val="TOC4"/>
        <w:rPr>
          <w:rFonts w:asciiTheme="minorHAnsi" w:eastAsiaTheme="minorEastAsia" w:hAnsiTheme="minorHAnsi" w:cstheme="minorBidi"/>
          <w:sz w:val="22"/>
          <w:szCs w:val="22"/>
          <w:lang w:val="en-US" w:eastAsia="ko-KR"/>
        </w:rPr>
      </w:pPr>
      <w:r>
        <w:t>5.2.1.1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_Toc33963227 \h </w:instrText>
      </w:r>
      <w:r>
        <w:fldChar w:fldCharType="separate"/>
      </w:r>
      <w:r>
        <w:t>8</w:t>
      </w:r>
      <w:r>
        <w:fldChar w:fldCharType="end"/>
      </w:r>
    </w:p>
    <w:p w14:paraId="5B9F77E0" w14:textId="545A4B2C" w:rsidR="00517ED1" w:rsidRDefault="00517ED1">
      <w:pPr>
        <w:pStyle w:val="TOC4"/>
        <w:rPr>
          <w:rFonts w:asciiTheme="minorHAnsi" w:eastAsiaTheme="minorEastAsia" w:hAnsiTheme="minorHAnsi" w:cstheme="minorBidi"/>
          <w:sz w:val="22"/>
          <w:szCs w:val="22"/>
          <w:lang w:val="en-US" w:eastAsia="ko-KR"/>
        </w:rPr>
      </w:pPr>
      <w:r>
        <w:t>5.2.1.2</w:t>
      </w:r>
      <w:r>
        <w:rPr>
          <w:rFonts w:asciiTheme="minorHAnsi" w:eastAsiaTheme="minorEastAsia" w:hAnsiTheme="minorHAnsi" w:cstheme="minorBidi"/>
          <w:sz w:val="22"/>
          <w:szCs w:val="22"/>
          <w:lang w:val="en-US" w:eastAsia="ko-KR"/>
        </w:rPr>
        <w:tab/>
      </w:r>
      <w:r>
        <w:t>Network-requested Ethernet port management procedure initiation</w:t>
      </w:r>
      <w:r>
        <w:tab/>
      </w:r>
      <w:r>
        <w:fldChar w:fldCharType="begin"/>
      </w:r>
      <w:r>
        <w:instrText xml:space="preserve"> PAGEREF _Toc33963228 \h </w:instrText>
      </w:r>
      <w:r>
        <w:fldChar w:fldCharType="separate"/>
      </w:r>
      <w:r>
        <w:t>9</w:t>
      </w:r>
      <w:r>
        <w:fldChar w:fldCharType="end"/>
      </w:r>
    </w:p>
    <w:p w14:paraId="0FC6BE32" w14:textId="0F214A0E" w:rsidR="00517ED1" w:rsidRDefault="00517ED1">
      <w:pPr>
        <w:pStyle w:val="TOC4"/>
        <w:rPr>
          <w:rFonts w:asciiTheme="minorHAnsi" w:eastAsiaTheme="minorEastAsia" w:hAnsiTheme="minorHAnsi" w:cstheme="minorBidi"/>
          <w:sz w:val="22"/>
          <w:szCs w:val="22"/>
          <w:lang w:val="en-US" w:eastAsia="ko-KR"/>
        </w:rPr>
      </w:pPr>
      <w:r>
        <w:t>5.2.1.3</w:t>
      </w:r>
      <w:r>
        <w:rPr>
          <w:rFonts w:asciiTheme="minorHAnsi" w:eastAsiaTheme="minorEastAsia" w:hAnsiTheme="minorHAnsi" w:cstheme="minorBidi"/>
          <w:sz w:val="22"/>
          <w:szCs w:val="22"/>
          <w:lang w:val="en-US" w:eastAsia="ko-KR"/>
        </w:rPr>
        <w:tab/>
      </w:r>
      <w:r>
        <w:t>Network-requested Ethernet port management procedure completion</w:t>
      </w:r>
      <w:r>
        <w:tab/>
      </w:r>
      <w:r>
        <w:fldChar w:fldCharType="begin"/>
      </w:r>
      <w:r>
        <w:instrText xml:space="preserve"> PAGEREF _Toc33963229 \h </w:instrText>
      </w:r>
      <w:r>
        <w:fldChar w:fldCharType="separate"/>
      </w:r>
      <w:r>
        <w:t>9</w:t>
      </w:r>
      <w:r>
        <w:fldChar w:fldCharType="end"/>
      </w:r>
    </w:p>
    <w:p w14:paraId="567B3444" w14:textId="2A29E167" w:rsidR="00517ED1" w:rsidRDefault="00517ED1">
      <w:pPr>
        <w:pStyle w:val="TOC4"/>
        <w:rPr>
          <w:rFonts w:asciiTheme="minorHAnsi" w:eastAsiaTheme="minorEastAsia" w:hAnsiTheme="minorHAnsi" w:cstheme="minorBidi"/>
          <w:sz w:val="22"/>
          <w:szCs w:val="22"/>
          <w:lang w:val="en-US" w:eastAsia="ko-KR"/>
        </w:rPr>
      </w:pPr>
      <w:r>
        <w:t>5.2.1.4</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_Toc33963230 \h </w:instrText>
      </w:r>
      <w:r>
        <w:fldChar w:fldCharType="separate"/>
      </w:r>
      <w:r>
        <w:t>10</w:t>
      </w:r>
      <w:r>
        <w:fldChar w:fldCharType="end"/>
      </w:r>
    </w:p>
    <w:p w14:paraId="4F910612" w14:textId="2ACB86E6" w:rsidR="00517ED1" w:rsidRDefault="00517ED1">
      <w:pPr>
        <w:pStyle w:val="TOC4"/>
        <w:rPr>
          <w:rFonts w:asciiTheme="minorHAnsi" w:eastAsiaTheme="minorEastAsia" w:hAnsiTheme="minorHAnsi" w:cstheme="minorBidi"/>
          <w:sz w:val="22"/>
          <w:szCs w:val="22"/>
          <w:lang w:val="en-US" w:eastAsia="ko-KR"/>
        </w:rPr>
      </w:pPr>
      <w:r>
        <w:t>5.2.1.5</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_Toc33963231 \h </w:instrText>
      </w:r>
      <w:r>
        <w:fldChar w:fldCharType="separate"/>
      </w:r>
      <w:r>
        <w:t>10</w:t>
      </w:r>
      <w:r>
        <w:fldChar w:fldCharType="end"/>
      </w:r>
    </w:p>
    <w:p w14:paraId="09A2B390" w14:textId="28EA5639" w:rsidR="00517ED1" w:rsidRDefault="00517ED1">
      <w:pPr>
        <w:pStyle w:val="TOC3"/>
        <w:rPr>
          <w:rFonts w:asciiTheme="minorHAnsi" w:eastAsiaTheme="minorEastAsia" w:hAnsiTheme="minorHAnsi" w:cstheme="minorBidi"/>
          <w:sz w:val="22"/>
          <w:szCs w:val="22"/>
          <w:lang w:val="en-US" w:eastAsia="ko-KR"/>
        </w:rPr>
      </w:pPr>
      <w:r>
        <w:t>5.2.2</w:t>
      </w:r>
      <w:r>
        <w:rPr>
          <w:rFonts w:asciiTheme="minorHAnsi" w:eastAsiaTheme="minorEastAsia" w:hAnsiTheme="minorHAnsi" w:cstheme="minorBidi"/>
          <w:sz w:val="22"/>
          <w:szCs w:val="22"/>
          <w:lang w:val="en-US" w:eastAsia="ko-KR"/>
        </w:rPr>
        <w:tab/>
      </w:r>
      <w:r>
        <w:t>DS-TT-initiated Ethernet port management procedure</w:t>
      </w:r>
      <w:r>
        <w:tab/>
      </w:r>
      <w:r>
        <w:fldChar w:fldCharType="begin"/>
      </w:r>
      <w:r>
        <w:instrText xml:space="preserve"> PAGEREF _Toc33963232 \h </w:instrText>
      </w:r>
      <w:r>
        <w:fldChar w:fldCharType="separate"/>
      </w:r>
      <w:r>
        <w:t>10</w:t>
      </w:r>
      <w:r>
        <w:fldChar w:fldCharType="end"/>
      </w:r>
    </w:p>
    <w:p w14:paraId="41CF58AE" w14:textId="718EE5F8" w:rsidR="00517ED1" w:rsidRDefault="00517ED1">
      <w:pPr>
        <w:pStyle w:val="TOC4"/>
        <w:rPr>
          <w:rFonts w:asciiTheme="minorHAnsi" w:eastAsiaTheme="minorEastAsia" w:hAnsiTheme="minorHAnsi" w:cstheme="minorBidi"/>
          <w:sz w:val="22"/>
          <w:szCs w:val="22"/>
          <w:lang w:val="en-US" w:eastAsia="ko-KR"/>
        </w:rPr>
      </w:pPr>
      <w:r>
        <w:t>5.2.2.1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_Toc33963233 \h </w:instrText>
      </w:r>
      <w:r>
        <w:fldChar w:fldCharType="separate"/>
      </w:r>
      <w:r>
        <w:t>10</w:t>
      </w:r>
      <w:r>
        <w:fldChar w:fldCharType="end"/>
      </w:r>
    </w:p>
    <w:p w14:paraId="4A89DBFC" w14:textId="741A646C" w:rsidR="00517ED1" w:rsidRDefault="00517ED1">
      <w:pPr>
        <w:pStyle w:val="TOC4"/>
        <w:rPr>
          <w:rFonts w:asciiTheme="minorHAnsi" w:eastAsiaTheme="minorEastAsia" w:hAnsiTheme="minorHAnsi" w:cstheme="minorBidi"/>
          <w:sz w:val="22"/>
          <w:szCs w:val="22"/>
          <w:lang w:val="en-US" w:eastAsia="ko-KR"/>
        </w:rPr>
      </w:pPr>
      <w:r>
        <w:t>5.2.2.2</w:t>
      </w:r>
      <w:r>
        <w:rPr>
          <w:rFonts w:asciiTheme="minorHAnsi" w:eastAsiaTheme="minorEastAsia" w:hAnsiTheme="minorHAnsi" w:cstheme="minorBidi"/>
          <w:sz w:val="22"/>
          <w:szCs w:val="22"/>
          <w:lang w:val="en-US" w:eastAsia="ko-KR"/>
        </w:rPr>
        <w:tab/>
      </w:r>
      <w:r>
        <w:t>DS-TT-initiated Ethernet port management procedure initiation</w:t>
      </w:r>
      <w:r>
        <w:tab/>
      </w:r>
      <w:r>
        <w:fldChar w:fldCharType="begin"/>
      </w:r>
      <w:r>
        <w:instrText xml:space="preserve"> PAGEREF _Toc33963234 \h </w:instrText>
      </w:r>
      <w:r>
        <w:fldChar w:fldCharType="separate"/>
      </w:r>
      <w:r>
        <w:t>10</w:t>
      </w:r>
      <w:r>
        <w:fldChar w:fldCharType="end"/>
      </w:r>
    </w:p>
    <w:p w14:paraId="25C9250B" w14:textId="3CAB9EDD" w:rsidR="00517ED1" w:rsidRDefault="00517ED1">
      <w:pPr>
        <w:pStyle w:val="TOC4"/>
        <w:rPr>
          <w:rFonts w:asciiTheme="minorHAnsi" w:eastAsiaTheme="minorEastAsia" w:hAnsiTheme="minorHAnsi" w:cstheme="minorBidi"/>
          <w:sz w:val="22"/>
          <w:szCs w:val="22"/>
          <w:lang w:val="en-US" w:eastAsia="ko-KR"/>
        </w:rPr>
      </w:pPr>
      <w:r>
        <w:t>5.2.2.3</w:t>
      </w:r>
      <w:r>
        <w:rPr>
          <w:rFonts w:asciiTheme="minorHAnsi" w:eastAsiaTheme="minorEastAsia" w:hAnsiTheme="minorHAnsi" w:cstheme="minorBidi"/>
          <w:sz w:val="22"/>
          <w:szCs w:val="22"/>
          <w:lang w:val="en-US" w:eastAsia="ko-KR"/>
        </w:rPr>
        <w:tab/>
      </w:r>
      <w:r>
        <w:t>DS-TT-initiated Ethernet port management procedure accepted by the TSN AF</w:t>
      </w:r>
      <w:r>
        <w:tab/>
      </w:r>
      <w:r>
        <w:fldChar w:fldCharType="begin"/>
      </w:r>
      <w:r>
        <w:instrText xml:space="preserve"> PAGEREF _Toc33963235 \h </w:instrText>
      </w:r>
      <w:r>
        <w:fldChar w:fldCharType="separate"/>
      </w:r>
      <w:r>
        <w:t>11</w:t>
      </w:r>
      <w:r>
        <w:fldChar w:fldCharType="end"/>
      </w:r>
    </w:p>
    <w:p w14:paraId="309EF050" w14:textId="621C52E5" w:rsidR="00517ED1" w:rsidRDefault="00517ED1">
      <w:pPr>
        <w:pStyle w:val="TOC4"/>
        <w:rPr>
          <w:rFonts w:asciiTheme="minorHAnsi" w:eastAsiaTheme="minorEastAsia" w:hAnsiTheme="minorHAnsi" w:cstheme="minorBidi"/>
          <w:sz w:val="22"/>
          <w:szCs w:val="22"/>
          <w:lang w:val="en-US" w:eastAsia="ko-KR"/>
        </w:rPr>
      </w:pPr>
      <w:r>
        <w:t>5.2.2.4</w:t>
      </w:r>
      <w:r>
        <w:rPr>
          <w:rFonts w:asciiTheme="minorHAnsi" w:eastAsiaTheme="minorEastAsia" w:hAnsiTheme="minorHAnsi" w:cstheme="minorBidi"/>
          <w:sz w:val="22"/>
          <w:szCs w:val="22"/>
          <w:lang w:val="en-US" w:eastAsia="ko-KR"/>
        </w:rPr>
        <w:tab/>
      </w:r>
      <w:r>
        <w:t>DS-TT-initiated Ethernet port management procedure completion</w:t>
      </w:r>
      <w:r>
        <w:tab/>
      </w:r>
      <w:r>
        <w:fldChar w:fldCharType="begin"/>
      </w:r>
      <w:r>
        <w:instrText xml:space="preserve"> PAGEREF _Toc33963236 \h </w:instrText>
      </w:r>
      <w:r>
        <w:fldChar w:fldCharType="separate"/>
      </w:r>
      <w:r>
        <w:t>11</w:t>
      </w:r>
      <w:r>
        <w:fldChar w:fldCharType="end"/>
      </w:r>
    </w:p>
    <w:p w14:paraId="5C75F451" w14:textId="7332C5F0" w:rsidR="00517ED1" w:rsidRDefault="00517ED1">
      <w:pPr>
        <w:pStyle w:val="TOC4"/>
        <w:rPr>
          <w:rFonts w:asciiTheme="minorHAnsi" w:eastAsiaTheme="minorEastAsia" w:hAnsiTheme="minorHAnsi" w:cstheme="minorBidi"/>
          <w:sz w:val="22"/>
          <w:szCs w:val="22"/>
          <w:lang w:val="en-US" w:eastAsia="ko-KR"/>
        </w:rPr>
      </w:pPr>
      <w:r>
        <w:t>5.2.2.5</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_Toc33963237 \h </w:instrText>
      </w:r>
      <w:r>
        <w:fldChar w:fldCharType="separate"/>
      </w:r>
      <w:r>
        <w:t>11</w:t>
      </w:r>
      <w:r>
        <w:fldChar w:fldCharType="end"/>
      </w:r>
    </w:p>
    <w:p w14:paraId="342ABDAA" w14:textId="4BAE2A62" w:rsidR="00517ED1" w:rsidRDefault="00517ED1">
      <w:pPr>
        <w:pStyle w:val="TOC4"/>
        <w:rPr>
          <w:rFonts w:asciiTheme="minorHAnsi" w:eastAsiaTheme="minorEastAsia" w:hAnsiTheme="minorHAnsi" w:cstheme="minorBidi"/>
          <w:sz w:val="22"/>
          <w:szCs w:val="22"/>
          <w:lang w:val="en-US" w:eastAsia="ko-KR"/>
        </w:rPr>
      </w:pPr>
      <w:r>
        <w:t>5.2.2.6</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_Toc33963238 \h </w:instrText>
      </w:r>
      <w:r>
        <w:fldChar w:fldCharType="separate"/>
      </w:r>
      <w:r>
        <w:t>11</w:t>
      </w:r>
      <w:r>
        <w:fldChar w:fldCharType="end"/>
      </w:r>
    </w:p>
    <w:p w14:paraId="66BAEE5C" w14:textId="72758855" w:rsidR="00517ED1" w:rsidRDefault="00517ED1">
      <w:pPr>
        <w:pStyle w:val="TOC3"/>
        <w:rPr>
          <w:rFonts w:asciiTheme="minorHAnsi" w:eastAsiaTheme="minorEastAsia" w:hAnsiTheme="minorHAnsi" w:cstheme="minorBidi"/>
          <w:sz w:val="22"/>
          <w:szCs w:val="22"/>
          <w:lang w:val="en-US" w:eastAsia="ko-KR"/>
        </w:rPr>
      </w:pPr>
      <w:r>
        <w:t>5.2.3</w:t>
      </w:r>
      <w:r>
        <w:rPr>
          <w:rFonts w:asciiTheme="minorHAnsi" w:eastAsiaTheme="minorEastAsia" w:hAnsiTheme="minorHAnsi" w:cstheme="minorBidi"/>
          <w:sz w:val="22"/>
          <w:szCs w:val="22"/>
          <w:lang w:val="en-US" w:eastAsia="ko-KR"/>
        </w:rPr>
        <w:tab/>
      </w:r>
      <w:r>
        <w:t>DS-TT-initiated Ethernet port management capability procedure</w:t>
      </w:r>
      <w:r>
        <w:tab/>
      </w:r>
      <w:r>
        <w:fldChar w:fldCharType="begin"/>
      </w:r>
      <w:r>
        <w:instrText xml:space="preserve"> PAGEREF _Toc33963239 \h </w:instrText>
      </w:r>
      <w:r>
        <w:fldChar w:fldCharType="separate"/>
      </w:r>
      <w:r>
        <w:t>12</w:t>
      </w:r>
      <w:r>
        <w:fldChar w:fldCharType="end"/>
      </w:r>
    </w:p>
    <w:p w14:paraId="2C5723D4" w14:textId="12863382" w:rsidR="00517ED1" w:rsidRDefault="00517ED1">
      <w:pPr>
        <w:pStyle w:val="TOC4"/>
        <w:rPr>
          <w:rFonts w:asciiTheme="minorHAnsi" w:eastAsiaTheme="minorEastAsia" w:hAnsiTheme="minorHAnsi" w:cstheme="minorBidi"/>
          <w:sz w:val="22"/>
          <w:szCs w:val="22"/>
          <w:lang w:val="en-US" w:eastAsia="ko-KR"/>
        </w:rPr>
      </w:pPr>
      <w:r>
        <w:t>5.2.3.1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_Toc33963240 \h </w:instrText>
      </w:r>
      <w:r>
        <w:fldChar w:fldCharType="separate"/>
      </w:r>
      <w:r>
        <w:t>12</w:t>
      </w:r>
      <w:r>
        <w:fldChar w:fldCharType="end"/>
      </w:r>
    </w:p>
    <w:p w14:paraId="26063EC7" w14:textId="571626DB" w:rsidR="00517ED1" w:rsidRDefault="00517ED1">
      <w:pPr>
        <w:pStyle w:val="TOC4"/>
        <w:rPr>
          <w:rFonts w:asciiTheme="minorHAnsi" w:eastAsiaTheme="minorEastAsia" w:hAnsiTheme="minorHAnsi" w:cstheme="minorBidi"/>
          <w:sz w:val="22"/>
          <w:szCs w:val="22"/>
          <w:lang w:val="en-US" w:eastAsia="ko-KR"/>
        </w:rPr>
      </w:pPr>
      <w:r>
        <w:t>5.2.3.2</w:t>
      </w:r>
      <w:r>
        <w:rPr>
          <w:rFonts w:asciiTheme="minorHAnsi" w:eastAsiaTheme="minorEastAsia" w:hAnsiTheme="minorHAnsi" w:cstheme="minorBidi"/>
          <w:sz w:val="22"/>
          <w:szCs w:val="22"/>
          <w:lang w:val="en-US" w:eastAsia="ko-KR"/>
        </w:rPr>
        <w:tab/>
      </w:r>
      <w:r>
        <w:t>DS-TT-initiated Ethernet port management capability procedure</w:t>
      </w:r>
      <w:r>
        <w:tab/>
      </w:r>
      <w:r>
        <w:fldChar w:fldCharType="begin"/>
      </w:r>
      <w:r>
        <w:instrText xml:space="preserve"> PAGEREF _Toc33963241 \h </w:instrText>
      </w:r>
      <w:r>
        <w:fldChar w:fldCharType="separate"/>
      </w:r>
      <w:r>
        <w:t>12</w:t>
      </w:r>
      <w:r>
        <w:fldChar w:fldCharType="end"/>
      </w:r>
    </w:p>
    <w:p w14:paraId="58A32C10" w14:textId="1A601132" w:rsidR="00517ED1" w:rsidRDefault="00517ED1">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Elementary procedures between TSN AF and NW-TT</w:t>
      </w:r>
      <w:r>
        <w:tab/>
      </w:r>
      <w:r>
        <w:fldChar w:fldCharType="begin"/>
      </w:r>
      <w:r>
        <w:instrText xml:space="preserve"> PAGEREF _Toc33963242 \h </w:instrText>
      </w:r>
      <w:r>
        <w:fldChar w:fldCharType="separate"/>
      </w:r>
      <w:r>
        <w:t>12</w:t>
      </w:r>
      <w:r>
        <w:fldChar w:fldCharType="end"/>
      </w:r>
    </w:p>
    <w:p w14:paraId="06DE3E81" w14:textId="2EAC14EE" w:rsidR="00517ED1" w:rsidRDefault="00517ED1">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_Toc33963243 \h </w:instrText>
      </w:r>
      <w:r>
        <w:fldChar w:fldCharType="separate"/>
      </w:r>
      <w:r>
        <w:t>12</w:t>
      </w:r>
      <w:r>
        <w:fldChar w:fldCharType="end"/>
      </w:r>
    </w:p>
    <w:p w14:paraId="1710826E" w14:textId="7E5B168F" w:rsidR="00517ED1" w:rsidRDefault="00517ED1">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eastAsia="ko-KR"/>
        </w:rPr>
        <w:tab/>
      </w:r>
      <w:r>
        <w:t>Procedures for Ethernet port management service</w:t>
      </w:r>
      <w:r>
        <w:tab/>
      </w:r>
      <w:r>
        <w:fldChar w:fldCharType="begin"/>
      </w:r>
      <w:r>
        <w:instrText xml:space="preserve"> PAGEREF _Toc33963244 \h </w:instrText>
      </w:r>
      <w:r>
        <w:fldChar w:fldCharType="separate"/>
      </w:r>
      <w:r>
        <w:t>12</w:t>
      </w:r>
      <w:r>
        <w:fldChar w:fldCharType="end"/>
      </w:r>
    </w:p>
    <w:p w14:paraId="6F6865D6" w14:textId="4810EA7E" w:rsidR="00517ED1" w:rsidRDefault="00517ED1">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TSN AF-requested Ethernet port management procedure</w:t>
      </w:r>
      <w:r>
        <w:tab/>
      </w:r>
      <w:r>
        <w:fldChar w:fldCharType="begin"/>
      </w:r>
      <w:r>
        <w:instrText xml:space="preserve"> PAGEREF _Toc33963245 \h </w:instrText>
      </w:r>
      <w:r>
        <w:fldChar w:fldCharType="separate"/>
      </w:r>
      <w:r>
        <w:t>12</w:t>
      </w:r>
      <w:r>
        <w:fldChar w:fldCharType="end"/>
      </w:r>
    </w:p>
    <w:p w14:paraId="1317C592" w14:textId="11583587" w:rsidR="00517ED1" w:rsidRDefault="00517ED1">
      <w:pPr>
        <w:pStyle w:val="TOC4"/>
        <w:rPr>
          <w:rFonts w:asciiTheme="minorHAnsi" w:eastAsiaTheme="minorEastAsia" w:hAnsiTheme="minorHAnsi" w:cstheme="minorBidi"/>
          <w:sz w:val="22"/>
          <w:szCs w:val="22"/>
          <w:lang w:val="en-US" w:eastAsia="ko-KR"/>
        </w:rPr>
      </w:pPr>
      <w:r>
        <w:t>6.2.1.1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_Toc33963246 \h </w:instrText>
      </w:r>
      <w:r>
        <w:fldChar w:fldCharType="separate"/>
      </w:r>
      <w:r>
        <w:t>12</w:t>
      </w:r>
      <w:r>
        <w:fldChar w:fldCharType="end"/>
      </w:r>
    </w:p>
    <w:p w14:paraId="12032B36" w14:textId="7FB88521" w:rsidR="00517ED1" w:rsidRDefault="00517ED1">
      <w:pPr>
        <w:pStyle w:val="TOC4"/>
        <w:rPr>
          <w:rFonts w:asciiTheme="minorHAnsi" w:eastAsiaTheme="minorEastAsia" w:hAnsiTheme="minorHAnsi" w:cstheme="minorBidi"/>
          <w:sz w:val="22"/>
          <w:szCs w:val="22"/>
          <w:lang w:val="en-US" w:eastAsia="ko-KR"/>
        </w:rPr>
      </w:pPr>
      <w:r>
        <w:t>6.2.1.2</w:t>
      </w:r>
      <w:r>
        <w:rPr>
          <w:rFonts w:asciiTheme="minorHAnsi" w:eastAsiaTheme="minorEastAsia" w:hAnsiTheme="minorHAnsi" w:cstheme="minorBidi"/>
          <w:sz w:val="22"/>
          <w:szCs w:val="22"/>
          <w:lang w:val="en-US" w:eastAsia="ko-KR"/>
        </w:rPr>
        <w:tab/>
      </w:r>
      <w:r>
        <w:t>TSN AF-requested Ethernet port management procedure initiation</w:t>
      </w:r>
      <w:r>
        <w:tab/>
      </w:r>
      <w:r>
        <w:fldChar w:fldCharType="begin"/>
      </w:r>
      <w:r>
        <w:instrText xml:space="preserve"> PAGEREF _Toc33963247 \h </w:instrText>
      </w:r>
      <w:r>
        <w:fldChar w:fldCharType="separate"/>
      </w:r>
      <w:r>
        <w:t>13</w:t>
      </w:r>
      <w:r>
        <w:fldChar w:fldCharType="end"/>
      </w:r>
    </w:p>
    <w:p w14:paraId="1E9D80CC" w14:textId="264E1568" w:rsidR="00517ED1" w:rsidRDefault="00517ED1">
      <w:pPr>
        <w:pStyle w:val="TOC4"/>
        <w:rPr>
          <w:rFonts w:asciiTheme="minorHAnsi" w:eastAsiaTheme="minorEastAsia" w:hAnsiTheme="minorHAnsi" w:cstheme="minorBidi"/>
          <w:sz w:val="22"/>
          <w:szCs w:val="22"/>
          <w:lang w:val="en-US" w:eastAsia="ko-KR"/>
        </w:rPr>
      </w:pPr>
      <w:r>
        <w:t>6.2.1.3</w:t>
      </w:r>
      <w:r>
        <w:rPr>
          <w:rFonts w:asciiTheme="minorHAnsi" w:eastAsiaTheme="minorEastAsia" w:hAnsiTheme="minorHAnsi" w:cstheme="minorBidi"/>
          <w:sz w:val="22"/>
          <w:szCs w:val="22"/>
          <w:lang w:val="en-US" w:eastAsia="ko-KR"/>
        </w:rPr>
        <w:tab/>
      </w:r>
      <w:r>
        <w:t>TSN AF-requested Ethernet port management procedure completion</w:t>
      </w:r>
      <w:r>
        <w:tab/>
      </w:r>
      <w:r>
        <w:fldChar w:fldCharType="begin"/>
      </w:r>
      <w:r>
        <w:instrText xml:space="preserve"> PAGEREF _Toc33963248 \h </w:instrText>
      </w:r>
      <w:r>
        <w:fldChar w:fldCharType="separate"/>
      </w:r>
      <w:r>
        <w:t>13</w:t>
      </w:r>
      <w:r>
        <w:fldChar w:fldCharType="end"/>
      </w:r>
    </w:p>
    <w:p w14:paraId="1B62E535" w14:textId="05DBC29D" w:rsidR="00517ED1" w:rsidRDefault="00517ED1">
      <w:pPr>
        <w:pStyle w:val="TOC4"/>
        <w:rPr>
          <w:rFonts w:asciiTheme="minorHAnsi" w:eastAsiaTheme="minorEastAsia" w:hAnsiTheme="minorHAnsi" w:cstheme="minorBidi"/>
          <w:sz w:val="22"/>
          <w:szCs w:val="22"/>
          <w:lang w:val="en-US" w:eastAsia="ko-KR"/>
        </w:rPr>
      </w:pPr>
      <w:r>
        <w:t>6.2.1.4</w:t>
      </w:r>
      <w:r>
        <w:rPr>
          <w:rFonts w:asciiTheme="minorHAnsi" w:eastAsiaTheme="minorEastAsia" w:hAnsiTheme="minorHAnsi" w:cstheme="minorBidi"/>
          <w:sz w:val="22"/>
          <w:szCs w:val="22"/>
          <w:lang w:val="en-US" w:eastAsia="ko-KR"/>
        </w:rPr>
        <w:tab/>
      </w:r>
      <w:r>
        <w:t>Abnormal cases in the TSN AF</w:t>
      </w:r>
      <w:r>
        <w:tab/>
      </w:r>
      <w:r>
        <w:fldChar w:fldCharType="begin"/>
      </w:r>
      <w:r>
        <w:instrText xml:space="preserve"> PAGEREF _Toc33963249 \h </w:instrText>
      </w:r>
      <w:r>
        <w:fldChar w:fldCharType="separate"/>
      </w:r>
      <w:r>
        <w:t>14</w:t>
      </w:r>
      <w:r>
        <w:fldChar w:fldCharType="end"/>
      </w:r>
    </w:p>
    <w:p w14:paraId="3BFFE697" w14:textId="01951736" w:rsidR="00517ED1" w:rsidRDefault="00517ED1">
      <w:pPr>
        <w:pStyle w:val="TOC4"/>
        <w:rPr>
          <w:rFonts w:asciiTheme="minorHAnsi" w:eastAsiaTheme="minorEastAsia" w:hAnsiTheme="minorHAnsi" w:cstheme="minorBidi"/>
          <w:sz w:val="22"/>
          <w:szCs w:val="22"/>
          <w:lang w:val="en-US" w:eastAsia="ko-KR"/>
        </w:rPr>
      </w:pPr>
      <w:r>
        <w:t>6.2.1.5</w:t>
      </w:r>
      <w:r>
        <w:rPr>
          <w:rFonts w:asciiTheme="minorHAnsi" w:eastAsiaTheme="minorEastAsia" w:hAnsiTheme="minorHAnsi" w:cstheme="minorBidi"/>
          <w:sz w:val="22"/>
          <w:szCs w:val="22"/>
          <w:lang w:val="en-US" w:eastAsia="ko-KR"/>
        </w:rPr>
        <w:tab/>
      </w:r>
      <w:r>
        <w:t>Abnormal cases in the NW-TT</w:t>
      </w:r>
      <w:r>
        <w:tab/>
      </w:r>
      <w:r>
        <w:fldChar w:fldCharType="begin"/>
      </w:r>
      <w:r>
        <w:instrText xml:space="preserve"> PAGEREF _Toc33963250 \h </w:instrText>
      </w:r>
      <w:r>
        <w:fldChar w:fldCharType="separate"/>
      </w:r>
      <w:r>
        <w:t>14</w:t>
      </w:r>
      <w:r>
        <w:fldChar w:fldCharType="end"/>
      </w:r>
    </w:p>
    <w:p w14:paraId="633DFB81" w14:textId="3F7C268F" w:rsidR="00517ED1" w:rsidRDefault="00517ED1">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eastAsia="ko-KR"/>
        </w:rPr>
        <w:tab/>
      </w:r>
      <w:r>
        <w:t>NW-TT-initiated Ethernet port management procedure</w:t>
      </w:r>
      <w:r>
        <w:tab/>
      </w:r>
      <w:r>
        <w:fldChar w:fldCharType="begin"/>
      </w:r>
      <w:r>
        <w:instrText xml:space="preserve"> PAGEREF _Toc33963251 \h </w:instrText>
      </w:r>
      <w:r>
        <w:fldChar w:fldCharType="separate"/>
      </w:r>
      <w:r>
        <w:t>14</w:t>
      </w:r>
      <w:r>
        <w:fldChar w:fldCharType="end"/>
      </w:r>
    </w:p>
    <w:p w14:paraId="5BE67D19" w14:textId="583ADA37" w:rsidR="00517ED1" w:rsidRDefault="00517ED1">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_Toc33963252 \h </w:instrText>
      </w:r>
      <w:r>
        <w:fldChar w:fldCharType="separate"/>
      </w:r>
      <w:r>
        <w:t>14</w:t>
      </w:r>
      <w:r>
        <w:fldChar w:fldCharType="end"/>
      </w:r>
    </w:p>
    <w:p w14:paraId="3459FDE0" w14:textId="5B8413C1" w:rsidR="00517ED1" w:rsidRDefault="00517ED1">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t>NW-TT-initiated Ethernet port management procedure initiation</w:t>
      </w:r>
      <w:r>
        <w:tab/>
      </w:r>
      <w:r>
        <w:fldChar w:fldCharType="begin"/>
      </w:r>
      <w:r>
        <w:instrText xml:space="preserve"> PAGEREF _Toc33963253 \h </w:instrText>
      </w:r>
      <w:r>
        <w:fldChar w:fldCharType="separate"/>
      </w:r>
      <w:r>
        <w:t>14</w:t>
      </w:r>
      <w:r>
        <w:fldChar w:fldCharType="end"/>
      </w:r>
    </w:p>
    <w:p w14:paraId="7B6D5363" w14:textId="75B2344B" w:rsidR="00517ED1" w:rsidRDefault="00517ED1">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eastAsia="ko-KR"/>
        </w:rPr>
        <w:tab/>
      </w:r>
      <w:r>
        <w:t>NW-TT-initiated Ethernet port management procedure completion</w:t>
      </w:r>
      <w:r>
        <w:tab/>
      </w:r>
      <w:r>
        <w:fldChar w:fldCharType="begin"/>
      </w:r>
      <w:r>
        <w:instrText xml:space="preserve"> PAGEREF _Toc33963254 \h </w:instrText>
      </w:r>
      <w:r>
        <w:fldChar w:fldCharType="separate"/>
      </w:r>
      <w:r>
        <w:t>15</w:t>
      </w:r>
      <w:r>
        <w:fldChar w:fldCharType="end"/>
      </w:r>
    </w:p>
    <w:p w14:paraId="2C24F514" w14:textId="0DC8F116" w:rsidR="00517ED1" w:rsidRDefault="00517ED1">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eastAsia="ko-KR"/>
        </w:rPr>
        <w:tab/>
      </w:r>
      <w:r>
        <w:t>Abnormal cases in the TSN AF</w:t>
      </w:r>
      <w:r>
        <w:tab/>
      </w:r>
      <w:r>
        <w:fldChar w:fldCharType="begin"/>
      </w:r>
      <w:r>
        <w:instrText xml:space="preserve"> PAGEREF _Toc33963255 \h </w:instrText>
      </w:r>
      <w:r>
        <w:fldChar w:fldCharType="separate"/>
      </w:r>
      <w:r>
        <w:t>15</w:t>
      </w:r>
      <w:r>
        <w:fldChar w:fldCharType="end"/>
      </w:r>
    </w:p>
    <w:p w14:paraId="20DABA56" w14:textId="76FB34EE" w:rsidR="00517ED1" w:rsidRDefault="00517ED1">
      <w:pPr>
        <w:pStyle w:val="TOC4"/>
        <w:rPr>
          <w:rFonts w:asciiTheme="minorHAnsi" w:eastAsiaTheme="minorEastAsia" w:hAnsiTheme="minorHAnsi" w:cstheme="minorBidi"/>
          <w:sz w:val="22"/>
          <w:szCs w:val="22"/>
          <w:lang w:val="en-US" w:eastAsia="ko-KR"/>
        </w:rPr>
      </w:pPr>
      <w:r>
        <w:t>6.2.2.5</w:t>
      </w:r>
      <w:r>
        <w:rPr>
          <w:rFonts w:asciiTheme="minorHAnsi" w:eastAsiaTheme="minorEastAsia" w:hAnsiTheme="minorHAnsi" w:cstheme="minorBidi"/>
          <w:sz w:val="22"/>
          <w:szCs w:val="22"/>
          <w:lang w:val="en-US" w:eastAsia="ko-KR"/>
        </w:rPr>
        <w:tab/>
      </w:r>
      <w:r>
        <w:t>Abnormal cases in the NW-TT</w:t>
      </w:r>
      <w:r>
        <w:tab/>
      </w:r>
      <w:r>
        <w:fldChar w:fldCharType="begin"/>
      </w:r>
      <w:r>
        <w:instrText xml:space="preserve"> PAGEREF _Toc33963256 \h </w:instrText>
      </w:r>
      <w:r>
        <w:fldChar w:fldCharType="separate"/>
      </w:r>
      <w:r>
        <w:t>15</w:t>
      </w:r>
      <w:r>
        <w:fldChar w:fldCharType="end"/>
      </w:r>
    </w:p>
    <w:p w14:paraId="022B4652" w14:textId="23D95A43" w:rsidR="00517ED1" w:rsidRDefault="00517ED1">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Handling of unknown, unforeseen, and erroneous Ethernet port management service data</w:t>
      </w:r>
      <w:r>
        <w:tab/>
      </w:r>
      <w:r>
        <w:fldChar w:fldCharType="begin"/>
      </w:r>
      <w:r>
        <w:instrText xml:space="preserve"> PAGEREF _Toc33963257 \h </w:instrText>
      </w:r>
      <w:r>
        <w:fldChar w:fldCharType="separate"/>
      </w:r>
      <w:r>
        <w:t>15</w:t>
      </w:r>
      <w:r>
        <w:fldChar w:fldCharType="end"/>
      </w:r>
    </w:p>
    <w:p w14:paraId="5135596E" w14:textId="6D2E40D3" w:rsidR="00517ED1" w:rsidRDefault="00517ED1">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_Toc33963258 \h </w:instrText>
      </w:r>
      <w:r>
        <w:fldChar w:fldCharType="separate"/>
      </w:r>
      <w:r>
        <w:t>15</w:t>
      </w:r>
      <w:r>
        <w:fldChar w:fldCharType="end"/>
      </w:r>
    </w:p>
    <w:p w14:paraId="06B4C029" w14:textId="3AAD8BBA" w:rsidR="00517ED1" w:rsidRDefault="00517ED1">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Message too short or too long</w:t>
      </w:r>
      <w:r>
        <w:tab/>
      </w:r>
      <w:r>
        <w:fldChar w:fldCharType="begin"/>
      </w:r>
      <w:r>
        <w:instrText xml:space="preserve"> PAGEREF _Toc33963259 \h </w:instrText>
      </w:r>
      <w:r>
        <w:fldChar w:fldCharType="separate"/>
      </w:r>
      <w:r>
        <w:t>16</w:t>
      </w:r>
      <w:r>
        <w:fldChar w:fldCharType="end"/>
      </w:r>
    </w:p>
    <w:p w14:paraId="5F3C9E4A" w14:textId="68AC062A" w:rsidR="00517ED1" w:rsidRDefault="00517ED1">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Message too short</w:t>
      </w:r>
      <w:r>
        <w:tab/>
      </w:r>
      <w:r>
        <w:fldChar w:fldCharType="begin"/>
      </w:r>
      <w:r>
        <w:instrText xml:space="preserve"> PAGEREF _Toc33963260 \h </w:instrText>
      </w:r>
      <w:r>
        <w:fldChar w:fldCharType="separate"/>
      </w:r>
      <w:r>
        <w:t>16</w:t>
      </w:r>
      <w:r>
        <w:fldChar w:fldCharType="end"/>
      </w:r>
    </w:p>
    <w:p w14:paraId="33915BF8" w14:textId="6C0F1692" w:rsidR="00517ED1" w:rsidRDefault="00517ED1">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Message too long</w:t>
      </w:r>
      <w:r>
        <w:tab/>
      </w:r>
      <w:r>
        <w:fldChar w:fldCharType="begin"/>
      </w:r>
      <w:r>
        <w:instrText xml:space="preserve"> PAGEREF _Toc33963261 \h </w:instrText>
      </w:r>
      <w:r>
        <w:fldChar w:fldCharType="separate"/>
      </w:r>
      <w:r>
        <w:t>16</w:t>
      </w:r>
      <w:r>
        <w:fldChar w:fldCharType="end"/>
      </w:r>
    </w:p>
    <w:p w14:paraId="6A81FFD3" w14:textId="78CA6590" w:rsidR="00517ED1" w:rsidRDefault="00517ED1">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Unknown or unforeseen message type</w:t>
      </w:r>
      <w:r>
        <w:tab/>
      </w:r>
      <w:r>
        <w:fldChar w:fldCharType="begin"/>
      </w:r>
      <w:r>
        <w:instrText xml:space="preserve"> PAGEREF _Toc33963262 \h </w:instrText>
      </w:r>
      <w:r>
        <w:fldChar w:fldCharType="separate"/>
      </w:r>
      <w:r>
        <w:t>16</w:t>
      </w:r>
      <w:r>
        <w:fldChar w:fldCharType="end"/>
      </w:r>
    </w:p>
    <w:p w14:paraId="18402D7A" w14:textId="752F5022" w:rsidR="00517ED1" w:rsidRDefault="00517ED1">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Non-semantical mandatory information element errors</w:t>
      </w:r>
      <w:r>
        <w:tab/>
      </w:r>
      <w:r>
        <w:fldChar w:fldCharType="begin"/>
      </w:r>
      <w:r>
        <w:instrText xml:space="preserve"> PAGEREF _Toc33963263 \h </w:instrText>
      </w:r>
      <w:r>
        <w:fldChar w:fldCharType="separate"/>
      </w:r>
      <w:r>
        <w:t>16</w:t>
      </w:r>
      <w:r>
        <w:fldChar w:fldCharType="end"/>
      </w:r>
    </w:p>
    <w:p w14:paraId="711D6368" w14:textId="27CC82F5" w:rsidR="00517ED1" w:rsidRDefault="00517ED1">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Unknown and unforeseen IEs in the non-imperative message part</w:t>
      </w:r>
      <w:r>
        <w:tab/>
      </w:r>
      <w:r>
        <w:fldChar w:fldCharType="begin"/>
      </w:r>
      <w:r>
        <w:instrText xml:space="preserve"> PAGEREF _Toc33963264 \h </w:instrText>
      </w:r>
      <w:r>
        <w:fldChar w:fldCharType="separate"/>
      </w:r>
      <w:r>
        <w:t>16</w:t>
      </w:r>
      <w:r>
        <w:fldChar w:fldCharType="end"/>
      </w:r>
    </w:p>
    <w:p w14:paraId="0F7B6E91" w14:textId="6AE4772D" w:rsidR="00517ED1" w:rsidRDefault="00517ED1">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IEIs unknown in the message</w:t>
      </w:r>
      <w:r>
        <w:tab/>
      </w:r>
      <w:r>
        <w:fldChar w:fldCharType="begin"/>
      </w:r>
      <w:r>
        <w:instrText xml:space="preserve"> PAGEREF _Toc33963265 \h </w:instrText>
      </w:r>
      <w:r>
        <w:fldChar w:fldCharType="separate"/>
      </w:r>
      <w:r>
        <w:t>16</w:t>
      </w:r>
      <w:r>
        <w:fldChar w:fldCharType="end"/>
      </w:r>
    </w:p>
    <w:p w14:paraId="0D4D65CE" w14:textId="60AD10BB" w:rsidR="00517ED1" w:rsidRDefault="00517ED1">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eastAsia="ko-KR"/>
        </w:rPr>
        <w:tab/>
      </w:r>
      <w:r>
        <w:t>Out of sequence IEs</w:t>
      </w:r>
      <w:r>
        <w:tab/>
      </w:r>
      <w:r>
        <w:fldChar w:fldCharType="begin"/>
      </w:r>
      <w:r>
        <w:instrText xml:space="preserve"> PAGEREF _Toc33963266 \h </w:instrText>
      </w:r>
      <w:r>
        <w:fldChar w:fldCharType="separate"/>
      </w:r>
      <w:r>
        <w:t>17</w:t>
      </w:r>
      <w:r>
        <w:fldChar w:fldCharType="end"/>
      </w:r>
    </w:p>
    <w:p w14:paraId="6D473AFE" w14:textId="1D35E973" w:rsidR="00517ED1" w:rsidRDefault="00517ED1">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eastAsia="ko-KR"/>
        </w:rPr>
        <w:tab/>
      </w:r>
      <w:r>
        <w:t>Repeated IEs</w:t>
      </w:r>
      <w:r>
        <w:tab/>
      </w:r>
      <w:r>
        <w:fldChar w:fldCharType="begin"/>
      </w:r>
      <w:r>
        <w:instrText xml:space="preserve"> PAGEREF _Toc33963267 \h </w:instrText>
      </w:r>
      <w:r>
        <w:fldChar w:fldCharType="separate"/>
      </w:r>
      <w:r>
        <w:t>17</w:t>
      </w:r>
      <w:r>
        <w:fldChar w:fldCharType="end"/>
      </w:r>
    </w:p>
    <w:p w14:paraId="60AF1416" w14:textId="21F99055" w:rsidR="00517ED1" w:rsidRDefault="00517ED1">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eastAsia="ko-KR"/>
        </w:rPr>
        <w:tab/>
      </w:r>
      <w:r>
        <w:t>Non-imperative message part errors</w:t>
      </w:r>
      <w:r>
        <w:tab/>
      </w:r>
      <w:r>
        <w:fldChar w:fldCharType="begin"/>
      </w:r>
      <w:r>
        <w:instrText xml:space="preserve"> PAGEREF _Toc33963268 \h </w:instrText>
      </w:r>
      <w:r>
        <w:fldChar w:fldCharType="separate"/>
      </w:r>
      <w:r>
        <w:t>17</w:t>
      </w:r>
      <w:r>
        <w:fldChar w:fldCharType="end"/>
      </w:r>
    </w:p>
    <w:p w14:paraId="37A28CE6" w14:textId="1A568B8D" w:rsidR="00517ED1" w:rsidRDefault="00517ED1">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_Toc33963269 \h </w:instrText>
      </w:r>
      <w:r>
        <w:fldChar w:fldCharType="separate"/>
      </w:r>
      <w:r>
        <w:t>17</w:t>
      </w:r>
      <w:r>
        <w:fldChar w:fldCharType="end"/>
      </w:r>
    </w:p>
    <w:p w14:paraId="72042586" w14:textId="1CE1CE57" w:rsidR="00517ED1" w:rsidRDefault="00517ED1">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eastAsia="ko-KR"/>
        </w:rPr>
        <w:tab/>
      </w:r>
      <w:r>
        <w:t>Syntactically incorrect optional IEs</w:t>
      </w:r>
      <w:r>
        <w:tab/>
      </w:r>
      <w:r>
        <w:fldChar w:fldCharType="begin"/>
      </w:r>
      <w:r>
        <w:instrText xml:space="preserve"> PAGEREF _Toc33963270 \h </w:instrText>
      </w:r>
      <w:r>
        <w:fldChar w:fldCharType="separate"/>
      </w:r>
      <w:r>
        <w:t>17</w:t>
      </w:r>
      <w:r>
        <w:fldChar w:fldCharType="end"/>
      </w:r>
    </w:p>
    <w:p w14:paraId="24207AF2" w14:textId="38F522EE" w:rsidR="00517ED1" w:rsidRDefault="00517ED1">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eastAsia="ko-KR"/>
        </w:rPr>
        <w:tab/>
      </w:r>
      <w:r>
        <w:t>Conditional IE errors</w:t>
      </w:r>
      <w:r>
        <w:tab/>
      </w:r>
      <w:r>
        <w:fldChar w:fldCharType="begin"/>
      </w:r>
      <w:r>
        <w:instrText xml:space="preserve"> PAGEREF _Toc33963271 \h </w:instrText>
      </w:r>
      <w:r>
        <w:fldChar w:fldCharType="separate"/>
      </w:r>
      <w:r>
        <w:t>17</w:t>
      </w:r>
      <w:r>
        <w:fldChar w:fldCharType="end"/>
      </w:r>
    </w:p>
    <w:p w14:paraId="0D1953BC" w14:textId="58790B18" w:rsidR="00517ED1" w:rsidRDefault="00517ED1">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Messages with semantically incorrect contents</w:t>
      </w:r>
      <w:r>
        <w:tab/>
      </w:r>
      <w:r>
        <w:fldChar w:fldCharType="begin"/>
      </w:r>
      <w:r>
        <w:instrText xml:space="preserve"> PAGEREF _Toc33963272 \h </w:instrText>
      </w:r>
      <w:r>
        <w:fldChar w:fldCharType="separate"/>
      </w:r>
      <w:r>
        <w:t>17</w:t>
      </w:r>
      <w:r>
        <w:fldChar w:fldCharType="end"/>
      </w:r>
    </w:p>
    <w:p w14:paraId="1FAE0128" w14:textId="0E8979F3" w:rsidR="00517ED1" w:rsidRDefault="00517ED1">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_Toc33963273 \h </w:instrText>
      </w:r>
      <w:r>
        <w:fldChar w:fldCharType="separate"/>
      </w:r>
      <w:r>
        <w:t>18</w:t>
      </w:r>
      <w:r>
        <w:fldChar w:fldCharType="end"/>
      </w:r>
    </w:p>
    <w:p w14:paraId="716F154C" w14:textId="5E91AC28" w:rsidR="00517ED1" w:rsidRDefault="00517ED1">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Manage Ethernet port command</w:t>
      </w:r>
      <w:r>
        <w:tab/>
      </w:r>
      <w:r>
        <w:fldChar w:fldCharType="begin"/>
      </w:r>
      <w:r>
        <w:instrText xml:space="preserve"> PAGEREF _Toc33963274 \h </w:instrText>
      </w:r>
      <w:r>
        <w:fldChar w:fldCharType="separate"/>
      </w:r>
      <w:r>
        <w:t>18</w:t>
      </w:r>
      <w:r>
        <w:fldChar w:fldCharType="end"/>
      </w:r>
    </w:p>
    <w:p w14:paraId="4D910689" w14:textId="1EEA8F0F" w:rsidR="00517ED1" w:rsidRDefault="00517ED1">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_Toc33963275 \h </w:instrText>
      </w:r>
      <w:r>
        <w:fldChar w:fldCharType="separate"/>
      </w:r>
      <w:r>
        <w:t>18</w:t>
      </w:r>
      <w:r>
        <w:fldChar w:fldCharType="end"/>
      </w:r>
    </w:p>
    <w:p w14:paraId="4FB48E69" w14:textId="0778DAE3" w:rsidR="00517ED1" w:rsidRDefault="00517ED1">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Manage Ethernet port complete</w:t>
      </w:r>
      <w:r>
        <w:tab/>
      </w:r>
      <w:r>
        <w:fldChar w:fldCharType="begin"/>
      </w:r>
      <w:r>
        <w:instrText xml:space="preserve"> PAGEREF _Toc33963276 \h </w:instrText>
      </w:r>
      <w:r>
        <w:fldChar w:fldCharType="separate"/>
      </w:r>
      <w:r>
        <w:t>18</w:t>
      </w:r>
      <w:r>
        <w:fldChar w:fldCharType="end"/>
      </w:r>
    </w:p>
    <w:p w14:paraId="5CC82769" w14:textId="257F48AA" w:rsidR="00517ED1" w:rsidRDefault="00517ED1">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_Toc33963277 \h </w:instrText>
      </w:r>
      <w:r>
        <w:fldChar w:fldCharType="separate"/>
      </w:r>
      <w:r>
        <w:t>18</w:t>
      </w:r>
      <w:r>
        <w:fldChar w:fldCharType="end"/>
      </w:r>
    </w:p>
    <w:p w14:paraId="059CDC1D" w14:textId="76964AC1" w:rsidR="00517ED1" w:rsidRDefault="00517ED1">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eastAsia="ko-KR"/>
        </w:rPr>
        <w:tab/>
      </w:r>
      <w:r>
        <w:rPr>
          <w:lang w:eastAsia="ko-KR"/>
        </w:rPr>
        <w:t>Ethernet port management capability</w:t>
      </w:r>
      <w:r>
        <w:tab/>
      </w:r>
      <w:r>
        <w:fldChar w:fldCharType="begin"/>
      </w:r>
      <w:r>
        <w:instrText xml:space="preserve"> PAGEREF _Toc33963278 \h </w:instrText>
      </w:r>
      <w:r>
        <w:fldChar w:fldCharType="separate"/>
      </w:r>
      <w:r>
        <w:t>19</w:t>
      </w:r>
      <w:r>
        <w:fldChar w:fldCharType="end"/>
      </w:r>
    </w:p>
    <w:p w14:paraId="6DB4E666" w14:textId="518B2730" w:rsidR="00517ED1" w:rsidRDefault="00517ED1">
      <w:pPr>
        <w:pStyle w:val="TOC3"/>
        <w:rPr>
          <w:rFonts w:asciiTheme="minorHAnsi" w:eastAsiaTheme="minorEastAsia" w:hAnsiTheme="minorHAnsi" w:cstheme="minorBidi"/>
          <w:sz w:val="22"/>
          <w:szCs w:val="22"/>
          <w:lang w:val="en-US" w:eastAsia="ko-KR"/>
        </w:rPr>
      </w:pPr>
      <w:r>
        <w:t>8.2.3</w:t>
      </w:r>
      <w:r>
        <w:rPr>
          <w:rFonts w:asciiTheme="minorHAnsi" w:eastAsiaTheme="minorEastAsia" w:hAnsiTheme="minorHAnsi" w:cstheme="minorBidi"/>
          <w:sz w:val="22"/>
          <w:szCs w:val="22"/>
          <w:lang w:val="en-US" w:eastAsia="ko-KR"/>
        </w:rPr>
        <w:tab/>
      </w:r>
      <w:r>
        <w:rPr>
          <w:lang w:eastAsia="ko-KR"/>
        </w:rPr>
        <w:t>Ethernet port status</w:t>
      </w:r>
      <w:r>
        <w:tab/>
      </w:r>
      <w:r>
        <w:fldChar w:fldCharType="begin"/>
      </w:r>
      <w:r>
        <w:instrText xml:space="preserve"> PAGEREF _Toc33963279 \h </w:instrText>
      </w:r>
      <w:r>
        <w:fldChar w:fldCharType="separate"/>
      </w:r>
      <w:r>
        <w:t>19</w:t>
      </w:r>
      <w:r>
        <w:fldChar w:fldCharType="end"/>
      </w:r>
    </w:p>
    <w:p w14:paraId="4FF7DB27" w14:textId="424FA138" w:rsidR="00517ED1" w:rsidRDefault="00517ED1">
      <w:pPr>
        <w:pStyle w:val="TOC3"/>
        <w:rPr>
          <w:rFonts w:asciiTheme="minorHAnsi" w:eastAsiaTheme="minorEastAsia" w:hAnsiTheme="minorHAnsi" w:cstheme="minorBidi"/>
          <w:sz w:val="22"/>
          <w:szCs w:val="22"/>
          <w:lang w:val="en-US" w:eastAsia="ko-KR"/>
        </w:rPr>
      </w:pPr>
      <w:r>
        <w:t>8.2.4</w:t>
      </w:r>
      <w:r>
        <w:rPr>
          <w:rFonts w:asciiTheme="minorHAnsi" w:eastAsiaTheme="minorEastAsia" w:hAnsiTheme="minorHAnsi" w:cstheme="minorBidi"/>
          <w:sz w:val="22"/>
          <w:szCs w:val="22"/>
          <w:lang w:val="en-US" w:eastAsia="ko-KR"/>
        </w:rPr>
        <w:tab/>
      </w:r>
      <w:r>
        <w:rPr>
          <w:lang w:eastAsia="ko-KR"/>
        </w:rPr>
        <w:t>Ethernet port update result</w:t>
      </w:r>
      <w:r>
        <w:tab/>
      </w:r>
      <w:r>
        <w:fldChar w:fldCharType="begin"/>
      </w:r>
      <w:r>
        <w:instrText xml:space="preserve"> PAGEREF _Toc33963280 \h </w:instrText>
      </w:r>
      <w:r>
        <w:fldChar w:fldCharType="separate"/>
      </w:r>
      <w:r>
        <w:t>19</w:t>
      </w:r>
      <w:r>
        <w:fldChar w:fldCharType="end"/>
      </w:r>
    </w:p>
    <w:p w14:paraId="729F49FF" w14:textId="0DA68CB4" w:rsidR="00517ED1" w:rsidRDefault="00517ED1">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Ethernet port management notify</w:t>
      </w:r>
      <w:r>
        <w:tab/>
      </w:r>
      <w:r>
        <w:fldChar w:fldCharType="begin"/>
      </w:r>
      <w:r>
        <w:instrText xml:space="preserve"> PAGEREF _Toc33963281 \h </w:instrText>
      </w:r>
      <w:r>
        <w:fldChar w:fldCharType="separate"/>
      </w:r>
      <w:r>
        <w:t>19</w:t>
      </w:r>
      <w:r>
        <w:fldChar w:fldCharType="end"/>
      </w:r>
    </w:p>
    <w:p w14:paraId="63E6ABE1" w14:textId="076174C1" w:rsidR="00517ED1" w:rsidRDefault="00517ED1">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_Toc33963282 \h </w:instrText>
      </w:r>
      <w:r>
        <w:fldChar w:fldCharType="separate"/>
      </w:r>
      <w:r>
        <w:t>19</w:t>
      </w:r>
      <w:r>
        <w:fldChar w:fldCharType="end"/>
      </w:r>
    </w:p>
    <w:p w14:paraId="235CB47A" w14:textId="6DF5315C" w:rsidR="00517ED1" w:rsidRDefault="00517ED1">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Ethernet port management notify ack</w:t>
      </w:r>
      <w:r>
        <w:tab/>
      </w:r>
      <w:r>
        <w:fldChar w:fldCharType="begin"/>
      </w:r>
      <w:r>
        <w:instrText xml:space="preserve"> PAGEREF _Toc33963283 \h </w:instrText>
      </w:r>
      <w:r>
        <w:fldChar w:fldCharType="separate"/>
      </w:r>
      <w:r>
        <w:t>19</w:t>
      </w:r>
      <w:r>
        <w:fldChar w:fldCharType="end"/>
      </w:r>
    </w:p>
    <w:p w14:paraId="368468B7" w14:textId="49F40D0E" w:rsidR="00517ED1" w:rsidRDefault="00517ED1">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_Toc33963284 \h </w:instrText>
      </w:r>
      <w:r>
        <w:fldChar w:fldCharType="separate"/>
      </w:r>
      <w:r>
        <w:t>19</w:t>
      </w:r>
      <w:r>
        <w:fldChar w:fldCharType="end"/>
      </w:r>
    </w:p>
    <w:p w14:paraId="10B1F765" w14:textId="5CAE6CDF" w:rsidR="00517ED1" w:rsidRDefault="00517ED1">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eastAsia="ko-KR"/>
        </w:rPr>
        <w:tab/>
      </w:r>
      <w:r>
        <w:t>Ethernet port management notify complete</w:t>
      </w:r>
      <w:r>
        <w:tab/>
      </w:r>
      <w:r>
        <w:fldChar w:fldCharType="begin"/>
      </w:r>
      <w:r>
        <w:instrText xml:space="preserve"> PAGEREF _Toc33963285 \h </w:instrText>
      </w:r>
      <w:r>
        <w:fldChar w:fldCharType="separate"/>
      </w:r>
      <w:r>
        <w:t>20</w:t>
      </w:r>
      <w:r>
        <w:fldChar w:fldCharType="end"/>
      </w:r>
    </w:p>
    <w:p w14:paraId="166C990A" w14:textId="1F89AE9D" w:rsidR="00517ED1" w:rsidRDefault="00517ED1">
      <w:pPr>
        <w:pStyle w:val="TOC3"/>
        <w:rPr>
          <w:rFonts w:asciiTheme="minorHAnsi" w:eastAsiaTheme="minorEastAsia" w:hAnsiTheme="minorHAnsi" w:cstheme="minorBidi"/>
          <w:sz w:val="22"/>
          <w:szCs w:val="22"/>
          <w:lang w:val="en-US" w:eastAsia="ko-KR"/>
        </w:rPr>
      </w:pPr>
      <w:r>
        <w:t>8.5.1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_Toc33963286 \h </w:instrText>
      </w:r>
      <w:r>
        <w:fldChar w:fldCharType="separate"/>
      </w:r>
      <w:r>
        <w:t>20</w:t>
      </w:r>
      <w:r>
        <w:fldChar w:fldCharType="end"/>
      </w:r>
    </w:p>
    <w:p w14:paraId="5F37C2B6" w14:textId="18696E68" w:rsidR="00517ED1" w:rsidRDefault="00517ED1">
      <w:pPr>
        <w:pStyle w:val="TOC2"/>
        <w:rPr>
          <w:rFonts w:asciiTheme="minorHAnsi" w:eastAsiaTheme="minorEastAsia" w:hAnsiTheme="minorHAnsi" w:cstheme="minorBidi"/>
          <w:sz w:val="22"/>
          <w:szCs w:val="22"/>
          <w:lang w:val="en-US" w:eastAsia="ko-KR"/>
        </w:rPr>
      </w:pPr>
      <w:r>
        <w:t>8.6</w:t>
      </w:r>
      <w:r>
        <w:rPr>
          <w:rFonts w:asciiTheme="minorHAnsi" w:eastAsiaTheme="minorEastAsia" w:hAnsiTheme="minorHAnsi" w:cstheme="minorBidi"/>
          <w:sz w:val="22"/>
          <w:szCs w:val="22"/>
          <w:lang w:val="en-US" w:eastAsia="ko-KR"/>
        </w:rPr>
        <w:tab/>
      </w:r>
      <w:r>
        <w:t>Ethernet port management capability</w:t>
      </w:r>
      <w:r>
        <w:tab/>
      </w:r>
      <w:r>
        <w:fldChar w:fldCharType="begin"/>
      </w:r>
      <w:r>
        <w:instrText xml:space="preserve"> PAGEREF _Toc33963287 \h </w:instrText>
      </w:r>
      <w:r>
        <w:fldChar w:fldCharType="separate"/>
      </w:r>
      <w:r>
        <w:t>20</w:t>
      </w:r>
      <w:r>
        <w:fldChar w:fldCharType="end"/>
      </w:r>
    </w:p>
    <w:p w14:paraId="7935B527" w14:textId="7949D6ED" w:rsidR="00517ED1" w:rsidRDefault="00517ED1">
      <w:pPr>
        <w:pStyle w:val="TOC3"/>
        <w:rPr>
          <w:rFonts w:asciiTheme="minorHAnsi" w:eastAsiaTheme="minorEastAsia" w:hAnsiTheme="minorHAnsi" w:cstheme="minorBidi"/>
          <w:sz w:val="22"/>
          <w:szCs w:val="22"/>
          <w:lang w:val="en-US" w:eastAsia="ko-KR"/>
        </w:rPr>
      </w:pPr>
      <w:r>
        <w:t>8.6.1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_Toc33963288 \h </w:instrText>
      </w:r>
      <w:r>
        <w:fldChar w:fldCharType="separate"/>
      </w:r>
      <w:r>
        <w:t>20</w:t>
      </w:r>
      <w:r>
        <w:fldChar w:fldCharType="end"/>
      </w:r>
    </w:p>
    <w:p w14:paraId="1C738EBC" w14:textId="75AEB152" w:rsidR="00517ED1" w:rsidRDefault="00517ED1">
      <w:pPr>
        <w:pStyle w:val="TOC3"/>
        <w:rPr>
          <w:rFonts w:asciiTheme="minorHAnsi" w:eastAsiaTheme="minorEastAsia" w:hAnsiTheme="minorHAnsi" w:cstheme="minorBidi"/>
          <w:sz w:val="22"/>
          <w:szCs w:val="22"/>
          <w:lang w:val="en-US" w:eastAsia="ko-KR"/>
        </w:rPr>
      </w:pPr>
      <w:r>
        <w:t>8.6.2</w:t>
      </w:r>
      <w:r>
        <w:rPr>
          <w:rFonts w:asciiTheme="minorHAnsi" w:eastAsiaTheme="minorEastAsia" w:hAnsiTheme="minorHAnsi" w:cstheme="minorBidi"/>
          <w:sz w:val="22"/>
          <w:szCs w:val="22"/>
          <w:lang w:val="en-US" w:eastAsia="ko-KR"/>
        </w:rPr>
        <w:tab/>
      </w:r>
      <w:r>
        <w:rPr>
          <w:lang w:eastAsia="ko-KR"/>
        </w:rPr>
        <w:t>Ethernet port management capability</w:t>
      </w:r>
      <w:r>
        <w:tab/>
      </w:r>
      <w:r>
        <w:fldChar w:fldCharType="begin"/>
      </w:r>
      <w:r>
        <w:instrText xml:space="preserve"> PAGEREF _Toc33963289 \h </w:instrText>
      </w:r>
      <w:r>
        <w:fldChar w:fldCharType="separate"/>
      </w:r>
      <w:r>
        <w:t>21</w:t>
      </w:r>
      <w:r>
        <w:fldChar w:fldCharType="end"/>
      </w:r>
    </w:p>
    <w:p w14:paraId="183775A0" w14:textId="3E8F3CC2" w:rsidR="00517ED1" w:rsidRDefault="00517ED1">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_Toc33963290 \h </w:instrText>
      </w:r>
      <w:r>
        <w:fldChar w:fldCharType="separate"/>
      </w:r>
      <w:r>
        <w:t>21</w:t>
      </w:r>
      <w:r>
        <w:fldChar w:fldCharType="end"/>
      </w:r>
    </w:p>
    <w:p w14:paraId="22A83EDD" w14:textId="71363B66" w:rsidR="00517ED1" w:rsidRDefault="00517ED1">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Ethernet port management service message type</w:t>
      </w:r>
      <w:r>
        <w:tab/>
      </w:r>
      <w:r>
        <w:fldChar w:fldCharType="begin"/>
      </w:r>
      <w:r>
        <w:instrText xml:space="preserve"> PAGEREF _Toc33963291 \h </w:instrText>
      </w:r>
      <w:r>
        <w:fldChar w:fldCharType="separate"/>
      </w:r>
      <w:r>
        <w:t>21</w:t>
      </w:r>
      <w:r>
        <w:fldChar w:fldCharType="end"/>
      </w:r>
    </w:p>
    <w:p w14:paraId="2B805F8E" w14:textId="43FF3756" w:rsidR="00517ED1" w:rsidRDefault="00517ED1">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Ethernet port management list</w:t>
      </w:r>
      <w:r>
        <w:tab/>
      </w:r>
      <w:r>
        <w:fldChar w:fldCharType="begin"/>
      </w:r>
      <w:r>
        <w:instrText xml:space="preserve"> PAGEREF _Toc33963292 \h </w:instrText>
      </w:r>
      <w:r>
        <w:fldChar w:fldCharType="separate"/>
      </w:r>
      <w:r>
        <w:t>21</w:t>
      </w:r>
      <w:r>
        <w:fldChar w:fldCharType="end"/>
      </w:r>
    </w:p>
    <w:p w14:paraId="76DE980F" w14:textId="6A02D085" w:rsidR="00517ED1" w:rsidRDefault="00517ED1">
      <w:pPr>
        <w:pStyle w:val="TOC2"/>
        <w:rPr>
          <w:rFonts w:asciiTheme="minorHAnsi" w:eastAsiaTheme="minorEastAsia" w:hAnsiTheme="minorHAnsi" w:cstheme="minorBidi"/>
          <w:sz w:val="22"/>
          <w:szCs w:val="22"/>
          <w:lang w:val="en-US" w:eastAsia="ko-KR"/>
        </w:rPr>
      </w:pPr>
      <w:r>
        <w:t>9.3</w:t>
      </w:r>
      <w:r>
        <w:rPr>
          <w:rFonts w:asciiTheme="minorHAnsi" w:eastAsiaTheme="minorEastAsia" w:hAnsiTheme="minorHAnsi" w:cstheme="minorBidi"/>
          <w:sz w:val="22"/>
          <w:szCs w:val="22"/>
          <w:lang w:val="en-US" w:eastAsia="ko-KR"/>
        </w:rPr>
        <w:tab/>
      </w:r>
      <w:r>
        <w:t>Ethernet port management capability</w:t>
      </w:r>
      <w:r>
        <w:tab/>
      </w:r>
      <w:r>
        <w:fldChar w:fldCharType="begin"/>
      </w:r>
      <w:r>
        <w:instrText xml:space="preserve"> PAGEREF _Toc33963293 \h </w:instrText>
      </w:r>
      <w:r>
        <w:fldChar w:fldCharType="separate"/>
      </w:r>
      <w:r>
        <w:t>27</w:t>
      </w:r>
      <w:r>
        <w:fldChar w:fldCharType="end"/>
      </w:r>
    </w:p>
    <w:p w14:paraId="547C709B" w14:textId="3BE15207" w:rsidR="00517ED1" w:rsidRDefault="00517ED1">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eastAsia="ko-KR"/>
        </w:rPr>
        <w:tab/>
      </w:r>
      <w:r>
        <w:t>Ethernet port status</w:t>
      </w:r>
      <w:r>
        <w:tab/>
      </w:r>
      <w:r>
        <w:fldChar w:fldCharType="begin"/>
      </w:r>
      <w:r>
        <w:instrText xml:space="preserve"> PAGEREF _Toc33963294 \h </w:instrText>
      </w:r>
      <w:r>
        <w:fldChar w:fldCharType="separate"/>
      </w:r>
      <w:r>
        <w:t>28</w:t>
      </w:r>
      <w:r>
        <w:fldChar w:fldCharType="end"/>
      </w:r>
    </w:p>
    <w:p w14:paraId="44F8DF92" w14:textId="62000B6F" w:rsidR="00517ED1" w:rsidRDefault="00517ED1">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eastAsia="ko-KR"/>
        </w:rPr>
        <w:tab/>
      </w:r>
      <w:r>
        <w:t>Ethernet port update result</w:t>
      </w:r>
      <w:r>
        <w:tab/>
      </w:r>
      <w:r>
        <w:fldChar w:fldCharType="begin"/>
      </w:r>
      <w:r>
        <w:instrText xml:space="preserve"> PAGEREF _Toc33963295 \h </w:instrText>
      </w:r>
      <w:r>
        <w:fldChar w:fldCharType="separate"/>
      </w:r>
      <w:r>
        <w:t>31</w:t>
      </w:r>
      <w:r>
        <w:fldChar w:fldCharType="end"/>
      </w:r>
    </w:p>
    <w:p w14:paraId="1AA5C825" w14:textId="065EC3F2" w:rsidR="00517ED1" w:rsidRDefault="00517ED1">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eastAsia="ko-KR"/>
        </w:rPr>
        <w:tab/>
      </w:r>
      <w:r>
        <w:t>Static filtering entries</w:t>
      </w:r>
      <w:r>
        <w:tab/>
      </w:r>
      <w:r>
        <w:fldChar w:fldCharType="begin"/>
      </w:r>
      <w:r>
        <w:instrText xml:space="preserve"> PAGEREF _Toc33963296 \h </w:instrText>
      </w:r>
      <w:r>
        <w:fldChar w:fldCharType="separate"/>
      </w:r>
      <w:r>
        <w:t>34</w:t>
      </w:r>
      <w:r>
        <w:fldChar w:fldCharType="end"/>
      </w:r>
    </w:p>
    <w:p w14:paraId="64FC00B1" w14:textId="1F907DBA" w:rsidR="00517ED1" w:rsidRDefault="00517ED1">
      <w:pPr>
        <w:pStyle w:val="TOC2"/>
        <w:rPr>
          <w:rFonts w:asciiTheme="minorHAnsi" w:eastAsiaTheme="minorEastAsia" w:hAnsiTheme="minorHAnsi" w:cstheme="minorBidi"/>
          <w:sz w:val="22"/>
          <w:szCs w:val="22"/>
          <w:lang w:val="en-US" w:eastAsia="ko-KR"/>
        </w:rPr>
      </w:pPr>
      <w:r>
        <w:t>9.7</w:t>
      </w:r>
      <w:r>
        <w:rPr>
          <w:rFonts w:asciiTheme="minorHAnsi" w:eastAsiaTheme="minorEastAsia" w:hAnsiTheme="minorHAnsi" w:cstheme="minorBidi"/>
          <w:sz w:val="22"/>
          <w:szCs w:val="22"/>
          <w:lang w:val="en-US" w:eastAsia="ko-KR"/>
        </w:rPr>
        <w:tab/>
      </w:r>
      <w:r>
        <w:t>Traffic class table</w:t>
      </w:r>
      <w:r>
        <w:tab/>
      </w:r>
      <w:r>
        <w:fldChar w:fldCharType="begin"/>
      </w:r>
      <w:r>
        <w:instrText xml:space="preserve"> PAGEREF _Toc33963297 \h </w:instrText>
      </w:r>
      <w:r>
        <w:fldChar w:fldCharType="separate"/>
      </w:r>
      <w:r>
        <w:t>35</w:t>
      </w:r>
      <w:r>
        <w:fldChar w:fldCharType="end"/>
      </w:r>
    </w:p>
    <w:p w14:paraId="32B36A8E" w14:textId="5BBADAFC" w:rsidR="00517ED1" w:rsidRDefault="00517ED1">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Timers of Ethernet port management service</w:t>
      </w:r>
      <w:r>
        <w:tab/>
      </w:r>
      <w:r>
        <w:fldChar w:fldCharType="begin"/>
      </w:r>
      <w:r>
        <w:instrText xml:space="preserve"> PAGEREF _Toc33963298 \h </w:instrText>
      </w:r>
      <w:r>
        <w:fldChar w:fldCharType="separate"/>
      </w:r>
      <w:r>
        <w:t>39</w:t>
      </w:r>
      <w:r>
        <w:fldChar w:fldCharType="end"/>
      </w:r>
    </w:p>
    <w:p w14:paraId="280BA4C7" w14:textId="43E4FAEB" w:rsidR="00517ED1" w:rsidRDefault="00517ED1">
      <w:pPr>
        <w:pStyle w:val="TOC8"/>
        <w:rPr>
          <w:rFonts w:asciiTheme="minorHAnsi" w:eastAsiaTheme="minorEastAsia" w:hAnsiTheme="minorHAnsi" w:cstheme="minorBidi"/>
          <w:b w:val="0"/>
          <w:szCs w:val="22"/>
          <w:lang w:val="en-US" w:eastAsia="ko-KR"/>
        </w:rPr>
      </w:pPr>
      <w:r>
        <w:t>Annex A (informative): Change history</w:t>
      </w:r>
      <w:r>
        <w:tab/>
      </w:r>
      <w:r>
        <w:fldChar w:fldCharType="begin"/>
      </w:r>
      <w:r>
        <w:instrText xml:space="preserve"> PAGEREF _Toc33963299 \h </w:instrText>
      </w:r>
      <w:r>
        <w:fldChar w:fldCharType="separate"/>
      </w:r>
      <w:r>
        <w:t>40</w:t>
      </w:r>
      <w:r>
        <w:fldChar w:fldCharType="end"/>
      </w:r>
    </w:p>
    <w:p w14:paraId="2C112167" w14:textId="30A328D1" w:rsidR="00080512" w:rsidRPr="00972C99" w:rsidRDefault="004D3578">
      <w:r w:rsidRPr="00972C99">
        <w:rPr>
          <w:sz w:val="22"/>
        </w:rPr>
        <w:fldChar w:fldCharType="end"/>
      </w:r>
    </w:p>
    <w:p w14:paraId="283B24C4" w14:textId="77777777" w:rsidR="00080512" w:rsidRPr="00972C99" w:rsidRDefault="00080512" w:rsidP="0056480E">
      <w:pPr>
        <w:pStyle w:val="Heading1"/>
      </w:pPr>
      <w:r w:rsidRPr="00972C99">
        <w:br w:type="page"/>
      </w:r>
      <w:bookmarkStart w:id="17" w:name="foreword"/>
      <w:bookmarkStart w:id="18" w:name="_Toc33963215"/>
      <w:bookmarkEnd w:id="17"/>
      <w:r w:rsidRPr="00972C99">
        <w:t>Foreword</w:t>
      </w:r>
      <w:bookmarkEnd w:id="18"/>
    </w:p>
    <w:p w14:paraId="7FFE3D74" w14:textId="77777777" w:rsidR="00080512" w:rsidRPr="00972C99" w:rsidRDefault="00080512">
      <w:r w:rsidRPr="00972C99">
        <w:t xml:space="preserve">This Technical </w:t>
      </w:r>
      <w:bookmarkStart w:id="19" w:name="spectype3"/>
      <w:r w:rsidRPr="00972C99">
        <w:t>Specification</w:t>
      </w:r>
      <w:bookmarkEnd w:id="19"/>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0" w:name="introduction"/>
      <w:bookmarkEnd w:id="20"/>
      <w:r w:rsidRPr="00972C99">
        <w:br w:type="page"/>
      </w:r>
      <w:bookmarkStart w:id="21" w:name="scope"/>
      <w:bookmarkStart w:id="22" w:name="_Toc33963216"/>
      <w:bookmarkEnd w:id="21"/>
      <w:r w:rsidRPr="00972C99">
        <w:t>1</w:t>
      </w:r>
      <w:r w:rsidRPr="00972C99">
        <w:tab/>
        <w:t>Scope</w:t>
      </w:r>
      <w:bookmarkEnd w:id="22"/>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77777777" w:rsidR="00E80BE1" w:rsidRPr="00972C99" w:rsidRDefault="00E80BE1" w:rsidP="00E80BE1">
      <w:pPr>
        <w:pStyle w:val="B1"/>
      </w:pPr>
      <w:bookmarkStart w:id="23" w:name="references"/>
      <w:bookmarkEnd w:id="23"/>
      <w:r w:rsidRPr="00972C99">
        <w:t>a)</w:t>
      </w:r>
      <w:r w:rsidRPr="00972C99">
        <w:tab/>
        <w:t>Ethernet port management.</w:t>
      </w:r>
    </w:p>
    <w:p w14:paraId="2E994C05" w14:textId="77777777" w:rsidR="00080512" w:rsidRPr="00972C99" w:rsidRDefault="00080512">
      <w:pPr>
        <w:pStyle w:val="Heading1"/>
      </w:pPr>
      <w:bookmarkStart w:id="24" w:name="_Toc33963217"/>
      <w:r w:rsidRPr="00972C99">
        <w:t>2</w:t>
      </w:r>
      <w:r w:rsidRPr="00972C99">
        <w:tab/>
        <w:t>References</w:t>
      </w:r>
      <w:bookmarkEnd w:id="24"/>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04B6FC1D" w14:textId="17297A49" w:rsidR="00EC4ACE" w:rsidRPr="00972C99" w:rsidRDefault="00EC4ACE" w:rsidP="00EC4ACE">
      <w:pPr>
        <w:pStyle w:val="EX"/>
      </w:pPr>
      <w:r w:rsidRPr="00972C99">
        <w:t>[6]</w:t>
      </w:r>
      <w:r w:rsidRPr="00972C99">
        <w:tab/>
        <w:t>IEEE 802.1AB-2016: "IEEE Standard for Local and metropolitan area networks -- Station and Media Access Control Connectivity Discovery".</w:t>
      </w:r>
    </w:p>
    <w:p w14:paraId="1C1F2D0F" w14:textId="4B4821AA" w:rsidR="00BD221C" w:rsidRPr="00972C99" w:rsidRDefault="00BD221C" w:rsidP="00EC4ACE">
      <w:pPr>
        <w:pStyle w:val="EX"/>
      </w:pPr>
      <w:r w:rsidRPr="00972C99">
        <w:t>[</w:t>
      </w:r>
      <w:r w:rsidR="00EC4ACE" w:rsidRPr="00972C99">
        <w:t>7</w:t>
      </w:r>
      <w:r w:rsidRPr="00972C99">
        <w:t>]</w:t>
      </w:r>
      <w:r w:rsidRPr="00972C99">
        <w:tab/>
        <w:t>IEEE 802.1Q-2018: "Standard for Local and metropolitan area networks--Bridges and Bridged Networks".</w:t>
      </w:r>
    </w:p>
    <w:p w14:paraId="25A43A92" w14:textId="29404B47" w:rsidR="00BD221C" w:rsidRPr="00972C99" w:rsidRDefault="00BD221C" w:rsidP="00BD221C">
      <w:pPr>
        <w:pStyle w:val="EX"/>
      </w:pPr>
      <w:r w:rsidRPr="00972C99">
        <w:t>[</w:t>
      </w:r>
      <w:r w:rsidR="00EC4ACE" w:rsidRPr="00972C99">
        <w:t>8</w:t>
      </w:r>
      <w:r w:rsidRPr="00972C99">
        <w:t>]</w:t>
      </w:r>
      <w:r w:rsidRPr="00972C99">
        <w:tab/>
        <w:t>IEEE 802.1Qbv-2015: "IEEE Standard for Local and metropolitan area networks -- Bridges and Bridged Networks - Amendment 25: Enhancements for Scheduled Traffic".</w:t>
      </w:r>
    </w:p>
    <w:p w14:paraId="7EC9AE80" w14:textId="2294B870" w:rsidR="005B65C7" w:rsidRPr="00972C99" w:rsidRDefault="005B65C7" w:rsidP="00BD221C">
      <w:pPr>
        <w:pStyle w:val="EX"/>
      </w:pPr>
      <w:r w:rsidRPr="00972C99">
        <w:t>[</w:t>
      </w:r>
      <w:r w:rsidR="00EC4ACE" w:rsidRPr="00972C99">
        <w:t>9</w:t>
      </w:r>
      <w:r w:rsidRPr="00972C99">
        <w:t>]</w:t>
      </w:r>
      <w:r w:rsidRPr="00972C99">
        <w:tab/>
        <w:t>IEEE 802.1Qcc-2018: "Standard for Local and metropolitan area networks - Bridges and Bridged Networks - Amendment: Stream Reservation Protocol (SRP) Enhancements and Performance Improvements".</w:t>
      </w:r>
    </w:p>
    <w:p w14:paraId="3EBD2CEF" w14:textId="77777777" w:rsidR="00080512" w:rsidRPr="00972C99" w:rsidRDefault="00080512">
      <w:pPr>
        <w:pStyle w:val="Heading1"/>
      </w:pPr>
      <w:bookmarkStart w:id="25" w:name="definitions"/>
      <w:bookmarkStart w:id="26" w:name="_Toc33963218"/>
      <w:bookmarkEnd w:id="25"/>
      <w:r w:rsidRPr="00972C99">
        <w:t>3</w:t>
      </w:r>
      <w:r w:rsidRPr="00972C99">
        <w:tab/>
        <w:t>Definitions</w:t>
      </w:r>
      <w:r w:rsidR="00602AEA" w:rsidRPr="00972C99">
        <w:t xml:space="preserve"> of terms, symbols and abbreviations</w:t>
      </w:r>
      <w:bookmarkEnd w:id="26"/>
    </w:p>
    <w:p w14:paraId="7A71B412" w14:textId="77777777" w:rsidR="00080512" w:rsidRPr="00972C99" w:rsidRDefault="00080512">
      <w:pPr>
        <w:pStyle w:val="Heading2"/>
      </w:pPr>
      <w:bookmarkStart w:id="27" w:name="_Toc33963219"/>
      <w:r w:rsidRPr="00972C99">
        <w:t>3.1</w:t>
      </w:r>
      <w:r w:rsidRPr="00972C99">
        <w:tab/>
      </w:r>
      <w:r w:rsidR="002B6339" w:rsidRPr="00972C99">
        <w:t>Terms</w:t>
      </w:r>
      <w:bookmarkEnd w:id="27"/>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2917412A" w14:textId="77777777" w:rsidR="00080512" w:rsidRPr="00972C99" w:rsidRDefault="00080512">
      <w:pPr>
        <w:pStyle w:val="Heading2"/>
      </w:pPr>
      <w:bookmarkStart w:id="28" w:name="_Toc33963220"/>
      <w:r w:rsidRPr="00972C99">
        <w:t>3.2</w:t>
      </w:r>
      <w:r w:rsidRPr="00972C99">
        <w:tab/>
        <w:t>Symbols</w:t>
      </w:r>
      <w:bookmarkEnd w:id="28"/>
    </w:p>
    <w:p w14:paraId="7C2BA64C" w14:textId="77777777" w:rsidR="00080512" w:rsidRPr="00972C99" w:rsidRDefault="00080512">
      <w:pPr>
        <w:keepNext/>
      </w:pPr>
      <w:r w:rsidRPr="00972C99">
        <w:t>For the purposes of the present document, the following symbols apply:</w:t>
      </w:r>
    </w:p>
    <w:p w14:paraId="31979ABC" w14:textId="77777777" w:rsidR="00080512" w:rsidRPr="00972C99" w:rsidRDefault="00080512">
      <w:pPr>
        <w:pStyle w:val="EW"/>
      </w:pPr>
      <w:r w:rsidRPr="00972C99">
        <w:t>&lt;symbol&gt;</w:t>
      </w:r>
      <w:r w:rsidRPr="00972C99">
        <w:tab/>
        <w:t>&lt;Explanation&gt;</w:t>
      </w:r>
    </w:p>
    <w:p w14:paraId="2017F225" w14:textId="77777777" w:rsidR="00080512" w:rsidRPr="00972C99" w:rsidRDefault="00080512">
      <w:pPr>
        <w:pStyle w:val="EW"/>
      </w:pPr>
    </w:p>
    <w:p w14:paraId="51B132BB" w14:textId="77777777" w:rsidR="00080512" w:rsidRPr="00972C99" w:rsidRDefault="00080512">
      <w:pPr>
        <w:pStyle w:val="Heading2"/>
      </w:pPr>
      <w:bookmarkStart w:id="29" w:name="_Toc33963221"/>
      <w:r w:rsidRPr="00972C99">
        <w:t>3.3</w:t>
      </w:r>
      <w:r w:rsidRPr="00972C99">
        <w:tab/>
        <w:t>Abbreviations</w:t>
      </w:r>
      <w:bookmarkEnd w:id="29"/>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30" w:name="clause4"/>
      <w:bookmarkStart w:id="31" w:name="_Toc33963222"/>
      <w:bookmarkEnd w:id="30"/>
      <w:r w:rsidRPr="00972C99">
        <w:t>4</w:t>
      </w:r>
      <w:r w:rsidRPr="00972C99">
        <w:tab/>
      </w:r>
      <w:r w:rsidR="007009CD" w:rsidRPr="00972C99">
        <w:t>General</w:t>
      </w:r>
      <w:bookmarkEnd w:id="31"/>
    </w:p>
    <w:p w14:paraId="5A32AA22" w14:textId="77777777" w:rsidR="00D6344C" w:rsidRPr="00972C99" w:rsidRDefault="00D6344C" w:rsidP="00D6344C">
      <w:pPr>
        <w:rPr>
          <w:lang w:eastAsia="ko-KR"/>
        </w:rPr>
      </w:pPr>
      <w:bookmarkStart w:id="32" w:name="_Toc20233369"/>
      <w:r w:rsidRPr="00972C99">
        <w:rPr>
          <w:lang w:eastAsia="ko-KR"/>
        </w:rPr>
        <w:t>For time sensitive communication (TSC), a 5G system (5GS) can be integrated as a bridge in a time-sensitive networking (TSN) network (i.e. a TSN bridge).</w:t>
      </w:r>
    </w:p>
    <w:p w14:paraId="64B5C1AD" w14:textId="10617D95"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the TSN application function (TSN AF) is deployed to exchange TSN bridge information with the central network controller (CNC). The TSN bridge information includes port management information which is related to Ethernet ports located in the DS -TT and NW-TT.</w:t>
      </w:r>
    </w:p>
    <w:p w14:paraId="2BD3F632" w14:textId="77777777" w:rsidR="00D6344C" w:rsidRPr="00972C99" w:rsidRDefault="00D6344C" w:rsidP="00D6344C">
      <w:r w:rsidRPr="00972C99">
        <w:t>In order to support TSN bridge information exchange between TSN AF and CNC, the DS-TT, NW-TT, and TSN AF support procedures for Ethernet port management. Clause 5 describes details of the elementary procedures between TSN AF and DS-TT. Clause 6 describes details of the elementary procedures between TSN AF and NW-TT.</w:t>
      </w:r>
    </w:p>
    <w:p w14:paraId="5FF2B01A" w14:textId="77777777" w:rsidR="00CB628A" w:rsidRPr="00972C99" w:rsidRDefault="00CB628A" w:rsidP="00BE4391">
      <w:pPr>
        <w:pStyle w:val="Heading1"/>
      </w:pPr>
      <w:bookmarkStart w:id="33" w:name="_Toc33963223"/>
      <w:r w:rsidRPr="00972C99">
        <w:t>5</w:t>
      </w:r>
      <w:r w:rsidRPr="00972C99">
        <w:tab/>
      </w:r>
      <w:r w:rsidR="00637B11" w:rsidRPr="00972C99">
        <w:t>Elementary procedures</w:t>
      </w:r>
      <w:r w:rsidRPr="00972C99">
        <w:t xml:space="preserve"> between TSN AF and DS-TT</w:t>
      </w:r>
      <w:bookmarkEnd w:id="33"/>
    </w:p>
    <w:p w14:paraId="35BF3060" w14:textId="2C947B7E" w:rsidR="005B5AD6" w:rsidRPr="00972C99" w:rsidRDefault="005B5AD6" w:rsidP="005B5AD6">
      <w:pPr>
        <w:pStyle w:val="Heading2"/>
      </w:pPr>
      <w:bookmarkStart w:id="34" w:name="_Toc20233370"/>
      <w:bookmarkStart w:id="35" w:name="_Toc33963224"/>
      <w:bookmarkEnd w:id="32"/>
      <w:r w:rsidRPr="00972C99">
        <w:t>5.1</w:t>
      </w:r>
      <w:r w:rsidRPr="00972C99">
        <w:tab/>
        <w:t>General</w:t>
      </w:r>
      <w:bookmarkEnd w:id="35"/>
    </w:p>
    <w:p w14:paraId="02AF9797" w14:textId="313F5F78" w:rsidR="005B5AD6" w:rsidRPr="00972C99" w:rsidRDefault="005B5AD6" w:rsidP="005B5AD6">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sidR="00135ACA" w:rsidRPr="00972C99">
        <w:rPr>
          <w:lang w:eastAsia="zh-CN"/>
        </w:rPr>
        <w:t xml:space="preserve">PDU session establishment procedure and </w:t>
      </w:r>
      <w:r w:rsidRPr="00972C99">
        <w:rPr>
          <w:lang w:eastAsia="zh-CN"/>
        </w:rPr>
        <w:t xml:space="preserve">PDU session modification procedure as specified in </w:t>
      </w:r>
      <w:r w:rsidRPr="00972C99">
        <w:t>3GPP TS 23.502 [</w:t>
      </w:r>
      <w:r w:rsidR="00EC4ACE" w:rsidRPr="00972C99">
        <w:t>3</w:t>
      </w:r>
      <w:r w:rsidRPr="00972C99">
        <w:t>].</w:t>
      </w:r>
    </w:p>
    <w:p w14:paraId="71BE4B8C" w14:textId="63B55952" w:rsidR="005B5AD6" w:rsidRPr="00972C99" w:rsidRDefault="005B5AD6" w:rsidP="005B5AD6">
      <w:pPr>
        <w:pStyle w:val="Heading2"/>
      </w:pPr>
      <w:bookmarkStart w:id="36" w:name="_Toc20233373"/>
      <w:bookmarkStart w:id="37" w:name="_Toc33963225"/>
      <w:bookmarkEnd w:id="34"/>
      <w:r w:rsidRPr="00972C99">
        <w:t>5.2</w:t>
      </w:r>
      <w:r w:rsidRPr="00972C99">
        <w:tab/>
        <w:t>Procedures</w:t>
      </w:r>
      <w:bookmarkEnd w:id="37"/>
    </w:p>
    <w:p w14:paraId="2C651E0A" w14:textId="1783CCB0" w:rsidR="005B5AD6" w:rsidRPr="00972C99" w:rsidRDefault="005B5AD6" w:rsidP="005B5AD6">
      <w:pPr>
        <w:pStyle w:val="Heading3"/>
      </w:pPr>
      <w:bookmarkStart w:id="38" w:name="_Toc33963226"/>
      <w:r w:rsidRPr="00972C99">
        <w:t>5.2.1</w:t>
      </w:r>
      <w:r w:rsidRPr="00972C99">
        <w:tab/>
        <w:t>Network-requested Ethernet port management procedure</w:t>
      </w:r>
      <w:bookmarkEnd w:id="38"/>
    </w:p>
    <w:p w14:paraId="3E3E39ED" w14:textId="696162E8" w:rsidR="005B5AD6" w:rsidRPr="00972C99" w:rsidRDefault="005B5AD6" w:rsidP="005B5AD6">
      <w:pPr>
        <w:pStyle w:val="Heading4"/>
      </w:pPr>
      <w:bookmarkStart w:id="39" w:name="_Toc33963227"/>
      <w:r w:rsidRPr="00972C99">
        <w:t>5.2.1.1</w:t>
      </w:r>
      <w:r w:rsidRPr="00972C99">
        <w:tab/>
        <w:t>General</w:t>
      </w:r>
      <w:bookmarkEnd w:id="39"/>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40" w:name="_Toc20233374"/>
      <w:bookmarkStart w:id="41" w:name="_Hlk23686437"/>
      <w:bookmarkStart w:id="42" w:name="_Toc33963228"/>
      <w:bookmarkEnd w:id="36"/>
      <w:r w:rsidRPr="00972C99">
        <w:t>5.2.1.2</w:t>
      </w:r>
      <w:r w:rsidRPr="00972C99">
        <w:tab/>
        <w:t>Network-requested Ethernet port management procedure initiation</w:t>
      </w:r>
      <w:bookmarkEnd w:id="42"/>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3FE84491" w:rsidR="005B5AD6" w:rsidRPr="00972C99" w:rsidRDefault="005B5AD6" w:rsidP="005B5AD6">
      <w:pPr>
        <w:pStyle w:val="B1"/>
      </w:pPr>
      <w:r w:rsidRPr="00972C99">
        <w:t>d)</w:t>
      </w:r>
      <w:r w:rsidRPr="00972C99">
        <w:tab/>
        <w:t>start timer T35</w:t>
      </w:r>
      <w:r w:rsidR="006E007A" w:rsidRPr="00972C99">
        <w:t>xx</w:t>
      </w:r>
      <w:r w:rsidRPr="00972C99">
        <w:t xml:space="preserve"> (see example in figure </w:t>
      </w:r>
      <w:r w:rsidR="00197FA1" w:rsidRPr="00972C99">
        <w:t>5</w:t>
      </w:r>
      <w:r w:rsidRPr="00972C99">
        <w:t>.2.1.2.1).</w:t>
      </w:r>
    </w:p>
    <w:p w14:paraId="7CC0AB12" w14:textId="59991F79" w:rsidR="005B5AD6" w:rsidRPr="00972C99" w:rsidRDefault="005B5AD6" w:rsidP="005B5AD6">
      <w:pPr>
        <w:pStyle w:val="TH"/>
      </w:pPr>
      <w:r w:rsidRPr="00972C99">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363pt;height:126pt" o:ole="">
            <v:imagedata r:id="rId22" o:title=""/>
          </v:shape>
          <o:OLEObject Type="Embed" ProgID="Visio.Drawing.11" ShapeID="_x0000_i1180" DrawAspect="Content" ObjectID="_1644576492" r:id="rId23"/>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43" w:name="_Toc20233375"/>
      <w:bookmarkStart w:id="44" w:name="_Toc33963229"/>
      <w:bookmarkEnd w:id="40"/>
      <w:bookmarkEnd w:id="41"/>
      <w:r w:rsidRPr="00972C99">
        <w:t>5</w:t>
      </w:r>
      <w:r w:rsidR="005B5AD6" w:rsidRPr="00972C99">
        <w:t>.2.1.3</w:t>
      </w:r>
      <w:r w:rsidR="005B5AD6" w:rsidRPr="00972C99">
        <w:tab/>
        <w:t>Network-requested Ethernet port management procedure completion</w:t>
      </w:r>
      <w:bookmarkEnd w:id="44"/>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45" w:name="_Hlk23686954"/>
      <w:r w:rsidRPr="00972C99">
        <w:t>e)</w:t>
      </w:r>
      <w:r w:rsidRPr="00972C99">
        <w:tab/>
        <w:t>if the operation code is "unsubscribe for parameter", delete the stored request from the TSN AF to be notified of changes in the value of the corresponding parameter, if any; and</w:t>
      </w:r>
    </w:p>
    <w:bookmarkEnd w:id="45"/>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46" w:name="_Toc20233376"/>
      <w:bookmarkStart w:id="47" w:name="_Toc33963230"/>
      <w:bookmarkEnd w:id="43"/>
      <w:r w:rsidRPr="00972C99">
        <w:t>5</w:t>
      </w:r>
      <w:r w:rsidR="005B5AD6" w:rsidRPr="00972C99">
        <w:t>.2.1.4</w:t>
      </w:r>
      <w:r w:rsidR="005B5AD6" w:rsidRPr="00972C99">
        <w:tab/>
        <w:t>Abnormal cases on the network side</w:t>
      </w:r>
      <w:bookmarkEnd w:id="47"/>
    </w:p>
    <w:p w14:paraId="2067709D" w14:textId="77777777" w:rsidR="005B5AD6" w:rsidRPr="00972C99" w:rsidRDefault="005B5AD6" w:rsidP="005B5AD6">
      <w:r w:rsidRPr="00972C99">
        <w:t>The following abnormal cases can be identified:</w:t>
      </w:r>
    </w:p>
    <w:p w14:paraId="3B57EE2F" w14:textId="77777777" w:rsidR="005B5AD6" w:rsidRPr="00972C99" w:rsidRDefault="005B5AD6" w:rsidP="005B5AD6">
      <w:pPr>
        <w:pStyle w:val="B1"/>
      </w:pPr>
      <w:r w:rsidRPr="00972C99">
        <w:t>a)</w:t>
      </w:r>
      <w:r w:rsidRPr="00972C99">
        <w:tab/>
        <w:t>T35xx expired.</w:t>
      </w:r>
    </w:p>
    <w:p w14:paraId="37594EED" w14:textId="77777777" w:rsidR="005B5AD6" w:rsidRPr="00972C99" w:rsidRDefault="005B5AD6" w:rsidP="005B5AD6">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972C99" w:rsidRDefault="00197FA1" w:rsidP="005B5AD6">
      <w:pPr>
        <w:pStyle w:val="Heading4"/>
      </w:pPr>
      <w:bookmarkStart w:id="48" w:name="_Toc20233377"/>
      <w:bookmarkStart w:id="49" w:name="_Toc33963231"/>
      <w:bookmarkEnd w:id="46"/>
      <w:r w:rsidRPr="00972C99">
        <w:t>5</w:t>
      </w:r>
      <w:r w:rsidR="005B5AD6" w:rsidRPr="00972C99">
        <w:t>.2.1.5</w:t>
      </w:r>
      <w:r w:rsidR="005B5AD6" w:rsidRPr="00972C99">
        <w:tab/>
        <w:t>Abnormal cases in the DS-TT</w:t>
      </w:r>
      <w:bookmarkEnd w:id="49"/>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50" w:name="_Toc20233379"/>
      <w:bookmarkStart w:id="51" w:name="_Toc33963232"/>
      <w:bookmarkEnd w:id="48"/>
      <w:r w:rsidRPr="00972C99">
        <w:t>5</w:t>
      </w:r>
      <w:r w:rsidR="005B5AD6" w:rsidRPr="00972C99">
        <w:t>.2.2</w:t>
      </w:r>
      <w:r w:rsidR="005B5AD6" w:rsidRPr="00972C99">
        <w:tab/>
        <w:t>DS-TT-initiated Ethernet port management procedure</w:t>
      </w:r>
      <w:bookmarkEnd w:id="51"/>
    </w:p>
    <w:p w14:paraId="2D72F1DB" w14:textId="71ACCED7" w:rsidR="005B5AD6" w:rsidRPr="00972C99" w:rsidRDefault="00197FA1" w:rsidP="005B5AD6">
      <w:pPr>
        <w:pStyle w:val="Heading4"/>
      </w:pPr>
      <w:bookmarkStart w:id="52" w:name="_Toc33963233"/>
      <w:r w:rsidRPr="00972C99">
        <w:t>5</w:t>
      </w:r>
      <w:r w:rsidR="005B5AD6" w:rsidRPr="00972C99">
        <w:t>.2.2.1</w:t>
      </w:r>
      <w:r w:rsidR="005B5AD6" w:rsidRPr="00972C99">
        <w:tab/>
        <w:t>General</w:t>
      </w:r>
      <w:bookmarkEnd w:id="52"/>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53" w:name="_Toc20233380"/>
      <w:bookmarkStart w:id="54" w:name="_Toc33963234"/>
      <w:bookmarkEnd w:id="50"/>
      <w:r w:rsidRPr="00972C99">
        <w:t>5</w:t>
      </w:r>
      <w:r w:rsidR="005B5AD6" w:rsidRPr="00972C99">
        <w:t>.2.2.2</w:t>
      </w:r>
      <w:r w:rsidR="005B5AD6" w:rsidRPr="00972C99">
        <w:tab/>
        <w:t>DS-TT-initiated Ethernet port management procedure initiation</w:t>
      </w:r>
      <w:bookmarkEnd w:id="54"/>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77777777" w:rsidR="005B5AD6" w:rsidRPr="00972C99" w:rsidRDefault="005B5AD6" w:rsidP="005B5AD6">
      <w:pPr>
        <w:pStyle w:val="B1"/>
      </w:pPr>
      <w:r w:rsidRPr="00972C99">
        <w:t>b)</w:t>
      </w:r>
      <w:r w:rsidRPr="00972C99">
        <w:tab/>
        <w:t>start timer T35yy;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77777777" w:rsidR="005B5AD6" w:rsidRPr="00972C99" w:rsidRDefault="005B5AD6" w:rsidP="005B5AD6">
      <w:pPr>
        <w:pStyle w:val="TH"/>
      </w:pPr>
      <w:r w:rsidRPr="00972C99">
        <w:object w:dxaOrig="5409" w:dyaOrig="3708" w14:anchorId="7F7F2A04">
          <v:shape id="_x0000_i1176" type="#_x0000_t75" style="width:231.75pt;height:159pt" o:ole="">
            <v:imagedata r:id="rId24" o:title=""/>
          </v:shape>
          <o:OLEObject Type="Embed" ProgID="Visio.Drawing.11" ShapeID="_x0000_i1176" DrawAspect="Content" ObjectID="_1644576493" r:id="rId25"/>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55" w:name="_Toc20233381"/>
      <w:bookmarkStart w:id="56" w:name="_Toc33963235"/>
      <w:bookmarkEnd w:id="53"/>
      <w:r w:rsidRPr="00972C99">
        <w:t>5</w:t>
      </w:r>
      <w:r w:rsidR="005B5AD6" w:rsidRPr="00972C99">
        <w:t>.2.2.3</w:t>
      </w:r>
      <w:r w:rsidR="005B5AD6" w:rsidRPr="00972C99">
        <w:tab/>
        <w:t>DS-TT-initiated Ethernet port management procedure accepted by the TSN AF</w:t>
      </w:r>
      <w:bookmarkEnd w:id="56"/>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57" w:name="_Toc20233382"/>
      <w:bookmarkStart w:id="58" w:name="_Toc33963236"/>
      <w:bookmarkEnd w:id="55"/>
      <w:r w:rsidRPr="00972C99">
        <w:t>5</w:t>
      </w:r>
      <w:r w:rsidR="005B5AD6" w:rsidRPr="00972C99">
        <w:t>.2.2.4</w:t>
      </w:r>
      <w:r w:rsidR="005B5AD6" w:rsidRPr="00972C99">
        <w:tab/>
        <w:t>DS-TT-initiated Ethernet port management procedure completion</w:t>
      </w:r>
      <w:bookmarkEnd w:id="58"/>
    </w:p>
    <w:p w14:paraId="4F566AED" w14:textId="77777777" w:rsidR="005B5AD6" w:rsidRPr="00972C99" w:rsidRDefault="005B5AD6" w:rsidP="005B5AD6">
      <w:r w:rsidRPr="00972C99">
        <w:t>Upon receipt of the ETHERNET PORT MANAGEMENT NOTIFY ACK message, the DS-TT shall:</w:t>
      </w:r>
    </w:p>
    <w:p w14:paraId="4150EA5A" w14:textId="77777777" w:rsidR="005B5AD6" w:rsidRPr="00972C99" w:rsidRDefault="005B5AD6" w:rsidP="005B5AD6">
      <w:pPr>
        <w:pStyle w:val="B1"/>
      </w:pPr>
      <w:r w:rsidRPr="00972C99">
        <w:t>a)</w:t>
      </w:r>
      <w:r w:rsidRPr="00972C99">
        <w:tab/>
        <w:t>stop timer T35yy;</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59" w:name="_Toc20233383"/>
      <w:bookmarkStart w:id="60" w:name="_Toc33963237"/>
      <w:bookmarkEnd w:id="57"/>
      <w:r w:rsidRPr="00972C99">
        <w:t>5</w:t>
      </w:r>
      <w:r w:rsidR="005B5AD6" w:rsidRPr="00972C99">
        <w:t>.2.2.</w:t>
      </w:r>
      <w:r w:rsidRPr="00972C99">
        <w:t>5</w:t>
      </w:r>
      <w:r w:rsidR="005B5AD6" w:rsidRPr="00972C99">
        <w:tab/>
        <w:t>Abnormal cases on the network side</w:t>
      </w:r>
      <w:bookmarkEnd w:id="60"/>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61" w:name="_Toc20233384"/>
      <w:bookmarkStart w:id="62" w:name="_Toc33963238"/>
      <w:bookmarkEnd w:id="59"/>
      <w:r w:rsidRPr="00972C99">
        <w:t>5</w:t>
      </w:r>
      <w:r w:rsidR="005B5AD6" w:rsidRPr="00972C99">
        <w:t>.2.2.</w:t>
      </w:r>
      <w:r w:rsidRPr="00972C99">
        <w:t>6</w:t>
      </w:r>
      <w:r w:rsidR="005B5AD6" w:rsidRPr="00972C99">
        <w:tab/>
        <w:t>Abnormal cases in the DS-TT</w:t>
      </w:r>
      <w:bookmarkEnd w:id="62"/>
    </w:p>
    <w:p w14:paraId="4B3E69D7" w14:textId="77777777" w:rsidR="005B5AD6" w:rsidRPr="00972C99" w:rsidRDefault="005B5AD6" w:rsidP="005B5AD6">
      <w:r w:rsidRPr="00972C99">
        <w:t>The following abnormal cases can be identified:</w:t>
      </w:r>
    </w:p>
    <w:p w14:paraId="346F288F" w14:textId="77777777" w:rsidR="005B5AD6" w:rsidRPr="00972C99" w:rsidRDefault="005B5AD6" w:rsidP="005B5AD6">
      <w:pPr>
        <w:pStyle w:val="B1"/>
      </w:pPr>
      <w:r w:rsidRPr="00972C99">
        <w:t>a)</w:t>
      </w:r>
      <w:r w:rsidRPr="00972C99">
        <w:tab/>
        <w:t>T35yy expired.</w:t>
      </w:r>
    </w:p>
    <w:p w14:paraId="2773CC6B" w14:textId="77777777" w:rsidR="005B5AD6" w:rsidRPr="00972C99" w:rsidRDefault="005B5AD6" w:rsidP="005B5AD6">
      <w:pPr>
        <w:pStyle w:val="B1"/>
      </w:pPr>
      <w:r w:rsidRPr="00972C99">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63" w:name="_Toc33963239"/>
      <w:r w:rsidRPr="00972C99">
        <w:t>5.2.</w:t>
      </w:r>
      <w:r w:rsidR="00104F8D" w:rsidRPr="00972C99">
        <w:t>3</w:t>
      </w:r>
      <w:r w:rsidRPr="00972C99">
        <w:tab/>
        <w:t>DS-TT-initiated Ethernet port management capability procedure</w:t>
      </w:r>
      <w:bookmarkEnd w:id="63"/>
    </w:p>
    <w:p w14:paraId="6D06A673" w14:textId="58F5848D" w:rsidR="00135ACA" w:rsidRPr="00972C99" w:rsidRDefault="00135ACA" w:rsidP="00135ACA">
      <w:pPr>
        <w:pStyle w:val="Heading4"/>
      </w:pPr>
      <w:bookmarkStart w:id="64" w:name="_Toc33963240"/>
      <w:r w:rsidRPr="00972C99">
        <w:t>5.2.</w:t>
      </w:r>
      <w:r w:rsidR="00104F8D" w:rsidRPr="00972C99">
        <w:t>3</w:t>
      </w:r>
      <w:r w:rsidRPr="00972C99">
        <w:t>.1</w:t>
      </w:r>
      <w:r w:rsidRPr="00972C99">
        <w:tab/>
        <w:t>General</w:t>
      </w:r>
      <w:bookmarkEnd w:id="64"/>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65" w:name="_Toc33963241"/>
      <w:r w:rsidRPr="00972C99">
        <w:t>5.2.</w:t>
      </w:r>
      <w:r w:rsidR="00104F8D" w:rsidRPr="00972C99">
        <w:t>3</w:t>
      </w:r>
      <w:r w:rsidRPr="00972C99">
        <w:t>.2</w:t>
      </w:r>
      <w:r w:rsidRPr="00972C99">
        <w:tab/>
        <w:t>DS-TT-initiated Ethernet port management capability procedure</w:t>
      </w:r>
      <w:bookmarkEnd w:id="65"/>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177" type="#_x0000_t75" style="width:336pt;height:88.5pt" o:ole="">
            <v:imagedata r:id="rId26" o:title=""/>
          </v:shape>
          <o:OLEObject Type="Embed" ProgID="Visio.Drawing.11" ShapeID="_x0000_i1177" DrawAspect="Content" ObjectID="_1644576494" r:id="rId27"/>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66" w:name="_Toc33963242"/>
      <w:r w:rsidRPr="00972C99">
        <w:t>6</w:t>
      </w:r>
      <w:r w:rsidRPr="00972C99">
        <w:tab/>
      </w:r>
      <w:r w:rsidR="00637B11" w:rsidRPr="00972C99">
        <w:t>Elementary procedures</w:t>
      </w:r>
      <w:r w:rsidRPr="00972C99">
        <w:t xml:space="preserve"> between TSN AF and NW-TT</w:t>
      </w:r>
      <w:bookmarkEnd w:id="66"/>
    </w:p>
    <w:p w14:paraId="0FE5C8C0" w14:textId="77777777" w:rsidR="00D6344C" w:rsidRPr="00972C99" w:rsidRDefault="00D6344C" w:rsidP="00D6344C">
      <w:pPr>
        <w:pStyle w:val="Heading2"/>
      </w:pPr>
      <w:bookmarkStart w:id="67" w:name="_Toc22917671"/>
      <w:bookmarkStart w:id="68" w:name="_Toc33963243"/>
      <w:r w:rsidRPr="00972C99">
        <w:t>6.1</w:t>
      </w:r>
      <w:r w:rsidRPr="00972C99">
        <w:tab/>
        <w:t>General</w:t>
      </w:r>
      <w:bookmarkEnd w:id="67"/>
      <w:bookmarkEnd w:id="68"/>
    </w:p>
    <w:p w14:paraId="7D532951" w14:textId="2A4A9C4E" w:rsidR="00D6344C" w:rsidRPr="00972C99" w:rsidRDefault="00D6344C" w:rsidP="00D6344C">
      <w:pPr>
        <w:rPr>
          <w:lang w:eastAsia="ko-KR"/>
        </w:rPr>
      </w:pPr>
      <w:r w:rsidRPr="00972C99">
        <w:rPr>
          <w:lang w:eastAsia="zh-CN"/>
        </w:rPr>
        <w:t xml:space="preserve">The TSN AF and NW-TT supports transfer of standardized and deployment-specific Ethernet port management information, to manage the Ethernet port used at the NW-TT. The Ethernet port management messages are included in a Port management information container IE and transported using </w:t>
      </w:r>
      <w:r w:rsidR="00F14F5F" w:rsidRPr="00972C99">
        <w:rPr>
          <w:lang w:eastAsia="zh-CN"/>
        </w:rPr>
        <w:t xml:space="preserve">the N4 Session Level Reporting Procedure and </w:t>
      </w:r>
      <w:r w:rsidRPr="00972C99">
        <w:rPr>
          <w:lang w:eastAsia="zh-CN"/>
        </w:rPr>
        <w:t xml:space="preserve">the </w:t>
      </w:r>
      <w:r w:rsidRPr="00972C99">
        <w:t>SM policy association</w:t>
      </w:r>
      <w:r w:rsidRPr="00972C99">
        <w:rPr>
          <w:lang w:eastAsia="zh-CN"/>
        </w:rPr>
        <w:t xml:space="preserve"> modification procedure as specified in </w:t>
      </w:r>
      <w:r w:rsidRPr="00972C99">
        <w:t>3GPP TS 23.502 [</w:t>
      </w:r>
      <w:r w:rsidR="00EC4ACE" w:rsidRPr="00972C99">
        <w:t>3</w:t>
      </w:r>
      <w:r w:rsidRPr="00972C99">
        <w:t>].</w:t>
      </w:r>
    </w:p>
    <w:p w14:paraId="7A64F1C6" w14:textId="77777777" w:rsidR="00D6344C" w:rsidRPr="00972C99" w:rsidRDefault="00D6344C" w:rsidP="00D6344C">
      <w:pPr>
        <w:pStyle w:val="Heading2"/>
      </w:pPr>
      <w:bookmarkStart w:id="69" w:name="_Toc22917672"/>
      <w:bookmarkStart w:id="70" w:name="_Toc33963244"/>
      <w:r w:rsidRPr="00972C99">
        <w:t>6.2</w:t>
      </w:r>
      <w:r w:rsidRPr="00972C99">
        <w:tab/>
        <w:t>Procedures for Ethernet port management service</w:t>
      </w:r>
      <w:bookmarkEnd w:id="69"/>
      <w:bookmarkEnd w:id="70"/>
    </w:p>
    <w:p w14:paraId="0D9C21C2" w14:textId="77777777" w:rsidR="00D6344C" w:rsidRPr="00972C99" w:rsidRDefault="00D6344C" w:rsidP="00D6344C">
      <w:pPr>
        <w:pStyle w:val="Heading3"/>
      </w:pPr>
      <w:bookmarkStart w:id="71" w:name="_Toc20233371"/>
      <w:bookmarkStart w:id="72" w:name="_Toc22917673"/>
      <w:bookmarkStart w:id="73" w:name="_Toc33963245"/>
      <w:r w:rsidRPr="00972C99">
        <w:t>6.2.1</w:t>
      </w:r>
      <w:r w:rsidRPr="00972C99">
        <w:tab/>
        <w:t>TSN AF-requested Ethernet port management procedure</w:t>
      </w:r>
      <w:bookmarkEnd w:id="71"/>
      <w:bookmarkEnd w:id="72"/>
      <w:bookmarkEnd w:id="73"/>
    </w:p>
    <w:p w14:paraId="39C7C773" w14:textId="77777777" w:rsidR="00D6344C" w:rsidRPr="00972C99" w:rsidRDefault="00D6344C" w:rsidP="00D6344C">
      <w:pPr>
        <w:pStyle w:val="Heading4"/>
      </w:pPr>
      <w:bookmarkStart w:id="74" w:name="_Toc20233372"/>
      <w:bookmarkStart w:id="75" w:name="_Toc22917674"/>
      <w:bookmarkStart w:id="76" w:name="_Toc33963246"/>
      <w:r w:rsidRPr="00972C99">
        <w:t>6.2.1.1</w:t>
      </w:r>
      <w:r w:rsidRPr="00972C99">
        <w:tab/>
        <w:t>General</w:t>
      </w:r>
      <w:bookmarkEnd w:id="74"/>
      <w:bookmarkEnd w:id="75"/>
      <w:bookmarkEnd w:id="76"/>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77" w:name="_Toc22917675"/>
      <w:bookmarkStart w:id="78" w:name="_Toc33963247"/>
      <w:r w:rsidRPr="00972C99">
        <w:t>6.2.1.2</w:t>
      </w:r>
      <w:r w:rsidRPr="00972C99">
        <w:tab/>
        <w:t>TSN AF-requested Ethernet port management procedure initiation</w:t>
      </w:r>
      <w:bookmarkEnd w:id="77"/>
      <w:bookmarkEnd w:id="78"/>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9C3518D" w:rsidR="00D6344C" w:rsidRPr="00972C99" w:rsidRDefault="002A0585" w:rsidP="00D6344C">
      <w:pPr>
        <w:pStyle w:val="B1"/>
      </w:pPr>
      <w:r w:rsidRPr="00972C99">
        <w:t>c</w:t>
      </w:r>
      <w:r w:rsidR="00D6344C" w:rsidRPr="00972C99">
        <w:t>)</w:t>
      </w:r>
      <w:r w:rsidR="00D6344C" w:rsidRPr="00972C99">
        <w:tab/>
        <w:t>start timer T35xx (see example in figure 6.2.1.2.1).</w:t>
      </w:r>
    </w:p>
    <w:p w14:paraId="433FF017" w14:textId="77777777" w:rsidR="00D6344C" w:rsidRPr="00972C99" w:rsidRDefault="00D6344C" w:rsidP="00D6344C">
      <w:pPr>
        <w:pStyle w:val="TH"/>
      </w:pPr>
      <w:r w:rsidRPr="00972C99">
        <w:object w:dxaOrig="10605" w:dyaOrig="3675" w14:anchorId="728BC58A">
          <v:shape id="_x0000_i1178" type="#_x0000_t75" style="width:353.25pt;height:101.25pt" o:ole="">
            <v:imagedata r:id="rId28" o:title="" croptop="9986f" cropbottom="13419f" cropright="14431f"/>
          </v:shape>
          <o:OLEObject Type="Embed" ProgID="Visio.Drawing.11" ShapeID="_x0000_i1178" DrawAspect="Content" ObjectID="_1644576495" r:id="rId29"/>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79" w:name="_Toc22917676"/>
      <w:bookmarkStart w:id="80" w:name="_Toc33963248"/>
      <w:r w:rsidRPr="00972C99">
        <w:t>6.2.1.3</w:t>
      </w:r>
      <w:r w:rsidRPr="00972C99">
        <w:tab/>
        <w:t>TSN AF-requested Ethernet port management procedure completion</w:t>
      </w:r>
      <w:bookmarkEnd w:id="79"/>
      <w:bookmarkEnd w:id="80"/>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81" w:name="_Toc22917677"/>
      <w:bookmarkStart w:id="82" w:name="_Toc33963249"/>
      <w:r w:rsidRPr="00972C99">
        <w:t>6.2.1.4</w:t>
      </w:r>
      <w:r w:rsidRPr="00972C99">
        <w:tab/>
        <w:t>Abnormal cases in the TSN AF</w:t>
      </w:r>
      <w:bookmarkEnd w:id="81"/>
      <w:bookmarkEnd w:id="82"/>
    </w:p>
    <w:p w14:paraId="0D1BBF1E" w14:textId="77777777" w:rsidR="00D6344C" w:rsidRPr="00972C99" w:rsidRDefault="00D6344C" w:rsidP="00D6344C">
      <w:r w:rsidRPr="00972C99">
        <w:t>The following abnormal cases can be identified:</w:t>
      </w:r>
    </w:p>
    <w:p w14:paraId="7C7F8EDA" w14:textId="77777777" w:rsidR="00D6344C" w:rsidRPr="00972C99" w:rsidRDefault="00D6344C" w:rsidP="00D6344C">
      <w:pPr>
        <w:pStyle w:val="B1"/>
      </w:pPr>
      <w:r w:rsidRPr="00972C99">
        <w:t>a)</w:t>
      </w:r>
      <w:r w:rsidRPr="00972C99">
        <w:tab/>
        <w:t>T35xx expired.</w:t>
      </w:r>
    </w:p>
    <w:p w14:paraId="449840CC" w14:textId="77777777" w:rsidR="00D6344C" w:rsidRPr="00972C99" w:rsidRDefault="00D6344C" w:rsidP="00D6344C">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83" w:name="_Toc22917678"/>
      <w:bookmarkStart w:id="84" w:name="_Toc33963250"/>
      <w:r w:rsidRPr="00972C99">
        <w:t>6.2.1.5</w:t>
      </w:r>
      <w:r w:rsidRPr="00972C99">
        <w:tab/>
        <w:t>Abnormal cases in the NW-TT</w:t>
      </w:r>
      <w:bookmarkEnd w:id="83"/>
      <w:bookmarkEnd w:id="84"/>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85" w:name="_Toc22917679"/>
      <w:bookmarkStart w:id="86" w:name="_Toc33963251"/>
      <w:r w:rsidRPr="00972C99">
        <w:t>6.2.2</w:t>
      </w:r>
      <w:r w:rsidRPr="00972C99">
        <w:tab/>
        <w:t>NW-TT-initiated Ethernet port management procedure</w:t>
      </w:r>
      <w:bookmarkEnd w:id="85"/>
      <w:bookmarkEnd w:id="86"/>
    </w:p>
    <w:p w14:paraId="257FADBF" w14:textId="77777777" w:rsidR="00D6344C" w:rsidRPr="00972C99" w:rsidRDefault="00D6344C" w:rsidP="00D6344C">
      <w:pPr>
        <w:pStyle w:val="Heading4"/>
      </w:pPr>
      <w:bookmarkStart w:id="87" w:name="_Toc20233378"/>
      <w:bookmarkStart w:id="88" w:name="_Toc22917680"/>
      <w:bookmarkStart w:id="89" w:name="_Toc33963252"/>
      <w:r w:rsidRPr="00972C99">
        <w:t>6.2.2.1</w:t>
      </w:r>
      <w:r w:rsidRPr="00972C99">
        <w:tab/>
        <w:t>General</w:t>
      </w:r>
      <w:bookmarkEnd w:id="87"/>
      <w:bookmarkEnd w:id="88"/>
      <w:bookmarkEnd w:id="89"/>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90" w:name="_Toc22917681"/>
      <w:bookmarkStart w:id="91" w:name="_Toc33963253"/>
      <w:r w:rsidRPr="00972C99">
        <w:t>6.2.2.2</w:t>
      </w:r>
      <w:r w:rsidRPr="00972C99">
        <w:tab/>
        <w:t>NW-TT-initiated Ethernet port management procedure initiation</w:t>
      </w:r>
      <w:bookmarkEnd w:id="90"/>
      <w:bookmarkEnd w:id="91"/>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77777777" w:rsidR="00D6344C" w:rsidRPr="00972C99" w:rsidRDefault="00D6344C" w:rsidP="00D6344C">
      <w:pPr>
        <w:pStyle w:val="B1"/>
      </w:pPr>
      <w:r w:rsidRPr="00972C99">
        <w:t>b)</w:t>
      </w:r>
      <w:r w:rsidRPr="00972C99">
        <w:tab/>
        <w:t>start timer T35zz;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77777777" w:rsidR="00D6344C" w:rsidRPr="00972C99" w:rsidRDefault="00D6344C" w:rsidP="00D6344C">
      <w:pPr>
        <w:pStyle w:val="TH"/>
      </w:pPr>
      <w:r w:rsidRPr="00972C99">
        <w:object w:dxaOrig="10800" w:dyaOrig="7395" w14:anchorId="772635AB">
          <v:shape id="_x0000_i1179" type="#_x0000_t75" style="width:308.25pt;height:108pt" o:ole="">
            <v:imagedata r:id="rId30" o:title="" croptop="5423f" cropbottom="37648f" cropright="21881f"/>
          </v:shape>
          <o:OLEObject Type="Embed" ProgID="Visio.Drawing.11" ShapeID="_x0000_i1179" DrawAspect="Content" ObjectID="_1644576496" r:id="rId31"/>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92" w:name="_Toc22917682"/>
      <w:bookmarkStart w:id="93" w:name="_Toc33963254"/>
      <w:r w:rsidRPr="00972C99">
        <w:t>6.2.2.3</w:t>
      </w:r>
      <w:r w:rsidRPr="00972C99">
        <w:tab/>
        <w:t>NW-TT-initiated Ethernet port management procedure completion</w:t>
      </w:r>
      <w:bookmarkEnd w:id="92"/>
      <w:bookmarkEnd w:id="93"/>
    </w:p>
    <w:p w14:paraId="4BABC7F3" w14:textId="77777777" w:rsidR="00D6344C" w:rsidRPr="00972C99" w:rsidRDefault="00D6344C" w:rsidP="00D6344C">
      <w:r w:rsidRPr="00972C99">
        <w:t>Upon receipt of the ETHERNET PORT MANAGEMENT NOTIFY message, the TSN AF shall:</w:t>
      </w:r>
    </w:p>
    <w:p w14:paraId="18229BDB" w14:textId="77777777" w:rsidR="00D6344C" w:rsidRPr="00972C99" w:rsidRDefault="00D6344C" w:rsidP="00D6344C">
      <w:pPr>
        <w:pStyle w:val="B1"/>
      </w:pPr>
      <w:r w:rsidRPr="00972C99">
        <w:t>a)</w:t>
      </w:r>
      <w:r w:rsidRPr="00972C99">
        <w:tab/>
        <w:t>create a MANAGE ETHERNET PORT MANAGEMENT NOTIFY ACK message; and</w:t>
      </w:r>
    </w:p>
    <w:p w14:paraId="02C1ED97" w14:textId="4A0CBDAB" w:rsidR="00D6344C" w:rsidRPr="00972C99" w:rsidRDefault="00D6344C" w:rsidP="00D6344C">
      <w:pPr>
        <w:pStyle w:val="B1"/>
      </w:pPr>
      <w:r w:rsidRPr="00972C99">
        <w:t>b)</w:t>
      </w:r>
      <w:r w:rsidRPr="00972C99">
        <w:tab/>
        <w:t>send the MANAGE ETHERNET PORT MANAGEMENT NOTIFY ACK message to the NW-TT via the PCF and the SMF as specified in 3GPP TS 23.502 [</w:t>
      </w:r>
      <w:r w:rsidR="00EC4ACE" w:rsidRPr="00972C99">
        <w:t>3</w:t>
      </w:r>
      <w:r w:rsidRPr="00972C99">
        <w:t>].</w:t>
      </w:r>
    </w:p>
    <w:p w14:paraId="64C462D7" w14:textId="77777777" w:rsidR="00D6344C" w:rsidRPr="00972C99" w:rsidRDefault="00D6344C" w:rsidP="00D6344C">
      <w:r w:rsidRPr="00972C99">
        <w:t>Upon receipt of the ETHERNET PORT MANAGEMENT NOTIFY ACK message, the NW-TT shall stop timer T35zz.</w:t>
      </w:r>
    </w:p>
    <w:p w14:paraId="5D10B9A8" w14:textId="77777777" w:rsidR="00D6344C" w:rsidRPr="00972C99" w:rsidRDefault="00D6344C" w:rsidP="00D6344C">
      <w:pPr>
        <w:pStyle w:val="Heading4"/>
      </w:pPr>
      <w:bookmarkStart w:id="94" w:name="_Toc22917684"/>
      <w:bookmarkStart w:id="95" w:name="_Toc33963255"/>
      <w:r w:rsidRPr="00972C99">
        <w:t>6.2.2.4</w:t>
      </w:r>
      <w:r w:rsidRPr="00972C99">
        <w:tab/>
        <w:t>Abnormal cases in the TSN AF</w:t>
      </w:r>
      <w:bookmarkEnd w:id="94"/>
      <w:bookmarkEnd w:id="95"/>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96" w:name="_Toc22917685"/>
      <w:bookmarkStart w:id="97" w:name="_Toc33963256"/>
      <w:r w:rsidRPr="00972C99">
        <w:t>6.2.2.5</w:t>
      </w:r>
      <w:r w:rsidRPr="00972C99">
        <w:tab/>
        <w:t>Abnormal cases in the NW-TT</w:t>
      </w:r>
      <w:bookmarkEnd w:id="96"/>
      <w:bookmarkEnd w:id="97"/>
    </w:p>
    <w:p w14:paraId="4888F634" w14:textId="77777777" w:rsidR="00D6344C" w:rsidRPr="00972C99" w:rsidRDefault="00D6344C" w:rsidP="00D6344C">
      <w:r w:rsidRPr="00972C99">
        <w:t>The following abnormal cases can be identified:</w:t>
      </w:r>
    </w:p>
    <w:p w14:paraId="495A0B6C" w14:textId="77777777" w:rsidR="00D6344C" w:rsidRPr="00972C99" w:rsidRDefault="00D6344C" w:rsidP="00D6344C">
      <w:pPr>
        <w:pStyle w:val="B1"/>
      </w:pPr>
      <w:r w:rsidRPr="00972C99">
        <w:t>a)</w:t>
      </w:r>
      <w:r w:rsidRPr="00972C99">
        <w:tab/>
        <w:t>T35zz expired.</w:t>
      </w:r>
    </w:p>
    <w:p w14:paraId="1E75029B" w14:textId="77777777" w:rsidR="00D6344C" w:rsidRPr="00972C99" w:rsidRDefault="00D6344C" w:rsidP="00D6344C">
      <w:pPr>
        <w:pStyle w:val="B1"/>
      </w:pPr>
      <w:r w:rsidRPr="00972C99">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09F1BC05" w14:textId="77777777" w:rsidR="00D6344C" w:rsidRPr="00972C99" w:rsidRDefault="00D6344C" w:rsidP="00D6344C">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19C6B8C7" w14:textId="77777777" w:rsidR="00D6344C" w:rsidRPr="00972C99" w:rsidRDefault="00D6344C" w:rsidP="00D6344C">
      <w:pPr>
        <w:pStyle w:val="B1"/>
      </w:pPr>
      <w:r w:rsidRPr="00972C99">
        <w:tab/>
        <w:t>The NW-TT shall not diagnose an error and consider the NW-TT-initiated Ethernet port management procedure complete.</w:t>
      </w:r>
    </w:p>
    <w:p w14:paraId="5A5554D5" w14:textId="77777777" w:rsidR="00D76628" w:rsidRPr="00972C99" w:rsidRDefault="00D76628" w:rsidP="007534EB">
      <w:pPr>
        <w:pStyle w:val="Heading1"/>
      </w:pPr>
      <w:bookmarkStart w:id="98" w:name="_Toc33963257"/>
      <w:r w:rsidRPr="00972C99">
        <w:t>7</w:t>
      </w:r>
      <w:r w:rsidRPr="00972C99">
        <w:tab/>
      </w:r>
      <w:bookmarkStart w:id="99" w:name="_Hlk11750123"/>
      <w:r w:rsidRPr="00972C99">
        <w:t>Handling of unknown, unforeseen, and erroneous Ethernet port management service data</w:t>
      </w:r>
      <w:bookmarkEnd w:id="98"/>
    </w:p>
    <w:p w14:paraId="6AE4478D" w14:textId="77777777" w:rsidR="00E80BE1" w:rsidRPr="00972C99" w:rsidRDefault="00E80BE1" w:rsidP="00E80BE1">
      <w:pPr>
        <w:pStyle w:val="Heading2"/>
      </w:pPr>
      <w:bookmarkStart w:id="100" w:name="_Toc20233385"/>
      <w:bookmarkStart w:id="101" w:name="_Toc33963258"/>
      <w:bookmarkEnd w:id="61"/>
      <w:bookmarkEnd w:id="99"/>
      <w:r w:rsidRPr="00972C99">
        <w:t>7.1</w:t>
      </w:r>
      <w:r w:rsidRPr="00972C99">
        <w:tab/>
        <w:t>General</w:t>
      </w:r>
      <w:bookmarkEnd w:id="101"/>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77777777" w:rsidR="00E80BE1" w:rsidRPr="00972C99" w:rsidRDefault="00E80BE1" w:rsidP="00E80BE1">
      <w:r w:rsidRPr="00972C99">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04740E62" w14:textId="77777777" w:rsidR="00E80BE1" w:rsidRPr="00972C99" w:rsidRDefault="00E80BE1" w:rsidP="00E80BE1">
      <w:r w:rsidRPr="00972C99">
        <w:t>Clauses 7.1 to 7.7 shall be applied in order of precedence.</w:t>
      </w:r>
    </w:p>
    <w:p w14:paraId="7358722E" w14:textId="77777777" w:rsidR="00E80BE1" w:rsidRPr="00972C99" w:rsidRDefault="00E80BE1" w:rsidP="00E80BE1">
      <w:r w:rsidRPr="00972C99">
        <w:t>Detailed error handling procedures in the TNS AF are implementation dependent and may vary from network to network. However, when extensions of EPMS are developed, TNS AFs are assumed to have the error handling which is indicated in this clause as mandatory ("shall") and that is indicated as strongly recommended ("should").</w:t>
      </w:r>
    </w:p>
    <w:p w14:paraId="232151D6" w14:textId="77777777" w:rsidR="00E80BE1" w:rsidRPr="00972C99" w:rsidRDefault="00E80BE1" w:rsidP="00E80BE1">
      <w:r w:rsidRPr="00972C99">
        <w:t>Also, the error handling of the TNS 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77777777" w:rsidR="00E80BE1" w:rsidRPr="00972C99" w:rsidRDefault="00E80BE1" w:rsidP="00E80BE1">
      <w:r w:rsidRPr="00972C99">
        <w:t>The procedures specified for TT are applicable for DS-TT and NW-TT.</w:t>
      </w:r>
    </w:p>
    <w:p w14:paraId="6B85A1DB" w14:textId="77777777" w:rsidR="00E80BE1" w:rsidRPr="00972C99" w:rsidRDefault="00E80BE1" w:rsidP="00E80BE1">
      <w:pPr>
        <w:pStyle w:val="Heading2"/>
      </w:pPr>
      <w:bookmarkStart w:id="102" w:name="_Toc33963259"/>
      <w:r w:rsidRPr="00972C99">
        <w:t>7.2</w:t>
      </w:r>
      <w:r w:rsidRPr="00972C99">
        <w:tab/>
        <w:t>Message too short or too long</w:t>
      </w:r>
      <w:bookmarkEnd w:id="102"/>
    </w:p>
    <w:p w14:paraId="009F518A" w14:textId="77777777" w:rsidR="00E80BE1" w:rsidRPr="00972C99" w:rsidRDefault="00E80BE1" w:rsidP="00E80BE1">
      <w:pPr>
        <w:pStyle w:val="Heading3"/>
      </w:pPr>
      <w:bookmarkStart w:id="103" w:name="_Toc33963260"/>
      <w:r w:rsidRPr="00972C99">
        <w:t>7.2.1</w:t>
      </w:r>
      <w:r w:rsidRPr="00972C99">
        <w:tab/>
        <w:t>Message too short</w:t>
      </w:r>
      <w:bookmarkEnd w:id="103"/>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104" w:name="_Toc33963261"/>
      <w:r w:rsidRPr="00972C99">
        <w:t>7.2.2</w:t>
      </w:r>
      <w:r w:rsidRPr="00972C99">
        <w:tab/>
        <w:t>Message too long</w:t>
      </w:r>
      <w:bookmarkEnd w:id="104"/>
    </w:p>
    <w:p w14:paraId="5792C073" w14:textId="77777777" w:rsidR="00E80BE1" w:rsidRPr="00972C99" w:rsidRDefault="00E80BE1" w:rsidP="00E80BE1">
      <w:r w:rsidRPr="00972C99">
        <w:t>The maximum size of an EPMS message is 65535 octets.</w:t>
      </w:r>
    </w:p>
    <w:p w14:paraId="33EDDDB6" w14:textId="77777777" w:rsidR="00E80BE1" w:rsidRPr="00972C99" w:rsidRDefault="00E80BE1" w:rsidP="00E80BE1">
      <w:pPr>
        <w:pStyle w:val="Heading2"/>
      </w:pPr>
      <w:bookmarkStart w:id="105" w:name="_Toc33963262"/>
      <w:r w:rsidRPr="00972C99">
        <w:t>7.3</w:t>
      </w:r>
      <w:r w:rsidRPr="00972C99">
        <w:tab/>
        <w:t>Unknown or unforeseen message type</w:t>
      </w:r>
      <w:bookmarkEnd w:id="105"/>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73F2FA2C" w14:textId="77777777" w:rsidR="00E80BE1" w:rsidRPr="00972C99" w:rsidRDefault="00E80BE1" w:rsidP="00E80BE1">
      <w:pPr>
        <w:pStyle w:val="Heading2"/>
      </w:pPr>
      <w:bookmarkStart w:id="106" w:name="_Toc33963263"/>
      <w:r w:rsidRPr="00972C99">
        <w:t>7.4</w:t>
      </w:r>
      <w:r w:rsidRPr="00972C99">
        <w:tab/>
        <w:t>Non-semantical mandatory information element errors</w:t>
      </w:r>
      <w:bookmarkEnd w:id="106"/>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77777777" w:rsidR="00E80BE1" w:rsidRPr="00972C99" w:rsidRDefault="00E80BE1" w:rsidP="00E924F1">
      <w:r w:rsidRPr="00972C99">
        <w:t>the TT shall ignore the EPMS message;</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107" w:name="_Toc33963264"/>
      <w:r w:rsidRPr="00972C99">
        <w:t>7.5</w:t>
      </w:r>
      <w:r w:rsidRPr="00972C99">
        <w:tab/>
        <w:t>Unknown and unforeseen IEs in the non-imperative message part</w:t>
      </w:r>
      <w:bookmarkEnd w:id="107"/>
    </w:p>
    <w:p w14:paraId="513095E6" w14:textId="77777777" w:rsidR="00E80BE1" w:rsidRPr="00972C99" w:rsidRDefault="00E80BE1" w:rsidP="00E80BE1">
      <w:pPr>
        <w:pStyle w:val="Heading3"/>
      </w:pPr>
      <w:bookmarkStart w:id="108" w:name="_Toc33963265"/>
      <w:r w:rsidRPr="00972C99">
        <w:t>7.5.1</w:t>
      </w:r>
      <w:r w:rsidRPr="00972C99">
        <w:tab/>
        <w:t>IEIs unknown in the message</w:t>
      </w:r>
      <w:bookmarkEnd w:id="108"/>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109" w:name="_Toc33963266"/>
      <w:r w:rsidRPr="00972C99">
        <w:t>7.5.2</w:t>
      </w:r>
      <w:r w:rsidRPr="00972C99">
        <w:tab/>
        <w:t>Out of sequence IEs</w:t>
      </w:r>
      <w:bookmarkEnd w:id="109"/>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110" w:name="_Toc33963267"/>
      <w:r w:rsidRPr="00972C99">
        <w:t>7.5.3</w:t>
      </w:r>
      <w:r w:rsidRPr="00972C99">
        <w:tab/>
        <w:t>Repeated IEs</w:t>
      </w:r>
      <w:bookmarkEnd w:id="110"/>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111" w:name="_Toc33963268"/>
      <w:r w:rsidRPr="00972C99">
        <w:t>7.6</w:t>
      </w:r>
      <w:r w:rsidRPr="00972C99">
        <w:tab/>
        <w:t>Non-imperative message part errors</w:t>
      </w:r>
      <w:bookmarkEnd w:id="111"/>
    </w:p>
    <w:p w14:paraId="138E943E" w14:textId="77777777" w:rsidR="00E80BE1" w:rsidRPr="00972C99" w:rsidRDefault="00E80BE1" w:rsidP="00E80BE1">
      <w:pPr>
        <w:pStyle w:val="Heading3"/>
      </w:pPr>
      <w:bookmarkStart w:id="112" w:name="_Toc33963269"/>
      <w:r w:rsidRPr="00972C99">
        <w:t>7.6.1</w:t>
      </w:r>
      <w:r w:rsidRPr="00972C99">
        <w:tab/>
        <w:t>General</w:t>
      </w:r>
      <w:bookmarkEnd w:id="112"/>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113" w:name="_Toc33963270"/>
      <w:r w:rsidRPr="00972C99">
        <w:t>7.6.2</w:t>
      </w:r>
      <w:r w:rsidRPr="00972C99">
        <w:tab/>
        <w:t>Syntactically incorrect optional IEs</w:t>
      </w:r>
      <w:bookmarkEnd w:id="113"/>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114" w:name="_Toc33963271"/>
      <w:r w:rsidRPr="00972C99">
        <w:t>7.6.3</w:t>
      </w:r>
      <w:r w:rsidRPr="00972C99">
        <w:tab/>
        <w:t>Conditional IE errors</w:t>
      </w:r>
      <w:bookmarkEnd w:id="114"/>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115" w:name="_Toc33963272"/>
      <w:r w:rsidRPr="00972C99">
        <w:t>7.7</w:t>
      </w:r>
      <w:r w:rsidRPr="00972C99">
        <w:tab/>
        <w:t>Messages with semantically incorrect contents</w:t>
      </w:r>
      <w:bookmarkEnd w:id="115"/>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116" w:name="_Toc33963273"/>
      <w:r w:rsidRPr="00972C99">
        <w:t>8</w:t>
      </w:r>
      <w:r w:rsidR="005B5AD6" w:rsidRPr="00972C99">
        <w:tab/>
        <w:t>Message functional definition and contents</w:t>
      </w:r>
      <w:bookmarkEnd w:id="116"/>
    </w:p>
    <w:p w14:paraId="4971CACA" w14:textId="33FDF85E" w:rsidR="005B5AD6" w:rsidRPr="00972C99" w:rsidRDefault="00F40D79" w:rsidP="007A3061">
      <w:pPr>
        <w:pStyle w:val="Heading2"/>
      </w:pPr>
      <w:bookmarkStart w:id="117" w:name="_Toc20233387"/>
      <w:bookmarkStart w:id="118" w:name="_Toc33963274"/>
      <w:bookmarkEnd w:id="100"/>
      <w:r w:rsidRPr="00972C99">
        <w:t>8</w:t>
      </w:r>
      <w:r w:rsidR="005B5AD6" w:rsidRPr="00972C99">
        <w:t>.1</w:t>
      </w:r>
      <w:r w:rsidR="005B5AD6" w:rsidRPr="00972C99">
        <w:tab/>
        <w:t>Manage Ethernet port command</w:t>
      </w:r>
      <w:bookmarkEnd w:id="118"/>
    </w:p>
    <w:p w14:paraId="2D7D8F29" w14:textId="39C57706" w:rsidR="005B5AD6" w:rsidRPr="00972C99" w:rsidRDefault="00F40D79" w:rsidP="007A3061">
      <w:pPr>
        <w:pStyle w:val="Heading3"/>
        <w:rPr>
          <w:lang w:eastAsia="ko-KR"/>
        </w:rPr>
      </w:pPr>
      <w:bookmarkStart w:id="119" w:name="_Toc33963275"/>
      <w:r w:rsidRPr="00972C99">
        <w:t>8</w:t>
      </w:r>
      <w:r w:rsidR="005B5AD6" w:rsidRPr="00972C99">
        <w:t>.1.1</w:t>
      </w:r>
      <w:r w:rsidR="005B5AD6" w:rsidRPr="00972C99">
        <w:tab/>
      </w:r>
      <w:r w:rsidR="005B5AD6" w:rsidRPr="00972C99">
        <w:rPr>
          <w:lang w:eastAsia="ko-KR"/>
        </w:rPr>
        <w:t>Message definition</w:t>
      </w:r>
      <w:bookmarkEnd w:id="119"/>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972C99" w:rsidRDefault="005B5AD6" w:rsidP="005B5AD6">
      <w:pPr>
        <w:pStyle w:val="B1"/>
      </w:pPr>
      <w:r w:rsidRPr="00972C99">
        <w:t>Message type:</w:t>
      </w:r>
      <w:r w:rsidRPr="00972C99">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972C99" w:rsidRDefault="005B5AD6" w:rsidP="005B5AD6">
      <w:pPr>
        <w:pStyle w:val="TH"/>
      </w:pPr>
      <w:r w:rsidRPr="00972C99">
        <w:t>Table </w:t>
      </w:r>
      <w:r w:rsidR="00F40D79" w:rsidRPr="00972C99">
        <w:t>8</w:t>
      </w:r>
      <w:r w:rsidRPr="00972C99">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972C99" w:rsidRDefault="005B5AD6" w:rsidP="005B5AD6">
            <w:pPr>
              <w:pStyle w:val="TAL"/>
            </w:pPr>
            <w:r w:rsidRPr="00972C99">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972C99" w:rsidRDefault="005B5AD6" w:rsidP="005B5AD6">
            <w:pPr>
              <w:pStyle w:val="TAL"/>
            </w:pPr>
            <w:r w:rsidRPr="00972C99">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r w:rsidR="005B5AD6" w:rsidRPr="00972C99"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972C99" w:rsidRDefault="005B5AD6" w:rsidP="005B5AD6">
            <w:pPr>
              <w:pStyle w:val="TAN"/>
            </w:pPr>
            <w:r w:rsidRPr="00972C99">
              <w:t>NOTE:</w:t>
            </w:r>
            <w:r w:rsidRPr="00972C99">
              <w:tab/>
              <w:t>The total length of the MANAGE ETHERNET PORT COMMAND message cannot exceed 65535 octets (see Port management information container contents maximum length as specified in clause 9.11.4.</w:t>
            </w:r>
            <w:r w:rsidR="00F40D79" w:rsidRPr="00972C99">
              <w:t>27</w:t>
            </w:r>
            <w:r w:rsidR="007541E9" w:rsidRPr="00972C99">
              <w:t xml:space="preserve"> of 3GPP TS 24.501 [</w:t>
            </w:r>
            <w:r w:rsidR="00EC4ACE" w:rsidRPr="00972C99">
              <w:t>5</w:t>
            </w:r>
            <w:r w:rsidR="007541E9" w:rsidRPr="00972C99">
              <w:t>]</w:t>
            </w:r>
            <w:r w:rsidRPr="00972C99">
              <w:t>).</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120" w:name="_Toc20233392"/>
      <w:bookmarkStart w:id="121" w:name="_Toc33963276"/>
      <w:bookmarkEnd w:id="117"/>
      <w:r w:rsidRPr="00972C99">
        <w:t>8</w:t>
      </w:r>
      <w:r w:rsidR="005B5AD6" w:rsidRPr="00972C99">
        <w:t>.2</w:t>
      </w:r>
      <w:r w:rsidR="005B5AD6" w:rsidRPr="00972C99">
        <w:tab/>
        <w:t>Manage Ethernet port complete</w:t>
      </w:r>
      <w:bookmarkEnd w:id="121"/>
    </w:p>
    <w:p w14:paraId="6D472F51" w14:textId="0A544960" w:rsidR="005B5AD6" w:rsidRPr="00972C99" w:rsidRDefault="00F40D79" w:rsidP="007A3061">
      <w:pPr>
        <w:pStyle w:val="Heading3"/>
        <w:rPr>
          <w:lang w:eastAsia="ko-KR"/>
        </w:rPr>
      </w:pPr>
      <w:bookmarkStart w:id="122" w:name="_Toc33963277"/>
      <w:r w:rsidRPr="00972C99">
        <w:t>8</w:t>
      </w:r>
      <w:r w:rsidR="005B5AD6" w:rsidRPr="00972C99">
        <w:t>.2.1</w:t>
      </w:r>
      <w:r w:rsidR="005B5AD6" w:rsidRPr="00972C99">
        <w:tab/>
      </w:r>
      <w:r w:rsidR="005B5AD6" w:rsidRPr="00972C99">
        <w:rPr>
          <w:lang w:eastAsia="ko-KR"/>
        </w:rPr>
        <w:t>Message definition</w:t>
      </w:r>
      <w:bookmarkEnd w:id="122"/>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972C99" w:rsidRDefault="005B5AD6" w:rsidP="005B5AD6">
      <w:pPr>
        <w:pStyle w:val="TH"/>
      </w:pPr>
      <w:r w:rsidRPr="00972C99">
        <w:t>Table </w:t>
      </w:r>
      <w:r w:rsidR="00F40D79" w:rsidRPr="00972C99">
        <w:t>8</w:t>
      </w:r>
      <w:r w:rsidRPr="00972C99">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972C99" w:rsidRDefault="005B5AD6" w:rsidP="005B5AD6">
            <w:pPr>
              <w:pStyle w:val="TAL"/>
            </w:pPr>
            <w:r w:rsidRPr="00972C99">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972C99" w:rsidRDefault="005B5AD6" w:rsidP="005B5AD6">
            <w:pPr>
              <w:pStyle w:val="TAL"/>
              <w:rPr>
                <w:highlight w:val="yellow"/>
              </w:rPr>
            </w:pPr>
            <w:r w:rsidRPr="00972C99">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972C99" w:rsidRDefault="005B5AD6" w:rsidP="005B5AD6">
            <w:pPr>
              <w:pStyle w:val="TAL"/>
              <w:rPr>
                <w:highlight w:val="yellow"/>
              </w:rPr>
            </w:pPr>
            <w:r w:rsidRPr="00972C99">
              <w:rPr>
                <w:highlight w:val="yellow"/>
              </w:rPr>
              <w:t>yy</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972C99" w:rsidRDefault="005B5AD6" w:rsidP="005B5AD6">
            <w:pPr>
              <w:pStyle w:val="TAL"/>
              <w:rPr>
                <w:highlight w:val="yellow"/>
              </w:rPr>
            </w:pPr>
            <w:r w:rsidRPr="00972C99">
              <w:rPr>
                <w:highlight w:val="yellow"/>
              </w:rPr>
              <w:t>zz</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972C99" w:rsidRDefault="005B5AD6" w:rsidP="005B5AD6">
            <w:pPr>
              <w:pStyle w:val="TAC"/>
            </w:pPr>
            <w:r w:rsidRPr="00972C99">
              <w:t>7-65534</w:t>
            </w:r>
          </w:p>
        </w:tc>
      </w:tr>
      <w:tr w:rsidR="005B5AD6" w:rsidRPr="00972C99"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972C99" w:rsidRDefault="005B5AD6" w:rsidP="007A3061">
            <w:pPr>
              <w:pStyle w:val="TAN"/>
            </w:pPr>
            <w:r w:rsidRPr="00972C99">
              <w:t>NOTE:</w:t>
            </w:r>
            <w:r w:rsidRPr="00972C99">
              <w:tab/>
              <w:t>The total length of the MANAGE ETHERNET PORT COMPLETE message cannot exceed 65535 octets (see Port management information container contents maximum length as specified in clause 9.11.4.</w:t>
            </w:r>
            <w:r w:rsidR="007541E9" w:rsidRPr="00972C99">
              <w:t>27 of 3GPP TS 24.501 [</w:t>
            </w:r>
            <w:r w:rsidR="00EC4ACE" w:rsidRPr="00972C99">
              <w:t>5</w:t>
            </w:r>
            <w:r w:rsidR="007541E9" w:rsidRPr="00972C99">
              <w:t>]</w:t>
            </w:r>
            <w:r w:rsidRPr="00972C99">
              <w:t>).</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123" w:name="_Toc33963278"/>
      <w:r w:rsidRPr="00972C99">
        <w:t>8</w:t>
      </w:r>
      <w:r w:rsidR="005B5AD6" w:rsidRPr="00972C99">
        <w:t>.2.2</w:t>
      </w:r>
      <w:r w:rsidR="005B5AD6" w:rsidRPr="00972C99">
        <w:tab/>
      </w:r>
      <w:r w:rsidR="005B5AD6" w:rsidRPr="00972C99">
        <w:rPr>
          <w:lang w:eastAsia="ko-KR"/>
        </w:rPr>
        <w:t>Ethernet port management capability</w:t>
      </w:r>
      <w:bookmarkEnd w:id="123"/>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124" w:name="_Toc33963279"/>
      <w:r w:rsidRPr="00972C99">
        <w:t>8</w:t>
      </w:r>
      <w:r w:rsidR="005B5AD6" w:rsidRPr="00972C99">
        <w:t>.2.3</w:t>
      </w:r>
      <w:r w:rsidR="005B5AD6" w:rsidRPr="00972C99">
        <w:tab/>
      </w:r>
      <w:r w:rsidR="005B5AD6" w:rsidRPr="00972C99">
        <w:rPr>
          <w:lang w:eastAsia="ko-KR"/>
        </w:rPr>
        <w:t>Ethernet port status</w:t>
      </w:r>
      <w:bookmarkEnd w:id="124"/>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125" w:name="_Toc33963280"/>
      <w:r w:rsidRPr="00972C99">
        <w:t>8</w:t>
      </w:r>
      <w:r w:rsidR="005B5AD6" w:rsidRPr="00972C99">
        <w:t>.2.4</w:t>
      </w:r>
      <w:r w:rsidR="005B5AD6" w:rsidRPr="00972C99">
        <w:tab/>
      </w:r>
      <w:r w:rsidR="005B5AD6" w:rsidRPr="00972C99">
        <w:rPr>
          <w:lang w:eastAsia="ko-KR"/>
        </w:rPr>
        <w:t>Ethernet port update result</w:t>
      </w:r>
      <w:bookmarkEnd w:id="125"/>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126" w:name="_Toc20233394"/>
      <w:bookmarkStart w:id="127" w:name="_Toc33963281"/>
      <w:bookmarkEnd w:id="120"/>
      <w:r w:rsidRPr="00972C99">
        <w:t>8</w:t>
      </w:r>
      <w:r w:rsidR="005B5AD6" w:rsidRPr="00972C99">
        <w:t>.3</w:t>
      </w:r>
      <w:r w:rsidR="005B5AD6" w:rsidRPr="00972C99">
        <w:tab/>
        <w:t>Ethernet port management notify</w:t>
      </w:r>
      <w:bookmarkEnd w:id="127"/>
    </w:p>
    <w:p w14:paraId="0F4F1AAA" w14:textId="5E3E3A63" w:rsidR="005B5AD6" w:rsidRPr="00972C99" w:rsidRDefault="00C534A0" w:rsidP="007A3061">
      <w:pPr>
        <w:pStyle w:val="Heading3"/>
        <w:rPr>
          <w:lang w:eastAsia="ko-KR"/>
        </w:rPr>
      </w:pPr>
      <w:bookmarkStart w:id="128" w:name="_Toc33963282"/>
      <w:r w:rsidRPr="00972C99">
        <w:t>8</w:t>
      </w:r>
      <w:r w:rsidR="005B5AD6" w:rsidRPr="00972C99">
        <w:t>.3.1</w:t>
      </w:r>
      <w:r w:rsidR="005B5AD6" w:rsidRPr="00972C99">
        <w:tab/>
      </w:r>
      <w:r w:rsidR="005B5AD6" w:rsidRPr="00972C99">
        <w:rPr>
          <w:lang w:eastAsia="ko-KR"/>
        </w:rPr>
        <w:t>Message definition</w:t>
      </w:r>
      <w:bookmarkEnd w:id="128"/>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972C99" w:rsidRDefault="005B5AD6" w:rsidP="005B5AD6">
      <w:pPr>
        <w:pStyle w:val="B1"/>
      </w:pPr>
      <w:r w:rsidRPr="00972C99">
        <w:t>Message type:</w:t>
      </w:r>
      <w:r w:rsidRPr="00972C99">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972C99" w:rsidRDefault="005B5AD6" w:rsidP="005B5AD6">
      <w:pPr>
        <w:pStyle w:val="TH"/>
      </w:pPr>
      <w:r w:rsidRPr="00972C99">
        <w:t>Table </w:t>
      </w:r>
      <w:r w:rsidR="00C534A0" w:rsidRPr="00972C99">
        <w:t>8</w:t>
      </w:r>
      <w:r w:rsidRPr="00972C99">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972C99" w:rsidRDefault="005B5AD6" w:rsidP="005B5AD6">
            <w:pPr>
              <w:pStyle w:val="TAL"/>
            </w:pPr>
            <w:r w:rsidRPr="00972C99">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972C99" w:rsidRDefault="005B5AD6" w:rsidP="005B5AD6">
            <w:pPr>
              <w:pStyle w:val="TAL"/>
            </w:pPr>
            <w:r w:rsidRPr="00972C99">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r w:rsidR="005B5AD6" w:rsidRPr="00972C99"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972C99" w:rsidRDefault="005B5AD6" w:rsidP="005B5AD6">
            <w:pPr>
              <w:pStyle w:val="TAN"/>
            </w:pPr>
            <w:r w:rsidRPr="00972C99">
              <w:t>NOTE:</w:t>
            </w:r>
            <w:r w:rsidRPr="00972C99">
              <w:tab/>
              <w:t>The total length of the ETHERNET PORT MANAGEMENT NOTIFY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129" w:name="_Toc20233396"/>
      <w:bookmarkStart w:id="130" w:name="_Toc33963283"/>
      <w:bookmarkEnd w:id="126"/>
      <w:r w:rsidRPr="00972C99">
        <w:t>8</w:t>
      </w:r>
      <w:r w:rsidR="005B5AD6" w:rsidRPr="00972C99">
        <w:t>.4</w:t>
      </w:r>
      <w:r w:rsidR="005B5AD6" w:rsidRPr="00972C99">
        <w:tab/>
        <w:t>Ethernet port management notify ack</w:t>
      </w:r>
      <w:bookmarkEnd w:id="130"/>
    </w:p>
    <w:p w14:paraId="0E254B26" w14:textId="29AB5E80" w:rsidR="005B5AD6" w:rsidRPr="00972C99" w:rsidRDefault="00C534A0" w:rsidP="007A3061">
      <w:pPr>
        <w:pStyle w:val="Heading3"/>
        <w:rPr>
          <w:lang w:eastAsia="ko-KR"/>
        </w:rPr>
      </w:pPr>
      <w:bookmarkStart w:id="131" w:name="_Toc33963284"/>
      <w:r w:rsidRPr="00972C99">
        <w:t>8</w:t>
      </w:r>
      <w:r w:rsidR="005B5AD6" w:rsidRPr="00972C99">
        <w:t>.4.1</w:t>
      </w:r>
      <w:r w:rsidR="005B5AD6" w:rsidRPr="00972C99">
        <w:tab/>
      </w:r>
      <w:r w:rsidR="005B5AD6" w:rsidRPr="00972C99">
        <w:rPr>
          <w:lang w:eastAsia="ko-KR"/>
        </w:rPr>
        <w:t>Message definition</w:t>
      </w:r>
      <w:bookmarkEnd w:id="131"/>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972C99" w:rsidRDefault="005B5AD6" w:rsidP="005B5AD6">
      <w:pPr>
        <w:pStyle w:val="B1"/>
      </w:pPr>
      <w:r w:rsidRPr="00972C99">
        <w:t>Message type:</w:t>
      </w:r>
      <w:r w:rsidRPr="00972C99">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972C99" w:rsidRDefault="005B5AD6" w:rsidP="005B5AD6">
            <w:pPr>
              <w:pStyle w:val="TAL"/>
            </w:pPr>
            <w:r w:rsidRPr="00972C99">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r w:rsidR="005B5AD6" w:rsidRPr="00972C99"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1D14CD53" w:rsidR="005B5AD6" w:rsidRPr="00972C99" w:rsidRDefault="005B5AD6" w:rsidP="005B5AD6">
            <w:pPr>
              <w:pStyle w:val="TAN"/>
            </w:pPr>
            <w:r w:rsidRPr="00972C99">
              <w:t>NOTE:</w:t>
            </w:r>
            <w:r w:rsidRPr="00972C99">
              <w:tab/>
              <w:t>The total length of the ETHERNET PORT MANAGEMENT NOTIFY ACK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132" w:name="_Toc20233398"/>
      <w:bookmarkStart w:id="133" w:name="_Toc33963285"/>
      <w:bookmarkEnd w:id="129"/>
      <w:r w:rsidRPr="00972C99">
        <w:t>8</w:t>
      </w:r>
      <w:r w:rsidR="005B5AD6" w:rsidRPr="00972C99">
        <w:t>.5</w:t>
      </w:r>
      <w:r w:rsidR="005B5AD6" w:rsidRPr="00972C99">
        <w:tab/>
        <w:t>Ethernet port management notify complete</w:t>
      </w:r>
      <w:bookmarkEnd w:id="133"/>
    </w:p>
    <w:p w14:paraId="18A28E9F" w14:textId="7D17BF3D" w:rsidR="005B5AD6" w:rsidRPr="00972C99" w:rsidRDefault="00C30FB2" w:rsidP="007A3061">
      <w:pPr>
        <w:pStyle w:val="Heading3"/>
        <w:rPr>
          <w:lang w:eastAsia="ko-KR"/>
        </w:rPr>
      </w:pPr>
      <w:bookmarkStart w:id="134" w:name="_Toc33963286"/>
      <w:r w:rsidRPr="00972C99">
        <w:t>8</w:t>
      </w:r>
      <w:r w:rsidR="005B5AD6" w:rsidRPr="00972C99">
        <w:t>.5.1</w:t>
      </w:r>
      <w:r w:rsidR="005B5AD6" w:rsidRPr="00972C99">
        <w:tab/>
      </w:r>
      <w:r w:rsidR="005B5AD6" w:rsidRPr="00972C99">
        <w:rPr>
          <w:lang w:eastAsia="ko-KR"/>
        </w:rPr>
        <w:t>Message definition</w:t>
      </w:r>
      <w:bookmarkEnd w:id="134"/>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972C99" w:rsidRDefault="005B5AD6" w:rsidP="005B5AD6">
      <w:pPr>
        <w:pStyle w:val="B1"/>
      </w:pPr>
      <w:r w:rsidRPr="00972C99">
        <w:t>Message type:</w:t>
      </w:r>
      <w:r w:rsidRPr="00972C99">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972C99" w:rsidRDefault="005B5AD6" w:rsidP="005B5AD6">
      <w:pPr>
        <w:pStyle w:val="TH"/>
      </w:pPr>
      <w:r w:rsidRPr="00972C99">
        <w:t>Table </w:t>
      </w:r>
      <w:r w:rsidR="00C30FB2" w:rsidRPr="00972C99">
        <w:t>8</w:t>
      </w:r>
      <w:r w:rsidRPr="00972C99">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972C99" w:rsidRDefault="005B5AD6" w:rsidP="005B5AD6">
            <w:pPr>
              <w:pStyle w:val="TAL"/>
            </w:pPr>
            <w:r w:rsidRPr="00972C99">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r w:rsidR="005B5AD6" w:rsidRPr="00972C99"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972C99" w:rsidRDefault="005B5AD6" w:rsidP="005B5AD6">
            <w:pPr>
              <w:pStyle w:val="TAN"/>
            </w:pPr>
            <w:r w:rsidRPr="00972C99">
              <w:t>NOTE:</w:t>
            </w:r>
            <w:r w:rsidRPr="00972C99">
              <w:tab/>
              <w:t>The total length of the ETHERNET PORT MANAGEMENT NOTIFY COMPLETE message cannot exceed 65535 octets (see Port management information container contents maximum length as specified in clause 9.11.4.</w:t>
            </w:r>
            <w:r w:rsidR="00C30FB2" w:rsidRPr="00972C99">
              <w:t>27 of 3GPP TS 24.501 [</w:t>
            </w:r>
            <w:r w:rsidR="00EC4ACE" w:rsidRPr="00972C99">
              <w:t>5</w:t>
            </w:r>
            <w:r w:rsidR="00C30FB2" w:rsidRPr="00972C99">
              <w:t>]</w:t>
            </w:r>
            <w:r w:rsidRPr="00972C99">
              <w:t>).</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135" w:name="_Toc22917696"/>
      <w:bookmarkStart w:id="136" w:name="_Toc20233400"/>
      <w:bookmarkStart w:id="137" w:name="_Hlk23686580"/>
      <w:bookmarkStart w:id="138" w:name="_Toc33963287"/>
      <w:bookmarkEnd w:id="132"/>
      <w:r w:rsidRPr="00972C99">
        <w:t>8.</w:t>
      </w:r>
      <w:r w:rsidR="00104F8D" w:rsidRPr="00972C99">
        <w:t>6</w:t>
      </w:r>
      <w:r w:rsidRPr="00972C99">
        <w:tab/>
        <w:t xml:space="preserve">Ethernet port management </w:t>
      </w:r>
      <w:bookmarkEnd w:id="135"/>
      <w:r w:rsidRPr="00972C99">
        <w:t>capability</w:t>
      </w:r>
      <w:bookmarkEnd w:id="138"/>
    </w:p>
    <w:p w14:paraId="175B2671" w14:textId="43B8B8A2" w:rsidR="00EC4ACE" w:rsidRPr="00972C99" w:rsidRDefault="00EC4ACE" w:rsidP="00EC4ACE">
      <w:pPr>
        <w:pStyle w:val="Heading3"/>
        <w:rPr>
          <w:lang w:eastAsia="ko-KR"/>
        </w:rPr>
      </w:pPr>
      <w:bookmarkStart w:id="139" w:name="_Toc33963288"/>
      <w:r w:rsidRPr="00972C99">
        <w:t>8.</w:t>
      </w:r>
      <w:r w:rsidR="00104F8D" w:rsidRPr="00972C99">
        <w:t>6</w:t>
      </w:r>
      <w:r w:rsidRPr="00972C99">
        <w:t>.1</w:t>
      </w:r>
      <w:r w:rsidRPr="00972C99">
        <w:tab/>
      </w:r>
      <w:r w:rsidRPr="00972C99">
        <w:rPr>
          <w:lang w:eastAsia="ko-KR"/>
        </w:rPr>
        <w:t>Message definition</w:t>
      </w:r>
      <w:bookmarkEnd w:id="139"/>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972C99" w:rsidRDefault="00EC4ACE" w:rsidP="00EC4ACE">
      <w:pPr>
        <w:pStyle w:val="B1"/>
      </w:pPr>
      <w:r w:rsidRPr="00972C99">
        <w:t>Message type:</w:t>
      </w:r>
      <w:r w:rsidRPr="00972C99">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77777777" w:rsidR="00EC4ACE" w:rsidRPr="00972C99" w:rsidRDefault="00EC4ACE" w:rsidP="00EC4ACE">
      <w:pPr>
        <w:pStyle w:val="B1"/>
      </w:pPr>
      <w:r w:rsidRPr="00972C99">
        <w:t>Direction:</w:t>
      </w:r>
      <w:r w:rsidRPr="00972C99">
        <w:tab/>
      </w:r>
      <w:r w:rsidRPr="00972C99">
        <w:tab/>
        <w:t>DS-TT to network</w:t>
      </w:r>
    </w:p>
    <w:p w14:paraId="34C44A0E" w14:textId="58B6E413" w:rsidR="00EC4ACE" w:rsidRPr="00972C99" w:rsidRDefault="00EC4ACE" w:rsidP="00EC4ACE">
      <w:pPr>
        <w:pStyle w:val="TH"/>
      </w:pPr>
      <w:r w:rsidRPr="00972C99">
        <w:t>Table 8.</w:t>
      </w:r>
      <w:r w:rsidR="00104F8D" w:rsidRPr="00972C99">
        <w:t>6</w:t>
      </w:r>
      <w:r w:rsidRPr="00972C99">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972C99" w:rsidRDefault="00EC4ACE" w:rsidP="002A0585">
            <w:pPr>
              <w:pStyle w:val="TAL"/>
            </w:pPr>
            <w:r w:rsidRPr="00972C99">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r w:rsidR="00EC4ACE" w:rsidRPr="00972C99"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972C99" w:rsidRDefault="00EC4ACE" w:rsidP="002A0585">
            <w:pPr>
              <w:pStyle w:val="TAN"/>
            </w:pPr>
            <w:r w:rsidRPr="00972C99">
              <w:t>NOTE:</w:t>
            </w:r>
            <w:r w:rsidRPr="00972C99">
              <w:tab/>
              <w:t>The total length of the ETHERNET PORT MANAGEMENT CAPABILITY message cannot exceed 65535 octets (see Port management information container contents maximum length as specified in clause 9.11.4.27 of 3GPP TS 24.501 [5]).</w:t>
            </w:r>
          </w:p>
        </w:tc>
      </w:tr>
    </w:tbl>
    <w:p w14:paraId="641AE6BF" w14:textId="77777777" w:rsidR="00EC4ACE" w:rsidRPr="00972C99" w:rsidRDefault="00EC4ACE" w:rsidP="00EC4ACE"/>
    <w:p w14:paraId="77131D67" w14:textId="1BA34E8F" w:rsidR="00EC4ACE" w:rsidRPr="00972C99" w:rsidRDefault="00EC4ACE" w:rsidP="00EC4ACE">
      <w:pPr>
        <w:pStyle w:val="Heading3"/>
        <w:rPr>
          <w:lang w:eastAsia="ko-KR"/>
        </w:rPr>
      </w:pPr>
      <w:bookmarkStart w:id="140" w:name="_Toc33963289"/>
      <w:r w:rsidRPr="00972C99">
        <w:t>8.</w:t>
      </w:r>
      <w:r w:rsidR="00104F8D" w:rsidRPr="00972C99">
        <w:t>6</w:t>
      </w:r>
      <w:r w:rsidRPr="00972C99">
        <w:t>.2</w:t>
      </w:r>
      <w:r w:rsidRPr="00972C99">
        <w:tab/>
      </w:r>
      <w:r w:rsidRPr="00972C99">
        <w:rPr>
          <w:lang w:eastAsia="ko-KR"/>
        </w:rPr>
        <w:t>Ethernet port management capability</w:t>
      </w:r>
      <w:bookmarkEnd w:id="140"/>
    </w:p>
    <w:p w14:paraId="335BE776" w14:textId="77777777" w:rsidR="00EC4ACE" w:rsidRPr="00972C99" w:rsidRDefault="00EC4ACE" w:rsidP="00EC4ACE">
      <w:pPr>
        <w:rPr>
          <w:lang w:eastAsia="ko-KR"/>
        </w:rPr>
      </w:pPr>
      <w:r w:rsidRPr="00972C99">
        <w:rPr>
          <w:lang w:eastAsia="ko-KR"/>
        </w:rPr>
        <w:t>This IE shall be included in the ETHERNET PORT MANAGEMENT CAPABILITY message if the DS-TT needs to provide the supported Ethernet port parameters as part of DS-TT-initiated Ethernet port management capability procedure.</w:t>
      </w:r>
    </w:p>
    <w:p w14:paraId="45421E45" w14:textId="66BEBE3B" w:rsidR="005B5AD6" w:rsidRPr="00972C99" w:rsidRDefault="00C30FB2" w:rsidP="007A3061">
      <w:pPr>
        <w:pStyle w:val="Heading1"/>
      </w:pPr>
      <w:bookmarkStart w:id="141" w:name="_Toc33963290"/>
      <w:r w:rsidRPr="00972C99">
        <w:t>9</w:t>
      </w:r>
      <w:r w:rsidR="005B5AD6" w:rsidRPr="00972C99">
        <w:tab/>
        <w:t>Information elements coding</w:t>
      </w:r>
      <w:bookmarkEnd w:id="141"/>
    </w:p>
    <w:p w14:paraId="149029F1" w14:textId="3E82C584" w:rsidR="005B5AD6" w:rsidRPr="00972C99" w:rsidRDefault="00C30FB2" w:rsidP="007A3061">
      <w:pPr>
        <w:pStyle w:val="Heading2"/>
      </w:pPr>
      <w:bookmarkStart w:id="142" w:name="_Toc33963291"/>
      <w:r w:rsidRPr="00972C99">
        <w:t>9</w:t>
      </w:r>
      <w:r w:rsidR="005B5AD6" w:rsidRPr="00972C99">
        <w:t>.1</w:t>
      </w:r>
      <w:r w:rsidR="005B5AD6" w:rsidRPr="00972C99">
        <w:tab/>
        <w:t>Ethernet port management service message type</w:t>
      </w:r>
      <w:bookmarkEnd w:id="142"/>
    </w:p>
    <w:p w14:paraId="79A5B31A" w14:textId="57FE36DA" w:rsidR="005B5AD6" w:rsidRPr="00972C99" w:rsidRDefault="005B5AD6" w:rsidP="005B5AD6">
      <w:pPr>
        <w:pStyle w:val="TH"/>
      </w:pPr>
      <w:r w:rsidRPr="00972C99">
        <w:t>Table </w:t>
      </w:r>
      <w:r w:rsidR="00C30FB2" w:rsidRPr="00972C99">
        <w:t>9</w:t>
      </w:r>
      <w:r w:rsidRPr="00972C99">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972C99"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972C99" w:rsidRDefault="005B5AD6" w:rsidP="005B5AD6">
            <w:pPr>
              <w:pStyle w:val="TAL"/>
            </w:pPr>
            <w:r w:rsidRPr="00972C99">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972C99"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972C99" w:rsidRDefault="005B5AD6" w:rsidP="005B5AD6">
            <w:pPr>
              <w:pStyle w:val="TAL"/>
            </w:pPr>
            <w:r w:rsidRPr="00972C99">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143" w:name="_Toc20233401"/>
      <w:bookmarkStart w:id="144" w:name="_Toc33963292"/>
      <w:bookmarkStart w:id="145" w:name="_GoBack"/>
      <w:bookmarkEnd w:id="136"/>
      <w:bookmarkEnd w:id="137"/>
      <w:bookmarkEnd w:id="145"/>
      <w:r w:rsidRPr="00972C99">
        <w:t>9</w:t>
      </w:r>
      <w:r w:rsidR="005B5AD6" w:rsidRPr="00972C99">
        <w:t>.2</w:t>
      </w:r>
      <w:r w:rsidR="005B5AD6" w:rsidRPr="00972C99">
        <w:tab/>
        <w:t>Ethernet port management list</w:t>
      </w:r>
      <w:bookmarkEnd w:id="144"/>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972C99" w:rsidRDefault="005B5AD6" w:rsidP="005B5AD6">
            <w:pPr>
              <w:pStyle w:val="TAC"/>
            </w:pPr>
            <w:r w:rsidRPr="00972C99">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972C99" w:rsidRDefault="005B5AD6" w:rsidP="005B5AD6">
      <w:pPr>
        <w:pStyle w:val="TF"/>
      </w:pPr>
      <w:r w:rsidRPr="00972C99">
        <w:t>Figure </w:t>
      </w:r>
      <w:r w:rsidR="00BD221C" w:rsidRPr="00972C99">
        <w:t>9</w:t>
      </w:r>
      <w:r w:rsidRPr="00972C99">
        <w:t>.2.1: Ethernet port management list information element</w:t>
      </w:r>
    </w:p>
    <w:p w14:paraId="711E8BB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972C99" w:rsidRDefault="005B5AD6" w:rsidP="005B5AD6">
      <w:pPr>
        <w:pStyle w:val="TF"/>
      </w:pPr>
      <w:r w:rsidRPr="00972C99">
        <w:t>Figure </w:t>
      </w:r>
      <w:r w:rsidR="00BD221C" w:rsidRPr="00972C99">
        <w:t>9</w:t>
      </w:r>
      <w:r w:rsidRPr="00972C99">
        <w:t>.2.2: Ethernet port management list contents</w:t>
      </w:r>
    </w:p>
    <w:p w14:paraId="006B8351"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77777777" w:rsidR="005B5AD6" w:rsidRPr="00972C99" w:rsidRDefault="005B5AD6" w:rsidP="005B5AD6">
            <w:pPr>
              <w:pStyle w:val="TAL"/>
            </w:pPr>
            <w:r w:rsidRPr="00972C99">
              <w:t>octet d+3</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77777777" w:rsidR="005B5AD6" w:rsidRPr="00972C99" w:rsidRDefault="005B5AD6" w:rsidP="005B5AD6">
            <w:pPr>
              <w:pStyle w:val="TAL"/>
            </w:pPr>
            <w:r w:rsidRPr="00972C99">
              <w:t>octet d+4</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972C99" w:rsidRDefault="005B5AD6" w:rsidP="005B5AD6">
      <w:pPr>
        <w:pStyle w:val="TH"/>
      </w:pPr>
      <w:r w:rsidRPr="00972C99">
        <w:t>Table </w:t>
      </w:r>
      <w:r w:rsidR="00BD221C" w:rsidRPr="00972C99">
        <w:t>9</w:t>
      </w:r>
      <w:r w:rsidRPr="00972C99">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77777777" w:rsidR="005B5AD6" w:rsidRPr="00972C99" w:rsidRDefault="005B5AD6" w:rsidP="005B5AD6">
            <w:pPr>
              <w:pStyle w:val="TAL"/>
            </w:pPr>
            <w:r w:rsidRPr="00972C99">
              <w:t>0 0 0 0 0 0 1 1</w:t>
            </w:r>
            <w:r w:rsidRPr="00972C99">
              <w:tab/>
              <w:t>Set parameter</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20907859" w14:textId="4DAB926C" w:rsidR="0058099F" w:rsidRPr="00972C99" w:rsidRDefault="0058099F" w:rsidP="0058099F">
            <w:pPr>
              <w:pStyle w:val="TAL"/>
              <w:rPr>
                <w:rFonts w:cs="Arial"/>
              </w:rPr>
            </w:pPr>
            <w:r w:rsidRPr="00972C99">
              <w:rPr>
                <w:rFonts w:cs="Arial"/>
              </w:rPr>
              <w:t>-</w:t>
            </w:r>
            <w:r w:rsidRPr="00972C99">
              <w:rPr>
                <w:rFonts w:cs="Arial"/>
              </w:rPr>
              <w:tab/>
              <w:t>00</w:t>
            </w:r>
            <w:r w:rsidR="00A702C7">
              <w:rPr>
                <w:rFonts w:cs="Arial"/>
              </w:rPr>
              <w:t>20</w:t>
            </w:r>
            <w:r w:rsidRPr="00972C99">
              <w:rPr>
                <w:rFonts w:cs="Arial"/>
              </w:rPr>
              <w:t>H</w:t>
            </w:r>
            <w:r w:rsidRPr="00972C99">
              <w:t xml:space="preserve"> </w:t>
            </w:r>
            <w:r w:rsidRPr="00972C99">
              <w:rPr>
                <w:rFonts w:cs="Arial"/>
              </w:rPr>
              <w:t>Static filtering entries;</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4DAB9618" w14:textId="77777777" w:rsidR="00972C99" w:rsidRPr="00972C99" w:rsidRDefault="00972C99" w:rsidP="00972C99">
            <w:pPr>
              <w:pStyle w:val="TAL"/>
              <w:rPr>
                <w:rFonts w:cs="Arial"/>
              </w:rPr>
            </w:pPr>
          </w:p>
          <w:p w14:paraId="271A49EB" w14:textId="0B9F08F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r w:rsidR="00972C99" w:rsidRPr="00972C99">
              <w:rPr>
                <w:rFonts w:cs="Arial"/>
              </w:rPr>
              <w:t>DS-TT</w:t>
            </w:r>
            <w:r w:rsidRPr="00972C99">
              <w:rPr>
                <w:rFonts w:cs="Arial"/>
              </w:rPr>
              <w:t>;</w:t>
            </w:r>
          </w:p>
          <w:p w14:paraId="36929430" w14:textId="6F268BB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r w:rsidR="00972C99" w:rsidRPr="00972C99">
              <w:rPr>
                <w:rFonts w:cs="Arial"/>
              </w:rPr>
              <w:t>DS-TT</w:t>
            </w:r>
            <w:r w:rsidRPr="00972C99">
              <w:rPr>
                <w:rFonts w:cs="Arial"/>
              </w:rPr>
              <w:t>;</w:t>
            </w:r>
          </w:p>
          <w:p w14:paraId="793D7BC5" w14:textId="77777777" w:rsidR="00972C99" w:rsidRPr="00972C99" w:rsidRDefault="00972C99" w:rsidP="00972C99">
            <w:pPr>
              <w:pStyle w:val="TAL"/>
              <w:rPr>
                <w:rFonts w:cs="Arial"/>
              </w:rPr>
            </w:pPr>
          </w:p>
          <w:p w14:paraId="4239A69B" w14:textId="34CA0175"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0080</w:t>
            </w:r>
            <w:r w:rsidRPr="00972C99">
              <w:rPr>
                <w:rFonts w:cs="Arial"/>
              </w:rPr>
              <w:t>H lldpV2LocPortIdSubtypeNW-TT;</w:t>
            </w:r>
          </w:p>
          <w:p w14:paraId="38B95676" w14:textId="44A6BE98"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0081</w:t>
            </w:r>
            <w:r w:rsidRPr="00972C99">
              <w:rPr>
                <w:rFonts w:cs="Arial"/>
              </w:rPr>
              <w:t>H lldpV2LocPortIdNW-TT;</w:t>
            </w:r>
          </w:p>
          <w:p w14:paraId="0A683C5E" w14:textId="77777777" w:rsidR="00CC63FC" w:rsidRPr="00972C99" w:rsidRDefault="00CC63FC" w:rsidP="00E924F1">
            <w:pPr>
              <w:pStyle w:val="TAL"/>
              <w:rPr>
                <w:rFonts w:cs="Arial"/>
              </w:rPr>
            </w:pPr>
          </w:p>
          <w:p w14:paraId="304BCAC8" w14:textId="4BEAA5EF"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r w:rsidR="00972C99" w:rsidRPr="00972C99">
              <w:rPr>
                <w:rFonts w:cs="Arial"/>
              </w:rPr>
              <w:t>DS-TT</w:t>
            </w:r>
            <w:r w:rsidRPr="00972C99">
              <w:rPr>
                <w:rFonts w:cs="Arial"/>
              </w:rPr>
              <w:t>;</w:t>
            </w:r>
          </w:p>
          <w:p w14:paraId="66AF3039" w14:textId="03EC9E1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r w:rsidR="00972C99" w:rsidRPr="00972C99">
              <w:rPr>
                <w:rFonts w:cs="Arial"/>
              </w:rPr>
              <w:t>DS-TT</w:t>
            </w:r>
            <w:r w:rsidRPr="00972C99">
              <w:rPr>
                <w:rFonts w:cs="Arial"/>
              </w:rPr>
              <w:t>;</w:t>
            </w:r>
          </w:p>
          <w:p w14:paraId="69D9E52E" w14:textId="2778964B"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r w:rsidR="00972C99" w:rsidRPr="00972C99">
              <w:rPr>
                <w:rFonts w:cs="Arial"/>
              </w:rPr>
              <w:t>DS-TT</w:t>
            </w:r>
            <w:r w:rsidRPr="00972C99">
              <w:rPr>
                <w:rFonts w:cs="Arial"/>
              </w:rPr>
              <w:t>;</w:t>
            </w:r>
          </w:p>
          <w:p w14:paraId="6739F3D2" w14:textId="582A83DA"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r w:rsidR="00972C99" w:rsidRPr="00972C99">
              <w:rPr>
                <w:rFonts w:cs="Arial"/>
              </w:rPr>
              <w:t>DS-TT</w:t>
            </w:r>
            <w:r w:rsidRPr="00972C99">
              <w:rPr>
                <w:rFonts w:cs="Arial"/>
              </w:rPr>
              <w:t>;</w:t>
            </w:r>
          </w:p>
          <w:p w14:paraId="3AE3856B" w14:textId="286C8BE7"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r w:rsidR="00972C99" w:rsidRPr="00972C99">
              <w:rPr>
                <w:rFonts w:cs="Arial"/>
              </w:rPr>
              <w:t>DS-TT</w:t>
            </w:r>
            <w:r w:rsidRPr="00972C99">
              <w:rPr>
                <w:rFonts w:cs="Arial"/>
              </w:rPr>
              <w:t>;</w:t>
            </w:r>
          </w:p>
          <w:p w14:paraId="4FC5A3E1" w14:textId="77777777" w:rsidR="00972C99" w:rsidRPr="00972C99" w:rsidRDefault="00972C99" w:rsidP="00972C99">
            <w:pPr>
              <w:pStyle w:val="TAL"/>
              <w:rPr>
                <w:rFonts w:cs="Arial"/>
              </w:rPr>
            </w:pPr>
          </w:p>
          <w:p w14:paraId="71835DED" w14:textId="2512DAAB"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00C0</w:t>
            </w:r>
            <w:r w:rsidRPr="00972C99">
              <w:rPr>
                <w:rFonts w:cs="Arial"/>
              </w:rPr>
              <w:t>H lldpV2RemChassisIdSubtypeNW-TT;</w:t>
            </w:r>
          </w:p>
          <w:p w14:paraId="57B753D1" w14:textId="1436266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00C1</w:t>
            </w:r>
            <w:r w:rsidRPr="00972C99">
              <w:rPr>
                <w:rFonts w:cs="Arial"/>
              </w:rPr>
              <w:t>H lldpV2RemChassisIdNW-TT;</w:t>
            </w:r>
          </w:p>
          <w:p w14:paraId="2F17698B" w14:textId="279CAC9F"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00C2</w:t>
            </w:r>
            <w:r w:rsidRPr="00972C99">
              <w:rPr>
                <w:rFonts w:cs="Arial"/>
              </w:rPr>
              <w:t>H lldpV2RemPortIdSubtypeNW-TT;</w:t>
            </w:r>
          </w:p>
          <w:p w14:paraId="3038D390" w14:textId="314C363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00C3</w:t>
            </w:r>
            <w:r w:rsidRPr="00972C99">
              <w:rPr>
                <w:rFonts w:cs="Arial"/>
              </w:rPr>
              <w:t>H lldpV2RemPortIdNW-TT;</w:t>
            </w:r>
          </w:p>
          <w:p w14:paraId="0F18FB88" w14:textId="6D87DE68"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00C4</w:t>
            </w:r>
            <w:r w:rsidRPr="00972C99">
              <w:rPr>
                <w:rFonts w:cs="Arial"/>
              </w:rPr>
              <w:t>H lldpTTLNW-TT;</w:t>
            </w:r>
          </w:p>
          <w:p w14:paraId="43D0CFBC" w14:textId="77777777" w:rsidR="00CC63FC" w:rsidRPr="00972C99" w:rsidRDefault="00CC63FC" w:rsidP="00E924F1">
            <w:pPr>
              <w:pStyle w:val="TAL"/>
              <w:rPr>
                <w:rFonts w:cs="Arial"/>
              </w:rPr>
            </w:pPr>
          </w:p>
          <w:p w14:paraId="7702645A" w14:textId="72111C68"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A702C7">
              <w:rPr>
                <w:rFonts w:cs="Arial"/>
              </w:rPr>
              <w:t>C5</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77777777" w:rsidR="005B5AD6" w:rsidRPr="00972C99" w:rsidRDefault="005B5AD6" w:rsidP="005B5AD6">
            <w:pPr>
              <w:pStyle w:val="TAL"/>
            </w:pPr>
            <w:r w:rsidRPr="00972C99">
              <w:t>Length of Ethernet port parameter value (octet d+3)</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77777777" w:rsidR="005B5AD6" w:rsidRPr="00972C99" w:rsidRDefault="005B5AD6" w:rsidP="005B5AD6">
            <w:pPr>
              <w:pStyle w:val="TAL"/>
            </w:pPr>
            <w:r w:rsidRPr="00972C99">
              <w:t>Ethernet port parameter value (octet d+4 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t>This field contains the value to be set for the Ethernet port parameter.</w:t>
            </w:r>
          </w:p>
          <w:p w14:paraId="1DAE67CF" w14:textId="77777777" w:rsidR="005B5AD6" w:rsidRPr="00972C99" w:rsidRDefault="005B5AD6" w:rsidP="005B5AD6">
            <w:pPr>
              <w:pStyle w:val="TAL"/>
            </w:pPr>
          </w:p>
          <w:p w14:paraId="46D140BF" w14:textId="6675263A"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157BB64C" w:rsidR="005B5AD6" w:rsidRPr="00972C99" w:rsidRDefault="005B5AD6" w:rsidP="005B5AD6">
            <w:pPr>
              <w:pStyle w:val="TAL"/>
            </w:pPr>
            <w:r w:rsidRPr="00972C99">
              <w:t>When the Ethernet port parameter name indicates Traffic class table, the Ethernet port parameter value field contains the traffic class table as defined in IEEE 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718CC604" w:rsidR="005B5AD6" w:rsidRPr="00972C99" w:rsidRDefault="005B5AD6" w:rsidP="005B5AD6">
            <w:pPr>
              <w:pStyle w:val="TAL"/>
            </w:pPr>
            <w:r w:rsidRPr="00972C99">
              <w:t>When the Ethernet port parameter name indicates GateEnabled, the Ethernet port parameter value field contains the value of GateEnabled as defined in IEEE 802.1Qbv [</w:t>
            </w:r>
            <w:r w:rsidR="00104F8D" w:rsidRPr="00972C99">
              <w:t>8</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409575AC" w:rsidR="005B5AD6" w:rsidRPr="00972C99" w:rsidRDefault="005B5AD6" w:rsidP="005B5AD6">
            <w:pPr>
              <w:pStyle w:val="TAL"/>
            </w:pPr>
            <w:r w:rsidRPr="00972C99">
              <w:t>When the Ethernet port parameter name indicates AdminBaseTime, the Ethernet port parameter value field contains the value of the administrative base time as specified in IEEE 802.1Qbv [</w:t>
            </w:r>
            <w:r w:rsidR="00104F8D" w:rsidRPr="00972C99">
              <w:t>8</w:t>
            </w:r>
            <w:r w:rsidRPr="00972C99">
              <w:t>]. The length of Ethernet port parameter value field indicates a value of 10.</w:t>
            </w:r>
          </w:p>
          <w:p w14:paraId="025C93C4" w14:textId="77777777" w:rsidR="005B5AD6" w:rsidRPr="00972C99" w:rsidRDefault="005B5AD6" w:rsidP="005B5AD6">
            <w:pPr>
              <w:pStyle w:val="TAL"/>
            </w:pPr>
          </w:p>
          <w:p w14:paraId="349D75C9" w14:textId="40D028D1" w:rsidR="005B5AD6" w:rsidRPr="00972C99" w:rsidRDefault="005B5AD6" w:rsidP="005B5AD6">
            <w:pPr>
              <w:pStyle w:val="TAL"/>
            </w:pPr>
            <w:r w:rsidRPr="00972C99">
              <w:t>When the Ethernet port parameter name indicates AdminControlListLength, the Ethernet port parameter value field contains the value of the AdminControlListLength as specified in IEEE 802.1Qbv [</w:t>
            </w:r>
            <w:r w:rsidR="00104F8D" w:rsidRPr="00972C99">
              <w:t>8</w:t>
            </w:r>
            <w:r w:rsidRPr="00972C99">
              <w:t>]. The length of Ethernet port parameter value field indicates a value of 2.</w:t>
            </w:r>
          </w:p>
          <w:p w14:paraId="17BC609D" w14:textId="77777777" w:rsidR="005B5AD6" w:rsidRPr="00972C99" w:rsidRDefault="005B5AD6" w:rsidP="005B5AD6">
            <w:pPr>
              <w:pStyle w:val="TAL"/>
            </w:pPr>
          </w:p>
          <w:p w14:paraId="30D3212E" w14:textId="0CBAB1E5" w:rsidR="005B5AD6" w:rsidRPr="00972C99" w:rsidRDefault="005B5AD6" w:rsidP="005B5AD6">
            <w:pPr>
              <w:pStyle w:val="TAL"/>
            </w:pPr>
            <w:r w:rsidRPr="00972C99">
              <w:t>When the Ethernet port parameter name indicates AdminControlList, the Ethernet port parameter value field contains the concatenation of AdminControlListLength entries, each encoded as a GateControlEntry as specified in IEEE 802.1Qbv [</w:t>
            </w:r>
            <w:r w:rsidR="00104F8D" w:rsidRPr="00972C99">
              <w:t>8</w:t>
            </w:r>
            <w:r w:rsidRPr="00972C99">
              <w:t>].</w:t>
            </w:r>
          </w:p>
          <w:p w14:paraId="2EACB9C1" w14:textId="77777777" w:rsidR="005B5AD6" w:rsidRPr="00972C99" w:rsidRDefault="005B5AD6" w:rsidP="005B5AD6">
            <w:pPr>
              <w:pStyle w:val="TAL"/>
            </w:pPr>
          </w:p>
          <w:p w14:paraId="335EE500" w14:textId="71475B1B" w:rsidR="005B5AD6" w:rsidRPr="00972C99" w:rsidRDefault="005B5AD6" w:rsidP="005B5AD6">
            <w:pPr>
              <w:pStyle w:val="TAL"/>
            </w:pPr>
            <w:r w:rsidRPr="00972C99">
              <w:t>When the Ethernet port parameter name indicates AdminCycleTime, the Ethernet port parameter value field contains the value of the AdminCycleTime as specified in IEEE 802.1Qbv [</w:t>
            </w:r>
            <w:r w:rsidR="00104F8D" w:rsidRPr="00972C99">
              <w:t>8</w:t>
            </w:r>
            <w:r w:rsidRPr="00972C99">
              <w:t>]. The length of Ethernet port parameter value field indicates a value of 8.</w:t>
            </w:r>
          </w:p>
          <w:p w14:paraId="5A83FA34" w14:textId="77777777" w:rsidR="005B5AD6" w:rsidRPr="00972C99" w:rsidRDefault="005B5AD6" w:rsidP="005B5AD6">
            <w:pPr>
              <w:pStyle w:val="TAL"/>
            </w:pPr>
          </w:p>
          <w:p w14:paraId="1422887E" w14:textId="597F0E7F" w:rsidR="005B5AD6" w:rsidRPr="00972C99" w:rsidRDefault="005B5AD6" w:rsidP="005B5AD6">
            <w:pPr>
              <w:pStyle w:val="TAL"/>
            </w:pPr>
            <w:r w:rsidRPr="00972C99">
              <w:t>When the Ethernet port parameter name indicates Tick granularity, the Ethernet port parameter value field contains the value of the Tick granularity as specified in IEEE 802.1Qbv [</w:t>
            </w:r>
            <w:r w:rsidR="00104F8D" w:rsidRPr="00972C99">
              <w:t>8</w:t>
            </w:r>
            <w:r w:rsidRPr="00972C99">
              <w:t>]. The length of Ethernet port parameter value field indicates a value of 4.</w:t>
            </w:r>
          </w:p>
          <w:p w14:paraId="025A4738" w14:textId="77777777" w:rsidR="00E80BE1" w:rsidRPr="00972C99" w:rsidRDefault="00E80BE1" w:rsidP="00E80BE1">
            <w:pPr>
              <w:pStyle w:val="TAL"/>
            </w:pPr>
          </w:p>
          <w:p w14:paraId="4F69867D" w14:textId="40F73356" w:rsidR="0058099F" w:rsidRPr="00972C99" w:rsidRDefault="0058099F" w:rsidP="0058099F">
            <w:pPr>
              <w:pStyle w:val="TAL"/>
            </w:pPr>
            <w:r w:rsidRPr="00972C99">
              <w: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w:t>
            </w:r>
            <w:r w:rsidR="00DF3809">
              <w:t>6</w:t>
            </w:r>
            <w:r w:rsidRPr="00972C99">
              <w:t>.</w:t>
            </w:r>
          </w:p>
          <w:p w14:paraId="1E5936F7" w14:textId="77777777" w:rsidR="0058099F" w:rsidRPr="00972C99" w:rsidRDefault="0058099F" w:rsidP="0058099F">
            <w:pPr>
              <w:pStyle w:val="TAL"/>
            </w:pPr>
          </w:p>
          <w:p w14:paraId="5C6AF3AD" w14:textId="68EE9026"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32EDEF43"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9BBD14D"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598BD8EC"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00972C99" w:rsidRPr="00972C99">
              <w:rPr>
                <w:rFonts w:cs="Arial"/>
              </w:rPr>
              <w:t>DS-TT or ldpV2LocPortIdSubtypeNW-TT</w:t>
            </w:r>
            <w:r w:rsidRPr="00972C99">
              <w:t xml:space="preserve">, the Ethernet port parameter value field contains values of </w:t>
            </w:r>
            <w:r w:rsidRPr="00972C99">
              <w:rPr>
                <w:rFonts w:cs="Arial"/>
              </w:rPr>
              <w:t>lldpV2LocPortIdSubtype</w:t>
            </w:r>
            <w:r w:rsidRPr="00972C99">
              <w:t xml:space="preserve"> as specified in IEEE 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7286BB45" w:rsidR="00E80BE1" w:rsidRPr="00972C99" w:rsidRDefault="00E80BE1" w:rsidP="00E80BE1">
            <w:pPr>
              <w:pStyle w:val="TAL"/>
            </w:pPr>
            <w:r w:rsidRPr="00972C99">
              <w:t xml:space="preserve">When the Ethernet port parameter name indicates </w:t>
            </w:r>
            <w:r w:rsidRPr="00972C99">
              <w:rPr>
                <w:rFonts w:cs="Arial"/>
              </w:rPr>
              <w:t>lldpV2LocPortId</w:t>
            </w:r>
            <w:r w:rsidR="00972C99" w:rsidRPr="00972C99">
              <w:rPr>
                <w:rFonts w:cs="Arial"/>
              </w:rPr>
              <w:t>DS-TT or lldpV2LocPortIdNW-TT</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31D83D4B" w:rsidR="00E80BE1" w:rsidRPr="00972C99" w:rsidRDefault="00E80BE1" w:rsidP="00E80BE1">
            <w:pPr>
              <w:pStyle w:val="TAL"/>
            </w:pPr>
            <w:r w:rsidRPr="00972C99">
              <w:t xml:space="preserve">When the Ethernet port parameter name indicates </w:t>
            </w:r>
            <w:r w:rsidRPr="00972C99">
              <w:rPr>
                <w:rFonts w:cs="Arial"/>
              </w:rPr>
              <w:t>lldpV2RemChassisIdSubtype</w:t>
            </w:r>
            <w:r w:rsidR="00972C99" w:rsidRPr="00972C99">
              <w:rPr>
                <w:rFonts w:cs="Arial"/>
              </w:rPr>
              <w:t>DS-TT or lldpV2RemChassisIdSubtypeNW-TT</w:t>
            </w:r>
            <w:r w:rsidRPr="00972C99">
              <w:t xml:space="preserve">, the Ethernet port parameter value field contains values of </w:t>
            </w:r>
            <w:r w:rsidRPr="00972C99">
              <w:rPr>
                <w:rFonts w:cs="Arial"/>
              </w:rPr>
              <w:t>lldpV2RemChassisIdSubtype</w:t>
            </w:r>
            <w:r w:rsidRPr="00972C99">
              <w:t xml:space="preserve"> as specified in IEEE 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243E2BA5" w:rsidR="00E80BE1" w:rsidRPr="00972C99" w:rsidRDefault="00E80BE1" w:rsidP="00E80BE1">
            <w:pPr>
              <w:pStyle w:val="TAL"/>
            </w:pPr>
            <w:r w:rsidRPr="00972C99">
              <w:t xml:space="preserve">When the Ethernet port parameter name indicates </w:t>
            </w:r>
            <w:r w:rsidRPr="00972C99">
              <w:rPr>
                <w:rFonts w:cs="Arial"/>
              </w:rPr>
              <w:t>lldpV2RemChassisId</w:t>
            </w:r>
            <w:r w:rsidR="00972C99" w:rsidRPr="00972C99">
              <w:rPr>
                <w:rFonts w:cs="Arial"/>
              </w:rPr>
              <w:t>DS-TT or lldpV2RemChassisIdNW-TT</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0FF9522F" w:rsidR="00E80BE1" w:rsidRPr="00972C99" w:rsidRDefault="00E80BE1" w:rsidP="00E80BE1">
            <w:pPr>
              <w:pStyle w:val="TAL"/>
            </w:pPr>
            <w:r w:rsidRPr="00972C99">
              <w:t xml:space="preserve">When the Ethernet port parameter name indicates </w:t>
            </w:r>
            <w:r w:rsidRPr="00972C99">
              <w:rPr>
                <w:rFonts w:cs="Arial"/>
              </w:rPr>
              <w:t>lldpV2RemPortIdSubtype</w:t>
            </w:r>
            <w:r w:rsidR="00972C99" w:rsidRPr="00972C99">
              <w:rPr>
                <w:rFonts w:cs="Arial"/>
              </w:rPr>
              <w:t>DS-TT or lldpV2RemPortIdSubtypeNW-TT</w:t>
            </w:r>
            <w:r w:rsidRPr="00972C99">
              <w:t xml:space="preserve">, the Ethernet port parameter value field contains values of </w:t>
            </w:r>
            <w:r w:rsidRPr="00972C99">
              <w:rPr>
                <w:rFonts w:cs="Arial"/>
              </w:rPr>
              <w:t>lldpV2RemPortIdSubtype</w:t>
            </w:r>
            <w:r w:rsidRPr="00972C99">
              <w:t xml:space="preserve"> as specified in IEEE 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5FFBDEE8" w:rsidR="00E80BE1" w:rsidRPr="00972C99" w:rsidRDefault="00E80BE1" w:rsidP="00E80BE1">
            <w:pPr>
              <w:pStyle w:val="TAL"/>
            </w:pPr>
            <w:r w:rsidRPr="00972C99">
              <w:t xml:space="preserve">When the Ethernet port parameter name indicates </w:t>
            </w:r>
            <w:r w:rsidRPr="00972C99">
              <w:rPr>
                <w:rFonts w:cs="Arial"/>
              </w:rPr>
              <w:t>lldpV2RemPortId</w:t>
            </w:r>
            <w:r w:rsidR="00972C99" w:rsidRPr="00972C99">
              <w:rPr>
                <w:rFonts w:cs="Arial"/>
              </w:rPr>
              <w:t>DS-TT or lldpV2RemPortIdNW-TT</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20812DDA"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00972C99" w:rsidRPr="00972C99">
              <w:rPr>
                <w:rFonts w:cs="Arial"/>
              </w:rPr>
              <w:t>DS-TT or lldpTTLNW-TT</w:t>
            </w:r>
            <w:r w:rsidRPr="00972C99">
              <w:t>, the Ethernet port parameter value field contains the value of TTL as specified in IEEE 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5562E54F" w14:textId="646EA3D3"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5B5AD6">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146" w:name="_Toc20233402"/>
      <w:bookmarkStart w:id="147" w:name="_Toc33963293"/>
      <w:bookmarkEnd w:id="143"/>
      <w:r w:rsidRPr="00972C99">
        <w:t>9</w:t>
      </w:r>
      <w:r w:rsidR="005B5AD6" w:rsidRPr="00972C99">
        <w:t>.3</w:t>
      </w:r>
      <w:r w:rsidR="005B5AD6" w:rsidRPr="00972C99">
        <w:tab/>
        <w:t>Ethernet port management capability</w:t>
      </w:r>
      <w:bookmarkEnd w:id="147"/>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972C99" w:rsidRDefault="005B5AD6" w:rsidP="005B5AD6">
      <w:pPr>
        <w:pStyle w:val="TF"/>
      </w:pPr>
      <w:r w:rsidRPr="00972C99">
        <w:t>Figure </w:t>
      </w:r>
      <w:r w:rsidR="00F13781" w:rsidRPr="00972C99">
        <w:t>9</w:t>
      </w:r>
      <w:r w:rsidRPr="00972C99">
        <w:t>.3.2: Ethernet port management capability contents</w:t>
      </w:r>
    </w:p>
    <w:p w14:paraId="3FF0AC39" w14:textId="77777777" w:rsidR="005B5AD6" w:rsidRPr="00972C99" w:rsidRDefault="005B5AD6" w:rsidP="005B5AD6"/>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148" w:name="_Toc20233403"/>
      <w:bookmarkStart w:id="149" w:name="_Toc33963294"/>
      <w:bookmarkEnd w:id="146"/>
      <w:r w:rsidRPr="00972C99">
        <w:t>9</w:t>
      </w:r>
      <w:r w:rsidR="005B5AD6" w:rsidRPr="00972C99">
        <w:t>.4</w:t>
      </w:r>
      <w:r w:rsidR="005B5AD6" w:rsidRPr="00972C99">
        <w:tab/>
        <w:t>Ethernet port status</w:t>
      </w:r>
      <w:bookmarkEnd w:id="149"/>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972C99" w:rsidRDefault="005B5AD6" w:rsidP="005B5AD6">
      <w:pPr>
        <w:pStyle w:val="TF"/>
      </w:pPr>
      <w:r w:rsidRPr="00972C99">
        <w:t>Figure </w:t>
      </w:r>
      <w:r w:rsidR="00F13781" w:rsidRPr="00972C99">
        <w:t>9</w:t>
      </w:r>
      <w:r w:rsidRPr="00972C99">
        <w:t>.4.1: Ethernet port status information element</w:t>
      </w:r>
    </w:p>
    <w:p w14:paraId="7190831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7914A98D" w14:textId="77777777" w:rsidR="005B5AD6" w:rsidRPr="00972C99" w:rsidRDefault="005B5AD6" w:rsidP="005B5AD6">
            <w:pPr>
              <w:pStyle w:val="TAL"/>
            </w:pPr>
            <w:r w:rsidRPr="00972C99">
              <w:t>octet e+2</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77777777" w:rsidR="005B5AD6" w:rsidRPr="00972C99" w:rsidRDefault="005B5AD6" w:rsidP="005B5AD6">
            <w:pPr>
              <w:pStyle w:val="TAL"/>
            </w:pPr>
            <w:r w:rsidRPr="00972C99">
              <w:t>octet e+3</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972C99" w:rsidRDefault="005B5AD6" w:rsidP="005B5AD6">
            <w:pPr>
              <w:pStyle w:val="TAC"/>
            </w:pPr>
            <w:r w:rsidRPr="00972C99">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77777777" w:rsidR="005B5AD6" w:rsidRPr="00972C99" w:rsidRDefault="005B5AD6" w:rsidP="005B5AD6">
            <w:pPr>
              <w:pStyle w:val="TAL"/>
            </w:pPr>
            <w:r w:rsidRPr="00972C99">
              <w:t>Length of Ethernet port parameter value (octet e+2)</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7777777" w:rsidR="005B5AD6" w:rsidRPr="00972C99" w:rsidRDefault="005B5AD6" w:rsidP="005B5AD6">
            <w:pPr>
              <w:pStyle w:val="TAL"/>
            </w:pPr>
            <w:r w:rsidRPr="00972C99">
              <w:t>Ethernet port parameter value (octets e+3 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972C99" w:rsidRDefault="005B5AD6" w:rsidP="005B5AD6">
            <w:pPr>
              <w:pStyle w:val="TAL"/>
            </w:pPr>
            <w:r w:rsidRPr="00972C99">
              <w:t>Ethernet port management service cause (octet i+2)</w:t>
            </w:r>
          </w:p>
          <w:p w14:paraId="7643F82E" w14:textId="77777777" w:rsidR="005B5AD6" w:rsidRPr="00972C99" w:rsidRDefault="005B5AD6" w:rsidP="005B5AD6">
            <w:pPr>
              <w:pStyle w:val="TAL"/>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150" w:name="_Toc20233404"/>
      <w:bookmarkStart w:id="151" w:name="_Toc33963295"/>
      <w:bookmarkEnd w:id="148"/>
      <w:r w:rsidRPr="00972C99">
        <w:t>9</w:t>
      </w:r>
      <w:r w:rsidR="005B5AD6" w:rsidRPr="00972C99">
        <w:t>.5</w:t>
      </w:r>
      <w:r w:rsidR="005B5AD6" w:rsidRPr="00972C99">
        <w:tab/>
        <w:t>Ethernet port update result</w:t>
      </w:r>
      <w:bookmarkEnd w:id="151"/>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972C99" w:rsidRDefault="005B5AD6" w:rsidP="005B5AD6">
            <w:pPr>
              <w:pStyle w:val="TAC"/>
            </w:pPr>
            <w:r w:rsidRPr="00972C99">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972C99" w:rsidRDefault="005B5AD6" w:rsidP="005B5AD6">
            <w:pPr>
              <w:pStyle w:val="TAL"/>
            </w:pPr>
            <w:r w:rsidRPr="00972C99">
              <w:t>Ethernet port management service cause (octet i+2)</w:t>
            </w:r>
          </w:p>
          <w:p w14:paraId="0A8379F6" w14:textId="77777777" w:rsidR="005B5AD6" w:rsidRPr="00972C99" w:rsidRDefault="005B5AD6" w:rsidP="005B5AD6">
            <w:pPr>
              <w:pStyle w:val="TAL"/>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15CE8CBE" w14:textId="099E5921" w:rsidR="002C4D07" w:rsidRPr="00972C99" w:rsidRDefault="002C4D07" w:rsidP="002C4D07">
      <w:pPr>
        <w:pStyle w:val="Heading2"/>
      </w:pPr>
      <w:bookmarkStart w:id="152" w:name="_Toc20233405"/>
      <w:bookmarkStart w:id="153" w:name="_Toc33963296"/>
      <w:bookmarkEnd w:id="150"/>
      <w:r w:rsidRPr="00972C99">
        <w:t>9.</w:t>
      </w:r>
      <w:r w:rsidR="00DF3809">
        <w:t>6</w:t>
      </w:r>
      <w:r w:rsidRPr="00972C99">
        <w:tab/>
        <w:t>Static filtering entries</w:t>
      </w:r>
      <w:bookmarkEnd w:id="153"/>
    </w:p>
    <w:p w14:paraId="2FFA008F" w14:textId="77777777" w:rsidR="002C4D07" w:rsidRPr="00972C99" w:rsidRDefault="002C4D07" w:rsidP="002C4D07">
      <w:r w:rsidRPr="00972C99">
        <w:t>The purpose of the Static filtering entries information element is to convey Static filtering entries as defined in 3GPP TS 23.501 [2] table 5.28.3.1-1.</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Change w:id="154">
          <w:tblGrid>
            <w:gridCol w:w="708"/>
            <w:gridCol w:w="709"/>
            <w:gridCol w:w="709"/>
            <w:gridCol w:w="709"/>
            <w:gridCol w:w="709"/>
            <w:gridCol w:w="709"/>
            <w:gridCol w:w="709"/>
            <w:gridCol w:w="709"/>
            <w:gridCol w:w="1221"/>
          </w:tblGrid>
        </w:tblGridChange>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77777777"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77777777"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77777777"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155" w:name="_Toc33963297"/>
      <w:r w:rsidRPr="00972C99">
        <w:t>9</w:t>
      </w:r>
      <w:r w:rsidR="005B5AD6" w:rsidRPr="00972C99">
        <w:t>.</w:t>
      </w:r>
      <w:r w:rsidR="00DF3809">
        <w:t>7</w:t>
      </w:r>
      <w:r w:rsidR="005B5AD6" w:rsidRPr="00972C99">
        <w:tab/>
        <w:t>Traffic class table</w:t>
      </w:r>
      <w:bookmarkEnd w:id="155"/>
    </w:p>
    <w:p w14:paraId="550FEB68" w14:textId="2AF09E27" w:rsidR="005B5AD6" w:rsidRPr="00972C99" w:rsidRDefault="005B5AD6" w:rsidP="005B5AD6">
      <w:r w:rsidRPr="00972C99">
        <w:t>The purpose of the Traffic class table information element is to convey a traffic class table as defined in IEEE 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7777777" w:rsidR="005B5AD6" w:rsidRPr="00972C99" w:rsidRDefault="005B5AD6" w:rsidP="005B5AD6"/>
    <w:p w14:paraId="56399AA6" w14:textId="296BDCBD" w:rsidR="005B5AD6" w:rsidRPr="00972C99" w:rsidRDefault="002820D5" w:rsidP="007A3061">
      <w:pPr>
        <w:pStyle w:val="Heading1"/>
      </w:pPr>
      <w:bookmarkStart w:id="156" w:name="_Toc33963298"/>
      <w:bookmarkEnd w:id="152"/>
      <w:r w:rsidRPr="00972C99">
        <w:t>10</w:t>
      </w:r>
      <w:r w:rsidR="005B5AD6" w:rsidRPr="00972C99">
        <w:tab/>
        <w:t>Timers of Ethernet port management service</w:t>
      </w:r>
      <w:bookmarkEnd w:id="156"/>
    </w:p>
    <w:p w14:paraId="7AEEBD39" w14:textId="573E29E7"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and table </w:t>
      </w:r>
      <w:r w:rsidR="002820D5" w:rsidRPr="00972C99">
        <w:t>10</w:t>
      </w:r>
      <w:r w:rsidRPr="00972C99">
        <w:t>.</w:t>
      </w:r>
      <w:r w:rsidR="006E007A" w:rsidRPr="00972C99">
        <w:t>3</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77777777" w:rsidR="005B5AD6" w:rsidRPr="00972C99" w:rsidRDefault="005B5AD6" w:rsidP="005B5AD6">
            <w:pPr>
              <w:pStyle w:val="TAC"/>
            </w:pPr>
            <w:r w:rsidRPr="00972C99">
              <w:t>T35xx</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71CE217C" w14:textId="10EC6AD6" w:rsidR="005B5AD6" w:rsidRPr="00972C99" w:rsidRDefault="005B5AD6" w:rsidP="005B5AD6">
      <w:pPr>
        <w:pStyle w:val="TH"/>
      </w:pPr>
      <w:r w:rsidRPr="00972C99">
        <w:t>Table </w:t>
      </w:r>
      <w:r w:rsidR="00C56B34" w:rsidRPr="00972C99">
        <w:t>10</w:t>
      </w:r>
      <w:r w:rsidRPr="00972C99">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7777777" w:rsidR="005B5AD6" w:rsidRPr="00972C99" w:rsidRDefault="005B5AD6" w:rsidP="005B5AD6">
            <w:pPr>
              <w:pStyle w:val="TAC"/>
            </w:pPr>
            <w:r w:rsidRPr="00972C99">
              <w:t>T35yy</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4D6E6572" w:rsidR="006E007A" w:rsidRPr="00972C99" w:rsidRDefault="006E007A" w:rsidP="006E007A">
      <w:pPr>
        <w:pStyle w:val="TH"/>
      </w:pPr>
      <w:r w:rsidRPr="00972C99">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7777777" w:rsidR="006E007A" w:rsidRPr="00972C99" w:rsidRDefault="006E007A" w:rsidP="002A0585">
            <w:pPr>
              <w:pStyle w:val="TAC"/>
            </w:pPr>
            <w:r w:rsidRPr="00972C99">
              <w:t>T35zz</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48F5F298" w14:textId="77777777" w:rsidR="006E007A" w:rsidRPr="00972C99" w:rsidRDefault="006E007A" w:rsidP="006E007A"/>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157" w:name="_Toc33963299"/>
      <w:r w:rsidRPr="00972C99">
        <w:t xml:space="preserve">Annex </w:t>
      </w:r>
      <w:r w:rsidR="00CB4F14" w:rsidRPr="00972C99">
        <w:t>A</w:t>
      </w:r>
      <w:r w:rsidRPr="00972C99">
        <w:t xml:space="preserve"> (informative):</w:t>
      </w:r>
      <w:r w:rsidRPr="00972C99">
        <w:br/>
        <w:t>Change history</w:t>
      </w:r>
      <w:bookmarkEnd w:id="157"/>
    </w:p>
    <w:p w14:paraId="69DCB1D9" w14:textId="77777777" w:rsidR="00054A22" w:rsidRPr="00972C99" w:rsidRDefault="00054A22" w:rsidP="00054A22">
      <w:pPr>
        <w:pStyle w:val="TH"/>
      </w:pPr>
      <w:bookmarkStart w:id="158" w:name="historyclause"/>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72C99" w14:paraId="576EFEC5" w14:textId="77777777" w:rsidTr="00C72833">
        <w:trPr>
          <w:cantSplit/>
        </w:trPr>
        <w:tc>
          <w:tcPr>
            <w:tcW w:w="96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72833">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425"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425"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72833">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425" w:type="dxa"/>
            <w:shd w:val="solid" w:color="FFFFFF" w:fill="auto"/>
          </w:tcPr>
          <w:p w14:paraId="10D3DD62" w14:textId="77777777" w:rsidR="003C3971" w:rsidRPr="00972C99" w:rsidRDefault="003C3971" w:rsidP="00C72833">
            <w:pPr>
              <w:pStyle w:val="TAL"/>
              <w:rPr>
                <w:sz w:val="16"/>
                <w:szCs w:val="16"/>
              </w:rPr>
            </w:pPr>
          </w:p>
        </w:tc>
        <w:tc>
          <w:tcPr>
            <w:tcW w:w="425"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72833">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425" w:type="dxa"/>
            <w:shd w:val="solid" w:color="FFFFFF" w:fill="auto"/>
          </w:tcPr>
          <w:p w14:paraId="37A53E98" w14:textId="77777777" w:rsidR="0092519F" w:rsidRPr="00972C99" w:rsidRDefault="0092519F" w:rsidP="00C72833">
            <w:pPr>
              <w:pStyle w:val="TAL"/>
              <w:rPr>
                <w:sz w:val="16"/>
                <w:szCs w:val="16"/>
              </w:rPr>
            </w:pPr>
          </w:p>
        </w:tc>
        <w:tc>
          <w:tcPr>
            <w:tcW w:w="425"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72833">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425" w:type="dxa"/>
            <w:shd w:val="solid" w:color="FFFFFF" w:fill="auto"/>
          </w:tcPr>
          <w:p w14:paraId="5DF8C434" w14:textId="77777777" w:rsidR="00D93110" w:rsidRPr="00972C99" w:rsidRDefault="00D93110" w:rsidP="00C72833">
            <w:pPr>
              <w:pStyle w:val="TAL"/>
              <w:rPr>
                <w:sz w:val="16"/>
                <w:szCs w:val="16"/>
              </w:rPr>
            </w:pPr>
          </w:p>
        </w:tc>
        <w:tc>
          <w:tcPr>
            <w:tcW w:w="425"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72833">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425" w:type="dxa"/>
            <w:shd w:val="solid" w:color="FFFFFF" w:fill="auto"/>
          </w:tcPr>
          <w:p w14:paraId="6CAAF78F" w14:textId="77777777" w:rsidR="000A5868" w:rsidRPr="00972C99" w:rsidRDefault="000A5868" w:rsidP="00C72833">
            <w:pPr>
              <w:pStyle w:val="TAL"/>
              <w:rPr>
                <w:sz w:val="16"/>
                <w:szCs w:val="16"/>
              </w:rPr>
            </w:pPr>
          </w:p>
        </w:tc>
        <w:tc>
          <w:tcPr>
            <w:tcW w:w="425"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72833">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425" w:type="dxa"/>
            <w:shd w:val="solid" w:color="FFFFFF" w:fill="auto"/>
          </w:tcPr>
          <w:p w14:paraId="48059491" w14:textId="77777777" w:rsidR="00DA78C3" w:rsidRPr="00972C99" w:rsidRDefault="00DA78C3" w:rsidP="00C72833">
            <w:pPr>
              <w:pStyle w:val="TAL"/>
              <w:rPr>
                <w:sz w:val="16"/>
                <w:szCs w:val="16"/>
              </w:rPr>
            </w:pPr>
          </w:p>
        </w:tc>
        <w:tc>
          <w:tcPr>
            <w:tcW w:w="425"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bl>
    <w:p w14:paraId="41677106" w14:textId="77777777" w:rsidR="003C3971" w:rsidRPr="00972C99" w:rsidRDefault="003C3971" w:rsidP="003C3971"/>
    <w:p w14:paraId="3867BE55" w14:textId="77777777" w:rsidR="00080512" w:rsidRPr="00972C99" w:rsidRDefault="00080512"/>
    <w:sectPr w:rsidR="00080512" w:rsidRPr="00972C9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9F729" w14:textId="77777777" w:rsidR="00517ED1" w:rsidRDefault="00517ED1">
      <w:r>
        <w:separator/>
      </w:r>
    </w:p>
    <w:p w14:paraId="189B892F" w14:textId="77777777" w:rsidR="00517ED1" w:rsidRDefault="00517ED1"/>
  </w:endnote>
  <w:endnote w:type="continuationSeparator" w:id="0">
    <w:p w14:paraId="3D412455" w14:textId="77777777" w:rsidR="00517ED1" w:rsidRDefault="00517ED1">
      <w:r>
        <w:continuationSeparator/>
      </w:r>
    </w:p>
    <w:p w14:paraId="071BB8E2" w14:textId="77777777" w:rsidR="00517ED1" w:rsidRDefault="00517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0961" w14:textId="3B21A6C8" w:rsidR="00517ED1" w:rsidRDefault="00517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4E12" w14:textId="18F33B5B" w:rsidR="00517ED1" w:rsidRDefault="00517E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29D8E" w14:textId="3D019AB3" w:rsidR="00517ED1" w:rsidRDefault="00517E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517ED1" w:rsidRDefault="00517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E0149" w14:textId="77777777" w:rsidR="00517ED1" w:rsidRDefault="00517ED1">
      <w:r>
        <w:separator/>
      </w:r>
    </w:p>
    <w:p w14:paraId="75842063" w14:textId="77777777" w:rsidR="00517ED1" w:rsidRDefault="00517ED1"/>
  </w:footnote>
  <w:footnote w:type="continuationSeparator" w:id="0">
    <w:p w14:paraId="45B5E85A" w14:textId="77777777" w:rsidR="00517ED1" w:rsidRDefault="00517ED1">
      <w:r>
        <w:continuationSeparator/>
      </w:r>
    </w:p>
    <w:p w14:paraId="6E9F9D68" w14:textId="77777777" w:rsidR="00517ED1" w:rsidRDefault="00517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E0776" w14:textId="21B0E46A" w:rsidR="00517ED1" w:rsidRDefault="00517E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D65C" w14:textId="36B652DE" w:rsidR="00517ED1" w:rsidRDefault="00517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751A" w14:textId="2B00FC7F" w:rsidR="00517ED1" w:rsidRDefault="00517E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733AC581" w:rsidR="00517ED1" w:rsidRDefault="00517E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3232">
      <w:rPr>
        <w:rFonts w:ascii="Arial" w:hAnsi="Arial" w:cs="Arial"/>
        <w:b/>
        <w:noProof/>
        <w:sz w:val="18"/>
        <w:szCs w:val="18"/>
      </w:rPr>
      <w:t>3GPP TS 24.519 V1.1.0 (2020-03)</w:t>
    </w:r>
    <w:r>
      <w:rPr>
        <w:rFonts w:ascii="Arial" w:hAnsi="Arial" w:cs="Arial"/>
        <w:b/>
        <w:sz w:val="18"/>
        <w:szCs w:val="18"/>
      </w:rPr>
      <w:fldChar w:fldCharType="end"/>
    </w:r>
  </w:p>
  <w:p w14:paraId="3911BD08" w14:textId="77777777" w:rsidR="00517ED1" w:rsidRDefault="00517E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191076CA" w:rsidR="00517ED1" w:rsidRDefault="00517E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3232">
      <w:rPr>
        <w:rFonts w:ascii="Arial" w:hAnsi="Arial" w:cs="Arial"/>
        <w:b/>
        <w:noProof/>
        <w:sz w:val="18"/>
        <w:szCs w:val="18"/>
      </w:rPr>
      <w:t>Release 16</w:t>
    </w:r>
    <w:r>
      <w:rPr>
        <w:rFonts w:ascii="Arial" w:hAnsi="Arial" w:cs="Arial"/>
        <w:b/>
        <w:sz w:val="18"/>
        <w:szCs w:val="18"/>
      </w:rPr>
      <w:fldChar w:fldCharType="end"/>
    </w:r>
  </w:p>
  <w:p w14:paraId="6E659EDC" w14:textId="77777777" w:rsidR="00517ED1" w:rsidRDefault="00517ED1">
    <w:pPr>
      <w:pStyle w:val="Header"/>
    </w:pPr>
  </w:p>
  <w:p w14:paraId="27E3E48C" w14:textId="77777777" w:rsidR="00517ED1" w:rsidRDefault="00517E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513"/>
    <w:rsid w:val="00040095"/>
    <w:rsid w:val="00051834"/>
    <w:rsid w:val="00054A22"/>
    <w:rsid w:val="00062023"/>
    <w:rsid w:val="000655A6"/>
    <w:rsid w:val="00066B9A"/>
    <w:rsid w:val="00080512"/>
    <w:rsid w:val="000808A0"/>
    <w:rsid w:val="00082290"/>
    <w:rsid w:val="00083219"/>
    <w:rsid w:val="000A5868"/>
    <w:rsid w:val="000C47C3"/>
    <w:rsid w:val="000D4A02"/>
    <w:rsid w:val="000D58AB"/>
    <w:rsid w:val="00104F8D"/>
    <w:rsid w:val="00106C71"/>
    <w:rsid w:val="00110BCA"/>
    <w:rsid w:val="00133525"/>
    <w:rsid w:val="00135ACA"/>
    <w:rsid w:val="00150A5B"/>
    <w:rsid w:val="00197FA1"/>
    <w:rsid w:val="001A4C42"/>
    <w:rsid w:val="001A7420"/>
    <w:rsid w:val="001B59BB"/>
    <w:rsid w:val="001B6637"/>
    <w:rsid w:val="001C21C3"/>
    <w:rsid w:val="001C30DF"/>
    <w:rsid w:val="001D02C2"/>
    <w:rsid w:val="001F0C1D"/>
    <w:rsid w:val="001F1132"/>
    <w:rsid w:val="001F168B"/>
    <w:rsid w:val="001F6A93"/>
    <w:rsid w:val="002347A2"/>
    <w:rsid w:val="0026234B"/>
    <w:rsid w:val="002675F0"/>
    <w:rsid w:val="002820D5"/>
    <w:rsid w:val="002A0585"/>
    <w:rsid w:val="002B6339"/>
    <w:rsid w:val="002C4D07"/>
    <w:rsid w:val="002E00EE"/>
    <w:rsid w:val="002E2DEA"/>
    <w:rsid w:val="003172DC"/>
    <w:rsid w:val="0035462D"/>
    <w:rsid w:val="003765B8"/>
    <w:rsid w:val="003A4D3C"/>
    <w:rsid w:val="003C3971"/>
    <w:rsid w:val="00423334"/>
    <w:rsid w:val="004345EC"/>
    <w:rsid w:val="00465515"/>
    <w:rsid w:val="00491875"/>
    <w:rsid w:val="004D3578"/>
    <w:rsid w:val="004E213A"/>
    <w:rsid w:val="004F0988"/>
    <w:rsid w:val="004F3340"/>
    <w:rsid w:val="0050518E"/>
    <w:rsid w:val="00517ED1"/>
    <w:rsid w:val="0053388B"/>
    <w:rsid w:val="00535773"/>
    <w:rsid w:val="00543E6C"/>
    <w:rsid w:val="0056480E"/>
    <w:rsid w:val="00565087"/>
    <w:rsid w:val="0058099F"/>
    <w:rsid w:val="00587A68"/>
    <w:rsid w:val="00597B11"/>
    <w:rsid w:val="005A0CA9"/>
    <w:rsid w:val="005B191C"/>
    <w:rsid w:val="005B5AD6"/>
    <w:rsid w:val="005B65C7"/>
    <w:rsid w:val="005D2E01"/>
    <w:rsid w:val="005D7526"/>
    <w:rsid w:val="005E4BB2"/>
    <w:rsid w:val="00602AEA"/>
    <w:rsid w:val="00614FDF"/>
    <w:rsid w:val="00617AC0"/>
    <w:rsid w:val="0063543D"/>
    <w:rsid w:val="00637B11"/>
    <w:rsid w:val="00647114"/>
    <w:rsid w:val="00651A2D"/>
    <w:rsid w:val="00685003"/>
    <w:rsid w:val="006A323F"/>
    <w:rsid w:val="006B30D0"/>
    <w:rsid w:val="006C3D95"/>
    <w:rsid w:val="006E007A"/>
    <w:rsid w:val="006E5C86"/>
    <w:rsid w:val="006F781F"/>
    <w:rsid w:val="007009CD"/>
    <w:rsid w:val="00701116"/>
    <w:rsid w:val="00713C44"/>
    <w:rsid w:val="00734A5B"/>
    <w:rsid w:val="0074026F"/>
    <w:rsid w:val="007429F6"/>
    <w:rsid w:val="00744E76"/>
    <w:rsid w:val="007534EB"/>
    <w:rsid w:val="007541E9"/>
    <w:rsid w:val="00774DA4"/>
    <w:rsid w:val="00781F0F"/>
    <w:rsid w:val="007A3061"/>
    <w:rsid w:val="007B600E"/>
    <w:rsid w:val="007F0F4A"/>
    <w:rsid w:val="008028A4"/>
    <w:rsid w:val="00825DF8"/>
    <w:rsid w:val="00830747"/>
    <w:rsid w:val="00857319"/>
    <w:rsid w:val="008768CA"/>
    <w:rsid w:val="008937F0"/>
    <w:rsid w:val="008B0E82"/>
    <w:rsid w:val="008C384C"/>
    <w:rsid w:val="008D0D76"/>
    <w:rsid w:val="008D3331"/>
    <w:rsid w:val="0090271F"/>
    <w:rsid w:val="00902E23"/>
    <w:rsid w:val="009114D7"/>
    <w:rsid w:val="00912695"/>
    <w:rsid w:val="0091348E"/>
    <w:rsid w:val="00917CCB"/>
    <w:rsid w:val="0092519F"/>
    <w:rsid w:val="00942EC2"/>
    <w:rsid w:val="00972C99"/>
    <w:rsid w:val="009A76E6"/>
    <w:rsid w:val="009C2E9E"/>
    <w:rsid w:val="009D5147"/>
    <w:rsid w:val="009F37B7"/>
    <w:rsid w:val="00A10F02"/>
    <w:rsid w:val="00A164B4"/>
    <w:rsid w:val="00A26956"/>
    <w:rsid w:val="00A27486"/>
    <w:rsid w:val="00A53724"/>
    <w:rsid w:val="00A56066"/>
    <w:rsid w:val="00A702C7"/>
    <w:rsid w:val="00A73129"/>
    <w:rsid w:val="00A82346"/>
    <w:rsid w:val="00A92BA1"/>
    <w:rsid w:val="00AC6BC6"/>
    <w:rsid w:val="00AE65E2"/>
    <w:rsid w:val="00AF09DD"/>
    <w:rsid w:val="00B15449"/>
    <w:rsid w:val="00B84D3B"/>
    <w:rsid w:val="00B93086"/>
    <w:rsid w:val="00BA19ED"/>
    <w:rsid w:val="00BA4B8D"/>
    <w:rsid w:val="00BC00FE"/>
    <w:rsid w:val="00BC0F7D"/>
    <w:rsid w:val="00BD221C"/>
    <w:rsid w:val="00BD7D31"/>
    <w:rsid w:val="00BE3255"/>
    <w:rsid w:val="00BE4391"/>
    <w:rsid w:val="00BF128E"/>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C63FC"/>
    <w:rsid w:val="00CE6EB5"/>
    <w:rsid w:val="00D4050D"/>
    <w:rsid w:val="00D57972"/>
    <w:rsid w:val="00D6344C"/>
    <w:rsid w:val="00D642CF"/>
    <w:rsid w:val="00D675A9"/>
    <w:rsid w:val="00D738D6"/>
    <w:rsid w:val="00D755EB"/>
    <w:rsid w:val="00D76048"/>
    <w:rsid w:val="00D76628"/>
    <w:rsid w:val="00D86FE1"/>
    <w:rsid w:val="00D87E00"/>
    <w:rsid w:val="00D9134D"/>
    <w:rsid w:val="00D93110"/>
    <w:rsid w:val="00DA78C3"/>
    <w:rsid w:val="00DA7A03"/>
    <w:rsid w:val="00DB1818"/>
    <w:rsid w:val="00DC309B"/>
    <w:rsid w:val="00DC4DA2"/>
    <w:rsid w:val="00DD4C17"/>
    <w:rsid w:val="00DD74A5"/>
    <w:rsid w:val="00DE0516"/>
    <w:rsid w:val="00DF2B1F"/>
    <w:rsid w:val="00DF3809"/>
    <w:rsid w:val="00DF62CD"/>
    <w:rsid w:val="00E16509"/>
    <w:rsid w:val="00E35A1B"/>
    <w:rsid w:val="00E44582"/>
    <w:rsid w:val="00E77645"/>
    <w:rsid w:val="00E80BE1"/>
    <w:rsid w:val="00E924F1"/>
    <w:rsid w:val="00EA15B0"/>
    <w:rsid w:val="00EA31B1"/>
    <w:rsid w:val="00EA5EA7"/>
    <w:rsid w:val="00EC4A25"/>
    <w:rsid w:val="00EC4ACE"/>
    <w:rsid w:val="00F025A2"/>
    <w:rsid w:val="00F04712"/>
    <w:rsid w:val="00F13360"/>
    <w:rsid w:val="00F13781"/>
    <w:rsid w:val="00F14F5F"/>
    <w:rsid w:val="00F22EC7"/>
    <w:rsid w:val="00F325C8"/>
    <w:rsid w:val="00F40D79"/>
    <w:rsid w:val="00F51DA3"/>
    <w:rsid w:val="00F5659B"/>
    <w:rsid w:val="00F653B8"/>
    <w:rsid w:val="00F83028"/>
    <w:rsid w:val="00F9008D"/>
    <w:rsid w:val="00F92685"/>
    <w:rsid w:val="00F95AFE"/>
    <w:rsid w:val="00FA1266"/>
    <w:rsid w:val="00FA3232"/>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5AIRPNAIUNRU-529706453-1250</_dlc_DocId>
    <_dlc_DocIdUrl xmlns="71c5aaf6-e6ce-465b-b873-5148d2a4c105">
      <Url>https://nokia.sharepoint.com/sites/c5g/epc/_layouts/15/DocIdRedir.aspx?ID=5AIRPNAIUNRU-529706453-1250</Url>
      <Description>5AIRPNAIUNRU-529706453-1250</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6088-F1AB-4EE0-99FA-A07D3ECF6CF4}">
  <ds:schemaRefs>
    <ds:schemaRef ds:uri="http://schemas.microsoft.com/sharepoint/events"/>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8E03FAFB-904A-4139-A219-3C2DE8DB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35A165-FDEA-4656-BAF3-A9F91F7A7C9B}">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a172805-4a52-411b-ab7a-31123f72fdd0"/>
    <ds:schemaRef ds:uri="b12221c3-31f6-4131-92b6-ad64a8e7740f"/>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00F0984-ACF8-4EF0-AA04-AE6106BAA63B}">
  <ds:schemaRefs>
    <ds:schemaRef ds:uri="Microsoft.SharePoint.Taxonomy.ContentTypeSync"/>
  </ds:schemaRefs>
</ds:datastoreItem>
</file>

<file path=customXml/itemProps6.xml><?xml version="1.0" encoding="utf-8"?>
<ds:datastoreItem xmlns:ds="http://schemas.openxmlformats.org/officeDocument/2006/customXml" ds:itemID="{A3EA2EF7-20EA-4B9E-B319-B406691F7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10288</Words>
  <Characters>58645</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2020-03-01T20:01:00Z</dcterms:created>
  <dcterms:modified xsi:type="dcterms:W3CDTF">2020-03-01T20:01:00Z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621ab425-98fc-4ddb-8aaa-7ae7e92f8361</vt:lpwstr>
  </property>
</Properties>
</file>