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60DA68A5"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r w:rsidR="00BA3345">
        <w:rPr>
          <w:lang w:val="sv-SE"/>
        </w:rPr>
        <w:t>1</w:t>
      </w:r>
      <w:r w:rsidR="000A429C">
        <w:rPr>
          <w:lang w:val="sv-SE"/>
        </w:rPr>
        <w:t>.</w:t>
      </w:r>
      <w:r w:rsidR="00A966D9">
        <w:rPr>
          <w:lang w:val="sv-SE"/>
        </w:rPr>
        <w:t>1</w:t>
      </w:r>
      <w:r w:rsidR="00B87E84" w:rsidRPr="00AF6896">
        <w:rPr>
          <w:lang w:val="sv-SE"/>
        </w:rPr>
        <w:t xml:space="preserve"> </w:t>
      </w:r>
      <w:r w:rsidR="00763F92" w:rsidRPr="00AF6896">
        <w:rPr>
          <w:sz w:val="32"/>
          <w:lang w:val="sv-SE"/>
        </w:rPr>
        <w:t>(</w:t>
      </w:r>
      <w:r w:rsidR="00B60BBB">
        <w:rPr>
          <w:sz w:val="32"/>
          <w:lang w:val="sv-SE"/>
        </w:rPr>
        <w:t>202</w:t>
      </w:r>
      <w:r w:rsidR="00BA3345">
        <w:rPr>
          <w:sz w:val="32"/>
          <w:lang w:val="sv-SE"/>
        </w:rPr>
        <w:t>3</w:t>
      </w:r>
      <w:r w:rsidR="00132588">
        <w:rPr>
          <w:sz w:val="32"/>
          <w:lang w:val="sv-SE"/>
        </w:rPr>
        <w:t>-</w:t>
      </w:r>
      <w:r w:rsidR="00BA3345">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10E21CBC" w14:textId="372644D8" w:rsidR="004445A0"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445A0">
        <w:rPr>
          <w:noProof/>
        </w:rPr>
        <w:t>Foreword</w:t>
      </w:r>
      <w:r w:rsidR="004445A0">
        <w:rPr>
          <w:noProof/>
        </w:rPr>
        <w:tab/>
      </w:r>
      <w:r w:rsidR="004445A0">
        <w:rPr>
          <w:noProof/>
        </w:rPr>
        <w:fldChar w:fldCharType="begin" w:fldLock="1"/>
      </w:r>
      <w:r w:rsidR="004445A0">
        <w:rPr>
          <w:noProof/>
        </w:rPr>
        <w:instrText xml:space="preserve"> PAGEREF _Toc131293649 \h </w:instrText>
      </w:r>
      <w:r w:rsidR="004445A0">
        <w:rPr>
          <w:noProof/>
        </w:rPr>
      </w:r>
      <w:r w:rsidR="004445A0">
        <w:rPr>
          <w:noProof/>
        </w:rPr>
        <w:fldChar w:fldCharType="separate"/>
      </w:r>
      <w:r w:rsidR="004445A0">
        <w:rPr>
          <w:noProof/>
        </w:rPr>
        <w:t>7</w:t>
      </w:r>
      <w:r w:rsidR="004445A0">
        <w:rPr>
          <w:noProof/>
        </w:rPr>
        <w:fldChar w:fldCharType="end"/>
      </w:r>
    </w:p>
    <w:p w14:paraId="4D7522C6" w14:textId="04D3B5A0" w:rsidR="004445A0" w:rsidRDefault="004445A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_Toc131293650 \h </w:instrText>
      </w:r>
      <w:r>
        <w:rPr>
          <w:noProof/>
        </w:rPr>
      </w:r>
      <w:r>
        <w:rPr>
          <w:noProof/>
        </w:rPr>
        <w:fldChar w:fldCharType="separate"/>
      </w:r>
      <w:r>
        <w:rPr>
          <w:noProof/>
        </w:rPr>
        <w:t>8</w:t>
      </w:r>
      <w:r>
        <w:rPr>
          <w:noProof/>
        </w:rPr>
        <w:fldChar w:fldCharType="end"/>
      </w:r>
    </w:p>
    <w:p w14:paraId="21C3F4E7" w14:textId="4C71936B" w:rsidR="004445A0" w:rsidRDefault="004445A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_Toc131293651 \h </w:instrText>
      </w:r>
      <w:r>
        <w:rPr>
          <w:noProof/>
        </w:rPr>
      </w:r>
      <w:r>
        <w:rPr>
          <w:noProof/>
        </w:rPr>
        <w:fldChar w:fldCharType="separate"/>
      </w:r>
      <w:r>
        <w:rPr>
          <w:noProof/>
        </w:rPr>
        <w:t>8</w:t>
      </w:r>
      <w:r>
        <w:rPr>
          <w:noProof/>
        </w:rPr>
        <w:fldChar w:fldCharType="end"/>
      </w:r>
    </w:p>
    <w:p w14:paraId="7596F5C4" w14:textId="0E5259DC" w:rsidR="004445A0" w:rsidRDefault="004445A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_Toc131293652 \h </w:instrText>
      </w:r>
      <w:r>
        <w:rPr>
          <w:noProof/>
        </w:rPr>
      </w:r>
      <w:r>
        <w:rPr>
          <w:noProof/>
        </w:rPr>
        <w:fldChar w:fldCharType="separate"/>
      </w:r>
      <w:r>
        <w:rPr>
          <w:noProof/>
        </w:rPr>
        <w:t>10</w:t>
      </w:r>
      <w:r>
        <w:rPr>
          <w:noProof/>
        </w:rPr>
        <w:fldChar w:fldCharType="end"/>
      </w:r>
    </w:p>
    <w:p w14:paraId="3B5F54B8" w14:textId="05EE1151" w:rsidR="004445A0" w:rsidRDefault="004445A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_Toc131293653 \h </w:instrText>
      </w:r>
      <w:r>
        <w:rPr>
          <w:noProof/>
        </w:rPr>
      </w:r>
      <w:r>
        <w:rPr>
          <w:noProof/>
        </w:rPr>
        <w:fldChar w:fldCharType="separate"/>
      </w:r>
      <w:r>
        <w:rPr>
          <w:noProof/>
        </w:rPr>
        <w:t>10</w:t>
      </w:r>
      <w:r>
        <w:rPr>
          <w:noProof/>
        </w:rPr>
        <w:fldChar w:fldCharType="end"/>
      </w:r>
    </w:p>
    <w:p w14:paraId="5341DBB4" w14:textId="0048FAEA" w:rsidR="004445A0" w:rsidRDefault="004445A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_Toc131293654 \h </w:instrText>
      </w:r>
      <w:r>
        <w:rPr>
          <w:noProof/>
        </w:rPr>
      </w:r>
      <w:r>
        <w:rPr>
          <w:noProof/>
        </w:rPr>
        <w:fldChar w:fldCharType="separate"/>
      </w:r>
      <w:r>
        <w:rPr>
          <w:noProof/>
        </w:rPr>
        <w:t>11</w:t>
      </w:r>
      <w:r>
        <w:rPr>
          <w:noProof/>
        </w:rPr>
        <w:fldChar w:fldCharType="end"/>
      </w:r>
    </w:p>
    <w:p w14:paraId="20965F76" w14:textId="4CBEDEEB" w:rsidR="004445A0" w:rsidRDefault="004445A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_Toc131293655 \h </w:instrText>
      </w:r>
      <w:r>
        <w:rPr>
          <w:noProof/>
        </w:rPr>
      </w:r>
      <w:r>
        <w:rPr>
          <w:noProof/>
        </w:rPr>
        <w:fldChar w:fldCharType="separate"/>
      </w:r>
      <w:r>
        <w:rPr>
          <w:noProof/>
        </w:rPr>
        <w:t>12</w:t>
      </w:r>
      <w:r>
        <w:rPr>
          <w:noProof/>
        </w:rPr>
        <w:fldChar w:fldCharType="end"/>
      </w:r>
    </w:p>
    <w:p w14:paraId="43D8E7E4" w14:textId="11A952FE" w:rsidR="004445A0" w:rsidRDefault="004445A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_Toc131293656 \h </w:instrText>
      </w:r>
      <w:r>
        <w:rPr>
          <w:noProof/>
        </w:rPr>
      </w:r>
      <w:r>
        <w:rPr>
          <w:noProof/>
        </w:rPr>
        <w:fldChar w:fldCharType="separate"/>
      </w:r>
      <w:r>
        <w:rPr>
          <w:noProof/>
        </w:rPr>
        <w:t>12</w:t>
      </w:r>
      <w:r>
        <w:rPr>
          <w:noProof/>
        </w:rPr>
        <w:fldChar w:fldCharType="end"/>
      </w:r>
    </w:p>
    <w:p w14:paraId="7344EE3E" w14:textId="3D48F359" w:rsidR="004445A0" w:rsidRDefault="004445A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_Toc131293657 \h </w:instrText>
      </w:r>
      <w:r>
        <w:rPr>
          <w:noProof/>
        </w:rPr>
      </w:r>
      <w:r>
        <w:rPr>
          <w:noProof/>
        </w:rPr>
        <w:fldChar w:fldCharType="separate"/>
      </w:r>
      <w:r>
        <w:rPr>
          <w:noProof/>
        </w:rPr>
        <w:t>12</w:t>
      </w:r>
      <w:r>
        <w:rPr>
          <w:noProof/>
        </w:rPr>
        <w:fldChar w:fldCharType="end"/>
      </w:r>
    </w:p>
    <w:p w14:paraId="3674A740" w14:textId="34E27AF9" w:rsidR="004445A0" w:rsidRDefault="004445A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_Toc131293658 \h </w:instrText>
      </w:r>
      <w:r>
        <w:rPr>
          <w:noProof/>
        </w:rPr>
      </w:r>
      <w:r>
        <w:rPr>
          <w:noProof/>
        </w:rPr>
        <w:fldChar w:fldCharType="separate"/>
      </w:r>
      <w:r>
        <w:rPr>
          <w:noProof/>
        </w:rPr>
        <w:t>12</w:t>
      </w:r>
      <w:r>
        <w:rPr>
          <w:noProof/>
        </w:rPr>
        <w:fldChar w:fldCharType="end"/>
      </w:r>
    </w:p>
    <w:p w14:paraId="34411D4A" w14:textId="6394BE61" w:rsidR="004445A0" w:rsidRDefault="004445A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_Toc131293659 \h </w:instrText>
      </w:r>
      <w:r>
        <w:rPr>
          <w:noProof/>
        </w:rPr>
      </w:r>
      <w:r>
        <w:rPr>
          <w:noProof/>
        </w:rPr>
        <w:fldChar w:fldCharType="separate"/>
      </w:r>
      <w:r>
        <w:rPr>
          <w:noProof/>
        </w:rPr>
        <w:t>12</w:t>
      </w:r>
      <w:r>
        <w:rPr>
          <w:noProof/>
        </w:rPr>
        <w:fldChar w:fldCharType="end"/>
      </w:r>
    </w:p>
    <w:p w14:paraId="410D6DF5" w14:textId="4E95E0A2" w:rsidR="004445A0" w:rsidRDefault="004445A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_Toc131293660 \h </w:instrText>
      </w:r>
      <w:r>
        <w:rPr>
          <w:noProof/>
        </w:rPr>
      </w:r>
      <w:r>
        <w:rPr>
          <w:noProof/>
        </w:rPr>
        <w:fldChar w:fldCharType="separate"/>
      </w:r>
      <w:r>
        <w:rPr>
          <w:noProof/>
        </w:rPr>
        <w:t>12</w:t>
      </w:r>
      <w:r>
        <w:rPr>
          <w:noProof/>
        </w:rPr>
        <w:fldChar w:fldCharType="end"/>
      </w:r>
    </w:p>
    <w:p w14:paraId="3B40342F" w14:textId="5103E30B" w:rsidR="004445A0" w:rsidRDefault="004445A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_Toc131293661 \h </w:instrText>
      </w:r>
      <w:r>
        <w:rPr>
          <w:noProof/>
        </w:rPr>
      </w:r>
      <w:r>
        <w:rPr>
          <w:noProof/>
        </w:rPr>
        <w:fldChar w:fldCharType="separate"/>
      </w:r>
      <w:r>
        <w:rPr>
          <w:noProof/>
        </w:rPr>
        <w:t>13</w:t>
      </w:r>
      <w:r>
        <w:rPr>
          <w:noProof/>
        </w:rPr>
        <w:fldChar w:fldCharType="end"/>
      </w:r>
    </w:p>
    <w:p w14:paraId="291EC34C" w14:textId="6B3A2CAD" w:rsidR="004445A0" w:rsidRDefault="004445A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_Toc131293662 \h </w:instrText>
      </w:r>
      <w:r>
        <w:rPr>
          <w:noProof/>
        </w:rPr>
      </w:r>
      <w:r>
        <w:rPr>
          <w:noProof/>
        </w:rPr>
        <w:fldChar w:fldCharType="separate"/>
      </w:r>
      <w:r>
        <w:rPr>
          <w:noProof/>
        </w:rPr>
        <w:t>13</w:t>
      </w:r>
      <w:r>
        <w:rPr>
          <w:noProof/>
        </w:rPr>
        <w:fldChar w:fldCharType="end"/>
      </w:r>
    </w:p>
    <w:p w14:paraId="1C36F462" w14:textId="490470B2" w:rsidR="004445A0" w:rsidRDefault="004445A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_Toc131293663 \h </w:instrText>
      </w:r>
      <w:r>
        <w:rPr>
          <w:noProof/>
        </w:rPr>
      </w:r>
      <w:r>
        <w:rPr>
          <w:noProof/>
        </w:rPr>
        <w:fldChar w:fldCharType="separate"/>
      </w:r>
      <w:r>
        <w:rPr>
          <w:noProof/>
        </w:rPr>
        <w:t>13</w:t>
      </w:r>
      <w:r>
        <w:rPr>
          <w:noProof/>
        </w:rPr>
        <w:fldChar w:fldCharType="end"/>
      </w:r>
    </w:p>
    <w:p w14:paraId="034A08CE" w14:textId="67DA76E1" w:rsidR="004445A0" w:rsidRDefault="004445A0">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_Toc131293664 \h </w:instrText>
      </w:r>
      <w:r>
        <w:rPr>
          <w:noProof/>
        </w:rPr>
      </w:r>
      <w:r>
        <w:rPr>
          <w:noProof/>
        </w:rPr>
        <w:fldChar w:fldCharType="separate"/>
      </w:r>
      <w:r>
        <w:rPr>
          <w:noProof/>
        </w:rPr>
        <w:t>13</w:t>
      </w:r>
      <w:r>
        <w:rPr>
          <w:noProof/>
        </w:rPr>
        <w:fldChar w:fldCharType="end"/>
      </w:r>
    </w:p>
    <w:p w14:paraId="4A4078F6" w14:textId="39D62FEF" w:rsidR="004445A0" w:rsidRDefault="004445A0">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_Toc131293665 \h </w:instrText>
      </w:r>
      <w:r>
        <w:rPr>
          <w:noProof/>
        </w:rPr>
      </w:r>
      <w:r>
        <w:rPr>
          <w:noProof/>
        </w:rPr>
        <w:fldChar w:fldCharType="separate"/>
      </w:r>
      <w:r>
        <w:rPr>
          <w:noProof/>
        </w:rPr>
        <w:t>13</w:t>
      </w:r>
      <w:r>
        <w:rPr>
          <w:noProof/>
        </w:rPr>
        <w:fldChar w:fldCharType="end"/>
      </w:r>
    </w:p>
    <w:p w14:paraId="266D6311" w14:textId="3BE58AD5" w:rsidR="004445A0" w:rsidRDefault="004445A0">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_Toc131293666 \h </w:instrText>
      </w:r>
      <w:r>
        <w:rPr>
          <w:noProof/>
        </w:rPr>
      </w:r>
      <w:r>
        <w:rPr>
          <w:noProof/>
        </w:rPr>
        <w:fldChar w:fldCharType="separate"/>
      </w:r>
      <w:r>
        <w:rPr>
          <w:noProof/>
        </w:rPr>
        <w:t>14</w:t>
      </w:r>
      <w:r>
        <w:rPr>
          <w:noProof/>
        </w:rPr>
        <w:fldChar w:fldCharType="end"/>
      </w:r>
    </w:p>
    <w:p w14:paraId="4D7E4AA8" w14:textId="5573F25C" w:rsidR="004445A0" w:rsidRDefault="004445A0">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_Toc131293667 \h </w:instrText>
      </w:r>
      <w:r>
        <w:rPr>
          <w:noProof/>
        </w:rPr>
      </w:r>
      <w:r>
        <w:rPr>
          <w:noProof/>
        </w:rPr>
        <w:fldChar w:fldCharType="separate"/>
      </w:r>
      <w:r>
        <w:rPr>
          <w:noProof/>
        </w:rPr>
        <w:t>14</w:t>
      </w:r>
      <w:r>
        <w:rPr>
          <w:noProof/>
        </w:rPr>
        <w:fldChar w:fldCharType="end"/>
      </w:r>
    </w:p>
    <w:p w14:paraId="0102F3D0" w14:textId="39BADBF9" w:rsidR="004445A0" w:rsidRDefault="004445A0">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_Toc131293668 \h </w:instrText>
      </w:r>
      <w:r>
        <w:rPr>
          <w:noProof/>
        </w:rPr>
      </w:r>
      <w:r>
        <w:rPr>
          <w:noProof/>
        </w:rPr>
        <w:fldChar w:fldCharType="separate"/>
      </w:r>
      <w:r>
        <w:rPr>
          <w:noProof/>
        </w:rPr>
        <w:t>15</w:t>
      </w:r>
      <w:r>
        <w:rPr>
          <w:noProof/>
        </w:rPr>
        <w:fldChar w:fldCharType="end"/>
      </w:r>
    </w:p>
    <w:p w14:paraId="695031CD" w14:textId="144920EB" w:rsidR="004445A0" w:rsidRDefault="004445A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_Toc131293669 \h </w:instrText>
      </w:r>
      <w:r>
        <w:rPr>
          <w:noProof/>
        </w:rPr>
      </w:r>
      <w:r>
        <w:rPr>
          <w:noProof/>
        </w:rPr>
        <w:fldChar w:fldCharType="separate"/>
      </w:r>
      <w:r>
        <w:rPr>
          <w:noProof/>
        </w:rPr>
        <w:t>15</w:t>
      </w:r>
      <w:r>
        <w:rPr>
          <w:noProof/>
        </w:rPr>
        <w:fldChar w:fldCharType="end"/>
      </w:r>
    </w:p>
    <w:p w14:paraId="44936B00" w14:textId="40292218" w:rsidR="004445A0" w:rsidRDefault="004445A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_Toc131293670 \h </w:instrText>
      </w:r>
      <w:r>
        <w:rPr>
          <w:noProof/>
        </w:rPr>
      </w:r>
      <w:r>
        <w:rPr>
          <w:noProof/>
        </w:rPr>
        <w:fldChar w:fldCharType="separate"/>
      </w:r>
      <w:r>
        <w:rPr>
          <w:noProof/>
        </w:rPr>
        <w:t>15</w:t>
      </w:r>
      <w:r>
        <w:rPr>
          <w:noProof/>
        </w:rPr>
        <w:fldChar w:fldCharType="end"/>
      </w:r>
    </w:p>
    <w:p w14:paraId="667CC906" w14:textId="2A3B1240" w:rsidR="004445A0" w:rsidRDefault="004445A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_Toc131293671 \h </w:instrText>
      </w:r>
      <w:r>
        <w:rPr>
          <w:noProof/>
        </w:rPr>
      </w:r>
      <w:r>
        <w:rPr>
          <w:noProof/>
        </w:rPr>
        <w:fldChar w:fldCharType="separate"/>
      </w:r>
      <w:r>
        <w:rPr>
          <w:noProof/>
        </w:rPr>
        <w:t>16</w:t>
      </w:r>
      <w:r>
        <w:rPr>
          <w:noProof/>
        </w:rPr>
        <w:fldChar w:fldCharType="end"/>
      </w:r>
    </w:p>
    <w:p w14:paraId="5C38C5D7" w14:textId="3965E03B" w:rsidR="004445A0" w:rsidRDefault="004445A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_Toc131293672 \h </w:instrText>
      </w:r>
      <w:r>
        <w:rPr>
          <w:noProof/>
        </w:rPr>
      </w:r>
      <w:r>
        <w:rPr>
          <w:noProof/>
        </w:rPr>
        <w:fldChar w:fldCharType="separate"/>
      </w:r>
      <w:r>
        <w:rPr>
          <w:noProof/>
        </w:rPr>
        <w:t>16</w:t>
      </w:r>
      <w:r>
        <w:rPr>
          <w:noProof/>
        </w:rPr>
        <w:fldChar w:fldCharType="end"/>
      </w:r>
    </w:p>
    <w:p w14:paraId="090AC112" w14:textId="094D383E" w:rsidR="004445A0" w:rsidRDefault="004445A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_Toc131293673 \h </w:instrText>
      </w:r>
      <w:r>
        <w:rPr>
          <w:noProof/>
        </w:rPr>
      </w:r>
      <w:r>
        <w:rPr>
          <w:noProof/>
        </w:rPr>
        <w:fldChar w:fldCharType="separate"/>
      </w:r>
      <w:r>
        <w:rPr>
          <w:noProof/>
        </w:rPr>
        <w:t>16</w:t>
      </w:r>
      <w:r>
        <w:rPr>
          <w:noProof/>
        </w:rPr>
        <w:fldChar w:fldCharType="end"/>
      </w:r>
    </w:p>
    <w:p w14:paraId="7C9D7B98" w14:textId="10CCE0EF" w:rsidR="004445A0" w:rsidRDefault="004445A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_Toc131293674 \h </w:instrText>
      </w:r>
      <w:r>
        <w:rPr>
          <w:noProof/>
        </w:rPr>
      </w:r>
      <w:r>
        <w:rPr>
          <w:noProof/>
        </w:rPr>
        <w:fldChar w:fldCharType="separate"/>
      </w:r>
      <w:r>
        <w:rPr>
          <w:noProof/>
        </w:rPr>
        <w:t>16</w:t>
      </w:r>
      <w:r>
        <w:rPr>
          <w:noProof/>
        </w:rPr>
        <w:fldChar w:fldCharType="end"/>
      </w:r>
    </w:p>
    <w:p w14:paraId="409B6EEE" w14:textId="576DCF09" w:rsidR="004445A0" w:rsidRDefault="004445A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_Toc131293675 \h </w:instrText>
      </w:r>
      <w:r>
        <w:rPr>
          <w:noProof/>
        </w:rPr>
      </w:r>
      <w:r>
        <w:rPr>
          <w:noProof/>
        </w:rPr>
        <w:fldChar w:fldCharType="separate"/>
      </w:r>
      <w:r>
        <w:rPr>
          <w:noProof/>
        </w:rPr>
        <w:t>16</w:t>
      </w:r>
      <w:r>
        <w:rPr>
          <w:noProof/>
        </w:rPr>
        <w:fldChar w:fldCharType="end"/>
      </w:r>
    </w:p>
    <w:p w14:paraId="25FB6BEA" w14:textId="27BB1357" w:rsidR="004445A0" w:rsidRDefault="004445A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_Toc131293676 \h </w:instrText>
      </w:r>
      <w:r>
        <w:rPr>
          <w:noProof/>
        </w:rPr>
      </w:r>
      <w:r>
        <w:rPr>
          <w:noProof/>
        </w:rPr>
        <w:fldChar w:fldCharType="separate"/>
      </w:r>
      <w:r>
        <w:rPr>
          <w:noProof/>
        </w:rPr>
        <w:t>17</w:t>
      </w:r>
      <w:r>
        <w:rPr>
          <w:noProof/>
        </w:rPr>
        <w:fldChar w:fldCharType="end"/>
      </w:r>
    </w:p>
    <w:p w14:paraId="3967C67A" w14:textId="58D59DAA" w:rsidR="004445A0" w:rsidRDefault="004445A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_Toc131293677 \h </w:instrText>
      </w:r>
      <w:r>
        <w:rPr>
          <w:noProof/>
        </w:rPr>
      </w:r>
      <w:r>
        <w:rPr>
          <w:noProof/>
        </w:rPr>
        <w:fldChar w:fldCharType="separate"/>
      </w:r>
      <w:r>
        <w:rPr>
          <w:noProof/>
        </w:rPr>
        <w:t>17</w:t>
      </w:r>
      <w:r>
        <w:rPr>
          <w:noProof/>
        </w:rPr>
        <w:fldChar w:fldCharType="end"/>
      </w:r>
    </w:p>
    <w:p w14:paraId="5D360152" w14:textId="5054F972" w:rsidR="004445A0" w:rsidRDefault="004445A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_Toc131293678 \h </w:instrText>
      </w:r>
      <w:r>
        <w:rPr>
          <w:noProof/>
        </w:rPr>
      </w:r>
      <w:r>
        <w:rPr>
          <w:noProof/>
        </w:rPr>
        <w:fldChar w:fldCharType="separate"/>
      </w:r>
      <w:r>
        <w:rPr>
          <w:noProof/>
        </w:rPr>
        <w:t>17</w:t>
      </w:r>
      <w:r>
        <w:rPr>
          <w:noProof/>
        </w:rPr>
        <w:fldChar w:fldCharType="end"/>
      </w:r>
    </w:p>
    <w:p w14:paraId="7BDDA02B" w14:textId="48BF2D0F" w:rsidR="004445A0" w:rsidRDefault="004445A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_Toc131293679 \h </w:instrText>
      </w:r>
      <w:r>
        <w:rPr>
          <w:noProof/>
        </w:rPr>
      </w:r>
      <w:r>
        <w:rPr>
          <w:noProof/>
        </w:rPr>
        <w:fldChar w:fldCharType="separate"/>
      </w:r>
      <w:r>
        <w:rPr>
          <w:noProof/>
        </w:rPr>
        <w:t>17</w:t>
      </w:r>
      <w:r>
        <w:rPr>
          <w:noProof/>
        </w:rPr>
        <w:fldChar w:fldCharType="end"/>
      </w:r>
    </w:p>
    <w:p w14:paraId="00569BB8" w14:textId="642AAE6B" w:rsidR="004445A0" w:rsidRDefault="004445A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_Toc131293680 \h </w:instrText>
      </w:r>
      <w:r>
        <w:rPr>
          <w:noProof/>
        </w:rPr>
      </w:r>
      <w:r>
        <w:rPr>
          <w:noProof/>
        </w:rPr>
        <w:fldChar w:fldCharType="separate"/>
      </w:r>
      <w:r>
        <w:rPr>
          <w:noProof/>
        </w:rPr>
        <w:t>17</w:t>
      </w:r>
      <w:r>
        <w:rPr>
          <w:noProof/>
        </w:rPr>
        <w:fldChar w:fldCharType="end"/>
      </w:r>
    </w:p>
    <w:p w14:paraId="15A08C55" w14:textId="76893DEC" w:rsidR="004445A0" w:rsidRDefault="004445A0">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_Toc131293681 \h </w:instrText>
      </w:r>
      <w:r>
        <w:rPr>
          <w:noProof/>
        </w:rPr>
      </w:r>
      <w:r>
        <w:rPr>
          <w:noProof/>
        </w:rPr>
        <w:fldChar w:fldCharType="separate"/>
      </w:r>
      <w:r>
        <w:rPr>
          <w:noProof/>
        </w:rPr>
        <w:t>17</w:t>
      </w:r>
      <w:r>
        <w:rPr>
          <w:noProof/>
        </w:rPr>
        <w:fldChar w:fldCharType="end"/>
      </w:r>
    </w:p>
    <w:p w14:paraId="4B344BFB" w14:textId="0BE6B6D4" w:rsidR="004445A0" w:rsidRDefault="004445A0">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_Toc131293682 \h </w:instrText>
      </w:r>
      <w:r>
        <w:rPr>
          <w:noProof/>
        </w:rPr>
      </w:r>
      <w:r>
        <w:rPr>
          <w:noProof/>
        </w:rPr>
        <w:fldChar w:fldCharType="separate"/>
      </w:r>
      <w:r>
        <w:rPr>
          <w:noProof/>
        </w:rPr>
        <w:t>20</w:t>
      </w:r>
      <w:r>
        <w:rPr>
          <w:noProof/>
        </w:rPr>
        <w:fldChar w:fldCharType="end"/>
      </w:r>
    </w:p>
    <w:p w14:paraId="3053BFBF" w14:textId="719DC50F" w:rsidR="004445A0" w:rsidRDefault="004445A0">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_Toc131293683 \h </w:instrText>
      </w:r>
      <w:r>
        <w:rPr>
          <w:noProof/>
        </w:rPr>
      </w:r>
      <w:r>
        <w:rPr>
          <w:noProof/>
        </w:rPr>
        <w:fldChar w:fldCharType="separate"/>
      </w:r>
      <w:r>
        <w:rPr>
          <w:noProof/>
        </w:rPr>
        <w:t>20</w:t>
      </w:r>
      <w:r>
        <w:rPr>
          <w:noProof/>
        </w:rPr>
        <w:fldChar w:fldCharType="end"/>
      </w:r>
    </w:p>
    <w:p w14:paraId="17EFCD18" w14:textId="10262C32" w:rsidR="004445A0" w:rsidRDefault="004445A0">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_Toc131293684 \h </w:instrText>
      </w:r>
      <w:r>
        <w:rPr>
          <w:noProof/>
        </w:rPr>
      </w:r>
      <w:r>
        <w:rPr>
          <w:noProof/>
        </w:rPr>
        <w:fldChar w:fldCharType="separate"/>
      </w:r>
      <w:r>
        <w:rPr>
          <w:noProof/>
        </w:rPr>
        <w:t>20</w:t>
      </w:r>
      <w:r>
        <w:rPr>
          <w:noProof/>
        </w:rPr>
        <w:fldChar w:fldCharType="end"/>
      </w:r>
    </w:p>
    <w:p w14:paraId="659BC8DD" w14:textId="19AC6F9E" w:rsidR="004445A0" w:rsidRDefault="004445A0">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_Toc131293685 \h </w:instrText>
      </w:r>
      <w:r>
        <w:rPr>
          <w:noProof/>
        </w:rPr>
      </w:r>
      <w:r>
        <w:rPr>
          <w:noProof/>
        </w:rPr>
        <w:fldChar w:fldCharType="separate"/>
      </w:r>
      <w:r>
        <w:rPr>
          <w:noProof/>
        </w:rPr>
        <w:t>21</w:t>
      </w:r>
      <w:r>
        <w:rPr>
          <w:noProof/>
        </w:rPr>
        <w:fldChar w:fldCharType="end"/>
      </w:r>
    </w:p>
    <w:p w14:paraId="2475BA80" w14:textId="4DF61F8E" w:rsidR="004445A0" w:rsidRDefault="004445A0">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_Toc131293686 \h </w:instrText>
      </w:r>
      <w:r>
        <w:rPr>
          <w:noProof/>
        </w:rPr>
      </w:r>
      <w:r>
        <w:rPr>
          <w:noProof/>
        </w:rPr>
        <w:fldChar w:fldCharType="separate"/>
      </w:r>
      <w:r>
        <w:rPr>
          <w:noProof/>
        </w:rPr>
        <w:t>21</w:t>
      </w:r>
      <w:r>
        <w:rPr>
          <w:noProof/>
        </w:rPr>
        <w:fldChar w:fldCharType="end"/>
      </w:r>
    </w:p>
    <w:p w14:paraId="53808FC6" w14:textId="1D8C098A" w:rsidR="004445A0" w:rsidRDefault="004445A0">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_Toc131293687 \h </w:instrText>
      </w:r>
      <w:r>
        <w:rPr>
          <w:noProof/>
        </w:rPr>
      </w:r>
      <w:r>
        <w:rPr>
          <w:noProof/>
        </w:rPr>
        <w:fldChar w:fldCharType="separate"/>
      </w:r>
      <w:r>
        <w:rPr>
          <w:noProof/>
        </w:rPr>
        <w:t>21</w:t>
      </w:r>
      <w:r>
        <w:rPr>
          <w:noProof/>
        </w:rPr>
        <w:fldChar w:fldCharType="end"/>
      </w:r>
    </w:p>
    <w:p w14:paraId="06187F84" w14:textId="47E5BDAA" w:rsidR="004445A0" w:rsidRDefault="004445A0">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_Toc131293688 \h </w:instrText>
      </w:r>
      <w:r>
        <w:rPr>
          <w:noProof/>
        </w:rPr>
      </w:r>
      <w:r>
        <w:rPr>
          <w:noProof/>
        </w:rPr>
        <w:fldChar w:fldCharType="separate"/>
      </w:r>
      <w:r>
        <w:rPr>
          <w:noProof/>
        </w:rPr>
        <w:t>22</w:t>
      </w:r>
      <w:r>
        <w:rPr>
          <w:noProof/>
        </w:rPr>
        <w:fldChar w:fldCharType="end"/>
      </w:r>
    </w:p>
    <w:p w14:paraId="74E0A399" w14:textId="3FD62E71" w:rsidR="004445A0" w:rsidRDefault="004445A0">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_Toc131293689 \h </w:instrText>
      </w:r>
      <w:r>
        <w:rPr>
          <w:noProof/>
        </w:rPr>
      </w:r>
      <w:r>
        <w:rPr>
          <w:noProof/>
        </w:rPr>
        <w:fldChar w:fldCharType="separate"/>
      </w:r>
      <w:r>
        <w:rPr>
          <w:noProof/>
        </w:rPr>
        <w:t>22</w:t>
      </w:r>
      <w:r>
        <w:rPr>
          <w:noProof/>
        </w:rPr>
        <w:fldChar w:fldCharType="end"/>
      </w:r>
    </w:p>
    <w:p w14:paraId="68F10AB5" w14:textId="0EA01F07" w:rsidR="004445A0" w:rsidRDefault="004445A0">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_Toc131293690 \h </w:instrText>
      </w:r>
      <w:r>
        <w:rPr>
          <w:noProof/>
        </w:rPr>
      </w:r>
      <w:r>
        <w:rPr>
          <w:noProof/>
        </w:rPr>
        <w:fldChar w:fldCharType="separate"/>
      </w:r>
      <w:r>
        <w:rPr>
          <w:noProof/>
        </w:rPr>
        <w:t>22</w:t>
      </w:r>
      <w:r>
        <w:rPr>
          <w:noProof/>
        </w:rPr>
        <w:fldChar w:fldCharType="end"/>
      </w:r>
    </w:p>
    <w:p w14:paraId="0234B1C7" w14:textId="4C5DF53D" w:rsidR="004445A0" w:rsidRDefault="004445A0">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_Toc131293691 \h </w:instrText>
      </w:r>
      <w:r>
        <w:rPr>
          <w:noProof/>
        </w:rPr>
      </w:r>
      <w:r>
        <w:rPr>
          <w:noProof/>
        </w:rPr>
        <w:fldChar w:fldCharType="separate"/>
      </w:r>
      <w:r>
        <w:rPr>
          <w:noProof/>
        </w:rPr>
        <w:t>22</w:t>
      </w:r>
      <w:r>
        <w:rPr>
          <w:noProof/>
        </w:rPr>
        <w:fldChar w:fldCharType="end"/>
      </w:r>
    </w:p>
    <w:p w14:paraId="3A94C19C" w14:textId="4ABA6102" w:rsidR="004445A0" w:rsidRDefault="004445A0">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_Toc131293692 \h </w:instrText>
      </w:r>
      <w:r>
        <w:rPr>
          <w:noProof/>
        </w:rPr>
      </w:r>
      <w:r>
        <w:rPr>
          <w:noProof/>
        </w:rPr>
        <w:fldChar w:fldCharType="separate"/>
      </w:r>
      <w:r>
        <w:rPr>
          <w:noProof/>
        </w:rPr>
        <w:t>23</w:t>
      </w:r>
      <w:r>
        <w:rPr>
          <w:noProof/>
        </w:rPr>
        <w:fldChar w:fldCharType="end"/>
      </w:r>
    </w:p>
    <w:p w14:paraId="77D45EDA" w14:textId="52954B60" w:rsidR="004445A0" w:rsidRDefault="004445A0">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_Toc131293693 \h </w:instrText>
      </w:r>
      <w:r>
        <w:rPr>
          <w:noProof/>
        </w:rPr>
      </w:r>
      <w:r>
        <w:rPr>
          <w:noProof/>
        </w:rPr>
        <w:fldChar w:fldCharType="separate"/>
      </w:r>
      <w:r>
        <w:rPr>
          <w:noProof/>
        </w:rPr>
        <w:t>23</w:t>
      </w:r>
      <w:r>
        <w:rPr>
          <w:noProof/>
        </w:rPr>
        <w:fldChar w:fldCharType="end"/>
      </w:r>
    </w:p>
    <w:p w14:paraId="2947D898" w14:textId="06070CCF" w:rsidR="004445A0" w:rsidRDefault="004445A0">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_Toc131293694 \h </w:instrText>
      </w:r>
      <w:r>
        <w:rPr>
          <w:noProof/>
        </w:rPr>
      </w:r>
      <w:r>
        <w:rPr>
          <w:noProof/>
        </w:rPr>
        <w:fldChar w:fldCharType="separate"/>
      </w:r>
      <w:r>
        <w:rPr>
          <w:noProof/>
        </w:rPr>
        <w:t>23</w:t>
      </w:r>
      <w:r>
        <w:rPr>
          <w:noProof/>
        </w:rPr>
        <w:fldChar w:fldCharType="end"/>
      </w:r>
    </w:p>
    <w:p w14:paraId="444CFB63" w14:textId="00AF57D5" w:rsidR="004445A0" w:rsidRDefault="004445A0">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_Toc131293695 \h </w:instrText>
      </w:r>
      <w:r>
        <w:rPr>
          <w:noProof/>
        </w:rPr>
      </w:r>
      <w:r>
        <w:rPr>
          <w:noProof/>
        </w:rPr>
        <w:fldChar w:fldCharType="separate"/>
      </w:r>
      <w:r>
        <w:rPr>
          <w:noProof/>
        </w:rPr>
        <w:t>24</w:t>
      </w:r>
      <w:r>
        <w:rPr>
          <w:noProof/>
        </w:rPr>
        <w:fldChar w:fldCharType="end"/>
      </w:r>
    </w:p>
    <w:p w14:paraId="5854D955" w14:textId="491C8DDE" w:rsidR="004445A0" w:rsidRDefault="004445A0">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_Toc131293696 \h </w:instrText>
      </w:r>
      <w:r>
        <w:rPr>
          <w:noProof/>
        </w:rPr>
      </w:r>
      <w:r>
        <w:rPr>
          <w:noProof/>
        </w:rPr>
        <w:fldChar w:fldCharType="separate"/>
      </w:r>
      <w:r>
        <w:rPr>
          <w:noProof/>
        </w:rPr>
        <w:t>24</w:t>
      </w:r>
      <w:r>
        <w:rPr>
          <w:noProof/>
        </w:rPr>
        <w:fldChar w:fldCharType="end"/>
      </w:r>
    </w:p>
    <w:p w14:paraId="4A227FF3" w14:textId="5A1333C8" w:rsidR="004445A0" w:rsidRDefault="004445A0">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_Toc131293697 \h </w:instrText>
      </w:r>
      <w:r>
        <w:rPr>
          <w:noProof/>
        </w:rPr>
      </w:r>
      <w:r>
        <w:rPr>
          <w:noProof/>
        </w:rPr>
        <w:fldChar w:fldCharType="separate"/>
      </w:r>
      <w:r>
        <w:rPr>
          <w:noProof/>
        </w:rPr>
        <w:t>24</w:t>
      </w:r>
      <w:r>
        <w:rPr>
          <w:noProof/>
        </w:rPr>
        <w:fldChar w:fldCharType="end"/>
      </w:r>
    </w:p>
    <w:p w14:paraId="28936099" w14:textId="357714F9" w:rsidR="004445A0" w:rsidRDefault="004445A0">
      <w:pPr>
        <w:pStyle w:val="TOC3"/>
        <w:rPr>
          <w:rFonts w:asciiTheme="minorHAnsi" w:eastAsiaTheme="minorEastAsia" w:hAnsiTheme="minorHAnsi" w:cstheme="minorBidi"/>
          <w:noProof/>
          <w:sz w:val="22"/>
          <w:szCs w:val="22"/>
          <w:lang w:eastAsia="en-GB"/>
        </w:rPr>
      </w:pPr>
      <w:r>
        <w:rPr>
          <w:noProof/>
        </w:rPr>
        <w:t>NOTE 2:</w:t>
      </w:r>
      <w:r>
        <w:rPr>
          <w:rFonts w:asciiTheme="minorHAnsi" w:eastAsiaTheme="minorEastAsia" w:hAnsiTheme="minorHAnsi" w:cstheme="minorBidi"/>
          <w:noProof/>
          <w:sz w:val="22"/>
          <w:szCs w:val="22"/>
          <w:lang w:eastAsia="en-GB"/>
        </w:rPr>
        <w:tab/>
      </w:r>
      <w:r>
        <w:rPr>
          <w:noProof/>
        </w:rPr>
        <w:t xml:space="preserve">Selecting a WLAN from multiple WLANs advertising support for the selected SNPN is UE implementation specific. </w:t>
      </w:r>
      <w:r w:rsidRPr="00F54715">
        <w:rPr>
          <w:noProof/>
          <w:highlight w:val="yellow"/>
        </w:rPr>
        <w:t>5.3D.5 SNPN selection procedures using wireline access</w:t>
      </w:r>
      <w:r>
        <w:rPr>
          <w:noProof/>
        </w:rPr>
        <w:tab/>
      </w:r>
      <w:r>
        <w:rPr>
          <w:noProof/>
        </w:rPr>
        <w:fldChar w:fldCharType="begin" w:fldLock="1"/>
      </w:r>
      <w:r>
        <w:rPr>
          <w:noProof/>
        </w:rPr>
        <w:instrText xml:space="preserve"> PAGEREF _Toc131293698 \h </w:instrText>
      </w:r>
      <w:r>
        <w:rPr>
          <w:noProof/>
        </w:rPr>
      </w:r>
      <w:r>
        <w:rPr>
          <w:noProof/>
        </w:rPr>
        <w:fldChar w:fldCharType="separate"/>
      </w:r>
      <w:r>
        <w:rPr>
          <w:noProof/>
        </w:rPr>
        <w:t>25</w:t>
      </w:r>
      <w:r>
        <w:rPr>
          <w:noProof/>
        </w:rPr>
        <w:fldChar w:fldCharType="end"/>
      </w:r>
    </w:p>
    <w:p w14:paraId="38EDA6D3" w14:textId="25C64AB0" w:rsidR="004445A0" w:rsidRDefault="004445A0">
      <w:pPr>
        <w:pStyle w:val="TOC2"/>
        <w:rPr>
          <w:rFonts w:asciiTheme="minorHAnsi" w:eastAsiaTheme="minorEastAsia" w:hAnsiTheme="minorHAnsi" w:cstheme="minorBidi"/>
          <w:noProof/>
          <w:sz w:val="22"/>
          <w:szCs w:val="22"/>
          <w:lang w:eastAsia="en-GB"/>
        </w:rPr>
      </w:pPr>
      <w:r>
        <w:rPr>
          <w:noProof/>
        </w:rPr>
        <w:t>5.3E</w:t>
      </w:r>
      <w:r>
        <w:rPr>
          <w:rFonts w:asciiTheme="minorHAnsi" w:eastAsiaTheme="minorEastAsia" w:hAnsiTheme="minorHAnsi" w:cstheme="minorBidi"/>
          <w:noProof/>
          <w:sz w:val="22"/>
          <w:szCs w:val="22"/>
          <w:lang w:eastAsia="en-GB"/>
        </w:rPr>
        <w:tab/>
      </w:r>
      <w:r>
        <w:rPr>
          <w:noProof/>
        </w:rPr>
        <w:t>PLMN selection procedures using untrusted non-3GPP access</w:t>
      </w:r>
      <w:r>
        <w:rPr>
          <w:noProof/>
        </w:rPr>
        <w:tab/>
      </w:r>
      <w:r>
        <w:rPr>
          <w:noProof/>
        </w:rPr>
        <w:fldChar w:fldCharType="begin" w:fldLock="1"/>
      </w:r>
      <w:r>
        <w:rPr>
          <w:noProof/>
        </w:rPr>
        <w:instrText xml:space="preserve"> PAGEREF _Toc131293699 \h </w:instrText>
      </w:r>
      <w:r>
        <w:rPr>
          <w:noProof/>
        </w:rPr>
      </w:r>
      <w:r>
        <w:rPr>
          <w:noProof/>
        </w:rPr>
        <w:fldChar w:fldCharType="separate"/>
      </w:r>
      <w:r>
        <w:rPr>
          <w:noProof/>
        </w:rPr>
        <w:t>25</w:t>
      </w:r>
      <w:r>
        <w:rPr>
          <w:noProof/>
        </w:rPr>
        <w:fldChar w:fldCharType="end"/>
      </w:r>
    </w:p>
    <w:p w14:paraId="1025ACF2" w14:textId="193052C7" w:rsidR="004445A0" w:rsidRDefault="004445A0">
      <w:pPr>
        <w:pStyle w:val="TOC2"/>
        <w:rPr>
          <w:rFonts w:asciiTheme="minorHAnsi" w:eastAsiaTheme="minorEastAsia" w:hAnsiTheme="minorHAnsi" w:cstheme="minorBidi"/>
          <w:noProof/>
          <w:sz w:val="22"/>
          <w:szCs w:val="22"/>
          <w:lang w:eastAsia="en-GB"/>
        </w:rPr>
      </w:pPr>
      <w:r>
        <w:rPr>
          <w:noProof/>
        </w:rPr>
        <w:t>5.3F</w:t>
      </w:r>
      <w:r>
        <w:rPr>
          <w:rFonts w:asciiTheme="minorHAnsi" w:eastAsiaTheme="minorEastAsia" w:hAnsiTheme="minorHAnsi" w:cstheme="minorBidi"/>
          <w:noProof/>
          <w:sz w:val="22"/>
          <w:szCs w:val="22"/>
          <w:lang w:eastAsia="en-GB"/>
        </w:rPr>
        <w:tab/>
      </w:r>
      <w:r>
        <w:rPr>
          <w:noProof/>
        </w:rPr>
        <w:t>SNPN selection procedures using untrusted non-3GPP access</w:t>
      </w:r>
      <w:r>
        <w:rPr>
          <w:noProof/>
        </w:rPr>
        <w:tab/>
      </w:r>
      <w:r>
        <w:rPr>
          <w:noProof/>
        </w:rPr>
        <w:fldChar w:fldCharType="begin" w:fldLock="1"/>
      </w:r>
      <w:r>
        <w:rPr>
          <w:noProof/>
        </w:rPr>
        <w:instrText xml:space="preserve"> PAGEREF _Toc131293700 \h </w:instrText>
      </w:r>
      <w:r>
        <w:rPr>
          <w:noProof/>
        </w:rPr>
      </w:r>
      <w:r>
        <w:rPr>
          <w:noProof/>
        </w:rPr>
        <w:fldChar w:fldCharType="separate"/>
      </w:r>
      <w:r>
        <w:rPr>
          <w:noProof/>
        </w:rPr>
        <w:t>25</w:t>
      </w:r>
      <w:r>
        <w:rPr>
          <w:noProof/>
        </w:rPr>
        <w:fldChar w:fldCharType="end"/>
      </w:r>
    </w:p>
    <w:p w14:paraId="10686D8C" w14:textId="0DE384DD" w:rsidR="004445A0" w:rsidRDefault="004445A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_Toc131293701 \h </w:instrText>
      </w:r>
      <w:r>
        <w:rPr>
          <w:noProof/>
        </w:rPr>
      </w:r>
      <w:r>
        <w:rPr>
          <w:noProof/>
        </w:rPr>
        <w:fldChar w:fldCharType="separate"/>
      </w:r>
      <w:r>
        <w:rPr>
          <w:noProof/>
        </w:rPr>
        <w:t>25</w:t>
      </w:r>
      <w:r>
        <w:rPr>
          <w:noProof/>
        </w:rPr>
        <w:fldChar w:fldCharType="end"/>
      </w:r>
    </w:p>
    <w:p w14:paraId="113F5F17" w14:textId="6D9308D2" w:rsidR="004445A0" w:rsidRDefault="004445A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_Toc131293702 \h </w:instrText>
      </w:r>
      <w:r>
        <w:rPr>
          <w:noProof/>
        </w:rPr>
      </w:r>
      <w:r>
        <w:rPr>
          <w:noProof/>
        </w:rPr>
        <w:fldChar w:fldCharType="separate"/>
      </w:r>
      <w:r>
        <w:rPr>
          <w:noProof/>
        </w:rPr>
        <w:t>25</w:t>
      </w:r>
      <w:r>
        <w:rPr>
          <w:noProof/>
        </w:rPr>
        <w:fldChar w:fldCharType="end"/>
      </w:r>
    </w:p>
    <w:p w14:paraId="472FB6EB" w14:textId="327732B5" w:rsidR="004445A0" w:rsidRDefault="004445A0">
      <w:pPr>
        <w:pStyle w:val="TOC3"/>
        <w:rPr>
          <w:rFonts w:asciiTheme="minorHAnsi" w:eastAsiaTheme="minorEastAsia" w:hAnsiTheme="minorHAnsi" w:cstheme="minorBidi"/>
          <w:noProof/>
          <w:sz w:val="22"/>
          <w:szCs w:val="22"/>
          <w:lang w:eastAsia="en-GB"/>
        </w:rPr>
      </w:pPr>
      <w:r>
        <w:rPr>
          <w:noProof/>
        </w:rPr>
        <w:lastRenderedPageBreak/>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_Toc131293703 \h </w:instrText>
      </w:r>
      <w:r>
        <w:rPr>
          <w:noProof/>
        </w:rPr>
      </w:r>
      <w:r>
        <w:rPr>
          <w:noProof/>
        </w:rPr>
        <w:fldChar w:fldCharType="separate"/>
      </w:r>
      <w:r>
        <w:rPr>
          <w:noProof/>
        </w:rPr>
        <w:t>25</w:t>
      </w:r>
      <w:r>
        <w:rPr>
          <w:noProof/>
        </w:rPr>
        <w:fldChar w:fldCharType="end"/>
      </w:r>
    </w:p>
    <w:p w14:paraId="0C892CBE" w14:textId="56ED040E" w:rsidR="004445A0" w:rsidRDefault="004445A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_Toc131293704 \h </w:instrText>
      </w:r>
      <w:r>
        <w:rPr>
          <w:noProof/>
        </w:rPr>
      </w:r>
      <w:r>
        <w:rPr>
          <w:noProof/>
        </w:rPr>
        <w:fldChar w:fldCharType="separate"/>
      </w:r>
      <w:r>
        <w:rPr>
          <w:noProof/>
        </w:rPr>
        <w:t>26</w:t>
      </w:r>
      <w:r>
        <w:rPr>
          <w:noProof/>
        </w:rPr>
        <w:fldChar w:fldCharType="end"/>
      </w:r>
    </w:p>
    <w:p w14:paraId="05862090" w14:textId="4CB94922" w:rsidR="004445A0" w:rsidRDefault="004445A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_Toc131293705 \h </w:instrText>
      </w:r>
      <w:r>
        <w:rPr>
          <w:noProof/>
        </w:rPr>
      </w:r>
      <w:r>
        <w:rPr>
          <w:noProof/>
        </w:rPr>
        <w:fldChar w:fldCharType="separate"/>
      </w:r>
      <w:r>
        <w:rPr>
          <w:noProof/>
        </w:rPr>
        <w:t>26</w:t>
      </w:r>
      <w:r>
        <w:rPr>
          <w:noProof/>
        </w:rPr>
        <w:fldChar w:fldCharType="end"/>
      </w:r>
    </w:p>
    <w:p w14:paraId="059BD5E2" w14:textId="52A02A4D" w:rsidR="004445A0" w:rsidRDefault="004445A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_Toc131293706 \h </w:instrText>
      </w:r>
      <w:r>
        <w:rPr>
          <w:noProof/>
        </w:rPr>
      </w:r>
      <w:r>
        <w:rPr>
          <w:noProof/>
        </w:rPr>
        <w:fldChar w:fldCharType="separate"/>
      </w:r>
      <w:r>
        <w:rPr>
          <w:noProof/>
        </w:rPr>
        <w:t>26</w:t>
      </w:r>
      <w:r>
        <w:rPr>
          <w:noProof/>
        </w:rPr>
        <w:fldChar w:fldCharType="end"/>
      </w:r>
    </w:p>
    <w:p w14:paraId="466900F7" w14:textId="7B406169" w:rsidR="004445A0" w:rsidRDefault="004445A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_Toc131293707 \h </w:instrText>
      </w:r>
      <w:r>
        <w:rPr>
          <w:noProof/>
        </w:rPr>
      </w:r>
      <w:r>
        <w:rPr>
          <w:noProof/>
        </w:rPr>
        <w:fldChar w:fldCharType="separate"/>
      </w:r>
      <w:r>
        <w:rPr>
          <w:noProof/>
        </w:rPr>
        <w:t>26</w:t>
      </w:r>
      <w:r>
        <w:rPr>
          <w:noProof/>
        </w:rPr>
        <w:fldChar w:fldCharType="end"/>
      </w:r>
    </w:p>
    <w:p w14:paraId="4556D09B" w14:textId="2F4638D3" w:rsidR="004445A0" w:rsidRDefault="004445A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_Toc131293708 \h </w:instrText>
      </w:r>
      <w:r>
        <w:rPr>
          <w:noProof/>
        </w:rPr>
      </w:r>
      <w:r>
        <w:rPr>
          <w:noProof/>
        </w:rPr>
        <w:fldChar w:fldCharType="separate"/>
      </w:r>
      <w:r>
        <w:rPr>
          <w:noProof/>
        </w:rPr>
        <w:t>26</w:t>
      </w:r>
      <w:r>
        <w:rPr>
          <w:noProof/>
        </w:rPr>
        <w:fldChar w:fldCharType="end"/>
      </w:r>
    </w:p>
    <w:p w14:paraId="2E8DB216" w14:textId="7812ADEF" w:rsidR="004445A0" w:rsidRDefault="004445A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_Toc131293709 \h </w:instrText>
      </w:r>
      <w:r>
        <w:rPr>
          <w:noProof/>
        </w:rPr>
      </w:r>
      <w:r>
        <w:rPr>
          <w:noProof/>
        </w:rPr>
        <w:fldChar w:fldCharType="separate"/>
      </w:r>
      <w:r>
        <w:rPr>
          <w:noProof/>
        </w:rPr>
        <w:t>26</w:t>
      </w:r>
      <w:r>
        <w:rPr>
          <w:noProof/>
        </w:rPr>
        <w:fldChar w:fldCharType="end"/>
      </w:r>
    </w:p>
    <w:p w14:paraId="0CF5BF6D" w14:textId="33ACADDD" w:rsidR="004445A0" w:rsidRDefault="004445A0">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_Toc131293710 \h </w:instrText>
      </w:r>
      <w:r>
        <w:rPr>
          <w:noProof/>
        </w:rPr>
      </w:r>
      <w:r>
        <w:rPr>
          <w:noProof/>
        </w:rPr>
        <w:fldChar w:fldCharType="separate"/>
      </w:r>
      <w:r>
        <w:rPr>
          <w:noProof/>
        </w:rPr>
        <w:t>27</w:t>
      </w:r>
      <w:r>
        <w:rPr>
          <w:noProof/>
        </w:rPr>
        <w:fldChar w:fldCharType="end"/>
      </w:r>
    </w:p>
    <w:p w14:paraId="4ABD6C5F" w14:textId="0785032A" w:rsidR="004445A0" w:rsidRDefault="004445A0">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_Toc131293711 \h </w:instrText>
      </w:r>
      <w:r>
        <w:rPr>
          <w:noProof/>
        </w:rPr>
      </w:r>
      <w:r>
        <w:rPr>
          <w:noProof/>
        </w:rPr>
        <w:fldChar w:fldCharType="separate"/>
      </w:r>
      <w:r>
        <w:rPr>
          <w:noProof/>
        </w:rPr>
        <w:t>27</w:t>
      </w:r>
      <w:r>
        <w:rPr>
          <w:noProof/>
        </w:rPr>
        <w:fldChar w:fldCharType="end"/>
      </w:r>
    </w:p>
    <w:p w14:paraId="5FF3660E" w14:textId="419D3F9B"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_Toc131293712 \h </w:instrText>
      </w:r>
      <w:r>
        <w:rPr>
          <w:noProof/>
        </w:rPr>
      </w:r>
      <w:r>
        <w:rPr>
          <w:noProof/>
        </w:rPr>
        <w:fldChar w:fldCharType="separate"/>
      </w:r>
      <w:r>
        <w:rPr>
          <w:noProof/>
        </w:rPr>
        <w:t>27</w:t>
      </w:r>
      <w:r>
        <w:rPr>
          <w:noProof/>
        </w:rPr>
        <w:fldChar w:fldCharType="end"/>
      </w:r>
    </w:p>
    <w:p w14:paraId="179F165B" w14:textId="47DA814A"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6.4.2</w:t>
      </w:r>
      <w:r>
        <w:rPr>
          <w:rFonts w:asciiTheme="minorHAnsi" w:eastAsiaTheme="minorEastAsia" w:hAnsiTheme="minorHAnsi" w:cstheme="minorBidi"/>
          <w:noProof/>
          <w:sz w:val="22"/>
          <w:szCs w:val="22"/>
          <w:lang w:eastAsia="en-GB"/>
        </w:rPr>
        <w:tab/>
      </w:r>
      <w:r w:rsidRPr="00F54715">
        <w:rPr>
          <w:noProof/>
          <w:lang w:val="en-US" w:eastAsia="zh-CN"/>
        </w:rPr>
        <w:t>UE procedures</w:t>
      </w:r>
      <w:r>
        <w:rPr>
          <w:noProof/>
        </w:rPr>
        <w:tab/>
      </w:r>
      <w:r>
        <w:rPr>
          <w:noProof/>
        </w:rPr>
        <w:fldChar w:fldCharType="begin" w:fldLock="1"/>
      </w:r>
      <w:r>
        <w:rPr>
          <w:noProof/>
        </w:rPr>
        <w:instrText xml:space="preserve"> PAGEREF _Toc131293713 \h </w:instrText>
      </w:r>
      <w:r>
        <w:rPr>
          <w:noProof/>
        </w:rPr>
      </w:r>
      <w:r>
        <w:rPr>
          <w:noProof/>
        </w:rPr>
        <w:fldChar w:fldCharType="separate"/>
      </w:r>
      <w:r>
        <w:rPr>
          <w:noProof/>
        </w:rPr>
        <w:t>28</w:t>
      </w:r>
      <w:r>
        <w:rPr>
          <w:noProof/>
        </w:rPr>
        <w:fldChar w:fldCharType="end"/>
      </w:r>
    </w:p>
    <w:p w14:paraId="4D2970C8" w14:textId="5E3C9EC3" w:rsidR="004445A0" w:rsidRDefault="004445A0">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_Toc131293714 \h </w:instrText>
      </w:r>
      <w:r>
        <w:rPr>
          <w:noProof/>
        </w:rPr>
      </w:r>
      <w:r>
        <w:rPr>
          <w:noProof/>
        </w:rPr>
        <w:fldChar w:fldCharType="separate"/>
      </w:r>
      <w:r>
        <w:rPr>
          <w:noProof/>
        </w:rPr>
        <w:t>28</w:t>
      </w:r>
      <w:r>
        <w:rPr>
          <w:noProof/>
        </w:rPr>
        <w:fldChar w:fldCharType="end"/>
      </w:r>
    </w:p>
    <w:p w14:paraId="49D88CAF" w14:textId="3B255176" w:rsidR="004445A0" w:rsidRDefault="004445A0">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_Toc131293715 \h </w:instrText>
      </w:r>
      <w:r>
        <w:rPr>
          <w:noProof/>
        </w:rPr>
      </w:r>
      <w:r>
        <w:rPr>
          <w:noProof/>
        </w:rPr>
        <w:fldChar w:fldCharType="separate"/>
      </w:r>
      <w:r>
        <w:rPr>
          <w:noProof/>
        </w:rPr>
        <w:t>28</w:t>
      </w:r>
      <w:r>
        <w:rPr>
          <w:noProof/>
        </w:rPr>
        <w:fldChar w:fldCharType="end"/>
      </w:r>
    </w:p>
    <w:p w14:paraId="139A0239" w14:textId="3C65C1C6" w:rsidR="004445A0" w:rsidRDefault="004445A0">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_Toc131293716 \h </w:instrText>
      </w:r>
      <w:r>
        <w:rPr>
          <w:noProof/>
        </w:rPr>
      </w:r>
      <w:r>
        <w:rPr>
          <w:noProof/>
        </w:rPr>
        <w:fldChar w:fldCharType="separate"/>
      </w:r>
      <w:r>
        <w:rPr>
          <w:noProof/>
        </w:rPr>
        <w:t>28</w:t>
      </w:r>
      <w:r>
        <w:rPr>
          <w:noProof/>
        </w:rPr>
        <w:fldChar w:fldCharType="end"/>
      </w:r>
    </w:p>
    <w:p w14:paraId="165406B9" w14:textId="28A2517F"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6.4.3</w:t>
      </w:r>
      <w:r>
        <w:rPr>
          <w:rFonts w:asciiTheme="minorHAnsi" w:eastAsiaTheme="minorEastAsia" w:hAnsiTheme="minorHAnsi" w:cstheme="minorBidi"/>
          <w:noProof/>
          <w:sz w:val="22"/>
          <w:szCs w:val="22"/>
          <w:lang w:eastAsia="en-GB"/>
        </w:rPr>
        <w:tab/>
      </w:r>
      <w:r w:rsidRPr="00F54715">
        <w:rPr>
          <w:noProof/>
          <w:lang w:val="en-US" w:eastAsia="zh-CN"/>
        </w:rPr>
        <w:t>ANDSP information from the network</w:t>
      </w:r>
      <w:r>
        <w:rPr>
          <w:noProof/>
        </w:rPr>
        <w:tab/>
      </w:r>
      <w:r>
        <w:rPr>
          <w:noProof/>
        </w:rPr>
        <w:fldChar w:fldCharType="begin" w:fldLock="1"/>
      </w:r>
      <w:r>
        <w:rPr>
          <w:noProof/>
        </w:rPr>
        <w:instrText xml:space="preserve"> PAGEREF _Toc131293717 \h </w:instrText>
      </w:r>
      <w:r>
        <w:rPr>
          <w:noProof/>
        </w:rPr>
      </w:r>
      <w:r>
        <w:rPr>
          <w:noProof/>
        </w:rPr>
        <w:fldChar w:fldCharType="separate"/>
      </w:r>
      <w:r>
        <w:rPr>
          <w:noProof/>
        </w:rPr>
        <w:t>28</w:t>
      </w:r>
      <w:r>
        <w:rPr>
          <w:noProof/>
        </w:rPr>
        <w:fldChar w:fldCharType="end"/>
      </w:r>
    </w:p>
    <w:p w14:paraId="30929BA8" w14:textId="24ED16DD" w:rsidR="004445A0" w:rsidRDefault="004445A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_Toc131293718 \h </w:instrText>
      </w:r>
      <w:r>
        <w:rPr>
          <w:noProof/>
        </w:rPr>
      </w:r>
      <w:r>
        <w:rPr>
          <w:noProof/>
        </w:rPr>
        <w:fldChar w:fldCharType="separate"/>
      </w:r>
      <w:r>
        <w:rPr>
          <w:noProof/>
        </w:rPr>
        <w:t>28</w:t>
      </w:r>
      <w:r>
        <w:rPr>
          <w:noProof/>
        </w:rPr>
        <w:fldChar w:fldCharType="end"/>
      </w:r>
    </w:p>
    <w:p w14:paraId="036A5B92" w14:textId="1053B2FC" w:rsidR="004445A0" w:rsidRDefault="004445A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_Toc131293719 \h </w:instrText>
      </w:r>
      <w:r>
        <w:rPr>
          <w:noProof/>
        </w:rPr>
      </w:r>
      <w:r>
        <w:rPr>
          <w:noProof/>
        </w:rPr>
        <w:fldChar w:fldCharType="separate"/>
      </w:r>
      <w:r>
        <w:rPr>
          <w:noProof/>
        </w:rPr>
        <w:t>28</w:t>
      </w:r>
      <w:r>
        <w:rPr>
          <w:noProof/>
        </w:rPr>
        <w:fldChar w:fldCharType="end"/>
      </w:r>
    </w:p>
    <w:p w14:paraId="224793DB" w14:textId="2E50F69F" w:rsidR="004445A0" w:rsidRDefault="004445A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_Toc131293720 \h </w:instrText>
      </w:r>
      <w:r>
        <w:rPr>
          <w:noProof/>
        </w:rPr>
      </w:r>
      <w:r>
        <w:rPr>
          <w:noProof/>
        </w:rPr>
        <w:fldChar w:fldCharType="separate"/>
      </w:r>
      <w:r>
        <w:rPr>
          <w:noProof/>
        </w:rPr>
        <w:t>29</w:t>
      </w:r>
      <w:r>
        <w:rPr>
          <w:noProof/>
        </w:rPr>
        <w:fldChar w:fldCharType="end"/>
      </w:r>
    </w:p>
    <w:p w14:paraId="2F000BA8" w14:textId="5C971AD9"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_Toc131293721 \h </w:instrText>
      </w:r>
      <w:r>
        <w:rPr>
          <w:noProof/>
        </w:rPr>
      </w:r>
      <w:r>
        <w:rPr>
          <w:noProof/>
        </w:rPr>
        <w:fldChar w:fldCharType="separate"/>
      </w:r>
      <w:r>
        <w:rPr>
          <w:noProof/>
        </w:rPr>
        <w:t>29</w:t>
      </w:r>
      <w:r>
        <w:rPr>
          <w:noProof/>
        </w:rPr>
        <w:fldChar w:fldCharType="end"/>
      </w:r>
    </w:p>
    <w:p w14:paraId="2FCBF05E" w14:textId="33867AA2" w:rsidR="004445A0" w:rsidRDefault="004445A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_Toc131293722 \h </w:instrText>
      </w:r>
      <w:r>
        <w:rPr>
          <w:noProof/>
        </w:rPr>
      </w:r>
      <w:r>
        <w:rPr>
          <w:noProof/>
        </w:rPr>
        <w:fldChar w:fldCharType="separate"/>
      </w:r>
      <w:r>
        <w:rPr>
          <w:noProof/>
        </w:rPr>
        <w:t>29</w:t>
      </w:r>
      <w:r>
        <w:rPr>
          <w:noProof/>
        </w:rPr>
        <w:fldChar w:fldCharType="end"/>
      </w:r>
    </w:p>
    <w:p w14:paraId="3DD112CD" w14:textId="6BC21F4F" w:rsidR="004445A0" w:rsidRDefault="004445A0">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_Toc131293723 \h </w:instrText>
      </w:r>
      <w:r>
        <w:rPr>
          <w:noProof/>
        </w:rPr>
      </w:r>
      <w:r>
        <w:rPr>
          <w:noProof/>
        </w:rPr>
        <w:fldChar w:fldCharType="separate"/>
      </w:r>
      <w:r>
        <w:rPr>
          <w:noProof/>
        </w:rPr>
        <w:t>30</w:t>
      </w:r>
      <w:r>
        <w:rPr>
          <w:noProof/>
        </w:rPr>
        <w:fldChar w:fldCharType="end"/>
      </w:r>
    </w:p>
    <w:p w14:paraId="18CB1559" w14:textId="5BC91346" w:rsidR="004445A0" w:rsidRDefault="004445A0">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_Toc131293724 \h </w:instrText>
      </w:r>
      <w:r>
        <w:rPr>
          <w:noProof/>
        </w:rPr>
      </w:r>
      <w:r>
        <w:rPr>
          <w:noProof/>
        </w:rPr>
        <w:fldChar w:fldCharType="separate"/>
      </w:r>
      <w:r>
        <w:rPr>
          <w:noProof/>
        </w:rPr>
        <w:t>30</w:t>
      </w:r>
      <w:r>
        <w:rPr>
          <w:noProof/>
        </w:rPr>
        <w:fldChar w:fldCharType="end"/>
      </w:r>
    </w:p>
    <w:p w14:paraId="41FEA6C3" w14:textId="137F9787" w:rsidR="004445A0" w:rsidRDefault="004445A0">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_Toc131293725 \h </w:instrText>
      </w:r>
      <w:r>
        <w:rPr>
          <w:noProof/>
        </w:rPr>
      </w:r>
      <w:r>
        <w:rPr>
          <w:noProof/>
        </w:rPr>
        <w:fldChar w:fldCharType="separate"/>
      </w:r>
      <w:r>
        <w:rPr>
          <w:noProof/>
        </w:rPr>
        <w:t>30</w:t>
      </w:r>
      <w:r>
        <w:rPr>
          <w:noProof/>
        </w:rPr>
        <w:fldChar w:fldCharType="end"/>
      </w:r>
    </w:p>
    <w:p w14:paraId="61505FDA" w14:textId="63511D9C" w:rsidR="004445A0" w:rsidRDefault="004445A0">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_Toc131293726 \h </w:instrText>
      </w:r>
      <w:r>
        <w:rPr>
          <w:noProof/>
        </w:rPr>
      </w:r>
      <w:r>
        <w:rPr>
          <w:noProof/>
        </w:rPr>
        <w:fldChar w:fldCharType="separate"/>
      </w:r>
      <w:r>
        <w:rPr>
          <w:noProof/>
        </w:rPr>
        <w:t>30</w:t>
      </w:r>
      <w:r>
        <w:rPr>
          <w:noProof/>
        </w:rPr>
        <w:fldChar w:fldCharType="end"/>
      </w:r>
    </w:p>
    <w:p w14:paraId="637A264E" w14:textId="3B8F102C" w:rsidR="004445A0" w:rsidRDefault="004445A0">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_Toc131293727 \h </w:instrText>
      </w:r>
      <w:r>
        <w:rPr>
          <w:noProof/>
        </w:rPr>
      </w:r>
      <w:r>
        <w:rPr>
          <w:noProof/>
        </w:rPr>
        <w:fldChar w:fldCharType="separate"/>
      </w:r>
      <w:r>
        <w:rPr>
          <w:noProof/>
        </w:rPr>
        <w:t>30</w:t>
      </w:r>
      <w:r>
        <w:rPr>
          <w:noProof/>
        </w:rPr>
        <w:fldChar w:fldCharType="end"/>
      </w:r>
    </w:p>
    <w:p w14:paraId="601C5EB1" w14:textId="5DEC91C1" w:rsidR="004445A0" w:rsidRDefault="004445A0">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_Toc131293728 \h </w:instrText>
      </w:r>
      <w:r>
        <w:rPr>
          <w:noProof/>
        </w:rPr>
      </w:r>
      <w:r>
        <w:rPr>
          <w:noProof/>
        </w:rPr>
        <w:fldChar w:fldCharType="separate"/>
      </w:r>
      <w:r>
        <w:rPr>
          <w:noProof/>
        </w:rPr>
        <w:t>34</w:t>
      </w:r>
      <w:r>
        <w:rPr>
          <w:noProof/>
        </w:rPr>
        <w:fldChar w:fldCharType="end"/>
      </w:r>
    </w:p>
    <w:p w14:paraId="3B699CC5" w14:textId="3CDBE0F2"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_Toc131293729 \h </w:instrText>
      </w:r>
      <w:r>
        <w:rPr>
          <w:noProof/>
        </w:rPr>
      </w:r>
      <w:r>
        <w:rPr>
          <w:noProof/>
        </w:rPr>
        <w:fldChar w:fldCharType="separate"/>
      </w:r>
      <w:r>
        <w:rPr>
          <w:noProof/>
        </w:rPr>
        <w:t>34</w:t>
      </w:r>
      <w:r>
        <w:rPr>
          <w:noProof/>
        </w:rPr>
        <w:fldChar w:fldCharType="end"/>
      </w:r>
    </w:p>
    <w:p w14:paraId="5DAFFDB1" w14:textId="350BC1C8"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_Toc131293730 \h </w:instrText>
      </w:r>
      <w:r>
        <w:rPr>
          <w:noProof/>
        </w:rPr>
      </w:r>
      <w:r>
        <w:rPr>
          <w:noProof/>
        </w:rPr>
        <w:fldChar w:fldCharType="separate"/>
      </w:r>
      <w:r>
        <w:rPr>
          <w:noProof/>
        </w:rPr>
        <w:t>34</w:t>
      </w:r>
      <w:r>
        <w:rPr>
          <w:noProof/>
        </w:rPr>
        <w:fldChar w:fldCharType="end"/>
      </w:r>
    </w:p>
    <w:p w14:paraId="43A45E1F" w14:textId="673C66B5"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_Toc131293731 \h </w:instrText>
      </w:r>
      <w:r>
        <w:rPr>
          <w:noProof/>
        </w:rPr>
      </w:r>
      <w:r>
        <w:rPr>
          <w:noProof/>
        </w:rPr>
        <w:fldChar w:fldCharType="separate"/>
      </w:r>
      <w:r>
        <w:rPr>
          <w:noProof/>
        </w:rPr>
        <w:t>38</w:t>
      </w:r>
      <w:r>
        <w:rPr>
          <w:noProof/>
        </w:rPr>
        <w:fldChar w:fldCharType="end"/>
      </w:r>
    </w:p>
    <w:p w14:paraId="13BB978B" w14:textId="21A39E1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7.2.5</w:t>
      </w:r>
      <w:r>
        <w:rPr>
          <w:rFonts w:asciiTheme="minorHAnsi" w:eastAsiaTheme="minorEastAsia" w:hAnsiTheme="minorHAnsi" w:cstheme="minorBidi"/>
          <w:noProof/>
          <w:sz w:val="22"/>
          <w:szCs w:val="22"/>
          <w:lang w:eastAsia="en-GB"/>
        </w:rPr>
        <w:tab/>
      </w:r>
      <w:r w:rsidRPr="00F54715">
        <w:rPr>
          <w:noProof/>
          <w:lang w:val="en-US" w:eastAsia="zh-CN"/>
        </w:rPr>
        <w:t>Selection of an N3AN node in an SNPN</w:t>
      </w:r>
      <w:r>
        <w:rPr>
          <w:noProof/>
        </w:rPr>
        <w:tab/>
      </w:r>
      <w:r>
        <w:rPr>
          <w:noProof/>
        </w:rPr>
        <w:fldChar w:fldCharType="begin" w:fldLock="1"/>
      </w:r>
      <w:r>
        <w:rPr>
          <w:noProof/>
        </w:rPr>
        <w:instrText xml:space="preserve"> PAGEREF _Toc131293732 \h </w:instrText>
      </w:r>
      <w:r>
        <w:rPr>
          <w:noProof/>
        </w:rPr>
      </w:r>
      <w:r>
        <w:rPr>
          <w:noProof/>
        </w:rPr>
        <w:fldChar w:fldCharType="separate"/>
      </w:r>
      <w:r>
        <w:rPr>
          <w:noProof/>
        </w:rPr>
        <w:t>41</w:t>
      </w:r>
      <w:r>
        <w:rPr>
          <w:noProof/>
        </w:rPr>
        <w:fldChar w:fldCharType="end"/>
      </w:r>
    </w:p>
    <w:p w14:paraId="1EB15F87" w14:textId="21B699A5" w:rsidR="004445A0" w:rsidRDefault="004445A0">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_Toc131293733 \h </w:instrText>
      </w:r>
      <w:r>
        <w:rPr>
          <w:noProof/>
        </w:rPr>
      </w:r>
      <w:r>
        <w:rPr>
          <w:noProof/>
        </w:rPr>
        <w:fldChar w:fldCharType="separate"/>
      </w:r>
      <w:r>
        <w:rPr>
          <w:noProof/>
        </w:rPr>
        <w:t>41</w:t>
      </w:r>
      <w:r>
        <w:rPr>
          <w:noProof/>
        </w:rPr>
        <w:fldChar w:fldCharType="end"/>
      </w:r>
    </w:p>
    <w:p w14:paraId="15AA8215" w14:textId="414323F4" w:rsidR="004445A0" w:rsidRDefault="004445A0">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_Toc131293734 \h </w:instrText>
      </w:r>
      <w:r>
        <w:rPr>
          <w:noProof/>
        </w:rPr>
      </w:r>
      <w:r>
        <w:rPr>
          <w:noProof/>
        </w:rPr>
        <w:fldChar w:fldCharType="separate"/>
      </w:r>
      <w:r>
        <w:rPr>
          <w:noProof/>
        </w:rPr>
        <w:t>41</w:t>
      </w:r>
      <w:r>
        <w:rPr>
          <w:noProof/>
        </w:rPr>
        <w:fldChar w:fldCharType="end"/>
      </w:r>
    </w:p>
    <w:p w14:paraId="494D1068" w14:textId="5BE85409" w:rsidR="004445A0" w:rsidRDefault="004445A0">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_Toc131293735 \h </w:instrText>
      </w:r>
      <w:r>
        <w:rPr>
          <w:noProof/>
        </w:rPr>
      </w:r>
      <w:r>
        <w:rPr>
          <w:noProof/>
        </w:rPr>
        <w:fldChar w:fldCharType="separate"/>
      </w:r>
      <w:r>
        <w:rPr>
          <w:noProof/>
        </w:rPr>
        <w:t>42</w:t>
      </w:r>
      <w:r>
        <w:rPr>
          <w:noProof/>
        </w:rPr>
        <w:fldChar w:fldCharType="end"/>
      </w:r>
    </w:p>
    <w:p w14:paraId="2C7B4923" w14:textId="75FDD9DA" w:rsidR="004445A0" w:rsidRDefault="004445A0">
      <w:pPr>
        <w:pStyle w:val="TOC4"/>
        <w:rPr>
          <w:rFonts w:asciiTheme="minorHAnsi" w:eastAsiaTheme="minorEastAsia" w:hAnsiTheme="minorHAnsi" w:cstheme="minorBidi"/>
          <w:noProof/>
          <w:sz w:val="22"/>
          <w:szCs w:val="22"/>
          <w:lang w:eastAsia="en-GB"/>
        </w:rPr>
      </w:pPr>
      <w:r>
        <w:rPr>
          <w:noProof/>
        </w:rPr>
        <w:t>7.2.6.2a</w:t>
      </w:r>
      <w:r>
        <w:rPr>
          <w:rFonts w:asciiTheme="minorHAnsi" w:eastAsiaTheme="minorEastAsia" w:hAnsiTheme="minorHAnsi" w:cstheme="minorBidi"/>
          <w:noProof/>
          <w:sz w:val="22"/>
          <w:szCs w:val="22"/>
          <w:lang w:eastAsia="en-GB"/>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_Toc131293736 \h </w:instrText>
      </w:r>
      <w:r>
        <w:rPr>
          <w:noProof/>
        </w:rPr>
      </w:r>
      <w:r>
        <w:rPr>
          <w:noProof/>
        </w:rPr>
        <w:fldChar w:fldCharType="separate"/>
      </w:r>
      <w:r>
        <w:rPr>
          <w:noProof/>
        </w:rPr>
        <w:t>42</w:t>
      </w:r>
      <w:r>
        <w:rPr>
          <w:noProof/>
        </w:rPr>
        <w:fldChar w:fldCharType="end"/>
      </w:r>
    </w:p>
    <w:p w14:paraId="10B19803" w14:textId="74E55159" w:rsidR="004445A0" w:rsidRDefault="004445A0">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_Toc131293737 \h </w:instrText>
      </w:r>
      <w:r>
        <w:rPr>
          <w:noProof/>
        </w:rPr>
      </w:r>
      <w:r>
        <w:rPr>
          <w:noProof/>
        </w:rPr>
        <w:fldChar w:fldCharType="separate"/>
      </w:r>
      <w:r>
        <w:rPr>
          <w:noProof/>
        </w:rPr>
        <w:t>42</w:t>
      </w:r>
      <w:r>
        <w:rPr>
          <w:noProof/>
        </w:rPr>
        <w:fldChar w:fldCharType="end"/>
      </w:r>
    </w:p>
    <w:p w14:paraId="08216BD5" w14:textId="4E223B38" w:rsidR="004445A0" w:rsidRDefault="004445A0">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_Toc131293738 \h </w:instrText>
      </w:r>
      <w:r>
        <w:rPr>
          <w:noProof/>
        </w:rPr>
      </w:r>
      <w:r>
        <w:rPr>
          <w:noProof/>
        </w:rPr>
        <w:fldChar w:fldCharType="separate"/>
      </w:r>
      <w:r>
        <w:rPr>
          <w:noProof/>
        </w:rPr>
        <w:t>43</w:t>
      </w:r>
      <w:r>
        <w:rPr>
          <w:noProof/>
        </w:rPr>
        <w:fldChar w:fldCharType="end"/>
      </w:r>
    </w:p>
    <w:p w14:paraId="05327B76" w14:textId="123D0B46"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7.2.8</w:t>
      </w:r>
      <w:r>
        <w:rPr>
          <w:rFonts w:asciiTheme="minorHAnsi" w:eastAsiaTheme="minorEastAsia" w:hAnsiTheme="minorHAnsi" w:cstheme="minorBidi"/>
          <w:noProof/>
          <w:sz w:val="22"/>
          <w:szCs w:val="22"/>
          <w:lang w:eastAsia="en-GB"/>
        </w:rPr>
        <w:tab/>
      </w:r>
      <w:r w:rsidRPr="00F54715">
        <w:rPr>
          <w:noProof/>
          <w:lang w:val="en-US" w:eastAsia="zh-CN"/>
        </w:rPr>
        <w:t>N3IWF selection for onboarding SNPN</w:t>
      </w:r>
      <w:r>
        <w:rPr>
          <w:noProof/>
        </w:rPr>
        <w:tab/>
      </w:r>
      <w:r>
        <w:rPr>
          <w:noProof/>
        </w:rPr>
        <w:fldChar w:fldCharType="begin" w:fldLock="1"/>
      </w:r>
      <w:r>
        <w:rPr>
          <w:noProof/>
        </w:rPr>
        <w:instrText xml:space="preserve"> PAGEREF _Toc131293739 \h </w:instrText>
      </w:r>
      <w:r>
        <w:rPr>
          <w:noProof/>
        </w:rPr>
      </w:r>
      <w:r>
        <w:rPr>
          <w:noProof/>
        </w:rPr>
        <w:fldChar w:fldCharType="separate"/>
      </w:r>
      <w:r>
        <w:rPr>
          <w:noProof/>
        </w:rPr>
        <w:t>43</w:t>
      </w:r>
      <w:r>
        <w:rPr>
          <w:noProof/>
        </w:rPr>
        <w:fldChar w:fldCharType="end"/>
      </w:r>
    </w:p>
    <w:p w14:paraId="7CB7105E" w14:textId="1500FC7D" w:rsidR="004445A0" w:rsidRDefault="004445A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_Toc131293740 \h </w:instrText>
      </w:r>
      <w:r>
        <w:rPr>
          <w:noProof/>
        </w:rPr>
      </w:r>
      <w:r>
        <w:rPr>
          <w:noProof/>
        </w:rPr>
        <w:fldChar w:fldCharType="separate"/>
      </w:r>
      <w:r>
        <w:rPr>
          <w:noProof/>
        </w:rPr>
        <w:t>43</w:t>
      </w:r>
      <w:r>
        <w:rPr>
          <w:noProof/>
        </w:rPr>
        <w:fldChar w:fldCharType="end"/>
      </w:r>
    </w:p>
    <w:p w14:paraId="15FBD053" w14:textId="17718B1D"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_Toc131293741 \h </w:instrText>
      </w:r>
      <w:r>
        <w:rPr>
          <w:noProof/>
        </w:rPr>
      </w:r>
      <w:r>
        <w:rPr>
          <w:noProof/>
        </w:rPr>
        <w:fldChar w:fldCharType="separate"/>
      </w:r>
      <w:r>
        <w:rPr>
          <w:noProof/>
        </w:rPr>
        <w:t>43</w:t>
      </w:r>
      <w:r>
        <w:rPr>
          <w:noProof/>
        </w:rPr>
        <w:fldChar w:fldCharType="end"/>
      </w:r>
    </w:p>
    <w:p w14:paraId="7873C276" w14:textId="22B91B4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7.3.2</w:t>
      </w:r>
      <w:r>
        <w:rPr>
          <w:rFonts w:asciiTheme="minorHAnsi" w:eastAsiaTheme="minorEastAsia" w:hAnsiTheme="minorHAnsi" w:cstheme="minorBidi"/>
          <w:noProof/>
          <w:sz w:val="22"/>
          <w:szCs w:val="22"/>
          <w:lang w:eastAsia="en-GB"/>
        </w:rPr>
        <w:tab/>
      </w:r>
      <w:r w:rsidRPr="00F54715">
        <w:rPr>
          <w:rFonts w:eastAsia="SimSun"/>
          <w:noProof/>
        </w:rPr>
        <w:t>IKE SA and signalling IPsec SA establishment procedure</w:t>
      </w:r>
      <w:r>
        <w:rPr>
          <w:noProof/>
        </w:rPr>
        <w:tab/>
      </w:r>
      <w:r>
        <w:rPr>
          <w:noProof/>
        </w:rPr>
        <w:fldChar w:fldCharType="begin" w:fldLock="1"/>
      </w:r>
      <w:r>
        <w:rPr>
          <w:noProof/>
        </w:rPr>
        <w:instrText xml:space="preserve"> PAGEREF _Toc131293742 \h </w:instrText>
      </w:r>
      <w:r>
        <w:rPr>
          <w:noProof/>
        </w:rPr>
      </w:r>
      <w:r>
        <w:rPr>
          <w:noProof/>
        </w:rPr>
        <w:fldChar w:fldCharType="separate"/>
      </w:r>
      <w:r>
        <w:rPr>
          <w:noProof/>
        </w:rPr>
        <w:t>44</w:t>
      </w:r>
      <w:r>
        <w:rPr>
          <w:noProof/>
        </w:rPr>
        <w:fldChar w:fldCharType="end"/>
      </w:r>
    </w:p>
    <w:p w14:paraId="0BF81F8F" w14:textId="6EA42876" w:rsidR="004445A0" w:rsidRDefault="004445A0">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_Toc131293743 \h </w:instrText>
      </w:r>
      <w:r>
        <w:rPr>
          <w:noProof/>
        </w:rPr>
      </w:r>
      <w:r>
        <w:rPr>
          <w:noProof/>
        </w:rPr>
        <w:fldChar w:fldCharType="separate"/>
      </w:r>
      <w:r>
        <w:rPr>
          <w:noProof/>
        </w:rPr>
        <w:t>44</w:t>
      </w:r>
      <w:r>
        <w:rPr>
          <w:noProof/>
        </w:rPr>
        <w:fldChar w:fldCharType="end"/>
      </w:r>
    </w:p>
    <w:p w14:paraId="48DF59A3" w14:textId="0A0108E7" w:rsidR="004445A0" w:rsidRDefault="004445A0">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_Toc131293744 \h </w:instrText>
      </w:r>
      <w:r>
        <w:rPr>
          <w:noProof/>
        </w:rPr>
      </w:r>
      <w:r>
        <w:rPr>
          <w:noProof/>
        </w:rPr>
        <w:fldChar w:fldCharType="separate"/>
      </w:r>
      <w:r>
        <w:rPr>
          <w:noProof/>
        </w:rPr>
        <w:t>44</w:t>
      </w:r>
      <w:r>
        <w:rPr>
          <w:noProof/>
        </w:rPr>
        <w:fldChar w:fldCharType="end"/>
      </w:r>
    </w:p>
    <w:p w14:paraId="3B7E8DE5" w14:textId="2617124B" w:rsidR="004445A0" w:rsidRDefault="004445A0">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_Toc131293745 \h </w:instrText>
      </w:r>
      <w:r>
        <w:rPr>
          <w:noProof/>
        </w:rPr>
      </w:r>
      <w:r>
        <w:rPr>
          <w:noProof/>
        </w:rPr>
        <w:fldChar w:fldCharType="separate"/>
      </w:r>
      <w:r>
        <w:rPr>
          <w:noProof/>
        </w:rPr>
        <w:t>46</w:t>
      </w:r>
      <w:r>
        <w:rPr>
          <w:noProof/>
        </w:rPr>
        <w:fldChar w:fldCharType="end"/>
      </w:r>
    </w:p>
    <w:p w14:paraId="01164F34" w14:textId="2EB02CB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7.3.3</w:t>
      </w:r>
      <w:r>
        <w:rPr>
          <w:rFonts w:asciiTheme="minorHAnsi" w:eastAsiaTheme="minorEastAsia" w:hAnsiTheme="minorHAnsi" w:cstheme="minorBidi"/>
          <w:noProof/>
          <w:sz w:val="22"/>
          <w:szCs w:val="22"/>
          <w:lang w:eastAsia="en-GB"/>
        </w:rPr>
        <w:tab/>
      </w:r>
      <w:r w:rsidRPr="00F54715">
        <w:rPr>
          <w:rFonts w:eastAsia="SimSun"/>
          <w:noProof/>
        </w:rPr>
        <w:t>EAP-5G session over non-3GPP access</w:t>
      </w:r>
      <w:r>
        <w:rPr>
          <w:noProof/>
        </w:rPr>
        <w:tab/>
      </w:r>
      <w:r>
        <w:rPr>
          <w:noProof/>
        </w:rPr>
        <w:fldChar w:fldCharType="begin" w:fldLock="1"/>
      </w:r>
      <w:r>
        <w:rPr>
          <w:noProof/>
        </w:rPr>
        <w:instrText xml:space="preserve"> PAGEREF _Toc131293746 \h </w:instrText>
      </w:r>
      <w:r>
        <w:rPr>
          <w:noProof/>
        </w:rPr>
      </w:r>
      <w:r>
        <w:rPr>
          <w:noProof/>
        </w:rPr>
        <w:fldChar w:fldCharType="separate"/>
      </w:r>
      <w:r>
        <w:rPr>
          <w:noProof/>
        </w:rPr>
        <w:t>47</w:t>
      </w:r>
      <w:r>
        <w:rPr>
          <w:noProof/>
        </w:rPr>
        <w:fldChar w:fldCharType="end"/>
      </w:r>
    </w:p>
    <w:p w14:paraId="4FE93C88" w14:textId="4F12EA25" w:rsidR="004445A0" w:rsidRDefault="004445A0">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_Toc131293747 \h </w:instrText>
      </w:r>
      <w:r>
        <w:rPr>
          <w:noProof/>
        </w:rPr>
      </w:r>
      <w:r>
        <w:rPr>
          <w:noProof/>
        </w:rPr>
        <w:fldChar w:fldCharType="separate"/>
      </w:r>
      <w:r>
        <w:rPr>
          <w:noProof/>
        </w:rPr>
        <w:t>47</w:t>
      </w:r>
      <w:r>
        <w:rPr>
          <w:noProof/>
        </w:rPr>
        <w:fldChar w:fldCharType="end"/>
      </w:r>
    </w:p>
    <w:p w14:paraId="41C4018D" w14:textId="33C3DB92" w:rsidR="004445A0" w:rsidRDefault="004445A0">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_Toc131293748 \h </w:instrText>
      </w:r>
      <w:r>
        <w:rPr>
          <w:noProof/>
        </w:rPr>
      </w:r>
      <w:r>
        <w:rPr>
          <w:noProof/>
        </w:rPr>
        <w:fldChar w:fldCharType="separate"/>
      </w:r>
      <w:r>
        <w:rPr>
          <w:noProof/>
        </w:rPr>
        <w:t>47</w:t>
      </w:r>
      <w:r>
        <w:rPr>
          <w:noProof/>
        </w:rPr>
        <w:fldChar w:fldCharType="end"/>
      </w:r>
    </w:p>
    <w:p w14:paraId="177C62DB" w14:textId="50F66A80" w:rsidR="004445A0" w:rsidRDefault="004445A0">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_Toc131293749 \h </w:instrText>
      </w:r>
      <w:r>
        <w:rPr>
          <w:noProof/>
        </w:rPr>
      </w:r>
      <w:r>
        <w:rPr>
          <w:noProof/>
        </w:rPr>
        <w:fldChar w:fldCharType="separate"/>
      </w:r>
      <w:r>
        <w:rPr>
          <w:noProof/>
        </w:rPr>
        <w:t>48</w:t>
      </w:r>
      <w:r>
        <w:rPr>
          <w:noProof/>
        </w:rPr>
        <w:fldChar w:fldCharType="end"/>
      </w:r>
    </w:p>
    <w:p w14:paraId="19E91CDD" w14:textId="62E52ADA" w:rsidR="004445A0" w:rsidRDefault="004445A0">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_Toc131293750 \h </w:instrText>
      </w:r>
      <w:r>
        <w:rPr>
          <w:noProof/>
        </w:rPr>
      </w:r>
      <w:r>
        <w:rPr>
          <w:noProof/>
        </w:rPr>
        <w:fldChar w:fldCharType="separate"/>
      </w:r>
      <w:r>
        <w:rPr>
          <w:noProof/>
        </w:rPr>
        <w:t>49</w:t>
      </w:r>
      <w:r>
        <w:rPr>
          <w:noProof/>
        </w:rPr>
        <w:fldChar w:fldCharType="end"/>
      </w:r>
    </w:p>
    <w:p w14:paraId="1F0511B2" w14:textId="3217FA4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7.3.4</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_Toc131293751 \h </w:instrText>
      </w:r>
      <w:r>
        <w:rPr>
          <w:noProof/>
        </w:rPr>
      </w:r>
      <w:r>
        <w:rPr>
          <w:noProof/>
        </w:rPr>
        <w:fldChar w:fldCharType="separate"/>
      </w:r>
      <w:r>
        <w:rPr>
          <w:noProof/>
        </w:rPr>
        <w:t>49</w:t>
      </w:r>
      <w:r>
        <w:rPr>
          <w:noProof/>
        </w:rPr>
        <w:fldChar w:fldCharType="end"/>
      </w:r>
    </w:p>
    <w:p w14:paraId="2084911D" w14:textId="0A976B7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7.3.5</w:t>
      </w:r>
      <w:r>
        <w:rPr>
          <w:rFonts w:asciiTheme="minorHAnsi" w:eastAsiaTheme="minorEastAsia" w:hAnsiTheme="minorHAnsi" w:cstheme="minorBidi"/>
          <w:noProof/>
          <w:sz w:val="22"/>
          <w:szCs w:val="22"/>
          <w:lang w:eastAsia="en-GB"/>
        </w:rPr>
        <w:tab/>
      </w:r>
      <w:r w:rsidRPr="00F54715">
        <w:rPr>
          <w:rFonts w:eastAsia="SimSun"/>
          <w:noProof/>
        </w:rPr>
        <w:t>Abnormal cases in the N3IWF</w:t>
      </w:r>
      <w:r>
        <w:rPr>
          <w:noProof/>
        </w:rPr>
        <w:tab/>
      </w:r>
      <w:r>
        <w:rPr>
          <w:noProof/>
        </w:rPr>
        <w:fldChar w:fldCharType="begin" w:fldLock="1"/>
      </w:r>
      <w:r>
        <w:rPr>
          <w:noProof/>
        </w:rPr>
        <w:instrText xml:space="preserve"> PAGEREF _Toc131293752 \h </w:instrText>
      </w:r>
      <w:r>
        <w:rPr>
          <w:noProof/>
        </w:rPr>
      </w:r>
      <w:r>
        <w:rPr>
          <w:noProof/>
        </w:rPr>
        <w:fldChar w:fldCharType="separate"/>
      </w:r>
      <w:r>
        <w:rPr>
          <w:noProof/>
        </w:rPr>
        <w:t>49</w:t>
      </w:r>
      <w:r>
        <w:rPr>
          <w:noProof/>
        </w:rPr>
        <w:fldChar w:fldCharType="end"/>
      </w:r>
    </w:p>
    <w:p w14:paraId="18BFC8E6" w14:textId="60C03692" w:rsidR="004445A0" w:rsidRDefault="004445A0">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_Toc131293753 \h </w:instrText>
      </w:r>
      <w:r>
        <w:rPr>
          <w:noProof/>
        </w:rPr>
      </w:r>
      <w:r>
        <w:rPr>
          <w:noProof/>
        </w:rPr>
        <w:fldChar w:fldCharType="separate"/>
      </w:r>
      <w:r>
        <w:rPr>
          <w:noProof/>
        </w:rPr>
        <w:t>49</w:t>
      </w:r>
      <w:r>
        <w:rPr>
          <w:noProof/>
        </w:rPr>
        <w:fldChar w:fldCharType="end"/>
      </w:r>
    </w:p>
    <w:p w14:paraId="108ADE59" w14:textId="16E3A10B"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_Toc131293754 \h </w:instrText>
      </w:r>
      <w:r>
        <w:rPr>
          <w:noProof/>
        </w:rPr>
      </w:r>
      <w:r>
        <w:rPr>
          <w:noProof/>
        </w:rPr>
        <w:fldChar w:fldCharType="separate"/>
      </w:r>
      <w:r>
        <w:rPr>
          <w:noProof/>
        </w:rPr>
        <w:t>49</w:t>
      </w:r>
      <w:r>
        <w:rPr>
          <w:noProof/>
        </w:rPr>
        <w:fldChar w:fldCharType="end"/>
      </w:r>
    </w:p>
    <w:p w14:paraId="3A80B80D" w14:textId="103D4A5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7.3A.2</w:t>
      </w:r>
      <w:r>
        <w:rPr>
          <w:rFonts w:asciiTheme="minorHAnsi" w:eastAsiaTheme="minorEastAsia" w:hAnsiTheme="minorHAnsi" w:cstheme="minorBidi"/>
          <w:noProof/>
          <w:sz w:val="22"/>
          <w:szCs w:val="22"/>
          <w:lang w:eastAsia="en-GB"/>
        </w:rPr>
        <w:tab/>
      </w:r>
      <w:r w:rsidRPr="00F54715">
        <w:rPr>
          <w:rFonts w:eastAsia="SimSun"/>
          <w:noProof/>
        </w:rPr>
        <w:t>EAP session over non-3GPP access</w:t>
      </w:r>
      <w:r>
        <w:rPr>
          <w:noProof/>
        </w:rPr>
        <w:tab/>
      </w:r>
      <w:r>
        <w:rPr>
          <w:noProof/>
        </w:rPr>
        <w:fldChar w:fldCharType="begin" w:fldLock="1"/>
      </w:r>
      <w:r>
        <w:rPr>
          <w:noProof/>
        </w:rPr>
        <w:instrText xml:space="preserve"> PAGEREF _Toc131293755 \h </w:instrText>
      </w:r>
      <w:r>
        <w:rPr>
          <w:noProof/>
        </w:rPr>
      </w:r>
      <w:r>
        <w:rPr>
          <w:noProof/>
        </w:rPr>
        <w:fldChar w:fldCharType="separate"/>
      </w:r>
      <w:r>
        <w:rPr>
          <w:noProof/>
        </w:rPr>
        <w:t>51</w:t>
      </w:r>
      <w:r>
        <w:rPr>
          <w:noProof/>
        </w:rPr>
        <w:fldChar w:fldCharType="end"/>
      </w:r>
    </w:p>
    <w:p w14:paraId="77219BA4" w14:textId="6DC32194" w:rsidR="004445A0" w:rsidRDefault="004445A0">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_Toc131293756 \h </w:instrText>
      </w:r>
      <w:r>
        <w:rPr>
          <w:noProof/>
        </w:rPr>
      </w:r>
      <w:r>
        <w:rPr>
          <w:noProof/>
        </w:rPr>
        <w:fldChar w:fldCharType="separate"/>
      </w:r>
      <w:r>
        <w:rPr>
          <w:noProof/>
        </w:rPr>
        <w:t>51</w:t>
      </w:r>
      <w:r>
        <w:rPr>
          <w:noProof/>
        </w:rPr>
        <w:fldChar w:fldCharType="end"/>
      </w:r>
    </w:p>
    <w:p w14:paraId="5F5CE95F" w14:textId="65EA6B78" w:rsidR="004445A0" w:rsidRDefault="004445A0">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_Toc131293757 \h </w:instrText>
      </w:r>
      <w:r>
        <w:rPr>
          <w:noProof/>
        </w:rPr>
      </w:r>
      <w:r>
        <w:rPr>
          <w:noProof/>
        </w:rPr>
        <w:fldChar w:fldCharType="separate"/>
      </w:r>
      <w:r>
        <w:rPr>
          <w:noProof/>
        </w:rPr>
        <w:t>52</w:t>
      </w:r>
      <w:r>
        <w:rPr>
          <w:noProof/>
        </w:rPr>
        <w:fldChar w:fldCharType="end"/>
      </w:r>
    </w:p>
    <w:p w14:paraId="0A71D907" w14:textId="19882797" w:rsidR="004445A0" w:rsidRDefault="004445A0">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_Toc131293758 \h </w:instrText>
      </w:r>
      <w:r>
        <w:rPr>
          <w:noProof/>
        </w:rPr>
      </w:r>
      <w:r>
        <w:rPr>
          <w:noProof/>
        </w:rPr>
        <w:fldChar w:fldCharType="separate"/>
      </w:r>
      <w:r>
        <w:rPr>
          <w:noProof/>
        </w:rPr>
        <w:t>52</w:t>
      </w:r>
      <w:r>
        <w:rPr>
          <w:noProof/>
        </w:rPr>
        <w:fldChar w:fldCharType="end"/>
      </w:r>
    </w:p>
    <w:p w14:paraId="4C9F8A27" w14:textId="6C3EFAB8" w:rsidR="004445A0" w:rsidRDefault="004445A0">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_Toc131293759 \h </w:instrText>
      </w:r>
      <w:r>
        <w:rPr>
          <w:noProof/>
        </w:rPr>
      </w:r>
      <w:r>
        <w:rPr>
          <w:noProof/>
        </w:rPr>
        <w:fldChar w:fldCharType="separate"/>
      </w:r>
      <w:r>
        <w:rPr>
          <w:noProof/>
        </w:rPr>
        <w:t>53</w:t>
      </w:r>
      <w:r>
        <w:rPr>
          <w:noProof/>
        </w:rPr>
        <w:fldChar w:fldCharType="end"/>
      </w:r>
    </w:p>
    <w:p w14:paraId="1F83E53E" w14:textId="7C2CC171" w:rsidR="004445A0" w:rsidRDefault="004445A0">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_Toc131293760 \h </w:instrText>
      </w:r>
      <w:r>
        <w:rPr>
          <w:noProof/>
        </w:rPr>
      </w:r>
      <w:r>
        <w:rPr>
          <w:noProof/>
        </w:rPr>
        <w:fldChar w:fldCharType="separate"/>
      </w:r>
      <w:r>
        <w:rPr>
          <w:noProof/>
        </w:rPr>
        <w:t>53</w:t>
      </w:r>
      <w:r>
        <w:rPr>
          <w:noProof/>
        </w:rPr>
        <w:fldChar w:fldCharType="end"/>
      </w:r>
    </w:p>
    <w:p w14:paraId="21FE44A8" w14:textId="2823ABA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lastRenderedPageBreak/>
        <w:t>7.3A.3</w:t>
      </w:r>
      <w:r>
        <w:rPr>
          <w:rFonts w:asciiTheme="minorHAnsi" w:eastAsiaTheme="minorEastAsia" w:hAnsiTheme="minorHAnsi" w:cstheme="minorBidi"/>
          <w:noProof/>
          <w:sz w:val="22"/>
          <w:szCs w:val="22"/>
          <w:lang w:eastAsia="en-GB"/>
        </w:rPr>
        <w:tab/>
      </w:r>
      <w:r w:rsidRPr="00F54715">
        <w:rPr>
          <w:rFonts w:eastAsia="SimSun"/>
          <w:noProof/>
        </w:rPr>
        <w:t>IKE SA and signalling IPsec SA establishment procedure</w:t>
      </w:r>
      <w:r>
        <w:rPr>
          <w:noProof/>
        </w:rPr>
        <w:tab/>
      </w:r>
      <w:r>
        <w:rPr>
          <w:noProof/>
        </w:rPr>
        <w:fldChar w:fldCharType="begin" w:fldLock="1"/>
      </w:r>
      <w:r>
        <w:rPr>
          <w:noProof/>
        </w:rPr>
        <w:instrText xml:space="preserve"> PAGEREF _Toc131293761 \h </w:instrText>
      </w:r>
      <w:r>
        <w:rPr>
          <w:noProof/>
        </w:rPr>
      </w:r>
      <w:r>
        <w:rPr>
          <w:noProof/>
        </w:rPr>
        <w:fldChar w:fldCharType="separate"/>
      </w:r>
      <w:r>
        <w:rPr>
          <w:noProof/>
        </w:rPr>
        <w:t>53</w:t>
      </w:r>
      <w:r>
        <w:rPr>
          <w:noProof/>
        </w:rPr>
        <w:fldChar w:fldCharType="end"/>
      </w:r>
    </w:p>
    <w:p w14:paraId="329C9F4C" w14:textId="28401141" w:rsidR="004445A0" w:rsidRDefault="004445A0">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_Toc131293762 \h </w:instrText>
      </w:r>
      <w:r>
        <w:rPr>
          <w:noProof/>
        </w:rPr>
      </w:r>
      <w:r>
        <w:rPr>
          <w:noProof/>
        </w:rPr>
        <w:fldChar w:fldCharType="separate"/>
      </w:r>
      <w:r>
        <w:rPr>
          <w:noProof/>
        </w:rPr>
        <w:t>53</w:t>
      </w:r>
      <w:r>
        <w:rPr>
          <w:noProof/>
        </w:rPr>
        <w:fldChar w:fldCharType="end"/>
      </w:r>
    </w:p>
    <w:p w14:paraId="3D97FE47" w14:textId="57C8DC2F" w:rsidR="004445A0" w:rsidRDefault="004445A0">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_Toc131293763 \h </w:instrText>
      </w:r>
      <w:r>
        <w:rPr>
          <w:noProof/>
        </w:rPr>
      </w:r>
      <w:r>
        <w:rPr>
          <w:noProof/>
        </w:rPr>
        <w:fldChar w:fldCharType="separate"/>
      </w:r>
      <w:r>
        <w:rPr>
          <w:noProof/>
        </w:rPr>
        <w:t>53</w:t>
      </w:r>
      <w:r>
        <w:rPr>
          <w:noProof/>
        </w:rPr>
        <w:fldChar w:fldCharType="end"/>
      </w:r>
    </w:p>
    <w:p w14:paraId="0B02B134" w14:textId="1FA41EBB" w:rsidR="004445A0" w:rsidRDefault="004445A0">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_Toc131293764 \h </w:instrText>
      </w:r>
      <w:r>
        <w:rPr>
          <w:noProof/>
        </w:rPr>
      </w:r>
      <w:r>
        <w:rPr>
          <w:noProof/>
        </w:rPr>
        <w:fldChar w:fldCharType="separate"/>
      </w:r>
      <w:r>
        <w:rPr>
          <w:noProof/>
        </w:rPr>
        <w:t>53</w:t>
      </w:r>
      <w:r>
        <w:rPr>
          <w:noProof/>
        </w:rPr>
        <w:fldChar w:fldCharType="end"/>
      </w:r>
    </w:p>
    <w:p w14:paraId="0154CF57" w14:textId="7A0F06F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7.3A.4</w:t>
      </w:r>
      <w:r>
        <w:rPr>
          <w:rFonts w:asciiTheme="minorHAnsi" w:eastAsiaTheme="minorEastAsia" w:hAnsiTheme="minorHAnsi" w:cstheme="minorBidi"/>
          <w:noProof/>
          <w:sz w:val="22"/>
          <w:szCs w:val="22"/>
          <w:lang w:eastAsia="en-GB"/>
        </w:rPr>
        <w:tab/>
      </w:r>
      <w:r w:rsidRPr="00F54715">
        <w:rPr>
          <w:rFonts w:eastAsia="SimSun"/>
          <w:noProof/>
        </w:rPr>
        <w:t>Procedure for devices without NAS support</w:t>
      </w:r>
      <w:r>
        <w:rPr>
          <w:noProof/>
        </w:rPr>
        <w:tab/>
      </w:r>
      <w:r>
        <w:rPr>
          <w:noProof/>
        </w:rPr>
        <w:fldChar w:fldCharType="begin" w:fldLock="1"/>
      </w:r>
      <w:r>
        <w:rPr>
          <w:noProof/>
        </w:rPr>
        <w:instrText xml:space="preserve"> PAGEREF _Toc131293765 \h </w:instrText>
      </w:r>
      <w:r>
        <w:rPr>
          <w:noProof/>
        </w:rPr>
      </w:r>
      <w:r>
        <w:rPr>
          <w:noProof/>
        </w:rPr>
        <w:fldChar w:fldCharType="separate"/>
      </w:r>
      <w:r>
        <w:rPr>
          <w:noProof/>
        </w:rPr>
        <w:t>53</w:t>
      </w:r>
      <w:r>
        <w:rPr>
          <w:noProof/>
        </w:rPr>
        <w:fldChar w:fldCharType="end"/>
      </w:r>
    </w:p>
    <w:p w14:paraId="2DA2FFF8" w14:textId="1B3348FB" w:rsidR="004445A0" w:rsidRDefault="004445A0">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_Toc131293766 \h </w:instrText>
      </w:r>
      <w:r>
        <w:rPr>
          <w:noProof/>
        </w:rPr>
      </w:r>
      <w:r>
        <w:rPr>
          <w:noProof/>
        </w:rPr>
        <w:fldChar w:fldCharType="separate"/>
      </w:r>
      <w:r>
        <w:rPr>
          <w:noProof/>
        </w:rPr>
        <w:t>53</w:t>
      </w:r>
      <w:r>
        <w:rPr>
          <w:noProof/>
        </w:rPr>
        <w:fldChar w:fldCharType="end"/>
      </w:r>
    </w:p>
    <w:p w14:paraId="61428BE2" w14:textId="454610E8" w:rsidR="004445A0" w:rsidRDefault="004445A0">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_Toc131293767 \h </w:instrText>
      </w:r>
      <w:r>
        <w:rPr>
          <w:noProof/>
        </w:rPr>
      </w:r>
      <w:r>
        <w:rPr>
          <w:noProof/>
        </w:rPr>
        <w:fldChar w:fldCharType="separate"/>
      </w:r>
      <w:r>
        <w:rPr>
          <w:noProof/>
        </w:rPr>
        <w:t>54</w:t>
      </w:r>
      <w:r>
        <w:rPr>
          <w:noProof/>
        </w:rPr>
        <w:fldChar w:fldCharType="end"/>
      </w:r>
    </w:p>
    <w:p w14:paraId="50FD4AAF" w14:textId="0D619CE4" w:rsidR="004445A0" w:rsidRDefault="004445A0">
      <w:pPr>
        <w:pStyle w:val="TOC3"/>
        <w:rPr>
          <w:rFonts w:asciiTheme="minorHAnsi" w:eastAsiaTheme="minorEastAsia" w:hAnsiTheme="minorHAnsi" w:cstheme="minorBidi"/>
          <w:noProof/>
          <w:sz w:val="22"/>
          <w:szCs w:val="22"/>
          <w:lang w:eastAsia="en-GB"/>
        </w:rPr>
      </w:pPr>
      <w:r>
        <w:rPr>
          <w:noProof/>
        </w:rPr>
        <w:t>7.3A.5</w:t>
      </w:r>
      <w:r>
        <w:rPr>
          <w:rFonts w:asciiTheme="minorHAnsi" w:eastAsiaTheme="minorEastAsia" w:hAnsiTheme="minorHAnsi" w:cstheme="minorBidi"/>
          <w:noProof/>
          <w:sz w:val="22"/>
          <w:szCs w:val="22"/>
          <w:lang w:eastAsia="en-GB"/>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_Toc131293768 \h </w:instrText>
      </w:r>
      <w:r>
        <w:rPr>
          <w:noProof/>
        </w:rPr>
      </w:r>
      <w:r>
        <w:rPr>
          <w:noProof/>
        </w:rPr>
        <w:fldChar w:fldCharType="separate"/>
      </w:r>
      <w:r>
        <w:rPr>
          <w:noProof/>
        </w:rPr>
        <w:t>54</w:t>
      </w:r>
      <w:r>
        <w:rPr>
          <w:noProof/>
        </w:rPr>
        <w:fldChar w:fldCharType="end"/>
      </w:r>
    </w:p>
    <w:p w14:paraId="2026FB2F" w14:textId="4C3D2E96" w:rsidR="004445A0" w:rsidRDefault="004445A0">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_Toc131293769 \h </w:instrText>
      </w:r>
      <w:r>
        <w:rPr>
          <w:noProof/>
        </w:rPr>
      </w:r>
      <w:r>
        <w:rPr>
          <w:noProof/>
        </w:rPr>
        <w:fldChar w:fldCharType="separate"/>
      </w:r>
      <w:r>
        <w:rPr>
          <w:noProof/>
        </w:rPr>
        <w:t>55</w:t>
      </w:r>
      <w:r>
        <w:rPr>
          <w:noProof/>
        </w:rPr>
        <w:fldChar w:fldCharType="end"/>
      </w:r>
    </w:p>
    <w:p w14:paraId="127F0B3A" w14:textId="71CCF2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_Toc131293770 \h </w:instrText>
      </w:r>
      <w:r>
        <w:rPr>
          <w:noProof/>
        </w:rPr>
      </w:r>
      <w:r>
        <w:rPr>
          <w:noProof/>
        </w:rPr>
        <w:fldChar w:fldCharType="separate"/>
      </w:r>
      <w:r>
        <w:rPr>
          <w:noProof/>
        </w:rPr>
        <w:t>55</w:t>
      </w:r>
      <w:r>
        <w:rPr>
          <w:noProof/>
        </w:rPr>
        <w:fldChar w:fldCharType="end"/>
      </w:r>
    </w:p>
    <w:p w14:paraId="2EDE58AF" w14:textId="15FB834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7.4.2</w:t>
      </w:r>
      <w:r>
        <w:rPr>
          <w:rFonts w:asciiTheme="minorHAnsi" w:eastAsiaTheme="minorEastAsia" w:hAnsiTheme="minorHAnsi" w:cstheme="minorBidi"/>
          <w:noProof/>
          <w:sz w:val="22"/>
          <w:szCs w:val="22"/>
          <w:lang w:eastAsia="en-GB"/>
        </w:rPr>
        <w:tab/>
      </w:r>
      <w:r w:rsidRPr="00F54715">
        <w:rPr>
          <w:rFonts w:eastAsia="SimSun"/>
          <w:noProof/>
        </w:rPr>
        <w:t>IKE SA deletion procedure initiated by the N3IWF and the TNGF</w:t>
      </w:r>
      <w:r>
        <w:rPr>
          <w:noProof/>
        </w:rPr>
        <w:tab/>
      </w:r>
      <w:r>
        <w:rPr>
          <w:noProof/>
        </w:rPr>
        <w:fldChar w:fldCharType="begin" w:fldLock="1"/>
      </w:r>
      <w:r>
        <w:rPr>
          <w:noProof/>
        </w:rPr>
        <w:instrText xml:space="preserve"> PAGEREF _Toc131293771 \h </w:instrText>
      </w:r>
      <w:r>
        <w:rPr>
          <w:noProof/>
        </w:rPr>
      </w:r>
      <w:r>
        <w:rPr>
          <w:noProof/>
        </w:rPr>
        <w:fldChar w:fldCharType="separate"/>
      </w:r>
      <w:r>
        <w:rPr>
          <w:noProof/>
        </w:rPr>
        <w:t>55</w:t>
      </w:r>
      <w:r>
        <w:rPr>
          <w:noProof/>
        </w:rPr>
        <w:fldChar w:fldCharType="end"/>
      </w:r>
    </w:p>
    <w:p w14:paraId="22FCF649" w14:textId="1F08580E" w:rsidR="004445A0" w:rsidRDefault="004445A0">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_Toc131293772 \h </w:instrText>
      </w:r>
      <w:r>
        <w:rPr>
          <w:noProof/>
        </w:rPr>
      </w:r>
      <w:r>
        <w:rPr>
          <w:noProof/>
        </w:rPr>
        <w:fldChar w:fldCharType="separate"/>
      </w:r>
      <w:r>
        <w:rPr>
          <w:noProof/>
        </w:rPr>
        <w:t>55</w:t>
      </w:r>
      <w:r>
        <w:rPr>
          <w:noProof/>
        </w:rPr>
        <w:fldChar w:fldCharType="end"/>
      </w:r>
    </w:p>
    <w:p w14:paraId="5D8117A6" w14:textId="5F5C330D" w:rsidR="004445A0" w:rsidRDefault="004445A0">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_Toc131293773 \h </w:instrText>
      </w:r>
      <w:r>
        <w:rPr>
          <w:noProof/>
        </w:rPr>
      </w:r>
      <w:r>
        <w:rPr>
          <w:noProof/>
        </w:rPr>
        <w:fldChar w:fldCharType="separate"/>
      </w:r>
      <w:r>
        <w:rPr>
          <w:noProof/>
        </w:rPr>
        <w:t>56</w:t>
      </w:r>
      <w:r>
        <w:rPr>
          <w:noProof/>
        </w:rPr>
        <w:fldChar w:fldCharType="end"/>
      </w:r>
    </w:p>
    <w:p w14:paraId="3C751FEF" w14:textId="6DC59998"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7.4.2.3</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_Toc131293774 \h </w:instrText>
      </w:r>
      <w:r>
        <w:rPr>
          <w:noProof/>
        </w:rPr>
      </w:r>
      <w:r>
        <w:rPr>
          <w:noProof/>
        </w:rPr>
        <w:fldChar w:fldCharType="separate"/>
      </w:r>
      <w:r>
        <w:rPr>
          <w:noProof/>
        </w:rPr>
        <w:t>56</w:t>
      </w:r>
      <w:r>
        <w:rPr>
          <w:noProof/>
        </w:rPr>
        <w:fldChar w:fldCharType="end"/>
      </w:r>
    </w:p>
    <w:p w14:paraId="7456EB7D" w14:textId="1443B686"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7.4.3</w:t>
      </w:r>
      <w:r>
        <w:rPr>
          <w:rFonts w:asciiTheme="minorHAnsi" w:eastAsiaTheme="minorEastAsia" w:hAnsiTheme="minorHAnsi" w:cstheme="minorBidi"/>
          <w:noProof/>
          <w:sz w:val="22"/>
          <w:szCs w:val="22"/>
          <w:lang w:eastAsia="en-GB"/>
        </w:rPr>
        <w:tab/>
      </w:r>
      <w:r w:rsidRPr="00F54715">
        <w:rPr>
          <w:rFonts w:eastAsia="SimSun"/>
          <w:noProof/>
        </w:rPr>
        <w:t>IKE SA deletion procedure initiated by the UE</w:t>
      </w:r>
      <w:r>
        <w:rPr>
          <w:noProof/>
        </w:rPr>
        <w:tab/>
      </w:r>
      <w:r>
        <w:rPr>
          <w:noProof/>
        </w:rPr>
        <w:fldChar w:fldCharType="begin" w:fldLock="1"/>
      </w:r>
      <w:r>
        <w:rPr>
          <w:noProof/>
        </w:rPr>
        <w:instrText xml:space="preserve"> PAGEREF _Toc131293775 \h </w:instrText>
      </w:r>
      <w:r>
        <w:rPr>
          <w:noProof/>
        </w:rPr>
      </w:r>
      <w:r>
        <w:rPr>
          <w:noProof/>
        </w:rPr>
        <w:fldChar w:fldCharType="separate"/>
      </w:r>
      <w:r>
        <w:rPr>
          <w:noProof/>
        </w:rPr>
        <w:t>56</w:t>
      </w:r>
      <w:r>
        <w:rPr>
          <w:noProof/>
        </w:rPr>
        <w:fldChar w:fldCharType="end"/>
      </w:r>
    </w:p>
    <w:p w14:paraId="4595082E" w14:textId="04CA5A98" w:rsidR="004445A0" w:rsidRDefault="004445A0">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_Toc131293776 \h </w:instrText>
      </w:r>
      <w:r>
        <w:rPr>
          <w:noProof/>
        </w:rPr>
      </w:r>
      <w:r>
        <w:rPr>
          <w:noProof/>
        </w:rPr>
        <w:fldChar w:fldCharType="separate"/>
      </w:r>
      <w:r>
        <w:rPr>
          <w:noProof/>
        </w:rPr>
        <w:t>56</w:t>
      </w:r>
      <w:r>
        <w:rPr>
          <w:noProof/>
        </w:rPr>
        <w:fldChar w:fldCharType="end"/>
      </w:r>
    </w:p>
    <w:p w14:paraId="0167AA9A" w14:textId="4F038B25" w:rsidR="004445A0" w:rsidRDefault="004445A0">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_Toc131293777 \h </w:instrText>
      </w:r>
      <w:r>
        <w:rPr>
          <w:noProof/>
        </w:rPr>
      </w:r>
      <w:r>
        <w:rPr>
          <w:noProof/>
        </w:rPr>
        <w:fldChar w:fldCharType="separate"/>
      </w:r>
      <w:r>
        <w:rPr>
          <w:noProof/>
        </w:rPr>
        <w:t>56</w:t>
      </w:r>
      <w:r>
        <w:rPr>
          <w:noProof/>
        </w:rPr>
        <w:fldChar w:fldCharType="end"/>
      </w:r>
    </w:p>
    <w:p w14:paraId="010879EA" w14:textId="43FE0AF2"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7.4.3.3</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_Toc131293778 \h </w:instrText>
      </w:r>
      <w:r>
        <w:rPr>
          <w:noProof/>
        </w:rPr>
      </w:r>
      <w:r>
        <w:rPr>
          <w:noProof/>
        </w:rPr>
        <w:fldChar w:fldCharType="separate"/>
      </w:r>
      <w:r>
        <w:rPr>
          <w:noProof/>
        </w:rPr>
        <w:t>56</w:t>
      </w:r>
      <w:r>
        <w:rPr>
          <w:noProof/>
        </w:rPr>
        <w:fldChar w:fldCharType="end"/>
      </w:r>
    </w:p>
    <w:p w14:paraId="3D39C0AE" w14:textId="4EA86B05" w:rsidR="004445A0" w:rsidRDefault="004445A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_Toc131293779 \h </w:instrText>
      </w:r>
      <w:r>
        <w:rPr>
          <w:noProof/>
        </w:rPr>
      </w:r>
      <w:r>
        <w:rPr>
          <w:noProof/>
        </w:rPr>
        <w:fldChar w:fldCharType="separate"/>
      </w:r>
      <w:r>
        <w:rPr>
          <w:noProof/>
        </w:rPr>
        <w:t>57</w:t>
      </w:r>
      <w:r>
        <w:rPr>
          <w:noProof/>
        </w:rPr>
        <w:fldChar w:fldCharType="end"/>
      </w:r>
    </w:p>
    <w:p w14:paraId="6BA19ACD" w14:textId="582D50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_Toc131293780 \h </w:instrText>
      </w:r>
      <w:r>
        <w:rPr>
          <w:noProof/>
        </w:rPr>
      </w:r>
      <w:r>
        <w:rPr>
          <w:noProof/>
        </w:rPr>
        <w:fldChar w:fldCharType="separate"/>
      </w:r>
      <w:r>
        <w:rPr>
          <w:noProof/>
        </w:rPr>
        <w:t>57</w:t>
      </w:r>
      <w:r>
        <w:rPr>
          <w:noProof/>
        </w:rPr>
        <w:fldChar w:fldCharType="end"/>
      </w:r>
    </w:p>
    <w:p w14:paraId="31BC95EC" w14:textId="1A5D088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7.5.2</w:t>
      </w:r>
      <w:r>
        <w:rPr>
          <w:rFonts w:asciiTheme="minorHAnsi" w:eastAsiaTheme="minorEastAsia" w:hAnsiTheme="minorHAnsi" w:cstheme="minorBidi"/>
          <w:noProof/>
          <w:sz w:val="22"/>
          <w:szCs w:val="22"/>
          <w:lang w:eastAsia="en-GB"/>
        </w:rPr>
        <w:tab/>
      </w:r>
      <w:r w:rsidRPr="00F54715">
        <w:rPr>
          <w:rFonts w:eastAsia="SimSun"/>
          <w:noProof/>
        </w:rPr>
        <w:t>Child SA creation procedure initiation</w:t>
      </w:r>
      <w:r>
        <w:rPr>
          <w:noProof/>
        </w:rPr>
        <w:tab/>
      </w:r>
      <w:r>
        <w:rPr>
          <w:noProof/>
        </w:rPr>
        <w:fldChar w:fldCharType="begin" w:fldLock="1"/>
      </w:r>
      <w:r>
        <w:rPr>
          <w:noProof/>
        </w:rPr>
        <w:instrText xml:space="preserve"> PAGEREF _Toc131293781 \h </w:instrText>
      </w:r>
      <w:r>
        <w:rPr>
          <w:noProof/>
        </w:rPr>
      </w:r>
      <w:r>
        <w:rPr>
          <w:noProof/>
        </w:rPr>
        <w:fldChar w:fldCharType="separate"/>
      </w:r>
      <w:r>
        <w:rPr>
          <w:noProof/>
        </w:rPr>
        <w:t>57</w:t>
      </w:r>
      <w:r>
        <w:rPr>
          <w:noProof/>
        </w:rPr>
        <w:fldChar w:fldCharType="end"/>
      </w:r>
    </w:p>
    <w:p w14:paraId="2AD0447F" w14:textId="6F6A6614"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7.5.3</w:t>
      </w:r>
      <w:r>
        <w:rPr>
          <w:rFonts w:asciiTheme="minorHAnsi" w:eastAsiaTheme="minorEastAsia" w:hAnsiTheme="minorHAnsi" w:cstheme="minorBidi"/>
          <w:noProof/>
          <w:sz w:val="22"/>
          <w:szCs w:val="22"/>
          <w:lang w:eastAsia="en-GB"/>
        </w:rPr>
        <w:tab/>
      </w:r>
      <w:r w:rsidRPr="00F54715">
        <w:rPr>
          <w:rFonts w:eastAsia="SimSun"/>
          <w:noProof/>
        </w:rPr>
        <w:t>Child SA creation procedure accepted by the UE</w:t>
      </w:r>
      <w:r>
        <w:rPr>
          <w:noProof/>
        </w:rPr>
        <w:tab/>
      </w:r>
      <w:r>
        <w:rPr>
          <w:noProof/>
        </w:rPr>
        <w:fldChar w:fldCharType="begin" w:fldLock="1"/>
      </w:r>
      <w:r>
        <w:rPr>
          <w:noProof/>
        </w:rPr>
        <w:instrText xml:space="preserve"> PAGEREF _Toc131293782 \h </w:instrText>
      </w:r>
      <w:r>
        <w:rPr>
          <w:noProof/>
        </w:rPr>
      </w:r>
      <w:r>
        <w:rPr>
          <w:noProof/>
        </w:rPr>
        <w:fldChar w:fldCharType="separate"/>
      </w:r>
      <w:r>
        <w:rPr>
          <w:noProof/>
        </w:rPr>
        <w:t>57</w:t>
      </w:r>
      <w:r>
        <w:rPr>
          <w:noProof/>
        </w:rPr>
        <w:fldChar w:fldCharType="end"/>
      </w:r>
    </w:p>
    <w:p w14:paraId="12E073BD" w14:textId="5A21FB5F"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7.5.4</w:t>
      </w:r>
      <w:r>
        <w:rPr>
          <w:rFonts w:asciiTheme="minorHAnsi" w:eastAsiaTheme="minorEastAsia" w:hAnsiTheme="minorHAnsi" w:cstheme="minorBidi"/>
          <w:noProof/>
          <w:sz w:val="22"/>
          <w:szCs w:val="22"/>
          <w:lang w:eastAsia="en-GB"/>
        </w:rPr>
        <w:tab/>
      </w:r>
      <w:r w:rsidRPr="00F54715">
        <w:rPr>
          <w:rFonts w:eastAsia="SimSun"/>
          <w:noProof/>
        </w:rPr>
        <w:t>Child SA creation procedure not accepted by the UE</w:t>
      </w:r>
      <w:r>
        <w:rPr>
          <w:noProof/>
        </w:rPr>
        <w:tab/>
      </w:r>
      <w:r>
        <w:rPr>
          <w:noProof/>
        </w:rPr>
        <w:fldChar w:fldCharType="begin" w:fldLock="1"/>
      </w:r>
      <w:r>
        <w:rPr>
          <w:noProof/>
        </w:rPr>
        <w:instrText xml:space="preserve"> PAGEREF _Toc131293783 \h </w:instrText>
      </w:r>
      <w:r>
        <w:rPr>
          <w:noProof/>
        </w:rPr>
      </w:r>
      <w:r>
        <w:rPr>
          <w:noProof/>
        </w:rPr>
        <w:fldChar w:fldCharType="separate"/>
      </w:r>
      <w:r>
        <w:rPr>
          <w:noProof/>
        </w:rPr>
        <w:t>58</w:t>
      </w:r>
      <w:r>
        <w:rPr>
          <w:noProof/>
        </w:rPr>
        <w:fldChar w:fldCharType="end"/>
      </w:r>
    </w:p>
    <w:p w14:paraId="47C4C498" w14:textId="4BB8930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7.5.5</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_Toc131293784 \h </w:instrText>
      </w:r>
      <w:r>
        <w:rPr>
          <w:noProof/>
        </w:rPr>
      </w:r>
      <w:r>
        <w:rPr>
          <w:noProof/>
        </w:rPr>
        <w:fldChar w:fldCharType="separate"/>
      </w:r>
      <w:r>
        <w:rPr>
          <w:noProof/>
        </w:rPr>
        <w:t>58</w:t>
      </w:r>
      <w:r>
        <w:rPr>
          <w:noProof/>
        </w:rPr>
        <w:fldChar w:fldCharType="end"/>
      </w:r>
    </w:p>
    <w:p w14:paraId="62B6D821" w14:textId="2852866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7.5.6</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_Toc131293785 \h </w:instrText>
      </w:r>
      <w:r>
        <w:rPr>
          <w:noProof/>
        </w:rPr>
      </w:r>
      <w:r>
        <w:rPr>
          <w:noProof/>
        </w:rPr>
        <w:fldChar w:fldCharType="separate"/>
      </w:r>
      <w:r>
        <w:rPr>
          <w:noProof/>
        </w:rPr>
        <w:t>58</w:t>
      </w:r>
      <w:r>
        <w:rPr>
          <w:noProof/>
        </w:rPr>
        <w:fldChar w:fldCharType="end"/>
      </w:r>
    </w:p>
    <w:p w14:paraId="1B8E4CD2" w14:textId="520462FB" w:rsidR="004445A0" w:rsidRDefault="004445A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_Toc131293786 \h </w:instrText>
      </w:r>
      <w:r>
        <w:rPr>
          <w:noProof/>
        </w:rPr>
      </w:r>
      <w:r>
        <w:rPr>
          <w:noProof/>
        </w:rPr>
        <w:fldChar w:fldCharType="separate"/>
      </w:r>
      <w:r>
        <w:rPr>
          <w:noProof/>
        </w:rPr>
        <w:t>58</w:t>
      </w:r>
      <w:r>
        <w:rPr>
          <w:noProof/>
        </w:rPr>
        <w:fldChar w:fldCharType="end"/>
      </w:r>
    </w:p>
    <w:p w14:paraId="3D25DE2B" w14:textId="64F76FC8" w:rsidR="004445A0" w:rsidRDefault="004445A0">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_Toc131293787 \h </w:instrText>
      </w:r>
      <w:r>
        <w:rPr>
          <w:noProof/>
        </w:rPr>
      </w:r>
      <w:r>
        <w:rPr>
          <w:noProof/>
        </w:rPr>
        <w:fldChar w:fldCharType="separate"/>
      </w:r>
      <w:r>
        <w:rPr>
          <w:noProof/>
        </w:rPr>
        <w:t>58</w:t>
      </w:r>
      <w:r>
        <w:rPr>
          <w:noProof/>
        </w:rPr>
        <w:fldChar w:fldCharType="end"/>
      </w:r>
    </w:p>
    <w:p w14:paraId="70C8F534" w14:textId="5A74877E" w:rsidR="004445A0" w:rsidRDefault="004445A0">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F54715">
        <w:rPr>
          <w:rFonts w:eastAsia="SimSun"/>
          <w:noProof/>
        </w:rPr>
        <w:t>IPsec child SA modification</w:t>
      </w:r>
      <w:r>
        <w:rPr>
          <w:noProof/>
        </w:rPr>
        <w:tab/>
      </w:r>
      <w:r>
        <w:rPr>
          <w:noProof/>
        </w:rPr>
        <w:fldChar w:fldCharType="begin" w:fldLock="1"/>
      </w:r>
      <w:r>
        <w:rPr>
          <w:noProof/>
        </w:rPr>
        <w:instrText xml:space="preserve"> PAGEREF _Toc131293788 \h </w:instrText>
      </w:r>
      <w:r>
        <w:rPr>
          <w:noProof/>
        </w:rPr>
      </w:r>
      <w:r>
        <w:rPr>
          <w:noProof/>
        </w:rPr>
        <w:fldChar w:fldCharType="separate"/>
      </w:r>
      <w:r>
        <w:rPr>
          <w:noProof/>
        </w:rPr>
        <w:t>58</w:t>
      </w:r>
      <w:r>
        <w:rPr>
          <w:noProof/>
        </w:rPr>
        <w:fldChar w:fldCharType="end"/>
      </w:r>
    </w:p>
    <w:p w14:paraId="6873C712" w14:textId="217BD48C" w:rsidR="004445A0" w:rsidRDefault="004445A0">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F54715">
        <w:rPr>
          <w:rFonts w:eastAsia="SimSun"/>
          <w:noProof/>
        </w:rPr>
        <w:t>IPsec child SA modification</w:t>
      </w:r>
      <w:r>
        <w:rPr>
          <w:noProof/>
        </w:rPr>
        <w:tab/>
      </w:r>
      <w:r>
        <w:rPr>
          <w:noProof/>
        </w:rPr>
        <w:fldChar w:fldCharType="begin" w:fldLock="1"/>
      </w:r>
      <w:r>
        <w:rPr>
          <w:noProof/>
        </w:rPr>
        <w:instrText xml:space="preserve"> PAGEREF _Toc131293789 \h </w:instrText>
      </w:r>
      <w:r>
        <w:rPr>
          <w:noProof/>
        </w:rPr>
      </w:r>
      <w:r>
        <w:rPr>
          <w:noProof/>
        </w:rPr>
        <w:fldChar w:fldCharType="separate"/>
      </w:r>
      <w:r>
        <w:rPr>
          <w:noProof/>
        </w:rPr>
        <w:t>59</w:t>
      </w:r>
      <w:r>
        <w:rPr>
          <w:noProof/>
        </w:rPr>
        <w:fldChar w:fldCharType="end"/>
      </w:r>
    </w:p>
    <w:p w14:paraId="3CA8EF0E" w14:textId="6B371049" w:rsidR="004445A0" w:rsidRDefault="004445A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_Toc131293790 \h </w:instrText>
      </w:r>
      <w:r>
        <w:rPr>
          <w:noProof/>
        </w:rPr>
      </w:r>
      <w:r>
        <w:rPr>
          <w:noProof/>
        </w:rPr>
        <w:fldChar w:fldCharType="separate"/>
      </w:r>
      <w:r>
        <w:rPr>
          <w:noProof/>
        </w:rPr>
        <w:t>59</w:t>
      </w:r>
      <w:r>
        <w:rPr>
          <w:noProof/>
        </w:rPr>
        <w:fldChar w:fldCharType="end"/>
      </w:r>
    </w:p>
    <w:p w14:paraId="37E7CD0B" w14:textId="01203576"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_Toc131293791 \h </w:instrText>
      </w:r>
      <w:r>
        <w:rPr>
          <w:noProof/>
        </w:rPr>
      </w:r>
      <w:r>
        <w:rPr>
          <w:noProof/>
        </w:rPr>
        <w:fldChar w:fldCharType="separate"/>
      </w:r>
      <w:r>
        <w:rPr>
          <w:noProof/>
        </w:rPr>
        <w:t>59</w:t>
      </w:r>
      <w:r>
        <w:rPr>
          <w:noProof/>
        </w:rPr>
        <w:fldChar w:fldCharType="end"/>
      </w:r>
    </w:p>
    <w:p w14:paraId="52B1FA7C" w14:textId="4A397F0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7.7.2</w:t>
      </w:r>
      <w:r>
        <w:rPr>
          <w:rFonts w:asciiTheme="minorHAnsi" w:eastAsiaTheme="minorEastAsia" w:hAnsiTheme="minorHAnsi" w:cstheme="minorBidi"/>
          <w:noProof/>
          <w:sz w:val="22"/>
          <w:szCs w:val="22"/>
          <w:lang w:eastAsia="en-GB"/>
        </w:rPr>
        <w:tab/>
      </w:r>
      <w:r w:rsidRPr="00F54715">
        <w:rPr>
          <w:rFonts w:eastAsia="SimSun"/>
          <w:noProof/>
        </w:rPr>
        <w:t>N3IWF-initated and TNGF-initiated child SA deletion procedure</w:t>
      </w:r>
      <w:r>
        <w:rPr>
          <w:noProof/>
        </w:rPr>
        <w:tab/>
      </w:r>
      <w:r>
        <w:rPr>
          <w:noProof/>
        </w:rPr>
        <w:fldChar w:fldCharType="begin" w:fldLock="1"/>
      </w:r>
      <w:r>
        <w:rPr>
          <w:noProof/>
        </w:rPr>
        <w:instrText xml:space="preserve"> PAGEREF _Toc131293792 \h </w:instrText>
      </w:r>
      <w:r>
        <w:rPr>
          <w:noProof/>
        </w:rPr>
      </w:r>
      <w:r>
        <w:rPr>
          <w:noProof/>
        </w:rPr>
        <w:fldChar w:fldCharType="separate"/>
      </w:r>
      <w:r>
        <w:rPr>
          <w:noProof/>
        </w:rPr>
        <w:t>60</w:t>
      </w:r>
      <w:r>
        <w:rPr>
          <w:noProof/>
        </w:rPr>
        <w:fldChar w:fldCharType="end"/>
      </w:r>
    </w:p>
    <w:p w14:paraId="10E33892" w14:textId="2D6E4E67"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7.7.2.1</w:t>
      </w:r>
      <w:r>
        <w:rPr>
          <w:rFonts w:asciiTheme="minorHAnsi" w:eastAsiaTheme="minorEastAsia" w:hAnsiTheme="minorHAnsi" w:cstheme="minorBidi"/>
          <w:noProof/>
          <w:sz w:val="22"/>
          <w:szCs w:val="22"/>
          <w:lang w:eastAsia="en-GB"/>
        </w:rPr>
        <w:tab/>
      </w:r>
      <w:r w:rsidRPr="00F54715">
        <w:rPr>
          <w:rFonts w:eastAsia="SimSun"/>
          <w:noProof/>
        </w:rPr>
        <w:t>N3IWF-initiated and TNGF-initiated child SA deletion procedure initiation</w:t>
      </w:r>
      <w:r>
        <w:rPr>
          <w:noProof/>
        </w:rPr>
        <w:tab/>
      </w:r>
      <w:r>
        <w:rPr>
          <w:noProof/>
        </w:rPr>
        <w:fldChar w:fldCharType="begin" w:fldLock="1"/>
      </w:r>
      <w:r>
        <w:rPr>
          <w:noProof/>
        </w:rPr>
        <w:instrText xml:space="preserve"> PAGEREF _Toc131293793 \h </w:instrText>
      </w:r>
      <w:r>
        <w:rPr>
          <w:noProof/>
        </w:rPr>
      </w:r>
      <w:r>
        <w:rPr>
          <w:noProof/>
        </w:rPr>
        <w:fldChar w:fldCharType="separate"/>
      </w:r>
      <w:r>
        <w:rPr>
          <w:noProof/>
        </w:rPr>
        <w:t>60</w:t>
      </w:r>
      <w:r>
        <w:rPr>
          <w:noProof/>
        </w:rPr>
        <w:fldChar w:fldCharType="end"/>
      </w:r>
    </w:p>
    <w:p w14:paraId="77FE047D" w14:textId="7AE766A8"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7.7.2.2</w:t>
      </w:r>
      <w:r>
        <w:rPr>
          <w:rFonts w:asciiTheme="minorHAnsi" w:eastAsiaTheme="minorEastAsia" w:hAnsiTheme="minorHAnsi" w:cstheme="minorBidi"/>
          <w:noProof/>
          <w:sz w:val="22"/>
          <w:szCs w:val="22"/>
          <w:lang w:eastAsia="en-GB"/>
        </w:rPr>
        <w:tab/>
      </w:r>
      <w:r w:rsidRPr="00F54715">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_Toc131293794 \h </w:instrText>
      </w:r>
      <w:r>
        <w:rPr>
          <w:noProof/>
        </w:rPr>
      </w:r>
      <w:r>
        <w:rPr>
          <w:noProof/>
        </w:rPr>
        <w:fldChar w:fldCharType="separate"/>
      </w:r>
      <w:r>
        <w:rPr>
          <w:noProof/>
        </w:rPr>
        <w:t>60</w:t>
      </w:r>
      <w:r>
        <w:rPr>
          <w:noProof/>
        </w:rPr>
        <w:fldChar w:fldCharType="end"/>
      </w:r>
    </w:p>
    <w:p w14:paraId="66FF2C3D" w14:textId="1BE1B88B"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7.7.2.3</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_Toc131293795 \h </w:instrText>
      </w:r>
      <w:r>
        <w:rPr>
          <w:noProof/>
        </w:rPr>
      </w:r>
      <w:r>
        <w:rPr>
          <w:noProof/>
        </w:rPr>
        <w:fldChar w:fldCharType="separate"/>
      </w:r>
      <w:r>
        <w:rPr>
          <w:noProof/>
        </w:rPr>
        <w:t>60</w:t>
      </w:r>
      <w:r>
        <w:rPr>
          <w:noProof/>
        </w:rPr>
        <w:fldChar w:fldCharType="end"/>
      </w:r>
    </w:p>
    <w:p w14:paraId="665111AD" w14:textId="57081BC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7.7.3</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w:t>
      </w:r>
      <w:r>
        <w:rPr>
          <w:noProof/>
        </w:rPr>
        <w:tab/>
      </w:r>
      <w:r>
        <w:rPr>
          <w:noProof/>
        </w:rPr>
        <w:fldChar w:fldCharType="begin" w:fldLock="1"/>
      </w:r>
      <w:r>
        <w:rPr>
          <w:noProof/>
        </w:rPr>
        <w:instrText xml:space="preserve"> PAGEREF _Toc131293796 \h </w:instrText>
      </w:r>
      <w:r>
        <w:rPr>
          <w:noProof/>
        </w:rPr>
      </w:r>
      <w:r>
        <w:rPr>
          <w:noProof/>
        </w:rPr>
        <w:fldChar w:fldCharType="separate"/>
      </w:r>
      <w:r>
        <w:rPr>
          <w:noProof/>
        </w:rPr>
        <w:t>60</w:t>
      </w:r>
      <w:r>
        <w:rPr>
          <w:noProof/>
        </w:rPr>
        <w:fldChar w:fldCharType="end"/>
      </w:r>
    </w:p>
    <w:p w14:paraId="4F1FFACE" w14:textId="56D1A4AB"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7.7.3.1</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 initiation</w:t>
      </w:r>
      <w:r>
        <w:rPr>
          <w:noProof/>
        </w:rPr>
        <w:tab/>
      </w:r>
      <w:r>
        <w:rPr>
          <w:noProof/>
        </w:rPr>
        <w:fldChar w:fldCharType="begin" w:fldLock="1"/>
      </w:r>
      <w:r>
        <w:rPr>
          <w:noProof/>
        </w:rPr>
        <w:instrText xml:space="preserve"> PAGEREF _Toc131293797 \h </w:instrText>
      </w:r>
      <w:r>
        <w:rPr>
          <w:noProof/>
        </w:rPr>
      </w:r>
      <w:r>
        <w:rPr>
          <w:noProof/>
        </w:rPr>
        <w:fldChar w:fldCharType="separate"/>
      </w:r>
      <w:r>
        <w:rPr>
          <w:noProof/>
        </w:rPr>
        <w:t>60</w:t>
      </w:r>
      <w:r>
        <w:rPr>
          <w:noProof/>
        </w:rPr>
        <w:fldChar w:fldCharType="end"/>
      </w:r>
    </w:p>
    <w:p w14:paraId="18E58C53" w14:textId="426D3BBC"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7.7.3.2</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_Toc131293798 \h </w:instrText>
      </w:r>
      <w:r>
        <w:rPr>
          <w:noProof/>
        </w:rPr>
      </w:r>
      <w:r>
        <w:rPr>
          <w:noProof/>
        </w:rPr>
        <w:fldChar w:fldCharType="separate"/>
      </w:r>
      <w:r>
        <w:rPr>
          <w:noProof/>
        </w:rPr>
        <w:t>60</w:t>
      </w:r>
      <w:r>
        <w:rPr>
          <w:noProof/>
        </w:rPr>
        <w:fldChar w:fldCharType="end"/>
      </w:r>
    </w:p>
    <w:p w14:paraId="39451DAD" w14:textId="3A1B08C0"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7.7.3.3</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_Toc131293799 \h </w:instrText>
      </w:r>
      <w:r>
        <w:rPr>
          <w:noProof/>
        </w:rPr>
      </w:r>
      <w:r>
        <w:rPr>
          <w:noProof/>
        </w:rPr>
        <w:fldChar w:fldCharType="separate"/>
      </w:r>
      <w:r>
        <w:rPr>
          <w:noProof/>
        </w:rPr>
        <w:t>60</w:t>
      </w:r>
      <w:r>
        <w:rPr>
          <w:noProof/>
        </w:rPr>
        <w:fldChar w:fldCharType="end"/>
      </w:r>
    </w:p>
    <w:p w14:paraId="2B90414D" w14:textId="6F18754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7.7.4</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_Toc131293800 \h </w:instrText>
      </w:r>
      <w:r>
        <w:rPr>
          <w:noProof/>
        </w:rPr>
      </w:r>
      <w:r>
        <w:rPr>
          <w:noProof/>
        </w:rPr>
        <w:fldChar w:fldCharType="separate"/>
      </w:r>
      <w:r>
        <w:rPr>
          <w:noProof/>
        </w:rPr>
        <w:t>61</w:t>
      </w:r>
      <w:r>
        <w:rPr>
          <w:noProof/>
        </w:rPr>
        <w:fldChar w:fldCharType="end"/>
      </w:r>
    </w:p>
    <w:p w14:paraId="5825FD70" w14:textId="6015CE4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7.7.5</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_Toc131293801 \h </w:instrText>
      </w:r>
      <w:r>
        <w:rPr>
          <w:noProof/>
        </w:rPr>
      </w:r>
      <w:r>
        <w:rPr>
          <w:noProof/>
        </w:rPr>
        <w:fldChar w:fldCharType="separate"/>
      </w:r>
      <w:r>
        <w:rPr>
          <w:noProof/>
        </w:rPr>
        <w:t>61</w:t>
      </w:r>
      <w:r>
        <w:rPr>
          <w:noProof/>
        </w:rPr>
        <w:fldChar w:fldCharType="end"/>
      </w:r>
    </w:p>
    <w:p w14:paraId="4478A30E" w14:textId="12C70733" w:rsidR="004445A0" w:rsidRDefault="004445A0">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_Toc131293802 \h </w:instrText>
      </w:r>
      <w:r>
        <w:rPr>
          <w:noProof/>
        </w:rPr>
      </w:r>
      <w:r>
        <w:rPr>
          <w:noProof/>
        </w:rPr>
        <w:fldChar w:fldCharType="separate"/>
      </w:r>
      <w:r>
        <w:rPr>
          <w:noProof/>
        </w:rPr>
        <w:t>61</w:t>
      </w:r>
      <w:r>
        <w:rPr>
          <w:noProof/>
        </w:rPr>
        <w:fldChar w:fldCharType="end"/>
      </w:r>
    </w:p>
    <w:p w14:paraId="6314231B" w14:textId="7BB337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_Toc131293803 \h </w:instrText>
      </w:r>
      <w:r>
        <w:rPr>
          <w:noProof/>
        </w:rPr>
      </w:r>
      <w:r>
        <w:rPr>
          <w:noProof/>
        </w:rPr>
        <w:fldChar w:fldCharType="separate"/>
      </w:r>
      <w:r>
        <w:rPr>
          <w:noProof/>
        </w:rPr>
        <w:t>61</w:t>
      </w:r>
      <w:r>
        <w:rPr>
          <w:noProof/>
        </w:rPr>
        <w:fldChar w:fldCharType="end"/>
      </w:r>
    </w:p>
    <w:p w14:paraId="1693A68A" w14:textId="2C247D9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F54715">
        <w:rPr>
          <w:rFonts w:eastAsia="SimSun"/>
          <w:noProof/>
        </w:rPr>
        <w:t xml:space="preserve"> procedure initiation</w:t>
      </w:r>
      <w:r>
        <w:rPr>
          <w:noProof/>
        </w:rPr>
        <w:tab/>
      </w:r>
      <w:r>
        <w:rPr>
          <w:noProof/>
        </w:rPr>
        <w:fldChar w:fldCharType="begin" w:fldLock="1"/>
      </w:r>
      <w:r>
        <w:rPr>
          <w:noProof/>
        </w:rPr>
        <w:instrText xml:space="preserve"> PAGEREF _Toc131293804 \h </w:instrText>
      </w:r>
      <w:r>
        <w:rPr>
          <w:noProof/>
        </w:rPr>
      </w:r>
      <w:r>
        <w:rPr>
          <w:noProof/>
        </w:rPr>
        <w:fldChar w:fldCharType="separate"/>
      </w:r>
      <w:r>
        <w:rPr>
          <w:noProof/>
        </w:rPr>
        <w:t>61</w:t>
      </w:r>
      <w:r>
        <w:rPr>
          <w:noProof/>
        </w:rPr>
        <w:fldChar w:fldCharType="end"/>
      </w:r>
    </w:p>
    <w:p w14:paraId="3968CCE8" w14:textId="316DE9B0"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F54715">
        <w:rPr>
          <w:rFonts w:eastAsia="SimSun"/>
          <w:noProof/>
        </w:rPr>
        <w:t xml:space="preserve"> completion</w:t>
      </w:r>
      <w:r>
        <w:rPr>
          <w:noProof/>
        </w:rPr>
        <w:tab/>
      </w:r>
      <w:r>
        <w:rPr>
          <w:noProof/>
        </w:rPr>
        <w:fldChar w:fldCharType="begin" w:fldLock="1"/>
      </w:r>
      <w:r>
        <w:rPr>
          <w:noProof/>
        </w:rPr>
        <w:instrText xml:space="preserve"> PAGEREF _Toc131293805 \h </w:instrText>
      </w:r>
      <w:r>
        <w:rPr>
          <w:noProof/>
        </w:rPr>
      </w:r>
      <w:r>
        <w:rPr>
          <w:noProof/>
        </w:rPr>
        <w:fldChar w:fldCharType="separate"/>
      </w:r>
      <w:r>
        <w:rPr>
          <w:noProof/>
        </w:rPr>
        <w:t>61</w:t>
      </w:r>
      <w:r>
        <w:rPr>
          <w:noProof/>
        </w:rPr>
        <w:fldChar w:fldCharType="end"/>
      </w:r>
    </w:p>
    <w:p w14:paraId="0489B2C8" w14:textId="1F43713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7.8.4</w:t>
      </w:r>
      <w:r>
        <w:rPr>
          <w:rFonts w:asciiTheme="minorHAnsi" w:eastAsiaTheme="minorEastAsia" w:hAnsiTheme="minorHAnsi" w:cstheme="minorBidi"/>
          <w:noProof/>
          <w:sz w:val="22"/>
          <w:szCs w:val="22"/>
          <w:lang w:eastAsia="en-GB"/>
        </w:rPr>
        <w:tab/>
      </w:r>
      <w:r w:rsidRPr="00F54715">
        <w:rPr>
          <w:rFonts w:eastAsia="SimSun"/>
          <w:noProof/>
        </w:rPr>
        <w:t>Abnormal cases</w:t>
      </w:r>
      <w:r>
        <w:rPr>
          <w:noProof/>
        </w:rPr>
        <w:tab/>
      </w:r>
      <w:r>
        <w:rPr>
          <w:noProof/>
        </w:rPr>
        <w:fldChar w:fldCharType="begin" w:fldLock="1"/>
      </w:r>
      <w:r>
        <w:rPr>
          <w:noProof/>
        </w:rPr>
        <w:instrText xml:space="preserve"> PAGEREF _Toc131293806 \h </w:instrText>
      </w:r>
      <w:r>
        <w:rPr>
          <w:noProof/>
        </w:rPr>
      </w:r>
      <w:r>
        <w:rPr>
          <w:noProof/>
        </w:rPr>
        <w:fldChar w:fldCharType="separate"/>
      </w:r>
      <w:r>
        <w:rPr>
          <w:noProof/>
        </w:rPr>
        <w:t>61</w:t>
      </w:r>
      <w:r>
        <w:rPr>
          <w:noProof/>
        </w:rPr>
        <w:fldChar w:fldCharType="end"/>
      </w:r>
    </w:p>
    <w:p w14:paraId="319C559C" w14:textId="1A92CE7E" w:rsidR="004445A0" w:rsidRDefault="004445A0">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_Toc131293807 \h </w:instrText>
      </w:r>
      <w:r>
        <w:rPr>
          <w:noProof/>
        </w:rPr>
      </w:r>
      <w:r>
        <w:rPr>
          <w:noProof/>
        </w:rPr>
        <w:fldChar w:fldCharType="separate"/>
      </w:r>
      <w:r>
        <w:rPr>
          <w:noProof/>
        </w:rPr>
        <w:t>62</w:t>
      </w:r>
      <w:r>
        <w:rPr>
          <w:noProof/>
        </w:rPr>
        <w:fldChar w:fldCharType="end"/>
      </w:r>
    </w:p>
    <w:p w14:paraId="558D08ED" w14:textId="771CF53E"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_Toc131293808 \h </w:instrText>
      </w:r>
      <w:r>
        <w:rPr>
          <w:noProof/>
        </w:rPr>
      </w:r>
      <w:r>
        <w:rPr>
          <w:noProof/>
        </w:rPr>
        <w:fldChar w:fldCharType="separate"/>
      </w:r>
      <w:r>
        <w:rPr>
          <w:noProof/>
        </w:rPr>
        <w:t>62</w:t>
      </w:r>
      <w:r>
        <w:rPr>
          <w:noProof/>
        </w:rPr>
        <w:fldChar w:fldCharType="end"/>
      </w:r>
    </w:p>
    <w:p w14:paraId="1E9C6256" w14:textId="79DA7E4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F54715">
        <w:rPr>
          <w:rFonts w:eastAsia="SimSun"/>
          <w:noProof/>
        </w:rPr>
        <w:t xml:space="preserve"> procedure initiation</w:t>
      </w:r>
      <w:r>
        <w:rPr>
          <w:noProof/>
        </w:rPr>
        <w:tab/>
      </w:r>
      <w:r>
        <w:rPr>
          <w:noProof/>
        </w:rPr>
        <w:fldChar w:fldCharType="begin" w:fldLock="1"/>
      </w:r>
      <w:r>
        <w:rPr>
          <w:noProof/>
        </w:rPr>
        <w:instrText xml:space="preserve"> PAGEREF _Toc131293809 \h </w:instrText>
      </w:r>
      <w:r>
        <w:rPr>
          <w:noProof/>
        </w:rPr>
      </w:r>
      <w:r>
        <w:rPr>
          <w:noProof/>
        </w:rPr>
        <w:fldChar w:fldCharType="separate"/>
      </w:r>
      <w:r>
        <w:rPr>
          <w:noProof/>
        </w:rPr>
        <w:t>62</w:t>
      </w:r>
      <w:r>
        <w:rPr>
          <w:noProof/>
        </w:rPr>
        <w:fldChar w:fldCharType="end"/>
      </w:r>
    </w:p>
    <w:p w14:paraId="707548D8" w14:textId="03071C3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F54715">
        <w:rPr>
          <w:rFonts w:eastAsia="SimSun"/>
          <w:noProof/>
        </w:rPr>
        <w:t xml:space="preserve"> completion</w:t>
      </w:r>
      <w:r>
        <w:rPr>
          <w:noProof/>
        </w:rPr>
        <w:tab/>
      </w:r>
      <w:r>
        <w:rPr>
          <w:noProof/>
        </w:rPr>
        <w:fldChar w:fldCharType="begin" w:fldLock="1"/>
      </w:r>
      <w:r>
        <w:rPr>
          <w:noProof/>
        </w:rPr>
        <w:instrText xml:space="preserve"> PAGEREF _Toc131293810 \h </w:instrText>
      </w:r>
      <w:r>
        <w:rPr>
          <w:noProof/>
        </w:rPr>
      </w:r>
      <w:r>
        <w:rPr>
          <w:noProof/>
        </w:rPr>
        <w:fldChar w:fldCharType="separate"/>
      </w:r>
      <w:r>
        <w:rPr>
          <w:noProof/>
        </w:rPr>
        <w:t>62</w:t>
      </w:r>
      <w:r>
        <w:rPr>
          <w:noProof/>
        </w:rPr>
        <w:fldChar w:fldCharType="end"/>
      </w:r>
    </w:p>
    <w:p w14:paraId="5E786ADF" w14:textId="04961CB4"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_Toc131293811 \h </w:instrText>
      </w:r>
      <w:r>
        <w:rPr>
          <w:noProof/>
        </w:rPr>
      </w:r>
      <w:r>
        <w:rPr>
          <w:noProof/>
        </w:rPr>
        <w:fldChar w:fldCharType="separate"/>
      </w:r>
      <w:r>
        <w:rPr>
          <w:noProof/>
        </w:rPr>
        <w:t>62</w:t>
      </w:r>
      <w:r>
        <w:rPr>
          <w:noProof/>
        </w:rPr>
        <w:fldChar w:fldCharType="end"/>
      </w:r>
    </w:p>
    <w:p w14:paraId="4CA8D623" w14:textId="03F0FA5E" w:rsidR="004445A0" w:rsidRDefault="004445A0">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_Toc131293812 \h </w:instrText>
      </w:r>
      <w:r>
        <w:rPr>
          <w:noProof/>
        </w:rPr>
      </w:r>
      <w:r>
        <w:rPr>
          <w:noProof/>
        </w:rPr>
        <w:fldChar w:fldCharType="separate"/>
      </w:r>
      <w:r>
        <w:rPr>
          <w:noProof/>
        </w:rPr>
        <w:t>62</w:t>
      </w:r>
      <w:r>
        <w:rPr>
          <w:noProof/>
        </w:rPr>
        <w:fldChar w:fldCharType="end"/>
      </w:r>
    </w:p>
    <w:p w14:paraId="042BD07D" w14:textId="34C8CE63"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_Toc131293813 \h </w:instrText>
      </w:r>
      <w:r>
        <w:rPr>
          <w:noProof/>
        </w:rPr>
      </w:r>
      <w:r>
        <w:rPr>
          <w:noProof/>
        </w:rPr>
        <w:fldChar w:fldCharType="separate"/>
      </w:r>
      <w:r>
        <w:rPr>
          <w:noProof/>
        </w:rPr>
        <w:t>62</w:t>
      </w:r>
      <w:r>
        <w:rPr>
          <w:noProof/>
        </w:rPr>
        <w:fldChar w:fldCharType="end"/>
      </w:r>
    </w:p>
    <w:p w14:paraId="1FEA01BC" w14:textId="6704E4CE"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7.10.2</w:t>
      </w:r>
      <w:r>
        <w:rPr>
          <w:rFonts w:asciiTheme="minorHAnsi" w:eastAsiaTheme="minorEastAsia" w:hAnsiTheme="minorHAnsi" w:cstheme="minorBidi"/>
          <w:noProof/>
          <w:sz w:val="22"/>
          <w:szCs w:val="22"/>
          <w:lang w:eastAsia="en-GB"/>
        </w:rPr>
        <w:tab/>
      </w:r>
      <w:r w:rsidRPr="00F54715">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_Toc131293814 \h </w:instrText>
      </w:r>
      <w:r>
        <w:rPr>
          <w:noProof/>
        </w:rPr>
      </w:r>
      <w:r>
        <w:rPr>
          <w:noProof/>
        </w:rPr>
        <w:fldChar w:fldCharType="separate"/>
      </w:r>
      <w:r>
        <w:rPr>
          <w:noProof/>
        </w:rPr>
        <w:t>62</w:t>
      </w:r>
      <w:r>
        <w:rPr>
          <w:noProof/>
        </w:rPr>
        <w:fldChar w:fldCharType="end"/>
      </w:r>
    </w:p>
    <w:p w14:paraId="6F515738" w14:textId="4BF3067D" w:rsidR="004445A0" w:rsidRDefault="004445A0">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_Toc131293815 \h </w:instrText>
      </w:r>
      <w:r>
        <w:rPr>
          <w:noProof/>
        </w:rPr>
      </w:r>
      <w:r>
        <w:rPr>
          <w:noProof/>
        </w:rPr>
        <w:fldChar w:fldCharType="separate"/>
      </w:r>
      <w:r>
        <w:rPr>
          <w:noProof/>
        </w:rPr>
        <w:t>62</w:t>
      </w:r>
      <w:r>
        <w:rPr>
          <w:noProof/>
        </w:rPr>
        <w:fldChar w:fldCharType="end"/>
      </w:r>
    </w:p>
    <w:p w14:paraId="1E8BFBF4" w14:textId="3A227CFE" w:rsidR="004445A0" w:rsidRDefault="004445A0">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_Toc131293816 \h </w:instrText>
      </w:r>
      <w:r>
        <w:rPr>
          <w:noProof/>
        </w:rPr>
      </w:r>
      <w:r>
        <w:rPr>
          <w:noProof/>
        </w:rPr>
        <w:fldChar w:fldCharType="separate"/>
      </w:r>
      <w:r>
        <w:rPr>
          <w:noProof/>
        </w:rPr>
        <w:t>63</w:t>
      </w:r>
      <w:r>
        <w:rPr>
          <w:noProof/>
        </w:rPr>
        <w:fldChar w:fldCharType="end"/>
      </w:r>
    </w:p>
    <w:p w14:paraId="7B4D75CF" w14:textId="583773E1" w:rsidR="004445A0" w:rsidRDefault="004445A0">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_Toc131293817 \h </w:instrText>
      </w:r>
      <w:r>
        <w:rPr>
          <w:noProof/>
        </w:rPr>
      </w:r>
      <w:r>
        <w:rPr>
          <w:noProof/>
        </w:rPr>
        <w:fldChar w:fldCharType="separate"/>
      </w:r>
      <w:r>
        <w:rPr>
          <w:noProof/>
        </w:rPr>
        <w:t>63</w:t>
      </w:r>
      <w:r>
        <w:rPr>
          <w:noProof/>
        </w:rPr>
        <w:fldChar w:fldCharType="end"/>
      </w:r>
    </w:p>
    <w:p w14:paraId="65AD92EA" w14:textId="10D0A64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7.10.3</w:t>
      </w:r>
      <w:r>
        <w:rPr>
          <w:rFonts w:asciiTheme="minorHAnsi" w:eastAsiaTheme="minorEastAsia" w:hAnsiTheme="minorHAnsi" w:cstheme="minorBidi"/>
          <w:noProof/>
          <w:sz w:val="22"/>
          <w:szCs w:val="22"/>
          <w:lang w:eastAsia="en-GB"/>
        </w:rPr>
        <w:tab/>
      </w:r>
      <w:r w:rsidRPr="00F54715">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_Toc131293818 \h </w:instrText>
      </w:r>
      <w:r>
        <w:rPr>
          <w:noProof/>
        </w:rPr>
      </w:r>
      <w:r>
        <w:rPr>
          <w:noProof/>
        </w:rPr>
        <w:fldChar w:fldCharType="separate"/>
      </w:r>
      <w:r>
        <w:rPr>
          <w:noProof/>
        </w:rPr>
        <w:t>63</w:t>
      </w:r>
      <w:r>
        <w:rPr>
          <w:noProof/>
        </w:rPr>
        <w:fldChar w:fldCharType="end"/>
      </w:r>
    </w:p>
    <w:p w14:paraId="4EE9F9A4" w14:textId="27D32220" w:rsidR="004445A0" w:rsidRDefault="004445A0">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_Toc131293819 \h </w:instrText>
      </w:r>
      <w:r>
        <w:rPr>
          <w:noProof/>
        </w:rPr>
      </w:r>
      <w:r>
        <w:rPr>
          <w:noProof/>
        </w:rPr>
        <w:fldChar w:fldCharType="separate"/>
      </w:r>
      <w:r>
        <w:rPr>
          <w:noProof/>
        </w:rPr>
        <w:t>63</w:t>
      </w:r>
      <w:r>
        <w:rPr>
          <w:noProof/>
        </w:rPr>
        <w:fldChar w:fldCharType="end"/>
      </w:r>
    </w:p>
    <w:p w14:paraId="011AF23B" w14:textId="09532C19" w:rsidR="004445A0" w:rsidRDefault="004445A0">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_Toc131293820 \h </w:instrText>
      </w:r>
      <w:r>
        <w:rPr>
          <w:noProof/>
        </w:rPr>
      </w:r>
      <w:r>
        <w:rPr>
          <w:noProof/>
        </w:rPr>
        <w:fldChar w:fldCharType="separate"/>
      </w:r>
      <w:r>
        <w:rPr>
          <w:noProof/>
        </w:rPr>
        <w:t>63</w:t>
      </w:r>
      <w:r>
        <w:rPr>
          <w:noProof/>
        </w:rPr>
        <w:fldChar w:fldCharType="end"/>
      </w:r>
    </w:p>
    <w:p w14:paraId="01CB7942" w14:textId="45E71815" w:rsidR="004445A0" w:rsidRDefault="004445A0">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_Toc131293821 \h </w:instrText>
      </w:r>
      <w:r>
        <w:rPr>
          <w:noProof/>
        </w:rPr>
      </w:r>
      <w:r>
        <w:rPr>
          <w:noProof/>
        </w:rPr>
        <w:fldChar w:fldCharType="separate"/>
      </w:r>
      <w:r>
        <w:rPr>
          <w:noProof/>
        </w:rPr>
        <w:t>63</w:t>
      </w:r>
      <w:r>
        <w:rPr>
          <w:noProof/>
        </w:rPr>
        <w:fldChar w:fldCharType="end"/>
      </w:r>
    </w:p>
    <w:p w14:paraId="75F798D0" w14:textId="118BE0A1" w:rsidR="004445A0" w:rsidRDefault="004445A0">
      <w:pPr>
        <w:pStyle w:val="TOC2"/>
        <w:rPr>
          <w:rFonts w:asciiTheme="minorHAnsi" w:eastAsiaTheme="minorEastAsia" w:hAnsiTheme="minorHAnsi" w:cstheme="minorBidi"/>
          <w:noProof/>
          <w:sz w:val="22"/>
          <w:szCs w:val="22"/>
          <w:lang w:eastAsia="en-GB"/>
        </w:rPr>
      </w:pPr>
      <w:r>
        <w:rPr>
          <w:noProof/>
        </w:rPr>
        <w:lastRenderedPageBreak/>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_Toc131293822 \h </w:instrText>
      </w:r>
      <w:r>
        <w:rPr>
          <w:noProof/>
        </w:rPr>
      </w:r>
      <w:r>
        <w:rPr>
          <w:noProof/>
        </w:rPr>
        <w:fldChar w:fldCharType="separate"/>
      </w:r>
      <w:r>
        <w:rPr>
          <w:noProof/>
        </w:rPr>
        <w:t>64</w:t>
      </w:r>
      <w:r>
        <w:rPr>
          <w:noProof/>
        </w:rPr>
        <w:fldChar w:fldCharType="end"/>
      </w:r>
    </w:p>
    <w:p w14:paraId="36AE65F9" w14:textId="7962006B"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_Toc131293823 \h </w:instrText>
      </w:r>
      <w:r>
        <w:rPr>
          <w:noProof/>
        </w:rPr>
      </w:r>
      <w:r>
        <w:rPr>
          <w:noProof/>
        </w:rPr>
        <w:fldChar w:fldCharType="separate"/>
      </w:r>
      <w:r>
        <w:rPr>
          <w:noProof/>
        </w:rPr>
        <w:t>64</w:t>
      </w:r>
      <w:r>
        <w:rPr>
          <w:noProof/>
        </w:rPr>
        <w:fldChar w:fldCharType="end"/>
      </w:r>
    </w:p>
    <w:p w14:paraId="5B8ADD18" w14:textId="6D9E28A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7.11.2</w:t>
      </w:r>
      <w:r>
        <w:rPr>
          <w:rFonts w:asciiTheme="minorHAnsi" w:eastAsiaTheme="minorEastAsia" w:hAnsiTheme="minorHAnsi" w:cstheme="minorBidi"/>
          <w:noProof/>
          <w:sz w:val="22"/>
          <w:szCs w:val="22"/>
          <w:lang w:eastAsia="en-GB"/>
        </w:rPr>
        <w:tab/>
      </w:r>
      <w:r w:rsidRPr="00F54715">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_Toc131293824 \h </w:instrText>
      </w:r>
      <w:r>
        <w:rPr>
          <w:noProof/>
        </w:rPr>
      </w:r>
      <w:r>
        <w:rPr>
          <w:noProof/>
        </w:rPr>
        <w:fldChar w:fldCharType="separate"/>
      </w:r>
      <w:r>
        <w:rPr>
          <w:noProof/>
        </w:rPr>
        <w:t>64</w:t>
      </w:r>
      <w:r>
        <w:rPr>
          <w:noProof/>
        </w:rPr>
        <w:fldChar w:fldCharType="end"/>
      </w:r>
    </w:p>
    <w:p w14:paraId="7950C12D" w14:textId="7C54D8CB" w:rsidR="004445A0" w:rsidRDefault="004445A0">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_Toc131293825 \h </w:instrText>
      </w:r>
      <w:r>
        <w:rPr>
          <w:noProof/>
        </w:rPr>
      </w:r>
      <w:r>
        <w:rPr>
          <w:noProof/>
        </w:rPr>
        <w:fldChar w:fldCharType="separate"/>
      </w:r>
      <w:r>
        <w:rPr>
          <w:noProof/>
        </w:rPr>
        <w:t>64</w:t>
      </w:r>
      <w:r>
        <w:rPr>
          <w:noProof/>
        </w:rPr>
        <w:fldChar w:fldCharType="end"/>
      </w:r>
    </w:p>
    <w:p w14:paraId="2A0FC4EC" w14:textId="70718C5A" w:rsidR="004445A0" w:rsidRDefault="004445A0">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_Toc131293826 \h </w:instrText>
      </w:r>
      <w:r>
        <w:rPr>
          <w:noProof/>
        </w:rPr>
      </w:r>
      <w:r>
        <w:rPr>
          <w:noProof/>
        </w:rPr>
        <w:fldChar w:fldCharType="separate"/>
      </w:r>
      <w:r>
        <w:rPr>
          <w:noProof/>
        </w:rPr>
        <w:t>64</w:t>
      </w:r>
      <w:r>
        <w:rPr>
          <w:noProof/>
        </w:rPr>
        <w:fldChar w:fldCharType="end"/>
      </w:r>
    </w:p>
    <w:p w14:paraId="3A026907" w14:textId="0DFA1C5B" w:rsidR="004445A0" w:rsidRDefault="004445A0">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_Toc131293827 \h </w:instrText>
      </w:r>
      <w:r>
        <w:rPr>
          <w:noProof/>
        </w:rPr>
      </w:r>
      <w:r>
        <w:rPr>
          <w:noProof/>
        </w:rPr>
        <w:fldChar w:fldCharType="separate"/>
      </w:r>
      <w:r>
        <w:rPr>
          <w:noProof/>
        </w:rPr>
        <w:t>64</w:t>
      </w:r>
      <w:r>
        <w:rPr>
          <w:noProof/>
        </w:rPr>
        <w:fldChar w:fldCharType="end"/>
      </w:r>
    </w:p>
    <w:p w14:paraId="0983FC7A" w14:textId="49C3138F"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7.11.3</w:t>
      </w:r>
      <w:r>
        <w:rPr>
          <w:rFonts w:asciiTheme="minorHAnsi" w:eastAsiaTheme="minorEastAsia" w:hAnsiTheme="minorHAnsi" w:cstheme="minorBidi"/>
          <w:noProof/>
          <w:sz w:val="22"/>
          <w:szCs w:val="22"/>
          <w:lang w:eastAsia="en-GB"/>
        </w:rPr>
        <w:tab/>
      </w:r>
      <w:r w:rsidRPr="00F54715">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_Toc131293828 \h </w:instrText>
      </w:r>
      <w:r>
        <w:rPr>
          <w:noProof/>
        </w:rPr>
      </w:r>
      <w:r>
        <w:rPr>
          <w:noProof/>
        </w:rPr>
        <w:fldChar w:fldCharType="separate"/>
      </w:r>
      <w:r>
        <w:rPr>
          <w:noProof/>
        </w:rPr>
        <w:t>64</w:t>
      </w:r>
      <w:r>
        <w:rPr>
          <w:noProof/>
        </w:rPr>
        <w:fldChar w:fldCharType="end"/>
      </w:r>
    </w:p>
    <w:p w14:paraId="27797A03" w14:textId="7D15530C" w:rsidR="004445A0" w:rsidRDefault="004445A0">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_Toc131293829 \h </w:instrText>
      </w:r>
      <w:r>
        <w:rPr>
          <w:noProof/>
        </w:rPr>
      </w:r>
      <w:r>
        <w:rPr>
          <w:noProof/>
        </w:rPr>
        <w:fldChar w:fldCharType="separate"/>
      </w:r>
      <w:r>
        <w:rPr>
          <w:noProof/>
        </w:rPr>
        <w:t>64</w:t>
      </w:r>
      <w:r>
        <w:rPr>
          <w:noProof/>
        </w:rPr>
        <w:fldChar w:fldCharType="end"/>
      </w:r>
    </w:p>
    <w:p w14:paraId="7A4A8693" w14:textId="643D29A7" w:rsidR="004445A0" w:rsidRDefault="004445A0">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_Toc131293830 \h </w:instrText>
      </w:r>
      <w:r>
        <w:rPr>
          <w:noProof/>
        </w:rPr>
      </w:r>
      <w:r>
        <w:rPr>
          <w:noProof/>
        </w:rPr>
        <w:fldChar w:fldCharType="separate"/>
      </w:r>
      <w:r>
        <w:rPr>
          <w:noProof/>
        </w:rPr>
        <w:t>65</w:t>
      </w:r>
      <w:r>
        <w:rPr>
          <w:noProof/>
        </w:rPr>
        <w:fldChar w:fldCharType="end"/>
      </w:r>
    </w:p>
    <w:p w14:paraId="1819AC2B" w14:textId="6B0DB124" w:rsidR="004445A0" w:rsidRDefault="004445A0">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_Toc131293831 \h </w:instrText>
      </w:r>
      <w:r>
        <w:rPr>
          <w:noProof/>
        </w:rPr>
      </w:r>
      <w:r>
        <w:rPr>
          <w:noProof/>
        </w:rPr>
        <w:fldChar w:fldCharType="separate"/>
      </w:r>
      <w:r>
        <w:rPr>
          <w:noProof/>
        </w:rPr>
        <w:t>65</w:t>
      </w:r>
      <w:r>
        <w:rPr>
          <w:noProof/>
        </w:rPr>
        <w:fldChar w:fldCharType="end"/>
      </w:r>
    </w:p>
    <w:p w14:paraId="2BEE9D5A" w14:textId="0AC7AE4B" w:rsidR="004445A0" w:rsidRDefault="004445A0">
      <w:pPr>
        <w:pStyle w:val="TOC1"/>
        <w:rPr>
          <w:rFonts w:asciiTheme="minorHAnsi" w:eastAsiaTheme="minorEastAsia" w:hAnsiTheme="minorHAnsi" w:cstheme="minorBidi"/>
          <w:noProof/>
          <w:szCs w:val="22"/>
          <w:lang w:eastAsia="en-GB"/>
        </w:rPr>
      </w:pPr>
      <w:r w:rsidRPr="00F54715">
        <w:rPr>
          <w:rFonts w:eastAsia="SimSun"/>
          <w:noProof/>
        </w:rPr>
        <w:t>7A</w:t>
      </w:r>
      <w:r>
        <w:rPr>
          <w:rFonts w:asciiTheme="minorHAnsi" w:eastAsiaTheme="minorEastAsia" w:hAnsiTheme="minorHAnsi" w:cstheme="minorBidi"/>
          <w:noProof/>
          <w:szCs w:val="22"/>
          <w:lang w:eastAsia="en-GB"/>
        </w:rPr>
        <w:tab/>
      </w:r>
      <w:r w:rsidRPr="00F54715">
        <w:rPr>
          <w:rFonts w:eastAsia="SimSun"/>
          <w:noProof/>
        </w:rPr>
        <w:t>void</w:t>
      </w:r>
      <w:r>
        <w:rPr>
          <w:noProof/>
        </w:rPr>
        <w:tab/>
      </w:r>
      <w:r>
        <w:rPr>
          <w:noProof/>
        </w:rPr>
        <w:fldChar w:fldCharType="begin" w:fldLock="1"/>
      </w:r>
      <w:r>
        <w:rPr>
          <w:noProof/>
        </w:rPr>
        <w:instrText xml:space="preserve"> PAGEREF _Toc131293832 \h </w:instrText>
      </w:r>
      <w:r>
        <w:rPr>
          <w:noProof/>
        </w:rPr>
      </w:r>
      <w:r>
        <w:rPr>
          <w:noProof/>
        </w:rPr>
        <w:fldChar w:fldCharType="separate"/>
      </w:r>
      <w:r>
        <w:rPr>
          <w:noProof/>
        </w:rPr>
        <w:t>65</w:t>
      </w:r>
      <w:r>
        <w:rPr>
          <w:noProof/>
        </w:rPr>
        <w:fldChar w:fldCharType="end"/>
      </w:r>
    </w:p>
    <w:p w14:paraId="7C175438" w14:textId="138EF689" w:rsidR="004445A0" w:rsidRDefault="004445A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_Toc131293833 \h </w:instrText>
      </w:r>
      <w:r>
        <w:rPr>
          <w:noProof/>
        </w:rPr>
      </w:r>
      <w:r>
        <w:rPr>
          <w:noProof/>
        </w:rPr>
        <w:fldChar w:fldCharType="separate"/>
      </w:r>
      <w:r>
        <w:rPr>
          <w:noProof/>
        </w:rPr>
        <w:t>65</w:t>
      </w:r>
      <w:r>
        <w:rPr>
          <w:noProof/>
        </w:rPr>
        <w:fldChar w:fldCharType="end"/>
      </w:r>
    </w:p>
    <w:p w14:paraId="2606CFF9" w14:textId="7C913064" w:rsidR="004445A0" w:rsidRDefault="004445A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_Toc131293834 \h </w:instrText>
      </w:r>
      <w:r>
        <w:rPr>
          <w:noProof/>
        </w:rPr>
      </w:r>
      <w:r>
        <w:rPr>
          <w:noProof/>
        </w:rPr>
        <w:fldChar w:fldCharType="separate"/>
      </w:r>
      <w:r>
        <w:rPr>
          <w:noProof/>
        </w:rPr>
        <w:t>65</w:t>
      </w:r>
      <w:r>
        <w:rPr>
          <w:noProof/>
        </w:rPr>
        <w:fldChar w:fldCharType="end"/>
      </w:r>
    </w:p>
    <w:p w14:paraId="6E653F06" w14:textId="636D545C" w:rsidR="004445A0" w:rsidRDefault="004445A0">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_Toc131293835 \h </w:instrText>
      </w:r>
      <w:r>
        <w:rPr>
          <w:noProof/>
        </w:rPr>
      </w:r>
      <w:r>
        <w:rPr>
          <w:noProof/>
        </w:rPr>
        <w:fldChar w:fldCharType="separate"/>
      </w:r>
      <w:r>
        <w:rPr>
          <w:noProof/>
        </w:rPr>
        <w:t>65</w:t>
      </w:r>
      <w:r>
        <w:rPr>
          <w:noProof/>
        </w:rPr>
        <w:fldChar w:fldCharType="end"/>
      </w:r>
    </w:p>
    <w:p w14:paraId="3D2FB288" w14:textId="27D759E4"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_Toc131293836 \h </w:instrText>
      </w:r>
      <w:r>
        <w:rPr>
          <w:noProof/>
        </w:rPr>
      </w:r>
      <w:r>
        <w:rPr>
          <w:noProof/>
        </w:rPr>
        <w:fldChar w:fldCharType="separate"/>
      </w:r>
      <w:r>
        <w:rPr>
          <w:noProof/>
        </w:rPr>
        <w:t>65</w:t>
      </w:r>
      <w:r>
        <w:rPr>
          <w:noProof/>
        </w:rPr>
        <w:fldChar w:fldCharType="end"/>
      </w:r>
    </w:p>
    <w:p w14:paraId="69E0CDDE" w14:textId="20A138FE"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8.2.2</w:t>
      </w:r>
      <w:r>
        <w:rPr>
          <w:rFonts w:asciiTheme="minorHAnsi" w:eastAsiaTheme="minorEastAsia" w:hAnsiTheme="minorHAnsi" w:cstheme="minorBidi"/>
          <w:noProof/>
          <w:sz w:val="22"/>
          <w:szCs w:val="22"/>
          <w:lang w:eastAsia="en-GB"/>
        </w:rPr>
        <w:tab/>
      </w:r>
      <w:r w:rsidRPr="00F54715">
        <w:rPr>
          <w:noProof/>
          <w:lang w:val="en-US" w:eastAsia="zh-CN"/>
        </w:rPr>
        <w:t>TCP packet encapsulation</w:t>
      </w:r>
      <w:r>
        <w:rPr>
          <w:noProof/>
        </w:rPr>
        <w:tab/>
      </w:r>
      <w:r>
        <w:rPr>
          <w:noProof/>
        </w:rPr>
        <w:fldChar w:fldCharType="begin" w:fldLock="1"/>
      </w:r>
      <w:r>
        <w:rPr>
          <w:noProof/>
        </w:rPr>
        <w:instrText xml:space="preserve"> PAGEREF _Toc131293837 \h </w:instrText>
      </w:r>
      <w:r>
        <w:rPr>
          <w:noProof/>
        </w:rPr>
      </w:r>
      <w:r>
        <w:rPr>
          <w:noProof/>
        </w:rPr>
        <w:fldChar w:fldCharType="separate"/>
      </w:r>
      <w:r>
        <w:rPr>
          <w:noProof/>
        </w:rPr>
        <w:t>66</w:t>
      </w:r>
      <w:r>
        <w:rPr>
          <w:noProof/>
        </w:rPr>
        <w:fldChar w:fldCharType="end"/>
      </w:r>
    </w:p>
    <w:p w14:paraId="70469BE8" w14:textId="3DF6A6E1"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8.2.3</w:t>
      </w:r>
      <w:r>
        <w:rPr>
          <w:rFonts w:asciiTheme="minorHAnsi" w:eastAsiaTheme="minorEastAsia" w:hAnsiTheme="minorHAnsi" w:cstheme="minorBidi"/>
          <w:noProof/>
          <w:sz w:val="22"/>
          <w:szCs w:val="22"/>
          <w:lang w:eastAsia="en-GB"/>
        </w:rPr>
        <w:tab/>
      </w:r>
      <w:r w:rsidRPr="00F54715">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_Toc131293838 \h </w:instrText>
      </w:r>
      <w:r>
        <w:rPr>
          <w:noProof/>
        </w:rPr>
      </w:r>
      <w:r>
        <w:rPr>
          <w:noProof/>
        </w:rPr>
        <w:fldChar w:fldCharType="separate"/>
      </w:r>
      <w:r>
        <w:rPr>
          <w:noProof/>
        </w:rPr>
        <w:t>68</w:t>
      </w:r>
      <w:r>
        <w:rPr>
          <w:noProof/>
        </w:rPr>
        <w:fldChar w:fldCharType="end"/>
      </w:r>
    </w:p>
    <w:p w14:paraId="5FD80073" w14:textId="0CA6B22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8.2.3A</w:t>
      </w:r>
      <w:r>
        <w:rPr>
          <w:rFonts w:asciiTheme="minorHAnsi" w:eastAsiaTheme="minorEastAsia" w:hAnsiTheme="minorHAnsi" w:cstheme="minorBidi"/>
          <w:noProof/>
          <w:sz w:val="22"/>
          <w:szCs w:val="22"/>
          <w:lang w:eastAsia="en-GB"/>
        </w:rPr>
        <w:tab/>
      </w:r>
      <w:r w:rsidRPr="00F54715">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_Toc131293839 \h </w:instrText>
      </w:r>
      <w:r>
        <w:rPr>
          <w:noProof/>
        </w:rPr>
      </w:r>
      <w:r>
        <w:rPr>
          <w:noProof/>
        </w:rPr>
        <w:fldChar w:fldCharType="separate"/>
      </w:r>
      <w:r>
        <w:rPr>
          <w:noProof/>
        </w:rPr>
        <w:t>68</w:t>
      </w:r>
      <w:r>
        <w:rPr>
          <w:noProof/>
        </w:rPr>
        <w:fldChar w:fldCharType="end"/>
      </w:r>
    </w:p>
    <w:p w14:paraId="7C962EA4" w14:textId="26C82803"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8.2.4</w:t>
      </w:r>
      <w:r>
        <w:rPr>
          <w:rFonts w:asciiTheme="minorHAnsi" w:eastAsiaTheme="minorEastAsia" w:hAnsiTheme="minorHAnsi" w:cstheme="minorBidi"/>
          <w:noProof/>
          <w:sz w:val="22"/>
          <w:szCs w:val="22"/>
          <w:lang w:eastAsia="en-GB"/>
        </w:rPr>
        <w:tab/>
      </w:r>
      <w:r w:rsidRPr="00F54715">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_Toc131293840 \h </w:instrText>
      </w:r>
      <w:r>
        <w:rPr>
          <w:noProof/>
        </w:rPr>
      </w:r>
      <w:r>
        <w:rPr>
          <w:noProof/>
        </w:rPr>
        <w:fldChar w:fldCharType="separate"/>
      </w:r>
      <w:r>
        <w:rPr>
          <w:noProof/>
        </w:rPr>
        <w:t>68</w:t>
      </w:r>
      <w:r>
        <w:rPr>
          <w:noProof/>
        </w:rPr>
        <w:fldChar w:fldCharType="end"/>
      </w:r>
    </w:p>
    <w:p w14:paraId="288834E1" w14:textId="22339CE6"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8.2.5</w:t>
      </w:r>
      <w:r>
        <w:rPr>
          <w:rFonts w:asciiTheme="minorHAnsi" w:eastAsiaTheme="minorEastAsia" w:hAnsiTheme="minorHAnsi" w:cstheme="minorBidi"/>
          <w:noProof/>
          <w:sz w:val="22"/>
          <w:szCs w:val="22"/>
          <w:lang w:eastAsia="en-GB"/>
        </w:rPr>
        <w:tab/>
      </w:r>
      <w:r w:rsidRPr="00F54715">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_Toc131293841 \h </w:instrText>
      </w:r>
      <w:r>
        <w:rPr>
          <w:noProof/>
        </w:rPr>
      </w:r>
      <w:r>
        <w:rPr>
          <w:noProof/>
        </w:rPr>
        <w:fldChar w:fldCharType="separate"/>
      </w:r>
      <w:r>
        <w:rPr>
          <w:noProof/>
        </w:rPr>
        <w:t>68</w:t>
      </w:r>
      <w:r>
        <w:rPr>
          <w:noProof/>
        </w:rPr>
        <w:fldChar w:fldCharType="end"/>
      </w:r>
    </w:p>
    <w:p w14:paraId="0C61536A" w14:textId="4A00ECFB" w:rsidR="004445A0" w:rsidRDefault="004445A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_Toc131293842 \h </w:instrText>
      </w:r>
      <w:r>
        <w:rPr>
          <w:noProof/>
        </w:rPr>
      </w:r>
      <w:r>
        <w:rPr>
          <w:noProof/>
        </w:rPr>
        <w:fldChar w:fldCharType="separate"/>
      </w:r>
      <w:r>
        <w:rPr>
          <w:noProof/>
        </w:rPr>
        <w:t>69</w:t>
      </w:r>
      <w:r>
        <w:rPr>
          <w:noProof/>
        </w:rPr>
        <w:fldChar w:fldCharType="end"/>
      </w:r>
    </w:p>
    <w:p w14:paraId="0CC9BB6A" w14:textId="6CABC399"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8.3.1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_Toc131293843 \h </w:instrText>
      </w:r>
      <w:r>
        <w:rPr>
          <w:noProof/>
        </w:rPr>
      </w:r>
      <w:r>
        <w:rPr>
          <w:noProof/>
        </w:rPr>
        <w:fldChar w:fldCharType="separate"/>
      </w:r>
      <w:r>
        <w:rPr>
          <w:noProof/>
        </w:rPr>
        <w:t>69</w:t>
      </w:r>
      <w:r>
        <w:rPr>
          <w:noProof/>
        </w:rPr>
        <w:fldChar w:fldCharType="end"/>
      </w:r>
    </w:p>
    <w:p w14:paraId="322783F0" w14:textId="2802D397"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8.3.2</w:t>
      </w:r>
      <w:r>
        <w:rPr>
          <w:rFonts w:asciiTheme="minorHAnsi" w:eastAsiaTheme="minorEastAsia" w:hAnsiTheme="minorHAnsi" w:cstheme="minorBidi"/>
          <w:noProof/>
          <w:sz w:val="22"/>
          <w:szCs w:val="22"/>
          <w:lang w:eastAsia="en-GB"/>
        </w:rPr>
        <w:tab/>
      </w:r>
      <w:r w:rsidRPr="00F54715">
        <w:rPr>
          <w:noProof/>
          <w:lang w:val="en-US" w:eastAsia="zh-CN"/>
        </w:rPr>
        <w:t>Generic routing encapsulation (GRE)</w:t>
      </w:r>
      <w:r>
        <w:rPr>
          <w:noProof/>
        </w:rPr>
        <w:tab/>
      </w:r>
      <w:r>
        <w:rPr>
          <w:noProof/>
        </w:rPr>
        <w:fldChar w:fldCharType="begin" w:fldLock="1"/>
      </w:r>
      <w:r>
        <w:rPr>
          <w:noProof/>
        </w:rPr>
        <w:instrText xml:space="preserve"> PAGEREF _Toc131293844 \h </w:instrText>
      </w:r>
      <w:r>
        <w:rPr>
          <w:noProof/>
        </w:rPr>
      </w:r>
      <w:r>
        <w:rPr>
          <w:noProof/>
        </w:rPr>
        <w:fldChar w:fldCharType="separate"/>
      </w:r>
      <w:r>
        <w:rPr>
          <w:noProof/>
        </w:rPr>
        <w:t>69</w:t>
      </w:r>
      <w:r>
        <w:rPr>
          <w:noProof/>
        </w:rPr>
        <w:fldChar w:fldCharType="end"/>
      </w:r>
    </w:p>
    <w:p w14:paraId="30FD4B08" w14:textId="6CC2D6BF" w:rsidR="004445A0" w:rsidRDefault="004445A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_Toc131293845 \h </w:instrText>
      </w:r>
      <w:r>
        <w:rPr>
          <w:noProof/>
        </w:rPr>
      </w:r>
      <w:r>
        <w:rPr>
          <w:noProof/>
        </w:rPr>
        <w:fldChar w:fldCharType="separate"/>
      </w:r>
      <w:r>
        <w:rPr>
          <w:noProof/>
        </w:rPr>
        <w:t>71</w:t>
      </w:r>
      <w:r>
        <w:rPr>
          <w:noProof/>
        </w:rPr>
        <w:fldChar w:fldCharType="end"/>
      </w:r>
    </w:p>
    <w:p w14:paraId="00343845" w14:textId="51F10DFF" w:rsidR="004445A0" w:rsidRDefault="004445A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_Toc131293846 \h </w:instrText>
      </w:r>
      <w:r>
        <w:rPr>
          <w:noProof/>
        </w:rPr>
      </w:r>
      <w:r>
        <w:rPr>
          <w:noProof/>
        </w:rPr>
        <w:fldChar w:fldCharType="separate"/>
      </w:r>
      <w:r>
        <w:rPr>
          <w:noProof/>
        </w:rPr>
        <w:t>71</w:t>
      </w:r>
      <w:r>
        <w:rPr>
          <w:noProof/>
        </w:rPr>
        <w:fldChar w:fldCharType="end"/>
      </w:r>
    </w:p>
    <w:p w14:paraId="6E5F51AE" w14:textId="126D8783" w:rsidR="004445A0" w:rsidRDefault="004445A0">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_Toc131293847 \h </w:instrText>
      </w:r>
      <w:r>
        <w:rPr>
          <w:noProof/>
        </w:rPr>
      </w:r>
      <w:r>
        <w:rPr>
          <w:noProof/>
        </w:rPr>
        <w:fldChar w:fldCharType="separate"/>
      </w:r>
      <w:r>
        <w:rPr>
          <w:noProof/>
        </w:rPr>
        <w:t>71</w:t>
      </w:r>
      <w:r>
        <w:rPr>
          <w:noProof/>
        </w:rPr>
        <w:fldChar w:fldCharType="end"/>
      </w:r>
    </w:p>
    <w:p w14:paraId="59CD7D44" w14:textId="13F00166" w:rsidR="004445A0" w:rsidRDefault="004445A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_Toc131293848 \h </w:instrText>
      </w:r>
      <w:r>
        <w:rPr>
          <w:noProof/>
        </w:rPr>
      </w:r>
      <w:r>
        <w:rPr>
          <w:noProof/>
        </w:rPr>
        <w:fldChar w:fldCharType="separate"/>
      </w:r>
      <w:r>
        <w:rPr>
          <w:noProof/>
        </w:rPr>
        <w:t>71</w:t>
      </w:r>
      <w:r>
        <w:rPr>
          <w:noProof/>
        </w:rPr>
        <w:fldChar w:fldCharType="end"/>
      </w:r>
    </w:p>
    <w:p w14:paraId="3B4B8813" w14:textId="2EAE869F" w:rsidR="004445A0" w:rsidRDefault="004445A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_Toc131293849 \h </w:instrText>
      </w:r>
      <w:r>
        <w:rPr>
          <w:noProof/>
        </w:rPr>
      </w:r>
      <w:r>
        <w:rPr>
          <w:noProof/>
        </w:rPr>
        <w:fldChar w:fldCharType="separate"/>
      </w:r>
      <w:r>
        <w:rPr>
          <w:noProof/>
        </w:rPr>
        <w:t>72</w:t>
      </w:r>
      <w:r>
        <w:rPr>
          <w:noProof/>
        </w:rPr>
        <w:fldChar w:fldCharType="end"/>
      </w:r>
    </w:p>
    <w:p w14:paraId="5BB009BB" w14:textId="56FE9285"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9.2.3</w:t>
      </w:r>
      <w:r>
        <w:rPr>
          <w:rFonts w:asciiTheme="minorHAnsi" w:eastAsiaTheme="minorEastAsia" w:hAnsiTheme="minorHAnsi" w:cstheme="minorBidi"/>
          <w:noProof/>
          <w:sz w:val="22"/>
          <w:szCs w:val="22"/>
          <w:lang w:eastAsia="en-GB"/>
        </w:rPr>
        <w:tab/>
      </w:r>
      <w:r w:rsidRPr="00F54715">
        <w:rPr>
          <w:noProof/>
          <w:lang w:val="en-US"/>
        </w:rPr>
        <w:t>PLMN ID</w:t>
      </w:r>
      <w:r>
        <w:rPr>
          <w:noProof/>
        </w:rPr>
        <w:tab/>
      </w:r>
      <w:r>
        <w:rPr>
          <w:noProof/>
        </w:rPr>
        <w:fldChar w:fldCharType="begin" w:fldLock="1"/>
      </w:r>
      <w:r>
        <w:rPr>
          <w:noProof/>
        </w:rPr>
        <w:instrText xml:space="preserve"> PAGEREF _Toc131293850 \h </w:instrText>
      </w:r>
      <w:r>
        <w:rPr>
          <w:noProof/>
        </w:rPr>
      </w:r>
      <w:r>
        <w:rPr>
          <w:noProof/>
        </w:rPr>
        <w:fldChar w:fldCharType="separate"/>
      </w:r>
      <w:r>
        <w:rPr>
          <w:noProof/>
        </w:rPr>
        <w:t>72</w:t>
      </w:r>
      <w:r>
        <w:rPr>
          <w:noProof/>
        </w:rPr>
        <w:fldChar w:fldCharType="end"/>
      </w:r>
    </w:p>
    <w:p w14:paraId="0B723A0E" w14:textId="437F9780" w:rsidR="004445A0" w:rsidRDefault="004445A0">
      <w:pPr>
        <w:pStyle w:val="TOC3"/>
        <w:rPr>
          <w:rFonts w:asciiTheme="minorHAnsi" w:eastAsiaTheme="minorEastAsia" w:hAnsiTheme="minorHAnsi" w:cstheme="minorBidi"/>
          <w:noProof/>
          <w:sz w:val="22"/>
          <w:szCs w:val="22"/>
          <w:lang w:eastAsia="en-GB"/>
        </w:rPr>
      </w:pPr>
      <w:r w:rsidRPr="00F54715">
        <w:rPr>
          <w:noProof/>
          <w:lang w:val="en-CA"/>
        </w:rPr>
        <w:t>9.2.4</w:t>
      </w:r>
      <w:r>
        <w:rPr>
          <w:rFonts w:asciiTheme="minorHAnsi" w:eastAsiaTheme="minorEastAsia" w:hAnsiTheme="minorHAnsi" w:cstheme="minorBidi"/>
          <w:noProof/>
          <w:sz w:val="22"/>
          <w:szCs w:val="22"/>
          <w:lang w:eastAsia="en-GB"/>
        </w:rPr>
        <w:tab/>
      </w:r>
      <w:r w:rsidRPr="00F54715">
        <w:rPr>
          <w:noProof/>
          <w:lang w:val="en-CA"/>
        </w:rPr>
        <w:t>IKEv2 Notify Message Type value</w:t>
      </w:r>
      <w:r>
        <w:rPr>
          <w:noProof/>
        </w:rPr>
        <w:tab/>
      </w:r>
      <w:r>
        <w:rPr>
          <w:noProof/>
        </w:rPr>
        <w:fldChar w:fldCharType="begin" w:fldLock="1"/>
      </w:r>
      <w:r>
        <w:rPr>
          <w:noProof/>
        </w:rPr>
        <w:instrText xml:space="preserve"> PAGEREF _Toc131293851 \h </w:instrText>
      </w:r>
      <w:r>
        <w:rPr>
          <w:noProof/>
        </w:rPr>
      </w:r>
      <w:r>
        <w:rPr>
          <w:noProof/>
        </w:rPr>
        <w:fldChar w:fldCharType="separate"/>
      </w:r>
      <w:r>
        <w:rPr>
          <w:noProof/>
        </w:rPr>
        <w:t>73</w:t>
      </w:r>
      <w:r>
        <w:rPr>
          <w:noProof/>
        </w:rPr>
        <w:fldChar w:fldCharType="end"/>
      </w:r>
    </w:p>
    <w:p w14:paraId="3829ECE0" w14:textId="5F78D7F5"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9.2.4.1</w:t>
      </w:r>
      <w:r>
        <w:rPr>
          <w:rFonts w:asciiTheme="minorHAnsi" w:eastAsiaTheme="minorEastAsia" w:hAnsiTheme="minorHAnsi" w:cstheme="minorBidi"/>
          <w:noProof/>
          <w:sz w:val="22"/>
          <w:szCs w:val="22"/>
          <w:lang w:eastAsia="en-GB"/>
        </w:rPr>
        <w:tab/>
      </w:r>
      <w:r w:rsidRPr="00F54715">
        <w:rPr>
          <w:noProof/>
          <w:lang w:val="en-CA"/>
        </w:rPr>
        <w:t>General</w:t>
      </w:r>
      <w:r>
        <w:rPr>
          <w:noProof/>
        </w:rPr>
        <w:tab/>
      </w:r>
      <w:r>
        <w:rPr>
          <w:noProof/>
        </w:rPr>
        <w:fldChar w:fldCharType="begin" w:fldLock="1"/>
      </w:r>
      <w:r>
        <w:rPr>
          <w:noProof/>
        </w:rPr>
        <w:instrText xml:space="preserve"> PAGEREF _Toc131293852 \h </w:instrText>
      </w:r>
      <w:r>
        <w:rPr>
          <w:noProof/>
        </w:rPr>
      </w:r>
      <w:r>
        <w:rPr>
          <w:noProof/>
        </w:rPr>
        <w:fldChar w:fldCharType="separate"/>
      </w:r>
      <w:r>
        <w:rPr>
          <w:noProof/>
        </w:rPr>
        <w:t>73</w:t>
      </w:r>
      <w:r>
        <w:rPr>
          <w:noProof/>
        </w:rPr>
        <w:fldChar w:fldCharType="end"/>
      </w:r>
    </w:p>
    <w:p w14:paraId="3B711349" w14:textId="1ECB6BA5"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9.2.4.2</w:t>
      </w:r>
      <w:r>
        <w:rPr>
          <w:rFonts w:asciiTheme="minorHAnsi" w:eastAsiaTheme="minorEastAsia" w:hAnsiTheme="minorHAnsi" w:cstheme="minorBidi"/>
          <w:noProof/>
          <w:sz w:val="22"/>
          <w:szCs w:val="22"/>
          <w:lang w:eastAsia="en-GB"/>
        </w:rPr>
        <w:tab/>
      </w:r>
      <w:r w:rsidRPr="00F54715">
        <w:rPr>
          <w:noProof/>
          <w:lang w:val="en-CA"/>
        </w:rPr>
        <w:t>Private Notify Message - Error Types</w:t>
      </w:r>
      <w:r>
        <w:rPr>
          <w:noProof/>
        </w:rPr>
        <w:tab/>
      </w:r>
      <w:r>
        <w:rPr>
          <w:noProof/>
        </w:rPr>
        <w:fldChar w:fldCharType="begin" w:fldLock="1"/>
      </w:r>
      <w:r>
        <w:rPr>
          <w:noProof/>
        </w:rPr>
        <w:instrText xml:space="preserve"> PAGEREF _Toc131293853 \h </w:instrText>
      </w:r>
      <w:r>
        <w:rPr>
          <w:noProof/>
        </w:rPr>
      </w:r>
      <w:r>
        <w:rPr>
          <w:noProof/>
        </w:rPr>
        <w:fldChar w:fldCharType="separate"/>
      </w:r>
      <w:r>
        <w:rPr>
          <w:noProof/>
        </w:rPr>
        <w:t>73</w:t>
      </w:r>
      <w:r>
        <w:rPr>
          <w:noProof/>
        </w:rPr>
        <w:fldChar w:fldCharType="end"/>
      </w:r>
    </w:p>
    <w:p w14:paraId="7BFD9D0D" w14:textId="55E5D1D9"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9.2.4.3</w:t>
      </w:r>
      <w:r>
        <w:rPr>
          <w:rFonts w:asciiTheme="minorHAnsi" w:eastAsiaTheme="minorEastAsia" w:hAnsiTheme="minorHAnsi" w:cstheme="minorBidi"/>
          <w:noProof/>
          <w:sz w:val="22"/>
          <w:szCs w:val="22"/>
          <w:lang w:eastAsia="en-GB"/>
        </w:rPr>
        <w:tab/>
      </w:r>
      <w:r w:rsidRPr="00F54715">
        <w:rPr>
          <w:noProof/>
          <w:lang w:val="en-CA"/>
        </w:rPr>
        <w:t>Private Notify Message - Status Types</w:t>
      </w:r>
      <w:r>
        <w:rPr>
          <w:noProof/>
        </w:rPr>
        <w:tab/>
      </w:r>
      <w:r>
        <w:rPr>
          <w:noProof/>
        </w:rPr>
        <w:fldChar w:fldCharType="begin" w:fldLock="1"/>
      </w:r>
      <w:r>
        <w:rPr>
          <w:noProof/>
        </w:rPr>
        <w:instrText xml:space="preserve"> PAGEREF _Toc131293854 \h </w:instrText>
      </w:r>
      <w:r>
        <w:rPr>
          <w:noProof/>
        </w:rPr>
      </w:r>
      <w:r>
        <w:rPr>
          <w:noProof/>
        </w:rPr>
        <w:fldChar w:fldCharType="separate"/>
      </w:r>
      <w:r>
        <w:rPr>
          <w:noProof/>
        </w:rPr>
        <w:t>74</w:t>
      </w:r>
      <w:r>
        <w:rPr>
          <w:noProof/>
        </w:rPr>
        <w:fldChar w:fldCharType="end"/>
      </w:r>
    </w:p>
    <w:p w14:paraId="4B7EEB24" w14:textId="137A22A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9.2.5</w:t>
      </w:r>
      <w:r>
        <w:rPr>
          <w:rFonts w:asciiTheme="minorHAnsi" w:eastAsiaTheme="minorEastAsia" w:hAnsiTheme="minorHAnsi" w:cstheme="minorBidi"/>
          <w:noProof/>
          <w:sz w:val="22"/>
          <w:szCs w:val="22"/>
          <w:lang w:eastAsia="en-GB"/>
        </w:rPr>
        <w:tab/>
      </w:r>
      <w:r w:rsidRPr="00F54715">
        <w:rPr>
          <w:noProof/>
          <w:lang w:val="en-US"/>
        </w:rPr>
        <w:t>TNGF IPv4 contact info</w:t>
      </w:r>
      <w:r>
        <w:rPr>
          <w:noProof/>
        </w:rPr>
        <w:tab/>
      </w:r>
      <w:r>
        <w:rPr>
          <w:noProof/>
        </w:rPr>
        <w:fldChar w:fldCharType="begin" w:fldLock="1"/>
      </w:r>
      <w:r>
        <w:rPr>
          <w:noProof/>
        </w:rPr>
        <w:instrText xml:space="preserve"> PAGEREF _Toc131293855 \h </w:instrText>
      </w:r>
      <w:r>
        <w:rPr>
          <w:noProof/>
        </w:rPr>
      </w:r>
      <w:r>
        <w:rPr>
          <w:noProof/>
        </w:rPr>
        <w:fldChar w:fldCharType="separate"/>
      </w:r>
      <w:r>
        <w:rPr>
          <w:noProof/>
        </w:rPr>
        <w:t>75</w:t>
      </w:r>
      <w:r>
        <w:rPr>
          <w:noProof/>
        </w:rPr>
        <w:fldChar w:fldCharType="end"/>
      </w:r>
    </w:p>
    <w:p w14:paraId="5F0FA1D0" w14:textId="1EACE030"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9.2.6</w:t>
      </w:r>
      <w:r>
        <w:rPr>
          <w:rFonts w:asciiTheme="minorHAnsi" w:eastAsiaTheme="minorEastAsia" w:hAnsiTheme="minorHAnsi" w:cstheme="minorBidi"/>
          <w:noProof/>
          <w:sz w:val="22"/>
          <w:szCs w:val="22"/>
          <w:lang w:eastAsia="en-GB"/>
        </w:rPr>
        <w:tab/>
      </w:r>
      <w:r w:rsidRPr="00F54715">
        <w:rPr>
          <w:noProof/>
          <w:lang w:val="en-US"/>
        </w:rPr>
        <w:t>TNGF IPv6 contact info</w:t>
      </w:r>
      <w:r>
        <w:rPr>
          <w:noProof/>
        </w:rPr>
        <w:tab/>
      </w:r>
      <w:r>
        <w:rPr>
          <w:noProof/>
        </w:rPr>
        <w:fldChar w:fldCharType="begin" w:fldLock="1"/>
      </w:r>
      <w:r>
        <w:rPr>
          <w:noProof/>
        </w:rPr>
        <w:instrText xml:space="preserve"> PAGEREF _Toc131293856 \h </w:instrText>
      </w:r>
      <w:r>
        <w:rPr>
          <w:noProof/>
        </w:rPr>
      </w:r>
      <w:r>
        <w:rPr>
          <w:noProof/>
        </w:rPr>
        <w:fldChar w:fldCharType="separate"/>
      </w:r>
      <w:r>
        <w:rPr>
          <w:noProof/>
        </w:rPr>
        <w:t>75</w:t>
      </w:r>
      <w:r>
        <w:rPr>
          <w:noProof/>
        </w:rPr>
        <w:fldChar w:fldCharType="end"/>
      </w:r>
    </w:p>
    <w:p w14:paraId="75BF8B51" w14:textId="1E2DD345"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9.2.7</w:t>
      </w:r>
      <w:r>
        <w:rPr>
          <w:rFonts w:asciiTheme="minorHAnsi" w:eastAsiaTheme="minorEastAsia" w:hAnsiTheme="minorHAnsi" w:cstheme="minorBidi"/>
          <w:noProof/>
          <w:sz w:val="22"/>
          <w:szCs w:val="22"/>
          <w:lang w:eastAsia="en-GB"/>
        </w:rPr>
        <w:tab/>
      </w:r>
      <w:r w:rsidRPr="00F54715">
        <w:rPr>
          <w:noProof/>
          <w:lang w:val="en-US" w:eastAsia="zh-CN"/>
        </w:rPr>
        <w:t>NID</w:t>
      </w:r>
      <w:r>
        <w:rPr>
          <w:noProof/>
        </w:rPr>
        <w:tab/>
      </w:r>
      <w:r>
        <w:rPr>
          <w:noProof/>
        </w:rPr>
        <w:fldChar w:fldCharType="begin" w:fldLock="1"/>
      </w:r>
      <w:r>
        <w:rPr>
          <w:noProof/>
        </w:rPr>
        <w:instrText xml:space="preserve"> PAGEREF _Toc131293857 \h </w:instrText>
      </w:r>
      <w:r>
        <w:rPr>
          <w:noProof/>
        </w:rPr>
      </w:r>
      <w:r>
        <w:rPr>
          <w:noProof/>
        </w:rPr>
        <w:fldChar w:fldCharType="separate"/>
      </w:r>
      <w:r>
        <w:rPr>
          <w:noProof/>
        </w:rPr>
        <w:t>75</w:t>
      </w:r>
      <w:r>
        <w:rPr>
          <w:noProof/>
        </w:rPr>
        <w:fldChar w:fldCharType="end"/>
      </w:r>
    </w:p>
    <w:p w14:paraId="50508BB3" w14:textId="14ADF040" w:rsidR="004445A0" w:rsidRDefault="004445A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_Toc131293858 \h </w:instrText>
      </w:r>
      <w:r>
        <w:rPr>
          <w:noProof/>
        </w:rPr>
      </w:r>
      <w:r>
        <w:rPr>
          <w:noProof/>
        </w:rPr>
        <w:fldChar w:fldCharType="separate"/>
      </w:r>
      <w:r>
        <w:rPr>
          <w:noProof/>
        </w:rPr>
        <w:t>76</w:t>
      </w:r>
      <w:r>
        <w:rPr>
          <w:noProof/>
        </w:rPr>
        <w:fldChar w:fldCharType="end"/>
      </w:r>
    </w:p>
    <w:p w14:paraId="3D0C33CF" w14:textId="342EF532"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9.3.1</w:t>
      </w:r>
      <w:r>
        <w:rPr>
          <w:rFonts w:asciiTheme="minorHAnsi" w:eastAsiaTheme="minorEastAsia" w:hAnsiTheme="minorHAnsi" w:cstheme="minorBidi"/>
          <w:noProof/>
          <w:sz w:val="22"/>
          <w:szCs w:val="22"/>
          <w:lang w:eastAsia="en-GB"/>
        </w:rPr>
        <w:tab/>
      </w:r>
      <w:r w:rsidRPr="00F54715">
        <w:rPr>
          <w:noProof/>
          <w:lang w:val="en-US"/>
        </w:rPr>
        <w:t>IKEv2 Notify payloads</w:t>
      </w:r>
      <w:r>
        <w:rPr>
          <w:noProof/>
        </w:rPr>
        <w:tab/>
      </w:r>
      <w:r>
        <w:rPr>
          <w:noProof/>
        </w:rPr>
        <w:fldChar w:fldCharType="begin" w:fldLock="1"/>
      </w:r>
      <w:r>
        <w:rPr>
          <w:noProof/>
        </w:rPr>
        <w:instrText xml:space="preserve"> PAGEREF _Toc131293859 \h </w:instrText>
      </w:r>
      <w:r>
        <w:rPr>
          <w:noProof/>
        </w:rPr>
      </w:r>
      <w:r>
        <w:rPr>
          <w:noProof/>
        </w:rPr>
        <w:fldChar w:fldCharType="separate"/>
      </w:r>
      <w:r>
        <w:rPr>
          <w:noProof/>
        </w:rPr>
        <w:t>76</w:t>
      </w:r>
      <w:r>
        <w:rPr>
          <w:noProof/>
        </w:rPr>
        <w:fldChar w:fldCharType="end"/>
      </w:r>
    </w:p>
    <w:p w14:paraId="182C679D" w14:textId="610B7AC8" w:rsidR="004445A0" w:rsidRDefault="004445A0">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_Toc131293860 \h </w:instrText>
      </w:r>
      <w:r>
        <w:rPr>
          <w:noProof/>
        </w:rPr>
      </w:r>
      <w:r>
        <w:rPr>
          <w:noProof/>
        </w:rPr>
        <w:fldChar w:fldCharType="separate"/>
      </w:r>
      <w:r>
        <w:rPr>
          <w:noProof/>
        </w:rPr>
        <w:t>76</w:t>
      </w:r>
      <w:r>
        <w:rPr>
          <w:noProof/>
        </w:rPr>
        <w:fldChar w:fldCharType="end"/>
      </w:r>
    </w:p>
    <w:p w14:paraId="7A8FBC96" w14:textId="3D582E2F" w:rsidR="004445A0" w:rsidRDefault="004445A0">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_Toc131293861 \h </w:instrText>
      </w:r>
      <w:r>
        <w:rPr>
          <w:noProof/>
        </w:rPr>
      </w:r>
      <w:r>
        <w:rPr>
          <w:noProof/>
        </w:rPr>
        <w:fldChar w:fldCharType="separate"/>
      </w:r>
      <w:r>
        <w:rPr>
          <w:noProof/>
        </w:rPr>
        <w:t>83</w:t>
      </w:r>
      <w:r>
        <w:rPr>
          <w:noProof/>
        </w:rPr>
        <w:fldChar w:fldCharType="end"/>
      </w:r>
    </w:p>
    <w:p w14:paraId="7742BC6D" w14:textId="3DBCC470" w:rsidR="004445A0" w:rsidRDefault="004445A0">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_Toc131293862 \h </w:instrText>
      </w:r>
      <w:r>
        <w:rPr>
          <w:noProof/>
        </w:rPr>
      </w:r>
      <w:r>
        <w:rPr>
          <w:noProof/>
        </w:rPr>
        <w:fldChar w:fldCharType="separate"/>
      </w:r>
      <w:r>
        <w:rPr>
          <w:noProof/>
        </w:rPr>
        <w:t>83</w:t>
      </w:r>
      <w:r>
        <w:rPr>
          <w:noProof/>
        </w:rPr>
        <w:fldChar w:fldCharType="end"/>
      </w:r>
    </w:p>
    <w:p w14:paraId="56439E34" w14:textId="5C1CA7EC" w:rsidR="004445A0" w:rsidRDefault="004445A0">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_Toc131293863 \h </w:instrText>
      </w:r>
      <w:r>
        <w:rPr>
          <w:noProof/>
        </w:rPr>
      </w:r>
      <w:r>
        <w:rPr>
          <w:noProof/>
        </w:rPr>
        <w:fldChar w:fldCharType="separate"/>
      </w:r>
      <w:r>
        <w:rPr>
          <w:noProof/>
        </w:rPr>
        <w:t>84</w:t>
      </w:r>
      <w:r>
        <w:rPr>
          <w:noProof/>
        </w:rPr>
        <w:fldChar w:fldCharType="end"/>
      </w:r>
    </w:p>
    <w:p w14:paraId="7B190D6C" w14:textId="7CB63491" w:rsidR="004445A0" w:rsidRDefault="004445A0">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_Toc131293864 \h </w:instrText>
      </w:r>
      <w:r>
        <w:rPr>
          <w:noProof/>
        </w:rPr>
      </w:r>
      <w:r>
        <w:rPr>
          <w:noProof/>
        </w:rPr>
        <w:fldChar w:fldCharType="separate"/>
      </w:r>
      <w:r>
        <w:rPr>
          <w:noProof/>
        </w:rPr>
        <w:t>85</w:t>
      </w:r>
      <w:r>
        <w:rPr>
          <w:noProof/>
        </w:rPr>
        <w:fldChar w:fldCharType="end"/>
      </w:r>
    </w:p>
    <w:p w14:paraId="0B24F4F4" w14:textId="0C77FBC1" w:rsidR="004445A0" w:rsidRDefault="004445A0">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_Toc131293865 \h </w:instrText>
      </w:r>
      <w:r>
        <w:rPr>
          <w:noProof/>
        </w:rPr>
      </w:r>
      <w:r>
        <w:rPr>
          <w:noProof/>
        </w:rPr>
        <w:fldChar w:fldCharType="separate"/>
      </w:r>
      <w:r>
        <w:rPr>
          <w:noProof/>
        </w:rPr>
        <w:t>85</w:t>
      </w:r>
      <w:r>
        <w:rPr>
          <w:noProof/>
        </w:rPr>
        <w:fldChar w:fldCharType="end"/>
      </w:r>
    </w:p>
    <w:p w14:paraId="23D5ECEA" w14:textId="0767AFB7" w:rsidR="004445A0" w:rsidRDefault="004445A0">
      <w:pPr>
        <w:pStyle w:val="TOC4"/>
        <w:rPr>
          <w:rFonts w:asciiTheme="minorHAnsi" w:eastAsiaTheme="minorEastAsia" w:hAnsiTheme="minorHAnsi" w:cstheme="minorBidi"/>
          <w:noProof/>
          <w:sz w:val="22"/>
          <w:szCs w:val="22"/>
          <w:lang w:eastAsia="en-GB"/>
        </w:rPr>
      </w:pPr>
      <w:r w:rsidRPr="00F54715">
        <w:rPr>
          <w:noProof/>
          <w:lang w:val="en-US"/>
        </w:rPr>
        <w:t>9.3.1.7</w:t>
      </w:r>
      <w:r>
        <w:rPr>
          <w:rFonts w:asciiTheme="minorHAnsi" w:eastAsiaTheme="minorEastAsia" w:hAnsiTheme="minorHAnsi" w:cstheme="minorBidi"/>
          <w:noProof/>
          <w:sz w:val="22"/>
          <w:szCs w:val="22"/>
          <w:lang w:eastAsia="en-GB"/>
        </w:rPr>
        <w:tab/>
      </w:r>
      <w:r w:rsidRPr="00F54715">
        <w:rPr>
          <w:noProof/>
          <w:lang w:val="en-US"/>
        </w:rPr>
        <w:t>N3GPP_BACKOFF_TIMER Notify payload</w:t>
      </w:r>
      <w:r>
        <w:rPr>
          <w:noProof/>
        </w:rPr>
        <w:tab/>
      </w:r>
      <w:r>
        <w:rPr>
          <w:noProof/>
        </w:rPr>
        <w:fldChar w:fldCharType="begin" w:fldLock="1"/>
      </w:r>
      <w:r>
        <w:rPr>
          <w:noProof/>
        </w:rPr>
        <w:instrText xml:space="preserve"> PAGEREF _Toc131293866 \h </w:instrText>
      </w:r>
      <w:r>
        <w:rPr>
          <w:noProof/>
        </w:rPr>
      </w:r>
      <w:r>
        <w:rPr>
          <w:noProof/>
        </w:rPr>
        <w:fldChar w:fldCharType="separate"/>
      </w:r>
      <w:r>
        <w:rPr>
          <w:noProof/>
        </w:rPr>
        <w:t>86</w:t>
      </w:r>
      <w:r>
        <w:rPr>
          <w:noProof/>
        </w:rPr>
        <w:fldChar w:fldCharType="end"/>
      </w:r>
    </w:p>
    <w:p w14:paraId="60EE904B" w14:textId="65488B07" w:rsidR="004445A0" w:rsidRDefault="004445A0">
      <w:pPr>
        <w:pStyle w:val="TOC4"/>
        <w:rPr>
          <w:rFonts w:asciiTheme="minorHAnsi" w:eastAsiaTheme="minorEastAsia" w:hAnsiTheme="minorHAnsi" w:cstheme="minorBidi"/>
          <w:noProof/>
          <w:sz w:val="22"/>
          <w:szCs w:val="22"/>
          <w:lang w:eastAsia="en-GB"/>
        </w:rPr>
      </w:pPr>
      <w:r>
        <w:rPr>
          <w:noProof/>
          <w:lang w:eastAsia="zh-CN"/>
        </w:rPr>
        <w:t>9.3.1.8</w:t>
      </w:r>
      <w:r>
        <w:rPr>
          <w:rFonts w:asciiTheme="minorHAnsi" w:eastAsiaTheme="minorEastAsia" w:hAnsiTheme="minorHAnsi" w:cstheme="minorBidi"/>
          <w:noProof/>
          <w:sz w:val="22"/>
          <w:szCs w:val="22"/>
          <w:lang w:eastAsia="en-GB"/>
        </w:rPr>
        <w:tab/>
      </w:r>
      <w:r>
        <w:rPr>
          <w:noProof/>
          <w:lang w:eastAsia="zh-CN"/>
        </w:rPr>
        <w:t>UP_SA_INFO Notify payload</w:t>
      </w:r>
      <w:r>
        <w:rPr>
          <w:noProof/>
        </w:rPr>
        <w:tab/>
      </w:r>
      <w:r>
        <w:rPr>
          <w:noProof/>
        </w:rPr>
        <w:fldChar w:fldCharType="begin" w:fldLock="1"/>
      </w:r>
      <w:r>
        <w:rPr>
          <w:noProof/>
        </w:rPr>
        <w:instrText xml:space="preserve"> PAGEREF _Toc131293867 \h </w:instrText>
      </w:r>
      <w:r>
        <w:rPr>
          <w:noProof/>
        </w:rPr>
      </w:r>
      <w:r>
        <w:rPr>
          <w:noProof/>
        </w:rPr>
        <w:fldChar w:fldCharType="separate"/>
      </w:r>
      <w:r>
        <w:rPr>
          <w:noProof/>
        </w:rPr>
        <w:t>86</w:t>
      </w:r>
      <w:r>
        <w:rPr>
          <w:noProof/>
        </w:rPr>
        <w:fldChar w:fldCharType="end"/>
      </w:r>
    </w:p>
    <w:p w14:paraId="3B226B6E" w14:textId="3212F9C5" w:rsidR="004445A0" w:rsidRDefault="004445A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_Toc131293868 \h </w:instrText>
      </w:r>
      <w:r>
        <w:rPr>
          <w:noProof/>
        </w:rPr>
      </w:r>
      <w:r>
        <w:rPr>
          <w:noProof/>
        </w:rPr>
        <w:fldChar w:fldCharType="separate"/>
      </w:r>
      <w:r>
        <w:rPr>
          <w:noProof/>
        </w:rPr>
        <w:t>87</w:t>
      </w:r>
      <w:r>
        <w:rPr>
          <w:noProof/>
        </w:rPr>
        <w:fldChar w:fldCharType="end"/>
      </w:r>
    </w:p>
    <w:p w14:paraId="3280412A" w14:textId="747E0228" w:rsidR="004445A0" w:rsidRDefault="004445A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_Toc131293869 \h </w:instrText>
      </w:r>
      <w:r>
        <w:rPr>
          <w:noProof/>
        </w:rPr>
      </w:r>
      <w:r>
        <w:rPr>
          <w:noProof/>
        </w:rPr>
        <w:fldChar w:fldCharType="separate"/>
      </w:r>
      <w:r>
        <w:rPr>
          <w:noProof/>
        </w:rPr>
        <w:t>87</w:t>
      </w:r>
      <w:r>
        <w:rPr>
          <w:noProof/>
        </w:rPr>
        <w:fldChar w:fldCharType="end"/>
      </w:r>
    </w:p>
    <w:p w14:paraId="7D50B8CD" w14:textId="69430582" w:rsidR="004445A0" w:rsidRDefault="004445A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_Toc131293870 \h </w:instrText>
      </w:r>
      <w:r>
        <w:rPr>
          <w:noProof/>
        </w:rPr>
      </w:r>
      <w:r>
        <w:rPr>
          <w:noProof/>
        </w:rPr>
        <w:fldChar w:fldCharType="separate"/>
      </w:r>
      <w:r>
        <w:rPr>
          <w:noProof/>
        </w:rPr>
        <w:t>87</w:t>
      </w:r>
      <w:r>
        <w:rPr>
          <w:noProof/>
        </w:rPr>
        <w:fldChar w:fldCharType="end"/>
      </w:r>
    </w:p>
    <w:p w14:paraId="1CCE9ACB" w14:textId="6DBDADFC" w:rsidR="004445A0" w:rsidRDefault="004445A0">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_Toc131293871 \h </w:instrText>
      </w:r>
      <w:r>
        <w:rPr>
          <w:noProof/>
        </w:rPr>
      </w:r>
      <w:r>
        <w:rPr>
          <w:noProof/>
        </w:rPr>
        <w:fldChar w:fldCharType="separate"/>
      </w:r>
      <w:r>
        <w:rPr>
          <w:noProof/>
        </w:rPr>
        <w:t>87</w:t>
      </w:r>
      <w:r>
        <w:rPr>
          <w:noProof/>
        </w:rPr>
        <w:fldChar w:fldCharType="end"/>
      </w:r>
    </w:p>
    <w:p w14:paraId="3D151D36" w14:textId="5C7D9653" w:rsidR="004445A0" w:rsidRDefault="004445A0">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_Toc131293872 \h </w:instrText>
      </w:r>
      <w:r>
        <w:rPr>
          <w:noProof/>
        </w:rPr>
      </w:r>
      <w:r>
        <w:rPr>
          <w:noProof/>
        </w:rPr>
        <w:fldChar w:fldCharType="separate"/>
      </w:r>
      <w:r>
        <w:rPr>
          <w:noProof/>
        </w:rPr>
        <w:t>88</w:t>
      </w:r>
      <w:r>
        <w:rPr>
          <w:noProof/>
        </w:rPr>
        <w:fldChar w:fldCharType="end"/>
      </w:r>
    </w:p>
    <w:p w14:paraId="6E0E74AF" w14:textId="2B84D5C7" w:rsidR="004445A0" w:rsidRDefault="004445A0">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_Toc131293873 \h </w:instrText>
      </w:r>
      <w:r>
        <w:rPr>
          <w:noProof/>
        </w:rPr>
      </w:r>
      <w:r>
        <w:rPr>
          <w:noProof/>
        </w:rPr>
        <w:fldChar w:fldCharType="separate"/>
      </w:r>
      <w:r>
        <w:rPr>
          <w:noProof/>
        </w:rPr>
        <w:t>91</w:t>
      </w:r>
      <w:r>
        <w:rPr>
          <w:noProof/>
        </w:rPr>
        <w:fldChar w:fldCharType="end"/>
      </w:r>
    </w:p>
    <w:p w14:paraId="3B9F5622" w14:textId="65E329C2" w:rsidR="004445A0" w:rsidRDefault="004445A0">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_Toc131293874 \h </w:instrText>
      </w:r>
      <w:r>
        <w:rPr>
          <w:noProof/>
        </w:rPr>
      </w:r>
      <w:r>
        <w:rPr>
          <w:noProof/>
        </w:rPr>
        <w:fldChar w:fldCharType="separate"/>
      </w:r>
      <w:r>
        <w:rPr>
          <w:noProof/>
        </w:rPr>
        <w:t>92</w:t>
      </w:r>
      <w:r>
        <w:rPr>
          <w:noProof/>
        </w:rPr>
        <w:fldChar w:fldCharType="end"/>
      </w:r>
    </w:p>
    <w:p w14:paraId="6AB83A3B" w14:textId="3144FF42" w:rsidR="004445A0" w:rsidRDefault="004445A0">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_Toc131293875 \h </w:instrText>
      </w:r>
      <w:r>
        <w:rPr>
          <w:noProof/>
        </w:rPr>
      </w:r>
      <w:r>
        <w:rPr>
          <w:noProof/>
        </w:rPr>
        <w:fldChar w:fldCharType="separate"/>
      </w:r>
      <w:r>
        <w:rPr>
          <w:noProof/>
        </w:rPr>
        <w:t>93</w:t>
      </w:r>
      <w:r>
        <w:rPr>
          <w:noProof/>
        </w:rPr>
        <w:fldChar w:fldCharType="end"/>
      </w:r>
    </w:p>
    <w:p w14:paraId="389EC825" w14:textId="66E7E2B5" w:rsidR="004445A0" w:rsidRDefault="004445A0">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_Toc131293876 \h </w:instrText>
      </w:r>
      <w:r>
        <w:rPr>
          <w:noProof/>
        </w:rPr>
      </w:r>
      <w:r>
        <w:rPr>
          <w:noProof/>
        </w:rPr>
        <w:fldChar w:fldCharType="separate"/>
      </w:r>
      <w:r>
        <w:rPr>
          <w:noProof/>
        </w:rPr>
        <w:t>95</w:t>
      </w:r>
      <w:r>
        <w:rPr>
          <w:noProof/>
        </w:rPr>
        <w:fldChar w:fldCharType="end"/>
      </w:r>
    </w:p>
    <w:p w14:paraId="3E70FDB2" w14:textId="0D9241EF"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_Toc131293877 \h </w:instrText>
      </w:r>
      <w:r>
        <w:rPr>
          <w:noProof/>
        </w:rPr>
      </w:r>
      <w:r>
        <w:rPr>
          <w:noProof/>
        </w:rPr>
        <w:fldChar w:fldCharType="separate"/>
      </w:r>
      <w:r>
        <w:rPr>
          <w:noProof/>
        </w:rPr>
        <w:t>96</w:t>
      </w:r>
      <w:r>
        <w:rPr>
          <w:noProof/>
        </w:rPr>
        <w:fldChar w:fldCharType="end"/>
      </w:r>
    </w:p>
    <w:p w14:paraId="0FC16FBB" w14:textId="355463CC" w:rsidR="004445A0" w:rsidRDefault="004445A0">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_Toc131293878 \h </w:instrText>
      </w:r>
      <w:r>
        <w:rPr>
          <w:noProof/>
        </w:rPr>
      </w:r>
      <w:r>
        <w:rPr>
          <w:noProof/>
        </w:rPr>
        <w:fldChar w:fldCharType="separate"/>
      </w:r>
      <w:r>
        <w:rPr>
          <w:noProof/>
        </w:rPr>
        <w:t>97</w:t>
      </w:r>
      <w:r>
        <w:rPr>
          <w:noProof/>
        </w:rPr>
        <w:fldChar w:fldCharType="end"/>
      </w:r>
    </w:p>
    <w:p w14:paraId="0AE81927" w14:textId="535389F5" w:rsidR="004445A0" w:rsidRDefault="004445A0" w:rsidP="004445A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_Toc131293879 \h </w:instrText>
      </w:r>
      <w:r>
        <w:rPr>
          <w:noProof/>
        </w:rPr>
      </w:r>
      <w:r>
        <w:rPr>
          <w:noProof/>
        </w:rPr>
        <w:fldChar w:fldCharType="separate"/>
      </w:r>
      <w:r>
        <w:rPr>
          <w:noProof/>
        </w:rPr>
        <w:t>99</w:t>
      </w:r>
      <w:r>
        <w:rPr>
          <w:noProof/>
        </w:rPr>
        <w:fldChar w:fldCharType="end"/>
      </w:r>
    </w:p>
    <w:p w14:paraId="32F3E701" w14:textId="051993D6"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31293649"/>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31293650"/>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31293651"/>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31293652"/>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31293653"/>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31293654"/>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31293655"/>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31293656"/>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2C3DF2BA" w:rsidR="00954DB2" w:rsidRPr="00E57565" w:rsidRDefault="003B7DCC" w:rsidP="001D5671">
      <w:pPr>
        <w:pStyle w:val="NO"/>
        <w:rPr>
          <w:bCs/>
          <w:noProof/>
        </w:rPr>
      </w:pPr>
      <w:r>
        <w:rPr>
          <w:lang w:eastAsia="ko-KR"/>
        </w:rPr>
        <w:t>NOTE:</w:t>
      </w:r>
      <w:r>
        <w:rPr>
          <w:lang w:eastAsia="ko-KR"/>
        </w:rPr>
        <w:tab/>
        <w:t xml:space="preserve">A wireline access network does not indicate PLMNs </w:t>
      </w:r>
      <w:r w:rsidR="004318F7">
        <w:rPr>
          <w:lang w:eastAsia="ko-KR"/>
        </w:rPr>
        <w:t xml:space="preserve">or SNPNs </w:t>
      </w:r>
      <w:r>
        <w:rPr>
          <w:lang w:eastAsia="ko-KR"/>
        </w:rPr>
        <w:t>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31293657"/>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31293658"/>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31293659"/>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31293660"/>
      <w:r>
        <w:t>4.3.2</w:t>
      </w:r>
      <w:r>
        <w:tab/>
        <w:t>FQDN for N3IWF Selection</w:t>
      </w:r>
      <w:bookmarkEnd w:id="87"/>
      <w:bookmarkEnd w:id="88"/>
      <w:bookmarkEnd w:id="89"/>
      <w:bookmarkEnd w:id="90"/>
      <w:bookmarkEnd w:id="91"/>
      <w:bookmarkEnd w:id="92"/>
      <w:bookmarkEnd w:id="93"/>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lastRenderedPageBreak/>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31293661"/>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31293662"/>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31293663"/>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31293664"/>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31293665"/>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lastRenderedPageBreak/>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31293666"/>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31293667"/>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31293668"/>
      <w:r>
        <w:lastRenderedPageBreak/>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31293669"/>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31293670"/>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31293671"/>
      <w:r>
        <w:lastRenderedPageBreak/>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31293672"/>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31293673"/>
      <w:r>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31293674"/>
      <w:r>
        <w:t>5.2.1</w:t>
      </w:r>
      <w:r>
        <w:tab/>
        <w:t>General</w:t>
      </w:r>
      <w:bookmarkEnd w:id="185"/>
      <w:bookmarkEnd w:id="186"/>
      <w:bookmarkEnd w:id="187"/>
      <w:bookmarkEnd w:id="188"/>
      <w:bookmarkEnd w:id="189"/>
      <w:bookmarkEnd w:id="190"/>
      <w:bookmarkEnd w:id="191"/>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31293675"/>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lastRenderedPageBreak/>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31293676"/>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31293677"/>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31293678"/>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31293679"/>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31293680"/>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31293681"/>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lastRenderedPageBreak/>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lastRenderedPageBreak/>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A14DDF4" w14:textId="7E761A65" w:rsidR="00DC3397" w:rsidRDefault="00DC3397" w:rsidP="00DC3397">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032BEC23"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6E7BC2F" w14:textId="77777777" w:rsidR="00AD55CA" w:rsidRDefault="00AD55CA" w:rsidP="00AD55CA">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xxy of 3GPP TS 23.003 [8]</w:t>
      </w:r>
      <w:r>
        <w:rPr>
          <w:lang w:eastAsia="zh-CN"/>
        </w:rPr>
        <w:t>.</w:t>
      </w:r>
    </w:p>
    <w:p w14:paraId="136D3157" w14:textId="54D2FAFE" w:rsidR="00017278" w:rsidRPr="009C45C3" w:rsidRDefault="00AD55CA" w:rsidP="00B051B9">
      <w:pPr>
        <w:pStyle w:val="B2"/>
        <w:rPr>
          <w:color w:val="FF0000"/>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r w:rsidRPr="004F1A9C">
        <w:rPr>
          <w:rStyle w:val="EditorsNoteCharChar"/>
        </w:rPr>
        <w:t>.</w:t>
      </w:r>
    </w:p>
    <w:p w14:paraId="25A99C90" w14:textId="470EB336" w:rsidR="008F658A" w:rsidRDefault="008F658A" w:rsidP="008F658A">
      <w:pPr>
        <w:pStyle w:val="NO"/>
        <w:rPr>
          <w:noProof/>
        </w:rPr>
      </w:pPr>
      <w:r>
        <w:t>NOTE </w:t>
      </w:r>
      <w:r w:rsidR="00DC3397">
        <w:t>7</w:t>
      </w:r>
      <w:r>
        <w:t>:</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31293682"/>
      <w:r>
        <w:lastRenderedPageBreak/>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31293683"/>
      <w:r>
        <w:t>5.3A.1</w:t>
      </w:r>
      <w:r>
        <w:tab/>
        <w:t>General</w:t>
      </w:r>
      <w:bookmarkEnd w:id="251"/>
      <w:bookmarkEnd w:id="252"/>
      <w:bookmarkEnd w:id="253"/>
      <w:bookmarkEnd w:id="254"/>
      <w:bookmarkEnd w:id="255"/>
      <w:bookmarkEnd w:id="256"/>
      <w:bookmarkEnd w:id="257"/>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31293684"/>
      <w:r>
        <w:t>5.3A.2</w:t>
      </w:r>
      <w:r>
        <w:tab/>
        <w:t>PLMN solicitation</w:t>
      </w:r>
      <w:bookmarkEnd w:id="258"/>
      <w:bookmarkEnd w:id="259"/>
      <w:bookmarkEnd w:id="260"/>
      <w:bookmarkEnd w:id="261"/>
      <w:bookmarkEnd w:id="262"/>
      <w:bookmarkEnd w:id="263"/>
      <w:bookmarkEnd w:id="264"/>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31293685"/>
      <w:r>
        <w:lastRenderedPageBreak/>
        <w:t>5.3A.3</w:t>
      </w:r>
      <w:r>
        <w:tab/>
        <w:t>Manual PLMN selection mode procedure</w:t>
      </w:r>
      <w:bookmarkEnd w:id="265"/>
      <w:bookmarkEnd w:id="266"/>
      <w:bookmarkEnd w:id="267"/>
      <w:bookmarkEnd w:id="268"/>
      <w:bookmarkEnd w:id="269"/>
      <w:bookmarkEnd w:id="270"/>
      <w:bookmarkEnd w:id="271"/>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31293686"/>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31293687"/>
      <w:r w:rsidRPr="00557CB2">
        <w:t>5.3A.4.1</w:t>
      </w:r>
      <w:bookmarkEnd w:id="279"/>
      <w:r w:rsidRPr="00557CB2">
        <w:tab/>
        <w:t>General</w:t>
      </w:r>
      <w:bookmarkEnd w:id="280"/>
      <w:bookmarkEnd w:id="281"/>
      <w:bookmarkEnd w:id="282"/>
      <w:bookmarkEnd w:id="283"/>
      <w:bookmarkEnd w:id="284"/>
      <w:bookmarkEnd w:id="285"/>
      <w:bookmarkEnd w:id="286"/>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5CD57336" w:rsidR="009B0FAF" w:rsidRDefault="009B0FAF" w:rsidP="002F6666">
      <w:pPr>
        <w:pStyle w:val="B2"/>
        <w:rPr>
          <w:lang w:eastAsia="zh-CN"/>
        </w:rPr>
      </w:pPr>
      <w:r>
        <w:t>i)</w:t>
      </w:r>
      <w:r>
        <w:tab/>
      </w:r>
      <w:r w:rsidR="001B3DE5">
        <w:t>clause</w:t>
      </w:r>
      <w:r>
        <w:rPr>
          <w:lang w:eastAsia="zh-CN"/>
        </w:rPr>
        <w:t> 28.7.6</w:t>
      </w:r>
      <w:r w:rsidR="002241A5">
        <w:rPr>
          <w:lang w:eastAsia="zh-CN"/>
        </w:rPr>
        <w:t xml:space="preserve"> (</w:t>
      </w:r>
      <w:r w:rsidR="002241A5" w:rsidRPr="00EC57F4">
        <w:rPr>
          <w:lang w:eastAsia="zh-CN"/>
        </w:rPr>
        <w:t>when TNGF ID is not used for constructing the NAI</w:t>
      </w:r>
      <w:r w:rsidR="002241A5">
        <w:rPr>
          <w:lang w:eastAsia="zh-CN"/>
        </w:rPr>
        <w:t>) or clause xxy (</w:t>
      </w:r>
      <w:r w:rsidR="002241A5" w:rsidRPr="00EC57F4">
        <w:rPr>
          <w:lang w:eastAsia="zh-CN"/>
        </w:rPr>
        <w:t>when NGF ID is used for constructing the NAI</w:t>
      </w:r>
      <w:r w:rsidR="002241A5">
        <w:rPr>
          <w:lang w:eastAsia="zh-CN"/>
        </w:rPr>
        <w:t>)</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03B1B7A3" w14:textId="7ABD29D1" w:rsidR="002241A5" w:rsidRDefault="002241A5" w:rsidP="002F6666">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31293688"/>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31293689"/>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131293690"/>
      <w:bookmarkStart w:id="308" w:name="_Toc20212047"/>
      <w:r>
        <w:t>5.3B</w:t>
      </w:r>
      <w:r>
        <w:tab/>
        <w:t>PLMN selection procedures using wireline access</w:t>
      </w:r>
      <w:bookmarkEnd w:id="302"/>
      <w:bookmarkEnd w:id="303"/>
      <w:bookmarkEnd w:id="304"/>
      <w:bookmarkEnd w:id="305"/>
      <w:bookmarkEnd w:id="306"/>
      <w:bookmarkEnd w:id="307"/>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131293691"/>
      <w:bookmarkStart w:id="310" w:name="_Toc27744930"/>
      <w:bookmarkStart w:id="311" w:name="_Toc36114730"/>
      <w:bookmarkStart w:id="312" w:name="_Toc45271324"/>
      <w:bookmarkStart w:id="313" w:name="_Toc51936582"/>
      <w:bookmarkStart w:id="314" w:name="_Toc58230252"/>
      <w:r>
        <w:t>5.3C</w:t>
      </w:r>
      <w:r>
        <w:tab/>
        <w:t xml:space="preserve">PLMN selection procedures for </w:t>
      </w:r>
      <w:r w:rsidRPr="001F6692">
        <w:t xml:space="preserve">NSWO </w:t>
      </w:r>
      <w:r>
        <w:t>in 5GS</w:t>
      </w:r>
      <w:bookmarkEnd w:id="309"/>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lastRenderedPageBreak/>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16" w:name="_Toc131293692"/>
      <w:r>
        <w:t>5.3D</w:t>
      </w:r>
      <w:r>
        <w:tab/>
        <w:t>SNPN selection procedures using trusted non-3GPP access</w:t>
      </w:r>
      <w:bookmarkEnd w:id="316"/>
    </w:p>
    <w:p w14:paraId="7D66DFE4" w14:textId="025E6437" w:rsidR="00B35F41" w:rsidRDefault="00B35F41" w:rsidP="00B35F41">
      <w:pPr>
        <w:pStyle w:val="Heading3"/>
      </w:pPr>
      <w:bookmarkStart w:id="317" w:name="_Toc131293693"/>
      <w:r>
        <w:t>5.3D.1</w:t>
      </w:r>
      <w:r>
        <w:tab/>
        <w:t>General</w:t>
      </w:r>
      <w:bookmarkEnd w:id="317"/>
    </w:p>
    <w:p w14:paraId="6EA8385E" w14:textId="77777777" w:rsidR="00B35F41" w:rsidRDefault="00B35F41" w:rsidP="00B35F41">
      <w:r>
        <w:t>When the UE is operating in SNPN access operation mode there are two modes of SNPN selection, namely, manual SNPN selection and automatic SNPN selection.</w:t>
      </w:r>
    </w:p>
    <w:p w14:paraId="468768CE" w14:textId="77777777" w:rsidR="00B35F41" w:rsidRDefault="00B35F41" w:rsidP="00B35F41">
      <w:r>
        <w:t>The UE follows one of the following two procedures defined in clause 5.3.2.2 and clause 5.3.2.3 depending on its implementation.</w:t>
      </w:r>
    </w:p>
    <w:p w14:paraId="53CC8E03" w14:textId="77777777"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6970E77F" w14:textId="0F344352" w:rsidR="00B35F41" w:rsidRDefault="00B35F41" w:rsidP="00B35F41">
      <w:pPr>
        <w:pStyle w:val="Heading3"/>
      </w:pPr>
      <w:bookmarkStart w:id="318" w:name="_Toc131293694"/>
      <w:r>
        <w:t>5.3D</w:t>
      </w:r>
      <w:r w:rsidRPr="00DD2007">
        <w:t>.2</w:t>
      </w:r>
      <w:r w:rsidRPr="00DD2007">
        <w:tab/>
        <w:t>SNPN solicitation</w:t>
      </w:r>
      <w:bookmarkEnd w:id="318"/>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77777777"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02630DC7" w14:textId="77777777" w:rsidR="00B35F41" w:rsidRDefault="00B35F41" w:rsidP="00B35F41">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p>
    <w:p w14:paraId="2D142BE3" w14:textId="2238C3CB" w:rsidR="00B35F41" w:rsidRDefault="00B35F41" w:rsidP="00B35F41">
      <w:pPr>
        <w:pStyle w:val="Heading3"/>
        <w:rPr>
          <w:lang w:eastAsia="en-GB"/>
        </w:rPr>
      </w:pPr>
      <w:bookmarkStart w:id="319" w:name="_Toc131293695"/>
      <w:r>
        <w:lastRenderedPageBreak/>
        <w:t>5.3D.3</w:t>
      </w:r>
      <w:r>
        <w:tab/>
        <w:t>Manual SNPN selection mode procedure</w:t>
      </w:r>
      <w:bookmarkEnd w:id="319"/>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0" w:name="_Toc131293696"/>
      <w:r>
        <w:t>5.3D.</w:t>
      </w:r>
      <w:r>
        <w:rPr>
          <w:lang w:eastAsia="zh-CN"/>
        </w:rPr>
        <w:t>4</w:t>
      </w:r>
      <w:r>
        <w:tab/>
        <w:t>Automatic mode SNPN selection procedure</w:t>
      </w:r>
      <w:bookmarkEnd w:id="320"/>
    </w:p>
    <w:p w14:paraId="55F30F35" w14:textId="5F1E1325" w:rsidR="00B35F41" w:rsidRPr="00557CB2" w:rsidRDefault="00B35F41" w:rsidP="00B35F41">
      <w:pPr>
        <w:pStyle w:val="Heading4"/>
      </w:pPr>
      <w:bookmarkStart w:id="321" w:name="_Toc131293697"/>
      <w:r>
        <w:t>5.3D</w:t>
      </w:r>
      <w:r w:rsidRPr="00557CB2">
        <w:t>.</w:t>
      </w:r>
      <w:r>
        <w:t>4</w:t>
      </w:r>
      <w:r w:rsidRPr="00557CB2">
        <w:t>.1</w:t>
      </w:r>
      <w:r w:rsidRPr="00557CB2">
        <w:tab/>
        <w:t>General</w:t>
      </w:r>
      <w:bookmarkEnd w:id="321"/>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77777777"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77777777"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77777777"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7777777" w:rsidR="00B35F41" w:rsidRPr="00987A46"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w:t>
      </w:r>
      <w:r w:rsidRPr="00405898">
        <w:rPr>
          <w:lang w:val="en-US"/>
        </w:rPr>
        <w:lastRenderedPageBreak/>
        <w:t>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6FF09B80" w14:textId="77777777" w:rsidR="00B35F41" w:rsidRDefault="00B35F41" w:rsidP="00B35F41">
      <w:pPr>
        <w:pStyle w:val="EditorsNote"/>
        <w:rPr>
          <w:lang w:val="en-US"/>
        </w:rPr>
      </w:pPr>
      <w:bookmarkStart w:id="322"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322"/>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0B93CFAF" w:rsidR="00CB7DBA" w:rsidRPr="00CB7DBA" w:rsidRDefault="00B35F41" w:rsidP="00CB7DBA">
      <w:pPr>
        <w:pStyle w:val="NO"/>
      </w:pPr>
      <w:bookmarkStart w:id="323" w:name="_Toc131293698"/>
      <w:r w:rsidRPr="00CB7DBA">
        <w:t>NOTE 2:</w:t>
      </w:r>
      <w:r w:rsidRPr="00CB7DBA">
        <w:tab/>
        <w:t xml:space="preserve">Selecting a WLAN from multiple WLANs advertising support for the selected SNPN is UE implementation specific. </w:t>
      </w:r>
      <w:bookmarkStart w:id="324" w:name="_Hlk131287319"/>
    </w:p>
    <w:p w14:paraId="4183617F" w14:textId="26A67DA5" w:rsidR="00C2485D" w:rsidRDefault="00C2485D" w:rsidP="00C2485D">
      <w:pPr>
        <w:pStyle w:val="Heading2"/>
      </w:pPr>
      <w:bookmarkStart w:id="325" w:name="_Toc131293699"/>
      <w:bookmarkEnd w:id="323"/>
      <w:r>
        <w:t>5.3E</w:t>
      </w:r>
      <w:r>
        <w:tab/>
        <w:t>PLMN selection procedures using untrusted non-3GPP access</w:t>
      </w:r>
      <w:bookmarkEnd w:id="325"/>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6" w:name="_Toc131293700"/>
      <w:r>
        <w:t>5.3F</w:t>
      </w:r>
      <w:r>
        <w:tab/>
        <w:t>SNPN selection procedures using untrusted non-3GPP access</w:t>
      </w:r>
      <w:bookmarkEnd w:id="326"/>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r w:rsidRPr="009E46C1">
        <w:t>5.3</w:t>
      </w:r>
      <w:r w:rsidR="006703A9">
        <w:t>G</w:t>
      </w:r>
      <w:r w:rsidRPr="009E46C1">
        <w:tab/>
        <w:t>SNPN selection procedures using wireline access</w:t>
      </w:r>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46A7A5B6" w:rsidR="00107399" w:rsidRDefault="00107399" w:rsidP="004318F7">
      <w:r w:rsidRPr="009E46C1">
        <w:t>The 5G-RG and the W-AGF acting on behalf of the FN-RG shall consider that the subscribed SNPN is available on each wireline access network and shall select the subscribed SNPN on the wireline access network.</w:t>
      </w:r>
    </w:p>
    <w:p w14:paraId="7B3BACEC" w14:textId="77777777" w:rsidR="00CA6536" w:rsidRDefault="00CA6536" w:rsidP="00CA6536">
      <w:pPr>
        <w:pStyle w:val="Heading2"/>
      </w:pPr>
      <w:bookmarkStart w:id="327" w:name="_Toc131293701"/>
      <w:bookmarkEnd w:id="324"/>
      <w:r>
        <w:t>5.4</w:t>
      </w:r>
      <w:r>
        <w:tab/>
        <w:t>Access network reselection procedure</w:t>
      </w:r>
      <w:bookmarkEnd w:id="308"/>
      <w:bookmarkEnd w:id="310"/>
      <w:bookmarkEnd w:id="311"/>
      <w:bookmarkEnd w:id="312"/>
      <w:bookmarkEnd w:id="313"/>
      <w:bookmarkEnd w:id="314"/>
      <w:bookmarkEnd w:id="327"/>
    </w:p>
    <w:p w14:paraId="3B65E241" w14:textId="77777777" w:rsidR="002A3EC9" w:rsidRDefault="002A3EC9" w:rsidP="002A3EC9">
      <w:pPr>
        <w:pStyle w:val="Heading3"/>
      </w:pPr>
      <w:bookmarkStart w:id="328" w:name="_Toc20212048"/>
      <w:bookmarkStart w:id="329" w:name="_Toc27744931"/>
      <w:bookmarkStart w:id="330" w:name="_Toc36114731"/>
      <w:bookmarkStart w:id="331" w:name="_Toc45271325"/>
      <w:bookmarkStart w:id="332" w:name="_Toc51936583"/>
      <w:bookmarkStart w:id="333" w:name="_Toc58230253"/>
      <w:bookmarkStart w:id="334" w:name="_Toc131293702"/>
      <w:r>
        <w:t>5.4.1</w:t>
      </w:r>
      <w:r>
        <w:tab/>
        <w:t>General</w:t>
      </w:r>
      <w:bookmarkEnd w:id="328"/>
      <w:bookmarkEnd w:id="329"/>
      <w:bookmarkEnd w:id="330"/>
      <w:bookmarkEnd w:id="331"/>
      <w:bookmarkEnd w:id="332"/>
      <w:bookmarkEnd w:id="333"/>
      <w:bookmarkEnd w:id="334"/>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5" w:name="_Toc20212049"/>
      <w:bookmarkStart w:id="336" w:name="_Toc27744932"/>
      <w:bookmarkStart w:id="337" w:name="_Toc36114732"/>
      <w:bookmarkStart w:id="338" w:name="_Toc45271326"/>
      <w:bookmarkStart w:id="339" w:name="_Toc51936584"/>
      <w:bookmarkStart w:id="340" w:name="_Toc58230254"/>
      <w:bookmarkStart w:id="341" w:name="_Toc131293703"/>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5"/>
      <w:bookmarkEnd w:id="336"/>
      <w:bookmarkEnd w:id="337"/>
      <w:bookmarkEnd w:id="338"/>
      <w:bookmarkEnd w:id="339"/>
      <w:bookmarkEnd w:id="340"/>
      <w:bookmarkEnd w:id="341"/>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lastRenderedPageBreak/>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2" w:name="_Toc20212050"/>
      <w:bookmarkStart w:id="343" w:name="_Toc27744933"/>
      <w:bookmarkStart w:id="344" w:name="_Toc36114733"/>
      <w:bookmarkStart w:id="345" w:name="_Toc45271327"/>
      <w:bookmarkStart w:id="346" w:name="_Toc51936585"/>
      <w:bookmarkStart w:id="347" w:name="_Toc58230255"/>
      <w:bookmarkStart w:id="348" w:name="_Toc131293704"/>
      <w:r>
        <w:t>6</w:t>
      </w:r>
      <w:r w:rsidR="00B748CD">
        <w:tab/>
      </w:r>
      <w:r w:rsidR="00131101">
        <w:t>UE - 5GC network protocols</w:t>
      </w:r>
      <w:bookmarkEnd w:id="342"/>
      <w:bookmarkEnd w:id="343"/>
      <w:bookmarkEnd w:id="344"/>
      <w:bookmarkEnd w:id="345"/>
      <w:bookmarkEnd w:id="346"/>
      <w:bookmarkEnd w:id="347"/>
      <w:bookmarkEnd w:id="348"/>
    </w:p>
    <w:p w14:paraId="33D251C5" w14:textId="77777777" w:rsidR="00B748CD" w:rsidRPr="005D3588" w:rsidRDefault="00EE7FBE" w:rsidP="00B748CD">
      <w:pPr>
        <w:pStyle w:val="Heading2"/>
      </w:pPr>
      <w:bookmarkStart w:id="349" w:name="_Toc20212051"/>
      <w:bookmarkStart w:id="350" w:name="_Toc27744934"/>
      <w:bookmarkStart w:id="351" w:name="_Toc36114734"/>
      <w:bookmarkStart w:id="352" w:name="_Toc45271328"/>
      <w:bookmarkStart w:id="353" w:name="_Toc51936586"/>
      <w:bookmarkStart w:id="354" w:name="_Toc58230256"/>
      <w:bookmarkStart w:id="355" w:name="_Toc131293705"/>
      <w:r>
        <w:t>6</w:t>
      </w:r>
      <w:r w:rsidR="00B748CD" w:rsidRPr="005D3588">
        <w:t>.1</w:t>
      </w:r>
      <w:r w:rsidR="00B748CD" w:rsidRPr="005D3588">
        <w:tab/>
      </w:r>
      <w:r w:rsidR="00B748CD">
        <w:t>General</w:t>
      </w:r>
      <w:bookmarkEnd w:id="349"/>
      <w:bookmarkEnd w:id="350"/>
      <w:bookmarkEnd w:id="351"/>
      <w:bookmarkEnd w:id="352"/>
      <w:bookmarkEnd w:id="353"/>
      <w:bookmarkEnd w:id="354"/>
      <w:bookmarkEnd w:id="355"/>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6" w:name="_Toc20212052"/>
      <w:bookmarkStart w:id="357" w:name="_Toc27744935"/>
      <w:bookmarkStart w:id="358" w:name="_Toc36114735"/>
      <w:bookmarkStart w:id="359" w:name="_Toc45271329"/>
      <w:bookmarkStart w:id="360" w:name="_Toc51936587"/>
      <w:bookmarkStart w:id="361" w:name="_Toc58230257"/>
      <w:bookmarkStart w:id="362" w:name="_Toc131293706"/>
      <w:r>
        <w:t>6.2</w:t>
      </w:r>
      <w:r w:rsidR="00CB5CD2">
        <w:tab/>
      </w:r>
      <w:r w:rsidR="001D7F2D">
        <w:t>Void</w:t>
      </w:r>
      <w:bookmarkEnd w:id="356"/>
      <w:bookmarkEnd w:id="357"/>
      <w:bookmarkEnd w:id="358"/>
      <w:bookmarkEnd w:id="359"/>
      <w:bookmarkEnd w:id="360"/>
      <w:bookmarkEnd w:id="361"/>
      <w:bookmarkEnd w:id="362"/>
    </w:p>
    <w:p w14:paraId="0219D745" w14:textId="77BDAD1E" w:rsidR="00C304AC" w:rsidRDefault="003B0400" w:rsidP="00C304AC">
      <w:pPr>
        <w:pStyle w:val="Heading2"/>
      </w:pPr>
      <w:bookmarkStart w:id="363" w:name="_Toc20212053"/>
      <w:bookmarkStart w:id="364" w:name="_Toc27744936"/>
      <w:bookmarkStart w:id="365" w:name="_Toc36114736"/>
      <w:bookmarkStart w:id="366" w:name="_Toc45271330"/>
      <w:bookmarkStart w:id="367" w:name="_Toc51936588"/>
      <w:bookmarkStart w:id="368" w:name="_Toc58230258"/>
      <w:bookmarkStart w:id="369" w:name="_Toc131293707"/>
      <w:r>
        <w:t>6</w:t>
      </w:r>
      <w:r w:rsidR="00DF13ED">
        <w:t>.</w:t>
      </w:r>
      <w:r>
        <w:t>3</w:t>
      </w:r>
      <w:r w:rsidR="00C304AC">
        <w:tab/>
      </w:r>
      <w:r w:rsidR="00C304AC">
        <w:rPr>
          <w:lang w:eastAsia="de-DE"/>
        </w:rPr>
        <w:t>Authentication and authorization for accessing 5GS via non-3GPP access network</w:t>
      </w:r>
      <w:bookmarkEnd w:id="363"/>
      <w:bookmarkEnd w:id="364"/>
      <w:bookmarkEnd w:id="365"/>
      <w:bookmarkEnd w:id="366"/>
      <w:bookmarkEnd w:id="367"/>
      <w:bookmarkEnd w:id="368"/>
      <w:bookmarkEnd w:id="369"/>
    </w:p>
    <w:p w14:paraId="34643581" w14:textId="77777777" w:rsidR="002A3EC9" w:rsidRDefault="002A3EC9" w:rsidP="002A3EC9">
      <w:pPr>
        <w:pStyle w:val="Heading3"/>
      </w:pPr>
      <w:bookmarkStart w:id="370" w:name="_Toc20212054"/>
      <w:bookmarkStart w:id="371" w:name="_Toc27744937"/>
      <w:bookmarkStart w:id="372" w:name="_Toc36114737"/>
      <w:bookmarkStart w:id="373" w:name="_Toc45271331"/>
      <w:bookmarkStart w:id="374" w:name="_Toc51936589"/>
      <w:bookmarkStart w:id="375" w:name="_Toc58230259"/>
      <w:bookmarkStart w:id="376" w:name="_Toc131293708"/>
      <w:r>
        <w:t>6.3.1</w:t>
      </w:r>
      <w:r>
        <w:tab/>
        <w:t>General</w:t>
      </w:r>
      <w:bookmarkEnd w:id="370"/>
      <w:bookmarkEnd w:id="371"/>
      <w:bookmarkEnd w:id="372"/>
      <w:bookmarkEnd w:id="373"/>
      <w:bookmarkEnd w:id="374"/>
      <w:bookmarkEnd w:id="375"/>
      <w:bookmarkEnd w:id="376"/>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55D4EEBF" w:rsidR="007078A1" w:rsidRDefault="007078A1" w:rsidP="007078A1">
      <w:bookmarkStart w:id="377" w:name="_Toc20212055"/>
      <w:bookmarkStart w:id="378" w:name="_Toc27744938"/>
      <w:r>
        <w:t>In a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79" w:name="_Toc36114738"/>
      <w:bookmarkStart w:id="380" w:name="_Toc45271332"/>
      <w:bookmarkStart w:id="381" w:name="_Toc51936590"/>
      <w:bookmarkStart w:id="382" w:name="_Toc58230260"/>
      <w:bookmarkStart w:id="383" w:name="_Toc131293709"/>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79"/>
      <w:bookmarkEnd w:id="380"/>
      <w:bookmarkEnd w:id="381"/>
      <w:bookmarkEnd w:id="382"/>
      <w:bookmarkEnd w:id="383"/>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4" w:name="_Hlk33554232"/>
      <w:r w:rsidRPr="003523AB">
        <w:t> </w:t>
      </w:r>
      <w:bookmarkEnd w:id="384"/>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lastRenderedPageBreak/>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5" w:name="_Toc131293710"/>
      <w:bookmarkStart w:id="386" w:name="_Hlk96097903"/>
      <w:bookmarkStart w:id="387" w:name="_Toc36114739"/>
      <w:bookmarkStart w:id="388" w:name="_Toc45271333"/>
      <w:bookmarkStart w:id="389" w:name="_Toc51936591"/>
      <w:bookmarkStart w:id="390" w:name="_Toc58230261"/>
      <w:r>
        <w:t>6.3a</w:t>
      </w:r>
      <w:r>
        <w:tab/>
      </w:r>
      <w:r>
        <w:rPr>
          <w:lang w:eastAsia="de-DE"/>
        </w:rPr>
        <w:t>Authentication for NSWO in 5GS</w:t>
      </w:r>
      <w:bookmarkEnd w:id="385"/>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2FCFB603"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6C2151C" w14:textId="77777777" w:rsidR="00813891" w:rsidRDefault="00813891" w:rsidP="005679BD">
      <w:pPr>
        <w:pStyle w:val="Heading2"/>
      </w:pPr>
      <w:bookmarkStart w:id="391" w:name="_Toc131293711"/>
      <w:bookmarkEnd w:id="386"/>
      <w:r>
        <w:t>6.4</w:t>
      </w:r>
      <w:r>
        <w:tab/>
        <w:t xml:space="preserve">Handling of </w:t>
      </w:r>
      <w:r>
        <w:rPr>
          <w:lang w:eastAsia="de-DE"/>
        </w:rPr>
        <w:t>ANDSP Information</w:t>
      </w:r>
      <w:bookmarkEnd w:id="377"/>
      <w:bookmarkEnd w:id="378"/>
      <w:bookmarkEnd w:id="387"/>
      <w:bookmarkEnd w:id="388"/>
      <w:bookmarkEnd w:id="389"/>
      <w:bookmarkEnd w:id="390"/>
      <w:bookmarkEnd w:id="391"/>
    </w:p>
    <w:p w14:paraId="3EB0CAD6" w14:textId="77777777" w:rsidR="00813891" w:rsidRDefault="00813891" w:rsidP="00813891">
      <w:pPr>
        <w:pStyle w:val="Heading3"/>
        <w:rPr>
          <w:lang w:val="en-US" w:eastAsia="zh-CN"/>
        </w:rPr>
      </w:pPr>
      <w:bookmarkStart w:id="392" w:name="_Toc20212056"/>
      <w:bookmarkStart w:id="393" w:name="_Toc27744939"/>
      <w:bookmarkStart w:id="394" w:name="_Toc36114740"/>
      <w:bookmarkStart w:id="395" w:name="_Toc45271334"/>
      <w:bookmarkStart w:id="396" w:name="_Toc51936592"/>
      <w:bookmarkStart w:id="397" w:name="_Toc58230262"/>
      <w:bookmarkStart w:id="398" w:name="_Toc131293712"/>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92"/>
      <w:bookmarkEnd w:id="393"/>
      <w:bookmarkEnd w:id="394"/>
      <w:bookmarkEnd w:id="395"/>
      <w:bookmarkEnd w:id="396"/>
      <w:bookmarkEnd w:id="397"/>
      <w:bookmarkEnd w:id="398"/>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lastRenderedPageBreak/>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99" w:name="_Toc20212057"/>
      <w:bookmarkStart w:id="400" w:name="_Toc27744940"/>
      <w:bookmarkStart w:id="401" w:name="_Toc36114741"/>
      <w:bookmarkStart w:id="402" w:name="_Toc45271335"/>
      <w:bookmarkStart w:id="403" w:name="_Toc51936593"/>
      <w:bookmarkStart w:id="404" w:name="_Toc58230263"/>
      <w:bookmarkStart w:id="405" w:name="_Toc131293713"/>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99"/>
      <w:bookmarkEnd w:id="400"/>
      <w:bookmarkEnd w:id="401"/>
      <w:bookmarkEnd w:id="402"/>
      <w:bookmarkEnd w:id="403"/>
      <w:bookmarkEnd w:id="404"/>
      <w:bookmarkEnd w:id="405"/>
    </w:p>
    <w:p w14:paraId="76B0B530" w14:textId="77777777" w:rsidR="002A3EC9" w:rsidRPr="00F955AB" w:rsidRDefault="002A3EC9" w:rsidP="002A3EC9">
      <w:pPr>
        <w:pStyle w:val="Heading4"/>
      </w:pPr>
      <w:bookmarkStart w:id="406" w:name="_Toc20212058"/>
      <w:bookmarkStart w:id="407" w:name="_Toc27744941"/>
      <w:bookmarkStart w:id="408" w:name="_Toc36114742"/>
      <w:bookmarkStart w:id="409" w:name="_Toc45271336"/>
      <w:bookmarkStart w:id="410" w:name="_Toc51936594"/>
      <w:bookmarkStart w:id="411" w:name="_Toc58230264"/>
      <w:bookmarkStart w:id="412" w:name="_Toc131293714"/>
      <w:r>
        <w:t>6.4.2.1</w:t>
      </w:r>
      <w:r>
        <w:tab/>
        <w:t>General</w:t>
      </w:r>
      <w:bookmarkEnd w:id="406"/>
      <w:bookmarkEnd w:id="407"/>
      <w:bookmarkEnd w:id="408"/>
      <w:bookmarkEnd w:id="409"/>
      <w:bookmarkEnd w:id="410"/>
      <w:bookmarkEnd w:id="411"/>
      <w:bookmarkEnd w:id="41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13" w:name="_Toc20212059"/>
      <w:bookmarkStart w:id="414" w:name="_Toc27744942"/>
      <w:bookmarkStart w:id="415" w:name="_Toc36114743"/>
      <w:bookmarkStart w:id="416" w:name="_Toc45271337"/>
      <w:bookmarkStart w:id="417" w:name="_Toc51936595"/>
      <w:bookmarkStart w:id="418" w:name="_Toc58230265"/>
      <w:bookmarkStart w:id="419" w:name="_Toc131293715"/>
      <w:r w:rsidRPr="00F955AB">
        <w:t>6.</w:t>
      </w:r>
      <w:r>
        <w:t>4.2.2</w:t>
      </w:r>
      <w:r w:rsidRPr="00F955AB">
        <w:tab/>
        <w:t>Use of WLAN selection information</w:t>
      </w:r>
      <w:bookmarkEnd w:id="413"/>
      <w:bookmarkEnd w:id="414"/>
      <w:bookmarkEnd w:id="415"/>
      <w:bookmarkEnd w:id="416"/>
      <w:bookmarkEnd w:id="417"/>
      <w:bookmarkEnd w:id="418"/>
      <w:bookmarkEnd w:id="419"/>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0" w:name="_Toc20212060"/>
      <w:bookmarkStart w:id="421" w:name="_Toc27744943"/>
      <w:bookmarkStart w:id="422" w:name="_Toc36114744"/>
      <w:bookmarkStart w:id="423" w:name="_Toc45271338"/>
      <w:bookmarkStart w:id="424" w:name="_Toc51936596"/>
      <w:bookmarkStart w:id="425" w:name="_Toc58230266"/>
      <w:bookmarkStart w:id="426" w:name="_Toc131293716"/>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0"/>
      <w:bookmarkEnd w:id="421"/>
      <w:bookmarkEnd w:id="422"/>
      <w:bookmarkEnd w:id="423"/>
      <w:bookmarkEnd w:id="424"/>
      <w:bookmarkEnd w:id="425"/>
      <w:bookmarkEnd w:id="426"/>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27" w:name="_Toc20212061"/>
      <w:bookmarkStart w:id="428" w:name="_Toc27744944"/>
      <w:bookmarkStart w:id="429" w:name="_Toc36114745"/>
      <w:bookmarkStart w:id="430" w:name="_Toc45271339"/>
      <w:bookmarkStart w:id="431" w:name="_Toc51936597"/>
      <w:bookmarkStart w:id="432" w:name="_Toc58230267"/>
      <w:bookmarkStart w:id="433" w:name="_Toc13129371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27"/>
      <w:bookmarkEnd w:id="428"/>
      <w:bookmarkEnd w:id="429"/>
      <w:bookmarkEnd w:id="430"/>
      <w:bookmarkEnd w:id="431"/>
      <w:bookmarkEnd w:id="432"/>
      <w:bookmarkEnd w:id="433"/>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34" w:name="_Toc20212062"/>
      <w:bookmarkStart w:id="435" w:name="_Toc27744945"/>
      <w:bookmarkStart w:id="436" w:name="_Toc36114746"/>
      <w:bookmarkStart w:id="437" w:name="_Toc45271340"/>
      <w:bookmarkStart w:id="438" w:name="_Toc51936598"/>
      <w:bookmarkStart w:id="439" w:name="_Toc58230268"/>
      <w:bookmarkStart w:id="440" w:name="_Toc131293718"/>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34"/>
      <w:bookmarkEnd w:id="435"/>
      <w:bookmarkEnd w:id="436"/>
      <w:bookmarkEnd w:id="437"/>
      <w:bookmarkEnd w:id="438"/>
      <w:bookmarkEnd w:id="439"/>
      <w:bookmarkEnd w:id="440"/>
    </w:p>
    <w:p w14:paraId="58550ABF" w14:textId="77777777" w:rsidR="00B748CD" w:rsidRDefault="00C13D36" w:rsidP="00B748CD">
      <w:pPr>
        <w:pStyle w:val="Heading2"/>
      </w:pPr>
      <w:bookmarkStart w:id="441" w:name="_Toc20212063"/>
      <w:bookmarkStart w:id="442" w:name="_Toc27744946"/>
      <w:bookmarkStart w:id="443" w:name="_Toc36114747"/>
      <w:bookmarkStart w:id="444" w:name="_Toc45271341"/>
      <w:bookmarkStart w:id="445" w:name="_Toc51936599"/>
      <w:bookmarkStart w:id="446" w:name="_Toc58230269"/>
      <w:bookmarkStart w:id="447" w:name="_Toc131293719"/>
      <w:r>
        <w:t>7</w:t>
      </w:r>
      <w:r w:rsidR="00B748CD">
        <w:t>.1</w:t>
      </w:r>
      <w:r w:rsidR="00B748CD">
        <w:tab/>
        <w:t>General</w:t>
      </w:r>
      <w:bookmarkEnd w:id="441"/>
      <w:bookmarkEnd w:id="442"/>
      <w:bookmarkEnd w:id="443"/>
      <w:bookmarkEnd w:id="444"/>
      <w:bookmarkEnd w:id="445"/>
      <w:bookmarkEnd w:id="446"/>
      <w:bookmarkEnd w:id="447"/>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lastRenderedPageBreak/>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48" w:name="_Toc20212064"/>
      <w:bookmarkStart w:id="449" w:name="_Toc27744947"/>
      <w:bookmarkStart w:id="450" w:name="_Toc36114748"/>
      <w:bookmarkStart w:id="451" w:name="_Toc45271342"/>
      <w:bookmarkStart w:id="452" w:name="_Toc51936600"/>
      <w:bookmarkStart w:id="453" w:name="_Toc58230270"/>
      <w:bookmarkStart w:id="454" w:name="_Toc131293720"/>
      <w:r>
        <w:t>7</w:t>
      </w:r>
      <w:r w:rsidR="00E26061">
        <w:t>.2</w:t>
      </w:r>
      <w:r w:rsidR="00E26061">
        <w:tab/>
      </w:r>
      <w:r w:rsidR="002A3EC9">
        <w:t>N3AN node</w:t>
      </w:r>
      <w:r w:rsidR="00850981">
        <w:t xml:space="preserve"> selection procedure</w:t>
      </w:r>
      <w:bookmarkEnd w:id="448"/>
      <w:bookmarkEnd w:id="449"/>
      <w:bookmarkEnd w:id="450"/>
      <w:bookmarkEnd w:id="451"/>
      <w:bookmarkEnd w:id="452"/>
      <w:bookmarkEnd w:id="453"/>
      <w:bookmarkEnd w:id="454"/>
    </w:p>
    <w:p w14:paraId="5B48AAAE" w14:textId="77777777" w:rsidR="005E5B74" w:rsidRPr="00F37B07" w:rsidRDefault="005E5B74" w:rsidP="005E5B74">
      <w:pPr>
        <w:pStyle w:val="Heading3"/>
        <w:rPr>
          <w:lang w:val="en-US" w:eastAsia="zh-CN"/>
        </w:rPr>
      </w:pPr>
      <w:bookmarkStart w:id="455" w:name="_Toc20212065"/>
      <w:bookmarkStart w:id="456" w:name="_Toc27744948"/>
      <w:bookmarkStart w:id="457" w:name="_Toc36114749"/>
      <w:bookmarkStart w:id="458" w:name="_Toc45271343"/>
      <w:bookmarkStart w:id="459" w:name="_Toc51936601"/>
      <w:bookmarkStart w:id="460" w:name="_Toc58230271"/>
      <w:bookmarkStart w:id="461" w:name="_Toc131293721"/>
      <w:r w:rsidRPr="00F37B07">
        <w:rPr>
          <w:lang w:val="en-US" w:eastAsia="zh-CN"/>
        </w:rPr>
        <w:t>7.2.1</w:t>
      </w:r>
      <w:r w:rsidRPr="00F37B07">
        <w:rPr>
          <w:lang w:val="en-US" w:eastAsia="zh-CN"/>
        </w:rPr>
        <w:tab/>
        <w:t>General</w:t>
      </w:r>
      <w:bookmarkEnd w:id="455"/>
      <w:bookmarkEnd w:id="456"/>
      <w:bookmarkEnd w:id="457"/>
      <w:bookmarkEnd w:id="458"/>
      <w:bookmarkEnd w:id="459"/>
      <w:bookmarkEnd w:id="460"/>
      <w:bookmarkEnd w:id="461"/>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6AF14D8" w:rsidR="00EB5F77" w:rsidRDefault="005E5B74" w:rsidP="009C45C3">
      <w:pPr>
        <w:pStyle w:val="ListParagraph"/>
        <w:numPr>
          <w:ilvl w:val="0"/>
          <w:numId w:val="10"/>
        </w:numPr>
      </w:pPr>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462" w:name="_Toc20212066"/>
      <w:bookmarkStart w:id="463" w:name="_Toc27744949"/>
      <w:bookmarkStart w:id="464" w:name="_Toc36114750"/>
      <w:bookmarkStart w:id="465"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2D6ADD92" w:rsidR="00EB5F77" w:rsidRDefault="00EB5F77" w:rsidP="00ED37BC">
      <w:r w:rsidRPr="001B041B">
        <w:t>Clause 7.2.</w:t>
      </w:r>
      <w:r>
        <w:t>6</w:t>
      </w:r>
      <w:r w:rsidRPr="001B041B">
        <w:t xml:space="preserve"> is applicable to a UE selecting an N3AN node </w:t>
      </w:r>
      <w:r>
        <w:t>for case b) above.</w:t>
      </w:r>
    </w:p>
    <w:p w14:paraId="77C2F51D" w14:textId="61BDC859" w:rsidR="008A1CFA" w:rsidRDefault="008A1CFA" w:rsidP="00ED37BC">
      <w:r>
        <w:t>Clause 7.2.x is applicable to a UE selecting an N3IWF for onboarding SNPN.</w:t>
      </w:r>
    </w:p>
    <w:p w14:paraId="0D49625C" w14:textId="77777777" w:rsidR="005E5B74" w:rsidRDefault="005E5B74" w:rsidP="005E5B74">
      <w:pPr>
        <w:pStyle w:val="Heading3"/>
      </w:pPr>
      <w:bookmarkStart w:id="466" w:name="_Toc51936602"/>
      <w:bookmarkStart w:id="467" w:name="_Toc58230272"/>
      <w:bookmarkStart w:id="468" w:name="_Toc131293722"/>
      <w:r>
        <w:t>7.2.2</w:t>
      </w:r>
      <w:r>
        <w:tab/>
        <w:t>N3AN node configuration information</w:t>
      </w:r>
      <w:bookmarkEnd w:id="462"/>
      <w:bookmarkEnd w:id="463"/>
      <w:bookmarkEnd w:id="464"/>
      <w:bookmarkEnd w:id="465"/>
      <w:bookmarkEnd w:id="466"/>
      <w:bookmarkEnd w:id="467"/>
      <w:bookmarkEnd w:id="468"/>
    </w:p>
    <w:p w14:paraId="534F2309" w14:textId="61F1D0FB"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,V-PCF</w:t>
      </w:r>
      <w:r>
        <w:t xml:space="preserve"> </w:t>
      </w:r>
      <w:r>
        <w:rPr>
          <w:lang w:val="en-US"/>
        </w:rPr>
        <w:t>or via implementation specific means</w:t>
      </w:r>
      <w:r>
        <w:rPr>
          <w:lang w:val="en-US" w:eastAsia="zh-CN"/>
        </w:rPr>
        <w:t>.</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69" w:name="_Hlk118464096"/>
      <w:r>
        <w:t xml:space="preserve">Slice-specific N3IWF prefix configuration </w:t>
      </w:r>
      <w:bookmarkEnd w:id="469"/>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0" w:name="_Hlk127262267"/>
      <w:r>
        <w:lastRenderedPageBreak/>
        <w:t>NOTE 2:</w:t>
      </w:r>
      <w:r>
        <w:tab/>
        <w:t xml:space="preserve">As an implementation option, the UE can store slice-specific N3IWF prefix configuration provisioned by a PLMN for later use. </w:t>
      </w:r>
      <w:bookmarkEnd w:id="470"/>
    </w:p>
    <w:p w14:paraId="7E567161" w14:textId="13A40602"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1" w:name="_Toc20212067"/>
      <w:bookmarkStart w:id="472" w:name="_Toc27744950"/>
      <w:bookmarkStart w:id="473" w:name="_Toc36114751"/>
      <w:bookmarkStart w:id="474" w:name="_Toc45271345"/>
      <w:bookmarkStart w:id="475" w:name="_Toc51936603"/>
      <w:bookmarkStart w:id="476" w:name="_Toc58230273"/>
      <w:bookmarkStart w:id="477" w:name="_Toc131293723"/>
      <w:r>
        <w:t>7.2.3</w:t>
      </w:r>
      <w:r>
        <w:tab/>
        <w:t>Determination of the country the UE is located in</w:t>
      </w:r>
      <w:bookmarkEnd w:id="471"/>
      <w:bookmarkEnd w:id="472"/>
      <w:bookmarkEnd w:id="473"/>
      <w:bookmarkEnd w:id="474"/>
      <w:bookmarkEnd w:id="475"/>
      <w:bookmarkEnd w:id="476"/>
      <w:bookmarkEnd w:id="477"/>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78" w:name="_Toc20212068"/>
      <w:bookmarkStart w:id="479" w:name="_Toc27744951"/>
      <w:bookmarkStart w:id="480" w:name="_Toc36114752"/>
      <w:bookmarkStart w:id="481" w:name="_Toc45271346"/>
      <w:bookmarkStart w:id="482" w:name="_Toc51936604"/>
      <w:bookmarkStart w:id="483" w:name="_Toc58230274"/>
      <w:bookmarkStart w:id="484" w:name="_Toc131293724"/>
      <w:r>
        <w:t>7.2.4</w:t>
      </w:r>
      <w:r>
        <w:tab/>
      </w:r>
      <w:r w:rsidR="002A3EC9">
        <w:t>N3AN node</w:t>
      </w:r>
      <w:r>
        <w:t xml:space="preserve"> selection</w:t>
      </w:r>
      <w:bookmarkEnd w:id="478"/>
      <w:bookmarkEnd w:id="479"/>
      <w:bookmarkEnd w:id="480"/>
      <w:bookmarkEnd w:id="481"/>
      <w:bookmarkEnd w:id="482"/>
      <w:bookmarkEnd w:id="483"/>
      <w:r w:rsidR="00DB209B" w:rsidRPr="00DB209B">
        <w:t xml:space="preserve"> for non-emergency services</w:t>
      </w:r>
      <w:bookmarkEnd w:id="484"/>
    </w:p>
    <w:p w14:paraId="51720CBD" w14:textId="77777777" w:rsidR="005E5B74" w:rsidRDefault="005E5B74" w:rsidP="005E5B74">
      <w:pPr>
        <w:pStyle w:val="Heading4"/>
      </w:pPr>
      <w:bookmarkStart w:id="485" w:name="_Toc20212069"/>
      <w:bookmarkStart w:id="486" w:name="_Toc27744952"/>
      <w:bookmarkStart w:id="487" w:name="_Toc36114753"/>
      <w:bookmarkStart w:id="488" w:name="_Toc45271347"/>
      <w:bookmarkStart w:id="489" w:name="_Toc51936605"/>
      <w:bookmarkStart w:id="490" w:name="_Toc58230275"/>
      <w:bookmarkStart w:id="491" w:name="_Toc131293725"/>
      <w:r>
        <w:t>7.2.4.1</w:t>
      </w:r>
      <w:r>
        <w:tab/>
        <w:t>General</w:t>
      </w:r>
      <w:bookmarkEnd w:id="485"/>
      <w:bookmarkEnd w:id="486"/>
      <w:bookmarkEnd w:id="487"/>
      <w:bookmarkEnd w:id="488"/>
      <w:bookmarkEnd w:id="489"/>
      <w:bookmarkEnd w:id="490"/>
      <w:bookmarkEnd w:id="491"/>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92" w:name="_Toc20212070"/>
      <w:bookmarkStart w:id="493" w:name="_Toc27744953"/>
      <w:bookmarkStart w:id="494" w:name="_Toc36114754"/>
      <w:bookmarkStart w:id="495" w:name="_Toc45271348"/>
      <w:bookmarkStart w:id="496" w:name="_Toc51936606"/>
      <w:bookmarkStart w:id="497" w:name="_Toc58230276"/>
      <w:bookmarkStart w:id="498" w:name="_Toc131293726"/>
      <w:r w:rsidRPr="008A4C7A">
        <w:t>7.2.4.</w:t>
      </w:r>
      <w:r>
        <w:t>2</w:t>
      </w:r>
      <w:r w:rsidRPr="008A4C7A">
        <w:tab/>
        <w:t>Determine if the visited country mandates the selection of N3IWF in this country</w:t>
      </w:r>
      <w:bookmarkEnd w:id="492"/>
      <w:bookmarkEnd w:id="493"/>
      <w:bookmarkEnd w:id="494"/>
      <w:bookmarkEnd w:id="495"/>
      <w:bookmarkEnd w:id="496"/>
      <w:bookmarkEnd w:id="497"/>
      <w:bookmarkEnd w:id="498"/>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99" w:name="_Toc20212071"/>
      <w:bookmarkStart w:id="500" w:name="_Toc27744954"/>
      <w:bookmarkStart w:id="501" w:name="_Toc36114755"/>
      <w:bookmarkStart w:id="502" w:name="_Toc45271349"/>
      <w:bookmarkStart w:id="503" w:name="_Toc51936607"/>
      <w:bookmarkStart w:id="504" w:name="_Toc58230277"/>
      <w:bookmarkStart w:id="505" w:name="_Toc131293727"/>
      <w:r>
        <w:t>7.2.4.3</w:t>
      </w:r>
      <w:r>
        <w:tab/>
        <w:t>UE procedure when the UE only supports connectivity with N3IWF</w:t>
      </w:r>
      <w:bookmarkEnd w:id="499"/>
      <w:bookmarkEnd w:id="500"/>
      <w:bookmarkEnd w:id="501"/>
      <w:bookmarkEnd w:id="502"/>
      <w:bookmarkEnd w:id="503"/>
      <w:bookmarkEnd w:id="504"/>
      <w:bookmarkEnd w:id="505"/>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lastRenderedPageBreak/>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77777777"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26D726BD"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lastRenderedPageBreak/>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472E89EA"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w:t>
      </w:r>
      <w:r w:rsidR="009106E9">
        <w:rPr>
          <w:lang w:eastAsia="zh-CN"/>
        </w:rPr>
        <w:lastRenderedPageBreak/>
        <w:t xml:space="preserve">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77777777" w:rsidR="009D18FB" w:rsidRDefault="009D18FB" w:rsidP="009D18FB">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w:t>
      </w:r>
      <w:r w:rsidR="005E5B74">
        <w:lastRenderedPageBreak/>
        <w:t xml:space="preserve">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37FE2D11" w:rsidR="00E434D6" w:rsidRDefault="00E434D6" w:rsidP="00E434D6">
      <w:bookmarkStart w:id="506"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w:t>
      </w:r>
      <w:r w:rsidR="009D18FB">
        <w:t xml:space="preserve">Slice-specific prefix entry and </w:t>
      </w:r>
      <w:r>
        <w:t xml:space="preserve">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06"/>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07" w:name="_Toc20212072"/>
      <w:bookmarkStart w:id="508" w:name="_Toc27744955"/>
      <w:bookmarkStart w:id="509" w:name="_Toc36114756"/>
      <w:bookmarkStart w:id="510" w:name="_Toc45271350"/>
      <w:bookmarkStart w:id="511" w:name="_Toc51936608"/>
      <w:bookmarkStart w:id="512" w:name="_Toc58230278"/>
      <w:bookmarkStart w:id="513" w:name="_Toc131293728"/>
      <w:r>
        <w:t>7.2.4.</w:t>
      </w:r>
      <w:r w:rsidR="002A3EC9">
        <w:t>4</w:t>
      </w:r>
      <w:r>
        <w:tab/>
        <w:t>UE procedure when the UE supports connectivity with N3IWF and ePDG</w:t>
      </w:r>
      <w:bookmarkEnd w:id="507"/>
      <w:bookmarkEnd w:id="508"/>
      <w:bookmarkEnd w:id="509"/>
      <w:bookmarkEnd w:id="510"/>
      <w:bookmarkEnd w:id="511"/>
      <w:bookmarkEnd w:id="512"/>
      <w:bookmarkEnd w:id="513"/>
    </w:p>
    <w:p w14:paraId="18343D02" w14:textId="77777777" w:rsidR="002A3EC9" w:rsidRPr="004C43A6" w:rsidRDefault="002A3EC9" w:rsidP="002A3EC9">
      <w:pPr>
        <w:pStyle w:val="Heading5"/>
        <w:rPr>
          <w:rFonts w:eastAsia="MS Mincho"/>
        </w:rPr>
      </w:pPr>
      <w:bookmarkStart w:id="514" w:name="_Toc20212073"/>
      <w:bookmarkStart w:id="515" w:name="_Toc27744956"/>
      <w:bookmarkStart w:id="516" w:name="_Toc36114757"/>
      <w:bookmarkStart w:id="517" w:name="_Toc45271351"/>
      <w:bookmarkStart w:id="518" w:name="_Toc51936609"/>
      <w:bookmarkStart w:id="519" w:name="_Toc58230279"/>
      <w:bookmarkStart w:id="520" w:name="_Toc131293729"/>
      <w:r>
        <w:t>7.2.4.4.</w:t>
      </w:r>
      <w:r>
        <w:rPr>
          <w:lang w:val="en-US"/>
        </w:rPr>
        <w:t>1</w:t>
      </w:r>
      <w:r w:rsidRPr="00003137">
        <w:tab/>
      </w:r>
      <w:r>
        <w:t>General</w:t>
      </w:r>
      <w:bookmarkEnd w:id="514"/>
      <w:bookmarkEnd w:id="515"/>
      <w:bookmarkEnd w:id="516"/>
      <w:bookmarkEnd w:id="517"/>
      <w:bookmarkEnd w:id="518"/>
      <w:bookmarkEnd w:id="519"/>
      <w:bookmarkEnd w:id="520"/>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1" w:name="_Toc20212074"/>
      <w:bookmarkStart w:id="522" w:name="_Toc27744957"/>
      <w:bookmarkStart w:id="523" w:name="_Toc36114758"/>
      <w:bookmarkStart w:id="524" w:name="_Toc45271352"/>
      <w:bookmarkStart w:id="525" w:name="_Toc51936610"/>
      <w:bookmarkStart w:id="526" w:name="_Toc58230280"/>
      <w:bookmarkStart w:id="527" w:name="_Toc131293730"/>
      <w:r>
        <w:t>7.2.4.4.</w:t>
      </w:r>
      <w:r>
        <w:rPr>
          <w:lang w:val="en-US"/>
        </w:rPr>
        <w:t>2</w:t>
      </w:r>
      <w:r w:rsidRPr="00003137">
        <w:tab/>
      </w:r>
      <w:r w:rsidR="000A0FA7">
        <w:t>N3AN n</w:t>
      </w:r>
      <w:r>
        <w:t>ode selection for IMS service</w:t>
      </w:r>
      <w:bookmarkEnd w:id="521"/>
      <w:bookmarkEnd w:id="522"/>
      <w:bookmarkEnd w:id="523"/>
      <w:bookmarkEnd w:id="524"/>
      <w:bookmarkEnd w:id="525"/>
      <w:bookmarkEnd w:id="526"/>
      <w:bookmarkEnd w:id="527"/>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lastRenderedPageBreak/>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41A44E62"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C2485D">
        <w:t>.</w:t>
      </w:r>
      <w:r w:rsidR="00C2485D" w:rsidRPr="00C2485D">
        <w:t xml:space="preserve"> </w:t>
      </w:r>
      <w:r w:rsidR="00C2485D">
        <w:t>The UE shall consider that the HPLMN is selected</w:t>
      </w:r>
      <w:r w:rsidR="000A0FA7">
        <w:t>;</w:t>
      </w:r>
    </w:p>
    <w:p w14:paraId="42437A1E" w14:textId="68E6A321"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C2485D">
        <w:t>. The UE shall consider that the HPLMN is selected</w:t>
      </w:r>
      <w:r w:rsidR="002A3EC9">
        <w:t>; and</w:t>
      </w:r>
    </w:p>
    <w:p w14:paraId="31B09E4D" w14:textId="745DF3A5"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C2485D">
        <w:t>.</w:t>
      </w:r>
      <w:r w:rsidR="00C2485D" w:rsidRPr="00C2485D">
        <w:t xml:space="preserve"> </w:t>
      </w:r>
      <w:r w:rsidR="00C2485D">
        <w:t>The UE shall consider that the HPLMN is selected</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6C1A166"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rsidR="00C2485D">
        <w:t>.</w:t>
      </w:r>
      <w:r w:rsidR="00C2485D" w:rsidRPr="00C2485D">
        <w:t xml:space="preserve"> </w:t>
      </w:r>
      <w:r w:rsidR="00C2485D">
        <w:t>The UE shall consider that the HPLMN is selected</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1C3E8DAD"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C2485D">
        <w:t>.</w:t>
      </w:r>
      <w:r w:rsidR="00C2485D" w:rsidRPr="00C2485D">
        <w:t xml:space="preserve"> </w:t>
      </w:r>
      <w:r w:rsidR="00C2485D">
        <w:t>The UE shall consider that the VPLMN is selected</w:t>
      </w:r>
      <w:r w:rsidR="000A0FA7">
        <w:t>;</w:t>
      </w:r>
      <w:r>
        <w:t xml:space="preserve"> and</w:t>
      </w:r>
    </w:p>
    <w:p w14:paraId="0DC17D01" w14:textId="49885BA9"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C2485D">
        <w:t>.</w:t>
      </w:r>
      <w:r w:rsidR="00C2485D" w:rsidRPr="00C2485D">
        <w:t xml:space="preserve"> </w:t>
      </w:r>
      <w:r w:rsidR="00C2485D">
        <w:t>The UE shall consider that the VPLMN is selected</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w:t>
      </w:r>
      <w:r w:rsidR="000A0FA7">
        <w:lastRenderedPageBreak/>
        <w:t xml:space="preserve">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04783762"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w:t>
      </w:r>
      <w:r w:rsidR="00C2485D">
        <w:t>.</w:t>
      </w:r>
      <w:r w:rsidR="00526DB6">
        <w:t xml:space="preserve"> </w:t>
      </w:r>
      <w:r w:rsidR="00C2485D">
        <w:t>The UE shall consider that the VPLMN is selected</w:t>
      </w:r>
      <w:r>
        <w:t>;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lastRenderedPageBreak/>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2490DDAC"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C2485D">
        <w:t>.</w:t>
      </w:r>
      <w:r w:rsidR="00C2485D" w:rsidRPr="00C2485D">
        <w:t xml:space="preserve"> </w:t>
      </w:r>
      <w:r w:rsidR="00C2485D">
        <w:t>The UE shall consider that the HPLMN is selected</w:t>
      </w:r>
      <w:r w:rsidR="0069440F">
        <w:t>;</w:t>
      </w:r>
    </w:p>
    <w:p w14:paraId="1549A68F" w14:textId="4F408C51"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2485D">
        <w:t>.The UE shall consider that the HPLMN is selected</w:t>
      </w:r>
      <w:r w:rsidR="00C320C6">
        <w:t>; and</w:t>
      </w:r>
    </w:p>
    <w:p w14:paraId="458785D4" w14:textId="7F1E1F7C"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C2485D">
        <w:t>.</w:t>
      </w:r>
      <w:r w:rsidR="00C2485D" w:rsidRPr="00C2485D">
        <w:t xml:space="preserve"> </w:t>
      </w:r>
      <w:r w:rsidR="00C2485D">
        <w:t>The UE shall consider that the HPLMN is selected</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2E7A8469"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ome N3IWF identifier configuration and there are more pre-configured N3IWFs in the HPLMN, repeat the tunnel establishment attempt using the next FQDN or IP address(es) of the N3IWF in the HPLMN</w:t>
      </w:r>
      <w:r w:rsidR="00C2485D">
        <w:t>.</w:t>
      </w:r>
      <w:r w:rsidR="00C2485D" w:rsidRPr="00C2485D">
        <w:t xml:space="preserve"> </w:t>
      </w:r>
      <w:r w:rsidR="00C2485D">
        <w:t>The UE shall consider that the HPLMN is selected</w:t>
      </w:r>
      <w:r w:rsidRPr="00546F32">
        <w:t xml:space="preserve">;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lastRenderedPageBreak/>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2DE9E4F6"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C2485D">
        <w:t>.</w:t>
      </w:r>
      <w:r w:rsidR="00C2485D" w:rsidRPr="00C2485D">
        <w:t xml:space="preserve"> </w:t>
      </w:r>
      <w:r w:rsidR="00C2485D">
        <w:t>The UE shall consider the PLMN where N3IWF is, as selected</w:t>
      </w:r>
      <w:r>
        <w:t>;</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28" w:name="_Toc20212075"/>
      <w:bookmarkStart w:id="529" w:name="_Toc27744958"/>
      <w:bookmarkStart w:id="530" w:name="_Toc36114759"/>
      <w:bookmarkStart w:id="531" w:name="_Toc45271353"/>
      <w:bookmarkStart w:id="532" w:name="_Toc51936611"/>
      <w:bookmarkStart w:id="533" w:name="_Toc58230281"/>
      <w:bookmarkStart w:id="534" w:name="_Toc131293731"/>
      <w:r>
        <w:t>7.2.4.4.</w:t>
      </w:r>
      <w:r>
        <w:rPr>
          <w:lang w:val="en-US"/>
        </w:rPr>
        <w:t>3</w:t>
      </w:r>
      <w:r w:rsidRPr="00003137">
        <w:tab/>
      </w:r>
      <w:r w:rsidR="0069440F">
        <w:t>N3AN n</w:t>
      </w:r>
      <w:r>
        <w:t>ode selection for Non-IMS service</w:t>
      </w:r>
      <w:bookmarkEnd w:id="528"/>
      <w:bookmarkEnd w:id="529"/>
      <w:bookmarkEnd w:id="530"/>
      <w:bookmarkEnd w:id="531"/>
      <w:bookmarkEnd w:id="532"/>
      <w:bookmarkEnd w:id="533"/>
      <w:bookmarkEnd w:id="534"/>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2E23C2FA"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C2485D" w:rsidRPr="00C2485D">
        <w:t xml:space="preserve"> </w:t>
      </w:r>
      <w:r w:rsidR="00C2485D">
        <w:t>The UE shall consider that the HPLMN is selected</w:t>
      </w:r>
      <w:r>
        <w:t>;</w:t>
      </w:r>
    </w:p>
    <w:p w14:paraId="2CB49E99" w14:textId="55B1558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w:t>
      </w:r>
      <w:r w:rsidR="00C2485D">
        <w:t>. The UE shall consider that the HPLMN is selected</w:t>
      </w:r>
      <w:r>
        <w:t>; and</w:t>
      </w:r>
    </w:p>
    <w:p w14:paraId="28351EBD" w14:textId="556F5A59"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rsidR="00C2485D">
        <w:t>.</w:t>
      </w:r>
      <w:r w:rsidR="00C2485D" w:rsidRPr="00C2485D">
        <w:t xml:space="preserve"> </w:t>
      </w:r>
      <w:r w:rsidR="00C2485D">
        <w:t>The UE shall consider that the HPLMN is selected</w:t>
      </w:r>
      <w:r>
        <w:t>; and</w:t>
      </w:r>
    </w:p>
    <w:p w14:paraId="18E8F342" w14:textId="59285C29"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00C2485D">
        <w:t>.</w:t>
      </w:r>
      <w:r w:rsidR="00C2485D" w:rsidRPr="00C2485D">
        <w:t xml:space="preserve"> </w:t>
      </w:r>
      <w:r w:rsidR="00C2485D">
        <w:t>The UE shall consider that the HPLMN is selected</w:t>
      </w:r>
      <w:r>
        <w:t>;</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14ED0D56"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00C2485D">
        <w:t>.</w:t>
      </w:r>
      <w:r w:rsidR="00C2485D" w:rsidRPr="00C2485D">
        <w:t xml:space="preserve"> </w:t>
      </w:r>
      <w:r w:rsidR="00C2485D">
        <w:t>The UE shall consider that the VPLMN is selected</w:t>
      </w:r>
      <w:r>
        <w:t>;</w:t>
      </w:r>
    </w:p>
    <w:p w14:paraId="010F1855" w14:textId="77777777" w:rsidR="00114D6A" w:rsidRDefault="00114D6A" w:rsidP="00114D6A">
      <w:pPr>
        <w:pStyle w:val="B2"/>
      </w:pPr>
      <w:r>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502F0FF9"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w:t>
      </w:r>
      <w:r w:rsidR="00C2485D">
        <w:t>.</w:t>
      </w:r>
      <w:r w:rsidR="00C2485D" w:rsidRPr="00C2485D">
        <w:t xml:space="preserve"> </w:t>
      </w:r>
      <w:r w:rsidR="00C2485D">
        <w:t>The UE shall consider that the VPLMN is selected</w:t>
      </w:r>
      <w:r>
        <w:t>;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lastRenderedPageBreak/>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479B5A1A"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r w:rsidR="00C2485D">
        <w:t>.</w:t>
      </w:r>
      <w:r w:rsidR="00526DB6">
        <w:t xml:space="preserve"> </w:t>
      </w:r>
      <w:r w:rsidR="00C2485D">
        <w:t>The UE shall consider that the HPLMN is selected</w:t>
      </w:r>
      <w:r>
        <w:t>;</w:t>
      </w:r>
    </w:p>
    <w:p w14:paraId="0A42FFF4" w14:textId="6D7D3994"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w:t>
      </w:r>
      <w:r w:rsidR="00C2485D">
        <w:t>.</w:t>
      </w:r>
      <w:r w:rsidR="00C2485D" w:rsidRPr="00C2485D">
        <w:t xml:space="preserve"> </w:t>
      </w:r>
      <w:r w:rsidR="00C2485D">
        <w:t>The UE shall consider that the HPLMN is selected</w:t>
      </w:r>
      <w:r>
        <w:t>; and</w:t>
      </w:r>
    </w:p>
    <w:p w14:paraId="4761E684" w14:textId="10F3686E"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r w:rsidR="00C2485D">
        <w:t>.The UE shall consider that the HPLMN is selected</w:t>
      </w:r>
      <w:r>
        <w:t>;</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35" w:name="_Toc20212076"/>
      <w:bookmarkStart w:id="536" w:name="_Toc27744959"/>
      <w:bookmarkStart w:id="537"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lastRenderedPageBreak/>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2B5A3C70"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C2485D">
        <w:t>.The UE shall consider the PLMN where N3IWF is, as selected</w:t>
      </w:r>
      <w:r>
        <w:t>;</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38" w:name="_Toc51936612"/>
      <w:bookmarkStart w:id="539" w:name="_Toc58230282"/>
      <w:bookmarkStart w:id="540" w:name="_Toc131293732"/>
      <w:bookmarkStart w:id="541"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38"/>
      <w:bookmarkEnd w:id="539"/>
      <w:bookmarkEnd w:id="540"/>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42" w:name="_Toc131293733"/>
      <w:r>
        <w:lastRenderedPageBreak/>
        <w:t>7.2.6</w:t>
      </w:r>
      <w:r>
        <w:tab/>
        <w:t>N3AN node selection for emergency services</w:t>
      </w:r>
      <w:bookmarkEnd w:id="542"/>
    </w:p>
    <w:p w14:paraId="56A4AE7E" w14:textId="583CC2F3" w:rsidR="00DB209B" w:rsidRDefault="00DB209B" w:rsidP="00DB209B">
      <w:pPr>
        <w:pStyle w:val="Heading4"/>
      </w:pPr>
      <w:bookmarkStart w:id="543" w:name="_Toc131293734"/>
      <w:r>
        <w:t>7.2.6.1</w:t>
      </w:r>
      <w:r>
        <w:tab/>
        <w:t>General</w:t>
      </w:r>
      <w:bookmarkEnd w:id="543"/>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44" w:name="_Toc131293735"/>
      <w:r>
        <w:t>7.2.6.2</w:t>
      </w:r>
      <w:r>
        <w:tab/>
        <w:t>UE procedure when the UE only supports connectivity with N3IWF</w:t>
      </w:r>
      <w:bookmarkEnd w:id="544"/>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45" w:name="_Hlk70696649"/>
      <w:bookmarkStart w:id="546"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45"/>
      <w:bookmarkEnd w:id="546"/>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47" w:name="_Toc131293736"/>
      <w:r>
        <w:t>7.2.6.2a</w:t>
      </w:r>
      <w:r>
        <w:tab/>
        <w:t>UE procedure when the UE only supports connectivity with N3IWF when accessing SNPN via non-3GPP access</w:t>
      </w:r>
      <w:bookmarkEnd w:id="547"/>
    </w:p>
    <w:p w14:paraId="4D064780" w14:textId="77777777" w:rsidR="000B3A88" w:rsidRDefault="000B3A88" w:rsidP="000B3A88">
      <w:r>
        <w:t xml:space="preserve">If the UE is in the home country of the selected entry in "list of subscriber data" and </w:t>
      </w:r>
      <w:r w:rsidRPr="004859E8">
        <w:t>the entry</w:t>
      </w:r>
      <w:r>
        <w:t xml:space="preserve"> is considered as valid, the UE shall follow the procedure in clause 7.2.5 bullet a).</w:t>
      </w:r>
    </w:p>
    <w:p w14:paraId="04F1CFBF" w14:textId="77777777" w:rsidR="000B3A88" w:rsidRDefault="000B3A88" w:rsidP="000B3A88">
      <w:r>
        <w:t>If the UE is in a visited country of the selected entry in "list of subscriber data" or there is no valid entry in "list of subscriber data" in the UE, the UE shall construct a N3IWF FQDN for the SNPN.</w:t>
      </w:r>
    </w:p>
    <w:p w14:paraId="4BBB887C" w14:textId="77777777" w:rsidR="000B3A88" w:rsidRDefault="000B3A88" w:rsidP="000B3A88">
      <w:pPr>
        <w:pStyle w:val="EditorsNote"/>
      </w:pPr>
      <w:r>
        <w:t>Editor note:</w:t>
      </w:r>
      <w:r>
        <w:tab/>
        <w:t>The format of the N3IWF FQDN for SNPN in visited country is FFS.</w:t>
      </w:r>
    </w:p>
    <w:p w14:paraId="746FDC6D" w14:textId="77777777" w:rsidR="000B3A88" w:rsidRDefault="000B3A88" w:rsidP="000B3A88">
      <w:r>
        <w:t>If the emergency registration procedure has failed for the SNPNs corresponding to the entries of "list of subscriber data", the UE shall abort the procedure.</w:t>
      </w:r>
    </w:p>
    <w:p w14:paraId="25436484" w14:textId="608E56E7" w:rsidR="000B3A88" w:rsidRDefault="000B3A88" w:rsidP="00DB209B">
      <w:pPr>
        <w:pStyle w:val="NO"/>
      </w:pPr>
      <w:r>
        <w:t>NOTE:</w:t>
      </w:r>
      <w:r>
        <w:tab/>
        <w:t>The UE can notifiy the user that an emergency session cannot be established.</w:t>
      </w:r>
    </w:p>
    <w:p w14:paraId="6AFE434B" w14:textId="1A21653F" w:rsidR="00DB209B" w:rsidRDefault="00DB209B" w:rsidP="00DB209B">
      <w:pPr>
        <w:pStyle w:val="Heading4"/>
      </w:pPr>
      <w:bookmarkStart w:id="548" w:name="_Toc131293737"/>
      <w:r>
        <w:t>7.2.6.3</w:t>
      </w:r>
      <w:r>
        <w:tab/>
        <w:t>UE procedure when the UE supports connectivity with N3IWF and ePDG</w:t>
      </w:r>
      <w:bookmarkEnd w:id="548"/>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lastRenderedPageBreak/>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49" w:name="_Toc131293738"/>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49"/>
    </w:p>
    <w:p w14:paraId="5989FB40" w14:textId="77777777" w:rsidR="00EA4620" w:rsidRDefault="00EA4620" w:rsidP="00EA4620">
      <w:r>
        <w:t xml:space="preserve">When the UE that supports </w:t>
      </w:r>
      <w:r w:rsidRPr="009D7055">
        <w:t xml:space="preserve">slice-based N3IWF selection </w:t>
      </w:r>
      <w:r>
        <w:t xml:space="preserve">receives </w:t>
      </w:r>
      <w:r w:rsidRPr="00653D35">
        <w:t xml:space="preserve">N3IWF identifier </w:t>
      </w:r>
      <w:r>
        <w:t>IE</w:t>
      </w:r>
      <w:r w:rsidRPr="00653D35">
        <w:t xml:space="preserve"> in the REGISTRATION REJECT</w:t>
      </w:r>
      <w:r>
        <w:t xml:space="preserve"> message </w:t>
      </w:r>
      <w:r w:rsidRPr="009D7055">
        <w:t>as specified in 3GPP TS 24.501 [4]</w:t>
      </w:r>
      <w:r>
        <w:t>, the UE shall proceed as follows:</w:t>
      </w:r>
    </w:p>
    <w:p w14:paraId="1D78B778" w14:textId="77777777" w:rsidR="00EA4620" w:rsidRDefault="00EA4620" w:rsidP="00EA4620">
      <w:pPr>
        <w:pStyle w:val="B1"/>
      </w:pPr>
      <w:r>
        <w:t>a)</w:t>
      </w:r>
      <w:r>
        <w:tab/>
        <w:t xml:space="preserve">If the </w:t>
      </w:r>
      <w:r w:rsidRPr="007D0FDC">
        <w:t>N3IWF identifier</w:t>
      </w:r>
      <w:r>
        <w:t xml:space="preserve"> IE</w:t>
      </w:r>
      <w:r w:rsidRPr="007D0FDC">
        <w:t xml:space="preserve"> contains an IP address</w:t>
      </w:r>
      <w:r>
        <w:t>, the UE shall use that IP address as the IP address of the N3IWF; or</w:t>
      </w:r>
    </w:p>
    <w:p w14:paraId="3B233BAE" w14:textId="77777777" w:rsidR="00EA4620" w:rsidRDefault="00EA4620" w:rsidP="00EA4620">
      <w:pPr>
        <w:pStyle w:val="B1"/>
      </w:pPr>
      <w:r>
        <w:t>b)</w:t>
      </w:r>
      <w:r>
        <w:tab/>
      </w:r>
      <w:r w:rsidRPr="007D0FDC">
        <w:t xml:space="preserve">If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0" w:name="_Toc131293739"/>
      <w:r>
        <w:rPr>
          <w:lang w:val="en-US" w:eastAsia="zh-CN"/>
        </w:rPr>
        <w:t>7.2.8</w:t>
      </w:r>
      <w:r>
        <w:rPr>
          <w:lang w:val="en-US" w:eastAsia="zh-CN"/>
        </w:rPr>
        <w:tab/>
        <w:t>N3IWF selection for onboarding SNPN</w:t>
      </w:r>
      <w:bookmarkEnd w:id="550"/>
    </w:p>
    <w:p w14:paraId="1D2E859B" w14:textId="72A62796" w:rsidR="008A1CFA" w:rsidRDefault="008A1CFA" w:rsidP="00BC0D62">
      <w:r>
        <w:t>In order to access SNPN for onboarding services via untrused non-3GPP access network, an SNPN enabled UE shall use the pre-configured N3IWF FQDN for onboarding services in SNPN to select an N3IWF supporting onboarding services in SNPN.</w:t>
      </w:r>
    </w:p>
    <w:p w14:paraId="227451E2" w14:textId="77777777" w:rsidR="00E26061" w:rsidRDefault="00C13D36" w:rsidP="00E26061">
      <w:pPr>
        <w:pStyle w:val="Heading2"/>
      </w:pPr>
      <w:bookmarkStart w:id="551" w:name="_Toc51936613"/>
      <w:bookmarkStart w:id="552" w:name="_Toc58230283"/>
      <w:bookmarkStart w:id="553" w:name="_Toc131293740"/>
      <w:r>
        <w:lastRenderedPageBreak/>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35"/>
      <w:bookmarkEnd w:id="536"/>
      <w:bookmarkEnd w:id="537"/>
      <w:bookmarkEnd w:id="541"/>
      <w:bookmarkEnd w:id="551"/>
      <w:bookmarkEnd w:id="552"/>
      <w:bookmarkEnd w:id="553"/>
    </w:p>
    <w:p w14:paraId="63761BA6" w14:textId="77777777" w:rsidR="000030BA" w:rsidRPr="000030BA" w:rsidRDefault="000030BA" w:rsidP="000030BA">
      <w:pPr>
        <w:pStyle w:val="Heading3"/>
        <w:rPr>
          <w:rFonts w:eastAsia="SimSun"/>
        </w:rPr>
      </w:pPr>
      <w:bookmarkStart w:id="554" w:name="_Toc20212077"/>
      <w:bookmarkStart w:id="555" w:name="_Toc27744960"/>
      <w:bookmarkStart w:id="556" w:name="_Toc36114761"/>
      <w:bookmarkStart w:id="557" w:name="_Toc45271355"/>
      <w:bookmarkStart w:id="558" w:name="_Toc51936614"/>
      <w:bookmarkStart w:id="559" w:name="_Toc58230284"/>
      <w:bookmarkStart w:id="560" w:name="_Toc131293741"/>
      <w:r>
        <w:rPr>
          <w:rFonts w:eastAsia="SimSun"/>
        </w:rPr>
        <w:t>7.3</w:t>
      </w:r>
      <w:r w:rsidRPr="000030BA">
        <w:rPr>
          <w:rFonts w:eastAsia="SimSun"/>
        </w:rPr>
        <w:t>.1</w:t>
      </w:r>
      <w:r w:rsidRPr="000030BA">
        <w:rPr>
          <w:rFonts w:eastAsia="SimSun" w:hint="eastAsia"/>
        </w:rPr>
        <w:tab/>
      </w:r>
      <w:r w:rsidRPr="000030BA">
        <w:rPr>
          <w:rFonts w:eastAsia="SimSun"/>
        </w:rPr>
        <w:t>General</w:t>
      </w:r>
      <w:bookmarkEnd w:id="554"/>
      <w:bookmarkEnd w:id="555"/>
      <w:bookmarkEnd w:id="556"/>
      <w:bookmarkEnd w:id="557"/>
      <w:bookmarkEnd w:id="558"/>
      <w:bookmarkEnd w:id="559"/>
      <w:bookmarkEnd w:id="560"/>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1" w:name="_Toc20212078"/>
      <w:bookmarkStart w:id="562" w:name="_Toc27744961"/>
      <w:bookmarkStart w:id="563" w:name="_Toc36114762"/>
      <w:bookmarkStart w:id="564" w:name="_Toc45271356"/>
      <w:bookmarkStart w:id="565" w:name="_Toc51936615"/>
      <w:bookmarkStart w:id="566" w:name="_Toc58230285"/>
      <w:bookmarkStart w:id="567" w:name="_Toc131293742"/>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1"/>
      <w:bookmarkEnd w:id="562"/>
      <w:bookmarkEnd w:id="563"/>
      <w:bookmarkEnd w:id="564"/>
      <w:bookmarkEnd w:id="565"/>
      <w:bookmarkEnd w:id="566"/>
      <w:bookmarkEnd w:id="567"/>
    </w:p>
    <w:p w14:paraId="01402CD8" w14:textId="77777777" w:rsidR="007536A6" w:rsidRPr="004348F0" w:rsidRDefault="007536A6" w:rsidP="007536A6">
      <w:pPr>
        <w:pStyle w:val="Heading4"/>
      </w:pPr>
      <w:bookmarkStart w:id="568" w:name="_Toc20212079"/>
      <w:bookmarkStart w:id="569" w:name="_Toc27744962"/>
      <w:bookmarkStart w:id="570" w:name="_Toc36114763"/>
      <w:bookmarkStart w:id="571" w:name="_Toc45271357"/>
      <w:bookmarkStart w:id="572" w:name="_Toc51936616"/>
      <w:bookmarkStart w:id="573" w:name="_Toc58230286"/>
      <w:bookmarkStart w:id="574" w:name="_Toc131293743"/>
      <w:r>
        <w:t>7.3.2.1</w:t>
      </w:r>
      <w:r>
        <w:tab/>
      </w:r>
      <w:r w:rsidRPr="004348F0">
        <w:t>IKE SA and signalling IPsec SA establishment</w:t>
      </w:r>
      <w:r>
        <w:t xml:space="preserve"> initiation</w:t>
      </w:r>
      <w:bookmarkEnd w:id="568"/>
      <w:bookmarkEnd w:id="569"/>
      <w:bookmarkEnd w:id="570"/>
      <w:bookmarkEnd w:id="571"/>
      <w:bookmarkEnd w:id="572"/>
      <w:bookmarkEnd w:id="573"/>
      <w:bookmarkEnd w:id="574"/>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75" w:name="_Toc20212080"/>
      <w:bookmarkStart w:id="576" w:name="_Toc27744963"/>
      <w:bookmarkStart w:id="577" w:name="_Toc36114764"/>
      <w:bookmarkStart w:id="578" w:name="_Toc45271358"/>
      <w:bookmarkStart w:id="579" w:name="_Toc51936617"/>
      <w:bookmarkStart w:id="580"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81" w:name="_Toc131293744"/>
      <w:r>
        <w:lastRenderedPageBreak/>
        <w:t>7.3.2.2</w:t>
      </w:r>
      <w:r>
        <w:tab/>
      </w:r>
      <w:r w:rsidRPr="004348F0">
        <w:t>IKE SA and signalling IPsec SA establishment</w:t>
      </w:r>
      <w:r>
        <w:t xml:space="preserve"> accepted by the network</w:t>
      </w:r>
      <w:bookmarkEnd w:id="575"/>
      <w:bookmarkEnd w:id="576"/>
      <w:bookmarkEnd w:id="577"/>
      <w:bookmarkEnd w:id="578"/>
      <w:bookmarkEnd w:id="579"/>
      <w:bookmarkEnd w:id="580"/>
      <w:bookmarkEnd w:id="581"/>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lastRenderedPageBreak/>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82" w:name="_Toc20212081"/>
      <w:bookmarkStart w:id="583" w:name="_Toc27744964"/>
      <w:bookmarkStart w:id="584" w:name="_Toc36114765"/>
      <w:bookmarkStart w:id="585" w:name="_Toc45271359"/>
      <w:bookmarkStart w:id="586" w:name="_Toc51936618"/>
      <w:bookmarkStart w:id="587" w:name="_Toc58230288"/>
      <w:bookmarkStart w:id="588" w:name="_Toc131293745"/>
      <w:r>
        <w:t>7.3.2.3</w:t>
      </w:r>
      <w:r>
        <w:tab/>
      </w:r>
      <w:r w:rsidRPr="004348F0">
        <w:t>IKE SA and signalling IPsec SA establishment</w:t>
      </w:r>
      <w:r>
        <w:t xml:space="preserve"> not accepted by the network</w:t>
      </w:r>
      <w:bookmarkEnd w:id="582"/>
      <w:bookmarkEnd w:id="583"/>
      <w:bookmarkEnd w:id="584"/>
      <w:bookmarkEnd w:id="585"/>
      <w:bookmarkEnd w:id="586"/>
      <w:bookmarkEnd w:id="587"/>
      <w:bookmarkEnd w:id="588"/>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lastRenderedPageBreak/>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89" w:name="_Hlk45831147"/>
      <w:r>
        <w:rPr>
          <w:lang w:eastAsia="zh-CN"/>
        </w:rPr>
        <w:t>the UE needs to request one or more S-NSSAIs that were not included in the requested NSSAI provided to the N3IWF previously</w:t>
      </w:r>
      <w:bookmarkEnd w:id="589"/>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0" w:name="_Toc20212082"/>
      <w:bookmarkStart w:id="591" w:name="_Toc27744965"/>
      <w:bookmarkStart w:id="592" w:name="_Toc36114766"/>
      <w:bookmarkStart w:id="593" w:name="_Toc45271360"/>
      <w:bookmarkStart w:id="594" w:name="_Toc51936619"/>
      <w:bookmarkStart w:id="595" w:name="_Toc58230289"/>
      <w:bookmarkStart w:id="596" w:name="_Toc131293746"/>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0"/>
      <w:bookmarkEnd w:id="591"/>
      <w:bookmarkEnd w:id="592"/>
      <w:bookmarkEnd w:id="593"/>
      <w:bookmarkEnd w:id="594"/>
      <w:bookmarkEnd w:id="595"/>
      <w:bookmarkEnd w:id="596"/>
    </w:p>
    <w:p w14:paraId="00C6B49F" w14:textId="77777777" w:rsidR="007536A6" w:rsidRPr="004348F0" w:rsidRDefault="007536A6" w:rsidP="007536A6">
      <w:pPr>
        <w:pStyle w:val="Heading4"/>
      </w:pPr>
      <w:bookmarkStart w:id="597" w:name="_Toc20212083"/>
      <w:bookmarkStart w:id="598" w:name="_Toc27744966"/>
      <w:bookmarkStart w:id="599" w:name="_Toc36114767"/>
      <w:bookmarkStart w:id="600" w:name="_Toc45271361"/>
      <w:bookmarkStart w:id="601" w:name="_Toc51936620"/>
      <w:bookmarkStart w:id="602" w:name="_Toc58230290"/>
      <w:bookmarkStart w:id="603" w:name="_Toc131293747"/>
      <w:r>
        <w:t>7.3.3.1</w:t>
      </w:r>
      <w:r>
        <w:tab/>
        <w:t>General</w:t>
      </w:r>
      <w:bookmarkEnd w:id="597"/>
      <w:bookmarkEnd w:id="598"/>
      <w:bookmarkEnd w:id="599"/>
      <w:bookmarkEnd w:id="600"/>
      <w:bookmarkEnd w:id="601"/>
      <w:bookmarkEnd w:id="602"/>
      <w:bookmarkEnd w:id="603"/>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04" w:name="_Toc20212084"/>
      <w:bookmarkStart w:id="605" w:name="_Toc27744967"/>
      <w:bookmarkStart w:id="606" w:name="_Toc36114768"/>
      <w:bookmarkStart w:id="607" w:name="_Toc45271362"/>
      <w:bookmarkStart w:id="608" w:name="_Toc51936621"/>
      <w:bookmarkStart w:id="609" w:name="_Toc58230291"/>
      <w:bookmarkStart w:id="610" w:name="_Toc131293748"/>
      <w:r>
        <w:t>7.3.3.1A</w:t>
      </w:r>
      <w:r>
        <w:tab/>
        <w:t>EAP-5G session initiation</w:t>
      </w:r>
      <w:bookmarkEnd w:id="604"/>
      <w:bookmarkEnd w:id="605"/>
      <w:bookmarkEnd w:id="606"/>
      <w:bookmarkEnd w:id="607"/>
      <w:bookmarkEnd w:id="608"/>
      <w:bookmarkEnd w:id="609"/>
      <w:bookmarkEnd w:id="610"/>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lastRenderedPageBreak/>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1" w:name="_Toc20212085"/>
      <w:bookmarkStart w:id="612" w:name="_Toc27744968"/>
      <w:bookmarkStart w:id="613" w:name="_Toc36114769"/>
      <w:bookmarkStart w:id="614" w:name="_Toc45271363"/>
      <w:bookmarkStart w:id="615" w:name="_Toc51936622"/>
      <w:bookmarkStart w:id="616" w:name="_Toc58230292"/>
      <w:bookmarkStart w:id="617" w:name="_Toc131293749"/>
      <w:r>
        <w:t>7.3.3.2</w:t>
      </w:r>
      <w:r>
        <w:tab/>
        <w:t>EAP-5G session completion initiated by the network</w:t>
      </w:r>
      <w:bookmarkEnd w:id="611"/>
      <w:bookmarkEnd w:id="612"/>
      <w:bookmarkEnd w:id="613"/>
      <w:bookmarkEnd w:id="614"/>
      <w:bookmarkEnd w:id="615"/>
      <w:bookmarkEnd w:id="616"/>
      <w:bookmarkEnd w:id="617"/>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290.15pt" o:ole="">
            <v:imagedata r:id="rId14" o:title=""/>
          </v:shape>
          <o:OLEObject Type="Embed" ProgID="Visio.Drawing.15" ShapeID="_x0000_i1025" DrawAspect="Content" ObjectID="_1742305060"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18" w:name="_Toc20212086"/>
      <w:bookmarkStart w:id="619" w:name="_Toc27744969"/>
      <w:bookmarkStart w:id="620" w:name="_Toc36114770"/>
      <w:bookmarkStart w:id="621" w:name="_Toc45271364"/>
      <w:bookmarkStart w:id="622" w:name="_Toc51936623"/>
      <w:bookmarkStart w:id="623" w:name="_Toc58230293"/>
      <w:bookmarkStart w:id="624" w:name="_Toc131293750"/>
      <w:r>
        <w:lastRenderedPageBreak/>
        <w:t>7.3.3.3</w:t>
      </w:r>
      <w:r>
        <w:tab/>
        <w:t>EAP-5G session completion initiated by the UE</w:t>
      </w:r>
      <w:bookmarkEnd w:id="618"/>
      <w:bookmarkEnd w:id="619"/>
      <w:bookmarkEnd w:id="620"/>
      <w:bookmarkEnd w:id="621"/>
      <w:bookmarkEnd w:id="622"/>
      <w:bookmarkEnd w:id="623"/>
      <w:bookmarkEnd w:id="624"/>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05pt;height:255.2pt" o:ole="">
            <v:imagedata r:id="rId16" o:title=""/>
          </v:shape>
          <o:OLEObject Type="Embed" ProgID="Visio.Drawing.11" ShapeID="_x0000_i1026" DrawAspect="Content" ObjectID="_1742305061"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25" w:name="_Toc20212087"/>
      <w:bookmarkStart w:id="626" w:name="_Toc27744970"/>
      <w:bookmarkStart w:id="627" w:name="_Toc36114771"/>
      <w:bookmarkStart w:id="628" w:name="_Toc45271365"/>
      <w:bookmarkStart w:id="629" w:name="_Toc51936624"/>
      <w:bookmarkStart w:id="630" w:name="_Toc58230294"/>
      <w:bookmarkStart w:id="631" w:name="_Toc131293751"/>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25"/>
      <w:bookmarkEnd w:id="626"/>
      <w:bookmarkEnd w:id="627"/>
      <w:bookmarkEnd w:id="628"/>
      <w:bookmarkEnd w:id="629"/>
      <w:bookmarkEnd w:id="630"/>
      <w:bookmarkEnd w:id="631"/>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32" w:name="_Toc20212088"/>
      <w:bookmarkStart w:id="633" w:name="_Toc27744971"/>
      <w:bookmarkStart w:id="634" w:name="_Toc36114772"/>
      <w:bookmarkStart w:id="635" w:name="_Toc45271366"/>
      <w:bookmarkStart w:id="636" w:name="_Toc51936625"/>
      <w:bookmarkStart w:id="637" w:name="_Toc58230295"/>
      <w:bookmarkStart w:id="638" w:name="_Toc131293752"/>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32"/>
      <w:bookmarkEnd w:id="633"/>
      <w:bookmarkEnd w:id="634"/>
      <w:bookmarkEnd w:id="635"/>
      <w:bookmarkEnd w:id="636"/>
      <w:bookmarkEnd w:id="637"/>
      <w:bookmarkEnd w:id="638"/>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39" w:name="_Toc20212089"/>
      <w:bookmarkStart w:id="640" w:name="_Toc27744972"/>
      <w:bookmarkStart w:id="641" w:name="_Toc36114773"/>
      <w:bookmarkStart w:id="642" w:name="_Toc45271367"/>
      <w:bookmarkStart w:id="643" w:name="_Toc51936626"/>
      <w:bookmarkStart w:id="644" w:name="_Toc58230296"/>
      <w:bookmarkStart w:id="645" w:name="_Toc131293753"/>
      <w:r>
        <w:t>7.3A</w:t>
      </w:r>
      <w:r>
        <w:tab/>
        <w:t>IKE SA establishment procedure for trusted non-3GPP access</w:t>
      </w:r>
      <w:bookmarkEnd w:id="639"/>
      <w:bookmarkEnd w:id="640"/>
      <w:bookmarkEnd w:id="641"/>
      <w:bookmarkEnd w:id="642"/>
      <w:bookmarkEnd w:id="643"/>
      <w:bookmarkEnd w:id="644"/>
      <w:bookmarkEnd w:id="645"/>
    </w:p>
    <w:p w14:paraId="0D18520D" w14:textId="77777777" w:rsidR="009E57FC" w:rsidRPr="000030BA" w:rsidRDefault="009E57FC" w:rsidP="009E57FC">
      <w:pPr>
        <w:pStyle w:val="Heading3"/>
        <w:rPr>
          <w:rFonts w:eastAsia="SimSun"/>
        </w:rPr>
      </w:pPr>
      <w:bookmarkStart w:id="646" w:name="_Toc20212090"/>
      <w:bookmarkStart w:id="647" w:name="_Toc27744973"/>
      <w:bookmarkStart w:id="648" w:name="_Toc36114774"/>
      <w:bookmarkStart w:id="649" w:name="_Toc45271368"/>
      <w:bookmarkStart w:id="650" w:name="_Toc51936627"/>
      <w:bookmarkStart w:id="651" w:name="_Toc58230297"/>
      <w:bookmarkStart w:id="652" w:name="_Toc131293754"/>
      <w:r>
        <w:rPr>
          <w:rFonts w:eastAsia="SimSun"/>
        </w:rPr>
        <w:t>7.3A</w:t>
      </w:r>
      <w:r w:rsidRPr="000030BA">
        <w:rPr>
          <w:rFonts w:eastAsia="SimSun"/>
        </w:rPr>
        <w:t>.1</w:t>
      </w:r>
      <w:r w:rsidRPr="000030BA">
        <w:rPr>
          <w:rFonts w:eastAsia="SimSun" w:hint="eastAsia"/>
        </w:rPr>
        <w:tab/>
      </w:r>
      <w:r w:rsidRPr="000030BA">
        <w:rPr>
          <w:rFonts w:eastAsia="SimSun"/>
        </w:rPr>
        <w:t>General</w:t>
      </w:r>
      <w:bookmarkEnd w:id="646"/>
      <w:bookmarkEnd w:id="647"/>
      <w:bookmarkEnd w:id="648"/>
      <w:bookmarkEnd w:id="649"/>
      <w:bookmarkEnd w:id="650"/>
      <w:bookmarkEnd w:id="651"/>
      <w:bookmarkEnd w:id="652"/>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15pt;height:525.4pt" o:ole="">
            <v:imagedata r:id="rId18" o:title=""/>
          </v:shape>
          <o:OLEObject Type="Embed" ProgID="Visio.Drawing.15" ShapeID="_x0000_i1027" DrawAspect="Content" ObjectID="_1742305062"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53" w:name="_Toc20212091"/>
      <w:bookmarkStart w:id="654" w:name="_Toc27744974"/>
      <w:bookmarkStart w:id="655" w:name="_Toc36114775"/>
      <w:bookmarkStart w:id="656" w:name="_Toc45271369"/>
      <w:bookmarkStart w:id="657" w:name="_Toc51936628"/>
      <w:bookmarkStart w:id="658" w:name="_Toc58230298"/>
      <w:bookmarkStart w:id="659" w:name="_Toc131293755"/>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53"/>
      <w:bookmarkEnd w:id="654"/>
      <w:bookmarkEnd w:id="655"/>
      <w:bookmarkEnd w:id="656"/>
      <w:bookmarkEnd w:id="657"/>
      <w:bookmarkEnd w:id="658"/>
      <w:bookmarkEnd w:id="659"/>
    </w:p>
    <w:p w14:paraId="5EA90A43" w14:textId="77777777" w:rsidR="009E57FC" w:rsidRPr="004348F0" w:rsidRDefault="009E57FC" w:rsidP="009E57FC">
      <w:pPr>
        <w:pStyle w:val="Heading4"/>
      </w:pPr>
      <w:bookmarkStart w:id="660" w:name="_Toc20212092"/>
      <w:bookmarkStart w:id="661" w:name="_Toc27744975"/>
      <w:bookmarkStart w:id="662" w:name="_Toc36114776"/>
      <w:bookmarkStart w:id="663" w:name="_Toc45271370"/>
      <w:bookmarkStart w:id="664" w:name="_Toc51936629"/>
      <w:bookmarkStart w:id="665" w:name="_Toc58230299"/>
      <w:bookmarkStart w:id="666" w:name="_Toc131293756"/>
      <w:r>
        <w:t>7.3A.2.1</w:t>
      </w:r>
      <w:r>
        <w:tab/>
        <w:t>General</w:t>
      </w:r>
      <w:bookmarkEnd w:id="660"/>
      <w:bookmarkEnd w:id="661"/>
      <w:bookmarkEnd w:id="662"/>
      <w:bookmarkEnd w:id="663"/>
      <w:bookmarkEnd w:id="664"/>
      <w:bookmarkEnd w:id="665"/>
      <w:bookmarkEnd w:id="666"/>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67" w:name="_Toc20212093"/>
      <w:bookmarkStart w:id="668" w:name="_Toc27744976"/>
      <w:bookmarkStart w:id="669" w:name="_Toc36114777"/>
      <w:bookmarkStart w:id="670" w:name="_Toc45271371"/>
      <w:bookmarkStart w:id="671" w:name="_Toc51936630"/>
      <w:bookmarkStart w:id="672" w:name="_Toc58230300"/>
      <w:bookmarkStart w:id="673" w:name="_Toc131293757"/>
      <w:r>
        <w:t>7.3A.2.2</w:t>
      </w:r>
      <w:r>
        <w:tab/>
        <w:t>Identity transaction</w:t>
      </w:r>
      <w:bookmarkEnd w:id="667"/>
      <w:bookmarkEnd w:id="668"/>
      <w:bookmarkEnd w:id="669"/>
      <w:bookmarkEnd w:id="670"/>
      <w:bookmarkEnd w:id="671"/>
      <w:bookmarkEnd w:id="672"/>
      <w:bookmarkEnd w:id="673"/>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26E9545A" w14:textId="7380B8A0" w:rsidR="00A26E18" w:rsidRDefault="002B02A2" w:rsidP="00A26E18">
      <w:pPr>
        <w:pStyle w:val="B1"/>
        <w:numPr>
          <w:ilvl w:val="0"/>
          <w:numId w:val="1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xml:space="preserve"> 28.7.6 </w:t>
      </w:r>
      <w:r w:rsidR="00A26E18">
        <w:rPr>
          <w:lang w:eastAsia="ko-KR"/>
        </w:rPr>
        <w:t xml:space="preserve">(when TNGF ID is not used for constructing the NAI) or clause xxy (when NGF ID is used for constructing the NAI) </w:t>
      </w:r>
      <w:r>
        <w:rPr>
          <w:lang w:eastAsia="ko-KR"/>
        </w:rPr>
        <w:t>of 3GPP TS 23.003 </w:t>
      </w:r>
      <w:r w:rsidRPr="00917EA3">
        <w:rPr>
          <w:lang w:eastAsia="ko-KR"/>
        </w:rPr>
        <w:t>[8]</w:t>
      </w:r>
      <w:r>
        <w:rPr>
          <w:lang w:eastAsia="ko-KR"/>
        </w:rPr>
        <w:t xml:space="preserve"> to request a PLMN</w:t>
      </w:r>
      <w:r w:rsidR="00BC07E8">
        <w:rPr>
          <w:lang w:eastAsia="ko-KR"/>
        </w:rPr>
        <w:t xml:space="preserve"> or SNPN</w:t>
      </w:r>
      <w:r>
        <w:rPr>
          <w:lang w:eastAsia="ko-KR"/>
        </w:rPr>
        <w:t xml:space="preserve"> when the trusted connectivity is </w:t>
      </w:r>
      <w:r>
        <w:rPr>
          <w:lang w:eastAsia="zh-CN"/>
        </w:rPr>
        <w:t xml:space="preserve">5G </w:t>
      </w:r>
      <w:r>
        <w:t>connectivity using trusted non-3GPP access</w:t>
      </w:r>
      <w:r>
        <w:rPr>
          <w:lang w:eastAsia="ko-KR"/>
        </w:rPr>
        <w:t>; and</w:t>
      </w:r>
    </w:p>
    <w:p w14:paraId="247CBDDA" w14:textId="493F92A3" w:rsidR="00A26E18" w:rsidRPr="00A26E18" w:rsidRDefault="00A26E18" w:rsidP="009C45C3">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74" w:name="_Toc20212094"/>
      <w:bookmarkStart w:id="675" w:name="_Toc27744977"/>
      <w:bookmarkStart w:id="676" w:name="_Toc36114778"/>
      <w:bookmarkStart w:id="677" w:name="_Toc45271372"/>
      <w:bookmarkStart w:id="678" w:name="_Toc51936631"/>
      <w:bookmarkStart w:id="679" w:name="_Toc58230301"/>
      <w:bookmarkStart w:id="680" w:name="_Toc131293758"/>
      <w:r>
        <w:t>7.3A.2.3</w:t>
      </w:r>
      <w:r>
        <w:tab/>
        <w:t>EAP-5G session initiation</w:t>
      </w:r>
      <w:bookmarkEnd w:id="674"/>
      <w:bookmarkEnd w:id="675"/>
      <w:bookmarkEnd w:id="676"/>
      <w:bookmarkEnd w:id="677"/>
      <w:bookmarkEnd w:id="678"/>
      <w:bookmarkEnd w:id="679"/>
      <w:bookmarkEnd w:id="680"/>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81"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81"/>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lastRenderedPageBreak/>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82" w:name="_Toc20212095"/>
      <w:bookmarkStart w:id="683" w:name="_Toc27744978"/>
      <w:bookmarkStart w:id="684"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85" w:name="_Toc45271373"/>
      <w:bookmarkStart w:id="686" w:name="_Toc51936632"/>
      <w:bookmarkStart w:id="687" w:name="_Toc58230302"/>
      <w:bookmarkStart w:id="688" w:name="_Toc131293759"/>
      <w:r>
        <w:t>7.3A.2.4</w:t>
      </w:r>
      <w:r>
        <w:tab/>
        <w:t>EAP-5G session completion initiated by the network</w:t>
      </w:r>
      <w:bookmarkEnd w:id="682"/>
      <w:bookmarkEnd w:id="683"/>
      <w:bookmarkEnd w:id="684"/>
      <w:bookmarkEnd w:id="685"/>
      <w:bookmarkEnd w:id="686"/>
      <w:bookmarkEnd w:id="687"/>
      <w:bookmarkEnd w:id="688"/>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89" w:name="_Toc20212096"/>
      <w:bookmarkStart w:id="690" w:name="_Toc27744979"/>
      <w:bookmarkStart w:id="691" w:name="_Toc36114780"/>
      <w:bookmarkStart w:id="692" w:name="_Toc45271374"/>
      <w:bookmarkStart w:id="693" w:name="_Toc51936633"/>
      <w:bookmarkStart w:id="694" w:name="_Toc58230303"/>
      <w:bookmarkStart w:id="695" w:name="_Toc131293760"/>
      <w:r>
        <w:t>7.3A.2.5</w:t>
      </w:r>
      <w:r>
        <w:tab/>
        <w:t>EAP-5G session completion initiated by the UE</w:t>
      </w:r>
      <w:bookmarkEnd w:id="689"/>
      <w:bookmarkEnd w:id="690"/>
      <w:bookmarkEnd w:id="691"/>
      <w:bookmarkEnd w:id="692"/>
      <w:bookmarkEnd w:id="693"/>
      <w:bookmarkEnd w:id="694"/>
      <w:bookmarkEnd w:id="695"/>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96" w:name="_Toc20212097"/>
      <w:bookmarkStart w:id="697" w:name="_Toc27744980"/>
      <w:bookmarkStart w:id="698" w:name="_Toc36114781"/>
      <w:bookmarkStart w:id="699" w:name="_Toc45271375"/>
      <w:bookmarkStart w:id="700" w:name="_Toc51936634"/>
      <w:bookmarkStart w:id="701" w:name="_Toc58230304"/>
      <w:bookmarkStart w:id="702" w:name="_Toc131293761"/>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96"/>
      <w:bookmarkEnd w:id="697"/>
      <w:bookmarkEnd w:id="698"/>
      <w:bookmarkEnd w:id="699"/>
      <w:bookmarkEnd w:id="700"/>
      <w:bookmarkEnd w:id="701"/>
      <w:bookmarkEnd w:id="702"/>
    </w:p>
    <w:p w14:paraId="5CEEF0AC" w14:textId="77777777" w:rsidR="009E57FC" w:rsidRDefault="009E57FC" w:rsidP="009E57FC">
      <w:pPr>
        <w:pStyle w:val="Heading4"/>
      </w:pPr>
      <w:bookmarkStart w:id="703" w:name="_Toc20212098"/>
      <w:bookmarkStart w:id="704" w:name="_Toc27744981"/>
      <w:bookmarkStart w:id="705" w:name="_Toc36114782"/>
      <w:bookmarkStart w:id="706" w:name="_Toc45271376"/>
      <w:bookmarkStart w:id="707" w:name="_Toc51936635"/>
      <w:bookmarkStart w:id="708" w:name="_Toc58230305"/>
      <w:bookmarkStart w:id="709" w:name="_Toc131293762"/>
      <w:r>
        <w:t>7.3A.3.1</w:t>
      </w:r>
      <w:r>
        <w:tab/>
      </w:r>
      <w:r w:rsidRPr="004348F0">
        <w:t>IKE SA and signalling IPsec SA establishment</w:t>
      </w:r>
      <w:r>
        <w:t xml:space="preserve"> initiation</w:t>
      </w:r>
      <w:bookmarkEnd w:id="703"/>
      <w:bookmarkEnd w:id="704"/>
      <w:bookmarkEnd w:id="705"/>
      <w:bookmarkEnd w:id="706"/>
      <w:bookmarkEnd w:id="707"/>
      <w:bookmarkEnd w:id="708"/>
      <w:bookmarkEnd w:id="709"/>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10" w:name="_Toc20212099"/>
      <w:bookmarkStart w:id="711" w:name="_Toc27744982"/>
      <w:bookmarkStart w:id="712" w:name="_Toc36114783"/>
      <w:bookmarkStart w:id="713" w:name="_Toc45271377"/>
      <w:bookmarkStart w:id="714" w:name="_Toc51936636"/>
      <w:bookmarkStart w:id="715" w:name="_Toc58230306"/>
      <w:bookmarkStart w:id="716" w:name="_Toc131293763"/>
      <w:r>
        <w:t>7.3A.3.2</w:t>
      </w:r>
      <w:r>
        <w:tab/>
      </w:r>
      <w:r w:rsidRPr="004348F0">
        <w:t>IKE SA and signalling IPsec SA establishment</w:t>
      </w:r>
      <w:r>
        <w:t xml:space="preserve"> accepted by the network</w:t>
      </w:r>
      <w:bookmarkEnd w:id="710"/>
      <w:bookmarkEnd w:id="711"/>
      <w:bookmarkEnd w:id="712"/>
      <w:bookmarkEnd w:id="713"/>
      <w:bookmarkEnd w:id="714"/>
      <w:bookmarkEnd w:id="715"/>
      <w:bookmarkEnd w:id="716"/>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17" w:name="_Toc20212100"/>
      <w:bookmarkStart w:id="718" w:name="_Toc27744983"/>
      <w:bookmarkStart w:id="719" w:name="_Toc36114784"/>
      <w:bookmarkStart w:id="720" w:name="_Toc45271378"/>
      <w:bookmarkStart w:id="721" w:name="_Toc51936637"/>
      <w:bookmarkStart w:id="722" w:name="_Toc58230307"/>
      <w:bookmarkStart w:id="723" w:name="_Toc131293764"/>
      <w:r>
        <w:t>7.3A.3.3</w:t>
      </w:r>
      <w:r>
        <w:tab/>
      </w:r>
      <w:r w:rsidRPr="004348F0">
        <w:t>IKE SA and signalling IPsec SA establishment</w:t>
      </w:r>
      <w:r>
        <w:t xml:space="preserve"> not accepted by the network</w:t>
      </w:r>
      <w:bookmarkEnd w:id="717"/>
      <w:bookmarkEnd w:id="718"/>
      <w:bookmarkEnd w:id="719"/>
      <w:bookmarkEnd w:id="720"/>
      <w:bookmarkEnd w:id="721"/>
      <w:bookmarkEnd w:id="722"/>
      <w:bookmarkEnd w:id="723"/>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24" w:name="_Toc27744984"/>
      <w:bookmarkStart w:id="725" w:name="_Toc36114785"/>
      <w:bookmarkStart w:id="726" w:name="_Toc45271379"/>
      <w:bookmarkStart w:id="727" w:name="_Toc51936638"/>
      <w:bookmarkStart w:id="728" w:name="_Toc58230308"/>
      <w:bookmarkStart w:id="729" w:name="_Toc131293765"/>
      <w:bookmarkStart w:id="730" w:name="_Toc20212101"/>
      <w:r>
        <w:rPr>
          <w:rFonts w:eastAsia="SimSun"/>
        </w:rPr>
        <w:t>7.3A.4</w:t>
      </w:r>
      <w:r w:rsidRPr="000030BA">
        <w:rPr>
          <w:rFonts w:eastAsia="SimSun" w:hint="eastAsia"/>
        </w:rPr>
        <w:tab/>
      </w:r>
      <w:r>
        <w:rPr>
          <w:rFonts w:eastAsia="SimSun"/>
        </w:rPr>
        <w:t>Procedure for devices without NAS support</w:t>
      </w:r>
      <w:bookmarkEnd w:id="724"/>
      <w:bookmarkEnd w:id="725"/>
      <w:bookmarkEnd w:id="726"/>
      <w:bookmarkEnd w:id="727"/>
      <w:bookmarkEnd w:id="728"/>
      <w:bookmarkEnd w:id="729"/>
    </w:p>
    <w:p w14:paraId="06A2E3B9" w14:textId="77777777" w:rsidR="00A4443E" w:rsidRDefault="00A4443E" w:rsidP="00A4443E">
      <w:pPr>
        <w:pStyle w:val="Heading4"/>
      </w:pPr>
      <w:bookmarkStart w:id="731" w:name="_Toc27744985"/>
      <w:bookmarkStart w:id="732" w:name="_Toc36114786"/>
      <w:bookmarkStart w:id="733" w:name="_Toc45271380"/>
      <w:bookmarkStart w:id="734" w:name="_Toc51936639"/>
      <w:bookmarkStart w:id="735" w:name="_Toc58230309"/>
      <w:bookmarkStart w:id="736" w:name="_Toc131293766"/>
      <w:r>
        <w:t>7.3A.4.1</w:t>
      </w:r>
      <w:r>
        <w:tab/>
        <w:t>General</w:t>
      </w:r>
      <w:bookmarkEnd w:id="731"/>
      <w:bookmarkEnd w:id="732"/>
      <w:bookmarkEnd w:id="733"/>
      <w:bookmarkEnd w:id="734"/>
      <w:bookmarkEnd w:id="735"/>
      <w:bookmarkEnd w:id="736"/>
    </w:p>
    <w:p w14:paraId="3206F272" w14:textId="77777777" w:rsidR="002B02A2" w:rsidRDefault="002B02A2" w:rsidP="002B02A2">
      <w:bookmarkStart w:id="737" w:name="_Toc27744986"/>
      <w:bookmarkStart w:id="738" w:name="_Toc36114787"/>
      <w:bookmarkStart w:id="739" w:name="_Toc45271381"/>
      <w:bookmarkStart w:id="740" w:name="_Toc51936640"/>
      <w:bookmarkStart w:id="741"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w:t>
      </w:r>
      <w:r>
        <w:rPr>
          <w:noProof/>
        </w:rPr>
        <w:lastRenderedPageBreak/>
        <w:t xml:space="preserve">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42" w:name="_Toc131293767"/>
      <w:r>
        <w:t>7.3A.4.2</w:t>
      </w:r>
      <w:r>
        <w:tab/>
        <w:t>N5CW device registration over trusted WLAN access network</w:t>
      </w:r>
      <w:bookmarkEnd w:id="737"/>
      <w:bookmarkEnd w:id="738"/>
      <w:bookmarkEnd w:id="739"/>
      <w:bookmarkEnd w:id="740"/>
      <w:bookmarkEnd w:id="741"/>
      <w:bookmarkEnd w:id="742"/>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50.2pt;height:82pt" o:ole="">
                  <v:imagedata r:id="rId20" o:title=""/>
                </v:shape>
                <o:OLEObject Type="Embed" ProgID="Visio.Drawing.15" ShapeID="_x0000_i1028" DrawAspect="Content" ObjectID="_1742305063"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9E0A749"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w:t>
      </w:r>
      <w:r w:rsidR="008527FE">
        <w:rPr>
          <w:lang w:eastAsia="ko-KR"/>
        </w:rPr>
        <w:t xml:space="preserve"> or SNPN</w:t>
      </w:r>
      <w:r>
        <w:rPr>
          <w:lang w:eastAsia="ko-KR"/>
        </w:rPr>
        <w:t xml:space="preserve">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43" w:name="_Toc131293768"/>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43"/>
    </w:p>
    <w:p w14:paraId="23DD13F4" w14:textId="77777777" w:rsidR="00B06028" w:rsidRDefault="00B06028" w:rsidP="00B06028">
      <w:r w:rsidRPr="00FF4D79">
        <w:t xml:space="preserve">When the UE that supports slice-based </w:t>
      </w:r>
      <w:r>
        <w:t>TNGF</w:t>
      </w:r>
      <w:r w:rsidRPr="00FF4D79">
        <w:t xml:space="preserve"> selection receives </w:t>
      </w:r>
      <w:r>
        <w:t>TNAN</w:t>
      </w:r>
      <w:r w:rsidRPr="00FF4D79">
        <w:t xml:space="preserve"> </w:t>
      </w:r>
      <w:r w:rsidRPr="00645F73">
        <w:t xml:space="preserve">information </w:t>
      </w:r>
      <w:r w:rsidRPr="00FF4D79">
        <w:t>IE in the REGISTRATION REJECT message as specified in 3GPP TS 24.501 [4], the UE shall proceed as follows</w:t>
      </w:r>
      <w:r>
        <w:t>:</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5DABF5E4" w14:textId="77777777" w:rsidR="00B06028" w:rsidRDefault="00B06028" w:rsidP="00B06028">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xxy</w:t>
      </w:r>
      <w:r w:rsidRPr="009C6E38">
        <w:t xml:space="preserve"> of 3GPP TS 23.003 [8]</w:t>
      </w:r>
      <w:r>
        <w:t xml:space="preserve">; otherwise, the UE shall construct the NAI as specified in </w:t>
      </w:r>
      <w:r w:rsidRPr="00A05884">
        <w:t>clause 28.7.6 of 3GPP TS 23.003 [8]</w:t>
      </w:r>
      <w:r>
        <w:t>.</w:t>
      </w:r>
    </w:p>
    <w:p w14:paraId="290508AA" w14:textId="77777777" w:rsidR="00B06028" w:rsidRDefault="00B06028" w:rsidP="00B06028">
      <w:pPr>
        <w:pStyle w:val="EditorsNote"/>
        <w:rPr>
          <w:noProof/>
          <w:lang w:val="en-US"/>
        </w:rPr>
      </w:pPr>
      <w:r>
        <w:rPr>
          <w:noProof/>
          <w:lang w:val="en-US"/>
        </w:rPr>
        <w:lastRenderedPageBreak/>
        <w:t>Editor’s note (</w:t>
      </w:r>
      <w:r w:rsidRPr="005F7C2C">
        <w:rPr>
          <w:noProof/>
          <w:lang w:val="en-US"/>
        </w:rPr>
        <w:t>CR#</w:t>
      </w:r>
      <w:r w:rsidRPr="002D2B57">
        <w:rPr>
          <w:noProof/>
          <w:lang w:val="en-US"/>
        </w:rPr>
        <w:t>0231</w:t>
      </w:r>
      <w:r w:rsidRPr="005F7C2C">
        <w:rPr>
          <w:noProof/>
          <w:lang w:val="en-US"/>
        </w:rPr>
        <w:t>,</w:t>
      </w:r>
      <w:r w:rsidRPr="005F7C2C">
        <w:t xml:space="preserve"> 5WWC_Ph2</w:t>
      </w:r>
      <w:r>
        <w:t>)</w:t>
      </w:r>
      <w:r w:rsidRPr="005F7C2C">
        <w:rPr>
          <w:noProof/>
          <w:lang w:val="en-US"/>
        </w:rPr>
        <w:t>:</w:t>
      </w:r>
      <w:r>
        <w:rPr>
          <w:noProof/>
          <w:lang w:val="en-US"/>
        </w:rPr>
        <w:t xml:space="preserve"> The format of the NAI based on the TNGF ID and the format of TNGF ID used in NAI are FFS and waiting for the updates in </w:t>
      </w:r>
      <w:r w:rsidRPr="007C55E3">
        <w:rPr>
          <w:noProof/>
        </w:rPr>
        <w:t>3GPP TS 23.003 [8].</w:t>
      </w:r>
    </w:p>
    <w:p w14:paraId="273FC9FE" w14:textId="14FBA9B8"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277C3C2A" w14:textId="77777777" w:rsidR="00E26061" w:rsidRDefault="00C13D36" w:rsidP="00E26061">
      <w:pPr>
        <w:pStyle w:val="Heading2"/>
      </w:pPr>
      <w:bookmarkStart w:id="744" w:name="_Toc27744987"/>
      <w:bookmarkStart w:id="745" w:name="_Toc36114788"/>
      <w:bookmarkStart w:id="746" w:name="_Toc45271382"/>
      <w:bookmarkStart w:id="747" w:name="_Toc51936641"/>
      <w:bookmarkStart w:id="748" w:name="_Toc58230311"/>
      <w:bookmarkStart w:id="749" w:name="_Toc131293769"/>
      <w:r>
        <w:t>7</w:t>
      </w:r>
      <w:r w:rsidR="00E26061">
        <w:t>.</w:t>
      </w:r>
      <w:r w:rsidR="004809D3">
        <w:t>4</w:t>
      </w:r>
      <w:r w:rsidR="00E26061">
        <w:tab/>
      </w:r>
      <w:r>
        <w:t>IKE</w:t>
      </w:r>
      <w:r w:rsidR="00EC1269">
        <w:t>v2</w:t>
      </w:r>
      <w:r>
        <w:t xml:space="preserve"> SA </w:t>
      </w:r>
      <w:r w:rsidR="000030BA">
        <w:t>deletion</w:t>
      </w:r>
      <w:r w:rsidR="00E26061">
        <w:t xml:space="preserve"> procedure</w:t>
      </w:r>
      <w:bookmarkEnd w:id="730"/>
      <w:bookmarkEnd w:id="744"/>
      <w:bookmarkEnd w:id="745"/>
      <w:bookmarkEnd w:id="746"/>
      <w:bookmarkEnd w:id="747"/>
      <w:bookmarkEnd w:id="748"/>
      <w:bookmarkEnd w:id="749"/>
    </w:p>
    <w:p w14:paraId="641CE914" w14:textId="77777777" w:rsidR="000030BA" w:rsidRPr="003B2431" w:rsidRDefault="003B2431" w:rsidP="003B2431">
      <w:pPr>
        <w:pStyle w:val="Heading3"/>
        <w:rPr>
          <w:rFonts w:eastAsia="SimSun"/>
        </w:rPr>
      </w:pPr>
      <w:bookmarkStart w:id="750" w:name="_Toc20212102"/>
      <w:bookmarkStart w:id="751" w:name="_Toc27744988"/>
      <w:bookmarkStart w:id="752" w:name="_Toc36114789"/>
      <w:bookmarkStart w:id="753" w:name="_Toc45271383"/>
      <w:bookmarkStart w:id="754" w:name="_Toc51936642"/>
      <w:bookmarkStart w:id="755" w:name="_Toc58230312"/>
      <w:bookmarkStart w:id="756" w:name="_Toc131293770"/>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50"/>
      <w:bookmarkEnd w:id="751"/>
      <w:bookmarkEnd w:id="752"/>
      <w:bookmarkEnd w:id="753"/>
      <w:bookmarkEnd w:id="754"/>
      <w:bookmarkEnd w:id="755"/>
      <w:bookmarkEnd w:id="756"/>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57" w:name="_Toc20212103"/>
      <w:bookmarkStart w:id="758" w:name="_Toc27744989"/>
      <w:bookmarkStart w:id="759" w:name="_Toc36114790"/>
      <w:bookmarkStart w:id="760" w:name="_Toc45271384"/>
      <w:bookmarkStart w:id="761" w:name="_Toc51936643"/>
      <w:bookmarkStart w:id="762" w:name="_Toc58230313"/>
      <w:bookmarkStart w:id="763" w:name="_Toc131293771"/>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57"/>
      <w:bookmarkEnd w:id="758"/>
      <w:bookmarkEnd w:id="759"/>
      <w:bookmarkEnd w:id="760"/>
      <w:bookmarkEnd w:id="761"/>
      <w:bookmarkEnd w:id="762"/>
      <w:bookmarkEnd w:id="763"/>
    </w:p>
    <w:p w14:paraId="39FCF2CB" w14:textId="77777777" w:rsidR="00B3565C" w:rsidRDefault="00B3565C" w:rsidP="00B3565C">
      <w:pPr>
        <w:pStyle w:val="Heading4"/>
      </w:pPr>
      <w:bookmarkStart w:id="764" w:name="_Toc20212104"/>
      <w:bookmarkStart w:id="765" w:name="_Toc27744990"/>
      <w:bookmarkStart w:id="766" w:name="_Toc36114791"/>
      <w:bookmarkStart w:id="767" w:name="_Toc45271385"/>
      <w:bookmarkStart w:id="768" w:name="_Toc51936644"/>
      <w:bookmarkStart w:id="769" w:name="_Toc58230314"/>
      <w:bookmarkStart w:id="770" w:name="_Toc131293772"/>
      <w:r>
        <w:t>7.4.2.1</w:t>
      </w:r>
      <w:r>
        <w:tab/>
        <w:t>IKE SA deletion initiation</w:t>
      </w:r>
      <w:bookmarkEnd w:id="764"/>
      <w:bookmarkEnd w:id="765"/>
      <w:bookmarkEnd w:id="766"/>
      <w:bookmarkEnd w:id="767"/>
      <w:bookmarkEnd w:id="768"/>
      <w:bookmarkEnd w:id="769"/>
      <w:bookmarkEnd w:id="770"/>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71" w:name="_Toc20212105"/>
      <w:bookmarkStart w:id="772" w:name="_Toc27744991"/>
      <w:bookmarkStart w:id="773" w:name="_Toc36114792"/>
      <w:bookmarkStart w:id="774" w:name="_Toc45271386"/>
      <w:bookmarkStart w:id="775" w:name="_Toc51936645"/>
      <w:bookmarkStart w:id="776" w:name="_Toc58230315"/>
      <w:bookmarkStart w:id="777" w:name="_Toc131293773"/>
      <w:r>
        <w:lastRenderedPageBreak/>
        <w:t>7.4.2.2</w:t>
      </w:r>
      <w:r>
        <w:tab/>
        <w:t>IKE SA deletion accepted by the UE</w:t>
      </w:r>
      <w:bookmarkEnd w:id="771"/>
      <w:bookmarkEnd w:id="772"/>
      <w:bookmarkEnd w:id="773"/>
      <w:bookmarkEnd w:id="774"/>
      <w:bookmarkEnd w:id="775"/>
      <w:bookmarkEnd w:id="776"/>
      <w:bookmarkEnd w:id="777"/>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78" w:name="_Toc20212106"/>
      <w:bookmarkStart w:id="779" w:name="_Toc27744992"/>
      <w:bookmarkStart w:id="780" w:name="_Toc36114793"/>
      <w:bookmarkStart w:id="781" w:name="_Toc45271387"/>
      <w:bookmarkStart w:id="782" w:name="_Toc51936646"/>
      <w:bookmarkStart w:id="783" w:name="_Toc58230316"/>
      <w:bookmarkStart w:id="784" w:name="_Toc131293774"/>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78"/>
      <w:bookmarkEnd w:id="779"/>
      <w:bookmarkEnd w:id="780"/>
      <w:bookmarkEnd w:id="781"/>
      <w:bookmarkEnd w:id="782"/>
      <w:bookmarkEnd w:id="783"/>
      <w:bookmarkEnd w:id="784"/>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85" w:name="_Toc20212107"/>
      <w:bookmarkStart w:id="786" w:name="_Toc27744993"/>
      <w:bookmarkStart w:id="787" w:name="_Toc36114794"/>
      <w:bookmarkStart w:id="788" w:name="_Toc45271388"/>
      <w:bookmarkStart w:id="789" w:name="_Toc51936647"/>
      <w:bookmarkStart w:id="790" w:name="_Toc58230317"/>
      <w:bookmarkStart w:id="791" w:name="_Toc131293775"/>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85"/>
      <w:bookmarkEnd w:id="786"/>
      <w:bookmarkEnd w:id="787"/>
      <w:bookmarkEnd w:id="788"/>
      <w:bookmarkEnd w:id="789"/>
      <w:bookmarkEnd w:id="790"/>
      <w:bookmarkEnd w:id="791"/>
    </w:p>
    <w:p w14:paraId="24D9283E" w14:textId="77777777" w:rsidR="009E60BA" w:rsidRDefault="009E60BA" w:rsidP="009E60BA">
      <w:pPr>
        <w:pStyle w:val="Heading4"/>
      </w:pPr>
      <w:bookmarkStart w:id="792" w:name="_Toc20212108"/>
      <w:bookmarkStart w:id="793" w:name="_Toc27744994"/>
      <w:bookmarkStart w:id="794" w:name="_Toc36114795"/>
      <w:bookmarkStart w:id="795" w:name="_Toc45271389"/>
      <w:bookmarkStart w:id="796" w:name="_Toc51936648"/>
      <w:bookmarkStart w:id="797" w:name="_Toc58230318"/>
      <w:bookmarkStart w:id="798" w:name="_Toc131293776"/>
      <w:r>
        <w:t>7.4.3.1</w:t>
      </w:r>
      <w:r>
        <w:tab/>
        <w:t>IKE SA deletion initiation</w:t>
      </w:r>
      <w:bookmarkEnd w:id="792"/>
      <w:bookmarkEnd w:id="793"/>
      <w:bookmarkEnd w:id="794"/>
      <w:bookmarkEnd w:id="795"/>
      <w:bookmarkEnd w:id="796"/>
      <w:bookmarkEnd w:id="797"/>
      <w:bookmarkEnd w:id="798"/>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99" w:name="_Toc20212109"/>
      <w:bookmarkStart w:id="800" w:name="_Toc27744995"/>
      <w:bookmarkStart w:id="801" w:name="_Toc36114796"/>
      <w:bookmarkStart w:id="802" w:name="_Toc45271390"/>
      <w:bookmarkStart w:id="803" w:name="_Toc51936649"/>
      <w:bookmarkStart w:id="804" w:name="_Toc58230319"/>
      <w:bookmarkStart w:id="805" w:name="_Toc131293777"/>
      <w:r>
        <w:t>7.4.3.2</w:t>
      </w:r>
      <w:r>
        <w:tab/>
        <w:t>IKE SA deletion accepted by the N3IWF</w:t>
      </w:r>
      <w:r w:rsidR="009E57FC">
        <w:t xml:space="preserve"> and the TNGF</w:t>
      </w:r>
      <w:bookmarkEnd w:id="799"/>
      <w:bookmarkEnd w:id="800"/>
      <w:bookmarkEnd w:id="801"/>
      <w:bookmarkEnd w:id="802"/>
      <w:bookmarkEnd w:id="803"/>
      <w:bookmarkEnd w:id="804"/>
      <w:bookmarkEnd w:id="805"/>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06" w:name="_Toc20212110"/>
      <w:bookmarkStart w:id="807" w:name="_Toc27744996"/>
      <w:bookmarkStart w:id="808" w:name="_Toc36114797"/>
      <w:bookmarkStart w:id="809" w:name="_Toc45271391"/>
      <w:bookmarkStart w:id="810" w:name="_Toc51936650"/>
      <w:bookmarkStart w:id="811" w:name="_Toc58230320"/>
      <w:bookmarkStart w:id="812" w:name="_Toc131293778"/>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06"/>
      <w:bookmarkEnd w:id="807"/>
      <w:bookmarkEnd w:id="808"/>
      <w:bookmarkEnd w:id="809"/>
      <w:bookmarkEnd w:id="810"/>
      <w:bookmarkEnd w:id="811"/>
      <w:bookmarkEnd w:id="812"/>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13" w:name="_Toc20212111"/>
      <w:bookmarkStart w:id="814" w:name="_Toc27744997"/>
      <w:bookmarkStart w:id="815" w:name="_Toc36114798"/>
      <w:bookmarkStart w:id="816" w:name="_Toc45271392"/>
      <w:bookmarkStart w:id="817" w:name="_Toc51936651"/>
      <w:bookmarkStart w:id="818" w:name="_Toc58230321"/>
      <w:bookmarkStart w:id="819" w:name="_Toc131293779"/>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13"/>
      <w:bookmarkEnd w:id="814"/>
      <w:bookmarkEnd w:id="815"/>
      <w:bookmarkEnd w:id="816"/>
      <w:bookmarkEnd w:id="817"/>
      <w:bookmarkEnd w:id="818"/>
      <w:bookmarkEnd w:id="819"/>
    </w:p>
    <w:p w14:paraId="400AF198" w14:textId="77777777" w:rsidR="003B2431" w:rsidRPr="003B2431" w:rsidRDefault="003B2431" w:rsidP="003B2431">
      <w:pPr>
        <w:pStyle w:val="Heading3"/>
        <w:rPr>
          <w:rFonts w:eastAsia="SimSun"/>
        </w:rPr>
      </w:pPr>
      <w:bookmarkStart w:id="820" w:name="_Toc20212112"/>
      <w:bookmarkStart w:id="821" w:name="_Toc27744998"/>
      <w:bookmarkStart w:id="822" w:name="_Toc36114799"/>
      <w:bookmarkStart w:id="823" w:name="_Toc45271393"/>
      <w:bookmarkStart w:id="824" w:name="_Toc51936652"/>
      <w:bookmarkStart w:id="825" w:name="_Toc58230322"/>
      <w:bookmarkStart w:id="826" w:name="_Toc131293780"/>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20"/>
      <w:bookmarkEnd w:id="821"/>
      <w:bookmarkEnd w:id="822"/>
      <w:bookmarkEnd w:id="823"/>
      <w:bookmarkEnd w:id="824"/>
      <w:bookmarkEnd w:id="825"/>
      <w:bookmarkEnd w:id="826"/>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27" w:name="_Toc20212113"/>
      <w:bookmarkStart w:id="828" w:name="_Toc27744999"/>
      <w:bookmarkStart w:id="829" w:name="_Toc36114800"/>
      <w:bookmarkStart w:id="830" w:name="_Toc45271394"/>
      <w:bookmarkStart w:id="831" w:name="_Toc51936653"/>
      <w:bookmarkStart w:id="832" w:name="_Toc58230323"/>
      <w:bookmarkStart w:id="833" w:name="_Toc131293781"/>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27"/>
      <w:bookmarkEnd w:id="828"/>
      <w:bookmarkEnd w:id="829"/>
      <w:bookmarkEnd w:id="830"/>
      <w:bookmarkEnd w:id="831"/>
      <w:bookmarkEnd w:id="832"/>
      <w:bookmarkEnd w:id="833"/>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34" w:name="_Toc20212114"/>
      <w:bookmarkStart w:id="835" w:name="_Toc27745000"/>
      <w:bookmarkStart w:id="836" w:name="_Toc36114801"/>
      <w:bookmarkStart w:id="837" w:name="_Toc45271395"/>
      <w:bookmarkStart w:id="838" w:name="_Toc51936654"/>
      <w:bookmarkStart w:id="839" w:name="_Toc58230324"/>
      <w:bookmarkStart w:id="840" w:name="_Toc131293782"/>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34"/>
      <w:bookmarkEnd w:id="835"/>
      <w:bookmarkEnd w:id="836"/>
      <w:bookmarkEnd w:id="837"/>
      <w:bookmarkEnd w:id="838"/>
      <w:bookmarkEnd w:id="839"/>
      <w:bookmarkEnd w:id="840"/>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lastRenderedPageBreak/>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41" w:name="_Toc20212115"/>
      <w:bookmarkStart w:id="842" w:name="_Toc27745001"/>
      <w:bookmarkStart w:id="843" w:name="_Toc36114802"/>
      <w:bookmarkStart w:id="844" w:name="_Toc45271396"/>
      <w:bookmarkStart w:id="845" w:name="_Toc51936655"/>
      <w:bookmarkStart w:id="846" w:name="_Toc58230325"/>
      <w:bookmarkStart w:id="847" w:name="_Toc131293783"/>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41"/>
      <w:bookmarkEnd w:id="842"/>
      <w:bookmarkEnd w:id="843"/>
      <w:bookmarkEnd w:id="844"/>
      <w:bookmarkEnd w:id="845"/>
      <w:bookmarkEnd w:id="846"/>
      <w:bookmarkEnd w:id="847"/>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48" w:name="_Toc20212116"/>
      <w:bookmarkStart w:id="849" w:name="_Toc27745002"/>
      <w:bookmarkStart w:id="850" w:name="_Toc36114803"/>
      <w:bookmarkStart w:id="851" w:name="_Toc45271397"/>
      <w:bookmarkStart w:id="852" w:name="_Toc51936656"/>
      <w:bookmarkStart w:id="853" w:name="_Toc58230326"/>
      <w:bookmarkStart w:id="854" w:name="_Toc131293784"/>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48"/>
      <w:bookmarkEnd w:id="849"/>
      <w:bookmarkEnd w:id="850"/>
      <w:bookmarkEnd w:id="851"/>
      <w:bookmarkEnd w:id="852"/>
      <w:bookmarkEnd w:id="853"/>
      <w:bookmarkEnd w:id="854"/>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55" w:name="_Toc20212117"/>
      <w:bookmarkStart w:id="856" w:name="_Toc27745003"/>
      <w:bookmarkStart w:id="857" w:name="_Toc36114804"/>
      <w:bookmarkStart w:id="858" w:name="_Toc45271398"/>
      <w:bookmarkStart w:id="859" w:name="_Toc51936657"/>
      <w:bookmarkStart w:id="860" w:name="_Toc58230327"/>
      <w:bookmarkStart w:id="861" w:name="_Toc131293785"/>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55"/>
      <w:bookmarkEnd w:id="856"/>
      <w:bookmarkEnd w:id="857"/>
      <w:bookmarkEnd w:id="858"/>
      <w:bookmarkEnd w:id="859"/>
      <w:bookmarkEnd w:id="860"/>
      <w:bookmarkEnd w:id="861"/>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62" w:name="_Toc20212118"/>
      <w:bookmarkStart w:id="863" w:name="_Toc27745004"/>
      <w:bookmarkStart w:id="864" w:name="_Toc36114805"/>
      <w:bookmarkStart w:id="865" w:name="_Toc45271399"/>
      <w:bookmarkStart w:id="866" w:name="_Toc51936658"/>
      <w:bookmarkStart w:id="867" w:name="_Toc58230328"/>
      <w:bookmarkStart w:id="868" w:name="_Toc131293786"/>
      <w:r>
        <w:t>7</w:t>
      </w:r>
      <w:r w:rsidR="00E26061">
        <w:t>.</w:t>
      </w:r>
      <w:r w:rsidR="004809D3">
        <w:t>6</w:t>
      </w:r>
      <w:r w:rsidR="00E26061">
        <w:tab/>
      </w:r>
      <w:r w:rsidR="00EC1269">
        <w:t>IP</w:t>
      </w:r>
      <w:r w:rsidR="00DD2BBC">
        <w:t>s</w:t>
      </w:r>
      <w:r w:rsidR="00EC1269">
        <w:t xml:space="preserve">ec </w:t>
      </w:r>
      <w:r w:rsidR="00E26061">
        <w:t>SA modification procedure</w:t>
      </w:r>
      <w:bookmarkEnd w:id="862"/>
      <w:bookmarkEnd w:id="863"/>
      <w:bookmarkEnd w:id="864"/>
      <w:bookmarkEnd w:id="865"/>
      <w:bookmarkEnd w:id="866"/>
      <w:bookmarkEnd w:id="867"/>
      <w:bookmarkEnd w:id="868"/>
    </w:p>
    <w:p w14:paraId="6ED81494" w14:textId="77777777" w:rsidR="00DD2BBC" w:rsidRDefault="00DD2BBC" w:rsidP="00DD2BBC">
      <w:pPr>
        <w:pStyle w:val="Heading3"/>
        <w:rPr>
          <w:noProof/>
        </w:rPr>
      </w:pPr>
      <w:bookmarkStart w:id="869" w:name="_Toc20212119"/>
      <w:bookmarkStart w:id="870" w:name="_Toc27745005"/>
      <w:bookmarkStart w:id="871" w:name="_Toc36114806"/>
      <w:bookmarkStart w:id="872" w:name="_Toc45271400"/>
      <w:bookmarkStart w:id="873" w:name="_Toc51936659"/>
      <w:bookmarkStart w:id="874" w:name="_Toc58230329"/>
      <w:bookmarkStart w:id="875" w:name="_Toc131293787"/>
      <w:r>
        <w:rPr>
          <w:noProof/>
        </w:rPr>
        <w:t>7.6.1</w:t>
      </w:r>
      <w:r>
        <w:rPr>
          <w:noProof/>
        </w:rPr>
        <w:tab/>
        <w:t>General</w:t>
      </w:r>
      <w:bookmarkEnd w:id="869"/>
      <w:bookmarkEnd w:id="870"/>
      <w:bookmarkEnd w:id="871"/>
      <w:bookmarkEnd w:id="872"/>
      <w:bookmarkEnd w:id="873"/>
      <w:bookmarkEnd w:id="874"/>
      <w:bookmarkEnd w:id="875"/>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76" w:name="_Toc20212120"/>
      <w:bookmarkStart w:id="877" w:name="_Toc27745006"/>
      <w:bookmarkStart w:id="878" w:name="_Toc36114807"/>
      <w:bookmarkStart w:id="879" w:name="_Toc45271401"/>
      <w:bookmarkStart w:id="880" w:name="_Toc51936660"/>
      <w:bookmarkStart w:id="881" w:name="_Toc58230330"/>
      <w:bookmarkStart w:id="882" w:name="_Toc131293788"/>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76"/>
      <w:bookmarkEnd w:id="877"/>
      <w:bookmarkEnd w:id="878"/>
      <w:bookmarkEnd w:id="879"/>
      <w:bookmarkEnd w:id="880"/>
      <w:bookmarkEnd w:id="881"/>
      <w:bookmarkEnd w:id="882"/>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lastRenderedPageBreak/>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83" w:name="_Toc20212121"/>
      <w:bookmarkStart w:id="884" w:name="_Toc27745007"/>
      <w:bookmarkStart w:id="885" w:name="_Toc36114808"/>
      <w:bookmarkStart w:id="886" w:name="_Toc45271402"/>
      <w:bookmarkStart w:id="887" w:name="_Toc51936661"/>
      <w:bookmarkStart w:id="888" w:name="_Toc58230331"/>
      <w:bookmarkStart w:id="889" w:name="_Toc131293789"/>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83"/>
      <w:bookmarkEnd w:id="884"/>
      <w:bookmarkEnd w:id="885"/>
      <w:bookmarkEnd w:id="886"/>
      <w:bookmarkEnd w:id="887"/>
      <w:bookmarkEnd w:id="888"/>
      <w:bookmarkEnd w:id="889"/>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890" w:name="_Toc20212122"/>
      <w:bookmarkStart w:id="891" w:name="_Toc27745008"/>
      <w:bookmarkStart w:id="892" w:name="_Toc36114809"/>
      <w:bookmarkStart w:id="893" w:name="_Toc45271403"/>
      <w:bookmarkStart w:id="894" w:name="_Toc51936662"/>
      <w:bookmarkStart w:id="895"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96" w:name="_Toc131293790"/>
      <w:r>
        <w:t>7</w:t>
      </w:r>
      <w:r w:rsidR="00E26061">
        <w:t>.</w:t>
      </w:r>
      <w:r w:rsidR="004809D3">
        <w:t>7</w:t>
      </w:r>
      <w:r w:rsidR="00E26061">
        <w:tab/>
      </w:r>
      <w:r w:rsidR="00EC1269">
        <w:t xml:space="preserve">IPSec </w:t>
      </w:r>
      <w:r w:rsidR="00E26061">
        <w:t>SA deletion procedure</w:t>
      </w:r>
      <w:bookmarkEnd w:id="890"/>
      <w:bookmarkEnd w:id="891"/>
      <w:bookmarkEnd w:id="892"/>
      <w:bookmarkEnd w:id="893"/>
      <w:bookmarkEnd w:id="894"/>
      <w:bookmarkEnd w:id="895"/>
      <w:bookmarkEnd w:id="896"/>
    </w:p>
    <w:p w14:paraId="4B5C9A41" w14:textId="77777777" w:rsidR="003B2431" w:rsidRPr="003B2431" w:rsidRDefault="003B2431" w:rsidP="003B2431">
      <w:pPr>
        <w:pStyle w:val="Heading3"/>
        <w:rPr>
          <w:rFonts w:eastAsia="SimSun"/>
        </w:rPr>
      </w:pPr>
      <w:bookmarkStart w:id="897" w:name="_Toc20212123"/>
      <w:bookmarkStart w:id="898" w:name="_Toc27745009"/>
      <w:bookmarkStart w:id="899" w:name="_Toc36114810"/>
      <w:bookmarkStart w:id="900" w:name="_Toc45271404"/>
      <w:bookmarkStart w:id="901" w:name="_Toc51936663"/>
      <w:bookmarkStart w:id="902" w:name="_Toc58230333"/>
      <w:bookmarkStart w:id="903" w:name="_Toc131293791"/>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97"/>
      <w:bookmarkEnd w:id="898"/>
      <w:bookmarkEnd w:id="899"/>
      <w:bookmarkEnd w:id="900"/>
      <w:bookmarkEnd w:id="901"/>
      <w:bookmarkEnd w:id="902"/>
      <w:bookmarkEnd w:id="90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04" w:name="_Toc20212124"/>
      <w:bookmarkStart w:id="905" w:name="_Toc27745010"/>
      <w:bookmarkStart w:id="906" w:name="_Toc36114811"/>
      <w:bookmarkStart w:id="907" w:name="_Toc45271405"/>
      <w:bookmarkStart w:id="908" w:name="_Toc51936664"/>
      <w:bookmarkStart w:id="909" w:name="_Toc58230334"/>
      <w:bookmarkStart w:id="910" w:name="_Toc131293792"/>
      <w:r w:rsidRPr="003B2431">
        <w:rPr>
          <w:rFonts w:eastAsia="SimSun" w:hint="eastAsia"/>
        </w:rPr>
        <w:lastRenderedPageBreak/>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04"/>
      <w:bookmarkEnd w:id="905"/>
      <w:bookmarkEnd w:id="906"/>
      <w:bookmarkEnd w:id="907"/>
      <w:bookmarkEnd w:id="908"/>
      <w:bookmarkEnd w:id="909"/>
      <w:bookmarkEnd w:id="910"/>
    </w:p>
    <w:p w14:paraId="570C8F4D" w14:textId="77777777" w:rsidR="009E60BA" w:rsidRPr="003B2431" w:rsidRDefault="009E60BA" w:rsidP="0069428F">
      <w:pPr>
        <w:pStyle w:val="Heading4"/>
        <w:rPr>
          <w:rFonts w:eastAsia="SimSun"/>
        </w:rPr>
      </w:pPr>
      <w:bookmarkStart w:id="911" w:name="_Toc20212125"/>
      <w:bookmarkStart w:id="912" w:name="_Toc27745011"/>
      <w:bookmarkStart w:id="913" w:name="_Toc36114812"/>
      <w:bookmarkStart w:id="914" w:name="_Toc45271406"/>
      <w:bookmarkStart w:id="915" w:name="_Toc51936665"/>
      <w:bookmarkStart w:id="916" w:name="_Toc58230335"/>
      <w:bookmarkStart w:id="917" w:name="_Toc131293793"/>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11"/>
      <w:bookmarkEnd w:id="912"/>
      <w:bookmarkEnd w:id="913"/>
      <w:bookmarkEnd w:id="914"/>
      <w:bookmarkEnd w:id="915"/>
      <w:bookmarkEnd w:id="916"/>
      <w:bookmarkEnd w:id="917"/>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18" w:name="_Toc20212126"/>
      <w:bookmarkStart w:id="919" w:name="_Toc27745012"/>
      <w:bookmarkStart w:id="920" w:name="_Toc36114813"/>
      <w:bookmarkStart w:id="921" w:name="_Toc45271407"/>
      <w:bookmarkStart w:id="922" w:name="_Toc51936666"/>
      <w:bookmarkStart w:id="923" w:name="_Toc58230336"/>
      <w:bookmarkStart w:id="924" w:name="_Toc131293794"/>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18"/>
      <w:bookmarkEnd w:id="919"/>
      <w:bookmarkEnd w:id="920"/>
      <w:bookmarkEnd w:id="921"/>
      <w:bookmarkEnd w:id="922"/>
      <w:bookmarkEnd w:id="923"/>
      <w:bookmarkEnd w:id="924"/>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25" w:name="_Toc20212127"/>
      <w:bookmarkStart w:id="926" w:name="_Toc27745013"/>
      <w:bookmarkStart w:id="927" w:name="_Toc36114814"/>
      <w:bookmarkStart w:id="928" w:name="_Toc45271408"/>
      <w:bookmarkStart w:id="929" w:name="_Toc51936667"/>
      <w:bookmarkStart w:id="930" w:name="_Toc58230337"/>
      <w:bookmarkStart w:id="931" w:name="_Toc131293795"/>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25"/>
      <w:bookmarkEnd w:id="926"/>
      <w:bookmarkEnd w:id="927"/>
      <w:bookmarkEnd w:id="928"/>
      <w:bookmarkEnd w:id="929"/>
      <w:bookmarkEnd w:id="930"/>
      <w:bookmarkEnd w:id="931"/>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32" w:name="_Toc20212128"/>
      <w:bookmarkStart w:id="933" w:name="_Toc27745014"/>
      <w:bookmarkStart w:id="934" w:name="_Toc36114815"/>
      <w:bookmarkStart w:id="935" w:name="_Toc45271409"/>
      <w:bookmarkStart w:id="936" w:name="_Toc51936668"/>
      <w:bookmarkStart w:id="937" w:name="_Toc58230338"/>
      <w:bookmarkStart w:id="938" w:name="_Toc131293796"/>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32"/>
      <w:bookmarkEnd w:id="933"/>
      <w:bookmarkEnd w:id="934"/>
      <w:bookmarkEnd w:id="935"/>
      <w:bookmarkEnd w:id="936"/>
      <w:bookmarkEnd w:id="937"/>
      <w:bookmarkEnd w:id="938"/>
    </w:p>
    <w:p w14:paraId="1F2A4D05" w14:textId="77777777" w:rsidR="009E60BA" w:rsidRPr="003B2431" w:rsidRDefault="009E60BA" w:rsidP="009E60BA">
      <w:pPr>
        <w:pStyle w:val="Heading4"/>
        <w:rPr>
          <w:rFonts w:eastAsia="SimSun"/>
        </w:rPr>
      </w:pPr>
      <w:bookmarkStart w:id="939" w:name="_Toc20212129"/>
      <w:bookmarkStart w:id="940" w:name="_Toc27745015"/>
      <w:bookmarkStart w:id="941" w:name="_Toc36114816"/>
      <w:bookmarkStart w:id="942" w:name="_Toc45271410"/>
      <w:bookmarkStart w:id="943" w:name="_Toc51936669"/>
      <w:bookmarkStart w:id="944" w:name="_Toc58230339"/>
      <w:bookmarkStart w:id="945" w:name="_Toc131293797"/>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39"/>
      <w:bookmarkEnd w:id="940"/>
      <w:bookmarkEnd w:id="941"/>
      <w:bookmarkEnd w:id="942"/>
      <w:bookmarkEnd w:id="943"/>
      <w:bookmarkEnd w:id="944"/>
      <w:bookmarkEnd w:id="945"/>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46" w:name="_Toc20212130"/>
      <w:bookmarkStart w:id="947" w:name="_Toc27745016"/>
      <w:bookmarkStart w:id="948" w:name="_Toc36114817"/>
      <w:bookmarkStart w:id="949" w:name="_Toc45271411"/>
      <w:bookmarkStart w:id="950" w:name="_Toc51936670"/>
      <w:bookmarkStart w:id="951" w:name="_Toc58230340"/>
      <w:bookmarkStart w:id="952" w:name="_Toc131293798"/>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46"/>
      <w:bookmarkEnd w:id="947"/>
      <w:bookmarkEnd w:id="948"/>
      <w:bookmarkEnd w:id="949"/>
      <w:bookmarkEnd w:id="950"/>
      <w:bookmarkEnd w:id="951"/>
      <w:bookmarkEnd w:id="952"/>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53" w:name="_Toc20212131"/>
      <w:bookmarkStart w:id="954" w:name="_Toc27745017"/>
      <w:bookmarkStart w:id="955" w:name="_Toc36114818"/>
      <w:bookmarkStart w:id="956" w:name="_Toc45271412"/>
      <w:bookmarkStart w:id="957" w:name="_Toc51936671"/>
      <w:bookmarkStart w:id="958" w:name="_Toc58230341"/>
      <w:bookmarkStart w:id="959" w:name="_Toc131293799"/>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53"/>
      <w:bookmarkEnd w:id="954"/>
      <w:bookmarkEnd w:id="955"/>
      <w:bookmarkEnd w:id="956"/>
      <w:bookmarkEnd w:id="957"/>
      <w:bookmarkEnd w:id="958"/>
      <w:bookmarkEnd w:id="959"/>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60" w:name="_Toc20212132"/>
      <w:bookmarkStart w:id="961" w:name="_Toc27745018"/>
      <w:bookmarkStart w:id="962" w:name="_Toc36114819"/>
      <w:bookmarkStart w:id="963" w:name="_Toc45271413"/>
      <w:bookmarkStart w:id="964" w:name="_Toc51936672"/>
      <w:bookmarkStart w:id="965" w:name="_Toc58230342"/>
      <w:bookmarkStart w:id="966" w:name="_Toc131293800"/>
      <w:r w:rsidRPr="003B2431">
        <w:rPr>
          <w:rFonts w:eastAsia="SimSun" w:hint="eastAsia"/>
        </w:rPr>
        <w:lastRenderedPageBreak/>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60"/>
      <w:bookmarkEnd w:id="961"/>
      <w:bookmarkEnd w:id="962"/>
      <w:bookmarkEnd w:id="963"/>
      <w:bookmarkEnd w:id="964"/>
      <w:bookmarkEnd w:id="965"/>
      <w:bookmarkEnd w:id="966"/>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67" w:name="_Toc20212133"/>
      <w:bookmarkStart w:id="968" w:name="_Toc27745019"/>
      <w:bookmarkStart w:id="969" w:name="_Toc36114820"/>
      <w:bookmarkStart w:id="970" w:name="_Toc45271414"/>
      <w:bookmarkStart w:id="971" w:name="_Toc51936673"/>
      <w:bookmarkStart w:id="972" w:name="_Toc58230343"/>
      <w:bookmarkStart w:id="973" w:name="_Toc131293801"/>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67"/>
      <w:bookmarkEnd w:id="968"/>
      <w:bookmarkEnd w:id="969"/>
      <w:bookmarkEnd w:id="970"/>
      <w:bookmarkEnd w:id="971"/>
      <w:bookmarkEnd w:id="972"/>
      <w:bookmarkEnd w:id="97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74" w:name="_Toc20212134"/>
      <w:bookmarkStart w:id="975" w:name="_Toc27745020"/>
      <w:bookmarkStart w:id="976" w:name="_Toc36114821"/>
      <w:bookmarkStart w:id="977" w:name="_Toc45271415"/>
      <w:bookmarkStart w:id="978" w:name="_Toc51936674"/>
      <w:bookmarkStart w:id="979" w:name="_Toc58230344"/>
      <w:bookmarkStart w:id="980" w:name="_Toc131293802"/>
      <w:r>
        <w:t>7.8</w:t>
      </w:r>
      <w:r>
        <w:tab/>
        <w:t>UE-initiated liveness check procedure</w:t>
      </w:r>
      <w:bookmarkEnd w:id="974"/>
      <w:bookmarkEnd w:id="975"/>
      <w:bookmarkEnd w:id="976"/>
      <w:bookmarkEnd w:id="977"/>
      <w:bookmarkEnd w:id="978"/>
      <w:bookmarkEnd w:id="979"/>
      <w:bookmarkEnd w:id="980"/>
    </w:p>
    <w:p w14:paraId="6452853F" w14:textId="77777777" w:rsidR="00D93114" w:rsidRDefault="00D93114" w:rsidP="00D93114">
      <w:pPr>
        <w:pStyle w:val="Heading3"/>
        <w:rPr>
          <w:rFonts w:eastAsia="SimSun"/>
        </w:rPr>
      </w:pPr>
      <w:bookmarkStart w:id="981" w:name="_Toc20212135"/>
      <w:bookmarkStart w:id="982" w:name="_Toc27745021"/>
      <w:bookmarkStart w:id="983" w:name="_Toc36114822"/>
      <w:bookmarkStart w:id="984" w:name="_Toc45271416"/>
      <w:bookmarkStart w:id="985" w:name="_Toc51936675"/>
      <w:bookmarkStart w:id="986" w:name="_Toc58230345"/>
      <w:bookmarkStart w:id="987" w:name="_Toc131293803"/>
      <w:r>
        <w:rPr>
          <w:rFonts w:eastAsia="SimSun" w:hint="eastAsia"/>
        </w:rPr>
        <w:t>7.8</w:t>
      </w:r>
      <w:r w:rsidRPr="003B2431">
        <w:rPr>
          <w:rFonts w:eastAsia="SimSun" w:hint="eastAsia"/>
        </w:rPr>
        <w:t>.1</w:t>
      </w:r>
      <w:r w:rsidRPr="003B2431">
        <w:rPr>
          <w:rFonts w:eastAsia="SimSun" w:hint="eastAsia"/>
        </w:rPr>
        <w:tab/>
        <w:t>General</w:t>
      </w:r>
      <w:bookmarkEnd w:id="981"/>
      <w:bookmarkEnd w:id="982"/>
      <w:bookmarkEnd w:id="983"/>
      <w:bookmarkEnd w:id="984"/>
      <w:bookmarkEnd w:id="985"/>
      <w:bookmarkEnd w:id="986"/>
      <w:bookmarkEnd w:id="987"/>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88" w:name="_Toc20212136"/>
      <w:bookmarkStart w:id="989" w:name="_Toc27745022"/>
      <w:bookmarkStart w:id="990" w:name="_Toc36114823"/>
      <w:bookmarkStart w:id="991" w:name="_Toc45271417"/>
      <w:bookmarkStart w:id="992" w:name="_Toc51936676"/>
      <w:bookmarkStart w:id="993" w:name="_Toc58230346"/>
      <w:bookmarkStart w:id="994" w:name="_Toc131293804"/>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88"/>
      <w:bookmarkEnd w:id="989"/>
      <w:bookmarkEnd w:id="990"/>
      <w:bookmarkEnd w:id="991"/>
      <w:bookmarkEnd w:id="992"/>
      <w:bookmarkEnd w:id="993"/>
      <w:bookmarkEnd w:id="994"/>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95" w:name="_Toc20212137"/>
      <w:bookmarkStart w:id="996" w:name="_Toc27745023"/>
      <w:bookmarkStart w:id="997" w:name="_Toc36114824"/>
      <w:bookmarkStart w:id="998" w:name="_Toc45271418"/>
      <w:bookmarkStart w:id="999" w:name="_Toc51936677"/>
      <w:bookmarkStart w:id="1000" w:name="_Toc58230347"/>
      <w:bookmarkStart w:id="1001" w:name="_Toc131293805"/>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95"/>
      <w:bookmarkEnd w:id="996"/>
      <w:bookmarkEnd w:id="997"/>
      <w:bookmarkEnd w:id="998"/>
      <w:bookmarkEnd w:id="999"/>
      <w:bookmarkEnd w:id="1000"/>
      <w:bookmarkEnd w:id="1001"/>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02" w:name="_Toc20212138"/>
      <w:bookmarkStart w:id="1003" w:name="_Toc27745024"/>
      <w:bookmarkStart w:id="1004" w:name="_Toc36114825"/>
      <w:bookmarkStart w:id="1005" w:name="_Toc45271419"/>
      <w:bookmarkStart w:id="1006" w:name="_Toc51936678"/>
      <w:bookmarkStart w:id="1007" w:name="_Toc58230348"/>
      <w:bookmarkStart w:id="1008" w:name="_Toc131293806"/>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02"/>
      <w:bookmarkEnd w:id="1003"/>
      <w:bookmarkEnd w:id="1004"/>
      <w:bookmarkEnd w:id="1005"/>
      <w:bookmarkEnd w:id="1006"/>
      <w:bookmarkEnd w:id="1007"/>
      <w:bookmarkEnd w:id="1008"/>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09" w:name="_Toc20212139"/>
      <w:bookmarkStart w:id="1010" w:name="_Toc27745025"/>
      <w:bookmarkStart w:id="1011" w:name="_Toc36114826"/>
      <w:bookmarkStart w:id="1012" w:name="_Toc45271420"/>
      <w:bookmarkStart w:id="1013" w:name="_Toc51936679"/>
      <w:bookmarkStart w:id="1014" w:name="_Toc58230349"/>
      <w:bookmarkStart w:id="1015" w:name="_Toc131293807"/>
      <w:r>
        <w:lastRenderedPageBreak/>
        <w:t>7.9</w:t>
      </w:r>
      <w:r>
        <w:tab/>
        <w:t>Network-initiated liveness check procedure</w:t>
      </w:r>
      <w:bookmarkEnd w:id="1009"/>
      <w:bookmarkEnd w:id="1010"/>
      <w:bookmarkEnd w:id="1011"/>
      <w:bookmarkEnd w:id="1012"/>
      <w:bookmarkEnd w:id="1013"/>
      <w:bookmarkEnd w:id="1014"/>
      <w:bookmarkEnd w:id="1015"/>
    </w:p>
    <w:p w14:paraId="61302E82" w14:textId="77777777" w:rsidR="00D93114" w:rsidRDefault="00D93114" w:rsidP="00D93114">
      <w:pPr>
        <w:pStyle w:val="Heading3"/>
        <w:rPr>
          <w:rFonts w:eastAsia="SimSun"/>
        </w:rPr>
      </w:pPr>
      <w:bookmarkStart w:id="1016" w:name="_Toc20212140"/>
      <w:bookmarkStart w:id="1017" w:name="_Toc27745026"/>
      <w:bookmarkStart w:id="1018" w:name="_Toc36114827"/>
      <w:bookmarkStart w:id="1019" w:name="_Toc45271421"/>
      <w:bookmarkStart w:id="1020" w:name="_Toc51936680"/>
      <w:bookmarkStart w:id="1021" w:name="_Toc58230350"/>
      <w:bookmarkStart w:id="1022" w:name="_Toc131293808"/>
      <w:r>
        <w:rPr>
          <w:rFonts w:eastAsia="SimSun" w:hint="eastAsia"/>
        </w:rPr>
        <w:t>7.9</w:t>
      </w:r>
      <w:r w:rsidRPr="003B2431">
        <w:rPr>
          <w:rFonts w:eastAsia="SimSun" w:hint="eastAsia"/>
        </w:rPr>
        <w:t>.1</w:t>
      </w:r>
      <w:r w:rsidRPr="003B2431">
        <w:rPr>
          <w:rFonts w:eastAsia="SimSun" w:hint="eastAsia"/>
        </w:rPr>
        <w:tab/>
        <w:t>General</w:t>
      </w:r>
      <w:bookmarkEnd w:id="1016"/>
      <w:bookmarkEnd w:id="1017"/>
      <w:bookmarkEnd w:id="1018"/>
      <w:bookmarkEnd w:id="1019"/>
      <w:bookmarkEnd w:id="1020"/>
      <w:bookmarkEnd w:id="1021"/>
      <w:bookmarkEnd w:id="1022"/>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23" w:name="_Toc20212141"/>
      <w:bookmarkStart w:id="1024" w:name="_Toc27745027"/>
      <w:bookmarkStart w:id="1025" w:name="_Toc36114828"/>
      <w:bookmarkStart w:id="1026" w:name="_Toc45271422"/>
      <w:bookmarkStart w:id="1027" w:name="_Toc51936681"/>
      <w:bookmarkStart w:id="1028" w:name="_Toc58230351"/>
      <w:bookmarkStart w:id="1029" w:name="_Toc131293809"/>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23"/>
      <w:bookmarkEnd w:id="1024"/>
      <w:bookmarkEnd w:id="1025"/>
      <w:bookmarkEnd w:id="1026"/>
      <w:bookmarkEnd w:id="1027"/>
      <w:bookmarkEnd w:id="1028"/>
      <w:bookmarkEnd w:id="1029"/>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30" w:name="_Toc20212142"/>
      <w:bookmarkStart w:id="1031" w:name="_Toc27745028"/>
      <w:bookmarkStart w:id="1032" w:name="_Toc36114829"/>
      <w:bookmarkStart w:id="1033" w:name="_Toc45271423"/>
      <w:bookmarkStart w:id="1034" w:name="_Toc51936682"/>
      <w:bookmarkStart w:id="1035" w:name="_Toc58230352"/>
      <w:bookmarkStart w:id="1036" w:name="_Toc131293810"/>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30"/>
      <w:bookmarkEnd w:id="1031"/>
      <w:bookmarkEnd w:id="1032"/>
      <w:bookmarkEnd w:id="1033"/>
      <w:bookmarkEnd w:id="1034"/>
      <w:bookmarkEnd w:id="1035"/>
      <w:bookmarkEnd w:id="1036"/>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37" w:name="_Toc20212143"/>
      <w:bookmarkStart w:id="1038" w:name="_Toc27745029"/>
      <w:bookmarkStart w:id="1039" w:name="_Toc36114830"/>
      <w:bookmarkStart w:id="1040" w:name="_Toc45271424"/>
      <w:bookmarkStart w:id="1041" w:name="_Toc51936683"/>
      <w:bookmarkStart w:id="1042" w:name="_Toc58230353"/>
      <w:bookmarkStart w:id="1043" w:name="_Toc131293811"/>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37"/>
      <w:bookmarkEnd w:id="1038"/>
      <w:bookmarkEnd w:id="1039"/>
      <w:bookmarkEnd w:id="1040"/>
      <w:bookmarkEnd w:id="1041"/>
      <w:bookmarkEnd w:id="1042"/>
      <w:bookmarkEnd w:id="104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44" w:name="_Toc20212144"/>
      <w:bookmarkStart w:id="1045" w:name="_Toc27745030"/>
      <w:bookmarkStart w:id="1046" w:name="_Toc36114831"/>
      <w:bookmarkStart w:id="1047" w:name="_Toc45271425"/>
      <w:bookmarkStart w:id="1048" w:name="_Toc51936684"/>
      <w:bookmarkStart w:id="1049" w:name="_Toc58230354"/>
      <w:bookmarkStart w:id="1050" w:name="_Toc131293812"/>
      <w:r>
        <w:t>7.10</w:t>
      </w:r>
      <w:r>
        <w:tab/>
        <w:t>IKE SA rekeying procedure</w:t>
      </w:r>
      <w:bookmarkEnd w:id="1044"/>
      <w:bookmarkEnd w:id="1045"/>
      <w:bookmarkEnd w:id="1046"/>
      <w:bookmarkEnd w:id="1047"/>
      <w:bookmarkEnd w:id="1048"/>
      <w:bookmarkEnd w:id="1049"/>
      <w:bookmarkEnd w:id="1050"/>
    </w:p>
    <w:p w14:paraId="7C02EF6B" w14:textId="77777777" w:rsidR="00C3286D" w:rsidRDefault="00C3286D" w:rsidP="00C3286D">
      <w:pPr>
        <w:pStyle w:val="Heading3"/>
        <w:rPr>
          <w:rFonts w:eastAsia="SimSun"/>
        </w:rPr>
      </w:pPr>
      <w:bookmarkStart w:id="1051" w:name="_Toc20212145"/>
      <w:bookmarkStart w:id="1052" w:name="_Toc27745031"/>
      <w:bookmarkStart w:id="1053" w:name="_Toc36114832"/>
      <w:bookmarkStart w:id="1054" w:name="_Toc45271426"/>
      <w:bookmarkStart w:id="1055" w:name="_Toc51936685"/>
      <w:bookmarkStart w:id="1056" w:name="_Toc58230355"/>
      <w:bookmarkStart w:id="1057" w:name="_Toc131293813"/>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51"/>
      <w:bookmarkEnd w:id="1052"/>
      <w:bookmarkEnd w:id="1053"/>
      <w:bookmarkEnd w:id="1054"/>
      <w:bookmarkEnd w:id="1055"/>
      <w:bookmarkEnd w:id="1056"/>
      <w:bookmarkEnd w:id="1057"/>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58" w:name="_Toc20212146"/>
      <w:bookmarkStart w:id="1059" w:name="_Toc27745032"/>
      <w:bookmarkStart w:id="1060" w:name="_Toc36114833"/>
      <w:bookmarkStart w:id="1061" w:name="_Toc45271427"/>
      <w:bookmarkStart w:id="1062" w:name="_Toc51936686"/>
      <w:bookmarkStart w:id="1063" w:name="_Toc58230356"/>
      <w:bookmarkStart w:id="1064" w:name="_Toc131293814"/>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58"/>
      <w:bookmarkEnd w:id="1059"/>
      <w:bookmarkEnd w:id="1060"/>
      <w:bookmarkEnd w:id="1061"/>
      <w:bookmarkEnd w:id="1062"/>
      <w:bookmarkEnd w:id="1063"/>
      <w:bookmarkEnd w:id="1064"/>
    </w:p>
    <w:p w14:paraId="6173957E" w14:textId="77777777" w:rsidR="00C3286D" w:rsidRDefault="00C3286D" w:rsidP="00C3286D">
      <w:pPr>
        <w:pStyle w:val="Heading4"/>
      </w:pPr>
      <w:bookmarkStart w:id="1065" w:name="_Toc20212147"/>
      <w:bookmarkStart w:id="1066" w:name="_Toc27745033"/>
      <w:bookmarkStart w:id="1067" w:name="_Toc36114834"/>
      <w:bookmarkStart w:id="1068" w:name="_Toc45271428"/>
      <w:bookmarkStart w:id="1069" w:name="_Toc51936687"/>
      <w:bookmarkStart w:id="1070" w:name="_Toc58230357"/>
      <w:bookmarkStart w:id="1071" w:name="_Toc131293815"/>
      <w:r>
        <w:t>7.10.2.1</w:t>
      </w:r>
      <w:r>
        <w:tab/>
        <w:t>N3IWF-initiated</w:t>
      </w:r>
      <w:r w:rsidR="00FC30FC">
        <w:t xml:space="preserve"> and TNGF-initiated</w:t>
      </w:r>
      <w:r>
        <w:t xml:space="preserve"> IKE SA rekeying procedure initiation</w:t>
      </w:r>
      <w:bookmarkEnd w:id="1065"/>
      <w:bookmarkEnd w:id="1066"/>
      <w:bookmarkEnd w:id="1067"/>
      <w:bookmarkEnd w:id="1068"/>
      <w:bookmarkEnd w:id="1069"/>
      <w:bookmarkEnd w:id="1070"/>
      <w:bookmarkEnd w:id="1071"/>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72" w:name="_Toc20212148"/>
      <w:bookmarkStart w:id="1073" w:name="_Toc27745034"/>
      <w:bookmarkStart w:id="1074" w:name="_Toc36114835"/>
      <w:bookmarkStart w:id="1075" w:name="_Toc45271429"/>
      <w:bookmarkStart w:id="1076" w:name="_Toc51936688"/>
      <w:bookmarkStart w:id="1077" w:name="_Toc58230358"/>
      <w:bookmarkStart w:id="1078" w:name="_Toc131293816"/>
      <w:r>
        <w:lastRenderedPageBreak/>
        <w:t>7.10.2.2</w:t>
      </w:r>
      <w:r>
        <w:tab/>
        <w:t xml:space="preserve">N3IWF-initiated </w:t>
      </w:r>
      <w:r w:rsidR="00FC30FC">
        <w:t xml:space="preserve">and TNGF-initiated </w:t>
      </w:r>
      <w:r>
        <w:t>IKE SA rekeying procedure completion</w:t>
      </w:r>
      <w:bookmarkEnd w:id="1072"/>
      <w:bookmarkEnd w:id="1073"/>
      <w:bookmarkEnd w:id="1074"/>
      <w:bookmarkEnd w:id="1075"/>
      <w:bookmarkEnd w:id="1076"/>
      <w:bookmarkEnd w:id="1077"/>
      <w:bookmarkEnd w:id="1078"/>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79" w:name="_Toc20212149"/>
      <w:bookmarkStart w:id="1080" w:name="_Toc27745035"/>
      <w:bookmarkStart w:id="1081" w:name="_Toc36114836"/>
      <w:bookmarkStart w:id="1082" w:name="_Toc45271430"/>
      <w:bookmarkStart w:id="1083" w:name="_Toc51936689"/>
      <w:bookmarkStart w:id="1084" w:name="_Toc58230359"/>
      <w:bookmarkStart w:id="1085" w:name="_Toc131293817"/>
      <w:r>
        <w:t>7.10.2.3</w:t>
      </w:r>
      <w:r>
        <w:tab/>
        <w:t>Abnormal cases</w:t>
      </w:r>
      <w:bookmarkEnd w:id="1079"/>
      <w:bookmarkEnd w:id="1080"/>
      <w:bookmarkEnd w:id="1081"/>
      <w:bookmarkEnd w:id="1082"/>
      <w:bookmarkEnd w:id="1083"/>
      <w:bookmarkEnd w:id="1084"/>
      <w:bookmarkEnd w:id="1085"/>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86" w:name="_Toc20212150"/>
      <w:bookmarkStart w:id="1087" w:name="_Toc27745036"/>
      <w:bookmarkStart w:id="1088" w:name="_Toc36114837"/>
      <w:bookmarkStart w:id="1089" w:name="_Toc45271431"/>
      <w:bookmarkStart w:id="1090" w:name="_Toc51936690"/>
      <w:bookmarkStart w:id="1091" w:name="_Toc58230360"/>
      <w:bookmarkStart w:id="1092" w:name="_Toc131293818"/>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86"/>
      <w:bookmarkEnd w:id="1087"/>
      <w:bookmarkEnd w:id="1088"/>
      <w:bookmarkEnd w:id="1089"/>
      <w:bookmarkEnd w:id="1090"/>
      <w:bookmarkEnd w:id="1091"/>
      <w:bookmarkEnd w:id="1092"/>
    </w:p>
    <w:p w14:paraId="04E42D1B" w14:textId="77777777" w:rsidR="00C3286D" w:rsidRDefault="00C3286D" w:rsidP="00C3286D">
      <w:pPr>
        <w:pStyle w:val="Heading4"/>
      </w:pPr>
      <w:bookmarkStart w:id="1093" w:name="_Toc20212151"/>
      <w:bookmarkStart w:id="1094" w:name="_Toc27745037"/>
      <w:bookmarkStart w:id="1095" w:name="_Toc36114838"/>
      <w:bookmarkStart w:id="1096" w:name="_Toc45271432"/>
      <w:bookmarkStart w:id="1097" w:name="_Toc51936691"/>
      <w:bookmarkStart w:id="1098" w:name="_Toc58230361"/>
      <w:bookmarkStart w:id="1099" w:name="_Toc131293819"/>
      <w:r>
        <w:t>7.10.3.1</w:t>
      </w:r>
      <w:r>
        <w:tab/>
        <w:t>UE-initiated IKE SA rekeying procedure initiation</w:t>
      </w:r>
      <w:bookmarkEnd w:id="1093"/>
      <w:bookmarkEnd w:id="1094"/>
      <w:bookmarkEnd w:id="1095"/>
      <w:bookmarkEnd w:id="1096"/>
      <w:bookmarkEnd w:id="1097"/>
      <w:bookmarkEnd w:id="1098"/>
      <w:bookmarkEnd w:id="1099"/>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00" w:name="_Toc20212152"/>
      <w:bookmarkStart w:id="1101" w:name="_Toc27745038"/>
      <w:bookmarkStart w:id="1102" w:name="_Toc36114839"/>
      <w:bookmarkStart w:id="1103" w:name="_Toc45271433"/>
      <w:bookmarkStart w:id="1104" w:name="_Toc51936692"/>
      <w:bookmarkStart w:id="1105" w:name="_Toc58230362"/>
      <w:bookmarkStart w:id="1106" w:name="_Toc131293820"/>
      <w:r>
        <w:t>7.10.3.2</w:t>
      </w:r>
      <w:r>
        <w:tab/>
        <w:t>UE-initiated IKE SA rekeying procedure completion</w:t>
      </w:r>
      <w:bookmarkEnd w:id="1100"/>
      <w:bookmarkEnd w:id="1101"/>
      <w:bookmarkEnd w:id="1102"/>
      <w:bookmarkEnd w:id="1103"/>
      <w:bookmarkEnd w:id="1104"/>
      <w:bookmarkEnd w:id="1105"/>
      <w:bookmarkEnd w:id="1106"/>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07" w:name="_Toc20212153"/>
      <w:bookmarkStart w:id="1108" w:name="_Toc27745039"/>
      <w:bookmarkStart w:id="1109" w:name="_Toc36114840"/>
      <w:bookmarkStart w:id="1110" w:name="_Toc45271434"/>
      <w:bookmarkStart w:id="1111" w:name="_Toc51936693"/>
      <w:bookmarkStart w:id="1112" w:name="_Toc58230363"/>
      <w:bookmarkStart w:id="1113" w:name="_Toc131293821"/>
      <w:r>
        <w:t>7.10.3.3</w:t>
      </w:r>
      <w:r>
        <w:tab/>
        <w:t>Abnormal cases</w:t>
      </w:r>
      <w:bookmarkEnd w:id="1107"/>
      <w:bookmarkEnd w:id="1108"/>
      <w:bookmarkEnd w:id="1109"/>
      <w:bookmarkEnd w:id="1110"/>
      <w:bookmarkEnd w:id="1111"/>
      <w:bookmarkEnd w:id="1112"/>
      <w:bookmarkEnd w:id="111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14" w:name="_Toc20212154"/>
      <w:bookmarkStart w:id="1115" w:name="_Toc27745040"/>
      <w:bookmarkStart w:id="1116" w:name="_Toc36114841"/>
      <w:bookmarkStart w:id="1117" w:name="_Toc45271435"/>
      <w:bookmarkStart w:id="1118" w:name="_Toc51936694"/>
      <w:bookmarkStart w:id="1119" w:name="_Toc58230364"/>
      <w:bookmarkStart w:id="1120" w:name="_Toc131293822"/>
      <w:r>
        <w:lastRenderedPageBreak/>
        <w:t>7.11</w:t>
      </w:r>
      <w:r>
        <w:tab/>
        <w:t>IPsec SA rekeying procedure</w:t>
      </w:r>
      <w:bookmarkEnd w:id="1114"/>
      <w:bookmarkEnd w:id="1115"/>
      <w:bookmarkEnd w:id="1116"/>
      <w:bookmarkEnd w:id="1117"/>
      <w:bookmarkEnd w:id="1118"/>
      <w:bookmarkEnd w:id="1119"/>
      <w:bookmarkEnd w:id="1120"/>
    </w:p>
    <w:p w14:paraId="328794E0" w14:textId="77777777" w:rsidR="00C3286D" w:rsidRDefault="00C3286D" w:rsidP="00C3286D">
      <w:pPr>
        <w:pStyle w:val="Heading3"/>
        <w:rPr>
          <w:rFonts w:eastAsia="SimSun"/>
        </w:rPr>
      </w:pPr>
      <w:bookmarkStart w:id="1121" w:name="_Toc20212155"/>
      <w:bookmarkStart w:id="1122" w:name="_Toc27745041"/>
      <w:bookmarkStart w:id="1123" w:name="_Toc36114842"/>
      <w:bookmarkStart w:id="1124" w:name="_Toc45271436"/>
      <w:bookmarkStart w:id="1125" w:name="_Toc51936695"/>
      <w:bookmarkStart w:id="1126" w:name="_Toc58230365"/>
      <w:bookmarkStart w:id="1127" w:name="_Toc131293823"/>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21"/>
      <w:bookmarkEnd w:id="1122"/>
      <w:bookmarkEnd w:id="1123"/>
      <w:bookmarkEnd w:id="1124"/>
      <w:bookmarkEnd w:id="1125"/>
      <w:bookmarkEnd w:id="1126"/>
      <w:bookmarkEnd w:id="1127"/>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28" w:name="_Toc20212156"/>
      <w:bookmarkStart w:id="1129" w:name="_Toc27745042"/>
      <w:bookmarkStart w:id="1130" w:name="_Toc36114843"/>
      <w:bookmarkStart w:id="1131" w:name="_Toc45271437"/>
      <w:bookmarkStart w:id="1132" w:name="_Toc51936696"/>
      <w:bookmarkStart w:id="1133" w:name="_Toc58230366"/>
      <w:bookmarkStart w:id="1134" w:name="_Toc131293824"/>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28"/>
      <w:bookmarkEnd w:id="1129"/>
      <w:bookmarkEnd w:id="1130"/>
      <w:bookmarkEnd w:id="1131"/>
      <w:bookmarkEnd w:id="1132"/>
      <w:bookmarkEnd w:id="1133"/>
      <w:bookmarkEnd w:id="1134"/>
    </w:p>
    <w:p w14:paraId="4E96BF5A" w14:textId="77777777" w:rsidR="00C3286D" w:rsidRDefault="00C3286D" w:rsidP="00C3286D">
      <w:pPr>
        <w:pStyle w:val="Heading4"/>
      </w:pPr>
      <w:bookmarkStart w:id="1135" w:name="_Toc20212157"/>
      <w:bookmarkStart w:id="1136" w:name="_Toc27745043"/>
      <w:bookmarkStart w:id="1137" w:name="_Toc36114844"/>
      <w:bookmarkStart w:id="1138" w:name="_Toc45271438"/>
      <w:bookmarkStart w:id="1139" w:name="_Toc51936697"/>
      <w:bookmarkStart w:id="1140" w:name="_Toc58230367"/>
      <w:bookmarkStart w:id="1141" w:name="_Toc131293825"/>
      <w:r>
        <w:t>7.11.2.1</w:t>
      </w:r>
      <w:r>
        <w:tab/>
        <w:t>N3IWF-initiated</w:t>
      </w:r>
      <w:r w:rsidR="00BA5AA5">
        <w:t xml:space="preserve"> and TNGF-initiated</w:t>
      </w:r>
      <w:r>
        <w:t xml:space="preserve"> IPsec SA rekeying procedure initiation</w:t>
      </w:r>
      <w:bookmarkEnd w:id="1135"/>
      <w:bookmarkEnd w:id="1136"/>
      <w:bookmarkEnd w:id="1137"/>
      <w:bookmarkEnd w:id="1138"/>
      <w:bookmarkEnd w:id="1139"/>
      <w:bookmarkEnd w:id="1140"/>
      <w:bookmarkEnd w:id="1141"/>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42" w:name="_Toc20212158"/>
      <w:bookmarkStart w:id="1143" w:name="_Toc27745044"/>
      <w:bookmarkStart w:id="1144" w:name="_Toc36114845"/>
      <w:bookmarkStart w:id="1145" w:name="_Toc45271439"/>
      <w:bookmarkStart w:id="1146" w:name="_Toc51936698"/>
      <w:bookmarkStart w:id="1147" w:name="_Toc58230368"/>
      <w:bookmarkStart w:id="1148" w:name="_Toc131293826"/>
      <w:r>
        <w:t>7.11.2.2</w:t>
      </w:r>
      <w:r>
        <w:tab/>
        <w:t>N3IWF-initiated</w:t>
      </w:r>
      <w:r w:rsidR="00BA5AA5">
        <w:t xml:space="preserve"> and TNGF-initiated</w:t>
      </w:r>
      <w:r>
        <w:t xml:space="preserve"> IPsec SA rekeying procedure completion</w:t>
      </w:r>
      <w:bookmarkEnd w:id="1142"/>
      <w:bookmarkEnd w:id="1143"/>
      <w:bookmarkEnd w:id="1144"/>
      <w:bookmarkEnd w:id="1145"/>
      <w:bookmarkEnd w:id="1146"/>
      <w:bookmarkEnd w:id="1147"/>
      <w:bookmarkEnd w:id="1148"/>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49" w:name="_Toc20212159"/>
      <w:bookmarkStart w:id="1150" w:name="_Toc27745045"/>
      <w:bookmarkStart w:id="1151" w:name="_Toc36114846"/>
      <w:bookmarkStart w:id="1152" w:name="_Toc45271440"/>
      <w:bookmarkStart w:id="1153" w:name="_Toc51936699"/>
      <w:bookmarkStart w:id="1154" w:name="_Toc58230369"/>
      <w:bookmarkStart w:id="1155" w:name="_Toc131293827"/>
      <w:r>
        <w:t>7.11.2.3</w:t>
      </w:r>
      <w:r>
        <w:tab/>
        <w:t>Abnormal cases</w:t>
      </w:r>
      <w:bookmarkEnd w:id="1149"/>
      <w:bookmarkEnd w:id="1150"/>
      <w:bookmarkEnd w:id="1151"/>
      <w:bookmarkEnd w:id="1152"/>
      <w:bookmarkEnd w:id="1153"/>
      <w:bookmarkEnd w:id="1154"/>
      <w:bookmarkEnd w:id="1155"/>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56" w:name="_Toc20212160"/>
      <w:bookmarkStart w:id="1157" w:name="_Toc27745046"/>
      <w:bookmarkStart w:id="1158" w:name="_Toc36114847"/>
      <w:bookmarkStart w:id="1159" w:name="_Toc45271441"/>
      <w:bookmarkStart w:id="1160" w:name="_Toc51936700"/>
      <w:bookmarkStart w:id="1161" w:name="_Toc58230370"/>
      <w:bookmarkStart w:id="1162" w:name="_Toc131293828"/>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56"/>
      <w:bookmarkEnd w:id="1157"/>
      <w:bookmarkEnd w:id="1158"/>
      <w:bookmarkEnd w:id="1159"/>
      <w:bookmarkEnd w:id="1160"/>
      <w:bookmarkEnd w:id="1161"/>
      <w:bookmarkEnd w:id="1162"/>
    </w:p>
    <w:p w14:paraId="26219AE8" w14:textId="77777777" w:rsidR="00C3286D" w:rsidRDefault="00C3286D" w:rsidP="00C3286D">
      <w:pPr>
        <w:pStyle w:val="Heading4"/>
      </w:pPr>
      <w:bookmarkStart w:id="1163" w:name="_Toc20212161"/>
      <w:bookmarkStart w:id="1164" w:name="_Toc27745047"/>
      <w:bookmarkStart w:id="1165" w:name="_Toc36114848"/>
      <w:bookmarkStart w:id="1166" w:name="_Toc45271442"/>
      <w:bookmarkStart w:id="1167" w:name="_Toc51936701"/>
      <w:bookmarkStart w:id="1168" w:name="_Toc58230371"/>
      <w:bookmarkStart w:id="1169" w:name="_Toc131293829"/>
      <w:r>
        <w:t>7.11.3.1</w:t>
      </w:r>
      <w:r>
        <w:tab/>
        <w:t>UE-initiated IPsec SA rekeying procedure initiation</w:t>
      </w:r>
      <w:bookmarkEnd w:id="1163"/>
      <w:bookmarkEnd w:id="1164"/>
      <w:bookmarkEnd w:id="1165"/>
      <w:bookmarkEnd w:id="1166"/>
      <w:bookmarkEnd w:id="1167"/>
      <w:bookmarkEnd w:id="1168"/>
      <w:bookmarkEnd w:id="1169"/>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70" w:name="_Toc20212162"/>
      <w:bookmarkStart w:id="1171" w:name="_Toc27745048"/>
      <w:bookmarkStart w:id="1172" w:name="_Toc36114849"/>
      <w:bookmarkStart w:id="1173" w:name="_Toc45271443"/>
      <w:bookmarkStart w:id="1174" w:name="_Toc51936702"/>
      <w:bookmarkStart w:id="1175" w:name="_Toc58230372"/>
      <w:bookmarkStart w:id="1176" w:name="_Toc131293830"/>
      <w:r>
        <w:lastRenderedPageBreak/>
        <w:t>7.11</w:t>
      </w:r>
      <w:r w:rsidRPr="00B5626F">
        <w:t>.3.2</w:t>
      </w:r>
      <w:r>
        <w:tab/>
        <w:t>UE-initiated IPsec SA rekeying procedure completion</w:t>
      </w:r>
      <w:bookmarkEnd w:id="1170"/>
      <w:bookmarkEnd w:id="1171"/>
      <w:bookmarkEnd w:id="1172"/>
      <w:bookmarkEnd w:id="1173"/>
      <w:bookmarkEnd w:id="1174"/>
      <w:bookmarkEnd w:id="1175"/>
      <w:bookmarkEnd w:id="1176"/>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77" w:name="_Toc20212163"/>
      <w:bookmarkStart w:id="1178" w:name="_Toc27745049"/>
      <w:bookmarkStart w:id="1179" w:name="_Toc36114850"/>
      <w:bookmarkStart w:id="1180" w:name="_Toc45271444"/>
      <w:bookmarkStart w:id="1181" w:name="_Toc51936703"/>
      <w:bookmarkStart w:id="1182" w:name="_Toc58230373"/>
      <w:bookmarkStart w:id="1183" w:name="_Toc131293831"/>
      <w:r>
        <w:t>7.11.3.3</w:t>
      </w:r>
      <w:r>
        <w:tab/>
        <w:t>Abnormal cases</w:t>
      </w:r>
      <w:bookmarkEnd w:id="1177"/>
      <w:bookmarkEnd w:id="1178"/>
      <w:bookmarkEnd w:id="1179"/>
      <w:bookmarkEnd w:id="1180"/>
      <w:bookmarkEnd w:id="1181"/>
      <w:bookmarkEnd w:id="1182"/>
      <w:bookmarkEnd w:id="118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84" w:name="_Toc36114851"/>
      <w:bookmarkStart w:id="1185" w:name="_Toc45271445"/>
      <w:bookmarkStart w:id="1186" w:name="_Toc51936704"/>
      <w:bookmarkStart w:id="1187" w:name="_Toc58230374"/>
      <w:bookmarkStart w:id="1188" w:name="_Toc131293832"/>
      <w:bookmarkStart w:id="1189" w:name="_Toc20212164"/>
      <w:bookmarkStart w:id="1190" w:name="_Toc27745050"/>
      <w:r>
        <w:rPr>
          <w:rFonts w:eastAsia="SimSun"/>
        </w:rPr>
        <w:t>7A</w:t>
      </w:r>
      <w:r w:rsidRPr="000030BA">
        <w:rPr>
          <w:rFonts w:eastAsia="SimSun"/>
        </w:rPr>
        <w:tab/>
      </w:r>
      <w:r w:rsidR="0004140F">
        <w:rPr>
          <w:rFonts w:eastAsia="SimSun"/>
        </w:rPr>
        <w:t>void</w:t>
      </w:r>
      <w:bookmarkEnd w:id="1184"/>
      <w:bookmarkEnd w:id="1185"/>
      <w:bookmarkEnd w:id="1186"/>
      <w:bookmarkEnd w:id="1187"/>
      <w:bookmarkEnd w:id="1188"/>
    </w:p>
    <w:p w14:paraId="559EF0E9" w14:textId="77777777" w:rsidR="00617F38" w:rsidRDefault="00C13D36" w:rsidP="00617F38">
      <w:pPr>
        <w:pStyle w:val="Heading1"/>
      </w:pPr>
      <w:bookmarkStart w:id="1191" w:name="_Toc36114856"/>
      <w:bookmarkStart w:id="1192" w:name="_Toc45271450"/>
      <w:bookmarkStart w:id="1193" w:name="_Toc51936709"/>
      <w:bookmarkStart w:id="1194" w:name="_Toc58230379"/>
      <w:bookmarkStart w:id="1195" w:name="_Toc131293833"/>
      <w:r>
        <w:t>8</w:t>
      </w:r>
      <w:r w:rsidR="00617F38">
        <w:tab/>
      </w:r>
      <w:r w:rsidR="004B5889">
        <w:t>M</w:t>
      </w:r>
      <w:r w:rsidR="00335B5D">
        <w:t>essage</w:t>
      </w:r>
      <w:r w:rsidR="004B5889">
        <w:t xml:space="preserve"> </w:t>
      </w:r>
      <w:r w:rsidR="009C5CB7">
        <w:t>t</w:t>
      </w:r>
      <w:r w:rsidR="00101E94">
        <w:t xml:space="preserve">ransport </w:t>
      </w:r>
      <w:r w:rsidR="004B5889">
        <w:t>procedures</w:t>
      </w:r>
      <w:bookmarkEnd w:id="1189"/>
      <w:bookmarkEnd w:id="1190"/>
      <w:bookmarkEnd w:id="1191"/>
      <w:bookmarkEnd w:id="1192"/>
      <w:bookmarkEnd w:id="1193"/>
      <w:bookmarkEnd w:id="1194"/>
      <w:bookmarkEnd w:id="1195"/>
    </w:p>
    <w:p w14:paraId="4D8CF575" w14:textId="77777777" w:rsidR="00617F38" w:rsidRDefault="00575B29" w:rsidP="00617F38">
      <w:pPr>
        <w:pStyle w:val="Heading2"/>
      </w:pPr>
      <w:bookmarkStart w:id="1196" w:name="_Toc20212165"/>
      <w:bookmarkStart w:id="1197" w:name="_Toc27745051"/>
      <w:bookmarkStart w:id="1198" w:name="_Toc36114857"/>
      <w:bookmarkStart w:id="1199" w:name="_Toc45271451"/>
      <w:bookmarkStart w:id="1200" w:name="_Toc51936710"/>
      <w:bookmarkStart w:id="1201" w:name="_Toc58230380"/>
      <w:bookmarkStart w:id="1202" w:name="_Toc131293834"/>
      <w:r>
        <w:t>8</w:t>
      </w:r>
      <w:r w:rsidR="00617F38">
        <w:t>.1</w:t>
      </w:r>
      <w:r w:rsidR="00617F38">
        <w:tab/>
        <w:t>General</w:t>
      </w:r>
      <w:bookmarkEnd w:id="1196"/>
      <w:bookmarkEnd w:id="1197"/>
      <w:bookmarkEnd w:id="1198"/>
      <w:bookmarkEnd w:id="1199"/>
      <w:bookmarkEnd w:id="1200"/>
      <w:bookmarkEnd w:id="1201"/>
      <w:bookmarkEnd w:id="1202"/>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03"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04" w:name="_Toc27745052"/>
      <w:bookmarkStart w:id="1205" w:name="_Toc36114858"/>
      <w:bookmarkStart w:id="1206" w:name="_Toc45271452"/>
      <w:bookmarkStart w:id="1207" w:name="_Toc51936711"/>
      <w:bookmarkStart w:id="1208" w:name="_Toc58230381"/>
      <w:bookmarkStart w:id="1209" w:name="_Toc131293835"/>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03"/>
      <w:bookmarkEnd w:id="1204"/>
      <w:bookmarkEnd w:id="1205"/>
      <w:bookmarkEnd w:id="1206"/>
      <w:bookmarkEnd w:id="1207"/>
      <w:bookmarkEnd w:id="1208"/>
      <w:bookmarkEnd w:id="1209"/>
    </w:p>
    <w:p w14:paraId="6A70BBBA" w14:textId="77777777" w:rsidR="003A1F08" w:rsidRDefault="003A1F08" w:rsidP="003A1F08">
      <w:pPr>
        <w:pStyle w:val="Heading3"/>
        <w:rPr>
          <w:noProof/>
          <w:lang w:val="en-US" w:eastAsia="zh-CN"/>
        </w:rPr>
      </w:pPr>
      <w:bookmarkStart w:id="1210" w:name="_Toc20212167"/>
      <w:bookmarkStart w:id="1211" w:name="_Toc27745053"/>
      <w:bookmarkStart w:id="1212" w:name="_Toc36114859"/>
      <w:bookmarkStart w:id="1213" w:name="_Toc45271453"/>
      <w:bookmarkStart w:id="1214" w:name="_Toc51936712"/>
      <w:bookmarkStart w:id="1215" w:name="_Toc58230382"/>
      <w:bookmarkStart w:id="1216" w:name="_Toc131293836"/>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0"/>
      <w:bookmarkEnd w:id="1211"/>
      <w:bookmarkEnd w:id="1212"/>
      <w:bookmarkEnd w:id="1213"/>
      <w:bookmarkEnd w:id="1214"/>
      <w:bookmarkEnd w:id="1215"/>
      <w:bookmarkEnd w:id="1216"/>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lastRenderedPageBreak/>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17" w:name="_Toc20212168"/>
      <w:bookmarkStart w:id="1218"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19" w:name="_Toc36114860"/>
      <w:bookmarkStart w:id="1220" w:name="_Toc45271454"/>
      <w:bookmarkStart w:id="1221" w:name="_Toc51936713"/>
      <w:bookmarkStart w:id="1222" w:name="_Toc58230383"/>
      <w:bookmarkStart w:id="1223" w:name="_Toc131293837"/>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7"/>
      <w:bookmarkEnd w:id="1218"/>
      <w:bookmarkEnd w:id="1219"/>
      <w:bookmarkEnd w:id="1220"/>
      <w:bookmarkEnd w:id="1221"/>
      <w:bookmarkEnd w:id="1222"/>
      <w:bookmarkEnd w:id="1223"/>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lastRenderedPageBreak/>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lastRenderedPageBreak/>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24" w:name="_Toc20212169"/>
      <w:bookmarkStart w:id="1225" w:name="_Toc27745055"/>
      <w:bookmarkStart w:id="1226" w:name="_Toc36114861"/>
      <w:bookmarkStart w:id="1227" w:name="_Toc45271455"/>
      <w:bookmarkStart w:id="1228" w:name="_Toc51936714"/>
      <w:bookmarkStart w:id="1229" w:name="_Toc58230384"/>
      <w:bookmarkStart w:id="1230" w:name="_Toc131293838"/>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24"/>
      <w:bookmarkEnd w:id="1225"/>
      <w:bookmarkEnd w:id="1226"/>
      <w:bookmarkEnd w:id="1227"/>
      <w:bookmarkEnd w:id="1228"/>
      <w:bookmarkEnd w:id="1229"/>
      <w:bookmarkEnd w:id="1230"/>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1" w:name="_Toc45271456"/>
      <w:bookmarkStart w:id="1232" w:name="_Toc51936715"/>
      <w:bookmarkStart w:id="1233" w:name="_Toc58230385"/>
      <w:bookmarkStart w:id="1234" w:name="_Toc131293839"/>
      <w:bookmarkStart w:id="1235" w:name="_Toc20212170"/>
      <w:bookmarkStart w:id="1236" w:name="_Toc27745056"/>
      <w:bookmarkStart w:id="1237"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1"/>
      <w:bookmarkEnd w:id="1232"/>
      <w:bookmarkEnd w:id="1233"/>
      <w:bookmarkEnd w:id="1234"/>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8" w:name="_Toc45271457"/>
      <w:bookmarkStart w:id="1239" w:name="_Toc51936716"/>
      <w:bookmarkStart w:id="1240" w:name="_Toc58230386"/>
      <w:bookmarkStart w:id="1241" w:name="_Toc131293840"/>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35"/>
      <w:bookmarkEnd w:id="1236"/>
      <w:bookmarkEnd w:id="1237"/>
      <w:bookmarkEnd w:id="1238"/>
      <w:bookmarkEnd w:id="1239"/>
      <w:bookmarkEnd w:id="1240"/>
      <w:bookmarkEnd w:id="1241"/>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42" w:name="_Toc20212171"/>
      <w:bookmarkStart w:id="1243" w:name="_Toc27745057"/>
      <w:bookmarkStart w:id="1244" w:name="_Toc36114863"/>
      <w:bookmarkStart w:id="1245" w:name="_Toc45271458"/>
      <w:bookmarkStart w:id="1246" w:name="_Toc51936717"/>
      <w:bookmarkStart w:id="1247" w:name="_Toc58230387"/>
      <w:bookmarkStart w:id="1248" w:name="_Toc131293841"/>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42"/>
      <w:bookmarkEnd w:id="1243"/>
      <w:bookmarkEnd w:id="1244"/>
      <w:bookmarkEnd w:id="1245"/>
      <w:bookmarkEnd w:id="1246"/>
      <w:bookmarkEnd w:id="1247"/>
      <w:bookmarkEnd w:id="1248"/>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49" w:name="_Toc20212172"/>
      <w:bookmarkStart w:id="1250" w:name="_Toc27745058"/>
      <w:bookmarkStart w:id="1251" w:name="_Toc36114864"/>
      <w:bookmarkStart w:id="1252" w:name="_Toc45271459"/>
      <w:bookmarkStart w:id="1253" w:name="_Toc51936718"/>
      <w:bookmarkStart w:id="1254" w:name="_Toc58230388"/>
      <w:bookmarkStart w:id="1255" w:name="_Toc131293842"/>
      <w:r>
        <w:lastRenderedPageBreak/>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49"/>
      <w:bookmarkEnd w:id="1250"/>
      <w:bookmarkEnd w:id="1251"/>
      <w:bookmarkEnd w:id="1252"/>
      <w:bookmarkEnd w:id="1253"/>
      <w:bookmarkEnd w:id="1254"/>
      <w:bookmarkEnd w:id="1255"/>
    </w:p>
    <w:p w14:paraId="76C3A067" w14:textId="77777777" w:rsidR="00855DCF" w:rsidRDefault="00855DCF" w:rsidP="00855DCF">
      <w:pPr>
        <w:pStyle w:val="Heading3"/>
        <w:rPr>
          <w:noProof/>
          <w:lang w:val="en-US" w:eastAsia="zh-CN"/>
        </w:rPr>
      </w:pPr>
      <w:bookmarkStart w:id="1256" w:name="_Toc20212173"/>
      <w:bookmarkStart w:id="1257" w:name="_Toc27745059"/>
      <w:bookmarkStart w:id="1258" w:name="_Toc36114865"/>
      <w:bookmarkStart w:id="1259" w:name="_Toc45271460"/>
      <w:bookmarkStart w:id="1260" w:name="_Toc51936719"/>
      <w:bookmarkStart w:id="1261" w:name="_Toc58230389"/>
      <w:bookmarkStart w:id="1262" w:name="_Toc131293843"/>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6"/>
      <w:bookmarkEnd w:id="1257"/>
      <w:bookmarkEnd w:id="1258"/>
      <w:bookmarkEnd w:id="1259"/>
      <w:bookmarkEnd w:id="1260"/>
      <w:bookmarkEnd w:id="1261"/>
      <w:bookmarkEnd w:id="1262"/>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63" w:name="_Toc20212174"/>
      <w:bookmarkStart w:id="1264" w:name="_Toc27745060"/>
      <w:bookmarkStart w:id="1265" w:name="_Toc36114866"/>
      <w:bookmarkStart w:id="1266" w:name="_Toc45271461"/>
      <w:bookmarkStart w:id="1267" w:name="_Toc51936720"/>
      <w:bookmarkStart w:id="1268" w:name="_Toc58230390"/>
      <w:bookmarkStart w:id="1269" w:name="_Toc131293844"/>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63"/>
      <w:bookmarkEnd w:id="1264"/>
      <w:bookmarkEnd w:id="1265"/>
      <w:bookmarkEnd w:id="1266"/>
      <w:bookmarkEnd w:id="1267"/>
      <w:bookmarkEnd w:id="1268"/>
      <w:bookmarkEnd w:id="1269"/>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lastRenderedPageBreak/>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70" w:name="_Toc20212175"/>
      <w:bookmarkStart w:id="1271" w:name="_Toc27745061"/>
      <w:bookmarkStart w:id="1272" w:name="_Toc36114867"/>
      <w:bookmarkStart w:id="1273" w:name="_Toc45271462"/>
      <w:bookmarkStart w:id="1274" w:name="_Toc51936721"/>
      <w:bookmarkStart w:id="1275" w:name="_Toc58230391"/>
      <w:bookmarkStart w:id="1276" w:name="_Toc131293845"/>
      <w:r>
        <w:rPr>
          <w:noProof/>
        </w:rPr>
        <w:t>9</w:t>
      </w:r>
      <w:r w:rsidR="00DF13ED">
        <w:rPr>
          <w:noProof/>
        </w:rPr>
        <w:tab/>
      </w:r>
      <w:r w:rsidR="0019549C">
        <w:rPr>
          <w:noProof/>
        </w:rPr>
        <w:t>P</w:t>
      </w:r>
      <w:r w:rsidR="00DF13ED">
        <w:rPr>
          <w:noProof/>
        </w:rPr>
        <w:t>arameters</w:t>
      </w:r>
      <w:r w:rsidR="0019549C">
        <w:rPr>
          <w:noProof/>
        </w:rPr>
        <w:t xml:space="preserve"> and coding</w:t>
      </w:r>
      <w:bookmarkEnd w:id="1270"/>
      <w:bookmarkEnd w:id="1271"/>
      <w:bookmarkEnd w:id="1272"/>
      <w:bookmarkEnd w:id="1273"/>
      <w:bookmarkEnd w:id="1274"/>
      <w:bookmarkEnd w:id="1275"/>
      <w:bookmarkEnd w:id="1276"/>
    </w:p>
    <w:p w14:paraId="1F2568E7" w14:textId="77777777" w:rsidR="00DF13ED" w:rsidRDefault="00C13D36" w:rsidP="00DF13ED">
      <w:pPr>
        <w:pStyle w:val="Heading2"/>
      </w:pPr>
      <w:bookmarkStart w:id="1277" w:name="_Toc20212176"/>
      <w:bookmarkStart w:id="1278" w:name="_Toc27745062"/>
      <w:bookmarkStart w:id="1279" w:name="_Toc36114868"/>
      <w:bookmarkStart w:id="1280" w:name="_Toc45271463"/>
      <w:bookmarkStart w:id="1281" w:name="_Toc51936722"/>
      <w:bookmarkStart w:id="1282" w:name="_Toc58230392"/>
      <w:bookmarkStart w:id="1283" w:name="_Toc131293846"/>
      <w:r>
        <w:t>9</w:t>
      </w:r>
      <w:r w:rsidR="00DF13ED">
        <w:t>.1</w:t>
      </w:r>
      <w:r w:rsidR="00DF13ED">
        <w:tab/>
        <w:t>General</w:t>
      </w:r>
      <w:bookmarkEnd w:id="1277"/>
      <w:bookmarkEnd w:id="1278"/>
      <w:bookmarkEnd w:id="1279"/>
      <w:bookmarkEnd w:id="1280"/>
      <w:bookmarkEnd w:id="1281"/>
      <w:bookmarkEnd w:id="1282"/>
      <w:bookmarkEnd w:id="1283"/>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84" w:name="_Toc20212177"/>
      <w:bookmarkStart w:id="1285" w:name="_Toc27745063"/>
      <w:bookmarkStart w:id="1286" w:name="_Toc36114869"/>
      <w:bookmarkStart w:id="1287" w:name="_Toc45271464"/>
      <w:bookmarkStart w:id="1288" w:name="_Toc51936723"/>
      <w:bookmarkStart w:id="1289" w:name="_Toc58230393"/>
      <w:bookmarkStart w:id="1290" w:name="_Toc131293847"/>
      <w:r>
        <w:t>9</w:t>
      </w:r>
      <w:r w:rsidR="00DF13ED">
        <w:t>.2</w:t>
      </w:r>
      <w:r w:rsidR="00DF13ED">
        <w:tab/>
        <w:t>3GPP specific coding information</w:t>
      </w:r>
      <w:bookmarkEnd w:id="1284"/>
      <w:bookmarkEnd w:id="1285"/>
      <w:bookmarkEnd w:id="1286"/>
      <w:bookmarkEnd w:id="1287"/>
      <w:bookmarkEnd w:id="1288"/>
      <w:bookmarkEnd w:id="1289"/>
      <w:bookmarkEnd w:id="1290"/>
    </w:p>
    <w:p w14:paraId="70DBCF66" w14:textId="77777777" w:rsidR="00B5348B" w:rsidRDefault="00B3565C" w:rsidP="00B5348B">
      <w:pPr>
        <w:pStyle w:val="Heading3"/>
      </w:pPr>
      <w:bookmarkStart w:id="1291" w:name="_Toc20212178"/>
      <w:bookmarkStart w:id="1292" w:name="_Toc27745064"/>
      <w:bookmarkStart w:id="1293" w:name="_Toc36114870"/>
      <w:bookmarkStart w:id="1294" w:name="_Toc45271465"/>
      <w:bookmarkStart w:id="1295" w:name="_Toc51936724"/>
      <w:bookmarkStart w:id="1296" w:name="_Toc58230394"/>
      <w:bookmarkStart w:id="1297" w:name="_Toc131293848"/>
      <w:r>
        <w:t>9.2.1</w:t>
      </w:r>
      <w:r w:rsidR="00B5348B">
        <w:tab/>
        <w:t>GUAMI</w:t>
      </w:r>
      <w:bookmarkEnd w:id="1291"/>
      <w:bookmarkEnd w:id="1292"/>
      <w:bookmarkEnd w:id="1293"/>
      <w:bookmarkEnd w:id="1294"/>
      <w:bookmarkEnd w:id="1295"/>
      <w:bookmarkEnd w:id="1296"/>
      <w:bookmarkEnd w:id="1297"/>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8" w:name="_Toc20212179"/>
      <w:bookmarkStart w:id="1299" w:name="_Toc27745065"/>
      <w:bookmarkStart w:id="1300" w:name="_Toc36114871"/>
      <w:bookmarkStart w:id="1301" w:name="_Toc45271466"/>
      <w:bookmarkStart w:id="1302" w:name="_Toc51936725"/>
      <w:bookmarkStart w:id="1303" w:name="_Toc58230395"/>
      <w:bookmarkStart w:id="1304" w:name="_Toc131293849"/>
      <w:r w:rsidRPr="00F761BE">
        <w:t>9.2.2</w:t>
      </w:r>
      <w:r w:rsidR="00B5348B" w:rsidRPr="00F761BE">
        <w:tab/>
        <w:t>Establishment cause for non-3GPP access</w:t>
      </w:r>
      <w:bookmarkEnd w:id="1298"/>
      <w:bookmarkEnd w:id="1299"/>
      <w:bookmarkEnd w:id="1300"/>
      <w:bookmarkEnd w:id="1301"/>
      <w:bookmarkEnd w:id="1302"/>
      <w:bookmarkEnd w:id="1303"/>
      <w:bookmarkEnd w:id="1304"/>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05" w:name="_Toc20212180"/>
      <w:bookmarkStart w:id="1306" w:name="_Toc27745066"/>
      <w:bookmarkStart w:id="1307" w:name="_Toc36114872"/>
      <w:bookmarkStart w:id="1308" w:name="_Toc45271467"/>
      <w:bookmarkStart w:id="1309" w:name="_Toc51936726"/>
      <w:bookmarkStart w:id="1310" w:name="_Toc58230396"/>
      <w:bookmarkStart w:id="1311" w:name="_Toc131293850"/>
      <w:r>
        <w:rPr>
          <w:noProof/>
          <w:lang w:val="en-US" w:eastAsia="zh-CN"/>
        </w:rPr>
        <w:t>9.2.3</w:t>
      </w:r>
      <w:r w:rsidR="0069440F">
        <w:rPr>
          <w:noProof/>
          <w:lang w:val="en-US" w:eastAsia="zh-CN"/>
        </w:rPr>
        <w:tab/>
      </w:r>
      <w:r w:rsidR="0069440F">
        <w:rPr>
          <w:lang w:val="en-US"/>
        </w:rPr>
        <w:t>PLMN ID</w:t>
      </w:r>
      <w:bookmarkEnd w:id="1305"/>
      <w:bookmarkEnd w:id="1306"/>
      <w:bookmarkEnd w:id="1307"/>
      <w:bookmarkEnd w:id="1308"/>
      <w:bookmarkEnd w:id="1309"/>
      <w:bookmarkEnd w:id="1310"/>
      <w:bookmarkEnd w:id="1311"/>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12" w:name="_Toc20212181"/>
      <w:bookmarkStart w:id="1313" w:name="_Toc27745067"/>
      <w:bookmarkStart w:id="1314" w:name="_Toc36114873"/>
      <w:bookmarkStart w:id="1315" w:name="_Toc45271468"/>
      <w:bookmarkStart w:id="1316" w:name="_Toc51936727"/>
      <w:bookmarkStart w:id="1317" w:name="_Toc58230397"/>
      <w:bookmarkStart w:id="1318" w:name="_Toc131293851"/>
      <w:r>
        <w:rPr>
          <w:lang w:val="en-CA"/>
        </w:rPr>
        <w:t>9.2.4</w:t>
      </w:r>
      <w:r w:rsidR="0069440F" w:rsidRPr="001F0186">
        <w:rPr>
          <w:lang w:val="en-CA"/>
        </w:rPr>
        <w:tab/>
        <w:t>IKEv2 Notify Message Type value</w:t>
      </w:r>
      <w:bookmarkEnd w:id="1312"/>
      <w:bookmarkEnd w:id="1313"/>
      <w:bookmarkEnd w:id="1314"/>
      <w:bookmarkEnd w:id="1315"/>
      <w:bookmarkEnd w:id="1316"/>
      <w:bookmarkEnd w:id="1317"/>
      <w:bookmarkEnd w:id="1318"/>
    </w:p>
    <w:p w14:paraId="145F2D72" w14:textId="77777777" w:rsidR="0069440F" w:rsidRPr="001F0186" w:rsidRDefault="00B3565C" w:rsidP="0069440F">
      <w:pPr>
        <w:pStyle w:val="Heading4"/>
        <w:rPr>
          <w:lang w:val="en-CA"/>
        </w:rPr>
      </w:pPr>
      <w:bookmarkStart w:id="1319" w:name="_Toc20212182"/>
      <w:bookmarkStart w:id="1320" w:name="_Toc27745068"/>
      <w:bookmarkStart w:id="1321" w:name="_Toc36114874"/>
      <w:bookmarkStart w:id="1322" w:name="_Toc45271469"/>
      <w:bookmarkStart w:id="1323" w:name="_Toc51936728"/>
      <w:bookmarkStart w:id="1324" w:name="_Toc58230398"/>
      <w:bookmarkStart w:id="1325" w:name="_Toc131293852"/>
      <w:r>
        <w:rPr>
          <w:lang w:val="en-CA"/>
        </w:rPr>
        <w:t>9.2.4</w:t>
      </w:r>
      <w:r w:rsidR="0069440F">
        <w:rPr>
          <w:lang w:val="en-CA"/>
        </w:rPr>
        <w:t>.1</w:t>
      </w:r>
      <w:r w:rsidR="0069440F">
        <w:rPr>
          <w:lang w:val="en-CA"/>
        </w:rPr>
        <w:tab/>
        <w:t>General</w:t>
      </w:r>
      <w:bookmarkEnd w:id="1319"/>
      <w:bookmarkEnd w:id="1320"/>
      <w:bookmarkEnd w:id="1321"/>
      <w:bookmarkEnd w:id="1322"/>
      <w:bookmarkEnd w:id="1323"/>
      <w:bookmarkEnd w:id="1324"/>
      <w:bookmarkEnd w:id="1325"/>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6" w:name="_Toc20212183"/>
      <w:bookmarkStart w:id="1327" w:name="_Toc27745069"/>
      <w:bookmarkStart w:id="1328" w:name="_Toc36114875"/>
      <w:bookmarkStart w:id="1329" w:name="_Toc45271470"/>
      <w:bookmarkStart w:id="1330" w:name="_Toc51936729"/>
      <w:bookmarkStart w:id="1331" w:name="_Toc58230399"/>
      <w:bookmarkStart w:id="1332" w:name="_Toc131293853"/>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6"/>
      <w:bookmarkEnd w:id="1327"/>
      <w:bookmarkEnd w:id="1328"/>
      <w:bookmarkEnd w:id="1329"/>
      <w:bookmarkEnd w:id="1330"/>
      <w:bookmarkEnd w:id="1331"/>
      <w:bookmarkEnd w:id="1332"/>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33" w:name="_Toc20212184"/>
      <w:bookmarkStart w:id="1334" w:name="_Toc27745070"/>
      <w:bookmarkStart w:id="1335" w:name="_Toc36114876"/>
      <w:bookmarkStart w:id="1336" w:name="_Toc45271471"/>
      <w:bookmarkStart w:id="1337" w:name="_Toc51936730"/>
      <w:bookmarkStart w:id="1338" w:name="_Toc58230400"/>
      <w:bookmarkStart w:id="1339" w:name="_Toc131293854"/>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33"/>
      <w:bookmarkEnd w:id="1334"/>
      <w:bookmarkEnd w:id="1335"/>
      <w:bookmarkEnd w:id="1336"/>
      <w:bookmarkEnd w:id="1337"/>
      <w:bookmarkEnd w:id="1338"/>
      <w:bookmarkEnd w:id="1339"/>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0" w:name="_Toc20212185"/>
      <w:bookmarkStart w:id="1341" w:name="_Toc27745071"/>
      <w:bookmarkStart w:id="1342" w:name="_Toc36114877"/>
      <w:bookmarkStart w:id="1343" w:name="_Toc45271472"/>
    </w:p>
    <w:p w14:paraId="56992973" w14:textId="77777777" w:rsidR="001D7F2D" w:rsidRPr="004E6569" w:rsidRDefault="001D7F2D" w:rsidP="001D7F2D">
      <w:pPr>
        <w:pStyle w:val="Heading3"/>
        <w:rPr>
          <w:lang w:val="en-US"/>
        </w:rPr>
      </w:pPr>
      <w:bookmarkStart w:id="1344" w:name="_Toc51936731"/>
      <w:bookmarkStart w:id="1345" w:name="_Toc58230401"/>
      <w:bookmarkStart w:id="1346" w:name="_Toc131293855"/>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0"/>
      <w:bookmarkEnd w:id="1341"/>
      <w:bookmarkEnd w:id="1342"/>
      <w:bookmarkEnd w:id="1343"/>
      <w:bookmarkEnd w:id="1344"/>
      <w:bookmarkEnd w:id="1345"/>
      <w:bookmarkEnd w:id="1346"/>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7" w:name="_Toc20212186"/>
      <w:bookmarkStart w:id="1348" w:name="_Toc27745072"/>
      <w:bookmarkStart w:id="1349" w:name="_Toc36114878"/>
      <w:bookmarkStart w:id="1350" w:name="_Toc45271473"/>
      <w:bookmarkStart w:id="1351" w:name="_Toc51936732"/>
      <w:bookmarkStart w:id="1352" w:name="_Toc58230402"/>
      <w:bookmarkStart w:id="1353" w:name="_Toc131293856"/>
      <w:r>
        <w:rPr>
          <w:noProof/>
          <w:lang w:val="en-US" w:eastAsia="zh-CN"/>
        </w:rPr>
        <w:t>9.2.6</w:t>
      </w:r>
      <w:r>
        <w:rPr>
          <w:noProof/>
          <w:lang w:val="en-US" w:eastAsia="zh-CN"/>
        </w:rPr>
        <w:tab/>
      </w:r>
      <w:r>
        <w:rPr>
          <w:lang w:val="en-US"/>
        </w:rPr>
        <w:t>TNGF IPv6 contact info</w:t>
      </w:r>
      <w:bookmarkEnd w:id="1347"/>
      <w:bookmarkEnd w:id="1348"/>
      <w:bookmarkEnd w:id="1349"/>
      <w:bookmarkEnd w:id="1350"/>
      <w:bookmarkEnd w:id="1351"/>
      <w:bookmarkEnd w:id="1352"/>
      <w:bookmarkEnd w:id="1353"/>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54" w:name="_Toc27745073"/>
      <w:bookmarkStart w:id="1355" w:name="_Toc36114879"/>
      <w:bookmarkStart w:id="1356" w:name="_Toc45271474"/>
      <w:bookmarkStart w:id="1357" w:name="_Toc51936733"/>
      <w:bookmarkStart w:id="1358" w:name="_Toc58230403"/>
      <w:bookmarkStart w:id="1359" w:name="_Toc131293857"/>
      <w:bookmarkStart w:id="1360" w:name="_Toc20212187"/>
      <w:r>
        <w:rPr>
          <w:noProof/>
          <w:lang w:val="en-US" w:eastAsia="zh-CN"/>
        </w:rPr>
        <w:t>9.2.7</w:t>
      </w:r>
      <w:r>
        <w:rPr>
          <w:noProof/>
          <w:lang w:val="en-US" w:eastAsia="zh-CN"/>
        </w:rPr>
        <w:tab/>
        <w:t>NID</w:t>
      </w:r>
      <w:bookmarkEnd w:id="1354"/>
      <w:bookmarkEnd w:id="1355"/>
      <w:bookmarkEnd w:id="1356"/>
      <w:bookmarkEnd w:id="1357"/>
      <w:bookmarkEnd w:id="1358"/>
      <w:bookmarkEnd w:id="1359"/>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1" w:name="_Toc27745074"/>
      <w:bookmarkStart w:id="1362" w:name="_Toc36114880"/>
      <w:bookmarkStart w:id="1363" w:name="_Toc45271475"/>
      <w:bookmarkStart w:id="1364" w:name="_Toc51936734"/>
      <w:bookmarkStart w:id="1365" w:name="_Toc58230404"/>
      <w:bookmarkStart w:id="1366" w:name="_Toc131293858"/>
      <w:r>
        <w:rPr>
          <w:noProof/>
        </w:rPr>
        <w:t>9</w:t>
      </w:r>
      <w:r w:rsidR="00DF13ED">
        <w:rPr>
          <w:noProof/>
        </w:rPr>
        <w:t>.3</w:t>
      </w:r>
      <w:r w:rsidR="00DF13ED">
        <w:rPr>
          <w:noProof/>
        </w:rPr>
        <w:tab/>
        <w:t>IETF RFC coding information</w:t>
      </w:r>
      <w:bookmarkEnd w:id="1360"/>
      <w:bookmarkEnd w:id="1361"/>
      <w:bookmarkEnd w:id="1362"/>
      <w:bookmarkEnd w:id="1363"/>
      <w:bookmarkEnd w:id="1364"/>
      <w:bookmarkEnd w:id="1365"/>
      <w:bookmarkEnd w:id="1366"/>
    </w:p>
    <w:p w14:paraId="7A27A438" w14:textId="77777777" w:rsidR="00E24F72" w:rsidRDefault="00E24F72" w:rsidP="00E24F72">
      <w:pPr>
        <w:pStyle w:val="Heading3"/>
        <w:rPr>
          <w:lang w:eastAsia="zh-CN"/>
        </w:rPr>
      </w:pPr>
      <w:bookmarkStart w:id="1367" w:name="_Toc20212188"/>
      <w:bookmarkStart w:id="1368" w:name="_Toc27745075"/>
      <w:bookmarkStart w:id="1369" w:name="_Toc36114881"/>
      <w:bookmarkStart w:id="1370" w:name="_Toc45271476"/>
      <w:bookmarkStart w:id="1371" w:name="_Toc51936735"/>
      <w:bookmarkStart w:id="1372" w:name="_Toc58230405"/>
      <w:bookmarkStart w:id="1373" w:name="_Toc131293859"/>
      <w:r>
        <w:rPr>
          <w:noProof/>
          <w:lang w:val="en-US" w:eastAsia="zh-CN"/>
        </w:rPr>
        <w:t>9.3.1</w:t>
      </w:r>
      <w:r>
        <w:rPr>
          <w:noProof/>
          <w:lang w:val="en-US" w:eastAsia="zh-CN"/>
        </w:rPr>
        <w:tab/>
      </w:r>
      <w:r>
        <w:rPr>
          <w:lang w:val="en-US"/>
        </w:rPr>
        <w:t>IKEv2 Notify payloads</w:t>
      </w:r>
      <w:bookmarkEnd w:id="1367"/>
      <w:bookmarkEnd w:id="1368"/>
      <w:bookmarkEnd w:id="1369"/>
      <w:bookmarkEnd w:id="1370"/>
      <w:bookmarkEnd w:id="1371"/>
      <w:bookmarkEnd w:id="1372"/>
      <w:bookmarkEnd w:id="1373"/>
    </w:p>
    <w:p w14:paraId="5DD3E058" w14:textId="77777777" w:rsidR="00A429BB" w:rsidRDefault="00A429BB" w:rsidP="00A429BB">
      <w:pPr>
        <w:jc w:val="center"/>
        <w:rPr>
          <w:noProof/>
        </w:rPr>
      </w:pPr>
      <w:bookmarkStart w:id="1374" w:name="_Toc20212189"/>
      <w:bookmarkStart w:id="1375" w:name="_Toc27745076"/>
      <w:bookmarkStart w:id="1376" w:name="_Toc36114882"/>
      <w:bookmarkStart w:id="1377" w:name="_Toc45271477"/>
    </w:p>
    <w:p w14:paraId="24526E4E" w14:textId="77777777" w:rsidR="00E24F72" w:rsidRDefault="00E24F72" w:rsidP="00E24F72">
      <w:pPr>
        <w:pStyle w:val="Heading4"/>
        <w:rPr>
          <w:lang w:eastAsia="zh-CN"/>
        </w:rPr>
      </w:pPr>
      <w:bookmarkStart w:id="1378" w:name="_Toc51936736"/>
      <w:bookmarkStart w:id="1379" w:name="_Toc58230406"/>
      <w:bookmarkStart w:id="1380" w:name="_Toc131293860"/>
      <w:r>
        <w:rPr>
          <w:lang w:eastAsia="zh-CN"/>
        </w:rPr>
        <w:t>9.3.1.1</w:t>
      </w:r>
      <w:r>
        <w:rPr>
          <w:lang w:eastAsia="zh-CN"/>
        </w:rPr>
        <w:tab/>
        <w:t>5G_QOS_INFO Notify payload</w:t>
      </w:r>
      <w:bookmarkEnd w:id="1374"/>
      <w:bookmarkEnd w:id="1375"/>
      <w:bookmarkEnd w:id="1376"/>
      <w:bookmarkEnd w:id="1377"/>
      <w:bookmarkEnd w:id="1378"/>
      <w:bookmarkEnd w:id="1379"/>
      <w:bookmarkEnd w:id="1380"/>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1" w:name="_Toc20212190"/>
      <w:bookmarkStart w:id="1382" w:name="_Toc27745077"/>
      <w:bookmarkStart w:id="1383" w:name="_Toc36114883"/>
      <w:bookmarkStart w:id="1384" w:name="_Toc45271478"/>
      <w:bookmarkStart w:id="1385" w:name="_Toc51936737"/>
      <w:bookmarkStart w:id="1386" w:name="_Toc58230407"/>
      <w:bookmarkStart w:id="1387" w:name="_Toc131293861"/>
      <w:bookmarkStart w:id="1388" w:name="_Hlk519674817"/>
      <w:r>
        <w:rPr>
          <w:lang w:eastAsia="zh-CN"/>
        </w:rPr>
        <w:t>9.3.1.2</w:t>
      </w:r>
      <w:r>
        <w:rPr>
          <w:lang w:eastAsia="zh-CN"/>
        </w:rPr>
        <w:tab/>
        <w:t>NAS_IP4_ADDRESS Notify payload</w:t>
      </w:r>
      <w:bookmarkEnd w:id="1381"/>
      <w:bookmarkEnd w:id="1382"/>
      <w:bookmarkEnd w:id="1383"/>
      <w:bookmarkEnd w:id="1384"/>
      <w:bookmarkEnd w:id="1385"/>
      <w:bookmarkEnd w:id="1386"/>
      <w:bookmarkEnd w:id="1387"/>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89" w:name="_Toc20212191"/>
      <w:bookmarkStart w:id="1390" w:name="_Toc27745078"/>
      <w:bookmarkStart w:id="1391" w:name="_Toc36114884"/>
      <w:bookmarkStart w:id="1392" w:name="_Toc45271479"/>
      <w:bookmarkStart w:id="1393" w:name="_Toc51936738"/>
      <w:bookmarkStart w:id="1394" w:name="_Toc58230408"/>
      <w:bookmarkStart w:id="1395" w:name="_Toc131293862"/>
      <w:bookmarkEnd w:id="1388"/>
      <w:r>
        <w:rPr>
          <w:lang w:eastAsia="zh-CN"/>
        </w:rPr>
        <w:t>9.3.1.3</w:t>
      </w:r>
      <w:r>
        <w:rPr>
          <w:lang w:eastAsia="zh-CN"/>
        </w:rPr>
        <w:tab/>
        <w:t>NAS_IP6_ADDRESS Notify payload</w:t>
      </w:r>
      <w:bookmarkEnd w:id="1389"/>
      <w:bookmarkEnd w:id="1390"/>
      <w:bookmarkEnd w:id="1391"/>
      <w:bookmarkEnd w:id="1392"/>
      <w:bookmarkEnd w:id="1393"/>
      <w:bookmarkEnd w:id="1394"/>
      <w:bookmarkEnd w:id="1395"/>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6" w:name="_Toc20212192"/>
      <w:bookmarkStart w:id="1397" w:name="_Toc27745079"/>
      <w:bookmarkStart w:id="1398" w:name="_Toc36114885"/>
      <w:bookmarkStart w:id="1399" w:name="_Toc45271480"/>
      <w:bookmarkStart w:id="1400" w:name="_Toc51936739"/>
      <w:bookmarkStart w:id="1401" w:name="_Toc58230409"/>
      <w:bookmarkStart w:id="1402" w:name="_Toc131293863"/>
      <w:r>
        <w:rPr>
          <w:lang w:eastAsia="zh-CN"/>
        </w:rPr>
        <w:t>9.3.1.4</w:t>
      </w:r>
      <w:r>
        <w:rPr>
          <w:lang w:eastAsia="zh-CN"/>
        </w:rPr>
        <w:tab/>
        <w:t>UP_IP4_ADDRESS Notify payload</w:t>
      </w:r>
      <w:bookmarkEnd w:id="1396"/>
      <w:bookmarkEnd w:id="1397"/>
      <w:bookmarkEnd w:id="1398"/>
      <w:bookmarkEnd w:id="1399"/>
      <w:bookmarkEnd w:id="1400"/>
      <w:bookmarkEnd w:id="1401"/>
      <w:bookmarkEnd w:id="1402"/>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03" w:name="_Toc20212193"/>
      <w:bookmarkStart w:id="1404" w:name="_Toc27745080"/>
      <w:bookmarkStart w:id="1405" w:name="_Toc36114886"/>
      <w:bookmarkStart w:id="1406" w:name="_Toc45271481"/>
      <w:bookmarkStart w:id="1407" w:name="_Toc51936740"/>
      <w:bookmarkStart w:id="1408" w:name="_Toc58230410"/>
      <w:bookmarkStart w:id="1409" w:name="_Toc131293864"/>
      <w:r>
        <w:rPr>
          <w:lang w:eastAsia="zh-CN"/>
        </w:rPr>
        <w:lastRenderedPageBreak/>
        <w:t>9.3.1.5</w:t>
      </w:r>
      <w:r>
        <w:rPr>
          <w:lang w:eastAsia="zh-CN"/>
        </w:rPr>
        <w:tab/>
        <w:t>UP_IP6_ADDRESS Notify payload</w:t>
      </w:r>
      <w:bookmarkEnd w:id="1403"/>
      <w:bookmarkEnd w:id="1404"/>
      <w:bookmarkEnd w:id="1405"/>
      <w:bookmarkEnd w:id="1406"/>
      <w:bookmarkEnd w:id="1407"/>
      <w:bookmarkEnd w:id="1408"/>
      <w:bookmarkEnd w:id="1409"/>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0" w:name="_Toc20212194"/>
      <w:bookmarkStart w:id="1411" w:name="_Toc27745081"/>
      <w:bookmarkStart w:id="1412" w:name="_Toc36114887"/>
      <w:bookmarkStart w:id="1413" w:name="_Toc45271482"/>
      <w:bookmarkStart w:id="1414" w:name="_Toc51936741"/>
      <w:bookmarkStart w:id="1415" w:name="_Toc58230411"/>
      <w:bookmarkStart w:id="1416" w:name="_Toc131293865"/>
      <w:r>
        <w:rPr>
          <w:lang w:eastAsia="zh-CN"/>
        </w:rPr>
        <w:t>9.3.1.6</w:t>
      </w:r>
      <w:r>
        <w:rPr>
          <w:lang w:eastAsia="zh-CN"/>
        </w:rPr>
        <w:tab/>
        <w:t>NAS_TCP_PORT Notify payload</w:t>
      </w:r>
      <w:bookmarkEnd w:id="1410"/>
      <w:bookmarkEnd w:id="1411"/>
      <w:bookmarkEnd w:id="1412"/>
      <w:bookmarkEnd w:id="1413"/>
      <w:bookmarkEnd w:id="1414"/>
      <w:bookmarkEnd w:id="1415"/>
      <w:bookmarkEnd w:id="1416"/>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7" w:name="_Toc20212195"/>
      <w:bookmarkStart w:id="1418" w:name="_Toc27745082"/>
      <w:bookmarkStart w:id="1419" w:name="_Toc36114888"/>
      <w:bookmarkStart w:id="1420" w:name="_Toc45271483"/>
      <w:bookmarkStart w:id="1421" w:name="_Toc51936742"/>
      <w:bookmarkStart w:id="1422" w:name="_Toc58230412"/>
      <w:bookmarkStart w:id="1423" w:name="_Toc131293866"/>
      <w:r>
        <w:rPr>
          <w:lang w:val="en-US"/>
        </w:rPr>
        <w:lastRenderedPageBreak/>
        <w:t>9.3.1.7</w:t>
      </w:r>
      <w:r w:rsidRPr="00134D97">
        <w:rPr>
          <w:lang w:val="en-US"/>
        </w:rPr>
        <w:tab/>
      </w:r>
      <w:r>
        <w:rPr>
          <w:lang w:val="en-US"/>
        </w:rPr>
        <w:t>N3GPP_</w:t>
      </w:r>
      <w:r w:rsidRPr="00134D97">
        <w:rPr>
          <w:lang w:val="en-US"/>
        </w:rPr>
        <w:t>BACKOFF_TIMER Notify payload</w:t>
      </w:r>
      <w:bookmarkEnd w:id="1417"/>
      <w:bookmarkEnd w:id="1418"/>
      <w:bookmarkEnd w:id="1419"/>
      <w:bookmarkEnd w:id="1420"/>
      <w:bookmarkEnd w:id="1421"/>
      <w:bookmarkEnd w:id="1422"/>
      <w:bookmarkEnd w:id="1423"/>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24" w:name="_Toc131293867"/>
      <w:r>
        <w:rPr>
          <w:lang w:eastAsia="zh-CN"/>
        </w:rPr>
        <w:t>9.3.1.8</w:t>
      </w:r>
      <w:r>
        <w:rPr>
          <w:lang w:eastAsia="zh-CN"/>
        </w:rPr>
        <w:tab/>
        <w:t>UP_SA_INFO Notify payload</w:t>
      </w:r>
      <w:bookmarkEnd w:id="1424"/>
    </w:p>
    <w:p w14:paraId="1E0CAF35" w14:textId="77777777" w:rsidR="00C87007" w:rsidRPr="0058285C" w:rsidRDefault="00C87007" w:rsidP="00C87007">
      <w:pPr>
        <w:rPr>
          <w:lang w:val="en-US"/>
        </w:rPr>
      </w:pPr>
      <w:r>
        <w:rPr>
          <w:lang w:val="en-US"/>
        </w:rPr>
        <w:t xml:space="preserve">The UP_SA_INFO payload is used to indicate </w:t>
      </w:r>
      <w:r>
        <w:rPr>
          <w:lang w:eastAsia="zh-CN"/>
        </w:rPr>
        <w:t xml:space="preserve">the SPI of the inbound ESP </w:t>
      </w:r>
      <w:r>
        <w:t>packets</w:t>
      </w:r>
      <w:r>
        <w:rPr>
          <w:lang w:eastAsia="zh-CN"/>
        </w:rPr>
        <w:t xml:space="preserve"> of the user plane IPsec SA.</w:t>
      </w:r>
    </w:p>
    <w:p w14:paraId="67AA4511" w14:textId="5A838E08" w:rsidR="00C87007" w:rsidRDefault="00C87007" w:rsidP="00C87007">
      <w:r>
        <w:t xml:space="preserve">The </w:t>
      </w:r>
      <w:r>
        <w:rPr>
          <w:lang w:eastAsia="zh-CN"/>
        </w:rPr>
        <w:t>UP_SA_INFO</w:t>
      </w:r>
      <w:r>
        <w:rPr>
          <w:lang w:val="en-US"/>
        </w:rPr>
        <w:t xml:space="preserve"> 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5C678D5A" w14:textId="77777777" w:rsidR="00C87007" w:rsidRDefault="00C87007" w:rsidP="00784131">
            <w:pPr>
              <w:pStyle w:val="TAL"/>
            </w:pPr>
            <w:r>
              <w:t>Octet 5 to octet 8</w:t>
            </w:r>
            <w:r w:rsidRPr="008E5079">
              <w:t xml:space="preserve"> is the SPI </w:t>
            </w:r>
            <w:r>
              <w:t xml:space="preserve">field. This field indicates the SPI </w:t>
            </w:r>
            <w:r w:rsidRPr="008E5079">
              <w:t>of the inbound ESP packets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25" w:name="_Toc20212196"/>
      <w:bookmarkStart w:id="1426" w:name="_Toc27745083"/>
      <w:bookmarkStart w:id="1427" w:name="_Toc36114889"/>
      <w:bookmarkStart w:id="1428" w:name="_Toc45271484"/>
      <w:bookmarkStart w:id="1429" w:name="_Toc51936743"/>
      <w:bookmarkStart w:id="1430" w:name="_Toc58230413"/>
      <w:bookmarkStart w:id="1431" w:name="_Toc131293868"/>
      <w:r>
        <w:t>9.3.2</w:t>
      </w:r>
      <w:r>
        <w:tab/>
        <w:t>EAP-</w:t>
      </w:r>
      <w:r>
        <w:rPr>
          <w:lang w:eastAsia="ko-KR"/>
        </w:rPr>
        <w:t>5G method</w:t>
      </w:r>
      <w:bookmarkEnd w:id="1425"/>
      <w:bookmarkEnd w:id="1426"/>
      <w:bookmarkEnd w:id="1427"/>
      <w:bookmarkEnd w:id="1428"/>
      <w:bookmarkEnd w:id="1429"/>
      <w:bookmarkEnd w:id="1430"/>
      <w:bookmarkEnd w:id="1431"/>
    </w:p>
    <w:p w14:paraId="4E53A900" w14:textId="77777777" w:rsidR="00E24F72" w:rsidRDefault="00E24F72" w:rsidP="00E24F72">
      <w:pPr>
        <w:pStyle w:val="Heading4"/>
      </w:pPr>
      <w:bookmarkStart w:id="1432" w:name="_Toc20212197"/>
      <w:bookmarkStart w:id="1433" w:name="_Toc27745084"/>
      <w:bookmarkStart w:id="1434" w:name="_Toc36114890"/>
      <w:bookmarkStart w:id="1435" w:name="_Toc45271485"/>
      <w:bookmarkStart w:id="1436" w:name="_Toc51936744"/>
      <w:bookmarkStart w:id="1437" w:name="_Toc58230414"/>
      <w:bookmarkStart w:id="1438" w:name="_Toc131293869"/>
      <w:r>
        <w:t>9.3.2.1</w:t>
      </w:r>
      <w:r>
        <w:tab/>
        <w:t>General</w:t>
      </w:r>
      <w:bookmarkEnd w:id="1432"/>
      <w:bookmarkEnd w:id="1433"/>
      <w:bookmarkEnd w:id="1434"/>
      <w:bookmarkEnd w:id="1435"/>
      <w:bookmarkEnd w:id="1436"/>
      <w:bookmarkEnd w:id="1437"/>
      <w:bookmarkEnd w:id="1438"/>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9" w:name="_Toc20212198"/>
      <w:bookmarkStart w:id="1440" w:name="_Toc27745085"/>
      <w:bookmarkStart w:id="1441" w:name="_Toc36114891"/>
      <w:bookmarkStart w:id="1442" w:name="_Toc45271486"/>
      <w:bookmarkStart w:id="1443" w:name="_Toc51936745"/>
      <w:bookmarkStart w:id="1444" w:name="_Toc58230415"/>
      <w:bookmarkStart w:id="1445" w:name="_Toc131293870"/>
      <w:r>
        <w:t>9.3.2.2</w:t>
      </w:r>
      <w:r>
        <w:tab/>
        <w:t>Message format</w:t>
      </w:r>
      <w:bookmarkEnd w:id="1439"/>
      <w:bookmarkEnd w:id="1440"/>
      <w:bookmarkEnd w:id="1441"/>
      <w:bookmarkEnd w:id="1442"/>
      <w:bookmarkEnd w:id="1443"/>
      <w:bookmarkEnd w:id="1444"/>
      <w:bookmarkEnd w:id="1445"/>
    </w:p>
    <w:p w14:paraId="7BD5B8E4" w14:textId="77777777" w:rsidR="00E24F72" w:rsidRDefault="00E24F72" w:rsidP="00E24F72">
      <w:pPr>
        <w:pStyle w:val="Heading5"/>
      </w:pPr>
      <w:bookmarkStart w:id="1446" w:name="_Toc20212199"/>
      <w:bookmarkStart w:id="1447" w:name="_Toc27745086"/>
      <w:bookmarkStart w:id="1448" w:name="_Toc36114892"/>
      <w:bookmarkStart w:id="1449" w:name="_Toc45271487"/>
      <w:bookmarkStart w:id="1450" w:name="_Toc51936746"/>
      <w:bookmarkStart w:id="1451" w:name="_Toc58230416"/>
      <w:bookmarkStart w:id="1452" w:name="_Toc131293871"/>
      <w:r>
        <w:t>9.3.2.2.1</w:t>
      </w:r>
      <w:r>
        <w:tab/>
        <w:t>EAP-Request/5G-Start message</w:t>
      </w:r>
      <w:bookmarkEnd w:id="1446"/>
      <w:bookmarkEnd w:id="1447"/>
      <w:bookmarkEnd w:id="1448"/>
      <w:bookmarkEnd w:id="1449"/>
      <w:bookmarkEnd w:id="1450"/>
      <w:bookmarkEnd w:id="1451"/>
      <w:bookmarkEnd w:id="145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53" w:name="_Toc20212200"/>
      <w:bookmarkStart w:id="1454" w:name="_Toc27745087"/>
      <w:bookmarkStart w:id="1455" w:name="_Toc36114893"/>
      <w:bookmarkStart w:id="1456" w:name="_Toc45271488"/>
      <w:bookmarkStart w:id="1457" w:name="_Toc51936747"/>
      <w:bookmarkStart w:id="1458" w:name="_Toc58230417"/>
      <w:bookmarkStart w:id="1459" w:name="_Toc131293872"/>
      <w:r>
        <w:t>9.3.2.2.2</w:t>
      </w:r>
      <w:r>
        <w:tab/>
        <w:t>EAP-Response/5G-NAS message</w:t>
      </w:r>
      <w:bookmarkEnd w:id="1453"/>
      <w:bookmarkEnd w:id="1454"/>
      <w:bookmarkEnd w:id="1455"/>
      <w:bookmarkEnd w:id="1456"/>
      <w:bookmarkEnd w:id="1457"/>
      <w:bookmarkEnd w:id="1458"/>
      <w:bookmarkEnd w:id="145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0" w:name="_Toc20212201"/>
      <w:bookmarkStart w:id="1461" w:name="_Toc27745088"/>
      <w:bookmarkStart w:id="1462" w:name="_Toc36114894"/>
      <w:bookmarkStart w:id="1463" w:name="_Toc45271489"/>
      <w:bookmarkStart w:id="1464" w:name="_Toc51936748"/>
      <w:bookmarkStart w:id="1465" w:name="_Toc58230418"/>
      <w:bookmarkStart w:id="1466" w:name="_Toc131293873"/>
      <w:r>
        <w:t>9.3.2.2.3</w:t>
      </w:r>
      <w:r>
        <w:tab/>
        <w:t>EAP-Request/5G-NAS message</w:t>
      </w:r>
      <w:bookmarkEnd w:id="1460"/>
      <w:bookmarkEnd w:id="1461"/>
      <w:bookmarkEnd w:id="1462"/>
      <w:bookmarkEnd w:id="1463"/>
      <w:bookmarkEnd w:id="1464"/>
      <w:bookmarkEnd w:id="1465"/>
      <w:bookmarkEnd w:id="146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7" w:name="_Toc20212202"/>
      <w:bookmarkStart w:id="1468" w:name="_Toc27745089"/>
      <w:bookmarkStart w:id="1469" w:name="_Toc36114895"/>
      <w:bookmarkStart w:id="1470" w:name="_Toc45271490"/>
      <w:bookmarkStart w:id="1471" w:name="_Toc51936749"/>
      <w:bookmarkStart w:id="1472" w:name="_Toc58230419"/>
      <w:bookmarkStart w:id="1473" w:name="_Toc131293874"/>
      <w:r>
        <w:t>9.3.2.2.4</w:t>
      </w:r>
      <w:r>
        <w:tab/>
        <w:t>EAP-Response/5G-Stop message</w:t>
      </w:r>
      <w:bookmarkEnd w:id="1467"/>
      <w:bookmarkEnd w:id="1468"/>
      <w:bookmarkEnd w:id="1469"/>
      <w:bookmarkEnd w:id="1470"/>
      <w:bookmarkEnd w:id="1471"/>
      <w:bookmarkEnd w:id="1472"/>
      <w:bookmarkEnd w:id="1473"/>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74" w:name="_Toc45271491"/>
      <w:bookmarkStart w:id="1475" w:name="_Toc51936750"/>
      <w:bookmarkStart w:id="1476" w:name="_Toc58230420"/>
      <w:bookmarkStart w:id="1477" w:name="_Toc131293875"/>
      <w:bookmarkStart w:id="1478" w:name="_Toc20212203"/>
      <w:bookmarkStart w:id="1479" w:name="_Toc27745090"/>
      <w:bookmarkStart w:id="1480" w:name="_Toc36114896"/>
      <w:r>
        <w:t>9.3.2.2.5</w:t>
      </w:r>
      <w:r>
        <w:tab/>
        <w:t>EAP-Request/5G-Notification message</w:t>
      </w:r>
      <w:bookmarkEnd w:id="1474"/>
      <w:bookmarkEnd w:id="1475"/>
      <w:bookmarkEnd w:id="1476"/>
      <w:bookmarkEnd w:id="1477"/>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1" w:name="_Toc45271492"/>
      <w:bookmarkStart w:id="1482" w:name="_Toc51936751"/>
      <w:bookmarkStart w:id="1483" w:name="_Toc58230421"/>
      <w:bookmarkStart w:id="1484" w:name="_Toc131293876"/>
      <w:r w:rsidRPr="00C03F87">
        <w:t>9.3.2.2.6</w:t>
      </w:r>
      <w:r w:rsidRPr="0085402B">
        <w:tab/>
        <w:t>EAP-Response/5G-</w:t>
      </w:r>
      <w:r w:rsidRPr="00442CFF">
        <w:t>Notification</w:t>
      </w:r>
      <w:r w:rsidRPr="00C03F87">
        <w:t xml:space="preserve"> message</w:t>
      </w:r>
      <w:bookmarkEnd w:id="1481"/>
      <w:bookmarkEnd w:id="1482"/>
      <w:bookmarkEnd w:id="1483"/>
      <w:bookmarkEnd w:id="1484"/>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85" w:name="_Toc45271493"/>
      <w:bookmarkStart w:id="1486" w:name="_Toc51936752"/>
      <w:bookmarkStart w:id="1487" w:name="_Toc58230422"/>
      <w:bookmarkStart w:id="1488" w:name="_Toc131293877"/>
      <w:r>
        <w:rPr>
          <w:noProof/>
          <w:lang w:val="en-US" w:eastAsia="zh-CN"/>
        </w:rPr>
        <w:t>9.3.3</w:t>
      </w:r>
      <w:r>
        <w:rPr>
          <w:noProof/>
          <w:lang w:val="en-US" w:eastAsia="zh-CN"/>
        </w:rPr>
        <w:tab/>
      </w:r>
      <w:r>
        <w:rPr>
          <w:lang w:eastAsia="zh-CN"/>
        </w:rPr>
        <w:t>GRE encapsulated user data packet</w:t>
      </w:r>
      <w:bookmarkEnd w:id="1478"/>
      <w:bookmarkEnd w:id="1479"/>
      <w:bookmarkEnd w:id="1480"/>
      <w:bookmarkEnd w:id="1485"/>
      <w:bookmarkEnd w:id="1486"/>
      <w:bookmarkEnd w:id="1487"/>
      <w:bookmarkEnd w:id="1488"/>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9" w:name="_Toc20212204"/>
      <w:bookmarkStart w:id="1490" w:name="_Toc27745091"/>
      <w:bookmarkStart w:id="1491" w:name="_Toc36114897"/>
      <w:bookmarkStart w:id="1492" w:name="_Toc45271494"/>
      <w:bookmarkStart w:id="1493" w:name="_Toc51936753"/>
      <w:bookmarkStart w:id="1494" w:name="_Toc58230423"/>
      <w:bookmarkStart w:id="1495" w:name="_Toc131293878"/>
      <w:r>
        <w:rPr>
          <w:noProof/>
        </w:rPr>
        <w:t>9.4</w:t>
      </w:r>
      <w:r>
        <w:rPr>
          <w:noProof/>
        </w:rPr>
        <w:tab/>
        <w:t>NAS message envelope</w:t>
      </w:r>
      <w:bookmarkEnd w:id="1489"/>
      <w:bookmarkEnd w:id="1490"/>
      <w:bookmarkEnd w:id="1491"/>
      <w:bookmarkEnd w:id="1492"/>
      <w:bookmarkEnd w:id="1493"/>
      <w:bookmarkEnd w:id="1494"/>
      <w:bookmarkEnd w:id="1495"/>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6" w:name="_Toc20212205"/>
      <w:bookmarkStart w:id="1497" w:name="_Toc27745092"/>
      <w:bookmarkStart w:id="1498" w:name="_Toc36114898"/>
      <w:bookmarkStart w:id="1499" w:name="_Toc45271495"/>
      <w:bookmarkStart w:id="1500" w:name="_Toc51936754"/>
      <w:bookmarkStart w:id="1501" w:name="_Toc58230424"/>
      <w:bookmarkStart w:id="1502" w:name="_Toc131293879"/>
      <w:bookmarkStart w:id="1503"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496"/>
      <w:bookmarkEnd w:id="1497"/>
      <w:bookmarkEnd w:id="1498"/>
      <w:bookmarkEnd w:id="1499"/>
      <w:bookmarkEnd w:id="1500"/>
      <w:bookmarkEnd w:id="1501"/>
      <w:bookmarkEnd w:id="1502"/>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03"/>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000000"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000000"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000000"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000000"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000000"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000000"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000000"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000000"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00000"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000000"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000000"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000000"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000000"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000000"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CA721" w14:textId="77777777" w:rsidR="009529C1" w:rsidRDefault="009529C1">
      <w:r>
        <w:separator/>
      </w:r>
    </w:p>
  </w:endnote>
  <w:endnote w:type="continuationSeparator" w:id="0">
    <w:p w14:paraId="653BFD7B" w14:textId="77777777" w:rsidR="009529C1" w:rsidRDefault="0095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9CAB" w14:textId="77777777" w:rsidR="009529C1" w:rsidRDefault="009529C1">
      <w:r>
        <w:separator/>
      </w:r>
    </w:p>
  </w:footnote>
  <w:footnote w:type="continuationSeparator" w:id="0">
    <w:p w14:paraId="23DB7951" w14:textId="77777777" w:rsidR="009529C1" w:rsidRDefault="00952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353A5DAE"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288">
      <w:rPr>
        <w:rFonts w:ascii="Arial" w:hAnsi="Arial" w:cs="Arial"/>
        <w:b/>
        <w:noProof/>
        <w:sz w:val="18"/>
        <w:szCs w:val="18"/>
      </w:rPr>
      <w:t>3GPP TS 24.502 V18.1.1 (2023-03)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0450BC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288">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140A"/>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8A"/>
    <w:rsid w:val="000A4F8E"/>
    <w:rsid w:val="000A55F8"/>
    <w:rsid w:val="000A5E55"/>
    <w:rsid w:val="000A63B1"/>
    <w:rsid w:val="000A6524"/>
    <w:rsid w:val="000A65C8"/>
    <w:rsid w:val="000A687B"/>
    <w:rsid w:val="000A750F"/>
    <w:rsid w:val="000B015E"/>
    <w:rsid w:val="000B0F30"/>
    <w:rsid w:val="000B15FF"/>
    <w:rsid w:val="000B2E22"/>
    <w:rsid w:val="000B3A88"/>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508B"/>
    <w:rsid w:val="002652D8"/>
    <w:rsid w:val="0026644A"/>
    <w:rsid w:val="002707CE"/>
    <w:rsid w:val="00270C09"/>
    <w:rsid w:val="002710CA"/>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3CC6"/>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4522"/>
    <w:rsid w:val="004E5F7D"/>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3FC8"/>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2BDD"/>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B7DBA"/>
    <w:rsid w:val="00CC1581"/>
    <w:rsid w:val="00CC1A20"/>
    <w:rsid w:val="00CC1ADC"/>
    <w:rsid w:val="00CC1D30"/>
    <w:rsid w:val="00CC1F92"/>
    <w:rsid w:val="00CC28FE"/>
    <w:rsid w:val="00CC3898"/>
    <w:rsid w:val="00CC398F"/>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441C"/>
    <w:rsid w:val="00E54A13"/>
    <w:rsid w:val="00E56E7C"/>
    <w:rsid w:val="00E5778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103</Pages>
  <Words>43221</Words>
  <Characters>246362</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289005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24.554_CR0241R1_(Rel-18)_5G_ProSe_Ph2</cp:lastModifiedBy>
  <cp:revision>4</cp:revision>
  <cp:lastPrinted>2017-09-10T13:57:00Z</cp:lastPrinted>
  <dcterms:created xsi:type="dcterms:W3CDTF">2023-04-06T00:03:00Z</dcterms:created>
  <dcterms:modified xsi:type="dcterms:W3CDTF">2023-04-06T14:51:00Z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