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41F0E71D"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w:t>
            </w:r>
            <w:r w:rsidR="00E2209D">
              <w:t>8</w:t>
            </w:r>
            <w:r>
              <w:t>.</w:t>
            </w:r>
            <w:r w:rsidR="00B36DD8">
              <w:t>2</w:t>
            </w:r>
            <w:r>
              <w:t>.0</w:t>
            </w:r>
            <w:r w:rsidRPr="004D3578">
              <w:t xml:space="preserve"> </w:t>
            </w:r>
            <w:r w:rsidRPr="004D3578">
              <w:rPr>
                <w:sz w:val="32"/>
              </w:rPr>
              <w:t>(</w:t>
            </w:r>
            <w:r>
              <w:rPr>
                <w:sz w:val="32"/>
              </w:rPr>
              <w:t>202</w:t>
            </w:r>
            <w:r w:rsidR="00397F49">
              <w:rPr>
                <w:sz w:val="32"/>
              </w:rPr>
              <w:t>3</w:t>
            </w:r>
            <w:r>
              <w:rPr>
                <w:sz w:val="32"/>
              </w:rPr>
              <w:t>-</w:t>
            </w:r>
            <w:r w:rsidR="00397F49">
              <w:rPr>
                <w:sz w:val="32"/>
              </w:rPr>
              <w:t>0</w:t>
            </w:r>
            <w:r w:rsidR="00B36DD8">
              <w:rPr>
                <w:sz w:val="32"/>
              </w:rPr>
              <w:t>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748949707"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4A08C5A"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397F49">
              <w:rPr>
                <w:noProof/>
                <w:sz w:val="18"/>
              </w:rPr>
              <w:t>3</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3C28AB9D" w14:textId="382095DE" w:rsidR="00E746D0"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E746D0">
        <w:rPr>
          <w:noProof/>
        </w:rPr>
        <w:t>Foreword</w:t>
      </w:r>
      <w:r w:rsidR="00E746D0">
        <w:rPr>
          <w:noProof/>
        </w:rPr>
        <w:tab/>
      </w:r>
      <w:r w:rsidR="00E746D0">
        <w:rPr>
          <w:noProof/>
        </w:rPr>
        <w:fldChar w:fldCharType="begin" w:fldLock="1"/>
      </w:r>
      <w:r w:rsidR="00E746D0">
        <w:rPr>
          <w:noProof/>
        </w:rPr>
        <w:instrText xml:space="preserve"> PAGEREF _Toc138336890 \h </w:instrText>
      </w:r>
      <w:r w:rsidR="00E746D0">
        <w:rPr>
          <w:noProof/>
        </w:rPr>
      </w:r>
      <w:r w:rsidR="00E746D0">
        <w:rPr>
          <w:noProof/>
        </w:rPr>
        <w:fldChar w:fldCharType="separate"/>
      </w:r>
      <w:r w:rsidR="00E746D0">
        <w:rPr>
          <w:noProof/>
        </w:rPr>
        <w:t>9</w:t>
      </w:r>
      <w:r w:rsidR="00E746D0">
        <w:rPr>
          <w:noProof/>
        </w:rPr>
        <w:fldChar w:fldCharType="end"/>
      </w:r>
    </w:p>
    <w:p w14:paraId="7F4C718F" w14:textId="6D9817CA" w:rsidR="00E746D0" w:rsidRDefault="00E746D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_Toc138336891 \h </w:instrText>
      </w:r>
      <w:r>
        <w:rPr>
          <w:noProof/>
        </w:rPr>
      </w:r>
      <w:r>
        <w:rPr>
          <w:noProof/>
        </w:rPr>
        <w:fldChar w:fldCharType="separate"/>
      </w:r>
      <w:r>
        <w:rPr>
          <w:noProof/>
        </w:rPr>
        <w:t>10</w:t>
      </w:r>
      <w:r>
        <w:rPr>
          <w:noProof/>
        </w:rPr>
        <w:fldChar w:fldCharType="end"/>
      </w:r>
    </w:p>
    <w:p w14:paraId="32AD8A37" w14:textId="7CC69F51" w:rsidR="00E746D0" w:rsidRDefault="00E746D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_Toc138336892 \h </w:instrText>
      </w:r>
      <w:r>
        <w:rPr>
          <w:noProof/>
        </w:rPr>
      </w:r>
      <w:r>
        <w:rPr>
          <w:noProof/>
        </w:rPr>
        <w:fldChar w:fldCharType="separate"/>
      </w:r>
      <w:r>
        <w:rPr>
          <w:noProof/>
        </w:rPr>
        <w:t>11</w:t>
      </w:r>
      <w:r>
        <w:rPr>
          <w:noProof/>
        </w:rPr>
        <w:fldChar w:fldCharType="end"/>
      </w:r>
    </w:p>
    <w:p w14:paraId="469C1ED8" w14:textId="0F3C5B36" w:rsidR="00E746D0" w:rsidRDefault="00E746D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_Toc138336893 \h </w:instrText>
      </w:r>
      <w:r>
        <w:rPr>
          <w:noProof/>
        </w:rPr>
      </w:r>
      <w:r>
        <w:rPr>
          <w:noProof/>
        </w:rPr>
        <w:fldChar w:fldCharType="separate"/>
      </w:r>
      <w:r>
        <w:rPr>
          <w:noProof/>
        </w:rPr>
        <w:t>12</w:t>
      </w:r>
      <w:r>
        <w:rPr>
          <w:noProof/>
        </w:rPr>
        <w:fldChar w:fldCharType="end"/>
      </w:r>
    </w:p>
    <w:p w14:paraId="6E582D84" w14:textId="5C66B613" w:rsidR="00E746D0" w:rsidRDefault="00E746D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_Toc138336894 \h </w:instrText>
      </w:r>
      <w:r>
        <w:rPr>
          <w:noProof/>
        </w:rPr>
      </w:r>
      <w:r>
        <w:rPr>
          <w:noProof/>
        </w:rPr>
        <w:fldChar w:fldCharType="separate"/>
      </w:r>
      <w:r>
        <w:rPr>
          <w:noProof/>
        </w:rPr>
        <w:t>12</w:t>
      </w:r>
      <w:r>
        <w:rPr>
          <w:noProof/>
        </w:rPr>
        <w:fldChar w:fldCharType="end"/>
      </w:r>
    </w:p>
    <w:p w14:paraId="47D7141E" w14:textId="62E468F8" w:rsidR="00E746D0" w:rsidRDefault="00E746D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_Toc138336895 \h </w:instrText>
      </w:r>
      <w:r>
        <w:rPr>
          <w:noProof/>
        </w:rPr>
      </w:r>
      <w:r>
        <w:rPr>
          <w:noProof/>
        </w:rPr>
        <w:fldChar w:fldCharType="separate"/>
      </w:r>
      <w:r>
        <w:rPr>
          <w:noProof/>
        </w:rPr>
        <w:t>13</w:t>
      </w:r>
      <w:r>
        <w:rPr>
          <w:noProof/>
        </w:rPr>
        <w:fldChar w:fldCharType="end"/>
      </w:r>
    </w:p>
    <w:p w14:paraId="212BA3C8" w14:textId="56A3AEEE" w:rsidR="00E746D0" w:rsidRDefault="00E746D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_Toc138336896 \h </w:instrText>
      </w:r>
      <w:r>
        <w:rPr>
          <w:noProof/>
        </w:rPr>
      </w:r>
      <w:r>
        <w:rPr>
          <w:noProof/>
        </w:rPr>
        <w:fldChar w:fldCharType="separate"/>
      </w:r>
      <w:r>
        <w:rPr>
          <w:noProof/>
        </w:rPr>
        <w:t>14</w:t>
      </w:r>
      <w:r>
        <w:rPr>
          <w:noProof/>
        </w:rPr>
        <w:fldChar w:fldCharType="end"/>
      </w:r>
    </w:p>
    <w:p w14:paraId="2237042D" w14:textId="25EB8834" w:rsidR="00E746D0" w:rsidRDefault="00E746D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_Toc138336897 \h </w:instrText>
      </w:r>
      <w:r>
        <w:rPr>
          <w:noProof/>
        </w:rPr>
      </w:r>
      <w:r>
        <w:rPr>
          <w:noProof/>
        </w:rPr>
        <w:fldChar w:fldCharType="separate"/>
      </w:r>
      <w:r>
        <w:rPr>
          <w:noProof/>
        </w:rPr>
        <w:t>14</w:t>
      </w:r>
      <w:r>
        <w:rPr>
          <w:noProof/>
        </w:rPr>
        <w:fldChar w:fldCharType="end"/>
      </w:r>
    </w:p>
    <w:p w14:paraId="33A807FE" w14:textId="149970EF" w:rsidR="00E746D0" w:rsidRDefault="00E746D0">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_Toc138336898 \h </w:instrText>
      </w:r>
      <w:r>
        <w:rPr>
          <w:noProof/>
        </w:rPr>
      </w:r>
      <w:r>
        <w:rPr>
          <w:noProof/>
        </w:rPr>
        <w:fldChar w:fldCharType="separate"/>
      </w:r>
      <w:r>
        <w:rPr>
          <w:noProof/>
        </w:rPr>
        <w:t>14</w:t>
      </w:r>
      <w:r>
        <w:rPr>
          <w:noProof/>
        </w:rPr>
        <w:fldChar w:fldCharType="end"/>
      </w:r>
    </w:p>
    <w:p w14:paraId="5047665A" w14:textId="7EEA7087" w:rsidR="00E746D0" w:rsidRDefault="00E746D0">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_Toc138336899 \h </w:instrText>
      </w:r>
      <w:r>
        <w:rPr>
          <w:noProof/>
        </w:rPr>
      </w:r>
      <w:r>
        <w:rPr>
          <w:noProof/>
        </w:rPr>
        <w:fldChar w:fldCharType="separate"/>
      </w:r>
      <w:r>
        <w:rPr>
          <w:noProof/>
        </w:rPr>
        <w:t>14</w:t>
      </w:r>
      <w:r>
        <w:rPr>
          <w:noProof/>
        </w:rPr>
        <w:fldChar w:fldCharType="end"/>
      </w:r>
    </w:p>
    <w:p w14:paraId="5E2E64AF" w14:textId="4BCE322E" w:rsidR="00E746D0" w:rsidRDefault="00E746D0">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_Toc138336900 \h </w:instrText>
      </w:r>
      <w:r>
        <w:rPr>
          <w:noProof/>
        </w:rPr>
      </w:r>
      <w:r>
        <w:rPr>
          <w:noProof/>
        </w:rPr>
        <w:fldChar w:fldCharType="separate"/>
      </w:r>
      <w:r>
        <w:rPr>
          <w:noProof/>
        </w:rPr>
        <w:t>14</w:t>
      </w:r>
      <w:r>
        <w:rPr>
          <w:noProof/>
        </w:rPr>
        <w:fldChar w:fldCharType="end"/>
      </w:r>
    </w:p>
    <w:p w14:paraId="34D96D2F" w14:textId="643A21D0" w:rsidR="00E746D0" w:rsidRDefault="00E746D0">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_Toc138336901 \h </w:instrText>
      </w:r>
      <w:r>
        <w:rPr>
          <w:noProof/>
        </w:rPr>
      </w:r>
      <w:r>
        <w:rPr>
          <w:noProof/>
        </w:rPr>
        <w:fldChar w:fldCharType="separate"/>
      </w:r>
      <w:r>
        <w:rPr>
          <w:noProof/>
        </w:rPr>
        <w:t>15</w:t>
      </w:r>
      <w:r>
        <w:rPr>
          <w:noProof/>
        </w:rPr>
        <w:fldChar w:fldCharType="end"/>
      </w:r>
    </w:p>
    <w:p w14:paraId="143E7539" w14:textId="23F79FE3" w:rsidR="00E746D0" w:rsidRDefault="00E746D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_Toc138336902 \h </w:instrText>
      </w:r>
      <w:r>
        <w:rPr>
          <w:noProof/>
        </w:rPr>
      </w:r>
      <w:r>
        <w:rPr>
          <w:noProof/>
        </w:rPr>
        <w:fldChar w:fldCharType="separate"/>
      </w:r>
      <w:r>
        <w:rPr>
          <w:noProof/>
        </w:rPr>
        <w:t>15</w:t>
      </w:r>
      <w:r>
        <w:rPr>
          <w:noProof/>
        </w:rPr>
        <w:fldChar w:fldCharType="end"/>
      </w:r>
    </w:p>
    <w:p w14:paraId="3B23DAAF" w14:textId="322A45C3" w:rsidR="00E746D0" w:rsidRDefault="00E746D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_Toc138336903 \h </w:instrText>
      </w:r>
      <w:r>
        <w:rPr>
          <w:noProof/>
        </w:rPr>
      </w:r>
      <w:r>
        <w:rPr>
          <w:noProof/>
        </w:rPr>
        <w:fldChar w:fldCharType="separate"/>
      </w:r>
      <w:r>
        <w:rPr>
          <w:noProof/>
        </w:rPr>
        <w:t>15</w:t>
      </w:r>
      <w:r>
        <w:rPr>
          <w:noProof/>
        </w:rPr>
        <w:fldChar w:fldCharType="end"/>
      </w:r>
    </w:p>
    <w:p w14:paraId="69893048" w14:textId="739E6027" w:rsidR="00E746D0" w:rsidRDefault="00E746D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_Toc138336904 \h </w:instrText>
      </w:r>
      <w:r>
        <w:rPr>
          <w:noProof/>
        </w:rPr>
      </w:r>
      <w:r>
        <w:rPr>
          <w:noProof/>
        </w:rPr>
        <w:fldChar w:fldCharType="separate"/>
      </w:r>
      <w:r>
        <w:rPr>
          <w:noProof/>
        </w:rPr>
        <w:t>16</w:t>
      </w:r>
      <w:r>
        <w:rPr>
          <w:noProof/>
        </w:rPr>
        <w:fldChar w:fldCharType="end"/>
      </w:r>
    </w:p>
    <w:p w14:paraId="4F0E29A6" w14:textId="536E85A2" w:rsidR="00E746D0" w:rsidRDefault="00E746D0">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_Toc138336905 \h </w:instrText>
      </w:r>
      <w:r>
        <w:rPr>
          <w:noProof/>
        </w:rPr>
      </w:r>
      <w:r>
        <w:rPr>
          <w:noProof/>
        </w:rPr>
        <w:fldChar w:fldCharType="separate"/>
      </w:r>
      <w:r>
        <w:rPr>
          <w:noProof/>
        </w:rPr>
        <w:t>16</w:t>
      </w:r>
      <w:r>
        <w:rPr>
          <w:noProof/>
        </w:rPr>
        <w:fldChar w:fldCharType="end"/>
      </w:r>
    </w:p>
    <w:p w14:paraId="6D60A9EE" w14:textId="552EC15F" w:rsidR="00E746D0" w:rsidRDefault="00E746D0">
      <w:pPr>
        <w:pStyle w:val="TOC5"/>
        <w:rPr>
          <w:rFonts w:asciiTheme="minorHAnsi" w:eastAsiaTheme="minorEastAsia" w:hAnsiTheme="minorHAnsi" w:cstheme="minorBidi"/>
          <w:noProof/>
          <w:sz w:val="22"/>
          <w:szCs w:val="22"/>
          <w:lang w:eastAsia="en-GB"/>
        </w:rPr>
      </w:pPr>
      <w:r>
        <w:rPr>
          <w:noProof/>
        </w:rPr>
        <w:t>4.2.2.1.1</w:t>
      </w:r>
      <w:r>
        <w:rPr>
          <w:rFonts w:asciiTheme="minorHAnsi" w:eastAsiaTheme="minorEastAsia" w:hAnsiTheme="minorHAnsi" w:cstheme="minorBidi"/>
          <w:noProof/>
          <w:sz w:val="22"/>
          <w:szCs w:val="22"/>
          <w:lang w:eastAsia="en-GB"/>
        </w:rPr>
        <w:tab/>
      </w:r>
      <w:r>
        <w:rPr>
          <w:noProof/>
        </w:rPr>
        <w:t>MCS UE configuration on primary MC system</w:t>
      </w:r>
      <w:r>
        <w:rPr>
          <w:noProof/>
        </w:rPr>
        <w:tab/>
      </w:r>
      <w:r>
        <w:rPr>
          <w:noProof/>
        </w:rPr>
        <w:fldChar w:fldCharType="begin" w:fldLock="1"/>
      </w:r>
      <w:r>
        <w:rPr>
          <w:noProof/>
        </w:rPr>
        <w:instrText xml:space="preserve"> PAGEREF _Toc138336906 \h </w:instrText>
      </w:r>
      <w:r>
        <w:rPr>
          <w:noProof/>
        </w:rPr>
      </w:r>
      <w:r>
        <w:rPr>
          <w:noProof/>
        </w:rPr>
        <w:fldChar w:fldCharType="separate"/>
      </w:r>
      <w:r>
        <w:rPr>
          <w:noProof/>
        </w:rPr>
        <w:t>16</w:t>
      </w:r>
      <w:r>
        <w:rPr>
          <w:noProof/>
        </w:rPr>
        <w:fldChar w:fldCharType="end"/>
      </w:r>
    </w:p>
    <w:p w14:paraId="30640D7E" w14:textId="4E2D153A" w:rsidR="00E746D0" w:rsidRDefault="00E746D0">
      <w:pPr>
        <w:pStyle w:val="TOC5"/>
        <w:rPr>
          <w:rFonts w:asciiTheme="minorHAnsi" w:eastAsiaTheme="minorEastAsia" w:hAnsiTheme="minorHAnsi" w:cstheme="minorBidi"/>
          <w:noProof/>
          <w:sz w:val="22"/>
          <w:szCs w:val="22"/>
          <w:lang w:eastAsia="en-GB"/>
        </w:rPr>
      </w:pPr>
      <w:r>
        <w:rPr>
          <w:noProof/>
        </w:rPr>
        <w:t>4.2.2.1.2</w:t>
      </w:r>
      <w:r>
        <w:rPr>
          <w:rFonts w:asciiTheme="minorHAnsi" w:eastAsiaTheme="minorEastAsia" w:hAnsiTheme="minorHAnsi" w:cstheme="minorBidi"/>
          <w:noProof/>
          <w:sz w:val="22"/>
          <w:szCs w:val="22"/>
          <w:lang w:eastAsia="en-GB"/>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_Toc138336907 \h </w:instrText>
      </w:r>
      <w:r>
        <w:rPr>
          <w:noProof/>
        </w:rPr>
      </w:r>
      <w:r>
        <w:rPr>
          <w:noProof/>
        </w:rPr>
        <w:fldChar w:fldCharType="separate"/>
      </w:r>
      <w:r>
        <w:rPr>
          <w:noProof/>
        </w:rPr>
        <w:t>17</w:t>
      </w:r>
      <w:r>
        <w:rPr>
          <w:noProof/>
        </w:rPr>
        <w:fldChar w:fldCharType="end"/>
      </w:r>
    </w:p>
    <w:p w14:paraId="09666255" w14:textId="733675A6" w:rsidR="00E746D0" w:rsidRDefault="00E746D0">
      <w:pPr>
        <w:pStyle w:val="TOC6"/>
        <w:rPr>
          <w:rFonts w:asciiTheme="minorHAnsi" w:eastAsiaTheme="minorEastAsia" w:hAnsiTheme="minorHAnsi" w:cstheme="minorBidi"/>
          <w:noProof/>
          <w:sz w:val="22"/>
          <w:szCs w:val="22"/>
          <w:lang w:eastAsia="en-GB"/>
        </w:rPr>
      </w:pPr>
      <w:r>
        <w:rPr>
          <w:noProof/>
        </w:rPr>
        <w:t>4.2.2.1.2.1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_Toc138336908 \h </w:instrText>
      </w:r>
      <w:r>
        <w:rPr>
          <w:noProof/>
        </w:rPr>
      </w:r>
      <w:r>
        <w:rPr>
          <w:noProof/>
        </w:rPr>
        <w:fldChar w:fldCharType="separate"/>
      </w:r>
      <w:r>
        <w:rPr>
          <w:noProof/>
        </w:rPr>
        <w:t>17</w:t>
      </w:r>
      <w:r>
        <w:rPr>
          <w:noProof/>
        </w:rPr>
        <w:fldChar w:fldCharType="end"/>
      </w:r>
    </w:p>
    <w:p w14:paraId="37D71C43" w14:textId="5EFD2DAF" w:rsidR="00E746D0" w:rsidRDefault="00E746D0">
      <w:pPr>
        <w:pStyle w:val="TOC6"/>
        <w:rPr>
          <w:rFonts w:asciiTheme="minorHAnsi" w:eastAsiaTheme="minorEastAsia" w:hAnsiTheme="minorHAnsi" w:cstheme="minorBidi"/>
          <w:noProof/>
          <w:sz w:val="22"/>
          <w:szCs w:val="22"/>
          <w:lang w:eastAsia="en-GB"/>
        </w:rPr>
      </w:pPr>
      <w:r>
        <w:rPr>
          <w:noProof/>
        </w:rPr>
        <w:t>4.2.2.1.2.2</w:t>
      </w:r>
      <w:r>
        <w:rPr>
          <w:rFonts w:asciiTheme="minorHAnsi" w:eastAsiaTheme="minorEastAsia" w:hAnsiTheme="minorHAnsi" w:cstheme="minorBidi"/>
          <w:noProof/>
          <w:sz w:val="22"/>
          <w:szCs w:val="22"/>
          <w:lang w:eastAsia="en-GB"/>
        </w:rPr>
        <w:tab/>
      </w:r>
      <w:r>
        <w:rPr>
          <w:noProof/>
        </w:rPr>
        <w:t>Partner MC system selection</w:t>
      </w:r>
      <w:r>
        <w:rPr>
          <w:noProof/>
        </w:rPr>
        <w:tab/>
      </w:r>
      <w:r>
        <w:rPr>
          <w:noProof/>
        </w:rPr>
        <w:fldChar w:fldCharType="begin" w:fldLock="1"/>
      </w:r>
      <w:r>
        <w:rPr>
          <w:noProof/>
        </w:rPr>
        <w:instrText xml:space="preserve"> PAGEREF _Toc138336909 \h </w:instrText>
      </w:r>
      <w:r>
        <w:rPr>
          <w:noProof/>
        </w:rPr>
      </w:r>
      <w:r>
        <w:rPr>
          <w:noProof/>
        </w:rPr>
        <w:fldChar w:fldCharType="separate"/>
      </w:r>
      <w:r>
        <w:rPr>
          <w:noProof/>
        </w:rPr>
        <w:t>18</w:t>
      </w:r>
      <w:r>
        <w:rPr>
          <w:noProof/>
        </w:rPr>
        <w:fldChar w:fldCharType="end"/>
      </w:r>
    </w:p>
    <w:p w14:paraId="526417D2" w14:textId="5CE7B876" w:rsidR="00E746D0" w:rsidRDefault="00E746D0">
      <w:pPr>
        <w:pStyle w:val="TOC7"/>
        <w:rPr>
          <w:rFonts w:asciiTheme="minorHAnsi" w:eastAsiaTheme="minorEastAsia" w:hAnsiTheme="minorHAnsi" w:cstheme="minorBidi"/>
          <w:noProof/>
          <w:sz w:val="22"/>
          <w:szCs w:val="22"/>
          <w:lang w:eastAsia="en-GB"/>
        </w:rPr>
      </w:pPr>
      <w:r>
        <w:rPr>
          <w:noProof/>
        </w:rPr>
        <w:t>4.2.2.1.2.2.1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_Toc138336910 \h </w:instrText>
      </w:r>
      <w:r>
        <w:rPr>
          <w:noProof/>
        </w:rPr>
      </w:r>
      <w:r>
        <w:rPr>
          <w:noProof/>
        </w:rPr>
        <w:fldChar w:fldCharType="separate"/>
      </w:r>
      <w:r>
        <w:rPr>
          <w:noProof/>
        </w:rPr>
        <w:t>18</w:t>
      </w:r>
      <w:r>
        <w:rPr>
          <w:noProof/>
        </w:rPr>
        <w:fldChar w:fldCharType="end"/>
      </w:r>
    </w:p>
    <w:p w14:paraId="64F2B931" w14:textId="107AD2AA" w:rsidR="00E746D0" w:rsidRDefault="00E746D0">
      <w:pPr>
        <w:pStyle w:val="TOC7"/>
        <w:rPr>
          <w:rFonts w:asciiTheme="minorHAnsi" w:eastAsiaTheme="minorEastAsia" w:hAnsiTheme="minorHAnsi" w:cstheme="minorBidi"/>
          <w:noProof/>
          <w:sz w:val="22"/>
          <w:szCs w:val="22"/>
          <w:lang w:eastAsia="en-GB"/>
        </w:rPr>
      </w:pPr>
      <w:r>
        <w:rPr>
          <w:noProof/>
        </w:rPr>
        <w:t>4.2.2.1.2.2.2</w:t>
      </w:r>
      <w:r>
        <w:rPr>
          <w:rFonts w:asciiTheme="minorHAnsi" w:eastAsiaTheme="minorEastAsia" w:hAnsiTheme="minorHAnsi" w:cstheme="minorBidi"/>
          <w:noProof/>
          <w:sz w:val="22"/>
          <w:szCs w:val="22"/>
          <w:lang w:eastAsia="en-GB"/>
        </w:rPr>
        <w:tab/>
      </w:r>
      <w:r>
        <w:rPr>
          <w:noProof/>
        </w:rPr>
        <w:t>Automatic partner MC system selection</w:t>
      </w:r>
      <w:r>
        <w:rPr>
          <w:noProof/>
        </w:rPr>
        <w:tab/>
      </w:r>
      <w:r>
        <w:rPr>
          <w:noProof/>
        </w:rPr>
        <w:fldChar w:fldCharType="begin" w:fldLock="1"/>
      </w:r>
      <w:r>
        <w:rPr>
          <w:noProof/>
        </w:rPr>
        <w:instrText xml:space="preserve"> PAGEREF _Toc138336911 \h </w:instrText>
      </w:r>
      <w:r>
        <w:rPr>
          <w:noProof/>
        </w:rPr>
      </w:r>
      <w:r>
        <w:rPr>
          <w:noProof/>
        </w:rPr>
        <w:fldChar w:fldCharType="separate"/>
      </w:r>
      <w:r>
        <w:rPr>
          <w:noProof/>
        </w:rPr>
        <w:t>18</w:t>
      </w:r>
      <w:r>
        <w:rPr>
          <w:noProof/>
        </w:rPr>
        <w:fldChar w:fldCharType="end"/>
      </w:r>
    </w:p>
    <w:p w14:paraId="4EB767D7" w14:textId="27EFEB4E" w:rsidR="00E746D0" w:rsidRDefault="00E746D0">
      <w:pPr>
        <w:pStyle w:val="TOC7"/>
        <w:rPr>
          <w:rFonts w:asciiTheme="minorHAnsi" w:eastAsiaTheme="minorEastAsia" w:hAnsiTheme="minorHAnsi" w:cstheme="minorBidi"/>
          <w:noProof/>
          <w:sz w:val="22"/>
          <w:szCs w:val="22"/>
          <w:lang w:eastAsia="en-GB"/>
        </w:rPr>
      </w:pPr>
      <w:r>
        <w:rPr>
          <w:noProof/>
        </w:rPr>
        <w:t>4.2.2.1.2.2.3</w:t>
      </w:r>
      <w:r>
        <w:rPr>
          <w:rFonts w:asciiTheme="minorHAnsi" w:eastAsiaTheme="minorEastAsia" w:hAnsiTheme="minorHAnsi" w:cstheme="minorBidi"/>
          <w:noProof/>
          <w:sz w:val="22"/>
          <w:szCs w:val="22"/>
          <w:lang w:eastAsia="en-GB"/>
        </w:rPr>
        <w:tab/>
      </w:r>
      <w:r>
        <w:rPr>
          <w:noProof/>
        </w:rPr>
        <w:t>Manual partner MC system selection</w:t>
      </w:r>
      <w:r>
        <w:rPr>
          <w:noProof/>
        </w:rPr>
        <w:tab/>
      </w:r>
      <w:r>
        <w:rPr>
          <w:noProof/>
        </w:rPr>
        <w:fldChar w:fldCharType="begin" w:fldLock="1"/>
      </w:r>
      <w:r>
        <w:rPr>
          <w:noProof/>
        </w:rPr>
        <w:instrText xml:space="preserve"> PAGEREF _Toc138336912 \h </w:instrText>
      </w:r>
      <w:r>
        <w:rPr>
          <w:noProof/>
        </w:rPr>
      </w:r>
      <w:r>
        <w:rPr>
          <w:noProof/>
        </w:rPr>
        <w:fldChar w:fldCharType="separate"/>
      </w:r>
      <w:r>
        <w:rPr>
          <w:noProof/>
        </w:rPr>
        <w:t>19</w:t>
      </w:r>
      <w:r>
        <w:rPr>
          <w:noProof/>
        </w:rPr>
        <w:fldChar w:fldCharType="end"/>
      </w:r>
    </w:p>
    <w:p w14:paraId="6D17712E" w14:textId="5A7FDC9A" w:rsidR="00E746D0" w:rsidRDefault="00E746D0">
      <w:pPr>
        <w:pStyle w:val="TOC6"/>
        <w:rPr>
          <w:rFonts w:asciiTheme="minorHAnsi" w:eastAsiaTheme="minorEastAsia" w:hAnsiTheme="minorHAnsi" w:cstheme="minorBidi"/>
          <w:noProof/>
          <w:sz w:val="22"/>
          <w:szCs w:val="22"/>
          <w:lang w:eastAsia="en-GB"/>
        </w:rPr>
      </w:pPr>
      <w:r>
        <w:rPr>
          <w:noProof/>
        </w:rPr>
        <w:t>4.2.2.1.2.3</w:t>
      </w:r>
      <w:r>
        <w:rPr>
          <w:rFonts w:asciiTheme="minorHAnsi" w:eastAsiaTheme="minorEastAsia" w:hAnsiTheme="minorHAnsi" w:cstheme="minorBidi"/>
          <w:noProof/>
          <w:sz w:val="22"/>
          <w:szCs w:val="22"/>
          <w:lang w:eastAsia="en-GB"/>
        </w:rPr>
        <w:tab/>
      </w:r>
      <w:r w:rsidRPr="009349F2">
        <w:rPr>
          <w:noProof/>
          <w:lang w:val="en-US" w:eastAsia="zh-CN"/>
        </w:rPr>
        <w:t>MCS user profile configuration document</w:t>
      </w:r>
      <w:r>
        <w:rPr>
          <w:noProof/>
        </w:rPr>
        <w:t xml:space="preserve"> selection</w:t>
      </w:r>
      <w:r>
        <w:rPr>
          <w:noProof/>
        </w:rPr>
        <w:tab/>
      </w:r>
      <w:r>
        <w:rPr>
          <w:noProof/>
        </w:rPr>
        <w:fldChar w:fldCharType="begin" w:fldLock="1"/>
      </w:r>
      <w:r>
        <w:rPr>
          <w:noProof/>
        </w:rPr>
        <w:instrText xml:space="preserve"> PAGEREF _Toc138336913 \h </w:instrText>
      </w:r>
      <w:r>
        <w:rPr>
          <w:noProof/>
        </w:rPr>
      </w:r>
      <w:r>
        <w:rPr>
          <w:noProof/>
        </w:rPr>
        <w:fldChar w:fldCharType="separate"/>
      </w:r>
      <w:r>
        <w:rPr>
          <w:noProof/>
        </w:rPr>
        <w:t>19</w:t>
      </w:r>
      <w:r>
        <w:rPr>
          <w:noProof/>
        </w:rPr>
        <w:fldChar w:fldCharType="end"/>
      </w:r>
    </w:p>
    <w:p w14:paraId="375DD5E4" w14:textId="1D7437C0" w:rsidR="00E746D0" w:rsidRDefault="00E746D0">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_Toc138336914 \h </w:instrText>
      </w:r>
      <w:r>
        <w:rPr>
          <w:noProof/>
        </w:rPr>
      </w:r>
      <w:r>
        <w:rPr>
          <w:noProof/>
        </w:rPr>
        <w:fldChar w:fldCharType="separate"/>
      </w:r>
      <w:r>
        <w:rPr>
          <w:noProof/>
        </w:rPr>
        <w:t>19</w:t>
      </w:r>
      <w:r>
        <w:rPr>
          <w:noProof/>
        </w:rPr>
        <w:fldChar w:fldCharType="end"/>
      </w:r>
    </w:p>
    <w:p w14:paraId="25E36020" w14:textId="04CD2623" w:rsidR="00E746D0" w:rsidRDefault="00E746D0">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_Toc138336915 \h </w:instrText>
      </w:r>
      <w:r>
        <w:rPr>
          <w:noProof/>
        </w:rPr>
      </w:r>
      <w:r>
        <w:rPr>
          <w:noProof/>
        </w:rPr>
        <w:fldChar w:fldCharType="separate"/>
      </w:r>
      <w:r>
        <w:rPr>
          <w:noProof/>
        </w:rPr>
        <w:t>19</w:t>
      </w:r>
      <w:r>
        <w:rPr>
          <w:noProof/>
        </w:rPr>
        <w:fldChar w:fldCharType="end"/>
      </w:r>
    </w:p>
    <w:p w14:paraId="1EEB6C5E" w14:textId="0104FFD0" w:rsidR="00E746D0" w:rsidRDefault="00E746D0">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_Toc138336916 \h </w:instrText>
      </w:r>
      <w:r>
        <w:rPr>
          <w:noProof/>
        </w:rPr>
      </w:r>
      <w:r>
        <w:rPr>
          <w:noProof/>
        </w:rPr>
        <w:fldChar w:fldCharType="separate"/>
      </w:r>
      <w:r>
        <w:rPr>
          <w:noProof/>
        </w:rPr>
        <w:t>19</w:t>
      </w:r>
      <w:r>
        <w:rPr>
          <w:noProof/>
        </w:rPr>
        <w:fldChar w:fldCharType="end"/>
      </w:r>
    </w:p>
    <w:p w14:paraId="48A9033A" w14:textId="36F1647D" w:rsidR="00E746D0" w:rsidRDefault="00E746D0">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_Toc138336917 \h </w:instrText>
      </w:r>
      <w:r>
        <w:rPr>
          <w:noProof/>
        </w:rPr>
      </w:r>
      <w:r>
        <w:rPr>
          <w:noProof/>
        </w:rPr>
        <w:fldChar w:fldCharType="separate"/>
      </w:r>
      <w:r>
        <w:rPr>
          <w:noProof/>
        </w:rPr>
        <w:t>20</w:t>
      </w:r>
      <w:r>
        <w:rPr>
          <w:noProof/>
        </w:rPr>
        <w:fldChar w:fldCharType="end"/>
      </w:r>
    </w:p>
    <w:p w14:paraId="16EDA0F0" w14:textId="0B762241" w:rsidR="00E746D0" w:rsidRDefault="00E746D0">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_Toc138336918 \h </w:instrText>
      </w:r>
      <w:r>
        <w:rPr>
          <w:noProof/>
        </w:rPr>
      </w:r>
      <w:r>
        <w:rPr>
          <w:noProof/>
        </w:rPr>
        <w:fldChar w:fldCharType="separate"/>
      </w:r>
      <w:r>
        <w:rPr>
          <w:noProof/>
        </w:rPr>
        <w:t>20</w:t>
      </w:r>
      <w:r>
        <w:rPr>
          <w:noProof/>
        </w:rPr>
        <w:fldChar w:fldCharType="end"/>
      </w:r>
    </w:p>
    <w:p w14:paraId="3543DB00" w14:textId="04ECFA98" w:rsidR="00E746D0" w:rsidRDefault="00E746D0">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_Toc138336919 \h </w:instrText>
      </w:r>
      <w:r>
        <w:rPr>
          <w:noProof/>
        </w:rPr>
      </w:r>
      <w:r>
        <w:rPr>
          <w:noProof/>
        </w:rPr>
        <w:fldChar w:fldCharType="separate"/>
      </w:r>
      <w:r>
        <w:rPr>
          <w:noProof/>
        </w:rPr>
        <w:t>20</w:t>
      </w:r>
      <w:r>
        <w:rPr>
          <w:noProof/>
        </w:rPr>
        <w:fldChar w:fldCharType="end"/>
      </w:r>
    </w:p>
    <w:p w14:paraId="0735513E" w14:textId="4C2605DF" w:rsidR="00E746D0" w:rsidRDefault="00E746D0">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_Toc138336920 \h </w:instrText>
      </w:r>
      <w:r>
        <w:rPr>
          <w:noProof/>
        </w:rPr>
      </w:r>
      <w:r>
        <w:rPr>
          <w:noProof/>
        </w:rPr>
        <w:fldChar w:fldCharType="separate"/>
      </w:r>
      <w:r>
        <w:rPr>
          <w:noProof/>
        </w:rPr>
        <w:t>20</w:t>
      </w:r>
      <w:r>
        <w:rPr>
          <w:noProof/>
        </w:rPr>
        <w:fldChar w:fldCharType="end"/>
      </w:r>
    </w:p>
    <w:p w14:paraId="237A5A84" w14:textId="387CF62A" w:rsidR="00E746D0" w:rsidRDefault="00E746D0">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_Toc138336921 \h </w:instrText>
      </w:r>
      <w:r>
        <w:rPr>
          <w:noProof/>
        </w:rPr>
      </w:r>
      <w:r>
        <w:rPr>
          <w:noProof/>
        </w:rPr>
        <w:fldChar w:fldCharType="separate"/>
      </w:r>
      <w:r>
        <w:rPr>
          <w:noProof/>
        </w:rPr>
        <w:t>20</w:t>
      </w:r>
      <w:r>
        <w:rPr>
          <w:noProof/>
        </w:rPr>
        <w:fldChar w:fldCharType="end"/>
      </w:r>
    </w:p>
    <w:p w14:paraId="27EF4D20" w14:textId="462CC8F8" w:rsidR="00E746D0" w:rsidRDefault="00E746D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_Toc138336922 \h </w:instrText>
      </w:r>
      <w:r>
        <w:rPr>
          <w:noProof/>
        </w:rPr>
      </w:r>
      <w:r>
        <w:rPr>
          <w:noProof/>
        </w:rPr>
        <w:fldChar w:fldCharType="separate"/>
      </w:r>
      <w:r>
        <w:rPr>
          <w:noProof/>
        </w:rPr>
        <w:t>20</w:t>
      </w:r>
      <w:r>
        <w:rPr>
          <w:noProof/>
        </w:rPr>
        <w:fldChar w:fldCharType="end"/>
      </w:r>
    </w:p>
    <w:p w14:paraId="226E8FEE" w14:textId="18224DB5" w:rsidR="00E746D0" w:rsidRDefault="00E746D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_Toc138336923 \h </w:instrText>
      </w:r>
      <w:r>
        <w:rPr>
          <w:noProof/>
        </w:rPr>
      </w:r>
      <w:r>
        <w:rPr>
          <w:noProof/>
        </w:rPr>
        <w:fldChar w:fldCharType="separate"/>
      </w:r>
      <w:r>
        <w:rPr>
          <w:noProof/>
        </w:rPr>
        <w:t>20</w:t>
      </w:r>
      <w:r>
        <w:rPr>
          <w:noProof/>
        </w:rPr>
        <w:fldChar w:fldCharType="end"/>
      </w:r>
    </w:p>
    <w:p w14:paraId="069465FF" w14:textId="512F3D2D" w:rsidR="00E746D0" w:rsidRDefault="00E746D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_Toc138336924 \h </w:instrText>
      </w:r>
      <w:r>
        <w:rPr>
          <w:noProof/>
        </w:rPr>
      </w:r>
      <w:r>
        <w:rPr>
          <w:noProof/>
        </w:rPr>
        <w:fldChar w:fldCharType="separate"/>
      </w:r>
      <w:r>
        <w:rPr>
          <w:noProof/>
        </w:rPr>
        <w:t>21</w:t>
      </w:r>
      <w:r>
        <w:rPr>
          <w:noProof/>
        </w:rPr>
        <w:fldChar w:fldCharType="end"/>
      </w:r>
    </w:p>
    <w:p w14:paraId="06199486" w14:textId="53E390CC" w:rsidR="00E746D0" w:rsidRDefault="00E746D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_Toc138336925 \h </w:instrText>
      </w:r>
      <w:r>
        <w:rPr>
          <w:noProof/>
        </w:rPr>
      </w:r>
      <w:r>
        <w:rPr>
          <w:noProof/>
        </w:rPr>
        <w:fldChar w:fldCharType="separate"/>
      </w:r>
      <w:r>
        <w:rPr>
          <w:noProof/>
        </w:rPr>
        <w:t>21</w:t>
      </w:r>
      <w:r>
        <w:rPr>
          <w:noProof/>
        </w:rPr>
        <w:fldChar w:fldCharType="end"/>
      </w:r>
    </w:p>
    <w:p w14:paraId="1E638497" w14:textId="6DDBE2C9" w:rsidR="00E746D0" w:rsidRDefault="00E746D0">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_Toc138336926 \h </w:instrText>
      </w:r>
      <w:r>
        <w:rPr>
          <w:noProof/>
        </w:rPr>
      </w:r>
      <w:r>
        <w:rPr>
          <w:noProof/>
        </w:rPr>
        <w:fldChar w:fldCharType="separate"/>
      </w:r>
      <w:r>
        <w:rPr>
          <w:noProof/>
        </w:rPr>
        <w:t>21</w:t>
      </w:r>
      <w:r>
        <w:rPr>
          <w:noProof/>
        </w:rPr>
        <w:fldChar w:fldCharType="end"/>
      </w:r>
    </w:p>
    <w:p w14:paraId="6AE25943" w14:textId="70490C32" w:rsidR="00E746D0" w:rsidRDefault="00E746D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_Toc138336927 \h </w:instrText>
      </w:r>
      <w:r>
        <w:rPr>
          <w:noProof/>
        </w:rPr>
      </w:r>
      <w:r>
        <w:rPr>
          <w:noProof/>
        </w:rPr>
        <w:fldChar w:fldCharType="separate"/>
      </w:r>
      <w:r>
        <w:rPr>
          <w:noProof/>
        </w:rPr>
        <w:t>21</w:t>
      </w:r>
      <w:r>
        <w:rPr>
          <w:noProof/>
        </w:rPr>
        <w:fldChar w:fldCharType="end"/>
      </w:r>
    </w:p>
    <w:p w14:paraId="08875954" w14:textId="73FE2860" w:rsidR="00E746D0" w:rsidRDefault="00E746D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_Toc138336928 \h </w:instrText>
      </w:r>
      <w:r>
        <w:rPr>
          <w:noProof/>
        </w:rPr>
      </w:r>
      <w:r>
        <w:rPr>
          <w:noProof/>
        </w:rPr>
        <w:fldChar w:fldCharType="separate"/>
      </w:r>
      <w:r>
        <w:rPr>
          <w:noProof/>
        </w:rPr>
        <w:t>22</w:t>
      </w:r>
      <w:r>
        <w:rPr>
          <w:noProof/>
        </w:rPr>
        <w:fldChar w:fldCharType="end"/>
      </w:r>
    </w:p>
    <w:p w14:paraId="4B7A93E7" w14:textId="77556FB6" w:rsidR="00E746D0" w:rsidRDefault="00E746D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_Toc138336929 \h </w:instrText>
      </w:r>
      <w:r>
        <w:rPr>
          <w:noProof/>
        </w:rPr>
      </w:r>
      <w:r>
        <w:rPr>
          <w:noProof/>
        </w:rPr>
        <w:fldChar w:fldCharType="separate"/>
      </w:r>
      <w:r>
        <w:rPr>
          <w:noProof/>
        </w:rPr>
        <w:t>22</w:t>
      </w:r>
      <w:r>
        <w:rPr>
          <w:noProof/>
        </w:rPr>
        <w:fldChar w:fldCharType="end"/>
      </w:r>
    </w:p>
    <w:p w14:paraId="3888DB16" w14:textId="2F7A67BB" w:rsidR="00E746D0" w:rsidRDefault="00E746D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_Toc138336930 \h </w:instrText>
      </w:r>
      <w:r>
        <w:rPr>
          <w:noProof/>
        </w:rPr>
      </w:r>
      <w:r>
        <w:rPr>
          <w:noProof/>
        </w:rPr>
        <w:fldChar w:fldCharType="separate"/>
      </w:r>
      <w:r>
        <w:rPr>
          <w:noProof/>
        </w:rPr>
        <w:t>22</w:t>
      </w:r>
      <w:r>
        <w:rPr>
          <w:noProof/>
        </w:rPr>
        <w:fldChar w:fldCharType="end"/>
      </w:r>
    </w:p>
    <w:p w14:paraId="7549B07C" w14:textId="514189FC" w:rsidR="00E746D0" w:rsidRDefault="00E746D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_Toc138336931 \h </w:instrText>
      </w:r>
      <w:r>
        <w:rPr>
          <w:noProof/>
        </w:rPr>
      </w:r>
      <w:r>
        <w:rPr>
          <w:noProof/>
        </w:rPr>
        <w:fldChar w:fldCharType="separate"/>
      </w:r>
      <w:r>
        <w:rPr>
          <w:noProof/>
        </w:rPr>
        <w:t>23</w:t>
      </w:r>
      <w:r>
        <w:rPr>
          <w:noProof/>
        </w:rPr>
        <w:fldChar w:fldCharType="end"/>
      </w:r>
    </w:p>
    <w:p w14:paraId="2704688E" w14:textId="7FA8D6D5" w:rsidR="00E746D0" w:rsidRDefault="00E746D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_Toc138336932 \h </w:instrText>
      </w:r>
      <w:r>
        <w:rPr>
          <w:noProof/>
        </w:rPr>
      </w:r>
      <w:r>
        <w:rPr>
          <w:noProof/>
        </w:rPr>
        <w:fldChar w:fldCharType="separate"/>
      </w:r>
      <w:r>
        <w:rPr>
          <w:noProof/>
        </w:rPr>
        <w:t>23</w:t>
      </w:r>
      <w:r>
        <w:rPr>
          <w:noProof/>
        </w:rPr>
        <w:fldChar w:fldCharType="end"/>
      </w:r>
    </w:p>
    <w:p w14:paraId="6F2BCB73" w14:textId="7679FED8" w:rsidR="00E746D0" w:rsidRDefault="00E746D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_Toc138336933 \h </w:instrText>
      </w:r>
      <w:r>
        <w:rPr>
          <w:noProof/>
        </w:rPr>
      </w:r>
      <w:r>
        <w:rPr>
          <w:noProof/>
        </w:rPr>
        <w:fldChar w:fldCharType="separate"/>
      </w:r>
      <w:r>
        <w:rPr>
          <w:noProof/>
        </w:rPr>
        <w:t>23</w:t>
      </w:r>
      <w:r>
        <w:rPr>
          <w:noProof/>
        </w:rPr>
        <w:fldChar w:fldCharType="end"/>
      </w:r>
    </w:p>
    <w:p w14:paraId="7E28FFFF" w14:textId="2E294664" w:rsidR="00E746D0" w:rsidRDefault="00E746D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_Toc138336934 \h </w:instrText>
      </w:r>
      <w:r>
        <w:rPr>
          <w:noProof/>
        </w:rPr>
      </w:r>
      <w:r>
        <w:rPr>
          <w:noProof/>
        </w:rPr>
        <w:fldChar w:fldCharType="separate"/>
      </w:r>
      <w:r>
        <w:rPr>
          <w:noProof/>
        </w:rPr>
        <w:t>24</w:t>
      </w:r>
      <w:r>
        <w:rPr>
          <w:noProof/>
        </w:rPr>
        <w:fldChar w:fldCharType="end"/>
      </w:r>
    </w:p>
    <w:p w14:paraId="05F1D858" w14:textId="5C100990" w:rsidR="00E746D0" w:rsidRDefault="00E746D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_Toc138336935 \h </w:instrText>
      </w:r>
      <w:r>
        <w:rPr>
          <w:noProof/>
        </w:rPr>
      </w:r>
      <w:r>
        <w:rPr>
          <w:noProof/>
        </w:rPr>
        <w:fldChar w:fldCharType="separate"/>
      </w:r>
      <w:r>
        <w:rPr>
          <w:noProof/>
        </w:rPr>
        <w:t>24</w:t>
      </w:r>
      <w:r>
        <w:rPr>
          <w:noProof/>
        </w:rPr>
        <w:fldChar w:fldCharType="end"/>
      </w:r>
    </w:p>
    <w:p w14:paraId="2A056171" w14:textId="503B51C4" w:rsidR="00E746D0" w:rsidRDefault="00E746D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_Toc138336936 \h </w:instrText>
      </w:r>
      <w:r>
        <w:rPr>
          <w:noProof/>
        </w:rPr>
      </w:r>
      <w:r>
        <w:rPr>
          <w:noProof/>
        </w:rPr>
        <w:fldChar w:fldCharType="separate"/>
      </w:r>
      <w:r>
        <w:rPr>
          <w:noProof/>
        </w:rPr>
        <w:t>24</w:t>
      </w:r>
      <w:r>
        <w:rPr>
          <w:noProof/>
        </w:rPr>
        <w:fldChar w:fldCharType="end"/>
      </w:r>
    </w:p>
    <w:p w14:paraId="2B77EBBE" w14:textId="6F1E1BF6" w:rsidR="00E746D0" w:rsidRDefault="00E746D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_Toc138336937 \h </w:instrText>
      </w:r>
      <w:r>
        <w:rPr>
          <w:noProof/>
        </w:rPr>
      </w:r>
      <w:r>
        <w:rPr>
          <w:noProof/>
        </w:rPr>
        <w:fldChar w:fldCharType="separate"/>
      </w:r>
      <w:r>
        <w:rPr>
          <w:noProof/>
        </w:rPr>
        <w:t>24</w:t>
      </w:r>
      <w:r>
        <w:rPr>
          <w:noProof/>
        </w:rPr>
        <w:fldChar w:fldCharType="end"/>
      </w:r>
    </w:p>
    <w:p w14:paraId="329B9AA3" w14:textId="78FAC372" w:rsidR="00E746D0" w:rsidRDefault="00E746D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_Toc138336938 \h </w:instrText>
      </w:r>
      <w:r>
        <w:rPr>
          <w:noProof/>
        </w:rPr>
      </w:r>
      <w:r>
        <w:rPr>
          <w:noProof/>
        </w:rPr>
        <w:fldChar w:fldCharType="separate"/>
      </w:r>
      <w:r>
        <w:rPr>
          <w:noProof/>
        </w:rPr>
        <w:t>24</w:t>
      </w:r>
      <w:r>
        <w:rPr>
          <w:noProof/>
        </w:rPr>
        <w:fldChar w:fldCharType="end"/>
      </w:r>
    </w:p>
    <w:p w14:paraId="1688250D" w14:textId="706EED7A" w:rsidR="00E746D0" w:rsidRDefault="00E746D0">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_Toc138336939 \h </w:instrText>
      </w:r>
      <w:r>
        <w:rPr>
          <w:noProof/>
        </w:rPr>
      </w:r>
      <w:r>
        <w:rPr>
          <w:noProof/>
        </w:rPr>
        <w:fldChar w:fldCharType="separate"/>
      </w:r>
      <w:r>
        <w:rPr>
          <w:noProof/>
        </w:rPr>
        <w:t>24</w:t>
      </w:r>
      <w:r>
        <w:rPr>
          <w:noProof/>
        </w:rPr>
        <w:fldChar w:fldCharType="end"/>
      </w:r>
    </w:p>
    <w:p w14:paraId="0002224B" w14:textId="4292FD59" w:rsidR="00E746D0" w:rsidRDefault="00E746D0">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_Toc138336940 \h </w:instrText>
      </w:r>
      <w:r>
        <w:rPr>
          <w:noProof/>
        </w:rPr>
      </w:r>
      <w:r>
        <w:rPr>
          <w:noProof/>
        </w:rPr>
        <w:fldChar w:fldCharType="separate"/>
      </w:r>
      <w:r>
        <w:rPr>
          <w:noProof/>
        </w:rPr>
        <w:t>24</w:t>
      </w:r>
      <w:r>
        <w:rPr>
          <w:noProof/>
        </w:rPr>
        <w:fldChar w:fldCharType="end"/>
      </w:r>
    </w:p>
    <w:p w14:paraId="6CEA3E0E" w14:textId="3480616A" w:rsidR="00E746D0" w:rsidRDefault="00E746D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_Toc138336941 \h </w:instrText>
      </w:r>
      <w:r>
        <w:rPr>
          <w:noProof/>
        </w:rPr>
      </w:r>
      <w:r>
        <w:rPr>
          <w:noProof/>
        </w:rPr>
        <w:fldChar w:fldCharType="separate"/>
      </w:r>
      <w:r>
        <w:rPr>
          <w:noProof/>
        </w:rPr>
        <w:t>24</w:t>
      </w:r>
      <w:r>
        <w:rPr>
          <w:noProof/>
        </w:rPr>
        <w:fldChar w:fldCharType="end"/>
      </w:r>
    </w:p>
    <w:p w14:paraId="715BA2BC" w14:textId="2C1B64B4" w:rsidR="00E746D0" w:rsidRDefault="00E746D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_Toc138336942 \h </w:instrText>
      </w:r>
      <w:r>
        <w:rPr>
          <w:noProof/>
        </w:rPr>
      </w:r>
      <w:r>
        <w:rPr>
          <w:noProof/>
        </w:rPr>
        <w:fldChar w:fldCharType="separate"/>
      </w:r>
      <w:r>
        <w:rPr>
          <w:noProof/>
        </w:rPr>
        <w:t>24</w:t>
      </w:r>
      <w:r>
        <w:rPr>
          <w:noProof/>
        </w:rPr>
        <w:fldChar w:fldCharType="end"/>
      </w:r>
    </w:p>
    <w:p w14:paraId="637EF377" w14:textId="46C55FEA" w:rsidR="00E746D0" w:rsidRDefault="00E746D0">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_Toc138336943 \h </w:instrText>
      </w:r>
      <w:r>
        <w:rPr>
          <w:noProof/>
        </w:rPr>
      </w:r>
      <w:r>
        <w:rPr>
          <w:noProof/>
        </w:rPr>
        <w:fldChar w:fldCharType="separate"/>
      </w:r>
      <w:r>
        <w:rPr>
          <w:noProof/>
        </w:rPr>
        <w:t>24</w:t>
      </w:r>
      <w:r>
        <w:rPr>
          <w:noProof/>
        </w:rPr>
        <w:fldChar w:fldCharType="end"/>
      </w:r>
    </w:p>
    <w:p w14:paraId="184F0F19" w14:textId="1A3AFDCC" w:rsidR="00E746D0" w:rsidRDefault="00E746D0">
      <w:pPr>
        <w:pStyle w:val="TOC4"/>
        <w:rPr>
          <w:rFonts w:asciiTheme="minorHAnsi" w:eastAsiaTheme="minorEastAsia" w:hAnsiTheme="minorHAnsi" w:cstheme="minorBidi"/>
          <w:noProof/>
          <w:sz w:val="22"/>
          <w:szCs w:val="22"/>
          <w:lang w:eastAsia="en-GB"/>
        </w:rPr>
      </w:pPr>
      <w:r>
        <w:rPr>
          <w:noProof/>
        </w:rPr>
        <w:lastRenderedPageBreak/>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_Toc138336944 \h </w:instrText>
      </w:r>
      <w:r>
        <w:rPr>
          <w:noProof/>
        </w:rPr>
      </w:r>
      <w:r>
        <w:rPr>
          <w:noProof/>
        </w:rPr>
        <w:fldChar w:fldCharType="separate"/>
      </w:r>
      <w:r>
        <w:rPr>
          <w:noProof/>
        </w:rPr>
        <w:t>24</w:t>
      </w:r>
      <w:r>
        <w:rPr>
          <w:noProof/>
        </w:rPr>
        <w:fldChar w:fldCharType="end"/>
      </w:r>
    </w:p>
    <w:p w14:paraId="2C02F705" w14:textId="76034057" w:rsidR="00E746D0" w:rsidRDefault="00E746D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_Toc138336945 \h </w:instrText>
      </w:r>
      <w:r>
        <w:rPr>
          <w:noProof/>
        </w:rPr>
      </w:r>
      <w:r>
        <w:rPr>
          <w:noProof/>
        </w:rPr>
        <w:fldChar w:fldCharType="separate"/>
      </w:r>
      <w:r>
        <w:rPr>
          <w:noProof/>
        </w:rPr>
        <w:t>25</w:t>
      </w:r>
      <w:r>
        <w:rPr>
          <w:noProof/>
        </w:rPr>
        <w:fldChar w:fldCharType="end"/>
      </w:r>
    </w:p>
    <w:p w14:paraId="08CB327E" w14:textId="4D498EDC" w:rsidR="00E746D0" w:rsidRDefault="00E746D0">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_Toc138336946 \h </w:instrText>
      </w:r>
      <w:r>
        <w:rPr>
          <w:noProof/>
        </w:rPr>
      </w:r>
      <w:r>
        <w:rPr>
          <w:noProof/>
        </w:rPr>
        <w:fldChar w:fldCharType="separate"/>
      </w:r>
      <w:r>
        <w:rPr>
          <w:noProof/>
        </w:rPr>
        <w:t>25</w:t>
      </w:r>
      <w:r>
        <w:rPr>
          <w:noProof/>
        </w:rPr>
        <w:fldChar w:fldCharType="end"/>
      </w:r>
    </w:p>
    <w:p w14:paraId="765CBDAC" w14:textId="43770FB8" w:rsidR="00E746D0" w:rsidRDefault="00E746D0">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_Toc138336947 \h </w:instrText>
      </w:r>
      <w:r>
        <w:rPr>
          <w:noProof/>
        </w:rPr>
      </w:r>
      <w:r>
        <w:rPr>
          <w:noProof/>
        </w:rPr>
        <w:fldChar w:fldCharType="separate"/>
      </w:r>
      <w:r>
        <w:rPr>
          <w:noProof/>
        </w:rPr>
        <w:t>25</w:t>
      </w:r>
      <w:r>
        <w:rPr>
          <w:noProof/>
        </w:rPr>
        <w:fldChar w:fldCharType="end"/>
      </w:r>
    </w:p>
    <w:p w14:paraId="5EE56EA3" w14:textId="12A0DDE9" w:rsidR="00E746D0" w:rsidRDefault="00E746D0">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_Toc138336948 \h </w:instrText>
      </w:r>
      <w:r>
        <w:rPr>
          <w:noProof/>
        </w:rPr>
      </w:r>
      <w:r>
        <w:rPr>
          <w:noProof/>
        </w:rPr>
        <w:fldChar w:fldCharType="separate"/>
      </w:r>
      <w:r>
        <w:rPr>
          <w:noProof/>
        </w:rPr>
        <w:t>25</w:t>
      </w:r>
      <w:r>
        <w:rPr>
          <w:noProof/>
        </w:rPr>
        <w:fldChar w:fldCharType="end"/>
      </w:r>
    </w:p>
    <w:p w14:paraId="22D2467F" w14:textId="2077764D" w:rsidR="00E746D0" w:rsidRDefault="00E746D0">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_Toc138336949 \h </w:instrText>
      </w:r>
      <w:r>
        <w:rPr>
          <w:noProof/>
        </w:rPr>
      </w:r>
      <w:r>
        <w:rPr>
          <w:noProof/>
        </w:rPr>
        <w:fldChar w:fldCharType="separate"/>
      </w:r>
      <w:r>
        <w:rPr>
          <w:noProof/>
        </w:rPr>
        <w:t>25</w:t>
      </w:r>
      <w:r>
        <w:rPr>
          <w:noProof/>
        </w:rPr>
        <w:fldChar w:fldCharType="end"/>
      </w:r>
    </w:p>
    <w:p w14:paraId="77E74376" w14:textId="1C02E785" w:rsidR="00E746D0" w:rsidRDefault="00E746D0">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_Toc138336950 \h </w:instrText>
      </w:r>
      <w:r>
        <w:rPr>
          <w:noProof/>
        </w:rPr>
      </w:r>
      <w:r>
        <w:rPr>
          <w:noProof/>
        </w:rPr>
        <w:fldChar w:fldCharType="separate"/>
      </w:r>
      <w:r>
        <w:rPr>
          <w:noProof/>
        </w:rPr>
        <w:t>25</w:t>
      </w:r>
      <w:r>
        <w:rPr>
          <w:noProof/>
        </w:rPr>
        <w:fldChar w:fldCharType="end"/>
      </w:r>
    </w:p>
    <w:p w14:paraId="7E13F116" w14:textId="3FB991F2" w:rsidR="00E746D0" w:rsidRDefault="00E746D0">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_Toc138336951 \h </w:instrText>
      </w:r>
      <w:r>
        <w:rPr>
          <w:noProof/>
        </w:rPr>
      </w:r>
      <w:r>
        <w:rPr>
          <w:noProof/>
        </w:rPr>
        <w:fldChar w:fldCharType="separate"/>
      </w:r>
      <w:r>
        <w:rPr>
          <w:noProof/>
        </w:rPr>
        <w:t>25</w:t>
      </w:r>
      <w:r>
        <w:rPr>
          <w:noProof/>
        </w:rPr>
        <w:fldChar w:fldCharType="end"/>
      </w:r>
    </w:p>
    <w:p w14:paraId="5E14D67F" w14:textId="685BCBB7" w:rsidR="00E746D0" w:rsidRDefault="00E746D0">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_Toc138336952 \h </w:instrText>
      </w:r>
      <w:r>
        <w:rPr>
          <w:noProof/>
        </w:rPr>
      </w:r>
      <w:r>
        <w:rPr>
          <w:noProof/>
        </w:rPr>
        <w:fldChar w:fldCharType="separate"/>
      </w:r>
      <w:r>
        <w:rPr>
          <w:noProof/>
        </w:rPr>
        <w:t>25</w:t>
      </w:r>
      <w:r>
        <w:rPr>
          <w:noProof/>
        </w:rPr>
        <w:fldChar w:fldCharType="end"/>
      </w:r>
    </w:p>
    <w:p w14:paraId="6075A991" w14:textId="19B5F2AF" w:rsidR="00E746D0" w:rsidRDefault="00E746D0">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_Toc138336953 \h </w:instrText>
      </w:r>
      <w:r>
        <w:rPr>
          <w:noProof/>
        </w:rPr>
      </w:r>
      <w:r>
        <w:rPr>
          <w:noProof/>
        </w:rPr>
        <w:fldChar w:fldCharType="separate"/>
      </w:r>
      <w:r>
        <w:rPr>
          <w:noProof/>
        </w:rPr>
        <w:t>25</w:t>
      </w:r>
      <w:r>
        <w:rPr>
          <w:noProof/>
        </w:rPr>
        <w:fldChar w:fldCharType="end"/>
      </w:r>
    </w:p>
    <w:p w14:paraId="1CF6FAF1" w14:textId="03A82A27" w:rsidR="00E746D0" w:rsidRDefault="00E746D0">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_Toc138336954 \h </w:instrText>
      </w:r>
      <w:r>
        <w:rPr>
          <w:noProof/>
        </w:rPr>
      </w:r>
      <w:r>
        <w:rPr>
          <w:noProof/>
        </w:rPr>
        <w:fldChar w:fldCharType="separate"/>
      </w:r>
      <w:r>
        <w:rPr>
          <w:noProof/>
        </w:rPr>
        <w:t>25</w:t>
      </w:r>
      <w:r>
        <w:rPr>
          <w:noProof/>
        </w:rPr>
        <w:fldChar w:fldCharType="end"/>
      </w:r>
    </w:p>
    <w:p w14:paraId="4A05AC2B" w14:textId="71AC7621" w:rsidR="00E746D0" w:rsidRDefault="00E746D0">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_Toc138336955 \h </w:instrText>
      </w:r>
      <w:r>
        <w:rPr>
          <w:noProof/>
        </w:rPr>
      </w:r>
      <w:r>
        <w:rPr>
          <w:noProof/>
        </w:rPr>
        <w:fldChar w:fldCharType="separate"/>
      </w:r>
      <w:r>
        <w:rPr>
          <w:noProof/>
        </w:rPr>
        <w:t>25</w:t>
      </w:r>
      <w:r>
        <w:rPr>
          <w:noProof/>
        </w:rPr>
        <w:fldChar w:fldCharType="end"/>
      </w:r>
    </w:p>
    <w:p w14:paraId="56AAC570" w14:textId="4E4E53B1" w:rsidR="00E746D0" w:rsidRDefault="00E746D0">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_Toc138336956 \h </w:instrText>
      </w:r>
      <w:r>
        <w:rPr>
          <w:noProof/>
        </w:rPr>
      </w:r>
      <w:r>
        <w:rPr>
          <w:noProof/>
        </w:rPr>
        <w:fldChar w:fldCharType="separate"/>
      </w:r>
      <w:r>
        <w:rPr>
          <w:noProof/>
        </w:rPr>
        <w:t>26</w:t>
      </w:r>
      <w:r>
        <w:rPr>
          <w:noProof/>
        </w:rPr>
        <w:fldChar w:fldCharType="end"/>
      </w:r>
    </w:p>
    <w:p w14:paraId="70652F07" w14:textId="7B735371" w:rsidR="00E746D0" w:rsidRDefault="00E746D0">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_Toc138336957 \h </w:instrText>
      </w:r>
      <w:r>
        <w:rPr>
          <w:noProof/>
        </w:rPr>
      </w:r>
      <w:r>
        <w:rPr>
          <w:noProof/>
        </w:rPr>
        <w:fldChar w:fldCharType="separate"/>
      </w:r>
      <w:r>
        <w:rPr>
          <w:noProof/>
        </w:rPr>
        <w:t>26</w:t>
      </w:r>
      <w:r>
        <w:rPr>
          <w:noProof/>
        </w:rPr>
        <w:fldChar w:fldCharType="end"/>
      </w:r>
    </w:p>
    <w:p w14:paraId="74CA1B79" w14:textId="380BEA6F" w:rsidR="00E746D0" w:rsidRDefault="00E746D0">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_Toc138336958 \h </w:instrText>
      </w:r>
      <w:r>
        <w:rPr>
          <w:noProof/>
        </w:rPr>
      </w:r>
      <w:r>
        <w:rPr>
          <w:noProof/>
        </w:rPr>
        <w:fldChar w:fldCharType="separate"/>
      </w:r>
      <w:r>
        <w:rPr>
          <w:noProof/>
        </w:rPr>
        <w:t>26</w:t>
      </w:r>
      <w:r>
        <w:rPr>
          <w:noProof/>
        </w:rPr>
        <w:fldChar w:fldCharType="end"/>
      </w:r>
    </w:p>
    <w:p w14:paraId="088CDB95" w14:textId="3F29765F" w:rsidR="00E746D0" w:rsidRDefault="00E746D0">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_Toc138336959 \h </w:instrText>
      </w:r>
      <w:r>
        <w:rPr>
          <w:noProof/>
        </w:rPr>
      </w:r>
      <w:r>
        <w:rPr>
          <w:noProof/>
        </w:rPr>
        <w:fldChar w:fldCharType="separate"/>
      </w:r>
      <w:r>
        <w:rPr>
          <w:noProof/>
        </w:rPr>
        <w:t>26</w:t>
      </w:r>
      <w:r>
        <w:rPr>
          <w:noProof/>
        </w:rPr>
        <w:fldChar w:fldCharType="end"/>
      </w:r>
    </w:p>
    <w:p w14:paraId="1ED0A8E4" w14:textId="71414F22" w:rsidR="00E746D0" w:rsidRDefault="00E746D0">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_Toc138336960 \h </w:instrText>
      </w:r>
      <w:r>
        <w:rPr>
          <w:noProof/>
        </w:rPr>
      </w:r>
      <w:r>
        <w:rPr>
          <w:noProof/>
        </w:rPr>
        <w:fldChar w:fldCharType="separate"/>
      </w:r>
      <w:r>
        <w:rPr>
          <w:noProof/>
        </w:rPr>
        <w:t>26</w:t>
      </w:r>
      <w:r>
        <w:rPr>
          <w:noProof/>
        </w:rPr>
        <w:fldChar w:fldCharType="end"/>
      </w:r>
    </w:p>
    <w:p w14:paraId="45EBEA6D" w14:textId="52839C4F" w:rsidR="00E746D0" w:rsidRDefault="00E746D0">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_Toc138336961 \h </w:instrText>
      </w:r>
      <w:r>
        <w:rPr>
          <w:noProof/>
        </w:rPr>
      </w:r>
      <w:r>
        <w:rPr>
          <w:noProof/>
        </w:rPr>
        <w:fldChar w:fldCharType="separate"/>
      </w:r>
      <w:r>
        <w:rPr>
          <w:noProof/>
        </w:rPr>
        <w:t>26</w:t>
      </w:r>
      <w:r>
        <w:rPr>
          <w:noProof/>
        </w:rPr>
        <w:fldChar w:fldCharType="end"/>
      </w:r>
    </w:p>
    <w:p w14:paraId="068D28E6" w14:textId="10961D07" w:rsidR="00E746D0" w:rsidRDefault="00E746D0">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_Toc138336962 \h </w:instrText>
      </w:r>
      <w:r>
        <w:rPr>
          <w:noProof/>
        </w:rPr>
      </w:r>
      <w:r>
        <w:rPr>
          <w:noProof/>
        </w:rPr>
        <w:fldChar w:fldCharType="separate"/>
      </w:r>
      <w:r>
        <w:rPr>
          <w:noProof/>
        </w:rPr>
        <w:t>26</w:t>
      </w:r>
      <w:r>
        <w:rPr>
          <w:noProof/>
        </w:rPr>
        <w:fldChar w:fldCharType="end"/>
      </w:r>
    </w:p>
    <w:p w14:paraId="7066B61A" w14:textId="5C3892BE" w:rsidR="00E746D0" w:rsidRDefault="00E746D0">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_Toc138336963 \h </w:instrText>
      </w:r>
      <w:r>
        <w:rPr>
          <w:noProof/>
        </w:rPr>
      </w:r>
      <w:r>
        <w:rPr>
          <w:noProof/>
        </w:rPr>
        <w:fldChar w:fldCharType="separate"/>
      </w:r>
      <w:r>
        <w:rPr>
          <w:noProof/>
        </w:rPr>
        <w:t>26</w:t>
      </w:r>
      <w:r>
        <w:rPr>
          <w:noProof/>
        </w:rPr>
        <w:fldChar w:fldCharType="end"/>
      </w:r>
    </w:p>
    <w:p w14:paraId="2F64E647" w14:textId="17E123F2" w:rsidR="00E746D0" w:rsidRDefault="00E746D0">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_Toc138336964 \h </w:instrText>
      </w:r>
      <w:r>
        <w:rPr>
          <w:noProof/>
        </w:rPr>
      </w:r>
      <w:r>
        <w:rPr>
          <w:noProof/>
        </w:rPr>
        <w:fldChar w:fldCharType="separate"/>
      </w:r>
      <w:r>
        <w:rPr>
          <w:noProof/>
        </w:rPr>
        <w:t>26</w:t>
      </w:r>
      <w:r>
        <w:rPr>
          <w:noProof/>
        </w:rPr>
        <w:fldChar w:fldCharType="end"/>
      </w:r>
    </w:p>
    <w:p w14:paraId="4CE2FBBF" w14:textId="4246F045" w:rsidR="00E746D0" w:rsidRDefault="00E746D0">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_Toc138336965 \h </w:instrText>
      </w:r>
      <w:r>
        <w:rPr>
          <w:noProof/>
        </w:rPr>
      </w:r>
      <w:r>
        <w:rPr>
          <w:noProof/>
        </w:rPr>
        <w:fldChar w:fldCharType="separate"/>
      </w:r>
      <w:r>
        <w:rPr>
          <w:noProof/>
        </w:rPr>
        <w:t>26</w:t>
      </w:r>
      <w:r>
        <w:rPr>
          <w:noProof/>
        </w:rPr>
        <w:fldChar w:fldCharType="end"/>
      </w:r>
    </w:p>
    <w:p w14:paraId="3AE0B2F1" w14:textId="69B2345A" w:rsidR="00E746D0" w:rsidRDefault="00E746D0">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_Toc138336966 \h </w:instrText>
      </w:r>
      <w:r>
        <w:rPr>
          <w:noProof/>
        </w:rPr>
      </w:r>
      <w:r>
        <w:rPr>
          <w:noProof/>
        </w:rPr>
        <w:fldChar w:fldCharType="separate"/>
      </w:r>
      <w:r>
        <w:rPr>
          <w:noProof/>
        </w:rPr>
        <w:t>26</w:t>
      </w:r>
      <w:r>
        <w:rPr>
          <w:noProof/>
        </w:rPr>
        <w:fldChar w:fldCharType="end"/>
      </w:r>
    </w:p>
    <w:p w14:paraId="593D983F" w14:textId="7898890D" w:rsidR="00E746D0" w:rsidRDefault="00E746D0">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_Toc138336967 \h </w:instrText>
      </w:r>
      <w:r>
        <w:rPr>
          <w:noProof/>
        </w:rPr>
      </w:r>
      <w:r>
        <w:rPr>
          <w:noProof/>
        </w:rPr>
        <w:fldChar w:fldCharType="separate"/>
      </w:r>
      <w:r>
        <w:rPr>
          <w:noProof/>
        </w:rPr>
        <w:t>26</w:t>
      </w:r>
      <w:r>
        <w:rPr>
          <w:noProof/>
        </w:rPr>
        <w:fldChar w:fldCharType="end"/>
      </w:r>
    </w:p>
    <w:p w14:paraId="2B069AC8" w14:textId="0C65119F" w:rsidR="00E746D0" w:rsidRDefault="00E746D0">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_Toc138336968 \h </w:instrText>
      </w:r>
      <w:r>
        <w:rPr>
          <w:noProof/>
        </w:rPr>
      </w:r>
      <w:r>
        <w:rPr>
          <w:noProof/>
        </w:rPr>
        <w:fldChar w:fldCharType="separate"/>
      </w:r>
      <w:r>
        <w:rPr>
          <w:noProof/>
        </w:rPr>
        <w:t>27</w:t>
      </w:r>
      <w:r>
        <w:rPr>
          <w:noProof/>
        </w:rPr>
        <w:fldChar w:fldCharType="end"/>
      </w:r>
    </w:p>
    <w:p w14:paraId="376CA1BB" w14:textId="652C335C" w:rsidR="00E746D0" w:rsidRDefault="00E746D0">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_Toc138336969 \h </w:instrText>
      </w:r>
      <w:r>
        <w:rPr>
          <w:noProof/>
        </w:rPr>
      </w:r>
      <w:r>
        <w:rPr>
          <w:noProof/>
        </w:rPr>
        <w:fldChar w:fldCharType="separate"/>
      </w:r>
      <w:r>
        <w:rPr>
          <w:noProof/>
        </w:rPr>
        <w:t>27</w:t>
      </w:r>
      <w:r>
        <w:rPr>
          <w:noProof/>
        </w:rPr>
        <w:fldChar w:fldCharType="end"/>
      </w:r>
    </w:p>
    <w:p w14:paraId="5D8549D0" w14:textId="09B2C777" w:rsidR="00E746D0" w:rsidRDefault="00E746D0">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_Toc138336970 \h </w:instrText>
      </w:r>
      <w:r>
        <w:rPr>
          <w:noProof/>
        </w:rPr>
      </w:r>
      <w:r>
        <w:rPr>
          <w:noProof/>
        </w:rPr>
        <w:fldChar w:fldCharType="separate"/>
      </w:r>
      <w:r>
        <w:rPr>
          <w:noProof/>
        </w:rPr>
        <w:t>27</w:t>
      </w:r>
      <w:r>
        <w:rPr>
          <w:noProof/>
        </w:rPr>
        <w:fldChar w:fldCharType="end"/>
      </w:r>
    </w:p>
    <w:p w14:paraId="5D6DAA52" w14:textId="2AC039A7" w:rsidR="00E746D0" w:rsidRDefault="00E746D0">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_Toc138336971 \h </w:instrText>
      </w:r>
      <w:r>
        <w:rPr>
          <w:noProof/>
        </w:rPr>
      </w:r>
      <w:r>
        <w:rPr>
          <w:noProof/>
        </w:rPr>
        <w:fldChar w:fldCharType="separate"/>
      </w:r>
      <w:r>
        <w:rPr>
          <w:noProof/>
        </w:rPr>
        <w:t>27</w:t>
      </w:r>
      <w:r>
        <w:rPr>
          <w:noProof/>
        </w:rPr>
        <w:fldChar w:fldCharType="end"/>
      </w:r>
    </w:p>
    <w:p w14:paraId="532BEBFF" w14:textId="68B17A40" w:rsidR="00E746D0" w:rsidRDefault="00E746D0">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_Toc138336972 \h </w:instrText>
      </w:r>
      <w:r>
        <w:rPr>
          <w:noProof/>
        </w:rPr>
      </w:r>
      <w:r>
        <w:rPr>
          <w:noProof/>
        </w:rPr>
        <w:fldChar w:fldCharType="separate"/>
      </w:r>
      <w:r>
        <w:rPr>
          <w:noProof/>
        </w:rPr>
        <w:t>27</w:t>
      </w:r>
      <w:r>
        <w:rPr>
          <w:noProof/>
        </w:rPr>
        <w:fldChar w:fldCharType="end"/>
      </w:r>
    </w:p>
    <w:p w14:paraId="5709782B" w14:textId="6461F98A" w:rsidR="00E746D0" w:rsidRDefault="00E746D0">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_Toc138336973 \h </w:instrText>
      </w:r>
      <w:r>
        <w:rPr>
          <w:noProof/>
        </w:rPr>
      </w:r>
      <w:r>
        <w:rPr>
          <w:noProof/>
        </w:rPr>
        <w:fldChar w:fldCharType="separate"/>
      </w:r>
      <w:r>
        <w:rPr>
          <w:noProof/>
        </w:rPr>
        <w:t>27</w:t>
      </w:r>
      <w:r>
        <w:rPr>
          <w:noProof/>
        </w:rPr>
        <w:fldChar w:fldCharType="end"/>
      </w:r>
    </w:p>
    <w:p w14:paraId="2153DDFE" w14:textId="3DE892C0" w:rsidR="00E746D0" w:rsidRDefault="00E746D0">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_Toc138336974 \h </w:instrText>
      </w:r>
      <w:r>
        <w:rPr>
          <w:noProof/>
        </w:rPr>
      </w:r>
      <w:r>
        <w:rPr>
          <w:noProof/>
        </w:rPr>
        <w:fldChar w:fldCharType="separate"/>
      </w:r>
      <w:r>
        <w:rPr>
          <w:noProof/>
        </w:rPr>
        <w:t>27</w:t>
      </w:r>
      <w:r>
        <w:rPr>
          <w:noProof/>
        </w:rPr>
        <w:fldChar w:fldCharType="end"/>
      </w:r>
    </w:p>
    <w:p w14:paraId="297820FB" w14:textId="4232912F" w:rsidR="00E746D0" w:rsidRDefault="00E746D0">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_Toc138336975 \h </w:instrText>
      </w:r>
      <w:r>
        <w:rPr>
          <w:noProof/>
        </w:rPr>
      </w:r>
      <w:r>
        <w:rPr>
          <w:noProof/>
        </w:rPr>
        <w:fldChar w:fldCharType="separate"/>
      </w:r>
      <w:r>
        <w:rPr>
          <w:noProof/>
        </w:rPr>
        <w:t>27</w:t>
      </w:r>
      <w:r>
        <w:rPr>
          <w:noProof/>
        </w:rPr>
        <w:fldChar w:fldCharType="end"/>
      </w:r>
    </w:p>
    <w:p w14:paraId="00961082" w14:textId="39ABAB4C" w:rsidR="00E746D0" w:rsidRDefault="00E746D0">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_Toc138336976 \h </w:instrText>
      </w:r>
      <w:r>
        <w:rPr>
          <w:noProof/>
        </w:rPr>
      </w:r>
      <w:r>
        <w:rPr>
          <w:noProof/>
        </w:rPr>
        <w:fldChar w:fldCharType="separate"/>
      </w:r>
      <w:r>
        <w:rPr>
          <w:noProof/>
        </w:rPr>
        <w:t>27</w:t>
      </w:r>
      <w:r>
        <w:rPr>
          <w:noProof/>
        </w:rPr>
        <w:fldChar w:fldCharType="end"/>
      </w:r>
    </w:p>
    <w:p w14:paraId="1803FE1B" w14:textId="77CF779F" w:rsidR="00E746D0" w:rsidRDefault="00E746D0">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_Toc138336977 \h </w:instrText>
      </w:r>
      <w:r>
        <w:rPr>
          <w:noProof/>
        </w:rPr>
      </w:r>
      <w:r>
        <w:rPr>
          <w:noProof/>
        </w:rPr>
        <w:fldChar w:fldCharType="separate"/>
      </w:r>
      <w:r>
        <w:rPr>
          <w:noProof/>
        </w:rPr>
        <w:t>27</w:t>
      </w:r>
      <w:r>
        <w:rPr>
          <w:noProof/>
        </w:rPr>
        <w:fldChar w:fldCharType="end"/>
      </w:r>
    </w:p>
    <w:p w14:paraId="6C381219" w14:textId="2094C5EB" w:rsidR="00E746D0" w:rsidRDefault="00E746D0">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_Toc138336978 \h </w:instrText>
      </w:r>
      <w:r>
        <w:rPr>
          <w:noProof/>
        </w:rPr>
      </w:r>
      <w:r>
        <w:rPr>
          <w:noProof/>
        </w:rPr>
        <w:fldChar w:fldCharType="separate"/>
      </w:r>
      <w:r>
        <w:rPr>
          <w:noProof/>
        </w:rPr>
        <w:t>27</w:t>
      </w:r>
      <w:r>
        <w:rPr>
          <w:noProof/>
        </w:rPr>
        <w:fldChar w:fldCharType="end"/>
      </w:r>
    </w:p>
    <w:p w14:paraId="3E1B2894" w14:textId="4541AB72" w:rsidR="00E746D0" w:rsidRDefault="00E746D0">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_Toc138336979 \h </w:instrText>
      </w:r>
      <w:r>
        <w:rPr>
          <w:noProof/>
        </w:rPr>
      </w:r>
      <w:r>
        <w:rPr>
          <w:noProof/>
        </w:rPr>
        <w:fldChar w:fldCharType="separate"/>
      </w:r>
      <w:r>
        <w:rPr>
          <w:noProof/>
        </w:rPr>
        <w:t>27</w:t>
      </w:r>
      <w:r>
        <w:rPr>
          <w:noProof/>
        </w:rPr>
        <w:fldChar w:fldCharType="end"/>
      </w:r>
    </w:p>
    <w:p w14:paraId="32F08FC1" w14:textId="52AF9CAF" w:rsidR="00E746D0" w:rsidRDefault="00E746D0">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_Toc138336980 \h </w:instrText>
      </w:r>
      <w:r>
        <w:rPr>
          <w:noProof/>
        </w:rPr>
      </w:r>
      <w:r>
        <w:rPr>
          <w:noProof/>
        </w:rPr>
        <w:fldChar w:fldCharType="separate"/>
      </w:r>
      <w:r>
        <w:rPr>
          <w:noProof/>
        </w:rPr>
        <w:t>28</w:t>
      </w:r>
      <w:r>
        <w:rPr>
          <w:noProof/>
        </w:rPr>
        <w:fldChar w:fldCharType="end"/>
      </w:r>
    </w:p>
    <w:p w14:paraId="51C7BEB9" w14:textId="65F8F4F8" w:rsidR="00E746D0" w:rsidRDefault="00E746D0">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_Toc138336981 \h </w:instrText>
      </w:r>
      <w:r>
        <w:rPr>
          <w:noProof/>
        </w:rPr>
      </w:r>
      <w:r>
        <w:rPr>
          <w:noProof/>
        </w:rPr>
        <w:fldChar w:fldCharType="separate"/>
      </w:r>
      <w:r>
        <w:rPr>
          <w:noProof/>
        </w:rPr>
        <w:t>28</w:t>
      </w:r>
      <w:r>
        <w:rPr>
          <w:noProof/>
        </w:rPr>
        <w:fldChar w:fldCharType="end"/>
      </w:r>
    </w:p>
    <w:p w14:paraId="76EC905A" w14:textId="343578C7" w:rsidR="00E746D0" w:rsidRDefault="00E746D0">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_Toc138336982 \h </w:instrText>
      </w:r>
      <w:r>
        <w:rPr>
          <w:noProof/>
        </w:rPr>
      </w:r>
      <w:r>
        <w:rPr>
          <w:noProof/>
        </w:rPr>
        <w:fldChar w:fldCharType="separate"/>
      </w:r>
      <w:r>
        <w:rPr>
          <w:noProof/>
        </w:rPr>
        <w:t>28</w:t>
      </w:r>
      <w:r>
        <w:rPr>
          <w:noProof/>
        </w:rPr>
        <w:fldChar w:fldCharType="end"/>
      </w:r>
    </w:p>
    <w:p w14:paraId="6C6AC208" w14:textId="26F31FC6" w:rsidR="00E746D0" w:rsidRDefault="00E746D0">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_Toc138336983 \h </w:instrText>
      </w:r>
      <w:r>
        <w:rPr>
          <w:noProof/>
        </w:rPr>
      </w:r>
      <w:r>
        <w:rPr>
          <w:noProof/>
        </w:rPr>
        <w:fldChar w:fldCharType="separate"/>
      </w:r>
      <w:r>
        <w:rPr>
          <w:noProof/>
        </w:rPr>
        <w:t>28</w:t>
      </w:r>
      <w:r>
        <w:rPr>
          <w:noProof/>
        </w:rPr>
        <w:fldChar w:fldCharType="end"/>
      </w:r>
    </w:p>
    <w:p w14:paraId="56A29821" w14:textId="669662EE" w:rsidR="00E746D0" w:rsidRDefault="00E746D0">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_Toc138336984 \h </w:instrText>
      </w:r>
      <w:r>
        <w:rPr>
          <w:noProof/>
        </w:rPr>
      </w:r>
      <w:r>
        <w:rPr>
          <w:noProof/>
        </w:rPr>
        <w:fldChar w:fldCharType="separate"/>
      </w:r>
      <w:r>
        <w:rPr>
          <w:noProof/>
        </w:rPr>
        <w:t>28</w:t>
      </w:r>
      <w:r>
        <w:rPr>
          <w:noProof/>
        </w:rPr>
        <w:fldChar w:fldCharType="end"/>
      </w:r>
    </w:p>
    <w:p w14:paraId="36B30121" w14:textId="6C430B07" w:rsidR="00E746D0" w:rsidRDefault="00E746D0">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_Toc138336985 \h </w:instrText>
      </w:r>
      <w:r>
        <w:rPr>
          <w:noProof/>
        </w:rPr>
      </w:r>
      <w:r>
        <w:rPr>
          <w:noProof/>
        </w:rPr>
        <w:fldChar w:fldCharType="separate"/>
      </w:r>
      <w:r>
        <w:rPr>
          <w:noProof/>
        </w:rPr>
        <w:t>28</w:t>
      </w:r>
      <w:r>
        <w:rPr>
          <w:noProof/>
        </w:rPr>
        <w:fldChar w:fldCharType="end"/>
      </w:r>
    </w:p>
    <w:p w14:paraId="0C3F3259" w14:textId="0D229938" w:rsidR="00E746D0" w:rsidRDefault="00E746D0">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_Toc138336986 \h </w:instrText>
      </w:r>
      <w:r>
        <w:rPr>
          <w:noProof/>
        </w:rPr>
      </w:r>
      <w:r>
        <w:rPr>
          <w:noProof/>
        </w:rPr>
        <w:fldChar w:fldCharType="separate"/>
      </w:r>
      <w:r>
        <w:rPr>
          <w:noProof/>
        </w:rPr>
        <w:t>28</w:t>
      </w:r>
      <w:r>
        <w:rPr>
          <w:noProof/>
        </w:rPr>
        <w:fldChar w:fldCharType="end"/>
      </w:r>
    </w:p>
    <w:p w14:paraId="6F7B2E43" w14:textId="61D25CAB" w:rsidR="00E746D0" w:rsidRDefault="00E746D0">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_Toc138336987 \h </w:instrText>
      </w:r>
      <w:r>
        <w:rPr>
          <w:noProof/>
        </w:rPr>
      </w:r>
      <w:r>
        <w:rPr>
          <w:noProof/>
        </w:rPr>
        <w:fldChar w:fldCharType="separate"/>
      </w:r>
      <w:r>
        <w:rPr>
          <w:noProof/>
        </w:rPr>
        <w:t>28</w:t>
      </w:r>
      <w:r>
        <w:rPr>
          <w:noProof/>
        </w:rPr>
        <w:fldChar w:fldCharType="end"/>
      </w:r>
    </w:p>
    <w:p w14:paraId="63AAA770" w14:textId="58EE3C82" w:rsidR="00E746D0" w:rsidRDefault="00E746D0">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_Toc138336988 \h </w:instrText>
      </w:r>
      <w:r>
        <w:rPr>
          <w:noProof/>
        </w:rPr>
      </w:r>
      <w:r>
        <w:rPr>
          <w:noProof/>
        </w:rPr>
        <w:fldChar w:fldCharType="separate"/>
      </w:r>
      <w:r>
        <w:rPr>
          <w:noProof/>
        </w:rPr>
        <w:t>28</w:t>
      </w:r>
      <w:r>
        <w:rPr>
          <w:noProof/>
        </w:rPr>
        <w:fldChar w:fldCharType="end"/>
      </w:r>
    </w:p>
    <w:p w14:paraId="24E6717E" w14:textId="623A8498" w:rsidR="00E746D0" w:rsidRDefault="00E746D0">
      <w:pPr>
        <w:pStyle w:val="TOC3"/>
        <w:rPr>
          <w:rFonts w:asciiTheme="minorHAnsi" w:eastAsiaTheme="minorEastAsia" w:hAnsiTheme="minorHAnsi" w:cstheme="minorBidi"/>
          <w:noProof/>
          <w:sz w:val="22"/>
          <w:szCs w:val="22"/>
          <w:lang w:eastAsia="en-GB"/>
        </w:rPr>
      </w:pPr>
      <w:r w:rsidRPr="009349F2">
        <w:rPr>
          <w:noProof/>
          <w:lang w:val="fr-FR"/>
        </w:rPr>
        <w:t>6.3.10</w:t>
      </w:r>
      <w:r>
        <w:rPr>
          <w:rFonts w:asciiTheme="minorHAnsi" w:eastAsiaTheme="minorEastAsia" w:hAnsiTheme="minorHAnsi" w:cstheme="minorBidi"/>
          <w:noProof/>
          <w:sz w:val="22"/>
          <w:szCs w:val="22"/>
          <w:lang w:eastAsia="en-GB"/>
        </w:rPr>
        <w:tab/>
      </w:r>
      <w:r w:rsidRPr="009349F2">
        <w:rPr>
          <w:noProof/>
          <w:lang w:val="fr-FR"/>
        </w:rPr>
        <w:t>Configuration management document attribute deletion procedure</w:t>
      </w:r>
      <w:r>
        <w:rPr>
          <w:noProof/>
        </w:rPr>
        <w:tab/>
      </w:r>
      <w:r>
        <w:rPr>
          <w:noProof/>
        </w:rPr>
        <w:fldChar w:fldCharType="begin" w:fldLock="1"/>
      </w:r>
      <w:r>
        <w:rPr>
          <w:noProof/>
        </w:rPr>
        <w:instrText xml:space="preserve"> PAGEREF _Toc138336989 \h </w:instrText>
      </w:r>
      <w:r>
        <w:rPr>
          <w:noProof/>
        </w:rPr>
      </w:r>
      <w:r>
        <w:rPr>
          <w:noProof/>
        </w:rPr>
        <w:fldChar w:fldCharType="separate"/>
      </w:r>
      <w:r>
        <w:rPr>
          <w:noProof/>
        </w:rPr>
        <w:t>28</w:t>
      </w:r>
      <w:r>
        <w:rPr>
          <w:noProof/>
        </w:rPr>
        <w:fldChar w:fldCharType="end"/>
      </w:r>
    </w:p>
    <w:p w14:paraId="379CC7A4" w14:textId="775A998F" w:rsidR="00E746D0" w:rsidRDefault="00E746D0">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_Toc138336990 \h </w:instrText>
      </w:r>
      <w:r>
        <w:rPr>
          <w:noProof/>
        </w:rPr>
      </w:r>
      <w:r>
        <w:rPr>
          <w:noProof/>
        </w:rPr>
        <w:fldChar w:fldCharType="separate"/>
      </w:r>
      <w:r>
        <w:rPr>
          <w:noProof/>
        </w:rPr>
        <w:t>28</w:t>
      </w:r>
      <w:r>
        <w:rPr>
          <w:noProof/>
        </w:rPr>
        <w:fldChar w:fldCharType="end"/>
      </w:r>
    </w:p>
    <w:p w14:paraId="14A3A264" w14:textId="0FD11026" w:rsidR="00E746D0" w:rsidRDefault="00E746D0">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_Toc138336991 \h </w:instrText>
      </w:r>
      <w:r>
        <w:rPr>
          <w:noProof/>
        </w:rPr>
      </w:r>
      <w:r>
        <w:rPr>
          <w:noProof/>
        </w:rPr>
        <w:fldChar w:fldCharType="separate"/>
      </w:r>
      <w:r>
        <w:rPr>
          <w:noProof/>
        </w:rPr>
        <w:t>29</w:t>
      </w:r>
      <w:r>
        <w:rPr>
          <w:noProof/>
        </w:rPr>
        <w:fldChar w:fldCharType="end"/>
      </w:r>
    </w:p>
    <w:p w14:paraId="64999890" w14:textId="38D08803" w:rsidR="00E746D0" w:rsidRDefault="00E746D0">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_Toc138336992 \h </w:instrText>
      </w:r>
      <w:r>
        <w:rPr>
          <w:noProof/>
        </w:rPr>
      </w:r>
      <w:r>
        <w:rPr>
          <w:noProof/>
        </w:rPr>
        <w:fldChar w:fldCharType="separate"/>
      </w:r>
      <w:r>
        <w:rPr>
          <w:noProof/>
        </w:rPr>
        <w:t>29</w:t>
      </w:r>
      <w:r>
        <w:rPr>
          <w:noProof/>
        </w:rPr>
        <w:fldChar w:fldCharType="end"/>
      </w:r>
    </w:p>
    <w:p w14:paraId="737EBC07" w14:textId="662BD0A6" w:rsidR="00E746D0" w:rsidRDefault="00E746D0">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_Toc138336993 \h </w:instrText>
      </w:r>
      <w:r>
        <w:rPr>
          <w:noProof/>
        </w:rPr>
      </w:r>
      <w:r>
        <w:rPr>
          <w:noProof/>
        </w:rPr>
        <w:fldChar w:fldCharType="separate"/>
      </w:r>
      <w:r>
        <w:rPr>
          <w:noProof/>
        </w:rPr>
        <w:t>29</w:t>
      </w:r>
      <w:r>
        <w:rPr>
          <w:noProof/>
        </w:rPr>
        <w:fldChar w:fldCharType="end"/>
      </w:r>
    </w:p>
    <w:p w14:paraId="60005213" w14:textId="678F9280" w:rsidR="00E746D0" w:rsidRDefault="00E746D0">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_Toc138336994 \h </w:instrText>
      </w:r>
      <w:r>
        <w:rPr>
          <w:noProof/>
        </w:rPr>
      </w:r>
      <w:r>
        <w:rPr>
          <w:noProof/>
        </w:rPr>
        <w:fldChar w:fldCharType="separate"/>
      </w:r>
      <w:r>
        <w:rPr>
          <w:noProof/>
        </w:rPr>
        <w:t>29</w:t>
      </w:r>
      <w:r>
        <w:rPr>
          <w:noProof/>
        </w:rPr>
        <w:fldChar w:fldCharType="end"/>
      </w:r>
    </w:p>
    <w:p w14:paraId="075994B9" w14:textId="7C672CF4" w:rsidR="00E746D0" w:rsidRDefault="00E746D0">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_Toc138336995 \h </w:instrText>
      </w:r>
      <w:r>
        <w:rPr>
          <w:noProof/>
        </w:rPr>
      </w:r>
      <w:r>
        <w:rPr>
          <w:noProof/>
        </w:rPr>
        <w:fldChar w:fldCharType="separate"/>
      </w:r>
      <w:r>
        <w:rPr>
          <w:noProof/>
        </w:rPr>
        <w:t>29</w:t>
      </w:r>
      <w:r>
        <w:rPr>
          <w:noProof/>
        </w:rPr>
        <w:fldChar w:fldCharType="end"/>
      </w:r>
    </w:p>
    <w:p w14:paraId="12AB2D50" w14:textId="27F19AE8" w:rsidR="00E746D0" w:rsidRDefault="00E746D0">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_Toc138336996 \h </w:instrText>
      </w:r>
      <w:r>
        <w:rPr>
          <w:noProof/>
        </w:rPr>
      </w:r>
      <w:r>
        <w:rPr>
          <w:noProof/>
        </w:rPr>
        <w:fldChar w:fldCharType="separate"/>
      </w:r>
      <w:r>
        <w:rPr>
          <w:noProof/>
        </w:rPr>
        <w:t>29</w:t>
      </w:r>
      <w:r>
        <w:rPr>
          <w:noProof/>
        </w:rPr>
        <w:fldChar w:fldCharType="end"/>
      </w:r>
    </w:p>
    <w:p w14:paraId="4BF62111" w14:textId="530B95FB" w:rsidR="00E746D0" w:rsidRDefault="00E746D0">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_Toc138336997 \h </w:instrText>
      </w:r>
      <w:r>
        <w:rPr>
          <w:noProof/>
        </w:rPr>
      </w:r>
      <w:r>
        <w:rPr>
          <w:noProof/>
        </w:rPr>
        <w:fldChar w:fldCharType="separate"/>
      </w:r>
      <w:r>
        <w:rPr>
          <w:noProof/>
        </w:rPr>
        <w:t>29</w:t>
      </w:r>
      <w:r>
        <w:rPr>
          <w:noProof/>
        </w:rPr>
        <w:fldChar w:fldCharType="end"/>
      </w:r>
    </w:p>
    <w:p w14:paraId="3C5F5C32" w14:textId="05C24F86" w:rsidR="00E746D0" w:rsidRDefault="00E746D0">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_Toc138336998 \h </w:instrText>
      </w:r>
      <w:r>
        <w:rPr>
          <w:noProof/>
        </w:rPr>
      </w:r>
      <w:r>
        <w:rPr>
          <w:noProof/>
        </w:rPr>
        <w:fldChar w:fldCharType="separate"/>
      </w:r>
      <w:r>
        <w:rPr>
          <w:noProof/>
        </w:rPr>
        <w:t>29</w:t>
      </w:r>
      <w:r>
        <w:rPr>
          <w:noProof/>
        </w:rPr>
        <w:fldChar w:fldCharType="end"/>
      </w:r>
    </w:p>
    <w:p w14:paraId="3160CDE5" w14:textId="2943F95B" w:rsidR="00E746D0" w:rsidRDefault="00E746D0">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_Toc138336999 \h </w:instrText>
      </w:r>
      <w:r>
        <w:rPr>
          <w:noProof/>
        </w:rPr>
      </w:r>
      <w:r>
        <w:rPr>
          <w:noProof/>
        </w:rPr>
        <w:fldChar w:fldCharType="separate"/>
      </w:r>
      <w:r>
        <w:rPr>
          <w:noProof/>
        </w:rPr>
        <w:t>29</w:t>
      </w:r>
      <w:r>
        <w:rPr>
          <w:noProof/>
        </w:rPr>
        <w:fldChar w:fldCharType="end"/>
      </w:r>
    </w:p>
    <w:p w14:paraId="69C79AF6" w14:textId="2953EDCA" w:rsidR="00E746D0" w:rsidRDefault="00E746D0">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_Toc138337000 \h </w:instrText>
      </w:r>
      <w:r>
        <w:rPr>
          <w:noProof/>
        </w:rPr>
      </w:r>
      <w:r>
        <w:rPr>
          <w:noProof/>
        </w:rPr>
        <w:fldChar w:fldCharType="separate"/>
      </w:r>
      <w:r>
        <w:rPr>
          <w:noProof/>
        </w:rPr>
        <w:t>29</w:t>
      </w:r>
      <w:r>
        <w:rPr>
          <w:noProof/>
        </w:rPr>
        <w:fldChar w:fldCharType="end"/>
      </w:r>
    </w:p>
    <w:p w14:paraId="2990C83A" w14:textId="6AE3044C" w:rsidR="00E746D0" w:rsidRDefault="00E746D0">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_Toc138337001 \h </w:instrText>
      </w:r>
      <w:r>
        <w:rPr>
          <w:noProof/>
        </w:rPr>
      </w:r>
      <w:r>
        <w:rPr>
          <w:noProof/>
        </w:rPr>
        <w:fldChar w:fldCharType="separate"/>
      </w:r>
      <w:r>
        <w:rPr>
          <w:noProof/>
        </w:rPr>
        <w:t>29</w:t>
      </w:r>
      <w:r>
        <w:rPr>
          <w:noProof/>
        </w:rPr>
        <w:fldChar w:fldCharType="end"/>
      </w:r>
    </w:p>
    <w:p w14:paraId="325E3263" w14:textId="14EB865E" w:rsidR="00E746D0" w:rsidRDefault="00E746D0">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_Toc138337002 \h </w:instrText>
      </w:r>
      <w:r>
        <w:rPr>
          <w:noProof/>
        </w:rPr>
      </w:r>
      <w:r>
        <w:rPr>
          <w:noProof/>
        </w:rPr>
        <w:fldChar w:fldCharType="separate"/>
      </w:r>
      <w:r>
        <w:rPr>
          <w:noProof/>
        </w:rPr>
        <w:t>30</w:t>
      </w:r>
      <w:r>
        <w:rPr>
          <w:noProof/>
        </w:rPr>
        <w:fldChar w:fldCharType="end"/>
      </w:r>
    </w:p>
    <w:p w14:paraId="62BFC738" w14:textId="69BCC108" w:rsidR="00E746D0" w:rsidRDefault="00E746D0">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_Toc138337003 \h </w:instrText>
      </w:r>
      <w:r>
        <w:rPr>
          <w:noProof/>
        </w:rPr>
      </w:r>
      <w:r>
        <w:rPr>
          <w:noProof/>
        </w:rPr>
        <w:fldChar w:fldCharType="separate"/>
      </w:r>
      <w:r>
        <w:rPr>
          <w:noProof/>
        </w:rPr>
        <w:t>30</w:t>
      </w:r>
      <w:r>
        <w:rPr>
          <w:noProof/>
        </w:rPr>
        <w:fldChar w:fldCharType="end"/>
      </w:r>
    </w:p>
    <w:p w14:paraId="724AA594" w14:textId="0F63FF78" w:rsidR="00E746D0" w:rsidRDefault="00E746D0">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_Toc138337004 \h </w:instrText>
      </w:r>
      <w:r>
        <w:rPr>
          <w:noProof/>
        </w:rPr>
      </w:r>
      <w:r>
        <w:rPr>
          <w:noProof/>
        </w:rPr>
        <w:fldChar w:fldCharType="separate"/>
      </w:r>
      <w:r>
        <w:rPr>
          <w:noProof/>
        </w:rPr>
        <w:t>30</w:t>
      </w:r>
      <w:r>
        <w:rPr>
          <w:noProof/>
        </w:rPr>
        <w:fldChar w:fldCharType="end"/>
      </w:r>
    </w:p>
    <w:p w14:paraId="34BF10BC" w14:textId="36915501" w:rsidR="00E746D0" w:rsidRDefault="00E746D0">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_Toc138337005 \h </w:instrText>
      </w:r>
      <w:r>
        <w:rPr>
          <w:noProof/>
        </w:rPr>
      </w:r>
      <w:r>
        <w:rPr>
          <w:noProof/>
        </w:rPr>
        <w:fldChar w:fldCharType="separate"/>
      </w:r>
      <w:r>
        <w:rPr>
          <w:noProof/>
        </w:rPr>
        <w:t>30</w:t>
      </w:r>
      <w:r>
        <w:rPr>
          <w:noProof/>
        </w:rPr>
        <w:fldChar w:fldCharType="end"/>
      </w:r>
    </w:p>
    <w:p w14:paraId="20F1BA6A" w14:textId="1963B3A6" w:rsidR="00E746D0" w:rsidRDefault="00E746D0">
      <w:pPr>
        <w:pStyle w:val="TOC5"/>
        <w:rPr>
          <w:rFonts w:asciiTheme="minorHAnsi" w:eastAsiaTheme="minorEastAsia" w:hAnsiTheme="minorHAnsi" w:cstheme="minorBidi"/>
          <w:noProof/>
          <w:sz w:val="22"/>
          <w:szCs w:val="22"/>
          <w:lang w:eastAsia="en-GB"/>
        </w:rPr>
      </w:pPr>
      <w:r>
        <w:rPr>
          <w:noProof/>
        </w:rPr>
        <w:lastRenderedPageBreak/>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_Toc138337006 \h </w:instrText>
      </w:r>
      <w:r>
        <w:rPr>
          <w:noProof/>
        </w:rPr>
      </w:r>
      <w:r>
        <w:rPr>
          <w:noProof/>
        </w:rPr>
        <w:fldChar w:fldCharType="separate"/>
      </w:r>
      <w:r>
        <w:rPr>
          <w:noProof/>
        </w:rPr>
        <w:t>30</w:t>
      </w:r>
      <w:r>
        <w:rPr>
          <w:noProof/>
        </w:rPr>
        <w:fldChar w:fldCharType="end"/>
      </w:r>
    </w:p>
    <w:p w14:paraId="74893E3C" w14:textId="3D2DF4E5" w:rsidR="00E746D0" w:rsidRDefault="00E746D0">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_Toc138337007 \h </w:instrText>
      </w:r>
      <w:r>
        <w:rPr>
          <w:noProof/>
        </w:rPr>
      </w:r>
      <w:r>
        <w:rPr>
          <w:noProof/>
        </w:rPr>
        <w:fldChar w:fldCharType="separate"/>
      </w:r>
      <w:r>
        <w:rPr>
          <w:noProof/>
        </w:rPr>
        <w:t>30</w:t>
      </w:r>
      <w:r>
        <w:rPr>
          <w:noProof/>
        </w:rPr>
        <w:fldChar w:fldCharType="end"/>
      </w:r>
    </w:p>
    <w:p w14:paraId="502579CF" w14:textId="74523A06" w:rsidR="00E746D0" w:rsidRDefault="00E746D0">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_Toc138337008 \h </w:instrText>
      </w:r>
      <w:r>
        <w:rPr>
          <w:noProof/>
        </w:rPr>
      </w:r>
      <w:r>
        <w:rPr>
          <w:noProof/>
        </w:rPr>
        <w:fldChar w:fldCharType="separate"/>
      </w:r>
      <w:r>
        <w:rPr>
          <w:noProof/>
        </w:rPr>
        <w:t>30</w:t>
      </w:r>
      <w:r>
        <w:rPr>
          <w:noProof/>
        </w:rPr>
        <w:fldChar w:fldCharType="end"/>
      </w:r>
    </w:p>
    <w:p w14:paraId="48BED756" w14:textId="1853F7E9" w:rsidR="00E746D0" w:rsidRDefault="00E746D0">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_Toc138337009 \h </w:instrText>
      </w:r>
      <w:r>
        <w:rPr>
          <w:noProof/>
        </w:rPr>
      </w:r>
      <w:r>
        <w:rPr>
          <w:noProof/>
        </w:rPr>
        <w:fldChar w:fldCharType="separate"/>
      </w:r>
      <w:r>
        <w:rPr>
          <w:noProof/>
        </w:rPr>
        <w:t>30</w:t>
      </w:r>
      <w:r>
        <w:rPr>
          <w:noProof/>
        </w:rPr>
        <w:fldChar w:fldCharType="end"/>
      </w:r>
    </w:p>
    <w:p w14:paraId="5C57CF9D" w14:textId="5A023149" w:rsidR="00E746D0" w:rsidRDefault="00E746D0">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_Toc138337010 \h </w:instrText>
      </w:r>
      <w:r>
        <w:rPr>
          <w:noProof/>
        </w:rPr>
      </w:r>
      <w:r>
        <w:rPr>
          <w:noProof/>
        </w:rPr>
        <w:fldChar w:fldCharType="separate"/>
      </w:r>
      <w:r>
        <w:rPr>
          <w:noProof/>
        </w:rPr>
        <w:t>30</w:t>
      </w:r>
      <w:r>
        <w:rPr>
          <w:noProof/>
        </w:rPr>
        <w:fldChar w:fldCharType="end"/>
      </w:r>
    </w:p>
    <w:p w14:paraId="2FC49DEA" w14:textId="476FF546" w:rsidR="00E746D0" w:rsidRDefault="00E746D0">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_Toc138337011 \h </w:instrText>
      </w:r>
      <w:r>
        <w:rPr>
          <w:noProof/>
        </w:rPr>
      </w:r>
      <w:r>
        <w:rPr>
          <w:noProof/>
        </w:rPr>
        <w:fldChar w:fldCharType="separate"/>
      </w:r>
      <w:r>
        <w:rPr>
          <w:noProof/>
        </w:rPr>
        <w:t>30</w:t>
      </w:r>
      <w:r>
        <w:rPr>
          <w:noProof/>
        </w:rPr>
        <w:fldChar w:fldCharType="end"/>
      </w:r>
    </w:p>
    <w:p w14:paraId="24EAF8B8" w14:textId="193258CC" w:rsidR="00E746D0" w:rsidRDefault="00E746D0">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_Toc138337012 \h </w:instrText>
      </w:r>
      <w:r>
        <w:rPr>
          <w:noProof/>
        </w:rPr>
      </w:r>
      <w:r>
        <w:rPr>
          <w:noProof/>
        </w:rPr>
        <w:fldChar w:fldCharType="separate"/>
      </w:r>
      <w:r>
        <w:rPr>
          <w:noProof/>
        </w:rPr>
        <w:t>30</w:t>
      </w:r>
      <w:r>
        <w:rPr>
          <w:noProof/>
        </w:rPr>
        <w:fldChar w:fldCharType="end"/>
      </w:r>
    </w:p>
    <w:p w14:paraId="65547519" w14:textId="7A39B845" w:rsidR="00E746D0" w:rsidRDefault="00E746D0">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_Toc138337013 \h </w:instrText>
      </w:r>
      <w:r>
        <w:rPr>
          <w:noProof/>
        </w:rPr>
      </w:r>
      <w:r>
        <w:rPr>
          <w:noProof/>
        </w:rPr>
        <w:fldChar w:fldCharType="separate"/>
      </w:r>
      <w:r>
        <w:rPr>
          <w:noProof/>
        </w:rPr>
        <w:t>30</w:t>
      </w:r>
      <w:r>
        <w:rPr>
          <w:noProof/>
        </w:rPr>
        <w:fldChar w:fldCharType="end"/>
      </w:r>
    </w:p>
    <w:p w14:paraId="741D1A25" w14:textId="7B088733" w:rsidR="00E746D0" w:rsidRDefault="00E746D0">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_Toc138337014 \h </w:instrText>
      </w:r>
      <w:r>
        <w:rPr>
          <w:noProof/>
        </w:rPr>
      </w:r>
      <w:r>
        <w:rPr>
          <w:noProof/>
        </w:rPr>
        <w:fldChar w:fldCharType="separate"/>
      </w:r>
      <w:r>
        <w:rPr>
          <w:noProof/>
        </w:rPr>
        <w:t>32</w:t>
      </w:r>
      <w:r>
        <w:rPr>
          <w:noProof/>
        </w:rPr>
        <w:fldChar w:fldCharType="end"/>
      </w:r>
    </w:p>
    <w:p w14:paraId="1B80E405" w14:textId="1001F350" w:rsidR="00E746D0" w:rsidRDefault="00E746D0">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_Toc138337015 \h </w:instrText>
      </w:r>
      <w:r>
        <w:rPr>
          <w:noProof/>
        </w:rPr>
      </w:r>
      <w:r>
        <w:rPr>
          <w:noProof/>
        </w:rPr>
        <w:fldChar w:fldCharType="separate"/>
      </w:r>
      <w:r>
        <w:rPr>
          <w:noProof/>
        </w:rPr>
        <w:t>32</w:t>
      </w:r>
      <w:r>
        <w:rPr>
          <w:noProof/>
        </w:rPr>
        <w:fldChar w:fldCharType="end"/>
      </w:r>
    </w:p>
    <w:p w14:paraId="3AB860EB" w14:textId="390AB9F2" w:rsidR="00E746D0" w:rsidRDefault="00E746D0">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_Toc138337016 \h </w:instrText>
      </w:r>
      <w:r>
        <w:rPr>
          <w:noProof/>
        </w:rPr>
      </w:r>
      <w:r>
        <w:rPr>
          <w:noProof/>
        </w:rPr>
        <w:fldChar w:fldCharType="separate"/>
      </w:r>
      <w:r>
        <w:rPr>
          <w:noProof/>
        </w:rPr>
        <w:t>32</w:t>
      </w:r>
      <w:r>
        <w:rPr>
          <w:noProof/>
        </w:rPr>
        <w:fldChar w:fldCharType="end"/>
      </w:r>
    </w:p>
    <w:p w14:paraId="4E6AEDB0" w14:textId="51FAFEFC" w:rsidR="00E746D0" w:rsidRDefault="00E746D0">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_Toc138337017 \h </w:instrText>
      </w:r>
      <w:r>
        <w:rPr>
          <w:noProof/>
        </w:rPr>
      </w:r>
      <w:r>
        <w:rPr>
          <w:noProof/>
        </w:rPr>
        <w:fldChar w:fldCharType="separate"/>
      </w:r>
      <w:r>
        <w:rPr>
          <w:noProof/>
        </w:rPr>
        <w:t>32</w:t>
      </w:r>
      <w:r>
        <w:rPr>
          <w:noProof/>
        </w:rPr>
        <w:fldChar w:fldCharType="end"/>
      </w:r>
    </w:p>
    <w:p w14:paraId="772D5C5D" w14:textId="0EAAAA4B" w:rsidR="00E746D0" w:rsidRDefault="00E746D0">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_Toc138337018 \h </w:instrText>
      </w:r>
      <w:r>
        <w:rPr>
          <w:noProof/>
        </w:rPr>
      </w:r>
      <w:r>
        <w:rPr>
          <w:noProof/>
        </w:rPr>
        <w:fldChar w:fldCharType="separate"/>
      </w:r>
      <w:r>
        <w:rPr>
          <w:noProof/>
        </w:rPr>
        <w:t>32</w:t>
      </w:r>
      <w:r>
        <w:rPr>
          <w:noProof/>
        </w:rPr>
        <w:fldChar w:fldCharType="end"/>
      </w:r>
    </w:p>
    <w:p w14:paraId="223D5D6A" w14:textId="04339487" w:rsidR="00E746D0" w:rsidRDefault="00E746D0">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_Toc138337019 \h </w:instrText>
      </w:r>
      <w:r>
        <w:rPr>
          <w:noProof/>
        </w:rPr>
      </w:r>
      <w:r>
        <w:rPr>
          <w:noProof/>
        </w:rPr>
        <w:fldChar w:fldCharType="separate"/>
      </w:r>
      <w:r>
        <w:rPr>
          <w:noProof/>
        </w:rPr>
        <w:t>32</w:t>
      </w:r>
      <w:r>
        <w:rPr>
          <w:noProof/>
        </w:rPr>
        <w:fldChar w:fldCharType="end"/>
      </w:r>
    </w:p>
    <w:p w14:paraId="27356847" w14:textId="7795A032" w:rsidR="00E746D0" w:rsidRDefault="00E746D0">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_Toc138337020 \h </w:instrText>
      </w:r>
      <w:r>
        <w:rPr>
          <w:noProof/>
        </w:rPr>
      </w:r>
      <w:r>
        <w:rPr>
          <w:noProof/>
        </w:rPr>
        <w:fldChar w:fldCharType="separate"/>
      </w:r>
      <w:r>
        <w:rPr>
          <w:noProof/>
        </w:rPr>
        <w:t>33</w:t>
      </w:r>
      <w:r>
        <w:rPr>
          <w:noProof/>
        </w:rPr>
        <w:fldChar w:fldCharType="end"/>
      </w:r>
    </w:p>
    <w:p w14:paraId="46EE2B2F" w14:textId="4A0414E7" w:rsidR="00E746D0" w:rsidRDefault="00E746D0">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_Toc138337021 \h </w:instrText>
      </w:r>
      <w:r>
        <w:rPr>
          <w:noProof/>
        </w:rPr>
      </w:r>
      <w:r>
        <w:rPr>
          <w:noProof/>
        </w:rPr>
        <w:fldChar w:fldCharType="separate"/>
      </w:r>
      <w:r>
        <w:rPr>
          <w:noProof/>
        </w:rPr>
        <w:t>34</w:t>
      </w:r>
      <w:r>
        <w:rPr>
          <w:noProof/>
        </w:rPr>
        <w:fldChar w:fldCharType="end"/>
      </w:r>
    </w:p>
    <w:p w14:paraId="39FB772D" w14:textId="1283919B" w:rsidR="00E746D0" w:rsidRDefault="00E746D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_Toc138337022 \h </w:instrText>
      </w:r>
      <w:r>
        <w:rPr>
          <w:noProof/>
        </w:rPr>
      </w:r>
      <w:r>
        <w:rPr>
          <w:noProof/>
        </w:rPr>
        <w:fldChar w:fldCharType="separate"/>
      </w:r>
      <w:r>
        <w:rPr>
          <w:noProof/>
        </w:rPr>
        <w:t>35</w:t>
      </w:r>
      <w:r>
        <w:rPr>
          <w:noProof/>
        </w:rPr>
        <w:fldChar w:fldCharType="end"/>
      </w:r>
    </w:p>
    <w:p w14:paraId="7F17CFA9" w14:textId="5B8939AD" w:rsidR="00E746D0" w:rsidRDefault="00E746D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_Toc138337023 \h </w:instrText>
      </w:r>
      <w:r>
        <w:rPr>
          <w:noProof/>
        </w:rPr>
      </w:r>
      <w:r>
        <w:rPr>
          <w:noProof/>
        </w:rPr>
        <w:fldChar w:fldCharType="separate"/>
      </w:r>
      <w:r>
        <w:rPr>
          <w:noProof/>
        </w:rPr>
        <w:t>35</w:t>
      </w:r>
      <w:r>
        <w:rPr>
          <w:noProof/>
        </w:rPr>
        <w:fldChar w:fldCharType="end"/>
      </w:r>
    </w:p>
    <w:p w14:paraId="4F869030" w14:textId="1F7E3CF1" w:rsidR="00E746D0" w:rsidRDefault="00E746D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_Toc138337024 \h </w:instrText>
      </w:r>
      <w:r>
        <w:rPr>
          <w:noProof/>
        </w:rPr>
      </w:r>
      <w:r>
        <w:rPr>
          <w:noProof/>
        </w:rPr>
        <w:fldChar w:fldCharType="separate"/>
      </w:r>
      <w:r>
        <w:rPr>
          <w:noProof/>
        </w:rPr>
        <w:t>35</w:t>
      </w:r>
      <w:r>
        <w:rPr>
          <w:noProof/>
        </w:rPr>
        <w:fldChar w:fldCharType="end"/>
      </w:r>
    </w:p>
    <w:p w14:paraId="78565CC6" w14:textId="1FB77D9C" w:rsidR="00E746D0" w:rsidRDefault="00E746D0">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_Toc138337025 \h </w:instrText>
      </w:r>
      <w:r>
        <w:rPr>
          <w:noProof/>
        </w:rPr>
      </w:r>
      <w:r>
        <w:rPr>
          <w:noProof/>
        </w:rPr>
        <w:fldChar w:fldCharType="separate"/>
      </w:r>
      <w:r>
        <w:rPr>
          <w:noProof/>
        </w:rPr>
        <w:t>35</w:t>
      </w:r>
      <w:r>
        <w:rPr>
          <w:noProof/>
        </w:rPr>
        <w:fldChar w:fldCharType="end"/>
      </w:r>
    </w:p>
    <w:p w14:paraId="243201E1" w14:textId="1D5372A7" w:rsidR="00E746D0" w:rsidRDefault="00E746D0">
      <w:pPr>
        <w:pStyle w:val="TOC4"/>
        <w:rPr>
          <w:rFonts w:asciiTheme="minorHAnsi" w:eastAsiaTheme="minorEastAsia" w:hAnsiTheme="minorHAnsi" w:cstheme="minorBidi"/>
          <w:noProof/>
          <w:sz w:val="22"/>
          <w:szCs w:val="22"/>
          <w:lang w:eastAsia="en-GB"/>
        </w:rPr>
      </w:pPr>
      <w:r w:rsidRPr="009349F2">
        <w:rPr>
          <w:noProof/>
          <w:lang w:val="en-US"/>
        </w:rPr>
        <w:t>7.2.1.0</w:t>
      </w:r>
      <w:r>
        <w:rPr>
          <w:rFonts w:asciiTheme="minorHAnsi" w:eastAsiaTheme="minorEastAsia" w:hAnsiTheme="minorHAnsi" w:cstheme="minorBidi"/>
          <w:noProof/>
          <w:sz w:val="22"/>
          <w:szCs w:val="22"/>
          <w:lang w:eastAsia="en-GB"/>
        </w:rPr>
        <w:tab/>
      </w:r>
      <w:r w:rsidRPr="009349F2">
        <w:rPr>
          <w:noProof/>
          <w:lang w:val="en-US"/>
        </w:rPr>
        <w:t>Applicability</w:t>
      </w:r>
      <w:r>
        <w:rPr>
          <w:noProof/>
        </w:rPr>
        <w:tab/>
      </w:r>
      <w:r>
        <w:rPr>
          <w:noProof/>
        </w:rPr>
        <w:fldChar w:fldCharType="begin" w:fldLock="1"/>
      </w:r>
      <w:r>
        <w:rPr>
          <w:noProof/>
        </w:rPr>
        <w:instrText xml:space="preserve"> PAGEREF _Toc138337026 \h </w:instrText>
      </w:r>
      <w:r>
        <w:rPr>
          <w:noProof/>
        </w:rPr>
      </w:r>
      <w:r>
        <w:rPr>
          <w:noProof/>
        </w:rPr>
        <w:fldChar w:fldCharType="separate"/>
      </w:r>
      <w:r>
        <w:rPr>
          <w:noProof/>
        </w:rPr>
        <w:t>35</w:t>
      </w:r>
      <w:r>
        <w:rPr>
          <w:noProof/>
        </w:rPr>
        <w:fldChar w:fldCharType="end"/>
      </w:r>
    </w:p>
    <w:p w14:paraId="2D7EE896" w14:textId="4D537474" w:rsidR="00E746D0" w:rsidRDefault="00E746D0">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_Toc138337027 \h </w:instrText>
      </w:r>
      <w:r>
        <w:rPr>
          <w:noProof/>
        </w:rPr>
      </w:r>
      <w:r>
        <w:rPr>
          <w:noProof/>
        </w:rPr>
        <w:fldChar w:fldCharType="separate"/>
      </w:r>
      <w:r>
        <w:rPr>
          <w:noProof/>
        </w:rPr>
        <w:t>35</w:t>
      </w:r>
      <w:r>
        <w:rPr>
          <w:noProof/>
        </w:rPr>
        <w:fldChar w:fldCharType="end"/>
      </w:r>
    </w:p>
    <w:p w14:paraId="78AD7FC8" w14:textId="0C50EE92" w:rsidR="00E746D0" w:rsidRDefault="00E746D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_Toc138337028 \h </w:instrText>
      </w:r>
      <w:r>
        <w:rPr>
          <w:noProof/>
        </w:rPr>
      </w:r>
      <w:r>
        <w:rPr>
          <w:noProof/>
        </w:rPr>
        <w:fldChar w:fldCharType="separate"/>
      </w:r>
      <w:r>
        <w:rPr>
          <w:noProof/>
        </w:rPr>
        <w:t>36</w:t>
      </w:r>
      <w:r>
        <w:rPr>
          <w:noProof/>
        </w:rPr>
        <w:fldChar w:fldCharType="end"/>
      </w:r>
    </w:p>
    <w:p w14:paraId="330C0BD3" w14:textId="760B2685" w:rsidR="00E746D0" w:rsidRDefault="00E746D0">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_Toc138337029 \h </w:instrText>
      </w:r>
      <w:r>
        <w:rPr>
          <w:noProof/>
        </w:rPr>
      </w:r>
      <w:r>
        <w:rPr>
          <w:noProof/>
        </w:rPr>
        <w:fldChar w:fldCharType="separate"/>
      </w:r>
      <w:r>
        <w:rPr>
          <w:noProof/>
        </w:rPr>
        <w:t>36</w:t>
      </w:r>
      <w:r>
        <w:rPr>
          <w:noProof/>
        </w:rPr>
        <w:fldChar w:fldCharType="end"/>
      </w:r>
    </w:p>
    <w:p w14:paraId="702E7457" w14:textId="58B28941" w:rsidR="00E746D0" w:rsidRDefault="00E746D0">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_Toc138337030 \h </w:instrText>
      </w:r>
      <w:r>
        <w:rPr>
          <w:noProof/>
        </w:rPr>
      </w:r>
      <w:r>
        <w:rPr>
          <w:noProof/>
        </w:rPr>
        <w:fldChar w:fldCharType="separate"/>
      </w:r>
      <w:r>
        <w:rPr>
          <w:noProof/>
        </w:rPr>
        <w:t>40</w:t>
      </w:r>
      <w:r>
        <w:rPr>
          <w:noProof/>
        </w:rPr>
        <w:fldChar w:fldCharType="end"/>
      </w:r>
    </w:p>
    <w:p w14:paraId="413233E1" w14:textId="71B78DAE" w:rsidR="00E746D0" w:rsidRDefault="00E746D0">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_Toc138337031 \h </w:instrText>
      </w:r>
      <w:r>
        <w:rPr>
          <w:noProof/>
        </w:rPr>
      </w:r>
      <w:r>
        <w:rPr>
          <w:noProof/>
        </w:rPr>
        <w:fldChar w:fldCharType="separate"/>
      </w:r>
      <w:r>
        <w:rPr>
          <w:noProof/>
        </w:rPr>
        <w:t>40</w:t>
      </w:r>
      <w:r>
        <w:rPr>
          <w:noProof/>
        </w:rPr>
        <w:fldChar w:fldCharType="end"/>
      </w:r>
    </w:p>
    <w:p w14:paraId="3DFD0565" w14:textId="3D2F7F69" w:rsidR="00E746D0" w:rsidRDefault="00E746D0">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_Toc138337032 \h </w:instrText>
      </w:r>
      <w:r>
        <w:rPr>
          <w:noProof/>
        </w:rPr>
      </w:r>
      <w:r>
        <w:rPr>
          <w:noProof/>
        </w:rPr>
        <w:fldChar w:fldCharType="separate"/>
      </w:r>
      <w:r>
        <w:rPr>
          <w:noProof/>
        </w:rPr>
        <w:t>44</w:t>
      </w:r>
      <w:r>
        <w:rPr>
          <w:noProof/>
        </w:rPr>
        <w:fldChar w:fldCharType="end"/>
      </w:r>
    </w:p>
    <w:p w14:paraId="2EC4D88C" w14:textId="4BEC10E4" w:rsidR="00E746D0" w:rsidRDefault="00E746D0">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_Toc138337033 \h </w:instrText>
      </w:r>
      <w:r>
        <w:rPr>
          <w:noProof/>
        </w:rPr>
      </w:r>
      <w:r>
        <w:rPr>
          <w:noProof/>
        </w:rPr>
        <w:fldChar w:fldCharType="separate"/>
      </w:r>
      <w:r>
        <w:rPr>
          <w:noProof/>
        </w:rPr>
        <w:t>44</w:t>
      </w:r>
      <w:r>
        <w:rPr>
          <w:noProof/>
        </w:rPr>
        <w:fldChar w:fldCharType="end"/>
      </w:r>
    </w:p>
    <w:p w14:paraId="50B43911" w14:textId="6206CBE1" w:rsidR="00E746D0" w:rsidRDefault="00E746D0">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_Toc138337034 \h </w:instrText>
      </w:r>
      <w:r>
        <w:rPr>
          <w:noProof/>
        </w:rPr>
      </w:r>
      <w:r>
        <w:rPr>
          <w:noProof/>
        </w:rPr>
        <w:fldChar w:fldCharType="separate"/>
      </w:r>
      <w:r>
        <w:rPr>
          <w:noProof/>
        </w:rPr>
        <w:t>45</w:t>
      </w:r>
      <w:r>
        <w:rPr>
          <w:noProof/>
        </w:rPr>
        <w:fldChar w:fldCharType="end"/>
      </w:r>
    </w:p>
    <w:p w14:paraId="2CFE2296" w14:textId="1B6F84B7" w:rsidR="00E746D0" w:rsidRDefault="00E746D0">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_Toc138337035 \h </w:instrText>
      </w:r>
      <w:r>
        <w:rPr>
          <w:noProof/>
        </w:rPr>
      </w:r>
      <w:r>
        <w:rPr>
          <w:noProof/>
        </w:rPr>
        <w:fldChar w:fldCharType="separate"/>
      </w:r>
      <w:r>
        <w:rPr>
          <w:noProof/>
        </w:rPr>
        <w:t>49</w:t>
      </w:r>
      <w:r>
        <w:rPr>
          <w:noProof/>
        </w:rPr>
        <w:fldChar w:fldCharType="end"/>
      </w:r>
    </w:p>
    <w:p w14:paraId="2C818D11" w14:textId="05D09A55" w:rsidR="00E746D0" w:rsidRDefault="00E746D0">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_Toc138337036 \h </w:instrText>
      </w:r>
      <w:r>
        <w:rPr>
          <w:noProof/>
        </w:rPr>
      </w:r>
      <w:r>
        <w:rPr>
          <w:noProof/>
        </w:rPr>
        <w:fldChar w:fldCharType="separate"/>
      </w:r>
      <w:r>
        <w:rPr>
          <w:noProof/>
        </w:rPr>
        <w:t>54</w:t>
      </w:r>
      <w:r>
        <w:rPr>
          <w:noProof/>
        </w:rPr>
        <w:fldChar w:fldCharType="end"/>
      </w:r>
    </w:p>
    <w:p w14:paraId="010D7DFA" w14:textId="63E005A8" w:rsidR="00E746D0" w:rsidRDefault="00E746D0">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_Toc138337037 \h </w:instrText>
      </w:r>
      <w:r>
        <w:rPr>
          <w:noProof/>
        </w:rPr>
      </w:r>
      <w:r>
        <w:rPr>
          <w:noProof/>
        </w:rPr>
        <w:fldChar w:fldCharType="separate"/>
      </w:r>
      <w:r>
        <w:rPr>
          <w:noProof/>
        </w:rPr>
        <w:t>54</w:t>
      </w:r>
      <w:r>
        <w:rPr>
          <w:noProof/>
        </w:rPr>
        <w:fldChar w:fldCharType="end"/>
      </w:r>
    </w:p>
    <w:p w14:paraId="7DA68727" w14:textId="11783AA8" w:rsidR="00E746D0" w:rsidRDefault="00E746D0">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_Toc138337038 \h </w:instrText>
      </w:r>
      <w:r>
        <w:rPr>
          <w:noProof/>
        </w:rPr>
      </w:r>
      <w:r>
        <w:rPr>
          <w:noProof/>
        </w:rPr>
        <w:fldChar w:fldCharType="separate"/>
      </w:r>
      <w:r>
        <w:rPr>
          <w:noProof/>
        </w:rPr>
        <w:t>54</w:t>
      </w:r>
      <w:r>
        <w:rPr>
          <w:noProof/>
        </w:rPr>
        <w:fldChar w:fldCharType="end"/>
      </w:r>
    </w:p>
    <w:p w14:paraId="789BF13B" w14:textId="21467143" w:rsidR="00E746D0" w:rsidRDefault="00E746D0">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_Toc138337039 \h </w:instrText>
      </w:r>
      <w:r>
        <w:rPr>
          <w:noProof/>
        </w:rPr>
      </w:r>
      <w:r>
        <w:rPr>
          <w:noProof/>
        </w:rPr>
        <w:fldChar w:fldCharType="separate"/>
      </w:r>
      <w:r>
        <w:rPr>
          <w:noProof/>
        </w:rPr>
        <w:t>54</w:t>
      </w:r>
      <w:r>
        <w:rPr>
          <w:noProof/>
        </w:rPr>
        <w:fldChar w:fldCharType="end"/>
      </w:r>
    </w:p>
    <w:p w14:paraId="118258CD" w14:textId="254B867E" w:rsidR="00E746D0" w:rsidRDefault="00E746D0">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_Toc138337040 \h </w:instrText>
      </w:r>
      <w:r>
        <w:rPr>
          <w:noProof/>
        </w:rPr>
      </w:r>
      <w:r>
        <w:rPr>
          <w:noProof/>
        </w:rPr>
        <w:fldChar w:fldCharType="separate"/>
      </w:r>
      <w:r>
        <w:rPr>
          <w:noProof/>
        </w:rPr>
        <w:t>54</w:t>
      </w:r>
      <w:r>
        <w:rPr>
          <w:noProof/>
        </w:rPr>
        <w:fldChar w:fldCharType="end"/>
      </w:r>
    </w:p>
    <w:p w14:paraId="50956765" w14:textId="1C7FA5AC" w:rsidR="00E746D0" w:rsidRDefault="00E746D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_Toc138337041 \h </w:instrText>
      </w:r>
      <w:r>
        <w:rPr>
          <w:noProof/>
        </w:rPr>
      </w:r>
      <w:r>
        <w:rPr>
          <w:noProof/>
        </w:rPr>
        <w:fldChar w:fldCharType="separate"/>
      </w:r>
      <w:r>
        <w:rPr>
          <w:noProof/>
        </w:rPr>
        <w:t>55</w:t>
      </w:r>
      <w:r>
        <w:rPr>
          <w:noProof/>
        </w:rPr>
        <w:fldChar w:fldCharType="end"/>
      </w:r>
    </w:p>
    <w:p w14:paraId="0EAC6D01" w14:textId="1FC0EAA4" w:rsidR="00E746D0" w:rsidRDefault="00E746D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_Toc138337042 \h </w:instrText>
      </w:r>
      <w:r>
        <w:rPr>
          <w:noProof/>
        </w:rPr>
      </w:r>
      <w:r>
        <w:rPr>
          <w:noProof/>
        </w:rPr>
        <w:fldChar w:fldCharType="separate"/>
      </w:r>
      <w:r>
        <w:rPr>
          <w:noProof/>
        </w:rPr>
        <w:t>55</w:t>
      </w:r>
      <w:r>
        <w:rPr>
          <w:noProof/>
        </w:rPr>
        <w:fldChar w:fldCharType="end"/>
      </w:r>
    </w:p>
    <w:p w14:paraId="07DE74A4" w14:textId="4BCA30DF" w:rsidR="00E746D0" w:rsidRDefault="00E746D0">
      <w:pPr>
        <w:pStyle w:val="TOC2"/>
        <w:rPr>
          <w:rFonts w:asciiTheme="minorHAnsi" w:eastAsiaTheme="minorEastAsia" w:hAnsiTheme="minorHAnsi" w:cstheme="minorBidi"/>
          <w:noProof/>
          <w:sz w:val="22"/>
          <w:szCs w:val="22"/>
          <w:lang w:eastAsia="en-GB"/>
        </w:rPr>
      </w:pPr>
      <w:r w:rsidRPr="009349F2">
        <w:rPr>
          <w:noProof/>
          <w:lang w:val="fr-FR"/>
        </w:rPr>
        <w:t>8.2</w:t>
      </w:r>
      <w:r>
        <w:rPr>
          <w:rFonts w:asciiTheme="minorHAnsi" w:eastAsiaTheme="minorEastAsia" w:hAnsiTheme="minorHAnsi" w:cstheme="minorBidi"/>
          <w:noProof/>
          <w:sz w:val="22"/>
          <w:szCs w:val="22"/>
          <w:lang w:eastAsia="en-GB"/>
        </w:rPr>
        <w:tab/>
      </w:r>
      <w:r w:rsidRPr="009349F2">
        <w:rPr>
          <w:noProof/>
          <w:lang w:val="fr-FR"/>
        </w:rPr>
        <w:t>MCPTT UE configuration document</w:t>
      </w:r>
      <w:r>
        <w:rPr>
          <w:noProof/>
        </w:rPr>
        <w:tab/>
      </w:r>
      <w:r>
        <w:rPr>
          <w:noProof/>
        </w:rPr>
        <w:fldChar w:fldCharType="begin" w:fldLock="1"/>
      </w:r>
      <w:r>
        <w:rPr>
          <w:noProof/>
        </w:rPr>
        <w:instrText xml:space="preserve"> PAGEREF _Toc138337043 \h </w:instrText>
      </w:r>
      <w:r>
        <w:rPr>
          <w:noProof/>
        </w:rPr>
      </w:r>
      <w:r>
        <w:rPr>
          <w:noProof/>
        </w:rPr>
        <w:fldChar w:fldCharType="separate"/>
      </w:r>
      <w:r>
        <w:rPr>
          <w:noProof/>
        </w:rPr>
        <w:t>55</w:t>
      </w:r>
      <w:r>
        <w:rPr>
          <w:noProof/>
        </w:rPr>
        <w:fldChar w:fldCharType="end"/>
      </w:r>
    </w:p>
    <w:p w14:paraId="7C2D70AC" w14:textId="43EFBCE1" w:rsidR="00E746D0" w:rsidRDefault="00E746D0">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_Toc138337044 \h </w:instrText>
      </w:r>
      <w:r>
        <w:rPr>
          <w:noProof/>
        </w:rPr>
      </w:r>
      <w:r>
        <w:rPr>
          <w:noProof/>
        </w:rPr>
        <w:fldChar w:fldCharType="separate"/>
      </w:r>
      <w:r>
        <w:rPr>
          <w:noProof/>
        </w:rPr>
        <w:t>55</w:t>
      </w:r>
      <w:r>
        <w:rPr>
          <w:noProof/>
        </w:rPr>
        <w:fldChar w:fldCharType="end"/>
      </w:r>
    </w:p>
    <w:p w14:paraId="7648600E" w14:textId="59901926" w:rsidR="00E746D0" w:rsidRDefault="00E746D0">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_Toc138337045 \h </w:instrText>
      </w:r>
      <w:r>
        <w:rPr>
          <w:noProof/>
        </w:rPr>
      </w:r>
      <w:r>
        <w:rPr>
          <w:noProof/>
        </w:rPr>
        <w:fldChar w:fldCharType="separate"/>
      </w:r>
      <w:r>
        <w:rPr>
          <w:noProof/>
        </w:rPr>
        <w:t>55</w:t>
      </w:r>
      <w:r>
        <w:rPr>
          <w:noProof/>
        </w:rPr>
        <w:fldChar w:fldCharType="end"/>
      </w:r>
    </w:p>
    <w:p w14:paraId="5199F6BD" w14:textId="555E44DB" w:rsidR="00E746D0" w:rsidRDefault="00E746D0">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_Toc138337046 \h </w:instrText>
      </w:r>
      <w:r>
        <w:rPr>
          <w:noProof/>
        </w:rPr>
      </w:r>
      <w:r>
        <w:rPr>
          <w:noProof/>
        </w:rPr>
        <w:fldChar w:fldCharType="separate"/>
      </w:r>
      <w:r>
        <w:rPr>
          <w:noProof/>
        </w:rPr>
        <w:t>56</w:t>
      </w:r>
      <w:r>
        <w:rPr>
          <w:noProof/>
        </w:rPr>
        <w:fldChar w:fldCharType="end"/>
      </w:r>
    </w:p>
    <w:p w14:paraId="1A9BA207" w14:textId="1CAA2F42" w:rsidR="00E746D0" w:rsidRDefault="00E746D0">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_Toc138337047 \h </w:instrText>
      </w:r>
      <w:r>
        <w:rPr>
          <w:noProof/>
        </w:rPr>
      </w:r>
      <w:r>
        <w:rPr>
          <w:noProof/>
        </w:rPr>
        <w:fldChar w:fldCharType="separate"/>
      </w:r>
      <w:r>
        <w:rPr>
          <w:noProof/>
        </w:rPr>
        <w:t>56</w:t>
      </w:r>
      <w:r>
        <w:rPr>
          <w:noProof/>
        </w:rPr>
        <w:fldChar w:fldCharType="end"/>
      </w:r>
    </w:p>
    <w:p w14:paraId="5FA3B990" w14:textId="54B3B350" w:rsidR="00E746D0" w:rsidRDefault="00E746D0">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_Toc138337048 \h </w:instrText>
      </w:r>
      <w:r>
        <w:rPr>
          <w:noProof/>
        </w:rPr>
      </w:r>
      <w:r>
        <w:rPr>
          <w:noProof/>
        </w:rPr>
        <w:fldChar w:fldCharType="separate"/>
      </w:r>
      <w:r>
        <w:rPr>
          <w:noProof/>
        </w:rPr>
        <w:t>57</w:t>
      </w:r>
      <w:r>
        <w:rPr>
          <w:noProof/>
        </w:rPr>
        <w:fldChar w:fldCharType="end"/>
      </w:r>
    </w:p>
    <w:p w14:paraId="2712AD0B" w14:textId="42B49801" w:rsidR="00E746D0" w:rsidRDefault="00E746D0">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_Toc138337049 \h </w:instrText>
      </w:r>
      <w:r>
        <w:rPr>
          <w:noProof/>
        </w:rPr>
      </w:r>
      <w:r>
        <w:rPr>
          <w:noProof/>
        </w:rPr>
        <w:fldChar w:fldCharType="separate"/>
      </w:r>
      <w:r>
        <w:rPr>
          <w:noProof/>
        </w:rPr>
        <w:t>57</w:t>
      </w:r>
      <w:r>
        <w:rPr>
          <w:noProof/>
        </w:rPr>
        <w:fldChar w:fldCharType="end"/>
      </w:r>
    </w:p>
    <w:p w14:paraId="12854FC6" w14:textId="0F09C169" w:rsidR="00E746D0" w:rsidRDefault="00E746D0">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_Toc138337050 \h </w:instrText>
      </w:r>
      <w:r>
        <w:rPr>
          <w:noProof/>
        </w:rPr>
      </w:r>
      <w:r>
        <w:rPr>
          <w:noProof/>
        </w:rPr>
        <w:fldChar w:fldCharType="separate"/>
      </w:r>
      <w:r>
        <w:rPr>
          <w:noProof/>
        </w:rPr>
        <w:t>59</w:t>
      </w:r>
      <w:r>
        <w:rPr>
          <w:noProof/>
        </w:rPr>
        <w:fldChar w:fldCharType="end"/>
      </w:r>
    </w:p>
    <w:p w14:paraId="1F520B11" w14:textId="4FF67DF6" w:rsidR="00E746D0" w:rsidRDefault="00E746D0">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_Toc138337051 \h </w:instrText>
      </w:r>
      <w:r>
        <w:rPr>
          <w:noProof/>
        </w:rPr>
      </w:r>
      <w:r>
        <w:rPr>
          <w:noProof/>
        </w:rPr>
        <w:fldChar w:fldCharType="separate"/>
      </w:r>
      <w:r>
        <w:rPr>
          <w:noProof/>
        </w:rPr>
        <w:t>59</w:t>
      </w:r>
      <w:r>
        <w:rPr>
          <w:noProof/>
        </w:rPr>
        <w:fldChar w:fldCharType="end"/>
      </w:r>
    </w:p>
    <w:p w14:paraId="297F3E21" w14:textId="2C515CB2" w:rsidR="00E746D0" w:rsidRDefault="00E746D0">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_Toc138337052 \h </w:instrText>
      </w:r>
      <w:r>
        <w:rPr>
          <w:noProof/>
        </w:rPr>
      </w:r>
      <w:r>
        <w:rPr>
          <w:noProof/>
        </w:rPr>
        <w:fldChar w:fldCharType="separate"/>
      </w:r>
      <w:r>
        <w:rPr>
          <w:noProof/>
        </w:rPr>
        <w:t>59</w:t>
      </w:r>
      <w:r>
        <w:rPr>
          <w:noProof/>
        </w:rPr>
        <w:fldChar w:fldCharType="end"/>
      </w:r>
    </w:p>
    <w:p w14:paraId="117F3F40" w14:textId="24524620" w:rsidR="00E746D0" w:rsidRDefault="00E746D0">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_Toc138337053 \h </w:instrText>
      </w:r>
      <w:r>
        <w:rPr>
          <w:noProof/>
        </w:rPr>
      </w:r>
      <w:r>
        <w:rPr>
          <w:noProof/>
        </w:rPr>
        <w:fldChar w:fldCharType="separate"/>
      </w:r>
      <w:r>
        <w:rPr>
          <w:noProof/>
        </w:rPr>
        <w:t>61</w:t>
      </w:r>
      <w:r>
        <w:rPr>
          <w:noProof/>
        </w:rPr>
        <w:fldChar w:fldCharType="end"/>
      </w:r>
    </w:p>
    <w:p w14:paraId="59AA23C2" w14:textId="3E58C41A" w:rsidR="00E746D0" w:rsidRDefault="00E746D0">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_Toc138337054 \h </w:instrText>
      </w:r>
      <w:r>
        <w:rPr>
          <w:noProof/>
        </w:rPr>
      </w:r>
      <w:r>
        <w:rPr>
          <w:noProof/>
        </w:rPr>
        <w:fldChar w:fldCharType="separate"/>
      </w:r>
      <w:r>
        <w:rPr>
          <w:noProof/>
        </w:rPr>
        <w:t>62</w:t>
      </w:r>
      <w:r>
        <w:rPr>
          <w:noProof/>
        </w:rPr>
        <w:fldChar w:fldCharType="end"/>
      </w:r>
    </w:p>
    <w:p w14:paraId="6F2ABB71" w14:textId="55D48448" w:rsidR="00E746D0" w:rsidRDefault="00E746D0">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_Toc138337055 \h </w:instrText>
      </w:r>
      <w:r>
        <w:rPr>
          <w:noProof/>
        </w:rPr>
      </w:r>
      <w:r>
        <w:rPr>
          <w:noProof/>
        </w:rPr>
        <w:fldChar w:fldCharType="separate"/>
      </w:r>
      <w:r>
        <w:rPr>
          <w:noProof/>
        </w:rPr>
        <w:t>62</w:t>
      </w:r>
      <w:r>
        <w:rPr>
          <w:noProof/>
        </w:rPr>
        <w:fldChar w:fldCharType="end"/>
      </w:r>
    </w:p>
    <w:p w14:paraId="5565C274" w14:textId="5A387762" w:rsidR="00E746D0" w:rsidRDefault="00E746D0">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_Toc138337056 \h </w:instrText>
      </w:r>
      <w:r>
        <w:rPr>
          <w:noProof/>
        </w:rPr>
      </w:r>
      <w:r>
        <w:rPr>
          <w:noProof/>
        </w:rPr>
        <w:fldChar w:fldCharType="separate"/>
      </w:r>
      <w:r>
        <w:rPr>
          <w:noProof/>
        </w:rPr>
        <w:t>62</w:t>
      </w:r>
      <w:r>
        <w:rPr>
          <w:noProof/>
        </w:rPr>
        <w:fldChar w:fldCharType="end"/>
      </w:r>
    </w:p>
    <w:p w14:paraId="3BE1C544" w14:textId="359D730B" w:rsidR="00E746D0" w:rsidRDefault="00E746D0">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_Toc138337057 \h </w:instrText>
      </w:r>
      <w:r>
        <w:rPr>
          <w:noProof/>
        </w:rPr>
      </w:r>
      <w:r>
        <w:rPr>
          <w:noProof/>
        </w:rPr>
        <w:fldChar w:fldCharType="separate"/>
      </w:r>
      <w:r>
        <w:rPr>
          <w:noProof/>
        </w:rPr>
        <w:t>62</w:t>
      </w:r>
      <w:r>
        <w:rPr>
          <w:noProof/>
        </w:rPr>
        <w:fldChar w:fldCharType="end"/>
      </w:r>
    </w:p>
    <w:p w14:paraId="5F599579" w14:textId="1274AA1E" w:rsidR="00E746D0" w:rsidRDefault="00E746D0">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_Toc138337058 \h </w:instrText>
      </w:r>
      <w:r>
        <w:rPr>
          <w:noProof/>
        </w:rPr>
      </w:r>
      <w:r>
        <w:rPr>
          <w:noProof/>
        </w:rPr>
        <w:fldChar w:fldCharType="separate"/>
      </w:r>
      <w:r>
        <w:rPr>
          <w:noProof/>
        </w:rPr>
        <w:t>62</w:t>
      </w:r>
      <w:r>
        <w:rPr>
          <w:noProof/>
        </w:rPr>
        <w:fldChar w:fldCharType="end"/>
      </w:r>
    </w:p>
    <w:p w14:paraId="0AC81FA6" w14:textId="1D952CC0" w:rsidR="00E746D0" w:rsidRDefault="00E746D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_Toc138337059 \h </w:instrText>
      </w:r>
      <w:r>
        <w:rPr>
          <w:noProof/>
        </w:rPr>
      </w:r>
      <w:r>
        <w:rPr>
          <w:noProof/>
        </w:rPr>
        <w:fldChar w:fldCharType="separate"/>
      </w:r>
      <w:r>
        <w:rPr>
          <w:noProof/>
        </w:rPr>
        <w:t>63</w:t>
      </w:r>
      <w:r>
        <w:rPr>
          <w:noProof/>
        </w:rPr>
        <w:fldChar w:fldCharType="end"/>
      </w:r>
    </w:p>
    <w:p w14:paraId="3A72CADE" w14:textId="150E56F1" w:rsidR="00E746D0" w:rsidRDefault="00E746D0">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_Toc138337060 \h </w:instrText>
      </w:r>
      <w:r>
        <w:rPr>
          <w:noProof/>
        </w:rPr>
      </w:r>
      <w:r>
        <w:rPr>
          <w:noProof/>
        </w:rPr>
        <w:fldChar w:fldCharType="separate"/>
      </w:r>
      <w:r>
        <w:rPr>
          <w:noProof/>
        </w:rPr>
        <w:t>63</w:t>
      </w:r>
      <w:r>
        <w:rPr>
          <w:noProof/>
        </w:rPr>
        <w:fldChar w:fldCharType="end"/>
      </w:r>
    </w:p>
    <w:p w14:paraId="60DD7CE4" w14:textId="5AB3F9DC" w:rsidR="00E746D0" w:rsidRDefault="00E746D0">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_Toc138337061 \h </w:instrText>
      </w:r>
      <w:r>
        <w:rPr>
          <w:noProof/>
        </w:rPr>
      </w:r>
      <w:r>
        <w:rPr>
          <w:noProof/>
        </w:rPr>
        <w:fldChar w:fldCharType="separate"/>
      </w:r>
      <w:r>
        <w:rPr>
          <w:noProof/>
        </w:rPr>
        <w:t>63</w:t>
      </w:r>
      <w:r>
        <w:rPr>
          <w:noProof/>
        </w:rPr>
        <w:fldChar w:fldCharType="end"/>
      </w:r>
    </w:p>
    <w:p w14:paraId="2C0D134B" w14:textId="5368795B" w:rsidR="00E746D0" w:rsidRDefault="00E746D0">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_Toc138337062 \h </w:instrText>
      </w:r>
      <w:r>
        <w:rPr>
          <w:noProof/>
        </w:rPr>
      </w:r>
      <w:r>
        <w:rPr>
          <w:noProof/>
        </w:rPr>
        <w:fldChar w:fldCharType="separate"/>
      </w:r>
      <w:r>
        <w:rPr>
          <w:noProof/>
        </w:rPr>
        <w:t>63</w:t>
      </w:r>
      <w:r>
        <w:rPr>
          <w:noProof/>
        </w:rPr>
        <w:fldChar w:fldCharType="end"/>
      </w:r>
    </w:p>
    <w:p w14:paraId="0CA9DD45" w14:textId="1866AB4D" w:rsidR="00E746D0" w:rsidRDefault="00E746D0">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_Toc138337063 \h </w:instrText>
      </w:r>
      <w:r>
        <w:rPr>
          <w:noProof/>
        </w:rPr>
      </w:r>
      <w:r>
        <w:rPr>
          <w:noProof/>
        </w:rPr>
        <w:fldChar w:fldCharType="separate"/>
      </w:r>
      <w:r>
        <w:rPr>
          <w:noProof/>
        </w:rPr>
        <w:t>63</w:t>
      </w:r>
      <w:r>
        <w:rPr>
          <w:noProof/>
        </w:rPr>
        <w:fldChar w:fldCharType="end"/>
      </w:r>
    </w:p>
    <w:p w14:paraId="6B9A5C4E" w14:textId="314ACB45" w:rsidR="00E746D0" w:rsidRDefault="00E746D0">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_Toc138337064 \h </w:instrText>
      </w:r>
      <w:r>
        <w:rPr>
          <w:noProof/>
        </w:rPr>
      </w:r>
      <w:r>
        <w:rPr>
          <w:noProof/>
        </w:rPr>
        <w:fldChar w:fldCharType="separate"/>
      </w:r>
      <w:r>
        <w:rPr>
          <w:noProof/>
        </w:rPr>
        <w:t>68</w:t>
      </w:r>
      <w:r>
        <w:rPr>
          <w:noProof/>
        </w:rPr>
        <w:fldChar w:fldCharType="end"/>
      </w:r>
    </w:p>
    <w:p w14:paraId="1BD41E0A" w14:textId="6D524A74" w:rsidR="00E746D0" w:rsidRDefault="00E746D0">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_Toc138337065 \h </w:instrText>
      </w:r>
      <w:r>
        <w:rPr>
          <w:noProof/>
        </w:rPr>
      </w:r>
      <w:r>
        <w:rPr>
          <w:noProof/>
        </w:rPr>
        <w:fldChar w:fldCharType="separate"/>
      </w:r>
      <w:r>
        <w:rPr>
          <w:noProof/>
        </w:rPr>
        <w:t>68</w:t>
      </w:r>
      <w:r>
        <w:rPr>
          <w:noProof/>
        </w:rPr>
        <w:fldChar w:fldCharType="end"/>
      </w:r>
    </w:p>
    <w:p w14:paraId="3391294B" w14:textId="180EA2E3" w:rsidR="00E746D0" w:rsidRDefault="00E746D0">
      <w:pPr>
        <w:pStyle w:val="TOC4"/>
        <w:rPr>
          <w:rFonts w:asciiTheme="minorHAnsi" w:eastAsiaTheme="minorEastAsia" w:hAnsiTheme="minorHAnsi" w:cstheme="minorBidi"/>
          <w:noProof/>
          <w:sz w:val="22"/>
          <w:szCs w:val="22"/>
          <w:lang w:eastAsia="en-GB"/>
        </w:rPr>
      </w:pPr>
      <w:r>
        <w:rPr>
          <w:noProof/>
        </w:rPr>
        <w:lastRenderedPageBreak/>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_Toc138337066 \h </w:instrText>
      </w:r>
      <w:r>
        <w:rPr>
          <w:noProof/>
        </w:rPr>
      </w:r>
      <w:r>
        <w:rPr>
          <w:noProof/>
        </w:rPr>
        <w:fldChar w:fldCharType="separate"/>
      </w:r>
      <w:r>
        <w:rPr>
          <w:noProof/>
        </w:rPr>
        <w:t>74</w:t>
      </w:r>
      <w:r>
        <w:rPr>
          <w:noProof/>
        </w:rPr>
        <w:fldChar w:fldCharType="end"/>
      </w:r>
    </w:p>
    <w:p w14:paraId="62E9FCE8" w14:textId="75BC0463" w:rsidR="00E746D0" w:rsidRDefault="00E746D0">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_Toc138337067 \h </w:instrText>
      </w:r>
      <w:r>
        <w:rPr>
          <w:noProof/>
        </w:rPr>
      </w:r>
      <w:r>
        <w:rPr>
          <w:noProof/>
        </w:rPr>
        <w:fldChar w:fldCharType="separate"/>
      </w:r>
      <w:r>
        <w:rPr>
          <w:noProof/>
        </w:rPr>
        <w:t>75</w:t>
      </w:r>
      <w:r>
        <w:rPr>
          <w:noProof/>
        </w:rPr>
        <w:fldChar w:fldCharType="end"/>
      </w:r>
    </w:p>
    <w:p w14:paraId="4598483E" w14:textId="66AE21BF" w:rsidR="00E746D0" w:rsidRDefault="00E746D0">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_Toc138337068 \h </w:instrText>
      </w:r>
      <w:r>
        <w:rPr>
          <w:noProof/>
        </w:rPr>
      </w:r>
      <w:r>
        <w:rPr>
          <w:noProof/>
        </w:rPr>
        <w:fldChar w:fldCharType="separate"/>
      </w:r>
      <w:r>
        <w:rPr>
          <w:noProof/>
        </w:rPr>
        <w:t>75</w:t>
      </w:r>
      <w:r>
        <w:rPr>
          <w:noProof/>
        </w:rPr>
        <w:fldChar w:fldCharType="end"/>
      </w:r>
    </w:p>
    <w:p w14:paraId="7E1844F1" w14:textId="610150A2" w:rsidR="00E746D0" w:rsidRDefault="00E746D0">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_Toc138337069 \h </w:instrText>
      </w:r>
      <w:r>
        <w:rPr>
          <w:noProof/>
        </w:rPr>
      </w:r>
      <w:r>
        <w:rPr>
          <w:noProof/>
        </w:rPr>
        <w:fldChar w:fldCharType="separate"/>
      </w:r>
      <w:r>
        <w:rPr>
          <w:noProof/>
        </w:rPr>
        <w:t>75</w:t>
      </w:r>
      <w:r>
        <w:rPr>
          <w:noProof/>
        </w:rPr>
        <w:fldChar w:fldCharType="end"/>
      </w:r>
    </w:p>
    <w:p w14:paraId="0419CA44" w14:textId="4EA058CD" w:rsidR="00E746D0" w:rsidRDefault="00E746D0">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_Toc138337070 \h </w:instrText>
      </w:r>
      <w:r>
        <w:rPr>
          <w:noProof/>
        </w:rPr>
      </w:r>
      <w:r>
        <w:rPr>
          <w:noProof/>
        </w:rPr>
        <w:fldChar w:fldCharType="separate"/>
      </w:r>
      <w:r>
        <w:rPr>
          <w:noProof/>
        </w:rPr>
        <w:t>94</w:t>
      </w:r>
      <w:r>
        <w:rPr>
          <w:noProof/>
        </w:rPr>
        <w:fldChar w:fldCharType="end"/>
      </w:r>
    </w:p>
    <w:p w14:paraId="6C7137CA" w14:textId="24506C69" w:rsidR="00E746D0" w:rsidRDefault="00E746D0">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_Toc138337071 \h </w:instrText>
      </w:r>
      <w:r>
        <w:rPr>
          <w:noProof/>
        </w:rPr>
      </w:r>
      <w:r>
        <w:rPr>
          <w:noProof/>
        </w:rPr>
        <w:fldChar w:fldCharType="separate"/>
      </w:r>
      <w:r>
        <w:rPr>
          <w:noProof/>
        </w:rPr>
        <w:t>94</w:t>
      </w:r>
      <w:r>
        <w:rPr>
          <w:noProof/>
        </w:rPr>
        <w:fldChar w:fldCharType="end"/>
      </w:r>
    </w:p>
    <w:p w14:paraId="4E763D36" w14:textId="05AE53B7" w:rsidR="00E746D0" w:rsidRDefault="00E746D0">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_Toc138337072 \h </w:instrText>
      </w:r>
      <w:r>
        <w:rPr>
          <w:noProof/>
        </w:rPr>
      </w:r>
      <w:r>
        <w:rPr>
          <w:noProof/>
        </w:rPr>
        <w:fldChar w:fldCharType="separate"/>
      </w:r>
      <w:r>
        <w:rPr>
          <w:noProof/>
        </w:rPr>
        <w:t>94</w:t>
      </w:r>
      <w:r>
        <w:rPr>
          <w:noProof/>
        </w:rPr>
        <w:fldChar w:fldCharType="end"/>
      </w:r>
    </w:p>
    <w:p w14:paraId="29173223" w14:textId="098FE31C" w:rsidR="00E746D0" w:rsidRDefault="00E746D0">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_Toc138337073 \h </w:instrText>
      </w:r>
      <w:r>
        <w:rPr>
          <w:noProof/>
        </w:rPr>
      </w:r>
      <w:r>
        <w:rPr>
          <w:noProof/>
        </w:rPr>
        <w:fldChar w:fldCharType="separate"/>
      </w:r>
      <w:r>
        <w:rPr>
          <w:noProof/>
        </w:rPr>
        <w:t>94</w:t>
      </w:r>
      <w:r>
        <w:rPr>
          <w:noProof/>
        </w:rPr>
        <w:fldChar w:fldCharType="end"/>
      </w:r>
    </w:p>
    <w:p w14:paraId="79EB234E" w14:textId="441422FB" w:rsidR="00E746D0" w:rsidRDefault="00E746D0">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_Toc138337074 \h </w:instrText>
      </w:r>
      <w:r>
        <w:rPr>
          <w:noProof/>
        </w:rPr>
      </w:r>
      <w:r>
        <w:rPr>
          <w:noProof/>
        </w:rPr>
        <w:fldChar w:fldCharType="separate"/>
      </w:r>
      <w:r>
        <w:rPr>
          <w:noProof/>
        </w:rPr>
        <w:t>94</w:t>
      </w:r>
      <w:r>
        <w:rPr>
          <w:noProof/>
        </w:rPr>
        <w:fldChar w:fldCharType="end"/>
      </w:r>
    </w:p>
    <w:p w14:paraId="4CB66930" w14:textId="72E135B0" w:rsidR="00E746D0" w:rsidRDefault="00E746D0">
      <w:pPr>
        <w:pStyle w:val="TOC2"/>
        <w:rPr>
          <w:rFonts w:asciiTheme="minorHAnsi" w:eastAsiaTheme="minorEastAsia" w:hAnsiTheme="minorHAnsi" w:cstheme="minorBidi"/>
          <w:noProof/>
          <w:sz w:val="22"/>
          <w:szCs w:val="22"/>
          <w:lang w:eastAsia="en-GB"/>
        </w:rPr>
      </w:pPr>
      <w:r w:rsidRPr="009349F2">
        <w:rPr>
          <w:noProof/>
          <w:lang w:val="en-US"/>
        </w:rPr>
        <w:t>8.4</w:t>
      </w:r>
      <w:r>
        <w:rPr>
          <w:rFonts w:asciiTheme="minorHAnsi" w:eastAsiaTheme="minorEastAsia" w:hAnsiTheme="minorHAnsi" w:cstheme="minorBidi"/>
          <w:noProof/>
          <w:sz w:val="22"/>
          <w:szCs w:val="22"/>
          <w:lang w:eastAsia="en-GB"/>
        </w:rPr>
        <w:tab/>
      </w:r>
      <w:r w:rsidRPr="009349F2">
        <w:rPr>
          <w:noProof/>
          <w:lang w:val="en-US"/>
        </w:rPr>
        <w:t>MCPTT service configuration document</w:t>
      </w:r>
      <w:r>
        <w:rPr>
          <w:noProof/>
        </w:rPr>
        <w:tab/>
      </w:r>
      <w:r>
        <w:rPr>
          <w:noProof/>
        </w:rPr>
        <w:fldChar w:fldCharType="begin" w:fldLock="1"/>
      </w:r>
      <w:r>
        <w:rPr>
          <w:noProof/>
        </w:rPr>
        <w:instrText xml:space="preserve"> PAGEREF _Toc138337075 \h </w:instrText>
      </w:r>
      <w:r>
        <w:rPr>
          <w:noProof/>
        </w:rPr>
      </w:r>
      <w:r>
        <w:rPr>
          <w:noProof/>
        </w:rPr>
        <w:fldChar w:fldCharType="separate"/>
      </w:r>
      <w:r>
        <w:rPr>
          <w:noProof/>
        </w:rPr>
        <w:t>95</w:t>
      </w:r>
      <w:r>
        <w:rPr>
          <w:noProof/>
        </w:rPr>
        <w:fldChar w:fldCharType="end"/>
      </w:r>
    </w:p>
    <w:p w14:paraId="0CEE280A" w14:textId="5033C283" w:rsidR="00E746D0" w:rsidRDefault="00E746D0">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_Toc138337076 \h </w:instrText>
      </w:r>
      <w:r>
        <w:rPr>
          <w:noProof/>
        </w:rPr>
      </w:r>
      <w:r>
        <w:rPr>
          <w:noProof/>
        </w:rPr>
        <w:fldChar w:fldCharType="separate"/>
      </w:r>
      <w:r>
        <w:rPr>
          <w:noProof/>
        </w:rPr>
        <w:t>95</w:t>
      </w:r>
      <w:r>
        <w:rPr>
          <w:noProof/>
        </w:rPr>
        <w:fldChar w:fldCharType="end"/>
      </w:r>
    </w:p>
    <w:p w14:paraId="2782B3B1" w14:textId="3759C7B5" w:rsidR="00E746D0" w:rsidRDefault="00E746D0">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_Toc138337077 \h </w:instrText>
      </w:r>
      <w:r>
        <w:rPr>
          <w:noProof/>
        </w:rPr>
      </w:r>
      <w:r>
        <w:rPr>
          <w:noProof/>
        </w:rPr>
        <w:fldChar w:fldCharType="separate"/>
      </w:r>
      <w:r>
        <w:rPr>
          <w:noProof/>
        </w:rPr>
        <w:t>95</w:t>
      </w:r>
      <w:r>
        <w:rPr>
          <w:noProof/>
        </w:rPr>
        <w:fldChar w:fldCharType="end"/>
      </w:r>
    </w:p>
    <w:p w14:paraId="5C345FA5" w14:textId="308BE285" w:rsidR="00E746D0" w:rsidRDefault="00E746D0">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_Toc138337078 \h </w:instrText>
      </w:r>
      <w:r>
        <w:rPr>
          <w:noProof/>
        </w:rPr>
      </w:r>
      <w:r>
        <w:rPr>
          <w:noProof/>
        </w:rPr>
        <w:fldChar w:fldCharType="separate"/>
      </w:r>
      <w:r>
        <w:rPr>
          <w:noProof/>
        </w:rPr>
        <w:t>95</w:t>
      </w:r>
      <w:r>
        <w:rPr>
          <w:noProof/>
        </w:rPr>
        <w:fldChar w:fldCharType="end"/>
      </w:r>
    </w:p>
    <w:p w14:paraId="60462EAE" w14:textId="192C0CB7" w:rsidR="00E746D0" w:rsidRDefault="00E746D0">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_Toc138337079 \h </w:instrText>
      </w:r>
      <w:r>
        <w:rPr>
          <w:noProof/>
        </w:rPr>
      </w:r>
      <w:r>
        <w:rPr>
          <w:noProof/>
        </w:rPr>
        <w:fldChar w:fldCharType="separate"/>
      </w:r>
      <w:r>
        <w:rPr>
          <w:noProof/>
        </w:rPr>
        <w:t>97</w:t>
      </w:r>
      <w:r>
        <w:rPr>
          <w:noProof/>
        </w:rPr>
        <w:fldChar w:fldCharType="end"/>
      </w:r>
    </w:p>
    <w:p w14:paraId="7F79BF12" w14:textId="23867DA9" w:rsidR="00E746D0" w:rsidRDefault="00E746D0">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_Toc138337080 \h </w:instrText>
      </w:r>
      <w:r>
        <w:rPr>
          <w:noProof/>
        </w:rPr>
      </w:r>
      <w:r>
        <w:rPr>
          <w:noProof/>
        </w:rPr>
        <w:fldChar w:fldCharType="separate"/>
      </w:r>
      <w:r>
        <w:rPr>
          <w:noProof/>
        </w:rPr>
        <w:t>97</w:t>
      </w:r>
      <w:r>
        <w:rPr>
          <w:noProof/>
        </w:rPr>
        <w:fldChar w:fldCharType="end"/>
      </w:r>
    </w:p>
    <w:p w14:paraId="7CA40B06" w14:textId="42273F07" w:rsidR="00E746D0" w:rsidRDefault="00E746D0">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_Toc138337081 \h </w:instrText>
      </w:r>
      <w:r>
        <w:rPr>
          <w:noProof/>
        </w:rPr>
      </w:r>
      <w:r>
        <w:rPr>
          <w:noProof/>
        </w:rPr>
        <w:fldChar w:fldCharType="separate"/>
      </w:r>
      <w:r>
        <w:rPr>
          <w:noProof/>
        </w:rPr>
        <w:t>101</w:t>
      </w:r>
      <w:r>
        <w:rPr>
          <w:noProof/>
        </w:rPr>
        <w:fldChar w:fldCharType="end"/>
      </w:r>
    </w:p>
    <w:p w14:paraId="3C47DE30" w14:textId="10B5B49A" w:rsidR="00E746D0" w:rsidRDefault="00E746D0">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_Toc138337082 \h </w:instrText>
      </w:r>
      <w:r>
        <w:rPr>
          <w:noProof/>
        </w:rPr>
      </w:r>
      <w:r>
        <w:rPr>
          <w:noProof/>
        </w:rPr>
        <w:fldChar w:fldCharType="separate"/>
      </w:r>
      <w:r>
        <w:rPr>
          <w:noProof/>
        </w:rPr>
        <w:t>101</w:t>
      </w:r>
      <w:r>
        <w:rPr>
          <w:noProof/>
        </w:rPr>
        <w:fldChar w:fldCharType="end"/>
      </w:r>
    </w:p>
    <w:p w14:paraId="2C23BEC4" w14:textId="0D0193DD" w:rsidR="00E746D0" w:rsidRDefault="00E746D0">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_Toc138337083 \h </w:instrText>
      </w:r>
      <w:r>
        <w:rPr>
          <w:noProof/>
        </w:rPr>
      </w:r>
      <w:r>
        <w:rPr>
          <w:noProof/>
        </w:rPr>
        <w:fldChar w:fldCharType="separate"/>
      </w:r>
      <w:r>
        <w:rPr>
          <w:noProof/>
        </w:rPr>
        <w:t>101</w:t>
      </w:r>
      <w:r>
        <w:rPr>
          <w:noProof/>
        </w:rPr>
        <w:fldChar w:fldCharType="end"/>
      </w:r>
    </w:p>
    <w:p w14:paraId="725A2B2F" w14:textId="74E8F7DF" w:rsidR="00E746D0" w:rsidRDefault="00E746D0">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_Toc138337084 \h </w:instrText>
      </w:r>
      <w:r>
        <w:rPr>
          <w:noProof/>
        </w:rPr>
      </w:r>
      <w:r>
        <w:rPr>
          <w:noProof/>
        </w:rPr>
        <w:fldChar w:fldCharType="separate"/>
      </w:r>
      <w:r>
        <w:rPr>
          <w:noProof/>
        </w:rPr>
        <w:t>104</w:t>
      </w:r>
      <w:r>
        <w:rPr>
          <w:noProof/>
        </w:rPr>
        <w:fldChar w:fldCharType="end"/>
      </w:r>
    </w:p>
    <w:p w14:paraId="08379CF1" w14:textId="0FED9253" w:rsidR="00E746D0" w:rsidRDefault="00E746D0">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_Toc138337085 \h </w:instrText>
      </w:r>
      <w:r>
        <w:rPr>
          <w:noProof/>
        </w:rPr>
      </w:r>
      <w:r>
        <w:rPr>
          <w:noProof/>
        </w:rPr>
        <w:fldChar w:fldCharType="separate"/>
      </w:r>
      <w:r>
        <w:rPr>
          <w:noProof/>
        </w:rPr>
        <w:t>108</w:t>
      </w:r>
      <w:r>
        <w:rPr>
          <w:noProof/>
        </w:rPr>
        <w:fldChar w:fldCharType="end"/>
      </w:r>
    </w:p>
    <w:p w14:paraId="588C8E8F" w14:textId="48E72F4A" w:rsidR="00E746D0" w:rsidRDefault="00E746D0">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_Toc138337086 \h </w:instrText>
      </w:r>
      <w:r>
        <w:rPr>
          <w:noProof/>
        </w:rPr>
      </w:r>
      <w:r>
        <w:rPr>
          <w:noProof/>
        </w:rPr>
        <w:fldChar w:fldCharType="separate"/>
      </w:r>
      <w:r>
        <w:rPr>
          <w:noProof/>
        </w:rPr>
        <w:t>108</w:t>
      </w:r>
      <w:r>
        <w:rPr>
          <w:noProof/>
        </w:rPr>
        <w:fldChar w:fldCharType="end"/>
      </w:r>
    </w:p>
    <w:p w14:paraId="2345E8F4" w14:textId="242EE315" w:rsidR="00E746D0" w:rsidRDefault="00E746D0">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_Toc138337087 \h </w:instrText>
      </w:r>
      <w:r>
        <w:rPr>
          <w:noProof/>
        </w:rPr>
      </w:r>
      <w:r>
        <w:rPr>
          <w:noProof/>
        </w:rPr>
        <w:fldChar w:fldCharType="separate"/>
      </w:r>
      <w:r>
        <w:rPr>
          <w:noProof/>
        </w:rPr>
        <w:t>108</w:t>
      </w:r>
      <w:r>
        <w:rPr>
          <w:noProof/>
        </w:rPr>
        <w:fldChar w:fldCharType="end"/>
      </w:r>
    </w:p>
    <w:p w14:paraId="4C06ACC9" w14:textId="37930895" w:rsidR="00E746D0" w:rsidRDefault="00E746D0">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_Toc138337088 \h </w:instrText>
      </w:r>
      <w:r>
        <w:rPr>
          <w:noProof/>
        </w:rPr>
      </w:r>
      <w:r>
        <w:rPr>
          <w:noProof/>
        </w:rPr>
        <w:fldChar w:fldCharType="separate"/>
      </w:r>
      <w:r>
        <w:rPr>
          <w:noProof/>
        </w:rPr>
        <w:t>108</w:t>
      </w:r>
      <w:r>
        <w:rPr>
          <w:noProof/>
        </w:rPr>
        <w:fldChar w:fldCharType="end"/>
      </w:r>
    </w:p>
    <w:p w14:paraId="371F742F" w14:textId="63507D0B" w:rsidR="00E746D0" w:rsidRDefault="00E746D0">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_Toc138337089 \h </w:instrText>
      </w:r>
      <w:r>
        <w:rPr>
          <w:noProof/>
        </w:rPr>
      </w:r>
      <w:r>
        <w:rPr>
          <w:noProof/>
        </w:rPr>
        <w:fldChar w:fldCharType="separate"/>
      </w:r>
      <w:r>
        <w:rPr>
          <w:noProof/>
        </w:rPr>
        <w:t>108</w:t>
      </w:r>
      <w:r>
        <w:rPr>
          <w:noProof/>
        </w:rPr>
        <w:fldChar w:fldCharType="end"/>
      </w:r>
    </w:p>
    <w:p w14:paraId="4CB90EC2" w14:textId="658A001E" w:rsidR="00E746D0" w:rsidRDefault="00E746D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_Toc138337090 \h </w:instrText>
      </w:r>
      <w:r>
        <w:rPr>
          <w:noProof/>
        </w:rPr>
      </w:r>
      <w:r>
        <w:rPr>
          <w:noProof/>
        </w:rPr>
        <w:fldChar w:fldCharType="separate"/>
      </w:r>
      <w:r>
        <w:rPr>
          <w:noProof/>
        </w:rPr>
        <w:t>109</w:t>
      </w:r>
      <w:r>
        <w:rPr>
          <w:noProof/>
        </w:rPr>
        <w:fldChar w:fldCharType="end"/>
      </w:r>
    </w:p>
    <w:p w14:paraId="72780097" w14:textId="5B4DDF65" w:rsidR="00E746D0" w:rsidRDefault="00E746D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_Toc138337091 \h </w:instrText>
      </w:r>
      <w:r>
        <w:rPr>
          <w:noProof/>
        </w:rPr>
      </w:r>
      <w:r>
        <w:rPr>
          <w:noProof/>
        </w:rPr>
        <w:fldChar w:fldCharType="separate"/>
      </w:r>
      <w:r>
        <w:rPr>
          <w:noProof/>
        </w:rPr>
        <w:t>109</w:t>
      </w:r>
      <w:r>
        <w:rPr>
          <w:noProof/>
        </w:rPr>
        <w:fldChar w:fldCharType="end"/>
      </w:r>
    </w:p>
    <w:p w14:paraId="00BB9214" w14:textId="5ABCBAAD" w:rsidR="00E746D0" w:rsidRDefault="00E746D0">
      <w:pPr>
        <w:pStyle w:val="TOC2"/>
        <w:rPr>
          <w:rFonts w:asciiTheme="minorHAnsi" w:eastAsiaTheme="minorEastAsia" w:hAnsiTheme="minorHAnsi" w:cstheme="minorBidi"/>
          <w:noProof/>
          <w:sz w:val="22"/>
          <w:szCs w:val="22"/>
          <w:lang w:eastAsia="en-GB"/>
        </w:rPr>
      </w:pPr>
      <w:r w:rsidRPr="009349F2">
        <w:rPr>
          <w:noProof/>
          <w:lang w:val="fr-FR"/>
        </w:rPr>
        <w:t>9.2</w:t>
      </w:r>
      <w:r>
        <w:rPr>
          <w:rFonts w:asciiTheme="minorHAnsi" w:eastAsiaTheme="minorEastAsia" w:hAnsiTheme="minorHAnsi" w:cstheme="minorBidi"/>
          <w:noProof/>
          <w:sz w:val="22"/>
          <w:szCs w:val="22"/>
          <w:lang w:eastAsia="en-GB"/>
        </w:rPr>
        <w:tab/>
      </w:r>
      <w:r w:rsidRPr="009349F2">
        <w:rPr>
          <w:noProof/>
          <w:lang w:val="fr-FR"/>
        </w:rPr>
        <w:t>MCVideo UE configuration document</w:t>
      </w:r>
      <w:r>
        <w:rPr>
          <w:noProof/>
        </w:rPr>
        <w:tab/>
      </w:r>
      <w:r>
        <w:rPr>
          <w:noProof/>
        </w:rPr>
        <w:fldChar w:fldCharType="begin" w:fldLock="1"/>
      </w:r>
      <w:r>
        <w:rPr>
          <w:noProof/>
        </w:rPr>
        <w:instrText xml:space="preserve"> PAGEREF _Toc138337092 \h </w:instrText>
      </w:r>
      <w:r>
        <w:rPr>
          <w:noProof/>
        </w:rPr>
      </w:r>
      <w:r>
        <w:rPr>
          <w:noProof/>
        </w:rPr>
        <w:fldChar w:fldCharType="separate"/>
      </w:r>
      <w:r>
        <w:rPr>
          <w:noProof/>
        </w:rPr>
        <w:t>109</w:t>
      </w:r>
      <w:r>
        <w:rPr>
          <w:noProof/>
        </w:rPr>
        <w:fldChar w:fldCharType="end"/>
      </w:r>
    </w:p>
    <w:p w14:paraId="36DFA810" w14:textId="133DEE1C" w:rsidR="00E746D0" w:rsidRDefault="00E746D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_Toc138337093 \h </w:instrText>
      </w:r>
      <w:r>
        <w:rPr>
          <w:noProof/>
        </w:rPr>
      </w:r>
      <w:r>
        <w:rPr>
          <w:noProof/>
        </w:rPr>
        <w:fldChar w:fldCharType="separate"/>
      </w:r>
      <w:r>
        <w:rPr>
          <w:noProof/>
        </w:rPr>
        <w:t>109</w:t>
      </w:r>
      <w:r>
        <w:rPr>
          <w:noProof/>
        </w:rPr>
        <w:fldChar w:fldCharType="end"/>
      </w:r>
    </w:p>
    <w:p w14:paraId="3D3F3A64" w14:textId="225DA652" w:rsidR="00E746D0" w:rsidRDefault="00E746D0">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_Toc138337094 \h </w:instrText>
      </w:r>
      <w:r>
        <w:rPr>
          <w:noProof/>
        </w:rPr>
      </w:r>
      <w:r>
        <w:rPr>
          <w:noProof/>
        </w:rPr>
        <w:fldChar w:fldCharType="separate"/>
      </w:r>
      <w:r>
        <w:rPr>
          <w:noProof/>
        </w:rPr>
        <w:t>109</w:t>
      </w:r>
      <w:r>
        <w:rPr>
          <w:noProof/>
        </w:rPr>
        <w:fldChar w:fldCharType="end"/>
      </w:r>
    </w:p>
    <w:p w14:paraId="3DAFE5B2" w14:textId="218072EE" w:rsidR="00E746D0" w:rsidRDefault="00E746D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_Toc138337095 \h </w:instrText>
      </w:r>
      <w:r>
        <w:rPr>
          <w:noProof/>
        </w:rPr>
      </w:r>
      <w:r>
        <w:rPr>
          <w:noProof/>
        </w:rPr>
        <w:fldChar w:fldCharType="separate"/>
      </w:r>
      <w:r>
        <w:rPr>
          <w:noProof/>
        </w:rPr>
        <w:t>110</w:t>
      </w:r>
      <w:r>
        <w:rPr>
          <w:noProof/>
        </w:rPr>
        <w:fldChar w:fldCharType="end"/>
      </w:r>
    </w:p>
    <w:p w14:paraId="200BAF90" w14:textId="78EE326D" w:rsidR="00E746D0" w:rsidRDefault="00E746D0">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_Toc138337096 \h </w:instrText>
      </w:r>
      <w:r>
        <w:rPr>
          <w:noProof/>
        </w:rPr>
      </w:r>
      <w:r>
        <w:rPr>
          <w:noProof/>
        </w:rPr>
        <w:fldChar w:fldCharType="separate"/>
      </w:r>
      <w:r>
        <w:rPr>
          <w:noProof/>
        </w:rPr>
        <w:t>110</w:t>
      </w:r>
      <w:r>
        <w:rPr>
          <w:noProof/>
        </w:rPr>
        <w:fldChar w:fldCharType="end"/>
      </w:r>
    </w:p>
    <w:p w14:paraId="7B5AEF3E" w14:textId="5149D334" w:rsidR="00E746D0" w:rsidRDefault="00E746D0">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_Toc138337097 \h </w:instrText>
      </w:r>
      <w:r>
        <w:rPr>
          <w:noProof/>
        </w:rPr>
      </w:r>
      <w:r>
        <w:rPr>
          <w:noProof/>
        </w:rPr>
        <w:fldChar w:fldCharType="separate"/>
      </w:r>
      <w:r>
        <w:rPr>
          <w:noProof/>
        </w:rPr>
        <w:t>111</w:t>
      </w:r>
      <w:r>
        <w:rPr>
          <w:noProof/>
        </w:rPr>
        <w:fldChar w:fldCharType="end"/>
      </w:r>
    </w:p>
    <w:p w14:paraId="6A9905BF" w14:textId="3C4693F5" w:rsidR="00E746D0" w:rsidRDefault="00E746D0">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_Toc138337098 \h </w:instrText>
      </w:r>
      <w:r>
        <w:rPr>
          <w:noProof/>
        </w:rPr>
      </w:r>
      <w:r>
        <w:rPr>
          <w:noProof/>
        </w:rPr>
        <w:fldChar w:fldCharType="separate"/>
      </w:r>
      <w:r>
        <w:rPr>
          <w:noProof/>
        </w:rPr>
        <w:t>111</w:t>
      </w:r>
      <w:r>
        <w:rPr>
          <w:noProof/>
        </w:rPr>
        <w:fldChar w:fldCharType="end"/>
      </w:r>
    </w:p>
    <w:p w14:paraId="0B7E63B4" w14:textId="01D87BC2" w:rsidR="00E746D0" w:rsidRDefault="00E746D0">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_Toc138337099 \h </w:instrText>
      </w:r>
      <w:r>
        <w:rPr>
          <w:noProof/>
        </w:rPr>
      </w:r>
      <w:r>
        <w:rPr>
          <w:noProof/>
        </w:rPr>
        <w:fldChar w:fldCharType="separate"/>
      </w:r>
      <w:r>
        <w:rPr>
          <w:noProof/>
        </w:rPr>
        <w:t>113</w:t>
      </w:r>
      <w:r>
        <w:rPr>
          <w:noProof/>
        </w:rPr>
        <w:fldChar w:fldCharType="end"/>
      </w:r>
    </w:p>
    <w:p w14:paraId="0AC3B8C6" w14:textId="76A22722" w:rsidR="00E746D0" w:rsidRDefault="00E746D0">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_Toc138337100 \h </w:instrText>
      </w:r>
      <w:r>
        <w:rPr>
          <w:noProof/>
        </w:rPr>
      </w:r>
      <w:r>
        <w:rPr>
          <w:noProof/>
        </w:rPr>
        <w:fldChar w:fldCharType="separate"/>
      </w:r>
      <w:r>
        <w:rPr>
          <w:noProof/>
        </w:rPr>
        <w:t>113</w:t>
      </w:r>
      <w:r>
        <w:rPr>
          <w:noProof/>
        </w:rPr>
        <w:fldChar w:fldCharType="end"/>
      </w:r>
    </w:p>
    <w:p w14:paraId="1194493E" w14:textId="35F36DDB" w:rsidR="00E746D0" w:rsidRDefault="00E746D0">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_Toc138337101 \h </w:instrText>
      </w:r>
      <w:r>
        <w:rPr>
          <w:noProof/>
        </w:rPr>
      </w:r>
      <w:r>
        <w:rPr>
          <w:noProof/>
        </w:rPr>
        <w:fldChar w:fldCharType="separate"/>
      </w:r>
      <w:r>
        <w:rPr>
          <w:noProof/>
        </w:rPr>
        <w:t>113</w:t>
      </w:r>
      <w:r>
        <w:rPr>
          <w:noProof/>
        </w:rPr>
        <w:fldChar w:fldCharType="end"/>
      </w:r>
    </w:p>
    <w:p w14:paraId="00CA83AD" w14:textId="1817E50F" w:rsidR="00E746D0" w:rsidRDefault="00E746D0">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_Toc138337102 \h </w:instrText>
      </w:r>
      <w:r>
        <w:rPr>
          <w:noProof/>
        </w:rPr>
      </w:r>
      <w:r>
        <w:rPr>
          <w:noProof/>
        </w:rPr>
        <w:fldChar w:fldCharType="separate"/>
      </w:r>
      <w:r>
        <w:rPr>
          <w:noProof/>
        </w:rPr>
        <w:t>115</w:t>
      </w:r>
      <w:r>
        <w:rPr>
          <w:noProof/>
        </w:rPr>
        <w:fldChar w:fldCharType="end"/>
      </w:r>
    </w:p>
    <w:p w14:paraId="742A4781" w14:textId="69BE4C61" w:rsidR="00E746D0" w:rsidRDefault="00E746D0">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_Toc138337103 \h </w:instrText>
      </w:r>
      <w:r>
        <w:rPr>
          <w:noProof/>
        </w:rPr>
      </w:r>
      <w:r>
        <w:rPr>
          <w:noProof/>
        </w:rPr>
        <w:fldChar w:fldCharType="separate"/>
      </w:r>
      <w:r>
        <w:rPr>
          <w:noProof/>
        </w:rPr>
        <w:t>116</w:t>
      </w:r>
      <w:r>
        <w:rPr>
          <w:noProof/>
        </w:rPr>
        <w:fldChar w:fldCharType="end"/>
      </w:r>
    </w:p>
    <w:p w14:paraId="150620E5" w14:textId="720451A7" w:rsidR="00E746D0" w:rsidRDefault="00E746D0">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_Toc138337104 \h </w:instrText>
      </w:r>
      <w:r>
        <w:rPr>
          <w:noProof/>
        </w:rPr>
      </w:r>
      <w:r>
        <w:rPr>
          <w:noProof/>
        </w:rPr>
        <w:fldChar w:fldCharType="separate"/>
      </w:r>
      <w:r>
        <w:rPr>
          <w:noProof/>
        </w:rPr>
        <w:t>116</w:t>
      </w:r>
      <w:r>
        <w:rPr>
          <w:noProof/>
        </w:rPr>
        <w:fldChar w:fldCharType="end"/>
      </w:r>
    </w:p>
    <w:p w14:paraId="2728A7F7" w14:textId="332C8F3A" w:rsidR="00E746D0" w:rsidRDefault="00E746D0">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_Toc138337105 \h </w:instrText>
      </w:r>
      <w:r>
        <w:rPr>
          <w:noProof/>
        </w:rPr>
      </w:r>
      <w:r>
        <w:rPr>
          <w:noProof/>
        </w:rPr>
        <w:fldChar w:fldCharType="separate"/>
      </w:r>
      <w:r>
        <w:rPr>
          <w:noProof/>
        </w:rPr>
        <w:t>116</w:t>
      </w:r>
      <w:r>
        <w:rPr>
          <w:noProof/>
        </w:rPr>
        <w:fldChar w:fldCharType="end"/>
      </w:r>
    </w:p>
    <w:p w14:paraId="5DC0801A" w14:textId="4F451317" w:rsidR="00E746D0" w:rsidRDefault="00E746D0">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_Toc138337106 \h </w:instrText>
      </w:r>
      <w:r>
        <w:rPr>
          <w:noProof/>
        </w:rPr>
      </w:r>
      <w:r>
        <w:rPr>
          <w:noProof/>
        </w:rPr>
        <w:fldChar w:fldCharType="separate"/>
      </w:r>
      <w:r>
        <w:rPr>
          <w:noProof/>
        </w:rPr>
        <w:t>116</w:t>
      </w:r>
      <w:r>
        <w:rPr>
          <w:noProof/>
        </w:rPr>
        <w:fldChar w:fldCharType="end"/>
      </w:r>
    </w:p>
    <w:p w14:paraId="3CFF4953" w14:textId="251B567F" w:rsidR="00E746D0" w:rsidRDefault="00E746D0">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_Toc138337107 \h </w:instrText>
      </w:r>
      <w:r>
        <w:rPr>
          <w:noProof/>
        </w:rPr>
      </w:r>
      <w:r>
        <w:rPr>
          <w:noProof/>
        </w:rPr>
        <w:fldChar w:fldCharType="separate"/>
      </w:r>
      <w:r>
        <w:rPr>
          <w:noProof/>
        </w:rPr>
        <w:t>116</w:t>
      </w:r>
      <w:r>
        <w:rPr>
          <w:noProof/>
        </w:rPr>
        <w:fldChar w:fldCharType="end"/>
      </w:r>
    </w:p>
    <w:p w14:paraId="28ACD3DD" w14:textId="7320B7E6" w:rsidR="00E746D0" w:rsidRDefault="00E746D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_Toc138337108 \h </w:instrText>
      </w:r>
      <w:r>
        <w:rPr>
          <w:noProof/>
        </w:rPr>
      </w:r>
      <w:r>
        <w:rPr>
          <w:noProof/>
        </w:rPr>
        <w:fldChar w:fldCharType="separate"/>
      </w:r>
      <w:r>
        <w:rPr>
          <w:noProof/>
        </w:rPr>
        <w:t>117</w:t>
      </w:r>
      <w:r>
        <w:rPr>
          <w:noProof/>
        </w:rPr>
        <w:fldChar w:fldCharType="end"/>
      </w:r>
    </w:p>
    <w:p w14:paraId="09488F8B" w14:textId="0CA410E7" w:rsidR="00E746D0" w:rsidRDefault="00E746D0">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_Toc138337109 \h </w:instrText>
      </w:r>
      <w:r>
        <w:rPr>
          <w:noProof/>
        </w:rPr>
      </w:r>
      <w:r>
        <w:rPr>
          <w:noProof/>
        </w:rPr>
        <w:fldChar w:fldCharType="separate"/>
      </w:r>
      <w:r>
        <w:rPr>
          <w:noProof/>
        </w:rPr>
        <w:t>117</w:t>
      </w:r>
      <w:r>
        <w:rPr>
          <w:noProof/>
        </w:rPr>
        <w:fldChar w:fldCharType="end"/>
      </w:r>
    </w:p>
    <w:p w14:paraId="3FB77B32" w14:textId="6261A7A4" w:rsidR="00E746D0" w:rsidRDefault="00E746D0">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_Toc138337110 \h </w:instrText>
      </w:r>
      <w:r>
        <w:rPr>
          <w:noProof/>
        </w:rPr>
      </w:r>
      <w:r>
        <w:rPr>
          <w:noProof/>
        </w:rPr>
        <w:fldChar w:fldCharType="separate"/>
      </w:r>
      <w:r>
        <w:rPr>
          <w:noProof/>
        </w:rPr>
        <w:t>117</w:t>
      </w:r>
      <w:r>
        <w:rPr>
          <w:noProof/>
        </w:rPr>
        <w:fldChar w:fldCharType="end"/>
      </w:r>
    </w:p>
    <w:p w14:paraId="7CFE13BD" w14:textId="62E96413" w:rsidR="00E746D0" w:rsidRDefault="00E746D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_Toc138337111 \h </w:instrText>
      </w:r>
      <w:r>
        <w:rPr>
          <w:noProof/>
        </w:rPr>
      </w:r>
      <w:r>
        <w:rPr>
          <w:noProof/>
        </w:rPr>
        <w:fldChar w:fldCharType="separate"/>
      </w:r>
      <w:r>
        <w:rPr>
          <w:noProof/>
        </w:rPr>
        <w:t>117</w:t>
      </w:r>
      <w:r>
        <w:rPr>
          <w:noProof/>
        </w:rPr>
        <w:fldChar w:fldCharType="end"/>
      </w:r>
    </w:p>
    <w:p w14:paraId="3A482D0D" w14:textId="34BAC7DA" w:rsidR="00E746D0" w:rsidRDefault="00E746D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_Toc138337112 \h </w:instrText>
      </w:r>
      <w:r>
        <w:rPr>
          <w:noProof/>
        </w:rPr>
      </w:r>
      <w:r>
        <w:rPr>
          <w:noProof/>
        </w:rPr>
        <w:fldChar w:fldCharType="separate"/>
      </w:r>
      <w:r>
        <w:rPr>
          <w:noProof/>
        </w:rPr>
        <w:t>117</w:t>
      </w:r>
      <w:r>
        <w:rPr>
          <w:noProof/>
        </w:rPr>
        <w:fldChar w:fldCharType="end"/>
      </w:r>
    </w:p>
    <w:p w14:paraId="7DF51B11" w14:textId="15879CDE" w:rsidR="00E746D0" w:rsidRDefault="00E746D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_Toc138337113 \h </w:instrText>
      </w:r>
      <w:r>
        <w:rPr>
          <w:noProof/>
        </w:rPr>
      </w:r>
      <w:r>
        <w:rPr>
          <w:noProof/>
        </w:rPr>
        <w:fldChar w:fldCharType="separate"/>
      </w:r>
      <w:r>
        <w:rPr>
          <w:noProof/>
        </w:rPr>
        <w:t>122</w:t>
      </w:r>
      <w:r>
        <w:rPr>
          <w:noProof/>
        </w:rPr>
        <w:fldChar w:fldCharType="end"/>
      </w:r>
    </w:p>
    <w:p w14:paraId="3F1C6917" w14:textId="30C389F9" w:rsidR="00E746D0" w:rsidRDefault="00E746D0">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_Toc138337114 \h </w:instrText>
      </w:r>
      <w:r>
        <w:rPr>
          <w:noProof/>
        </w:rPr>
      </w:r>
      <w:r>
        <w:rPr>
          <w:noProof/>
        </w:rPr>
        <w:fldChar w:fldCharType="separate"/>
      </w:r>
      <w:r>
        <w:rPr>
          <w:noProof/>
        </w:rPr>
        <w:t>122</w:t>
      </w:r>
      <w:r>
        <w:rPr>
          <w:noProof/>
        </w:rPr>
        <w:fldChar w:fldCharType="end"/>
      </w:r>
    </w:p>
    <w:p w14:paraId="3FF87265" w14:textId="7FD12656" w:rsidR="00E746D0" w:rsidRDefault="00E746D0">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_Toc138337115 \h </w:instrText>
      </w:r>
      <w:r>
        <w:rPr>
          <w:noProof/>
        </w:rPr>
      </w:r>
      <w:r>
        <w:rPr>
          <w:noProof/>
        </w:rPr>
        <w:fldChar w:fldCharType="separate"/>
      </w:r>
      <w:r>
        <w:rPr>
          <w:noProof/>
        </w:rPr>
        <w:t>129</w:t>
      </w:r>
      <w:r>
        <w:rPr>
          <w:noProof/>
        </w:rPr>
        <w:fldChar w:fldCharType="end"/>
      </w:r>
    </w:p>
    <w:p w14:paraId="39495AC4" w14:textId="26339A2F" w:rsidR="00E746D0" w:rsidRDefault="00E746D0">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_Toc138337116 \h </w:instrText>
      </w:r>
      <w:r>
        <w:rPr>
          <w:noProof/>
        </w:rPr>
      </w:r>
      <w:r>
        <w:rPr>
          <w:noProof/>
        </w:rPr>
        <w:fldChar w:fldCharType="separate"/>
      </w:r>
      <w:r>
        <w:rPr>
          <w:noProof/>
        </w:rPr>
        <w:t>129</w:t>
      </w:r>
      <w:r>
        <w:rPr>
          <w:noProof/>
        </w:rPr>
        <w:fldChar w:fldCharType="end"/>
      </w:r>
    </w:p>
    <w:p w14:paraId="4E2BF562" w14:textId="34B1343F" w:rsidR="00E746D0" w:rsidRDefault="00E746D0">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_Toc138337117 \h </w:instrText>
      </w:r>
      <w:r>
        <w:rPr>
          <w:noProof/>
        </w:rPr>
      </w:r>
      <w:r>
        <w:rPr>
          <w:noProof/>
        </w:rPr>
        <w:fldChar w:fldCharType="separate"/>
      </w:r>
      <w:r>
        <w:rPr>
          <w:noProof/>
        </w:rPr>
        <w:t>129</w:t>
      </w:r>
      <w:r>
        <w:rPr>
          <w:noProof/>
        </w:rPr>
        <w:fldChar w:fldCharType="end"/>
      </w:r>
    </w:p>
    <w:p w14:paraId="077184D3" w14:textId="03DF9024" w:rsidR="00E746D0" w:rsidRDefault="00E746D0">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_Toc138337118 \h </w:instrText>
      </w:r>
      <w:r>
        <w:rPr>
          <w:noProof/>
        </w:rPr>
      </w:r>
      <w:r>
        <w:rPr>
          <w:noProof/>
        </w:rPr>
        <w:fldChar w:fldCharType="separate"/>
      </w:r>
      <w:r>
        <w:rPr>
          <w:noProof/>
        </w:rPr>
        <w:t>130</w:t>
      </w:r>
      <w:r>
        <w:rPr>
          <w:noProof/>
        </w:rPr>
        <w:fldChar w:fldCharType="end"/>
      </w:r>
    </w:p>
    <w:p w14:paraId="29014C6C" w14:textId="0C62BB80" w:rsidR="00E746D0" w:rsidRDefault="00E746D0">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_Toc138337119 \h </w:instrText>
      </w:r>
      <w:r>
        <w:rPr>
          <w:noProof/>
        </w:rPr>
      </w:r>
      <w:r>
        <w:rPr>
          <w:noProof/>
        </w:rPr>
        <w:fldChar w:fldCharType="separate"/>
      </w:r>
      <w:r>
        <w:rPr>
          <w:noProof/>
        </w:rPr>
        <w:t>144</w:t>
      </w:r>
      <w:r>
        <w:rPr>
          <w:noProof/>
        </w:rPr>
        <w:fldChar w:fldCharType="end"/>
      </w:r>
    </w:p>
    <w:p w14:paraId="31DDA6CC" w14:textId="41D193BE" w:rsidR="00E746D0" w:rsidRDefault="00E746D0">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_Toc138337120 \h </w:instrText>
      </w:r>
      <w:r>
        <w:rPr>
          <w:noProof/>
        </w:rPr>
      </w:r>
      <w:r>
        <w:rPr>
          <w:noProof/>
        </w:rPr>
        <w:fldChar w:fldCharType="separate"/>
      </w:r>
      <w:r>
        <w:rPr>
          <w:noProof/>
        </w:rPr>
        <w:t>144</w:t>
      </w:r>
      <w:r>
        <w:rPr>
          <w:noProof/>
        </w:rPr>
        <w:fldChar w:fldCharType="end"/>
      </w:r>
    </w:p>
    <w:p w14:paraId="1F54B89A" w14:textId="37856A3C" w:rsidR="00E746D0" w:rsidRDefault="00E746D0">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_Toc138337121 \h </w:instrText>
      </w:r>
      <w:r>
        <w:rPr>
          <w:noProof/>
        </w:rPr>
      </w:r>
      <w:r>
        <w:rPr>
          <w:noProof/>
        </w:rPr>
        <w:fldChar w:fldCharType="separate"/>
      </w:r>
      <w:r>
        <w:rPr>
          <w:noProof/>
        </w:rPr>
        <w:t>144</w:t>
      </w:r>
      <w:r>
        <w:rPr>
          <w:noProof/>
        </w:rPr>
        <w:fldChar w:fldCharType="end"/>
      </w:r>
    </w:p>
    <w:p w14:paraId="103AB348" w14:textId="6AA1CD05" w:rsidR="00E746D0" w:rsidRDefault="00E746D0">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_Toc138337122 \h </w:instrText>
      </w:r>
      <w:r>
        <w:rPr>
          <w:noProof/>
        </w:rPr>
      </w:r>
      <w:r>
        <w:rPr>
          <w:noProof/>
        </w:rPr>
        <w:fldChar w:fldCharType="separate"/>
      </w:r>
      <w:r>
        <w:rPr>
          <w:noProof/>
        </w:rPr>
        <w:t>144</w:t>
      </w:r>
      <w:r>
        <w:rPr>
          <w:noProof/>
        </w:rPr>
        <w:fldChar w:fldCharType="end"/>
      </w:r>
    </w:p>
    <w:p w14:paraId="36FC81A3" w14:textId="05BB569D" w:rsidR="00E746D0" w:rsidRDefault="00E746D0">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_Toc138337123 \h </w:instrText>
      </w:r>
      <w:r>
        <w:rPr>
          <w:noProof/>
        </w:rPr>
      </w:r>
      <w:r>
        <w:rPr>
          <w:noProof/>
        </w:rPr>
        <w:fldChar w:fldCharType="separate"/>
      </w:r>
      <w:r>
        <w:rPr>
          <w:noProof/>
        </w:rPr>
        <w:t>145</w:t>
      </w:r>
      <w:r>
        <w:rPr>
          <w:noProof/>
        </w:rPr>
        <w:fldChar w:fldCharType="end"/>
      </w:r>
    </w:p>
    <w:p w14:paraId="100611B3" w14:textId="20B930D1" w:rsidR="00E746D0" w:rsidRDefault="00E746D0">
      <w:pPr>
        <w:pStyle w:val="TOC2"/>
        <w:rPr>
          <w:rFonts w:asciiTheme="minorHAnsi" w:eastAsiaTheme="minorEastAsia" w:hAnsiTheme="minorHAnsi" w:cstheme="minorBidi"/>
          <w:noProof/>
          <w:sz w:val="22"/>
          <w:szCs w:val="22"/>
          <w:lang w:eastAsia="en-GB"/>
        </w:rPr>
      </w:pPr>
      <w:r w:rsidRPr="009349F2">
        <w:rPr>
          <w:noProof/>
          <w:lang w:val="en-US"/>
        </w:rPr>
        <w:t>9.4</w:t>
      </w:r>
      <w:r>
        <w:rPr>
          <w:rFonts w:asciiTheme="minorHAnsi" w:eastAsiaTheme="minorEastAsia" w:hAnsiTheme="minorHAnsi" w:cstheme="minorBidi"/>
          <w:noProof/>
          <w:sz w:val="22"/>
          <w:szCs w:val="22"/>
          <w:lang w:eastAsia="en-GB"/>
        </w:rPr>
        <w:tab/>
      </w:r>
      <w:r w:rsidRPr="009349F2">
        <w:rPr>
          <w:noProof/>
          <w:lang w:val="en-US"/>
        </w:rPr>
        <w:t>MCVideo service configuration document</w:t>
      </w:r>
      <w:r>
        <w:rPr>
          <w:noProof/>
        </w:rPr>
        <w:tab/>
      </w:r>
      <w:r>
        <w:rPr>
          <w:noProof/>
        </w:rPr>
        <w:fldChar w:fldCharType="begin" w:fldLock="1"/>
      </w:r>
      <w:r>
        <w:rPr>
          <w:noProof/>
        </w:rPr>
        <w:instrText xml:space="preserve"> PAGEREF _Toc138337124 \h </w:instrText>
      </w:r>
      <w:r>
        <w:rPr>
          <w:noProof/>
        </w:rPr>
      </w:r>
      <w:r>
        <w:rPr>
          <w:noProof/>
        </w:rPr>
        <w:fldChar w:fldCharType="separate"/>
      </w:r>
      <w:r>
        <w:rPr>
          <w:noProof/>
        </w:rPr>
        <w:t>145</w:t>
      </w:r>
      <w:r>
        <w:rPr>
          <w:noProof/>
        </w:rPr>
        <w:fldChar w:fldCharType="end"/>
      </w:r>
    </w:p>
    <w:p w14:paraId="53E1BE71" w14:textId="564636AE" w:rsidR="00E746D0" w:rsidRDefault="00E746D0">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_Toc138337125 \h </w:instrText>
      </w:r>
      <w:r>
        <w:rPr>
          <w:noProof/>
        </w:rPr>
      </w:r>
      <w:r>
        <w:rPr>
          <w:noProof/>
        </w:rPr>
        <w:fldChar w:fldCharType="separate"/>
      </w:r>
      <w:r>
        <w:rPr>
          <w:noProof/>
        </w:rPr>
        <w:t>145</w:t>
      </w:r>
      <w:r>
        <w:rPr>
          <w:noProof/>
        </w:rPr>
        <w:fldChar w:fldCharType="end"/>
      </w:r>
    </w:p>
    <w:p w14:paraId="1653DAA8" w14:textId="133EE22B" w:rsidR="00E746D0" w:rsidRDefault="00E746D0">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_Toc138337126 \h </w:instrText>
      </w:r>
      <w:r>
        <w:rPr>
          <w:noProof/>
        </w:rPr>
      </w:r>
      <w:r>
        <w:rPr>
          <w:noProof/>
        </w:rPr>
        <w:fldChar w:fldCharType="separate"/>
      </w:r>
      <w:r>
        <w:rPr>
          <w:noProof/>
        </w:rPr>
        <w:t>145</w:t>
      </w:r>
      <w:r>
        <w:rPr>
          <w:noProof/>
        </w:rPr>
        <w:fldChar w:fldCharType="end"/>
      </w:r>
    </w:p>
    <w:p w14:paraId="29F81E33" w14:textId="762772DA" w:rsidR="00E746D0" w:rsidRDefault="00E746D0">
      <w:pPr>
        <w:pStyle w:val="TOC4"/>
        <w:rPr>
          <w:rFonts w:asciiTheme="minorHAnsi" w:eastAsiaTheme="minorEastAsia" w:hAnsiTheme="minorHAnsi" w:cstheme="minorBidi"/>
          <w:noProof/>
          <w:sz w:val="22"/>
          <w:szCs w:val="22"/>
          <w:lang w:eastAsia="en-GB"/>
        </w:rPr>
      </w:pPr>
      <w:r>
        <w:rPr>
          <w:noProof/>
        </w:rPr>
        <w:lastRenderedPageBreak/>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_Toc138337127 \h </w:instrText>
      </w:r>
      <w:r>
        <w:rPr>
          <w:noProof/>
        </w:rPr>
      </w:r>
      <w:r>
        <w:rPr>
          <w:noProof/>
        </w:rPr>
        <w:fldChar w:fldCharType="separate"/>
      </w:r>
      <w:r>
        <w:rPr>
          <w:noProof/>
        </w:rPr>
        <w:t>145</w:t>
      </w:r>
      <w:r>
        <w:rPr>
          <w:noProof/>
        </w:rPr>
        <w:fldChar w:fldCharType="end"/>
      </w:r>
    </w:p>
    <w:p w14:paraId="2EAB42BA" w14:textId="5D76C462" w:rsidR="00E746D0" w:rsidRDefault="00E746D0">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_Toc138337128 \h </w:instrText>
      </w:r>
      <w:r>
        <w:rPr>
          <w:noProof/>
        </w:rPr>
      </w:r>
      <w:r>
        <w:rPr>
          <w:noProof/>
        </w:rPr>
        <w:fldChar w:fldCharType="separate"/>
      </w:r>
      <w:r>
        <w:rPr>
          <w:noProof/>
        </w:rPr>
        <w:t>146</w:t>
      </w:r>
      <w:r>
        <w:rPr>
          <w:noProof/>
        </w:rPr>
        <w:fldChar w:fldCharType="end"/>
      </w:r>
    </w:p>
    <w:p w14:paraId="7B2B95E2" w14:textId="21D86165" w:rsidR="00E746D0" w:rsidRDefault="00E746D0">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_Toc138337129 \h </w:instrText>
      </w:r>
      <w:r>
        <w:rPr>
          <w:noProof/>
        </w:rPr>
      </w:r>
      <w:r>
        <w:rPr>
          <w:noProof/>
        </w:rPr>
        <w:fldChar w:fldCharType="separate"/>
      </w:r>
      <w:r>
        <w:rPr>
          <w:noProof/>
        </w:rPr>
        <w:t>146</w:t>
      </w:r>
      <w:r>
        <w:rPr>
          <w:noProof/>
        </w:rPr>
        <w:fldChar w:fldCharType="end"/>
      </w:r>
    </w:p>
    <w:p w14:paraId="522207C5" w14:textId="68A13480" w:rsidR="00E746D0" w:rsidRDefault="00E746D0">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_Toc138337130 \h </w:instrText>
      </w:r>
      <w:r>
        <w:rPr>
          <w:noProof/>
        </w:rPr>
      </w:r>
      <w:r>
        <w:rPr>
          <w:noProof/>
        </w:rPr>
        <w:fldChar w:fldCharType="separate"/>
      </w:r>
      <w:r>
        <w:rPr>
          <w:noProof/>
        </w:rPr>
        <w:t>149</w:t>
      </w:r>
      <w:r>
        <w:rPr>
          <w:noProof/>
        </w:rPr>
        <w:fldChar w:fldCharType="end"/>
      </w:r>
    </w:p>
    <w:p w14:paraId="7E90F664" w14:textId="7D0CBE73" w:rsidR="00E746D0" w:rsidRDefault="00E746D0">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_Toc138337131 \h </w:instrText>
      </w:r>
      <w:r>
        <w:rPr>
          <w:noProof/>
        </w:rPr>
      </w:r>
      <w:r>
        <w:rPr>
          <w:noProof/>
        </w:rPr>
        <w:fldChar w:fldCharType="separate"/>
      </w:r>
      <w:r>
        <w:rPr>
          <w:noProof/>
        </w:rPr>
        <w:t>149</w:t>
      </w:r>
      <w:r>
        <w:rPr>
          <w:noProof/>
        </w:rPr>
        <w:fldChar w:fldCharType="end"/>
      </w:r>
    </w:p>
    <w:p w14:paraId="1A4954C3" w14:textId="4B2DA439" w:rsidR="00E746D0" w:rsidRDefault="00E746D0">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_Toc138337132 \h </w:instrText>
      </w:r>
      <w:r>
        <w:rPr>
          <w:noProof/>
        </w:rPr>
      </w:r>
      <w:r>
        <w:rPr>
          <w:noProof/>
        </w:rPr>
        <w:fldChar w:fldCharType="separate"/>
      </w:r>
      <w:r>
        <w:rPr>
          <w:noProof/>
        </w:rPr>
        <w:t>149</w:t>
      </w:r>
      <w:r>
        <w:rPr>
          <w:noProof/>
        </w:rPr>
        <w:fldChar w:fldCharType="end"/>
      </w:r>
    </w:p>
    <w:p w14:paraId="0A458F31" w14:textId="3FF51499" w:rsidR="00E746D0" w:rsidRDefault="00E746D0">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_Toc138337133 \h </w:instrText>
      </w:r>
      <w:r>
        <w:rPr>
          <w:noProof/>
        </w:rPr>
      </w:r>
      <w:r>
        <w:rPr>
          <w:noProof/>
        </w:rPr>
        <w:fldChar w:fldCharType="separate"/>
      </w:r>
      <w:r>
        <w:rPr>
          <w:noProof/>
        </w:rPr>
        <w:t>152</w:t>
      </w:r>
      <w:r>
        <w:rPr>
          <w:noProof/>
        </w:rPr>
        <w:fldChar w:fldCharType="end"/>
      </w:r>
    </w:p>
    <w:p w14:paraId="2992EFD1" w14:textId="5FD37898" w:rsidR="00E746D0" w:rsidRDefault="00E746D0">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_Toc138337134 \h </w:instrText>
      </w:r>
      <w:r>
        <w:rPr>
          <w:noProof/>
        </w:rPr>
      </w:r>
      <w:r>
        <w:rPr>
          <w:noProof/>
        </w:rPr>
        <w:fldChar w:fldCharType="separate"/>
      </w:r>
      <w:r>
        <w:rPr>
          <w:noProof/>
        </w:rPr>
        <w:t>153</w:t>
      </w:r>
      <w:r>
        <w:rPr>
          <w:noProof/>
        </w:rPr>
        <w:fldChar w:fldCharType="end"/>
      </w:r>
    </w:p>
    <w:p w14:paraId="0506F46E" w14:textId="69E1874E" w:rsidR="00E746D0" w:rsidRDefault="00E746D0">
      <w:pPr>
        <w:pStyle w:val="TOC4"/>
        <w:rPr>
          <w:rFonts w:asciiTheme="minorHAnsi" w:eastAsiaTheme="minorEastAsia" w:hAnsiTheme="minorHAnsi" w:cstheme="minorBidi"/>
          <w:noProof/>
          <w:sz w:val="22"/>
          <w:szCs w:val="22"/>
          <w:lang w:eastAsia="en-GB"/>
        </w:rPr>
      </w:pPr>
      <w:r>
        <w:rPr>
          <w:noProof/>
        </w:rPr>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_Toc138337135 \h </w:instrText>
      </w:r>
      <w:r>
        <w:rPr>
          <w:noProof/>
        </w:rPr>
      </w:r>
      <w:r>
        <w:rPr>
          <w:noProof/>
        </w:rPr>
        <w:fldChar w:fldCharType="separate"/>
      </w:r>
      <w:r>
        <w:rPr>
          <w:noProof/>
        </w:rPr>
        <w:t>153</w:t>
      </w:r>
      <w:r>
        <w:rPr>
          <w:noProof/>
        </w:rPr>
        <w:fldChar w:fldCharType="end"/>
      </w:r>
    </w:p>
    <w:p w14:paraId="76DBC8B8" w14:textId="68EEF661" w:rsidR="00E746D0" w:rsidRDefault="00E746D0">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_Toc138337136 \h </w:instrText>
      </w:r>
      <w:r>
        <w:rPr>
          <w:noProof/>
        </w:rPr>
      </w:r>
      <w:r>
        <w:rPr>
          <w:noProof/>
        </w:rPr>
        <w:fldChar w:fldCharType="separate"/>
      </w:r>
      <w:r>
        <w:rPr>
          <w:noProof/>
        </w:rPr>
        <w:t>154</w:t>
      </w:r>
      <w:r>
        <w:rPr>
          <w:noProof/>
        </w:rPr>
        <w:fldChar w:fldCharType="end"/>
      </w:r>
    </w:p>
    <w:p w14:paraId="68B033DA" w14:textId="03776736" w:rsidR="00E746D0" w:rsidRDefault="00E746D0">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_Toc138337137 \h </w:instrText>
      </w:r>
      <w:r>
        <w:rPr>
          <w:noProof/>
        </w:rPr>
      </w:r>
      <w:r>
        <w:rPr>
          <w:noProof/>
        </w:rPr>
        <w:fldChar w:fldCharType="separate"/>
      </w:r>
      <w:r>
        <w:rPr>
          <w:noProof/>
        </w:rPr>
        <w:t>154</w:t>
      </w:r>
      <w:r>
        <w:rPr>
          <w:noProof/>
        </w:rPr>
        <w:fldChar w:fldCharType="end"/>
      </w:r>
    </w:p>
    <w:p w14:paraId="4AC21985" w14:textId="36634CCE" w:rsidR="00E746D0" w:rsidRDefault="00E746D0">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_Toc138337138 \h </w:instrText>
      </w:r>
      <w:r>
        <w:rPr>
          <w:noProof/>
        </w:rPr>
      </w:r>
      <w:r>
        <w:rPr>
          <w:noProof/>
        </w:rPr>
        <w:fldChar w:fldCharType="separate"/>
      </w:r>
      <w:r>
        <w:rPr>
          <w:noProof/>
        </w:rPr>
        <w:t>154</w:t>
      </w:r>
      <w:r>
        <w:rPr>
          <w:noProof/>
        </w:rPr>
        <w:fldChar w:fldCharType="end"/>
      </w:r>
    </w:p>
    <w:p w14:paraId="1359EFAA" w14:textId="2185E00A" w:rsidR="00E746D0" w:rsidRDefault="00E746D0">
      <w:pPr>
        <w:pStyle w:val="TOC1"/>
        <w:rPr>
          <w:rFonts w:asciiTheme="minorHAnsi" w:eastAsiaTheme="minorEastAsia" w:hAnsiTheme="minorHAnsi" w:cstheme="minorBidi"/>
          <w:noProof/>
          <w:szCs w:val="22"/>
          <w:lang w:eastAsia="en-GB"/>
        </w:rPr>
      </w:pPr>
      <w:r w:rsidRPr="009349F2">
        <w:rPr>
          <w:noProof/>
          <w:lang w:val="en-US"/>
        </w:rPr>
        <w:t>10</w:t>
      </w:r>
      <w:r>
        <w:rPr>
          <w:rFonts w:asciiTheme="minorHAnsi" w:eastAsiaTheme="minorEastAsia" w:hAnsiTheme="minorHAnsi" w:cstheme="minorBidi"/>
          <w:noProof/>
          <w:szCs w:val="22"/>
          <w:lang w:eastAsia="en-GB"/>
        </w:rPr>
        <w:tab/>
      </w:r>
      <w:r w:rsidRPr="009349F2">
        <w:rPr>
          <w:noProof/>
          <w:lang w:val="en-US"/>
        </w:rPr>
        <w:t>MCData configuration management documents</w:t>
      </w:r>
      <w:r>
        <w:rPr>
          <w:noProof/>
        </w:rPr>
        <w:tab/>
      </w:r>
      <w:r>
        <w:rPr>
          <w:noProof/>
        </w:rPr>
        <w:fldChar w:fldCharType="begin" w:fldLock="1"/>
      </w:r>
      <w:r>
        <w:rPr>
          <w:noProof/>
        </w:rPr>
        <w:instrText xml:space="preserve"> PAGEREF _Toc138337139 \h </w:instrText>
      </w:r>
      <w:r>
        <w:rPr>
          <w:noProof/>
        </w:rPr>
      </w:r>
      <w:r>
        <w:rPr>
          <w:noProof/>
        </w:rPr>
        <w:fldChar w:fldCharType="separate"/>
      </w:r>
      <w:r>
        <w:rPr>
          <w:noProof/>
        </w:rPr>
        <w:t>154</w:t>
      </w:r>
      <w:r>
        <w:rPr>
          <w:noProof/>
        </w:rPr>
        <w:fldChar w:fldCharType="end"/>
      </w:r>
    </w:p>
    <w:p w14:paraId="7C4C1942" w14:textId="3F0F548B" w:rsidR="00E746D0" w:rsidRDefault="00E746D0">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_Toc138337140 \h </w:instrText>
      </w:r>
      <w:r>
        <w:rPr>
          <w:noProof/>
        </w:rPr>
      </w:r>
      <w:r>
        <w:rPr>
          <w:noProof/>
        </w:rPr>
        <w:fldChar w:fldCharType="separate"/>
      </w:r>
      <w:r>
        <w:rPr>
          <w:noProof/>
        </w:rPr>
        <w:t>154</w:t>
      </w:r>
      <w:r>
        <w:rPr>
          <w:noProof/>
        </w:rPr>
        <w:fldChar w:fldCharType="end"/>
      </w:r>
    </w:p>
    <w:p w14:paraId="0E71E447" w14:textId="752B20B4" w:rsidR="00E746D0" w:rsidRDefault="00E746D0">
      <w:pPr>
        <w:pStyle w:val="TOC2"/>
        <w:rPr>
          <w:rFonts w:asciiTheme="minorHAnsi" w:eastAsiaTheme="minorEastAsia" w:hAnsiTheme="minorHAnsi" w:cstheme="minorBidi"/>
          <w:noProof/>
          <w:sz w:val="22"/>
          <w:szCs w:val="22"/>
          <w:lang w:eastAsia="en-GB"/>
        </w:rPr>
      </w:pPr>
      <w:r w:rsidRPr="009349F2">
        <w:rPr>
          <w:noProof/>
          <w:lang w:val="fr-FR"/>
        </w:rPr>
        <w:t>10.2</w:t>
      </w:r>
      <w:r>
        <w:rPr>
          <w:rFonts w:asciiTheme="minorHAnsi" w:eastAsiaTheme="minorEastAsia" w:hAnsiTheme="minorHAnsi" w:cstheme="minorBidi"/>
          <w:noProof/>
          <w:sz w:val="22"/>
          <w:szCs w:val="22"/>
          <w:lang w:eastAsia="en-GB"/>
        </w:rPr>
        <w:tab/>
      </w:r>
      <w:r w:rsidRPr="009349F2">
        <w:rPr>
          <w:noProof/>
          <w:lang w:val="fr-FR"/>
        </w:rPr>
        <w:t>MCData UE configuration document</w:t>
      </w:r>
      <w:r>
        <w:rPr>
          <w:noProof/>
        </w:rPr>
        <w:tab/>
      </w:r>
      <w:r>
        <w:rPr>
          <w:noProof/>
        </w:rPr>
        <w:fldChar w:fldCharType="begin" w:fldLock="1"/>
      </w:r>
      <w:r>
        <w:rPr>
          <w:noProof/>
        </w:rPr>
        <w:instrText xml:space="preserve"> PAGEREF _Toc138337141 \h </w:instrText>
      </w:r>
      <w:r>
        <w:rPr>
          <w:noProof/>
        </w:rPr>
      </w:r>
      <w:r>
        <w:rPr>
          <w:noProof/>
        </w:rPr>
        <w:fldChar w:fldCharType="separate"/>
      </w:r>
      <w:r>
        <w:rPr>
          <w:noProof/>
        </w:rPr>
        <w:t>154</w:t>
      </w:r>
      <w:r>
        <w:rPr>
          <w:noProof/>
        </w:rPr>
        <w:fldChar w:fldCharType="end"/>
      </w:r>
    </w:p>
    <w:p w14:paraId="424F2F77" w14:textId="3CB2237F" w:rsidR="00E746D0" w:rsidRDefault="00E746D0">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_Toc138337142 \h </w:instrText>
      </w:r>
      <w:r>
        <w:rPr>
          <w:noProof/>
        </w:rPr>
      </w:r>
      <w:r>
        <w:rPr>
          <w:noProof/>
        </w:rPr>
        <w:fldChar w:fldCharType="separate"/>
      </w:r>
      <w:r>
        <w:rPr>
          <w:noProof/>
        </w:rPr>
        <w:t>154</w:t>
      </w:r>
      <w:r>
        <w:rPr>
          <w:noProof/>
        </w:rPr>
        <w:fldChar w:fldCharType="end"/>
      </w:r>
    </w:p>
    <w:p w14:paraId="72DCC07E" w14:textId="0306DE28" w:rsidR="00E746D0" w:rsidRDefault="00E746D0">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_Toc138337143 \h </w:instrText>
      </w:r>
      <w:r>
        <w:rPr>
          <w:noProof/>
        </w:rPr>
      </w:r>
      <w:r>
        <w:rPr>
          <w:noProof/>
        </w:rPr>
        <w:fldChar w:fldCharType="separate"/>
      </w:r>
      <w:r>
        <w:rPr>
          <w:noProof/>
        </w:rPr>
        <w:t>155</w:t>
      </w:r>
      <w:r>
        <w:rPr>
          <w:noProof/>
        </w:rPr>
        <w:fldChar w:fldCharType="end"/>
      </w:r>
    </w:p>
    <w:p w14:paraId="19D1A0EE" w14:textId="3D080B48" w:rsidR="00E746D0" w:rsidRDefault="00E746D0">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_Toc138337144 \h </w:instrText>
      </w:r>
      <w:r>
        <w:rPr>
          <w:noProof/>
        </w:rPr>
      </w:r>
      <w:r>
        <w:rPr>
          <w:noProof/>
        </w:rPr>
        <w:fldChar w:fldCharType="separate"/>
      </w:r>
      <w:r>
        <w:rPr>
          <w:noProof/>
        </w:rPr>
        <w:t>155</w:t>
      </w:r>
      <w:r>
        <w:rPr>
          <w:noProof/>
        </w:rPr>
        <w:fldChar w:fldCharType="end"/>
      </w:r>
    </w:p>
    <w:p w14:paraId="1A178761" w14:textId="2B3B1B81" w:rsidR="00E746D0" w:rsidRDefault="00E746D0">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_Toc138337145 \h </w:instrText>
      </w:r>
      <w:r>
        <w:rPr>
          <w:noProof/>
        </w:rPr>
      </w:r>
      <w:r>
        <w:rPr>
          <w:noProof/>
        </w:rPr>
        <w:fldChar w:fldCharType="separate"/>
      </w:r>
      <w:r>
        <w:rPr>
          <w:noProof/>
        </w:rPr>
        <w:t>155</w:t>
      </w:r>
      <w:r>
        <w:rPr>
          <w:noProof/>
        </w:rPr>
        <w:fldChar w:fldCharType="end"/>
      </w:r>
    </w:p>
    <w:p w14:paraId="13B16191" w14:textId="4EA18D2C" w:rsidR="00E746D0" w:rsidRDefault="00E746D0">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_Toc138337146 \h </w:instrText>
      </w:r>
      <w:r>
        <w:rPr>
          <w:noProof/>
        </w:rPr>
      </w:r>
      <w:r>
        <w:rPr>
          <w:noProof/>
        </w:rPr>
        <w:fldChar w:fldCharType="separate"/>
      </w:r>
      <w:r>
        <w:rPr>
          <w:noProof/>
        </w:rPr>
        <w:t>157</w:t>
      </w:r>
      <w:r>
        <w:rPr>
          <w:noProof/>
        </w:rPr>
        <w:fldChar w:fldCharType="end"/>
      </w:r>
    </w:p>
    <w:p w14:paraId="16F8BC8A" w14:textId="4915086D" w:rsidR="00E746D0" w:rsidRDefault="00E746D0">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_Toc138337147 \h </w:instrText>
      </w:r>
      <w:r>
        <w:rPr>
          <w:noProof/>
        </w:rPr>
      </w:r>
      <w:r>
        <w:rPr>
          <w:noProof/>
        </w:rPr>
        <w:fldChar w:fldCharType="separate"/>
      </w:r>
      <w:r>
        <w:rPr>
          <w:noProof/>
        </w:rPr>
        <w:t>157</w:t>
      </w:r>
      <w:r>
        <w:rPr>
          <w:noProof/>
        </w:rPr>
        <w:fldChar w:fldCharType="end"/>
      </w:r>
    </w:p>
    <w:p w14:paraId="5F65AAD6" w14:textId="7AC4DF23" w:rsidR="00E746D0" w:rsidRDefault="00E746D0">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_Toc138337148 \h </w:instrText>
      </w:r>
      <w:r>
        <w:rPr>
          <w:noProof/>
        </w:rPr>
      </w:r>
      <w:r>
        <w:rPr>
          <w:noProof/>
        </w:rPr>
        <w:fldChar w:fldCharType="separate"/>
      </w:r>
      <w:r>
        <w:rPr>
          <w:noProof/>
        </w:rPr>
        <w:t>160</w:t>
      </w:r>
      <w:r>
        <w:rPr>
          <w:noProof/>
        </w:rPr>
        <w:fldChar w:fldCharType="end"/>
      </w:r>
    </w:p>
    <w:p w14:paraId="5A57B021" w14:textId="3645B8EE" w:rsidR="00E746D0" w:rsidRDefault="00E746D0">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_Toc138337149 \h </w:instrText>
      </w:r>
      <w:r>
        <w:rPr>
          <w:noProof/>
        </w:rPr>
      </w:r>
      <w:r>
        <w:rPr>
          <w:noProof/>
        </w:rPr>
        <w:fldChar w:fldCharType="separate"/>
      </w:r>
      <w:r>
        <w:rPr>
          <w:noProof/>
        </w:rPr>
        <w:t>160</w:t>
      </w:r>
      <w:r>
        <w:rPr>
          <w:noProof/>
        </w:rPr>
        <w:fldChar w:fldCharType="end"/>
      </w:r>
    </w:p>
    <w:p w14:paraId="710CBA67" w14:textId="0570EB1B" w:rsidR="00E746D0" w:rsidRDefault="00E746D0">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_Toc138337150 \h </w:instrText>
      </w:r>
      <w:r>
        <w:rPr>
          <w:noProof/>
        </w:rPr>
      </w:r>
      <w:r>
        <w:rPr>
          <w:noProof/>
        </w:rPr>
        <w:fldChar w:fldCharType="separate"/>
      </w:r>
      <w:r>
        <w:rPr>
          <w:noProof/>
        </w:rPr>
        <w:t>160</w:t>
      </w:r>
      <w:r>
        <w:rPr>
          <w:noProof/>
        </w:rPr>
        <w:fldChar w:fldCharType="end"/>
      </w:r>
    </w:p>
    <w:p w14:paraId="1057E826" w14:textId="666993F8" w:rsidR="00E746D0" w:rsidRDefault="00E746D0">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_Toc138337151 \h </w:instrText>
      </w:r>
      <w:r>
        <w:rPr>
          <w:noProof/>
        </w:rPr>
      </w:r>
      <w:r>
        <w:rPr>
          <w:noProof/>
        </w:rPr>
        <w:fldChar w:fldCharType="separate"/>
      </w:r>
      <w:r>
        <w:rPr>
          <w:noProof/>
        </w:rPr>
        <w:t>161</w:t>
      </w:r>
      <w:r>
        <w:rPr>
          <w:noProof/>
        </w:rPr>
        <w:fldChar w:fldCharType="end"/>
      </w:r>
    </w:p>
    <w:p w14:paraId="1771AE7B" w14:textId="1A276677" w:rsidR="00E746D0" w:rsidRDefault="00E746D0">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_Toc138337152 \h </w:instrText>
      </w:r>
      <w:r>
        <w:rPr>
          <w:noProof/>
        </w:rPr>
      </w:r>
      <w:r>
        <w:rPr>
          <w:noProof/>
        </w:rPr>
        <w:fldChar w:fldCharType="separate"/>
      </w:r>
      <w:r>
        <w:rPr>
          <w:noProof/>
        </w:rPr>
        <w:t>164</w:t>
      </w:r>
      <w:r>
        <w:rPr>
          <w:noProof/>
        </w:rPr>
        <w:fldChar w:fldCharType="end"/>
      </w:r>
    </w:p>
    <w:p w14:paraId="7F3F72C1" w14:textId="04177AF7" w:rsidR="00E746D0" w:rsidRDefault="00E746D0">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_Toc138337153 \h </w:instrText>
      </w:r>
      <w:r>
        <w:rPr>
          <w:noProof/>
        </w:rPr>
      </w:r>
      <w:r>
        <w:rPr>
          <w:noProof/>
        </w:rPr>
        <w:fldChar w:fldCharType="separate"/>
      </w:r>
      <w:r>
        <w:rPr>
          <w:noProof/>
        </w:rPr>
        <w:t>164</w:t>
      </w:r>
      <w:r>
        <w:rPr>
          <w:noProof/>
        </w:rPr>
        <w:fldChar w:fldCharType="end"/>
      </w:r>
    </w:p>
    <w:p w14:paraId="402260A8" w14:textId="0945E04C" w:rsidR="00E746D0" w:rsidRDefault="00E746D0">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_Toc138337154 \h </w:instrText>
      </w:r>
      <w:r>
        <w:rPr>
          <w:noProof/>
        </w:rPr>
      </w:r>
      <w:r>
        <w:rPr>
          <w:noProof/>
        </w:rPr>
        <w:fldChar w:fldCharType="separate"/>
      </w:r>
      <w:r>
        <w:rPr>
          <w:noProof/>
        </w:rPr>
        <w:t>164</w:t>
      </w:r>
      <w:r>
        <w:rPr>
          <w:noProof/>
        </w:rPr>
        <w:fldChar w:fldCharType="end"/>
      </w:r>
    </w:p>
    <w:p w14:paraId="01E2E154" w14:textId="4C757514" w:rsidR="00E746D0" w:rsidRDefault="00E746D0">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_Toc138337155 \h </w:instrText>
      </w:r>
      <w:r>
        <w:rPr>
          <w:noProof/>
        </w:rPr>
      </w:r>
      <w:r>
        <w:rPr>
          <w:noProof/>
        </w:rPr>
        <w:fldChar w:fldCharType="separate"/>
      </w:r>
      <w:r>
        <w:rPr>
          <w:noProof/>
        </w:rPr>
        <w:t>164</w:t>
      </w:r>
      <w:r>
        <w:rPr>
          <w:noProof/>
        </w:rPr>
        <w:fldChar w:fldCharType="end"/>
      </w:r>
    </w:p>
    <w:p w14:paraId="77EB1440" w14:textId="1A53F804" w:rsidR="00E746D0" w:rsidRDefault="00E746D0">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_Toc138337156 \h </w:instrText>
      </w:r>
      <w:r>
        <w:rPr>
          <w:noProof/>
        </w:rPr>
      </w:r>
      <w:r>
        <w:rPr>
          <w:noProof/>
        </w:rPr>
        <w:fldChar w:fldCharType="separate"/>
      </w:r>
      <w:r>
        <w:rPr>
          <w:noProof/>
        </w:rPr>
        <w:t>164</w:t>
      </w:r>
      <w:r>
        <w:rPr>
          <w:noProof/>
        </w:rPr>
        <w:fldChar w:fldCharType="end"/>
      </w:r>
    </w:p>
    <w:p w14:paraId="1074D90F" w14:textId="77CF48B2" w:rsidR="00E746D0" w:rsidRDefault="00E746D0">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_Toc138337157 \h </w:instrText>
      </w:r>
      <w:r>
        <w:rPr>
          <w:noProof/>
        </w:rPr>
      </w:r>
      <w:r>
        <w:rPr>
          <w:noProof/>
        </w:rPr>
        <w:fldChar w:fldCharType="separate"/>
      </w:r>
      <w:r>
        <w:rPr>
          <w:noProof/>
        </w:rPr>
        <w:t>164</w:t>
      </w:r>
      <w:r>
        <w:rPr>
          <w:noProof/>
        </w:rPr>
        <w:fldChar w:fldCharType="end"/>
      </w:r>
    </w:p>
    <w:p w14:paraId="6DB7DDF4" w14:textId="18FD72C4" w:rsidR="00E746D0" w:rsidRDefault="00E746D0">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_Toc138337158 \h </w:instrText>
      </w:r>
      <w:r>
        <w:rPr>
          <w:noProof/>
        </w:rPr>
      </w:r>
      <w:r>
        <w:rPr>
          <w:noProof/>
        </w:rPr>
        <w:fldChar w:fldCharType="separate"/>
      </w:r>
      <w:r>
        <w:rPr>
          <w:noProof/>
        </w:rPr>
        <w:t>164</w:t>
      </w:r>
      <w:r>
        <w:rPr>
          <w:noProof/>
        </w:rPr>
        <w:fldChar w:fldCharType="end"/>
      </w:r>
    </w:p>
    <w:p w14:paraId="41CABABF" w14:textId="3C968F0E" w:rsidR="00E746D0" w:rsidRDefault="00E746D0">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_Toc138337159 \h </w:instrText>
      </w:r>
      <w:r>
        <w:rPr>
          <w:noProof/>
        </w:rPr>
      </w:r>
      <w:r>
        <w:rPr>
          <w:noProof/>
        </w:rPr>
        <w:fldChar w:fldCharType="separate"/>
      </w:r>
      <w:r>
        <w:rPr>
          <w:noProof/>
        </w:rPr>
        <w:t>164</w:t>
      </w:r>
      <w:r>
        <w:rPr>
          <w:noProof/>
        </w:rPr>
        <w:fldChar w:fldCharType="end"/>
      </w:r>
    </w:p>
    <w:p w14:paraId="196B1AD0" w14:textId="05B6AE2B" w:rsidR="00E746D0" w:rsidRDefault="00E746D0">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_Toc138337160 \h </w:instrText>
      </w:r>
      <w:r>
        <w:rPr>
          <w:noProof/>
        </w:rPr>
      </w:r>
      <w:r>
        <w:rPr>
          <w:noProof/>
        </w:rPr>
        <w:fldChar w:fldCharType="separate"/>
      </w:r>
      <w:r>
        <w:rPr>
          <w:noProof/>
        </w:rPr>
        <w:t>164</w:t>
      </w:r>
      <w:r>
        <w:rPr>
          <w:noProof/>
        </w:rPr>
        <w:fldChar w:fldCharType="end"/>
      </w:r>
    </w:p>
    <w:p w14:paraId="3CF066D8" w14:textId="04207BBD" w:rsidR="00E746D0" w:rsidRDefault="00E746D0">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_Toc138337161 \h </w:instrText>
      </w:r>
      <w:r>
        <w:rPr>
          <w:noProof/>
        </w:rPr>
      </w:r>
      <w:r>
        <w:rPr>
          <w:noProof/>
        </w:rPr>
        <w:fldChar w:fldCharType="separate"/>
      </w:r>
      <w:r>
        <w:rPr>
          <w:noProof/>
        </w:rPr>
        <w:t>164</w:t>
      </w:r>
      <w:r>
        <w:rPr>
          <w:noProof/>
        </w:rPr>
        <w:fldChar w:fldCharType="end"/>
      </w:r>
    </w:p>
    <w:p w14:paraId="6DA638AB" w14:textId="3733079F" w:rsidR="00E746D0" w:rsidRDefault="00E746D0">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_Toc138337162 \h </w:instrText>
      </w:r>
      <w:r>
        <w:rPr>
          <w:noProof/>
        </w:rPr>
      </w:r>
      <w:r>
        <w:rPr>
          <w:noProof/>
        </w:rPr>
        <w:fldChar w:fldCharType="separate"/>
      </w:r>
      <w:r>
        <w:rPr>
          <w:noProof/>
        </w:rPr>
        <w:t>169</w:t>
      </w:r>
      <w:r>
        <w:rPr>
          <w:noProof/>
        </w:rPr>
        <w:fldChar w:fldCharType="end"/>
      </w:r>
    </w:p>
    <w:p w14:paraId="1CD8EDE9" w14:textId="47462A04" w:rsidR="00E746D0" w:rsidRDefault="00E746D0">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_Toc138337163 \h </w:instrText>
      </w:r>
      <w:r>
        <w:rPr>
          <w:noProof/>
        </w:rPr>
      </w:r>
      <w:r>
        <w:rPr>
          <w:noProof/>
        </w:rPr>
        <w:fldChar w:fldCharType="separate"/>
      </w:r>
      <w:r>
        <w:rPr>
          <w:noProof/>
        </w:rPr>
        <w:t>169</w:t>
      </w:r>
      <w:r>
        <w:rPr>
          <w:noProof/>
        </w:rPr>
        <w:fldChar w:fldCharType="end"/>
      </w:r>
    </w:p>
    <w:p w14:paraId="492BCBCD" w14:textId="313F19E2" w:rsidR="00E746D0" w:rsidRDefault="00E746D0">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_Toc138337164 \h </w:instrText>
      </w:r>
      <w:r>
        <w:rPr>
          <w:noProof/>
        </w:rPr>
      </w:r>
      <w:r>
        <w:rPr>
          <w:noProof/>
        </w:rPr>
        <w:fldChar w:fldCharType="separate"/>
      </w:r>
      <w:r>
        <w:rPr>
          <w:noProof/>
        </w:rPr>
        <w:t>176</w:t>
      </w:r>
      <w:r>
        <w:rPr>
          <w:noProof/>
        </w:rPr>
        <w:fldChar w:fldCharType="end"/>
      </w:r>
    </w:p>
    <w:p w14:paraId="30364E3E" w14:textId="25103CAE" w:rsidR="00E746D0" w:rsidRDefault="00E746D0">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_Toc138337165 \h </w:instrText>
      </w:r>
      <w:r>
        <w:rPr>
          <w:noProof/>
        </w:rPr>
      </w:r>
      <w:r>
        <w:rPr>
          <w:noProof/>
        </w:rPr>
        <w:fldChar w:fldCharType="separate"/>
      </w:r>
      <w:r>
        <w:rPr>
          <w:noProof/>
        </w:rPr>
        <w:t>176</w:t>
      </w:r>
      <w:r>
        <w:rPr>
          <w:noProof/>
        </w:rPr>
        <w:fldChar w:fldCharType="end"/>
      </w:r>
    </w:p>
    <w:p w14:paraId="2E64610A" w14:textId="64BACBE9" w:rsidR="00E746D0" w:rsidRDefault="00E746D0">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_Toc138337166 \h </w:instrText>
      </w:r>
      <w:r>
        <w:rPr>
          <w:noProof/>
        </w:rPr>
      </w:r>
      <w:r>
        <w:rPr>
          <w:noProof/>
        </w:rPr>
        <w:fldChar w:fldCharType="separate"/>
      </w:r>
      <w:r>
        <w:rPr>
          <w:noProof/>
        </w:rPr>
        <w:t>176</w:t>
      </w:r>
      <w:r>
        <w:rPr>
          <w:noProof/>
        </w:rPr>
        <w:fldChar w:fldCharType="end"/>
      </w:r>
    </w:p>
    <w:p w14:paraId="5BEB7F2B" w14:textId="3D011E80" w:rsidR="00E746D0" w:rsidRDefault="00E746D0">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_Toc138337167 \h </w:instrText>
      </w:r>
      <w:r>
        <w:rPr>
          <w:noProof/>
        </w:rPr>
      </w:r>
      <w:r>
        <w:rPr>
          <w:noProof/>
        </w:rPr>
        <w:fldChar w:fldCharType="separate"/>
      </w:r>
      <w:r>
        <w:rPr>
          <w:noProof/>
        </w:rPr>
        <w:t>177</w:t>
      </w:r>
      <w:r>
        <w:rPr>
          <w:noProof/>
        </w:rPr>
        <w:fldChar w:fldCharType="end"/>
      </w:r>
    </w:p>
    <w:p w14:paraId="747A79D9" w14:textId="53924AE4" w:rsidR="00E746D0" w:rsidRDefault="00E746D0">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_Toc138337168 \h </w:instrText>
      </w:r>
      <w:r>
        <w:rPr>
          <w:noProof/>
        </w:rPr>
      </w:r>
      <w:r>
        <w:rPr>
          <w:noProof/>
        </w:rPr>
        <w:fldChar w:fldCharType="separate"/>
      </w:r>
      <w:r>
        <w:rPr>
          <w:noProof/>
        </w:rPr>
        <w:t>191</w:t>
      </w:r>
      <w:r>
        <w:rPr>
          <w:noProof/>
        </w:rPr>
        <w:fldChar w:fldCharType="end"/>
      </w:r>
    </w:p>
    <w:p w14:paraId="19A162E2" w14:textId="2E5DB61E" w:rsidR="00E746D0" w:rsidRDefault="00E746D0">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_Toc138337169 \h </w:instrText>
      </w:r>
      <w:r>
        <w:rPr>
          <w:noProof/>
        </w:rPr>
      </w:r>
      <w:r>
        <w:rPr>
          <w:noProof/>
        </w:rPr>
        <w:fldChar w:fldCharType="separate"/>
      </w:r>
      <w:r>
        <w:rPr>
          <w:noProof/>
        </w:rPr>
        <w:t>191</w:t>
      </w:r>
      <w:r>
        <w:rPr>
          <w:noProof/>
        </w:rPr>
        <w:fldChar w:fldCharType="end"/>
      </w:r>
    </w:p>
    <w:p w14:paraId="5F5B450D" w14:textId="78CB0124" w:rsidR="00E746D0" w:rsidRDefault="00E746D0">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_Toc138337170 \h </w:instrText>
      </w:r>
      <w:r>
        <w:rPr>
          <w:noProof/>
        </w:rPr>
      </w:r>
      <w:r>
        <w:rPr>
          <w:noProof/>
        </w:rPr>
        <w:fldChar w:fldCharType="separate"/>
      </w:r>
      <w:r>
        <w:rPr>
          <w:noProof/>
        </w:rPr>
        <w:t>191</w:t>
      </w:r>
      <w:r>
        <w:rPr>
          <w:noProof/>
        </w:rPr>
        <w:fldChar w:fldCharType="end"/>
      </w:r>
    </w:p>
    <w:p w14:paraId="4B74F277" w14:textId="6CE096B9" w:rsidR="00E746D0" w:rsidRDefault="00E746D0">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_Toc138337171 \h </w:instrText>
      </w:r>
      <w:r>
        <w:rPr>
          <w:noProof/>
        </w:rPr>
      </w:r>
      <w:r>
        <w:rPr>
          <w:noProof/>
        </w:rPr>
        <w:fldChar w:fldCharType="separate"/>
      </w:r>
      <w:r>
        <w:rPr>
          <w:noProof/>
        </w:rPr>
        <w:t>191</w:t>
      </w:r>
      <w:r>
        <w:rPr>
          <w:noProof/>
        </w:rPr>
        <w:fldChar w:fldCharType="end"/>
      </w:r>
    </w:p>
    <w:p w14:paraId="6086AAE7" w14:textId="2A759ADA" w:rsidR="00E746D0" w:rsidRDefault="00E746D0">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_Toc138337172 \h </w:instrText>
      </w:r>
      <w:r>
        <w:rPr>
          <w:noProof/>
        </w:rPr>
      </w:r>
      <w:r>
        <w:rPr>
          <w:noProof/>
        </w:rPr>
        <w:fldChar w:fldCharType="separate"/>
      </w:r>
      <w:r>
        <w:rPr>
          <w:noProof/>
        </w:rPr>
        <w:t>191</w:t>
      </w:r>
      <w:r>
        <w:rPr>
          <w:noProof/>
        </w:rPr>
        <w:fldChar w:fldCharType="end"/>
      </w:r>
    </w:p>
    <w:p w14:paraId="29573A6F" w14:textId="31FAD0C7" w:rsidR="00E746D0" w:rsidRDefault="00E746D0">
      <w:pPr>
        <w:pStyle w:val="TOC2"/>
        <w:rPr>
          <w:rFonts w:asciiTheme="minorHAnsi" w:eastAsiaTheme="minorEastAsia" w:hAnsiTheme="minorHAnsi" w:cstheme="minorBidi"/>
          <w:noProof/>
          <w:sz w:val="22"/>
          <w:szCs w:val="22"/>
          <w:lang w:eastAsia="en-GB"/>
        </w:rPr>
      </w:pPr>
      <w:r w:rsidRPr="009349F2">
        <w:rPr>
          <w:noProof/>
          <w:lang w:val="en-US"/>
        </w:rPr>
        <w:t>10.4</w:t>
      </w:r>
      <w:r>
        <w:rPr>
          <w:rFonts w:asciiTheme="minorHAnsi" w:eastAsiaTheme="minorEastAsia" w:hAnsiTheme="minorHAnsi" w:cstheme="minorBidi"/>
          <w:noProof/>
          <w:sz w:val="22"/>
          <w:szCs w:val="22"/>
          <w:lang w:eastAsia="en-GB"/>
        </w:rPr>
        <w:tab/>
      </w:r>
      <w:r w:rsidRPr="009349F2">
        <w:rPr>
          <w:noProof/>
          <w:lang w:val="en-US"/>
        </w:rPr>
        <w:t>MCData service configuration document</w:t>
      </w:r>
      <w:r>
        <w:rPr>
          <w:noProof/>
        </w:rPr>
        <w:tab/>
      </w:r>
      <w:r>
        <w:rPr>
          <w:noProof/>
        </w:rPr>
        <w:fldChar w:fldCharType="begin" w:fldLock="1"/>
      </w:r>
      <w:r>
        <w:rPr>
          <w:noProof/>
        </w:rPr>
        <w:instrText xml:space="preserve"> PAGEREF _Toc138337173 \h </w:instrText>
      </w:r>
      <w:r>
        <w:rPr>
          <w:noProof/>
        </w:rPr>
      </w:r>
      <w:r>
        <w:rPr>
          <w:noProof/>
        </w:rPr>
        <w:fldChar w:fldCharType="separate"/>
      </w:r>
      <w:r>
        <w:rPr>
          <w:noProof/>
        </w:rPr>
        <w:t>192</w:t>
      </w:r>
      <w:r>
        <w:rPr>
          <w:noProof/>
        </w:rPr>
        <w:fldChar w:fldCharType="end"/>
      </w:r>
    </w:p>
    <w:p w14:paraId="126977FD" w14:textId="334BCC3F" w:rsidR="00E746D0" w:rsidRDefault="00E746D0">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_Toc138337174 \h </w:instrText>
      </w:r>
      <w:r>
        <w:rPr>
          <w:noProof/>
        </w:rPr>
      </w:r>
      <w:r>
        <w:rPr>
          <w:noProof/>
        </w:rPr>
        <w:fldChar w:fldCharType="separate"/>
      </w:r>
      <w:r>
        <w:rPr>
          <w:noProof/>
        </w:rPr>
        <w:t>192</w:t>
      </w:r>
      <w:r>
        <w:rPr>
          <w:noProof/>
        </w:rPr>
        <w:fldChar w:fldCharType="end"/>
      </w:r>
    </w:p>
    <w:p w14:paraId="732CD935" w14:textId="174C1AD0" w:rsidR="00E746D0" w:rsidRDefault="00E746D0">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_Toc138337175 \h </w:instrText>
      </w:r>
      <w:r>
        <w:rPr>
          <w:noProof/>
        </w:rPr>
      </w:r>
      <w:r>
        <w:rPr>
          <w:noProof/>
        </w:rPr>
        <w:fldChar w:fldCharType="separate"/>
      </w:r>
      <w:r>
        <w:rPr>
          <w:noProof/>
        </w:rPr>
        <w:t>192</w:t>
      </w:r>
      <w:r>
        <w:rPr>
          <w:noProof/>
        </w:rPr>
        <w:fldChar w:fldCharType="end"/>
      </w:r>
    </w:p>
    <w:p w14:paraId="1A95BE37" w14:textId="52A25DA7" w:rsidR="00E746D0" w:rsidRDefault="00E746D0">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_Toc138337176 \h </w:instrText>
      </w:r>
      <w:r>
        <w:rPr>
          <w:noProof/>
        </w:rPr>
      </w:r>
      <w:r>
        <w:rPr>
          <w:noProof/>
        </w:rPr>
        <w:fldChar w:fldCharType="separate"/>
      </w:r>
      <w:r>
        <w:rPr>
          <w:noProof/>
        </w:rPr>
        <w:t>192</w:t>
      </w:r>
      <w:r>
        <w:rPr>
          <w:noProof/>
        </w:rPr>
        <w:fldChar w:fldCharType="end"/>
      </w:r>
    </w:p>
    <w:p w14:paraId="7DAF1679" w14:textId="0FD7BE83" w:rsidR="00E746D0" w:rsidRDefault="00E746D0">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_Toc138337177 \h </w:instrText>
      </w:r>
      <w:r>
        <w:rPr>
          <w:noProof/>
        </w:rPr>
      </w:r>
      <w:r>
        <w:rPr>
          <w:noProof/>
        </w:rPr>
        <w:fldChar w:fldCharType="separate"/>
      </w:r>
      <w:r>
        <w:rPr>
          <w:noProof/>
        </w:rPr>
        <w:t>193</w:t>
      </w:r>
      <w:r>
        <w:rPr>
          <w:noProof/>
        </w:rPr>
        <w:fldChar w:fldCharType="end"/>
      </w:r>
    </w:p>
    <w:p w14:paraId="40FE1FA3" w14:textId="743D1FFE" w:rsidR="00E746D0" w:rsidRDefault="00E746D0">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_Toc138337178 \h </w:instrText>
      </w:r>
      <w:r>
        <w:rPr>
          <w:noProof/>
        </w:rPr>
      </w:r>
      <w:r>
        <w:rPr>
          <w:noProof/>
        </w:rPr>
        <w:fldChar w:fldCharType="separate"/>
      </w:r>
      <w:r>
        <w:rPr>
          <w:noProof/>
        </w:rPr>
        <w:t>193</w:t>
      </w:r>
      <w:r>
        <w:rPr>
          <w:noProof/>
        </w:rPr>
        <w:fldChar w:fldCharType="end"/>
      </w:r>
    </w:p>
    <w:p w14:paraId="70107778" w14:textId="39ABF94E" w:rsidR="00E746D0" w:rsidRDefault="00E746D0">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_Toc138337179 \h </w:instrText>
      </w:r>
      <w:r>
        <w:rPr>
          <w:noProof/>
        </w:rPr>
      </w:r>
      <w:r>
        <w:rPr>
          <w:noProof/>
        </w:rPr>
        <w:fldChar w:fldCharType="separate"/>
      </w:r>
      <w:r>
        <w:rPr>
          <w:noProof/>
        </w:rPr>
        <w:t>196</w:t>
      </w:r>
      <w:r>
        <w:rPr>
          <w:noProof/>
        </w:rPr>
        <w:fldChar w:fldCharType="end"/>
      </w:r>
    </w:p>
    <w:p w14:paraId="42C42CD5" w14:textId="07FA4A16" w:rsidR="00E746D0" w:rsidRDefault="00E746D0">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_Toc138337180 \h </w:instrText>
      </w:r>
      <w:r>
        <w:rPr>
          <w:noProof/>
        </w:rPr>
      </w:r>
      <w:r>
        <w:rPr>
          <w:noProof/>
        </w:rPr>
        <w:fldChar w:fldCharType="separate"/>
      </w:r>
      <w:r>
        <w:rPr>
          <w:noProof/>
        </w:rPr>
        <w:t>197</w:t>
      </w:r>
      <w:r>
        <w:rPr>
          <w:noProof/>
        </w:rPr>
        <w:fldChar w:fldCharType="end"/>
      </w:r>
    </w:p>
    <w:p w14:paraId="7AF8B321" w14:textId="5F9CE06D" w:rsidR="00E746D0" w:rsidRDefault="00E746D0">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_Toc138337181 \h </w:instrText>
      </w:r>
      <w:r>
        <w:rPr>
          <w:noProof/>
        </w:rPr>
      </w:r>
      <w:r>
        <w:rPr>
          <w:noProof/>
        </w:rPr>
        <w:fldChar w:fldCharType="separate"/>
      </w:r>
      <w:r>
        <w:rPr>
          <w:noProof/>
        </w:rPr>
        <w:t>197</w:t>
      </w:r>
      <w:r>
        <w:rPr>
          <w:noProof/>
        </w:rPr>
        <w:fldChar w:fldCharType="end"/>
      </w:r>
    </w:p>
    <w:p w14:paraId="31FCEB54" w14:textId="35D77C68" w:rsidR="00E746D0" w:rsidRDefault="00E746D0">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_Toc138337182 \h </w:instrText>
      </w:r>
      <w:r>
        <w:rPr>
          <w:noProof/>
        </w:rPr>
      </w:r>
      <w:r>
        <w:rPr>
          <w:noProof/>
        </w:rPr>
        <w:fldChar w:fldCharType="separate"/>
      </w:r>
      <w:r>
        <w:rPr>
          <w:noProof/>
        </w:rPr>
        <w:t>199</w:t>
      </w:r>
      <w:r>
        <w:rPr>
          <w:noProof/>
        </w:rPr>
        <w:fldChar w:fldCharType="end"/>
      </w:r>
    </w:p>
    <w:p w14:paraId="4EDCD68C" w14:textId="5FE2059F" w:rsidR="00E746D0" w:rsidRDefault="00E746D0">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_Toc138337183 \h </w:instrText>
      </w:r>
      <w:r>
        <w:rPr>
          <w:noProof/>
        </w:rPr>
      </w:r>
      <w:r>
        <w:rPr>
          <w:noProof/>
        </w:rPr>
        <w:fldChar w:fldCharType="separate"/>
      </w:r>
      <w:r>
        <w:rPr>
          <w:noProof/>
        </w:rPr>
        <w:t>200</w:t>
      </w:r>
      <w:r>
        <w:rPr>
          <w:noProof/>
        </w:rPr>
        <w:fldChar w:fldCharType="end"/>
      </w:r>
    </w:p>
    <w:p w14:paraId="091F9B52" w14:textId="1EB7C681" w:rsidR="00E746D0" w:rsidRDefault="00E746D0">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_Toc138337184 \h </w:instrText>
      </w:r>
      <w:r>
        <w:rPr>
          <w:noProof/>
        </w:rPr>
      </w:r>
      <w:r>
        <w:rPr>
          <w:noProof/>
        </w:rPr>
        <w:fldChar w:fldCharType="separate"/>
      </w:r>
      <w:r>
        <w:rPr>
          <w:noProof/>
        </w:rPr>
        <w:t>200</w:t>
      </w:r>
      <w:r>
        <w:rPr>
          <w:noProof/>
        </w:rPr>
        <w:fldChar w:fldCharType="end"/>
      </w:r>
    </w:p>
    <w:p w14:paraId="1C963FD4" w14:textId="625EA79E" w:rsidR="00E746D0" w:rsidRDefault="00E746D0">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_Toc138337185 \h </w:instrText>
      </w:r>
      <w:r>
        <w:rPr>
          <w:noProof/>
        </w:rPr>
      </w:r>
      <w:r>
        <w:rPr>
          <w:noProof/>
        </w:rPr>
        <w:fldChar w:fldCharType="separate"/>
      </w:r>
      <w:r>
        <w:rPr>
          <w:noProof/>
        </w:rPr>
        <w:t>201</w:t>
      </w:r>
      <w:r>
        <w:rPr>
          <w:noProof/>
        </w:rPr>
        <w:fldChar w:fldCharType="end"/>
      </w:r>
    </w:p>
    <w:p w14:paraId="4B1B73D8" w14:textId="5D4ADDD6" w:rsidR="00E746D0" w:rsidRDefault="00E746D0">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_Toc138337186 \h </w:instrText>
      </w:r>
      <w:r>
        <w:rPr>
          <w:noProof/>
        </w:rPr>
      </w:r>
      <w:r>
        <w:rPr>
          <w:noProof/>
        </w:rPr>
        <w:fldChar w:fldCharType="separate"/>
      </w:r>
      <w:r>
        <w:rPr>
          <w:noProof/>
        </w:rPr>
        <w:t>201</w:t>
      </w:r>
      <w:r>
        <w:rPr>
          <w:noProof/>
        </w:rPr>
        <w:fldChar w:fldCharType="end"/>
      </w:r>
    </w:p>
    <w:p w14:paraId="7737F869" w14:textId="61652022" w:rsidR="00E746D0" w:rsidRDefault="00E746D0">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_Toc138337187 \h </w:instrText>
      </w:r>
      <w:r>
        <w:rPr>
          <w:noProof/>
        </w:rPr>
      </w:r>
      <w:r>
        <w:rPr>
          <w:noProof/>
        </w:rPr>
        <w:fldChar w:fldCharType="separate"/>
      </w:r>
      <w:r>
        <w:rPr>
          <w:noProof/>
        </w:rPr>
        <w:t>201</w:t>
      </w:r>
      <w:r>
        <w:rPr>
          <w:noProof/>
        </w:rPr>
        <w:fldChar w:fldCharType="end"/>
      </w:r>
    </w:p>
    <w:p w14:paraId="3941D745" w14:textId="7D370BA1" w:rsidR="00E746D0" w:rsidRDefault="00E746D0">
      <w:pPr>
        <w:pStyle w:val="TOC8"/>
        <w:rPr>
          <w:rFonts w:asciiTheme="minorHAnsi" w:eastAsiaTheme="minorEastAsia" w:hAnsiTheme="minorHAnsi" w:cstheme="minorBidi"/>
          <w:b w:val="0"/>
          <w:noProof/>
          <w:szCs w:val="22"/>
          <w:lang w:eastAsia="en-GB"/>
        </w:rPr>
      </w:pPr>
      <w:r>
        <w:rPr>
          <w:noProof/>
        </w:rPr>
        <w:lastRenderedPageBreak/>
        <w:t>Annex A (informative): Signalling flows</w:t>
      </w:r>
      <w:r>
        <w:rPr>
          <w:noProof/>
        </w:rPr>
        <w:tab/>
      </w:r>
      <w:r>
        <w:rPr>
          <w:noProof/>
        </w:rPr>
        <w:fldChar w:fldCharType="begin" w:fldLock="1"/>
      </w:r>
      <w:r>
        <w:rPr>
          <w:noProof/>
        </w:rPr>
        <w:instrText xml:space="preserve"> PAGEREF _Toc138337188 \h </w:instrText>
      </w:r>
      <w:r>
        <w:rPr>
          <w:noProof/>
        </w:rPr>
      </w:r>
      <w:r>
        <w:rPr>
          <w:noProof/>
        </w:rPr>
        <w:fldChar w:fldCharType="separate"/>
      </w:r>
      <w:r>
        <w:rPr>
          <w:noProof/>
        </w:rPr>
        <w:t>202</w:t>
      </w:r>
      <w:r>
        <w:rPr>
          <w:noProof/>
        </w:rPr>
        <w:fldChar w:fldCharType="end"/>
      </w:r>
    </w:p>
    <w:p w14:paraId="2DEC471D" w14:textId="2D2EA4F1" w:rsidR="00E746D0" w:rsidRDefault="00E746D0">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_Toc138337189 \h </w:instrText>
      </w:r>
      <w:r>
        <w:rPr>
          <w:noProof/>
        </w:rPr>
      </w:r>
      <w:r>
        <w:rPr>
          <w:noProof/>
        </w:rPr>
        <w:fldChar w:fldCharType="separate"/>
      </w:r>
      <w:r>
        <w:rPr>
          <w:noProof/>
        </w:rPr>
        <w:t>202</w:t>
      </w:r>
      <w:r>
        <w:rPr>
          <w:noProof/>
        </w:rPr>
        <w:fldChar w:fldCharType="end"/>
      </w:r>
    </w:p>
    <w:p w14:paraId="5C70DD3B" w14:textId="14E8B42B" w:rsidR="00E746D0" w:rsidRDefault="00E746D0">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_Toc138337190 \h </w:instrText>
      </w:r>
      <w:r>
        <w:rPr>
          <w:noProof/>
        </w:rPr>
      </w:r>
      <w:r>
        <w:rPr>
          <w:noProof/>
        </w:rPr>
        <w:fldChar w:fldCharType="separate"/>
      </w:r>
      <w:r>
        <w:rPr>
          <w:noProof/>
        </w:rPr>
        <w:t>202</w:t>
      </w:r>
      <w:r>
        <w:rPr>
          <w:noProof/>
        </w:rPr>
        <w:fldChar w:fldCharType="end"/>
      </w:r>
    </w:p>
    <w:p w14:paraId="70E3F506" w14:textId="69CF825E" w:rsidR="00E746D0" w:rsidRDefault="00E746D0">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_Toc138337191 \h </w:instrText>
      </w:r>
      <w:r>
        <w:rPr>
          <w:noProof/>
        </w:rPr>
      </w:r>
      <w:r>
        <w:rPr>
          <w:noProof/>
        </w:rPr>
        <w:fldChar w:fldCharType="separate"/>
      </w:r>
      <w:r>
        <w:rPr>
          <w:noProof/>
        </w:rPr>
        <w:t>202</w:t>
      </w:r>
      <w:r>
        <w:rPr>
          <w:noProof/>
        </w:rPr>
        <w:fldChar w:fldCharType="end"/>
      </w:r>
    </w:p>
    <w:p w14:paraId="743BEA27" w14:textId="45C3B3CA" w:rsidR="00E746D0" w:rsidRDefault="00E746D0">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_Toc138337192 \h </w:instrText>
      </w:r>
      <w:r>
        <w:rPr>
          <w:noProof/>
        </w:rPr>
      </w:r>
      <w:r>
        <w:rPr>
          <w:noProof/>
        </w:rPr>
        <w:fldChar w:fldCharType="separate"/>
      </w:r>
      <w:r>
        <w:rPr>
          <w:noProof/>
        </w:rPr>
        <w:t>207</w:t>
      </w:r>
      <w:r>
        <w:rPr>
          <w:noProof/>
        </w:rPr>
        <w:fldChar w:fldCharType="end"/>
      </w:r>
    </w:p>
    <w:p w14:paraId="3992C77D" w14:textId="644D9EE7" w:rsidR="00E746D0" w:rsidRDefault="00E746D0">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_Toc138337193 \h </w:instrText>
      </w:r>
      <w:r>
        <w:rPr>
          <w:noProof/>
        </w:rPr>
      </w:r>
      <w:r>
        <w:rPr>
          <w:noProof/>
        </w:rPr>
        <w:fldChar w:fldCharType="separate"/>
      </w:r>
      <w:r>
        <w:rPr>
          <w:noProof/>
        </w:rPr>
        <w:t>220</w:t>
      </w:r>
      <w:r>
        <w:rPr>
          <w:noProof/>
        </w:rPr>
        <w:fldChar w:fldCharType="end"/>
      </w:r>
    </w:p>
    <w:p w14:paraId="4EFBE0D9" w14:textId="7ED6E9FE" w:rsidR="00E746D0" w:rsidRDefault="00E746D0">
      <w:pPr>
        <w:pStyle w:val="TOC8"/>
        <w:rPr>
          <w:rFonts w:asciiTheme="minorHAnsi" w:eastAsiaTheme="minorEastAsia" w:hAnsiTheme="minorHAnsi" w:cstheme="minorBid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_Toc138337194 \h </w:instrText>
      </w:r>
      <w:r>
        <w:rPr>
          <w:noProof/>
        </w:rPr>
      </w:r>
      <w:r>
        <w:rPr>
          <w:noProof/>
        </w:rPr>
        <w:fldChar w:fldCharType="separate"/>
      </w:r>
      <w:r>
        <w:rPr>
          <w:noProof/>
        </w:rPr>
        <w:t>227</w:t>
      </w:r>
      <w:r>
        <w:rPr>
          <w:noProof/>
        </w:rPr>
        <w:fldChar w:fldCharType="end"/>
      </w:r>
    </w:p>
    <w:p w14:paraId="2FEDC7E3" w14:textId="34093376" w:rsidR="00E746D0" w:rsidRDefault="00E746D0">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_Toc138337195 \h </w:instrText>
      </w:r>
      <w:r>
        <w:rPr>
          <w:noProof/>
        </w:rPr>
      </w:r>
      <w:r>
        <w:rPr>
          <w:noProof/>
        </w:rPr>
        <w:fldChar w:fldCharType="separate"/>
      </w:r>
      <w:r>
        <w:rPr>
          <w:noProof/>
        </w:rPr>
        <w:t>227</w:t>
      </w:r>
      <w:r>
        <w:rPr>
          <w:noProof/>
        </w:rPr>
        <w:fldChar w:fldCharType="end"/>
      </w:r>
    </w:p>
    <w:p w14:paraId="501A2E40" w14:textId="37F115A4" w:rsidR="00E746D0" w:rsidRDefault="00E746D0">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_Toc138337196 \h </w:instrText>
      </w:r>
      <w:r>
        <w:rPr>
          <w:noProof/>
        </w:rPr>
      </w:r>
      <w:r>
        <w:rPr>
          <w:noProof/>
        </w:rPr>
        <w:fldChar w:fldCharType="separate"/>
      </w:r>
      <w:r>
        <w:rPr>
          <w:noProof/>
        </w:rPr>
        <w:t>227</w:t>
      </w:r>
      <w:r>
        <w:rPr>
          <w:noProof/>
        </w:rPr>
        <w:fldChar w:fldCharType="end"/>
      </w:r>
    </w:p>
    <w:p w14:paraId="176D1E7A" w14:textId="6CDA661B" w:rsidR="00E746D0" w:rsidRDefault="00E746D0">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_Toc138337197 \h </w:instrText>
      </w:r>
      <w:r>
        <w:rPr>
          <w:noProof/>
        </w:rPr>
      </w:r>
      <w:r>
        <w:rPr>
          <w:noProof/>
        </w:rPr>
        <w:fldChar w:fldCharType="separate"/>
      </w:r>
      <w:r>
        <w:rPr>
          <w:noProof/>
        </w:rPr>
        <w:t>228</w:t>
      </w:r>
      <w:r>
        <w:rPr>
          <w:noProof/>
        </w:rPr>
        <w:fldChar w:fldCharType="end"/>
      </w:r>
    </w:p>
    <w:p w14:paraId="5036DDE6" w14:textId="40ACF438" w:rsidR="00E746D0" w:rsidRDefault="00E746D0">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_Toc138337198 \h </w:instrText>
      </w:r>
      <w:r>
        <w:rPr>
          <w:noProof/>
        </w:rPr>
      </w:r>
      <w:r>
        <w:rPr>
          <w:noProof/>
        </w:rPr>
        <w:fldChar w:fldCharType="separate"/>
      </w:r>
      <w:r>
        <w:rPr>
          <w:noProof/>
        </w:rPr>
        <w:t>230</w:t>
      </w:r>
      <w:r>
        <w:rPr>
          <w:noProof/>
        </w:rPr>
        <w:fldChar w:fldCharType="end"/>
      </w:r>
    </w:p>
    <w:p w14:paraId="63EBA781" w14:textId="6D54FE5D" w:rsidR="00E746D0" w:rsidRDefault="00E746D0">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_Toc138337199 \h </w:instrText>
      </w:r>
      <w:r>
        <w:rPr>
          <w:noProof/>
        </w:rPr>
      </w:r>
      <w:r>
        <w:rPr>
          <w:noProof/>
        </w:rPr>
        <w:fldChar w:fldCharType="separate"/>
      </w:r>
      <w:r>
        <w:rPr>
          <w:noProof/>
        </w:rPr>
        <w:t>231</w:t>
      </w:r>
      <w:r>
        <w:rPr>
          <w:noProof/>
        </w:rPr>
        <w:fldChar w:fldCharType="end"/>
      </w:r>
    </w:p>
    <w:p w14:paraId="6285EFBB" w14:textId="5D74EA40" w:rsidR="00E746D0" w:rsidRDefault="00E746D0">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_Toc138337200 \h </w:instrText>
      </w:r>
      <w:r>
        <w:rPr>
          <w:noProof/>
        </w:rPr>
      </w:r>
      <w:r>
        <w:rPr>
          <w:noProof/>
        </w:rPr>
        <w:fldChar w:fldCharType="separate"/>
      </w:r>
      <w:r>
        <w:rPr>
          <w:noProof/>
        </w:rPr>
        <w:t>233</w:t>
      </w:r>
      <w:r>
        <w:rPr>
          <w:noProof/>
        </w:rPr>
        <w:fldChar w:fldCharType="end"/>
      </w:r>
    </w:p>
    <w:p w14:paraId="474ABA0A" w14:textId="6D9F845A" w:rsidR="00E746D0" w:rsidRDefault="00E746D0">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_Toc138337201 \h </w:instrText>
      </w:r>
      <w:r>
        <w:rPr>
          <w:noProof/>
        </w:rPr>
      </w:r>
      <w:r>
        <w:rPr>
          <w:noProof/>
        </w:rPr>
        <w:fldChar w:fldCharType="separate"/>
      </w:r>
      <w:r>
        <w:rPr>
          <w:noProof/>
        </w:rPr>
        <w:t>234</w:t>
      </w:r>
      <w:r>
        <w:rPr>
          <w:noProof/>
        </w:rPr>
        <w:fldChar w:fldCharType="end"/>
      </w:r>
    </w:p>
    <w:p w14:paraId="18CFFB0F" w14:textId="242DDF63" w:rsidR="00E746D0" w:rsidRDefault="00E746D0">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_Toc138337202 \h </w:instrText>
      </w:r>
      <w:r>
        <w:rPr>
          <w:noProof/>
        </w:rPr>
      </w:r>
      <w:r>
        <w:rPr>
          <w:noProof/>
        </w:rPr>
        <w:fldChar w:fldCharType="separate"/>
      </w:r>
      <w:r>
        <w:rPr>
          <w:noProof/>
        </w:rPr>
        <w:t>236</w:t>
      </w:r>
      <w:r>
        <w:rPr>
          <w:noProof/>
        </w:rPr>
        <w:fldChar w:fldCharType="end"/>
      </w:r>
    </w:p>
    <w:p w14:paraId="7DDF37BA" w14:textId="6581B9E2" w:rsidR="00E746D0" w:rsidRDefault="00E746D0">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_Toc138337203 \h </w:instrText>
      </w:r>
      <w:r>
        <w:rPr>
          <w:noProof/>
        </w:rPr>
      </w:r>
      <w:r>
        <w:rPr>
          <w:noProof/>
        </w:rPr>
        <w:fldChar w:fldCharType="separate"/>
      </w:r>
      <w:r>
        <w:rPr>
          <w:noProof/>
        </w:rPr>
        <w:t>238</w:t>
      </w:r>
      <w:r>
        <w:rPr>
          <w:noProof/>
        </w:rPr>
        <w:fldChar w:fldCharType="end"/>
      </w:r>
    </w:p>
    <w:p w14:paraId="7769CD22" w14:textId="5D890679" w:rsidR="00E746D0" w:rsidRDefault="00E746D0">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_Toc138337204 \h </w:instrText>
      </w:r>
      <w:r>
        <w:rPr>
          <w:noProof/>
        </w:rPr>
      </w:r>
      <w:r>
        <w:rPr>
          <w:noProof/>
        </w:rPr>
        <w:fldChar w:fldCharType="separate"/>
      </w:r>
      <w:r>
        <w:rPr>
          <w:noProof/>
        </w:rPr>
        <w:t>239</w:t>
      </w:r>
      <w:r>
        <w:rPr>
          <w:noProof/>
        </w:rPr>
        <w:fldChar w:fldCharType="end"/>
      </w:r>
    </w:p>
    <w:p w14:paraId="30EF8737" w14:textId="6B6D4DF3" w:rsidR="00E746D0" w:rsidRDefault="00E746D0">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_Toc138337205 \h </w:instrText>
      </w:r>
      <w:r>
        <w:rPr>
          <w:noProof/>
        </w:rPr>
      </w:r>
      <w:r>
        <w:rPr>
          <w:noProof/>
        </w:rPr>
        <w:fldChar w:fldCharType="separate"/>
      </w:r>
      <w:r>
        <w:rPr>
          <w:noProof/>
        </w:rPr>
        <w:t>241</w:t>
      </w:r>
      <w:r>
        <w:rPr>
          <w:noProof/>
        </w:rPr>
        <w:fldChar w:fldCharType="end"/>
      </w:r>
    </w:p>
    <w:p w14:paraId="7023182D" w14:textId="733A1C88" w:rsidR="00E746D0" w:rsidRDefault="00E746D0">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_Toc138337206 \h </w:instrText>
      </w:r>
      <w:r>
        <w:rPr>
          <w:noProof/>
        </w:rPr>
      </w:r>
      <w:r>
        <w:rPr>
          <w:noProof/>
        </w:rPr>
        <w:fldChar w:fldCharType="separate"/>
      </w:r>
      <w:r>
        <w:rPr>
          <w:noProof/>
        </w:rPr>
        <w:t>242</w:t>
      </w:r>
      <w:r>
        <w:rPr>
          <w:noProof/>
        </w:rPr>
        <w:fldChar w:fldCharType="end"/>
      </w:r>
    </w:p>
    <w:p w14:paraId="0D637654" w14:textId="5471C5FF" w:rsidR="00E746D0" w:rsidRDefault="00E746D0">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_Toc138337207 \h </w:instrText>
      </w:r>
      <w:r>
        <w:rPr>
          <w:noProof/>
        </w:rPr>
      </w:r>
      <w:r>
        <w:rPr>
          <w:noProof/>
        </w:rPr>
        <w:fldChar w:fldCharType="separate"/>
      </w:r>
      <w:r>
        <w:rPr>
          <w:noProof/>
        </w:rPr>
        <w:t>242</w:t>
      </w:r>
      <w:r>
        <w:rPr>
          <w:noProof/>
        </w:rPr>
        <w:fldChar w:fldCharType="end"/>
      </w:r>
    </w:p>
    <w:p w14:paraId="3BBF3148" w14:textId="746F9F88" w:rsidR="00E746D0" w:rsidRDefault="00E746D0">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_Toc138337208 \h </w:instrText>
      </w:r>
      <w:r>
        <w:rPr>
          <w:noProof/>
        </w:rPr>
      </w:r>
      <w:r>
        <w:rPr>
          <w:noProof/>
        </w:rPr>
        <w:fldChar w:fldCharType="separate"/>
      </w:r>
      <w:r>
        <w:rPr>
          <w:noProof/>
        </w:rPr>
        <w:t>242</w:t>
      </w:r>
      <w:r>
        <w:rPr>
          <w:noProof/>
        </w:rPr>
        <w:fldChar w:fldCharType="end"/>
      </w:r>
    </w:p>
    <w:p w14:paraId="30D27CE9" w14:textId="641139C2" w:rsidR="00E746D0" w:rsidRDefault="00E746D0">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_Toc138337209 \h </w:instrText>
      </w:r>
      <w:r>
        <w:rPr>
          <w:noProof/>
        </w:rPr>
      </w:r>
      <w:r>
        <w:rPr>
          <w:noProof/>
        </w:rPr>
        <w:fldChar w:fldCharType="separate"/>
      </w:r>
      <w:r>
        <w:rPr>
          <w:noProof/>
        </w:rPr>
        <w:t>243</w:t>
      </w:r>
      <w:r>
        <w:rPr>
          <w:noProof/>
        </w:rPr>
        <w:fldChar w:fldCharType="end"/>
      </w:r>
    </w:p>
    <w:p w14:paraId="160EC3C0" w14:textId="4829F0E9" w:rsidR="00E746D0" w:rsidRDefault="00E746D0">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_Toc138337210 \h </w:instrText>
      </w:r>
      <w:r>
        <w:rPr>
          <w:noProof/>
        </w:rPr>
      </w:r>
      <w:r>
        <w:rPr>
          <w:noProof/>
        </w:rPr>
        <w:fldChar w:fldCharType="separate"/>
      </w:r>
      <w:r>
        <w:rPr>
          <w:noProof/>
        </w:rPr>
        <w:t>243</w:t>
      </w:r>
      <w:r>
        <w:rPr>
          <w:noProof/>
        </w:rPr>
        <w:fldChar w:fldCharType="end"/>
      </w:r>
    </w:p>
    <w:p w14:paraId="4F784CB4" w14:textId="6387794B" w:rsidR="00E746D0" w:rsidRDefault="00E746D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_Toc138337211 \h </w:instrText>
      </w:r>
      <w:r>
        <w:rPr>
          <w:noProof/>
        </w:rPr>
      </w:r>
      <w:r>
        <w:rPr>
          <w:noProof/>
        </w:rPr>
        <w:fldChar w:fldCharType="separate"/>
      </w:r>
      <w:r>
        <w:rPr>
          <w:noProof/>
        </w:rPr>
        <w:t>244</w:t>
      </w:r>
      <w:r>
        <w:rPr>
          <w:noProof/>
        </w:rPr>
        <w:fldChar w:fldCharType="end"/>
      </w:r>
    </w:p>
    <w:p w14:paraId="0AD57282" w14:textId="552378D2"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9" w:name="foreword"/>
      <w:bookmarkStart w:id="10" w:name="_Toc138336890"/>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Toc20212207"/>
      <w:bookmarkStart w:id="14" w:name="_Toc27731562"/>
      <w:bookmarkStart w:id="15" w:name="_Toc36127340"/>
      <w:bookmarkStart w:id="16" w:name="_Toc45214446"/>
      <w:bookmarkStart w:id="17" w:name="_Toc51937585"/>
      <w:bookmarkStart w:id="18" w:name="_Toc51937894"/>
      <w:bookmarkStart w:id="19" w:name="_Toc92291081"/>
      <w:bookmarkStart w:id="20" w:name="_Toc138336891"/>
      <w:bookmarkEnd w:id="12"/>
      <w:r w:rsidRPr="004D3578">
        <w:t>1</w:t>
      </w:r>
      <w:r w:rsidRPr="004D3578">
        <w:tab/>
        <w:t>Scope</w:t>
      </w:r>
      <w:bookmarkEnd w:id="13"/>
      <w:bookmarkEnd w:id="14"/>
      <w:bookmarkEnd w:id="15"/>
      <w:bookmarkEnd w:id="16"/>
      <w:bookmarkEnd w:id="17"/>
      <w:bookmarkEnd w:id="18"/>
      <w:bookmarkEnd w:id="19"/>
      <w:bookmarkEnd w:id="20"/>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92291082"/>
      <w:bookmarkStart w:id="28" w:name="_Toc138336892"/>
      <w:r w:rsidRPr="0052096B">
        <w:lastRenderedPageBreak/>
        <w:t>2</w:t>
      </w:r>
      <w:r w:rsidRPr="0052096B">
        <w:tab/>
        <w:t>References</w:t>
      </w:r>
      <w:bookmarkEnd w:id="21"/>
      <w:bookmarkEnd w:id="22"/>
      <w:bookmarkEnd w:id="23"/>
      <w:bookmarkEnd w:id="24"/>
      <w:bookmarkEnd w:id="25"/>
      <w:bookmarkEnd w:id="26"/>
      <w:bookmarkEnd w:id="27"/>
      <w:bookmarkEnd w:id="28"/>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9" w:name="ref21905"/>
      <w:r w:rsidRPr="002F55BD">
        <w:t>[1]</w:t>
      </w:r>
      <w:bookmarkEnd w:id="29"/>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0"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1" w:name="_Toc27731564"/>
      <w:bookmarkStart w:id="32" w:name="_Toc36127342"/>
      <w:bookmarkStart w:id="33" w:name="_Toc45214448"/>
      <w:bookmarkStart w:id="34" w:name="_Toc51937587"/>
      <w:bookmarkStart w:id="35" w:name="_Toc51937896"/>
      <w:bookmarkStart w:id="36" w:name="_Toc92291083"/>
      <w:bookmarkStart w:id="37" w:name="_Toc138336893"/>
      <w:r w:rsidRPr="004D3578">
        <w:t>3</w:t>
      </w:r>
      <w:r w:rsidRPr="004D3578">
        <w:tab/>
        <w:t>Definitions and abbreviations</w:t>
      </w:r>
      <w:bookmarkEnd w:id="30"/>
      <w:bookmarkEnd w:id="31"/>
      <w:bookmarkEnd w:id="32"/>
      <w:bookmarkEnd w:id="33"/>
      <w:bookmarkEnd w:id="34"/>
      <w:bookmarkEnd w:id="35"/>
      <w:bookmarkEnd w:id="36"/>
      <w:bookmarkEnd w:id="37"/>
    </w:p>
    <w:p w14:paraId="1B480CDC" w14:textId="77777777" w:rsidR="00C367E9" w:rsidRPr="004D3578" w:rsidRDefault="00C367E9" w:rsidP="00C367E9">
      <w:pPr>
        <w:pStyle w:val="Heading2"/>
      </w:pPr>
      <w:bookmarkStart w:id="38" w:name="_Toc20212210"/>
      <w:bookmarkStart w:id="39" w:name="_Toc27731565"/>
      <w:bookmarkStart w:id="40" w:name="_Toc36127343"/>
      <w:bookmarkStart w:id="41" w:name="_Toc45214449"/>
      <w:bookmarkStart w:id="42" w:name="_Toc51937588"/>
      <w:bookmarkStart w:id="43" w:name="_Toc51937897"/>
      <w:bookmarkStart w:id="44" w:name="_Toc92291084"/>
      <w:bookmarkStart w:id="45" w:name="_Toc138336894"/>
      <w:r w:rsidRPr="004D3578">
        <w:t>3.1</w:t>
      </w:r>
      <w:r w:rsidRPr="004D3578">
        <w:tab/>
        <w:t>Definitions</w:t>
      </w:r>
      <w:bookmarkEnd w:id="38"/>
      <w:bookmarkEnd w:id="39"/>
      <w:bookmarkEnd w:id="40"/>
      <w:bookmarkEnd w:id="41"/>
      <w:bookmarkEnd w:id="42"/>
      <w:bookmarkEnd w:id="43"/>
      <w:bookmarkEnd w:id="44"/>
      <w:bookmarkEnd w:id="45"/>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6" w:name="_Toc20212211"/>
      <w:bookmarkStart w:id="47" w:name="_Toc27731566"/>
      <w:bookmarkStart w:id="48" w:name="_Toc36127344"/>
      <w:bookmarkStart w:id="49" w:name="_Toc45214450"/>
      <w:bookmarkStart w:id="50" w:name="_Toc51937589"/>
      <w:bookmarkStart w:id="51" w:name="_Toc51937898"/>
      <w:bookmarkStart w:id="52" w:name="_Toc92291085"/>
      <w:bookmarkStart w:id="53" w:name="_Toc138336895"/>
      <w:r w:rsidRPr="004D3578">
        <w:t>3.2</w:t>
      </w:r>
      <w:r w:rsidRPr="004D3578">
        <w:tab/>
        <w:t>Abbreviations</w:t>
      </w:r>
      <w:bookmarkEnd w:id="46"/>
      <w:bookmarkEnd w:id="47"/>
      <w:bookmarkEnd w:id="48"/>
      <w:bookmarkEnd w:id="49"/>
      <w:bookmarkEnd w:id="50"/>
      <w:bookmarkEnd w:id="51"/>
      <w:bookmarkEnd w:id="52"/>
      <w:bookmarkEnd w:id="53"/>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4" w:name="_Toc20212212"/>
      <w:bookmarkStart w:id="55" w:name="_Toc27731567"/>
      <w:bookmarkStart w:id="56" w:name="_Toc36127345"/>
      <w:bookmarkStart w:id="57" w:name="_Toc45214451"/>
      <w:bookmarkStart w:id="58" w:name="_Toc51937590"/>
      <w:bookmarkStart w:id="59" w:name="_Toc51937899"/>
      <w:bookmarkStart w:id="60" w:name="_Toc92291086"/>
      <w:bookmarkStart w:id="61" w:name="_Toc138336896"/>
      <w:r w:rsidRPr="004D3578">
        <w:lastRenderedPageBreak/>
        <w:t>4</w:t>
      </w:r>
      <w:r w:rsidRPr="004D3578">
        <w:tab/>
      </w:r>
      <w:r>
        <w:t>General</w:t>
      </w:r>
      <w:bookmarkEnd w:id="54"/>
      <w:bookmarkEnd w:id="55"/>
      <w:bookmarkEnd w:id="56"/>
      <w:bookmarkEnd w:id="57"/>
      <w:bookmarkEnd w:id="58"/>
      <w:bookmarkEnd w:id="59"/>
      <w:bookmarkEnd w:id="60"/>
      <w:bookmarkEnd w:id="61"/>
    </w:p>
    <w:p w14:paraId="1C036EE7" w14:textId="77777777" w:rsidR="00C367E9" w:rsidRDefault="00C367E9" w:rsidP="00C367E9">
      <w:pPr>
        <w:pStyle w:val="Heading2"/>
      </w:pPr>
      <w:bookmarkStart w:id="62" w:name="_Toc20212213"/>
      <w:bookmarkStart w:id="63" w:name="_Toc27731568"/>
      <w:bookmarkStart w:id="64" w:name="_Toc36127346"/>
      <w:bookmarkStart w:id="65" w:name="_Toc45214452"/>
      <w:bookmarkStart w:id="66" w:name="_Toc51937591"/>
      <w:bookmarkStart w:id="67" w:name="_Toc51937900"/>
      <w:bookmarkStart w:id="68" w:name="_Toc92291087"/>
      <w:bookmarkStart w:id="69" w:name="_Toc138336897"/>
      <w:r>
        <w:t>4.1</w:t>
      </w:r>
      <w:r>
        <w:tab/>
        <w:t>MCS service administrator configuration</w:t>
      </w:r>
      <w:bookmarkEnd w:id="62"/>
      <w:bookmarkEnd w:id="63"/>
      <w:bookmarkEnd w:id="64"/>
      <w:bookmarkEnd w:id="65"/>
      <w:bookmarkEnd w:id="66"/>
      <w:bookmarkEnd w:id="67"/>
      <w:bookmarkEnd w:id="68"/>
      <w:bookmarkEnd w:id="69"/>
    </w:p>
    <w:p w14:paraId="4AC25568" w14:textId="77777777" w:rsidR="00C367E9" w:rsidRDefault="00C367E9" w:rsidP="00C367E9">
      <w:pPr>
        <w:pStyle w:val="Heading3"/>
      </w:pPr>
      <w:bookmarkStart w:id="70" w:name="_Toc20212214"/>
      <w:bookmarkStart w:id="71" w:name="_Toc27731569"/>
      <w:bookmarkStart w:id="72" w:name="_Toc36127347"/>
      <w:bookmarkStart w:id="73" w:name="_Toc45214453"/>
      <w:bookmarkStart w:id="74" w:name="_Toc51937592"/>
      <w:bookmarkStart w:id="75" w:name="_Toc51937901"/>
      <w:bookmarkStart w:id="76" w:name="_Toc92291088"/>
      <w:bookmarkStart w:id="77" w:name="_Toc138336898"/>
      <w:r>
        <w:t>4.1.1</w:t>
      </w:r>
      <w:r>
        <w:tab/>
        <w:t>Common configuration</w:t>
      </w:r>
      <w:bookmarkEnd w:id="70"/>
      <w:bookmarkEnd w:id="71"/>
      <w:bookmarkEnd w:id="72"/>
      <w:bookmarkEnd w:id="73"/>
      <w:bookmarkEnd w:id="74"/>
      <w:bookmarkEnd w:id="75"/>
      <w:bookmarkEnd w:id="76"/>
      <w:bookmarkEnd w:id="77"/>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8" w:name="_Toc20212215"/>
      <w:bookmarkStart w:id="79" w:name="_Toc27731570"/>
      <w:bookmarkStart w:id="80" w:name="_Toc36127348"/>
      <w:bookmarkStart w:id="81" w:name="_Toc45214454"/>
      <w:bookmarkStart w:id="82" w:name="_Toc51937593"/>
      <w:bookmarkStart w:id="83" w:name="_Toc51937902"/>
      <w:bookmarkStart w:id="84" w:name="_Toc92291089"/>
      <w:bookmarkStart w:id="85" w:name="_Toc138336899"/>
      <w:r>
        <w:t>4.1.2</w:t>
      </w:r>
      <w:r>
        <w:tab/>
        <w:t>MCPTT configuration</w:t>
      </w:r>
      <w:bookmarkEnd w:id="78"/>
      <w:bookmarkEnd w:id="79"/>
      <w:bookmarkEnd w:id="80"/>
      <w:bookmarkEnd w:id="81"/>
      <w:bookmarkEnd w:id="82"/>
      <w:bookmarkEnd w:id="83"/>
      <w:bookmarkEnd w:id="84"/>
      <w:bookmarkEnd w:id="8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6" w:name="_Toc20212216"/>
      <w:bookmarkStart w:id="87" w:name="_Toc27731571"/>
      <w:bookmarkStart w:id="88" w:name="_Toc36127349"/>
      <w:bookmarkStart w:id="89" w:name="_Toc45214455"/>
      <w:bookmarkStart w:id="90" w:name="_Toc51937594"/>
      <w:bookmarkStart w:id="91" w:name="_Toc51937903"/>
      <w:bookmarkStart w:id="92" w:name="_Toc92291090"/>
      <w:bookmarkStart w:id="93" w:name="_Toc138336900"/>
      <w:r>
        <w:t>4.1.3</w:t>
      </w:r>
      <w:r>
        <w:tab/>
        <w:t>MCVideo configuration</w:t>
      </w:r>
      <w:bookmarkEnd w:id="86"/>
      <w:bookmarkEnd w:id="87"/>
      <w:bookmarkEnd w:id="88"/>
      <w:bookmarkEnd w:id="89"/>
      <w:bookmarkEnd w:id="90"/>
      <w:bookmarkEnd w:id="91"/>
      <w:bookmarkEnd w:id="92"/>
      <w:bookmarkEnd w:id="9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4" w:name="_Toc20212217"/>
      <w:bookmarkStart w:id="95" w:name="_Toc27731572"/>
      <w:bookmarkStart w:id="96" w:name="_Toc36127350"/>
      <w:bookmarkStart w:id="97" w:name="_Toc45214456"/>
      <w:bookmarkStart w:id="98" w:name="_Toc51937595"/>
      <w:bookmarkStart w:id="99" w:name="_Toc51937904"/>
      <w:bookmarkStart w:id="100" w:name="_Toc92291091"/>
      <w:bookmarkStart w:id="101" w:name="_Toc138336901"/>
      <w:r>
        <w:t>4.1.4</w:t>
      </w:r>
      <w:r>
        <w:tab/>
        <w:t>MCData configuration</w:t>
      </w:r>
      <w:bookmarkEnd w:id="94"/>
      <w:bookmarkEnd w:id="95"/>
      <w:bookmarkEnd w:id="96"/>
      <w:bookmarkEnd w:id="97"/>
      <w:bookmarkEnd w:id="98"/>
      <w:bookmarkEnd w:id="99"/>
      <w:bookmarkEnd w:id="100"/>
      <w:bookmarkEnd w:id="101"/>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2" w:name="_Toc20212218"/>
      <w:bookmarkStart w:id="103" w:name="_Toc27731573"/>
      <w:bookmarkStart w:id="104" w:name="_Toc36127351"/>
      <w:bookmarkStart w:id="105" w:name="_Toc45214457"/>
      <w:bookmarkStart w:id="106" w:name="_Toc51937596"/>
      <w:bookmarkStart w:id="107" w:name="_Toc51937905"/>
      <w:bookmarkStart w:id="108" w:name="_Toc92291092"/>
      <w:bookmarkStart w:id="109" w:name="_Toc138336902"/>
      <w:r>
        <w:t>4.2</w:t>
      </w:r>
      <w:r>
        <w:tab/>
        <w:t>MCS UE configuration</w:t>
      </w:r>
      <w:bookmarkEnd w:id="102"/>
      <w:bookmarkEnd w:id="103"/>
      <w:bookmarkEnd w:id="104"/>
      <w:bookmarkEnd w:id="105"/>
      <w:bookmarkEnd w:id="106"/>
      <w:bookmarkEnd w:id="107"/>
      <w:bookmarkEnd w:id="108"/>
      <w:bookmarkEnd w:id="109"/>
    </w:p>
    <w:p w14:paraId="134EDC55" w14:textId="77777777" w:rsidR="00C367E9" w:rsidRDefault="00C367E9" w:rsidP="00C367E9">
      <w:pPr>
        <w:pStyle w:val="Heading3"/>
      </w:pPr>
      <w:bookmarkStart w:id="110" w:name="_Toc20212219"/>
      <w:bookmarkStart w:id="111" w:name="_Toc27731574"/>
      <w:bookmarkStart w:id="112" w:name="_Toc36127352"/>
      <w:bookmarkStart w:id="113" w:name="_Toc45214458"/>
      <w:bookmarkStart w:id="114" w:name="_Toc51937597"/>
      <w:bookmarkStart w:id="115" w:name="_Toc51937906"/>
      <w:bookmarkStart w:id="116" w:name="_Toc92291093"/>
      <w:bookmarkStart w:id="117" w:name="_Toc138336903"/>
      <w:r>
        <w:t>4.2.1</w:t>
      </w:r>
      <w:r>
        <w:tab/>
        <w:t>General</w:t>
      </w:r>
      <w:bookmarkEnd w:id="110"/>
      <w:bookmarkEnd w:id="111"/>
      <w:bookmarkEnd w:id="112"/>
      <w:bookmarkEnd w:id="113"/>
      <w:bookmarkEnd w:id="114"/>
      <w:bookmarkEnd w:id="115"/>
      <w:bookmarkEnd w:id="116"/>
      <w:bookmarkEnd w:id="117"/>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8" w:name="_Toc20212220"/>
      <w:bookmarkStart w:id="119" w:name="_Toc27731575"/>
      <w:bookmarkStart w:id="120" w:name="_Toc36127353"/>
      <w:bookmarkStart w:id="121" w:name="_Toc45214459"/>
      <w:bookmarkStart w:id="122" w:name="_Toc51937598"/>
      <w:bookmarkStart w:id="123" w:name="_Toc51937907"/>
      <w:bookmarkStart w:id="124" w:name="_Toc92291094"/>
      <w:bookmarkStart w:id="125" w:name="_Toc138336904"/>
      <w:r>
        <w:t>4.2.2</w:t>
      </w:r>
      <w:r>
        <w:tab/>
        <w:t>Online configuration</w:t>
      </w:r>
      <w:bookmarkEnd w:id="118"/>
      <w:bookmarkEnd w:id="119"/>
      <w:bookmarkEnd w:id="120"/>
      <w:bookmarkEnd w:id="121"/>
      <w:bookmarkEnd w:id="122"/>
      <w:bookmarkEnd w:id="123"/>
      <w:bookmarkEnd w:id="124"/>
      <w:bookmarkEnd w:id="125"/>
    </w:p>
    <w:p w14:paraId="7D817025" w14:textId="09C9180D" w:rsidR="00C367E9" w:rsidRDefault="00C367E9" w:rsidP="00C367E9">
      <w:pPr>
        <w:pStyle w:val="Heading4"/>
      </w:pPr>
      <w:bookmarkStart w:id="126" w:name="_Toc20212221"/>
      <w:bookmarkStart w:id="127" w:name="_Toc27731576"/>
      <w:bookmarkStart w:id="128" w:name="_Toc36127354"/>
      <w:bookmarkStart w:id="129" w:name="_Toc45214460"/>
      <w:bookmarkStart w:id="130" w:name="_Toc51937599"/>
      <w:bookmarkStart w:id="131" w:name="_Toc51937908"/>
      <w:bookmarkStart w:id="132" w:name="_Toc92291095"/>
      <w:bookmarkStart w:id="133" w:name="_Toc138336905"/>
      <w:r>
        <w:t>4.2.2.1</w:t>
      </w:r>
      <w:r>
        <w:tab/>
        <w:t>General</w:t>
      </w:r>
      <w:bookmarkEnd w:id="126"/>
      <w:bookmarkEnd w:id="127"/>
      <w:bookmarkEnd w:id="128"/>
      <w:bookmarkEnd w:id="129"/>
      <w:bookmarkEnd w:id="130"/>
      <w:bookmarkEnd w:id="131"/>
      <w:bookmarkEnd w:id="132"/>
      <w:bookmarkEnd w:id="133"/>
    </w:p>
    <w:p w14:paraId="02AC73DC" w14:textId="1DB92988" w:rsidR="00B55213" w:rsidRPr="00B55213" w:rsidRDefault="00B55213" w:rsidP="00501082">
      <w:pPr>
        <w:pStyle w:val="Heading5"/>
      </w:pPr>
      <w:bookmarkStart w:id="134" w:name="_Toc138336906"/>
      <w:r>
        <w:t>4.2.2.1.1</w:t>
      </w:r>
      <w:r>
        <w:tab/>
      </w:r>
      <w:r w:rsidRPr="00C90C94">
        <w:t>MC</w:t>
      </w:r>
      <w:r>
        <w:t xml:space="preserve">S UE configuration </w:t>
      </w:r>
      <w:r w:rsidRPr="00C90C94">
        <w:t>on primary MC system</w:t>
      </w:r>
      <w:bookmarkEnd w:id="134"/>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45pt;height:271.6pt" o:ole="">
            <v:imagedata r:id="rId12" o:title=""/>
          </v:shape>
          <o:OLEObject Type="Embed" ProgID="Visio.Drawing.11" ShapeID="_x0000_i1026" DrawAspect="Content" ObjectID="_1748949708" r:id="rId13"/>
        </w:object>
      </w:r>
    </w:p>
    <w:p w14:paraId="0C828AC0" w14:textId="77777777" w:rsidR="00B55213" w:rsidRDefault="00B55213" w:rsidP="00B55213">
      <w:pPr>
        <w:pStyle w:val="TF"/>
      </w:pPr>
      <w:r w:rsidRPr="003B0F41">
        <w:t>Figure</w:t>
      </w:r>
      <w:r>
        <w:t> 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35" w:name="_Toc138336907"/>
      <w:r>
        <w:t>4.2.2.1.2</w:t>
      </w:r>
      <w:r>
        <w:tab/>
      </w:r>
      <w:r w:rsidRPr="00C90C94">
        <w:t>MC</w:t>
      </w:r>
      <w:r>
        <w:t xml:space="preserve">S UE configuration </w:t>
      </w:r>
      <w:r>
        <w:rPr>
          <w:lang w:eastAsia="zh-CN"/>
        </w:rPr>
        <w:t>for migration to a partner MC system</w:t>
      </w:r>
      <w:bookmarkEnd w:id="135"/>
    </w:p>
    <w:p w14:paraId="11C4B926" w14:textId="77777777" w:rsidR="00B55213" w:rsidRPr="00F84593" w:rsidRDefault="00B55213" w:rsidP="00B55213">
      <w:pPr>
        <w:pStyle w:val="Heading6"/>
      </w:pPr>
      <w:bookmarkStart w:id="136" w:name="_Toc138336908"/>
      <w:r>
        <w:t>4.2.2.1.2.1</w:t>
      </w:r>
      <w:r>
        <w:tab/>
        <w:t>General</w:t>
      </w:r>
      <w:bookmarkEnd w:id="13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2.85pt;height:380.65pt" o:ole="">
            <v:imagedata r:id="rId14" o:title=""/>
          </v:shape>
          <o:OLEObject Type="Embed" ProgID="Visio.Drawing.15" ShapeID="_x0000_i1027" DrawAspect="Content" ObjectID="_1748949709" r:id="rId15"/>
        </w:object>
      </w:r>
    </w:p>
    <w:p w14:paraId="1506E8CF" w14:textId="77777777" w:rsidR="00B55213" w:rsidRDefault="00B55213" w:rsidP="00B55213">
      <w:pPr>
        <w:pStyle w:val="TF"/>
      </w:pPr>
      <w:r w:rsidRPr="00090B6B">
        <w:t>Figure</w:t>
      </w:r>
      <w:r>
        <w:t> 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77777777"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420A9003" w14:textId="77777777" w:rsidR="00B55213" w:rsidRDefault="00B55213" w:rsidP="00B55213">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37" w:name="_Toc138336909"/>
      <w:r>
        <w:t>4.2.2.1.2.2</w:t>
      </w:r>
      <w:r>
        <w:tab/>
        <w:t>Partner MC system selection</w:t>
      </w:r>
      <w:bookmarkEnd w:id="137"/>
    </w:p>
    <w:p w14:paraId="2657DE51" w14:textId="77777777" w:rsidR="00B55213" w:rsidRDefault="00B55213" w:rsidP="00B55213">
      <w:pPr>
        <w:pStyle w:val="Heading7"/>
      </w:pPr>
      <w:bookmarkStart w:id="138" w:name="_Toc138336910"/>
      <w:r>
        <w:t>4.2.2.1.2.2.1</w:t>
      </w:r>
      <w:r>
        <w:tab/>
        <w:t>General</w:t>
      </w:r>
      <w:bookmarkEnd w:id="138"/>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39" w:name="_Toc138336911"/>
      <w:r>
        <w:t>4.2.2.1.2.2.2</w:t>
      </w:r>
      <w:r>
        <w:tab/>
        <w:t>Automatic partner MC system selection</w:t>
      </w:r>
      <w:bookmarkEnd w:id="139"/>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lastRenderedPageBreak/>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40" w:name="_Toc138336912"/>
      <w:r>
        <w:t>4.2.2.1.2.2.3</w:t>
      </w:r>
      <w:r>
        <w:tab/>
        <w:t>Manual partner MC system selection</w:t>
      </w:r>
      <w:bookmarkEnd w:id="140"/>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Default="00B55213" w:rsidP="00B55213">
      <w:pPr>
        <w:pStyle w:val="Heading6"/>
      </w:pPr>
      <w:bookmarkStart w:id="141" w:name="_Toc138336913"/>
      <w:r>
        <w:t>4.2.2.1.2.3</w:t>
      </w:r>
      <w:r>
        <w:tab/>
      </w:r>
      <w:r>
        <w:rPr>
          <w:lang w:val="en-US" w:eastAsia="zh-CN"/>
        </w:rPr>
        <w:t>MCS user profile configuration document</w:t>
      </w:r>
      <w:r>
        <w:t xml:space="preserve"> selection</w:t>
      </w:r>
      <w:bookmarkEnd w:id="141"/>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42" w:name="_Toc20212222"/>
      <w:bookmarkStart w:id="143" w:name="_Toc27731577"/>
      <w:bookmarkStart w:id="144" w:name="_Toc36127355"/>
      <w:bookmarkStart w:id="145" w:name="_Toc45214461"/>
      <w:bookmarkStart w:id="146" w:name="_Toc51937600"/>
      <w:bookmarkStart w:id="147" w:name="_Toc51937909"/>
      <w:bookmarkStart w:id="148" w:name="_Toc92291096"/>
      <w:bookmarkStart w:id="149" w:name="_Toc138336914"/>
      <w:r>
        <w:t>4.2.2.2</w:t>
      </w:r>
      <w:r>
        <w:tab/>
        <w:t>MCPTT</w:t>
      </w:r>
      <w:bookmarkEnd w:id="142"/>
      <w:bookmarkEnd w:id="143"/>
      <w:bookmarkEnd w:id="144"/>
      <w:bookmarkEnd w:id="145"/>
      <w:bookmarkEnd w:id="146"/>
      <w:bookmarkEnd w:id="147"/>
      <w:bookmarkEnd w:id="148"/>
      <w:bookmarkEnd w:id="149"/>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50" w:name="_Toc20212223"/>
      <w:bookmarkStart w:id="151" w:name="_Toc27731578"/>
      <w:bookmarkStart w:id="152" w:name="_Toc36127356"/>
      <w:bookmarkStart w:id="153" w:name="_Toc45214462"/>
      <w:bookmarkStart w:id="154" w:name="_Toc51937601"/>
      <w:bookmarkStart w:id="155" w:name="_Toc51937910"/>
      <w:bookmarkStart w:id="156" w:name="_Toc92291097"/>
      <w:bookmarkStart w:id="157" w:name="_Toc138336915"/>
      <w:r>
        <w:t>4.2.2.3</w:t>
      </w:r>
      <w:r>
        <w:tab/>
        <w:t>MCVideo configuration</w:t>
      </w:r>
      <w:bookmarkEnd w:id="150"/>
      <w:bookmarkEnd w:id="151"/>
      <w:bookmarkEnd w:id="152"/>
      <w:bookmarkEnd w:id="153"/>
      <w:bookmarkEnd w:id="154"/>
      <w:bookmarkEnd w:id="155"/>
      <w:bookmarkEnd w:id="156"/>
      <w:bookmarkEnd w:id="157"/>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8" w:name="_Toc20212224"/>
      <w:bookmarkStart w:id="159" w:name="_Toc27731579"/>
      <w:bookmarkStart w:id="160" w:name="_Toc36127357"/>
      <w:bookmarkStart w:id="161" w:name="_Toc45214463"/>
      <w:bookmarkStart w:id="162" w:name="_Toc51937602"/>
      <w:bookmarkStart w:id="163" w:name="_Toc51937911"/>
      <w:bookmarkStart w:id="164" w:name="_Toc92291098"/>
      <w:bookmarkStart w:id="165" w:name="_Toc138336916"/>
      <w:r>
        <w:t>4.2.2.4</w:t>
      </w:r>
      <w:r>
        <w:tab/>
        <w:t>MCData configuration</w:t>
      </w:r>
      <w:bookmarkEnd w:id="158"/>
      <w:bookmarkEnd w:id="159"/>
      <w:bookmarkEnd w:id="160"/>
      <w:bookmarkEnd w:id="161"/>
      <w:bookmarkEnd w:id="162"/>
      <w:bookmarkEnd w:id="163"/>
      <w:bookmarkEnd w:id="164"/>
      <w:bookmarkEnd w:id="165"/>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6" w:name="_Toc20212225"/>
      <w:bookmarkStart w:id="167" w:name="_Toc27731580"/>
      <w:bookmarkStart w:id="168" w:name="_Toc36127358"/>
      <w:bookmarkStart w:id="169" w:name="_Toc45214464"/>
      <w:bookmarkStart w:id="170" w:name="_Toc51937603"/>
      <w:bookmarkStart w:id="171" w:name="_Toc51937912"/>
      <w:bookmarkStart w:id="172" w:name="_Toc92291099"/>
      <w:bookmarkStart w:id="173" w:name="_Toc138336917"/>
      <w:r>
        <w:lastRenderedPageBreak/>
        <w:t>4.2.3</w:t>
      </w:r>
      <w:r>
        <w:tab/>
        <w:t>Offline configuration</w:t>
      </w:r>
      <w:bookmarkEnd w:id="166"/>
      <w:bookmarkEnd w:id="167"/>
      <w:bookmarkEnd w:id="168"/>
      <w:bookmarkEnd w:id="169"/>
      <w:bookmarkEnd w:id="170"/>
      <w:bookmarkEnd w:id="171"/>
      <w:bookmarkEnd w:id="172"/>
      <w:bookmarkEnd w:id="173"/>
    </w:p>
    <w:p w14:paraId="75466653" w14:textId="77777777" w:rsidR="00C367E9" w:rsidRDefault="00C367E9" w:rsidP="00C367E9">
      <w:pPr>
        <w:pStyle w:val="Heading4"/>
      </w:pPr>
      <w:bookmarkStart w:id="174" w:name="_Toc20212226"/>
      <w:bookmarkStart w:id="175" w:name="_Toc27731581"/>
      <w:bookmarkStart w:id="176" w:name="_Toc36127359"/>
      <w:bookmarkStart w:id="177" w:name="_Toc45214465"/>
      <w:bookmarkStart w:id="178" w:name="_Toc51937604"/>
      <w:bookmarkStart w:id="179" w:name="_Toc51937913"/>
      <w:bookmarkStart w:id="180" w:name="_Toc92291100"/>
      <w:bookmarkStart w:id="181" w:name="_Toc138336918"/>
      <w:r>
        <w:t>4.2.3.1</w:t>
      </w:r>
      <w:r>
        <w:tab/>
        <w:t>General</w:t>
      </w:r>
      <w:bookmarkEnd w:id="174"/>
      <w:bookmarkEnd w:id="175"/>
      <w:bookmarkEnd w:id="176"/>
      <w:bookmarkEnd w:id="177"/>
      <w:bookmarkEnd w:id="178"/>
      <w:bookmarkEnd w:id="179"/>
      <w:bookmarkEnd w:id="180"/>
      <w:bookmarkEnd w:id="18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82" w:name="_Toc20212227"/>
      <w:bookmarkStart w:id="183" w:name="_Toc27731582"/>
      <w:bookmarkStart w:id="184" w:name="_Toc36127360"/>
      <w:bookmarkStart w:id="185" w:name="_Toc45214466"/>
      <w:bookmarkStart w:id="186" w:name="_Toc51937605"/>
      <w:bookmarkStart w:id="187" w:name="_Toc51937914"/>
      <w:bookmarkStart w:id="188" w:name="_Toc92291101"/>
      <w:bookmarkStart w:id="189" w:name="_Toc138336919"/>
      <w:r>
        <w:t>4.2.3.2</w:t>
      </w:r>
      <w:r>
        <w:tab/>
        <w:t>MCPTT</w:t>
      </w:r>
      <w:bookmarkEnd w:id="182"/>
      <w:bookmarkEnd w:id="183"/>
      <w:bookmarkEnd w:id="184"/>
      <w:bookmarkEnd w:id="185"/>
      <w:bookmarkEnd w:id="186"/>
      <w:bookmarkEnd w:id="187"/>
      <w:bookmarkEnd w:id="188"/>
      <w:bookmarkEnd w:id="189"/>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90" w:name="_Toc20212228"/>
      <w:bookmarkStart w:id="191" w:name="_Toc27731583"/>
      <w:bookmarkStart w:id="192" w:name="_Toc36127361"/>
      <w:bookmarkStart w:id="193" w:name="_Toc45214467"/>
      <w:bookmarkStart w:id="194" w:name="_Toc51937606"/>
      <w:bookmarkStart w:id="195" w:name="_Toc51937915"/>
      <w:bookmarkStart w:id="196" w:name="_Toc92291102"/>
      <w:bookmarkStart w:id="197" w:name="_Toc138336920"/>
      <w:r>
        <w:t>4.2.3.3</w:t>
      </w:r>
      <w:r>
        <w:tab/>
        <w:t>MCVideo configuration</w:t>
      </w:r>
      <w:bookmarkEnd w:id="190"/>
      <w:bookmarkEnd w:id="191"/>
      <w:bookmarkEnd w:id="192"/>
      <w:bookmarkEnd w:id="193"/>
      <w:bookmarkEnd w:id="194"/>
      <w:bookmarkEnd w:id="195"/>
      <w:bookmarkEnd w:id="196"/>
      <w:bookmarkEnd w:id="197"/>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8" w:name="_Toc20212229"/>
      <w:bookmarkStart w:id="199" w:name="_Toc27731584"/>
      <w:bookmarkStart w:id="200" w:name="_Toc36127362"/>
      <w:bookmarkStart w:id="201" w:name="_Toc45214468"/>
      <w:bookmarkStart w:id="202" w:name="_Toc51937607"/>
      <w:bookmarkStart w:id="203" w:name="_Toc51937916"/>
      <w:bookmarkStart w:id="204" w:name="_Toc92291103"/>
      <w:bookmarkStart w:id="205" w:name="_Toc138336921"/>
      <w:r>
        <w:t>4.2.3.4</w:t>
      </w:r>
      <w:r>
        <w:tab/>
        <w:t>MCData configuration</w:t>
      </w:r>
      <w:bookmarkEnd w:id="198"/>
      <w:bookmarkEnd w:id="199"/>
      <w:bookmarkEnd w:id="200"/>
      <w:bookmarkEnd w:id="201"/>
      <w:bookmarkEnd w:id="202"/>
      <w:bookmarkEnd w:id="203"/>
      <w:bookmarkEnd w:id="204"/>
      <w:bookmarkEnd w:id="205"/>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6" w:name="_Toc20212230"/>
      <w:bookmarkStart w:id="207" w:name="_Toc27731585"/>
      <w:bookmarkStart w:id="208" w:name="_Toc36127363"/>
      <w:bookmarkStart w:id="209" w:name="_Toc45214469"/>
      <w:bookmarkStart w:id="210" w:name="_Toc51937608"/>
      <w:bookmarkStart w:id="211" w:name="_Toc51937917"/>
      <w:bookmarkStart w:id="212" w:name="_Toc92291104"/>
      <w:bookmarkStart w:id="213" w:name="_Toc138336922"/>
      <w:r>
        <w:t>4.3</w:t>
      </w:r>
      <w:r>
        <w:tab/>
        <w:t>MCS server</w:t>
      </w:r>
      <w:bookmarkEnd w:id="206"/>
      <w:bookmarkEnd w:id="207"/>
      <w:bookmarkEnd w:id="208"/>
      <w:bookmarkEnd w:id="209"/>
      <w:bookmarkEnd w:id="210"/>
      <w:bookmarkEnd w:id="211"/>
      <w:bookmarkEnd w:id="212"/>
      <w:bookmarkEnd w:id="213"/>
    </w:p>
    <w:p w14:paraId="1312D1DB" w14:textId="77777777" w:rsidR="00C367E9" w:rsidRDefault="00C367E9" w:rsidP="00C367E9">
      <w:pPr>
        <w:pStyle w:val="Heading3"/>
      </w:pPr>
      <w:bookmarkStart w:id="214" w:name="_Toc20212231"/>
      <w:bookmarkStart w:id="215" w:name="_Toc27731586"/>
      <w:bookmarkStart w:id="216" w:name="_Toc36127364"/>
      <w:bookmarkStart w:id="217" w:name="_Toc45214470"/>
      <w:bookmarkStart w:id="218" w:name="_Toc51937609"/>
      <w:bookmarkStart w:id="219" w:name="_Toc51937918"/>
      <w:bookmarkStart w:id="220" w:name="_Toc92291105"/>
      <w:bookmarkStart w:id="221" w:name="_Toc138336923"/>
      <w:r>
        <w:t>4.3.1</w:t>
      </w:r>
      <w:r>
        <w:tab/>
        <w:t>General</w:t>
      </w:r>
      <w:bookmarkEnd w:id="214"/>
      <w:bookmarkEnd w:id="215"/>
      <w:bookmarkEnd w:id="216"/>
      <w:bookmarkEnd w:id="217"/>
      <w:bookmarkEnd w:id="218"/>
      <w:bookmarkEnd w:id="219"/>
      <w:bookmarkEnd w:id="220"/>
      <w:bookmarkEnd w:id="221"/>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22" w:name="_Toc20212232"/>
      <w:bookmarkStart w:id="223" w:name="_Toc27731587"/>
      <w:bookmarkStart w:id="224" w:name="_Toc36127365"/>
      <w:bookmarkStart w:id="225" w:name="_Toc45214471"/>
      <w:bookmarkStart w:id="226" w:name="_Toc51937610"/>
      <w:bookmarkStart w:id="227" w:name="_Toc51937919"/>
      <w:bookmarkStart w:id="228" w:name="_Toc92291106"/>
      <w:bookmarkStart w:id="229" w:name="_Toc138336924"/>
      <w:r>
        <w:t>4.3.2</w:t>
      </w:r>
      <w:r>
        <w:tab/>
        <w:t>MCPTT Server</w:t>
      </w:r>
      <w:bookmarkEnd w:id="222"/>
      <w:bookmarkEnd w:id="223"/>
      <w:bookmarkEnd w:id="224"/>
      <w:bookmarkEnd w:id="225"/>
      <w:bookmarkEnd w:id="226"/>
      <w:bookmarkEnd w:id="227"/>
      <w:bookmarkEnd w:id="228"/>
      <w:bookmarkEnd w:id="22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30" w:name="_Toc20212233"/>
      <w:bookmarkStart w:id="231" w:name="_Toc27731588"/>
      <w:bookmarkStart w:id="232" w:name="_Toc36127366"/>
      <w:bookmarkStart w:id="233" w:name="_Toc45214472"/>
      <w:bookmarkStart w:id="234" w:name="_Toc51937611"/>
      <w:bookmarkStart w:id="235" w:name="_Toc51937920"/>
      <w:bookmarkStart w:id="236" w:name="_Toc92291107"/>
      <w:bookmarkStart w:id="237" w:name="_Toc138336925"/>
      <w:r>
        <w:t>4.3.3</w:t>
      </w:r>
      <w:r>
        <w:tab/>
        <w:t>MCVideo Server</w:t>
      </w:r>
      <w:bookmarkEnd w:id="230"/>
      <w:bookmarkEnd w:id="231"/>
      <w:bookmarkEnd w:id="232"/>
      <w:bookmarkEnd w:id="233"/>
      <w:bookmarkEnd w:id="234"/>
      <w:bookmarkEnd w:id="235"/>
      <w:bookmarkEnd w:id="236"/>
      <w:bookmarkEnd w:id="237"/>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8" w:name="_Toc20212234"/>
      <w:bookmarkStart w:id="239" w:name="_Toc27731589"/>
      <w:bookmarkStart w:id="240" w:name="_Toc36127367"/>
      <w:bookmarkStart w:id="241" w:name="_Toc45214473"/>
      <w:bookmarkStart w:id="242" w:name="_Toc51937612"/>
      <w:bookmarkStart w:id="243" w:name="_Toc51937921"/>
      <w:bookmarkStart w:id="244" w:name="_Toc92291108"/>
      <w:bookmarkStart w:id="245" w:name="_Toc138336926"/>
      <w:r>
        <w:t>4.3.4</w:t>
      </w:r>
      <w:r>
        <w:tab/>
        <w:t>MCData Server</w:t>
      </w:r>
      <w:bookmarkEnd w:id="238"/>
      <w:bookmarkEnd w:id="239"/>
      <w:bookmarkEnd w:id="240"/>
      <w:bookmarkEnd w:id="241"/>
      <w:bookmarkEnd w:id="242"/>
      <w:bookmarkEnd w:id="243"/>
      <w:bookmarkEnd w:id="244"/>
      <w:bookmarkEnd w:id="245"/>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6" w:name="_Toc20212235"/>
      <w:bookmarkStart w:id="247" w:name="_Toc27731590"/>
      <w:bookmarkStart w:id="248" w:name="_Toc36127368"/>
      <w:bookmarkStart w:id="249" w:name="_Toc45214474"/>
      <w:bookmarkStart w:id="250" w:name="_Toc51937613"/>
      <w:bookmarkStart w:id="251" w:name="_Toc51937922"/>
      <w:bookmarkStart w:id="252" w:name="_Toc92291109"/>
      <w:bookmarkStart w:id="253" w:name="_Toc138336927"/>
      <w:r>
        <w:t>4.4</w:t>
      </w:r>
      <w:r>
        <w:tab/>
        <w:t>Configuration management server</w:t>
      </w:r>
      <w:bookmarkEnd w:id="246"/>
      <w:bookmarkEnd w:id="247"/>
      <w:bookmarkEnd w:id="248"/>
      <w:bookmarkEnd w:id="249"/>
      <w:bookmarkEnd w:id="250"/>
      <w:bookmarkEnd w:id="251"/>
      <w:bookmarkEnd w:id="252"/>
      <w:bookmarkEnd w:id="25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54" w:name="_Toc20212236"/>
      <w:bookmarkStart w:id="255" w:name="_Toc27731591"/>
      <w:bookmarkStart w:id="256" w:name="_Toc36127369"/>
      <w:bookmarkStart w:id="257" w:name="_Toc45214475"/>
      <w:bookmarkStart w:id="258" w:name="_Toc51937614"/>
      <w:bookmarkStart w:id="259" w:name="_Toc51937923"/>
      <w:bookmarkStart w:id="260" w:name="_Toc92291110"/>
      <w:bookmarkStart w:id="261" w:name="_Toc138336928"/>
      <w:r>
        <w:lastRenderedPageBreak/>
        <w:t>5</w:t>
      </w:r>
      <w:r>
        <w:tab/>
        <w:t>Functional entities</w:t>
      </w:r>
      <w:bookmarkEnd w:id="254"/>
      <w:bookmarkEnd w:id="255"/>
      <w:bookmarkEnd w:id="256"/>
      <w:bookmarkEnd w:id="257"/>
      <w:bookmarkEnd w:id="258"/>
      <w:bookmarkEnd w:id="259"/>
      <w:bookmarkEnd w:id="260"/>
      <w:bookmarkEnd w:id="261"/>
    </w:p>
    <w:p w14:paraId="5AF539FA" w14:textId="77777777" w:rsidR="00C367E9" w:rsidRDefault="00C367E9" w:rsidP="00C367E9">
      <w:pPr>
        <w:pStyle w:val="Heading2"/>
      </w:pPr>
      <w:bookmarkStart w:id="262" w:name="_Toc20212237"/>
      <w:bookmarkStart w:id="263" w:name="_Toc27731592"/>
      <w:bookmarkStart w:id="264" w:name="_Toc36127370"/>
      <w:bookmarkStart w:id="265" w:name="_Toc45214476"/>
      <w:bookmarkStart w:id="266" w:name="_Toc51937615"/>
      <w:bookmarkStart w:id="267" w:name="_Toc51937924"/>
      <w:bookmarkStart w:id="268" w:name="_Toc92291111"/>
      <w:bookmarkStart w:id="269" w:name="_Toc138336929"/>
      <w:r>
        <w:t>5.1</w:t>
      </w:r>
      <w:r>
        <w:tab/>
        <w:t>Configuration management client (CMC)</w:t>
      </w:r>
      <w:bookmarkEnd w:id="262"/>
      <w:bookmarkEnd w:id="263"/>
      <w:bookmarkEnd w:id="264"/>
      <w:bookmarkEnd w:id="265"/>
      <w:bookmarkEnd w:id="266"/>
      <w:bookmarkEnd w:id="267"/>
      <w:bookmarkEnd w:id="268"/>
      <w:bookmarkEnd w:id="269"/>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70" w:name="_Toc20212238"/>
      <w:bookmarkStart w:id="271" w:name="_Toc27731593"/>
      <w:bookmarkStart w:id="272" w:name="_Toc36127371"/>
      <w:bookmarkStart w:id="273" w:name="_Toc45214477"/>
      <w:bookmarkStart w:id="274" w:name="_Toc51937616"/>
      <w:bookmarkStart w:id="275" w:name="_Toc51937925"/>
      <w:bookmarkStart w:id="276" w:name="_Toc92291112"/>
      <w:bookmarkStart w:id="277" w:name="_Toc138336930"/>
      <w:r>
        <w:t>5.2</w:t>
      </w:r>
      <w:r>
        <w:tab/>
        <w:t>Configuration management server (CMS)</w:t>
      </w:r>
      <w:bookmarkEnd w:id="270"/>
      <w:bookmarkEnd w:id="271"/>
      <w:bookmarkEnd w:id="272"/>
      <w:bookmarkEnd w:id="273"/>
      <w:bookmarkEnd w:id="274"/>
      <w:bookmarkEnd w:id="275"/>
      <w:bookmarkEnd w:id="276"/>
      <w:bookmarkEnd w:id="277"/>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8" w:name="_Toc20212239"/>
      <w:bookmarkStart w:id="279" w:name="_Toc27731594"/>
      <w:bookmarkStart w:id="280" w:name="_Toc36127372"/>
      <w:bookmarkStart w:id="281" w:name="_Toc45214478"/>
      <w:bookmarkStart w:id="282" w:name="_Toc51937617"/>
      <w:bookmarkStart w:id="283" w:name="_Toc51937926"/>
      <w:bookmarkStart w:id="284" w:name="_Toc92291113"/>
      <w:bookmarkStart w:id="285" w:name="_Toc138336931"/>
      <w:r>
        <w:t>5.3</w:t>
      </w:r>
      <w:r>
        <w:tab/>
      </w:r>
      <w:r w:rsidRPr="00283362">
        <w:t xml:space="preserve">MCS </w:t>
      </w:r>
      <w:r>
        <w:t>server</w:t>
      </w:r>
      <w:bookmarkEnd w:id="278"/>
      <w:bookmarkEnd w:id="279"/>
      <w:bookmarkEnd w:id="280"/>
      <w:bookmarkEnd w:id="281"/>
      <w:bookmarkEnd w:id="282"/>
      <w:bookmarkEnd w:id="283"/>
      <w:bookmarkEnd w:id="284"/>
      <w:bookmarkEnd w:id="285"/>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6" w:name="_Toc20212240"/>
      <w:bookmarkStart w:id="287" w:name="_Toc27731595"/>
      <w:bookmarkStart w:id="288" w:name="_Toc36127373"/>
      <w:bookmarkStart w:id="289" w:name="_Toc45214479"/>
      <w:bookmarkStart w:id="290" w:name="_Toc51937618"/>
      <w:bookmarkStart w:id="291" w:name="_Toc51937927"/>
      <w:bookmarkStart w:id="292" w:name="_Toc92291114"/>
      <w:bookmarkStart w:id="293" w:name="_Toc138336932"/>
      <w:r>
        <w:t>6</w:t>
      </w:r>
      <w:r>
        <w:tab/>
        <w:t>Procedures</w:t>
      </w:r>
      <w:bookmarkEnd w:id="286"/>
      <w:bookmarkEnd w:id="287"/>
      <w:bookmarkEnd w:id="288"/>
      <w:bookmarkEnd w:id="289"/>
      <w:bookmarkEnd w:id="290"/>
      <w:bookmarkEnd w:id="291"/>
      <w:bookmarkEnd w:id="292"/>
      <w:bookmarkEnd w:id="293"/>
    </w:p>
    <w:p w14:paraId="3D102700" w14:textId="77777777" w:rsidR="00C367E9" w:rsidRDefault="00C367E9" w:rsidP="00C367E9">
      <w:pPr>
        <w:pStyle w:val="Heading2"/>
      </w:pPr>
      <w:bookmarkStart w:id="294" w:name="_Toc20212241"/>
      <w:bookmarkStart w:id="295" w:name="_Toc27731596"/>
      <w:bookmarkStart w:id="296" w:name="_Toc36127374"/>
      <w:bookmarkStart w:id="297" w:name="_Toc45214480"/>
      <w:bookmarkStart w:id="298" w:name="_Toc51937619"/>
      <w:bookmarkStart w:id="299" w:name="_Toc51937928"/>
      <w:bookmarkStart w:id="300" w:name="_Toc92291115"/>
      <w:bookmarkStart w:id="301" w:name="_Toc138336933"/>
      <w:r>
        <w:t>6.1</w:t>
      </w:r>
      <w:r>
        <w:tab/>
        <w:t>Introduction</w:t>
      </w:r>
      <w:bookmarkEnd w:id="294"/>
      <w:bookmarkEnd w:id="295"/>
      <w:bookmarkEnd w:id="296"/>
      <w:bookmarkEnd w:id="297"/>
      <w:bookmarkEnd w:id="298"/>
      <w:bookmarkEnd w:id="299"/>
      <w:bookmarkEnd w:id="300"/>
      <w:bookmarkEnd w:id="301"/>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02" w:name="_Toc20212242"/>
      <w:bookmarkStart w:id="303" w:name="_Toc27731597"/>
      <w:bookmarkStart w:id="304" w:name="_Toc36127375"/>
      <w:bookmarkStart w:id="305" w:name="_Toc45214481"/>
      <w:bookmarkStart w:id="306" w:name="_Toc51937620"/>
      <w:bookmarkStart w:id="307" w:name="_Toc51937929"/>
      <w:bookmarkStart w:id="308" w:name="_Toc92291116"/>
      <w:bookmarkStart w:id="309" w:name="_Toc138336934"/>
      <w:r>
        <w:lastRenderedPageBreak/>
        <w:t>6.2</w:t>
      </w:r>
      <w:r>
        <w:tab/>
        <w:t>Common procedures</w:t>
      </w:r>
      <w:bookmarkEnd w:id="302"/>
      <w:bookmarkEnd w:id="303"/>
      <w:bookmarkEnd w:id="304"/>
      <w:bookmarkEnd w:id="305"/>
      <w:bookmarkEnd w:id="306"/>
      <w:bookmarkEnd w:id="307"/>
      <w:bookmarkEnd w:id="308"/>
      <w:bookmarkEnd w:id="309"/>
    </w:p>
    <w:p w14:paraId="11669865" w14:textId="77777777" w:rsidR="00C367E9" w:rsidRDefault="00C367E9" w:rsidP="00C367E9">
      <w:pPr>
        <w:pStyle w:val="Heading3"/>
      </w:pPr>
      <w:bookmarkStart w:id="310" w:name="_Toc20212243"/>
      <w:bookmarkStart w:id="311" w:name="_Toc27731598"/>
      <w:bookmarkStart w:id="312" w:name="_Toc36127376"/>
      <w:bookmarkStart w:id="313" w:name="_Toc45214482"/>
      <w:bookmarkStart w:id="314" w:name="_Toc51937621"/>
      <w:bookmarkStart w:id="315" w:name="_Toc51937930"/>
      <w:bookmarkStart w:id="316" w:name="_Toc92291117"/>
      <w:bookmarkStart w:id="317" w:name="_Toc138336935"/>
      <w:r>
        <w:t>6.2.1</w:t>
      </w:r>
      <w:r>
        <w:tab/>
        <w:t>General</w:t>
      </w:r>
      <w:bookmarkEnd w:id="310"/>
      <w:bookmarkEnd w:id="311"/>
      <w:bookmarkEnd w:id="312"/>
      <w:bookmarkEnd w:id="313"/>
      <w:bookmarkEnd w:id="314"/>
      <w:bookmarkEnd w:id="315"/>
      <w:bookmarkEnd w:id="316"/>
      <w:bookmarkEnd w:id="317"/>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8" w:name="_Toc20212244"/>
      <w:bookmarkStart w:id="319" w:name="_Toc27731599"/>
      <w:bookmarkStart w:id="320" w:name="_Toc36127377"/>
      <w:bookmarkStart w:id="321" w:name="_Toc45214483"/>
      <w:bookmarkStart w:id="322" w:name="_Toc51937622"/>
      <w:bookmarkStart w:id="323" w:name="_Toc51937931"/>
      <w:bookmarkStart w:id="324" w:name="_Toc92291118"/>
      <w:bookmarkStart w:id="325" w:name="_Toc138336936"/>
      <w:r>
        <w:t>6.2.2</w:t>
      </w:r>
      <w:r>
        <w:tab/>
        <w:t>Client procedures</w:t>
      </w:r>
      <w:bookmarkEnd w:id="318"/>
      <w:bookmarkEnd w:id="319"/>
      <w:bookmarkEnd w:id="320"/>
      <w:bookmarkEnd w:id="321"/>
      <w:bookmarkEnd w:id="322"/>
      <w:bookmarkEnd w:id="323"/>
      <w:bookmarkEnd w:id="324"/>
      <w:bookmarkEnd w:id="325"/>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6" w:name="_Toc20212245"/>
      <w:bookmarkStart w:id="327" w:name="_Toc27731600"/>
      <w:bookmarkStart w:id="328" w:name="_Toc36127378"/>
      <w:bookmarkStart w:id="329" w:name="_Toc45214484"/>
      <w:bookmarkStart w:id="330" w:name="_Toc51937623"/>
      <w:bookmarkStart w:id="331" w:name="_Toc51937932"/>
      <w:bookmarkStart w:id="332" w:name="_Toc92291119"/>
      <w:bookmarkStart w:id="333" w:name="_Toc138336937"/>
      <w:r>
        <w:t>6.2.3</w:t>
      </w:r>
      <w:r>
        <w:tab/>
        <w:t>MCS server procedures</w:t>
      </w:r>
      <w:bookmarkEnd w:id="326"/>
      <w:bookmarkEnd w:id="327"/>
      <w:bookmarkEnd w:id="328"/>
      <w:bookmarkEnd w:id="329"/>
      <w:bookmarkEnd w:id="330"/>
      <w:bookmarkEnd w:id="331"/>
      <w:bookmarkEnd w:id="332"/>
      <w:bookmarkEnd w:id="33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34" w:name="_Toc20212246"/>
      <w:bookmarkStart w:id="335" w:name="_Toc27731601"/>
      <w:bookmarkStart w:id="336" w:name="_Toc36127379"/>
      <w:bookmarkStart w:id="337" w:name="_Toc45214485"/>
      <w:bookmarkStart w:id="338" w:name="_Toc51937624"/>
      <w:bookmarkStart w:id="339" w:name="_Toc51937933"/>
      <w:bookmarkStart w:id="340" w:name="_Toc92291120"/>
      <w:bookmarkStart w:id="341" w:name="_Toc138336938"/>
      <w:r>
        <w:t>6.2.4</w:t>
      </w:r>
      <w:r>
        <w:tab/>
        <w:t>Configuration management server procedures</w:t>
      </w:r>
      <w:bookmarkEnd w:id="334"/>
      <w:bookmarkEnd w:id="335"/>
      <w:bookmarkEnd w:id="336"/>
      <w:bookmarkEnd w:id="337"/>
      <w:bookmarkEnd w:id="338"/>
      <w:bookmarkEnd w:id="339"/>
      <w:bookmarkEnd w:id="340"/>
      <w:bookmarkEnd w:id="341"/>
    </w:p>
    <w:p w14:paraId="0A283ABB" w14:textId="77777777" w:rsidR="00C367E9" w:rsidRPr="006A63F0" w:rsidRDefault="00C367E9" w:rsidP="00C367E9">
      <w:pPr>
        <w:pStyle w:val="Heading4"/>
      </w:pPr>
      <w:bookmarkStart w:id="342" w:name="_Toc20212247"/>
      <w:bookmarkStart w:id="343" w:name="_Toc27731602"/>
      <w:bookmarkStart w:id="344" w:name="_Toc36127380"/>
      <w:bookmarkStart w:id="345" w:name="_Toc45214486"/>
      <w:bookmarkStart w:id="346" w:name="_Toc51937625"/>
      <w:bookmarkStart w:id="347" w:name="_Toc51937934"/>
      <w:bookmarkStart w:id="348" w:name="_Toc92291121"/>
      <w:bookmarkStart w:id="349" w:name="_Toc138336939"/>
      <w:r>
        <w:t>6.2.4.1</w:t>
      </w:r>
      <w:r>
        <w:tab/>
        <w:t>General</w:t>
      </w:r>
      <w:bookmarkEnd w:id="342"/>
      <w:bookmarkEnd w:id="343"/>
      <w:bookmarkEnd w:id="344"/>
      <w:bookmarkEnd w:id="345"/>
      <w:bookmarkEnd w:id="346"/>
      <w:bookmarkEnd w:id="347"/>
      <w:bookmarkEnd w:id="348"/>
      <w:bookmarkEnd w:id="349"/>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50" w:name="_Toc20212248"/>
      <w:bookmarkStart w:id="351" w:name="_Toc27731603"/>
      <w:bookmarkStart w:id="352" w:name="_Toc36127381"/>
      <w:bookmarkStart w:id="353" w:name="_Toc45214487"/>
      <w:bookmarkStart w:id="354" w:name="_Toc51937626"/>
      <w:bookmarkStart w:id="355" w:name="_Toc51937935"/>
      <w:bookmarkStart w:id="356" w:name="_Toc92291122"/>
      <w:bookmarkStart w:id="357" w:name="_Toc138336940"/>
      <w:r>
        <w:t>6.2.4.2</w:t>
      </w:r>
      <w:r>
        <w:tab/>
        <w:t>SIP failure case</w:t>
      </w:r>
      <w:bookmarkEnd w:id="350"/>
      <w:bookmarkEnd w:id="351"/>
      <w:bookmarkEnd w:id="352"/>
      <w:bookmarkEnd w:id="353"/>
      <w:bookmarkEnd w:id="354"/>
      <w:bookmarkEnd w:id="355"/>
      <w:bookmarkEnd w:id="356"/>
      <w:bookmarkEnd w:id="357"/>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58" w:name="_Toc20212249"/>
      <w:bookmarkStart w:id="359" w:name="_Toc27731604"/>
      <w:bookmarkStart w:id="360" w:name="_Toc36127382"/>
      <w:bookmarkStart w:id="361" w:name="_Toc45214488"/>
      <w:bookmarkStart w:id="362" w:name="_Toc51937627"/>
      <w:bookmarkStart w:id="363" w:name="_Toc51937936"/>
      <w:bookmarkStart w:id="364" w:name="_Toc92291123"/>
      <w:bookmarkStart w:id="365" w:name="_Toc138336941"/>
      <w:r>
        <w:t>6.3</w:t>
      </w:r>
      <w:r>
        <w:tab/>
        <w:t>Configuration management procedures</w:t>
      </w:r>
      <w:bookmarkEnd w:id="358"/>
      <w:bookmarkEnd w:id="359"/>
      <w:bookmarkEnd w:id="360"/>
      <w:bookmarkEnd w:id="361"/>
      <w:bookmarkEnd w:id="362"/>
      <w:bookmarkEnd w:id="363"/>
      <w:bookmarkEnd w:id="364"/>
      <w:bookmarkEnd w:id="365"/>
    </w:p>
    <w:p w14:paraId="37C72401" w14:textId="77777777" w:rsidR="00C367E9" w:rsidRDefault="00C367E9" w:rsidP="00C367E9">
      <w:pPr>
        <w:pStyle w:val="Heading3"/>
      </w:pPr>
      <w:bookmarkStart w:id="366" w:name="_Toc20212250"/>
      <w:bookmarkStart w:id="367" w:name="_Toc27731605"/>
      <w:bookmarkStart w:id="368" w:name="_Toc36127383"/>
      <w:bookmarkStart w:id="369" w:name="_Toc45214489"/>
      <w:bookmarkStart w:id="370" w:name="_Toc51937628"/>
      <w:bookmarkStart w:id="371" w:name="_Toc51937937"/>
      <w:bookmarkStart w:id="372" w:name="_Toc92291124"/>
      <w:bookmarkStart w:id="373" w:name="_Toc138336942"/>
      <w:r>
        <w:t>6.3.1</w:t>
      </w:r>
      <w:r>
        <w:tab/>
        <w:t>General</w:t>
      </w:r>
      <w:bookmarkEnd w:id="366"/>
      <w:bookmarkEnd w:id="367"/>
      <w:bookmarkEnd w:id="368"/>
      <w:bookmarkEnd w:id="369"/>
      <w:bookmarkEnd w:id="370"/>
      <w:bookmarkEnd w:id="371"/>
      <w:bookmarkEnd w:id="372"/>
      <w:bookmarkEnd w:id="373"/>
    </w:p>
    <w:p w14:paraId="6DBD073D" w14:textId="77777777" w:rsidR="00C367E9" w:rsidRPr="00D4586B" w:rsidRDefault="00C367E9" w:rsidP="00C367E9">
      <w:pPr>
        <w:pStyle w:val="Heading4"/>
      </w:pPr>
      <w:bookmarkStart w:id="374" w:name="_Toc20212251"/>
      <w:bookmarkStart w:id="375" w:name="_Toc27731606"/>
      <w:bookmarkStart w:id="376" w:name="_Toc36127384"/>
      <w:bookmarkStart w:id="377" w:name="_Toc45214490"/>
      <w:bookmarkStart w:id="378" w:name="_Toc51937629"/>
      <w:bookmarkStart w:id="379" w:name="_Toc51937938"/>
      <w:bookmarkStart w:id="380" w:name="_Toc92291125"/>
      <w:bookmarkStart w:id="381" w:name="_Toc138336943"/>
      <w:r w:rsidRPr="00D4586B">
        <w:t>6.</w:t>
      </w:r>
      <w:r>
        <w:t>3</w:t>
      </w:r>
      <w:r w:rsidRPr="00D4586B">
        <w:t>.</w:t>
      </w:r>
      <w:r>
        <w:t>1.1</w:t>
      </w:r>
      <w:r w:rsidRPr="00D4586B">
        <w:tab/>
        <w:t>Client procedures</w:t>
      </w:r>
      <w:bookmarkEnd w:id="374"/>
      <w:bookmarkEnd w:id="375"/>
      <w:bookmarkEnd w:id="376"/>
      <w:bookmarkEnd w:id="377"/>
      <w:bookmarkEnd w:id="378"/>
      <w:bookmarkEnd w:id="379"/>
      <w:bookmarkEnd w:id="380"/>
      <w:bookmarkEnd w:id="381"/>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82" w:name="_Toc20212252"/>
      <w:bookmarkStart w:id="383" w:name="_Toc27731607"/>
      <w:bookmarkStart w:id="384" w:name="_Toc36127385"/>
      <w:bookmarkStart w:id="385" w:name="_Toc45214491"/>
      <w:bookmarkStart w:id="386" w:name="_Toc51937630"/>
      <w:bookmarkStart w:id="387" w:name="_Toc51937939"/>
      <w:bookmarkStart w:id="388" w:name="_Toc92291126"/>
      <w:bookmarkStart w:id="389" w:name="_Toc138336944"/>
      <w:r w:rsidRPr="00D4586B">
        <w:t>6.</w:t>
      </w:r>
      <w:r>
        <w:t>3</w:t>
      </w:r>
      <w:r w:rsidRPr="00D4586B">
        <w:t>.</w:t>
      </w:r>
      <w:r>
        <w:t>1.2</w:t>
      </w:r>
      <w:r w:rsidRPr="00D4586B">
        <w:tab/>
        <w:t>Configuration management server procedures</w:t>
      </w:r>
      <w:bookmarkEnd w:id="382"/>
      <w:bookmarkEnd w:id="383"/>
      <w:bookmarkEnd w:id="384"/>
      <w:bookmarkEnd w:id="385"/>
      <w:bookmarkEnd w:id="386"/>
      <w:bookmarkEnd w:id="387"/>
      <w:bookmarkEnd w:id="388"/>
      <w:bookmarkEnd w:id="38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90" w:name="_Toc20212253"/>
      <w:bookmarkStart w:id="391" w:name="_Toc27731608"/>
      <w:bookmarkStart w:id="392" w:name="_Toc36127386"/>
      <w:bookmarkStart w:id="393" w:name="_Toc45214492"/>
      <w:bookmarkStart w:id="394" w:name="_Toc51937631"/>
      <w:bookmarkStart w:id="395" w:name="_Toc51937940"/>
      <w:bookmarkStart w:id="396" w:name="_Toc92291127"/>
      <w:bookmarkStart w:id="397" w:name="_Toc138336945"/>
      <w:r>
        <w:lastRenderedPageBreak/>
        <w:t>6.3.2</w:t>
      </w:r>
      <w:r>
        <w:tab/>
        <w:t>Configuration management document creation procedure</w:t>
      </w:r>
      <w:bookmarkEnd w:id="390"/>
      <w:bookmarkEnd w:id="391"/>
      <w:bookmarkEnd w:id="392"/>
      <w:bookmarkEnd w:id="393"/>
      <w:bookmarkEnd w:id="394"/>
      <w:bookmarkEnd w:id="395"/>
      <w:bookmarkEnd w:id="396"/>
      <w:bookmarkEnd w:id="397"/>
    </w:p>
    <w:p w14:paraId="55C6F288" w14:textId="77777777" w:rsidR="00C367E9" w:rsidRDefault="00C367E9" w:rsidP="00C367E9">
      <w:pPr>
        <w:pStyle w:val="Heading4"/>
      </w:pPr>
      <w:bookmarkStart w:id="398" w:name="_Toc20212254"/>
      <w:bookmarkStart w:id="399" w:name="_Toc27731609"/>
      <w:bookmarkStart w:id="400" w:name="_Toc36127387"/>
      <w:bookmarkStart w:id="401" w:name="_Toc45214493"/>
      <w:bookmarkStart w:id="402" w:name="_Toc51937632"/>
      <w:bookmarkStart w:id="403" w:name="_Toc51937941"/>
      <w:bookmarkStart w:id="404" w:name="_Toc92291128"/>
      <w:bookmarkStart w:id="405" w:name="_Toc138336946"/>
      <w:r>
        <w:t>6.3.2.1</w:t>
      </w:r>
      <w:r>
        <w:tab/>
        <w:t>General</w:t>
      </w:r>
      <w:bookmarkEnd w:id="398"/>
      <w:bookmarkEnd w:id="399"/>
      <w:bookmarkEnd w:id="400"/>
      <w:bookmarkEnd w:id="401"/>
      <w:bookmarkEnd w:id="402"/>
      <w:bookmarkEnd w:id="403"/>
      <w:bookmarkEnd w:id="404"/>
      <w:bookmarkEnd w:id="405"/>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6" w:name="_Toc20212255"/>
      <w:bookmarkStart w:id="407" w:name="_Toc27731610"/>
      <w:bookmarkStart w:id="408" w:name="_Toc36127388"/>
      <w:bookmarkStart w:id="409" w:name="_Toc45214494"/>
      <w:bookmarkStart w:id="410" w:name="_Toc51937633"/>
      <w:bookmarkStart w:id="411" w:name="_Toc51937942"/>
      <w:bookmarkStart w:id="412" w:name="_Toc92291129"/>
      <w:bookmarkStart w:id="413" w:name="_Toc138336947"/>
      <w:r>
        <w:t>6.3.2.2</w:t>
      </w:r>
      <w:r>
        <w:tab/>
        <w:t>Configuration management client (CMC) procedures</w:t>
      </w:r>
      <w:bookmarkEnd w:id="406"/>
      <w:bookmarkEnd w:id="407"/>
      <w:bookmarkEnd w:id="408"/>
      <w:bookmarkEnd w:id="409"/>
      <w:bookmarkEnd w:id="410"/>
      <w:bookmarkEnd w:id="411"/>
      <w:bookmarkEnd w:id="412"/>
      <w:bookmarkEnd w:id="41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14" w:name="_Toc20212256"/>
      <w:bookmarkStart w:id="415" w:name="_Toc27731611"/>
      <w:bookmarkStart w:id="416" w:name="_Toc36127389"/>
      <w:bookmarkStart w:id="417" w:name="_Toc45214495"/>
      <w:bookmarkStart w:id="418" w:name="_Toc51937634"/>
      <w:bookmarkStart w:id="419" w:name="_Toc51937943"/>
      <w:bookmarkStart w:id="420" w:name="_Toc92291130"/>
      <w:bookmarkStart w:id="421" w:name="_Toc138336948"/>
      <w:r>
        <w:t>6.3.2.3</w:t>
      </w:r>
      <w:r>
        <w:tab/>
        <w:t>Configuration management server (CMS) procedures</w:t>
      </w:r>
      <w:bookmarkEnd w:id="414"/>
      <w:bookmarkEnd w:id="415"/>
      <w:bookmarkEnd w:id="416"/>
      <w:bookmarkEnd w:id="417"/>
      <w:bookmarkEnd w:id="418"/>
      <w:bookmarkEnd w:id="419"/>
      <w:bookmarkEnd w:id="420"/>
      <w:bookmarkEnd w:id="42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22" w:name="_Toc20212257"/>
      <w:bookmarkStart w:id="423" w:name="_Toc27731612"/>
      <w:bookmarkStart w:id="424" w:name="_Toc36127390"/>
      <w:bookmarkStart w:id="425" w:name="_Toc45214496"/>
      <w:bookmarkStart w:id="426" w:name="_Toc51937635"/>
      <w:bookmarkStart w:id="427" w:name="_Toc51937944"/>
      <w:bookmarkStart w:id="428" w:name="_Toc92291131"/>
      <w:bookmarkStart w:id="429" w:name="_Toc138336949"/>
      <w:r>
        <w:t>6.3.3</w:t>
      </w:r>
      <w:r>
        <w:tab/>
        <w:t>Configuration management document retrieval procedure</w:t>
      </w:r>
      <w:bookmarkEnd w:id="422"/>
      <w:bookmarkEnd w:id="423"/>
      <w:bookmarkEnd w:id="424"/>
      <w:bookmarkEnd w:id="425"/>
      <w:bookmarkEnd w:id="426"/>
      <w:bookmarkEnd w:id="427"/>
      <w:bookmarkEnd w:id="428"/>
      <w:bookmarkEnd w:id="429"/>
    </w:p>
    <w:p w14:paraId="64AF8E5E" w14:textId="77777777" w:rsidR="00C367E9" w:rsidRDefault="00C367E9" w:rsidP="00C367E9">
      <w:pPr>
        <w:pStyle w:val="Heading4"/>
      </w:pPr>
      <w:bookmarkStart w:id="430" w:name="_Toc20212258"/>
      <w:bookmarkStart w:id="431" w:name="_Toc27731613"/>
      <w:bookmarkStart w:id="432" w:name="_Toc36127391"/>
      <w:bookmarkStart w:id="433" w:name="_Toc45214497"/>
      <w:bookmarkStart w:id="434" w:name="_Toc51937636"/>
      <w:bookmarkStart w:id="435" w:name="_Toc51937945"/>
      <w:bookmarkStart w:id="436" w:name="_Toc92291132"/>
      <w:bookmarkStart w:id="437" w:name="_Toc138336950"/>
      <w:r>
        <w:t>6.3.3.1</w:t>
      </w:r>
      <w:r>
        <w:tab/>
        <w:t>General</w:t>
      </w:r>
      <w:bookmarkEnd w:id="430"/>
      <w:bookmarkEnd w:id="431"/>
      <w:bookmarkEnd w:id="432"/>
      <w:bookmarkEnd w:id="433"/>
      <w:bookmarkEnd w:id="434"/>
      <w:bookmarkEnd w:id="435"/>
      <w:bookmarkEnd w:id="436"/>
      <w:bookmarkEnd w:id="437"/>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8" w:name="_Toc20212259"/>
      <w:bookmarkStart w:id="439" w:name="_Toc27731614"/>
      <w:bookmarkStart w:id="440" w:name="_Toc36127392"/>
      <w:bookmarkStart w:id="441" w:name="_Toc45214498"/>
      <w:bookmarkStart w:id="442" w:name="_Toc51937637"/>
      <w:bookmarkStart w:id="443" w:name="_Toc51937946"/>
      <w:bookmarkStart w:id="444" w:name="_Toc92291133"/>
      <w:bookmarkStart w:id="445" w:name="_Toc138336951"/>
      <w:r>
        <w:t>6.3.3.2</w:t>
      </w:r>
      <w:r>
        <w:tab/>
        <w:t>Client procedures</w:t>
      </w:r>
      <w:bookmarkEnd w:id="438"/>
      <w:bookmarkEnd w:id="439"/>
      <w:bookmarkEnd w:id="440"/>
      <w:bookmarkEnd w:id="441"/>
      <w:bookmarkEnd w:id="442"/>
      <w:bookmarkEnd w:id="443"/>
      <w:bookmarkEnd w:id="444"/>
      <w:bookmarkEnd w:id="445"/>
    </w:p>
    <w:p w14:paraId="1A1F8153" w14:textId="77777777" w:rsidR="00C367E9" w:rsidRDefault="00C367E9" w:rsidP="00C367E9">
      <w:pPr>
        <w:pStyle w:val="Heading5"/>
      </w:pPr>
      <w:bookmarkStart w:id="446" w:name="_Toc20212260"/>
      <w:bookmarkStart w:id="447" w:name="_Toc27731615"/>
      <w:bookmarkStart w:id="448" w:name="_Toc36127393"/>
      <w:bookmarkStart w:id="449" w:name="_Toc45214499"/>
      <w:bookmarkStart w:id="450" w:name="_Toc51937638"/>
      <w:bookmarkStart w:id="451" w:name="_Toc51937947"/>
      <w:bookmarkStart w:id="452" w:name="_Toc92291134"/>
      <w:bookmarkStart w:id="453" w:name="_Toc138336952"/>
      <w:r>
        <w:t>6.3.3.2.1</w:t>
      </w:r>
      <w:r>
        <w:tab/>
        <w:t>General client (GC) procedures</w:t>
      </w:r>
      <w:bookmarkEnd w:id="446"/>
      <w:bookmarkEnd w:id="447"/>
      <w:bookmarkEnd w:id="448"/>
      <w:bookmarkEnd w:id="449"/>
      <w:bookmarkEnd w:id="450"/>
      <w:bookmarkEnd w:id="451"/>
      <w:bookmarkEnd w:id="452"/>
      <w:bookmarkEnd w:id="453"/>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54" w:name="_Toc20212261"/>
      <w:bookmarkStart w:id="455" w:name="_Toc27731616"/>
      <w:bookmarkStart w:id="456" w:name="_Toc36127394"/>
      <w:bookmarkStart w:id="457" w:name="_Toc45214500"/>
      <w:bookmarkStart w:id="458" w:name="_Toc51937639"/>
      <w:bookmarkStart w:id="459" w:name="_Toc51937948"/>
      <w:bookmarkStart w:id="460" w:name="_Toc92291135"/>
      <w:bookmarkStart w:id="461" w:name="_Toc138336953"/>
      <w:r>
        <w:t>6.3.3.2.2</w:t>
      </w:r>
      <w:r>
        <w:tab/>
        <w:t>Configuration management client (CMC) procedures</w:t>
      </w:r>
      <w:bookmarkEnd w:id="454"/>
      <w:bookmarkEnd w:id="455"/>
      <w:bookmarkEnd w:id="456"/>
      <w:bookmarkEnd w:id="457"/>
      <w:bookmarkEnd w:id="458"/>
      <w:bookmarkEnd w:id="459"/>
      <w:bookmarkEnd w:id="460"/>
      <w:bookmarkEnd w:id="461"/>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62" w:name="_Toc20212262"/>
      <w:bookmarkStart w:id="463" w:name="_Toc27731617"/>
      <w:bookmarkStart w:id="464" w:name="_Toc36127395"/>
      <w:bookmarkStart w:id="465" w:name="_Toc45214501"/>
      <w:bookmarkStart w:id="466" w:name="_Toc51937640"/>
      <w:bookmarkStart w:id="467" w:name="_Toc51937949"/>
      <w:bookmarkStart w:id="468" w:name="_Toc92291136"/>
      <w:bookmarkStart w:id="469" w:name="_Toc138336954"/>
      <w:r>
        <w:t>6.3.3.2.3</w:t>
      </w:r>
      <w:r>
        <w:tab/>
        <w:t>MCS server procedures</w:t>
      </w:r>
      <w:bookmarkEnd w:id="462"/>
      <w:bookmarkEnd w:id="463"/>
      <w:bookmarkEnd w:id="464"/>
      <w:bookmarkEnd w:id="465"/>
      <w:bookmarkEnd w:id="466"/>
      <w:bookmarkEnd w:id="467"/>
      <w:bookmarkEnd w:id="468"/>
      <w:bookmarkEnd w:id="46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70" w:name="_Toc20212263"/>
      <w:bookmarkStart w:id="471" w:name="_Toc27731618"/>
      <w:bookmarkStart w:id="472" w:name="_Toc36127396"/>
      <w:bookmarkStart w:id="473" w:name="_Toc45214502"/>
      <w:bookmarkStart w:id="474" w:name="_Toc51937641"/>
      <w:bookmarkStart w:id="475" w:name="_Toc51937950"/>
      <w:bookmarkStart w:id="476" w:name="_Toc92291137"/>
      <w:bookmarkStart w:id="477" w:name="_Toc138336955"/>
      <w:r>
        <w:t>6.3.3.3</w:t>
      </w:r>
      <w:r>
        <w:tab/>
        <w:t>Configuration management server procedures</w:t>
      </w:r>
      <w:bookmarkEnd w:id="470"/>
      <w:bookmarkEnd w:id="471"/>
      <w:bookmarkEnd w:id="472"/>
      <w:bookmarkEnd w:id="473"/>
      <w:bookmarkEnd w:id="474"/>
      <w:bookmarkEnd w:id="475"/>
      <w:bookmarkEnd w:id="476"/>
      <w:bookmarkEnd w:id="477"/>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78" w:name="_Toc20212264"/>
      <w:bookmarkStart w:id="479" w:name="_Toc27731619"/>
      <w:bookmarkStart w:id="480" w:name="_Toc36127397"/>
      <w:bookmarkStart w:id="481" w:name="_Toc45214503"/>
      <w:bookmarkStart w:id="482" w:name="_Toc51937642"/>
      <w:bookmarkStart w:id="483" w:name="_Toc51937951"/>
      <w:bookmarkStart w:id="484" w:name="_Toc92291138"/>
      <w:bookmarkStart w:id="485" w:name="_Toc138336956"/>
      <w:r w:rsidRPr="00B66593">
        <w:lastRenderedPageBreak/>
        <w:t>6.3.4</w:t>
      </w:r>
      <w:r w:rsidRPr="00B66593">
        <w:tab/>
        <w:t>Configuration management document update procedure</w:t>
      </w:r>
      <w:bookmarkEnd w:id="478"/>
      <w:bookmarkEnd w:id="479"/>
      <w:bookmarkEnd w:id="480"/>
      <w:bookmarkEnd w:id="481"/>
      <w:bookmarkEnd w:id="482"/>
      <w:bookmarkEnd w:id="483"/>
      <w:bookmarkEnd w:id="484"/>
      <w:bookmarkEnd w:id="485"/>
    </w:p>
    <w:p w14:paraId="70256352" w14:textId="77777777" w:rsidR="00C367E9" w:rsidRDefault="00C367E9" w:rsidP="00C367E9">
      <w:pPr>
        <w:pStyle w:val="Heading4"/>
      </w:pPr>
      <w:bookmarkStart w:id="486" w:name="_Toc20212265"/>
      <w:bookmarkStart w:id="487" w:name="_Toc27731620"/>
      <w:bookmarkStart w:id="488" w:name="_Toc36127398"/>
      <w:bookmarkStart w:id="489" w:name="_Toc45214504"/>
      <w:bookmarkStart w:id="490" w:name="_Toc51937643"/>
      <w:bookmarkStart w:id="491" w:name="_Toc51937952"/>
      <w:bookmarkStart w:id="492" w:name="_Toc92291139"/>
      <w:bookmarkStart w:id="493" w:name="_Toc138336957"/>
      <w:r>
        <w:t>6.3.4.1</w:t>
      </w:r>
      <w:r>
        <w:tab/>
        <w:t>General</w:t>
      </w:r>
      <w:bookmarkEnd w:id="486"/>
      <w:bookmarkEnd w:id="487"/>
      <w:bookmarkEnd w:id="488"/>
      <w:bookmarkEnd w:id="489"/>
      <w:bookmarkEnd w:id="490"/>
      <w:bookmarkEnd w:id="491"/>
      <w:bookmarkEnd w:id="492"/>
      <w:bookmarkEnd w:id="49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94" w:name="_Toc20212266"/>
      <w:bookmarkStart w:id="495" w:name="_Toc27731621"/>
      <w:bookmarkStart w:id="496" w:name="_Toc36127399"/>
      <w:bookmarkStart w:id="497" w:name="_Toc45214505"/>
      <w:bookmarkStart w:id="498" w:name="_Toc51937644"/>
      <w:bookmarkStart w:id="499" w:name="_Toc51937953"/>
      <w:bookmarkStart w:id="500" w:name="_Toc92291140"/>
      <w:bookmarkStart w:id="501" w:name="_Toc138336958"/>
      <w:r>
        <w:t>6.3.4.2</w:t>
      </w:r>
      <w:r>
        <w:tab/>
        <w:t>Configuration management client procedures</w:t>
      </w:r>
      <w:bookmarkEnd w:id="494"/>
      <w:bookmarkEnd w:id="495"/>
      <w:bookmarkEnd w:id="496"/>
      <w:bookmarkEnd w:id="497"/>
      <w:bookmarkEnd w:id="498"/>
      <w:bookmarkEnd w:id="499"/>
      <w:bookmarkEnd w:id="500"/>
      <w:bookmarkEnd w:id="50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02" w:name="_Toc20212267"/>
      <w:bookmarkStart w:id="503" w:name="_Toc27731622"/>
      <w:bookmarkStart w:id="504" w:name="_Toc36127400"/>
      <w:bookmarkStart w:id="505" w:name="_Toc45214506"/>
      <w:bookmarkStart w:id="506" w:name="_Toc51937645"/>
      <w:bookmarkStart w:id="507" w:name="_Toc51937954"/>
      <w:bookmarkStart w:id="508" w:name="_Toc92291141"/>
      <w:bookmarkStart w:id="509" w:name="_Toc138336959"/>
      <w:r>
        <w:t>6.3.4.3</w:t>
      </w:r>
      <w:r>
        <w:tab/>
        <w:t>Configuration management server procedures</w:t>
      </w:r>
      <w:bookmarkEnd w:id="502"/>
      <w:bookmarkEnd w:id="503"/>
      <w:bookmarkEnd w:id="504"/>
      <w:bookmarkEnd w:id="505"/>
      <w:bookmarkEnd w:id="506"/>
      <w:bookmarkEnd w:id="507"/>
      <w:bookmarkEnd w:id="508"/>
      <w:bookmarkEnd w:id="509"/>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10" w:name="_Toc20212268"/>
      <w:bookmarkStart w:id="511" w:name="_Toc27731623"/>
      <w:bookmarkStart w:id="512" w:name="_Toc36127401"/>
      <w:bookmarkStart w:id="513" w:name="_Toc45214507"/>
      <w:bookmarkStart w:id="514" w:name="_Toc51937646"/>
      <w:bookmarkStart w:id="515" w:name="_Toc51937955"/>
      <w:bookmarkStart w:id="516" w:name="_Toc92291142"/>
      <w:bookmarkStart w:id="517" w:name="_Toc138336960"/>
      <w:r>
        <w:t>6.3.5</w:t>
      </w:r>
      <w:r>
        <w:tab/>
        <w:t>Configuration management document deletion procedure</w:t>
      </w:r>
      <w:bookmarkEnd w:id="510"/>
      <w:bookmarkEnd w:id="511"/>
      <w:bookmarkEnd w:id="512"/>
      <w:bookmarkEnd w:id="513"/>
      <w:bookmarkEnd w:id="514"/>
      <w:bookmarkEnd w:id="515"/>
      <w:bookmarkEnd w:id="516"/>
      <w:bookmarkEnd w:id="517"/>
    </w:p>
    <w:p w14:paraId="1D79CF3D" w14:textId="77777777" w:rsidR="00C367E9" w:rsidRDefault="00C367E9" w:rsidP="00C367E9">
      <w:pPr>
        <w:pStyle w:val="Heading4"/>
      </w:pPr>
      <w:bookmarkStart w:id="518" w:name="_Toc20212269"/>
      <w:bookmarkStart w:id="519" w:name="_Toc27731624"/>
      <w:bookmarkStart w:id="520" w:name="_Toc36127402"/>
      <w:bookmarkStart w:id="521" w:name="_Toc45214508"/>
      <w:bookmarkStart w:id="522" w:name="_Toc51937647"/>
      <w:bookmarkStart w:id="523" w:name="_Toc51937956"/>
      <w:bookmarkStart w:id="524" w:name="_Toc92291143"/>
      <w:bookmarkStart w:id="525" w:name="_Toc138336961"/>
      <w:r>
        <w:t>6.3.5.1</w:t>
      </w:r>
      <w:r>
        <w:tab/>
        <w:t>General</w:t>
      </w:r>
      <w:bookmarkEnd w:id="518"/>
      <w:bookmarkEnd w:id="519"/>
      <w:bookmarkEnd w:id="520"/>
      <w:bookmarkEnd w:id="521"/>
      <w:bookmarkEnd w:id="522"/>
      <w:bookmarkEnd w:id="523"/>
      <w:bookmarkEnd w:id="524"/>
      <w:bookmarkEnd w:id="525"/>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6" w:name="_Toc20212270"/>
      <w:bookmarkStart w:id="527" w:name="_Toc27731625"/>
      <w:bookmarkStart w:id="528" w:name="_Toc36127403"/>
      <w:bookmarkStart w:id="529" w:name="_Toc45214509"/>
      <w:bookmarkStart w:id="530" w:name="_Toc51937648"/>
      <w:bookmarkStart w:id="531" w:name="_Toc51937957"/>
      <w:bookmarkStart w:id="532" w:name="_Toc92291144"/>
      <w:bookmarkStart w:id="533" w:name="_Toc138336962"/>
      <w:r>
        <w:t>6.3.5.2</w:t>
      </w:r>
      <w:r>
        <w:tab/>
        <w:t>Configuration management Client (CMC) procedures</w:t>
      </w:r>
      <w:bookmarkEnd w:id="526"/>
      <w:bookmarkEnd w:id="527"/>
      <w:bookmarkEnd w:id="528"/>
      <w:bookmarkEnd w:id="529"/>
      <w:bookmarkEnd w:id="530"/>
      <w:bookmarkEnd w:id="531"/>
      <w:bookmarkEnd w:id="532"/>
      <w:bookmarkEnd w:id="533"/>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34" w:name="_Toc20212271"/>
      <w:bookmarkStart w:id="535" w:name="_Toc27731626"/>
      <w:bookmarkStart w:id="536" w:name="_Toc36127404"/>
      <w:bookmarkStart w:id="537" w:name="_Toc45214510"/>
      <w:bookmarkStart w:id="538" w:name="_Toc51937649"/>
      <w:bookmarkStart w:id="539" w:name="_Toc51937958"/>
      <w:bookmarkStart w:id="540" w:name="_Toc92291145"/>
      <w:bookmarkStart w:id="541" w:name="_Toc138336963"/>
      <w:r>
        <w:t>6.3.5.3</w:t>
      </w:r>
      <w:r>
        <w:tab/>
        <w:t>Configuration management server (CMS) procedures</w:t>
      </w:r>
      <w:bookmarkEnd w:id="534"/>
      <w:bookmarkEnd w:id="535"/>
      <w:bookmarkEnd w:id="536"/>
      <w:bookmarkEnd w:id="537"/>
      <w:bookmarkEnd w:id="538"/>
      <w:bookmarkEnd w:id="539"/>
      <w:bookmarkEnd w:id="540"/>
      <w:bookmarkEnd w:id="541"/>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42" w:name="_Toc20212272"/>
      <w:bookmarkStart w:id="543" w:name="_Toc27731627"/>
      <w:bookmarkStart w:id="544" w:name="_Toc36127405"/>
      <w:bookmarkStart w:id="545" w:name="_Toc45214511"/>
      <w:bookmarkStart w:id="546" w:name="_Toc51937650"/>
      <w:bookmarkStart w:id="547" w:name="_Toc51937959"/>
      <w:bookmarkStart w:id="548" w:name="_Toc92291146"/>
      <w:bookmarkStart w:id="549" w:name="_Toc138336964"/>
      <w:r>
        <w:t>6.3.6</w:t>
      </w:r>
      <w:r>
        <w:tab/>
        <w:t>Configuration management document element creation or replacement procedure</w:t>
      </w:r>
      <w:bookmarkEnd w:id="542"/>
      <w:bookmarkEnd w:id="543"/>
      <w:bookmarkEnd w:id="544"/>
      <w:bookmarkEnd w:id="545"/>
      <w:bookmarkEnd w:id="546"/>
      <w:bookmarkEnd w:id="547"/>
      <w:bookmarkEnd w:id="548"/>
      <w:bookmarkEnd w:id="549"/>
    </w:p>
    <w:p w14:paraId="549738DF" w14:textId="77777777" w:rsidR="00C367E9" w:rsidRDefault="00C367E9" w:rsidP="00C367E9">
      <w:pPr>
        <w:pStyle w:val="Heading4"/>
      </w:pPr>
      <w:bookmarkStart w:id="550" w:name="_Toc20212273"/>
      <w:bookmarkStart w:id="551" w:name="_Toc27731628"/>
      <w:bookmarkStart w:id="552" w:name="_Toc36127406"/>
      <w:bookmarkStart w:id="553" w:name="_Toc45214512"/>
      <w:bookmarkStart w:id="554" w:name="_Toc51937651"/>
      <w:bookmarkStart w:id="555" w:name="_Toc51937960"/>
      <w:bookmarkStart w:id="556" w:name="_Toc92291147"/>
      <w:bookmarkStart w:id="557" w:name="_Toc138336965"/>
      <w:r>
        <w:t>6.3.6.1</w:t>
      </w:r>
      <w:r>
        <w:tab/>
        <w:t>General</w:t>
      </w:r>
      <w:bookmarkEnd w:id="550"/>
      <w:bookmarkEnd w:id="551"/>
      <w:bookmarkEnd w:id="552"/>
      <w:bookmarkEnd w:id="553"/>
      <w:bookmarkEnd w:id="554"/>
      <w:bookmarkEnd w:id="555"/>
      <w:bookmarkEnd w:id="556"/>
      <w:bookmarkEnd w:id="557"/>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8" w:name="_Toc20212274"/>
      <w:bookmarkStart w:id="559" w:name="_Toc27731629"/>
      <w:bookmarkStart w:id="560" w:name="_Toc36127407"/>
      <w:bookmarkStart w:id="561" w:name="_Toc45214513"/>
      <w:bookmarkStart w:id="562" w:name="_Toc51937652"/>
      <w:bookmarkStart w:id="563" w:name="_Toc51937961"/>
      <w:bookmarkStart w:id="564" w:name="_Toc92291148"/>
      <w:bookmarkStart w:id="565" w:name="_Toc138336966"/>
      <w:r>
        <w:t>6.3.6.2</w:t>
      </w:r>
      <w:r>
        <w:tab/>
        <w:t>Client procedures</w:t>
      </w:r>
      <w:bookmarkEnd w:id="558"/>
      <w:bookmarkEnd w:id="559"/>
      <w:bookmarkEnd w:id="560"/>
      <w:bookmarkEnd w:id="561"/>
      <w:bookmarkEnd w:id="562"/>
      <w:bookmarkEnd w:id="563"/>
      <w:bookmarkEnd w:id="564"/>
      <w:bookmarkEnd w:id="565"/>
    </w:p>
    <w:p w14:paraId="5965D6E2" w14:textId="77777777" w:rsidR="00C367E9" w:rsidRDefault="00C367E9" w:rsidP="00C367E9">
      <w:pPr>
        <w:pStyle w:val="Heading5"/>
      </w:pPr>
      <w:bookmarkStart w:id="566" w:name="_Toc20212275"/>
      <w:bookmarkStart w:id="567" w:name="_Toc27731630"/>
      <w:bookmarkStart w:id="568" w:name="_Toc36127408"/>
      <w:bookmarkStart w:id="569" w:name="_Toc45214514"/>
      <w:bookmarkStart w:id="570" w:name="_Toc51937653"/>
      <w:bookmarkStart w:id="571" w:name="_Toc51937962"/>
      <w:bookmarkStart w:id="572" w:name="_Toc92291149"/>
      <w:bookmarkStart w:id="573" w:name="_Toc138336967"/>
      <w:r>
        <w:t>6.3.6.2.1</w:t>
      </w:r>
      <w:r>
        <w:tab/>
        <w:t>General client procedures</w:t>
      </w:r>
      <w:bookmarkEnd w:id="566"/>
      <w:bookmarkEnd w:id="567"/>
      <w:bookmarkEnd w:id="568"/>
      <w:bookmarkEnd w:id="569"/>
      <w:bookmarkEnd w:id="570"/>
      <w:bookmarkEnd w:id="571"/>
      <w:bookmarkEnd w:id="572"/>
      <w:bookmarkEnd w:id="57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74" w:name="_Toc20212276"/>
      <w:bookmarkStart w:id="575" w:name="_Toc27731631"/>
      <w:bookmarkStart w:id="576" w:name="_Toc36127409"/>
      <w:bookmarkStart w:id="577" w:name="_Toc45214515"/>
      <w:bookmarkStart w:id="578" w:name="_Toc51937654"/>
      <w:bookmarkStart w:id="579" w:name="_Toc51937963"/>
      <w:bookmarkStart w:id="580" w:name="_Toc92291150"/>
      <w:bookmarkStart w:id="581" w:name="_Toc138336968"/>
      <w:r>
        <w:lastRenderedPageBreak/>
        <w:t>6.3.6.2.2</w:t>
      </w:r>
      <w:r>
        <w:tab/>
        <w:t>Configuration management client procedures</w:t>
      </w:r>
      <w:bookmarkEnd w:id="574"/>
      <w:bookmarkEnd w:id="575"/>
      <w:bookmarkEnd w:id="576"/>
      <w:bookmarkEnd w:id="577"/>
      <w:bookmarkEnd w:id="578"/>
      <w:bookmarkEnd w:id="579"/>
      <w:bookmarkEnd w:id="580"/>
      <w:bookmarkEnd w:id="58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82" w:name="_Toc20212277"/>
      <w:bookmarkStart w:id="583" w:name="_Toc27731632"/>
      <w:bookmarkStart w:id="584" w:name="_Toc36127410"/>
      <w:bookmarkStart w:id="585" w:name="_Toc45214516"/>
      <w:bookmarkStart w:id="586" w:name="_Toc51937655"/>
      <w:bookmarkStart w:id="587" w:name="_Toc51937964"/>
      <w:bookmarkStart w:id="588" w:name="_Toc92291151"/>
      <w:bookmarkStart w:id="589" w:name="_Toc138336969"/>
      <w:r>
        <w:t>6.3.6.3</w:t>
      </w:r>
      <w:r>
        <w:tab/>
        <w:t>Configuration management server procedures</w:t>
      </w:r>
      <w:bookmarkEnd w:id="582"/>
      <w:bookmarkEnd w:id="583"/>
      <w:bookmarkEnd w:id="584"/>
      <w:bookmarkEnd w:id="585"/>
      <w:bookmarkEnd w:id="586"/>
      <w:bookmarkEnd w:id="587"/>
      <w:bookmarkEnd w:id="588"/>
      <w:bookmarkEnd w:id="589"/>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90" w:name="_Toc20212278"/>
      <w:bookmarkStart w:id="591" w:name="_Toc27731633"/>
      <w:bookmarkStart w:id="592" w:name="_Toc36127411"/>
      <w:bookmarkStart w:id="593" w:name="_Toc45214517"/>
      <w:bookmarkStart w:id="594" w:name="_Toc51937656"/>
      <w:bookmarkStart w:id="595" w:name="_Toc51937965"/>
      <w:bookmarkStart w:id="596" w:name="_Toc92291152"/>
      <w:bookmarkStart w:id="597" w:name="_Toc138336970"/>
      <w:r>
        <w:t>6.3.7</w:t>
      </w:r>
      <w:r>
        <w:tab/>
        <w:t>Configuration management document element deletion procedure</w:t>
      </w:r>
      <w:bookmarkEnd w:id="590"/>
      <w:bookmarkEnd w:id="591"/>
      <w:bookmarkEnd w:id="592"/>
      <w:bookmarkEnd w:id="593"/>
      <w:bookmarkEnd w:id="594"/>
      <w:bookmarkEnd w:id="595"/>
      <w:bookmarkEnd w:id="596"/>
      <w:bookmarkEnd w:id="597"/>
    </w:p>
    <w:p w14:paraId="5536D39D" w14:textId="77777777" w:rsidR="00C367E9" w:rsidRDefault="00C367E9" w:rsidP="00C367E9">
      <w:pPr>
        <w:pStyle w:val="Heading4"/>
      </w:pPr>
      <w:bookmarkStart w:id="598" w:name="_Toc20212279"/>
      <w:bookmarkStart w:id="599" w:name="_Toc27731634"/>
      <w:bookmarkStart w:id="600" w:name="_Toc36127412"/>
      <w:bookmarkStart w:id="601" w:name="_Toc45214518"/>
      <w:bookmarkStart w:id="602" w:name="_Toc51937657"/>
      <w:bookmarkStart w:id="603" w:name="_Toc51937966"/>
      <w:bookmarkStart w:id="604" w:name="_Toc92291153"/>
      <w:bookmarkStart w:id="605" w:name="_Toc138336971"/>
      <w:r>
        <w:t>6.3.7.1</w:t>
      </w:r>
      <w:r>
        <w:tab/>
        <w:t>General</w:t>
      </w:r>
      <w:bookmarkEnd w:id="598"/>
      <w:bookmarkEnd w:id="599"/>
      <w:bookmarkEnd w:id="600"/>
      <w:bookmarkEnd w:id="601"/>
      <w:bookmarkEnd w:id="602"/>
      <w:bookmarkEnd w:id="603"/>
      <w:bookmarkEnd w:id="604"/>
      <w:bookmarkEnd w:id="605"/>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6" w:name="_Toc20212280"/>
      <w:bookmarkStart w:id="607" w:name="_Toc27731635"/>
      <w:bookmarkStart w:id="608" w:name="_Toc36127413"/>
      <w:bookmarkStart w:id="609" w:name="_Toc45214519"/>
      <w:bookmarkStart w:id="610" w:name="_Toc51937658"/>
      <w:bookmarkStart w:id="611" w:name="_Toc51937967"/>
      <w:bookmarkStart w:id="612" w:name="_Toc92291154"/>
      <w:bookmarkStart w:id="613" w:name="_Toc138336972"/>
      <w:r>
        <w:t>6.3.7.2</w:t>
      </w:r>
      <w:r>
        <w:tab/>
        <w:t>Client procedures</w:t>
      </w:r>
      <w:bookmarkEnd w:id="606"/>
      <w:bookmarkEnd w:id="607"/>
      <w:bookmarkEnd w:id="608"/>
      <w:bookmarkEnd w:id="609"/>
      <w:bookmarkEnd w:id="610"/>
      <w:bookmarkEnd w:id="611"/>
      <w:bookmarkEnd w:id="612"/>
      <w:bookmarkEnd w:id="613"/>
    </w:p>
    <w:p w14:paraId="54F3901F" w14:textId="77777777" w:rsidR="00C367E9" w:rsidRDefault="00C367E9" w:rsidP="00C367E9">
      <w:pPr>
        <w:pStyle w:val="Heading5"/>
      </w:pPr>
      <w:bookmarkStart w:id="614" w:name="_Toc20212281"/>
      <w:bookmarkStart w:id="615" w:name="_Toc27731636"/>
      <w:bookmarkStart w:id="616" w:name="_Toc36127414"/>
      <w:bookmarkStart w:id="617" w:name="_Toc45214520"/>
      <w:bookmarkStart w:id="618" w:name="_Toc51937659"/>
      <w:bookmarkStart w:id="619" w:name="_Toc51937968"/>
      <w:bookmarkStart w:id="620" w:name="_Toc92291155"/>
      <w:bookmarkStart w:id="621" w:name="_Toc138336973"/>
      <w:r>
        <w:t>6.3.7.2.1</w:t>
      </w:r>
      <w:r>
        <w:tab/>
        <w:t>General client procedures</w:t>
      </w:r>
      <w:bookmarkEnd w:id="614"/>
      <w:bookmarkEnd w:id="615"/>
      <w:bookmarkEnd w:id="616"/>
      <w:bookmarkEnd w:id="617"/>
      <w:bookmarkEnd w:id="618"/>
      <w:bookmarkEnd w:id="619"/>
      <w:bookmarkEnd w:id="620"/>
      <w:bookmarkEnd w:id="621"/>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22" w:name="_Toc20212282"/>
      <w:bookmarkStart w:id="623" w:name="_Toc27731637"/>
      <w:bookmarkStart w:id="624" w:name="_Toc36127415"/>
      <w:bookmarkStart w:id="625" w:name="_Toc45214521"/>
      <w:bookmarkStart w:id="626" w:name="_Toc51937660"/>
      <w:bookmarkStart w:id="627" w:name="_Toc51937969"/>
      <w:bookmarkStart w:id="628" w:name="_Toc92291156"/>
      <w:bookmarkStart w:id="629" w:name="_Toc138336974"/>
      <w:r>
        <w:t>6.3.7.2.2</w:t>
      </w:r>
      <w:r>
        <w:tab/>
        <w:t>Configuration management client procedures</w:t>
      </w:r>
      <w:bookmarkEnd w:id="622"/>
      <w:bookmarkEnd w:id="623"/>
      <w:bookmarkEnd w:id="624"/>
      <w:bookmarkEnd w:id="625"/>
      <w:bookmarkEnd w:id="626"/>
      <w:bookmarkEnd w:id="627"/>
      <w:bookmarkEnd w:id="628"/>
      <w:bookmarkEnd w:id="62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30" w:name="_Toc20212283"/>
      <w:bookmarkStart w:id="631" w:name="_Toc27731638"/>
      <w:bookmarkStart w:id="632" w:name="_Toc36127416"/>
      <w:bookmarkStart w:id="633" w:name="_Toc45214522"/>
      <w:bookmarkStart w:id="634" w:name="_Toc51937661"/>
      <w:bookmarkStart w:id="635" w:name="_Toc51937970"/>
      <w:bookmarkStart w:id="636" w:name="_Toc92291157"/>
      <w:bookmarkStart w:id="637" w:name="_Toc138336975"/>
      <w:r>
        <w:t>6.3.7.3</w:t>
      </w:r>
      <w:r>
        <w:tab/>
        <w:t>Configuration management server procedures</w:t>
      </w:r>
      <w:bookmarkEnd w:id="630"/>
      <w:bookmarkEnd w:id="631"/>
      <w:bookmarkEnd w:id="632"/>
      <w:bookmarkEnd w:id="633"/>
      <w:bookmarkEnd w:id="634"/>
      <w:bookmarkEnd w:id="635"/>
      <w:bookmarkEnd w:id="636"/>
      <w:bookmarkEnd w:id="637"/>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38" w:name="_Toc20212284"/>
      <w:bookmarkStart w:id="639" w:name="_Toc27731639"/>
      <w:bookmarkStart w:id="640" w:name="_Toc36127417"/>
      <w:bookmarkStart w:id="641" w:name="_Toc45214523"/>
      <w:bookmarkStart w:id="642" w:name="_Toc51937662"/>
      <w:bookmarkStart w:id="643" w:name="_Toc51937971"/>
      <w:bookmarkStart w:id="644" w:name="_Toc92291158"/>
      <w:bookmarkStart w:id="645" w:name="_Toc138336976"/>
      <w:r>
        <w:t>6.3.8</w:t>
      </w:r>
      <w:r>
        <w:tab/>
        <w:t>Configuration management document element fetching procedure</w:t>
      </w:r>
      <w:bookmarkEnd w:id="638"/>
      <w:bookmarkEnd w:id="639"/>
      <w:bookmarkEnd w:id="640"/>
      <w:bookmarkEnd w:id="641"/>
      <w:bookmarkEnd w:id="642"/>
      <w:bookmarkEnd w:id="643"/>
      <w:bookmarkEnd w:id="644"/>
      <w:bookmarkEnd w:id="645"/>
    </w:p>
    <w:p w14:paraId="6C0CDA70" w14:textId="77777777" w:rsidR="00C367E9" w:rsidRDefault="00C367E9" w:rsidP="00C367E9">
      <w:pPr>
        <w:pStyle w:val="Heading4"/>
      </w:pPr>
      <w:bookmarkStart w:id="646" w:name="_Toc20212285"/>
      <w:bookmarkStart w:id="647" w:name="_Toc27731640"/>
      <w:bookmarkStart w:id="648" w:name="_Toc36127418"/>
      <w:bookmarkStart w:id="649" w:name="_Toc45214524"/>
      <w:bookmarkStart w:id="650" w:name="_Toc51937663"/>
      <w:bookmarkStart w:id="651" w:name="_Toc51937972"/>
      <w:bookmarkStart w:id="652" w:name="_Toc92291159"/>
      <w:bookmarkStart w:id="653" w:name="_Toc138336977"/>
      <w:r>
        <w:t>6.3.8.1</w:t>
      </w:r>
      <w:r>
        <w:tab/>
        <w:t>General</w:t>
      </w:r>
      <w:bookmarkEnd w:id="646"/>
      <w:bookmarkEnd w:id="647"/>
      <w:bookmarkEnd w:id="648"/>
      <w:bookmarkEnd w:id="649"/>
      <w:bookmarkEnd w:id="650"/>
      <w:bookmarkEnd w:id="651"/>
      <w:bookmarkEnd w:id="652"/>
      <w:bookmarkEnd w:id="65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54" w:name="_Toc20212286"/>
      <w:bookmarkStart w:id="655" w:name="_Toc27731641"/>
      <w:bookmarkStart w:id="656" w:name="_Toc36127419"/>
      <w:bookmarkStart w:id="657" w:name="_Toc45214525"/>
      <w:bookmarkStart w:id="658" w:name="_Toc51937664"/>
      <w:bookmarkStart w:id="659" w:name="_Toc51937973"/>
      <w:bookmarkStart w:id="660" w:name="_Toc92291160"/>
      <w:bookmarkStart w:id="661" w:name="_Toc138336978"/>
      <w:r>
        <w:t>6.3.8.2</w:t>
      </w:r>
      <w:r>
        <w:tab/>
        <w:t>Client procedures</w:t>
      </w:r>
      <w:bookmarkEnd w:id="654"/>
      <w:bookmarkEnd w:id="655"/>
      <w:bookmarkEnd w:id="656"/>
      <w:bookmarkEnd w:id="657"/>
      <w:bookmarkEnd w:id="658"/>
      <w:bookmarkEnd w:id="659"/>
      <w:bookmarkEnd w:id="660"/>
      <w:bookmarkEnd w:id="661"/>
    </w:p>
    <w:p w14:paraId="5A4DAB30" w14:textId="77777777" w:rsidR="00C367E9" w:rsidRDefault="00C367E9" w:rsidP="00C367E9">
      <w:pPr>
        <w:pStyle w:val="Heading5"/>
      </w:pPr>
      <w:bookmarkStart w:id="662" w:name="_Toc20212287"/>
      <w:bookmarkStart w:id="663" w:name="_Toc27731642"/>
      <w:bookmarkStart w:id="664" w:name="_Toc36127420"/>
      <w:bookmarkStart w:id="665" w:name="_Toc45214526"/>
      <w:bookmarkStart w:id="666" w:name="_Toc51937665"/>
      <w:bookmarkStart w:id="667" w:name="_Toc51937974"/>
      <w:bookmarkStart w:id="668" w:name="_Toc92291161"/>
      <w:bookmarkStart w:id="669" w:name="_Toc138336979"/>
      <w:r>
        <w:t>6.3.8.2.1</w:t>
      </w:r>
      <w:r>
        <w:tab/>
        <w:t>General client procedures</w:t>
      </w:r>
      <w:bookmarkEnd w:id="662"/>
      <w:bookmarkEnd w:id="663"/>
      <w:bookmarkEnd w:id="664"/>
      <w:bookmarkEnd w:id="665"/>
      <w:bookmarkEnd w:id="666"/>
      <w:bookmarkEnd w:id="667"/>
      <w:bookmarkEnd w:id="668"/>
      <w:bookmarkEnd w:id="669"/>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70" w:name="_Toc20212288"/>
      <w:bookmarkStart w:id="671" w:name="_Toc27731643"/>
      <w:bookmarkStart w:id="672" w:name="_Toc36127421"/>
      <w:bookmarkStart w:id="673" w:name="_Toc45214527"/>
      <w:bookmarkStart w:id="674" w:name="_Toc51937666"/>
      <w:bookmarkStart w:id="675" w:name="_Toc51937975"/>
      <w:bookmarkStart w:id="676" w:name="_Toc92291162"/>
      <w:bookmarkStart w:id="677" w:name="_Toc138336980"/>
      <w:r>
        <w:lastRenderedPageBreak/>
        <w:t>6.3.8.2.2</w:t>
      </w:r>
      <w:r>
        <w:tab/>
        <w:t>Configuration management client procedures</w:t>
      </w:r>
      <w:bookmarkEnd w:id="670"/>
      <w:bookmarkEnd w:id="671"/>
      <w:bookmarkEnd w:id="672"/>
      <w:bookmarkEnd w:id="673"/>
      <w:bookmarkEnd w:id="674"/>
      <w:bookmarkEnd w:id="675"/>
      <w:bookmarkEnd w:id="676"/>
      <w:bookmarkEnd w:id="677"/>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78" w:name="_Toc20212289"/>
      <w:bookmarkStart w:id="679" w:name="_Toc27731644"/>
      <w:bookmarkStart w:id="680" w:name="_Toc36127422"/>
      <w:bookmarkStart w:id="681" w:name="_Toc45214528"/>
      <w:bookmarkStart w:id="682" w:name="_Toc51937667"/>
      <w:bookmarkStart w:id="683" w:name="_Toc51937976"/>
      <w:bookmarkStart w:id="684" w:name="_Toc92291163"/>
      <w:bookmarkStart w:id="685" w:name="_Toc138336981"/>
      <w:r>
        <w:t>6.3.8.2.3</w:t>
      </w:r>
      <w:r>
        <w:tab/>
        <w:t>MCS server procedures</w:t>
      </w:r>
      <w:bookmarkEnd w:id="678"/>
      <w:bookmarkEnd w:id="679"/>
      <w:bookmarkEnd w:id="680"/>
      <w:bookmarkEnd w:id="681"/>
      <w:bookmarkEnd w:id="682"/>
      <w:bookmarkEnd w:id="683"/>
      <w:bookmarkEnd w:id="684"/>
      <w:bookmarkEnd w:id="685"/>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86" w:name="_Toc20212290"/>
      <w:bookmarkStart w:id="687" w:name="_Toc27731645"/>
      <w:bookmarkStart w:id="688" w:name="_Toc36127423"/>
      <w:bookmarkStart w:id="689" w:name="_Toc45214529"/>
      <w:bookmarkStart w:id="690" w:name="_Toc51937668"/>
      <w:bookmarkStart w:id="691" w:name="_Toc51937977"/>
      <w:bookmarkStart w:id="692" w:name="_Toc92291164"/>
      <w:bookmarkStart w:id="693" w:name="_Toc138336982"/>
      <w:r>
        <w:t>6.3.8.3</w:t>
      </w:r>
      <w:r>
        <w:tab/>
        <w:t>Configuration management server procedures</w:t>
      </w:r>
      <w:bookmarkEnd w:id="686"/>
      <w:bookmarkEnd w:id="687"/>
      <w:bookmarkEnd w:id="688"/>
      <w:bookmarkEnd w:id="689"/>
      <w:bookmarkEnd w:id="690"/>
      <w:bookmarkEnd w:id="691"/>
      <w:bookmarkEnd w:id="692"/>
      <w:bookmarkEnd w:id="693"/>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94" w:name="_Toc20212291"/>
      <w:bookmarkStart w:id="695" w:name="_Toc27731646"/>
      <w:bookmarkStart w:id="696" w:name="_Toc36127424"/>
      <w:bookmarkStart w:id="697" w:name="_Toc45214530"/>
      <w:bookmarkStart w:id="698" w:name="_Toc51937669"/>
      <w:bookmarkStart w:id="699" w:name="_Toc51937978"/>
      <w:bookmarkStart w:id="700" w:name="_Toc92291165"/>
      <w:bookmarkStart w:id="701" w:name="_Toc138336983"/>
      <w:r>
        <w:t>6.3.9</w:t>
      </w:r>
      <w:r>
        <w:tab/>
        <w:t>Configuration management document attribute creation or replacement procedure</w:t>
      </w:r>
      <w:bookmarkEnd w:id="694"/>
      <w:bookmarkEnd w:id="695"/>
      <w:bookmarkEnd w:id="696"/>
      <w:bookmarkEnd w:id="697"/>
      <w:bookmarkEnd w:id="698"/>
      <w:bookmarkEnd w:id="699"/>
      <w:bookmarkEnd w:id="700"/>
      <w:bookmarkEnd w:id="701"/>
    </w:p>
    <w:p w14:paraId="23282955" w14:textId="77777777" w:rsidR="00C367E9" w:rsidRDefault="00C367E9" w:rsidP="00C367E9">
      <w:pPr>
        <w:pStyle w:val="Heading4"/>
      </w:pPr>
      <w:bookmarkStart w:id="702" w:name="_Toc20212292"/>
      <w:bookmarkStart w:id="703" w:name="_Toc27731647"/>
      <w:bookmarkStart w:id="704" w:name="_Toc36127425"/>
      <w:bookmarkStart w:id="705" w:name="_Toc45214531"/>
      <w:bookmarkStart w:id="706" w:name="_Toc51937670"/>
      <w:bookmarkStart w:id="707" w:name="_Toc51937979"/>
      <w:bookmarkStart w:id="708" w:name="_Toc92291166"/>
      <w:bookmarkStart w:id="709" w:name="_Toc138336984"/>
      <w:r>
        <w:t>6.3.9.1</w:t>
      </w:r>
      <w:r>
        <w:tab/>
        <w:t>General</w:t>
      </w:r>
      <w:bookmarkEnd w:id="702"/>
      <w:bookmarkEnd w:id="703"/>
      <w:bookmarkEnd w:id="704"/>
      <w:bookmarkEnd w:id="705"/>
      <w:bookmarkEnd w:id="706"/>
      <w:bookmarkEnd w:id="707"/>
      <w:bookmarkEnd w:id="708"/>
      <w:bookmarkEnd w:id="70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10" w:name="_Toc20212293"/>
      <w:bookmarkStart w:id="711" w:name="_Toc27731648"/>
      <w:bookmarkStart w:id="712" w:name="_Toc36127426"/>
      <w:bookmarkStart w:id="713" w:name="_Toc45214532"/>
      <w:bookmarkStart w:id="714" w:name="_Toc51937671"/>
      <w:bookmarkStart w:id="715" w:name="_Toc51937980"/>
      <w:bookmarkStart w:id="716" w:name="_Toc92291167"/>
      <w:bookmarkStart w:id="717" w:name="_Toc138336985"/>
      <w:r>
        <w:t>6.3.9.2</w:t>
      </w:r>
      <w:r>
        <w:tab/>
        <w:t>Client procedures</w:t>
      </w:r>
      <w:bookmarkEnd w:id="710"/>
      <w:bookmarkEnd w:id="711"/>
      <w:bookmarkEnd w:id="712"/>
      <w:bookmarkEnd w:id="713"/>
      <w:bookmarkEnd w:id="714"/>
      <w:bookmarkEnd w:id="715"/>
      <w:bookmarkEnd w:id="716"/>
      <w:bookmarkEnd w:id="717"/>
    </w:p>
    <w:p w14:paraId="5A76C052" w14:textId="77777777" w:rsidR="00C367E9" w:rsidRDefault="00C367E9" w:rsidP="00C367E9">
      <w:pPr>
        <w:pStyle w:val="Heading5"/>
      </w:pPr>
      <w:bookmarkStart w:id="718" w:name="_Toc20212294"/>
      <w:bookmarkStart w:id="719" w:name="_Toc27731649"/>
      <w:bookmarkStart w:id="720" w:name="_Toc36127427"/>
      <w:bookmarkStart w:id="721" w:name="_Toc45214533"/>
      <w:bookmarkStart w:id="722" w:name="_Toc51937672"/>
      <w:bookmarkStart w:id="723" w:name="_Toc51937981"/>
      <w:bookmarkStart w:id="724" w:name="_Toc92291168"/>
      <w:bookmarkStart w:id="725" w:name="_Toc138336986"/>
      <w:r>
        <w:t>6.3.9.2.1</w:t>
      </w:r>
      <w:r>
        <w:tab/>
        <w:t>General client procedures</w:t>
      </w:r>
      <w:bookmarkEnd w:id="718"/>
      <w:bookmarkEnd w:id="719"/>
      <w:bookmarkEnd w:id="720"/>
      <w:bookmarkEnd w:id="721"/>
      <w:bookmarkEnd w:id="722"/>
      <w:bookmarkEnd w:id="723"/>
      <w:bookmarkEnd w:id="724"/>
      <w:bookmarkEnd w:id="725"/>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6" w:name="_Toc20212295"/>
      <w:bookmarkStart w:id="727" w:name="_Toc27731650"/>
      <w:bookmarkStart w:id="728" w:name="_Toc36127428"/>
      <w:bookmarkStart w:id="729" w:name="_Toc45214534"/>
      <w:bookmarkStart w:id="730" w:name="_Toc51937673"/>
      <w:bookmarkStart w:id="731" w:name="_Toc51937982"/>
      <w:bookmarkStart w:id="732" w:name="_Toc92291169"/>
      <w:bookmarkStart w:id="733" w:name="_Toc138336987"/>
      <w:r>
        <w:t>6.3.9.2.2</w:t>
      </w:r>
      <w:r>
        <w:tab/>
        <w:t>Configuration management client procedures</w:t>
      </w:r>
      <w:bookmarkEnd w:id="726"/>
      <w:bookmarkEnd w:id="727"/>
      <w:bookmarkEnd w:id="728"/>
      <w:bookmarkEnd w:id="729"/>
      <w:bookmarkEnd w:id="730"/>
      <w:bookmarkEnd w:id="731"/>
      <w:bookmarkEnd w:id="732"/>
      <w:bookmarkEnd w:id="7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34" w:name="_Toc20212296"/>
      <w:bookmarkStart w:id="735" w:name="_Toc27731651"/>
      <w:bookmarkStart w:id="736" w:name="_Toc36127429"/>
      <w:bookmarkStart w:id="737" w:name="_Toc45214535"/>
      <w:bookmarkStart w:id="738" w:name="_Toc51937674"/>
      <w:bookmarkStart w:id="739" w:name="_Toc51937983"/>
      <w:bookmarkStart w:id="740" w:name="_Toc92291170"/>
      <w:bookmarkStart w:id="741" w:name="_Toc138336988"/>
      <w:r>
        <w:t>6.3.9.3</w:t>
      </w:r>
      <w:r>
        <w:tab/>
        <w:t>Configuration management server procedures</w:t>
      </w:r>
      <w:bookmarkEnd w:id="734"/>
      <w:bookmarkEnd w:id="735"/>
      <w:bookmarkEnd w:id="736"/>
      <w:bookmarkEnd w:id="737"/>
      <w:bookmarkEnd w:id="738"/>
      <w:bookmarkEnd w:id="739"/>
      <w:bookmarkEnd w:id="740"/>
      <w:bookmarkEnd w:id="7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42" w:name="_Toc20212297"/>
      <w:bookmarkStart w:id="743" w:name="_Toc27731652"/>
      <w:bookmarkStart w:id="744" w:name="_Toc36127430"/>
      <w:bookmarkStart w:id="745" w:name="_Toc45214536"/>
      <w:bookmarkStart w:id="746" w:name="_Toc51937675"/>
      <w:bookmarkStart w:id="747" w:name="_Toc51937984"/>
      <w:bookmarkStart w:id="748" w:name="_Toc92291171"/>
      <w:bookmarkStart w:id="749" w:name="_Toc138336989"/>
      <w:r w:rsidRPr="00C11986">
        <w:rPr>
          <w:lang w:val="fr-FR"/>
        </w:rPr>
        <w:t>6.3.10</w:t>
      </w:r>
      <w:r w:rsidRPr="00C11986">
        <w:rPr>
          <w:lang w:val="fr-FR"/>
        </w:rPr>
        <w:tab/>
        <w:t>Configuration management document attribute deletion procedure</w:t>
      </w:r>
      <w:bookmarkEnd w:id="742"/>
      <w:bookmarkEnd w:id="743"/>
      <w:bookmarkEnd w:id="744"/>
      <w:bookmarkEnd w:id="745"/>
      <w:bookmarkEnd w:id="746"/>
      <w:bookmarkEnd w:id="747"/>
      <w:bookmarkEnd w:id="748"/>
      <w:bookmarkEnd w:id="749"/>
    </w:p>
    <w:p w14:paraId="30137400" w14:textId="77777777" w:rsidR="00C367E9" w:rsidRDefault="00C367E9" w:rsidP="00C367E9">
      <w:pPr>
        <w:pStyle w:val="Heading4"/>
      </w:pPr>
      <w:bookmarkStart w:id="750" w:name="_Toc20212298"/>
      <w:bookmarkStart w:id="751" w:name="_Toc27731653"/>
      <w:bookmarkStart w:id="752" w:name="_Toc36127431"/>
      <w:bookmarkStart w:id="753" w:name="_Toc45214537"/>
      <w:bookmarkStart w:id="754" w:name="_Toc51937676"/>
      <w:bookmarkStart w:id="755" w:name="_Toc51937985"/>
      <w:bookmarkStart w:id="756" w:name="_Toc92291172"/>
      <w:bookmarkStart w:id="757" w:name="_Toc138336990"/>
      <w:r>
        <w:t>6.3.10.1</w:t>
      </w:r>
      <w:r>
        <w:tab/>
        <w:t>General</w:t>
      </w:r>
      <w:bookmarkEnd w:id="750"/>
      <w:bookmarkEnd w:id="751"/>
      <w:bookmarkEnd w:id="752"/>
      <w:bookmarkEnd w:id="753"/>
      <w:bookmarkEnd w:id="754"/>
      <w:bookmarkEnd w:id="755"/>
      <w:bookmarkEnd w:id="756"/>
      <w:bookmarkEnd w:id="757"/>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8" w:name="_Toc20212299"/>
      <w:bookmarkStart w:id="759" w:name="_Toc27731654"/>
      <w:bookmarkStart w:id="760" w:name="_Toc36127432"/>
      <w:bookmarkStart w:id="761" w:name="_Toc45214538"/>
      <w:bookmarkStart w:id="762" w:name="_Toc51937677"/>
      <w:bookmarkStart w:id="763" w:name="_Toc51937986"/>
      <w:bookmarkStart w:id="764" w:name="_Toc92291173"/>
      <w:bookmarkStart w:id="765" w:name="_Toc138336991"/>
      <w:r>
        <w:lastRenderedPageBreak/>
        <w:t>6.3.10.2</w:t>
      </w:r>
      <w:r>
        <w:tab/>
        <w:t>Client procedures</w:t>
      </w:r>
      <w:bookmarkEnd w:id="758"/>
      <w:bookmarkEnd w:id="759"/>
      <w:bookmarkEnd w:id="760"/>
      <w:bookmarkEnd w:id="761"/>
      <w:bookmarkEnd w:id="762"/>
      <w:bookmarkEnd w:id="763"/>
      <w:bookmarkEnd w:id="764"/>
      <w:bookmarkEnd w:id="765"/>
    </w:p>
    <w:p w14:paraId="0D167AFF" w14:textId="77777777" w:rsidR="00C367E9" w:rsidRDefault="00C367E9" w:rsidP="00C367E9">
      <w:pPr>
        <w:pStyle w:val="Heading5"/>
      </w:pPr>
      <w:bookmarkStart w:id="766" w:name="_Toc20212300"/>
      <w:bookmarkStart w:id="767" w:name="_Toc27731655"/>
      <w:bookmarkStart w:id="768" w:name="_Toc36127433"/>
      <w:bookmarkStart w:id="769" w:name="_Toc45214539"/>
      <w:bookmarkStart w:id="770" w:name="_Toc51937678"/>
      <w:bookmarkStart w:id="771" w:name="_Toc51937987"/>
      <w:bookmarkStart w:id="772" w:name="_Toc92291174"/>
      <w:bookmarkStart w:id="773" w:name="_Toc138336992"/>
      <w:r>
        <w:t>6.3.10.2.1</w:t>
      </w:r>
      <w:r>
        <w:tab/>
        <w:t>General client procedures</w:t>
      </w:r>
      <w:bookmarkEnd w:id="766"/>
      <w:bookmarkEnd w:id="767"/>
      <w:bookmarkEnd w:id="768"/>
      <w:bookmarkEnd w:id="769"/>
      <w:bookmarkEnd w:id="770"/>
      <w:bookmarkEnd w:id="771"/>
      <w:bookmarkEnd w:id="772"/>
      <w:bookmarkEnd w:id="773"/>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74" w:name="_Toc20212301"/>
      <w:bookmarkStart w:id="775" w:name="_Toc27731656"/>
      <w:bookmarkStart w:id="776" w:name="_Toc36127434"/>
      <w:bookmarkStart w:id="777" w:name="_Toc45214540"/>
      <w:bookmarkStart w:id="778" w:name="_Toc51937679"/>
      <w:bookmarkStart w:id="779" w:name="_Toc51937988"/>
      <w:bookmarkStart w:id="780" w:name="_Toc92291175"/>
      <w:bookmarkStart w:id="781" w:name="_Toc138336993"/>
      <w:r>
        <w:t>6.3.10.2.2</w:t>
      </w:r>
      <w:r>
        <w:tab/>
        <w:t>Configuration management client procedures</w:t>
      </w:r>
      <w:bookmarkEnd w:id="774"/>
      <w:bookmarkEnd w:id="775"/>
      <w:bookmarkEnd w:id="776"/>
      <w:bookmarkEnd w:id="777"/>
      <w:bookmarkEnd w:id="778"/>
      <w:bookmarkEnd w:id="779"/>
      <w:bookmarkEnd w:id="780"/>
      <w:bookmarkEnd w:id="781"/>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82" w:name="_Toc20212302"/>
      <w:bookmarkStart w:id="783" w:name="_Toc27731657"/>
      <w:bookmarkStart w:id="784" w:name="_Toc36127435"/>
      <w:bookmarkStart w:id="785" w:name="_Toc45214541"/>
      <w:bookmarkStart w:id="786" w:name="_Toc51937680"/>
      <w:bookmarkStart w:id="787" w:name="_Toc51937989"/>
      <w:bookmarkStart w:id="788" w:name="_Toc92291176"/>
      <w:bookmarkStart w:id="789" w:name="_Toc138336994"/>
      <w:r>
        <w:t>6.3.10.3</w:t>
      </w:r>
      <w:r>
        <w:tab/>
        <w:t>Configuration management server procedures</w:t>
      </w:r>
      <w:bookmarkEnd w:id="782"/>
      <w:bookmarkEnd w:id="783"/>
      <w:bookmarkEnd w:id="784"/>
      <w:bookmarkEnd w:id="785"/>
      <w:bookmarkEnd w:id="786"/>
      <w:bookmarkEnd w:id="787"/>
      <w:bookmarkEnd w:id="788"/>
      <w:bookmarkEnd w:id="7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90" w:name="_Toc20212303"/>
      <w:bookmarkStart w:id="791" w:name="_Toc27731658"/>
      <w:bookmarkStart w:id="792" w:name="_Toc36127436"/>
      <w:bookmarkStart w:id="793" w:name="_Toc45214542"/>
      <w:bookmarkStart w:id="794" w:name="_Toc51937681"/>
      <w:bookmarkStart w:id="795" w:name="_Toc51937990"/>
      <w:bookmarkStart w:id="796" w:name="_Toc92291177"/>
      <w:bookmarkStart w:id="797" w:name="_Toc138336995"/>
      <w:r>
        <w:t>6.3.11</w:t>
      </w:r>
      <w:r>
        <w:tab/>
        <w:t>Configuration management document attribute fetching procedure</w:t>
      </w:r>
      <w:bookmarkEnd w:id="790"/>
      <w:bookmarkEnd w:id="791"/>
      <w:bookmarkEnd w:id="792"/>
      <w:bookmarkEnd w:id="793"/>
      <w:bookmarkEnd w:id="794"/>
      <w:bookmarkEnd w:id="795"/>
      <w:bookmarkEnd w:id="796"/>
      <w:bookmarkEnd w:id="797"/>
    </w:p>
    <w:p w14:paraId="74C34343" w14:textId="77777777" w:rsidR="00C367E9" w:rsidRDefault="00C367E9" w:rsidP="00C367E9">
      <w:pPr>
        <w:pStyle w:val="Heading4"/>
      </w:pPr>
      <w:bookmarkStart w:id="798" w:name="_Toc20212304"/>
      <w:bookmarkStart w:id="799" w:name="_Toc27731659"/>
      <w:bookmarkStart w:id="800" w:name="_Toc36127437"/>
      <w:bookmarkStart w:id="801" w:name="_Toc45214543"/>
      <w:bookmarkStart w:id="802" w:name="_Toc51937682"/>
      <w:bookmarkStart w:id="803" w:name="_Toc51937991"/>
      <w:bookmarkStart w:id="804" w:name="_Toc92291178"/>
      <w:bookmarkStart w:id="805" w:name="_Toc138336996"/>
      <w:r>
        <w:t>6.3.11.1</w:t>
      </w:r>
      <w:r>
        <w:tab/>
        <w:t>General</w:t>
      </w:r>
      <w:bookmarkEnd w:id="798"/>
      <w:bookmarkEnd w:id="799"/>
      <w:bookmarkEnd w:id="800"/>
      <w:bookmarkEnd w:id="801"/>
      <w:bookmarkEnd w:id="802"/>
      <w:bookmarkEnd w:id="803"/>
      <w:bookmarkEnd w:id="804"/>
      <w:bookmarkEnd w:id="805"/>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6" w:name="_Toc20212305"/>
      <w:bookmarkStart w:id="807" w:name="_Toc27731660"/>
      <w:bookmarkStart w:id="808" w:name="_Toc36127438"/>
      <w:bookmarkStart w:id="809" w:name="_Toc45214544"/>
      <w:bookmarkStart w:id="810" w:name="_Toc51937683"/>
      <w:bookmarkStart w:id="811" w:name="_Toc51937992"/>
      <w:bookmarkStart w:id="812" w:name="_Toc92291179"/>
      <w:bookmarkStart w:id="813" w:name="_Toc138336997"/>
      <w:r>
        <w:t>6.3.11.2</w:t>
      </w:r>
      <w:r>
        <w:tab/>
        <w:t>Client procedures</w:t>
      </w:r>
      <w:bookmarkEnd w:id="806"/>
      <w:bookmarkEnd w:id="807"/>
      <w:bookmarkEnd w:id="808"/>
      <w:bookmarkEnd w:id="809"/>
      <w:bookmarkEnd w:id="810"/>
      <w:bookmarkEnd w:id="811"/>
      <w:bookmarkEnd w:id="812"/>
      <w:bookmarkEnd w:id="813"/>
    </w:p>
    <w:p w14:paraId="45C5C281" w14:textId="77777777" w:rsidR="00C367E9" w:rsidRDefault="00C367E9" w:rsidP="00C367E9">
      <w:pPr>
        <w:pStyle w:val="Heading5"/>
      </w:pPr>
      <w:bookmarkStart w:id="814" w:name="_Toc20212306"/>
      <w:bookmarkStart w:id="815" w:name="_Toc27731661"/>
      <w:bookmarkStart w:id="816" w:name="_Toc36127439"/>
      <w:bookmarkStart w:id="817" w:name="_Toc45214545"/>
      <w:bookmarkStart w:id="818" w:name="_Toc51937684"/>
      <w:bookmarkStart w:id="819" w:name="_Toc51937993"/>
      <w:bookmarkStart w:id="820" w:name="_Toc92291180"/>
      <w:bookmarkStart w:id="821" w:name="_Toc138336998"/>
      <w:r>
        <w:t>6.3.11.2.1</w:t>
      </w:r>
      <w:r>
        <w:tab/>
        <w:t>General client procedures</w:t>
      </w:r>
      <w:bookmarkEnd w:id="814"/>
      <w:bookmarkEnd w:id="815"/>
      <w:bookmarkEnd w:id="816"/>
      <w:bookmarkEnd w:id="817"/>
      <w:bookmarkEnd w:id="818"/>
      <w:bookmarkEnd w:id="819"/>
      <w:bookmarkEnd w:id="820"/>
      <w:bookmarkEnd w:id="82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22" w:name="_Toc20212307"/>
      <w:bookmarkStart w:id="823" w:name="_Toc27731662"/>
      <w:bookmarkStart w:id="824" w:name="_Toc36127440"/>
      <w:bookmarkStart w:id="825" w:name="_Toc45214546"/>
      <w:bookmarkStart w:id="826" w:name="_Toc51937685"/>
      <w:bookmarkStart w:id="827" w:name="_Toc51937994"/>
      <w:bookmarkStart w:id="828" w:name="_Toc92291181"/>
      <w:bookmarkStart w:id="829" w:name="_Toc138336999"/>
      <w:r>
        <w:t>6.3.11.2.2</w:t>
      </w:r>
      <w:r>
        <w:tab/>
        <w:t>Configuration management client procedures</w:t>
      </w:r>
      <w:bookmarkEnd w:id="822"/>
      <w:bookmarkEnd w:id="823"/>
      <w:bookmarkEnd w:id="824"/>
      <w:bookmarkEnd w:id="825"/>
      <w:bookmarkEnd w:id="826"/>
      <w:bookmarkEnd w:id="827"/>
      <w:bookmarkEnd w:id="828"/>
      <w:bookmarkEnd w:id="829"/>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30" w:name="_Toc20212308"/>
      <w:bookmarkStart w:id="831" w:name="_Toc27731663"/>
      <w:bookmarkStart w:id="832" w:name="_Toc36127441"/>
      <w:bookmarkStart w:id="833" w:name="_Toc45214547"/>
      <w:bookmarkStart w:id="834" w:name="_Toc51937686"/>
      <w:bookmarkStart w:id="835" w:name="_Toc51937995"/>
      <w:bookmarkStart w:id="836" w:name="_Toc92291182"/>
      <w:bookmarkStart w:id="837" w:name="_Toc138337000"/>
      <w:r>
        <w:t>6.3.11.2.3</w:t>
      </w:r>
      <w:r>
        <w:tab/>
        <w:t>MCS server procedures</w:t>
      </w:r>
      <w:bookmarkEnd w:id="830"/>
      <w:bookmarkEnd w:id="831"/>
      <w:bookmarkEnd w:id="832"/>
      <w:bookmarkEnd w:id="833"/>
      <w:bookmarkEnd w:id="834"/>
      <w:bookmarkEnd w:id="835"/>
      <w:bookmarkEnd w:id="836"/>
      <w:bookmarkEnd w:id="837"/>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38" w:name="_Toc20212309"/>
      <w:bookmarkStart w:id="839" w:name="_Toc27731664"/>
      <w:bookmarkStart w:id="840" w:name="_Toc36127442"/>
      <w:bookmarkStart w:id="841" w:name="_Toc45214548"/>
      <w:bookmarkStart w:id="842" w:name="_Toc51937687"/>
      <w:bookmarkStart w:id="843" w:name="_Toc51937996"/>
      <w:bookmarkStart w:id="844" w:name="_Toc92291183"/>
      <w:bookmarkStart w:id="845" w:name="_Toc138337001"/>
      <w:r>
        <w:t>6.3.11.3</w:t>
      </w:r>
      <w:r>
        <w:tab/>
        <w:t>Configuration management server procedures</w:t>
      </w:r>
      <w:bookmarkEnd w:id="838"/>
      <w:bookmarkEnd w:id="839"/>
      <w:bookmarkEnd w:id="840"/>
      <w:bookmarkEnd w:id="841"/>
      <w:bookmarkEnd w:id="842"/>
      <w:bookmarkEnd w:id="843"/>
      <w:bookmarkEnd w:id="844"/>
      <w:bookmarkEnd w:id="845"/>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46" w:name="_Toc20212310"/>
      <w:bookmarkStart w:id="847" w:name="_Toc27731665"/>
      <w:bookmarkStart w:id="848" w:name="_Toc36127443"/>
      <w:bookmarkStart w:id="849" w:name="_Toc45214549"/>
      <w:bookmarkStart w:id="850" w:name="_Toc51937688"/>
      <w:bookmarkStart w:id="851" w:name="_Toc51937997"/>
      <w:bookmarkStart w:id="852" w:name="_Toc92291184"/>
      <w:bookmarkStart w:id="853" w:name="_Toc138337002"/>
      <w:r>
        <w:lastRenderedPageBreak/>
        <w:t>6.3.12</w:t>
      </w:r>
      <w:r>
        <w:tab/>
        <w:t>Configuration management document namespace binding fetching procedure</w:t>
      </w:r>
      <w:bookmarkEnd w:id="846"/>
      <w:bookmarkEnd w:id="847"/>
      <w:bookmarkEnd w:id="848"/>
      <w:bookmarkEnd w:id="849"/>
      <w:bookmarkEnd w:id="850"/>
      <w:bookmarkEnd w:id="851"/>
      <w:bookmarkEnd w:id="852"/>
      <w:bookmarkEnd w:id="853"/>
    </w:p>
    <w:p w14:paraId="27D90987" w14:textId="77777777" w:rsidR="00C367E9" w:rsidRDefault="00C367E9" w:rsidP="00C367E9">
      <w:pPr>
        <w:pStyle w:val="Heading4"/>
      </w:pPr>
      <w:bookmarkStart w:id="854" w:name="_Toc20212311"/>
      <w:bookmarkStart w:id="855" w:name="_Toc27731666"/>
      <w:bookmarkStart w:id="856" w:name="_Toc36127444"/>
      <w:bookmarkStart w:id="857" w:name="_Toc45214550"/>
      <w:bookmarkStart w:id="858" w:name="_Toc51937689"/>
      <w:bookmarkStart w:id="859" w:name="_Toc51937998"/>
      <w:bookmarkStart w:id="860" w:name="_Toc92291185"/>
      <w:bookmarkStart w:id="861" w:name="_Toc138337003"/>
      <w:r>
        <w:t>6.3.12.1</w:t>
      </w:r>
      <w:r>
        <w:tab/>
        <w:t>General</w:t>
      </w:r>
      <w:bookmarkEnd w:id="854"/>
      <w:bookmarkEnd w:id="855"/>
      <w:bookmarkEnd w:id="856"/>
      <w:bookmarkEnd w:id="857"/>
      <w:bookmarkEnd w:id="858"/>
      <w:bookmarkEnd w:id="859"/>
      <w:bookmarkEnd w:id="860"/>
      <w:bookmarkEnd w:id="861"/>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62" w:name="_Toc20212312"/>
      <w:bookmarkStart w:id="863" w:name="_Toc27731667"/>
      <w:bookmarkStart w:id="864" w:name="_Toc36127445"/>
      <w:bookmarkStart w:id="865" w:name="_Toc45214551"/>
      <w:bookmarkStart w:id="866" w:name="_Toc51937690"/>
      <w:bookmarkStart w:id="867" w:name="_Toc51937999"/>
      <w:bookmarkStart w:id="868" w:name="_Toc92291186"/>
      <w:bookmarkStart w:id="869" w:name="_Toc138337004"/>
      <w:r>
        <w:t>6.3.12.2</w:t>
      </w:r>
      <w:r>
        <w:tab/>
        <w:t>Client procedures</w:t>
      </w:r>
      <w:bookmarkEnd w:id="862"/>
      <w:bookmarkEnd w:id="863"/>
      <w:bookmarkEnd w:id="864"/>
      <w:bookmarkEnd w:id="865"/>
      <w:bookmarkEnd w:id="866"/>
      <w:bookmarkEnd w:id="867"/>
      <w:bookmarkEnd w:id="868"/>
      <w:bookmarkEnd w:id="869"/>
    </w:p>
    <w:p w14:paraId="36434762" w14:textId="77777777" w:rsidR="00C367E9" w:rsidRDefault="00C367E9" w:rsidP="00C367E9">
      <w:pPr>
        <w:pStyle w:val="Heading5"/>
      </w:pPr>
      <w:bookmarkStart w:id="870" w:name="_Toc20212313"/>
      <w:bookmarkStart w:id="871" w:name="_Toc27731668"/>
      <w:bookmarkStart w:id="872" w:name="_Toc36127446"/>
      <w:bookmarkStart w:id="873" w:name="_Toc45214552"/>
      <w:bookmarkStart w:id="874" w:name="_Toc51937691"/>
      <w:bookmarkStart w:id="875" w:name="_Toc51938000"/>
      <w:bookmarkStart w:id="876" w:name="_Toc92291187"/>
      <w:bookmarkStart w:id="877" w:name="_Toc138337005"/>
      <w:r>
        <w:t>6.3.12.2.1</w:t>
      </w:r>
      <w:r>
        <w:tab/>
        <w:t>General client procedures</w:t>
      </w:r>
      <w:bookmarkEnd w:id="870"/>
      <w:bookmarkEnd w:id="871"/>
      <w:bookmarkEnd w:id="872"/>
      <w:bookmarkEnd w:id="873"/>
      <w:bookmarkEnd w:id="874"/>
      <w:bookmarkEnd w:id="875"/>
      <w:bookmarkEnd w:id="876"/>
      <w:bookmarkEnd w:id="877"/>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8" w:name="_Toc20212314"/>
      <w:bookmarkStart w:id="879" w:name="_Toc27731669"/>
      <w:bookmarkStart w:id="880" w:name="_Toc36127447"/>
      <w:bookmarkStart w:id="881" w:name="_Toc45214553"/>
      <w:bookmarkStart w:id="882" w:name="_Toc51937692"/>
      <w:bookmarkStart w:id="883" w:name="_Toc51938001"/>
      <w:bookmarkStart w:id="884" w:name="_Toc92291188"/>
      <w:bookmarkStart w:id="885" w:name="_Toc138337006"/>
      <w:r>
        <w:t>6.3.12.2.2</w:t>
      </w:r>
      <w:r>
        <w:tab/>
        <w:t>Configuration management client procedures</w:t>
      </w:r>
      <w:bookmarkEnd w:id="878"/>
      <w:bookmarkEnd w:id="879"/>
      <w:bookmarkEnd w:id="880"/>
      <w:bookmarkEnd w:id="881"/>
      <w:bookmarkEnd w:id="882"/>
      <w:bookmarkEnd w:id="883"/>
      <w:bookmarkEnd w:id="884"/>
      <w:bookmarkEnd w:id="885"/>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86" w:name="_Toc20212315"/>
      <w:bookmarkStart w:id="887" w:name="_Toc27731670"/>
      <w:bookmarkStart w:id="888" w:name="_Toc36127448"/>
      <w:bookmarkStart w:id="889" w:name="_Toc45214554"/>
      <w:bookmarkStart w:id="890" w:name="_Toc51937693"/>
      <w:bookmarkStart w:id="891" w:name="_Toc51938002"/>
      <w:bookmarkStart w:id="892" w:name="_Toc92291189"/>
      <w:bookmarkStart w:id="893" w:name="_Toc138337007"/>
      <w:r>
        <w:t>6.3.12.2.3</w:t>
      </w:r>
      <w:r>
        <w:tab/>
        <w:t>MCS server procedures</w:t>
      </w:r>
      <w:bookmarkEnd w:id="886"/>
      <w:bookmarkEnd w:id="887"/>
      <w:bookmarkEnd w:id="888"/>
      <w:bookmarkEnd w:id="889"/>
      <w:bookmarkEnd w:id="890"/>
      <w:bookmarkEnd w:id="891"/>
      <w:bookmarkEnd w:id="892"/>
      <w:bookmarkEnd w:id="89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94" w:name="_Toc20212316"/>
      <w:bookmarkStart w:id="895" w:name="_Toc27731671"/>
      <w:bookmarkStart w:id="896" w:name="_Toc36127449"/>
      <w:bookmarkStart w:id="897" w:name="_Toc45214555"/>
      <w:bookmarkStart w:id="898" w:name="_Toc51937694"/>
      <w:bookmarkStart w:id="899" w:name="_Toc51938003"/>
      <w:bookmarkStart w:id="900" w:name="_Toc92291190"/>
      <w:bookmarkStart w:id="901" w:name="_Toc138337008"/>
      <w:r>
        <w:t>6.3.12.3</w:t>
      </w:r>
      <w:r>
        <w:tab/>
        <w:t>Configuration management server procedures</w:t>
      </w:r>
      <w:bookmarkEnd w:id="894"/>
      <w:bookmarkEnd w:id="895"/>
      <w:bookmarkEnd w:id="896"/>
      <w:bookmarkEnd w:id="897"/>
      <w:bookmarkEnd w:id="898"/>
      <w:bookmarkEnd w:id="899"/>
      <w:bookmarkEnd w:id="900"/>
      <w:bookmarkEnd w:id="90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02" w:name="_Toc20212317"/>
      <w:bookmarkStart w:id="903" w:name="_Toc27731672"/>
      <w:bookmarkStart w:id="904" w:name="_Toc36127450"/>
      <w:bookmarkStart w:id="905" w:name="_Toc45214556"/>
      <w:bookmarkStart w:id="906" w:name="_Toc51937695"/>
      <w:bookmarkStart w:id="907" w:name="_Toc51938004"/>
      <w:bookmarkStart w:id="908" w:name="_Toc92291191"/>
      <w:bookmarkStart w:id="909" w:name="_Toc138337009"/>
      <w:r>
        <w:t>6.3.13</w:t>
      </w:r>
      <w:r>
        <w:tab/>
        <w:t>Configuration management subscription and notification procedure</w:t>
      </w:r>
      <w:bookmarkEnd w:id="902"/>
      <w:bookmarkEnd w:id="903"/>
      <w:bookmarkEnd w:id="904"/>
      <w:bookmarkEnd w:id="905"/>
      <w:bookmarkEnd w:id="906"/>
      <w:bookmarkEnd w:id="907"/>
      <w:bookmarkEnd w:id="908"/>
      <w:bookmarkEnd w:id="909"/>
    </w:p>
    <w:p w14:paraId="4F58B428" w14:textId="77777777" w:rsidR="00C367E9" w:rsidRDefault="00C367E9" w:rsidP="00C367E9">
      <w:pPr>
        <w:pStyle w:val="Heading4"/>
      </w:pPr>
      <w:bookmarkStart w:id="910" w:name="_Toc20212318"/>
      <w:bookmarkStart w:id="911" w:name="_Toc27731673"/>
      <w:bookmarkStart w:id="912" w:name="_Toc36127451"/>
      <w:bookmarkStart w:id="913" w:name="_Toc45214557"/>
      <w:bookmarkStart w:id="914" w:name="_Toc51937696"/>
      <w:bookmarkStart w:id="915" w:name="_Toc51938005"/>
      <w:bookmarkStart w:id="916" w:name="_Toc92291192"/>
      <w:bookmarkStart w:id="917" w:name="_Toc138337010"/>
      <w:r>
        <w:t>6.3.13.1</w:t>
      </w:r>
      <w:r>
        <w:tab/>
        <w:t>General</w:t>
      </w:r>
      <w:bookmarkEnd w:id="910"/>
      <w:bookmarkEnd w:id="911"/>
      <w:bookmarkEnd w:id="912"/>
      <w:bookmarkEnd w:id="913"/>
      <w:bookmarkEnd w:id="914"/>
      <w:bookmarkEnd w:id="915"/>
      <w:bookmarkEnd w:id="916"/>
      <w:bookmarkEnd w:id="917"/>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8" w:name="_Toc20212319"/>
      <w:bookmarkStart w:id="919" w:name="_Toc27731674"/>
      <w:bookmarkStart w:id="920" w:name="_Toc36127452"/>
      <w:bookmarkStart w:id="921" w:name="_Toc45214558"/>
      <w:bookmarkStart w:id="922" w:name="_Toc51937697"/>
      <w:bookmarkStart w:id="923" w:name="_Toc51938006"/>
      <w:bookmarkStart w:id="924" w:name="_Toc92291193"/>
      <w:bookmarkStart w:id="925" w:name="_Toc138337011"/>
      <w:r>
        <w:t>6.3.13.2</w:t>
      </w:r>
      <w:r>
        <w:tab/>
        <w:t>Client procedures</w:t>
      </w:r>
      <w:bookmarkEnd w:id="918"/>
      <w:bookmarkEnd w:id="919"/>
      <w:bookmarkEnd w:id="920"/>
      <w:bookmarkEnd w:id="921"/>
      <w:bookmarkEnd w:id="922"/>
      <w:bookmarkEnd w:id="923"/>
      <w:bookmarkEnd w:id="924"/>
      <w:bookmarkEnd w:id="925"/>
    </w:p>
    <w:p w14:paraId="06AD19FB" w14:textId="77777777" w:rsidR="00C367E9" w:rsidRPr="00986001" w:rsidRDefault="00C367E9" w:rsidP="00C367E9">
      <w:pPr>
        <w:pStyle w:val="Heading5"/>
      </w:pPr>
      <w:bookmarkStart w:id="926" w:name="_Toc20212320"/>
      <w:bookmarkStart w:id="927" w:name="_Toc27731675"/>
      <w:bookmarkStart w:id="928" w:name="_Toc36127453"/>
      <w:bookmarkStart w:id="929" w:name="_Toc45214559"/>
      <w:bookmarkStart w:id="930" w:name="_Toc51937698"/>
      <w:bookmarkStart w:id="931" w:name="_Toc51938007"/>
      <w:bookmarkStart w:id="932" w:name="_Toc92291194"/>
      <w:bookmarkStart w:id="933" w:name="_Toc138337012"/>
      <w:r w:rsidRPr="00986001">
        <w:t>6.3.</w:t>
      </w:r>
      <w:r>
        <w:t>13</w:t>
      </w:r>
      <w:r w:rsidRPr="00986001">
        <w:t>.2.1</w:t>
      </w:r>
      <w:r w:rsidRPr="00986001">
        <w:tab/>
        <w:t xml:space="preserve">General client </w:t>
      </w:r>
      <w:r>
        <w:t xml:space="preserve">(GC) </w:t>
      </w:r>
      <w:r w:rsidRPr="00986001">
        <w:t>procedures</w:t>
      </w:r>
      <w:bookmarkEnd w:id="926"/>
      <w:bookmarkEnd w:id="927"/>
      <w:bookmarkEnd w:id="928"/>
      <w:bookmarkEnd w:id="929"/>
      <w:bookmarkEnd w:id="930"/>
      <w:bookmarkEnd w:id="931"/>
      <w:bookmarkEnd w:id="932"/>
      <w:bookmarkEnd w:id="933"/>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34" w:name="_Toc20212321"/>
      <w:bookmarkStart w:id="935" w:name="_Toc27731676"/>
      <w:bookmarkStart w:id="936" w:name="_Toc36127454"/>
      <w:bookmarkStart w:id="937" w:name="_Toc45214560"/>
      <w:bookmarkStart w:id="938" w:name="_Toc51937699"/>
      <w:bookmarkStart w:id="939" w:name="_Toc51938008"/>
      <w:bookmarkStart w:id="940" w:name="_Toc92291195"/>
      <w:bookmarkStart w:id="941" w:name="_Toc138337013"/>
      <w:r w:rsidRPr="00986001">
        <w:t>6.3.</w:t>
      </w:r>
      <w:r>
        <w:t>13</w:t>
      </w:r>
      <w:r w:rsidRPr="00986001">
        <w:t>.2.2</w:t>
      </w:r>
      <w:r w:rsidRPr="00986001">
        <w:tab/>
      </w:r>
      <w:r>
        <w:t>Configuration</w:t>
      </w:r>
      <w:r w:rsidRPr="00986001">
        <w:t xml:space="preserve"> management client procedures</w:t>
      </w:r>
      <w:bookmarkEnd w:id="934"/>
      <w:bookmarkEnd w:id="935"/>
      <w:bookmarkEnd w:id="936"/>
      <w:bookmarkEnd w:id="937"/>
      <w:bookmarkEnd w:id="938"/>
      <w:bookmarkEnd w:id="939"/>
      <w:bookmarkEnd w:id="940"/>
      <w:bookmarkEnd w:id="941"/>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42" w:name="_Toc20212322"/>
      <w:bookmarkStart w:id="943" w:name="_Toc27731677"/>
      <w:bookmarkStart w:id="944" w:name="_Toc36127455"/>
      <w:bookmarkStart w:id="945" w:name="_Toc45214561"/>
      <w:bookmarkStart w:id="946" w:name="_Toc51937700"/>
      <w:bookmarkStart w:id="947" w:name="_Toc51938009"/>
      <w:bookmarkStart w:id="948" w:name="_Toc92291196"/>
      <w:bookmarkStart w:id="949" w:name="_Toc138337014"/>
      <w:r w:rsidRPr="00986001">
        <w:t>6.3.</w:t>
      </w:r>
      <w:r>
        <w:t>13</w:t>
      </w:r>
      <w:r w:rsidRPr="00986001">
        <w:t>.2.3</w:t>
      </w:r>
      <w:r w:rsidRPr="00986001">
        <w:tab/>
      </w:r>
      <w:r>
        <w:t>MCS</w:t>
      </w:r>
      <w:r w:rsidRPr="00986001">
        <w:t xml:space="preserve"> server procedures</w:t>
      </w:r>
      <w:bookmarkEnd w:id="942"/>
      <w:bookmarkEnd w:id="943"/>
      <w:bookmarkEnd w:id="944"/>
      <w:bookmarkEnd w:id="945"/>
      <w:bookmarkEnd w:id="946"/>
      <w:bookmarkEnd w:id="947"/>
      <w:bookmarkEnd w:id="948"/>
      <w:bookmarkEnd w:id="94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50" w:name="_Toc20212323"/>
      <w:bookmarkStart w:id="951" w:name="_Toc27731678"/>
      <w:bookmarkStart w:id="952" w:name="_Toc36127456"/>
      <w:bookmarkStart w:id="953" w:name="_Toc45214562"/>
      <w:bookmarkStart w:id="954" w:name="_Toc51937701"/>
      <w:bookmarkStart w:id="955" w:name="_Toc51938010"/>
      <w:bookmarkStart w:id="956" w:name="_Toc92291197"/>
      <w:bookmarkStart w:id="957" w:name="_Toc138337015"/>
      <w:r w:rsidRPr="00986001">
        <w:t>6.3.</w:t>
      </w:r>
      <w:r>
        <w:t>13</w:t>
      </w:r>
      <w:r w:rsidRPr="00986001">
        <w:t>.3</w:t>
      </w:r>
      <w:r w:rsidRPr="00986001">
        <w:tab/>
      </w:r>
      <w:r>
        <w:t>Configuration</w:t>
      </w:r>
      <w:r w:rsidRPr="00986001">
        <w:t xml:space="preserve"> management server procedures</w:t>
      </w:r>
      <w:bookmarkEnd w:id="950"/>
      <w:bookmarkEnd w:id="951"/>
      <w:bookmarkEnd w:id="952"/>
      <w:bookmarkEnd w:id="953"/>
      <w:bookmarkEnd w:id="954"/>
      <w:bookmarkEnd w:id="955"/>
      <w:bookmarkEnd w:id="956"/>
      <w:bookmarkEnd w:id="957"/>
    </w:p>
    <w:p w14:paraId="19AA3CD5" w14:textId="77777777" w:rsidR="00C367E9" w:rsidRDefault="00C367E9" w:rsidP="00C367E9">
      <w:pPr>
        <w:pStyle w:val="Heading5"/>
      </w:pPr>
      <w:bookmarkStart w:id="958" w:name="_Toc20212324"/>
      <w:bookmarkStart w:id="959" w:name="_Toc27731679"/>
      <w:bookmarkStart w:id="960" w:name="_Toc36127457"/>
      <w:bookmarkStart w:id="961" w:name="_Toc45214563"/>
      <w:bookmarkStart w:id="962" w:name="_Toc51937702"/>
      <w:bookmarkStart w:id="963" w:name="_Toc51938011"/>
      <w:bookmarkStart w:id="964" w:name="_Toc92291198"/>
      <w:bookmarkStart w:id="965" w:name="_Toc138337016"/>
      <w:r>
        <w:t>6.3.13.3.1</w:t>
      </w:r>
      <w:r>
        <w:tab/>
        <w:t>General</w:t>
      </w:r>
      <w:bookmarkEnd w:id="958"/>
      <w:bookmarkEnd w:id="959"/>
      <w:bookmarkEnd w:id="960"/>
      <w:bookmarkEnd w:id="961"/>
      <w:bookmarkEnd w:id="962"/>
      <w:bookmarkEnd w:id="963"/>
      <w:bookmarkEnd w:id="964"/>
      <w:bookmarkEnd w:id="965"/>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6" w:name="_Toc20212325"/>
      <w:bookmarkStart w:id="967" w:name="_Toc27731680"/>
      <w:bookmarkStart w:id="968" w:name="_Toc36127458"/>
      <w:bookmarkStart w:id="969" w:name="_Toc45214564"/>
      <w:bookmarkStart w:id="970" w:name="_Toc51937703"/>
      <w:bookmarkStart w:id="971" w:name="_Toc51938012"/>
      <w:bookmarkStart w:id="972" w:name="_Toc92291199"/>
      <w:bookmarkStart w:id="973" w:name="_Toc138337017"/>
      <w:r>
        <w:t>6.3.13.3.2</w:t>
      </w:r>
      <w:r>
        <w:tab/>
        <w:t>Procedures for CMS</w:t>
      </w:r>
      <w:r w:rsidRPr="0073469F">
        <w:t xml:space="preserve"> </w:t>
      </w:r>
      <w:r>
        <w:t>performing the subscription function</w:t>
      </w:r>
      <w:bookmarkEnd w:id="966"/>
      <w:bookmarkEnd w:id="967"/>
      <w:bookmarkEnd w:id="968"/>
      <w:bookmarkEnd w:id="969"/>
      <w:bookmarkEnd w:id="970"/>
      <w:bookmarkEnd w:id="971"/>
      <w:bookmarkEnd w:id="972"/>
      <w:bookmarkEnd w:id="973"/>
    </w:p>
    <w:p w14:paraId="373DA573" w14:textId="77777777" w:rsidR="00C367E9" w:rsidRPr="006A63F0" w:rsidRDefault="00C367E9" w:rsidP="00C367E9">
      <w:pPr>
        <w:pStyle w:val="Heading6"/>
      </w:pPr>
      <w:bookmarkStart w:id="974" w:name="_Toc20212326"/>
      <w:bookmarkStart w:id="975" w:name="_Toc27731681"/>
      <w:bookmarkStart w:id="976" w:name="_Toc36127459"/>
      <w:bookmarkStart w:id="977" w:name="_Toc45214565"/>
      <w:bookmarkStart w:id="978" w:name="_Toc51937704"/>
      <w:bookmarkStart w:id="979" w:name="_Toc51938013"/>
      <w:bookmarkStart w:id="980" w:name="_Toc92291200"/>
      <w:bookmarkStart w:id="981" w:name="_Toc138337018"/>
      <w:r>
        <w:t>6.3.13.3.2.1</w:t>
      </w:r>
      <w:r>
        <w:tab/>
        <w:t>General</w:t>
      </w:r>
      <w:bookmarkEnd w:id="974"/>
      <w:bookmarkEnd w:id="975"/>
      <w:bookmarkEnd w:id="976"/>
      <w:bookmarkEnd w:id="977"/>
      <w:bookmarkEnd w:id="978"/>
      <w:bookmarkEnd w:id="979"/>
      <w:bookmarkEnd w:id="980"/>
      <w:bookmarkEnd w:id="98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82" w:name="_Toc20212327"/>
      <w:bookmarkStart w:id="983" w:name="_Toc27731682"/>
      <w:bookmarkStart w:id="984" w:name="_Toc36127460"/>
      <w:bookmarkStart w:id="985" w:name="_Toc45214566"/>
      <w:bookmarkStart w:id="986" w:name="_Toc51937705"/>
      <w:bookmarkStart w:id="987" w:name="_Toc51938014"/>
      <w:bookmarkStart w:id="988" w:name="_Toc92291201"/>
      <w:bookmarkStart w:id="989" w:name="_Toc138337019"/>
      <w:r>
        <w:t>6.3.13.3.2.2</w:t>
      </w:r>
      <w:r>
        <w:tab/>
        <w:t>CMC originated subscription proxy procedure</w:t>
      </w:r>
      <w:bookmarkEnd w:id="982"/>
      <w:bookmarkEnd w:id="983"/>
      <w:bookmarkEnd w:id="984"/>
      <w:bookmarkEnd w:id="985"/>
      <w:bookmarkEnd w:id="986"/>
      <w:bookmarkEnd w:id="987"/>
      <w:bookmarkEnd w:id="988"/>
      <w:bookmarkEnd w:id="989"/>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90" w:name="_Toc20212328"/>
      <w:bookmarkStart w:id="991" w:name="_Toc27731683"/>
      <w:bookmarkStart w:id="992" w:name="_Toc36127461"/>
      <w:bookmarkStart w:id="993" w:name="_Toc45214567"/>
      <w:bookmarkStart w:id="994" w:name="_Toc51937706"/>
      <w:bookmarkStart w:id="995" w:name="_Toc51938015"/>
      <w:bookmarkStart w:id="996" w:name="_Toc92291202"/>
      <w:bookmarkStart w:id="997" w:name="_Toc138337020"/>
      <w:r>
        <w:t>6.3.13.3.2.3</w:t>
      </w:r>
      <w:r>
        <w:tab/>
        <w:t>CMC originated subscription procedure</w:t>
      </w:r>
      <w:bookmarkEnd w:id="990"/>
      <w:bookmarkEnd w:id="991"/>
      <w:bookmarkEnd w:id="992"/>
      <w:bookmarkEnd w:id="993"/>
      <w:bookmarkEnd w:id="994"/>
      <w:bookmarkEnd w:id="995"/>
      <w:bookmarkEnd w:id="996"/>
      <w:bookmarkEnd w:id="997"/>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8" w:name="_Toc20212329"/>
      <w:bookmarkStart w:id="999" w:name="_Toc27731684"/>
      <w:bookmarkStart w:id="1000" w:name="_Toc36127462"/>
      <w:bookmarkStart w:id="1001" w:name="_Toc45214568"/>
      <w:bookmarkStart w:id="1002" w:name="_Toc51937707"/>
      <w:bookmarkStart w:id="1003" w:name="_Toc51938016"/>
      <w:bookmarkStart w:id="1004" w:name="_Toc92291203"/>
      <w:bookmarkStart w:id="1005" w:name="_Toc138337021"/>
      <w:r>
        <w:t>6.3.13.3.2.4</w:t>
      </w:r>
      <w:r>
        <w:tab/>
        <w:t>MCS server originated subscription procedure</w:t>
      </w:r>
      <w:bookmarkEnd w:id="998"/>
      <w:bookmarkEnd w:id="999"/>
      <w:bookmarkEnd w:id="1000"/>
      <w:bookmarkEnd w:id="1001"/>
      <w:bookmarkEnd w:id="1002"/>
      <w:bookmarkEnd w:id="1003"/>
      <w:bookmarkEnd w:id="1004"/>
      <w:bookmarkEnd w:id="1005"/>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6" w:name="_Toc20212330"/>
      <w:bookmarkStart w:id="1007" w:name="_Toc27731685"/>
      <w:bookmarkStart w:id="1008" w:name="_Toc36127463"/>
      <w:bookmarkStart w:id="1009" w:name="_Toc45214569"/>
      <w:bookmarkStart w:id="1010" w:name="_Toc51937708"/>
      <w:bookmarkStart w:id="1011" w:name="_Toc51938017"/>
      <w:bookmarkStart w:id="1012" w:name="_Toc92291204"/>
      <w:bookmarkStart w:id="1013" w:name="historyclause"/>
      <w:bookmarkStart w:id="1014" w:name="_Toc138337022"/>
      <w:r w:rsidRPr="00986001">
        <w:lastRenderedPageBreak/>
        <w:t>7</w:t>
      </w:r>
      <w:r w:rsidRPr="00986001">
        <w:tab/>
      </w:r>
      <w:r>
        <w:t>Common configuration management documents</w:t>
      </w:r>
      <w:bookmarkEnd w:id="1006"/>
      <w:bookmarkEnd w:id="1007"/>
      <w:bookmarkEnd w:id="1008"/>
      <w:bookmarkEnd w:id="1009"/>
      <w:bookmarkEnd w:id="1010"/>
      <w:bookmarkEnd w:id="1011"/>
      <w:bookmarkEnd w:id="1012"/>
      <w:bookmarkEnd w:id="1014"/>
    </w:p>
    <w:p w14:paraId="28C453F4" w14:textId="77777777" w:rsidR="00C367E9" w:rsidRPr="00986001" w:rsidRDefault="00C367E9" w:rsidP="00C367E9">
      <w:pPr>
        <w:pStyle w:val="Heading2"/>
      </w:pPr>
      <w:bookmarkStart w:id="1015" w:name="_Toc20212331"/>
      <w:bookmarkStart w:id="1016" w:name="_Toc27731686"/>
      <w:bookmarkStart w:id="1017" w:name="_Toc36127464"/>
      <w:bookmarkStart w:id="1018" w:name="_Toc45214570"/>
      <w:bookmarkStart w:id="1019" w:name="_Toc51937709"/>
      <w:bookmarkStart w:id="1020" w:name="_Toc51938018"/>
      <w:bookmarkStart w:id="1021" w:name="_Toc92291205"/>
      <w:bookmarkStart w:id="1022" w:name="_Toc138337023"/>
      <w:r w:rsidRPr="00986001">
        <w:t>7.1</w:t>
      </w:r>
      <w:r w:rsidRPr="00986001">
        <w:tab/>
        <w:t>Introduction</w:t>
      </w:r>
      <w:bookmarkEnd w:id="1015"/>
      <w:bookmarkEnd w:id="1016"/>
      <w:bookmarkEnd w:id="1017"/>
      <w:bookmarkEnd w:id="1018"/>
      <w:bookmarkEnd w:id="1019"/>
      <w:bookmarkEnd w:id="1020"/>
      <w:bookmarkEnd w:id="1021"/>
      <w:bookmarkEnd w:id="1022"/>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23" w:name="_Toc20212332"/>
      <w:bookmarkStart w:id="1024" w:name="_Toc27731687"/>
      <w:bookmarkStart w:id="1025" w:name="_Toc36127465"/>
      <w:bookmarkStart w:id="1026" w:name="_Toc45214571"/>
      <w:bookmarkStart w:id="1027" w:name="_Toc51937710"/>
      <w:bookmarkStart w:id="1028" w:name="_Toc51938019"/>
      <w:bookmarkStart w:id="1029" w:name="_Toc92291206"/>
      <w:bookmarkStart w:id="1030" w:name="_Toc138337024"/>
      <w:r w:rsidRPr="004F22A2">
        <w:t>7.2</w:t>
      </w:r>
      <w:r w:rsidRPr="004F22A2">
        <w:tab/>
        <w:t>MCS UE initial configuration document</w:t>
      </w:r>
      <w:bookmarkEnd w:id="1023"/>
      <w:bookmarkEnd w:id="1024"/>
      <w:bookmarkEnd w:id="1025"/>
      <w:bookmarkEnd w:id="1026"/>
      <w:bookmarkEnd w:id="1027"/>
      <w:bookmarkEnd w:id="1028"/>
      <w:bookmarkEnd w:id="1029"/>
      <w:bookmarkEnd w:id="1030"/>
    </w:p>
    <w:p w14:paraId="3597BFF7" w14:textId="77777777" w:rsidR="00C367E9" w:rsidRPr="00986001" w:rsidRDefault="00C367E9" w:rsidP="00C367E9">
      <w:pPr>
        <w:pStyle w:val="Heading3"/>
      </w:pPr>
      <w:bookmarkStart w:id="1031" w:name="_Toc20212333"/>
      <w:bookmarkStart w:id="1032" w:name="_Toc27731688"/>
      <w:bookmarkStart w:id="1033" w:name="_Toc36127466"/>
      <w:bookmarkStart w:id="1034" w:name="_Toc45214572"/>
      <w:bookmarkStart w:id="1035" w:name="_Toc51937711"/>
      <w:bookmarkStart w:id="1036" w:name="_Toc51938020"/>
      <w:bookmarkStart w:id="1037" w:name="_Toc92291207"/>
      <w:bookmarkStart w:id="1038" w:name="_Toc138337025"/>
      <w:r>
        <w:t>7.2.1</w:t>
      </w:r>
      <w:r>
        <w:tab/>
        <w:t>General</w:t>
      </w:r>
      <w:bookmarkEnd w:id="1031"/>
      <w:bookmarkEnd w:id="1032"/>
      <w:bookmarkEnd w:id="1033"/>
      <w:bookmarkEnd w:id="1034"/>
      <w:bookmarkEnd w:id="1035"/>
      <w:bookmarkEnd w:id="1036"/>
      <w:bookmarkEnd w:id="1037"/>
      <w:bookmarkEnd w:id="1038"/>
    </w:p>
    <w:p w14:paraId="19AC3ED0" w14:textId="77777777" w:rsidR="00C367E9" w:rsidRDefault="00C367E9" w:rsidP="00C367E9">
      <w:pPr>
        <w:pStyle w:val="Heading4"/>
        <w:rPr>
          <w:lang w:val="en-US"/>
        </w:rPr>
      </w:pPr>
      <w:bookmarkStart w:id="1039" w:name="_Toc20212334"/>
      <w:bookmarkStart w:id="1040" w:name="_Toc27731689"/>
      <w:bookmarkStart w:id="1041" w:name="_Toc36127467"/>
      <w:bookmarkStart w:id="1042" w:name="_Toc45214573"/>
      <w:bookmarkStart w:id="1043" w:name="_Toc51937712"/>
      <w:bookmarkStart w:id="1044" w:name="_Toc51938021"/>
      <w:bookmarkStart w:id="1045" w:name="_Toc92291208"/>
      <w:bookmarkStart w:id="1046" w:name="_Toc138337026"/>
      <w:r>
        <w:rPr>
          <w:lang w:val="en-US"/>
        </w:rPr>
        <w:t>7.2.1.0</w:t>
      </w:r>
      <w:r>
        <w:rPr>
          <w:lang w:val="en-US"/>
        </w:rPr>
        <w:tab/>
        <w:t>Applicability</w:t>
      </w:r>
      <w:bookmarkEnd w:id="1039"/>
      <w:bookmarkEnd w:id="1040"/>
      <w:bookmarkEnd w:id="1041"/>
      <w:bookmarkEnd w:id="1042"/>
      <w:bookmarkEnd w:id="1043"/>
      <w:bookmarkEnd w:id="1044"/>
      <w:bookmarkEnd w:id="1045"/>
      <w:bookmarkEnd w:id="1046"/>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7" w:name="_Toc20212335"/>
      <w:bookmarkStart w:id="1048" w:name="_Toc27731690"/>
      <w:bookmarkStart w:id="1049" w:name="_Toc36127468"/>
      <w:bookmarkStart w:id="1050" w:name="_Toc45214574"/>
      <w:bookmarkStart w:id="1051" w:name="_Toc51937713"/>
      <w:bookmarkStart w:id="1052" w:name="_Toc51938022"/>
      <w:bookmarkStart w:id="1053" w:name="_Toc92291209"/>
      <w:bookmarkStart w:id="1054" w:name="_Hlk531249666"/>
      <w:bookmarkStart w:id="1055" w:name="_Toc138337027"/>
      <w:r>
        <w:t>7.2.1.1</w:t>
      </w:r>
      <w:r>
        <w:tab/>
        <w:t>MCS client access to UE initial configuration documents</w:t>
      </w:r>
      <w:bookmarkEnd w:id="1047"/>
      <w:bookmarkEnd w:id="1048"/>
      <w:bookmarkEnd w:id="1049"/>
      <w:bookmarkEnd w:id="1050"/>
      <w:bookmarkEnd w:id="1051"/>
      <w:bookmarkEnd w:id="1052"/>
      <w:bookmarkEnd w:id="1053"/>
      <w:bookmarkEnd w:id="105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6" w:name="_Hlk530147785"/>
      <w:r>
        <w:t xml:space="preserve">In this case, the term "user" in the XCAP sense </w:t>
      </w:r>
      <w:r>
        <w:rPr>
          <w:lang w:eastAsia="en-GB"/>
        </w:rPr>
        <w:t>refers to the UE-id.</w:t>
      </w:r>
      <w:bookmarkEnd w:id="105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57" w:name="_Toc20212336"/>
      <w:bookmarkStart w:id="1058" w:name="_Toc27731691"/>
      <w:bookmarkStart w:id="1059" w:name="_Toc36127469"/>
      <w:bookmarkStart w:id="1060" w:name="_Toc45214575"/>
      <w:bookmarkStart w:id="1061" w:name="_Toc51937714"/>
      <w:bookmarkStart w:id="1062" w:name="_Toc51938023"/>
      <w:bookmarkStart w:id="1063" w:name="_Toc92291210"/>
      <w:bookmarkStart w:id="1064" w:name="_Toc138337028"/>
      <w:r>
        <w:lastRenderedPageBreak/>
        <w:t>7.2.2</w:t>
      </w:r>
      <w:r>
        <w:tab/>
        <w:t>C</w:t>
      </w:r>
      <w:r w:rsidRPr="00986001">
        <w:t>oding</w:t>
      </w:r>
      <w:bookmarkEnd w:id="1057"/>
      <w:bookmarkEnd w:id="1058"/>
      <w:bookmarkEnd w:id="1059"/>
      <w:bookmarkEnd w:id="1060"/>
      <w:bookmarkEnd w:id="1061"/>
      <w:bookmarkEnd w:id="1062"/>
      <w:bookmarkEnd w:id="1063"/>
      <w:bookmarkEnd w:id="1064"/>
    </w:p>
    <w:p w14:paraId="669F1492" w14:textId="77777777" w:rsidR="00C367E9" w:rsidRPr="0019247C" w:rsidRDefault="00C367E9" w:rsidP="00C367E9">
      <w:pPr>
        <w:pStyle w:val="Heading4"/>
      </w:pPr>
      <w:bookmarkStart w:id="1065" w:name="_Toc20212337"/>
      <w:bookmarkStart w:id="1066" w:name="_Toc27731692"/>
      <w:bookmarkStart w:id="1067" w:name="_Toc36127470"/>
      <w:bookmarkStart w:id="1068" w:name="_Toc45214576"/>
      <w:bookmarkStart w:id="1069" w:name="_Toc51937715"/>
      <w:bookmarkStart w:id="1070" w:name="_Toc51938024"/>
      <w:bookmarkStart w:id="1071" w:name="_Toc92291211"/>
      <w:bookmarkStart w:id="1072" w:name="_Toc138337029"/>
      <w:r>
        <w:t>7.2.2.1</w:t>
      </w:r>
      <w:r>
        <w:tab/>
        <w:t>Structure</w:t>
      </w:r>
      <w:bookmarkEnd w:id="1065"/>
      <w:bookmarkEnd w:id="1066"/>
      <w:bookmarkEnd w:id="1067"/>
      <w:bookmarkEnd w:id="1068"/>
      <w:bookmarkEnd w:id="1069"/>
      <w:bookmarkEnd w:id="1070"/>
      <w:bookmarkEnd w:id="1071"/>
      <w:bookmarkEnd w:id="1072"/>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73" w:name="_Toc20212338"/>
      <w:bookmarkStart w:id="1074" w:name="_Toc27731693"/>
      <w:bookmarkStart w:id="1075" w:name="_Toc36127471"/>
      <w:bookmarkStart w:id="1076" w:name="_Toc45214577"/>
      <w:bookmarkStart w:id="1077" w:name="_Toc51937716"/>
      <w:bookmarkStart w:id="1078" w:name="_Toc51938025"/>
      <w:bookmarkStart w:id="1079"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80" w:name="_Toc138337030"/>
      <w:r w:rsidRPr="000B2651">
        <w:t>7.</w:t>
      </w:r>
      <w:r>
        <w:t>2</w:t>
      </w:r>
      <w:r w:rsidRPr="000B2651">
        <w:t>.2.2</w:t>
      </w:r>
      <w:r w:rsidRPr="000B2651">
        <w:tab/>
        <w:t>Application Unique ID</w:t>
      </w:r>
      <w:bookmarkEnd w:id="1073"/>
      <w:bookmarkEnd w:id="1074"/>
      <w:bookmarkEnd w:id="1075"/>
      <w:bookmarkEnd w:id="1076"/>
      <w:bookmarkEnd w:id="1077"/>
      <w:bookmarkEnd w:id="1078"/>
      <w:bookmarkEnd w:id="1079"/>
      <w:bookmarkEnd w:id="108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81" w:name="_Toc20212339"/>
      <w:bookmarkStart w:id="1082" w:name="_Toc27731694"/>
      <w:bookmarkStart w:id="1083" w:name="_Toc36127472"/>
      <w:bookmarkStart w:id="1084" w:name="_Toc45214578"/>
      <w:bookmarkStart w:id="1085" w:name="_Toc51937717"/>
      <w:bookmarkStart w:id="1086" w:name="_Toc51938026"/>
      <w:bookmarkStart w:id="1087" w:name="_Toc92291213"/>
      <w:bookmarkStart w:id="1088" w:name="_Toc138337031"/>
      <w:r w:rsidRPr="00F70427">
        <w:t>7.</w:t>
      </w:r>
      <w:r>
        <w:t>2</w:t>
      </w:r>
      <w:r w:rsidRPr="00F70427">
        <w:t>.2.3</w:t>
      </w:r>
      <w:r w:rsidRPr="00F70427">
        <w:tab/>
        <w:t>XML Schema</w:t>
      </w:r>
      <w:bookmarkEnd w:id="1081"/>
      <w:bookmarkEnd w:id="1082"/>
      <w:bookmarkEnd w:id="1083"/>
      <w:bookmarkEnd w:id="1084"/>
      <w:bookmarkEnd w:id="1085"/>
      <w:bookmarkEnd w:id="1086"/>
      <w:bookmarkEnd w:id="1087"/>
      <w:bookmarkEnd w:id="108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9" w:name="_Toc20212340"/>
      <w:bookmarkStart w:id="1090" w:name="_Toc27731695"/>
      <w:bookmarkStart w:id="1091" w:name="_Toc36127473"/>
      <w:bookmarkStart w:id="1092" w:name="_Toc45214579"/>
      <w:bookmarkStart w:id="1093" w:name="_Toc51937718"/>
      <w:bookmarkStart w:id="1094" w:name="_Toc51938027"/>
      <w:bookmarkStart w:id="1095" w:name="_Toc92291214"/>
      <w:bookmarkStart w:id="1096" w:name="_Toc138337032"/>
      <w:r w:rsidRPr="000B2651">
        <w:t>7.</w:t>
      </w:r>
      <w:r>
        <w:t>2</w:t>
      </w:r>
      <w:r w:rsidRPr="000B2651">
        <w:t>.2.4</w:t>
      </w:r>
      <w:r w:rsidRPr="000B2651">
        <w:tab/>
        <w:t xml:space="preserve">Default </w:t>
      </w:r>
      <w:r>
        <w:t xml:space="preserve">Document </w:t>
      </w:r>
      <w:r w:rsidRPr="000B2651">
        <w:t>Namespace</w:t>
      </w:r>
      <w:bookmarkEnd w:id="1089"/>
      <w:bookmarkEnd w:id="1090"/>
      <w:bookmarkEnd w:id="1091"/>
      <w:bookmarkEnd w:id="1092"/>
      <w:bookmarkEnd w:id="1093"/>
      <w:bookmarkEnd w:id="1094"/>
      <w:bookmarkEnd w:id="1095"/>
      <w:bookmarkEnd w:id="1096"/>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7" w:name="_Toc20212341"/>
      <w:bookmarkStart w:id="1098" w:name="_Toc27731696"/>
      <w:bookmarkStart w:id="1099" w:name="_Toc36127474"/>
      <w:bookmarkStart w:id="1100" w:name="_Toc45214580"/>
      <w:bookmarkStart w:id="1101" w:name="_Toc51937719"/>
      <w:bookmarkStart w:id="1102" w:name="_Toc51938028"/>
      <w:bookmarkStart w:id="1103" w:name="_Toc92291215"/>
      <w:bookmarkStart w:id="1104" w:name="_Toc138337033"/>
      <w:r w:rsidRPr="000B2651">
        <w:t>7.</w:t>
      </w:r>
      <w:r>
        <w:t>2</w:t>
      </w:r>
      <w:r w:rsidRPr="000B2651">
        <w:t>.2.5</w:t>
      </w:r>
      <w:r w:rsidRPr="000B2651">
        <w:tab/>
        <w:t>MIME type</w:t>
      </w:r>
      <w:bookmarkEnd w:id="1097"/>
      <w:bookmarkEnd w:id="1098"/>
      <w:bookmarkEnd w:id="1099"/>
      <w:bookmarkEnd w:id="1100"/>
      <w:bookmarkEnd w:id="1101"/>
      <w:bookmarkEnd w:id="1102"/>
      <w:bookmarkEnd w:id="1103"/>
      <w:bookmarkEnd w:id="1104"/>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5" w:name="_Toc20212342"/>
      <w:bookmarkStart w:id="1106" w:name="_Toc27731697"/>
      <w:bookmarkStart w:id="1107" w:name="_Toc36127475"/>
      <w:bookmarkStart w:id="1108" w:name="_Toc45214581"/>
      <w:bookmarkStart w:id="1109" w:name="_Toc51937720"/>
      <w:bookmarkStart w:id="1110" w:name="_Toc51938029"/>
      <w:bookmarkStart w:id="1111" w:name="_Toc92291216"/>
      <w:bookmarkStart w:id="1112" w:name="_Toc138337034"/>
      <w:r w:rsidRPr="000B2651">
        <w:lastRenderedPageBreak/>
        <w:t>7.</w:t>
      </w:r>
      <w:r>
        <w:t>2</w:t>
      </w:r>
      <w:r w:rsidRPr="000B2651">
        <w:t>.2.6</w:t>
      </w:r>
      <w:r w:rsidRPr="000B2651">
        <w:tab/>
        <w:t>Validation Constraints</w:t>
      </w:r>
      <w:bookmarkEnd w:id="1105"/>
      <w:bookmarkEnd w:id="1106"/>
      <w:bookmarkEnd w:id="1107"/>
      <w:bookmarkEnd w:id="1108"/>
      <w:bookmarkEnd w:id="1109"/>
      <w:bookmarkEnd w:id="1110"/>
      <w:bookmarkEnd w:id="1111"/>
      <w:bookmarkEnd w:id="1112"/>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13" w:name="_Toc20212343"/>
      <w:bookmarkStart w:id="1114" w:name="_Toc27731698"/>
      <w:bookmarkStart w:id="1115" w:name="_Toc36127476"/>
      <w:bookmarkStart w:id="1116" w:name="_Toc45214582"/>
      <w:bookmarkStart w:id="1117" w:name="_Toc51937721"/>
      <w:bookmarkStart w:id="1118" w:name="_Toc51938030"/>
      <w:bookmarkStart w:id="1119" w:name="_Toc92291217"/>
      <w:bookmarkStart w:id="1120" w:name="_Toc138337035"/>
      <w:r w:rsidRPr="00FD64D5">
        <w:t>7.</w:t>
      </w:r>
      <w:r>
        <w:t>2</w:t>
      </w:r>
      <w:r w:rsidRPr="00FD64D5">
        <w:t>.2.7</w:t>
      </w:r>
      <w:r w:rsidRPr="00FD64D5">
        <w:tab/>
        <w:t>Data Semantics</w:t>
      </w:r>
      <w:bookmarkEnd w:id="1113"/>
      <w:bookmarkEnd w:id="1114"/>
      <w:bookmarkEnd w:id="1115"/>
      <w:bookmarkEnd w:id="1116"/>
      <w:bookmarkEnd w:id="1117"/>
      <w:bookmarkEnd w:id="1118"/>
      <w:bookmarkEnd w:id="1119"/>
      <w:bookmarkEnd w:id="1120"/>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21"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21"/>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22" w:name="_Toc20212344"/>
      <w:bookmarkStart w:id="1123" w:name="_Toc27731699"/>
      <w:bookmarkStart w:id="1124" w:name="_Toc36127477"/>
      <w:bookmarkStart w:id="1125" w:name="_Toc45214583"/>
      <w:bookmarkStart w:id="1126" w:name="_Toc51937722"/>
      <w:bookmarkStart w:id="1127" w:name="_Toc51938031"/>
      <w:bookmarkStart w:id="1128" w:name="_Toc92291218"/>
      <w:bookmarkStart w:id="1129" w:name="_Toc138337036"/>
      <w:r w:rsidRPr="00794952">
        <w:t>7.</w:t>
      </w:r>
      <w:r>
        <w:t>2</w:t>
      </w:r>
      <w:r w:rsidRPr="00794952">
        <w:t>.2.8</w:t>
      </w:r>
      <w:r w:rsidRPr="00794952">
        <w:tab/>
        <w:t>Naming Conventions</w:t>
      </w:r>
      <w:bookmarkEnd w:id="1122"/>
      <w:bookmarkEnd w:id="1123"/>
      <w:bookmarkEnd w:id="1124"/>
      <w:bookmarkEnd w:id="1125"/>
      <w:bookmarkEnd w:id="1126"/>
      <w:bookmarkEnd w:id="1127"/>
      <w:bookmarkEnd w:id="1128"/>
      <w:bookmarkEnd w:id="1129"/>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30" w:name="_Toc20212345"/>
      <w:bookmarkStart w:id="1131" w:name="_Toc27731700"/>
      <w:bookmarkStart w:id="1132" w:name="_Toc36127478"/>
      <w:bookmarkStart w:id="1133" w:name="_Toc45214584"/>
      <w:bookmarkStart w:id="1134" w:name="_Toc51937723"/>
      <w:bookmarkStart w:id="1135" w:name="_Toc51938032"/>
      <w:bookmarkStart w:id="1136" w:name="_Toc92291219"/>
      <w:bookmarkStart w:id="1137" w:name="_Toc138337037"/>
      <w:r w:rsidRPr="00794952">
        <w:t>7.</w:t>
      </w:r>
      <w:r>
        <w:t>2</w:t>
      </w:r>
      <w:r w:rsidRPr="00794952">
        <w:t>.2.9</w:t>
      </w:r>
      <w:r w:rsidRPr="00794952">
        <w:tab/>
        <w:t>Global documents</w:t>
      </w:r>
      <w:bookmarkEnd w:id="1130"/>
      <w:bookmarkEnd w:id="1131"/>
      <w:bookmarkEnd w:id="1132"/>
      <w:bookmarkEnd w:id="1133"/>
      <w:bookmarkEnd w:id="1134"/>
      <w:bookmarkEnd w:id="1135"/>
      <w:bookmarkEnd w:id="1136"/>
      <w:bookmarkEnd w:id="113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8" w:name="_Toc20212346"/>
      <w:bookmarkStart w:id="1139" w:name="_Toc27731701"/>
      <w:bookmarkStart w:id="1140" w:name="_Toc36127479"/>
      <w:bookmarkStart w:id="1141" w:name="_Toc45214585"/>
      <w:bookmarkStart w:id="1142" w:name="_Toc51937724"/>
      <w:bookmarkStart w:id="1143" w:name="_Toc51938033"/>
      <w:bookmarkStart w:id="1144" w:name="_Toc92291220"/>
      <w:bookmarkStart w:id="1145" w:name="_Toc138337038"/>
      <w:r w:rsidRPr="00794952">
        <w:t>7.</w:t>
      </w:r>
      <w:r>
        <w:t>2</w:t>
      </w:r>
      <w:r w:rsidRPr="00794952">
        <w:t>.2.10</w:t>
      </w:r>
      <w:r w:rsidRPr="00794952">
        <w:tab/>
        <w:t>Resource interdependencies</w:t>
      </w:r>
      <w:bookmarkEnd w:id="1138"/>
      <w:bookmarkEnd w:id="1139"/>
      <w:bookmarkEnd w:id="1140"/>
      <w:bookmarkEnd w:id="1141"/>
      <w:bookmarkEnd w:id="1142"/>
      <w:bookmarkEnd w:id="1143"/>
      <w:bookmarkEnd w:id="1144"/>
      <w:bookmarkEnd w:id="114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46" w:name="_Toc20212347"/>
      <w:bookmarkStart w:id="1147" w:name="_Toc27731702"/>
      <w:bookmarkStart w:id="1148" w:name="_Toc36127480"/>
      <w:bookmarkStart w:id="1149" w:name="_Toc45214586"/>
      <w:bookmarkStart w:id="1150" w:name="_Toc51937725"/>
      <w:bookmarkStart w:id="1151" w:name="_Toc51938034"/>
      <w:bookmarkStart w:id="1152" w:name="_Toc92291221"/>
      <w:bookmarkStart w:id="1153" w:name="_Toc138337039"/>
      <w:r w:rsidRPr="00794952">
        <w:t>7.</w:t>
      </w:r>
      <w:r>
        <w:t>2</w:t>
      </w:r>
      <w:r w:rsidRPr="00794952">
        <w:t>.2.11</w:t>
      </w:r>
      <w:r w:rsidRPr="00794952">
        <w:tab/>
        <w:t>Authorization Policies</w:t>
      </w:r>
      <w:bookmarkEnd w:id="1146"/>
      <w:bookmarkEnd w:id="1147"/>
      <w:bookmarkEnd w:id="1148"/>
      <w:bookmarkEnd w:id="1149"/>
      <w:bookmarkEnd w:id="1150"/>
      <w:bookmarkEnd w:id="1151"/>
      <w:bookmarkEnd w:id="1152"/>
      <w:bookmarkEnd w:id="1153"/>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54" w:name="_Toc20212348"/>
      <w:bookmarkStart w:id="1155" w:name="_Toc27731703"/>
      <w:bookmarkStart w:id="1156" w:name="_Toc36127481"/>
      <w:bookmarkStart w:id="1157" w:name="_Toc45214587"/>
      <w:bookmarkStart w:id="1158" w:name="_Toc51937726"/>
      <w:bookmarkStart w:id="1159" w:name="_Toc51938035"/>
      <w:bookmarkStart w:id="1160" w:name="_Toc92291222"/>
      <w:bookmarkStart w:id="1161" w:name="_Toc138337040"/>
      <w:r w:rsidRPr="00794952">
        <w:t>7.</w:t>
      </w:r>
      <w:r>
        <w:t>2</w:t>
      </w:r>
      <w:r w:rsidRPr="00794952">
        <w:t>.2.12</w:t>
      </w:r>
      <w:r w:rsidRPr="00794952">
        <w:tab/>
        <w:t>Subscription to Changes</w:t>
      </w:r>
      <w:bookmarkEnd w:id="1154"/>
      <w:bookmarkEnd w:id="1155"/>
      <w:bookmarkEnd w:id="1156"/>
      <w:bookmarkEnd w:id="1157"/>
      <w:bookmarkEnd w:id="1158"/>
      <w:bookmarkEnd w:id="1159"/>
      <w:bookmarkEnd w:id="1160"/>
      <w:bookmarkEnd w:id="1161"/>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62" w:name="_Toc20212349"/>
      <w:bookmarkStart w:id="1163" w:name="_Toc27731704"/>
      <w:bookmarkStart w:id="1164" w:name="_Toc36127482"/>
      <w:bookmarkStart w:id="1165" w:name="_Toc45214588"/>
      <w:bookmarkStart w:id="1166" w:name="_Toc51937727"/>
      <w:bookmarkStart w:id="1167" w:name="_Toc51938036"/>
      <w:bookmarkStart w:id="1168" w:name="_Toc92291223"/>
      <w:bookmarkStart w:id="1169" w:name="_Toc138337041"/>
      <w:r>
        <w:lastRenderedPageBreak/>
        <w:t>8</w:t>
      </w:r>
      <w:r w:rsidRPr="00986001">
        <w:tab/>
      </w:r>
      <w:r>
        <w:t>MCPTT configuration management documents</w:t>
      </w:r>
      <w:bookmarkEnd w:id="1162"/>
      <w:bookmarkEnd w:id="1163"/>
      <w:bookmarkEnd w:id="1164"/>
      <w:bookmarkEnd w:id="1165"/>
      <w:bookmarkEnd w:id="1166"/>
      <w:bookmarkEnd w:id="1167"/>
      <w:bookmarkEnd w:id="1168"/>
      <w:bookmarkEnd w:id="1169"/>
    </w:p>
    <w:p w14:paraId="37CA9AF1" w14:textId="77777777" w:rsidR="00C367E9" w:rsidRPr="00986001" w:rsidRDefault="00C367E9" w:rsidP="00C367E9">
      <w:pPr>
        <w:pStyle w:val="Heading2"/>
      </w:pPr>
      <w:bookmarkStart w:id="1170" w:name="_Toc20212350"/>
      <w:bookmarkStart w:id="1171" w:name="_Toc27731705"/>
      <w:bookmarkStart w:id="1172" w:name="_Toc36127483"/>
      <w:bookmarkStart w:id="1173" w:name="_Toc45214589"/>
      <w:bookmarkStart w:id="1174" w:name="_Toc51937728"/>
      <w:bookmarkStart w:id="1175" w:name="_Toc51938037"/>
      <w:bookmarkStart w:id="1176" w:name="_Toc92291224"/>
      <w:bookmarkStart w:id="1177" w:name="_Toc138337042"/>
      <w:r>
        <w:t>8</w:t>
      </w:r>
      <w:r w:rsidRPr="00986001">
        <w:t>.1</w:t>
      </w:r>
      <w:r w:rsidRPr="00986001">
        <w:tab/>
        <w:t>Introduction</w:t>
      </w:r>
      <w:bookmarkEnd w:id="1170"/>
      <w:bookmarkEnd w:id="1171"/>
      <w:bookmarkEnd w:id="1172"/>
      <w:bookmarkEnd w:id="1173"/>
      <w:bookmarkEnd w:id="1174"/>
      <w:bookmarkEnd w:id="1175"/>
      <w:bookmarkEnd w:id="1176"/>
      <w:bookmarkEnd w:id="1177"/>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78" w:name="_Toc20212351"/>
      <w:bookmarkStart w:id="1179" w:name="_Toc27731706"/>
      <w:bookmarkStart w:id="1180" w:name="_Toc36127484"/>
      <w:bookmarkStart w:id="1181" w:name="_Toc45214590"/>
      <w:bookmarkStart w:id="1182" w:name="_Toc51937729"/>
      <w:bookmarkStart w:id="1183" w:name="_Toc51938038"/>
      <w:bookmarkStart w:id="1184" w:name="_Toc92291225"/>
      <w:bookmarkStart w:id="1185" w:name="_Toc138337043"/>
      <w:r w:rsidRPr="00D241C1">
        <w:rPr>
          <w:lang w:val="fr-FR"/>
        </w:rPr>
        <w:t>8</w:t>
      </w:r>
      <w:r w:rsidRPr="00564582">
        <w:rPr>
          <w:lang w:val="fr-FR"/>
        </w:rPr>
        <w:t>.</w:t>
      </w:r>
      <w:r w:rsidRPr="00D241C1">
        <w:rPr>
          <w:lang w:val="fr-FR"/>
        </w:rPr>
        <w:t>2</w:t>
      </w:r>
      <w:r w:rsidRPr="00564582">
        <w:rPr>
          <w:lang w:val="fr-FR"/>
        </w:rPr>
        <w:tab/>
        <w:t>MCPTT UE configuration document</w:t>
      </w:r>
      <w:bookmarkEnd w:id="1178"/>
      <w:bookmarkEnd w:id="1179"/>
      <w:bookmarkEnd w:id="1180"/>
      <w:bookmarkEnd w:id="1181"/>
      <w:bookmarkEnd w:id="1182"/>
      <w:bookmarkEnd w:id="1183"/>
      <w:bookmarkEnd w:id="1184"/>
      <w:bookmarkEnd w:id="1185"/>
    </w:p>
    <w:p w14:paraId="4F0572CA" w14:textId="77777777" w:rsidR="00C367E9" w:rsidRPr="00986001" w:rsidRDefault="00C367E9" w:rsidP="00C367E9">
      <w:pPr>
        <w:pStyle w:val="Heading3"/>
      </w:pPr>
      <w:bookmarkStart w:id="1186" w:name="_Toc20212352"/>
      <w:bookmarkStart w:id="1187" w:name="_Toc27731707"/>
      <w:bookmarkStart w:id="1188" w:name="_Toc36127485"/>
      <w:bookmarkStart w:id="1189" w:name="_Toc45214591"/>
      <w:bookmarkStart w:id="1190" w:name="_Toc51937730"/>
      <w:bookmarkStart w:id="1191" w:name="_Toc51938039"/>
      <w:bookmarkStart w:id="1192" w:name="_Toc92291226"/>
      <w:bookmarkStart w:id="1193" w:name="_Toc138337044"/>
      <w:r>
        <w:t>8.2.1</w:t>
      </w:r>
      <w:r>
        <w:tab/>
        <w:t>General</w:t>
      </w:r>
      <w:bookmarkEnd w:id="1186"/>
      <w:bookmarkEnd w:id="1187"/>
      <w:bookmarkEnd w:id="1188"/>
      <w:bookmarkEnd w:id="1189"/>
      <w:bookmarkEnd w:id="1190"/>
      <w:bookmarkEnd w:id="1191"/>
      <w:bookmarkEnd w:id="1192"/>
      <w:bookmarkEnd w:id="1193"/>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94" w:name="_Toc20212353"/>
      <w:bookmarkStart w:id="1195" w:name="_Toc27731708"/>
      <w:bookmarkStart w:id="1196" w:name="_Toc36127486"/>
      <w:bookmarkStart w:id="1197" w:name="_Toc45214592"/>
      <w:bookmarkStart w:id="1198" w:name="_Toc51937731"/>
      <w:bookmarkStart w:id="1199" w:name="_Toc51938040"/>
      <w:bookmarkStart w:id="1200" w:name="_Toc92291227"/>
      <w:bookmarkStart w:id="1201" w:name="MCCQCTEMPBM_00000047"/>
      <w:bookmarkStart w:id="1202" w:name="_Toc138337045"/>
      <w:r>
        <w:t>8.2.1A</w:t>
      </w:r>
      <w:r>
        <w:tab/>
        <w:t>MCPTT client access to MCPTT UE configuration documents</w:t>
      </w:r>
      <w:bookmarkEnd w:id="1194"/>
      <w:bookmarkEnd w:id="1195"/>
      <w:bookmarkEnd w:id="1196"/>
      <w:bookmarkEnd w:id="1197"/>
      <w:bookmarkEnd w:id="1198"/>
      <w:bookmarkEnd w:id="1199"/>
      <w:bookmarkEnd w:id="1200"/>
      <w:bookmarkEnd w:id="1202"/>
    </w:p>
    <w:bookmarkEnd w:id="1201"/>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203" w:name="_Toc20212354"/>
      <w:bookmarkStart w:id="1204" w:name="_Toc27731709"/>
      <w:bookmarkStart w:id="1205" w:name="_Toc36127487"/>
      <w:bookmarkStart w:id="1206" w:name="_Toc45214593"/>
      <w:bookmarkStart w:id="1207" w:name="_Toc51937732"/>
      <w:bookmarkStart w:id="1208" w:name="_Toc51938041"/>
      <w:bookmarkStart w:id="1209" w:name="_Toc92291228"/>
      <w:bookmarkStart w:id="1210" w:name="_Toc138337046"/>
      <w:r>
        <w:lastRenderedPageBreak/>
        <w:t>8.2.2</w:t>
      </w:r>
      <w:r>
        <w:tab/>
        <w:t>C</w:t>
      </w:r>
      <w:r w:rsidRPr="00986001">
        <w:t>oding</w:t>
      </w:r>
      <w:bookmarkEnd w:id="1203"/>
      <w:bookmarkEnd w:id="1204"/>
      <w:bookmarkEnd w:id="1205"/>
      <w:bookmarkEnd w:id="1206"/>
      <w:bookmarkEnd w:id="1207"/>
      <w:bookmarkEnd w:id="1208"/>
      <w:bookmarkEnd w:id="1209"/>
      <w:bookmarkEnd w:id="1210"/>
    </w:p>
    <w:p w14:paraId="2E67E931" w14:textId="77777777" w:rsidR="00C367E9" w:rsidRPr="0019247C" w:rsidRDefault="00C367E9" w:rsidP="00C367E9">
      <w:pPr>
        <w:pStyle w:val="Heading4"/>
      </w:pPr>
      <w:bookmarkStart w:id="1211" w:name="_Toc20212355"/>
      <w:bookmarkStart w:id="1212" w:name="_Toc27731710"/>
      <w:bookmarkStart w:id="1213" w:name="_Toc36127488"/>
      <w:bookmarkStart w:id="1214" w:name="_Toc45214594"/>
      <w:bookmarkStart w:id="1215" w:name="_Toc51937733"/>
      <w:bookmarkStart w:id="1216" w:name="_Toc51938042"/>
      <w:bookmarkStart w:id="1217" w:name="_Toc92291229"/>
      <w:bookmarkStart w:id="1218" w:name="_Toc138337047"/>
      <w:r>
        <w:t>8.2.2.1</w:t>
      </w:r>
      <w:r>
        <w:tab/>
        <w:t>Structure</w:t>
      </w:r>
      <w:bookmarkEnd w:id="1211"/>
      <w:bookmarkEnd w:id="1212"/>
      <w:bookmarkEnd w:id="1213"/>
      <w:bookmarkEnd w:id="1214"/>
      <w:bookmarkEnd w:id="1215"/>
      <w:bookmarkEnd w:id="1216"/>
      <w:bookmarkEnd w:id="1217"/>
      <w:bookmarkEnd w:id="1218"/>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lastRenderedPageBreak/>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9" w:name="_Toc20212356"/>
      <w:bookmarkStart w:id="1220" w:name="_Toc27731711"/>
      <w:bookmarkStart w:id="1221" w:name="_Toc36127489"/>
      <w:bookmarkStart w:id="1222" w:name="_Toc45214595"/>
      <w:bookmarkStart w:id="1223" w:name="_Toc51937734"/>
      <w:bookmarkStart w:id="1224" w:name="_Toc51938043"/>
      <w:bookmarkStart w:id="1225" w:name="_Toc92291230"/>
      <w:bookmarkStart w:id="1226" w:name="_Toc138337048"/>
      <w:r>
        <w:t>8</w:t>
      </w:r>
      <w:r w:rsidRPr="000B2651">
        <w:t>.</w:t>
      </w:r>
      <w:r>
        <w:t>2</w:t>
      </w:r>
      <w:r w:rsidRPr="000B2651">
        <w:t>.2.2</w:t>
      </w:r>
      <w:r w:rsidRPr="000B2651">
        <w:tab/>
        <w:t>Application Unique ID</w:t>
      </w:r>
      <w:bookmarkEnd w:id="1219"/>
      <w:bookmarkEnd w:id="1220"/>
      <w:bookmarkEnd w:id="1221"/>
      <w:bookmarkEnd w:id="1222"/>
      <w:bookmarkEnd w:id="1223"/>
      <w:bookmarkEnd w:id="1224"/>
      <w:bookmarkEnd w:id="1225"/>
      <w:bookmarkEnd w:id="1226"/>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27" w:name="_Toc20212357"/>
      <w:bookmarkStart w:id="1228" w:name="_Toc27731712"/>
      <w:bookmarkStart w:id="1229" w:name="_Toc36127490"/>
      <w:bookmarkStart w:id="1230" w:name="_Toc45214596"/>
      <w:bookmarkStart w:id="1231" w:name="_Toc51937735"/>
      <w:bookmarkStart w:id="1232" w:name="_Toc51938044"/>
      <w:bookmarkStart w:id="1233" w:name="_Toc92291231"/>
      <w:bookmarkStart w:id="1234" w:name="_Toc138337049"/>
      <w:r>
        <w:t>8</w:t>
      </w:r>
      <w:r w:rsidRPr="00F70427">
        <w:t>.</w:t>
      </w:r>
      <w:r>
        <w:t>2</w:t>
      </w:r>
      <w:r w:rsidRPr="00F70427">
        <w:t>.2.3</w:t>
      </w:r>
      <w:r w:rsidRPr="00F70427">
        <w:tab/>
        <w:t>XML Schema</w:t>
      </w:r>
      <w:bookmarkEnd w:id="1227"/>
      <w:bookmarkEnd w:id="1228"/>
      <w:bookmarkEnd w:id="1229"/>
      <w:bookmarkEnd w:id="1230"/>
      <w:bookmarkEnd w:id="1231"/>
      <w:bookmarkEnd w:id="1232"/>
      <w:bookmarkEnd w:id="1233"/>
      <w:bookmarkEnd w:id="1234"/>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lastRenderedPageBreak/>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35" w:name="_Toc20212358"/>
      <w:bookmarkStart w:id="1236" w:name="_Toc27731713"/>
      <w:bookmarkStart w:id="1237" w:name="_Toc36127491"/>
      <w:bookmarkStart w:id="1238" w:name="_Toc45214597"/>
      <w:bookmarkStart w:id="1239" w:name="_Toc51937736"/>
      <w:bookmarkStart w:id="1240" w:name="_Toc51938045"/>
      <w:bookmarkStart w:id="1241" w:name="_Toc92291232"/>
      <w:bookmarkStart w:id="1242" w:name="_Toc138337050"/>
      <w:r>
        <w:t>8</w:t>
      </w:r>
      <w:r w:rsidRPr="000B2651">
        <w:t>.</w:t>
      </w:r>
      <w:r>
        <w:t>2</w:t>
      </w:r>
      <w:r w:rsidRPr="000B2651">
        <w:t>.2.4</w:t>
      </w:r>
      <w:r w:rsidRPr="000B2651">
        <w:tab/>
        <w:t xml:space="preserve">Default </w:t>
      </w:r>
      <w:r>
        <w:t xml:space="preserve">Document </w:t>
      </w:r>
      <w:r w:rsidRPr="000B2651">
        <w:t>Namespace</w:t>
      </w:r>
      <w:bookmarkEnd w:id="1235"/>
      <w:bookmarkEnd w:id="1236"/>
      <w:bookmarkEnd w:id="1237"/>
      <w:bookmarkEnd w:id="1238"/>
      <w:bookmarkEnd w:id="1239"/>
      <w:bookmarkEnd w:id="1240"/>
      <w:bookmarkEnd w:id="1241"/>
      <w:bookmarkEnd w:id="1242"/>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43" w:name="_Toc20212359"/>
      <w:bookmarkStart w:id="1244" w:name="_Toc27731714"/>
      <w:bookmarkStart w:id="1245" w:name="_Toc36127492"/>
      <w:bookmarkStart w:id="1246" w:name="_Toc45214598"/>
      <w:bookmarkStart w:id="1247" w:name="_Toc51937737"/>
      <w:bookmarkStart w:id="1248" w:name="_Toc51938046"/>
      <w:bookmarkStart w:id="1249" w:name="_Toc92291233"/>
      <w:bookmarkStart w:id="1250" w:name="_Toc138337051"/>
      <w:r>
        <w:t>8</w:t>
      </w:r>
      <w:r w:rsidRPr="000B2651">
        <w:t>.</w:t>
      </w:r>
      <w:r>
        <w:t>2</w:t>
      </w:r>
      <w:r w:rsidRPr="000B2651">
        <w:t>.2.5</w:t>
      </w:r>
      <w:r w:rsidRPr="000B2651">
        <w:tab/>
        <w:t>MIME type</w:t>
      </w:r>
      <w:bookmarkEnd w:id="1243"/>
      <w:bookmarkEnd w:id="1244"/>
      <w:bookmarkEnd w:id="1245"/>
      <w:bookmarkEnd w:id="1246"/>
      <w:bookmarkEnd w:id="1247"/>
      <w:bookmarkEnd w:id="1248"/>
      <w:bookmarkEnd w:id="1249"/>
      <w:bookmarkEnd w:id="1250"/>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51" w:name="_Toc20212360"/>
      <w:bookmarkStart w:id="1252" w:name="_Toc27731715"/>
      <w:bookmarkStart w:id="1253" w:name="_Toc36127493"/>
      <w:bookmarkStart w:id="1254" w:name="_Toc45214599"/>
      <w:bookmarkStart w:id="1255" w:name="_Toc51937738"/>
      <w:bookmarkStart w:id="1256" w:name="_Toc51938047"/>
      <w:bookmarkStart w:id="1257" w:name="_Toc92291234"/>
      <w:bookmarkStart w:id="1258" w:name="_Toc138337052"/>
      <w:r>
        <w:t>8</w:t>
      </w:r>
      <w:r w:rsidRPr="000B2651">
        <w:t>.</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9" w:name="_Toc20212361"/>
      <w:bookmarkStart w:id="1260" w:name="_Toc27731716"/>
      <w:bookmarkStart w:id="1261" w:name="_Toc36127494"/>
      <w:bookmarkStart w:id="1262" w:name="_Toc45214600"/>
      <w:bookmarkStart w:id="1263" w:name="_Toc51937739"/>
      <w:bookmarkStart w:id="1264" w:name="_Toc51938048"/>
      <w:bookmarkStart w:id="1265" w:name="_Toc92291235"/>
      <w:bookmarkStart w:id="1266" w:name="_Toc138337053"/>
      <w:r>
        <w:t>8</w:t>
      </w:r>
      <w:r w:rsidRPr="00FD64D5">
        <w:t>.</w:t>
      </w:r>
      <w:r>
        <w:t>2</w:t>
      </w:r>
      <w:r w:rsidRPr="00FD64D5">
        <w:t>.2.7</w:t>
      </w:r>
      <w:r w:rsidRPr="00FD64D5">
        <w:tab/>
        <w:t>Data Semantics</w:t>
      </w:r>
      <w:bookmarkEnd w:id="1259"/>
      <w:bookmarkEnd w:id="1260"/>
      <w:bookmarkEnd w:id="1261"/>
      <w:bookmarkEnd w:id="1262"/>
      <w:bookmarkEnd w:id="1263"/>
      <w:bookmarkEnd w:id="1264"/>
      <w:bookmarkEnd w:id="1265"/>
      <w:bookmarkEnd w:id="1266"/>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67" w:name="_Toc20212362"/>
      <w:bookmarkStart w:id="1268" w:name="_Toc27731717"/>
      <w:bookmarkStart w:id="1269" w:name="_Toc36127495"/>
      <w:bookmarkStart w:id="1270" w:name="_Toc45214601"/>
      <w:bookmarkStart w:id="1271" w:name="_Toc51937740"/>
      <w:bookmarkStart w:id="1272" w:name="_Toc51938049"/>
      <w:bookmarkStart w:id="1273" w:name="_Toc92291236"/>
      <w:bookmarkStart w:id="1274" w:name="_Toc138337054"/>
      <w:r>
        <w:t>8</w:t>
      </w:r>
      <w:r w:rsidRPr="00794952">
        <w:t>.</w:t>
      </w:r>
      <w:r>
        <w:t>2</w:t>
      </w:r>
      <w:r w:rsidRPr="00794952">
        <w:t>.2.8</w:t>
      </w:r>
      <w:r w:rsidRPr="00794952">
        <w:tab/>
        <w:t>Naming Conventions</w:t>
      </w:r>
      <w:bookmarkEnd w:id="1267"/>
      <w:bookmarkEnd w:id="1268"/>
      <w:bookmarkEnd w:id="1269"/>
      <w:bookmarkEnd w:id="1270"/>
      <w:bookmarkEnd w:id="1271"/>
      <w:bookmarkEnd w:id="1272"/>
      <w:bookmarkEnd w:id="1273"/>
      <w:bookmarkEnd w:id="1274"/>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75" w:name="_Toc20212363"/>
      <w:bookmarkStart w:id="1276" w:name="_Toc27731718"/>
      <w:bookmarkStart w:id="1277" w:name="_Toc36127496"/>
      <w:bookmarkStart w:id="1278" w:name="_Toc45214602"/>
      <w:bookmarkStart w:id="1279" w:name="_Toc51937741"/>
      <w:bookmarkStart w:id="1280" w:name="_Toc51938050"/>
      <w:bookmarkStart w:id="1281" w:name="_Toc92291237"/>
      <w:bookmarkStart w:id="1282" w:name="_Toc138337055"/>
      <w:r>
        <w:t>8</w:t>
      </w:r>
      <w:r w:rsidRPr="00794952">
        <w:t>.</w:t>
      </w:r>
      <w:r>
        <w:t>2</w:t>
      </w:r>
      <w:r w:rsidRPr="00794952">
        <w:t>.2.9</w:t>
      </w:r>
      <w:r w:rsidRPr="00794952">
        <w:tab/>
        <w:t>Global documents</w:t>
      </w:r>
      <w:bookmarkEnd w:id="1275"/>
      <w:bookmarkEnd w:id="1276"/>
      <w:bookmarkEnd w:id="1277"/>
      <w:bookmarkEnd w:id="1278"/>
      <w:bookmarkEnd w:id="1279"/>
      <w:bookmarkEnd w:id="1280"/>
      <w:bookmarkEnd w:id="1281"/>
      <w:bookmarkEnd w:id="1282"/>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83" w:name="_Toc20212364"/>
      <w:bookmarkStart w:id="1284" w:name="_Toc27731719"/>
      <w:bookmarkStart w:id="1285" w:name="_Toc36127497"/>
      <w:bookmarkStart w:id="1286" w:name="_Toc45214603"/>
      <w:bookmarkStart w:id="1287" w:name="_Toc51937742"/>
      <w:bookmarkStart w:id="1288" w:name="_Toc51938051"/>
      <w:bookmarkStart w:id="1289" w:name="_Toc92291238"/>
      <w:bookmarkStart w:id="1290" w:name="_Toc138337056"/>
      <w:r>
        <w:t>8</w:t>
      </w:r>
      <w:r w:rsidRPr="00794952">
        <w:t>.</w:t>
      </w:r>
      <w:r>
        <w:t>2</w:t>
      </w:r>
      <w:r w:rsidRPr="00794952">
        <w:t>.2.10</w:t>
      </w:r>
      <w:r w:rsidRPr="00794952">
        <w:tab/>
        <w:t>Resource interdependencies</w:t>
      </w:r>
      <w:bookmarkEnd w:id="1283"/>
      <w:bookmarkEnd w:id="1284"/>
      <w:bookmarkEnd w:id="1285"/>
      <w:bookmarkEnd w:id="1286"/>
      <w:bookmarkEnd w:id="1287"/>
      <w:bookmarkEnd w:id="1288"/>
      <w:bookmarkEnd w:id="1289"/>
      <w:bookmarkEnd w:id="1290"/>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91" w:name="_Toc20212365"/>
      <w:bookmarkStart w:id="1292" w:name="_Toc27731720"/>
      <w:bookmarkStart w:id="1293" w:name="_Toc36127498"/>
      <w:bookmarkStart w:id="1294" w:name="_Toc45214604"/>
      <w:bookmarkStart w:id="1295" w:name="_Toc51937743"/>
      <w:bookmarkStart w:id="1296" w:name="_Toc51938052"/>
      <w:bookmarkStart w:id="1297" w:name="_Toc92291239"/>
      <w:bookmarkStart w:id="1298" w:name="_Toc138337057"/>
      <w:r>
        <w:t>8</w:t>
      </w:r>
      <w:r w:rsidRPr="00794952">
        <w:t>.</w:t>
      </w:r>
      <w:r>
        <w:t>2</w:t>
      </w:r>
      <w:r w:rsidRPr="00794952">
        <w:t>.2.11</w:t>
      </w:r>
      <w:r w:rsidRPr="00794952">
        <w:tab/>
        <w:t>Authorization Policies</w:t>
      </w:r>
      <w:bookmarkEnd w:id="1291"/>
      <w:bookmarkEnd w:id="1292"/>
      <w:bookmarkEnd w:id="1293"/>
      <w:bookmarkEnd w:id="1294"/>
      <w:bookmarkEnd w:id="1295"/>
      <w:bookmarkEnd w:id="1296"/>
      <w:bookmarkEnd w:id="1297"/>
      <w:bookmarkEnd w:id="1298"/>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9" w:name="_Toc20212366"/>
      <w:bookmarkStart w:id="1300" w:name="_Toc27731721"/>
      <w:bookmarkStart w:id="1301" w:name="_Toc36127499"/>
      <w:bookmarkStart w:id="1302" w:name="_Toc45214605"/>
      <w:bookmarkStart w:id="1303" w:name="_Toc51937744"/>
      <w:bookmarkStart w:id="1304" w:name="_Toc51938053"/>
      <w:bookmarkStart w:id="1305" w:name="_Toc92291240"/>
      <w:bookmarkStart w:id="1306" w:name="_Toc138337058"/>
      <w:r>
        <w:t>8</w:t>
      </w:r>
      <w:r w:rsidRPr="00794952">
        <w:t>.</w:t>
      </w:r>
      <w:r>
        <w:t>2</w:t>
      </w:r>
      <w:r w:rsidRPr="00794952">
        <w:t>.2.12</w:t>
      </w:r>
      <w:r w:rsidRPr="00794952">
        <w:tab/>
        <w:t>Subscription to Changes</w:t>
      </w:r>
      <w:bookmarkEnd w:id="1299"/>
      <w:bookmarkEnd w:id="1300"/>
      <w:bookmarkEnd w:id="1301"/>
      <w:bookmarkEnd w:id="1302"/>
      <w:bookmarkEnd w:id="1303"/>
      <w:bookmarkEnd w:id="1304"/>
      <w:bookmarkEnd w:id="1305"/>
      <w:bookmarkEnd w:id="1306"/>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07" w:name="_Toc20212367"/>
      <w:bookmarkStart w:id="1308" w:name="_Toc27731722"/>
      <w:bookmarkStart w:id="1309" w:name="_Toc36127500"/>
      <w:bookmarkStart w:id="1310" w:name="_Toc45214606"/>
      <w:bookmarkStart w:id="1311" w:name="_Toc51937745"/>
      <w:bookmarkStart w:id="1312" w:name="_Toc51938054"/>
      <w:bookmarkStart w:id="1313" w:name="_Toc92291241"/>
      <w:bookmarkStart w:id="1314" w:name="_Toc138337059"/>
      <w:r w:rsidRPr="00D241C1">
        <w:t>8.3</w:t>
      </w:r>
      <w:r w:rsidRPr="00D241C1">
        <w:tab/>
        <w:t>MCPTT user profile configuration document</w:t>
      </w:r>
      <w:bookmarkEnd w:id="1307"/>
      <w:bookmarkEnd w:id="1308"/>
      <w:bookmarkEnd w:id="1309"/>
      <w:bookmarkEnd w:id="1310"/>
      <w:bookmarkEnd w:id="1311"/>
      <w:bookmarkEnd w:id="1312"/>
      <w:bookmarkEnd w:id="1313"/>
      <w:bookmarkEnd w:id="1314"/>
    </w:p>
    <w:p w14:paraId="021DA04D" w14:textId="77777777" w:rsidR="00C367E9" w:rsidRPr="00986001" w:rsidRDefault="00C367E9" w:rsidP="00C367E9">
      <w:pPr>
        <w:pStyle w:val="Heading3"/>
      </w:pPr>
      <w:bookmarkStart w:id="1315" w:name="_Toc20212368"/>
      <w:bookmarkStart w:id="1316" w:name="_Toc27731723"/>
      <w:bookmarkStart w:id="1317" w:name="_Toc36127501"/>
      <w:bookmarkStart w:id="1318" w:name="_Toc45214607"/>
      <w:bookmarkStart w:id="1319" w:name="_Toc51937746"/>
      <w:bookmarkStart w:id="1320" w:name="_Toc51938055"/>
      <w:bookmarkStart w:id="1321" w:name="_Toc92291242"/>
      <w:bookmarkStart w:id="1322" w:name="_Toc138337060"/>
      <w:r>
        <w:t>8.3.1</w:t>
      </w:r>
      <w:r>
        <w:tab/>
        <w:t>General</w:t>
      </w:r>
      <w:bookmarkEnd w:id="1315"/>
      <w:bookmarkEnd w:id="1316"/>
      <w:bookmarkEnd w:id="1317"/>
      <w:bookmarkEnd w:id="1318"/>
      <w:bookmarkEnd w:id="1319"/>
      <w:bookmarkEnd w:id="1320"/>
      <w:bookmarkEnd w:id="1321"/>
      <w:bookmarkEnd w:id="1322"/>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23" w:name="_Toc20212369"/>
      <w:bookmarkStart w:id="1324" w:name="_Toc27731724"/>
      <w:bookmarkStart w:id="1325" w:name="_Toc36127502"/>
      <w:bookmarkStart w:id="1326" w:name="_Toc45214608"/>
      <w:bookmarkStart w:id="1327" w:name="_Toc51937747"/>
      <w:bookmarkStart w:id="1328" w:name="_Toc51938056"/>
      <w:bookmarkStart w:id="1329" w:name="_Toc92291243"/>
      <w:bookmarkStart w:id="1330" w:name="MCCQCTEMPBM_00000048"/>
      <w:bookmarkStart w:id="1331" w:name="_Toc138337061"/>
      <w:r>
        <w:t>8.3.1A</w:t>
      </w:r>
      <w:r>
        <w:tab/>
        <w:t>MCPTT client access to MCPTT user profile documents</w:t>
      </w:r>
      <w:bookmarkEnd w:id="1323"/>
      <w:bookmarkEnd w:id="1324"/>
      <w:bookmarkEnd w:id="1325"/>
      <w:bookmarkEnd w:id="1326"/>
      <w:bookmarkEnd w:id="1327"/>
      <w:bookmarkEnd w:id="1328"/>
      <w:bookmarkEnd w:id="1329"/>
      <w:bookmarkEnd w:id="1331"/>
    </w:p>
    <w:bookmarkEnd w:id="1330"/>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32" w:name="_Toc20212370"/>
      <w:bookmarkStart w:id="1333" w:name="_Toc27731725"/>
      <w:bookmarkStart w:id="1334" w:name="_Toc36127503"/>
      <w:bookmarkStart w:id="1335" w:name="_Toc45214609"/>
      <w:bookmarkStart w:id="1336" w:name="_Toc51937748"/>
      <w:bookmarkStart w:id="1337" w:name="_Toc51938057"/>
      <w:bookmarkStart w:id="1338" w:name="_Toc92291244"/>
      <w:bookmarkStart w:id="1339" w:name="_Toc138337062"/>
      <w:r>
        <w:t>8.3.2</w:t>
      </w:r>
      <w:r>
        <w:tab/>
        <w:t>C</w:t>
      </w:r>
      <w:r w:rsidRPr="00986001">
        <w:t>oding</w:t>
      </w:r>
      <w:bookmarkEnd w:id="1332"/>
      <w:bookmarkEnd w:id="1333"/>
      <w:bookmarkEnd w:id="1334"/>
      <w:bookmarkEnd w:id="1335"/>
      <w:bookmarkEnd w:id="1336"/>
      <w:bookmarkEnd w:id="1337"/>
      <w:bookmarkEnd w:id="1338"/>
      <w:bookmarkEnd w:id="1339"/>
    </w:p>
    <w:p w14:paraId="37EF0E4B" w14:textId="77777777" w:rsidR="00C367E9" w:rsidRPr="0045024E" w:rsidRDefault="00C367E9" w:rsidP="00C367E9">
      <w:pPr>
        <w:pStyle w:val="Heading4"/>
      </w:pPr>
      <w:bookmarkStart w:id="1340" w:name="_Toc20212371"/>
      <w:bookmarkStart w:id="1341" w:name="_Toc27731726"/>
      <w:bookmarkStart w:id="1342" w:name="_Toc36127504"/>
      <w:bookmarkStart w:id="1343" w:name="_Toc45214610"/>
      <w:bookmarkStart w:id="1344" w:name="_Toc51937749"/>
      <w:bookmarkStart w:id="1345" w:name="_Toc51938058"/>
      <w:bookmarkStart w:id="1346" w:name="_Toc92291245"/>
      <w:bookmarkStart w:id="1347" w:name="_Toc138337063"/>
      <w:r>
        <w:t>8</w:t>
      </w:r>
      <w:r w:rsidRPr="0045024E">
        <w:t>.</w:t>
      </w:r>
      <w:r>
        <w:t>3</w:t>
      </w:r>
      <w:r w:rsidRPr="0045024E">
        <w:t>.2.1</w:t>
      </w:r>
      <w:r>
        <w:tab/>
      </w:r>
      <w:r w:rsidRPr="0045024E">
        <w:t>Structure</w:t>
      </w:r>
      <w:bookmarkEnd w:id="1340"/>
      <w:bookmarkEnd w:id="1341"/>
      <w:bookmarkEnd w:id="1342"/>
      <w:bookmarkEnd w:id="1343"/>
      <w:bookmarkEnd w:id="1344"/>
      <w:bookmarkEnd w:id="1345"/>
      <w:bookmarkEnd w:id="1346"/>
      <w:bookmarkEnd w:id="1347"/>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B6F1E9A"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48"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45C85D82"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48"/>
      <w:r w:rsidR="00C367E9" w:rsidRPr="003D5B46">
        <w:rPr>
          <w:lang w:eastAsia="ko-KR"/>
        </w:rPr>
        <w:t>; and</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9" w:name="_Hlk56677315"/>
      <w:r>
        <w:t xml:space="preserve">and </w:t>
      </w:r>
      <w:r w:rsidRPr="00F55217">
        <w:t xml:space="preserve">may include an &lt;anyExt&gt; element </w:t>
      </w:r>
      <w:r>
        <w:t>with</w:t>
      </w:r>
      <w:bookmarkEnd w:id="1349"/>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50" w:name="_Hlk55559946"/>
      <w:r>
        <w:t xml:space="preserve">and </w:t>
      </w:r>
      <w:r w:rsidRPr="00F55217">
        <w:t xml:space="preserve">may include an &lt;anyExt&gt; element </w:t>
      </w:r>
      <w:r>
        <w:t xml:space="preserve">with </w:t>
      </w:r>
      <w:bookmarkEnd w:id="135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51" w:name="_Hlk97309823"/>
      <w:r>
        <w:t>iii)</w:t>
      </w:r>
      <w:r>
        <w:tab/>
        <w:t>one &lt;GroupKMSURI&gt; element; and</w:t>
      </w:r>
    </w:p>
    <w:bookmarkEnd w:id="1351"/>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52" w:name="_Toc20212372"/>
      <w:bookmarkStart w:id="1353" w:name="_Toc27731727"/>
      <w:bookmarkStart w:id="1354" w:name="_Toc36127505"/>
      <w:bookmarkStart w:id="1355" w:name="_Toc45214611"/>
      <w:bookmarkStart w:id="1356" w:name="_Toc51937750"/>
      <w:bookmarkStart w:id="1357" w:name="_Toc51938059"/>
      <w:bookmarkStart w:id="1358" w:name="_Toc92291246"/>
      <w:bookmarkStart w:id="1359" w:name="_Toc138337064"/>
      <w:r>
        <w:t>8</w:t>
      </w:r>
      <w:r w:rsidRPr="0045024E">
        <w:t>.</w:t>
      </w:r>
      <w:r>
        <w:t>3</w:t>
      </w:r>
      <w:r w:rsidRPr="0045024E">
        <w:t>.2.2</w:t>
      </w:r>
      <w:r w:rsidRPr="0045024E">
        <w:tab/>
        <w:t>Application Unique ID</w:t>
      </w:r>
      <w:bookmarkEnd w:id="1352"/>
      <w:bookmarkEnd w:id="1353"/>
      <w:bookmarkEnd w:id="1354"/>
      <w:bookmarkEnd w:id="1355"/>
      <w:bookmarkEnd w:id="1356"/>
      <w:bookmarkEnd w:id="1357"/>
      <w:bookmarkEnd w:id="1358"/>
      <w:bookmarkEnd w:id="1359"/>
    </w:p>
    <w:p w14:paraId="5A539192" w14:textId="77777777" w:rsidR="00C367E9" w:rsidRPr="0045024E" w:rsidRDefault="00C367E9" w:rsidP="00C367E9">
      <w:bookmarkStart w:id="1360" w:name="5.1.3_XML_Schema"/>
      <w:bookmarkStart w:id="1361" w:name="5.1.4_Default_Namespace"/>
      <w:bookmarkStart w:id="1362" w:name="5.1.5_MIME_Type"/>
      <w:bookmarkStart w:id="1363" w:name="5.1.6_Validation_Constraints"/>
      <w:bookmarkStart w:id="1364" w:name="5.1.7_Data_Semantics"/>
      <w:bookmarkStart w:id="1365" w:name="5.1.8_Naming_Conventions"/>
      <w:bookmarkStart w:id="1366" w:name="5.1.9_Global_Documents"/>
      <w:bookmarkStart w:id="1367" w:name="bookmark5"/>
      <w:bookmarkStart w:id="1368" w:name="bookmark4"/>
      <w:bookmarkStart w:id="1369" w:name="bookmark3"/>
      <w:bookmarkStart w:id="1370" w:name="bookmark2"/>
      <w:bookmarkStart w:id="1371" w:name="5.1.2_Application_Unique_ID"/>
      <w:bookmarkEnd w:id="1360"/>
      <w:bookmarkEnd w:id="1361"/>
      <w:bookmarkEnd w:id="1362"/>
      <w:bookmarkEnd w:id="1363"/>
      <w:bookmarkEnd w:id="1364"/>
      <w:bookmarkEnd w:id="1365"/>
      <w:bookmarkEnd w:id="1366"/>
      <w:bookmarkEnd w:id="1367"/>
      <w:bookmarkEnd w:id="1368"/>
      <w:bookmarkEnd w:id="1369"/>
      <w:bookmarkEnd w:id="1370"/>
      <w:bookmarkEnd w:id="1371"/>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72" w:name="_Toc20212373"/>
      <w:bookmarkStart w:id="1373" w:name="_Toc27731728"/>
      <w:bookmarkStart w:id="1374" w:name="_Toc36127506"/>
      <w:bookmarkStart w:id="1375" w:name="_Toc45214612"/>
      <w:bookmarkStart w:id="1376" w:name="_Toc51937751"/>
      <w:bookmarkStart w:id="1377" w:name="_Toc51938060"/>
      <w:bookmarkStart w:id="1378" w:name="_Toc92291247"/>
      <w:bookmarkStart w:id="1379" w:name="_Toc138337065"/>
      <w:r>
        <w:t>8</w:t>
      </w:r>
      <w:r w:rsidRPr="0045024E">
        <w:t>.</w:t>
      </w:r>
      <w:r>
        <w:t>3</w:t>
      </w:r>
      <w:r w:rsidRPr="0045024E">
        <w:t>.2.3</w:t>
      </w:r>
      <w:r w:rsidRPr="0045024E">
        <w:tab/>
        <w:t>XML Schema</w:t>
      </w:r>
      <w:bookmarkEnd w:id="1372"/>
      <w:bookmarkEnd w:id="1373"/>
      <w:bookmarkEnd w:id="1374"/>
      <w:bookmarkEnd w:id="1375"/>
      <w:bookmarkEnd w:id="1376"/>
      <w:bookmarkEnd w:id="1377"/>
      <w:bookmarkEnd w:id="1378"/>
      <w:bookmarkEnd w:id="1379"/>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0" w:name="_Toc20212374"/>
      <w:bookmarkStart w:id="1381" w:name="_Toc27731729"/>
      <w:bookmarkStart w:id="1382" w:name="_Toc36127507"/>
      <w:bookmarkStart w:id="1383" w:name="_Toc45214613"/>
      <w:bookmarkStart w:id="1384" w:name="_Toc51937752"/>
      <w:bookmarkStart w:id="1385"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pPr>
      <w:r>
        <w:t xml:space="preserve">  xmlns:xs=</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386" w:name="_Hlk128558506"/>
      <w:r>
        <w:t>xmlns:mcpttiup</w:t>
      </w:r>
      <w:r w:rsidRPr="00C13C61">
        <w:t>="urn:3gpp:mcptt:mcpttUEinitConfig:1.0"</w:t>
      </w:r>
      <w:bookmarkEnd w:id="1386"/>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387" w:name="_Hlk128562383"/>
      <w:r w:rsidRPr="00C13C61">
        <w:t>&lt;xs:import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387"/>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88" w:name="_Hlk97309900"/>
      <w:r>
        <w:rPr>
          <w:rFonts w:eastAsia="Courier New"/>
        </w:rPr>
        <w:t xml:space="preserve">      </w:t>
      </w:r>
      <w:r>
        <w:t>&lt;xs:element name="GroupKMSURI" type="mcpttup:EntryType"/&gt;</w:t>
      </w:r>
    </w:p>
    <w:bookmarkEnd w:id="1388"/>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77777777" w:rsidR="006C1563" w:rsidRDefault="006C1563" w:rsidP="006C1563">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89" w:name="_Toc92291248"/>
      <w:bookmarkStart w:id="1390" w:name="_Toc138337066"/>
      <w:r>
        <w:t>8</w:t>
      </w:r>
      <w:r w:rsidRPr="0045024E">
        <w:t>.</w:t>
      </w:r>
      <w:r>
        <w:t>3</w:t>
      </w:r>
      <w:r w:rsidRPr="0045024E">
        <w:t>.2.4</w:t>
      </w:r>
      <w:r w:rsidRPr="0045024E">
        <w:tab/>
        <w:t xml:space="preserve">Default </w:t>
      </w:r>
      <w:r>
        <w:t xml:space="preserve">Document </w:t>
      </w:r>
      <w:r w:rsidRPr="0045024E">
        <w:t>Namespace</w:t>
      </w:r>
      <w:bookmarkEnd w:id="1380"/>
      <w:bookmarkEnd w:id="1381"/>
      <w:bookmarkEnd w:id="1382"/>
      <w:bookmarkEnd w:id="1383"/>
      <w:bookmarkEnd w:id="1384"/>
      <w:bookmarkEnd w:id="1385"/>
      <w:bookmarkEnd w:id="1389"/>
      <w:bookmarkEnd w:id="1390"/>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91" w:name="_Toc20212375"/>
      <w:bookmarkStart w:id="1392" w:name="_Toc27731730"/>
      <w:bookmarkStart w:id="1393" w:name="_Toc36127508"/>
      <w:bookmarkStart w:id="1394" w:name="_Toc45214614"/>
      <w:bookmarkStart w:id="1395" w:name="_Toc51937753"/>
      <w:bookmarkStart w:id="1396" w:name="_Toc51938062"/>
      <w:bookmarkStart w:id="1397" w:name="_Toc92291249"/>
      <w:bookmarkStart w:id="1398" w:name="_Toc138337067"/>
      <w:r>
        <w:t>8</w:t>
      </w:r>
      <w:r w:rsidRPr="0045024E">
        <w:t>.</w:t>
      </w:r>
      <w:r>
        <w:t>3</w:t>
      </w:r>
      <w:r w:rsidRPr="0045024E">
        <w:t>.2.5</w:t>
      </w:r>
      <w:r w:rsidRPr="0045024E">
        <w:tab/>
        <w:t>MIME type</w:t>
      </w:r>
      <w:bookmarkEnd w:id="1391"/>
      <w:bookmarkEnd w:id="1392"/>
      <w:bookmarkEnd w:id="1393"/>
      <w:bookmarkEnd w:id="1394"/>
      <w:bookmarkEnd w:id="1395"/>
      <w:bookmarkEnd w:id="1396"/>
      <w:bookmarkEnd w:id="1397"/>
      <w:bookmarkEnd w:id="1398"/>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99" w:name="_Toc20212376"/>
      <w:bookmarkStart w:id="1400" w:name="_Toc27731731"/>
      <w:bookmarkStart w:id="1401" w:name="_Toc36127509"/>
      <w:bookmarkStart w:id="1402" w:name="_Toc45214615"/>
      <w:bookmarkStart w:id="1403" w:name="_Toc51937754"/>
      <w:bookmarkStart w:id="1404" w:name="_Toc51938063"/>
      <w:bookmarkStart w:id="1405" w:name="_Toc92291250"/>
      <w:bookmarkStart w:id="1406" w:name="_Toc138337068"/>
      <w:r>
        <w:t>8</w:t>
      </w:r>
      <w:r w:rsidRPr="0045024E">
        <w:t>.</w:t>
      </w:r>
      <w:r>
        <w:t>3</w:t>
      </w:r>
      <w:r w:rsidRPr="0045024E">
        <w:t>.2.6</w:t>
      </w:r>
      <w:r w:rsidRPr="0045024E">
        <w:tab/>
        <w:t>Validation Constraints</w:t>
      </w:r>
      <w:bookmarkEnd w:id="1399"/>
      <w:bookmarkEnd w:id="1400"/>
      <w:bookmarkEnd w:id="1401"/>
      <w:bookmarkEnd w:id="1402"/>
      <w:bookmarkEnd w:id="1403"/>
      <w:bookmarkEnd w:id="1404"/>
      <w:bookmarkEnd w:id="1405"/>
      <w:bookmarkEnd w:id="140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407" w:name="_Hlk96515437"/>
      <w:r>
        <w:t xml:space="preserve">of the &lt;MCPTTGroupInfo&gt; element </w:t>
      </w:r>
      <w:bookmarkEnd w:id="1407"/>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08" w:name="_Toc20212377"/>
      <w:bookmarkStart w:id="1409" w:name="_Toc27731732"/>
      <w:bookmarkStart w:id="1410" w:name="_Toc36127510"/>
      <w:bookmarkStart w:id="1411" w:name="_Toc45214616"/>
      <w:bookmarkStart w:id="1412" w:name="_Toc51937755"/>
      <w:bookmarkStart w:id="1413" w:name="_Toc51938064"/>
      <w:bookmarkStart w:id="1414" w:name="_Toc92291251"/>
      <w:bookmarkStart w:id="1415" w:name="_Toc138337069"/>
      <w:r>
        <w:t>8</w:t>
      </w:r>
      <w:r w:rsidRPr="0045024E">
        <w:t>.</w:t>
      </w:r>
      <w:r>
        <w:t>3</w:t>
      </w:r>
      <w:r w:rsidRPr="0045024E">
        <w:t>.2.7</w:t>
      </w:r>
      <w:r w:rsidRPr="0045024E">
        <w:tab/>
        <w:t>Data Semantics</w:t>
      </w:r>
      <w:bookmarkEnd w:id="1408"/>
      <w:bookmarkEnd w:id="1409"/>
      <w:bookmarkEnd w:id="1410"/>
      <w:bookmarkEnd w:id="1411"/>
      <w:bookmarkEnd w:id="1412"/>
      <w:bookmarkEnd w:id="1413"/>
      <w:bookmarkEnd w:id="1414"/>
      <w:bookmarkEnd w:id="141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16" w:name="_Hlk97309965"/>
      <w:r>
        <w:t>-</w:t>
      </w:r>
      <w:r>
        <w:tab/>
        <w:t xml:space="preserve">the &lt;GMS-Serv-Id&gt; element of the &lt;GroupServerInfo&gt; element of the &lt;anyExt&gt; element of the &lt;entry&gt; element of the &lt;MCPTTGroupInfo&gt; </w:t>
      </w:r>
      <w:bookmarkStart w:id="1417" w:name="_Hlk96585869"/>
      <w:r>
        <w:t xml:space="preserve">element </w:t>
      </w:r>
      <w:bookmarkStart w:id="1418" w:name="_Hlk97210410"/>
      <w:bookmarkEnd w:id="1417"/>
      <w:r>
        <w:t xml:space="preserve">of the &lt;OnNetwork&gt; element </w:t>
      </w:r>
      <w:bookmarkEnd w:id="141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19" w:name="_Hlk103861352"/>
      <w:r w:rsidR="0029761B">
        <w:t>8</w:t>
      </w:r>
      <w:bookmarkEnd w:id="1419"/>
      <w:r w:rsidR="0029761B">
        <w:t xml:space="preserve"> </w:t>
      </w:r>
      <w:r>
        <w:t xml:space="preserve">in 3GPP TS 24.483 [4]; </w:t>
      </w:r>
    </w:p>
    <w:p w14:paraId="54E9D0C9" w14:textId="1345A871" w:rsidR="00C806D7" w:rsidRDefault="00C806D7" w:rsidP="00C806D7">
      <w:pPr>
        <w:pStyle w:val="B1"/>
      </w:pPr>
      <w:bookmarkStart w:id="1420" w:name="_Hlk97310008"/>
      <w:bookmarkEnd w:id="1416"/>
      <w:r>
        <w:t>-</w:t>
      </w:r>
      <w:r>
        <w:tab/>
        <w:t xml:space="preserve">the &lt;IDMS-token-endpoint&gt; element of the &lt;GroupServerInfo&gt; element of the &lt;anyExt&gt; element of the &lt;entry&gt; element of the &lt;MCPTTGroupInfo&gt; element </w:t>
      </w:r>
      <w:bookmarkStart w:id="1421" w:name="_Hlk97281034"/>
      <w:r>
        <w:t xml:space="preserve">of the &lt;OnNetwork&gt; element </w:t>
      </w:r>
      <w:bookmarkEnd w:id="1421"/>
      <w:r>
        <w:t>contains the URI used to contact the identity management server token endpoint for the MCPTT group ID in the &lt;uri-entry&gt; element of the &lt;entry&gt; element of the &lt;MCPTTGroupInfo&gt; element and corresponds to the "IDMSToken</w:t>
      </w:r>
      <w:bookmarkStart w:id="1422" w:name="_Hlk103860690"/>
      <w:r w:rsidR="0029761B">
        <w:t>EndPoint</w:t>
      </w:r>
      <w:bookmarkEnd w:id="1422"/>
      <w:r>
        <w:t xml:space="preserve">" element of </w:t>
      </w:r>
      <w:r w:rsidR="00056BBA">
        <w:t>clause</w:t>
      </w:r>
      <w:r>
        <w:t> 5.2.</w:t>
      </w:r>
      <w:r w:rsidR="0029761B">
        <w:t>48B</w:t>
      </w:r>
      <w:bookmarkStart w:id="1423" w:name="_Hlk103861412"/>
      <w:r w:rsidR="0029761B">
        <w:t>9</w:t>
      </w:r>
      <w:bookmarkEnd w:id="142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24" w:name="_Hlk102651771"/>
      <w:r w:rsidR="0029761B">
        <w:t>Group</w:t>
      </w:r>
      <w:bookmarkEnd w:id="1424"/>
      <w:r>
        <w:t xml:space="preserve">KMSURI" element of </w:t>
      </w:r>
      <w:r w:rsidR="00056BBA">
        <w:t>clause</w:t>
      </w:r>
      <w:r>
        <w:t> 5.2.</w:t>
      </w:r>
      <w:r w:rsidR="0029761B">
        <w:t>48B1</w:t>
      </w:r>
      <w:bookmarkStart w:id="1425" w:name="_Hlk103861436"/>
      <w:r w:rsidR="0029761B">
        <w:t>0</w:t>
      </w:r>
      <w:bookmarkEnd w:id="1425"/>
      <w:r>
        <w:t xml:space="preserve"> in 3GPP TS 24.483 [4]. If the entry element is empty, the kms present in the MCS initial configuration document is used;</w:t>
      </w:r>
    </w:p>
    <w:bookmarkEnd w:id="142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26" w:name="_Hlk97310039"/>
      <w:r>
        <w:t>-</w:t>
      </w:r>
      <w:r>
        <w:tab/>
        <w:t xml:space="preserve">the &lt;GMS-Serv-Id&gt; element of the &lt;GroupServerInfo&gt; element of the &lt;anyExt&gt; element of the &lt;entry&gt; element of the &lt;MCPTTGroupInfo&gt; element </w:t>
      </w:r>
      <w:bookmarkStart w:id="1427" w:name="_Hlk97210558"/>
      <w:r>
        <w:t xml:space="preserve">of the &lt;OffNetwork&gt; element </w:t>
      </w:r>
      <w:bookmarkEnd w:id="142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28" w:name="_Hlk103861485"/>
      <w:r w:rsidR="00B6152C">
        <w:t>C</w:t>
      </w:r>
      <w:bookmarkEnd w:id="1428"/>
      <w:r w:rsidR="00B6152C">
        <w:t xml:space="preserve"> </w:t>
      </w:r>
      <w:r>
        <w:t xml:space="preserve">in 3GPP TS 24.483 [4]; </w:t>
      </w:r>
    </w:p>
    <w:p w14:paraId="61E4E399" w14:textId="26A809B0" w:rsidR="00C806D7" w:rsidRDefault="00C806D7" w:rsidP="00C806D7">
      <w:pPr>
        <w:pStyle w:val="B1"/>
      </w:pPr>
      <w:bookmarkStart w:id="1429" w:name="_Hlk97310167"/>
      <w:bookmarkEnd w:id="142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30" w:name="_Hlk103861531"/>
      <w:r w:rsidR="00B6152C">
        <w:t>D</w:t>
      </w:r>
      <w:bookmarkEnd w:id="143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31" w:name="_Hlk97310189"/>
      <w:bookmarkEnd w:id="142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32" w:name="_Hlk102651847"/>
      <w:r w:rsidR="00F8418C">
        <w:t>Group</w:t>
      </w:r>
      <w:bookmarkEnd w:id="1432"/>
      <w:r>
        <w:t>KMSURI" element of clause 5.2.</w:t>
      </w:r>
      <w:r w:rsidR="00F8418C">
        <w:t>53</w:t>
      </w:r>
      <w:bookmarkStart w:id="1433" w:name="_Hlk103861552"/>
      <w:r w:rsidR="00F8418C">
        <w:t>E</w:t>
      </w:r>
      <w:bookmarkEnd w:id="1433"/>
      <w:r>
        <w:t xml:space="preserve"> in 3GPP TS 24.483 [4]. If the entry element is empty, the kms present in the MCS initial configuration document is used;</w:t>
      </w:r>
      <w:bookmarkEnd w:id="143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34" w:name="_Hlk71122444"/>
      <w:r>
        <w:t>call-forwarding-target</w:t>
      </w:r>
      <w:bookmarkEnd w:id="143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35" w:name="_Hlk97210665"/>
      <w:r>
        <w:t xml:space="preserve">the &lt;entry&gt; element of </w:t>
      </w:r>
      <w:bookmarkEnd w:id="143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36" w:name="_Hlk507537788"/>
    </w:p>
    <w:bookmarkEnd w:id="143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37" w:name="_Hlk102652578"/>
      <w:r w:rsidR="00F8418C">
        <w:t>Relative</w:t>
      </w:r>
      <w:bookmarkEnd w:id="1437"/>
      <w:r>
        <w:t>PresentationPriority" element of clause 5.2.</w:t>
      </w:r>
      <w:bookmarkStart w:id="1438" w:name="_Hlk102651925"/>
      <w:r w:rsidR="00F8418C">
        <w:t>53B</w:t>
      </w:r>
      <w:bookmarkEnd w:id="143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439" w:name="_Hlk90731671"/>
      <w:r>
        <w:t>T</w:t>
      </w:r>
      <w:r w:rsidRPr="000F24E8">
        <w:t>he &lt;</w:t>
      </w:r>
      <w:r>
        <w:t>user-</w:t>
      </w:r>
      <w:r w:rsidRPr="000F24E8">
        <w:t xml:space="preserve">max-simultaneous-authorizations&gt; element of the &lt;anyExt&gt; element </w:t>
      </w:r>
      <w:bookmarkEnd w:id="143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4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40"/>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41" w:name="_Toc20212378"/>
      <w:bookmarkStart w:id="1442" w:name="_Toc27731733"/>
      <w:bookmarkStart w:id="1443" w:name="_Toc36127511"/>
      <w:bookmarkStart w:id="1444" w:name="_Toc45214617"/>
      <w:bookmarkStart w:id="1445" w:name="_Toc51937756"/>
      <w:bookmarkStart w:id="1446" w:name="_Toc51938065"/>
      <w:r w:rsidRPr="0045024E">
        <w:t>The &lt;</w:t>
      </w:r>
      <w:bookmarkStart w:id="1447" w:name="_Hlk57708855"/>
      <w:r w:rsidRPr="0045024E">
        <w:t>allow-</w:t>
      </w:r>
      <w:r>
        <w:t>call-transfer</w:t>
      </w:r>
      <w:bookmarkEnd w:id="144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48" w:name="_Hlk57708871"/>
      <w:r>
        <w:rPr>
          <w:lang w:eastAsia="ko-KR"/>
        </w:rPr>
        <w:t>allow-call-transfer-to-any</w:t>
      </w:r>
      <w:bookmarkEnd w:id="144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4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49"/>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50" w:name="_Hlk68681582"/>
      <w:r>
        <w:t>call-forwarding-on</w:t>
      </w:r>
      <w:bookmarkEnd w:id="1450"/>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51" w:name="_Hlk72756955"/>
      <w:r>
        <w:rPr>
          <w:lang w:eastAsia="ko-KR"/>
        </w:rPr>
        <w:t>to-functional-alias</w:t>
      </w:r>
      <w:bookmarkEnd w:id="145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52" w:name="_Hlk72757041"/>
      <w:r>
        <w:rPr>
          <w:lang w:eastAsia="ko-KR"/>
        </w:rPr>
        <w:t>forward-manual-input</w:t>
      </w:r>
      <w:bookmarkEnd w:id="145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51277E3E" w14:textId="77777777" w:rsidR="00C367E9" w:rsidRPr="0045024E" w:rsidRDefault="00C367E9" w:rsidP="00C367E9">
      <w:pPr>
        <w:pStyle w:val="Heading4"/>
      </w:pPr>
      <w:bookmarkStart w:id="1453" w:name="_Toc92291252"/>
      <w:bookmarkStart w:id="1454" w:name="_Toc138337070"/>
      <w:r>
        <w:t>8</w:t>
      </w:r>
      <w:r w:rsidRPr="0045024E">
        <w:t>.</w:t>
      </w:r>
      <w:r>
        <w:t>3</w:t>
      </w:r>
      <w:r w:rsidRPr="0045024E">
        <w:t>.2.8</w:t>
      </w:r>
      <w:r w:rsidRPr="0045024E">
        <w:tab/>
        <w:t>Naming Conventions</w:t>
      </w:r>
      <w:bookmarkEnd w:id="1441"/>
      <w:bookmarkEnd w:id="1442"/>
      <w:bookmarkEnd w:id="1443"/>
      <w:bookmarkEnd w:id="1444"/>
      <w:bookmarkEnd w:id="1445"/>
      <w:bookmarkEnd w:id="1446"/>
      <w:bookmarkEnd w:id="1453"/>
      <w:bookmarkEnd w:id="145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55" w:name="_Toc20212379"/>
      <w:bookmarkStart w:id="1456" w:name="_Toc27731734"/>
      <w:bookmarkStart w:id="1457" w:name="_Toc36127512"/>
      <w:bookmarkStart w:id="1458" w:name="_Toc45214618"/>
      <w:bookmarkStart w:id="1459" w:name="_Toc51937757"/>
      <w:bookmarkStart w:id="1460" w:name="_Toc51938066"/>
      <w:bookmarkStart w:id="1461" w:name="_Toc92291253"/>
      <w:bookmarkStart w:id="1462" w:name="_Toc138337071"/>
      <w:r>
        <w:t>8</w:t>
      </w:r>
      <w:r w:rsidRPr="0045024E">
        <w:t>.</w:t>
      </w:r>
      <w:r>
        <w:t>3</w:t>
      </w:r>
      <w:r w:rsidRPr="0045024E">
        <w:t>.2.9</w:t>
      </w:r>
      <w:r w:rsidRPr="0045024E">
        <w:tab/>
        <w:t>Global documents</w:t>
      </w:r>
      <w:bookmarkEnd w:id="1455"/>
      <w:bookmarkEnd w:id="1456"/>
      <w:bookmarkEnd w:id="1457"/>
      <w:bookmarkEnd w:id="1458"/>
      <w:bookmarkEnd w:id="1459"/>
      <w:bookmarkEnd w:id="1460"/>
      <w:bookmarkEnd w:id="1461"/>
      <w:bookmarkEnd w:id="1462"/>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63" w:name="_Toc20212380"/>
      <w:bookmarkStart w:id="1464" w:name="_Toc27731735"/>
      <w:bookmarkStart w:id="1465" w:name="_Toc36127513"/>
      <w:bookmarkStart w:id="1466" w:name="_Toc45214619"/>
      <w:bookmarkStart w:id="1467" w:name="_Toc51937758"/>
      <w:bookmarkStart w:id="1468" w:name="_Toc51938067"/>
      <w:bookmarkStart w:id="1469" w:name="_Toc92291254"/>
      <w:bookmarkStart w:id="1470" w:name="_Toc138337072"/>
      <w:r>
        <w:t>8</w:t>
      </w:r>
      <w:r w:rsidRPr="0045024E">
        <w:t>.</w:t>
      </w:r>
      <w:r>
        <w:t>3</w:t>
      </w:r>
      <w:r w:rsidRPr="0045024E">
        <w:t>.2.10</w:t>
      </w:r>
      <w:r w:rsidRPr="0045024E">
        <w:tab/>
        <w:t>Resource interdependencies</w:t>
      </w:r>
      <w:bookmarkEnd w:id="1463"/>
      <w:bookmarkEnd w:id="1464"/>
      <w:bookmarkEnd w:id="1465"/>
      <w:bookmarkEnd w:id="1466"/>
      <w:bookmarkEnd w:id="1467"/>
      <w:bookmarkEnd w:id="1468"/>
      <w:bookmarkEnd w:id="1469"/>
      <w:bookmarkEnd w:id="1470"/>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71" w:name="_Toc20212381"/>
      <w:bookmarkStart w:id="1472" w:name="_Toc27731736"/>
      <w:bookmarkStart w:id="1473" w:name="_Toc36127514"/>
      <w:bookmarkStart w:id="1474" w:name="_Toc45214620"/>
      <w:bookmarkStart w:id="1475" w:name="_Toc51937759"/>
      <w:bookmarkStart w:id="1476" w:name="_Toc51938068"/>
      <w:bookmarkStart w:id="1477" w:name="_Toc92291255"/>
      <w:bookmarkStart w:id="1478" w:name="_Toc138337073"/>
      <w:r>
        <w:t>8</w:t>
      </w:r>
      <w:r w:rsidRPr="0045024E">
        <w:t>.</w:t>
      </w:r>
      <w:r>
        <w:t>3</w:t>
      </w:r>
      <w:r w:rsidRPr="0045024E">
        <w:t>.2.11</w:t>
      </w:r>
      <w:r w:rsidRPr="0045024E">
        <w:tab/>
      </w:r>
      <w:r>
        <w:t>Access Permissions</w:t>
      </w:r>
      <w:r w:rsidRPr="0045024E">
        <w:t xml:space="preserve"> Policies</w:t>
      </w:r>
      <w:bookmarkEnd w:id="1471"/>
      <w:bookmarkEnd w:id="1472"/>
      <w:bookmarkEnd w:id="1473"/>
      <w:bookmarkEnd w:id="1474"/>
      <w:bookmarkEnd w:id="1475"/>
      <w:bookmarkEnd w:id="1476"/>
      <w:bookmarkEnd w:id="1477"/>
      <w:bookmarkEnd w:id="1478"/>
    </w:p>
    <w:p w14:paraId="3232067F" w14:textId="77777777" w:rsidR="00C367E9" w:rsidRPr="0045024E" w:rsidRDefault="00C367E9" w:rsidP="00C367E9">
      <w:bookmarkStart w:id="1479" w:name="5.1.12_Subscription_to_Changes"/>
      <w:bookmarkStart w:id="1480" w:name="5.1.13_Search_Capabilities"/>
      <w:bookmarkStart w:id="1481" w:name="5.1.10_Resource_Interdependencies"/>
      <w:bookmarkStart w:id="1482" w:name="5.1.11_Authorization_Policies"/>
      <w:bookmarkEnd w:id="1479"/>
      <w:bookmarkEnd w:id="1480"/>
      <w:bookmarkEnd w:id="1481"/>
      <w:bookmarkEnd w:id="148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83" w:name="_Toc20212382"/>
      <w:bookmarkStart w:id="1484" w:name="_Toc27731737"/>
      <w:bookmarkStart w:id="1485" w:name="_Toc36127515"/>
      <w:bookmarkStart w:id="1486" w:name="_Toc45214621"/>
      <w:bookmarkStart w:id="1487" w:name="_Toc51937760"/>
      <w:bookmarkStart w:id="1488" w:name="_Toc51938069"/>
      <w:bookmarkStart w:id="1489" w:name="_Toc92291256"/>
      <w:bookmarkStart w:id="1490" w:name="_Toc138337074"/>
      <w:r>
        <w:t>8</w:t>
      </w:r>
      <w:r w:rsidRPr="0045024E">
        <w:t>.</w:t>
      </w:r>
      <w:r>
        <w:t>3</w:t>
      </w:r>
      <w:r w:rsidRPr="0045024E">
        <w:t>.2.12</w:t>
      </w:r>
      <w:r w:rsidRPr="0045024E">
        <w:tab/>
        <w:t>Subscription to Changes</w:t>
      </w:r>
      <w:bookmarkEnd w:id="1483"/>
      <w:bookmarkEnd w:id="1484"/>
      <w:bookmarkEnd w:id="1485"/>
      <w:bookmarkEnd w:id="1486"/>
      <w:bookmarkEnd w:id="1487"/>
      <w:bookmarkEnd w:id="1488"/>
      <w:bookmarkEnd w:id="1489"/>
      <w:bookmarkEnd w:id="149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91" w:name="_Toc20212383"/>
      <w:bookmarkStart w:id="1492" w:name="_Toc27731738"/>
      <w:bookmarkStart w:id="1493" w:name="_Toc36127516"/>
      <w:bookmarkStart w:id="1494" w:name="_Toc45214622"/>
      <w:bookmarkStart w:id="1495" w:name="_Toc51937761"/>
      <w:bookmarkStart w:id="1496" w:name="_Toc51938070"/>
      <w:bookmarkStart w:id="1497" w:name="_Toc92291257"/>
      <w:bookmarkStart w:id="1498" w:name="_Toc138337075"/>
      <w:r>
        <w:rPr>
          <w:lang w:val="en-US"/>
        </w:rPr>
        <w:t>8</w:t>
      </w:r>
      <w:r w:rsidRPr="00A65589">
        <w:rPr>
          <w:lang w:val="en-US"/>
        </w:rPr>
        <w:t>.</w:t>
      </w:r>
      <w:r>
        <w:rPr>
          <w:lang w:val="en-US"/>
        </w:rPr>
        <w:t>4</w:t>
      </w:r>
      <w:r w:rsidRPr="00A65589">
        <w:rPr>
          <w:lang w:val="en-US"/>
        </w:rPr>
        <w:tab/>
        <w:t>MCPTT service configuration document</w:t>
      </w:r>
      <w:bookmarkEnd w:id="1491"/>
      <w:bookmarkEnd w:id="1492"/>
      <w:bookmarkEnd w:id="1493"/>
      <w:bookmarkEnd w:id="1494"/>
      <w:bookmarkEnd w:id="1495"/>
      <w:bookmarkEnd w:id="1496"/>
      <w:bookmarkEnd w:id="1497"/>
      <w:bookmarkEnd w:id="1498"/>
    </w:p>
    <w:p w14:paraId="64247897" w14:textId="77777777" w:rsidR="00C367E9" w:rsidRPr="00986001" w:rsidRDefault="00C367E9" w:rsidP="00C367E9">
      <w:pPr>
        <w:pStyle w:val="Heading3"/>
      </w:pPr>
      <w:bookmarkStart w:id="1499" w:name="_Toc20212384"/>
      <w:bookmarkStart w:id="1500" w:name="_Toc27731739"/>
      <w:bookmarkStart w:id="1501" w:name="_Toc36127517"/>
      <w:bookmarkStart w:id="1502" w:name="_Toc45214623"/>
      <w:bookmarkStart w:id="1503" w:name="_Toc51937762"/>
      <w:bookmarkStart w:id="1504" w:name="_Toc51938071"/>
      <w:bookmarkStart w:id="1505" w:name="_Toc92291258"/>
      <w:bookmarkStart w:id="1506" w:name="_Toc138337076"/>
      <w:r>
        <w:t>8.4.1</w:t>
      </w:r>
      <w:r>
        <w:tab/>
        <w:t>General</w:t>
      </w:r>
      <w:bookmarkEnd w:id="1499"/>
      <w:bookmarkEnd w:id="1500"/>
      <w:bookmarkEnd w:id="1501"/>
      <w:bookmarkEnd w:id="1502"/>
      <w:bookmarkEnd w:id="1503"/>
      <w:bookmarkEnd w:id="1504"/>
      <w:bookmarkEnd w:id="1505"/>
      <w:bookmarkEnd w:id="1506"/>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07" w:name="_Toc20212385"/>
      <w:bookmarkStart w:id="1508" w:name="_Toc27731740"/>
      <w:bookmarkStart w:id="1509" w:name="_Toc36127518"/>
      <w:bookmarkStart w:id="1510" w:name="_Toc45214624"/>
      <w:bookmarkStart w:id="1511" w:name="_Toc51937763"/>
      <w:bookmarkStart w:id="1512" w:name="_Toc51938072"/>
      <w:bookmarkStart w:id="1513" w:name="_Toc92291259"/>
      <w:bookmarkStart w:id="1514" w:name="_Toc138337077"/>
      <w:r>
        <w:t>8.4.2</w:t>
      </w:r>
      <w:r>
        <w:tab/>
        <w:t>C</w:t>
      </w:r>
      <w:r w:rsidRPr="00986001">
        <w:t>oding</w:t>
      </w:r>
      <w:bookmarkEnd w:id="1507"/>
      <w:bookmarkEnd w:id="1508"/>
      <w:bookmarkEnd w:id="1509"/>
      <w:bookmarkEnd w:id="1510"/>
      <w:bookmarkEnd w:id="1511"/>
      <w:bookmarkEnd w:id="1512"/>
      <w:bookmarkEnd w:id="1513"/>
      <w:bookmarkEnd w:id="1514"/>
    </w:p>
    <w:p w14:paraId="627F452B" w14:textId="77777777" w:rsidR="00C367E9" w:rsidRPr="0019247C" w:rsidRDefault="00C367E9" w:rsidP="00C367E9">
      <w:pPr>
        <w:pStyle w:val="Heading4"/>
      </w:pPr>
      <w:bookmarkStart w:id="1515" w:name="_Toc20212386"/>
      <w:bookmarkStart w:id="1516" w:name="_Toc27731741"/>
      <w:bookmarkStart w:id="1517" w:name="_Toc36127519"/>
      <w:bookmarkStart w:id="1518" w:name="_Toc45214625"/>
      <w:bookmarkStart w:id="1519" w:name="_Toc51937764"/>
      <w:bookmarkStart w:id="1520" w:name="_Toc51938073"/>
      <w:bookmarkStart w:id="1521" w:name="_Toc92291260"/>
      <w:bookmarkStart w:id="1522" w:name="_Toc138337078"/>
      <w:r>
        <w:t>8.4.2.1</w:t>
      </w:r>
      <w:r>
        <w:tab/>
        <w:t>Structure</w:t>
      </w:r>
      <w:bookmarkEnd w:id="1515"/>
      <w:bookmarkEnd w:id="1516"/>
      <w:bookmarkEnd w:id="1517"/>
      <w:bookmarkEnd w:id="1518"/>
      <w:bookmarkEnd w:id="1519"/>
      <w:bookmarkEnd w:id="1520"/>
      <w:bookmarkEnd w:id="1521"/>
      <w:bookmarkEnd w:id="152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a &lt;T25-mbs-conversation&gt; element;</w:t>
      </w:r>
    </w:p>
    <w:p w14:paraId="4EBA10CB" w14:textId="77777777" w:rsidR="00956AF9" w:rsidRDefault="00956AF9" w:rsidP="00956AF9">
      <w:pPr>
        <w:pStyle w:val="B2"/>
      </w:pPr>
      <w:r>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23" w:name="_Hlk71104914"/>
      <w:r>
        <w:rPr>
          <w:lang w:val="en-US"/>
        </w:rPr>
        <w:t>max-simultaneous-authorizations</w:t>
      </w:r>
      <w:bookmarkEnd w:id="1523"/>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24" w:name="_Toc20212387"/>
      <w:bookmarkStart w:id="1525" w:name="_Toc27731742"/>
      <w:bookmarkStart w:id="1526" w:name="_Toc36127520"/>
      <w:bookmarkStart w:id="1527" w:name="_Toc45214626"/>
      <w:bookmarkStart w:id="1528" w:name="_Toc51937765"/>
      <w:bookmarkStart w:id="1529" w:name="_Toc51938074"/>
      <w:bookmarkStart w:id="1530" w:name="_Toc92291261"/>
      <w:bookmarkStart w:id="1531" w:name="_Toc138337079"/>
      <w:r>
        <w:t>8.4.2.2</w:t>
      </w:r>
      <w:r w:rsidRPr="00016A64">
        <w:tab/>
      </w:r>
      <w:r>
        <w:t>Application Unique ID</w:t>
      </w:r>
      <w:bookmarkEnd w:id="1524"/>
      <w:bookmarkEnd w:id="1525"/>
      <w:bookmarkEnd w:id="1526"/>
      <w:bookmarkEnd w:id="1527"/>
      <w:bookmarkEnd w:id="1528"/>
      <w:bookmarkEnd w:id="1529"/>
      <w:bookmarkEnd w:id="1530"/>
      <w:bookmarkEnd w:id="1531"/>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32" w:name="_Toc20212388"/>
      <w:bookmarkStart w:id="1533" w:name="_Toc27731743"/>
      <w:bookmarkStart w:id="1534" w:name="_Toc36127521"/>
      <w:bookmarkStart w:id="1535" w:name="_Toc45214627"/>
      <w:bookmarkStart w:id="1536" w:name="_Toc51937766"/>
      <w:bookmarkStart w:id="1537" w:name="_Toc51938075"/>
      <w:bookmarkStart w:id="1538" w:name="_Toc92291262"/>
      <w:bookmarkStart w:id="1539" w:name="_Toc138337080"/>
      <w:r>
        <w:t>8.4</w:t>
      </w:r>
      <w:r w:rsidRPr="00345011">
        <w:t>.2.</w:t>
      </w:r>
      <w:r>
        <w:t>3</w:t>
      </w:r>
      <w:r w:rsidRPr="00345011">
        <w:tab/>
      </w:r>
      <w:r>
        <w:t>XML Schema</w:t>
      </w:r>
      <w:bookmarkEnd w:id="1532"/>
      <w:bookmarkEnd w:id="1533"/>
      <w:bookmarkEnd w:id="1534"/>
      <w:bookmarkEnd w:id="1535"/>
      <w:bookmarkEnd w:id="1536"/>
      <w:bookmarkEnd w:id="1537"/>
      <w:bookmarkEnd w:id="1538"/>
      <w:bookmarkEnd w:id="153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6A10BA6B" w14:textId="74D22978" w:rsidR="00956AF9" w:rsidRDefault="00956AF9" w:rsidP="00956AF9">
      <w:pPr>
        <w:pStyle w:val="PL"/>
        <w:rPr>
          <w:lang w:val="fr-FR"/>
        </w:rPr>
      </w:pPr>
      <w:r>
        <w:t xml:space="preserve">      </w:t>
      </w:r>
      <w:r>
        <w:rPr>
          <w:lang w:val="fr-FR"/>
        </w:rPr>
        <w:t>&lt;xs:element name="T25-mbs-conversation" type="xs:duration"/&gt;</w:t>
      </w:r>
    </w:p>
    <w:p w14:paraId="1ECC9322" w14:textId="77777777" w:rsidR="00956AF9" w:rsidRDefault="00956AF9" w:rsidP="00956AF9">
      <w:pPr>
        <w:pStyle w:val="PL"/>
      </w:pPr>
      <w:r>
        <w:rPr>
          <w:lang w:val="fr-FR"/>
        </w:rPr>
        <w:t xml:space="preserve">      </w:t>
      </w:r>
      <w:r>
        <w:t>&lt;xs:element name="T26-map-group-to-session</w:t>
      </w:r>
      <w:r>
        <w:rPr>
          <w:rFonts w:hint="eastAsia"/>
          <w:lang w:eastAsia="zh-CN"/>
        </w:rPr>
        <w:t>-stream</w:t>
      </w:r>
      <w:r>
        <w:t>" type="xs:duration"/&gt;</w:t>
      </w:r>
    </w:p>
    <w:p w14:paraId="63457E8A" w14:textId="4B474DB1" w:rsidR="00956AF9" w:rsidRDefault="00956AF9" w:rsidP="00C367E9">
      <w:pPr>
        <w:pStyle w:val="PL"/>
      </w:pPr>
      <w:r>
        <w:t xml:space="preserve">      &lt;xs:element name="T27-unmap-group-from-session</w:t>
      </w:r>
      <w:r>
        <w:rPr>
          <w:rFonts w:hint="eastAsia"/>
          <w:lang w:eastAsia="zh-CN"/>
        </w:rPr>
        <w:t>-stream</w:t>
      </w:r>
      <w:r>
        <w:t>" type="xs:duration"/&gt;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35020CB5" w:rsidR="00C367E9" w:rsidRDefault="00C367E9" w:rsidP="00C367E9">
      <w:pPr>
        <w:pStyle w:val="PL"/>
      </w:pPr>
      <w:r>
        <w:t xml:space="preserve">      &lt;xs:element name="</w:t>
      </w:r>
      <w:r w:rsidRPr="00DD1433">
        <w:t>C20-floor-granted</w:t>
      </w:r>
      <w:r>
        <w:t>" type="xs:unsignedShort"</w:t>
      </w:r>
      <w:r w:rsidRPr="00CB4D03">
        <w:t>/&gt;</w:t>
      </w:r>
    </w:p>
    <w:p w14:paraId="2AAE5213" w14:textId="59C9ACA0" w:rsidR="00956AF9" w:rsidRDefault="00956AF9" w:rsidP="00C367E9">
      <w:pPr>
        <w:pStyle w:val="PL"/>
      </w:pPr>
      <w:r>
        <w:t xml:space="preserve">      &lt;xs:element name="C27-unmap-group-from-session</w:t>
      </w:r>
      <w:r>
        <w:rPr>
          <w:rFonts w:hint="eastAsia"/>
          <w:lang w:eastAsia="zh-CN"/>
        </w:rPr>
        <w:t>-stream</w:t>
      </w:r>
      <w:r>
        <w:t>" type="xs:unsignedShort"/&gt;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40" w:name="_Toc20212389"/>
      <w:bookmarkStart w:id="1541" w:name="_Toc27731744"/>
      <w:bookmarkStart w:id="1542" w:name="_Toc36127522"/>
      <w:bookmarkStart w:id="1543" w:name="_Toc45214628"/>
      <w:bookmarkStart w:id="1544" w:name="_Toc51937767"/>
      <w:bookmarkStart w:id="1545" w:name="_Toc51938076"/>
      <w:bookmarkStart w:id="1546" w:name="_Toc92291263"/>
      <w:bookmarkStart w:id="1547" w:name="_Toc138337081"/>
      <w:r>
        <w:t>8.4.2.4</w:t>
      </w:r>
      <w:r>
        <w:tab/>
        <w:t>Default Document Namespace</w:t>
      </w:r>
      <w:bookmarkEnd w:id="1540"/>
      <w:bookmarkEnd w:id="1541"/>
      <w:bookmarkEnd w:id="1542"/>
      <w:bookmarkEnd w:id="1543"/>
      <w:bookmarkEnd w:id="1544"/>
      <w:bookmarkEnd w:id="1545"/>
      <w:bookmarkEnd w:id="1546"/>
      <w:bookmarkEnd w:id="1547"/>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48" w:name="_Toc20212390"/>
      <w:bookmarkStart w:id="1549" w:name="_Toc27731745"/>
      <w:bookmarkStart w:id="1550" w:name="_Toc36127523"/>
      <w:bookmarkStart w:id="1551" w:name="_Toc45214629"/>
      <w:bookmarkStart w:id="1552" w:name="_Toc51937768"/>
      <w:bookmarkStart w:id="1553" w:name="_Toc51938077"/>
      <w:bookmarkStart w:id="1554" w:name="_Toc92291264"/>
      <w:bookmarkStart w:id="1555" w:name="_Toc138337082"/>
      <w:r>
        <w:t>8.4.2.5</w:t>
      </w:r>
      <w:r>
        <w:tab/>
        <w:t>MIME type</w:t>
      </w:r>
      <w:bookmarkEnd w:id="1548"/>
      <w:bookmarkEnd w:id="1549"/>
      <w:bookmarkEnd w:id="1550"/>
      <w:bookmarkEnd w:id="1551"/>
      <w:bookmarkEnd w:id="1552"/>
      <w:bookmarkEnd w:id="1553"/>
      <w:bookmarkEnd w:id="1554"/>
      <w:bookmarkEnd w:id="1555"/>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56" w:name="_Toc20212391"/>
      <w:bookmarkStart w:id="1557" w:name="_Toc27731746"/>
      <w:bookmarkStart w:id="1558" w:name="_Toc36127524"/>
      <w:bookmarkStart w:id="1559" w:name="_Toc45214630"/>
      <w:bookmarkStart w:id="1560" w:name="_Toc51937769"/>
      <w:bookmarkStart w:id="1561" w:name="_Toc51938078"/>
      <w:bookmarkStart w:id="1562" w:name="_Toc92291265"/>
      <w:bookmarkStart w:id="1563" w:name="_Toc138337083"/>
      <w:r>
        <w:t>8.4.2.6</w:t>
      </w:r>
      <w:r>
        <w:tab/>
        <w:t>Validation Constraints</w:t>
      </w:r>
      <w:bookmarkEnd w:id="1556"/>
      <w:bookmarkEnd w:id="1557"/>
      <w:bookmarkEnd w:id="1558"/>
      <w:bookmarkEnd w:id="1559"/>
      <w:bookmarkEnd w:id="1560"/>
      <w:bookmarkEnd w:id="1561"/>
      <w:bookmarkEnd w:id="1562"/>
      <w:bookmarkEnd w:id="1563"/>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77EABE5" w:rsidR="00C367E9" w:rsidRDefault="00C367E9" w:rsidP="00C367E9">
      <w:pPr>
        <w:pStyle w:val="B1"/>
      </w:pPr>
      <w:r>
        <w:t>2</w:t>
      </w:r>
      <w:r w:rsidR="00956AF9">
        <w:t>3</w:t>
      </w:r>
      <w:r>
        <w:t>)</w:t>
      </w:r>
      <w:r>
        <w:tab/>
        <w:t>&lt;T55-connect&gt;;</w:t>
      </w:r>
      <w:r w:rsidRPr="00F86315">
        <w:t xml:space="preserve"> and</w:t>
      </w:r>
    </w:p>
    <w:p w14:paraId="20AFBA97" w14:textId="219514E9" w:rsidR="00C367E9" w:rsidRDefault="00C367E9" w:rsidP="00C367E9">
      <w:pPr>
        <w:pStyle w:val="B1"/>
      </w:pPr>
      <w:r>
        <w:t>2</w:t>
      </w:r>
      <w:r w:rsidR="00956AF9">
        <w:t>4</w:t>
      </w:r>
      <w:r>
        <w:t>)</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64" w:name="_Toc20212392"/>
      <w:bookmarkStart w:id="1565" w:name="_Toc27731747"/>
      <w:bookmarkStart w:id="1566" w:name="_Toc36127525"/>
      <w:bookmarkStart w:id="1567" w:name="_Toc45214631"/>
      <w:bookmarkStart w:id="1568" w:name="_Toc51937770"/>
      <w:bookmarkStart w:id="1569" w:name="_Toc51938079"/>
      <w:bookmarkStart w:id="1570" w:name="_Toc92291266"/>
      <w:bookmarkStart w:id="1571" w:name="_Toc138337084"/>
      <w:r>
        <w:t>8.4.2.7</w:t>
      </w:r>
      <w:r w:rsidRPr="00345011">
        <w:tab/>
        <w:t>Data Semantics</w:t>
      </w:r>
      <w:bookmarkEnd w:id="1564"/>
      <w:bookmarkEnd w:id="1565"/>
      <w:bookmarkEnd w:id="1566"/>
      <w:bookmarkEnd w:id="1567"/>
      <w:bookmarkEnd w:id="1568"/>
      <w:bookmarkEnd w:id="1569"/>
      <w:bookmarkEnd w:id="1570"/>
      <w:bookmarkEnd w:id="157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458A7E9C" w:rsidR="00C367E9" w:rsidRPr="00382F0F" w:rsidRDefault="00C367E9" w:rsidP="00C367E9">
      <w:pPr>
        <w:pStyle w:val="B1"/>
      </w:pPr>
      <w:r w:rsidRPr="00844EDD">
        <w:t>2</w:t>
      </w:r>
      <w:r w:rsidR="00956AF9">
        <w:t>8</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53137FDF"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2E1D6EF8"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57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72"/>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3A36FB95" w:rsidR="00C367E9" w:rsidRPr="00DD0AC0"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73" w:name="_Toc20212393"/>
      <w:bookmarkStart w:id="1574" w:name="_Toc27731748"/>
      <w:bookmarkStart w:id="1575" w:name="_Toc36127526"/>
      <w:bookmarkStart w:id="1576" w:name="_Toc45214632"/>
      <w:bookmarkStart w:id="1577" w:name="_Toc51937771"/>
      <w:bookmarkStart w:id="1578" w:name="_Toc51938080"/>
      <w:bookmarkStart w:id="1579" w:name="_Toc92291267"/>
      <w:bookmarkStart w:id="1580" w:name="_Toc138337085"/>
      <w:r>
        <w:t>8.4.2.8</w:t>
      </w:r>
      <w:r>
        <w:tab/>
        <w:t>Naming Conventions</w:t>
      </w:r>
      <w:bookmarkEnd w:id="1573"/>
      <w:bookmarkEnd w:id="1574"/>
      <w:bookmarkEnd w:id="1575"/>
      <w:bookmarkEnd w:id="1576"/>
      <w:bookmarkEnd w:id="1577"/>
      <w:bookmarkEnd w:id="1578"/>
      <w:bookmarkEnd w:id="1579"/>
      <w:bookmarkEnd w:id="158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81" w:name="_Toc20212394"/>
      <w:bookmarkStart w:id="1582" w:name="_Toc27731749"/>
      <w:bookmarkStart w:id="1583" w:name="_Toc36127527"/>
      <w:bookmarkStart w:id="1584" w:name="_Toc45214633"/>
      <w:bookmarkStart w:id="1585" w:name="_Toc51937772"/>
      <w:bookmarkStart w:id="1586" w:name="_Toc51938081"/>
      <w:bookmarkStart w:id="1587" w:name="_Toc92291268"/>
      <w:bookmarkStart w:id="1588" w:name="_Toc138337086"/>
      <w:r>
        <w:t>8.4.2.9</w:t>
      </w:r>
      <w:r>
        <w:tab/>
        <w:t>Global documents</w:t>
      </w:r>
      <w:bookmarkEnd w:id="1581"/>
      <w:bookmarkEnd w:id="1582"/>
      <w:bookmarkEnd w:id="1583"/>
      <w:bookmarkEnd w:id="1584"/>
      <w:bookmarkEnd w:id="1585"/>
      <w:bookmarkEnd w:id="1586"/>
      <w:bookmarkEnd w:id="1587"/>
      <w:bookmarkEnd w:id="1588"/>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89" w:name="_Toc20212395"/>
      <w:bookmarkStart w:id="1590" w:name="_Toc27731750"/>
      <w:bookmarkStart w:id="1591" w:name="_Toc36127528"/>
      <w:bookmarkStart w:id="1592" w:name="_Toc45214634"/>
      <w:bookmarkStart w:id="1593" w:name="_Toc51937773"/>
      <w:bookmarkStart w:id="1594" w:name="_Toc51938082"/>
      <w:bookmarkStart w:id="1595" w:name="_Toc92291269"/>
      <w:bookmarkStart w:id="1596" w:name="_Toc138337087"/>
      <w:r>
        <w:t>8.4.2.10</w:t>
      </w:r>
      <w:r>
        <w:tab/>
        <w:t>Resource interdependencies</w:t>
      </w:r>
      <w:bookmarkEnd w:id="1589"/>
      <w:bookmarkEnd w:id="1590"/>
      <w:bookmarkEnd w:id="1591"/>
      <w:bookmarkEnd w:id="1592"/>
      <w:bookmarkEnd w:id="1593"/>
      <w:bookmarkEnd w:id="1594"/>
      <w:bookmarkEnd w:id="1595"/>
      <w:bookmarkEnd w:id="1596"/>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97" w:name="_Toc20212396"/>
      <w:bookmarkStart w:id="1598" w:name="_Toc27731751"/>
      <w:bookmarkStart w:id="1599" w:name="_Toc36127529"/>
      <w:bookmarkStart w:id="1600" w:name="_Toc45214635"/>
      <w:bookmarkStart w:id="1601" w:name="_Toc51937774"/>
      <w:bookmarkStart w:id="1602" w:name="_Toc51938083"/>
      <w:bookmarkStart w:id="1603" w:name="_Toc92291270"/>
      <w:bookmarkStart w:id="1604" w:name="_Toc138337088"/>
      <w:r>
        <w:t>8.4.2.11</w:t>
      </w:r>
      <w:r>
        <w:tab/>
        <w:t>Authorization Policies</w:t>
      </w:r>
      <w:bookmarkEnd w:id="1597"/>
      <w:bookmarkEnd w:id="1598"/>
      <w:bookmarkEnd w:id="1599"/>
      <w:bookmarkEnd w:id="1600"/>
      <w:bookmarkEnd w:id="1601"/>
      <w:bookmarkEnd w:id="1602"/>
      <w:bookmarkEnd w:id="1603"/>
      <w:bookmarkEnd w:id="1604"/>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605" w:name="_Toc20212397"/>
      <w:bookmarkStart w:id="1606" w:name="_Toc27731752"/>
      <w:bookmarkStart w:id="1607" w:name="_Toc36127530"/>
      <w:bookmarkStart w:id="1608" w:name="_Toc45214636"/>
      <w:bookmarkStart w:id="1609" w:name="_Toc51937775"/>
      <w:bookmarkStart w:id="1610" w:name="_Toc51938084"/>
      <w:bookmarkStart w:id="1611" w:name="_Toc92291271"/>
      <w:bookmarkStart w:id="1612" w:name="_Toc138337089"/>
      <w:r>
        <w:t>8.4.2.12</w:t>
      </w:r>
      <w:r>
        <w:tab/>
        <w:t>Subscription to Changes</w:t>
      </w:r>
      <w:bookmarkEnd w:id="1605"/>
      <w:bookmarkEnd w:id="1606"/>
      <w:bookmarkEnd w:id="1607"/>
      <w:bookmarkEnd w:id="1608"/>
      <w:bookmarkEnd w:id="1609"/>
      <w:bookmarkEnd w:id="1610"/>
      <w:bookmarkEnd w:id="1611"/>
      <w:bookmarkEnd w:id="1612"/>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13" w:name="_Toc20212398"/>
      <w:bookmarkStart w:id="1614" w:name="_Toc27731753"/>
      <w:bookmarkStart w:id="1615" w:name="_Toc36127531"/>
      <w:bookmarkStart w:id="1616" w:name="_Toc45214637"/>
      <w:bookmarkStart w:id="1617" w:name="_Toc51937776"/>
      <w:bookmarkStart w:id="1618" w:name="_Toc51938085"/>
      <w:bookmarkStart w:id="1619" w:name="_Toc92291272"/>
      <w:bookmarkStart w:id="1620" w:name="_Toc138337090"/>
      <w:r>
        <w:t>9</w:t>
      </w:r>
      <w:r w:rsidRPr="00986001">
        <w:tab/>
      </w:r>
      <w:r>
        <w:t>MCVideo configuration management documents</w:t>
      </w:r>
      <w:bookmarkEnd w:id="1613"/>
      <w:bookmarkEnd w:id="1614"/>
      <w:bookmarkEnd w:id="1615"/>
      <w:bookmarkEnd w:id="1616"/>
      <w:bookmarkEnd w:id="1617"/>
      <w:bookmarkEnd w:id="1618"/>
      <w:bookmarkEnd w:id="1619"/>
      <w:bookmarkEnd w:id="1620"/>
    </w:p>
    <w:p w14:paraId="72150635" w14:textId="77777777" w:rsidR="00C367E9" w:rsidRPr="00986001" w:rsidRDefault="00C367E9" w:rsidP="00C367E9">
      <w:pPr>
        <w:pStyle w:val="Heading2"/>
      </w:pPr>
      <w:bookmarkStart w:id="1621" w:name="_Toc20212399"/>
      <w:bookmarkStart w:id="1622" w:name="_Toc27731754"/>
      <w:bookmarkStart w:id="1623" w:name="_Toc36127532"/>
      <w:bookmarkStart w:id="1624" w:name="_Toc45214638"/>
      <w:bookmarkStart w:id="1625" w:name="_Toc51937777"/>
      <w:bookmarkStart w:id="1626" w:name="_Toc51938086"/>
      <w:bookmarkStart w:id="1627" w:name="_Toc92291273"/>
      <w:bookmarkStart w:id="1628" w:name="_Toc138337091"/>
      <w:r>
        <w:t>9</w:t>
      </w:r>
      <w:r w:rsidRPr="00986001">
        <w:t>.1</w:t>
      </w:r>
      <w:r w:rsidRPr="00986001">
        <w:tab/>
        <w:t>Introduction</w:t>
      </w:r>
      <w:bookmarkEnd w:id="1621"/>
      <w:bookmarkEnd w:id="1622"/>
      <w:bookmarkEnd w:id="1623"/>
      <w:bookmarkEnd w:id="1624"/>
      <w:bookmarkEnd w:id="1625"/>
      <w:bookmarkEnd w:id="1626"/>
      <w:bookmarkEnd w:id="1627"/>
      <w:bookmarkEnd w:id="1628"/>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29" w:name="_Toc20212400"/>
      <w:bookmarkStart w:id="1630" w:name="_Toc27731755"/>
      <w:bookmarkStart w:id="1631" w:name="_Toc36127533"/>
      <w:bookmarkStart w:id="1632" w:name="_Toc45214639"/>
      <w:bookmarkStart w:id="1633" w:name="_Toc51937778"/>
      <w:bookmarkStart w:id="1634" w:name="_Toc51938087"/>
      <w:bookmarkStart w:id="1635" w:name="_Toc92291274"/>
      <w:bookmarkStart w:id="1636" w:name="_Toc138337092"/>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29"/>
      <w:bookmarkEnd w:id="1630"/>
      <w:bookmarkEnd w:id="1631"/>
      <w:bookmarkEnd w:id="1632"/>
      <w:bookmarkEnd w:id="1633"/>
      <w:bookmarkEnd w:id="1634"/>
      <w:bookmarkEnd w:id="1635"/>
      <w:bookmarkEnd w:id="1636"/>
    </w:p>
    <w:p w14:paraId="4D1C2324" w14:textId="77777777" w:rsidR="00C367E9" w:rsidRDefault="00C367E9" w:rsidP="00C367E9">
      <w:pPr>
        <w:pStyle w:val="Heading3"/>
      </w:pPr>
      <w:bookmarkStart w:id="1637" w:name="_Toc20212401"/>
      <w:bookmarkStart w:id="1638" w:name="_Toc27731756"/>
      <w:bookmarkStart w:id="1639" w:name="_Toc36127534"/>
      <w:bookmarkStart w:id="1640" w:name="_Toc45214640"/>
      <w:bookmarkStart w:id="1641" w:name="_Toc51937779"/>
      <w:bookmarkStart w:id="1642" w:name="_Toc51938088"/>
      <w:bookmarkStart w:id="1643" w:name="_Toc92291275"/>
      <w:bookmarkStart w:id="1644" w:name="_Toc138337093"/>
      <w:r>
        <w:t>9.2.1</w:t>
      </w:r>
      <w:r>
        <w:tab/>
        <w:t>General</w:t>
      </w:r>
      <w:bookmarkEnd w:id="1637"/>
      <w:bookmarkEnd w:id="1638"/>
      <w:bookmarkEnd w:id="1639"/>
      <w:bookmarkEnd w:id="1640"/>
      <w:bookmarkEnd w:id="1641"/>
      <w:bookmarkEnd w:id="1642"/>
      <w:bookmarkEnd w:id="1643"/>
      <w:bookmarkEnd w:id="164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45" w:name="_Toc20212402"/>
      <w:bookmarkStart w:id="1646" w:name="_Toc27731757"/>
      <w:bookmarkStart w:id="1647" w:name="_Toc36127535"/>
      <w:bookmarkStart w:id="1648" w:name="_Toc45214641"/>
      <w:bookmarkStart w:id="1649" w:name="_Toc51937780"/>
      <w:bookmarkStart w:id="1650" w:name="_Toc51938089"/>
      <w:bookmarkStart w:id="1651" w:name="_Toc92291276"/>
      <w:bookmarkStart w:id="1652" w:name="MCCQCTEMPBM_00000049"/>
      <w:bookmarkStart w:id="1653" w:name="_Toc138337094"/>
      <w:r>
        <w:t>9.2.1A</w:t>
      </w:r>
      <w:r>
        <w:tab/>
        <w:t>MCVideo client access to MCVideo UE configuration documents</w:t>
      </w:r>
      <w:bookmarkEnd w:id="1645"/>
      <w:bookmarkEnd w:id="1646"/>
      <w:bookmarkEnd w:id="1647"/>
      <w:bookmarkEnd w:id="1648"/>
      <w:bookmarkEnd w:id="1649"/>
      <w:bookmarkEnd w:id="1650"/>
      <w:bookmarkEnd w:id="1651"/>
      <w:bookmarkEnd w:id="1653"/>
    </w:p>
    <w:bookmarkEnd w:id="165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54" w:name="_Toc20212403"/>
      <w:bookmarkStart w:id="1655" w:name="_Toc27731758"/>
      <w:bookmarkStart w:id="1656" w:name="_Toc36127536"/>
      <w:bookmarkStart w:id="1657" w:name="_Toc45214642"/>
      <w:bookmarkStart w:id="1658" w:name="_Toc51937781"/>
      <w:bookmarkStart w:id="1659" w:name="_Toc51938090"/>
      <w:bookmarkStart w:id="1660" w:name="_Toc92291277"/>
      <w:bookmarkStart w:id="1661" w:name="_Toc138337095"/>
      <w:r>
        <w:t>9.2.2</w:t>
      </w:r>
      <w:r>
        <w:tab/>
        <w:t>C</w:t>
      </w:r>
      <w:r w:rsidRPr="00986001">
        <w:t>oding</w:t>
      </w:r>
      <w:bookmarkEnd w:id="1654"/>
      <w:bookmarkEnd w:id="1655"/>
      <w:bookmarkEnd w:id="1656"/>
      <w:bookmarkEnd w:id="1657"/>
      <w:bookmarkEnd w:id="1658"/>
      <w:bookmarkEnd w:id="1659"/>
      <w:bookmarkEnd w:id="1660"/>
      <w:bookmarkEnd w:id="1661"/>
    </w:p>
    <w:p w14:paraId="072C1A4B" w14:textId="77777777" w:rsidR="00C367E9" w:rsidRPr="0019247C" w:rsidRDefault="00C367E9" w:rsidP="00C367E9">
      <w:pPr>
        <w:pStyle w:val="Heading4"/>
      </w:pPr>
      <w:bookmarkStart w:id="1662" w:name="_Toc20212404"/>
      <w:bookmarkStart w:id="1663" w:name="_Toc27731759"/>
      <w:bookmarkStart w:id="1664" w:name="_Toc36127537"/>
      <w:bookmarkStart w:id="1665" w:name="_Toc45214643"/>
      <w:bookmarkStart w:id="1666" w:name="_Toc51937782"/>
      <w:bookmarkStart w:id="1667" w:name="_Toc51938091"/>
      <w:bookmarkStart w:id="1668" w:name="_Toc92291278"/>
      <w:bookmarkStart w:id="1669" w:name="_Toc138337096"/>
      <w:r>
        <w:t>9.2.2.1</w:t>
      </w:r>
      <w:r>
        <w:tab/>
        <w:t>Structure</w:t>
      </w:r>
      <w:bookmarkEnd w:id="1662"/>
      <w:bookmarkEnd w:id="1663"/>
      <w:bookmarkEnd w:id="1664"/>
      <w:bookmarkEnd w:id="1665"/>
      <w:bookmarkEnd w:id="1666"/>
      <w:bookmarkEnd w:id="1667"/>
      <w:bookmarkEnd w:id="1668"/>
      <w:bookmarkEnd w:id="166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70" w:name="_Toc20212405"/>
      <w:bookmarkStart w:id="1671" w:name="_Toc27731760"/>
      <w:bookmarkStart w:id="1672" w:name="_Toc36127538"/>
      <w:bookmarkStart w:id="1673" w:name="_Toc45214644"/>
      <w:bookmarkStart w:id="1674" w:name="_Toc51937783"/>
      <w:bookmarkStart w:id="1675" w:name="_Toc51938092"/>
      <w:bookmarkStart w:id="1676" w:name="_Toc92291279"/>
      <w:bookmarkStart w:id="1677" w:name="_Toc138337097"/>
      <w:r>
        <w:t>9</w:t>
      </w:r>
      <w:r w:rsidRPr="000B2651">
        <w:t>.</w:t>
      </w:r>
      <w:r>
        <w:t>2</w:t>
      </w:r>
      <w:r w:rsidRPr="000B2651">
        <w:t>.2.2</w:t>
      </w:r>
      <w:r w:rsidRPr="000B2651">
        <w:tab/>
        <w:t>Application Unique ID</w:t>
      </w:r>
      <w:bookmarkEnd w:id="1670"/>
      <w:bookmarkEnd w:id="1671"/>
      <w:bookmarkEnd w:id="1672"/>
      <w:bookmarkEnd w:id="1673"/>
      <w:bookmarkEnd w:id="1674"/>
      <w:bookmarkEnd w:id="1675"/>
      <w:bookmarkEnd w:id="1676"/>
      <w:bookmarkEnd w:id="167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78" w:name="_Toc20212406"/>
      <w:bookmarkStart w:id="1679" w:name="_Toc27731761"/>
      <w:bookmarkStart w:id="1680" w:name="_Toc36127539"/>
      <w:bookmarkStart w:id="1681" w:name="_Toc45214645"/>
      <w:bookmarkStart w:id="1682" w:name="_Toc51937784"/>
      <w:bookmarkStart w:id="1683" w:name="_Toc51938093"/>
      <w:bookmarkStart w:id="1684" w:name="_Toc92291280"/>
      <w:bookmarkStart w:id="1685" w:name="_Toc138337098"/>
      <w:r>
        <w:t>9</w:t>
      </w:r>
      <w:r w:rsidRPr="00F70427">
        <w:t>.</w:t>
      </w:r>
      <w:r>
        <w:t>2</w:t>
      </w:r>
      <w:r w:rsidRPr="00F70427">
        <w:t>.2.3</w:t>
      </w:r>
      <w:r w:rsidRPr="00F70427">
        <w:tab/>
        <w:t>XML Schema</w:t>
      </w:r>
      <w:bookmarkEnd w:id="1678"/>
      <w:bookmarkEnd w:id="1679"/>
      <w:bookmarkEnd w:id="1680"/>
      <w:bookmarkEnd w:id="1681"/>
      <w:bookmarkEnd w:id="1682"/>
      <w:bookmarkEnd w:id="1683"/>
      <w:bookmarkEnd w:id="1684"/>
      <w:bookmarkEnd w:id="1685"/>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86" w:name="_Toc20212407"/>
      <w:bookmarkStart w:id="1687" w:name="_Toc27731762"/>
      <w:bookmarkStart w:id="1688" w:name="_Toc36127540"/>
      <w:bookmarkStart w:id="1689" w:name="_Toc45214646"/>
      <w:bookmarkStart w:id="1690" w:name="_Toc51937785"/>
      <w:bookmarkStart w:id="1691" w:name="_Toc51938094"/>
      <w:bookmarkStart w:id="1692" w:name="_Toc92291281"/>
      <w:bookmarkStart w:id="1693" w:name="_Toc138337099"/>
      <w:r>
        <w:t>9</w:t>
      </w:r>
      <w:r w:rsidRPr="000B2651">
        <w:t>.</w:t>
      </w:r>
      <w:r>
        <w:t>2</w:t>
      </w:r>
      <w:r w:rsidRPr="000B2651">
        <w:t>.2.4</w:t>
      </w:r>
      <w:r w:rsidRPr="000B2651">
        <w:tab/>
        <w:t xml:space="preserve">Default </w:t>
      </w:r>
      <w:r>
        <w:t xml:space="preserve">Document </w:t>
      </w:r>
      <w:r w:rsidRPr="000B2651">
        <w:t>Namespace</w:t>
      </w:r>
      <w:bookmarkEnd w:id="1686"/>
      <w:bookmarkEnd w:id="1687"/>
      <w:bookmarkEnd w:id="1688"/>
      <w:bookmarkEnd w:id="1689"/>
      <w:bookmarkEnd w:id="1690"/>
      <w:bookmarkEnd w:id="1691"/>
      <w:bookmarkEnd w:id="1692"/>
      <w:bookmarkEnd w:id="169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94" w:name="_Toc20212408"/>
      <w:bookmarkStart w:id="1695" w:name="_Toc27731763"/>
      <w:bookmarkStart w:id="1696" w:name="_Toc36127541"/>
      <w:bookmarkStart w:id="1697" w:name="_Toc45214647"/>
      <w:bookmarkStart w:id="1698" w:name="_Toc51937786"/>
      <w:bookmarkStart w:id="1699" w:name="_Toc51938095"/>
      <w:bookmarkStart w:id="1700" w:name="_Toc92291282"/>
      <w:bookmarkStart w:id="1701" w:name="_Toc138337100"/>
      <w:r>
        <w:t>9</w:t>
      </w:r>
      <w:r w:rsidRPr="000B2651">
        <w:t>.</w:t>
      </w:r>
      <w:r>
        <w:t>2</w:t>
      </w:r>
      <w:r w:rsidRPr="000B2651">
        <w:t>.2.5</w:t>
      </w:r>
      <w:r w:rsidRPr="000B2651">
        <w:tab/>
        <w:t>MIME type</w:t>
      </w:r>
      <w:bookmarkEnd w:id="1694"/>
      <w:bookmarkEnd w:id="1695"/>
      <w:bookmarkEnd w:id="1696"/>
      <w:bookmarkEnd w:id="1697"/>
      <w:bookmarkEnd w:id="1698"/>
      <w:bookmarkEnd w:id="1699"/>
      <w:bookmarkEnd w:id="1700"/>
      <w:bookmarkEnd w:id="1701"/>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702" w:name="_Toc20212409"/>
      <w:bookmarkStart w:id="1703" w:name="_Toc27731764"/>
      <w:bookmarkStart w:id="1704" w:name="_Toc36127542"/>
      <w:bookmarkStart w:id="1705" w:name="_Toc45214648"/>
      <w:bookmarkStart w:id="1706" w:name="_Toc51937787"/>
      <w:bookmarkStart w:id="1707" w:name="_Toc51938096"/>
      <w:bookmarkStart w:id="1708" w:name="_Toc92291283"/>
      <w:bookmarkStart w:id="1709" w:name="_Toc138337101"/>
      <w:r>
        <w:t>9</w:t>
      </w:r>
      <w:r w:rsidRPr="000B2651">
        <w:t>.</w:t>
      </w:r>
      <w:r>
        <w:t>2</w:t>
      </w:r>
      <w:r w:rsidRPr="000B2651">
        <w:t>.2.6</w:t>
      </w:r>
      <w:r w:rsidRPr="000B2651">
        <w:tab/>
        <w:t>Validation Constraints</w:t>
      </w:r>
      <w:bookmarkEnd w:id="1702"/>
      <w:bookmarkEnd w:id="1703"/>
      <w:bookmarkEnd w:id="1704"/>
      <w:bookmarkEnd w:id="1705"/>
      <w:bookmarkEnd w:id="1706"/>
      <w:bookmarkEnd w:id="1707"/>
      <w:bookmarkEnd w:id="1708"/>
      <w:bookmarkEnd w:id="1709"/>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10" w:name="_Toc20212410"/>
      <w:bookmarkStart w:id="1711" w:name="_Toc27731765"/>
      <w:bookmarkStart w:id="1712" w:name="_Toc36127543"/>
      <w:bookmarkStart w:id="1713" w:name="_Toc45214649"/>
      <w:bookmarkStart w:id="1714" w:name="_Toc51937788"/>
      <w:bookmarkStart w:id="1715" w:name="_Toc51938097"/>
      <w:bookmarkStart w:id="1716" w:name="_Toc92291284"/>
      <w:bookmarkStart w:id="1717" w:name="_Toc138337102"/>
      <w:r>
        <w:t>9</w:t>
      </w:r>
      <w:r w:rsidRPr="005B303F">
        <w:t>.2.2.7</w:t>
      </w:r>
      <w:r w:rsidRPr="005B303F">
        <w:tab/>
        <w:t>Data Semantics</w:t>
      </w:r>
      <w:bookmarkEnd w:id="1710"/>
      <w:bookmarkEnd w:id="1711"/>
      <w:bookmarkEnd w:id="1712"/>
      <w:bookmarkEnd w:id="1713"/>
      <w:bookmarkEnd w:id="1714"/>
      <w:bookmarkEnd w:id="1715"/>
      <w:bookmarkEnd w:id="1716"/>
      <w:bookmarkEnd w:id="1717"/>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18" w:name="_Toc20212411"/>
      <w:bookmarkStart w:id="1719" w:name="_Toc27731766"/>
      <w:bookmarkStart w:id="1720" w:name="_Toc36127544"/>
      <w:bookmarkStart w:id="1721" w:name="_Toc45214650"/>
      <w:bookmarkStart w:id="1722" w:name="_Toc51937789"/>
      <w:bookmarkStart w:id="1723" w:name="_Toc51938098"/>
      <w:bookmarkStart w:id="1724" w:name="_Toc92291285"/>
      <w:bookmarkStart w:id="1725" w:name="_Toc138337103"/>
      <w:r>
        <w:t>9</w:t>
      </w:r>
      <w:r w:rsidRPr="00794952">
        <w:t>.</w:t>
      </w:r>
      <w:r>
        <w:t>2</w:t>
      </w:r>
      <w:r w:rsidRPr="00794952">
        <w:t>.2.8</w:t>
      </w:r>
      <w:r w:rsidRPr="00794952">
        <w:tab/>
        <w:t>Naming Conventions</w:t>
      </w:r>
      <w:bookmarkEnd w:id="1718"/>
      <w:bookmarkEnd w:id="1719"/>
      <w:bookmarkEnd w:id="1720"/>
      <w:bookmarkEnd w:id="1721"/>
      <w:bookmarkEnd w:id="1722"/>
      <w:bookmarkEnd w:id="1723"/>
      <w:bookmarkEnd w:id="1724"/>
      <w:bookmarkEnd w:id="172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26" w:name="_Toc20212412"/>
      <w:bookmarkStart w:id="1727" w:name="_Toc27731767"/>
      <w:bookmarkStart w:id="1728" w:name="_Toc36127545"/>
      <w:bookmarkStart w:id="1729" w:name="_Toc45214651"/>
      <w:bookmarkStart w:id="1730" w:name="_Toc51937790"/>
      <w:bookmarkStart w:id="1731" w:name="_Toc51938099"/>
      <w:bookmarkStart w:id="1732" w:name="_Toc92291286"/>
      <w:bookmarkStart w:id="1733" w:name="_Toc138337104"/>
      <w:r>
        <w:t>9</w:t>
      </w:r>
      <w:r w:rsidRPr="00794952">
        <w:t>.</w:t>
      </w:r>
      <w:r>
        <w:t>2</w:t>
      </w:r>
      <w:r w:rsidRPr="00794952">
        <w:t>.2.9</w:t>
      </w:r>
      <w:r w:rsidRPr="00794952">
        <w:tab/>
        <w:t>Global documents</w:t>
      </w:r>
      <w:bookmarkEnd w:id="1726"/>
      <w:bookmarkEnd w:id="1727"/>
      <w:bookmarkEnd w:id="1728"/>
      <w:bookmarkEnd w:id="1729"/>
      <w:bookmarkEnd w:id="1730"/>
      <w:bookmarkEnd w:id="1731"/>
      <w:bookmarkEnd w:id="1732"/>
      <w:bookmarkEnd w:id="173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34" w:name="_Toc20212413"/>
      <w:bookmarkStart w:id="1735" w:name="_Toc27731768"/>
      <w:bookmarkStart w:id="1736" w:name="_Toc36127546"/>
      <w:bookmarkStart w:id="1737" w:name="_Toc45214652"/>
      <w:bookmarkStart w:id="1738" w:name="_Toc51937791"/>
      <w:bookmarkStart w:id="1739" w:name="_Toc51938100"/>
      <w:bookmarkStart w:id="1740" w:name="_Toc92291287"/>
      <w:bookmarkStart w:id="1741" w:name="_Toc138337105"/>
      <w:r>
        <w:t>9</w:t>
      </w:r>
      <w:r w:rsidRPr="00794952">
        <w:t>.</w:t>
      </w:r>
      <w:r>
        <w:t>2</w:t>
      </w:r>
      <w:r w:rsidRPr="00794952">
        <w:t>.2.10</w:t>
      </w:r>
      <w:r w:rsidRPr="00794952">
        <w:tab/>
        <w:t>Resource interdependencies</w:t>
      </w:r>
      <w:bookmarkEnd w:id="1734"/>
      <w:bookmarkEnd w:id="1735"/>
      <w:bookmarkEnd w:id="1736"/>
      <w:bookmarkEnd w:id="1737"/>
      <w:bookmarkEnd w:id="1738"/>
      <w:bookmarkEnd w:id="1739"/>
      <w:bookmarkEnd w:id="1740"/>
      <w:bookmarkEnd w:id="1741"/>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42" w:name="_Toc20212414"/>
      <w:bookmarkStart w:id="1743" w:name="_Toc27731769"/>
      <w:bookmarkStart w:id="1744" w:name="_Toc36127547"/>
      <w:bookmarkStart w:id="1745" w:name="_Toc45214653"/>
      <w:bookmarkStart w:id="1746" w:name="_Toc51937792"/>
      <w:bookmarkStart w:id="1747" w:name="_Toc51938101"/>
      <w:bookmarkStart w:id="1748" w:name="_Toc92291288"/>
      <w:bookmarkStart w:id="1749" w:name="_Toc138337106"/>
      <w:r>
        <w:t>9</w:t>
      </w:r>
      <w:r w:rsidRPr="00794952">
        <w:t>.</w:t>
      </w:r>
      <w:r>
        <w:t>2</w:t>
      </w:r>
      <w:r w:rsidRPr="00794952">
        <w:t>.2.11</w:t>
      </w:r>
      <w:r w:rsidRPr="00794952">
        <w:tab/>
        <w:t>Authorization Policies</w:t>
      </w:r>
      <w:bookmarkEnd w:id="1742"/>
      <w:bookmarkEnd w:id="1743"/>
      <w:bookmarkEnd w:id="1744"/>
      <w:bookmarkEnd w:id="1745"/>
      <w:bookmarkEnd w:id="1746"/>
      <w:bookmarkEnd w:id="1747"/>
      <w:bookmarkEnd w:id="1748"/>
      <w:bookmarkEnd w:id="174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50" w:name="_Toc20212415"/>
      <w:bookmarkStart w:id="1751" w:name="_Toc27731770"/>
      <w:bookmarkStart w:id="1752" w:name="_Toc36127548"/>
      <w:bookmarkStart w:id="1753" w:name="_Toc45214654"/>
      <w:bookmarkStart w:id="1754" w:name="_Toc51937793"/>
      <w:bookmarkStart w:id="1755" w:name="_Toc51938102"/>
      <w:bookmarkStart w:id="1756" w:name="_Toc92291289"/>
      <w:bookmarkStart w:id="1757" w:name="_Toc138337107"/>
      <w:r>
        <w:t>9</w:t>
      </w:r>
      <w:r w:rsidRPr="00794952">
        <w:t>.</w:t>
      </w:r>
      <w:r>
        <w:t>2</w:t>
      </w:r>
      <w:r w:rsidRPr="00794952">
        <w:t>.2.12</w:t>
      </w:r>
      <w:r w:rsidRPr="00794952">
        <w:tab/>
        <w:t>Subscription to Changes</w:t>
      </w:r>
      <w:bookmarkEnd w:id="1750"/>
      <w:bookmarkEnd w:id="1751"/>
      <w:bookmarkEnd w:id="1752"/>
      <w:bookmarkEnd w:id="1753"/>
      <w:bookmarkEnd w:id="1754"/>
      <w:bookmarkEnd w:id="1755"/>
      <w:bookmarkEnd w:id="1756"/>
      <w:bookmarkEnd w:id="175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58" w:name="_Toc20212416"/>
      <w:bookmarkStart w:id="1759" w:name="_Toc27731771"/>
      <w:bookmarkStart w:id="1760" w:name="_Toc36127549"/>
      <w:bookmarkStart w:id="1761" w:name="_Toc45214655"/>
      <w:bookmarkStart w:id="1762" w:name="_Toc51937794"/>
      <w:bookmarkStart w:id="1763" w:name="_Toc51938103"/>
      <w:bookmarkStart w:id="1764" w:name="_Toc92291290"/>
      <w:bookmarkStart w:id="1765" w:name="_Toc138337108"/>
      <w:r w:rsidRPr="00123146">
        <w:t>9.3</w:t>
      </w:r>
      <w:r w:rsidRPr="00123146">
        <w:tab/>
        <w:t>MCVideo user profile configuration document</w:t>
      </w:r>
      <w:bookmarkEnd w:id="1758"/>
      <w:bookmarkEnd w:id="1759"/>
      <w:bookmarkEnd w:id="1760"/>
      <w:bookmarkEnd w:id="1761"/>
      <w:bookmarkEnd w:id="1762"/>
      <w:bookmarkEnd w:id="1763"/>
      <w:bookmarkEnd w:id="1764"/>
      <w:bookmarkEnd w:id="1765"/>
    </w:p>
    <w:p w14:paraId="5942F22E" w14:textId="77777777" w:rsidR="00C367E9" w:rsidRPr="00986001" w:rsidRDefault="00C367E9" w:rsidP="00C367E9">
      <w:pPr>
        <w:pStyle w:val="Heading3"/>
      </w:pPr>
      <w:bookmarkStart w:id="1766" w:name="_Toc20212417"/>
      <w:bookmarkStart w:id="1767" w:name="_Toc27731772"/>
      <w:bookmarkStart w:id="1768" w:name="_Toc36127550"/>
      <w:bookmarkStart w:id="1769" w:name="_Toc45214656"/>
      <w:bookmarkStart w:id="1770" w:name="_Toc51937795"/>
      <w:bookmarkStart w:id="1771" w:name="_Toc51938104"/>
      <w:bookmarkStart w:id="1772" w:name="_Toc92291291"/>
      <w:bookmarkStart w:id="1773" w:name="_Toc138337109"/>
      <w:r>
        <w:t>9.3.1</w:t>
      </w:r>
      <w:r>
        <w:tab/>
        <w:t>General</w:t>
      </w:r>
      <w:bookmarkEnd w:id="1766"/>
      <w:bookmarkEnd w:id="1767"/>
      <w:bookmarkEnd w:id="1768"/>
      <w:bookmarkEnd w:id="1769"/>
      <w:bookmarkEnd w:id="1770"/>
      <w:bookmarkEnd w:id="1771"/>
      <w:bookmarkEnd w:id="1772"/>
      <w:bookmarkEnd w:id="177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74" w:name="_Toc20212418"/>
      <w:bookmarkStart w:id="1775" w:name="_Toc27731773"/>
      <w:bookmarkStart w:id="1776" w:name="_Toc36127551"/>
      <w:bookmarkStart w:id="1777" w:name="_Toc45214657"/>
      <w:bookmarkStart w:id="1778" w:name="_Toc51937796"/>
      <w:bookmarkStart w:id="1779" w:name="_Toc51938105"/>
      <w:bookmarkStart w:id="1780" w:name="_Toc92291292"/>
      <w:bookmarkStart w:id="1781" w:name="MCCQCTEMPBM_00000050"/>
      <w:bookmarkStart w:id="1782" w:name="_Toc138337110"/>
      <w:r>
        <w:t>9.3.1A</w:t>
      </w:r>
      <w:r>
        <w:tab/>
        <w:t>MCVideo client access to MCVideo user profile documents</w:t>
      </w:r>
      <w:bookmarkEnd w:id="1774"/>
      <w:bookmarkEnd w:id="1775"/>
      <w:bookmarkEnd w:id="1776"/>
      <w:bookmarkEnd w:id="1777"/>
      <w:bookmarkEnd w:id="1778"/>
      <w:bookmarkEnd w:id="1779"/>
      <w:bookmarkEnd w:id="1780"/>
      <w:bookmarkEnd w:id="1782"/>
    </w:p>
    <w:bookmarkEnd w:id="178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83" w:name="_Toc20212419"/>
      <w:bookmarkStart w:id="1784" w:name="_Toc27731774"/>
      <w:bookmarkStart w:id="1785" w:name="_Toc36127552"/>
      <w:bookmarkStart w:id="1786" w:name="_Toc45214658"/>
      <w:bookmarkStart w:id="1787" w:name="_Toc51937797"/>
      <w:bookmarkStart w:id="1788" w:name="_Toc51938106"/>
      <w:bookmarkStart w:id="1789" w:name="_Toc92291293"/>
      <w:bookmarkStart w:id="1790" w:name="_Toc138337111"/>
      <w:r>
        <w:t>9.3.2</w:t>
      </w:r>
      <w:r>
        <w:tab/>
        <w:t>C</w:t>
      </w:r>
      <w:r w:rsidRPr="00986001">
        <w:t>oding</w:t>
      </w:r>
      <w:bookmarkEnd w:id="1783"/>
      <w:bookmarkEnd w:id="1784"/>
      <w:bookmarkEnd w:id="1785"/>
      <w:bookmarkEnd w:id="1786"/>
      <w:bookmarkEnd w:id="1787"/>
      <w:bookmarkEnd w:id="1788"/>
      <w:bookmarkEnd w:id="1789"/>
      <w:bookmarkEnd w:id="1790"/>
    </w:p>
    <w:p w14:paraId="32BA9D4C" w14:textId="77777777" w:rsidR="00C367E9" w:rsidRPr="0045024E" w:rsidRDefault="00C367E9" w:rsidP="00C367E9">
      <w:pPr>
        <w:pStyle w:val="Heading4"/>
      </w:pPr>
      <w:bookmarkStart w:id="1791" w:name="_Toc20212420"/>
      <w:bookmarkStart w:id="1792" w:name="_Toc27731775"/>
      <w:bookmarkStart w:id="1793" w:name="_Toc36127553"/>
      <w:bookmarkStart w:id="1794" w:name="_Toc45214659"/>
      <w:bookmarkStart w:id="1795" w:name="_Toc51937798"/>
      <w:bookmarkStart w:id="1796" w:name="_Toc51938107"/>
      <w:bookmarkStart w:id="1797" w:name="_Toc92291294"/>
      <w:bookmarkStart w:id="1798" w:name="_Toc138337112"/>
      <w:r>
        <w:t>9.3</w:t>
      </w:r>
      <w:r w:rsidRPr="0045024E">
        <w:t>.2.1</w:t>
      </w:r>
      <w:r>
        <w:tab/>
      </w:r>
      <w:r w:rsidRPr="0045024E">
        <w:t>Structure</w:t>
      </w:r>
      <w:bookmarkEnd w:id="1791"/>
      <w:bookmarkEnd w:id="1792"/>
      <w:bookmarkEnd w:id="1793"/>
      <w:bookmarkEnd w:id="1794"/>
      <w:bookmarkEnd w:id="1795"/>
      <w:bookmarkEnd w:id="1796"/>
      <w:bookmarkEnd w:id="1797"/>
      <w:bookmarkEnd w:id="1798"/>
    </w:p>
    <w:p w14:paraId="449E9FFF" w14:textId="77777777" w:rsidR="00C806D7" w:rsidRDefault="00C806D7" w:rsidP="00C806D7">
      <w:bookmarkStart w:id="1799" w:name="_Toc20212421"/>
      <w:bookmarkStart w:id="1800" w:name="_Toc27731776"/>
      <w:bookmarkStart w:id="1801" w:name="_Toc36127554"/>
      <w:bookmarkStart w:id="1802" w:name="_Toc45214660"/>
      <w:bookmarkStart w:id="1803" w:name="_Toc51937799"/>
      <w:bookmarkStart w:id="1804" w:name="_Toc51938108"/>
      <w:bookmarkStart w:id="1805"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806" w:name="_Hlk71209494"/>
      <w:r>
        <w:t>h)</w:t>
      </w:r>
      <w:r>
        <w:tab/>
        <w:t>may include an &lt;anyExt&gt; element;</w:t>
      </w:r>
      <w:bookmarkEnd w:id="1806"/>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807" w:name="_Hlk97310219"/>
      <w:r>
        <w:t>i)</w:t>
      </w:r>
      <w:r>
        <w:tab/>
        <w:t>an &lt;MCVideo-Group-ID&gt; element;</w:t>
      </w:r>
    </w:p>
    <w:p w14:paraId="22346A97" w14:textId="0E5754BD" w:rsidR="00C806D7" w:rsidRDefault="00C806D7" w:rsidP="00C806D7">
      <w:pPr>
        <w:pStyle w:val="B3"/>
      </w:pPr>
      <w:bookmarkStart w:id="1808" w:name="_Hlk96587528"/>
      <w:r>
        <w:t>ii)</w:t>
      </w:r>
      <w:r>
        <w:tab/>
        <w:t>an &lt;GMS-Serv-Id&gt; element;</w:t>
      </w:r>
    </w:p>
    <w:p w14:paraId="4FE9DC8D" w14:textId="2AD25966" w:rsidR="00C806D7" w:rsidRDefault="00C806D7" w:rsidP="00C806D7">
      <w:pPr>
        <w:pStyle w:val="B3"/>
      </w:pPr>
      <w:r>
        <w:t>iii)</w:t>
      </w:r>
      <w:r>
        <w:tab/>
        <w:t>an &lt;IdMS-Token-Endpoint&gt; element;</w:t>
      </w:r>
    </w:p>
    <w:bookmarkEnd w:id="1808"/>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809" w:name="_Hlk96543204"/>
      <w:r>
        <w:t>v)</w:t>
      </w:r>
      <w:r>
        <w:tab/>
        <w:t>a &lt;GroupKMSURI&gt; element;</w:t>
      </w:r>
    </w:p>
    <w:bookmarkEnd w:id="1807"/>
    <w:bookmarkEnd w:id="1809"/>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810" w:name="_Hlk71209962"/>
      <w:r>
        <w:t>h)</w:t>
      </w:r>
      <w:r>
        <w:tab/>
        <w:t>may include an &lt;anyExt&gt; element which may contain:</w:t>
      </w:r>
      <w:bookmarkEnd w:id="1810"/>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11" w:name="_Hlk97308259"/>
      <w:r>
        <w:t>i)</w:t>
      </w:r>
      <w:r>
        <w:tab/>
        <w:t>one &lt;MCVideo-Group-ID&gt; element;</w:t>
      </w:r>
    </w:p>
    <w:p w14:paraId="4AA3F215" w14:textId="1E6188EB" w:rsidR="00C806D7" w:rsidRDefault="00C806D7" w:rsidP="00C806D7">
      <w:pPr>
        <w:pStyle w:val="B3"/>
      </w:pPr>
      <w:bookmarkStart w:id="1812"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13" w:name="_Hlk71210097"/>
      <w:r>
        <w:t>v)</w:t>
      </w:r>
      <w:r>
        <w:tab/>
        <w:t>one &lt;GroupKMSURI&gt; element;</w:t>
      </w:r>
    </w:p>
    <w:bookmarkEnd w:id="1811"/>
    <w:bookmarkEnd w:id="1812"/>
    <w:bookmarkEnd w:id="1813"/>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14" w:name="_Hlk71210495"/>
      <w:r>
        <w:t>5)</w:t>
      </w:r>
      <w:r>
        <w:tab/>
        <w:t>may include an &lt;anyExt&gt; element which may contain:</w:t>
      </w:r>
      <w:bookmarkEnd w:id="1814"/>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15" w:name="_Toc138337113"/>
      <w:r>
        <w:t>9.3</w:t>
      </w:r>
      <w:r w:rsidRPr="0045024E">
        <w:t>.2.2</w:t>
      </w:r>
      <w:r w:rsidRPr="0045024E">
        <w:tab/>
        <w:t>Application Unique ID</w:t>
      </w:r>
      <w:bookmarkEnd w:id="1799"/>
      <w:bookmarkEnd w:id="1800"/>
      <w:bookmarkEnd w:id="1801"/>
      <w:bookmarkEnd w:id="1802"/>
      <w:bookmarkEnd w:id="1803"/>
      <w:bookmarkEnd w:id="1804"/>
      <w:bookmarkEnd w:id="1805"/>
      <w:bookmarkEnd w:id="181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16" w:name="_Toc20212422"/>
      <w:bookmarkStart w:id="1817" w:name="_Toc27731777"/>
      <w:bookmarkStart w:id="1818" w:name="_Toc36127555"/>
      <w:bookmarkStart w:id="1819" w:name="_Toc45214661"/>
      <w:bookmarkStart w:id="1820" w:name="_Toc51937800"/>
      <w:bookmarkStart w:id="1821" w:name="_Toc51938109"/>
      <w:bookmarkStart w:id="1822" w:name="_Toc92291296"/>
      <w:bookmarkStart w:id="1823" w:name="_Toc138337114"/>
      <w:r>
        <w:t>9.3</w:t>
      </w:r>
      <w:r w:rsidRPr="0045024E">
        <w:t>.2.3</w:t>
      </w:r>
      <w:r w:rsidRPr="0045024E">
        <w:tab/>
        <w:t>XML Schema</w:t>
      </w:r>
      <w:bookmarkEnd w:id="1816"/>
      <w:bookmarkEnd w:id="1817"/>
      <w:bookmarkEnd w:id="1818"/>
      <w:bookmarkEnd w:id="1819"/>
      <w:bookmarkEnd w:id="1820"/>
      <w:bookmarkEnd w:id="1821"/>
      <w:bookmarkEnd w:id="1822"/>
      <w:bookmarkEnd w:id="1823"/>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24"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24"/>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25"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25"/>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26"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26"/>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27"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27"/>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28" w:name="_Hlk71186721"/>
      <w:r>
        <w:t>&lt;xs:element name="allow-regroup" type="xs:boolean"/&gt;</w:t>
      </w:r>
    </w:p>
    <w:bookmarkEnd w:id="1828"/>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29" w:name="_Toc20212423"/>
      <w:bookmarkStart w:id="1830" w:name="_Toc27731778"/>
      <w:bookmarkStart w:id="1831" w:name="_Toc36127556"/>
      <w:bookmarkStart w:id="1832" w:name="_Toc45214662"/>
      <w:bookmarkStart w:id="1833" w:name="_Toc51937801"/>
      <w:bookmarkStart w:id="1834" w:name="_Toc51938110"/>
      <w:bookmarkStart w:id="1835" w:name="_Toc92291297"/>
      <w:bookmarkStart w:id="1836" w:name="_Toc138337115"/>
      <w:r>
        <w:t>9.3</w:t>
      </w:r>
      <w:r w:rsidRPr="0045024E">
        <w:t>.2.4</w:t>
      </w:r>
      <w:r w:rsidRPr="0045024E">
        <w:tab/>
        <w:t xml:space="preserve">Default </w:t>
      </w:r>
      <w:r>
        <w:t xml:space="preserve">Document </w:t>
      </w:r>
      <w:r w:rsidRPr="0045024E">
        <w:t>Namespace</w:t>
      </w:r>
      <w:bookmarkEnd w:id="1829"/>
      <w:bookmarkEnd w:id="1830"/>
      <w:bookmarkEnd w:id="1831"/>
      <w:bookmarkEnd w:id="1832"/>
      <w:bookmarkEnd w:id="1833"/>
      <w:bookmarkEnd w:id="1834"/>
      <w:bookmarkEnd w:id="1835"/>
      <w:bookmarkEnd w:id="1836"/>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37" w:name="_Toc20212424"/>
      <w:bookmarkStart w:id="1838" w:name="_Toc27731779"/>
      <w:bookmarkStart w:id="1839" w:name="_Toc36127557"/>
      <w:bookmarkStart w:id="1840" w:name="_Toc45214663"/>
      <w:bookmarkStart w:id="1841" w:name="_Toc51937802"/>
      <w:bookmarkStart w:id="1842" w:name="_Toc51938111"/>
      <w:bookmarkStart w:id="1843" w:name="_Toc92291298"/>
      <w:bookmarkStart w:id="1844" w:name="_Toc138337116"/>
      <w:r>
        <w:t>9.3</w:t>
      </w:r>
      <w:r w:rsidRPr="0045024E">
        <w:t>.2.5</w:t>
      </w:r>
      <w:r w:rsidRPr="0045024E">
        <w:tab/>
        <w:t>MIME type</w:t>
      </w:r>
      <w:bookmarkEnd w:id="1837"/>
      <w:bookmarkEnd w:id="1838"/>
      <w:bookmarkEnd w:id="1839"/>
      <w:bookmarkEnd w:id="1840"/>
      <w:bookmarkEnd w:id="1841"/>
      <w:bookmarkEnd w:id="1842"/>
      <w:bookmarkEnd w:id="1843"/>
      <w:bookmarkEnd w:id="1844"/>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45" w:name="_Toc20212425"/>
      <w:bookmarkStart w:id="1846" w:name="_Toc27731780"/>
      <w:bookmarkStart w:id="1847" w:name="_Toc36127558"/>
      <w:bookmarkStart w:id="1848" w:name="_Toc45214664"/>
      <w:bookmarkStart w:id="1849" w:name="_Toc51937803"/>
      <w:bookmarkStart w:id="1850" w:name="_Toc51938112"/>
      <w:bookmarkStart w:id="1851" w:name="_Toc92291299"/>
      <w:bookmarkStart w:id="1852" w:name="_Toc138337117"/>
      <w:r>
        <w:t>9.3</w:t>
      </w:r>
      <w:r w:rsidRPr="0045024E">
        <w:t>.2.6</w:t>
      </w:r>
      <w:r w:rsidRPr="0045024E">
        <w:tab/>
        <w:t>Validation Constraints</w:t>
      </w:r>
      <w:bookmarkEnd w:id="1845"/>
      <w:bookmarkEnd w:id="1846"/>
      <w:bookmarkEnd w:id="1847"/>
      <w:bookmarkEnd w:id="1848"/>
      <w:bookmarkEnd w:id="1849"/>
      <w:bookmarkEnd w:id="1850"/>
      <w:bookmarkEnd w:id="1851"/>
      <w:bookmarkEnd w:id="1852"/>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53"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53"/>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54" w:name="_Toc20212426"/>
      <w:bookmarkStart w:id="1855" w:name="_Toc27731781"/>
      <w:bookmarkStart w:id="1856" w:name="_Toc36127559"/>
      <w:bookmarkStart w:id="1857" w:name="_Toc45214665"/>
      <w:bookmarkStart w:id="1858" w:name="_Toc51937804"/>
      <w:bookmarkStart w:id="1859" w:name="_Toc51938113"/>
      <w:bookmarkStart w:id="1860" w:name="_Toc92291300"/>
      <w:bookmarkStart w:id="1861" w:name="_Toc138337118"/>
      <w:r>
        <w:t>9.3</w:t>
      </w:r>
      <w:r w:rsidRPr="0045024E">
        <w:t>.2.7</w:t>
      </w:r>
      <w:r w:rsidRPr="0045024E">
        <w:tab/>
        <w:t>Data Semantics</w:t>
      </w:r>
      <w:bookmarkEnd w:id="1854"/>
      <w:bookmarkEnd w:id="1855"/>
      <w:bookmarkEnd w:id="1856"/>
      <w:bookmarkEnd w:id="1857"/>
      <w:bookmarkEnd w:id="1858"/>
      <w:bookmarkEnd w:id="1859"/>
      <w:bookmarkEnd w:id="1860"/>
      <w:bookmarkEnd w:id="1861"/>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62" w:name="_Hlk96586627"/>
      <w:r>
        <w:t>-</w:t>
      </w:r>
      <w:r>
        <w:tab/>
      </w:r>
      <w:bookmarkStart w:id="1863" w:name="_Hlk96587831"/>
      <w:r>
        <w:t>the &lt;GroupKMSURI&gt; element of the &lt;MCVideoGroupInfo&gt; element of the &lt;OnNetwork&gt; element contains the URI</w:t>
      </w:r>
      <w:bookmarkEnd w:id="1863"/>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64" w:name="_Hlk96587939"/>
      <w:r>
        <w:t>-</w:t>
      </w:r>
      <w:r>
        <w:tab/>
        <w:t xml:space="preserve">the &lt;GroupKMSURI&gt; element </w:t>
      </w:r>
      <w:bookmarkStart w:id="1865" w:name="_Hlk96584622"/>
      <w:r>
        <w:t xml:space="preserve">of the &lt;MCVideoGroupInfo&gt; element </w:t>
      </w:r>
      <w:bookmarkEnd w:id="1865"/>
      <w:r>
        <w:t>of the &lt;OffNetwork&gt;</w:t>
      </w:r>
      <w:bookmarkEnd w:id="1864"/>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62"/>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66"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66"/>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67" w:name="_Hlk480224509"/>
      <w:r>
        <w:t>MaxAffiliationsN</w:t>
      </w:r>
      <w:bookmarkEnd w:id="1867"/>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1868" w:name="_Hlk90731984"/>
      <w:r>
        <w:t xml:space="preserve">The &lt;user-max-simultaneous-authorizations&gt; element of the &lt;anyExt&gt; element </w:t>
      </w:r>
      <w:bookmarkEnd w:id="1868"/>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0A9273FD" w14:textId="77777777" w:rsidR="009B1152" w:rsidRDefault="009B1152" w:rsidP="009B1152">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1ACF5C76" w14:textId="5AEC999A" w:rsidR="009B1152" w:rsidRDefault="009B1152" w:rsidP="00E746D0">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1D654CF9" w14:textId="77777777" w:rsidR="00C367E9" w:rsidRDefault="00C367E9" w:rsidP="00C367E9"/>
    <w:p w14:paraId="5246A94C" w14:textId="77777777" w:rsidR="00C367E9" w:rsidRPr="0045024E" w:rsidRDefault="00C367E9" w:rsidP="00C367E9">
      <w:pPr>
        <w:pStyle w:val="Heading4"/>
      </w:pPr>
      <w:bookmarkStart w:id="1869" w:name="_Toc20212427"/>
      <w:bookmarkStart w:id="1870" w:name="_Toc27731782"/>
      <w:bookmarkStart w:id="1871" w:name="_Toc36127560"/>
      <w:bookmarkStart w:id="1872" w:name="_Toc45214666"/>
      <w:bookmarkStart w:id="1873" w:name="_Toc51937805"/>
      <w:bookmarkStart w:id="1874" w:name="_Toc51938114"/>
      <w:bookmarkStart w:id="1875" w:name="_Toc92291301"/>
      <w:bookmarkStart w:id="1876" w:name="_Toc138337119"/>
      <w:r>
        <w:t>9.3</w:t>
      </w:r>
      <w:r w:rsidRPr="0045024E">
        <w:t>.2.8</w:t>
      </w:r>
      <w:r w:rsidRPr="0045024E">
        <w:tab/>
        <w:t>Naming Conventions</w:t>
      </w:r>
      <w:bookmarkEnd w:id="1869"/>
      <w:bookmarkEnd w:id="1870"/>
      <w:bookmarkEnd w:id="1871"/>
      <w:bookmarkEnd w:id="1872"/>
      <w:bookmarkEnd w:id="1873"/>
      <w:bookmarkEnd w:id="1874"/>
      <w:bookmarkEnd w:id="1875"/>
      <w:bookmarkEnd w:id="1876"/>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77" w:name="_Toc20212428"/>
      <w:bookmarkStart w:id="1878" w:name="_Toc27731783"/>
      <w:bookmarkStart w:id="1879" w:name="_Toc36127561"/>
      <w:bookmarkStart w:id="1880" w:name="_Toc45214667"/>
      <w:bookmarkStart w:id="1881" w:name="_Toc51937806"/>
      <w:bookmarkStart w:id="1882" w:name="_Toc51938115"/>
      <w:bookmarkStart w:id="1883" w:name="_Toc92291302"/>
      <w:bookmarkStart w:id="1884" w:name="_Toc138337120"/>
      <w:r>
        <w:t>9.3</w:t>
      </w:r>
      <w:r w:rsidRPr="0045024E">
        <w:t>.2.9</w:t>
      </w:r>
      <w:r w:rsidRPr="0045024E">
        <w:tab/>
        <w:t>Global documents</w:t>
      </w:r>
      <w:bookmarkEnd w:id="1877"/>
      <w:bookmarkEnd w:id="1878"/>
      <w:bookmarkEnd w:id="1879"/>
      <w:bookmarkEnd w:id="1880"/>
      <w:bookmarkEnd w:id="1881"/>
      <w:bookmarkEnd w:id="1882"/>
      <w:bookmarkEnd w:id="1883"/>
      <w:bookmarkEnd w:id="1884"/>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85" w:name="_Toc20212429"/>
      <w:bookmarkStart w:id="1886" w:name="_Toc27731784"/>
      <w:bookmarkStart w:id="1887" w:name="_Toc36127562"/>
      <w:bookmarkStart w:id="1888" w:name="_Toc45214668"/>
      <w:bookmarkStart w:id="1889" w:name="_Toc51937807"/>
      <w:bookmarkStart w:id="1890" w:name="_Toc51938116"/>
      <w:bookmarkStart w:id="1891" w:name="_Toc92291303"/>
      <w:bookmarkStart w:id="1892" w:name="_Toc138337121"/>
      <w:r>
        <w:t>9.3</w:t>
      </w:r>
      <w:r w:rsidRPr="0045024E">
        <w:t>.2.10</w:t>
      </w:r>
      <w:r w:rsidRPr="0045024E">
        <w:tab/>
        <w:t>Resource interdependencies</w:t>
      </w:r>
      <w:bookmarkEnd w:id="1885"/>
      <w:bookmarkEnd w:id="1886"/>
      <w:bookmarkEnd w:id="1887"/>
      <w:bookmarkEnd w:id="1888"/>
      <w:bookmarkEnd w:id="1889"/>
      <w:bookmarkEnd w:id="1890"/>
      <w:bookmarkEnd w:id="1891"/>
      <w:bookmarkEnd w:id="189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93" w:name="_Toc20212430"/>
      <w:bookmarkStart w:id="1894" w:name="_Toc27731785"/>
      <w:bookmarkStart w:id="1895" w:name="_Toc36127563"/>
      <w:bookmarkStart w:id="1896" w:name="_Toc45214669"/>
      <w:bookmarkStart w:id="1897" w:name="_Toc51937808"/>
      <w:bookmarkStart w:id="1898" w:name="_Toc51938117"/>
      <w:bookmarkStart w:id="1899" w:name="_Toc92291304"/>
      <w:bookmarkStart w:id="1900" w:name="_Toc138337122"/>
      <w:r>
        <w:t>9.3</w:t>
      </w:r>
      <w:r w:rsidRPr="0045024E">
        <w:t>.2.11</w:t>
      </w:r>
      <w:r w:rsidRPr="0045024E">
        <w:tab/>
      </w:r>
      <w:r>
        <w:t>Access Permissions</w:t>
      </w:r>
      <w:r w:rsidRPr="0045024E">
        <w:t xml:space="preserve"> Policies</w:t>
      </w:r>
      <w:bookmarkEnd w:id="1893"/>
      <w:bookmarkEnd w:id="1894"/>
      <w:bookmarkEnd w:id="1895"/>
      <w:bookmarkEnd w:id="1896"/>
      <w:bookmarkEnd w:id="1897"/>
      <w:bookmarkEnd w:id="1898"/>
      <w:bookmarkEnd w:id="1899"/>
      <w:bookmarkEnd w:id="1900"/>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901" w:name="_Toc20212431"/>
      <w:bookmarkStart w:id="1902" w:name="_Toc27731786"/>
      <w:bookmarkStart w:id="1903" w:name="_Toc36127564"/>
      <w:bookmarkStart w:id="1904" w:name="_Toc45214670"/>
      <w:bookmarkStart w:id="1905" w:name="_Toc51937809"/>
      <w:bookmarkStart w:id="1906" w:name="_Toc51938118"/>
      <w:bookmarkStart w:id="1907" w:name="_Toc92291305"/>
      <w:bookmarkStart w:id="1908" w:name="_Toc138337123"/>
      <w:r>
        <w:t>9.3</w:t>
      </w:r>
      <w:r w:rsidRPr="0045024E">
        <w:t>.2.12</w:t>
      </w:r>
      <w:r w:rsidRPr="0045024E">
        <w:tab/>
        <w:t>Subscription to Changes</w:t>
      </w:r>
      <w:bookmarkEnd w:id="1901"/>
      <w:bookmarkEnd w:id="1902"/>
      <w:bookmarkEnd w:id="1903"/>
      <w:bookmarkEnd w:id="1904"/>
      <w:bookmarkEnd w:id="1905"/>
      <w:bookmarkEnd w:id="1906"/>
      <w:bookmarkEnd w:id="1907"/>
      <w:bookmarkEnd w:id="1908"/>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09" w:name="_Toc20212432"/>
      <w:bookmarkStart w:id="1910" w:name="_Toc27731787"/>
      <w:bookmarkStart w:id="1911" w:name="_Toc36127565"/>
      <w:bookmarkStart w:id="1912" w:name="_Toc45214671"/>
      <w:bookmarkStart w:id="1913" w:name="_Toc51937810"/>
      <w:bookmarkStart w:id="1914" w:name="_Toc51938119"/>
      <w:bookmarkStart w:id="1915" w:name="_Toc92291306"/>
      <w:bookmarkStart w:id="1916" w:name="_Toc138337124"/>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909"/>
      <w:bookmarkEnd w:id="1910"/>
      <w:bookmarkEnd w:id="1911"/>
      <w:bookmarkEnd w:id="1912"/>
      <w:bookmarkEnd w:id="1913"/>
      <w:bookmarkEnd w:id="1914"/>
      <w:bookmarkEnd w:id="1915"/>
      <w:bookmarkEnd w:id="1916"/>
    </w:p>
    <w:p w14:paraId="48E0D09C" w14:textId="77777777" w:rsidR="00C367E9" w:rsidRPr="00986001" w:rsidRDefault="00C367E9" w:rsidP="00C367E9">
      <w:pPr>
        <w:pStyle w:val="Heading3"/>
      </w:pPr>
      <w:bookmarkStart w:id="1917" w:name="_Toc20212433"/>
      <w:bookmarkStart w:id="1918" w:name="_Toc27731788"/>
      <w:bookmarkStart w:id="1919" w:name="_Toc36127566"/>
      <w:bookmarkStart w:id="1920" w:name="_Toc45214672"/>
      <w:bookmarkStart w:id="1921" w:name="_Toc51937811"/>
      <w:bookmarkStart w:id="1922" w:name="_Toc51938120"/>
      <w:bookmarkStart w:id="1923" w:name="_Toc92291307"/>
      <w:bookmarkStart w:id="1924" w:name="_Toc138337125"/>
      <w:r>
        <w:t>9.4.1</w:t>
      </w:r>
      <w:r>
        <w:tab/>
        <w:t>General</w:t>
      </w:r>
      <w:bookmarkEnd w:id="1917"/>
      <w:bookmarkEnd w:id="1918"/>
      <w:bookmarkEnd w:id="1919"/>
      <w:bookmarkEnd w:id="1920"/>
      <w:bookmarkEnd w:id="1921"/>
      <w:bookmarkEnd w:id="1922"/>
      <w:bookmarkEnd w:id="1923"/>
      <w:bookmarkEnd w:id="1924"/>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25" w:name="_Toc20212434"/>
      <w:bookmarkStart w:id="1926" w:name="_Toc27731789"/>
      <w:bookmarkStart w:id="1927" w:name="_Toc36127567"/>
      <w:bookmarkStart w:id="1928" w:name="_Toc45214673"/>
      <w:bookmarkStart w:id="1929" w:name="_Toc51937812"/>
      <w:bookmarkStart w:id="1930" w:name="_Toc51938121"/>
      <w:bookmarkStart w:id="1931" w:name="_Toc92291308"/>
      <w:bookmarkStart w:id="1932" w:name="_Toc138337126"/>
      <w:r>
        <w:t>9.4.2</w:t>
      </w:r>
      <w:r>
        <w:tab/>
        <w:t>C</w:t>
      </w:r>
      <w:r w:rsidRPr="00986001">
        <w:t>oding</w:t>
      </w:r>
      <w:bookmarkEnd w:id="1925"/>
      <w:bookmarkEnd w:id="1926"/>
      <w:bookmarkEnd w:id="1927"/>
      <w:bookmarkEnd w:id="1928"/>
      <w:bookmarkEnd w:id="1929"/>
      <w:bookmarkEnd w:id="1930"/>
      <w:bookmarkEnd w:id="1931"/>
      <w:bookmarkEnd w:id="1932"/>
    </w:p>
    <w:p w14:paraId="0CAAEB41" w14:textId="77777777" w:rsidR="00C367E9" w:rsidRPr="0019247C" w:rsidRDefault="00C367E9" w:rsidP="00C367E9">
      <w:pPr>
        <w:pStyle w:val="Heading4"/>
      </w:pPr>
      <w:bookmarkStart w:id="1933" w:name="_Toc20212435"/>
      <w:bookmarkStart w:id="1934" w:name="_Toc27731790"/>
      <w:bookmarkStart w:id="1935" w:name="_Toc36127568"/>
      <w:bookmarkStart w:id="1936" w:name="_Toc45214674"/>
      <w:bookmarkStart w:id="1937" w:name="_Toc51937813"/>
      <w:bookmarkStart w:id="1938" w:name="_Toc51938122"/>
      <w:bookmarkStart w:id="1939" w:name="_Toc92291309"/>
      <w:bookmarkStart w:id="1940" w:name="_Toc138337127"/>
      <w:r>
        <w:t>9.4.2.1</w:t>
      </w:r>
      <w:r>
        <w:tab/>
        <w:t>Structure</w:t>
      </w:r>
      <w:bookmarkEnd w:id="1933"/>
      <w:bookmarkEnd w:id="1934"/>
      <w:bookmarkEnd w:id="1935"/>
      <w:bookmarkEnd w:id="1936"/>
      <w:bookmarkEnd w:id="1937"/>
      <w:bookmarkEnd w:id="1938"/>
      <w:bookmarkEnd w:id="1939"/>
      <w:bookmarkEnd w:id="1940"/>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41" w:name="_Toc20212436"/>
      <w:bookmarkStart w:id="1942" w:name="_Toc27731791"/>
      <w:bookmarkStart w:id="1943" w:name="_Toc36127569"/>
      <w:bookmarkStart w:id="1944" w:name="_Toc45214675"/>
      <w:bookmarkStart w:id="1945" w:name="_Toc51937814"/>
      <w:bookmarkStart w:id="1946" w:name="_Toc51938123"/>
      <w:bookmarkStart w:id="1947" w:name="_Toc92291310"/>
      <w:bookmarkStart w:id="1948" w:name="_Toc138337128"/>
      <w:r>
        <w:t>9.4.2.2</w:t>
      </w:r>
      <w:r w:rsidRPr="00016A64">
        <w:tab/>
      </w:r>
      <w:r>
        <w:t>Application Unique ID</w:t>
      </w:r>
      <w:bookmarkEnd w:id="1941"/>
      <w:bookmarkEnd w:id="1942"/>
      <w:bookmarkEnd w:id="1943"/>
      <w:bookmarkEnd w:id="1944"/>
      <w:bookmarkEnd w:id="1945"/>
      <w:bookmarkEnd w:id="1946"/>
      <w:bookmarkEnd w:id="1947"/>
      <w:bookmarkEnd w:id="1948"/>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49" w:name="_Toc20212437"/>
      <w:bookmarkStart w:id="1950" w:name="_Toc27731792"/>
      <w:bookmarkStart w:id="1951" w:name="_Toc36127570"/>
      <w:bookmarkStart w:id="1952" w:name="_Toc45214676"/>
      <w:bookmarkStart w:id="1953" w:name="_Toc51937815"/>
      <w:bookmarkStart w:id="1954" w:name="_Toc51938124"/>
      <w:bookmarkStart w:id="1955" w:name="_Toc92291311"/>
      <w:bookmarkStart w:id="1956" w:name="_Toc138337129"/>
      <w:r>
        <w:t>9.4</w:t>
      </w:r>
      <w:r w:rsidRPr="00345011">
        <w:t>.2.</w:t>
      </w:r>
      <w:r>
        <w:t>3</w:t>
      </w:r>
      <w:r w:rsidRPr="00345011">
        <w:tab/>
      </w:r>
      <w:r>
        <w:t>XML Schema</w:t>
      </w:r>
      <w:bookmarkEnd w:id="1949"/>
      <w:bookmarkEnd w:id="1950"/>
      <w:bookmarkEnd w:id="1951"/>
      <w:bookmarkEnd w:id="1952"/>
      <w:bookmarkEnd w:id="1953"/>
      <w:bookmarkEnd w:id="1954"/>
      <w:bookmarkEnd w:id="1955"/>
      <w:bookmarkEnd w:id="1956"/>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57" w:name="_Toc20212438"/>
      <w:bookmarkStart w:id="1958" w:name="_Toc27731793"/>
      <w:bookmarkStart w:id="1959" w:name="_Toc36127571"/>
      <w:bookmarkStart w:id="1960" w:name="_Toc45214677"/>
      <w:bookmarkStart w:id="1961" w:name="_Toc51937816"/>
      <w:bookmarkStart w:id="1962" w:name="_Toc51938125"/>
      <w:bookmarkStart w:id="1963" w:name="_Toc92291312"/>
      <w:bookmarkStart w:id="1964" w:name="_Toc138337130"/>
      <w:r>
        <w:t>9.4.2.4</w:t>
      </w:r>
      <w:r>
        <w:tab/>
        <w:t>Default Document Namespace</w:t>
      </w:r>
      <w:bookmarkEnd w:id="1957"/>
      <w:bookmarkEnd w:id="1958"/>
      <w:bookmarkEnd w:id="1959"/>
      <w:bookmarkEnd w:id="1960"/>
      <w:bookmarkEnd w:id="1961"/>
      <w:bookmarkEnd w:id="1962"/>
      <w:bookmarkEnd w:id="1963"/>
      <w:bookmarkEnd w:id="1964"/>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65" w:name="_Toc20212439"/>
      <w:bookmarkStart w:id="1966" w:name="_Toc27731794"/>
      <w:bookmarkStart w:id="1967" w:name="_Toc36127572"/>
      <w:bookmarkStart w:id="1968" w:name="_Toc45214678"/>
      <w:bookmarkStart w:id="1969" w:name="_Toc51937817"/>
      <w:bookmarkStart w:id="1970" w:name="_Toc51938126"/>
      <w:bookmarkStart w:id="1971" w:name="_Toc92291313"/>
      <w:bookmarkStart w:id="1972" w:name="_Toc138337131"/>
      <w:r>
        <w:t>9.4.2.5</w:t>
      </w:r>
      <w:r>
        <w:tab/>
        <w:t>MIME type</w:t>
      </w:r>
      <w:bookmarkEnd w:id="1965"/>
      <w:bookmarkEnd w:id="1966"/>
      <w:bookmarkEnd w:id="1967"/>
      <w:bookmarkEnd w:id="1968"/>
      <w:bookmarkEnd w:id="1969"/>
      <w:bookmarkEnd w:id="1970"/>
      <w:bookmarkEnd w:id="1971"/>
      <w:bookmarkEnd w:id="197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73" w:name="_Toc20212440"/>
      <w:bookmarkStart w:id="1974" w:name="_Toc27731795"/>
      <w:bookmarkStart w:id="1975" w:name="_Toc36127573"/>
      <w:bookmarkStart w:id="1976" w:name="_Toc45214679"/>
      <w:bookmarkStart w:id="1977" w:name="_Toc51937818"/>
      <w:bookmarkStart w:id="1978" w:name="_Toc51938127"/>
      <w:bookmarkStart w:id="1979" w:name="_Toc92291314"/>
      <w:bookmarkStart w:id="1980" w:name="_Toc138337132"/>
      <w:r>
        <w:t>9.4.2.6</w:t>
      </w:r>
      <w:r>
        <w:tab/>
        <w:t>Validation Constraints</w:t>
      </w:r>
      <w:bookmarkEnd w:id="1973"/>
      <w:bookmarkEnd w:id="1974"/>
      <w:bookmarkEnd w:id="1975"/>
      <w:bookmarkEnd w:id="1976"/>
      <w:bookmarkEnd w:id="1977"/>
      <w:bookmarkEnd w:id="1978"/>
      <w:bookmarkEnd w:id="1979"/>
      <w:bookmarkEnd w:id="1980"/>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81" w:name="_Toc20212441"/>
      <w:bookmarkStart w:id="1982" w:name="_Toc27731796"/>
      <w:bookmarkStart w:id="1983" w:name="_Toc36127574"/>
      <w:bookmarkStart w:id="1984" w:name="_Toc45214680"/>
      <w:bookmarkStart w:id="1985" w:name="_Toc51937819"/>
      <w:bookmarkStart w:id="1986" w:name="_Toc51938128"/>
      <w:bookmarkStart w:id="1987" w:name="_Toc92291315"/>
      <w:bookmarkStart w:id="1988" w:name="_Toc138337133"/>
      <w:r>
        <w:t>9.4.2.7</w:t>
      </w:r>
      <w:r w:rsidRPr="00345011">
        <w:tab/>
        <w:t>Data Semantics</w:t>
      </w:r>
      <w:bookmarkEnd w:id="1981"/>
      <w:bookmarkEnd w:id="1982"/>
      <w:bookmarkEnd w:id="1983"/>
      <w:bookmarkEnd w:id="1984"/>
      <w:bookmarkEnd w:id="1985"/>
      <w:bookmarkEnd w:id="1986"/>
      <w:bookmarkEnd w:id="1987"/>
      <w:bookmarkEnd w:id="1988"/>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89" w:name="_Toc20212442"/>
      <w:bookmarkStart w:id="1990" w:name="_Toc27731797"/>
      <w:bookmarkStart w:id="1991" w:name="_Toc36127575"/>
      <w:bookmarkStart w:id="1992" w:name="_Toc45214681"/>
      <w:bookmarkStart w:id="1993" w:name="_Toc51937820"/>
      <w:bookmarkStart w:id="1994" w:name="_Toc51938129"/>
      <w:bookmarkStart w:id="1995" w:name="_Toc92291316"/>
      <w:bookmarkStart w:id="1996" w:name="_Toc138337134"/>
      <w:r>
        <w:t>9.4.2.8</w:t>
      </w:r>
      <w:r>
        <w:tab/>
        <w:t>Naming Conventions</w:t>
      </w:r>
      <w:bookmarkEnd w:id="1989"/>
      <w:bookmarkEnd w:id="1990"/>
      <w:bookmarkEnd w:id="1991"/>
      <w:bookmarkEnd w:id="1992"/>
      <w:bookmarkEnd w:id="1993"/>
      <w:bookmarkEnd w:id="1994"/>
      <w:bookmarkEnd w:id="1995"/>
      <w:bookmarkEnd w:id="1996"/>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97" w:name="_Toc20212443"/>
      <w:bookmarkStart w:id="1998" w:name="_Toc27731798"/>
      <w:bookmarkStart w:id="1999" w:name="_Toc36127576"/>
      <w:bookmarkStart w:id="2000" w:name="_Toc45214682"/>
      <w:bookmarkStart w:id="2001" w:name="_Toc51937821"/>
      <w:bookmarkStart w:id="2002" w:name="_Toc51938130"/>
      <w:bookmarkStart w:id="2003" w:name="_Toc92291317"/>
      <w:bookmarkStart w:id="2004" w:name="_Toc138337135"/>
      <w:r>
        <w:t>9.4.2.9</w:t>
      </w:r>
      <w:r>
        <w:tab/>
        <w:t>Global documents</w:t>
      </w:r>
      <w:bookmarkEnd w:id="1997"/>
      <w:bookmarkEnd w:id="1998"/>
      <w:bookmarkEnd w:id="1999"/>
      <w:bookmarkEnd w:id="2000"/>
      <w:bookmarkEnd w:id="2001"/>
      <w:bookmarkEnd w:id="2002"/>
      <w:bookmarkEnd w:id="2003"/>
      <w:bookmarkEnd w:id="2004"/>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05" w:name="_Toc20212444"/>
      <w:bookmarkStart w:id="2006" w:name="_Toc27731799"/>
      <w:bookmarkStart w:id="2007" w:name="_Toc36127577"/>
      <w:bookmarkStart w:id="2008" w:name="_Toc45214683"/>
      <w:bookmarkStart w:id="2009" w:name="_Toc51937822"/>
      <w:bookmarkStart w:id="2010" w:name="_Toc51938131"/>
      <w:bookmarkStart w:id="2011" w:name="_Toc92291318"/>
      <w:bookmarkStart w:id="2012" w:name="_Toc138337136"/>
      <w:r>
        <w:t>9.4.2.10</w:t>
      </w:r>
      <w:r>
        <w:tab/>
        <w:t>Resource interdependencies</w:t>
      </w:r>
      <w:bookmarkEnd w:id="2005"/>
      <w:bookmarkEnd w:id="2006"/>
      <w:bookmarkEnd w:id="2007"/>
      <w:bookmarkEnd w:id="2008"/>
      <w:bookmarkEnd w:id="2009"/>
      <w:bookmarkEnd w:id="2010"/>
      <w:bookmarkEnd w:id="2011"/>
      <w:bookmarkEnd w:id="2012"/>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13" w:name="_Toc20212445"/>
      <w:bookmarkStart w:id="2014" w:name="_Toc27731800"/>
      <w:bookmarkStart w:id="2015" w:name="_Toc36127578"/>
      <w:bookmarkStart w:id="2016" w:name="_Toc45214684"/>
      <w:bookmarkStart w:id="2017" w:name="_Toc51937823"/>
      <w:bookmarkStart w:id="2018" w:name="_Toc51938132"/>
      <w:bookmarkStart w:id="2019" w:name="_Toc92291319"/>
      <w:bookmarkStart w:id="2020" w:name="_Toc138337137"/>
      <w:r>
        <w:t>9.4.2.11</w:t>
      </w:r>
      <w:r>
        <w:tab/>
        <w:t>Authorization Policies</w:t>
      </w:r>
      <w:bookmarkEnd w:id="2013"/>
      <w:bookmarkEnd w:id="2014"/>
      <w:bookmarkEnd w:id="2015"/>
      <w:bookmarkEnd w:id="2016"/>
      <w:bookmarkEnd w:id="2017"/>
      <w:bookmarkEnd w:id="2018"/>
      <w:bookmarkEnd w:id="2019"/>
      <w:bookmarkEnd w:id="2020"/>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21" w:name="_Toc20212446"/>
      <w:bookmarkStart w:id="2022" w:name="_Toc27731801"/>
      <w:bookmarkStart w:id="2023" w:name="_Toc36127579"/>
      <w:bookmarkStart w:id="2024" w:name="_Toc45214685"/>
      <w:bookmarkStart w:id="2025" w:name="_Toc51937824"/>
      <w:bookmarkStart w:id="2026" w:name="_Toc51938133"/>
      <w:bookmarkStart w:id="2027" w:name="_Toc92291320"/>
      <w:bookmarkStart w:id="2028" w:name="_Toc138337138"/>
      <w:r>
        <w:t>9.4.2.12</w:t>
      </w:r>
      <w:r>
        <w:tab/>
        <w:t>Subscription to Changes</w:t>
      </w:r>
      <w:bookmarkEnd w:id="2021"/>
      <w:bookmarkEnd w:id="2022"/>
      <w:bookmarkEnd w:id="2023"/>
      <w:bookmarkEnd w:id="2024"/>
      <w:bookmarkEnd w:id="2025"/>
      <w:bookmarkEnd w:id="2026"/>
      <w:bookmarkEnd w:id="2027"/>
      <w:bookmarkEnd w:id="2028"/>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29" w:name="_Toc20212447"/>
      <w:bookmarkStart w:id="2030" w:name="_Toc27731802"/>
      <w:bookmarkStart w:id="2031" w:name="_Toc36127580"/>
      <w:bookmarkStart w:id="2032" w:name="_Toc45214686"/>
      <w:bookmarkStart w:id="2033" w:name="_Toc51937825"/>
      <w:bookmarkStart w:id="2034" w:name="_Toc51938134"/>
      <w:bookmarkStart w:id="2035" w:name="_Toc92291321"/>
      <w:bookmarkStart w:id="2036" w:name="_Toc138337139"/>
      <w:r w:rsidRPr="00073326">
        <w:rPr>
          <w:lang w:val="en-US"/>
        </w:rPr>
        <w:t>10</w:t>
      </w:r>
      <w:r w:rsidRPr="00073326">
        <w:rPr>
          <w:lang w:val="en-US"/>
        </w:rPr>
        <w:tab/>
        <w:t>MCData configuration management documents</w:t>
      </w:r>
      <w:bookmarkEnd w:id="2029"/>
      <w:bookmarkEnd w:id="2030"/>
      <w:bookmarkEnd w:id="2031"/>
      <w:bookmarkEnd w:id="2032"/>
      <w:bookmarkEnd w:id="2033"/>
      <w:bookmarkEnd w:id="2034"/>
      <w:bookmarkEnd w:id="2035"/>
      <w:bookmarkEnd w:id="2036"/>
    </w:p>
    <w:p w14:paraId="7C0C1781" w14:textId="77777777" w:rsidR="00C367E9" w:rsidRPr="00986001" w:rsidRDefault="00C367E9" w:rsidP="00C367E9">
      <w:pPr>
        <w:pStyle w:val="Heading2"/>
      </w:pPr>
      <w:bookmarkStart w:id="2037" w:name="_Toc20212448"/>
      <w:bookmarkStart w:id="2038" w:name="_Toc27731803"/>
      <w:bookmarkStart w:id="2039" w:name="_Toc36127581"/>
      <w:bookmarkStart w:id="2040" w:name="_Toc45214687"/>
      <w:bookmarkStart w:id="2041" w:name="_Toc51937826"/>
      <w:bookmarkStart w:id="2042" w:name="_Toc51938135"/>
      <w:bookmarkStart w:id="2043" w:name="_Toc92291322"/>
      <w:bookmarkStart w:id="2044" w:name="_Toc138337140"/>
      <w:r>
        <w:t>10</w:t>
      </w:r>
      <w:r w:rsidRPr="00986001">
        <w:t>.1</w:t>
      </w:r>
      <w:r w:rsidRPr="00986001">
        <w:tab/>
        <w:t>Introduction</w:t>
      </w:r>
      <w:bookmarkEnd w:id="2037"/>
      <w:bookmarkEnd w:id="2038"/>
      <w:bookmarkEnd w:id="2039"/>
      <w:bookmarkEnd w:id="2040"/>
      <w:bookmarkEnd w:id="2041"/>
      <w:bookmarkEnd w:id="2042"/>
      <w:bookmarkEnd w:id="2043"/>
      <w:bookmarkEnd w:id="2044"/>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45" w:name="_Toc20212449"/>
      <w:bookmarkStart w:id="2046" w:name="_Toc27731804"/>
      <w:bookmarkStart w:id="2047" w:name="_Toc36127582"/>
      <w:bookmarkStart w:id="2048" w:name="_Toc45214688"/>
      <w:bookmarkStart w:id="2049" w:name="_Toc51937827"/>
      <w:bookmarkStart w:id="2050" w:name="_Toc51938136"/>
      <w:bookmarkStart w:id="2051" w:name="_Toc92291323"/>
      <w:bookmarkStart w:id="2052" w:name="_Toc138337141"/>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45"/>
      <w:bookmarkEnd w:id="2046"/>
      <w:bookmarkEnd w:id="2047"/>
      <w:bookmarkEnd w:id="2048"/>
      <w:bookmarkEnd w:id="2049"/>
      <w:bookmarkEnd w:id="2050"/>
      <w:bookmarkEnd w:id="2051"/>
      <w:bookmarkEnd w:id="2052"/>
    </w:p>
    <w:p w14:paraId="3978A0CD" w14:textId="77777777" w:rsidR="00C367E9" w:rsidRPr="00986001" w:rsidRDefault="00C367E9" w:rsidP="00C367E9">
      <w:pPr>
        <w:pStyle w:val="Heading3"/>
      </w:pPr>
      <w:bookmarkStart w:id="2053" w:name="_Toc20212450"/>
      <w:bookmarkStart w:id="2054" w:name="_Toc27731805"/>
      <w:bookmarkStart w:id="2055" w:name="_Toc36127583"/>
      <w:bookmarkStart w:id="2056" w:name="_Toc45214689"/>
      <w:bookmarkStart w:id="2057" w:name="_Toc51937828"/>
      <w:bookmarkStart w:id="2058" w:name="_Toc51938137"/>
      <w:bookmarkStart w:id="2059" w:name="_Toc92291324"/>
      <w:bookmarkStart w:id="2060" w:name="_Toc138337142"/>
      <w:r>
        <w:t>10.2.1</w:t>
      </w:r>
      <w:r>
        <w:tab/>
        <w:t>General</w:t>
      </w:r>
      <w:bookmarkEnd w:id="2053"/>
      <w:bookmarkEnd w:id="2054"/>
      <w:bookmarkEnd w:id="2055"/>
      <w:bookmarkEnd w:id="2056"/>
      <w:bookmarkEnd w:id="2057"/>
      <w:bookmarkEnd w:id="2058"/>
      <w:bookmarkEnd w:id="2059"/>
      <w:bookmarkEnd w:id="2060"/>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61" w:name="_Toc20212451"/>
      <w:bookmarkStart w:id="2062" w:name="_Toc27731806"/>
      <w:bookmarkStart w:id="2063" w:name="_Toc36127584"/>
      <w:bookmarkStart w:id="2064" w:name="_Toc45214690"/>
      <w:bookmarkStart w:id="2065" w:name="_Toc51937829"/>
      <w:bookmarkStart w:id="2066" w:name="_Toc51938138"/>
      <w:bookmarkStart w:id="2067" w:name="_Toc92291325"/>
      <w:bookmarkStart w:id="2068" w:name="MCCQCTEMPBM_00000051"/>
      <w:bookmarkStart w:id="2069" w:name="_Toc138337143"/>
      <w:r>
        <w:t>10.2.1A</w:t>
      </w:r>
      <w:r>
        <w:tab/>
        <w:t>MCData client access to MCData UE configuration documents</w:t>
      </w:r>
      <w:bookmarkEnd w:id="2061"/>
      <w:bookmarkEnd w:id="2062"/>
      <w:bookmarkEnd w:id="2063"/>
      <w:bookmarkEnd w:id="2064"/>
      <w:bookmarkEnd w:id="2065"/>
      <w:bookmarkEnd w:id="2066"/>
      <w:bookmarkEnd w:id="2067"/>
      <w:bookmarkEnd w:id="2069"/>
    </w:p>
    <w:bookmarkEnd w:id="2068"/>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70" w:name="_Toc20212452"/>
      <w:bookmarkStart w:id="2071" w:name="_Toc27731807"/>
      <w:bookmarkStart w:id="2072" w:name="_Toc36127585"/>
      <w:bookmarkStart w:id="2073" w:name="_Toc45214691"/>
      <w:bookmarkStart w:id="2074" w:name="_Toc51937830"/>
      <w:bookmarkStart w:id="2075" w:name="_Toc51938139"/>
      <w:bookmarkStart w:id="2076" w:name="_Toc92291326"/>
      <w:bookmarkStart w:id="2077" w:name="_Toc138337144"/>
      <w:r>
        <w:t>10.2.2</w:t>
      </w:r>
      <w:r>
        <w:tab/>
        <w:t>C</w:t>
      </w:r>
      <w:r w:rsidRPr="00986001">
        <w:t>oding</w:t>
      </w:r>
      <w:bookmarkEnd w:id="2070"/>
      <w:bookmarkEnd w:id="2071"/>
      <w:bookmarkEnd w:id="2072"/>
      <w:bookmarkEnd w:id="2073"/>
      <w:bookmarkEnd w:id="2074"/>
      <w:bookmarkEnd w:id="2075"/>
      <w:bookmarkEnd w:id="2076"/>
      <w:bookmarkEnd w:id="2077"/>
    </w:p>
    <w:p w14:paraId="4F8DE04A" w14:textId="77777777" w:rsidR="00C367E9" w:rsidRPr="0019247C" w:rsidRDefault="00C367E9" w:rsidP="00C367E9">
      <w:pPr>
        <w:pStyle w:val="Heading4"/>
      </w:pPr>
      <w:bookmarkStart w:id="2078" w:name="_Toc20212453"/>
      <w:bookmarkStart w:id="2079" w:name="_Toc27731808"/>
      <w:bookmarkStart w:id="2080" w:name="_Toc36127586"/>
      <w:bookmarkStart w:id="2081" w:name="_Toc45214692"/>
      <w:bookmarkStart w:id="2082" w:name="_Toc51937831"/>
      <w:bookmarkStart w:id="2083" w:name="_Toc51938140"/>
      <w:bookmarkStart w:id="2084" w:name="_Toc92291327"/>
      <w:bookmarkStart w:id="2085" w:name="_Toc138337145"/>
      <w:r>
        <w:t>10.2.2.1</w:t>
      </w:r>
      <w:r>
        <w:tab/>
        <w:t>Structure</w:t>
      </w:r>
      <w:bookmarkEnd w:id="2078"/>
      <w:bookmarkEnd w:id="2079"/>
      <w:bookmarkEnd w:id="2080"/>
      <w:bookmarkEnd w:id="2081"/>
      <w:bookmarkEnd w:id="2082"/>
      <w:bookmarkEnd w:id="2083"/>
      <w:bookmarkEnd w:id="2084"/>
      <w:bookmarkEnd w:id="2085"/>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86" w:name="_Toc20212454"/>
      <w:bookmarkStart w:id="2087" w:name="_Toc27731809"/>
      <w:bookmarkStart w:id="2088" w:name="_Toc36127587"/>
      <w:bookmarkStart w:id="2089" w:name="_Toc45214693"/>
      <w:bookmarkStart w:id="2090" w:name="_Toc51937832"/>
      <w:bookmarkStart w:id="2091" w:name="_Toc51938141"/>
      <w:bookmarkStart w:id="2092" w:name="_Toc92291328"/>
      <w:bookmarkStart w:id="2093" w:name="_Toc138337146"/>
      <w:r>
        <w:t>10</w:t>
      </w:r>
      <w:r w:rsidRPr="000B2651">
        <w:t>.</w:t>
      </w:r>
      <w:r>
        <w:t>2</w:t>
      </w:r>
      <w:r w:rsidRPr="000B2651">
        <w:t>.2.2</w:t>
      </w:r>
      <w:r w:rsidRPr="000B2651">
        <w:tab/>
        <w:t>Application Unique ID</w:t>
      </w:r>
      <w:bookmarkEnd w:id="2086"/>
      <w:bookmarkEnd w:id="2087"/>
      <w:bookmarkEnd w:id="2088"/>
      <w:bookmarkEnd w:id="2089"/>
      <w:bookmarkEnd w:id="2090"/>
      <w:bookmarkEnd w:id="2091"/>
      <w:bookmarkEnd w:id="2092"/>
      <w:bookmarkEnd w:id="2093"/>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94" w:name="_Toc20212455"/>
      <w:bookmarkStart w:id="2095" w:name="_Toc27731810"/>
      <w:bookmarkStart w:id="2096" w:name="_Toc36127588"/>
      <w:bookmarkStart w:id="2097" w:name="_Toc45214694"/>
      <w:bookmarkStart w:id="2098" w:name="_Toc51937833"/>
      <w:bookmarkStart w:id="2099" w:name="_Toc51938142"/>
      <w:bookmarkStart w:id="2100" w:name="_Toc92291329"/>
      <w:bookmarkStart w:id="2101" w:name="_Toc138337147"/>
      <w:r>
        <w:t>10</w:t>
      </w:r>
      <w:r w:rsidRPr="00F70427">
        <w:t>.</w:t>
      </w:r>
      <w:r>
        <w:t>2</w:t>
      </w:r>
      <w:r w:rsidRPr="00F70427">
        <w:t>.2.3</w:t>
      </w:r>
      <w:r w:rsidRPr="00F70427">
        <w:tab/>
        <w:t>XML Schema</w:t>
      </w:r>
      <w:bookmarkEnd w:id="2094"/>
      <w:bookmarkEnd w:id="2095"/>
      <w:bookmarkEnd w:id="2096"/>
      <w:bookmarkEnd w:id="2097"/>
      <w:bookmarkEnd w:id="2098"/>
      <w:bookmarkEnd w:id="2099"/>
      <w:bookmarkEnd w:id="2100"/>
      <w:bookmarkEnd w:id="210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102" w:name="_Toc20212456"/>
      <w:bookmarkStart w:id="2103" w:name="_Toc27731811"/>
      <w:bookmarkStart w:id="2104" w:name="_Toc36127589"/>
      <w:bookmarkStart w:id="2105" w:name="_Toc45214695"/>
      <w:bookmarkStart w:id="2106" w:name="_Toc51937834"/>
      <w:bookmarkStart w:id="2107" w:name="_Toc51938143"/>
      <w:bookmarkStart w:id="2108" w:name="_Toc92291330"/>
      <w:bookmarkStart w:id="2109" w:name="_Toc138337148"/>
      <w:r>
        <w:t>10</w:t>
      </w:r>
      <w:r w:rsidRPr="000B2651">
        <w:t>.</w:t>
      </w:r>
      <w:r>
        <w:t>2</w:t>
      </w:r>
      <w:r w:rsidRPr="000B2651">
        <w:t>.2.4</w:t>
      </w:r>
      <w:r w:rsidRPr="000B2651">
        <w:tab/>
        <w:t xml:space="preserve">Default </w:t>
      </w:r>
      <w:r>
        <w:t xml:space="preserve">Document </w:t>
      </w:r>
      <w:r w:rsidRPr="000B2651">
        <w:t>Namespace</w:t>
      </w:r>
      <w:bookmarkEnd w:id="2102"/>
      <w:bookmarkEnd w:id="2103"/>
      <w:bookmarkEnd w:id="2104"/>
      <w:bookmarkEnd w:id="2105"/>
      <w:bookmarkEnd w:id="2106"/>
      <w:bookmarkEnd w:id="2107"/>
      <w:bookmarkEnd w:id="2108"/>
      <w:bookmarkEnd w:id="2109"/>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10" w:name="_Toc20212457"/>
      <w:bookmarkStart w:id="2111" w:name="_Toc27731812"/>
      <w:bookmarkStart w:id="2112" w:name="_Toc36127590"/>
      <w:bookmarkStart w:id="2113" w:name="_Toc45214696"/>
      <w:bookmarkStart w:id="2114" w:name="_Toc51937835"/>
      <w:bookmarkStart w:id="2115" w:name="_Toc51938144"/>
      <w:bookmarkStart w:id="2116" w:name="_Toc92291331"/>
      <w:bookmarkStart w:id="2117" w:name="_Toc138337149"/>
      <w:r>
        <w:t>10</w:t>
      </w:r>
      <w:r w:rsidRPr="000B2651">
        <w:t>.</w:t>
      </w:r>
      <w:r>
        <w:t>2</w:t>
      </w:r>
      <w:r w:rsidRPr="000B2651">
        <w:t>.2.5</w:t>
      </w:r>
      <w:r w:rsidRPr="000B2651">
        <w:tab/>
        <w:t>MIME type</w:t>
      </w:r>
      <w:bookmarkEnd w:id="2110"/>
      <w:bookmarkEnd w:id="2111"/>
      <w:bookmarkEnd w:id="2112"/>
      <w:bookmarkEnd w:id="2113"/>
      <w:bookmarkEnd w:id="2114"/>
      <w:bookmarkEnd w:id="2115"/>
      <w:bookmarkEnd w:id="2116"/>
      <w:bookmarkEnd w:id="2117"/>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18" w:name="_Toc20212458"/>
      <w:bookmarkStart w:id="2119" w:name="_Toc27731813"/>
      <w:bookmarkStart w:id="2120" w:name="_Toc36127591"/>
      <w:bookmarkStart w:id="2121" w:name="_Toc45214697"/>
      <w:bookmarkStart w:id="2122" w:name="_Toc51937836"/>
      <w:bookmarkStart w:id="2123" w:name="_Toc51938145"/>
      <w:bookmarkStart w:id="2124" w:name="_Toc92291332"/>
      <w:bookmarkStart w:id="2125" w:name="_Toc138337150"/>
      <w:r>
        <w:t>10</w:t>
      </w:r>
      <w:r w:rsidRPr="000B2651">
        <w:t>.</w:t>
      </w:r>
      <w:r>
        <w:t>2</w:t>
      </w:r>
      <w:r w:rsidRPr="000B2651">
        <w:t>.2.6</w:t>
      </w:r>
      <w:r w:rsidRPr="000B2651">
        <w:tab/>
        <w:t>Validation Constraints</w:t>
      </w:r>
      <w:bookmarkEnd w:id="2118"/>
      <w:bookmarkEnd w:id="2119"/>
      <w:bookmarkEnd w:id="2120"/>
      <w:bookmarkEnd w:id="2121"/>
      <w:bookmarkEnd w:id="2122"/>
      <w:bookmarkEnd w:id="2123"/>
      <w:bookmarkEnd w:id="2124"/>
      <w:bookmarkEnd w:id="2125"/>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26" w:name="_Toc20212459"/>
      <w:bookmarkStart w:id="2127" w:name="_Toc27731814"/>
      <w:bookmarkStart w:id="2128" w:name="_Toc36127592"/>
      <w:bookmarkStart w:id="2129" w:name="_Toc45214698"/>
      <w:bookmarkStart w:id="2130" w:name="_Toc51937837"/>
      <w:bookmarkStart w:id="2131" w:name="_Toc51938146"/>
      <w:bookmarkStart w:id="2132" w:name="_Toc92291333"/>
      <w:bookmarkStart w:id="2133" w:name="_Toc138337151"/>
      <w:r w:rsidRPr="005B303F">
        <w:t>10.2.2.7</w:t>
      </w:r>
      <w:r w:rsidRPr="005B303F">
        <w:tab/>
        <w:t>Data Semantics</w:t>
      </w:r>
      <w:bookmarkEnd w:id="2126"/>
      <w:bookmarkEnd w:id="2127"/>
      <w:bookmarkEnd w:id="2128"/>
      <w:bookmarkEnd w:id="2129"/>
      <w:bookmarkEnd w:id="2130"/>
      <w:bookmarkEnd w:id="2131"/>
      <w:bookmarkEnd w:id="2132"/>
      <w:bookmarkEnd w:id="213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34" w:name="_Toc20212460"/>
      <w:bookmarkStart w:id="2135" w:name="_Toc27731815"/>
      <w:bookmarkStart w:id="2136" w:name="_Toc36127593"/>
      <w:bookmarkStart w:id="2137" w:name="_Toc45214699"/>
      <w:bookmarkStart w:id="2138" w:name="_Toc51937838"/>
      <w:bookmarkStart w:id="2139" w:name="_Toc51938147"/>
      <w:bookmarkStart w:id="2140" w:name="_Toc92291334"/>
      <w:bookmarkStart w:id="2141" w:name="_Toc138337152"/>
      <w:r>
        <w:t>10</w:t>
      </w:r>
      <w:r w:rsidRPr="00794952">
        <w:t>.</w:t>
      </w:r>
      <w:r>
        <w:t>2</w:t>
      </w:r>
      <w:r w:rsidRPr="00794952">
        <w:t>.2.8</w:t>
      </w:r>
      <w:r w:rsidRPr="00794952">
        <w:tab/>
        <w:t>Naming Conventions</w:t>
      </w:r>
      <w:bookmarkEnd w:id="2134"/>
      <w:bookmarkEnd w:id="2135"/>
      <w:bookmarkEnd w:id="2136"/>
      <w:bookmarkEnd w:id="2137"/>
      <w:bookmarkEnd w:id="2138"/>
      <w:bookmarkEnd w:id="2139"/>
      <w:bookmarkEnd w:id="2140"/>
      <w:bookmarkEnd w:id="2141"/>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42" w:name="_Toc20212461"/>
      <w:bookmarkStart w:id="2143" w:name="_Toc27731816"/>
      <w:bookmarkStart w:id="2144" w:name="_Toc36127594"/>
      <w:bookmarkStart w:id="2145" w:name="_Toc45214700"/>
      <w:bookmarkStart w:id="2146" w:name="_Toc51937839"/>
      <w:bookmarkStart w:id="2147" w:name="_Toc51938148"/>
      <w:bookmarkStart w:id="2148" w:name="_Toc92291335"/>
      <w:bookmarkStart w:id="2149" w:name="_Toc138337153"/>
      <w:r>
        <w:t>10</w:t>
      </w:r>
      <w:r w:rsidRPr="00794952">
        <w:t>.</w:t>
      </w:r>
      <w:r>
        <w:t>2</w:t>
      </w:r>
      <w:r w:rsidRPr="00794952">
        <w:t>.2.9</w:t>
      </w:r>
      <w:r w:rsidRPr="00794952">
        <w:tab/>
        <w:t>Global documents</w:t>
      </w:r>
      <w:bookmarkEnd w:id="2142"/>
      <w:bookmarkEnd w:id="2143"/>
      <w:bookmarkEnd w:id="2144"/>
      <w:bookmarkEnd w:id="2145"/>
      <w:bookmarkEnd w:id="2146"/>
      <w:bookmarkEnd w:id="2147"/>
      <w:bookmarkEnd w:id="2148"/>
      <w:bookmarkEnd w:id="2149"/>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50" w:name="_Toc20212462"/>
      <w:bookmarkStart w:id="2151" w:name="_Toc27731817"/>
      <w:bookmarkStart w:id="2152" w:name="_Toc36127595"/>
      <w:bookmarkStart w:id="2153" w:name="_Toc45214701"/>
      <w:bookmarkStart w:id="2154" w:name="_Toc51937840"/>
      <w:bookmarkStart w:id="2155" w:name="_Toc51938149"/>
      <w:bookmarkStart w:id="2156" w:name="_Toc92291336"/>
      <w:bookmarkStart w:id="2157" w:name="_Toc138337154"/>
      <w:r>
        <w:t>10</w:t>
      </w:r>
      <w:r w:rsidRPr="00794952">
        <w:t>.</w:t>
      </w:r>
      <w:r>
        <w:t>2</w:t>
      </w:r>
      <w:r w:rsidRPr="00794952">
        <w:t>.2.10</w:t>
      </w:r>
      <w:r w:rsidRPr="00794952">
        <w:tab/>
        <w:t>Resource interdependencies</w:t>
      </w:r>
      <w:bookmarkEnd w:id="2150"/>
      <w:bookmarkEnd w:id="2151"/>
      <w:bookmarkEnd w:id="2152"/>
      <w:bookmarkEnd w:id="2153"/>
      <w:bookmarkEnd w:id="2154"/>
      <w:bookmarkEnd w:id="2155"/>
      <w:bookmarkEnd w:id="2156"/>
      <w:bookmarkEnd w:id="2157"/>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58" w:name="_Toc20212463"/>
      <w:bookmarkStart w:id="2159" w:name="_Toc27731818"/>
      <w:bookmarkStart w:id="2160" w:name="_Toc36127596"/>
      <w:bookmarkStart w:id="2161" w:name="_Toc45214702"/>
      <w:bookmarkStart w:id="2162" w:name="_Toc51937841"/>
      <w:bookmarkStart w:id="2163" w:name="_Toc51938150"/>
      <w:bookmarkStart w:id="2164" w:name="_Toc92291337"/>
      <w:bookmarkStart w:id="2165" w:name="_Toc138337155"/>
      <w:r>
        <w:t>10</w:t>
      </w:r>
      <w:r w:rsidRPr="00794952">
        <w:t>.</w:t>
      </w:r>
      <w:r>
        <w:t>2</w:t>
      </w:r>
      <w:r w:rsidRPr="00794952">
        <w:t>.2.11</w:t>
      </w:r>
      <w:r w:rsidRPr="00794952">
        <w:tab/>
        <w:t>Authorization Policies</w:t>
      </w:r>
      <w:bookmarkEnd w:id="2158"/>
      <w:bookmarkEnd w:id="2159"/>
      <w:bookmarkEnd w:id="2160"/>
      <w:bookmarkEnd w:id="2161"/>
      <w:bookmarkEnd w:id="2162"/>
      <w:bookmarkEnd w:id="2163"/>
      <w:bookmarkEnd w:id="2164"/>
      <w:bookmarkEnd w:id="2165"/>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66" w:name="_Toc20212464"/>
      <w:bookmarkStart w:id="2167" w:name="_Toc27731819"/>
      <w:bookmarkStart w:id="2168" w:name="_Toc36127597"/>
      <w:bookmarkStart w:id="2169" w:name="_Toc45214703"/>
      <w:bookmarkStart w:id="2170" w:name="_Toc51937842"/>
      <w:bookmarkStart w:id="2171" w:name="_Toc51938151"/>
      <w:bookmarkStart w:id="2172" w:name="_Toc92291338"/>
      <w:bookmarkStart w:id="2173" w:name="_Toc138337156"/>
      <w:r>
        <w:t>10</w:t>
      </w:r>
      <w:r w:rsidRPr="00794952">
        <w:t>.</w:t>
      </w:r>
      <w:r>
        <w:t>2</w:t>
      </w:r>
      <w:r w:rsidRPr="00794952">
        <w:t>.2.12</w:t>
      </w:r>
      <w:r w:rsidRPr="00794952">
        <w:tab/>
        <w:t>Subscription to Changes</w:t>
      </w:r>
      <w:bookmarkEnd w:id="2166"/>
      <w:bookmarkEnd w:id="2167"/>
      <w:bookmarkEnd w:id="2168"/>
      <w:bookmarkEnd w:id="2169"/>
      <w:bookmarkEnd w:id="2170"/>
      <w:bookmarkEnd w:id="2171"/>
      <w:bookmarkEnd w:id="2172"/>
      <w:bookmarkEnd w:id="2173"/>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74" w:name="_Toc20212465"/>
      <w:bookmarkStart w:id="2175" w:name="_Toc27731820"/>
      <w:bookmarkStart w:id="2176" w:name="_Toc36127598"/>
      <w:bookmarkStart w:id="2177" w:name="_Toc45214704"/>
      <w:bookmarkStart w:id="2178" w:name="_Toc51937843"/>
      <w:bookmarkStart w:id="2179" w:name="_Toc51938152"/>
      <w:bookmarkStart w:id="2180" w:name="_Toc92291339"/>
      <w:bookmarkStart w:id="2181" w:name="_Toc138337157"/>
      <w:r w:rsidRPr="00073326">
        <w:t>10.3</w:t>
      </w:r>
      <w:r w:rsidRPr="00073326">
        <w:tab/>
        <w:t>MCData user profile configuration document</w:t>
      </w:r>
      <w:bookmarkEnd w:id="2174"/>
      <w:bookmarkEnd w:id="2175"/>
      <w:bookmarkEnd w:id="2176"/>
      <w:bookmarkEnd w:id="2177"/>
      <w:bookmarkEnd w:id="2178"/>
      <w:bookmarkEnd w:id="2179"/>
      <w:bookmarkEnd w:id="2180"/>
      <w:bookmarkEnd w:id="2181"/>
    </w:p>
    <w:p w14:paraId="7AA8C4BA" w14:textId="77777777" w:rsidR="00C367E9" w:rsidRPr="00986001" w:rsidRDefault="00C367E9" w:rsidP="00C367E9">
      <w:pPr>
        <w:pStyle w:val="Heading3"/>
      </w:pPr>
      <w:bookmarkStart w:id="2182" w:name="_Toc20212466"/>
      <w:bookmarkStart w:id="2183" w:name="_Toc27731821"/>
      <w:bookmarkStart w:id="2184" w:name="_Toc36127599"/>
      <w:bookmarkStart w:id="2185" w:name="_Toc45214705"/>
      <w:bookmarkStart w:id="2186" w:name="_Toc51937844"/>
      <w:bookmarkStart w:id="2187" w:name="_Toc51938153"/>
      <w:bookmarkStart w:id="2188" w:name="_Toc92291340"/>
      <w:bookmarkStart w:id="2189" w:name="_Toc138337158"/>
      <w:r>
        <w:t>10.3.1</w:t>
      </w:r>
      <w:r>
        <w:tab/>
        <w:t>General</w:t>
      </w:r>
      <w:bookmarkEnd w:id="2182"/>
      <w:bookmarkEnd w:id="2183"/>
      <w:bookmarkEnd w:id="2184"/>
      <w:bookmarkEnd w:id="2185"/>
      <w:bookmarkEnd w:id="2186"/>
      <w:bookmarkEnd w:id="2187"/>
      <w:bookmarkEnd w:id="2188"/>
      <w:bookmarkEnd w:id="2189"/>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90" w:name="_Toc20212467"/>
      <w:bookmarkStart w:id="2191" w:name="_Toc27731822"/>
      <w:bookmarkStart w:id="2192" w:name="_Toc36127600"/>
      <w:bookmarkStart w:id="2193" w:name="_Toc45214706"/>
      <w:bookmarkStart w:id="2194" w:name="_Toc51937845"/>
      <w:bookmarkStart w:id="2195" w:name="_Toc51938154"/>
      <w:bookmarkStart w:id="2196" w:name="_Toc92291341"/>
      <w:bookmarkStart w:id="2197" w:name="MCCQCTEMPBM_00000052"/>
      <w:bookmarkStart w:id="2198" w:name="_Toc138337159"/>
      <w:r>
        <w:t>10.3.1A</w:t>
      </w:r>
      <w:r>
        <w:tab/>
        <w:t>MCData client access to MCData user profile documents</w:t>
      </w:r>
      <w:bookmarkEnd w:id="2190"/>
      <w:bookmarkEnd w:id="2191"/>
      <w:bookmarkEnd w:id="2192"/>
      <w:bookmarkEnd w:id="2193"/>
      <w:bookmarkEnd w:id="2194"/>
      <w:bookmarkEnd w:id="2195"/>
      <w:bookmarkEnd w:id="2196"/>
      <w:bookmarkEnd w:id="2198"/>
    </w:p>
    <w:bookmarkEnd w:id="219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99" w:name="_Toc20212468"/>
      <w:bookmarkStart w:id="2200" w:name="_Toc27731823"/>
      <w:bookmarkStart w:id="2201" w:name="_Toc36127601"/>
      <w:bookmarkStart w:id="2202" w:name="_Toc45214707"/>
      <w:bookmarkStart w:id="2203" w:name="_Toc51937846"/>
      <w:bookmarkStart w:id="2204" w:name="_Toc51938155"/>
      <w:bookmarkStart w:id="2205" w:name="_Toc92291342"/>
      <w:bookmarkStart w:id="2206" w:name="_Toc138337160"/>
      <w:r>
        <w:t>10.3.2</w:t>
      </w:r>
      <w:r>
        <w:tab/>
        <w:t>C</w:t>
      </w:r>
      <w:r w:rsidRPr="00986001">
        <w:t>oding</w:t>
      </w:r>
      <w:bookmarkEnd w:id="2199"/>
      <w:bookmarkEnd w:id="2200"/>
      <w:bookmarkEnd w:id="2201"/>
      <w:bookmarkEnd w:id="2202"/>
      <w:bookmarkEnd w:id="2203"/>
      <w:bookmarkEnd w:id="2204"/>
      <w:bookmarkEnd w:id="2205"/>
      <w:bookmarkEnd w:id="2206"/>
    </w:p>
    <w:p w14:paraId="69B655C7" w14:textId="77777777" w:rsidR="00C367E9" w:rsidRPr="0045024E" w:rsidRDefault="00C367E9" w:rsidP="00C367E9">
      <w:pPr>
        <w:pStyle w:val="Heading4"/>
      </w:pPr>
      <w:bookmarkStart w:id="2207" w:name="_Toc20212469"/>
      <w:bookmarkStart w:id="2208" w:name="_Toc27731824"/>
      <w:bookmarkStart w:id="2209" w:name="_Toc36127602"/>
      <w:bookmarkStart w:id="2210" w:name="_Toc45214708"/>
      <w:bookmarkStart w:id="2211" w:name="_Toc51937847"/>
      <w:bookmarkStart w:id="2212" w:name="_Toc51938156"/>
      <w:bookmarkStart w:id="2213" w:name="_Toc92291343"/>
      <w:bookmarkStart w:id="2214" w:name="_Toc138337161"/>
      <w:r>
        <w:t>10.3</w:t>
      </w:r>
      <w:r w:rsidRPr="0045024E">
        <w:t>.2.1</w:t>
      </w:r>
      <w:r>
        <w:tab/>
      </w:r>
      <w:r w:rsidRPr="0045024E">
        <w:t>Structure</w:t>
      </w:r>
      <w:bookmarkEnd w:id="2207"/>
      <w:bookmarkEnd w:id="2208"/>
      <w:bookmarkEnd w:id="2209"/>
      <w:bookmarkEnd w:id="2210"/>
      <w:bookmarkEnd w:id="2211"/>
      <w:bookmarkEnd w:id="2212"/>
      <w:bookmarkEnd w:id="2213"/>
      <w:bookmarkEnd w:id="221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1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1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16" w:name="_Toc20212470"/>
      <w:bookmarkStart w:id="2217" w:name="_Toc27731825"/>
      <w:bookmarkStart w:id="2218" w:name="_Toc36127603"/>
      <w:bookmarkStart w:id="2219" w:name="_Toc45214709"/>
      <w:bookmarkStart w:id="2220" w:name="_Toc51937848"/>
      <w:bookmarkStart w:id="2221" w:name="_Toc51938157"/>
      <w:bookmarkStart w:id="2222" w:name="_Toc92291344"/>
      <w:bookmarkStart w:id="2223" w:name="_Toc138337162"/>
      <w:r>
        <w:t>10.3</w:t>
      </w:r>
      <w:r w:rsidRPr="0045024E">
        <w:t>.2.2</w:t>
      </w:r>
      <w:r w:rsidRPr="0045024E">
        <w:tab/>
        <w:t>Application Unique ID</w:t>
      </w:r>
      <w:bookmarkEnd w:id="2216"/>
      <w:bookmarkEnd w:id="2217"/>
      <w:bookmarkEnd w:id="2218"/>
      <w:bookmarkEnd w:id="2219"/>
      <w:bookmarkEnd w:id="2220"/>
      <w:bookmarkEnd w:id="2221"/>
      <w:bookmarkEnd w:id="2222"/>
      <w:bookmarkEnd w:id="2223"/>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24" w:name="_Toc20212471"/>
      <w:bookmarkStart w:id="2225" w:name="_Toc27731826"/>
      <w:bookmarkStart w:id="2226" w:name="_Toc36127604"/>
      <w:bookmarkStart w:id="2227" w:name="_Toc45214710"/>
      <w:bookmarkStart w:id="2228" w:name="_Toc51937849"/>
      <w:bookmarkStart w:id="2229" w:name="_Toc51938158"/>
      <w:bookmarkStart w:id="2230" w:name="_Toc92291345"/>
      <w:bookmarkStart w:id="2231" w:name="_Toc138337163"/>
      <w:r>
        <w:t>10.3</w:t>
      </w:r>
      <w:r w:rsidRPr="0045024E">
        <w:t>.2.3</w:t>
      </w:r>
      <w:r w:rsidRPr="0045024E">
        <w:tab/>
        <w:t>XML Schema</w:t>
      </w:r>
      <w:bookmarkEnd w:id="2224"/>
      <w:bookmarkEnd w:id="2225"/>
      <w:bookmarkEnd w:id="2226"/>
      <w:bookmarkEnd w:id="2227"/>
      <w:bookmarkEnd w:id="2228"/>
      <w:bookmarkEnd w:id="2229"/>
      <w:bookmarkEnd w:id="2230"/>
      <w:bookmarkEnd w:id="2231"/>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797CAF0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32" w:name="_Toc20212472"/>
      <w:bookmarkStart w:id="2233" w:name="_Toc27731827"/>
      <w:bookmarkStart w:id="2234" w:name="_Toc36127605"/>
      <w:bookmarkStart w:id="2235" w:name="_Toc45214711"/>
      <w:bookmarkStart w:id="2236" w:name="_Toc51937850"/>
      <w:bookmarkStart w:id="2237" w:name="_Toc51938159"/>
      <w:bookmarkStart w:id="2238" w:name="_Toc92291346"/>
      <w:bookmarkStart w:id="2239" w:name="_Toc138337164"/>
      <w:r>
        <w:t>10.3</w:t>
      </w:r>
      <w:r w:rsidRPr="0045024E">
        <w:t>.2.4</w:t>
      </w:r>
      <w:r w:rsidRPr="0045024E">
        <w:tab/>
        <w:t xml:space="preserve">Default </w:t>
      </w:r>
      <w:r>
        <w:t xml:space="preserve">Document </w:t>
      </w:r>
      <w:r w:rsidRPr="0045024E">
        <w:t>Namespace</w:t>
      </w:r>
      <w:bookmarkEnd w:id="2232"/>
      <w:bookmarkEnd w:id="2233"/>
      <w:bookmarkEnd w:id="2234"/>
      <w:bookmarkEnd w:id="2235"/>
      <w:bookmarkEnd w:id="2236"/>
      <w:bookmarkEnd w:id="2237"/>
      <w:bookmarkEnd w:id="2238"/>
      <w:bookmarkEnd w:id="2239"/>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40" w:name="_Toc20212473"/>
      <w:bookmarkStart w:id="2241" w:name="_Toc27731828"/>
      <w:bookmarkStart w:id="2242" w:name="_Toc36127606"/>
      <w:bookmarkStart w:id="2243" w:name="_Toc45214712"/>
      <w:bookmarkStart w:id="2244" w:name="_Toc51937851"/>
      <w:bookmarkStart w:id="2245" w:name="_Toc51938160"/>
      <w:bookmarkStart w:id="2246" w:name="_Toc92291347"/>
      <w:bookmarkStart w:id="2247" w:name="_Toc138337165"/>
      <w:r>
        <w:t>10.3</w:t>
      </w:r>
      <w:r w:rsidRPr="0045024E">
        <w:t>.2.5</w:t>
      </w:r>
      <w:r w:rsidRPr="0045024E">
        <w:tab/>
        <w:t>MIME type</w:t>
      </w:r>
      <w:bookmarkEnd w:id="2240"/>
      <w:bookmarkEnd w:id="2241"/>
      <w:bookmarkEnd w:id="2242"/>
      <w:bookmarkEnd w:id="2243"/>
      <w:bookmarkEnd w:id="2244"/>
      <w:bookmarkEnd w:id="2245"/>
      <w:bookmarkEnd w:id="2246"/>
      <w:bookmarkEnd w:id="2247"/>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48" w:name="_Toc20212474"/>
      <w:bookmarkStart w:id="2249" w:name="_Toc27731829"/>
      <w:bookmarkStart w:id="2250" w:name="_Toc36127607"/>
      <w:bookmarkStart w:id="2251" w:name="_Toc45214713"/>
      <w:bookmarkStart w:id="2252" w:name="_Toc51937852"/>
      <w:bookmarkStart w:id="2253" w:name="_Toc51938161"/>
      <w:bookmarkStart w:id="2254" w:name="_Toc92291348"/>
      <w:bookmarkStart w:id="2255" w:name="_Toc138337166"/>
      <w:r>
        <w:t>10.3</w:t>
      </w:r>
      <w:r w:rsidRPr="0045024E">
        <w:t>.2.6</w:t>
      </w:r>
      <w:r w:rsidRPr="0045024E">
        <w:tab/>
        <w:t>Validation Constraints</w:t>
      </w:r>
      <w:bookmarkEnd w:id="2248"/>
      <w:bookmarkEnd w:id="2249"/>
      <w:bookmarkEnd w:id="2250"/>
      <w:bookmarkEnd w:id="2251"/>
      <w:bookmarkEnd w:id="2252"/>
      <w:bookmarkEnd w:id="2253"/>
      <w:bookmarkEnd w:id="2254"/>
      <w:bookmarkEnd w:id="2255"/>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56" w:name="_Toc20212475"/>
      <w:bookmarkStart w:id="2257" w:name="_Toc27731830"/>
      <w:bookmarkStart w:id="2258" w:name="_Toc36127608"/>
      <w:bookmarkStart w:id="2259" w:name="_Toc45214714"/>
      <w:bookmarkStart w:id="2260" w:name="_Toc51937853"/>
      <w:bookmarkStart w:id="2261" w:name="_Toc51938162"/>
      <w:bookmarkStart w:id="2262" w:name="_Toc92291349"/>
      <w:bookmarkStart w:id="2263" w:name="_Toc138337167"/>
      <w:r>
        <w:t>10.3</w:t>
      </w:r>
      <w:r w:rsidRPr="0045024E">
        <w:t>.2.7</w:t>
      </w:r>
      <w:r w:rsidRPr="0045024E">
        <w:tab/>
        <w:t>Data Semantics</w:t>
      </w:r>
      <w:bookmarkEnd w:id="2256"/>
      <w:bookmarkEnd w:id="2257"/>
      <w:bookmarkEnd w:id="2258"/>
      <w:bookmarkEnd w:id="2259"/>
      <w:bookmarkEnd w:id="2260"/>
      <w:bookmarkEnd w:id="2261"/>
      <w:bookmarkEnd w:id="2262"/>
      <w:bookmarkEnd w:id="226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6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6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5A925B49"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3BC4D8D6"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65" w:name="_Hlk40207646"/>
      <w:r>
        <w:rPr>
          <w:rFonts w:eastAsia="Malgun Gothic"/>
        </w:rPr>
        <w:t>MessageStoreHostname</w:t>
      </w:r>
      <w:bookmarkEnd w:id="226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62EE7683" w14:textId="77777777" w:rsidR="007905C8" w:rsidRDefault="007905C8" w:rsidP="007905C8">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4279CA07" w14:textId="61D4C83D" w:rsidR="007905C8" w:rsidRDefault="007905C8" w:rsidP="00E746D0">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66" w:name="_Toc20212476"/>
      <w:bookmarkStart w:id="2267" w:name="_Toc27731831"/>
      <w:bookmarkStart w:id="2268"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69" w:name="_Hlk42201249"/>
      <w:r>
        <w:t>allow-one-to-one-communication-from-any-user</w:t>
      </w:r>
      <w:bookmarkEnd w:id="226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20AE7CAC" w14:textId="77777777" w:rsidR="00C367E9" w:rsidRPr="004B2738" w:rsidRDefault="00C367E9" w:rsidP="00C367E9"/>
    <w:p w14:paraId="60F19984" w14:textId="77777777" w:rsidR="00C367E9" w:rsidRPr="0045024E" w:rsidRDefault="00C367E9" w:rsidP="00C367E9">
      <w:pPr>
        <w:pStyle w:val="Heading4"/>
      </w:pPr>
      <w:bookmarkStart w:id="2270" w:name="_Toc45214715"/>
      <w:bookmarkStart w:id="2271" w:name="_Toc51937854"/>
      <w:bookmarkStart w:id="2272" w:name="_Toc51938163"/>
      <w:bookmarkStart w:id="2273" w:name="_Toc92291350"/>
      <w:bookmarkStart w:id="2274" w:name="_Toc138337168"/>
      <w:r>
        <w:t>10.3</w:t>
      </w:r>
      <w:r w:rsidRPr="0045024E">
        <w:t>.2.8</w:t>
      </w:r>
      <w:r w:rsidRPr="0045024E">
        <w:tab/>
        <w:t>Naming Conventions</w:t>
      </w:r>
      <w:bookmarkEnd w:id="2266"/>
      <w:bookmarkEnd w:id="2267"/>
      <w:bookmarkEnd w:id="2268"/>
      <w:bookmarkEnd w:id="2270"/>
      <w:bookmarkEnd w:id="2271"/>
      <w:bookmarkEnd w:id="2272"/>
      <w:bookmarkEnd w:id="2273"/>
      <w:bookmarkEnd w:id="2274"/>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75" w:name="_Toc20212477"/>
      <w:bookmarkStart w:id="2276" w:name="_Toc27731832"/>
      <w:bookmarkStart w:id="2277" w:name="_Toc36127610"/>
      <w:bookmarkStart w:id="2278" w:name="_Toc45214716"/>
      <w:bookmarkStart w:id="2279" w:name="_Toc51937855"/>
      <w:bookmarkStart w:id="2280" w:name="_Toc51938164"/>
      <w:bookmarkStart w:id="2281" w:name="_Toc92291351"/>
      <w:bookmarkStart w:id="2282" w:name="_Toc138337169"/>
      <w:r>
        <w:t>10.3</w:t>
      </w:r>
      <w:r w:rsidRPr="0045024E">
        <w:t>.2.9</w:t>
      </w:r>
      <w:r w:rsidRPr="0045024E">
        <w:tab/>
        <w:t>Global documents</w:t>
      </w:r>
      <w:bookmarkEnd w:id="2275"/>
      <w:bookmarkEnd w:id="2276"/>
      <w:bookmarkEnd w:id="2277"/>
      <w:bookmarkEnd w:id="2278"/>
      <w:bookmarkEnd w:id="2279"/>
      <w:bookmarkEnd w:id="2280"/>
      <w:bookmarkEnd w:id="2281"/>
      <w:bookmarkEnd w:id="2282"/>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83" w:name="_Toc20212478"/>
      <w:bookmarkStart w:id="2284" w:name="_Toc27731833"/>
      <w:bookmarkStart w:id="2285" w:name="_Toc36127611"/>
      <w:bookmarkStart w:id="2286" w:name="_Toc45214717"/>
      <w:bookmarkStart w:id="2287" w:name="_Toc51937856"/>
      <w:bookmarkStart w:id="2288" w:name="_Toc51938165"/>
      <w:bookmarkStart w:id="2289" w:name="_Toc92291352"/>
      <w:bookmarkStart w:id="2290" w:name="_Toc138337170"/>
      <w:r>
        <w:t>10.3</w:t>
      </w:r>
      <w:r w:rsidRPr="0045024E">
        <w:t>.2.10</w:t>
      </w:r>
      <w:r w:rsidRPr="0045024E">
        <w:tab/>
        <w:t>Resource interdependencies</w:t>
      </w:r>
      <w:bookmarkEnd w:id="2283"/>
      <w:bookmarkEnd w:id="2284"/>
      <w:bookmarkEnd w:id="2285"/>
      <w:bookmarkEnd w:id="2286"/>
      <w:bookmarkEnd w:id="2287"/>
      <w:bookmarkEnd w:id="2288"/>
      <w:bookmarkEnd w:id="2289"/>
      <w:bookmarkEnd w:id="2290"/>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91" w:name="_Toc20212479"/>
      <w:bookmarkStart w:id="2292" w:name="_Toc27731834"/>
      <w:bookmarkStart w:id="2293" w:name="_Toc36127612"/>
      <w:bookmarkStart w:id="2294" w:name="_Toc45214718"/>
      <w:bookmarkStart w:id="2295" w:name="_Toc51937857"/>
      <w:bookmarkStart w:id="2296" w:name="_Toc51938166"/>
      <w:bookmarkStart w:id="2297" w:name="_Toc92291353"/>
      <w:bookmarkStart w:id="2298" w:name="_Toc138337171"/>
      <w:r>
        <w:t>10.3</w:t>
      </w:r>
      <w:r w:rsidRPr="0045024E">
        <w:t>.2.11</w:t>
      </w:r>
      <w:r w:rsidRPr="0045024E">
        <w:tab/>
      </w:r>
      <w:r>
        <w:t>Access Permissions</w:t>
      </w:r>
      <w:r w:rsidRPr="0045024E">
        <w:t xml:space="preserve"> Policies</w:t>
      </w:r>
      <w:bookmarkEnd w:id="2291"/>
      <w:bookmarkEnd w:id="2292"/>
      <w:bookmarkEnd w:id="2293"/>
      <w:bookmarkEnd w:id="2294"/>
      <w:bookmarkEnd w:id="2295"/>
      <w:bookmarkEnd w:id="2296"/>
      <w:bookmarkEnd w:id="2297"/>
      <w:bookmarkEnd w:id="2298"/>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99" w:name="_Toc20212480"/>
      <w:bookmarkStart w:id="2300" w:name="_Toc27731835"/>
      <w:bookmarkStart w:id="2301" w:name="_Toc36127613"/>
      <w:bookmarkStart w:id="2302" w:name="_Toc45214719"/>
      <w:bookmarkStart w:id="2303" w:name="_Toc51937858"/>
      <w:bookmarkStart w:id="2304" w:name="_Toc51938167"/>
      <w:bookmarkStart w:id="2305" w:name="_Toc92291354"/>
      <w:bookmarkStart w:id="2306" w:name="_Toc138337172"/>
      <w:r>
        <w:t>10.3</w:t>
      </w:r>
      <w:r w:rsidRPr="0045024E">
        <w:t>.2.12</w:t>
      </w:r>
      <w:r w:rsidRPr="0045024E">
        <w:tab/>
        <w:t>Subscription to Changes</w:t>
      </w:r>
      <w:bookmarkEnd w:id="2299"/>
      <w:bookmarkEnd w:id="2300"/>
      <w:bookmarkEnd w:id="2301"/>
      <w:bookmarkEnd w:id="2302"/>
      <w:bookmarkEnd w:id="2303"/>
      <w:bookmarkEnd w:id="2304"/>
      <w:bookmarkEnd w:id="2305"/>
      <w:bookmarkEnd w:id="230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07" w:name="_Toc20212481"/>
      <w:bookmarkStart w:id="2308" w:name="_Toc27731836"/>
      <w:bookmarkStart w:id="2309" w:name="_Toc36127614"/>
      <w:bookmarkStart w:id="2310" w:name="_Toc45214720"/>
      <w:bookmarkStart w:id="2311" w:name="_Toc51937859"/>
      <w:bookmarkStart w:id="2312" w:name="_Toc51938168"/>
      <w:bookmarkStart w:id="2313" w:name="_Toc92291355"/>
      <w:bookmarkStart w:id="2314" w:name="_Toc13833717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307"/>
      <w:bookmarkEnd w:id="2308"/>
      <w:bookmarkEnd w:id="2309"/>
      <w:bookmarkEnd w:id="2310"/>
      <w:bookmarkEnd w:id="2311"/>
      <w:bookmarkEnd w:id="2312"/>
      <w:bookmarkEnd w:id="2313"/>
      <w:bookmarkEnd w:id="2314"/>
    </w:p>
    <w:p w14:paraId="2D09A615" w14:textId="77777777" w:rsidR="00C367E9" w:rsidRPr="00986001" w:rsidRDefault="00C367E9" w:rsidP="00C367E9">
      <w:pPr>
        <w:pStyle w:val="Heading3"/>
      </w:pPr>
      <w:bookmarkStart w:id="2315" w:name="_Toc20212482"/>
      <w:bookmarkStart w:id="2316" w:name="_Toc27731837"/>
      <w:bookmarkStart w:id="2317" w:name="_Toc36127615"/>
      <w:bookmarkStart w:id="2318" w:name="_Toc45214721"/>
      <w:bookmarkStart w:id="2319" w:name="_Toc51937860"/>
      <w:bookmarkStart w:id="2320" w:name="_Toc51938169"/>
      <w:bookmarkStart w:id="2321" w:name="_Toc92291356"/>
      <w:bookmarkStart w:id="2322" w:name="_Toc138337174"/>
      <w:r>
        <w:t>10.4.1</w:t>
      </w:r>
      <w:r>
        <w:tab/>
        <w:t>General</w:t>
      </w:r>
      <w:bookmarkEnd w:id="2315"/>
      <w:bookmarkEnd w:id="2316"/>
      <w:bookmarkEnd w:id="2317"/>
      <w:bookmarkEnd w:id="2318"/>
      <w:bookmarkEnd w:id="2319"/>
      <w:bookmarkEnd w:id="2320"/>
      <w:bookmarkEnd w:id="2321"/>
      <w:bookmarkEnd w:id="2322"/>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23" w:name="_Toc20212483"/>
      <w:bookmarkStart w:id="2324" w:name="_Toc27731838"/>
      <w:bookmarkStart w:id="2325" w:name="_Toc36127616"/>
      <w:bookmarkStart w:id="2326" w:name="_Toc45214722"/>
      <w:bookmarkStart w:id="2327" w:name="_Toc51937861"/>
      <w:bookmarkStart w:id="2328" w:name="_Toc51938170"/>
      <w:bookmarkStart w:id="2329" w:name="_Toc92291357"/>
      <w:bookmarkStart w:id="2330" w:name="_Toc138337175"/>
      <w:r>
        <w:t>10.4.2</w:t>
      </w:r>
      <w:r>
        <w:tab/>
        <w:t>C</w:t>
      </w:r>
      <w:r w:rsidRPr="00986001">
        <w:t>oding</w:t>
      </w:r>
      <w:bookmarkEnd w:id="2323"/>
      <w:bookmarkEnd w:id="2324"/>
      <w:bookmarkEnd w:id="2325"/>
      <w:bookmarkEnd w:id="2326"/>
      <w:bookmarkEnd w:id="2327"/>
      <w:bookmarkEnd w:id="2328"/>
      <w:bookmarkEnd w:id="2329"/>
      <w:bookmarkEnd w:id="2330"/>
    </w:p>
    <w:p w14:paraId="036910A1" w14:textId="77777777" w:rsidR="00C367E9" w:rsidRPr="0019247C" w:rsidRDefault="00C367E9" w:rsidP="00C367E9">
      <w:pPr>
        <w:pStyle w:val="Heading4"/>
      </w:pPr>
      <w:bookmarkStart w:id="2331" w:name="_Toc20212484"/>
      <w:bookmarkStart w:id="2332" w:name="_Toc27731839"/>
      <w:bookmarkStart w:id="2333" w:name="_Toc36127617"/>
      <w:bookmarkStart w:id="2334" w:name="_Toc45214723"/>
      <w:bookmarkStart w:id="2335" w:name="_Toc51937862"/>
      <w:bookmarkStart w:id="2336" w:name="_Toc51938171"/>
      <w:bookmarkStart w:id="2337" w:name="_Toc92291358"/>
      <w:bookmarkStart w:id="2338" w:name="_Toc138337176"/>
      <w:r>
        <w:t>10.4.2.1</w:t>
      </w:r>
      <w:r>
        <w:tab/>
        <w:t>Structure</w:t>
      </w:r>
      <w:bookmarkEnd w:id="2331"/>
      <w:bookmarkEnd w:id="2332"/>
      <w:bookmarkEnd w:id="2333"/>
      <w:bookmarkEnd w:id="2334"/>
      <w:bookmarkEnd w:id="2335"/>
      <w:bookmarkEnd w:id="2336"/>
      <w:bookmarkEnd w:id="2337"/>
      <w:bookmarkEnd w:id="233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39" w:name="_Toc20212485"/>
      <w:bookmarkStart w:id="2340" w:name="_Toc27731840"/>
      <w:bookmarkStart w:id="2341" w:name="_Toc36127618"/>
      <w:bookmarkStart w:id="2342" w:name="_Toc45214724"/>
      <w:bookmarkStart w:id="2343" w:name="_Toc51937863"/>
      <w:bookmarkStart w:id="2344" w:name="_Toc51938172"/>
      <w:bookmarkStart w:id="234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46" w:name="_Toc138337177"/>
      <w:r>
        <w:t>10.4.2.2</w:t>
      </w:r>
      <w:r w:rsidRPr="00016A64">
        <w:tab/>
      </w:r>
      <w:r>
        <w:t>Application Unique ID</w:t>
      </w:r>
      <w:bookmarkEnd w:id="2339"/>
      <w:bookmarkEnd w:id="2340"/>
      <w:bookmarkEnd w:id="2341"/>
      <w:bookmarkEnd w:id="2342"/>
      <w:bookmarkEnd w:id="2343"/>
      <w:bookmarkEnd w:id="2344"/>
      <w:bookmarkEnd w:id="2345"/>
      <w:bookmarkEnd w:id="2346"/>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47" w:name="_Toc20212486"/>
      <w:bookmarkStart w:id="2348" w:name="_Toc27731841"/>
      <w:bookmarkStart w:id="2349" w:name="_Toc36127619"/>
      <w:bookmarkStart w:id="2350" w:name="_Toc45214725"/>
      <w:bookmarkStart w:id="2351" w:name="_Toc51937864"/>
      <w:bookmarkStart w:id="2352" w:name="_Toc51938173"/>
      <w:bookmarkStart w:id="2353" w:name="_Toc92291360"/>
      <w:bookmarkStart w:id="2354" w:name="_Toc138337178"/>
      <w:r>
        <w:t>10.4</w:t>
      </w:r>
      <w:r w:rsidRPr="00345011">
        <w:t>.2.</w:t>
      </w:r>
      <w:r>
        <w:t>3</w:t>
      </w:r>
      <w:r w:rsidRPr="00345011">
        <w:tab/>
      </w:r>
      <w:r>
        <w:t>XML Schema</w:t>
      </w:r>
      <w:bookmarkEnd w:id="2347"/>
      <w:bookmarkEnd w:id="2348"/>
      <w:bookmarkEnd w:id="2349"/>
      <w:bookmarkEnd w:id="2350"/>
      <w:bookmarkEnd w:id="2351"/>
      <w:bookmarkEnd w:id="2352"/>
      <w:bookmarkEnd w:id="2353"/>
      <w:bookmarkEnd w:id="2354"/>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55"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55"/>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56" w:name="_Toc20212487"/>
      <w:bookmarkStart w:id="2357" w:name="_Toc27731842"/>
      <w:bookmarkStart w:id="2358" w:name="_Toc36127620"/>
      <w:bookmarkStart w:id="2359" w:name="_Toc45214726"/>
      <w:bookmarkStart w:id="2360" w:name="_Toc51937865"/>
      <w:bookmarkStart w:id="2361" w:name="_Toc51938174"/>
      <w:bookmarkStart w:id="2362" w:name="_Toc92291361"/>
      <w:bookmarkStart w:id="2363" w:name="_Toc138337179"/>
      <w:r>
        <w:t>10.4.2.4</w:t>
      </w:r>
      <w:r>
        <w:tab/>
        <w:t>Default Document Namespace</w:t>
      </w:r>
      <w:bookmarkEnd w:id="2356"/>
      <w:bookmarkEnd w:id="2357"/>
      <w:bookmarkEnd w:id="2358"/>
      <w:bookmarkEnd w:id="2359"/>
      <w:bookmarkEnd w:id="2360"/>
      <w:bookmarkEnd w:id="2361"/>
      <w:bookmarkEnd w:id="2362"/>
      <w:bookmarkEnd w:id="2363"/>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64" w:name="_Toc20212488"/>
      <w:bookmarkStart w:id="2365" w:name="_Toc27731843"/>
      <w:bookmarkStart w:id="2366" w:name="_Toc36127621"/>
      <w:bookmarkStart w:id="2367" w:name="_Toc45214727"/>
      <w:bookmarkStart w:id="2368" w:name="_Toc51937866"/>
      <w:bookmarkStart w:id="2369" w:name="_Toc51938175"/>
      <w:bookmarkStart w:id="2370" w:name="_Toc92291362"/>
      <w:bookmarkStart w:id="2371" w:name="_Toc138337180"/>
      <w:r>
        <w:t>10.4.2.5</w:t>
      </w:r>
      <w:r>
        <w:tab/>
        <w:t>MIME type</w:t>
      </w:r>
      <w:bookmarkEnd w:id="2364"/>
      <w:bookmarkEnd w:id="2365"/>
      <w:bookmarkEnd w:id="2366"/>
      <w:bookmarkEnd w:id="2367"/>
      <w:bookmarkEnd w:id="2368"/>
      <w:bookmarkEnd w:id="2369"/>
      <w:bookmarkEnd w:id="2370"/>
      <w:bookmarkEnd w:id="2371"/>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72" w:name="_Toc20212489"/>
      <w:bookmarkStart w:id="2373" w:name="_Toc27731844"/>
      <w:bookmarkStart w:id="2374" w:name="_Toc36127622"/>
      <w:bookmarkStart w:id="2375" w:name="_Toc45214728"/>
      <w:bookmarkStart w:id="2376" w:name="_Toc51937867"/>
      <w:bookmarkStart w:id="2377" w:name="_Toc51938176"/>
      <w:bookmarkStart w:id="2378" w:name="_Toc92291363"/>
      <w:bookmarkStart w:id="2379" w:name="_Toc138337181"/>
      <w:r>
        <w:t>10.4.2.6</w:t>
      </w:r>
      <w:r>
        <w:tab/>
        <w:t>Validation Constraints</w:t>
      </w:r>
      <w:bookmarkEnd w:id="2372"/>
      <w:bookmarkEnd w:id="2373"/>
      <w:bookmarkEnd w:id="2374"/>
      <w:bookmarkEnd w:id="2375"/>
      <w:bookmarkEnd w:id="2376"/>
      <w:bookmarkEnd w:id="2377"/>
      <w:bookmarkEnd w:id="2378"/>
      <w:bookmarkEnd w:id="2379"/>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80" w:name="_Toc20212490"/>
      <w:bookmarkStart w:id="2381" w:name="_Toc27731845"/>
      <w:bookmarkStart w:id="2382" w:name="_Toc36127623"/>
      <w:bookmarkStart w:id="2383" w:name="_Toc45214729"/>
      <w:bookmarkStart w:id="2384" w:name="_Toc51937868"/>
      <w:bookmarkStart w:id="2385" w:name="_Toc51938177"/>
      <w:bookmarkStart w:id="2386" w:name="_Toc92291364"/>
      <w:bookmarkStart w:id="2387" w:name="_Toc138337182"/>
      <w:r>
        <w:t>10.4.2.7</w:t>
      </w:r>
      <w:r w:rsidRPr="00345011">
        <w:tab/>
        <w:t>Data Semantics</w:t>
      </w:r>
      <w:bookmarkEnd w:id="2380"/>
      <w:bookmarkEnd w:id="2381"/>
      <w:bookmarkEnd w:id="2382"/>
      <w:bookmarkEnd w:id="2383"/>
      <w:bookmarkEnd w:id="2384"/>
      <w:bookmarkEnd w:id="2385"/>
      <w:bookmarkEnd w:id="2386"/>
      <w:bookmarkEnd w:id="238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88" w:name="_Toc20212491"/>
      <w:bookmarkStart w:id="2389" w:name="_Toc27731846"/>
      <w:bookmarkStart w:id="2390" w:name="_Toc36127624"/>
      <w:bookmarkStart w:id="2391" w:name="_Toc45214730"/>
      <w:bookmarkStart w:id="2392" w:name="_Toc51937869"/>
      <w:bookmarkStart w:id="2393" w:name="_Toc51938178"/>
      <w:bookmarkStart w:id="2394" w:name="_Toc92291365"/>
      <w:bookmarkStart w:id="2395" w:name="_Toc138337183"/>
      <w:r>
        <w:t>10.4.2.8</w:t>
      </w:r>
      <w:r>
        <w:tab/>
        <w:t>Naming Conventions</w:t>
      </w:r>
      <w:bookmarkEnd w:id="2388"/>
      <w:bookmarkEnd w:id="2389"/>
      <w:bookmarkEnd w:id="2390"/>
      <w:bookmarkEnd w:id="2391"/>
      <w:bookmarkEnd w:id="2392"/>
      <w:bookmarkEnd w:id="2393"/>
      <w:bookmarkEnd w:id="2394"/>
      <w:bookmarkEnd w:id="239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96" w:name="_Toc20212492"/>
      <w:bookmarkStart w:id="2397" w:name="_Toc27731847"/>
      <w:bookmarkStart w:id="2398" w:name="_Toc36127625"/>
      <w:bookmarkStart w:id="2399" w:name="_Toc45214731"/>
      <w:bookmarkStart w:id="2400" w:name="_Toc51937870"/>
      <w:bookmarkStart w:id="2401" w:name="_Toc51938179"/>
      <w:bookmarkStart w:id="2402" w:name="_Toc92291366"/>
      <w:bookmarkStart w:id="2403" w:name="_Toc138337184"/>
      <w:r>
        <w:t>10.4.2.9</w:t>
      </w:r>
      <w:r>
        <w:tab/>
        <w:t>Global documents</w:t>
      </w:r>
      <w:bookmarkEnd w:id="2396"/>
      <w:bookmarkEnd w:id="2397"/>
      <w:bookmarkEnd w:id="2398"/>
      <w:bookmarkEnd w:id="2399"/>
      <w:bookmarkEnd w:id="2400"/>
      <w:bookmarkEnd w:id="2401"/>
      <w:bookmarkEnd w:id="2402"/>
      <w:bookmarkEnd w:id="2403"/>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04" w:name="_Toc20212493"/>
      <w:bookmarkStart w:id="2405" w:name="_Toc27731848"/>
      <w:bookmarkStart w:id="2406" w:name="_Toc36127626"/>
      <w:bookmarkStart w:id="2407" w:name="_Toc45214732"/>
      <w:bookmarkStart w:id="2408" w:name="_Toc51937871"/>
      <w:bookmarkStart w:id="2409" w:name="_Toc51938180"/>
      <w:bookmarkStart w:id="2410" w:name="_Toc92291367"/>
      <w:bookmarkStart w:id="2411" w:name="_Toc138337185"/>
      <w:r>
        <w:t>10.4.2.10</w:t>
      </w:r>
      <w:r>
        <w:tab/>
        <w:t>Resource interdependencies</w:t>
      </w:r>
      <w:bookmarkEnd w:id="2404"/>
      <w:bookmarkEnd w:id="2405"/>
      <w:bookmarkEnd w:id="2406"/>
      <w:bookmarkEnd w:id="2407"/>
      <w:bookmarkEnd w:id="2408"/>
      <w:bookmarkEnd w:id="2409"/>
      <w:bookmarkEnd w:id="2410"/>
      <w:bookmarkEnd w:id="2411"/>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12" w:name="_Toc20212494"/>
      <w:bookmarkStart w:id="2413" w:name="_Toc27731849"/>
      <w:bookmarkStart w:id="2414" w:name="_Toc36127627"/>
      <w:bookmarkStart w:id="2415" w:name="_Toc45214733"/>
      <w:bookmarkStart w:id="2416" w:name="_Toc51937872"/>
      <w:bookmarkStart w:id="2417" w:name="_Toc51938181"/>
      <w:bookmarkStart w:id="2418" w:name="_Toc92291368"/>
      <w:bookmarkStart w:id="2419" w:name="_Toc138337186"/>
      <w:r>
        <w:t>10.4.2.11</w:t>
      </w:r>
      <w:r>
        <w:tab/>
        <w:t>Authorization Policies</w:t>
      </w:r>
      <w:bookmarkEnd w:id="2412"/>
      <w:bookmarkEnd w:id="2413"/>
      <w:bookmarkEnd w:id="2414"/>
      <w:bookmarkEnd w:id="2415"/>
      <w:bookmarkEnd w:id="2416"/>
      <w:bookmarkEnd w:id="2417"/>
      <w:bookmarkEnd w:id="2418"/>
      <w:bookmarkEnd w:id="241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20" w:name="_Toc20212495"/>
      <w:bookmarkStart w:id="2421" w:name="_Toc27731850"/>
      <w:bookmarkStart w:id="2422" w:name="_Toc36127628"/>
      <w:bookmarkStart w:id="2423" w:name="_Toc45214734"/>
      <w:bookmarkStart w:id="2424" w:name="_Toc51937873"/>
      <w:bookmarkStart w:id="2425" w:name="_Toc51938182"/>
      <w:bookmarkStart w:id="2426" w:name="_Toc92291369"/>
      <w:bookmarkStart w:id="2427" w:name="_Toc138337187"/>
      <w:r>
        <w:t>10.4.2.12</w:t>
      </w:r>
      <w:r>
        <w:tab/>
        <w:t>Subscription to Changes</w:t>
      </w:r>
      <w:bookmarkEnd w:id="2420"/>
      <w:bookmarkEnd w:id="2421"/>
      <w:bookmarkEnd w:id="2422"/>
      <w:bookmarkEnd w:id="2423"/>
      <w:bookmarkEnd w:id="2424"/>
      <w:bookmarkEnd w:id="2425"/>
      <w:bookmarkEnd w:id="2426"/>
      <w:bookmarkEnd w:id="2427"/>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28" w:name="_Toc20212496"/>
      <w:bookmarkStart w:id="2429" w:name="_Toc27731851"/>
      <w:bookmarkStart w:id="2430" w:name="_Toc36127629"/>
      <w:bookmarkStart w:id="2431" w:name="_Toc45214735"/>
      <w:bookmarkStart w:id="2432" w:name="_Toc51937874"/>
      <w:bookmarkStart w:id="2433" w:name="_Toc51938183"/>
      <w:bookmarkStart w:id="2434" w:name="_Toc92291370"/>
      <w:bookmarkStart w:id="2435" w:name="_Toc138337188"/>
      <w:r w:rsidRPr="00986001">
        <w:t>Annex A (informative):</w:t>
      </w:r>
      <w:r w:rsidRPr="00986001">
        <w:br/>
        <w:t>Signalling flows</w:t>
      </w:r>
      <w:bookmarkEnd w:id="2428"/>
      <w:bookmarkEnd w:id="2429"/>
      <w:bookmarkEnd w:id="2430"/>
      <w:bookmarkEnd w:id="2431"/>
      <w:bookmarkEnd w:id="2432"/>
      <w:bookmarkEnd w:id="2433"/>
      <w:bookmarkEnd w:id="2434"/>
      <w:bookmarkEnd w:id="2435"/>
    </w:p>
    <w:p w14:paraId="4F6D59CD" w14:textId="77777777" w:rsidR="00C367E9" w:rsidRDefault="00C367E9" w:rsidP="00056BBA">
      <w:pPr>
        <w:pStyle w:val="Heading2"/>
      </w:pPr>
      <w:bookmarkStart w:id="2436" w:name="_Toc20212497"/>
      <w:bookmarkStart w:id="2437" w:name="_Toc27731852"/>
      <w:bookmarkStart w:id="2438" w:name="_Toc36127630"/>
      <w:bookmarkStart w:id="2439" w:name="_Toc45214736"/>
      <w:bookmarkStart w:id="2440" w:name="_Toc51937875"/>
      <w:bookmarkStart w:id="2441" w:name="_Toc51938184"/>
      <w:bookmarkStart w:id="2442" w:name="_Toc92291371"/>
      <w:bookmarkStart w:id="2443" w:name="MCCQCTEMPBM_00000053"/>
      <w:bookmarkStart w:id="2444" w:name="_Toc138337189"/>
      <w:bookmarkEnd w:id="1013"/>
      <w:r>
        <w:t>A.1</w:t>
      </w:r>
      <w:r>
        <w:tab/>
        <w:t>Scope of signalling flows</w:t>
      </w:r>
      <w:bookmarkEnd w:id="2436"/>
      <w:bookmarkEnd w:id="2437"/>
      <w:bookmarkEnd w:id="2438"/>
      <w:bookmarkEnd w:id="2439"/>
      <w:bookmarkEnd w:id="2440"/>
      <w:bookmarkEnd w:id="2441"/>
      <w:bookmarkEnd w:id="2442"/>
      <w:bookmarkEnd w:id="2444"/>
    </w:p>
    <w:bookmarkEnd w:id="244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45" w:name="_Toc20212498"/>
      <w:bookmarkStart w:id="2446" w:name="_Toc27731853"/>
      <w:bookmarkStart w:id="2447" w:name="_Toc36127631"/>
      <w:bookmarkStart w:id="2448" w:name="_Toc45214737"/>
      <w:bookmarkStart w:id="2449" w:name="_Toc51937876"/>
      <w:bookmarkStart w:id="2450" w:name="_Toc51938185"/>
      <w:bookmarkStart w:id="2451" w:name="_Toc92291372"/>
      <w:bookmarkStart w:id="2452" w:name="_Toc138337190"/>
      <w:r>
        <w:t>A.2</w:t>
      </w:r>
      <w:r>
        <w:tab/>
        <w:t>Signalling flows for MCPTT user profile configuration document creation</w:t>
      </w:r>
      <w:bookmarkEnd w:id="2445"/>
      <w:bookmarkEnd w:id="2446"/>
      <w:bookmarkEnd w:id="2447"/>
      <w:bookmarkEnd w:id="2448"/>
      <w:bookmarkEnd w:id="2449"/>
      <w:bookmarkEnd w:id="2450"/>
      <w:bookmarkEnd w:id="2451"/>
      <w:bookmarkEnd w:id="2452"/>
    </w:p>
    <w:p w14:paraId="3CB270D4" w14:textId="77777777" w:rsidR="00C367E9" w:rsidRDefault="00C367E9" w:rsidP="00056BBA">
      <w:pPr>
        <w:pStyle w:val="Heading3"/>
      </w:pPr>
      <w:bookmarkStart w:id="2453" w:name="_Toc20212499"/>
      <w:bookmarkStart w:id="2454" w:name="_Toc27731854"/>
      <w:bookmarkStart w:id="2455" w:name="_Toc36127632"/>
      <w:bookmarkStart w:id="2456" w:name="_Toc45214738"/>
      <w:bookmarkStart w:id="2457" w:name="_Toc51937877"/>
      <w:bookmarkStart w:id="2458" w:name="_Toc51938186"/>
      <w:bookmarkStart w:id="2459" w:name="_Toc92291373"/>
      <w:bookmarkStart w:id="2460" w:name="_Toc138337191"/>
      <w:r>
        <w:t>A.2.1</w:t>
      </w:r>
      <w:r>
        <w:tab/>
        <w:t>CMC creating a MCPTT user profile configuration document on behalf of MCPTT user</w:t>
      </w:r>
      <w:bookmarkEnd w:id="2453"/>
      <w:bookmarkEnd w:id="2454"/>
      <w:bookmarkEnd w:id="2455"/>
      <w:bookmarkEnd w:id="2456"/>
      <w:bookmarkEnd w:id="2457"/>
      <w:bookmarkEnd w:id="2458"/>
      <w:bookmarkEnd w:id="2459"/>
      <w:bookmarkEnd w:id="2460"/>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61" w:name="_MON_1530414541"/>
    <w:bookmarkEnd w:id="2461"/>
    <w:p w14:paraId="2BBF71BD" w14:textId="77777777" w:rsidR="00C367E9" w:rsidRDefault="00C367E9" w:rsidP="00C367E9">
      <w:pPr>
        <w:pStyle w:val="TH"/>
      </w:pPr>
      <w:r>
        <w:object w:dxaOrig="5415" w:dyaOrig="3150" w14:anchorId="21D91F45">
          <v:shape id="_x0000_i1028" type="#_x0000_t75" style="width:273.75pt;height:158.25pt" o:ole="">
            <v:imagedata r:id="rId34" o:title=""/>
          </v:shape>
          <o:OLEObject Type="Embed" ProgID="Visio.Drawing.11" ShapeID="_x0000_i1028" DrawAspect="Content" ObjectID="_1748949710" r:id="rId35"/>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62" w:name="_Toc20212500"/>
      <w:bookmarkStart w:id="2463" w:name="_Toc27731855"/>
      <w:bookmarkStart w:id="2464" w:name="_Toc36127633"/>
      <w:bookmarkStart w:id="2465" w:name="_Toc45214739"/>
      <w:bookmarkStart w:id="2466" w:name="_Toc51937878"/>
      <w:bookmarkStart w:id="2467" w:name="_Toc51938187"/>
      <w:bookmarkStart w:id="2468" w:name="_Toc92291374"/>
      <w:bookmarkStart w:id="2469" w:name="_Toc138337192"/>
      <w:r>
        <w:t>A.2.2</w:t>
      </w:r>
      <w:r>
        <w:tab/>
        <w:t>CMC subscribing to and obtaining MCPTT configuration documents</w:t>
      </w:r>
      <w:bookmarkEnd w:id="2462"/>
      <w:bookmarkEnd w:id="2463"/>
      <w:bookmarkEnd w:id="2464"/>
      <w:bookmarkEnd w:id="2465"/>
      <w:bookmarkEnd w:id="2466"/>
      <w:bookmarkEnd w:id="2467"/>
      <w:bookmarkEnd w:id="2468"/>
      <w:bookmarkEnd w:id="2469"/>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6pt;height:346.45pt" o:ole="">
            <v:imagedata r:id="rId49" o:title=""/>
          </v:shape>
          <o:OLEObject Type="Embed" ProgID="Visio.Drawing.11" ShapeID="_x0000_i1029" DrawAspect="Content" ObjectID="_1748949711" r:id="rId5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70" w:name="MCCQCTEMPBM_00000035"/>
      <w:r w:rsidRPr="00F2211A">
        <w:rPr>
          <w:rFonts w:cs="Courier New"/>
          <w:szCs w:val="16"/>
          <w:lang w:val="en-US"/>
        </w:rPr>
        <w:t>urn:3gpp:ns:mcpttInfo:1.0</w:t>
      </w:r>
      <w:bookmarkEnd w:id="247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1" w:name="MCCQCTEMPBM_00000036"/>
      <w:r w:rsidRPr="00F2211A">
        <w:rPr>
          <w:rFonts w:cs="Courier New"/>
          <w:szCs w:val="16"/>
          <w:lang w:val="en-US"/>
        </w:rPr>
        <w:t>mcptt-Params&gt;</w:t>
      </w:r>
      <w:bookmarkEnd w:id="247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2" w:name="MCCQCTEMPBM_00000037"/>
      <w:r w:rsidRPr="00F2211A">
        <w:rPr>
          <w:rFonts w:cs="Courier New"/>
          <w:szCs w:val="16"/>
          <w:lang w:val="en-US"/>
        </w:rPr>
        <w:t xml:space="preserve">mcptt-access-token&gt; </w:t>
      </w:r>
      <w:bookmarkEnd w:id="247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7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7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74" w:name="MCCQCTEMPBM_00000039"/>
      <w:r w:rsidRPr="00061C8A">
        <w:rPr>
          <w:rFonts w:cs="Courier New"/>
          <w:szCs w:val="16"/>
          <w:lang w:val="en-US"/>
        </w:rPr>
        <w:t>mcptt-Params</w:t>
      </w:r>
      <w:bookmarkEnd w:id="247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75"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75"/>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76"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76"/>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7"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77"/>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78"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8"/>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79"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79"/>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80" w:name="MCCQCTEMPBM_00000045"/>
    </w:p>
    <w:bookmarkEnd w:id="2480"/>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81"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81"/>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82" w:name="_Toc20212501"/>
      <w:bookmarkStart w:id="2483" w:name="_Toc27731856"/>
      <w:bookmarkStart w:id="2484" w:name="_Toc36127634"/>
      <w:bookmarkStart w:id="2485" w:name="_Toc45214740"/>
      <w:bookmarkStart w:id="2486" w:name="_Toc51937879"/>
      <w:bookmarkStart w:id="2487" w:name="_Toc51938188"/>
      <w:bookmarkStart w:id="2488" w:name="_Toc92291375"/>
      <w:bookmarkStart w:id="2489" w:name="_Toc138337193"/>
      <w:r>
        <w:t>A.2.3</w:t>
      </w:r>
      <w:r>
        <w:tab/>
        <w:t>MCPTT server subscribing to and obtaining MCPTT service configuration document</w:t>
      </w:r>
      <w:bookmarkEnd w:id="2482"/>
      <w:bookmarkEnd w:id="2483"/>
      <w:bookmarkEnd w:id="2484"/>
      <w:bookmarkEnd w:id="2485"/>
      <w:bookmarkEnd w:id="2486"/>
      <w:bookmarkEnd w:id="2487"/>
      <w:bookmarkEnd w:id="2488"/>
      <w:bookmarkEnd w:id="2489"/>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6pt;height:346.45pt" o:ole="">
            <v:imagedata r:id="rId60" o:title=""/>
          </v:shape>
          <o:OLEObject Type="Embed" ProgID="Visio.Drawing.11" ShapeID="_x0000_i1030" DrawAspect="Content" ObjectID="_1748949712" r:id="rId6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90" w:name="_Toc20212502"/>
      <w:bookmarkStart w:id="2491" w:name="_Toc27731857"/>
      <w:bookmarkStart w:id="2492" w:name="_Toc36127635"/>
      <w:bookmarkStart w:id="2493" w:name="_Toc45214741"/>
      <w:bookmarkStart w:id="2494" w:name="_Toc51937880"/>
      <w:bookmarkStart w:id="2495" w:name="_Toc51938189"/>
      <w:bookmarkStart w:id="2496" w:name="_Toc92291376"/>
      <w:bookmarkStart w:id="2497" w:name="_Toc138337194"/>
      <w:r>
        <w:rPr>
          <w:lang w:eastAsia="zh-CN"/>
        </w:rPr>
        <w:t>Annex B (informative):</w:t>
      </w:r>
      <w:r>
        <w:rPr>
          <w:lang w:eastAsia="zh-CN"/>
        </w:rPr>
        <w:br/>
      </w:r>
      <w:r w:rsidRPr="0073469F">
        <w:t>IANA registration template</w:t>
      </w:r>
      <w:r>
        <w:t>s</w:t>
      </w:r>
      <w:bookmarkEnd w:id="2490"/>
      <w:bookmarkEnd w:id="2491"/>
      <w:bookmarkEnd w:id="2492"/>
      <w:bookmarkEnd w:id="2493"/>
      <w:bookmarkEnd w:id="2494"/>
      <w:bookmarkEnd w:id="2495"/>
      <w:bookmarkEnd w:id="2496"/>
      <w:bookmarkEnd w:id="2497"/>
    </w:p>
    <w:p w14:paraId="5BD9E34F" w14:textId="77777777" w:rsidR="00C367E9" w:rsidRPr="0073469F" w:rsidRDefault="00C367E9" w:rsidP="00C367E9">
      <w:pPr>
        <w:pStyle w:val="Heading1"/>
      </w:pPr>
      <w:bookmarkStart w:id="2498" w:name="_Toc20212503"/>
      <w:bookmarkStart w:id="2499" w:name="_Toc27731858"/>
      <w:bookmarkStart w:id="2500" w:name="_Toc36127636"/>
      <w:bookmarkStart w:id="2501" w:name="_Toc45214742"/>
      <w:bookmarkStart w:id="2502" w:name="_Toc51937881"/>
      <w:bookmarkStart w:id="2503" w:name="_Toc51938190"/>
      <w:bookmarkStart w:id="2504" w:name="_Toc92291377"/>
      <w:bookmarkStart w:id="2505" w:name="_Toc138337195"/>
      <w:r>
        <w:rPr>
          <w:lang w:eastAsia="zh-CN"/>
        </w:rPr>
        <w:t>B.1</w:t>
      </w:r>
      <w:r w:rsidRPr="0073469F">
        <w:tab/>
        <w:t>IANA registration template</w:t>
      </w:r>
      <w:r>
        <w:t>s for MIME types</w:t>
      </w:r>
      <w:bookmarkEnd w:id="2498"/>
      <w:bookmarkEnd w:id="2499"/>
      <w:bookmarkEnd w:id="2500"/>
      <w:bookmarkEnd w:id="2501"/>
      <w:bookmarkEnd w:id="2502"/>
      <w:bookmarkEnd w:id="2503"/>
      <w:bookmarkEnd w:id="2504"/>
      <w:bookmarkEnd w:id="2505"/>
    </w:p>
    <w:p w14:paraId="50F23FF7" w14:textId="77777777" w:rsidR="00C367E9" w:rsidRPr="0073469F" w:rsidRDefault="00C367E9" w:rsidP="00C367E9">
      <w:pPr>
        <w:pStyle w:val="Heading2"/>
      </w:pPr>
      <w:bookmarkStart w:id="2506" w:name="_Toc20212504"/>
      <w:bookmarkStart w:id="2507" w:name="_Toc27731859"/>
      <w:bookmarkStart w:id="2508" w:name="_Toc36127637"/>
      <w:bookmarkStart w:id="2509" w:name="_Toc45214743"/>
      <w:bookmarkStart w:id="2510" w:name="_Toc51937882"/>
      <w:bookmarkStart w:id="2511" w:name="_Toc51938191"/>
      <w:bookmarkStart w:id="2512" w:name="_Toc92291378"/>
      <w:bookmarkStart w:id="2513" w:name="_Toc138337196"/>
      <w:r>
        <w:rPr>
          <w:lang w:eastAsia="zh-CN"/>
        </w:rPr>
        <w:t>B.1.1</w:t>
      </w:r>
      <w:r w:rsidRPr="0073469F">
        <w:tab/>
      </w:r>
      <w:r w:rsidRPr="004555A9">
        <w:t>application/vn</w:t>
      </w:r>
      <w:r>
        <w:t xml:space="preserve">d.3gpp.mcptt-ue-init-config+xml </w:t>
      </w:r>
      <w:r w:rsidRPr="0073469F">
        <w:t>IANA registration template</w:t>
      </w:r>
      <w:bookmarkEnd w:id="2506"/>
      <w:bookmarkEnd w:id="2507"/>
      <w:bookmarkEnd w:id="2508"/>
      <w:bookmarkEnd w:id="2509"/>
      <w:bookmarkEnd w:id="2510"/>
      <w:bookmarkEnd w:id="2511"/>
      <w:bookmarkEnd w:id="2512"/>
      <w:bookmarkEnd w:id="2513"/>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14" w:name="MCCQCTEMPBM_00000033"/>
      <w:bookmarkStart w:id="2515" w:name="MCCQCTEMPBM_00000034"/>
      <w:r w:rsidRPr="0073469F">
        <w:t xml:space="preserve"> section </w:t>
      </w:r>
      <w:bookmarkEnd w:id="2514"/>
      <w:bookmarkEnd w:id="2515"/>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16" w:name="_Toc20212505"/>
      <w:bookmarkStart w:id="2517" w:name="_Toc27731860"/>
      <w:bookmarkStart w:id="2518" w:name="_Toc36127638"/>
      <w:bookmarkStart w:id="2519" w:name="_Toc45214744"/>
      <w:bookmarkStart w:id="2520" w:name="_Toc51937883"/>
      <w:bookmarkStart w:id="2521" w:name="_Toc51938192"/>
      <w:bookmarkStart w:id="2522" w:name="_Toc92291379"/>
      <w:bookmarkStart w:id="2523" w:name="_Toc138337197"/>
      <w:r>
        <w:rPr>
          <w:lang w:eastAsia="zh-CN"/>
        </w:rPr>
        <w:t>B.1.2</w:t>
      </w:r>
      <w:r w:rsidRPr="0073469F">
        <w:tab/>
      </w:r>
      <w:r w:rsidRPr="004555A9">
        <w:t>application/vnd.3gpp.mcptt-ue-config+xml</w:t>
      </w:r>
      <w:r>
        <w:t xml:space="preserve"> </w:t>
      </w:r>
      <w:r w:rsidRPr="0073469F">
        <w:t>IANA registration template</w:t>
      </w:r>
      <w:bookmarkEnd w:id="2516"/>
      <w:bookmarkEnd w:id="2517"/>
      <w:bookmarkEnd w:id="2518"/>
      <w:bookmarkEnd w:id="2519"/>
      <w:bookmarkEnd w:id="2520"/>
      <w:bookmarkEnd w:id="2521"/>
      <w:bookmarkEnd w:id="2522"/>
      <w:bookmarkEnd w:id="2523"/>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24" w:name="_Toc20212506"/>
      <w:bookmarkStart w:id="2525" w:name="_Toc27731861"/>
      <w:bookmarkStart w:id="2526" w:name="_Toc36127639"/>
      <w:bookmarkStart w:id="2527" w:name="_Toc45214745"/>
      <w:bookmarkStart w:id="2528" w:name="_Toc51937884"/>
      <w:bookmarkStart w:id="2529" w:name="_Toc51938193"/>
      <w:bookmarkStart w:id="2530" w:name="_Toc92291380"/>
      <w:bookmarkStart w:id="2531" w:name="_Toc138337198"/>
      <w:r>
        <w:rPr>
          <w:lang w:eastAsia="zh-CN"/>
        </w:rPr>
        <w:t>B.1.3</w:t>
      </w:r>
      <w:r w:rsidRPr="0073469F">
        <w:tab/>
      </w:r>
      <w:r w:rsidRPr="004555A9">
        <w:t>application/vnd.3gpp.mcptt</w:t>
      </w:r>
      <w:r>
        <w:t>-</w:t>
      </w:r>
      <w:r w:rsidRPr="004555A9">
        <w:t>user-profile+xml</w:t>
      </w:r>
      <w:r>
        <w:t xml:space="preserve"> </w:t>
      </w:r>
      <w:r w:rsidRPr="0073469F">
        <w:t>IANA registration template</w:t>
      </w:r>
      <w:bookmarkEnd w:id="2524"/>
      <w:bookmarkEnd w:id="2525"/>
      <w:bookmarkEnd w:id="2526"/>
      <w:bookmarkEnd w:id="2527"/>
      <w:bookmarkEnd w:id="2528"/>
      <w:bookmarkEnd w:id="2529"/>
      <w:bookmarkEnd w:id="2530"/>
      <w:bookmarkEnd w:id="2531"/>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32" w:name="_Toc20212507"/>
      <w:bookmarkStart w:id="2533" w:name="_Toc27731862"/>
      <w:bookmarkStart w:id="2534" w:name="_Toc36127640"/>
      <w:bookmarkStart w:id="2535" w:name="_Toc45214746"/>
      <w:bookmarkStart w:id="2536" w:name="_Toc51937885"/>
      <w:bookmarkStart w:id="2537" w:name="_Toc51938194"/>
      <w:bookmarkStart w:id="2538" w:name="_Toc92291381"/>
      <w:bookmarkStart w:id="2539" w:name="_Toc138337199"/>
      <w:r>
        <w:rPr>
          <w:lang w:eastAsia="zh-CN"/>
        </w:rPr>
        <w:t>B.1.4</w:t>
      </w:r>
      <w:r w:rsidRPr="0073469F">
        <w:tab/>
      </w:r>
      <w:r w:rsidRPr="004555A9">
        <w:t>application/vnd.3gpp.mcptt-service-config+xml</w:t>
      </w:r>
      <w:r>
        <w:t xml:space="preserve"> </w:t>
      </w:r>
      <w:r w:rsidRPr="0073469F">
        <w:t>IANA registration template</w:t>
      </w:r>
      <w:bookmarkEnd w:id="2532"/>
      <w:bookmarkEnd w:id="2533"/>
      <w:bookmarkEnd w:id="2534"/>
      <w:bookmarkEnd w:id="2535"/>
      <w:bookmarkEnd w:id="2536"/>
      <w:bookmarkEnd w:id="2537"/>
      <w:bookmarkEnd w:id="2538"/>
      <w:bookmarkEnd w:id="253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40" w:name="_Toc20212508"/>
      <w:bookmarkStart w:id="2541" w:name="_Toc27731863"/>
      <w:bookmarkStart w:id="2542" w:name="_Toc36127641"/>
      <w:bookmarkStart w:id="2543" w:name="_Toc45214747"/>
      <w:bookmarkStart w:id="2544" w:name="_Toc51937886"/>
      <w:bookmarkStart w:id="2545" w:name="_Toc51938195"/>
      <w:bookmarkStart w:id="2546" w:name="_Toc92291382"/>
      <w:bookmarkStart w:id="2547" w:name="_Toc13833720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40"/>
      <w:bookmarkEnd w:id="2541"/>
      <w:bookmarkEnd w:id="2542"/>
      <w:bookmarkEnd w:id="2543"/>
      <w:bookmarkEnd w:id="2544"/>
      <w:bookmarkEnd w:id="2545"/>
      <w:bookmarkEnd w:id="2546"/>
      <w:bookmarkEnd w:id="2547"/>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48" w:name="_Toc20212509"/>
      <w:bookmarkStart w:id="2549" w:name="_Toc27731864"/>
      <w:bookmarkStart w:id="2550" w:name="_Toc36127642"/>
      <w:bookmarkStart w:id="2551" w:name="_Toc45214748"/>
      <w:bookmarkStart w:id="2552" w:name="_Toc51937887"/>
      <w:bookmarkStart w:id="2553" w:name="_Toc51938196"/>
      <w:bookmarkStart w:id="2554" w:name="_Toc92291383"/>
      <w:bookmarkStart w:id="2555" w:name="_Toc13833720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48"/>
      <w:bookmarkEnd w:id="2549"/>
      <w:bookmarkEnd w:id="2550"/>
      <w:bookmarkEnd w:id="2551"/>
      <w:bookmarkEnd w:id="2552"/>
      <w:bookmarkEnd w:id="2553"/>
      <w:bookmarkEnd w:id="2554"/>
      <w:bookmarkEnd w:id="2555"/>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56" w:name="_Toc20212510"/>
      <w:bookmarkStart w:id="2557" w:name="_Toc27731865"/>
      <w:bookmarkStart w:id="2558" w:name="_Toc36127643"/>
      <w:bookmarkStart w:id="2559" w:name="_Toc45214749"/>
      <w:bookmarkStart w:id="2560" w:name="_Toc51937888"/>
      <w:bookmarkStart w:id="2561" w:name="_Toc51938197"/>
      <w:bookmarkStart w:id="2562" w:name="_Toc92291384"/>
      <w:bookmarkStart w:id="2563" w:name="_Toc138337202"/>
      <w:r>
        <w:rPr>
          <w:lang w:eastAsia="zh-CN"/>
        </w:rPr>
        <w:t>B.1.7</w:t>
      </w:r>
      <w:r w:rsidRPr="0073469F">
        <w:tab/>
      </w:r>
      <w:r w:rsidRPr="004555A9">
        <w:t>application/vnd.3gpp.mc</w:t>
      </w:r>
      <w:r>
        <w:t>video-</w:t>
      </w:r>
      <w:r w:rsidRPr="004555A9">
        <w:t>ue-config+xml</w:t>
      </w:r>
      <w:r>
        <w:t xml:space="preserve"> </w:t>
      </w:r>
      <w:r w:rsidRPr="0073469F">
        <w:t>IANA registration template</w:t>
      </w:r>
      <w:bookmarkEnd w:id="2556"/>
      <w:bookmarkEnd w:id="2557"/>
      <w:bookmarkEnd w:id="2558"/>
      <w:bookmarkEnd w:id="2559"/>
      <w:bookmarkEnd w:id="2560"/>
      <w:bookmarkEnd w:id="2561"/>
      <w:bookmarkEnd w:id="2562"/>
      <w:bookmarkEnd w:id="2563"/>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64" w:name="_Toc20212511"/>
      <w:bookmarkStart w:id="2565" w:name="_Toc27731866"/>
      <w:bookmarkStart w:id="2566" w:name="_Toc36127644"/>
      <w:bookmarkStart w:id="2567" w:name="_Toc45214750"/>
      <w:bookmarkStart w:id="2568" w:name="_Toc51937889"/>
      <w:bookmarkStart w:id="2569" w:name="_Toc51938198"/>
      <w:bookmarkStart w:id="2570" w:name="_Toc92291385"/>
      <w:bookmarkStart w:id="2571" w:name="_Toc138337203"/>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64"/>
      <w:bookmarkEnd w:id="2565"/>
      <w:bookmarkEnd w:id="2566"/>
      <w:bookmarkEnd w:id="2567"/>
      <w:bookmarkEnd w:id="2568"/>
      <w:bookmarkEnd w:id="2569"/>
      <w:bookmarkEnd w:id="2570"/>
      <w:bookmarkEnd w:id="2571"/>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72" w:name="_Toc20212512"/>
      <w:bookmarkStart w:id="2573" w:name="_Toc27731867"/>
      <w:bookmarkStart w:id="2574" w:name="_Toc36127645"/>
      <w:bookmarkStart w:id="2575" w:name="_Toc45214751"/>
      <w:bookmarkStart w:id="2576" w:name="_Toc51937890"/>
      <w:bookmarkStart w:id="2577" w:name="_Toc51938199"/>
      <w:bookmarkStart w:id="2578" w:name="_Toc92291386"/>
      <w:bookmarkStart w:id="2579" w:name="_Toc138337204"/>
      <w:r>
        <w:rPr>
          <w:lang w:eastAsia="zh-CN"/>
        </w:rPr>
        <w:t>B.1.9</w:t>
      </w:r>
      <w:r w:rsidRPr="0073469F">
        <w:tab/>
      </w:r>
      <w:r w:rsidRPr="004555A9">
        <w:t>application/vnd.3gpp.mc</w:t>
      </w:r>
      <w:r>
        <w:t>data-</w:t>
      </w:r>
      <w:r w:rsidRPr="004555A9">
        <w:t>ue-config+xml</w:t>
      </w:r>
      <w:r>
        <w:t xml:space="preserve"> </w:t>
      </w:r>
      <w:r w:rsidRPr="0073469F">
        <w:t>IANA registration template</w:t>
      </w:r>
      <w:bookmarkEnd w:id="2572"/>
      <w:bookmarkEnd w:id="2573"/>
      <w:bookmarkEnd w:id="2574"/>
      <w:bookmarkEnd w:id="2575"/>
      <w:bookmarkEnd w:id="2576"/>
      <w:bookmarkEnd w:id="2577"/>
      <w:bookmarkEnd w:id="2578"/>
      <w:bookmarkEnd w:id="2579"/>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80" w:name="_Toc20212513"/>
      <w:bookmarkStart w:id="2581" w:name="_Toc27731868"/>
      <w:bookmarkStart w:id="2582" w:name="_Toc36127646"/>
      <w:bookmarkStart w:id="2583" w:name="_Toc45214752"/>
      <w:bookmarkStart w:id="2584" w:name="_Toc51937891"/>
      <w:bookmarkStart w:id="2585" w:name="_Toc51938200"/>
      <w:bookmarkStart w:id="2586" w:name="_Toc92291387"/>
      <w:bookmarkStart w:id="2587" w:name="_Toc13833720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80"/>
      <w:bookmarkEnd w:id="2581"/>
      <w:bookmarkEnd w:id="2582"/>
      <w:bookmarkEnd w:id="2583"/>
      <w:bookmarkEnd w:id="2584"/>
      <w:bookmarkEnd w:id="2585"/>
      <w:bookmarkEnd w:id="2586"/>
      <w:bookmarkEnd w:id="2587"/>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88" w:name="_Toc92291388"/>
      <w:bookmarkStart w:id="2589" w:name="_Toc138337206"/>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88"/>
      <w:bookmarkEnd w:id="2589"/>
      <w:r w:rsidRPr="009F4AC2">
        <w:t xml:space="preserve"> </w:t>
      </w:r>
    </w:p>
    <w:p w14:paraId="71EF22C9" w14:textId="77777777" w:rsidR="00C367E9" w:rsidRDefault="00C367E9" w:rsidP="00C367E9">
      <w:pPr>
        <w:pStyle w:val="Heading1"/>
      </w:pPr>
      <w:bookmarkStart w:id="2590" w:name="_Toc20156543"/>
      <w:bookmarkStart w:id="2591" w:name="_Toc27501739"/>
      <w:bookmarkStart w:id="2592" w:name="_Toc36049870"/>
      <w:bookmarkStart w:id="2593" w:name="_Toc45210640"/>
      <w:bookmarkStart w:id="2594" w:name="_Toc51861467"/>
      <w:bookmarkStart w:id="2595" w:name="_Toc83392998"/>
      <w:bookmarkStart w:id="2596" w:name="_Toc92291389"/>
      <w:bookmarkStart w:id="2597" w:name="_Toc138337207"/>
      <w:r>
        <w:t>C.1</w:t>
      </w:r>
      <w:r>
        <w:tab/>
        <w:t>General</w:t>
      </w:r>
      <w:bookmarkEnd w:id="2590"/>
      <w:bookmarkEnd w:id="2591"/>
      <w:bookmarkEnd w:id="2592"/>
      <w:bookmarkEnd w:id="2593"/>
      <w:bookmarkEnd w:id="2594"/>
      <w:bookmarkEnd w:id="2595"/>
      <w:bookmarkEnd w:id="2596"/>
      <w:bookmarkEnd w:id="2597"/>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98" w:name="_Toc92291390"/>
      <w:bookmarkStart w:id="2599" w:name="_Toc138337208"/>
      <w:r>
        <w:t>C.2</w:t>
      </w:r>
      <w:r>
        <w:tab/>
        <w:t>Aspects not applicable to 5GS</w:t>
      </w:r>
      <w:bookmarkEnd w:id="2598"/>
      <w:bookmarkEnd w:id="2599"/>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600" w:name="_Toc92291391"/>
      <w:bookmarkStart w:id="2601" w:name="_Toc138337209"/>
      <w:r>
        <w:t>C.3</w:t>
      </w:r>
      <w:r>
        <w:tab/>
        <w:t>5GS specific aspects not applicable to EPS</w:t>
      </w:r>
      <w:bookmarkEnd w:id="2600"/>
      <w:bookmarkEnd w:id="2601"/>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602" w:name="_Toc92291392"/>
      <w:bookmarkStart w:id="2603" w:name="_Toc138337210"/>
      <w:r>
        <w:t>C.4</w:t>
      </w:r>
      <w:r>
        <w:tab/>
        <w:t>Mapping of EPS-specific terms to 5GS</w:t>
      </w:r>
      <w:bookmarkEnd w:id="2602"/>
      <w:bookmarkEnd w:id="2603"/>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604" w:name="_Toc20212514"/>
      <w:bookmarkStart w:id="2605" w:name="_Toc27731869"/>
      <w:bookmarkStart w:id="2606" w:name="_Toc36127647"/>
      <w:bookmarkStart w:id="2607" w:name="_Toc45214753"/>
      <w:bookmarkStart w:id="2608" w:name="_Toc51937892"/>
      <w:bookmarkStart w:id="2609" w:name="_Toc51938201"/>
      <w:bookmarkStart w:id="2610" w:name="_Toc92291393"/>
      <w:bookmarkStart w:id="2611" w:name="_Toc138337211"/>
      <w:r w:rsidRPr="00986001">
        <w:t xml:space="preserve">Annex </w:t>
      </w:r>
      <w:r>
        <w:t>D</w:t>
      </w:r>
      <w:r w:rsidRPr="00986001">
        <w:t xml:space="preserve"> (informative):</w:t>
      </w:r>
      <w:r w:rsidRPr="00986001">
        <w:br/>
        <w:t>Change history</w:t>
      </w:r>
      <w:bookmarkEnd w:id="2604"/>
      <w:bookmarkEnd w:id="2605"/>
      <w:bookmarkEnd w:id="2606"/>
      <w:bookmarkEnd w:id="2607"/>
      <w:bookmarkEnd w:id="2608"/>
      <w:bookmarkEnd w:id="2609"/>
      <w:bookmarkEnd w:id="2610"/>
      <w:bookmarkEnd w:id="2611"/>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A839F0">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A839F0">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A839F0">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000000"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A839F0">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000000"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A839F0">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000000"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A839F0">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000000"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A839F0">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A839F0">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A839F0">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A839F0">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5A10" w14:textId="77777777" w:rsidR="002905CE" w:rsidRDefault="002905CE">
      <w:r>
        <w:separator/>
      </w:r>
    </w:p>
  </w:endnote>
  <w:endnote w:type="continuationSeparator" w:id="0">
    <w:p w14:paraId="585D3084" w14:textId="77777777" w:rsidR="002905CE" w:rsidRDefault="0029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D7AB" w14:textId="77777777" w:rsidR="002905CE" w:rsidRDefault="002905CE">
      <w:r>
        <w:separator/>
      </w:r>
    </w:p>
  </w:footnote>
  <w:footnote w:type="continuationSeparator" w:id="0">
    <w:p w14:paraId="5EAAD9A2" w14:textId="77777777" w:rsidR="002905CE" w:rsidRDefault="00290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210AAC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6D0">
      <w:rPr>
        <w:rFonts w:ascii="Arial" w:hAnsi="Arial" w:cs="Arial"/>
        <w:b/>
        <w:noProof/>
        <w:sz w:val="18"/>
        <w:szCs w:val="18"/>
      </w:rPr>
      <w:t>3GPP TS 24.484 V18.2.0 (2023-06)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4166E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6D0">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D4"/>
    <w:rsid w:val="000117AA"/>
    <w:rsid w:val="00033397"/>
    <w:rsid w:val="00037FFA"/>
    <w:rsid w:val="00040095"/>
    <w:rsid w:val="00044D1A"/>
    <w:rsid w:val="00051834"/>
    <w:rsid w:val="00054A22"/>
    <w:rsid w:val="00056BBA"/>
    <w:rsid w:val="00062023"/>
    <w:rsid w:val="000655A6"/>
    <w:rsid w:val="00080512"/>
    <w:rsid w:val="00090E5F"/>
    <w:rsid w:val="000A6FD4"/>
    <w:rsid w:val="000C47C3"/>
    <w:rsid w:val="000D58AB"/>
    <w:rsid w:val="000E43CF"/>
    <w:rsid w:val="001258EC"/>
    <w:rsid w:val="00133525"/>
    <w:rsid w:val="00164C43"/>
    <w:rsid w:val="001A4C42"/>
    <w:rsid w:val="001A7420"/>
    <w:rsid w:val="001B6637"/>
    <w:rsid w:val="001C21C3"/>
    <w:rsid w:val="001D02C2"/>
    <w:rsid w:val="001E7FC5"/>
    <w:rsid w:val="001F0C1D"/>
    <w:rsid w:val="001F1132"/>
    <w:rsid w:val="001F168B"/>
    <w:rsid w:val="002215B0"/>
    <w:rsid w:val="002306D0"/>
    <w:rsid w:val="002328A8"/>
    <w:rsid w:val="002347A2"/>
    <w:rsid w:val="00264A37"/>
    <w:rsid w:val="002675F0"/>
    <w:rsid w:val="00290204"/>
    <w:rsid w:val="002905CE"/>
    <w:rsid w:val="0029761B"/>
    <w:rsid w:val="002B6339"/>
    <w:rsid w:val="002E00EE"/>
    <w:rsid w:val="002E6AD4"/>
    <w:rsid w:val="003172DC"/>
    <w:rsid w:val="0035462D"/>
    <w:rsid w:val="0036523C"/>
    <w:rsid w:val="00370F2E"/>
    <w:rsid w:val="003765B8"/>
    <w:rsid w:val="003862F8"/>
    <w:rsid w:val="00397F49"/>
    <w:rsid w:val="003C3971"/>
    <w:rsid w:val="003D6539"/>
    <w:rsid w:val="003E3ED4"/>
    <w:rsid w:val="003F66AA"/>
    <w:rsid w:val="00415F32"/>
    <w:rsid w:val="00423334"/>
    <w:rsid w:val="00427B2E"/>
    <w:rsid w:val="004345EC"/>
    <w:rsid w:val="00450E7D"/>
    <w:rsid w:val="00455E68"/>
    <w:rsid w:val="00465515"/>
    <w:rsid w:val="004733C9"/>
    <w:rsid w:val="00490E6B"/>
    <w:rsid w:val="00497CE7"/>
    <w:rsid w:val="004B5A26"/>
    <w:rsid w:val="004C5BB2"/>
    <w:rsid w:val="004C77E4"/>
    <w:rsid w:val="004D16B8"/>
    <w:rsid w:val="004D3578"/>
    <w:rsid w:val="004E213A"/>
    <w:rsid w:val="004E33B9"/>
    <w:rsid w:val="004F0988"/>
    <w:rsid w:val="004F3340"/>
    <w:rsid w:val="004F5934"/>
    <w:rsid w:val="00501082"/>
    <w:rsid w:val="00514C98"/>
    <w:rsid w:val="00523EC8"/>
    <w:rsid w:val="005252F0"/>
    <w:rsid w:val="00532592"/>
    <w:rsid w:val="0053388B"/>
    <w:rsid w:val="00534933"/>
    <w:rsid w:val="00535773"/>
    <w:rsid w:val="00536031"/>
    <w:rsid w:val="00540491"/>
    <w:rsid w:val="00543E6C"/>
    <w:rsid w:val="00552A14"/>
    <w:rsid w:val="00565087"/>
    <w:rsid w:val="00597B11"/>
    <w:rsid w:val="005B046F"/>
    <w:rsid w:val="005D07BC"/>
    <w:rsid w:val="005D2B10"/>
    <w:rsid w:val="005D2E01"/>
    <w:rsid w:val="005D681E"/>
    <w:rsid w:val="005D7526"/>
    <w:rsid w:val="005E1A7E"/>
    <w:rsid w:val="005E4BB2"/>
    <w:rsid w:val="00602AEA"/>
    <w:rsid w:val="00614FDF"/>
    <w:rsid w:val="00623D2E"/>
    <w:rsid w:val="006323B1"/>
    <w:rsid w:val="0063543D"/>
    <w:rsid w:val="00641C5A"/>
    <w:rsid w:val="00647114"/>
    <w:rsid w:val="0065213A"/>
    <w:rsid w:val="006665CF"/>
    <w:rsid w:val="006A323F"/>
    <w:rsid w:val="006A78AC"/>
    <w:rsid w:val="006B30D0"/>
    <w:rsid w:val="006B3150"/>
    <w:rsid w:val="006C1563"/>
    <w:rsid w:val="006C3D95"/>
    <w:rsid w:val="006E1CBA"/>
    <w:rsid w:val="006E3741"/>
    <w:rsid w:val="006E5C86"/>
    <w:rsid w:val="00701116"/>
    <w:rsid w:val="00713C44"/>
    <w:rsid w:val="00734A5B"/>
    <w:rsid w:val="0074026F"/>
    <w:rsid w:val="007429F6"/>
    <w:rsid w:val="00744E76"/>
    <w:rsid w:val="00774DA4"/>
    <w:rsid w:val="00781F0F"/>
    <w:rsid w:val="007874BE"/>
    <w:rsid w:val="007905C8"/>
    <w:rsid w:val="007B600E"/>
    <w:rsid w:val="007B6ABA"/>
    <w:rsid w:val="007C4ACA"/>
    <w:rsid w:val="007F0F4A"/>
    <w:rsid w:val="007F0F6E"/>
    <w:rsid w:val="008028A4"/>
    <w:rsid w:val="0081766A"/>
    <w:rsid w:val="00830747"/>
    <w:rsid w:val="00865127"/>
    <w:rsid w:val="008768CA"/>
    <w:rsid w:val="0089590A"/>
    <w:rsid w:val="008C19AB"/>
    <w:rsid w:val="008C384C"/>
    <w:rsid w:val="008E0484"/>
    <w:rsid w:val="008F7EC4"/>
    <w:rsid w:val="0090271F"/>
    <w:rsid w:val="00902E23"/>
    <w:rsid w:val="009031FD"/>
    <w:rsid w:val="009114D7"/>
    <w:rsid w:val="009123D6"/>
    <w:rsid w:val="0091348E"/>
    <w:rsid w:val="00917CCB"/>
    <w:rsid w:val="00942EC2"/>
    <w:rsid w:val="00956AF9"/>
    <w:rsid w:val="009A6402"/>
    <w:rsid w:val="009B115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AF7A54"/>
    <w:rsid w:val="00B05DB1"/>
    <w:rsid w:val="00B15449"/>
    <w:rsid w:val="00B2688D"/>
    <w:rsid w:val="00B36DD8"/>
    <w:rsid w:val="00B55213"/>
    <w:rsid w:val="00B6152C"/>
    <w:rsid w:val="00B662D4"/>
    <w:rsid w:val="00B84FA9"/>
    <w:rsid w:val="00B93086"/>
    <w:rsid w:val="00BA19ED"/>
    <w:rsid w:val="00BA4B8D"/>
    <w:rsid w:val="00BB07E6"/>
    <w:rsid w:val="00BB5BFC"/>
    <w:rsid w:val="00BC0F7D"/>
    <w:rsid w:val="00BD0D44"/>
    <w:rsid w:val="00BD5218"/>
    <w:rsid w:val="00BD7D31"/>
    <w:rsid w:val="00BE3255"/>
    <w:rsid w:val="00BF128E"/>
    <w:rsid w:val="00C074DD"/>
    <w:rsid w:val="00C1496A"/>
    <w:rsid w:val="00C25C4C"/>
    <w:rsid w:val="00C33079"/>
    <w:rsid w:val="00C367E9"/>
    <w:rsid w:val="00C45231"/>
    <w:rsid w:val="00C72833"/>
    <w:rsid w:val="00C73824"/>
    <w:rsid w:val="00C806D7"/>
    <w:rsid w:val="00C80F1D"/>
    <w:rsid w:val="00C83CEF"/>
    <w:rsid w:val="00C93F40"/>
    <w:rsid w:val="00CA3D0C"/>
    <w:rsid w:val="00CC67C2"/>
    <w:rsid w:val="00CD6E4E"/>
    <w:rsid w:val="00CE17A6"/>
    <w:rsid w:val="00CF371E"/>
    <w:rsid w:val="00CF5241"/>
    <w:rsid w:val="00D1151C"/>
    <w:rsid w:val="00D46FDD"/>
    <w:rsid w:val="00D53EDF"/>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0135B"/>
    <w:rsid w:val="00E16509"/>
    <w:rsid w:val="00E2209D"/>
    <w:rsid w:val="00E44582"/>
    <w:rsid w:val="00E60ABE"/>
    <w:rsid w:val="00E746D0"/>
    <w:rsid w:val="00E77645"/>
    <w:rsid w:val="00EA15B0"/>
    <w:rsid w:val="00EA5EA7"/>
    <w:rsid w:val="00EB204E"/>
    <w:rsid w:val="00EC32AF"/>
    <w:rsid w:val="00EC4A25"/>
    <w:rsid w:val="00EE142F"/>
    <w:rsid w:val="00EF4A36"/>
    <w:rsid w:val="00F025A2"/>
    <w:rsid w:val="00F04712"/>
    <w:rsid w:val="00F13360"/>
    <w:rsid w:val="00F22EC7"/>
    <w:rsid w:val="00F325C8"/>
    <w:rsid w:val="00F653B8"/>
    <w:rsid w:val="00F82D03"/>
    <w:rsid w:val="00F8418C"/>
    <w:rsid w:val="00F9008D"/>
    <w:rsid w:val="00FA1266"/>
    <w:rsid w:val="00FA21D6"/>
    <w:rsid w:val="00FB340F"/>
    <w:rsid w:val="00FC1192"/>
    <w:rsid w:val="00FD6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115107</Words>
  <Characters>656115</Characters>
  <Application>Microsoft Office Word</Application>
  <DocSecurity>0</DocSecurity>
  <Lines>5467</Lines>
  <Paragraphs>1539</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769683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correction</cp:lastModifiedBy>
  <cp:revision>2</cp:revision>
  <cp:lastPrinted>2019-02-25T14:05:00Z</cp:lastPrinted>
  <dcterms:created xsi:type="dcterms:W3CDTF">2023-06-22T12:35:00Z</dcterms:created>
  <dcterms:modified xsi:type="dcterms:W3CDTF">2023-06-22T12:35:00Z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