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3D2FEB66"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w:t>
            </w:r>
            <w:r w:rsidR="00E2209D">
              <w:t>8</w:t>
            </w:r>
            <w:r>
              <w:t>.</w:t>
            </w:r>
            <w:r w:rsidR="00E2209D">
              <w:t>0</w:t>
            </w:r>
            <w:r>
              <w:t>.0</w:t>
            </w:r>
            <w:r w:rsidRPr="004D3578">
              <w:t xml:space="preserve"> </w:t>
            </w:r>
            <w:r w:rsidRPr="004D3578">
              <w:rPr>
                <w:sz w:val="32"/>
              </w:rPr>
              <w:t>(</w:t>
            </w:r>
            <w:r>
              <w:rPr>
                <w:sz w:val="32"/>
              </w:rPr>
              <w:t>202</w:t>
            </w:r>
            <w:r w:rsidR="000A6FD4">
              <w:rPr>
                <w:sz w:val="32"/>
              </w:rPr>
              <w:t>2</w:t>
            </w:r>
            <w:r>
              <w:rPr>
                <w:sz w:val="32"/>
              </w:rPr>
              <w:t>-</w:t>
            </w:r>
            <w:r w:rsidR="003E3ED4">
              <w:rPr>
                <w:sz w:val="32"/>
              </w:rPr>
              <w:t>12</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34266428"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97E02BA"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22</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1A6892C0" w14:textId="67B6D592" w:rsidR="00BB07E6"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BB07E6">
        <w:rPr>
          <w:noProof/>
        </w:rPr>
        <w:t>Foreword</w:t>
      </w:r>
      <w:r w:rsidR="00BB07E6">
        <w:rPr>
          <w:noProof/>
        </w:rPr>
        <w:tab/>
      </w:r>
      <w:r w:rsidR="00BB07E6">
        <w:rPr>
          <w:noProof/>
        </w:rPr>
        <w:fldChar w:fldCharType="begin" w:fldLock="1"/>
      </w:r>
      <w:r w:rsidR="00BB07E6">
        <w:rPr>
          <w:noProof/>
        </w:rPr>
        <w:instrText xml:space="preserve"> PAGEREF _Toc123652313 \h </w:instrText>
      </w:r>
      <w:r w:rsidR="00BB07E6">
        <w:rPr>
          <w:noProof/>
        </w:rPr>
      </w:r>
      <w:r w:rsidR="00BB07E6">
        <w:rPr>
          <w:noProof/>
        </w:rPr>
        <w:fldChar w:fldCharType="separate"/>
      </w:r>
      <w:r w:rsidR="00BB07E6">
        <w:rPr>
          <w:noProof/>
        </w:rPr>
        <w:t>9</w:t>
      </w:r>
      <w:r w:rsidR="00BB07E6">
        <w:rPr>
          <w:noProof/>
        </w:rPr>
        <w:fldChar w:fldCharType="end"/>
      </w:r>
    </w:p>
    <w:p w14:paraId="38D293EF" w14:textId="1459E72A" w:rsidR="00BB07E6" w:rsidRDefault="00BB07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_Toc123652314 \h </w:instrText>
      </w:r>
      <w:r>
        <w:rPr>
          <w:noProof/>
        </w:rPr>
      </w:r>
      <w:r>
        <w:rPr>
          <w:noProof/>
        </w:rPr>
        <w:fldChar w:fldCharType="separate"/>
      </w:r>
      <w:r>
        <w:rPr>
          <w:noProof/>
        </w:rPr>
        <w:t>10</w:t>
      </w:r>
      <w:r>
        <w:rPr>
          <w:noProof/>
        </w:rPr>
        <w:fldChar w:fldCharType="end"/>
      </w:r>
    </w:p>
    <w:p w14:paraId="01821CE8" w14:textId="4EDE99E7" w:rsidR="00BB07E6" w:rsidRDefault="00BB07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_Toc123652315 \h </w:instrText>
      </w:r>
      <w:r>
        <w:rPr>
          <w:noProof/>
        </w:rPr>
      </w:r>
      <w:r>
        <w:rPr>
          <w:noProof/>
        </w:rPr>
        <w:fldChar w:fldCharType="separate"/>
      </w:r>
      <w:r>
        <w:rPr>
          <w:noProof/>
        </w:rPr>
        <w:t>11</w:t>
      </w:r>
      <w:r>
        <w:rPr>
          <w:noProof/>
        </w:rPr>
        <w:fldChar w:fldCharType="end"/>
      </w:r>
    </w:p>
    <w:p w14:paraId="779BA507" w14:textId="1B246E14" w:rsidR="00BB07E6" w:rsidRDefault="00BB07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_Toc123652316 \h </w:instrText>
      </w:r>
      <w:r>
        <w:rPr>
          <w:noProof/>
        </w:rPr>
      </w:r>
      <w:r>
        <w:rPr>
          <w:noProof/>
        </w:rPr>
        <w:fldChar w:fldCharType="separate"/>
      </w:r>
      <w:r>
        <w:rPr>
          <w:noProof/>
        </w:rPr>
        <w:t>12</w:t>
      </w:r>
      <w:r>
        <w:rPr>
          <w:noProof/>
        </w:rPr>
        <w:fldChar w:fldCharType="end"/>
      </w:r>
    </w:p>
    <w:p w14:paraId="2916F8F4" w14:textId="775F0344" w:rsidR="00BB07E6" w:rsidRDefault="00BB07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_Toc123652317 \h </w:instrText>
      </w:r>
      <w:r>
        <w:rPr>
          <w:noProof/>
        </w:rPr>
      </w:r>
      <w:r>
        <w:rPr>
          <w:noProof/>
        </w:rPr>
        <w:fldChar w:fldCharType="separate"/>
      </w:r>
      <w:r>
        <w:rPr>
          <w:noProof/>
        </w:rPr>
        <w:t>12</w:t>
      </w:r>
      <w:r>
        <w:rPr>
          <w:noProof/>
        </w:rPr>
        <w:fldChar w:fldCharType="end"/>
      </w:r>
    </w:p>
    <w:p w14:paraId="71596DF2" w14:textId="68E334D1" w:rsidR="00BB07E6" w:rsidRDefault="00BB07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_Toc123652318 \h </w:instrText>
      </w:r>
      <w:r>
        <w:rPr>
          <w:noProof/>
        </w:rPr>
      </w:r>
      <w:r>
        <w:rPr>
          <w:noProof/>
        </w:rPr>
        <w:fldChar w:fldCharType="separate"/>
      </w:r>
      <w:r>
        <w:rPr>
          <w:noProof/>
        </w:rPr>
        <w:t>13</w:t>
      </w:r>
      <w:r>
        <w:rPr>
          <w:noProof/>
        </w:rPr>
        <w:fldChar w:fldCharType="end"/>
      </w:r>
    </w:p>
    <w:p w14:paraId="0EDBDDCB" w14:textId="15BD77EF" w:rsidR="00BB07E6" w:rsidRDefault="00BB07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_Toc123652319 \h </w:instrText>
      </w:r>
      <w:r>
        <w:rPr>
          <w:noProof/>
        </w:rPr>
      </w:r>
      <w:r>
        <w:rPr>
          <w:noProof/>
        </w:rPr>
        <w:fldChar w:fldCharType="separate"/>
      </w:r>
      <w:r>
        <w:rPr>
          <w:noProof/>
        </w:rPr>
        <w:t>14</w:t>
      </w:r>
      <w:r>
        <w:rPr>
          <w:noProof/>
        </w:rPr>
        <w:fldChar w:fldCharType="end"/>
      </w:r>
    </w:p>
    <w:p w14:paraId="23D87869" w14:textId="634FE3D3" w:rsidR="00BB07E6" w:rsidRDefault="00BB07E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_Toc123652320 \h </w:instrText>
      </w:r>
      <w:r>
        <w:rPr>
          <w:noProof/>
        </w:rPr>
      </w:r>
      <w:r>
        <w:rPr>
          <w:noProof/>
        </w:rPr>
        <w:fldChar w:fldCharType="separate"/>
      </w:r>
      <w:r>
        <w:rPr>
          <w:noProof/>
        </w:rPr>
        <w:t>14</w:t>
      </w:r>
      <w:r>
        <w:rPr>
          <w:noProof/>
        </w:rPr>
        <w:fldChar w:fldCharType="end"/>
      </w:r>
    </w:p>
    <w:p w14:paraId="42900872" w14:textId="609C8445" w:rsidR="00BB07E6" w:rsidRDefault="00BB07E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_Toc123652321 \h </w:instrText>
      </w:r>
      <w:r>
        <w:rPr>
          <w:noProof/>
        </w:rPr>
      </w:r>
      <w:r>
        <w:rPr>
          <w:noProof/>
        </w:rPr>
        <w:fldChar w:fldCharType="separate"/>
      </w:r>
      <w:r>
        <w:rPr>
          <w:noProof/>
        </w:rPr>
        <w:t>14</w:t>
      </w:r>
      <w:r>
        <w:rPr>
          <w:noProof/>
        </w:rPr>
        <w:fldChar w:fldCharType="end"/>
      </w:r>
    </w:p>
    <w:p w14:paraId="2AA0CF03" w14:textId="1F48DF43" w:rsidR="00BB07E6" w:rsidRDefault="00BB07E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_Toc123652322 \h </w:instrText>
      </w:r>
      <w:r>
        <w:rPr>
          <w:noProof/>
        </w:rPr>
      </w:r>
      <w:r>
        <w:rPr>
          <w:noProof/>
        </w:rPr>
        <w:fldChar w:fldCharType="separate"/>
      </w:r>
      <w:r>
        <w:rPr>
          <w:noProof/>
        </w:rPr>
        <w:t>14</w:t>
      </w:r>
      <w:r>
        <w:rPr>
          <w:noProof/>
        </w:rPr>
        <w:fldChar w:fldCharType="end"/>
      </w:r>
    </w:p>
    <w:p w14:paraId="76327882" w14:textId="236DE206" w:rsidR="00BB07E6" w:rsidRDefault="00BB07E6">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_Toc123652323 \h </w:instrText>
      </w:r>
      <w:r>
        <w:rPr>
          <w:noProof/>
        </w:rPr>
      </w:r>
      <w:r>
        <w:rPr>
          <w:noProof/>
        </w:rPr>
        <w:fldChar w:fldCharType="separate"/>
      </w:r>
      <w:r>
        <w:rPr>
          <w:noProof/>
        </w:rPr>
        <w:t>14</w:t>
      </w:r>
      <w:r>
        <w:rPr>
          <w:noProof/>
        </w:rPr>
        <w:fldChar w:fldCharType="end"/>
      </w:r>
    </w:p>
    <w:p w14:paraId="09460BF1" w14:textId="1484BAFB" w:rsidR="00BB07E6" w:rsidRDefault="00BB07E6">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_Toc123652324 \h </w:instrText>
      </w:r>
      <w:r>
        <w:rPr>
          <w:noProof/>
        </w:rPr>
      </w:r>
      <w:r>
        <w:rPr>
          <w:noProof/>
        </w:rPr>
        <w:fldChar w:fldCharType="separate"/>
      </w:r>
      <w:r>
        <w:rPr>
          <w:noProof/>
        </w:rPr>
        <w:t>15</w:t>
      </w:r>
      <w:r>
        <w:rPr>
          <w:noProof/>
        </w:rPr>
        <w:fldChar w:fldCharType="end"/>
      </w:r>
    </w:p>
    <w:p w14:paraId="5F44C1A4" w14:textId="7D2C0F77" w:rsidR="00BB07E6" w:rsidRDefault="00BB07E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_Toc123652325 \h </w:instrText>
      </w:r>
      <w:r>
        <w:rPr>
          <w:noProof/>
        </w:rPr>
      </w:r>
      <w:r>
        <w:rPr>
          <w:noProof/>
        </w:rPr>
        <w:fldChar w:fldCharType="separate"/>
      </w:r>
      <w:r>
        <w:rPr>
          <w:noProof/>
        </w:rPr>
        <w:t>15</w:t>
      </w:r>
      <w:r>
        <w:rPr>
          <w:noProof/>
        </w:rPr>
        <w:fldChar w:fldCharType="end"/>
      </w:r>
    </w:p>
    <w:p w14:paraId="6BC5870B" w14:textId="7C5DAC4C" w:rsidR="00BB07E6" w:rsidRDefault="00BB07E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_Toc123652326 \h </w:instrText>
      </w:r>
      <w:r>
        <w:rPr>
          <w:noProof/>
        </w:rPr>
      </w:r>
      <w:r>
        <w:rPr>
          <w:noProof/>
        </w:rPr>
        <w:fldChar w:fldCharType="separate"/>
      </w:r>
      <w:r>
        <w:rPr>
          <w:noProof/>
        </w:rPr>
        <w:t>15</w:t>
      </w:r>
      <w:r>
        <w:rPr>
          <w:noProof/>
        </w:rPr>
        <w:fldChar w:fldCharType="end"/>
      </w:r>
    </w:p>
    <w:p w14:paraId="13DAA25E" w14:textId="62DDC50D" w:rsidR="00BB07E6" w:rsidRDefault="00BB07E6">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_Toc123652327 \h </w:instrText>
      </w:r>
      <w:r>
        <w:rPr>
          <w:noProof/>
        </w:rPr>
      </w:r>
      <w:r>
        <w:rPr>
          <w:noProof/>
        </w:rPr>
        <w:fldChar w:fldCharType="separate"/>
      </w:r>
      <w:r>
        <w:rPr>
          <w:noProof/>
        </w:rPr>
        <w:t>16</w:t>
      </w:r>
      <w:r>
        <w:rPr>
          <w:noProof/>
        </w:rPr>
        <w:fldChar w:fldCharType="end"/>
      </w:r>
    </w:p>
    <w:p w14:paraId="45939CE1" w14:textId="74024BE9" w:rsidR="00BB07E6" w:rsidRDefault="00BB07E6">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_Toc123652328 \h </w:instrText>
      </w:r>
      <w:r>
        <w:rPr>
          <w:noProof/>
        </w:rPr>
      </w:r>
      <w:r>
        <w:rPr>
          <w:noProof/>
        </w:rPr>
        <w:fldChar w:fldCharType="separate"/>
      </w:r>
      <w:r>
        <w:rPr>
          <w:noProof/>
        </w:rPr>
        <w:t>16</w:t>
      </w:r>
      <w:r>
        <w:rPr>
          <w:noProof/>
        </w:rPr>
        <w:fldChar w:fldCharType="end"/>
      </w:r>
    </w:p>
    <w:p w14:paraId="4AF64E70" w14:textId="36AC16CD" w:rsidR="00BB07E6" w:rsidRDefault="00BB07E6">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_Toc123652329 \h </w:instrText>
      </w:r>
      <w:r>
        <w:rPr>
          <w:noProof/>
        </w:rPr>
      </w:r>
      <w:r>
        <w:rPr>
          <w:noProof/>
        </w:rPr>
        <w:fldChar w:fldCharType="separate"/>
      </w:r>
      <w:r>
        <w:rPr>
          <w:noProof/>
        </w:rPr>
        <w:t>17</w:t>
      </w:r>
      <w:r>
        <w:rPr>
          <w:noProof/>
        </w:rPr>
        <w:fldChar w:fldCharType="end"/>
      </w:r>
    </w:p>
    <w:p w14:paraId="662BEB56" w14:textId="056F6717" w:rsidR="00BB07E6" w:rsidRDefault="00BB07E6">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_Toc123652330 \h </w:instrText>
      </w:r>
      <w:r>
        <w:rPr>
          <w:noProof/>
        </w:rPr>
      </w:r>
      <w:r>
        <w:rPr>
          <w:noProof/>
        </w:rPr>
        <w:fldChar w:fldCharType="separate"/>
      </w:r>
      <w:r>
        <w:rPr>
          <w:noProof/>
        </w:rPr>
        <w:t>17</w:t>
      </w:r>
      <w:r>
        <w:rPr>
          <w:noProof/>
        </w:rPr>
        <w:fldChar w:fldCharType="end"/>
      </w:r>
    </w:p>
    <w:p w14:paraId="3DF03B7A" w14:textId="16285D86" w:rsidR="00BB07E6" w:rsidRDefault="00BB07E6">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_Toc123652331 \h </w:instrText>
      </w:r>
      <w:r>
        <w:rPr>
          <w:noProof/>
        </w:rPr>
      </w:r>
      <w:r>
        <w:rPr>
          <w:noProof/>
        </w:rPr>
        <w:fldChar w:fldCharType="separate"/>
      </w:r>
      <w:r>
        <w:rPr>
          <w:noProof/>
        </w:rPr>
        <w:t>17</w:t>
      </w:r>
      <w:r>
        <w:rPr>
          <w:noProof/>
        </w:rPr>
        <w:fldChar w:fldCharType="end"/>
      </w:r>
    </w:p>
    <w:p w14:paraId="44268D1D" w14:textId="1BC62A48" w:rsidR="00BB07E6" w:rsidRDefault="00BB07E6">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_Toc123652332 \h </w:instrText>
      </w:r>
      <w:r>
        <w:rPr>
          <w:noProof/>
        </w:rPr>
      </w:r>
      <w:r>
        <w:rPr>
          <w:noProof/>
        </w:rPr>
        <w:fldChar w:fldCharType="separate"/>
      </w:r>
      <w:r>
        <w:rPr>
          <w:noProof/>
        </w:rPr>
        <w:t>17</w:t>
      </w:r>
      <w:r>
        <w:rPr>
          <w:noProof/>
        </w:rPr>
        <w:fldChar w:fldCharType="end"/>
      </w:r>
    </w:p>
    <w:p w14:paraId="16006A8E" w14:textId="152FB8F4" w:rsidR="00BB07E6" w:rsidRDefault="00BB07E6">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_Toc123652333 \h </w:instrText>
      </w:r>
      <w:r>
        <w:rPr>
          <w:noProof/>
        </w:rPr>
      </w:r>
      <w:r>
        <w:rPr>
          <w:noProof/>
        </w:rPr>
        <w:fldChar w:fldCharType="separate"/>
      </w:r>
      <w:r>
        <w:rPr>
          <w:noProof/>
        </w:rPr>
        <w:t>17</w:t>
      </w:r>
      <w:r>
        <w:rPr>
          <w:noProof/>
        </w:rPr>
        <w:fldChar w:fldCharType="end"/>
      </w:r>
    </w:p>
    <w:p w14:paraId="290474F9" w14:textId="4C746CC4" w:rsidR="00BB07E6" w:rsidRDefault="00BB07E6">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_Toc123652334 \h </w:instrText>
      </w:r>
      <w:r>
        <w:rPr>
          <w:noProof/>
        </w:rPr>
      </w:r>
      <w:r>
        <w:rPr>
          <w:noProof/>
        </w:rPr>
        <w:fldChar w:fldCharType="separate"/>
      </w:r>
      <w:r>
        <w:rPr>
          <w:noProof/>
        </w:rPr>
        <w:t>18</w:t>
      </w:r>
      <w:r>
        <w:rPr>
          <w:noProof/>
        </w:rPr>
        <w:fldChar w:fldCharType="end"/>
      </w:r>
    </w:p>
    <w:p w14:paraId="2B082E74" w14:textId="7B27F7E3" w:rsidR="00BB07E6" w:rsidRDefault="00BB07E6">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_Toc123652335 \h </w:instrText>
      </w:r>
      <w:r>
        <w:rPr>
          <w:noProof/>
        </w:rPr>
      </w:r>
      <w:r>
        <w:rPr>
          <w:noProof/>
        </w:rPr>
        <w:fldChar w:fldCharType="separate"/>
      </w:r>
      <w:r>
        <w:rPr>
          <w:noProof/>
        </w:rPr>
        <w:t>18</w:t>
      </w:r>
      <w:r>
        <w:rPr>
          <w:noProof/>
        </w:rPr>
        <w:fldChar w:fldCharType="end"/>
      </w:r>
    </w:p>
    <w:p w14:paraId="73EAE23E" w14:textId="241663F5" w:rsidR="00BB07E6" w:rsidRDefault="00BB07E6">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_Toc123652336 \h </w:instrText>
      </w:r>
      <w:r>
        <w:rPr>
          <w:noProof/>
        </w:rPr>
      </w:r>
      <w:r>
        <w:rPr>
          <w:noProof/>
        </w:rPr>
        <w:fldChar w:fldCharType="separate"/>
      </w:r>
      <w:r>
        <w:rPr>
          <w:noProof/>
        </w:rPr>
        <w:t>18</w:t>
      </w:r>
      <w:r>
        <w:rPr>
          <w:noProof/>
        </w:rPr>
        <w:fldChar w:fldCharType="end"/>
      </w:r>
    </w:p>
    <w:p w14:paraId="14F65704" w14:textId="23017A56" w:rsidR="00BB07E6" w:rsidRDefault="00BB07E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_Toc123652337 \h </w:instrText>
      </w:r>
      <w:r>
        <w:rPr>
          <w:noProof/>
        </w:rPr>
      </w:r>
      <w:r>
        <w:rPr>
          <w:noProof/>
        </w:rPr>
        <w:fldChar w:fldCharType="separate"/>
      </w:r>
      <w:r>
        <w:rPr>
          <w:noProof/>
        </w:rPr>
        <w:t>18</w:t>
      </w:r>
      <w:r>
        <w:rPr>
          <w:noProof/>
        </w:rPr>
        <w:fldChar w:fldCharType="end"/>
      </w:r>
    </w:p>
    <w:p w14:paraId="4974FCE9" w14:textId="379858AD" w:rsidR="00BB07E6" w:rsidRDefault="00BB07E6">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_Toc123652338 \h </w:instrText>
      </w:r>
      <w:r>
        <w:rPr>
          <w:noProof/>
        </w:rPr>
      </w:r>
      <w:r>
        <w:rPr>
          <w:noProof/>
        </w:rPr>
        <w:fldChar w:fldCharType="separate"/>
      </w:r>
      <w:r>
        <w:rPr>
          <w:noProof/>
        </w:rPr>
        <w:t>18</w:t>
      </w:r>
      <w:r>
        <w:rPr>
          <w:noProof/>
        </w:rPr>
        <w:fldChar w:fldCharType="end"/>
      </w:r>
    </w:p>
    <w:p w14:paraId="281742EC" w14:textId="286E78A5" w:rsidR="00BB07E6" w:rsidRDefault="00BB07E6">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_Toc123652339 \h </w:instrText>
      </w:r>
      <w:r>
        <w:rPr>
          <w:noProof/>
        </w:rPr>
      </w:r>
      <w:r>
        <w:rPr>
          <w:noProof/>
        </w:rPr>
        <w:fldChar w:fldCharType="separate"/>
      </w:r>
      <w:r>
        <w:rPr>
          <w:noProof/>
        </w:rPr>
        <w:t>19</w:t>
      </w:r>
      <w:r>
        <w:rPr>
          <w:noProof/>
        </w:rPr>
        <w:fldChar w:fldCharType="end"/>
      </w:r>
    </w:p>
    <w:p w14:paraId="1F6F2E21" w14:textId="30D78BB4" w:rsidR="00BB07E6" w:rsidRDefault="00BB07E6">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_Toc123652340 \h </w:instrText>
      </w:r>
      <w:r>
        <w:rPr>
          <w:noProof/>
        </w:rPr>
      </w:r>
      <w:r>
        <w:rPr>
          <w:noProof/>
        </w:rPr>
        <w:fldChar w:fldCharType="separate"/>
      </w:r>
      <w:r>
        <w:rPr>
          <w:noProof/>
        </w:rPr>
        <w:t>19</w:t>
      </w:r>
      <w:r>
        <w:rPr>
          <w:noProof/>
        </w:rPr>
        <w:fldChar w:fldCharType="end"/>
      </w:r>
    </w:p>
    <w:p w14:paraId="07496C07" w14:textId="52EE8134" w:rsidR="00BB07E6" w:rsidRDefault="00BB07E6">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_Toc123652341 \h </w:instrText>
      </w:r>
      <w:r>
        <w:rPr>
          <w:noProof/>
        </w:rPr>
      </w:r>
      <w:r>
        <w:rPr>
          <w:noProof/>
        </w:rPr>
        <w:fldChar w:fldCharType="separate"/>
      </w:r>
      <w:r>
        <w:rPr>
          <w:noProof/>
        </w:rPr>
        <w:t>19</w:t>
      </w:r>
      <w:r>
        <w:rPr>
          <w:noProof/>
        </w:rPr>
        <w:fldChar w:fldCharType="end"/>
      </w:r>
    </w:p>
    <w:p w14:paraId="26C1F953" w14:textId="0FC5DBBD" w:rsidR="00BB07E6" w:rsidRDefault="00BB07E6">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_Toc123652342 \h </w:instrText>
      </w:r>
      <w:r>
        <w:rPr>
          <w:noProof/>
        </w:rPr>
      </w:r>
      <w:r>
        <w:rPr>
          <w:noProof/>
        </w:rPr>
        <w:fldChar w:fldCharType="separate"/>
      </w:r>
      <w:r>
        <w:rPr>
          <w:noProof/>
        </w:rPr>
        <w:t>19</w:t>
      </w:r>
      <w:r>
        <w:rPr>
          <w:noProof/>
        </w:rPr>
        <w:fldChar w:fldCharType="end"/>
      </w:r>
    </w:p>
    <w:p w14:paraId="7A86A224" w14:textId="2A3EF55C" w:rsidR="00BB07E6" w:rsidRDefault="00BB07E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_Toc123652343 \h </w:instrText>
      </w:r>
      <w:r>
        <w:rPr>
          <w:noProof/>
        </w:rPr>
      </w:r>
      <w:r>
        <w:rPr>
          <w:noProof/>
        </w:rPr>
        <w:fldChar w:fldCharType="separate"/>
      </w:r>
      <w:r>
        <w:rPr>
          <w:noProof/>
        </w:rPr>
        <w:t>19</w:t>
      </w:r>
      <w:r>
        <w:rPr>
          <w:noProof/>
        </w:rPr>
        <w:fldChar w:fldCharType="end"/>
      </w:r>
    </w:p>
    <w:p w14:paraId="1A0739BD" w14:textId="5E75746B" w:rsidR="00BB07E6" w:rsidRDefault="00BB07E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_Toc123652344 \h </w:instrText>
      </w:r>
      <w:r>
        <w:rPr>
          <w:noProof/>
        </w:rPr>
      </w:r>
      <w:r>
        <w:rPr>
          <w:noProof/>
        </w:rPr>
        <w:fldChar w:fldCharType="separate"/>
      </w:r>
      <w:r>
        <w:rPr>
          <w:noProof/>
        </w:rPr>
        <w:t>19</w:t>
      </w:r>
      <w:r>
        <w:rPr>
          <w:noProof/>
        </w:rPr>
        <w:fldChar w:fldCharType="end"/>
      </w:r>
    </w:p>
    <w:p w14:paraId="223EC87A" w14:textId="6D0D8A7F" w:rsidR="00BB07E6" w:rsidRDefault="00BB07E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_Toc123652345 \h </w:instrText>
      </w:r>
      <w:r>
        <w:rPr>
          <w:noProof/>
        </w:rPr>
      </w:r>
      <w:r>
        <w:rPr>
          <w:noProof/>
        </w:rPr>
        <w:fldChar w:fldCharType="separate"/>
      </w:r>
      <w:r>
        <w:rPr>
          <w:noProof/>
        </w:rPr>
        <w:t>20</w:t>
      </w:r>
      <w:r>
        <w:rPr>
          <w:noProof/>
        </w:rPr>
        <w:fldChar w:fldCharType="end"/>
      </w:r>
    </w:p>
    <w:p w14:paraId="5D9DA85D" w14:textId="1626DE75" w:rsidR="00BB07E6" w:rsidRDefault="00BB07E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_Toc123652346 \h </w:instrText>
      </w:r>
      <w:r>
        <w:rPr>
          <w:noProof/>
        </w:rPr>
      </w:r>
      <w:r>
        <w:rPr>
          <w:noProof/>
        </w:rPr>
        <w:fldChar w:fldCharType="separate"/>
      </w:r>
      <w:r>
        <w:rPr>
          <w:noProof/>
        </w:rPr>
        <w:t>20</w:t>
      </w:r>
      <w:r>
        <w:rPr>
          <w:noProof/>
        </w:rPr>
        <w:fldChar w:fldCharType="end"/>
      </w:r>
    </w:p>
    <w:p w14:paraId="0450F2E5" w14:textId="24960FAF" w:rsidR="00BB07E6" w:rsidRDefault="00BB07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_Toc123652347 \h </w:instrText>
      </w:r>
      <w:r>
        <w:rPr>
          <w:noProof/>
        </w:rPr>
      </w:r>
      <w:r>
        <w:rPr>
          <w:noProof/>
        </w:rPr>
        <w:fldChar w:fldCharType="separate"/>
      </w:r>
      <w:r>
        <w:rPr>
          <w:noProof/>
        </w:rPr>
        <w:t>21</w:t>
      </w:r>
      <w:r>
        <w:rPr>
          <w:noProof/>
        </w:rPr>
        <w:fldChar w:fldCharType="end"/>
      </w:r>
    </w:p>
    <w:p w14:paraId="3082FF61" w14:textId="3BFAF7A1" w:rsidR="00BB07E6" w:rsidRDefault="00BB07E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_Toc123652348 \h </w:instrText>
      </w:r>
      <w:r>
        <w:rPr>
          <w:noProof/>
        </w:rPr>
      </w:r>
      <w:r>
        <w:rPr>
          <w:noProof/>
        </w:rPr>
        <w:fldChar w:fldCharType="separate"/>
      </w:r>
      <w:r>
        <w:rPr>
          <w:noProof/>
        </w:rPr>
        <w:t>21</w:t>
      </w:r>
      <w:r>
        <w:rPr>
          <w:noProof/>
        </w:rPr>
        <w:fldChar w:fldCharType="end"/>
      </w:r>
    </w:p>
    <w:p w14:paraId="2C8BEAF4" w14:textId="7BB9D884" w:rsidR="00BB07E6" w:rsidRDefault="00BB07E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_Toc123652349 \h </w:instrText>
      </w:r>
      <w:r>
        <w:rPr>
          <w:noProof/>
        </w:rPr>
      </w:r>
      <w:r>
        <w:rPr>
          <w:noProof/>
        </w:rPr>
        <w:fldChar w:fldCharType="separate"/>
      </w:r>
      <w:r>
        <w:rPr>
          <w:noProof/>
        </w:rPr>
        <w:t>21</w:t>
      </w:r>
      <w:r>
        <w:rPr>
          <w:noProof/>
        </w:rPr>
        <w:fldChar w:fldCharType="end"/>
      </w:r>
    </w:p>
    <w:p w14:paraId="0EC16DC2" w14:textId="4EA41AAC" w:rsidR="00BB07E6" w:rsidRDefault="00BB07E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_Toc123652350 \h </w:instrText>
      </w:r>
      <w:r>
        <w:rPr>
          <w:noProof/>
        </w:rPr>
      </w:r>
      <w:r>
        <w:rPr>
          <w:noProof/>
        </w:rPr>
        <w:fldChar w:fldCharType="separate"/>
      </w:r>
      <w:r>
        <w:rPr>
          <w:noProof/>
        </w:rPr>
        <w:t>21</w:t>
      </w:r>
      <w:r>
        <w:rPr>
          <w:noProof/>
        </w:rPr>
        <w:fldChar w:fldCharType="end"/>
      </w:r>
    </w:p>
    <w:p w14:paraId="2D9C5A29" w14:textId="62B759F2" w:rsidR="00BB07E6" w:rsidRDefault="00BB07E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_Toc123652351 \h </w:instrText>
      </w:r>
      <w:r>
        <w:rPr>
          <w:noProof/>
        </w:rPr>
      </w:r>
      <w:r>
        <w:rPr>
          <w:noProof/>
        </w:rPr>
        <w:fldChar w:fldCharType="separate"/>
      </w:r>
      <w:r>
        <w:rPr>
          <w:noProof/>
        </w:rPr>
        <w:t>21</w:t>
      </w:r>
      <w:r>
        <w:rPr>
          <w:noProof/>
        </w:rPr>
        <w:fldChar w:fldCharType="end"/>
      </w:r>
    </w:p>
    <w:p w14:paraId="623B9096" w14:textId="4475A55F" w:rsidR="00BB07E6" w:rsidRDefault="00BB07E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_Toc123652352 \h </w:instrText>
      </w:r>
      <w:r>
        <w:rPr>
          <w:noProof/>
        </w:rPr>
      </w:r>
      <w:r>
        <w:rPr>
          <w:noProof/>
        </w:rPr>
        <w:fldChar w:fldCharType="separate"/>
      </w:r>
      <w:r>
        <w:rPr>
          <w:noProof/>
        </w:rPr>
        <w:t>22</w:t>
      </w:r>
      <w:r>
        <w:rPr>
          <w:noProof/>
        </w:rPr>
        <w:fldChar w:fldCharType="end"/>
      </w:r>
    </w:p>
    <w:p w14:paraId="2226C574" w14:textId="000169C3" w:rsidR="00BB07E6" w:rsidRDefault="00BB07E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_Toc123652353 \h </w:instrText>
      </w:r>
      <w:r>
        <w:rPr>
          <w:noProof/>
        </w:rPr>
      </w:r>
      <w:r>
        <w:rPr>
          <w:noProof/>
        </w:rPr>
        <w:fldChar w:fldCharType="separate"/>
      </w:r>
      <w:r>
        <w:rPr>
          <w:noProof/>
        </w:rPr>
        <w:t>22</w:t>
      </w:r>
      <w:r>
        <w:rPr>
          <w:noProof/>
        </w:rPr>
        <w:fldChar w:fldCharType="end"/>
      </w:r>
    </w:p>
    <w:p w14:paraId="4471A964" w14:textId="6C571D62" w:rsidR="00BB07E6" w:rsidRDefault="00BB07E6">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_Toc123652354 \h </w:instrText>
      </w:r>
      <w:r>
        <w:rPr>
          <w:noProof/>
        </w:rPr>
      </w:r>
      <w:r>
        <w:rPr>
          <w:noProof/>
        </w:rPr>
        <w:fldChar w:fldCharType="separate"/>
      </w:r>
      <w:r>
        <w:rPr>
          <w:noProof/>
        </w:rPr>
        <w:t>22</w:t>
      </w:r>
      <w:r>
        <w:rPr>
          <w:noProof/>
        </w:rPr>
        <w:fldChar w:fldCharType="end"/>
      </w:r>
    </w:p>
    <w:p w14:paraId="577C2849" w14:textId="6748F100" w:rsidR="00BB07E6" w:rsidRDefault="00BB07E6">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_Toc123652355 \h </w:instrText>
      </w:r>
      <w:r>
        <w:rPr>
          <w:noProof/>
        </w:rPr>
      </w:r>
      <w:r>
        <w:rPr>
          <w:noProof/>
        </w:rPr>
        <w:fldChar w:fldCharType="separate"/>
      </w:r>
      <w:r>
        <w:rPr>
          <w:noProof/>
        </w:rPr>
        <w:t>22</w:t>
      </w:r>
      <w:r>
        <w:rPr>
          <w:noProof/>
        </w:rPr>
        <w:fldChar w:fldCharType="end"/>
      </w:r>
    </w:p>
    <w:p w14:paraId="512252E2" w14:textId="263BFF9B" w:rsidR="00BB07E6" w:rsidRDefault="00BB07E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_Toc123652356 \h </w:instrText>
      </w:r>
      <w:r>
        <w:rPr>
          <w:noProof/>
        </w:rPr>
      </w:r>
      <w:r>
        <w:rPr>
          <w:noProof/>
        </w:rPr>
        <w:fldChar w:fldCharType="separate"/>
      </w:r>
      <w:r>
        <w:rPr>
          <w:noProof/>
        </w:rPr>
        <w:t>22</w:t>
      </w:r>
      <w:r>
        <w:rPr>
          <w:noProof/>
        </w:rPr>
        <w:fldChar w:fldCharType="end"/>
      </w:r>
    </w:p>
    <w:p w14:paraId="2CD28431" w14:textId="7BB0072F" w:rsidR="00BB07E6" w:rsidRDefault="00BB07E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_Toc123652357 \h </w:instrText>
      </w:r>
      <w:r>
        <w:rPr>
          <w:noProof/>
        </w:rPr>
      </w:r>
      <w:r>
        <w:rPr>
          <w:noProof/>
        </w:rPr>
        <w:fldChar w:fldCharType="separate"/>
      </w:r>
      <w:r>
        <w:rPr>
          <w:noProof/>
        </w:rPr>
        <w:t>22</w:t>
      </w:r>
      <w:r>
        <w:rPr>
          <w:noProof/>
        </w:rPr>
        <w:fldChar w:fldCharType="end"/>
      </w:r>
    </w:p>
    <w:p w14:paraId="23260858" w14:textId="655E65DA" w:rsidR="00BB07E6" w:rsidRDefault="00BB07E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_Toc123652358 \h </w:instrText>
      </w:r>
      <w:r>
        <w:rPr>
          <w:noProof/>
        </w:rPr>
      </w:r>
      <w:r>
        <w:rPr>
          <w:noProof/>
        </w:rPr>
        <w:fldChar w:fldCharType="separate"/>
      </w:r>
      <w:r>
        <w:rPr>
          <w:noProof/>
        </w:rPr>
        <w:t>22</w:t>
      </w:r>
      <w:r>
        <w:rPr>
          <w:noProof/>
        </w:rPr>
        <w:fldChar w:fldCharType="end"/>
      </w:r>
    </w:p>
    <w:p w14:paraId="051AE8D2" w14:textId="65B8B3CC" w:rsidR="00BB07E6" w:rsidRDefault="00BB07E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_Toc123652359 \h </w:instrText>
      </w:r>
      <w:r>
        <w:rPr>
          <w:noProof/>
        </w:rPr>
      </w:r>
      <w:r>
        <w:rPr>
          <w:noProof/>
        </w:rPr>
        <w:fldChar w:fldCharType="separate"/>
      </w:r>
      <w:r>
        <w:rPr>
          <w:noProof/>
        </w:rPr>
        <w:t>22</w:t>
      </w:r>
      <w:r>
        <w:rPr>
          <w:noProof/>
        </w:rPr>
        <w:fldChar w:fldCharType="end"/>
      </w:r>
    </w:p>
    <w:p w14:paraId="74627363" w14:textId="799A27EA" w:rsidR="00BB07E6" w:rsidRDefault="00BB07E6">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_Toc123652360 \h </w:instrText>
      </w:r>
      <w:r>
        <w:rPr>
          <w:noProof/>
        </w:rPr>
      </w:r>
      <w:r>
        <w:rPr>
          <w:noProof/>
        </w:rPr>
        <w:fldChar w:fldCharType="separate"/>
      </w:r>
      <w:r>
        <w:rPr>
          <w:noProof/>
        </w:rPr>
        <w:t>22</w:t>
      </w:r>
      <w:r>
        <w:rPr>
          <w:noProof/>
        </w:rPr>
        <w:fldChar w:fldCharType="end"/>
      </w:r>
    </w:p>
    <w:p w14:paraId="7FF19885" w14:textId="7C5103E8" w:rsidR="00BB07E6" w:rsidRDefault="00BB07E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_Toc123652361 \h </w:instrText>
      </w:r>
      <w:r>
        <w:rPr>
          <w:noProof/>
        </w:rPr>
      </w:r>
      <w:r>
        <w:rPr>
          <w:noProof/>
        </w:rPr>
        <w:fldChar w:fldCharType="separate"/>
      </w:r>
      <w:r>
        <w:rPr>
          <w:noProof/>
        </w:rPr>
        <w:t>22</w:t>
      </w:r>
      <w:r>
        <w:rPr>
          <w:noProof/>
        </w:rPr>
        <w:fldChar w:fldCharType="end"/>
      </w:r>
    </w:p>
    <w:p w14:paraId="72751462" w14:textId="25F2690B" w:rsidR="00BB07E6" w:rsidRDefault="00BB07E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_Toc123652362 \h </w:instrText>
      </w:r>
      <w:r>
        <w:rPr>
          <w:noProof/>
        </w:rPr>
      </w:r>
      <w:r>
        <w:rPr>
          <w:noProof/>
        </w:rPr>
        <w:fldChar w:fldCharType="separate"/>
      </w:r>
      <w:r>
        <w:rPr>
          <w:noProof/>
        </w:rPr>
        <w:t>22</w:t>
      </w:r>
      <w:r>
        <w:rPr>
          <w:noProof/>
        </w:rPr>
        <w:fldChar w:fldCharType="end"/>
      </w:r>
    </w:p>
    <w:p w14:paraId="109BED5D" w14:textId="02C0A58B" w:rsidR="00BB07E6" w:rsidRDefault="00BB07E6">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_Toc123652363 \h </w:instrText>
      </w:r>
      <w:r>
        <w:rPr>
          <w:noProof/>
        </w:rPr>
      </w:r>
      <w:r>
        <w:rPr>
          <w:noProof/>
        </w:rPr>
        <w:fldChar w:fldCharType="separate"/>
      </w:r>
      <w:r>
        <w:rPr>
          <w:noProof/>
        </w:rPr>
        <w:t>23</w:t>
      </w:r>
      <w:r>
        <w:rPr>
          <w:noProof/>
        </w:rPr>
        <w:fldChar w:fldCharType="end"/>
      </w:r>
    </w:p>
    <w:p w14:paraId="48EDC2B4" w14:textId="344FE09D" w:rsidR="00BB07E6" w:rsidRDefault="00BB07E6">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_Toc123652364 \h </w:instrText>
      </w:r>
      <w:r>
        <w:rPr>
          <w:noProof/>
        </w:rPr>
      </w:r>
      <w:r>
        <w:rPr>
          <w:noProof/>
        </w:rPr>
        <w:fldChar w:fldCharType="separate"/>
      </w:r>
      <w:r>
        <w:rPr>
          <w:noProof/>
        </w:rPr>
        <w:t>23</w:t>
      </w:r>
      <w:r>
        <w:rPr>
          <w:noProof/>
        </w:rPr>
        <w:fldChar w:fldCharType="end"/>
      </w:r>
    </w:p>
    <w:p w14:paraId="64535CE3" w14:textId="07658227" w:rsidR="00BB07E6" w:rsidRDefault="00BB07E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_Toc123652365 \h </w:instrText>
      </w:r>
      <w:r>
        <w:rPr>
          <w:noProof/>
        </w:rPr>
      </w:r>
      <w:r>
        <w:rPr>
          <w:noProof/>
        </w:rPr>
        <w:fldChar w:fldCharType="separate"/>
      </w:r>
      <w:r>
        <w:rPr>
          <w:noProof/>
        </w:rPr>
        <w:t>23</w:t>
      </w:r>
      <w:r>
        <w:rPr>
          <w:noProof/>
        </w:rPr>
        <w:fldChar w:fldCharType="end"/>
      </w:r>
    </w:p>
    <w:p w14:paraId="6D1F6713" w14:textId="42A71947" w:rsidR="00BB07E6" w:rsidRDefault="00BB07E6">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_Toc123652366 \h </w:instrText>
      </w:r>
      <w:r>
        <w:rPr>
          <w:noProof/>
        </w:rPr>
      </w:r>
      <w:r>
        <w:rPr>
          <w:noProof/>
        </w:rPr>
        <w:fldChar w:fldCharType="separate"/>
      </w:r>
      <w:r>
        <w:rPr>
          <w:noProof/>
        </w:rPr>
        <w:t>23</w:t>
      </w:r>
      <w:r>
        <w:rPr>
          <w:noProof/>
        </w:rPr>
        <w:fldChar w:fldCharType="end"/>
      </w:r>
    </w:p>
    <w:p w14:paraId="68C23258" w14:textId="7C477B4F" w:rsidR="00BB07E6" w:rsidRDefault="00BB07E6">
      <w:pPr>
        <w:pStyle w:val="TOC5"/>
        <w:rPr>
          <w:rFonts w:asciiTheme="minorHAnsi" w:eastAsiaTheme="minorEastAsia" w:hAnsiTheme="minorHAnsi" w:cstheme="minorBidi"/>
          <w:noProof/>
          <w:sz w:val="22"/>
          <w:szCs w:val="22"/>
          <w:lang w:eastAsia="en-GB"/>
        </w:rPr>
      </w:pPr>
      <w:r>
        <w:rPr>
          <w:noProof/>
        </w:rPr>
        <w:lastRenderedPageBreak/>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_Toc123652367 \h </w:instrText>
      </w:r>
      <w:r>
        <w:rPr>
          <w:noProof/>
        </w:rPr>
      </w:r>
      <w:r>
        <w:rPr>
          <w:noProof/>
        </w:rPr>
        <w:fldChar w:fldCharType="separate"/>
      </w:r>
      <w:r>
        <w:rPr>
          <w:noProof/>
        </w:rPr>
        <w:t>23</w:t>
      </w:r>
      <w:r>
        <w:rPr>
          <w:noProof/>
        </w:rPr>
        <w:fldChar w:fldCharType="end"/>
      </w:r>
    </w:p>
    <w:p w14:paraId="7D125047" w14:textId="35CDAD73" w:rsidR="00BB07E6" w:rsidRDefault="00BB07E6">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_Toc123652368 \h </w:instrText>
      </w:r>
      <w:r>
        <w:rPr>
          <w:noProof/>
        </w:rPr>
      </w:r>
      <w:r>
        <w:rPr>
          <w:noProof/>
        </w:rPr>
        <w:fldChar w:fldCharType="separate"/>
      </w:r>
      <w:r>
        <w:rPr>
          <w:noProof/>
        </w:rPr>
        <w:t>23</w:t>
      </w:r>
      <w:r>
        <w:rPr>
          <w:noProof/>
        </w:rPr>
        <w:fldChar w:fldCharType="end"/>
      </w:r>
    </w:p>
    <w:p w14:paraId="429EACBA" w14:textId="6AB4AFE3" w:rsidR="00BB07E6" w:rsidRDefault="00BB07E6">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_Toc123652369 \h </w:instrText>
      </w:r>
      <w:r>
        <w:rPr>
          <w:noProof/>
        </w:rPr>
      </w:r>
      <w:r>
        <w:rPr>
          <w:noProof/>
        </w:rPr>
        <w:fldChar w:fldCharType="separate"/>
      </w:r>
      <w:r>
        <w:rPr>
          <w:noProof/>
        </w:rPr>
        <w:t>23</w:t>
      </w:r>
      <w:r>
        <w:rPr>
          <w:noProof/>
        </w:rPr>
        <w:fldChar w:fldCharType="end"/>
      </w:r>
    </w:p>
    <w:p w14:paraId="5C553C00" w14:textId="3A3D02ED" w:rsidR="00BB07E6" w:rsidRDefault="00BB07E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_Toc123652370 \h </w:instrText>
      </w:r>
      <w:r>
        <w:rPr>
          <w:noProof/>
        </w:rPr>
      </w:r>
      <w:r>
        <w:rPr>
          <w:noProof/>
        </w:rPr>
        <w:fldChar w:fldCharType="separate"/>
      </w:r>
      <w:r>
        <w:rPr>
          <w:noProof/>
        </w:rPr>
        <w:t>23</w:t>
      </w:r>
      <w:r>
        <w:rPr>
          <w:noProof/>
        </w:rPr>
        <w:fldChar w:fldCharType="end"/>
      </w:r>
    </w:p>
    <w:p w14:paraId="4CEBC36F" w14:textId="1B12A440" w:rsidR="00BB07E6" w:rsidRDefault="00BB07E6">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_Toc123652371 \h </w:instrText>
      </w:r>
      <w:r>
        <w:rPr>
          <w:noProof/>
        </w:rPr>
      </w:r>
      <w:r>
        <w:rPr>
          <w:noProof/>
        </w:rPr>
        <w:fldChar w:fldCharType="separate"/>
      </w:r>
      <w:r>
        <w:rPr>
          <w:noProof/>
        </w:rPr>
        <w:t>23</w:t>
      </w:r>
      <w:r>
        <w:rPr>
          <w:noProof/>
        </w:rPr>
        <w:fldChar w:fldCharType="end"/>
      </w:r>
    </w:p>
    <w:p w14:paraId="0BB567B2" w14:textId="62B95F73" w:rsidR="00BB07E6" w:rsidRDefault="00BB07E6">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_Toc123652372 \h </w:instrText>
      </w:r>
      <w:r>
        <w:rPr>
          <w:noProof/>
        </w:rPr>
      </w:r>
      <w:r>
        <w:rPr>
          <w:noProof/>
        </w:rPr>
        <w:fldChar w:fldCharType="separate"/>
      </w:r>
      <w:r>
        <w:rPr>
          <w:noProof/>
        </w:rPr>
        <w:t>23</w:t>
      </w:r>
      <w:r>
        <w:rPr>
          <w:noProof/>
        </w:rPr>
        <w:fldChar w:fldCharType="end"/>
      </w:r>
    </w:p>
    <w:p w14:paraId="4957E07E" w14:textId="2978449F" w:rsidR="00BB07E6" w:rsidRDefault="00BB07E6">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_Toc123652373 \h </w:instrText>
      </w:r>
      <w:r>
        <w:rPr>
          <w:noProof/>
        </w:rPr>
      </w:r>
      <w:r>
        <w:rPr>
          <w:noProof/>
        </w:rPr>
        <w:fldChar w:fldCharType="separate"/>
      </w:r>
      <w:r>
        <w:rPr>
          <w:noProof/>
        </w:rPr>
        <w:t>23</w:t>
      </w:r>
      <w:r>
        <w:rPr>
          <w:noProof/>
        </w:rPr>
        <w:fldChar w:fldCharType="end"/>
      </w:r>
    </w:p>
    <w:p w14:paraId="4B4C30E4" w14:textId="1024DF9F" w:rsidR="00BB07E6" w:rsidRDefault="00BB07E6">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_Toc123652374 \h </w:instrText>
      </w:r>
      <w:r>
        <w:rPr>
          <w:noProof/>
        </w:rPr>
      </w:r>
      <w:r>
        <w:rPr>
          <w:noProof/>
        </w:rPr>
        <w:fldChar w:fldCharType="separate"/>
      </w:r>
      <w:r>
        <w:rPr>
          <w:noProof/>
        </w:rPr>
        <w:t>23</w:t>
      </w:r>
      <w:r>
        <w:rPr>
          <w:noProof/>
        </w:rPr>
        <w:fldChar w:fldCharType="end"/>
      </w:r>
    </w:p>
    <w:p w14:paraId="44FC82FA" w14:textId="2E9AD0CB" w:rsidR="00BB07E6" w:rsidRDefault="00BB07E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_Toc123652375 \h </w:instrText>
      </w:r>
      <w:r>
        <w:rPr>
          <w:noProof/>
        </w:rPr>
      </w:r>
      <w:r>
        <w:rPr>
          <w:noProof/>
        </w:rPr>
        <w:fldChar w:fldCharType="separate"/>
      </w:r>
      <w:r>
        <w:rPr>
          <w:noProof/>
        </w:rPr>
        <w:t>24</w:t>
      </w:r>
      <w:r>
        <w:rPr>
          <w:noProof/>
        </w:rPr>
        <w:fldChar w:fldCharType="end"/>
      </w:r>
    </w:p>
    <w:p w14:paraId="26399D18" w14:textId="612444A1" w:rsidR="00BB07E6" w:rsidRDefault="00BB07E6">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_Toc123652376 \h </w:instrText>
      </w:r>
      <w:r>
        <w:rPr>
          <w:noProof/>
        </w:rPr>
      </w:r>
      <w:r>
        <w:rPr>
          <w:noProof/>
        </w:rPr>
        <w:fldChar w:fldCharType="separate"/>
      </w:r>
      <w:r>
        <w:rPr>
          <w:noProof/>
        </w:rPr>
        <w:t>24</w:t>
      </w:r>
      <w:r>
        <w:rPr>
          <w:noProof/>
        </w:rPr>
        <w:fldChar w:fldCharType="end"/>
      </w:r>
    </w:p>
    <w:p w14:paraId="0B4C6741" w14:textId="07FF7EB8" w:rsidR="00BB07E6" w:rsidRDefault="00BB07E6">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_Toc123652377 \h </w:instrText>
      </w:r>
      <w:r>
        <w:rPr>
          <w:noProof/>
        </w:rPr>
      </w:r>
      <w:r>
        <w:rPr>
          <w:noProof/>
        </w:rPr>
        <w:fldChar w:fldCharType="separate"/>
      </w:r>
      <w:r>
        <w:rPr>
          <w:noProof/>
        </w:rPr>
        <w:t>24</w:t>
      </w:r>
      <w:r>
        <w:rPr>
          <w:noProof/>
        </w:rPr>
        <w:fldChar w:fldCharType="end"/>
      </w:r>
    </w:p>
    <w:p w14:paraId="0D21F1AC" w14:textId="23F193A8" w:rsidR="00BB07E6" w:rsidRDefault="00BB07E6">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_Toc123652378 \h </w:instrText>
      </w:r>
      <w:r>
        <w:rPr>
          <w:noProof/>
        </w:rPr>
      </w:r>
      <w:r>
        <w:rPr>
          <w:noProof/>
        </w:rPr>
        <w:fldChar w:fldCharType="separate"/>
      </w:r>
      <w:r>
        <w:rPr>
          <w:noProof/>
        </w:rPr>
        <w:t>24</w:t>
      </w:r>
      <w:r>
        <w:rPr>
          <w:noProof/>
        </w:rPr>
        <w:fldChar w:fldCharType="end"/>
      </w:r>
    </w:p>
    <w:p w14:paraId="6A410AC7" w14:textId="7E50A860" w:rsidR="00BB07E6" w:rsidRDefault="00BB07E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_Toc123652379 \h </w:instrText>
      </w:r>
      <w:r>
        <w:rPr>
          <w:noProof/>
        </w:rPr>
      </w:r>
      <w:r>
        <w:rPr>
          <w:noProof/>
        </w:rPr>
        <w:fldChar w:fldCharType="separate"/>
      </w:r>
      <w:r>
        <w:rPr>
          <w:noProof/>
        </w:rPr>
        <w:t>24</w:t>
      </w:r>
      <w:r>
        <w:rPr>
          <w:noProof/>
        </w:rPr>
        <w:fldChar w:fldCharType="end"/>
      </w:r>
    </w:p>
    <w:p w14:paraId="5C477671" w14:textId="6654BC94" w:rsidR="00BB07E6" w:rsidRDefault="00BB07E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_Toc123652380 \h </w:instrText>
      </w:r>
      <w:r>
        <w:rPr>
          <w:noProof/>
        </w:rPr>
      </w:r>
      <w:r>
        <w:rPr>
          <w:noProof/>
        </w:rPr>
        <w:fldChar w:fldCharType="separate"/>
      </w:r>
      <w:r>
        <w:rPr>
          <w:noProof/>
        </w:rPr>
        <w:t>24</w:t>
      </w:r>
      <w:r>
        <w:rPr>
          <w:noProof/>
        </w:rPr>
        <w:fldChar w:fldCharType="end"/>
      </w:r>
    </w:p>
    <w:p w14:paraId="3C97BA72" w14:textId="100E28B1" w:rsidR="00BB07E6" w:rsidRDefault="00BB07E6">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_Toc123652381 \h </w:instrText>
      </w:r>
      <w:r>
        <w:rPr>
          <w:noProof/>
        </w:rPr>
      </w:r>
      <w:r>
        <w:rPr>
          <w:noProof/>
        </w:rPr>
        <w:fldChar w:fldCharType="separate"/>
      </w:r>
      <w:r>
        <w:rPr>
          <w:noProof/>
        </w:rPr>
        <w:t>24</w:t>
      </w:r>
      <w:r>
        <w:rPr>
          <w:noProof/>
        </w:rPr>
        <w:fldChar w:fldCharType="end"/>
      </w:r>
    </w:p>
    <w:p w14:paraId="23D888BF" w14:textId="2A7B609F" w:rsidR="00BB07E6" w:rsidRDefault="00BB07E6">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_Toc123652382 \h </w:instrText>
      </w:r>
      <w:r>
        <w:rPr>
          <w:noProof/>
        </w:rPr>
      </w:r>
      <w:r>
        <w:rPr>
          <w:noProof/>
        </w:rPr>
        <w:fldChar w:fldCharType="separate"/>
      </w:r>
      <w:r>
        <w:rPr>
          <w:noProof/>
        </w:rPr>
        <w:t>24</w:t>
      </w:r>
      <w:r>
        <w:rPr>
          <w:noProof/>
        </w:rPr>
        <w:fldChar w:fldCharType="end"/>
      </w:r>
    </w:p>
    <w:p w14:paraId="4502DF5A" w14:textId="6876213A" w:rsidR="00BB07E6" w:rsidRDefault="00BB07E6">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_Toc123652383 \h </w:instrText>
      </w:r>
      <w:r>
        <w:rPr>
          <w:noProof/>
        </w:rPr>
      </w:r>
      <w:r>
        <w:rPr>
          <w:noProof/>
        </w:rPr>
        <w:fldChar w:fldCharType="separate"/>
      </w:r>
      <w:r>
        <w:rPr>
          <w:noProof/>
        </w:rPr>
        <w:t>24</w:t>
      </w:r>
      <w:r>
        <w:rPr>
          <w:noProof/>
        </w:rPr>
        <w:fldChar w:fldCharType="end"/>
      </w:r>
    </w:p>
    <w:p w14:paraId="1A3F62FA" w14:textId="113EA4D5" w:rsidR="00BB07E6" w:rsidRDefault="00BB07E6">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_Toc123652384 \h </w:instrText>
      </w:r>
      <w:r>
        <w:rPr>
          <w:noProof/>
        </w:rPr>
      </w:r>
      <w:r>
        <w:rPr>
          <w:noProof/>
        </w:rPr>
        <w:fldChar w:fldCharType="separate"/>
      </w:r>
      <w:r>
        <w:rPr>
          <w:noProof/>
        </w:rPr>
        <w:t>24</w:t>
      </w:r>
      <w:r>
        <w:rPr>
          <w:noProof/>
        </w:rPr>
        <w:fldChar w:fldCharType="end"/>
      </w:r>
    </w:p>
    <w:p w14:paraId="0CC4DE26" w14:textId="2C4DFE12" w:rsidR="00BB07E6" w:rsidRDefault="00BB07E6">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_Toc123652385 \h </w:instrText>
      </w:r>
      <w:r>
        <w:rPr>
          <w:noProof/>
        </w:rPr>
      </w:r>
      <w:r>
        <w:rPr>
          <w:noProof/>
        </w:rPr>
        <w:fldChar w:fldCharType="separate"/>
      </w:r>
      <w:r>
        <w:rPr>
          <w:noProof/>
        </w:rPr>
        <w:t>24</w:t>
      </w:r>
      <w:r>
        <w:rPr>
          <w:noProof/>
        </w:rPr>
        <w:fldChar w:fldCharType="end"/>
      </w:r>
    </w:p>
    <w:p w14:paraId="778B1CA9" w14:textId="5D145B8B" w:rsidR="00BB07E6" w:rsidRDefault="00BB07E6">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_Toc123652386 \h </w:instrText>
      </w:r>
      <w:r>
        <w:rPr>
          <w:noProof/>
        </w:rPr>
      </w:r>
      <w:r>
        <w:rPr>
          <w:noProof/>
        </w:rPr>
        <w:fldChar w:fldCharType="separate"/>
      </w:r>
      <w:r>
        <w:rPr>
          <w:noProof/>
        </w:rPr>
        <w:t>24</w:t>
      </w:r>
      <w:r>
        <w:rPr>
          <w:noProof/>
        </w:rPr>
        <w:fldChar w:fldCharType="end"/>
      </w:r>
    </w:p>
    <w:p w14:paraId="2ED77CD3" w14:textId="6E0337F1" w:rsidR="00BB07E6" w:rsidRDefault="00BB07E6">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_Toc123652387 \h </w:instrText>
      </w:r>
      <w:r>
        <w:rPr>
          <w:noProof/>
        </w:rPr>
      </w:r>
      <w:r>
        <w:rPr>
          <w:noProof/>
        </w:rPr>
        <w:fldChar w:fldCharType="separate"/>
      </w:r>
      <w:r>
        <w:rPr>
          <w:noProof/>
        </w:rPr>
        <w:t>25</w:t>
      </w:r>
      <w:r>
        <w:rPr>
          <w:noProof/>
        </w:rPr>
        <w:fldChar w:fldCharType="end"/>
      </w:r>
    </w:p>
    <w:p w14:paraId="1BDC8731" w14:textId="1F991CC8" w:rsidR="00BB07E6" w:rsidRDefault="00BB07E6">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_Toc123652388 \h </w:instrText>
      </w:r>
      <w:r>
        <w:rPr>
          <w:noProof/>
        </w:rPr>
      </w:r>
      <w:r>
        <w:rPr>
          <w:noProof/>
        </w:rPr>
        <w:fldChar w:fldCharType="separate"/>
      </w:r>
      <w:r>
        <w:rPr>
          <w:noProof/>
        </w:rPr>
        <w:t>25</w:t>
      </w:r>
      <w:r>
        <w:rPr>
          <w:noProof/>
        </w:rPr>
        <w:fldChar w:fldCharType="end"/>
      </w:r>
    </w:p>
    <w:p w14:paraId="763B22C9" w14:textId="3DB5160B" w:rsidR="00BB07E6" w:rsidRDefault="00BB07E6">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_Toc123652389 \h </w:instrText>
      </w:r>
      <w:r>
        <w:rPr>
          <w:noProof/>
        </w:rPr>
      </w:r>
      <w:r>
        <w:rPr>
          <w:noProof/>
        </w:rPr>
        <w:fldChar w:fldCharType="separate"/>
      </w:r>
      <w:r>
        <w:rPr>
          <w:noProof/>
        </w:rPr>
        <w:t>25</w:t>
      </w:r>
      <w:r>
        <w:rPr>
          <w:noProof/>
        </w:rPr>
        <w:fldChar w:fldCharType="end"/>
      </w:r>
    </w:p>
    <w:p w14:paraId="55B27DDE" w14:textId="2CCF2133" w:rsidR="00BB07E6" w:rsidRDefault="00BB07E6">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_Toc123652390 \h </w:instrText>
      </w:r>
      <w:r>
        <w:rPr>
          <w:noProof/>
        </w:rPr>
      </w:r>
      <w:r>
        <w:rPr>
          <w:noProof/>
        </w:rPr>
        <w:fldChar w:fldCharType="separate"/>
      </w:r>
      <w:r>
        <w:rPr>
          <w:noProof/>
        </w:rPr>
        <w:t>25</w:t>
      </w:r>
      <w:r>
        <w:rPr>
          <w:noProof/>
        </w:rPr>
        <w:fldChar w:fldCharType="end"/>
      </w:r>
    </w:p>
    <w:p w14:paraId="3B938970" w14:textId="08D9D91A" w:rsidR="00BB07E6" w:rsidRDefault="00BB07E6">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_Toc123652391 \h </w:instrText>
      </w:r>
      <w:r>
        <w:rPr>
          <w:noProof/>
        </w:rPr>
      </w:r>
      <w:r>
        <w:rPr>
          <w:noProof/>
        </w:rPr>
        <w:fldChar w:fldCharType="separate"/>
      </w:r>
      <w:r>
        <w:rPr>
          <w:noProof/>
        </w:rPr>
        <w:t>25</w:t>
      </w:r>
      <w:r>
        <w:rPr>
          <w:noProof/>
        </w:rPr>
        <w:fldChar w:fldCharType="end"/>
      </w:r>
    </w:p>
    <w:p w14:paraId="260C54B9" w14:textId="39821151" w:rsidR="00BB07E6" w:rsidRDefault="00BB07E6">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_Toc123652392 \h </w:instrText>
      </w:r>
      <w:r>
        <w:rPr>
          <w:noProof/>
        </w:rPr>
      </w:r>
      <w:r>
        <w:rPr>
          <w:noProof/>
        </w:rPr>
        <w:fldChar w:fldCharType="separate"/>
      </w:r>
      <w:r>
        <w:rPr>
          <w:noProof/>
        </w:rPr>
        <w:t>25</w:t>
      </w:r>
      <w:r>
        <w:rPr>
          <w:noProof/>
        </w:rPr>
        <w:fldChar w:fldCharType="end"/>
      </w:r>
    </w:p>
    <w:p w14:paraId="421AF82D" w14:textId="14F0EDED" w:rsidR="00BB07E6" w:rsidRDefault="00BB07E6">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_Toc123652393 \h </w:instrText>
      </w:r>
      <w:r>
        <w:rPr>
          <w:noProof/>
        </w:rPr>
      </w:r>
      <w:r>
        <w:rPr>
          <w:noProof/>
        </w:rPr>
        <w:fldChar w:fldCharType="separate"/>
      </w:r>
      <w:r>
        <w:rPr>
          <w:noProof/>
        </w:rPr>
        <w:t>25</w:t>
      </w:r>
      <w:r>
        <w:rPr>
          <w:noProof/>
        </w:rPr>
        <w:fldChar w:fldCharType="end"/>
      </w:r>
    </w:p>
    <w:p w14:paraId="1FAFAE51" w14:textId="3D632E9B" w:rsidR="00BB07E6" w:rsidRDefault="00BB07E6">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_Toc123652394 \h </w:instrText>
      </w:r>
      <w:r>
        <w:rPr>
          <w:noProof/>
        </w:rPr>
      </w:r>
      <w:r>
        <w:rPr>
          <w:noProof/>
        </w:rPr>
        <w:fldChar w:fldCharType="separate"/>
      </w:r>
      <w:r>
        <w:rPr>
          <w:noProof/>
        </w:rPr>
        <w:t>25</w:t>
      </w:r>
      <w:r>
        <w:rPr>
          <w:noProof/>
        </w:rPr>
        <w:fldChar w:fldCharType="end"/>
      </w:r>
    </w:p>
    <w:p w14:paraId="31BF1658" w14:textId="290A19AB" w:rsidR="00BB07E6" w:rsidRDefault="00BB07E6">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_Toc123652395 \h </w:instrText>
      </w:r>
      <w:r>
        <w:rPr>
          <w:noProof/>
        </w:rPr>
      </w:r>
      <w:r>
        <w:rPr>
          <w:noProof/>
        </w:rPr>
        <w:fldChar w:fldCharType="separate"/>
      </w:r>
      <w:r>
        <w:rPr>
          <w:noProof/>
        </w:rPr>
        <w:t>25</w:t>
      </w:r>
      <w:r>
        <w:rPr>
          <w:noProof/>
        </w:rPr>
        <w:fldChar w:fldCharType="end"/>
      </w:r>
    </w:p>
    <w:p w14:paraId="0AC8FB4C" w14:textId="5ECA67BC" w:rsidR="00BB07E6" w:rsidRDefault="00BB07E6">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_Toc123652396 \h </w:instrText>
      </w:r>
      <w:r>
        <w:rPr>
          <w:noProof/>
        </w:rPr>
      </w:r>
      <w:r>
        <w:rPr>
          <w:noProof/>
        </w:rPr>
        <w:fldChar w:fldCharType="separate"/>
      </w:r>
      <w:r>
        <w:rPr>
          <w:noProof/>
        </w:rPr>
        <w:t>25</w:t>
      </w:r>
      <w:r>
        <w:rPr>
          <w:noProof/>
        </w:rPr>
        <w:fldChar w:fldCharType="end"/>
      </w:r>
    </w:p>
    <w:p w14:paraId="5B5D5778" w14:textId="010D6C1F" w:rsidR="00BB07E6" w:rsidRDefault="00BB07E6">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_Toc123652397 \h </w:instrText>
      </w:r>
      <w:r>
        <w:rPr>
          <w:noProof/>
        </w:rPr>
      </w:r>
      <w:r>
        <w:rPr>
          <w:noProof/>
        </w:rPr>
        <w:fldChar w:fldCharType="separate"/>
      </w:r>
      <w:r>
        <w:rPr>
          <w:noProof/>
        </w:rPr>
        <w:t>25</w:t>
      </w:r>
      <w:r>
        <w:rPr>
          <w:noProof/>
        </w:rPr>
        <w:fldChar w:fldCharType="end"/>
      </w:r>
    </w:p>
    <w:p w14:paraId="26F16DAA" w14:textId="0FC894F6" w:rsidR="00BB07E6" w:rsidRDefault="00BB07E6">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_Toc123652398 \h </w:instrText>
      </w:r>
      <w:r>
        <w:rPr>
          <w:noProof/>
        </w:rPr>
      </w:r>
      <w:r>
        <w:rPr>
          <w:noProof/>
        </w:rPr>
        <w:fldChar w:fldCharType="separate"/>
      </w:r>
      <w:r>
        <w:rPr>
          <w:noProof/>
        </w:rPr>
        <w:t>26</w:t>
      </w:r>
      <w:r>
        <w:rPr>
          <w:noProof/>
        </w:rPr>
        <w:fldChar w:fldCharType="end"/>
      </w:r>
    </w:p>
    <w:p w14:paraId="1708C8C9" w14:textId="1B28522D" w:rsidR="00BB07E6" w:rsidRDefault="00BB07E6">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_Toc123652399 \h </w:instrText>
      </w:r>
      <w:r>
        <w:rPr>
          <w:noProof/>
        </w:rPr>
      </w:r>
      <w:r>
        <w:rPr>
          <w:noProof/>
        </w:rPr>
        <w:fldChar w:fldCharType="separate"/>
      </w:r>
      <w:r>
        <w:rPr>
          <w:noProof/>
        </w:rPr>
        <w:t>26</w:t>
      </w:r>
      <w:r>
        <w:rPr>
          <w:noProof/>
        </w:rPr>
        <w:fldChar w:fldCharType="end"/>
      </w:r>
    </w:p>
    <w:p w14:paraId="470B7912" w14:textId="12A79E03" w:rsidR="00BB07E6" w:rsidRDefault="00BB07E6">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_Toc123652400 \h </w:instrText>
      </w:r>
      <w:r>
        <w:rPr>
          <w:noProof/>
        </w:rPr>
      </w:r>
      <w:r>
        <w:rPr>
          <w:noProof/>
        </w:rPr>
        <w:fldChar w:fldCharType="separate"/>
      </w:r>
      <w:r>
        <w:rPr>
          <w:noProof/>
        </w:rPr>
        <w:t>26</w:t>
      </w:r>
      <w:r>
        <w:rPr>
          <w:noProof/>
        </w:rPr>
        <w:fldChar w:fldCharType="end"/>
      </w:r>
    </w:p>
    <w:p w14:paraId="1E308E45" w14:textId="05F43A07" w:rsidR="00BB07E6" w:rsidRDefault="00BB07E6">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_Toc123652401 \h </w:instrText>
      </w:r>
      <w:r>
        <w:rPr>
          <w:noProof/>
        </w:rPr>
      </w:r>
      <w:r>
        <w:rPr>
          <w:noProof/>
        </w:rPr>
        <w:fldChar w:fldCharType="separate"/>
      </w:r>
      <w:r>
        <w:rPr>
          <w:noProof/>
        </w:rPr>
        <w:t>26</w:t>
      </w:r>
      <w:r>
        <w:rPr>
          <w:noProof/>
        </w:rPr>
        <w:fldChar w:fldCharType="end"/>
      </w:r>
    </w:p>
    <w:p w14:paraId="47CEA1AA" w14:textId="73E58A3B" w:rsidR="00BB07E6" w:rsidRDefault="00BB07E6">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_Toc123652402 \h </w:instrText>
      </w:r>
      <w:r>
        <w:rPr>
          <w:noProof/>
        </w:rPr>
      </w:r>
      <w:r>
        <w:rPr>
          <w:noProof/>
        </w:rPr>
        <w:fldChar w:fldCharType="separate"/>
      </w:r>
      <w:r>
        <w:rPr>
          <w:noProof/>
        </w:rPr>
        <w:t>26</w:t>
      </w:r>
      <w:r>
        <w:rPr>
          <w:noProof/>
        </w:rPr>
        <w:fldChar w:fldCharType="end"/>
      </w:r>
    </w:p>
    <w:p w14:paraId="5D1CE43A" w14:textId="1BBF8FFC" w:rsidR="00BB07E6" w:rsidRDefault="00BB07E6">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_Toc123652403 \h </w:instrText>
      </w:r>
      <w:r>
        <w:rPr>
          <w:noProof/>
        </w:rPr>
      </w:r>
      <w:r>
        <w:rPr>
          <w:noProof/>
        </w:rPr>
        <w:fldChar w:fldCharType="separate"/>
      </w:r>
      <w:r>
        <w:rPr>
          <w:noProof/>
        </w:rPr>
        <w:t>26</w:t>
      </w:r>
      <w:r>
        <w:rPr>
          <w:noProof/>
        </w:rPr>
        <w:fldChar w:fldCharType="end"/>
      </w:r>
    </w:p>
    <w:p w14:paraId="386C6D5F" w14:textId="413B9441" w:rsidR="00BB07E6" w:rsidRDefault="00BB07E6">
      <w:pPr>
        <w:pStyle w:val="TOC3"/>
        <w:rPr>
          <w:rFonts w:asciiTheme="minorHAnsi" w:eastAsiaTheme="minorEastAsia" w:hAnsiTheme="minorHAnsi" w:cstheme="minorBidi"/>
          <w:noProof/>
          <w:sz w:val="22"/>
          <w:szCs w:val="22"/>
          <w:lang w:eastAsia="en-GB"/>
        </w:rPr>
      </w:pPr>
      <w:r w:rsidRPr="00385970">
        <w:rPr>
          <w:noProof/>
          <w:lang w:val="fr-FR"/>
        </w:rPr>
        <w:t>6.3.10</w:t>
      </w:r>
      <w:r>
        <w:rPr>
          <w:rFonts w:asciiTheme="minorHAnsi" w:eastAsiaTheme="minorEastAsia" w:hAnsiTheme="minorHAnsi" w:cstheme="minorBidi"/>
          <w:noProof/>
          <w:sz w:val="22"/>
          <w:szCs w:val="22"/>
          <w:lang w:eastAsia="en-GB"/>
        </w:rPr>
        <w:tab/>
      </w:r>
      <w:r w:rsidRPr="00385970">
        <w:rPr>
          <w:noProof/>
          <w:lang w:val="fr-FR"/>
        </w:rPr>
        <w:t>Configuration management document attribute deletion procedure</w:t>
      </w:r>
      <w:r>
        <w:rPr>
          <w:noProof/>
        </w:rPr>
        <w:tab/>
      </w:r>
      <w:r>
        <w:rPr>
          <w:noProof/>
        </w:rPr>
        <w:fldChar w:fldCharType="begin" w:fldLock="1"/>
      </w:r>
      <w:r>
        <w:rPr>
          <w:noProof/>
        </w:rPr>
        <w:instrText xml:space="preserve"> PAGEREF _Toc123652404 \h </w:instrText>
      </w:r>
      <w:r>
        <w:rPr>
          <w:noProof/>
        </w:rPr>
      </w:r>
      <w:r>
        <w:rPr>
          <w:noProof/>
        </w:rPr>
        <w:fldChar w:fldCharType="separate"/>
      </w:r>
      <w:r>
        <w:rPr>
          <w:noProof/>
        </w:rPr>
        <w:t>26</w:t>
      </w:r>
      <w:r>
        <w:rPr>
          <w:noProof/>
        </w:rPr>
        <w:fldChar w:fldCharType="end"/>
      </w:r>
    </w:p>
    <w:p w14:paraId="32ACA95C" w14:textId="12744F32" w:rsidR="00BB07E6" w:rsidRDefault="00BB07E6">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_Toc123652405 \h </w:instrText>
      </w:r>
      <w:r>
        <w:rPr>
          <w:noProof/>
        </w:rPr>
      </w:r>
      <w:r>
        <w:rPr>
          <w:noProof/>
        </w:rPr>
        <w:fldChar w:fldCharType="separate"/>
      </w:r>
      <w:r>
        <w:rPr>
          <w:noProof/>
        </w:rPr>
        <w:t>26</w:t>
      </w:r>
      <w:r>
        <w:rPr>
          <w:noProof/>
        </w:rPr>
        <w:fldChar w:fldCharType="end"/>
      </w:r>
    </w:p>
    <w:p w14:paraId="24E9EBB7" w14:textId="5FE6D1C6" w:rsidR="00BB07E6" w:rsidRDefault="00BB07E6">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_Toc123652406 \h </w:instrText>
      </w:r>
      <w:r>
        <w:rPr>
          <w:noProof/>
        </w:rPr>
      </w:r>
      <w:r>
        <w:rPr>
          <w:noProof/>
        </w:rPr>
        <w:fldChar w:fldCharType="separate"/>
      </w:r>
      <w:r>
        <w:rPr>
          <w:noProof/>
        </w:rPr>
        <w:t>26</w:t>
      </w:r>
      <w:r>
        <w:rPr>
          <w:noProof/>
        </w:rPr>
        <w:fldChar w:fldCharType="end"/>
      </w:r>
    </w:p>
    <w:p w14:paraId="3D049549" w14:textId="408BCA25" w:rsidR="00BB07E6" w:rsidRDefault="00BB07E6">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_Toc123652407 \h </w:instrText>
      </w:r>
      <w:r>
        <w:rPr>
          <w:noProof/>
        </w:rPr>
      </w:r>
      <w:r>
        <w:rPr>
          <w:noProof/>
        </w:rPr>
        <w:fldChar w:fldCharType="separate"/>
      </w:r>
      <w:r>
        <w:rPr>
          <w:noProof/>
        </w:rPr>
        <w:t>26</w:t>
      </w:r>
      <w:r>
        <w:rPr>
          <w:noProof/>
        </w:rPr>
        <w:fldChar w:fldCharType="end"/>
      </w:r>
    </w:p>
    <w:p w14:paraId="73DFE822" w14:textId="67EA3108" w:rsidR="00BB07E6" w:rsidRDefault="00BB07E6">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_Toc123652408 \h </w:instrText>
      </w:r>
      <w:r>
        <w:rPr>
          <w:noProof/>
        </w:rPr>
      </w:r>
      <w:r>
        <w:rPr>
          <w:noProof/>
        </w:rPr>
        <w:fldChar w:fldCharType="separate"/>
      </w:r>
      <w:r>
        <w:rPr>
          <w:noProof/>
        </w:rPr>
        <w:t>26</w:t>
      </w:r>
      <w:r>
        <w:rPr>
          <w:noProof/>
        </w:rPr>
        <w:fldChar w:fldCharType="end"/>
      </w:r>
    </w:p>
    <w:p w14:paraId="6FD95FA7" w14:textId="4C0680EE" w:rsidR="00BB07E6" w:rsidRDefault="00BB07E6">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_Toc123652409 \h </w:instrText>
      </w:r>
      <w:r>
        <w:rPr>
          <w:noProof/>
        </w:rPr>
      </w:r>
      <w:r>
        <w:rPr>
          <w:noProof/>
        </w:rPr>
        <w:fldChar w:fldCharType="separate"/>
      </w:r>
      <w:r>
        <w:rPr>
          <w:noProof/>
        </w:rPr>
        <w:t>26</w:t>
      </w:r>
      <w:r>
        <w:rPr>
          <w:noProof/>
        </w:rPr>
        <w:fldChar w:fldCharType="end"/>
      </w:r>
    </w:p>
    <w:p w14:paraId="01377AE4" w14:textId="000833AF" w:rsidR="00BB07E6" w:rsidRDefault="00BB07E6">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_Toc123652410 \h </w:instrText>
      </w:r>
      <w:r>
        <w:rPr>
          <w:noProof/>
        </w:rPr>
      </w:r>
      <w:r>
        <w:rPr>
          <w:noProof/>
        </w:rPr>
        <w:fldChar w:fldCharType="separate"/>
      </w:r>
      <w:r>
        <w:rPr>
          <w:noProof/>
        </w:rPr>
        <w:t>27</w:t>
      </w:r>
      <w:r>
        <w:rPr>
          <w:noProof/>
        </w:rPr>
        <w:fldChar w:fldCharType="end"/>
      </w:r>
    </w:p>
    <w:p w14:paraId="48721BA0" w14:textId="3DEE8F64" w:rsidR="00BB07E6" w:rsidRDefault="00BB07E6">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_Toc123652411 \h </w:instrText>
      </w:r>
      <w:r>
        <w:rPr>
          <w:noProof/>
        </w:rPr>
      </w:r>
      <w:r>
        <w:rPr>
          <w:noProof/>
        </w:rPr>
        <w:fldChar w:fldCharType="separate"/>
      </w:r>
      <w:r>
        <w:rPr>
          <w:noProof/>
        </w:rPr>
        <w:t>27</w:t>
      </w:r>
      <w:r>
        <w:rPr>
          <w:noProof/>
        </w:rPr>
        <w:fldChar w:fldCharType="end"/>
      </w:r>
    </w:p>
    <w:p w14:paraId="5C9A95B4" w14:textId="5D01BEA9" w:rsidR="00BB07E6" w:rsidRDefault="00BB07E6">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_Toc123652412 \h </w:instrText>
      </w:r>
      <w:r>
        <w:rPr>
          <w:noProof/>
        </w:rPr>
      </w:r>
      <w:r>
        <w:rPr>
          <w:noProof/>
        </w:rPr>
        <w:fldChar w:fldCharType="separate"/>
      </w:r>
      <w:r>
        <w:rPr>
          <w:noProof/>
        </w:rPr>
        <w:t>27</w:t>
      </w:r>
      <w:r>
        <w:rPr>
          <w:noProof/>
        </w:rPr>
        <w:fldChar w:fldCharType="end"/>
      </w:r>
    </w:p>
    <w:p w14:paraId="316DF1C2" w14:textId="732E061A" w:rsidR="00BB07E6" w:rsidRDefault="00BB07E6">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_Toc123652413 \h </w:instrText>
      </w:r>
      <w:r>
        <w:rPr>
          <w:noProof/>
        </w:rPr>
      </w:r>
      <w:r>
        <w:rPr>
          <w:noProof/>
        </w:rPr>
        <w:fldChar w:fldCharType="separate"/>
      </w:r>
      <w:r>
        <w:rPr>
          <w:noProof/>
        </w:rPr>
        <w:t>27</w:t>
      </w:r>
      <w:r>
        <w:rPr>
          <w:noProof/>
        </w:rPr>
        <w:fldChar w:fldCharType="end"/>
      </w:r>
    </w:p>
    <w:p w14:paraId="61E0715F" w14:textId="70AFB293" w:rsidR="00BB07E6" w:rsidRDefault="00BB07E6">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_Toc123652414 \h </w:instrText>
      </w:r>
      <w:r>
        <w:rPr>
          <w:noProof/>
        </w:rPr>
      </w:r>
      <w:r>
        <w:rPr>
          <w:noProof/>
        </w:rPr>
        <w:fldChar w:fldCharType="separate"/>
      </w:r>
      <w:r>
        <w:rPr>
          <w:noProof/>
        </w:rPr>
        <w:t>27</w:t>
      </w:r>
      <w:r>
        <w:rPr>
          <w:noProof/>
        </w:rPr>
        <w:fldChar w:fldCharType="end"/>
      </w:r>
    </w:p>
    <w:p w14:paraId="7A6A37CE" w14:textId="3423ADE8" w:rsidR="00BB07E6" w:rsidRDefault="00BB07E6">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_Toc123652415 \h </w:instrText>
      </w:r>
      <w:r>
        <w:rPr>
          <w:noProof/>
        </w:rPr>
      </w:r>
      <w:r>
        <w:rPr>
          <w:noProof/>
        </w:rPr>
        <w:fldChar w:fldCharType="separate"/>
      </w:r>
      <w:r>
        <w:rPr>
          <w:noProof/>
        </w:rPr>
        <w:t>27</w:t>
      </w:r>
      <w:r>
        <w:rPr>
          <w:noProof/>
        </w:rPr>
        <w:fldChar w:fldCharType="end"/>
      </w:r>
    </w:p>
    <w:p w14:paraId="57EBC20F" w14:textId="28088786" w:rsidR="00BB07E6" w:rsidRDefault="00BB07E6">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_Toc123652416 \h </w:instrText>
      </w:r>
      <w:r>
        <w:rPr>
          <w:noProof/>
        </w:rPr>
      </w:r>
      <w:r>
        <w:rPr>
          <w:noProof/>
        </w:rPr>
        <w:fldChar w:fldCharType="separate"/>
      </w:r>
      <w:r>
        <w:rPr>
          <w:noProof/>
        </w:rPr>
        <w:t>27</w:t>
      </w:r>
      <w:r>
        <w:rPr>
          <w:noProof/>
        </w:rPr>
        <w:fldChar w:fldCharType="end"/>
      </w:r>
    </w:p>
    <w:p w14:paraId="0A80ACC4" w14:textId="4F5223D0" w:rsidR="00BB07E6" w:rsidRDefault="00BB07E6">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_Toc123652417 \h </w:instrText>
      </w:r>
      <w:r>
        <w:rPr>
          <w:noProof/>
        </w:rPr>
      </w:r>
      <w:r>
        <w:rPr>
          <w:noProof/>
        </w:rPr>
        <w:fldChar w:fldCharType="separate"/>
      </w:r>
      <w:r>
        <w:rPr>
          <w:noProof/>
        </w:rPr>
        <w:t>27</w:t>
      </w:r>
      <w:r>
        <w:rPr>
          <w:noProof/>
        </w:rPr>
        <w:fldChar w:fldCharType="end"/>
      </w:r>
    </w:p>
    <w:p w14:paraId="0570A396" w14:textId="05BD9E4A" w:rsidR="00BB07E6" w:rsidRDefault="00BB07E6">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_Toc123652418 \h </w:instrText>
      </w:r>
      <w:r>
        <w:rPr>
          <w:noProof/>
        </w:rPr>
      </w:r>
      <w:r>
        <w:rPr>
          <w:noProof/>
        </w:rPr>
        <w:fldChar w:fldCharType="separate"/>
      </w:r>
      <w:r>
        <w:rPr>
          <w:noProof/>
        </w:rPr>
        <w:t>27</w:t>
      </w:r>
      <w:r>
        <w:rPr>
          <w:noProof/>
        </w:rPr>
        <w:fldChar w:fldCharType="end"/>
      </w:r>
    </w:p>
    <w:p w14:paraId="4D4076CD" w14:textId="473743B8" w:rsidR="00BB07E6" w:rsidRDefault="00BB07E6">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_Toc123652419 \h </w:instrText>
      </w:r>
      <w:r>
        <w:rPr>
          <w:noProof/>
        </w:rPr>
      </w:r>
      <w:r>
        <w:rPr>
          <w:noProof/>
        </w:rPr>
        <w:fldChar w:fldCharType="separate"/>
      </w:r>
      <w:r>
        <w:rPr>
          <w:noProof/>
        </w:rPr>
        <w:t>27</w:t>
      </w:r>
      <w:r>
        <w:rPr>
          <w:noProof/>
        </w:rPr>
        <w:fldChar w:fldCharType="end"/>
      </w:r>
    </w:p>
    <w:p w14:paraId="3D1A70FD" w14:textId="4BCC6447" w:rsidR="00BB07E6" w:rsidRDefault="00BB07E6">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_Toc123652420 \h </w:instrText>
      </w:r>
      <w:r>
        <w:rPr>
          <w:noProof/>
        </w:rPr>
      </w:r>
      <w:r>
        <w:rPr>
          <w:noProof/>
        </w:rPr>
        <w:fldChar w:fldCharType="separate"/>
      </w:r>
      <w:r>
        <w:rPr>
          <w:noProof/>
        </w:rPr>
        <w:t>27</w:t>
      </w:r>
      <w:r>
        <w:rPr>
          <w:noProof/>
        </w:rPr>
        <w:fldChar w:fldCharType="end"/>
      </w:r>
    </w:p>
    <w:p w14:paraId="3A6D5D92" w14:textId="2960A218" w:rsidR="00BB07E6" w:rsidRDefault="00BB07E6">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_Toc123652421 \h </w:instrText>
      </w:r>
      <w:r>
        <w:rPr>
          <w:noProof/>
        </w:rPr>
      </w:r>
      <w:r>
        <w:rPr>
          <w:noProof/>
        </w:rPr>
        <w:fldChar w:fldCharType="separate"/>
      </w:r>
      <w:r>
        <w:rPr>
          <w:noProof/>
        </w:rPr>
        <w:t>27</w:t>
      </w:r>
      <w:r>
        <w:rPr>
          <w:noProof/>
        </w:rPr>
        <w:fldChar w:fldCharType="end"/>
      </w:r>
    </w:p>
    <w:p w14:paraId="10AB84B5" w14:textId="405837BA" w:rsidR="00BB07E6" w:rsidRDefault="00BB07E6">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_Toc123652422 \h </w:instrText>
      </w:r>
      <w:r>
        <w:rPr>
          <w:noProof/>
        </w:rPr>
      </w:r>
      <w:r>
        <w:rPr>
          <w:noProof/>
        </w:rPr>
        <w:fldChar w:fldCharType="separate"/>
      </w:r>
      <w:r>
        <w:rPr>
          <w:noProof/>
        </w:rPr>
        <w:t>28</w:t>
      </w:r>
      <w:r>
        <w:rPr>
          <w:noProof/>
        </w:rPr>
        <w:fldChar w:fldCharType="end"/>
      </w:r>
    </w:p>
    <w:p w14:paraId="1F0EBEFD" w14:textId="4924CC1C" w:rsidR="00BB07E6" w:rsidRDefault="00BB07E6">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_Toc123652423 \h </w:instrText>
      </w:r>
      <w:r>
        <w:rPr>
          <w:noProof/>
        </w:rPr>
      </w:r>
      <w:r>
        <w:rPr>
          <w:noProof/>
        </w:rPr>
        <w:fldChar w:fldCharType="separate"/>
      </w:r>
      <w:r>
        <w:rPr>
          <w:noProof/>
        </w:rPr>
        <w:t>28</w:t>
      </w:r>
      <w:r>
        <w:rPr>
          <w:noProof/>
        </w:rPr>
        <w:fldChar w:fldCharType="end"/>
      </w:r>
    </w:p>
    <w:p w14:paraId="13C1C256" w14:textId="23B83C2C" w:rsidR="00BB07E6" w:rsidRDefault="00BB07E6">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_Toc123652424 \h </w:instrText>
      </w:r>
      <w:r>
        <w:rPr>
          <w:noProof/>
        </w:rPr>
      </w:r>
      <w:r>
        <w:rPr>
          <w:noProof/>
        </w:rPr>
        <w:fldChar w:fldCharType="separate"/>
      </w:r>
      <w:r>
        <w:rPr>
          <w:noProof/>
        </w:rPr>
        <w:t>28</w:t>
      </w:r>
      <w:r>
        <w:rPr>
          <w:noProof/>
        </w:rPr>
        <w:fldChar w:fldCharType="end"/>
      </w:r>
    </w:p>
    <w:p w14:paraId="0B49093B" w14:textId="69183F3F" w:rsidR="00BB07E6" w:rsidRDefault="00BB07E6">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_Toc123652425 \h </w:instrText>
      </w:r>
      <w:r>
        <w:rPr>
          <w:noProof/>
        </w:rPr>
      </w:r>
      <w:r>
        <w:rPr>
          <w:noProof/>
        </w:rPr>
        <w:fldChar w:fldCharType="separate"/>
      </w:r>
      <w:r>
        <w:rPr>
          <w:noProof/>
        </w:rPr>
        <w:t>28</w:t>
      </w:r>
      <w:r>
        <w:rPr>
          <w:noProof/>
        </w:rPr>
        <w:fldChar w:fldCharType="end"/>
      </w:r>
    </w:p>
    <w:p w14:paraId="0BF3C174" w14:textId="78B75BE9" w:rsidR="00BB07E6" w:rsidRDefault="00BB07E6">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_Toc123652426 \h </w:instrText>
      </w:r>
      <w:r>
        <w:rPr>
          <w:noProof/>
        </w:rPr>
      </w:r>
      <w:r>
        <w:rPr>
          <w:noProof/>
        </w:rPr>
        <w:fldChar w:fldCharType="separate"/>
      </w:r>
      <w:r>
        <w:rPr>
          <w:noProof/>
        </w:rPr>
        <w:t>28</w:t>
      </w:r>
      <w:r>
        <w:rPr>
          <w:noProof/>
        </w:rPr>
        <w:fldChar w:fldCharType="end"/>
      </w:r>
    </w:p>
    <w:p w14:paraId="21512847" w14:textId="2D397E00" w:rsidR="00BB07E6" w:rsidRDefault="00BB07E6">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_Toc123652427 \h </w:instrText>
      </w:r>
      <w:r>
        <w:rPr>
          <w:noProof/>
        </w:rPr>
      </w:r>
      <w:r>
        <w:rPr>
          <w:noProof/>
        </w:rPr>
        <w:fldChar w:fldCharType="separate"/>
      </w:r>
      <w:r>
        <w:rPr>
          <w:noProof/>
        </w:rPr>
        <w:t>28</w:t>
      </w:r>
      <w:r>
        <w:rPr>
          <w:noProof/>
        </w:rPr>
        <w:fldChar w:fldCharType="end"/>
      </w:r>
    </w:p>
    <w:p w14:paraId="4182FAEB" w14:textId="3FF45F04" w:rsidR="00BB07E6" w:rsidRDefault="00BB07E6">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_Toc123652428 \h </w:instrText>
      </w:r>
      <w:r>
        <w:rPr>
          <w:noProof/>
        </w:rPr>
      </w:r>
      <w:r>
        <w:rPr>
          <w:noProof/>
        </w:rPr>
        <w:fldChar w:fldCharType="separate"/>
      </w:r>
      <w:r>
        <w:rPr>
          <w:noProof/>
        </w:rPr>
        <w:t>28</w:t>
      </w:r>
      <w:r>
        <w:rPr>
          <w:noProof/>
        </w:rPr>
        <w:fldChar w:fldCharType="end"/>
      </w:r>
    </w:p>
    <w:p w14:paraId="58E0DC04" w14:textId="627D7C70" w:rsidR="00BB07E6" w:rsidRDefault="00BB07E6">
      <w:pPr>
        <w:pStyle w:val="TOC5"/>
        <w:rPr>
          <w:rFonts w:asciiTheme="minorHAnsi" w:eastAsiaTheme="minorEastAsia" w:hAnsiTheme="minorHAnsi" w:cstheme="minorBidi"/>
          <w:noProof/>
          <w:sz w:val="22"/>
          <w:szCs w:val="22"/>
          <w:lang w:eastAsia="en-GB"/>
        </w:rPr>
      </w:pPr>
      <w:r>
        <w:rPr>
          <w:noProof/>
        </w:rPr>
        <w:lastRenderedPageBreak/>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_Toc123652429 \h </w:instrText>
      </w:r>
      <w:r>
        <w:rPr>
          <w:noProof/>
        </w:rPr>
      </w:r>
      <w:r>
        <w:rPr>
          <w:noProof/>
        </w:rPr>
        <w:fldChar w:fldCharType="separate"/>
      </w:r>
      <w:r>
        <w:rPr>
          <w:noProof/>
        </w:rPr>
        <w:t>29</w:t>
      </w:r>
      <w:r>
        <w:rPr>
          <w:noProof/>
        </w:rPr>
        <w:fldChar w:fldCharType="end"/>
      </w:r>
    </w:p>
    <w:p w14:paraId="45656CB4" w14:textId="64D6492F" w:rsidR="00BB07E6" w:rsidRDefault="00BB07E6">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_Toc123652430 \h </w:instrText>
      </w:r>
      <w:r>
        <w:rPr>
          <w:noProof/>
        </w:rPr>
      </w:r>
      <w:r>
        <w:rPr>
          <w:noProof/>
        </w:rPr>
        <w:fldChar w:fldCharType="separate"/>
      </w:r>
      <w:r>
        <w:rPr>
          <w:noProof/>
        </w:rPr>
        <w:t>30</w:t>
      </w:r>
      <w:r>
        <w:rPr>
          <w:noProof/>
        </w:rPr>
        <w:fldChar w:fldCharType="end"/>
      </w:r>
    </w:p>
    <w:p w14:paraId="5F081AC4" w14:textId="528F858A" w:rsidR="00BB07E6" w:rsidRDefault="00BB07E6">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_Toc123652431 \h </w:instrText>
      </w:r>
      <w:r>
        <w:rPr>
          <w:noProof/>
        </w:rPr>
      </w:r>
      <w:r>
        <w:rPr>
          <w:noProof/>
        </w:rPr>
        <w:fldChar w:fldCharType="separate"/>
      </w:r>
      <w:r>
        <w:rPr>
          <w:noProof/>
        </w:rPr>
        <w:t>30</w:t>
      </w:r>
      <w:r>
        <w:rPr>
          <w:noProof/>
        </w:rPr>
        <w:fldChar w:fldCharType="end"/>
      </w:r>
    </w:p>
    <w:p w14:paraId="54F7C830" w14:textId="71EBE607" w:rsidR="00BB07E6" w:rsidRDefault="00BB07E6">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_Toc123652432 \h </w:instrText>
      </w:r>
      <w:r>
        <w:rPr>
          <w:noProof/>
        </w:rPr>
      </w:r>
      <w:r>
        <w:rPr>
          <w:noProof/>
        </w:rPr>
        <w:fldChar w:fldCharType="separate"/>
      </w:r>
      <w:r>
        <w:rPr>
          <w:noProof/>
        </w:rPr>
        <w:t>30</w:t>
      </w:r>
      <w:r>
        <w:rPr>
          <w:noProof/>
        </w:rPr>
        <w:fldChar w:fldCharType="end"/>
      </w:r>
    </w:p>
    <w:p w14:paraId="40C7C45C" w14:textId="22F919A5" w:rsidR="00BB07E6" w:rsidRDefault="00BB07E6">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_Toc123652433 \h </w:instrText>
      </w:r>
      <w:r>
        <w:rPr>
          <w:noProof/>
        </w:rPr>
      </w:r>
      <w:r>
        <w:rPr>
          <w:noProof/>
        </w:rPr>
        <w:fldChar w:fldCharType="separate"/>
      </w:r>
      <w:r>
        <w:rPr>
          <w:noProof/>
        </w:rPr>
        <w:t>30</w:t>
      </w:r>
      <w:r>
        <w:rPr>
          <w:noProof/>
        </w:rPr>
        <w:fldChar w:fldCharType="end"/>
      </w:r>
    </w:p>
    <w:p w14:paraId="4AC4DEFA" w14:textId="100472FA" w:rsidR="00BB07E6" w:rsidRDefault="00BB07E6">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_Toc123652434 \h </w:instrText>
      </w:r>
      <w:r>
        <w:rPr>
          <w:noProof/>
        </w:rPr>
      </w:r>
      <w:r>
        <w:rPr>
          <w:noProof/>
        </w:rPr>
        <w:fldChar w:fldCharType="separate"/>
      </w:r>
      <w:r>
        <w:rPr>
          <w:noProof/>
        </w:rPr>
        <w:t>30</w:t>
      </w:r>
      <w:r>
        <w:rPr>
          <w:noProof/>
        </w:rPr>
        <w:fldChar w:fldCharType="end"/>
      </w:r>
    </w:p>
    <w:p w14:paraId="7DAB09B0" w14:textId="70F6F0E6" w:rsidR="00BB07E6" w:rsidRDefault="00BB07E6">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_Toc123652435 \h </w:instrText>
      </w:r>
      <w:r>
        <w:rPr>
          <w:noProof/>
        </w:rPr>
      </w:r>
      <w:r>
        <w:rPr>
          <w:noProof/>
        </w:rPr>
        <w:fldChar w:fldCharType="separate"/>
      </w:r>
      <w:r>
        <w:rPr>
          <w:noProof/>
        </w:rPr>
        <w:t>31</w:t>
      </w:r>
      <w:r>
        <w:rPr>
          <w:noProof/>
        </w:rPr>
        <w:fldChar w:fldCharType="end"/>
      </w:r>
    </w:p>
    <w:p w14:paraId="259FA238" w14:textId="06D3029C" w:rsidR="00BB07E6" w:rsidRDefault="00BB07E6">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_Toc123652436 \h </w:instrText>
      </w:r>
      <w:r>
        <w:rPr>
          <w:noProof/>
        </w:rPr>
      </w:r>
      <w:r>
        <w:rPr>
          <w:noProof/>
        </w:rPr>
        <w:fldChar w:fldCharType="separate"/>
      </w:r>
      <w:r>
        <w:rPr>
          <w:noProof/>
        </w:rPr>
        <w:t>32</w:t>
      </w:r>
      <w:r>
        <w:rPr>
          <w:noProof/>
        </w:rPr>
        <w:fldChar w:fldCharType="end"/>
      </w:r>
    </w:p>
    <w:p w14:paraId="781F0CCA" w14:textId="341D790D" w:rsidR="00BB07E6" w:rsidRDefault="00BB07E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_Toc123652437 \h </w:instrText>
      </w:r>
      <w:r>
        <w:rPr>
          <w:noProof/>
        </w:rPr>
      </w:r>
      <w:r>
        <w:rPr>
          <w:noProof/>
        </w:rPr>
        <w:fldChar w:fldCharType="separate"/>
      </w:r>
      <w:r>
        <w:rPr>
          <w:noProof/>
        </w:rPr>
        <w:t>32</w:t>
      </w:r>
      <w:r>
        <w:rPr>
          <w:noProof/>
        </w:rPr>
        <w:fldChar w:fldCharType="end"/>
      </w:r>
    </w:p>
    <w:p w14:paraId="5A3AA867" w14:textId="01B8F781" w:rsidR="00BB07E6" w:rsidRDefault="00BB07E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_Toc123652438 \h </w:instrText>
      </w:r>
      <w:r>
        <w:rPr>
          <w:noProof/>
        </w:rPr>
      </w:r>
      <w:r>
        <w:rPr>
          <w:noProof/>
        </w:rPr>
        <w:fldChar w:fldCharType="separate"/>
      </w:r>
      <w:r>
        <w:rPr>
          <w:noProof/>
        </w:rPr>
        <w:t>32</w:t>
      </w:r>
      <w:r>
        <w:rPr>
          <w:noProof/>
        </w:rPr>
        <w:fldChar w:fldCharType="end"/>
      </w:r>
    </w:p>
    <w:p w14:paraId="175B5D8C" w14:textId="0383C3F6" w:rsidR="00BB07E6" w:rsidRDefault="00BB07E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_Toc123652439 \h </w:instrText>
      </w:r>
      <w:r>
        <w:rPr>
          <w:noProof/>
        </w:rPr>
      </w:r>
      <w:r>
        <w:rPr>
          <w:noProof/>
        </w:rPr>
        <w:fldChar w:fldCharType="separate"/>
      </w:r>
      <w:r>
        <w:rPr>
          <w:noProof/>
        </w:rPr>
        <w:t>32</w:t>
      </w:r>
      <w:r>
        <w:rPr>
          <w:noProof/>
        </w:rPr>
        <w:fldChar w:fldCharType="end"/>
      </w:r>
    </w:p>
    <w:p w14:paraId="27208D71" w14:textId="4F703890" w:rsidR="00BB07E6" w:rsidRDefault="00BB07E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_Toc123652440 \h </w:instrText>
      </w:r>
      <w:r>
        <w:rPr>
          <w:noProof/>
        </w:rPr>
      </w:r>
      <w:r>
        <w:rPr>
          <w:noProof/>
        </w:rPr>
        <w:fldChar w:fldCharType="separate"/>
      </w:r>
      <w:r>
        <w:rPr>
          <w:noProof/>
        </w:rPr>
        <w:t>32</w:t>
      </w:r>
      <w:r>
        <w:rPr>
          <w:noProof/>
        </w:rPr>
        <w:fldChar w:fldCharType="end"/>
      </w:r>
    </w:p>
    <w:p w14:paraId="26DEE9C4" w14:textId="32C1D65C" w:rsidR="00BB07E6" w:rsidRDefault="00BB07E6">
      <w:pPr>
        <w:pStyle w:val="TOC4"/>
        <w:rPr>
          <w:rFonts w:asciiTheme="minorHAnsi" w:eastAsiaTheme="minorEastAsia" w:hAnsiTheme="minorHAnsi" w:cstheme="minorBidi"/>
          <w:noProof/>
          <w:sz w:val="22"/>
          <w:szCs w:val="22"/>
          <w:lang w:eastAsia="en-GB"/>
        </w:rPr>
      </w:pPr>
      <w:r w:rsidRPr="00385970">
        <w:rPr>
          <w:noProof/>
          <w:lang w:val="en-US"/>
        </w:rPr>
        <w:t>7.2.1.0</w:t>
      </w:r>
      <w:r>
        <w:rPr>
          <w:rFonts w:asciiTheme="minorHAnsi" w:eastAsiaTheme="minorEastAsia" w:hAnsiTheme="minorHAnsi" w:cstheme="minorBidi"/>
          <w:noProof/>
          <w:sz w:val="22"/>
          <w:szCs w:val="22"/>
          <w:lang w:eastAsia="en-GB"/>
        </w:rPr>
        <w:tab/>
      </w:r>
      <w:r w:rsidRPr="00385970">
        <w:rPr>
          <w:noProof/>
          <w:lang w:val="en-US"/>
        </w:rPr>
        <w:t>Applicability</w:t>
      </w:r>
      <w:r>
        <w:rPr>
          <w:noProof/>
        </w:rPr>
        <w:tab/>
      </w:r>
      <w:r>
        <w:rPr>
          <w:noProof/>
        </w:rPr>
        <w:fldChar w:fldCharType="begin" w:fldLock="1"/>
      </w:r>
      <w:r>
        <w:rPr>
          <w:noProof/>
        </w:rPr>
        <w:instrText xml:space="preserve"> PAGEREF _Toc123652441 \h </w:instrText>
      </w:r>
      <w:r>
        <w:rPr>
          <w:noProof/>
        </w:rPr>
      </w:r>
      <w:r>
        <w:rPr>
          <w:noProof/>
        </w:rPr>
        <w:fldChar w:fldCharType="separate"/>
      </w:r>
      <w:r>
        <w:rPr>
          <w:noProof/>
        </w:rPr>
        <w:t>32</w:t>
      </w:r>
      <w:r>
        <w:rPr>
          <w:noProof/>
        </w:rPr>
        <w:fldChar w:fldCharType="end"/>
      </w:r>
    </w:p>
    <w:p w14:paraId="50BAC324" w14:textId="766F0DB9" w:rsidR="00BB07E6" w:rsidRDefault="00BB07E6">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_Toc123652442 \h </w:instrText>
      </w:r>
      <w:r>
        <w:rPr>
          <w:noProof/>
        </w:rPr>
      </w:r>
      <w:r>
        <w:rPr>
          <w:noProof/>
        </w:rPr>
        <w:fldChar w:fldCharType="separate"/>
      </w:r>
      <w:r>
        <w:rPr>
          <w:noProof/>
        </w:rPr>
        <w:t>33</w:t>
      </w:r>
      <w:r>
        <w:rPr>
          <w:noProof/>
        </w:rPr>
        <w:fldChar w:fldCharType="end"/>
      </w:r>
    </w:p>
    <w:p w14:paraId="27DD2C19" w14:textId="7384EE82" w:rsidR="00BB07E6" w:rsidRDefault="00BB07E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_Toc123652443 \h </w:instrText>
      </w:r>
      <w:r>
        <w:rPr>
          <w:noProof/>
        </w:rPr>
      </w:r>
      <w:r>
        <w:rPr>
          <w:noProof/>
        </w:rPr>
        <w:fldChar w:fldCharType="separate"/>
      </w:r>
      <w:r>
        <w:rPr>
          <w:noProof/>
        </w:rPr>
        <w:t>33</w:t>
      </w:r>
      <w:r>
        <w:rPr>
          <w:noProof/>
        </w:rPr>
        <w:fldChar w:fldCharType="end"/>
      </w:r>
    </w:p>
    <w:p w14:paraId="6AF183C3" w14:textId="3BEACE13" w:rsidR="00BB07E6" w:rsidRDefault="00BB07E6">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_Toc123652444 \h </w:instrText>
      </w:r>
      <w:r>
        <w:rPr>
          <w:noProof/>
        </w:rPr>
      </w:r>
      <w:r>
        <w:rPr>
          <w:noProof/>
        </w:rPr>
        <w:fldChar w:fldCharType="separate"/>
      </w:r>
      <w:r>
        <w:rPr>
          <w:noProof/>
        </w:rPr>
        <w:t>33</w:t>
      </w:r>
      <w:r>
        <w:rPr>
          <w:noProof/>
        </w:rPr>
        <w:fldChar w:fldCharType="end"/>
      </w:r>
    </w:p>
    <w:p w14:paraId="4E58B105" w14:textId="5380EEDE" w:rsidR="00BB07E6" w:rsidRDefault="00BB07E6">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_Toc123652445 \h </w:instrText>
      </w:r>
      <w:r>
        <w:rPr>
          <w:noProof/>
        </w:rPr>
      </w:r>
      <w:r>
        <w:rPr>
          <w:noProof/>
        </w:rPr>
        <w:fldChar w:fldCharType="separate"/>
      </w:r>
      <w:r>
        <w:rPr>
          <w:noProof/>
        </w:rPr>
        <w:t>37</w:t>
      </w:r>
      <w:r>
        <w:rPr>
          <w:noProof/>
        </w:rPr>
        <w:fldChar w:fldCharType="end"/>
      </w:r>
    </w:p>
    <w:p w14:paraId="3B8BFD49" w14:textId="1628090C" w:rsidR="00BB07E6" w:rsidRDefault="00BB07E6">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_Toc123652446 \h </w:instrText>
      </w:r>
      <w:r>
        <w:rPr>
          <w:noProof/>
        </w:rPr>
      </w:r>
      <w:r>
        <w:rPr>
          <w:noProof/>
        </w:rPr>
        <w:fldChar w:fldCharType="separate"/>
      </w:r>
      <w:r>
        <w:rPr>
          <w:noProof/>
        </w:rPr>
        <w:t>37</w:t>
      </w:r>
      <w:r>
        <w:rPr>
          <w:noProof/>
        </w:rPr>
        <w:fldChar w:fldCharType="end"/>
      </w:r>
    </w:p>
    <w:p w14:paraId="0480A5A7" w14:textId="5C3A7AEF" w:rsidR="00BB07E6" w:rsidRDefault="00BB07E6">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_Toc123652447 \h </w:instrText>
      </w:r>
      <w:r>
        <w:rPr>
          <w:noProof/>
        </w:rPr>
      </w:r>
      <w:r>
        <w:rPr>
          <w:noProof/>
        </w:rPr>
        <w:fldChar w:fldCharType="separate"/>
      </w:r>
      <w:r>
        <w:rPr>
          <w:noProof/>
        </w:rPr>
        <w:t>42</w:t>
      </w:r>
      <w:r>
        <w:rPr>
          <w:noProof/>
        </w:rPr>
        <w:fldChar w:fldCharType="end"/>
      </w:r>
    </w:p>
    <w:p w14:paraId="565F99C2" w14:textId="71A87F76" w:rsidR="00BB07E6" w:rsidRDefault="00BB07E6">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_Toc123652448 \h </w:instrText>
      </w:r>
      <w:r>
        <w:rPr>
          <w:noProof/>
        </w:rPr>
      </w:r>
      <w:r>
        <w:rPr>
          <w:noProof/>
        </w:rPr>
        <w:fldChar w:fldCharType="separate"/>
      </w:r>
      <w:r>
        <w:rPr>
          <w:noProof/>
        </w:rPr>
        <w:t>42</w:t>
      </w:r>
      <w:r>
        <w:rPr>
          <w:noProof/>
        </w:rPr>
        <w:fldChar w:fldCharType="end"/>
      </w:r>
    </w:p>
    <w:p w14:paraId="2C9A9A1E" w14:textId="284E0D5E" w:rsidR="00BB07E6" w:rsidRDefault="00BB07E6">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_Toc123652449 \h </w:instrText>
      </w:r>
      <w:r>
        <w:rPr>
          <w:noProof/>
        </w:rPr>
      </w:r>
      <w:r>
        <w:rPr>
          <w:noProof/>
        </w:rPr>
        <w:fldChar w:fldCharType="separate"/>
      </w:r>
      <w:r>
        <w:rPr>
          <w:noProof/>
        </w:rPr>
        <w:t>42</w:t>
      </w:r>
      <w:r>
        <w:rPr>
          <w:noProof/>
        </w:rPr>
        <w:fldChar w:fldCharType="end"/>
      </w:r>
    </w:p>
    <w:p w14:paraId="4217474A" w14:textId="073A7FF9" w:rsidR="00BB07E6" w:rsidRDefault="00BB07E6">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_Toc123652450 \h </w:instrText>
      </w:r>
      <w:r>
        <w:rPr>
          <w:noProof/>
        </w:rPr>
      </w:r>
      <w:r>
        <w:rPr>
          <w:noProof/>
        </w:rPr>
        <w:fldChar w:fldCharType="separate"/>
      </w:r>
      <w:r>
        <w:rPr>
          <w:noProof/>
        </w:rPr>
        <w:t>46</w:t>
      </w:r>
      <w:r>
        <w:rPr>
          <w:noProof/>
        </w:rPr>
        <w:fldChar w:fldCharType="end"/>
      </w:r>
    </w:p>
    <w:p w14:paraId="1216CC49" w14:textId="7651C5D4" w:rsidR="00BB07E6" w:rsidRDefault="00BB07E6">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_Toc123652451 \h </w:instrText>
      </w:r>
      <w:r>
        <w:rPr>
          <w:noProof/>
        </w:rPr>
      </w:r>
      <w:r>
        <w:rPr>
          <w:noProof/>
        </w:rPr>
        <w:fldChar w:fldCharType="separate"/>
      </w:r>
      <w:r>
        <w:rPr>
          <w:noProof/>
        </w:rPr>
        <w:t>52</w:t>
      </w:r>
      <w:r>
        <w:rPr>
          <w:noProof/>
        </w:rPr>
        <w:fldChar w:fldCharType="end"/>
      </w:r>
    </w:p>
    <w:p w14:paraId="0FA7BD4D" w14:textId="4DC7CF26" w:rsidR="00BB07E6" w:rsidRDefault="00BB07E6">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_Toc123652452 \h </w:instrText>
      </w:r>
      <w:r>
        <w:rPr>
          <w:noProof/>
        </w:rPr>
      </w:r>
      <w:r>
        <w:rPr>
          <w:noProof/>
        </w:rPr>
        <w:fldChar w:fldCharType="separate"/>
      </w:r>
      <w:r>
        <w:rPr>
          <w:noProof/>
        </w:rPr>
        <w:t>52</w:t>
      </w:r>
      <w:r>
        <w:rPr>
          <w:noProof/>
        </w:rPr>
        <w:fldChar w:fldCharType="end"/>
      </w:r>
    </w:p>
    <w:p w14:paraId="3115EFF7" w14:textId="66C7B297" w:rsidR="00BB07E6" w:rsidRDefault="00BB07E6">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_Toc123652453 \h </w:instrText>
      </w:r>
      <w:r>
        <w:rPr>
          <w:noProof/>
        </w:rPr>
      </w:r>
      <w:r>
        <w:rPr>
          <w:noProof/>
        </w:rPr>
        <w:fldChar w:fldCharType="separate"/>
      </w:r>
      <w:r>
        <w:rPr>
          <w:noProof/>
        </w:rPr>
        <w:t>52</w:t>
      </w:r>
      <w:r>
        <w:rPr>
          <w:noProof/>
        </w:rPr>
        <w:fldChar w:fldCharType="end"/>
      </w:r>
    </w:p>
    <w:p w14:paraId="31A3AB07" w14:textId="17935361" w:rsidR="00BB07E6" w:rsidRDefault="00BB07E6">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_Toc123652454 \h </w:instrText>
      </w:r>
      <w:r>
        <w:rPr>
          <w:noProof/>
        </w:rPr>
      </w:r>
      <w:r>
        <w:rPr>
          <w:noProof/>
        </w:rPr>
        <w:fldChar w:fldCharType="separate"/>
      </w:r>
      <w:r>
        <w:rPr>
          <w:noProof/>
        </w:rPr>
        <w:t>52</w:t>
      </w:r>
      <w:r>
        <w:rPr>
          <w:noProof/>
        </w:rPr>
        <w:fldChar w:fldCharType="end"/>
      </w:r>
    </w:p>
    <w:p w14:paraId="6EE4EC47" w14:textId="3AB2052F" w:rsidR="00BB07E6" w:rsidRDefault="00BB07E6">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_Toc123652455 \h </w:instrText>
      </w:r>
      <w:r>
        <w:rPr>
          <w:noProof/>
        </w:rPr>
      </w:r>
      <w:r>
        <w:rPr>
          <w:noProof/>
        </w:rPr>
        <w:fldChar w:fldCharType="separate"/>
      </w:r>
      <w:r>
        <w:rPr>
          <w:noProof/>
        </w:rPr>
        <w:t>52</w:t>
      </w:r>
      <w:r>
        <w:rPr>
          <w:noProof/>
        </w:rPr>
        <w:fldChar w:fldCharType="end"/>
      </w:r>
    </w:p>
    <w:p w14:paraId="5F495D99" w14:textId="07C863AC" w:rsidR="00BB07E6" w:rsidRDefault="00BB07E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_Toc123652456 \h </w:instrText>
      </w:r>
      <w:r>
        <w:rPr>
          <w:noProof/>
        </w:rPr>
      </w:r>
      <w:r>
        <w:rPr>
          <w:noProof/>
        </w:rPr>
        <w:fldChar w:fldCharType="separate"/>
      </w:r>
      <w:r>
        <w:rPr>
          <w:noProof/>
        </w:rPr>
        <w:t>52</w:t>
      </w:r>
      <w:r>
        <w:rPr>
          <w:noProof/>
        </w:rPr>
        <w:fldChar w:fldCharType="end"/>
      </w:r>
    </w:p>
    <w:p w14:paraId="1C988F86" w14:textId="3E87575E" w:rsidR="00BB07E6" w:rsidRDefault="00BB07E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_Toc123652457 \h </w:instrText>
      </w:r>
      <w:r>
        <w:rPr>
          <w:noProof/>
        </w:rPr>
      </w:r>
      <w:r>
        <w:rPr>
          <w:noProof/>
        </w:rPr>
        <w:fldChar w:fldCharType="separate"/>
      </w:r>
      <w:r>
        <w:rPr>
          <w:noProof/>
        </w:rPr>
        <w:t>52</w:t>
      </w:r>
      <w:r>
        <w:rPr>
          <w:noProof/>
        </w:rPr>
        <w:fldChar w:fldCharType="end"/>
      </w:r>
    </w:p>
    <w:p w14:paraId="23C6D276" w14:textId="5126C22F" w:rsidR="00BB07E6" w:rsidRDefault="00BB07E6">
      <w:pPr>
        <w:pStyle w:val="TOC2"/>
        <w:rPr>
          <w:rFonts w:asciiTheme="minorHAnsi" w:eastAsiaTheme="minorEastAsia" w:hAnsiTheme="minorHAnsi" w:cstheme="minorBidi"/>
          <w:noProof/>
          <w:sz w:val="22"/>
          <w:szCs w:val="22"/>
          <w:lang w:eastAsia="en-GB"/>
        </w:rPr>
      </w:pPr>
      <w:r w:rsidRPr="00385970">
        <w:rPr>
          <w:noProof/>
          <w:lang w:val="fr-FR"/>
        </w:rPr>
        <w:t>8.2</w:t>
      </w:r>
      <w:r>
        <w:rPr>
          <w:rFonts w:asciiTheme="minorHAnsi" w:eastAsiaTheme="minorEastAsia" w:hAnsiTheme="minorHAnsi" w:cstheme="minorBidi"/>
          <w:noProof/>
          <w:sz w:val="22"/>
          <w:szCs w:val="22"/>
          <w:lang w:eastAsia="en-GB"/>
        </w:rPr>
        <w:tab/>
      </w:r>
      <w:r w:rsidRPr="00385970">
        <w:rPr>
          <w:noProof/>
          <w:lang w:val="fr-FR"/>
        </w:rPr>
        <w:t>MCPTT UE configuration document</w:t>
      </w:r>
      <w:r>
        <w:rPr>
          <w:noProof/>
        </w:rPr>
        <w:tab/>
      </w:r>
      <w:r>
        <w:rPr>
          <w:noProof/>
        </w:rPr>
        <w:fldChar w:fldCharType="begin" w:fldLock="1"/>
      </w:r>
      <w:r>
        <w:rPr>
          <w:noProof/>
        </w:rPr>
        <w:instrText xml:space="preserve"> PAGEREF _Toc123652458 \h </w:instrText>
      </w:r>
      <w:r>
        <w:rPr>
          <w:noProof/>
        </w:rPr>
      </w:r>
      <w:r>
        <w:rPr>
          <w:noProof/>
        </w:rPr>
        <w:fldChar w:fldCharType="separate"/>
      </w:r>
      <w:r>
        <w:rPr>
          <w:noProof/>
        </w:rPr>
        <w:t>52</w:t>
      </w:r>
      <w:r>
        <w:rPr>
          <w:noProof/>
        </w:rPr>
        <w:fldChar w:fldCharType="end"/>
      </w:r>
    </w:p>
    <w:p w14:paraId="1D84B6FC" w14:textId="0378C1ED" w:rsidR="00BB07E6" w:rsidRDefault="00BB07E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_Toc123652459 \h </w:instrText>
      </w:r>
      <w:r>
        <w:rPr>
          <w:noProof/>
        </w:rPr>
      </w:r>
      <w:r>
        <w:rPr>
          <w:noProof/>
        </w:rPr>
        <w:fldChar w:fldCharType="separate"/>
      </w:r>
      <w:r>
        <w:rPr>
          <w:noProof/>
        </w:rPr>
        <w:t>52</w:t>
      </w:r>
      <w:r>
        <w:rPr>
          <w:noProof/>
        </w:rPr>
        <w:fldChar w:fldCharType="end"/>
      </w:r>
    </w:p>
    <w:p w14:paraId="076CAB48" w14:textId="3015DAB3" w:rsidR="00BB07E6" w:rsidRDefault="00BB07E6">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_Toc123652460 \h </w:instrText>
      </w:r>
      <w:r>
        <w:rPr>
          <w:noProof/>
        </w:rPr>
      </w:r>
      <w:r>
        <w:rPr>
          <w:noProof/>
        </w:rPr>
        <w:fldChar w:fldCharType="separate"/>
      </w:r>
      <w:r>
        <w:rPr>
          <w:noProof/>
        </w:rPr>
        <w:t>53</w:t>
      </w:r>
      <w:r>
        <w:rPr>
          <w:noProof/>
        </w:rPr>
        <w:fldChar w:fldCharType="end"/>
      </w:r>
    </w:p>
    <w:p w14:paraId="6EF39270" w14:textId="241B2F2B" w:rsidR="00BB07E6" w:rsidRDefault="00BB07E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_Toc123652461 \h </w:instrText>
      </w:r>
      <w:r>
        <w:rPr>
          <w:noProof/>
        </w:rPr>
      </w:r>
      <w:r>
        <w:rPr>
          <w:noProof/>
        </w:rPr>
        <w:fldChar w:fldCharType="separate"/>
      </w:r>
      <w:r>
        <w:rPr>
          <w:noProof/>
        </w:rPr>
        <w:t>53</w:t>
      </w:r>
      <w:r>
        <w:rPr>
          <w:noProof/>
        </w:rPr>
        <w:fldChar w:fldCharType="end"/>
      </w:r>
    </w:p>
    <w:p w14:paraId="1145D61D" w14:textId="4428B062" w:rsidR="00BB07E6" w:rsidRDefault="00BB07E6">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_Toc123652462 \h </w:instrText>
      </w:r>
      <w:r>
        <w:rPr>
          <w:noProof/>
        </w:rPr>
      </w:r>
      <w:r>
        <w:rPr>
          <w:noProof/>
        </w:rPr>
        <w:fldChar w:fldCharType="separate"/>
      </w:r>
      <w:r>
        <w:rPr>
          <w:noProof/>
        </w:rPr>
        <w:t>53</w:t>
      </w:r>
      <w:r>
        <w:rPr>
          <w:noProof/>
        </w:rPr>
        <w:fldChar w:fldCharType="end"/>
      </w:r>
    </w:p>
    <w:p w14:paraId="3F33E117" w14:textId="05189CED" w:rsidR="00BB07E6" w:rsidRDefault="00BB07E6">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_Toc123652463 \h </w:instrText>
      </w:r>
      <w:r>
        <w:rPr>
          <w:noProof/>
        </w:rPr>
      </w:r>
      <w:r>
        <w:rPr>
          <w:noProof/>
        </w:rPr>
        <w:fldChar w:fldCharType="separate"/>
      </w:r>
      <w:r>
        <w:rPr>
          <w:noProof/>
        </w:rPr>
        <w:t>54</w:t>
      </w:r>
      <w:r>
        <w:rPr>
          <w:noProof/>
        </w:rPr>
        <w:fldChar w:fldCharType="end"/>
      </w:r>
    </w:p>
    <w:p w14:paraId="444EFEEE" w14:textId="7ECCDBE2" w:rsidR="00BB07E6" w:rsidRDefault="00BB07E6">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_Toc123652464 \h </w:instrText>
      </w:r>
      <w:r>
        <w:rPr>
          <w:noProof/>
        </w:rPr>
      </w:r>
      <w:r>
        <w:rPr>
          <w:noProof/>
        </w:rPr>
        <w:fldChar w:fldCharType="separate"/>
      </w:r>
      <w:r>
        <w:rPr>
          <w:noProof/>
        </w:rPr>
        <w:t>54</w:t>
      </w:r>
      <w:r>
        <w:rPr>
          <w:noProof/>
        </w:rPr>
        <w:fldChar w:fldCharType="end"/>
      </w:r>
    </w:p>
    <w:p w14:paraId="2596C68E" w14:textId="4DB017C7" w:rsidR="00BB07E6" w:rsidRDefault="00BB07E6">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_Toc123652465 \h </w:instrText>
      </w:r>
      <w:r>
        <w:rPr>
          <w:noProof/>
        </w:rPr>
      </w:r>
      <w:r>
        <w:rPr>
          <w:noProof/>
        </w:rPr>
        <w:fldChar w:fldCharType="separate"/>
      </w:r>
      <w:r>
        <w:rPr>
          <w:noProof/>
        </w:rPr>
        <w:t>57</w:t>
      </w:r>
      <w:r>
        <w:rPr>
          <w:noProof/>
        </w:rPr>
        <w:fldChar w:fldCharType="end"/>
      </w:r>
    </w:p>
    <w:p w14:paraId="244C041D" w14:textId="483E5A2A" w:rsidR="00BB07E6" w:rsidRDefault="00BB07E6">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_Toc123652466 \h </w:instrText>
      </w:r>
      <w:r>
        <w:rPr>
          <w:noProof/>
        </w:rPr>
      </w:r>
      <w:r>
        <w:rPr>
          <w:noProof/>
        </w:rPr>
        <w:fldChar w:fldCharType="separate"/>
      </w:r>
      <w:r>
        <w:rPr>
          <w:noProof/>
        </w:rPr>
        <w:t>57</w:t>
      </w:r>
      <w:r>
        <w:rPr>
          <w:noProof/>
        </w:rPr>
        <w:fldChar w:fldCharType="end"/>
      </w:r>
    </w:p>
    <w:p w14:paraId="13468DCD" w14:textId="3E54B150" w:rsidR="00BB07E6" w:rsidRDefault="00BB07E6">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_Toc123652467 \h </w:instrText>
      </w:r>
      <w:r>
        <w:rPr>
          <w:noProof/>
        </w:rPr>
      </w:r>
      <w:r>
        <w:rPr>
          <w:noProof/>
        </w:rPr>
        <w:fldChar w:fldCharType="separate"/>
      </w:r>
      <w:r>
        <w:rPr>
          <w:noProof/>
        </w:rPr>
        <w:t>57</w:t>
      </w:r>
      <w:r>
        <w:rPr>
          <w:noProof/>
        </w:rPr>
        <w:fldChar w:fldCharType="end"/>
      </w:r>
    </w:p>
    <w:p w14:paraId="14BAACF8" w14:textId="14F4F345" w:rsidR="00BB07E6" w:rsidRDefault="00BB07E6">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_Toc123652468 \h </w:instrText>
      </w:r>
      <w:r>
        <w:rPr>
          <w:noProof/>
        </w:rPr>
      </w:r>
      <w:r>
        <w:rPr>
          <w:noProof/>
        </w:rPr>
        <w:fldChar w:fldCharType="separate"/>
      </w:r>
      <w:r>
        <w:rPr>
          <w:noProof/>
        </w:rPr>
        <w:t>58</w:t>
      </w:r>
      <w:r>
        <w:rPr>
          <w:noProof/>
        </w:rPr>
        <w:fldChar w:fldCharType="end"/>
      </w:r>
    </w:p>
    <w:p w14:paraId="588A621C" w14:textId="02FDA40C" w:rsidR="00BB07E6" w:rsidRDefault="00BB07E6">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_Toc123652469 \h </w:instrText>
      </w:r>
      <w:r>
        <w:rPr>
          <w:noProof/>
        </w:rPr>
      </w:r>
      <w:r>
        <w:rPr>
          <w:noProof/>
        </w:rPr>
        <w:fldChar w:fldCharType="separate"/>
      </w:r>
      <w:r>
        <w:rPr>
          <w:noProof/>
        </w:rPr>
        <w:t>60</w:t>
      </w:r>
      <w:r>
        <w:rPr>
          <w:noProof/>
        </w:rPr>
        <w:fldChar w:fldCharType="end"/>
      </w:r>
    </w:p>
    <w:p w14:paraId="4FE2B8F8" w14:textId="28BBBBE6" w:rsidR="00BB07E6" w:rsidRDefault="00BB07E6">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_Toc123652470 \h </w:instrText>
      </w:r>
      <w:r>
        <w:rPr>
          <w:noProof/>
        </w:rPr>
      </w:r>
      <w:r>
        <w:rPr>
          <w:noProof/>
        </w:rPr>
        <w:fldChar w:fldCharType="separate"/>
      </w:r>
      <w:r>
        <w:rPr>
          <w:noProof/>
        </w:rPr>
        <w:t>60</w:t>
      </w:r>
      <w:r>
        <w:rPr>
          <w:noProof/>
        </w:rPr>
        <w:fldChar w:fldCharType="end"/>
      </w:r>
    </w:p>
    <w:p w14:paraId="47DED20B" w14:textId="3815EE5C" w:rsidR="00BB07E6" w:rsidRDefault="00BB07E6">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_Toc123652471 \h </w:instrText>
      </w:r>
      <w:r>
        <w:rPr>
          <w:noProof/>
        </w:rPr>
      </w:r>
      <w:r>
        <w:rPr>
          <w:noProof/>
        </w:rPr>
        <w:fldChar w:fldCharType="separate"/>
      </w:r>
      <w:r>
        <w:rPr>
          <w:noProof/>
        </w:rPr>
        <w:t>60</w:t>
      </w:r>
      <w:r>
        <w:rPr>
          <w:noProof/>
        </w:rPr>
        <w:fldChar w:fldCharType="end"/>
      </w:r>
    </w:p>
    <w:p w14:paraId="4A2CC291" w14:textId="274DCA5F" w:rsidR="00BB07E6" w:rsidRDefault="00BB07E6">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_Toc123652472 \h </w:instrText>
      </w:r>
      <w:r>
        <w:rPr>
          <w:noProof/>
        </w:rPr>
      </w:r>
      <w:r>
        <w:rPr>
          <w:noProof/>
        </w:rPr>
        <w:fldChar w:fldCharType="separate"/>
      </w:r>
      <w:r>
        <w:rPr>
          <w:noProof/>
        </w:rPr>
        <w:t>60</w:t>
      </w:r>
      <w:r>
        <w:rPr>
          <w:noProof/>
        </w:rPr>
        <w:fldChar w:fldCharType="end"/>
      </w:r>
    </w:p>
    <w:p w14:paraId="323114F6" w14:textId="1FCE14EE" w:rsidR="00BB07E6" w:rsidRDefault="00BB07E6">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_Toc123652473 \h </w:instrText>
      </w:r>
      <w:r>
        <w:rPr>
          <w:noProof/>
        </w:rPr>
      </w:r>
      <w:r>
        <w:rPr>
          <w:noProof/>
        </w:rPr>
        <w:fldChar w:fldCharType="separate"/>
      </w:r>
      <w:r>
        <w:rPr>
          <w:noProof/>
        </w:rPr>
        <w:t>60</w:t>
      </w:r>
      <w:r>
        <w:rPr>
          <w:noProof/>
        </w:rPr>
        <w:fldChar w:fldCharType="end"/>
      </w:r>
    </w:p>
    <w:p w14:paraId="1FFDE481" w14:textId="64460C30" w:rsidR="00BB07E6" w:rsidRDefault="00BB07E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_Toc123652474 \h </w:instrText>
      </w:r>
      <w:r>
        <w:rPr>
          <w:noProof/>
        </w:rPr>
      </w:r>
      <w:r>
        <w:rPr>
          <w:noProof/>
        </w:rPr>
        <w:fldChar w:fldCharType="separate"/>
      </w:r>
      <w:r>
        <w:rPr>
          <w:noProof/>
        </w:rPr>
        <w:t>60</w:t>
      </w:r>
      <w:r>
        <w:rPr>
          <w:noProof/>
        </w:rPr>
        <w:fldChar w:fldCharType="end"/>
      </w:r>
    </w:p>
    <w:p w14:paraId="6A33F91C" w14:textId="1CFDC308" w:rsidR="00BB07E6" w:rsidRDefault="00BB07E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_Toc123652475 \h </w:instrText>
      </w:r>
      <w:r>
        <w:rPr>
          <w:noProof/>
        </w:rPr>
      </w:r>
      <w:r>
        <w:rPr>
          <w:noProof/>
        </w:rPr>
        <w:fldChar w:fldCharType="separate"/>
      </w:r>
      <w:r>
        <w:rPr>
          <w:noProof/>
        </w:rPr>
        <w:t>60</w:t>
      </w:r>
      <w:r>
        <w:rPr>
          <w:noProof/>
        </w:rPr>
        <w:fldChar w:fldCharType="end"/>
      </w:r>
    </w:p>
    <w:p w14:paraId="66E8959D" w14:textId="2646B13F" w:rsidR="00BB07E6" w:rsidRDefault="00BB07E6">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_Toc123652476 \h </w:instrText>
      </w:r>
      <w:r>
        <w:rPr>
          <w:noProof/>
        </w:rPr>
      </w:r>
      <w:r>
        <w:rPr>
          <w:noProof/>
        </w:rPr>
        <w:fldChar w:fldCharType="separate"/>
      </w:r>
      <w:r>
        <w:rPr>
          <w:noProof/>
        </w:rPr>
        <w:t>60</w:t>
      </w:r>
      <w:r>
        <w:rPr>
          <w:noProof/>
        </w:rPr>
        <w:fldChar w:fldCharType="end"/>
      </w:r>
    </w:p>
    <w:p w14:paraId="03C09E33" w14:textId="559D94F6" w:rsidR="00BB07E6" w:rsidRDefault="00BB07E6">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_Toc123652477 \h </w:instrText>
      </w:r>
      <w:r>
        <w:rPr>
          <w:noProof/>
        </w:rPr>
      </w:r>
      <w:r>
        <w:rPr>
          <w:noProof/>
        </w:rPr>
        <w:fldChar w:fldCharType="separate"/>
      </w:r>
      <w:r>
        <w:rPr>
          <w:noProof/>
        </w:rPr>
        <w:t>60</w:t>
      </w:r>
      <w:r>
        <w:rPr>
          <w:noProof/>
        </w:rPr>
        <w:fldChar w:fldCharType="end"/>
      </w:r>
    </w:p>
    <w:p w14:paraId="0F81CF2A" w14:textId="10A66508" w:rsidR="00BB07E6" w:rsidRDefault="00BB07E6">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_Toc123652478 \h </w:instrText>
      </w:r>
      <w:r>
        <w:rPr>
          <w:noProof/>
        </w:rPr>
      </w:r>
      <w:r>
        <w:rPr>
          <w:noProof/>
        </w:rPr>
        <w:fldChar w:fldCharType="separate"/>
      </w:r>
      <w:r>
        <w:rPr>
          <w:noProof/>
        </w:rPr>
        <w:t>60</w:t>
      </w:r>
      <w:r>
        <w:rPr>
          <w:noProof/>
        </w:rPr>
        <w:fldChar w:fldCharType="end"/>
      </w:r>
    </w:p>
    <w:p w14:paraId="01F5406C" w14:textId="7BE1FE25" w:rsidR="00BB07E6" w:rsidRDefault="00BB07E6">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_Toc123652479 \h </w:instrText>
      </w:r>
      <w:r>
        <w:rPr>
          <w:noProof/>
        </w:rPr>
      </w:r>
      <w:r>
        <w:rPr>
          <w:noProof/>
        </w:rPr>
        <w:fldChar w:fldCharType="separate"/>
      </w:r>
      <w:r>
        <w:rPr>
          <w:noProof/>
        </w:rPr>
        <w:t>66</w:t>
      </w:r>
      <w:r>
        <w:rPr>
          <w:noProof/>
        </w:rPr>
        <w:fldChar w:fldCharType="end"/>
      </w:r>
    </w:p>
    <w:p w14:paraId="38B5319F" w14:textId="22B6E3E6" w:rsidR="00BB07E6" w:rsidRDefault="00BB07E6">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_Toc123652480 \h </w:instrText>
      </w:r>
      <w:r>
        <w:rPr>
          <w:noProof/>
        </w:rPr>
      </w:r>
      <w:r>
        <w:rPr>
          <w:noProof/>
        </w:rPr>
        <w:fldChar w:fldCharType="separate"/>
      </w:r>
      <w:r>
        <w:rPr>
          <w:noProof/>
        </w:rPr>
        <w:t>66</w:t>
      </w:r>
      <w:r>
        <w:rPr>
          <w:noProof/>
        </w:rPr>
        <w:fldChar w:fldCharType="end"/>
      </w:r>
    </w:p>
    <w:p w14:paraId="1A3D780F" w14:textId="7B384217" w:rsidR="00BB07E6" w:rsidRDefault="00BB07E6">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_Toc123652481 \h </w:instrText>
      </w:r>
      <w:r>
        <w:rPr>
          <w:noProof/>
        </w:rPr>
      </w:r>
      <w:r>
        <w:rPr>
          <w:noProof/>
        </w:rPr>
        <w:fldChar w:fldCharType="separate"/>
      </w:r>
      <w:r>
        <w:rPr>
          <w:noProof/>
        </w:rPr>
        <w:t>72</w:t>
      </w:r>
      <w:r>
        <w:rPr>
          <w:noProof/>
        </w:rPr>
        <w:fldChar w:fldCharType="end"/>
      </w:r>
    </w:p>
    <w:p w14:paraId="43339304" w14:textId="498C27CA" w:rsidR="00BB07E6" w:rsidRDefault="00BB07E6">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_Toc123652482 \h </w:instrText>
      </w:r>
      <w:r>
        <w:rPr>
          <w:noProof/>
        </w:rPr>
      </w:r>
      <w:r>
        <w:rPr>
          <w:noProof/>
        </w:rPr>
        <w:fldChar w:fldCharType="separate"/>
      </w:r>
      <w:r>
        <w:rPr>
          <w:noProof/>
        </w:rPr>
        <w:t>72</w:t>
      </w:r>
      <w:r>
        <w:rPr>
          <w:noProof/>
        </w:rPr>
        <w:fldChar w:fldCharType="end"/>
      </w:r>
    </w:p>
    <w:p w14:paraId="2C9BE9CE" w14:textId="76098DCB" w:rsidR="00BB07E6" w:rsidRDefault="00BB07E6">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_Toc123652483 \h </w:instrText>
      </w:r>
      <w:r>
        <w:rPr>
          <w:noProof/>
        </w:rPr>
      </w:r>
      <w:r>
        <w:rPr>
          <w:noProof/>
        </w:rPr>
        <w:fldChar w:fldCharType="separate"/>
      </w:r>
      <w:r>
        <w:rPr>
          <w:noProof/>
        </w:rPr>
        <w:t>72</w:t>
      </w:r>
      <w:r>
        <w:rPr>
          <w:noProof/>
        </w:rPr>
        <w:fldChar w:fldCharType="end"/>
      </w:r>
    </w:p>
    <w:p w14:paraId="74654625" w14:textId="72FEFB21" w:rsidR="00BB07E6" w:rsidRDefault="00BB07E6">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_Toc123652484 \h </w:instrText>
      </w:r>
      <w:r>
        <w:rPr>
          <w:noProof/>
        </w:rPr>
      </w:r>
      <w:r>
        <w:rPr>
          <w:noProof/>
        </w:rPr>
        <w:fldChar w:fldCharType="separate"/>
      </w:r>
      <w:r>
        <w:rPr>
          <w:noProof/>
        </w:rPr>
        <w:t>73</w:t>
      </w:r>
      <w:r>
        <w:rPr>
          <w:noProof/>
        </w:rPr>
        <w:fldChar w:fldCharType="end"/>
      </w:r>
    </w:p>
    <w:p w14:paraId="6C40F020" w14:textId="19833BDF" w:rsidR="00BB07E6" w:rsidRDefault="00BB07E6">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_Toc123652485 \h </w:instrText>
      </w:r>
      <w:r>
        <w:rPr>
          <w:noProof/>
        </w:rPr>
      </w:r>
      <w:r>
        <w:rPr>
          <w:noProof/>
        </w:rPr>
        <w:fldChar w:fldCharType="separate"/>
      </w:r>
      <w:r>
        <w:rPr>
          <w:noProof/>
        </w:rPr>
        <w:t>91</w:t>
      </w:r>
      <w:r>
        <w:rPr>
          <w:noProof/>
        </w:rPr>
        <w:fldChar w:fldCharType="end"/>
      </w:r>
    </w:p>
    <w:p w14:paraId="1248F10A" w14:textId="18137D47" w:rsidR="00BB07E6" w:rsidRDefault="00BB07E6">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_Toc123652486 \h </w:instrText>
      </w:r>
      <w:r>
        <w:rPr>
          <w:noProof/>
        </w:rPr>
      </w:r>
      <w:r>
        <w:rPr>
          <w:noProof/>
        </w:rPr>
        <w:fldChar w:fldCharType="separate"/>
      </w:r>
      <w:r>
        <w:rPr>
          <w:noProof/>
        </w:rPr>
        <w:t>91</w:t>
      </w:r>
      <w:r>
        <w:rPr>
          <w:noProof/>
        </w:rPr>
        <w:fldChar w:fldCharType="end"/>
      </w:r>
    </w:p>
    <w:p w14:paraId="1353D863" w14:textId="59AE6041" w:rsidR="00BB07E6" w:rsidRDefault="00BB07E6">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_Toc123652487 \h </w:instrText>
      </w:r>
      <w:r>
        <w:rPr>
          <w:noProof/>
        </w:rPr>
      </w:r>
      <w:r>
        <w:rPr>
          <w:noProof/>
        </w:rPr>
        <w:fldChar w:fldCharType="separate"/>
      </w:r>
      <w:r>
        <w:rPr>
          <w:noProof/>
        </w:rPr>
        <w:t>91</w:t>
      </w:r>
      <w:r>
        <w:rPr>
          <w:noProof/>
        </w:rPr>
        <w:fldChar w:fldCharType="end"/>
      </w:r>
    </w:p>
    <w:p w14:paraId="12A119F2" w14:textId="66244EB4" w:rsidR="00BB07E6" w:rsidRDefault="00BB07E6">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_Toc123652488 \h </w:instrText>
      </w:r>
      <w:r>
        <w:rPr>
          <w:noProof/>
        </w:rPr>
      </w:r>
      <w:r>
        <w:rPr>
          <w:noProof/>
        </w:rPr>
        <w:fldChar w:fldCharType="separate"/>
      </w:r>
      <w:r>
        <w:rPr>
          <w:noProof/>
        </w:rPr>
        <w:t>91</w:t>
      </w:r>
      <w:r>
        <w:rPr>
          <w:noProof/>
        </w:rPr>
        <w:fldChar w:fldCharType="end"/>
      </w:r>
    </w:p>
    <w:p w14:paraId="496D136F" w14:textId="6A1C00EA" w:rsidR="00BB07E6" w:rsidRDefault="00BB07E6">
      <w:pPr>
        <w:pStyle w:val="TOC4"/>
        <w:rPr>
          <w:rFonts w:asciiTheme="minorHAnsi" w:eastAsiaTheme="minorEastAsia" w:hAnsiTheme="minorHAnsi" w:cstheme="minorBidi"/>
          <w:noProof/>
          <w:sz w:val="22"/>
          <w:szCs w:val="22"/>
          <w:lang w:eastAsia="en-GB"/>
        </w:rPr>
      </w:pPr>
      <w:r>
        <w:rPr>
          <w:noProof/>
        </w:rPr>
        <w:lastRenderedPageBreak/>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_Toc123652489 \h </w:instrText>
      </w:r>
      <w:r>
        <w:rPr>
          <w:noProof/>
        </w:rPr>
      </w:r>
      <w:r>
        <w:rPr>
          <w:noProof/>
        </w:rPr>
        <w:fldChar w:fldCharType="separate"/>
      </w:r>
      <w:r>
        <w:rPr>
          <w:noProof/>
        </w:rPr>
        <w:t>91</w:t>
      </w:r>
      <w:r>
        <w:rPr>
          <w:noProof/>
        </w:rPr>
        <w:fldChar w:fldCharType="end"/>
      </w:r>
    </w:p>
    <w:p w14:paraId="788F5DD7" w14:textId="56274DBC" w:rsidR="00BB07E6" w:rsidRDefault="00BB07E6">
      <w:pPr>
        <w:pStyle w:val="TOC2"/>
        <w:rPr>
          <w:rFonts w:asciiTheme="minorHAnsi" w:eastAsiaTheme="minorEastAsia" w:hAnsiTheme="minorHAnsi" w:cstheme="minorBidi"/>
          <w:noProof/>
          <w:sz w:val="22"/>
          <w:szCs w:val="22"/>
          <w:lang w:eastAsia="en-GB"/>
        </w:rPr>
      </w:pPr>
      <w:r w:rsidRPr="00385970">
        <w:rPr>
          <w:noProof/>
          <w:lang w:val="en-US"/>
        </w:rPr>
        <w:t>8.4</w:t>
      </w:r>
      <w:r>
        <w:rPr>
          <w:rFonts w:asciiTheme="minorHAnsi" w:eastAsiaTheme="minorEastAsia" w:hAnsiTheme="minorHAnsi" w:cstheme="minorBidi"/>
          <w:noProof/>
          <w:sz w:val="22"/>
          <w:szCs w:val="22"/>
          <w:lang w:eastAsia="en-GB"/>
        </w:rPr>
        <w:tab/>
      </w:r>
      <w:r w:rsidRPr="00385970">
        <w:rPr>
          <w:noProof/>
          <w:lang w:val="en-US"/>
        </w:rPr>
        <w:t>MCPTT service configuration document</w:t>
      </w:r>
      <w:r>
        <w:rPr>
          <w:noProof/>
        </w:rPr>
        <w:tab/>
      </w:r>
      <w:r>
        <w:rPr>
          <w:noProof/>
        </w:rPr>
        <w:fldChar w:fldCharType="begin" w:fldLock="1"/>
      </w:r>
      <w:r>
        <w:rPr>
          <w:noProof/>
        </w:rPr>
        <w:instrText xml:space="preserve"> PAGEREF _Toc123652490 \h </w:instrText>
      </w:r>
      <w:r>
        <w:rPr>
          <w:noProof/>
        </w:rPr>
      </w:r>
      <w:r>
        <w:rPr>
          <w:noProof/>
        </w:rPr>
        <w:fldChar w:fldCharType="separate"/>
      </w:r>
      <w:r>
        <w:rPr>
          <w:noProof/>
        </w:rPr>
        <w:t>92</w:t>
      </w:r>
      <w:r>
        <w:rPr>
          <w:noProof/>
        </w:rPr>
        <w:fldChar w:fldCharType="end"/>
      </w:r>
    </w:p>
    <w:p w14:paraId="2F0FFD1D" w14:textId="03D506A8" w:rsidR="00BB07E6" w:rsidRDefault="00BB07E6">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_Toc123652491 \h </w:instrText>
      </w:r>
      <w:r>
        <w:rPr>
          <w:noProof/>
        </w:rPr>
      </w:r>
      <w:r>
        <w:rPr>
          <w:noProof/>
        </w:rPr>
        <w:fldChar w:fldCharType="separate"/>
      </w:r>
      <w:r>
        <w:rPr>
          <w:noProof/>
        </w:rPr>
        <w:t>92</w:t>
      </w:r>
      <w:r>
        <w:rPr>
          <w:noProof/>
        </w:rPr>
        <w:fldChar w:fldCharType="end"/>
      </w:r>
    </w:p>
    <w:p w14:paraId="136E0CB1" w14:textId="1AA55F60" w:rsidR="00BB07E6" w:rsidRDefault="00BB07E6">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_Toc123652492 \h </w:instrText>
      </w:r>
      <w:r>
        <w:rPr>
          <w:noProof/>
        </w:rPr>
      </w:r>
      <w:r>
        <w:rPr>
          <w:noProof/>
        </w:rPr>
        <w:fldChar w:fldCharType="separate"/>
      </w:r>
      <w:r>
        <w:rPr>
          <w:noProof/>
        </w:rPr>
        <w:t>92</w:t>
      </w:r>
      <w:r>
        <w:rPr>
          <w:noProof/>
        </w:rPr>
        <w:fldChar w:fldCharType="end"/>
      </w:r>
    </w:p>
    <w:p w14:paraId="7FE99CE4" w14:textId="7579E7AE" w:rsidR="00BB07E6" w:rsidRDefault="00BB07E6">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_Toc123652493 \h </w:instrText>
      </w:r>
      <w:r>
        <w:rPr>
          <w:noProof/>
        </w:rPr>
      </w:r>
      <w:r>
        <w:rPr>
          <w:noProof/>
        </w:rPr>
        <w:fldChar w:fldCharType="separate"/>
      </w:r>
      <w:r>
        <w:rPr>
          <w:noProof/>
        </w:rPr>
        <w:t>92</w:t>
      </w:r>
      <w:r>
        <w:rPr>
          <w:noProof/>
        </w:rPr>
        <w:fldChar w:fldCharType="end"/>
      </w:r>
    </w:p>
    <w:p w14:paraId="4034D8AE" w14:textId="1FBA109F" w:rsidR="00BB07E6" w:rsidRDefault="00BB07E6">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_Toc123652494 \h </w:instrText>
      </w:r>
      <w:r>
        <w:rPr>
          <w:noProof/>
        </w:rPr>
      </w:r>
      <w:r>
        <w:rPr>
          <w:noProof/>
        </w:rPr>
        <w:fldChar w:fldCharType="separate"/>
      </w:r>
      <w:r>
        <w:rPr>
          <w:noProof/>
        </w:rPr>
        <w:t>94</w:t>
      </w:r>
      <w:r>
        <w:rPr>
          <w:noProof/>
        </w:rPr>
        <w:fldChar w:fldCharType="end"/>
      </w:r>
    </w:p>
    <w:p w14:paraId="46695CCF" w14:textId="4466B305" w:rsidR="00BB07E6" w:rsidRDefault="00BB07E6">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_Toc123652495 \h </w:instrText>
      </w:r>
      <w:r>
        <w:rPr>
          <w:noProof/>
        </w:rPr>
      </w:r>
      <w:r>
        <w:rPr>
          <w:noProof/>
        </w:rPr>
        <w:fldChar w:fldCharType="separate"/>
      </w:r>
      <w:r>
        <w:rPr>
          <w:noProof/>
        </w:rPr>
        <w:t>94</w:t>
      </w:r>
      <w:r>
        <w:rPr>
          <w:noProof/>
        </w:rPr>
        <w:fldChar w:fldCharType="end"/>
      </w:r>
    </w:p>
    <w:p w14:paraId="531A439F" w14:textId="5683B2FB" w:rsidR="00BB07E6" w:rsidRDefault="00BB07E6">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_Toc123652496 \h </w:instrText>
      </w:r>
      <w:r>
        <w:rPr>
          <w:noProof/>
        </w:rPr>
      </w:r>
      <w:r>
        <w:rPr>
          <w:noProof/>
        </w:rPr>
        <w:fldChar w:fldCharType="separate"/>
      </w:r>
      <w:r>
        <w:rPr>
          <w:noProof/>
        </w:rPr>
        <w:t>98</w:t>
      </w:r>
      <w:r>
        <w:rPr>
          <w:noProof/>
        </w:rPr>
        <w:fldChar w:fldCharType="end"/>
      </w:r>
    </w:p>
    <w:p w14:paraId="31A0FD1C" w14:textId="667C768D" w:rsidR="00BB07E6" w:rsidRDefault="00BB07E6">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_Toc123652497 \h </w:instrText>
      </w:r>
      <w:r>
        <w:rPr>
          <w:noProof/>
        </w:rPr>
      </w:r>
      <w:r>
        <w:rPr>
          <w:noProof/>
        </w:rPr>
        <w:fldChar w:fldCharType="separate"/>
      </w:r>
      <w:r>
        <w:rPr>
          <w:noProof/>
        </w:rPr>
        <w:t>98</w:t>
      </w:r>
      <w:r>
        <w:rPr>
          <w:noProof/>
        </w:rPr>
        <w:fldChar w:fldCharType="end"/>
      </w:r>
    </w:p>
    <w:p w14:paraId="081AE68E" w14:textId="4B22A522" w:rsidR="00BB07E6" w:rsidRDefault="00BB07E6">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_Toc123652498 \h </w:instrText>
      </w:r>
      <w:r>
        <w:rPr>
          <w:noProof/>
        </w:rPr>
      </w:r>
      <w:r>
        <w:rPr>
          <w:noProof/>
        </w:rPr>
        <w:fldChar w:fldCharType="separate"/>
      </w:r>
      <w:r>
        <w:rPr>
          <w:noProof/>
        </w:rPr>
        <w:t>98</w:t>
      </w:r>
      <w:r>
        <w:rPr>
          <w:noProof/>
        </w:rPr>
        <w:fldChar w:fldCharType="end"/>
      </w:r>
    </w:p>
    <w:p w14:paraId="0B0B7EBA" w14:textId="6026B3BE" w:rsidR="00BB07E6" w:rsidRDefault="00BB07E6">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_Toc123652499 \h </w:instrText>
      </w:r>
      <w:r>
        <w:rPr>
          <w:noProof/>
        </w:rPr>
      </w:r>
      <w:r>
        <w:rPr>
          <w:noProof/>
        </w:rPr>
        <w:fldChar w:fldCharType="separate"/>
      </w:r>
      <w:r>
        <w:rPr>
          <w:noProof/>
        </w:rPr>
        <w:t>101</w:t>
      </w:r>
      <w:r>
        <w:rPr>
          <w:noProof/>
        </w:rPr>
        <w:fldChar w:fldCharType="end"/>
      </w:r>
    </w:p>
    <w:p w14:paraId="53094E55" w14:textId="66E5594E" w:rsidR="00BB07E6" w:rsidRDefault="00BB07E6">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_Toc123652500 \h </w:instrText>
      </w:r>
      <w:r>
        <w:rPr>
          <w:noProof/>
        </w:rPr>
      </w:r>
      <w:r>
        <w:rPr>
          <w:noProof/>
        </w:rPr>
        <w:fldChar w:fldCharType="separate"/>
      </w:r>
      <w:r>
        <w:rPr>
          <w:noProof/>
        </w:rPr>
        <w:t>105</w:t>
      </w:r>
      <w:r>
        <w:rPr>
          <w:noProof/>
        </w:rPr>
        <w:fldChar w:fldCharType="end"/>
      </w:r>
    </w:p>
    <w:p w14:paraId="270EE587" w14:textId="260583B1" w:rsidR="00BB07E6" w:rsidRDefault="00BB07E6">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_Toc123652501 \h </w:instrText>
      </w:r>
      <w:r>
        <w:rPr>
          <w:noProof/>
        </w:rPr>
      </w:r>
      <w:r>
        <w:rPr>
          <w:noProof/>
        </w:rPr>
        <w:fldChar w:fldCharType="separate"/>
      </w:r>
      <w:r>
        <w:rPr>
          <w:noProof/>
        </w:rPr>
        <w:t>105</w:t>
      </w:r>
      <w:r>
        <w:rPr>
          <w:noProof/>
        </w:rPr>
        <w:fldChar w:fldCharType="end"/>
      </w:r>
    </w:p>
    <w:p w14:paraId="01882CEF" w14:textId="7308A083" w:rsidR="00BB07E6" w:rsidRDefault="00BB07E6">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_Toc123652502 \h </w:instrText>
      </w:r>
      <w:r>
        <w:rPr>
          <w:noProof/>
        </w:rPr>
      </w:r>
      <w:r>
        <w:rPr>
          <w:noProof/>
        </w:rPr>
        <w:fldChar w:fldCharType="separate"/>
      </w:r>
      <w:r>
        <w:rPr>
          <w:noProof/>
        </w:rPr>
        <w:t>105</w:t>
      </w:r>
      <w:r>
        <w:rPr>
          <w:noProof/>
        </w:rPr>
        <w:fldChar w:fldCharType="end"/>
      </w:r>
    </w:p>
    <w:p w14:paraId="60308BD6" w14:textId="462B06D6" w:rsidR="00BB07E6" w:rsidRDefault="00BB07E6">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_Toc123652503 \h </w:instrText>
      </w:r>
      <w:r>
        <w:rPr>
          <w:noProof/>
        </w:rPr>
      </w:r>
      <w:r>
        <w:rPr>
          <w:noProof/>
        </w:rPr>
        <w:fldChar w:fldCharType="separate"/>
      </w:r>
      <w:r>
        <w:rPr>
          <w:noProof/>
        </w:rPr>
        <w:t>105</w:t>
      </w:r>
      <w:r>
        <w:rPr>
          <w:noProof/>
        </w:rPr>
        <w:fldChar w:fldCharType="end"/>
      </w:r>
    </w:p>
    <w:p w14:paraId="417187BB" w14:textId="3B6CC494" w:rsidR="00BB07E6" w:rsidRDefault="00BB07E6">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_Toc123652504 \h </w:instrText>
      </w:r>
      <w:r>
        <w:rPr>
          <w:noProof/>
        </w:rPr>
      </w:r>
      <w:r>
        <w:rPr>
          <w:noProof/>
        </w:rPr>
        <w:fldChar w:fldCharType="separate"/>
      </w:r>
      <w:r>
        <w:rPr>
          <w:noProof/>
        </w:rPr>
        <w:t>105</w:t>
      </w:r>
      <w:r>
        <w:rPr>
          <w:noProof/>
        </w:rPr>
        <w:fldChar w:fldCharType="end"/>
      </w:r>
    </w:p>
    <w:p w14:paraId="3B70E0F5" w14:textId="1455DFE2" w:rsidR="00BB07E6" w:rsidRDefault="00BB07E6">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_Toc123652505 \h </w:instrText>
      </w:r>
      <w:r>
        <w:rPr>
          <w:noProof/>
        </w:rPr>
      </w:r>
      <w:r>
        <w:rPr>
          <w:noProof/>
        </w:rPr>
        <w:fldChar w:fldCharType="separate"/>
      </w:r>
      <w:r>
        <w:rPr>
          <w:noProof/>
        </w:rPr>
        <w:t>105</w:t>
      </w:r>
      <w:r>
        <w:rPr>
          <w:noProof/>
        </w:rPr>
        <w:fldChar w:fldCharType="end"/>
      </w:r>
    </w:p>
    <w:p w14:paraId="7472F08A" w14:textId="25AC609A" w:rsidR="00BB07E6" w:rsidRDefault="00BB07E6">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_Toc123652506 \h </w:instrText>
      </w:r>
      <w:r>
        <w:rPr>
          <w:noProof/>
        </w:rPr>
      </w:r>
      <w:r>
        <w:rPr>
          <w:noProof/>
        </w:rPr>
        <w:fldChar w:fldCharType="separate"/>
      </w:r>
      <w:r>
        <w:rPr>
          <w:noProof/>
        </w:rPr>
        <w:t>105</w:t>
      </w:r>
      <w:r>
        <w:rPr>
          <w:noProof/>
        </w:rPr>
        <w:fldChar w:fldCharType="end"/>
      </w:r>
    </w:p>
    <w:p w14:paraId="7882E0A8" w14:textId="290E5D36" w:rsidR="00BB07E6" w:rsidRDefault="00BB07E6">
      <w:pPr>
        <w:pStyle w:val="TOC2"/>
        <w:rPr>
          <w:rFonts w:asciiTheme="minorHAnsi" w:eastAsiaTheme="minorEastAsia" w:hAnsiTheme="minorHAnsi" w:cstheme="minorBidi"/>
          <w:noProof/>
          <w:sz w:val="22"/>
          <w:szCs w:val="22"/>
          <w:lang w:eastAsia="en-GB"/>
        </w:rPr>
      </w:pPr>
      <w:r w:rsidRPr="00385970">
        <w:rPr>
          <w:noProof/>
          <w:lang w:val="fr-FR"/>
        </w:rPr>
        <w:t>9.2</w:t>
      </w:r>
      <w:r>
        <w:rPr>
          <w:rFonts w:asciiTheme="minorHAnsi" w:eastAsiaTheme="minorEastAsia" w:hAnsiTheme="minorHAnsi" w:cstheme="minorBidi"/>
          <w:noProof/>
          <w:sz w:val="22"/>
          <w:szCs w:val="22"/>
          <w:lang w:eastAsia="en-GB"/>
        </w:rPr>
        <w:tab/>
      </w:r>
      <w:r w:rsidRPr="00385970">
        <w:rPr>
          <w:noProof/>
          <w:lang w:val="fr-FR"/>
        </w:rPr>
        <w:t>MCVideo UE configuration document</w:t>
      </w:r>
      <w:r>
        <w:rPr>
          <w:noProof/>
        </w:rPr>
        <w:tab/>
      </w:r>
      <w:r>
        <w:rPr>
          <w:noProof/>
        </w:rPr>
        <w:fldChar w:fldCharType="begin" w:fldLock="1"/>
      </w:r>
      <w:r>
        <w:rPr>
          <w:noProof/>
        </w:rPr>
        <w:instrText xml:space="preserve"> PAGEREF _Toc123652507 \h </w:instrText>
      </w:r>
      <w:r>
        <w:rPr>
          <w:noProof/>
        </w:rPr>
      </w:r>
      <w:r>
        <w:rPr>
          <w:noProof/>
        </w:rPr>
        <w:fldChar w:fldCharType="separate"/>
      </w:r>
      <w:r>
        <w:rPr>
          <w:noProof/>
        </w:rPr>
        <w:t>105</w:t>
      </w:r>
      <w:r>
        <w:rPr>
          <w:noProof/>
        </w:rPr>
        <w:fldChar w:fldCharType="end"/>
      </w:r>
    </w:p>
    <w:p w14:paraId="4FF1770E" w14:textId="2E46C956" w:rsidR="00BB07E6" w:rsidRDefault="00BB07E6">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_Toc123652508 \h </w:instrText>
      </w:r>
      <w:r>
        <w:rPr>
          <w:noProof/>
        </w:rPr>
      </w:r>
      <w:r>
        <w:rPr>
          <w:noProof/>
        </w:rPr>
        <w:fldChar w:fldCharType="separate"/>
      </w:r>
      <w:r>
        <w:rPr>
          <w:noProof/>
        </w:rPr>
        <w:t>105</w:t>
      </w:r>
      <w:r>
        <w:rPr>
          <w:noProof/>
        </w:rPr>
        <w:fldChar w:fldCharType="end"/>
      </w:r>
    </w:p>
    <w:p w14:paraId="7D712ED2" w14:textId="671CF782" w:rsidR="00BB07E6" w:rsidRDefault="00BB07E6">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_Toc123652509 \h </w:instrText>
      </w:r>
      <w:r>
        <w:rPr>
          <w:noProof/>
        </w:rPr>
      </w:r>
      <w:r>
        <w:rPr>
          <w:noProof/>
        </w:rPr>
        <w:fldChar w:fldCharType="separate"/>
      </w:r>
      <w:r>
        <w:rPr>
          <w:noProof/>
        </w:rPr>
        <w:t>106</w:t>
      </w:r>
      <w:r>
        <w:rPr>
          <w:noProof/>
        </w:rPr>
        <w:fldChar w:fldCharType="end"/>
      </w:r>
    </w:p>
    <w:p w14:paraId="7A1E2D37" w14:textId="1692F4D8" w:rsidR="00BB07E6" w:rsidRDefault="00BB07E6">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_Toc123652510 \h </w:instrText>
      </w:r>
      <w:r>
        <w:rPr>
          <w:noProof/>
        </w:rPr>
      </w:r>
      <w:r>
        <w:rPr>
          <w:noProof/>
        </w:rPr>
        <w:fldChar w:fldCharType="separate"/>
      </w:r>
      <w:r>
        <w:rPr>
          <w:noProof/>
        </w:rPr>
        <w:t>106</w:t>
      </w:r>
      <w:r>
        <w:rPr>
          <w:noProof/>
        </w:rPr>
        <w:fldChar w:fldCharType="end"/>
      </w:r>
    </w:p>
    <w:p w14:paraId="72B98BCA" w14:textId="59E998E1" w:rsidR="00BB07E6" w:rsidRDefault="00BB07E6">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_Toc123652511 \h </w:instrText>
      </w:r>
      <w:r>
        <w:rPr>
          <w:noProof/>
        </w:rPr>
      </w:r>
      <w:r>
        <w:rPr>
          <w:noProof/>
        </w:rPr>
        <w:fldChar w:fldCharType="separate"/>
      </w:r>
      <w:r>
        <w:rPr>
          <w:noProof/>
        </w:rPr>
        <w:t>106</w:t>
      </w:r>
      <w:r>
        <w:rPr>
          <w:noProof/>
        </w:rPr>
        <w:fldChar w:fldCharType="end"/>
      </w:r>
    </w:p>
    <w:p w14:paraId="5334CB7A" w14:textId="770ECDEB" w:rsidR="00BB07E6" w:rsidRDefault="00BB07E6">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_Toc123652512 \h </w:instrText>
      </w:r>
      <w:r>
        <w:rPr>
          <w:noProof/>
        </w:rPr>
      </w:r>
      <w:r>
        <w:rPr>
          <w:noProof/>
        </w:rPr>
        <w:fldChar w:fldCharType="separate"/>
      </w:r>
      <w:r>
        <w:rPr>
          <w:noProof/>
        </w:rPr>
        <w:t>107</w:t>
      </w:r>
      <w:r>
        <w:rPr>
          <w:noProof/>
        </w:rPr>
        <w:fldChar w:fldCharType="end"/>
      </w:r>
    </w:p>
    <w:p w14:paraId="2B6EF458" w14:textId="0B7CF136" w:rsidR="00BB07E6" w:rsidRDefault="00BB07E6">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_Toc123652513 \h </w:instrText>
      </w:r>
      <w:r>
        <w:rPr>
          <w:noProof/>
        </w:rPr>
      </w:r>
      <w:r>
        <w:rPr>
          <w:noProof/>
        </w:rPr>
        <w:fldChar w:fldCharType="separate"/>
      </w:r>
      <w:r>
        <w:rPr>
          <w:noProof/>
        </w:rPr>
        <w:t>107</w:t>
      </w:r>
      <w:r>
        <w:rPr>
          <w:noProof/>
        </w:rPr>
        <w:fldChar w:fldCharType="end"/>
      </w:r>
    </w:p>
    <w:p w14:paraId="5AA09275" w14:textId="02850958" w:rsidR="00BB07E6" w:rsidRDefault="00BB07E6">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_Toc123652514 \h </w:instrText>
      </w:r>
      <w:r>
        <w:rPr>
          <w:noProof/>
        </w:rPr>
      </w:r>
      <w:r>
        <w:rPr>
          <w:noProof/>
        </w:rPr>
        <w:fldChar w:fldCharType="separate"/>
      </w:r>
      <w:r>
        <w:rPr>
          <w:noProof/>
        </w:rPr>
        <w:t>110</w:t>
      </w:r>
      <w:r>
        <w:rPr>
          <w:noProof/>
        </w:rPr>
        <w:fldChar w:fldCharType="end"/>
      </w:r>
    </w:p>
    <w:p w14:paraId="5D1F7F13" w14:textId="4BEE3A76" w:rsidR="00BB07E6" w:rsidRDefault="00BB07E6">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_Toc123652515 \h </w:instrText>
      </w:r>
      <w:r>
        <w:rPr>
          <w:noProof/>
        </w:rPr>
      </w:r>
      <w:r>
        <w:rPr>
          <w:noProof/>
        </w:rPr>
        <w:fldChar w:fldCharType="separate"/>
      </w:r>
      <w:r>
        <w:rPr>
          <w:noProof/>
        </w:rPr>
        <w:t>110</w:t>
      </w:r>
      <w:r>
        <w:rPr>
          <w:noProof/>
        </w:rPr>
        <w:fldChar w:fldCharType="end"/>
      </w:r>
    </w:p>
    <w:p w14:paraId="1C5ADD50" w14:textId="7F819B8E" w:rsidR="00BB07E6" w:rsidRDefault="00BB07E6">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_Toc123652516 \h </w:instrText>
      </w:r>
      <w:r>
        <w:rPr>
          <w:noProof/>
        </w:rPr>
      </w:r>
      <w:r>
        <w:rPr>
          <w:noProof/>
        </w:rPr>
        <w:fldChar w:fldCharType="separate"/>
      </w:r>
      <w:r>
        <w:rPr>
          <w:noProof/>
        </w:rPr>
        <w:t>110</w:t>
      </w:r>
      <w:r>
        <w:rPr>
          <w:noProof/>
        </w:rPr>
        <w:fldChar w:fldCharType="end"/>
      </w:r>
    </w:p>
    <w:p w14:paraId="64E8FEA2" w14:textId="40F13230" w:rsidR="00BB07E6" w:rsidRDefault="00BB07E6">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_Toc123652517 \h </w:instrText>
      </w:r>
      <w:r>
        <w:rPr>
          <w:noProof/>
        </w:rPr>
      </w:r>
      <w:r>
        <w:rPr>
          <w:noProof/>
        </w:rPr>
        <w:fldChar w:fldCharType="separate"/>
      </w:r>
      <w:r>
        <w:rPr>
          <w:noProof/>
        </w:rPr>
        <w:t>111</w:t>
      </w:r>
      <w:r>
        <w:rPr>
          <w:noProof/>
        </w:rPr>
        <w:fldChar w:fldCharType="end"/>
      </w:r>
    </w:p>
    <w:p w14:paraId="597D6C02" w14:textId="32F2F1D1" w:rsidR="00BB07E6" w:rsidRDefault="00BB07E6">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_Toc123652518 \h </w:instrText>
      </w:r>
      <w:r>
        <w:rPr>
          <w:noProof/>
        </w:rPr>
      </w:r>
      <w:r>
        <w:rPr>
          <w:noProof/>
        </w:rPr>
        <w:fldChar w:fldCharType="separate"/>
      </w:r>
      <w:r>
        <w:rPr>
          <w:noProof/>
        </w:rPr>
        <w:t>113</w:t>
      </w:r>
      <w:r>
        <w:rPr>
          <w:noProof/>
        </w:rPr>
        <w:fldChar w:fldCharType="end"/>
      </w:r>
    </w:p>
    <w:p w14:paraId="3BA57CCB" w14:textId="7C26CAA6" w:rsidR="00BB07E6" w:rsidRDefault="00BB07E6">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_Toc123652519 \h </w:instrText>
      </w:r>
      <w:r>
        <w:rPr>
          <w:noProof/>
        </w:rPr>
      </w:r>
      <w:r>
        <w:rPr>
          <w:noProof/>
        </w:rPr>
        <w:fldChar w:fldCharType="separate"/>
      </w:r>
      <w:r>
        <w:rPr>
          <w:noProof/>
        </w:rPr>
        <w:t>113</w:t>
      </w:r>
      <w:r>
        <w:rPr>
          <w:noProof/>
        </w:rPr>
        <w:fldChar w:fldCharType="end"/>
      </w:r>
    </w:p>
    <w:p w14:paraId="56B13915" w14:textId="206DA14A" w:rsidR="00BB07E6" w:rsidRDefault="00BB07E6">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_Toc123652520 \h </w:instrText>
      </w:r>
      <w:r>
        <w:rPr>
          <w:noProof/>
        </w:rPr>
      </w:r>
      <w:r>
        <w:rPr>
          <w:noProof/>
        </w:rPr>
        <w:fldChar w:fldCharType="separate"/>
      </w:r>
      <w:r>
        <w:rPr>
          <w:noProof/>
        </w:rPr>
        <w:t>113</w:t>
      </w:r>
      <w:r>
        <w:rPr>
          <w:noProof/>
        </w:rPr>
        <w:fldChar w:fldCharType="end"/>
      </w:r>
    </w:p>
    <w:p w14:paraId="67E7C374" w14:textId="6B727EEF" w:rsidR="00BB07E6" w:rsidRDefault="00BB07E6">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_Toc123652521 \h </w:instrText>
      </w:r>
      <w:r>
        <w:rPr>
          <w:noProof/>
        </w:rPr>
      </w:r>
      <w:r>
        <w:rPr>
          <w:noProof/>
        </w:rPr>
        <w:fldChar w:fldCharType="separate"/>
      </w:r>
      <w:r>
        <w:rPr>
          <w:noProof/>
        </w:rPr>
        <w:t>113</w:t>
      </w:r>
      <w:r>
        <w:rPr>
          <w:noProof/>
        </w:rPr>
        <w:fldChar w:fldCharType="end"/>
      </w:r>
    </w:p>
    <w:p w14:paraId="41421767" w14:textId="442FDD1E" w:rsidR="00BB07E6" w:rsidRDefault="00BB07E6">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_Toc123652522 \h </w:instrText>
      </w:r>
      <w:r>
        <w:rPr>
          <w:noProof/>
        </w:rPr>
      </w:r>
      <w:r>
        <w:rPr>
          <w:noProof/>
        </w:rPr>
        <w:fldChar w:fldCharType="separate"/>
      </w:r>
      <w:r>
        <w:rPr>
          <w:noProof/>
        </w:rPr>
        <w:t>113</w:t>
      </w:r>
      <w:r>
        <w:rPr>
          <w:noProof/>
        </w:rPr>
        <w:fldChar w:fldCharType="end"/>
      </w:r>
    </w:p>
    <w:p w14:paraId="1F88913A" w14:textId="7ACDAA99" w:rsidR="00BB07E6" w:rsidRDefault="00BB07E6">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_Toc123652523 \h </w:instrText>
      </w:r>
      <w:r>
        <w:rPr>
          <w:noProof/>
        </w:rPr>
      </w:r>
      <w:r>
        <w:rPr>
          <w:noProof/>
        </w:rPr>
        <w:fldChar w:fldCharType="separate"/>
      </w:r>
      <w:r>
        <w:rPr>
          <w:noProof/>
        </w:rPr>
        <w:t>113</w:t>
      </w:r>
      <w:r>
        <w:rPr>
          <w:noProof/>
        </w:rPr>
        <w:fldChar w:fldCharType="end"/>
      </w:r>
    </w:p>
    <w:p w14:paraId="55382A7F" w14:textId="2070E61C" w:rsidR="00BB07E6" w:rsidRDefault="00BB07E6">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_Toc123652524 \h </w:instrText>
      </w:r>
      <w:r>
        <w:rPr>
          <w:noProof/>
        </w:rPr>
      </w:r>
      <w:r>
        <w:rPr>
          <w:noProof/>
        </w:rPr>
        <w:fldChar w:fldCharType="separate"/>
      </w:r>
      <w:r>
        <w:rPr>
          <w:noProof/>
        </w:rPr>
        <w:t>113</w:t>
      </w:r>
      <w:r>
        <w:rPr>
          <w:noProof/>
        </w:rPr>
        <w:fldChar w:fldCharType="end"/>
      </w:r>
    </w:p>
    <w:p w14:paraId="66C32E77" w14:textId="0BA83992" w:rsidR="00BB07E6" w:rsidRDefault="00BB07E6">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_Toc123652525 \h </w:instrText>
      </w:r>
      <w:r>
        <w:rPr>
          <w:noProof/>
        </w:rPr>
      </w:r>
      <w:r>
        <w:rPr>
          <w:noProof/>
        </w:rPr>
        <w:fldChar w:fldCharType="separate"/>
      </w:r>
      <w:r>
        <w:rPr>
          <w:noProof/>
        </w:rPr>
        <w:t>113</w:t>
      </w:r>
      <w:r>
        <w:rPr>
          <w:noProof/>
        </w:rPr>
        <w:fldChar w:fldCharType="end"/>
      </w:r>
    </w:p>
    <w:p w14:paraId="68DA6D62" w14:textId="412ADB32" w:rsidR="00BB07E6" w:rsidRDefault="00BB07E6">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_Toc123652526 \h </w:instrText>
      </w:r>
      <w:r>
        <w:rPr>
          <w:noProof/>
        </w:rPr>
      </w:r>
      <w:r>
        <w:rPr>
          <w:noProof/>
        </w:rPr>
        <w:fldChar w:fldCharType="separate"/>
      </w:r>
      <w:r>
        <w:rPr>
          <w:noProof/>
        </w:rPr>
        <w:t>114</w:t>
      </w:r>
      <w:r>
        <w:rPr>
          <w:noProof/>
        </w:rPr>
        <w:fldChar w:fldCharType="end"/>
      </w:r>
    </w:p>
    <w:p w14:paraId="1EA346DC" w14:textId="055BA4FB" w:rsidR="00BB07E6" w:rsidRDefault="00BB07E6">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_Toc123652527 \h </w:instrText>
      </w:r>
      <w:r>
        <w:rPr>
          <w:noProof/>
        </w:rPr>
      </w:r>
      <w:r>
        <w:rPr>
          <w:noProof/>
        </w:rPr>
        <w:fldChar w:fldCharType="separate"/>
      </w:r>
      <w:r>
        <w:rPr>
          <w:noProof/>
        </w:rPr>
        <w:t>114</w:t>
      </w:r>
      <w:r>
        <w:rPr>
          <w:noProof/>
        </w:rPr>
        <w:fldChar w:fldCharType="end"/>
      </w:r>
    </w:p>
    <w:p w14:paraId="78E21BDE" w14:textId="35F5DE14" w:rsidR="00BB07E6" w:rsidRDefault="00BB07E6">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_Toc123652528 \h </w:instrText>
      </w:r>
      <w:r>
        <w:rPr>
          <w:noProof/>
        </w:rPr>
      </w:r>
      <w:r>
        <w:rPr>
          <w:noProof/>
        </w:rPr>
        <w:fldChar w:fldCharType="separate"/>
      </w:r>
      <w:r>
        <w:rPr>
          <w:noProof/>
        </w:rPr>
        <w:t>118</w:t>
      </w:r>
      <w:r>
        <w:rPr>
          <w:noProof/>
        </w:rPr>
        <w:fldChar w:fldCharType="end"/>
      </w:r>
    </w:p>
    <w:p w14:paraId="15540B76" w14:textId="4E7D049A" w:rsidR="00BB07E6" w:rsidRDefault="00BB07E6">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_Toc123652529 \h </w:instrText>
      </w:r>
      <w:r>
        <w:rPr>
          <w:noProof/>
        </w:rPr>
      </w:r>
      <w:r>
        <w:rPr>
          <w:noProof/>
        </w:rPr>
        <w:fldChar w:fldCharType="separate"/>
      </w:r>
      <w:r>
        <w:rPr>
          <w:noProof/>
        </w:rPr>
        <w:t>118</w:t>
      </w:r>
      <w:r>
        <w:rPr>
          <w:noProof/>
        </w:rPr>
        <w:fldChar w:fldCharType="end"/>
      </w:r>
    </w:p>
    <w:p w14:paraId="5448726D" w14:textId="4A0C124C" w:rsidR="00BB07E6" w:rsidRDefault="00BB07E6">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_Toc123652530 \h </w:instrText>
      </w:r>
      <w:r>
        <w:rPr>
          <w:noProof/>
        </w:rPr>
      </w:r>
      <w:r>
        <w:rPr>
          <w:noProof/>
        </w:rPr>
        <w:fldChar w:fldCharType="separate"/>
      </w:r>
      <w:r>
        <w:rPr>
          <w:noProof/>
        </w:rPr>
        <w:t>125</w:t>
      </w:r>
      <w:r>
        <w:rPr>
          <w:noProof/>
        </w:rPr>
        <w:fldChar w:fldCharType="end"/>
      </w:r>
    </w:p>
    <w:p w14:paraId="7A5AA127" w14:textId="0423782E" w:rsidR="00BB07E6" w:rsidRDefault="00BB07E6">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_Toc123652531 \h </w:instrText>
      </w:r>
      <w:r>
        <w:rPr>
          <w:noProof/>
        </w:rPr>
      </w:r>
      <w:r>
        <w:rPr>
          <w:noProof/>
        </w:rPr>
        <w:fldChar w:fldCharType="separate"/>
      </w:r>
      <w:r>
        <w:rPr>
          <w:noProof/>
        </w:rPr>
        <w:t>125</w:t>
      </w:r>
      <w:r>
        <w:rPr>
          <w:noProof/>
        </w:rPr>
        <w:fldChar w:fldCharType="end"/>
      </w:r>
    </w:p>
    <w:p w14:paraId="01E5420B" w14:textId="67973C81" w:rsidR="00BB07E6" w:rsidRDefault="00BB07E6">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_Toc123652532 \h </w:instrText>
      </w:r>
      <w:r>
        <w:rPr>
          <w:noProof/>
        </w:rPr>
      </w:r>
      <w:r>
        <w:rPr>
          <w:noProof/>
        </w:rPr>
        <w:fldChar w:fldCharType="separate"/>
      </w:r>
      <w:r>
        <w:rPr>
          <w:noProof/>
        </w:rPr>
        <w:t>125</w:t>
      </w:r>
      <w:r>
        <w:rPr>
          <w:noProof/>
        </w:rPr>
        <w:fldChar w:fldCharType="end"/>
      </w:r>
    </w:p>
    <w:p w14:paraId="532350A0" w14:textId="145E94EF" w:rsidR="00BB07E6" w:rsidRDefault="00BB07E6">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_Toc123652533 \h </w:instrText>
      </w:r>
      <w:r>
        <w:rPr>
          <w:noProof/>
        </w:rPr>
      </w:r>
      <w:r>
        <w:rPr>
          <w:noProof/>
        </w:rPr>
        <w:fldChar w:fldCharType="separate"/>
      </w:r>
      <w:r>
        <w:rPr>
          <w:noProof/>
        </w:rPr>
        <w:t>126</w:t>
      </w:r>
      <w:r>
        <w:rPr>
          <w:noProof/>
        </w:rPr>
        <w:fldChar w:fldCharType="end"/>
      </w:r>
    </w:p>
    <w:p w14:paraId="0CD8DF8D" w14:textId="1D48390A" w:rsidR="00BB07E6" w:rsidRDefault="00BB07E6">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_Toc123652534 \h </w:instrText>
      </w:r>
      <w:r>
        <w:rPr>
          <w:noProof/>
        </w:rPr>
      </w:r>
      <w:r>
        <w:rPr>
          <w:noProof/>
        </w:rPr>
        <w:fldChar w:fldCharType="separate"/>
      </w:r>
      <w:r>
        <w:rPr>
          <w:noProof/>
        </w:rPr>
        <w:t>140</w:t>
      </w:r>
      <w:r>
        <w:rPr>
          <w:noProof/>
        </w:rPr>
        <w:fldChar w:fldCharType="end"/>
      </w:r>
    </w:p>
    <w:p w14:paraId="7704CB08" w14:textId="0A1961E5" w:rsidR="00BB07E6" w:rsidRDefault="00BB07E6">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_Toc123652535 \h </w:instrText>
      </w:r>
      <w:r>
        <w:rPr>
          <w:noProof/>
        </w:rPr>
      </w:r>
      <w:r>
        <w:rPr>
          <w:noProof/>
        </w:rPr>
        <w:fldChar w:fldCharType="separate"/>
      </w:r>
      <w:r>
        <w:rPr>
          <w:noProof/>
        </w:rPr>
        <w:t>140</w:t>
      </w:r>
      <w:r>
        <w:rPr>
          <w:noProof/>
        </w:rPr>
        <w:fldChar w:fldCharType="end"/>
      </w:r>
    </w:p>
    <w:p w14:paraId="0DEDF58F" w14:textId="0830D542" w:rsidR="00BB07E6" w:rsidRDefault="00BB07E6">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_Toc123652536 \h </w:instrText>
      </w:r>
      <w:r>
        <w:rPr>
          <w:noProof/>
        </w:rPr>
      </w:r>
      <w:r>
        <w:rPr>
          <w:noProof/>
        </w:rPr>
        <w:fldChar w:fldCharType="separate"/>
      </w:r>
      <w:r>
        <w:rPr>
          <w:noProof/>
        </w:rPr>
        <w:t>140</w:t>
      </w:r>
      <w:r>
        <w:rPr>
          <w:noProof/>
        </w:rPr>
        <w:fldChar w:fldCharType="end"/>
      </w:r>
    </w:p>
    <w:p w14:paraId="7CF227F7" w14:textId="482415BE" w:rsidR="00BB07E6" w:rsidRDefault="00BB07E6">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_Toc123652537 \h </w:instrText>
      </w:r>
      <w:r>
        <w:rPr>
          <w:noProof/>
        </w:rPr>
      </w:r>
      <w:r>
        <w:rPr>
          <w:noProof/>
        </w:rPr>
        <w:fldChar w:fldCharType="separate"/>
      </w:r>
      <w:r>
        <w:rPr>
          <w:noProof/>
        </w:rPr>
        <w:t>140</w:t>
      </w:r>
      <w:r>
        <w:rPr>
          <w:noProof/>
        </w:rPr>
        <w:fldChar w:fldCharType="end"/>
      </w:r>
    </w:p>
    <w:p w14:paraId="70F437B2" w14:textId="5756CCB2" w:rsidR="00BB07E6" w:rsidRDefault="00BB07E6">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_Toc123652538 \h </w:instrText>
      </w:r>
      <w:r>
        <w:rPr>
          <w:noProof/>
        </w:rPr>
      </w:r>
      <w:r>
        <w:rPr>
          <w:noProof/>
        </w:rPr>
        <w:fldChar w:fldCharType="separate"/>
      </w:r>
      <w:r>
        <w:rPr>
          <w:noProof/>
        </w:rPr>
        <w:t>141</w:t>
      </w:r>
      <w:r>
        <w:rPr>
          <w:noProof/>
        </w:rPr>
        <w:fldChar w:fldCharType="end"/>
      </w:r>
    </w:p>
    <w:p w14:paraId="6409A95D" w14:textId="5EC6B3B0" w:rsidR="00BB07E6" w:rsidRDefault="00BB07E6">
      <w:pPr>
        <w:pStyle w:val="TOC2"/>
        <w:rPr>
          <w:rFonts w:asciiTheme="minorHAnsi" w:eastAsiaTheme="minorEastAsia" w:hAnsiTheme="minorHAnsi" w:cstheme="minorBidi"/>
          <w:noProof/>
          <w:sz w:val="22"/>
          <w:szCs w:val="22"/>
          <w:lang w:eastAsia="en-GB"/>
        </w:rPr>
      </w:pPr>
      <w:r w:rsidRPr="00385970">
        <w:rPr>
          <w:noProof/>
          <w:lang w:val="en-US"/>
        </w:rPr>
        <w:t>9.4</w:t>
      </w:r>
      <w:r>
        <w:rPr>
          <w:rFonts w:asciiTheme="minorHAnsi" w:eastAsiaTheme="minorEastAsia" w:hAnsiTheme="minorHAnsi" w:cstheme="minorBidi"/>
          <w:noProof/>
          <w:sz w:val="22"/>
          <w:szCs w:val="22"/>
          <w:lang w:eastAsia="en-GB"/>
        </w:rPr>
        <w:tab/>
      </w:r>
      <w:r w:rsidRPr="00385970">
        <w:rPr>
          <w:noProof/>
          <w:lang w:val="en-US"/>
        </w:rPr>
        <w:t>MCVideo service configuration document</w:t>
      </w:r>
      <w:r>
        <w:rPr>
          <w:noProof/>
        </w:rPr>
        <w:tab/>
      </w:r>
      <w:r>
        <w:rPr>
          <w:noProof/>
        </w:rPr>
        <w:fldChar w:fldCharType="begin" w:fldLock="1"/>
      </w:r>
      <w:r>
        <w:rPr>
          <w:noProof/>
        </w:rPr>
        <w:instrText xml:space="preserve"> PAGEREF _Toc123652539 \h </w:instrText>
      </w:r>
      <w:r>
        <w:rPr>
          <w:noProof/>
        </w:rPr>
      </w:r>
      <w:r>
        <w:rPr>
          <w:noProof/>
        </w:rPr>
        <w:fldChar w:fldCharType="separate"/>
      </w:r>
      <w:r>
        <w:rPr>
          <w:noProof/>
        </w:rPr>
        <w:t>141</w:t>
      </w:r>
      <w:r>
        <w:rPr>
          <w:noProof/>
        </w:rPr>
        <w:fldChar w:fldCharType="end"/>
      </w:r>
    </w:p>
    <w:p w14:paraId="61B33ECF" w14:textId="55D67BA8" w:rsidR="00BB07E6" w:rsidRDefault="00BB07E6">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_Toc123652540 \h </w:instrText>
      </w:r>
      <w:r>
        <w:rPr>
          <w:noProof/>
        </w:rPr>
      </w:r>
      <w:r>
        <w:rPr>
          <w:noProof/>
        </w:rPr>
        <w:fldChar w:fldCharType="separate"/>
      </w:r>
      <w:r>
        <w:rPr>
          <w:noProof/>
        </w:rPr>
        <w:t>141</w:t>
      </w:r>
      <w:r>
        <w:rPr>
          <w:noProof/>
        </w:rPr>
        <w:fldChar w:fldCharType="end"/>
      </w:r>
    </w:p>
    <w:p w14:paraId="347D65DD" w14:textId="79044675" w:rsidR="00BB07E6" w:rsidRDefault="00BB07E6">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_Toc123652541 \h </w:instrText>
      </w:r>
      <w:r>
        <w:rPr>
          <w:noProof/>
        </w:rPr>
      </w:r>
      <w:r>
        <w:rPr>
          <w:noProof/>
        </w:rPr>
        <w:fldChar w:fldCharType="separate"/>
      </w:r>
      <w:r>
        <w:rPr>
          <w:noProof/>
        </w:rPr>
        <w:t>141</w:t>
      </w:r>
      <w:r>
        <w:rPr>
          <w:noProof/>
        </w:rPr>
        <w:fldChar w:fldCharType="end"/>
      </w:r>
    </w:p>
    <w:p w14:paraId="49B9A0E2" w14:textId="1DB70170" w:rsidR="00BB07E6" w:rsidRDefault="00BB07E6">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_Toc123652542 \h </w:instrText>
      </w:r>
      <w:r>
        <w:rPr>
          <w:noProof/>
        </w:rPr>
      </w:r>
      <w:r>
        <w:rPr>
          <w:noProof/>
        </w:rPr>
        <w:fldChar w:fldCharType="separate"/>
      </w:r>
      <w:r>
        <w:rPr>
          <w:noProof/>
        </w:rPr>
        <w:t>141</w:t>
      </w:r>
      <w:r>
        <w:rPr>
          <w:noProof/>
        </w:rPr>
        <w:fldChar w:fldCharType="end"/>
      </w:r>
    </w:p>
    <w:p w14:paraId="715DD085" w14:textId="24342115" w:rsidR="00BB07E6" w:rsidRDefault="00BB07E6">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_Toc123652543 \h </w:instrText>
      </w:r>
      <w:r>
        <w:rPr>
          <w:noProof/>
        </w:rPr>
      </w:r>
      <w:r>
        <w:rPr>
          <w:noProof/>
        </w:rPr>
        <w:fldChar w:fldCharType="separate"/>
      </w:r>
      <w:r>
        <w:rPr>
          <w:noProof/>
        </w:rPr>
        <w:t>142</w:t>
      </w:r>
      <w:r>
        <w:rPr>
          <w:noProof/>
        </w:rPr>
        <w:fldChar w:fldCharType="end"/>
      </w:r>
    </w:p>
    <w:p w14:paraId="37157707" w14:textId="1F883B33" w:rsidR="00BB07E6" w:rsidRDefault="00BB07E6">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_Toc123652544 \h </w:instrText>
      </w:r>
      <w:r>
        <w:rPr>
          <w:noProof/>
        </w:rPr>
      </w:r>
      <w:r>
        <w:rPr>
          <w:noProof/>
        </w:rPr>
        <w:fldChar w:fldCharType="separate"/>
      </w:r>
      <w:r>
        <w:rPr>
          <w:noProof/>
        </w:rPr>
        <w:t>142</w:t>
      </w:r>
      <w:r>
        <w:rPr>
          <w:noProof/>
        </w:rPr>
        <w:fldChar w:fldCharType="end"/>
      </w:r>
    </w:p>
    <w:p w14:paraId="4D8412FF" w14:textId="425F18B1" w:rsidR="00BB07E6" w:rsidRDefault="00BB07E6">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_Toc123652545 \h </w:instrText>
      </w:r>
      <w:r>
        <w:rPr>
          <w:noProof/>
        </w:rPr>
      </w:r>
      <w:r>
        <w:rPr>
          <w:noProof/>
        </w:rPr>
        <w:fldChar w:fldCharType="separate"/>
      </w:r>
      <w:r>
        <w:rPr>
          <w:noProof/>
        </w:rPr>
        <w:t>145</w:t>
      </w:r>
      <w:r>
        <w:rPr>
          <w:noProof/>
        </w:rPr>
        <w:fldChar w:fldCharType="end"/>
      </w:r>
    </w:p>
    <w:p w14:paraId="5ED9971A" w14:textId="01BAA32A" w:rsidR="00BB07E6" w:rsidRDefault="00BB07E6">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_Toc123652546 \h </w:instrText>
      </w:r>
      <w:r>
        <w:rPr>
          <w:noProof/>
        </w:rPr>
      </w:r>
      <w:r>
        <w:rPr>
          <w:noProof/>
        </w:rPr>
        <w:fldChar w:fldCharType="separate"/>
      </w:r>
      <w:r>
        <w:rPr>
          <w:noProof/>
        </w:rPr>
        <w:t>145</w:t>
      </w:r>
      <w:r>
        <w:rPr>
          <w:noProof/>
        </w:rPr>
        <w:fldChar w:fldCharType="end"/>
      </w:r>
    </w:p>
    <w:p w14:paraId="5C86B1CF" w14:textId="4F99A19A" w:rsidR="00BB07E6" w:rsidRDefault="00BB07E6">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_Toc123652547 \h </w:instrText>
      </w:r>
      <w:r>
        <w:rPr>
          <w:noProof/>
        </w:rPr>
      </w:r>
      <w:r>
        <w:rPr>
          <w:noProof/>
        </w:rPr>
        <w:fldChar w:fldCharType="separate"/>
      </w:r>
      <w:r>
        <w:rPr>
          <w:noProof/>
        </w:rPr>
        <w:t>145</w:t>
      </w:r>
      <w:r>
        <w:rPr>
          <w:noProof/>
        </w:rPr>
        <w:fldChar w:fldCharType="end"/>
      </w:r>
    </w:p>
    <w:p w14:paraId="36604B95" w14:textId="3845DD6F" w:rsidR="00BB07E6" w:rsidRDefault="00BB07E6">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_Toc123652548 \h </w:instrText>
      </w:r>
      <w:r>
        <w:rPr>
          <w:noProof/>
        </w:rPr>
      </w:r>
      <w:r>
        <w:rPr>
          <w:noProof/>
        </w:rPr>
        <w:fldChar w:fldCharType="separate"/>
      </w:r>
      <w:r>
        <w:rPr>
          <w:noProof/>
        </w:rPr>
        <w:t>148</w:t>
      </w:r>
      <w:r>
        <w:rPr>
          <w:noProof/>
        </w:rPr>
        <w:fldChar w:fldCharType="end"/>
      </w:r>
    </w:p>
    <w:p w14:paraId="274076DC" w14:textId="0063129E" w:rsidR="00BB07E6" w:rsidRDefault="00BB07E6">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_Toc123652549 \h </w:instrText>
      </w:r>
      <w:r>
        <w:rPr>
          <w:noProof/>
        </w:rPr>
      </w:r>
      <w:r>
        <w:rPr>
          <w:noProof/>
        </w:rPr>
        <w:fldChar w:fldCharType="separate"/>
      </w:r>
      <w:r>
        <w:rPr>
          <w:noProof/>
        </w:rPr>
        <w:t>149</w:t>
      </w:r>
      <w:r>
        <w:rPr>
          <w:noProof/>
        </w:rPr>
        <w:fldChar w:fldCharType="end"/>
      </w:r>
    </w:p>
    <w:p w14:paraId="6F1CA6B1" w14:textId="6C3A85C0" w:rsidR="00BB07E6" w:rsidRDefault="00BB07E6">
      <w:pPr>
        <w:pStyle w:val="TOC4"/>
        <w:rPr>
          <w:rFonts w:asciiTheme="minorHAnsi" w:eastAsiaTheme="minorEastAsia" w:hAnsiTheme="minorHAnsi" w:cstheme="minorBidi"/>
          <w:noProof/>
          <w:sz w:val="22"/>
          <w:szCs w:val="22"/>
          <w:lang w:eastAsia="en-GB"/>
        </w:rPr>
      </w:pPr>
      <w:r>
        <w:rPr>
          <w:noProof/>
        </w:rPr>
        <w:lastRenderedPageBreak/>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_Toc123652550 \h </w:instrText>
      </w:r>
      <w:r>
        <w:rPr>
          <w:noProof/>
        </w:rPr>
      </w:r>
      <w:r>
        <w:rPr>
          <w:noProof/>
        </w:rPr>
        <w:fldChar w:fldCharType="separate"/>
      </w:r>
      <w:r>
        <w:rPr>
          <w:noProof/>
        </w:rPr>
        <w:t>149</w:t>
      </w:r>
      <w:r>
        <w:rPr>
          <w:noProof/>
        </w:rPr>
        <w:fldChar w:fldCharType="end"/>
      </w:r>
    </w:p>
    <w:p w14:paraId="3933CD29" w14:textId="4C3F5388" w:rsidR="00BB07E6" w:rsidRDefault="00BB07E6">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_Toc123652551 \h </w:instrText>
      </w:r>
      <w:r>
        <w:rPr>
          <w:noProof/>
        </w:rPr>
      </w:r>
      <w:r>
        <w:rPr>
          <w:noProof/>
        </w:rPr>
        <w:fldChar w:fldCharType="separate"/>
      </w:r>
      <w:r>
        <w:rPr>
          <w:noProof/>
        </w:rPr>
        <w:t>150</w:t>
      </w:r>
      <w:r>
        <w:rPr>
          <w:noProof/>
        </w:rPr>
        <w:fldChar w:fldCharType="end"/>
      </w:r>
    </w:p>
    <w:p w14:paraId="13527749" w14:textId="210027B0" w:rsidR="00BB07E6" w:rsidRDefault="00BB07E6">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_Toc123652552 \h </w:instrText>
      </w:r>
      <w:r>
        <w:rPr>
          <w:noProof/>
        </w:rPr>
      </w:r>
      <w:r>
        <w:rPr>
          <w:noProof/>
        </w:rPr>
        <w:fldChar w:fldCharType="separate"/>
      </w:r>
      <w:r>
        <w:rPr>
          <w:noProof/>
        </w:rPr>
        <w:t>150</w:t>
      </w:r>
      <w:r>
        <w:rPr>
          <w:noProof/>
        </w:rPr>
        <w:fldChar w:fldCharType="end"/>
      </w:r>
    </w:p>
    <w:p w14:paraId="5DB6F9BE" w14:textId="654FE2AB" w:rsidR="00BB07E6" w:rsidRDefault="00BB07E6">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_Toc123652553 \h </w:instrText>
      </w:r>
      <w:r>
        <w:rPr>
          <w:noProof/>
        </w:rPr>
      </w:r>
      <w:r>
        <w:rPr>
          <w:noProof/>
        </w:rPr>
        <w:fldChar w:fldCharType="separate"/>
      </w:r>
      <w:r>
        <w:rPr>
          <w:noProof/>
        </w:rPr>
        <w:t>150</w:t>
      </w:r>
      <w:r>
        <w:rPr>
          <w:noProof/>
        </w:rPr>
        <w:fldChar w:fldCharType="end"/>
      </w:r>
    </w:p>
    <w:p w14:paraId="4F97E023" w14:textId="58D5CECC" w:rsidR="00BB07E6" w:rsidRDefault="00BB07E6">
      <w:pPr>
        <w:pStyle w:val="TOC1"/>
        <w:rPr>
          <w:rFonts w:asciiTheme="minorHAnsi" w:eastAsiaTheme="minorEastAsia" w:hAnsiTheme="minorHAnsi" w:cstheme="minorBidi"/>
          <w:noProof/>
          <w:szCs w:val="22"/>
          <w:lang w:eastAsia="en-GB"/>
        </w:rPr>
      </w:pPr>
      <w:r w:rsidRPr="00385970">
        <w:rPr>
          <w:noProof/>
          <w:lang w:val="en-US"/>
        </w:rPr>
        <w:t>10</w:t>
      </w:r>
      <w:r>
        <w:rPr>
          <w:rFonts w:asciiTheme="minorHAnsi" w:eastAsiaTheme="minorEastAsia" w:hAnsiTheme="minorHAnsi" w:cstheme="minorBidi"/>
          <w:noProof/>
          <w:szCs w:val="22"/>
          <w:lang w:eastAsia="en-GB"/>
        </w:rPr>
        <w:tab/>
      </w:r>
      <w:r w:rsidRPr="00385970">
        <w:rPr>
          <w:noProof/>
          <w:lang w:val="en-US"/>
        </w:rPr>
        <w:t>MCData configuration management documents</w:t>
      </w:r>
      <w:r>
        <w:rPr>
          <w:noProof/>
        </w:rPr>
        <w:tab/>
      </w:r>
      <w:r>
        <w:rPr>
          <w:noProof/>
        </w:rPr>
        <w:fldChar w:fldCharType="begin" w:fldLock="1"/>
      </w:r>
      <w:r>
        <w:rPr>
          <w:noProof/>
        </w:rPr>
        <w:instrText xml:space="preserve"> PAGEREF _Toc123652554 \h </w:instrText>
      </w:r>
      <w:r>
        <w:rPr>
          <w:noProof/>
        </w:rPr>
      </w:r>
      <w:r>
        <w:rPr>
          <w:noProof/>
        </w:rPr>
        <w:fldChar w:fldCharType="separate"/>
      </w:r>
      <w:r>
        <w:rPr>
          <w:noProof/>
        </w:rPr>
        <w:t>150</w:t>
      </w:r>
      <w:r>
        <w:rPr>
          <w:noProof/>
        </w:rPr>
        <w:fldChar w:fldCharType="end"/>
      </w:r>
    </w:p>
    <w:p w14:paraId="107E910F" w14:textId="58346576" w:rsidR="00BB07E6" w:rsidRDefault="00BB07E6">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_Toc123652555 \h </w:instrText>
      </w:r>
      <w:r>
        <w:rPr>
          <w:noProof/>
        </w:rPr>
      </w:r>
      <w:r>
        <w:rPr>
          <w:noProof/>
        </w:rPr>
        <w:fldChar w:fldCharType="separate"/>
      </w:r>
      <w:r>
        <w:rPr>
          <w:noProof/>
        </w:rPr>
        <w:t>150</w:t>
      </w:r>
      <w:r>
        <w:rPr>
          <w:noProof/>
        </w:rPr>
        <w:fldChar w:fldCharType="end"/>
      </w:r>
    </w:p>
    <w:p w14:paraId="628FA6F7" w14:textId="0E7158EF" w:rsidR="00BB07E6" w:rsidRDefault="00BB07E6">
      <w:pPr>
        <w:pStyle w:val="TOC2"/>
        <w:rPr>
          <w:rFonts w:asciiTheme="minorHAnsi" w:eastAsiaTheme="minorEastAsia" w:hAnsiTheme="minorHAnsi" w:cstheme="minorBidi"/>
          <w:noProof/>
          <w:sz w:val="22"/>
          <w:szCs w:val="22"/>
          <w:lang w:eastAsia="en-GB"/>
        </w:rPr>
      </w:pPr>
      <w:r w:rsidRPr="00385970">
        <w:rPr>
          <w:noProof/>
          <w:lang w:val="fr-FR"/>
        </w:rPr>
        <w:t>10.2</w:t>
      </w:r>
      <w:r>
        <w:rPr>
          <w:rFonts w:asciiTheme="minorHAnsi" w:eastAsiaTheme="minorEastAsia" w:hAnsiTheme="minorHAnsi" w:cstheme="minorBidi"/>
          <w:noProof/>
          <w:sz w:val="22"/>
          <w:szCs w:val="22"/>
          <w:lang w:eastAsia="en-GB"/>
        </w:rPr>
        <w:tab/>
      </w:r>
      <w:r w:rsidRPr="00385970">
        <w:rPr>
          <w:noProof/>
          <w:lang w:val="fr-FR"/>
        </w:rPr>
        <w:t>MCData UE configuration document</w:t>
      </w:r>
      <w:r>
        <w:rPr>
          <w:noProof/>
        </w:rPr>
        <w:tab/>
      </w:r>
      <w:r>
        <w:rPr>
          <w:noProof/>
        </w:rPr>
        <w:fldChar w:fldCharType="begin" w:fldLock="1"/>
      </w:r>
      <w:r>
        <w:rPr>
          <w:noProof/>
        </w:rPr>
        <w:instrText xml:space="preserve"> PAGEREF _Toc123652556 \h </w:instrText>
      </w:r>
      <w:r>
        <w:rPr>
          <w:noProof/>
        </w:rPr>
      </w:r>
      <w:r>
        <w:rPr>
          <w:noProof/>
        </w:rPr>
        <w:fldChar w:fldCharType="separate"/>
      </w:r>
      <w:r>
        <w:rPr>
          <w:noProof/>
        </w:rPr>
        <w:t>150</w:t>
      </w:r>
      <w:r>
        <w:rPr>
          <w:noProof/>
        </w:rPr>
        <w:fldChar w:fldCharType="end"/>
      </w:r>
    </w:p>
    <w:p w14:paraId="3C054C9D" w14:textId="07FE146B" w:rsidR="00BB07E6" w:rsidRDefault="00BB07E6">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_Toc123652557 \h </w:instrText>
      </w:r>
      <w:r>
        <w:rPr>
          <w:noProof/>
        </w:rPr>
      </w:r>
      <w:r>
        <w:rPr>
          <w:noProof/>
        </w:rPr>
        <w:fldChar w:fldCharType="separate"/>
      </w:r>
      <w:r>
        <w:rPr>
          <w:noProof/>
        </w:rPr>
        <w:t>150</w:t>
      </w:r>
      <w:r>
        <w:rPr>
          <w:noProof/>
        </w:rPr>
        <w:fldChar w:fldCharType="end"/>
      </w:r>
    </w:p>
    <w:p w14:paraId="3258F8AE" w14:textId="2FE11118" w:rsidR="00BB07E6" w:rsidRDefault="00BB07E6">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_Toc123652558 \h </w:instrText>
      </w:r>
      <w:r>
        <w:rPr>
          <w:noProof/>
        </w:rPr>
      </w:r>
      <w:r>
        <w:rPr>
          <w:noProof/>
        </w:rPr>
        <w:fldChar w:fldCharType="separate"/>
      </w:r>
      <w:r>
        <w:rPr>
          <w:noProof/>
        </w:rPr>
        <w:t>151</w:t>
      </w:r>
      <w:r>
        <w:rPr>
          <w:noProof/>
        </w:rPr>
        <w:fldChar w:fldCharType="end"/>
      </w:r>
    </w:p>
    <w:p w14:paraId="1A48F64B" w14:textId="38602AB4" w:rsidR="00BB07E6" w:rsidRDefault="00BB07E6">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_Toc123652559 \h </w:instrText>
      </w:r>
      <w:r>
        <w:rPr>
          <w:noProof/>
        </w:rPr>
      </w:r>
      <w:r>
        <w:rPr>
          <w:noProof/>
        </w:rPr>
        <w:fldChar w:fldCharType="separate"/>
      </w:r>
      <w:r>
        <w:rPr>
          <w:noProof/>
        </w:rPr>
        <w:t>151</w:t>
      </w:r>
      <w:r>
        <w:rPr>
          <w:noProof/>
        </w:rPr>
        <w:fldChar w:fldCharType="end"/>
      </w:r>
    </w:p>
    <w:p w14:paraId="7C1D4EDE" w14:textId="4709D3F8" w:rsidR="00BB07E6" w:rsidRDefault="00BB07E6">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_Toc123652560 \h </w:instrText>
      </w:r>
      <w:r>
        <w:rPr>
          <w:noProof/>
        </w:rPr>
      </w:r>
      <w:r>
        <w:rPr>
          <w:noProof/>
        </w:rPr>
        <w:fldChar w:fldCharType="separate"/>
      </w:r>
      <w:r>
        <w:rPr>
          <w:noProof/>
        </w:rPr>
        <w:t>151</w:t>
      </w:r>
      <w:r>
        <w:rPr>
          <w:noProof/>
        </w:rPr>
        <w:fldChar w:fldCharType="end"/>
      </w:r>
    </w:p>
    <w:p w14:paraId="0B67A0A0" w14:textId="57DA6416" w:rsidR="00BB07E6" w:rsidRDefault="00BB07E6">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_Toc123652561 \h </w:instrText>
      </w:r>
      <w:r>
        <w:rPr>
          <w:noProof/>
        </w:rPr>
      </w:r>
      <w:r>
        <w:rPr>
          <w:noProof/>
        </w:rPr>
        <w:fldChar w:fldCharType="separate"/>
      </w:r>
      <w:r>
        <w:rPr>
          <w:noProof/>
        </w:rPr>
        <w:t>153</w:t>
      </w:r>
      <w:r>
        <w:rPr>
          <w:noProof/>
        </w:rPr>
        <w:fldChar w:fldCharType="end"/>
      </w:r>
    </w:p>
    <w:p w14:paraId="2189C4E9" w14:textId="336D09F5" w:rsidR="00BB07E6" w:rsidRDefault="00BB07E6">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_Toc123652562 \h </w:instrText>
      </w:r>
      <w:r>
        <w:rPr>
          <w:noProof/>
        </w:rPr>
      </w:r>
      <w:r>
        <w:rPr>
          <w:noProof/>
        </w:rPr>
        <w:fldChar w:fldCharType="separate"/>
      </w:r>
      <w:r>
        <w:rPr>
          <w:noProof/>
        </w:rPr>
        <w:t>153</w:t>
      </w:r>
      <w:r>
        <w:rPr>
          <w:noProof/>
        </w:rPr>
        <w:fldChar w:fldCharType="end"/>
      </w:r>
    </w:p>
    <w:p w14:paraId="3D53ED9F" w14:textId="2E826124" w:rsidR="00BB07E6" w:rsidRDefault="00BB07E6">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_Toc123652563 \h </w:instrText>
      </w:r>
      <w:r>
        <w:rPr>
          <w:noProof/>
        </w:rPr>
      </w:r>
      <w:r>
        <w:rPr>
          <w:noProof/>
        </w:rPr>
        <w:fldChar w:fldCharType="separate"/>
      </w:r>
      <w:r>
        <w:rPr>
          <w:noProof/>
        </w:rPr>
        <w:t>156</w:t>
      </w:r>
      <w:r>
        <w:rPr>
          <w:noProof/>
        </w:rPr>
        <w:fldChar w:fldCharType="end"/>
      </w:r>
    </w:p>
    <w:p w14:paraId="57CFB178" w14:textId="3B84C01B" w:rsidR="00BB07E6" w:rsidRDefault="00BB07E6">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_Toc123652564 \h </w:instrText>
      </w:r>
      <w:r>
        <w:rPr>
          <w:noProof/>
        </w:rPr>
      </w:r>
      <w:r>
        <w:rPr>
          <w:noProof/>
        </w:rPr>
        <w:fldChar w:fldCharType="separate"/>
      </w:r>
      <w:r>
        <w:rPr>
          <w:noProof/>
        </w:rPr>
        <w:t>156</w:t>
      </w:r>
      <w:r>
        <w:rPr>
          <w:noProof/>
        </w:rPr>
        <w:fldChar w:fldCharType="end"/>
      </w:r>
    </w:p>
    <w:p w14:paraId="55D83816" w14:textId="1CB618D5" w:rsidR="00BB07E6" w:rsidRDefault="00BB07E6">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_Toc123652565 \h </w:instrText>
      </w:r>
      <w:r>
        <w:rPr>
          <w:noProof/>
        </w:rPr>
      </w:r>
      <w:r>
        <w:rPr>
          <w:noProof/>
        </w:rPr>
        <w:fldChar w:fldCharType="separate"/>
      </w:r>
      <w:r>
        <w:rPr>
          <w:noProof/>
        </w:rPr>
        <w:t>156</w:t>
      </w:r>
      <w:r>
        <w:rPr>
          <w:noProof/>
        </w:rPr>
        <w:fldChar w:fldCharType="end"/>
      </w:r>
    </w:p>
    <w:p w14:paraId="62EC889E" w14:textId="0504A340" w:rsidR="00BB07E6" w:rsidRDefault="00BB07E6">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_Toc123652566 \h </w:instrText>
      </w:r>
      <w:r>
        <w:rPr>
          <w:noProof/>
        </w:rPr>
      </w:r>
      <w:r>
        <w:rPr>
          <w:noProof/>
        </w:rPr>
        <w:fldChar w:fldCharType="separate"/>
      </w:r>
      <w:r>
        <w:rPr>
          <w:noProof/>
        </w:rPr>
        <w:t>157</w:t>
      </w:r>
      <w:r>
        <w:rPr>
          <w:noProof/>
        </w:rPr>
        <w:fldChar w:fldCharType="end"/>
      </w:r>
    </w:p>
    <w:p w14:paraId="2742136E" w14:textId="135A960A" w:rsidR="00BB07E6" w:rsidRDefault="00BB07E6">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_Toc123652567 \h </w:instrText>
      </w:r>
      <w:r>
        <w:rPr>
          <w:noProof/>
        </w:rPr>
      </w:r>
      <w:r>
        <w:rPr>
          <w:noProof/>
        </w:rPr>
        <w:fldChar w:fldCharType="separate"/>
      </w:r>
      <w:r>
        <w:rPr>
          <w:noProof/>
        </w:rPr>
        <w:t>160</w:t>
      </w:r>
      <w:r>
        <w:rPr>
          <w:noProof/>
        </w:rPr>
        <w:fldChar w:fldCharType="end"/>
      </w:r>
    </w:p>
    <w:p w14:paraId="2CF02A5E" w14:textId="794C23B9" w:rsidR="00BB07E6" w:rsidRDefault="00BB07E6">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_Toc123652568 \h </w:instrText>
      </w:r>
      <w:r>
        <w:rPr>
          <w:noProof/>
        </w:rPr>
      </w:r>
      <w:r>
        <w:rPr>
          <w:noProof/>
        </w:rPr>
        <w:fldChar w:fldCharType="separate"/>
      </w:r>
      <w:r>
        <w:rPr>
          <w:noProof/>
        </w:rPr>
        <w:t>160</w:t>
      </w:r>
      <w:r>
        <w:rPr>
          <w:noProof/>
        </w:rPr>
        <w:fldChar w:fldCharType="end"/>
      </w:r>
    </w:p>
    <w:p w14:paraId="149635F6" w14:textId="3345D283" w:rsidR="00BB07E6" w:rsidRDefault="00BB07E6">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_Toc123652569 \h </w:instrText>
      </w:r>
      <w:r>
        <w:rPr>
          <w:noProof/>
        </w:rPr>
      </w:r>
      <w:r>
        <w:rPr>
          <w:noProof/>
        </w:rPr>
        <w:fldChar w:fldCharType="separate"/>
      </w:r>
      <w:r>
        <w:rPr>
          <w:noProof/>
        </w:rPr>
        <w:t>160</w:t>
      </w:r>
      <w:r>
        <w:rPr>
          <w:noProof/>
        </w:rPr>
        <w:fldChar w:fldCharType="end"/>
      </w:r>
    </w:p>
    <w:p w14:paraId="61A0E1BA" w14:textId="0CC7784A" w:rsidR="00BB07E6" w:rsidRDefault="00BB07E6">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_Toc123652570 \h </w:instrText>
      </w:r>
      <w:r>
        <w:rPr>
          <w:noProof/>
        </w:rPr>
      </w:r>
      <w:r>
        <w:rPr>
          <w:noProof/>
        </w:rPr>
        <w:fldChar w:fldCharType="separate"/>
      </w:r>
      <w:r>
        <w:rPr>
          <w:noProof/>
        </w:rPr>
        <w:t>160</w:t>
      </w:r>
      <w:r>
        <w:rPr>
          <w:noProof/>
        </w:rPr>
        <w:fldChar w:fldCharType="end"/>
      </w:r>
    </w:p>
    <w:p w14:paraId="740081B8" w14:textId="0780D84E" w:rsidR="00BB07E6" w:rsidRDefault="00BB07E6">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_Toc123652571 \h </w:instrText>
      </w:r>
      <w:r>
        <w:rPr>
          <w:noProof/>
        </w:rPr>
      </w:r>
      <w:r>
        <w:rPr>
          <w:noProof/>
        </w:rPr>
        <w:fldChar w:fldCharType="separate"/>
      </w:r>
      <w:r>
        <w:rPr>
          <w:noProof/>
        </w:rPr>
        <w:t>160</w:t>
      </w:r>
      <w:r>
        <w:rPr>
          <w:noProof/>
        </w:rPr>
        <w:fldChar w:fldCharType="end"/>
      </w:r>
    </w:p>
    <w:p w14:paraId="527D784A" w14:textId="1F358829" w:rsidR="00BB07E6" w:rsidRDefault="00BB07E6">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_Toc123652572 \h </w:instrText>
      </w:r>
      <w:r>
        <w:rPr>
          <w:noProof/>
        </w:rPr>
      </w:r>
      <w:r>
        <w:rPr>
          <w:noProof/>
        </w:rPr>
        <w:fldChar w:fldCharType="separate"/>
      </w:r>
      <w:r>
        <w:rPr>
          <w:noProof/>
        </w:rPr>
        <w:t>160</w:t>
      </w:r>
      <w:r>
        <w:rPr>
          <w:noProof/>
        </w:rPr>
        <w:fldChar w:fldCharType="end"/>
      </w:r>
    </w:p>
    <w:p w14:paraId="327C7FE2" w14:textId="3F16F5B7" w:rsidR="00BB07E6" w:rsidRDefault="00BB07E6">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_Toc123652573 \h </w:instrText>
      </w:r>
      <w:r>
        <w:rPr>
          <w:noProof/>
        </w:rPr>
      </w:r>
      <w:r>
        <w:rPr>
          <w:noProof/>
        </w:rPr>
        <w:fldChar w:fldCharType="separate"/>
      </w:r>
      <w:r>
        <w:rPr>
          <w:noProof/>
        </w:rPr>
        <w:t>160</w:t>
      </w:r>
      <w:r>
        <w:rPr>
          <w:noProof/>
        </w:rPr>
        <w:fldChar w:fldCharType="end"/>
      </w:r>
    </w:p>
    <w:p w14:paraId="6D42C223" w14:textId="3B308186" w:rsidR="00BB07E6" w:rsidRDefault="00BB07E6">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_Toc123652574 \h </w:instrText>
      </w:r>
      <w:r>
        <w:rPr>
          <w:noProof/>
        </w:rPr>
      </w:r>
      <w:r>
        <w:rPr>
          <w:noProof/>
        </w:rPr>
        <w:fldChar w:fldCharType="separate"/>
      </w:r>
      <w:r>
        <w:rPr>
          <w:noProof/>
        </w:rPr>
        <w:t>160</w:t>
      </w:r>
      <w:r>
        <w:rPr>
          <w:noProof/>
        </w:rPr>
        <w:fldChar w:fldCharType="end"/>
      </w:r>
    </w:p>
    <w:p w14:paraId="351EAC08" w14:textId="2FDB0387" w:rsidR="00BB07E6" w:rsidRDefault="00BB07E6">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_Toc123652575 \h </w:instrText>
      </w:r>
      <w:r>
        <w:rPr>
          <w:noProof/>
        </w:rPr>
      </w:r>
      <w:r>
        <w:rPr>
          <w:noProof/>
        </w:rPr>
        <w:fldChar w:fldCharType="separate"/>
      </w:r>
      <w:r>
        <w:rPr>
          <w:noProof/>
        </w:rPr>
        <w:t>160</w:t>
      </w:r>
      <w:r>
        <w:rPr>
          <w:noProof/>
        </w:rPr>
        <w:fldChar w:fldCharType="end"/>
      </w:r>
    </w:p>
    <w:p w14:paraId="74BA775C" w14:textId="710EB171" w:rsidR="00BB07E6" w:rsidRDefault="00BB07E6">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_Toc123652576 \h </w:instrText>
      </w:r>
      <w:r>
        <w:rPr>
          <w:noProof/>
        </w:rPr>
      </w:r>
      <w:r>
        <w:rPr>
          <w:noProof/>
        </w:rPr>
        <w:fldChar w:fldCharType="separate"/>
      </w:r>
      <w:r>
        <w:rPr>
          <w:noProof/>
        </w:rPr>
        <w:t>160</w:t>
      </w:r>
      <w:r>
        <w:rPr>
          <w:noProof/>
        </w:rPr>
        <w:fldChar w:fldCharType="end"/>
      </w:r>
    </w:p>
    <w:p w14:paraId="3081F710" w14:textId="6632557A" w:rsidR="00BB07E6" w:rsidRDefault="00BB07E6">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_Toc123652577 \h </w:instrText>
      </w:r>
      <w:r>
        <w:rPr>
          <w:noProof/>
        </w:rPr>
      </w:r>
      <w:r>
        <w:rPr>
          <w:noProof/>
        </w:rPr>
        <w:fldChar w:fldCharType="separate"/>
      </w:r>
      <w:r>
        <w:rPr>
          <w:noProof/>
        </w:rPr>
        <w:t>165</w:t>
      </w:r>
      <w:r>
        <w:rPr>
          <w:noProof/>
        </w:rPr>
        <w:fldChar w:fldCharType="end"/>
      </w:r>
    </w:p>
    <w:p w14:paraId="04EFF75C" w14:textId="4921F6EA" w:rsidR="00BB07E6" w:rsidRDefault="00BB07E6">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_Toc123652578 \h </w:instrText>
      </w:r>
      <w:r>
        <w:rPr>
          <w:noProof/>
        </w:rPr>
      </w:r>
      <w:r>
        <w:rPr>
          <w:noProof/>
        </w:rPr>
        <w:fldChar w:fldCharType="separate"/>
      </w:r>
      <w:r>
        <w:rPr>
          <w:noProof/>
        </w:rPr>
        <w:t>165</w:t>
      </w:r>
      <w:r>
        <w:rPr>
          <w:noProof/>
        </w:rPr>
        <w:fldChar w:fldCharType="end"/>
      </w:r>
    </w:p>
    <w:p w14:paraId="04F13009" w14:textId="726C606E" w:rsidR="00BB07E6" w:rsidRDefault="00BB07E6">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_Toc123652579 \h </w:instrText>
      </w:r>
      <w:r>
        <w:rPr>
          <w:noProof/>
        </w:rPr>
      </w:r>
      <w:r>
        <w:rPr>
          <w:noProof/>
        </w:rPr>
        <w:fldChar w:fldCharType="separate"/>
      </w:r>
      <w:r>
        <w:rPr>
          <w:noProof/>
        </w:rPr>
        <w:t>172</w:t>
      </w:r>
      <w:r>
        <w:rPr>
          <w:noProof/>
        </w:rPr>
        <w:fldChar w:fldCharType="end"/>
      </w:r>
    </w:p>
    <w:p w14:paraId="33CC71CF" w14:textId="14FE3B86" w:rsidR="00BB07E6" w:rsidRDefault="00BB07E6">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_Toc123652580 \h </w:instrText>
      </w:r>
      <w:r>
        <w:rPr>
          <w:noProof/>
        </w:rPr>
      </w:r>
      <w:r>
        <w:rPr>
          <w:noProof/>
        </w:rPr>
        <w:fldChar w:fldCharType="separate"/>
      </w:r>
      <w:r>
        <w:rPr>
          <w:noProof/>
        </w:rPr>
        <w:t>172</w:t>
      </w:r>
      <w:r>
        <w:rPr>
          <w:noProof/>
        </w:rPr>
        <w:fldChar w:fldCharType="end"/>
      </w:r>
    </w:p>
    <w:p w14:paraId="4536CFF1" w14:textId="5D31D550" w:rsidR="00BB07E6" w:rsidRDefault="00BB07E6">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_Toc123652581 \h </w:instrText>
      </w:r>
      <w:r>
        <w:rPr>
          <w:noProof/>
        </w:rPr>
      </w:r>
      <w:r>
        <w:rPr>
          <w:noProof/>
        </w:rPr>
        <w:fldChar w:fldCharType="separate"/>
      </w:r>
      <w:r>
        <w:rPr>
          <w:noProof/>
        </w:rPr>
        <w:t>172</w:t>
      </w:r>
      <w:r>
        <w:rPr>
          <w:noProof/>
        </w:rPr>
        <w:fldChar w:fldCharType="end"/>
      </w:r>
    </w:p>
    <w:p w14:paraId="62D41DCD" w14:textId="1BD7195B" w:rsidR="00BB07E6" w:rsidRDefault="00BB07E6">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_Toc123652582 \h </w:instrText>
      </w:r>
      <w:r>
        <w:rPr>
          <w:noProof/>
        </w:rPr>
      </w:r>
      <w:r>
        <w:rPr>
          <w:noProof/>
        </w:rPr>
        <w:fldChar w:fldCharType="separate"/>
      </w:r>
      <w:r>
        <w:rPr>
          <w:noProof/>
        </w:rPr>
        <w:t>172</w:t>
      </w:r>
      <w:r>
        <w:rPr>
          <w:noProof/>
        </w:rPr>
        <w:fldChar w:fldCharType="end"/>
      </w:r>
    </w:p>
    <w:p w14:paraId="7E8825B9" w14:textId="47255CF1" w:rsidR="00BB07E6" w:rsidRDefault="00BB07E6">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_Toc123652583 \h </w:instrText>
      </w:r>
      <w:r>
        <w:rPr>
          <w:noProof/>
        </w:rPr>
      </w:r>
      <w:r>
        <w:rPr>
          <w:noProof/>
        </w:rPr>
        <w:fldChar w:fldCharType="separate"/>
      </w:r>
      <w:r>
        <w:rPr>
          <w:noProof/>
        </w:rPr>
        <w:t>186</w:t>
      </w:r>
      <w:r>
        <w:rPr>
          <w:noProof/>
        </w:rPr>
        <w:fldChar w:fldCharType="end"/>
      </w:r>
    </w:p>
    <w:p w14:paraId="481C2BC2" w14:textId="6C827BEA" w:rsidR="00BB07E6" w:rsidRDefault="00BB07E6">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_Toc123652584 \h </w:instrText>
      </w:r>
      <w:r>
        <w:rPr>
          <w:noProof/>
        </w:rPr>
      </w:r>
      <w:r>
        <w:rPr>
          <w:noProof/>
        </w:rPr>
        <w:fldChar w:fldCharType="separate"/>
      </w:r>
      <w:r>
        <w:rPr>
          <w:noProof/>
        </w:rPr>
        <w:t>186</w:t>
      </w:r>
      <w:r>
        <w:rPr>
          <w:noProof/>
        </w:rPr>
        <w:fldChar w:fldCharType="end"/>
      </w:r>
    </w:p>
    <w:p w14:paraId="7BC78D8F" w14:textId="100DC710" w:rsidR="00BB07E6" w:rsidRDefault="00BB07E6">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_Toc123652585 \h </w:instrText>
      </w:r>
      <w:r>
        <w:rPr>
          <w:noProof/>
        </w:rPr>
      </w:r>
      <w:r>
        <w:rPr>
          <w:noProof/>
        </w:rPr>
        <w:fldChar w:fldCharType="separate"/>
      </w:r>
      <w:r>
        <w:rPr>
          <w:noProof/>
        </w:rPr>
        <w:t>187</w:t>
      </w:r>
      <w:r>
        <w:rPr>
          <w:noProof/>
        </w:rPr>
        <w:fldChar w:fldCharType="end"/>
      </w:r>
    </w:p>
    <w:p w14:paraId="318EB038" w14:textId="585B9232" w:rsidR="00BB07E6" w:rsidRDefault="00BB07E6">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_Toc123652586 \h </w:instrText>
      </w:r>
      <w:r>
        <w:rPr>
          <w:noProof/>
        </w:rPr>
      </w:r>
      <w:r>
        <w:rPr>
          <w:noProof/>
        </w:rPr>
        <w:fldChar w:fldCharType="separate"/>
      </w:r>
      <w:r>
        <w:rPr>
          <w:noProof/>
        </w:rPr>
        <w:t>187</w:t>
      </w:r>
      <w:r>
        <w:rPr>
          <w:noProof/>
        </w:rPr>
        <w:fldChar w:fldCharType="end"/>
      </w:r>
    </w:p>
    <w:p w14:paraId="4A0B2531" w14:textId="1847C39B" w:rsidR="00BB07E6" w:rsidRDefault="00BB07E6">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_Toc123652587 \h </w:instrText>
      </w:r>
      <w:r>
        <w:rPr>
          <w:noProof/>
        </w:rPr>
      </w:r>
      <w:r>
        <w:rPr>
          <w:noProof/>
        </w:rPr>
        <w:fldChar w:fldCharType="separate"/>
      </w:r>
      <w:r>
        <w:rPr>
          <w:noProof/>
        </w:rPr>
        <w:t>187</w:t>
      </w:r>
      <w:r>
        <w:rPr>
          <w:noProof/>
        </w:rPr>
        <w:fldChar w:fldCharType="end"/>
      </w:r>
    </w:p>
    <w:p w14:paraId="289EA244" w14:textId="71623155" w:rsidR="00BB07E6" w:rsidRDefault="00BB07E6">
      <w:pPr>
        <w:pStyle w:val="TOC2"/>
        <w:rPr>
          <w:rFonts w:asciiTheme="minorHAnsi" w:eastAsiaTheme="minorEastAsia" w:hAnsiTheme="minorHAnsi" w:cstheme="minorBidi"/>
          <w:noProof/>
          <w:sz w:val="22"/>
          <w:szCs w:val="22"/>
          <w:lang w:eastAsia="en-GB"/>
        </w:rPr>
      </w:pPr>
      <w:r w:rsidRPr="00385970">
        <w:rPr>
          <w:noProof/>
          <w:lang w:val="en-US"/>
        </w:rPr>
        <w:t>10.4</w:t>
      </w:r>
      <w:r>
        <w:rPr>
          <w:rFonts w:asciiTheme="minorHAnsi" w:eastAsiaTheme="minorEastAsia" w:hAnsiTheme="minorHAnsi" w:cstheme="minorBidi"/>
          <w:noProof/>
          <w:sz w:val="22"/>
          <w:szCs w:val="22"/>
          <w:lang w:eastAsia="en-GB"/>
        </w:rPr>
        <w:tab/>
      </w:r>
      <w:r w:rsidRPr="00385970">
        <w:rPr>
          <w:noProof/>
          <w:lang w:val="en-US"/>
        </w:rPr>
        <w:t>MCData service configuration document</w:t>
      </w:r>
      <w:r>
        <w:rPr>
          <w:noProof/>
        </w:rPr>
        <w:tab/>
      </w:r>
      <w:r>
        <w:rPr>
          <w:noProof/>
        </w:rPr>
        <w:fldChar w:fldCharType="begin" w:fldLock="1"/>
      </w:r>
      <w:r>
        <w:rPr>
          <w:noProof/>
        </w:rPr>
        <w:instrText xml:space="preserve"> PAGEREF _Toc123652588 \h </w:instrText>
      </w:r>
      <w:r>
        <w:rPr>
          <w:noProof/>
        </w:rPr>
      </w:r>
      <w:r>
        <w:rPr>
          <w:noProof/>
        </w:rPr>
        <w:fldChar w:fldCharType="separate"/>
      </w:r>
      <w:r>
        <w:rPr>
          <w:noProof/>
        </w:rPr>
        <w:t>187</w:t>
      </w:r>
      <w:r>
        <w:rPr>
          <w:noProof/>
        </w:rPr>
        <w:fldChar w:fldCharType="end"/>
      </w:r>
    </w:p>
    <w:p w14:paraId="68C3DFE5" w14:textId="79752762" w:rsidR="00BB07E6" w:rsidRDefault="00BB07E6">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_Toc123652589 \h </w:instrText>
      </w:r>
      <w:r>
        <w:rPr>
          <w:noProof/>
        </w:rPr>
      </w:r>
      <w:r>
        <w:rPr>
          <w:noProof/>
        </w:rPr>
        <w:fldChar w:fldCharType="separate"/>
      </w:r>
      <w:r>
        <w:rPr>
          <w:noProof/>
        </w:rPr>
        <w:t>187</w:t>
      </w:r>
      <w:r>
        <w:rPr>
          <w:noProof/>
        </w:rPr>
        <w:fldChar w:fldCharType="end"/>
      </w:r>
    </w:p>
    <w:p w14:paraId="3D714230" w14:textId="319D453B" w:rsidR="00BB07E6" w:rsidRDefault="00BB07E6">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_Toc123652590 \h </w:instrText>
      </w:r>
      <w:r>
        <w:rPr>
          <w:noProof/>
        </w:rPr>
      </w:r>
      <w:r>
        <w:rPr>
          <w:noProof/>
        </w:rPr>
        <w:fldChar w:fldCharType="separate"/>
      </w:r>
      <w:r>
        <w:rPr>
          <w:noProof/>
        </w:rPr>
        <w:t>187</w:t>
      </w:r>
      <w:r>
        <w:rPr>
          <w:noProof/>
        </w:rPr>
        <w:fldChar w:fldCharType="end"/>
      </w:r>
    </w:p>
    <w:p w14:paraId="3D04F7CA" w14:textId="1B8184BC" w:rsidR="00BB07E6" w:rsidRDefault="00BB07E6">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_Toc123652591 \h </w:instrText>
      </w:r>
      <w:r>
        <w:rPr>
          <w:noProof/>
        </w:rPr>
      </w:r>
      <w:r>
        <w:rPr>
          <w:noProof/>
        </w:rPr>
        <w:fldChar w:fldCharType="separate"/>
      </w:r>
      <w:r>
        <w:rPr>
          <w:noProof/>
        </w:rPr>
        <w:t>187</w:t>
      </w:r>
      <w:r>
        <w:rPr>
          <w:noProof/>
        </w:rPr>
        <w:fldChar w:fldCharType="end"/>
      </w:r>
    </w:p>
    <w:p w14:paraId="02A2DDBF" w14:textId="6C707232" w:rsidR="00BB07E6" w:rsidRDefault="00BB07E6">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_Toc123652592 \h </w:instrText>
      </w:r>
      <w:r>
        <w:rPr>
          <w:noProof/>
        </w:rPr>
      </w:r>
      <w:r>
        <w:rPr>
          <w:noProof/>
        </w:rPr>
        <w:fldChar w:fldCharType="separate"/>
      </w:r>
      <w:r>
        <w:rPr>
          <w:noProof/>
        </w:rPr>
        <w:t>189</w:t>
      </w:r>
      <w:r>
        <w:rPr>
          <w:noProof/>
        </w:rPr>
        <w:fldChar w:fldCharType="end"/>
      </w:r>
    </w:p>
    <w:p w14:paraId="3D21A84D" w14:textId="2ECB93C9" w:rsidR="00BB07E6" w:rsidRDefault="00BB07E6">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_Toc123652593 \h </w:instrText>
      </w:r>
      <w:r>
        <w:rPr>
          <w:noProof/>
        </w:rPr>
      </w:r>
      <w:r>
        <w:rPr>
          <w:noProof/>
        </w:rPr>
        <w:fldChar w:fldCharType="separate"/>
      </w:r>
      <w:r>
        <w:rPr>
          <w:noProof/>
        </w:rPr>
        <w:t>189</w:t>
      </w:r>
      <w:r>
        <w:rPr>
          <w:noProof/>
        </w:rPr>
        <w:fldChar w:fldCharType="end"/>
      </w:r>
    </w:p>
    <w:p w14:paraId="4F42697E" w14:textId="45B10BD1" w:rsidR="00BB07E6" w:rsidRDefault="00BB07E6">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_Toc123652594 \h </w:instrText>
      </w:r>
      <w:r>
        <w:rPr>
          <w:noProof/>
        </w:rPr>
      </w:r>
      <w:r>
        <w:rPr>
          <w:noProof/>
        </w:rPr>
        <w:fldChar w:fldCharType="separate"/>
      </w:r>
      <w:r>
        <w:rPr>
          <w:noProof/>
        </w:rPr>
        <w:t>192</w:t>
      </w:r>
      <w:r>
        <w:rPr>
          <w:noProof/>
        </w:rPr>
        <w:fldChar w:fldCharType="end"/>
      </w:r>
    </w:p>
    <w:p w14:paraId="41D5D73F" w14:textId="5C1F1BCD" w:rsidR="00BB07E6" w:rsidRDefault="00BB07E6">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_Toc123652595 \h </w:instrText>
      </w:r>
      <w:r>
        <w:rPr>
          <w:noProof/>
        </w:rPr>
      </w:r>
      <w:r>
        <w:rPr>
          <w:noProof/>
        </w:rPr>
        <w:fldChar w:fldCharType="separate"/>
      </w:r>
      <w:r>
        <w:rPr>
          <w:noProof/>
        </w:rPr>
        <w:t>192</w:t>
      </w:r>
      <w:r>
        <w:rPr>
          <w:noProof/>
        </w:rPr>
        <w:fldChar w:fldCharType="end"/>
      </w:r>
    </w:p>
    <w:p w14:paraId="43AF68DF" w14:textId="135CA2E3" w:rsidR="00BB07E6" w:rsidRDefault="00BB07E6">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_Toc123652596 \h </w:instrText>
      </w:r>
      <w:r>
        <w:rPr>
          <w:noProof/>
        </w:rPr>
      </w:r>
      <w:r>
        <w:rPr>
          <w:noProof/>
        </w:rPr>
        <w:fldChar w:fldCharType="separate"/>
      </w:r>
      <w:r>
        <w:rPr>
          <w:noProof/>
        </w:rPr>
        <w:t>192</w:t>
      </w:r>
      <w:r>
        <w:rPr>
          <w:noProof/>
        </w:rPr>
        <w:fldChar w:fldCharType="end"/>
      </w:r>
    </w:p>
    <w:p w14:paraId="3B571CD0" w14:textId="50C479FD" w:rsidR="00BB07E6" w:rsidRDefault="00BB07E6">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_Toc123652597 \h </w:instrText>
      </w:r>
      <w:r>
        <w:rPr>
          <w:noProof/>
        </w:rPr>
      </w:r>
      <w:r>
        <w:rPr>
          <w:noProof/>
        </w:rPr>
        <w:fldChar w:fldCharType="separate"/>
      </w:r>
      <w:r>
        <w:rPr>
          <w:noProof/>
        </w:rPr>
        <w:t>194</w:t>
      </w:r>
      <w:r>
        <w:rPr>
          <w:noProof/>
        </w:rPr>
        <w:fldChar w:fldCharType="end"/>
      </w:r>
    </w:p>
    <w:p w14:paraId="17F91D53" w14:textId="27915007" w:rsidR="00BB07E6" w:rsidRDefault="00BB07E6">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_Toc123652598 \h </w:instrText>
      </w:r>
      <w:r>
        <w:rPr>
          <w:noProof/>
        </w:rPr>
      </w:r>
      <w:r>
        <w:rPr>
          <w:noProof/>
        </w:rPr>
        <w:fldChar w:fldCharType="separate"/>
      </w:r>
      <w:r>
        <w:rPr>
          <w:noProof/>
        </w:rPr>
        <w:t>196</w:t>
      </w:r>
      <w:r>
        <w:rPr>
          <w:noProof/>
        </w:rPr>
        <w:fldChar w:fldCharType="end"/>
      </w:r>
    </w:p>
    <w:p w14:paraId="4AE6B0C0" w14:textId="1630CACB" w:rsidR="00BB07E6" w:rsidRDefault="00BB07E6">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_Toc123652599 \h </w:instrText>
      </w:r>
      <w:r>
        <w:rPr>
          <w:noProof/>
        </w:rPr>
      </w:r>
      <w:r>
        <w:rPr>
          <w:noProof/>
        </w:rPr>
        <w:fldChar w:fldCharType="separate"/>
      </w:r>
      <w:r>
        <w:rPr>
          <w:noProof/>
        </w:rPr>
        <w:t>196</w:t>
      </w:r>
      <w:r>
        <w:rPr>
          <w:noProof/>
        </w:rPr>
        <w:fldChar w:fldCharType="end"/>
      </w:r>
    </w:p>
    <w:p w14:paraId="0F17870D" w14:textId="703A4F7F" w:rsidR="00BB07E6" w:rsidRDefault="00BB07E6">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_Toc123652600 \h </w:instrText>
      </w:r>
      <w:r>
        <w:rPr>
          <w:noProof/>
        </w:rPr>
      </w:r>
      <w:r>
        <w:rPr>
          <w:noProof/>
        </w:rPr>
        <w:fldChar w:fldCharType="separate"/>
      </w:r>
      <w:r>
        <w:rPr>
          <w:noProof/>
        </w:rPr>
        <w:t>196</w:t>
      </w:r>
      <w:r>
        <w:rPr>
          <w:noProof/>
        </w:rPr>
        <w:fldChar w:fldCharType="end"/>
      </w:r>
    </w:p>
    <w:p w14:paraId="14A4B446" w14:textId="4514A183" w:rsidR="00BB07E6" w:rsidRDefault="00BB07E6">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_Toc123652601 \h </w:instrText>
      </w:r>
      <w:r>
        <w:rPr>
          <w:noProof/>
        </w:rPr>
      </w:r>
      <w:r>
        <w:rPr>
          <w:noProof/>
        </w:rPr>
        <w:fldChar w:fldCharType="separate"/>
      </w:r>
      <w:r>
        <w:rPr>
          <w:noProof/>
        </w:rPr>
        <w:t>196</w:t>
      </w:r>
      <w:r>
        <w:rPr>
          <w:noProof/>
        </w:rPr>
        <w:fldChar w:fldCharType="end"/>
      </w:r>
    </w:p>
    <w:p w14:paraId="0DA49DE6" w14:textId="49F47FD4" w:rsidR="00BB07E6" w:rsidRDefault="00BB07E6">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_Toc123652602 \h </w:instrText>
      </w:r>
      <w:r>
        <w:rPr>
          <w:noProof/>
        </w:rPr>
      </w:r>
      <w:r>
        <w:rPr>
          <w:noProof/>
        </w:rPr>
        <w:fldChar w:fldCharType="separate"/>
      </w:r>
      <w:r>
        <w:rPr>
          <w:noProof/>
        </w:rPr>
        <w:t>196</w:t>
      </w:r>
      <w:r>
        <w:rPr>
          <w:noProof/>
        </w:rPr>
        <w:fldChar w:fldCharType="end"/>
      </w:r>
    </w:p>
    <w:p w14:paraId="7F4A4A6E" w14:textId="3AC24CBF" w:rsidR="00BB07E6" w:rsidRDefault="00BB07E6">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_Toc123652603 \h </w:instrText>
      </w:r>
      <w:r>
        <w:rPr>
          <w:noProof/>
        </w:rPr>
      </w:r>
      <w:r>
        <w:rPr>
          <w:noProof/>
        </w:rPr>
        <w:fldChar w:fldCharType="separate"/>
      </w:r>
      <w:r>
        <w:rPr>
          <w:noProof/>
        </w:rPr>
        <w:t>197</w:t>
      </w:r>
      <w:r>
        <w:rPr>
          <w:noProof/>
        </w:rPr>
        <w:fldChar w:fldCharType="end"/>
      </w:r>
    </w:p>
    <w:p w14:paraId="601661E8" w14:textId="18D537FA" w:rsidR="00BB07E6" w:rsidRDefault="00BB07E6">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_Toc123652604 \h </w:instrText>
      </w:r>
      <w:r>
        <w:rPr>
          <w:noProof/>
        </w:rPr>
      </w:r>
      <w:r>
        <w:rPr>
          <w:noProof/>
        </w:rPr>
        <w:fldChar w:fldCharType="separate"/>
      </w:r>
      <w:r>
        <w:rPr>
          <w:noProof/>
        </w:rPr>
        <w:t>197</w:t>
      </w:r>
      <w:r>
        <w:rPr>
          <w:noProof/>
        </w:rPr>
        <w:fldChar w:fldCharType="end"/>
      </w:r>
    </w:p>
    <w:p w14:paraId="55B6FC8A" w14:textId="35F58550" w:rsidR="00BB07E6" w:rsidRDefault="00BB07E6">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_Toc123652605 \h </w:instrText>
      </w:r>
      <w:r>
        <w:rPr>
          <w:noProof/>
        </w:rPr>
      </w:r>
      <w:r>
        <w:rPr>
          <w:noProof/>
        </w:rPr>
        <w:fldChar w:fldCharType="separate"/>
      </w:r>
      <w:r>
        <w:rPr>
          <w:noProof/>
        </w:rPr>
        <w:t>197</w:t>
      </w:r>
      <w:r>
        <w:rPr>
          <w:noProof/>
        </w:rPr>
        <w:fldChar w:fldCharType="end"/>
      </w:r>
    </w:p>
    <w:p w14:paraId="68030C41" w14:textId="48CC3208" w:rsidR="00BB07E6" w:rsidRDefault="00BB07E6">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_Toc123652606 \h </w:instrText>
      </w:r>
      <w:r>
        <w:rPr>
          <w:noProof/>
        </w:rPr>
      </w:r>
      <w:r>
        <w:rPr>
          <w:noProof/>
        </w:rPr>
        <w:fldChar w:fldCharType="separate"/>
      </w:r>
      <w:r>
        <w:rPr>
          <w:noProof/>
        </w:rPr>
        <w:t>197</w:t>
      </w:r>
      <w:r>
        <w:rPr>
          <w:noProof/>
        </w:rPr>
        <w:fldChar w:fldCharType="end"/>
      </w:r>
    </w:p>
    <w:p w14:paraId="57F9F673" w14:textId="094E6ADF" w:rsidR="00BB07E6" w:rsidRDefault="00BB07E6">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_Toc123652607 \h </w:instrText>
      </w:r>
      <w:r>
        <w:rPr>
          <w:noProof/>
        </w:rPr>
      </w:r>
      <w:r>
        <w:rPr>
          <w:noProof/>
        </w:rPr>
        <w:fldChar w:fldCharType="separate"/>
      </w:r>
      <w:r>
        <w:rPr>
          <w:noProof/>
        </w:rPr>
        <w:t>202</w:t>
      </w:r>
      <w:r>
        <w:rPr>
          <w:noProof/>
        </w:rPr>
        <w:fldChar w:fldCharType="end"/>
      </w:r>
    </w:p>
    <w:p w14:paraId="2B7075A4" w14:textId="0BF3FD45" w:rsidR="00BB07E6" w:rsidRDefault="00BB07E6">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_Toc123652608 \h </w:instrText>
      </w:r>
      <w:r>
        <w:rPr>
          <w:noProof/>
        </w:rPr>
      </w:r>
      <w:r>
        <w:rPr>
          <w:noProof/>
        </w:rPr>
        <w:fldChar w:fldCharType="separate"/>
      </w:r>
      <w:r>
        <w:rPr>
          <w:noProof/>
        </w:rPr>
        <w:t>215</w:t>
      </w:r>
      <w:r>
        <w:rPr>
          <w:noProof/>
        </w:rPr>
        <w:fldChar w:fldCharType="end"/>
      </w:r>
    </w:p>
    <w:p w14:paraId="145DE295" w14:textId="7903C937" w:rsidR="00BB07E6" w:rsidRDefault="00BB07E6">
      <w:pPr>
        <w:pStyle w:val="TOC8"/>
        <w:rPr>
          <w:rFonts w:asciiTheme="minorHAnsi" w:eastAsiaTheme="minorEastAsia" w:hAnsiTheme="minorHAnsi" w:cstheme="minorBidi"/>
          <w:b w:val="0"/>
          <w:noProof/>
          <w:szCs w:val="22"/>
          <w:lang w:eastAsia="en-GB"/>
        </w:rPr>
      </w:pPr>
      <w:r>
        <w:rPr>
          <w:noProof/>
          <w:lang w:eastAsia="zh-CN"/>
        </w:rPr>
        <w:lastRenderedPageBreak/>
        <w:t xml:space="preserve">Annex B (informative): </w:t>
      </w:r>
      <w:r>
        <w:rPr>
          <w:noProof/>
        </w:rPr>
        <w:t>IANA registration templates</w:t>
      </w:r>
      <w:r>
        <w:rPr>
          <w:noProof/>
        </w:rPr>
        <w:tab/>
      </w:r>
      <w:r>
        <w:rPr>
          <w:noProof/>
        </w:rPr>
        <w:fldChar w:fldCharType="begin" w:fldLock="1"/>
      </w:r>
      <w:r>
        <w:rPr>
          <w:noProof/>
        </w:rPr>
        <w:instrText xml:space="preserve"> PAGEREF _Toc123652609 \h </w:instrText>
      </w:r>
      <w:r>
        <w:rPr>
          <w:noProof/>
        </w:rPr>
      </w:r>
      <w:r>
        <w:rPr>
          <w:noProof/>
        </w:rPr>
        <w:fldChar w:fldCharType="separate"/>
      </w:r>
      <w:r>
        <w:rPr>
          <w:noProof/>
        </w:rPr>
        <w:t>222</w:t>
      </w:r>
      <w:r>
        <w:rPr>
          <w:noProof/>
        </w:rPr>
        <w:fldChar w:fldCharType="end"/>
      </w:r>
    </w:p>
    <w:p w14:paraId="70CA24F9" w14:textId="430BF49D" w:rsidR="00BB07E6" w:rsidRDefault="00BB07E6">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_Toc123652610 \h </w:instrText>
      </w:r>
      <w:r>
        <w:rPr>
          <w:noProof/>
        </w:rPr>
      </w:r>
      <w:r>
        <w:rPr>
          <w:noProof/>
        </w:rPr>
        <w:fldChar w:fldCharType="separate"/>
      </w:r>
      <w:r>
        <w:rPr>
          <w:noProof/>
        </w:rPr>
        <w:t>222</w:t>
      </w:r>
      <w:r>
        <w:rPr>
          <w:noProof/>
        </w:rPr>
        <w:fldChar w:fldCharType="end"/>
      </w:r>
    </w:p>
    <w:p w14:paraId="15F9632A" w14:textId="6431148E" w:rsidR="00BB07E6" w:rsidRDefault="00BB07E6">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_Toc123652611 \h </w:instrText>
      </w:r>
      <w:r>
        <w:rPr>
          <w:noProof/>
        </w:rPr>
      </w:r>
      <w:r>
        <w:rPr>
          <w:noProof/>
        </w:rPr>
        <w:fldChar w:fldCharType="separate"/>
      </w:r>
      <w:r>
        <w:rPr>
          <w:noProof/>
        </w:rPr>
        <w:t>222</w:t>
      </w:r>
      <w:r>
        <w:rPr>
          <w:noProof/>
        </w:rPr>
        <w:fldChar w:fldCharType="end"/>
      </w:r>
    </w:p>
    <w:p w14:paraId="1B5DFBBB" w14:textId="68B4BE7B" w:rsidR="00BB07E6" w:rsidRDefault="00BB07E6">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_Toc123652612 \h </w:instrText>
      </w:r>
      <w:r>
        <w:rPr>
          <w:noProof/>
        </w:rPr>
      </w:r>
      <w:r>
        <w:rPr>
          <w:noProof/>
        </w:rPr>
        <w:fldChar w:fldCharType="separate"/>
      </w:r>
      <w:r>
        <w:rPr>
          <w:noProof/>
        </w:rPr>
        <w:t>223</w:t>
      </w:r>
      <w:r>
        <w:rPr>
          <w:noProof/>
        </w:rPr>
        <w:fldChar w:fldCharType="end"/>
      </w:r>
    </w:p>
    <w:p w14:paraId="7F8EF49E" w14:textId="0A0DE323" w:rsidR="00BB07E6" w:rsidRDefault="00BB07E6">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_Toc123652613 \h </w:instrText>
      </w:r>
      <w:r>
        <w:rPr>
          <w:noProof/>
        </w:rPr>
      </w:r>
      <w:r>
        <w:rPr>
          <w:noProof/>
        </w:rPr>
        <w:fldChar w:fldCharType="separate"/>
      </w:r>
      <w:r>
        <w:rPr>
          <w:noProof/>
        </w:rPr>
        <w:t>225</w:t>
      </w:r>
      <w:r>
        <w:rPr>
          <w:noProof/>
        </w:rPr>
        <w:fldChar w:fldCharType="end"/>
      </w:r>
    </w:p>
    <w:p w14:paraId="2A4B60BD" w14:textId="57D4D976" w:rsidR="00BB07E6" w:rsidRDefault="00BB07E6">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_Toc123652614 \h </w:instrText>
      </w:r>
      <w:r>
        <w:rPr>
          <w:noProof/>
        </w:rPr>
      </w:r>
      <w:r>
        <w:rPr>
          <w:noProof/>
        </w:rPr>
        <w:fldChar w:fldCharType="separate"/>
      </w:r>
      <w:r>
        <w:rPr>
          <w:noProof/>
        </w:rPr>
        <w:t>226</w:t>
      </w:r>
      <w:r>
        <w:rPr>
          <w:noProof/>
        </w:rPr>
        <w:fldChar w:fldCharType="end"/>
      </w:r>
    </w:p>
    <w:p w14:paraId="28CAF892" w14:textId="46A9847C" w:rsidR="00BB07E6" w:rsidRDefault="00BB07E6">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_Toc123652615 \h </w:instrText>
      </w:r>
      <w:r>
        <w:rPr>
          <w:noProof/>
        </w:rPr>
      </w:r>
      <w:r>
        <w:rPr>
          <w:noProof/>
        </w:rPr>
        <w:fldChar w:fldCharType="separate"/>
      </w:r>
      <w:r>
        <w:rPr>
          <w:noProof/>
        </w:rPr>
        <w:t>228</w:t>
      </w:r>
      <w:r>
        <w:rPr>
          <w:noProof/>
        </w:rPr>
        <w:fldChar w:fldCharType="end"/>
      </w:r>
    </w:p>
    <w:p w14:paraId="0DAEBE93" w14:textId="67A2AE74" w:rsidR="00BB07E6" w:rsidRDefault="00BB07E6">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_Toc123652616 \h </w:instrText>
      </w:r>
      <w:r>
        <w:rPr>
          <w:noProof/>
        </w:rPr>
      </w:r>
      <w:r>
        <w:rPr>
          <w:noProof/>
        </w:rPr>
        <w:fldChar w:fldCharType="separate"/>
      </w:r>
      <w:r>
        <w:rPr>
          <w:noProof/>
        </w:rPr>
        <w:t>229</w:t>
      </w:r>
      <w:r>
        <w:rPr>
          <w:noProof/>
        </w:rPr>
        <w:fldChar w:fldCharType="end"/>
      </w:r>
    </w:p>
    <w:p w14:paraId="03D1D676" w14:textId="4513F4A2" w:rsidR="00BB07E6" w:rsidRDefault="00BB07E6">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_Toc123652617 \h </w:instrText>
      </w:r>
      <w:r>
        <w:rPr>
          <w:noProof/>
        </w:rPr>
      </w:r>
      <w:r>
        <w:rPr>
          <w:noProof/>
        </w:rPr>
        <w:fldChar w:fldCharType="separate"/>
      </w:r>
      <w:r>
        <w:rPr>
          <w:noProof/>
        </w:rPr>
        <w:t>231</w:t>
      </w:r>
      <w:r>
        <w:rPr>
          <w:noProof/>
        </w:rPr>
        <w:fldChar w:fldCharType="end"/>
      </w:r>
    </w:p>
    <w:p w14:paraId="241D242B" w14:textId="37493928" w:rsidR="00BB07E6" w:rsidRDefault="00BB07E6">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_Toc123652618 \h </w:instrText>
      </w:r>
      <w:r>
        <w:rPr>
          <w:noProof/>
        </w:rPr>
      </w:r>
      <w:r>
        <w:rPr>
          <w:noProof/>
        </w:rPr>
        <w:fldChar w:fldCharType="separate"/>
      </w:r>
      <w:r>
        <w:rPr>
          <w:noProof/>
        </w:rPr>
        <w:t>233</w:t>
      </w:r>
      <w:r>
        <w:rPr>
          <w:noProof/>
        </w:rPr>
        <w:fldChar w:fldCharType="end"/>
      </w:r>
    </w:p>
    <w:p w14:paraId="0D013B0C" w14:textId="152895DF" w:rsidR="00BB07E6" w:rsidRDefault="00BB07E6">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_Toc123652619 \h </w:instrText>
      </w:r>
      <w:r>
        <w:rPr>
          <w:noProof/>
        </w:rPr>
      </w:r>
      <w:r>
        <w:rPr>
          <w:noProof/>
        </w:rPr>
        <w:fldChar w:fldCharType="separate"/>
      </w:r>
      <w:r>
        <w:rPr>
          <w:noProof/>
        </w:rPr>
        <w:t>234</w:t>
      </w:r>
      <w:r>
        <w:rPr>
          <w:noProof/>
        </w:rPr>
        <w:fldChar w:fldCharType="end"/>
      </w:r>
    </w:p>
    <w:p w14:paraId="03430265" w14:textId="3CF2DA03" w:rsidR="00BB07E6" w:rsidRDefault="00BB07E6">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_Toc123652620 \h </w:instrText>
      </w:r>
      <w:r>
        <w:rPr>
          <w:noProof/>
        </w:rPr>
      </w:r>
      <w:r>
        <w:rPr>
          <w:noProof/>
        </w:rPr>
        <w:fldChar w:fldCharType="separate"/>
      </w:r>
      <w:r>
        <w:rPr>
          <w:noProof/>
        </w:rPr>
        <w:t>236</w:t>
      </w:r>
      <w:r>
        <w:rPr>
          <w:noProof/>
        </w:rPr>
        <w:fldChar w:fldCharType="end"/>
      </w:r>
    </w:p>
    <w:p w14:paraId="3CBF97A9" w14:textId="2919159F" w:rsidR="00BB07E6" w:rsidRDefault="00BB07E6">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_Toc123652621 \h </w:instrText>
      </w:r>
      <w:r>
        <w:rPr>
          <w:noProof/>
        </w:rPr>
      </w:r>
      <w:r>
        <w:rPr>
          <w:noProof/>
        </w:rPr>
        <w:fldChar w:fldCharType="separate"/>
      </w:r>
      <w:r>
        <w:rPr>
          <w:noProof/>
        </w:rPr>
        <w:t>237</w:t>
      </w:r>
      <w:r>
        <w:rPr>
          <w:noProof/>
        </w:rPr>
        <w:fldChar w:fldCharType="end"/>
      </w:r>
    </w:p>
    <w:p w14:paraId="1D2A065D" w14:textId="4224E21A" w:rsidR="00BB07E6" w:rsidRDefault="00BB07E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_Toc123652622 \h </w:instrText>
      </w:r>
      <w:r>
        <w:rPr>
          <w:noProof/>
        </w:rPr>
      </w:r>
      <w:r>
        <w:rPr>
          <w:noProof/>
        </w:rPr>
        <w:fldChar w:fldCharType="separate"/>
      </w:r>
      <w:r>
        <w:rPr>
          <w:noProof/>
        </w:rPr>
        <w:t>237</w:t>
      </w:r>
      <w:r>
        <w:rPr>
          <w:noProof/>
        </w:rPr>
        <w:fldChar w:fldCharType="end"/>
      </w:r>
    </w:p>
    <w:p w14:paraId="7042F1B4" w14:textId="6165ACC8" w:rsidR="00BB07E6" w:rsidRDefault="00BB07E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_Toc123652623 \h </w:instrText>
      </w:r>
      <w:r>
        <w:rPr>
          <w:noProof/>
        </w:rPr>
      </w:r>
      <w:r>
        <w:rPr>
          <w:noProof/>
        </w:rPr>
        <w:fldChar w:fldCharType="separate"/>
      </w:r>
      <w:r>
        <w:rPr>
          <w:noProof/>
        </w:rPr>
        <w:t>237</w:t>
      </w:r>
      <w:r>
        <w:rPr>
          <w:noProof/>
        </w:rPr>
        <w:fldChar w:fldCharType="end"/>
      </w:r>
    </w:p>
    <w:p w14:paraId="533F7103" w14:textId="3B67BF84" w:rsidR="00BB07E6" w:rsidRDefault="00BB07E6">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_Toc123652624 \h </w:instrText>
      </w:r>
      <w:r>
        <w:rPr>
          <w:noProof/>
        </w:rPr>
      </w:r>
      <w:r>
        <w:rPr>
          <w:noProof/>
        </w:rPr>
        <w:fldChar w:fldCharType="separate"/>
      </w:r>
      <w:r>
        <w:rPr>
          <w:noProof/>
        </w:rPr>
        <w:t>238</w:t>
      </w:r>
      <w:r>
        <w:rPr>
          <w:noProof/>
        </w:rPr>
        <w:fldChar w:fldCharType="end"/>
      </w:r>
    </w:p>
    <w:p w14:paraId="43DF6C36" w14:textId="554E4FD3" w:rsidR="00BB07E6" w:rsidRDefault="00BB07E6">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_Toc123652625 \h </w:instrText>
      </w:r>
      <w:r>
        <w:rPr>
          <w:noProof/>
        </w:rPr>
      </w:r>
      <w:r>
        <w:rPr>
          <w:noProof/>
        </w:rPr>
        <w:fldChar w:fldCharType="separate"/>
      </w:r>
      <w:r>
        <w:rPr>
          <w:noProof/>
        </w:rPr>
        <w:t>238</w:t>
      </w:r>
      <w:r>
        <w:rPr>
          <w:noProof/>
        </w:rPr>
        <w:fldChar w:fldCharType="end"/>
      </w:r>
    </w:p>
    <w:p w14:paraId="6D473193" w14:textId="02D83E95" w:rsidR="00BB07E6" w:rsidRDefault="00BB07E6">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_Toc123652626 \h </w:instrText>
      </w:r>
      <w:r>
        <w:rPr>
          <w:noProof/>
        </w:rPr>
      </w:r>
      <w:r>
        <w:rPr>
          <w:noProof/>
        </w:rPr>
        <w:fldChar w:fldCharType="separate"/>
      </w:r>
      <w:r>
        <w:rPr>
          <w:noProof/>
        </w:rPr>
        <w:t>239</w:t>
      </w:r>
      <w:r>
        <w:rPr>
          <w:noProof/>
        </w:rPr>
        <w:fldChar w:fldCharType="end"/>
      </w:r>
    </w:p>
    <w:p w14:paraId="0AD57282" w14:textId="5F45CC10"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9" w:name="foreword"/>
      <w:bookmarkStart w:id="10" w:name="_Toc123652313"/>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2" w:name="introduction"/>
      <w:bookmarkStart w:id="13" w:name="_Toc20212207"/>
      <w:bookmarkStart w:id="14" w:name="_Toc27731562"/>
      <w:bookmarkStart w:id="15" w:name="_Toc36127340"/>
      <w:bookmarkStart w:id="16" w:name="_Toc45214446"/>
      <w:bookmarkStart w:id="17" w:name="_Toc51937585"/>
      <w:bookmarkStart w:id="18" w:name="_Toc51937894"/>
      <w:bookmarkStart w:id="19" w:name="_Toc92291081"/>
      <w:bookmarkStart w:id="20" w:name="_Toc123652314"/>
      <w:bookmarkEnd w:id="12"/>
      <w:r w:rsidRPr="004D3578">
        <w:t>1</w:t>
      </w:r>
      <w:r w:rsidRPr="004D3578">
        <w:tab/>
        <w:t>Scope</w:t>
      </w:r>
      <w:bookmarkEnd w:id="13"/>
      <w:bookmarkEnd w:id="14"/>
      <w:bookmarkEnd w:id="15"/>
      <w:bookmarkEnd w:id="16"/>
      <w:bookmarkEnd w:id="17"/>
      <w:bookmarkEnd w:id="18"/>
      <w:bookmarkEnd w:id="19"/>
      <w:bookmarkEnd w:id="20"/>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1" w:name="_Toc20212208"/>
      <w:bookmarkStart w:id="22" w:name="_Toc27731563"/>
      <w:bookmarkStart w:id="23" w:name="_Toc36127341"/>
      <w:bookmarkStart w:id="24" w:name="_Toc45214447"/>
      <w:bookmarkStart w:id="25" w:name="_Toc51937586"/>
      <w:bookmarkStart w:id="26" w:name="_Toc51937895"/>
      <w:bookmarkStart w:id="27" w:name="_Toc92291082"/>
      <w:bookmarkStart w:id="28" w:name="_Toc123652315"/>
      <w:r w:rsidRPr="0052096B">
        <w:lastRenderedPageBreak/>
        <w:t>2</w:t>
      </w:r>
      <w:r w:rsidRPr="0052096B">
        <w:tab/>
        <w:t>References</w:t>
      </w:r>
      <w:bookmarkEnd w:id="21"/>
      <w:bookmarkEnd w:id="22"/>
      <w:bookmarkEnd w:id="23"/>
      <w:bookmarkEnd w:id="24"/>
      <w:bookmarkEnd w:id="25"/>
      <w:bookmarkEnd w:id="26"/>
      <w:bookmarkEnd w:id="27"/>
      <w:bookmarkEnd w:id="28"/>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9" w:name="ref21905"/>
      <w:r w:rsidRPr="002F55BD">
        <w:t>[1]</w:t>
      </w:r>
      <w:bookmarkEnd w:id="29"/>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0"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1" w:name="_Toc27731564"/>
      <w:bookmarkStart w:id="32" w:name="_Toc36127342"/>
      <w:bookmarkStart w:id="33" w:name="_Toc45214448"/>
      <w:bookmarkStart w:id="34" w:name="_Toc51937587"/>
      <w:bookmarkStart w:id="35" w:name="_Toc51937896"/>
      <w:bookmarkStart w:id="36" w:name="_Toc92291083"/>
      <w:bookmarkStart w:id="37" w:name="_Toc123652316"/>
      <w:r w:rsidRPr="004D3578">
        <w:t>3</w:t>
      </w:r>
      <w:r w:rsidRPr="004D3578">
        <w:tab/>
        <w:t>Definitions and abbreviations</w:t>
      </w:r>
      <w:bookmarkEnd w:id="30"/>
      <w:bookmarkEnd w:id="31"/>
      <w:bookmarkEnd w:id="32"/>
      <w:bookmarkEnd w:id="33"/>
      <w:bookmarkEnd w:id="34"/>
      <w:bookmarkEnd w:id="35"/>
      <w:bookmarkEnd w:id="36"/>
      <w:bookmarkEnd w:id="37"/>
    </w:p>
    <w:p w14:paraId="1B480CDC" w14:textId="77777777" w:rsidR="00C367E9" w:rsidRPr="004D3578" w:rsidRDefault="00C367E9" w:rsidP="00C367E9">
      <w:pPr>
        <w:pStyle w:val="Heading2"/>
      </w:pPr>
      <w:bookmarkStart w:id="38" w:name="_Toc20212210"/>
      <w:bookmarkStart w:id="39" w:name="_Toc27731565"/>
      <w:bookmarkStart w:id="40" w:name="_Toc36127343"/>
      <w:bookmarkStart w:id="41" w:name="_Toc45214449"/>
      <w:bookmarkStart w:id="42" w:name="_Toc51937588"/>
      <w:bookmarkStart w:id="43" w:name="_Toc51937897"/>
      <w:bookmarkStart w:id="44" w:name="_Toc92291084"/>
      <w:bookmarkStart w:id="45" w:name="_Toc123652317"/>
      <w:r w:rsidRPr="004D3578">
        <w:t>3.1</w:t>
      </w:r>
      <w:r w:rsidRPr="004D3578">
        <w:tab/>
        <w:t>Definitions</w:t>
      </w:r>
      <w:bookmarkEnd w:id="38"/>
      <w:bookmarkEnd w:id="39"/>
      <w:bookmarkEnd w:id="40"/>
      <w:bookmarkEnd w:id="41"/>
      <w:bookmarkEnd w:id="42"/>
      <w:bookmarkEnd w:id="43"/>
      <w:bookmarkEnd w:id="44"/>
      <w:bookmarkEnd w:id="45"/>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6" w:name="_Toc20212211"/>
      <w:bookmarkStart w:id="47" w:name="_Toc27731566"/>
      <w:bookmarkStart w:id="48" w:name="_Toc36127344"/>
      <w:bookmarkStart w:id="49" w:name="_Toc45214450"/>
      <w:bookmarkStart w:id="50" w:name="_Toc51937589"/>
      <w:bookmarkStart w:id="51" w:name="_Toc51937898"/>
      <w:bookmarkStart w:id="52" w:name="_Toc92291085"/>
      <w:bookmarkStart w:id="53" w:name="_Toc123652318"/>
      <w:r w:rsidRPr="004D3578">
        <w:t>3.2</w:t>
      </w:r>
      <w:r w:rsidRPr="004D3578">
        <w:tab/>
        <w:t>Abbreviations</w:t>
      </w:r>
      <w:bookmarkEnd w:id="46"/>
      <w:bookmarkEnd w:id="47"/>
      <w:bookmarkEnd w:id="48"/>
      <w:bookmarkEnd w:id="49"/>
      <w:bookmarkEnd w:id="50"/>
      <w:bookmarkEnd w:id="51"/>
      <w:bookmarkEnd w:id="52"/>
      <w:bookmarkEnd w:id="53"/>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4" w:name="_Toc20212212"/>
      <w:bookmarkStart w:id="55" w:name="_Toc27731567"/>
      <w:bookmarkStart w:id="56" w:name="_Toc36127345"/>
      <w:bookmarkStart w:id="57" w:name="_Toc45214451"/>
      <w:bookmarkStart w:id="58" w:name="_Toc51937590"/>
      <w:bookmarkStart w:id="59" w:name="_Toc51937899"/>
      <w:bookmarkStart w:id="60" w:name="_Toc92291086"/>
      <w:bookmarkStart w:id="61" w:name="_Toc123652319"/>
      <w:r w:rsidRPr="004D3578">
        <w:lastRenderedPageBreak/>
        <w:t>4</w:t>
      </w:r>
      <w:r w:rsidRPr="004D3578">
        <w:tab/>
      </w:r>
      <w:r>
        <w:t>General</w:t>
      </w:r>
      <w:bookmarkEnd w:id="54"/>
      <w:bookmarkEnd w:id="55"/>
      <w:bookmarkEnd w:id="56"/>
      <w:bookmarkEnd w:id="57"/>
      <w:bookmarkEnd w:id="58"/>
      <w:bookmarkEnd w:id="59"/>
      <w:bookmarkEnd w:id="60"/>
      <w:bookmarkEnd w:id="61"/>
    </w:p>
    <w:p w14:paraId="1C036EE7" w14:textId="77777777" w:rsidR="00C367E9" w:rsidRDefault="00C367E9" w:rsidP="00C367E9">
      <w:pPr>
        <w:pStyle w:val="Heading2"/>
      </w:pPr>
      <w:bookmarkStart w:id="62" w:name="_Toc20212213"/>
      <w:bookmarkStart w:id="63" w:name="_Toc27731568"/>
      <w:bookmarkStart w:id="64" w:name="_Toc36127346"/>
      <w:bookmarkStart w:id="65" w:name="_Toc45214452"/>
      <w:bookmarkStart w:id="66" w:name="_Toc51937591"/>
      <w:bookmarkStart w:id="67" w:name="_Toc51937900"/>
      <w:bookmarkStart w:id="68" w:name="_Toc92291087"/>
      <w:bookmarkStart w:id="69" w:name="_Toc123652320"/>
      <w:r>
        <w:t>4.1</w:t>
      </w:r>
      <w:r>
        <w:tab/>
        <w:t>MCS service administrator configuration</w:t>
      </w:r>
      <w:bookmarkEnd w:id="62"/>
      <w:bookmarkEnd w:id="63"/>
      <w:bookmarkEnd w:id="64"/>
      <w:bookmarkEnd w:id="65"/>
      <w:bookmarkEnd w:id="66"/>
      <w:bookmarkEnd w:id="67"/>
      <w:bookmarkEnd w:id="68"/>
      <w:bookmarkEnd w:id="69"/>
    </w:p>
    <w:p w14:paraId="4AC25568" w14:textId="77777777" w:rsidR="00C367E9" w:rsidRDefault="00C367E9" w:rsidP="00C367E9">
      <w:pPr>
        <w:pStyle w:val="Heading3"/>
      </w:pPr>
      <w:bookmarkStart w:id="70" w:name="_Toc20212214"/>
      <w:bookmarkStart w:id="71" w:name="_Toc27731569"/>
      <w:bookmarkStart w:id="72" w:name="_Toc36127347"/>
      <w:bookmarkStart w:id="73" w:name="_Toc45214453"/>
      <w:bookmarkStart w:id="74" w:name="_Toc51937592"/>
      <w:bookmarkStart w:id="75" w:name="_Toc51937901"/>
      <w:bookmarkStart w:id="76" w:name="_Toc92291088"/>
      <w:bookmarkStart w:id="77" w:name="_Toc123652321"/>
      <w:r>
        <w:t>4.1.1</w:t>
      </w:r>
      <w:r>
        <w:tab/>
        <w:t>Common configuration</w:t>
      </w:r>
      <w:bookmarkEnd w:id="70"/>
      <w:bookmarkEnd w:id="71"/>
      <w:bookmarkEnd w:id="72"/>
      <w:bookmarkEnd w:id="73"/>
      <w:bookmarkEnd w:id="74"/>
      <w:bookmarkEnd w:id="75"/>
      <w:bookmarkEnd w:id="76"/>
      <w:bookmarkEnd w:id="77"/>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8" w:name="_Toc20212215"/>
      <w:bookmarkStart w:id="79" w:name="_Toc27731570"/>
      <w:bookmarkStart w:id="80" w:name="_Toc36127348"/>
      <w:bookmarkStart w:id="81" w:name="_Toc45214454"/>
      <w:bookmarkStart w:id="82" w:name="_Toc51937593"/>
      <w:bookmarkStart w:id="83" w:name="_Toc51937902"/>
      <w:bookmarkStart w:id="84" w:name="_Toc92291089"/>
      <w:bookmarkStart w:id="85" w:name="_Toc123652322"/>
      <w:r>
        <w:t>4.1.2</w:t>
      </w:r>
      <w:r>
        <w:tab/>
        <w:t>MCPTT configuration</w:t>
      </w:r>
      <w:bookmarkEnd w:id="78"/>
      <w:bookmarkEnd w:id="79"/>
      <w:bookmarkEnd w:id="80"/>
      <w:bookmarkEnd w:id="81"/>
      <w:bookmarkEnd w:id="82"/>
      <w:bookmarkEnd w:id="83"/>
      <w:bookmarkEnd w:id="84"/>
      <w:bookmarkEnd w:id="8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6" w:name="_Toc20212216"/>
      <w:bookmarkStart w:id="87" w:name="_Toc27731571"/>
      <w:bookmarkStart w:id="88" w:name="_Toc36127349"/>
      <w:bookmarkStart w:id="89" w:name="_Toc45214455"/>
      <w:bookmarkStart w:id="90" w:name="_Toc51937594"/>
      <w:bookmarkStart w:id="91" w:name="_Toc51937903"/>
      <w:bookmarkStart w:id="92" w:name="_Toc92291090"/>
      <w:bookmarkStart w:id="93" w:name="_Toc123652323"/>
      <w:r>
        <w:t>4.1.3</w:t>
      </w:r>
      <w:r>
        <w:tab/>
        <w:t>MCVideo configuration</w:t>
      </w:r>
      <w:bookmarkEnd w:id="86"/>
      <w:bookmarkEnd w:id="87"/>
      <w:bookmarkEnd w:id="88"/>
      <w:bookmarkEnd w:id="89"/>
      <w:bookmarkEnd w:id="90"/>
      <w:bookmarkEnd w:id="91"/>
      <w:bookmarkEnd w:id="92"/>
      <w:bookmarkEnd w:id="9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4" w:name="_Toc20212217"/>
      <w:bookmarkStart w:id="95" w:name="_Toc27731572"/>
      <w:bookmarkStart w:id="96" w:name="_Toc36127350"/>
      <w:bookmarkStart w:id="97" w:name="_Toc45214456"/>
      <w:bookmarkStart w:id="98" w:name="_Toc51937595"/>
      <w:bookmarkStart w:id="99" w:name="_Toc51937904"/>
      <w:bookmarkStart w:id="100" w:name="_Toc92291091"/>
      <w:bookmarkStart w:id="101" w:name="_Toc123652324"/>
      <w:r>
        <w:t>4.1.4</w:t>
      </w:r>
      <w:r>
        <w:tab/>
        <w:t>MCData configuration</w:t>
      </w:r>
      <w:bookmarkEnd w:id="94"/>
      <w:bookmarkEnd w:id="95"/>
      <w:bookmarkEnd w:id="96"/>
      <w:bookmarkEnd w:id="97"/>
      <w:bookmarkEnd w:id="98"/>
      <w:bookmarkEnd w:id="99"/>
      <w:bookmarkEnd w:id="100"/>
      <w:bookmarkEnd w:id="101"/>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2" w:name="_Toc20212218"/>
      <w:bookmarkStart w:id="103" w:name="_Toc27731573"/>
      <w:bookmarkStart w:id="104" w:name="_Toc36127351"/>
      <w:bookmarkStart w:id="105" w:name="_Toc45214457"/>
      <w:bookmarkStart w:id="106" w:name="_Toc51937596"/>
      <w:bookmarkStart w:id="107" w:name="_Toc51937905"/>
      <w:bookmarkStart w:id="108" w:name="_Toc92291092"/>
      <w:bookmarkStart w:id="109" w:name="_Toc123652325"/>
      <w:r>
        <w:t>4.2</w:t>
      </w:r>
      <w:r>
        <w:tab/>
        <w:t>MCS UE configuration</w:t>
      </w:r>
      <w:bookmarkEnd w:id="102"/>
      <w:bookmarkEnd w:id="103"/>
      <w:bookmarkEnd w:id="104"/>
      <w:bookmarkEnd w:id="105"/>
      <w:bookmarkEnd w:id="106"/>
      <w:bookmarkEnd w:id="107"/>
      <w:bookmarkEnd w:id="108"/>
      <w:bookmarkEnd w:id="109"/>
    </w:p>
    <w:p w14:paraId="134EDC55" w14:textId="77777777" w:rsidR="00C367E9" w:rsidRDefault="00C367E9" w:rsidP="00C367E9">
      <w:pPr>
        <w:pStyle w:val="Heading3"/>
      </w:pPr>
      <w:bookmarkStart w:id="110" w:name="_Toc20212219"/>
      <w:bookmarkStart w:id="111" w:name="_Toc27731574"/>
      <w:bookmarkStart w:id="112" w:name="_Toc36127352"/>
      <w:bookmarkStart w:id="113" w:name="_Toc45214458"/>
      <w:bookmarkStart w:id="114" w:name="_Toc51937597"/>
      <w:bookmarkStart w:id="115" w:name="_Toc51937906"/>
      <w:bookmarkStart w:id="116" w:name="_Toc92291093"/>
      <w:bookmarkStart w:id="117" w:name="_Toc123652326"/>
      <w:r>
        <w:t>4.2.1</w:t>
      </w:r>
      <w:r>
        <w:tab/>
        <w:t>General</w:t>
      </w:r>
      <w:bookmarkEnd w:id="110"/>
      <w:bookmarkEnd w:id="111"/>
      <w:bookmarkEnd w:id="112"/>
      <w:bookmarkEnd w:id="113"/>
      <w:bookmarkEnd w:id="114"/>
      <w:bookmarkEnd w:id="115"/>
      <w:bookmarkEnd w:id="116"/>
      <w:bookmarkEnd w:id="117"/>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8" w:name="_Toc20212220"/>
      <w:bookmarkStart w:id="119" w:name="_Toc27731575"/>
      <w:bookmarkStart w:id="120" w:name="_Toc36127353"/>
      <w:bookmarkStart w:id="121" w:name="_Toc45214459"/>
      <w:bookmarkStart w:id="122" w:name="_Toc51937598"/>
      <w:bookmarkStart w:id="123" w:name="_Toc51937907"/>
      <w:bookmarkStart w:id="124" w:name="_Toc92291094"/>
      <w:bookmarkStart w:id="125" w:name="_Toc123652327"/>
      <w:r>
        <w:t>4.2.2</w:t>
      </w:r>
      <w:r>
        <w:tab/>
        <w:t>Online configuration</w:t>
      </w:r>
      <w:bookmarkEnd w:id="118"/>
      <w:bookmarkEnd w:id="119"/>
      <w:bookmarkEnd w:id="120"/>
      <w:bookmarkEnd w:id="121"/>
      <w:bookmarkEnd w:id="122"/>
      <w:bookmarkEnd w:id="123"/>
      <w:bookmarkEnd w:id="124"/>
      <w:bookmarkEnd w:id="125"/>
    </w:p>
    <w:p w14:paraId="7D817025" w14:textId="77777777" w:rsidR="00C367E9" w:rsidRDefault="00C367E9" w:rsidP="00C367E9">
      <w:pPr>
        <w:pStyle w:val="Heading4"/>
      </w:pPr>
      <w:bookmarkStart w:id="126" w:name="_Toc20212221"/>
      <w:bookmarkStart w:id="127" w:name="_Toc27731576"/>
      <w:bookmarkStart w:id="128" w:name="_Toc36127354"/>
      <w:bookmarkStart w:id="129" w:name="_Toc45214460"/>
      <w:bookmarkStart w:id="130" w:name="_Toc51937599"/>
      <w:bookmarkStart w:id="131" w:name="_Toc51937908"/>
      <w:bookmarkStart w:id="132" w:name="_Toc92291095"/>
      <w:bookmarkStart w:id="133" w:name="_Toc123652328"/>
      <w:r>
        <w:t>4.2.2.1</w:t>
      </w:r>
      <w:r>
        <w:tab/>
        <w:t>General</w:t>
      </w:r>
      <w:bookmarkEnd w:id="126"/>
      <w:bookmarkEnd w:id="127"/>
      <w:bookmarkEnd w:id="128"/>
      <w:bookmarkEnd w:id="129"/>
      <w:bookmarkEnd w:id="130"/>
      <w:bookmarkEnd w:id="131"/>
      <w:bookmarkEnd w:id="132"/>
      <w:bookmarkEnd w:id="133"/>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 id="_x0000_i1026" type="#_x0000_t75" style="width:279.75pt;height:272.25pt" o:ole="">
            <v:imagedata r:id="rId12" o:title=""/>
          </v:shape>
          <o:OLEObject Type="Embed" ProgID="Visio.Drawing.11" ShapeID="_x0000_i1026" DrawAspect="Content" ObjectID="_1734266429" r:id="rId13"/>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4" w:name="_Toc20212222"/>
      <w:bookmarkStart w:id="135" w:name="_Toc27731577"/>
      <w:bookmarkStart w:id="136" w:name="_Toc36127355"/>
      <w:bookmarkStart w:id="137" w:name="_Toc45214461"/>
      <w:bookmarkStart w:id="138" w:name="_Toc51937600"/>
      <w:bookmarkStart w:id="139" w:name="_Toc51937909"/>
      <w:bookmarkStart w:id="140" w:name="_Toc92291096"/>
      <w:bookmarkStart w:id="141" w:name="_Toc123652329"/>
      <w:r>
        <w:t>4.2.2.2</w:t>
      </w:r>
      <w:r>
        <w:tab/>
        <w:t>MCPTT</w:t>
      </w:r>
      <w:bookmarkEnd w:id="134"/>
      <w:bookmarkEnd w:id="135"/>
      <w:bookmarkEnd w:id="136"/>
      <w:bookmarkEnd w:id="137"/>
      <w:bookmarkEnd w:id="138"/>
      <w:bookmarkEnd w:id="139"/>
      <w:bookmarkEnd w:id="140"/>
      <w:bookmarkEnd w:id="141"/>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2" w:name="_Toc20212223"/>
      <w:bookmarkStart w:id="143" w:name="_Toc27731578"/>
      <w:bookmarkStart w:id="144" w:name="_Toc36127356"/>
      <w:bookmarkStart w:id="145" w:name="_Toc45214462"/>
      <w:bookmarkStart w:id="146" w:name="_Toc51937601"/>
      <w:bookmarkStart w:id="147" w:name="_Toc51937910"/>
      <w:bookmarkStart w:id="148" w:name="_Toc92291097"/>
      <w:bookmarkStart w:id="149" w:name="_Toc123652330"/>
      <w:r>
        <w:t>4.2.2.3</w:t>
      </w:r>
      <w:r>
        <w:tab/>
        <w:t>MCVideo configuration</w:t>
      </w:r>
      <w:bookmarkEnd w:id="142"/>
      <w:bookmarkEnd w:id="143"/>
      <w:bookmarkEnd w:id="144"/>
      <w:bookmarkEnd w:id="145"/>
      <w:bookmarkEnd w:id="146"/>
      <w:bookmarkEnd w:id="147"/>
      <w:bookmarkEnd w:id="148"/>
      <w:bookmarkEnd w:id="149"/>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50" w:name="_Toc20212224"/>
      <w:bookmarkStart w:id="151" w:name="_Toc27731579"/>
      <w:bookmarkStart w:id="152" w:name="_Toc36127357"/>
      <w:bookmarkStart w:id="153" w:name="_Toc45214463"/>
      <w:bookmarkStart w:id="154" w:name="_Toc51937602"/>
      <w:bookmarkStart w:id="155" w:name="_Toc51937911"/>
      <w:bookmarkStart w:id="156" w:name="_Toc92291098"/>
      <w:bookmarkStart w:id="157" w:name="_Toc123652331"/>
      <w:r>
        <w:t>4.2.2.4</w:t>
      </w:r>
      <w:r>
        <w:tab/>
        <w:t>MCData configuration</w:t>
      </w:r>
      <w:bookmarkEnd w:id="150"/>
      <w:bookmarkEnd w:id="151"/>
      <w:bookmarkEnd w:id="152"/>
      <w:bookmarkEnd w:id="153"/>
      <w:bookmarkEnd w:id="154"/>
      <w:bookmarkEnd w:id="155"/>
      <w:bookmarkEnd w:id="156"/>
      <w:bookmarkEnd w:id="157"/>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8" w:name="_Toc20212225"/>
      <w:bookmarkStart w:id="159" w:name="_Toc27731580"/>
      <w:bookmarkStart w:id="160" w:name="_Toc36127358"/>
      <w:bookmarkStart w:id="161" w:name="_Toc45214464"/>
      <w:bookmarkStart w:id="162" w:name="_Toc51937603"/>
      <w:bookmarkStart w:id="163" w:name="_Toc51937912"/>
      <w:bookmarkStart w:id="164" w:name="_Toc92291099"/>
      <w:bookmarkStart w:id="165" w:name="_Toc123652332"/>
      <w:r>
        <w:t>4.2.3</w:t>
      </w:r>
      <w:r>
        <w:tab/>
        <w:t>Offline configuration</w:t>
      </w:r>
      <w:bookmarkEnd w:id="158"/>
      <w:bookmarkEnd w:id="159"/>
      <w:bookmarkEnd w:id="160"/>
      <w:bookmarkEnd w:id="161"/>
      <w:bookmarkEnd w:id="162"/>
      <w:bookmarkEnd w:id="163"/>
      <w:bookmarkEnd w:id="164"/>
      <w:bookmarkEnd w:id="165"/>
    </w:p>
    <w:p w14:paraId="75466653" w14:textId="77777777" w:rsidR="00C367E9" w:rsidRDefault="00C367E9" w:rsidP="00C367E9">
      <w:pPr>
        <w:pStyle w:val="Heading4"/>
      </w:pPr>
      <w:bookmarkStart w:id="166" w:name="_Toc20212226"/>
      <w:bookmarkStart w:id="167" w:name="_Toc27731581"/>
      <w:bookmarkStart w:id="168" w:name="_Toc36127359"/>
      <w:bookmarkStart w:id="169" w:name="_Toc45214465"/>
      <w:bookmarkStart w:id="170" w:name="_Toc51937604"/>
      <w:bookmarkStart w:id="171" w:name="_Toc51937913"/>
      <w:bookmarkStart w:id="172" w:name="_Toc92291100"/>
      <w:bookmarkStart w:id="173" w:name="_Toc123652333"/>
      <w:r>
        <w:t>4.2.3.1</w:t>
      </w:r>
      <w:r>
        <w:tab/>
        <w:t>General</w:t>
      </w:r>
      <w:bookmarkEnd w:id="166"/>
      <w:bookmarkEnd w:id="167"/>
      <w:bookmarkEnd w:id="168"/>
      <w:bookmarkEnd w:id="169"/>
      <w:bookmarkEnd w:id="170"/>
      <w:bookmarkEnd w:id="171"/>
      <w:bookmarkEnd w:id="172"/>
      <w:bookmarkEnd w:id="173"/>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lastRenderedPageBreak/>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4" w:name="_Toc20212227"/>
      <w:bookmarkStart w:id="175" w:name="_Toc27731582"/>
      <w:bookmarkStart w:id="176" w:name="_Toc36127360"/>
      <w:bookmarkStart w:id="177" w:name="_Toc45214466"/>
      <w:bookmarkStart w:id="178" w:name="_Toc51937605"/>
      <w:bookmarkStart w:id="179" w:name="_Toc51937914"/>
      <w:bookmarkStart w:id="180" w:name="_Toc92291101"/>
      <w:bookmarkStart w:id="181" w:name="_Toc123652334"/>
      <w:r>
        <w:t>4.2.3.2</w:t>
      </w:r>
      <w:r>
        <w:tab/>
        <w:t>MCPTT</w:t>
      </w:r>
      <w:bookmarkEnd w:id="174"/>
      <w:bookmarkEnd w:id="175"/>
      <w:bookmarkEnd w:id="176"/>
      <w:bookmarkEnd w:id="177"/>
      <w:bookmarkEnd w:id="178"/>
      <w:bookmarkEnd w:id="179"/>
      <w:bookmarkEnd w:id="180"/>
      <w:bookmarkEnd w:id="181"/>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2" w:name="_Toc20212228"/>
      <w:bookmarkStart w:id="183" w:name="_Toc27731583"/>
      <w:bookmarkStart w:id="184" w:name="_Toc36127361"/>
      <w:bookmarkStart w:id="185" w:name="_Toc45214467"/>
      <w:bookmarkStart w:id="186" w:name="_Toc51937606"/>
      <w:bookmarkStart w:id="187" w:name="_Toc51937915"/>
      <w:bookmarkStart w:id="188" w:name="_Toc92291102"/>
      <w:bookmarkStart w:id="189" w:name="_Toc123652335"/>
      <w:r>
        <w:t>4.2.3.3</w:t>
      </w:r>
      <w:r>
        <w:tab/>
        <w:t>MCVideo configuration</w:t>
      </w:r>
      <w:bookmarkEnd w:id="182"/>
      <w:bookmarkEnd w:id="183"/>
      <w:bookmarkEnd w:id="184"/>
      <w:bookmarkEnd w:id="185"/>
      <w:bookmarkEnd w:id="186"/>
      <w:bookmarkEnd w:id="187"/>
      <w:bookmarkEnd w:id="188"/>
      <w:bookmarkEnd w:id="189"/>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90" w:name="_Toc20212229"/>
      <w:bookmarkStart w:id="191" w:name="_Toc27731584"/>
      <w:bookmarkStart w:id="192" w:name="_Toc36127362"/>
      <w:bookmarkStart w:id="193" w:name="_Toc45214468"/>
      <w:bookmarkStart w:id="194" w:name="_Toc51937607"/>
      <w:bookmarkStart w:id="195" w:name="_Toc51937916"/>
      <w:bookmarkStart w:id="196" w:name="_Toc92291103"/>
      <w:bookmarkStart w:id="197" w:name="_Toc123652336"/>
      <w:r>
        <w:t>4.2.3.4</w:t>
      </w:r>
      <w:r>
        <w:tab/>
        <w:t>MCData configuration</w:t>
      </w:r>
      <w:bookmarkEnd w:id="190"/>
      <w:bookmarkEnd w:id="191"/>
      <w:bookmarkEnd w:id="192"/>
      <w:bookmarkEnd w:id="193"/>
      <w:bookmarkEnd w:id="194"/>
      <w:bookmarkEnd w:id="195"/>
      <w:bookmarkEnd w:id="196"/>
      <w:bookmarkEnd w:id="197"/>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8" w:name="_Toc20212230"/>
      <w:bookmarkStart w:id="199" w:name="_Toc27731585"/>
      <w:bookmarkStart w:id="200" w:name="_Toc36127363"/>
      <w:bookmarkStart w:id="201" w:name="_Toc45214469"/>
      <w:bookmarkStart w:id="202" w:name="_Toc51937608"/>
      <w:bookmarkStart w:id="203" w:name="_Toc51937917"/>
      <w:bookmarkStart w:id="204" w:name="_Toc92291104"/>
      <w:bookmarkStart w:id="205" w:name="_Toc123652337"/>
      <w:r>
        <w:t>4.3</w:t>
      </w:r>
      <w:r>
        <w:tab/>
        <w:t>MCS server</w:t>
      </w:r>
      <w:bookmarkEnd w:id="198"/>
      <w:bookmarkEnd w:id="199"/>
      <w:bookmarkEnd w:id="200"/>
      <w:bookmarkEnd w:id="201"/>
      <w:bookmarkEnd w:id="202"/>
      <w:bookmarkEnd w:id="203"/>
      <w:bookmarkEnd w:id="204"/>
      <w:bookmarkEnd w:id="205"/>
    </w:p>
    <w:p w14:paraId="1312D1DB" w14:textId="77777777" w:rsidR="00C367E9" w:rsidRDefault="00C367E9" w:rsidP="00C367E9">
      <w:pPr>
        <w:pStyle w:val="Heading3"/>
      </w:pPr>
      <w:bookmarkStart w:id="206" w:name="_Toc20212231"/>
      <w:bookmarkStart w:id="207" w:name="_Toc27731586"/>
      <w:bookmarkStart w:id="208" w:name="_Toc36127364"/>
      <w:bookmarkStart w:id="209" w:name="_Toc45214470"/>
      <w:bookmarkStart w:id="210" w:name="_Toc51937609"/>
      <w:bookmarkStart w:id="211" w:name="_Toc51937918"/>
      <w:bookmarkStart w:id="212" w:name="_Toc92291105"/>
      <w:bookmarkStart w:id="213" w:name="_Toc123652338"/>
      <w:r>
        <w:t>4.3.1</w:t>
      </w:r>
      <w:r>
        <w:tab/>
        <w:t>General</w:t>
      </w:r>
      <w:bookmarkEnd w:id="206"/>
      <w:bookmarkEnd w:id="207"/>
      <w:bookmarkEnd w:id="208"/>
      <w:bookmarkEnd w:id="209"/>
      <w:bookmarkEnd w:id="210"/>
      <w:bookmarkEnd w:id="211"/>
      <w:bookmarkEnd w:id="212"/>
      <w:bookmarkEnd w:id="213"/>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lastRenderedPageBreak/>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4" w:name="_Toc20212232"/>
      <w:bookmarkStart w:id="215" w:name="_Toc27731587"/>
      <w:bookmarkStart w:id="216" w:name="_Toc36127365"/>
      <w:bookmarkStart w:id="217" w:name="_Toc45214471"/>
      <w:bookmarkStart w:id="218" w:name="_Toc51937610"/>
      <w:bookmarkStart w:id="219" w:name="_Toc51937919"/>
      <w:bookmarkStart w:id="220" w:name="_Toc92291106"/>
      <w:bookmarkStart w:id="221" w:name="_Toc123652339"/>
      <w:r>
        <w:t>4.3.2</w:t>
      </w:r>
      <w:r>
        <w:tab/>
        <w:t>MCPTT Server</w:t>
      </w:r>
      <w:bookmarkEnd w:id="214"/>
      <w:bookmarkEnd w:id="215"/>
      <w:bookmarkEnd w:id="216"/>
      <w:bookmarkEnd w:id="217"/>
      <w:bookmarkEnd w:id="218"/>
      <w:bookmarkEnd w:id="219"/>
      <w:bookmarkEnd w:id="220"/>
      <w:bookmarkEnd w:id="221"/>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2" w:name="_Toc20212233"/>
      <w:bookmarkStart w:id="223" w:name="_Toc27731588"/>
      <w:bookmarkStart w:id="224" w:name="_Toc36127366"/>
      <w:bookmarkStart w:id="225" w:name="_Toc45214472"/>
      <w:bookmarkStart w:id="226" w:name="_Toc51937611"/>
      <w:bookmarkStart w:id="227" w:name="_Toc51937920"/>
      <w:bookmarkStart w:id="228" w:name="_Toc92291107"/>
      <w:bookmarkStart w:id="229" w:name="_Toc123652340"/>
      <w:r>
        <w:t>4.3.3</w:t>
      </w:r>
      <w:r>
        <w:tab/>
        <w:t>MCVideo Server</w:t>
      </w:r>
      <w:bookmarkEnd w:id="222"/>
      <w:bookmarkEnd w:id="223"/>
      <w:bookmarkEnd w:id="224"/>
      <w:bookmarkEnd w:id="225"/>
      <w:bookmarkEnd w:id="226"/>
      <w:bookmarkEnd w:id="227"/>
      <w:bookmarkEnd w:id="228"/>
      <w:bookmarkEnd w:id="229"/>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30" w:name="_Toc20212234"/>
      <w:bookmarkStart w:id="231" w:name="_Toc27731589"/>
      <w:bookmarkStart w:id="232" w:name="_Toc36127367"/>
      <w:bookmarkStart w:id="233" w:name="_Toc45214473"/>
      <w:bookmarkStart w:id="234" w:name="_Toc51937612"/>
      <w:bookmarkStart w:id="235" w:name="_Toc51937921"/>
      <w:bookmarkStart w:id="236" w:name="_Toc92291108"/>
      <w:bookmarkStart w:id="237" w:name="_Toc123652341"/>
      <w:r>
        <w:t>4.3.4</w:t>
      </w:r>
      <w:r>
        <w:tab/>
        <w:t>MCData Server</w:t>
      </w:r>
      <w:bookmarkEnd w:id="230"/>
      <w:bookmarkEnd w:id="231"/>
      <w:bookmarkEnd w:id="232"/>
      <w:bookmarkEnd w:id="233"/>
      <w:bookmarkEnd w:id="234"/>
      <w:bookmarkEnd w:id="235"/>
      <w:bookmarkEnd w:id="236"/>
      <w:bookmarkEnd w:id="237"/>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8" w:name="_Toc20212235"/>
      <w:bookmarkStart w:id="239" w:name="_Toc27731590"/>
      <w:bookmarkStart w:id="240" w:name="_Toc36127368"/>
      <w:bookmarkStart w:id="241" w:name="_Toc45214474"/>
      <w:bookmarkStart w:id="242" w:name="_Toc51937613"/>
      <w:bookmarkStart w:id="243" w:name="_Toc51937922"/>
      <w:bookmarkStart w:id="244" w:name="_Toc92291109"/>
      <w:bookmarkStart w:id="245" w:name="_Toc123652342"/>
      <w:r>
        <w:t>4.4</w:t>
      </w:r>
      <w:r>
        <w:tab/>
        <w:t>Configuration management server</w:t>
      </w:r>
      <w:bookmarkEnd w:id="238"/>
      <w:bookmarkEnd w:id="239"/>
      <w:bookmarkEnd w:id="240"/>
      <w:bookmarkEnd w:id="241"/>
      <w:bookmarkEnd w:id="242"/>
      <w:bookmarkEnd w:id="243"/>
      <w:bookmarkEnd w:id="244"/>
      <w:bookmarkEnd w:id="245"/>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6" w:name="_Toc20212236"/>
      <w:bookmarkStart w:id="247" w:name="_Toc27731591"/>
      <w:bookmarkStart w:id="248" w:name="_Toc36127369"/>
      <w:bookmarkStart w:id="249" w:name="_Toc45214475"/>
      <w:bookmarkStart w:id="250" w:name="_Toc51937614"/>
      <w:bookmarkStart w:id="251" w:name="_Toc51937923"/>
      <w:bookmarkStart w:id="252" w:name="_Toc92291110"/>
      <w:bookmarkStart w:id="253" w:name="_Toc123652343"/>
      <w:r>
        <w:t>5</w:t>
      </w:r>
      <w:r>
        <w:tab/>
        <w:t>Functional entities</w:t>
      </w:r>
      <w:bookmarkEnd w:id="246"/>
      <w:bookmarkEnd w:id="247"/>
      <w:bookmarkEnd w:id="248"/>
      <w:bookmarkEnd w:id="249"/>
      <w:bookmarkEnd w:id="250"/>
      <w:bookmarkEnd w:id="251"/>
      <w:bookmarkEnd w:id="252"/>
      <w:bookmarkEnd w:id="253"/>
    </w:p>
    <w:p w14:paraId="5AF539FA" w14:textId="77777777" w:rsidR="00C367E9" w:rsidRDefault="00C367E9" w:rsidP="00C367E9">
      <w:pPr>
        <w:pStyle w:val="Heading2"/>
      </w:pPr>
      <w:bookmarkStart w:id="254" w:name="_Toc20212237"/>
      <w:bookmarkStart w:id="255" w:name="_Toc27731592"/>
      <w:bookmarkStart w:id="256" w:name="_Toc36127370"/>
      <w:bookmarkStart w:id="257" w:name="_Toc45214476"/>
      <w:bookmarkStart w:id="258" w:name="_Toc51937615"/>
      <w:bookmarkStart w:id="259" w:name="_Toc51937924"/>
      <w:bookmarkStart w:id="260" w:name="_Toc92291111"/>
      <w:bookmarkStart w:id="261" w:name="_Toc123652344"/>
      <w:r>
        <w:t>5.1</w:t>
      </w:r>
      <w:r>
        <w:tab/>
        <w:t>Configuration management client (CMC)</w:t>
      </w:r>
      <w:bookmarkEnd w:id="254"/>
      <w:bookmarkEnd w:id="255"/>
      <w:bookmarkEnd w:id="256"/>
      <w:bookmarkEnd w:id="257"/>
      <w:bookmarkEnd w:id="258"/>
      <w:bookmarkEnd w:id="259"/>
      <w:bookmarkEnd w:id="260"/>
      <w:bookmarkEnd w:id="261"/>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lastRenderedPageBreak/>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2" w:name="_Toc20212238"/>
      <w:bookmarkStart w:id="263" w:name="_Toc27731593"/>
      <w:bookmarkStart w:id="264" w:name="_Toc36127371"/>
      <w:bookmarkStart w:id="265" w:name="_Toc45214477"/>
      <w:bookmarkStart w:id="266" w:name="_Toc51937616"/>
      <w:bookmarkStart w:id="267" w:name="_Toc51937925"/>
      <w:bookmarkStart w:id="268" w:name="_Toc92291112"/>
      <w:bookmarkStart w:id="269" w:name="_Toc123652345"/>
      <w:r>
        <w:t>5.2</w:t>
      </w:r>
      <w:r>
        <w:tab/>
        <w:t>Configuration management server (CMS)</w:t>
      </w:r>
      <w:bookmarkEnd w:id="262"/>
      <w:bookmarkEnd w:id="263"/>
      <w:bookmarkEnd w:id="264"/>
      <w:bookmarkEnd w:id="265"/>
      <w:bookmarkEnd w:id="266"/>
      <w:bookmarkEnd w:id="267"/>
      <w:bookmarkEnd w:id="268"/>
      <w:bookmarkEnd w:id="269"/>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70" w:name="_Toc20212239"/>
      <w:bookmarkStart w:id="271" w:name="_Toc27731594"/>
      <w:bookmarkStart w:id="272" w:name="_Toc36127372"/>
      <w:bookmarkStart w:id="273" w:name="_Toc45214478"/>
      <w:bookmarkStart w:id="274" w:name="_Toc51937617"/>
      <w:bookmarkStart w:id="275" w:name="_Toc51937926"/>
      <w:bookmarkStart w:id="276" w:name="_Toc92291113"/>
      <w:bookmarkStart w:id="277" w:name="_Toc123652346"/>
      <w:r>
        <w:t>5.3</w:t>
      </w:r>
      <w:r>
        <w:tab/>
      </w:r>
      <w:r w:rsidRPr="00283362">
        <w:t xml:space="preserve">MCS </w:t>
      </w:r>
      <w:r>
        <w:t>server</w:t>
      </w:r>
      <w:bookmarkEnd w:id="270"/>
      <w:bookmarkEnd w:id="271"/>
      <w:bookmarkEnd w:id="272"/>
      <w:bookmarkEnd w:id="273"/>
      <w:bookmarkEnd w:id="274"/>
      <w:bookmarkEnd w:id="275"/>
      <w:bookmarkEnd w:id="276"/>
      <w:bookmarkEnd w:id="277"/>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lastRenderedPageBreak/>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8" w:name="_Toc20212240"/>
      <w:bookmarkStart w:id="279" w:name="_Toc27731595"/>
      <w:bookmarkStart w:id="280" w:name="_Toc36127373"/>
      <w:bookmarkStart w:id="281" w:name="_Toc45214479"/>
      <w:bookmarkStart w:id="282" w:name="_Toc51937618"/>
      <w:bookmarkStart w:id="283" w:name="_Toc51937927"/>
      <w:bookmarkStart w:id="284" w:name="_Toc92291114"/>
      <w:bookmarkStart w:id="285" w:name="_Toc123652347"/>
      <w:r>
        <w:t>6</w:t>
      </w:r>
      <w:r>
        <w:tab/>
        <w:t>Procedures</w:t>
      </w:r>
      <w:bookmarkEnd w:id="278"/>
      <w:bookmarkEnd w:id="279"/>
      <w:bookmarkEnd w:id="280"/>
      <w:bookmarkEnd w:id="281"/>
      <w:bookmarkEnd w:id="282"/>
      <w:bookmarkEnd w:id="283"/>
      <w:bookmarkEnd w:id="284"/>
      <w:bookmarkEnd w:id="285"/>
    </w:p>
    <w:p w14:paraId="3D102700" w14:textId="77777777" w:rsidR="00C367E9" w:rsidRDefault="00C367E9" w:rsidP="00C367E9">
      <w:pPr>
        <w:pStyle w:val="Heading2"/>
      </w:pPr>
      <w:bookmarkStart w:id="286" w:name="_Toc20212241"/>
      <w:bookmarkStart w:id="287" w:name="_Toc27731596"/>
      <w:bookmarkStart w:id="288" w:name="_Toc36127374"/>
      <w:bookmarkStart w:id="289" w:name="_Toc45214480"/>
      <w:bookmarkStart w:id="290" w:name="_Toc51937619"/>
      <w:bookmarkStart w:id="291" w:name="_Toc51937928"/>
      <w:bookmarkStart w:id="292" w:name="_Toc92291115"/>
      <w:bookmarkStart w:id="293" w:name="_Toc123652348"/>
      <w:r>
        <w:t>6.1</w:t>
      </w:r>
      <w:r>
        <w:tab/>
        <w:t>Introduction</w:t>
      </w:r>
      <w:bookmarkEnd w:id="286"/>
      <w:bookmarkEnd w:id="287"/>
      <w:bookmarkEnd w:id="288"/>
      <w:bookmarkEnd w:id="289"/>
      <w:bookmarkEnd w:id="290"/>
      <w:bookmarkEnd w:id="291"/>
      <w:bookmarkEnd w:id="292"/>
      <w:bookmarkEnd w:id="293"/>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4" w:name="_Toc20212242"/>
      <w:bookmarkStart w:id="295" w:name="_Toc27731597"/>
      <w:bookmarkStart w:id="296" w:name="_Toc36127375"/>
      <w:bookmarkStart w:id="297" w:name="_Toc45214481"/>
      <w:bookmarkStart w:id="298" w:name="_Toc51937620"/>
      <w:bookmarkStart w:id="299" w:name="_Toc51937929"/>
      <w:bookmarkStart w:id="300" w:name="_Toc92291116"/>
      <w:bookmarkStart w:id="301" w:name="_Toc123652349"/>
      <w:r>
        <w:t>6.2</w:t>
      </w:r>
      <w:r>
        <w:tab/>
        <w:t>Common procedures</w:t>
      </w:r>
      <w:bookmarkEnd w:id="294"/>
      <w:bookmarkEnd w:id="295"/>
      <w:bookmarkEnd w:id="296"/>
      <w:bookmarkEnd w:id="297"/>
      <w:bookmarkEnd w:id="298"/>
      <w:bookmarkEnd w:id="299"/>
      <w:bookmarkEnd w:id="300"/>
      <w:bookmarkEnd w:id="301"/>
    </w:p>
    <w:p w14:paraId="11669865" w14:textId="77777777" w:rsidR="00C367E9" w:rsidRDefault="00C367E9" w:rsidP="00C367E9">
      <w:pPr>
        <w:pStyle w:val="Heading3"/>
      </w:pPr>
      <w:bookmarkStart w:id="302" w:name="_Toc20212243"/>
      <w:bookmarkStart w:id="303" w:name="_Toc27731598"/>
      <w:bookmarkStart w:id="304" w:name="_Toc36127376"/>
      <w:bookmarkStart w:id="305" w:name="_Toc45214482"/>
      <w:bookmarkStart w:id="306" w:name="_Toc51937621"/>
      <w:bookmarkStart w:id="307" w:name="_Toc51937930"/>
      <w:bookmarkStart w:id="308" w:name="_Toc92291117"/>
      <w:bookmarkStart w:id="309" w:name="_Toc123652350"/>
      <w:r>
        <w:t>6.2.1</w:t>
      </w:r>
      <w:r>
        <w:tab/>
        <w:t>General</w:t>
      </w:r>
      <w:bookmarkEnd w:id="302"/>
      <w:bookmarkEnd w:id="303"/>
      <w:bookmarkEnd w:id="304"/>
      <w:bookmarkEnd w:id="305"/>
      <w:bookmarkEnd w:id="306"/>
      <w:bookmarkEnd w:id="307"/>
      <w:bookmarkEnd w:id="308"/>
      <w:bookmarkEnd w:id="309"/>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10" w:name="_Toc20212244"/>
      <w:bookmarkStart w:id="311" w:name="_Toc27731599"/>
      <w:bookmarkStart w:id="312" w:name="_Toc36127377"/>
      <w:bookmarkStart w:id="313" w:name="_Toc45214483"/>
      <w:bookmarkStart w:id="314" w:name="_Toc51937622"/>
      <w:bookmarkStart w:id="315" w:name="_Toc51937931"/>
      <w:bookmarkStart w:id="316" w:name="_Toc92291118"/>
      <w:bookmarkStart w:id="317" w:name="_Toc123652351"/>
      <w:r>
        <w:t>6.2.2</w:t>
      </w:r>
      <w:r>
        <w:tab/>
        <w:t>Client procedures</w:t>
      </w:r>
      <w:bookmarkEnd w:id="310"/>
      <w:bookmarkEnd w:id="311"/>
      <w:bookmarkEnd w:id="312"/>
      <w:bookmarkEnd w:id="313"/>
      <w:bookmarkEnd w:id="314"/>
      <w:bookmarkEnd w:id="315"/>
      <w:bookmarkEnd w:id="316"/>
      <w:bookmarkEnd w:id="317"/>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8" w:name="_Toc20212245"/>
      <w:bookmarkStart w:id="319" w:name="_Toc27731600"/>
      <w:bookmarkStart w:id="320" w:name="_Toc36127378"/>
      <w:bookmarkStart w:id="321" w:name="_Toc45214484"/>
      <w:bookmarkStart w:id="322" w:name="_Toc51937623"/>
      <w:bookmarkStart w:id="323" w:name="_Toc51937932"/>
      <w:bookmarkStart w:id="324" w:name="_Toc92291119"/>
      <w:bookmarkStart w:id="325" w:name="_Toc123652352"/>
      <w:r>
        <w:lastRenderedPageBreak/>
        <w:t>6.2.3</w:t>
      </w:r>
      <w:r>
        <w:tab/>
        <w:t>MCS server procedures</w:t>
      </w:r>
      <w:bookmarkEnd w:id="318"/>
      <w:bookmarkEnd w:id="319"/>
      <w:bookmarkEnd w:id="320"/>
      <w:bookmarkEnd w:id="321"/>
      <w:bookmarkEnd w:id="322"/>
      <w:bookmarkEnd w:id="323"/>
      <w:bookmarkEnd w:id="324"/>
      <w:bookmarkEnd w:id="325"/>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6" w:name="_Toc20212246"/>
      <w:bookmarkStart w:id="327" w:name="_Toc27731601"/>
      <w:bookmarkStart w:id="328" w:name="_Toc36127379"/>
      <w:bookmarkStart w:id="329" w:name="_Toc45214485"/>
      <w:bookmarkStart w:id="330" w:name="_Toc51937624"/>
      <w:bookmarkStart w:id="331" w:name="_Toc51937933"/>
      <w:bookmarkStart w:id="332" w:name="_Toc92291120"/>
      <w:bookmarkStart w:id="333" w:name="_Toc123652353"/>
      <w:r>
        <w:t>6.2.4</w:t>
      </w:r>
      <w:r>
        <w:tab/>
        <w:t>Configuration management server procedures</w:t>
      </w:r>
      <w:bookmarkEnd w:id="326"/>
      <w:bookmarkEnd w:id="327"/>
      <w:bookmarkEnd w:id="328"/>
      <w:bookmarkEnd w:id="329"/>
      <w:bookmarkEnd w:id="330"/>
      <w:bookmarkEnd w:id="331"/>
      <w:bookmarkEnd w:id="332"/>
      <w:bookmarkEnd w:id="333"/>
    </w:p>
    <w:p w14:paraId="0A283ABB" w14:textId="77777777" w:rsidR="00C367E9" w:rsidRPr="006A63F0" w:rsidRDefault="00C367E9" w:rsidP="00C367E9">
      <w:pPr>
        <w:pStyle w:val="Heading4"/>
      </w:pPr>
      <w:bookmarkStart w:id="334" w:name="_Toc20212247"/>
      <w:bookmarkStart w:id="335" w:name="_Toc27731602"/>
      <w:bookmarkStart w:id="336" w:name="_Toc36127380"/>
      <w:bookmarkStart w:id="337" w:name="_Toc45214486"/>
      <w:bookmarkStart w:id="338" w:name="_Toc51937625"/>
      <w:bookmarkStart w:id="339" w:name="_Toc51937934"/>
      <w:bookmarkStart w:id="340" w:name="_Toc92291121"/>
      <w:bookmarkStart w:id="341" w:name="_Toc123652354"/>
      <w:r>
        <w:t>6.2.4.1</w:t>
      </w:r>
      <w:r>
        <w:tab/>
        <w:t>General</w:t>
      </w:r>
      <w:bookmarkEnd w:id="334"/>
      <w:bookmarkEnd w:id="335"/>
      <w:bookmarkEnd w:id="336"/>
      <w:bookmarkEnd w:id="337"/>
      <w:bookmarkEnd w:id="338"/>
      <w:bookmarkEnd w:id="339"/>
      <w:bookmarkEnd w:id="340"/>
      <w:bookmarkEnd w:id="341"/>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2" w:name="_Toc20212248"/>
      <w:bookmarkStart w:id="343" w:name="_Toc27731603"/>
      <w:bookmarkStart w:id="344" w:name="_Toc36127381"/>
      <w:bookmarkStart w:id="345" w:name="_Toc45214487"/>
      <w:bookmarkStart w:id="346" w:name="_Toc51937626"/>
      <w:bookmarkStart w:id="347" w:name="_Toc51937935"/>
      <w:bookmarkStart w:id="348" w:name="_Toc92291122"/>
      <w:bookmarkStart w:id="349" w:name="_Toc123652355"/>
      <w:r>
        <w:t>6.2.4.2</w:t>
      </w:r>
      <w:r>
        <w:tab/>
        <w:t>SIP failure case</w:t>
      </w:r>
      <w:bookmarkEnd w:id="342"/>
      <w:bookmarkEnd w:id="343"/>
      <w:bookmarkEnd w:id="344"/>
      <w:bookmarkEnd w:id="345"/>
      <w:bookmarkEnd w:id="346"/>
      <w:bookmarkEnd w:id="347"/>
      <w:bookmarkEnd w:id="348"/>
      <w:bookmarkEnd w:id="349"/>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50" w:name="_Toc20212249"/>
      <w:bookmarkStart w:id="351" w:name="_Toc27731604"/>
      <w:bookmarkStart w:id="352" w:name="_Toc36127382"/>
      <w:bookmarkStart w:id="353" w:name="_Toc45214488"/>
      <w:bookmarkStart w:id="354" w:name="_Toc51937627"/>
      <w:bookmarkStart w:id="355" w:name="_Toc51937936"/>
      <w:bookmarkStart w:id="356" w:name="_Toc92291123"/>
      <w:bookmarkStart w:id="357" w:name="_Toc123652356"/>
      <w:r>
        <w:t>6.3</w:t>
      </w:r>
      <w:r>
        <w:tab/>
        <w:t>Configuration management procedures</w:t>
      </w:r>
      <w:bookmarkEnd w:id="350"/>
      <w:bookmarkEnd w:id="351"/>
      <w:bookmarkEnd w:id="352"/>
      <w:bookmarkEnd w:id="353"/>
      <w:bookmarkEnd w:id="354"/>
      <w:bookmarkEnd w:id="355"/>
      <w:bookmarkEnd w:id="356"/>
      <w:bookmarkEnd w:id="357"/>
    </w:p>
    <w:p w14:paraId="37C72401" w14:textId="77777777" w:rsidR="00C367E9" w:rsidRDefault="00C367E9" w:rsidP="00C367E9">
      <w:pPr>
        <w:pStyle w:val="Heading3"/>
      </w:pPr>
      <w:bookmarkStart w:id="358" w:name="_Toc20212250"/>
      <w:bookmarkStart w:id="359" w:name="_Toc27731605"/>
      <w:bookmarkStart w:id="360" w:name="_Toc36127383"/>
      <w:bookmarkStart w:id="361" w:name="_Toc45214489"/>
      <w:bookmarkStart w:id="362" w:name="_Toc51937628"/>
      <w:bookmarkStart w:id="363" w:name="_Toc51937937"/>
      <w:bookmarkStart w:id="364" w:name="_Toc92291124"/>
      <w:bookmarkStart w:id="365" w:name="_Toc123652357"/>
      <w:r>
        <w:t>6.3.1</w:t>
      </w:r>
      <w:r>
        <w:tab/>
        <w:t>General</w:t>
      </w:r>
      <w:bookmarkEnd w:id="358"/>
      <w:bookmarkEnd w:id="359"/>
      <w:bookmarkEnd w:id="360"/>
      <w:bookmarkEnd w:id="361"/>
      <w:bookmarkEnd w:id="362"/>
      <w:bookmarkEnd w:id="363"/>
      <w:bookmarkEnd w:id="364"/>
      <w:bookmarkEnd w:id="365"/>
    </w:p>
    <w:p w14:paraId="6DBD073D" w14:textId="77777777" w:rsidR="00C367E9" w:rsidRPr="00D4586B" w:rsidRDefault="00C367E9" w:rsidP="00C367E9">
      <w:pPr>
        <w:pStyle w:val="Heading4"/>
      </w:pPr>
      <w:bookmarkStart w:id="366" w:name="_Toc20212251"/>
      <w:bookmarkStart w:id="367" w:name="_Toc27731606"/>
      <w:bookmarkStart w:id="368" w:name="_Toc36127384"/>
      <w:bookmarkStart w:id="369" w:name="_Toc45214490"/>
      <w:bookmarkStart w:id="370" w:name="_Toc51937629"/>
      <w:bookmarkStart w:id="371" w:name="_Toc51937938"/>
      <w:bookmarkStart w:id="372" w:name="_Toc92291125"/>
      <w:bookmarkStart w:id="373" w:name="_Toc123652358"/>
      <w:r w:rsidRPr="00D4586B">
        <w:t>6.</w:t>
      </w:r>
      <w:r>
        <w:t>3</w:t>
      </w:r>
      <w:r w:rsidRPr="00D4586B">
        <w:t>.</w:t>
      </w:r>
      <w:r>
        <w:t>1.1</w:t>
      </w:r>
      <w:r w:rsidRPr="00D4586B">
        <w:tab/>
        <w:t>Client procedures</w:t>
      </w:r>
      <w:bookmarkEnd w:id="366"/>
      <w:bookmarkEnd w:id="367"/>
      <w:bookmarkEnd w:id="368"/>
      <w:bookmarkEnd w:id="369"/>
      <w:bookmarkEnd w:id="370"/>
      <w:bookmarkEnd w:id="371"/>
      <w:bookmarkEnd w:id="372"/>
      <w:bookmarkEnd w:id="373"/>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4" w:name="_Toc20212252"/>
      <w:bookmarkStart w:id="375" w:name="_Toc27731607"/>
      <w:bookmarkStart w:id="376" w:name="_Toc36127385"/>
      <w:bookmarkStart w:id="377" w:name="_Toc45214491"/>
      <w:bookmarkStart w:id="378" w:name="_Toc51937630"/>
      <w:bookmarkStart w:id="379" w:name="_Toc51937939"/>
      <w:bookmarkStart w:id="380" w:name="_Toc92291126"/>
      <w:bookmarkStart w:id="381" w:name="_Toc123652359"/>
      <w:r w:rsidRPr="00D4586B">
        <w:t>6.</w:t>
      </w:r>
      <w:r>
        <w:t>3</w:t>
      </w:r>
      <w:r w:rsidRPr="00D4586B">
        <w:t>.</w:t>
      </w:r>
      <w:r>
        <w:t>1.2</w:t>
      </w:r>
      <w:r w:rsidRPr="00D4586B">
        <w:tab/>
        <w:t>Configuration management server procedures</w:t>
      </w:r>
      <w:bookmarkEnd w:id="374"/>
      <w:bookmarkEnd w:id="375"/>
      <w:bookmarkEnd w:id="376"/>
      <w:bookmarkEnd w:id="377"/>
      <w:bookmarkEnd w:id="378"/>
      <w:bookmarkEnd w:id="379"/>
      <w:bookmarkEnd w:id="380"/>
      <w:bookmarkEnd w:id="381"/>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2" w:name="_Toc20212253"/>
      <w:bookmarkStart w:id="383" w:name="_Toc27731608"/>
      <w:bookmarkStart w:id="384" w:name="_Toc36127386"/>
      <w:bookmarkStart w:id="385" w:name="_Toc45214492"/>
      <w:bookmarkStart w:id="386" w:name="_Toc51937631"/>
      <w:bookmarkStart w:id="387" w:name="_Toc51937940"/>
      <w:bookmarkStart w:id="388" w:name="_Toc92291127"/>
      <w:bookmarkStart w:id="389" w:name="_Toc123652360"/>
      <w:r>
        <w:t>6.3.2</w:t>
      </w:r>
      <w:r>
        <w:tab/>
        <w:t>Configuration management document creation procedure</w:t>
      </w:r>
      <w:bookmarkEnd w:id="382"/>
      <w:bookmarkEnd w:id="383"/>
      <w:bookmarkEnd w:id="384"/>
      <w:bookmarkEnd w:id="385"/>
      <w:bookmarkEnd w:id="386"/>
      <w:bookmarkEnd w:id="387"/>
      <w:bookmarkEnd w:id="388"/>
      <w:bookmarkEnd w:id="389"/>
    </w:p>
    <w:p w14:paraId="55C6F288" w14:textId="77777777" w:rsidR="00C367E9" w:rsidRDefault="00C367E9" w:rsidP="00C367E9">
      <w:pPr>
        <w:pStyle w:val="Heading4"/>
      </w:pPr>
      <w:bookmarkStart w:id="390" w:name="_Toc20212254"/>
      <w:bookmarkStart w:id="391" w:name="_Toc27731609"/>
      <w:bookmarkStart w:id="392" w:name="_Toc36127387"/>
      <w:bookmarkStart w:id="393" w:name="_Toc45214493"/>
      <w:bookmarkStart w:id="394" w:name="_Toc51937632"/>
      <w:bookmarkStart w:id="395" w:name="_Toc51937941"/>
      <w:bookmarkStart w:id="396" w:name="_Toc92291128"/>
      <w:bookmarkStart w:id="397" w:name="_Toc123652361"/>
      <w:r>
        <w:t>6.3.2.1</w:t>
      </w:r>
      <w:r>
        <w:tab/>
        <w:t>General</w:t>
      </w:r>
      <w:bookmarkEnd w:id="390"/>
      <w:bookmarkEnd w:id="391"/>
      <w:bookmarkEnd w:id="392"/>
      <w:bookmarkEnd w:id="393"/>
      <w:bookmarkEnd w:id="394"/>
      <w:bookmarkEnd w:id="395"/>
      <w:bookmarkEnd w:id="396"/>
      <w:bookmarkEnd w:id="397"/>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8" w:name="_Toc20212255"/>
      <w:bookmarkStart w:id="399" w:name="_Toc27731610"/>
      <w:bookmarkStart w:id="400" w:name="_Toc36127388"/>
      <w:bookmarkStart w:id="401" w:name="_Toc45214494"/>
      <w:bookmarkStart w:id="402" w:name="_Toc51937633"/>
      <w:bookmarkStart w:id="403" w:name="_Toc51937942"/>
      <w:bookmarkStart w:id="404" w:name="_Toc92291129"/>
      <w:bookmarkStart w:id="405" w:name="_Toc123652362"/>
      <w:r>
        <w:t>6.3.2.2</w:t>
      </w:r>
      <w:r>
        <w:tab/>
        <w:t>Configuration management client (CMC) procedures</w:t>
      </w:r>
      <w:bookmarkEnd w:id="398"/>
      <w:bookmarkEnd w:id="399"/>
      <w:bookmarkEnd w:id="400"/>
      <w:bookmarkEnd w:id="401"/>
      <w:bookmarkEnd w:id="402"/>
      <w:bookmarkEnd w:id="403"/>
      <w:bookmarkEnd w:id="404"/>
      <w:bookmarkEnd w:id="405"/>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6" w:name="_Toc20212256"/>
      <w:bookmarkStart w:id="407" w:name="_Toc27731611"/>
      <w:bookmarkStart w:id="408" w:name="_Toc36127389"/>
      <w:bookmarkStart w:id="409" w:name="_Toc45214495"/>
      <w:bookmarkStart w:id="410" w:name="_Toc51937634"/>
      <w:bookmarkStart w:id="411" w:name="_Toc51937943"/>
      <w:bookmarkStart w:id="412" w:name="_Toc92291130"/>
      <w:bookmarkStart w:id="413" w:name="_Toc123652363"/>
      <w:r>
        <w:lastRenderedPageBreak/>
        <w:t>6.3.2.3</w:t>
      </w:r>
      <w:r>
        <w:tab/>
        <w:t>Configuration management server (CMS) procedures</w:t>
      </w:r>
      <w:bookmarkEnd w:id="406"/>
      <w:bookmarkEnd w:id="407"/>
      <w:bookmarkEnd w:id="408"/>
      <w:bookmarkEnd w:id="409"/>
      <w:bookmarkEnd w:id="410"/>
      <w:bookmarkEnd w:id="411"/>
      <w:bookmarkEnd w:id="412"/>
      <w:bookmarkEnd w:id="413"/>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4" w:name="_Toc20212257"/>
      <w:bookmarkStart w:id="415" w:name="_Toc27731612"/>
      <w:bookmarkStart w:id="416" w:name="_Toc36127390"/>
      <w:bookmarkStart w:id="417" w:name="_Toc45214496"/>
      <w:bookmarkStart w:id="418" w:name="_Toc51937635"/>
      <w:bookmarkStart w:id="419" w:name="_Toc51937944"/>
      <w:bookmarkStart w:id="420" w:name="_Toc92291131"/>
      <w:bookmarkStart w:id="421" w:name="_Toc123652364"/>
      <w:r>
        <w:t>6.3.3</w:t>
      </w:r>
      <w:r>
        <w:tab/>
        <w:t>Configuration management document retrieval procedure</w:t>
      </w:r>
      <w:bookmarkEnd w:id="414"/>
      <w:bookmarkEnd w:id="415"/>
      <w:bookmarkEnd w:id="416"/>
      <w:bookmarkEnd w:id="417"/>
      <w:bookmarkEnd w:id="418"/>
      <w:bookmarkEnd w:id="419"/>
      <w:bookmarkEnd w:id="420"/>
      <w:bookmarkEnd w:id="421"/>
    </w:p>
    <w:p w14:paraId="64AF8E5E" w14:textId="77777777" w:rsidR="00C367E9" w:rsidRDefault="00C367E9" w:rsidP="00C367E9">
      <w:pPr>
        <w:pStyle w:val="Heading4"/>
      </w:pPr>
      <w:bookmarkStart w:id="422" w:name="_Toc20212258"/>
      <w:bookmarkStart w:id="423" w:name="_Toc27731613"/>
      <w:bookmarkStart w:id="424" w:name="_Toc36127391"/>
      <w:bookmarkStart w:id="425" w:name="_Toc45214497"/>
      <w:bookmarkStart w:id="426" w:name="_Toc51937636"/>
      <w:bookmarkStart w:id="427" w:name="_Toc51937945"/>
      <w:bookmarkStart w:id="428" w:name="_Toc92291132"/>
      <w:bookmarkStart w:id="429" w:name="_Toc123652365"/>
      <w:r>
        <w:t>6.3.3.1</w:t>
      </w:r>
      <w:r>
        <w:tab/>
        <w:t>General</w:t>
      </w:r>
      <w:bookmarkEnd w:id="422"/>
      <w:bookmarkEnd w:id="423"/>
      <w:bookmarkEnd w:id="424"/>
      <w:bookmarkEnd w:id="425"/>
      <w:bookmarkEnd w:id="426"/>
      <w:bookmarkEnd w:id="427"/>
      <w:bookmarkEnd w:id="428"/>
      <w:bookmarkEnd w:id="429"/>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30" w:name="_Toc20212259"/>
      <w:bookmarkStart w:id="431" w:name="_Toc27731614"/>
      <w:bookmarkStart w:id="432" w:name="_Toc36127392"/>
      <w:bookmarkStart w:id="433" w:name="_Toc45214498"/>
      <w:bookmarkStart w:id="434" w:name="_Toc51937637"/>
      <w:bookmarkStart w:id="435" w:name="_Toc51937946"/>
      <w:bookmarkStart w:id="436" w:name="_Toc92291133"/>
      <w:bookmarkStart w:id="437" w:name="_Toc123652366"/>
      <w:r>
        <w:t>6.3.3.2</w:t>
      </w:r>
      <w:r>
        <w:tab/>
        <w:t>Client procedures</w:t>
      </w:r>
      <w:bookmarkEnd w:id="430"/>
      <w:bookmarkEnd w:id="431"/>
      <w:bookmarkEnd w:id="432"/>
      <w:bookmarkEnd w:id="433"/>
      <w:bookmarkEnd w:id="434"/>
      <w:bookmarkEnd w:id="435"/>
      <w:bookmarkEnd w:id="436"/>
      <w:bookmarkEnd w:id="437"/>
    </w:p>
    <w:p w14:paraId="1A1F8153" w14:textId="77777777" w:rsidR="00C367E9" w:rsidRDefault="00C367E9" w:rsidP="00C367E9">
      <w:pPr>
        <w:pStyle w:val="Heading5"/>
      </w:pPr>
      <w:bookmarkStart w:id="438" w:name="_Toc20212260"/>
      <w:bookmarkStart w:id="439" w:name="_Toc27731615"/>
      <w:bookmarkStart w:id="440" w:name="_Toc36127393"/>
      <w:bookmarkStart w:id="441" w:name="_Toc45214499"/>
      <w:bookmarkStart w:id="442" w:name="_Toc51937638"/>
      <w:bookmarkStart w:id="443" w:name="_Toc51937947"/>
      <w:bookmarkStart w:id="444" w:name="_Toc92291134"/>
      <w:bookmarkStart w:id="445" w:name="_Toc123652367"/>
      <w:r>
        <w:t>6.3.3.2.1</w:t>
      </w:r>
      <w:r>
        <w:tab/>
        <w:t>General client (GC) procedures</w:t>
      </w:r>
      <w:bookmarkEnd w:id="438"/>
      <w:bookmarkEnd w:id="439"/>
      <w:bookmarkEnd w:id="440"/>
      <w:bookmarkEnd w:id="441"/>
      <w:bookmarkEnd w:id="442"/>
      <w:bookmarkEnd w:id="443"/>
      <w:bookmarkEnd w:id="444"/>
      <w:bookmarkEnd w:id="445"/>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6" w:name="_Toc20212261"/>
      <w:bookmarkStart w:id="447" w:name="_Toc27731616"/>
      <w:bookmarkStart w:id="448" w:name="_Toc36127394"/>
      <w:bookmarkStart w:id="449" w:name="_Toc45214500"/>
      <w:bookmarkStart w:id="450" w:name="_Toc51937639"/>
      <w:bookmarkStart w:id="451" w:name="_Toc51937948"/>
      <w:bookmarkStart w:id="452" w:name="_Toc92291135"/>
      <w:bookmarkStart w:id="453" w:name="_Toc123652368"/>
      <w:r>
        <w:t>6.3.3.2.2</w:t>
      </w:r>
      <w:r>
        <w:tab/>
        <w:t>Configuration management client (CMC) procedures</w:t>
      </w:r>
      <w:bookmarkEnd w:id="446"/>
      <w:bookmarkEnd w:id="447"/>
      <w:bookmarkEnd w:id="448"/>
      <w:bookmarkEnd w:id="449"/>
      <w:bookmarkEnd w:id="450"/>
      <w:bookmarkEnd w:id="451"/>
      <w:bookmarkEnd w:id="452"/>
      <w:bookmarkEnd w:id="453"/>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4" w:name="_Toc20212262"/>
      <w:bookmarkStart w:id="455" w:name="_Toc27731617"/>
      <w:bookmarkStart w:id="456" w:name="_Toc36127395"/>
      <w:bookmarkStart w:id="457" w:name="_Toc45214501"/>
      <w:bookmarkStart w:id="458" w:name="_Toc51937640"/>
      <w:bookmarkStart w:id="459" w:name="_Toc51937949"/>
      <w:bookmarkStart w:id="460" w:name="_Toc92291136"/>
      <w:bookmarkStart w:id="461" w:name="_Toc123652369"/>
      <w:r>
        <w:t>6.3.3.2.3</w:t>
      </w:r>
      <w:r>
        <w:tab/>
        <w:t>MCS server procedures</w:t>
      </w:r>
      <w:bookmarkEnd w:id="454"/>
      <w:bookmarkEnd w:id="455"/>
      <w:bookmarkEnd w:id="456"/>
      <w:bookmarkEnd w:id="457"/>
      <w:bookmarkEnd w:id="458"/>
      <w:bookmarkEnd w:id="459"/>
      <w:bookmarkEnd w:id="460"/>
      <w:bookmarkEnd w:id="461"/>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2" w:name="_Toc20212263"/>
      <w:bookmarkStart w:id="463" w:name="_Toc27731618"/>
      <w:bookmarkStart w:id="464" w:name="_Toc36127396"/>
      <w:bookmarkStart w:id="465" w:name="_Toc45214502"/>
      <w:bookmarkStart w:id="466" w:name="_Toc51937641"/>
      <w:bookmarkStart w:id="467" w:name="_Toc51937950"/>
      <w:bookmarkStart w:id="468" w:name="_Toc92291137"/>
      <w:bookmarkStart w:id="469" w:name="_Toc123652370"/>
      <w:r>
        <w:t>6.3.3.3</w:t>
      </w:r>
      <w:r>
        <w:tab/>
        <w:t>Configuration management server procedures</w:t>
      </w:r>
      <w:bookmarkEnd w:id="462"/>
      <w:bookmarkEnd w:id="463"/>
      <w:bookmarkEnd w:id="464"/>
      <w:bookmarkEnd w:id="465"/>
      <w:bookmarkEnd w:id="466"/>
      <w:bookmarkEnd w:id="467"/>
      <w:bookmarkEnd w:id="468"/>
      <w:bookmarkEnd w:id="469"/>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70" w:name="_Toc20212264"/>
      <w:bookmarkStart w:id="471" w:name="_Toc27731619"/>
      <w:bookmarkStart w:id="472" w:name="_Toc36127397"/>
      <w:bookmarkStart w:id="473" w:name="_Toc45214503"/>
      <w:bookmarkStart w:id="474" w:name="_Toc51937642"/>
      <w:bookmarkStart w:id="475" w:name="_Toc51937951"/>
      <w:bookmarkStart w:id="476" w:name="_Toc92291138"/>
      <w:bookmarkStart w:id="477" w:name="_Toc123652371"/>
      <w:r w:rsidRPr="00B66593">
        <w:t>6.3.4</w:t>
      </w:r>
      <w:r w:rsidRPr="00B66593">
        <w:tab/>
        <w:t>Configuration management document update procedure</w:t>
      </w:r>
      <w:bookmarkEnd w:id="470"/>
      <w:bookmarkEnd w:id="471"/>
      <w:bookmarkEnd w:id="472"/>
      <w:bookmarkEnd w:id="473"/>
      <w:bookmarkEnd w:id="474"/>
      <w:bookmarkEnd w:id="475"/>
      <w:bookmarkEnd w:id="476"/>
      <w:bookmarkEnd w:id="477"/>
    </w:p>
    <w:p w14:paraId="70256352" w14:textId="77777777" w:rsidR="00C367E9" w:rsidRDefault="00C367E9" w:rsidP="00C367E9">
      <w:pPr>
        <w:pStyle w:val="Heading4"/>
      </w:pPr>
      <w:bookmarkStart w:id="478" w:name="_Toc20212265"/>
      <w:bookmarkStart w:id="479" w:name="_Toc27731620"/>
      <w:bookmarkStart w:id="480" w:name="_Toc36127398"/>
      <w:bookmarkStart w:id="481" w:name="_Toc45214504"/>
      <w:bookmarkStart w:id="482" w:name="_Toc51937643"/>
      <w:bookmarkStart w:id="483" w:name="_Toc51937952"/>
      <w:bookmarkStart w:id="484" w:name="_Toc92291139"/>
      <w:bookmarkStart w:id="485" w:name="_Toc123652372"/>
      <w:r>
        <w:t>6.3.4.1</w:t>
      </w:r>
      <w:r>
        <w:tab/>
        <w:t>General</w:t>
      </w:r>
      <w:bookmarkEnd w:id="478"/>
      <w:bookmarkEnd w:id="479"/>
      <w:bookmarkEnd w:id="480"/>
      <w:bookmarkEnd w:id="481"/>
      <w:bookmarkEnd w:id="482"/>
      <w:bookmarkEnd w:id="483"/>
      <w:bookmarkEnd w:id="484"/>
      <w:bookmarkEnd w:id="485"/>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6" w:name="_Toc20212266"/>
      <w:bookmarkStart w:id="487" w:name="_Toc27731621"/>
      <w:bookmarkStart w:id="488" w:name="_Toc36127399"/>
      <w:bookmarkStart w:id="489" w:name="_Toc45214505"/>
      <w:bookmarkStart w:id="490" w:name="_Toc51937644"/>
      <w:bookmarkStart w:id="491" w:name="_Toc51937953"/>
      <w:bookmarkStart w:id="492" w:name="_Toc92291140"/>
      <w:bookmarkStart w:id="493" w:name="_Toc123652373"/>
      <w:r>
        <w:t>6.3.4.2</w:t>
      </w:r>
      <w:r>
        <w:tab/>
        <w:t>Configuration management client procedures</w:t>
      </w:r>
      <w:bookmarkEnd w:id="486"/>
      <w:bookmarkEnd w:id="487"/>
      <w:bookmarkEnd w:id="488"/>
      <w:bookmarkEnd w:id="489"/>
      <w:bookmarkEnd w:id="490"/>
      <w:bookmarkEnd w:id="491"/>
      <w:bookmarkEnd w:id="492"/>
      <w:bookmarkEnd w:id="493"/>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4" w:name="_Toc20212267"/>
      <w:bookmarkStart w:id="495" w:name="_Toc27731622"/>
      <w:bookmarkStart w:id="496" w:name="_Toc36127400"/>
      <w:bookmarkStart w:id="497" w:name="_Toc45214506"/>
      <w:bookmarkStart w:id="498" w:name="_Toc51937645"/>
      <w:bookmarkStart w:id="499" w:name="_Toc51937954"/>
      <w:bookmarkStart w:id="500" w:name="_Toc92291141"/>
      <w:bookmarkStart w:id="501" w:name="_Toc123652374"/>
      <w:r>
        <w:t>6.3.4.3</w:t>
      </w:r>
      <w:r>
        <w:tab/>
        <w:t>Configuration management server procedures</w:t>
      </w:r>
      <w:bookmarkEnd w:id="494"/>
      <w:bookmarkEnd w:id="495"/>
      <w:bookmarkEnd w:id="496"/>
      <w:bookmarkEnd w:id="497"/>
      <w:bookmarkEnd w:id="498"/>
      <w:bookmarkEnd w:id="499"/>
      <w:bookmarkEnd w:id="500"/>
      <w:bookmarkEnd w:id="501"/>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2" w:name="_Toc20212268"/>
      <w:bookmarkStart w:id="503" w:name="_Toc27731623"/>
      <w:bookmarkStart w:id="504" w:name="_Toc36127401"/>
      <w:bookmarkStart w:id="505" w:name="_Toc45214507"/>
      <w:bookmarkStart w:id="506" w:name="_Toc51937646"/>
      <w:bookmarkStart w:id="507" w:name="_Toc51937955"/>
      <w:bookmarkStart w:id="508" w:name="_Toc92291142"/>
      <w:bookmarkStart w:id="509" w:name="_Toc123652375"/>
      <w:r>
        <w:lastRenderedPageBreak/>
        <w:t>6.3.5</w:t>
      </w:r>
      <w:r>
        <w:tab/>
        <w:t>Configuration management document deletion procedure</w:t>
      </w:r>
      <w:bookmarkEnd w:id="502"/>
      <w:bookmarkEnd w:id="503"/>
      <w:bookmarkEnd w:id="504"/>
      <w:bookmarkEnd w:id="505"/>
      <w:bookmarkEnd w:id="506"/>
      <w:bookmarkEnd w:id="507"/>
      <w:bookmarkEnd w:id="508"/>
      <w:bookmarkEnd w:id="509"/>
    </w:p>
    <w:p w14:paraId="1D79CF3D" w14:textId="77777777" w:rsidR="00C367E9" w:rsidRDefault="00C367E9" w:rsidP="00C367E9">
      <w:pPr>
        <w:pStyle w:val="Heading4"/>
      </w:pPr>
      <w:bookmarkStart w:id="510" w:name="_Toc20212269"/>
      <w:bookmarkStart w:id="511" w:name="_Toc27731624"/>
      <w:bookmarkStart w:id="512" w:name="_Toc36127402"/>
      <w:bookmarkStart w:id="513" w:name="_Toc45214508"/>
      <w:bookmarkStart w:id="514" w:name="_Toc51937647"/>
      <w:bookmarkStart w:id="515" w:name="_Toc51937956"/>
      <w:bookmarkStart w:id="516" w:name="_Toc92291143"/>
      <w:bookmarkStart w:id="517" w:name="_Toc123652376"/>
      <w:r>
        <w:t>6.3.5.1</w:t>
      </w:r>
      <w:r>
        <w:tab/>
        <w:t>General</w:t>
      </w:r>
      <w:bookmarkEnd w:id="510"/>
      <w:bookmarkEnd w:id="511"/>
      <w:bookmarkEnd w:id="512"/>
      <w:bookmarkEnd w:id="513"/>
      <w:bookmarkEnd w:id="514"/>
      <w:bookmarkEnd w:id="515"/>
      <w:bookmarkEnd w:id="516"/>
      <w:bookmarkEnd w:id="517"/>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8" w:name="_Toc20212270"/>
      <w:bookmarkStart w:id="519" w:name="_Toc27731625"/>
      <w:bookmarkStart w:id="520" w:name="_Toc36127403"/>
      <w:bookmarkStart w:id="521" w:name="_Toc45214509"/>
      <w:bookmarkStart w:id="522" w:name="_Toc51937648"/>
      <w:bookmarkStart w:id="523" w:name="_Toc51937957"/>
      <w:bookmarkStart w:id="524" w:name="_Toc92291144"/>
      <w:bookmarkStart w:id="525" w:name="_Toc123652377"/>
      <w:r>
        <w:t>6.3.5.2</w:t>
      </w:r>
      <w:r>
        <w:tab/>
        <w:t>Configuration management Client (CMC) procedures</w:t>
      </w:r>
      <w:bookmarkEnd w:id="518"/>
      <w:bookmarkEnd w:id="519"/>
      <w:bookmarkEnd w:id="520"/>
      <w:bookmarkEnd w:id="521"/>
      <w:bookmarkEnd w:id="522"/>
      <w:bookmarkEnd w:id="523"/>
      <w:bookmarkEnd w:id="524"/>
      <w:bookmarkEnd w:id="525"/>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6" w:name="_Toc20212271"/>
      <w:bookmarkStart w:id="527" w:name="_Toc27731626"/>
      <w:bookmarkStart w:id="528" w:name="_Toc36127404"/>
      <w:bookmarkStart w:id="529" w:name="_Toc45214510"/>
      <w:bookmarkStart w:id="530" w:name="_Toc51937649"/>
      <w:bookmarkStart w:id="531" w:name="_Toc51937958"/>
      <w:bookmarkStart w:id="532" w:name="_Toc92291145"/>
      <w:bookmarkStart w:id="533" w:name="_Toc123652378"/>
      <w:r>
        <w:t>6.3.5.3</w:t>
      </w:r>
      <w:r>
        <w:tab/>
        <w:t>Configuration management server (CMS) procedures</w:t>
      </w:r>
      <w:bookmarkEnd w:id="526"/>
      <w:bookmarkEnd w:id="527"/>
      <w:bookmarkEnd w:id="528"/>
      <w:bookmarkEnd w:id="529"/>
      <w:bookmarkEnd w:id="530"/>
      <w:bookmarkEnd w:id="531"/>
      <w:bookmarkEnd w:id="532"/>
      <w:bookmarkEnd w:id="533"/>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4" w:name="_Toc20212272"/>
      <w:bookmarkStart w:id="535" w:name="_Toc27731627"/>
      <w:bookmarkStart w:id="536" w:name="_Toc36127405"/>
      <w:bookmarkStart w:id="537" w:name="_Toc45214511"/>
      <w:bookmarkStart w:id="538" w:name="_Toc51937650"/>
      <w:bookmarkStart w:id="539" w:name="_Toc51937959"/>
      <w:bookmarkStart w:id="540" w:name="_Toc92291146"/>
      <w:bookmarkStart w:id="541" w:name="_Toc123652379"/>
      <w:r>
        <w:t>6.3.6</w:t>
      </w:r>
      <w:r>
        <w:tab/>
        <w:t>Configuration management document element creation or replacement procedure</w:t>
      </w:r>
      <w:bookmarkEnd w:id="534"/>
      <w:bookmarkEnd w:id="535"/>
      <w:bookmarkEnd w:id="536"/>
      <w:bookmarkEnd w:id="537"/>
      <w:bookmarkEnd w:id="538"/>
      <w:bookmarkEnd w:id="539"/>
      <w:bookmarkEnd w:id="540"/>
      <w:bookmarkEnd w:id="541"/>
    </w:p>
    <w:p w14:paraId="549738DF" w14:textId="77777777" w:rsidR="00C367E9" w:rsidRDefault="00C367E9" w:rsidP="00C367E9">
      <w:pPr>
        <w:pStyle w:val="Heading4"/>
      </w:pPr>
      <w:bookmarkStart w:id="542" w:name="_Toc20212273"/>
      <w:bookmarkStart w:id="543" w:name="_Toc27731628"/>
      <w:bookmarkStart w:id="544" w:name="_Toc36127406"/>
      <w:bookmarkStart w:id="545" w:name="_Toc45214512"/>
      <w:bookmarkStart w:id="546" w:name="_Toc51937651"/>
      <w:bookmarkStart w:id="547" w:name="_Toc51937960"/>
      <w:bookmarkStart w:id="548" w:name="_Toc92291147"/>
      <w:bookmarkStart w:id="549" w:name="_Toc123652380"/>
      <w:r>
        <w:t>6.3.6.1</w:t>
      </w:r>
      <w:r>
        <w:tab/>
        <w:t>General</w:t>
      </w:r>
      <w:bookmarkEnd w:id="542"/>
      <w:bookmarkEnd w:id="543"/>
      <w:bookmarkEnd w:id="544"/>
      <w:bookmarkEnd w:id="545"/>
      <w:bookmarkEnd w:id="546"/>
      <w:bookmarkEnd w:id="547"/>
      <w:bookmarkEnd w:id="548"/>
      <w:bookmarkEnd w:id="549"/>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50" w:name="_Toc20212274"/>
      <w:bookmarkStart w:id="551" w:name="_Toc27731629"/>
      <w:bookmarkStart w:id="552" w:name="_Toc36127407"/>
      <w:bookmarkStart w:id="553" w:name="_Toc45214513"/>
      <w:bookmarkStart w:id="554" w:name="_Toc51937652"/>
      <w:bookmarkStart w:id="555" w:name="_Toc51937961"/>
      <w:bookmarkStart w:id="556" w:name="_Toc92291148"/>
      <w:bookmarkStart w:id="557" w:name="_Toc123652381"/>
      <w:r>
        <w:t>6.3.6.2</w:t>
      </w:r>
      <w:r>
        <w:tab/>
        <w:t>Client procedures</w:t>
      </w:r>
      <w:bookmarkEnd w:id="550"/>
      <w:bookmarkEnd w:id="551"/>
      <w:bookmarkEnd w:id="552"/>
      <w:bookmarkEnd w:id="553"/>
      <w:bookmarkEnd w:id="554"/>
      <w:bookmarkEnd w:id="555"/>
      <w:bookmarkEnd w:id="556"/>
      <w:bookmarkEnd w:id="557"/>
    </w:p>
    <w:p w14:paraId="5965D6E2" w14:textId="77777777" w:rsidR="00C367E9" w:rsidRDefault="00C367E9" w:rsidP="00C367E9">
      <w:pPr>
        <w:pStyle w:val="Heading5"/>
      </w:pPr>
      <w:bookmarkStart w:id="558" w:name="_Toc20212275"/>
      <w:bookmarkStart w:id="559" w:name="_Toc27731630"/>
      <w:bookmarkStart w:id="560" w:name="_Toc36127408"/>
      <w:bookmarkStart w:id="561" w:name="_Toc45214514"/>
      <w:bookmarkStart w:id="562" w:name="_Toc51937653"/>
      <w:bookmarkStart w:id="563" w:name="_Toc51937962"/>
      <w:bookmarkStart w:id="564" w:name="_Toc92291149"/>
      <w:bookmarkStart w:id="565" w:name="_Toc123652382"/>
      <w:r>
        <w:t>6.3.6.2.1</w:t>
      </w:r>
      <w:r>
        <w:tab/>
        <w:t>General client procedures</w:t>
      </w:r>
      <w:bookmarkEnd w:id="558"/>
      <w:bookmarkEnd w:id="559"/>
      <w:bookmarkEnd w:id="560"/>
      <w:bookmarkEnd w:id="561"/>
      <w:bookmarkEnd w:id="562"/>
      <w:bookmarkEnd w:id="563"/>
      <w:bookmarkEnd w:id="564"/>
      <w:bookmarkEnd w:id="565"/>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6" w:name="_Toc20212276"/>
      <w:bookmarkStart w:id="567" w:name="_Toc27731631"/>
      <w:bookmarkStart w:id="568" w:name="_Toc36127409"/>
      <w:bookmarkStart w:id="569" w:name="_Toc45214515"/>
      <w:bookmarkStart w:id="570" w:name="_Toc51937654"/>
      <w:bookmarkStart w:id="571" w:name="_Toc51937963"/>
      <w:bookmarkStart w:id="572" w:name="_Toc92291150"/>
      <w:bookmarkStart w:id="573" w:name="_Toc123652383"/>
      <w:r>
        <w:t>6.3.6.2.2</w:t>
      </w:r>
      <w:r>
        <w:tab/>
        <w:t>Configuration management client procedures</w:t>
      </w:r>
      <w:bookmarkEnd w:id="566"/>
      <w:bookmarkEnd w:id="567"/>
      <w:bookmarkEnd w:id="568"/>
      <w:bookmarkEnd w:id="569"/>
      <w:bookmarkEnd w:id="570"/>
      <w:bookmarkEnd w:id="571"/>
      <w:bookmarkEnd w:id="572"/>
      <w:bookmarkEnd w:id="573"/>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4" w:name="_Toc20212277"/>
      <w:bookmarkStart w:id="575" w:name="_Toc27731632"/>
      <w:bookmarkStart w:id="576" w:name="_Toc36127410"/>
      <w:bookmarkStart w:id="577" w:name="_Toc45214516"/>
      <w:bookmarkStart w:id="578" w:name="_Toc51937655"/>
      <w:bookmarkStart w:id="579" w:name="_Toc51937964"/>
      <w:bookmarkStart w:id="580" w:name="_Toc92291151"/>
      <w:bookmarkStart w:id="581" w:name="_Toc123652384"/>
      <w:r>
        <w:t>6.3.6.3</w:t>
      </w:r>
      <w:r>
        <w:tab/>
        <w:t>Configuration management server procedures</w:t>
      </w:r>
      <w:bookmarkEnd w:id="574"/>
      <w:bookmarkEnd w:id="575"/>
      <w:bookmarkEnd w:id="576"/>
      <w:bookmarkEnd w:id="577"/>
      <w:bookmarkEnd w:id="578"/>
      <w:bookmarkEnd w:id="579"/>
      <w:bookmarkEnd w:id="580"/>
      <w:bookmarkEnd w:id="581"/>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2" w:name="_Toc20212278"/>
      <w:bookmarkStart w:id="583" w:name="_Toc27731633"/>
      <w:bookmarkStart w:id="584" w:name="_Toc36127411"/>
      <w:bookmarkStart w:id="585" w:name="_Toc45214517"/>
      <w:bookmarkStart w:id="586" w:name="_Toc51937656"/>
      <w:bookmarkStart w:id="587" w:name="_Toc51937965"/>
      <w:bookmarkStart w:id="588" w:name="_Toc92291152"/>
      <w:bookmarkStart w:id="589" w:name="_Toc123652385"/>
      <w:r>
        <w:t>6.3.7</w:t>
      </w:r>
      <w:r>
        <w:tab/>
        <w:t>Configuration management document element deletion procedure</w:t>
      </w:r>
      <w:bookmarkEnd w:id="582"/>
      <w:bookmarkEnd w:id="583"/>
      <w:bookmarkEnd w:id="584"/>
      <w:bookmarkEnd w:id="585"/>
      <w:bookmarkEnd w:id="586"/>
      <w:bookmarkEnd w:id="587"/>
      <w:bookmarkEnd w:id="588"/>
      <w:bookmarkEnd w:id="589"/>
    </w:p>
    <w:p w14:paraId="5536D39D" w14:textId="77777777" w:rsidR="00C367E9" w:rsidRDefault="00C367E9" w:rsidP="00C367E9">
      <w:pPr>
        <w:pStyle w:val="Heading4"/>
      </w:pPr>
      <w:bookmarkStart w:id="590" w:name="_Toc20212279"/>
      <w:bookmarkStart w:id="591" w:name="_Toc27731634"/>
      <w:bookmarkStart w:id="592" w:name="_Toc36127412"/>
      <w:bookmarkStart w:id="593" w:name="_Toc45214518"/>
      <w:bookmarkStart w:id="594" w:name="_Toc51937657"/>
      <w:bookmarkStart w:id="595" w:name="_Toc51937966"/>
      <w:bookmarkStart w:id="596" w:name="_Toc92291153"/>
      <w:bookmarkStart w:id="597" w:name="_Toc123652386"/>
      <w:r>
        <w:t>6.3.7.1</w:t>
      </w:r>
      <w:r>
        <w:tab/>
        <w:t>General</w:t>
      </w:r>
      <w:bookmarkEnd w:id="590"/>
      <w:bookmarkEnd w:id="591"/>
      <w:bookmarkEnd w:id="592"/>
      <w:bookmarkEnd w:id="593"/>
      <w:bookmarkEnd w:id="594"/>
      <w:bookmarkEnd w:id="595"/>
      <w:bookmarkEnd w:id="596"/>
      <w:bookmarkEnd w:id="597"/>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8" w:name="_Toc20212280"/>
      <w:bookmarkStart w:id="599" w:name="_Toc27731635"/>
      <w:bookmarkStart w:id="600" w:name="_Toc36127413"/>
      <w:bookmarkStart w:id="601" w:name="_Toc45214519"/>
      <w:bookmarkStart w:id="602" w:name="_Toc51937658"/>
      <w:bookmarkStart w:id="603" w:name="_Toc51937967"/>
      <w:bookmarkStart w:id="604" w:name="_Toc92291154"/>
      <w:bookmarkStart w:id="605" w:name="_Toc123652387"/>
      <w:r>
        <w:lastRenderedPageBreak/>
        <w:t>6.3.7.2</w:t>
      </w:r>
      <w:r>
        <w:tab/>
        <w:t>Client procedures</w:t>
      </w:r>
      <w:bookmarkEnd w:id="598"/>
      <w:bookmarkEnd w:id="599"/>
      <w:bookmarkEnd w:id="600"/>
      <w:bookmarkEnd w:id="601"/>
      <w:bookmarkEnd w:id="602"/>
      <w:bookmarkEnd w:id="603"/>
      <w:bookmarkEnd w:id="604"/>
      <w:bookmarkEnd w:id="605"/>
    </w:p>
    <w:p w14:paraId="54F3901F" w14:textId="77777777" w:rsidR="00C367E9" w:rsidRDefault="00C367E9" w:rsidP="00C367E9">
      <w:pPr>
        <w:pStyle w:val="Heading5"/>
      </w:pPr>
      <w:bookmarkStart w:id="606" w:name="_Toc20212281"/>
      <w:bookmarkStart w:id="607" w:name="_Toc27731636"/>
      <w:bookmarkStart w:id="608" w:name="_Toc36127414"/>
      <w:bookmarkStart w:id="609" w:name="_Toc45214520"/>
      <w:bookmarkStart w:id="610" w:name="_Toc51937659"/>
      <w:bookmarkStart w:id="611" w:name="_Toc51937968"/>
      <w:bookmarkStart w:id="612" w:name="_Toc92291155"/>
      <w:bookmarkStart w:id="613" w:name="_Toc123652388"/>
      <w:r>
        <w:t>6.3.7.2.1</w:t>
      </w:r>
      <w:r>
        <w:tab/>
        <w:t>General client procedures</w:t>
      </w:r>
      <w:bookmarkEnd w:id="606"/>
      <w:bookmarkEnd w:id="607"/>
      <w:bookmarkEnd w:id="608"/>
      <w:bookmarkEnd w:id="609"/>
      <w:bookmarkEnd w:id="610"/>
      <w:bookmarkEnd w:id="611"/>
      <w:bookmarkEnd w:id="612"/>
      <w:bookmarkEnd w:id="613"/>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4" w:name="_Toc20212282"/>
      <w:bookmarkStart w:id="615" w:name="_Toc27731637"/>
      <w:bookmarkStart w:id="616" w:name="_Toc36127415"/>
      <w:bookmarkStart w:id="617" w:name="_Toc45214521"/>
      <w:bookmarkStart w:id="618" w:name="_Toc51937660"/>
      <w:bookmarkStart w:id="619" w:name="_Toc51937969"/>
      <w:bookmarkStart w:id="620" w:name="_Toc92291156"/>
      <w:bookmarkStart w:id="621" w:name="_Toc123652389"/>
      <w:r>
        <w:t>6.3.7.2.2</w:t>
      </w:r>
      <w:r>
        <w:tab/>
        <w:t>Configuration management client procedures</w:t>
      </w:r>
      <w:bookmarkEnd w:id="614"/>
      <w:bookmarkEnd w:id="615"/>
      <w:bookmarkEnd w:id="616"/>
      <w:bookmarkEnd w:id="617"/>
      <w:bookmarkEnd w:id="618"/>
      <w:bookmarkEnd w:id="619"/>
      <w:bookmarkEnd w:id="620"/>
      <w:bookmarkEnd w:id="621"/>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2" w:name="_Toc20212283"/>
      <w:bookmarkStart w:id="623" w:name="_Toc27731638"/>
      <w:bookmarkStart w:id="624" w:name="_Toc36127416"/>
      <w:bookmarkStart w:id="625" w:name="_Toc45214522"/>
      <w:bookmarkStart w:id="626" w:name="_Toc51937661"/>
      <w:bookmarkStart w:id="627" w:name="_Toc51937970"/>
      <w:bookmarkStart w:id="628" w:name="_Toc92291157"/>
      <w:bookmarkStart w:id="629" w:name="_Toc123652390"/>
      <w:r>
        <w:t>6.3.7.3</w:t>
      </w:r>
      <w:r>
        <w:tab/>
        <w:t>Configuration management server procedures</w:t>
      </w:r>
      <w:bookmarkEnd w:id="622"/>
      <w:bookmarkEnd w:id="623"/>
      <w:bookmarkEnd w:id="624"/>
      <w:bookmarkEnd w:id="625"/>
      <w:bookmarkEnd w:id="626"/>
      <w:bookmarkEnd w:id="627"/>
      <w:bookmarkEnd w:id="628"/>
      <w:bookmarkEnd w:id="629"/>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30" w:name="_Toc20212284"/>
      <w:bookmarkStart w:id="631" w:name="_Toc27731639"/>
      <w:bookmarkStart w:id="632" w:name="_Toc36127417"/>
      <w:bookmarkStart w:id="633" w:name="_Toc45214523"/>
      <w:bookmarkStart w:id="634" w:name="_Toc51937662"/>
      <w:bookmarkStart w:id="635" w:name="_Toc51937971"/>
      <w:bookmarkStart w:id="636" w:name="_Toc92291158"/>
      <w:bookmarkStart w:id="637" w:name="_Toc123652391"/>
      <w:r>
        <w:t>6.3.8</w:t>
      </w:r>
      <w:r>
        <w:tab/>
        <w:t>Configuration management document element fetching procedure</w:t>
      </w:r>
      <w:bookmarkEnd w:id="630"/>
      <w:bookmarkEnd w:id="631"/>
      <w:bookmarkEnd w:id="632"/>
      <w:bookmarkEnd w:id="633"/>
      <w:bookmarkEnd w:id="634"/>
      <w:bookmarkEnd w:id="635"/>
      <w:bookmarkEnd w:id="636"/>
      <w:bookmarkEnd w:id="637"/>
    </w:p>
    <w:p w14:paraId="6C0CDA70" w14:textId="77777777" w:rsidR="00C367E9" w:rsidRDefault="00C367E9" w:rsidP="00C367E9">
      <w:pPr>
        <w:pStyle w:val="Heading4"/>
      </w:pPr>
      <w:bookmarkStart w:id="638" w:name="_Toc20212285"/>
      <w:bookmarkStart w:id="639" w:name="_Toc27731640"/>
      <w:bookmarkStart w:id="640" w:name="_Toc36127418"/>
      <w:bookmarkStart w:id="641" w:name="_Toc45214524"/>
      <w:bookmarkStart w:id="642" w:name="_Toc51937663"/>
      <w:bookmarkStart w:id="643" w:name="_Toc51937972"/>
      <w:bookmarkStart w:id="644" w:name="_Toc92291159"/>
      <w:bookmarkStart w:id="645" w:name="_Toc123652392"/>
      <w:r>
        <w:t>6.3.8.1</w:t>
      </w:r>
      <w:r>
        <w:tab/>
        <w:t>General</w:t>
      </w:r>
      <w:bookmarkEnd w:id="638"/>
      <w:bookmarkEnd w:id="639"/>
      <w:bookmarkEnd w:id="640"/>
      <w:bookmarkEnd w:id="641"/>
      <w:bookmarkEnd w:id="642"/>
      <w:bookmarkEnd w:id="643"/>
      <w:bookmarkEnd w:id="644"/>
      <w:bookmarkEnd w:id="645"/>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6" w:name="_Toc20212286"/>
      <w:bookmarkStart w:id="647" w:name="_Toc27731641"/>
      <w:bookmarkStart w:id="648" w:name="_Toc36127419"/>
      <w:bookmarkStart w:id="649" w:name="_Toc45214525"/>
      <w:bookmarkStart w:id="650" w:name="_Toc51937664"/>
      <w:bookmarkStart w:id="651" w:name="_Toc51937973"/>
      <w:bookmarkStart w:id="652" w:name="_Toc92291160"/>
      <w:bookmarkStart w:id="653" w:name="_Toc123652393"/>
      <w:r>
        <w:t>6.3.8.2</w:t>
      </w:r>
      <w:r>
        <w:tab/>
        <w:t>Client procedures</w:t>
      </w:r>
      <w:bookmarkEnd w:id="646"/>
      <w:bookmarkEnd w:id="647"/>
      <w:bookmarkEnd w:id="648"/>
      <w:bookmarkEnd w:id="649"/>
      <w:bookmarkEnd w:id="650"/>
      <w:bookmarkEnd w:id="651"/>
      <w:bookmarkEnd w:id="652"/>
      <w:bookmarkEnd w:id="653"/>
    </w:p>
    <w:p w14:paraId="5A4DAB30" w14:textId="77777777" w:rsidR="00C367E9" w:rsidRDefault="00C367E9" w:rsidP="00C367E9">
      <w:pPr>
        <w:pStyle w:val="Heading5"/>
      </w:pPr>
      <w:bookmarkStart w:id="654" w:name="_Toc20212287"/>
      <w:bookmarkStart w:id="655" w:name="_Toc27731642"/>
      <w:bookmarkStart w:id="656" w:name="_Toc36127420"/>
      <w:bookmarkStart w:id="657" w:name="_Toc45214526"/>
      <w:bookmarkStart w:id="658" w:name="_Toc51937665"/>
      <w:bookmarkStart w:id="659" w:name="_Toc51937974"/>
      <w:bookmarkStart w:id="660" w:name="_Toc92291161"/>
      <w:bookmarkStart w:id="661" w:name="_Toc123652394"/>
      <w:r>
        <w:t>6.3.8.2.1</w:t>
      </w:r>
      <w:r>
        <w:tab/>
        <w:t>General client procedures</w:t>
      </w:r>
      <w:bookmarkEnd w:id="654"/>
      <w:bookmarkEnd w:id="655"/>
      <w:bookmarkEnd w:id="656"/>
      <w:bookmarkEnd w:id="657"/>
      <w:bookmarkEnd w:id="658"/>
      <w:bookmarkEnd w:id="659"/>
      <w:bookmarkEnd w:id="660"/>
      <w:bookmarkEnd w:id="661"/>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2" w:name="_Toc20212288"/>
      <w:bookmarkStart w:id="663" w:name="_Toc27731643"/>
      <w:bookmarkStart w:id="664" w:name="_Toc36127421"/>
      <w:bookmarkStart w:id="665" w:name="_Toc45214527"/>
      <w:bookmarkStart w:id="666" w:name="_Toc51937666"/>
      <w:bookmarkStart w:id="667" w:name="_Toc51937975"/>
      <w:bookmarkStart w:id="668" w:name="_Toc92291162"/>
      <w:bookmarkStart w:id="669" w:name="_Toc123652395"/>
      <w:r>
        <w:t>6.3.8.2.2</w:t>
      </w:r>
      <w:r>
        <w:tab/>
        <w:t>Configuration management client procedures</w:t>
      </w:r>
      <w:bookmarkEnd w:id="662"/>
      <w:bookmarkEnd w:id="663"/>
      <w:bookmarkEnd w:id="664"/>
      <w:bookmarkEnd w:id="665"/>
      <w:bookmarkEnd w:id="666"/>
      <w:bookmarkEnd w:id="667"/>
      <w:bookmarkEnd w:id="668"/>
      <w:bookmarkEnd w:id="669"/>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70" w:name="_Toc20212289"/>
      <w:bookmarkStart w:id="671" w:name="_Toc27731644"/>
      <w:bookmarkStart w:id="672" w:name="_Toc36127422"/>
      <w:bookmarkStart w:id="673" w:name="_Toc45214528"/>
      <w:bookmarkStart w:id="674" w:name="_Toc51937667"/>
      <w:bookmarkStart w:id="675" w:name="_Toc51937976"/>
      <w:bookmarkStart w:id="676" w:name="_Toc92291163"/>
      <w:bookmarkStart w:id="677" w:name="_Toc123652396"/>
      <w:r>
        <w:t>6.3.8.2.3</w:t>
      </w:r>
      <w:r>
        <w:tab/>
        <w:t>MCS server procedures</w:t>
      </w:r>
      <w:bookmarkEnd w:id="670"/>
      <w:bookmarkEnd w:id="671"/>
      <w:bookmarkEnd w:id="672"/>
      <w:bookmarkEnd w:id="673"/>
      <w:bookmarkEnd w:id="674"/>
      <w:bookmarkEnd w:id="675"/>
      <w:bookmarkEnd w:id="676"/>
      <w:bookmarkEnd w:id="677"/>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8" w:name="_Toc20212290"/>
      <w:bookmarkStart w:id="679" w:name="_Toc27731645"/>
      <w:bookmarkStart w:id="680" w:name="_Toc36127423"/>
      <w:bookmarkStart w:id="681" w:name="_Toc45214529"/>
      <w:bookmarkStart w:id="682" w:name="_Toc51937668"/>
      <w:bookmarkStart w:id="683" w:name="_Toc51937977"/>
      <w:bookmarkStart w:id="684" w:name="_Toc92291164"/>
      <w:bookmarkStart w:id="685" w:name="_Toc123652397"/>
      <w:r>
        <w:t>6.3.8.3</w:t>
      </w:r>
      <w:r>
        <w:tab/>
        <w:t>Configuration management server procedures</w:t>
      </w:r>
      <w:bookmarkEnd w:id="678"/>
      <w:bookmarkEnd w:id="679"/>
      <w:bookmarkEnd w:id="680"/>
      <w:bookmarkEnd w:id="681"/>
      <w:bookmarkEnd w:id="682"/>
      <w:bookmarkEnd w:id="683"/>
      <w:bookmarkEnd w:id="684"/>
      <w:bookmarkEnd w:id="685"/>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6" w:name="_Toc20212291"/>
      <w:bookmarkStart w:id="687" w:name="_Toc27731646"/>
      <w:bookmarkStart w:id="688" w:name="_Toc36127424"/>
      <w:bookmarkStart w:id="689" w:name="_Toc45214530"/>
      <w:bookmarkStart w:id="690" w:name="_Toc51937669"/>
      <w:bookmarkStart w:id="691" w:name="_Toc51937978"/>
      <w:bookmarkStart w:id="692" w:name="_Toc92291165"/>
      <w:bookmarkStart w:id="693" w:name="_Toc123652398"/>
      <w:r>
        <w:lastRenderedPageBreak/>
        <w:t>6.3.9</w:t>
      </w:r>
      <w:r>
        <w:tab/>
        <w:t>Configuration management document attribute creation or replacement procedure</w:t>
      </w:r>
      <w:bookmarkEnd w:id="686"/>
      <w:bookmarkEnd w:id="687"/>
      <w:bookmarkEnd w:id="688"/>
      <w:bookmarkEnd w:id="689"/>
      <w:bookmarkEnd w:id="690"/>
      <w:bookmarkEnd w:id="691"/>
      <w:bookmarkEnd w:id="692"/>
      <w:bookmarkEnd w:id="693"/>
    </w:p>
    <w:p w14:paraId="23282955" w14:textId="77777777" w:rsidR="00C367E9" w:rsidRDefault="00C367E9" w:rsidP="00C367E9">
      <w:pPr>
        <w:pStyle w:val="Heading4"/>
      </w:pPr>
      <w:bookmarkStart w:id="694" w:name="_Toc20212292"/>
      <w:bookmarkStart w:id="695" w:name="_Toc27731647"/>
      <w:bookmarkStart w:id="696" w:name="_Toc36127425"/>
      <w:bookmarkStart w:id="697" w:name="_Toc45214531"/>
      <w:bookmarkStart w:id="698" w:name="_Toc51937670"/>
      <w:bookmarkStart w:id="699" w:name="_Toc51937979"/>
      <w:bookmarkStart w:id="700" w:name="_Toc92291166"/>
      <w:bookmarkStart w:id="701" w:name="_Toc123652399"/>
      <w:r>
        <w:t>6.3.9.1</w:t>
      </w:r>
      <w:r>
        <w:tab/>
        <w:t>General</w:t>
      </w:r>
      <w:bookmarkEnd w:id="694"/>
      <w:bookmarkEnd w:id="695"/>
      <w:bookmarkEnd w:id="696"/>
      <w:bookmarkEnd w:id="697"/>
      <w:bookmarkEnd w:id="698"/>
      <w:bookmarkEnd w:id="699"/>
      <w:bookmarkEnd w:id="700"/>
      <w:bookmarkEnd w:id="701"/>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2" w:name="_Toc20212293"/>
      <w:bookmarkStart w:id="703" w:name="_Toc27731648"/>
      <w:bookmarkStart w:id="704" w:name="_Toc36127426"/>
      <w:bookmarkStart w:id="705" w:name="_Toc45214532"/>
      <w:bookmarkStart w:id="706" w:name="_Toc51937671"/>
      <w:bookmarkStart w:id="707" w:name="_Toc51937980"/>
      <w:bookmarkStart w:id="708" w:name="_Toc92291167"/>
      <w:bookmarkStart w:id="709" w:name="_Toc123652400"/>
      <w:r>
        <w:t>6.3.9.2</w:t>
      </w:r>
      <w:r>
        <w:tab/>
        <w:t>Client procedures</w:t>
      </w:r>
      <w:bookmarkEnd w:id="702"/>
      <w:bookmarkEnd w:id="703"/>
      <w:bookmarkEnd w:id="704"/>
      <w:bookmarkEnd w:id="705"/>
      <w:bookmarkEnd w:id="706"/>
      <w:bookmarkEnd w:id="707"/>
      <w:bookmarkEnd w:id="708"/>
      <w:bookmarkEnd w:id="709"/>
    </w:p>
    <w:p w14:paraId="5A76C052" w14:textId="77777777" w:rsidR="00C367E9" w:rsidRDefault="00C367E9" w:rsidP="00C367E9">
      <w:pPr>
        <w:pStyle w:val="Heading5"/>
      </w:pPr>
      <w:bookmarkStart w:id="710" w:name="_Toc20212294"/>
      <w:bookmarkStart w:id="711" w:name="_Toc27731649"/>
      <w:bookmarkStart w:id="712" w:name="_Toc36127427"/>
      <w:bookmarkStart w:id="713" w:name="_Toc45214533"/>
      <w:bookmarkStart w:id="714" w:name="_Toc51937672"/>
      <w:bookmarkStart w:id="715" w:name="_Toc51937981"/>
      <w:bookmarkStart w:id="716" w:name="_Toc92291168"/>
      <w:bookmarkStart w:id="717" w:name="_Toc123652401"/>
      <w:r>
        <w:t>6.3.9.2.1</w:t>
      </w:r>
      <w:r>
        <w:tab/>
        <w:t>General client procedures</w:t>
      </w:r>
      <w:bookmarkEnd w:id="710"/>
      <w:bookmarkEnd w:id="711"/>
      <w:bookmarkEnd w:id="712"/>
      <w:bookmarkEnd w:id="713"/>
      <w:bookmarkEnd w:id="714"/>
      <w:bookmarkEnd w:id="715"/>
      <w:bookmarkEnd w:id="716"/>
      <w:bookmarkEnd w:id="717"/>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8" w:name="_Toc20212295"/>
      <w:bookmarkStart w:id="719" w:name="_Toc27731650"/>
      <w:bookmarkStart w:id="720" w:name="_Toc36127428"/>
      <w:bookmarkStart w:id="721" w:name="_Toc45214534"/>
      <w:bookmarkStart w:id="722" w:name="_Toc51937673"/>
      <w:bookmarkStart w:id="723" w:name="_Toc51937982"/>
      <w:bookmarkStart w:id="724" w:name="_Toc92291169"/>
      <w:bookmarkStart w:id="725" w:name="_Toc123652402"/>
      <w:r>
        <w:t>6.3.9.2.2</w:t>
      </w:r>
      <w:r>
        <w:tab/>
        <w:t>Configuration management client procedures</w:t>
      </w:r>
      <w:bookmarkEnd w:id="718"/>
      <w:bookmarkEnd w:id="719"/>
      <w:bookmarkEnd w:id="720"/>
      <w:bookmarkEnd w:id="721"/>
      <w:bookmarkEnd w:id="722"/>
      <w:bookmarkEnd w:id="723"/>
      <w:bookmarkEnd w:id="724"/>
      <w:bookmarkEnd w:id="725"/>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6" w:name="_Toc20212296"/>
      <w:bookmarkStart w:id="727" w:name="_Toc27731651"/>
      <w:bookmarkStart w:id="728" w:name="_Toc36127429"/>
      <w:bookmarkStart w:id="729" w:name="_Toc45214535"/>
      <w:bookmarkStart w:id="730" w:name="_Toc51937674"/>
      <w:bookmarkStart w:id="731" w:name="_Toc51937983"/>
      <w:bookmarkStart w:id="732" w:name="_Toc92291170"/>
      <w:bookmarkStart w:id="733" w:name="_Toc123652403"/>
      <w:r>
        <w:t>6.3.9.3</w:t>
      </w:r>
      <w:r>
        <w:tab/>
        <w:t>Configuration management server procedures</w:t>
      </w:r>
      <w:bookmarkEnd w:id="726"/>
      <w:bookmarkEnd w:id="727"/>
      <w:bookmarkEnd w:id="728"/>
      <w:bookmarkEnd w:id="729"/>
      <w:bookmarkEnd w:id="730"/>
      <w:bookmarkEnd w:id="731"/>
      <w:bookmarkEnd w:id="732"/>
      <w:bookmarkEnd w:id="733"/>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4" w:name="_Toc20212297"/>
      <w:bookmarkStart w:id="735" w:name="_Toc27731652"/>
      <w:bookmarkStart w:id="736" w:name="_Toc36127430"/>
      <w:bookmarkStart w:id="737" w:name="_Toc45214536"/>
      <w:bookmarkStart w:id="738" w:name="_Toc51937675"/>
      <w:bookmarkStart w:id="739" w:name="_Toc51937984"/>
      <w:bookmarkStart w:id="740" w:name="_Toc92291171"/>
      <w:bookmarkStart w:id="741" w:name="_Toc123652404"/>
      <w:r w:rsidRPr="00C11986">
        <w:rPr>
          <w:lang w:val="fr-FR"/>
        </w:rPr>
        <w:t>6.3.10</w:t>
      </w:r>
      <w:r w:rsidRPr="00C11986">
        <w:rPr>
          <w:lang w:val="fr-FR"/>
        </w:rPr>
        <w:tab/>
        <w:t>Configuration management document attribute deletion procedure</w:t>
      </w:r>
      <w:bookmarkEnd w:id="734"/>
      <w:bookmarkEnd w:id="735"/>
      <w:bookmarkEnd w:id="736"/>
      <w:bookmarkEnd w:id="737"/>
      <w:bookmarkEnd w:id="738"/>
      <w:bookmarkEnd w:id="739"/>
      <w:bookmarkEnd w:id="740"/>
      <w:bookmarkEnd w:id="741"/>
    </w:p>
    <w:p w14:paraId="30137400" w14:textId="77777777" w:rsidR="00C367E9" w:rsidRDefault="00C367E9" w:rsidP="00C367E9">
      <w:pPr>
        <w:pStyle w:val="Heading4"/>
      </w:pPr>
      <w:bookmarkStart w:id="742" w:name="_Toc20212298"/>
      <w:bookmarkStart w:id="743" w:name="_Toc27731653"/>
      <w:bookmarkStart w:id="744" w:name="_Toc36127431"/>
      <w:bookmarkStart w:id="745" w:name="_Toc45214537"/>
      <w:bookmarkStart w:id="746" w:name="_Toc51937676"/>
      <w:bookmarkStart w:id="747" w:name="_Toc51937985"/>
      <w:bookmarkStart w:id="748" w:name="_Toc92291172"/>
      <w:bookmarkStart w:id="749" w:name="_Toc123652405"/>
      <w:r>
        <w:t>6.3.10.1</w:t>
      </w:r>
      <w:r>
        <w:tab/>
        <w:t>General</w:t>
      </w:r>
      <w:bookmarkEnd w:id="742"/>
      <w:bookmarkEnd w:id="743"/>
      <w:bookmarkEnd w:id="744"/>
      <w:bookmarkEnd w:id="745"/>
      <w:bookmarkEnd w:id="746"/>
      <w:bookmarkEnd w:id="747"/>
      <w:bookmarkEnd w:id="748"/>
      <w:bookmarkEnd w:id="749"/>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50" w:name="_Toc20212299"/>
      <w:bookmarkStart w:id="751" w:name="_Toc27731654"/>
      <w:bookmarkStart w:id="752" w:name="_Toc36127432"/>
      <w:bookmarkStart w:id="753" w:name="_Toc45214538"/>
      <w:bookmarkStart w:id="754" w:name="_Toc51937677"/>
      <w:bookmarkStart w:id="755" w:name="_Toc51937986"/>
      <w:bookmarkStart w:id="756" w:name="_Toc92291173"/>
      <w:bookmarkStart w:id="757" w:name="_Toc123652406"/>
      <w:r>
        <w:t>6.3.10.2</w:t>
      </w:r>
      <w:r>
        <w:tab/>
        <w:t>Client procedures</w:t>
      </w:r>
      <w:bookmarkEnd w:id="750"/>
      <w:bookmarkEnd w:id="751"/>
      <w:bookmarkEnd w:id="752"/>
      <w:bookmarkEnd w:id="753"/>
      <w:bookmarkEnd w:id="754"/>
      <w:bookmarkEnd w:id="755"/>
      <w:bookmarkEnd w:id="756"/>
      <w:bookmarkEnd w:id="757"/>
    </w:p>
    <w:p w14:paraId="0D167AFF" w14:textId="77777777" w:rsidR="00C367E9" w:rsidRDefault="00C367E9" w:rsidP="00C367E9">
      <w:pPr>
        <w:pStyle w:val="Heading5"/>
      </w:pPr>
      <w:bookmarkStart w:id="758" w:name="_Toc20212300"/>
      <w:bookmarkStart w:id="759" w:name="_Toc27731655"/>
      <w:bookmarkStart w:id="760" w:name="_Toc36127433"/>
      <w:bookmarkStart w:id="761" w:name="_Toc45214539"/>
      <w:bookmarkStart w:id="762" w:name="_Toc51937678"/>
      <w:bookmarkStart w:id="763" w:name="_Toc51937987"/>
      <w:bookmarkStart w:id="764" w:name="_Toc92291174"/>
      <w:bookmarkStart w:id="765" w:name="_Toc123652407"/>
      <w:r>
        <w:t>6.3.10.2.1</w:t>
      </w:r>
      <w:r>
        <w:tab/>
        <w:t>General client procedures</w:t>
      </w:r>
      <w:bookmarkEnd w:id="758"/>
      <w:bookmarkEnd w:id="759"/>
      <w:bookmarkEnd w:id="760"/>
      <w:bookmarkEnd w:id="761"/>
      <w:bookmarkEnd w:id="762"/>
      <w:bookmarkEnd w:id="763"/>
      <w:bookmarkEnd w:id="764"/>
      <w:bookmarkEnd w:id="765"/>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6" w:name="_Toc20212301"/>
      <w:bookmarkStart w:id="767" w:name="_Toc27731656"/>
      <w:bookmarkStart w:id="768" w:name="_Toc36127434"/>
      <w:bookmarkStart w:id="769" w:name="_Toc45214540"/>
      <w:bookmarkStart w:id="770" w:name="_Toc51937679"/>
      <w:bookmarkStart w:id="771" w:name="_Toc51937988"/>
      <w:bookmarkStart w:id="772" w:name="_Toc92291175"/>
      <w:bookmarkStart w:id="773" w:name="_Toc123652408"/>
      <w:r>
        <w:t>6.3.10.2.2</w:t>
      </w:r>
      <w:r>
        <w:tab/>
        <w:t>Configuration management client procedures</w:t>
      </w:r>
      <w:bookmarkEnd w:id="766"/>
      <w:bookmarkEnd w:id="767"/>
      <w:bookmarkEnd w:id="768"/>
      <w:bookmarkEnd w:id="769"/>
      <w:bookmarkEnd w:id="770"/>
      <w:bookmarkEnd w:id="771"/>
      <w:bookmarkEnd w:id="772"/>
      <w:bookmarkEnd w:id="773"/>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4" w:name="_Toc20212302"/>
      <w:bookmarkStart w:id="775" w:name="_Toc27731657"/>
      <w:bookmarkStart w:id="776" w:name="_Toc36127435"/>
      <w:bookmarkStart w:id="777" w:name="_Toc45214541"/>
      <w:bookmarkStart w:id="778" w:name="_Toc51937680"/>
      <w:bookmarkStart w:id="779" w:name="_Toc51937989"/>
      <w:bookmarkStart w:id="780" w:name="_Toc92291176"/>
      <w:bookmarkStart w:id="781" w:name="_Toc123652409"/>
      <w:r>
        <w:t>6.3.10.3</w:t>
      </w:r>
      <w:r>
        <w:tab/>
        <w:t>Configuration management server procedures</w:t>
      </w:r>
      <w:bookmarkEnd w:id="774"/>
      <w:bookmarkEnd w:id="775"/>
      <w:bookmarkEnd w:id="776"/>
      <w:bookmarkEnd w:id="777"/>
      <w:bookmarkEnd w:id="778"/>
      <w:bookmarkEnd w:id="779"/>
      <w:bookmarkEnd w:id="780"/>
      <w:bookmarkEnd w:id="781"/>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2" w:name="_Toc20212303"/>
      <w:bookmarkStart w:id="783" w:name="_Toc27731658"/>
      <w:bookmarkStart w:id="784" w:name="_Toc36127436"/>
      <w:bookmarkStart w:id="785" w:name="_Toc45214542"/>
      <w:bookmarkStart w:id="786" w:name="_Toc51937681"/>
      <w:bookmarkStart w:id="787" w:name="_Toc51937990"/>
      <w:bookmarkStart w:id="788" w:name="_Toc92291177"/>
      <w:bookmarkStart w:id="789" w:name="_Toc123652410"/>
      <w:r>
        <w:lastRenderedPageBreak/>
        <w:t>6.3.11</w:t>
      </w:r>
      <w:r>
        <w:tab/>
        <w:t>Configuration management document attribute fetching procedure</w:t>
      </w:r>
      <w:bookmarkEnd w:id="782"/>
      <w:bookmarkEnd w:id="783"/>
      <w:bookmarkEnd w:id="784"/>
      <w:bookmarkEnd w:id="785"/>
      <w:bookmarkEnd w:id="786"/>
      <w:bookmarkEnd w:id="787"/>
      <w:bookmarkEnd w:id="788"/>
      <w:bookmarkEnd w:id="789"/>
    </w:p>
    <w:p w14:paraId="74C34343" w14:textId="77777777" w:rsidR="00C367E9" w:rsidRDefault="00C367E9" w:rsidP="00C367E9">
      <w:pPr>
        <w:pStyle w:val="Heading4"/>
      </w:pPr>
      <w:bookmarkStart w:id="790" w:name="_Toc20212304"/>
      <w:bookmarkStart w:id="791" w:name="_Toc27731659"/>
      <w:bookmarkStart w:id="792" w:name="_Toc36127437"/>
      <w:bookmarkStart w:id="793" w:name="_Toc45214543"/>
      <w:bookmarkStart w:id="794" w:name="_Toc51937682"/>
      <w:bookmarkStart w:id="795" w:name="_Toc51937991"/>
      <w:bookmarkStart w:id="796" w:name="_Toc92291178"/>
      <w:bookmarkStart w:id="797" w:name="_Toc123652411"/>
      <w:r>
        <w:t>6.3.11.1</w:t>
      </w:r>
      <w:r>
        <w:tab/>
        <w:t>General</w:t>
      </w:r>
      <w:bookmarkEnd w:id="790"/>
      <w:bookmarkEnd w:id="791"/>
      <w:bookmarkEnd w:id="792"/>
      <w:bookmarkEnd w:id="793"/>
      <w:bookmarkEnd w:id="794"/>
      <w:bookmarkEnd w:id="795"/>
      <w:bookmarkEnd w:id="796"/>
      <w:bookmarkEnd w:id="797"/>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8" w:name="_Toc20212305"/>
      <w:bookmarkStart w:id="799" w:name="_Toc27731660"/>
      <w:bookmarkStart w:id="800" w:name="_Toc36127438"/>
      <w:bookmarkStart w:id="801" w:name="_Toc45214544"/>
      <w:bookmarkStart w:id="802" w:name="_Toc51937683"/>
      <w:bookmarkStart w:id="803" w:name="_Toc51937992"/>
      <w:bookmarkStart w:id="804" w:name="_Toc92291179"/>
      <w:bookmarkStart w:id="805" w:name="_Toc123652412"/>
      <w:r>
        <w:t>6.3.11.2</w:t>
      </w:r>
      <w:r>
        <w:tab/>
        <w:t>Client procedures</w:t>
      </w:r>
      <w:bookmarkEnd w:id="798"/>
      <w:bookmarkEnd w:id="799"/>
      <w:bookmarkEnd w:id="800"/>
      <w:bookmarkEnd w:id="801"/>
      <w:bookmarkEnd w:id="802"/>
      <w:bookmarkEnd w:id="803"/>
      <w:bookmarkEnd w:id="804"/>
      <w:bookmarkEnd w:id="805"/>
    </w:p>
    <w:p w14:paraId="45C5C281" w14:textId="77777777" w:rsidR="00C367E9" w:rsidRDefault="00C367E9" w:rsidP="00C367E9">
      <w:pPr>
        <w:pStyle w:val="Heading5"/>
      </w:pPr>
      <w:bookmarkStart w:id="806" w:name="_Toc20212306"/>
      <w:bookmarkStart w:id="807" w:name="_Toc27731661"/>
      <w:bookmarkStart w:id="808" w:name="_Toc36127439"/>
      <w:bookmarkStart w:id="809" w:name="_Toc45214545"/>
      <w:bookmarkStart w:id="810" w:name="_Toc51937684"/>
      <w:bookmarkStart w:id="811" w:name="_Toc51937993"/>
      <w:bookmarkStart w:id="812" w:name="_Toc92291180"/>
      <w:bookmarkStart w:id="813" w:name="_Toc123652413"/>
      <w:r>
        <w:t>6.3.11.2.1</w:t>
      </w:r>
      <w:r>
        <w:tab/>
        <w:t>General client procedures</w:t>
      </w:r>
      <w:bookmarkEnd w:id="806"/>
      <w:bookmarkEnd w:id="807"/>
      <w:bookmarkEnd w:id="808"/>
      <w:bookmarkEnd w:id="809"/>
      <w:bookmarkEnd w:id="810"/>
      <w:bookmarkEnd w:id="811"/>
      <w:bookmarkEnd w:id="812"/>
      <w:bookmarkEnd w:id="813"/>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4" w:name="_Toc20212307"/>
      <w:bookmarkStart w:id="815" w:name="_Toc27731662"/>
      <w:bookmarkStart w:id="816" w:name="_Toc36127440"/>
      <w:bookmarkStart w:id="817" w:name="_Toc45214546"/>
      <w:bookmarkStart w:id="818" w:name="_Toc51937685"/>
      <w:bookmarkStart w:id="819" w:name="_Toc51937994"/>
      <w:bookmarkStart w:id="820" w:name="_Toc92291181"/>
      <w:bookmarkStart w:id="821" w:name="_Toc123652414"/>
      <w:r>
        <w:t>6.3.11.2.2</w:t>
      </w:r>
      <w:r>
        <w:tab/>
        <w:t>Configuration management client procedures</w:t>
      </w:r>
      <w:bookmarkEnd w:id="814"/>
      <w:bookmarkEnd w:id="815"/>
      <w:bookmarkEnd w:id="816"/>
      <w:bookmarkEnd w:id="817"/>
      <w:bookmarkEnd w:id="818"/>
      <w:bookmarkEnd w:id="819"/>
      <w:bookmarkEnd w:id="820"/>
      <w:bookmarkEnd w:id="821"/>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2" w:name="_Toc20212308"/>
      <w:bookmarkStart w:id="823" w:name="_Toc27731663"/>
      <w:bookmarkStart w:id="824" w:name="_Toc36127441"/>
      <w:bookmarkStart w:id="825" w:name="_Toc45214547"/>
      <w:bookmarkStart w:id="826" w:name="_Toc51937686"/>
      <w:bookmarkStart w:id="827" w:name="_Toc51937995"/>
      <w:bookmarkStart w:id="828" w:name="_Toc92291182"/>
      <w:bookmarkStart w:id="829" w:name="_Toc123652415"/>
      <w:r>
        <w:t>6.3.11.2.3</w:t>
      </w:r>
      <w:r>
        <w:tab/>
        <w:t>MCS server procedures</w:t>
      </w:r>
      <w:bookmarkEnd w:id="822"/>
      <w:bookmarkEnd w:id="823"/>
      <w:bookmarkEnd w:id="824"/>
      <w:bookmarkEnd w:id="825"/>
      <w:bookmarkEnd w:id="826"/>
      <w:bookmarkEnd w:id="827"/>
      <w:bookmarkEnd w:id="828"/>
      <w:bookmarkEnd w:id="829"/>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30" w:name="_Toc20212309"/>
      <w:bookmarkStart w:id="831" w:name="_Toc27731664"/>
      <w:bookmarkStart w:id="832" w:name="_Toc36127442"/>
      <w:bookmarkStart w:id="833" w:name="_Toc45214548"/>
      <w:bookmarkStart w:id="834" w:name="_Toc51937687"/>
      <w:bookmarkStart w:id="835" w:name="_Toc51937996"/>
      <w:bookmarkStart w:id="836" w:name="_Toc92291183"/>
      <w:bookmarkStart w:id="837" w:name="_Toc123652416"/>
      <w:r>
        <w:t>6.3.11.3</w:t>
      </w:r>
      <w:r>
        <w:tab/>
        <w:t>Configuration management server procedures</w:t>
      </w:r>
      <w:bookmarkEnd w:id="830"/>
      <w:bookmarkEnd w:id="831"/>
      <w:bookmarkEnd w:id="832"/>
      <w:bookmarkEnd w:id="833"/>
      <w:bookmarkEnd w:id="834"/>
      <w:bookmarkEnd w:id="835"/>
      <w:bookmarkEnd w:id="836"/>
      <w:bookmarkEnd w:id="837"/>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8" w:name="_Toc20212310"/>
      <w:bookmarkStart w:id="839" w:name="_Toc27731665"/>
      <w:bookmarkStart w:id="840" w:name="_Toc36127443"/>
      <w:bookmarkStart w:id="841" w:name="_Toc45214549"/>
      <w:bookmarkStart w:id="842" w:name="_Toc51937688"/>
      <w:bookmarkStart w:id="843" w:name="_Toc51937997"/>
      <w:bookmarkStart w:id="844" w:name="_Toc92291184"/>
      <w:bookmarkStart w:id="845" w:name="_Toc123652417"/>
      <w:r>
        <w:t>6.3.12</w:t>
      </w:r>
      <w:r>
        <w:tab/>
        <w:t>Configuration management document namespace binding fetching procedure</w:t>
      </w:r>
      <w:bookmarkEnd w:id="838"/>
      <w:bookmarkEnd w:id="839"/>
      <w:bookmarkEnd w:id="840"/>
      <w:bookmarkEnd w:id="841"/>
      <w:bookmarkEnd w:id="842"/>
      <w:bookmarkEnd w:id="843"/>
      <w:bookmarkEnd w:id="844"/>
      <w:bookmarkEnd w:id="845"/>
    </w:p>
    <w:p w14:paraId="27D90987" w14:textId="77777777" w:rsidR="00C367E9" w:rsidRDefault="00C367E9" w:rsidP="00C367E9">
      <w:pPr>
        <w:pStyle w:val="Heading4"/>
      </w:pPr>
      <w:bookmarkStart w:id="846" w:name="_Toc20212311"/>
      <w:bookmarkStart w:id="847" w:name="_Toc27731666"/>
      <w:bookmarkStart w:id="848" w:name="_Toc36127444"/>
      <w:bookmarkStart w:id="849" w:name="_Toc45214550"/>
      <w:bookmarkStart w:id="850" w:name="_Toc51937689"/>
      <w:bookmarkStart w:id="851" w:name="_Toc51937998"/>
      <w:bookmarkStart w:id="852" w:name="_Toc92291185"/>
      <w:bookmarkStart w:id="853" w:name="_Toc123652418"/>
      <w:r>
        <w:t>6.3.12.1</w:t>
      </w:r>
      <w:r>
        <w:tab/>
        <w:t>General</w:t>
      </w:r>
      <w:bookmarkEnd w:id="846"/>
      <w:bookmarkEnd w:id="847"/>
      <w:bookmarkEnd w:id="848"/>
      <w:bookmarkEnd w:id="849"/>
      <w:bookmarkEnd w:id="850"/>
      <w:bookmarkEnd w:id="851"/>
      <w:bookmarkEnd w:id="852"/>
      <w:bookmarkEnd w:id="853"/>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4" w:name="_Toc20212312"/>
      <w:bookmarkStart w:id="855" w:name="_Toc27731667"/>
      <w:bookmarkStart w:id="856" w:name="_Toc36127445"/>
      <w:bookmarkStart w:id="857" w:name="_Toc45214551"/>
      <w:bookmarkStart w:id="858" w:name="_Toc51937690"/>
      <w:bookmarkStart w:id="859" w:name="_Toc51937999"/>
      <w:bookmarkStart w:id="860" w:name="_Toc92291186"/>
      <w:bookmarkStart w:id="861" w:name="_Toc123652419"/>
      <w:r>
        <w:t>6.3.12.2</w:t>
      </w:r>
      <w:r>
        <w:tab/>
        <w:t>Client procedures</w:t>
      </w:r>
      <w:bookmarkEnd w:id="854"/>
      <w:bookmarkEnd w:id="855"/>
      <w:bookmarkEnd w:id="856"/>
      <w:bookmarkEnd w:id="857"/>
      <w:bookmarkEnd w:id="858"/>
      <w:bookmarkEnd w:id="859"/>
      <w:bookmarkEnd w:id="860"/>
      <w:bookmarkEnd w:id="861"/>
    </w:p>
    <w:p w14:paraId="36434762" w14:textId="77777777" w:rsidR="00C367E9" w:rsidRDefault="00C367E9" w:rsidP="00C367E9">
      <w:pPr>
        <w:pStyle w:val="Heading5"/>
      </w:pPr>
      <w:bookmarkStart w:id="862" w:name="_Toc20212313"/>
      <w:bookmarkStart w:id="863" w:name="_Toc27731668"/>
      <w:bookmarkStart w:id="864" w:name="_Toc36127446"/>
      <w:bookmarkStart w:id="865" w:name="_Toc45214552"/>
      <w:bookmarkStart w:id="866" w:name="_Toc51937691"/>
      <w:bookmarkStart w:id="867" w:name="_Toc51938000"/>
      <w:bookmarkStart w:id="868" w:name="_Toc92291187"/>
      <w:bookmarkStart w:id="869" w:name="_Toc123652420"/>
      <w:r>
        <w:t>6.3.12.2.1</w:t>
      </w:r>
      <w:r>
        <w:tab/>
        <w:t>General client procedures</w:t>
      </w:r>
      <w:bookmarkEnd w:id="862"/>
      <w:bookmarkEnd w:id="863"/>
      <w:bookmarkEnd w:id="864"/>
      <w:bookmarkEnd w:id="865"/>
      <w:bookmarkEnd w:id="866"/>
      <w:bookmarkEnd w:id="867"/>
      <w:bookmarkEnd w:id="868"/>
      <w:bookmarkEnd w:id="869"/>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70" w:name="_Toc20212314"/>
      <w:bookmarkStart w:id="871" w:name="_Toc27731669"/>
      <w:bookmarkStart w:id="872" w:name="_Toc36127447"/>
      <w:bookmarkStart w:id="873" w:name="_Toc45214553"/>
      <w:bookmarkStart w:id="874" w:name="_Toc51937692"/>
      <w:bookmarkStart w:id="875" w:name="_Toc51938001"/>
      <w:bookmarkStart w:id="876" w:name="_Toc92291188"/>
      <w:bookmarkStart w:id="877" w:name="_Toc123652421"/>
      <w:r>
        <w:t>6.3.12.2.2</w:t>
      </w:r>
      <w:r>
        <w:tab/>
        <w:t>Configuration management client procedures</w:t>
      </w:r>
      <w:bookmarkEnd w:id="870"/>
      <w:bookmarkEnd w:id="871"/>
      <w:bookmarkEnd w:id="872"/>
      <w:bookmarkEnd w:id="873"/>
      <w:bookmarkEnd w:id="874"/>
      <w:bookmarkEnd w:id="875"/>
      <w:bookmarkEnd w:id="876"/>
      <w:bookmarkEnd w:id="877"/>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8" w:name="_Toc20212315"/>
      <w:bookmarkStart w:id="879" w:name="_Toc27731670"/>
      <w:bookmarkStart w:id="880" w:name="_Toc36127448"/>
      <w:bookmarkStart w:id="881" w:name="_Toc45214554"/>
      <w:bookmarkStart w:id="882" w:name="_Toc51937693"/>
      <w:bookmarkStart w:id="883" w:name="_Toc51938002"/>
      <w:bookmarkStart w:id="884" w:name="_Toc92291189"/>
      <w:bookmarkStart w:id="885" w:name="_Toc123652422"/>
      <w:r>
        <w:lastRenderedPageBreak/>
        <w:t>6.3.12.2.3</w:t>
      </w:r>
      <w:r>
        <w:tab/>
        <w:t>MCS server procedures</w:t>
      </w:r>
      <w:bookmarkEnd w:id="878"/>
      <w:bookmarkEnd w:id="879"/>
      <w:bookmarkEnd w:id="880"/>
      <w:bookmarkEnd w:id="881"/>
      <w:bookmarkEnd w:id="882"/>
      <w:bookmarkEnd w:id="883"/>
      <w:bookmarkEnd w:id="884"/>
      <w:bookmarkEnd w:id="885"/>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6" w:name="_Toc20212316"/>
      <w:bookmarkStart w:id="887" w:name="_Toc27731671"/>
      <w:bookmarkStart w:id="888" w:name="_Toc36127449"/>
      <w:bookmarkStart w:id="889" w:name="_Toc45214555"/>
      <w:bookmarkStart w:id="890" w:name="_Toc51937694"/>
      <w:bookmarkStart w:id="891" w:name="_Toc51938003"/>
      <w:bookmarkStart w:id="892" w:name="_Toc92291190"/>
      <w:bookmarkStart w:id="893" w:name="_Toc123652423"/>
      <w:r>
        <w:t>6.3.12.3</w:t>
      </w:r>
      <w:r>
        <w:tab/>
        <w:t>Configuration management server procedures</w:t>
      </w:r>
      <w:bookmarkEnd w:id="886"/>
      <w:bookmarkEnd w:id="887"/>
      <w:bookmarkEnd w:id="888"/>
      <w:bookmarkEnd w:id="889"/>
      <w:bookmarkEnd w:id="890"/>
      <w:bookmarkEnd w:id="891"/>
      <w:bookmarkEnd w:id="892"/>
      <w:bookmarkEnd w:id="893"/>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4" w:name="_Toc20212317"/>
      <w:bookmarkStart w:id="895" w:name="_Toc27731672"/>
      <w:bookmarkStart w:id="896" w:name="_Toc36127450"/>
      <w:bookmarkStart w:id="897" w:name="_Toc45214556"/>
      <w:bookmarkStart w:id="898" w:name="_Toc51937695"/>
      <w:bookmarkStart w:id="899" w:name="_Toc51938004"/>
      <w:bookmarkStart w:id="900" w:name="_Toc92291191"/>
      <w:bookmarkStart w:id="901" w:name="_Toc123652424"/>
      <w:r>
        <w:t>6.3.13</w:t>
      </w:r>
      <w:r>
        <w:tab/>
        <w:t>Configuration management subscription and notification procedure</w:t>
      </w:r>
      <w:bookmarkEnd w:id="894"/>
      <w:bookmarkEnd w:id="895"/>
      <w:bookmarkEnd w:id="896"/>
      <w:bookmarkEnd w:id="897"/>
      <w:bookmarkEnd w:id="898"/>
      <w:bookmarkEnd w:id="899"/>
      <w:bookmarkEnd w:id="900"/>
      <w:bookmarkEnd w:id="901"/>
    </w:p>
    <w:p w14:paraId="4F58B428" w14:textId="77777777" w:rsidR="00C367E9" w:rsidRDefault="00C367E9" w:rsidP="00C367E9">
      <w:pPr>
        <w:pStyle w:val="Heading4"/>
      </w:pPr>
      <w:bookmarkStart w:id="902" w:name="_Toc20212318"/>
      <w:bookmarkStart w:id="903" w:name="_Toc27731673"/>
      <w:bookmarkStart w:id="904" w:name="_Toc36127451"/>
      <w:bookmarkStart w:id="905" w:name="_Toc45214557"/>
      <w:bookmarkStart w:id="906" w:name="_Toc51937696"/>
      <w:bookmarkStart w:id="907" w:name="_Toc51938005"/>
      <w:bookmarkStart w:id="908" w:name="_Toc92291192"/>
      <w:bookmarkStart w:id="909" w:name="_Toc123652425"/>
      <w:r>
        <w:t>6.3.13.1</w:t>
      </w:r>
      <w:r>
        <w:tab/>
        <w:t>General</w:t>
      </w:r>
      <w:bookmarkEnd w:id="902"/>
      <w:bookmarkEnd w:id="903"/>
      <w:bookmarkEnd w:id="904"/>
      <w:bookmarkEnd w:id="905"/>
      <w:bookmarkEnd w:id="906"/>
      <w:bookmarkEnd w:id="907"/>
      <w:bookmarkEnd w:id="908"/>
      <w:bookmarkEnd w:id="909"/>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10" w:name="_Toc20212319"/>
      <w:bookmarkStart w:id="911" w:name="_Toc27731674"/>
      <w:bookmarkStart w:id="912" w:name="_Toc36127452"/>
      <w:bookmarkStart w:id="913" w:name="_Toc45214558"/>
      <w:bookmarkStart w:id="914" w:name="_Toc51937697"/>
      <w:bookmarkStart w:id="915" w:name="_Toc51938006"/>
      <w:bookmarkStart w:id="916" w:name="_Toc92291193"/>
      <w:bookmarkStart w:id="917" w:name="_Toc123652426"/>
      <w:r>
        <w:t>6.3.13.2</w:t>
      </w:r>
      <w:r>
        <w:tab/>
        <w:t>Client procedures</w:t>
      </w:r>
      <w:bookmarkEnd w:id="910"/>
      <w:bookmarkEnd w:id="911"/>
      <w:bookmarkEnd w:id="912"/>
      <w:bookmarkEnd w:id="913"/>
      <w:bookmarkEnd w:id="914"/>
      <w:bookmarkEnd w:id="915"/>
      <w:bookmarkEnd w:id="916"/>
      <w:bookmarkEnd w:id="917"/>
    </w:p>
    <w:p w14:paraId="06AD19FB" w14:textId="77777777" w:rsidR="00C367E9" w:rsidRPr="00986001" w:rsidRDefault="00C367E9" w:rsidP="00C367E9">
      <w:pPr>
        <w:pStyle w:val="Heading5"/>
      </w:pPr>
      <w:bookmarkStart w:id="918" w:name="_Toc20212320"/>
      <w:bookmarkStart w:id="919" w:name="_Toc27731675"/>
      <w:bookmarkStart w:id="920" w:name="_Toc36127453"/>
      <w:bookmarkStart w:id="921" w:name="_Toc45214559"/>
      <w:bookmarkStart w:id="922" w:name="_Toc51937698"/>
      <w:bookmarkStart w:id="923" w:name="_Toc51938007"/>
      <w:bookmarkStart w:id="924" w:name="_Toc92291194"/>
      <w:bookmarkStart w:id="925" w:name="_Toc123652427"/>
      <w:r w:rsidRPr="00986001">
        <w:t>6.3.</w:t>
      </w:r>
      <w:r>
        <w:t>13</w:t>
      </w:r>
      <w:r w:rsidRPr="00986001">
        <w:t>.2.1</w:t>
      </w:r>
      <w:r w:rsidRPr="00986001">
        <w:tab/>
        <w:t xml:space="preserve">General client </w:t>
      </w:r>
      <w:r>
        <w:t xml:space="preserve">(GC) </w:t>
      </w:r>
      <w:r w:rsidRPr="00986001">
        <w:t>procedures</w:t>
      </w:r>
      <w:bookmarkEnd w:id="918"/>
      <w:bookmarkEnd w:id="919"/>
      <w:bookmarkEnd w:id="920"/>
      <w:bookmarkEnd w:id="921"/>
      <w:bookmarkEnd w:id="922"/>
      <w:bookmarkEnd w:id="923"/>
      <w:bookmarkEnd w:id="924"/>
      <w:bookmarkEnd w:id="925"/>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6" w:name="_Toc20212321"/>
      <w:bookmarkStart w:id="927" w:name="_Toc27731676"/>
      <w:bookmarkStart w:id="928" w:name="_Toc36127454"/>
      <w:bookmarkStart w:id="929" w:name="_Toc45214560"/>
      <w:bookmarkStart w:id="930" w:name="_Toc51937699"/>
      <w:bookmarkStart w:id="931" w:name="_Toc51938008"/>
      <w:bookmarkStart w:id="932" w:name="_Toc92291195"/>
      <w:bookmarkStart w:id="933" w:name="_Toc123652428"/>
      <w:r w:rsidRPr="00986001">
        <w:t>6.3.</w:t>
      </w:r>
      <w:r>
        <w:t>13</w:t>
      </w:r>
      <w:r w:rsidRPr="00986001">
        <w:t>.2.2</w:t>
      </w:r>
      <w:r w:rsidRPr="00986001">
        <w:tab/>
      </w:r>
      <w:r>
        <w:t>Configuration</w:t>
      </w:r>
      <w:r w:rsidRPr="00986001">
        <w:t xml:space="preserve"> management client procedures</w:t>
      </w:r>
      <w:bookmarkEnd w:id="926"/>
      <w:bookmarkEnd w:id="927"/>
      <w:bookmarkEnd w:id="928"/>
      <w:bookmarkEnd w:id="929"/>
      <w:bookmarkEnd w:id="930"/>
      <w:bookmarkEnd w:id="931"/>
      <w:bookmarkEnd w:id="932"/>
      <w:bookmarkEnd w:id="933"/>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4" w:name="_Toc20212322"/>
      <w:bookmarkStart w:id="935" w:name="_Toc27731677"/>
      <w:bookmarkStart w:id="936" w:name="_Toc36127455"/>
      <w:bookmarkStart w:id="937" w:name="_Toc45214561"/>
      <w:bookmarkStart w:id="938" w:name="_Toc51937700"/>
      <w:bookmarkStart w:id="939" w:name="_Toc51938009"/>
      <w:bookmarkStart w:id="940" w:name="_Toc92291196"/>
      <w:bookmarkStart w:id="941" w:name="_Toc123652429"/>
      <w:r w:rsidRPr="00986001">
        <w:t>6.3.</w:t>
      </w:r>
      <w:r>
        <w:t>13</w:t>
      </w:r>
      <w:r w:rsidRPr="00986001">
        <w:t>.2.3</w:t>
      </w:r>
      <w:r w:rsidRPr="00986001">
        <w:tab/>
      </w:r>
      <w:r>
        <w:t>MCS</w:t>
      </w:r>
      <w:r w:rsidRPr="00986001">
        <w:t xml:space="preserve"> server procedures</w:t>
      </w:r>
      <w:bookmarkEnd w:id="934"/>
      <w:bookmarkEnd w:id="935"/>
      <w:bookmarkEnd w:id="936"/>
      <w:bookmarkEnd w:id="937"/>
      <w:bookmarkEnd w:id="938"/>
      <w:bookmarkEnd w:id="939"/>
      <w:bookmarkEnd w:id="940"/>
      <w:bookmarkEnd w:id="941"/>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lastRenderedPageBreak/>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2" w:name="_Toc20212323"/>
      <w:bookmarkStart w:id="943" w:name="_Toc27731678"/>
      <w:bookmarkStart w:id="944" w:name="_Toc36127456"/>
      <w:bookmarkStart w:id="945" w:name="_Toc45214562"/>
      <w:bookmarkStart w:id="946" w:name="_Toc51937701"/>
      <w:bookmarkStart w:id="947" w:name="_Toc51938010"/>
      <w:bookmarkStart w:id="948" w:name="_Toc92291197"/>
      <w:bookmarkStart w:id="949" w:name="_Toc123652430"/>
      <w:r w:rsidRPr="00986001">
        <w:t>6.3.</w:t>
      </w:r>
      <w:r>
        <w:t>13</w:t>
      </w:r>
      <w:r w:rsidRPr="00986001">
        <w:t>.3</w:t>
      </w:r>
      <w:r w:rsidRPr="00986001">
        <w:tab/>
      </w:r>
      <w:r>
        <w:t>Configuration</w:t>
      </w:r>
      <w:r w:rsidRPr="00986001">
        <w:t xml:space="preserve"> management server procedures</w:t>
      </w:r>
      <w:bookmarkEnd w:id="942"/>
      <w:bookmarkEnd w:id="943"/>
      <w:bookmarkEnd w:id="944"/>
      <w:bookmarkEnd w:id="945"/>
      <w:bookmarkEnd w:id="946"/>
      <w:bookmarkEnd w:id="947"/>
      <w:bookmarkEnd w:id="948"/>
      <w:bookmarkEnd w:id="949"/>
    </w:p>
    <w:p w14:paraId="19AA3CD5" w14:textId="77777777" w:rsidR="00C367E9" w:rsidRDefault="00C367E9" w:rsidP="00C367E9">
      <w:pPr>
        <w:pStyle w:val="Heading5"/>
      </w:pPr>
      <w:bookmarkStart w:id="950" w:name="_Toc20212324"/>
      <w:bookmarkStart w:id="951" w:name="_Toc27731679"/>
      <w:bookmarkStart w:id="952" w:name="_Toc36127457"/>
      <w:bookmarkStart w:id="953" w:name="_Toc45214563"/>
      <w:bookmarkStart w:id="954" w:name="_Toc51937702"/>
      <w:bookmarkStart w:id="955" w:name="_Toc51938011"/>
      <w:bookmarkStart w:id="956" w:name="_Toc92291198"/>
      <w:bookmarkStart w:id="957" w:name="_Toc123652431"/>
      <w:r>
        <w:t>6.3.13.3.1</w:t>
      </w:r>
      <w:r>
        <w:tab/>
        <w:t>General</w:t>
      </w:r>
      <w:bookmarkEnd w:id="950"/>
      <w:bookmarkEnd w:id="951"/>
      <w:bookmarkEnd w:id="952"/>
      <w:bookmarkEnd w:id="953"/>
      <w:bookmarkEnd w:id="954"/>
      <w:bookmarkEnd w:id="955"/>
      <w:bookmarkEnd w:id="956"/>
      <w:bookmarkEnd w:id="957"/>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8" w:name="_Toc20212325"/>
      <w:bookmarkStart w:id="959" w:name="_Toc27731680"/>
      <w:bookmarkStart w:id="960" w:name="_Toc36127458"/>
      <w:bookmarkStart w:id="961" w:name="_Toc45214564"/>
      <w:bookmarkStart w:id="962" w:name="_Toc51937703"/>
      <w:bookmarkStart w:id="963" w:name="_Toc51938012"/>
      <w:bookmarkStart w:id="964" w:name="_Toc92291199"/>
      <w:bookmarkStart w:id="965" w:name="_Toc123652432"/>
      <w:r>
        <w:t>6.3.13.3.2</w:t>
      </w:r>
      <w:r>
        <w:tab/>
        <w:t>Procedures for CMS</w:t>
      </w:r>
      <w:r w:rsidRPr="0073469F">
        <w:t xml:space="preserve"> </w:t>
      </w:r>
      <w:r>
        <w:t>performing the subscription function</w:t>
      </w:r>
      <w:bookmarkEnd w:id="958"/>
      <w:bookmarkEnd w:id="959"/>
      <w:bookmarkEnd w:id="960"/>
      <w:bookmarkEnd w:id="961"/>
      <w:bookmarkEnd w:id="962"/>
      <w:bookmarkEnd w:id="963"/>
      <w:bookmarkEnd w:id="964"/>
      <w:bookmarkEnd w:id="965"/>
    </w:p>
    <w:p w14:paraId="373DA573" w14:textId="77777777" w:rsidR="00C367E9" w:rsidRPr="006A63F0" w:rsidRDefault="00C367E9" w:rsidP="00C367E9">
      <w:pPr>
        <w:pStyle w:val="Heading6"/>
      </w:pPr>
      <w:bookmarkStart w:id="966" w:name="_Toc20212326"/>
      <w:bookmarkStart w:id="967" w:name="_Toc27731681"/>
      <w:bookmarkStart w:id="968" w:name="_Toc36127459"/>
      <w:bookmarkStart w:id="969" w:name="_Toc45214565"/>
      <w:bookmarkStart w:id="970" w:name="_Toc51937704"/>
      <w:bookmarkStart w:id="971" w:name="_Toc51938013"/>
      <w:bookmarkStart w:id="972" w:name="_Toc92291200"/>
      <w:bookmarkStart w:id="973" w:name="_Toc123652433"/>
      <w:r>
        <w:t>6.3.13.3.2.1</w:t>
      </w:r>
      <w:r>
        <w:tab/>
        <w:t>General</w:t>
      </w:r>
      <w:bookmarkEnd w:id="966"/>
      <w:bookmarkEnd w:id="967"/>
      <w:bookmarkEnd w:id="968"/>
      <w:bookmarkEnd w:id="969"/>
      <w:bookmarkEnd w:id="970"/>
      <w:bookmarkEnd w:id="971"/>
      <w:bookmarkEnd w:id="972"/>
      <w:bookmarkEnd w:id="973"/>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4" w:name="_Toc20212327"/>
      <w:bookmarkStart w:id="975" w:name="_Toc27731682"/>
      <w:bookmarkStart w:id="976" w:name="_Toc36127460"/>
      <w:bookmarkStart w:id="977" w:name="_Toc45214566"/>
      <w:bookmarkStart w:id="978" w:name="_Toc51937705"/>
      <w:bookmarkStart w:id="979" w:name="_Toc51938014"/>
      <w:bookmarkStart w:id="980" w:name="_Toc92291201"/>
      <w:bookmarkStart w:id="981" w:name="_Toc123652434"/>
      <w:r>
        <w:t>6.3.13.3.2.2</w:t>
      </w:r>
      <w:r>
        <w:tab/>
        <w:t>CMC originated subscription proxy procedure</w:t>
      </w:r>
      <w:bookmarkEnd w:id="974"/>
      <w:bookmarkEnd w:id="975"/>
      <w:bookmarkEnd w:id="976"/>
      <w:bookmarkEnd w:id="977"/>
      <w:bookmarkEnd w:id="978"/>
      <w:bookmarkEnd w:id="979"/>
      <w:bookmarkEnd w:id="980"/>
      <w:bookmarkEnd w:id="981"/>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lastRenderedPageBreak/>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2" w:name="_Toc20212328"/>
      <w:bookmarkStart w:id="983" w:name="_Toc27731683"/>
      <w:bookmarkStart w:id="984" w:name="_Toc36127461"/>
      <w:bookmarkStart w:id="985" w:name="_Toc45214567"/>
      <w:bookmarkStart w:id="986" w:name="_Toc51937706"/>
      <w:bookmarkStart w:id="987" w:name="_Toc51938015"/>
      <w:bookmarkStart w:id="988" w:name="_Toc92291202"/>
      <w:bookmarkStart w:id="989" w:name="_Toc123652435"/>
      <w:r>
        <w:t>6.3.13.3.2.3</w:t>
      </w:r>
      <w:r>
        <w:tab/>
        <w:t>CMC originated subscription procedure</w:t>
      </w:r>
      <w:bookmarkEnd w:id="982"/>
      <w:bookmarkEnd w:id="983"/>
      <w:bookmarkEnd w:id="984"/>
      <w:bookmarkEnd w:id="985"/>
      <w:bookmarkEnd w:id="986"/>
      <w:bookmarkEnd w:id="987"/>
      <w:bookmarkEnd w:id="988"/>
      <w:bookmarkEnd w:id="989"/>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lastRenderedPageBreak/>
        <w:t>c)</w:t>
      </w:r>
      <w:r>
        <w:tab/>
        <w:t>shall act as a notifier according to IETF RFC </w:t>
      </w:r>
      <w:r w:rsidRPr="009906C0">
        <w:t>5875</w:t>
      </w:r>
      <w:r>
        <w:t> [11].</w:t>
      </w:r>
    </w:p>
    <w:p w14:paraId="0E86DD27" w14:textId="77777777" w:rsidR="00C367E9" w:rsidRPr="006A63F0" w:rsidRDefault="00C367E9" w:rsidP="00C367E9">
      <w:pPr>
        <w:pStyle w:val="Heading6"/>
      </w:pPr>
      <w:bookmarkStart w:id="990" w:name="_Toc20212329"/>
      <w:bookmarkStart w:id="991" w:name="_Toc27731684"/>
      <w:bookmarkStart w:id="992" w:name="_Toc36127462"/>
      <w:bookmarkStart w:id="993" w:name="_Toc45214568"/>
      <w:bookmarkStart w:id="994" w:name="_Toc51937707"/>
      <w:bookmarkStart w:id="995" w:name="_Toc51938016"/>
      <w:bookmarkStart w:id="996" w:name="_Toc92291203"/>
      <w:bookmarkStart w:id="997" w:name="_Toc123652436"/>
      <w:r>
        <w:t>6.3.13.3.2.4</w:t>
      </w:r>
      <w:r>
        <w:tab/>
        <w:t>MCS server originated subscription procedure</w:t>
      </w:r>
      <w:bookmarkEnd w:id="990"/>
      <w:bookmarkEnd w:id="991"/>
      <w:bookmarkEnd w:id="992"/>
      <w:bookmarkEnd w:id="993"/>
      <w:bookmarkEnd w:id="994"/>
      <w:bookmarkEnd w:id="995"/>
      <w:bookmarkEnd w:id="996"/>
      <w:bookmarkEnd w:id="997"/>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8" w:name="_Toc20212330"/>
      <w:bookmarkStart w:id="999" w:name="_Toc27731685"/>
      <w:bookmarkStart w:id="1000" w:name="_Toc36127463"/>
      <w:bookmarkStart w:id="1001" w:name="_Toc45214569"/>
      <w:bookmarkStart w:id="1002" w:name="_Toc51937708"/>
      <w:bookmarkStart w:id="1003" w:name="_Toc51938017"/>
      <w:bookmarkStart w:id="1004" w:name="_Toc92291204"/>
      <w:bookmarkStart w:id="1005" w:name="historyclause"/>
      <w:bookmarkStart w:id="1006" w:name="_Toc123652437"/>
      <w:r w:rsidRPr="00986001">
        <w:t>7</w:t>
      </w:r>
      <w:r w:rsidRPr="00986001">
        <w:tab/>
      </w:r>
      <w:r>
        <w:t>Common configuration management documents</w:t>
      </w:r>
      <w:bookmarkEnd w:id="998"/>
      <w:bookmarkEnd w:id="999"/>
      <w:bookmarkEnd w:id="1000"/>
      <w:bookmarkEnd w:id="1001"/>
      <w:bookmarkEnd w:id="1002"/>
      <w:bookmarkEnd w:id="1003"/>
      <w:bookmarkEnd w:id="1004"/>
      <w:bookmarkEnd w:id="1006"/>
    </w:p>
    <w:p w14:paraId="28C453F4" w14:textId="77777777" w:rsidR="00C367E9" w:rsidRPr="00986001" w:rsidRDefault="00C367E9" w:rsidP="00C367E9">
      <w:pPr>
        <w:pStyle w:val="Heading2"/>
      </w:pPr>
      <w:bookmarkStart w:id="1007" w:name="_Toc20212331"/>
      <w:bookmarkStart w:id="1008" w:name="_Toc27731686"/>
      <w:bookmarkStart w:id="1009" w:name="_Toc36127464"/>
      <w:bookmarkStart w:id="1010" w:name="_Toc45214570"/>
      <w:bookmarkStart w:id="1011" w:name="_Toc51937709"/>
      <w:bookmarkStart w:id="1012" w:name="_Toc51938018"/>
      <w:bookmarkStart w:id="1013" w:name="_Toc92291205"/>
      <w:bookmarkStart w:id="1014" w:name="_Toc123652438"/>
      <w:r w:rsidRPr="00986001">
        <w:t>7.1</w:t>
      </w:r>
      <w:r w:rsidRPr="00986001">
        <w:tab/>
        <w:t>Introduction</w:t>
      </w:r>
      <w:bookmarkEnd w:id="1007"/>
      <w:bookmarkEnd w:id="1008"/>
      <w:bookmarkEnd w:id="1009"/>
      <w:bookmarkEnd w:id="1010"/>
      <w:bookmarkEnd w:id="1011"/>
      <w:bookmarkEnd w:id="1012"/>
      <w:bookmarkEnd w:id="1013"/>
      <w:bookmarkEnd w:id="1014"/>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5" w:name="_Toc20212332"/>
      <w:bookmarkStart w:id="1016" w:name="_Toc27731687"/>
      <w:bookmarkStart w:id="1017" w:name="_Toc36127465"/>
      <w:bookmarkStart w:id="1018" w:name="_Toc45214571"/>
      <w:bookmarkStart w:id="1019" w:name="_Toc51937710"/>
      <w:bookmarkStart w:id="1020" w:name="_Toc51938019"/>
      <w:bookmarkStart w:id="1021" w:name="_Toc92291206"/>
      <w:bookmarkStart w:id="1022" w:name="_Toc123652439"/>
      <w:r w:rsidRPr="004F22A2">
        <w:t>7.2</w:t>
      </w:r>
      <w:r w:rsidRPr="004F22A2">
        <w:tab/>
        <w:t>MCS UE initial configuration document</w:t>
      </w:r>
      <w:bookmarkEnd w:id="1015"/>
      <w:bookmarkEnd w:id="1016"/>
      <w:bookmarkEnd w:id="1017"/>
      <w:bookmarkEnd w:id="1018"/>
      <w:bookmarkEnd w:id="1019"/>
      <w:bookmarkEnd w:id="1020"/>
      <w:bookmarkEnd w:id="1021"/>
      <w:bookmarkEnd w:id="1022"/>
    </w:p>
    <w:p w14:paraId="3597BFF7" w14:textId="77777777" w:rsidR="00C367E9" w:rsidRPr="00986001" w:rsidRDefault="00C367E9" w:rsidP="00C367E9">
      <w:pPr>
        <w:pStyle w:val="Heading3"/>
      </w:pPr>
      <w:bookmarkStart w:id="1023" w:name="_Toc20212333"/>
      <w:bookmarkStart w:id="1024" w:name="_Toc27731688"/>
      <w:bookmarkStart w:id="1025" w:name="_Toc36127466"/>
      <w:bookmarkStart w:id="1026" w:name="_Toc45214572"/>
      <w:bookmarkStart w:id="1027" w:name="_Toc51937711"/>
      <w:bookmarkStart w:id="1028" w:name="_Toc51938020"/>
      <w:bookmarkStart w:id="1029" w:name="_Toc92291207"/>
      <w:bookmarkStart w:id="1030" w:name="_Toc123652440"/>
      <w:r>
        <w:t>7.2.1</w:t>
      </w:r>
      <w:r>
        <w:tab/>
        <w:t>General</w:t>
      </w:r>
      <w:bookmarkEnd w:id="1023"/>
      <w:bookmarkEnd w:id="1024"/>
      <w:bookmarkEnd w:id="1025"/>
      <w:bookmarkEnd w:id="1026"/>
      <w:bookmarkEnd w:id="1027"/>
      <w:bookmarkEnd w:id="1028"/>
      <w:bookmarkEnd w:id="1029"/>
      <w:bookmarkEnd w:id="1030"/>
    </w:p>
    <w:p w14:paraId="19AC3ED0" w14:textId="77777777" w:rsidR="00C367E9" w:rsidRDefault="00C367E9" w:rsidP="00C367E9">
      <w:pPr>
        <w:pStyle w:val="Heading4"/>
        <w:rPr>
          <w:lang w:val="en-US"/>
        </w:rPr>
      </w:pPr>
      <w:bookmarkStart w:id="1031" w:name="_Toc20212334"/>
      <w:bookmarkStart w:id="1032" w:name="_Toc27731689"/>
      <w:bookmarkStart w:id="1033" w:name="_Toc36127467"/>
      <w:bookmarkStart w:id="1034" w:name="_Toc45214573"/>
      <w:bookmarkStart w:id="1035" w:name="_Toc51937712"/>
      <w:bookmarkStart w:id="1036" w:name="_Toc51938021"/>
      <w:bookmarkStart w:id="1037" w:name="_Toc92291208"/>
      <w:bookmarkStart w:id="1038" w:name="_Toc123652441"/>
      <w:r>
        <w:rPr>
          <w:lang w:val="en-US"/>
        </w:rPr>
        <w:t>7.2.1.0</w:t>
      </w:r>
      <w:r>
        <w:rPr>
          <w:lang w:val="en-US"/>
        </w:rPr>
        <w:tab/>
        <w:t>Applicability</w:t>
      </w:r>
      <w:bookmarkEnd w:id="1031"/>
      <w:bookmarkEnd w:id="1032"/>
      <w:bookmarkEnd w:id="1033"/>
      <w:bookmarkEnd w:id="1034"/>
      <w:bookmarkEnd w:id="1035"/>
      <w:bookmarkEnd w:id="1036"/>
      <w:bookmarkEnd w:id="1037"/>
      <w:bookmarkEnd w:id="1038"/>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lastRenderedPageBreak/>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9" w:name="_Toc20212335"/>
      <w:bookmarkStart w:id="1040" w:name="_Toc27731690"/>
      <w:bookmarkStart w:id="1041" w:name="_Toc36127468"/>
      <w:bookmarkStart w:id="1042" w:name="_Toc45214574"/>
      <w:bookmarkStart w:id="1043" w:name="_Toc51937713"/>
      <w:bookmarkStart w:id="1044" w:name="_Toc51938022"/>
      <w:bookmarkStart w:id="1045" w:name="_Toc92291209"/>
      <w:bookmarkStart w:id="1046" w:name="_Hlk531249666"/>
      <w:bookmarkStart w:id="1047" w:name="_Toc123652442"/>
      <w:r>
        <w:t>7.2.1.1</w:t>
      </w:r>
      <w:r>
        <w:tab/>
        <w:t>MCS client access to UE initial configuration documents</w:t>
      </w:r>
      <w:bookmarkEnd w:id="1039"/>
      <w:bookmarkEnd w:id="1040"/>
      <w:bookmarkEnd w:id="1041"/>
      <w:bookmarkEnd w:id="1042"/>
      <w:bookmarkEnd w:id="1043"/>
      <w:bookmarkEnd w:id="1044"/>
      <w:bookmarkEnd w:id="1045"/>
      <w:bookmarkEnd w:id="1047"/>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8" w:name="_Hlk530147785"/>
      <w:r>
        <w:t xml:space="preserve">In this case, the term "user" in the XCAP sense </w:t>
      </w:r>
      <w:r>
        <w:rPr>
          <w:lang w:eastAsia="en-GB"/>
        </w:rPr>
        <w:t>refers to the UE-id.</w:t>
      </w:r>
      <w:bookmarkEnd w:id="1048"/>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46"/>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49" w:name="_Toc20212336"/>
      <w:bookmarkStart w:id="1050" w:name="_Toc27731691"/>
      <w:bookmarkStart w:id="1051" w:name="_Toc36127469"/>
      <w:bookmarkStart w:id="1052" w:name="_Toc45214575"/>
      <w:bookmarkStart w:id="1053" w:name="_Toc51937714"/>
      <w:bookmarkStart w:id="1054" w:name="_Toc51938023"/>
      <w:bookmarkStart w:id="1055" w:name="_Toc92291210"/>
      <w:bookmarkStart w:id="1056" w:name="_Toc123652443"/>
      <w:r>
        <w:t>7.2.2</w:t>
      </w:r>
      <w:r>
        <w:tab/>
        <w:t>C</w:t>
      </w:r>
      <w:r w:rsidRPr="00986001">
        <w:t>oding</w:t>
      </w:r>
      <w:bookmarkEnd w:id="1049"/>
      <w:bookmarkEnd w:id="1050"/>
      <w:bookmarkEnd w:id="1051"/>
      <w:bookmarkEnd w:id="1052"/>
      <w:bookmarkEnd w:id="1053"/>
      <w:bookmarkEnd w:id="1054"/>
      <w:bookmarkEnd w:id="1055"/>
      <w:bookmarkEnd w:id="1056"/>
    </w:p>
    <w:p w14:paraId="669F1492" w14:textId="77777777" w:rsidR="00C367E9" w:rsidRPr="0019247C" w:rsidRDefault="00C367E9" w:rsidP="00C367E9">
      <w:pPr>
        <w:pStyle w:val="Heading4"/>
      </w:pPr>
      <w:bookmarkStart w:id="1057" w:name="_Toc20212337"/>
      <w:bookmarkStart w:id="1058" w:name="_Toc27731692"/>
      <w:bookmarkStart w:id="1059" w:name="_Toc36127470"/>
      <w:bookmarkStart w:id="1060" w:name="_Toc45214576"/>
      <w:bookmarkStart w:id="1061" w:name="_Toc51937715"/>
      <w:bookmarkStart w:id="1062" w:name="_Toc51938024"/>
      <w:bookmarkStart w:id="1063" w:name="_Toc92291211"/>
      <w:bookmarkStart w:id="1064" w:name="_Toc123652444"/>
      <w:r>
        <w:t>7.2.2.1</w:t>
      </w:r>
      <w:r>
        <w:tab/>
        <w:t>Structure</w:t>
      </w:r>
      <w:bookmarkEnd w:id="1057"/>
      <w:bookmarkEnd w:id="1058"/>
      <w:bookmarkEnd w:id="1059"/>
      <w:bookmarkEnd w:id="1060"/>
      <w:bookmarkEnd w:id="1061"/>
      <w:bookmarkEnd w:id="1062"/>
      <w:bookmarkEnd w:id="1063"/>
      <w:bookmarkEnd w:id="1064"/>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lastRenderedPageBreak/>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lastRenderedPageBreak/>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5" w:name="_Toc20212338"/>
      <w:bookmarkStart w:id="1066" w:name="_Toc27731693"/>
      <w:bookmarkStart w:id="1067" w:name="_Toc36127471"/>
      <w:bookmarkStart w:id="1068" w:name="_Toc45214577"/>
      <w:bookmarkStart w:id="1069" w:name="_Toc51937716"/>
      <w:bookmarkStart w:id="1070" w:name="_Toc51938025"/>
      <w:bookmarkStart w:id="1071"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lastRenderedPageBreak/>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2" w:name="_Toc123652445"/>
      <w:r w:rsidRPr="000B2651">
        <w:t>7.</w:t>
      </w:r>
      <w:r>
        <w:t>2</w:t>
      </w:r>
      <w:r w:rsidRPr="000B2651">
        <w:t>.2.2</w:t>
      </w:r>
      <w:r w:rsidRPr="000B2651">
        <w:tab/>
        <w:t>Application Unique ID</w:t>
      </w:r>
      <w:bookmarkEnd w:id="1065"/>
      <w:bookmarkEnd w:id="1066"/>
      <w:bookmarkEnd w:id="1067"/>
      <w:bookmarkEnd w:id="1068"/>
      <w:bookmarkEnd w:id="1069"/>
      <w:bookmarkEnd w:id="1070"/>
      <w:bookmarkEnd w:id="1071"/>
      <w:bookmarkEnd w:id="1072"/>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3" w:name="_Toc20212339"/>
      <w:bookmarkStart w:id="1074" w:name="_Toc27731694"/>
      <w:bookmarkStart w:id="1075" w:name="_Toc36127472"/>
      <w:bookmarkStart w:id="1076" w:name="_Toc45214578"/>
      <w:bookmarkStart w:id="1077" w:name="_Toc51937717"/>
      <w:bookmarkStart w:id="1078" w:name="_Toc51938026"/>
      <w:bookmarkStart w:id="1079" w:name="_Toc92291213"/>
      <w:bookmarkStart w:id="1080" w:name="_Toc123652446"/>
      <w:r w:rsidRPr="00F70427">
        <w:t>7.</w:t>
      </w:r>
      <w:r>
        <w:t>2</w:t>
      </w:r>
      <w:r w:rsidRPr="00F70427">
        <w:t>.2.3</w:t>
      </w:r>
      <w:r w:rsidRPr="00F70427">
        <w:tab/>
        <w:t>XML Schema</w:t>
      </w:r>
      <w:bookmarkEnd w:id="1073"/>
      <w:bookmarkEnd w:id="1074"/>
      <w:bookmarkEnd w:id="1075"/>
      <w:bookmarkEnd w:id="1076"/>
      <w:bookmarkEnd w:id="1077"/>
      <w:bookmarkEnd w:id="1078"/>
      <w:bookmarkEnd w:id="1079"/>
      <w:bookmarkEnd w:id="1080"/>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lastRenderedPageBreak/>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lastRenderedPageBreak/>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lastRenderedPageBreak/>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lastRenderedPageBreak/>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lastRenderedPageBreak/>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1" w:name="_Toc20212340"/>
      <w:bookmarkStart w:id="1082" w:name="_Toc27731695"/>
      <w:bookmarkStart w:id="1083" w:name="_Toc36127473"/>
      <w:bookmarkStart w:id="1084" w:name="_Toc45214579"/>
      <w:bookmarkStart w:id="1085" w:name="_Toc51937718"/>
      <w:bookmarkStart w:id="1086" w:name="_Toc51938027"/>
      <w:bookmarkStart w:id="1087" w:name="_Toc92291214"/>
      <w:bookmarkStart w:id="1088" w:name="_Toc123652447"/>
      <w:r w:rsidRPr="000B2651">
        <w:t>7.</w:t>
      </w:r>
      <w:r>
        <w:t>2</w:t>
      </w:r>
      <w:r w:rsidRPr="000B2651">
        <w:t>.2.4</w:t>
      </w:r>
      <w:r w:rsidRPr="000B2651">
        <w:tab/>
        <w:t xml:space="preserve">Default </w:t>
      </w:r>
      <w:r>
        <w:t xml:space="preserve">Document </w:t>
      </w:r>
      <w:r w:rsidRPr="000B2651">
        <w:t>Namespace</w:t>
      </w:r>
      <w:bookmarkEnd w:id="1081"/>
      <w:bookmarkEnd w:id="1082"/>
      <w:bookmarkEnd w:id="1083"/>
      <w:bookmarkEnd w:id="1084"/>
      <w:bookmarkEnd w:id="1085"/>
      <w:bookmarkEnd w:id="1086"/>
      <w:bookmarkEnd w:id="1087"/>
      <w:bookmarkEnd w:id="1088"/>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9" w:name="_Toc20212341"/>
      <w:bookmarkStart w:id="1090" w:name="_Toc27731696"/>
      <w:bookmarkStart w:id="1091" w:name="_Toc36127474"/>
      <w:bookmarkStart w:id="1092" w:name="_Toc45214580"/>
      <w:bookmarkStart w:id="1093" w:name="_Toc51937719"/>
      <w:bookmarkStart w:id="1094" w:name="_Toc51938028"/>
      <w:bookmarkStart w:id="1095" w:name="_Toc92291215"/>
      <w:bookmarkStart w:id="1096" w:name="_Toc123652448"/>
      <w:r w:rsidRPr="000B2651">
        <w:t>7.</w:t>
      </w:r>
      <w:r>
        <w:t>2</w:t>
      </w:r>
      <w:r w:rsidRPr="000B2651">
        <w:t>.2.5</w:t>
      </w:r>
      <w:r w:rsidRPr="000B2651">
        <w:tab/>
        <w:t>MIME type</w:t>
      </w:r>
      <w:bookmarkEnd w:id="1089"/>
      <w:bookmarkEnd w:id="1090"/>
      <w:bookmarkEnd w:id="1091"/>
      <w:bookmarkEnd w:id="1092"/>
      <w:bookmarkEnd w:id="1093"/>
      <w:bookmarkEnd w:id="1094"/>
      <w:bookmarkEnd w:id="1095"/>
      <w:bookmarkEnd w:id="1096"/>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7" w:name="_Toc20212342"/>
      <w:bookmarkStart w:id="1098" w:name="_Toc27731697"/>
      <w:bookmarkStart w:id="1099" w:name="_Toc36127475"/>
      <w:bookmarkStart w:id="1100" w:name="_Toc45214581"/>
      <w:bookmarkStart w:id="1101" w:name="_Toc51937720"/>
      <w:bookmarkStart w:id="1102" w:name="_Toc51938029"/>
      <w:bookmarkStart w:id="1103" w:name="_Toc92291216"/>
      <w:bookmarkStart w:id="1104" w:name="_Toc123652449"/>
      <w:r w:rsidRPr="000B2651">
        <w:t>7.</w:t>
      </w:r>
      <w:r>
        <w:t>2</w:t>
      </w:r>
      <w:r w:rsidRPr="000B2651">
        <w:t>.2.6</w:t>
      </w:r>
      <w:r w:rsidRPr="000B2651">
        <w:tab/>
        <w:t>Validation Constraints</w:t>
      </w:r>
      <w:bookmarkEnd w:id="1097"/>
      <w:bookmarkEnd w:id="1098"/>
      <w:bookmarkEnd w:id="1099"/>
      <w:bookmarkEnd w:id="1100"/>
      <w:bookmarkEnd w:id="1101"/>
      <w:bookmarkEnd w:id="1102"/>
      <w:bookmarkEnd w:id="1103"/>
      <w:bookmarkEnd w:id="1104"/>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lastRenderedPageBreak/>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lastRenderedPageBreak/>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lastRenderedPageBreak/>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5" w:name="_Toc20212343"/>
      <w:bookmarkStart w:id="1106" w:name="_Toc27731698"/>
      <w:bookmarkStart w:id="1107" w:name="_Toc36127476"/>
      <w:bookmarkStart w:id="1108" w:name="_Toc45214582"/>
      <w:bookmarkStart w:id="1109" w:name="_Toc51937721"/>
      <w:bookmarkStart w:id="1110" w:name="_Toc51938030"/>
      <w:bookmarkStart w:id="1111" w:name="_Toc92291217"/>
      <w:bookmarkStart w:id="1112" w:name="_Toc123652450"/>
      <w:r w:rsidRPr="00FD64D5">
        <w:t>7.</w:t>
      </w:r>
      <w:r>
        <w:t>2</w:t>
      </w:r>
      <w:r w:rsidRPr="00FD64D5">
        <w:t>.2.7</w:t>
      </w:r>
      <w:r w:rsidRPr="00FD64D5">
        <w:tab/>
        <w:t>Data Semantics</w:t>
      </w:r>
      <w:bookmarkEnd w:id="1105"/>
      <w:bookmarkEnd w:id="1106"/>
      <w:bookmarkEnd w:id="1107"/>
      <w:bookmarkEnd w:id="1108"/>
      <w:bookmarkEnd w:id="1109"/>
      <w:bookmarkEnd w:id="1110"/>
      <w:bookmarkEnd w:id="1111"/>
      <w:bookmarkEnd w:id="1112"/>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lastRenderedPageBreak/>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3"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3"/>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lastRenderedPageBreak/>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lastRenderedPageBreak/>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w:t>
      </w:r>
      <w:r w:rsidRPr="009E3B01">
        <w:lastRenderedPageBreak/>
        <w:t xml:space="preserve">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lastRenderedPageBreak/>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lastRenderedPageBreak/>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4" w:name="_Toc20212344"/>
      <w:bookmarkStart w:id="1115" w:name="_Toc27731699"/>
      <w:bookmarkStart w:id="1116" w:name="_Toc36127477"/>
      <w:bookmarkStart w:id="1117" w:name="_Toc45214583"/>
      <w:bookmarkStart w:id="1118" w:name="_Toc51937722"/>
      <w:bookmarkStart w:id="1119" w:name="_Toc51938031"/>
      <w:bookmarkStart w:id="1120" w:name="_Toc92291218"/>
      <w:bookmarkStart w:id="1121" w:name="_Toc123652451"/>
      <w:r w:rsidRPr="00794952">
        <w:t>7.</w:t>
      </w:r>
      <w:r>
        <w:t>2</w:t>
      </w:r>
      <w:r w:rsidRPr="00794952">
        <w:t>.2.8</w:t>
      </w:r>
      <w:r w:rsidRPr="00794952">
        <w:tab/>
        <w:t>Naming Conventions</w:t>
      </w:r>
      <w:bookmarkEnd w:id="1114"/>
      <w:bookmarkEnd w:id="1115"/>
      <w:bookmarkEnd w:id="1116"/>
      <w:bookmarkEnd w:id="1117"/>
      <w:bookmarkEnd w:id="1118"/>
      <w:bookmarkEnd w:id="1119"/>
      <w:bookmarkEnd w:id="1120"/>
      <w:bookmarkEnd w:id="1121"/>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2" w:name="_Toc20212345"/>
      <w:bookmarkStart w:id="1123" w:name="_Toc27731700"/>
      <w:bookmarkStart w:id="1124" w:name="_Toc36127478"/>
      <w:bookmarkStart w:id="1125" w:name="_Toc45214584"/>
      <w:bookmarkStart w:id="1126" w:name="_Toc51937723"/>
      <w:bookmarkStart w:id="1127" w:name="_Toc51938032"/>
      <w:bookmarkStart w:id="1128" w:name="_Toc92291219"/>
      <w:bookmarkStart w:id="1129" w:name="_Toc123652452"/>
      <w:r w:rsidRPr="00794952">
        <w:t>7.</w:t>
      </w:r>
      <w:r>
        <w:t>2</w:t>
      </w:r>
      <w:r w:rsidRPr="00794952">
        <w:t>.2.9</w:t>
      </w:r>
      <w:r w:rsidRPr="00794952">
        <w:tab/>
        <w:t>Global documents</w:t>
      </w:r>
      <w:bookmarkEnd w:id="1122"/>
      <w:bookmarkEnd w:id="1123"/>
      <w:bookmarkEnd w:id="1124"/>
      <w:bookmarkEnd w:id="1125"/>
      <w:bookmarkEnd w:id="1126"/>
      <w:bookmarkEnd w:id="1127"/>
      <w:bookmarkEnd w:id="1128"/>
      <w:bookmarkEnd w:id="1129"/>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30" w:name="_Toc20212346"/>
      <w:bookmarkStart w:id="1131" w:name="_Toc27731701"/>
      <w:bookmarkStart w:id="1132" w:name="_Toc36127479"/>
      <w:bookmarkStart w:id="1133" w:name="_Toc45214585"/>
      <w:bookmarkStart w:id="1134" w:name="_Toc51937724"/>
      <w:bookmarkStart w:id="1135" w:name="_Toc51938033"/>
      <w:bookmarkStart w:id="1136" w:name="_Toc92291220"/>
      <w:bookmarkStart w:id="1137" w:name="_Toc123652453"/>
      <w:r w:rsidRPr="00794952">
        <w:t>7.</w:t>
      </w:r>
      <w:r>
        <w:t>2</w:t>
      </w:r>
      <w:r w:rsidRPr="00794952">
        <w:t>.2.10</w:t>
      </w:r>
      <w:r w:rsidRPr="00794952">
        <w:tab/>
        <w:t>Resource interdependencies</w:t>
      </w:r>
      <w:bookmarkEnd w:id="1130"/>
      <w:bookmarkEnd w:id="1131"/>
      <w:bookmarkEnd w:id="1132"/>
      <w:bookmarkEnd w:id="1133"/>
      <w:bookmarkEnd w:id="1134"/>
      <w:bookmarkEnd w:id="1135"/>
      <w:bookmarkEnd w:id="1136"/>
      <w:bookmarkEnd w:id="1137"/>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8" w:name="_Toc20212347"/>
      <w:bookmarkStart w:id="1139" w:name="_Toc27731702"/>
      <w:bookmarkStart w:id="1140" w:name="_Toc36127480"/>
      <w:bookmarkStart w:id="1141" w:name="_Toc45214586"/>
      <w:bookmarkStart w:id="1142" w:name="_Toc51937725"/>
      <w:bookmarkStart w:id="1143" w:name="_Toc51938034"/>
      <w:bookmarkStart w:id="1144" w:name="_Toc92291221"/>
      <w:bookmarkStart w:id="1145" w:name="_Toc123652454"/>
      <w:r w:rsidRPr="00794952">
        <w:t>7.</w:t>
      </w:r>
      <w:r>
        <w:t>2</w:t>
      </w:r>
      <w:r w:rsidRPr="00794952">
        <w:t>.2.11</w:t>
      </w:r>
      <w:r w:rsidRPr="00794952">
        <w:tab/>
        <w:t>Authorization Policies</w:t>
      </w:r>
      <w:bookmarkEnd w:id="1138"/>
      <w:bookmarkEnd w:id="1139"/>
      <w:bookmarkEnd w:id="1140"/>
      <w:bookmarkEnd w:id="1141"/>
      <w:bookmarkEnd w:id="1142"/>
      <w:bookmarkEnd w:id="1143"/>
      <w:bookmarkEnd w:id="1144"/>
      <w:bookmarkEnd w:id="1145"/>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6" w:name="_Toc20212348"/>
      <w:bookmarkStart w:id="1147" w:name="_Toc27731703"/>
      <w:bookmarkStart w:id="1148" w:name="_Toc36127481"/>
      <w:bookmarkStart w:id="1149" w:name="_Toc45214587"/>
      <w:bookmarkStart w:id="1150" w:name="_Toc51937726"/>
      <w:bookmarkStart w:id="1151" w:name="_Toc51938035"/>
      <w:bookmarkStart w:id="1152" w:name="_Toc92291222"/>
      <w:bookmarkStart w:id="1153" w:name="_Toc123652455"/>
      <w:r w:rsidRPr="00794952">
        <w:t>7.</w:t>
      </w:r>
      <w:r>
        <w:t>2</w:t>
      </w:r>
      <w:r w:rsidRPr="00794952">
        <w:t>.2.12</w:t>
      </w:r>
      <w:r w:rsidRPr="00794952">
        <w:tab/>
        <w:t>Subscription to Changes</w:t>
      </w:r>
      <w:bookmarkEnd w:id="1146"/>
      <w:bookmarkEnd w:id="1147"/>
      <w:bookmarkEnd w:id="1148"/>
      <w:bookmarkEnd w:id="1149"/>
      <w:bookmarkEnd w:id="1150"/>
      <w:bookmarkEnd w:id="1151"/>
      <w:bookmarkEnd w:id="1152"/>
      <w:bookmarkEnd w:id="1153"/>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4" w:name="_Toc20212349"/>
      <w:bookmarkStart w:id="1155" w:name="_Toc27731704"/>
      <w:bookmarkStart w:id="1156" w:name="_Toc36127482"/>
      <w:bookmarkStart w:id="1157" w:name="_Toc45214588"/>
      <w:bookmarkStart w:id="1158" w:name="_Toc51937727"/>
      <w:bookmarkStart w:id="1159" w:name="_Toc51938036"/>
      <w:bookmarkStart w:id="1160" w:name="_Toc92291223"/>
      <w:bookmarkStart w:id="1161" w:name="_Toc123652456"/>
      <w:r>
        <w:t>8</w:t>
      </w:r>
      <w:r w:rsidRPr="00986001">
        <w:tab/>
      </w:r>
      <w:r>
        <w:t>MCPTT configuration management documents</w:t>
      </w:r>
      <w:bookmarkEnd w:id="1154"/>
      <w:bookmarkEnd w:id="1155"/>
      <w:bookmarkEnd w:id="1156"/>
      <w:bookmarkEnd w:id="1157"/>
      <w:bookmarkEnd w:id="1158"/>
      <w:bookmarkEnd w:id="1159"/>
      <w:bookmarkEnd w:id="1160"/>
      <w:bookmarkEnd w:id="1161"/>
    </w:p>
    <w:p w14:paraId="37CA9AF1" w14:textId="77777777" w:rsidR="00C367E9" w:rsidRPr="00986001" w:rsidRDefault="00C367E9" w:rsidP="00C367E9">
      <w:pPr>
        <w:pStyle w:val="Heading2"/>
      </w:pPr>
      <w:bookmarkStart w:id="1162" w:name="_Toc20212350"/>
      <w:bookmarkStart w:id="1163" w:name="_Toc27731705"/>
      <w:bookmarkStart w:id="1164" w:name="_Toc36127483"/>
      <w:bookmarkStart w:id="1165" w:name="_Toc45214589"/>
      <w:bookmarkStart w:id="1166" w:name="_Toc51937728"/>
      <w:bookmarkStart w:id="1167" w:name="_Toc51938037"/>
      <w:bookmarkStart w:id="1168" w:name="_Toc92291224"/>
      <w:bookmarkStart w:id="1169" w:name="_Toc123652457"/>
      <w:r>
        <w:t>8</w:t>
      </w:r>
      <w:r w:rsidRPr="00986001">
        <w:t>.1</w:t>
      </w:r>
      <w:r w:rsidRPr="00986001">
        <w:tab/>
        <w:t>Introduction</w:t>
      </w:r>
      <w:bookmarkEnd w:id="1162"/>
      <w:bookmarkEnd w:id="1163"/>
      <w:bookmarkEnd w:id="1164"/>
      <w:bookmarkEnd w:id="1165"/>
      <w:bookmarkEnd w:id="1166"/>
      <w:bookmarkEnd w:id="1167"/>
      <w:bookmarkEnd w:id="1168"/>
      <w:bookmarkEnd w:id="1169"/>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70" w:name="_Toc20212351"/>
      <w:bookmarkStart w:id="1171" w:name="_Toc27731706"/>
      <w:bookmarkStart w:id="1172" w:name="_Toc36127484"/>
      <w:bookmarkStart w:id="1173" w:name="_Toc45214590"/>
      <w:bookmarkStart w:id="1174" w:name="_Toc51937729"/>
      <w:bookmarkStart w:id="1175" w:name="_Toc51938038"/>
      <w:bookmarkStart w:id="1176" w:name="_Toc92291225"/>
      <w:bookmarkStart w:id="1177" w:name="_Toc123652458"/>
      <w:r w:rsidRPr="00D241C1">
        <w:rPr>
          <w:lang w:val="fr-FR"/>
        </w:rPr>
        <w:t>8</w:t>
      </w:r>
      <w:r w:rsidRPr="00564582">
        <w:rPr>
          <w:lang w:val="fr-FR"/>
        </w:rPr>
        <w:t>.</w:t>
      </w:r>
      <w:r w:rsidRPr="00D241C1">
        <w:rPr>
          <w:lang w:val="fr-FR"/>
        </w:rPr>
        <w:t>2</w:t>
      </w:r>
      <w:r w:rsidRPr="00564582">
        <w:rPr>
          <w:lang w:val="fr-FR"/>
        </w:rPr>
        <w:tab/>
        <w:t>MCPTT UE configuration document</w:t>
      </w:r>
      <w:bookmarkEnd w:id="1170"/>
      <w:bookmarkEnd w:id="1171"/>
      <w:bookmarkEnd w:id="1172"/>
      <w:bookmarkEnd w:id="1173"/>
      <w:bookmarkEnd w:id="1174"/>
      <w:bookmarkEnd w:id="1175"/>
      <w:bookmarkEnd w:id="1176"/>
      <w:bookmarkEnd w:id="1177"/>
    </w:p>
    <w:p w14:paraId="4F0572CA" w14:textId="77777777" w:rsidR="00C367E9" w:rsidRPr="00986001" w:rsidRDefault="00C367E9" w:rsidP="00C367E9">
      <w:pPr>
        <w:pStyle w:val="Heading3"/>
      </w:pPr>
      <w:bookmarkStart w:id="1178" w:name="_Toc20212352"/>
      <w:bookmarkStart w:id="1179" w:name="_Toc27731707"/>
      <w:bookmarkStart w:id="1180" w:name="_Toc36127485"/>
      <w:bookmarkStart w:id="1181" w:name="_Toc45214591"/>
      <w:bookmarkStart w:id="1182" w:name="_Toc51937730"/>
      <w:bookmarkStart w:id="1183" w:name="_Toc51938039"/>
      <w:bookmarkStart w:id="1184" w:name="_Toc92291226"/>
      <w:bookmarkStart w:id="1185" w:name="_Toc123652459"/>
      <w:r>
        <w:t>8.2.1</w:t>
      </w:r>
      <w:r>
        <w:tab/>
        <w:t>General</w:t>
      </w:r>
      <w:bookmarkEnd w:id="1178"/>
      <w:bookmarkEnd w:id="1179"/>
      <w:bookmarkEnd w:id="1180"/>
      <w:bookmarkEnd w:id="1181"/>
      <w:bookmarkEnd w:id="1182"/>
      <w:bookmarkEnd w:id="1183"/>
      <w:bookmarkEnd w:id="1184"/>
      <w:bookmarkEnd w:id="1185"/>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lastRenderedPageBreak/>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6" w:name="_Toc20212353"/>
      <w:bookmarkStart w:id="1187" w:name="_Toc27731708"/>
      <w:bookmarkStart w:id="1188" w:name="_Toc36127486"/>
      <w:bookmarkStart w:id="1189" w:name="_Toc45214592"/>
      <w:bookmarkStart w:id="1190" w:name="_Toc51937731"/>
      <w:bookmarkStart w:id="1191" w:name="_Toc51938040"/>
      <w:bookmarkStart w:id="1192" w:name="_Toc92291227"/>
      <w:bookmarkStart w:id="1193" w:name="MCCQCTEMPBM_00000047"/>
      <w:bookmarkStart w:id="1194" w:name="_Toc123652460"/>
      <w:r>
        <w:t>8.2.1A</w:t>
      </w:r>
      <w:r>
        <w:tab/>
        <w:t>MCPTT client access to MCPTT UE configuration documents</w:t>
      </w:r>
      <w:bookmarkEnd w:id="1186"/>
      <w:bookmarkEnd w:id="1187"/>
      <w:bookmarkEnd w:id="1188"/>
      <w:bookmarkEnd w:id="1189"/>
      <w:bookmarkEnd w:id="1190"/>
      <w:bookmarkEnd w:id="1191"/>
      <w:bookmarkEnd w:id="1192"/>
      <w:bookmarkEnd w:id="1194"/>
    </w:p>
    <w:bookmarkEnd w:id="1193"/>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5" w:name="_Toc20212354"/>
      <w:bookmarkStart w:id="1196" w:name="_Toc27731709"/>
      <w:bookmarkStart w:id="1197" w:name="_Toc36127487"/>
      <w:bookmarkStart w:id="1198" w:name="_Toc45214593"/>
      <w:bookmarkStart w:id="1199" w:name="_Toc51937732"/>
      <w:bookmarkStart w:id="1200" w:name="_Toc51938041"/>
      <w:bookmarkStart w:id="1201" w:name="_Toc92291228"/>
      <w:bookmarkStart w:id="1202" w:name="_Toc123652461"/>
      <w:r>
        <w:t>8.2.2</w:t>
      </w:r>
      <w:r>
        <w:tab/>
        <w:t>C</w:t>
      </w:r>
      <w:r w:rsidRPr="00986001">
        <w:t>oding</w:t>
      </w:r>
      <w:bookmarkEnd w:id="1195"/>
      <w:bookmarkEnd w:id="1196"/>
      <w:bookmarkEnd w:id="1197"/>
      <w:bookmarkEnd w:id="1198"/>
      <w:bookmarkEnd w:id="1199"/>
      <w:bookmarkEnd w:id="1200"/>
      <w:bookmarkEnd w:id="1201"/>
      <w:bookmarkEnd w:id="1202"/>
    </w:p>
    <w:p w14:paraId="2E67E931" w14:textId="77777777" w:rsidR="00C367E9" w:rsidRPr="0019247C" w:rsidRDefault="00C367E9" w:rsidP="00C367E9">
      <w:pPr>
        <w:pStyle w:val="Heading4"/>
      </w:pPr>
      <w:bookmarkStart w:id="1203" w:name="_Toc20212355"/>
      <w:bookmarkStart w:id="1204" w:name="_Toc27731710"/>
      <w:bookmarkStart w:id="1205" w:name="_Toc36127488"/>
      <w:bookmarkStart w:id="1206" w:name="_Toc45214594"/>
      <w:bookmarkStart w:id="1207" w:name="_Toc51937733"/>
      <w:bookmarkStart w:id="1208" w:name="_Toc51938042"/>
      <w:bookmarkStart w:id="1209" w:name="_Toc92291229"/>
      <w:bookmarkStart w:id="1210" w:name="_Toc123652462"/>
      <w:r>
        <w:t>8.2.2.1</w:t>
      </w:r>
      <w:r>
        <w:tab/>
        <w:t>Structure</w:t>
      </w:r>
      <w:bookmarkEnd w:id="1203"/>
      <w:bookmarkEnd w:id="1204"/>
      <w:bookmarkEnd w:id="1205"/>
      <w:bookmarkEnd w:id="1206"/>
      <w:bookmarkEnd w:id="1207"/>
      <w:bookmarkEnd w:id="1208"/>
      <w:bookmarkEnd w:id="1209"/>
      <w:bookmarkEnd w:id="1210"/>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lastRenderedPageBreak/>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1" w:name="_Toc20212356"/>
      <w:bookmarkStart w:id="1212" w:name="_Toc27731711"/>
      <w:bookmarkStart w:id="1213" w:name="_Toc36127489"/>
      <w:bookmarkStart w:id="1214" w:name="_Toc45214595"/>
      <w:bookmarkStart w:id="1215" w:name="_Toc51937734"/>
      <w:bookmarkStart w:id="1216" w:name="_Toc51938043"/>
      <w:bookmarkStart w:id="1217" w:name="_Toc92291230"/>
      <w:bookmarkStart w:id="1218" w:name="_Toc123652463"/>
      <w:r>
        <w:t>8</w:t>
      </w:r>
      <w:r w:rsidRPr="000B2651">
        <w:t>.</w:t>
      </w:r>
      <w:r>
        <w:t>2</w:t>
      </w:r>
      <w:r w:rsidRPr="000B2651">
        <w:t>.2.2</w:t>
      </w:r>
      <w:r w:rsidRPr="000B2651">
        <w:tab/>
        <w:t>Application Unique ID</w:t>
      </w:r>
      <w:bookmarkEnd w:id="1211"/>
      <w:bookmarkEnd w:id="1212"/>
      <w:bookmarkEnd w:id="1213"/>
      <w:bookmarkEnd w:id="1214"/>
      <w:bookmarkEnd w:id="1215"/>
      <w:bookmarkEnd w:id="1216"/>
      <w:bookmarkEnd w:id="1217"/>
      <w:bookmarkEnd w:id="1218"/>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9" w:name="_Toc20212357"/>
      <w:bookmarkStart w:id="1220" w:name="_Toc27731712"/>
      <w:bookmarkStart w:id="1221" w:name="_Toc36127490"/>
      <w:bookmarkStart w:id="1222" w:name="_Toc45214596"/>
      <w:bookmarkStart w:id="1223" w:name="_Toc51937735"/>
      <w:bookmarkStart w:id="1224" w:name="_Toc51938044"/>
      <w:bookmarkStart w:id="1225" w:name="_Toc92291231"/>
      <w:bookmarkStart w:id="1226" w:name="_Toc123652464"/>
      <w:r>
        <w:t>8</w:t>
      </w:r>
      <w:r w:rsidRPr="00F70427">
        <w:t>.</w:t>
      </w:r>
      <w:r>
        <w:t>2</w:t>
      </w:r>
      <w:r w:rsidRPr="00F70427">
        <w:t>.2.3</w:t>
      </w:r>
      <w:r w:rsidRPr="00F70427">
        <w:tab/>
        <w:t>XML Schema</w:t>
      </w:r>
      <w:bookmarkEnd w:id="1219"/>
      <w:bookmarkEnd w:id="1220"/>
      <w:bookmarkEnd w:id="1221"/>
      <w:bookmarkEnd w:id="1222"/>
      <w:bookmarkEnd w:id="1223"/>
      <w:bookmarkEnd w:id="1224"/>
      <w:bookmarkEnd w:id="1225"/>
      <w:bookmarkEnd w:id="1226"/>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lastRenderedPageBreak/>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lastRenderedPageBreak/>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7" w:name="_Toc20212358"/>
      <w:bookmarkStart w:id="1228" w:name="_Toc27731713"/>
      <w:bookmarkStart w:id="1229" w:name="_Toc36127491"/>
      <w:bookmarkStart w:id="1230" w:name="_Toc45214597"/>
      <w:bookmarkStart w:id="1231" w:name="_Toc51937736"/>
      <w:bookmarkStart w:id="1232" w:name="_Toc51938045"/>
      <w:bookmarkStart w:id="1233" w:name="_Toc92291232"/>
      <w:bookmarkStart w:id="1234" w:name="_Toc123652465"/>
      <w:r>
        <w:lastRenderedPageBreak/>
        <w:t>8</w:t>
      </w:r>
      <w:r w:rsidRPr="000B2651">
        <w:t>.</w:t>
      </w:r>
      <w:r>
        <w:t>2</w:t>
      </w:r>
      <w:r w:rsidRPr="000B2651">
        <w:t>.2.4</w:t>
      </w:r>
      <w:r w:rsidRPr="000B2651">
        <w:tab/>
        <w:t xml:space="preserve">Default </w:t>
      </w:r>
      <w:r>
        <w:t xml:space="preserve">Document </w:t>
      </w:r>
      <w:r w:rsidRPr="000B2651">
        <w:t>Namespace</w:t>
      </w:r>
      <w:bookmarkEnd w:id="1227"/>
      <w:bookmarkEnd w:id="1228"/>
      <w:bookmarkEnd w:id="1229"/>
      <w:bookmarkEnd w:id="1230"/>
      <w:bookmarkEnd w:id="1231"/>
      <w:bookmarkEnd w:id="1232"/>
      <w:bookmarkEnd w:id="1233"/>
      <w:bookmarkEnd w:id="1234"/>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5" w:name="_Toc20212359"/>
      <w:bookmarkStart w:id="1236" w:name="_Toc27731714"/>
      <w:bookmarkStart w:id="1237" w:name="_Toc36127492"/>
      <w:bookmarkStart w:id="1238" w:name="_Toc45214598"/>
      <w:bookmarkStart w:id="1239" w:name="_Toc51937737"/>
      <w:bookmarkStart w:id="1240" w:name="_Toc51938046"/>
      <w:bookmarkStart w:id="1241" w:name="_Toc92291233"/>
      <w:bookmarkStart w:id="1242" w:name="_Toc123652466"/>
      <w:r>
        <w:t>8</w:t>
      </w:r>
      <w:r w:rsidRPr="000B2651">
        <w:t>.</w:t>
      </w:r>
      <w:r>
        <w:t>2</w:t>
      </w:r>
      <w:r w:rsidRPr="000B2651">
        <w:t>.2.5</w:t>
      </w:r>
      <w:r w:rsidRPr="000B2651">
        <w:tab/>
        <w:t>MIME type</w:t>
      </w:r>
      <w:bookmarkEnd w:id="1235"/>
      <w:bookmarkEnd w:id="1236"/>
      <w:bookmarkEnd w:id="1237"/>
      <w:bookmarkEnd w:id="1238"/>
      <w:bookmarkEnd w:id="1239"/>
      <w:bookmarkEnd w:id="1240"/>
      <w:bookmarkEnd w:id="1241"/>
      <w:bookmarkEnd w:id="1242"/>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3" w:name="_Toc20212360"/>
      <w:bookmarkStart w:id="1244" w:name="_Toc27731715"/>
      <w:bookmarkStart w:id="1245" w:name="_Toc36127493"/>
      <w:bookmarkStart w:id="1246" w:name="_Toc45214599"/>
      <w:bookmarkStart w:id="1247" w:name="_Toc51937738"/>
      <w:bookmarkStart w:id="1248" w:name="_Toc51938047"/>
      <w:bookmarkStart w:id="1249" w:name="_Toc92291234"/>
      <w:bookmarkStart w:id="1250" w:name="_Toc123652467"/>
      <w:r>
        <w:t>8</w:t>
      </w:r>
      <w:r w:rsidRPr="000B2651">
        <w:t>.</w:t>
      </w:r>
      <w:r>
        <w:t>2</w:t>
      </w:r>
      <w:r w:rsidRPr="000B2651">
        <w:t>.2.6</w:t>
      </w:r>
      <w:r w:rsidRPr="000B2651">
        <w:tab/>
        <w:t>Validation Constraints</w:t>
      </w:r>
      <w:bookmarkEnd w:id="1243"/>
      <w:bookmarkEnd w:id="1244"/>
      <w:bookmarkEnd w:id="1245"/>
      <w:bookmarkEnd w:id="1246"/>
      <w:bookmarkEnd w:id="1247"/>
      <w:bookmarkEnd w:id="1248"/>
      <w:bookmarkEnd w:id="1249"/>
      <w:bookmarkEnd w:id="1250"/>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lastRenderedPageBreak/>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1" w:name="_Toc20212361"/>
      <w:bookmarkStart w:id="1252" w:name="_Toc27731716"/>
      <w:bookmarkStart w:id="1253" w:name="_Toc36127494"/>
      <w:bookmarkStart w:id="1254" w:name="_Toc45214600"/>
      <w:bookmarkStart w:id="1255" w:name="_Toc51937739"/>
      <w:bookmarkStart w:id="1256" w:name="_Toc51938048"/>
      <w:bookmarkStart w:id="1257" w:name="_Toc92291235"/>
      <w:bookmarkStart w:id="1258" w:name="_Toc123652468"/>
      <w:r>
        <w:t>8</w:t>
      </w:r>
      <w:r w:rsidRPr="00FD64D5">
        <w:t>.</w:t>
      </w:r>
      <w:r>
        <w:t>2</w:t>
      </w:r>
      <w:r w:rsidRPr="00FD64D5">
        <w:t>.2.7</w:t>
      </w:r>
      <w:r w:rsidRPr="00FD64D5">
        <w:tab/>
        <w:t>Data Semantics</w:t>
      </w:r>
      <w:bookmarkEnd w:id="1251"/>
      <w:bookmarkEnd w:id="1252"/>
      <w:bookmarkEnd w:id="1253"/>
      <w:bookmarkEnd w:id="1254"/>
      <w:bookmarkEnd w:id="1255"/>
      <w:bookmarkEnd w:id="1256"/>
      <w:bookmarkEnd w:id="1257"/>
      <w:bookmarkEnd w:id="1258"/>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lastRenderedPageBreak/>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9" w:name="_Toc20212362"/>
      <w:bookmarkStart w:id="1260" w:name="_Toc27731717"/>
      <w:bookmarkStart w:id="1261" w:name="_Toc36127495"/>
      <w:bookmarkStart w:id="1262" w:name="_Toc45214601"/>
      <w:bookmarkStart w:id="1263" w:name="_Toc51937740"/>
      <w:bookmarkStart w:id="1264" w:name="_Toc51938049"/>
      <w:bookmarkStart w:id="1265" w:name="_Toc92291236"/>
      <w:bookmarkStart w:id="1266" w:name="_Toc123652469"/>
      <w:r>
        <w:lastRenderedPageBreak/>
        <w:t>8</w:t>
      </w:r>
      <w:r w:rsidRPr="00794952">
        <w:t>.</w:t>
      </w:r>
      <w:r>
        <w:t>2</w:t>
      </w:r>
      <w:r w:rsidRPr="00794952">
        <w:t>.2.8</w:t>
      </w:r>
      <w:r w:rsidRPr="00794952">
        <w:tab/>
        <w:t>Naming Conventions</w:t>
      </w:r>
      <w:bookmarkEnd w:id="1259"/>
      <w:bookmarkEnd w:id="1260"/>
      <w:bookmarkEnd w:id="1261"/>
      <w:bookmarkEnd w:id="1262"/>
      <w:bookmarkEnd w:id="1263"/>
      <w:bookmarkEnd w:id="1264"/>
      <w:bookmarkEnd w:id="1265"/>
      <w:bookmarkEnd w:id="1266"/>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7" w:name="_Toc20212363"/>
      <w:bookmarkStart w:id="1268" w:name="_Toc27731718"/>
      <w:bookmarkStart w:id="1269" w:name="_Toc36127496"/>
      <w:bookmarkStart w:id="1270" w:name="_Toc45214602"/>
      <w:bookmarkStart w:id="1271" w:name="_Toc51937741"/>
      <w:bookmarkStart w:id="1272" w:name="_Toc51938050"/>
      <w:bookmarkStart w:id="1273" w:name="_Toc92291237"/>
      <w:bookmarkStart w:id="1274" w:name="_Toc123652470"/>
      <w:r>
        <w:t>8</w:t>
      </w:r>
      <w:r w:rsidRPr="00794952">
        <w:t>.</w:t>
      </w:r>
      <w:r>
        <w:t>2</w:t>
      </w:r>
      <w:r w:rsidRPr="00794952">
        <w:t>.2.9</w:t>
      </w:r>
      <w:r w:rsidRPr="00794952">
        <w:tab/>
        <w:t>Global documents</w:t>
      </w:r>
      <w:bookmarkEnd w:id="1267"/>
      <w:bookmarkEnd w:id="1268"/>
      <w:bookmarkEnd w:id="1269"/>
      <w:bookmarkEnd w:id="1270"/>
      <w:bookmarkEnd w:id="1271"/>
      <w:bookmarkEnd w:id="1272"/>
      <w:bookmarkEnd w:id="1273"/>
      <w:bookmarkEnd w:id="1274"/>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5" w:name="_Toc20212364"/>
      <w:bookmarkStart w:id="1276" w:name="_Toc27731719"/>
      <w:bookmarkStart w:id="1277" w:name="_Toc36127497"/>
      <w:bookmarkStart w:id="1278" w:name="_Toc45214603"/>
      <w:bookmarkStart w:id="1279" w:name="_Toc51937742"/>
      <w:bookmarkStart w:id="1280" w:name="_Toc51938051"/>
      <w:bookmarkStart w:id="1281" w:name="_Toc92291238"/>
      <w:bookmarkStart w:id="1282" w:name="_Toc123652471"/>
      <w:r>
        <w:t>8</w:t>
      </w:r>
      <w:r w:rsidRPr="00794952">
        <w:t>.</w:t>
      </w:r>
      <w:r>
        <w:t>2</w:t>
      </w:r>
      <w:r w:rsidRPr="00794952">
        <w:t>.2.10</w:t>
      </w:r>
      <w:r w:rsidRPr="00794952">
        <w:tab/>
        <w:t>Resource interdependencies</w:t>
      </w:r>
      <w:bookmarkEnd w:id="1275"/>
      <w:bookmarkEnd w:id="1276"/>
      <w:bookmarkEnd w:id="1277"/>
      <w:bookmarkEnd w:id="1278"/>
      <w:bookmarkEnd w:id="1279"/>
      <w:bookmarkEnd w:id="1280"/>
      <w:bookmarkEnd w:id="1281"/>
      <w:bookmarkEnd w:id="1282"/>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3" w:name="_Toc20212365"/>
      <w:bookmarkStart w:id="1284" w:name="_Toc27731720"/>
      <w:bookmarkStart w:id="1285" w:name="_Toc36127498"/>
      <w:bookmarkStart w:id="1286" w:name="_Toc45214604"/>
      <w:bookmarkStart w:id="1287" w:name="_Toc51937743"/>
      <w:bookmarkStart w:id="1288" w:name="_Toc51938052"/>
      <w:bookmarkStart w:id="1289" w:name="_Toc92291239"/>
      <w:bookmarkStart w:id="1290" w:name="_Toc123652472"/>
      <w:r>
        <w:t>8</w:t>
      </w:r>
      <w:r w:rsidRPr="00794952">
        <w:t>.</w:t>
      </w:r>
      <w:r>
        <w:t>2</w:t>
      </w:r>
      <w:r w:rsidRPr="00794952">
        <w:t>.2.11</w:t>
      </w:r>
      <w:r w:rsidRPr="00794952">
        <w:tab/>
        <w:t>Authorization Policies</w:t>
      </w:r>
      <w:bookmarkEnd w:id="1283"/>
      <w:bookmarkEnd w:id="1284"/>
      <w:bookmarkEnd w:id="1285"/>
      <w:bookmarkEnd w:id="1286"/>
      <w:bookmarkEnd w:id="1287"/>
      <w:bookmarkEnd w:id="1288"/>
      <w:bookmarkEnd w:id="1289"/>
      <w:bookmarkEnd w:id="1290"/>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1" w:name="_Toc20212366"/>
      <w:bookmarkStart w:id="1292" w:name="_Toc27731721"/>
      <w:bookmarkStart w:id="1293" w:name="_Toc36127499"/>
      <w:bookmarkStart w:id="1294" w:name="_Toc45214605"/>
      <w:bookmarkStart w:id="1295" w:name="_Toc51937744"/>
      <w:bookmarkStart w:id="1296" w:name="_Toc51938053"/>
      <w:bookmarkStart w:id="1297" w:name="_Toc92291240"/>
      <w:bookmarkStart w:id="1298" w:name="_Toc123652473"/>
      <w:r>
        <w:t>8</w:t>
      </w:r>
      <w:r w:rsidRPr="00794952">
        <w:t>.</w:t>
      </w:r>
      <w:r>
        <w:t>2</w:t>
      </w:r>
      <w:r w:rsidRPr="00794952">
        <w:t>.2.12</w:t>
      </w:r>
      <w:r w:rsidRPr="00794952">
        <w:tab/>
        <w:t>Subscription to Changes</w:t>
      </w:r>
      <w:bookmarkEnd w:id="1291"/>
      <w:bookmarkEnd w:id="1292"/>
      <w:bookmarkEnd w:id="1293"/>
      <w:bookmarkEnd w:id="1294"/>
      <w:bookmarkEnd w:id="1295"/>
      <w:bookmarkEnd w:id="1296"/>
      <w:bookmarkEnd w:id="1297"/>
      <w:bookmarkEnd w:id="1298"/>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9" w:name="_Toc20212367"/>
      <w:bookmarkStart w:id="1300" w:name="_Toc27731722"/>
      <w:bookmarkStart w:id="1301" w:name="_Toc36127500"/>
      <w:bookmarkStart w:id="1302" w:name="_Toc45214606"/>
      <w:bookmarkStart w:id="1303" w:name="_Toc51937745"/>
      <w:bookmarkStart w:id="1304" w:name="_Toc51938054"/>
      <w:bookmarkStart w:id="1305" w:name="_Toc92291241"/>
      <w:bookmarkStart w:id="1306" w:name="_Toc123652474"/>
      <w:r w:rsidRPr="00D241C1">
        <w:t>8.3</w:t>
      </w:r>
      <w:r w:rsidRPr="00D241C1">
        <w:tab/>
        <w:t>MCPTT user profile configuration document</w:t>
      </w:r>
      <w:bookmarkEnd w:id="1299"/>
      <w:bookmarkEnd w:id="1300"/>
      <w:bookmarkEnd w:id="1301"/>
      <w:bookmarkEnd w:id="1302"/>
      <w:bookmarkEnd w:id="1303"/>
      <w:bookmarkEnd w:id="1304"/>
      <w:bookmarkEnd w:id="1305"/>
      <w:bookmarkEnd w:id="1306"/>
    </w:p>
    <w:p w14:paraId="021DA04D" w14:textId="77777777" w:rsidR="00C367E9" w:rsidRPr="00986001" w:rsidRDefault="00C367E9" w:rsidP="00C367E9">
      <w:pPr>
        <w:pStyle w:val="Heading3"/>
      </w:pPr>
      <w:bookmarkStart w:id="1307" w:name="_Toc20212368"/>
      <w:bookmarkStart w:id="1308" w:name="_Toc27731723"/>
      <w:bookmarkStart w:id="1309" w:name="_Toc36127501"/>
      <w:bookmarkStart w:id="1310" w:name="_Toc45214607"/>
      <w:bookmarkStart w:id="1311" w:name="_Toc51937746"/>
      <w:bookmarkStart w:id="1312" w:name="_Toc51938055"/>
      <w:bookmarkStart w:id="1313" w:name="_Toc92291242"/>
      <w:bookmarkStart w:id="1314" w:name="_Toc123652475"/>
      <w:r>
        <w:t>8.3.1</w:t>
      </w:r>
      <w:r>
        <w:tab/>
        <w:t>General</w:t>
      </w:r>
      <w:bookmarkEnd w:id="1307"/>
      <w:bookmarkEnd w:id="1308"/>
      <w:bookmarkEnd w:id="1309"/>
      <w:bookmarkEnd w:id="1310"/>
      <w:bookmarkEnd w:id="1311"/>
      <w:bookmarkEnd w:id="1312"/>
      <w:bookmarkEnd w:id="1313"/>
      <w:bookmarkEnd w:id="1314"/>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5" w:name="_Toc20212369"/>
      <w:bookmarkStart w:id="1316" w:name="_Toc27731724"/>
      <w:bookmarkStart w:id="1317" w:name="_Toc36127502"/>
      <w:bookmarkStart w:id="1318" w:name="_Toc45214608"/>
      <w:bookmarkStart w:id="1319" w:name="_Toc51937747"/>
      <w:bookmarkStart w:id="1320" w:name="_Toc51938056"/>
      <w:bookmarkStart w:id="1321" w:name="_Toc92291243"/>
      <w:bookmarkStart w:id="1322" w:name="MCCQCTEMPBM_00000048"/>
      <w:bookmarkStart w:id="1323" w:name="_Toc123652476"/>
      <w:r>
        <w:t>8.3.1A</w:t>
      </w:r>
      <w:r>
        <w:tab/>
        <w:t>MCPTT client access to MCPTT user profile documents</w:t>
      </w:r>
      <w:bookmarkEnd w:id="1315"/>
      <w:bookmarkEnd w:id="1316"/>
      <w:bookmarkEnd w:id="1317"/>
      <w:bookmarkEnd w:id="1318"/>
      <w:bookmarkEnd w:id="1319"/>
      <w:bookmarkEnd w:id="1320"/>
      <w:bookmarkEnd w:id="1321"/>
      <w:bookmarkEnd w:id="1323"/>
    </w:p>
    <w:bookmarkEnd w:id="1322"/>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4" w:name="_Toc20212370"/>
      <w:bookmarkStart w:id="1325" w:name="_Toc27731725"/>
      <w:bookmarkStart w:id="1326" w:name="_Toc36127503"/>
      <w:bookmarkStart w:id="1327" w:name="_Toc45214609"/>
      <w:bookmarkStart w:id="1328" w:name="_Toc51937748"/>
      <w:bookmarkStart w:id="1329" w:name="_Toc51938057"/>
      <w:bookmarkStart w:id="1330" w:name="_Toc92291244"/>
      <w:bookmarkStart w:id="1331" w:name="_Toc123652477"/>
      <w:r>
        <w:t>8.3.2</w:t>
      </w:r>
      <w:r>
        <w:tab/>
        <w:t>C</w:t>
      </w:r>
      <w:r w:rsidRPr="00986001">
        <w:t>oding</w:t>
      </w:r>
      <w:bookmarkEnd w:id="1324"/>
      <w:bookmarkEnd w:id="1325"/>
      <w:bookmarkEnd w:id="1326"/>
      <w:bookmarkEnd w:id="1327"/>
      <w:bookmarkEnd w:id="1328"/>
      <w:bookmarkEnd w:id="1329"/>
      <w:bookmarkEnd w:id="1330"/>
      <w:bookmarkEnd w:id="1331"/>
    </w:p>
    <w:p w14:paraId="37EF0E4B" w14:textId="77777777" w:rsidR="00C367E9" w:rsidRPr="0045024E" w:rsidRDefault="00C367E9" w:rsidP="00C367E9">
      <w:pPr>
        <w:pStyle w:val="Heading4"/>
      </w:pPr>
      <w:bookmarkStart w:id="1332" w:name="_Toc20212371"/>
      <w:bookmarkStart w:id="1333" w:name="_Toc27731726"/>
      <w:bookmarkStart w:id="1334" w:name="_Toc36127504"/>
      <w:bookmarkStart w:id="1335" w:name="_Toc45214610"/>
      <w:bookmarkStart w:id="1336" w:name="_Toc51937749"/>
      <w:bookmarkStart w:id="1337" w:name="_Toc51938058"/>
      <w:bookmarkStart w:id="1338" w:name="_Toc92291245"/>
      <w:bookmarkStart w:id="1339" w:name="_Toc123652478"/>
      <w:r>
        <w:t>8</w:t>
      </w:r>
      <w:r w:rsidRPr="0045024E">
        <w:t>.</w:t>
      </w:r>
      <w:r>
        <w:t>3</w:t>
      </w:r>
      <w:r w:rsidRPr="0045024E">
        <w:t>.2.1</w:t>
      </w:r>
      <w:r>
        <w:tab/>
      </w:r>
      <w:r w:rsidRPr="0045024E">
        <w:t>Structure</w:t>
      </w:r>
      <w:bookmarkEnd w:id="1332"/>
      <w:bookmarkEnd w:id="1333"/>
      <w:bookmarkEnd w:id="1334"/>
      <w:bookmarkEnd w:id="1335"/>
      <w:bookmarkEnd w:id="1336"/>
      <w:bookmarkEnd w:id="1337"/>
      <w:bookmarkEnd w:id="1338"/>
      <w:bookmarkEnd w:id="1339"/>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lastRenderedPageBreak/>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lastRenderedPageBreak/>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6FCC30B1" w:rsidR="00C806D7" w:rsidRDefault="00C806D7" w:rsidP="00C806D7">
      <w:pPr>
        <w:pStyle w:val="B3"/>
      </w:pPr>
      <w:r>
        <w:t>viii)</w:t>
      </w:r>
      <w:r>
        <w:tab/>
        <w:t>a &lt;call-forwarding-target&gt; element; and</w:t>
      </w:r>
    </w:p>
    <w:p w14:paraId="19123669" w14:textId="77777777" w:rsidR="00C806D7" w:rsidRDefault="00C806D7" w:rsidP="00C806D7">
      <w:pPr>
        <w:pStyle w:val="B3"/>
      </w:pPr>
      <w:r>
        <w:t>ix)</w:t>
      </w:r>
      <w:r>
        <w:tab/>
        <w:t>a &lt;user-max-simultaneous-authorizations&gt;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lastRenderedPageBreak/>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lastRenderedPageBreak/>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40"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3784F5B3" w14:textId="77777777" w:rsidR="00C367E9" w:rsidRDefault="00C367E9" w:rsidP="00C367E9">
      <w:pPr>
        <w:pStyle w:val="B4"/>
        <w:rPr>
          <w:lang w:eastAsia="ko-KR"/>
        </w:rPr>
      </w:pPr>
      <w:r>
        <w:rPr>
          <w:lang w:eastAsia="ko-KR"/>
        </w:rPr>
        <w:t>P)</w:t>
      </w:r>
      <w:r>
        <w:rPr>
          <w:lang w:eastAsia="ko-KR"/>
        </w:rPr>
        <w:tab/>
        <w:t>a &lt;call-forwarding-on&gt; element;</w:t>
      </w:r>
    </w:p>
    <w:p w14:paraId="02D29BE3" w14:textId="77777777" w:rsidR="00C367E9" w:rsidRDefault="00C367E9" w:rsidP="00C367E9">
      <w:pPr>
        <w:pStyle w:val="B4"/>
        <w:rPr>
          <w:lang w:eastAsia="ko-KR"/>
        </w:rPr>
      </w:pPr>
      <w:r>
        <w:rPr>
          <w:lang w:eastAsia="ko-KR"/>
        </w:rPr>
        <w:t xml:space="preserve">Q) a &lt;forward-to-functional-alias&gt; element; </w:t>
      </w:r>
    </w:p>
    <w:p w14:paraId="64B30E5B" w14:textId="77777777" w:rsidR="00C367E9" w:rsidRDefault="00C367E9" w:rsidP="00C367E9">
      <w:pPr>
        <w:pStyle w:val="B4"/>
        <w:rPr>
          <w:lang w:eastAsia="ko-KR"/>
        </w:rPr>
      </w:pPr>
      <w:r>
        <w:rPr>
          <w:lang w:eastAsia="ko-KR"/>
        </w:rPr>
        <w:t>R)</w:t>
      </w:r>
      <w:r>
        <w:rPr>
          <w:lang w:eastAsia="ko-KR"/>
        </w:rPr>
        <w:tab/>
        <w:t>an &lt;allow-call-forward-manual-input&gt; element</w:t>
      </w:r>
      <w:bookmarkEnd w:id="1340"/>
      <w:r w:rsidRPr="003D5B46">
        <w:rPr>
          <w:lang w:eastAsia="ko-KR"/>
        </w:rPr>
        <w:t>; and</w:t>
      </w:r>
    </w:p>
    <w:p w14:paraId="443AB06C" w14:textId="77777777" w:rsidR="00C367E9" w:rsidRDefault="00C367E9" w:rsidP="00C367E9">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1" w:name="_Hlk56677315"/>
      <w:r>
        <w:t xml:space="preserve">and </w:t>
      </w:r>
      <w:r w:rsidRPr="00F55217">
        <w:t xml:space="preserve">may include an &lt;anyExt&gt; element </w:t>
      </w:r>
      <w:r>
        <w:t>with</w:t>
      </w:r>
      <w:bookmarkEnd w:id="1341"/>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2" w:name="_Hlk55559946"/>
      <w:r>
        <w:t xml:space="preserve">and </w:t>
      </w:r>
      <w:r w:rsidRPr="00F55217">
        <w:t xml:space="preserve">may include an &lt;anyExt&gt; element </w:t>
      </w:r>
      <w:r>
        <w:t xml:space="preserve">with </w:t>
      </w:r>
      <w:bookmarkEnd w:id="1342"/>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3" w:name="_Hlk97309823"/>
      <w:r>
        <w:t>iii)</w:t>
      </w:r>
      <w:r>
        <w:tab/>
        <w:t>one &lt;GroupKMSURI&gt; element; and</w:t>
      </w:r>
    </w:p>
    <w:bookmarkEnd w:id="1343"/>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4" w:name="_Toc20212372"/>
      <w:bookmarkStart w:id="1345" w:name="_Toc27731727"/>
      <w:bookmarkStart w:id="1346" w:name="_Toc36127505"/>
      <w:bookmarkStart w:id="1347" w:name="_Toc45214611"/>
      <w:bookmarkStart w:id="1348" w:name="_Toc51937750"/>
      <w:bookmarkStart w:id="1349" w:name="_Toc51938059"/>
      <w:bookmarkStart w:id="1350" w:name="_Toc92291246"/>
      <w:bookmarkStart w:id="1351" w:name="_Toc123652479"/>
      <w:r>
        <w:lastRenderedPageBreak/>
        <w:t>8</w:t>
      </w:r>
      <w:r w:rsidRPr="0045024E">
        <w:t>.</w:t>
      </w:r>
      <w:r>
        <w:t>3</w:t>
      </w:r>
      <w:r w:rsidRPr="0045024E">
        <w:t>.2.2</w:t>
      </w:r>
      <w:r w:rsidRPr="0045024E">
        <w:tab/>
        <w:t>Application Unique ID</w:t>
      </w:r>
      <w:bookmarkEnd w:id="1344"/>
      <w:bookmarkEnd w:id="1345"/>
      <w:bookmarkEnd w:id="1346"/>
      <w:bookmarkEnd w:id="1347"/>
      <w:bookmarkEnd w:id="1348"/>
      <w:bookmarkEnd w:id="1349"/>
      <w:bookmarkEnd w:id="1350"/>
      <w:bookmarkEnd w:id="1351"/>
    </w:p>
    <w:p w14:paraId="5A539192" w14:textId="77777777" w:rsidR="00C367E9" w:rsidRPr="0045024E" w:rsidRDefault="00C367E9" w:rsidP="00C367E9">
      <w:bookmarkStart w:id="1352" w:name="5.1.3_XML_Schema"/>
      <w:bookmarkStart w:id="1353" w:name="5.1.4_Default_Namespace"/>
      <w:bookmarkStart w:id="1354" w:name="5.1.5_MIME_Type"/>
      <w:bookmarkStart w:id="1355" w:name="5.1.6_Validation_Constraints"/>
      <w:bookmarkStart w:id="1356" w:name="5.1.7_Data_Semantics"/>
      <w:bookmarkStart w:id="1357" w:name="5.1.8_Naming_Conventions"/>
      <w:bookmarkStart w:id="1358" w:name="5.1.9_Global_Documents"/>
      <w:bookmarkStart w:id="1359" w:name="bookmark5"/>
      <w:bookmarkStart w:id="1360" w:name="bookmark4"/>
      <w:bookmarkStart w:id="1361" w:name="bookmark3"/>
      <w:bookmarkStart w:id="1362" w:name="bookmark2"/>
      <w:bookmarkStart w:id="1363" w:name="5.1.2_Application_Unique_ID"/>
      <w:bookmarkEnd w:id="1352"/>
      <w:bookmarkEnd w:id="1353"/>
      <w:bookmarkEnd w:id="1354"/>
      <w:bookmarkEnd w:id="1355"/>
      <w:bookmarkEnd w:id="1356"/>
      <w:bookmarkEnd w:id="1357"/>
      <w:bookmarkEnd w:id="1358"/>
      <w:bookmarkEnd w:id="1359"/>
      <w:bookmarkEnd w:id="1360"/>
      <w:bookmarkEnd w:id="1361"/>
      <w:bookmarkEnd w:id="1362"/>
      <w:bookmarkEnd w:id="1363"/>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4" w:name="_Toc20212373"/>
      <w:bookmarkStart w:id="1365" w:name="_Toc27731728"/>
      <w:bookmarkStart w:id="1366" w:name="_Toc36127506"/>
      <w:bookmarkStart w:id="1367" w:name="_Toc45214612"/>
      <w:bookmarkStart w:id="1368" w:name="_Toc51937751"/>
      <w:bookmarkStart w:id="1369" w:name="_Toc51938060"/>
      <w:bookmarkStart w:id="1370" w:name="_Toc92291247"/>
      <w:bookmarkStart w:id="1371" w:name="_Toc123652480"/>
      <w:r>
        <w:t>8</w:t>
      </w:r>
      <w:r w:rsidRPr="0045024E">
        <w:t>.</w:t>
      </w:r>
      <w:r>
        <w:t>3</w:t>
      </w:r>
      <w:r w:rsidRPr="0045024E">
        <w:t>.2.3</w:t>
      </w:r>
      <w:r w:rsidRPr="0045024E">
        <w:tab/>
        <w:t>XML Schema</w:t>
      </w:r>
      <w:bookmarkEnd w:id="1364"/>
      <w:bookmarkEnd w:id="1365"/>
      <w:bookmarkEnd w:id="1366"/>
      <w:bookmarkEnd w:id="1367"/>
      <w:bookmarkEnd w:id="1368"/>
      <w:bookmarkEnd w:id="1369"/>
      <w:bookmarkEnd w:id="1370"/>
      <w:bookmarkEnd w:id="1371"/>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2" w:name="_Toc20212374"/>
      <w:bookmarkStart w:id="1373" w:name="_Toc27731729"/>
      <w:bookmarkStart w:id="1374" w:name="_Toc36127507"/>
      <w:bookmarkStart w:id="1375" w:name="_Toc45214613"/>
      <w:bookmarkStart w:id="1376" w:name="_Toc51937752"/>
      <w:bookmarkStart w:id="1377"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lastRenderedPageBreak/>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lastRenderedPageBreak/>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lastRenderedPageBreak/>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lastRenderedPageBreak/>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lastRenderedPageBreak/>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8" w:name="_Hlk97309900"/>
      <w:r>
        <w:rPr>
          <w:rFonts w:eastAsia="Courier New"/>
        </w:rPr>
        <w:t xml:space="preserve">      </w:t>
      </w:r>
      <w:r>
        <w:t>&lt;xs:element name="GroupKMSURI" type="mcpttup:EntryType"/&gt;</w:t>
      </w:r>
    </w:p>
    <w:bookmarkEnd w:id="1378"/>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lastRenderedPageBreak/>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9" w:name="_Toc92291248"/>
      <w:bookmarkStart w:id="1380" w:name="_Toc123652481"/>
      <w:r>
        <w:t>8</w:t>
      </w:r>
      <w:r w:rsidRPr="0045024E">
        <w:t>.</w:t>
      </w:r>
      <w:r>
        <w:t>3</w:t>
      </w:r>
      <w:r w:rsidRPr="0045024E">
        <w:t>.2.4</w:t>
      </w:r>
      <w:r w:rsidRPr="0045024E">
        <w:tab/>
        <w:t xml:space="preserve">Default </w:t>
      </w:r>
      <w:r>
        <w:t xml:space="preserve">Document </w:t>
      </w:r>
      <w:r w:rsidRPr="0045024E">
        <w:t>Namespace</w:t>
      </w:r>
      <w:bookmarkEnd w:id="1372"/>
      <w:bookmarkEnd w:id="1373"/>
      <w:bookmarkEnd w:id="1374"/>
      <w:bookmarkEnd w:id="1375"/>
      <w:bookmarkEnd w:id="1376"/>
      <w:bookmarkEnd w:id="1377"/>
      <w:bookmarkEnd w:id="1379"/>
      <w:bookmarkEnd w:id="1380"/>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1" w:name="_Toc20212375"/>
      <w:bookmarkStart w:id="1382" w:name="_Toc27731730"/>
      <w:bookmarkStart w:id="1383" w:name="_Toc36127508"/>
      <w:bookmarkStart w:id="1384" w:name="_Toc45214614"/>
      <w:bookmarkStart w:id="1385" w:name="_Toc51937753"/>
      <w:bookmarkStart w:id="1386" w:name="_Toc51938062"/>
      <w:bookmarkStart w:id="1387" w:name="_Toc92291249"/>
      <w:bookmarkStart w:id="1388" w:name="_Toc123652482"/>
      <w:r>
        <w:t>8</w:t>
      </w:r>
      <w:r w:rsidRPr="0045024E">
        <w:t>.</w:t>
      </w:r>
      <w:r>
        <w:t>3</w:t>
      </w:r>
      <w:r w:rsidRPr="0045024E">
        <w:t>.2.5</w:t>
      </w:r>
      <w:r w:rsidRPr="0045024E">
        <w:tab/>
        <w:t>MIME type</w:t>
      </w:r>
      <w:bookmarkEnd w:id="1381"/>
      <w:bookmarkEnd w:id="1382"/>
      <w:bookmarkEnd w:id="1383"/>
      <w:bookmarkEnd w:id="1384"/>
      <w:bookmarkEnd w:id="1385"/>
      <w:bookmarkEnd w:id="1386"/>
      <w:bookmarkEnd w:id="1387"/>
      <w:bookmarkEnd w:id="1388"/>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9" w:name="_Toc20212376"/>
      <w:bookmarkStart w:id="1390" w:name="_Toc27731731"/>
      <w:bookmarkStart w:id="1391" w:name="_Toc36127509"/>
      <w:bookmarkStart w:id="1392" w:name="_Toc45214615"/>
      <w:bookmarkStart w:id="1393" w:name="_Toc51937754"/>
      <w:bookmarkStart w:id="1394" w:name="_Toc51938063"/>
      <w:bookmarkStart w:id="1395" w:name="_Toc92291250"/>
      <w:bookmarkStart w:id="1396" w:name="_Toc123652483"/>
      <w:r>
        <w:t>8</w:t>
      </w:r>
      <w:r w:rsidRPr="0045024E">
        <w:t>.</w:t>
      </w:r>
      <w:r>
        <w:t>3</w:t>
      </w:r>
      <w:r w:rsidRPr="0045024E">
        <w:t>.2.6</w:t>
      </w:r>
      <w:r w:rsidRPr="0045024E">
        <w:tab/>
        <w:t>Validation Constraints</w:t>
      </w:r>
      <w:bookmarkEnd w:id="1389"/>
      <w:bookmarkEnd w:id="1390"/>
      <w:bookmarkEnd w:id="1391"/>
      <w:bookmarkEnd w:id="1392"/>
      <w:bookmarkEnd w:id="1393"/>
      <w:bookmarkEnd w:id="1394"/>
      <w:bookmarkEnd w:id="1395"/>
      <w:bookmarkEnd w:id="1396"/>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7" w:name="_Hlk96515437"/>
      <w:r>
        <w:t xml:space="preserve">of the &lt;MCPTTGroupInfo&gt; element </w:t>
      </w:r>
      <w:bookmarkEnd w:id="1397"/>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8" w:name="_Toc20212377"/>
      <w:bookmarkStart w:id="1399" w:name="_Toc27731732"/>
      <w:bookmarkStart w:id="1400" w:name="_Toc36127510"/>
      <w:bookmarkStart w:id="1401" w:name="_Toc45214616"/>
      <w:bookmarkStart w:id="1402" w:name="_Toc51937755"/>
      <w:bookmarkStart w:id="1403" w:name="_Toc51938064"/>
      <w:bookmarkStart w:id="1404" w:name="_Toc92291251"/>
      <w:bookmarkStart w:id="1405" w:name="_Toc123652484"/>
      <w:r>
        <w:lastRenderedPageBreak/>
        <w:t>8</w:t>
      </w:r>
      <w:r w:rsidRPr="0045024E">
        <w:t>.</w:t>
      </w:r>
      <w:r>
        <w:t>3</w:t>
      </w:r>
      <w:r w:rsidRPr="0045024E">
        <w:t>.2.7</w:t>
      </w:r>
      <w:r w:rsidRPr="0045024E">
        <w:tab/>
        <w:t>Data Semantics</w:t>
      </w:r>
      <w:bookmarkEnd w:id="1398"/>
      <w:bookmarkEnd w:id="1399"/>
      <w:bookmarkEnd w:id="1400"/>
      <w:bookmarkEnd w:id="1401"/>
      <w:bookmarkEnd w:id="1402"/>
      <w:bookmarkEnd w:id="1403"/>
      <w:bookmarkEnd w:id="1404"/>
      <w:bookmarkEnd w:id="140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06" w:name="_Hlk97309965"/>
      <w:r>
        <w:lastRenderedPageBreak/>
        <w:t>-</w:t>
      </w:r>
      <w:r>
        <w:tab/>
        <w:t xml:space="preserve">the &lt;GMS-Serv-Id&gt; element of the &lt;GroupServerInfo&gt; element of the &lt;anyExt&gt; element of the &lt;entry&gt; element of the &lt;MCPTTGroupInfo&gt; </w:t>
      </w:r>
      <w:bookmarkStart w:id="1407" w:name="_Hlk96585869"/>
      <w:r>
        <w:t xml:space="preserve">element </w:t>
      </w:r>
      <w:bookmarkStart w:id="1408" w:name="_Hlk97210410"/>
      <w:bookmarkEnd w:id="1407"/>
      <w:r>
        <w:t xml:space="preserve">of the &lt;OnNetwork&gt; element </w:t>
      </w:r>
      <w:bookmarkEnd w:id="1408"/>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09" w:name="_Hlk103861352"/>
      <w:r w:rsidR="0029761B">
        <w:t>8</w:t>
      </w:r>
      <w:bookmarkEnd w:id="1409"/>
      <w:r w:rsidR="0029761B">
        <w:t xml:space="preserve"> </w:t>
      </w:r>
      <w:r>
        <w:t xml:space="preserve">in 3GPP TS 24.483 [4]; </w:t>
      </w:r>
    </w:p>
    <w:p w14:paraId="54E9D0C9" w14:textId="1345A871" w:rsidR="00C806D7" w:rsidRDefault="00C806D7" w:rsidP="00C806D7">
      <w:pPr>
        <w:pStyle w:val="B1"/>
      </w:pPr>
      <w:bookmarkStart w:id="1410" w:name="_Hlk97310008"/>
      <w:bookmarkEnd w:id="1406"/>
      <w:r>
        <w:t>-</w:t>
      </w:r>
      <w:r>
        <w:tab/>
        <w:t xml:space="preserve">the &lt;IDMS-token-endpoint&gt; element of the &lt;GroupServerInfo&gt; element of the &lt;anyExt&gt; element of the &lt;entry&gt; element of the &lt;MCPTTGroupInfo&gt; element </w:t>
      </w:r>
      <w:bookmarkStart w:id="1411" w:name="_Hlk97281034"/>
      <w:r>
        <w:t xml:space="preserve">of the &lt;OnNetwork&gt; element </w:t>
      </w:r>
      <w:bookmarkEnd w:id="1411"/>
      <w:r>
        <w:t>contains the URI used to contact the identity management server token endpoint for the MCPTT group ID in the &lt;uri-entry&gt; element of the &lt;entry&gt; element of the &lt;MCPTTGroupInfo&gt; element and corresponds to the "IDMSToken</w:t>
      </w:r>
      <w:bookmarkStart w:id="1412" w:name="_Hlk103860690"/>
      <w:r w:rsidR="0029761B">
        <w:t>EndPoint</w:t>
      </w:r>
      <w:bookmarkEnd w:id="1412"/>
      <w:r>
        <w:t xml:space="preserve">" element of </w:t>
      </w:r>
      <w:r w:rsidR="00056BBA">
        <w:t>clause</w:t>
      </w:r>
      <w:r>
        <w:t> 5.2.</w:t>
      </w:r>
      <w:r w:rsidR="0029761B">
        <w:t>48B</w:t>
      </w:r>
      <w:bookmarkStart w:id="1413" w:name="_Hlk103861412"/>
      <w:r w:rsidR="0029761B">
        <w:t>9</w:t>
      </w:r>
      <w:bookmarkEnd w:id="1413"/>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14" w:name="_Hlk102651771"/>
      <w:r w:rsidR="0029761B">
        <w:t>Group</w:t>
      </w:r>
      <w:bookmarkEnd w:id="1414"/>
      <w:r>
        <w:t xml:space="preserve">KMSURI" element of </w:t>
      </w:r>
      <w:r w:rsidR="00056BBA">
        <w:t>clause</w:t>
      </w:r>
      <w:r>
        <w:t> 5.2.</w:t>
      </w:r>
      <w:r w:rsidR="0029761B">
        <w:t>48B1</w:t>
      </w:r>
      <w:bookmarkStart w:id="1415" w:name="_Hlk103861436"/>
      <w:r w:rsidR="0029761B">
        <w:t>0</w:t>
      </w:r>
      <w:bookmarkEnd w:id="1415"/>
      <w:r>
        <w:t xml:space="preserve"> in 3GPP TS 24.483 [4]. If the entry element is empty, the kms present in the MCS initial configuration document is used;</w:t>
      </w:r>
    </w:p>
    <w:bookmarkEnd w:id="1410"/>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16" w:name="_Hlk97310039"/>
      <w:r>
        <w:t>-</w:t>
      </w:r>
      <w:r>
        <w:tab/>
        <w:t xml:space="preserve">the &lt;GMS-Serv-Id&gt; element of the &lt;GroupServerInfo&gt; element of the &lt;anyExt&gt; element of the &lt;entry&gt; element of the &lt;MCPTTGroupInfo&gt; element </w:t>
      </w:r>
      <w:bookmarkStart w:id="1417" w:name="_Hlk97210558"/>
      <w:r>
        <w:t xml:space="preserve">of the &lt;OffNetwork&gt; element </w:t>
      </w:r>
      <w:bookmarkEnd w:id="1417"/>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18" w:name="_Hlk103861485"/>
      <w:r w:rsidR="00B6152C">
        <w:t>C</w:t>
      </w:r>
      <w:bookmarkEnd w:id="1418"/>
      <w:r w:rsidR="00B6152C">
        <w:t xml:space="preserve"> </w:t>
      </w:r>
      <w:r>
        <w:t xml:space="preserve">in 3GPP TS 24.483 [4]; </w:t>
      </w:r>
    </w:p>
    <w:p w14:paraId="61E4E399" w14:textId="26A809B0" w:rsidR="00C806D7" w:rsidRDefault="00C806D7" w:rsidP="00C806D7">
      <w:pPr>
        <w:pStyle w:val="B1"/>
      </w:pPr>
      <w:bookmarkStart w:id="1419" w:name="_Hlk97310167"/>
      <w:bookmarkEnd w:id="1416"/>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20" w:name="_Hlk103861531"/>
      <w:r w:rsidR="00B6152C">
        <w:t>D</w:t>
      </w:r>
      <w:bookmarkEnd w:id="1420"/>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21" w:name="_Hlk97310189"/>
      <w:bookmarkEnd w:id="1419"/>
      <w:r>
        <w:lastRenderedPageBreak/>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22" w:name="_Hlk102651847"/>
      <w:r w:rsidR="00F8418C">
        <w:t>Group</w:t>
      </w:r>
      <w:bookmarkEnd w:id="1422"/>
      <w:r>
        <w:t>KMSURI" element of clause 5.2.</w:t>
      </w:r>
      <w:r w:rsidR="00F8418C">
        <w:t>53</w:t>
      </w:r>
      <w:bookmarkStart w:id="1423" w:name="_Hlk103861552"/>
      <w:r w:rsidR="00F8418C">
        <w:t>E</w:t>
      </w:r>
      <w:bookmarkEnd w:id="1423"/>
      <w:r>
        <w:t xml:space="preserve"> in 3GPP TS 24.483 [4]. If the entry element is empty, the kms present in the MCS initial configuration document is used;</w:t>
      </w:r>
      <w:bookmarkEnd w:id="1421"/>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24" w:name="_Hlk71122444"/>
      <w:r>
        <w:t>call-forwarding-target</w:t>
      </w:r>
      <w:bookmarkEnd w:id="142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25" w:name="_Hlk97210665"/>
      <w:r>
        <w:t xml:space="preserve">the &lt;entry&gt; element of </w:t>
      </w:r>
      <w:bookmarkEnd w:id="142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lastRenderedPageBreak/>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26" w:name="_Hlk507537788"/>
    </w:p>
    <w:bookmarkEnd w:id="1426"/>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27" w:name="_Hlk102652578"/>
      <w:r w:rsidR="00F8418C">
        <w:t>Relative</w:t>
      </w:r>
      <w:bookmarkEnd w:id="1427"/>
      <w:r>
        <w:t>PresentationPriority" element of clause 5.2.</w:t>
      </w:r>
      <w:bookmarkStart w:id="1428" w:name="_Hlk102651925"/>
      <w:r w:rsidR="00F8418C">
        <w:t>53B</w:t>
      </w:r>
      <w:bookmarkEnd w:id="1428"/>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lastRenderedPageBreak/>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lastRenderedPageBreak/>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 xml:space="preserve">The &lt;RulesForAffiliation&gt; element within the &lt;anyExt&gt; element of the &lt;entry&gt; element within the &lt;MCPTTGroupInfo&gt; element of the &lt;OnNetwork&gt; element indicates upon a change in geographical area or a change </w:t>
      </w:r>
      <w:r>
        <w:lastRenderedPageBreak/>
        <w:t>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w:t>
      </w:r>
      <w:r>
        <w:lastRenderedPageBreak/>
        <w:t xml:space="preserve">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29" w:name="_Hlk90731671"/>
      <w:r>
        <w:t>T</w:t>
      </w:r>
      <w:r w:rsidRPr="000F24E8">
        <w:t>he &lt;</w:t>
      </w:r>
      <w:r>
        <w:t>user-</w:t>
      </w:r>
      <w:r w:rsidRPr="000F24E8">
        <w:t xml:space="preserve">max-simultaneous-authorizations&gt; element of the &lt;anyExt&gt; element </w:t>
      </w:r>
      <w:bookmarkEnd w:id="142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lastRenderedPageBreak/>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lastRenderedPageBreak/>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30"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30"/>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31" w:name="_Toc20212378"/>
      <w:bookmarkStart w:id="1432" w:name="_Toc27731733"/>
      <w:bookmarkStart w:id="1433" w:name="_Toc36127511"/>
      <w:bookmarkStart w:id="1434" w:name="_Toc45214617"/>
      <w:bookmarkStart w:id="1435" w:name="_Toc51937756"/>
      <w:bookmarkStart w:id="1436" w:name="_Toc51938065"/>
      <w:r w:rsidRPr="0045024E">
        <w:t>The &lt;</w:t>
      </w:r>
      <w:bookmarkStart w:id="1437" w:name="_Hlk57708855"/>
      <w:r w:rsidRPr="0045024E">
        <w:t>allow-</w:t>
      </w:r>
      <w:r>
        <w:t>call-transfer</w:t>
      </w:r>
      <w:bookmarkEnd w:id="1437"/>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lastRenderedPageBreak/>
        <w:t>The &lt;</w:t>
      </w:r>
      <w:bookmarkStart w:id="1438" w:name="_Hlk57708871"/>
      <w:r>
        <w:rPr>
          <w:lang w:eastAsia="ko-KR"/>
        </w:rPr>
        <w:t>allow-call-transfer-to-any</w:t>
      </w:r>
      <w:bookmarkEnd w:id="143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3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39"/>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40" w:name="_Hlk68681582"/>
      <w:r>
        <w:t>call-forwarding-on</w:t>
      </w:r>
      <w:bookmarkEnd w:id="1440"/>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41" w:name="_Hlk72756955"/>
      <w:r>
        <w:rPr>
          <w:lang w:eastAsia="ko-KR"/>
        </w:rPr>
        <w:t>to-functional-alias</w:t>
      </w:r>
      <w:bookmarkEnd w:id="144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lastRenderedPageBreak/>
        <w:t>Table </w:t>
      </w:r>
      <w:r>
        <w:rPr>
          <w:lang w:eastAsia="ko-KR"/>
        </w:rPr>
        <w:t>8.3.2.7-55</w:t>
      </w:r>
      <w:r>
        <w:t xml:space="preserve">: </w:t>
      </w:r>
      <w:r>
        <w:rPr>
          <w:lang w:eastAsia="ko-KR"/>
        </w:rPr>
        <w:t>Values of &lt;allow-call-</w:t>
      </w:r>
      <w:bookmarkStart w:id="1442" w:name="_Hlk72757041"/>
      <w:r>
        <w:rPr>
          <w:lang w:eastAsia="ko-KR"/>
        </w:rPr>
        <w:t>forward-manual-input</w:t>
      </w:r>
      <w:bookmarkEnd w:id="144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51277E3E" w14:textId="77777777" w:rsidR="00C367E9" w:rsidRPr="0045024E" w:rsidRDefault="00C367E9" w:rsidP="00C367E9">
      <w:pPr>
        <w:pStyle w:val="Heading4"/>
      </w:pPr>
      <w:bookmarkStart w:id="1443" w:name="_Toc92291252"/>
      <w:bookmarkStart w:id="1444" w:name="_Toc123652485"/>
      <w:r>
        <w:t>8</w:t>
      </w:r>
      <w:r w:rsidRPr="0045024E">
        <w:t>.</w:t>
      </w:r>
      <w:r>
        <w:t>3</w:t>
      </w:r>
      <w:r w:rsidRPr="0045024E">
        <w:t>.2.8</w:t>
      </w:r>
      <w:r w:rsidRPr="0045024E">
        <w:tab/>
        <w:t>Naming Conventions</w:t>
      </w:r>
      <w:bookmarkEnd w:id="1431"/>
      <w:bookmarkEnd w:id="1432"/>
      <w:bookmarkEnd w:id="1433"/>
      <w:bookmarkEnd w:id="1434"/>
      <w:bookmarkEnd w:id="1435"/>
      <w:bookmarkEnd w:id="1436"/>
      <w:bookmarkEnd w:id="1443"/>
      <w:bookmarkEnd w:id="1444"/>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45" w:name="_Toc20212379"/>
      <w:bookmarkStart w:id="1446" w:name="_Toc27731734"/>
      <w:bookmarkStart w:id="1447" w:name="_Toc36127512"/>
      <w:bookmarkStart w:id="1448" w:name="_Toc45214618"/>
      <w:bookmarkStart w:id="1449" w:name="_Toc51937757"/>
      <w:bookmarkStart w:id="1450" w:name="_Toc51938066"/>
      <w:bookmarkStart w:id="1451" w:name="_Toc92291253"/>
      <w:bookmarkStart w:id="1452" w:name="_Toc123652486"/>
      <w:r>
        <w:t>8</w:t>
      </w:r>
      <w:r w:rsidRPr="0045024E">
        <w:t>.</w:t>
      </w:r>
      <w:r>
        <w:t>3</w:t>
      </w:r>
      <w:r w:rsidRPr="0045024E">
        <w:t>.2.9</w:t>
      </w:r>
      <w:r w:rsidRPr="0045024E">
        <w:tab/>
        <w:t>Global documents</w:t>
      </w:r>
      <w:bookmarkEnd w:id="1445"/>
      <w:bookmarkEnd w:id="1446"/>
      <w:bookmarkEnd w:id="1447"/>
      <w:bookmarkEnd w:id="1448"/>
      <w:bookmarkEnd w:id="1449"/>
      <w:bookmarkEnd w:id="1450"/>
      <w:bookmarkEnd w:id="1451"/>
      <w:bookmarkEnd w:id="1452"/>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53" w:name="_Toc20212380"/>
      <w:bookmarkStart w:id="1454" w:name="_Toc27731735"/>
      <w:bookmarkStart w:id="1455" w:name="_Toc36127513"/>
      <w:bookmarkStart w:id="1456" w:name="_Toc45214619"/>
      <w:bookmarkStart w:id="1457" w:name="_Toc51937758"/>
      <w:bookmarkStart w:id="1458" w:name="_Toc51938067"/>
      <w:bookmarkStart w:id="1459" w:name="_Toc92291254"/>
      <w:bookmarkStart w:id="1460" w:name="_Toc123652487"/>
      <w:r>
        <w:t>8</w:t>
      </w:r>
      <w:r w:rsidRPr="0045024E">
        <w:t>.</w:t>
      </w:r>
      <w:r>
        <w:t>3</w:t>
      </w:r>
      <w:r w:rsidRPr="0045024E">
        <w:t>.2.10</w:t>
      </w:r>
      <w:r w:rsidRPr="0045024E">
        <w:tab/>
        <w:t>Resource interdependencies</w:t>
      </w:r>
      <w:bookmarkEnd w:id="1453"/>
      <w:bookmarkEnd w:id="1454"/>
      <w:bookmarkEnd w:id="1455"/>
      <w:bookmarkEnd w:id="1456"/>
      <w:bookmarkEnd w:id="1457"/>
      <w:bookmarkEnd w:id="1458"/>
      <w:bookmarkEnd w:id="1459"/>
      <w:bookmarkEnd w:id="1460"/>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61" w:name="_Toc20212381"/>
      <w:bookmarkStart w:id="1462" w:name="_Toc27731736"/>
      <w:bookmarkStart w:id="1463" w:name="_Toc36127514"/>
      <w:bookmarkStart w:id="1464" w:name="_Toc45214620"/>
      <w:bookmarkStart w:id="1465" w:name="_Toc51937759"/>
      <w:bookmarkStart w:id="1466" w:name="_Toc51938068"/>
      <w:bookmarkStart w:id="1467" w:name="_Toc92291255"/>
      <w:bookmarkStart w:id="1468" w:name="_Toc123652488"/>
      <w:r>
        <w:t>8</w:t>
      </w:r>
      <w:r w:rsidRPr="0045024E">
        <w:t>.</w:t>
      </w:r>
      <w:r>
        <w:t>3</w:t>
      </w:r>
      <w:r w:rsidRPr="0045024E">
        <w:t>.2.11</w:t>
      </w:r>
      <w:r w:rsidRPr="0045024E">
        <w:tab/>
      </w:r>
      <w:r>
        <w:t>Access Permissions</w:t>
      </w:r>
      <w:r w:rsidRPr="0045024E">
        <w:t xml:space="preserve"> Policies</w:t>
      </w:r>
      <w:bookmarkEnd w:id="1461"/>
      <w:bookmarkEnd w:id="1462"/>
      <w:bookmarkEnd w:id="1463"/>
      <w:bookmarkEnd w:id="1464"/>
      <w:bookmarkEnd w:id="1465"/>
      <w:bookmarkEnd w:id="1466"/>
      <w:bookmarkEnd w:id="1467"/>
      <w:bookmarkEnd w:id="1468"/>
    </w:p>
    <w:p w14:paraId="3232067F" w14:textId="77777777" w:rsidR="00C367E9" w:rsidRPr="0045024E" w:rsidRDefault="00C367E9" w:rsidP="00C367E9">
      <w:bookmarkStart w:id="1469" w:name="5.1.12_Subscription_to_Changes"/>
      <w:bookmarkStart w:id="1470" w:name="5.1.13_Search_Capabilities"/>
      <w:bookmarkStart w:id="1471" w:name="5.1.10_Resource_Interdependencies"/>
      <w:bookmarkStart w:id="1472" w:name="5.1.11_Authorization_Policies"/>
      <w:bookmarkEnd w:id="1469"/>
      <w:bookmarkEnd w:id="1470"/>
      <w:bookmarkEnd w:id="1471"/>
      <w:bookmarkEnd w:id="1472"/>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73" w:name="_Toc20212382"/>
      <w:bookmarkStart w:id="1474" w:name="_Toc27731737"/>
      <w:bookmarkStart w:id="1475" w:name="_Toc36127515"/>
      <w:bookmarkStart w:id="1476" w:name="_Toc45214621"/>
      <w:bookmarkStart w:id="1477" w:name="_Toc51937760"/>
      <w:bookmarkStart w:id="1478" w:name="_Toc51938069"/>
      <w:bookmarkStart w:id="1479" w:name="_Toc92291256"/>
      <w:bookmarkStart w:id="1480" w:name="_Toc123652489"/>
      <w:r>
        <w:t>8</w:t>
      </w:r>
      <w:r w:rsidRPr="0045024E">
        <w:t>.</w:t>
      </w:r>
      <w:r>
        <w:t>3</w:t>
      </w:r>
      <w:r w:rsidRPr="0045024E">
        <w:t>.2.12</w:t>
      </w:r>
      <w:r w:rsidRPr="0045024E">
        <w:tab/>
        <w:t>Subscription to Changes</w:t>
      </w:r>
      <w:bookmarkEnd w:id="1473"/>
      <w:bookmarkEnd w:id="1474"/>
      <w:bookmarkEnd w:id="1475"/>
      <w:bookmarkEnd w:id="1476"/>
      <w:bookmarkEnd w:id="1477"/>
      <w:bookmarkEnd w:id="1478"/>
      <w:bookmarkEnd w:id="1479"/>
      <w:bookmarkEnd w:id="1480"/>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81" w:name="_Toc20212383"/>
      <w:bookmarkStart w:id="1482" w:name="_Toc27731738"/>
      <w:bookmarkStart w:id="1483" w:name="_Toc36127516"/>
      <w:bookmarkStart w:id="1484" w:name="_Toc45214622"/>
      <w:bookmarkStart w:id="1485" w:name="_Toc51937761"/>
      <w:bookmarkStart w:id="1486" w:name="_Toc51938070"/>
      <w:bookmarkStart w:id="1487" w:name="_Toc92291257"/>
      <w:bookmarkStart w:id="1488" w:name="_Toc123652490"/>
      <w:r>
        <w:rPr>
          <w:lang w:val="en-US"/>
        </w:rPr>
        <w:lastRenderedPageBreak/>
        <w:t>8</w:t>
      </w:r>
      <w:r w:rsidRPr="00A65589">
        <w:rPr>
          <w:lang w:val="en-US"/>
        </w:rPr>
        <w:t>.</w:t>
      </w:r>
      <w:r>
        <w:rPr>
          <w:lang w:val="en-US"/>
        </w:rPr>
        <w:t>4</w:t>
      </w:r>
      <w:r w:rsidRPr="00A65589">
        <w:rPr>
          <w:lang w:val="en-US"/>
        </w:rPr>
        <w:tab/>
        <w:t>MCPTT service configuration document</w:t>
      </w:r>
      <w:bookmarkEnd w:id="1481"/>
      <w:bookmarkEnd w:id="1482"/>
      <w:bookmarkEnd w:id="1483"/>
      <w:bookmarkEnd w:id="1484"/>
      <w:bookmarkEnd w:id="1485"/>
      <w:bookmarkEnd w:id="1486"/>
      <w:bookmarkEnd w:id="1487"/>
      <w:bookmarkEnd w:id="1488"/>
    </w:p>
    <w:p w14:paraId="64247897" w14:textId="77777777" w:rsidR="00C367E9" w:rsidRPr="00986001" w:rsidRDefault="00C367E9" w:rsidP="00C367E9">
      <w:pPr>
        <w:pStyle w:val="Heading3"/>
      </w:pPr>
      <w:bookmarkStart w:id="1489" w:name="_Toc20212384"/>
      <w:bookmarkStart w:id="1490" w:name="_Toc27731739"/>
      <w:bookmarkStart w:id="1491" w:name="_Toc36127517"/>
      <w:bookmarkStart w:id="1492" w:name="_Toc45214623"/>
      <w:bookmarkStart w:id="1493" w:name="_Toc51937762"/>
      <w:bookmarkStart w:id="1494" w:name="_Toc51938071"/>
      <w:bookmarkStart w:id="1495" w:name="_Toc92291258"/>
      <w:bookmarkStart w:id="1496" w:name="_Toc123652491"/>
      <w:r>
        <w:t>8.4.1</w:t>
      </w:r>
      <w:r>
        <w:tab/>
        <w:t>General</w:t>
      </w:r>
      <w:bookmarkEnd w:id="1489"/>
      <w:bookmarkEnd w:id="1490"/>
      <w:bookmarkEnd w:id="1491"/>
      <w:bookmarkEnd w:id="1492"/>
      <w:bookmarkEnd w:id="1493"/>
      <w:bookmarkEnd w:id="1494"/>
      <w:bookmarkEnd w:id="1495"/>
      <w:bookmarkEnd w:id="1496"/>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97" w:name="_Toc20212385"/>
      <w:bookmarkStart w:id="1498" w:name="_Toc27731740"/>
      <w:bookmarkStart w:id="1499" w:name="_Toc36127518"/>
      <w:bookmarkStart w:id="1500" w:name="_Toc45214624"/>
      <w:bookmarkStart w:id="1501" w:name="_Toc51937763"/>
      <w:bookmarkStart w:id="1502" w:name="_Toc51938072"/>
      <w:bookmarkStart w:id="1503" w:name="_Toc92291259"/>
      <w:bookmarkStart w:id="1504" w:name="_Toc123652492"/>
      <w:r>
        <w:t>8.4.2</w:t>
      </w:r>
      <w:r>
        <w:tab/>
        <w:t>C</w:t>
      </w:r>
      <w:r w:rsidRPr="00986001">
        <w:t>oding</w:t>
      </w:r>
      <w:bookmarkEnd w:id="1497"/>
      <w:bookmarkEnd w:id="1498"/>
      <w:bookmarkEnd w:id="1499"/>
      <w:bookmarkEnd w:id="1500"/>
      <w:bookmarkEnd w:id="1501"/>
      <w:bookmarkEnd w:id="1502"/>
      <w:bookmarkEnd w:id="1503"/>
      <w:bookmarkEnd w:id="1504"/>
    </w:p>
    <w:p w14:paraId="627F452B" w14:textId="77777777" w:rsidR="00C367E9" w:rsidRPr="0019247C" w:rsidRDefault="00C367E9" w:rsidP="00C367E9">
      <w:pPr>
        <w:pStyle w:val="Heading4"/>
      </w:pPr>
      <w:bookmarkStart w:id="1505" w:name="_Toc20212386"/>
      <w:bookmarkStart w:id="1506" w:name="_Toc27731741"/>
      <w:bookmarkStart w:id="1507" w:name="_Toc36127519"/>
      <w:bookmarkStart w:id="1508" w:name="_Toc45214625"/>
      <w:bookmarkStart w:id="1509" w:name="_Toc51937764"/>
      <w:bookmarkStart w:id="1510" w:name="_Toc51938073"/>
      <w:bookmarkStart w:id="1511" w:name="_Toc92291260"/>
      <w:bookmarkStart w:id="1512" w:name="_Toc123652493"/>
      <w:r>
        <w:t>8.4.2.1</w:t>
      </w:r>
      <w:r>
        <w:tab/>
        <w:t>Structure</w:t>
      </w:r>
      <w:bookmarkEnd w:id="1505"/>
      <w:bookmarkEnd w:id="1506"/>
      <w:bookmarkEnd w:id="1507"/>
      <w:bookmarkEnd w:id="1508"/>
      <w:bookmarkEnd w:id="1509"/>
      <w:bookmarkEnd w:id="1510"/>
      <w:bookmarkEnd w:id="1511"/>
      <w:bookmarkEnd w:id="1512"/>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lastRenderedPageBreak/>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13" w:name="_Hlk71104914"/>
      <w:r>
        <w:rPr>
          <w:lang w:val="en-US"/>
        </w:rPr>
        <w:t>max-simultaneous-authorizations</w:t>
      </w:r>
      <w:bookmarkEnd w:id="1513"/>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14" w:name="_Toc20212387"/>
      <w:bookmarkStart w:id="1515" w:name="_Toc27731742"/>
      <w:bookmarkStart w:id="1516" w:name="_Toc36127520"/>
      <w:bookmarkStart w:id="1517" w:name="_Toc45214626"/>
      <w:bookmarkStart w:id="1518" w:name="_Toc51937765"/>
      <w:bookmarkStart w:id="1519" w:name="_Toc51938074"/>
      <w:bookmarkStart w:id="1520" w:name="_Toc92291261"/>
      <w:bookmarkStart w:id="1521" w:name="_Toc123652494"/>
      <w:r>
        <w:t>8.4.2.2</w:t>
      </w:r>
      <w:r w:rsidRPr="00016A64">
        <w:tab/>
      </w:r>
      <w:r>
        <w:t>Application Unique ID</w:t>
      </w:r>
      <w:bookmarkEnd w:id="1514"/>
      <w:bookmarkEnd w:id="1515"/>
      <w:bookmarkEnd w:id="1516"/>
      <w:bookmarkEnd w:id="1517"/>
      <w:bookmarkEnd w:id="1518"/>
      <w:bookmarkEnd w:id="1519"/>
      <w:bookmarkEnd w:id="1520"/>
      <w:bookmarkEnd w:id="1521"/>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22" w:name="_Toc20212388"/>
      <w:bookmarkStart w:id="1523" w:name="_Toc27731743"/>
      <w:bookmarkStart w:id="1524" w:name="_Toc36127521"/>
      <w:bookmarkStart w:id="1525" w:name="_Toc45214627"/>
      <w:bookmarkStart w:id="1526" w:name="_Toc51937766"/>
      <w:bookmarkStart w:id="1527" w:name="_Toc51938075"/>
      <w:bookmarkStart w:id="1528" w:name="_Toc92291262"/>
      <w:bookmarkStart w:id="1529" w:name="_Toc123652495"/>
      <w:r>
        <w:t>8.4</w:t>
      </w:r>
      <w:r w:rsidRPr="00345011">
        <w:t>.2.</w:t>
      </w:r>
      <w:r>
        <w:t>3</w:t>
      </w:r>
      <w:r w:rsidRPr="00345011">
        <w:tab/>
      </w:r>
      <w:r>
        <w:t>XML Schema</w:t>
      </w:r>
      <w:bookmarkEnd w:id="1522"/>
      <w:bookmarkEnd w:id="1523"/>
      <w:bookmarkEnd w:id="1524"/>
      <w:bookmarkEnd w:id="1525"/>
      <w:bookmarkEnd w:id="1526"/>
      <w:bookmarkEnd w:id="1527"/>
      <w:bookmarkEnd w:id="1528"/>
      <w:bookmarkEnd w:id="1529"/>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lastRenderedPageBreak/>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lastRenderedPageBreak/>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lastRenderedPageBreak/>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lastRenderedPageBreak/>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30" w:name="_Toc20212389"/>
      <w:bookmarkStart w:id="1531" w:name="_Toc27731744"/>
      <w:bookmarkStart w:id="1532" w:name="_Toc36127522"/>
      <w:bookmarkStart w:id="1533" w:name="_Toc45214628"/>
      <w:bookmarkStart w:id="1534" w:name="_Toc51937767"/>
      <w:bookmarkStart w:id="1535" w:name="_Toc51938076"/>
      <w:bookmarkStart w:id="1536" w:name="_Toc92291263"/>
      <w:bookmarkStart w:id="1537" w:name="_Toc123652496"/>
      <w:r>
        <w:t>8.4.2.4</w:t>
      </w:r>
      <w:r>
        <w:tab/>
        <w:t>Default Document Namespace</w:t>
      </w:r>
      <w:bookmarkEnd w:id="1530"/>
      <w:bookmarkEnd w:id="1531"/>
      <w:bookmarkEnd w:id="1532"/>
      <w:bookmarkEnd w:id="1533"/>
      <w:bookmarkEnd w:id="1534"/>
      <w:bookmarkEnd w:id="1535"/>
      <w:bookmarkEnd w:id="1536"/>
      <w:bookmarkEnd w:id="1537"/>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38" w:name="_Toc20212390"/>
      <w:bookmarkStart w:id="1539" w:name="_Toc27731745"/>
      <w:bookmarkStart w:id="1540" w:name="_Toc36127523"/>
      <w:bookmarkStart w:id="1541" w:name="_Toc45214629"/>
      <w:bookmarkStart w:id="1542" w:name="_Toc51937768"/>
      <w:bookmarkStart w:id="1543" w:name="_Toc51938077"/>
      <w:bookmarkStart w:id="1544" w:name="_Toc92291264"/>
      <w:bookmarkStart w:id="1545" w:name="_Toc123652497"/>
      <w:r>
        <w:t>8.4.2.5</w:t>
      </w:r>
      <w:r>
        <w:tab/>
        <w:t>MIME type</w:t>
      </w:r>
      <w:bookmarkEnd w:id="1538"/>
      <w:bookmarkEnd w:id="1539"/>
      <w:bookmarkEnd w:id="1540"/>
      <w:bookmarkEnd w:id="1541"/>
      <w:bookmarkEnd w:id="1542"/>
      <w:bookmarkEnd w:id="1543"/>
      <w:bookmarkEnd w:id="1544"/>
      <w:bookmarkEnd w:id="1545"/>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46" w:name="_Toc20212391"/>
      <w:bookmarkStart w:id="1547" w:name="_Toc27731746"/>
      <w:bookmarkStart w:id="1548" w:name="_Toc36127524"/>
      <w:bookmarkStart w:id="1549" w:name="_Toc45214630"/>
      <w:bookmarkStart w:id="1550" w:name="_Toc51937769"/>
      <w:bookmarkStart w:id="1551" w:name="_Toc51938078"/>
      <w:bookmarkStart w:id="1552" w:name="_Toc92291265"/>
      <w:bookmarkStart w:id="1553" w:name="_Toc123652498"/>
      <w:r>
        <w:t>8.4.2.6</w:t>
      </w:r>
      <w:r>
        <w:tab/>
        <w:t>Validation Constraints</w:t>
      </w:r>
      <w:bookmarkEnd w:id="1546"/>
      <w:bookmarkEnd w:id="1547"/>
      <w:bookmarkEnd w:id="1548"/>
      <w:bookmarkEnd w:id="1549"/>
      <w:bookmarkEnd w:id="1550"/>
      <w:bookmarkEnd w:id="1551"/>
      <w:bookmarkEnd w:id="1552"/>
      <w:bookmarkEnd w:id="1553"/>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lastRenderedPageBreak/>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54" w:name="_Toc20212392"/>
      <w:bookmarkStart w:id="1555" w:name="_Toc27731747"/>
      <w:bookmarkStart w:id="1556" w:name="_Toc36127525"/>
      <w:bookmarkStart w:id="1557" w:name="_Toc45214631"/>
      <w:bookmarkStart w:id="1558" w:name="_Toc51937770"/>
      <w:bookmarkStart w:id="1559" w:name="_Toc51938079"/>
      <w:bookmarkStart w:id="1560" w:name="_Toc92291266"/>
      <w:bookmarkStart w:id="1561" w:name="_Toc123652499"/>
      <w:r>
        <w:t>8.4.2.7</w:t>
      </w:r>
      <w:r w:rsidRPr="00345011">
        <w:tab/>
        <w:t>Data Semantics</w:t>
      </w:r>
      <w:bookmarkEnd w:id="1554"/>
      <w:bookmarkEnd w:id="1555"/>
      <w:bookmarkEnd w:id="1556"/>
      <w:bookmarkEnd w:id="1557"/>
      <w:bookmarkEnd w:id="1558"/>
      <w:bookmarkEnd w:id="1559"/>
      <w:bookmarkEnd w:id="1560"/>
      <w:bookmarkEnd w:id="156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lastRenderedPageBreak/>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lastRenderedPageBreak/>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62"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62"/>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lastRenderedPageBreak/>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63" w:name="_Toc20212393"/>
      <w:bookmarkStart w:id="1564" w:name="_Toc27731748"/>
      <w:bookmarkStart w:id="1565" w:name="_Toc36127526"/>
      <w:bookmarkStart w:id="1566" w:name="_Toc45214632"/>
      <w:bookmarkStart w:id="1567" w:name="_Toc51937771"/>
      <w:bookmarkStart w:id="1568" w:name="_Toc51938080"/>
      <w:bookmarkStart w:id="1569" w:name="_Toc92291267"/>
      <w:bookmarkStart w:id="1570" w:name="_Toc123652500"/>
      <w:r>
        <w:lastRenderedPageBreak/>
        <w:t>8.4.2.8</w:t>
      </w:r>
      <w:r>
        <w:tab/>
        <w:t>Naming Conventions</w:t>
      </w:r>
      <w:bookmarkEnd w:id="1563"/>
      <w:bookmarkEnd w:id="1564"/>
      <w:bookmarkEnd w:id="1565"/>
      <w:bookmarkEnd w:id="1566"/>
      <w:bookmarkEnd w:id="1567"/>
      <w:bookmarkEnd w:id="1568"/>
      <w:bookmarkEnd w:id="1569"/>
      <w:bookmarkEnd w:id="1570"/>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71" w:name="_Toc20212394"/>
      <w:bookmarkStart w:id="1572" w:name="_Toc27731749"/>
      <w:bookmarkStart w:id="1573" w:name="_Toc36127527"/>
      <w:bookmarkStart w:id="1574" w:name="_Toc45214633"/>
      <w:bookmarkStart w:id="1575" w:name="_Toc51937772"/>
      <w:bookmarkStart w:id="1576" w:name="_Toc51938081"/>
      <w:bookmarkStart w:id="1577" w:name="_Toc92291268"/>
      <w:bookmarkStart w:id="1578" w:name="_Toc123652501"/>
      <w:r>
        <w:t>8.4.2.9</w:t>
      </w:r>
      <w:r>
        <w:tab/>
        <w:t>Global documents</w:t>
      </w:r>
      <w:bookmarkEnd w:id="1571"/>
      <w:bookmarkEnd w:id="1572"/>
      <w:bookmarkEnd w:id="1573"/>
      <w:bookmarkEnd w:id="1574"/>
      <w:bookmarkEnd w:id="1575"/>
      <w:bookmarkEnd w:id="1576"/>
      <w:bookmarkEnd w:id="1577"/>
      <w:bookmarkEnd w:id="1578"/>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79" w:name="_Toc20212395"/>
      <w:bookmarkStart w:id="1580" w:name="_Toc27731750"/>
      <w:bookmarkStart w:id="1581" w:name="_Toc36127528"/>
      <w:bookmarkStart w:id="1582" w:name="_Toc45214634"/>
      <w:bookmarkStart w:id="1583" w:name="_Toc51937773"/>
      <w:bookmarkStart w:id="1584" w:name="_Toc51938082"/>
      <w:bookmarkStart w:id="1585" w:name="_Toc92291269"/>
      <w:bookmarkStart w:id="1586" w:name="_Toc123652502"/>
      <w:r>
        <w:t>8.4.2.10</w:t>
      </w:r>
      <w:r>
        <w:tab/>
        <w:t>Resource interdependencies</w:t>
      </w:r>
      <w:bookmarkEnd w:id="1579"/>
      <w:bookmarkEnd w:id="1580"/>
      <w:bookmarkEnd w:id="1581"/>
      <w:bookmarkEnd w:id="1582"/>
      <w:bookmarkEnd w:id="1583"/>
      <w:bookmarkEnd w:id="1584"/>
      <w:bookmarkEnd w:id="1585"/>
      <w:bookmarkEnd w:id="1586"/>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87" w:name="_Toc20212396"/>
      <w:bookmarkStart w:id="1588" w:name="_Toc27731751"/>
      <w:bookmarkStart w:id="1589" w:name="_Toc36127529"/>
      <w:bookmarkStart w:id="1590" w:name="_Toc45214635"/>
      <w:bookmarkStart w:id="1591" w:name="_Toc51937774"/>
      <w:bookmarkStart w:id="1592" w:name="_Toc51938083"/>
      <w:bookmarkStart w:id="1593" w:name="_Toc92291270"/>
      <w:bookmarkStart w:id="1594" w:name="_Toc123652503"/>
      <w:r>
        <w:t>8.4.2.11</w:t>
      </w:r>
      <w:r>
        <w:tab/>
        <w:t>Authorization Policies</w:t>
      </w:r>
      <w:bookmarkEnd w:id="1587"/>
      <w:bookmarkEnd w:id="1588"/>
      <w:bookmarkEnd w:id="1589"/>
      <w:bookmarkEnd w:id="1590"/>
      <w:bookmarkEnd w:id="1591"/>
      <w:bookmarkEnd w:id="1592"/>
      <w:bookmarkEnd w:id="1593"/>
      <w:bookmarkEnd w:id="1594"/>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95" w:name="_Toc20212397"/>
      <w:bookmarkStart w:id="1596" w:name="_Toc27731752"/>
      <w:bookmarkStart w:id="1597" w:name="_Toc36127530"/>
      <w:bookmarkStart w:id="1598" w:name="_Toc45214636"/>
      <w:bookmarkStart w:id="1599" w:name="_Toc51937775"/>
      <w:bookmarkStart w:id="1600" w:name="_Toc51938084"/>
      <w:bookmarkStart w:id="1601" w:name="_Toc92291271"/>
      <w:bookmarkStart w:id="1602" w:name="_Toc123652504"/>
      <w:r>
        <w:t>8.4.2.12</w:t>
      </w:r>
      <w:r>
        <w:tab/>
        <w:t>Subscription to Changes</w:t>
      </w:r>
      <w:bookmarkEnd w:id="1595"/>
      <w:bookmarkEnd w:id="1596"/>
      <w:bookmarkEnd w:id="1597"/>
      <w:bookmarkEnd w:id="1598"/>
      <w:bookmarkEnd w:id="1599"/>
      <w:bookmarkEnd w:id="1600"/>
      <w:bookmarkEnd w:id="1601"/>
      <w:bookmarkEnd w:id="1602"/>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03" w:name="_Toc20212398"/>
      <w:bookmarkStart w:id="1604" w:name="_Toc27731753"/>
      <w:bookmarkStart w:id="1605" w:name="_Toc36127531"/>
      <w:bookmarkStart w:id="1606" w:name="_Toc45214637"/>
      <w:bookmarkStart w:id="1607" w:name="_Toc51937776"/>
      <w:bookmarkStart w:id="1608" w:name="_Toc51938085"/>
      <w:bookmarkStart w:id="1609" w:name="_Toc92291272"/>
      <w:bookmarkStart w:id="1610" w:name="_Toc123652505"/>
      <w:r>
        <w:t>9</w:t>
      </w:r>
      <w:r w:rsidRPr="00986001">
        <w:tab/>
      </w:r>
      <w:r>
        <w:t>MCVideo configuration management documents</w:t>
      </w:r>
      <w:bookmarkEnd w:id="1603"/>
      <w:bookmarkEnd w:id="1604"/>
      <w:bookmarkEnd w:id="1605"/>
      <w:bookmarkEnd w:id="1606"/>
      <w:bookmarkEnd w:id="1607"/>
      <w:bookmarkEnd w:id="1608"/>
      <w:bookmarkEnd w:id="1609"/>
      <w:bookmarkEnd w:id="1610"/>
    </w:p>
    <w:p w14:paraId="72150635" w14:textId="77777777" w:rsidR="00C367E9" w:rsidRPr="00986001" w:rsidRDefault="00C367E9" w:rsidP="00C367E9">
      <w:pPr>
        <w:pStyle w:val="Heading2"/>
      </w:pPr>
      <w:bookmarkStart w:id="1611" w:name="_Toc20212399"/>
      <w:bookmarkStart w:id="1612" w:name="_Toc27731754"/>
      <w:bookmarkStart w:id="1613" w:name="_Toc36127532"/>
      <w:bookmarkStart w:id="1614" w:name="_Toc45214638"/>
      <w:bookmarkStart w:id="1615" w:name="_Toc51937777"/>
      <w:bookmarkStart w:id="1616" w:name="_Toc51938086"/>
      <w:bookmarkStart w:id="1617" w:name="_Toc92291273"/>
      <w:bookmarkStart w:id="1618" w:name="_Toc123652506"/>
      <w:r>
        <w:t>9</w:t>
      </w:r>
      <w:r w:rsidRPr="00986001">
        <w:t>.1</w:t>
      </w:r>
      <w:r w:rsidRPr="00986001">
        <w:tab/>
        <w:t>Introduction</w:t>
      </w:r>
      <w:bookmarkEnd w:id="1611"/>
      <w:bookmarkEnd w:id="1612"/>
      <w:bookmarkEnd w:id="1613"/>
      <w:bookmarkEnd w:id="1614"/>
      <w:bookmarkEnd w:id="1615"/>
      <w:bookmarkEnd w:id="1616"/>
      <w:bookmarkEnd w:id="1617"/>
      <w:bookmarkEnd w:id="1618"/>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19" w:name="_Toc20212400"/>
      <w:bookmarkStart w:id="1620" w:name="_Toc27731755"/>
      <w:bookmarkStart w:id="1621" w:name="_Toc36127533"/>
      <w:bookmarkStart w:id="1622" w:name="_Toc45214639"/>
      <w:bookmarkStart w:id="1623" w:name="_Toc51937778"/>
      <w:bookmarkStart w:id="1624" w:name="_Toc51938087"/>
      <w:bookmarkStart w:id="1625" w:name="_Toc92291274"/>
      <w:bookmarkStart w:id="1626" w:name="_Toc12365250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19"/>
      <w:bookmarkEnd w:id="1620"/>
      <w:bookmarkEnd w:id="1621"/>
      <w:bookmarkEnd w:id="1622"/>
      <w:bookmarkEnd w:id="1623"/>
      <w:bookmarkEnd w:id="1624"/>
      <w:bookmarkEnd w:id="1625"/>
      <w:bookmarkEnd w:id="1626"/>
    </w:p>
    <w:p w14:paraId="4D1C2324" w14:textId="77777777" w:rsidR="00C367E9" w:rsidRDefault="00C367E9" w:rsidP="00C367E9">
      <w:pPr>
        <w:pStyle w:val="Heading3"/>
      </w:pPr>
      <w:bookmarkStart w:id="1627" w:name="_Toc20212401"/>
      <w:bookmarkStart w:id="1628" w:name="_Toc27731756"/>
      <w:bookmarkStart w:id="1629" w:name="_Toc36127534"/>
      <w:bookmarkStart w:id="1630" w:name="_Toc45214640"/>
      <w:bookmarkStart w:id="1631" w:name="_Toc51937779"/>
      <w:bookmarkStart w:id="1632" w:name="_Toc51938088"/>
      <w:bookmarkStart w:id="1633" w:name="_Toc92291275"/>
      <w:bookmarkStart w:id="1634" w:name="_Toc123652508"/>
      <w:r>
        <w:t>9.2.1</w:t>
      </w:r>
      <w:r>
        <w:tab/>
        <w:t>General</w:t>
      </w:r>
      <w:bookmarkEnd w:id="1627"/>
      <w:bookmarkEnd w:id="1628"/>
      <w:bookmarkEnd w:id="1629"/>
      <w:bookmarkEnd w:id="1630"/>
      <w:bookmarkEnd w:id="1631"/>
      <w:bookmarkEnd w:id="1632"/>
      <w:bookmarkEnd w:id="1633"/>
      <w:bookmarkEnd w:id="1634"/>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lastRenderedPageBreak/>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35" w:name="_Toc20212402"/>
      <w:bookmarkStart w:id="1636" w:name="_Toc27731757"/>
      <w:bookmarkStart w:id="1637" w:name="_Toc36127535"/>
      <w:bookmarkStart w:id="1638" w:name="_Toc45214641"/>
      <w:bookmarkStart w:id="1639" w:name="_Toc51937780"/>
      <w:bookmarkStart w:id="1640" w:name="_Toc51938089"/>
      <w:bookmarkStart w:id="1641" w:name="_Toc92291276"/>
      <w:bookmarkStart w:id="1642" w:name="MCCQCTEMPBM_00000049"/>
      <w:bookmarkStart w:id="1643" w:name="_Toc123652509"/>
      <w:r>
        <w:t>9.2.1A</w:t>
      </w:r>
      <w:r>
        <w:tab/>
        <w:t>MCVideo client access to MCVideo UE configuration documents</w:t>
      </w:r>
      <w:bookmarkEnd w:id="1635"/>
      <w:bookmarkEnd w:id="1636"/>
      <w:bookmarkEnd w:id="1637"/>
      <w:bookmarkEnd w:id="1638"/>
      <w:bookmarkEnd w:id="1639"/>
      <w:bookmarkEnd w:id="1640"/>
      <w:bookmarkEnd w:id="1641"/>
      <w:bookmarkEnd w:id="1643"/>
    </w:p>
    <w:bookmarkEnd w:id="1642"/>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44" w:name="_Toc20212403"/>
      <w:bookmarkStart w:id="1645" w:name="_Toc27731758"/>
      <w:bookmarkStart w:id="1646" w:name="_Toc36127536"/>
      <w:bookmarkStart w:id="1647" w:name="_Toc45214642"/>
      <w:bookmarkStart w:id="1648" w:name="_Toc51937781"/>
      <w:bookmarkStart w:id="1649" w:name="_Toc51938090"/>
      <w:bookmarkStart w:id="1650" w:name="_Toc92291277"/>
      <w:bookmarkStart w:id="1651" w:name="_Toc123652510"/>
      <w:r>
        <w:t>9.2.2</w:t>
      </w:r>
      <w:r>
        <w:tab/>
        <w:t>C</w:t>
      </w:r>
      <w:r w:rsidRPr="00986001">
        <w:t>oding</w:t>
      </w:r>
      <w:bookmarkEnd w:id="1644"/>
      <w:bookmarkEnd w:id="1645"/>
      <w:bookmarkEnd w:id="1646"/>
      <w:bookmarkEnd w:id="1647"/>
      <w:bookmarkEnd w:id="1648"/>
      <w:bookmarkEnd w:id="1649"/>
      <w:bookmarkEnd w:id="1650"/>
      <w:bookmarkEnd w:id="1651"/>
    </w:p>
    <w:p w14:paraId="072C1A4B" w14:textId="77777777" w:rsidR="00C367E9" w:rsidRPr="0019247C" w:rsidRDefault="00C367E9" w:rsidP="00C367E9">
      <w:pPr>
        <w:pStyle w:val="Heading4"/>
      </w:pPr>
      <w:bookmarkStart w:id="1652" w:name="_Toc20212404"/>
      <w:bookmarkStart w:id="1653" w:name="_Toc27731759"/>
      <w:bookmarkStart w:id="1654" w:name="_Toc36127537"/>
      <w:bookmarkStart w:id="1655" w:name="_Toc45214643"/>
      <w:bookmarkStart w:id="1656" w:name="_Toc51937782"/>
      <w:bookmarkStart w:id="1657" w:name="_Toc51938091"/>
      <w:bookmarkStart w:id="1658" w:name="_Toc92291278"/>
      <w:bookmarkStart w:id="1659" w:name="_Toc123652511"/>
      <w:r>
        <w:t>9.2.2.1</w:t>
      </w:r>
      <w:r>
        <w:tab/>
        <w:t>Structure</w:t>
      </w:r>
      <w:bookmarkEnd w:id="1652"/>
      <w:bookmarkEnd w:id="1653"/>
      <w:bookmarkEnd w:id="1654"/>
      <w:bookmarkEnd w:id="1655"/>
      <w:bookmarkEnd w:id="1656"/>
      <w:bookmarkEnd w:id="1657"/>
      <w:bookmarkEnd w:id="1658"/>
      <w:bookmarkEnd w:id="1659"/>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lastRenderedPageBreak/>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60" w:name="_Toc20212405"/>
      <w:bookmarkStart w:id="1661" w:name="_Toc27731760"/>
      <w:bookmarkStart w:id="1662" w:name="_Toc36127538"/>
      <w:bookmarkStart w:id="1663" w:name="_Toc45214644"/>
      <w:bookmarkStart w:id="1664" w:name="_Toc51937783"/>
      <w:bookmarkStart w:id="1665" w:name="_Toc51938092"/>
      <w:bookmarkStart w:id="1666" w:name="_Toc92291279"/>
      <w:bookmarkStart w:id="1667" w:name="_Toc123652512"/>
      <w:r>
        <w:t>9</w:t>
      </w:r>
      <w:r w:rsidRPr="000B2651">
        <w:t>.</w:t>
      </w:r>
      <w:r>
        <w:t>2</w:t>
      </w:r>
      <w:r w:rsidRPr="000B2651">
        <w:t>.2.2</w:t>
      </w:r>
      <w:r w:rsidRPr="000B2651">
        <w:tab/>
        <w:t>Application Unique ID</w:t>
      </w:r>
      <w:bookmarkEnd w:id="1660"/>
      <w:bookmarkEnd w:id="1661"/>
      <w:bookmarkEnd w:id="1662"/>
      <w:bookmarkEnd w:id="1663"/>
      <w:bookmarkEnd w:id="1664"/>
      <w:bookmarkEnd w:id="1665"/>
      <w:bookmarkEnd w:id="1666"/>
      <w:bookmarkEnd w:id="1667"/>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68" w:name="_Toc20212406"/>
      <w:bookmarkStart w:id="1669" w:name="_Toc27731761"/>
      <w:bookmarkStart w:id="1670" w:name="_Toc36127539"/>
      <w:bookmarkStart w:id="1671" w:name="_Toc45214645"/>
      <w:bookmarkStart w:id="1672" w:name="_Toc51937784"/>
      <w:bookmarkStart w:id="1673" w:name="_Toc51938093"/>
      <w:bookmarkStart w:id="1674" w:name="_Toc92291280"/>
      <w:bookmarkStart w:id="1675" w:name="_Toc123652513"/>
      <w:r>
        <w:t>9</w:t>
      </w:r>
      <w:r w:rsidRPr="00F70427">
        <w:t>.</w:t>
      </w:r>
      <w:r>
        <w:t>2</w:t>
      </w:r>
      <w:r w:rsidRPr="00F70427">
        <w:t>.2.3</w:t>
      </w:r>
      <w:r w:rsidRPr="00F70427">
        <w:tab/>
        <w:t>XML Schema</w:t>
      </w:r>
      <w:bookmarkEnd w:id="1668"/>
      <w:bookmarkEnd w:id="1669"/>
      <w:bookmarkEnd w:id="1670"/>
      <w:bookmarkEnd w:id="1671"/>
      <w:bookmarkEnd w:id="1672"/>
      <w:bookmarkEnd w:id="1673"/>
      <w:bookmarkEnd w:id="1674"/>
      <w:bookmarkEnd w:id="1675"/>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lastRenderedPageBreak/>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76" w:name="_Toc20212407"/>
      <w:bookmarkStart w:id="1677" w:name="_Toc27731762"/>
      <w:bookmarkStart w:id="1678" w:name="_Toc36127540"/>
      <w:bookmarkStart w:id="1679" w:name="_Toc45214646"/>
      <w:bookmarkStart w:id="1680" w:name="_Toc51937785"/>
      <w:bookmarkStart w:id="1681" w:name="_Toc51938094"/>
      <w:bookmarkStart w:id="1682" w:name="_Toc92291281"/>
      <w:bookmarkStart w:id="1683" w:name="_Toc123652514"/>
      <w:r>
        <w:t>9</w:t>
      </w:r>
      <w:r w:rsidRPr="000B2651">
        <w:t>.</w:t>
      </w:r>
      <w:r>
        <w:t>2</w:t>
      </w:r>
      <w:r w:rsidRPr="000B2651">
        <w:t>.2.4</w:t>
      </w:r>
      <w:r w:rsidRPr="000B2651">
        <w:tab/>
        <w:t xml:space="preserve">Default </w:t>
      </w:r>
      <w:r>
        <w:t xml:space="preserve">Document </w:t>
      </w:r>
      <w:r w:rsidRPr="000B2651">
        <w:t>Namespace</w:t>
      </w:r>
      <w:bookmarkEnd w:id="1676"/>
      <w:bookmarkEnd w:id="1677"/>
      <w:bookmarkEnd w:id="1678"/>
      <w:bookmarkEnd w:id="1679"/>
      <w:bookmarkEnd w:id="1680"/>
      <w:bookmarkEnd w:id="1681"/>
      <w:bookmarkEnd w:id="1682"/>
      <w:bookmarkEnd w:id="1683"/>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84" w:name="_Toc20212408"/>
      <w:bookmarkStart w:id="1685" w:name="_Toc27731763"/>
      <w:bookmarkStart w:id="1686" w:name="_Toc36127541"/>
      <w:bookmarkStart w:id="1687" w:name="_Toc45214647"/>
      <w:bookmarkStart w:id="1688" w:name="_Toc51937786"/>
      <w:bookmarkStart w:id="1689" w:name="_Toc51938095"/>
      <w:bookmarkStart w:id="1690" w:name="_Toc92291282"/>
      <w:bookmarkStart w:id="1691" w:name="_Toc123652515"/>
      <w:r>
        <w:t>9</w:t>
      </w:r>
      <w:r w:rsidRPr="000B2651">
        <w:t>.</w:t>
      </w:r>
      <w:r>
        <w:t>2</w:t>
      </w:r>
      <w:r w:rsidRPr="000B2651">
        <w:t>.2.5</w:t>
      </w:r>
      <w:r w:rsidRPr="000B2651">
        <w:tab/>
        <w:t>MIME type</w:t>
      </w:r>
      <w:bookmarkEnd w:id="1684"/>
      <w:bookmarkEnd w:id="1685"/>
      <w:bookmarkEnd w:id="1686"/>
      <w:bookmarkEnd w:id="1687"/>
      <w:bookmarkEnd w:id="1688"/>
      <w:bookmarkEnd w:id="1689"/>
      <w:bookmarkEnd w:id="1690"/>
      <w:bookmarkEnd w:id="1691"/>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92" w:name="_Toc20212409"/>
      <w:bookmarkStart w:id="1693" w:name="_Toc27731764"/>
      <w:bookmarkStart w:id="1694" w:name="_Toc36127542"/>
      <w:bookmarkStart w:id="1695" w:name="_Toc45214648"/>
      <w:bookmarkStart w:id="1696" w:name="_Toc51937787"/>
      <w:bookmarkStart w:id="1697" w:name="_Toc51938096"/>
      <w:bookmarkStart w:id="1698" w:name="_Toc92291283"/>
      <w:bookmarkStart w:id="1699" w:name="_Toc123652516"/>
      <w:r>
        <w:t>9</w:t>
      </w:r>
      <w:r w:rsidRPr="000B2651">
        <w:t>.</w:t>
      </w:r>
      <w:r>
        <w:t>2</w:t>
      </w:r>
      <w:r w:rsidRPr="000B2651">
        <w:t>.2.6</w:t>
      </w:r>
      <w:r w:rsidRPr="000B2651">
        <w:tab/>
        <w:t>Validation Constraints</w:t>
      </w:r>
      <w:bookmarkEnd w:id="1692"/>
      <w:bookmarkEnd w:id="1693"/>
      <w:bookmarkEnd w:id="1694"/>
      <w:bookmarkEnd w:id="1695"/>
      <w:bookmarkEnd w:id="1696"/>
      <w:bookmarkEnd w:id="1697"/>
      <w:bookmarkEnd w:id="1698"/>
      <w:bookmarkEnd w:id="1699"/>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700" w:name="_Toc20212410"/>
      <w:bookmarkStart w:id="1701" w:name="_Toc27731765"/>
      <w:bookmarkStart w:id="1702" w:name="_Toc36127543"/>
      <w:bookmarkStart w:id="1703" w:name="_Toc45214649"/>
      <w:bookmarkStart w:id="1704" w:name="_Toc51937788"/>
      <w:bookmarkStart w:id="1705" w:name="_Toc51938097"/>
      <w:bookmarkStart w:id="1706" w:name="_Toc92291284"/>
      <w:bookmarkStart w:id="1707" w:name="_Toc123652517"/>
      <w:r>
        <w:t>9</w:t>
      </w:r>
      <w:r w:rsidRPr="005B303F">
        <w:t>.2.2.7</w:t>
      </w:r>
      <w:r w:rsidRPr="005B303F">
        <w:tab/>
        <w:t>Data Semantics</w:t>
      </w:r>
      <w:bookmarkEnd w:id="1700"/>
      <w:bookmarkEnd w:id="1701"/>
      <w:bookmarkEnd w:id="1702"/>
      <w:bookmarkEnd w:id="1703"/>
      <w:bookmarkEnd w:id="1704"/>
      <w:bookmarkEnd w:id="1705"/>
      <w:bookmarkEnd w:id="1706"/>
      <w:bookmarkEnd w:id="1707"/>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lastRenderedPageBreak/>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08" w:name="_Toc20212411"/>
      <w:bookmarkStart w:id="1709" w:name="_Toc27731766"/>
      <w:bookmarkStart w:id="1710" w:name="_Toc36127544"/>
      <w:bookmarkStart w:id="1711" w:name="_Toc45214650"/>
      <w:bookmarkStart w:id="1712" w:name="_Toc51937789"/>
      <w:bookmarkStart w:id="1713" w:name="_Toc51938098"/>
      <w:bookmarkStart w:id="1714" w:name="_Toc92291285"/>
      <w:bookmarkStart w:id="1715" w:name="_Toc123652518"/>
      <w:r>
        <w:t>9</w:t>
      </w:r>
      <w:r w:rsidRPr="00794952">
        <w:t>.</w:t>
      </w:r>
      <w:r>
        <w:t>2</w:t>
      </w:r>
      <w:r w:rsidRPr="00794952">
        <w:t>.2.8</w:t>
      </w:r>
      <w:r w:rsidRPr="00794952">
        <w:tab/>
        <w:t>Naming Conventions</w:t>
      </w:r>
      <w:bookmarkEnd w:id="1708"/>
      <w:bookmarkEnd w:id="1709"/>
      <w:bookmarkEnd w:id="1710"/>
      <w:bookmarkEnd w:id="1711"/>
      <w:bookmarkEnd w:id="1712"/>
      <w:bookmarkEnd w:id="1713"/>
      <w:bookmarkEnd w:id="1714"/>
      <w:bookmarkEnd w:id="1715"/>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16" w:name="_Toc20212412"/>
      <w:bookmarkStart w:id="1717" w:name="_Toc27731767"/>
      <w:bookmarkStart w:id="1718" w:name="_Toc36127545"/>
      <w:bookmarkStart w:id="1719" w:name="_Toc45214651"/>
      <w:bookmarkStart w:id="1720" w:name="_Toc51937790"/>
      <w:bookmarkStart w:id="1721" w:name="_Toc51938099"/>
      <w:bookmarkStart w:id="1722" w:name="_Toc92291286"/>
      <w:bookmarkStart w:id="1723" w:name="_Toc123652519"/>
      <w:r>
        <w:t>9</w:t>
      </w:r>
      <w:r w:rsidRPr="00794952">
        <w:t>.</w:t>
      </w:r>
      <w:r>
        <w:t>2</w:t>
      </w:r>
      <w:r w:rsidRPr="00794952">
        <w:t>.2.9</w:t>
      </w:r>
      <w:r w:rsidRPr="00794952">
        <w:tab/>
        <w:t>Global documents</w:t>
      </w:r>
      <w:bookmarkEnd w:id="1716"/>
      <w:bookmarkEnd w:id="1717"/>
      <w:bookmarkEnd w:id="1718"/>
      <w:bookmarkEnd w:id="1719"/>
      <w:bookmarkEnd w:id="1720"/>
      <w:bookmarkEnd w:id="1721"/>
      <w:bookmarkEnd w:id="1722"/>
      <w:bookmarkEnd w:id="1723"/>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24" w:name="_Toc20212413"/>
      <w:bookmarkStart w:id="1725" w:name="_Toc27731768"/>
      <w:bookmarkStart w:id="1726" w:name="_Toc36127546"/>
      <w:bookmarkStart w:id="1727" w:name="_Toc45214652"/>
      <w:bookmarkStart w:id="1728" w:name="_Toc51937791"/>
      <w:bookmarkStart w:id="1729" w:name="_Toc51938100"/>
      <w:bookmarkStart w:id="1730" w:name="_Toc92291287"/>
      <w:bookmarkStart w:id="1731" w:name="_Toc123652520"/>
      <w:r>
        <w:t>9</w:t>
      </w:r>
      <w:r w:rsidRPr="00794952">
        <w:t>.</w:t>
      </w:r>
      <w:r>
        <w:t>2</w:t>
      </w:r>
      <w:r w:rsidRPr="00794952">
        <w:t>.2.10</w:t>
      </w:r>
      <w:r w:rsidRPr="00794952">
        <w:tab/>
        <w:t>Resource interdependencies</w:t>
      </w:r>
      <w:bookmarkEnd w:id="1724"/>
      <w:bookmarkEnd w:id="1725"/>
      <w:bookmarkEnd w:id="1726"/>
      <w:bookmarkEnd w:id="1727"/>
      <w:bookmarkEnd w:id="1728"/>
      <w:bookmarkEnd w:id="1729"/>
      <w:bookmarkEnd w:id="1730"/>
      <w:bookmarkEnd w:id="1731"/>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32" w:name="_Toc20212414"/>
      <w:bookmarkStart w:id="1733" w:name="_Toc27731769"/>
      <w:bookmarkStart w:id="1734" w:name="_Toc36127547"/>
      <w:bookmarkStart w:id="1735" w:name="_Toc45214653"/>
      <w:bookmarkStart w:id="1736" w:name="_Toc51937792"/>
      <w:bookmarkStart w:id="1737" w:name="_Toc51938101"/>
      <w:bookmarkStart w:id="1738" w:name="_Toc92291288"/>
      <w:bookmarkStart w:id="1739" w:name="_Toc123652521"/>
      <w:r>
        <w:t>9</w:t>
      </w:r>
      <w:r w:rsidRPr="00794952">
        <w:t>.</w:t>
      </w:r>
      <w:r>
        <w:t>2</w:t>
      </w:r>
      <w:r w:rsidRPr="00794952">
        <w:t>.2.11</w:t>
      </w:r>
      <w:r w:rsidRPr="00794952">
        <w:tab/>
        <w:t>Authorization Policies</w:t>
      </w:r>
      <w:bookmarkEnd w:id="1732"/>
      <w:bookmarkEnd w:id="1733"/>
      <w:bookmarkEnd w:id="1734"/>
      <w:bookmarkEnd w:id="1735"/>
      <w:bookmarkEnd w:id="1736"/>
      <w:bookmarkEnd w:id="1737"/>
      <w:bookmarkEnd w:id="1738"/>
      <w:bookmarkEnd w:id="1739"/>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40" w:name="_Toc20212415"/>
      <w:bookmarkStart w:id="1741" w:name="_Toc27731770"/>
      <w:bookmarkStart w:id="1742" w:name="_Toc36127548"/>
      <w:bookmarkStart w:id="1743" w:name="_Toc45214654"/>
      <w:bookmarkStart w:id="1744" w:name="_Toc51937793"/>
      <w:bookmarkStart w:id="1745" w:name="_Toc51938102"/>
      <w:bookmarkStart w:id="1746" w:name="_Toc92291289"/>
      <w:bookmarkStart w:id="1747" w:name="_Toc123652522"/>
      <w:r>
        <w:t>9</w:t>
      </w:r>
      <w:r w:rsidRPr="00794952">
        <w:t>.</w:t>
      </w:r>
      <w:r>
        <w:t>2</w:t>
      </w:r>
      <w:r w:rsidRPr="00794952">
        <w:t>.2.12</w:t>
      </w:r>
      <w:r w:rsidRPr="00794952">
        <w:tab/>
        <w:t>Subscription to Changes</w:t>
      </w:r>
      <w:bookmarkEnd w:id="1740"/>
      <w:bookmarkEnd w:id="1741"/>
      <w:bookmarkEnd w:id="1742"/>
      <w:bookmarkEnd w:id="1743"/>
      <w:bookmarkEnd w:id="1744"/>
      <w:bookmarkEnd w:id="1745"/>
      <w:bookmarkEnd w:id="1746"/>
      <w:bookmarkEnd w:id="1747"/>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48" w:name="_Toc20212416"/>
      <w:bookmarkStart w:id="1749" w:name="_Toc27731771"/>
      <w:bookmarkStart w:id="1750" w:name="_Toc36127549"/>
      <w:bookmarkStart w:id="1751" w:name="_Toc45214655"/>
      <w:bookmarkStart w:id="1752" w:name="_Toc51937794"/>
      <w:bookmarkStart w:id="1753" w:name="_Toc51938103"/>
      <w:bookmarkStart w:id="1754" w:name="_Toc92291290"/>
      <w:bookmarkStart w:id="1755" w:name="_Toc123652523"/>
      <w:r w:rsidRPr="00123146">
        <w:t>9.3</w:t>
      </w:r>
      <w:r w:rsidRPr="00123146">
        <w:tab/>
        <w:t>MCVideo user profile configuration document</w:t>
      </w:r>
      <w:bookmarkEnd w:id="1748"/>
      <w:bookmarkEnd w:id="1749"/>
      <w:bookmarkEnd w:id="1750"/>
      <w:bookmarkEnd w:id="1751"/>
      <w:bookmarkEnd w:id="1752"/>
      <w:bookmarkEnd w:id="1753"/>
      <w:bookmarkEnd w:id="1754"/>
      <w:bookmarkEnd w:id="1755"/>
    </w:p>
    <w:p w14:paraId="5942F22E" w14:textId="77777777" w:rsidR="00C367E9" w:rsidRPr="00986001" w:rsidRDefault="00C367E9" w:rsidP="00C367E9">
      <w:pPr>
        <w:pStyle w:val="Heading3"/>
      </w:pPr>
      <w:bookmarkStart w:id="1756" w:name="_Toc20212417"/>
      <w:bookmarkStart w:id="1757" w:name="_Toc27731772"/>
      <w:bookmarkStart w:id="1758" w:name="_Toc36127550"/>
      <w:bookmarkStart w:id="1759" w:name="_Toc45214656"/>
      <w:bookmarkStart w:id="1760" w:name="_Toc51937795"/>
      <w:bookmarkStart w:id="1761" w:name="_Toc51938104"/>
      <w:bookmarkStart w:id="1762" w:name="_Toc92291291"/>
      <w:bookmarkStart w:id="1763" w:name="_Toc123652524"/>
      <w:r>
        <w:t>9.3.1</w:t>
      </w:r>
      <w:r>
        <w:tab/>
        <w:t>General</w:t>
      </w:r>
      <w:bookmarkEnd w:id="1756"/>
      <w:bookmarkEnd w:id="1757"/>
      <w:bookmarkEnd w:id="1758"/>
      <w:bookmarkEnd w:id="1759"/>
      <w:bookmarkEnd w:id="1760"/>
      <w:bookmarkEnd w:id="1761"/>
      <w:bookmarkEnd w:id="1762"/>
      <w:bookmarkEnd w:id="1763"/>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64" w:name="_Toc20212418"/>
      <w:bookmarkStart w:id="1765" w:name="_Toc27731773"/>
      <w:bookmarkStart w:id="1766" w:name="_Toc36127551"/>
      <w:bookmarkStart w:id="1767" w:name="_Toc45214657"/>
      <w:bookmarkStart w:id="1768" w:name="_Toc51937796"/>
      <w:bookmarkStart w:id="1769" w:name="_Toc51938105"/>
      <w:bookmarkStart w:id="1770" w:name="_Toc92291292"/>
      <w:bookmarkStart w:id="1771" w:name="MCCQCTEMPBM_00000050"/>
      <w:bookmarkStart w:id="1772" w:name="_Toc123652525"/>
      <w:r>
        <w:t>9.3.1A</w:t>
      </w:r>
      <w:r>
        <w:tab/>
        <w:t>MCVideo client access to MCVideo user profile documents</w:t>
      </w:r>
      <w:bookmarkEnd w:id="1764"/>
      <w:bookmarkEnd w:id="1765"/>
      <w:bookmarkEnd w:id="1766"/>
      <w:bookmarkEnd w:id="1767"/>
      <w:bookmarkEnd w:id="1768"/>
      <w:bookmarkEnd w:id="1769"/>
      <w:bookmarkEnd w:id="1770"/>
      <w:bookmarkEnd w:id="1772"/>
    </w:p>
    <w:bookmarkEnd w:id="1771"/>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73" w:name="_Toc20212419"/>
      <w:bookmarkStart w:id="1774" w:name="_Toc27731774"/>
      <w:bookmarkStart w:id="1775" w:name="_Toc36127552"/>
      <w:bookmarkStart w:id="1776" w:name="_Toc45214658"/>
      <w:bookmarkStart w:id="1777" w:name="_Toc51937797"/>
      <w:bookmarkStart w:id="1778" w:name="_Toc51938106"/>
      <w:bookmarkStart w:id="1779" w:name="_Toc92291293"/>
      <w:bookmarkStart w:id="1780" w:name="_Toc123652526"/>
      <w:r>
        <w:lastRenderedPageBreak/>
        <w:t>9.3.2</w:t>
      </w:r>
      <w:r>
        <w:tab/>
        <w:t>C</w:t>
      </w:r>
      <w:r w:rsidRPr="00986001">
        <w:t>oding</w:t>
      </w:r>
      <w:bookmarkEnd w:id="1773"/>
      <w:bookmarkEnd w:id="1774"/>
      <w:bookmarkEnd w:id="1775"/>
      <w:bookmarkEnd w:id="1776"/>
      <w:bookmarkEnd w:id="1777"/>
      <w:bookmarkEnd w:id="1778"/>
      <w:bookmarkEnd w:id="1779"/>
      <w:bookmarkEnd w:id="1780"/>
    </w:p>
    <w:p w14:paraId="32BA9D4C" w14:textId="77777777" w:rsidR="00C367E9" w:rsidRPr="0045024E" w:rsidRDefault="00C367E9" w:rsidP="00C367E9">
      <w:pPr>
        <w:pStyle w:val="Heading4"/>
      </w:pPr>
      <w:bookmarkStart w:id="1781" w:name="_Toc20212420"/>
      <w:bookmarkStart w:id="1782" w:name="_Toc27731775"/>
      <w:bookmarkStart w:id="1783" w:name="_Toc36127553"/>
      <w:bookmarkStart w:id="1784" w:name="_Toc45214659"/>
      <w:bookmarkStart w:id="1785" w:name="_Toc51937798"/>
      <w:bookmarkStart w:id="1786" w:name="_Toc51938107"/>
      <w:bookmarkStart w:id="1787" w:name="_Toc92291294"/>
      <w:bookmarkStart w:id="1788" w:name="_Toc123652527"/>
      <w:r>
        <w:t>9.3</w:t>
      </w:r>
      <w:r w:rsidRPr="0045024E">
        <w:t>.2.1</w:t>
      </w:r>
      <w:r>
        <w:tab/>
      </w:r>
      <w:r w:rsidRPr="0045024E">
        <w:t>Structure</w:t>
      </w:r>
      <w:bookmarkEnd w:id="1781"/>
      <w:bookmarkEnd w:id="1782"/>
      <w:bookmarkEnd w:id="1783"/>
      <w:bookmarkEnd w:id="1784"/>
      <w:bookmarkEnd w:id="1785"/>
      <w:bookmarkEnd w:id="1786"/>
      <w:bookmarkEnd w:id="1787"/>
      <w:bookmarkEnd w:id="1788"/>
    </w:p>
    <w:p w14:paraId="449E9FFF" w14:textId="77777777" w:rsidR="00C806D7" w:rsidRDefault="00C806D7" w:rsidP="00C806D7">
      <w:bookmarkStart w:id="1789" w:name="_Toc20212421"/>
      <w:bookmarkStart w:id="1790" w:name="_Toc27731776"/>
      <w:bookmarkStart w:id="1791" w:name="_Toc36127554"/>
      <w:bookmarkStart w:id="1792" w:name="_Toc45214660"/>
      <w:bookmarkStart w:id="1793" w:name="_Toc51937799"/>
      <w:bookmarkStart w:id="1794" w:name="_Toc51938108"/>
      <w:bookmarkStart w:id="1795"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lastRenderedPageBreak/>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96" w:name="_Hlk71209494"/>
      <w:r>
        <w:t>h)</w:t>
      </w:r>
      <w:r>
        <w:tab/>
        <w:t>may include an &lt;anyExt&gt; element;</w:t>
      </w:r>
      <w:bookmarkEnd w:id="1796"/>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97" w:name="_Hlk97310219"/>
      <w:r>
        <w:t>i)</w:t>
      </w:r>
      <w:r>
        <w:tab/>
        <w:t>an &lt;MCVideo-Group-ID&gt; element;</w:t>
      </w:r>
    </w:p>
    <w:p w14:paraId="22346A97" w14:textId="0E5754BD" w:rsidR="00C806D7" w:rsidRDefault="00C806D7" w:rsidP="00C806D7">
      <w:pPr>
        <w:pStyle w:val="B3"/>
      </w:pPr>
      <w:bookmarkStart w:id="1798" w:name="_Hlk96587528"/>
      <w:r>
        <w:t>ii)</w:t>
      </w:r>
      <w:r>
        <w:tab/>
        <w:t>an &lt;GMS-Serv-Id&gt; element;</w:t>
      </w:r>
    </w:p>
    <w:p w14:paraId="4FE9DC8D" w14:textId="2AD25966" w:rsidR="00C806D7" w:rsidRDefault="00C806D7" w:rsidP="00C806D7">
      <w:pPr>
        <w:pStyle w:val="B3"/>
      </w:pPr>
      <w:r>
        <w:t>iii)</w:t>
      </w:r>
      <w:r>
        <w:tab/>
        <w:t>an &lt;IdMS-Token-Endpoint&gt; element;</w:t>
      </w:r>
    </w:p>
    <w:bookmarkEnd w:id="1798"/>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99" w:name="_Hlk96543204"/>
      <w:r>
        <w:t>v)</w:t>
      </w:r>
      <w:r>
        <w:tab/>
        <w:t>a &lt;GroupKMSURI&gt; element;</w:t>
      </w:r>
    </w:p>
    <w:bookmarkEnd w:id="1797"/>
    <w:bookmarkEnd w:id="1799"/>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800" w:name="_Hlk71209962"/>
      <w:r>
        <w:t>h)</w:t>
      </w:r>
      <w:r>
        <w:tab/>
        <w:t>may include an &lt;anyExt&gt; element which may contain:</w:t>
      </w:r>
      <w:bookmarkEnd w:id="1800"/>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01" w:name="_Hlk97308259"/>
      <w:r>
        <w:t>i)</w:t>
      </w:r>
      <w:r>
        <w:tab/>
        <w:t>one &lt;MCVideo-Group-ID&gt; element;</w:t>
      </w:r>
    </w:p>
    <w:p w14:paraId="4AA3F215" w14:textId="1E6188EB" w:rsidR="00C806D7" w:rsidRDefault="00C806D7" w:rsidP="00C806D7">
      <w:pPr>
        <w:pStyle w:val="B3"/>
      </w:pPr>
      <w:bookmarkStart w:id="1802"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03" w:name="_Hlk71210097"/>
      <w:r>
        <w:t>v)</w:t>
      </w:r>
      <w:r>
        <w:tab/>
        <w:t>one &lt;GroupKMSURI&gt; element;</w:t>
      </w:r>
    </w:p>
    <w:bookmarkEnd w:id="1801"/>
    <w:bookmarkEnd w:id="1802"/>
    <w:bookmarkEnd w:id="1803"/>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lastRenderedPageBreak/>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lastRenderedPageBreak/>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04" w:name="_Hlk71210495"/>
      <w:r>
        <w:t>5)</w:t>
      </w:r>
      <w:r>
        <w:tab/>
        <w:t>may include an &lt;anyExt&gt; element which may contain:</w:t>
      </w:r>
      <w:bookmarkEnd w:id="1804"/>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lastRenderedPageBreak/>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05" w:name="_Toc123652528"/>
      <w:r>
        <w:t>9.3</w:t>
      </w:r>
      <w:r w:rsidRPr="0045024E">
        <w:t>.2.2</w:t>
      </w:r>
      <w:r w:rsidRPr="0045024E">
        <w:tab/>
        <w:t>Application Unique ID</w:t>
      </w:r>
      <w:bookmarkEnd w:id="1789"/>
      <w:bookmarkEnd w:id="1790"/>
      <w:bookmarkEnd w:id="1791"/>
      <w:bookmarkEnd w:id="1792"/>
      <w:bookmarkEnd w:id="1793"/>
      <w:bookmarkEnd w:id="1794"/>
      <w:bookmarkEnd w:id="1795"/>
      <w:bookmarkEnd w:id="1805"/>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06" w:name="_Toc20212422"/>
      <w:bookmarkStart w:id="1807" w:name="_Toc27731777"/>
      <w:bookmarkStart w:id="1808" w:name="_Toc36127555"/>
      <w:bookmarkStart w:id="1809" w:name="_Toc45214661"/>
      <w:bookmarkStart w:id="1810" w:name="_Toc51937800"/>
      <w:bookmarkStart w:id="1811" w:name="_Toc51938109"/>
      <w:bookmarkStart w:id="1812" w:name="_Toc92291296"/>
      <w:bookmarkStart w:id="1813" w:name="_Toc123652529"/>
      <w:r>
        <w:t>9.3</w:t>
      </w:r>
      <w:r w:rsidRPr="0045024E">
        <w:t>.2.3</w:t>
      </w:r>
      <w:r w:rsidRPr="0045024E">
        <w:tab/>
        <w:t>XML Schema</w:t>
      </w:r>
      <w:bookmarkEnd w:id="1806"/>
      <w:bookmarkEnd w:id="1807"/>
      <w:bookmarkEnd w:id="1808"/>
      <w:bookmarkEnd w:id="1809"/>
      <w:bookmarkEnd w:id="1810"/>
      <w:bookmarkEnd w:id="1811"/>
      <w:bookmarkEnd w:id="1812"/>
      <w:bookmarkEnd w:id="1813"/>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lastRenderedPageBreak/>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14"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14"/>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lastRenderedPageBreak/>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15"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15"/>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lastRenderedPageBreak/>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lastRenderedPageBreak/>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lastRenderedPageBreak/>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16"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16"/>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17"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17"/>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lastRenderedPageBreak/>
        <w:t xml:space="preserve">  </w:t>
      </w:r>
      <w:bookmarkStart w:id="1818" w:name="_Hlk71186721"/>
      <w:r>
        <w:t>&lt;xs:element name="allow-regroup" type="xs:boolean"/&gt;</w:t>
      </w:r>
    </w:p>
    <w:bookmarkEnd w:id="1818"/>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19" w:name="_Toc20212423"/>
      <w:bookmarkStart w:id="1820" w:name="_Toc27731778"/>
      <w:bookmarkStart w:id="1821" w:name="_Toc36127556"/>
      <w:bookmarkStart w:id="1822" w:name="_Toc45214662"/>
      <w:bookmarkStart w:id="1823" w:name="_Toc51937801"/>
      <w:bookmarkStart w:id="1824" w:name="_Toc51938110"/>
      <w:bookmarkStart w:id="1825" w:name="_Toc92291297"/>
      <w:bookmarkStart w:id="1826" w:name="_Toc123652530"/>
      <w:r>
        <w:t>9.3</w:t>
      </w:r>
      <w:r w:rsidRPr="0045024E">
        <w:t>.2.4</w:t>
      </w:r>
      <w:r w:rsidRPr="0045024E">
        <w:tab/>
        <w:t xml:space="preserve">Default </w:t>
      </w:r>
      <w:r>
        <w:t xml:space="preserve">Document </w:t>
      </w:r>
      <w:r w:rsidRPr="0045024E">
        <w:t>Namespace</w:t>
      </w:r>
      <w:bookmarkEnd w:id="1819"/>
      <w:bookmarkEnd w:id="1820"/>
      <w:bookmarkEnd w:id="1821"/>
      <w:bookmarkEnd w:id="1822"/>
      <w:bookmarkEnd w:id="1823"/>
      <w:bookmarkEnd w:id="1824"/>
      <w:bookmarkEnd w:id="1825"/>
      <w:bookmarkEnd w:id="1826"/>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27" w:name="_Toc20212424"/>
      <w:bookmarkStart w:id="1828" w:name="_Toc27731779"/>
      <w:bookmarkStart w:id="1829" w:name="_Toc36127557"/>
      <w:bookmarkStart w:id="1830" w:name="_Toc45214663"/>
      <w:bookmarkStart w:id="1831" w:name="_Toc51937802"/>
      <w:bookmarkStart w:id="1832" w:name="_Toc51938111"/>
      <w:bookmarkStart w:id="1833" w:name="_Toc92291298"/>
      <w:bookmarkStart w:id="1834" w:name="_Toc123652531"/>
      <w:r>
        <w:t>9.3</w:t>
      </w:r>
      <w:r w:rsidRPr="0045024E">
        <w:t>.2.5</w:t>
      </w:r>
      <w:r w:rsidRPr="0045024E">
        <w:tab/>
        <w:t>MIME type</w:t>
      </w:r>
      <w:bookmarkEnd w:id="1827"/>
      <w:bookmarkEnd w:id="1828"/>
      <w:bookmarkEnd w:id="1829"/>
      <w:bookmarkEnd w:id="1830"/>
      <w:bookmarkEnd w:id="1831"/>
      <w:bookmarkEnd w:id="1832"/>
      <w:bookmarkEnd w:id="1833"/>
      <w:bookmarkEnd w:id="1834"/>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35" w:name="_Toc20212425"/>
      <w:bookmarkStart w:id="1836" w:name="_Toc27731780"/>
      <w:bookmarkStart w:id="1837" w:name="_Toc36127558"/>
      <w:bookmarkStart w:id="1838" w:name="_Toc45214664"/>
      <w:bookmarkStart w:id="1839" w:name="_Toc51937803"/>
      <w:bookmarkStart w:id="1840" w:name="_Toc51938112"/>
      <w:bookmarkStart w:id="1841" w:name="_Toc92291299"/>
      <w:bookmarkStart w:id="1842" w:name="_Toc123652532"/>
      <w:r>
        <w:t>9.3</w:t>
      </w:r>
      <w:r w:rsidRPr="0045024E">
        <w:t>.2.6</w:t>
      </w:r>
      <w:r w:rsidRPr="0045024E">
        <w:tab/>
        <w:t>Validation Constraints</w:t>
      </w:r>
      <w:bookmarkEnd w:id="1835"/>
      <w:bookmarkEnd w:id="1836"/>
      <w:bookmarkEnd w:id="1837"/>
      <w:bookmarkEnd w:id="1838"/>
      <w:bookmarkEnd w:id="1839"/>
      <w:bookmarkEnd w:id="1840"/>
      <w:bookmarkEnd w:id="1841"/>
      <w:bookmarkEnd w:id="1842"/>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43"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43"/>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w:t>
      </w:r>
      <w:r w:rsidRPr="00847E44">
        <w:lastRenderedPageBreak/>
        <w:t xml:space="preserve">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44" w:name="_Toc20212426"/>
      <w:bookmarkStart w:id="1845" w:name="_Toc27731781"/>
      <w:bookmarkStart w:id="1846" w:name="_Toc36127559"/>
      <w:bookmarkStart w:id="1847" w:name="_Toc45214665"/>
      <w:bookmarkStart w:id="1848" w:name="_Toc51937804"/>
      <w:bookmarkStart w:id="1849" w:name="_Toc51938113"/>
      <w:bookmarkStart w:id="1850" w:name="_Toc92291300"/>
      <w:bookmarkStart w:id="1851" w:name="_Toc123652533"/>
      <w:r>
        <w:t>9.3</w:t>
      </w:r>
      <w:r w:rsidRPr="0045024E">
        <w:t>.2.7</w:t>
      </w:r>
      <w:r w:rsidRPr="0045024E">
        <w:tab/>
        <w:t>Data Semantics</w:t>
      </w:r>
      <w:bookmarkEnd w:id="1844"/>
      <w:bookmarkEnd w:id="1845"/>
      <w:bookmarkEnd w:id="1846"/>
      <w:bookmarkEnd w:id="1847"/>
      <w:bookmarkEnd w:id="1848"/>
      <w:bookmarkEnd w:id="1849"/>
      <w:bookmarkEnd w:id="1850"/>
      <w:bookmarkEnd w:id="1851"/>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52" w:name="_Hlk96586627"/>
      <w:r>
        <w:t>-</w:t>
      </w:r>
      <w:r>
        <w:tab/>
      </w:r>
      <w:bookmarkStart w:id="1853" w:name="_Hlk96587831"/>
      <w:r>
        <w:t>the &lt;GroupKMSURI&gt; element of the &lt;MCVideoGroupInfo&gt; element of the &lt;OnNetwork&gt; element contains the URI</w:t>
      </w:r>
      <w:bookmarkEnd w:id="1853"/>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54" w:name="_Hlk96587939"/>
      <w:r>
        <w:lastRenderedPageBreak/>
        <w:t>-</w:t>
      </w:r>
      <w:r>
        <w:tab/>
        <w:t xml:space="preserve">the &lt;GroupKMSURI&gt; element </w:t>
      </w:r>
      <w:bookmarkStart w:id="1855" w:name="_Hlk96584622"/>
      <w:r>
        <w:t xml:space="preserve">of the &lt;MCVideoGroupInfo&gt; element </w:t>
      </w:r>
      <w:bookmarkEnd w:id="1855"/>
      <w:r>
        <w:t>of the &lt;OffNetwork&gt;</w:t>
      </w:r>
      <w:bookmarkEnd w:id="1854"/>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52"/>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56"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56"/>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lastRenderedPageBreak/>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lastRenderedPageBreak/>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57" w:name="_Hlk480224509"/>
      <w:r>
        <w:t>MaxAffiliationsN</w:t>
      </w:r>
      <w:bookmarkEnd w:id="1857"/>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lastRenderedPageBreak/>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lastRenderedPageBreak/>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lastRenderedPageBreak/>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lastRenderedPageBreak/>
        <w:t>ii)</w:t>
      </w:r>
      <w:r>
        <w:tab/>
        <w:t>'LocallyDetermined' and the MCVideo user has no currently selected MCVideo user.</w:t>
      </w:r>
    </w:p>
    <w:p w14:paraId="52D7F22D" w14:textId="77777777" w:rsidR="00540491" w:rsidRDefault="00540491" w:rsidP="00540491">
      <w:bookmarkStart w:id="1858" w:name="_Hlk90731984"/>
      <w:r>
        <w:t xml:space="preserve">The &lt;user-max-simultaneous-authorizations&gt; element of the &lt;anyExt&gt; element </w:t>
      </w:r>
      <w:bookmarkEnd w:id="1858"/>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1D654CF9" w14:textId="77777777" w:rsidR="00C367E9" w:rsidRDefault="00C367E9" w:rsidP="00C367E9"/>
    <w:p w14:paraId="5246A94C" w14:textId="77777777" w:rsidR="00C367E9" w:rsidRPr="0045024E" w:rsidRDefault="00C367E9" w:rsidP="00C367E9">
      <w:pPr>
        <w:pStyle w:val="Heading4"/>
      </w:pPr>
      <w:bookmarkStart w:id="1859" w:name="_Toc20212427"/>
      <w:bookmarkStart w:id="1860" w:name="_Toc27731782"/>
      <w:bookmarkStart w:id="1861" w:name="_Toc36127560"/>
      <w:bookmarkStart w:id="1862" w:name="_Toc45214666"/>
      <w:bookmarkStart w:id="1863" w:name="_Toc51937805"/>
      <w:bookmarkStart w:id="1864" w:name="_Toc51938114"/>
      <w:bookmarkStart w:id="1865" w:name="_Toc92291301"/>
      <w:bookmarkStart w:id="1866" w:name="_Toc123652534"/>
      <w:r>
        <w:t>9.3</w:t>
      </w:r>
      <w:r w:rsidRPr="0045024E">
        <w:t>.2.8</w:t>
      </w:r>
      <w:r w:rsidRPr="0045024E">
        <w:tab/>
        <w:t>Naming Conventions</w:t>
      </w:r>
      <w:bookmarkEnd w:id="1859"/>
      <w:bookmarkEnd w:id="1860"/>
      <w:bookmarkEnd w:id="1861"/>
      <w:bookmarkEnd w:id="1862"/>
      <w:bookmarkEnd w:id="1863"/>
      <w:bookmarkEnd w:id="1864"/>
      <w:bookmarkEnd w:id="1865"/>
      <w:bookmarkEnd w:id="1866"/>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67" w:name="_Toc20212428"/>
      <w:bookmarkStart w:id="1868" w:name="_Toc27731783"/>
      <w:bookmarkStart w:id="1869" w:name="_Toc36127561"/>
      <w:bookmarkStart w:id="1870" w:name="_Toc45214667"/>
      <w:bookmarkStart w:id="1871" w:name="_Toc51937806"/>
      <w:bookmarkStart w:id="1872" w:name="_Toc51938115"/>
      <w:bookmarkStart w:id="1873" w:name="_Toc92291302"/>
      <w:bookmarkStart w:id="1874" w:name="_Toc123652535"/>
      <w:r>
        <w:t>9.3</w:t>
      </w:r>
      <w:r w:rsidRPr="0045024E">
        <w:t>.2.9</w:t>
      </w:r>
      <w:r w:rsidRPr="0045024E">
        <w:tab/>
        <w:t>Global documents</w:t>
      </w:r>
      <w:bookmarkEnd w:id="1867"/>
      <w:bookmarkEnd w:id="1868"/>
      <w:bookmarkEnd w:id="1869"/>
      <w:bookmarkEnd w:id="1870"/>
      <w:bookmarkEnd w:id="1871"/>
      <w:bookmarkEnd w:id="1872"/>
      <w:bookmarkEnd w:id="1873"/>
      <w:bookmarkEnd w:id="1874"/>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75" w:name="_Toc20212429"/>
      <w:bookmarkStart w:id="1876" w:name="_Toc27731784"/>
      <w:bookmarkStart w:id="1877" w:name="_Toc36127562"/>
      <w:bookmarkStart w:id="1878" w:name="_Toc45214668"/>
      <w:bookmarkStart w:id="1879" w:name="_Toc51937807"/>
      <w:bookmarkStart w:id="1880" w:name="_Toc51938116"/>
      <w:bookmarkStart w:id="1881" w:name="_Toc92291303"/>
      <w:bookmarkStart w:id="1882" w:name="_Toc123652536"/>
      <w:r>
        <w:t>9.3</w:t>
      </w:r>
      <w:r w:rsidRPr="0045024E">
        <w:t>.2.10</w:t>
      </w:r>
      <w:r w:rsidRPr="0045024E">
        <w:tab/>
        <w:t>Resource interdependencies</w:t>
      </w:r>
      <w:bookmarkEnd w:id="1875"/>
      <w:bookmarkEnd w:id="1876"/>
      <w:bookmarkEnd w:id="1877"/>
      <w:bookmarkEnd w:id="1878"/>
      <w:bookmarkEnd w:id="1879"/>
      <w:bookmarkEnd w:id="1880"/>
      <w:bookmarkEnd w:id="1881"/>
      <w:bookmarkEnd w:id="1882"/>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83" w:name="_Toc20212430"/>
      <w:bookmarkStart w:id="1884" w:name="_Toc27731785"/>
      <w:bookmarkStart w:id="1885" w:name="_Toc36127563"/>
      <w:bookmarkStart w:id="1886" w:name="_Toc45214669"/>
      <w:bookmarkStart w:id="1887" w:name="_Toc51937808"/>
      <w:bookmarkStart w:id="1888" w:name="_Toc51938117"/>
      <w:bookmarkStart w:id="1889" w:name="_Toc92291304"/>
      <w:bookmarkStart w:id="1890" w:name="_Toc123652537"/>
      <w:r>
        <w:t>9.3</w:t>
      </w:r>
      <w:r w:rsidRPr="0045024E">
        <w:t>.2.11</w:t>
      </w:r>
      <w:r w:rsidRPr="0045024E">
        <w:tab/>
      </w:r>
      <w:r>
        <w:t>Access Permissions</w:t>
      </w:r>
      <w:r w:rsidRPr="0045024E">
        <w:t xml:space="preserve"> Policies</w:t>
      </w:r>
      <w:bookmarkEnd w:id="1883"/>
      <w:bookmarkEnd w:id="1884"/>
      <w:bookmarkEnd w:id="1885"/>
      <w:bookmarkEnd w:id="1886"/>
      <w:bookmarkEnd w:id="1887"/>
      <w:bookmarkEnd w:id="1888"/>
      <w:bookmarkEnd w:id="1889"/>
      <w:bookmarkEnd w:id="1890"/>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91" w:name="_Toc20212431"/>
      <w:bookmarkStart w:id="1892" w:name="_Toc27731786"/>
      <w:bookmarkStart w:id="1893" w:name="_Toc36127564"/>
      <w:bookmarkStart w:id="1894" w:name="_Toc45214670"/>
      <w:bookmarkStart w:id="1895" w:name="_Toc51937809"/>
      <w:bookmarkStart w:id="1896" w:name="_Toc51938118"/>
      <w:bookmarkStart w:id="1897" w:name="_Toc92291305"/>
      <w:bookmarkStart w:id="1898" w:name="_Toc123652538"/>
      <w:r>
        <w:t>9.3</w:t>
      </w:r>
      <w:r w:rsidRPr="0045024E">
        <w:t>.2.12</w:t>
      </w:r>
      <w:r w:rsidRPr="0045024E">
        <w:tab/>
        <w:t>Subscription to Changes</w:t>
      </w:r>
      <w:bookmarkEnd w:id="1891"/>
      <w:bookmarkEnd w:id="1892"/>
      <w:bookmarkEnd w:id="1893"/>
      <w:bookmarkEnd w:id="1894"/>
      <w:bookmarkEnd w:id="1895"/>
      <w:bookmarkEnd w:id="1896"/>
      <w:bookmarkEnd w:id="1897"/>
      <w:bookmarkEnd w:id="1898"/>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99" w:name="_Toc20212432"/>
      <w:bookmarkStart w:id="1900" w:name="_Toc27731787"/>
      <w:bookmarkStart w:id="1901" w:name="_Toc36127565"/>
      <w:bookmarkStart w:id="1902" w:name="_Toc45214671"/>
      <w:bookmarkStart w:id="1903" w:name="_Toc51937810"/>
      <w:bookmarkStart w:id="1904" w:name="_Toc51938119"/>
      <w:bookmarkStart w:id="1905" w:name="_Toc92291306"/>
      <w:bookmarkStart w:id="1906" w:name="_Toc123652539"/>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99"/>
      <w:bookmarkEnd w:id="1900"/>
      <w:bookmarkEnd w:id="1901"/>
      <w:bookmarkEnd w:id="1902"/>
      <w:bookmarkEnd w:id="1903"/>
      <w:bookmarkEnd w:id="1904"/>
      <w:bookmarkEnd w:id="1905"/>
      <w:bookmarkEnd w:id="1906"/>
    </w:p>
    <w:p w14:paraId="48E0D09C" w14:textId="77777777" w:rsidR="00C367E9" w:rsidRPr="00986001" w:rsidRDefault="00C367E9" w:rsidP="00C367E9">
      <w:pPr>
        <w:pStyle w:val="Heading3"/>
      </w:pPr>
      <w:bookmarkStart w:id="1907" w:name="_Toc20212433"/>
      <w:bookmarkStart w:id="1908" w:name="_Toc27731788"/>
      <w:bookmarkStart w:id="1909" w:name="_Toc36127566"/>
      <w:bookmarkStart w:id="1910" w:name="_Toc45214672"/>
      <w:bookmarkStart w:id="1911" w:name="_Toc51937811"/>
      <w:bookmarkStart w:id="1912" w:name="_Toc51938120"/>
      <w:bookmarkStart w:id="1913" w:name="_Toc92291307"/>
      <w:bookmarkStart w:id="1914" w:name="_Toc123652540"/>
      <w:r>
        <w:t>9.4.1</w:t>
      </w:r>
      <w:r>
        <w:tab/>
        <w:t>General</w:t>
      </w:r>
      <w:bookmarkEnd w:id="1907"/>
      <w:bookmarkEnd w:id="1908"/>
      <w:bookmarkEnd w:id="1909"/>
      <w:bookmarkEnd w:id="1910"/>
      <w:bookmarkEnd w:id="1911"/>
      <w:bookmarkEnd w:id="1912"/>
      <w:bookmarkEnd w:id="1913"/>
      <w:bookmarkEnd w:id="1914"/>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15" w:name="_Toc20212434"/>
      <w:bookmarkStart w:id="1916" w:name="_Toc27731789"/>
      <w:bookmarkStart w:id="1917" w:name="_Toc36127567"/>
      <w:bookmarkStart w:id="1918" w:name="_Toc45214673"/>
      <w:bookmarkStart w:id="1919" w:name="_Toc51937812"/>
      <w:bookmarkStart w:id="1920" w:name="_Toc51938121"/>
      <w:bookmarkStart w:id="1921" w:name="_Toc92291308"/>
      <w:bookmarkStart w:id="1922" w:name="_Toc123652541"/>
      <w:r>
        <w:t>9.4.2</w:t>
      </w:r>
      <w:r>
        <w:tab/>
        <w:t>C</w:t>
      </w:r>
      <w:r w:rsidRPr="00986001">
        <w:t>oding</w:t>
      </w:r>
      <w:bookmarkEnd w:id="1915"/>
      <w:bookmarkEnd w:id="1916"/>
      <w:bookmarkEnd w:id="1917"/>
      <w:bookmarkEnd w:id="1918"/>
      <w:bookmarkEnd w:id="1919"/>
      <w:bookmarkEnd w:id="1920"/>
      <w:bookmarkEnd w:id="1921"/>
      <w:bookmarkEnd w:id="1922"/>
    </w:p>
    <w:p w14:paraId="0CAAEB41" w14:textId="77777777" w:rsidR="00C367E9" w:rsidRPr="0019247C" w:rsidRDefault="00C367E9" w:rsidP="00C367E9">
      <w:pPr>
        <w:pStyle w:val="Heading4"/>
      </w:pPr>
      <w:bookmarkStart w:id="1923" w:name="_Toc20212435"/>
      <w:bookmarkStart w:id="1924" w:name="_Toc27731790"/>
      <w:bookmarkStart w:id="1925" w:name="_Toc36127568"/>
      <w:bookmarkStart w:id="1926" w:name="_Toc45214674"/>
      <w:bookmarkStart w:id="1927" w:name="_Toc51937813"/>
      <w:bookmarkStart w:id="1928" w:name="_Toc51938122"/>
      <w:bookmarkStart w:id="1929" w:name="_Toc92291309"/>
      <w:bookmarkStart w:id="1930" w:name="_Toc123652542"/>
      <w:r>
        <w:t>9.4.2.1</w:t>
      </w:r>
      <w:r>
        <w:tab/>
        <w:t>Structure</w:t>
      </w:r>
      <w:bookmarkEnd w:id="1923"/>
      <w:bookmarkEnd w:id="1924"/>
      <w:bookmarkEnd w:id="1925"/>
      <w:bookmarkEnd w:id="1926"/>
      <w:bookmarkEnd w:id="1927"/>
      <w:bookmarkEnd w:id="1928"/>
      <w:bookmarkEnd w:id="1929"/>
      <w:bookmarkEnd w:id="1930"/>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lastRenderedPageBreak/>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31" w:name="_Toc20212436"/>
      <w:bookmarkStart w:id="1932" w:name="_Toc27731791"/>
      <w:bookmarkStart w:id="1933" w:name="_Toc36127569"/>
      <w:bookmarkStart w:id="1934" w:name="_Toc45214675"/>
      <w:bookmarkStart w:id="1935" w:name="_Toc51937814"/>
      <w:bookmarkStart w:id="1936" w:name="_Toc51938123"/>
      <w:bookmarkStart w:id="1937" w:name="_Toc92291310"/>
      <w:bookmarkStart w:id="1938" w:name="_Toc123652543"/>
      <w:r>
        <w:t>9.4.2.2</w:t>
      </w:r>
      <w:r w:rsidRPr="00016A64">
        <w:tab/>
      </w:r>
      <w:r>
        <w:t>Application Unique ID</w:t>
      </w:r>
      <w:bookmarkEnd w:id="1931"/>
      <w:bookmarkEnd w:id="1932"/>
      <w:bookmarkEnd w:id="1933"/>
      <w:bookmarkEnd w:id="1934"/>
      <w:bookmarkEnd w:id="1935"/>
      <w:bookmarkEnd w:id="1936"/>
      <w:bookmarkEnd w:id="1937"/>
      <w:bookmarkEnd w:id="1938"/>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39" w:name="_Toc20212437"/>
      <w:bookmarkStart w:id="1940" w:name="_Toc27731792"/>
      <w:bookmarkStart w:id="1941" w:name="_Toc36127570"/>
      <w:bookmarkStart w:id="1942" w:name="_Toc45214676"/>
      <w:bookmarkStart w:id="1943" w:name="_Toc51937815"/>
      <w:bookmarkStart w:id="1944" w:name="_Toc51938124"/>
      <w:bookmarkStart w:id="1945" w:name="_Toc92291311"/>
      <w:bookmarkStart w:id="1946" w:name="_Toc123652544"/>
      <w:r>
        <w:t>9.4</w:t>
      </w:r>
      <w:r w:rsidRPr="00345011">
        <w:t>.2.</w:t>
      </w:r>
      <w:r>
        <w:t>3</w:t>
      </w:r>
      <w:r w:rsidRPr="00345011">
        <w:tab/>
      </w:r>
      <w:r>
        <w:t>XML Schema</w:t>
      </w:r>
      <w:bookmarkEnd w:id="1939"/>
      <w:bookmarkEnd w:id="1940"/>
      <w:bookmarkEnd w:id="1941"/>
      <w:bookmarkEnd w:id="1942"/>
      <w:bookmarkEnd w:id="1943"/>
      <w:bookmarkEnd w:id="1944"/>
      <w:bookmarkEnd w:id="1945"/>
      <w:bookmarkEnd w:id="1946"/>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lastRenderedPageBreak/>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lastRenderedPageBreak/>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lastRenderedPageBreak/>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47" w:name="_Toc20212438"/>
      <w:bookmarkStart w:id="1948" w:name="_Toc27731793"/>
      <w:bookmarkStart w:id="1949" w:name="_Toc36127571"/>
      <w:bookmarkStart w:id="1950" w:name="_Toc45214677"/>
      <w:bookmarkStart w:id="1951" w:name="_Toc51937816"/>
      <w:bookmarkStart w:id="1952" w:name="_Toc51938125"/>
      <w:bookmarkStart w:id="1953" w:name="_Toc92291312"/>
      <w:bookmarkStart w:id="1954" w:name="_Toc123652545"/>
      <w:r>
        <w:t>9.4.2.4</w:t>
      </w:r>
      <w:r>
        <w:tab/>
        <w:t>Default Document Namespace</w:t>
      </w:r>
      <w:bookmarkEnd w:id="1947"/>
      <w:bookmarkEnd w:id="1948"/>
      <w:bookmarkEnd w:id="1949"/>
      <w:bookmarkEnd w:id="1950"/>
      <w:bookmarkEnd w:id="1951"/>
      <w:bookmarkEnd w:id="1952"/>
      <w:bookmarkEnd w:id="1953"/>
      <w:bookmarkEnd w:id="1954"/>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55" w:name="_Toc20212439"/>
      <w:bookmarkStart w:id="1956" w:name="_Toc27731794"/>
      <w:bookmarkStart w:id="1957" w:name="_Toc36127572"/>
      <w:bookmarkStart w:id="1958" w:name="_Toc45214678"/>
      <w:bookmarkStart w:id="1959" w:name="_Toc51937817"/>
      <w:bookmarkStart w:id="1960" w:name="_Toc51938126"/>
      <w:bookmarkStart w:id="1961" w:name="_Toc92291313"/>
      <w:bookmarkStart w:id="1962" w:name="_Toc123652546"/>
      <w:r>
        <w:t>9.4.2.5</w:t>
      </w:r>
      <w:r>
        <w:tab/>
        <w:t>MIME type</w:t>
      </w:r>
      <w:bookmarkEnd w:id="1955"/>
      <w:bookmarkEnd w:id="1956"/>
      <w:bookmarkEnd w:id="1957"/>
      <w:bookmarkEnd w:id="1958"/>
      <w:bookmarkEnd w:id="1959"/>
      <w:bookmarkEnd w:id="1960"/>
      <w:bookmarkEnd w:id="1961"/>
      <w:bookmarkEnd w:id="1962"/>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63" w:name="_Toc20212440"/>
      <w:bookmarkStart w:id="1964" w:name="_Toc27731795"/>
      <w:bookmarkStart w:id="1965" w:name="_Toc36127573"/>
      <w:bookmarkStart w:id="1966" w:name="_Toc45214679"/>
      <w:bookmarkStart w:id="1967" w:name="_Toc51937818"/>
      <w:bookmarkStart w:id="1968" w:name="_Toc51938127"/>
      <w:bookmarkStart w:id="1969" w:name="_Toc92291314"/>
      <w:bookmarkStart w:id="1970" w:name="_Toc123652547"/>
      <w:r>
        <w:t>9.4.2.6</w:t>
      </w:r>
      <w:r>
        <w:tab/>
        <w:t>Validation Constraints</w:t>
      </w:r>
      <w:bookmarkEnd w:id="1963"/>
      <w:bookmarkEnd w:id="1964"/>
      <w:bookmarkEnd w:id="1965"/>
      <w:bookmarkEnd w:id="1966"/>
      <w:bookmarkEnd w:id="1967"/>
      <w:bookmarkEnd w:id="1968"/>
      <w:bookmarkEnd w:id="1969"/>
      <w:bookmarkEnd w:id="1970"/>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lastRenderedPageBreak/>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71" w:name="_Toc20212441"/>
      <w:bookmarkStart w:id="1972" w:name="_Toc27731796"/>
      <w:bookmarkStart w:id="1973" w:name="_Toc36127574"/>
      <w:bookmarkStart w:id="1974" w:name="_Toc45214680"/>
      <w:bookmarkStart w:id="1975" w:name="_Toc51937819"/>
      <w:bookmarkStart w:id="1976" w:name="_Toc51938128"/>
      <w:bookmarkStart w:id="1977" w:name="_Toc92291315"/>
      <w:bookmarkStart w:id="1978" w:name="_Toc123652548"/>
      <w:r>
        <w:t>9.4.2.7</w:t>
      </w:r>
      <w:r w:rsidRPr="00345011">
        <w:tab/>
        <w:t>Data Semantics</w:t>
      </w:r>
      <w:bookmarkEnd w:id="1971"/>
      <w:bookmarkEnd w:id="1972"/>
      <w:bookmarkEnd w:id="1973"/>
      <w:bookmarkEnd w:id="1974"/>
      <w:bookmarkEnd w:id="1975"/>
      <w:bookmarkEnd w:id="1976"/>
      <w:bookmarkEnd w:id="1977"/>
      <w:bookmarkEnd w:id="1978"/>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lastRenderedPageBreak/>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79" w:name="_Toc20212442"/>
      <w:bookmarkStart w:id="1980" w:name="_Toc27731797"/>
      <w:bookmarkStart w:id="1981" w:name="_Toc36127575"/>
      <w:bookmarkStart w:id="1982" w:name="_Toc45214681"/>
      <w:bookmarkStart w:id="1983" w:name="_Toc51937820"/>
      <w:bookmarkStart w:id="1984" w:name="_Toc51938129"/>
      <w:bookmarkStart w:id="1985" w:name="_Toc92291316"/>
      <w:bookmarkStart w:id="1986" w:name="_Toc123652549"/>
      <w:r>
        <w:t>9.4.2.8</w:t>
      </w:r>
      <w:r>
        <w:tab/>
        <w:t>Naming Conventions</w:t>
      </w:r>
      <w:bookmarkEnd w:id="1979"/>
      <w:bookmarkEnd w:id="1980"/>
      <w:bookmarkEnd w:id="1981"/>
      <w:bookmarkEnd w:id="1982"/>
      <w:bookmarkEnd w:id="1983"/>
      <w:bookmarkEnd w:id="1984"/>
      <w:bookmarkEnd w:id="1985"/>
      <w:bookmarkEnd w:id="1986"/>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87" w:name="_Toc20212443"/>
      <w:bookmarkStart w:id="1988" w:name="_Toc27731798"/>
      <w:bookmarkStart w:id="1989" w:name="_Toc36127576"/>
      <w:bookmarkStart w:id="1990" w:name="_Toc45214682"/>
      <w:bookmarkStart w:id="1991" w:name="_Toc51937821"/>
      <w:bookmarkStart w:id="1992" w:name="_Toc51938130"/>
      <w:bookmarkStart w:id="1993" w:name="_Toc92291317"/>
      <w:bookmarkStart w:id="1994" w:name="_Toc123652550"/>
      <w:r>
        <w:t>9.4.2.9</w:t>
      </w:r>
      <w:r>
        <w:tab/>
        <w:t>Global documents</w:t>
      </w:r>
      <w:bookmarkEnd w:id="1987"/>
      <w:bookmarkEnd w:id="1988"/>
      <w:bookmarkEnd w:id="1989"/>
      <w:bookmarkEnd w:id="1990"/>
      <w:bookmarkEnd w:id="1991"/>
      <w:bookmarkEnd w:id="1992"/>
      <w:bookmarkEnd w:id="1993"/>
      <w:bookmarkEnd w:id="1994"/>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w:t>
      </w:r>
      <w:r>
        <w:lastRenderedPageBreak/>
        <w:t xml:space="preserve">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95" w:name="_Toc20212444"/>
      <w:bookmarkStart w:id="1996" w:name="_Toc27731799"/>
      <w:bookmarkStart w:id="1997" w:name="_Toc36127577"/>
      <w:bookmarkStart w:id="1998" w:name="_Toc45214683"/>
      <w:bookmarkStart w:id="1999" w:name="_Toc51937822"/>
      <w:bookmarkStart w:id="2000" w:name="_Toc51938131"/>
      <w:bookmarkStart w:id="2001" w:name="_Toc92291318"/>
      <w:bookmarkStart w:id="2002" w:name="_Toc123652551"/>
      <w:r>
        <w:t>9.4.2.10</w:t>
      </w:r>
      <w:r>
        <w:tab/>
        <w:t>Resource interdependencies</w:t>
      </w:r>
      <w:bookmarkEnd w:id="1995"/>
      <w:bookmarkEnd w:id="1996"/>
      <w:bookmarkEnd w:id="1997"/>
      <w:bookmarkEnd w:id="1998"/>
      <w:bookmarkEnd w:id="1999"/>
      <w:bookmarkEnd w:id="2000"/>
      <w:bookmarkEnd w:id="2001"/>
      <w:bookmarkEnd w:id="2002"/>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03" w:name="_Toc20212445"/>
      <w:bookmarkStart w:id="2004" w:name="_Toc27731800"/>
      <w:bookmarkStart w:id="2005" w:name="_Toc36127578"/>
      <w:bookmarkStart w:id="2006" w:name="_Toc45214684"/>
      <w:bookmarkStart w:id="2007" w:name="_Toc51937823"/>
      <w:bookmarkStart w:id="2008" w:name="_Toc51938132"/>
      <w:bookmarkStart w:id="2009" w:name="_Toc92291319"/>
      <w:bookmarkStart w:id="2010" w:name="_Toc123652552"/>
      <w:r>
        <w:t>9.4.2.11</w:t>
      </w:r>
      <w:r>
        <w:tab/>
        <w:t>Authorization Policies</w:t>
      </w:r>
      <w:bookmarkEnd w:id="2003"/>
      <w:bookmarkEnd w:id="2004"/>
      <w:bookmarkEnd w:id="2005"/>
      <w:bookmarkEnd w:id="2006"/>
      <w:bookmarkEnd w:id="2007"/>
      <w:bookmarkEnd w:id="2008"/>
      <w:bookmarkEnd w:id="2009"/>
      <w:bookmarkEnd w:id="2010"/>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11" w:name="_Toc20212446"/>
      <w:bookmarkStart w:id="2012" w:name="_Toc27731801"/>
      <w:bookmarkStart w:id="2013" w:name="_Toc36127579"/>
      <w:bookmarkStart w:id="2014" w:name="_Toc45214685"/>
      <w:bookmarkStart w:id="2015" w:name="_Toc51937824"/>
      <w:bookmarkStart w:id="2016" w:name="_Toc51938133"/>
      <w:bookmarkStart w:id="2017" w:name="_Toc92291320"/>
      <w:bookmarkStart w:id="2018" w:name="_Toc123652553"/>
      <w:r>
        <w:t>9.4.2.12</w:t>
      </w:r>
      <w:r>
        <w:tab/>
        <w:t>Subscription to Changes</w:t>
      </w:r>
      <w:bookmarkEnd w:id="2011"/>
      <w:bookmarkEnd w:id="2012"/>
      <w:bookmarkEnd w:id="2013"/>
      <w:bookmarkEnd w:id="2014"/>
      <w:bookmarkEnd w:id="2015"/>
      <w:bookmarkEnd w:id="2016"/>
      <w:bookmarkEnd w:id="2017"/>
      <w:bookmarkEnd w:id="2018"/>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19" w:name="_Toc20212447"/>
      <w:bookmarkStart w:id="2020" w:name="_Toc27731802"/>
      <w:bookmarkStart w:id="2021" w:name="_Toc36127580"/>
      <w:bookmarkStart w:id="2022" w:name="_Toc45214686"/>
      <w:bookmarkStart w:id="2023" w:name="_Toc51937825"/>
      <w:bookmarkStart w:id="2024" w:name="_Toc51938134"/>
      <w:bookmarkStart w:id="2025" w:name="_Toc92291321"/>
      <w:bookmarkStart w:id="2026" w:name="_Toc123652554"/>
      <w:r w:rsidRPr="00073326">
        <w:rPr>
          <w:lang w:val="en-US"/>
        </w:rPr>
        <w:t>10</w:t>
      </w:r>
      <w:r w:rsidRPr="00073326">
        <w:rPr>
          <w:lang w:val="en-US"/>
        </w:rPr>
        <w:tab/>
        <w:t>MCData configuration management documents</w:t>
      </w:r>
      <w:bookmarkEnd w:id="2019"/>
      <w:bookmarkEnd w:id="2020"/>
      <w:bookmarkEnd w:id="2021"/>
      <w:bookmarkEnd w:id="2022"/>
      <w:bookmarkEnd w:id="2023"/>
      <w:bookmarkEnd w:id="2024"/>
      <w:bookmarkEnd w:id="2025"/>
      <w:bookmarkEnd w:id="2026"/>
    </w:p>
    <w:p w14:paraId="7C0C1781" w14:textId="77777777" w:rsidR="00C367E9" w:rsidRPr="00986001" w:rsidRDefault="00C367E9" w:rsidP="00C367E9">
      <w:pPr>
        <w:pStyle w:val="Heading2"/>
      </w:pPr>
      <w:bookmarkStart w:id="2027" w:name="_Toc20212448"/>
      <w:bookmarkStart w:id="2028" w:name="_Toc27731803"/>
      <w:bookmarkStart w:id="2029" w:name="_Toc36127581"/>
      <w:bookmarkStart w:id="2030" w:name="_Toc45214687"/>
      <w:bookmarkStart w:id="2031" w:name="_Toc51937826"/>
      <w:bookmarkStart w:id="2032" w:name="_Toc51938135"/>
      <w:bookmarkStart w:id="2033" w:name="_Toc92291322"/>
      <w:bookmarkStart w:id="2034" w:name="_Toc123652555"/>
      <w:r>
        <w:t>10</w:t>
      </w:r>
      <w:r w:rsidRPr="00986001">
        <w:t>.1</w:t>
      </w:r>
      <w:r w:rsidRPr="00986001">
        <w:tab/>
        <w:t>Introduction</w:t>
      </w:r>
      <w:bookmarkEnd w:id="2027"/>
      <w:bookmarkEnd w:id="2028"/>
      <w:bookmarkEnd w:id="2029"/>
      <w:bookmarkEnd w:id="2030"/>
      <w:bookmarkEnd w:id="2031"/>
      <w:bookmarkEnd w:id="2032"/>
      <w:bookmarkEnd w:id="2033"/>
      <w:bookmarkEnd w:id="2034"/>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35" w:name="_Toc20212449"/>
      <w:bookmarkStart w:id="2036" w:name="_Toc27731804"/>
      <w:bookmarkStart w:id="2037" w:name="_Toc36127582"/>
      <w:bookmarkStart w:id="2038" w:name="_Toc45214688"/>
      <w:bookmarkStart w:id="2039" w:name="_Toc51937827"/>
      <w:bookmarkStart w:id="2040" w:name="_Toc51938136"/>
      <w:bookmarkStart w:id="2041" w:name="_Toc92291323"/>
      <w:bookmarkStart w:id="2042" w:name="_Toc123652556"/>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35"/>
      <w:bookmarkEnd w:id="2036"/>
      <w:bookmarkEnd w:id="2037"/>
      <w:bookmarkEnd w:id="2038"/>
      <w:bookmarkEnd w:id="2039"/>
      <w:bookmarkEnd w:id="2040"/>
      <w:bookmarkEnd w:id="2041"/>
      <w:bookmarkEnd w:id="2042"/>
    </w:p>
    <w:p w14:paraId="3978A0CD" w14:textId="77777777" w:rsidR="00C367E9" w:rsidRPr="00986001" w:rsidRDefault="00C367E9" w:rsidP="00C367E9">
      <w:pPr>
        <w:pStyle w:val="Heading3"/>
      </w:pPr>
      <w:bookmarkStart w:id="2043" w:name="_Toc20212450"/>
      <w:bookmarkStart w:id="2044" w:name="_Toc27731805"/>
      <w:bookmarkStart w:id="2045" w:name="_Toc36127583"/>
      <w:bookmarkStart w:id="2046" w:name="_Toc45214689"/>
      <w:bookmarkStart w:id="2047" w:name="_Toc51937828"/>
      <w:bookmarkStart w:id="2048" w:name="_Toc51938137"/>
      <w:bookmarkStart w:id="2049" w:name="_Toc92291324"/>
      <w:bookmarkStart w:id="2050" w:name="_Toc123652557"/>
      <w:r>
        <w:t>10.2.1</w:t>
      </w:r>
      <w:r>
        <w:tab/>
        <w:t>General</w:t>
      </w:r>
      <w:bookmarkEnd w:id="2043"/>
      <w:bookmarkEnd w:id="2044"/>
      <w:bookmarkEnd w:id="2045"/>
      <w:bookmarkEnd w:id="2046"/>
      <w:bookmarkEnd w:id="2047"/>
      <w:bookmarkEnd w:id="2048"/>
      <w:bookmarkEnd w:id="2049"/>
      <w:bookmarkEnd w:id="2050"/>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w:t>
      </w:r>
      <w:r>
        <w:lastRenderedPageBreak/>
        <w:t xml:space="preserve">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51" w:name="_Toc20212451"/>
      <w:bookmarkStart w:id="2052" w:name="_Toc27731806"/>
      <w:bookmarkStart w:id="2053" w:name="_Toc36127584"/>
      <w:bookmarkStart w:id="2054" w:name="_Toc45214690"/>
      <w:bookmarkStart w:id="2055" w:name="_Toc51937829"/>
      <w:bookmarkStart w:id="2056" w:name="_Toc51938138"/>
      <w:bookmarkStart w:id="2057" w:name="_Toc92291325"/>
      <w:bookmarkStart w:id="2058" w:name="MCCQCTEMPBM_00000051"/>
      <w:bookmarkStart w:id="2059" w:name="_Toc123652558"/>
      <w:r>
        <w:t>10.2.1A</w:t>
      </w:r>
      <w:r>
        <w:tab/>
        <w:t>MCData client access to MCData UE configuration documents</w:t>
      </w:r>
      <w:bookmarkEnd w:id="2051"/>
      <w:bookmarkEnd w:id="2052"/>
      <w:bookmarkEnd w:id="2053"/>
      <w:bookmarkEnd w:id="2054"/>
      <w:bookmarkEnd w:id="2055"/>
      <w:bookmarkEnd w:id="2056"/>
      <w:bookmarkEnd w:id="2057"/>
      <w:bookmarkEnd w:id="2059"/>
    </w:p>
    <w:bookmarkEnd w:id="2058"/>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60" w:name="_Toc20212452"/>
      <w:bookmarkStart w:id="2061" w:name="_Toc27731807"/>
      <w:bookmarkStart w:id="2062" w:name="_Toc36127585"/>
      <w:bookmarkStart w:id="2063" w:name="_Toc45214691"/>
      <w:bookmarkStart w:id="2064" w:name="_Toc51937830"/>
      <w:bookmarkStart w:id="2065" w:name="_Toc51938139"/>
      <w:bookmarkStart w:id="2066" w:name="_Toc92291326"/>
      <w:bookmarkStart w:id="2067" w:name="_Toc123652559"/>
      <w:r>
        <w:t>10.2.2</w:t>
      </w:r>
      <w:r>
        <w:tab/>
        <w:t>C</w:t>
      </w:r>
      <w:r w:rsidRPr="00986001">
        <w:t>oding</w:t>
      </w:r>
      <w:bookmarkEnd w:id="2060"/>
      <w:bookmarkEnd w:id="2061"/>
      <w:bookmarkEnd w:id="2062"/>
      <w:bookmarkEnd w:id="2063"/>
      <w:bookmarkEnd w:id="2064"/>
      <w:bookmarkEnd w:id="2065"/>
      <w:bookmarkEnd w:id="2066"/>
      <w:bookmarkEnd w:id="2067"/>
    </w:p>
    <w:p w14:paraId="4F8DE04A" w14:textId="77777777" w:rsidR="00C367E9" w:rsidRPr="0019247C" w:rsidRDefault="00C367E9" w:rsidP="00C367E9">
      <w:pPr>
        <w:pStyle w:val="Heading4"/>
      </w:pPr>
      <w:bookmarkStart w:id="2068" w:name="_Toc20212453"/>
      <w:bookmarkStart w:id="2069" w:name="_Toc27731808"/>
      <w:bookmarkStart w:id="2070" w:name="_Toc36127586"/>
      <w:bookmarkStart w:id="2071" w:name="_Toc45214692"/>
      <w:bookmarkStart w:id="2072" w:name="_Toc51937831"/>
      <w:bookmarkStart w:id="2073" w:name="_Toc51938140"/>
      <w:bookmarkStart w:id="2074" w:name="_Toc92291327"/>
      <w:bookmarkStart w:id="2075" w:name="_Toc123652560"/>
      <w:r>
        <w:t>10.2.2.1</w:t>
      </w:r>
      <w:r>
        <w:tab/>
        <w:t>Structure</w:t>
      </w:r>
      <w:bookmarkEnd w:id="2068"/>
      <w:bookmarkEnd w:id="2069"/>
      <w:bookmarkEnd w:id="2070"/>
      <w:bookmarkEnd w:id="2071"/>
      <w:bookmarkEnd w:id="2072"/>
      <w:bookmarkEnd w:id="2073"/>
      <w:bookmarkEnd w:id="2074"/>
      <w:bookmarkEnd w:id="2075"/>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lastRenderedPageBreak/>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76" w:name="_Toc20212454"/>
      <w:bookmarkStart w:id="2077" w:name="_Toc27731809"/>
      <w:bookmarkStart w:id="2078" w:name="_Toc36127587"/>
      <w:bookmarkStart w:id="2079" w:name="_Toc45214693"/>
      <w:bookmarkStart w:id="2080" w:name="_Toc51937832"/>
      <w:bookmarkStart w:id="2081" w:name="_Toc51938141"/>
      <w:bookmarkStart w:id="2082" w:name="_Toc92291328"/>
      <w:bookmarkStart w:id="2083" w:name="_Toc123652561"/>
      <w:r>
        <w:t>10</w:t>
      </w:r>
      <w:r w:rsidRPr="000B2651">
        <w:t>.</w:t>
      </w:r>
      <w:r>
        <w:t>2</w:t>
      </w:r>
      <w:r w:rsidRPr="000B2651">
        <w:t>.2.2</w:t>
      </w:r>
      <w:r w:rsidRPr="000B2651">
        <w:tab/>
        <w:t>Application Unique ID</w:t>
      </w:r>
      <w:bookmarkEnd w:id="2076"/>
      <w:bookmarkEnd w:id="2077"/>
      <w:bookmarkEnd w:id="2078"/>
      <w:bookmarkEnd w:id="2079"/>
      <w:bookmarkEnd w:id="2080"/>
      <w:bookmarkEnd w:id="2081"/>
      <w:bookmarkEnd w:id="2082"/>
      <w:bookmarkEnd w:id="2083"/>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84" w:name="_Toc20212455"/>
      <w:bookmarkStart w:id="2085" w:name="_Toc27731810"/>
      <w:bookmarkStart w:id="2086" w:name="_Toc36127588"/>
      <w:bookmarkStart w:id="2087" w:name="_Toc45214694"/>
      <w:bookmarkStart w:id="2088" w:name="_Toc51937833"/>
      <w:bookmarkStart w:id="2089" w:name="_Toc51938142"/>
      <w:bookmarkStart w:id="2090" w:name="_Toc92291329"/>
      <w:bookmarkStart w:id="2091" w:name="_Toc123652562"/>
      <w:r>
        <w:t>10</w:t>
      </w:r>
      <w:r w:rsidRPr="00F70427">
        <w:t>.</w:t>
      </w:r>
      <w:r>
        <w:t>2</w:t>
      </w:r>
      <w:r w:rsidRPr="00F70427">
        <w:t>.2.3</w:t>
      </w:r>
      <w:r w:rsidRPr="00F70427">
        <w:tab/>
        <w:t>XML Schema</w:t>
      </w:r>
      <w:bookmarkEnd w:id="2084"/>
      <w:bookmarkEnd w:id="2085"/>
      <w:bookmarkEnd w:id="2086"/>
      <w:bookmarkEnd w:id="2087"/>
      <w:bookmarkEnd w:id="2088"/>
      <w:bookmarkEnd w:id="2089"/>
      <w:bookmarkEnd w:id="2090"/>
      <w:bookmarkEnd w:id="2091"/>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lastRenderedPageBreak/>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lastRenderedPageBreak/>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92" w:name="_Toc20212456"/>
      <w:bookmarkStart w:id="2093" w:name="_Toc27731811"/>
      <w:bookmarkStart w:id="2094" w:name="_Toc36127589"/>
      <w:bookmarkStart w:id="2095" w:name="_Toc45214695"/>
      <w:bookmarkStart w:id="2096" w:name="_Toc51937834"/>
      <w:bookmarkStart w:id="2097" w:name="_Toc51938143"/>
      <w:bookmarkStart w:id="2098" w:name="_Toc92291330"/>
      <w:bookmarkStart w:id="2099" w:name="_Toc123652563"/>
      <w:r>
        <w:t>10</w:t>
      </w:r>
      <w:r w:rsidRPr="000B2651">
        <w:t>.</w:t>
      </w:r>
      <w:r>
        <w:t>2</w:t>
      </w:r>
      <w:r w:rsidRPr="000B2651">
        <w:t>.2.4</w:t>
      </w:r>
      <w:r w:rsidRPr="000B2651">
        <w:tab/>
        <w:t xml:space="preserve">Default </w:t>
      </w:r>
      <w:r>
        <w:t xml:space="preserve">Document </w:t>
      </w:r>
      <w:r w:rsidRPr="000B2651">
        <w:t>Namespace</w:t>
      </w:r>
      <w:bookmarkEnd w:id="2092"/>
      <w:bookmarkEnd w:id="2093"/>
      <w:bookmarkEnd w:id="2094"/>
      <w:bookmarkEnd w:id="2095"/>
      <w:bookmarkEnd w:id="2096"/>
      <w:bookmarkEnd w:id="2097"/>
      <w:bookmarkEnd w:id="2098"/>
      <w:bookmarkEnd w:id="2099"/>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100" w:name="_Toc20212457"/>
      <w:bookmarkStart w:id="2101" w:name="_Toc27731812"/>
      <w:bookmarkStart w:id="2102" w:name="_Toc36127590"/>
      <w:bookmarkStart w:id="2103" w:name="_Toc45214696"/>
      <w:bookmarkStart w:id="2104" w:name="_Toc51937835"/>
      <w:bookmarkStart w:id="2105" w:name="_Toc51938144"/>
      <w:bookmarkStart w:id="2106" w:name="_Toc92291331"/>
      <w:bookmarkStart w:id="2107" w:name="_Toc123652564"/>
      <w:r>
        <w:t>10</w:t>
      </w:r>
      <w:r w:rsidRPr="000B2651">
        <w:t>.</w:t>
      </w:r>
      <w:r>
        <w:t>2</w:t>
      </w:r>
      <w:r w:rsidRPr="000B2651">
        <w:t>.2.5</w:t>
      </w:r>
      <w:r w:rsidRPr="000B2651">
        <w:tab/>
        <w:t>MIME type</w:t>
      </w:r>
      <w:bookmarkEnd w:id="2100"/>
      <w:bookmarkEnd w:id="2101"/>
      <w:bookmarkEnd w:id="2102"/>
      <w:bookmarkEnd w:id="2103"/>
      <w:bookmarkEnd w:id="2104"/>
      <w:bookmarkEnd w:id="2105"/>
      <w:bookmarkEnd w:id="2106"/>
      <w:bookmarkEnd w:id="2107"/>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08" w:name="_Toc20212458"/>
      <w:bookmarkStart w:id="2109" w:name="_Toc27731813"/>
      <w:bookmarkStart w:id="2110" w:name="_Toc36127591"/>
      <w:bookmarkStart w:id="2111" w:name="_Toc45214697"/>
      <w:bookmarkStart w:id="2112" w:name="_Toc51937836"/>
      <w:bookmarkStart w:id="2113" w:name="_Toc51938145"/>
      <w:bookmarkStart w:id="2114" w:name="_Toc92291332"/>
      <w:bookmarkStart w:id="2115" w:name="_Toc123652565"/>
      <w:r>
        <w:t>10</w:t>
      </w:r>
      <w:r w:rsidRPr="000B2651">
        <w:t>.</w:t>
      </w:r>
      <w:r>
        <w:t>2</w:t>
      </w:r>
      <w:r w:rsidRPr="000B2651">
        <w:t>.2.6</w:t>
      </w:r>
      <w:r w:rsidRPr="000B2651">
        <w:tab/>
        <w:t>Validation Constraints</w:t>
      </w:r>
      <w:bookmarkEnd w:id="2108"/>
      <w:bookmarkEnd w:id="2109"/>
      <w:bookmarkEnd w:id="2110"/>
      <w:bookmarkEnd w:id="2111"/>
      <w:bookmarkEnd w:id="2112"/>
      <w:bookmarkEnd w:id="2113"/>
      <w:bookmarkEnd w:id="2114"/>
      <w:bookmarkEnd w:id="2115"/>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16" w:name="_Toc20212459"/>
      <w:bookmarkStart w:id="2117" w:name="_Toc27731814"/>
      <w:bookmarkStart w:id="2118" w:name="_Toc36127592"/>
      <w:bookmarkStart w:id="2119" w:name="_Toc45214698"/>
      <w:bookmarkStart w:id="2120" w:name="_Toc51937837"/>
      <w:bookmarkStart w:id="2121" w:name="_Toc51938146"/>
      <w:bookmarkStart w:id="2122" w:name="_Toc92291333"/>
      <w:bookmarkStart w:id="2123" w:name="_Toc123652566"/>
      <w:r w:rsidRPr="005B303F">
        <w:t>10.2.2.7</w:t>
      </w:r>
      <w:r w:rsidRPr="005B303F">
        <w:tab/>
        <w:t>Data Semantics</w:t>
      </w:r>
      <w:bookmarkEnd w:id="2116"/>
      <w:bookmarkEnd w:id="2117"/>
      <w:bookmarkEnd w:id="2118"/>
      <w:bookmarkEnd w:id="2119"/>
      <w:bookmarkEnd w:id="2120"/>
      <w:bookmarkEnd w:id="2121"/>
      <w:bookmarkEnd w:id="2122"/>
      <w:bookmarkEnd w:id="2123"/>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lastRenderedPageBreak/>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lastRenderedPageBreak/>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24" w:name="_Toc20212460"/>
      <w:bookmarkStart w:id="2125" w:name="_Toc27731815"/>
      <w:bookmarkStart w:id="2126" w:name="_Toc36127593"/>
      <w:bookmarkStart w:id="2127" w:name="_Toc45214699"/>
      <w:bookmarkStart w:id="2128" w:name="_Toc51937838"/>
      <w:bookmarkStart w:id="2129" w:name="_Toc51938147"/>
      <w:bookmarkStart w:id="2130" w:name="_Toc92291334"/>
      <w:bookmarkStart w:id="2131" w:name="_Toc123652567"/>
      <w:r>
        <w:lastRenderedPageBreak/>
        <w:t>10</w:t>
      </w:r>
      <w:r w:rsidRPr="00794952">
        <w:t>.</w:t>
      </w:r>
      <w:r>
        <w:t>2</w:t>
      </w:r>
      <w:r w:rsidRPr="00794952">
        <w:t>.2.8</w:t>
      </w:r>
      <w:r w:rsidRPr="00794952">
        <w:tab/>
        <w:t>Naming Conventions</w:t>
      </w:r>
      <w:bookmarkEnd w:id="2124"/>
      <w:bookmarkEnd w:id="2125"/>
      <w:bookmarkEnd w:id="2126"/>
      <w:bookmarkEnd w:id="2127"/>
      <w:bookmarkEnd w:id="2128"/>
      <w:bookmarkEnd w:id="2129"/>
      <w:bookmarkEnd w:id="2130"/>
      <w:bookmarkEnd w:id="2131"/>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32" w:name="_Toc20212461"/>
      <w:bookmarkStart w:id="2133" w:name="_Toc27731816"/>
      <w:bookmarkStart w:id="2134" w:name="_Toc36127594"/>
      <w:bookmarkStart w:id="2135" w:name="_Toc45214700"/>
      <w:bookmarkStart w:id="2136" w:name="_Toc51937839"/>
      <w:bookmarkStart w:id="2137" w:name="_Toc51938148"/>
      <w:bookmarkStart w:id="2138" w:name="_Toc92291335"/>
      <w:bookmarkStart w:id="2139" w:name="_Toc123652568"/>
      <w:r>
        <w:t>10</w:t>
      </w:r>
      <w:r w:rsidRPr="00794952">
        <w:t>.</w:t>
      </w:r>
      <w:r>
        <w:t>2</w:t>
      </w:r>
      <w:r w:rsidRPr="00794952">
        <w:t>.2.9</w:t>
      </w:r>
      <w:r w:rsidRPr="00794952">
        <w:tab/>
        <w:t>Global documents</w:t>
      </w:r>
      <w:bookmarkEnd w:id="2132"/>
      <w:bookmarkEnd w:id="2133"/>
      <w:bookmarkEnd w:id="2134"/>
      <w:bookmarkEnd w:id="2135"/>
      <w:bookmarkEnd w:id="2136"/>
      <w:bookmarkEnd w:id="2137"/>
      <w:bookmarkEnd w:id="2138"/>
      <w:bookmarkEnd w:id="2139"/>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40" w:name="_Toc20212462"/>
      <w:bookmarkStart w:id="2141" w:name="_Toc27731817"/>
      <w:bookmarkStart w:id="2142" w:name="_Toc36127595"/>
      <w:bookmarkStart w:id="2143" w:name="_Toc45214701"/>
      <w:bookmarkStart w:id="2144" w:name="_Toc51937840"/>
      <w:bookmarkStart w:id="2145" w:name="_Toc51938149"/>
      <w:bookmarkStart w:id="2146" w:name="_Toc92291336"/>
      <w:bookmarkStart w:id="2147" w:name="_Toc123652569"/>
      <w:r>
        <w:t>10</w:t>
      </w:r>
      <w:r w:rsidRPr="00794952">
        <w:t>.</w:t>
      </w:r>
      <w:r>
        <w:t>2</w:t>
      </w:r>
      <w:r w:rsidRPr="00794952">
        <w:t>.2.10</w:t>
      </w:r>
      <w:r w:rsidRPr="00794952">
        <w:tab/>
        <w:t>Resource interdependencies</w:t>
      </w:r>
      <w:bookmarkEnd w:id="2140"/>
      <w:bookmarkEnd w:id="2141"/>
      <w:bookmarkEnd w:id="2142"/>
      <w:bookmarkEnd w:id="2143"/>
      <w:bookmarkEnd w:id="2144"/>
      <w:bookmarkEnd w:id="2145"/>
      <w:bookmarkEnd w:id="2146"/>
      <w:bookmarkEnd w:id="2147"/>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48" w:name="_Toc20212463"/>
      <w:bookmarkStart w:id="2149" w:name="_Toc27731818"/>
      <w:bookmarkStart w:id="2150" w:name="_Toc36127596"/>
      <w:bookmarkStart w:id="2151" w:name="_Toc45214702"/>
      <w:bookmarkStart w:id="2152" w:name="_Toc51937841"/>
      <w:bookmarkStart w:id="2153" w:name="_Toc51938150"/>
      <w:bookmarkStart w:id="2154" w:name="_Toc92291337"/>
      <w:bookmarkStart w:id="2155" w:name="_Toc123652570"/>
      <w:r>
        <w:t>10</w:t>
      </w:r>
      <w:r w:rsidRPr="00794952">
        <w:t>.</w:t>
      </w:r>
      <w:r>
        <w:t>2</w:t>
      </w:r>
      <w:r w:rsidRPr="00794952">
        <w:t>.2.11</w:t>
      </w:r>
      <w:r w:rsidRPr="00794952">
        <w:tab/>
        <w:t>Authorization Policies</w:t>
      </w:r>
      <w:bookmarkEnd w:id="2148"/>
      <w:bookmarkEnd w:id="2149"/>
      <w:bookmarkEnd w:id="2150"/>
      <w:bookmarkEnd w:id="2151"/>
      <w:bookmarkEnd w:id="2152"/>
      <w:bookmarkEnd w:id="2153"/>
      <w:bookmarkEnd w:id="2154"/>
      <w:bookmarkEnd w:id="2155"/>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56" w:name="_Toc20212464"/>
      <w:bookmarkStart w:id="2157" w:name="_Toc27731819"/>
      <w:bookmarkStart w:id="2158" w:name="_Toc36127597"/>
      <w:bookmarkStart w:id="2159" w:name="_Toc45214703"/>
      <w:bookmarkStart w:id="2160" w:name="_Toc51937842"/>
      <w:bookmarkStart w:id="2161" w:name="_Toc51938151"/>
      <w:bookmarkStart w:id="2162" w:name="_Toc92291338"/>
      <w:bookmarkStart w:id="2163" w:name="_Toc123652571"/>
      <w:r>
        <w:t>10</w:t>
      </w:r>
      <w:r w:rsidRPr="00794952">
        <w:t>.</w:t>
      </w:r>
      <w:r>
        <w:t>2</w:t>
      </w:r>
      <w:r w:rsidRPr="00794952">
        <w:t>.2.12</w:t>
      </w:r>
      <w:r w:rsidRPr="00794952">
        <w:tab/>
        <w:t>Subscription to Changes</w:t>
      </w:r>
      <w:bookmarkEnd w:id="2156"/>
      <w:bookmarkEnd w:id="2157"/>
      <w:bookmarkEnd w:id="2158"/>
      <w:bookmarkEnd w:id="2159"/>
      <w:bookmarkEnd w:id="2160"/>
      <w:bookmarkEnd w:id="2161"/>
      <w:bookmarkEnd w:id="2162"/>
      <w:bookmarkEnd w:id="2163"/>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64" w:name="_Toc20212465"/>
      <w:bookmarkStart w:id="2165" w:name="_Toc27731820"/>
      <w:bookmarkStart w:id="2166" w:name="_Toc36127598"/>
      <w:bookmarkStart w:id="2167" w:name="_Toc45214704"/>
      <w:bookmarkStart w:id="2168" w:name="_Toc51937843"/>
      <w:bookmarkStart w:id="2169" w:name="_Toc51938152"/>
      <w:bookmarkStart w:id="2170" w:name="_Toc92291339"/>
      <w:bookmarkStart w:id="2171" w:name="_Toc123652572"/>
      <w:r w:rsidRPr="00073326">
        <w:t>10.3</w:t>
      </w:r>
      <w:r w:rsidRPr="00073326">
        <w:tab/>
        <w:t>MCData user profile configuration document</w:t>
      </w:r>
      <w:bookmarkEnd w:id="2164"/>
      <w:bookmarkEnd w:id="2165"/>
      <w:bookmarkEnd w:id="2166"/>
      <w:bookmarkEnd w:id="2167"/>
      <w:bookmarkEnd w:id="2168"/>
      <w:bookmarkEnd w:id="2169"/>
      <w:bookmarkEnd w:id="2170"/>
      <w:bookmarkEnd w:id="2171"/>
    </w:p>
    <w:p w14:paraId="7AA8C4BA" w14:textId="77777777" w:rsidR="00C367E9" w:rsidRPr="00986001" w:rsidRDefault="00C367E9" w:rsidP="00C367E9">
      <w:pPr>
        <w:pStyle w:val="Heading3"/>
      </w:pPr>
      <w:bookmarkStart w:id="2172" w:name="_Toc20212466"/>
      <w:bookmarkStart w:id="2173" w:name="_Toc27731821"/>
      <w:bookmarkStart w:id="2174" w:name="_Toc36127599"/>
      <w:bookmarkStart w:id="2175" w:name="_Toc45214705"/>
      <w:bookmarkStart w:id="2176" w:name="_Toc51937844"/>
      <w:bookmarkStart w:id="2177" w:name="_Toc51938153"/>
      <w:bookmarkStart w:id="2178" w:name="_Toc92291340"/>
      <w:bookmarkStart w:id="2179" w:name="_Toc123652573"/>
      <w:r>
        <w:t>10.3.1</w:t>
      </w:r>
      <w:r>
        <w:tab/>
        <w:t>General</w:t>
      </w:r>
      <w:bookmarkEnd w:id="2172"/>
      <w:bookmarkEnd w:id="2173"/>
      <w:bookmarkEnd w:id="2174"/>
      <w:bookmarkEnd w:id="2175"/>
      <w:bookmarkEnd w:id="2176"/>
      <w:bookmarkEnd w:id="2177"/>
      <w:bookmarkEnd w:id="2178"/>
      <w:bookmarkEnd w:id="2179"/>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80" w:name="_Toc20212467"/>
      <w:bookmarkStart w:id="2181" w:name="_Toc27731822"/>
      <w:bookmarkStart w:id="2182" w:name="_Toc36127600"/>
      <w:bookmarkStart w:id="2183" w:name="_Toc45214706"/>
      <w:bookmarkStart w:id="2184" w:name="_Toc51937845"/>
      <w:bookmarkStart w:id="2185" w:name="_Toc51938154"/>
      <w:bookmarkStart w:id="2186" w:name="_Toc92291341"/>
      <w:bookmarkStart w:id="2187" w:name="MCCQCTEMPBM_00000052"/>
      <w:bookmarkStart w:id="2188" w:name="_Toc123652574"/>
      <w:r>
        <w:t>10.3.1A</w:t>
      </w:r>
      <w:r>
        <w:tab/>
        <w:t>MCData client access to MCData user profile documents</w:t>
      </w:r>
      <w:bookmarkEnd w:id="2180"/>
      <w:bookmarkEnd w:id="2181"/>
      <w:bookmarkEnd w:id="2182"/>
      <w:bookmarkEnd w:id="2183"/>
      <w:bookmarkEnd w:id="2184"/>
      <w:bookmarkEnd w:id="2185"/>
      <w:bookmarkEnd w:id="2186"/>
      <w:bookmarkEnd w:id="2188"/>
    </w:p>
    <w:bookmarkEnd w:id="2187"/>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89" w:name="_Toc20212468"/>
      <w:bookmarkStart w:id="2190" w:name="_Toc27731823"/>
      <w:bookmarkStart w:id="2191" w:name="_Toc36127601"/>
      <w:bookmarkStart w:id="2192" w:name="_Toc45214707"/>
      <w:bookmarkStart w:id="2193" w:name="_Toc51937846"/>
      <w:bookmarkStart w:id="2194" w:name="_Toc51938155"/>
      <w:bookmarkStart w:id="2195" w:name="_Toc92291342"/>
      <w:bookmarkStart w:id="2196" w:name="_Toc123652575"/>
      <w:r>
        <w:t>10.3.2</w:t>
      </w:r>
      <w:r>
        <w:tab/>
        <w:t>C</w:t>
      </w:r>
      <w:r w:rsidRPr="00986001">
        <w:t>oding</w:t>
      </w:r>
      <w:bookmarkEnd w:id="2189"/>
      <w:bookmarkEnd w:id="2190"/>
      <w:bookmarkEnd w:id="2191"/>
      <w:bookmarkEnd w:id="2192"/>
      <w:bookmarkEnd w:id="2193"/>
      <w:bookmarkEnd w:id="2194"/>
      <w:bookmarkEnd w:id="2195"/>
      <w:bookmarkEnd w:id="2196"/>
    </w:p>
    <w:p w14:paraId="69B655C7" w14:textId="77777777" w:rsidR="00C367E9" w:rsidRPr="0045024E" w:rsidRDefault="00C367E9" w:rsidP="00C367E9">
      <w:pPr>
        <w:pStyle w:val="Heading4"/>
      </w:pPr>
      <w:bookmarkStart w:id="2197" w:name="_Toc20212469"/>
      <w:bookmarkStart w:id="2198" w:name="_Toc27731824"/>
      <w:bookmarkStart w:id="2199" w:name="_Toc36127602"/>
      <w:bookmarkStart w:id="2200" w:name="_Toc45214708"/>
      <w:bookmarkStart w:id="2201" w:name="_Toc51937847"/>
      <w:bookmarkStart w:id="2202" w:name="_Toc51938156"/>
      <w:bookmarkStart w:id="2203" w:name="_Toc92291343"/>
      <w:bookmarkStart w:id="2204" w:name="_Toc123652576"/>
      <w:r>
        <w:t>10.3</w:t>
      </w:r>
      <w:r w:rsidRPr="0045024E">
        <w:t>.2.1</w:t>
      </w:r>
      <w:r>
        <w:tab/>
      </w:r>
      <w:r w:rsidRPr="0045024E">
        <w:t>Structure</w:t>
      </w:r>
      <w:bookmarkEnd w:id="2197"/>
      <w:bookmarkEnd w:id="2198"/>
      <w:bookmarkEnd w:id="2199"/>
      <w:bookmarkEnd w:id="2200"/>
      <w:bookmarkEnd w:id="2201"/>
      <w:bookmarkEnd w:id="2202"/>
      <w:bookmarkEnd w:id="2203"/>
      <w:bookmarkEnd w:id="2204"/>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lastRenderedPageBreak/>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lastRenderedPageBreak/>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05"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05"/>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lastRenderedPageBreak/>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lastRenderedPageBreak/>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06" w:name="_Toc20212470"/>
      <w:bookmarkStart w:id="2207" w:name="_Toc27731825"/>
      <w:bookmarkStart w:id="2208" w:name="_Toc36127603"/>
      <w:bookmarkStart w:id="2209" w:name="_Toc45214709"/>
      <w:bookmarkStart w:id="2210" w:name="_Toc51937848"/>
      <w:bookmarkStart w:id="2211" w:name="_Toc51938157"/>
      <w:bookmarkStart w:id="2212" w:name="_Toc92291344"/>
      <w:bookmarkStart w:id="2213" w:name="_Toc123652577"/>
      <w:r>
        <w:t>10.3</w:t>
      </w:r>
      <w:r w:rsidRPr="0045024E">
        <w:t>.2.2</w:t>
      </w:r>
      <w:r w:rsidRPr="0045024E">
        <w:tab/>
        <w:t>Application Unique ID</w:t>
      </w:r>
      <w:bookmarkEnd w:id="2206"/>
      <w:bookmarkEnd w:id="2207"/>
      <w:bookmarkEnd w:id="2208"/>
      <w:bookmarkEnd w:id="2209"/>
      <w:bookmarkEnd w:id="2210"/>
      <w:bookmarkEnd w:id="2211"/>
      <w:bookmarkEnd w:id="2212"/>
      <w:bookmarkEnd w:id="2213"/>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14" w:name="_Toc20212471"/>
      <w:bookmarkStart w:id="2215" w:name="_Toc27731826"/>
      <w:bookmarkStart w:id="2216" w:name="_Toc36127604"/>
      <w:bookmarkStart w:id="2217" w:name="_Toc45214710"/>
      <w:bookmarkStart w:id="2218" w:name="_Toc51937849"/>
      <w:bookmarkStart w:id="2219" w:name="_Toc51938158"/>
      <w:bookmarkStart w:id="2220" w:name="_Toc92291345"/>
      <w:bookmarkStart w:id="2221" w:name="_Toc123652578"/>
      <w:r>
        <w:t>10.3</w:t>
      </w:r>
      <w:r w:rsidRPr="0045024E">
        <w:t>.2.3</w:t>
      </w:r>
      <w:r w:rsidRPr="0045024E">
        <w:tab/>
        <w:t>XML Schema</w:t>
      </w:r>
      <w:bookmarkEnd w:id="2214"/>
      <w:bookmarkEnd w:id="2215"/>
      <w:bookmarkEnd w:id="2216"/>
      <w:bookmarkEnd w:id="2217"/>
      <w:bookmarkEnd w:id="2218"/>
      <w:bookmarkEnd w:id="2219"/>
      <w:bookmarkEnd w:id="2220"/>
      <w:bookmarkEnd w:id="2221"/>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lastRenderedPageBreak/>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lastRenderedPageBreak/>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lastRenderedPageBreak/>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lastRenderedPageBreak/>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lastRenderedPageBreak/>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22" w:name="_Toc20212472"/>
      <w:bookmarkStart w:id="2223" w:name="_Toc27731827"/>
      <w:bookmarkStart w:id="2224" w:name="_Toc36127605"/>
      <w:bookmarkStart w:id="2225" w:name="_Toc45214711"/>
      <w:bookmarkStart w:id="2226" w:name="_Toc51937850"/>
      <w:bookmarkStart w:id="2227" w:name="_Toc51938159"/>
      <w:bookmarkStart w:id="2228" w:name="_Toc92291346"/>
      <w:bookmarkStart w:id="2229" w:name="_Toc123652579"/>
      <w:r>
        <w:lastRenderedPageBreak/>
        <w:t>10.3</w:t>
      </w:r>
      <w:r w:rsidRPr="0045024E">
        <w:t>.2.4</w:t>
      </w:r>
      <w:r w:rsidRPr="0045024E">
        <w:tab/>
        <w:t xml:space="preserve">Default </w:t>
      </w:r>
      <w:r>
        <w:t xml:space="preserve">Document </w:t>
      </w:r>
      <w:r w:rsidRPr="0045024E">
        <w:t>Namespace</w:t>
      </w:r>
      <w:bookmarkEnd w:id="2222"/>
      <w:bookmarkEnd w:id="2223"/>
      <w:bookmarkEnd w:id="2224"/>
      <w:bookmarkEnd w:id="2225"/>
      <w:bookmarkEnd w:id="2226"/>
      <w:bookmarkEnd w:id="2227"/>
      <w:bookmarkEnd w:id="2228"/>
      <w:bookmarkEnd w:id="2229"/>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30" w:name="_Toc20212473"/>
      <w:bookmarkStart w:id="2231" w:name="_Toc27731828"/>
      <w:bookmarkStart w:id="2232" w:name="_Toc36127606"/>
      <w:bookmarkStart w:id="2233" w:name="_Toc45214712"/>
      <w:bookmarkStart w:id="2234" w:name="_Toc51937851"/>
      <w:bookmarkStart w:id="2235" w:name="_Toc51938160"/>
      <w:bookmarkStart w:id="2236" w:name="_Toc92291347"/>
      <w:bookmarkStart w:id="2237" w:name="_Toc123652580"/>
      <w:r>
        <w:t>10.3</w:t>
      </w:r>
      <w:r w:rsidRPr="0045024E">
        <w:t>.2.5</w:t>
      </w:r>
      <w:r w:rsidRPr="0045024E">
        <w:tab/>
        <w:t>MIME type</w:t>
      </w:r>
      <w:bookmarkEnd w:id="2230"/>
      <w:bookmarkEnd w:id="2231"/>
      <w:bookmarkEnd w:id="2232"/>
      <w:bookmarkEnd w:id="2233"/>
      <w:bookmarkEnd w:id="2234"/>
      <w:bookmarkEnd w:id="2235"/>
      <w:bookmarkEnd w:id="2236"/>
      <w:bookmarkEnd w:id="2237"/>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38" w:name="_Toc20212474"/>
      <w:bookmarkStart w:id="2239" w:name="_Toc27731829"/>
      <w:bookmarkStart w:id="2240" w:name="_Toc36127607"/>
      <w:bookmarkStart w:id="2241" w:name="_Toc45214713"/>
      <w:bookmarkStart w:id="2242" w:name="_Toc51937852"/>
      <w:bookmarkStart w:id="2243" w:name="_Toc51938161"/>
      <w:bookmarkStart w:id="2244" w:name="_Toc92291348"/>
      <w:bookmarkStart w:id="2245" w:name="_Toc123652581"/>
      <w:r>
        <w:t>10.3</w:t>
      </w:r>
      <w:r w:rsidRPr="0045024E">
        <w:t>.2.6</w:t>
      </w:r>
      <w:r w:rsidRPr="0045024E">
        <w:tab/>
        <w:t>Validation Constraints</w:t>
      </w:r>
      <w:bookmarkEnd w:id="2238"/>
      <w:bookmarkEnd w:id="2239"/>
      <w:bookmarkEnd w:id="2240"/>
      <w:bookmarkEnd w:id="2241"/>
      <w:bookmarkEnd w:id="2242"/>
      <w:bookmarkEnd w:id="2243"/>
      <w:bookmarkEnd w:id="2244"/>
      <w:bookmarkEnd w:id="2245"/>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46" w:name="_Toc20212475"/>
      <w:bookmarkStart w:id="2247" w:name="_Toc27731830"/>
      <w:bookmarkStart w:id="2248" w:name="_Toc36127608"/>
      <w:bookmarkStart w:id="2249" w:name="_Toc45214714"/>
      <w:bookmarkStart w:id="2250" w:name="_Toc51937853"/>
      <w:bookmarkStart w:id="2251" w:name="_Toc51938162"/>
      <w:bookmarkStart w:id="2252" w:name="_Toc92291349"/>
      <w:bookmarkStart w:id="2253" w:name="_Toc123652582"/>
      <w:r>
        <w:t>10.3</w:t>
      </w:r>
      <w:r w:rsidRPr="0045024E">
        <w:t>.2.7</w:t>
      </w:r>
      <w:r w:rsidRPr="0045024E">
        <w:tab/>
        <w:t>Data Semantics</w:t>
      </w:r>
      <w:bookmarkEnd w:id="2246"/>
      <w:bookmarkEnd w:id="2247"/>
      <w:bookmarkEnd w:id="2248"/>
      <w:bookmarkEnd w:id="2249"/>
      <w:bookmarkEnd w:id="2250"/>
      <w:bookmarkEnd w:id="2251"/>
      <w:bookmarkEnd w:id="2252"/>
      <w:bookmarkEnd w:id="2253"/>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lastRenderedPageBreak/>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54"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lastRenderedPageBreak/>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54"/>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MCData user identity (MCData ID) of an MCData user from whom the configured MCData user is authorised to </w:t>
      </w:r>
      <w:r>
        <w:lastRenderedPageBreak/>
        <w:t>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lastRenderedPageBreak/>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lastRenderedPageBreak/>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lastRenderedPageBreak/>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lastRenderedPageBreak/>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55" w:name="_Hlk40207646"/>
      <w:r>
        <w:rPr>
          <w:rFonts w:eastAsia="Malgun Gothic"/>
        </w:rPr>
        <w:t>MessageStoreHostname</w:t>
      </w:r>
      <w:bookmarkEnd w:id="2255"/>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lastRenderedPageBreak/>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56" w:name="_Toc20212476"/>
      <w:bookmarkStart w:id="2257" w:name="_Toc27731831"/>
      <w:bookmarkStart w:id="2258"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59" w:name="_Hlk42201249"/>
      <w:r>
        <w:t>allow-one-to-one-communication-from-any-user</w:t>
      </w:r>
      <w:bookmarkEnd w:id="2259"/>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r w:rsidRPr="00464644">
        <w:lastRenderedPageBreak/>
        <w:t>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60" w:name="_Toc45214715"/>
      <w:bookmarkStart w:id="2261" w:name="_Toc51937854"/>
      <w:bookmarkStart w:id="2262" w:name="_Toc51938163"/>
      <w:bookmarkStart w:id="2263" w:name="_Toc92291350"/>
      <w:bookmarkStart w:id="2264" w:name="_Toc123652583"/>
      <w:r>
        <w:t>10.3</w:t>
      </w:r>
      <w:r w:rsidRPr="0045024E">
        <w:t>.2.8</w:t>
      </w:r>
      <w:r w:rsidRPr="0045024E">
        <w:tab/>
        <w:t>Naming Conventions</w:t>
      </w:r>
      <w:bookmarkEnd w:id="2256"/>
      <w:bookmarkEnd w:id="2257"/>
      <w:bookmarkEnd w:id="2258"/>
      <w:bookmarkEnd w:id="2260"/>
      <w:bookmarkEnd w:id="2261"/>
      <w:bookmarkEnd w:id="2262"/>
      <w:bookmarkEnd w:id="2263"/>
      <w:bookmarkEnd w:id="2264"/>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65" w:name="_Toc20212477"/>
      <w:bookmarkStart w:id="2266" w:name="_Toc27731832"/>
      <w:bookmarkStart w:id="2267" w:name="_Toc36127610"/>
      <w:bookmarkStart w:id="2268" w:name="_Toc45214716"/>
      <w:bookmarkStart w:id="2269" w:name="_Toc51937855"/>
      <w:bookmarkStart w:id="2270" w:name="_Toc51938164"/>
      <w:bookmarkStart w:id="2271" w:name="_Toc92291351"/>
      <w:bookmarkStart w:id="2272" w:name="_Toc123652584"/>
      <w:r>
        <w:t>10.3</w:t>
      </w:r>
      <w:r w:rsidRPr="0045024E">
        <w:t>.2.9</w:t>
      </w:r>
      <w:r w:rsidRPr="0045024E">
        <w:tab/>
        <w:t>Global documents</w:t>
      </w:r>
      <w:bookmarkEnd w:id="2265"/>
      <w:bookmarkEnd w:id="2266"/>
      <w:bookmarkEnd w:id="2267"/>
      <w:bookmarkEnd w:id="2268"/>
      <w:bookmarkEnd w:id="2269"/>
      <w:bookmarkEnd w:id="2270"/>
      <w:bookmarkEnd w:id="2271"/>
      <w:bookmarkEnd w:id="2272"/>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73" w:name="_Toc20212478"/>
      <w:bookmarkStart w:id="2274" w:name="_Toc27731833"/>
      <w:bookmarkStart w:id="2275" w:name="_Toc36127611"/>
      <w:bookmarkStart w:id="2276" w:name="_Toc45214717"/>
      <w:bookmarkStart w:id="2277" w:name="_Toc51937856"/>
      <w:bookmarkStart w:id="2278" w:name="_Toc51938165"/>
      <w:bookmarkStart w:id="2279" w:name="_Toc92291352"/>
      <w:bookmarkStart w:id="2280" w:name="_Toc123652585"/>
      <w:r>
        <w:lastRenderedPageBreak/>
        <w:t>10.3</w:t>
      </w:r>
      <w:r w:rsidRPr="0045024E">
        <w:t>.2.10</w:t>
      </w:r>
      <w:r w:rsidRPr="0045024E">
        <w:tab/>
        <w:t>Resource interdependencies</w:t>
      </w:r>
      <w:bookmarkEnd w:id="2273"/>
      <w:bookmarkEnd w:id="2274"/>
      <w:bookmarkEnd w:id="2275"/>
      <w:bookmarkEnd w:id="2276"/>
      <w:bookmarkEnd w:id="2277"/>
      <w:bookmarkEnd w:id="2278"/>
      <w:bookmarkEnd w:id="2279"/>
      <w:bookmarkEnd w:id="2280"/>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81" w:name="_Toc20212479"/>
      <w:bookmarkStart w:id="2282" w:name="_Toc27731834"/>
      <w:bookmarkStart w:id="2283" w:name="_Toc36127612"/>
      <w:bookmarkStart w:id="2284" w:name="_Toc45214718"/>
      <w:bookmarkStart w:id="2285" w:name="_Toc51937857"/>
      <w:bookmarkStart w:id="2286" w:name="_Toc51938166"/>
      <w:bookmarkStart w:id="2287" w:name="_Toc92291353"/>
      <w:bookmarkStart w:id="2288" w:name="_Toc123652586"/>
      <w:r>
        <w:t>10.3</w:t>
      </w:r>
      <w:r w:rsidRPr="0045024E">
        <w:t>.2.11</w:t>
      </w:r>
      <w:r w:rsidRPr="0045024E">
        <w:tab/>
      </w:r>
      <w:r>
        <w:t>Access Permissions</w:t>
      </w:r>
      <w:r w:rsidRPr="0045024E">
        <w:t xml:space="preserve"> Policies</w:t>
      </w:r>
      <w:bookmarkEnd w:id="2281"/>
      <w:bookmarkEnd w:id="2282"/>
      <w:bookmarkEnd w:id="2283"/>
      <w:bookmarkEnd w:id="2284"/>
      <w:bookmarkEnd w:id="2285"/>
      <w:bookmarkEnd w:id="2286"/>
      <w:bookmarkEnd w:id="2287"/>
      <w:bookmarkEnd w:id="2288"/>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89" w:name="_Toc20212480"/>
      <w:bookmarkStart w:id="2290" w:name="_Toc27731835"/>
      <w:bookmarkStart w:id="2291" w:name="_Toc36127613"/>
      <w:bookmarkStart w:id="2292" w:name="_Toc45214719"/>
      <w:bookmarkStart w:id="2293" w:name="_Toc51937858"/>
      <w:bookmarkStart w:id="2294" w:name="_Toc51938167"/>
      <w:bookmarkStart w:id="2295" w:name="_Toc92291354"/>
      <w:bookmarkStart w:id="2296" w:name="_Toc123652587"/>
      <w:r>
        <w:t>10.3</w:t>
      </w:r>
      <w:r w:rsidRPr="0045024E">
        <w:t>.2.12</w:t>
      </w:r>
      <w:r w:rsidRPr="0045024E">
        <w:tab/>
        <w:t>Subscription to Changes</w:t>
      </w:r>
      <w:bookmarkEnd w:id="2289"/>
      <w:bookmarkEnd w:id="2290"/>
      <w:bookmarkEnd w:id="2291"/>
      <w:bookmarkEnd w:id="2292"/>
      <w:bookmarkEnd w:id="2293"/>
      <w:bookmarkEnd w:id="2294"/>
      <w:bookmarkEnd w:id="2295"/>
      <w:bookmarkEnd w:id="2296"/>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97" w:name="_Toc20212481"/>
      <w:bookmarkStart w:id="2298" w:name="_Toc27731836"/>
      <w:bookmarkStart w:id="2299" w:name="_Toc36127614"/>
      <w:bookmarkStart w:id="2300" w:name="_Toc45214720"/>
      <w:bookmarkStart w:id="2301" w:name="_Toc51937859"/>
      <w:bookmarkStart w:id="2302" w:name="_Toc51938168"/>
      <w:bookmarkStart w:id="2303" w:name="_Toc92291355"/>
      <w:bookmarkStart w:id="2304" w:name="_Toc123652588"/>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97"/>
      <w:bookmarkEnd w:id="2298"/>
      <w:bookmarkEnd w:id="2299"/>
      <w:bookmarkEnd w:id="2300"/>
      <w:bookmarkEnd w:id="2301"/>
      <w:bookmarkEnd w:id="2302"/>
      <w:bookmarkEnd w:id="2303"/>
      <w:bookmarkEnd w:id="2304"/>
    </w:p>
    <w:p w14:paraId="2D09A615" w14:textId="77777777" w:rsidR="00C367E9" w:rsidRPr="00986001" w:rsidRDefault="00C367E9" w:rsidP="00C367E9">
      <w:pPr>
        <w:pStyle w:val="Heading3"/>
      </w:pPr>
      <w:bookmarkStart w:id="2305" w:name="_Toc20212482"/>
      <w:bookmarkStart w:id="2306" w:name="_Toc27731837"/>
      <w:bookmarkStart w:id="2307" w:name="_Toc36127615"/>
      <w:bookmarkStart w:id="2308" w:name="_Toc45214721"/>
      <w:bookmarkStart w:id="2309" w:name="_Toc51937860"/>
      <w:bookmarkStart w:id="2310" w:name="_Toc51938169"/>
      <w:bookmarkStart w:id="2311" w:name="_Toc92291356"/>
      <w:bookmarkStart w:id="2312" w:name="_Toc123652589"/>
      <w:r>
        <w:t>10.4.1</w:t>
      </w:r>
      <w:r>
        <w:tab/>
        <w:t>General</w:t>
      </w:r>
      <w:bookmarkEnd w:id="2305"/>
      <w:bookmarkEnd w:id="2306"/>
      <w:bookmarkEnd w:id="2307"/>
      <w:bookmarkEnd w:id="2308"/>
      <w:bookmarkEnd w:id="2309"/>
      <w:bookmarkEnd w:id="2310"/>
      <w:bookmarkEnd w:id="2311"/>
      <w:bookmarkEnd w:id="2312"/>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13" w:name="_Toc20212483"/>
      <w:bookmarkStart w:id="2314" w:name="_Toc27731838"/>
      <w:bookmarkStart w:id="2315" w:name="_Toc36127616"/>
      <w:bookmarkStart w:id="2316" w:name="_Toc45214722"/>
      <w:bookmarkStart w:id="2317" w:name="_Toc51937861"/>
      <w:bookmarkStart w:id="2318" w:name="_Toc51938170"/>
      <w:bookmarkStart w:id="2319" w:name="_Toc92291357"/>
      <w:bookmarkStart w:id="2320" w:name="_Toc123652590"/>
      <w:r>
        <w:t>10.4.2</w:t>
      </w:r>
      <w:r>
        <w:tab/>
        <w:t>C</w:t>
      </w:r>
      <w:r w:rsidRPr="00986001">
        <w:t>oding</w:t>
      </w:r>
      <w:bookmarkEnd w:id="2313"/>
      <w:bookmarkEnd w:id="2314"/>
      <w:bookmarkEnd w:id="2315"/>
      <w:bookmarkEnd w:id="2316"/>
      <w:bookmarkEnd w:id="2317"/>
      <w:bookmarkEnd w:id="2318"/>
      <w:bookmarkEnd w:id="2319"/>
      <w:bookmarkEnd w:id="2320"/>
    </w:p>
    <w:p w14:paraId="036910A1" w14:textId="77777777" w:rsidR="00C367E9" w:rsidRPr="0019247C" w:rsidRDefault="00C367E9" w:rsidP="00C367E9">
      <w:pPr>
        <w:pStyle w:val="Heading4"/>
      </w:pPr>
      <w:bookmarkStart w:id="2321" w:name="_Toc20212484"/>
      <w:bookmarkStart w:id="2322" w:name="_Toc27731839"/>
      <w:bookmarkStart w:id="2323" w:name="_Toc36127617"/>
      <w:bookmarkStart w:id="2324" w:name="_Toc45214723"/>
      <w:bookmarkStart w:id="2325" w:name="_Toc51937862"/>
      <w:bookmarkStart w:id="2326" w:name="_Toc51938171"/>
      <w:bookmarkStart w:id="2327" w:name="_Toc92291358"/>
      <w:bookmarkStart w:id="2328" w:name="_Toc123652591"/>
      <w:r>
        <w:t>10.4.2.1</w:t>
      </w:r>
      <w:r>
        <w:tab/>
        <w:t>Structure</w:t>
      </w:r>
      <w:bookmarkEnd w:id="2321"/>
      <w:bookmarkEnd w:id="2322"/>
      <w:bookmarkEnd w:id="2323"/>
      <w:bookmarkEnd w:id="2324"/>
      <w:bookmarkEnd w:id="2325"/>
      <w:bookmarkEnd w:id="2326"/>
      <w:bookmarkEnd w:id="2327"/>
      <w:bookmarkEnd w:id="2328"/>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lastRenderedPageBreak/>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29" w:name="_Toc20212485"/>
      <w:bookmarkStart w:id="2330" w:name="_Toc27731840"/>
      <w:bookmarkStart w:id="2331" w:name="_Toc36127618"/>
      <w:bookmarkStart w:id="2332" w:name="_Toc45214724"/>
      <w:bookmarkStart w:id="2333" w:name="_Toc51937863"/>
      <w:bookmarkStart w:id="2334" w:name="_Toc51938172"/>
      <w:bookmarkStart w:id="2335"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lastRenderedPageBreak/>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36" w:name="_Toc123652592"/>
      <w:r>
        <w:t>10.4.2.2</w:t>
      </w:r>
      <w:r w:rsidRPr="00016A64">
        <w:tab/>
      </w:r>
      <w:r>
        <w:t>Application Unique ID</w:t>
      </w:r>
      <w:bookmarkEnd w:id="2329"/>
      <w:bookmarkEnd w:id="2330"/>
      <w:bookmarkEnd w:id="2331"/>
      <w:bookmarkEnd w:id="2332"/>
      <w:bookmarkEnd w:id="2333"/>
      <w:bookmarkEnd w:id="2334"/>
      <w:bookmarkEnd w:id="2335"/>
      <w:bookmarkEnd w:id="2336"/>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37" w:name="_Toc20212486"/>
      <w:bookmarkStart w:id="2338" w:name="_Toc27731841"/>
      <w:bookmarkStart w:id="2339" w:name="_Toc36127619"/>
      <w:bookmarkStart w:id="2340" w:name="_Toc45214725"/>
      <w:bookmarkStart w:id="2341" w:name="_Toc51937864"/>
      <w:bookmarkStart w:id="2342" w:name="_Toc51938173"/>
      <w:bookmarkStart w:id="2343" w:name="_Toc92291360"/>
      <w:bookmarkStart w:id="2344" w:name="_Toc123652593"/>
      <w:r>
        <w:t>10.4</w:t>
      </w:r>
      <w:r w:rsidRPr="00345011">
        <w:t>.2.</w:t>
      </w:r>
      <w:r>
        <w:t>3</w:t>
      </w:r>
      <w:r w:rsidRPr="00345011">
        <w:tab/>
      </w:r>
      <w:r>
        <w:t>XML Schema</w:t>
      </w:r>
      <w:bookmarkEnd w:id="2337"/>
      <w:bookmarkEnd w:id="2338"/>
      <w:bookmarkEnd w:id="2339"/>
      <w:bookmarkEnd w:id="2340"/>
      <w:bookmarkEnd w:id="2341"/>
      <w:bookmarkEnd w:id="2342"/>
      <w:bookmarkEnd w:id="2343"/>
      <w:bookmarkEnd w:id="2344"/>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45"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45"/>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lastRenderedPageBreak/>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lastRenderedPageBreak/>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lastRenderedPageBreak/>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46" w:name="_Toc20212487"/>
      <w:bookmarkStart w:id="2347" w:name="_Toc27731842"/>
      <w:bookmarkStart w:id="2348" w:name="_Toc36127620"/>
      <w:bookmarkStart w:id="2349" w:name="_Toc45214726"/>
      <w:bookmarkStart w:id="2350" w:name="_Toc51937865"/>
      <w:bookmarkStart w:id="2351" w:name="_Toc51938174"/>
      <w:bookmarkStart w:id="2352" w:name="_Toc92291361"/>
      <w:bookmarkStart w:id="2353" w:name="_Toc123652594"/>
      <w:r>
        <w:t>10.4.2.4</w:t>
      </w:r>
      <w:r>
        <w:tab/>
        <w:t>Default Document Namespace</w:t>
      </w:r>
      <w:bookmarkEnd w:id="2346"/>
      <w:bookmarkEnd w:id="2347"/>
      <w:bookmarkEnd w:id="2348"/>
      <w:bookmarkEnd w:id="2349"/>
      <w:bookmarkEnd w:id="2350"/>
      <w:bookmarkEnd w:id="2351"/>
      <w:bookmarkEnd w:id="2352"/>
      <w:bookmarkEnd w:id="2353"/>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54" w:name="_Toc20212488"/>
      <w:bookmarkStart w:id="2355" w:name="_Toc27731843"/>
      <w:bookmarkStart w:id="2356" w:name="_Toc36127621"/>
      <w:bookmarkStart w:id="2357" w:name="_Toc45214727"/>
      <w:bookmarkStart w:id="2358" w:name="_Toc51937866"/>
      <w:bookmarkStart w:id="2359" w:name="_Toc51938175"/>
      <w:bookmarkStart w:id="2360" w:name="_Toc92291362"/>
      <w:bookmarkStart w:id="2361" w:name="_Toc123652595"/>
      <w:r>
        <w:t>10.4.2.5</w:t>
      </w:r>
      <w:r>
        <w:tab/>
        <w:t>MIME type</w:t>
      </w:r>
      <w:bookmarkEnd w:id="2354"/>
      <w:bookmarkEnd w:id="2355"/>
      <w:bookmarkEnd w:id="2356"/>
      <w:bookmarkEnd w:id="2357"/>
      <w:bookmarkEnd w:id="2358"/>
      <w:bookmarkEnd w:id="2359"/>
      <w:bookmarkEnd w:id="2360"/>
      <w:bookmarkEnd w:id="2361"/>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62" w:name="_Toc20212489"/>
      <w:bookmarkStart w:id="2363" w:name="_Toc27731844"/>
      <w:bookmarkStart w:id="2364" w:name="_Toc36127622"/>
      <w:bookmarkStart w:id="2365" w:name="_Toc45214728"/>
      <w:bookmarkStart w:id="2366" w:name="_Toc51937867"/>
      <w:bookmarkStart w:id="2367" w:name="_Toc51938176"/>
      <w:bookmarkStart w:id="2368" w:name="_Toc92291363"/>
      <w:bookmarkStart w:id="2369" w:name="_Toc123652596"/>
      <w:r>
        <w:t>10.4.2.6</w:t>
      </w:r>
      <w:r>
        <w:tab/>
        <w:t>Validation Constraints</w:t>
      </w:r>
      <w:bookmarkEnd w:id="2362"/>
      <w:bookmarkEnd w:id="2363"/>
      <w:bookmarkEnd w:id="2364"/>
      <w:bookmarkEnd w:id="2365"/>
      <w:bookmarkEnd w:id="2366"/>
      <w:bookmarkEnd w:id="2367"/>
      <w:bookmarkEnd w:id="2368"/>
      <w:bookmarkEnd w:id="2369"/>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lastRenderedPageBreak/>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lastRenderedPageBreak/>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70" w:name="_Toc20212490"/>
      <w:bookmarkStart w:id="2371" w:name="_Toc27731845"/>
      <w:bookmarkStart w:id="2372" w:name="_Toc36127623"/>
      <w:bookmarkStart w:id="2373" w:name="_Toc45214729"/>
      <w:bookmarkStart w:id="2374" w:name="_Toc51937868"/>
      <w:bookmarkStart w:id="2375" w:name="_Toc51938177"/>
      <w:bookmarkStart w:id="2376" w:name="_Toc92291364"/>
      <w:bookmarkStart w:id="2377" w:name="_Toc123652597"/>
      <w:r>
        <w:t>10.4.2.7</w:t>
      </w:r>
      <w:r w:rsidRPr="00345011">
        <w:tab/>
        <w:t>Data Semantics</w:t>
      </w:r>
      <w:bookmarkEnd w:id="2370"/>
      <w:bookmarkEnd w:id="2371"/>
      <w:bookmarkEnd w:id="2372"/>
      <w:bookmarkEnd w:id="2373"/>
      <w:bookmarkEnd w:id="2374"/>
      <w:bookmarkEnd w:id="2375"/>
      <w:bookmarkEnd w:id="2376"/>
      <w:bookmarkEnd w:id="2377"/>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lastRenderedPageBreak/>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lastRenderedPageBreak/>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78" w:name="_Toc20212491"/>
      <w:bookmarkStart w:id="2379" w:name="_Toc27731846"/>
      <w:bookmarkStart w:id="2380" w:name="_Toc36127624"/>
      <w:bookmarkStart w:id="2381" w:name="_Toc45214730"/>
      <w:bookmarkStart w:id="2382" w:name="_Toc51937869"/>
      <w:bookmarkStart w:id="2383" w:name="_Toc51938178"/>
      <w:bookmarkStart w:id="2384" w:name="_Toc92291365"/>
      <w:bookmarkStart w:id="2385" w:name="_Toc123652598"/>
      <w:r>
        <w:t>10.4.2.8</w:t>
      </w:r>
      <w:r>
        <w:tab/>
        <w:t>Naming Conventions</w:t>
      </w:r>
      <w:bookmarkEnd w:id="2378"/>
      <w:bookmarkEnd w:id="2379"/>
      <w:bookmarkEnd w:id="2380"/>
      <w:bookmarkEnd w:id="2381"/>
      <w:bookmarkEnd w:id="2382"/>
      <w:bookmarkEnd w:id="2383"/>
      <w:bookmarkEnd w:id="2384"/>
      <w:bookmarkEnd w:id="2385"/>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86" w:name="_Toc20212492"/>
      <w:bookmarkStart w:id="2387" w:name="_Toc27731847"/>
      <w:bookmarkStart w:id="2388" w:name="_Toc36127625"/>
      <w:bookmarkStart w:id="2389" w:name="_Toc45214731"/>
      <w:bookmarkStart w:id="2390" w:name="_Toc51937870"/>
      <w:bookmarkStart w:id="2391" w:name="_Toc51938179"/>
      <w:bookmarkStart w:id="2392" w:name="_Toc92291366"/>
      <w:bookmarkStart w:id="2393" w:name="_Toc123652599"/>
      <w:r>
        <w:t>10.4.2.9</w:t>
      </w:r>
      <w:r>
        <w:tab/>
        <w:t>Global documents</w:t>
      </w:r>
      <w:bookmarkEnd w:id="2386"/>
      <w:bookmarkEnd w:id="2387"/>
      <w:bookmarkEnd w:id="2388"/>
      <w:bookmarkEnd w:id="2389"/>
      <w:bookmarkEnd w:id="2390"/>
      <w:bookmarkEnd w:id="2391"/>
      <w:bookmarkEnd w:id="2392"/>
      <w:bookmarkEnd w:id="2393"/>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94" w:name="_Toc20212493"/>
      <w:bookmarkStart w:id="2395" w:name="_Toc27731848"/>
      <w:bookmarkStart w:id="2396" w:name="_Toc36127626"/>
      <w:bookmarkStart w:id="2397" w:name="_Toc45214732"/>
      <w:bookmarkStart w:id="2398" w:name="_Toc51937871"/>
      <w:bookmarkStart w:id="2399" w:name="_Toc51938180"/>
      <w:bookmarkStart w:id="2400" w:name="_Toc92291367"/>
      <w:bookmarkStart w:id="2401" w:name="_Toc123652600"/>
      <w:r>
        <w:t>10.4.2.10</w:t>
      </w:r>
      <w:r>
        <w:tab/>
        <w:t>Resource interdependencies</w:t>
      </w:r>
      <w:bookmarkEnd w:id="2394"/>
      <w:bookmarkEnd w:id="2395"/>
      <w:bookmarkEnd w:id="2396"/>
      <w:bookmarkEnd w:id="2397"/>
      <w:bookmarkEnd w:id="2398"/>
      <w:bookmarkEnd w:id="2399"/>
      <w:bookmarkEnd w:id="2400"/>
      <w:bookmarkEnd w:id="2401"/>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02" w:name="_Toc20212494"/>
      <w:bookmarkStart w:id="2403" w:name="_Toc27731849"/>
      <w:bookmarkStart w:id="2404" w:name="_Toc36127627"/>
      <w:bookmarkStart w:id="2405" w:name="_Toc45214733"/>
      <w:bookmarkStart w:id="2406" w:name="_Toc51937872"/>
      <w:bookmarkStart w:id="2407" w:name="_Toc51938181"/>
      <w:bookmarkStart w:id="2408" w:name="_Toc92291368"/>
      <w:bookmarkStart w:id="2409" w:name="_Toc123652601"/>
      <w:r>
        <w:t>10.4.2.11</w:t>
      </w:r>
      <w:r>
        <w:tab/>
        <w:t>Authorization Policies</w:t>
      </w:r>
      <w:bookmarkEnd w:id="2402"/>
      <w:bookmarkEnd w:id="2403"/>
      <w:bookmarkEnd w:id="2404"/>
      <w:bookmarkEnd w:id="2405"/>
      <w:bookmarkEnd w:id="2406"/>
      <w:bookmarkEnd w:id="2407"/>
      <w:bookmarkEnd w:id="2408"/>
      <w:bookmarkEnd w:id="2409"/>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10" w:name="_Toc20212495"/>
      <w:bookmarkStart w:id="2411" w:name="_Toc27731850"/>
      <w:bookmarkStart w:id="2412" w:name="_Toc36127628"/>
      <w:bookmarkStart w:id="2413" w:name="_Toc45214734"/>
      <w:bookmarkStart w:id="2414" w:name="_Toc51937873"/>
      <w:bookmarkStart w:id="2415" w:name="_Toc51938182"/>
      <w:bookmarkStart w:id="2416" w:name="_Toc92291369"/>
      <w:bookmarkStart w:id="2417" w:name="_Toc123652602"/>
      <w:r>
        <w:t>10.4.2.12</w:t>
      </w:r>
      <w:r>
        <w:tab/>
        <w:t>Subscription to Changes</w:t>
      </w:r>
      <w:bookmarkEnd w:id="2410"/>
      <w:bookmarkEnd w:id="2411"/>
      <w:bookmarkEnd w:id="2412"/>
      <w:bookmarkEnd w:id="2413"/>
      <w:bookmarkEnd w:id="2414"/>
      <w:bookmarkEnd w:id="2415"/>
      <w:bookmarkEnd w:id="2416"/>
      <w:bookmarkEnd w:id="2417"/>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18" w:name="_Toc20212496"/>
      <w:bookmarkStart w:id="2419" w:name="_Toc27731851"/>
      <w:bookmarkStart w:id="2420" w:name="_Toc36127629"/>
      <w:bookmarkStart w:id="2421" w:name="_Toc45214735"/>
      <w:bookmarkStart w:id="2422" w:name="_Toc51937874"/>
      <w:bookmarkStart w:id="2423" w:name="_Toc51938183"/>
      <w:bookmarkStart w:id="2424" w:name="_Toc92291370"/>
      <w:bookmarkStart w:id="2425" w:name="_Toc123652603"/>
      <w:r w:rsidRPr="00986001">
        <w:lastRenderedPageBreak/>
        <w:t>Annex A (informative):</w:t>
      </w:r>
      <w:r w:rsidRPr="00986001">
        <w:br/>
        <w:t>Signalling flows</w:t>
      </w:r>
      <w:bookmarkEnd w:id="2418"/>
      <w:bookmarkEnd w:id="2419"/>
      <w:bookmarkEnd w:id="2420"/>
      <w:bookmarkEnd w:id="2421"/>
      <w:bookmarkEnd w:id="2422"/>
      <w:bookmarkEnd w:id="2423"/>
      <w:bookmarkEnd w:id="2424"/>
      <w:bookmarkEnd w:id="2425"/>
    </w:p>
    <w:p w14:paraId="4F6D59CD" w14:textId="77777777" w:rsidR="00C367E9" w:rsidRDefault="00C367E9" w:rsidP="00056BBA">
      <w:pPr>
        <w:pStyle w:val="Heading2"/>
      </w:pPr>
      <w:bookmarkStart w:id="2426" w:name="_Toc20212497"/>
      <w:bookmarkStart w:id="2427" w:name="_Toc27731852"/>
      <w:bookmarkStart w:id="2428" w:name="_Toc36127630"/>
      <w:bookmarkStart w:id="2429" w:name="_Toc45214736"/>
      <w:bookmarkStart w:id="2430" w:name="_Toc51937875"/>
      <w:bookmarkStart w:id="2431" w:name="_Toc51938184"/>
      <w:bookmarkStart w:id="2432" w:name="_Toc92291371"/>
      <w:bookmarkStart w:id="2433" w:name="MCCQCTEMPBM_00000053"/>
      <w:bookmarkStart w:id="2434" w:name="_Toc123652604"/>
      <w:bookmarkEnd w:id="1005"/>
      <w:r>
        <w:t>A.1</w:t>
      </w:r>
      <w:r>
        <w:tab/>
        <w:t>Scope of signalling flows</w:t>
      </w:r>
      <w:bookmarkEnd w:id="2426"/>
      <w:bookmarkEnd w:id="2427"/>
      <w:bookmarkEnd w:id="2428"/>
      <w:bookmarkEnd w:id="2429"/>
      <w:bookmarkEnd w:id="2430"/>
      <w:bookmarkEnd w:id="2431"/>
      <w:bookmarkEnd w:id="2432"/>
      <w:bookmarkEnd w:id="2434"/>
    </w:p>
    <w:bookmarkEnd w:id="2433"/>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35" w:name="_Toc20212498"/>
      <w:bookmarkStart w:id="2436" w:name="_Toc27731853"/>
      <w:bookmarkStart w:id="2437" w:name="_Toc36127631"/>
      <w:bookmarkStart w:id="2438" w:name="_Toc45214737"/>
      <w:bookmarkStart w:id="2439" w:name="_Toc51937876"/>
      <w:bookmarkStart w:id="2440" w:name="_Toc51938185"/>
      <w:bookmarkStart w:id="2441" w:name="_Toc92291372"/>
      <w:bookmarkStart w:id="2442" w:name="_Toc123652605"/>
      <w:r>
        <w:t>A.2</w:t>
      </w:r>
      <w:r>
        <w:tab/>
        <w:t>Signalling flows for MCPTT user profile configuration document creation</w:t>
      </w:r>
      <w:bookmarkEnd w:id="2435"/>
      <w:bookmarkEnd w:id="2436"/>
      <w:bookmarkEnd w:id="2437"/>
      <w:bookmarkEnd w:id="2438"/>
      <w:bookmarkEnd w:id="2439"/>
      <w:bookmarkEnd w:id="2440"/>
      <w:bookmarkEnd w:id="2441"/>
      <w:bookmarkEnd w:id="2442"/>
    </w:p>
    <w:p w14:paraId="3CB270D4" w14:textId="77777777" w:rsidR="00C367E9" w:rsidRDefault="00C367E9" w:rsidP="00056BBA">
      <w:pPr>
        <w:pStyle w:val="Heading3"/>
      </w:pPr>
      <w:bookmarkStart w:id="2443" w:name="_Toc20212499"/>
      <w:bookmarkStart w:id="2444" w:name="_Toc27731854"/>
      <w:bookmarkStart w:id="2445" w:name="_Toc36127632"/>
      <w:bookmarkStart w:id="2446" w:name="_Toc45214738"/>
      <w:bookmarkStart w:id="2447" w:name="_Toc51937877"/>
      <w:bookmarkStart w:id="2448" w:name="_Toc51938186"/>
      <w:bookmarkStart w:id="2449" w:name="_Toc92291373"/>
      <w:bookmarkStart w:id="2450" w:name="_Toc123652606"/>
      <w:r>
        <w:t>A.2.1</w:t>
      </w:r>
      <w:r>
        <w:tab/>
        <w:t>CMC creating a MCPTT user profile configuration document on behalf of MCPTT user</w:t>
      </w:r>
      <w:bookmarkEnd w:id="2443"/>
      <w:bookmarkEnd w:id="2444"/>
      <w:bookmarkEnd w:id="2445"/>
      <w:bookmarkEnd w:id="2446"/>
      <w:bookmarkEnd w:id="2447"/>
      <w:bookmarkEnd w:id="2448"/>
      <w:bookmarkEnd w:id="2449"/>
      <w:bookmarkEnd w:id="2450"/>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7777777" w:rsidR="00C367E9" w:rsidRPr="00114B70" w:rsidRDefault="00C367E9" w:rsidP="00C367E9">
      <w:r w:rsidRPr="00114B70">
        <w:t>In the example below the MCPTT user profile configuration document is user-profile</w:t>
      </w:r>
      <w:r>
        <w:t>-0</w:t>
      </w:r>
      <w:r w:rsidRPr="00114B70">
        <w:t xml:space="preserve">.xml and is created on behalf of </w:t>
      </w:r>
      <w:hyperlink r:id="rId14" w:history="1">
        <w:r w:rsidRPr="00114B70">
          <w:t>user2@example.com</w:t>
        </w:r>
      </w:hyperlink>
      <w:r w:rsidRPr="00114B70">
        <w:t xml:space="preserve"> (MCPTT ID </w:t>
      </w:r>
      <w:hyperlink r:id="rId15"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6"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7"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8" w:history="1">
        <w:r w:rsidRPr="00114B70">
          <w:t>user2@example.com</w:t>
        </w:r>
      </w:hyperlink>
      <w:r w:rsidRPr="00114B70">
        <w:t xml:space="preserve"> to be allowed to place private calls to three users (</w:t>
      </w:r>
      <w:hyperlink r:id="rId19" w:history="1">
        <w:r w:rsidRPr="00114B70">
          <w:t>user1@example.com</w:t>
        </w:r>
      </w:hyperlink>
      <w:r w:rsidRPr="00114B70">
        <w:t xml:space="preserve">, </w:t>
      </w:r>
      <w:hyperlink r:id="rId20" w:history="1">
        <w:r w:rsidRPr="00114B70">
          <w:t>user3@example.com</w:t>
        </w:r>
      </w:hyperlink>
      <w:r w:rsidRPr="00114B70">
        <w:t xml:space="preserve"> and </w:t>
      </w:r>
      <w:hyperlink r:id="rId21"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2"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3"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4" w:history="1">
        <w:r w:rsidRPr="00114B70">
          <w:t>MCPTTGroup-A@example.com</w:t>
        </w:r>
      </w:hyperlink>
      <w:r w:rsidRPr="00114B70">
        <w:t xml:space="preserve">, </w:t>
      </w:r>
      <w:hyperlink r:id="rId25" w:history="1">
        <w:r w:rsidRPr="00114B70">
          <w:t>MCPTTGroup-B@example.com</w:t>
        </w:r>
      </w:hyperlink>
      <w:r w:rsidRPr="00114B70">
        <w:t xml:space="preserve">, </w:t>
      </w:r>
      <w:hyperlink r:id="rId26" w:history="1">
        <w:r w:rsidRPr="00114B70">
          <w:t>MCPTTGroup-C@example.com</w:t>
        </w:r>
      </w:hyperlink>
      <w:r w:rsidRPr="00114B70">
        <w:t xml:space="preserve"> and </w:t>
      </w:r>
      <w:hyperlink r:id="rId27"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8"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9" w:history="1">
        <w:r w:rsidRPr="00114B70">
          <w:t>MCPTTGroup-A@example.com</w:t>
        </w:r>
      </w:hyperlink>
      <w:r w:rsidRPr="00114B70">
        <w:t xml:space="preserve">, and </w:t>
      </w:r>
      <w:hyperlink r:id="rId30"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51" w:name="_MON_1530414541"/>
    <w:bookmarkEnd w:id="2451"/>
    <w:p w14:paraId="2BBF71BD" w14:textId="77777777" w:rsidR="00C367E9" w:rsidRDefault="00C367E9" w:rsidP="00C367E9">
      <w:pPr>
        <w:pStyle w:val="TH"/>
      </w:pPr>
      <w:r>
        <w:object w:dxaOrig="5415" w:dyaOrig="3150" w14:anchorId="21D91F45">
          <v:shape id="_x0000_i1027" type="#_x0000_t75" style="width:273.75pt;height:158.25pt" o:ole="">
            <v:imagedata r:id="rId31" o:title=""/>
          </v:shape>
          <o:OLEObject Type="Embed" ProgID="Visio.Drawing.11" ShapeID="_x0000_i1027" DrawAspect="Content" ObjectID="_1734266430" r:id="rId32"/>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77777777" w:rsidR="00C367E9" w:rsidRPr="00114B70" w:rsidRDefault="00C367E9" w:rsidP="00A839F0">
            <w:pPr>
              <w:pStyle w:val="PL"/>
            </w:pPr>
            <w:r w:rsidRPr="00114B70">
              <w:t>PUT /MissionCriticalOrg/MCO-12345/org.3gpp.mcptt.user-profile</w:t>
            </w:r>
            <w:r>
              <w:t>/users</w:t>
            </w:r>
            <w:r w:rsidRPr="00114B70">
              <w:t>/</w:t>
            </w:r>
            <w:hyperlink r:id="rId33" w:history="1">
              <w:r w:rsidRPr="00114B70">
                <w:t>sip:User2@example.com</w:t>
              </w:r>
            </w:hyperlink>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4"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5"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6"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37"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38"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39"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1"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2"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3"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77777777"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4" w:history="1">
        <w:r w:rsidRPr="00114B70">
          <w:t>sip:User2@example.com</w:t>
        </w:r>
      </w:hyperlink>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52" w:name="_Toc20212500"/>
      <w:bookmarkStart w:id="2453" w:name="_Toc27731855"/>
      <w:bookmarkStart w:id="2454" w:name="_Toc36127633"/>
      <w:bookmarkStart w:id="2455" w:name="_Toc45214739"/>
      <w:bookmarkStart w:id="2456" w:name="_Toc51937878"/>
      <w:bookmarkStart w:id="2457" w:name="_Toc51938187"/>
      <w:bookmarkStart w:id="2458" w:name="_Toc92291374"/>
      <w:bookmarkStart w:id="2459" w:name="_Toc123652607"/>
      <w:r>
        <w:t>A.2.2</w:t>
      </w:r>
      <w:r>
        <w:tab/>
        <w:t>CMC subscribing to and obtaining MCPTT configuration documents</w:t>
      </w:r>
      <w:bookmarkEnd w:id="2452"/>
      <w:bookmarkEnd w:id="2453"/>
      <w:bookmarkEnd w:id="2454"/>
      <w:bookmarkEnd w:id="2455"/>
      <w:bookmarkEnd w:id="2456"/>
      <w:bookmarkEnd w:id="2457"/>
      <w:bookmarkEnd w:id="2458"/>
      <w:bookmarkEnd w:id="2459"/>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5"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8" type="#_x0000_t75" style="width:482.25pt;height:345.75pt" o:ole="">
            <v:imagedata r:id="rId46" o:title=""/>
          </v:shape>
          <o:OLEObject Type="Embed" ProgID="Visio.Drawing.11" ShapeID="_x0000_i1028" DrawAspect="Content" ObjectID="_1734266431" r:id="rId47"/>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60" w:name="MCCQCTEMPBM_00000035"/>
      <w:r w:rsidRPr="00F2211A">
        <w:rPr>
          <w:rFonts w:cs="Courier New"/>
          <w:szCs w:val="16"/>
          <w:lang w:val="en-US"/>
        </w:rPr>
        <w:t>urn:3gpp:ns:mcpttInfo:1.0</w:t>
      </w:r>
      <w:bookmarkEnd w:id="2460"/>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1" w:name="MCCQCTEMPBM_00000036"/>
      <w:r w:rsidRPr="00F2211A">
        <w:rPr>
          <w:rFonts w:cs="Courier New"/>
          <w:szCs w:val="16"/>
          <w:lang w:val="en-US"/>
        </w:rPr>
        <w:t>mcptt-Params&gt;</w:t>
      </w:r>
      <w:bookmarkEnd w:id="2461"/>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2" w:name="MCCQCTEMPBM_00000037"/>
      <w:r w:rsidRPr="00F2211A">
        <w:rPr>
          <w:rFonts w:cs="Courier New"/>
          <w:szCs w:val="16"/>
          <w:lang w:val="en-US"/>
        </w:rPr>
        <w:t xml:space="preserve">mcptt-access-token&gt; </w:t>
      </w:r>
      <w:bookmarkEnd w:id="2462"/>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63"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63"/>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64" w:name="MCCQCTEMPBM_00000039"/>
      <w:r w:rsidRPr="00061C8A">
        <w:rPr>
          <w:rFonts w:cs="Courier New"/>
          <w:szCs w:val="16"/>
          <w:lang w:val="en-US"/>
        </w:rPr>
        <w:t>mcptt-Params</w:t>
      </w:r>
      <w:bookmarkEnd w:id="2464"/>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5"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5"/>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6"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6"/>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7"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7"/>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48"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8"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68"/>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9"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9"/>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9"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70" w:name="MCCQCTEMPBM_00000045"/>
    </w:p>
    <w:bookmarkEnd w:id="2470"/>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71"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71"/>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0"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72" w:name="_Toc20212501"/>
      <w:bookmarkStart w:id="2473" w:name="_Toc27731856"/>
      <w:bookmarkStart w:id="2474" w:name="_Toc36127634"/>
      <w:bookmarkStart w:id="2475" w:name="_Toc45214740"/>
      <w:bookmarkStart w:id="2476" w:name="_Toc51937879"/>
      <w:bookmarkStart w:id="2477" w:name="_Toc51938188"/>
      <w:bookmarkStart w:id="2478" w:name="_Toc92291375"/>
      <w:bookmarkStart w:id="2479" w:name="_Toc123652608"/>
      <w:r>
        <w:t>A.2.3</w:t>
      </w:r>
      <w:r>
        <w:tab/>
        <w:t>MCPTT server subscribing to and obtaining MCPTT service configuration document</w:t>
      </w:r>
      <w:bookmarkEnd w:id="2472"/>
      <w:bookmarkEnd w:id="2473"/>
      <w:bookmarkEnd w:id="2474"/>
      <w:bookmarkEnd w:id="2475"/>
      <w:bookmarkEnd w:id="2476"/>
      <w:bookmarkEnd w:id="2477"/>
      <w:bookmarkEnd w:id="2478"/>
      <w:bookmarkEnd w:id="2479"/>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9" type="#_x0000_t75" style="width:482.25pt;height:345.75pt" o:ole="">
            <v:imagedata r:id="rId57" o:title=""/>
          </v:shape>
          <o:OLEObject Type="Embed" ProgID="Visio.Drawing.11" ShapeID="_x0000_i1029" DrawAspect="Content" ObjectID="_1734266432" r:id="rId58"/>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9"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0"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80" w:name="_Toc20212502"/>
      <w:bookmarkStart w:id="2481" w:name="_Toc27731857"/>
      <w:bookmarkStart w:id="2482" w:name="_Toc36127635"/>
      <w:bookmarkStart w:id="2483" w:name="_Toc45214741"/>
      <w:bookmarkStart w:id="2484" w:name="_Toc51937880"/>
      <w:bookmarkStart w:id="2485" w:name="_Toc51938189"/>
      <w:bookmarkStart w:id="2486" w:name="_Toc92291376"/>
      <w:bookmarkStart w:id="2487" w:name="_Toc123652609"/>
      <w:r>
        <w:rPr>
          <w:lang w:eastAsia="zh-CN"/>
        </w:rPr>
        <w:lastRenderedPageBreak/>
        <w:t>Annex B (informative):</w:t>
      </w:r>
      <w:r>
        <w:rPr>
          <w:lang w:eastAsia="zh-CN"/>
        </w:rPr>
        <w:br/>
      </w:r>
      <w:r w:rsidRPr="0073469F">
        <w:t>IANA registration template</w:t>
      </w:r>
      <w:r>
        <w:t>s</w:t>
      </w:r>
      <w:bookmarkEnd w:id="2480"/>
      <w:bookmarkEnd w:id="2481"/>
      <w:bookmarkEnd w:id="2482"/>
      <w:bookmarkEnd w:id="2483"/>
      <w:bookmarkEnd w:id="2484"/>
      <w:bookmarkEnd w:id="2485"/>
      <w:bookmarkEnd w:id="2486"/>
      <w:bookmarkEnd w:id="2487"/>
    </w:p>
    <w:p w14:paraId="5BD9E34F" w14:textId="77777777" w:rsidR="00C367E9" w:rsidRPr="0073469F" w:rsidRDefault="00C367E9" w:rsidP="00C367E9">
      <w:pPr>
        <w:pStyle w:val="Heading1"/>
      </w:pPr>
      <w:bookmarkStart w:id="2488" w:name="_Toc20212503"/>
      <w:bookmarkStart w:id="2489" w:name="_Toc27731858"/>
      <w:bookmarkStart w:id="2490" w:name="_Toc36127636"/>
      <w:bookmarkStart w:id="2491" w:name="_Toc45214742"/>
      <w:bookmarkStart w:id="2492" w:name="_Toc51937881"/>
      <w:bookmarkStart w:id="2493" w:name="_Toc51938190"/>
      <w:bookmarkStart w:id="2494" w:name="_Toc92291377"/>
      <w:bookmarkStart w:id="2495" w:name="_Toc123652610"/>
      <w:r>
        <w:rPr>
          <w:lang w:eastAsia="zh-CN"/>
        </w:rPr>
        <w:t>B.1</w:t>
      </w:r>
      <w:r w:rsidRPr="0073469F">
        <w:tab/>
        <w:t>IANA registration template</w:t>
      </w:r>
      <w:r>
        <w:t>s for MIME types</w:t>
      </w:r>
      <w:bookmarkEnd w:id="2488"/>
      <w:bookmarkEnd w:id="2489"/>
      <w:bookmarkEnd w:id="2490"/>
      <w:bookmarkEnd w:id="2491"/>
      <w:bookmarkEnd w:id="2492"/>
      <w:bookmarkEnd w:id="2493"/>
      <w:bookmarkEnd w:id="2494"/>
      <w:bookmarkEnd w:id="2495"/>
    </w:p>
    <w:p w14:paraId="50F23FF7" w14:textId="77777777" w:rsidR="00C367E9" w:rsidRPr="0073469F" w:rsidRDefault="00C367E9" w:rsidP="00C367E9">
      <w:pPr>
        <w:pStyle w:val="Heading2"/>
      </w:pPr>
      <w:bookmarkStart w:id="2496" w:name="_Toc20212504"/>
      <w:bookmarkStart w:id="2497" w:name="_Toc27731859"/>
      <w:bookmarkStart w:id="2498" w:name="_Toc36127637"/>
      <w:bookmarkStart w:id="2499" w:name="_Toc45214743"/>
      <w:bookmarkStart w:id="2500" w:name="_Toc51937882"/>
      <w:bookmarkStart w:id="2501" w:name="_Toc51938191"/>
      <w:bookmarkStart w:id="2502" w:name="_Toc92291378"/>
      <w:bookmarkStart w:id="2503" w:name="_Toc123652611"/>
      <w:r>
        <w:rPr>
          <w:lang w:eastAsia="zh-CN"/>
        </w:rPr>
        <w:t>B.1.1</w:t>
      </w:r>
      <w:r w:rsidRPr="0073469F">
        <w:tab/>
      </w:r>
      <w:r w:rsidRPr="004555A9">
        <w:t>application/vn</w:t>
      </w:r>
      <w:r>
        <w:t xml:space="preserve">d.3gpp.mcptt-ue-init-config+xml </w:t>
      </w:r>
      <w:r w:rsidRPr="0073469F">
        <w:t>IANA registration template</w:t>
      </w:r>
      <w:bookmarkEnd w:id="2496"/>
      <w:bookmarkEnd w:id="2497"/>
      <w:bookmarkEnd w:id="2498"/>
      <w:bookmarkEnd w:id="2499"/>
      <w:bookmarkEnd w:id="2500"/>
      <w:bookmarkEnd w:id="2501"/>
      <w:bookmarkEnd w:id="2502"/>
      <w:bookmarkEnd w:id="2503"/>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04" w:name="MCCQCTEMPBM_00000033"/>
      <w:bookmarkStart w:id="2505" w:name="MCCQCTEMPBM_00000034"/>
      <w:r w:rsidRPr="0073469F">
        <w:t xml:space="preserve"> section </w:t>
      </w:r>
      <w:bookmarkEnd w:id="2504"/>
      <w:bookmarkEnd w:id="2505"/>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06" w:name="_Toc20212505"/>
      <w:bookmarkStart w:id="2507" w:name="_Toc27731860"/>
      <w:bookmarkStart w:id="2508" w:name="_Toc36127638"/>
      <w:bookmarkStart w:id="2509" w:name="_Toc45214744"/>
      <w:bookmarkStart w:id="2510" w:name="_Toc51937883"/>
      <w:bookmarkStart w:id="2511" w:name="_Toc51938192"/>
      <w:bookmarkStart w:id="2512" w:name="_Toc92291379"/>
      <w:bookmarkStart w:id="2513" w:name="_Toc123652612"/>
      <w:r>
        <w:rPr>
          <w:lang w:eastAsia="zh-CN"/>
        </w:rPr>
        <w:t>B.1.2</w:t>
      </w:r>
      <w:r w:rsidRPr="0073469F">
        <w:tab/>
      </w:r>
      <w:r w:rsidRPr="004555A9">
        <w:t>application/vnd.3gpp.mcptt-ue-config+xml</w:t>
      </w:r>
      <w:r>
        <w:t xml:space="preserve"> </w:t>
      </w:r>
      <w:r w:rsidRPr="0073469F">
        <w:t>IANA registration template</w:t>
      </w:r>
      <w:bookmarkEnd w:id="2506"/>
      <w:bookmarkEnd w:id="2507"/>
      <w:bookmarkEnd w:id="2508"/>
      <w:bookmarkEnd w:id="2509"/>
      <w:bookmarkEnd w:id="2510"/>
      <w:bookmarkEnd w:id="2511"/>
      <w:bookmarkEnd w:id="2512"/>
      <w:bookmarkEnd w:id="2513"/>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14" w:name="_Toc20212506"/>
      <w:bookmarkStart w:id="2515" w:name="_Toc27731861"/>
      <w:bookmarkStart w:id="2516" w:name="_Toc36127639"/>
      <w:bookmarkStart w:id="2517" w:name="_Toc45214745"/>
      <w:bookmarkStart w:id="2518" w:name="_Toc51937884"/>
      <w:bookmarkStart w:id="2519" w:name="_Toc51938193"/>
      <w:bookmarkStart w:id="2520" w:name="_Toc92291380"/>
      <w:bookmarkStart w:id="2521" w:name="_Toc123652613"/>
      <w:r>
        <w:rPr>
          <w:lang w:eastAsia="zh-CN"/>
        </w:rPr>
        <w:t>B.1.3</w:t>
      </w:r>
      <w:r w:rsidRPr="0073469F">
        <w:tab/>
      </w:r>
      <w:r w:rsidRPr="004555A9">
        <w:t>application/vnd.3gpp.mcptt</w:t>
      </w:r>
      <w:r>
        <w:t>-</w:t>
      </w:r>
      <w:r w:rsidRPr="004555A9">
        <w:t>user-profile+xml</w:t>
      </w:r>
      <w:r>
        <w:t xml:space="preserve"> </w:t>
      </w:r>
      <w:r w:rsidRPr="0073469F">
        <w:t>IANA registration template</w:t>
      </w:r>
      <w:bookmarkEnd w:id="2514"/>
      <w:bookmarkEnd w:id="2515"/>
      <w:bookmarkEnd w:id="2516"/>
      <w:bookmarkEnd w:id="2517"/>
      <w:bookmarkEnd w:id="2518"/>
      <w:bookmarkEnd w:id="2519"/>
      <w:bookmarkEnd w:id="2520"/>
      <w:bookmarkEnd w:id="2521"/>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22" w:name="_Toc20212507"/>
      <w:bookmarkStart w:id="2523" w:name="_Toc27731862"/>
      <w:bookmarkStart w:id="2524" w:name="_Toc36127640"/>
      <w:bookmarkStart w:id="2525" w:name="_Toc45214746"/>
      <w:bookmarkStart w:id="2526" w:name="_Toc51937885"/>
      <w:bookmarkStart w:id="2527" w:name="_Toc51938194"/>
      <w:bookmarkStart w:id="2528" w:name="_Toc92291381"/>
      <w:bookmarkStart w:id="2529" w:name="_Toc123652614"/>
      <w:r>
        <w:rPr>
          <w:lang w:eastAsia="zh-CN"/>
        </w:rPr>
        <w:t>B.1.4</w:t>
      </w:r>
      <w:r w:rsidRPr="0073469F">
        <w:tab/>
      </w:r>
      <w:r w:rsidRPr="004555A9">
        <w:t>application/vnd.3gpp.mcptt-service-config+xml</w:t>
      </w:r>
      <w:r>
        <w:t xml:space="preserve"> </w:t>
      </w:r>
      <w:r w:rsidRPr="0073469F">
        <w:t>IANA registration template</w:t>
      </w:r>
      <w:bookmarkEnd w:id="2522"/>
      <w:bookmarkEnd w:id="2523"/>
      <w:bookmarkEnd w:id="2524"/>
      <w:bookmarkEnd w:id="2525"/>
      <w:bookmarkEnd w:id="2526"/>
      <w:bookmarkEnd w:id="2527"/>
      <w:bookmarkEnd w:id="2528"/>
      <w:bookmarkEnd w:id="2529"/>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30" w:name="_Toc20212508"/>
      <w:bookmarkStart w:id="2531" w:name="_Toc27731863"/>
      <w:bookmarkStart w:id="2532" w:name="_Toc36127641"/>
      <w:bookmarkStart w:id="2533" w:name="_Toc45214747"/>
      <w:bookmarkStart w:id="2534" w:name="_Toc51937886"/>
      <w:bookmarkStart w:id="2535" w:name="_Toc51938195"/>
      <w:bookmarkStart w:id="2536" w:name="_Toc92291382"/>
      <w:bookmarkStart w:id="2537" w:name="_Toc123652615"/>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30"/>
      <w:bookmarkEnd w:id="2531"/>
      <w:bookmarkEnd w:id="2532"/>
      <w:bookmarkEnd w:id="2533"/>
      <w:bookmarkEnd w:id="2534"/>
      <w:bookmarkEnd w:id="2535"/>
      <w:bookmarkEnd w:id="2536"/>
      <w:bookmarkEnd w:id="2537"/>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38" w:name="_Toc20212509"/>
      <w:bookmarkStart w:id="2539" w:name="_Toc27731864"/>
      <w:bookmarkStart w:id="2540" w:name="_Toc36127642"/>
      <w:bookmarkStart w:id="2541" w:name="_Toc45214748"/>
      <w:bookmarkStart w:id="2542" w:name="_Toc51937887"/>
      <w:bookmarkStart w:id="2543" w:name="_Toc51938196"/>
      <w:bookmarkStart w:id="2544" w:name="_Toc92291383"/>
      <w:bookmarkStart w:id="2545" w:name="_Toc123652616"/>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38"/>
      <w:bookmarkEnd w:id="2539"/>
      <w:bookmarkEnd w:id="2540"/>
      <w:bookmarkEnd w:id="2541"/>
      <w:bookmarkEnd w:id="2542"/>
      <w:bookmarkEnd w:id="2543"/>
      <w:bookmarkEnd w:id="2544"/>
      <w:bookmarkEnd w:id="2545"/>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46" w:name="_Toc20212510"/>
      <w:bookmarkStart w:id="2547" w:name="_Toc27731865"/>
      <w:bookmarkStart w:id="2548" w:name="_Toc36127643"/>
      <w:bookmarkStart w:id="2549" w:name="_Toc45214749"/>
      <w:bookmarkStart w:id="2550" w:name="_Toc51937888"/>
      <w:bookmarkStart w:id="2551" w:name="_Toc51938197"/>
      <w:bookmarkStart w:id="2552" w:name="_Toc92291384"/>
      <w:bookmarkStart w:id="2553" w:name="_Toc123652617"/>
      <w:r>
        <w:rPr>
          <w:lang w:eastAsia="zh-CN"/>
        </w:rPr>
        <w:t>B.1.7</w:t>
      </w:r>
      <w:r w:rsidRPr="0073469F">
        <w:tab/>
      </w:r>
      <w:r w:rsidRPr="004555A9">
        <w:t>application/vnd.3gpp.mc</w:t>
      </w:r>
      <w:r>
        <w:t>video-</w:t>
      </w:r>
      <w:r w:rsidRPr="004555A9">
        <w:t>ue-config+xml</w:t>
      </w:r>
      <w:r>
        <w:t xml:space="preserve"> </w:t>
      </w:r>
      <w:r w:rsidRPr="0073469F">
        <w:t>IANA registration template</w:t>
      </w:r>
      <w:bookmarkEnd w:id="2546"/>
      <w:bookmarkEnd w:id="2547"/>
      <w:bookmarkEnd w:id="2548"/>
      <w:bookmarkEnd w:id="2549"/>
      <w:bookmarkEnd w:id="2550"/>
      <w:bookmarkEnd w:id="2551"/>
      <w:bookmarkEnd w:id="2552"/>
      <w:bookmarkEnd w:id="2553"/>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54" w:name="_Toc20212511"/>
      <w:bookmarkStart w:id="2555" w:name="_Toc27731866"/>
      <w:bookmarkStart w:id="2556" w:name="_Toc36127644"/>
      <w:bookmarkStart w:id="2557" w:name="_Toc45214750"/>
      <w:bookmarkStart w:id="2558" w:name="_Toc51937889"/>
      <w:bookmarkStart w:id="2559" w:name="_Toc51938198"/>
      <w:bookmarkStart w:id="2560" w:name="_Toc92291385"/>
      <w:bookmarkStart w:id="2561" w:name="_Toc123652618"/>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54"/>
      <w:bookmarkEnd w:id="2555"/>
      <w:bookmarkEnd w:id="2556"/>
      <w:bookmarkEnd w:id="2557"/>
      <w:bookmarkEnd w:id="2558"/>
      <w:bookmarkEnd w:id="2559"/>
      <w:bookmarkEnd w:id="2560"/>
      <w:bookmarkEnd w:id="2561"/>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62" w:name="_Toc20212512"/>
      <w:bookmarkStart w:id="2563" w:name="_Toc27731867"/>
      <w:bookmarkStart w:id="2564" w:name="_Toc36127645"/>
      <w:bookmarkStart w:id="2565" w:name="_Toc45214751"/>
      <w:bookmarkStart w:id="2566" w:name="_Toc51937890"/>
      <w:bookmarkStart w:id="2567" w:name="_Toc51938199"/>
      <w:bookmarkStart w:id="2568" w:name="_Toc92291386"/>
      <w:bookmarkStart w:id="2569" w:name="_Toc123652619"/>
      <w:r>
        <w:rPr>
          <w:lang w:eastAsia="zh-CN"/>
        </w:rPr>
        <w:t>B.1.9</w:t>
      </w:r>
      <w:r w:rsidRPr="0073469F">
        <w:tab/>
      </w:r>
      <w:r w:rsidRPr="004555A9">
        <w:t>application/vnd.3gpp.mc</w:t>
      </w:r>
      <w:r>
        <w:t>data-</w:t>
      </w:r>
      <w:r w:rsidRPr="004555A9">
        <w:t>ue-config+xml</w:t>
      </w:r>
      <w:r>
        <w:t xml:space="preserve"> </w:t>
      </w:r>
      <w:r w:rsidRPr="0073469F">
        <w:t>IANA registration template</w:t>
      </w:r>
      <w:bookmarkEnd w:id="2562"/>
      <w:bookmarkEnd w:id="2563"/>
      <w:bookmarkEnd w:id="2564"/>
      <w:bookmarkEnd w:id="2565"/>
      <w:bookmarkEnd w:id="2566"/>
      <w:bookmarkEnd w:id="2567"/>
      <w:bookmarkEnd w:id="2568"/>
      <w:bookmarkEnd w:id="2569"/>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570" w:name="_Toc20212513"/>
      <w:bookmarkStart w:id="2571" w:name="_Toc27731868"/>
      <w:bookmarkStart w:id="2572" w:name="_Toc36127646"/>
      <w:bookmarkStart w:id="2573" w:name="_Toc45214752"/>
      <w:bookmarkStart w:id="2574" w:name="_Toc51937891"/>
      <w:bookmarkStart w:id="2575" w:name="_Toc51938200"/>
      <w:bookmarkStart w:id="2576" w:name="_Toc92291387"/>
      <w:bookmarkStart w:id="2577" w:name="_Toc123652620"/>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70"/>
      <w:bookmarkEnd w:id="2571"/>
      <w:bookmarkEnd w:id="2572"/>
      <w:bookmarkEnd w:id="2573"/>
      <w:bookmarkEnd w:id="2574"/>
      <w:bookmarkEnd w:id="2575"/>
      <w:bookmarkEnd w:id="2576"/>
      <w:bookmarkEnd w:id="2577"/>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78" w:name="_Toc92291388"/>
      <w:bookmarkStart w:id="2579" w:name="_Toc123652621"/>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78"/>
      <w:bookmarkEnd w:id="2579"/>
      <w:r w:rsidRPr="009F4AC2">
        <w:t xml:space="preserve"> </w:t>
      </w:r>
    </w:p>
    <w:p w14:paraId="71EF22C9" w14:textId="77777777" w:rsidR="00C367E9" w:rsidRDefault="00C367E9" w:rsidP="00C367E9">
      <w:pPr>
        <w:pStyle w:val="Heading1"/>
      </w:pPr>
      <w:bookmarkStart w:id="2580" w:name="_Toc20156543"/>
      <w:bookmarkStart w:id="2581" w:name="_Toc27501739"/>
      <w:bookmarkStart w:id="2582" w:name="_Toc36049870"/>
      <w:bookmarkStart w:id="2583" w:name="_Toc45210640"/>
      <w:bookmarkStart w:id="2584" w:name="_Toc51861467"/>
      <w:bookmarkStart w:id="2585" w:name="_Toc83392998"/>
      <w:bookmarkStart w:id="2586" w:name="_Toc92291389"/>
      <w:bookmarkStart w:id="2587" w:name="_Toc123652622"/>
      <w:r>
        <w:t>C.1</w:t>
      </w:r>
      <w:r>
        <w:tab/>
        <w:t>General</w:t>
      </w:r>
      <w:bookmarkEnd w:id="2580"/>
      <w:bookmarkEnd w:id="2581"/>
      <w:bookmarkEnd w:id="2582"/>
      <w:bookmarkEnd w:id="2583"/>
      <w:bookmarkEnd w:id="2584"/>
      <w:bookmarkEnd w:id="2585"/>
      <w:bookmarkEnd w:id="2586"/>
      <w:bookmarkEnd w:id="2587"/>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88" w:name="_Toc92291390"/>
      <w:bookmarkStart w:id="2589" w:name="_Toc123652623"/>
      <w:r>
        <w:t>C.2</w:t>
      </w:r>
      <w:r>
        <w:tab/>
        <w:t>Aspects not applicable to 5GS</w:t>
      </w:r>
      <w:bookmarkEnd w:id="2588"/>
      <w:bookmarkEnd w:id="2589"/>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90" w:name="_Toc92291391"/>
      <w:bookmarkStart w:id="2591" w:name="_Toc123652624"/>
      <w:r>
        <w:lastRenderedPageBreak/>
        <w:t>C.3</w:t>
      </w:r>
      <w:r>
        <w:tab/>
        <w:t>5GS specific aspects not applicable to EPS</w:t>
      </w:r>
      <w:bookmarkEnd w:id="2590"/>
      <w:bookmarkEnd w:id="2591"/>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92" w:name="_Toc92291392"/>
      <w:bookmarkStart w:id="2593" w:name="_Toc123652625"/>
      <w:r>
        <w:t>C.4</w:t>
      </w:r>
      <w:r>
        <w:tab/>
        <w:t>Mapping of EPS-specific terms to 5GS</w:t>
      </w:r>
      <w:bookmarkEnd w:id="2592"/>
      <w:bookmarkEnd w:id="2593"/>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94" w:name="_Toc20212514"/>
      <w:bookmarkStart w:id="2595" w:name="_Toc27731869"/>
      <w:bookmarkStart w:id="2596" w:name="_Toc36127647"/>
      <w:bookmarkStart w:id="2597" w:name="_Toc45214753"/>
      <w:bookmarkStart w:id="2598" w:name="_Toc51937892"/>
      <w:bookmarkStart w:id="2599" w:name="_Toc51938201"/>
      <w:bookmarkStart w:id="2600" w:name="_Toc92291393"/>
      <w:bookmarkStart w:id="2601" w:name="_Toc123652626"/>
      <w:r w:rsidRPr="00986001">
        <w:lastRenderedPageBreak/>
        <w:t xml:space="preserve">Annex </w:t>
      </w:r>
      <w:r>
        <w:t>D</w:t>
      </w:r>
      <w:r w:rsidRPr="00986001">
        <w:t xml:space="preserve"> (informative):</w:t>
      </w:r>
      <w:r w:rsidRPr="00986001">
        <w:br/>
        <w:t>Change history</w:t>
      </w:r>
      <w:bookmarkEnd w:id="2594"/>
      <w:bookmarkEnd w:id="2595"/>
      <w:bookmarkEnd w:id="2596"/>
      <w:bookmarkEnd w:id="2597"/>
      <w:bookmarkEnd w:id="2598"/>
      <w:bookmarkEnd w:id="2599"/>
      <w:bookmarkEnd w:id="2600"/>
      <w:bookmarkEnd w:id="2601"/>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A839F0">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A839F0">
        <w:tc>
          <w:tcPr>
            <w:tcW w:w="800" w:type="dxa"/>
            <w:shd w:val="solid" w:color="FFFFFF" w:fill="auto"/>
          </w:tcPr>
          <w:p w14:paraId="4914164F" w14:textId="53FF1D1B" w:rsidR="008F7EC4" w:rsidRDefault="008F7EC4" w:rsidP="008F7EC4">
            <w:pPr>
              <w:pStyle w:val="TAC"/>
              <w:rPr>
                <w:sz w:val="16"/>
                <w:szCs w:val="16"/>
              </w:rPr>
            </w:pPr>
            <w:r>
              <w:rPr>
                <w:sz w:val="16"/>
                <w:szCs w:val="16"/>
              </w:rPr>
              <w:t>2022-12</w:t>
            </w:r>
          </w:p>
        </w:tc>
        <w:tc>
          <w:tcPr>
            <w:tcW w:w="800" w:type="dxa"/>
            <w:shd w:val="solid" w:color="FFFFFF" w:fill="auto"/>
          </w:tcPr>
          <w:p w14:paraId="22A8ABD8" w14:textId="7D0C7490" w:rsidR="008F7EC4" w:rsidRDefault="008F7EC4" w:rsidP="008F7EC4">
            <w:pPr>
              <w:pStyle w:val="TAC"/>
              <w:rPr>
                <w:sz w:val="16"/>
                <w:szCs w:val="16"/>
              </w:rPr>
            </w:pPr>
            <w:r>
              <w:rPr>
                <w:sz w:val="16"/>
                <w:szCs w:val="16"/>
              </w:rPr>
              <w:t>CT-98e</w:t>
            </w:r>
          </w:p>
        </w:tc>
        <w:tc>
          <w:tcPr>
            <w:tcW w:w="1094" w:type="dxa"/>
            <w:shd w:val="solid" w:color="FFFFFF" w:fill="auto"/>
          </w:tcPr>
          <w:p w14:paraId="3BD53A76" w14:textId="40E7D39C"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7E309528" w14:textId="0CD6E327" w:rsidR="008F7EC4" w:rsidRDefault="008F7EC4" w:rsidP="008F7EC4">
            <w:pPr>
              <w:pStyle w:val="TAL"/>
              <w:rPr>
                <w:sz w:val="16"/>
                <w:szCs w:val="16"/>
              </w:rPr>
            </w:pPr>
            <w:r>
              <w:rPr>
                <w:sz w:val="16"/>
                <w:szCs w:val="16"/>
              </w:rPr>
              <w:t>0238</w:t>
            </w:r>
          </w:p>
        </w:tc>
        <w:tc>
          <w:tcPr>
            <w:tcW w:w="425" w:type="dxa"/>
            <w:shd w:val="solid" w:color="FFFFFF" w:fill="auto"/>
          </w:tcPr>
          <w:p w14:paraId="28D72CFF" w14:textId="16757C09" w:rsidR="008F7EC4" w:rsidRDefault="008F7EC4" w:rsidP="008F7EC4">
            <w:pPr>
              <w:pStyle w:val="TAR"/>
              <w:rPr>
                <w:sz w:val="16"/>
                <w:szCs w:val="16"/>
              </w:rPr>
            </w:pPr>
            <w:r>
              <w:rPr>
                <w:sz w:val="16"/>
                <w:szCs w:val="16"/>
              </w:rPr>
              <w:t>1</w:t>
            </w:r>
          </w:p>
        </w:tc>
        <w:tc>
          <w:tcPr>
            <w:tcW w:w="425" w:type="dxa"/>
            <w:shd w:val="solid" w:color="FFFFFF" w:fill="auto"/>
          </w:tcPr>
          <w:p w14:paraId="61E60A14" w14:textId="55CD8275" w:rsidR="008F7EC4" w:rsidRDefault="008F7EC4" w:rsidP="008F7EC4">
            <w:pPr>
              <w:pStyle w:val="TAC"/>
              <w:rPr>
                <w:sz w:val="16"/>
                <w:szCs w:val="16"/>
              </w:rPr>
            </w:pPr>
            <w:r>
              <w:rPr>
                <w:sz w:val="16"/>
                <w:szCs w:val="16"/>
              </w:rPr>
              <w:t>F</w:t>
            </w:r>
          </w:p>
        </w:tc>
        <w:tc>
          <w:tcPr>
            <w:tcW w:w="4962" w:type="dxa"/>
            <w:shd w:val="solid" w:color="FFFFFF" w:fill="auto"/>
          </w:tcPr>
          <w:p w14:paraId="511D7A21" w14:textId="437D6D00" w:rsidR="008F7EC4" w:rsidRPr="00D46FDD" w:rsidRDefault="008F7EC4" w:rsidP="008F7EC4">
            <w:pPr>
              <w:pStyle w:val="TAL"/>
            </w:pPr>
            <w:r w:rsidRPr="00523EC8">
              <w:t>Values used for the "emergency-resource-priority", "imminent-peril-resource-priority" and "normal-resource-priority" elements</w:t>
            </w:r>
          </w:p>
        </w:tc>
        <w:tc>
          <w:tcPr>
            <w:tcW w:w="708" w:type="dxa"/>
            <w:shd w:val="solid" w:color="FFFFFF" w:fill="auto"/>
          </w:tcPr>
          <w:p w14:paraId="72E32E29" w14:textId="12130B29" w:rsidR="008F7EC4" w:rsidRDefault="008F7EC4" w:rsidP="008F7EC4">
            <w:pPr>
              <w:pStyle w:val="TAC"/>
              <w:rPr>
                <w:sz w:val="16"/>
                <w:szCs w:val="16"/>
              </w:rPr>
            </w:pPr>
            <w:r>
              <w:rPr>
                <w:sz w:val="16"/>
                <w:szCs w:val="16"/>
              </w:rPr>
              <w:t>18.0.0</w:t>
            </w:r>
          </w:p>
        </w:tc>
      </w:tr>
    </w:tbl>
    <w:p w14:paraId="15F1E498" w14:textId="77777777" w:rsidR="00080512" w:rsidRPr="00C367E9" w:rsidRDefault="00080512" w:rsidP="00C367E9"/>
    <w:sectPr w:rsidR="00080512" w:rsidRPr="00C367E9">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01EFB" w14:textId="77777777" w:rsidR="00865127" w:rsidRDefault="00865127">
      <w:r>
        <w:separator/>
      </w:r>
    </w:p>
  </w:endnote>
  <w:endnote w:type="continuationSeparator" w:id="0">
    <w:p w14:paraId="323C46DC" w14:textId="77777777" w:rsidR="00865127" w:rsidRDefault="0086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350E" w14:textId="77777777" w:rsidR="00865127" w:rsidRDefault="00865127">
      <w:r>
        <w:separator/>
      </w:r>
    </w:p>
  </w:footnote>
  <w:footnote w:type="continuationSeparator" w:id="0">
    <w:p w14:paraId="5627AB2F" w14:textId="77777777" w:rsidR="00865127" w:rsidRDefault="00865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38D3D4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7E6">
      <w:rPr>
        <w:rFonts w:ascii="Arial" w:hAnsi="Arial" w:cs="Arial"/>
        <w:b/>
        <w:noProof/>
        <w:sz w:val="18"/>
        <w:szCs w:val="18"/>
      </w:rPr>
      <w:t>3GPP TS 24.484 V18.0.0 (2022-12)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015CCB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7E6">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AA"/>
    <w:rsid w:val="00033397"/>
    <w:rsid w:val="00040095"/>
    <w:rsid w:val="00051834"/>
    <w:rsid w:val="00054A22"/>
    <w:rsid w:val="00056BBA"/>
    <w:rsid w:val="00062023"/>
    <w:rsid w:val="000655A6"/>
    <w:rsid w:val="00080512"/>
    <w:rsid w:val="00090E5F"/>
    <w:rsid w:val="000A6FD4"/>
    <w:rsid w:val="000C47C3"/>
    <w:rsid w:val="000D58AB"/>
    <w:rsid w:val="000E43CF"/>
    <w:rsid w:val="00133525"/>
    <w:rsid w:val="00164C43"/>
    <w:rsid w:val="001A4C42"/>
    <w:rsid w:val="001A7420"/>
    <w:rsid w:val="001B6637"/>
    <w:rsid w:val="001C21C3"/>
    <w:rsid w:val="001D02C2"/>
    <w:rsid w:val="001F0C1D"/>
    <w:rsid w:val="001F1132"/>
    <w:rsid w:val="001F168B"/>
    <w:rsid w:val="002215B0"/>
    <w:rsid w:val="002306D0"/>
    <w:rsid w:val="002347A2"/>
    <w:rsid w:val="002675F0"/>
    <w:rsid w:val="0029761B"/>
    <w:rsid w:val="002B6339"/>
    <w:rsid w:val="002E00EE"/>
    <w:rsid w:val="003172DC"/>
    <w:rsid w:val="0035462D"/>
    <w:rsid w:val="0036523C"/>
    <w:rsid w:val="003765B8"/>
    <w:rsid w:val="003862F8"/>
    <w:rsid w:val="003C3971"/>
    <w:rsid w:val="003E3ED4"/>
    <w:rsid w:val="003F66AA"/>
    <w:rsid w:val="00415F32"/>
    <w:rsid w:val="00423334"/>
    <w:rsid w:val="00427B2E"/>
    <w:rsid w:val="004345EC"/>
    <w:rsid w:val="00465515"/>
    <w:rsid w:val="00497CE7"/>
    <w:rsid w:val="004B5A26"/>
    <w:rsid w:val="004C77E4"/>
    <w:rsid w:val="004D16B8"/>
    <w:rsid w:val="004D3578"/>
    <w:rsid w:val="004E213A"/>
    <w:rsid w:val="004E33B9"/>
    <w:rsid w:val="004F0988"/>
    <w:rsid w:val="004F3340"/>
    <w:rsid w:val="00514C98"/>
    <w:rsid w:val="00523EC8"/>
    <w:rsid w:val="005252F0"/>
    <w:rsid w:val="00532592"/>
    <w:rsid w:val="0053388B"/>
    <w:rsid w:val="00535773"/>
    <w:rsid w:val="00540491"/>
    <w:rsid w:val="00543E6C"/>
    <w:rsid w:val="00565087"/>
    <w:rsid w:val="00597B11"/>
    <w:rsid w:val="005B046F"/>
    <w:rsid w:val="005D07BC"/>
    <w:rsid w:val="005D2B10"/>
    <w:rsid w:val="005D2E01"/>
    <w:rsid w:val="005D681E"/>
    <w:rsid w:val="005D7526"/>
    <w:rsid w:val="005E1A7E"/>
    <w:rsid w:val="005E4BB2"/>
    <w:rsid w:val="00602AEA"/>
    <w:rsid w:val="00614FDF"/>
    <w:rsid w:val="00623D2E"/>
    <w:rsid w:val="0063543D"/>
    <w:rsid w:val="00641C5A"/>
    <w:rsid w:val="00647114"/>
    <w:rsid w:val="006A323F"/>
    <w:rsid w:val="006B30D0"/>
    <w:rsid w:val="006C3D95"/>
    <w:rsid w:val="006E1CBA"/>
    <w:rsid w:val="006E3741"/>
    <w:rsid w:val="006E5C86"/>
    <w:rsid w:val="00701116"/>
    <w:rsid w:val="00713C44"/>
    <w:rsid w:val="00734A5B"/>
    <w:rsid w:val="0074026F"/>
    <w:rsid w:val="007429F6"/>
    <w:rsid w:val="00744E76"/>
    <w:rsid w:val="00774DA4"/>
    <w:rsid w:val="00781F0F"/>
    <w:rsid w:val="007874BE"/>
    <w:rsid w:val="007B600E"/>
    <w:rsid w:val="007B6ABA"/>
    <w:rsid w:val="007C4ACA"/>
    <w:rsid w:val="007F0F4A"/>
    <w:rsid w:val="008028A4"/>
    <w:rsid w:val="0081766A"/>
    <w:rsid w:val="00830747"/>
    <w:rsid w:val="00865127"/>
    <w:rsid w:val="008768CA"/>
    <w:rsid w:val="008C384C"/>
    <w:rsid w:val="008E0484"/>
    <w:rsid w:val="008F7EC4"/>
    <w:rsid w:val="0090271F"/>
    <w:rsid w:val="00902E23"/>
    <w:rsid w:val="009031FD"/>
    <w:rsid w:val="009114D7"/>
    <w:rsid w:val="009123D6"/>
    <w:rsid w:val="0091348E"/>
    <w:rsid w:val="00917CCB"/>
    <w:rsid w:val="00942EC2"/>
    <w:rsid w:val="009B25BE"/>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65E2"/>
    <w:rsid w:val="00AF23FB"/>
    <w:rsid w:val="00AF7A54"/>
    <w:rsid w:val="00B05DB1"/>
    <w:rsid w:val="00B15449"/>
    <w:rsid w:val="00B2688D"/>
    <w:rsid w:val="00B6152C"/>
    <w:rsid w:val="00B93086"/>
    <w:rsid w:val="00BA19ED"/>
    <w:rsid w:val="00BA4B8D"/>
    <w:rsid w:val="00BB07E6"/>
    <w:rsid w:val="00BC0F7D"/>
    <w:rsid w:val="00BD7D31"/>
    <w:rsid w:val="00BE3255"/>
    <w:rsid w:val="00BF128E"/>
    <w:rsid w:val="00C074DD"/>
    <w:rsid w:val="00C1496A"/>
    <w:rsid w:val="00C25C4C"/>
    <w:rsid w:val="00C33079"/>
    <w:rsid w:val="00C367E9"/>
    <w:rsid w:val="00C45231"/>
    <w:rsid w:val="00C72833"/>
    <w:rsid w:val="00C73824"/>
    <w:rsid w:val="00C806D7"/>
    <w:rsid w:val="00C80F1D"/>
    <w:rsid w:val="00C83CEF"/>
    <w:rsid w:val="00C93F40"/>
    <w:rsid w:val="00CA3D0C"/>
    <w:rsid w:val="00CC67C2"/>
    <w:rsid w:val="00CD6E4E"/>
    <w:rsid w:val="00CE17A6"/>
    <w:rsid w:val="00CF371E"/>
    <w:rsid w:val="00CF5241"/>
    <w:rsid w:val="00D1151C"/>
    <w:rsid w:val="00D46FDD"/>
    <w:rsid w:val="00D53EDF"/>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0135B"/>
    <w:rsid w:val="00E16509"/>
    <w:rsid w:val="00E2209D"/>
    <w:rsid w:val="00E44582"/>
    <w:rsid w:val="00E60ABE"/>
    <w:rsid w:val="00E77645"/>
    <w:rsid w:val="00EA15B0"/>
    <w:rsid w:val="00EA5EA7"/>
    <w:rsid w:val="00EB204E"/>
    <w:rsid w:val="00EC32AF"/>
    <w:rsid w:val="00EC4A25"/>
    <w:rsid w:val="00EF4A36"/>
    <w:rsid w:val="00F025A2"/>
    <w:rsid w:val="00F04712"/>
    <w:rsid w:val="00F13360"/>
    <w:rsid w:val="00F22EC7"/>
    <w:rsid w:val="00F325C8"/>
    <w:rsid w:val="00F653B8"/>
    <w:rsid w:val="00F82D03"/>
    <w:rsid w:val="00F8418C"/>
    <w:rsid w:val="00F9008D"/>
    <w:rsid w:val="00FA1266"/>
    <w:rsid w:val="00FA21D6"/>
    <w:rsid w:val="00FB340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1"/>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hyperlink" Target="mailto:user2@example.com" TargetMode="External"/><Relationship Id="rId26" Type="http://schemas.openxmlformats.org/officeDocument/2006/relationships/hyperlink" Target="mailto:MCPTTGroup-C@example.com" TargetMode="External"/><Relationship Id="rId39" Type="http://schemas.openxmlformats.org/officeDocument/2006/relationships/hyperlink" Target="sip:MCPTTGroup-C@example.com" TargetMode="External"/><Relationship Id="rId21" Type="http://schemas.openxmlformats.org/officeDocument/2006/relationships/hyperlink" Target="mailto:user4@example.com" TargetMode="External"/><Relationship Id="rId34" Type="http://schemas.openxmlformats.org/officeDocument/2006/relationships/hyperlink" Target="sip:user3@example.com" TargetMode="External"/><Relationship Id="rId42" Type="http://schemas.openxmlformats.org/officeDocument/2006/relationships/hyperlink" Target="sip:MCPTTGroup-A@example.com" TargetMode="External"/><Relationship Id="rId47" Type="http://schemas.openxmlformats.org/officeDocument/2006/relationships/oleObject" Target="embeddings/Microsoft_Visio_2003-2010_Drawing2.vsd"/><Relationship Id="rId50" Type="http://schemas.openxmlformats.org/officeDocument/2006/relationships/hyperlink" Target="sip:User1@example.com" TargetMode="External"/><Relationship Id="rId55" Type="http://schemas.openxmlformats.org/officeDocument/2006/relationships/hyperlink" Target="sip:MCPTTGroup-A@example.com"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user1@example.com" TargetMode="External"/><Relationship Id="rId20" Type="http://schemas.openxmlformats.org/officeDocument/2006/relationships/hyperlink" Target="mailto:user3@example.com" TargetMode="External"/><Relationship Id="rId29" Type="http://schemas.openxmlformats.org/officeDocument/2006/relationships/hyperlink" Target="mailto:MCPTTGroup-A@example.com" TargetMode="External"/><Relationship Id="rId41" Type="http://schemas.openxmlformats.org/officeDocument/2006/relationships/hyperlink" Target="sip:user2@example.com" TargetMode="External"/><Relationship Id="rId54" Type="http://schemas.openxmlformats.org/officeDocument/2006/relationships/hyperlink" Target="sip:MCPTTGroup-C@example.com"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MCPTTGroup-A@example.com" TargetMode="External"/><Relationship Id="rId32" Type="http://schemas.openxmlformats.org/officeDocument/2006/relationships/oleObject" Target="embeddings/Microsoft_Visio_2003-2010_Drawing1.vsd"/><Relationship Id="rId37" Type="http://schemas.openxmlformats.org/officeDocument/2006/relationships/hyperlink" Target="sip:MCPTTGroup-A@example.com" TargetMode="External"/><Relationship Id="rId40" Type="http://schemas.openxmlformats.org/officeDocument/2006/relationships/hyperlink" Target="sip:MCPTTGroup-A@example.com" TargetMode="External"/><Relationship Id="rId45" Type="http://schemas.openxmlformats.org/officeDocument/2006/relationships/hyperlink" Target="mailto:user2@example.com" TargetMode="External"/><Relationship Id="rId53" Type="http://schemas.openxmlformats.org/officeDocument/2006/relationships/hyperlink" Target="sip:MCPTTGroup-C@example.com" TargetMode="External"/><Relationship Id="rId58"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hyperlink" Target="sip: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A@example.com" TargetMode="External"/><Relationship Id="rId36" Type="http://schemas.openxmlformats.org/officeDocument/2006/relationships/hyperlink" Target="sip:user1@example.com" TargetMode="External"/><Relationship Id="rId49" Type="http://schemas.openxmlformats.org/officeDocument/2006/relationships/hyperlink" Target="https://MissionCriticalOrg/MCO-12345/" TargetMode="External"/><Relationship Id="rId57" Type="http://schemas.openxmlformats.org/officeDocument/2006/relationships/image" Target="media/image6.emf"/><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image" Target="media/image4.emf"/><Relationship Id="rId44" Type="http://schemas.openxmlformats.org/officeDocument/2006/relationships/hyperlink" Target="sip:User2@example.com" TargetMode="External"/><Relationship Id="rId52" Type="http://schemas.openxmlformats.org/officeDocument/2006/relationships/hyperlink" Target="sip:MCPTTGroup-B@example.com" TargetMode="External"/><Relationship Id="rId60" Type="http://schemas.openxmlformats.org/officeDocument/2006/relationships/hyperlink" Target="sip:scscf1.home1.net;lr"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D@example.com" TargetMode="External"/><Relationship Id="rId30" Type="http://schemas.openxmlformats.org/officeDocument/2006/relationships/hyperlink" Target="mailto:MCPTTGroup-B@example.com" TargetMode="External"/><Relationship Id="rId35" Type="http://schemas.openxmlformats.org/officeDocument/2006/relationships/hyperlink" Target="sip:user4@example.com" TargetMode="External"/><Relationship Id="rId43" Type="http://schemas.openxmlformats.org/officeDocument/2006/relationships/hyperlink" Target="sip:MCPTTGroup-B@example.com" TargetMode="External"/><Relationship Id="rId48" Type="http://schemas.openxmlformats.org/officeDocument/2006/relationships/hyperlink" Target="sip:user1_public1@home1.net;gr=urn:uuid:f81d4fae-7dec-11d0-a765-00a0c91e6bf6" TargetMode="External"/><Relationship Id="rId56" Type="http://schemas.openxmlformats.org/officeDocument/2006/relationships/hyperlink" Target="sip:MCPTTGroup-B@example.com"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sip:MCPTTGroup-A@example.com"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B@example.com" TargetMode="External"/><Relationship Id="rId33" Type="http://schemas.openxmlformats.org/officeDocument/2006/relationships/hyperlink" Target="sip:User2@example.com" TargetMode="External"/><Relationship Id="rId38" Type="http://schemas.openxmlformats.org/officeDocument/2006/relationships/hyperlink" Target="sip:MCPTTGroup-B@example.com" TargetMode="External"/><Relationship Id="rId46" Type="http://schemas.openxmlformats.org/officeDocument/2006/relationships/image" Target="media/image5.emf"/><Relationship Id="rId59" Type="http://schemas.openxmlformats.org/officeDocument/2006/relationships/hyperlink" Target="sip:McpttServer1.home1.net;g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242</Pages>
  <Words>87599</Words>
  <Characters>636187</Characters>
  <Application>Microsoft Office Word</Application>
  <DocSecurity>0</DocSecurity>
  <Lines>13524</Lines>
  <Paragraphs>9752</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ab.cde</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Company>ETSI</Company>
  <LinksUpToDate>false</LinksUpToDate>
  <CharactersWithSpaces>734056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V1</cp:lastModifiedBy>
  <cp:revision>3</cp:revision>
  <cp:lastPrinted>2019-02-25T14:05:00Z</cp:lastPrinted>
  <dcterms:created xsi:type="dcterms:W3CDTF">2023-01-03T14:25:00Z</dcterms:created>
  <dcterms:modified xsi:type="dcterms:W3CDTF">2023-01-03T14:27:00Z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vt:lpwstr>
  </property>
</Properties>
</file>