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1317B422" w:rsidR="00CE230A" w:rsidRDefault="00CE230A" w:rsidP="00CE230A">
            <w:pPr>
              <w:pStyle w:val="ZA"/>
              <w:framePr w:w="0" w:hRule="auto" w:wrap="auto" w:vAnchor="margin" w:hAnchor="text" w:yAlign="inline"/>
            </w:pPr>
            <w:bookmarkStart w:id="0" w:name="page1"/>
            <w:r>
              <w:rPr>
                <w:sz w:val="64"/>
              </w:rPr>
              <w:t xml:space="preserve">3GPP TS 24.080 </w:t>
            </w:r>
            <w:r>
              <w:t>V1</w:t>
            </w:r>
            <w:r w:rsidR="004A7565">
              <w:t>9</w:t>
            </w:r>
            <w:r>
              <w:t>.</w:t>
            </w:r>
            <w:r w:rsidR="00F80547">
              <w:t>1</w:t>
            </w:r>
            <w:r>
              <w:t xml:space="preserve">.0 </w:t>
            </w:r>
            <w:r>
              <w:rPr>
                <w:sz w:val="32"/>
              </w:rPr>
              <w:t>(202</w:t>
            </w:r>
            <w:r w:rsidR="00F80547">
              <w:rPr>
                <w:sz w:val="32"/>
              </w:rPr>
              <w:t>5</w:t>
            </w:r>
            <w:r>
              <w:rPr>
                <w:sz w:val="32"/>
              </w:rPr>
              <w:t>-</w:t>
            </w:r>
            <w:r w:rsidR="00F80547">
              <w:rPr>
                <w:sz w:val="32"/>
              </w:rPr>
              <w:t>0</w:t>
            </w:r>
            <w:r w:rsidR="00F817CB">
              <w:rPr>
                <w:sz w:val="32"/>
              </w:rPr>
              <w:t>2</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34E57D6F" w:rsidR="00CE230A" w:rsidRDefault="00CE230A" w:rsidP="00CE230A">
            <w:pPr>
              <w:pStyle w:val="ZT"/>
              <w:framePr w:wrap="auto" w:hAnchor="text" w:yAlign="inline"/>
            </w:pPr>
            <w:r>
              <w:t>(</w:t>
            </w:r>
            <w:r>
              <w:rPr>
                <w:rStyle w:val="ZGSM"/>
              </w:rPr>
              <w:t>Release 1</w:t>
            </w:r>
            <w:r w:rsidR="004A7565">
              <w:rPr>
                <w:rStyle w:val="ZGSM"/>
              </w:rPr>
              <w:t>9</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058554CD" w14:textId="77777777" w:rsidTr="005E4BB2">
        <w:trPr>
          <w:trHeight w:hRule="exact" w:val="1531"/>
        </w:trPr>
        <w:tc>
          <w:tcPr>
            <w:tcW w:w="4883" w:type="dxa"/>
            <w:shd w:val="clear" w:color="auto" w:fill="auto"/>
          </w:tcPr>
          <w:p w14:paraId="270CAF31" w14:textId="400573AF" w:rsidR="00C074DD" w:rsidRPr="00133525" w:rsidRDefault="00B06C32" w:rsidP="00C074DD">
            <w:pPr>
              <w:rPr>
                <w:i/>
              </w:rPr>
            </w:pPr>
            <w:r w:rsidRPr="00B06C32">
              <w:rPr>
                <w:i/>
                <w:noProof/>
              </w:rPr>
              <w:object w:dxaOrig="2026" w:dyaOrig="1251" w14:anchorId="37C9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02244770" r:id="rId10"/>
              </w:object>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D9113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4"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ACCFF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3FA39D0A" w:rsidR="00E16509" w:rsidRPr="00133525" w:rsidRDefault="00E16509" w:rsidP="00133525">
            <w:pPr>
              <w:pStyle w:val="FP"/>
              <w:jc w:val="center"/>
              <w:rPr>
                <w:noProof/>
                <w:sz w:val="18"/>
              </w:rPr>
            </w:pPr>
            <w:r w:rsidRPr="00CE230A">
              <w:rPr>
                <w:noProof/>
                <w:sz w:val="18"/>
              </w:rPr>
              <w:t xml:space="preserve">© </w:t>
            </w:r>
            <w:bookmarkStart w:id="7" w:name="copyrightDate"/>
            <w:r w:rsidRPr="00CE230A">
              <w:rPr>
                <w:noProof/>
                <w:sz w:val="18"/>
              </w:rPr>
              <w:t>20</w:t>
            </w:r>
            <w:bookmarkEnd w:id="7"/>
            <w:r w:rsidR="00CE230A" w:rsidRPr="00CE230A">
              <w:rPr>
                <w:noProof/>
                <w:sz w:val="18"/>
              </w:rPr>
              <w:t>2</w:t>
            </w:r>
            <w:r w:rsidR="00F80547">
              <w:rPr>
                <w:noProof/>
                <w:sz w:val="18"/>
              </w:rPr>
              <w:t>5</w:t>
            </w:r>
            <w:r w:rsidRPr="00CE230A">
              <w:rPr>
                <w:noProof/>
                <w:sz w:val="18"/>
              </w:rPr>
              <w:t>, 3GPP Organizational Partners (ARIB, ATIS, CCSA, ETSI, TSDSI, TTA, TTC).</w:t>
            </w:r>
            <w:bookmarkStart w:id="8" w:name="copyrightaddon"/>
            <w:bookmarkEnd w:id="8"/>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2EA19AC" w14:textId="77777777" w:rsidR="00E16509" w:rsidRDefault="00E16509" w:rsidP="00133525"/>
        </w:tc>
      </w:tr>
      <w:bookmarkEnd w:id="4"/>
    </w:tbl>
    <w:p w14:paraId="5B464141" w14:textId="77777777" w:rsidR="00080512" w:rsidRPr="004D3578" w:rsidRDefault="00080512" w:rsidP="00B65768">
      <w:pPr>
        <w:pStyle w:val="TT"/>
      </w:pPr>
      <w:r w:rsidRPr="004D3578">
        <w:br w:type="page"/>
      </w:r>
      <w:bookmarkStart w:id="9" w:name="tableOfContents"/>
      <w:bookmarkEnd w:id="9"/>
      <w:r w:rsidRPr="004D3578">
        <w:lastRenderedPageBreak/>
        <w:t>Contents</w:t>
      </w:r>
    </w:p>
    <w:p w14:paraId="460351AB" w14:textId="6C86E4D2" w:rsidR="002F498B" w:rsidRDefault="00775DA7">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F498B">
        <w:rPr>
          <w:noProof/>
        </w:rPr>
        <w:t>Foreword</w:t>
      </w:r>
      <w:r w:rsidR="002F498B">
        <w:rPr>
          <w:noProof/>
        </w:rPr>
        <w:tab/>
      </w:r>
      <w:r w:rsidR="002F498B">
        <w:rPr>
          <w:noProof/>
        </w:rPr>
        <w:fldChar w:fldCharType="begin" w:fldLock="1"/>
      </w:r>
      <w:r w:rsidR="002F498B">
        <w:rPr>
          <w:noProof/>
        </w:rPr>
        <w:instrText xml:space="preserve"> PAGEREF _Toc191631956 \h </w:instrText>
      </w:r>
      <w:r w:rsidR="002F498B">
        <w:rPr>
          <w:noProof/>
        </w:rPr>
      </w:r>
      <w:r w:rsidR="002F498B">
        <w:rPr>
          <w:noProof/>
        </w:rPr>
        <w:fldChar w:fldCharType="separate"/>
      </w:r>
      <w:r w:rsidR="002F498B">
        <w:rPr>
          <w:noProof/>
        </w:rPr>
        <w:t>8</w:t>
      </w:r>
      <w:r w:rsidR="002F498B">
        <w:rPr>
          <w:noProof/>
        </w:rPr>
        <w:fldChar w:fldCharType="end"/>
      </w:r>
    </w:p>
    <w:p w14:paraId="0860D7C1" w14:textId="15288B19" w:rsidR="002F498B" w:rsidRDefault="002F498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_Toc191631957 \h </w:instrText>
      </w:r>
      <w:r>
        <w:rPr>
          <w:noProof/>
        </w:rPr>
      </w:r>
      <w:r>
        <w:rPr>
          <w:noProof/>
        </w:rPr>
        <w:fldChar w:fldCharType="separate"/>
      </w:r>
      <w:r>
        <w:rPr>
          <w:noProof/>
        </w:rPr>
        <w:t>9</w:t>
      </w:r>
      <w:r>
        <w:rPr>
          <w:noProof/>
        </w:rPr>
        <w:fldChar w:fldCharType="end"/>
      </w:r>
    </w:p>
    <w:p w14:paraId="0641B74C" w14:textId="46B3D718"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_Toc191631958 \h </w:instrText>
      </w:r>
      <w:r>
        <w:rPr>
          <w:noProof/>
        </w:rPr>
      </w:r>
      <w:r>
        <w:rPr>
          <w:noProof/>
        </w:rPr>
        <w:fldChar w:fldCharType="separate"/>
      </w:r>
      <w:r>
        <w:rPr>
          <w:noProof/>
        </w:rPr>
        <w:t>9</w:t>
      </w:r>
      <w:r>
        <w:rPr>
          <w:noProof/>
        </w:rPr>
        <w:fldChar w:fldCharType="end"/>
      </w:r>
    </w:p>
    <w:p w14:paraId="22218A38" w14:textId="698EA5DB"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_Toc191631959 \h </w:instrText>
      </w:r>
      <w:r>
        <w:rPr>
          <w:noProof/>
        </w:rPr>
      </w:r>
      <w:r>
        <w:rPr>
          <w:noProof/>
        </w:rPr>
        <w:fldChar w:fldCharType="separate"/>
      </w:r>
      <w:r>
        <w:rPr>
          <w:noProof/>
        </w:rPr>
        <w:t>10</w:t>
      </w:r>
      <w:r>
        <w:rPr>
          <w:noProof/>
        </w:rPr>
        <w:fldChar w:fldCharType="end"/>
      </w:r>
    </w:p>
    <w:p w14:paraId="7BC0553D" w14:textId="5DC53CF6" w:rsidR="002F498B" w:rsidRDefault="002F498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_Toc191631960 \h </w:instrText>
      </w:r>
      <w:r>
        <w:rPr>
          <w:noProof/>
        </w:rPr>
      </w:r>
      <w:r>
        <w:rPr>
          <w:noProof/>
        </w:rPr>
        <w:fldChar w:fldCharType="separate"/>
      </w:r>
      <w:r>
        <w:rPr>
          <w:noProof/>
        </w:rPr>
        <w:t>10</w:t>
      </w:r>
      <w:r>
        <w:rPr>
          <w:noProof/>
        </w:rPr>
        <w:fldChar w:fldCharType="end"/>
      </w:r>
    </w:p>
    <w:p w14:paraId="1C930FA1" w14:textId="0B316384"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_Toc191631961 \h </w:instrText>
      </w:r>
      <w:r>
        <w:rPr>
          <w:noProof/>
        </w:rPr>
      </w:r>
      <w:r>
        <w:rPr>
          <w:noProof/>
        </w:rPr>
        <w:fldChar w:fldCharType="separate"/>
      </w:r>
      <w:r>
        <w:rPr>
          <w:noProof/>
        </w:rPr>
        <w:t>10</w:t>
      </w:r>
      <w:r>
        <w:rPr>
          <w:noProof/>
        </w:rPr>
        <w:fldChar w:fldCharType="end"/>
      </w:r>
    </w:p>
    <w:p w14:paraId="50CB60BD" w14:textId="605CE239"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Messages for supplementary services control</w:t>
      </w:r>
      <w:r>
        <w:rPr>
          <w:noProof/>
        </w:rPr>
        <w:tab/>
      </w:r>
      <w:r>
        <w:rPr>
          <w:noProof/>
        </w:rPr>
        <w:fldChar w:fldCharType="begin" w:fldLock="1"/>
      </w:r>
      <w:r>
        <w:rPr>
          <w:noProof/>
        </w:rPr>
        <w:instrText xml:space="preserve"> PAGEREF _Toc191631962 \h </w:instrText>
      </w:r>
      <w:r>
        <w:rPr>
          <w:noProof/>
        </w:rPr>
      </w:r>
      <w:r>
        <w:rPr>
          <w:noProof/>
        </w:rPr>
        <w:fldChar w:fldCharType="separate"/>
      </w:r>
      <w:r>
        <w:rPr>
          <w:noProof/>
        </w:rPr>
        <w:t>11</w:t>
      </w:r>
      <w:r>
        <w:rPr>
          <w:noProof/>
        </w:rPr>
        <w:fldChar w:fldCharType="end"/>
      </w:r>
    </w:p>
    <w:p w14:paraId="254B16EB" w14:textId="2B969BF5"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_Toc191631963 \h </w:instrText>
      </w:r>
      <w:r>
        <w:rPr>
          <w:noProof/>
        </w:rPr>
      </w:r>
      <w:r>
        <w:rPr>
          <w:noProof/>
        </w:rPr>
        <w:fldChar w:fldCharType="separate"/>
      </w:r>
      <w:r>
        <w:rPr>
          <w:noProof/>
        </w:rPr>
        <w:t>11</w:t>
      </w:r>
      <w:r>
        <w:rPr>
          <w:noProof/>
        </w:rPr>
        <w:fldChar w:fldCharType="end"/>
      </w:r>
    </w:p>
    <w:p w14:paraId="4CBAEA32" w14:textId="322747E4"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Register</w:t>
      </w:r>
      <w:r>
        <w:rPr>
          <w:noProof/>
        </w:rPr>
        <w:tab/>
      </w:r>
      <w:r>
        <w:rPr>
          <w:noProof/>
        </w:rPr>
        <w:fldChar w:fldCharType="begin" w:fldLock="1"/>
      </w:r>
      <w:r>
        <w:rPr>
          <w:noProof/>
        </w:rPr>
        <w:instrText xml:space="preserve"> PAGEREF _Toc191631964 \h </w:instrText>
      </w:r>
      <w:r>
        <w:rPr>
          <w:noProof/>
        </w:rPr>
      </w:r>
      <w:r>
        <w:rPr>
          <w:noProof/>
        </w:rPr>
        <w:fldChar w:fldCharType="separate"/>
      </w:r>
      <w:r>
        <w:rPr>
          <w:noProof/>
        </w:rPr>
        <w:t>11</w:t>
      </w:r>
      <w:r>
        <w:rPr>
          <w:noProof/>
        </w:rPr>
        <w:fldChar w:fldCharType="end"/>
      </w:r>
    </w:p>
    <w:p w14:paraId="39B75C2D" w14:textId="27156847"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Register (network to MS direction)</w:t>
      </w:r>
      <w:r>
        <w:rPr>
          <w:noProof/>
        </w:rPr>
        <w:tab/>
      </w:r>
      <w:r>
        <w:rPr>
          <w:noProof/>
        </w:rPr>
        <w:fldChar w:fldCharType="begin" w:fldLock="1"/>
      </w:r>
      <w:r>
        <w:rPr>
          <w:noProof/>
        </w:rPr>
        <w:instrText xml:space="preserve"> PAGEREF _Toc191631965 \h </w:instrText>
      </w:r>
      <w:r>
        <w:rPr>
          <w:noProof/>
        </w:rPr>
      </w:r>
      <w:r>
        <w:rPr>
          <w:noProof/>
        </w:rPr>
        <w:fldChar w:fldCharType="separate"/>
      </w:r>
      <w:r>
        <w:rPr>
          <w:noProof/>
        </w:rPr>
        <w:t>11</w:t>
      </w:r>
      <w:r>
        <w:rPr>
          <w:noProof/>
        </w:rPr>
        <w:fldChar w:fldCharType="end"/>
      </w:r>
    </w:p>
    <w:p w14:paraId="4A580649" w14:textId="0E4A81B7"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Register (MS to network direction)</w:t>
      </w:r>
      <w:r>
        <w:rPr>
          <w:noProof/>
        </w:rPr>
        <w:tab/>
      </w:r>
      <w:r>
        <w:rPr>
          <w:noProof/>
        </w:rPr>
        <w:fldChar w:fldCharType="begin" w:fldLock="1"/>
      </w:r>
      <w:r>
        <w:rPr>
          <w:noProof/>
        </w:rPr>
        <w:instrText xml:space="preserve"> PAGEREF _Toc191631966 \h </w:instrText>
      </w:r>
      <w:r>
        <w:rPr>
          <w:noProof/>
        </w:rPr>
      </w:r>
      <w:r>
        <w:rPr>
          <w:noProof/>
        </w:rPr>
        <w:fldChar w:fldCharType="separate"/>
      </w:r>
      <w:r>
        <w:rPr>
          <w:noProof/>
        </w:rPr>
        <w:t>12</w:t>
      </w:r>
      <w:r>
        <w:rPr>
          <w:noProof/>
        </w:rPr>
        <w:fldChar w:fldCharType="end"/>
      </w:r>
    </w:p>
    <w:p w14:paraId="2DF5F37D" w14:textId="2C00B2A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2.4.2.1</w:t>
      </w:r>
      <w:r>
        <w:rPr>
          <w:rFonts w:asciiTheme="minorHAnsi" w:eastAsiaTheme="minorEastAsia" w:hAnsiTheme="minorHAnsi" w:cstheme="minorBidi"/>
          <w:noProof/>
          <w:kern w:val="2"/>
          <w:sz w:val="24"/>
          <w:szCs w:val="24"/>
          <w:lang w:eastAsia="en-GB"/>
          <w14:ligatures w14:val="standardContextual"/>
        </w:rPr>
        <w:tab/>
      </w:r>
      <w:r>
        <w:rPr>
          <w:noProof/>
        </w:rPr>
        <w:t>SS version</w:t>
      </w:r>
      <w:r>
        <w:rPr>
          <w:noProof/>
        </w:rPr>
        <w:tab/>
      </w:r>
      <w:r>
        <w:rPr>
          <w:noProof/>
        </w:rPr>
        <w:fldChar w:fldCharType="begin" w:fldLock="1"/>
      </w:r>
      <w:r>
        <w:rPr>
          <w:noProof/>
        </w:rPr>
        <w:instrText xml:space="preserve"> PAGEREF _Toc191631967 \h </w:instrText>
      </w:r>
      <w:r>
        <w:rPr>
          <w:noProof/>
        </w:rPr>
      </w:r>
      <w:r>
        <w:rPr>
          <w:noProof/>
        </w:rPr>
        <w:fldChar w:fldCharType="separate"/>
      </w:r>
      <w:r>
        <w:rPr>
          <w:noProof/>
        </w:rPr>
        <w:t>12</w:t>
      </w:r>
      <w:r>
        <w:rPr>
          <w:noProof/>
        </w:rPr>
        <w:fldChar w:fldCharType="end"/>
      </w:r>
    </w:p>
    <w:p w14:paraId="4F8ADB80" w14:textId="75E87565"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Release complete</w:t>
      </w:r>
      <w:r>
        <w:rPr>
          <w:noProof/>
        </w:rPr>
        <w:tab/>
      </w:r>
      <w:r>
        <w:rPr>
          <w:noProof/>
        </w:rPr>
        <w:fldChar w:fldCharType="begin" w:fldLock="1"/>
      </w:r>
      <w:r>
        <w:rPr>
          <w:noProof/>
        </w:rPr>
        <w:instrText xml:space="preserve"> PAGEREF _Toc191631968 \h </w:instrText>
      </w:r>
      <w:r>
        <w:rPr>
          <w:noProof/>
        </w:rPr>
      </w:r>
      <w:r>
        <w:rPr>
          <w:noProof/>
        </w:rPr>
        <w:fldChar w:fldCharType="separate"/>
      </w:r>
      <w:r>
        <w:rPr>
          <w:noProof/>
        </w:rPr>
        <w:t>12</w:t>
      </w:r>
      <w:r>
        <w:rPr>
          <w:noProof/>
        </w:rPr>
        <w:fldChar w:fldCharType="end"/>
      </w:r>
    </w:p>
    <w:p w14:paraId="1D139638" w14:textId="276E41A4"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2.5.1</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_Toc191631969 \h </w:instrText>
      </w:r>
      <w:r>
        <w:rPr>
          <w:noProof/>
        </w:rPr>
      </w:r>
      <w:r>
        <w:rPr>
          <w:noProof/>
        </w:rPr>
        <w:fldChar w:fldCharType="separate"/>
      </w:r>
      <w:r>
        <w:rPr>
          <w:noProof/>
        </w:rPr>
        <w:t>13</w:t>
      </w:r>
      <w:r>
        <w:rPr>
          <w:noProof/>
        </w:rPr>
        <w:fldChar w:fldCharType="end"/>
      </w:r>
    </w:p>
    <w:p w14:paraId="13769838" w14:textId="49BC15D6"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_Toc191631970 \h </w:instrText>
      </w:r>
      <w:r>
        <w:rPr>
          <w:noProof/>
        </w:rPr>
      </w:r>
      <w:r>
        <w:rPr>
          <w:noProof/>
        </w:rPr>
        <w:fldChar w:fldCharType="separate"/>
      </w:r>
      <w:r>
        <w:rPr>
          <w:noProof/>
        </w:rPr>
        <w:t>13</w:t>
      </w:r>
      <w:r>
        <w:rPr>
          <w:noProof/>
        </w:rPr>
        <w:fldChar w:fldCharType="end"/>
      </w:r>
    </w:p>
    <w:p w14:paraId="47BA66D3" w14:textId="7C516593" w:rsidR="002F498B" w:rsidRDefault="002F498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_Toc191631971 \h </w:instrText>
      </w:r>
      <w:r>
        <w:rPr>
          <w:noProof/>
        </w:rPr>
      </w:r>
      <w:r>
        <w:rPr>
          <w:noProof/>
        </w:rPr>
        <w:fldChar w:fldCharType="separate"/>
      </w:r>
      <w:r>
        <w:rPr>
          <w:noProof/>
        </w:rPr>
        <w:t>13</w:t>
      </w:r>
      <w:r>
        <w:rPr>
          <w:noProof/>
        </w:rPr>
        <w:fldChar w:fldCharType="end"/>
      </w:r>
    </w:p>
    <w:p w14:paraId="55077542" w14:textId="2D87A9DC"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_Toc191631972 \h </w:instrText>
      </w:r>
      <w:r>
        <w:rPr>
          <w:noProof/>
        </w:rPr>
      </w:r>
      <w:r>
        <w:rPr>
          <w:noProof/>
        </w:rPr>
        <w:fldChar w:fldCharType="separate"/>
      </w:r>
      <w:r>
        <w:rPr>
          <w:noProof/>
        </w:rPr>
        <w:t>13</w:t>
      </w:r>
      <w:r>
        <w:rPr>
          <w:noProof/>
        </w:rPr>
        <w:fldChar w:fldCharType="end"/>
      </w:r>
    </w:p>
    <w:p w14:paraId="1A2A3F31" w14:textId="6BDD9CAE"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Protocol discriminator</w:t>
      </w:r>
      <w:r>
        <w:rPr>
          <w:noProof/>
        </w:rPr>
        <w:tab/>
      </w:r>
      <w:r>
        <w:rPr>
          <w:noProof/>
        </w:rPr>
        <w:fldChar w:fldCharType="begin" w:fldLock="1"/>
      </w:r>
      <w:r>
        <w:rPr>
          <w:noProof/>
        </w:rPr>
        <w:instrText xml:space="preserve"> PAGEREF _Toc191631973 \h </w:instrText>
      </w:r>
      <w:r>
        <w:rPr>
          <w:noProof/>
        </w:rPr>
      </w:r>
      <w:r>
        <w:rPr>
          <w:noProof/>
        </w:rPr>
        <w:fldChar w:fldCharType="separate"/>
      </w:r>
      <w:r>
        <w:rPr>
          <w:noProof/>
        </w:rPr>
        <w:t>13</w:t>
      </w:r>
      <w:r>
        <w:rPr>
          <w:noProof/>
        </w:rPr>
        <w:fldChar w:fldCharType="end"/>
      </w:r>
    </w:p>
    <w:p w14:paraId="61C708F3" w14:textId="03F85C63"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_Toc191631974 \h </w:instrText>
      </w:r>
      <w:r>
        <w:rPr>
          <w:noProof/>
        </w:rPr>
      </w:r>
      <w:r>
        <w:rPr>
          <w:noProof/>
        </w:rPr>
        <w:fldChar w:fldCharType="separate"/>
      </w:r>
      <w:r>
        <w:rPr>
          <w:noProof/>
        </w:rPr>
        <w:t>13</w:t>
      </w:r>
      <w:r>
        <w:rPr>
          <w:noProof/>
        </w:rPr>
        <w:fldChar w:fldCharType="end"/>
      </w:r>
    </w:p>
    <w:p w14:paraId="2BAF3D6D" w14:textId="25580817"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fldLock="1"/>
      </w:r>
      <w:r>
        <w:rPr>
          <w:noProof/>
        </w:rPr>
        <w:instrText xml:space="preserve"> PAGEREF _Toc191631975 \h </w:instrText>
      </w:r>
      <w:r>
        <w:rPr>
          <w:noProof/>
        </w:rPr>
      </w:r>
      <w:r>
        <w:rPr>
          <w:noProof/>
        </w:rPr>
        <w:fldChar w:fldCharType="separate"/>
      </w:r>
      <w:r>
        <w:rPr>
          <w:noProof/>
        </w:rPr>
        <w:t>14</w:t>
      </w:r>
      <w:r>
        <w:rPr>
          <w:noProof/>
        </w:rPr>
        <w:fldChar w:fldCharType="end"/>
      </w:r>
    </w:p>
    <w:p w14:paraId="7CD44EB1" w14:textId="6B1D9F93"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Other information elements</w:t>
      </w:r>
      <w:r>
        <w:rPr>
          <w:noProof/>
        </w:rPr>
        <w:tab/>
      </w:r>
      <w:r>
        <w:rPr>
          <w:noProof/>
        </w:rPr>
        <w:fldChar w:fldCharType="begin" w:fldLock="1"/>
      </w:r>
      <w:r>
        <w:rPr>
          <w:noProof/>
        </w:rPr>
        <w:instrText xml:space="preserve"> PAGEREF _Toc191631976 \h </w:instrText>
      </w:r>
      <w:r>
        <w:rPr>
          <w:noProof/>
        </w:rPr>
      </w:r>
      <w:r>
        <w:rPr>
          <w:noProof/>
        </w:rPr>
        <w:fldChar w:fldCharType="separate"/>
      </w:r>
      <w:r>
        <w:rPr>
          <w:noProof/>
        </w:rPr>
        <w:t>14</w:t>
      </w:r>
      <w:r>
        <w:rPr>
          <w:noProof/>
        </w:rPr>
        <w:fldChar w:fldCharType="end"/>
      </w:r>
    </w:p>
    <w:p w14:paraId="77DBE32B" w14:textId="373B45A6"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Facility information element</w:t>
      </w:r>
      <w:r>
        <w:rPr>
          <w:noProof/>
        </w:rPr>
        <w:tab/>
      </w:r>
      <w:r>
        <w:rPr>
          <w:noProof/>
        </w:rPr>
        <w:fldChar w:fldCharType="begin" w:fldLock="1"/>
      </w:r>
      <w:r>
        <w:rPr>
          <w:noProof/>
        </w:rPr>
        <w:instrText xml:space="preserve"> PAGEREF _Toc191631977 \h </w:instrText>
      </w:r>
      <w:r>
        <w:rPr>
          <w:noProof/>
        </w:rPr>
      </w:r>
      <w:r>
        <w:rPr>
          <w:noProof/>
        </w:rPr>
        <w:fldChar w:fldCharType="separate"/>
      </w:r>
      <w:r>
        <w:rPr>
          <w:noProof/>
        </w:rPr>
        <w:t>14</w:t>
      </w:r>
      <w:r>
        <w:rPr>
          <w:noProof/>
        </w:rPr>
        <w:fldChar w:fldCharType="end"/>
      </w:r>
    </w:p>
    <w:p w14:paraId="49A6E706" w14:textId="3B3E5022"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sidRPr="004749AE">
        <w:rPr>
          <w:noProof/>
          <w:lang w:val="fr-FR"/>
        </w:rPr>
        <w:t>3.6.1</w:t>
      </w:r>
      <w:r>
        <w:rPr>
          <w:rFonts w:asciiTheme="minorHAnsi" w:eastAsiaTheme="minorEastAsia" w:hAnsiTheme="minorHAnsi" w:cstheme="minorBidi"/>
          <w:noProof/>
          <w:kern w:val="2"/>
          <w:sz w:val="24"/>
          <w:szCs w:val="24"/>
          <w:lang w:eastAsia="en-GB"/>
          <w14:ligatures w14:val="standardContextual"/>
        </w:rPr>
        <w:tab/>
      </w:r>
      <w:r w:rsidRPr="004749AE">
        <w:rPr>
          <w:noProof/>
          <w:lang w:val="fr-FR"/>
        </w:rPr>
        <w:t>Component (octet 3 etc.)</w:t>
      </w:r>
      <w:r>
        <w:rPr>
          <w:noProof/>
        </w:rPr>
        <w:tab/>
      </w:r>
      <w:r>
        <w:rPr>
          <w:noProof/>
        </w:rPr>
        <w:fldChar w:fldCharType="begin" w:fldLock="1"/>
      </w:r>
      <w:r>
        <w:rPr>
          <w:noProof/>
        </w:rPr>
        <w:instrText xml:space="preserve"> PAGEREF _Toc191631978 \h </w:instrText>
      </w:r>
      <w:r>
        <w:rPr>
          <w:noProof/>
        </w:rPr>
      </w:r>
      <w:r>
        <w:rPr>
          <w:noProof/>
        </w:rPr>
        <w:fldChar w:fldCharType="separate"/>
      </w:r>
      <w:r>
        <w:rPr>
          <w:noProof/>
        </w:rPr>
        <w:t>15</w:t>
      </w:r>
      <w:r>
        <w:rPr>
          <w:noProof/>
        </w:rPr>
        <w:fldChar w:fldCharType="end"/>
      </w:r>
    </w:p>
    <w:p w14:paraId="22F9BB81" w14:textId="05D4C747"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Component type tag</w:t>
      </w:r>
      <w:r>
        <w:rPr>
          <w:noProof/>
        </w:rPr>
        <w:tab/>
      </w:r>
      <w:r>
        <w:rPr>
          <w:noProof/>
        </w:rPr>
        <w:fldChar w:fldCharType="begin" w:fldLock="1"/>
      </w:r>
      <w:r>
        <w:rPr>
          <w:noProof/>
        </w:rPr>
        <w:instrText xml:space="preserve"> PAGEREF _Toc191631979 \h </w:instrText>
      </w:r>
      <w:r>
        <w:rPr>
          <w:noProof/>
        </w:rPr>
      </w:r>
      <w:r>
        <w:rPr>
          <w:noProof/>
        </w:rPr>
        <w:fldChar w:fldCharType="separate"/>
      </w:r>
      <w:r>
        <w:rPr>
          <w:noProof/>
        </w:rPr>
        <w:t>16</w:t>
      </w:r>
      <w:r>
        <w:rPr>
          <w:noProof/>
        </w:rPr>
        <w:fldChar w:fldCharType="end"/>
      </w:r>
    </w:p>
    <w:p w14:paraId="619B1409" w14:textId="1C60A99B"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Component ID tag</w:t>
      </w:r>
      <w:r>
        <w:rPr>
          <w:noProof/>
        </w:rPr>
        <w:tab/>
      </w:r>
      <w:r>
        <w:rPr>
          <w:noProof/>
        </w:rPr>
        <w:fldChar w:fldCharType="begin" w:fldLock="1"/>
      </w:r>
      <w:r>
        <w:rPr>
          <w:noProof/>
        </w:rPr>
        <w:instrText xml:space="preserve"> PAGEREF _Toc191631980 \h </w:instrText>
      </w:r>
      <w:r>
        <w:rPr>
          <w:noProof/>
        </w:rPr>
      </w:r>
      <w:r>
        <w:rPr>
          <w:noProof/>
        </w:rPr>
        <w:fldChar w:fldCharType="separate"/>
      </w:r>
      <w:r>
        <w:rPr>
          <w:noProof/>
        </w:rPr>
        <w:t>16</w:t>
      </w:r>
      <w:r>
        <w:rPr>
          <w:noProof/>
        </w:rPr>
        <w:fldChar w:fldCharType="end"/>
      </w:r>
    </w:p>
    <w:p w14:paraId="155C84C0" w14:textId="7DC1FE75"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3.6.4</w:t>
      </w:r>
      <w:r>
        <w:rPr>
          <w:rFonts w:asciiTheme="minorHAnsi" w:eastAsiaTheme="minorEastAsia" w:hAnsiTheme="minorHAnsi" w:cstheme="minorBidi"/>
          <w:noProof/>
          <w:kern w:val="2"/>
          <w:sz w:val="24"/>
          <w:szCs w:val="24"/>
          <w:lang w:eastAsia="en-GB"/>
          <w14:ligatures w14:val="standardContextual"/>
        </w:rPr>
        <w:tab/>
      </w:r>
      <w:r>
        <w:rPr>
          <w:noProof/>
        </w:rPr>
        <w:t>Operation Code</w:t>
      </w:r>
      <w:r>
        <w:rPr>
          <w:noProof/>
        </w:rPr>
        <w:tab/>
      </w:r>
      <w:r>
        <w:rPr>
          <w:noProof/>
        </w:rPr>
        <w:fldChar w:fldCharType="begin" w:fldLock="1"/>
      </w:r>
      <w:r>
        <w:rPr>
          <w:noProof/>
        </w:rPr>
        <w:instrText xml:space="preserve"> PAGEREF _Toc191631981 \h </w:instrText>
      </w:r>
      <w:r>
        <w:rPr>
          <w:noProof/>
        </w:rPr>
      </w:r>
      <w:r>
        <w:rPr>
          <w:noProof/>
        </w:rPr>
        <w:fldChar w:fldCharType="separate"/>
      </w:r>
      <w:r>
        <w:rPr>
          <w:noProof/>
        </w:rPr>
        <w:t>17</w:t>
      </w:r>
      <w:r>
        <w:rPr>
          <w:noProof/>
        </w:rPr>
        <w:fldChar w:fldCharType="end"/>
      </w:r>
    </w:p>
    <w:p w14:paraId="195D674F" w14:textId="5BF5B4A3"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3.6.5</w:t>
      </w:r>
      <w:r>
        <w:rPr>
          <w:rFonts w:asciiTheme="minorHAnsi" w:eastAsiaTheme="minorEastAsia" w:hAnsiTheme="minorHAnsi" w:cstheme="minorBidi"/>
          <w:noProof/>
          <w:kern w:val="2"/>
          <w:sz w:val="24"/>
          <w:szCs w:val="24"/>
          <w:lang w:eastAsia="en-GB"/>
          <w14:ligatures w14:val="standardContextual"/>
        </w:rPr>
        <w:tab/>
      </w:r>
      <w:r>
        <w:rPr>
          <w:noProof/>
        </w:rPr>
        <w:t>Sequence and Set tags</w:t>
      </w:r>
      <w:r>
        <w:rPr>
          <w:noProof/>
        </w:rPr>
        <w:tab/>
      </w:r>
      <w:r>
        <w:rPr>
          <w:noProof/>
        </w:rPr>
        <w:fldChar w:fldCharType="begin" w:fldLock="1"/>
      </w:r>
      <w:r>
        <w:rPr>
          <w:noProof/>
        </w:rPr>
        <w:instrText xml:space="preserve"> PAGEREF _Toc191631982 \h </w:instrText>
      </w:r>
      <w:r>
        <w:rPr>
          <w:noProof/>
        </w:rPr>
      </w:r>
      <w:r>
        <w:rPr>
          <w:noProof/>
        </w:rPr>
        <w:fldChar w:fldCharType="separate"/>
      </w:r>
      <w:r>
        <w:rPr>
          <w:noProof/>
        </w:rPr>
        <w:t>17</w:t>
      </w:r>
      <w:r>
        <w:rPr>
          <w:noProof/>
        </w:rPr>
        <w:fldChar w:fldCharType="end"/>
      </w:r>
    </w:p>
    <w:p w14:paraId="2F5105F6" w14:textId="1F39E1E5"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3.6.6</w:t>
      </w:r>
      <w:r>
        <w:rPr>
          <w:rFonts w:asciiTheme="minorHAnsi" w:eastAsiaTheme="minorEastAsia" w:hAnsiTheme="minorHAnsi" w:cstheme="minorBidi"/>
          <w:noProof/>
          <w:kern w:val="2"/>
          <w:sz w:val="24"/>
          <w:szCs w:val="24"/>
          <w:lang w:eastAsia="en-GB"/>
          <w14:ligatures w14:val="standardContextual"/>
        </w:rPr>
        <w:tab/>
      </w:r>
      <w:r>
        <w:rPr>
          <w:noProof/>
        </w:rPr>
        <w:t>Error Code</w:t>
      </w:r>
      <w:r>
        <w:rPr>
          <w:noProof/>
        </w:rPr>
        <w:tab/>
      </w:r>
      <w:r>
        <w:rPr>
          <w:noProof/>
        </w:rPr>
        <w:fldChar w:fldCharType="begin" w:fldLock="1"/>
      </w:r>
      <w:r>
        <w:rPr>
          <w:noProof/>
        </w:rPr>
        <w:instrText xml:space="preserve"> PAGEREF _Toc191631983 \h </w:instrText>
      </w:r>
      <w:r>
        <w:rPr>
          <w:noProof/>
        </w:rPr>
      </w:r>
      <w:r>
        <w:rPr>
          <w:noProof/>
        </w:rPr>
        <w:fldChar w:fldCharType="separate"/>
      </w:r>
      <w:r>
        <w:rPr>
          <w:noProof/>
        </w:rPr>
        <w:t>17</w:t>
      </w:r>
      <w:r>
        <w:rPr>
          <w:noProof/>
        </w:rPr>
        <w:fldChar w:fldCharType="end"/>
      </w:r>
    </w:p>
    <w:p w14:paraId="525E740D" w14:textId="1D36221F"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3.6.7</w:t>
      </w:r>
      <w:r>
        <w:rPr>
          <w:rFonts w:asciiTheme="minorHAnsi" w:eastAsiaTheme="minorEastAsia" w:hAnsiTheme="minorHAnsi" w:cstheme="minorBidi"/>
          <w:noProof/>
          <w:kern w:val="2"/>
          <w:sz w:val="24"/>
          <w:szCs w:val="24"/>
          <w:lang w:eastAsia="en-GB"/>
          <w14:ligatures w14:val="standardContextual"/>
        </w:rPr>
        <w:tab/>
      </w:r>
      <w:r>
        <w:rPr>
          <w:noProof/>
        </w:rPr>
        <w:t>Problem Code</w:t>
      </w:r>
      <w:r>
        <w:rPr>
          <w:noProof/>
        </w:rPr>
        <w:tab/>
      </w:r>
      <w:r>
        <w:rPr>
          <w:noProof/>
        </w:rPr>
        <w:fldChar w:fldCharType="begin" w:fldLock="1"/>
      </w:r>
      <w:r>
        <w:rPr>
          <w:noProof/>
        </w:rPr>
        <w:instrText xml:space="preserve"> PAGEREF _Toc191631984 \h </w:instrText>
      </w:r>
      <w:r>
        <w:rPr>
          <w:noProof/>
        </w:rPr>
      </w:r>
      <w:r>
        <w:rPr>
          <w:noProof/>
        </w:rPr>
        <w:fldChar w:fldCharType="separate"/>
      </w:r>
      <w:r>
        <w:rPr>
          <w:noProof/>
        </w:rPr>
        <w:t>18</w:t>
      </w:r>
      <w:r>
        <w:rPr>
          <w:noProof/>
        </w:rPr>
        <w:fldChar w:fldCharType="end"/>
      </w:r>
    </w:p>
    <w:p w14:paraId="0C96EDB8" w14:textId="13697A29"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Version handling for supplementary services</w:t>
      </w:r>
      <w:r>
        <w:rPr>
          <w:noProof/>
        </w:rPr>
        <w:tab/>
      </w:r>
      <w:r>
        <w:rPr>
          <w:noProof/>
        </w:rPr>
        <w:fldChar w:fldCharType="begin" w:fldLock="1"/>
      </w:r>
      <w:r>
        <w:rPr>
          <w:noProof/>
        </w:rPr>
        <w:instrText xml:space="preserve"> PAGEREF _Toc191631985 \h </w:instrText>
      </w:r>
      <w:r>
        <w:rPr>
          <w:noProof/>
        </w:rPr>
      </w:r>
      <w:r>
        <w:rPr>
          <w:noProof/>
        </w:rPr>
        <w:fldChar w:fldCharType="separate"/>
      </w:r>
      <w:r>
        <w:rPr>
          <w:noProof/>
        </w:rPr>
        <w:t>19</w:t>
      </w:r>
      <w:r>
        <w:rPr>
          <w:noProof/>
        </w:rPr>
        <w:fldChar w:fldCharType="end"/>
      </w:r>
    </w:p>
    <w:p w14:paraId="152A5AE7" w14:textId="3396C4CA"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3.7.1</w:t>
      </w:r>
      <w:r>
        <w:rPr>
          <w:rFonts w:asciiTheme="minorHAnsi" w:eastAsiaTheme="minorEastAsia" w:hAnsiTheme="minorHAnsi" w:cstheme="minorBidi"/>
          <w:noProof/>
          <w:kern w:val="2"/>
          <w:sz w:val="24"/>
          <w:szCs w:val="24"/>
          <w:lang w:eastAsia="en-GB"/>
          <w14:ligatures w14:val="standardContextual"/>
        </w:rPr>
        <w:tab/>
      </w:r>
      <w:r>
        <w:rPr>
          <w:noProof/>
        </w:rPr>
        <w:t>Supplementary service screening indicator</w:t>
      </w:r>
      <w:r>
        <w:rPr>
          <w:noProof/>
        </w:rPr>
        <w:tab/>
      </w:r>
      <w:r>
        <w:rPr>
          <w:noProof/>
        </w:rPr>
        <w:fldChar w:fldCharType="begin" w:fldLock="1"/>
      </w:r>
      <w:r>
        <w:rPr>
          <w:noProof/>
        </w:rPr>
        <w:instrText xml:space="preserve"> PAGEREF _Toc191631986 \h </w:instrText>
      </w:r>
      <w:r>
        <w:rPr>
          <w:noProof/>
        </w:rPr>
      </w:r>
      <w:r>
        <w:rPr>
          <w:noProof/>
        </w:rPr>
        <w:fldChar w:fldCharType="separate"/>
      </w:r>
      <w:r>
        <w:rPr>
          <w:noProof/>
        </w:rPr>
        <w:t>19</w:t>
      </w:r>
      <w:r>
        <w:rPr>
          <w:noProof/>
        </w:rPr>
        <w:fldChar w:fldCharType="end"/>
      </w:r>
    </w:p>
    <w:p w14:paraId="14EE0618" w14:textId="625EB635"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3.7.2</w:t>
      </w:r>
      <w:r>
        <w:rPr>
          <w:rFonts w:asciiTheme="minorHAnsi" w:eastAsiaTheme="minorEastAsia" w:hAnsiTheme="minorHAnsi" w:cstheme="minorBidi"/>
          <w:noProof/>
          <w:kern w:val="2"/>
          <w:sz w:val="24"/>
          <w:szCs w:val="24"/>
          <w:lang w:eastAsia="en-GB"/>
          <w14:ligatures w14:val="standardContextual"/>
        </w:rPr>
        <w:tab/>
      </w:r>
      <w:r>
        <w:rPr>
          <w:noProof/>
        </w:rPr>
        <w:t>Supplementary service version indicator</w:t>
      </w:r>
      <w:r>
        <w:rPr>
          <w:noProof/>
        </w:rPr>
        <w:tab/>
      </w:r>
      <w:r>
        <w:rPr>
          <w:noProof/>
        </w:rPr>
        <w:fldChar w:fldCharType="begin" w:fldLock="1"/>
      </w:r>
      <w:r>
        <w:rPr>
          <w:noProof/>
        </w:rPr>
        <w:instrText xml:space="preserve"> PAGEREF _Toc191631987 \h </w:instrText>
      </w:r>
      <w:r>
        <w:rPr>
          <w:noProof/>
        </w:rPr>
      </w:r>
      <w:r>
        <w:rPr>
          <w:noProof/>
        </w:rPr>
        <w:fldChar w:fldCharType="separate"/>
      </w:r>
      <w:r>
        <w:rPr>
          <w:noProof/>
        </w:rPr>
        <w:t>19</w:t>
      </w:r>
      <w:r>
        <w:rPr>
          <w:noProof/>
        </w:rPr>
        <w:fldChar w:fldCharType="end"/>
      </w:r>
    </w:p>
    <w:p w14:paraId="0A6C86B6" w14:textId="76E2FAA7" w:rsidR="002F498B" w:rsidRDefault="002F498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Supplementary services operation specifications</w:t>
      </w:r>
      <w:r>
        <w:rPr>
          <w:noProof/>
        </w:rPr>
        <w:tab/>
      </w:r>
      <w:r>
        <w:rPr>
          <w:noProof/>
        </w:rPr>
        <w:fldChar w:fldCharType="begin" w:fldLock="1"/>
      </w:r>
      <w:r>
        <w:rPr>
          <w:noProof/>
        </w:rPr>
        <w:instrText xml:space="preserve"> PAGEREF _Toc191631988 \h </w:instrText>
      </w:r>
      <w:r>
        <w:rPr>
          <w:noProof/>
        </w:rPr>
      </w:r>
      <w:r>
        <w:rPr>
          <w:noProof/>
        </w:rPr>
        <w:fldChar w:fldCharType="separate"/>
      </w:r>
      <w:r>
        <w:rPr>
          <w:noProof/>
        </w:rPr>
        <w:t>20</w:t>
      </w:r>
      <w:r>
        <w:rPr>
          <w:noProof/>
        </w:rPr>
        <w:fldChar w:fldCharType="end"/>
      </w:r>
    </w:p>
    <w:p w14:paraId="0078AC3E" w14:textId="6D2F9376"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_Toc191631989 \h </w:instrText>
      </w:r>
      <w:r>
        <w:rPr>
          <w:noProof/>
        </w:rPr>
      </w:r>
      <w:r>
        <w:rPr>
          <w:noProof/>
        </w:rPr>
        <w:fldChar w:fldCharType="separate"/>
      </w:r>
      <w:r>
        <w:rPr>
          <w:noProof/>
        </w:rPr>
        <w:t>20</w:t>
      </w:r>
      <w:r>
        <w:rPr>
          <w:noProof/>
        </w:rPr>
        <w:fldChar w:fldCharType="end"/>
      </w:r>
    </w:p>
    <w:p w14:paraId="30747BE0" w14:textId="7F52445A"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Operation types</w:t>
      </w:r>
      <w:r>
        <w:rPr>
          <w:noProof/>
        </w:rPr>
        <w:tab/>
      </w:r>
      <w:r>
        <w:rPr>
          <w:noProof/>
        </w:rPr>
        <w:fldChar w:fldCharType="begin" w:fldLock="1"/>
      </w:r>
      <w:r>
        <w:rPr>
          <w:noProof/>
        </w:rPr>
        <w:instrText xml:space="preserve"> PAGEREF _Toc191631990 \h </w:instrText>
      </w:r>
      <w:r>
        <w:rPr>
          <w:noProof/>
        </w:rPr>
      </w:r>
      <w:r>
        <w:rPr>
          <w:noProof/>
        </w:rPr>
        <w:fldChar w:fldCharType="separate"/>
      </w:r>
      <w:r>
        <w:rPr>
          <w:noProof/>
        </w:rPr>
        <w:t>20</w:t>
      </w:r>
      <w:r>
        <w:rPr>
          <w:noProof/>
        </w:rPr>
        <w:fldChar w:fldCharType="end"/>
      </w:r>
    </w:p>
    <w:p w14:paraId="7FC10070" w14:textId="79BC8A5D"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_Toc191631991 \h </w:instrText>
      </w:r>
      <w:r>
        <w:rPr>
          <w:noProof/>
        </w:rPr>
      </w:r>
      <w:r>
        <w:rPr>
          <w:noProof/>
        </w:rPr>
        <w:fldChar w:fldCharType="separate"/>
      </w:r>
      <w:r>
        <w:rPr>
          <w:noProof/>
        </w:rPr>
        <w:t>27</w:t>
      </w:r>
      <w:r>
        <w:rPr>
          <w:noProof/>
        </w:rPr>
        <w:fldChar w:fldCharType="end"/>
      </w:r>
    </w:p>
    <w:p w14:paraId="2A3AB9A5" w14:textId="049C4782"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Operations description</w:t>
      </w:r>
      <w:r>
        <w:rPr>
          <w:noProof/>
        </w:rPr>
        <w:tab/>
      </w:r>
      <w:r>
        <w:rPr>
          <w:noProof/>
        </w:rPr>
        <w:fldChar w:fldCharType="begin" w:fldLock="1"/>
      </w:r>
      <w:r>
        <w:rPr>
          <w:noProof/>
        </w:rPr>
        <w:instrText xml:space="preserve"> PAGEREF _Toc191631992 \h </w:instrText>
      </w:r>
      <w:r>
        <w:rPr>
          <w:noProof/>
        </w:rPr>
      </w:r>
      <w:r>
        <w:rPr>
          <w:noProof/>
        </w:rPr>
        <w:fldChar w:fldCharType="separate"/>
      </w:r>
      <w:r>
        <w:rPr>
          <w:noProof/>
        </w:rPr>
        <w:t>27</w:t>
      </w:r>
      <w:r>
        <w:rPr>
          <w:noProof/>
        </w:rPr>
        <w:fldChar w:fldCharType="end"/>
      </w:r>
    </w:p>
    <w:p w14:paraId="29F0AEDB" w14:textId="2808B4C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registerSS (MS --&gt; network)</w:t>
      </w:r>
      <w:r>
        <w:rPr>
          <w:noProof/>
        </w:rPr>
        <w:tab/>
      </w:r>
      <w:r>
        <w:rPr>
          <w:noProof/>
        </w:rPr>
        <w:fldChar w:fldCharType="begin" w:fldLock="1"/>
      </w:r>
      <w:r>
        <w:rPr>
          <w:noProof/>
        </w:rPr>
        <w:instrText xml:space="preserve"> PAGEREF _Toc191631993 \h </w:instrText>
      </w:r>
      <w:r>
        <w:rPr>
          <w:noProof/>
        </w:rPr>
      </w:r>
      <w:r>
        <w:rPr>
          <w:noProof/>
        </w:rPr>
        <w:fldChar w:fldCharType="separate"/>
      </w:r>
      <w:r>
        <w:rPr>
          <w:noProof/>
        </w:rPr>
        <w:t>27</w:t>
      </w:r>
      <w:r>
        <w:rPr>
          <w:noProof/>
        </w:rPr>
        <w:fldChar w:fldCharType="end"/>
      </w:r>
    </w:p>
    <w:p w14:paraId="1170DF14" w14:textId="3145289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eraseSS (MS --&gt; network)</w:t>
      </w:r>
      <w:r>
        <w:rPr>
          <w:noProof/>
        </w:rPr>
        <w:tab/>
      </w:r>
      <w:r>
        <w:rPr>
          <w:noProof/>
        </w:rPr>
        <w:fldChar w:fldCharType="begin" w:fldLock="1"/>
      </w:r>
      <w:r>
        <w:rPr>
          <w:noProof/>
        </w:rPr>
        <w:instrText xml:space="preserve"> PAGEREF _Toc191631994 \h </w:instrText>
      </w:r>
      <w:r>
        <w:rPr>
          <w:noProof/>
        </w:rPr>
      </w:r>
      <w:r>
        <w:rPr>
          <w:noProof/>
        </w:rPr>
        <w:fldChar w:fldCharType="separate"/>
      </w:r>
      <w:r>
        <w:rPr>
          <w:noProof/>
        </w:rPr>
        <w:t>27</w:t>
      </w:r>
      <w:r>
        <w:rPr>
          <w:noProof/>
        </w:rPr>
        <w:fldChar w:fldCharType="end"/>
      </w:r>
    </w:p>
    <w:p w14:paraId="322ABBBD" w14:textId="431CF22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activateSS (MS --&gt; network)</w:t>
      </w:r>
      <w:r>
        <w:rPr>
          <w:noProof/>
        </w:rPr>
        <w:tab/>
      </w:r>
      <w:r>
        <w:rPr>
          <w:noProof/>
        </w:rPr>
        <w:fldChar w:fldCharType="begin" w:fldLock="1"/>
      </w:r>
      <w:r>
        <w:rPr>
          <w:noProof/>
        </w:rPr>
        <w:instrText xml:space="preserve"> PAGEREF _Toc191631995 \h </w:instrText>
      </w:r>
      <w:r>
        <w:rPr>
          <w:noProof/>
        </w:rPr>
      </w:r>
      <w:r>
        <w:rPr>
          <w:noProof/>
        </w:rPr>
        <w:fldChar w:fldCharType="separate"/>
      </w:r>
      <w:r>
        <w:rPr>
          <w:noProof/>
        </w:rPr>
        <w:t>27</w:t>
      </w:r>
      <w:r>
        <w:rPr>
          <w:noProof/>
        </w:rPr>
        <w:fldChar w:fldCharType="end"/>
      </w:r>
    </w:p>
    <w:p w14:paraId="2C71015A" w14:textId="4DD9C61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deactivateSS (MS --&gt; network)</w:t>
      </w:r>
      <w:r>
        <w:rPr>
          <w:noProof/>
        </w:rPr>
        <w:tab/>
      </w:r>
      <w:r>
        <w:rPr>
          <w:noProof/>
        </w:rPr>
        <w:fldChar w:fldCharType="begin" w:fldLock="1"/>
      </w:r>
      <w:r>
        <w:rPr>
          <w:noProof/>
        </w:rPr>
        <w:instrText xml:space="preserve"> PAGEREF _Toc191631996 \h </w:instrText>
      </w:r>
      <w:r>
        <w:rPr>
          <w:noProof/>
        </w:rPr>
      </w:r>
      <w:r>
        <w:rPr>
          <w:noProof/>
        </w:rPr>
        <w:fldChar w:fldCharType="separate"/>
      </w:r>
      <w:r>
        <w:rPr>
          <w:noProof/>
        </w:rPr>
        <w:t>27</w:t>
      </w:r>
      <w:r>
        <w:rPr>
          <w:noProof/>
        </w:rPr>
        <w:fldChar w:fldCharType="end"/>
      </w:r>
    </w:p>
    <w:p w14:paraId="064D9C4F" w14:textId="7399EB6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interrogateSS (MS --&gt; network)</w:t>
      </w:r>
      <w:r>
        <w:rPr>
          <w:noProof/>
        </w:rPr>
        <w:tab/>
      </w:r>
      <w:r>
        <w:rPr>
          <w:noProof/>
        </w:rPr>
        <w:fldChar w:fldCharType="begin" w:fldLock="1"/>
      </w:r>
      <w:r>
        <w:rPr>
          <w:noProof/>
        </w:rPr>
        <w:instrText xml:space="preserve"> PAGEREF _Toc191631997 \h </w:instrText>
      </w:r>
      <w:r>
        <w:rPr>
          <w:noProof/>
        </w:rPr>
      </w:r>
      <w:r>
        <w:rPr>
          <w:noProof/>
        </w:rPr>
        <w:fldChar w:fldCharType="separate"/>
      </w:r>
      <w:r>
        <w:rPr>
          <w:noProof/>
        </w:rPr>
        <w:t>27</w:t>
      </w:r>
      <w:r>
        <w:rPr>
          <w:noProof/>
        </w:rPr>
        <w:fldChar w:fldCharType="end"/>
      </w:r>
    </w:p>
    <w:p w14:paraId="6A724888" w14:textId="395E2E6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notifySS (network --&gt; MS)</w:t>
      </w:r>
      <w:r>
        <w:rPr>
          <w:noProof/>
        </w:rPr>
        <w:tab/>
      </w:r>
      <w:r>
        <w:rPr>
          <w:noProof/>
        </w:rPr>
        <w:fldChar w:fldCharType="begin" w:fldLock="1"/>
      </w:r>
      <w:r>
        <w:rPr>
          <w:noProof/>
        </w:rPr>
        <w:instrText xml:space="preserve"> PAGEREF _Toc191631998 \h </w:instrText>
      </w:r>
      <w:r>
        <w:rPr>
          <w:noProof/>
        </w:rPr>
      </w:r>
      <w:r>
        <w:rPr>
          <w:noProof/>
        </w:rPr>
        <w:fldChar w:fldCharType="separate"/>
      </w:r>
      <w:r>
        <w:rPr>
          <w:noProof/>
        </w:rPr>
        <w:t>27</w:t>
      </w:r>
      <w:r>
        <w:rPr>
          <w:noProof/>
        </w:rPr>
        <w:fldChar w:fldCharType="end"/>
      </w:r>
    </w:p>
    <w:p w14:paraId="3D556E56" w14:textId="6585D03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registerPassword (MS --&gt; network)</w:t>
      </w:r>
      <w:r>
        <w:rPr>
          <w:noProof/>
        </w:rPr>
        <w:tab/>
      </w:r>
      <w:r>
        <w:rPr>
          <w:noProof/>
        </w:rPr>
        <w:fldChar w:fldCharType="begin" w:fldLock="1"/>
      </w:r>
      <w:r>
        <w:rPr>
          <w:noProof/>
        </w:rPr>
        <w:instrText xml:space="preserve"> PAGEREF _Toc191631999 \h </w:instrText>
      </w:r>
      <w:r>
        <w:rPr>
          <w:noProof/>
        </w:rPr>
      </w:r>
      <w:r>
        <w:rPr>
          <w:noProof/>
        </w:rPr>
        <w:fldChar w:fldCharType="separate"/>
      </w:r>
      <w:r>
        <w:rPr>
          <w:noProof/>
        </w:rPr>
        <w:t>27</w:t>
      </w:r>
      <w:r>
        <w:rPr>
          <w:noProof/>
        </w:rPr>
        <w:fldChar w:fldCharType="end"/>
      </w:r>
    </w:p>
    <w:p w14:paraId="1176A66C" w14:textId="76CBDD5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getPassword (network --&gt; MS)</w:t>
      </w:r>
      <w:r>
        <w:rPr>
          <w:noProof/>
        </w:rPr>
        <w:tab/>
      </w:r>
      <w:r>
        <w:rPr>
          <w:noProof/>
        </w:rPr>
        <w:fldChar w:fldCharType="begin" w:fldLock="1"/>
      </w:r>
      <w:r>
        <w:rPr>
          <w:noProof/>
        </w:rPr>
        <w:instrText xml:space="preserve"> PAGEREF _Toc191632000 \h </w:instrText>
      </w:r>
      <w:r>
        <w:rPr>
          <w:noProof/>
        </w:rPr>
      </w:r>
      <w:r>
        <w:rPr>
          <w:noProof/>
        </w:rPr>
        <w:fldChar w:fldCharType="separate"/>
      </w:r>
      <w:r>
        <w:rPr>
          <w:noProof/>
        </w:rPr>
        <w:t>28</w:t>
      </w:r>
      <w:r>
        <w:rPr>
          <w:noProof/>
        </w:rPr>
        <w:fldChar w:fldCharType="end"/>
      </w:r>
    </w:p>
    <w:p w14:paraId="0FDB3429" w14:textId="5A5AE33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processUnstructuredSS-Data (MS --&gt; network)</w:t>
      </w:r>
      <w:r>
        <w:rPr>
          <w:noProof/>
        </w:rPr>
        <w:tab/>
      </w:r>
      <w:r>
        <w:rPr>
          <w:noProof/>
        </w:rPr>
        <w:fldChar w:fldCharType="begin" w:fldLock="1"/>
      </w:r>
      <w:r>
        <w:rPr>
          <w:noProof/>
        </w:rPr>
        <w:instrText xml:space="preserve"> PAGEREF _Toc191632001 \h </w:instrText>
      </w:r>
      <w:r>
        <w:rPr>
          <w:noProof/>
        </w:rPr>
      </w:r>
      <w:r>
        <w:rPr>
          <w:noProof/>
        </w:rPr>
        <w:fldChar w:fldCharType="separate"/>
      </w:r>
      <w:r>
        <w:rPr>
          <w:noProof/>
        </w:rPr>
        <w:t>28</w:t>
      </w:r>
      <w:r>
        <w:rPr>
          <w:noProof/>
        </w:rPr>
        <w:fldChar w:fldCharType="end"/>
      </w:r>
    </w:p>
    <w:p w14:paraId="676CC1D7" w14:textId="1267301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processUnstructuredSS-Request (MS --&gt; network)</w:t>
      </w:r>
      <w:r>
        <w:rPr>
          <w:noProof/>
        </w:rPr>
        <w:tab/>
      </w:r>
      <w:r>
        <w:rPr>
          <w:noProof/>
        </w:rPr>
        <w:fldChar w:fldCharType="begin" w:fldLock="1"/>
      </w:r>
      <w:r>
        <w:rPr>
          <w:noProof/>
        </w:rPr>
        <w:instrText xml:space="preserve"> PAGEREF _Toc191632002 \h </w:instrText>
      </w:r>
      <w:r>
        <w:rPr>
          <w:noProof/>
        </w:rPr>
      </w:r>
      <w:r>
        <w:rPr>
          <w:noProof/>
        </w:rPr>
        <w:fldChar w:fldCharType="separate"/>
      </w:r>
      <w:r>
        <w:rPr>
          <w:noProof/>
        </w:rPr>
        <w:t>28</w:t>
      </w:r>
      <w:r>
        <w:rPr>
          <w:noProof/>
        </w:rPr>
        <w:fldChar w:fldCharType="end"/>
      </w:r>
    </w:p>
    <w:p w14:paraId="525530BE" w14:textId="5A72448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unstructuredSS-Request (network --&gt; MS)</w:t>
      </w:r>
      <w:r>
        <w:rPr>
          <w:noProof/>
        </w:rPr>
        <w:tab/>
      </w:r>
      <w:r>
        <w:rPr>
          <w:noProof/>
        </w:rPr>
        <w:fldChar w:fldCharType="begin" w:fldLock="1"/>
      </w:r>
      <w:r>
        <w:rPr>
          <w:noProof/>
        </w:rPr>
        <w:instrText xml:space="preserve"> PAGEREF _Toc191632003 \h </w:instrText>
      </w:r>
      <w:r>
        <w:rPr>
          <w:noProof/>
        </w:rPr>
      </w:r>
      <w:r>
        <w:rPr>
          <w:noProof/>
        </w:rPr>
        <w:fldChar w:fldCharType="separate"/>
      </w:r>
      <w:r>
        <w:rPr>
          <w:noProof/>
        </w:rPr>
        <w:t>28</w:t>
      </w:r>
      <w:r>
        <w:rPr>
          <w:noProof/>
        </w:rPr>
        <w:fldChar w:fldCharType="end"/>
      </w:r>
    </w:p>
    <w:p w14:paraId="293BC87C" w14:textId="49D92F1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unstructuredSS-Notify (network --&gt; MS)</w:t>
      </w:r>
      <w:r>
        <w:rPr>
          <w:noProof/>
        </w:rPr>
        <w:tab/>
      </w:r>
      <w:r>
        <w:rPr>
          <w:noProof/>
        </w:rPr>
        <w:fldChar w:fldCharType="begin" w:fldLock="1"/>
      </w:r>
      <w:r>
        <w:rPr>
          <w:noProof/>
        </w:rPr>
        <w:instrText xml:space="preserve"> PAGEREF _Toc191632004 \h </w:instrText>
      </w:r>
      <w:r>
        <w:rPr>
          <w:noProof/>
        </w:rPr>
      </w:r>
      <w:r>
        <w:rPr>
          <w:noProof/>
        </w:rPr>
        <w:fldChar w:fldCharType="separate"/>
      </w:r>
      <w:r>
        <w:rPr>
          <w:noProof/>
        </w:rPr>
        <w:t>28</w:t>
      </w:r>
      <w:r>
        <w:rPr>
          <w:noProof/>
        </w:rPr>
        <w:fldChar w:fldCharType="end"/>
      </w:r>
    </w:p>
    <w:p w14:paraId="75870041" w14:textId="0F3C199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forwardCheckSSIndication (network --&gt; MS)</w:t>
      </w:r>
      <w:r>
        <w:rPr>
          <w:noProof/>
        </w:rPr>
        <w:tab/>
      </w:r>
      <w:r>
        <w:rPr>
          <w:noProof/>
        </w:rPr>
        <w:fldChar w:fldCharType="begin" w:fldLock="1"/>
      </w:r>
      <w:r>
        <w:rPr>
          <w:noProof/>
        </w:rPr>
        <w:instrText xml:space="preserve"> PAGEREF _Toc191632005 \h </w:instrText>
      </w:r>
      <w:r>
        <w:rPr>
          <w:noProof/>
        </w:rPr>
      </w:r>
      <w:r>
        <w:rPr>
          <w:noProof/>
        </w:rPr>
        <w:fldChar w:fldCharType="separate"/>
      </w:r>
      <w:r>
        <w:rPr>
          <w:noProof/>
        </w:rPr>
        <w:t>28</w:t>
      </w:r>
      <w:r>
        <w:rPr>
          <w:noProof/>
        </w:rPr>
        <w:fldChar w:fldCharType="end"/>
      </w:r>
    </w:p>
    <w:p w14:paraId="5721BB31" w14:textId="7FE99A7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forwardChargeAdvice (network --&gt; MS)</w:t>
      </w:r>
      <w:r>
        <w:rPr>
          <w:noProof/>
        </w:rPr>
        <w:tab/>
      </w:r>
      <w:r>
        <w:rPr>
          <w:noProof/>
        </w:rPr>
        <w:fldChar w:fldCharType="begin" w:fldLock="1"/>
      </w:r>
      <w:r>
        <w:rPr>
          <w:noProof/>
        </w:rPr>
        <w:instrText xml:space="preserve"> PAGEREF _Toc191632006 \h </w:instrText>
      </w:r>
      <w:r>
        <w:rPr>
          <w:noProof/>
        </w:rPr>
      </w:r>
      <w:r>
        <w:rPr>
          <w:noProof/>
        </w:rPr>
        <w:fldChar w:fldCharType="separate"/>
      </w:r>
      <w:r>
        <w:rPr>
          <w:noProof/>
        </w:rPr>
        <w:t>28</w:t>
      </w:r>
      <w:r>
        <w:rPr>
          <w:noProof/>
        </w:rPr>
        <w:fldChar w:fldCharType="end"/>
      </w:r>
    </w:p>
    <w:p w14:paraId="44173120" w14:textId="4F21DCC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buildMPTY (MS --&gt; network)</w:t>
      </w:r>
      <w:r>
        <w:rPr>
          <w:noProof/>
        </w:rPr>
        <w:tab/>
      </w:r>
      <w:r>
        <w:rPr>
          <w:noProof/>
        </w:rPr>
        <w:fldChar w:fldCharType="begin" w:fldLock="1"/>
      </w:r>
      <w:r>
        <w:rPr>
          <w:noProof/>
        </w:rPr>
        <w:instrText xml:space="preserve"> PAGEREF _Toc191632007 \h </w:instrText>
      </w:r>
      <w:r>
        <w:rPr>
          <w:noProof/>
        </w:rPr>
      </w:r>
      <w:r>
        <w:rPr>
          <w:noProof/>
        </w:rPr>
        <w:fldChar w:fldCharType="separate"/>
      </w:r>
      <w:r>
        <w:rPr>
          <w:noProof/>
        </w:rPr>
        <w:t>28</w:t>
      </w:r>
      <w:r>
        <w:rPr>
          <w:noProof/>
        </w:rPr>
        <w:fldChar w:fldCharType="end"/>
      </w:r>
    </w:p>
    <w:p w14:paraId="48C468CC" w14:textId="1AE57DF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holdMPTY (MS --&gt; network)</w:t>
      </w:r>
      <w:r>
        <w:rPr>
          <w:noProof/>
        </w:rPr>
        <w:tab/>
      </w:r>
      <w:r>
        <w:rPr>
          <w:noProof/>
        </w:rPr>
        <w:fldChar w:fldCharType="begin" w:fldLock="1"/>
      </w:r>
      <w:r>
        <w:rPr>
          <w:noProof/>
        </w:rPr>
        <w:instrText xml:space="preserve"> PAGEREF _Toc191632008 \h </w:instrText>
      </w:r>
      <w:r>
        <w:rPr>
          <w:noProof/>
        </w:rPr>
      </w:r>
      <w:r>
        <w:rPr>
          <w:noProof/>
        </w:rPr>
        <w:fldChar w:fldCharType="separate"/>
      </w:r>
      <w:r>
        <w:rPr>
          <w:noProof/>
        </w:rPr>
        <w:t>28</w:t>
      </w:r>
      <w:r>
        <w:rPr>
          <w:noProof/>
        </w:rPr>
        <w:fldChar w:fldCharType="end"/>
      </w:r>
    </w:p>
    <w:p w14:paraId="31F54196" w14:textId="479870F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retrieveMPTY (MS --&gt; network)</w:t>
      </w:r>
      <w:r>
        <w:rPr>
          <w:noProof/>
        </w:rPr>
        <w:tab/>
      </w:r>
      <w:r>
        <w:rPr>
          <w:noProof/>
        </w:rPr>
        <w:fldChar w:fldCharType="begin" w:fldLock="1"/>
      </w:r>
      <w:r>
        <w:rPr>
          <w:noProof/>
        </w:rPr>
        <w:instrText xml:space="preserve"> PAGEREF _Toc191632009 \h </w:instrText>
      </w:r>
      <w:r>
        <w:rPr>
          <w:noProof/>
        </w:rPr>
      </w:r>
      <w:r>
        <w:rPr>
          <w:noProof/>
        </w:rPr>
        <w:fldChar w:fldCharType="separate"/>
      </w:r>
      <w:r>
        <w:rPr>
          <w:noProof/>
        </w:rPr>
        <w:t>28</w:t>
      </w:r>
      <w:r>
        <w:rPr>
          <w:noProof/>
        </w:rPr>
        <w:fldChar w:fldCharType="end"/>
      </w:r>
    </w:p>
    <w:p w14:paraId="28E1EB6A" w14:textId="06891FD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splitMPTY (MS --&gt; network)</w:t>
      </w:r>
      <w:r>
        <w:rPr>
          <w:noProof/>
        </w:rPr>
        <w:tab/>
      </w:r>
      <w:r>
        <w:rPr>
          <w:noProof/>
        </w:rPr>
        <w:fldChar w:fldCharType="begin" w:fldLock="1"/>
      </w:r>
      <w:r>
        <w:rPr>
          <w:noProof/>
        </w:rPr>
        <w:instrText xml:space="preserve"> PAGEREF _Toc191632010 \h </w:instrText>
      </w:r>
      <w:r>
        <w:rPr>
          <w:noProof/>
        </w:rPr>
      </w:r>
      <w:r>
        <w:rPr>
          <w:noProof/>
        </w:rPr>
        <w:fldChar w:fldCharType="separate"/>
      </w:r>
      <w:r>
        <w:rPr>
          <w:noProof/>
        </w:rPr>
        <w:t>28</w:t>
      </w:r>
      <w:r>
        <w:rPr>
          <w:noProof/>
        </w:rPr>
        <w:fldChar w:fldCharType="end"/>
      </w:r>
    </w:p>
    <w:p w14:paraId="7E1105C4" w14:textId="080BAA2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forwardCUG-Info (MS --&gt; network)</w:t>
      </w:r>
      <w:r>
        <w:rPr>
          <w:noProof/>
        </w:rPr>
        <w:tab/>
      </w:r>
      <w:r>
        <w:rPr>
          <w:noProof/>
        </w:rPr>
        <w:fldChar w:fldCharType="begin" w:fldLock="1"/>
      </w:r>
      <w:r>
        <w:rPr>
          <w:noProof/>
        </w:rPr>
        <w:instrText xml:space="preserve"> PAGEREF _Toc191632011 \h </w:instrText>
      </w:r>
      <w:r>
        <w:rPr>
          <w:noProof/>
        </w:rPr>
      </w:r>
      <w:r>
        <w:rPr>
          <w:noProof/>
        </w:rPr>
        <w:fldChar w:fldCharType="separate"/>
      </w:r>
      <w:r>
        <w:rPr>
          <w:noProof/>
        </w:rPr>
        <w:t>28</w:t>
      </w:r>
      <w:r>
        <w:rPr>
          <w:noProof/>
        </w:rPr>
        <w:fldChar w:fldCharType="end"/>
      </w:r>
    </w:p>
    <w:p w14:paraId="6E171C3F" w14:textId="55F31DC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explicitCT (MS --&gt; Network)</w:t>
      </w:r>
      <w:r>
        <w:rPr>
          <w:noProof/>
        </w:rPr>
        <w:tab/>
      </w:r>
      <w:r>
        <w:rPr>
          <w:noProof/>
        </w:rPr>
        <w:fldChar w:fldCharType="begin" w:fldLock="1"/>
      </w:r>
      <w:r>
        <w:rPr>
          <w:noProof/>
        </w:rPr>
        <w:instrText xml:space="preserve"> PAGEREF _Toc191632012 \h </w:instrText>
      </w:r>
      <w:r>
        <w:rPr>
          <w:noProof/>
        </w:rPr>
      </w:r>
      <w:r>
        <w:rPr>
          <w:noProof/>
        </w:rPr>
        <w:fldChar w:fldCharType="separate"/>
      </w:r>
      <w:r>
        <w:rPr>
          <w:noProof/>
        </w:rPr>
        <w:t>28</w:t>
      </w:r>
      <w:r>
        <w:rPr>
          <w:noProof/>
        </w:rPr>
        <w:fldChar w:fldCharType="end"/>
      </w:r>
    </w:p>
    <w:p w14:paraId="07A39A65" w14:textId="61C9C07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accessRegisterCCEntry (MS --&gt; Network)</w:t>
      </w:r>
      <w:r>
        <w:rPr>
          <w:noProof/>
        </w:rPr>
        <w:tab/>
      </w:r>
      <w:r>
        <w:rPr>
          <w:noProof/>
        </w:rPr>
        <w:fldChar w:fldCharType="begin" w:fldLock="1"/>
      </w:r>
      <w:r>
        <w:rPr>
          <w:noProof/>
        </w:rPr>
        <w:instrText xml:space="preserve"> PAGEREF _Toc191632013 \h </w:instrText>
      </w:r>
      <w:r>
        <w:rPr>
          <w:noProof/>
        </w:rPr>
      </w:r>
      <w:r>
        <w:rPr>
          <w:noProof/>
        </w:rPr>
        <w:fldChar w:fldCharType="separate"/>
      </w:r>
      <w:r>
        <w:rPr>
          <w:noProof/>
        </w:rPr>
        <w:t>29</w:t>
      </w:r>
      <w:r>
        <w:rPr>
          <w:noProof/>
        </w:rPr>
        <w:fldChar w:fldCharType="end"/>
      </w:r>
    </w:p>
    <w:p w14:paraId="2A66D1C2" w14:textId="78E48F6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callDeflection (MS --&gt; Network)</w:t>
      </w:r>
      <w:r>
        <w:rPr>
          <w:noProof/>
        </w:rPr>
        <w:tab/>
      </w:r>
      <w:r>
        <w:rPr>
          <w:noProof/>
        </w:rPr>
        <w:fldChar w:fldCharType="begin" w:fldLock="1"/>
      </w:r>
      <w:r>
        <w:rPr>
          <w:noProof/>
        </w:rPr>
        <w:instrText xml:space="preserve"> PAGEREF _Toc191632014 \h </w:instrText>
      </w:r>
      <w:r>
        <w:rPr>
          <w:noProof/>
        </w:rPr>
      </w:r>
      <w:r>
        <w:rPr>
          <w:noProof/>
        </w:rPr>
        <w:fldChar w:fldCharType="separate"/>
      </w:r>
      <w:r>
        <w:rPr>
          <w:noProof/>
        </w:rPr>
        <w:t>29</w:t>
      </w:r>
      <w:r>
        <w:rPr>
          <w:noProof/>
        </w:rPr>
        <w:fldChar w:fldCharType="end"/>
      </w:r>
    </w:p>
    <w:p w14:paraId="4589DABD" w14:textId="3EAA7AB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userUserService (MS --&gt; Network, Network --&gt; MS)</w:t>
      </w:r>
      <w:r>
        <w:rPr>
          <w:noProof/>
        </w:rPr>
        <w:tab/>
      </w:r>
      <w:r>
        <w:rPr>
          <w:noProof/>
        </w:rPr>
        <w:fldChar w:fldCharType="begin" w:fldLock="1"/>
      </w:r>
      <w:r>
        <w:rPr>
          <w:noProof/>
        </w:rPr>
        <w:instrText xml:space="preserve"> PAGEREF _Toc191632015 \h </w:instrText>
      </w:r>
      <w:r>
        <w:rPr>
          <w:noProof/>
        </w:rPr>
      </w:r>
      <w:r>
        <w:rPr>
          <w:noProof/>
        </w:rPr>
        <w:fldChar w:fldCharType="separate"/>
      </w:r>
      <w:r>
        <w:rPr>
          <w:noProof/>
        </w:rPr>
        <w:t>29</w:t>
      </w:r>
      <w:r>
        <w:rPr>
          <w:noProof/>
        </w:rPr>
        <w:fldChar w:fldCharType="end"/>
      </w:r>
    </w:p>
    <w:p w14:paraId="549967A4" w14:textId="3B0501A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lcs-LocationNotification (network --&gt; MS)</w:t>
      </w:r>
      <w:r>
        <w:rPr>
          <w:noProof/>
        </w:rPr>
        <w:tab/>
      </w:r>
      <w:r>
        <w:rPr>
          <w:noProof/>
        </w:rPr>
        <w:fldChar w:fldCharType="begin" w:fldLock="1"/>
      </w:r>
      <w:r>
        <w:rPr>
          <w:noProof/>
        </w:rPr>
        <w:instrText xml:space="preserve"> PAGEREF _Toc191632016 \h </w:instrText>
      </w:r>
      <w:r>
        <w:rPr>
          <w:noProof/>
        </w:rPr>
      </w:r>
      <w:r>
        <w:rPr>
          <w:noProof/>
        </w:rPr>
        <w:fldChar w:fldCharType="separate"/>
      </w:r>
      <w:r>
        <w:rPr>
          <w:noProof/>
        </w:rPr>
        <w:t>29</w:t>
      </w:r>
      <w:r>
        <w:rPr>
          <w:noProof/>
        </w:rPr>
        <w:fldChar w:fldCharType="end"/>
      </w:r>
    </w:p>
    <w:p w14:paraId="1C29D666" w14:textId="76A4086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lcs-MOLR (MS --&gt; Network)</w:t>
      </w:r>
      <w:r>
        <w:rPr>
          <w:noProof/>
        </w:rPr>
        <w:tab/>
      </w:r>
      <w:r>
        <w:rPr>
          <w:noProof/>
        </w:rPr>
        <w:fldChar w:fldCharType="begin" w:fldLock="1"/>
      </w:r>
      <w:r>
        <w:rPr>
          <w:noProof/>
        </w:rPr>
        <w:instrText xml:space="preserve"> PAGEREF _Toc191632017 \h </w:instrText>
      </w:r>
      <w:r>
        <w:rPr>
          <w:noProof/>
        </w:rPr>
      </w:r>
      <w:r>
        <w:rPr>
          <w:noProof/>
        </w:rPr>
        <w:fldChar w:fldCharType="separate"/>
      </w:r>
      <w:r>
        <w:rPr>
          <w:noProof/>
        </w:rPr>
        <w:t>29</w:t>
      </w:r>
      <w:r>
        <w:rPr>
          <w:noProof/>
        </w:rPr>
        <w:fldChar w:fldCharType="end"/>
      </w:r>
    </w:p>
    <w:p w14:paraId="0C12B60A" w14:textId="1869FF5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lcs-AreaEventRequest (network --&gt; MS)</w:t>
      </w:r>
      <w:r>
        <w:rPr>
          <w:noProof/>
        </w:rPr>
        <w:tab/>
      </w:r>
      <w:r>
        <w:rPr>
          <w:noProof/>
        </w:rPr>
        <w:fldChar w:fldCharType="begin" w:fldLock="1"/>
      </w:r>
      <w:r>
        <w:rPr>
          <w:noProof/>
        </w:rPr>
        <w:instrText xml:space="preserve"> PAGEREF _Toc191632018 \h </w:instrText>
      </w:r>
      <w:r>
        <w:rPr>
          <w:noProof/>
        </w:rPr>
      </w:r>
      <w:r>
        <w:rPr>
          <w:noProof/>
        </w:rPr>
        <w:fldChar w:fldCharType="separate"/>
      </w:r>
      <w:r>
        <w:rPr>
          <w:noProof/>
        </w:rPr>
        <w:t>29</w:t>
      </w:r>
      <w:r>
        <w:rPr>
          <w:noProof/>
        </w:rPr>
        <w:fldChar w:fldCharType="end"/>
      </w:r>
    </w:p>
    <w:p w14:paraId="44DE4CD6" w14:textId="21860CE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lcs-AreaEventReport (MS --&gt; network)</w:t>
      </w:r>
      <w:r>
        <w:rPr>
          <w:noProof/>
        </w:rPr>
        <w:tab/>
      </w:r>
      <w:r>
        <w:rPr>
          <w:noProof/>
        </w:rPr>
        <w:fldChar w:fldCharType="begin" w:fldLock="1"/>
      </w:r>
      <w:r>
        <w:rPr>
          <w:noProof/>
        </w:rPr>
        <w:instrText xml:space="preserve"> PAGEREF _Toc191632019 \h </w:instrText>
      </w:r>
      <w:r>
        <w:rPr>
          <w:noProof/>
        </w:rPr>
      </w:r>
      <w:r>
        <w:rPr>
          <w:noProof/>
        </w:rPr>
        <w:fldChar w:fldCharType="separate"/>
      </w:r>
      <w:r>
        <w:rPr>
          <w:noProof/>
        </w:rPr>
        <w:t>29</w:t>
      </w:r>
      <w:r>
        <w:rPr>
          <w:noProof/>
        </w:rPr>
        <w:fldChar w:fldCharType="end"/>
      </w:r>
    </w:p>
    <w:p w14:paraId="1F369838" w14:textId="6ADBA5F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lcs-AreaEventCancellation (network --&gt; MS)</w:t>
      </w:r>
      <w:r>
        <w:rPr>
          <w:noProof/>
        </w:rPr>
        <w:tab/>
      </w:r>
      <w:r>
        <w:rPr>
          <w:noProof/>
        </w:rPr>
        <w:fldChar w:fldCharType="begin" w:fldLock="1"/>
      </w:r>
      <w:r>
        <w:rPr>
          <w:noProof/>
        </w:rPr>
        <w:instrText xml:space="preserve"> PAGEREF _Toc191632020 \h </w:instrText>
      </w:r>
      <w:r>
        <w:rPr>
          <w:noProof/>
        </w:rPr>
      </w:r>
      <w:r>
        <w:rPr>
          <w:noProof/>
        </w:rPr>
        <w:fldChar w:fldCharType="separate"/>
      </w:r>
      <w:r>
        <w:rPr>
          <w:noProof/>
        </w:rPr>
        <w:t>29</w:t>
      </w:r>
      <w:r>
        <w:rPr>
          <w:noProof/>
        </w:rPr>
        <w:fldChar w:fldCharType="end"/>
      </w:r>
    </w:p>
    <w:p w14:paraId="0C7A5418" w14:textId="735ECDE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lcs-PeriodicLocationRequest (network --&gt; MS)</w:t>
      </w:r>
      <w:r>
        <w:rPr>
          <w:noProof/>
        </w:rPr>
        <w:tab/>
      </w:r>
      <w:r>
        <w:rPr>
          <w:noProof/>
        </w:rPr>
        <w:fldChar w:fldCharType="begin" w:fldLock="1"/>
      </w:r>
      <w:r>
        <w:rPr>
          <w:noProof/>
        </w:rPr>
        <w:instrText xml:space="preserve"> PAGEREF _Toc191632021 \h </w:instrText>
      </w:r>
      <w:r>
        <w:rPr>
          <w:noProof/>
        </w:rPr>
      </w:r>
      <w:r>
        <w:rPr>
          <w:noProof/>
        </w:rPr>
        <w:fldChar w:fldCharType="separate"/>
      </w:r>
      <w:r>
        <w:rPr>
          <w:noProof/>
        </w:rPr>
        <w:t>29</w:t>
      </w:r>
      <w:r>
        <w:rPr>
          <w:noProof/>
        </w:rPr>
        <w:fldChar w:fldCharType="end"/>
      </w:r>
    </w:p>
    <w:p w14:paraId="4BF8D597" w14:textId="3522A2E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lcs-LocationUpdate (network --&gt; MS)</w:t>
      </w:r>
      <w:r>
        <w:rPr>
          <w:noProof/>
        </w:rPr>
        <w:tab/>
      </w:r>
      <w:r>
        <w:rPr>
          <w:noProof/>
        </w:rPr>
        <w:fldChar w:fldCharType="begin" w:fldLock="1"/>
      </w:r>
      <w:r>
        <w:rPr>
          <w:noProof/>
        </w:rPr>
        <w:instrText xml:space="preserve"> PAGEREF _Toc191632022 \h </w:instrText>
      </w:r>
      <w:r>
        <w:rPr>
          <w:noProof/>
        </w:rPr>
      </w:r>
      <w:r>
        <w:rPr>
          <w:noProof/>
        </w:rPr>
        <w:fldChar w:fldCharType="separate"/>
      </w:r>
      <w:r>
        <w:rPr>
          <w:noProof/>
        </w:rPr>
        <w:t>29</w:t>
      </w:r>
      <w:r>
        <w:rPr>
          <w:noProof/>
        </w:rPr>
        <w:fldChar w:fldCharType="end"/>
      </w:r>
    </w:p>
    <w:p w14:paraId="2426D687" w14:textId="2172EE2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lcs-PeriodicLocationCancellation (network --&gt; MS)</w:t>
      </w:r>
      <w:r>
        <w:rPr>
          <w:noProof/>
        </w:rPr>
        <w:tab/>
      </w:r>
      <w:r>
        <w:rPr>
          <w:noProof/>
        </w:rPr>
        <w:fldChar w:fldCharType="begin" w:fldLock="1"/>
      </w:r>
      <w:r>
        <w:rPr>
          <w:noProof/>
        </w:rPr>
        <w:instrText xml:space="preserve"> PAGEREF _Toc191632023 \h </w:instrText>
      </w:r>
      <w:r>
        <w:rPr>
          <w:noProof/>
        </w:rPr>
      </w:r>
      <w:r>
        <w:rPr>
          <w:noProof/>
        </w:rPr>
        <w:fldChar w:fldCharType="separate"/>
      </w:r>
      <w:r>
        <w:rPr>
          <w:noProof/>
        </w:rPr>
        <w:t>29</w:t>
      </w:r>
      <w:r>
        <w:rPr>
          <w:noProof/>
        </w:rPr>
        <w:fldChar w:fldCharType="end"/>
      </w:r>
    </w:p>
    <w:p w14:paraId="0100B643" w14:textId="455CB8E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lcs-PeriodicTriggeredInvoke (network --&gt; MS)</w:t>
      </w:r>
      <w:r>
        <w:rPr>
          <w:noProof/>
        </w:rPr>
        <w:tab/>
      </w:r>
      <w:r>
        <w:rPr>
          <w:noProof/>
        </w:rPr>
        <w:fldChar w:fldCharType="begin" w:fldLock="1"/>
      </w:r>
      <w:r>
        <w:rPr>
          <w:noProof/>
        </w:rPr>
        <w:instrText xml:space="preserve"> PAGEREF _Toc191632024 \h </w:instrText>
      </w:r>
      <w:r>
        <w:rPr>
          <w:noProof/>
        </w:rPr>
      </w:r>
      <w:r>
        <w:rPr>
          <w:noProof/>
        </w:rPr>
        <w:fldChar w:fldCharType="separate"/>
      </w:r>
      <w:r>
        <w:rPr>
          <w:noProof/>
        </w:rPr>
        <w:t>30</w:t>
      </w:r>
      <w:r>
        <w:rPr>
          <w:noProof/>
        </w:rPr>
        <w:fldChar w:fldCharType="end"/>
      </w:r>
    </w:p>
    <w:p w14:paraId="135CEB2E" w14:textId="7EADEAC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lcs-EventReport (MS --&gt; Network)</w:t>
      </w:r>
      <w:r>
        <w:rPr>
          <w:noProof/>
        </w:rPr>
        <w:tab/>
      </w:r>
      <w:r>
        <w:rPr>
          <w:noProof/>
        </w:rPr>
        <w:fldChar w:fldCharType="begin" w:fldLock="1"/>
      </w:r>
      <w:r>
        <w:rPr>
          <w:noProof/>
        </w:rPr>
        <w:instrText xml:space="preserve"> PAGEREF _Toc191632025 \h </w:instrText>
      </w:r>
      <w:r>
        <w:rPr>
          <w:noProof/>
        </w:rPr>
      </w:r>
      <w:r>
        <w:rPr>
          <w:noProof/>
        </w:rPr>
        <w:fldChar w:fldCharType="separate"/>
      </w:r>
      <w:r>
        <w:rPr>
          <w:noProof/>
        </w:rPr>
        <w:t>30</w:t>
      </w:r>
      <w:r>
        <w:rPr>
          <w:noProof/>
        </w:rPr>
        <w:fldChar w:fldCharType="end"/>
      </w:r>
    </w:p>
    <w:p w14:paraId="6EB6F816" w14:textId="452BF16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lcs-CancelDeferredLocation (network --&gt; MS)</w:t>
      </w:r>
      <w:r>
        <w:rPr>
          <w:noProof/>
        </w:rPr>
        <w:tab/>
      </w:r>
      <w:r>
        <w:rPr>
          <w:noProof/>
        </w:rPr>
        <w:fldChar w:fldCharType="begin" w:fldLock="1"/>
      </w:r>
      <w:r>
        <w:rPr>
          <w:noProof/>
        </w:rPr>
        <w:instrText xml:space="preserve"> PAGEREF _Toc191632026 \h </w:instrText>
      </w:r>
      <w:r>
        <w:rPr>
          <w:noProof/>
        </w:rPr>
      </w:r>
      <w:r>
        <w:rPr>
          <w:noProof/>
        </w:rPr>
        <w:fldChar w:fldCharType="separate"/>
      </w:r>
      <w:r>
        <w:rPr>
          <w:noProof/>
        </w:rPr>
        <w:t>30</w:t>
      </w:r>
      <w:r>
        <w:rPr>
          <w:noProof/>
        </w:rPr>
        <w:fldChar w:fldCharType="end"/>
      </w:r>
    </w:p>
    <w:p w14:paraId="7C58480E" w14:textId="761EB51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MS</w:t>
      </w:r>
      <w:r>
        <w:rPr>
          <w:noProof/>
        </w:rPr>
        <w:t>CancelDeferredLocation (MS --&gt;network)</w:t>
      </w:r>
      <w:r>
        <w:rPr>
          <w:noProof/>
        </w:rPr>
        <w:tab/>
      </w:r>
      <w:r>
        <w:rPr>
          <w:noProof/>
        </w:rPr>
        <w:fldChar w:fldCharType="begin" w:fldLock="1"/>
      </w:r>
      <w:r>
        <w:rPr>
          <w:noProof/>
        </w:rPr>
        <w:instrText xml:space="preserve"> PAGEREF _Toc191632027 \h </w:instrText>
      </w:r>
      <w:r>
        <w:rPr>
          <w:noProof/>
        </w:rPr>
      </w:r>
      <w:r>
        <w:rPr>
          <w:noProof/>
        </w:rPr>
        <w:fldChar w:fldCharType="separate"/>
      </w:r>
      <w:r>
        <w:rPr>
          <w:noProof/>
        </w:rPr>
        <w:t>30</w:t>
      </w:r>
      <w:r>
        <w:rPr>
          <w:noProof/>
        </w:rPr>
        <w:fldChar w:fldCharType="end"/>
      </w:r>
    </w:p>
    <w:p w14:paraId="61D1446F" w14:textId="796E142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LocationPrivacySetting</w:t>
      </w:r>
      <w:r>
        <w:rPr>
          <w:noProof/>
        </w:rPr>
        <w:t xml:space="preserve"> (MS --&gt; network)</w:t>
      </w:r>
      <w:r>
        <w:rPr>
          <w:noProof/>
        </w:rPr>
        <w:tab/>
      </w:r>
      <w:r>
        <w:rPr>
          <w:noProof/>
        </w:rPr>
        <w:fldChar w:fldCharType="begin" w:fldLock="1"/>
      </w:r>
      <w:r>
        <w:rPr>
          <w:noProof/>
        </w:rPr>
        <w:instrText xml:space="preserve"> PAGEREF _Toc191632028 \h </w:instrText>
      </w:r>
      <w:r>
        <w:rPr>
          <w:noProof/>
        </w:rPr>
      </w:r>
      <w:r>
        <w:rPr>
          <w:noProof/>
        </w:rPr>
        <w:fldChar w:fldCharType="separate"/>
      </w:r>
      <w:r>
        <w:rPr>
          <w:noProof/>
        </w:rPr>
        <w:t>30</w:t>
      </w:r>
      <w:r>
        <w:rPr>
          <w:noProof/>
        </w:rPr>
        <w:fldChar w:fldCharType="end"/>
      </w:r>
    </w:p>
    <w:p w14:paraId="343B4033" w14:textId="27EFBA6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lcs-PruAssociation (MS --&gt;network)</w:t>
      </w:r>
      <w:r>
        <w:rPr>
          <w:noProof/>
        </w:rPr>
        <w:tab/>
      </w:r>
      <w:r>
        <w:rPr>
          <w:noProof/>
        </w:rPr>
        <w:fldChar w:fldCharType="begin" w:fldLock="1"/>
      </w:r>
      <w:r>
        <w:rPr>
          <w:noProof/>
        </w:rPr>
        <w:instrText xml:space="preserve"> PAGEREF _Toc191632029 \h </w:instrText>
      </w:r>
      <w:r>
        <w:rPr>
          <w:noProof/>
        </w:rPr>
      </w:r>
      <w:r>
        <w:rPr>
          <w:noProof/>
        </w:rPr>
        <w:fldChar w:fldCharType="separate"/>
      </w:r>
      <w:r>
        <w:rPr>
          <w:noProof/>
        </w:rPr>
        <w:t>30</w:t>
      </w:r>
      <w:r>
        <w:rPr>
          <w:noProof/>
        </w:rPr>
        <w:fldChar w:fldCharType="end"/>
      </w:r>
    </w:p>
    <w:p w14:paraId="601AB141" w14:textId="59483CF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lcs-PruDisassociation (MS --&gt; network, network --&gt; MS)</w:t>
      </w:r>
      <w:r>
        <w:rPr>
          <w:noProof/>
        </w:rPr>
        <w:tab/>
      </w:r>
      <w:r>
        <w:rPr>
          <w:noProof/>
        </w:rPr>
        <w:fldChar w:fldCharType="begin" w:fldLock="1"/>
      </w:r>
      <w:r>
        <w:rPr>
          <w:noProof/>
        </w:rPr>
        <w:instrText xml:space="preserve"> PAGEREF _Toc191632030 \h </w:instrText>
      </w:r>
      <w:r>
        <w:rPr>
          <w:noProof/>
        </w:rPr>
      </w:r>
      <w:r>
        <w:rPr>
          <w:noProof/>
        </w:rPr>
        <w:fldChar w:fldCharType="separate"/>
      </w:r>
      <w:r>
        <w:rPr>
          <w:noProof/>
        </w:rPr>
        <w:t>30</w:t>
      </w:r>
      <w:r>
        <w:rPr>
          <w:noProof/>
        </w:rPr>
        <w:fldChar w:fldCharType="end"/>
      </w:r>
    </w:p>
    <w:p w14:paraId="7B0EE473" w14:textId="503BC1D1"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Errors</w:t>
      </w:r>
      <w:r>
        <w:rPr>
          <w:noProof/>
        </w:rPr>
        <w:tab/>
      </w:r>
      <w:r>
        <w:rPr>
          <w:noProof/>
        </w:rPr>
        <w:fldChar w:fldCharType="begin" w:fldLock="1"/>
      </w:r>
      <w:r>
        <w:rPr>
          <w:noProof/>
        </w:rPr>
        <w:instrText xml:space="preserve"> PAGEREF _Toc191632031 \h </w:instrText>
      </w:r>
      <w:r>
        <w:rPr>
          <w:noProof/>
        </w:rPr>
      </w:r>
      <w:r>
        <w:rPr>
          <w:noProof/>
        </w:rPr>
        <w:fldChar w:fldCharType="separate"/>
      </w:r>
      <w:r>
        <w:rPr>
          <w:noProof/>
        </w:rPr>
        <w:t>31</w:t>
      </w:r>
      <w:r>
        <w:rPr>
          <w:noProof/>
        </w:rPr>
        <w:fldChar w:fldCharType="end"/>
      </w:r>
    </w:p>
    <w:p w14:paraId="055F07D1" w14:textId="0E65D283"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Errors ASN.1 specification</w:t>
      </w:r>
      <w:r>
        <w:rPr>
          <w:noProof/>
        </w:rPr>
        <w:tab/>
      </w:r>
      <w:r>
        <w:rPr>
          <w:noProof/>
        </w:rPr>
        <w:fldChar w:fldCharType="begin" w:fldLock="1"/>
      </w:r>
      <w:r>
        <w:rPr>
          <w:noProof/>
        </w:rPr>
        <w:instrText xml:space="preserve"> PAGEREF _Toc191632032 \h </w:instrText>
      </w:r>
      <w:r>
        <w:rPr>
          <w:noProof/>
        </w:rPr>
      </w:r>
      <w:r>
        <w:rPr>
          <w:noProof/>
        </w:rPr>
        <w:fldChar w:fldCharType="separate"/>
      </w:r>
      <w:r>
        <w:rPr>
          <w:noProof/>
        </w:rPr>
        <w:t>31</w:t>
      </w:r>
      <w:r>
        <w:rPr>
          <w:noProof/>
        </w:rPr>
        <w:fldChar w:fldCharType="end"/>
      </w:r>
    </w:p>
    <w:p w14:paraId="29BB901A" w14:textId="66BCA001"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Errors description</w:t>
      </w:r>
      <w:r>
        <w:rPr>
          <w:noProof/>
        </w:rPr>
        <w:tab/>
      </w:r>
      <w:r>
        <w:rPr>
          <w:noProof/>
        </w:rPr>
        <w:fldChar w:fldCharType="begin" w:fldLock="1"/>
      </w:r>
      <w:r>
        <w:rPr>
          <w:noProof/>
        </w:rPr>
        <w:instrText xml:space="preserve"> PAGEREF _Toc191632033 \h </w:instrText>
      </w:r>
      <w:r>
        <w:rPr>
          <w:noProof/>
        </w:rPr>
      </w:r>
      <w:r>
        <w:rPr>
          <w:noProof/>
        </w:rPr>
        <w:fldChar w:fldCharType="separate"/>
      </w:r>
      <w:r>
        <w:rPr>
          <w:noProof/>
        </w:rPr>
        <w:t>31</w:t>
      </w:r>
      <w:r>
        <w:rPr>
          <w:noProof/>
        </w:rPr>
        <w:fldChar w:fldCharType="end"/>
      </w:r>
    </w:p>
    <w:p w14:paraId="1B94119C" w14:textId="2CFA5F0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unknownSubscriber</w:t>
      </w:r>
      <w:r>
        <w:rPr>
          <w:noProof/>
        </w:rPr>
        <w:tab/>
      </w:r>
      <w:r>
        <w:rPr>
          <w:noProof/>
        </w:rPr>
        <w:fldChar w:fldCharType="begin" w:fldLock="1"/>
      </w:r>
      <w:r>
        <w:rPr>
          <w:noProof/>
        </w:rPr>
        <w:instrText xml:space="preserve"> PAGEREF _Toc191632034 \h </w:instrText>
      </w:r>
      <w:r>
        <w:rPr>
          <w:noProof/>
        </w:rPr>
      </w:r>
      <w:r>
        <w:rPr>
          <w:noProof/>
        </w:rPr>
        <w:fldChar w:fldCharType="separate"/>
      </w:r>
      <w:r>
        <w:rPr>
          <w:noProof/>
        </w:rPr>
        <w:t>31</w:t>
      </w:r>
      <w:r>
        <w:rPr>
          <w:noProof/>
        </w:rPr>
        <w:fldChar w:fldCharType="end"/>
      </w:r>
    </w:p>
    <w:p w14:paraId="1A74512F" w14:textId="619C897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bearerServiceNotProvisioned</w:t>
      </w:r>
      <w:r>
        <w:rPr>
          <w:noProof/>
        </w:rPr>
        <w:tab/>
      </w:r>
      <w:r>
        <w:rPr>
          <w:noProof/>
        </w:rPr>
        <w:fldChar w:fldCharType="begin" w:fldLock="1"/>
      </w:r>
      <w:r>
        <w:rPr>
          <w:noProof/>
        </w:rPr>
        <w:instrText xml:space="preserve"> PAGEREF _Toc191632035 \h </w:instrText>
      </w:r>
      <w:r>
        <w:rPr>
          <w:noProof/>
        </w:rPr>
      </w:r>
      <w:r>
        <w:rPr>
          <w:noProof/>
        </w:rPr>
        <w:fldChar w:fldCharType="separate"/>
      </w:r>
      <w:r>
        <w:rPr>
          <w:noProof/>
        </w:rPr>
        <w:t>32</w:t>
      </w:r>
      <w:r>
        <w:rPr>
          <w:noProof/>
        </w:rPr>
        <w:fldChar w:fldCharType="end"/>
      </w:r>
    </w:p>
    <w:p w14:paraId="7B5B44CC" w14:textId="2525CAA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teleServiceNotProvisioned</w:t>
      </w:r>
      <w:r>
        <w:rPr>
          <w:noProof/>
        </w:rPr>
        <w:tab/>
      </w:r>
      <w:r>
        <w:rPr>
          <w:noProof/>
        </w:rPr>
        <w:fldChar w:fldCharType="begin" w:fldLock="1"/>
      </w:r>
      <w:r>
        <w:rPr>
          <w:noProof/>
        </w:rPr>
        <w:instrText xml:space="preserve"> PAGEREF _Toc191632036 \h </w:instrText>
      </w:r>
      <w:r>
        <w:rPr>
          <w:noProof/>
        </w:rPr>
      </w:r>
      <w:r>
        <w:rPr>
          <w:noProof/>
        </w:rPr>
        <w:fldChar w:fldCharType="separate"/>
      </w:r>
      <w:r>
        <w:rPr>
          <w:noProof/>
        </w:rPr>
        <w:t>32</w:t>
      </w:r>
      <w:r>
        <w:rPr>
          <w:noProof/>
        </w:rPr>
        <w:fldChar w:fldCharType="end"/>
      </w:r>
    </w:p>
    <w:p w14:paraId="776B464F" w14:textId="0E9C526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illegalSS-Operation</w:t>
      </w:r>
      <w:r>
        <w:rPr>
          <w:noProof/>
        </w:rPr>
        <w:tab/>
      </w:r>
      <w:r>
        <w:rPr>
          <w:noProof/>
        </w:rPr>
        <w:fldChar w:fldCharType="begin" w:fldLock="1"/>
      </w:r>
      <w:r>
        <w:rPr>
          <w:noProof/>
        </w:rPr>
        <w:instrText xml:space="preserve"> PAGEREF _Toc191632037 \h </w:instrText>
      </w:r>
      <w:r>
        <w:rPr>
          <w:noProof/>
        </w:rPr>
      </w:r>
      <w:r>
        <w:rPr>
          <w:noProof/>
        </w:rPr>
        <w:fldChar w:fldCharType="separate"/>
      </w:r>
      <w:r>
        <w:rPr>
          <w:noProof/>
        </w:rPr>
        <w:t>32</w:t>
      </w:r>
      <w:r>
        <w:rPr>
          <w:noProof/>
        </w:rPr>
        <w:fldChar w:fldCharType="end"/>
      </w:r>
    </w:p>
    <w:p w14:paraId="69753CCF" w14:textId="7C13B54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4.3.2.5</w:t>
      </w:r>
      <w:r>
        <w:rPr>
          <w:rFonts w:asciiTheme="minorHAnsi" w:eastAsiaTheme="minorEastAsia" w:hAnsiTheme="minorHAnsi" w:cstheme="minorBidi"/>
          <w:noProof/>
          <w:kern w:val="2"/>
          <w:sz w:val="24"/>
          <w:szCs w:val="24"/>
          <w:lang w:eastAsia="en-GB"/>
          <w14:ligatures w14:val="standardContextual"/>
        </w:rPr>
        <w:tab/>
      </w:r>
      <w:r>
        <w:rPr>
          <w:noProof/>
        </w:rPr>
        <w:t>ss-ErrorStatus</w:t>
      </w:r>
      <w:r>
        <w:rPr>
          <w:noProof/>
        </w:rPr>
        <w:tab/>
      </w:r>
      <w:r>
        <w:rPr>
          <w:noProof/>
        </w:rPr>
        <w:fldChar w:fldCharType="begin" w:fldLock="1"/>
      </w:r>
      <w:r>
        <w:rPr>
          <w:noProof/>
        </w:rPr>
        <w:instrText xml:space="preserve"> PAGEREF _Toc191632038 \h </w:instrText>
      </w:r>
      <w:r>
        <w:rPr>
          <w:noProof/>
        </w:rPr>
      </w:r>
      <w:r>
        <w:rPr>
          <w:noProof/>
        </w:rPr>
        <w:fldChar w:fldCharType="separate"/>
      </w:r>
      <w:r>
        <w:rPr>
          <w:noProof/>
        </w:rPr>
        <w:t>32</w:t>
      </w:r>
      <w:r>
        <w:rPr>
          <w:noProof/>
        </w:rPr>
        <w:fldChar w:fldCharType="end"/>
      </w:r>
    </w:p>
    <w:p w14:paraId="51AAB1A2" w14:textId="1F5CDD9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4.3.2.6</w:t>
      </w:r>
      <w:r>
        <w:rPr>
          <w:rFonts w:asciiTheme="minorHAnsi" w:eastAsiaTheme="minorEastAsia" w:hAnsiTheme="minorHAnsi" w:cstheme="minorBidi"/>
          <w:noProof/>
          <w:kern w:val="2"/>
          <w:sz w:val="24"/>
          <w:szCs w:val="24"/>
          <w:lang w:eastAsia="en-GB"/>
          <w14:ligatures w14:val="standardContextual"/>
        </w:rPr>
        <w:tab/>
      </w:r>
      <w:r>
        <w:rPr>
          <w:noProof/>
        </w:rPr>
        <w:t>ss-NotAvailable</w:t>
      </w:r>
      <w:r>
        <w:rPr>
          <w:noProof/>
        </w:rPr>
        <w:tab/>
      </w:r>
      <w:r>
        <w:rPr>
          <w:noProof/>
        </w:rPr>
        <w:fldChar w:fldCharType="begin" w:fldLock="1"/>
      </w:r>
      <w:r>
        <w:rPr>
          <w:noProof/>
        </w:rPr>
        <w:instrText xml:space="preserve"> PAGEREF _Toc191632039 \h </w:instrText>
      </w:r>
      <w:r>
        <w:rPr>
          <w:noProof/>
        </w:rPr>
      </w:r>
      <w:r>
        <w:rPr>
          <w:noProof/>
        </w:rPr>
        <w:fldChar w:fldCharType="separate"/>
      </w:r>
      <w:r>
        <w:rPr>
          <w:noProof/>
        </w:rPr>
        <w:t>32</w:t>
      </w:r>
      <w:r>
        <w:rPr>
          <w:noProof/>
        </w:rPr>
        <w:fldChar w:fldCharType="end"/>
      </w:r>
    </w:p>
    <w:p w14:paraId="1C6D64ED" w14:textId="1C00679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4.3.2.7</w:t>
      </w:r>
      <w:r>
        <w:rPr>
          <w:rFonts w:asciiTheme="minorHAnsi" w:eastAsiaTheme="minorEastAsia" w:hAnsiTheme="minorHAnsi" w:cstheme="minorBidi"/>
          <w:noProof/>
          <w:kern w:val="2"/>
          <w:sz w:val="24"/>
          <w:szCs w:val="24"/>
          <w:lang w:eastAsia="en-GB"/>
          <w14:ligatures w14:val="standardContextual"/>
        </w:rPr>
        <w:tab/>
      </w:r>
      <w:r>
        <w:rPr>
          <w:noProof/>
        </w:rPr>
        <w:t>ss-SubscriptionViolation</w:t>
      </w:r>
      <w:r>
        <w:rPr>
          <w:noProof/>
        </w:rPr>
        <w:tab/>
      </w:r>
      <w:r>
        <w:rPr>
          <w:noProof/>
        </w:rPr>
        <w:fldChar w:fldCharType="begin" w:fldLock="1"/>
      </w:r>
      <w:r>
        <w:rPr>
          <w:noProof/>
        </w:rPr>
        <w:instrText xml:space="preserve"> PAGEREF _Toc191632040 \h </w:instrText>
      </w:r>
      <w:r>
        <w:rPr>
          <w:noProof/>
        </w:rPr>
      </w:r>
      <w:r>
        <w:rPr>
          <w:noProof/>
        </w:rPr>
        <w:fldChar w:fldCharType="separate"/>
      </w:r>
      <w:r>
        <w:rPr>
          <w:noProof/>
        </w:rPr>
        <w:t>32</w:t>
      </w:r>
      <w:r>
        <w:rPr>
          <w:noProof/>
        </w:rPr>
        <w:fldChar w:fldCharType="end"/>
      </w:r>
    </w:p>
    <w:p w14:paraId="2BC5A01B" w14:textId="6371FC3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4.3.2.8</w:t>
      </w:r>
      <w:r>
        <w:rPr>
          <w:rFonts w:asciiTheme="minorHAnsi" w:eastAsiaTheme="minorEastAsia" w:hAnsiTheme="minorHAnsi" w:cstheme="minorBidi"/>
          <w:noProof/>
          <w:kern w:val="2"/>
          <w:sz w:val="24"/>
          <w:szCs w:val="24"/>
          <w:lang w:eastAsia="en-GB"/>
          <w14:ligatures w14:val="standardContextual"/>
        </w:rPr>
        <w:tab/>
      </w:r>
      <w:r>
        <w:rPr>
          <w:noProof/>
        </w:rPr>
        <w:t>ss-Incompatibility</w:t>
      </w:r>
      <w:r>
        <w:rPr>
          <w:noProof/>
        </w:rPr>
        <w:tab/>
      </w:r>
      <w:r>
        <w:rPr>
          <w:noProof/>
        </w:rPr>
        <w:fldChar w:fldCharType="begin" w:fldLock="1"/>
      </w:r>
      <w:r>
        <w:rPr>
          <w:noProof/>
        </w:rPr>
        <w:instrText xml:space="preserve"> PAGEREF _Toc191632041 \h </w:instrText>
      </w:r>
      <w:r>
        <w:rPr>
          <w:noProof/>
        </w:rPr>
      </w:r>
      <w:r>
        <w:rPr>
          <w:noProof/>
        </w:rPr>
        <w:fldChar w:fldCharType="separate"/>
      </w:r>
      <w:r>
        <w:rPr>
          <w:noProof/>
        </w:rPr>
        <w:t>32</w:t>
      </w:r>
      <w:r>
        <w:rPr>
          <w:noProof/>
        </w:rPr>
        <w:fldChar w:fldCharType="end"/>
      </w:r>
    </w:p>
    <w:p w14:paraId="579BF4A3" w14:textId="1AE8F03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4.3.2.9</w:t>
      </w:r>
      <w:r>
        <w:rPr>
          <w:rFonts w:asciiTheme="minorHAnsi" w:eastAsiaTheme="minorEastAsia" w:hAnsiTheme="minorHAnsi" w:cstheme="minorBidi"/>
          <w:noProof/>
          <w:kern w:val="2"/>
          <w:sz w:val="24"/>
          <w:szCs w:val="24"/>
          <w:lang w:eastAsia="en-GB"/>
          <w14:ligatures w14:val="standardContextual"/>
        </w:rPr>
        <w:tab/>
      </w:r>
      <w:r>
        <w:rPr>
          <w:noProof/>
        </w:rPr>
        <w:t>systemFailure</w:t>
      </w:r>
      <w:r>
        <w:rPr>
          <w:noProof/>
        </w:rPr>
        <w:tab/>
      </w:r>
      <w:r>
        <w:rPr>
          <w:noProof/>
        </w:rPr>
        <w:fldChar w:fldCharType="begin" w:fldLock="1"/>
      </w:r>
      <w:r>
        <w:rPr>
          <w:noProof/>
        </w:rPr>
        <w:instrText xml:space="preserve"> PAGEREF _Toc191632042 \h </w:instrText>
      </w:r>
      <w:r>
        <w:rPr>
          <w:noProof/>
        </w:rPr>
      </w:r>
      <w:r>
        <w:rPr>
          <w:noProof/>
        </w:rPr>
        <w:fldChar w:fldCharType="separate"/>
      </w:r>
      <w:r>
        <w:rPr>
          <w:noProof/>
        </w:rPr>
        <w:t>32</w:t>
      </w:r>
      <w:r>
        <w:rPr>
          <w:noProof/>
        </w:rPr>
        <w:fldChar w:fldCharType="end"/>
      </w:r>
    </w:p>
    <w:p w14:paraId="15050056" w14:textId="4BBB7E9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4.3.2.10</w:t>
      </w:r>
      <w:r>
        <w:rPr>
          <w:rFonts w:asciiTheme="minorHAnsi" w:eastAsiaTheme="minorEastAsia" w:hAnsiTheme="minorHAnsi" w:cstheme="minorBidi"/>
          <w:noProof/>
          <w:kern w:val="2"/>
          <w:sz w:val="24"/>
          <w:szCs w:val="24"/>
          <w:lang w:eastAsia="en-GB"/>
          <w14:ligatures w14:val="standardContextual"/>
        </w:rPr>
        <w:tab/>
      </w:r>
      <w:r>
        <w:rPr>
          <w:noProof/>
        </w:rPr>
        <w:t>dataMissing</w:t>
      </w:r>
      <w:r>
        <w:rPr>
          <w:noProof/>
        </w:rPr>
        <w:tab/>
      </w:r>
      <w:r>
        <w:rPr>
          <w:noProof/>
        </w:rPr>
        <w:fldChar w:fldCharType="begin" w:fldLock="1"/>
      </w:r>
      <w:r>
        <w:rPr>
          <w:noProof/>
        </w:rPr>
        <w:instrText xml:space="preserve"> PAGEREF _Toc191632043 \h </w:instrText>
      </w:r>
      <w:r>
        <w:rPr>
          <w:noProof/>
        </w:rPr>
      </w:r>
      <w:r>
        <w:rPr>
          <w:noProof/>
        </w:rPr>
        <w:fldChar w:fldCharType="separate"/>
      </w:r>
      <w:r>
        <w:rPr>
          <w:noProof/>
        </w:rPr>
        <w:t>32</w:t>
      </w:r>
      <w:r>
        <w:rPr>
          <w:noProof/>
        </w:rPr>
        <w:fldChar w:fldCharType="end"/>
      </w:r>
    </w:p>
    <w:p w14:paraId="7BEAA507" w14:textId="17AD905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4.3.2.11</w:t>
      </w:r>
      <w:r>
        <w:rPr>
          <w:rFonts w:asciiTheme="minorHAnsi" w:eastAsiaTheme="minorEastAsia" w:hAnsiTheme="minorHAnsi" w:cstheme="minorBidi"/>
          <w:noProof/>
          <w:kern w:val="2"/>
          <w:sz w:val="24"/>
          <w:szCs w:val="24"/>
          <w:lang w:eastAsia="en-GB"/>
          <w14:ligatures w14:val="standardContextual"/>
        </w:rPr>
        <w:tab/>
      </w:r>
      <w:r>
        <w:rPr>
          <w:noProof/>
        </w:rPr>
        <w:t>unexpectedDataValue</w:t>
      </w:r>
      <w:r>
        <w:rPr>
          <w:noProof/>
        </w:rPr>
        <w:tab/>
      </w:r>
      <w:r>
        <w:rPr>
          <w:noProof/>
        </w:rPr>
        <w:fldChar w:fldCharType="begin" w:fldLock="1"/>
      </w:r>
      <w:r>
        <w:rPr>
          <w:noProof/>
        </w:rPr>
        <w:instrText xml:space="preserve"> PAGEREF _Toc191632044 \h </w:instrText>
      </w:r>
      <w:r>
        <w:rPr>
          <w:noProof/>
        </w:rPr>
      </w:r>
      <w:r>
        <w:rPr>
          <w:noProof/>
        </w:rPr>
        <w:fldChar w:fldCharType="separate"/>
      </w:r>
      <w:r>
        <w:rPr>
          <w:noProof/>
        </w:rPr>
        <w:t>32</w:t>
      </w:r>
      <w:r>
        <w:rPr>
          <w:noProof/>
        </w:rPr>
        <w:fldChar w:fldCharType="end"/>
      </w:r>
    </w:p>
    <w:p w14:paraId="73C9E9D0" w14:textId="394849D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4.3.2.12</w:t>
      </w:r>
      <w:r>
        <w:rPr>
          <w:rFonts w:asciiTheme="minorHAnsi" w:eastAsiaTheme="minorEastAsia" w:hAnsiTheme="minorHAnsi" w:cstheme="minorBidi"/>
          <w:noProof/>
          <w:kern w:val="2"/>
          <w:sz w:val="24"/>
          <w:szCs w:val="24"/>
          <w:lang w:eastAsia="en-GB"/>
          <w14:ligatures w14:val="standardContextual"/>
        </w:rPr>
        <w:tab/>
      </w:r>
      <w:r>
        <w:rPr>
          <w:noProof/>
        </w:rPr>
        <w:t>passwordRegistrationFailure</w:t>
      </w:r>
      <w:r>
        <w:rPr>
          <w:noProof/>
        </w:rPr>
        <w:tab/>
      </w:r>
      <w:r>
        <w:rPr>
          <w:noProof/>
        </w:rPr>
        <w:fldChar w:fldCharType="begin" w:fldLock="1"/>
      </w:r>
      <w:r>
        <w:rPr>
          <w:noProof/>
        </w:rPr>
        <w:instrText xml:space="preserve"> PAGEREF _Toc191632045 \h </w:instrText>
      </w:r>
      <w:r>
        <w:rPr>
          <w:noProof/>
        </w:rPr>
      </w:r>
      <w:r>
        <w:rPr>
          <w:noProof/>
        </w:rPr>
        <w:fldChar w:fldCharType="separate"/>
      </w:r>
      <w:r>
        <w:rPr>
          <w:noProof/>
        </w:rPr>
        <w:t>33</w:t>
      </w:r>
      <w:r>
        <w:rPr>
          <w:noProof/>
        </w:rPr>
        <w:fldChar w:fldCharType="end"/>
      </w:r>
    </w:p>
    <w:p w14:paraId="241BBC89" w14:textId="76D98E2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4.3.2.13</w:t>
      </w:r>
      <w:r>
        <w:rPr>
          <w:rFonts w:asciiTheme="minorHAnsi" w:eastAsiaTheme="minorEastAsia" w:hAnsiTheme="minorHAnsi" w:cstheme="minorBidi"/>
          <w:noProof/>
          <w:kern w:val="2"/>
          <w:sz w:val="24"/>
          <w:szCs w:val="24"/>
          <w:lang w:eastAsia="en-GB"/>
          <w14:ligatures w14:val="standardContextual"/>
        </w:rPr>
        <w:tab/>
      </w:r>
      <w:r>
        <w:rPr>
          <w:noProof/>
        </w:rPr>
        <w:t>negativePasswordCheck</w:t>
      </w:r>
      <w:r>
        <w:rPr>
          <w:noProof/>
        </w:rPr>
        <w:tab/>
      </w:r>
      <w:r>
        <w:rPr>
          <w:noProof/>
        </w:rPr>
        <w:fldChar w:fldCharType="begin" w:fldLock="1"/>
      </w:r>
      <w:r>
        <w:rPr>
          <w:noProof/>
        </w:rPr>
        <w:instrText xml:space="preserve"> PAGEREF _Toc191632046 \h </w:instrText>
      </w:r>
      <w:r>
        <w:rPr>
          <w:noProof/>
        </w:rPr>
      </w:r>
      <w:r>
        <w:rPr>
          <w:noProof/>
        </w:rPr>
        <w:fldChar w:fldCharType="separate"/>
      </w:r>
      <w:r>
        <w:rPr>
          <w:noProof/>
        </w:rPr>
        <w:t>33</w:t>
      </w:r>
      <w:r>
        <w:rPr>
          <w:noProof/>
        </w:rPr>
        <w:fldChar w:fldCharType="end"/>
      </w:r>
    </w:p>
    <w:p w14:paraId="571CA3DE" w14:textId="29F16C0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4.3.2.14</w:t>
      </w:r>
      <w:r>
        <w:rPr>
          <w:rFonts w:asciiTheme="minorHAnsi" w:eastAsiaTheme="minorEastAsia" w:hAnsiTheme="minorHAnsi" w:cstheme="minorBidi"/>
          <w:noProof/>
          <w:kern w:val="2"/>
          <w:sz w:val="24"/>
          <w:szCs w:val="24"/>
          <w:lang w:eastAsia="en-GB"/>
          <w14:ligatures w14:val="standardContextual"/>
        </w:rPr>
        <w:tab/>
      </w:r>
      <w:r>
        <w:rPr>
          <w:noProof/>
        </w:rPr>
        <w:t>facilityNotSupported</w:t>
      </w:r>
      <w:r>
        <w:rPr>
          <w:noProof/>
        </w:rPr>
        <w:tab/>
      </w:r>
      <w:r>
        <w:rPr>
          <w:noProof/>
        </w:rPr>
        <w:fldChar w:fldCharType="begin" w:fldLock="1"/>
      </w:r>
      <w:r>
        <w:rPr>
          <w:noProof/>
        </w:rPr>
        <w:instrText xml:space="preserve"> PAGEREF _Toc191632047 \h </w:instrText>
      </w:r>
      <w:r>
        <w:rPr>
          <w:noProof/>
        </w:rPr>
      </w:r>
      <w:r>
        <w:rPr>
          <w:noProof/>
        </w:rPr>
        <w:fldChar w:fldCharType="separate"/>
      </w:r>
      <w:r>
        <w:rPr>
          <w:noProof/>
        </w:rPr>
        <w:t>33</w:t>
      </w:r>
      <w:r>
        <w:rPr>
          <w:noProof/>
        </w:rPr>
        <w:fldChar w:fldCharType="end"/>
      </w:r>
    </w:p>
    <w:p w14:paraId="00C75C29" w14:textId="1A2BC37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4.3.2.15</w:t>
      </w:r>
      <w:r>
        <w:rPr>
          <w:rFonts w:asciiTheme="minorHAnsi" w:eastAsiaTheme="minorEastAsia" w:hAnsiTheme="minorHAnsi" w:cstheme="minorBidi"/>
          <w:noProof/>
          <w:kern w:val="2"/>
          <w:sz w:val="24"/>
          <w:szCs w:val="24"/>
          <w:lang w:eastAsia="en-GB"/>
          <w14:ligatures w14:val="standardContextual"/>
        </w:rPr>
        <w:tab/>
      </w:r>
      <w:r>
        <w:rPr>
          <w:noProof/>
        </w:rPr>
        <w:t>resourcesNotAvailable</w:t>
      </w:r>
      <w:r>
        <w:rPr>
          <w:noProof/>
        </w:rPr>
        <w:tab/>
      </w:r>
      <w:r>
        <w:rPr>
          <w:noProof/>
        </w:rPr>
        <w:fldChar w:fldCharType="begin" w:fldLock="1"/>
      </w:r>
      <w:r>
        <w:rPr>
          <w:noProof/>
        </w:rPr>
        <w:instrText xml:space="preserve"> PAGEREF _Toc191632048 \h </w:instrText>
      </w:r>
      <w:r>
        <w:rPr>
          <w:noProof/>
        </w:rPr>
      </w:r>
      <w:r>
        <w:rPr>
          <w:noProof/>
        </w:rPr>
        <w:fldChar w:fldCharType="separate"/>
      </w:r>
      <w:r>
        <w:rPr>
          <w:noProof/>
        </w:rPr>
        <w:t>33</w:t>
      </w:r>
      <w:r>
        <w:rPr>
          <w:noProof/>
        </w:rPr>
        <w:fldChar w:fldCharType="end"/>
      </w:r>
    </w:p>
    <w:p w14:paraId="7B274292" w14:textId="708C2A7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4.3.2.16</w:t>
      </w:r>
      <w:r>
        <w:rPr>
          <w:rFonts w:asciiTheme="minorHAnsi" w:eastAsiaTheme="minorEastAsia" w:hAnsiTheme="minorHAnsi" w:cstheme="minorBidi"/>
          <w:noProof/>
          <w:kern w:val="2"/>
          <w:sz w:val="24"/>
          <w:szCs w:val="24"/>
          <w:lang w:eastAsia="en-GB"/>
          <w14:ligatures w14:val="standardContextual"/>
        </w:rPr>
        <w:tab/>
      </w:r>
      <w:r>
        <w:rPr>
          <w:noProof/>
        </w:rPr>
        <w:t>maxNumberOfMPTY-ParticipantsExceeded</w:t>
      </w:r>
      <w:r>
        <w:rPr>
          <w:noProof/>
        </w:rPr>
        <w:tab/>
      </w:r>
      <w:r>
        <w:rPr>
          <w:noProof/>
        </w:rPr>
        <w:fldChar w:fldCharType="begin" w:fldLock="1"/>
      </w:r>
      <w:r>
        <w:rPr>
          <w:noProof/>
        </w:rPr>
        <w:instrText xml:space="preserve"> PAGEREF _Toc191632049 \h </w:instrText>
      </w:r>
      <w:r>
        <w:rPr>
          <w:noProof/>
        </w:rPr>
      </w:r>
      <w:r>
        <w:rPr>
          <w:noProof/>
        </w:rPr>
        <w:fldChar w:fldCharType="separate"/>
      </w:r>
      <w:r>
        <w:rPr>
          <w:noProof/>
        </w:rPr>
        <w:t>33</w:t>
      </w:r>
      <w:r>
        <w:rPr>
          <w:noProof/>
        </w:rPr>
        <w:fldChar w:fldCharType="end"/>
      </w:r>
    </w:p>
    <w:p w14:paraId="2C31C54A" w14:textId="474A26B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4.3.2.17</w:t>
      </w:r>
      <w:r>
        <w:rPr>
          <w:rFonts w:asciiTheme="minorHAnsi" w:eastAsiaTheme="minorEastAsia" w:hAnsiTheme="minorHAnsi" w:cstheme="minorBidi"/>
          <w:noProof/>
          <w:kern w:val="2"/>
          <w:sz w:val="24"/>
          <w:szCs w:val="24"/>
          <w:lang w:eastAsia="en-GB"/>
          <w14:ligatures w14:val="standardContextual"/>
        </w:rPr>
        <w:tab/>
      </w:r>
      <w:r>
        <w:rPr>
          <w:noProof/>
        </w:rPr>
        <w:t>callBarred</w:t>
      </w:r>
      <w:r>
        <w:rPr>
          <w:noProof/>
        </w:rPr>
        <w:tab/>
      </w:r>
      <w:r>
        <w:rPr>
          <w:noProof/>
        </w:rPr>
        <w:fldChar w:fldCharType="begin" w:fldLock="1"/>
      </w:r>
      <w:r>
        <w:rPr>
          <w:noProof/>
        </w:rPr>
        <w:instrText xml:space="preserve"> PAGEREF _Toc191632050 \h </w:instrText>
      </w:r>
      <w:r>
        <w:rPr>
          <w:noProof/>
        </w:rPr>
      </w:r>
      <w:r>
        <w:rPr>
          <w:noProof/>
        </w:rPr>
        <w:fldChar w:fldCharType="separate"/>
      </w:r>
      <w:r>
        <w:rPr>
          <w:noProof/>
        </w:rPr>
        <w:t>33</w:t>
      </w:r>
      <w:r>
        <w:rPr>
          <w:noProof/>
        </w:rPr>
        <w:fldChar w:fldCharType="end"/>
      </w:r>
    </w:p>
    <w:p w14:paraId="0C6A7CA1" w14:textId="461D49B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4.3.2.18</w:t>
      </w:r>
      <w:r>
        <w:rPr>
          <w:rFonts w:asciiTheme="minorHAnsi" w:eastAsiaTheme="minorEastAsia" w:hAnsiTheme="minorHAnsi" w:cstheme="minorBidi"/>
          <w:noProof/>
          <w:kern w:val="2"/>
          <w:sz w:val="24"/>
          <w:szCs w:val="24"/>
          <w:lang w:eastAsia="en-GB"/>
          <w14:ligatures w14:val="standardContextual"/>
        </w:rPr>
        <w:tab/>
      </w:r>
      <w:r>
        <w:rPr>
          <w:noProof/>
        </w:rPr>
        <w:t>numberOfPW-AttemptsViolation</w:t>
      </w:r>
      <w:r>
        <w:rPr>
          <w:noProof/>
        </w:rPr>
        <w:tab/>
      </w:r>
      <w:r>
        <w:rPr>
          <w:noProof/>
        </w:rPr>
        <w:fldChar w:fldCharType="begin" w:fldLock="1"/>
      </w:r>
      <w:r>
        <w:rPr>
          <w:noProof/>
        </w:rPr>
        <w:instrText xml:space="preserve"> PAGEREF _Toc191632051 \h </w:instrText>
      </w:r>
      <w:r>
        <w:rPr>
          <w:noProof/>
        </w:rPr>
      </w:r>
      <w:r>
        <w:rPr>
          <w:noProof/>
        </w:rPr>
        <w:fldChar w:fldCharType="separate"/>
      </w:r>
      <w:r>
        <w:rPr>
          <w:noProof/>
        </w:rPr>
        <w:t>33</w:t>
      </w:r>
      <w:r>
        <w:rPr>
          <w:noProof/>
        </w:rPr>
        <w:fldChar w:fldCharType="end"/>
      </w:r>
    </w:p>
    <w:p w14:paraId="6C3BF0AC" w14:textId="115BA9B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4.3.2.19</w:t>
      </w:r>
      <w:r>
        <w:rPr>
          <w:rFonts w:asciiTheme="minorHAnsi" w:eastAsiaTheme="minorEastAsia" w:hAnsiTheme="minorHAnsi" w:cstheme="minorBidi"/>
          <w:noProof/>
          <w:kern w:val="2"/>
          <w:sz w:val="24"/>
          <w:szCs w:val="24"/>
          <w:lang w:eastAsia="en-GB"/>
          <w14:ligatures w14:val="standardContextual"/>
        </w:rPr>
        <w:tab/>
      </w:r>
      <w:r>
        <w:rPr>
          <w:noProof/>
        </w:rPr>
        <w:t>absentSubscriber</w:t>
      </w:r>
      <w:r>
        <w:rPr>
          <w:noProof/>
        </w:rPr>
        <w:tab/>
      </w:r>
      <w:r>
        <w:rPr>
          <w:noProof/>
        </w:rPr>
        <w:fldChar w:fldCharType="begin" w:fldLock="1"/>
      </w:r>
      <w:r>
        <w:rPr>
          <w:noProof/>
        </w:rPr>
        <w:instrText xml:space="preserve"> PAGEREF _Toc191632052 \h </w:instrText>
      </w:r>
      <w:r>
        <w:rPr>
          <w:noProof/>
        </w:rPr>
      </w:r>
      <w:r>
        <w:rPr>
          <w:noProof/>
        </w:rPr>
        <w:fldChar w:fldCharType="separate"/>
      </w:r>
      <w:r>
        <w:rPr>
          <w:noProof/>
        </w:rPr>
        <w:t>33</w:t>
      </w:r>
      <w:r>
        <w:rPr>
          <w:noProof/>
        </w:rPr>
        <w:fldChar w:fldCharType="end"/>
      </w:r>
    </w:p>
    <w:p w14:paraId="528CDB90" w14:textId="3E04022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4.3.2.20</w:t>
      </w:r>
      <w:r>
        <w:rPr>
          <w:rFonts w:asciiTheme="minorHAnsi" w:eastAsiaTheme="minorEastAsia" w:hAnsiTheme="minorHAnsi" w:cstheme="minorBidi"/>
          <w:noProof/>
          <w:kern w:val="2"/>
          <w:sz w:val="24"/>
          <w:szCs w:val="24"/>
          <w:lang w:eastAsia="en-GB"/>
          <w14:ligatures w14:val="standardContextual"/>
        </w:rPr>
        <w:tab/>
      </w:r>
      <w:r>
        <w:rPr>
          <w:noProof/>
        </w:rPr>
        <w:t>illegalSubscriber</w:t>
      </w:r>
      <w:r>
        <w:rPr>
          <w:noProof/>
        </w:rPr>
        <w:tab/>
      </w:r>
      <w:r>
        <w:rPr>
          <w:noProof/>
        </w:rPr>
        <w:fldChar w:fldCharType="begin" w:fldLock="1"/>
      </w:r>
      <w:r>
        <w:rPr>
          <w:noProof/>
        </w:rPr>
        <w:instrText xml:space="preserve"> PAGEREF _Toc191632053 \h </w:instrText>
      </w:r>
      <w:r>
        <w:rPr>
          <w:noProof/>
        </w:rPr>
      </w:r>
      <w:r>
        <w:rPr>
          <w:noProof/>
        </w:rPr>
        <w:fldChar w:fldCharType="separate"/>
      </w:r>
      <w:r>
        <w:rPr>
          <w:noProof/>
        </w:rPr>
        <w:t>33</w:t>
      </w:r>
      <w:r>
        <w:rPr>
          <w:noProof/>
        </w:rPr>
        <w:fldChar w:fldCharType="end"/>
      </w:r>
    </w:p>
    <w:p w14:paraId="00CFFE81" w14:textId="53AFB77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illegalEquipment</w:t>
      </w:r>
      <w:r>
        <w:rPr>
          <w:noProof/>
        </w:rPr>
        <w:tab/>
      </w:r>
      <w:r>
        <w:rPr>
          <w:noProof/>
        </w:rPr>
        <w:fldChar w:fldCharType="begin" w:fldLock="1"/>
      </w:r>
      <w:r>
        <w:rPr>
          <w:noProof/>
        </w:rPr>
        <w:instrText xml:space="preserve"> PAGEREF _Toc191632054 \h </w:instrText>
      </w:r>
      <w:r>
        <w:rPr>
          <w:noProof/>
        </w:rPr>
      </w:r>
      <w:r>
        <w:rPr>
          <w:noProof/>
        </w:rPr>
        <w:fldChar w:fldCharType="separate"/>
      </w:r>
      <w:r>
        <w:rPr>
          <w:noProof/>
        </w:rPr>
        <w:t>33</w:t>
      </w:r>
      <w:r>
        <w:rPr>
          <w:noProof/>
        </w:rPr>
        <w:fldChar w:fldCharType="end"/>
      </w:r>
    </w:p>
    <w:p w14:paraId="46635083" w14:textId="55E2486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ussd-Busy</w:t>
      </w:r>
      <w:r>
        <w:rPr>
          <w:noProof/>
        </w:rPr>
        <w:tab/>
      </w:r>
      <w:r>
        <w:rPr>
          <w:noProof/>
        </w:rPr>
        <w:fldChar w:fldCharType="begin" w:fldLock="1"/>
      </w:r>
      <w:r>
        <w:rPr>
          <w:noProof/>
        </w:rPr>
        <w:instrText xml:space="preserve"> PAGEREF _Toc191632055 \h </w:instrText>
      </w:r>
      <w:r>
        <w:rPr>
          <w:noProof/>
        </w:rPr>
      </w:r>
      <w:r>
        <w:rPr>
          <w:noProof/>
        </w:rPr>
        <w:fldChar w:fldCharType="separate"/>
      </w:r>
      <w:r>
        <w:rPr>
          <w:noProof/>
        </w:rPr>
        <w:t>33</w:t>
      </w:r>
      <w:r>
        <w:rPr>
          <w:noProof/>
        </w:rPr>
        <w:fldChar w:fldCharType="end"/>
      </w:r>
    </w:p>
    <w:p w14:paraId="6B148D87" w14:textId="54BDDD5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unknownAlphabet</w:t>
      </w:r>
      <w:r>
        <w:rPr>
          <w:noProof/>
        </w:rPr>
        <w:tab/>
      </w:r>
      <w:r>
        <w:rPr>
          <w:noProof/>
        </w:rPr>
        <w:fldChar w:fldCharType="begin" w:fldLock="1"/>
      </w:r>
      <w:r>
        <w:rPr>
          <w:noProof/>
        </w:rPr>
        <w:instrText xml:space="preserve"> PAGEREF _Toc191632056 \h </w:instrText>
      </w:r>
      <w:r>
        <w:rPr>
          <w:noProof/>
        </w:rPr>
      </w:r>
      <w:r>
        <w:rPr>
          <w:noProof/>
        </w:rPr>
        <w:fldChar w:fldCharType="separate"/>
      </w:r>
      <w:r>
        <w:rPr>
          <w:noProof/>
        </w:rPr>
        <w:t>34</w:t>
      </w:r>
      <w:r>
        <w:rPr>
          <w:noProof/>
        </w:rPr>
        <w:fldChar w:fldCharType="end"/>
      </w:r>
    </w:p>
    <w:p w14:paraId="0E86547B" w14:textId="40A2A73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4.3.2.24</w:t>
      </w:r>
      <w:r>
        <w:rPr>
          <w:rFonts w:asciiTheme="minorHAnsi" w:eastAsiaTheme="minorEastAsia" w:hAnsiTheme="minorHAnsi" w:cstheme="minorBidi"/>
          <w:noProof/>
          <w:kern w:val="2"/>
          <w:sz w:val="24"/>
          <w:szCs w:val="24"/>
          <w:lang w:eastAsia="en-GB"/>
          <w14:ligatures w14:val="standardContextual"/>
        </w:rPr>
        <w:tab/>
      </w:r>
      <w:r>
        <w:rPr>
          <w:noProof/>
        </w:rPr>
        <w:t>invalidDeflectedToNumber</w:t>
      </w:r>
      <w:r>
        <w:rPr>
          <w:noProof/>
        </w:rPr>
        <w:tab/>
      </w:r>
      <w:r>
        <w:rPr>
          <w:noProof/>
        </w:rPr>
        <w:fldChar w:fldCharType="begin" w:fldLock="1"/>
      </w:r>
      <w:r>
        <w:rPr>
          <w:noProof/>
        </w:rPr>
        <w:instrText xml:space="preserve"> PAGEREF _Toc191632057 \h </w:instrText>
      </w:r>
      <w:r>
        <w:rPr>
          <w:noProof/>
        </w:rPr>
      </w:r>
      <w:r>
        <w:rPr>
          <w:noProof/>
        </w:rPr>
        <w:fldChar w:fldCharType="separate"/>
      </w:r>
      <w:r>
        <w:rPr>
          <w:noProof/>
        </w:rPr>
        <w:t>34</w:t>
      </w:r>
      <w:r>
        <w:rPr>
          <w:noProof/>
        </w:rPr>
        <w:fldChar w:fldCharType="end"/>
      </w:r>
    </w:p>
    <w:p w14:paraId="52639D78" w14:textId="3C669F7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4.3.2.25</w:t>
      </w:r>
      <w:r>
        <w:rPr>
          <w:rFonts w:asciiTheme="minorHAnsi" w:eastAsiaTheme="minorEastAsia" w:hAnsiTheme="minorHAnsi" w:cstheme="minorBidi"/>
          <w:noProof/>
          <w:kern w:val="2"/>
          <w:sz w:val="24"/>
          <w:szCs w:val="24"/>
          <w:lang w:eastAsia="en-GB"/>
          <w14:ligatures w14:val="standardContextual"/>
        </w:rPr>
        <w:tab/>
      </w:r>
      <w:r>
        <w:rPr>
          <w:noProof/>
        </w:rPr>
        <w:t>specialServiceCode</w:t>
      </w:r>
      <w:r>
        <w:rPr>
          <w:noProof/>
        </w:rPr>
        <w:tab/>
      </w:r>
      <w:r>
        <w:rPr>
          <w:noProof/>
        </w:rPr>
        <w:fldChar w:fldCharType="begin" w:fldLock="1"/>
      </w:r>
      <w:r>
        <w:rPr>
          <w:noProof/>
        </w:rPr>
        <w:instrText xml:space="preserve"> PAGEREF _Toc191632058 \h </w:instrText>
      </w:r>
      <w:r>
        <w:rPr>
          <w:noProof/>
        </w:rPr>
      </w:r>
      <w:r>
        <w:rPr>
          <w:noProof/>
        </w:rPr>
        <w:fldChar w:fldCharType="separate"/>
      </w:r>
      <w:r>
        <w:rPr>
          <w:noProof/>
        </w:rPr>
        <w:t>34</w:t>
      </w:r>
      <w:r>
        <w:rPr>
          <w:noProof/>
        </w:rPr>
        <w:fldChar w:fldCharType="end"/>
      </w:r>
    </w:p>
    <w:p w14:paraId="529CD391" w14:textId="1712B9C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4.3.2.26</w:t>
      </w:r>
      <w:r>
        <w:rPr>
          <w:rFonts w:asciiTheme="minorHAnsi" w:eastAsiaTheme="minorEastAsia" w:hAnsiTheme="minorHAnsi" w:cstheme="minorBidi"/>
          <w:noProof/>
          <w:kern w:val="2"/>
          <w:sz w:val="24"/>
          <w:szCs w:val="24"/>
          <w:lang w:eastAsia="en-GB"/>
          <w14:ligatures w14:val="standardContextual"/>
        </w:rPr>
        <w:tab/>
      </w:r>
      <w:r>
        <w:rPr>
          <w:noProof/>
        </w:rPr>
        <w:t>deflectionToServedSubscriber</w:t>
      </w:r>
      <w:r>
        <w:rPr>
          <w:noProof/>
        </w:rPr>
        <w:tab/>
      </w:r>
      <w:r>
        <w:rPr>
          <w:noProof/>
        </w:rPr>
        <w:fldChar w:fldCharType="begin" w:fldLock="1"/>
      </w:r>
      <w:r>
        <w:rPr>
          <w:noProof/>
        </w:rPr>
        <w:instrText xml:space="preserve"> PAGEREF _Toc191632059 \h </w:instrText>
      </w:r>
      <w:r>
        <w:rPr>
          <w:noProof/>
        </w:rPr>
      </w:r>
      <w:r>
        <w:rPr>
          <w:noProof/>
        </w:rPr>
        <w:fldChar w:fldCharType="separate"/>
      </w:r>
      <w:r>
        <w:rPr>
          <w:noProof/>
        </w:rPr>
        <w:t>34</w:t>
      </w:r>
      <w:r>
        <w:rPr>
          <w:noProof/>
        </w:rPr>
        <w:fldChar w:fldCharType="end"/>
      </w:r>
    </w:p>
    <w:p w14:paraId="656D4CBF" w14:textId="2C75233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4.3.2.27</w:t>
      </w:r>
      <w:r>
        <w:rPr>
          <w:rFonts w:asciiTheme="minorHAnsi" w:eastAsiaTheme="minorEastAsia" w:hAnsiTheme="minorHAnsi" w:cstheme="minorBidi"/>
          <w:noProof/>
          <w:kern w:val="2"/>
          <w:sz w:val="24"/>
          <w:szCs w:val="24"/>
          <w:lang w:eastAsia="en-GB"/>
          <w14:ligatures w14:val="standardContextual"/>
        </w:rPr>
        <w:tab/>
      </w:r>
      <w:r>
        <w:rPr>
          <w:noProof/>
        </w:rPr>
        <w:t>rejectedByNetwork</w:t>
      </w:r>
      <w:r>
        <w:rPr>
          <w:noProof/>
        </w:rPr>
        <w:tab/>
      </w:r>
      <w:r>
        <w:rPr>
          <w:noProof/>
        </w:rPr>
        <w:fldChar w:fldCharType="begin" w:fldLock="1"/>
      </w:r>
      <w:r>
        <w:rPr>
          <w:noProof/>
        </w:rPr>
        <w:instrText xml:space="preserve"> PAGEREF _Toc191632060 \h </w:instrText>
      </w:r>
      <w:r>
        <w:rPr>
          <w:noProof/>
        </w:rPr>
      </w:r>
      <w:r>
        <w:rPr>
          <w:noProof/>
        </w:rPr>
        <w:fldChar w:fldCharType="separate"/>
      </w:r>
      <w:r>
        <w:rPr>
          <w:noProof/>
        </w:rPr>
        <w:t>34</w:t>
      </w:r>
      <w:r>
        <w:rPr>
          <w:noProof/>
        </w:rPr>
        <w:fldChar w:fldCharType="end"/>
      </w:r>
    </w:p>
    <w:p w14:paraId="2D262AE2" w14:textId="087DD0A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4.3.2.28</w:t>
      </w:r>
      <w:r>
        <w:rPr>
          <w:rFonts w:asciiTheme="minorHAnsi" w:eastAsiaTheme="minorEastAsia" w:hAnsiTheme="minorHAnsi" w:cstheme="minorBidi"/>
          <w:noProof/>
          <w:kern w:val="2"/>
          <w:sz w:val="24"/>
          <w:szCs w:val="24"/>
          <w:lang w:eastAsia="en-GB"/>
          <w14:ligatures w14:val="standardContextual"/>
        </w:rPr>
        <w:tab/>
      </w:r>
      <w:r>
        <w:rPr>
          <w:noProof/>
        </w:rPr>
        <w:t>rejectedByUser</w:t>
      </w:r>
      <w:r>
        <w:rPr>
          <w:noProof/>
        </w:rPr>
        <w:tab/>
      </w:r>
      <w:r>
        <w:rPr>
          <w:noProof/>
        </w:rPr>
        <w:fldChar w:fldCharType="begin" w:fldLock="1"/>
      </w:r>
      <w:r>
        <w:rPr>
          <w:noProof/>
        </w:rPr>
        <w:instrText xml:space="preserve"> PAGEREF _Toc191632061 \h </w:instrText>
      </w:r>
      <w:r>
        <w:rPr>
          <w:noProof/>
        </w:rPr>
      </w:r>
      <w:r>
        <w:rPr>
          <w:noProof/>
        </w:rPr>
        <w:fldChar w:fldCharType="separate"/>
      </w:r>
      <w:r>
        <w:rPr>
          <w:noProof/>
        </w:rPr>
        <w:t>34</w:t>
      </w:r>
      <w:r>
        <w:rPr>
          <w:noProof/>
        </w:rPr>
        <w:fldChar w:fldCharType="end"/>
      </w:r>
    </w:p>
    <w:p w14:paraId="2C47DE5E" w14:textId="2033EA4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4.3.2.29</w:t>
      </w:r>
      <w:r>
        <w:rPr>
          <w:rFonts w:asciiTheme="minorHAnsi" w:eastAsiaTheme="minorEastAsia" w:hAnsiTheme="minorHAnsi" w:cstheme="minorBidi"/>
          <w:noProof/>
          <w:kern w:val="2"/>
          <w:sz w:val="24"/>
          <w:szCs w:val="24"/>
          <w:lang w:eastAsia="en-GB"/>
          <w14:ligatures w14:val="standardContextual"/>
        </w:rPr>
        <w:tab/>
      </w:r>
      <w:r>
        <w:rPr>
          <w:noProof/>
        </w:rPr>
        <w:t>positionMethodFailure</w:t>
      </w:r>
      <w:r>
        <w:rPr>
          <w:noProof/>
        </w:rPr>
        <w:tab/>
      </w:r>
      <w:r>
        <w:rPr>
          <w:noProof/>
        </w:rPr>
        <w:fldChar w:fldCharType="begin" w:fldLock="1"/>
      </w:r>
      <w:r>
        <w:rPr>
          <w:noProof/>
        </w:rPr>
        <w:instrText xml:space="preserve"> PAGEREF _Toc191632062 \h </w:instrText>
      </w:r>
      <w:r>
        <w:rPr>
          <w:noProof/>
        </w:rPr>
      </w:r>
      <w:r>
        <w:rPr>
          <w:noProof/>
        </w:rPr>
        <w:fldChar w:fldCharType="separate"/>
      </w:r>
      <w:r>
        <w:rPr>
          <w:noProof/>
        </w:rPr>
        <w:t>34</w:t>
      </w:r>
      <w:r>
        <w:rPr>
          <w:noProof/>
        </w:rPr>
        <w:fldChar w:fldCharType="end"/>
      </w:r>
    </w:p>
    <w:p w14:paraId="5C2A93D0" w14:textId="61A8843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4.3.2.30</w:t>
      </w:r>
      <w:r>
        <w:rPr>
          <w:rFonts w:asciiTheme="minorHAnsi" w:eastAsiaTheme="minorEastAsia" w:hAnsiTheme="minorHAnsi" w:cstheme="minorBidi"/>
          <w:noProof/>
          <w:kern w:val="2"/>
          <w:sz w:val="24"/>
          <w:szCs w:val="24"/>
          <w:lang w:eastAsia="en-GB"/>
          <w14:ligatures w14:val="standardContextual"/>
        </w:rPr>
        <w:tab/>
      </w:r>
      <w:r>
        <w:rPr>
          <w:noProof/>
        </w:rPr>
        <w:t>resourceLimitation</w:t>
      </w:r>
      <w:r>
        <w:rPr>
          <w:noProof/>
        </w:rPr>
        <w:tab/>
      </w:r>
      <w:r>
        <w:rPr>
          <w:noProof/>
        </w:rPr>
        <w:fldChar w:fldCharType="begin" w:fldLock="1"/>
      </w:r>
      <w:r>
        <w:rPr>
          <w:noProof/>
        </w:rPr>
        <w:instrText xml:space="preserve"> PAGEREF _Toc191632063 \h </w:instrText>
      </w:r>
      <w:r>
        <w:rPr>
          <w:noProof/>
        </w:rPr>
      </w:r>
      <w:r>
        <w:rPr>
          <w:noProof/>
        </w:rPr>
        <w:fldChar w:fldCharType="separate"/>
      </w:r>
      <w:r>
        <w:rPr>
          <w:noProof/>
        </w:rPr>
        <w:t>34</w:t>
      </w:r>
      <w:r>
        <w:rPr>
          <w:noProof/>
        </w:rPr>
        <w:fldChar w:fldCharType="end"/>
      </w:r>
    </w:p>
    <w:p w14:paraId="68758055" w14:textId="20D159A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lcs-invalidPru</w:t>
      </w:r>
      <w:r>
        <w:rPr>
          <w:noProof/>
        </w:rPr>
        <w:tab/>
      </w:r>
      <w:r>
        <w:rPr>
          <w:noProof/>
        </w:rPr>
        <w:fldChar w:fldCharType="begin" w:fldLock="1"/>
      </w:r>
      <w:r>
        <w:rPr>
          <w:noProof/>
        </w:rPr>
        <w:instrText xml:space="preserve"> PAGEREF _Toc191632064 \h </w:instrText>
      </w:r>
      <w:r>
        <w:rPr>
          <w:noProof/>
        </w:rPr>
      </w:r>
      <w:r>
        <w:rPr>
          <w:noProof/>
        </w:rPr>
        <w:fldChar w:fldCharType="separate"/>
      </w:r>
      <w:r>
        <w:rPr>
          <w:noProof/>
        </w:rPr>
        <w:t>34</w:t>
      </w:r>
      <w:r>
        <w:rPr>
          <w:noProof/>
        </w:rPr>
        <w:fldChar w:fldCharType="end"/>
      </w:r>
    </w:p>
    <w:p w14:paraId="7EC91AB0" w14:textId="6A43AB3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lcs-PruAssociationRej</w:t>
      </w:r>
      <w:r>
        <w:rPr>
          <w:noProof/>
        </w:rPr>
        <w:tab/>
      </w:r>
      <w:r>
        <w:rPr>
          <w:noProof/>
        </w:rPr>
        <w:fldChar w:fldCharType="begin" w:fldLock="1"/>
      </w:r>
      <w:r>
        <w:rPr>
          <w:noProof/>
        </w:rPr>
        <w:instrText xml:space="preserve"> PAGEREF _Toc191632065 \h </w:instrText>
      </w:r>
      <w:r>
        <w:rPr>
          <w:noProof/>
        </w:rPr>
      </w:r>
      <w:r>
        <w:rPr>
          <w:noProof/>
        </w:rPr>
        <w:fldChar w:fldCharType="separate"/>
      </w:r>
      <w:r>
        <w:rPr>
          <w:noProof/>
        </w:rPr>
        <w:t>34</w:t>
      </w:r>
      <w:r>
        <w:rPr>
          <w:noProof/>
        </w:rPr>
        <w:fldChar w:fldCharType="end"/>
      </w:r>
    </w:p>
    <w:p w14:paraId="0411BBAA" w14:textId="72EBA275"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Data types and identifiers</w:t>
      </w:r>
      <w:r>
        <w:rPr>
          <w:noProof/>
        </w:rPr>
        <w:tab/>
      </w:r>
      <w:r>
        <w:rPr>
          <w:noProof/>
        </w:rPr>
        <w:fldChar w:fldCharType="begin" w:fldLock="1"/>
      </w:r>
      <w:r>
        <w:rPr>
          <w:noProof/>
        </w:rPr>
        <w:instrText xml:space="preserve"> PAGEREF _Toc191632066 \h </w:instrText>
      </w:r>
      <w:r>
        <w:rPr>
          <w:noProof/>
        </w:rPr>
      </w:r>
      <w:r>
        <w:rPr>
          <w:noProof/>
        </w:rPr>
        <w:fldChar w:fldCharType="separate"/>
      </w:r>
      <w:r>
        <w:rPr>
          <w:noProof/>
        </w:rPr>
        <w:t>34</w:t>
      </w:r>
      <w:r>
        <w:rPr>
          <w:noProof/>
        </w:rPr>
        <w:fldChar w:fldCharType="end"/>
      </w:r>
    </w:p>
    <w:p w14:paraId="375927A0" w14:textId="3A7EBEC3"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_Toc191632067 \h </w:instrText>
      </w:r>
      <w:r>
        <w:rPr>
          <w:noProof/>
        </w:rPr>
      </w:r>
      <w:r>
        <w:rPr>
          <w:noProof/>
        </w:rPr>
        <w:fldChar w:fldCharType="separate"/>
      </w:r>
      <w:r>
        <w:rPr>
          <w:noProof/>
        </w:rPr>
        <w:t>34</w:t>
      </w:r>
      <w:r>
        <w:rPr>
          <w:noProof/>
        </w:rPr>
        <w:fldChar w:fldCharType="end"/>
      </w:r>
    </w:p>
    <w:p w14:paraId="7251E7CF" w14:textId="432C42FB"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ASN.1 data types</w:t>
      </w:r>
      <w:r>
        <w:rPr>
          <w:noProof/>
        </w:rPr>
        <w:tab/>
      </w:r>
      <w:r>
        <w:rPr>
          <w:noProof/>
        </w:rPr>
        <w:fldChar w:fldCharType="begin" w:fldLock="1"/>
      </w:r>
      <w:r>
        <w:rPr>
          <w:noProof/>
        </w:rPr>
        <w:instrText xml:space="preserve"> PAGEREF _Toc191632068 \h </w:instrText>
      </w:r>
      <w:r>
        <w:rPr>
          <w:noProof/>
        </w:rPr>
      </w:r>
      <w:r>
        <w:rPr>
          <w:noProof/>
        </w:rPr>
        <w:fldChar w:fldCharType="separate"/>
      </w:r>
      <w:r>
        <w:rPr>
          <w:noProof/>
        </w:rPr>
        <w:t>35</w:t>
      </w:r>
      <w:r>
        <w:rPr>
          <w:noProof/>
        </w:rPr>
        <w:fldChar w:fldCharType="end"/>
      </w:r>
    </w:p>
    <w:p w14:paraId="4B36E35D" w14:textId="2B46BAEE"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Identifiers definition</w:t>
      </w:r>
      <w:r>
        <w:rPr>
          <w:noProof/>
        </w:rPr>
        <w:tab/>
      </w:r>
      <w:r>
        <w:rPr>
          <w:noProof/>
        </w:rPr>
        <w:fldChar w:fldCharType="begin" w:fldLock="1"/>
      </w:r>
      <w:r>
        <w:rPr>
          <w:noProof/>
        </w:rPr>
        <w:instrText xml:space="preserve"> PAGEREF _Toc191632069 \h </w:instrText>
      </w:r>
      <w:r>
        <w:rPr>
          <w:noProof/>
        </w:rPr>
      </w:r>
      <w:r>
        <w:rPr>
          <w:noProof/>
        </w:rPr>
        <w:fldChar w:fldCharType="separate"/>
      </w:r>
      <w:r>
        <w:rPr>
          <w:noProof/>
        </w:rPr>
        <w:t>48</w:t>
      </w:r>
      <w:r>
        <w:rPr>
          <w:noProof/>
        </w:rPr>
        <w:fldChar w:fldCharType="end"/>
      </w:r>
    </w:p>
    <w:p w14:paraId="13BD47AC" w14:textId="6E57D6F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chargingInformation</w:t>
      </w:r>
      <w:r>
        <w:rPr>
          <w:noProof/>
        </w:rPr>
        <w:tab/>
      </w:r>
      <w:r>
        <w:rPr>
          <w:noProof/>
        </w:rPr>
        <w:fldChar w:fldCharType="begin" w:fldLock="1"/>
      </w:r>
      <w:r>
        <w:rPr>
          <w:noProof/>
        </w:rPr>
        <w:instrText xml:space="preserve"> PAGEREF _Toc191632070 \h </w:instrText>
      </w:r>
      <w:r>
        <w:rPr>
          <w:noProof/>
        </w:rPr>
      </w:r>
      <w:r>
        <w:rPr>
          <w:noProof/>
        </w:rPr>
        <w:fldChar w:fldCharType="separate"/>
      </w:r>
      <w:r>
        <w:rPr>
          <w:noProof/>
        </w:rPr>
        <w:t>48</w:t>
      </w:r>
      <w:r>
        <w:rPr>
          <w:noProof/>
        </w:rPr>
        <w:fldChar w:fldCharType="end"/>
      </w:r>
    </w:p>
    <w:p w14:paraId="5F733FA3" w14:textId="1D0DB8C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e1</w:t>
      </w:r>
      <w:r>
        <w:rPr>
          <w:noProof/>
        </w:rPr>
        <w:tab/>
      </w:r>
      <w:r>
        <w:rPr>
          <w:noProof/>
        </w:rPr>
        <w:fldChar w:fldCharType="begin" w:fldLock="1"/>
      </w:r>
      <w:r>
        <w:rPr>
          <w:noProof/>
        </w:rPr>
        <w:instrText xml:space="preserve"> PAGEREF _Toc191632071 \h </w:instrText>
      </w:r>
      <w:r>
        <w:rPr>
          <w:noProof/>
        </w:rPr>
      </w:r>
      <w:r>
        <w:rPr>
          <w:noProof/>
        </w:rPr>
        <w:fldChar w:fldCharType="separate"/>
      </w:r>
      <w:r>
        <w:rPr>
          <w:noProof/>
        </w:rPr>
        <w:t>48</w:t>
      </w:r>
      <w:r>
        <w:rPr>
          <w:noProof/>
        </w:rPr>
        <w:fldChar w:fldCharType="end"/>
      </w:r>
    </w:p>
    <w:p w14:paraId="635D4C38" w14:textId="1412263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e2</w:t>
      </w:r>
      <w:r>
        <w:rPr>
          <w:noProof/>
        </w:rPr>
        <w:tab/>
      </w:r>
      <w:r>
        <w:rPr>
          <w:noProof/>
        </w:rPr>
        <w:fldChar w:fldCharType="begin" w:fldLock="1"/>
      </w:r>
      <w:r>
        <w:rPr>
          <w:noProof/>
        </w:rPr>
        <w:instrText xml:space="preserve"> PAGEREF _Toc191632072 \h </w:instrText>
      </w:r>
      <w:r>
        <w:rPr>
          <w:noProof/>
        </w:rPr>
      </w:r>
      <w:r>
        <w:rPr>
          <w:noProof/>
        </w:rPr>
        <w:fldChar w:fldCharType="separate"/>
      </w:r>
      <w:r>
        <w:rPr>
          <w:noProof/>
        </w:rPr>
        <w:t>48</w:t>
      </w:r>
      <w:r>
        <w:rPr>
          <w:noProof/>
        </w:rPr>
        <w:fldChar w:fldCharType="end"/>
      </w:r>
    </w:p>
    <w:p w14:paraId="0D41F1CA" w14:textId="186B063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e3</w:t>
      </w:r>
      <w:r>
        <w:rPr>
          <w:noProof/>
        </w:rPr>
        <w:tab/>
      </w:r>
      <w:r>
        <w:rPr>
          <w:noProof/>
        </w:rPr>
        <w:fldChar w:fldCharType="begin" w:fldLock="1"/>
      </w:r>
      <w:r>
        <w:rPr>
          <w:noProof/>
        </w:rPr>
        <w:instrText xml:space="preserve"> PAGEREF _Toc191632073 \h </w:instrText>
      </w:r>
      <w:r>
        <w:rPr>
          <w:noProof/>
        </w:rPr>
      </w:r>
      <w:r>
        <w:rPr>
          <w:noProof/>
        </w:rPr>
        <w:fldChar w:fldCharType="separate"/>
      </w:r>
      <w:r>
        <w:rPr>
          <w:noProof/>
        </w:rPr>
        <w:t>48</w:t>
      </w:r>
      <w:r>
        <w:rPr>
          <w:noProof/>
        </w:rPr>
        <w:fldChar w:fldCharType="end"/>
      </w:r>
    </w:p>
    <w:p w14:paraId="35E58602" w14:textId="0FA8B7C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e4</w:t>
      </w:r>
      <w:r>
        <w:rPr>
          <w:noProof/>
        </w:rPr>
        <w:tab/>
      </w:r>
      <w:r>
        <w:rPr>
          <w:noProof/>
        </w:rPr>
        <w:fldChar w:fldCharType="begin" w:fldLock="1"/>
      </w:r>
      <w:r>
        <w:rPr>
          <w:noProof/>
        </w:rPr>
        <w:instrText xml:space="preserve"> PAGEREF _Toc191632074 \h </w:instrText>
      </w:r>
      <w:r>
        <w:rPr>
          <w:noProof/>
        </w:rPr>
      </w:r>
      <w:r>
        <w:rPr>
          <w:noProof/>
        </w:rPr>
        <w:fldChar w:fldCharType="separate"/>
      </w:r>
      <w:r>
        <w:rPr>
          <w:noProof/>
        </w:rPr>
        <w:t>49</w:t>
      </w:r>
      <w:r>
        <w:rPr>
          <w:noProof/>
        </w:rPr>
        <w:fldChar w:fldCharType="end"/>
      </w:r>
    </w:p>
    <w:p w14:paraId="4152DA56" w14:textId="1865E68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e5</w:t>
      </w:r>
      <w:r>
        <w:rPr>
          <w:noProof/>
        </w:rPr>
        <w:tab/>
      </w:r>
      <w:r>
        <w:rPr>
          <w:noProof/>
        </w:rPr>
        <w:fldChar w:fldCharType="begin" w:fldLock="1"/>
      </w:r>
      <w:r>
        <w:rPr>
          <w:noProof/>
        </w:rPr>
        <w:instrText xml:space="preserve"> PAGEREF _Toc191632075 \h </w:instrText>
      </w:r>
      <w:r>
        <w:rPr>
          <w:noProof/>
        </w:rPr>
      </w:r>
      <w:r>
        <w:rPr>
          <w:noProof/>
        </w:rPr>
        <w:fldChar w:fldCharType="separate"/>
      </w:r>
      <w:r>
        <w:rPr>
          <w:noProof/>
        </w:rPr>
        <w:t>49</w:t>
      </w:r>
      <w:r>
        <w:rPr>
          <w:noProof/>
        </w:rPr>
        <w:fldChar w:fldCharType="end"/>
      </w:r>
    </w:p>
    <w:p w14:paraId="228EE664" w14:textId="54CE02E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e6</w:t>
      </w:r>
      <w:r>
        <w:rPr>
          <w:noProof/>
        </w:rPr>
        <w:tab/>
      </w:r>
      <w:r>
        <w:rPr>
          <w:noProof/>
        </w:rPr>
        <w:fldChar w:fldCharType="begin" w:fldLock="1"/>
      </w:r>
      <w:r>
        <w:rPr>
          <w:noProof/>
        </w:rPr>
        <w:instrText xml:space="preserve"> PAGEREF _Toc191632076 \h </w:instrText>
      </w:r>
      <w:r>
        <w:rPr>
          <w:noProof/>
        </w:rPr>
      </w:r>
      <w:r>
        <w:rPr>
          <w:noProof/>
        </w:rPr>
        <w:fldChar w:fldCharType="separate"/>
      </w:r>
      <w:r>
        <w:rPr>
          <w:noProof/>
        </w:rPr>
        <w:t>49</w:t>
      </w:r>
      <w:r>
        <w:rPr>
          <w:noProof/>
        </w:rPr>
        <w:fldChar w:fldCharType="end"/>
      </w:r>
    </w:p>
    <w:p w14:paraId="5F29594D" w14:textId="359AAEE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4.4.3.8</w:t>
      </w:r>
      <w:r>
        <w:rPr>
          <w:rFonts w:asciiTheme="minorHAnsi" w:eastAsiaTheme="minorEastAsia" w:hAnsiTheme="minorHAnsi" w:cstheme="minorBidi"/>
          <w:noProof/>
          <w:kern w:val="2"/>
          <w:sz w:val="24"/>
          <w:szCs w:val="24"/>
          <w:lang w:eastAsia="en-GB"/>
          <w14:ligatures w14:val="standardContextual"/>
        </w:rPr>
        <w:tab/>
      </w:r>
      <w:r>
        <w:rPr>
          <w:noProof/>
        </w:rPr>
        <w:t>e7</w:t>
      </w:r>
      <w:r>
        <w:rPr>
          <w:noProof/>
        </w:rPr>
        <w:tab/>
      </w:r>
      <w:r>
        <w:rPr>
          <w:noProof/>
        </w:rPr>
        <w:fldChar w:fldCharType="begin" w:fldLock="1"/>
      </w:r>
      <w:r>
        <w:rPr>
          <w:noProof/>
        </w:rPr>
        <w:instrText xml:space="preserve"> PAGEREF _Toc191632077 \h </w:instrText>
      </w:r>
      <w:r>
        <w:rPr>
          <w:noProof/>
        </w:rPr>
      </w:r>
      <w:r>
        <w:rPr>
          <w:noProof/>
        </w:rPr>
        <w:fldChar w:fldCharType="separate"/>
      </w:r>
      <w:r>
        <w:rPr>
          <w:noProof/>
        </w:rPr>
        <w:t>49</w:t>
      </w:r>
      <w:r>
        <w:rPr>
          <w:noProof/>
        </w:rPr>
        <w:fldChar w:fldCharType="end"/>
      </w:r>
    </w:p>
    <w:p w14:paraId="5053CA0B" w14:textId="57C48FC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4.4.3.9</w:t>
      </w:r>
      <w:r>
        <w:rPr>
          <w:rFonts w:asciiTheme="minorHAnsi" w:eastAsiaTheme="minorEastAsia" w:hAnsiTheme="minorHAnsi" w:cstheme="minorBidi"/>
          <w:noProof/>
          <w:kern w:val="2"/>
          <w:sz w:val="24"/>
          <w:szCs w:val="24"/>
          <w:lang w:eastAsia="en-GB"/>
          <w14:ligatures w14:val="standardContextual"/>
        </w:rPr>
        <w:tab/>
      </w:r>
      <w:r>
        <w:rPr>
          <w:noProof/>
        </w:rPr>
        <w:t>ss-Code</w:t>
      </w:r>
      <w:r>
        <w:rPr>
          <w:noProof/>
        </w:rPr>
        <w:tab/>
      </w:r>
      <w:r>
        <w:rPr>
          <w:noProof/>
        </w:rPr>
        <w:fldChar w:fldCharType="begin" w:fldLock="1"/>
      </w:r>
      <w:r>
        <w:rPr>
          <w:noProof/>
        </w:rPr>
        <w:instrText xml:space="preserve"> PAGEREF _Toc191632078 \h </w:instrText>
      </w:r>
      <w:r>
        <w:rPr>
          <w:noProof/>
        </w:rPr>
      </w:r>
      <w:r>
        <w:rPr>
          <w:noProof/>
        </w:rPr>
        <w:fldChar w:fldCharType="separate"/>
      </w:r>
      <w:r>
        <w:rPr>
          <w:noProof/>
        </w:rPr>
        <w:t>49</w:t>
      </w:r>
      <w:r>
        <w:rPr>
          <w:noProof/>
        </w:rPr>
        <w:fldChar w:fldCharType="end"/>
      </w:r>
    </w:p>
    <w:p w14:paraId="397AF77D" w14:textId="2667FD0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ss-Notification</w:t>
      </w:r>
      <w:r>
        <w:rPr>
          <w:noProof/>
        </w:rPr>
        <w:tab/>
      </w:r>
      <w:r>
        <w:rPr>
          <w:noProof/>
        </w:rPr>
        <w:fldChar w:fldCharType="begin" w:fldLock="1"/>
      </w:r>
      <w:r>
        <w:rPr>
          <w:noProof/>
        </w:rPr>
        <w:instrText xml:space="preserve"> PAGEREF _Toc191632079 \h </w:instrText>
      </w:r>
      <w:r>
        <w:rPr>
          <w:noProof/>
        </w:rPr>
      </w:r>
      <w:r>
        <w:rPr>
          <w:noProof/>
        </w:rPr>
        <w:fldChar w:fldCharType="separate"/>
      </w:r>
      <w:r>
        <w:rPr>
          <w:noProof/>
        </w:rPr>
        <w:t>49</w:t>
      </w:r>
      <w:r>
        <w:rPr>
          <w:noProof/>
        </w:rPr>
        <w:fldChar w:fldCharType="end"/>
      </w:r>
    </w:p>
    <w:p w14:paraId="3D755B0A" w14:textId="0650D68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ss-Status</w:t>
      </w:r>
      <w:r>
        <w:rPr>
          <w:noProof/>
        </w:rPr>
        <w:tab/>
      </w:r>
      <w:r>
        <w:rPr>
          <w:noProof/>
        </w:rPr>
        <w:fldChar w:fldCharType="begin" w:fldLock="1"/>
      </w:r>
      <w:r>
        <w:rPr>
          <w:noProof/>
        </w:rPr>
        <w:instrText xml:space="preserve"> PAGEREF _Toc191632080 \h </w:instrText>
      </w:r>
      <w:r>
        <w:rPr>
          <w:noProof/>
        </w:rPr>
      </w:r>
      <w:r>
        <w:rPr>
          <w:noProof/>
        </w:rPr>
        <w:fldChar w:fldCharType="separate"/>
      </w:r>
      <w:r>
        <w:rPr>
          <w:noProof/>
        </w:rPr>
        <w:t>49</w:t>
      </w:r>
      <w:r>
        <w:rPr>
          <w:noProof/>
        </w:rPr>
        <w:fldChar w:fldCharType="end"/>
      </w:r>
    </w:p>
    <w:p w14:paraId="5A32664C" w14:textId="251F9E6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callIsWaiting-Indicator</w:t>
      </w:r>
      <w:r>
        <w:rPr>
          <w:noProof/>
        </w:rPr>
        <w:tab/>
      </w:r>
      <w:r>
        <w:rPr>
          <w:noProof/>
        </w:rPr>
        <w:fldChar w:fldCharType="begin" w:fldLock="1"/>
      </w:r>
      <w:r>
        <w:rPr>
          <w:noProof/>
        </w:rPr>
        <w:instrText xml:space="preserve"> PAGEREF _Toc191632081 \h </w:instrText>
      </w:r>
      <w:r>
        <w:rPr>
          <w:noProof/>
        </w:rPr>
      </w:r>
      <w:r>
        <w:rPr>
          <w:noProof/>
        </w:rPr>
        <w:fldChar w:fldCharType="separate"/>
      </w:r>
      <w:r>
        <w:rPr>
          <w:noProof/>
        </w:rPr>
        <w:t>49</w:t>
      </w:r>
      <w:r>
        <w:rPr>
          <w:noProof/>
        </w:rPr>
        <w:fldChar w:fldCharType="end"/>
      </w:r>
    </w:p>
    <w:p w14:paraId="5A8B5F61" w14:textId="582B714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callOnhold-Indicator</w:t>
      </w:r>
      <w:r>
        <w:rPr>
          <w:noProof/>
        </w:rPr>
        <w:tab/>
      </w:r>
      <w:r>
        <w:rPr>
          <w:noProof/>
        </w:rPr>
        <w:fldChar w:fldCharType="begin" w:fldLock="1"/>
      </w:r>
      <w:r>
        <w:rPr>
          <w:noProof/>
        </w:rPr>
        <w:instrText xml:space="preserve"> PAGEREF _Toc191632082 \h </w:instrText>
      </w:r>
      <w:r>
        <w:rPr>
          <w:noProof/>
        </w:rPr>
      </w:r>
      <w:r>
        <w:rPr>
          <w:noProof/>
        </w:rPr>
        <w:fldChar w:fldCharType="separate"/>
      </w:r>
      <w:r>
        <w:rPr>
          <w:noProof/>
        </w:rPr>
        <w:t>49</w:t>
      </w:r>
      <w:r>
        <w:rPr>
          <w:noProof/>
        </w:rPr>
        <w:fldChar w:fldCharType="end"/>
      </w:r>
    </w:p>
    <w:p w14:paraId="2FD6EA0D" w14:textId="07C248A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4.4.3.14</w:t>
      </w:r>
      <w:r>
        <w:rPr>
          <w:rFonts w:asciiTheme="minorHAnsi" w:eastAsiaTheme="minorEastAsia" w:hAnsiTheme="minorHAnsi" w:cstheme="minorBidi"/>
          <w:noProof/>
          <w:kern w:val="2"/>
          <w:sz w:val="24"/>
          <w:szCs w:val="24"/>
          <w:lang w:eastAsia="en-GB"/>
          <w14:ligatures w14:val="standardContextual"/>
        </w:rPr>
        <w:tab/>
      </w:r>
      <w:r>
        <w:rPr>
          <w:noProof/>
        </w:rPr>
        <w:t>mpty-Indicator</w:t>
      </w:r>
      <w:r>
        <w:rPr>
          <w:noProof/>
        </w:rPr>
        <w:tab/>
      </w:r>
      <w:r>
        <w:rPr>
          <w:noProof/>
        </w:rPr>
        <w:fldChar w:fldCharType="begin" w:fldLock="1"/>
      </w:r>
      <w:r>
        <w:rPr>
          <w:noProof/>
        </w:rPr>
        <w:instrText xml:space="preserve"> PAGEREF _Toc191632083 \h </w:instrText>
      </w:r>
      <w:r>
        <w:rPr>
          <w:noProof/>
        </w:rPr>
      </w:r>
      <w:r>
        <w:rPr>
          <w:noProof/>
        </w:rPr>
        <w:fldChar w:fldCharType="separate"/>
      </w:r>
      <w:r>
        <w:rPr>
          <w:noProof/>
        </w:rPr>
        <w:t>49</w:t>
      </w:r>
      <w:r>
        <w:rPr>
          <w:noProof/>
        </w:rPr>
        <w:fldChar w:fldCharType="end"/>
      </w:r>
    </w:p>
    <w:p w14:paraId="62DDB815" w14:textId="7119BA1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4.4.3.15</w:t>
      </w:r>
      <w:r>
        <w:rPr>
          <w:rFonts w:asciiTheme="minorHAnsi" w:eastAsiaTheme="minorEastAsia" w:hAnsiTheme="minorHAnsi" w:cstheme="minorBidi"/>
          <w:noProof/>
          <w:kern w:val="2"/>
          <w:sz w:val="24"/>
          <w:szCs w:val="24"/>
          <w:lang w:eastAsia="en-GB"/>
          <w14:ligatures w14:val="standardContextual"/>
        </w:rPr>
        <w:tab/>
      </w:r>
      <w:r>
        <w:rPr>
          <w:noProof/>
        </w:rPr>
        <w:t>forwardCUG-InfoArg</w:t>
      </w:r>
      <w:r>
        <w:rPr>
          <w:noProof/>
        </w:rPr>
        <w:tab/>
      </w:r>
      <w:r>
        <w:rPr>
          <w:noProof/>
        </w:rPr>
        <w:fldChar w:fldCharType="begin" w:fldLock="1"/>
      </w:r>
      <w:r>
        <w:rPr>
          <w:noProof/>
        </w:rPr>
        <w:instrText xml:space="preserve"> PAGEREF _Toc191632084 \h </w:instrText>
      </w:r>
      <w:r>
        <w:rPr>
          <w:noProof/>
        </w:rPr>
      </w:r>
      <w:r>
        <w:rPr>
          <w:noProof/>
        </w:rPr>
        <w:fldChar w:fldCharType="separate"/>
      </w:r>
      <w:r>
        <w:rPr>
          <w:noProof/>
        </w:rPr>
        <w:t>49</w:t>
      </w:r>
      <w:r>
        <w:rPr>
          <w:noProof/>
        </w:rPr>
        <w:fldChar w:fldCharType="end"/>
      </w:r>
    </w:p>
    <w:p w14:paraId="6EEBE2C8" w14:textId="45D400E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4.4.3.16</w:t>
      </w:r>
      <w:r>
        <w:rPr>
          <w:rFonts w:asciiTheme="minorHAnsi" w:eastAsiaTheme="minorEastAsia" w:hAnsiTheme="minorHAnsi" w:cstheme="minorBidi"/>
          <w:noProof/>
          <w:kern w:val="2"/>
          <w:sz w:val="24"/>
          <w:szCs w:val="24"/>
          <w:lang w:eastAsia="en-GB"/>
          <w14:ligatures w14:val="standardContextual"/>
        </w:rPr>
        <w:tab/>
      </w:r>
      <w:r>
        <w:rPr>
          <w:noProof/>
        </w:rPr>
        <w:t>cug-Index</w:t>
      </w:r>
      <w:r>
        <w:rPr>
          <w:noProof/>
        </w:rPr>
        <w:tab/>
      </w:r>
      <w:r>
        <w:rPr>
          <w:noProof/>
        </w:rPr>
        <w:fldChar w:fldCharType="begin" w:fldLock="1"/>
      </w:r>
      <w:r>
        <w:rPr>
          <w:noProof/>
        </w:rPr>
        <w:instrText xml:space="preserve"> PAGEREF _Toc191632085 \h </w:instrText>
      </w:r>
      <w:r>
        <w:rPr>
          <w:noProof/>
        </w:rPr>
      </w:r>
      <w:r>
        <w:rPr>
          <w:noProof/>
        </w:rPr>
        <w:fldChar w:fldCharType="separate"/>
      </w:r>
      <w:r>
        <w:rPr>
          <w:noProof/>
        </w:rPr>
        <w:t>49</w:t>
      </w:r>
      <w:r>
        <w:rPr>
          <w:noProof/>
        </w:rPr>
        <w:fldChar w:fldCharType="end"/>
      </w:r>
    </w:p>
    <w:p w14:paraId="6A67F4BC" w14:textId="491DBEF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4.4.3.17</w:t>
      </w:r>
      <w:r>
        <w:rPr>
          <w:rFonts w:asciiTheme="minorHAnsi" w:eastAsiaTheme="minorEastAsia" w:hAnsiTheme="minorHAnsi" w:cstheme="minorBidi"/>
          <w:noProof/>
          <w:kern w:val="2"/>
          <w:sz w:val="24"/>
          <w:szCs w:val="24"/>
          <w:lang w:eastAsia="en-GB"/>
          <w14:ligatures w14:val="standardContextual"/>
        </w:rPr>
        <w:tab/>
      </w:r>
      <w:r>
        <w:rPr>
          <w:noProof/>
        </w:rPr>
        <w:t>suppressPrefCUG</w:t>
      </w:r>
      <w:r>
        <w:rPr>
          <w:noProof/>
        </w:rPr>
        <w:tab/>
      </w:r>
      <w:r>
        <w:rPr>
          <w:noProof/>
        </w:rPr>
        <w:fldChar w:fldCharType="begin" w:fldLock="1"/>
      </w:r>
      <w:r>
        <w:rPr>
          <w:noProof/>
        </w:rPr>
        <w:instrText xml:space="preserve"> PAGEREF _Toc191632086 \h </w:instrText>
      </w:r>
      <w:r>
        <w:rPr>
          <w:noProof/>
        </w:rPr>
      </w:r>
      <w:r>
        <w:rPr>
          <w:noProof/>
        </w:rPr>
        <w:fldChar w:fldCharType="separate"/>
      </w:r>
      <w:r>
        <w:rPr>
          <w:noProof/>
        </w:rPr>
        <w:t>50</w:t>
      </w:r>
      <w:r>
        <w:rPr>
          <w:noProof/>
        </w:rPr>
        <w:fldChar w:fldCharType="end"/>
      </w:r>
    </w:p>
    <w:p w14:paraId="3124C7A9" w14:textId="2F78225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4.4.3.18</w:t>
      </w:r>
      <w:r>
        <w:rPr>
          <w:rFonts w:asciiTheme="minorHAnsi" w:eastAsiaTheme="minorEastAsia" w:hAnsiTheme="minorHAnsi" w:cstheme="minorBidi"/>
          <w:noProof/>
          <w:kern w:val="2"/>
          <w:sz w:val="24"/>
          <w:szCs w:val="24"/>
          <w:lang w:eastAsia="en-GB"/>
          <w14:ligatures w14:val="standardContextual"/>
        </w:rPr>
        <w:tab/>
      </w:r>
      <w:r>
        <w:rPr>
          <w:noProof/>
        </w:rPr>
        <w:t>suppressOA</w:t>
      </w:r>
      <w:r>
        <w:rPr>
          <w:noProof/>
        </w:rPr>
        <w:tab/>
      </w:r>
      <w:r>
        <w:rPr>
          <w:noProof/>
        </w:rPr>
        <w:fldChar w:fldCharType="begin" w:fldLock="1"/>
      </w:r>
      <w:r>
        <w:rPr>
          <w:noProof/>
        </w:rPr>
        <w:instrText xml:space="preserve"> PAGEREF _Toc191632087 \h </w:instrText>
      </w:r>
      <w:r>
        <w:rPr>
          <w:noProof/>
        </w:rPr>
      </w:r>
      <w:r>
        <w:rPr>
          <w:noProof/>
        </w:rPr>
        <w:fldChar w:fldCharType="separate"/>
      </w:r>
      <w:r>
        <w:rPr>
          <w:noProof/>
        </w:rPr>
        <w:t>50</w:t>
      </w:r>
      <w:r>
        <w:rPr>
          <w:noProof/>
        </w:rPr>
        <w:fldChar w:fldCharType="end"/>
      </w:r>
    </w:p>
    <w:p w14:paraId="6B0C5F6E" w14:textId="6874E66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4.4.3.19</w:t>
      </w:r>
      <w:r>
        <w:rPr>
          <w:rFonts w:asciiTheme="minorHAnsi" w:eastAsiaTheme="minorEastAsia" w:hAnsiTheme="minorHAnsi" w:cstheme="minorBidi"/>
          <w:noProof/>
          <w:kern w:val="2"/>
          <w:sz w:val="24"/>
          <w:szCs w:val="24"/>
          <w:lang w:eastAsia="en-GB"/>
          <w14:ligatures w14:val="standardContextual"/>
        </w:rPr>
        <w:tab/>
      </w:r>
      <w:r>
        <w:rPr>
          <w:noProof/>
        </w:rPr>
        <w:t>clirSuppressionRejected</w:t>
      </w:r>
      <w:r>
        <w:rPr>
          <w:noProof/>
        </w:rPr>
        <w:tab/>
      </w:r>
      <w:r>
        <w:rPr>
          <w:noProof/>
        </w:rPr>
        <w:fldChar w:fldCharType="begin" w:fldLock="1"/>
      </w:r>
      <w:r>
        <w:rPr>
          <w:noProof/>
        </w:rPr>
        <w:instrText xml:space="preserve"> PAGEREF _Toc191632088 \h </w:instrText>
      </w:r>
      <w:r>
        <w:rPr>
          <w:noProof/>
        </w:rPr>
      </w:r>
      <w:r>
        <w:rPr>
          <w:noProof/>
        </w:rPr>
        <w:fldChar w:fldCharType="separate"/>
      </w:r>
      <w:r>
        <w:rPr>
          <w:noProof/>
        </w:rPr>
        <w:t>50</w:t>
      </w:r>
      <w:r>
        <w:rPr>
          <w:noProof/>
        </w:rPr>
        <w:fldChar w:fldCharType="end"/>
      </w:r>
    </w:p>
    <w:p w14:paraId="54B5F246" w14:textId="0A2EF91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ect-Indicator</w:t>
      </w:r>
      <w:r>
        <w:rPr>
          <w:noProof/>
        </w:rPr>
        <w:tab/>
      </w:r>
      <w:r>
        <w:rPr>
          <w:noProof/>
        </w:rPr>
        <w:fldChar w:fldCharType="begin" w:fldLock="1"/>
      </w:r>
      <w:r>
        <w:rPr>
          <w:noProof/>
        </w:rPr>
        <w:instrText xml:space="preserve"> PAGEREF _Toc191632089 \h </w:instrText>
      </w:r>
      <w:r>
        <w:rPr>
          <w:noProof/>
        </w:rPr>
      </w:r>
      <w:r>
        <w:rPr>
          <w:noProof/>
        </w:rPr>
        <w:fldChar w:fldCharType="separate"/>
      </w:r>
      <w:r>
        <w:rPr>
          <w:noProof/>
        </w:rPr>
        <w:t>50</w:t>
      </w:r>
      <w:r>
        <w:rPr>
          <w:noProof/>
        </w:rPr>
        <w:fldChar w:fldCharType="end"/>
      </w:r>
    </w:p>
    <w:p w14:paraId="631C563F" w14:textId="352B2EA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ect-CallState</w:t>
      </w:r>
      <w:r>
        <w:rPr>
          <w:noProof/>
        </w:rPr>
        <w:tab/>
      </w:r>
      <w:r>
        <w:rPr>
          <w:noProof/>
        </w:rPr>
        <w:fldChar w:fldCharType="begin" w:fldLock="1"/>
      </w:r>
      <w:r>
        <w:rPr>
          <w:noProof/>
        </w:rPr>
        <w:instrText xml:space="preserve"> PAGEREF _Toc191632090 \h </w:instrText>
      </w:r>
      <w:r>
        <w:rPr>
          <w:noProof/>
        </w:rPr>
      </w:r>
      <w:r>
        <w:rPr>
          <w:noProof/>
        </w:rPr>
        <w:fldChar w:fldCharType="separate"/>
      </w:r>
      <w:r>
        <w:rPr>
          <w:noProof/>
        </w:rPr>
        <w:t>50</w:t>
      </w:r>
      <w:r>
        <w:rPr>
          <w:noProof/>
        </w:rPr>
        <w:fldChar w:fldCharType="end"/>
      </w:r>
    </w:p>
    <w:p w14:paraId="5125A187" w14:textId="38DA93D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rdn</w:t>
      </w:r>
      <w:r>
        <w:rPr>
          <w:noProof/>
        </w:rPr>
        <w:tab/>
      </w:r>
      <w:r>
        <w:rPr>
          <w:noProof/>
        </w:rPr>
        <w:fldChar w:fldCharType="begin" w:fldLock="1"/>
      </w:r>
      <w:r>
        <w:rPr>
          <w:noProof/>
        </w:rPr>
        <w:instrText xml:space="preserve"> PAGEREF _Toc191632091 \h </w:instrText>
      </w:r>
      <w:r>
        <w:rPr>
          <w:noProof/>
        </w:rPr>
      </w:r>
      <w:r>
        <w:rPr>
          <w:noProof/>
        </w:rPr>
        <w:fldChar w:fldCharType="separate"/>
      </w:r>
      <w:r>
        <w:rPr>
          <w:noProof/>
        </w:rPr>
        <w:t>50</w:t>
      </w:r>
      <w:r>
        <w:rPr>
          <w:noProof/>
        </w:rPr>
        <w:fldChar w:fldCharType="end"/>
      </w:r>
    </w:p>
    <w:p w14:paraId="2BB28E70" w14:textId="1118EC5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presentationAllowedAddress</w:t>
      </w:r>
      <w:r>
        <w:rPr>
          <w:noProof/>
        </w:rPr>
        <w:tab/>
      </w:r>
      <w:r>
        <w:rPr>
          <w:noProof/>
        </w:rPr>
        <w:fldChar w:fldCharType="begin" w:fldLock="1"/>
      </w:r>
      <w:r>
        <w:rPr>
          <w:noProof/>
        </w:rPr>
        <w:instrText xml:space="preserve"> PAGEREF _Toc191632092 \h </w:instrText>
      </w:r>
      <w:r>
        <w:rPr>
          <w:noProof/>
        </w:rPr>
      </w:r>
      <w:r>
        <w:rPr>
          <w:noProof/>
        </w:rPr>
        <w:fldChar w:fldCharType="separate"/>
      </w:r>
      <w:r>
        <w:rPr>
          <w:noProof/>
        </w:rPr>
        <w:t>50</w:t>
      </w:r>
      <w:r>
        <w:rPr>
          <w:noProof/>
        </w:rPr>
        <w:fldChar w:fldCharType="end"/>
      </w:r>
    </w:p>
    <w:p w14:paraId="7C0F22B8" w14:textId="6A83A02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4.4.3.24</w:t>
      </w:r>
      <w:r>
        <w:rPr>
          <w:rFonts w:asciiTheme="minorHAnsi" w:eastAsiaTheme="minorEastAsia" w:hAnsiTheme="minorHAnsi" w:cstheme="minorBidi"/>
          <w:noProof/>
          <w:kern w:val="2"/>
          <w:sz w:val="24"/>
          <w:szCs w:val="24"/>
          <w:lang w:eastAsia="en-GB"/>
          <w14:ligatures w14:val="standardContextual"/>
        </w:rPr>
        <w:tab/>
      </w:r>
      <w:r>
        <w:rPr>
          <w:noProof/>
        </w:rPr>
        <w:t>presentationRestricted</w:t>
      </w:r>
      <w:r>
        <w:rPr>
          <w:noProof/>
        </w:rPr>
        <w:tab/>
      </w:r>
      <w:r>
        <w:rPr>
          <w:noProof/>
        </w:rPr>
        <w:fldChar w:fldCharType="begin" w:fldLock="1"/>
      </w:r>
      <w:r>
        <w:rPr>
          <w:noProof/>
        </w:rPr>
        <w:instrText xml:space="preserve"> PAGEREF _Toc191632093 \h </w:instrText>
      </w:r>
      <w:r>
        <w:rPr>
          <w:noProof/>
        </w:rPr>
      </w:r>
      <w:r>
        <w:rPr>
          <w:noProof/>
        </w:rPr>
        <w:fldChar w:fldCharType="separate"/>
      </w:r>
      <w:r>
        <w:rPr>
          <w:noProof/>
        </w:rPr>
        <w:t>50</w:t>
      </w:r>
      <w:r>
        <w:rPr>
          <w:noProof/>
        </w:rPr>
        <w:fldChar w:fldCharType="end"/>
      </w:r>
    </w:p>
    <w:p w14:paraId="6BB3EA59" w14:textId="7324A15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4.4.3.25</w:t>
      </w:r>
      <w:r>
        <w:rPr>
          <w:rFonts w:asciiTheme="minorHAnsi" w:eastAsiaTheme="minorEastAsia" w:hAnsiTheme="minorHAnsi" w:cstheme="minorBidi"/>
          <w:noProof/>
          <w:kern w:val="2"/>
          <w:sz w:val="24"/>
          <w:szCs w:val="24"/>
          <w:lang w:eastAsia="en-GB"/>
          <w14:ligatures w14:val="standardContextual"/>
        </w:rPr>
        <w:tab/>
      </w:r>
      <w:r>
        <w:rPr>
          <w:noProof/>
        </w:rPr>
        <w:t>numberNotAvailableDueToInterworking</w:t>
      </w:r>
      <w:r>
        <w:rPr>
          <w:noProof/>
        </w:rPr>
        <w:tab/>
      </w:r>
      <w:r>
        <w:rPr>
          <w:noProof/>
        </w:rPr>
        <w:fldChar w:fldCharType="begin" w:fldLock="1"/>
      </w:r>
      <w:r>
        <w:rPr>
          <w:noProof/>
        </w:rPr>
        <w:instrText xml:space="preserve"> PAGEREF _Toc191632094 \h </w:instrText>
      </w:r>
      <w:r>
        <w:rPr>
          <w:noProof/>
        </w:rPr>
      </w:r>
      <w:r>
        <w:rPr>
          <w:noProof/>
        </w:rPr>
        <w:fldChar w:fldCharType="separate"/>
      </w:r>
      <w:r>
        <w:rPr>
          <w:noProof/>
        </w:rPr>
        <w:t>50</w:t>
      </w:r>
      <w:r>
        <w:rPr>
          <w:noProof/>
        </w:rPr>
        <w:fldChar w:fldCharType="end"/>
      </w:r>
    </w:p>
    <w:p w14:paraId="70323BC2" w14:textId="15C7FD2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4.4.3.26</w:t>
      </w:r>
      <w:r>
        <w:rPr>
          <w:rFonts w:asciiTheme="minorHAnsi" w:eastAsiaTheme="minorEastAsia" w:hAnsiTheme="minorHAnsi" w:cstheme="minorBidi"/>
          <w:noProof/>
          <w:kern w:val="2"/>
          <w:sz w:val="24"/>
          <w:szCs w:val="24"/>
          <w:lang w:eastAsia="en-GB"/>
          <w14:ligatures w14:val="standardContextual"/>
        </w:rPr>
        <w:tab/>
      </w:r>
      <w:r>
        <w:rPr>
          <w:noProof/>
        </w:rPr>
        <w:t>presentationRestrictedAddress</w:t>
      </w:r>
      <w:r>
        <w:rPr>
          <w:noProof/>
        </w:rPr>
        <w:tab/>
      </w:r>
      <w:r>
        <w:rPr>
          <w:noProof/>
        </w:rPr>
        <w:fldChar w:fldCharType="begin" w:fldLock="1"/>
      </w:r>
      <w:r>
        <w:rPr>
          <w:noProof/>
        </w:rPr>
        <w:instrText xml:space="preserve"> PAGEREF _Toc191632095 \h </w:instrText>
      </w:r>
      <w:r>
        <w:rPr>
          <w:noProof/>
        </w:rPr>
      </w:r>
      <w:r>
        <w:rPr>
          <w:noProof/>
        </w:rPr>
        <w:fldChar w:fldCharType="separate"/>
      </w:r>
      <w:r>
        <w:rPr>
          <w:noProof/>
        </w:rPr>
        <w:t>50</w:t>
      </w:r>
      <w:r>
        <w:rPr>
          <w:noProof/>
        </w:rPr>
        <w:fldChar w:fldCharType="end"/>
      </w:r>
    </w:p>
    <w:p w14:paraId="522B832D" w14:textId="7D2E869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4.4.3.27</w:t>
      </w:r>
      <w:r>
        <w:rPr>
          <w:rFonts w:asciiTheme="minorHAnsi" w:eastAsiaTheme="minorEastAsia" w:hAnsiTheme="minorHAnsi" w:cstheme="minorBidi"/>
          <w:noProof/>
          <w:kern w:val="2"/>
          <w:sz w:val="24"/>
          <w:szCs w:val="24"/>
          <w:lang w:eastAsia="en-GB"/>
          <w14:ligatures w14:val="standardContextual"/>
        </w:rPr>
        <w:tab/>
      </w:r>
      <w:r>
        <w:rPr>
          <w:noProof/>
        </w:rPr>
        <w:t>partyNumber</w:t>
      </w:r>
      <w:r>
        <w:rPr>
          <w:noProof/>
        </w:rPr>
        <w:tab/>
      </w:r>
      <w:r>
        <w:rPr>
          <w:noProof/>
        </w:rPr>
        <w:fldChar w:fldCharType="begin" w:fldLock="1"/>
      </w:r>
      <w:r>
        <w:rPr>
          <w:noProof/>
        </w:rPr>
        <w:instrText xml:space="preserve"> PAGEREF _Toc191632096 \h </w:instrText>
      </w:r>
      <w:r>
        <w:rPr>
          <w:noProof/>
        </w:rPr>
      </w:r>
      <w:r>
        <w:rPr>
          <w:noProof/>
        </w:rPr>
        <w:fldChar w:fldCharType="separate"/>
      </w:r>
      <w:r>
        <w:rPr>
          <w:noProof/>
        </w:rPr>
        <w:t>50</w:t>
      </w:r>
      <w:r>
        <w:rPr>
          <w:noProof/>
        </w:rPr>
        <w:fldChar w:fldCharType="end"/>
      </w:r>
    </w:p>
    <w:p w14:paraId="6A543F5E" w14:textId="5601DDF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4.4.3.28</w:t>
      </w:r>
      <w:r>
        <w:rPr>
          <w:rFonts w:asciiTheme="minorHAnsi" w:eastAsiaTheme="minorEastAsia" w:hAnsiTheme="minorHAnsi" w:cstheme="minorBidi"/>
          <w:noProof/>
          <w:kern w:val="2"/>
          <w:sz w:val="24"/>
          <w:szCs w:val="24"/>
          <w:lang w:eastAsia="en-GB"/>
          <w14:ligatures w14:val="standardContextual"/>
        </w:rPr>
        <w:tab/>
      </w:r>
      <w:r>
        <w:rPr>
          <w:noProof/>
        </w:rPr>
        <w:t>partyNumberSubaddress</w:t>
      </w:r>
      <w:r>
        <w:rPr>
          <w:noProof/>
        </w:rPr>
        <w:tab/>
      </w:r>
      <w:r>
        <w:rPr>
          <w:noProof/>
        </w:rPr>
        <w:fldChar w:fldCharType="begin" w:fldLock="1"/>
      </w:r>
      <w:r>
        <w:rPr>
          <w:noProof/>
        </w:rPr>
        <w:instrText xml:space="preserve"> PAGEREF _Toc191632097 \h </w:instrText>
      </w:r>
      <w:r>
        <w:rPr>
          <w:noProof/>
        </w:rPr>
      </w:r>
      <w:r>
        <w:rPr>
          <w:noProof/>
        </w:rPr>
        <w:fldChar w:fldCharType="separate"/>
      </w:r>
      <w:r>
        <w:rPr>
          <w:noProof/>
        </w:rPr>
        <w:t>50</w:t>
      </w:r>
      <w:r>
        <w:rPr>
          <w:noProof/>
        </w:rPr>
        <w:fldChar w:fldCharType="end"/>
      </w:r>
    </w:p>
    <w:p w14:paraId="3D0FFA2D" w14:textId="01A0A4E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4.4.3.29</w:t>
      </w:r>
      <w:r>
        <w:rPr>
          <w:rFonts w:asciiTheme="minorHAnsi" w:eastAsiaTheme="minorEastAsia" w:hAnsiTheme="minorHAnsi" w:cstheme="minorBidi"/>
          <w:noProof/>
          <w:kern w:val="2"/>
          <w:sz w:val="24"/>
          <w:szCs w:val="24"/>
          <w:lang w:eastAsia="en-GB"/>
          <w14:ligatures w14:val="standardContextual"/>
        </w:rPr>
        <w:tab/>
      </w:r>
      <w:r>
        <w:rPr>
          <w:noProof/>
        </w:rPr>
        <w:t>nameIndicator</w:t>
      </w:r>
      <w:r>
        <w:rPr>
          <w:noProof/>
        </w:rPr>
        <w:tab/>
      </w:r>
      <w:r>
        <w:rPr>
          <w:noProof/>
        </w:rPr>
        <w:fldChar w:fldCharType="begin" w:fldLock="1"/>
      </w:r>
      <w:r>
        <w:rPr>
          <w:noProof/>
        </w:rPr>
        <w:instrText xml:space="preserve"> PAGEREF _Toc191632098 \h </w:instrText>
      </w:r>
      <w:r>
        <w:rPr>
          <w:noProof/>
        </w:rPr>
      </w:r>
      <w:r>
        <w:rPr>
          <w:noProof/>
        </w:rPr>
        <w:fldChar w:fldCharType="separate"/>
      </w:r>
      <w:r>
        <w:rPr>
          <w:noProof/>
        </w:rPr>
        <w:t>51</w:t>
      </w:r>
      <w:r>
        <w:rPr>
          <w:noProof/>
        </w:rPr>
        <w:fldChar w:fldCharType="end"/>
      </w:r>
    </w:p>
    <w:p w14:paraId="28FD61F2" w14:textId="6A6E241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4.4.3.30</w:t>
      </w:r>
      <w:r>
        <w:rPr>
          <w:rFonts w:asciiTheme="minorHAnsi" w:eastAsiaTheme="minorEastAsia" w:hAnsiTheme="minorHAnsi" w:cstheme="minorBidi"/>
          <w:noProof/>
          <w:kern w:val="2"/>
          <w:sz w:val="24"/>
          <w:szCs w:val="24"/>
          <w:lang w:eastAsia="en-GB"/>
          <w14:ligatures w14:val="standardContextual"/>
        </w:rPr>
        <w:tab/>
      </w:r>
      <w:r>
        <w:rPr>
          <w:noProof/>
        </w:rPr>
        <w:t>namePresentationAllowed</w:t>
      </w:r>
      <w:r>
        <w:rPr>
          <w:noProof/>
        </w:rPr>
        <w:tab/>
      </w:r>
      <w:r>
        <w:rPr>
          <w:noProof/>
        </w:rPr>
        <w:fldChar w:fldCharType="begin" w:fldLock="1"/>
      </w:r>
      <w:r>
        <w:rPr>
          <w:noProof/>
        </w:rPr>
        <w:instrText xml:space="preserve"> PAGEREF _Toc191632099 \h </w:instrText>
      </w:r>
      <w:r>
        <w:rPr>
          <w:noProof/>
        </w:rPr>
      </w:r>
      <w:r>
        <w:rPr>
          <w:noProof/>
        </w:rPr>
        <w:fldChar w:fldCharType="separate"/>
      </w:r>
      <w:r>
        <w:rPr>
          <w:noProof/>
        </w:rPr>
        <w:t>51</w:t>
      </w:r>
      <w:r>
        <w:rPr>
          <w:noProof/>
        </w:rPr>
        <w:fldChar w:fldCharType="end"/>
      </w:r>
    </w:p>
    <w:p w14:paraId="1BA35356" w14:textId="756CB21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nameUnavailable</w:t>
      </w:r>
      <w:r>
        <w:rPr>
          <w:noProof/>
        </w:rPr>
        <w:tab/>
      </w:r>
      <w:r>
        <w:rPr>
          <w:noProof/>
        </w:rPr>
        <w:fldChar w:fldCharType="begin" w:fldLock="1"/>
      </w:r>
      <w:r>
        <w:rPr>
          <w:noProof/>
        </w:rPr>
        <w:instrText xml:space="preserve"> PAGEREF _Toc191632100 \h </w:instrText>
      </w:r>
      <w:r>
        <w:rPr>
          <w:noProof/>
        </w:rPr>
      </w:r>
      <w:r>
        <w:rPr>
          <w:noProof/>
        </w:rPr>
        <w:fldChar w:fldCharType="separate"/>
      </w:r>
      <w:r>
        <w:rPr>
          <w:noProof/>
        </w:rPr>
        <w:t>51</w:t>
      </w:r>
      <w:r>
        <w:rPr>
          <w:noProof/>
        </w:rPr>
        <w:fldChar w:fldCharType="end"/>
      </w:r>
    </w:p>
    <w:p w14:paraId="63C0DC96" w14:textId="5680C26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namePresentationRestricted</w:t>
      </w:r>
      <w:r>
        <w:rPr>
          <w:noProof/>
        </w:rPr>
        <w:tab/>
      </w:r>
      <w:r>
        <w:rPr>
          <w:noProof/>
        </w:rPr>
        <w:fldChar w:fldCharType="begin" w:fldLock="1"/>
      </w:r>
      <w:r>
        <w:rPr>
          <w:noProof/>
        </w:rPr>
        <w:instrText xml:space="preserve"> PAGEREF _Toc191632101 \h </w:instrText>
      </w:r>
      <w:r>
        <w:rPr>
          <w:noProof/>
        </w:rPr>
      </w:r>
      <w:r>
        <w:rPr>
          <w:noProof/>
        </w:rPr>
        <w:fldChar w:fldCharType="separate"/>
      </w:r>
      <w:r>
        <w:rPr>
          <w:noProof/>
        </w:rPr>
        <w:t>51</w:t>
      </w:r>
      <w:r>
        <w:rPr>
          <w:noProof/>
        </w:rPr>
        <w:fldChar w:fldCharType="end"/>
      </w:r>
    </w:p>
    <w:p w14:paraId="78DB583B" w14:textId="22F1E0A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4.4.3.33</w:t>
      </w:r>
      <w:r>
        <w:rPr>
          <w:rFonts w:asciiTheme="minorHAnsi" w:eastAsiaTheme="minorEastAsia" w:hAnsiTheme="minorHAnsi" w:cstheme="minorBidi"/>
          <w:noProof/>
          <w:kern w:val="2"/>
          <w:sz w:val="24"/>
          <w:szCs w:val="24"/>
          <w:lang w:eastAsia="en-GB"/>
          <w14:ligatures w14:val="standardContextual"/>
        </w:rPr>
        <w:tab/>
      </w:r>
      <w:r>
        <w:rPr>
          <w:noProof/>
        </w:rPr>
        <w:t>deflectedToNumber</w:t>
      </w:r>
      <w:r>
        <w:rPr>
          <w:noProof/>
        </w:rPr>
        <w:tab/>
      </w:r>
      <w:r>
        <w:rPr>
          <w:noProof/>
        </w:rPr>
        <w:fldChar w:fldCharType="begin" w:fldLock="1"/>
      </w:r>
      <w:r>
        <w:rPr>
          <w:noProof/>
        </w:rPr>
        <w:instrText xml:space="preserve"> PAGEREF _Toc191632102 \h </w:instrText>
      </w:r>
      <w:r>
        <w:rPr>
          <w:noProof/>
        </w:rPr>
      </w:r>
      <w:r>
        <w:rPr>
          <w:noProof/>
        </w:rPr>
        <w:fldChar w:fldCharType="separate"/>
      </w:r>
      <w:r>
        <w:rPr>
          <w:noProof/>
        </w:rPr>
        <w:t>51</w:t>
      </w:r>
      <w:r>
        <w:rPr>
          <w:noProof/>
        </w:rPr>
        <w:fldChar w:fldCharType="end"/>
      </w:r>
    </w:p>
    <w:p w14:paraId="11D4C54D" w14:textId="3E021EC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4.4.3.34</w:t>
      </w:r>
      <w:r>
        <w:rPr>
          <w:rFonts w:asciiTheme="minorHAnsi" w:eastAsiaTheme="minorEastAsia" w:hAnsiTheme="minorHAnsi" w:cstheme="minorBidi"/>
          <w:noProof/>
          <w:kern w:val="2"/>
          <w:sz w:val="24"/>
          <w:szCs w:val="24"/>
          <w:lang w:eastAsia="en-GB"/>
          <w14:ligatures w14:val="standardContextual"/>
        </w:rPr>
        <w:tab/>
      </w:r>
      <w:r>
        <w:rPr>
          <w:noProof/>
        </w:rPr>
        <w:t>deflectedToSubaddress</w:t>
      </w:r>
      <w:r>
        <w:rPr>
          <w:noProof/>
        </w:rPr>
        <w:tab/>
      </w:r>
      <w:r>
        <w:rPr>
          <w:noProof/>
        </w:rPr>
        <w:fldChar w:fldCharType="begin" w:fldLock="1"/>
      </w:r>
      <w:r>
        <w:rPr>
          <w:noProof/>
        </w:rPr>
        <w:instrText xml:space="preserve"> PAGEREF _Toc191632103 \h </w:instrText>
      </w:r>
      <w:r>
        <w:rPr>
          <w:noProof/>
        </w:rPr>
      </w:r>
      <w:r>
        <w:rPr>
          <w:noProof/>
        </w:rPr>
        <w:fldChar w:fldCharType="separate"/>
      </w:r>
      <w:r>
        <w:rPr>
          <w:noProof/>
        </w:rPr>
        <w:t>51</w:t>
      </w:r>
      <w:r>
        <w:rPr>
          <w:noProof/>
        </w:rPr>
        <w:fldChar w:fldCharType="end"/>
      </w:r>
    </w:p>
    <w:p w14:paraId="2AA1C3CF" w14:textId="3323382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4.4.3.35</w:t>
      </w:r>
      <w:r>
        <w:rPr>
          <w:rFonts w:asciiTheme="minorHAnsi" w:eastAsiaTheme="minorEastAsia" w:hAnsiTheme="minorHAnsi" w:cstheme="minorBidi"/>
          <w:noProof/>
          <w:kern w:val="2"/>
          <w:sz w:val="24"/>
          <w:szCs w:val="24"/>
          <w:lang w:eastAsia="en-GB"/>
          <w14:ligatures w14:val="standardContextual"/>
        </w:rPr>
        <w:tab/>
      </w:r>
      <w:r>
        <w:rPr>
          <w:noProof/>
        </w:rPr>
        <w:t>uUS-Service</w:t>
      </w:r>
      <w:r>
        <w:rPr>
          <w:noProof/>
        </w:rPr>
        <w:tab/>
      </w:r>
      <w:r>
        <w:rPr>
          <w:noProof/>
        </w:rPr>
        <w:fldChar w:fldCharType="begin" w:fldLock="1"/>
      </w:r>
      <w:r>
        <w:rPr>
          <w:noProof/>
        </w:rPr>
        <w:instrText xml:space="preserve"> PAGEREF _Toc191632104 \h </w:instrText>
      </w:r>
      <w:r>
        <w:rPr>
          <w:noProof/>
        </w:rPr>
      </w:r>
      <w:r>
        <w:rPr>
          <w:noProof/>
        </w:rPr>
        <w:fldChar w:fldCharType="separate"/>
      </w:r>
      <w:r>
        <w:rPr>
          <w:noProof/>
        </w:rPr>
        <w:t>51</w:t>
      </w:r>
      <w:r>
        <w:rPr>
          <w:noProof/>
        </w:rPr>
        <w:fldChar w:fldCharType="end"/>
      </w:r>
    </w:p>
    <w:p w14:paraId="1AE1B5D1" w14:textId="228D450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4.4.3.36</w:t>
      </w:r>
      <w:r>
        <w:rPr>
          <w:rFonts w:asciiTheme="minorHAnsi" w:eastAsiaTheme="minorEastAsia" w:hAnsiTheme="minorHAnsi" w:cstheme="minorBidi"/>
          <w:noProof/>
          <w:kern w:val="2"/>
          <w:sz w:val="24"/>
          <w:szCs w:val="24"/>
          <w:lang w:eastAsia="en-GB"/>
          <w14:ligatures w14:val="standardContextual"/>
        </w:rPr>
        <w:tab/>
      </w:r>
      <w:r>
        <w:rPr>
          <w:noProof/>
        </w:rPr>
        <w:t>uUS-Required</w:t>
      </w:r>
      <w:r>
        <w:rPr>
          <w:noProof/>
        </w:rPr>
        <w:tab/>
      </w:r>
      <w:r>
        <w:rPr>
          <w:noProof/>
        </w:rPr>
        <w:fldChar w:fldCharType="begin" w:fldLock="1"/>
      </w:r>
      <w:r>
        <w:rPr>
          <w:noProof/>
        </w:rPr>
        <w:instrText xml:space="preserve"> PAGEREF _Toc191632105 \h </w:instrText>
      </w:r>
      <w:r>
        <w:rPr>
          <w:noProof/>
        </w:rPr>
      </w:r>
      <w:r>
        <w:rPr>
          <w:noProof/>
        </w:rPr>
        <w:fldChar w:fldCharType="separate"/>
      </w:r>
      <w:r>
        <w:rPr>
          <w:noProof/>
        </w:rPr>
        <w:t>51</w:t>
      </w:r>
      <w:r>
        <w:rPr>
          <w:noProof/>
        </w:rPr>
        <w:fldChar w:fldCharType="end"/>
      </w:r>
    </w:p>
    <w:p w14:paraId="6008CFB1" w14:textId="70FFEA9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4.4.3.37</w:t>
      </w:r>
      <w:r>
        <w:rPr>
          <w:rFonts w:asciiTheme="minorHAnsi" w:eastAsiaTheme="minorEastAsia" w:hAnsiTheme="minorHAnsi" w:cstheme="minorBidi"/>
          <w:noProof/>
          <w:kern w:val="2"/>
          <w:sz w:val="24"/>
          <w:szCs w:val="24"/>
          <w:lang w:eastAsia="en-GB"/>
          <w14:ligatures w14:val="standardContextual"/>
        </w:rPr>
        <w:tab/>
      </w:r>
      <w:r>
        <w:rPr>
          <w:noProof/>
        </w:rPr>
        <w:t>locationNotificationArg</w:t>
      </w:r>
      <w:r>
        <w:rPr>
          <w:noProof/>
        </w:rPr>
        <w:tab/>
      </w:r>
      <w:r>
        <w:rPr>
          <w:noProof/>
        </w:rPr>
        <w:fldChar w:fldCharType="begin" w:fldLock="1"/>
      </w:r>
      <w:r>
        <w:rPr>
          <w:noProof/>
        </w:rPr>
        <w:instrText xml:space="preserve"> PAGEREF _Toc191632106 \h </w:instrText>
      </w:r>
      <w:r>
        <w:rPr>
          <w:noProof/>
        </w:rPr>
      </w:r>
      <w:r>
        <w:rPr>
          <w:noProof/>
        </w:rPr>
        <w:fldChar w:fldCharType="separate"/>
      </w:r>
      <w:r>
        <w:rPr>
          <w:noProof/>
        </w:rPr>
        <w:t>51</w:t>
      </w:r>
      <w:r>
        <w:rPr>
          <w:noProof/>
        </w:rPr>
        <w:fldChar w:fldCharType="end"/>
      </w:r>
    </w:p>
    <w:p w14:paraId="4D149F0E" w14:textId="6A1889A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4.4.3.38</w:t>
      </w:r>
      <w:r>
        <w:rPr>
          <w:rFonts w:asciiTheme="minorHAnsi" w:eastAsiaTheme="minorEastAsia" w:hAnsiTheme="minorHAnsi" w:cstheme="minorBidi"/>
          <w:noProof/>
          <w:kern w:val="2"/>
          <w:sz w:val="24"/>
          <w:szCs w:val="24"/>
          <w:lang w:eastAsia="en-GB"/>
          <w14:ligatures w14:val="standardContextual"/>
        </w:rPr>
        <w:tab/>
      </w:r>
      <w:r>
        <w:rPr>
          <w:noProof/>
        </w:rPr>
        <w:t>notificationType</w:t>
      </w:r>
      <w:r>
        <w:rPr>
          <w:noProof/>
        </w:rPr>
        <w:tab/>
      </w:r>
      <w:r>
        <w:rPr>
          <w:noProof/>
        </w:rPr>
        <w:fldChar w:fldCharType="begin" w:fldLock="1"/>
      </w:r>
      <w:r>
        <w:rPr>
          <w:noProof/>
        </w:rPr>
        <w:instrText xml:space="preserve"> PAGEREF _Toc191632107 \h </w:instrText>
      </w:r>
      <w:r>
        <w:rPr>
          <w:noProof/>
        </w:rPr>
      </w:r>
      <w:r>
        <w:rPr>
          <w:noProof/>
        </w:rPr>
        <w:fldChar w:fldCharType="separate"/>
      </w:r>
      <w:r>
        <w:rPr>
          <w:noProof/>
        </w:rPr>
        <w:t>51</w:t>
      </w:r>
      <w:r>
        <w:rPr>
          <w:noProof/>
        </w:rPr>
        <w:fldChar w:fldCharType="end"/>
      </w:r>
    </w:p>
    <w:p w14:paraId="2B26A930" w14:textId="512E256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4.4.3.39</w:t>
      </w:r>
      <w:r>
        <w:rPr>
          <w:rFonts w:asciiTheme="minorHAnsi" w:eastAsiaTheme="minorEastAsia" w:hAnsiTheme="minorHAnsi" w:cstheme="minorBidi"/>
          <w:noProof/>
          <w:kern w:val="2"/>
          <w:sz w:val="24"/>
          <w:szCs w:val="24"/>
          <w:lang w:eastAsia="en-GB"/>
          <w14:ligatures w14:val="standardContextual"/>
        </w:rPr>
        <w:tab/>
      </w:r>
      <w:r>
        <w:rPr>
          <w:noProof/>
        </w:rPr>
        <w:t>locationNotificationRes</w:t>
      </w:r>
      <w:r>
        <w:rPr>
          <w:noProof/>
        </w:rPr>
        <w:tab/>
      </w:r>
      <w:r>
        <w:rPr>
          <w:noProof/>
        </w:rPr>
        <w:fldChar w:fldCharType="begin" w:fldLock="1"/>
      </w:r>
      <w:r>
        <w:rPr>
          <w:noProof/>
        </w:rPr>
        <w:instrText xml:space="preserve"> PAGEREF _Toc191632108 \h </w:instrText>
      </w:r>
      <w:r>
        <w:rPr>
          <w:noProof/>
        </w:rPr>
      </w:r>
      <w:r>
        <w:rPr>
          <w:noProof/>
        </w:rPr>
        <w:fldChar w:fldCharType="separate"/>
      </w:r>
      <w:r>
        <w:rPr>
          <w:noProof/>
        </w:rPr>
        <w:t>51</w:t>
      </w:r>
      <w:r>
        <w:rPr>
          <w:noProof/>
        </w:rPr>
        <w:fldChar w:fldCharType="end"/>
      </w:r>
    </w:p>
    <w:p w14:paraId="05356CC2" w14:textId="44F558B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4.4.3.40</w:t>
      </w:r>
      <w:r>
        <w:rPr>
          <w:rFonts w:asciiTheme="minorHAnsi" w:eastAsiaTheme="minorEastAsia" w:hAnsiTheme="minorHAnsi" w:cstheme="minorBidi"/>
          <w:noProof/>
          <w:kern w:val="2"/>
          <w:sz w:val="24"/>
          <w:szCs w:val="24"/>
          <w:lang w:eastAsia="en-GB"/>
          <w14:ligatures w14:val="standardContextual"/>
        </w:rPr>
        <w:tab/>
      </w:r>
      <w:r>
        <w:rPr>
          <w:noProof/>
        </w:rPr>
        <w:t>verificationResponse</w:t>
      </w:r>
      <w:r>
        <w:rPr>
          <w:noProof/>
        </w:rPr>
        <w:tab/>
      </w:r>
      <w:r>
        <w:rPr>
          <w:noProof/>
        </w:rPr>
        <w:fldChar w:fldCharType="begin" w:fldLock="1"/>
      </w:r>
      <w:r>
        <w:rPr>
          <w:noProof/>
        </w:rPr>
        <w:instrText xml:space="preserve"> PAGEREF _Toc191632109 \h </w:instrText>
      </w:r>
      <w:r>
        <w:rPr>
          <w:noProof/>
        </w:rPr>
      </w:r>
      <w:r>
        <w:rPr>
          <w:noProof/>
        </w:rPr>
        <w:fldChar w:fldCharType="separate"/>
      </w:r>
      <w:r>
        <w:rPr>
          <w:noProof/>
        </w:rPr>
        <w:t>51</w:t>
      </w:r>
      <w:r>
        <w:rPr>
          <w:noProof/>
        </w:rPr>
        <w:fldChar w:fldCharType="end"/>
      </w:r>
    </w:p>
    <w:p w14:paraId="6D9A0B8A" w14:textId="3C24135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4.4.3.41</w:t>
      </w:r>
      <w:r>
        <w:rPr>
          <w:rFonts w:asciiTheme="minorHAnsi" w:eastAsiaTheme="minorEastAsia" w:hAnsiTheme="minorHAnsi" w:cstheme="minorBidi"/>
          <w:noProof/>
          <w:kern w:val="2"/>
          <w:sz w:val="24"/>
          <w:szCs w:val="24"/>
          <w:lang w:eastAsia="en-GB"/>
          <w14:ligatures w14:val="standardContextual"/>
        </w:rPr>
        <w:tab/>
      </w:r>
      <w:r>
        <w:rPr>
          <w:noProof/>
        </w:rPr>
        <w:t>lcs-MOLRArg</w:t>
      </w:r>
      <w:r>
        <w:rPr>
          <w:noProof/>
        </w:rPr>
        <w:tab/>
      </w:r>
      <w:r>
        <w:rPr>
          <w:noProof/>
        </w:rPr>
        <w:fldChar w:fldCharType="begin" w:fldLock="1"/>
      </w:r>
      <w:r>
        <w:rPr>
          <w:noProof/>
        </w:rPr>
        <w:instrText xml:space="preserve"> PAGEREF _Toc191632110 \h </w:instrText>
      </w:r>
      <w:r>
        <w:rPr>
          <w:noProof/>
        </w:rPr>
      </w:r>
      <w:r>
        <w:rPr>
          <w:noProof/>
        </w:rPr>
        <w:fldChar w:fldCharType="separate"/>
      </w:r>
      <w:r>
        <w:rPr>
          <w:noProof/>
        </w:rPr>
        <w:t>51</w:t>
      </w:r>
      <w:r>
        <w:rPr>
          <w:noProof/>
        </w:rPr>
        <w:fldChar w:fldCharType="end"/>
      </w:r>
    </w:p>
    <w:p w14:paraId="49B9AEC2" w14:textId="7561CAF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4.4.3.42</w:t>
      </w:r>
      <w:r>
        <w:rPr>
          <w:rFonts w:asciiTheme="minorHAnsi" w:eastAsiaTheme="minorEastAsia" w:hAnsiTheme="minorHAnsi" w:cstheme="minorBidi"/>
          <w:noProof/>
          <w:kern w:val="2"/>
          <w:sz w:val="24"/>
          <w:szCs w:val="24"/>
          <w:lang w:eastAsia="en-GB"/>
          <w14:ligatures w14:val="standardContextual"/>
        </w:rPr>
        <w:tab/>
      </w:r>
      <w:r>
        <w:rPr>
          <w:noProof/>
        </w:rPr>
        <w:t>molr-Type</w:t>
      </w:r>
      <w:r>
        <w:rPr>
          <w:noProof/>
        </w:rPr>
        <w:tab/>
      </w:r>
      <w:r>
        <w:rPr>
          <w:noProof/>
        </w:rPr>
        <w:fldChar w:fldCharType="begin" w:fldLock="1"/>
      </w:r>
      <w:r>
        <w:rPr>
          <w:noProof/>
        </w:rPr>
        <w:instrText xml:space="preserve"> PAGEREF _Toc191632111 \h </w:instrText>
      </w:r>
      <w:r>
        <w:rPr>
          <w:noProof/>
        </w:rPr>
      </w:r>
      <w:r>
        <w:rPr>
          <w:noProof/>
        </w:rPr>
        <w:fldChar w:fldCharType="separate"/>
      </w:r>
      <w:r>
        <w:rPr>
          <w:noProof/>
        </w:rPr>
        <w:t>52</w:t>
      </w:r>
      <w:r>
        <w:rPr>
          <w:noProof/>
        </w:rPr>
        <w:fldChar w:fldCharType="end"/>
      </w:r>
    </w:p>
    <w:p w14:paraId="73722B9B" w14:textId="49F6DE2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4.4.3.43</w:t>
      </w:r>
      <w:r>
        <w:rPr>
          <w:rFonts w:asciiTheme="minorHAnsi" w:eastAsiaTheme="minorEastAsia" w:hAnsiTheme="minorHAnsi" w:cstheme="minorBidi"/>
          <w:noProof/>
          <w:kern w:val="2"/>
          <w:sz w:val="24"/>
          <w:szCs w:val="24"/>
          <w:lang w:eastAsia="en-GB"/>
          <w14:ligatures w14:val="standardContextual"/>
        </w:rPr>
        <w:tab/>
      </w:r>
      <w:r>
        <w:rPr>
          <w:noProof/>
        </w:rPr>
        <w:t>locationMethod</w:t>
      </w:r>
      <w:r>
        <w:rPr>
          <w:noProof/>
        </w:rPr>
        <w:tab/>
      </w:r>
      <w:r>
        <w:rPr>
          <w:noProof/>
        </w:rPr>
        <w:fldChar w:fldCharType="begin" w:fldLock="1"/>
      </w:r>
      <w:r>
        <w:rPr>
          <w:noProof/>
        </w:rPr>
        <w:instrText xml:space="preserve"> PAGEREF _Toc191632112 \h </w:instrText>
      </w:r>
      <w:r>
        <w:rPr>
          <w:noProof/>
        </w:rPr>
      </w:r>
      <w:r>
        <w:rPr>
          <w:noProof/>
        </w:rPr>
        <w:fldChar w:fldCharType="separate"/>
      </w:r>
      <w:r>
        <w:rPr>
          <w:noProof/>
        </w:rPr>
        <w:t>52</w:t>
      </w:r>
      <w:r>
        <w:rPr>
          <w:noProof/>
        </w:rPr>
        <w:fldChar w:fldCharType="end"/>
      </w:r>
    </w:p>
    <w:p w14:paraId="7DFFBF0F" w14:textId="046F506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4.4.3.44</w:t>
      </w:r>
      <w:r>
        <w:rPr>
          <w:rFonts w:asciiTheme="minorHAnsi" w:eastAsiaTheme="minorEastAsia" w:hAnsiTheme="minorHAnsi" w:cstheme="minorBidi"/>
          <w:noProof/>
          <w:kern w:val="2"/>
          <w:sz w:val="24"/>
          <w:szCs w:val="24"/>
          <w:lang w:eastAsia="en-GB"/>
          <w14:ligatures w14:val="standardContextual"/>
        </w:rPr>
        <w:tab/>
      </w:r>
      <w:r>
        <w:rPr>
          <w:noProof/>
        </w:rPr>
        <w:t>gpsAssistanceData</w:t>
      </w:r>
      <w:r>
        <w:rPr>
          <w:noProof/>
        </w:rPr>
        <w:tab/>
      </w:r>
      <w:r>
        <w:rPr>
          <w:noProof/>
        </w:rPr>
        <w:fldChar w:fldCharType="begin" w:fldLock="1"/>
      </w:r>
      <w:r>
        <w:rPr>
          <w:noProof/>
        </w:rPr>
        <w:instrText xml:space="preserve"> PAGEREF _Toc191632113 \h </w:instrText>
      </w:r>
      <w:r>
        <w:rPr>
          <w:noProof/>
        </w:rPr>
      </w:r>
      <w:r>
        <w:rPr>
          <w:noProof/>
        </w:rPr>
        <w:fldChar w:fldCharType="separate"/>
      </w:r>
      <w:r>
        <w:rPr>
          <w:noProof/>
        </w:rPr>
        <w:t>52</w:t>
      </w:r>
      <w:r>
        <w:rPr>
          <w:noProof/>
        </w:rPr>
        <w:fldChar w:fldCharType="end"/>
      </w:r>
    </w:p>
    <w:p w14:paraId="57519610" w14:textId="59F4056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4.4.3.45</w:t>
      </w:r>
      <w:r>
        <w:rPr>
          <w:rFonts w:asciiTheme="minorHAnsi" w:eastAsiaTheme="minorEastAsia" w:hAnsiTheme="minorHAnsi" w:cstheme="minorBidi"/>
          <w:noProof/>
          <w:kern w:val="2"/>
          <w:sz w:val="24"/>
          <w:szCs w:val="24"/>
          <w:lang w:eastAsia="en-GB"/>
          <w14:ligatures w14:val="standardContextual"/>
        </w:rPr>
        <w:tab/>
      </w:r>
      <w:r>
        <w:rPr>
          <w:noProof/>
        </w:rPr>
        <w:t>lcs-MOLRRes</w:t>
      </w:r>
      <w:r>
        <w:rPr>
          <w:noProof/>
        </w:rPr>
        <w:tab/>
      </w:r>
      <w:r>
        <w:rPr>
          <w:noProof/>
        </w:rPr>
        <w:fldChar w:fldCharType="begin" w:fldLock="1"/>
      </w:r>
      <w:r>
        <w:rPr>
          <w:noProof/>
        </w:rPr>
        <w:instrText xml:space="preserve"> PAGEREF _Toc191632114 \h </w:instrText>
      </w:r>
      <w:r>
        <w:rPr>
          <w:noProof/>
        </w:rPr>
      </w:r>
      <w:r>
        <w:rPr>
          <w:noProof/>
        </w:rPr>
        <w:fldChar w:fldCharType="separate"/>
      </w:r>
      <w:r>
        <w:rPr>
          <w:noProof/>
        </w:rPr>
        <w:t>52</w:t>
      </w:r>
      <w:r>
        <w:rPr>
          <w:noProof/>
        </w:rPr>
        <w:fldChar w:fldCharType="end"/>
      </w:r>
    </w:p>
    <w:p w14:paraId="6FF6C824" w14:textId="393B90F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4.4.3.46</w:t>
      </w:r>
      <w:r>
        <w:rPr>
          <w:rFonts w:asciiTheme="minorHAnsi" w:eastAsiaTheme="minorEastAsia" w:hAnsiTheme="minorHAnsi" w:cstheme="minorBidi"/>
          <w:noProof/>
          <w:kern w:val="2"/>
          <w:sz w:val="24"/>
          <w:szCs w:val="24"/>
          <w:lang w:eastAsia="en-GB"/>
          <w14:ligatures w14:val="standardContextual"/>
        </w:rPr>
        <w:tab/>
      </w:r>
      <w:r>
        <w:rPr>
          <w:noProof/>
        </w:rPr>
        <w:t>decipheringKeys</w:t>
      </w:r>
      <w:r>
        <w:rPr>
          <w:noProof/>
        </w:rPr>
        <w:tab/>
      </w:r>
      <w:r>
        <w:rPr>
          <w:noProof/>
        </w:rPr>
        <w:fldChar w:fldCharType="begin" w:fldLock="1"/>
      </w:r>
      <w:r>
        <w:rPr>
          <w:noProof/>
        </w:rPr>
        <w:instrText xml:space="preserve"> PAGEREF _Toc191632115 \h </w:instrText>
      </w:r>
      <w:r>
        <w:rPr>
          <w:noProof/>
        </w:rPr>
      </w:r>
      <w:r>
        <w:rPr>
          <w:noProof/>
        </w:rPr>
        <w:fldChar w:fldCharType="separate"/>
      </w:r>
      <w:r>
        <w:rPr>
          <w:noProof/>
        </w:rPr>
        <w:t>52</w:t>
      </w:r>
      <w:r>
        <w:rPr>
          <w:noProof/>
        </w:rPr>
        <w:fldChar w:fldCharType="end"/>
      </w:r>
    </w:p>
    <w:p w14:paraId="6968EF3B" w14:textId="619284D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4.4.3.47</w:t>
      </w:r>
      <w:r>
        <w:rPr>
          <w:rFonts w:asciiTheme="minorHAnsi" w:eastAsiaTheme="minorEastAsia" w:hAnsiTheme="minorHAnsi" w:cstheme="minorBidi"/>
          <w:noProof/>
          <w:kern w:val="2"/>
          <w:sz w:val="24"/>
          <w:szCs w:val="24"/>
          <w:lang w:eastAsia="en-GB"/>
          <w14:ligatures w14:val="standardContextual"/>
        </w:rPr>
        <w:tab/>
      </w:r>
      <w:r>
        <w:rPr>
          <w:noProof/>
        </w:rPr>
        <w:t>multicall-Indicator</w:t>
      </w:r>
      <w:r>
        <w:rPr>
          <w:noProof/>
        </w:rPr>
        <w:tab/>
      </w:r>
      <w:r>
        <w:rPr>
          <w:noProof/>
        </w:rPr>
        <w:fldChar w:fldCharType="begin" w:fldLock="1"/>
      </w:r>
      <w:r>
        <w:rPr>
          <w:noProof/>
        </w:rPr>
        <w:instrText xml:space="preserve"> PAGEREF _Toc191632116 \h </w:instrText>
      </w:r>
      <w:r>
        <w:rPr>
          <w:noProof/>
        </w:rPr>
      </w:r>
      <w:r>
        <w:rPr>
          <w:noProof/>
        </w:rPr>
        <w:fldChar w:fldCharType="separate"/>
      </w:r>
      <w:r>
        <w:rPr>
          <w:noProof/>
        </w:rPr>
        <w:t>52</w:t>
      </w:r>
      <w:r>
        <w:rPr>
          <w:noProof/>
        </w:rPr>
        <w:fldChar w:fldCharType="end"/>
      </w:r>
    </w:p>
    <w:p w14:paraId="79AEA8D6" w14:textId="5211210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4.4.3.48</w:t>
      </w:r>
      <w:r>
        <w:rPr>
          <w:rFonts w:asciiTheme="minorHAnsi" w:eastAsiaTheme="minorEastAsia" w:hAnsiTheme="minorHAnsi" w:cstheme="minorBidi"/>
          <w:noProof/>
          <w:kern w:val="2"/>
          <w:sz w:val="24"/>
          <w:szCs w:val="24"/>
          <w:lang w:eastAsia="en-GB"/>
          <w14:ligatures w14:val="standardContextual"/>
        </w:rPr>
        <w:tab/>
      </w:r>
      <w:r>
        <w:rPr>
          <w:noProof/>
        </w:rPr>
        <w:t>pseudonymIndicator</w:t>
      </w:r>
      <w:r>
        <w:rPr>
          <w:noProof/>
        </w:rPr>
        <w:tab/>
      </w:r>
      <w:r>
        <w:rPr>
          <w:noProof/>
        </w:rPr>
        <w:fldChar w:fldCharType="begin" w:fldLock="1"/>
      </w:r>
      <w:r>
        <w:rPr>
          <w:noProof/>
        </w:rPr>
        <w:instrText xml:space="preserve"> PAGEREF _Toc191632117 \h </w:instrText>
      </w:r>
      <w:r>
        <w:rPr>
          <w:noProof/>
        </w:rPr>
      </w:r>
      <w:r>
        <w:rPr>
          <w:noProof/>
        </w:rPr>
        <w:fldChar w:fldCharType="separate"/>
      </w:r>
      <w:r>
        <w:rPr>
          <w:noProof/>
        </w:rPr>
        <w:t>52</w:t>
      </w:r>
      <w:r>
        <w:rPr>
          <w:noProof/>
        </w:rPr>
        <w:fldChar w:fldCharType="end"/>
      </w:r>
    </w:p>
    <w:p w14:paraId="3C9003FE" w14:textId="5A6DC4D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4.4.3.49</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LCS-PeriodicLocationRequestArg</w:t>
      </w:r>
      <w:r>
        <w:rPr>
          <w:noProof/>
        </w:rPr>
        <w:tab/>
      </w:r>
      <w:r>
        <w:rPr>
          <w:noProof/>
        </w:rPr>
        <w:fldChar w:fldCharType="begin" w:fldLock="1"/>
      </w:r>
      <w:r>
        <w:rPr>
          <w:noProof/>
        </w:rPr>
        <w:instrText xml:space="preserve"> PAGEREF _Toc191632118 \h </w:instrText>
      </w:r>
      <w:r>
        <w:rPr>
          <w:noProof/>
        </w:rPr>
      </w:r>
      <w:r>
        <w:rPr>
          <w:noProof/>
        </w:rPr>
        <w:fldChar w:fldCharType="separate"/>
      </w:r>
      <w:r>
        <w:rPr>
          <w:noProof/>
        </w:rPr>
        <w:t>52</w:t>
      </w:r>
      <w:r>
        <w:rPr>
          <w:noProof/>
        </w:rPr>
        <w:fldChar w:fldCharType="end"/>
      </w:r>
    </w:p>
    <w:p w14:paraId="7BF5F0A0" w14:textId="27F60B1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4.4.3.50</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LCS-PeriodicLocationRequestRes</w:t>
      </w:r>
      <w:r>
        <w:rPr>
          <w:noProof/>
        </w:rPr>
        <w:tab/>
      </w:r>
      <w:r>
        <w:rPr>
          <w:noProof/>
        </w:rPr>
        <w:fldChar w:fldCharType="begin" w:fldLock="1"/>
      </w:r>
      <w:r>
        <w:rPr>
          <w:noProof/>
        </w:rPr>
        <w:instrText xml:space="preserve"> PAGEREF _Toc191632119 \h </w:instrText>
      </w:r>
      <w:r>
        <w:rPr>
          <w:noProof/>
        </w:rPr>
      </w:r>
      <w:r>
        <w:rPr>
          <w:noProof/>
        </w:rPr>
        <w:fldChar w:fldCharType="separate"/>
      </w:r>
      <w:r>
        <w:rPr>
          <w:noProof/>
        </w:rPr>
        <w:t>52</w:t>
      </w:r>
      <w:r>
        <w:rPr>
          <w:noProof/>
        </w:rPr>
        <w:fldChar w:fldCharType="end"/>
      </w:r>
    </w:p>
    <w:p w14:paraId="251D23A9" w14:textId="1EA069A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4.4.3.51</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LCS-LocationUpdate</w:t>
      </w:r>
      <w:r>
        <w:rPr>
          <w:noProof/>
        </w:rPr>
        <w:t>Arg</w:t>
      </w:r>
      <w:r>
        <w:rPr>
          <w:noProof/>
        </w:rPr>
        <w:tab/>
      </w:r>
      <w:r>
        <w:rPr>
          <w:noProof/>
        </w:rPr>
        <w:fldChar w:fldCharType="begin" w:fldLock="1"/>
      </w:r>
      <w:r>
        <w:rPr>
          <w:noProof/>
        </w:rPr>
        <w:instrText xml:space="preserve"> PAGEREF _Toc191632120 \h </w:instrText>
      </w:r>
      <w:r>
        <w:rPr>
          <w:noProof/>
        </w:rPr>
      </w:r>
      <w:r>
        <w:rPr>
          <w:noProof/>
        </w:rPr>
        <w:fldChar w:fldCharType="separate"/>
      </w:r>
      <w:r>
        <w:rPr>
          <w:noProof/>
        </w:rPr>
        <w:t>52</w:t>
      </w:r>
      <w:r>
        <w:rPr>
          <w:noProof/>
        </w:rPr>
        <w:fldChar w:fldCharType="end"/>
      </w:r>
    </w:p>
    <w:p w14:paraId="69EDD5D8" w14:textId="25EB5F7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4.4.3.52</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LCS-LocationUpdate</w:t>
      </w:r>
      <w:r>
        <w:rPr>
          <w:noProof/>
        </w:rPr>
        <w:t>Res</w:t>
      </w:r>
      <w:r>
        <w:rPr>
          <w:noProof/>
        </w:rPr>
        <w:tab/>
      </w:r>
      <w:r>
        <w:rPr>
          <w:noProof/>
        </w:rPr>
        <w:fldChar w:fldCharType="begin" w:fldLock="1"/>
      </w:r>
      <w:r>
        <w:rPr>
          <w:noProof/>
        </w:rPr>
        <w:instrText xml:space="preserve"> PAGEREF _Toc191632121 \h </w:instrText>
      </w:r>
      <w:r>
        <w:rPr>
          <w:noProof/>
        </w:rPr>
      </w:r>
      <w:r>
        <w:rPr>
          <w:noProof/>
        </w:rPr>
        <w:fldChar w:fldCharType="separate"/>
      </w:r>
      <w:r>
        <w:rPr>
          <w:noProof/>
        </w:rPr>
        <w:t>52</w:t>
      </w:r>
      <w:r>
        <w:rPr>
          <w:noProof/>
        </w:rPr>
        <w:fldChar w:fldCharType="end"/>
      </w:r>
    </w:p>
    <w:p w14:paraId="6431BC4C" w14:textId="107D30E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4.4.3.53</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LCS-PeriodicLocationCancellation</w:t>
      </w:r>
      <w:r>
        <w:rPr>
          <w:noProof/>
        </w:rPr>
        <w:t>Arg</w:t>
      </w:r>
      <w:r>
        <w:rPr>
          <w:noProof/>
        </w:rPr>
        <w:tab/>
      </w:r>
      <w:r>
        <w:rPr>
          <w:noProof/>
        </w:rPr>
        <w:fldChar w:fldCharType="begin" w:fldLock="1"/>
      </w:r>
      <w:r>
        <w:rPr>
          <w:noProof/>
        </w:rPr>
        <w:instrText xml:space="preserve"> PAGEREF _Toc191632122 \h </w:instrText>
      </w:r>
      <w:r>
        <w:rPr>
          <w:noProof/>
        </w:rPr>
      </w:r>
      <w:r>
        <w:rPr>
          <w:noProof/>
        </w:rPr>
        <w:fldChar w:fldCharType="separate"/>
      </w:r>
      <w:r>
        <w:rPr>
          <w:noProof/>
        </w:rPr>
        <w:t>52</w:t>
      </w:r>
      <w:r>
        <w:rPr>
          <w:noProof/>
        </w:rPr>
        <w:fldChar w:fldCharType="end"/>
      </w:r>
    </w:p>
    <w:p w14:paraId="6311A0F9" w14:textId="1241EB3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4.4.3.54</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terminationCause</w:t>
      </w:r>
      <w:r>
        <w:rPr>
          <w:noProof/>
        </w:rPr>
        <w:tab/>
      </w:r>
      <w:r>
        <w:rPr>
          <w:noProof/>
        </w:rPr>
        <w:fldChar w:fldCharType="begin" w:fldLock="1"/>
      </w:r>
      <w:r>
        <w:rPr>
          <w:noProof/>
        </w:rPr>
        <w:instrText xml:space="preserve"> PAGEREF _Toc191632123 \h </w:instrText>
      </w:r>
      <w:r>
        <w:rPr>
          <w:noProof/>
        </w:rPr>
      </w:r>
      <w:r>
        <w:rPr>
          <w:noProof/>
        </w:rPr>
        <w:fldChar w:fldCharType="separate"/>
      </w:r>
      <w:r>
        <w:rPr>
          <w:noProof/>
        </w:rPr>
        <w:t>52</w:t>
      </w:r>
      <w:r>
        <w:rPr>
          <w:noProof/>
        </w:rPr>
        <w:fldChar w:fldCharType="end"/>
      </w:r>
    </w:p>
    <w:p w14:paraId="365969D7" w14:textId="121E5D6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4.4.3.55</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mo-lrShortCircuit</w:t>
      </w:r>
      <w:r>
        <w:rPr>
          <w:noProof/>
        </w:rPr>
        <w:tab/>
      </w:r>
      <w:r>
        <w:rPr>
          <w:noProof/>
        </w:rPr>
        <w:fldChar w:fldCharType="begin" w:fldLock="1"/>
      </w:r>
      <w:r>
        <w:rPr>
          <w:noProof/>
        </w:rPr>
        <w:instrText xml:space="preserve"> PAGEREF _Toc191632124 \h </w:instrText>
      </w:r>
      <w:r>
        <w:rPr>
          <w:noProof/>
        </w:rPr>
      </w:r>
      <w:r>
        <w:rPr>
          <w:noProof/>
        </w:rPr>
        <w:fldChar w:fldCharType="separate"/>
      </w:r>
      <w:r>
        <w:rPr>
          <w:noProof/>
        </w:rPr>
        <w:t>53</w:t>
      </w:r>
      <w:r>
        <w:rPr>
          <w:noProof/>
        </w:rPr>
        <w:fldChar w:fldCharType="end"/>
      </w:r>
    </w:p>
    <w:p w14:paraId="1F3E40D6" w14:textId="4199C25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4.4.3.56</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locationUpdateRequest</w:t>
      </w:r>
      <w:r>
        <w:rPr>
          <w:noProof/>
        </w:rPr>
        <w:tab/>
      </w:r>
      <w:r>
        <w:rPr>
          <w:noProof/>
        </w:rPr>
        <w:fldChar w:fldCharType="begin" w:fldLock="1"/>
      </w:r>
      <w:r>
        <w:rPr>
          <w:noProof/>
        </w:rPr>
        <w:instrText xml:space="preserve"> PAGEREF _Toc191632125 \h </w:instrText>
      </w:r>
      <w:r>
        <w:rPr>
          <w:noProof/>
        </w:rPr>
      </w:r>
      <w:r>
        <w:rPr>
          <w:noProof/>
        </w:rPr>
        <w:fldChar w:fldCharType="separate"/>
      </w:r>
      <w:r>
        <w:rPr>
          <w:noProof/>
        </w:rPr>
        <w:t>53</w:t>
      </w:r>
      <w:r>
        <w:rPr>
          <w:noProof/>
        </w:rPr>
        <w:fldChar w:fldCharType="end"/>
      </w:r>
    </w:p>
    <w:p w14:paraId="324A2284" w14:textId="524E2C2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4.4.3.57</w:t>
      </w:r>
      <w:r>
        <w:rPr>
          <w:rFonts w:asciiTheme="minorHAnsi" w:eastAsiaTheme="minorEastAsia" w:hAnsiTheme="minorHAnsi" w:cstheme="minorBidi"/>
          <w:noProof/>
          <w:kern w:val="2"/>
          <w:sz w:val="24"/>
          <w:szCs w:val="24"/>
          <w:lang w:eastAsia="en-GB"/>
          <w14:ligatures w14:val="standardContextual"/>
        </w:rPr>
        <w:tab/>
      </w:r>
      <w:r>
        <w:rPr>
          <w:noProof/>
        </w:rPr>
        <w:t>ganssAssistanceData</w:t>
      </w:r>
      <w:r>
        <w:rPr>
          <w:noProof/>
        </w:rPr>
        <w:tab/>
      </w:r>
      <w:r>
        <w:rPr>
          <w:noProof/>
        </w:rPr>
        <w:fldChar w:fldCharType="begin" w:fldLock="1"/>
      </w:r>
      <w:r>
        <w:rPr>
          <w:noProof/>
        </w:rPr>
        <w:instrText xml:space="preserve"> PAGEREF _Toc191632126 \h </w:instrText>
      </w:r>
      <w:r>
        <w:rPr>
          <w:noProof/>
        </w:rPr>
      </w:r>
      <w:r>
        <w:rPr>
          <w:noProof/>
        </w:rPr>
        <w:fldChar w:fldCharType="separate"/>
      </w:r>
      <w:r>
        <w:rPr>
          <w:noProof/>
        </w:rPr>
        <w:t>53</w:t>
      </w:r>
      <w:r>
        <w:rPr>
          <w:noProof/>
        </w:rPr>
        <w:fldChar w:fldCharType="end"/>
      </w:r>
    </w:p>
    <w:p w14:paraId="611AF473" w14:textId="375D92D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4.4.3.58</w:t>
      </w:r>
      <w:r>
        <w:rPr>
          <w:rFonts w:asciiTheme="minorHAnsi" w:eastAsiaTheme="minorEastAsia" w:hAnsiTheme="minorHAnsi" w:cstheme="minorBidi"/>
          <w:noProof/>
          <w:kern w:val="2"/>
          <w:sz w:val="24"/>
          <w:szCs w:val="24"/>
          <w:lang w:eastAsia="en-GB"/>
          <w14:ligatures w14:val="standardContextual"/>
        </w:rPr>
        <w:tab/>
      </w:r>
      <w:r>
        <w:rPr>
          <w:noProof/>
        </w:rPr>
        <w:t>positioningProtocolPDU</w:t>
      </w:r>
      <w:r>
        <w:rPr>
          <w:noProof/>
        </w:rPr>
        <w:tab/>
      </w:r>
      <w:r>
        <w:rPr>
          <w:noProof/>
        </w:rPr>
        <w:fldChar w:fldCharType="begin" w:fldLock="1"/>
      </w:r>
      <w:r>
        <w:rPr>
          <w:noProof/>
        </w:rPr>
        <w:instrText xml:space="preserve"> PAGEREF _Toc191632127 \h </w:instrText>
      </w:r>
      <w:r>
        <w:rPr>
          <w:noProof/>
        </w:rPr>
      </w:r>
      <w:r>
        <w:rPr>
          <w:noProof/>
        </w:rPr>
        <w:fldChar w:fldCharType="separate"/>
      </w:r>
      <w:r>
        <w:rPr>
          <w:noProof/>
        </w:rPr>
        <w:t>53</w:t>
      </w:r>
      <w:r>
        <w:rPr>
          <w:noProof/>
        </w:rPr>
        <w:fldChar w:fldCharType="end"/>
      </w:r>
    </w:p>
    <w:p w14:paraId="6220B917" w14:textId="66A9E0A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4.4.3.59</w:t>
      </w:r>
      <w:r>
        <w:rPr>
          <w:rFonts w:asciiTheme="minorHAnsi" w:eastAsiaTheme="minorEastAsia" w:hAnsiTheme="minorHAnsi" w:cstheme="minorBidi"/>
          <w:noProof/>
          <w:kern w:val="2"/>
          <w:sz w:val="24"/>
          <w:szCs w:val="24"/>
          <w:lang w:eastAsia="en-GB"/>
          <w14:ligatures w14:val="standardContextual"/>
        </w:rPr>
        <w:tab/>
      </w:r>
      <w:r>
        <w:rPr>
          <w:noProof/>
        </w:rPr>
        <w:t>multiplePositioningProtocolPDUs</w:t>
      </w:r>
      <w:r>
        <w:rPr>
          <w:noProof/>
        </w:rPr>
        <w:tab/>
      </w:r>
      <w:r>
        <w:rPr>
          <w:noProof/>
        </w:rPr>
        <w:fldChar w:fldCharType="begin" w:fldLock="1"/>
      </w:r>
      <w:r>
        <w:rPr>
          <w:noProof/>
        </w:rPr>
        <w:instrText xml:space="preserve"> PAGEREF _Toc191632128 \h </w:instrText>
      </w:r>
      <w:r>
        <w:rPr>
          <w:noProof/>
        </w:rPr>
      </w:r>
      <w:r>
        <w:rPr>
          <w:noProof/>
        </w:rPr>
        <w:fldChar w:fldCharType="separate"/>
      </w:r>
      <w:r>
        <w:rPr>
          <w:noProof/>
        </w:rPr>
        <w:t>53</w:t>
      </w:r>
      <w:r>
        <w:rPr>
          <w:noProof/>
        </w:rPr>
        <w:fldChar w:fldCharType="end"/>
      </w:r>
    </w:p>
    <w:p w14:paraId="1C6994FA" w14:textId="03FD6E4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4.4.3.60</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LCS-PeriodicTriggeredInvokeArg</w:t>
      </w:r>
      <w:r>
        <w:rPr>
          <w:noProof/>
        </w:rPr>
        <w:tab/>
      </w:r>
      <w:r>
        <w:rPr>
          <w:noProof/>
        </w:rPr>
        <w:fldChar w:fldCharType="begin" w:fldLock="1"/>
      </w:r>
      <w:r>
        <w:rPr>
          <w:noProof/>
        </w:rPr>
        <w:instrText xml:space="preserve"> PAGEREF _Toc191632129 \h </w:instrText>
      </w:r>
      <w:r>
        <w:rPr>
          <w:noProof/>
        </w:rPr>
      </w:r>
      <w:r>
        <w:rPr>
          <w:noProof/>
        </w:rPr>
        <w:fldChar w:fldCharType="separate"/>
      </w:r>
      <w:r>
        <w:rPr>
          <w:noProof/>
        </w:rPr>
        <w:t>53</w:t>
      </w:r>
      <w:r>
        <w:rPr>
          <w:noProof/>
        </w:rPr>
        <w:fldChar w:fldCharType="end"/>
      </w:r>
    </w:p>
    <w:p w14:paraId="19850AB2" w14:textId="6E0CB2F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4.4.3.61</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LCS-PeriodicTriggeredInvokeRes</w:t>
      </w:r>
      <w:r>
        <w:rPr>
          <w:noProof/>
        </w:rPr>
        <w:tab/>
      </w:r>
      <w:r>
        <w:rPr>
          <w:noProof/>
        </w:rPr>
        <w:fldChar w:fldCharType="begin" w:fldLock="1"/>
      </w:r>
      <w:r>
        <w:rPr>
          <w:noProof/>
        </w:rPr>
        <w:instrText xml:space="preserve"> PAGEREF _Toc191632130 \h </w:instrText>
      </w:r>
      <w:r>
        <w:rPr>
          <w:noProof/>
        </w:rPr>
      </w:r>
      <w:r>
        <w:rPr>
          <w:noProof/>
        </w:rPr>
        <w:fldChar w:fldCharType="separate"/>
      </w:r>
      <w:r>
        <w:rPr>
          <w:noProof/>
        </w:rPr>
        <w:t>53</w:t>
      </w:r>
      <w:r>
        <w:rPr>
          <w:noProof/>
        </w:rPr>
        <w:fldChar w:fldCharType="end"/>
      </w:r>
    </w:p>
    <w:p w14:paraId="1FF81A45" w14:textId="11760C8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4.4.3.62</w:t>
      </w:r>
      <w:r>
        <w:rPr>
          <w:rFonts w:asciiTheme="minorHAnsi" w:eastAsiaTheme="minorEastAsia" w:hAnsiTheme="minorHAnsi" w:cstheme="minorBidi"/>
          <w:noProof/>
          <w:kern w:val="2"/>
          <w:sz w:val="24"/>
          <w:szCs w:val="24"/>
          <w:lang w:eastAsia="en-GB"/>
          <w14:ligatures w14:val="standardContextual"/>
        </w:rPr>
        <w:tab/>
      </w:r>
      <w:r>
        <w:rPr>
          <w:noProof/>
        </w:rPr>
        <w:t>periodicLocation</w:t>
      </w:r>
      <w:r>
        <w:rPr>
          <w:noProof/>
        </w:rPr>
        <w:tab/>
      </w:r>
      <w:r>
        <w:rPr>
          <w:noProof/>
        </w:rPr>
        <w:fldChar w:fldCharType="begin" w:fldLock="1"/>
      </w:r>
      <w:r>
        <w:rPr>
          <w:noProof/>
        </w:rPr>
        <w:instrText xml:space="preserve"> PAGEREF _Toc191632131 \h </w:instrText>
      </w:r>
      <w:r>
        <w:rPr>
          <w:noProof/>
        </w:rPr>
      </w:r>
      <w:r>
        <w:rPr>
          <w:noProof/>
        </w:rPr>
        <w:fldChar w:fldCharType="separate"/>
      </w:r>
      <w:r>
        <w:rPr>
          <w:noProof/>
        </w:rPr>
        <w:t>53</w:t>
      </w:r>
      <w:r>
        <w:rPr>
          <w:noProof/>
        </w:rPr>
        <w:fldChar w:fldCharType="end"/>
      </w:r>
    </w:p>
    <w:p w14:paraId="0C14871C" w14:textId="68FAE98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4.4.3.63</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areaEventReporting</w:t>
      </w:r>
      <w:r>
        <w:rPr>
          <w:noProof/>
        </w:rPr>
        <w:tab/>
      </w:r>
      <w:r>
        <w:rPr>
          <w:noProof/>
        </w:rPr>
        <w:fldChar w:fldCharType="begin" w:fldLock="1"/>
      </w:r>
      <w:r>
        <w:rPr>
          <w:noProof/>
        </w:rPr>
        <w:instrText xml:space="preserve"> PAGEREF _Toc191632132 \h </w:instrText>
      </w:r>
      <w:r>
        <w:rPr>
          <w:noProof/>
        </w:rPr>
      </w:r>
      <w:r>
        <w:rPr>
          <w:noProof/>
        </w:rPr>
        <w:fldChar w:fldCharType="separate"/>
      </w:r>
      <w:r>
        <w:rPr>
          <w:noProof/>
        </w:rPr>
        <w:t>53</w:t>
      </w:r>
      <w:r>
        <w:rPr>
          <w:noProof/>
        </w:rPr>
        <w:fldChar w:fldCharType="end"/>
      </w:r>
    </w:p>
    <w:p w14:paraId="0A8FFFF0" w14:textId="40AF7A4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4.4.3.64</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areaList</w:t>
      </w:r>
      <w:r>
        <w:rPr>
          <w:noProof/>
        </w:rPr>
        <w:tab/>
      </w:r>
      <w:r>
        <w:rPr>
          <w:noProof/>
        </w:rPr>
        <w:fldChar w:fldCharType="begin" w:fldLock="1"/>
      </w:r>
      <w:r>
        <w:rPr>
          <w:noProof/>
        </w:rPr>
        <w:instrText xml:space="preserve"> PAGEREF _Toc191632133 \h </w:instrText>
      </w:r>
      <w:r>
        <w:rPr>
          <w:noProof/>
        </w:rPr>
      </w:r>
      <w:r>
        <w:rPr>
          <w:noProof/>
        </w:rPr>
        <w:fldChar w:fldCharType="separate"/>
      </w:r>
      <w:r>
        <w:rPr>
          <w:noProof/>
        </w:rPr>
        <w:t>53</w:t>
      </w:r>
      <w:r>
        <w:rPr>
          <w:noProof/>
        </w:rPr>
        <w:fldChar w:fldCharType="end"/>
      </w:r>
    </w:p>
    <w:p w14:paraId="515A4798" w14:textId="0DB77B7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4.4.3.65</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area</w:t>
      </w:r>
      <w:r>
        <w:rPr>
          <w:noProof/>
        </w:rPr>
        <w:tab/>
      </w:r>
      <w:r>
        <w:rPr>
          <w:noProof/>
        </w:rPr>
        <w:fldChar w:fldCharType="begin" w:fldLock="1"/>
      </w:r>
      <w:r>
        <w:rPr>
          <w:noProof/>
        </w:rPr>
        <w:instrText xml:space="preserve"> PAGEREF _Toc191632134 \h </w:instrText>
      </w:r>
      <w:r>
        <w:rPr>
          <w:noProof/>
        </w:rPr>
      </w:r>
      <w:r>
        <w:rPr>
          <w:noProof/>
        </w:rPr>
        <w:fldChar w:fldCharType="separate"/>
      </w:r>
      <w:r>
        <w:rPr>
          <w:noProof/>
        </w:rPr>
        <w:t>53</w:t>
      </w:r>
      <w:r>
        <w:rPr>
          <w:noProof/>
        </w:rPr>
        <w:fldChar w:fldCharType="end"/>
      </w:r>
    </w:p>
    <w:p w14:paraId="0F796EE9" w14:textId="3678D62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4.4.3.66</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areaType</w:t>
      </w:r>
      <w:r>
        <w:rPr>
          <w:noProof/>
        </w:rPr>
        <w:tab/>
      </w:r>
      <w:r>
        <w:rPr>
          <w:noProof/>
        </w:rPr>
        <w:fldChar w:fldCharType="begin" w:fldLock="1"/>
      </w:r>
      <w:r>
        <w:rPr>
          <w:noProof/>
        </w:rPr>
        <w:instrText xml:space="preserve"> PAGEREF _Toc191632135 \h </w:instrText>
      </w:r>
      <w:r>
        <w:rPr>
          <w:noProof/>
        </w:rPr>
      </w:r>
      <w:r>
        <w:rPr>
          <w:noProof/>
        </w:rPr>
        <w:fldChar w:fldCharType="separate"/>
      </w:r>
      <w:r>
        <w:rPr>
          <w:noProof/>
        </w:rPr>
        <w:t>53</w:t>
      </w:r>
      <w:r>
        <w:rPr>
          <w:noProof/>
        </w:rPr>
        <w:fldChar w:fldCharType="end"/>
      </w:r>
    </w:p>
    <w:p w14:paraId="40A08835" w14:textId="0E49CD8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4.4.3.67</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areaIdentification</w:t>
      </w:r>
      <w:r>
        <w:rPr>
          <w:noProof/>
        </w:rPr>
        <w:tab/>
      </w:r>
      <w:r>
        <w:rPr>
          <w:noProof/>
        </w:rPr>
        <w:fldChar w:fldCharType="begin" w:fldLock="1"/>
      </w:r>
      <w:r>
        <w:rPr>
          <w:noProof/>
        </w:rPr>
        <w:instrText xml:space="preserve"> PAGEREF _Toc191632136 \h </w:instrText>
      </w:r>
      <w:r>
        <w:rPr>
          <w:noProof/>
        </w:rPr>
      </w:r>
      <w:r>
        <w:rPr>
          <w:noProof/>
        </w:rPr>
        <w:fldChar w:fldCharType="separate"/>
      </w:r>
      <w:r>
        <w:rPr>
          <w:noProof/>
        </w:rPr>
        <w:t>53</w:t>
      </w:r>
      <w:r>
        <w:rPr>
          <w:noProof/>
        </w:rPr>
        <w:fldChar w:fldCharType="end"/>
      </w:r>
    </w:p>
    <w:p w14:paraId="69962F7F" w14:textId="24CAF10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4.4.3.68</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maximumInterval</w:t>
      </w:r>
      <w:r>
        <w:rPr>
          <w:noProof/>
        </w:rPr>
        <w:tab/>
      </w:r>
      <w:r>
        <w:rPr>
          <w:noProof/>
        </w:rPr>
        <w:fldChar w:fldCharType="begin" w:fldLock="1"/>
      </w:r>
      <w:r>
        <w:rPr>
          <w:noProof/>
        </w:rPr>
        <w:instrText xml:space="preserve"> PAGEREF _Toc191632137 \h </w:instrText>
      </w:r>
      <w:r>
        <w:rPr>
          <w:noProof/>
        </w:rPr>
      </w:r>
      <w:r>
        <w:rPr>
          <w:noProof/>
        </w:rPr>
        <w:fldChar w:fldCharType="separate"/>
      </w:r>
      <w:r>
        <w:rPr>
          <w:noProof/>
        </w:rPr>
        <w:t>54</w:t>
      </w:r>
      <w:r>
        <w:rPr>
          <w:noProof/>
        </w:rPr>
        <w:fldChar w:fldCharType="end"/>
      </w:r>
    </w:p>
    <w:p w14:paraId="41A8F799" w14:textId="5E46CBE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4.4.3.69</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samplingInterval</w:t>
      </w:r>
      <w:r>
        <w:rPr>
          <w:noProof/>
        </w:rPr>
        <w:tab/>
      </w:r>
      <w:r>
        <w:rPr>
          <w:noProof/>
        </w:rPr>
        <w:fldChar w:fldCharType="begin" w:fldLock="1"/>
      </w:r>
      <w:r>
        <w:rPr>
          <w:noProof/>
        </w:rPr>
        <w:instrText xml:space="preserve"> PAGEREF _Toc191632138 \h </w:instrText>
      </w:r>
      <w:r>
        <w:rPr>
          <w:noProof/>
        </w:rPr>
      </w:r>
      <w:r>
        <w:rPr>
          <w:noProof/>
        </w:rPr>
        <w:fldChar w:fldCharType="separate"/>
      </w:r>
      <w:r>
        <w:rPr>
          <w:noProof/>
        </w:rPr>
        <w:t>54</w:t>
      </w:r>
      <w:r>
        <w:rPr>
          <w:noProof/>
        </w:rPr>
        <w:fldChar w:fldCharType="end"/>
      </w:r>
    </w:p>
    <w:p w14:paraId="0A2F87F8" w14:textId="11026BF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4.4.3.70</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duration</w:t>
      </w:r>
      <w:r>
        <w:rPr>
          <w:noProof/>
        </w:rPr>
        <w:tab/>
      </w:r>
      <w:r>
        <w:rPr>
          <w:noProof/>
        </w:rPr>
        <w:fldChar w:fldCharType="begin" w:fldLock="1"/>
      </w:r>
      <w:r>
        <w:rPr>
          <w:noProof/>
        </w:rPr>
        <w:instrText xml:space="preserve"> PAGEREF _Toc191632139 \h </w:instrText>
      </w:r>
      <w:r>
        <w:rPr>
          <w:noProof/>
        </w:rPr>
      </w:r>
      <w:r>
        <w:rPr>
          <w:noProof/>
        </w:rPr>
        <w:fldChar w:fldCharType="separate"/>
      </w:r>
      <w:r>
        <w:rPr>
          <w:noProof/>
        </w:rPr>
        <w:t>54</w:t>
      </w:r>
      <w:r>
        <w:rPr>
          <w:noProof/>
        </w:rPr>
        <w:fldChar w:fldCharType="end"/>
      </w:r>
    </w:p>
    <w:p w14:paraId="5C7FF156" w14:textId="24C5A17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4.4.3.71</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location-Info</w:t>
      </w:r>
      <w:r>
        <w:rPr>
          <w:noProof/>
        </w:rPr>
        <w:tab/>
      </w:r>
      <w:r>
        <w:rPr>
          <w:noProof/>
        </w:rPr>
        <w:fldChar w:fldCharType="begin" w:fldLock="1"/>
      </w:r>
      <w:r>
        <w:rPr>
          <w:noProof/>
        </w:rPr>
        <w:instrText xml:space="preserve"> PAGEREF _Toc191632140 \h </w:instrText>
      </w:r>
      <w:r>
        <w:rPr>
          <w:noProof/>
        </w:rPr>
      </w:r>
      <w:r>
        <w:rPr>
          <w:noProof/>
        </w:rPr>
        <w:fldChar w:fldCharType="separate"/>
      </w:r>
      <w:r>
        <w:rPr>
          <w:noProof/>
        </w:rPr>
        <w:t>54</w:t>
      </w:r>
      <w:r>
        <w:rPr>
          <w:noProof/>
        </w:rPr>
        <w:fldChar w:fldCharType="end"/>
      </w:r>
    </w:p>
    <w:p w14:paraId="335A4B95" w14:textId="2D71B87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4.4.3.72</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motionEventReporting</w:t>
      </w:r>
      <w:r>
        <w:rPr>
          <w:noProof/>
        </w:rPr>
        <w:tab/>
      </w:r>
      <w:r>
        <w:rPr>
          <w:noProof/>
        </w:rPr>
        <w:fldChar w:fldCharType="begin" w:fldLock="1"/>
      </w:r>
      <w:r>
        <w:rPr>
          <w:noProof/>
        </w:rPr>
        <w:instrText xml:space="preserve"> PAGEREF _Toc191632141 \h </w:instrText>
      </w:r>
      <w:r>
        <w:rPr>
          <w:noProof/>
        </w:rPr>
      </w:r>
      <w:r>
        <w:rPr>
          <w:noProof/>
        </w:rPr>
        <w:fldChar w:fldCharType="separate"/>
      </w:r>
      <w:r>
        <w:rPr>
          <w:noProof/>
        </w:rPr>
        <w:t>54</w:t>
      </w:r>
      <w:r>
        <w:rPr>
          <w:noProof/>
        </w:rPr>
        <w:fldChar w:fldCharType="end"/>
      </w:r>
    </w:p>
    <w:p w14:paraId="2A1256B7" w14:textId="77F383B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4.4.3.73</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linearDistance</w:t>
      </w:r>
      <w:r>
        <w:rPr>
          <w:noProof/>
        </w:rPr>
        <w:tab/>
      </w:r>
      <w:r>
        <w:rPr>
          <w:noProof/>
        </w:rPr>
        <w:fldChar w:fldCharType="begin" w:fldLock="1"/>
      </w:r>
      <w:r>
        <w:rPr>
          <w:noProof/>
        </w:rPr>
        <w:instrText xml:space="preserve"> PAGEREF _Toc191632142 \h </w:instrText>
      </w:r>
      <w:r>
        <w:rPr>
          <w:noProof/>
        </w:rPr>
      </w:r>
      <w:r>
        <w:rPr>
          <w:noProof/>
        </w:rPr>
        <w:fldChar w:fldCharType="separate"/>
      </w:r>
      <w:r>
        <w:rPr>
          <w:noProof/>
        </w:rPr>
        <w:t>54</w:t>
      </w:r>
      <w:r>
        <w:rPr>
          <w:noProof/>
        </w:rPr>
        <w:fldChar w:fldCharType="end"/>
      </w:r>
    </w:p>
    <w:p w14:paraId="1C957E2E" w14:textId="75C1256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4.4.3.74</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LCS-EventReportArg</w:t>
      </w:r>
      <w:r>
        <w:rPr>
          <w:noProof/>
        </w:rPr>
        <w:tab/>
      </w:r>
      <w:r>
        <w:rPr>
          <w:noProof/>
        </w:rPr>
        <w:fldChar w:fldCharType="begin" w:fldLock="1"/>
      </w:r>
      <w:r>
        <w:rPr>
          <w:noProof/>
        </w:rPr>
        <w:instrText xml:space="preserve"> PAGEREF _Toc191632143 \h </w:instrText>
      </w:r>
      <w:r>
        <w:rPr>
          <w:noProof/>
        </w:rPr>
      </w:r>
      <w:r>
        <w:rPr>
          <w:noProof/>
        </w:rPr>
        <w:fldChar w:fldCharType="separate"/>
      </w:r>
      <w:r>
        <w:rPr>
          <w:noProof/>
        </w:rPr>
        <w:t>54</w:t>
      </w:r>
      <w:r>
        <w:rPr>
          <w:noProof/>
        </w:rPr>
        <w:fldChar w:fldCharType="end"/>
      </w:r>
    </w:p>
    <w:p w14:paraId="2E165A11" w14:textId="0820ED5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4.4.3.75</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LCS-EventReportRes</w:t>
      </w:r>
      <w:r>
        <w:rPr>
          <w:noProof/>
        </w:rPr>
        <w:tab/>
      </w:r>
      <w:r>
        <w:rPr>
          <w:noProof/>
        </w:rPr>
        <w:fldChar w:fldCharType="begin" w:fldLock="1"/>
      </w:r>
      <w:r>
        <w:rPr>
          <w:noProof/>
        </w:rPr>
        <w:instrText xml:space="preserve"> PAGEREF _Toc191632144 \h </w:instrText>
      </w:r>
      <w:r>
        <w:rPr>
          <w:noProof/>
        </w:rPr>
      </w:r>
      <w:r>
        <w:rPr>
          <w:noProof/>
        </w:rPr>
        <w:fldChar w:fldCharType="separate"/>
      </w:r>
      <w:r>
        <w:rPr>
          <w:noProof/>
        </w:rPr>
        <w:t>54</w:t>
      </w:r>
      <w:r>
        <w:rPr>
          <w:noProof/>
        </w:rPr>
        <w:fldChar w:fldCharType="end"/>
      </w:r>
    </w:p>
    <w:p w14:paraId="2A8A1039" w14:textId="5CB64AA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4.4.3.76</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LCS-CancelDeferredLocation</w:t>
      </w:r>
      <w:r>
        <w:rPr>
          <w:noProof/>
        </w:rPr>
        <w:t>Arg</w:t>
      </w:r>
      <w:r>
        <w:rPr>
          <w:noProof/>
        </w:rPr>
        <w:tab/>
      </w:r>
      <w:r>
        <w:rPr>
          <w:noProof/>
        </w:rPr>
        <w:fldChar w:fldCharType="begin" w:fldLock="1"/>
      </w:r>
      <w:r>
        <w:rPr>
          <w:noProof/>
        </w:rPr>
        <w:instrText xml:space="preserve"> PAGEREF _Toc191632145 \h </w:instrText>
      </w:r>
      <w:r>
        <w:rPr>
          <w:noProof/>
        </w:rPr>
      </w:r>
      <w:r>
        <w:rPr>
          <w:noProof/>
        </w:rPr>
        <w:fldChar w:fldCharType="separate"/>
      </w:r>
      <w:r>
        <w:rPr>
          <w:noProof/>
        </w:rPr>
        <w:t>54</w:t>
      </w:r>
      <w:r>
        <w:rPr>
          <w:noProof/>
        </w:rPr>
        <w:fldChar w:fldCharType="end"/>
      </w:r>
    </w:p>
    <w:p w14:paraId="0D9D3094" w14:textId="566CB0A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4.4.3.77</w:t>
      </w:r>
      <w:r>
        <w:rPr>
          <w:rFonts w:asciiTheme="minorHAnsi" w:eastAsiaTheme="minorEastAsia" w:hAnsiTheme="minorHAnsi" w:cstheme="minorBidi"/>
          <w:noProof/>
          <w:kern w:val="2"/>
          <w:sz w:val="24"/>
          <w:szCs w:val="24"/>
          <w:lang w:eastAsia="en-GB"/>
          <w14:ligatures w14:val="standardContextual"/>
        </w:rPr>
        <w:tab/>
      </w:r>
      <w:r>
        <w:rPr>
          <w:noProof/>
        </w:rPr>
        <w:t>eventType</w:t>
      </w:r>
      <w:r>
        <w:rPr>
          <w:noProof/>
        </w:rPr>
        <w:tab/>
      </w:r>
      <w:r>
        <w:rPr>
          <w:noProof/>
        </w:rPr>
        <w:fldChar w:fldCharType="begin" w:fldLock="1"/>
      </w:r>
      <w:r>
        <w:rPr>
          <w:noProof/>
        </w:rPr>
        <w:instrText xml:space="preserve"> PAGEREF _Toc191632146 \h </w:instrText>
      </w:r>
      <w:r>
        <w:rPr>
          <w:noProof/>
        </w:rPr>
      </w:r>
      <w:r>
        <w:rPr>
          <w:noProof/>
        </w:rPr>
        <w:fldChar w:fldCharType="separate"/>
      </w:r>
      <w:r>
        <w:rPr>
          <w:noProof/>
        </w:rPr>
        <w:t>54</w:t>
      </w:r>
      <w:r>
        <w:rPr>
          <w:noProof/>
        </w:rPr>
        <w:fldChar w:fldCharType="end"/>
      </w:r>
    </w:p>
    <w:p w14:paraId="625D5762" w14:textId="5343D14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4.4.3.78</w:t>
      </w:r>
      <w:r>
        <w:rPr>
          <w:rFonts w:asciiTheme="minorHAnsi" w:eastAsiaTheme="minorEastAsia" w:hAnsiTheme="minorHAnsi" w:cstheme="minorBidi"/>
          <w:noProof/>
          <w:kern w:val="2"/>
          <w:sz w:val="24"/>
          <w:szCs w:val="24"/>
          <w:lang w:eastAsia="en-GB"/>
          <w14:ligatures w14:val="standardContextual"/>
        </w:rPr>
        <w:tab/>
      </w:r>
      <w:r>
        <w:rPr>
          <w:noProof/>
        </w:rPr>
        <w:t>referenceNumberExt</w:t>
      </w:r>
      <w:r>
        <w:rPr>
          <w:noProof/>
        </w:rPr>
        <w:tab/>
      </w:r>
      <w:r>
        <w:rPr>
          <w:noProof/>
        </w:rPr>
        <w:fldChar w:fldCharType="begin" w:fldLock="1"/>
      </w:r>
      <w:r>
        <w:rPr>
          <w:noProof/>
        </w:rPr>
        <w:instrText xml:space="preserve"> PAGEREF _Toc191632147 \h </w:instrText>
      </w:r>
      <w:r>
        <w:rPr>
          <w:noProof/>
        </w:rPr>
      </w:r>
      <w:r>
        <w:rPr>
          <w:noProof/>
        </w:rPr>
        <w:fldChar w:fldCharType="separate"/>
      </w:r>
      <w:r>
        <w:rPr>
          <w:noProof/>
        </w:rPr>
        <w:t>54</w:t>
      </w:r>
      <w:r>
        <w:rPr>
          <w:noProof/>
        </w:rPr>
        <w:fldChar w:fldCharType="end"/>
      </w:r>
    </w:p>
    <w:p w14:paraId="31EE3E97" w14:textId="6C25406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4.4.3.79</w:t>
      </w:r>
      <w:r>
        <w:rPr>
          <w:rFonts w:asciiTheme="minorHAnsi" w:eastAsiaTheme="minorEastAsia" w:hAnsiTheme="minorHAnsi" w:cstheme="minorBidi"/>
          <w:noProof/>
          <w:kern w:val="2"/>
          <w:sz w:val="24"/>
          <w:szCs w:val="24"/>
          <w:lang w:eastAsia="en-GB"/>
          <w14:ligatures w14:val="standardContextual"/>
        </w:rPr>
        <w:tab/>
      </w:r>
      <w:r>
        <w:rPr>
          <w:noProof/>
        </w:rPr>
        <w:t>h-gmlc-callBackUri</w:t>
      </w:r>
      <w:r>
        <w:rPr>
          <w:noProof/>
        </w:rPr>
        <w:tab/>
      </w:r>
      <w:r>
        <w:rPr>
          <w:noProof/>
        </w:rPr>
        <w:fldChar w:fldCharType="begin" w:fldLock="1"/>
      </w:r>
      <w:r>
        <w:rPr>
          <w:noProof/>
        </w:rPr>
        <w:instrText xml:space="preserve"> PAGEREF _Toc191632148 \h </w:instrText>
      </w:r>
      <w:r>
        <w:rPr>
          <w:noProof/>
        </w:rPr>
      </w:r>
      <w:r>
        <w:rPr>
          <w:noProof/>
        </w:rPr>
        <w:fldChar w:fldCharType="separate"/>
      </w:r>
      <w:r>
        <w:rPr>
          <w:noProof/>
        </w:rPr>
        <w:t>54</w:t>
      </w:r>
      <w:r>
        <w:rPr>
          <w:noProof/>
        </w:rPr>
        <w:fldChar w:fldCharType="end"/>
      </w:r>
    </w:p>
    <w:p w14:paraId="1BE40797" w14:textId="08B6174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4.4.3.80</w:t>
      </w:r>
      <w:r>
        <w:rPr>
          <w:rFonts w:asciiTheme="minorHAnsi" w:eastAsiaTheme="minorEastAsia" w:hAnsiTheme="minorHAnsi" w:cstheme="minorBidi"/>
          <w:noProof/>
          <w:kern w:val="2"/>
          <w:sz w:val="24"/>
          <w:szCs w:val="24"/>
          <w:lang w:eastAsia="en-GB"/>
          <w14:ligatures w14:val="standardContextual"/>
        </w:rPr>
        <w:tab/>
      </w:r>
      <w:r>
        <w:rPr>
          <w:noProof/>
        </w:rPr>
        <w:t>supportedGADShapes</w:t>
      </w:r>
      <w:r>
        <w:rPr>
          <w:noProof/>
        </w:rPr>
        <w:tab/>
      </w:r>
      <w:r>
        <w:rPr>
          <w:noProof/>
        </w:rPr>
        <w:fldChar w:fldCharType="begin" w:fldLock="1"/>
      </w:r>
      <w:r>
        <w:rPr>
          <w:noProof/>
        </w:rPr>
        <w:instrText xml:space="preserve"> PAGEREF _Toc191632149 \h </w:instrText>
      </w:r>
      <w:r>
        <w:rPr>
          <w:noProof/>
        </w:rPr>
      </w:r>
      <w:r>
        <w:rPr>
          <w:noProof/>
        </w:rPr>
        <w:fldChar w:fldCharType="separate"/>
      </w:r>
      <w:r>
        <w:rPr>
          <w:noProof/>
        </w:rPr>
        <w:t>54</w:t>
      </w:r>
      <w:r>
        <w:rPr>
          <w:noProof/>
        </w:rPr>
        <w:fldChar w:fldCharType="end"/>
      </w:r>
    </w:p>
    <w:p w14:paraId="1603F271" w14:textId="23B3D3E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4.4.3.81</w:t>
      </w:r>
      <w:r>
        <w:rPr>
          <w:rFonts w:asciiTheme="minorHAnsi" w:eastAsiaTheme="minorEastAsia" w:hAnsiTheme="minorHAnsi" w:cstheme="minorBidi"/>
          <w:noProof/>
          <w:kern w:val="2"/>
          <w:sz w:val="24"/>
          <w:szCs w:val="24"/>
          <w:lang w:eastAsia="en-GB"/>
          <w14:ligatures w14:val="standardContextual"/>
        </w:rPr>
        <w:tab/>
      </w:r>
      <w:r>
        <w:rPr>
          <w:noProof/>
        </w:rPr>
        <w:t>lcs-QoS</w:t>
      </w:r>
      <w:r>
        <w:rPr>
          <w:noProof/>
        </w:rPr>
        <w:tab/>
      </w:r>
      <w:r>
        <w:rPr>
          <w:noProof/>
        </w:rPr>
        <w:fldChar w:fldCharType="begin" w:fldLock="1"/>
      </w:r>
      <w:r>
        <w:rPr>
          <w:noProof/>
        </w:rPr>
        <w:instrText xml:space="preserve"> PAGEREF _Toc191632150 \h </w:instrText>
      </w:r>
      <w:r>
        <w:rPr>
          <w:noProof/>
        </w:rPr>
      </w:r>
      <w:r>
        <w:rPr>
          <w:noProof/>
        </w:rPr>
        <w:fldChar w:fldCharType="separate"/>
      </w:r>
      <w:r>
        <w:rPr>
          <w:noProof/>
        </w:rPr>
        <w:t>55</w:t>
      </w:r>
      <w:r>
        <w:rPr>
          <w:noProof/>
        </w:rPr>
        <w:fldChar w:fldCharType="end"/>
      </w:r>
    </w:p>
    <w:p w14:paraId="30789093" w14:textId="46F3B52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4.4.3.82</w:t>
      </w:r>
      <w:r>
        <w:rPr>
          <w:rFonts w:asciiTheme="minorHAnsi" w:eastAsiaTheme="minorEastAsia" w:hAnsiTheme="minorHAnsi" w:cstheme="minorBidi"/>
          <w:noProof/>
          <w:kern w:val="2"/>
          <w:sz w:val="24"/>
          <w:szCs w:val="24"/>
          <w:lang w:eastAsia="en-GB"/>
          <w14:ligatures w14:val="standardContextual"/>
        </w:rPr>
        <w:tab/>
      </w:r>
      <w:r>
        <w:rPr>
          <w:noProof/>
        </w:rPr>
        <w:t>controlPlane-CIoT-5GS-Optimisation</w:t>
      </w:r>
      <w:r>
        <w:rPr>
          <w:noProof/>
        </w:rPr>
        <w:tab/>
      </w:r>
      <w:r>
        <w:rPr>
          <w:noProof/>
        </w:rPr>
        <w:fldChar w:fldCharType="begin" w:fldLock="1"/>
      </w:r>
      <w:r>
        <w:rPr>
          <w:noProof/>
        </w:rPr>
        <w:instrText xml:space="preserve"> PAGEREF _Toc191632151 \h </w:instrText>
      </w:r>
      <w:r>
        <w:rPr>
          <w:noProof/>
        </w:rPr>
      </w:r>
      <w:r>
        <w:rPr>
          <w:noProof/>
        </w:rPr>
        <w:fldChar w:fldCharType="separate"/>
      </w:r>
      <w:r>
        <w:rPr>
          <w:noProof/>
        </w:rPr>
        <w:t>55</w:t>
      </w:r>
      <w:r>
        <w:rPr>
          <w:noProof/>
        </w:rPr>
        <w:fldChar w:fldCharType="end"/>
      </w:r>
    </w:p>
    <w:p w14:paraId="1C4F21BC" w14:textId="4783361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83</w:t>
      </w:r>
      <w:r>
        <w:rPr>
          <w:rFonts w:asciiTheme="minorHAnsi" w:eastAsiaTheme="minorEastAsia" w:hAnsiTheme="minorHAnsi" w:cstheme="minorBidi"/>
          <w:noProof/>
          <w:kern w:val="2"/>
          <w:sz w:val="24"/>
          <w:szCs w:val="24"/>
          <w:lang w:eastAsia="en-GB"/>
          <w14:ligatures w14:val="standardContextual"/>
        </w:rPr>
        <w:tab/>
      </w:r>
      <w:r w:rsidRPr="004749AE">
        <w:rPr>
          <w:noProof/>
          <w:lang w:val="en-US" w:eastAsia="zh-CN"/>
        </w:rPr>
        <w:t>LCS</w:t>
      </w:r>
      <w:r w:rsidRPr="004749AE">
        <w:rPr>
          <w:noProof/>
          <w:lang w:val="en-US"/>
        </w:rPr>
        <w:t>-</w:t>
      </w:r>
      <w:r w:rsidRPr="004749AE">
        <w:rPr>
          <w:noProof/>
          <w:lang w:val="en-US" w:eastAsia="zh-CN"/>
        </w:rPr>
        <w:t>LocationPrivacySetting</w:t>
      </w:r>
      <w:r w:rsidRPr="004749AE">
        <w:rPr>
          <w:noProof/>
          <w:lang w:val="en-US"/>
        </w:rPr>
        <w:t>Arg</w:t>
      </w:r>
      <w:r>
        <w:rPr>
          <w:noProof/>
        </w:rPr>
        <w:tab/>
      </w:r>
      <w:r>
        <w:rPr>
          <w:noProof/>
        </w:rPr>
        <w:fldChar w:fldCharType="begin" w:fldLock="1"/>
      </w:r>
      <w:r>
        <w:rPr>
          <w:noProof/>
        </w:rPr>
        <w:instrText xml:space="preserve"> PAGEREF _Toc191632152 \h </w:instrText>
      </w:r>
      <w:r>
        <w:rPr>
          <w:noProof/>
        </w:rPr>
      </w:r>
      <w:r>
        <w:rPr>
          <w:noProof/>
        </w:rPr>
        <w:fldChar w:fldCharType="separate"/>
      </w:r>
      <w:r>
        <w:rPr>
          <w:noProof/>
        </w:rPr>
        <w:t>55</w:t>
      </w:r>
      <w:r>
        <w:rPr>
          <w:noProof/>
        </w:rPr>
        <w:fldChar w:fldCharType="end"/>
      </w:r>
    </w:p>
    <w:p w14:paraId="22CDE3F8" w14:textId="3FA6B43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84</w:t>
      </w:r>
      <w:r>
        <w:rPr>
          <w:rFonts w:asciiTheme="minorHAnsi" w:eastAsiaTheme="minorEastAsia" w:hAnsiTheme="minorHAnsi" w:cstheme="minorBidi"/>
          <w:noProof/>
          <w:kern w:val="2"/>
          <w:sz w:val="24"/>
          <w:szCs w:val="24"/>
          <w:lang w:eastAsia="en-GB"/>
          <w14:ligatures w14:val="standardContextual"/>
        </w:rPr>
        <w:tab/>
      </w:r>
      <w:r w:rsidRPr="004749AE">
        <w:rPr>
          <w:noProof/>
          <w:lang w:val="en-US" w:eastAsia="zh-CN"/>
        </w:rPr>
        <w:t>locationPrivacyIndication</w:t>
      </w:r>
      <w:r>
        <w:rPr>
          <w:noProof/>
        </w:rPr>
        <w:tab/>
      </w:r>
      <w:r>
        <w:rPr>
          <w:noProof/>
        </w:rPr>
        <w:fldChar w:fldCharType="begin" w:fldLock="1"/>
      </w:r>
      <w:r>
        <w:rPr>
          <w:noProof/>
        </w:rPr>
        <w:instrText xml:space="preserve"> PAGEREF _Toc191632153 \h </w:instrText>
      </w:r>
      <w:r>
        <w:rPr>
          <w:noProof/>
        </w:rPr>
      </w:r>
      <w:r>
        <w:rPr>
          <w:noProof/>
        </w:rPr>
        <w:fldChar w:fldCharType="separate"/>
      </w:r>
      <w:r>
        <w:rPr>
          <w:noProof/>
        </w:rPr>
        <w:t>55</w:t>
      </w:r>
      <w:r>
        <w:rPr>
          <w:noProof/>
        </w:rPr>
        <w:fldChar w:fldCharType="end"/>
      </w:r>
    </w:p>
    <w:p w14:paraId="4FAF5D30" w14:textId="3AE0958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85</w:t>
      </w:r>
      <w:r>
        <w:rPr>
          <w:rFonts w:asciiTheme="minorHAnsi" w:eastAsiaTheme="minorEastAsia" w:hAnsiTheme="minorHAnsi" w:cstheme="minorBidi"/>
          <w:noProof/>
          <w:kern w:val="2"/>
          <w:sz w:val="24"/>
          <w:szCs w:val="24"/>
          <w:lang w:eastAsia="en-GB"/>
          <w14:ligatures w14:val="standardContextual"/>
        </w:rPr>
        <w:tab/>
      </w:r>
      <w:r w:rsidRPr="004749AE">
        <w:rPr>
          <w:noProof/>
          <w:lang w:val="en-US" w:eastAsia="zh-CN"/>
        </w:rPr>
        <w:t>validTimePeriod</w:t>
      </w:r>
      <w:r>
        <w:rPr>
          <w:noProof/>
        </w:rPr>
        <w:tab/>
      </w:r>
      <w:r>
        <w:rPr>
          <w:noProof/>
        </w:rPr>
        <w:fldChar w:fldCharType="begin" w:fldLock="1"/>
      </w:r>
      <w:r>
        <w:rPr>
          <w:noProof/>
        </w:rPr>
        <w:instrText xml:space="preserve"> PAGEREF _Toc191632154 \h </w:instrText>
      </w:r>
      <w:r>
        <w:rPr>
          <w:noProof/>
        </w:rPr>
      </w:r>
      <w:r>
        <w:rPr>
          <w:noProof/>
        </w:rPr>
        <w:fldChar w:fldCharType="separate"/>
      </w:r>
      <w:r>
        <w:rPr>
          <w:noProof/>
        </w:rPr>
        <w:t>55</w:t>
      </w:r>
      <w:r>
        <w:rPr>
          <w:noProof/>
        </w:rPr>
        <w:fldChar w:fldCharType="end"/>
      </w:r>
    </w:p>
    <w:p w14:paraId="1596C7D7" w14:textId="36F76B2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86</w:t>
      </w:r>
      <w:r>
        <w:rPr>
          <w:rFonts w:asciiTheme="minorHAnsi" w:eastAsiaTheme="minorEastAsia" w:hAnsiTheme="minorHAnsi" w:cstheme="minorBidi"/>
          <w:noProof/>
          <w:kern w:val="2"/>
          <w:sz w:val="24"/>
          <w:szCs w:val="24"/>
          <w:lang w:eastAsia="en-GB"/>
          <w14:ligatures w14:val="standardContextual"/>
        </w:rPr>
        <w:tab/>
      </w:r>
      <w:r>
        <w:rPr>
          <w:noProof/>
          <w:lang w:eastAsia="zh-CN"/>
        </w:rPr>
        <w:t>endTime</w:t>
      </w:r>
      <w:r>
        <w:rPr>
          <w:noProof/>
        </w:rPr>
        <w:tab/>
      </w:r>
      <w:r>
        <w:rPr>
          <w:noProof/>
        </w:rPr>
        <w:fldChar w:fldCharType="begin" w:fldLock="1"/>
      </w:r>
      <w:r>
        <w:rPr>
          <w:noProof/>
        </w:rPr>
        <w:instrText xml:space="preserve"> PAGEREF _Toc191632155 \h </w:instrText>
      </w:r>
      <w:r>
        <w:rPr>
          <w:noProof/>
        </w:rPr>
      </w:r>
      <w:r>
        <w:rPr>
          <w:noProof/>
        </w:rPr>
        <w:fldChar w:fldCharType="separate"/>
      </w:r>
      <w:r>
        <w:rPr>
          <w:noProof/>
        </w:rPr>
        <w:t>55</w:t>
      </w:r>
      <w:r>
        <w:rPr>
          <w:noProof/>
        </w:rPr>
        <w:fldChar w:fldCharType="end"/>
      </w:r>
    </w:p>
    <w:p w14:paraId="547D4EEF" w14:textId="52FCE9B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rFonts w:eastAsia="DengXian"/>
          <w:noProof/>
        </w:rPr>
        <w:t>4.4.3.86</w:t>
      </w:r>
      <w:r>
        <w:rPr>
          <w:rFonts w:asciiTheme="minorHAnsi" w:eastAsiaTheme="minorEastAsia" w:hAnsiTheme="minorHAnsi" w:cstheme="minorBidi"/>
          <w:noProof/>
          <w:kern w:val="2"/>
          <w:sz w:val="24"/>
          <w:szCs w:val="24"/>
          <w:lang w:eastAsia="en-GB"/>
          <w14:ligatures w14:val="standardContextual"/>
        </w:rPr>
        <w:tab/>
      </w:r>
      <w:r w:rsidRPr="004749AE">
        <w:rPr>
          <w:rFonts w:eastAsia="DengXian"/>
          <w:noProof/>
        </w:rPr>
        <w:t>timestampOfLocationEstimate</w:t>
      </w:r>
      <w:r>
        <w:rPr>
          <w:noProof/>
        </w:rPr>
        <w:tab/>
      </w:r>
      <w:r>
        <w:rPr>
          <w:noProof/>
        </w:rPr>
        <w:fldChar w:fldCharType="begin" w:fldLock="1"/>
      </w:r>
      <w:r>
        <w:rPr>
          <w:noProof/>
        </w:rPr>
        <w:instrText xml:space="preserve"> PAGEREF _Toc191632156 \h </w:instrText>
      </w:r>
      <w:r>
        <w:rPr>
          <w:noProof/>
        </w:rPr>
      </w:r>
      <w:r>
        <w:rPr>
          <w:noProof/>
        </w:rPr>
        <w:fldChar w:fldCharType="separate"/>
      </w:r>
      <w:r>
        <w:rPr>
          <w:noProof/>
        </w:rPr>
        <w:t>55</w:t>
      </w:r>
      <w:r>
        <w:rPr>
          <w:noProof/>
        </w:rPr>
        <w:fldChar w:fldCharType="end"/>
      </w:r>
    </w:p>
    <w:p w14:paraId="6649F9C5" w14:textId="4AFF9F0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lang w:eastAsia="zh-CN"/>
        </w:rPr>
        <w:t>eventReportAllowedArea</w:t>
      </w:r>
      <w:r>
        <w:rPr>
          <w:noProof/>
        </w:rPr>
        <w:tab/>
      </w:r>
      <w:r>
        <w:rPr>
          <w:noProof/>
        </w:rPr>
        <w:fldChar w:fldCharType="begin" w:fldLock="1"/>
      </w:r>
      <w:r>
        <w:rPr>
          <w:noProof/>
        </w:rPr>
        <w:instrText xml:space="preserve"> PAGEREF _Toc191632157 \h </w:instrText>
      </w:r>
      <w:r>
        <w:rPr>
          <w:noProof/>
        </w:rPr>
      </w:r>
      <w:r>
        <w:rPr>
          <w:noProof/>
        </w:rPr>
        <w:fldChar w:fldCharType="separate"/>
      </w:r>
      <w:r>
        <w:rPr>
          <w:noProof/>
        </w:rPr>
        <w:t>55</w:t>
      </w:r>
      <w:r>
        <w:rPr>
          <w:noProof/>
        </w:rPr>
        <w:fldChar w:fldCharType="end"/>
      </w:r>
    </w:p>
    <w:p w14:paraId="3EFFD754" w14:textId="41B276A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89</w:t>
      </w:r>
      <w:r>
        <w:rPr>
          <w:rFonts w:asciiTheme="minorHAnsi" w:eastAsiaTheme="minorEastAsia" w:hAnsiTheme="minorHAnsi" w:cstheme="minorBidi"/>
          <w:noProof/>
          <w:kern w:val="2"/>
          <w:sz w:val="24"/>
          <w:szCs w:val="24"/>
          <w:lang w:eastAsia="en-GB"/>
          <w14:ligatures w14:val="standardContextual"/>
        </w:rPr>
        <w:tab/>
      </w:r>
      <w:r>
        <w:rPr>
          <w:noProof/>
        </w:rPr>
        <w:t>eventReportExpectedArea</w:t>
      </w:r>
      <w:r>
        <w:rPr>
          <w:noProof/>
        </w:rPr>
        <w:tab/>
      </w:r>
      <w:r>
        <w:rPr>
          <w:noProof/>
        </w:rPr>
        <w:fldChar w:fldCharType="begin" w:fldLock="1"/>
      </w:r>
      <w:r>
        <w:rPr>
          <w:noProof/>
        </w:rPr>
        <w:instrText xml:space="preserve"> PAGEREF _Toc191632158 \h </w:instrText>
      </w:r>
      <w:r>
        <w:rPr>
          <w:noProof/>
        </w:rPr>
      </w:r>
      <w:r>
        <w:rPr>
          <w:noProof/>
        </w:rPr>
        <w:fldChar w:fldCharType="separate"/>
      </w:r>
      <w:r>
        <w:rPr>
          <w:noProof/>
        </w:rPr>
        <w:t>55</w:t>
      </w:r>
      <w:r>
        <w:rPr>
          <w:noProof/>
        </w:rPr>
        <w:fldChar w:fldCharType="end"/>
      </w:r>
    </w:p>
    <w:p w14:paraId="77F48668" w14:textId="7D10CFC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90</w:t>
      </w:r>
      <w:r>
        <w:rPr>
          <w:rFonts w:asciiTheme="minorHAnsi" w:eastAsiaTheme="minorEastAsia" w:hAnsiTheme="minorHAnsi" w:cstheme="minorBidi"/>
          <w:noProof/>
          <w:kern w:val="2"/>
          <w:sz w:val="24"/>
          <w:szCs w:val="24"/>
          <w:lang w:eastAsia="en-GB"/>
          <w14:ligatures w14:val="standardContextual"/>
        </w:rPr>
        <w:tab/>
      </w:r>
      <w:r w:rsidRPr="004749AE">
        <w:rPr>
          <w:rFonts w:eastAsia="SimSun"/>
          <w:bCs/>
          <w:noProof/>
        </w:rPr>
        <w:t>associationType</w:t>
      </w:r>
      <w:r>
        <w:rPr>
          <w:noProof/>
        </w:rPr>
        <w:tab/>
      </w:r>
      <w:r>
        <w:rPr>
          <w:noProof/>
        </w:rPr>
        <w:fldChar w:fldCharType="begin" w:fldLock="1"/>
      </w:r>
      <w:r>
        <w:rPr>
          <w:noProof/>
        </w:rPr>
        <w:instrText xml:space="preserve"> PAGEREF _Toc191632159 \h </w:instrText>
      </w:r>
      <w:r>
        <w:rPr>
          <w:noProof/>
        </w:rPr>
      </w:r>
      <w:r>
        <w:rPr>
          <w:noProof/>
        </w:rPr>
        <w:fldChar w:fldCharType="separate"/>
      </w:r>
      <w:r>
        <w:rPr>
          <w:noProof/>
        </w:rPr>
        <w:t>55</w:t>
      </w:r>
      <w:r>
        <w:rPr>
          <w:noProof/>
        </w:rPr>
        <w:fldChar w:fldCharType="end"/>
      </w:r>
    </w:p>
    <w:p w14:paraId="7AD53C43" w14:textId="1623B9C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positioningCapabilities</w:t>
      </w:r>
      <w:r>
        <w:rPr>
          <w:noProof/>
        </w:rPr>
        <w:tab/>
      </w:r>
      <w:r>
        <w:rPr>
          <w:noProof/>
        </w:rPr>
        <w:fldChar w:fldCharType="begin" w:fldLock="1"/>
      </w:r>
      <w:r>
        <w:rPr>
          <w:noProof/>
        </w:rPr>
        <w:instrText xml:space="preserve"> PAGEREF _Toc191632160 \h </w:instrText>
      </w:r>
      <w:r>
        <w:rPr>
          <w:noProof/>
        </w:rPr>
      </w:r>
      <w:r>
        <w:rPr>
          <w:noProof/>
        </w:rPr>
        <w:fldChar w:fldCharType="separate"/>
      </w:r>
      <w:r>
        <w:rPr>
          <w:noProof/>
        </w:rPr>
        <w:t>55</w:t>
      </w:r>
      <w:r>
        <w:rPr>
          <w:noProof/>
        </w:rPr>
        <w:fldChar w:fldCharType="end"/>
      </w:r>
    </w:p>
    <w:p w14:paraId="6175D98A" w14:textId="1173DCA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rPr>
        <w:t>locationOfPru</w:t>
      </w:r>
      <w:r>
        <w:rPr>
          <w:noProof/>
        </w:rPr>
        <w:tab/>
      </w:r>
      <w:r>
        <w:rPr>
          <w:noProof/>
        </w:rPr>
        <w:fldChar w:fldCharType="begin" w:fldLock="1"/>
      </w:r>
      <w:r>
        <w:rPr>
          <w:noProof/>
        </w:rPr>
        <w:instrText xml:space="preserve"> PAGEREF _Toc191632161 \h </w:instrText>
      </w:r>
      <w:r>
        <w:rPr>
          <w:noProof/>
        </w:rPr>
      </w:r>
      <w:r>
        <w:rPr>
          <w:noProof/>
        </w:rPr>
        <w:fldChar w:fldCharType="separate"/>
      </w:r>
      <w:r>
        <w:rPr>
          <w:noProof/>
        </w:rPr>
        <w:t>55</w:t>
      </w:r>
      <w:r>
        <w:rPr>
          <w:noProof/>
        </w:rPr>
        <w:fldChar w:fldCharType="end"/>
      </w:r>
    </w:p>
    <w:p w14:paraId="01275F13" w14:textId="277E8E6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93</w:t>
      </w:r>
      <w:r>
        <w:rPr>
          <w:rFonts w:asciiTheme="minorHAnsi" w:eastAsiaTheme="minorEastAsia" w:hAnsiTheme="minorHAnsi" w:cstheme="minorBidi"/>
          <w:noProof/>
          <w:kern w:val="2"/>
          <w:sz w:val="24"/>
          <w:szCs w:val="24"/>
          <w:lang w:eastAsia="en-GB"/>
          <w14:ligatures w14:val="standardContextual"/>
        </w:rPr>
        <w:tab/>
      </w:r>
      <w:r w:rsidRPr="004749AE">
        <w:rPr>
          <w:noProof/>
          <w:lang w:val="en-US" w:eastAsia="zh-CN"/>
        </w:rPr>
        <w:t>periodicUpdateTimer</w:t>
      </w:r>
      <w:r>
        <w:rPr>
          <w:noProof/>
        </w:rPr>
        <w:tab/>
      </w:r>
      <w:r>
        <w:rPr>
          <w:noProof/>
        </w:rPr>
        <w:fldChar w:fldCharType="begin" w:fldLock="1"/>
      </w:r>
      <w:r>
        <w:rPr>
          <w:noProof/>
        </w:rPr>
        <w:instrText xml:space="preserve"> PAGEREF _Toc191632162 \h </w:instrText>
      </w:r>
      <w:r>
        <w:rPr>
          <w:noProof/>
        </w:rPr>
      </w:r>
      <w:r>
        <w:rPr>
          <w:noProof/>
        </w:rPr>
        <w:fldChar w:fldCharType="separate"/>
      </w:r>
      <w:r>
        <w:rPr>
          <w:noProof/>
        </w:rPr>
        <w:t>56</w:t>
      </w:r>
      <w:r>
        <w:rPr>
          <w:noProof/>
        </w:rPr>
        <w:fldChar w:fldCharType="end"/>
      </w:r>
    </w:p>
    <w:p w14:paraId="5E770A82" w14:textId="79EBB7A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updateTrigger</w:t>
      </w:r>
      <w:r>
        <w:rPr>
          <w:noProof/>
        </w:rPr>
        <w:tab/>
      </w:r>
      <w:r>
        <w:rPr>
          <w:noProof/>
        </w:rPr>
        <w:fldChar w:fldCharType="begin" w:fldLock="1"/>
      </w:r>
      <w:r>
        <w:rPr>
          <w:noProof/>
        </w:rPr>
        <w:instrText xml:space="preserve"> PAGEREF _Toc191632163 \h </w:instrText>
      </w:r>
      <w:r>
        <w:rPr>
          <w:noProof/>
        </w:rPr>
      </w:r>
      <w:r>
        <w:rPr>
          <w:noProof/>
        </w:rPr>
        <w:fldChar w:fldCharType="separate"/>
      </w:r>
      <w:r>
        <w:rPr>
          <w:noProof/>
        </w:rPr>
        <w:t>56</w:t>
      </w:r>
      <w:r>
        <w:rPr>
          <w:noProof/>
        </w:rPr>
        <w:fldChar w:fldCharType="end"/>
      </w:r>
    </w:p>
    <w:p w14:paraId="17DAF652" w14:textId="5450192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95</w:t>
      </w:r>
      <w:r>
        <w:rPr>
          <w:rFonts w:asciiTheme="minorHAnsi" w:eastAsiaTheme="minorEastAsia" w:hAnsiTheme="minorHAnsi" w:cstheme="minorBidi"/>
          <w:noProof/>
          <w:kern w:val="2"/>
          <w:sz w:val="24"/>
          <w:szCs w:val="24"/>
          <w:lang w:eastAsia="en-GB"/>
          <w14:ligatures w14:val="standardContextual"/>
        </w:rPr>
        <w:tab/>
      </w:r>
      <w:r>
        <w:rPr>
          <w:noProof/>
        </w:rPr>
        <w:t>ackIndication</w:t>
      </w:r>
      <w:r>
        <w:rPr>
          <w:noProof/>
        </w:rPr>
        <w:tab/>
      </w:r>
      <w:r>
        <w:rPr>
          <w:noProof/>
        </w:rPr>
        <w:fldChar w:fldCharType="begin" w:fldLock="1"/>
      </w:r>
      <w:r>
        <w:rPr>
          <w:noProof/>
        </w:rPr>
        <w:instrText xml:space="preserve"> PAGEREF _Toc191632164 \h </w:instrText>
      </w:r>
      <w:r>
        <w:rPr>
          <w:noProof/>
        </w:rPr>
      </w:r>
      <w:r>
        <w:rPr>
          <w:noProof/>
        </w:rPr>
        <w:fldChar w:fldCharType="separate"/>
      </w:r>
      <w:r>
        <w:rPr>
          <w:noProof/>
        </w:rPr>
        <w:t>56</w:t>
      </w:r>
      <w:r>
        <w:rPr>
          <w:noProof/>
        </w:rPr>
        <w:fldChar w:fldCharType="end"/>
      </w:r>
    </w:p>
    <w:p w14:paraId="4628659B" w14:textId="166F80D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4.4.3.96</w:t>
      </w:r>
      <w:r>
        <w:rPr>
          <w:rFonts w:asciiTheme="minorHAnsi" w:eastAsiaTheme="minorEastAsia" w:hAnsiTheme="minorHAnsi" w:cstheme="minorBidi"/>
          <w:noProof/>
          <w:kern w:val="2"/>
          <w:sz w:val="24"/>
          <w:szCs w:val="24"/>
          <w:lang w:eastAsia="en-GB"/>
          <w14:ligatures w14:val="standardContextual"/>
        </w:rPr>
        <w:tab/>
      </w:r>
      <w:r>
        <w:rPr>
          <w:noProof/>
        </w:rPr>
        <w:t>stateOfPru</w:t>
      </w:r>
      <w:r>
        <w:rPr>
          <w:noProof/>
        </w:rPr>
        <w:tab/>
      </w:r>
      <w:r>
        <w:rPr>
          <w:noProof/>
        </w:rPr>
        <w:fldChar w:fldCharType="begin" w:fldLock="1"/>
      </w:r>
      <w:r>
        <w:rPr>
          <w:noProof/>
        </w:rPr>
        <w:instrText xml:space="preserve"> PAGEREF _Toc191632165 \h </w:instrText>
      </w:r>
      <w:r>
        <w:rPr>
          <w:noProof/>
        </w:rPr>
      </w:r>
      <w:r>
        <w:rPr>
          <w:noProof/>
        </w:rPr>
        <w:fldChar w:fldCharType="separate"/>
      </w:r>
      <w:r>
        <w:rPr>
          <w:noProof/>
        </w:rPr>
        <w:t>56</w:t>
      </w:r>
      <w:r>
        <w:rPr>
          <w:noProof/>
        </w:rPr>
        <w:fldChar w:fldCharType="end"/>
      </w:r>
    </w:p>
    <w:p w14:paraId="16CEBF88" w14:textId="772B274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4.4.3.97</w:t>
      </w:r>
      <w:r>
        <w:rPr>
          <w:rFonts w:asciiTheme="minorHAnsi" w:eastAsiaTheme="minorEastAsia" w:hAnsiTheme="minorHAnsi" w:cstheme="minorBidi"/>
          <w:noProof/>
          <w:kern w:val="2"/>
          <w:sz w:val="24"/>
          <w:szCs w:val="24"/>
          <w:lang w:eastAsia="en-GB"/>
          <w14:ligatures w14:val="standardContextual"/>
        </w:rPr>
        <w:tab/>
      </w:r>
      <w:r>
        <w:rPr>
          <w:noProof/>
        </w:rPr>
        <w:t>reportingInd</w:t>
      </w:r>
      <w:r>
        <w:rPr>
          <w:noProof/>
        </w:rPr>
        <w:tab/>
      </w:r>
      <w:r>
        <w:rPr>
          <w:noProof/>
        </w:rPr>
        <w:fldChar w:fldCharType="begin" w:fldLock="1"/>
      </w:r>
      <w:r>
        <w:rPr>
          <w:noProof/>
        </w:rPr>
        <w:instrText xml:space="preserve"> PAGEREF _Toc191632166 \h </w:instrText>
      </w:r>
      <w:r>
        <w:rPr>
          <w:noProof/>
        </w:rPr>
      </w:r>
      <w:r>
        <w:rPr>
          <w:noProof/>
        </w:rPr>
        <w:fldChar w:fldCharType="separate"/>
      </w:r>
      <w:r>
        <w:rPr>
          <w:noProof/>
        </w:rPr>
        <w:t>56</w:t>
      </w:r>
      <w:r>
        <w:rPr>
          <w:noProof/>
        </w:rPr>
        <w:fldChar w:fldCharType="end"/>
      </w:r>
    </w:p>
    <w:p w14:paraId="14967E2E" w14:textId="16FD07A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4.4.3.98</w:t>
      </w:r>
      <w:r>
        <w:rPr>
          <w:rFonts w:asciiTheme="minorHAnsi" w:eastAsiaTheme="minorEastAsia" w:hAnsiTheme="minorHAnsi" w:cstheme="minorBidi"/>
          <w:noProof/>
          <w:kern w:val="2"/>
          <w:sz w:val="24"/>
          <w:szCs w:val="24"/>
          <w:lang w:eastAsia="en-GB"/>
          <w14:ligatures w14:val="standardContextual"/>
        </w:rPr>
        <w:tab/>
      </w:r>
      <w:r>
        <w:rPr>
          <w:noProof/>
        </w:rPr>
        <w:t>lcs-SLMOLRArg</w:t>
      </w:r>
      <w:r>
        <w:rPr>
          <w:noProof/>
        </w:rPr>
        <w:tab/>
      </w:r>
      <w:r>
        <w:rPr>
          <w:noProof/>
        </w:rPr>
        <w:fldChar w:fldCharType="begin" w:fldLock="1"/>
      </w:r>
      <w:r>
        <w:rPr>
          <w:noProof/>
        </w:rPr>
        <w:instrText xml:space="preserve"> PAGEREF _Toc191632167 \h </w:instrText>
      </w:r>
      <w:r>
        <w:rPr>
          <w:noProof/>
        </w:rPr>
      </w:r>
      <w:r>
        <w:rPr>
          <w:noProof/>
        </w:rPr>
        <w:fldChar w:fldCharType="separate"/>
      </w:r>
      <w:r>
        <w:rPr>
          <w:noProof/>
        </w:rPr>
        <w:t>56</w:t>
      </w:r>
      <w:r>
        <w:rPr>
          <w:noProof/>
        </w:rPr>
        <w:fldChar w:fldCharType="end"/>
      </w:r>
    </w:p>
    <w:p w14:paraId="6C735FE8" w14:textId="3EA4B78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4.4.3.99</w:t>
      </w:r>
      <w:r>
        <w:rPr>
          <w:rFonts w:asciiTheme="minorHAnsi" w:eastAsiaTheme="minorEastAsia" w:hAnsiTheme="minorHAnsi" w:cstheme="minorBidi"/>
          <w:noProof/>
          <w:kern w:val="2"/>
          <w:sz w:val="24"/>
          <w:szCs w:val="24"/>
          <w:lang w:eastAsia="en-GB"/>
          <w14:ligatures w14:val="standardContextual"/>
        </w:rPr>
        <w:tab/>
      </w:r>
      <w:r>
        <w:rPr>
          <w:noProof/>
        </w:rPr>
        <w:t>slmolr-Type</w:t>
      </w:r>
      <w:r>
        <w:rPr>
          <w:noProof/>
        </w:rPr>
        <w:tab/>
      </w:r>
      <w:r>
        <w:rPr>
          <w:noProof/>
        </w:rPr>
        <w:fldChar w:fldCharType="begin" w:fldLock="1"/>
      </w:r>
      <w:r>
        <w:rPr>
          <w:noProof/>
        </w:rPr>
        <w:instrText xml:space="preserve"> PAGEREF _Toc191632168 \h </w:instrText>
      </w:r>
      <w:r>
        <w:rPr>
          <w:noProof/>
        </w:rPr>
      </w:r>
      <w:r>
        <w:rPr>
          <w:noProof/>
        </w:rPr>
        <w:fldChar w:fldCharType="separate"/>
      </w:r>
      <w:r>
        <w:rPr>
          <w:noProof/>
        </w:rPr>
        <w:t>56</w:t>
      </w:r>
      <w:r>
        <w:rPr>
          <w:noProof/>
        </w:rPr>
        <w:fldChar w:fldCharType="end"/>
      </w:r>
    </w:p>
    <w:p w14:paraId="21334623" w14:textId="6D9FBFC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4.4.3.100</w:t>
      </w:r>
      <w:r>
        <w:rPr>
          <w:rFonts w:asciiTheme="minorHAnsi" w:eastAsiaTheme="minorEastAsia" w:hAnsiTheme="minorHAnsi" w:cstheme="minorBidi"/>
          <w:noProof/>
          <w:kern w:val="2"/>
          <w:sz w:val="24"/>
          <w:szCs w:val="24"/>
          <w:lang w:eastAsia="en-GB"/>
          <w14:ligatures w14:val="standardContextual"/>
        </w:rPr>
        <w:tab/>
      </w:r>
      <w:r>
        <w:rPr>
          <w:noProof/>
        </w:rPr>
        <w:t>calculationAssistIndicator</w:t>
      </w:r>
      <w:r>
        <w:rPr>
          <w:noProof/>
        </w:rPr>
        <w:tab/>
      </w:r>
      <w:r>
        <w:rPr>
          <w:noProof/>
        </w:rPr>
        <w:fldChar w:fldCharType="begin" w:fldLock="1"/>
      </w:r>
      <w:r>
        <w:rPr>
          <w:noProof/>
        </w:rPr>
        <w:instrText xml:space="preserve"> PAGEREF _Toc191632169 \h </w:instrText>
      </w:r>
      <w:r>
        <w:rPr>
          <w:noProof/>
        </w:rPr>
      </w:r>
      <w:r>
        <w:rPr>
          <w:noProof/>
        </w:rPr>
        <w:fldChar w:fldCharType="separate"/>
      </w:r>
      <w:r>
        <w:rPr>
          <w:noProof/>
        </w:rPr>
        <w:t>56</w:t>
      </w:r>
      <w:r>
        <w:rPr>
          <w:noProof/>
        </w:rPr>
        <w:fldChar w:fldCharType="end"/>
      </w:r>
    </w:p>
    <w:p w14:paraId="4716741F" w14:textId="7CAB65B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4.4.3.101</w:t>
      </w:r>
      <w:r>
        <w:rPr>
          <w:rFonts w:asciiTheme="minorHAnsi" w:eastAsiaTheme="minorEastAsia" w:hAnsiTheme="minorHAnsi" w:cstheme="minorBidi"/>
          <w:noProof/>
          <w:kern w:val="2"/>
          <w:sz w:val="24"/>
          <w:szCs w:val="24"/>
          <w:lang w:eastAsia="en-GB"/>
          <w14:ligatures w14:val="standardContextual"/>
        </w:rPr>
        <w:tab/>
      </w:r>
      <w:r>
        <w:rPr>
          <w:noProof/>
        </w:rPr>
        <w:t>preferredRangingResult</w:t>
      </w:r>
      <w:r>
        <w:rPr>
          <w:noProof/>
        </w:rPr>
        <w:tab/>
      </w:r>
      <w:r>
        <w:rPr>
          <w:noProof/>
        </w:rPr>
        <w:fldChar w:fldCharType="begin" w:fldLock="1"/>
      </w:r>
      <w:r>
        <w:rPr>
          <w:noProof/>
        </w:rPr>
        <w:instrText xml:space="preserve"> PAGEREF _Toc191632170 \h </w:instrText>
      </w:r>
      <w:r>
        <w:rPr>
          <w:noProof/>
        </w:rPr>
      </w:r>
      <w:r>
        <w:rPr>
          <w:noProof/>
        </w:rPr>
        <w:fldChar w:fldCharType="separate"/>
      </w:r>
      <w:r>
        <w:rPr>
          <w:noProof/>
        </w:rPr>
        <w:t>56</w:t>
      </w:r>
      <w:r>
        <w:rPr>
          <w:noProof/>
        </w:rPr>
        <w:fldChar w:fldCharType="end"/>
      </w:r>
    </w:p>
    <w:p w14:paraId="4371A712" w14:textId="2B254B3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4.4.3.102</w:t>
      </w:r>
      <w:r>
        <w:rPr>
          <w:rFonts w:asciiTheme="minorHAnsi" w:eastAsiaTheme="minorEastAsia" w:hAnsiTheme="minorHAnsi" w:cstheme="minorBidi"/>
          <w:noProof/>
          <w:kern w:val="2"/>
          <w:sz w:val="24"/>
          <w:szCs w:val="24"/>
          <w:lang w:eastAsia="en-GB"/>
          <w14:ligatures w14:val="standardContextual"/>
        </w:rPr>
        <w:tab/>
      </w:r>
      <w:r>
        <w:rPr>
          <w:noProof/>
          <w:lang w:eastAsia="zh-CN"/>
        </w:rPr>
        <w:t>relatedUEInfo</w:t>
      </w:r>
      <w:r>
        <w:rPr>
          <w:noProof/>
        </w:rPr>
        <w:tab/>
      </w:r>
      <w:r>
        <w:rPr>
          <w:noProof/>
        </w:rPr>
        <w:fldChar w:fldCharType="begin" w:fldLock="1"/>
      </w:r>
      <w:r>
        <w:rPr>
          <w:noProof/>
        </w:rPr>
        <w:instrText xml:space="preserve"> PAGEREF _Toc191632171 \h </w:instrText>
      </w:r>
      <w:r>
        <w:rPr>
          <w:noProof/>
        </w:rPr>
      </w:r>
      <w:r>
        <w:rPr>
          <w:noProof/>
        </w:rPr>
        <w:fldChar w:fldCharType="separate"/>
      </w:r>
      <w:r>
        <w:rPr>
          <w:noProof/>
        </w:rPr>
        <w:t>56</w:t>
      </w:r>
      <w:r>
        <w:rPr>
          <w:noProof/>
        </w:rPr>
        <w:fldChar w:fldCharType="end"/>
      </w:r>
    </w:p>
    <w:p w14:paraId="7A234742" w14:textId="35EAEE0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4.4.3.103</w:t>
      </w:r>
      <w:r>
        <w:rPr>
          <w:rFonts w:asciiTheme="minorHAnsi" w:eastAsiaTheme="minorEastAsia" w:hAnsiTheme="minorHAnsi" w:cstheme="minorBidi"/>
          <w:noProof/>
          <w:kern w:val="2"/>
          <w:sz w:val="24"/>
          <w:szCs w:val="24"/>
          <w:lang w:eastAsia="en-GB"/>
          <w14:ligatures w14:val="standardContextual"/>
        </w:rPr>
        <w:tab/>
      </w:r>
      <w:r>
        <w:rPr>
          <w:noProof/>
        </w:rPr>
        <w:t>maxRelatedUE</w:t>
      </w:r>
      <w:r>
        <w:rPr>
          <w:noProof/>
        </w:rPr>
        <w:tab/>
      </w:r>
      <w:r>
        <w:rPr>
          <w:noProof/>
        </w:rPr>
        <w:fldChar w:fldCharType="begin" w:fldLock="1"/>
      </w:r>
      <w:r>
        <w:rPr>
          <w:noProof/>
        </w:rPr>
        <w:instrText xml:space="preserve"> PAGEREF _Toc191632172 \h </w:instrText>
      </w:r>
      <w:r>
        <w:rPr>
          <w:noProof/>
        </w:rPr>
      </w:r>
      <w:r>
        <w:rPr>
          <w:noProof/>
        </w:rPr>
        <w:fldChar w:fldCharType="separate"/>
      </w:r>
      <w:r>
        <w:rPr>
          <w:noProof/>
        </w:rPr>
        <w:t>56</w:t>
      </w:r>
      <w:r>
        <w:rPr>
          <w:noProof/>
        </w:rPr>
        <w:fldChar w:fldCharType="end"/>
      </w:r>
    </w:p>
    <w:p w14:paraId="3671BA7E" w14:textId="1049F21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4.4.3.104</w:t>
      </w:r>
      <w:r>
        <w:rPr>
          <w:rFonts w:asciiTheme="minorHAnsi" w:eastAsiaTheme="minorEastAsia" w:hAnsiTheme="minorHAnsi" w:cstheme="minorBidi"/>
          <w:noProof/>
          <w:kern w:val="2"/>
          <w:sz w:val="24"/>
          <w:szCs w:val="24"/>
          <w:lang w:eastAsia="en-GB"/>
          <w14:ligatures w14:val="standardContextual"/>
        </w:rPr>
        <w:tab/>
      </w:r>
      <w:r>
        <w:rPr>
          <w:noProof/>
        </w:rPr>
        <w:t>rangingUEInfo</w:t>
      </w:r>
      <w:r>
        <w:rPr>
          <w:noProof/>
        </w:rPr>
        <w:tab/>
      </w:r>
      <w:r>
        <w:rPr>
          <w:noProof/>
        </w:rPr>
        <w:fldChar w:fldCharType="begin" w:fldLock="1"/>
      </w:r>
      <w:r>
        <w:rPr>
          <w:noProof/>
        </w:rPr>
        <w:instrText xml:space="preserve"> PAGEREF _Toc191632173 \h </w:instrText>
      </w:r>
      <w:r>
        <w:rPr>
          <w:noProof/>
        </w:rPr>
      </w:r>
      <w:r>
        <w:rPr>
          <w:noProof/>
        </w:rPr>
        <w:fldChar w:fldCharType="separate"/>
      </w:r>
      <w:r>
        <w:rPr>
          <w:noProof/>
        </w:rPr>
        <w:t>56</w:t>
      </w:r>
      <w:r>
        <w:rPr>
          <w:noProof/>
        </w:rPr>
        <w:fldChar w:fldCharType="end"/>
      </w:r>
    </w:p>
    <w:p w14:paraId="440C5601" w14:textId="4EFE8A5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4.4.3.105</w:t>
      </w:r>
      <w:r>
        <w:rPr>
          <w:rFonts w:asciiTheme="minorHAnsi" w:eastAsiaTheme="minorEastAsia" w:hAnsiTheme="minorHAnsi" w:cstheme="minorBidi"/>
          <w:noProof/>
          <w:kern w:val="2"/>
          <w:sz w:val="24"/>
          <w:szCs w:val="24"/>
          <w:lang w:eastAsia="en-GB"/>
          <w14:ligatures w14:val="standardContextual"/>
        </w:rPr>
        <w:tab/>
      </w:r>
      <w:r>
        <w:rPr>
          <w:noProof/>
        </w:rPr>
        <w:t>rangingR</w:t>
      </w:r>
      <w:r>
        <w:rPr>
          <w:noProof/>
          <w:lang w:eastAsia="zh-CN"/>
        </w:rPr>
        <w:t>ole</w:t>
      </w:r>
      <w:r>
        <w:rPr>
          <w:noProof/>
        </w:rPr>
        <w:tab/>
      </w:r>
      <w:r>
        <w:rPr>
          <w:noProof/>
        </w:rPr>
        <w:fldChar w:fldCharType="begin" w:fldLock="1"/>
      </w:r>
      <w:r>
        <w:rPr>
          <w:noProof/>
        </w:rPr>
        <w:instrText xml:space="preserve"> PAGEREF _Toc191632174 \h </w:instrText>
      </w:r>
      <w:r>
        <w:rPr>
          <w:noProof/>
        </w:rPr>
      </w:r>
      <w:r>
        <w:rPr>
          <w:noProof/>
        </w:rPr>
        <w:fldChar w:fldCharType="separate"/>
      </w:r>
      <w:r>
        <w:rPr>
          <w:noProof/>
        </w:rPr>
        <w:t>56</w:t>
      </w:r>
      <w:r>
        <w:rPr>
          <w:noProof/>
        </w:rPr>
        <w:fldChar w:fldCharType="end"/>
      </w:r>
    </w:p>
    <w:p w14:paraId="284C4339" w14:textId="1344074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4.4.3.106</w:t>
      </w:r>
      <w:r>
        <w:rPr>
          <w:rFonts w:asciiTheme="minorHAnsi" w:eastAsiaTheme="minorEastAsia" w:hAnsiTheme="minorHAnsi" w:cstheme="minorBidi"/>
          <w:noProof/>
          <w:kern w:val="2"/>
          <w:sz w:val="24"/>
          <w:szCs w:val="24"/>
          <w:lang w:eastAsia="en-GB"/>
          <w14:ligatures w14:val="standardContextual"/>
        </w:rPr>
        <w:tab/>
      </w:r>
      <w:r>
        <w:rPr>
          <w:noProof/>
        </w:rPr>
        <w:t>lcs-SLMOLRRes</w:t>
      </w:r>
      <w:r>
        <w:rPr>
          <w:noProof/>
        </w:rPr>
        <w:tab/>
      </w:r>
      <w:r>
        <w:rPr>
          <w:noProof/>
        </w:rPr>
        <w:fldChar w:fldCharType="begin" w:fldLock="1"/>
      </w:r>
      <w:r>
        <w:rPr>
          <w:noProof/>
        </w:rPr>
        <w:instrText xml:space="preserve"> PAGEREF _Toc191632175 \h </w:instrText>
      </w:r>
      <w:r>
        <w:rPr>
          <w:noProof/>
        </w:rPr>
      </w:r>
      <w:r>
        <w:rPr>
          <w:noProof/>
        </w:rPr>
        <w:fldChar w:fldCharType="separate"/>
      </w:r>
      <w:r>
        <w:rPr>
          <w:noProof/>
        </w:rPr>
        <w:t>57</w:t>
      </w:r>
      <w:r>
        <w:rPr>
          <w:noProof/>
        </w:rPr>
        <w:fldChar w:fldCharType="end"/>
      </w:r>
    </w:p>
    <w:p w14:paraId="10BBB9E7" w14:textId="082279F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4.4.3.108</w:t>
      </w:r>
      <w:r>
        <w:rPr>
          <w:rFonts w:asciiTheme="minorHAnsi" w:eastAsiaTheme="minorEastAsia" w:hAnsiTheme="minorHAnsi" w:cstheme="minorBidi"/>
          <w:noProof/>
          <w:kern w:val="2"/>
          <w:sz w:val="24"/>
          <w:szCs w:val="24"/>
          <w:lang w:eastAsia="en-GB"/>
          <w14:ligatures w14:val="standardContextual"/>
        </w:rPr>
        <w:tab/>
      </w:r>
      <w:r>
        <w:rPr>
          <w:noProof/>
          <w:lang w:eastAsia="zh-CN"/>
        </w:rPr>
        <w:t>userPlaneEventReportStat</w:t>
      </w:r>
      <w:r>
        <w:rPr>
          <w:noProof/>
        </w:rPr>
        <w:tab/>
      </w:r>
      <w:r>
        <w:rPr>
          <w:noProof/>
        </w:rPr>
        <w:fldChar w:fldCharType="begin" w:fldLock="1"/>
      </w:r>
      <w:r>
        <w:rPr>
          <w:noProof/>
        </w:rPr>
        <w:instrText xml:space="preserve"> PAGEREF _Toc191632176 \h </w:instrText>
      </w:r>
      <w:r>
        <w:rPr>
          <w:noProof/>
        </w:rPr>
      </w:r>
      <w:r>
        <w:rPr>
          <w:noProof/>
        </w:rPr>
        <w:fldChar w:fldCharType="separate"/>
      </w:r>
      <w:r>
        <w:rPr>
          <w:noProof/>
        </w:rPr>
        <w:t>57</w:t>
      </w:r>
      <w:r>
        <w:rPr>
          <w:noProof/>
        </w:rPr>
        <w:fldChar w:fldCharType="end"/>
      </w:r>
    </w:p>
    <w:p w14:paraId="0CD77E61" w14:textId="29A84C0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4.4.3.109</w:t>
      </w:r>
      <w:r>
        <w:rPr>
          <w:rFonts w:asciiTheme="minorHAnsi" w:eastAsiaTheme="minorEastAsia" w:hAnsiTheme="minorHAnsi" w:cstheme="minorBidi"/>
          <w:noProof/>
          <w:kern w:val="2"/>
          <w:sz w:val="24"/>
          <w:szCs w:val="24"/>
          <w:lang w:eastAsia="en-GB"/>
          <w14:ligatures w14:val="standardContextual"/>
        </w:rPr>
        <w:tab/>
      </w:r>
      <w:r>
        <w:rPr>
          <w:noProof/>
        </w:rPr>
        <w:t>userPlaneReportAFAddr</w:t>
      </w:r>
      <w:r>
        <w:rPr>
          <w:noProof/>
        </w:rPr>
        <w:tab/>
      </w:r>
      <w:r>
        <w:rPr>
          <w:noProof/>
        </w:rPr>
        <w:fldChar w:fldCharType="begin" w:fldLock="1"/>
      </w:r>
      <w:r>
        <w:rPr>
          <w:noProof/>
        </w:rPr>
        <w:instrText xml:space="preserve"> PAGEREF _Toc191632177 \h </w:instrText>
      </w:r>
      <w:r>
        <w:rPr>
          <w:noProof/>
        </w:rPr>
      </w:r>
      <w:r>
        <w:rPr>
          <w:noProof/>
        </w:rPr>
        <w:fldChar w:fldCharType="separate"/>
      </w:r>
      <w:r>
        <w:rPr>
          <w:noProof/>
        </w:rPr>
        <w:t>57</w:t>
      </w:r>
      <w:r>
        <w:rPr>
          <w:noProof/>
        </w:rPr>
        <w:fldChar w:fldCharType="end"/>
      </w:r>
    </w:p>
    <w:p w14:paraId="42181034" w14:textId="59B41BD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4.4.3.110</w:t>
      </w:r>
      <w:r>
        <w:rPr>
          <w:rFonts w:asciiTheme="minorHAnsi" w:eastAsiaTheme="minorEastAsia" w:hAnsiTheme="minorHAnsi" w:cstheme="minorBidi"/>
          <w:noProof/>
          <w:kern w:val="2"/>
          <w:sz w:val="24"/>
          <w:szCs w:val="24"/>
          <w:lang w:eastAsia="en-GB"/>
          <w14:ligatures w14:val="standardContextual"/>
        </w:rPr>
        <w:tab/>
      </w:r>
      <w:r>
        <w:rPr>
          <w:noProof/>
        </w:rPr>
        <w:t>cumulativeReportCriteria</w:t>
      </w:r>
      <w:r>
        <w:rPr>
          <w:noProof/>
        </w:rPr>
        <w:tab/>
      </w:r>
      <w:r>
        <w:rPr>
          <w:noProof/>
        </w:rPr>
        <w:fldChar w:fldCharType="begin" w:fldLock="1"/>
      </w:r>
      <w:r>
        <w:rPr>
          <w:noProof/>
        </w:rPr>
        <w:instrText xml:space="preserve"> PAGEREF _Toc191632178 \h </w:instrText>
      </w:r>
      <w:r>
        <w:rPr>
          <w:noProof/>
        </w:rPr>
      </w:r>
      <w:r>
        <w:rPr>
          <w:noProof/>
        </w:rPr>
        <w:fldChar w:fldCharType="separate"/>
      </w:r>
      <w:r>
        <w:rPr>
          <w:noProof/>
        </w:rPr>
        <w:t>57</w:t>
      </w:r>
      <w:r>
        <w:rPr>
          <w:noProof/>
        </w:rPr>
        <w:fldChar w:fldCharType="end"/>
      </w:r>
    </w:p>
    <w:p w14:paraId="303260E0" w14:textId="1843709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4.4.3.111</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af-Ipv4-Addrs</w:t>
      </w:r>
      <w:r>
        <w:rPr>
          <w:noProof/>
        </w:rPr>
        <w:tab/>
      </w:r>
      <w:r>
        <w:rPr>
          <w:noProof/>
        </w:rPr>
        <w:fldChar w:fldCharType="begin" w:fldLock="1"/>
      </w:r>
      <w:r>
        <w:rPr>
          <w:noProof/>
        </w:rPr>
        <w:instrText xml:space="preserve"> PAGEREF _Toc191632179 \h </w:instrText>
      </w:r>
      <w:r>
        <w:rPr>
          <w:noProof/>
        </w:rPr>
      </w:r>
      <w:r>
        <w:rPr>
          <w:noProof/>
        </w:rPr>
        <w:fldChar w:fldCharType="separate"/>
      </w:r>
      <w:r>
        <w:rPr>
          <w:noProof/>
        </w:rPr>
        <w:t>57</w:t>
      </w:r>
      <w:r>
        <w:rPr>
          <w:noProof/>
        </w:rPr>
        <w:fldChar w:fldCharType="end"/>
      </w:r>
    </w:p>
    <w:p w14:paraId="17BB3DE1" w14:textId="51BDB29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4.4.3.112</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af-Ipv6-Addrs</w:t>
      </w:r>
      <w:r>
        <w:rPr>
          <w:noProof/>
        </w:rPr>
        <w:tab/>
      </w:r>
      <w:r>
        <w:rPr>
          <w:noProof/>
        </w:rPr>
        <w:fldChar w:fldCharType="begin" w:fldLock="1"/>
      </w:r>
      <w:r>
        <w:rPr>
          <w:noProof/>
        </w:rPr>
        <w:instrText xml:space="preserve"> PAGEREF _Toc191632180 \h </w:instrText>
      </w:r>
      <w:r>
        <w:rPr>
          <w:noProof/>
        </w:rPr>
      </w:r>
      <w:r>
        <w:rPr>
          <w:noProof/>
        </w:rPr>
        <w:fldChar w:fldCharType="separate"/>
      </w:r>
      <w:r>
        <w:rPr>
          <w:noProof/>
        </w:rPr>
        <w:t>57</w:t>
      </w:r>
      <w:r>
        <w:rPr>
          <w:noProof/>
        </w:rPr>
        <w:fldChar w:fldCharType="end"/>
      </w:r>
    </w:p>
    <w:p w14:paraId="0541A5AD" w14:textId="1C36BE5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4.4.3.113</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af-Fqdn</w:t>
      </w:r>
      <w:r>
        <w:rPr>
          <w:noProof/>
        </w:rPr>
        <w:tab/>
      </w:r>
      <w:r>
        <w:rPr>
          <w:noProof/>
        </w:rPr>
        <w:fldChar w:fldCharType="begin" w:fldLock="1"/>
      </w:r>
      <w:r>
        <w:rPr>
          <w:noProof/>
        </w:rPr>
        <w:instrText xml:space="preserve"> PAGEREF _Toc191632181 \h </w:instrText>
      </w:r>
      <w:r>
        <w:rPr>
          <w:noProof/>
        </w:rPr>
      </w:r>
      <w:r>
        <w:rPr>
          <w:noProof/>
        </w:rPr>
        <w:fldChar w:fldCharType="separate"/>
      </w:r>
      <w:r>
        <w:rPr>
          <w:noProof/>
        </w:rPr>
        <w:t>57</w:t>
      </w:r>
      <w:r>
        <w:rPr>
          <w:noProof/>
        </w:rPr>
        <w:fldChar w:fldCharType="end"/>
      </w:r>
    </w:p>
    <w:p w14:paraId="427D9585" w14:textId="4C79825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4.4.3.114</w:t>
      </w:r>
      <w:r>
        <w:rPr>
          <w:rFonts w:asciiTheme="minorHAnsi" w:eastAsiaTheme="minorEastAsia" w:hAnsiTheme="minorHAnsi" w:cstheme="minorBidi"/>
          <w:noProof/>
          <w:kern w:val="2"/>
          <w:sz w:val="24"/>
          <w:szCs w:val="24"/>
          <w:lang w:eastAsia="en-GB"/>
          <w14:ligatures w14:val="standardContextual"/>
        </w:rPr>
        <w:tab/>
      </w:r>
      <w:r>
        <w:rPr>
          <w:noProof/>
        </w:rPr>
        <w:t>timerCriteria</w:t>
      </w:r>
      <w:r>
        <w:rPr>
          <w:noProof/>
        </w:rPr>
        <w:tab/>
      </w:r>
      <w:r>
        <w:rPr>
          <w:noProof/>
        </w:rPr>
        <w:fldChar w:fldCharType="begin" w:fldLock="1"/>
      </w:r>
      <w:r>
        <w:rPr>
          <w:noProof/>
        </w:rPr>
        <w:instrText xml:space="preserve"> PAGEREF _Toc191632182 \h </w:instrText>
      </w:r>
      <w:r>
        <w:rPr>
          <w:noProof/>
        </w:rPr>
      </w:r>
      <w:r>
        <w:rPr>
          <w:noProof/>
        </w:rPr>
        <w:fldChar w:fldCharType="separate"/>
      </w:r>
      <w:r>
        <w:rPr>
          <w:noProof/>
        </w:rPr>
        <w:t>57</w:t>
      </w:r>
      <w:r>
        <w:rPr>
          <w:noProof/>
        </w:rPr>
        <w:fldChar w:fldCharType="end"/>
      </w:r>
    </w:p>
    <w:p w14:paraId="66DDE794" w14:textId="759EC45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4.4.3.115</w:t>
      </w:r>
      <w:r>
        <w:rPr>
          <w:rFonts w:asciiTheme="minorHAnsi" w:eastAsiaTheme="minorEastAsia" w:hAnsiTheme="minorHAnsi" w:cstheme="minorBidi"/>
          <w:noProof/>
          <w:kern w:val="2"/>
          <w:sz w:val="24"/>
          <w:szCs w:val="24"/>
          <w:lang w:eastAsia="en-GB"/>
          <w14:ligatures w14:val="standardContextual"/>
        </w:rPr>
        <w:tab/>
      </w:r>
      <w:r>
        <w:rPr>
          <w:noProof/>
        </w:rPr>
        <w:t>counterCriteria</w:t>
      </w:r>
      <w:r>
        <w:rPr>
          <w:noProof/>
        </w:rPr>
        <w:tab/>
      </w:r>
      <w:r>
        <w:rPr>
          <w:noProof/>
        </w:rPr>
        <w:fldChar w:fldCharType="begin" w:fldLock="1"/>
      </w:r>
      <w:r>
        <w:rPr>
          <w:noProof/>
        </w:rPr>
        <w:instrText xml:space="preserve"> PAGEREF _Toc191632183 \h </w:instrText>
      </w:r>
      <w:r>
        <w:rPr>
          <w:noProof/>
        </w:rPr>
      </w:r>
      <w:r>
        <w:rPr>
          <w:noProof/>
        </w:rPr>
        <w:fldChar w:fldCharType="separate"/>
      </w:r>
      <w:r>
        <w:rPr>
          <w:noProof/>
        </w:rPr>
        <w:t>57</w:t>
      </w:r>
      <w:r>
        <w:rPr>
          <w:noProof/>
        </w:rPr>
        <w:fldChar w:fldCharType="end"/>
      </w:r>
    </w:p>
    <w:p w14:paraId="6A0A17EB" w14:textId="74A23E7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eastAsia="zh-CN"/>
        </w:rPr>
        <w:t>4.4.3.116</w:t>
      </w:r>
      <w:r>
        <w:rPr>
          <w:rFonts w:asciiTheme="minorHAnsi" w:eastAsiaTheme="minorEastAsia" w:hAnsiTheme="minorHAnsi" w:cstheme="minorBidi"/>
          <w:noProof/>
          <w:kern w:val="2"/>
          <w:sz w:val="24"/>
          <w:szCs w:val="24"/>
          <w:lang w:eastAsia="en-GB"/>
          <w14:ligatures w14:val="standardContextual"/>
        </w:rPr>
        <w:tab/>
      </w:r>
      <w:r>
        <w:rPr>
          <w:noProof/>
        </w:rPr>
        <w:t>areaUsageInd</w:t>
      </w:r>
      <w:r>
        <w:rPr>
          <w:noProof/>
        </w:rPr>
        <w:tab/>
      </w:r>
      <w:r>
        <w:rPr>
          <w:noProof/>
        </w:rPr>
        <w:fldChar w:fldCharType="begin" w:fldLock="1"/>
      </w:r>
      <w:r>
        <w:rPr>
          <w:noProof/>
        </w:rPr>
        <w:instrText xml:space="preserve"> PAGEREF _Toc191632184 \h </w:instrText>
      </w:r>
      <w:r>
        <w:rPr>
          <w:noProof/>
        </w:rPr>
      </w:r>
      <w:r>
        <w:rPr>
          <w:noProof/>
        </w:rPr>
        <w:fldChar w:fldCharType="separate"/>
      </w:r>
      <w:r>
        <w:rPr>
          <w:noProof/>
        </w:rPr>
        <w:t>57</w:t>
      </w:r>
      <w:r>
        <w:rPr>
          <w:noProof/>
        </w:rPr>
        <w:fldChar w:fldCharType="end"/>
      </w:r>
    </w:p>
    <w:p w14:paraId="20447594" w14:textId="75AED14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4.4.3.117</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absoluteLocation</w:t>
      </w:r>
      <w:r>
        <w:rPr>
          <w:noProof/>
        </w:rPr>
        <w:tab/>
      </w:r>
      <w:r>
        <w:rPr>
          <w:noProof/>
        </w:rPr>
        <w:fldChar w:fldCharType="begin" w:fldLock="1"/>
      </w:r>
      <w:r>
        <w:rPr>
          <w:noProof/>
        </w:rPr>
        <w:instrText xml:space="preserve"> PAGEREF _Toc191632185 \h </w:instrText>
      </w:r>
      <w:r>
        <w:rPr>
          <w:noProof/>
        </w:rPr>
      </w:r>
      <w:r>
        <w:rPr>
          <w:noProof/>
        </w:rPr>
        <w:fldChar w:fldCharType="separate"/>
      </w:r>
      <w:r>
        <w:rPr>
          <w:noProof/>
        </w:rPr>
        <w:t>57</w:t>
      </w:r>
      <w:r>
        <w:rPr>
          <w:noProof/>
        </w:rPr>
        <w:fldChar w:fldCharType="end"/>
      </w:r>
    </w:p>
    <w:p w14:paraId="7D5F751F" w14:textId="1A305FE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4.4.3.118</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absoluteVelocity</w:t>
      </w:r>
      <w:r>
        <w:rPr>
          <w:noProof/>
        </w:rPr>
        <w:tab/>
      </w:r>
      <w:r>
        <w:rPr>
          <w:noProof/>
        </w:rPr>
        <w:fldChar w:fldCharType="begin" w:fldLock="1"/>
      </w:r>
      <w:r>
        <w:rPr>
          <w:noProof/>
        </w:rPr>
        <w:instrText xml:space="preserve"> PAGEREF _Toc191632186 \h </w:instrText>
      </w:r>
      <w:r>
        <w:rPr>
          <w:noProof/>
        </w:rPr>
      </w:r>
      <w:r>
        <w:rPr>
          <w:noProof/>
        </w:rPr>
        <w:fldChar w:fldCharType="separate"/>
      </w:r>
      <w:r>
        <w:rPr>
          <w:noProof/>
        </w:rPr>
        <w:t>57</w:t>
      </w:r>
      <w:r>
        <w:rPr>
          <w:noProof/>
        </w:rPr>
        <w:fldChar w:fldCharType="end"/>
      </w:r>
    </w:p>
    <w:p w14:paraId="521D159B" w14:textId="19C87B4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4.4.3.119</w:t>
      </w:r>
      <w:r>
        <w:rPr>
          <w:rFonts w:asciiTheme="minorHAnsi" w:eastAsiaTheme="minorEastAsia" w:hAnsiTheme="minorHAnsi" w:cstheme="minorBidi"/>
          <w:noProof/>
          <w:kern w:val="2"/>
          <w:sz w:val="24"/>
          <w:szCs w:val="24"/>
          <w:lang w:eastAsia="en-GB"/>
          <w14:ligatures w14:val="standardContextual"/>
        </w:rPr>
        <w:tab/>
      </w:r>
      <w:r>
        <w:rPr>
          <w:noProof/>
        </w:rPr>
        <w:t>relativeResult</w:t>
      </w:r>
      <w:r>
        <w:rPr>
          <w:noProof/>
        </w:rPr>
        <w:tab/>
      </w:r>
      <w:r>
        <w:rPr>
          <w:noProof/>
        </w:rPr>
        <w:fldChar w:fldCharType="begin" w:fldLock="1"/>
      </w:r>
      <w:r>
        <w:rPr>
          <w:noProof/>
        </w:rPr>
        <w:instrText xml:space="preserve"> PAGEREF _Toc191632187 \h </w:instrText>
      </w:r>
      <w:r>
        <w:rPr>
          <w:noProof/>
        </w:rPr>
      </w:r>
      <w:r>
        <w:rPr>
          <w:noProof/>
        </w:rPr>
        <w:fldChar w:fldCharType="separate"/>
      </w:r>
      <w:r>
        <w:rPr>
          <w:noProof/>
        </w:rPr>
        <w:t>58</w:t>
      </w:r>
      <w:r>
        <w:rPr>
          <w:noProof/>
        </w:rPr>
        <w:fldChar w:fldCharType="end"/>
      </w:r>
    </w:p>
    <w:p w14:paraId="40D2B227" w14:textId="1C6B47F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4.4.3.120</w:t>
      </w:r>
      <w:r>
        <w:rPr>
          <w:rFonts w:asciiTheme="minorHAnsi" w:eastAsiaTheme="minorEastAsia" w:hAnsiTheme="minorHAnsi" w:cstheme="minorBidi"/>
          <w:noProof/>
          <w:kern w:val="2"/>
          <w:sz w:val="24"/>
          <w:szCs w:val="24"/>
          <w:lang w:eastAsia="en-GB"/>
          <w14:ligatures w14:val="standardContextual"/>
        </w:rPr>
        <w:tab/>
      </w:r>
      <w:r>
        <w:rPr>
          <w:noProof/>
        </w:rPr>
        <w:t>single</w:t>
      </w:r>
      <w:r>
        <w:rPr>
          <w:noProof/>
          <w:lang w:eastAsia="zh-CN"/>
        </w:rPr>
        <w:t>RelativeResult</w:t>
      </w:r>
      <w:r>
        <w:rPr>
          <w:noProof/>
        </w:rPr>
        <w:tab/>
      </w:r>
      <w:r>
        <w:rPr>
          <w:noProof/>
        </w:rPr>
        <w:fldChar w:fldCharType="begin" w:fldLock="1"/>
      </w:r>
      <w:r>
        <w:rPr>
          <w:noProof/>
        </w:rPr>
        <w:instrText xml:space="preserve"> PAGEREF _Toc191632188 \h </w:instrText>
      </w:r>
      <w:r>
        <w:rPr>
          <w:noProof/>
        </w:rPr>
      </w:r>
      <w:r>
        <w:rPr>
          <w:noProof/>
        </w:rPr>
        <w:fldChar w:fldCharType="separate"/>
      </w:r>
      <w:r>
        <w:rPr>
          <w:noProof/>
        </w:rPr>
        <w:t>58</w:t>
      </w:r>
      <w:r>
        <w:rPr>
          <w:noProof/>
        </w:rPr>
        <w:fldChar w:fldCharType="end"/>
      </w:r>
    </w:p>
    <w:p w14:paraId="6E0949A6" w14:textId="5FBA0DD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relativeLocation</w:t>
      </w:r>
      <w:r>
        <w:rPr>
          <w:noProof/>
        </w:rPr>
        <w:tab/>
      </w:r>
      <w:r>
        <w:rPr>
          <w:noProof/>
        </w:rPr>
        <w:fldChar w:fldCharType="begin" w:fldLock="1"/>
      </w:r>
      <w:r>
        <w:rPr>
          <w:noProof/>
        </w:rPr>
        <w:instrText xml:space="preserve"> PAGEREF _Toc191632189 \h </w:instrText>
      </w:r>
      <w:r>
        <w:rPr>
          <w:noProof/>
        </w:rPr>
      </w:r>
      <w:r>
        <w:rPr>
          <w:noProof/>
        </w:rPr>
        <w:fldChar w:fldCharType="separate"/>
      </w:r>
      <w:r>
        <w:rPr>
          <w:noProof/>
        </w:rPr>
        <w:t>58</w:t>
      </w:r>
      <w:r>
        <w:rPr>
          <w:noProof/>
        </w:rPr>
        <w:fldChar w:fldCharType="end"/>
      </w:r>
    </w:p>
    <w:p w14:paraId="755B4A15" w14:textId="7DEA56B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4.4.3.122</w:t>
      </w:r>
      <w:r>
        <w:rPr>
          <w:rFonts w:asciiTheme="minorHAnsi" w:eastAsiaTheme="minorEastAsia" w:hAnsiTheme="minorHAnsi" w:cstheme="minorBidi"/>
          <w:noProof/>
          <w:kern w:val="2"/>
          <w:sz w:val="24"/>
          <w:szCs w:val="24"/>
          <w:lang w:eastAsia="en-GB"/>
          <w14:ligatures w14:val="standardContextual"/>
        </w:rPr>
        <w:tab/>
      </w:r>
      <w:r>
        <w:rPr>
          <w:noProof/>
          <w:lang w:eastAsia="zh-CN"/>
        </w:rPr>
        <w:t>rang</w:t>
      </w:r>
      <w:r>
        <w:rPr>
          <w:noProof/>
        </w:rPr>
        <w:t>eDirection</w:t>
      </w:r>
      <w:r>
        <w:rPr>
          <w:noProof/>
        </w:rPr>
        <w:tab/>
      </w:r>
      <w:r>
        <w:rPr>
          <w:noProof/>
        </w:rPr>
        <w:fldChar w:fldCharType="begin" w:fldLock="1"/>
      </w:r>
      <w:r>
        <w:rPr>
          <w:noProof/>
        </w:rPr>
        <w:instrText xml:space="preserve"> PAGEREF _Toc191632190 \h </w:instrText>
      </w:r>
      <w:r>
        <w:rPr>
          <w:noProof/>
        </w:rPr>
      </w:r>
      <w:r>
        <w:rPr>
          <w:noProof/>
        </w:rPr>
        <w:fldChar w:fldCharType="separate"/>
      </w:r>
      <w:r>
        <w:rPr>
          <w:noProof/>
        </w:rPr>
        <w:t>58</w:t>
      </w:r>
      <w:r>
        <w:rPr>
          <w:noProof/>
        </w:rPr>
        <w:fldChar w:fldCharType="end"/>
      </w:r>
    </w:p>
    <w:p w14:paraId="4A35ED4E" w14:textId="55EE8D4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4.4.3.123</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relativeVelocity</w:t>
      </w:r>
      <w:r>
        <w:rPr>
          <w:noProof/>
        </w:rPr>
        <w:tab/>
      </w:r>
      <w:r>
        <w:rPr>
          <w:noProof/>
        </w:rPr>
        <w:fldChar w:fldCharType="begin" w:fldLock="1"/>
      </w:r>
      <w:r>
        <w:rPr>
          <w:noProof/>
        </w:rPr>
        <w:instrText xml:space="preserve"> PAGEREF _Toc191632191 \h </w:instrText>
      </w:r>
      <w:r>
        <w:rPr>
          <w:noProof/>
        </w:rPr>
      </w:r>
      <w:r>
        <w:rPr>
          <w:noProof/>
        </w:rPr>
        <w:fldChar w:fldCharType="separate"/>
      </w:r>
      <w:r>
        <w:rPr>
          <w:noProof/>
        </w:rPr>
        <w:t>58</w:t>
      </w:r>
      <w:r>
        <w:rPr>
          <w:noProof/>
        </w:rPr>
        <w:fldChar w:fldCharType="end"/>
      </w:r>
    </w:p>
    <w:p w14:paraId="11DDB5E9" w14:textId="33B4724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4.4.3.124</w:t>
      </w:r>
      <w:r>
        <w:rPr>
          <w:rFonts w:asciiTheme="minorHAnsi" w:eastAsiaTheme="minorEastAsia" w:hAnsiTheme="minorHAnsi" w:cstheme="minorBidi"/>
          <w:noProof/>
          <w:kern w:val="2"/>
          <w:sz w:val="24"/>
          <w:szCs w:val="24"/>
          <w:lang w:eastAsia="en-GB"/>
          <w14:ligatures w14:val="standardContextual"/>
        </w:rPr>
        <w:tab/>
      </w:r>
      <w:r>
        <w:rPr>
          <w:noProof/>
        </w:rPr>
        <w:t>ueOnlyRSLPosAllowed</w:t>
      </w:r>
      <w:r>
        <w:rPr>
          <w:noProof/>
        </w:rPr>
        <w:tab/>
      </w:r>
      <w:r>
        <w:rPr>
          <w:noProof/>
        </w:rPr>
        <w:fldChar w:fldCharType="begin" w:fldLock="1"/>
      </w:r>
      <w:r>
        <w:rPr>
          <w:noProof/>
        </w:rPr>
        <w:instrText xml:space="preserve"> PAGEREF _Toc191632192 \h </w:instrText>
      </w:r>
      <w:r>
        <w:rPr>
          <w:noProof/>
        </w:rPr>
      </w:r>
      <w:r>
        <w:rPr>
          <w:noProof/>
        </w:rPr>
        <w:fldChar w:fldCharType="separate"/>
      </w:r>
      <w:r>
        <w:rPr>
          <w:noProof/>
        </w:rPr>
        <w:t>58</w:t>
      </w:r>
      <w:r>
        <w:rPr>
          <w:noProof/>
        </w:rPr>
        <w:fldChar w:fldCharType="end"/>
      </w:r>
    </w:p>
    <w:p w14:paraId="019866B1" w14:textId="57123EB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4.4.3.125</w:t>
      </w:r>
      <w:r>
        <w:rPr>
          <w:rFonts w:asciiTheme="minorHAnsi" w:eastAsiaTheme="minorEastAsia" w:hAnsiTheme="minorHAnsi" w:cstheme="minorBidi"/>
          <w:noProof/>
          <w:kern w:val="2"/>
          <w:sz w:val="24"/>
          <w:szCs w:val="24"/>
          <w:lang w:eastAsia="en-GB"/>
          <w14:ligatures w14:val="standardContextual"/>
        </w:rPr>
        <w:tab/>
      </w:r>
      <w:r>
        <w:rPr>
          <w:noProof/>
        </w:rPr>
        <w:t>lcs-SLMTLRArg</w:t>
      </w:r>
      <w:r>
        <w:rPr>
          <w:noProof/>
        </w:rPr>
        <w:tab/>
      </w:r>
      <w:r>
        <w:rPr>
          <w:noProof/>
        </w:rPr>
        <w:fldChar w:fldCharType="begin" w:fldLock="1"/>
      </w:r>
      <w:r>
        <w:rPr>
          <w:noProof/>
        </w:rPr>
        <w:instrText xml:space="preserve"> PAGEREF _Toc191632193 \h </w:instrText>
      </w:r>
      <w:r>
        <w:rPr>
          <w:noProof/>
        </w:rPr>
      </w:r>
      <w:r>
        <w:rPr>
          <w:noProof/>
        </w:rPr>
        <w:fldChar w:fldCharType="separate"/>
      </w:r>
      <w:r>
        <w:rPr>
          <w:noProof/>
        </w:rPr>
        <w:t>58</w:t>
      </w:r>
      <w:r>
        <w:rPr>
          <w:noProof/>
        </w:rPr>
        <w:fldChar w:fldCharType="end"/>
      </w:r>
    </w:p>
    <w:p w14:paraId="4EA84CDF" w14:textId="24B07EF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4.4.3.126</w:t>
      </w:r>
      <w:r>
        <w:rPr>
          <w:rFonts w:asciiTheme="minorHAnsi" w:eastAsiaTheme="minorEastAsia" w:hAnsiTheme="minorHAnsi" w:cstheme="minorBidi"/>
          <w:noProof/>
          <w:kern w:val="2"/>
          <w:sz w:val="24"/>
          <w:szCs w:val="24"/>
          <w:lang w:eastAsia="en-GB"/>
          <w14:ligatures w14:val="standardContextual"/>
        </w:rPr>
        <w:tab/>
      </w:r>
      <w:r>
        <w:rPr>
          <w:noProof/>
        </w:rPr>
        <w:t>slmtlr-Type</w:t>
      </w:r>
      <w:r>
        <w:rPr>
          <w:noProof/>
        </w:rPr>
        <w:tab/>
      </w:r>
      <w:r>
        <w:rPr>
          <w:noProof/>
        </w:rPr>
        <w:fldChar w:fldCharType="begin" w:fldLock="1"/>
      </w:r>
      <w:r>
        <w:rPr>
          <w:noProof/>
        </w:rPr>
        <w:instrText xml:space="preserve"> PAGEREF _Toc191632194 \h </w:instrText>
      </w:r>
      <w:r>
        <w:rPr>
          <w:noProof/>
        </w:rPr>
      </w:r>
      <w:r>
        <w:rPr>
          <w:noProof/>
        </w:rPr>
        <w:fldChar w:fldCharType="separate"/>
      </w:r>
      <w:r>
        <w:rPr>
          <w:noProof/>
        </w:rPr>
        <w:t>58</w:t>
      </w:r>
      <w:r>
        <w:rPr>
          <w:noProof/>
        </w:rPr>
        <w:fldChar w:fldCharType="end"/>
      </w:r>
    </w:p>
    <w:p w14:paraId="2999E62C" w14:textId="67FB334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4.4.3.127</w:t>
      </w:r>
      <w:r>
        <w:rPr>
          <w:rFonts w:asciiTheme="minorHAnsi" w:eastAsiaTheme="minorEastAsia" w:hAnsiTheme="minorHAnsi" w:cstheme="minorBidi"/>
          <w:noProof/>
          <w:kern w:val="2"/>
          <w:sz w:val="24"/>
          <w:szCs w:val="24"/>
          <w:lang w:eastAsia="en-GB"/>
          <w14:ligatures w14:val="standardContextual"/>
        </w:rPr>
        <w:tab/>
      </w:r>
      <w:r>
        <w:rPr>
          <w:noProof/>
          <w:lang w:eastAsia="zh-CN"/>
        </w:rPr>
        <w:t>locatedUEselect</w:t>
      </w:r>
      <w:r>
        <w:rPr>
          <w:noProof/>
        </w:rPr>
        <w:tab/>
      </w:r>
      <w:r>
        <w:rPr>
          <w:noProof/>
        </w:rPr>
        <w:fldChar w:fldCharType="begin" w:fldLock="1"/>
      </w:r>
      <w:r>
        <w:rPr>
          <w:noProof/>
        </w:rPr>
        <w:instrText xml:space="preserve"> PAGEREF _Toc191632195 \h </w:instrText>
      </w:r>
      <w:r>
        <w:rPr>
          <w:noProof/>
        </w:rPr>
      </w:r>
      <w:r>
        <w:rPr>
          <w:noProof/>
        </w:rPr>
        <w:fldChar w:fldCharType="separate"/>
      </w:r>
      <w:r>
        <w:rPr>
          <w:noProof/>
        </w:rPr>
        <w:t>58</w:t>
      </w:r>
      <w:r>
        <w:rPr>
          <w:noProof/>
        </w:rPr>
        <w:fldChar w:fldCharType="end"/>
      </w:r>
    </w:p>
    <w:p w14:paraId="101FFF27" w14:textId="7A6AEE2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4.4.3.128</w:t>
      </w:r>
      <w:r>
        <w:rPr>
          <w:rFonts w:asciiTheme="minorHAnsi" w:eastAsiaTheme="minorEastAsia" w:hAnsiTheme="minorHAnsi" w:cstheme="minorBidi"/>
          <w:noProof/>
          <w:kern w:val="2"/>
          <w:sz w:val="24"/>
          <w:szCs w:val="24"/>
          <w:lang w:eastAsia="en-GB"/>
          <w14:ligatures w14:val="standardContextual"/>
        </w:rPr>
        <w:tab/>
      </w:r>
      <w:r>
        <w:rPr>
          <w:noProof/>
          <w:lang w:eastAsia="zh-CN"/>
        </w:rPr>
        <w:t>coordinateID</w:t>
      </w:r>
      <w:r>
        <w:rPr>
          <w:noProof/>
        </w:rPr>
        <w:tab/>
      </w:r>
      <w:r>
        <w:rPr>
          <w:noProof/>
        </w:rPr>
        <w:fldChar w:fldCharType="begin" w:fldLock="1"/>
      </w:r>
      <w:r>
        <w:rPr>
          <w:noProof/>
        </w:rPr>
        <w:instrText xml:space="preserve"> PAGEREF _Toc191632196 \h </w:instrText>
      </w:r>
      <w:r>
        <w:rPr>
          <w:noProof/>
        </w:rPr>
      </w:r>
      <w:r>
        <w:rPr>
          <w:noProof/>
        </w:rPr>
        <w:fldChar w:fldCharType="separate"/>
      </w:r>
      <w:r>
        <w:rPr>
          <w:noProof/>
        </w:rPr>
        <w:t>58</w:t>
      </w:r>
      <w:r>
        <w:rPr>
          <w:noProof/>
        </w:rPr>
        <w:fldChar w:fldCharType="end"/>
      </w:r>
    </w:p>
    <w:p w14:paraId="368C347D" w14:textId="18DE1FB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4.4.3.129</w:t>
      </w:r>
      <w:r>
        <w:rPr>
          <w:rFonts w:asciiTheme="minorHAnsi" w:eastAsiaTheme="minorEastAsia" w:hAnsiTheme="minorHAnsi" w:cstheme="minorBidi"/>
          <w:noProof/>
          <w:kern w:val="2"/>
          <w:sz w:val="24"/>
          <w:szCs w:val="24"/>
          <w:lang w:eastAsia="en-GB"/>
          <w14:ligatures w14:val="standardContextual"/>
        </w:rPr>
        <w:tab/>
      </w:r>
      <w:r>
        <w:rPr>
          <w:noProof/>
        </w:rPr>
        <w:t>lcs-SLMTLRRes</w:t>
      </w:r>
      <w:r>
        <w:rPr>
          <w:noProof/>
        </w:rPr>
        <w:tab/>
      </w:r>
      <w:r>
        <w:rPr>
          <w:noProof/>
        </w:rPr>
        <w:fldChar w:fldCharType="begin" w:fldLock="1"/>
      </w:r>
      <w:r>
        <w:rPr>
          <w:noProof/>
        </w:rPr>
        <w:instrText xml:space="preserve"> PAGEREF _Toc191632197 \h </w:instrText>
      </w:r>
      <w:r>
        <w:rPr>
          <w:noProof/>
        </w:rPr>
      </w:r>
      <w:r>
        <w:rPr>
          <w:noProof/>
        </w:rPr>
        <w:fldChar w:fldCharType="separate"/>
      </w:r>
      <w:r>
        <w:rPr>
          <w:noProof/>
        </w:rPr>
        <w:t>58</w:t>
      </w:r>
      <w:r>
        <w:rPr>
          <w:noProof/>
        </w:rPr>
        <w:fldChar w:fldCharType="end"/>
      </w:r>
    </w:p>
    <w:p w14:paraId="3BC67787" w14:textId="2D1B77B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4.4.3.130</w:t>
      </w:r>
      <w:r>
        <w:rPr>
          <w:rFonts w:asciiTheme="minorHAnsi" w:eastAsiaTheme="minorEastAsia" w:hAnsiTheme="minorHAnsi" w:cstheme="minorBidi"/>
          <w:noProof/>
          <w:kern w:val="2"/>
          <w:sz w:val="24"/>
          <w:szCs w:val="24"/>
          <w:lang w:eastAsia="en-GB"/>
          <w14:ligatures w14:val="standardContextual"/>
        </w:rPr>
        <w:tab/>
      </w:r>
      <w:r>
        <w:rPr>
          <w:noProof/>
          <w:lang w:eastAsia="ja-JP"/>
        </w:rPr>
        <w:t>multipleRangingSlPosProtocolPDUs</w:t>
      </w:r>
      <w:r>
        <w:rPr>
          <w:noProof/>
        </w:rPr>
        <w:tab/>
      </w:r>
      <w:r>
        <w:rPr>
          <w:noProof/>
        </w:rPr>
        <w:fldChar w:fldCharType="begin" w:fldLock="1"/>
      </w:r>
      <w:r>
        <w:rPr>
          <w:noProof/>
        </w:rPr>
        <w:instrText xml:space="preserve"> PAGEREF _Toc191632198 \h </w:instrText>
      </w:r>
      <w:r>
        <w:rPr>
          <w:noProof/>
        </w:rPr>
      </w:r>
      <w:r>
        <w:rPr>
          <w:noProof/>
        </w:rPr>
        <w:fldChar w:fldCharType="separate"/>
      </w:r>
      <w:r>
        <w:rPr>
          <w:noProof/>
        </w:rPr>
        <w:t>58</w:t>
      </w:r>
      <w:r>
        <w:rPr>
          <w:noProof/>
        </w:rPr>
        <w:fldChar w:fldCharType="end"/>
      </w:r>
    </w:p>
    <w:p w14:paraId="47E440E5" w14:textId="1AD708D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4.4.3.131</w:t>
      </w:r>
      <w:r>
        <w:rPr>
          <w:rFonts w:asciiTheme="minorHAnsi" w:eastAsiaTheme="minorEastAsia" w:hAnsiTheme="minorHAnsi" w:cstheme="minorBidi"/>
          <w:noProof/>
          <w:kern w:val="2"/>
          <w:sz w:val="24"/>
          <w:szCs w:val="24"/>
          <w:lang w:eastAsia="en-GB"/>
          <w14:ligatures w14:val="standardContextual"/>
        </w:rPr>
        <w:tab/>
      </w:r>
      <w:r>
        <w:rPr>
          <w:noProof/>
        </w:rPr>
        <w:t>lcs-DLRSPPTransportRArg</w:t>
      </w:r>
      <w:r>
        <w:rPr>
          <w:noProof/>
        </w:rPr>
        <w:tab/>
      </w:r>
      <w:r>
        <w:rPr>
          <w:noProof/>
        </w:rPr>
        <w:fldChar w:fldCharType="begin" w:fldLock="1"/>
      </w:r>
      <w:r>
        <w:rPr>
          <w:noProof/>
        </w:rPr>
        <w:instrText xml:space="preserve"> PAGEREF _Toc191632199 \h </w:instrText>
      </w:r>
      <w:r>
        <w:rPr>
          <w:noProof/>
        </w:rPr>
      </w:r>
      <w:r>
        <w:rPr>
          <w:noProof/>
        </w:rPr>
        <w:fldChar w:fldCharType="separate"/>
      </w:r>
      <w:r>
        <w:rPr>
          <w:noProof/>
        </w:rPr>
        <w:t>58</w:t>
      </w:r>
      <w:r>
        <w:rPr>
          <w:noProof/>
        </w:rPr>
        <w:fldChar w:fldCharType="end"/>
      </w:r>
    </w:p>
    <w:p w14:paraId="1A9A7CA4" w14:textId="504AA54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4.4.3.132</w:t>
      </w:r>
      <w:r>
        <w:rPr>
          <w:rFonts w:asciiTheme="minorHAnsi" w:eastAsiaTheme="minorEastAsia" w:hAnsiTheme="minorHAnsi" w:cstheme="minorBidi"/>
          <w:noProof/>
          <w:kern w:val="2"/>
          <w:sz w:val="24"/>
          <w:szCs w:val="24"/>
          <w:lang w:eastAsia="en-GB"/>
          <w14:ligatures w14:val="standardContextual"/>
        </w:rPr>
        <w:tab/>
      </w:r>
      <w:r>
        <w:rPr>
          <w:noProof/>
        </w:rPr>
        <w:t>lcs-DLRSPPTransportRes</w:t>
      </w:r>
      <w:r>
        <w:rPr>
          <w:noProof/>
        </w:rPr>
        <w:tab/>
      </w:r>
      <w:r>
        <w:rPr>
          <w:noProof/>
        </w:rPr>
        <w:fldChar w:fldCharType="begin" w:fldLock="1"/>
      </w:r>
      <w:r>
        <w:rPr>
          <w:noProof/>
        </w:rPr>
        <w:instrText xml:space="preserve"> PAGEREF _Toc191632200 \h </w:instrText>
      </w:r>
      <w:r>
        <w:rPr>
          <w:noProof/>
        </w:rPr>
      </w:r>
      <w:r>
        <w:rPr>
          <w:noProof/>
        </w:rPr>
        <w:fldChar w:fldCharType="separate"/>
      </w:r>
      <w:r>
        <w:rPr>
          <w:noProof/>
        </w:rPr>
        <w:t>59</w:t>
      </w:r>
      <w:r>
        <w:rPr>
          <w:noProof/>
        </w:rPr>
        <w:fldChar w:fldCharType="end"/>
      </w:r>
    </w:p>
    <w:p w14:paraId="33AC6530" w14:textId="0310EC6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4.4.3.133</w:t>
      </w:r>
      <w:r>
        <w:rPr>
          <w:rFonts w:asciiTheme="minorHAnsi" w:eastAsiaTheme="minorEastAsia" w:hAnsiTheme="minorHAnsi" w:cstheme="minorBidi"/>
          <w:noProof/>
          <w:kern w:val="2"/>
          <w:sz w:val="24"/>
          <w:szCs w:val="24"/>
          <w:lang w:eastAsia="en-GB"/>
          <w14:ligatures w14:val="standardContextual"/>
        </w:rPr>
        <w:tab/>
      </w:r>
      <w:r>
        <w:rPr>
          <w:noProof/>
        </w:rPr>
        <w:t>lcs-ULRSPPTransportRArg</w:t>
      </w:r>
      <w:r>
        <w:rPr>
          <w:noProof/>
        </w:rPr>
        <w:tab/>
      </w:r>
      <w:r>
        <w:rPr>
          <w:noProof/>
        </w:rPr>
        <w:fldChar w:fldCharType="begin" w:fldLock="1"/>
      </w:r>
      <w:r>
        <w:rPr>
          <w:noProof/>
        </w:rPr>
        <w:instrText xml:space="preserve"> PAGEREF _Toc191632201 \h </w:instrText>
      </w:r>
      <w:r>
        <w:rPr>
          <w:noProof/>
        </w:rPr>
      </w:r>
      <w:r>
        <w:rPr>
          <w:noProof/>
        </w:rPr>
        <w:fldChar w:fldCharType="separate"/>
      </w:r>
      <w:r>
        <w:rPr>
          <w:noProof/>
        </w:rPr>
        <w:t>59</w:t>
      </w:r>
      <w:r>
        <w:rPr>
          <w:noProof/>
        </w:rPr>
        <w:fldChar w:fldCharType="end"/>
      </w:r>
    </w:p>
    <w:p w14:paraId="77B2B275" w14:textId="742023E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4.4.3.134</w:t>
      </w:r>
      <w:r>
        <w:rPr>
          <w:rFonts w:asciiTheme="minorHAnsi" w:eastAsiaTheme="minorEastAsia" w:hAnsiTheme="minorHAnsi" w:cstheme="minorBidi"/>
          <w:noProof/>
          <w:kern w:val="2"/>
          <w:sz w:val="24"/>
          <w:szCs w:val="24"/>
          <w:lang w:eastAsia="en-GB"/>
          <w14:ligatures w14:val="standardContextual"/>
        </w:rPr>
        <w:tab/>
      </w:r>
      <w:r>
        <w:rPr>
          <w:noProof/>
        </w:rPr>
        <w:t>lcs-ULRSPPTransportRes</w:t>
      </w:r>
      <w:r>
        <w:rPr>
          <w:noProof/>
        </w:rPr>
        <w:tab/>
      </w:r>
      <w:r>
        <w:rPr>
          <w:noProof/>
        </w:rPr>
        <w:fldChar w:fldCharType="begin" w:fldLock="1"/>
      </w:r>
      <w:r>
        <w:rPr>
          <w:noProof/>
        </w:rPr>
        <w:instrText xml:space="preserve"> PAGEREF _Toc191632202 \h </w:instrText>
      </w:r>
      <w:r>
        <w:rPr>
          <w:noProof/>
        </w:rPr>
      </w:r>
      <w:r>
        <w:rPr>
          <w:noProof/>
        </w:rPr>
        <w:fldChar w:fldCharType="separate"/>
      </w:r>
      <w:r>
        <w:rPr>
          <w:noProof/>
        </w:rPr>
        <w:t>59</w:t>
      </w:r>
      <w:r>
        <w:rPr>
          <w:noProof/>
        </w:rPr>
        <w:fldChar w:fldCharType="end"/>
      </w:r>
    </w:p>
    <w:p w14:paraId="1D753269" w14:textId="6EE68D6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4.4.3.135</w:t>
      </w:r>
      <w:r>
        <w:rPr>
          <w:rFonts w:asciiTheme="minorHAnsi" w:eastAsiaTheme="minorEastAsia" w:hAnsiTheme="minorHAnsi" w:cstheme="minorBidi"/>
          <w:noProof/>
          <w:kern w:val="2"/>
          <w:sz w:val="24"/>
          <w:szCs w:val="24"/>
          <w:lang w:eastAsia="en-GB"/>
          <w14:ligatures w14:val="standardContextual"/>
        </w:rPr>
        <w:tab/>
      </w:r>
      <w:r>
        <w:rPr>
          <w:noProof/>
          <w:lang w:eastAsia="zh-CN"/>
        </w:rPr>
        <w:t>ueBased</w:t>
      </w:r>
      <w:r>
        <w:rPr>
          <w:noProof/>
        </w:rPr>
        <w:tab/>
      </w:r>
      <w:r>
        <w:rPr>
          <w:noProof/>
        </w:rPr>
        <w:fldChar w:fldCharType="begin" w:fldLock="1"/>
      </w:r>
      <w:r>
        <w:rPr>
          <w:noProof/>
        </w:rPr>
        <w:instrText xml:space="preserve"> PAGEREF _Toc191632203 \h </w:instrText>
      </w:r>
      <w:r>
        <w:rPr>
          <w:noProof/>
        </w:rPr>
      </w:r>
      <w:r>
        <w:rPr>
          <w:noProof/>
        </w:rPr>
        <w:fldChar w:fldCharType="separate"/>
      </w:r>
      <w:r>
        <w:rPr>
          <w:noProof/>
        </w:rPr>
        <w:t>59</w:t>
      </w:r>
      <w:r>
        <w:rPr>
          <w:noProof/>
        </w:rPr>
        <w:fldChar w:fldCharType="end"/>
      </w:r>
    </w:p>
    <w:p w14:paraId="341B9C05" w14:textId="04FF910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4.4.3.136</w:t>
      </w:r>
      <w:r>
        <w:rPr>
          <w:rFonts w:asciiTheme="minorHAnsi" w:eastAsiaTheme="minorEastAsia" w:hAnsiTheme="minorHAnsi" w:cstheme="minorBidi"/>
          <w:noProof/>
          <w:kern w:val="2"/>
          <w:sz w:val="24"/>
          <w:szCs w:val="24"/>
          <w:lang w:eastAsia="en-GB"/>
          <w14:ligatures w14:val="standardContextual"/>
        </w:rPr>
        <w:tab/>
      </w:r>
      <w:r>
        <w:rPr>
          <w:noProof/>
          <w:lang w:eastAsia="zh-CN"/>
        </w:rPr>
        <w:t>requestedRangingResult</w:t>
      </w:r>
      <w:r>
        <w:rPr>
          <w:noProof/>
        </w:rPr>
        <w:tab/>
      </w:r>
      <w:r>
        <w:rPr>
          <w:noProof/>
        </w:rPr>
        <w:fldChar w:fldCharType="begin" w:fldLock="1"/>
      </w:r>
      <w:r>
        <w:rPr>
          <w:noProof/>
        </w:rPr>
        <w:instrText xml:space="preserve"> PAGEREF _Toc191632204 \h </w:instrText>
      </w:r>
      <w:r>
        <w:rPr>
          <w:noProof/>
        </w:rPr>
      </w:r>
      <w:r>
        <w:rPr>
          <w:noProof/>
        </w:rPr>
        <w:fldChar w:fldCharType="separate"/>
      </w:r>
      <w:r>
        <w:rPr>
          <w:noProof/>
        </w:rPr>
        <w:t>59</w:t>
      </w:r>
      <w:r>
        <w:rPr>
          <w:noProof/>
        </w:rPr>
        <w:fldChar w:fldCharType="end"/>
      </w:r>
    </w:p>
    <w:p w14:paraId="223D364C" w14:textId="331147CE"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Operations and errors implementation</w:t>
      </w:r>
      <w:r>
        <w:rPr>
          <w:noProof/>
        </w:rPr>
        <w:tab/>
      </w:r>
      <w:r>
        <w:rPr>
          <w:noProof/>
        </w:rPr>
        <w:fldChar w:fldCharType="begin" w:fldLock="1"/>
      </w:r>
      <w:r>
        <w:rPr>
          <w:noProof/>
        </w:rPr>
        <w:instrText xml:space="preserve"> PAGEREF _Toc191632205 \h </w:instrText>
      </w:r>
      <w:r>
        <w:rPr>
          <w:noProof/>
        </w:rPr>
      </w:r>
      <w:r>
        <w:rPr>
          <w:noProof/>
        </w:rPr>
        <w:fldChar w:fldCharType="separate"/>
      </w:r>
      <w:r>
        <w:rPr>
          <w:noProof/>
        </w:rPr>
        <w:t>59</w:t>
      </w:r>
      <w:r>
        <w:rPr>
          <w:noProof/>
        </w:rPr>
        <w:fldChar w:fldCharType="end"/>
      </w:r>
    </w:p>
    <w:p w14:paraId="2158CA38" w14:textId="6458AE17" w:rsidR="002F498B" w:rsidRDefault="002F49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Expanded ASN.1 Module "SS-Protocol"</w:t>
      </w:r>
      <w:r>
        <w:rPr>
          <w:noProof/>
        </w:rPr>
        <w:tab/>
      </w:r>
      <w:r>
        <w:rPr>
          <w:noProof/>
        </w:rPr>
        <w:fldChar w:fldCharType="begin" w:fldLock="1"/>
      </w:r>
      <w:r>
        <w:rPr>
          <w:noProof/>
        </w:rPr>
        <w:instrText xml:space="preserve"> PAGEREF _Toc191632206 \h </w:instrText>
      </w:r>
      <w:r>
        <w:rPr>
          <w:noProof/>
        </w:rPr>
      </w:r>
      <w:r>
        <w:rPr>
          <w:noProof/>
        </w:rPr>
        <w:fldChar w:fldCharType="separate"/>
      </w:r>
      <w:r>
        <w:rPr>
          <w:noProof/>
        </w:rPr>
        <w:t>61</w:t>
      </w:r>
      <w:r>
        <w:rPr>
          <w:noProof/>
        </w:rPr>
        <w:fldChar w:fldCharType="end"/>
      </w:r>
    </w:p>
    <w:p w14:paraId="66527A31" w14:textId="739D18F3" w:rsidR="002F498B" w:rsidRDefault="002F49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_Toc191632207 \h </w:instrText>
      </w:r>
      <w:r>
        <w:rPr>
          <w:noProof/>
        </w:rPr>
      </w:r>
      <w:r>
        <w:rPr>
          <w:noProof/>
        </w:rPr>
        <w:fldChar w:fldCharType="separate"/>
      </w:r>
      <w:r>
        <w:rPr>
          <w:noProof/>
        </w:rPr>
        <w:t>62</w:t>
      </w:r>
      <w:r>
        <w:rPr>
          <w:noProof/>
        </w:rPr>
        <w:fldChar w:fldCharType="end"/>
      </w:r>
    </w:p>
    <w:p w14:paraId="630A3090" w14:textId="05269E51" w:rsidR="00080512" w:rsidRPr="004D3578" w:rsidRDefault="00775DA7">
      <w:r>
        <w:rPr>
          <w:noProof/>
          <w:sz w:val="22"/>
        </w:rPr>
        <w:fldChar w:fldCharType="end"/>
      </w:r>
    </w:p>
    <w:p w14:paraId="18F5EB57" w14:textId="77777777" w:rsidR="00080512" w:rsidRDefault="00080512" w:rsidP="00B65768">
      <w:pPr>
        <w:pStyle w:val="Heading1"/>
      </w:pPr>
      <w:r w:rsidRPr="004D3578">
        <w:br w:type="page"/>
      </w:r>
      <w:bookmarkStart w:id="10" w:name="foreword"/>
      <w:bookmarkStart w:id="11" w:name="_Toc2086433"/>
      <w:bookmarkStart w:id="12" w:name="_Toc44862897"/>
      <w:bookmarkStart w:id="13" w:name="_Toc191631956"/>
      <w:bookmarkEnd w:id="10"/>
      <w:r w:rsidRPr="004D3578">
        <w:lastRenderedPageBreak/>
        <w:t>Foreword</w:t>
      </w:r>
      <w:bookmarkEnd w:id="11"/>
      <w:bookmarkEnd w:id="12"/>
      <w:bookmarkEnd w:id="13"/>
    </w:p>
    <w:p w14:paraId="2D523914" w14:textId="77777777" w:rsidR="00080512" w:rsidRPr="004D3578" w:rsidRDefault="00080512">
      <w:r w:rsidRPr="004D3578">
        <w:t>This Tec</w:t>
      </w:r>
      <w:r w:rsidRPr="00CE230A">
        <w:t xml:space="preserve">hnical </w:t>
      </w:r>
      <w:bookmarkStart w:id="14" w:name="spectype3"/>
      <w:r w:rsidRPr="00CE230A">
        <w:t>Specification</w:t>
      </w:r>
      <w:bookmarkEnd w:id="14"/>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Version x.y.z</w:t>
      </w:r>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B65768">
      <w:pPr>
        <w:pStyle w:val="Heading1"/>
      </w:pPr>
      <w:bookmarkStart w:id="15" w:name="introduction"/>
      <w:bookmarkStart w:id="16" w:name="_Toc19634060"/>
      <w:bookmarkStart w:id="17" w:name="_Toc44862898"/>
      <w:bookmarkStart w:id="18" w:name="_Toc191631957"/>
      <w:bookmarkEnd w:id="15"/>
      <w:r>
        <w:t>1</w:t>
      </w:r>
      <w:r>
        <w:tab/>
        <w:t>Scope</w:t>
      </w:r>
      <w:bookmarkEnd w:id="16"/>
      <w:bookmarkEnd w:id="17"/>
      <w:bookmarkEnd w:id="18"/>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0F67CB58" w:rsidR="00CE230A" w:rsidRDefault="004A757A" w:rsidP="00CE230A">
      <w:r>
        <w:t>Clause 2</w:t>
      </w:r>
      <w:r w:rsidR="00CE230A">
        <w:t xml:space="preserve"> gives the functional definitions and contents of messages for call independent supplementary service operations. Messages necessary for support of call related supplementary service operations are defined in </w:t>
      </w:r>
      <w:r>
        <w:t>TS 2</w:t>
      </w:r>
      <w:r w:rsidR="00CE230A">
        <w:t>4.008.</w:t>
      </w:r>
    </w:p>
    <w:p w14:paraId="033ECE95" w14:textId="338A0496" w:rsidR="00CE230A" w:rsidRDefault="004A757A" w:rsidP="00CE230A">
      <w:r>
        <w:t>Clause 3</w:t>
      </w:r>
      <w:r w:rsidR="00CE230A">
        <w:t xml:space="preserve"> gives the general format and coding for messages used for call independent supplementary service and the format and coding of information elements used for both call related and call independent supplementary service operations.</w:t>
      </w:r>
    </w:p>
    <w:p w14:paraId="1B87D358" w14:textId="0B326082" w:rsidR="00CE230A" w:rsidRDefault="004A757A" w:rsidP="00CE230A">
      <w:r>
        <w:t>Clause 4</w:t>
      </w:r>
      <w:r w:rsidR="00CE230A">
        <w:t xml:space="preserve"> gives the specification of the call related and call independent supplementary service operations.</w:t>
      </w:r>
    </w:p>
    <w:p w14:paraId="44C386B3" w14:textId="77777777" w:rsidR="00CE230A" w:rsidRDefault="00CE230A" w:rsidP="00B65768">
      <w:pPr>
        <w:pStyle w:val="Heading2"/>
      </w:pPr>
      <w:bookmarkStart w:id="19" w:name="_Toc19634061"/>
      <w:bookmarkStart w:id="20" w:name="_Toc44862899"/>
      <w:bookmarkStart w:id="21" w:name="_Toc191631958"/>
      <w:r>
        <w:t>1.1</w:t>
      </w:r>
      <w:r>
        <w:tab/>
        <w:t>References</w:t>
      </w:r>
      <w:bookmarkEnd w:id="19"/>
      <w:bookmarkEnd w:id="20"/>
      <w:bookmarkEnd w:id="21"/>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0EF23C4B" w:rsidR="00CE230A" w:rsidRDefault="00CE230A" w:rsidP="00CE230A">
      <w:pPr>
        <w:pStyle w:val="EX"/>
      </w:pPr>
      <w:r>
        <w:t>[1]</w:t>
      </w:r>
      <w:r>
        <w:tab/>
        <w:t xml:space="preserve">3GPP </w:t>
      </w:r>
      <w:r w:rsidR="004A757A">
        <w:t>TR 2</w:t>
      </w:r>
      <w:r>
        <w:t>1.905: "3G Vocabulary".</w:t>
      </w:r>
    </w:p>
    <w:p w14:paraId="5136E1EF" w14:textId="554E87D3" w:rsidR="00CE230A" w:rsidRDefault="00CE230A" w:rsidP="00CE230A">
      <w:pPr>
        <w:pStyle w:val="EX"/>
      </w:pPr>
      <w:r>
        <w:t>[2]</w:t>
      </w:r>
      <w:r>
        <w:tab/>
        <w:t xml:space="preserve">3GPP </w:t>
      </w:r>
      <w:r w:rsidR="004A757A">
        <w:t>TS 2</w:t>
      </w:r>
      <w:r>
        <w:t>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2A84298B" w:rsidR="00CE230A" w:rsidRDefault="00CE230A" w:rsidP="00CE230A">
      <w:pPr>
        <w:pStyle w:val="EX"/>
      </w:pPr>
      <w:r>
        <w:t>[4]</w:t>
      </w:r>
      <w:r>
        <w:tab/>
        <w:t xml:space="preserve">3GPP </w:t>
      </w:r>
      <w:r w:rsidR="004A757A">
        <w:t>TS 2</w:t>
      </w:r>
      <w:r>
        <w:t>4.007: "Mobile radio interface signalling layer 3; General aspects".</w:t>
      </w:r>
    </w:p>
    <w:p w14:paraId="19391649" w14:textId="7281F8E6" w:rsidR="00CE230A" w:rsidRDefault="00CE230A" w:rsidP="00CE230A">
      <w:pPr>
        <w:pStyle w:val="EX"/>
      </w:pPr>
      <w:r>
        <w:t>[5]</w:t>
      </w:r>
      <w:r>
        <w:tab/>
        <w:t xml:space="preserve">3GPP </w:t>
      </w:r>
      <w:r w:rsidR="004A757A">
        <w:t>TS 2</w:t>
      </w:r>
      <w:r>
        <w:t>4.008: "Mobile radio interface layer 3 specification".</w:t>
      </w:r>
    </w:p>
    <w:p w14:paraId="3E18BDA5" w14:textId="5F808344" w:rsidR="00CE230A" w:rsidRDefault="00CE230A" w:rsidP="00CE230A">
      <w:pPr>
        <w:pStyle w:val="EX"/>
      </w:pPr>
      <w:r>
        <w:t>[6]</w:t>
      </w:r>
      <w:r>
        <w:tab/>
        <w:t xml:space="preserve">3GPP </w:t>
      </w:r>
      <w:r w:rsidR="004A757A">
        <w:t>TS 2</w:t>
      </w:r>
      <w:r>
        <w:t>4.010: "Mobile radio interface layer 3; Supplementary services specification; General aspects".</w:t>
      </w:r>
    </w:p>
    <w:p w14:paraId="56303596" w14:textId="05B251C0" w:rsidR="00CE230A" w:rsidRDefault="00CE230A" w:rsidP="00CE230A">
      <w:pPr>
        <w:pStyle w:val="EX"/>
      </w:pPr>
      <w:r>
        <w:t>[7]</w:t>
      </w:r>
      <w:r>
        <w:tab/>
        <w:t xml:space="preserve">3GPP </w:t>
      </w:r>
      <w:r w:rsidR="004A757A">
        <w:t>TS 2</w:t>
      </w:r>
      <w:r>
        <w:t>4.080: "Mobile radio interface layer 3 supplementary services specification; Formats and coding".</w:t>
      </w:r>
    </w:p>
    <w:p w14:paraId="1284A2BF" w14:textId="6D00996F" w:rsidR="00CE230A" w:rsidRDefault="00CE230A" w:rsidP="00CE230A">
      <w:pPr>
        <w:pStyle w:val="EX"/>
      </w:pPr>
      <w:r>
        <w:t>[8]</w:t>
      </w:r>
      <w:r>
        <w:tab/>
        <w:t xml:space="preserve">3GPP </w:t>
      </w:r>
      <w:r w:rsidR="004A757A">
        <w:t>TS 2</w:t>
      </w:r>
      <w:r>
        <w:t xml:space="preserve">4.090: "Unstructured supplementary services operation </w:t>
      </w:r>
      <w:r>
        <w:noBreakHyphen/>
        <w:t xml:space="preserve"> Stage 3".</w:t>
      </w:r>
    </w:p>
    <w:p w14:paraId="05643868" w14:textId="4D902C65" w:rsidR="00CE230A" w:rsidRPr="00C97ED2" w:rsidRDefault="00CE230A" w:rsidP="00CE230A">
      <w:pPr>
        <w:pStyle w:val="EX"/>
        <w:rPr>
          <w:lang w:val="fr-FR"/>
        </w:rPr>
      </w:pPr>
      <w:r w:rsidRPr="00C97ED2">
        <w:rPr>
          <w:lang w:val="fr-FR"/>
        </w:rPr>
        <w:t>[9]</w:t>
      </w:r>
      <w:r w:rsidRPr="00C97ED2">
        <w:rPr>
          <w:lang w:val="fr-FR"/>
        </w:rPr>
        <w:tab/>
        <w:t xml:space="preserve">3GPP </w:t>
      </w:r>
      <w:r w:rsidR="004A757A" w:rsidRPr="00C97ED2">
        <w:rPr>
          <w:lang w:val="fr-FR"/>
        </w:rPr>
        <w:t>TS</w:t>
      </w:r>
      <w:r w:rsidR="004A757A">
        <w:rPr>
          <w:lang w:val="fr-FR"/>
        </w:rPr>
        <w:t> </w:t>
      </w:r>
      <w:r w:rsidR="004A757A" w:rsidRPr="00C97ED2">
        <w:rPr>
          <w:lang w:val="fr-FR"/>
        </w:rPr>
        <w:t>2</w:t>
      </w:r>
      <w:r w:rsidRPr="00C97ED2">
        <w:rPr>
          <w:lang w:val="fr-FR"/>
        </w:rPr>
        <w:t>9.002: "Mobile Application Part (MAP) specification".</w:t>
      </w:r>
    </w:p>
    <w:p w14:paraId="70D4980A" w14:textId="5C6F63FD" w:rsidR="00CE230A" w:rsidRDefault="00CE230A" w:rsidP="00CE230A">
      <w:pPr>
        <w:pStyle w:val="EX"/>
      </w:pPr>
      <w:r>
        <w:t>[10]</w:t>
      </w:r>
      <w:r>
        <w:tab/>
        <w:t>3GPP</w:t>
      </w:r>
      <w:r w:rsidR="004A757A">
        <w:t>TS 2</w:t>
      </w:r>
      <w:r>
        <w:t>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02023A3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 xml:space="preserve">3GPP </w:t>
      </w:r>
      <w:r w:rsidR="004A757A" w:rsidRPr="005539A7">
        <w:rPr>
          <w:lang w:val="fr-FR"/>
        </w:rPr>
        <w:t>TS</w:t>
      </w:r>
      <w:r w:rsidR="004A757A">
        <w:rPr>
          <w:lang w:val="fr-FR"/>
        </w:rPr>
        <w:t> </w:t>
      </w:r>
      <w:r w:rsidR="004A757A" w:rsidRPr="005539A7">
        <w:rPr>
          <w:lang w:val="fr-FR"/>
        </w:rPr>
        <w:t>4</w:t>
      </w:r>
      <w:r w:rsidRPr="005539A7">
        <w:rPr>
          <w:lang w:val="fr-FR"/>
        </w:rPr>
        <w:t>9.031: "Location Services (LCS); Base Station Application Part LCS Extension (BSSAP-LE)".</w:t>
      </w:r>
    </w:p>
    <w:p w14:paraId="368EEC11" w14:textId="25B12AE7" w:rsidR="00CE230A" w:rsidRPr="00C203E1" w:rsidRDefault="00CE230A" w:rsidP="00CE230A">
      <w:pPr>
        <w:pStyle w:val="EX"/>
      </w:pPr>
      <w:r w:rsidRPr="00C203E1">
        <w:t>[15]</w:t>
      </w:r>
      <w:r w:rsidRPr="00C203E1">
        <w:tab/>
        <w:t xml:space="preserve">3GPP </w:t>
      </w:r>
      <w:r w:rsidR="004A757A" w:rsidRPr="00C203E1">
        <w:t>TS</w:t>
      </w:r>
      <w:r w:rsidR="004A757A">
        <w:t> </w:t>
      </w:r>
      <w:r w:rsidR="004A757A" w:rsidRPr="00C203E1">
        <w:t>2</w:t>
      </w:r>
      <w:r w:rsidRPr="00C203E1">
        <w:t>4.171: "NAS Signalling for Control Plane LCS in Evolved Packet System".</w:t>
      </w:r>
    </w:p>
    <w:p w14:paraId="24030A31" w14:textId="3FA68DF6" w:rsidR="00CE230A" w:rsidRPr="00C203E1" w:rsidRDefault="00CE230A" w:rsidP="00CE230A">
      <w:pPr>
        <w:pStyle w:val="EX"/>
      </w:pPr>
      <w:r w:rsidRPr="00C203E1">
        <w:t>[16]</w:t>
      </w:r>
      <w:r w:rsidRPr="00C203E1">
        <w:tab/>
        <w:t xml:space="preserve">3GPP </w:t>
      </w:r>
      <w:r w:rsidR="004A757A" w:rsidRPr="00C203E1">
        <w:t>TS</w:t>
      </w:r>
      <w:r w:rsidR="004A757A">
        <w:t> </w:t>
      </w:r>
      <w:r w:rsidR="004A757A" w:rsidRPr="00C203E1">
        <w:t>2</w:t>
      </w:r>
      <w:r w:rsidRPr="00C203E1">
        <w:t>4.301: "Non-Access-Stratum (NAS) protocol for Evolved Packet System (EPS)".</w:t>
      </w:r>
    </w:p>
    <w:p w14:paraId="23AAAE41" w14:textId="759D4F9D" w:rsidR="00CE230A" w:rsidRDefault="00CE230A" w:rsidP="00CE230A">
      <w:pPr>
        <w:pStyle w:val="EX"/>
      </w:pPr>
      <w:r w:rsidRPr="00C203E1">
        <w:t>[17]</w:t>
      </w:r>
      <w:r w:rsidRPr="00C203E1">
        <w:tab/>
      </w:r>
      <w:r w:rsidR="006E5C41">
        <w:t xml:space="preserve">3GPP </w:t>
      </w:r>
      <w:r w:rsidR="004A757A">
        <w:t>TS 3</w:t>
      </w:r>
      <w:r w:rsidR="006E5C41">
        <w:t>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5DB5E13C" w14:textId="77777777" w:rsidR="00150D44" w:rsidRPr="00C203E1" w:rsidRDefault="006D7717" w:rsidP="00150D44">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258EADD0" w14:textId="6259A2BE" w:rsidR="00150D44" w:rsidRDefault="00150D44" w:rsidP="00150D44">
      <w:pPr>
        <w:pStyle w:val="EX"/>
      </w:pPr>
      <w:r w:rsidRPr="00C203E1">
        <w:t>[</w:t>
      </w:r>
      <w:r w:rsidR="00FC0CAA">
        <w:t>20</w:t>
      </w:r>
      <w:r w:rsidRPr="00C203E1">
        <w:t>]</w:t>
      </w:r>
      <w:r w:rsidRPr="00C203E1">
        <w:tab/>
      </w:r>
      <w:r>
        <w:t>3GPP</w:t>
      </w:r>
      <w:r w:rsidRPr="00B34A6A">
        <w:t> </w:t>
      </w:r>
      <w:r>
        <w:t>TS</w:t>
      </w:r>
      <w:r w:rsidRPr="00B34A6A">
        <w:t> </w:t>
      </w:r>
      <w:r>
        <w:t>38.355: "</w:t>
      </w:r>
      <w:r w:rsidRPr="006B38E6">
        <w:rPr>
          <w:lang w:eastAsia="zh-CN"/>
        </w:rPr>
        <w:t>Sidelink Positioning Protocol (SLPP)</w:t>
      </w:r>
      <w:r>
        <w:t>".</w:t>
      </w:r>
    </w:p>
    <w:p w14:paraId="070FC8EF" w14:textId="6DAED76E" w:rsidR="006D7717" w:rsidRPr="00C203E1" w:rsidRDefault="006D7717" w:rsidP="00CE230A">
      <w:pPr>
        <w:pStyle w:val="EX"/>
      </w:pPr>
    </w:p>
    <w:p w14:paraId="1D506533" w14:textId="77777777" w:rsidR="00CE230A" w:rsidRDefault="00CE230A" w:rsidP="00B65768">
      <w:pPr>
        <w:pStyle w:val="Heading2"/>
      </w:pPr>
      <w:bookmarkStart w:id="22" w:name="_Toc19634062"/>
      <w:bookmarkStart w:id="23" w:name="_Toc44862900"/>
      <w:bookmarkStart w:id="24" w:name="_Toc191631959"/>
      <w:r>
        <w:t>1.2</w:t>
      </w:r>
      <w:r>
        <w:tab/>
        <w:t>Abbreviations</w:t>
      </w:r>
      <w:bookmarkEnd w:id="22"/>
      <w:bookmarkEnd w:id="23"/>
      <w:bookmarkEnd w:id="24"/>
    </w:p>
    <w:p w14:paraId="304728A0" w14:textId="7A35FBA9" w:rsidR="00CE230A" w:rsidRPr="001216A7" w:rsidRDefault="00CE230A" w:rsidP="00CE230A">
      <w:pPr>
        <w:keepNext/>
      </w:pPr>
      <w:r>
        <w:t xml:space="preserve">Abbreviations used in the present document are listed in </w:t>
      </w:r>
      <w:r w:rsidR="004A757A">
        <w:t>TR 2</w:t>
      </w:r>
      <w:r>
        <w:t>1.905</w:t>
      </w:r>
      <w:r w:rsidR="004A757A">
        <w:t> [</w:t>
      </w:r>
      <w:r>
        <w:t>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5" w:name="_Toc19634063"/>
      <w:bookmarkStart w:id="26" w:name="_Toc44862901"/>
    </w:p>
    <w:p w14:paraId="44B5153B" w14:textId="28D4E944" w:rsidR="00CE230A" w:rsidRDefault="00CE230A" w:rsidP="00B65768">
      <w:pPr>
        <w:pStyle w:val="Heading1"/>
      </w:pPr>
      <w:bookmarkStart w:id="27" w:name="_Toc191631960"/>
      <w:r>
        <w:t>2</w:t>
      </w:r>
      <w:r>
        <w:tab/>
        <w:t>Message functional definitions and contents</w:t>
      </w:r>
      <w:bookmarkEnd w:id="25"/>
      <w:bookmarkEnd w:id="26"/>
      <w:bookmarkEnd w:id="27"/>
    </w:p>
    <w:p w14:paraId="71FC5172" w14:textId="77777777" w:rsidR="00CE230A" w:rsidRDefault="00CE230A" w:rsidP="00B65768">
      <w:pPr>
        <w:pStyle w:val="Heading2"/>
      </w:pPr>
      <w:bookmarkStart w:id="28" w:name="_Toc19634064"/>
      <w:bookmarkStart w:id="29" w:name="_Toc44862902"/>
      <w:bookmarkStart w:id="30" w:name="_Toc191631961"/>
      <w:r>
        <w:t>2.1</w:t>
      </w:r>
      <w:r>
        <w:tab/>
        <w:t>General</w:t>
      </w:r>
      <w:bookmarkEnd w:id="28"/>
      <w:bookmarkEnd w:id="29"/>
      <w:bookmarkEnd w:id="30"/>
    </w:p>
    <w:p w14:paraId="77CD7A85" w14:textId="32B813B6" w:rsidR="00CE230A" w:rsidRDefault="00CE230A" w:rsidP="00CE230A">
      <w:r>
        <w:t xml:space="preserve">This clause defines the structure of the messages of the layer 3 protocol defined in </w:t>
      </w:r>
      <w:r w:rsidR="004A757A">
        <w:t>TS 2</w:t>
      </w:r>
      <w:r>
        <w:t xml:space="preserve">4.080. These messages are standard L3 messages as defined in </w:t>
      </w:r>
      <w:r w:rsidR="004A757A">
        <w:t>TS 2</w:t>
      </w:r>
      <w:r>
        <w:t>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lastRenderedPageBreak/>
        <w:t>3)</w:t>
      </w:r>
      <w:r>
        <w:tab/>
        <w:t>the name of the type of the IE (which indicates the coding of the value part of the IE), and a reference to a description of the value part of the IE;</w:t>
      </w:r>
    </w:p>
    <w:p w14:paraId="3660B4DB" w14:textId="42531A7D" w:rsidR="00CE230A" w:rsidRDefault="00CE230A" w:rsidP="00CE230A">
      <w:pPr>
        <w:pStyle w:val="B2"/>
      </w:pPr>
      <w:r>
        <w:t>4)</w:t>
      </w:r>
      <w:r>
        <w:tab/>
        <w:t xml:space="preserve">the presence requirement indication (M, C or O) for the IE, as defined in </w:t>
      </w:r>
      <w:r w:rsidR="004A757A">
        <w:t>TS 2</w:t>
      </w:r>
      <w:r>
        <w:t>4.007;</w:t>
      </w:r>
    </w:p>
    <w:p w14:paraId="3706FAF1" w14:textId="27164657" w:rsidR="00CE230A" w:rsidRDefault="00CE230A" w:rsidP="00CE230A">
      <w:pPr>
        <w:pStyle w:val="B2"/>
      </w:pPr>
      <w:r>
        <w:t>5)</w:t>
      </w:r>
      <w:r>
        <w:tab/>
        <w:t xml:space="preserve">the format of the IE (T, V, TV, LV, TLV) as defined in </w:t>
      </w:r>
      <w:r w:rsidR="004A757A">
        <w:t>TS 2</w:t>
      </w:r>
      <w:r>
        <w:t>4.007;</w:t>
      </w:r>
    </w:p>
    <w:p w14:paraId="21D5D109" w14:textId="54B27BA0" w:rsidR="00CE230A" w:rsidRDefault="00CE230A" w:rsidP="00CE230A">
      <w:pPr>
        <w:pStyle w:val="B2"/>
      </w:pPr>
      <w:r>
        <w:t>6)</w:t>
      </w:r>
      <w:r>
        <w:tab/>
        <w:t xml:space="preserve">the length of the IE (or permissible range of lengths), in octets, in the message, where "?" means that the maximum length of the IE is only constrained by the link layer protocol, and in the case of the facility IE by possible further considerations specified in </w:t>
      </w:r>
      <w:r w:rsidR="004A757A">
        <w:t>TS 2</w:t>
      </w:r>
      <w:r>
        <w:t>4.010. This indication is non-normative.</w:t>
      </w:r>
    </w:p>
    <w:p w14:paraId="22C105D0" w14:textId="5D745F4C" w:rsidR="00CE230A" w:rsidRDefault="00CE230A" w:rsidP="00CE230A">
      <w:pPr>
        <w:pStyle w:val="B1"/>
      </w:pPr>
      <w:r>
        <w:t>c)</w:t>
      </w:r>
      <w:r>
        <w:tab/>
        <w:t xml:space="preserve">Clauses specifying conditions for IEs with presence requirement C or O in the relevant message. Together with other conditions specified in </w:t>
      </w:r>
      <w:r w:rsidR="004A757A">
        <w:t>TS 2</w:t>
      </w:r>
      <w:r>
        <w:t xml:space="preserve">4.080, </w:t>
      </w:r>
      <w:r w:rsidR="004A757A">
        <w:t>TS 2</w:t>
      </w:r>
      <w:r>
        <w:t xml:space="preserve">4.010 or </w:t>
      </w:r>
      <w:r w:rsidR="004A757A">
        <w:t>TS 2</w:t>
      </w:r>
      <w:r>
        <w:t xml:space="preserve">4.08x and 24.09x-series this defines when the IE shall be included or not, what non-presence of such IEs means, and (for IEs with presence requirement C) the static conditions for presence and/or non-presence of the IEs (see </w:t>
      </w:r>
      <w:r w:rsidR="004A757A">
        <w:t>TS 2</w:t>
      </w:r>
      <w:r>
        <w:t>4.007).</w:t>
      </w:r>
    </w:p>
    <w:p w14:paraId="6208B13C" w14:textId="77777777" w:rsidR="00CE230A" w:rsidRDefault="00CE230A" w:rsidP="00B65768">
      <w:pPr>
        <w:pStyle w:val="Heading2"/>
      </w:pPr>
      <w:bookmarkStart w:id="31" w:name="_Toc19634065"/>
      <w:bookmarkStart w:id="32" w:name="_Toc44862903"/>
      <w:bookmarkStart w:id="33" w:name="_Toc191631962"/>
      <w:r>
        <w:t>2.2</w:t>
      </w:r>
      <w:r>
        <w:tab/>
        <w:t>Messages for supplementary services control</w:t>
      </w:r>
      <w:bookmarkEnd w:id="31"/>
      <w:bookmarkEnd w:id="32"/>
      <w:bookmarkEnd w:id="33"/>
    </w:p>
    <w:p w14:paraId="02843F3D" w14:textId="2896CA78" w:rsidR="00CE230A" w:rsidRDefault="00CE230A" w:rsidP="00CE230A">
      <w:pPr>
        <w:keepNext/>
        <w:keepLines/>
      </w:pPr>
      <w:r>
        <w:t xml:space="preserve">Table 2.1 summarizes the messages for call independent supplementary services control (see </w:t>
      </w:r>
      <w:r w:rsidR="004A757A">
        <w:t>TS 2</w:t>
      </w:r>
      <w:r>
        <w:t>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B65768">
      <w:pPr>
        <w:pStyle w:val="Heading2"/>
      </w:pPr>
      <w:bookmarkStart w:id="34" w:name="_Toc19634066"/>
      <w:bookmarkStart w:id="35" w:name="_Toc44862904"/>
      <w:bookmarkStart w:id="36" w:name="_Toc191631963"/>
      <w:r>
        <w:t>2.3</w:t>
      </w:r>
      <w:r>
        <w:tab/>
        <w:t>Facility</w:t>
      </w:r>
      <w:bookmarkEnd w:id="34"/>
      <w:bookmarkEnd w:id="35"/>
      <w:bookmarkEnd w:id="36"/>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r>
              <w:t>LV</w:t>
            </w:r>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B65768">
      <w:pPr>
        <w:pStyle w:val="Heading2"/>
      </w:pPr>
      <w:bookmarkStart w:id="37" w:name="_Toc19634067"/>
      <w:bookmarkStart w:id="38" w:name="_Toc44862905"/>
      <w:bookmarkStart w:id="39" w:name="_Toc191631964"/>
      <w:r>
        <w:t>2.4</w:t>
      </w:r>
      <w:r>
        <w:tab/>
        <w:t>Register</w:t>
      </w:r>
      <w:bookmarkEnd w:id="37"/>
      <w:bookmarkEnd w:id="38"/>
      <w:bookmarkEnd w:id="39"/>
    </w:p>
    <w:p w14:paraId="0FFAC1D0" w14:textId="77777777" w:rsidR="00CE230A" w:rsidRDefault="00CE230A" w:rsidP="00B65768">
      <w:pPr>
        <w:pStyle w:val="Heading3"/>
      </w:pPr>
      <w:bookmarkStart w:id="40" w:name="_Toc19634068"/>
      <w:bookmarkStart w:id="41" w:name="_Toc44862906"/>
      <w:bookmarkStart w:id="42" w:name="_Toc191631965"/>
      <w:r>
        <w:t>2.4.1</w:t>
      </w:r>
      <w:r>
        <w:tab/>
        <w:t>Register (network to MS direction)</w:t>
      </w:r>
      <w:bookmarkEnd w:id="40"/>
      <w:bookmarkEnd w:id="41"/>
      <w:bookmarkEnd w:id="42"/>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B65768">
      <w:pPr>
        <w:pStyle w:val="Heading3"/>
      </w:pPr>
      <w:bookmarkStart w:id="43" w:name="_Toc19634069"/>
      <w:bookmarkStart w:id="44" w:name="_Toc44862907"/>
      <w:bookmarkStart w:id="45" w:name="_Toc191631966"/>
      <w:r>
        <w:t>2.4.2</w:t>
      </w:r>
      <w:r>
        <w:tab/>
        <w:t>Register (MS to network direction)</w:t>
      </w:r>
      <w:bookmarkEnd w:id="43"/>
      <w:bookmarkEnd w:id="44"/>
      <w:bookmarkEnd w:id="45"/>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B65768">
      <w:pPr>
        <w:pStyle w:val="Heading4"/>
      </w:pPr>
      <w:bookmarkStart w:id="46" w:name="_Toc19634070"/>
      <w:bookmarkStart w:id="47" w:name="_Toc44862908"/>
      <w:bookmarkStart w:id="48" w:name="_Toc191631967"/>
      <w:r>
        <w:t>2.4.2.1</w:t>
      </w:r>
      <w:r>
        <w:tab/>
        <w:t>SS version</w:t>
      </w:r>
      <w:bookmarkEnd w:id="46"/>
      <w:bookmarkEnd w:id="47"/>
      <w:bookmarkEnd w:id="48"/>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B65768">
      <w:pPr>
        <w:pStyle w:val="Heading2"/>
      </w:pPr>
      <w:bookmarkStart w:id="49" w:name="_Toc19634071"/>
      <w:bookmarkStart w:id="50" w:name="_Toc44862909"/>
      <w:bookmarkStart w:id="51" w:name="_Toc191631968"/>
      <w:r>
        <w:t>2.5</w:t>
      </w:r>
      <w:r>
        <w:tab/>
        <w:t>Release complete</w:t>
      </w:r>
      <w:bookmarkEnd w:id="49"/>
      <w:bookmarkEnd w:id="50"/>
      <w:bookmarkEnd w:id="51"/>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Pr="005F0DF3" w:rsidRDefault="00CE230A" w:rsidP="005F0DF3">
            <w:pPr>
              <w:pStyle w:val="TAC"/>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5F0DF3">
            <w:pPr>
              <w:pStyle w:val="TAC"/>
            </w:pPr>
            <w:r w:rsidRPr="005F0DF3">
              <w:t>3.3</w:t>
            </w:r>
          </w:p>
        </w:tc>
        <w:tc>
          <w:tcPr>
            <w:tcW w:w="1560" w:type="dxa"/>
            <w:tcBorders>
              <w:left w:val="single" w:sz="6" w:space="0" w:color="auto"/>
              <w:right w:val="single" w:sz="6" w:space="0" w:color="auto"/>
            </w:tcBorders>
          </w:tcPr>
          <w:p w14:paraId="2BE8827B" w14:textId="77777777" w:rsidR="00CE230A" w:rsidRPr="005F0DF3" w:rsidRDefault="00CE230A" w:rsidP="005F0DF3">
            <w:pPr>
              <w:pStyle w:val="TAC"/>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5F0DF3">
            <w:pPr>
              <w:pStyle w:val="TAC"/>
              <w:rPr>
                <w:lang w:val="fr-FR"/>
              </w:rPr>
            </w:pPr>
            <w:r w:rsidRPr="005F0DF3">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5F0DF3">
            <w:pPr>
              <w:pStyle w:val="TAC"/>
              <w:rPr>
                <w:lang w:val="fr-FR"/>
              </w:rPr>
            </w:pPr>
            <w:r w:rsidRPr="005F0DF3">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5F0DF3">
            <w:pPr>
              <w:pStyle w:val="TAC"/>
              <w:rPr>
                <w:lang w:val="fr-FR"/>
              </w:rPr>
            </w:pPr>
            <w:r w:rsidRPr="005F0DF3">
              <w:t>3.4</w:t>
            </w:r>
          </w:p>
        </w:tc>
        <w:tc>
          <w:tcPr>
            <w:tcW w:w="1560" w:type="dxa"/>
            <w:tcBorders>
              <w:left w:val="single" w:sz="6" w:space="0" w:color="auto"/>
              <w:right w:val="single" w:sz="6" w:space="0" w:color="auto"/>
            </w:tcBorders>
          </w:tcPr>
          <w:p w14:paraId="4EE06EE6" w14:textId="77777777" w:rsidR="00CE230A" w:rsidRPr="005F0DF3" w:rsidRDefault="00CE230A" w:rsidP="005F0DF3">
            <w:pPr>
              <w:pStyle w:val="TAC"/>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5F0DF3">
            <w:pPr>
              <w:pStyle w:val="TAC"/>
              <w:rPr>
                <w:lang w:val="fr-FR"/>
              </w:rPr>
            </w:pPr>
            <w:r w:rsidRPr="005F0DF3">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5F0DF3">
            <w:pPr>
              <w:pStyle w:val="TAC"/>
              <w:rPr>
                <w:lang w:val="fr-FR"/>
              </w:rPr>
            </w:pPr>
            <w:r w:rsidRPr="005F0DF3">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Pr="005F0DF3" w:rsidRDefault="00CE230A" w:rsidP="005F0DF3">
            <w:pPr>
              <w:pStyle w:val="TAC"/>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58A7F26C" w:rsidR="00CE230A" w:rsidRDefault="004A757A" w:rsidP="005F0DF3">
            <w:pPr>
              <w:pStyle w:val="TAC"/>
            </w:pPr>
            <w:r w:rsidRPr="005F0DF3">
              <w:t>TS</w:t>
            </w:r>
            <w:r>
              <w:t> </w:t>
            </w:r>
            <w:r w:rsidRPr="005F0DF3">
              <w:t>2</w:t>
            </w:r>
            <w:r w:rsidR="00CE230A" w:rsidRPr="005F0DF3">
              <w:t>4.008</w:t>
            </w:r>
          </w:p>
        </w:tc>
        <w:tc>
          <w:tcPr>
            <w:tcW w:w="1560" w:type="dxa"/>
            <w:tcBorders>
              <w:left w:val="single" w:sz="6" w:space="0" w:color="auto"/>
              <w:right w:val="single" w:sz="6" w:space="0" w:color="auto"/>
            </w:tcBorders>
          </w:tcPr>
          <w:p w14:paraId="6E189E00" w14:textId="77777777" w:rsidR="00CE230A" w:rsidRPr="005F0DF3" w:rsidRDefault="00CE230A" w:rsidP="005F0DF3">
            <w:pPr>
              <w:pStyle w:val="TAC"/>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5F0DF3">
            <w:pPr>
              <w:pStyle w:val="TAC"/>
            </w:pPr>
            <w:r w:rsidRPr="005F0DF3">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5F0DF3">
            <w:pPr>
              <w:pStyle w:val="TAC"/>
            </w:pPr>
            <w:r w:rsidRPr="005F0DF3">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Pr="005F0DF3" w:rsidRDefault="00CE230A" w:rsidP="005F0DF3">
            <w:pPr>
              <w:pStyle w:val="TAC"/>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5F0DF3">
            <w:pPr>
              <w:pStyle w:val="TAC"/>
            </w:pPr>
            <w:r w:rsidRPr="005F0DF3">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B65768">
      <w:pPr>
        <w:pStyle w:val="Heading3"/>
      </w:pPr>
      <w:bookmarkStart w:id="52" w:name="_Toc19634072"/>
      <w:bookmarkStart w:id="53" w:name="_Toc44862910"/>
      <w:bookmarkStart w:id="54" w:name="_Toc191631969"/>
      <w:r>
        <w:lastRenderedPageBreak/>
        <w:t>2.5.1</w:t>
      </w:r>
      <w:r>
        <w:tab/>
        <w:t>Cause</w:t>
      </w:r>
      <w:bookmarkEnd w:id="52"/>
      <w:bookmarkEnd w:id="53"/>
      <w:bookmarkEnd w:id="54"/>
    </w:p>
    <w:p w14:paraId="2B140DE2" w14:textId="1113ECFE" w:rsidR="00CE230A" w:rsidRDefault="00CE230A" w:rsidP="00CE230A">
      <w:r>
        <w:t xml:space="preserve">This information element shall be included when the functional handling of the Cause IE is specified in the service description or </w:t>
      </w:r>
      <w:r w:rsidR="004A757A">
        <w:t>TS 2</w:t>
      </w:r>
      <w:r>
        <w:t>9.011. If the functional handling of the Cause IE is not specified, the receiving entity may ignore the IE.</w:t>
      </w:r>
    </w:p>
    <w:p w14:paraId="3B6553CB" w14:textId="77777777" w:rsidR="00CE230A" w:rsidRDefault="00CE230A" w:rsidP="00B65768">
      <w:pPr>
        <w:pStyle w:val="Heading3"/>
      </w:pPr>
      <w:bookmarkStart w:id="55" w:name="_Toc19634073"/>
      <w:bookmarkStart w:id="56" w:name="_Toc44862911"/>
      <w:bookmarkStart w:id="57" w:name="_Toc191631970"/>
      <w:r>
        <w:t>2.5.2</w:t>
      </w:r>
      <w:r>
        <w:tab/>
        <w:t>Facility</w:t>
      </w:r>
      <w:bookmarkEnd w:id="55"/>
      <w:bookmarkEnd w:id="56"/>
      <w:bookmarkEnd w:id="57"/>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B65768">
      <w:pPr>
        <w:pStyle w:val="Heading1"/>
      </w:pPr>
      <w:bookmarkStart w:id="58" w:name="_Toc19634074"/>
      <w:bookmarkStart w:id="59" w:name="_Toc44862912"/>
      <w:bookmarkStart w:id="60" w:name="_Toc191631971"/>
      <w:r>
        <w:t>3</w:t>
      </w:r>
      <w:r>
        <w:tab/>
        <w:t>General message format and information elements coding</w:t>
      </w:r>
      <w:bookmarkEnd w:id="58"/>
      <w:bookmarkEnd w:id="59"/>
      <w:bookmarkEnd w:id="60"/>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B65768">
      <w:pPr>
        <w:pStyle w:val="Heading2"/>
      </w:pPr>
      <w:bookmarkStart w:id="61" w:name="_Toc19634075"/>
      <w:bookmarkStart w:id="62" w:name="_Toc44862913"/>
      <w:bookmarkStart w:id="63" w:name="_Toc191631972"/>
      <w:r>
        <w:t>3.1</w:t>
      </w:r>
      <w:r>
        <w:tab/>
        <w:t>Overview</w:t>
      </w:r>
      <w:bookmarkEnd w:id="61"/>
      <w:bookmarkEnd w:id="62"/>
      <w:bookmarkEnd w:id="63"/>
    </w:p>
    <w:p w14:paraId="4AA0D583" w14:textId="37641080" w:rsidR="00CE230A" w:rsidRDefault="00CE230A" w:rsidP="00CE230A">
      <w:r>
        <w:t xml:space="preserve">Within the layer 3 protocol defined in </w:t>
      </w:r>
      <w:r w:rsidR="004A757A">
        <w:t>TS 2</w:t>
      </w:r>
      <w:r>
        <w:t xml:space="preserve">4.080, every message is a standard L3 message as defined in </w:t>
      </w:r>
      <w:r w:rsidR="004A757A">
        <w:t>TS 2</w:t>
      </w:r>
      <w:r>
        <w:t>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B65768">
      <w:pPr>
        <w:pStyle w:val="Heading2"/>
      </w:pPr>
      <w:bookmarkStart w:id="64" w:name="_Toc19634076"/>
      <w:bookmarkStart w:id="65" w:name="_Toc44862914"/>
      <w:bookmarkStart w:id="66" w:name="_Toc191631973"/>
      <w:r>
        <w:t>3.2</w:t>
      </w:r>
      <w:r>
        <w:tab/>
        <w:t>Protocol discriminator</w:t>
      </w:r>
      <w:bookmarkEnd w:id="64"/>
      <w:bookmarkEnd w:id="65"/>
      <w:bookmarkEnd w:id="66"/>
    </w:p>
    <w:p w14:paraId="0F7FB9F9" w14:textId="6772ED74" w:rsidR="00CE230A" w:rsidRDefault="00CE230A" w:rsidP="00CE230A">
      <w:r>
        <w:t xml:space="preserve">The Protocol Discriminator (PD) and its use are defined in </w:t>
      </w:r>
      <w:r w:rsidR="004A757A">
        <w:t>TS 2</w:t>
      </w:r>
      <w:r>
        <w:t xml:space="preserve">4.007. </w:t>
      </w:r>
      <w:r w:rsidR="004A757A">
        <w:t>TS 2</w:t>
      </w:r>
      <w:r>
        <w:t>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B65768">
      <w:pPr>
        <w:pStyle w:val="Heading2"/>
      </w:pPr>
      <w:bookmarkStart w:id="67" w:name="_Toc19634077"/>
      <w:bookmarkStart w:id="68" w:name="_Toc44862915"/>
      <w:bookmarkStart w:id="69" w:name="_Toc191631974"/>
      <w:r>
        <w:t>3.3</w:t>
      </w:r>
      <w:r>
        <w:tab/>
        <w:t>Transaction identifier</w:t>
      </w:r>
      <w:bookmarkEnd w:id="67"/>
      <w:bookmarkEnd w:id="68"/>
      <w:bookmarkEnd w:id="69"/>
    </w:p>
    <w:p w14:paraId="5DA1D78C" w14:textId="5FB60DBB" w:rsidR="00CE230A" w:rsidRDefault="00CE230A" w:rsidP="00CE230A">
      <w:r>
        <w:t xml:space="preserve">For general rules, format and coding of transaction identifier values, see </w:t>
      </w:r>
      <w:r w:rsidR="004A757A">
        <w:t>TS 2</w:t>
      </w:r>
      <w:r>
        <w:t>4.008.</w:t>
      </w:r>
    </w:p>
    <w:p w14:paraId="24D70907" w14:textId="77777777" w:rsidR="00CE230A" w:rsidRDefault="00CE230A" w:rsidP="00B65768">
      <w:pPr>
        <w:pStyle w:val="Heading2"/>
      </w:pPr>
      <w:bookmarkStart w:id="70" w:name="_Toc19634078"/>
      <w:bookmarkStart w:id="71" w:name="_Toc44862916"/>
      <w:bookmarkStart w:id="72" w:name="_Toc191631975"/>
      <w:r>
        <w:lastRenderedPageBreak/>
        <w:t>3.4</w:t>
      </w:r>
      <w:r>
        <w:tab/>
        <w:t>Message type</w:t>
      </w:r>
      <w:bookmarkEnd w:id="70"/>
      <w:bookmarkEnd w:id="71"/>
      <w:bookmarkEnd w:id="72"/>
    </w:p>
    <w:p w14:paraId="68820BFC" w14:textId="36A25B7B" w:rsidR="00CE230A" w:rsidRDefault="00CE230A" w:rsidP="00CE230A">
      <w:pPr>
        <w:keepNext/>
        <w:keepLines/>
      </w:pPr>
      <w:r>
        <w:t xml:space="preserve">The message type IE and its use are defined in </w:t>
      </w:r>
      <w:r w:rsidR="004A757A">
        <w:t>TS 2</w:t>
      </w:r>
      <w:r>
        <w:t>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8B04CF">
        <w:trPr>
          <w:jc w:val="center"/>
        </w:trPr>
        <w:tc>
          <w:tcPr>
            <w:tcW w:w="284" w:type="dxa"/>
            <w:tcBorders>
              <w:left w:val="single" w:sz="6" w:space="0" w:color="auto"/>
              <w:bottom w:val="single" w:sz="4" w:space="0" w:color="auto"/>
            </w:tcBorders>
          </w:tcPr>
          <w:p w14:paraId="6854B2E4" w14:textId="77777777" w:rsidR="00CE230A" w:rsidRDefault="00CE230A" w:rsidP="00C13334">
            <w:pPr>
              <w:pStyle w:val="TAC"/>
            </w:pPr>
          </w:p>
        </w:tc>
        <w:tc>
          <w:tcPr>
            <w:tcW w:w="284" w:type="dxa"/>
            <w:tcBorders>
              <w:bottom w:val="single" w:sz="4" w:space="0" w:color="auto"/>
            </w:tcBorders>
          </w:tcPr>
          <w:p w14:paraId="145FBFFB" w14:textId="77777777" w:rsidR="00CE230A" w:rsidRDefault="00CE230A" w:rsidP="00C13334">
            <w:pPr>
              <w:pStyle w:val="TAC"/>
            </w:pPr>
          </w:p>
        </w:tc>
        <w:tc>
          <w:tcPr>
            <w:tcW w:w="284" w:type="dxa"/>
            <w:tcBorders>
              <w:bottom w:val="single" w:sz="4" w:space="0" w:color="auto"/>
            </w:tcBorders>
          </w:tcPr>
          <w:p w14:paraId="3854A9EB" w14:textId="77777777" w:rsidR="00CE230A" w:rsidRDefault="00CE230A" w:rsidP="00C13334">
            <w:pPr>
              <w:pStyle w:val="TAC"/>
            </w:pPr>
          </w:p>
        </w:tc>
        <w:tc>
          <w:tcPr>
            <w:tcW w:w="284" w:type="dxa"/>
            <w:tcBorders>
              <w:bottom w:val="single" w:sz="4" w:space="0" w:color="auto"/>
            </w:tcBorders>
          </w:tcPr>
          <w:p w14:paraId="23077CE1" w14:textId="77777777" w:rsidR="00CE230A" w:rsidRDefault="00CE230A" w:rsidP="00C13334">
            <w:pPr>
              <w:pStyle w:val="TAC"/>
            </w:pPr>
          </w:p>
        </w:tc>
        <w:tc>
          <w:tcPr>
            <w:tcW w:w="284" w:type="dxa"/>
            <w:tcBorders>
              <w:bottom w:val="single" w:sz="4" w:space="0" w:color="auto"/>
            </w:tcBorders>
          </w:tcPr>
          <w:p w14:paraId="714E9BC7" w14:textId="77777777" w:rsidR="00CE230A" w:rsidRDefault="00CE230A" w:rsidP="00C13334">
            <w:pPr>
              <w:pStyle w:val="TAC"/>
            </w:pPr>
            <w:r>
              <w:t>1</w:t>
            </w:r>
          </w:p>
        </w:tc>
        <w:tc>
          <w:tcPr>
            <w:tcW w:w="284" w:type="dxa"/>
            <w:tcBorders>
              <w:bottom w:val="single" w:sz="4" w:space="0" w:color="auto"/>
            </w:tcBorders>
          </w:tcPr>
          <w:p w14:paraId="6FBB0B8A" w14:textId="77777777" w:rsidR="00CE230A" w:rsidRDefault="00CE230A" w:rsidP="00C13334">
            <w:pPr>
              <w:pStyle w:val="TAC"/>
            </w:pPr>
            <w:r>
              <w:t>0</w:t>
            </w:r>
          </w:p>
        </w:tc>
        <w:tc>
          <w:tcPr>
            <w:tcW w:w="284" w:type="dxa"/>
            <w:tcBorders>
              <w:bottom w:val="single" w:sz="4" w:space="0" w:color="auto"/>
            </w:tcBorders>
          </w:tcPr>
          <w:p w14:paraId="75B69CD9" w14:textId="77777777" w:rsidR="00CE230A" w:rsidRDefault="00CE230A" w:rsidP="00C13334">
            <w:pPr>
              <w:pStyle w:val="TAC"/>
            </w:pPr>
            <w:r>
              <w:t>1</w:t>
            </w:r>
          </w:p>
        </w:tc>
        <w:tc>
          <w:tcPr>
            <w:tcW w:w="284" w:type="dxa"/>
            <w:tcBorders>
              <w:bottom w:val="single" w:sz="4" w:space="0" w:color="auto"/>
            </w:tcBorders>
          </w:tcPr>
          <w:p w14:paraId="79AC2A70" w14:textId="77777777" w:rsidR="00CE230A" w:rsidRDefault="00CE230A" w:rsidP="00C13334">
            <w:pPr>
              <w:pStyle w:val="TAC"/>
            </w:pPr>
            <w:r>
              <w:t>1</w:t>
            </w:r>
          </w:p>
        </w:tc>
        <w:tc>
          <w:tcPr>
            <w:tcW w:w="975" w:type="dxa"/>
            <w:tcBorders>
              <w:bottom w:val="single" w:sz="4" w:space="0" w:color="auto"/>
              <w:right w:val="single" w:sz="6" w:space="0" w:color="auto"/>
            </w:tcBorders>
          </w:tcPr>
          <w:p w14:paraId="5CE50365" w14:textId="77777777" w:rsidR="00CE230A" w:rsidRDefault="00CE230A" w:rsidP="00C13334">
            <w:pPr>
              <w:pStyle w:val="TAC"/>
            </w:pPr>
          </w:p>
        </w:tc>
        <w:tc>
          <w:tcPr>
            <w:tcW w:w="5512" w:type="dxa"/>
            <w:tcBorders>
              <w:left w:val="single" w:sz="6" w:space="0" w:color="auto"/>
              <w:bottom w:val="single" w:sz="4" w:space="0" w:color="auto"/>
              <w:right w:val="single" w:sz="6" w:space="0" w:color="auto"/>
            </w:tcBorders>
          </w:tcPr>
          <w:p w14:paraId="58C02B82" w14:textId="77777777" w:rsidR="00CE230A" w:rsidRDefault="00CE230A" w:rsidP="005F0DF3">
            <w:pPr>
              <w:pStyle w:val="TAC"/>
            </w:pPr>
            <w:r w:rsidRPr="005F0DF3">
              <w:t>- REGISTER</w:t>
            </w: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22CB8194"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w:t>
      </w:r>
      <w:r w:rsidR="004A757A">
        <w:t> [</w:t>
      </w:r>
      <w:r>
        <w:t>4].</w:t>
      </w:r>
    </w:p>
    <w:p w14:paraId="4750E6F4" w14:textId="3213D5D3"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w:t>
      </w:r>
      <w:r w:rsidR="004A757A">
        <w:t> [</w:t>
      </w:r>
      <w:r>
        <w:t>4].</w:t>
      </w:r>
    </w:p>
    <w:p w14:paraId="05B90C44" w14:textId="77777777" w:rsidR="00CE230A" w:rsidRDefault="00CE230A" w:rsidP="00CE230A">
      <w:r>
        <w:t>For messages transmitted via PS domain</w:t>
      </w:r>
      <w:r w:rsidRPr="00992463">
        <w:t xml:space="preserve"> </w:t>
      </w:r>
      <w:r>
        <w:t>the following applies:</w:t>
      </w:r>
    </w:p>
    <w:p w14:paraId="27183637" w14:textId="27EC3C3D"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rsidR="004A757A">
        <w:t> [</w:t>
      </w:r>
      <w:r>
        <w:t>4]</w:t>
      </w:r>
      <w:r w:rsidRPr="004C20E0">
        <w:t>.</w:t>
      </w:r>
      <w:r w:rsidRPr="00823CAF">
        <w:t xml:space="preserve"> </w:t>
      </w:r>
      <w:r>
        <w:t>If a sequence number is received on the network side it shall be ignored.</w:t>
      </w:r>
    </w:p>
    <w:p w14:paraId="66E4A795" w14:textId="77777777" w:rsidR="00CE230A" w:rsidRDefault="00CE230A" w:rsidP="00B65768">
      <w:pPr>
        <w:pStyle w:val="Heading2"/>
      </w:pPr>
      <w:bookmarkStart w:id="73" w:name="_Toc19634079"/>
      <w:bookmarkStart w:id="74" w:name="_Toc44862917"/>
      <w:bookmarkStart w:id="75" w:name="_Toc191631976"/>
      <w:r>
        <w:t>3.5</w:t>
      </w:r>
      <w:r>
        <w:tab/>
        <w:t>Other information elements</w:t>
      </w:r>
      <w:bookmarkEnd w:id="73"/>
      <w:bookmarkEnd w:id="74"/>
      <w:bookmarkEnd w:id="75"/>
    </w:p>
    <w:p w14:paraId="6CFDE388" w14:textId="25B18E01" w:rsidR="00CE230A" w:rsidRDefault="00CE230A" w:rsidP="00CE230A">
      <w:pPr>
        <w:keepNext/>
        <w:keepLines/>
      </w:pPr>
      <w:r>
        <w:t xml:space="preserve">These information elements are coded according to the general coding rules as defined in </w:t>
      </w:r>
      <w:r w:rsidR="004A757A">
        <w:t>TS 2</w:t>
      </w:r>
      <w:r>
        <w:t>4.008.</w:t>
      </w:r>
    </w:p>
    <w:p w14:paraId="630EC187" w14:textId="09507F8C" w:rsidR="00CE230A" w:rsidRDefault="00CE230A" w:rsidP="00CE230A">
      <w:r>
        <w:t xml:space="preserve">Table 3.2 contains the code-points allocated to the information elements used in messages defined in this specification. All IEs are defined in </w:t>
      </w:r>
      <w:r w:rsidR="004A757A">
        <w:t>TS 2</w:t>
      </w:r>
      <w:r>
        <w:t>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0640D2AC" w:rsidR="00CE230A" w:rsidRDefault="004A757A" w:rsidP="00C13334">
            <w:r>
              <w:t>TS 2</w:t>
            </w:r>
            <w:r w:rsidR="00CE230A">
              <w:t>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B65768">
      <w:pPr>
        <w:pStyle w:val="Heading2"/>
      </w:pPr>
      <w:bookmarkStart w:id="76" w:name="_Toc19634080"/>
      <w:bookmarkStart w:id="77" w:name="_Toc44862918"/>
      <w:bookmarkStart w:id="78" w:name="_Toc191631977"/>
      <w:r>
        <w:t>3.6</w:t>
      </w:r>
      <w:r>
        <w:tab/>
        <w:t>Facility information element</w:t>
      </w:r>
      <w:bookmarkEnd w:id="76"/>
      <w:bookmarkEnd w:id="77"/>
      <w:bookmarkEnd w:id="78"/>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25044B95" w:rsidR="00CE230A" w:rsidRDefault="00CE230A" w:rsidP="00CE230A">
      <w:r>
        <w:t xml:space="preserve">The Facility is a type 4 information element with no upper length limit except that given by the maximum number of octets in a L3 message, see 3GPP </w:t>
      </w:r>
      <w:r w:rsidR="004A757A">
        <w:t>TS 4</w:t>
      </w:r>
      <w:r>
        <w:t>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Figure 3.1: Facility information element</w:t>
      </w:r>
    </w:p>
    <w:p w14:paraId="7FB11470" w14:textId="77777777" w:rsidR="00CE230A" w:rsidRDefault="00CE230A" w:rsidP="00B65768">
      <w:pPr>
        <w:pStyle w:val="Heading3"/>
        <w:rPr>
          <w:lang w:val="fr-FR"/>
        </w:rPr>
      </w:pPr>
      <w:bookmarkStart w:id="79" w:name="_Toc19634081"/>
      <w:bookmarkStart w:id="80" w:name="_Toc44862919"/>
      <w:bookmarkStart w:id="81" w:name="_Toc191631978"/>
      <w:r>
        <w:rPr>
          <w:lang w:val="fr-FR"/>
        </w:rPr>
        <w:t>3.6.1</w:t>
      </w:r>
      <w:r>
        <w:rPr>
          <w:lang w:val="fr-FR"/>
        </w:rPr>
        <w:tab/>
        <w:t>Component (octet 3 etc.)</w:t>
      </w:r>
      <w:bookmarkEnd w:id="79"/>
      <w:bookmarkEnd w:id="80"/>
      <w:bookmarkEnd w:id="81"/>
    </w:p>
    <w:p w14:paraId="476A1030"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27A0AA5" w:rsidR="00CE230A" w:rsidRDefault="00CE230A" w:rsidP="00CE230A">
      <w:pPr>
        <w:pStyle w:val="NO"/>
      </w:pPr>
      <w:r>
        <w:t>NOTE:</w:t>
      </w:r>
      <w:r>
        <w:tab/>
        <w:t xml:space="preserve">Concerning the general rules for encoding (structure of encoding, identifier octets, length octets, etc.) see ITU-T Rec. X.690. For these general rules the same exceptions apply as stated in </w:t>
      </w:r>
      <w:r w:rsidR="004A757A">
        <w:t>TS 2</w:t>
      </w:r>
      <w:r>
        <w:t>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B65768">
      <w:pPr>
        <w:pStyle w:val="Heading3"/>
      </w:pPr>
      <w:bookmarkStart w:id="82" w:name="_Toc19634082"/>
      <w:bookmarkStart w:id="83" w:name="_Toc44862920"/>
      <w:bookmarkStart w:id="84" w:name="_Toc191631979"/>
      <w:r>
        <w:t>3.6.2</w:t>
      </w:r>
      <w:r>
        <w:tab/>
        <w:t>Component type tag</w:t>
      </w:r>
      <w:bookmarkEnd w:id="82"/>
      <w:bookmarkEnd w:id="83"/>
      <w:bookmarkEnd w:id="84"/>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B65768">
      <w:pPr>
        <w:pStyle w:val="Heading3"/>
      </w:pPr>
      <w:bookmarkStart w:id="85" w:name="_Toc19634083"/>
      <w:bookmarkStart w:id="86" w:name="_Toc44862921"/>
      <w:bookmarkStart w:id="87" w:name="_Toc191631980"/>
      <w:r>
        <w:t>3.6.3</w:t>
      </w:r>
      <w:r>
        <w:tab/>
        <w:t>Component ID tag</w:t>
      </w:r>
      <w:bookmarkEnd w:id="85"/>
      <w:bookmarkEnd w:id="86"/>
      <w:bookmarkEnd w:id="87"/>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B65768">
      <w:pPr>
        <w:pStyle w:val="Heading3"/>
      </w:pPr>
      <w:bookmarkStart w:id="88" w:name="_Toc19634084"/>
      <w:bookmarkStart w:id="89" w:name="_Toc44862922"/>
      <w:bookmarkStart w:id="90" w:name="_Toc191631981"/>
      <w:r>
        <w:t>3.6.4</w:t>
      </w:r>
      <w:r>
        <w:tab/>
        <w:t>Operation Code</w:t>
      </w:r>
      <w:bookmarkEnd w:id="88"/>
      <w:bookmarkEnd w:id="89"/>
      <w:bookmarkEnd w:id="90"/>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2E2FCDDF" w:rsidR="00CE230A" w:rsidRDefault="00CE230A" w:rsidP="00CE230A">
      <w:r>
        <w:t xml:space="preserve">The Operation Codes for the different Operations are defined in </w:t>
      </w:r>
      <w:r w:rsidR="004A757A">
        <w:t>clause 4</w:t>
      </w:r>
      <w:r>
        <w:t>.5.</w:t>
      </w:r>
    </w:p>
    <w:p w14:paraId="31727707" w14:textId="77777777" w:rsidR="00CE230A" w:rsidRDefault="00CE230A" w:rsidP="00B65768">
      <w:pPr>
        <w:pStyle w:val="Heading3"/>
      </w:pPr>
      <w:bookmarkStart w:id="91" w:name="_Toc19634085"/>
      <w:bookmarkStart w:id="92" w:name="_Toc44862923"/>
      <w:bookmarkStart w:id="93" w:name="_Toc191631982"/>
      <w:r>
        <w:t>3.6.5</w:t>
      </w:r>
      <w:r>
        <w:tab/>
        <w:t>Sequence and Set tags</w:t>
      </w:r>
      <w:bookmarkEnd w:id="91"/>
      <w:bookmarkEnd w:id="92"/>
      <w:bookmarkEnd w:id="93"/>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B65768">
      <w:pPr>
        <w:pStyle w:val="Heading3"/>
      </w:pPr>
      <w:bookmarkStart w:id="94" w:name="_Toc19634086"/>
      <w:bookmarkStart w:id="95" w:name="_Toc44862924"/>
      <w:bookmarkStart w:id="96" w:name="_Toc191631983"/>
      <w:r>
        <w:t>3.6.6</w:t>
      </w:r>
      <w:r>
        <w:tab/>
        <w:t>Error Code</w:t>
      </w:r>
      <w:bookmarkEnd w:id="94"/>
      <w:bookmarkEnd w:id="95"/>
      <w:bookmarkEnd w:id="96"/>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0D6A12B6" w:rsidR="00CE230A" w:rsidRDefault="00CE230A" w:rsidP="00CE230A">
      <w:r>
        <w:t xml:space="preserve">The Error Codes for the different Errors are defined in </w:t>
      </w:r>
      <w:r w:rsidR="004A757A">
        <w:t>clause 4</w:t>
      </w:r>
      <w:r>
        <w:t>.5.</w:t>
      </w:r>
    </w:p>
    <w:p w14:paraId="6EDAF97D" w14:textId="77777777" w:rsidR="00CE230A" w:rsidRDefault="00CE230A" w:rsidP="00B65768">
      <w:pPr>
        <w:pStyle w:val="Heading3"/>
      </w:pPr>
      <w:bookmarkStart w:id="97" w:name="_Toc19634087"/>
      <w:bookmarkStart w:id="98" w:name="_Toc44862925"/>
      <w:bookmarkStart w:id="99" w:name="_Toc191631984"/>
      <w:r>
        <w:t>3.6.7</w:t>
      </w:r>
      <w:r>
        <w:tab/>
        <w:t>Problem Code</w:t>
      </w:r>
      <w:bookmarkEnd w:id="97"/>
      <w:bookmarkEnd w:id="98"/>
      <w:bookmarkEnd w:id="99"/>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B65768">
      <w:pPr>
        <w:pStyle w:val="Heading2"/>
      </w:pPr>
      <w:bookmarkStart w:id="100" w:name="_Toc19634088"/>
      <w:bookmarkStart w:id="101" w:name="_Toc44862926"/>
      <w:bookmarkStart w:id="102" w:name="_Toc191631985"/>
      <w:r>
        <w:lastRenderedPageBreak/>
        <w:t>3.7</w:t>
      </w:r>
      <w:r>
        <w:tab/>
        <w:t>Version handling for supplementary services</w:t>
      </w:r>
      <w:bookmarkEnd w:id="100"/>
      <w:bookmarkEnd w:id="101"/>
      <w:bookmarkEnd w:id="102"/>
    </w:p>
    <w:p w14:paraId="7481A355" w14:textId="77777777" w:rsidR="00CE230A" w:rsidRDefault="00CE230A" w:rsidP="00B65768">
      <w:pPr>
        <w:pStyle w:val="Heading3"/>
      </w:pPr>
      <w:bookmarkStart w:id="103" w:name="_Toc19634089"/>
      <w:bookmarkStart w:id="104" w:name="_Toc44862927"/>
      <w:bookmarkStart w:id="105" w:name="_Toc191631986"/>
      <w:r>
        <w:t>3.7.1</w:t>
      </w:r>
      <w:r>
        <w:tab/>
        <w:t>Supplementary service screening indicator</w:t>
      </w:r>
      <w:bookmarkEnd w:id="103"/>
      <w:bookmarkEnd w:id="104"/>
      <w:bookmarkEnd w:id="105"/>
    </w:p>
    <w:p w14:paraId="2C63E399" w14:textId="19D99F47" w:rsidR="00CE230A" w:rsidRDefault="00CE230A" w:rsidP="00CE230A">
      <w:r>
        <w:t xml:space="preserve">The purpose of the supplementary service screening indicator is to allow the network to asses the capabilities of the MS in advance of a network initiated SS activity. The SS screening indicator is sent in the mobile station classmark 2 as defined in </w:t>
      </w:r>
      <w:r w:rsidR="004A757A">
        <w:t>TS 2</w:t>
      </w:r>
      <w:r>
        <w:t xml:space="preserve">4.008. The handling of the SS screening indicator is described in </w:t>
      </w:r>
      <w:r w:rsidR="004A757A">
        <w:t>TS 2</w:t>
      </w:r>
      <w:r>
        <w:t>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Figure 3.2: Coding of SS screening indicator in mobile station classmark 2</w:t>
      </w:r>
    </w:p>
    <w:p w14:paraId="070CAEBE"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SS screening indicator in mobile station classmark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4A6E7318" w:rsidR="00CE230A" w:rsidRDefault="00CE230A" w:rsidP="00C13334">
            <w:pPr>
              <w:pStyle w:val="NO"/>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B65768">
      <w:pPr>
        <w:pStyle w:val="Heading3"/>
      </w:pPr>
      <w:bookmarkStart w:id="106" w:name="_Toc19634090"/>
      <w:bookmarkStart w:id="107" w:name="_Toc44862928"/>
      <w:bookmarkStart w:id="108" w:name="_Toc191631987"/>
      <w:r>
        <w:t>3.7.2</w:t>
      </w:r>
      <w:r>
        <w:tab/>
        <w:t>Supplementary service version indicator</w:t>
      </w:r>
      <w:bookmarkEnd w:id="106"/>
      <w:bookmarkEnd w:id="107"/>
      <w:bookmarkEnd w:id="108"/>
    </w:p>
    <w:p w14:paraId="06D3137F" w14:textId="2B49E74C" w:rsidR="00CE230A" w:rsidRDefault="00CE230A" w:rsidP="00CE230A">
      <w:r>
        <w:t xml:space="preserve">The purpose of the supplementary service version indicator is to allow the network to select the correct version of a protocol for a specific supplementary service. The SS version indicator is included in messages as defined in </w:t>
      </w:r>
      <w:r w:rsidR="004A757A">
        <w:t>TS 2</w:t>
      </w:r>
      <w:r>
        <w:t xml:space="preserve">4.008 and </w:t>
      </w:r>
      <w:r w:rsidR="004A757A">
        <w:t>TS 2</w:t>
      </w:r>
      <w:r>
        <w:t xml:space="preserve">4.080. The coding described in table 3.19 refers to the first octet received in the SS version indicator. Any other octets received shall be ignored. The handling of the SS version indicator is described in </w:t>
      </w:r>
      <w:r w:rsidR="004A757A">
        <w:t>TS 2</w:t>
      </w:r>
      <w:r>
        <w:t>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0D223906" w:rsidR="00CE230A" w:rsidRDefault="00CE230A" w:rsidP="00C13334">
            <w:pPr>
              <w:pStyle w:val="TAN"/>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B65768">
      <w:pPr>
        <w:pStyle w:val="Heading1"/>
      </w:pPr>
      <w:bookmarkStart w:id="109" w:name="_Toc19634091"/>
      <w:bookmarkStart w:id="110" w:name="_Toc44862929"/>
      <w:bookmarkStart w:id="111" w:name="_Toc191631988"/>
      <w:r>
        <w:lastRenderedPageBreak/>
        <w:t>4</w:t>
      </w:r>
      <w:r>
        <w:tab/>
        <w:t>Supplementary services operation specifications</w:t>
      </w:r>
      <w:bookmarkEnd w:id="109"/>
      <w:bookmarkEnd w:id="110"/>
      <w:bookmarkEnd w:id="111"/>
    </w:p>
    <w:p w14:paraId="6A2C60CC" w14:textId="77777777" w:rsidR="00CE230A" w:rsidRDefault="00CE230A" w:rsidP="00B65768">
      <w:pPr>
        <w:pStyle w:val="Heading2"/>
      </w:pPr>
      <w:bookmarkStart w:id="112" w:name="_Toc19634092"/>
      <w:bookmarkStart w:id="113" w:name="_Toc44862930"/>
      <w:bookmarkStart w:id="114" w:name="_Toc191631989"/>
      <w:r>
        <w:t>4.1</w:t>
      </w:r>
      <w:r>
        <w:tab/>
        <w:t>General</w:t>
      </w:r>
      <w:bookmarkEnd w:id="112"/>
      <w:bookmarkEnd w:id="113"/>
      <w:bookmarkEnd w:id="114"/>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0150BA56" w:rsidR="00CE230A" w:rsidRDefault="00CE230A" w:rsidP="00CE230A">
      <w:r>
        <w:t xml:space="preserve">The mapping of OPERATION and ERROR to components is defined in </w:t>
      </w:r>
      <w:r w:rsidR="004A757A">
        <w:t>clause 3</w:t>
      </w:r>
      <w:r>
        <w:t xml:space="preserve"> of this specification.</w:t>
      </w:r>
    </w:p>
    <w:p w14:paraId="05C64EA2" w14:textId="66166608" w:rsidR="00CE230A" w:rsidRDefault="00CE230A" w:rsidP="00CE230A">
      <w:r>
        <w:t xml:space="preserve">The encoding rules which are applicable to the defined abstract syntax are the Basic Encoding Rules for Abstract Syntax Notation One, defined in ITU-T Rec. X.690 with the same exceptions as stated in </w:t>
      </w:r>
      <w:r w:rsidR="004A757A">
        <w:t>TS 2</w:t>
      </w:r>
      <w:r>
        <w:t>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23C34DC8" w14:textId="77777777" w:rsidR="00CE230A" w:rsidRDefault="00CE230A" w:rsidP="00CE230A">
      <w:pPr>
        <w:pStyle w:val="B1"/>
        <w:spacing w:after="120"/>
      </w:pPr>
      <w:r>
        <w:t>-</w:t>
      </w:r>
      <w:r>
        <w:tab/>
        <w:t>ms</w:t>
      </w:r>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t>cug</w:t>
      </w:r>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1B3E14BC" w14:textId="1B3272DA" w:rsidR="00CE230A" w:rsidRDefault="00CE230A" w:rsidP="00CE230A">
      <w:r>
        <w:t>In case an element is defined as mandatory in the protocol description (</w:t>
      </w:r>
      <w:r w:rsidR="004A757A">
        <w:t>TS 2</w:t>
      </w:r>
      <w:r>
        <w:t xml:space="preserve">4.080 including imports from </w:t>
      </w:r>
      <w:r w:rsidR="004A757A">
        <w:t>TS 2</w:t>
      </w:r>
      <w:r>
        <w:t xml:space="preserve">9.002), but is not present according to the service description (stage 1 to stage 3), the ASN.1 protocol description takes precedence over the diagrams in the </w:t>
      </w:r>
      <w:r w:rsidR="004A757A">
        <w:t>TS 2</w:t>
      </w:r>
      <w:r>
        <w:t>4.08x and 24.09x-series of technical specifications.</w:t>
      </w:r>
    </w:p>
    <w:p w14:paraId="37AE1FF4" w14:textId="440BE281" w:rsidR="00CE230A" w:rsidRDefault="00CE230A" w:rsidP="00CE230A">
      <w:r>
        <w:t xml:space="preserve">When possible operations and errors are imported from </w:t>
      </w:r>
      <w:r w:rsidR="004A757A">
        <w:t>TS 2</w:t>
      </w:r>
      <w:r>
        <w:t>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621D8F73" w:rsidR="00CE230A" w:rsidRDefault="00CE230A" w:rsidP="00CE230A">
      <w:r>
        <w:t xml:space="preserve"> The extension marker "…" shall be used in the same way as described in </w:t>
      </w:r>
      <w:r w:rsidR="004A757A">
        <w:t>TS 2</w:t>
      </w:r>
      <w:r>
        <w:t xml:space="preserve">9.002 and shall be supported on the radio interface by the MS and the network for all operations defined in this specification including those imported from </w:t>
      </w:r>
      <w:r w:rsidR="004A757A">
        <w:t>TS 2</w:t>
      </w:r>
      <w:r>
        <w:t>9.002.</w:t>
      </w:r>
    </w:p>
    <w:p w14:paraId="1484A421" w14:textId="77777777" w:rsidR="00CE230A" w:rsidRDefault="00CE230A" w:rsidP="00B65768">
      <w:pPr>
        <w:pStyle w:val="Heading2"/>
      </w:pPr>
      <w:bookmarkStart w:id="115" w:name="_Toc19634093"/>
      <w:bookmarkStart w:id="116" w:name="_Toc44862931"/>
      <w:bookmarkStart w:id="117" w:name="_Toc191631990"/>
      <w:r>
        <w:t>4.2</w:t>
      </w:r>
      <w:r>
        <w:tab/>
        <w:t>Operation types</w:t>
      </w:r>
      <w:bookmarkEnd w:id="115"/>
      <w:bookmarkEnd w:id="116"/>
      <w:bookmarkEnd w:id="117"/>
    </w:p>
    <w:p w14:paraId="3F994587" w14:textId="07121F69"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w:t>
      </w:r>
      <w:r w:rsidR="004A757A">
        <w:t> [</w:t>
      </w:r>
      <w:r>
        <w:t xml:space="preserve">6]. Refer to 3GPP </w:t>
      </w:r>
      <w:r w:rsidR="004A757A">
        <w:t>TS 2</w:t>
      </w:r>
      <w:r>
        <w:t>4.</w:t>
      </w:r>
      <w:r w:rsidRPr="00141DFF">
        <w:t>171</w:t>
      </w:r>
      <w:r w:rsidR="004A757A">
        <w:t> </w:t>
      </w:r>
      <w:r w:rsidR="004A757A" w:rsidRPr="00141DFF">
        <w:t>[</w:t>
      </w:r>
      <w:r w:rsidRPr="00141DFF">
        <w:t>15] for</w:t>
      </w:r>
      <w:r>
        <w:t xml:space="preserve"> operations for E-UTRAN LCS</w:t>
      </w:r>
      <w:r w:rsidR="006D7717">
        <w:t>, and 3GPP TS 24.571 [19] for operation for 5G LCS</w:t>
      </w:r>
      <w:r>
        <w:t>.</w:t>
      </w:r>
    </w:p>
    <w:p w14:paraId="21E0A0F3" w14:textId="77777777" w:rsidR="00F121F8" w:rsidRDefault="00F121F8" w:rsidP="00F121F8">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F121F8" w14:paraId="7FCAFACD" w14:textId="77777777" w:rsidTr="00E8255D">
        <w:trPr>
          <w:jc w:val="center"/>
        </w:trPr>
        <w:tc>
          <w:tcPr>
            <w:tcW w:w="3794" w:type="dxa"/>
            <w:tcBorders>
              <w:bottom w:val="nil"/>
            </w:tcBorders>
          </w:tcPr>
          <w:p w14:paraId="418B3EA7" w14:textId="77777777" w:rsidR="00F121F8" w:rsidRDefault="00F121F8" w:rsidP="00E8255D">
            <w:pPr>
              <w:pStyle w:val="TAL"/>
            </w:pPr>
            <w:r>
              <w:rPr>
                <w:b/>
              </w:rPr>
              <w:t>Operation name</w:t>
            </w:r>
          </w:p>
        </w:tc>
        <w:tc>
          <w:tcPr>
            <w:tcW w:w="2693" w:type="dxa"/>
            <w:tcBorders>
              <w:bottom w:val="nil"/>
            </w:tcBorders>
          </w:tcPr>
          <w:p w14:paraId="15EF653C" w14:textId="77777777" w:rsidR="00F121F8" w:rsidRDefault="00F121F8" w:rsidP="00E8255D">
            <w:pPr>
              <w:pStyle w:val="TAH"/>
            </w:pPr>
            <w:r>
              <w:t>Call related SS</w:t>
            </w:r>
          </w:p>
        </w:tc>
        <w:tc>
          <w:tcPr>
            <w:tcW w:w="2835" w:type="dxa"/>
            <w:tcBorders>
              <w:bottom w:val="nil"/>
            </w:tcBorders>
          </w:tcPr>
          <w:p w14:paraId="1C0B7D19" w14:textId="77777777" w:rsidR="00F121F8" w:rsidRDefault="00F121F8" w:rsidP="00E8255D">
            <w:pPr>
              <w:pStyle w:val="TAH"/>
            </w:pPr>
            <w:r>
              <w:t>Call independent SS</w:t>
            </w:r>
          </w:p>
        </w:tc>
      </w:tr>
      <w:tr w:rsidR="00F121F8" w14:paraId="6EED5234" w14:textId="77777777" w:rsidTr="00E8255D">
        <w:trPr>
          <w:jc w:val="center"/>
        </w:trPr>
        <w:tc>
          <w:tcPr>
            <w:tcW w:w="3794" w:type="dxa"/>
            <w:tcBorders>
              <w:bottom w:val="nil"/>
            </w:tcBorders>
          </w:tcPr>
          <w:p w14:paraId="290478B2" w14:textId="77777777" w:rsidR="00F121F8" w:rsidRDefault="00F121F8" w:rsidP="00E8255D">
            <w:pPr>
              <w:pStyle w:val="TAL"/>
            </w:pPr>
            <w:r>
              <w:t>registerSS</w:t>
            </w:r>
          </w:p>
        </w:tc>
        <w:tc>
          <w:tcPr>
            <w:tcW w:w="2693" w:type="dxa"/>
            <w:tcBorders>
              <w:bottom w:val="nil"/>
            </w:tcBorders>
          </w:tcPr>
          <w:p w14:paraId="2B96FFA2" w14:textId="77777777" w:rsidR="00F121F8" w:rsidRDefault="00F121F8" w:rsidP="00E8255D">
            <w:pPr>
              <w:pStyle w:val="TAC"/>
            </w:pPr>
            <w:r>
              <w:t>-</w:t>
            </w:r>
          </w:p>
        </w:tc>
        <w:tc>
          <w:tcPr>
            <w:tcW w:w="2835" w:type="dxa"/>
            <w:tcBorders>
              <w:bottom w:val="nil"/>
            </w:tcBorders>
          </w:tcPr>
          <w:p w14:paraId="5AD9C1D1" w14:textId="77777777" w:rsidR="00F121F8" w:rsidRDefault="00F121F8" w:rsidP="00E8255D">
            <w:pPr>
              <w:pStyle w:val="TAC"/>
            </w:pPr>
            <w:r>
              <w:t>+</w:t>
            </w:r>
          </w:p>
        </w:tc>
      </w:tr>
      <w:tr w:rsidR="00F121F8" w14:paraId="45FD9336" w14:textId="77777777" w:rsidTr="00E8255D">
        <w:trPr>
          <w:jc w:val="center"/>
        </w:trPr>
        <w:tc>
          <w:tcPr>
            <w:tcW w:w="3794" w:type="dxa"/>
            <w:tcBorders>
              <w:top w:val="nil"/>
              <w:bottom w:val="nil"/>
            </w:tcBorders>
          </w:tcPr>
          <w:p w14:paraId="21778895" w14:textId="77777777" w:rsidR="00F121F8" w:rsidRDefault="00F121F8" w:rsidP="00E8255D">
            <w:pPr>
              <w:pStyle w:val="TAL"/>
            </w:pPr>
            <w:r>
              <w:t>eraseSS</w:t>
            </w:r>
          </w:p>
        </w:tc>
        <w:tc>
          <w:tcPr>
            <w:tcW w:w="2693" w:type="dxa"/>
            <w:tcBorders>
              <w:top w:val="nil"/>
              <w:bottom w:val="nil"/>
            </w:tcBorders>
          </w:tcPr>
          <w:p w14:paraId="01BF80FE" w14:textId="77777777" w:rsidR="00F121F8" w:rsidRDefault="00F121F8" w:rsidP="00E8255D">
            <w:pPr>
              <w:pStyle w:val="TAC"/>
            </w:pPr>
            <w:r>
              <w:t>-</w:t>
            </w:r>
          </w:p>
        </w:tc>
        <w:tc>
          <w:tcPr>
            <w:tcW w:w="2835" w:type="dxa"/>
            <w:tcBorders>
              <w:top w:val="nil"/>
              <w:bottom w:val="nil"/>
            </w:tcBorders>
          </w:tcPr>
          <w:p w14:paraId="2AC440FA" w14:textId="77777777" w:rsidR="00F121F8" w:rsidRDefault="00F121F8" w:rsidP="00E8255D">
            <w:pPr>
              <w:pStyle w:val="TAC"/>
            </w:pPr>
            <w:r>
              <w:t>+</w:t>
            </w:r>
          </w:p>
        </w:tc>
      </w:tr>
      <w:tr w:rsidR="00F121F8" w14:paraId="610C3077" w14:textId="77777777" w:rsidTr="00E8255D">
        <w:trPr>
          <w:jc w:val="center"/>
        </w:trPr>
        <w:tc>
          <w:tcPr>
            <w:tcW w:w="3794" w:type="dxa"/>
            <w:tcBorders>
              <w:top w:val="nil"/>
              <w:bottom w:val="nil"/>
            </w:tcBorders>
          </w:tcPr>
          <w:p w14:paraId="2C0547AC" w14:textId="77777777" w:rsidR="00F121F8" w:rsidRDefault="00F121F8" w:rsidP="00E8255D">
            <w:pPr>
              <w:pStyle w:val="TAL"/>
            </w:pPr>
            <w:r>
              <w:t>activateSS</w:t>
            </w:r>
          </w:p>
        </w:tc>
        <w:tc>
          <w:tcPr>
            <w:tcW w:w="2693" w:type="dxa"/>
            <w:tcBorders>
              <w:top w:val="nil"/>
              <w:bottom w:val="nil"/>
            </w:tcBorders>
          </w:tcPr>
          <w:p w14:paraId="619B6F25" w14:textId="77777777" w:rsidR="00F121F8" w:rsidRDefault="00F121F8" w:rsidP="00E8255D">
            <w:pPr>
              <w:pStyle w:val="TAC"/>
            </w:pPr>
            <w:r>
              <w:t>-</w:t>
            </w:r>
          </w:p>
        </w:tc>
        <w:tc>
          <w:tcPr>
            <w:tcW w:w="2835" w:type="dxa"/>
            <w:tcBorders>
              <w:top w:val="nil"/>
              <w:bottom w:val="nil"/>
            </w:tcBorders>
          </w:tcPr>
          <w:p w14:paraId="2303BA3B" w14:textId="77777777" w:rsidR="00F121F8" w:rsidRDefault="00F121F8" w:rsidP="00E8255D">
            <w:pPr>
              <w:pStyle w:val="TAC"/>
            </w:pPr>
            <w:r>
              <w:t>+</w:t>
            </w:r>
          </w:p>
        </w:tc>
      </w:tr>
      <w:tr w:rsidR="00F121F8" w14:paraId="66753B3A" w14:textId="77777777" w:rsidTr="00E8255D">
        <w:trPr>
          <w:jc w:val="center"/>
        </w:trPr>
        <w:tc>
          <w:tcPr>
            <w:tcW w:w="3794" w:type="dxa"/>
            <w:tcBorders>
              <w:top w:val="nil"/>
              <w:bottom w:val="nil"/>
            </w:tcBorders>
          </w:tcPr>
          <w:p w14:paraId="2BAC2690" w14:textId="77777777" w:rsidR="00F121F8" w:rsidRDefault="00F121F8" w:rsidP="00E8255D">
            <w:pPr>
              <w:pStyle w:val="TAL"/>
            </w:pPr>
            <w:r>
              <w:t>deactivateSS</w:t>
            </w:r>
          </w:p>
        </w:tc>
        <w:tc>
          <w:tcPr>
            <w:tcW w:w="2693" w:type="dxa"/>
            <w:tcBorders>
              <w:top w:val="nil"/>
              <w:bottom w:val="nil"/>
            </w:tcBorders>
          </w:tcPr>
          <w:p w14:paraId="06503A48" w14:textId="77777777" w:rsidR="00F121F8" w:rsidRDefault="00F121F8" w:rsidP="00E8255D">
            <w:pPr>
              <w:pStyle w:val="TAC"/>
            </w:pPr>
            <w:r>
              <w:t>-</w:t>
            </w:r>
          </w:p>
        </w:tc>
        <w:tc>
          <w:tcPr>
            <w:tcW w:w="2835" w:type="dxa"/>
            <w:tcBorders>
              <w:top w:val="nil"/>
              <w:bottom w:val="nil"/>
            </w:tcBorders>
          </w:tcPr>
          <w:p w14:paraId="4ED89913" w14:textId="77777777" w:rsidR="00F121F8" w:rsidRDefault="00F121F8" w:rsidP="00E8255D">
            <w:pPr>
              <w:pStyle w:val="TAC"/>
            </w:pPr>
            <w:r>
              <w:t>+</w:t>
            </w:r>
          </w:p>
        </w:tc>
      </w:tr>
      <w:tr w:rsidR="00F121F8" w14:paraId="49C4D431" w14:textId="77777777" w:rsidTr="00E8255D">
        <w:trPr>
          <w:jc w:val="center"/>
        </w:trPr>
        <w:tc>
          <w:tcPr>
            <w:tcW w:w="3794" w:type="dxa"/>
            <w:tcBorders>
              <w:top w:val="nil"/>
              <w:bottom w:val="nil"/>
            </w:tcBorders>
          </w:tcPr>
          <w:p w14:paraId="3A6E0B4B" w14:textId="77777777" w:rsidR="00F121F8" w:rsidRDefault="00F121F8" w:rsidP="00E8255D">
            <w:pPr>
              <w:pStyle w:val="TAL"/>
            </w:pPr>
            <w:r>
              <w:t>interrogateSS</w:t>
            </w:r>
          </w:p>
        </w:tc>
        <w:tc>
          <w:tcPr>
            <w:tcW w:w="2693" w:type="dxa"/>
            <w:tcBorders>
              <w:top w:val="nil"/>
              <w:bottom w:val="nil"/>
            </w:tcBorders>
          </w:tcPr>
          <w:p w14:paraId="2AB41350" w14:textId="77777777" w:rsidR="00F121F8" w:rsidRDefault="00F121F8" w:rsidP="00E8255D">
            <w:pPr>
              <w:pStyle w:val="TAC"/>
            </w:pPr>
            <w:r>
              <w:t>-</w:t>
            </w:r>
          </w:p>
        </w:tc>
        <w:tc>
          <w:tcPr>
            <w:tcW w:w="2835" w:type="dxa"/>
            <w:tcBorders>
              <w:top w:val="nil"/>
              <w:bottom w:val="nil"/>
            </w:tcBorders>
          </w:tcPr>
          <w:p w14:paraId="5955C073" w14:textId="77777777" w:rsidR="00F121F8" w:rsidRDefault="00F121F8" w:rsidP="00E8255D">
            <w:pPr>
              <w:pStyle w:val="TAC"/>
            </w:pPr>
            <w:r>
              <w:t>+</w:t>
            </w:r>
          </w:p>
        </w:tc>
      </w:tr>
      <w:tr w:rsidR="00F121F8" w14:paraId="60C94AAD" w14:textId="77777777" w:rsidTr="00E8255D">
        <w:trPr>
          <w:jc w:val="center"/>
        </w:trPr>
        <w:tc>
          <w:tcPr>
            <w:tcW w:w="3794" w:type="dxa"/>
            <w:tcBorders>
              <w:top w:val="nil"/>
              <w:bottom w:val="nil"/>
            </w:tcBorders>
          </w:tcPr>
          <w:p w14:paraId="1F0D4288" w14:textId="77777777" w:rsidR="00F121F8" w:rsidRDefault="00F121F8" w:rsidP="00E8255D">
            <w:pPr>
              <w:pStyle w:val="TAL"/>
            </w:pPr>
            <w:r>
              <w:t>registerPassword</w:t>
            </w:r>
          </w:p>
        </w:tc>
        <w:tc>
          <w:tcPr>
            <w:tcW w:w="2693" w:type="dxa"/>
            <w:tcBorders>
              <w:top w:val="nil"/>
              <w:bottom w:val="nil"/>
            </w:tcBorders>
          </w:tcPr>
          <w:p w14:paraId="5ABE1001" w14:textId="77777777" w:rsidR="00F121F8" w:rsidRDefault="00F121F8" w:rsidP="00E8255D">
            <w:pPr>
              <w:pStyle w:val="TAC"/>
            </w:pPr>
            <w:r>
              <w:t>-</w:t>
            </w:r>
          </w:p>
        </w:tc>
        <w:tc>
          <w:tcPr>
            <w:tcW w:w="2835" w:type="dxa"/>
            <w:tcBorders>
              <w:top w:val="nil"/>
              <w:bottom w:val="nil"/>
            </w:tcBorders>
          </w:tcPr>
          <w:p w14:paraId="4878E3D5" w14:textId="77777777" w:rsidR="00F121F8" w:rsidRDefault="00F121F8" w:rsidP="00E8255D">
            <w:pPr>
              <w:pStyle w:val="TAC"/>
            </w:pPr>
            <w:r>
              <w:t>+</w:t>
            </w:r>
          </w:p>
        </w:tc>
      </w:tr>
      <w:tr w:rsidR="00F121F8" w14:paraId="7E1B5EA1" w14:textId="77777777" w:rsidTr="00E8255D">
        <w:trPr>
          <w:jc w:val="center"/>
        </w:trPr>
        <w:tc>
          <w:tcPr>
            <w:tcW w:w="3794" w:type="dxa"/>
            <w:tcBorders>
              <w:top w:val="nil"/>
              <w:bottom w:val="nil"/>
            </w:tcBorders>
          </w:tcPr>
          <w:p w14:paraId="2542C90F" w14:textId="77777777" w:rsidR="00F121F8" w:rsidRDefault="00F121F8" w:rsidP="00E8255D">
            <w:pPr>
              <w:pStyle w:val="TAL"/>
            </w:pPr>
            <w:r>
              <w:t>getPassword</w:t>
            </w:r>
          </w:p>
        </w:tc>
        <w:tc>
          <w:tcPr>
            <w:tcW w:w="2693" w:type="dxa"/>
            <w:tcBorders>
              <w:top w:val="nil"/>
              <w:bottom w:val="nil"/>
            </w:tcBorders>
          </w:tcPr>
          <w:p w14:paraId="0E2801BE" w14:textId="77777777" w:rsidR="00F121F8" w:rsidRDefault="00F121F8" w:rsidP="00E8255D">
            <w:pPr>
              <w:pStyle w:val="TAC"/>
            </w:pPr>
            <w:r>
              <w:t>-</w:t>
            </w:r>
          </w:p>
        </w:tc>
        <w:tc>
          <w:tcPr>
            <w:tcW w:w="2835" w:type="dxa"/>
            <w:tcBorders>
              <w:top w:val="nil"/>
              <w:bottom w:val="nil"/>
            </w:tcBorders>
          </w:tcPr>
          <w:p w14:paraId="2FD79FD4" w14:textId="77777777" w:rsidR="00F121F8" w:rsidRDefault="00F121F8" w:rsidP="00E8255D">
            <w:pPr>
              <w:pStyle w:val="TAC"/>
            </w:pPr>
            <w:r>
              <w:t>+</w:t>
            </w:r>
          </w:p>
        </w:tc>
      </w:tr>
      <w:tr w:rsidR="00F121F8" w14:paraId="1B336C63" w14:textId="77777777" w:rsidTr="00E8255D">
        <w:trPr>
          <w:jc w:val="center"/>
        </w:trPr>
        <w:tc>
          <w:tcPr>
            <w:tcW w:w="3794" w:type="dxa"/>
            <w:tcBorders>
              <w:top w:val="nil"/>
              <w:bottom w:val="nil"/>
            </w:tcBorders>
          </w:tcPr>
          <w:p w14:paraId="7B0A45CA" w14:textId="77777777" w:rsidR="00F121F8" w:rsidRDefault="00F121F8" w:rsidP="00E8255D">
            <w:pPr>
              <w:pStyle w:val="TAL"/>
            </w:pPr>
            <w:r>
              <w:t>processUnstructuredSS-Data</w:t>
            </w:r>
          </w:p>
        </w:tc>
        <w:tc>
          <w:tcPr>
            <w:tcW w:w="2693" w:type="dxa"/>
            <w:tcBorders>
              <w:top w:val="nil"/>
              <w:bottom w:val="nil"/>
            </w:tcBorders>
          </w:tcPr>
          <w:p w14:paraId="54244799" w14:textId="77777777" w:rsidR="00F121F8" w:rsidRDefault="00F121F8" w:rsidP="00E8255D">
            <w:pPr>
              <w:pStyle w:val="TAC"/>
            </w:pPr>
            <w:r>
              <w:t>+</w:t>
            </w:r>
          </w:p>
        </w:tc>
        <w:tc>
          <w:tcPr>
            <w:tcW w:w="2835" w:type="dxa"/>
            <w:tcBorders>
              <w:top w:val="nil"/>
              <w:bottom w:val="nil"/>
            </w:tcBorders>
          </w:tcPr>
          <w:p w14:paraId="0EDBA41C" w14:textId="77777777" w:rsidR="00F121F8" w:rsidRDefault="00F121F8" w:rsidP="00E8255D">
            <w:pPr>
              <w:pStyle w:val="TAC"/>
            </w:pPr>
            <w:r>
              <w:t>+</w:t>
            </w:r>
          </w:p>
        </w:tc>
      </w:tr>
      <w:tr w:rsidR="00F121F8" w14:paraId="0DD780FD" w14:textId="77777777" w:rsidTr="00E8255D">
        <w:trPr>
          <w:jc w:val="center"/>
        </w:trPr>
        <w:tc>
          <w:tcPr>
            <w:tcW w:w="3794" w:type="dxa"/>
            <w:tcBorders>
              <w:top w:val="nil"/>
              <w:bottom w:val="nil"/>
            </w:tcBorders>
          </w:tcPr>
          <w:p w14:paraId="1ED1DDDF" w14:textId="77777777" w:rsidR="00F121F8" w:rsidRDefault="00F121F8" w:rsidP="00E8255D">
            <w:pPr>
              <w:pStyle w:val="TAL"/>
            </w:pPr>
            <w:r>
              <w:t>forwardCheckSS-Indication</w:t>
            </w:r>
          </w:p>
        </w:tc>
        <w:tc>
          <w:tcPr>
            <w:tcW w:w="2693" w:type="dxa"/>
            <w:tcBorders>
              <w:top w:val="nil"/>
              <w:bottom w:val="nil"/>
            </w:tcBorders>
          </w:tcPr>
          <w:p w14:paraId="7439678F" w14:textId="77777777" w:rsidR="00F121F8" w:rsidRDefault="00F121F8" w:rsidP="00E8255D">
            <w:pPr>
              <w:pStyle w:val="TAC"/>
            </w:pPr>
            <w:r>
              <w:t>-</w:t>
            </w:r>
          </w:p>
        </w:tc>
        <w:tc>
          <w:tcPr>
            <w:tcW w:w="2835" w:type="dxa"/>
            <w:tcBorders>
              <w:top w:val="nil"/>
              <w:bottom w:val="nil"/>
            </w:tcBorders>
          </w:tcPr>
          <w:p w14:paraId="5946D7F4" w14:textId="77777777" w:rsidR="00F121F8" w:rsidRDefault="00F121F8" w:rsidP="00E8255D">
            <w:pPr>
              <w:pStyle w:val="TAC"/>
            </w:pPr>
            <w:r>
              <w:t>+</w:t>
            </w:r>
          </w:p>
        </w:tc>
      </w:tr>
      <w:tr w:rsidR="00F121F8" w14:paraId="0B2A4AFB" w14:textId="77777777" w:rsidTr="00E8255D">
        <w:trPr>
          <w:jc w:val="center"/>
        </w:trPr>
        <w:tc>
          <w:tcPr>
            <w:tcW w:w="3794" w:type="dxa"/>
            <w:tcBorders>
              <w:top w:val="nil"/>
              <w:bottom w:val="nil"/>
            </w:tcBorders>
          </w:tcPr>
          <w:p w14:paraId="1F7C191E" w14:textId="77777777" w:rsidR="00F121F8" w:rsidRDefault="00F121F8" w:rsidP="00E8255D">
            <w:pPr>
              <w:pStyle w:val="TAL"/>
            </w:pPr>
            <w:r>
              <w:t>processUnstructuredSS-Request</w:t>
            </w:r>
          </w:p>
        </w:tc>
        <w:tc>
          <w:tcPr>
            <w:tcW w:w="2693" w:type="dxa"/>
            <w:tcBorders>
              <w:top w:val="nil"/>
              <w:bottom w:val="nil"/>
            </w:tcBorders>
          </w:tcPr>
          <w:p w14:paraId="76DC5801" w14:textId="77777777" w:rsidR="00F121F8" w:rsidRDefault="00F121F8" w:rsidP="00E8255D">
            <w:pPr>
              <w:pStyle w:val="TAC"/>
            </w:pPr>
            <w:r>
              <w:t>-</w:t>
            </w:r>
          </w:p>
        </w:tc>
        <w:tc>
          <w:tcPr>
            <w:tcW w:w="2835" w:type="dxa"/>
            <w:tcBorders>
              <w:top w:val="nil"/>
              <w:bottom w:val="nil"/>
            </w:tcBorders>
          </w:tcPr>
          <w:p w14:paraId="7E2922D5" w14:textId="77777777" w:rsidR="00F121F8" w:rsidRDefault="00F121F8" w:rsidP="00E8255D">
            <w:pPr>
              <w:pStyle w:val="TAC"/>
            </w:pPr>
            <w:r>
              <w:t>+</w:t>
            </w:r>
          </w:p>
        </w:tc>
      </w:tr>
      <w:tr w:rsidR="00F121F8" w14:paraId="1584B2DB" w14:textId="77777777" w:rsidTr="00E8255D">
        <w:trPr>
          <w:jc w:val="center"/>
        </w:trPr>
        <w:tc>
          <w:tcPr>
            <w:tcW w:w="3794" w:type="dxa"/>
            <w:tcBorders>
              <w:top w:val="nil"/>
              <w:bottom w:val="nil"/>
            </w:tcBorders>
          </w:tcPr>
          <w:p w14:paraId="708B2D90" w14:textId="77777777" w:rsidR="00F121F8" w:rsidRDefault="00F121F8" w:rsidP="00E8255D">
            <w:pPr>
              <w:pStyle w:val="TAL"/>
            </w:pPr>
            <w:r>
              <w:t>unstructuredSS-Request</w:t>
            </w:r>
          </w:p>
        </w:tc>
        <w:tc>
          <w:tcPr>
            <w:tcW w:w="2693" w:type="dxa"/>
            <w:tcBorders>
              <w:top w:val="nil"/>
              <w:bottom w:val="nil"/>
            </w:tcBorders>
          </w:tcPr>
          <w:p w14:paraId="265FD7DD" w14:textId="77777777" w:rsidR="00F121F8" w:rsidRDefault="00F121F8" w:rsidP="00E8255D">
            <w:pPr>
              <w:pStyle w:val="TAC"/>
            </w:pPr>
            <w:r>
              <w:t>-</w:t>
            </w:r>
          </w:p>
        </w:tc>
        <w:tc>
          <w:tcPr>
            <w:tcW w:w="2835" w:type="dxa"/>
            <w:tcBorders>
              <w:top w:val="nil"/>
              <w:bottom w:val="nil"/>
            </w:tcBorders>
          </w:tcPr>
          <w:p w14:paraId="45E8F826" w14:textId="77777777" w:rsidR="00F121F8" w:rsidRDefault="00F121F8" w:rsidP="00E8255D">
            <w:pPr>
              <w:pStyle w:val="TAC"/>
            </w:pPr>
            <w:r>
              <w:t>+</w:t>
            </w:r>
          </w:p>
        </w:tc>
      </w:tr>
      <w:tr w:rsidR="00F121F8" w14:paraId="10201350" w14:textId="77777777" w:rsidTr="00E8255D">
        <w:trPr>
          <w:jc w:val="center"/>
        </w:trPr>
        <w:tc>
          <w:tcPr>
            <w:tcW w:w="3794" w:type="dxa"/>
            <w:tcBorders>
              <w:top w:val="nil"/>
              <w:bottom w:val="nil"/>
            </w:tcBorders>
          </w:tcPr>
          <w:p w14:paraId="1ECE485D" w14:textId="77777777" w:rsidR="00F121F8" w:rsidRDefault="00F121F8" w:rsidP="00E8255D">
            <w:pPr>
              <w:pStyle w:val="TAL"/>
            </w:pPr>
            <w:r>
              <w:t>unstructuredSS-Notify</w:t>
            </w:r>
          </w:p>
        </w:tc>
        <w:tc>
          <w:tcPr>
            <w:tcW w:w="2693" w:type="dxa"/>
            <w:tcBorders>
              <w:top w:val="nil"/>
              <w:bottom w:val="nil"/>
            </w:tcBorders>
          </w:tcPr>
          <w:p w14:paraId="6ABAD23A" w14:textId="77777777" w:rsidR="00F121F8" w:rsidRDefault="00F121F8" w:rsidP="00E8255D">
            <w:pPr>
              <w:pStyle w:val="TAC"/>
            </w:pPr>
            <w:r>
              <w:t>-</w:t>
            </w:r>
          </w:p>
        </w:tc>
        <w:tc>
          <w:tcPr>
            <w:tcW w:w="2835" w:type="dxa"/>
            <w:tcBorders>
              <w:top w:val="nil"/>
              <w:bottom w:val="nil"/>
            </w:tcBorders>
          </w:tcPr>
          <w:p w14:paraId="1C1FEEFD" w14:textId="77777777" w:rsidR="00F121F8" w:rsidRDefault="00F121F8" w:rsidP="00E8255D">
            <w:pPr>
              <w:pStyle w:val="TAC"/>
            </w:pPr>
            <w:r>
              <w:t>+</w:t>
            </w:r>
          </w:p>
        </w:tc>
      </w:tr>
      <w:tr w:rsidR="00F121F8" w14:paraId="11902028" w14:textId="77777777" w:rsidTr="00E8255D">
        <w:trPr>
          <w:jc w:val="center"/>
        </w:trPr>
        <w:tc>
          <w:tcPr>
            <w:tcW w:w="3794" w:type="dxa"/>
            <w:tcBorders>
              <w:top w:val="nil"/>
              <w:bottom w:val="nil"/>
            </w:tcBorders>
          </w:tcPr>
          <w:p w14:paraId="3991AEC4" w14:textId="77777777" w:rsidR="00F121F8" w:rsidRDefault="00F121F8" w:rsidP="00E8255D">
            <w:pPr>
              <w:pStyle w:val="TAL"/>
            </w:pPr>
            <w:r>
              <w:t>forwardChargeAdvice</w:t>
            </w:r>
          </w:p>
        </w:tc>
        <w:tc>
          <w:tcPr>
            <w:tcW w:w="2693" w:type="dxa"/>
            <w:tcBorders>
              <w:top w:val="nil"/>
              <w:bottom w:val="nil"/>
            </w:tcBorders>
          </w:tcPr>
          <w:p w14:paraId="24EA72B7" w14:textId="77777777" w:rsidR="00F121F8" w:rsidRDefault="00F121F8" w:rsidP="00E8255D">
            <w:pPr>
              <w:pStyle w:val="TAC"/>
            </w:pPr>
            <w:r>
              <w:t>+</w:t>
            </w:r>
          </w:p>
        </w:tc>
        <w:tc>
          <w:tcPr>
            <w:tcW w:w="2835" w:type="dxa"/>
            <w:tcBorders>
              <w:top w:val="nil"/>
              <w:bottom w:val="nil"/>
            </w:tcBorders>
          </w:tcPr>
          <w:p w14:paraId="513FA455" w14:textId="77777777" w:rsidR="00F121F8" w:rsidRDefault="00F121F8" w:rsidP="00E8255D">
            <w:pPr>
              <w:pStyle w:val="TAC"/>
            </w:pPr>
            <w:r>
              <w:t>-</w:t>
            </w:r>
          </w:p>
        </w:tc>
      </w:tr>
      <w:tr w:rsidR="00F121F8" w14:paraId="44A097E3" w14:textId="77777777" w:rsidTr="00E8255D">
        <w:trPr>
          <w:jc w:val="center"/>
        </w:trPr>
        <w:tc>
          <w:tcPr>
            <w:tcW w:w="3794" w:type="dxa"/>
            <w:tcBorders>
              <w:top w:val="nil"/>
              <w:bottom w:val="nil"/>
            </w:tcBorders>
          </w:tcPr>
          <w:p w14:paraId="612E58C0" w14:textId="77777777" w:rsidR="00F121F8" w:rsidRDefault="00F121F8" w:rsidP="00E8255D">
            <w:pPr>
              <w:pStyle w:val="TAL"/>
            </w:pPr>
            <w:r>
              <w:t>notifySS</w:t>
            </w:r>
          </w:p>
        </w:tc>
        <w:tc>
          <w:tcPr>
            <w:tcW w:w="2693" w:type="dxa"/>
            <w:tcBorders>
              <w:top w:val="nil"/>
              <w:bottom w:val="nil"/>
            </w:tcBorders>
          </w:tcPr>
          <w:p w14:paraId="4A0F9CC2" w14:textId="77777777" w:rsidR="00F121F8" w:rsidRDefault="00F121F8" w:rsidP="00E8255D">
            <w:pPr>
              <w:pStyle w:val="TAC"/>
            </w:pPr>
            <w:r>
              <w:t>+</w:t>
            </w:r>
          </w:p>
        </w:tc>
        <w:tc>
          <w:tcPr>
            <w:tcW w:w="2835" w:type="dxa"/>
            <w:tcBorders>
              <w:top w:val="nil"/>
              <w:bottom w:val="nil"/>
            </w:tcBorders>
          </w:tcPr>
          <w:p w14:paraId="53FDA49A" w14:textId="77777777" w:rsidR="00F121F8" w:rsidRDefault="00F121F8" w:rsidP="00E8255D">
            <w:pPr>
              <w:pStyle w:val="TAC"/>
            </w:pPr>
            <w:r>
              <w:t>-</w:t>
            </w:r>
          </w:p>
        </w:tc>
      </w:tr>
      <w:tr w:rsidR="00F121F8" w14:paraId="548E50A6" w14:textId="77777777" w:rsidTr="00E8255D">
        <w:trPr>
          <w:jc w:val="center"/>
        </w:trPr>
        <w:tc>
          <w:tcPr>
            <w:tcW w:w="3794" w:type="dxa"/>
            <w:tcBorders>
              <w:top w:val="nil"/>
              <w:bottom w:val="nil"/>
            </w:tcBorders>
          </w:tcPr>
          <w:p w14:paraId="5FEFC78A" w14:textId="77777777" w:rsidR="00F121F8" w:rsidRDefault="00F121F8" w:rsidP="00E8255D">
            <w:pPr>
              <w:pStyle w:val="TAL"/>
            </w:pPr>
            <w:r>
              <w:t>forwardCUG-Info</w:t>
            </w:r>
          </w:p>
        </w:tc>
        <w:tc>
          <w:tcPr>
            <w:tcW w:w="2693" w:type="dxa"/>
            <w:tcBorders>
              <w:top w:val="nil"/>
              <w:bottom w:val="nil"/>
            </w:tcBorders>
          </w:tcPr>
          <w:p w14:paraId="0CC6DE70" w14:textId="77777777" w:rsidR="00F121F8" w:rsidRDefault="00F121F8" w:rsidP="00E8255D">
            <w:pPr>
              <w:pStyle w:val="TAC"/>
            </w:pPr>
            <w:r>
              <w:t>+</w:t>
            </w:r>
          </w:p>
        </w:tc>
        <w:tc>
          <w:tcPr>
            <w:tcW w:w="2835" w:type="dxa"/>
            <w:tcBorders>
              <w:top w:val="nil"/>
              <w:bottom w:val="nil"/>
            </w:tcBorders>
          </w:tcPr>
          <w:p w14:paraId="44503858" w14:textId="77777777" w:rsidR="00F121F8" w:rsidRDefault="00F121F8" w:rsidP="00E8255D">
            <w:pPr>
              <w:pStyle w:val="TAC"/>
            </w:pPr>
            <w:r>
              <w:t>-</w:t>
            </w:r>
          </w:p>
        </w:tc>
      </w:tr>
      <w:tr w:rsidR="00F121F8" w14:paraId="0D6BCA33" w14:textId="77777777" w:rsidTr="00E8255D">
        <w:trPr>
          <w:jc w:val="center"/>
        </w:trPr>
        <w:tc>
          <w:tcPr>
            <w:tcW w:w="3794" w:type="dxa"/>
            <w:tcBorders>
              <w:top w:val="nil"/>
              <w:bottom w:val="nil"/>
            </w:tcBorders>
          </w:tcPr>
          <w:p w14:paraId="72B8D17C" w14:textId="77777777" w:rsidR="00F121F8" w:rsidRDefault="00F121F8" w:rsidP="00E8255D">
            <w:pPr>
              <w:pStyle w:val="TAL"/>
            </w:pPr>
            <w:r>
              <w:t>buildMPTY</w:t>
            </w:r>
          </w:p>
        </w:tc>
        <w:tc>
          <w:tcPr>
            <w:tcW w:w="2693" w:type="dxa"/>
            <w:tcBorders>
              <w:top w:val="nil"/>
              <w:bottom w:val="nil"/>
            </w:tcBorders>
          </w:tcPr>
          <w:p w14:paraId="37497271" w14:textId="77777777" w:rsidR="00F121F8" w:rsidRDefault="00F121F8" w:rsidP="00E8255D">
            <w:pPr>
              <w:pStyle w:val="TAC"/>
            </w:pPr>
            <w:r>
              <w:t>+</w:t>
            </w:r>
          </w:p>
        </w:tc>
        <w:tc>
          <w:tcPr>
            <w:tcW w:w="2835" w:type="dxa"/>
            <w:tcBorders>
              <w:top w:val="nil"/>
              <w:bottom w:val="nil"/>
            </w:tcBorders>
          </w:tcPr>
          <w:p w14:paraId="17B81E36" w14:textId="77777777" w:rsidR="00F121F8" w:rsidRDefault="00F121F8" w:rsidP="00E8255D">
            <w:pPr>
              <w:pStyle w:val="TAC"/>
            </w:pPr>
            <w:r>
              <w:t>-</w:t>
            </w:r>
          </w:p>
        </w:tc>
      </w:tr>
      <w:tr w:rsidR="00F121F8" w14:paraId="04FA5FE9" w14:textId="77777777" w:rsidTr="00E8255D">
        <w:trPr>
          <w:jc w:val="center"/>
        </w:trPr>
        <w:tc>
          <w:tcPr>
            <w:tcW w:w="3794" w:type="dxa"/>
            <w:tcBorders>
              <w:top w:val="nil"/>
              <w:bottom w:val="nil"/>
            </w:tcBorders>
          </w:tcPr>
          <w:p w14:paraId="7B38AC10" w14:textId="77777777" w:rsidR="00F121F8" w:rsidRDefault="00F121F8" w:rsidP="00E8255D">
            <w:pPr>
              <w:pStyle w:val="TAL"/>
            </w:pPr>
            <w:r>
              <w:t>holdMPTY</w:t>
            </w:r>
          </w:p>
        </w:tc>
        <w:tc>
          <w:tcPr>
            <w:tcW w:w="2693" w:type="dxa"/>
            <w:tcBorders>
              <w:top w:val="nil"/>
              <w:bottom w:val="nil"/>
            </w:tcBorders>
          </w:tcPr>
          <w:p w14:paraId="482DE217" w14:textId="77777777" w:rsidR="00F121F8" w:rsidRDefault="00F121F8" w:rsidP="00E8255D">
            <w:pPr>
              <w:pStyle w:val="TAC"/>
            </w:pPr>
            <w:r>
              <w:t>+</w:t>
            </w:r>
          </w:p>
        </w:tc>
        <w:tc>
          <w:tcPr>
            <w:tcW w:w="2835" w:type="dxa"/>
            <w:tcBorders>
              <w:top w:val="nil"/>
              <w:bottom w:val="nil"/>
            </w:tcBorders>
          </w:tcPr>
          <w:p w14:paraId="234764FF" w14:textId="77777777" w:rsidR="00F121F8" w:rsidRDefault="00F121F8" w:rsidP="00E8255D">
            <w:pPr>
              <w:pStyle w:val="TAC"/>
            </w:pPr>
            <w:r>
              <w:t>-</w:t>
            </w:r>
          </w:p>
        </w:tc>
      </w:tr>
      <w:tr w:rsidR="00F121F8" w14:paraId="171A1ACB" w14:textId="77777777" w:rsidTr="00E8255D">
        <w:trPr>
          <w:jc w:val="center"/>
        </w:trPr>
        <w:tc>
          <w:tcPr>
            <w:tcW w:w="3794" w:type="dxa"/>
            <w:tcBorders>
              <w:top w:val="nil"/>
              <w:bottom w:val="nil"/>
            </w:tcBorders>
          </w:tcPr>
          <w:p w14:paraId="143E15E2" w14:textId="77777777" w:rsidR="00F121F8" w:rsidRDefault="00F121F8" w:rsidP="00E8255D">
            <w:pPr>
              <w:pStyle w:val="TAL"/>
            </w:pPr>
            <w:r>
              <w:t>retrieveMPTY</w:t>
            </w:r>
          </w:p>
        </w:tc>
        <w:tc>
          <w:tcPr>
            <w:tcW w:w="2693" w:type="dxa"/>
            <w:tcBorders>
              <w:top w:val="nil"/>
              <w:bottom w:val="nil"/>
            </w:tcBorders>
          </w:tcPr>
          <w:p w14:paraId="2CDA4755" w14:textId="77777777" w:rsidR="00F121F8" w:rsidRDefault="00F121F8" w:rsidP="00E8255D">
            <w:pPr>
              <w:pStyle w:val="TAC"/>
            </w:pPr>
            <w:r>
              <w:t>+</w:t>
            </w:r>
          </w:p>
        </w:tc>
        <w:tc>
          <w:tcPr>
            <w:tcW w:w="2835" w:type="dxa"/>
            <w:tcBorders>
              <w:top w:val="nil"/>
              <w:bottom w:val="nil"/>
            </w:tcBorders>
          </w:tcPr>
          <w:p w14:paraId="4CEF659D" w14:textId="77777777" w:rsidR="00F121F8" w:rsidRDefault="00F121F8" w:rsidP="00E8255D">
            <w:pPr>
              <w:pStyle w:val="TAC"/>
            </w:pPr>
            <w:r>
              <w:t>-</w:t>
            </w:r>
          </w:p>
        </w:tc>
      </w:tr>
      <w:tr w:rsidR="00F121F8" w14:paraId="3A92237C" w14:textId="77777777" w:rsidTr="00E8255D">
        <w:trPr>
          <w:jc w:val="center"/>
        </w:trPr>
        <w:tc>
          <w:tcPr>
            <w:tcW w:w="3794" w:type="dxa"/>
            <w:tcBorders>
              <w:top w:val="nil"/>
              <w:bottom w:val="nil"/>
            </w:tcBorders>
          </w:tcPr>
          <w:p w14:paraId="5F82A0A8" w14:textId="77777777" w:rsidR="00F121F8" w:rsidRDefault="00F121F8" w:rsidP="00E8255D">
            <w:pPr>
              <w:pStyle w:val="TAL"/>
            </w:pPr>
            <w:r>
              <w:t>splitMPTY</w:t>
            </w:r>
          </w:p>
        </w:tc>
        <w:tc>
          <w:tcPr>
            <w:tcW w:w="2693" w:type="dxa"/>
            <w:tcBorders>
              <w:top w:val="nil"/>
              <w:bottom w:val="nil"/>
            </w:tcBorders>
          </w:tcPr>
          <w:p w14:paraId="315A2EBD" w14:textId="77777777" w:rsidR="00F121F8" w:rsidRDefault="00F121F8" w:rsidP="00E8255D">
            <w:pPr>
              <w:pStyle w:val="TAC"/>
            </w:pPr>
            <w:r>
              <w:t>+</w:t>
            </w:r>
          </w:p>
        </w:tc>
        <w:tc>
          <w:tcPr>
            <w:tcW w:w="2835" w:type="dxa"/>
            <w:tcBorders>
              <w:top w:val="nil"/>
              <w:bottom w:val="nil"/>
            </w:tcBorders>
          </w:tcPr>
          <w:p w14:paraId="6BBFDD1A" w14:textId="77777777" w:rsidR="00F121F8" w:rsidRDefault="00F121F8" w:rsidP="00E8255D">
            <w:pPr>
              <w:pStyle w:val="TAC"/>
            </w:pPr>
            <w:r>
              <w:t>-</w:t>
            </w:r>
          </w:p>
        </w:tc>
      </w:tr>
      <w:tr w:rsidR="00F121F8" w14:paraId="252C74A6" w14:textId="77777777" w:rsidTr="00E8255D">
        <w:trPr>
          <w:jc w:val="center"/>
        </w:trPr>
        <w:tc>
          <w:tcPr>
            <w:tcW w:w="3794" w:type="dxa"/>
            <w:tcBorders>
              <w:top w:val="nil"/>
              <w:bottom w:val="nil"/>
            </w:tcBorders>
          </w:tcPr>
          <w:p w14:paraId="13681B66" w14:textId="77777777" w:rsidR="00F121F8" w:rsidRDefault="00F121F8" w:rsidP="00E8255D">
            <w:pPr>
              <w:pStyle w:val="TAL"/>
            </w:pPr>
            <w:r>
              <w:t>explicitCT</w:t>
            </w:r>
          </w:p>
        </w:tc>
        <w:tc>
          <w:tcPr>
            <w:tcW w:w="2693" w:type="dxa"/>
            <w:tcBorders>
              <w:top w:val="nil"/>
              <w:bottom w:val="nil"/>
            </w:tcBorders>
          </w:tcPr>
          <w:p w14:paraId="1BEFD93F" w14:textId="77777777" w:rsidR="00F121F8" w:rsidRDefault="00F121F8" w:rsidP="00E8255D">
            <w:pPr>
              <w:pStyle w:val="TAC"/>
            </w:pPr>
            <w:r>
              <w:t>+</w:t>
            </w:r>
          </w:p>
        </w:tc>
        <w:tc>
          <w:tcPr>
            <w:tcW w:w="2835" w:type="dxa"/>
            <w:tcBorders>
              <w:top w:val="nil"/>
              <w:bottom w:val="nil"/>
            </w:tcBorders>
          </w:tcPr>
          <w:p w14:paraId="5B6DFA69" w14:textId="77777777" w:rsidR="00F121F8" w:rsidRDefault="00F121F8" w:rsidP="00E8255D">
            <w:pPr>
              <w:pStyle w:val="TAC"/>
            </w:pPr>
            <w:r>
              <w:t>-</w:t>
            </w:r>
          </w:p>
        </w:tc>
      </w:tr>
      <w:tr w:rsidR="00F121F8" w14:paraId="5519C4CB" w14:textId="77777777" w:rsidTr="00E8255D">
        <w:trPr>
          <w:jc w:val="center"/>
        </w:trPr>
        <w:tc>
          <w:tcPr>
            <w:tcW w:w="3794" w:type="dxa"/>
            <w:tcBorders>
              <w:top w:val="nil"/>
              <w:bottom w:val="nil"/>
            </w:tcBorders>
          </w:tcPr>
          <w:p w14:paraId="3583CA5D" w14:textId="77777777" w:rsidR="00F121F8" w:rsidRDefault="00F121F8" w:rsidP="00E8255D">
            <w:pPr>
              <w:pStyle w:val="TAL"/>
            </w:pPr>
            <w:r>
              <w:t>accessRegisterCCEntry</w:t>
            </w:r>
          </w:p>
        </w:tc>
        <w:tc>
          <w:tcPr>
            <w:tcW w:w="2693" w:type="dxa"/>
            <w:tcBorders>
              <w:top w:val="nil"/>
              <w:bottom w:val="nil"/>
            </w:tcBorders>
          </w:tcPr>
          <w:p w14:paraId="1BF72542" w14:textId="77777777" w:rsidR="00F121F8" w:rsidRDefault="00F121F8" w:rsidP="00E8255D">
            <w:pPr>
              <w:pStyle w:val="TAC"/>
            </w:pPr>
            <w:r>
              <w:t>+</w:t>
            </w:r>
          </w:p>
        </w:tc>
        <w:tc>
          <w:tcPr>
            <w:tcW w:w="2835" w:type="dxa"/>
            <w:tcBorders>
              <w:top w:val="nil"/>
              <w:bottom w:val="nil"/>
            </w:tcBorders>
          </w:tcPr>
          <w:p w14:paraId="735D15C9" w14:textId="77777777" w:rsidR="00F121F8" w:rsidRDefault="00F121F8" w:rsidP="00E8255D">
            <w:pPr>
              <w:pStyle w:val="TAC"/>
            </w:pPr>
            <w:r>
              <w:t>-</w:t>
            </w:r>
          </w:p>
        </w:tc>
      </w:tr>
      <w:tr w:rsidR="00F121F8" w14:paraId="06A47DD2" w14:textId="77777777" w:rsidTr="00E8255D">
        <w:trPr>
          <w:jc w:val="center"/>
        </w:trPr>
        <w:tc>
          <w:tcPr>
            <w:tcW w:w="3794" w:type="dxa"/>
            <w:tcBorders>
              <w:top w:val="nil"/>
              <w:bottom w:val="nil"/>
            </w:tcBorders>
          </w:tcPr>
          <w:p w14:paraId="589F747D" w14:textId="77777777" w:rsidR="00F121F8" w:rsidRDefault="00F121F8" w:rsidP="00E8255D">
            <w:pPr>
              <w:pStyle w:val="TAL"/>
            </w:pPr>
            <w:r>
              <w:t>eraseCCEntry</w:t>
            </w:r>
          </w:p>
        </w:tc>
        <w:tc>
          <w:tcPr>
            <w:tcW w:w="2693" w:type="dxa"/>
            <w:tcBorders>
              <w:top w:val="nil"/>
              <w:bottom w:val="nil"/>
            </w:tcBorders>
          </w:tcPr>
          <w:p w14:paraId="7844C9F4" w14:textId="77777777" w:rsidR="00F121F8" w:rsidRDefault="00F121F8" w:rsidP="00E8255D">
            <w:pPr>
              <w:pStyle w:val="TAC"/>
            </w:pPr>
            <w:r>
              <w:t>-</w:t>
            </w:r>
          </w:p>
        </w:tc>
        <w:tc>
          <w:tcPr>
            <w:tcW w:w="2835" w:type="dxa"/>
            <w:tcBorders>
              <w:top w:val="nil"/>
              <w:bottom w:val="nil"/>
            </w:tcBorders>
          </w:tcPr>
          <w:p w14:paraId="0204A116" w14:textId="77777777" w:rsidR="00F121F8" w:rsidRDefault="00F121F8" w:rsidP="00E8255D">
            <w:pPr>
              <w:pStyle w:val="TAC"/>
            </w:pPr>
            <w:r>
              <w:t>+</w:t>
            </w:r>
          </w:p>
        </w:tc>
      </w:tr>
      <w:tr w:rsidR="00F121F8" w14:paraId="6DAE345E" w14:textId="77777777" w:rsidTr="00E8255D">
        <w:trPr>
          <w:jc w:val="center"/>
        </w:trPr>
        <w:tc>
          <w:tcPr>
            <w:tcW w:w="3794" w:type="dxa"/>
            <w:tcBorders>
              <w:top w:val="nil"/>
              <w:bottom w:val="nil"/>
            </w:tcBorders>
          </w:tcPr>
          <w:p w14:paraId="6F7B96F0" w14:textId="77777777" w:rsidR="00F121F8" w:rsidRDefault="00F121F8" w:rsidP="00E8255D">
            <w:pPr>
              <w:pStyle w:val="TAL"/>
            </w:pPr>
            <w:r>
              <w:t>callDeflection</w:t>
            </w:r>
          </w:p>
        </w:tc>
        <w:tc>
          <w:tcPr>
            <w:tcW w:w="2693" w:type="dxa"/>
            <w:tcBorders>
              <w:top w:val="nil"/>
              <w:bottom w:val="nil"/>
            </w:tcBorders>
          </w:tcPr>
          <w:p w14:paraId="735A681E" w14:textId="77777777" w:rsidR="00F121F8" w:rsidRDefault="00F121F8" w:rsidP="00E8255D">
            <w:pPr>
              <w:pStyle w:val="TAC"/>
            </w:pPr>
            <w:r>
              <w:t>+</w:t>
            </w:r>
          </w:p>
        </w:tc>
        <w:tc>
          <w:tcPr>
            <w:tcW w:w="2835" w:type="dxa"/>
            <w:tcBorders>
              <w:top w:val="nil"/>
              <w:bottom w:val="nil"/>
            </w:tcBorders>
          </w:tcPr>
          <w:p w14:paraId="6E592A07" w14:textId="77777777" w:rsidR="00F121F8" w:rsidRDefault="00F121F8" w:rsidP="00E8255D">
            <w:pPr>
              <w:pStyle w:val="TAC"/>
            </w:pPr>
            <w:r>
              <w:t>-</w:t>
            </w:r>
          </w:p>
        </w:tc>
      </w:tr>
      <w:tr w:rsidR="00F121F8" w14:paraId="411C09FD" w14:textId="77777777" w:rsidTr="00E8255D">
        <w:trPr>
          <w:jc w:val="center"/>
        </w:trPr>
        <w:tc>
          <w:tcPr>
            <w:tcW w:w="3794" w:type="dxa"/>
            <w:tcBorders>
              <w:top w:val="nil"/>
              <w:bottom w:val="nil"/>
            </w:tcBorders>
          </w:tcPr>
          <w:p w14:paraId="4F1BF4A8" w14:textId="77777777" w:rsidR="00F121F8" w:rsidRDefault="00F121F8" w:rsidP="00E8255D">
            <w:pPr>
              <w:pStyle w:val="TAL"/>
            </w:pPr>
            <w:r>
              <w:t>userUserService</w:t>
            </w:r>
          </w:p>
        </w:tc>
        <w:tc>
          <w:tcPr>
            <w:tcW w:w="2693" w:type="dxa"/>
            <w:tcBorders>
              <w:top w:val="nil"/>
              <w:bottom w:val="nil"/>
            </w:tcBorders>
          </w:tcPr>
          <w:p w14:paraId="7E85AA44" w14:textId="77777777" w:rsidR="00F121F8" w:rsidRDefault="00F121F8" w:rsidP="00E8255D">
            <w:pPr>
              <w:pStyle w:val="TAC"/>
            </w:pPr>
            <w:r>
              <w:t>+</w:t>
            </w:r>
          </w:p>
        </w:tc>
        <w:tc>
          <w:tcPr>
            <w:tcW w:w="2835" w:type="dxa"/>
            <w:tcBorders>
              <w:top w:val="nil"/>
              <w:bottom w:val="nil"/>
            </w:tcBorders>
          </w:tcPr>
          <w:p w14:paraId="68E1FFB7" w14:textId="77777777" w:rsidR="00F121F8" w:rsidRDefault="00F121F8" w:rsidP="00E8255D">
            <w:pPr>
              <w:pStyle w:val="TAC"/>
            </w:pPr>
            <w:r>
              <w:t>-</w:t>
            </w:r>
          </w:p>
        </w:tc>
      </w:tr>
      <w:tr w:rsidR="00F121F8" w14:paraId="502F7565" w14:textId="77777777" w:rsidTr="00E8255D">
        <w:trPr>
          <w:jc w:val="center"/>
        </w:trPr>
        <w:tc>
          <w:tcPr>
            <w:tcW w:w="3794" w:type="dxa"/>
            <w:tcBorders>
              <w:top w:val="nil"/>
              <w:bottom w:val="nil"/>
            </w:tcBorders>
          </w:tcPr>
          <w:p w14:paraId="6BB80813" w14:textId="77777777" w:rsidR="00F121F8" w:rsidRDefault="00F121F8" w:rsidP="00E8255D">
            <w:pPr>
              <w:pStyle w:val="TAL"/>
            </w:pPr>
            <w:r>
              <w:t>lcs-LocationNotification</w:t>
            </w:r>
          </w:p>
        </w:tc>
        <w:tc>
          <w:tcPr>
            <w:tcW w:w="2693" w:type="dxa"/>
            <w:tcBorders>
              <w:top w:val="nil"/>
              <w:bottom w:val="nil"/>
            </w:tcBorders>
          </w:tcPr>
          <w:p w14:paraId="0E1AA097" w14:textId="77777777" w:rsidR="00F121F8" w:rsidRDefault="00F121F8" w:rsidP="00E8255D">
            <w:pPr>
              <w:pStyle w:val="TAC"/>
            </w:pPr>
            <w:r>
              <w:t>-</w:t>
            </w:r>
          </w:p>
        </w:tc>
        <w:tc>
          <w:tcPr>
            <w:tcW w:w="2835" w:type="dxa"/>
            <w:tcBorders>
              <w:top w:val="nil"/>
              <w:bottom w:val="nil"/>
            </w:tcBorders>
          </w:tcPr>
          <w:p w14:paraId="2E8F72AF" w14:textId="77777777" w:rsidR="00F121F8" w:rsidRDefault="00F121F8" w:rsidP="00E8255D">
            <w:pPr>
              <w:pStyle w:val="TAC"/>
            </w:pPr>
            <w:r>
              <w:t>+</w:t>
            </w:r>
          </w:p>
        </w:tc>
      </w:tr>
      <w:tr w:rsidR="00F121F8" w14:paraId="3F9553C1" w14:textId="77777777" w:rsidTr="00E8255D">
        <w:trPr>
          <w:jc w:val="center"/>
        </w:trPr>
        <w:tc>
          <w:tcPr>
            <w:tcW w:w="3794" w:type="dxa"/>
            <w:tcBorders>
              <w:top w:val="nil"/>
              <w:bottom w:val="nil"/>
            </w:tcBorders>
          </w:tcPr>
          <w:p w14:paraId="47B78B04" w14:textId="77777777" w:rsidR="00F121F8" w:rsidRDefault="00F121F8" w:rsidP="00E8255D">
            <w:pPr>
              <w:pStyle w:val="TAL"/>
            </w:pPr>
            <w:r>
              <w:t>lcs-MOLR</w:t>
            </w:r>
          </w:p>
        </w:tc>
        <w:tc>
          <w:tcPr>
            <w:tcW w:w="2693" w:type="dxa"/>
            <w:tcBorders>
              <w:top w:val="nil"/>
              <w:bottom w:val="nil"/>
            </w:tcBorders>
          </w:tcPr>
          <w:p w14:paraId="675D04CC" w14:textId="77777777" w:rsidR="00F121F8" w:rsidRDefault="00F121F8" w:rsidP="00E8255D">
            <w:pPr>
              <w:pStyle w:val="TAC"/>
            </w:pPr>
            <w:r>
              <w:t>-</w:t>
            </w:r>
          </w:p>
        </w:tc>
        <w:tc>
          <w:tcPr>
            <w:tcW w:w="2835" w:type="dxa"/>
            <w:tcBorders>
              <w:top w:val="nil"/>
              <w:bottom w:val="nil"/>
            </w:tcBorders>
          </w:tcPr>
          <w:p w14:paraId="768DF8F9" w14:textId="77777777" w:rsidR="00F121F8" w:rsidRDefault="00F121F8" w:rsidP="00E8255D">
            <w:pPr>
              <w:pStyle w:val="TAC"/>
            </w:pPr>
            <w:r>
              <w:t>+</w:t>
            </w:r>
          </w:p>
        </w:tc>
      </w:tr>
      <w:tr w:rsidR="00150D44" w14:paraId="4362BFAE" w14:textId="77777777" w:rsidTr="0011220C">
        <w:trPr>
          <w:jc w:val="center"/>
        </w:trPr>
        <w:tc>
          <w:tcPr>
            <w:tcW w:w="3794" w:type="dxa"/>
            <w:tcBorders>
              <w:top w:val="nil"/>
              <w:bottom w:val="nil"/>
            </w:tcBorders>
          </w:tcPr>
          <w:p w14:paraId="3F71196F" w14:textId="77777777" w:rsidR="00150D44" w:rsidRDefault="00150D44" w:rsidP="0011220C">
            <w:pPr>
              <w:pStyle w:val="TAL"/>
            </w:pPr>
            <w:r>
              <w:t>lcs-SLMOLR</w:t>
            </w:r>
          </w:p>
        </w:tc>
        <w:tc>
          <w:tcPr>
            <w:tcW w:w="2693" w:type="dxa"/>
            <w:tcBorders>
              <w:top w:val="nil"/>
              <w:bottom w:val="nil"/>
            </w:tcBorders>
          </w:tcPr>
          <w:p w14:paraId="70E97D74" w14:textId="77777777" w:rsidR="00150D44" w:rsidRDefault="00150D44" w:rsidP="0011220C">
            <w:pPr>
              <w:pStyle w:val="TAC"/>
            </w:pPr>
            <w:r>
              <w:t>-</w:t>
            </w:r>
          </w:p>
        </w:tc>
        <w:tc>
          <w:tcPr>
            <w:tcW w:w="2835" w:type="dxa"/>
            <w:tcBorders>
              <w:top w:val="nil"/>
              <w:bottom w:val="nil"/>
            </w:tcBorders>
          </w:tcPr>
          <w:p w14:paraId="487ECBF1" w14:textId="77777777" w:rsidR="00150D44" w:rsidRDefault="00150D44" w:rsidP="0011220C">
            <w:pPr>
              <w:pStyle w:val="TAC"/>
            </w:pPr>
            <w:r>
              <w:t>+</w:t>
            </w:r>
          </w:p>
        </w:tc>
      </w:tr>
      <w:tr w:rsidR="00F121F8" w14:paraId="2EC007B9" w14:textId="77777777" w:rsidTr="00E8255D">
        <w:trPr>
          <w:jc w:val="center"/>
        </w:trPr>
        <w:tc>
          <w:tcPr>
            <w:tcW w:w="3794" w:type="dxa"/>
            <w:tcBorders>
              <w:top w:val="nil"/>
              <w:bottom w:val="nil"/>
            </w:tcBorders>
          </w:tcPr>
          <w:p w14:paraId="5EBAF126" w14:textId="77777777" w:rsidR="00F121F8" w:rsidRDefault="00F121F8" w:rsidP="00E8255D">
            <w:pPr>
              <w:pStyle w:val="TAL"/>
            </w:pPr>
            <w:r>
              <w:t>lcs-AreaEventRequest</w:t>
            </w:r>
          </w:p>
        </w:tc>
        <w:tc>
          <w:tcPr>
            <w:tcW w:w="2693" w:type="dxa"/>
            <w:tcBorders>
              <w:top w:val="nil"/>
              <w:bottom w:val="nil"/>
            </w:tcBorders>
          </w:tcPr>
          <w:p w14:paraId="44C21712" w14:textId="77777777" w:rsidR="00F121F8" w:rsidRDefault="00F121F8" w:rsidP="00E8255D">
            <w:pPr>
              <w:pStyle w:val="TAC"/>
            </w:pPr>
            <w:r>
              <w:t>-</w:t>
            </w:r>
          </w:p>
        </w:tc>
        <w:tc>
          <w:tcPr>
            <w:tcW w:w="2835" w:type="dxa"/>
            <w:tcBorders>
              <w:top w:val="nil"/>
              <w:bottom w:val="nil"/>
            </w:tcBorders>
          </w:tcPr>
          <w:p w14:paraId="64FBE654" w14:textId="77777777" w:rsidR="00F121F8" w:rsidRDefault="00F121F8" w:rsidP="00E8255D">
            <w:pPr>
              <w:pStyle w:val="TAC"/>
            </w:pPr>
            <w:r>
              <w:t>+</w:t>
            </w:r>
          </w:p>
        </w:tc>
      </w:tr>
      <w:tr w:rsidR="00F121F8" w14:paraId="47D2BD1D" w14:textId="77777777" w:rsidTr="00E8255D">
        <w:trPr>
          <w:jc w:val="center"/>
        </w:trPr>
        <w:tc>
          <w:tcPr>
            <w:tcW w:w="3794" w:type="dxa"/>
            <w:tcBorders>
              <w:top w:val="nil"/>
              <w:bottom w:val="nil"/>
            </w:tcBorders>
          </w:tcPr>
          <w:p w14:paraId="17F50A91" w14:textId="77777777" w:rsidR="00F121F8" w:rsidRDefault="00F121F8" w:rsidP="00E8255D">
            <w:pPr>
              <w:pStyle w:val="TAL"/>
            </w:pPr>
            <w:r>
              <w:t>lcs-AreaEventReport</w:t>
            </w:r>
          </w:p>
        </w:tc>
        <w:tc>
          <w:tcPr>
            <w:tcW w:w="2693" w:type="dxa"/>
            <w:tcBorders>
              <w:top w:val="nil"/>
              <w:bottom w:val="nil"/>
            </w:tcBorders>
          </w:tcPr>
          <w:p w14:paraId="2EA325A8" w14:textId="77777777" w:rsidR="00F121F8" w:rsidRDefault="00F121F8" w:rsidP="00E8255D">
            <w:pPr>
              <w:pStyle w:val="TAC"/>
            </w:pPr>
            <w:r>
              <w:t>-</w:t>
            </w:r>
          </w:p>
        </w:tc>
        <w:tc>
          <w:tcPr>
            <w:tcW w:w="2835" w:type="dxa"/>
            <w:tcBorders>
              <w:top w:val="nil"/>
              <w:bottom w:val="nil"/>
            </w:tcBorders>
          </w:tcPr>
          <w:p w14:paraId="43E874B9" w14:textId="77777777" w:rsidR="00F121F8" w:rsidRDefault="00F121F8" w:rsidP="00E8255D">
            <w:pPr>
              <w:pStyle w:val="TAC"/>
            </w:pPr>
            <w:r>
              <w:t>+</w:t>
            </w:r>
          </w:p>
        </w:tc>
      </w:tr>
      <w:tr w:rsidR="00F121F8" w14:paraId="2B6B7834" w14:textId="77777777" w:rsidTr="00E8255D">
        <w:trPr>
          <w:jc w:val="center"/>
        </w:trPr>
        <w:tc>
          <w:tcPr>
            <w:tcW w:w="3794" w:type="dxa"/>
            <w:tcBorders>
              <w:top w:val="nil"/>
              <w:bottom w:val="nil"/>
            </w:tcBorders>
          </w:tcPr>
          <w:p w14:paraId="7AADEE8D" w14:textId="77777777" w:rsidR="00F121F8" w:rsidRDefault="00F121F8" w:rsidP="00E8255D">
            <w:pPr>
              <w:pStyle w:val="TAL"/>
            </w:pPr>
            <w:r>
              <w:t>lcs-AreaEventCancellation</w:t>
            </w:r>
          </w:p>
        </w:tc>
        <w:tc>
          <w:tcPr>
            <w:tcW w:w="2693" w:type="dxa"/>
            <w:tcBorders>
              <w:top w:val="nil"/>
              <w:bottom w:val="nil"/>
            </w:tcBorders>
          </w:tcPr>
          <w:p w14:paraId="7DA5A270" w14:textId="77777777" w:rsidR="00F121F8" w:rsidRDefault="00F121F8" w:rsidP="00E8255D">
            <w:pPr>
              <w:pStyle w:val="TAC"/>
            </w:pPr>
            <w:r>
              <w:t>-</w:t>
            </w:r>
          </w:p>
        </w:tc>
        <w:tc>
          <w:tcPr>
            <w:tcW w:w="2835" w:type="dxa"/>
            <w:tcBorders>
              <w:top w:val="nil"/>
              <w:bottom w:val="nil"/>
            </w:tcBorders>
          </w:tcPr>
          <w:p w14:paraId="56558F68" w14:textId="77777777" w:rsidR="00F121F8" w:rsidRDefault="00F121F8" w:rsidP="00E8255D">
            <w:pPr>
              <w:pStyle w:val="TAC"/>
            </w:pPr>
            <w:r>
              <w:t>+</w:t>
            </w:r>
          </w:p>
        </w:tc>
      </w:tr>
      <w:tr w:rsidR="00F121F8" w14:paraId="480015C7" w14:textId="77777777" w:rsidTr="00E8255D">
        <w:trPr>
          <w:jc w:val="center"/>
        </w:trPr>
        <w:tc>
          <w:tcPr>
            <w:tcW w:w="3794" w:type="dxa"/>
            <w:tcBorders>
              <w:top w:val="nil"/>
              <w:bottom w:val="nil"/>
            </w:tcBorders>
          </w:tcPr>
          <w:p w14:paraId="54EF1A30" w14:textId="77777777" w:rsidR="00F121F8" w:rsidRDefault="00F121F8" w:rsidP="00E8255D">
            <w:pPr>
              <w:pStyle w:val="TAL"/>
            </w:pPr>
            <w:r>
              <w:t>lcs-PeriodicLocationRequest</w:t>
            </w:r>
          </w:p>
        </w:tc>
        <w:tc>
          <w:tcPr>
            <w:tcW w:w="2693" w:type="dxa"/>
            <w:tcBorders>
              <w:top w:val="nil"/>
              <w:bottom w:val="nil"/>
            </w:tcBorders>
          </w:tcPr>
          <w:p w14:paraId="73CC7F39" w14:textId="77777777" w:rsidR="00F121F8" w:rsidRDefault="00F121F8" w:rsidP="00E8255D">
            <w:pPr>
              <w:pStyle w:val="TAC"/>
            </w:pPr>
            <w:r>
              <w:t>-</w:t>
            </w:r>
          </w:p>
        </w:tc>
        <w:tc>
          <w:tcPr>
            <w:tcW w:w="2835" w:type="dxa"/>
            <w:tcBorders>
              <w:top w:val="nil"/>
              <w:bottom w:val="nil"/>
            </w:tcBorders>
          </w:tcPr>
          <w:p w14:paraId="07399B1B" w14:textId="77777777" w:rsidR="00F121F8" w:rsidRDefault="00F121F8" w:rsidP="00E8255D">
            <w:pPr>
              <w:pStyle w:val="TAC"/>
            </w:pPr>
            <w:r>
              <w:t>+</w:t>
            </w:r>
          </w:p>
        </w:tc>
      </w:tr>
      <w:tr w:rsidR="00F121F8" w14:paraId="4A937832" w14:textId="77777777" w:rsidTr="00E8255D">
        <w:trPr>
          <w:jc w:val="center"/>
        </w:trPr>
        <w:tc>
          <w:tcPr>
            <w:tcW w:w="3794" w:type="dxa"/>
            <w:tcBorders>
              <w:top w:val="nil"/>
              <w:bottom w:val="nil"/>
            </w:tcBorders>
          </w:tcPr>
          <w:p w14:paraId="46504B42" w14:textId="77777777" w:rsidR="00F121F8" w:rsidRDefault="00F121F8" w:rsidP="00E8255D">
            <w:pPr>
              <w:pStyle w:val="TAL"/>
            </w:pPr>
            <w:r>
              <w:t>lcs-LocationUpdate</w:t>
            </w:r>
          </w:p>
        </w:tc>
        <w:tc>
          <w:tcPr>
            <w:tcW w:w="2693" w:type="dxa"/>
            <w:tcBorders>
              <w:top w:val="nil"/>
              <w:bottom w:val="nil"/>
            </w:tcBorders>
          </w:tcPr>
          <w:p w14:paraId="11640642" w14:textId="77777777" w:rsidR="00F121F8" w:rsidRDefault="00F121F8" w:rsidP="00E8255D">
            <w:pPr>
              <w:pStyle w:val="TAC"/>
            </w:pPr>
            <w:r>
              <w:t>-</w:t>
            </w:r>
          </w:p>
        </w:tc>
        <w:tc>
          <w:tcPr>
            <w:tcW w:w="2835" w:type="dxa"/>
            <w:tcBorders>
              <w:top w:val="nil"/>
              <w:bottom w:val="nil"/>
            </w:tcBorders>
          </w:tcPr>
          <w:p w14:paraId="4550DF4D" w14:textId="77777777" w:rsidR="00F121F8" w:rsidRDefault="00F121F8" w:rsidP="00E8255D">
            <w:pPr>
              <w:pStyle w:val="TAC"/>
            </w:pPr>
            <w:r>
              <w:t>+</w:t>
            </w:r>
          </w:p>
        </w:tc>
      </w:tr>
      <w:tr w:rsidR="00F121F8" w14:paraId="213CECAC" w14:textId="77777777" w:rsidTr="00E8255D">
        <w:trPr>
          <w:jc w:val="center"/>
        </w:trPr>
        <w:tc>
          <w:tcPr>
            <w:tcW w:w="3794" w:type="dxa"/>
            <w:tcBorders>
              <w:top w:val="nil"/>
              <w:bottom w:val="nil"/>
            </w:tcBorders>
          </w:tcPr>
          <w:p w14:paraId="1676ED3C" w14:textId="77777777" w:rsidR="00F121F8" w:rsidRDefault="00F121F8" w:rsidP="00E8255D">
            <w:pPr>
              <w:pStyle w:val="TAL"/>
            </w:pPr>
            <w:r>
              <w:t>lcs-PeriodicLocationCancellation</w:t>
            </w:r>
          </w:p>
          <w:p w14:paraId="6B77CCD1" w14:textId="77777777" w:rsidR="00F121F8" w:rsidRDefault="00F121F8" w:rsidP="00E8255D">
            <w:pPr>
              <w:pStyle w:val="TAL"/>
            </w:pPr>
            <w:r>
              <w:t>lcs-PeriodicTriggeredInvoke</w:t>
            </w:r>
          </w:p>
        </w:tc>
        <w:tc>
          <w:tcPr>
            <w:tcW w:w="2693" w:type="dxa"/>
            <w:tcBorders>
              <w:top w:val="nil"/>
              <w:bottom w:val="nil"/>
            </w:tcBorders>
          </w:tcPr>
          <w:p w14:paraId="6DF96CB4" w14:textId="77777777" w:rsidR="00F121F8" w:rsidRDefault="00F121F8" w:rsidP="00E8255D">
            <w:pPr>
              <w:pStyle w:val="TAC"/>
            </w:pPr>
            <w:r>
              <w:t>-</w:t>
            </w:r>
          </w:p>
          <w:p w14:paraId="14CC1C1F" w14:textId="77777777" w:rsidR="00F121F8" w:rsidRDefault="00F121F8" w:rsidP="00E8255D">
            <w:pPr>
              <w:pStyle w:val="TAC"/>
            </w:pPr>
            <w:r>
              <w:t>-</w:t>
            </w:r>
          </w:p>
        </w:tc>
        <w:tc>
          <w:tcPr>
            <w:tcW w:w="2835" w:type="dxa"/>
            <w:tcBorders>
              <w:top w:val="nil"/>
              <w:bottom w:val="nil"/>
            </w:tcBorders>
          </w:tcPr>
          <w:p w14:paraId="755F85EF" w14:textId="77777777" w:rsidR="00F121F8" w:rsidRDefault="00F121F8" w:rsidP="00E8255D">
            <w:pPr>
              <w:pStyle w:val="TAC"/>
            </w:pPr>
            <w:r>
              <w:t>+</w:t>
            </w:r>
          </w:p>
          <w:p w14:paraId="6CA21643" w14:textId="77777777" w:rsidR="00F121F8" w:rsidRDefault="00F121F8" w:rsidP="00E8255D">
            <w:pPr>
              <w:pStyle w:val="TAC"/>
            </w:pPr>
            <w:r>
              <w:t>+</w:t>
            </w:r>
          </w:p>
        </w:tc>
      </w:tr>
      <w:tr w:rsidR="00F121F8" w14:paraId="120B901E" w14:textId="77777777" w:rsidTr="00E8255D">
        <w:trPr>
          <w:jc w:val="center"/>
        </w:trPr>
        <w:tc>
          <w:tcPr>
            <w:tcW w:w="3794" w:type="dxa"/>
            <w:tcBorders>
              <w:top w:val="nil"/>
              <w:bottom w:val="nil"/>
            </w:tcBorders>
          </w:tcPr>
          <w:p w14:paraId="39503E5A" w14:textId="77777777" w:rsidR="00F121F8" w:rsidRDefault="00F121F8" w:rsidP="00E8255D">
            <w:pPr>
              <w:pStyle w:val="TAL"/>
            </w:pPr>
            <w:r>
              <w:t>lcs-EventReport</w:t>
            </w:r>
          </w:p>
        </w:tc>
        <w:tc>
          <w:tcPr>
            <w:tcW w:w="2693" w:type="dxa"/>
            <w:tcBorders>
              <w:top w:val="nil"/>
              <w:bottom w:val="nil"/>
            </w:tcBorders>
          </w:tcPr>
          <w:p w14:paraId="5674E18E" w14:textId="77777777" w:rsidR="00F121F8" w:rsidRDefault="00F121F8" w:rsidP="00E8255D">
            <w:pPr>
              <w:pStyle w:val="TAC"/>
            </w:pPr>
            <w:r>
              <w:t>-</w:t>
            </w:r>
          </w:p>
        </w:tc>
        <w:tc>
          <w:tcPr>
            <w:tcW w:w="2835" w:type="dxa"/>
            <w:tcBorders>
              <w:top w:val="nil"/>
              <w:bottom w:val="nil"/>
            </w:tcBorders>
          </w:tcPr>
          <w:p w14:paraId="5CFDDCC6" w14:textId="77777777" w:rsidR="00F121F8" w:rsidRDefault="00F121F8" w:rsidP="00E8255D">
            <w:pPr>
              <w:pStyle w:val="TAC"/>
            </w:pPr>
            <w:r>
              <w:t>+</w:t>
            </w:r>
          </w:p>
        </w:tc>
      </w:tr>
      <w:tr w:rsidR="00F121F8" w14:paraId="06072BFA" w14:textId="77777777" w:rsidTr="00E8255D">
        <w:trPr>
          <w:jc w:val="center"/>
        </w:trPr>
        <w:tc>
          <w:tcPr>
            <w:tcW w:w="3794" w:type="dxa"/>
            <w:tcBorders>
              <w:top w:val="nil"/>
              <w:bottom w:val="nil"/>
            </w:tcBorders>
          </w:tcPr>
          <w:p w14:paraId="60A48FDC" w14:textId="77777777" w:rsidR="00F121F8" w:rsidRDefault="00F121F8" w:rsidP="00E8255D">
            <w:pPr>
              <w:pStyle w:val="TAL"/>
            </w:pPr>
            <w:r>
              <w:t>lcs-CancelDeferredLocation</w:t>
            </w:r>
          </w:p>
        </w:tc>
        <w:tc>
          <w:tcPr>
            <w:tcW w:w="2693" w:type="dxa"/>
            <w:tcBorders>
              <w:top w:val="nil"/>
              <w:bottom w:val="nil"/>
            </w:tcBorders>
          </w:tcPr>
          <w:p w14:paraId="242FD745" w14:textId="77777777" w:rsidR="00F121F8" w:rsidRDefault="00F121F8" w:rsidP="00E8255D">
            <w:pPr>
              <w:pStyle w:val="TAC"/>
            </w:pPr>
            <w:r>
              <w:t>-</w:t>
            </w:r>
          </w:p>
        </w:tc>
        <w:tc>
          <w:tcPr>
            <w:tcW w:w="2835" w:type="dxa"/>
            <w:tcBorders>
              <w:top w:val="nil"/>
              <w:bottom w:val="nil"/>
            </w:tcBorders>
          </w:tcPr>
          <w:p w14:paraId="5A623E91" w14:textId="77777777" w:rsidR="00F121F8" w:rsidRDefault="00F121F8" w:rsidP="00E8255D">
            <w:pPr>
              <w:pStyle w:val="TAC"/>
            </w:pPr>
            <w:r>
              <w:t>+</w:t>
            </w:r>
          </w:p>
        </w:tc>
      </w:tr>
      <w:tr w:rsidR="00F121F8" w14:paraId="62B01570" w14:textId="77777777" w:rsidTr="00E8255D">
        <w:trPr>
          <w:jc w:val="center"/>
        </w:trPr>
        <w:tc>
          <w:tcPr>
            <w:tcW w:w="3794" w:type="dxa"/>
            <w:tcBorders>
              <w:top w:val="nil"/>
              <w:bottom w:val="nil"/>
            </w:tcBorders>
          </w:tcPr>
          <w:p w14:paraId="5C2ECD7E" w14:textId="77777777" w:rsidR="00F121F8" w:rsidRDefault="00F121F8" w:rsidP="00E8255D">
            <w:pPr>
              <w:pStyle w:val="TAL"/>
            </w:pPr>
            <w:r>
              <w:t>lcs-</w:t>
            </w:r>
            <w:r>
              <w:rPr>
                <w:rFonts w:hint="eastAsia"/>
                <w:lang w:eastAsia="zh-CN"/>
              </w:rPr>
              <w:t>MS</w:t>
            </w:r>
            <w:r>
              <w:t>CancelDeferredLocation</w:t>
            </w:r>
          </w:p>
        </w:tc>
        <w:tc>
          <w:tcPr>
            <w:tcW w:w="2693" w:type="dxa"/>
            <w:tcBorders>
              <w:top w:val="nil"/>
              <w:bottom w:val="nil"/>
            </w:tcBorders>
          </w:tcPr>
          <w:p w14:paraId="0A8E330B" w14:textId="77777777" w:rsidR="00F121F8" w:rsidRDefault="00F121F8" w:rsidP="00E8255D">
            <w:pPr>
              <w:pStyle w:val="TAC"/>
              <w:rPr>
                <w:lang w:eastAsia="zh-CN"/>
              </w:rPr>
            </w:pPr>
            <w:r>
              <w:rPr>
                <w:rFonts w:hint="eastAsia"/>
                <w:lang w:eastAsia="zh-CN"/>
              </w:rPr>
              <w:t>-</w:t>
            </w:r>
          </w:p>
        </w:tc>
        <w:tc>
          <w:tcPr>
            <w:tcW w:w="2835" w:type="dxa"/>
            <w:tcBorders>
              <w:top w:val="nil"/>
              <w:bottom w:val="nil"/>
            </w:tcBorders>
          </w:tcPr>
          <w:p w14:paraId="0C48DF6D" w14:textId="77777777" w:rsidR="00F121F8" w:rsidRDefault="00F121F8" w:rsidP="00E8255D">
            <w:pPr>
              <w:pStyle w:val="TAC"/>
              <w:rPr>
                <w:lang w:eastAsia="zh-CN"/>
              </w:rPr>
            </w:pPr>
            <w:r>
              <w:rPr>
                <w:rFonts w:hint="eastAsia"/>
                <w:lang w:eastAsia="zh-CN"/>
              </w:rPr>
              <w:t>+</w:t>
            </w:r>
          </w:p>
        </w:tc>
      </w:tr>
      <w:tr w:rsidR="00F121F8" w14:paraId="56A8C903" w14:textId="77777777" w:rsidTr="00E8255D">
        <w:trPr>
          <w:jc w:val="center"/>
        </w:trPr>
        <w:tc>
          <w:tcPr>
            <w:tcW w:w="3794" w:type="dxa"/>
            <w:tcBorders>
              <w:top w:val="nil"/>
              <w:bottom w:val="nil"/>
            </w:tcBorders>
          </w:tcPr>
          <w:p w14:paraId="18335669" w14:textId="77777777" w:rsidR="00F121F8" w:rsidRDefault="00F121F8" w:rsidP="00E8255D">
            <w:pPr>
              <w:pStyle w:val="TAL"/>
              <w:rPr>
                <w:lang w:eastAsia="zh-CN"/>
              </w:rPr>
            </w:pPr>
            <w:r>
              <w:t>lcs-</w:t>
            </w:r>
            <w:r>
              <w:rPr>
                <w:rFonts w:hint="eastAsia"/>
                <w:lang w:eastAsia="zh-CN"/>
              </w:rPr>
              <w:t>LocationPrivacySetting</w:t>
            </w:r>
          </w:p>
          <w:p w14:paraId="0486C321" w14:textId="77777777" w:rsidR="00F121F8" w:rsidRDefault="00F121F8" w:rsidP="00E8255D">
            <w:pPr>
              <w:pStyle w:val="TAL"/>
              <w:rPr>
                <w:lang w:eastAsia="zh-CN"/>
              </w:rPr>
            </w:pPr>
            <w:r>
              <w:rPr>
                <w:lang w:eastAsia="zh-CN"/>
              </w:rPr>
              <w:t>lcs-PruAssociation</w:t>
            </w:r>
          </w:p>
          <w:p w14:paraId="40F87951" w14:textId="77777777" w:rsidR="00F121F8" w:rsidRDefault="00F121F8" w:rsidP="00E8255D">
            <w:pPr>
              <w:pStyle w:val="TAL"/>
            </w:pPr>
            <w:r>
              <w:rPr>
                <w:lang w:eastAsia="zh-CN"/>
              </w:rPr>
              <w:t>lcs-PruDisassociation</w:t>
            </w:r>
          </w:p>
        </w:tc>
        <w:tc>
          <w:tcPr>
            <w:tcW w:w="2693" w:type="dxa"/>
            <w:tcBorders>
              <w:top w:val="nil"/>
              <w:bottom w:val="nil"/>
            </w:tcBorders>
          </w:tcPr>
          <w:p w14:paraId="1752F856" w14:textId="77777777" w:rsidR="00F121F8" w:rsidRDefault="00F121F8" w:rsidP="00E8255D">
            <w:pPr>
              <w:pStyle w:val="TAC"/>
              <w:rPr>
                <w:lang w:eastAsia="zh-CN"/>
              </w:rPr>
            </w:pPr>
            <w:r>
              <w:rPr>
                <w:rFonts w:hint="eastAsia"/>
                <w:lang w:eastAsia="zh-CN"/>
              </w:rPr>
              <w:t>-</w:t>
            </w:r>
          </w:p>
          <w:p w14:paraId="650DC1E6" w14:textId="77777777" w:rsidR="00F121F8" w:rsidRDefault="00F121F8" w:rsidP="00E8255D">
            <w:pPr>
              <w:pStyle w:val="TAC"/>
              <w:rPr>
                <w:lang w:eastAsia="zh-CN"/>
              </w:rPr>
            </w:pPr>
            <w:r>
              <w:rPr>
                <w:lang w:eastAsia="zh-CN"/>
              </w:rPr>
              <w:t>-</w:t>
            </w:r>
          </w:p>
          <w:p w14:paraId="5BD47968" w14:textId="77777777" w:rsidR="00F121F8" w:rsidRDefault="00F121F8" w:rsidP="00E8255D">
            <w:pPr>
              <w:pStyle w:val="TAC"/>
              <w:rPr>
                <w:lang w:eastAsia="zh-CN"/>
              </w:rPr>
            </w:pPr>
            <w:r>
              <w:rPr>
                <w:lang w:eastAsia="zh-CN"/>
              </w:rPr>
              <w:t>-</w:t>
            </w:r>
          </w:p>
        </w:tc>
        <w:tc>
          <w:tcPr>
            <w:tcW w:w="2835" w:type="dxa"/>
            <w:tcBorders>
              <w:top w:val="nil"/>
              <w:bottom w:val="nil"/>
            </w:tcBorders>
          </w:tcPr>
          <w:p w14:paraId="0142775B" w14:textId="77777777" w:rsidR="00F121F8" w:rsidRDefault="00F121F8" w:rsidP="00E8255D">
            <w:pPr>
              <w:pStyle w:val="TAC"/>
              <w:rPr>
                <w:lang w:eastAsia="zh-CN"/>
              </w:rPr>
            </w:pPr>
            <w:r>
              <w:rPr>
                <w:rFonts w:hint="eastAsia"/>
                <w:lang w:eastAsia="zh-CN"/>
              </w:rPr>
              <w:t>+</w:t>
            </w:r>
          </w:p>
          <w:p w14:paraId="6DE9991A" w14:textId="77777777" w:rsidR="00F121F8" w:rsidRDefault="00F121F8" w:rsidP="00E8255D">
            <w:pPr>
              <w:pStyle w:val="TAC"/>
              <w:rPr>
                <w:lang w:eastAsia="zh-CN"/>
              </w:rPr>
            </w:pPr>
            <w:r>
              <w:rPr>
                <w:lang w:eastAsia="zh-CN"/>
              </w:rPr>
              <w:t>+</w:t>
            </w:r>
          </w:p>
          <w:p w14:paraId="35A35962" w14:textId="77777777" w:rsidR="00F121F8" w:rsidRDefault="00F121F8" w:rsidP="00E8255D">
            <w:pPr>
              <w:pStyle w:val="TAC"/>
              <w:rPr>
                <w:lang w:eastAsia="zh-CN"/>
              </w:rPr>
            </w:pPr>
            <w:r>
              <w:rPr>
                <w:lang w:eastAsia="zh-CN"/>
              </w:rPr>
              <w:t>+</w:t>
            </w:r>
          </w:p>
        </w:tc>
      </w:tr>
      <w:tr w:rsidR="00FF4D5F" w14:paraId="5CE4CE0F" w14:textId="77777777" w:rsidTr="000143F7">
        <w:trPr>
          <w:jc w:val="center"/>
        </w:trPr>
        <w:tc>
          <w:tcPr>
            <w:tcW w:w="3794" w:type="dxa"/>
            <w:tcBorders>
              <w:top w:val="nil"/>
              <w:bottom w:val="nil"/>
            </w:tcBorders>
          </w:tcPr>
          <w:p w14:paraId="770E6E9B" w14:textId="77777777" w:rsidR="00FF4D5F" w:rsidRDefault="00FF4D5F" w:rsidP="000143F7">
            <w:pPr>
              <w:pStyle w:val="TAL"/>
            </w:pPr>
            <w:r>
              <w:t>lcs-SLMTLR</w:t>
            </w:r>
          </w:p>
        </w:tc>
        <w:tc>
          <w:tcPr>
            <w:tcW w:w="2693" w:type="dxa"/>
            <w:tcBorders>
              <w:top w:val="nil"/>
              <w:bottom w:val="nil"/>
            </w:tcBorders>
          </w:tcPr>
          <w:p w14:paraId="7FB61F33" w14:textId="77777777" w:rsidR="00FF4D5F" w:rsidRDefault="00FF4D5F" w:rsidP="000143F7">
            <w:pPr>
              <w:pStyle w:val="TAC"/>
              <w:rPr>
                <w:lang w:eastAsia="zh-CN"/>
              </w:rPr>
            </w:pPr>
            <w:r>
              <w:t>-</w:t>
            </w:r>
          </w:p>
        </w:tc>
        <w:tc>
          <w:tcPr>
            <w:tcW w:w="2835" w:type="dxa"/>
            <w:tcBorders>
              <w:top w:val="nil"/>
              <w:bottom w:val="nil"/>
            </w:tcBorders>
          </w:tcPr>
          <w:p w14:paraId="08D7E124" w14:textId="77777777" w:rsidR="00FF4D5F" w:rsidRDefault="00FF4D5F" w:rsidP="000143F7">
            <w:pPr>
              <w:pStyle w:val="TAC"/>
              <w:rPr>
                <w:lang w:eastAsia="zh-CN"/>
              </w:rPr>
            </w:pPr>
            <w:r>
              <w:t>+</w:t>
            </w:r>
          </w:p>
        </w:tc>
      </w:tr>
      <w:tr w:rsidR="00FF4D5F" w14:paraId="3AFEA8BB" w14:textId="77777777" w:rsidTr="000143F7">
        <w:trPr>
          <w:jc w:val="center"/>
        </w:trPr>
        <w:tc>
          <w:tcPr>
            <w:tcW w:w="3794" w:type="dxa"/>
            <w:tcBorders>
              <w:top w:val="nil"/>
              <w:bottom w:val="nil"/>
            </w:tcBorders>
          </w:tcPr>
          <w:p w14:paraId="50C20731" w14:textId="77777777" w:rsidR="00FF4D5F" w:rsidRDefault="00FF4D5F" w:rsidP="000143F7">
            <w:pPr>
              <w:pStyle w:val="TAL"/>
            </w:pPr>
            <w:r>
              <w:t>lcs-DLRSPPTransport</w:t>
            </w:r>
          </w:p>
        </w:tc>
        <w:tc>
          <w:tcPr>
            <w:tcW w:w="2693" w:type="dxa"/>
            <w:tcBorders>
              <w:top w:val="nil"/>
              <w:bottom w:val="nil"/>
            </w:tcBorders>
          </w:tcPr>
          <w:p w14:paraId="3E9AB24D" w14:textId="77777777" w:rsidR="00FF4D5F" w:rsidRDefault="00FF4D5F" w:rsidP="000143F7">
            <w:pPr>
              <w:pStyle w:val="TAC"/>
              <w:rPr>
                <w:lang w:eastAsia="zh-CN"/>
              </w:rPr>
            </w:pPr>
            <w:r>
              <w:t>-</w:t>
            </w:r>
          </w:p>
        </w:tc>
        <w:tc>
          <w:tcPr>
            <w:tcW w:w="2835" w:type="dxa"/>
            <w:tcBorders>
              <w:top w:val="nil"/>
              <w:bottom w:val="nil"/>
            </w:tcBorders>
          </w:tcPr>
          <w:p w14:paraId="4FB70319" w14:textId="77777777" w:rsidR="00FF4D5F" w:rsidRDefault="00FF4D5F" w:rsidP="000143F7">
            <w:pPr>
              <w:pStyle w:val="TAC"/>
              <w:rPr>
                <w:lang w:eastAsia="zh-CN"/>
              </w:rPr>
            </w:pPr>
            <w:r>
              <w:t>+</w:t>
            </w:r>
          </w:p>
        </w:tc>
      </w:tr>
      <w:tr w:rsidR="00FF4D5F" w14:paraId="5A391EF2" w14:textId="77777777" w:rsidTr="000143F7">
        <w:trPr>
          <w:jc w:val="center"/>
        </w:trPr>
        <w:tc>
          <w:tcPr>
            <w:tcW w:w="3794" w:type="dxa"/>
            <w:tcBorders>
              <w:top w:val="nil"/>
              <w:bottom w:val="nil"/>
            </w:tcBorders>
          </w:tcPr>
          <w:p w14:paraId="569BCED2" w14:textId="77777777" w:rsidR="00FF4D5F" w:rsidRDefault="00FF4D5F" w:rsidP="000143F7">
            <w:pPr>
              <w:pStyle w:val="TAL"/>
            </w:pPr>
            <w:r>
              <w:t>lcs-ULRSPPTransport</w:t>
            </w:r>
          </w:p>
        </w:tc>
        <w:tc>
          <w:tcPr>
            <w:tcW w:w="2693" w:type="dxa"/>
            <w:tcBorders>
              <w:top w:val="nil"/>
              <w:bottom w:val="nil"/>
            </w:tcBorders>
          </w:tcPr>
          <w:p w14:paraId="325A33AB" w14:textId="77777777" w:rsidR="00FF4D5F" w:rsidRDefault="00FF4D5F" w:rsidP="000143F7">
            <w:pPr>
              <w:pStyle w:val="TAC"/>
              <w:rPr>
                <w:lang w:eastAsia="zh-CN"/>
              </w:rPr>
            </w:pPr>
            <w:r>
              <w:t>-</w:t>
            </w:r>
          </w:p>
        </w:tc>
        <w:tc>
          <w:tcPr>
            <w:tcW w:w="2835" w:type="dxa"/>
            <w:tcBorders>
              <w:top w:val="nil"/>
              <w:bottom w:val="nil"/>
            </w:tcBorders>
          </w:tcPr>
          <w:p w14:paraId="497CF7BE" w14:textId="77777777" w:rsidR="00FF4D5F" w:rsidRDefault="00FF4D5F" w:rsidP="000143F7">
            <w:pPr>
              <w:pStyle w:val="TAC"/>
              <w:rPr>
                <w:lang w:eastAsia="zh-CN"/>
              </w:rPr>
            </w:pPr>
            <w:r>
              <w:t>+</w:t>
            </w:r>
          </w:p>
        </w:tc>
      </w:tr>
      <w:tr w:rsidR="00F121F8" w14:paraId="054953DF" w14:textId="77777777" w:rsidTr="00E8255D">
        <w:trPr>
          <w:jc w:val="center"/>
        </w:trPr>
        <w:tc>
          <w:tcPr>
            <w:tcW w:w="9322" w:type="dxa"/>
            <w:gridSpan w:val="3"/>
          </w:tcPr>
          <w:p w14:paraId="24344BB6" w14:textId="46E95B88" w:rsidR="00F121F8" w:rsidRDefault="00F121F8" w:rsidP="00E8255D">
            <w:pPr>
              <w:pStyle w:val="TAN"/>
            </w:pPr>
            <w:r>
              <w:t>NOTE:</w:t>
            </w:r>
            <w:r>
              <w:tab/>
              <w:t>The processUnstructuredSS-Data operation may be used call related by a GSM Phase 1 MS.</w:t>
            </w:r>
          </w:p>
        </w:tc>
      </w:tr>
    </w:tbl>
    <w:p w14:paraId="692341D0" w14:textId="77777777" w:rsidR="00F121F8" w:rsidRDefault="00F121F8" w:rsidP="00F121F8"/>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4B3B898C" w:rsidR="00CE230A" w:rsidRDefault="00CE230A" w:rsidP="00CE230A">
      <w:pPr>
        <w:pStyle w:val="PL"/>
      </w:pPr>
      <w:r>
        <w:t xml:space="preserve">   ss-Operations (0) </w:t>
      </w:r>
      <w:r w:rsidR="00296699">
        <w:t>version18 (18)</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59EE4F3D" w14:textId="77777777" w:rsidR="00F121F8" w:rsidRDefault="00F121F8" w:rsidP="00F121F8">
      <w:pPr>
        <w:pStyle w:val="PL"/>
        <w:rPr>
          <w:i/>
        </w:rPr>
      </w:pPr>
      <w:r>
        <w:rPr>
          <w:i/>
        </w:rPr>
        <w:t>-- operations defined in this specification</w:t>
      </w:r>
    </w:p>
    <w:p w14:paraId="2662BBF1" w14:textId="77777777" w:rsidR="00F121F8" w:rsidRDefault="00F121F8" w:rsidP="00F121F8">
      <w:pPr>
        <w:pStyle w:val="PL"/>
      </w:pPr>
      <w:r>
        <w:t>processUnstructuredSS-Data, notifySS, forwardChargeAdvice, forwardCUG-Info, buildMPTY, holdMPTY, retrieveMPTY, splitMPTY, explicitCT, accessRegisterCCEntry, callDeflection, userUserService,</w:t>
      </w:r>
    </w:p>
    <w:p w14:paraId="34D0CBCB" w14:textId="4302AE23" w:rsidR="00F121F8" w:rsidRDefault="00F121F8" w:rsidP="00F121F8">
      <w:pPr>
        <w:pStyle w:val="PL"/>
      </w:pPr>
      <w:r>
        <w:rPr>
          <w:lang w:val="en-US"/>
        </w:rPr>
        <w:t>lcs-LocationNotification, lcs-MOLR,</w:t>
      </w:r>
      <w:r>
        <w:t xml:space="preserve"> </w:t>
      </w:r>
      <w:r w:rsidR="00150D44">
        <w:rPr>
          <w:lang w:val="en-US"/>
        </w:rPr>
        <w:t>lcs-SLMOLR,</w:t>
      </w:r>
      <w:r w:rsidR="00150D44">
        <w:t xml:space="preserve"> </w:t>
      </w:r>
      <w:r>
        <w:t>lcs-AreaEventRequest, lcs-AreaEventReport, lcs-AreaEventCancellation, lcs-PeriodicLocationRequest, lcs-LocationUpdate, lcs-PeriodicLocationCancellation,</w:t>
      </w:r>
    </w:p>
    <w:p w14:paraId="4926E9E9" w14:textId="41CD757E" w:rsidR="00F121F8" w:rsidRDefault="00F121F8" w:rsidP="00F121F8">
      <w:pPr>
        <w:pStyle w:val="PL"/>
        <w:rPr>
          <w:lang w:val="en-US"/>
        </w:rPr>
      </w:pPr>
      <w:r>
        <w:lastRenderedPageBreak/>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sidR="00FF4D5F">
        <w:rPr>
          <w:lang w:val="en-US"/>
        </w:rPr>
        <w:t>,</w:t>
      </w:r>
      <w:r w:rsidR="00FF4D5F">
        <w:t xml:space="preserve"> </w:t>
      </w:r>
      <w:r w:rsidR="00FF4D5F">
        <w:rPr>
          <w:lang w:val="en-US"/>
        </w:rPr>
        <w:t>lcs-SLMTLR,</w:t>
      </w:r>
      <w:r w:rsidR="00FF4D5F">
        <w:t xml:space="preserve"> </w:t>
      </w:r>
      <w:r w:rsidR="00FF4D5F">
        <w:rPr>
          <w:lang w:val="en-US"/>
        </w:rPr>
        <w:t>lcs-</w:t>
      </w:r>
      <w:r w:rsidR="00FF4D5F">
        <w:t>DLRSPPTransport</w:t>
      </w:r>
      <w:r w:rsidR="00FF4D5F">
        <w:rPr>
          <w:lang w:val="en-US"/>
        </w:rPr>
        <w:t>,</w:t>
      </w:r>
      <w:r w:rsidR="00FF4D5F">
        <w:t xml:space="preserve"> </w:t>
      </w:r>
      <w:r w:rsidR="00FF4D5F">
        <w:rPr>
          <w:lang w:val="en-US"/>
        </w:rPr>
        <w:t>lcs-</w:t>
      </w:r>
      <w:r w:rsidR="00641C43">
        <w:rPr>
          <w:lang w:val="en-US"/>
        </w:rPr>
        <w:t>U</w:t>
      </w:r>
      <w:r w:rsidR="00FF4D5F">
        <w:t>LRSPPTransport</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4269ABCC" w14:textId="77777777" w:rsidR="00150D44" w:rsidRDefault="00CE230A" w:rsidP="00150D44">
      <w:pPr>
        <w:pStyle w:val="PL"/>
      </w:pPr>
      <w:r>
        <w:t>LCS-MOLRRes,</w:t>
      </w:r>
    </w:p>
    <w:p w14:paraId="6AF08015" w14:textId="77777777" w:rsidR="00150D44" w:rsidRPr="00BE10A4" w:rsidRDefault="00150D44" w:rsidP="00150D44">
      <w:pPr>
        <w:pStyle w:val="PL"/>
      </w:pPr>
      <w:r w:rsidRPr="00BE10A4">
        <w:t>LCS-</w:t>
      </w:r>
      <w:r>
        <w:t>SL</w:t>
      </w:r>
      <w:r w:rsidRPr="00BE10A4">
        <w:t>MOLRArg,</w:t>
      </w:r>
    </w:p>
    <w:p w14:paraId="5D839374" w14:textId="276E90B4" w:rsidR="00CE230A" w:rsidRDefault="00150D44" w:rsidP="00150D44">
      <w:pPr>
        <w:pStyle w:val="PL"/>
      </w:pPr>
      <w:r>
        <w:t>LCS-SLMOLRRes,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048744CC" w14:textId="77777777" w:rsidR="00F121F8" w:rsidRDefault="00F121F8" w:rsidP="00F121F8">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5466E8BA" w14:textId="77777777" w:rsidR="00F121F8" w:rsidRDefault="00F121F8" w:rsidP="00F121F8">
      <w:pPr>
        <w:pStyle w:val="PL"/>
        <w:rPr>
          <w:lang w:val="en-US" w:eastAsia="zh-CN"/>
        </w:rPr>
      </w:pPr>
      <w:r w:rsidRPr="00461711">
        <w:rPr>
          <w:lang w:val="en-US" w:eastAsia="zh-CN"/>
        </w:rPr>
        <w:t>LCS-PruAssociationArg</w:t>
      </w:r>
      <w:r>
        <w:rPr>
          <w:lang w:val="en-US" w:eastAsia="zh-CN"/>
        </w:rPr>
        <w:t>,</w:t>
      </w:r>
    </w:p>
    <w:p w14:paraId="0AFAFE44" w14:textId="77777777" w:rsidR="00F121F8" w:rsidRDefault="00F121F8" w:rsidP="00F121F8">
      <w:pPr>
        <w:pStyle w:val="PL"/>
        <w:rPr>
          <w:lang w:val="en-US" w:eastAsia="zh-CN"/>
        </w:rPr>
      </w:pPr>
      <w:r>
        <w:rPr>
          <w:rFonts w:hint="eastAsia"/>
          <w:lang w:eastAsia="zh-CN"/>
        </w:rPr>
        <w:t>LCS</w:t>
      </w:r>
      <w:r w:rsidRPr="00CC3EB4">
        <w:t>-PruAssociation</w:t>
      </w:r>
      <w:r>
        <w:t>Res,</w:t>
      </w:r>
    </w:p>
    <w:p w14:paraId="5AAF935B" w14:textId="77777777" w:rsidR="00E117CD" w:rsidRDefault="00F121F8" w:rsidP="00E117CD">
      <w:pPr>
        <w:pStyle w:val="PL"/>
      </w:pPr>
      <w:r w:rsidRPr="00AB01AC">
        <w:rPr>
          <w:lang w:val="en-US" w:eastAsia="zh-CN"/>
        </w:rPr>
        <w:t>LCS-PruDisassociationArg</w:t>
      </w:r>
      <w:r w:rsidR="00E117CD">
        <w:t>,</w:t>
      </w:r>
    </w:p>
    <w:p w14:paraId="1CB4EAA5" w14:textId="77777777" w:rsidR="00E117CD" w:rsidRPr="00BE10A4" w:rsidRDefault="00E117CD" w:rsidP="00E117CD">
      <w:pPr>
        <w:pStyle w:val="PL"/>
      </w:pPr>
      <w:r w:rsidRPr="00BE10A4">
        <w:t>LCS-</w:t>
      </w:r>
      <w:r>
        <w:t>SL</w:t>
      </w:r>
      <w:r w:rsidRPr="00BE10A4">
        <w:t>M</w:t>
      </w:r>
      <w:r>
        <w:t>T</w:t>
      </w:r>
      <w:r w:rsidRPr="00BE10A4">
        <w:t>LRArg,</w:t>
      </w:r>
    </w:p>
    <w:p w14:paraId="639A7496" w14:textId="77777777" w:rsidR="00E117CD" w:rsidRDefault="00E117CD" w:rsidP="00E117CD">
      <w:pPr>
        <w:pStyle w:val="PL"/>
      </w:pPr>
      <w:r>
        <w:t>LCS-SLMTLRRes,</w:t>
      </w:r>
    </w:p>
    <w:p w14:paraId="3777849F" w14:textId="77777777" w:rsidR="00E117CD" w:rsidRPr="00BE10A4" w:rsidRDefault="00E117CD" w:rsidP="00E117CD">
      <w:pPr>
        <w:pStyle w:val="PL"/>
      </w:pPr>
      <w:r w:rsidRPr="00BE10A4">
        <w:t>LCS-</w:t>
      </w:r>
      <w:r w:rsidRPr="008577D9">
        <w:t>D</w:t>
      </w:r>
      <w:r>
        <w:t>LRSPPTransport</w:t>
      </w:r>
      <w:r w:rsidRPr="00BE10A4">
        <w:t>Arg,</w:t>
      </w:r>
    </w:p>
    <w:p w14:paraId="7F279156" w14:textId="77777777" w:rsidR="00E117CD" w:rsidRDefault="00E117CD" w:rsidP="00E117CD">
      <w:pPr>
        <w:pStyle w:val="PL"/>
      </w:pPr>
      <w:r>
        <w:t>LCS-</w:t>
      </w:r>
      <w:r w:rsidRPr="008577D9">
        <w:t>D</w:t>
      </w:r>
      <w:r>
        <w:t>LRSPPTransportRes,</w:t>
      </w:r>
    </w:p>
    <w:p w14:paraId="2BFF9EAF" w14:textId="77777777" w:rsidR="00E117CD" w:rsidRPr="00BE10A4" w:rsidRDefault="00E117CD" w:rsidP="00E117CD">
      <w:pPr>
        <w:pStyle w:val="PL"/>
      </w:pPr>
      <w:r w:rsidRPr="00BE10A4">
        <w:t>LCS-</w:t>
      </w:r>
      <w:r>
        <w:t>ULRSPPTransport</w:t>
      </w:r>
      <w:r w:rsidRPr="00BE10A4">
        <w:t>Arg,</w:t>
      </w:r>
    </w:p>
    <w:p w14:paraId="08775E98" w14:textId="77777777" w:rsidR="00E117CD" w:rsidRDefault="00E117CD" w:rsidP="00E117CD">
      <w:pPr>
        <w:pStyle w:val="PL"/>
      </w:pPr>
      <w:r>
        <w:t>LCS-ULRSPPTransportRes</w:t>
      </w:r>
    </w:p>
    <w:p w14:paraId="59F9303F" w14:textId="6674977A" w:rsidR="00F121F8" w:rsidRDefault="00F121F8" w:rsidP="00F121F8">
      <w:pPr>
        <w:pStyle w:val="PL"/>
      </w:pP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4618A47D" w:rsidR="00CE230A" w:rsidRDefault="00CE230A" w:rsidP="00CE230A">
      <w:pPr>
        <w:pStyle w:val="PL"/>
      </w:pPr>
      <w:r>
        <w:t xml:space="preserve">   ss-DataTypes (2) </w:t>
      </w:r>
      <w:r w:rsidR="00296699">
        <w:t>version18 (18)</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25D565B8" w:rsidR="00CE230A" w:rsidRDefault="00CE230A" w:rsidP="00CE230A">
      <w:pPr>
        <w:pStyle w:val="PL"/>
      </w:pPr>
      <w:r>
        <w:t xml:space="preserve">   gsm-Network (1) modules (3) map-SS-DataTypes (14) </w:t>
      </w:r>
      <w:r w:rsidR="00BD6650">
        <w:t>version21 (21)</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24976DAE" w:rsidR="00CE230A" w:rsidRDefault="00CE230A" w:rsidP="00CE230A">
      <w:pPr>
        <w:pStyle w:val="PL"/>
      </w:pPr>
      <w:r>
        <w:t xml:space="preserve">   map-Errors (10) </w:t>
      </w:r>
      <w:r w:rsidR="00BD6650">
        <w:t>version21 (21)</w:t>
      </w:r>
      <w:r>
        <w:t>}</w:t>
      </w:r>
    </w:p>
    <w:p w14:paraId="790A7546" w14:textId="77777777" w:rsidR="00CE230A" w:rsidRDefault="00CE230A" w:rsidP="00CE230A">
      <w:pPr>
        <w:pStyle w:val="PL"/>
      </w:pPr>
    </w:p>
    <w:p w14:paraId="334032F8" w14:textId="77777777" w:rsidR="00F121F8" w:rsidRDefault="00F121F8" w:rsidP="00F121F8">
      <w:pPr>
        <w:pStyle w:val="PL"/>
        <w:rPr>
          <w:i/>
        </w:rPr>
      </w:pPr>
      <w:r>
        <w:rPr>
          <w:i/>
        </w:rPr>
        <w:t>-- imports SS-Errors</w:t>
      </w:r>
    </w:p>
    <w:p w14:paraId="40F0276A" w14:textId="77777777" w:rsidR="00F121F8" w:rsidRDefault="00F121F8" w:rsidP="00F121F8">
      <w:pPr>
        <w:pStyle w:val="PL"/>
      </w:pPr>
      <w:r>
        <w:lastRenderedPageBreak/>
        <w:t>resourcesNotAvailable, maxNumberOfMPTY-ParticipantsExceeded, deflectionToServedSubscriber, invalidDeflectedToNumber, specialServiceCode, rejectedByUser, rejectedByNetwork, lcs-invalidPru, lcs</w:t>
      </w:r>
      <w:r w:rsidRPr="00CC3EB4">
        <w:t>-PruAssociation</w:t>
      </w:r>
      <w:r>
        <w:t>Rej</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3A6B2714" w:rsidR="00CE230A" w:rsidRDefault="00CE230A" w:rsidP="00CE230A">
      <w:pPr>
        <w:pStyle w:val="PL"/>
      </w:pPr>
      <w:r>
        <w:t xml:space="preserve">   ss-Errors (1) </w:t>
      </w:r>
      <w:r w:rsidR="00296699">
        <w:t>version18 (18)</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r>
        <w:t>processUnstructuredSS-Data</w:t>
      </w:r>
      <w:r>
        <w:tab/>
        <w:t xml:space="preserve">OPERATION ::= { </w:t>
      </w:r>
      <w:r>
        <w:rPr>
          <w:i/>
        </w:rPr>
        <w:t>-- Timer T(PUSSD)= 15s to 30s</w:t>
      </w:r>
    </w:p>
    <w:p w14:paraId="397009D3" w14:textId="659CF962"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lastRenderedPageBreak/>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lcs-LocationNotification</w:t>
      </w:r>
      <w:r>
        <w:tab/>
        <w:t xml:space="preserve">OPERATION ::= { </w:t>
      </w:r>
      <w:r>
        <w:rPr>
          <w:i/>
        </w:rPr>
        <w:t>-- Timer T(LCSN)= 10s to 20s</w:t>
      </w:r>
    </w:p>
    <w:p w14:paraId="3C984482" w14:textId="06B9BFF1"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lcs-PeriodicLocationRequest</w:t>
      </w:r>
      <w:r>
        <w:tab/>
        <w:t xml:space="preserve">OPERATION ::= { </w:t>
      </w:r>
      <w:r>
        <w:rPr>
          <w:i/>
        </w:rPr>
        <w:t>-- Timer T(LCSN)= 10s to 20s</w:t>
      </w:r>
    </w:p>
    <w:p w14:paraId="341F05C4" w14:textId="4C1BD0DC"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lcs-LocationUpdate</w:t>
      </w:r>
      <w:r>
        <w:tab/>
        <w:t xml:space="preserve">OPERATION ::= { </w:t>
      </w:r>
      <w:r>
        <w:rPr>
          <w:i/>
        </w:rPr>
        <w:t>-- Timer T(LCSN)= 10s to 20s</w:t>
      </w:r>
    </w:p>
    <w:p w14:paraId="4DE80F62" w14:textId="54AD0085"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lcs-PeriodicLocationCancellation</w:t>
      </w:r>
      <w:r>
        <w:tab/>
        <w:t xml:space="preserve">OPERATION ::= { </w:t>
      </w:r>
      <w:r>
        <w:rPr>
          <w:i/>
        </w:rPr>
        <w:t>-- Timer T(LCSN)= 10s to 20s</w:t>
      </w:r>
    </w:p>
    <w:p w14:paraId="5D63BE65" w14:textId="54A7F8A3"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lcs-PeriodicTriggeredInvoke</w:t>
      </w:r>
      <w:r>
        <w:tab/>
        <w:t xml:space="preserve">OPERATION ::= { </w:t>
      </w:r>
      <w:r>
        <w:rPr>
          <w:i/>
        </w:rPr>
        <w:t>-- Timer T(LCSN)= 10s to 20s</w:t>
      </w:r>
    </w:p>
    <w:p w14:paraId="5D5178B8" w14:textId="0E7B2013"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lastRenderedPageBreak/>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lcs-EventReport</w:t>
      </w:r>
      <w:r w:rsidR="00B1744F">
        <w:tab/>
      </w:r>
      <w:r>
        <w:t xml:space="preserve">OPERATION ::= { </w:t>
      </w:r>
      <w:r>
        <w:rPr>
          <w:i/>
        </w:rPr>
        <w:t>-- Timer T(LCSL)= 10s to 300s</w:t>
      </w:r>
    </w:p>
    <w:p w14:paraId="44062841" w14:textId="61EA24CB"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lcs-CancelDeferredLocation</w:t>
      </w:r>
      <w:r w:rsidR="00B1744F">
        <w:tab/>
      </w:r>
      <w:r>
        <w:t xml:space="preserve">OPERATION ::= { </w:t>
      </w:r>
      <w:r>
        <w:rPr>
          <w:i/>
        </w:rPr>
        <w:t>-- Timer T(LCSN)= 10s to 20s</w:t>
      </w:r>
    </w:p>
    <w:p w14:paraId="2CDC18E8" w14:textId="64F885C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64E19E73" w14:textId="6E99BEFF"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122B6557" w14:textId="77777777" w:rsidR="00F121F8" w:rsidRDefault="00F121F8" w:rsidP="00F121F8">
      <w:pPr>
        <w:pStyle w:val="PL"/>
        <w:rPr>
          <w:i/>
        </w:rPr>
      </w:pPr>
      <w:r>
        <w:t>lcs-</w:t>
      </w:r>
      <w:r>
        <w:rPr>
          <w:rFonts w:hint="eastAsia"/>
          <w:lang w:eastAsia="zh-CN"/>
        </w:rPr>
        <w:t>LocationPrivacySetting</w:t>
      </w:r>
      <w:r>
        <w:tab/>
        <w:t xml:space="preserve">OPERATION ::= { </w:t>
      </w:r>
      <w:r>
        <w:rPr>
          <w:i/>
        </w:rPr>
        <w:t>-- Timer T(LCSN)= 10s to 20s</w:t>
      </w:r>
    </w:p>
    <w:p w14:paraId="25DB7739" w14:textId="77777777" w:rsidR="00F121F8" w:rsidRDefault="00F121F8" w:rsidP="00F121F8">
      <w:pPr>
        <w:pStyle w:val="PL"/>
      </w:pPr>
      <w:r w:rsidRPr="005F0DF3">
        <w:tab/>
        <w:t>ARGUMENT</w:t>
      </w:r>
      <w:r w:rsidRPr="005F0DF3">
        <w:tab/>
        <w:t>LCS-</w:t>
      </w:r>
      <w:r w:rsidRPr="005F0DF3">
        <w:rPr>
          <w:rFonts w:hint="eastAsia"/>
        </w:rPr>
        <w:t>LocationPrivacySetting</w:t>
      </w:r>
      <w:r w:rsidRPr="005F0DF3">
        <w:t>Arg</w:t>
      </w:r>
    </w:p>
    <w:p w14:paraId="6F799D85" w14:textId="77777777" w:rsidR="00F121F8" w:rsidRDefault="00F121F8" w:rsidP="00F121F8">
      <w:pPr>
        <w:pStyle w:val="PL"/>
      </w:pPr>
      <w:r>
        <w:tab/>
        <w:t>RETURN RESULT TRUE</w:t>
      </w:r>
    </w:p>
    <w:p w14:paraId="279CF306" w14:textId="77777777" w:rsidR="00F121F8" w:rsidRDefault="00F121F8" w:rsidP="00F121F8">
      <w:pPr>
        <w:pStyle w:val="PL"/>
      </w:pPr>
      <w:r>
        <w:tab/>
        <w:t>ERRORS</w:t>
      </w:r>
      <w:r>
        <w:tab/>
        <w:t>{</w:t>
      </w:r>
    </w:p>
    <w:p w14:paraId="4B2402D3" w14:textId="77777777" w:rsidR="00F121F8" w:rsidRDefault="00F121F8" w:rsidP="00F121F8">
      <w:pPr>
        <w:pStyle w:val="PL"/>
      </w:pPr>
      <w:r>
        <w:tab/>
        <w:t>systemFailure |</w:t>
      </w:r>
    </w:p>
    <w:p w14:paraId="3F8D23BB" w14:textId="77777777" w:rsidR="00F121F8" w:rsidRDefault="00F121F8" w:rsidP="00F121F8">
      <w:pPr>
        <w:pStyle w:val="PL"/>
      </w:pPr>
      <w:r>
        <w:tab/>
        <w:t>unexpectedDataValue}</w:t>
      </w:r>
    </w:p>
    <w:p w14:paraId="24A096ED" w14:textId="77777777" w:rsidR="00F121F8" w:rsidRDefault="00F121F8" w:rsidP="00F121F8">
      <w:pPr>
        <w:pStyle w:val="PL"/>
      </w:pPr>
      <w:r>
        <w:tab/>
        <w:t>CODE</w:t>
      </w:r>
      <w:r>
        <w:tab/>
        <w:t>local: 10</w:t>
      </w:r>
      <w:r>
        <w:rPr>
          <w:rFonts w:hint="eastAsia"/>
          <w:lang w:eastAsia="zh-CN"/>
        </w:rPr>
        <w:t>4</w:t>
      </w:r>
      <w:r>
        <w:t xml:space="preserve"> }</w:t>
      </w:r>
    </w:p>
    <w:p w14:paraId="3FCABB58" w14:textId="77777777" w:rsidR="00F121F8" w:rsidRDefault="00F121F8" w:rsidP="00F121F8">
      <w:pPr>
        <w:pStyle w:val="PL"/>
      </w:pPr>
    </w:p>
    <w:p w14:paraId="5F81F01D" w14:textId="77777777" w:rsidR="00F121F8" w:rsidRDefault="00F121F8" w:rsidP="00F121F8">
      <w:pPr>
        <w:pStyle w:val="PL"/>
        <w:rPr>
          <w:i/>
        </w:rPr>
      </w:pPr>
      <w:r w:rsidRPr="00403949">
        <w:t>lcs-PruAssociation</w:t>
      </w:r>
      <w:r>
        <w:tab/>
        <w:t xml:space="preserve">OPERATION ::= { </w:t>
      </w:r>
      <w:r>
        <w:rPr>
          <w:i/>
        </w:rPr>
        <w:t>-- Timer T(LCSN)= 10s to 20s</w:t>
      </w:r>
    </w:p>
    <w:p w14:paraId="16E57DE0" w14:textId="77777777" w:rsidR="00F121F8" w:rsidRDefault="00F121F8" w:rsidP="00F121F8">
      <w:pPr>
        <w:pStyle w:val="PL"/>
      </w:pPr>
      <w:r w:rsidRPr="005F0DF3">
        <w:tab/>
        <w:t>ARGUMENT</w:t>
      </w:r>
      <w:r w:rsidRPr="005F0DF3">
        <w:tab/>
      </w:r>
      <w:r>
        <w:rPr>
          <w:rFonts w:hint="eastAsia"/>
          <w:lang w:eastAsia="zh-CN"/>
        </w:rPr>
        <w:t>LCS</w:t>
      </w:r>
      <w:r w:rsidRPr="00CC3EB4">
        <w:t>-PruAssociation</w:t>
      </w:r>
      <w:r w:rsidRPr="005F0DF3">
        <w:t>Arg</w:t>
      </w:r>
    </w:p>
    <w:p w14:paraId="7D1ABF15" w14:textId="77777777" w:rsidR="00F121F8" w:rsidRDefault="00F121F8" w:rsidP="00F121F8">
      <w:pPr>
        <w:pStyle w:val="PL"/>
      </w:pPr>
      <w:r>
        <w:tab/>
        <w:t>RESULT</w:t>
      </w:r>
      <w:r>
        <w:tab/>
      </w:r>
      <w:r>
        <w:rPr>
          <w:rFonts w:hint="eastAsia"/>
          <w:lang w:eastAsia="zh-CN"/>
        </w:rPr>
        <w:t>LCS</w:t>
      </w:r>
      <w:r w:rsidRPr="00CC3EB4">
        <w:t>-PruAssociation</w:t>
      </w:r>
      <w:r>
        <w:t>Res</w:t>
      </w:r>
    </w:p>
    <w:p w14:paraId="06217820" w14:textId="77777777" w:rsidR="00F121F8" w:rsidRDefault="00F121F8" w:rsidP="00F121F8">
      <w:pPr>
        <w:pStyle w:val="PL"/>
      </w:pPr>
      <w:r>
        <w:tab/>
        <w:t>ERRORS</w:t>
      </w:r>
      <w:r>
        <w:tab/>
        <w:t>{</w:t>
      </w:r>
    </w:p>
    <w:p w14:paraId="4D0A21E4" w14:textId="77777777" w:rsidR="00F121F8" w:rsidRDefault="00F121F8" w:rsidP="00F121F8">
      <w:pPr>
        <w:pStyle w:val="PL"/>
      </w:pPr>
      <w:r>
        <w:tab/>
        <w:t>lcs-invalidPru |</w:t>
      </w:r>
    </w:p>
    <w:p w14:paraId="18C2FF7F" w14:textId="77777777" w:rsidR="00F121F8" w:rsidRDefault="00F121F8" w:rsidP="00F121F8">
      <w:pPr>
        <w:pStyle w:val="PL"/>
      </w:pPr>
      <w:r>
        <w:t xml:space="preserve">    lcs</w:t>
      </w:r>
      <w:r w:rsidRPr="00CC3EB4">
        <w:t>-PruAssociation</w:t>
      </w:r>
      <w:r>
        <w:t>Rej |</w:t>
      </w:r>
    </w:p>
    <w:p w14:paraId="0BD0728C" w14:textId="77777777" w:rsidR="00F121F8" w:rsidRDefault="00F121F8" w:rsidP="00F121F8">
      <w:pPr>
        <w:pStyle w:val="PL"/>
      </w:pPr>
      <w:r>
        <w:tab/>
        <w:t>systemFailure |</w:t>
      </w:r>
    </w:p>
    <w:p w14:paraId="56C71C4E" w14:textId="77777777" w:rsidR="00F121F8" w:rsidRDefault="00F121F8" w:rsidP="00F121F8">
      <w:pPr>
        <w:pStyle w:val="PL"/>
      </w:pPr>
      <w:r>
        <w:tab/>
        <w:t>unexpectedDataValue}</w:t>
      </w:r>
    </w:p>
    <w:p w14:paraId="2F95C610" w14:textId="69B5A36F" w:rsidR="00F121F8" w:rsidRDefault="00F121F8" w:rsidP="00F121F8">
      <w:pPr>
        <w:pStyle w:val="PL"/>
      </w:pPr>
      <w:r>
        <w:tab/>
        <w:t>CODE</w:t>
      </w:r>
      <w:r>
        <w:tab/>
        <w:t xml:space="preserve">local: </w:t>
      </w:r>
      <w:r w:rsidR="00425BA0">
        <w:t>103</w:t>
      </w:r>
      <w:r>
        <w:t xml:space="preserve"> }</w:t>
      </w:r>
    </w:p>
    <w:p w14:paraId="1FDC129B" w14:textId="77777777" w:rsidR="00F121F8" w:rsidRDefault="00F121F8" w:rsidP="00F121F8">
      <w:pPr>
        <w:pStyle w:val="PL"/>
      </w:pPr>
    </w:p>
    <w:p w14:paraId="58C28006" w14:textId="77777777" w:rsidR="00F121F8" w:rsidRDefault="00F121F8" w:rsidP="00F121F8">
      <w:pPr>
        <w:pStyle w:val="PL"/>
        <w:rPr>
          <w:i/>
        </w:rPr>
      </w:pPr>
      <w:r w:rsidRPr="006B37A2">
        <w:t>lcs-PruDisassociation</w:t>
      </w:r>
      <w:r>
        <w:tab/>
        <w:t xml:space="preserve">OPERATION ::= { </w:t>
      </w:r>
      <w:r>
        <w:rPr>
          <w:i/>
        </w:rPr>
        <w:t>-- Timer T(LCSN)= 10s to 20s</w:t>
      </w:r>
    </w:p>
    <w:p w14:paraId="38B65D77" w14:textId="77777777" w:rsidR="00F121F8" w:rsidRDefault="00F121F8" w:rsidP="00F121F8">
      <w:pPr>
        <w:pStyle w:val="PL"/>
      </w:pPr>
      <w:r w:rsidRPr="005F0DF3">
        <w:tab/>
        <w:t>ARGUMENT</w:t>
      </w:r>
      <w:r w:rsidRPr="005F0DF3">
        <w:tab/>
      </w:r>
      <w:r>
        <w:rPr>
          <w:rFonts w:hint="eastAsia"/>
          <w:lang w:eastAsia="zh-CN"/>
        </w:rPr>
        <w:t>LCS</w:t>
      </w:r>
      <w:r>
        <w:t>-PruDisassociation</w:t>
      </w:r>
      <w:r w:rsidRPr="005F0DF3">
        <w:t>Arg</w:t>
      </w:r>
    </w:p>
    <w:p w14:paraId="472C7EAA" w14:textId="77777777" w:rsidR="00F121F8" w:rsidRDefault="00F121F8" w:rsidP="00F121F8">
      <w:pPr>
        <w:pStyle w:val="PL"/>
      </w:pPr>
      <w:r>
        <w:tab/>
        <w:t>RETURN RESULT TRUE</w:t>
      </w:r>
    </w:p>
    <w:p w14:paraId="110410D5" w14:textId="77777777" w:rsidR="00F121F8" w:rsidRDefault="00F121F8" w:rsidP="00F121F8">
      <w:pPr>
        <w:pStyle w:val="PL"/>
      </w:pPr>
      <w:r>
        <w:tab/>
        <w:t>ERRORS</w:t>
      </w:r>
      <w:r>
        <w:tab/>
        <w:t>{</w:t>
      </w:r>
    </w:p>
    <w:p w14:paraId="64068362" w14:textId="77777777" w:rsidR="00F121F8" w:rsidRDefault="00F121F8" w:rsidP="00F121F8">
      <w:pPr>
        <w:pStyle w:val="PL"/>
      </w:pPr>
      <w:r>
        <w:tab/>
        <w:t>systemFailure |</w:t>
      </w:r>
    </w:p>
    <w:p w14:paraId="68EB35CB" w14:textId="77777777" w:rsidR="00F121F8" w:rsidRDefault="00F121F8" w:rsidP="00F121F8">
      <w:pPr>
        <w:pStyle w:val="PL"/>
      </w:pPr>
      <w:r>
        <w:tab/>
        <w:t>unexpectedDataValue}</w:t>
      </w:r>
    </w:p>
    <w:p w14:paraId="227B9BDE" w14:textId="1A62B74C" w:rsidR="00F121F8" w:rsidRDefault="00F121F8" w:rsidP="00F121F8">
      <w:pPr>
        <w:pStyle w:val="PL"/>
      </w:pPr>
      <w:r>
        <w:tab/>
        <w:t>CODE</w:t>
      </w:r>
      <w:r>
        <w:tab/>
        <w:t xml:space="preserve">local: </w:t>
      </w:r>
      <w:r w:rsidR="00425BA0">
        <w:t>102</w:t>
      </w:r>
      <w:r>
        <w:t xml:space="preserve"> }</w:t>
      </w:r>
    </w:p>
    <w:p w14:paraId="7B17556F" w14:textId="77777777" w:rsidR="00F121F8" w:rsidRDefault="00F121F8" w:rsidP="00F121F8">
      <w:pPr>
        <w:pStyle w:val="PL"/>
      </w:pPr>
    </w:p>
    <w:p w14:paraId="1FF30F73" w14:textId="77777777" w:rsidR="00150D44" w:rsidRDefault="00150D44" w:rsidP="00150D44">
      <w:pPr>
        <w:pStyle w:val="PL"/>
        <w:rPr>
          <w:i/>
        </w:rPr>
      </w:pPr>
      <w:r>
        <w:t>lcs-SLMOLR</w:t>
      </w:r>
      <w:r>
        <w:tab/>
        <w:t xml:space="preserve">OPERATION ::= { </w:t>
      </w:r>
      <w:r>
        <w:rPr>
          <w:i/>
        </w:rPr>
        <w:t>-- Timer T(LCSL)= 10s to 300s</w:t>
      </w:r>
    </w:p>
    <w:p w14:paraId="4AA481B9" w14:textId="77777777" w:rsidR="00150D44" w:rsidRDefault="00150D44" w:rsidP="00150D44">
      <w:pPr>
        <w:pStyle w:val="PL"/>
      </w:pPr>
      <w:r>
        <w:tab/>
        <w:t>ARGUMENT</w:t>
      </w:r>
      <w:r>
        <w:tab/>
        <w:t>LCS-SLMOLRArg</w:t>
      </w:r>
    </w:p>
    <w:p w14:paraId="241172F8" w14:textId="77777777" w:rsidR="00150D44" w:rsidRDefault="00150D44" w:rsidP="00150D44">
      <w:pPr>
        <w:pStyle w:val="PL"/>
      </w:pPr>
      <w:r>
        <w:tab/>
        <w:t>RESULT</w:t>
      </w:r>
      <w:r>
        <w:tab/>
        <w:t>LCS-SLMOLRRes</w:t>
      </w:r>
    </w:p>
    <w:p w14:paraId="4C7468FD" w14:textId="77777777" w:rsidR="00150D44" w:rsidRDefault="00150D44" w:rsidP="00150D44">
      <w:pPr>
        <w:pStyle w:val="PL"/>
      </w:pPr>
      <w:r>
        <w:tab/>
        <w:t>ERRORS</w:t>
      </w:r>
      <w:r>
        <w:tab/>
        <w:t>{</w:t>
      </w:r>
    </w:p>
    <w:p w14:paraId="28EC8409" w14:textId="77777777" w:rsidR="00150D44" w:rsidRDefault="00150D44" w:rsidP="00150D44">
      <w:pPr>
        <w:pStyle w:val="PL"/>
      </w:pPr>
      <w:r>
        <w:tab/>
        <w:t>systemFailure |</w:t>
      </w:r>
    </w:p>
    <w:p w14:paraId="149203BF" w14:textId="77777777" w:rsidR="00150D44" w:rsidRDefault="00150D44" w:rsidP="00150D44">
      <w:pPr>
        <w:pStyle w:val="PL"/>
      </w:pPr>
      <w:r>
        <w:tab/>
        <w:t>unexpectedDataValue |</w:t>
      </w:r>
    </w:p>
    <w:p w14:paraId="40A66BE3" w14:textId="77777777" w:rsidR="00150D44" w:rsidRDefault="00150D44" w:rsidP="00150D44">
      <w:pPr>
        <w:pStyle w:val="PL"/>
      </w:pPr>
      <w:r>
        <w:tab/>
        <w:t>dataMissing |</w:t>
      </w:r>
    </w:p>
    <w:p w14:paraId="4B85B177" w14:textId="77777777" w:rsidR="00150D44" w:rsidRDefault="00150D44" w:rsidP="00150D44">
      <w:pPr>
        <w:pStyle w:val="PL"/>
      </w:pPr>
      <w:r>
        <w:tab/>
        <w:t>facilityNotSupported |</w:t>
      </w:r>
    </w:p>
    <w:p w14:paraId="62F5FF71" w14:textId="77777777" w:rsidR="00150D44" w:rsidRDefault="00150D44" w:rsidP="00150D44">
      <w:pPr>
        <w:pStyle w:val="PL"/>
      </w:pPr>
      <w:r>
        <w:tab/>
        <w:t>ss-SubscriptionViolation |</w:t>
      </w:r>
    </w:p>
    <w:p w14:paraId="12556A65" w14:textId="77777777" w:rsidR="00150D44" w:rsidRDefault="00150D44" w:rsidP="00150D44">
      <w:pPr>
        <w:pStyle w:val="PL"/>
      </w:pPr>
      <w:r>
        <w:tab/>
        <w:t>positionMethodFailure}</w:t>
      </w:r>
    </w:p>
    <w:p w14:paraId="71DF5E15" w14:textId="77777777" w:rsidR="00150D44" w:rsidRDefault="00150D44" w:rsidP="00150D44">
      <w:pPr>
        <w:pStyle w:val="PL"/>
      </w:pPr>
      <w:r>
        <w:tab/>
        <w:t>CODE</w:t>
      </w:r>
      <w:r>
        <w:tab/>
        <w:t>local:101 }</w:t>
      </w:r>
    </w:p>
    <w:p w14:paraId="3CBFF06D" w14:textId="77777777" w:rsidR="00E117CD" w:rsidRDefault="00E117CD" w:rsidP="00E117CD">
      <w:pPr>
        <w:pStyle w:val="PL"/>
      </w:pPr>
    </w:p>
    <w:p w14:paraId="3DF75B7E" w14:textId="77777777" w:rsidR="00E117CD" w:rsidRDefault="00E117CD" w:rsidP="00E117CD">
      <w:pPr>
        <w:pStyle w:val="PL"/>
        <w:rPr>
          <w:i/>
        </w:rPr>
      </w:pPr>
      <w:r>
        <w:t>lcs-SLMTLR</w:t>
      </w:r>
      <w:r>
        <w:tab/>
        <w:t xml:space="preserve">OPERATION ::= { </w:t>
      </w:r>
      <w:r>
        <w:rPr>
          <w:i/>
        </w:rPr>
        <w:t>-- Timer T(LCSL)= 10s to 300s</w:t>
      </w:r>
    </w:p>
    <w:p w14:paraId="557DCB49" w14:textId="77777777" w:rsidR="00E117CD" w:rsidRDefault="00E117CD" w:rsidP="00E117CD">
      <w:pPr>
        <w:pStyle w:val="PL"/>
      </w:pPr>
      <w:r>
        <w:tab/>
        <w:t>ARGUMENT</w:t>
      </w:r>
      <w:r>
        <w:tab/>
        <w:t>LCS-SLMTLRArg</w:t>
      </w:r>
    </w:p>
    <w:p w14:paraId="55EC998B" w14:textId="77777777" w:rsidR="00E117CD" w:rsidRDefault="00E117CD" w:rsidP="00E117CD">
      <w:pPr>
        <w:pStyle w:val="PL"/>
      </w:pPr>
      <w:r>
        <w:tab/>
        <w:t>RESULT</w:t>
      </w:r>
      <w:r>
        <w:tab/>
        <w:t>LCS-SLMTLRRes</w:t>
      </w:r>
    </w:p>
    <w:p w14:paraId="70CB4428" w14:textId="77777777" w:rsidR="00E117CD" w:rsidRDefault="00E117CD" w:rsidP="00E117CD">
      <w:pPr>
        <w:pStyle w:val="PL"/>
      </w:pPr>
      <w:r>
        <w:tab/>
        <w:t>ERRORS</w:t>
      </w:r>
      <w:r>
        <w:tab/>
        <w:t>{</w:t>
      </w:r>
    </w:p>
    <w:p w14:paraId="4102AA7E" w14:textId="77777777" w:rsidR="00E117CD" w:rsidRDefault="00E117CD" w:rsidP="00E117CD">
      <w:pPr>
        <w:pStyle w:val="PL"/>
      </w:pPr>
      <w:r>
        <w:tab/>
        <w:t>systemFailure |</w:t>
      </w:r>
    </w:p>
    <w:p w14:paraId="1E537646" w14:textId="77777777" w:rsidR="00E117CD" w:rsidRDefault="00E117CD" w:rsidP="00E117CD">
      <w:pPr>
        <w:pStyle w:val="PL"/>
      </w:pPr>
      <w:r>
        <w:tab/>
        <w:t>unexpectedDataValue |</w:t>
      </w:r>
    </w:p>
    <w:p w14:paraId="02ED0E63" w14:textId="77777777" w:rsidR="00E117CD" w:rsidRDefault="00E117CD" w:rsidP="00E117CD">
      <w:pPr>
        <w:pStyle w:val="PL"/>
      </w:pPr>
      <w:r>
        <w:tab/>
        <w:t>dataMissing |</w:t>
      </w:r>
    </w:p>
    <w:p w14:paraId="5B4D8CDB" w14:textId="77777777" w:rsidR="00E117CD" w:rsidRDefault="00E117CD" w:rsidP="00E117CD">
      <w:pPr>
        <w:pStyle w:val="PL"/>
      </w:pPr>
      <w:r>
        <w:tab/>
        <w:t>facilityNotSupported }</w:t>
      </w:r>
    </w:p>
    <w:p w14:paraId="4921A3CC" w14:textId="77777777" w:rsidR="00E117CD" w:rsidRDefault="00E117CD" w:rsidP="00E117CD">
      <w:pPr>
        <w:pStyle w:val="PL"/>
      </w:pPr>
      <w:r>
        <w:lastRenderedPageBreak/>
        <w:tab/>
        <w:t>CODE</w:t>
      </w:r>
      <w:r>
        <w:tab/>
        <w:t>local:100 }</w:t>
      </w:r>
    </w:p>
    <w:p w14:paraId="2A95ABB7" w14:textId="77777777" w:rsidR="00E117CD" w:rsidRDefault="00E117CD" w:rsidP="00E117CD">
      <w:pPr>
        <w:pStyle w:val="PL"/>
      </w:pPr>
    </w:p>
    <w:p w14:paraId="4690EA12" w14:textId="77777777" w:rsidR="00E117CD" w:rsidRDefault="00E117CD" w:rsidP="00E117CD">
      <w:pPr>
        <w:pStyle w:val="PL"/>
        <w:rPr>
          <w:i/>
        </w:rPr>
      </w:pPr>
      <w:r>
        <w:t>lcs-</w:t>
      </w:r>
      <w:r w:rsidRPr="00206B08">
        <w:t>D</w:t>
      </w:r>
      <w:r>
        <w:t>LRSPPTransport</w:t>
      </w:r>
      <w:r>
        <w:tab/>
        <w:t xml:space="preserve">OPERATION ::= { </w:t>
      </w:r>
      <w:r>
        <w:rPr>
          <w:i/>
        </w:rPr>
        <w:t>-- Timer T(LCSL)= 10s to 300s</w:t>
      </w:r>
    </w:p>
    <w:p w14:paraId="40708A55" w14:textId="77777777" w:rsidR="00E117CD" w:rsidRDefault="00E117CD" w:rsidP="00E117CD">
      <w:pPr>
        <w:pStyle w:val="PL"/>
      </w:pPr>
      <w:r>
        <w:tab/>
        <w:t>ARGUMENT</w:t>
      </w:r>
      <w:r>
        <w:tab/>
        <w:t>LCS-</w:t>
      </w:r>
      <w:r w:rsidRPr="00206B08">
        <w:t>D</w:t>
      </w:r>
      <w:r>
        <w:t>LRSPPTransportArg</w:t>
      </w:r>
    </w:p>
    <w:p w14:paraId="3877B7E5" w14:textId="77777777" w:rsidR="00E117CD" w:rsidRDefault="00E117CD" w:rsidP="00E117CD">
      <w:pPr>
        <w:pStyle w:val="PL"/>
      </w:pPr>
      <w:r>
        <w:tab/>
        <w:t>RESULT</w:t>
      </w:r>
      <w:r>
        <w:tab/>
        <w:t>LCS-</w:t>
      </w:r>
      <w:r w:rsidRPr="00206B08">
        <w:t>D</w:t>
      </w:r>
      <w:r>
        <w:t>LRSPPTransportRes</w:t>
      </w:r>
    </w:p>
    <w:p w14:paraId="63D69DF0" w14:textId="77777777" w:rsidR="00E117CD" w:rsidRDefault="00E117CD" w:rsidP="00E117CD">
      <w:pPr>
        <w:pStyle w:val="PL"/>
      </w:pPr>
      <w:r>
        <w:tab/>
        <w:t>ERRORS</w:t>
      </w:r>
      <w:r>
        <w:tab/>
        <w:t>{</w:t>
      </w:r>
    </w:p>
    <w:p w14:paraId="3B75E08C" w14:textId="77777777" w:rsidR="00E117CD" w:rsidRDefault="00E117CD" w:rsidP="00E117CD">
      <w:pPr>
        <w:pStyle w:val="PL"/>
      </w:pPr>
      <w:r>
        <w:tab/>
        <w:t>systemFailure |</w:t>
      </w:r>
    </w:p>
    <w:p w14:paraId="343424F7" w14:textId="221AD407" w:rsidR="00E117CD" w:rsidRDefault="00E117CD" w:rsidP="00E117CD">
      <w:pPr>
        <w:pStyle w:val="PL"/>
      </w:pPr>
      <w:r>
        <w:tab/>
        <w:t>facilityNotSupported }</w:t>
      </w:r>
    </w:p>
    <w:p w14:paraId="4F7AE3DB" w14:textId="3016339B" w:rsidR="00E117CD" w:rsidRDefault="00E117CD" w:rsidP="00E117CD">
      <w:pPr>
        <w:pStyle w:val="PL"/>
      </w:pPr>
      <w:r>
        <w:tab/>
        <w:t>CODE</w:t>
      </w:r>
      <w:r>
        <w:tab/>
        <w:t xml:space="preserve">local: </w:t>
      </w:r>
      <w:r w:rsidR="003B6E7B">
        <w:t>99</w:t>
      </w:r>
      <w:r>
        <w:t xml:space="preserve"> }</w:t>
      </w:r>
    </w:p>
    <w:p w14:paraId="38843761" w14:textId="77777777" w:rsidR="00E117CD" w:rsidRDefault="00E117CD" w:rsidP="00E117CD">
      <w:pPr>
        <w:pStyle w:val="PL"/>
      </w:pPr>
    </w:p>
    <w:p w14:paraId="0816AE59" w14:textId="77777777" w:rsidR="00E117CD" w:rsidRDefault="00E117CD" w:rsidP="00E117CD">
      <w:pPr>
        <w:pStyle w:val="PL"/>
        <w:rPr>
          <w:i/>
        </w:rPr>
      </w:pPr>
      <w:r>
        <w:t>lcs-ULRSPPTransport</w:t>
      </w:r>
      <w:r>
        <w:tab/>
        <w:t xml:space="preserve">OPERATION ::= { </w:t>
      </w:r>
      <w:r>
        <w:rPr>
          <w:i/>
        </w:rPr>
        <w:t>-- Timer T(LCSL)= 10s to 300s</w:t>
      </w:r>
    </w:p>
    <w:p w14:paraId="692B505D" w14:textId="77777777" w:rsidR="00E117CD" w:rsidRDefault="00E117CD" w:rsidP="00E117CD">
      <w:pPr>
        <w:pStyle w:val="PL"/>
      </w:pPr>
      <w:r>
        <w:tab/>
        <w:t>ARGUMENT</w:t>
      </w:r>
      <w:r>
        <w:tab/>
        <w:t>LCS-ULRSPPTransportArg</w:t>
      </w:r>
    </w:p>
    <w:p w14:paraId="3DB6FD4A" w14:textId="77777777" w:rsidR="00E117CD" w:rsidRDefault="00E117CD" w:rsidP="00E117CD">
      <w:pPr>
        <w:pStyle w:val="PL"/>
      </w:pPr>
      <w:r>
        <w:tab/>
        <w:t>RESULT</w:t>
      </w:r>
      <w:r>
        <w:tab/>
        <w:t>LCS-ULRSPPTransportRes</w:t>
      </w:r>
    </w:p>
    <w:p w14:paraId="301FE33D" w14:textId="77777777" w:rsidR="00E117CD" w:rsidRDefault="00E117CD" w:rsidP="00E117CD">
      <w:pPr>
        <w:pStyle w:val="PL"/>
      </w:pPr>
      <w:r>
        <w:tab/>
        <w:t>ERRORS</w:t>
      </w:r>
      <w:r>
        <w:tab/>
        <w:t>{</w:t>
      </w:r>
    </w:p>
    <w:p w14:paraId="525D6F74" w14:textId="77777777" w:rsidR="00E117CD" w:rsidRDefault="00E117CD" w:rsidP="00E117CD">
      <w:pPr>
        <w:pStyle w:val="PL"/>
      </w:pPr>
      <w:r>
        <w:tab/>
        <w:t>systemFailure |</w:t>
      </w:r>
    </w:p>
    <w:p w14:paraId="65899C3D" w14:textId="475A438F" w:rsidR="00E117CD" w:rsidRDefault="00E117CD" w:rsidP="00E117CD">
      <w:pPr>
        <w:pStyle w:val="PL"/>
      </w:pPr>
      <w:r>
        <w:tab/>
        <w:t>facilityNotSupported }</w:t>
      </w:r>
    </w:p>
    <w:p w14:paraId="6B3BCDF6" w14:textId="2C7E75B3" w:rsidR="00E117CD" w:rsidRDefault="00E117CD" w:rsidP="00E117CD">
      <w:pPr>
        <w:pStyle w:val="PL"/>
      </w:pPr>
      <w:r>
        <w:tab/>
        <w:t>CODE</w:t>
      </w:r>
      <w:r>
        <w:tab/>
        <w:t xml:space="preserve">local: </w:t>
      </w:r>
      <w:r w:rsidR="003B6E7B">
        <w:t>98</w:t>
      </w:r>
      <w:r>
        <w:t xml:space="preserve"> }</w:t>
      </w:r>
    </w:p>
    <w:p w14:paraId="7CD47E5F" w14:textId="77777777" w:rsidR="00150D44" w:rsidRDefault="00150D44" w:rsidP="00F121F8">
      <w:pPr>
        <w:pStyle w:val="PL"/>
      </w:pPr>
    </w:p>
    <w:p w14:paraId="49356F98" w14:textId="77777777" w:rsidR="00F121F8" w:rsidRDefault="00F121F8" w:rsidP="00F121F8">
      <w:pPr>
        <w:pStyle w:val="PL"/>
      </w:pPr>
      <w:r>
        <w:rPr>
          <w:vanish/>
        </w:rPr>
        <w:t>.#</w:t>
      </w:r>
      <w:r>
        <w:t>END</w:t>
      </w:r>
    </w:p>
    <w:p w14:paraId="24EBAF93" w14:textId="77777777" w:rsidR="00CE230A" w:rsidRDefault="00CE230A" w:rsidP="00CE230A">
      <w:pPr>
        <w:pStyle w:val="PL"/>
      </w:pPr>
    </w:p>
    <w:p w14:paraId="00BB5C32" w14:textId="77777777" w:rsidR="00CE230A" w:rsidRDefault="00CE230A" w:rsidP="00B65768">
      <w:pPr>
        <w:pStyle w:val="Heading3"/>
      </w:pPr>
      <w:bookmarkStart w:id="118" w:name="_Toc19634094"/>
      <w:bookmarkStart w:id="119" w:name="_Toc44862932"/>
      <w:bookmarkStart w:id="120" w:name="_Toc191631991"/>
      <w:r>
        <w:t>4.2.1</w:t>
      </w:r>
      <w:r>
        <w:tab/>
        <w:t>Void</w:t>
      </w:r>
      <w:bookmarkEnd w:id="118"/>
      <w:bookmarkEnd w:id="119"/>
      <w:bookmarkEnd w:id="120"/>
    </w:p>
    <w:p w14:paraId="2ECC9819" w14:textId="77777777" w:rsidR="00CE230A" w:rsidRDefault="00CE230A" w:rsidP="00B65768">
      <w:pPr>
        <w:pStyle w:val="Heading3"/>
      </w:pPr>
      <w:bookmarkStart w:id="121" w:name="_Toc19634095"/>
      <w:bookmarkStart w:id="122" w:name="_Toc44862933"/>
      <w:bookmarkStart w:id="123" w:name="_Toc191631992"/>
      <w:r>
        <w:t>4.2.2</w:t>
      </w:r>
      <w:r>
        <w:tab/>
        <w:t>Operations description</w:t>
      </w:r>
      <w:bookmarkEnd w:id="121"/>
      <w:bookmarkEnd w:id="122"/>
      <w:bookmarkEnd w:id="123"/>
    </w:p>
    <w:p w14:paraId="79F3B7D1" w14:textId="77777777" w:rsidR="00CE230A" w:rsidRDefault="00CE230A" w:rsidP="00CE230A">
      <w:r>
        <w:t>For each operation this clause provides a brief prose description.</w:t>
      </w:r>
    </w:p>
    <w:p w14:paraId="15DFD63C" w14:textId="77777777" w:rsidR="00CE230A" w:rsidRDefault="00CE230A" w:rsidP="00B65768">
      <w:pPr>
        <w:pStyle w:val="Heading4"/>
      </w:pPr>
      <w:bookmarkStart w:id="124" w:name="_Toc19634096"/>
      <w:bookmarkStart w:id="125" w:name="_Toc44862934"/>
      <w:bookmarkStart w:id="126" w:name="_Toc191631993"/>
      <w:r>
        <w:t>4.2.2.1</w:t>
      </w:r>
      <w:r>
        <w:tab/>
        <w:t>registerSS (MS --&gt; network)</w:t>
      </w:r>
      <w:bookmarkEnd w:id="124"/>
      <w:bookmarkEnd w:id="125"/>
      <w:bookmarkEnd w:id="126"/>
    </w:p>
    <w:p w14:paraId="472A7D0F"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440C8A4E" w14:textId="77777777" w:rsidR="00CE230A" w:rsidRDefault="00CE230A" w:rsidP="00B65768">
      <w:pPr>
        <w:pStyle w:val="Heading4"/>
      </w:pPr>
      <w:bookmarkStart w:id="127" w:name="_Toc19634097"/>
      <w:bookmarkStart w:id="128" w:name="_Toc44862935"/>
      <w:bookmarkStart w:id="129" w:name="_Toc191631994"/>
      <w:r>
        <w:t>4.2.2.2</w:t>
      </w:r>
      <w:r>
        <w:tab/>
        <w:t>eraseSS (MS --&gt; network)</w:t>
      </w:r>
      <w:bookmarkEnd w:id="127"/>
      <w:bookmarkEnd w:id="128"/>
      <w:bookmarkEnd w:id="129"/>
    </w:p>
    <w:p w14:paraId="3022B4B8"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3E7BBD47" w14:textId="77777777" w:rsidR="00CE230A" w:rsidRDefault="00CE230A" w:rsidP="00B65768">
      <w:pPr>
        <w:pStyle w:val="Heading4"/>
      </w:pPr>
      <w:bookmarkStart w:id="130" w:name="_Toc19634098"/>
      <w:bookmarkStart w:id="131" w:name="_Toc44862936"/>
      <w:bookmarkStart w:id="132" w:name="_Toc191631995"/>
      <w:r>
        <w:t>4.2.2.3</w:t>
      </w:r>
      <w:r>
        <w:tab/>
        <w:t>activateSS (MS --&gt; network)</w:t>
      </w:r>
      <w:bookmarkEnd w:id="130"/>
      <w:bookmarkEnd w:id="131"/>
      <w:bookmarkEnd w:id="132"/>
    </w:p>
    <w:p w14:paraId="2C191CBE"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5A707798" w14:textId="77777777" w:rsidR="00CE230A" w:rsidRDefault="00CE230A" w:rsidP="00B65768">
      <w:pPr>
        <w:pStyle w:val="Heading4"/>
      </w:pPr>
      <w:bookmarkStart w:id="133" w:name="_Toc19634099"/>
      <w:bookmarkStart w:id="134" w:name="_Toc44862937"/>
      <w:bookmarkStart w:id="135" w:name="_Toc191631996"/>
      <w:r>
        <w:t>4.2.2.4</w:t>
      </w:r>
      <w:r>
        <w:tab/>
        <w:t>deactivateSS (MS --&gt; network)</w:t>
      </w:r>
      <w:bookmarkEnd w:id="133"/>
      <w:bookmarkEnd w:id="134"/>
      <w:bookmarkEnd w:id="135"/>
    </w:p>
    <w:p w14:paraId="27A8E281"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15063201" w14:textId="77777777" w:rsidR="00CE230A" w:rsidRDefault="00CE230A" w:rsidP="00B65768">
      <w:pPr>
        <w:pStyle w:val="Heading4"/>
      </w:pPr>
      <w:bookmarkStart w:id="136" w:name="_Toc19634100"/>
      <w:bookmarkStart w:id="137" w:name="_Toc44862938"/>
      <w:bookmarkStart w:id="138" w:name="_Toc191631997"/>
      <w:r>
        <w:t>4.2.2.5</w:t>
      </w:r>
      <w:r>
        <w:tab/>
        <w:t>interrogateSS (MS --&gt; network)</w:t>
      </w:r>
      <w:bookmarkEnd w:id="136"/>
      <w:bookmarkEnd w:id="137"/>
      <w:bookmarkEnd w:id="138"/>
    </w:p>
    <w:p w14:paraId="29B8FA40"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38653155" w14:textId="77777777" w:rsidR="00CE230A" w:rsidRDefault="00CE230A" w:rsidP="00B65768">
      <w:pPr>
        <w:pStyle w:val="Heading4"/>
      </w:pPr>
      <w:bookmarkStart w:id="139" w:name="_Toc19634101"/>
      <w:bookmarkStart w:id="140" w:name="_Toc44862939"/>
      <w:bookmarkStart w:id="141" w:name="_Toc191631998"/>
      <w:r>
        <w:t>4.2.2.6</w:t>
      </w:r>
      <w:r>
        <w:tab/>
        <w:t>notifySS (network --&gt; MS)</w:t>
      </w:r>
      <w:bookmarkEnd w:id="139"/>
      <w:bookmarkEnd w:id="140"/>
      <w:bookmarkEnd w:id="141"/>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B65768">
      <w:pPr>
        <w:pStyle w:val="Heading4"/>
      </w:pPr>
      <w:bookmarkStart w:id="142" w:name="_Toc19634102"/>
      <w:bookmarkStart w:id="143" w:name="_Toc44862940"/>
      <w:bookmarkStart w:id="144" w:name="_Toc191631999"/>
      <w:r>
        <w:t>4.2.2.7</w:t>
      </w:r>
      <w:r>
        <w:tab/>
        <w:t>registerPassword (MS --&gt; network)</w:t>
      </w:r>
      <w:bookmarkEnd w:id="142"/>
      <w:bookmarkEnd w:id="143"/>
      <w:bookmarkEnd w:id="144"/>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B65768">
      <w:pPr>
        <w:pStyle w:val="Heading4"/>
      </w:pPr>
      <w:bookmarkStart w:id="145" w:name="_Toc19634103"/>
      <w:bookmarkStart w:id="146" w:name="_Toc44862941"/>
      <w:bookmarkStart w:id="147" w:name="_Toc191632000"/>
      <w:r>
        <w:lastRenderedPageBreak/>
        <w:t>4.2.2.8</w:t>
      </w:r>
      <w:r>
        <w:tab/>
        <w:t>getPassword (network --&gt; MS)</w:t>
      </w:r>
      <w:bookmarkEnd w:id="145"/>
      <w:bookmarkEnd w:id="146"/>
      <w:bookmarkEnd w:id="147"/>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B65768">
      <w:pPr>
        <w:pStyle w:val="Heading4"/>
      </w:pPr>
      <w:bookmarkStart w:id="148" w:name="_Toc19634104"/>
      <w:bookmarkStart w:id="149" w:name="_Toc44862942"/>
      <w:bookmarkStart w:id="150" w:name="_Toc191632001"/>
      <w:r>
        <w:t>4.2.2.9</w:t>
      </w:r>
      <w:r>
        <w:tab/>
        <w:t>processUnstructuredSS-Data (MS --&gt; network)</w:t>
      </w:r>
      <w:bookmarkEnd w:id="148"/>
      <w:bookmarkEnd w:id="149"/>
      <w:bookmarkEnd w:id="150"/>
    </w:p>
    <w:p w14:paraId="76EFB084" w14:textId="740AD358" w:rsidR="00CE230A" w:rsidRDefault="00CE230A" w:rsidP="00CE230A">
      <w:r>
        <w:t xml:space="preserve">This operation is invoked by an MS to relay unstructured information in order to allow end to end SS operation between the MS and the network following specific rules (e.g. embedding of keypad commands). The operation is used in order to provide backward compatibility (see </w:t>
      </w:r>
      <w:r w:rsidR="004A757A">
        <w:t>TS 2</w:t>
      </w:r>
      <w:r>
        <w:t>4.090).</w:t>
      </w:r>
    </w:p>
    <w:p w14:paraId="64539FCD" w14:textId="77777777" w:rsidR="00CE230A" w:rsidRDefault="00CE230A" w:rsidP="00B65768">
      <w:pPr>
        <w:pStyle w:val="Heading4"/>
      </w:pPr>
      <w:bookmarkStart w:id="151" w:name="_Toc19634105"/>
      <w:bookmarkStart w:id="152" w:name="_Toc44862943"/>
      <w:bookmarkStart w:id="153" w:name="_Toc191632002"/>
      <w:r>
        <w:t>4.2.2.10</w:t>
      </w:r>
      <w:r>
        <w:tab/>
        <w:t>processUnstructuredSS-Request (MS --&gt; network)</w:t>
      </w:r>
      <w:bookmarkEnd w:id="151"/>
      <w:bookmarkEnd w:id="152"/>
      <w:bookmarkEnd w:id="153"/>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B65768">
      <w:pPr>
        <w:pStyle w:val="Heading4"/>
      </w:pPr>
      <w:bookmarkStart w:id="154" w:name="_Toc19634106"/>
      <w:bookmarkStart w:id="155" w:name="_Toc44862944"/>
      <w:bookmarkStart w:id="156" w:name="_Toc191632003"/>
      <w:r>
        <w:t>4.2.2.11</w:t>
      </w:r>
      <w:r>
        <w:tab/>
        <w:t>unstructuredSS-Request (network --&gt; MS)</w:t>
      </w:r>
      <w:bookmarkEnd w:id="154"/>
      <w:bookmarkEnd w:id="155"/>
      <w:bookmarkEnd w:id="156"/>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B65768">
      <w:pPr>
        <w:pStyle w:val="Heading4"/>
      </w:pPr>
      <w:bookmarkStart w:id="157" w:name="_Toc19634107"/>
      <w:bookmarkStart w:id="158" w:name="_Toc44862945"/>
      <w:bookmarkStart w:id="159" w:name="_Toc191632004"/>
      <w:r>
        <w:t>4.2.2.12</w:t>
      </w:r>
      <w:r>
        <w:tab/>
        <w:t>unstructuredSS-Notify (network --&gt; MS)</w:t>
      </w:r>
      <w:bookmarkEnd w:id="157"/>
      <w:bookmarkEnd w:id="158"/>
      <w:bookmarkEnd w:id="159"/>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B65768">
      <w:pPr>
        <w:pStyle w:val="Heading4"/>
      </w:pPr>
      <w:bookmarkStart w:id="160" w:name="_Toc19634108"/>
      <w:bookmarkStart w:id="161" w:name="_Toc44862946"/>
      <w:bookmarkStart w:id="162" w:name="_Toc191632005"/>
      <w:r>
        <w:t>4.2.2.13</w:t>
      </w:r>
      <w:r>
        <w:tab/>
        <w:t>forwardCheckSSIndication (network --&gt; MS)</w:t>
      </w:r>
      <w:bookmarkEnd w:id="160"/>
      <w:bookmarkEnd w:id="161"/>
      <w:bookmarkEnd w:id="162"/>
    </w:p>
    <w:p w14:paraId="1F2747BA" w14:textId="347CA7C7" w:rsidR="00CE230A" w:rsidRDefault="00CE230A" w:rsidP="00CE230A">
      <w:r>
        <w:t xml:space="preserve">This operation is invoked by the network to indicate to the mobile subscriber that the status of supplementary services may not be correct in the network. The procedures for initiating ForwardCheckSSIndication are specified in </w:t>
      </w:r>
      <w:r w:rsidR="004A757A">
        <w:t>TS 2</w:t>
      </w:r>
      <w:r>
        <w:t>9.002.</w:t>
      </w:r>
    </w:p>
    <w:p w14:paraId="40F778F2" w14:textId="77777777" w:rsidR="00CE230A" w:rsidRDefault="00CE230A" w:rsidP="00B65768">
      <w:pPr>
        <w:pStyle w:val="Heading4"/>
      </w:pPr>
      <w:bookmarkStart w:id="163" w:name="_Toc19634109"/>
      <w:bookmarkStart w:id="164" w:name="_Toc44862947"/>
      <w:bookmarkStart w:id="165" w:name="_Toc191632006"/>
      <w:r>
        <w:t>4.2.2.14</w:t>
      </w:r>
      <w:r>
        <w:tab/>
        <w:t>forwardChargeAdvice (network --&gt; MS)</w:t>
      </w:r>
      <w:bookmarkEnd w:id="163"/>
      <w:bookmarkEnd w:id="164"/>
      <w:bookmarkEnd w:id="165"/>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B65768">
      <w:pPr>
        <w:pStyle w:val="Heading4"/>
      </w:pPr>
      <w:bookmarkStart w:id="166" w:name="_Toc19634110"/>
      <w:bookmarkStart w:id="167" w:name="_Toc44862948"/>
      <w:bookmarkStart w:id="168" w:name="_Toc191632007"/>
      <w:r>
        <w:t>4.2.2.15</w:t>
      </w:r>
      <w:r>
        <w:tab/>
        <w:t>buildMPTY (MS --&gt; network)</w:t>
      </w:r>
      <w:bookmarkEnd w:id="166"/>
      <w:bookmarkEnd w:id="167"/>
      <w:bookmarkEnd w:id="168"/>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B65768">
      <w:pPr>
        <w:pStyle w:val="Heading4"/>
      </w:pPr>
      <w:bookmarkStart w:id="169" w:name="_Toc19634111"/>
      <w:bookmarkStart w:id="170" w:name="_Toc44862949"/>
      <w:bookmarkStart w:id="171" w:name="_Toc191632008"/>
      <w:r>
        <w:t>4.2.2.16</w:t>
      </w:r>
      <w:r>
        <w:tab/>
        <w:t>holdMPTY (MS --&gt; network)</w:t>
      </w:r>
      <w:bookmarkEnd w:id="169"/>
      <w:bookmarkEnd w:id="170"/>
      <w:bookmarkEnd w:id="171"/>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B65768">
      <w:pPr>
        <w:pStyle w:val="Heading4"/>
      </w:pPr>
      <w:bookmarkStart w:id="172" w:name="_Toc19634112"/>
      <w:bookmarkStart w:id="173" w:name="_Toc44862950"/>
      <w:bookmarkStart w:id="174" w:name="_Toc191632009"/>
      <w:r>
        <w:t>4.2.2.17</w:t>
      </w:r>
      <w:r>
        <w:tab/>
        <w:t>retrieveMPTY (MS --&gt; network)</w:t>
      </w:r>
      <w:bookmarkEnd w:id="172"/>
      <w:bookmarkEnd w:id="173"/>
      <w:bookmarkEnd w:id="174"/>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B65768">
      <w:pPr>
        <w:pStyle w:val="Heading4"/>
      </w:pPr>
      <w:bookmarkStart w:id="175" w:name="_Toc19634113"/>
      <w:bookmarkStart w:id="176" w:name="_Toc44862951"/>
      <w:bookmarkStart w:id="177" w:name="_Toc191632010"/>
      <w:r>
        <w:t>4.2.2.18</w:t>
      </w:r>
      <w:r>
        <w:tab/>
        <w:t>splitMPTY (MS --&gt; network)</w:t>
      </w:r>
      <w:bookmarkEnd w:id="175"/>
      <w:bookmarkEnd w:id="176"/>
      <w:bookmarkEnd w:id="177"/>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B65768">
      <w:pPr>
        <w:pStyle w:val="Heading4"/>
      </w:pPr>
      <w:bookmarkStart w:id="178" w:name="_Toc19634114"/>
      <w:bookmarkStart w:id="179" w:name="_Toc44862952"/>
      <w:bookmarkStart w:id="180" w:name="_Toc191632011"/>
      <w:r>
        <w:t>4.2.2.19</w:t>
      </w:r>
      <w:r>
        <w:tab/>
        <w:t>forwardCUG-Info (MS --&gt; network)</w:t>
      </w:r>
      <w:bookmarkEnd w:id="178"/>
      <w:bookmarkEnd w:id="179"/>
      <w:bookmarkEnd w:id="180"/>
    </w:p>
    <w:p w14:paraId="306457FC" w14:textId="77777777" w:rsidR="00CE230A" w:rsidRDefault="00CE230A" w:rsidP="00CE230A">
      <w:r>
        <w:t>This operation is used by an MS to explicitly invoke a CUG call.</w:t>
      </w:r>
    </w:p>
    <w:p w14:paraId="1490389D" w14:textId="77777777" w:rsidR="00CE230A" w:rsidRDefault="00CE230A" w:rsidP="00B65768">
      <w:pPr>
        <w:pStyle w:val="Heading4"/>
      </w:pPr>
      <w:bookmarkStart w:id="181" w:name="_Toc19634115"/>
      <w:bookmarkStart w:id="182" w:name="_Toc44862953"/>
      <w:bookmarkStart w:id="183" w:name="_Toc191632012"/>
      <w:r>
        <w:t>4.2.2.20</w:t>
      </w:r>
      <w:r>
        <w:tab/>
        <w:t>explicitCT (MS --&gt; Network)</w:t>
      </w:r>
      <w:bookmarkEnd w:id="181"/>
      <w:bookmarkEnd w:id="182"/>
      <w:bookmarkEnd w:id="183"/>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B65768">
      <w:pPr>
        <w:pStyle w:val="Heading4"/>
      </w:pPr>
      <w:bookmarkStart w:id="184" w:name="_Toc19634116"/>
      <w:bookmarkStart w:id="185" w:name="_Toc44862954"/>
      <w:bookmarkStart w:id="186" w:name="_Toc191632013"/>
      <w:r>
        <w:lastRenderedPageBreak/>
        <w:t>4.2.2.21</w:t>
      </w:r>
      <w:r>
        <w:tab/>
        <w:t>accessRegisterCCEntry (MS --&gt; Network)</w:t>
      </w:r>
      <w:bookmarkEnd w:id="184"/>
      <w:bookmarkEnd w:id="185"/>
      <w:bookmarkEnd w:id="186"/>
    </w:p>
    <w:p w14:paraId="10899E25" w14:textId="77777777" w:rsidR="00CE230A" w:rsidRDefault="00CE230A" w:rsidP="00CE230A">
      <w:r>
        <w:t>This operation is invoked by an MS to activate a CCBS request in the network.</w:t>
      </w:r>
    </w:p>
    <w:p w14:paraId="0A84B2A2" w14:textId="77777777" w:rsidR="00CE230A" w:rsidRDefault="00CE230A" w:rsidP="00B65768">
      <w:pPr>
        <w:pStyle w:val="Heading4"/>
      </w:pPr>
      <w:bookmarkStart w:id="187" w:name="_Toc19634117"/>
      <w:bookmarkStart w:id="188" w:name="_Toc44862955"/>
      <w:bookmarkStart w:id="189" w:name="_Toc191632014"/>
      <w:r>
        <w:t>4.2.2.22</w:t>
      </w:r>
      <w:r>
        <w:tab/>
        <w:t>callDeflection (MS --&gt; Network)</w:t>
      </w:r>
      <w:bookmarkEnd w:id="187"/>
      <w:bookmarkEnd w:id="188"/>
      <w:bookmarkEnd w:id="189"/>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B65768">
      <w:pPr>
        <w:pStyle w:val="Heading4"/>
      </w:pPr>
      <w:bookmarkStart w:id="190" w:name="_Toc19634118"/>
      <w:bookmarkStart w:id="191" w:name="_Toc44862956"/>
      <w:bookmarkStart w:id="192" w:name="_Toc191632015"/>
      <w:r>
        <w:t>4.2.2.23</w:t>
      </w:r>
      <w:r>
        <w:tab/>
        <w:t>userUserService (MS --&gt; Network, Network --&gt; MS)</w:t>
      </w:r>
      <w:bookmarkEnd w:id="190"/>
      <w:bookmarkEnd w:id="191"/>
      <w:bookmarkEnd w:id="192"/>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B65768">
      <w:pPr>
        <w:pStyle w:val="Heading4"/>
      </w:pPr>
      <w:bookmarkStart w:id="193" w:name="_Toc19634119"/>
      <w:bookmarkStart w:id="194" w:name="_Toc44862957"/>
      <w:bookmarkStart w:id="195" w:name="_Toc191632016"/>
      <w:r>
        <w:t>4.2.2.24</w:t>
      </w:r>
      <w:r>
        <w:tab/>
        <w:t>lcs-LocationNotification (network --&gt; MS)</w:t>
      </w:r>
      <w:bookmarkEnd w:id="193"/>
      <w:bookmarkEnd w:id="194"/>
      <w:bookmarkEnd w:id="195"/>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40A427FA" w:rsidR="006D7717" w:rsidRDefault="00CE230A" w:rsidP="006D7717">
      <w:r>
        <w:t xml:space="preserve">Refer to 3GPP </w:t>
      </w:r>
      <w:r w:rsidR="004A757A">
        <w:t>TS 2</w:t>
      </w:r>
      <w:r>
        <w:t>4.171</w:t>
      </w:r>
      <w:r w:rsidR="004A757A">
        <w:t> [</w:t>
      </w:r>
      <w:r>
        <w:t>15] for lcs-LocationNotification operations for E-UTRAN LCS.</w:t>
      </w:r>
    </w:p>
    <w:p w14:paraId="54FBB94C" w14:textId="19C4231B" w:rsidR="00CE230A" w:rsidRDefault="006D7717" w:rsidP="006D7717">
      <w:r>
        <w:t>Refer to 3GPP TS 24.571 [19] for lcs-LocationNotification operations for 5G LCS.</w:t>
      </w:r>
    </w:p>
    <w:p w14:paraId="58007093" w14:textId="77777777" w:rsidR="00CE230A" w:rsidRDefault="00CE230A" w:rsidP="00B65768">
      <w:pPr>
        <w:pStyle w:val="Heading4"/>
      </w:pPr>
      <w:bookmarkStart w:id="196" w:name="_Toc19634120"/>
      <w:bookmarkStart w:id="197" w:name="_Toc44862958"/>
      <w:bookmarkStart w:id="198" w:name="_Toc191632017"/>
      <w:r>
        <w:t>4.2.2.25</w:t>
      </w:r>
      <w:r>
        <w:tab/>
        <w:t>lcs-MOLR (MS --&gt; Network)</w:t>
      </w:r>
      <w:bookmarkEnd w:id="196"/>
      <w:bookmarkEnd w:id="197"/>
      <w:bookmarkEnd w:id="198"/>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391E44B7" w:rsidR="006D7717" w:rsidRDefault="00CE230A" w:rsidP="006D7717">
      <w:r>
        <w:t xml:space="preserve">Refer to 3GPP </w:t>
      </w:r>
      <w:r w:rsidR="004A757A">
        <w:t>TS 2</w:t>
      </w:r>
      <w:r>
        <w:t>4.171</w:t>
      </w:r>
      <w:r w:rsidR="004A757A">
        <w:t> [</w:t>
      </w:r>
      <w:r>
        <w:t>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B65768">
      <w:pPr>
        <w:pStyle w:val="Heading4"/>
      </w:pPr>
      <w:bookmarkStart w:id="199" w:name="_Toc19634121"/>
      <w:bookmarkStart w:id="200" w:name="_Toc44862959"/>
      <w:bookmarkStart w:id="201" w:name="_Toc191632018"/>
      <w:r>
        <w:t>4.2.2.26</w:t>
      </w:r>
      <w:r>
        <w:tab/>
        <w:t>lcs-AreaEventRequest (network --&gt; MS)</w:t>
      </w:r>
      <w:bookmarkEnd w:id="199"/>
      <w:bookmarkEnd w:id="200"/>
      <w:bookmarkEnd w:id="201"/>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B65768">
      <w:pPr>
        <w:pStyle w:val="Heading4"/>
      </w:pPr>
      <w:bookmarkStart w:id="202" w:name="_Toc19634122"/>
      <w:bookmarkStart w:id="203" w:name="_Toc44862960"/>
      <w:bookmarkStart w:id="204" w:name="_Toc191632019"/>
      <w:r>
        <w:t>4.2.2.27</w:t>
      </w:r>
      <w:r>
        <w:tab/>
        <w:t>lcs-AreaEventReport (MS --&gt; network)</w:t>
      </w:r>
      <w:bookmarkEnd w:id="202"/>
      <w:bookmarkEnd w:id="203"/>
      <w:bookmarkEnd w:id="204"/>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B65768">
      <w:pPr>
        <w:pStyle w:val="Heading4"/>
      </w:pPr>
      <w:bookmarkStart w:id="205" w:name="_Toc19634123"/>
      <w:bookmarkStart w:id="206" w:name="_Toc44862961"/>
      <w:bookmarkStart w:id="207" w:name="_Toc191632020"/>
      <w:r>
        <w:t>4.2.2.28</w:t>
      </w:r>
      <w:r>
        <w:tab/>
        <w:t>lcs-AreaEventCancellation (network --&gt; MS)</w:t>
      </w:r>
      <w:bookmarkEnd w:id="205"/>
      <w:bookmarkEnd w:id="206"/>
      <w:bookmarkEnd w:id="207"/>
    </w:p>
    <w:p w14:paraId="00B4A970" w14:textId="77777777" w:rsidR="005F0DF3" w:rsidRDefault="00CE230A" w:rsidP="00CE230A">
      <w:r>
        <w:t>This operation is invoked by the network to request a  mobile to cancel the deferred MT-LR Area Event procedure.</w:t>
      </w:r>
      <w:bookmarkStart w:id="208" w:name="_Toc19634124"/>
      <w:bookmarkStart w:id="209" w:name="_Toc44862962"/>
    </w:p>
    <w:p w14:paraId="460486F1" w14:textId="2DD4DA7F" w:rsidR="00CE230A" w:rsidRPr="00707591" w:rsidRDefault="00CE230A" w:rsidP="00B65768">
      <w:pPr>
        <w:pStyle w:val="Heading4"/>
      </w:pPr>
      <w:bookmarkStart w:id="210" w:name="_Toc191632021"/>
      <w:r w:rsidRPr="00707591">
        <w:t>4.2.2.29</w:t>
      </w:r>
      <w:r>
        <w:tab/>
      </w:r>
      <w:r w:rsidRPr="00707591">
        <w:t>lcs-PeriodicLocationRequest (network --&gt; MS)</w:t>
      </w:r>
      <w:bookmarkEnd w:id="208"/>
      <w:bookmarkEnd w:id="209"/>
      <w:bookmarkEnd w:id="210"/>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B65768">
      <w:pPr>
        <w:pStyle w:val="Heading4"/>
      </w:pPr>
      <w:bookmarkStart w:id="211" w:name="_Toc19634125"/>
      <w:bookmarkStart w:id="212" w:name="_Toc44862963"/>
      <w:bookmarkStart w:id="213" w:name="_Toc191632022"/>
      <w:r w:rsidRPr="00707591">
        <w:t>4.2.2.30</w:t>
      </w:r>
      <w:r>
        <w:tab/>
      </w:r>
      <w:r w:rsidRPr="00707591">
        <w:t>lcs-LocationUpdate (network --&gt; MS)</w:t>
      </w:r>
      <w:bookmarkEnd w:id="211"/>
      <w:bookmarkEnd w:id="212"/>
      <w:bookmarkEnd w:id="213"/>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B65768">
      <w:pPr>
        <w:pStyle w:val="Heading4"/>
      </w:pPr>
      <w:bookmarkStart w:id="214" w:name="_Toc19634126"/>
      <w:bookmarkStart w:id="215" w:name="_Toc44862964"/>
      <w:bookmarkStart w:id="216" w:name="_Toc191632023"/>
      <w:r>
        <w:t>4.2.2.31</w:t>
      </w:r>
      <w:r w:rsidRPr="00707591">
        <w:tab/>
        <w:t>lcs-PeriodicLocationCancellation (network --&gt; MS)</w:t>
      </w:r>
      <w:bookmarkEnd w:id="214"/>
      <w:bookmarkEnd w:id="215"/>
      <w:bookmarkEnd w:id="216"/>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B65768">
      <w:pPr>
        <w:pStyle w:val="Heading4"/>
      </w:pPr>
      <w:bookmarkStart w:id="217" w:name="_Toc19634127"/>
      <w:bookmarkStart w:id="218" w:name="_Toc44862965"/>
      <w:bookmarkStart w:id="219" w:name="_Toc191632024"/>
      <w:r>
        <w:lastRenderedPageBreak/>
        <w:t>4.2.2.32</w:t>
      </w:r>
      <w:r>
        <w:tab/>
        <w:t>lcs-PeriodicTriggeredInvoke</w:t>
      </w:r>
      <w:r w:rsidRPr="00707591">
        <w:t xml:space="preserve"> (network --&gt; MS)</w:t>
      </w:r>
      <w:bookmarkEnd w:id="217"/>
      <w:bookmarkEnd w:id="218"/>
      <w:bookmarkEnd w:id="219"/>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B65768">
      <w:pPr>
        <w:pStyle w:val="Heading4"/>
      </w:pPr>
      <w:bookmarkStart w:id="220" w:name="_Toc19634128"/>
      <w:bookmarkStart w:id="221" w:name="_Toc44862966"/>
      <w:bookmarkStart w:id="222" w:name="_Toc191632025"/>
      <w:r>
        <w:t>4.2.2.33</w:t>
      </w:r>
      <w:r>
        <w:tab/>
        <w:t>lcs-EventReport (MS --&gt; Network)</w:t>
      </w:r>
      <w:bookmarkEnd w:id="220"/>
      <w:bookmarkEnd w:id="221"/>
      <w:bookmarkEnd w:id="222"/>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B65768">
      <w:pPr>
        <w:pStyle w:val="Heading4"/>
      </w:pPr>
      <w:bookmarkStart w:id="223" w:name="_Toc19634129"/>
      <w:bookmarkStart w:id="224" w:name="_Toc44862967"/>
      <w:bookmarkStart w:id="225" w:name="_Toc191632026"/>
      <w:r>
        <w:t>4.2.2.34</w:t>
      </w:r>
      <w:r w:rsidRPr="00707591">
        <w:tab/>
        <w:t>lcs-Cancel</w:t>
      </w:r>
      <w:r>
        <w:t>DeferredLocation</w:t>
      </w:r>
      <w:r w:rsidRPr="00707591">
        <w:t xml:space="preserve"> (network --&gt; MS)</w:t>
      </w:r>
      <w:bookmarkEnd w:id="223"/>
      <w:bookmarkEnd w:id="224"/>
      <w:bookmarkEnd w:id="225"/>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65768">
      <w:pPr>
        <w:pStyle w:val="Heading4"/>
      </w:pPr>
      <w:bookmarkStart w:id="226" w:name="_Toc44862968"/>
      <w:bookmarkStart w:id="227" w:name="_Toc191632027"/>
      <w:r>
        <w:t>4.2.2.</w:t>
      </w:r>
      <w:r>
        <w:rPr>
          <w:lang w:eastAsia="zh-CN"/>
        </w:rPr>
        <w:t>35</w:t>
      </w:r>
      <w:r>
        <w:tab/>
        <w:t>lcs-</w:t>
      </w:r>
      <w:r>
        <w:rPr>
          <w:rFonts w:hint="eastAsia"/>
          <w:lang w:eastAsia="zh-CN"/>
        </w:rPr>
        <w:t>MS</w:t>
      </w:r>
      <w:r>
        <w:t>CancelDeferredLocation (MS --&gt;network)</w:t>
      </w:r>
      <w:bookmarkEnd w:id="226"/>
      <w:bookmarkEnd w:id="227"/>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65768">
      <w:pPr>
        <w:pStyle w:val="Heading4"/>
      </w:pPr>
      <w:bookmarkStart w:id="228" w:name="_Toc44862969"/>
      <w:bookmarkStart w:id="229" w:name="_Toc191632028"/>
      <w:r>
        <w:t>4.2.2.</w:t>
      </w:r>
      <w:r>
        <w:rPr>
          <w:lang w:eastAsia="zh-CN"/>
        </w:rPr>
        <w:t>36</w:t>
      </w:r>
      <w:r>
        <w:tab/>
        <w:t>lcs-</w:t>
      </w:r>
      <w:r>
        <w:rPr>
          <w:rFonts w:hint="eastAsia"/>
          <w:lang w:eastAsia="zh-CN"/>
        </w:rPr>
        <w:t>LocationPrivacySetting</w:t>
      </w:r>
      <w:r>
        <w:t xml:space="preserve"> (MS --&gt;</w:t>
      </w:r>
      <w:r w:rsidRPr="00144E04">
        <w:t xml:space="preserve"> </w:t>
      </w:r>
      <w:r>
        <w:t>network)</w:t>
      </w:r>
      <w:bookmarkEnd w:id="228"/>
      <w:bookmarkEnd w:id="229"/>
    </w:p>
    <w:p w14:paraId="7DA978E4" w14:textId="77777777" w:rsidR="00B1744F" w:rsidRDefault="00B1744F" w:rsidP="00CE230A">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20C68EF9" w14:textId="65B61E30" w:rsidR="00F121F8" w:rsidRDefault="00F121F8" w:rsidP="00F121F8">
      <w:pPr>
        <w:pStyle w:val="Heading4"/>
      </w:pPr>
      <w:bookmarkStart w:id="230" w:name="_Toc191632029"/>
      <w:r>
        <w:t>4.2.2.</w:t>
      </w:r>
      <w:r>
        <w:rPr>
          <w:lang w:eastAsia="zh-CN"/>
        </w:rPr>
        <w:t>37</w:t>
      </w:r>
      <w:r>
        <w:tab/>
      </w:r>
      <w:r w:rsidRPr="00B371D4">
        <w:t>lcs-PruAssociation</w:t>
      </w:r>
      <w:r>
        <w:t xml:space="preserve"> (MS --&gt;network)</w:t>
      </w:r>
      <w:bookmarkEnd w:id="230"/>
    </w:p>
    <w:p w14:paraId="7C67B607" w14:textId="77777777" w:rsidR="00F121F8" w:rsidRDefault="00F121F8" w:rsidP="00F121F8">
      <w:r>
        <w:t xml:space="preserve">This operation is invoked by </w:t>
      </w:r>
      <w:r>
        <w:rPr>
          <w:rFonts w:hint="eastAsia"/>
          <w:lang w:eastAsia="zh-CN"/>
        </w:rPr>
        <w:t>a MS</w:t>
      </w:r>
      <w:r>
        <w:rPr>
          <w:lang w:eastAsia="zh-CN"/>
        </w:rPr>
        <w:t xml:space="preserve"> (PRU)</w:t>
      </w:r>
      <w:r>
        <w:t xml:space="preserve"> to request</w:t>
      </w:r>
      <w:r>
        <w:rPr>
          <w:rFonts w:hint="eastAsia"/>
          <w:lang w:eastAsia="zh-CN"/>
        </w:rPr>
        <w:t xml:space="preserve"> </w:t>
      </w:r>
      <w:r>
        <w:rPr>
          <w:lang w:eastAsia="zh-CN"/>
        </w:rPr>
        <w:t>to associate with serving LMF</w:t>
      </w:r>
      <w:r>
        <w:t>, as specified in clause 5.2.2.7 of 3GPP TS 24.571 [19].</w:t>
      </w:r>
    </w:p>
    <w:p w14:paraId="6C1D3CD0" w14:textId="2EBCF870" w:rsidR="00F121F8" w:rsidRDefault="00F121F8" w:rsidP="00F121F8">
      <w:pPr>
        <w:pStyle w:val="Heading4"/>
      </w:pPr>
      <w:bookmarkStart w:id="231" w:name="_Toc191632030"/>
      <w:r>
        <w:t>4.2.2.</w:t>
      </w:r>
      <w:r>
        <w:rPr>
          <w:lang w:eastAsia="zh-CN"/>
        </w:rPr>
        <w:t>38</w:t>
      </w:r>
      <w:r>
        <w:tab/>
      </w:r>
      <w:r w:rsidRPr="00B371D4">
        <w:t>lcs-PruDisassociation</w:t>
      </w:r>
      <w:r>
        <w:t xml:space="preserve"> (MS --&gt;</w:t>
      </w:r>
      <w:r w:rsidRPr="00144E04">
        <w:t xml:space="preserve"> </w:t>
      </w:r>
      <w:r>
        <w:t>network, network --&gt; MS)</w:t>
      </w:r>
      <w:bookmarkEnd w:id="231"/>
    </w:p>
    <w:p w14:paraId="681A0B91" w14:textId="7C16636C" w:rsidR="00F121F8" w:rsidRDefault="00F121F8" w:rsidP="00CE230A">
      <w:r>
        <w:t xml:space="preserve">This operation is invoked by </w:t>
      </w:r>
      <w:r>
        <w:rPr>
          <w:rFonts w:hint="eastAsia"/>
          <w:lang w:eastAsia="zh-CN"/>
        </w:rPr>
        <w:t>a MS</w:t>
      </w:r>
      <w:r>
        <w:rPr>
          <w:lang w:eastAsia="zh-CN"/>
        </w:rPr>
        <w:t xml:space="preserve"> (PRU) or a LMF </w:t>
      </w:r>
      <w:r>
        <w:t>to disassociate a PRU from a serving LMF, as specified in clause 5.2.1.5 and clause 5.2.2.8 of 3GPP TS 24.571 [19].</w:t>
      </w:r>
    </w:p>
    <w:p w14:paraId="72C6106E" w14:textId="5A036E1B" w:rsidR="00150D44" w:rsidRPr="003B5762" w:rsidRDefault="00150D44" w:rsidP="00150D44">
      <w:pPr>
        <w:keepNext/>
        <w:keepLines/>
        <w:spacing w:before="120"/>
        <w:ind w:left="1418" w:hanging="1418"/>
        <w:outlineLvl w:val="3"/>
        <w:rPr>
          <w:rFonts w:ascii="Arial" w:eastAsia="DengXian" w:hAnsi="Arial"/>
          <w:sz w:val="24"/>
          <w:lang w:eastAsia="zh-CN"/>
        </w:rPr>
      </w:pPr>
      <w:bookmarkStart w:id="232" w:name="_Toc19634130"/>
      <w:bookmarkStart w:id="233" w:name="_Toc44862970"/>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FC0CAA">
        <w:rPr>
          <w:rFonts w:ascii="Arial" w:eastAsia="DengXian" w:hAnsi="Arial"/>
          <w:sz w:val="24"/>
        </w:rPr>
        <w:t>39</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MOLR (MS --&gt; Network)</w:t>
      </w:r>
    </w:p>
    <w:p w14:paraId="337151A2" w14:textId="77777777" w:rsidR="00150D44" w:rsidRDefault="00150D44" w:rsidP="00150D44">
      <w:r>
        <w:t>This operation is invoked by an MS to request the network to start</w:t>
      </w:r>
      <w:r w:rsidRPr="00C23ABD">
        <w:t xml:space="preserve"> ranging and sidelink</w:t>
      </w:r>
      <w:r>
        <w:t xml:space="preserve"> positioning procedure, as specified in clause 5.2.2.9 of 3GPP TS 24.571 [19].</w:t>
      </w:r>
    </w:p>
    <w:p w14:paraId="3D5ADB3E" w14:textId="68748818"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40</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w:t>
      </w:r>
      <w:r>
        <w:rPr>
          <w:rFonts w:ascii="Arial" w:eastAsia="DengXian" w:hAnsi="Arial"/>
          <w:sz w:val="24"/>
        </w:rPr>
        <w:t>T</w:t>
      </w:r>
      <w:r w:rsidRPr="002C4598">
        <w:rPr>
          <w:rFonts w:ascii="Arial" w:eastAsia="DengXian" w:hAnsi="Arial"/>
          <w:sz w:val="24"/>
        </w:rPr>
        <w:t>LR (Network --&gt; MS)</w:t>
      </w:r>
    </w:p>
    <w:p w14:paraId="6199B7DC" w14:textId="77777777" w:rsidR="00E117CD" w:rsidRDefault="00E117CD" w:rsidP="00E117CD">
      <w:r>
        <w:t>This operation is invoked by</w:t>
      </w:r>
      <w:r w:rsidRPr="00634D9E">
        <w:t xml:space="preserve"> </w:t>
      </w:r>
      <w:r w:rsidRPr="00707591">
        <w:t>the network to request a mobile to</w:t>
      </w:r>
      <w:r>
        <w:t xml:space="preserve"> start</w:t>
      </w:r>
      <w:r w:rsidRPr="00C23ABD">
        <w:t xml:space="preserve"> ranging and sidelink</w:t>
      </w:r>
      <w:r>
        <w:t xml:space="preserve"> positioning procedure, as specified in clause </w:t>
      </w:r>
      <w:r w:rsidRPr="00C3054E">
        <w:t>5.2.1.x</w:t>
      </w:r>
      <w:r>
        <w:t xml:space="preserve"> of 3GPP TS 24.571 [19].</w:t>
      </w:r>
    </w:p>
    <w:p w14:paraId="612F57B3" w14:textId="5DD73D09"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41</w:t>
      </w:r>
      <w:r w:rsidRPr="003B5762">
        <w:rPr>
          <w:rFonts w:ascii="Arial" w:eastAsia="DengXian" w:hAnsi="Arial"/>
          <w:sz w:val="24"/>
        </w:rPr>
        <w:tab/>
      </w:r>
      <w:r w:rsidRPr="002C4598">
        <w:rPr>
          <w:rFonts w:ascii="Arial" w:eastAsia="DengXian" w:hAnsi="Arial"/>
          <w:sz w:val="24"/>
        </w:rPr>
        <w:t>lcs-</w:t>
      </w:r>
      <w:r w:rsidRPr="00FD5747">
        <w:rPr>
          <w:rFonts w:ascii="Arial" w:eastAsia="DengXian" w:hAnsi="Arial"/>
          <w:sz w:val="24"/>
        </w:rPr>
        <w:t>DLRSP</w:t>
      </w:r>
      <w:r>
        <w:rPr>
          <w:rFonts w:ascii="Arial" w:eastAsia="DengXian" w:hAnsi="Arial"/>
          <w:sz w:val="24"/>
        </w:rPr>
        <w:t>PTransport</w:t>
      </w:r>
      <w:r w:rsidRPr="00FD5747">
        <w:rPr>
          <w:rFonts w:ascii="Arial" w:eastAsia="DengXian" w:hAnsi="Arial"/>
          <w:sz w:val="24"/>
        </w:rPr>
        <w:t xml:space="preserve"> </w:t>
      </w:r>
      <w:r w:rsidRPr="002C4598">
        <w:rPr>
          <w:rFonts w:ascii="Arial" w:eastAsia="DengXian" w:hAnsi="Arial"/>
          <w:sz w:val="24"/>
        </w:rPr>
        <w:t xml:space="preserve"> (Network --&gt; MS)</w:t>
      </w:r>
    </w:p>
    <w:p w14:paraId="704453A1" w14:textId="77777777" w:rsidR="00E117CD" w:rsidRDefault="00E117CD" w:rsidP="00E117CD">
      <w:r>
        <w:t>This operation is invoked by</w:t>
      </w:r>
      <w:r w:rsidRPr="00634D9E">
        <w:t xml:space="preserve"> </w:t>
      </w:r>
      <w:r w:rsidRPr="00707591">
        <w:t xml:space="preserve">the network to </w:t>
      </w:r>
      <w:r>
        <w:t xml:space="preserve">transfer RSPP </w:t>
      </w:r>
      <w:r>
        <w:rPr>
          <w:lang w:eastAsia="zh-CN"/>
        </w:rPr>
        <w:t>supplementary i</w:t>
      </w:r>
      <w:r>
        <w:rPr>
          <w:rFonts w:hint="eastAsia"/>
          <w:lang w:eastAsia="zh-CN"/>
        </w:rPr>
        <w:t>nformation</w:t>
      </w:r>
      <w:r w:rsidRPr="00707591">
        <w:t xml:space="preserve"> </w:t>
      </w:r>
      <w:r>
        <w:t xml:space="preserve">to </w:t>
      </w:r>
      <w:r w:rsidRPr="00707591">
        <w:t>a mobile</w:t>
      </w:r>
      <w:r>
        <w:t>, as specified in clause </w:t>
      </w:r>
      <w:r w:rsidRPr="00C3054E">
        <w:t>5.2.1.x</w:t>
      </w:r>
      <w:r>
        <w:t xml:space="preserve"> of 3GPP TS 24.571 [19].</w:t>
      </w:r>
    </w:p>
    <w:p w14:paraId="08492D05" w14:textId="45001651"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42</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U</w:t>
      </w:r>
      <w:r w:rsidRPr="00FD5747">
        <w:rPr>
          <w:rFonts w:ascii="Arial" w:eastAsia="DengXian" w:hAnsi="Arial"/>
          <w:sz w:val="24"/>
        </w:rPr>
        <w:t>LRSP</w:t>
      </w:r>
      <w:r>
        <w:rPr>
          <w:rFonts w:ascii="Arial" w:eastAsia="DengXian" w:hAnsi="Arial"/>
          <w:sz w:val="24"/>
        </w:rPr>
        <w:t>PTransport</w:t>
      </w:r>
      <w:r w:rsidRPr="002C4598">
        <w:rPr>
          <w:rFonts w:ascii="Arial" w:eastAsia="DengXian" w:hAnsi="Arial"/>
          <w:sz w:val="24"/>
        </w:rPr>
        <w:t xml:space="preserve"> (MS</w:t>
      </w:r>
      <w:r w:rsidRPr="00FD5747">
        <w:rPr>
          <w:rFonts w:ascii="Arial" w:eastAsia="DengXian" w:hAnsi="Arial"/>
          <w:sz w:val="24"/>
        </w:rPr>
        <w:t xml:space="preserve"> </w:t>
      </w:r>
      <w:r w:rsidRPr="002C4598">
        <w:rPr>
          <w:rFonts w:ascii="Arial" w:eastAsia="DengXian" w:hAnsi="Arial"/>
          <w:sz w:val="24"/>
        </w:rPr>
        <w:t>--&gt;Network)</w:t>
      </w:r>
    </w:p>
    <w:p w14:paraId="7A50D116" w14:textId="77777777" w:rsidR="00E117CD" w:rsidRDefault="00E117CD" w:rsidP="00E117CD">
      <w:r>
        <w:t>This operation is invoked by</w:t>
      </w:r>
      <w:r w:rsidRPr="00634D9E">
        <w:t xml:space="preserve"> </w:t>
      </w:r>
      <w:r>
        <w:t>a mobile to</w:t>
      </w:r>
      <w:r w:rsidRPr="00707591">
        <w:t xml:space="preserve"> </w:t>
      </w:r>
      <w:r>
        <w:t xml:space="preserve">transfer RSPP </w:t>
      </w:r>
      <w:r>
        <w:rPr>
          <w:lang w:eastAsia="zh-CN"/>
        </w:rPr>
        <w:t>supplementary i</w:t>
      </w:r>
      <w:r>
        <w:rPr>
          <w:rFonts w:hint="eastAsia"/>
          <w:lang w:eastAsia="zh-CN"/>
        </w:rPr>
        <w:t>nformation</w:t>
      </w:r>
      <w:r>
        <w:rPr>
          <w:lang w:eastAsia="zh-CN"/>
        </w:rPr>
        <w:t xml:space="preserve"> to the</w:t>
      </w:r>
      <w:r w:rsidRPr="00707591">
        <w:t xml:space="preserve"> network</w:t>
      </w:r>
      <w:r>
        <w:t>, as specified in clause </w:t>
      </w:r>
      <w:r w:rsidRPr="00C3054E">
        <w:t>5.2.</w:t>
      </w:r>
      <w:r>
        <w:t>2</w:t>
      </w:r>
      <w:r w:rsidRPr="00C3054E">
        <w:t>.x</w:t>
      </w:r>
      <w:r>
        <w:t xml:space="preserve"> of 3GPP TS 24.571 [19].</w:t>
      </w:r>
    </w:p>
    <w:p w14:paraId="698FD084" w14:textId="77777777" w:rsidR="00CE230A" w:rsidRDefault="00CE230A" w:rsidP="00B65768">
      <w:pPr>
        <w:pStyle w:val="Heading2"/>
      </w:pPr>
      <w:bookmarkStart w:id="234" w:name="_Toc191632031"/>
      <w:r>
        <w:lastRenderedPageBreak/>
        <w:t>4.3</w:t>
      </w:r>
      <w:r>
        <w:tab/>
        <w:t>Errors</w:t>
      </w:r>
      <w:bookmarkEnd w:id="232"/>
      <w:bookmarkEnd w:id="233"/>
      <w:bookmarkEnd w:id="234"/>
    </w:p>
    <w:p w14:paraId="4D3F4460" w14:textId="77777777" w:rsidR="00CE230A" w:rsidRDefault="00CE230A" w:rsidP="00B65768">
      <w:pPr>
        <w:pStyle w:val="Heading3"/>
      </w:pPr>
      <w:bookmarkStart w:id="235" w:name="_Toc19634131"/>
      <w:bookmarkStart w:id="236" w:name="_Toc44862971"/>
      <w:bookmarkStart w:id="237" w:name="_Toc191632032"/>
      <w:r>
        <w:t>4.3.1</w:t>
      </w:r>
      <w:r>
        <w:tab/>
        <w:t>Errors ASN.1 specification</w:t>
      </w:r>
      <w:bookmarkEnd w:id="235"/>
      <w:bookmarkEnd w:id="236"/>
      <w:bookmarkEnd w:id="237"/>
    </w:p>
    <w:p w14:paraId="0F2EEA59" w14:textId="52325E4F" w:rsidR="00CE230A" w:rsidRDefault="00CE230A" w:rsidP="00CE230A">
      <w:pPr>
        <w:keepNext/>
        <w:keepLines/>
      </w:pPr>
      <w:r>
        <w:t>The following ASN.1 module provides an ASN.1 specification of errors. Errors from MAP are imported in the SS</w:t>
      </w:r>
      <w:r>
        <w:noBreakHyphen/>
        <w:t xml:space="preserve">Protocol module in </w:t>
      </w:r>
      <w:r w:rsidR="004A757A">
        <w:t>clause 4</w:t>
      </w:r>
      <w:r>
        <w:t>.5.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3BC6F1AC" w:rsidR="00CE230A" w:rsidRDefault="00CE230A" w:rsidP="00CE230A">
      <w:pPr>
        <w:pStyle w:val="PL"/>
      </w:pPr>
      <w:r>
        <w:t xml:space="preserve">   ss-Errors (1) </w:t>
      </w:r>
      <w:r w:rsidR="00296699">
        <w:t>version18 (18)</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6A145E2A" w14:textId="77777777" w:rsidR="00BD6650" w:rsidRDefault="00BD6650" w:rsidP="00BD6650">
      <w:pPr>
        <w:pStyle w:val="PL"/>
        <w:rPr>
          <w:i/>
        </w:rPr>
      </w:pPr>
      <w:r>
        <w:rPr>
          <w:i/>
        </w:rPr>
        <w:t>-- errors definition</w:t>
      </w:r>
    </w:p>
    <w:p w14:paraId="2A6D6494" w14:textId="77777777" w:rsidR="00BD6650" w:rsidRDefault="00BD6650" w:rsidP="00BD6650">
      <w:pPr>
        <w:pStyle w:val="PL"/>
      </w:pPr>
      <w:r>
        <w:t>resourcesNotAvailable  ERROR ::= {</w:t>
      </w:r>
    </w:p>
    <w:p w14:paraId="41B83AC9" w14:textId="77777777" w:rsidR="00BD6650" w:rsidRDefault="00BD6650" w:rsidP="00BD6650">
      <w:pPr>
        <w:pStyle w:val="PL"/>
      </w:pPr>
      <w:r>
        <w:tab/>
        <w:t>CODE</w:t>
      </w:r>
      <w:r>
        <w:tab/>
        <w:t>local:127 }</w:t>
      </w:r>
    </w:p>
    <w:p w14:paraId="53B413A0" w14:textId="77777777" w:rsidR="00BD6650" w:rsidRDefault="00BD6650" w:rsidP="00BD6650">
      <w:pPr>
        <w:pStyle w:val="PL"/>
      </w:pPr>
      <w:r>
        <w:t>maxNumberOfMPTY-ParticipantsExceeded  ERROR ::= {</w:t>
      </w:r>
    </w:p>
    <w:p w14:paraId="3E61BC77" w14:textId="77777777" w:rsidR="00BD6650" w:rsidRDefault="00BD6650" w:rsidP="00BD6650">
      <w:pPr>
        <w:pStyle w:val="PL"/>
      </w:pPr>
      <w:r>
        <w:tab/>
        <w:t>CODE</w:t>
      </w:r>
      <w:r>
        <w:tab/>
        <w:t>local:126 }</w:t>
      </w:r>
    </w:p>
    <w:p w14:paraId="4687E4D1" w14:textId="77777777" w:rsidR="00BD6650" w:rsidRDefault="00BD6650" w:rsidP="00BD6650">
      <w:pPr>
        <w:pStyle w:val="PL"/>
      </w:pPr>
      <w:r>
        <w:t>invalidDeflectedToNumber  ERROR ::= {</w:t>
      </w:r>
    </w:p>
    <w:p w14:paraId="6661F99E" w14:textId="77777777" w:rsidR="00BD6650" w:rsidRDefault="00BD6650" w:rsidP="00BD6650">
      <w:pPr>
        <w:pStyle w:val="PL"/>
      </w:pPr>
      <w:r>
        <w:tab/>
        <w:t>CODE</w:t>
      </w:r>
      <w:r>
        <w:tab/>
        <w:t>local:125 }</w:t>
      </w:r>
    </w:p>
    <w:p w14:paraId="57B21E7B" w14:textId="77777777" w:rsidR="00BD6650" w:rsidRDefault="00BD6650" w:rsidP="00BD6650">
      <w:pPr>
        <w:pStyle w:val="PL"/>
      </w:pPr>
      <w:r>
        <w:t>specialServiceCode  ERROR ::= {</w:t>
      </w:r>
    </w:p>
    <w:p w14:paraId="674826BA" w14:textId="77777777" w:rsidR="00BD6650" w:rsidRDefault="00BD6650" w:rsidP="00BD6650">
      <w:pPr>
        <w:pStyle w:val="PL"/>
      </w:pPr>
      <w:r>
        <w:tab/>
        <w:t>CODE</w:t>
      </w:r>
      <w:r>
        <w:tab/>
        <w:t>local:124 }</w:t>
      </w:r>
    </w:p>
    <w:p w14:paraId="5602A9CD" w14:textId="77777777" w:rsidR="00BD6650" w:rsidRDefault="00BD6650" w:rsidP="00BD6650">
      <w:pPr>
        <w:pStyle w:val="PL"/>
      </w:pPr>
      <w:r>
        <w:t>deflectionToServedSubscriber  ERROR ::= {</w:t>
      </w:r>
    </w:p>
    <w:p w14:paraId="3F38FD75" w14:textId="77777777" w:rsidR="00BD6650" w:rsidRDefault="00BD6650" w:rsidP="00BD6650">
      <w:pPr>
        <w:pStyle w:val="PL"/>
      </w:pPr>
      <w:r>
        <w:tab/>
        <w:t>CODE</w:t>
      </w:r>
      <w:r>
        <w:tab/>
        <w:t>local:123 }</w:t>
      </w:r>
    </w:p>
    <w:p w14:paraId="08603F22" w14:textId="77777777" w:rsidR="00BD6650" w:rsidRDefault="00BD6650" w:rsidP="00BD6650">
      <w:pPr>
        <w:pStyle w:val="PL"/>
      </w:pPr>
      <w:r>
        <w:t>rejectedByNetwork  ERROR ::= {</w:t>
      </w:r>
    </w:p>
    <w:p w14:paraId="6F62B5B8" w14:textId="77777777" w:rsidR="00BD6650" w:rsidRDefault="00BD6650" w:rsidP="00BD6650">
      <w:pPr>
        <w:pStyle w:val="PL"/>
      </w:pPr>
      <w:r>
        <w:tab/>
        <w:t>CODE</w:t>
      </w:r>
      <w:r>
        <w:tab/>
        <w:t>local:122 }</w:t>
      </w:r>
    </w:p>
    <w:p w14:paraId="38E240CA" w14:textId="77777777" w:rsidR="00BD6650" w:rsidRDefault="00BD6650" w:rsidP="00BD6650">
      <w:pPr>
        <w:pStyle w:val="PL"/>
      </w:pPr>
      <w:r>
        <w:t>rejectedByUser  ERROR ::= {</w:t>
      </w:r>
    </w:p>
    <w:p w14:paraId="5ADC636B" w14:textId="77777777" w:rsidR="00BD6650" w:rsidRDefault="00BD6650" w:rsidP="00BD6650">
      <w:pPr>
        <w:pStyle w:val="PL"/>
      </w:pPr>
      <w:r>
        <w:tab/>
        <w:t>CODE</w:t>
      </w:r>
      <w:r>
        <w:tab/>
        <w:t>local:121 }</w:t>
      </w:r>
    </w:p>
    <w:p w14:paraId="53DED823" w14:textId="77777777" w:rsidR="00BD6650" w:rsidRDefault="00BD6650" w:rsidP="00BD6650">
      <w:pPr>
        <w:pStyle w:val="PL"/>
      </w:pPr>
      <w:r>
        <w:t>lcs-invalidPru</w:t>
      </w:r>
      <w:r>
        <w:tab/>
        <w:t>ERROR ::= {</w:t>
      </w:r>
    </w:p>
    <w:p w14:paraId="27168F82" w14:textId="1E18B5C7" w:rsidR="00BD6650" w:rsidRDefault="00BD6650" w:rsidP="00BD6650">
      <w:pPr>
        <w:pStyle w:val="PL"/>
      </w:pPr>
      <w:r>
        <w:tab/>
        <w:t>CODE</w:t>
      </w:r>
      <w:r>
        <w:tab/>
        <w:t>local:</w:t>
      </w:r>
      <w:r w:rsidR="00425BA0">
        <w:t>120</w:t>
      </w:r>
      <w:r>
        <w:t xml:space="preserve"> }</w:t>
      </w:r>
    </w:p>
    <w:p w14:paraId="278C2B12" w14:textId="77777777" w:rsidR="00BD6650" w:rsidRDefault="00BD6650" w:rsidP="00BD6650">
      <w:pPr>
        <w:pStyle w:val="PL"/>
      </w:pPr>
      <w:r>
        <w:t>lcs</w:t>
      </w:r>
      <w:r w:rsidRPr="00CC3EB4">
        <w:t>-PruAssociation</w:t>
      </w:r>
      <w:r>
        <w:t>Rej  ERROR ::= {</w:t>
      </w:r>
    </w:p>
    <w:p w14:paraId="475D17E6" w14:textId="77777777" w:rsidR="00BD6650" w:rsidRDefault="00BD6650" w:rsidP="00BD6650">
      <w:pPr>
        <w:pStyle w:val="PL"/>
        <w:rPr>
          <w:szCs w:val="16"/>
        </w:rPr>
      </w:pPr>
      <w:r>
        <w:tab/>
      </w:r>
      <w:r w:rsidRPr="00653FE2">
        <w:rPr>
          <w:szCs w:val="16"/>
        </w:rPr>
        <w:t>PARAMETER</w:t>
      </w:r>
    </w:p>
    <w:p w14:paraId="596A9B89" w14:textId="77777777" w:rsidR="00BD6650" w:rsidRDefault="00BD6650" w:rsidP="00BD6650">
      <w:pPr>
        <w:pStyle w:val="PL"/>
      </w:pPr>
      <w:r>
        <w:tab/>
        <w:t>P</w:t>
      </w:r>
      <w:r w:rsidRPr="00CC3EB4">
        <w:t>ruAssociation</w:t>
      </w:r>
      <w:r>
        <w:t>RejParam</w:t>
      </w:r>
    </w:p>
    <w:p w14:paraId="69DDAD76" w14:textId="581A9C4C" w:rsidR="00BD6650" w:rsidRDefault="00BD6650" w:rsidP="00BD6650">
      <w:pPr>
        <w:pStyle w:val="PL"/>
      </w:pPr>
      <w:r>
        <w:tab/>
        <w:t>CODE</w:t>
      </w:r>
      <w:r>
        <w:tab/>
        <w:t>local:</w:t>
      </w:r>
      <w:r w:rsidR="00425BA0">
        <w:t>119</w:t>
      </w:r>
      <w:r>
        <w:t xml:space="preserve"> }</w:t>
      </w:r>
    </w:p>
    <w:p w14:paraId="785467C6" w14:textId="77777777" w:rsidR="00BD6650" w:rsidRDefault="00BD6650" w:rsidP="00BD6650">
      <w:pPr>
        <w:pStyle w:val="PL"/>
      </w:pPr>
    </w:p>
    <w:p w14:paraId="591E03F3" w14:textId="77777777" w:rsidR="00BD6650" w:rsidRDefault="00BD6650" w:rsidP="00BD6650">
      <w:pPr>
        <w:pStyle w:val="PL"/>
        <w:rPr>
          <w:szCs w:val="16"/>
        </w:rPr>
      </w:pPr>
      <w:r>
        <w:t>P</w:t>
      </w:r>
      <w:r w:rsidRPr="00CC3EB4">
        <w:t>ruAssociation</w:t>
      </w:r>
      <w:r>
        <w:t>RejParam</w:t>
      </w:r>
      <w:r>
        <w:tab/>
      </w:r>
      <w:r w:rsidRPr="00653FE2">
        <w:rPr>
          <w:szCs w:val="16"/>
        </w:rPr>
        <w:t>::= SEQUENCE {</w:t>
      </w:r>
    </w:p>
    <w:p w14:paraId="6F8A6634" w14:textId="77777777" w:rsidR="00BD6650" w:rsidRDefault="00BD6650" w:rsidP="00BD6650">
      <w:pPr>
        <w:pStyle w:val="PL"/>
        <w:rPr>
          <w:szCs w:val="16"/>
        </w:rPr>
      </w:pPr>
      <w:r>
        <w:rPr>
          <w:szCs w:val="16"/>
        </w:rPr>
        <w:tab/>
        <w:t>newLmfRoutingId</w:t>
      </w:r>
      <w:r>
        <w:rPr>
          <w:szCs w:val="16"/>
        </w:rPr>
        <w:tab/>
        <w:t>[0]</w:t>
      </w:r>
      <w:r>
        <w:rPr>
          <w:szCs w:val="16"/>
        </w:rPr>
        <w:tab/>
      </w:r>
      <w:r>
        <w:t>OCTET STRING</w:t>
      </w:r>
      <w:r>
        <w:rPr>
          <w:szCs w:val="16"/>
        </w:rPr>
        <w:tab/>
        <w:t>OPTIONAL,</w:t>
      </w:r>
    </w:p>
    <w:p w14:paraId="2B7FCC6F" w14:textId="77777777" w:rsidR="00BD6650" w:rsidRDefault="00BD6650" w:rsidP="00BD6650">
      <w:pPr>
        <w:pStyle w:val="PL"/>
      </w:pPr>
      <w:r>
        <w:rPr>
          <w:szCs w:val="16"/>
        </w:rPr>
        <w:tab/>
        <w:t>... }</w:t>
      </w:r>
    </w:p>
    <w:p w14:paraId="60D27565" w14:textId="77777777" w:rsidR="00BD6650" w:rsidRDefault="00BD6650" w:rsidP="00BD6650">
      <w:pPr>
        <w:pStyle w:val="PL"/>
      </w:pPr>
    </w:p>
    <w:p w14:paraId="04EE90F1" w14:textId="77777777" w:rsidR="00BD6650" w:rsidRDefault="00BD6650" w:rsidP="00BD6650">
      <w:pPr>
        <w:pStyle w:val="PL"/>
      </w:pPr>
      <w:r>
        <w:rPr>
          <w:vanish/>
        </w:rPr>
        <w:t>.#</w:t>
      </w:r>
      <w:r>
        <w:t>END</w:t>
      </w:r>
    </w:p>
    <w:p w14:paraId="2F311B38" w14:textId="77777777" w:rsidR="00CE230A" w:rsidRDefault="00CE230A" w:rsidP="00CE230A">
      <w:pPr>
        <w:pStyle w:val="PL"/>
      </w:pPr>
    </w:p>
    <w:p w14:paraId="09EDF330" w14:textId="77777777" w:rsidR="00CE230A" w:rsidRDefault="00CE230A" w:rsidP="00B65768">
      <w:pPr>
        <w:pStyle w:val="Heading3"/>
      </w:pPr>
      <w:bookmarkStart w:id="238" w:name="_Toc19634132"/>
      <w:bookmarkStart w:id="239" w:name="_Toc44862972"/>
      <w:bookmarkStart w:id="240" w:name="_Toc191632033"/>
      <w:r>
        <w:t>4.3.2</w:t>
      </w:r>
      <w:r>
        <w:tab/>
        <w:t>Errors description</w:t>
      </w:r>
      <w:bookmarkEnd w:id="238"/>
      <w:bookmarkEnd w:id="239"/>
      <w:bookmarkEnd w:id="240"/>
    </w:p>
    <w:p w14:paraId="089722A0" w14:textId="77777777" w:rsidR="00CE230A" w:rsidRDefault="00CE230A" w:rsidP="00CE230A">
      <w:r>
        <w:t>For each error this clause provides a brief prose description.</w:t>
      </w:r>
    </w:p>
    <w:p w14:paraId="291811B8" w14:textId="77777777" w:rsidR="00CE230A" w:rsidRDefault="00CE230A" w:rsidP="00B65768">
      <w:pPr>
        <w:pStyle w:val="Heading4"/>
      </w:pPr>
      <w:bookmarkStart w:id="241" w:name="_Toc19634133"/>
      <w:bookmarkStart w:id="242" w:name="_Toc44862973"/>
      <w:bookmarkStart w:id="243" w:name="_Toc191632034"/>
      <w:r>
        <w:t>4.3.2.1</w:t>
      </w:r>
      <w:r>
        <w:tab/>
        <w:t>unknownSubscriber</w:t>
      </w:r>
      <w:bookmarkEnd w:id="241"/>
      <w:bookmarkEnd w:id="242"/>
      <w:bookmarkEnd w:id="243"/>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B65768">
      <w:pPr>
        <w:pStyle w:val="Heading4"/>
      </w:pPr>
      <w:bookmarkStart w:id="244" w:name="_Toc19634134"/>
      <w:bookmarkStart w:id="245" w:name="_Toc44862974"/>
      <w:bookmarkStart w:id="246" w:name="_Toc191632035"/>
      <w:r>
        <w:lastRenderedPageBreak/>
        <w:t>4.3.2.2</w:t>
      </w:r>
      <w:r>
        <w:tab/>
        <w:t>bearerServiceNotProvisioned</w:t>
      </w:r>
      <w:bookmarkEnd w:id="244"/>
      <w:bookmarkEnd w:id="245"/>
      <w:bookmarkEnd w:id="246"/>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B65768">
      <w:pPr>
        <w:pStyle w:val="Heading4"/>
      </w:pPr>
      <w:bookmarkStart w:id="247" w:name="_Toc19634135"/>
      <w:bookmarkStart w:id="248" w:name="_Toc44862975"/>
      <w:bookmarkStart w:id="249" w:name="_Toc191632036"/>
      <w:r>
        <w:t>4.3.2.3</w:t>
      </w:r>
      <w:r>
        <w:tab/>
        <w:t>teleServiceNotProvisioned</w:t>
      </w:r>
      <w:bookmarkEnd w:id="247"/>
      <w:bookmarkEnd w:id="248"/>
      <w:bookmarkEnd w:id="249"/>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B65768">
      <w:pPr>
        <w:pStyle w:val="Heading4"/>
      </w:pPr>
      <w:bookmarkStart w:id="250" w:name="_Toc19634136"/>
      <w:bookmarkStart w:id="251" w:name="_Toc44862976"/>
      <w:bookmarkStart w:id="252" w:name="_Toc191632037"/>
      <w:r>
        <w:t>4.3.2.4</w:t>
      </w:r>
      <w:r>
        <w:tab/>
        <w:t>illegalSS-Operation</w:t>
      </w:r>
      <w:bookmarkEnd w:id="250"/>
      <w:bookmarkEnd w:id="251"/>
      <w:bookmarkEnd w:id="252"/>
    </w:p>
    <w:p w14:paraId="2F8583A9" w14:textId="57FC510A" w:rsidR="00CE230A" w:rsidRDefault="00CE230A" w:rsidP="00CE230A">
      <w:r>
        <w:t xml:space="preserve">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w:t>
      </w:r>
      <w:r w:rsidR="004A757A">
        <w:t>TS 2</w:t>
      </w:r>
      <w:r>
        <w:t>4.08x and 24.09x-series of technical specifications.</w:t>
      </w:r>
    </w:p>
    <w:p w14:paraId="3018B673" w14:textId="77777777" w:rsidR="00CE230A" w:rsidRDefault="00CE230A" w:rsidP="00B65768">
      <w:pPr>
        <w:pStyle w:val="Heading4"/>
      </w:pPr>
      <w:bookmarkStart w:id="253" w:name="_Toc19634137"/>
      <w:bookmarkStart w:id="254" w:name="_Toc44862977"/>
      <w:bookmarkStart w:id="255" w:name="_Toc191632038"/>
      <w:r>
        <w:t>4.3.2.5</w:t>
      </w:r>
      <w:r>
        <w:tab/>
        <w:t>ss-ErrorStatus</w:t>
      </w:r>
      <w:bookmarkEnd w:id="253"/>
      <w:bookmarkEnd w:id="254"/>
      <w:bookmarkEnd w:id="255"/>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B65768">
      <w:pPr>
        <w:pStyle w:val="Heading4"/>
      </w:pPr>
      <w:bookmarkStart w:id="256" w:name="_Toc19634138"/>
      <w:bookmarkStart w:id="257" w:name="_Toc44862978"/>
      <w:bookmarkStart w:id="258" w:name="_Toc191632039"/>
      <w:r>
        <w:t>4.3.2.6</w:t>
      </w:r>
      <w:r>
        <w:tab/>
        <w:t>ss-NotAvailable</w:t>
      </w:r>
      <w:bookmarkEnd w:id="256"/>
      <w:bookmarkEnd w:id="257"/>
      <w:bookmarkEnd w:id="258"/>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B65768">
      <w:pPr>
        <w:pStyle w:val="Heading4"/>
      </w:pPr>
      <w:bookmarkStart w:id="259" w:name="_Toc19634139"/>
      <w:bookmarkStart w:id="260" w:name="_Toc44862979"/>
      <w:bookmarkStart w:id="261" w:name="_Toc191632040"/>
      <w:r>
        <w:t>4.3.2.7</w:t>
      </w:r>
      <w:r>
        <w:tab/>
        <w:t>ss-SubscriptionViolation</w:t>
      </w:r>
      <w:bookmarkEnd w:id="259"/>
      <w:bookmarkEnd w:id="260"/>
      <w:bookmarkEnd w:id="261"/>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B65768">
      <w:pPr>
        <w:pStyle w:val="Heading4"/>
      </w:pPr>
      <w:bookmarkStart w:id="262" w:name="_Toc19634140"/>
      <w:bookmarkStart w:id="263" w:name="_Toc44862980"/>
      <w:bookmarkStart w:id="264" w:name="_Toc191632041"/>
      <w:r>
        <w:t>4.3.2.8</w:t>
      </w:r>
      <w:r>
        <w:tab/>
        <w:t>ss-Incompatibility</w:t>
      </w:r>
      <w:bookmarkEnd w:id="262"/>
      <w:bookmarkEnd w:id="263"/>
      <w:bookmarkEnd w:id="264"/>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B65768">
      <w:pPr>
        <w:pStyle w:val="Heading4"/>
      </w:pPr>
      <w:bookmarkStart w:id="265" w:name="_Toc19634141"/>
      <w:bookmarkStart w:id="266" w:name="_Toc44862981"/>
      <w:bookmarkStart w:id="267" w:name="_Toc191632042"/>
      <w:r>
        <w:t>4.3.2.9</w:t>
      </w:r>
      <w:r>
        <w:tab/>
        <w:t>systemFailure</w:t>
      </w:r>
      <w:bookmarkEnd w:id="265"/>
      <w:bookmarkEnd w:id="266"/>
      <w:bookmarkEnd w:id="267"/>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B65768">
      <w:pPr>
        <w:pStyle w:val="Heading4"/>
      </w:pPr>
      <w:bookmarkStart w:id="268" w:name="_Toc19634142"/>
      <w:bookmarkStart w:id="269" w:name="_Toc44862982"/>
      <w:bookmarkStart w:id="270" w:name="_Toc191632043"/>
      <w:r>
        <w:t>4.3.2.10</w:t>
      </w:r>
      <w:r>
        <w:tab/>
        <w:t>dataMissing</w:t>
      </w:r>
      <w:bookmarkEnd w:id="268"/>
      <w:bookmarkEnd w:id="269"/>
      <w:bookmarkEnd w:id="270"/>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B65768">
      <w:pPr>
        <w:pStyle w:val="Heading4"/>
      </w:pPr>
      <w:bookmarkStart w:id="271" w:name="_Toc19634143"/>
      <w:bookmarkStart w:id="272" w:name="_Toc44862983"/>
      <w:bookmarkStart w:id="273" w:name="_Toc191632044"/>
      <w:r>
        <w:t>4.3.2.11</w:t>
      </w:r>
      <w:r>
        <w:tab/>
        <w:t>unexpectedDataValue</w:t>
      </w:r>
      <w:bookmarkEnd w:id="271"/>
      <w:bookmarkEnd w:id="272"/>
      <w:bookmarkEnd w:id="273"/>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B65768">
      <w:pPr>
        <w:pStyle w:val="Heading4"/>
      </w:pPr>
      <w:bookmarkStart w:id="274" w:name="_Toc19634144"/>
      <w:bookmarkStart w:id="275" w:name="_Toc44862984"/>
      <w:bookmarkStart w:id="276" w:name="_Toc191632045"/>
      <w:r>
        <w:lastRenderedPageBreak/>
        <w:t>4.3.2.12</w:t>
      </w:r>
      <w:r>
        <w:tab/>
        <w:t>passwordRegistrationFailure</w:t>
      </w:r>
      <w:bookmarkEnd w:id="274"/>
      <w:bookmarkEnd w:id="275"/>
      <w:bookmarkEnd w:id="276"/>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B65768">
      <w:pPr>
        <w:pStyle w:val="Heading4"/>
      </w:pPr>
      <w:bookmarkStart w:id="277" w:name="_Toc19634145"/>
      <w:bookmarkStart w:id="278" w:name="_Toc44862985"/>
      <w:bookmarkStart w:id="279" w:name="_Toc191632046"/>
      <w:r>
        <w:t>4.3.2.13</w:t>
      </w:r>
      <w:r>
        <w:tab/>
        <w:t>negativePasswordCheck</w:t>
      </w:r>
      <w:bookmarkEnd w:id="277"/>
      <w:bookmarkEnd w:id="278"/>
      <w:bookmarkEnd w:id="279"/>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B65768">
      <w:pPr>
        <w:pStyle w:val="Heading4"/>
      </w:pPr>
      <w:bookmarkStart w:id="280" w:name="_Toc19634146"/>
      <w:bookmarkStart w:id="281" w:name="_Toc44862986"/>
      <w:bookmarkStart w:id="282" w:name="_Toc191632047"/>
      <w:r>
        <w:t>4.3.2.14</w:t>
      </w:r>
      <w:r>
        <w:tab/>
        <w:t>facilityNotSupported</w:t>
      </w:r>
      <w:bookmarkEnd w:id="280"/>
      <w:bookmarkEnd w:id="281"/>
      <w:bookmarkEnd w:id="282"/>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B65768">
      <w:pPr>
        <w:pStyle w:val="Heading4"/>
      </w:pPr>
      <w:bookmarkStart w:id="283" w:name="_Toc19634147"/>
      <w:bookmarkStart w:id="284" w:name="_Toc44862987"/>
      <w:bookmarkStart w:id="285" w:name="_Toc191632048"/>
      <w:r>
        <w:t>4.3.2.15</w:t>
      </w:r>
      <w:r>
        <w:tab/>
        <w:t>resourcesNotAvailable</w:t>
      </w:r>
      <w:bookmarkEnd w:id="283"/>
      <w:bookmarkEnd w:id="284"/>
      <w:bookmarkEnd w:id="285"/>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B65768">
      <w:pPr>
        <w:pStyle w:val="Heading4"/>
      </w:pPr>
      <w:bookmarkStart w:id="286" w:name="_Toc19634148"/>
      <w:bookmarkStart w:id="287" w:name="_Toc44862988"/>
      <w:bookmarkStart w:id="288" w:name="_Toc191632049"/>
      <w:r>
        <w:t>4.3.2.16</w:t>
      </w:r>
      <w:r>
        <w:tab/>
        <w:t>maxNumberOfMPTY-ParticipantsExceeded</w:t>
      </w:r>
      <w:bookmarkEnd w:id="286"/>
      <w:bookmarkEnd w:id="287"/>
      <w:bookmarkEnd w:id="288"/>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B65768">
      <w:pPr>
        <w:pStyle w:val="Heading4"/>
      </w:pPr>
      <w:bookmarkStart w:id="289" w:name="_Toc19634149"/>
      <w:bookmarkStart w:id="290" w:name="_Toc44862989"/>
      <w:bookmarkStart w:id="291" w:name="_Toc191632050"/>
      <w:r>
        <w:t>4.3.2.17</w:t>
      </w:r>
      <w:r>
        <w:tab/>
        <w:t>callBarred</w:t>
      </w:r>
      <w:bookmarkEnd w:id="289"/>
      <w:bookmarkEnd w:id="290"/>
      <w:bookmarkEnd w:id="291"/>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B65768">
      <w:pPr>
        <w:pStyle w:val="Heading4"/>
      </w:pPr>
      <w:bookmarkStart w:id="292" w:name="_Toc19634150"/>
      <w:bookmarkStart w:id="293" w:name="_Toc44862990"/>
      <w:bookmarkStart w:id="294" w:name="_Toc191632051"/>
      <w:r>
        <w:t>4.3.2.18</w:t>
      </w:r>
      <w:r>
        <w:tab/>
        <w:t>numberOfPW-AttemptsViolation</w:t>
      </w:r>
      <w:bookmarkEnd w:id="292"/>
      <w:bookmarkEnd w:id="293"/>
      <w:bookmarkEnd w:id="294"/>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B65768">
      <w:pPr>
        <w:pStyle w:val="Heading4"/>
      </w:pPr>
      <w:bookmarkStart w:id="295" w:name="_Toc19634151"/>
      <w:bookmarkStart w:id="296" w:name="_Toc44862991"/>
      <w:bookmarkStart w:id="297" w:name="_Toc191632052"/>
      <w:r>
        <w:t>4.3.2.19</w:t>
      </w:r>
      <w:r>
        <w:tab/>
        <w:t>absentSubscriber</w:t>
      </w:r>
      <w:bookmarkEnd w:id="295"/>
      <w:bookmarkEnd w:id="296"/>
      <w:bookmarkEnd w:id="297"/>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B65768">
      <w:pPr>
        <w:pStyle w:val="Heading4"/>
      </w:pPr>
      <w:bookmarkStart w:id="298" w:name="_Toc19634152"/>
      <w:bookmarkStart w:id="299" w:name="_Toc44862992"/>
      <w:bookmarkStart w:id="300" w:name="_Toc191632053"/>
      <w:r>
        <w:t>4.3.2.20</w:t>
      </w:r>
      <w:r>
        <w:tab/>
        <w:t>illegalSubscriber</w:t>
      </w:r>
      <w:bookmarkEnd w:id="298"/>
      <w:bookmarkEnd w:id="299"/>
      <w:bookmarkEnd w:id="300"/>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B65768">
      <w:pPr>
        <w:pStyle w:val="Heading4"/>
      </w:pPr>
      <w:bookmarkStart w:id="301" w:name="_Toc19634153"/>
      <w:bookmarkStart w:id="302" w:name="_Toc44862993"/>
      <w:bookmarkStart w:id="303" w:name="_Toc191632054"/>
      <w:r>
        <w:t>4.3.2.21</w:t>
      </w:r>
      <w:r>
        <w:tab/>
        <w:t>illegalEquipment</w:t>
      </w:r>
      <w:bookmarkEnd w:id="301"/>
      <w:bookmarkEnd w:id="302"/>
      <w:bookmarkEnd w:id="303"/>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B65768">
      <w:pPr>
        <w:pStyle w:val="Heading4"/>
      </w:pPr>
      <w:bookmarkStart w:id="304" w:name="_Toc19634154"/>
      <w:bookmarkStart w:id="305" w:name="_Toc44862994"/>
      <w:bookmarkStart w:id="306" w:name="_Toc191632055"/>
      <w:r>
        <w:t>4.3.2.22</w:t>
      </w:r>
      <w:r>
        <w:tab/>
        <w:t>ussd-Busy</w:t>
      </w:r>
      <w:bookmarkEnd w:id="304"/>
      <w:bookmarkEnd w:id="305"/>
      <w:bookmarkEnd w:id="306"/>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B65768">
      <w:pPr>
        <w:pStyle w:val="Heading4"/>
      </w:pPr>
      <w:bookmarkStart w:id="307" w:name="_Toc19634155"/>
      <w:bookmarkStart w:id="308" w:name="_Toc44862995"/>
      <w:bookmarkStart w:id="309" w:name="_Toc191632056"/>
      <w:r>
        <w:lastRenderedPageBreak/>
        <w:t>4.3.2.23</w:t>
      </w:r>
      <w:r>
        <w:tab/>
        <w:t>unknownAlphabet</w:t>
      </w:r>
      <w:bookmarkEnd w:id="307"/>
      <w:bookmarkEnd w:id="308"/>
      <w:bookmarkEnd w:id="309"/>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B65768">
      <w:pPr>
        <w:pStyle w:val="Heading4"/>
      </w:pPr>
      <w:bookmarkStart w:id="310" w:name="_Toc19634156"/>
      <w:bookmarkStart w:id="311" w:name="_Toc44862996"/>
      <w:bookmarkStart w:id="312" w:name="_Toc191632057"/>
      <w:r>
        <w:t>4.3.2.24</w:t>
      </w:r>
      <w:r>
        <w:tab/>
        <w:t>invalidDeflectedToNumber</w:t>
      </w:r>
      <w:bookmarkEnd w:id="310"/>
      <w:bookmarkEnd w:id="311"/>
      <w:bookmarkEnd w:id="312"/>
    </w:p>
    <w:p w14:paraId="1FA6920A" w14:textId="77777777" w:rsidR="00CE230A" w:rsidRDefault="00CE230A" w:rsidP="00CE230A">
      <w:r>
        <w:t>This error is returned if the requested deflected-to number is invalid.</w:t>
      </w:r>
    </w:p>
    <w:p w14:paraId="543D44AD" w14:textId="77777777" w:rsidR="00CE230A" w:rsidRDefault="00CE230A" w:rsidP="00B65768">
      <w:pPr>
        <w:pStyle w:val="Heading4"/>
      </w:pPr>
      <w:bookmarkStart w:id="313" w:name="_Toc19634157"/>
      <w:bookmarkStart w:id="314" w:name="_Toc44862997"/>
      <w:bookmarkStart w:id="315" w:name="_Toc191632058"/>
      <w:r>
        <w:t>4.3.2.25</w:t>
      </w:r>
      <w:r>
        <w:tab/>
        <w:t>specialServiceCode</w:t>
      </w:r>
      <w:bookmarkEnd w:id="313"/>
      <w:bookmarkEnd w:id="314"/>
      <w:bookmarkEnd w:id="315"/>
    </w:p>
    <w:p w14:paraId="4D807FC8" w14:textId="77777777" w:rsidR="00CE230A" w:rsidRDefault="00CE230A" w:rsidP="00CE230A">
      <w:r>
        <w:t>This error is returned if diversion to a special service code was requested.</w:t>
      </w:r>
    </w:p>
    <w:p w14:paraId="55B2FAD0" w14:textId="77777777" w:rsidR="00CE230A" w:rsidRDefault="00CE230A" w:rsidP="00B65768">
      <w:pPr>
        <w:pStyle w:val="Heading4"/>
      </w:pPr>
      <w:bookmarkStart w:id="316" w:name="_Toc19634158"/>
      <w:bookmarkStart w:id="317" w:name="_Toc44862998"/>
      <w:bookmarkStart w:id="318" w:name="_Toc191632059"/>
      <w:r>
        <w:t>4.3.2.26</w:t>
      </w:r>
      <w:r>
        <w:tab/>
        <w:t>deflectionToServedSubscriber</w:t>
      </w:r>
      <w:bookmarkEnd w:id="316"/>
      <w:bookmarkEnd w:id="317"/>
      <w:bookmarkEnd w:id="318"/>
    </w:p>
    <w:p w14:paraId="4E4CF1A0" w14:textId="77777777" w:rsidR="00CE230A" w:rsidRDefault="00CE230A" w:rsidP="00CE230A">
      <w:r>
        <w:t>This error is returned if a diversion to the served subscriber's number was requested.</w:t>
      </w:r>
    </w:p>
    <w:p w14:paraId="78DE6ED3" w14:textId="77777777" w:rsidR="00CE230A" w:rsidRDefault="00CE230A" w:rsidP="00B65768">
      <w:pPr>
        <w:pStyle w:val="Heading4"/>
      </w:pPr>
      <w:bookmarkStart w:id="319" w:name="_Toc19634159"/>
      <w:bookmarkStart w:id="320" w:name="_Toc44862999"/>
      <w:bookmarkStart w:id="321" w:name="_Toc191632060"/>
      <w:r>
        <w:t>4.3.2.27</w:t>
      </w:r>
      <w:r>
        <w:tab/>
        <w:t>rejectedByNetwork</w:t>
      </w:r>
      <w:bookmarkEnd w:id="319"/>
      <w:bookmarkEnd w:id="320"/>
      <w:bookmarkEnd w:id="321"/>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B65768">
      <w:pPr>
        <w:pStyle w:val="Heading4"/>
      </w:pPr>
      <w:bookmarkStart w:id="322" w:name="_Toc19634160"/>
      <w:bookmarkStart w:id="323" w:name="_Toc44863000"/>
      <w:bookmarkStart w:id="324" w:name="_Toc191632061"/>
      <w:r>
        <w:t>4.3.2.28</w:t>
      </w:r>
      <w:r>
        <w:tab/>
        <w:t>rejectedByUser</w:t>
      </w:r>
      <w:bookmarkEnd w:id="322"/>
      <w:bookmarkEnd w:id="323"/>
      <w:bookmarkEnd w:id="324"/>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B65768">
      <w:pPr>
        <w:pStyle w:val="Heading4"/>
      </w:pPr>
      <w:bookmarkStart w:id="325" w:name="_Toc19634161"/>
      <w:bookmarkStart w:id="326" w:name="_Toc44863001"/>
      <w:bookmarkStart w:id="327" w:name="_Toc191632062"/>
      <w:r>
        <w:t>4.3.2.29</w:t>
      </w:r>
      <w:r>
        <w:tab/>
        <w:t>positionMethodFailure</w:t>
      </w:r>
      <w:bookmarkEnd w:id="325"/>
      <w:bookmarkEnd w:id="326"/>
      <w:bookmarkEnd w:id="327"/>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B65768">
      <w:pPr>
        <w:pStyle w:val="Heading4"/>
      </w:pPr>
      <w:bookmarkStart w:id="328" w:name="_Toc19634162"/>
      <w:bookmarkStart w:id="329" w:name="_Toc44863002"/>
      <w:bookmarkStart w:id="330" w:name="_Toc191632063"/>
      <w:r>
        <w:t>4.3.2.30</w:t>
      </w:r>
      <w:r>
        <w:tab/>
        <w:t>resourceLimitation</w:t>
      </w:r>
      <w:bookmarkEnd w:id="328"/>
      <w:bookmarkEnd w:id="329"/>
      <w:bookmarkEnd w:id="330"/>
    </w:p>
    <w:p w14:paraId="75549458" w14:textId="77777777" w:rsidR="00CE230A" w:rsidRPr="00D60979" w:rsidRDefault="00CE230A" w:rsidP="00B65768">
      <w:bookmarkStart w:id="331" w:name="_Toc19634163"/>
      <w:bookmarkStart w:id="332" w:name="_Toc44863003"/>
      <w:r w:rsidRPr="00B65768">
        <w:t>This error is returned when a requested operation cannot be performed due to insufficient resources.</w:t>
      </w:r>
      <w:bookmarkEnd w:id="331"/>
      <w:bookmarkEnd w:id="332"/>
    </w:p>
    <w:p w14:paraId="0DCF7E40" w14:textId="55B4C6A9" w:rsidR="00BD6650" w:rsidRDefault="00BD6650" w:rsidP="00BD6650">
      <w:pPr>
        <w:pStyle w:val="Heading4"/>
      </w:pPr>
      <w:bookmarkStart w:id="333" w:name="_Toc19634164"/>
      <w:bookmarkStart w:id="334" w:name="_Toc44863004"/>
      <w:bookmarkStart w:id="335" w:name="_Toc191632064"/>
      <w:r>
        <w:t>4.3.2.31</w:t>
      </w:r>
      <w:r>
        <w:tab/>
        <w:t>lcs-invalidPru</w:t>
      </w:r>
      <w:bookmarkEnd w:id="335"/>
    </w:p>
    <w:p w14:paraId="6C2B222F" w14:textId="77777777" w:rsidR="00BD6650" w:rsidRPr="00D60979" w:rsidRDefault="00BD6650" w:rsidP="00BD6650">
      <w:r w:rsidRPr="00112A06">
        <w:t>This error is returned when a requested operation is from a invalid PRU.</w:t>
      </w:r>
    </w:p>
    <w:p w14:paraId="78A35FA5" w14:textId="2436DAF8" w:rsidR="00BD6650" w:rsidRDefault="00BD6650" w:rsidP="00BD6650">
      <w:pPr>
        <w:pStyle w:val="Heading4"/>
      </w:pPr>
      <w:bookmarkStart w:id="336" w:name="_Toc191632065"/>
      <w:r>
        <w:t>4.3.2.</w:t>
      </w:r>
      <w:r>
        <w:rPr>
          <w:lang w:eastAsia="zh-CN"/>
        </w:rPr>
        <w:t>32</w:t>
      </w:r>
      <w:r>
        <w:tab/>
        <w:t>lcs</w:t>
      </w:r>
      <w:r w:rsidRPr="00CC3EB4">
        <w:t>-PruAssociation</w:t>
      </w:r>
      <w:r>
        <w:t>Rej</w:t>
      </w:r>
      <w:bookmarkEnd w:id="336"/>
    </w:p>
    <w:p w14:paraId="2E994889" w14:textId="77777777" w:rsidR="00BD6650" w:rsidRPr="00D60979" w:rsidRDefault="00BD6650" w:rsidP="00BD6650">
      <w:r w:rsidRPr="000F1438">
        <w:t>This error is returned when a requested operation cannot be accepted by the network, e.g., the target LMF is not the correct serving LMF of the PRU, and the routing ID of a new serving LMF may be returned to the PRU.</w:t>
      </w:r>
    </w:p>
    <w:p w14:paraId="48CBF884" w14:textId="77777777" w:rsidR="00CE230A" w:rsidRDefault="00CE230A" w:rsidP="00B65768">
      <w:pPr>
        <w:pStyle w:val="Heading2"/>
      </w:pPr>
      <w:bookmarkStart w:id="337" w:name="_Toc191632066"/>
      <w:r>
        <w:t>4.4</w:t>
      </w:r>
      <w:r>
        <w:tab/>
        <w:t>Data types and identifiers</w:t>
      </w:r>
      <w:bookmarkEnd w:id="333"/>
      <w:bookmarkEnd w:id="334"/>
      <w:bookmarkEnd w:id="337"/>
    </w:p>
    <w:p w14:paraId="5409C63B" w14:textId="77777777" w:rsidR="00CE230A" w:rsidRDefault="00CE230A" w:rsidP="00B65768">
      <w:pPr>
        <w:pStyle w:val="Heading3"/>
      </w:pPr>
      <w:bookmarkStart w:id="338" w:name="_Toc19634165"/>
      <w:bookmarkStart w:id="339" w:name="_Toc44863005"/>
      <w:bookmarkStart w:id="340" w:name="_Toc191632067"/>
      <w:r>
        <w:t>4.4.1</w:t>
      </w:r>
      <w:r>
        <w:tab/>
        <w:t>General</w:t>
      </w:r>
      <w:bookmarkEnd w:id="338"/>
      <w:bookmarkEnd w:id="339"/>
      <w:bookmarkEnd w:id="340"/>
    </w:p>
    <w:p w14:paraId="16069CF4" w14:textId="3F835511" w:rsidR="00CE230A" w:rsidRDefault="00CE230A" w:rsidP="00CE230A">
      <w:r>
        <w:t xml:space="preserve">The data types used in the SS protocol specifications are described in the ASN.1 module provided in </w:t>
      </w:r>
      <w:r w:rsidR="004A757A">
        <w:t>clause 4</w:t>
      </w:r>
      <w:r>
        <w:t xml:space="preserve">.4.2, while </w:t>
      </w:r>
      <w:r w:rsidR="004A757A">
        <w:t>clause 4</w:t>
      </w:r>
      <w:r>
        <w:t>.4.3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B65768">
      <w:pPr>
        <w:pStyle w:val="Heading3"/>
      </w:pPr>
      <w:bookmarkStart w:id="341" w:name="_Toc19634166"/>
      <w:bookmarkStart w:id="342" w:name="_Toc44863006"/>
      <w:bookmarkStart w:id="343" w:name="_Toc191632068"/>
      <w:r>
        <w:lastRenderedPageBreak/>
        <w:t>4.4.2</w:t>
      </w:r>
      <w:r>
        <w:tab/>
        <w:t>ASN.1 data types</w:t>
      </w:r>
      <w:bookmarkEnd w:id="341"/>
      <w:bookmarkEnd w:id="342"/>
      <w:bookmarkEnd w:id="343"/>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5A32314B" w:rsidR="00CE230A" w:rsidRDefault="00CE230A" w:rsidP="00CE230A">
      <w:pPr>
        <w:pStyle w:val="PL"/>
      </w:pPr>
      <w:r>
        <w:t xml:space="preserve">   ss-DataTypes (2) </w:t>
      </w:r>
      <w:r w:rsidR="00296699">
        <w:t>version18 (18)</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7B43F845" w:rsidR="00CE230A" w:rsidRPr="002C320F" w:rsidRDefault="00CE230A" w:rsidP="00CE230A">
      <w:pPr>
        <w:pStyle w:val="PL"/>
        <w:rPr>
          <w:lang w:val="fr-FR"/>
        </w:rPr>
      </w:pPr>
      <w:r>
        <w:rPr>
          <w:lang w:val="en-US"/>
        </w:rPr>
        <w:t xml:space="preserve">   </w:t>
      </w:r>
      <w:r w:rsidRPr="002C320F">
        <w:rPr>
          <w:lang w:val="fr-FR"/>
        </w:rPr>
        <w:t xml:space="preserve">map-SS-Code (15) </w:t>
      </w:r>
      <w:r w:rsidR="00BD6650">
        <w:rPr>
          <w:lang w:val="fr-FR"/>
        </w:rPr>
        <w:t>version21 (21)</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4D3ACFA8" w:rsidR="00CE230A" w:rsidRDefault="00CE230A" w:rsidP="00CE230A">
      <w:pPr>
        <w:pStyle w:val="PL"/>
      </w:pPr>
      <w:r>
        <w:t xml:space="preserve">   map-SS-DataTypes (14) </w:t>
      </w:r>
      <w:r w:rsidR="00BD6650">
        <w:t>version21 (21)</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3E50D881" w:rsidR="00CE230A" w:rsidRDefault="00CE230A" w:rsidP="00CE230A">
      <w:pPr>
        <w:pStyle w:val="PL"/>
      </w:pPr>
      <w:r>
        <w:t xml:space="preserve">   map-MS-DataTypes (11) </w:t>
      </w:r>
      <w:r w:rsidR="00BD6650">
        <w:t>version21 (21)</w:t>
      </w:r>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3DCC258D" w:rsidR="00CE230A" w:rsidRDefault="00CE230A" w:rsidP="00CE230A">
      <w:pPr>
        <w:pStyle w:val="PL"/>
      </w:pPr>
      <w:r>
        <w:t xml:space="preserve">   map-CommonDataTypes (18) </w:t>
      </w:r>
      <w:r w:rsidR="00BD6650">
        <w:t>version21 (21)</w:t>
      </w:r>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5F4F3A72" w14:textId="77777777" w:rsidR="005F0DF3" w:rsidRDefault="00CE230A" w:rsidP="00CE230A">
      <w:pPr>
        <w:pStyle w:val="PL"/>
      </w:pPr>
      <w:r>
        <w:t>Ext-GeographicalInformation,</w:t>
      </w:r>
    </w:p>
    <w:p w14:paraId="5E67C1E4" w14:textId="7D820106"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77167DF7" w:rsidR="00CE230A" w:rsidRDefault="00CE230A" w:rsidP="00CE230A">
      <w:pPr>
        <w:pStyle w:val="PL"/>
      </w:pPr>
      <w:r>
        <w:t xml:space="preserve">   gsm-Network (1) modules (3) map-LCS-DataTypes (25) </w:t>
      </w:r>
      <w:r w:rsidR="00BD6650">
        <w:t>version21 (21)</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lastRenderedPageBreak/>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lastRenderedPageBreak/>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2CC9D7E0" w14:textId="77777777" w:rsidR="00C90095" w:rsidRDefault="00CE230A" w:rsidP="00C90095">
      <w:pPr>
        <w:pStyle w:val="PL"/>
      </w:pPr>
      <w:r>
        <w:tab/>
        <w:t>deferredLocationExt</w:t>
      </w:r>
      <w:r>
        <w:tab/>
        <w:t>[7]</w:t>
      </w:r>
      <w:r>
        <w:tab/>
        <w:t>DeferredLocationExt</w:t>
      </w:r>
      <w:r>
        <w:tab/>
        <w:t>OPTIONAL</w:t>
      </w:r>
      <w:r w:rsidR="00C90095">
        <w:t>,</w:t>
      </w:r>
    </w:p>
    <w:p w14:paraId="410D19F0" w14:textId="566B7F9F" w:rsidR="00CE230A" w:rsidRPr="00982F75" w:rsidRDefault="00C90095" w:rsidP="00C90095">
      <w:pPr>
        <w:pStyle w:val="PL"/>
      </w:pPr>
      <w:r>
        <w:tab/>
        <w:t>rangingSlExt</w:t>
      </w:r>
      <w:r>
        <w:tab/>
        <w:t>[8]</w:t>
      </w:r>
      <w:r>
        <w:tab/>
        <w:t>RangingSlExt</w:t>
      </w:r>
      <w:r>
        <w:tab/>
        <w:t>OPTIONAL</w:t>
      </w:r>
      <w:r w:rsidR="00CE230A"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3B556A3F" w14:textId="77777777" w:rsidR="005F0DF3" w:rsidRDefault="00CE230A" w:rsidP="00CE230A">
      <w:pPr>
        <w:pStyle w:val="PL"/>
      </w:pPr>
      <w:r>
        <w:t>-- notifyAndVerify-LocationAllowedIfNoResponse,</w:t>
      </w:r>
    </w:p>
    <w:p w14:paraId="14E40878" w14:textId="56D9B7F8" w:rsidR="00CE230A" w:rsidRPr="000A7DFF" w:rsidRDefault="00CE230A" w:rsidP="00CE230A">
      <w:pPr>
        <w:pStyle w:val="PL"/>
      </w:pPr>
      <w:r>
        <w:t>-- or notifyAndVerify-LocationNotAllowedIfNoResponse</w:t>
      </w:r>
      <w:r w:rsidRPr="000A7DFF">
        <w:t>.</w:t>
      </w:r>
    </w:p>
    <w:p w14:paraId="141AC312" w14:textId="77777777" w:rsidR="005F0DF3" w:rsidRDefault="00CE230A" w:rsidP="00CE230A">
      <w:pPr>
        <w:pStyle w:val="PL"/>
      </w:pPr>
      <w:r>
        <w:t xml:space="preserve">-- </w:t>
      </w:r>
      <w:r w:rsidRPr="000A7DFF">
        <w:t xml:space="preserve">The locationEstimateType field of the locationType </w:t>
      </w:r>
      <w:r>
        <w:t>may only</w:t>
      </w:r>
      <w:r w:rsidRPr="000A7DFF">
        <w:t xml:space="preserve"> be set to</w:t>
      </w:r>
    </w:p>
    <w:p w14:paraId="1F0542F7" w14:textId="77777777" w:rsidR="005F0DF3" w:rsidRDefault="00CE230A" w:rsidP="00CE230A">
      <w:pPr>
        <w:pStyle w:val="PL"/>
      </w:pPr>
      <w:r>
        <w:t>-- currentLocation, currentOrLastKnownLocation,</w:t>
      </w:r>
    </w:p>
    <w:p w14:paraId="5F558C6E" w14:textId="27E6CF67" w:rsidR="00CE230A" w:rsidRPr="000A7DFF" w:rsidRDefault="00CE230A" w:rsidP="00CE230A">
      <w:pPr>
        <w:pStyle w:val="PL"/>
      </w:pPr>
      <w:r>
        <w:t>-- notificationVerificationOnly, or activateDeferredLocation</w:t>
      </w:r>
      <w:r w:rsidRPr="000A7DFF">
        <w:t>.</w:t>
      </w:r>
    </w:p>
    <w:p w14:paraId="13F15B5A" w14:textId="77777777" w:rsidR="005F0DF3"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11B949C4" w14:textId="77777777" w:rsidR="005F0DF3" w:rsidRDefault="00CE230A" w:rsidP="00CE230A">
      <w:pPr>
        <w:pStyle w:val="PL"/>
      </w:pPr>
      <w:r>
        <w:t>-- enteringIntoArea, and/or leavingFromArea, and/or beingInsideArea,</w:t>
      </w:r>
    </w:p>
    <w:p w14:paraId="76B55D0B" w14:textId="0C4FAF49" w:rsidR="00CE230A" w:rsidRDefault="00CE230A" w:rsidP="00CE230A">
      <w:pPr>
        <w:pStyle w:val="PL"/>
      </w:pPr>
      <w:r>
        <w:t>-- and/or periodicLDR</w:t>
      </w:r>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locationEstimateType field of the locationType shall be set to currentLocation.</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locationEstimateType field of the locationType shall be set to currentOrLastKnownLocation.</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locationEstimateType field of the locationType </w:t>
      </w:r>
      <w:r>
        <w:t>shall be set to</w:t>
      </w:r>
    </w:p>
    <w:p w14:paraId="665954F0" w14:textId="77777777" w:rsidR="005F0DF3" w:rsidRDefault="00CE230A" w:rsidP="00CE230A">
      <w:pPr>
        <w:pStyle w:val="PL"/>
      </w:pPr>
      <w:r>
        <w:t xml:space="preserve">-- </w:t>
      </w:r>
      <w:r w:rsidRPr="000A7DFF">
        <w:t xml:space="preserve">activateDeferredLocation, and the deferredLocationEventType </w:t>
      </w:r>
      <w:r>
        <w:t>shall</w:t>
      </w:r>
      <w:r w:rsidRPr="000A7DFF">
        <w:t xml:space="preserve"> be</w:t>
      </w:r>
    </w:p>
    <w:p w14:paraId="2618E135" w14:textId="0C1C76E6"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70AAF862" w14:textId="77777777" w:rsidR="005F0DF3" w:rsidRDefault="00CE230A" w:rsidP="00CE230A">
      <w:pPr>
        <w:pStyle w:val="PL"/>
      </w:pPr>
      <w:r>
        <w:t xml:space="preserve">-- </w:t>
      </w:r>
      <w:r w:rsidRPr="000A7DFF">
        <w:t>For the post positioning LCS location notification, the locationEstimateType</w:t>
      </w:r>
    </w:p>
    <w:p w14:paraId="2DC1F9C3" w14:textId="6A07CD32"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7305D61F" w14:textId="77777777" w:rsidR="005F0DF3" w:rsidRDefault="00CE230A" w:rsidP="00CE230A">
      <w:pPr>
        <w:pStyle w:val="PL"/>
      </w:pPr>
      <w:r>
        <w:t>--</w:t>
      </w:r>
      <w:r w:rsidRPr="000A7DFF">
        <w:t xml:space="preserve"> activateDeferredLocation, and the</w:t>
      </w:r>
    </w:p>
    <w:p w14:paraId="0C8AAD8F" w14:textId="41F462B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notificationType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locationType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r w:rsidRPr="00BE10A4">
        <w:t>notificat</w:t>
      </w:r>
      <w:r>
        <w:t>ionType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r w:rsidRPr="00BE10A4">
        <w:t>locationTyp</w:t>
      </w:r>
      <w:r>
        <w:t>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4C156559" w14:textId="77777777" w:rsidR="005F0DF3" w:rsidRPr="007A6410" w:rsidRDefault="00CE230A" w:rsidP="00CE230A">
      <w:pPr>
        <w:pStyle w:val="PL"/>
      </w:pPr>
      <w:r w:rsidRPr="007A6410">
        <w:tab/>
      </w:r>
      <w:r>
        <w:t>motionEvent</w:t>
      </w:r>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4A01D695" w14:textId="77777777" w:rsidR="00C90095" w:rsidRPr="007A6410" w:rsidRDefault="00C90095" w:rsidP="00C90095">
      <w:pPr>
        <w:pStyle w:val="PL"/>
      </w:pPr>
      <w:r>
        <w:t xml:space="preserve">RangingSlExt ::= </w:t>
      </w:r>
      <w:r w:rsidRPr="007A6410">
        <w:t>BIT STRING {</w:t>
      </w:r>
    </w:p>
    <w:p w14:paraId="4391EA18" w14:textId="77777777" w:rsidR="00C90095" w:rsidRPr="007A6410" w:rsidRDefault="00C90095" w:rsidP="00C90095">
      <w:pPr>
        <w:pStyle w:val="PL"/>
      </w:pPr>
      <w:r w:rsidRPr="007A6410">
        <w:tab/>
      </w:r>
      <w:r>
        <w:t>rangingIndication</w:t>
      </w:r>
      <w:r w:rsidRPr="007A6410">
        <w:tab/>
        <w:t>(0)</w:t>
      </w:r>
      <w:r>
        <w:t xml:space="preserve"> </w:t>
      </w:r>
      <w:r w:rsidRPr="007A6410">
        <w:t>} (SIZE (1..16))</w:t>
      </w:r>
    </w:p>
    <w:p w14:paraId="3FC49354" w14:textId="01C6F86B" w:rsidR="00C90095" w:rsidRDefault="00C90095" w:rsidP="00C90095">
      <w:pPr>
        <w:pStyle w:val="PL"/>
      </w:pPr>
      <w:r>
        <w:t>-- A bit set to one indicates that the notification is for ranging and sidelink positioning.</w:t>
      </w: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09AD9A59" w14:textId="77777777" w:rsidR="005F0DF3" w:rsidRDefault="00775DA7" w:rsidP="00775DA7">
      <w:pPr>
        <w:pStyle w:val="PL"/>
        <w:rPr>
          <w:lang w:eastAsia="zh-CN"/>
        </w:rPr>
      </w:pPr>
      <w:r>
        <w:tab/>
        <w:t>verificationResponse</w:t>
      </w:r>
      <w:r>
        <w:tab/>
        <w:t>[0]</w:t>
      </w:r>
      <w:r>
        <w:tab/>
        <w:t>VerificationResponse OPTIONAL,</w:t>
      </w:r>
    </w:p>
    <w:p w14:paraId="2F8C1700" w14:textId="6406FD28"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lastRenderedPageBreak/>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28A37830" w:rsidR="00CE230A" w:rsidRDefault="00CE230A" w:rsidP="00CE230A">
      <w:pPr>
        <w:pStyle w:val="PL"/>
      </w:pPr>
      <w:r>
        <w:tab/>
        <w:t>locationInfo</w:t>
      </w:r>
      <w:r>
        <w:tab/>
        <w:t>[22] LocationInfo</w:t>
      </w:r>
      <w:r w:rsidR="00B1744F">
        <w:tab/>
      </w:r>
      <w:r>
        <w:t>OPTIONAL</w:t>
      </w:r>
      <w:r w:rsidR="00E20937">
        <w:t>,</w:t>
      </w:r>
    </w:p>
    <w:p w14:paraId="15567D54" w14:textId="0D253799" w:rsidR="008A09E8" w:rsidRDefault="008A09E8" w:rsidP="008A09E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D30F940" w14:textId="77777777" w:rsidR="005F0DF3" w:rsidRDefault="00CE230A" w:rsidP="00CE230A">
      <w:pPr>
        <w:pStyle w:val="PL"/>
      </w:pPr>
      <w:r>
        <w:t>-- The parameter locationMethod shall be included if and only if the molr-Type is set to value</w:t>
      </w:r>
    </w:p>
    <w:p w14:paraId="02FC88A5" w14:textId="1AD6E9B0" w:rsidR="00CE230A" w:rsidRDefault="00CE230A" w:rsidP="00CE230A">
      <w:pPr>
        <w:pStyle w:val="PL"/>
      </w:pPr>
      <w:r>
        <w:t>-- deCipheringKeys or assistanceData.</w:t>
      </w:r>
    </w:p>
    <w:p w14:paraId="1765BBC9" w14:textId="77777777" w:rsidR="005F0DF3" w:rsidRDefault="00CE230A" w:rsidP="00CE230A">
      <w:pPr>
        <w:pStyle w:val="PL"/>
      </w:pPr>
      <w:r>
        <w:t>-- The parameter gpsAssistanceData shall be included if and only if the molr-Type is set to value</w:t>
      </w:r>
    </w:p>
    <w:p w14:paraId="46E877AA" w14:textId="34E1CA30" w:rsidR="00CE230A" w:rsidRDefault="00CE230A" w:rsidP="00CE230A">
      <w:pPr>
        <w:pStyle w:val="PL"/>
      </w:pPr>
      <w:r>
        <w:t>-- assistanceData and locationMethod is set to value assistedGPS or assistedGPSandGANSS.</w:t>
      </w:r>
    </w:p>
    <w:p w14:paraId="2C02929A" w14:textId="77777777" w:rsidR="005F0DF3" w:rsidRDefault="00CE230A" w:rsidP="00CE230A">
      <w:pPr>
        <w:pStyle w:val="PL"/>
      </w:pPr>
      <w:r>
        <w:t>-- The parameter ganssAssistanceData shall be included if and only if the molr-Type is set to value</w:t>
      </w:r>
    </w:p>
    <w:p w14:paraId="3FDBDD12" w14:textId="79BEF72F"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multiplePositioningProtocolPDUs may only be included for E-UTRAN access for an EPC-MO-LR.</w:t>
      </w:r>
    </w:p>
    <w:p w14:paraId="53531406" w14:textId="4DD5ECBC" w:rsidR="00CE230A" w:rsidRDefault="00F95784" w:rsidP="00CE230A">
      <w:pPr>
        <w:pStyle w:val="PL"/>
      </w:pPr>
      <w:r>
        <w:t xml:space="preserve">-- </w:t>
      </w:r>
      <w:bookmarkStart w:id="344" w:name="OLE_LINK3"/>
      <w:r>
        <w:t xml:space="preserve">locationMethod shall not be included for E-UTRAN </w:t>
      </w:r>
      <w:r>
        <w:rPr>
          <w:rFonts w:hint="eastAsia"/>
          <w:lang w:eastAsia="zh-CN"/>
        </w:rPr>
        <w:t xml:space="preserve">and 5G </w:t>
      </w:r>
      <w:r>
        <w:t>access.</w:t>
      </w:r>
      <w:bookmarkEnd w:id="344"/>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3BDD45F" w14:textId="77777777" w:rsidR="00335BFC" w:rsidRDefault="00F95784" w:rsidP="00335BFC">
      <w:pPr>
        <w:pStyle w:val="PL"/>
        <w:rPr>
          <w:lang w:eastAsia="zh-CN"/>
        </w:rPr>
      </w:pPr>
      <w:r>
        <w:rPr>
          <w:rFonts w:hint="eastAsia"/>
          <w:lang w:eastAsia="zh-CN"/>
        </w:rPr>
        <w:t>-- Only mlc-number could be used to represent the address of H-GMLC of the UE, h-gmlc-address shall not be used for this purpose.</w:t>
      </w:r>
    </w:p>
    <w:p w14:paraId="3781C4E1" w14:textId="148914F5" w:rsidR="00CE230A" w:rsidRDefault="00335BFC" w:rsidP="00335BFC">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lastRenderedPageBreak/>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When this parameter is received with value msBasedEOTD or msAssistedEOTD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When this parameter is received with value msBasedOTDOA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r w:rsidRPr="001A5F2D">
        <w:rPr>
          <w:rFonts w:hint="eastAsia"/>
          <w:b w:val="0"/>
          <w:szCs w:val="16"/>
          <w:lang w:eastAsia="ja-JP"/>
        </w:rPr>
        <w:t xml:space="preserve">TerminationCause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r w:rsidRPr="00DE04CF">
        <w:rPr>
          <w:szCs w:val="16"/>
          <w:lang w:eastAsia="ja-JP"/>
        </w:rPr>
        <w:t>uE</w:t>
      </w:r>
      <w:r>
        <w:rPr>
          <w:szCs w:val="16"/>
          <w:lang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t>normalTermination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t>networkTermination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r>
        <w:rPr>
          <w:szCs w:val="16"/>
        </w:rPr>
        <w:t>maxNumLPPMsg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Parameters locationEstimate or add-LocationEstimate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molr-Type in LocationRequestArg was set to value locationEstimate.</w:t>
      </w:r>
    </w:p>
    <w:p w14:paraId="23476711" w14:textId="77777777" w:rsidR="005F0DF3" w:rsidRDefault="00CE230A" w:rsidP="00CE230A">
      <w:pPr>
        <w:pStyle w:val="PL"/>
      </w:pPr>
      <w:r>
        <w:t>-- Parameter add-LocationEstimate shall not be included if the supportedGADShapes</w:t>
      </w:r>
    </w:p>
    <w:p w14:paraId="45AD4337" w14:textId="0549B405"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the msAvailableValue in the DeferredLocationEventType is not applicable for this procedure</w:t>
      </w:r>
    </w:p>
    <w:p w14:paraId="4A30517F" w14:textId="77777777" w:rsidR="00787668" w:rsidRDefault="00787668" w:rsidP="00787668">
      <w:pPr>
        <w:pStyle w:val="PL"/>
      </w:pPr>
    </w:p>
    <w:p w14:paraId="3AB3533F" w14:textId="77777777" w:rsidR="00787668" w:rsidRDefault="00787668" w:rsidP="00787668">
      <w:pPr>
        <w:pStyle w:val="PL"/>
      </w:pPr>
      <w:r>
        <w:rPr>
          <w:rFonts w:hint="eastAsia"/>
          <w:lang w:eastAsia="zh-CN"/>
        </w:rPr>
        <w:t>SL</w:t>
      </w:r>
      <w:r>
        <w:t>MOLR-Type::= ENUMERATED {</w:t>
      </w:r>
    </w:p>
    <w:p w14:paraId="0EBFE6F3" w14:textId="77777777" w:rsidR="00E117CD" w:rsidRDefault="00787668" w:rsidP="00E117CD">
      <w:pPr>
        <w:pStyle w:val="PL"/>
      </w:pPr>
      <w:r>
        <w:tab/>
        <w:t>rangingSidelink (0),</w:t>
      </w:r>
    </w:p>
    <w:p w14:paraId="2A1FB4EF" w14:textId="77777777" w:rsidR="00787668" w:rsidRDefault="00787668" w:rsidP="00787668">
      <w:pPr>
        <w:pStyle w:val="PL"/>
      </w:pPr>
      <w:r>
        <w:tab/>
        <w:t>...}</w:t>
      </w:r>
    </w:p>
    <w:p w14:paraId="1D6CF20B" w14:textId="77777777" w:rsidR="00787668" w:rsidRDefault="00787668" w:rsidP="00787668">
      <w:pPr>
        <w:pStyle w:val="PL"/>
      </w:pPr>
      <w:r>
        <w:t>-- exception handling:</w:t>
      </w:r>
    </w:p>
    <w:p w14:paraId="778E52D4" w14:textId="77777777" w:rsidR="00787668" w:rsidRDefault="00787668" w:rsidP="00787668">
      <w:pPr>
        <w:pStyle w:val="PL"/>
      </w:pPr>
      <w:r>
        <w:t>-- an unrecognized value shall be rejected by the receiver with a return error cause of</w:t>
      </w:r>
    </w:p>
    <w:p w14:paraId="2A0C901E" w14:textId="77777777" w:rsidR="00787668" w:rsidRDefault="00787668" w:rsidP="00787668">
      <w:pPr>
        <w:pStyle w:val="PL"/>
      </w:pPr>
      <w:r>
        <w:t>-- unexpected data value.</w:t>
      </w:r>
    </w:p>
    <w:p w14:paraId="3F01A78A" w14:textId="77777777" w:rsidR="00787668" w:rsidRDefault="00787668" w:rsidP="00787668">
      <w:pPr>
        <w:pStyle w:val="PL"/>
      </w:pPr>
    </w:p>
    <w:p w14:paraId="3D852E67" w14:textId="77777777" w:rsidR="00787668" w:rsidRDefault="00787668" w:rsidP="00787668">
      <w:pPr>
        <w:pStyle w:val="PL"/>
      </w:pPr>
      <w:r>
        <w:t>LCS-SLMOLRArg</w:t>
      </w:r>
      <w:r>
        <w:tab/>
        <w:t>::= SEQUENCE {</w:t>
      </w:r>
    </w:p>
    <w:p w14:paraId="3951F405" w14:textId="77777777" w:rsidR="00787668" w:rsidRDefault="00787668" w:rsidP="00787668">
      <w:pPr>
        <w:pStyle w:val="PL"/>
      </w:pPr>
      <w:r>
        <w:tab/>
        <w:t>slmolr-Type</w:t>
      </w:r>
      <w:r>
        <w:tab/>
        <w:t>[0]</w:t>
      </w:r>
      <w:r>
        <w:tab/>
        <w:t>SLMOLR-Type,</w:t>
      </w:r>
    </w:p>
    <w:p w14:paraId="180B2C0D" w14:textId="77777777" w:rsidR="00787668" w:rsidRPr="00BE10A4" w:rsidRDefault="00787668" w:rsidP="00787668">
      <w:pPr>
        <w:pStyle w:val="PL"/>
      </w:pPr>
      <w:r>
        <w:tab/>
      </w:r>
      <w:r w:rsidRPr="00BE10A4">
        <w:t>lcs-QoS</w:t>
      </w:r>
      <w:r>
        <w:tab/>
      </w:r>
      <w:r w:rsidRPr="00BE10A4">
        <w:t>[</w:t>
      </w:r>
      <w:r>
        <w:t>1</w:t>
      </w:r>
      <w:r w:rsidRPr="00BE10A4">
        <w:t>]</w:t>
      </w:r>
      <w:r w:rsidRPr="00BE10A4">
        <w:tab/>
        <w:t>LCS-QoS</w:t>
      </w:r>
      <w:r>
        <w:tab/>
      </w:r>
      <w:r w:rsidRPr="00BE10A4">
        <w:tab/>
        <w:t>OPTIONAL,</w:t>
      </w:r>
    </w:p>
    <w:p w14:paraId="7FA5A617" w14:textId="77777777" w:rsidR="00787668" w:rsidRPr="00BE10A4" w:rsidRDefault="00787668" w:rsidP="00787668">
      <w:pPr>
        <w:pStyle w:val="PL"/>
      </w:pPr>
      <w:r w:rsidRPr="00BE10A4">
        <w:tab/>
        <w:t>lcsClientExternalID</w:t>
      </w:r>
      <w:r w:rsidRPr="00BE10A4">
        <w:tab/>
        <w:t>[</w:t>
      </w:r>
      <w:r>
        <w:t>2</w:t>
      </w:r>
      <w:r w:rsidRPr="00BE10A4">
        <w:t>] LCSClientExternalID</w:t>
      </w:r>
      <w:r>
        <w:tab/>
      </w:r>
      <w:r w:rsidRPr="00BE10A4">
        <w:t>OPTIONAL,</w:t>
      </w:r>
    </w:p>
    <w:p w14:paraId="10E1C97A" w14:textId="77777777" w:rsidR="00787668" w:rsidRDefault="00787668" w:rsidP="00787668">
      <w:pPr>
        <w:pStyle w:val="PL"/>
      </w:pPr>
      <w:r w:rsidRPr="00BE10A4">
        <w:tab/>
      </w:r>
      <w:r>
        <w:t>mlc-Number</w:t>
      </w:r>
      <w:r>
        <w:tab/>
        <w:t>[3]</w:t>
      </w:r>
      <w:r>
        <w:tab/>
        <w:t>ISDN-AddressString</w:t>
      </w:r>
      <w:r>
        <w:tab/>
        <w:t>OPTIONAL,</w:t>
      </w:r>
    </w:p>
    <w:p w14:paraId="40FB1062" w14:textId="77777777" w:rsidR="00787668" w:rsidRDefault="00787668" w:rsidP="00787668">
      <w:pPr>
        <w:pStyle w:val="PL"/>
      </w:pPr>
      <w:r>
        <w:tab/>
        <w:t>supportedGADShapes</w:t>
      </w:r>
      <w:r>
        <w:tab/>
        <w:t>[4]</w:t>
      </w:r>
      <w:r>
        <w:tab/>
        <w:t>SupportedGADShapes</w:t>
      </w:r>
      <w:r>
        <w:tab/>
        <w:t>OPTIONAL,</w:t>
      </w:r>
    </w:p>
    <w:p w14:paraId="7AB048E1" w14:textId="77777777" w:rsidR="00787668" w:rsidRDefault="00787668" w:rsidP="00787668">
      <w:pPr>
        <w:pStyle w:val="PL"/>
      </w:pPr>
      <w:r>
        <w:tab/>
        <w:t>lcsServiceTypeID</w:t>
      </w:r>
      <w:r>
        <w:tab/>
        <w:t>[5]</w:t>
      </w:r>
      <w:r>
        <w:tab/>
        <w:t>LCSServiceTypeID</w:t>
      </w:r>
      <w:r>
        <w:tab/>
        <w:t>OPTIONAL</w:t>
      </w:r>
      <w:r>
        <w:rPr>
          <w:rFonts w:hint="eastAsia"/>
        </w:rPr>
        <w:t>,</w:t>
      </w:r>
    </w:p>
    <w:p w14:paraId="57E8D24D" w14:textId="77777777" w:rsidR="00787668" w:rsidRDefault="00787668" w:rsidP="00787668">
      <w:pPr>
        <w:pStyle w:val="PL"/>
      </w:pPr>
      <w:r>
        <w:tab/>
        <w:t>pseudonymIndicator</w:t>
      </w:r>
      <w:r>
        <w:tab/>
        <w:t>[7]</w:t>
      </w:r>
      <w:r>
        <w:tab/>
      </w:r>
      <w:r>
        <w:rPr>
          <w:rFonts w:hint="eastAsia"/>
        </w:rPr>
        <w:t>NULL</w:t>
      </w:r>
      <w:r>
        <w:rPr>
          <w:rFonts w:hint="eastAsia"/>
        </w:rPr>
        <w:tab/>
      </w:r>
      <w:r>
        <w:t>OPTIONAL,</w:t>
      </w:r>
    </w:p>
    <w:p w14:paraId="19D8C9D6" w14:textId="77777777" w:rsidR="00787668" w:rsidRDefault="00787668" w:rsidP="00787668">
      <w:pPr>
        <w:pStyle w:val="PL"/>
      </w:pPr>
      <w:r>
        <w:tab/>
        <w:t>h-gmlc-address</w:t>
      </w:r>
      <w:r>
        <w:tab/>
        <w:t>[8] GSN-Address</w:t>
      </w:r>
      <w:r>
        <w:tab/>
        <w:t>OPTIONAL,</w:t>
      </w:r>
    </w:p>
    <w:p w14:paraId="2CC3E5DE" w14:textId="77777777" w:rsidR="00787668" w:rsidRDefault="00787668" w:rsidP="00787668">
      <w:pPr>
        <w:pStyle w:val="PL"/>
      </w:pPr>
      <w:r>
        <w:tab/>
        <w:t>calculationAssistIndicator</w:t>
      </w:r>
      <w:r>
        <w:tab/>
        <w:t>[9] BOOLEAN</w:t>
      </w:r>
      <w:r>
        <w:tab/>
        <w:t>OPTIONAL,</w:t>
      </w:r>
    </w:p>
    <w:p w14:paraId="7256484B" w14:textId="77777777" w:rsidR="00787668" w:rsidRDefault="00787668" w:rsidP="00787668">
      <w:pPr>
        <w:pStyle w:val="PL"/>
      </w:pPr>
      <w:r>
        <w:tab/>
        <w:t>preferredRangingResult</w:t>
      </w:r>
      <w:r>
        <w:tab/>
        <w:t>[10] PreferredRangingResult</w:t>
      </w:r>
      <w:r>
        <w:tab/>
        <w:t>OPTIONAL,</w:t>
      </w:r>
    </w:p>
    <w:p w14:paraId="73204C7F" w14:textId="77777777" w:rsidR="00787668" w:rsidRDefault="00787668" w:rsidP="00787668">
      <w:pPr>
        <w:pStyle w:val="PL"/>
      </w:pPr>
      <w:r>
        <w:tab/>
      </w:r>
      <w:r>
        <w:rPr>
          <w:lang w:eastAsia="zh-CN"/>
        </w:rPr>
        <w:t>relatedUEInfo</w:t>
      </w:r>
      <w:r>
        <w:tab/>
        <w:t xml:space="preserve">[11] </w:t>
      </w:r>
      <w:r>
        <w:rPr>
          <w:lang w:eastAsia="zh-CN"/>
        </w:rPr>
        <w:t>RelatedUEInfo</w:t>
      </w:r>
      <w:r>
        <w:tab/>
        <w:t>OPTIONAL,</w:t>
      </w:r>
    </w:p>
    <w:p w14:paraId="392389AA" w14:textId="77777777" w:rsidR="00787668" w:rsidRDefault="00787668" w:rsidP="00787668">
      <w:pPr>
        <w:pStyle w:val="PL"/>
      </w:pPr>
      <w:r>
        <w:tab/>
        <w:t>...}</w:t>
      </w:r>
    </w:p>
    <w:p w14:paraId="23651D65" w14:textId="77777777" w:rsidR="00787668" w:rsidRDefault="00787668" w:rsidP="00787668">
      <w:pPr>
        <w:pStyle w:val="PL"/>
      </w:pPr>
      <w:r>
        <w:t>-- The parameter slmolr-Type shall set to value rangingSidelink.</w:t>
      </w:r>
    </w:p>
    <w:p w14:paraId="79256EF9" w14:textId="77777777" w:rsidR="00787668" w:rsidRDefault="00787668" w:rsidP="00787668">
      <w:pPr>
        <w:pStyle w:val="PL"/>
      </w:pPr>
      <w:r>
        <w:rPr>
          <w:rFonts w:hint="eastAsia"/>
          <w:lang w:eastAsia="zh-CN"/>
        </w:rPr>
        <w:t>-- Only mlc-number could be used to represent the address of H-GMLC of the UE, h-gmlc-address shall not be used for this purpose.</w:t>
      </w:r>
    </w:p>
    <w:p w14:paraId="2C1F4B02" w14:textId="77777777" w:rsidR="00787668" w:rsidRDefault="00787668" w:rsidP="00787668">
      <w:pPr>
        <w:pStyle w:val="PL"/>
      </w:pPr>
    </w:p>
    <w:p w14:paraId="478D4BA4" w14:textId="77777777" w:rsidR="00787668" w:rsidRDefault="00787668" w:rsidP="00787668">
      <w:pPr>
        <w:pStyle w:val="PL"/>
      </w:pPr>
      <w:r>
        <w:t>PreferredRangingResult</w:t>
      </w:r>
      <w:r>
        <w:tab/>
        <w:t>::= SEQUENCE {</w:t>
      </w:r>
    </w:p>
    <w:p w14:paraId="129BAA19" w14:textId="77777777" w:rsidR="00787668" w:rsidRDefault="00787668" w:rsidP="00787668">
      <w:pPr>
        <w:pStyle w:val="PL"/>
      </w:pPr>
      <w:r>
        <w:tab/>
      </w:r>
      <w:r>
        <w:rPr>
          <w:lang w:eastAsia="zh-CN"/>
        </w:rPr>
        <w:t>absoluteLocationIndicator</w:t>
      </w:r>
      <w:r>
        <w:tab/>
        <w:t>[0]</w:t>
      </w:r>
      <w:r>
        <w:tab/>
        <w:t>BOOLEAN</w:t>
      </w:r>
      <w:r>
        <w:tab/>
        <w:t>OPTIONAL,</w:t>
      </w:r>
    </w:p>
    <w:p w14:paraId="78D93A8D" w14:textId="77777777" w:rsidR="00787668" w:rsidRDefault="00787668" w:rsidP="00787668">
      <w:pPr>
        <w:pStyle w:val="PL"/>
      </w:pPr>
      <w:r>
        <w:tab/>
      </w:r>
      <w:r>
        <w:rPr>
          <w:lang w:eastAsia="zh-CN"/>
        </w:rPr>
        <w:t>absoluteVelocityIndicator</w:t>
      </w:r>
      <w:r>
        <w:tab/>
        <w:t>[1]</w:t>
      </w:r>
      <w:r>
        <w:tab/>
        <w:t>BOOLEAN</w:t>
      </w:r>
      <w:r>
        <w:tab/>
        <w:t>OPTIONAL,</w:t>
      </w:r>
    </w:p>
    <w:p w14:paraId="40A81946" w14:textId="77777777" w:rsidR="00787668" w:rsidRDefault="00787668" w:rsidP="00787668">
      <w:pPr>
        <w:pStyle w:val="PL"/>
      </w:pPr>
      <w:r>
        <w:tab/>
      </w:r>
      <w:r>
        <w:rPr>
          <w:lang w:eastAsia="zh-CN"/>
        </w:rPr>
        <w:t>relativeLocationIndicator</w:t>
      </w:r>
      <w:r>
        <w:tab/>
        <w:t>[2]</w:t>
      </w:r>
      <w:r>
        <w:tab/>
        <w:t>BOOLEAN</w:t>
      </w:r>
      <w:r>
        <w:tab/>
        <w:t>OPTIONAL,</w:t>
      </w:r>
    </w:p>
    <w:p w14:paraId="0BDE7B8F" w14:textId="77777777" w:rsidR="00787668" w:rsidRDefault="00787668" w:rsidP="00787668">
      <w:pPr>
        <w:pStyle w:val="PL"/>
      </w:pPr>
      <w:r>
        <w:tab/>
        <w:t>rangeDirection</w:t>
      </w:r>
      <w:r>
        <w:tab/>
        <w:t>[3]</w:t>
      </w:r>
      <w:r>
        <w:tab/>
        <w:t>BOOLEAN</w:t>
      </w:r>
      <w:r>
        <w:tab/>
        <w:t>OPTIONAL,</w:t>
      </w:r>
    </w:p>
    <w:p w14:paraId="7136CA5A" w14:textId="77777777" w:rsidR="00787668" w:rsidRDefault="00787668" w:rsidP="00787668">
      <w:pPr>
        <w:pStyle w:val="PL"/>
      </w:pPr>
      <w:r>
        <w:tab/>
      </w:r>
      <w:r>
        <w:rPr>
          <w:lang w:eastAsia="zh-CN"/>
        </w:rPr>
        <w:t>relativeVelocityIndicator</w:t>
      </w:r>
      <w:r>
        <w:tab/>
        <w:t>[4]</w:t>
      </w:r>
      <w:r>
        <w:tab/>
        <w:t>BOOLEAN</w:t>
      </w:r>
      <w:r>
        <w:tab/>
        <w:t>OPTIONAL,</w:t>
      </w:r>
    </w:p>
    <w:p w14:paraId="5DFDE1BE" w14:textId="77777777" w:rsidR="00787668" w:rsidRDefault="00787668" w:rsidP="00787668">
      <w:pPr>
        <w:pStyle w:val="PL"/>
      </w:pPr>
      <w:r>
        <w:tab/>
        <w:t>... }</w:t>
      </w:r>
    </w:p>
    <w:p w14:paraId="6FCA2A62" w14:textId="77777777" w:rsidR="00787668" w:rsidRDefault="00787668" w:rsidP="00787668">
      <w:pPr>
        <w:pStyle w:val="PL"/>
      </w:pPr>
    </w:p>
    <w:p w14:paraId="39C8F52D" w14:textId="77777777" w:rsidR="00787668" w:rsidRDefault="00787668" w:rsidP="00787668">
      <w:pPr>
        <w:pStyle w:val="PL"/>
      </w:pPr>
      <w:r>
        <w:rPr>
          <w:lang w:eastAsia="zh-CN"/>
        </w:rPr>
        <w:t>RelatedUEInfo</w:t>
      </w:r>
      <w:r>
        <w:rPr>
          <w:lang w:eastAsia="zh-CN"/>
        </w:rPr>
        <w:tab/>
      </w:r>
      <w:r>
        <w:t>::= SEQUENCE SIZE (1..maxRelatedUE) OF RangingUEInfo</w:t>
      </w:r>
    </w:p>
    <w:p w14:paraId="6D7297B0" w14:textId="77777777" w:rsidR="00787668" w:rsidRDefault="00787668" w:rsidP="00787668">
      <w:pPr>
        <w:pStyle w:val="PL"/>
      </w:pPr>
    </w:p>
    <w:p w14:paraId="60321AB2" w14:textId="77777777" w:rsidR="00787668" w:rsidRDefault="00787668" w:rsidP="00787668">
      <w:pPr>
        <w:pStyle w:val="PL"/>
      </w:pPr>
      <w:r>
        <w:t>maxRelatedUE</w:t>
      </w:r>
      <w:r>
        <w:tab/>
        <w:t>INTEGER ::= 16</w:t>
      </w:r>
    </w:p>
    <w:p w14:paraId="7D36FDE5" w14:textId="77777777" w:rsidR="00787668" w:rsidRDefault="00787668" w:rsidP="00787668">
      <w:pPr>
        <w:pStyle w:val="PL"/>
      </w:pPr>
    </w:p>
    <w:p w14:paraId="41B73539" w14:textId="77777777" w:rsidR="00787668" w:rsidRDefault="00787668" w:rsidP="00787668">
      <w:pPr>
        <w:pStyle w:val="PL"/>
      </w:pPr>
      <w:r>
        <w:t>RangingUEInfo</w:t>
      </w:r>
      <w:r>
        <w:tab/>
        <w:t>::= SEQUENCE {</w:t>
      </w:r>
    </w:p>
    <w:p w14:paraId="2C81AF70" w14:textId="5673778A" w:rsidR="00787668" w:rsidRDefault="00787668" w:rsidP="00787668">
      <w:pPr>
        <w:pStyle w:val="PL"/>
      </w:pPr>
      <w:r>
        <w:tab/>
      </w:r>
      <w:r>
        <w:rPr>
          <w:lang w:eastAsia="zh-CN"/>
        </w:rPr>
        <w:t>applicationLayerID</w:t>
      </w:r>
      <w:r>
        <w:tab/>
        <w:t>[0]</w:t>
      </w:r>
      <w:r>
        <w:tab/>
      </w:r>
      <w:r w:rsidR="00752BE2">
        <w:t>OCTET STRING</w:t>
      </w:r>
      <w:r>
        <w:t>,</w:t>
      </w:r>
    </w:p>
    <w:p w14:paraId="1A9A7D5E" w14:textId="4CD76791" w:rsidR="00787668" w:rsidRDefault="00787668" w:rsidP="00787668">
      <w:pPr>
        <w:pStyle w:val="PL"/>
      </w:pPr>
      <w:r>
        <w:tab/>
        <w:t>rangingR</w:t>
      </w:r>
      <w:r>
        <w:rPr>
          <w:lang w:eastAsia="zh-CN"/>
        </w:rPr>
        <w:t>ole</w:t>
      </w:r>
      <w:r>
        <w:tab/>
        <w:t>[1]</w:t>
      </w:r>
      <w:r>
        <w:tab/>
        <w:t>RangingR</w:t>
      </w:r>
      <w:r>
        <w:rPr>
          <w:lang w:eastAsia="zh-CN"/>
        </w:rPr>
        <w:t>ole</w:t>
      </w:r>
      <w:r>
        <w:tab/>
        <w:t>OPTIONAL,</w:t>
      </w:r>
    </w:p>
    <w:p w14:paraId="33C8321A" w14:textId="77777777" w:rsidR="00787668" w:rsidRDefault="00787668" w:rsidP="00787668">
      <w:pPr>
        <w:pStyle w:val="PL"/>
      </w:pPr>
      <w:r>
        <w:tab/>
        <w:t>... }</w:t>
      </w:r>
    </w:p>
    <w:p w14:paraId="2236D6B4" w14:textId="77777777" w:rsidR="00787668" w:rsidRPr="00793914" w:rsidRDefault="00787668" w:rsidP="00787668">
      <w:pPr>
        <w:pStyle w:val="PL"/>
        <w:rPr>
          <w:lang w:val="en-US"/>
        </w:rPr>
      </w:pPr>
    </w:p>
    <w:p w14:paraId="2CD78744" w14:textId="77777777" w:rsidR="00787668" w:rsidRDefault="00787668" w:rsidP="00787668">
      <w:pPr>
        <w:pStyle w:val="PL"/>
      </w:pPr>
      <w:r>
        <w:t>RangingR</w:t>
      </w:r>
      <w:r>
        <w:rPr>
          <w:lang w:eastAsia="zh-CN"/>
        </w:rPr>
        <w:t>ole</w:t>
      </w:r>
      <w:r>
        <w:rPr>
          <w:lang w:eastAsia="zh-CN"/>
        </w:rPr>
        <w:tab/>
      </w:r>
      <w:r>
        <w:t>::= ENUMERATED {</w:t>
      </w:r>
    </w:p>
    <w:p w14:paraId="636D074E" w14:textId="77777777" w:rsidR="00787668" w:rsidRPr="003916EE" w:rsidRDefault="00787668" w:rsidP="00787668">
      <w:pPr>
        <w:pStyle w:val="PL"/>
      </w:pPr>
      <w:r>
        <w:tab/>
        <w:t>targetUE</w:t>
      </w:r>
      <w:r w:rsidRPr="003916EE">
        <w:t xml:space="preserve"> (</w:t>
      </w:r>
      <w:r>
        <w:t>0</w:t>
      </w:r>
      <w:r w:rsidRPr="003916EE">
        <w:t>),</w:t>
      </w:r>
    </w:p>
    <w:p w14:paraId="68BE1FBD" w14:textId="77777777" w:rsidR="00787668" w:rsidRPr="003916EE" w:rsidRDefault="00787668" w:rsidP="00787668">
      <w:pPr>
        <w:pStyle w:val="PL"/>
      </w:pPr>
      <w:r w:rsidRPr="003916EE">
        <w:tab/>
      </w:r>
      <w:r>
        <w:t>locatedUE (1)</w:t>
      </w:r>
      <w:r w:rsidRPr="003916EE">
        <w:t>,</w:t>
      </w:r>
    </w:p>
    <w:p w14:paraId="60D47EC8" w14:textId="77777777" w:rsidR="00787668" w:rsidRPr="003916EE" w:rsidRDefault="00787668" w:rsidP="00787668">
      <w:pPr>
        <w:pStyle w:val="PL"/>
      </w:pPr>
      <w:r w:rsidRPr="003916EE">
        <w:tab/>
      </w:r>
      <w:r>
        <w:t>slReferenceUE</w:t>
      </w:r>
      <w:r w:rsidRPr="003916EE">
        <w:t xml:space="preserve"> (</w:t>
      </w:r>
      <w:r>
        <w:t>2</w:t>
      </w:r>
      <w:r w:rsidRPr="003916EE">
        <w:t>),</w:t>
      </w:r>
    </w:p>
    <w:p w14:paraId="5310B8CA" w14:textId="77777777" w:rsidR="00787668" w:rsidRPr="003916EE" w:rsidRDefault="00787668" w:rsidP="00787668">
      <w:pPr>
        <w:pStyle w:val="PL"/>
      </w:pPr>
      <w:r w:rsidRPr="003916EE">
        <w:tab/>
      </w:r>
      <w:r>
        <w:t>slServerUE</w:t>
      </w:r>
      <w:r w:rsidRPr="003916EE">
        <w:t xml:space="preserve"> (</w:t>
      </w:r>
      <w:r>
        <w:t>3</w:t>
      </w:r>
      <w:r w:rsidRPr="003916EE">
        <w:t>),</w:t>
      </w:r>
    </w:p>
    <w:p w14:paraId="438DFA12" w14:textId="77777777" w:rsidR="00787668" w:rsidRPr="003916EE" w:rsidRDefault="00787668" w:rsidP="00787668">
      <w:pPr>
        <w:pStyle w:val="PL"/>
      </w:pPr>
      <w:r w:rsidRPr="003916EE">
        <w:tab/>
      </w:r>
      <w:r>
        <w:t>slClientUE</w:t>
      </w:r>
      <w:r w:rsidRPr="003916EE">
        <w:t xml:space="preserve"> (</w:t>
      </w:r>
      <w:r>
        <w:t>4</w:t>
      </w:r>
      <w:r w:rsidRPr="003916EE">
        <w:t>),</w:t>
      </w:r>
    </w:p>
    <w:p w14:paraId="38BF5277" w14:textId="77777777" w:rsidR="00787668" w:rsidRDefault="00787668" w:rsidP="00787668">
      <w:pPr>
        <w:pStyle w:val="PL"/>
      </w:pPr>
      <w:r>
        <w:tab/>
        <w:t>... }</w:t>
      </w:r>
    </w:p>
    <w:p w14:paraId="1ECB757A" w14:textId="77777777" w:rsidR="00787668" w:rsidRDefault="00787668" w:rsidP="00787668">
      <w:pPr>
        <w:pStyle w:val="PL"/>
      </w:pPr>
    </w:p>
    <w:p w14:paraId="7E667F6A" w14:textId="77777777" w:rsidR="00787668" w:rsidRDefault="00787668" w:rsidP="00787668">
      <w:pPr>
        <w:pStyle w:val="PL"/>
      </w:pPr>
      <w:r>
        <w:t>LCS-SLMOLRRes::= SEQUENCE {</w:t>
      </w:r>
    </w:p>
    <w:p w14:paraId="3D330B41" w14:textId="77777777" w:rsidR="00787668" w:rsidRDefault="00787668" w:rsidP="00787668">
      <w:pPr>
        <w:pStyle w:val="PL"/>
      </w:pPr>
      <w:r>
        <w:tab/>
      </w:r>
      <w:r>
        <w:rPr>
          <w:lang w:eastAsia="zh-CN"/>
        </w:rPr>
        <w:t>absoluteLocation</w:t>
      </w:r>
      <w:r>
        <w:tab/>
        <w:t>[0]</w:t>
      </w:r>
      <w:r>
        <w:tab/>
        <w:t>Ext-GeographicalInformation</w:t>
      </w:r>
      <w:r>
        <w:tab/>
        <w:t>OPTIONAL,</w:t>
      </w:r>
    </w:p>
    <w:p w14:paraId="6A439F4B" w14:textId="77777777" w:rsidR="00787668" w:rsidRDefault="00787668" w:rsidP="00787668">
      <w:pPr>
        <w:pStyle w:val="PL"/>
      </w:pPr>
      <w:r>
        <w:tab/>
      </w:r>
      <w:r>
        <w:rPr>
          <w:lang w:eastAsia="zh-CN"/>
        </w:rPr>
        <w:t>absoluteVelocity</w:t>
      </w:r>
      <w:r>
        <w:tab/>
        <w:t>[1]</w:t>
      </w:r>
      <w:r>
        <w:tab/>
        <w:t>VelocityEstimate</w:t>
      </w:r>
      <w:r>
        <w:tab/>
        <w:t>OPTIONAL,</w:t>
      </w:r>
    </w:p>
    <w:p w14:paraId="658ECF6A" w14:textId="77777777" w:rsidR="002F16A6" w:rsidRDefault="002F16A6" w:rsidP="002F16A6">
      <w:pPr>
        <w:pStyle w:val="PL"/>
      </w:pPr>
      <w:r>
        <w:tab/>
        <w:t>relativeResult</w:t>
      </w:r>
      <w:r>
        <w:tab/>
        <w:t>[2]</w:t>
      </w:r>
      <w:r>
        <w:tab/>
      </w:r>
      <w:r>
        <w:rPr>
          <w:lang w:eastAsia="zh-CN"/>
        </w:rPr>
        <w:t>RelativeResult</w:t>
      </w:r>
      <w:r>
        <w:rPr>
          <w:lang w:eastAsia="zh-CN"/>
        </w:rPr>
        <w:tab/>
        <w:t>OPTIONAL</w:t>
      </w:r>
      <w:r>
        <w:t>,</w:t>
      </w:r>
    </w:p>
    <w:p w14:paraId="36F26EE4" w14:textId="77777777" w:rsidR="002F16A6" w:rsidRDefault="002F16A6" w:rsidP="002F16A6">
      <w:pPr>
        <w:pStyle w:val="PL"/>
      </w:pPr>
      <w:r>
        <w:tab/>
      </w:r>
      <w:r w:rsidRPr="00685DE7">
        <w:t>ueOnlyRSLPosAllowed</w:t>
      </w:r>
      <w:r>
        <w:tab/>
        <w:t>[4]</w:t>
      </w:r>
      <w:r>
        <w:tab/>
      </w:r>
      <w:r w:rsidRPr="00685DE7">
        <w:t>Duration</w:t>
      </w:r>
      <w:r>
        <w:tab/>
        <w:t>OPTIONAL,</w:t>
      </w:r>
    </w:p>
    <w:p w14:paraId="7666455A" w14:textId="3CE34050" w:rsidR="00787668" w:rsidRPr="00793914" w:rsidRDefault="00787668" w:rsidP="002F16A6">
      <w:pPr>
        <w:pStyle w:val="PL"/>
        <w:rPr>
          <w:lang w:val="en-US" w:eastAsia="zh-CN"/>
        </w:rPr>
      </w:pPr>
      <w:r w:rsidRPr="00793914">
        <w:rPr>
          <w:lang w:val="en-US"/>
        </w:rPr>
        <w:tab/>
      </w:r>
      <w:r w:rsidRPr="007502D2">
        <w:rPr>
          <w:lang w:val="en-US"/>
        </w:rPr>
        <w:t>timestamp</w:t>
      </w:r>
      <w:r>
        <w:rPr>
          <w:lang w:val="en-US"/>
        </w:rPr>
        <w:tab/>
      </w:r>
      <w:r w:rsidRPr="00793914">
        <w:rPr>
          <w:lang w:val="en-US"/>
        </w:rPr>
        <w:t>[</w:t>
      </w:r>
      <w:r w:rsidR="002F16A6">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4C7F8BCD" w14:textId="77777777" w:rsidR="00787668" w:rsidRDefault="00787668" w:rsidP="00787668">
      <w:pPr>
        <w:pStyle w:val="PL"/>
      </w:pPr>
      <w:r>
        <w:tab/>
        <w:t>... }</w:t>
      </w:r>
    </w:p>
    <w:p w14:paraId="2B84C337" w14:textId="77777777" w:rsidR="002F16A6" w:rsidRDefault="002F16A6" w:rsidP="002F16A6">
      <w:pPr>
        <w:pStyle w:val="PL"/>
        <w:rPr>
          <w:lang w:eastAsia="zh-CN"/>
        </w:rPr>
      </w:pPr>
    </w:p>
    <w:p w14:paraId="01A5EBDF" w14:textId="27C429CF" w:rsidR="002F16A6" w:rsidRDefault="002F16A6" w:rsidP="002F16A6">
      <w:pPr>
        <w:pStyle w:val="PL"/>
      </w:pPr>
      <w:r>
        <w:rPr>
          <w:lang w:eastAsia="zh-CN"/>
        </w:rPr>
        <w:t>RelativeResult</w:t>
      </w:r>
      <w:r>
        <w:rPr>
          <w:lang w:eastAsia="zh-CN"/>
        </w:rPr>
        <w:tab/>
      </w:r>
      <w:r>
        <w:t>::= SEQUENCE SIZE (1..maxRelatedUE) OF Single</w:t>
      </w:r>
      <w:r>
        <w:rPr>
          <w:lang w:eastAsia="zh-CN"/>
        </w:rPr>
        <w:t>RelativeResult</w:t>
      </w:r>
    </w:p>
    <w:p w14:paraId="55566F06" w14:textId="77777777" w:rsidR="002F16A6" w:rsidRDefault="002F16A6" w:rsidP="002F16A6">
      <w:pPr>
        <w:pStyle w:val="PL"/>
      </w:pPr>
    </w:p>
    <w:p w14:paraId="6FEE2F0A" w14:textId="77777777" w:rsidR="002F16A6" w:rsidRDefault="002F16A6" w:rsidP="002F16A6">
      <w:pPr>
        <w:pStyle w:val="PL"/>
      </w:pPr>
      <w:r>
        <w:t>Single</w:t>
      </w:r>
      <w:r>
        <w:rPr>
          <w:lang w:eastAsia="zh-CN"/>
        </w:rPr>
        <w:t>RelativeResult</w:t>
      </w:r>
      <w:r>
        <w:tab/>
        <w:t>::= SEQUENCE {</w:t>
      </w:r>
    </w:p>
    <w:p w14:paraId="1F8F9396" w14:textId="77777777" w:rsidR="002F16A6" w:rsidRDefault="002F16A6" w:rsidP="002F16A6">
      <w:pPr>
        <w:pStyle w:val="PL"/>
      </w:pPr>
      <w:r>
        <w:tab/>
      </w:r>
      <w:r>
        <w:rPr>
          <w:lang w:eastAsia="zh-CN"/>
        </w:rPr>
        <w:t>relatedUEInfo</w:t>
      </w:r>
      <w:r>
        <w:tab/>
        <w:t xml:space="preserve">[0] </w:t>
      </w:r>
      <w:r>
        <w:rPr>
          <w:lang w:eastAsia="zh-CN"/>
        </w:rPr>
        <w:t>RelatedUEInfo</w:t>
      </w:r>
      <w:r>
        <w:tab/>
        <w:t>OPTIONAL,</w:t>
      </w:r>
    </w:p>
    <w:p w14:paraId="621DAC32" w14:textId="6F74E431" w:rsidR="002F16A6" w:rsidRDefault="002F16A6" w:rsidP="002F16A6">
      <w:pPr>
        <w:pStyle w:val="PL"/>
      </w:pPr>
      <w:r>
        <w:tab/>
      </w:r>
      <w:r>
        <w:rPr>
          <w:lang w:eastAsia="zh-CN"/>
        </w:rPr>
        <w:t>relativeLocation</w:t>
      </w:r>
      <w:r>
        <w:tab/>
        <w:t>[1]</w:t>
      </w:r>
      <w:r>
        <w:tab/>
      </w:r>
      <w:r w:rsidR="00E50749" w:rsidRPr="00E50749">
        <w:t>RelativeLocationCoordinates</w:t>
      </w:r>
      <w:r>
        <w:tab/>
        <w:t>OPTIONAL,</w:t>
      </w:r>
    </w:p>
    <w:p w14:paraId="2763D7AD" w14:textId="28B2362B" w:rsidR="002F16A6" w:rsidRDefault="002F16A6" w:rsidP="002F16A6">
      <w:pPr>
        <w:pStyle w:val="PL"/>
        <w:rPr>
          <w:lang w:eastAsia="zh-CN"/>
        </w:rPr>
      </w:pPr>
      <w:r>
        <w:lastRenderedPageBreak/>
        <w:tab/>
      </w:r>
      <w:r>
        <w:rPr>
          <w:rFonts w:hint="eastAsia"/>
          <w:lang w:eastAsia="zh-CN"/>
        </w:rPr>
        <w:t>rang</w:t>
      </w:r>
      <w:r>
        <w:t>eDirection</w:t>
      </w:r>
      <w:r>
        <w:tab/>
        <w:t>[2]</w:t>
      </w:r>
      <w:r>
        <w:tab/>
      </w:r>
      <w:bookmarkStart w:id="345" w:name="_Hlk170110979"/>
      <w:r w:rsidR="00E50749">
        <w:rPr>
          <w:rFonts w:hint="eastAsia"/>
          <w:lang w:eastAsia="zh-CN"/>
        </w:rPr>
        <w:t>RangeDirection</w:t>
      </w:r>
      <w:bookmarkEnd w:id="345"/>
      <w:r>
        <w:tab/>
        <w:t>OPTIONAL,</w:t>
      </w:r>
    </w:p>
    <w:p w14:paraId="3C55D5B3" w14:textId="3A502BD7" w:rsidR="002F16A6" w:rsidRDefault="002F16A6" w:rsidP="002F16A6">
      <w:pPr>
        <w:pStyle w:val="PL"/>
      </w:pPr>
      <w:r>
        <w:rPr>
          <w:lang w:eastAsia="zh-CN"/>
        </w:rPr>
        <w:tab/>
        <w:t>relativeVelocity</w:t>
      </w:r>
      <w:r>
        <w:tab/>
        <w:t>[3]</w:t>
      </w:r>
      <w:r>
        <w:tab/>
      </w:r>
      <w:r w:rsidR="00F817CB">
        <w:t>Rel</w:t>
      </w:r>
      <w:r>
        <w:t>VelocityEstimate</w:t>
      </w:r>
      <w:r>
        <w:tab/>
        <w:t>OPTIONAL,</w:t>
      </w:r>
    </w:p>
    <w:p w14:paraId="460833F6" w14:textId="77777777" w:rsidR="00E50749" w:rsidRDefault="002F16A6" w:rsidP="00E50749">
      <w:pPr>
        <w:pStyle w:val="PL"/>
      </w:pPr>
      <w:r>
        <w:tab/>
        <w:t>... }</w:t>
      </w:r>
      <w:bookmarkStart w:id="346" w:name="_Hlk170111047"/>
    </w:p>
    <w:p w14:paraId="43BE4E8A" w14:textId="77777777" w:rsidR="00E50749" w:rsidRDefault="00E50749" w:rsidP="00E50749">
      <w:pPr>
        <w:pStyle w:val="PL"/>
      </w:pPr>
    </w:p>
    <w:p w14:paraId="76D7ECBB" w14:textId="77777777" w:rsidR="00E50749" w:rsidRDefault="00E50749" w:rsidP="00E50749">
      <w:pPr>
        <w:pStyle w:val="PL"/>
      </w:pPr>
      <w:r>
        <w:t>RelativeLocationCoordinates ::= SEQUENCE {</w:t>
      </w:r>
    </w:p>
    <w:p w14:paraId="54A1B1A7" w14:textId="77777777" w:rsidR="00E50749" w:rsidRDefault="00E50749" w:rsidP="00E50749">
      <w:pPr>
        <w:pStyle w:val="PL"/>
      </w:pPr>
      <w:r>
        <w:tab/>
        <w:t>relative2D-LocationWithUncertaintyEllipse</w:t>
      </w:r>
      <w:r>
        <w:tab/>
      </w:r>
      <w:r>
        <w:rPr>
          <w:rFonts w:hint="eastAsia"/>
          <w:lang w:eastAsia="zh-CN"/>
        </w:rPr>
        <w:t>[0]</w:t>
      </w:r>
      <w:r>
        <w:rPr>
          <w:lang w:eastAsia="zh-CN"/>
        </w:rPr>
        <w:tab/>
      </w:r>
      <w:r>
        <w:t>Relative2D-LocationWithUncertaintyEllipse</w:t>
      </w:r>
      <w:r>
        <w:tab/>
      </w:r>
      <w:r>
        <w:rPr>
          <w:rFonts w:hint="eastAsia"/>
          <w:lang w:eastAsia="zh-CN"/>
        </w:rPr>
        <w:t>OPTIONAL</w:t>
      </w:r>
      <w:r>
        <w:t>,</w:t>
      </w:r>
    </w:p>
    <w:p w14:paraId="5A2926E9" w14:textId="77777777" w:rsidR="00E50749" w:rsidRDefault="00E50749" w:rsidP="00E50749">
      <w:pPr>
        <w:pStyle w:val="PL"/>
      </w:pPr>
      <w:r>
        <w:tab/>
        <w:t>relative3D-LocationWithUncertaintyEllipsoid</w:t>
      </w:r>
      <w:r>
        <w:tab/>
      </w:r>
      <w:r>
        <w:rPr>
          <w:rFonts w:hint="eastAsia"/>
          <w:lang w:eastAsia="zh-CN"/>
        </w:rPr>
        <w:t>[1]</w:t>
      </w:r>
      <w:r>
        <w:rPr>
          <w:lang w:eastAsia="zh-CN"/>
        </w:rPr>
        <w:tab/>
      </w:r>
      <w:r>
        <w:t>Relative3D-LocationWithUncertaintyEllipsoid</w:t>
      </w:r>
      <w:r>
        <w:tab/>
      </w:r>
      <w:r>
        <w:rPr>
          <w:rFonts w:hint="eastAsia"/>
          <w:lang w:eastAsia="zh-CN"/>
        </w:rPr>
        <w:t>OPTIONAL</w:t>
      </w:r>
      <w:r>
        <w:t>,</w:t>
      </w:r>
    </w:p>
    <w:p w14:paraId="1C8BDB91" w14:textId="5664EC42" w:rsidR="00E50749" w:rsidRDefault="00E50749" w:rsidP="00E50749">
      <w:pPr>
        <w:pStyle w:val="PL"/>
      </w:pPr>
      <w:r>
        <w:tab/>
        <w:t>...}</w:t>
      </w:r>
    </w:p>
    <w:p w14:paraId="3C731D5F" w14:textId="77777777" w:rsidR="00E50749" w:rsidRDefault="00E50749" w:rsidP="00E50749">
      <w:pPr>
        <w:pStyle w:val="PL"/>
      </w:pPr>
    </w:p>
    <w:p w14:paraId="273A9B3B" w14:textId="77777777" w:rsidR="00E50749" w:rsidRDefault="00E50749" w:rsidP="00E50749">
      <w:pPr>
        <w:pStyle w:val="PL"/>
      </w:pPr>
      <w:r>
        <w:t>Relative2D-LocationWithUncertaintyEllipse ::=   SEQUENCE {</w:t>
      </w:r>
    </w:p>
    <w:p w14:paraId="0E61F87C" w14:textId="77777777" w:rsidR="00E50749" w:rsidRDefault="00E50749" w:rsidP="00E50749">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5F865C8D" w14:textId="77777777" w:rsidR="00E50749" w:rsidRDefault="00E50749" w:rsidP="00E50749">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40996D35" w14:textId="77777777" w:rsidR="00E50749" w:rsidRDefault="00E50749" w:rsidP="00E50749">
      <w:pPr>
        <w:pStyle w:val="PL"/>
      </w:pPr>
      <w:r>
        <w:tab/>
        <w:t>uncertaintySemiMajor</w:t>
      </w:r>
      <w:r>
        <w:tab/>
      </w:r>
      <w:r>
        <w:rPr>
          <w:rFonts w:hint="eastAsia"/>
          <w:lang w:eastAsia="zh-CN"/>
        </w:rPr>
        <w:t>[2]</w:t>
      </w:r>
      <w:r>
        <w:rPr>
          <w:lang w:eastAsia="zh-CN"/>
        </w:rPr>
        <w:tab/>
      </w:r>
      <w:r>
        <w:rPr>
          <w:rFonts w:hint="eastAsia"/>
          <w:lang w:eastAsia="zh-CN"/>
        </w:rPr>
        <w:t>U</w:t>
      </w:r>
      <w:r>
        <w:t>ncertainty,</w:t>
      </w:r>
    </w:p>
    <w:p w14:paraId="58FF57E1" w14:textId="77777777" w:rsidR="00E50749" w:rsidRDefault="00E50749" w:rsidP="00E50749">
      <w:pPr>
        <w:pStyle w:val="PL"/>
      </w:pPr>
      <w:r>
        <w:tab/>
        <w:t>uncertaintySemiMinor</w:t>
      </w:r>
      <w:r>
        <w:tab/>
      </w:r>
      <w:r>
        <w:rPr>
          <w:rFonts w:hint="eastAsia"/>
          <w:lang w:eastAsia="zh-CN"/>
        </w:rPr>
        <w:t>[3]</w:t>
      </w:r>
      <w:r>
        <w:rPr>
          <w:lang w:eastAsia="zh-CN"/>
        </w:rPr>
        <w:tab/>
      </w:r>
      <w:r>
        <w:rPr>
          <w:rFonts w:hint="eastAsia"/>
          <w:lang w:eastAsia="zh-CN"/>
        </w:rPr>
        <w:t>U</w:t>
      </w:r>
      <w:r>
        <w:t>ncertainty,</w:t>
      </w:r>
    </w:p>
    <w:p w14:paraId="56DB3378" w14:textId="77777777" w:rsidR="00E50749" w:rsidRDefault="00E50749" w:rsidP="00E50749">
      <w:pPr>
        <w:pStyle w:val="PL"/>
      </w:pPr>
      <w:r>
        <w:tab/>
        <w:t>orientationMajorAxis</w:t>
      </w:r>
      <w:r>
        <w:tab/>
      </w:r>
      <w:r>
        <w:rPr>
          <w:rFonts w:hint="eastAsia"/>
          <w:lang w:eastAsia="zh-CN"/>
        </w:rPr>
        <w:t>[4]</w:t>
      </w:r>
      <w:r>
        <w:rPr>
          <w:lang w:eastAsia="zh-CN"/>
        </w:rPr>
        <w:tab/>
      </w:r>
      <w:r>
        <w:rPr>
          <w:rFonts w:hint="eastAsia"/>
          <w:lang w:eastAsia="zh-CN"/>
        </w:rPr>
        <w:t>OrientationMajorAxis</w:t>
      </w:r>
      <w:r>
        <w:t>,</w:t>
      </w:r>
    </w:p>
    <w:p w14:paraId="32526F8A" w14:textId="77777777" w:rsidR="00E50749" w:rsidRDefault="00E50749" w:rsidP="00E50749">
      <w:pPr>
        <w:pStyle w:val="PL"/>
      </w:pPr>
      <w:r>
        <w:tab/>
        <w:t>confidence</w:t>
      </w:r>
      <w:r>
        <w:tab/>
      </w:r>
      <w:r>
        <w:rPr>
          <w:rFonts w:hint="eastAsia"/>
          <w:lang w:eastAsia="zh-CN"/>
        </w:rPr>
        <w:t>[5]</w:t>
      </w:r>
      <w:r>
        <w:rPr>
          <w:lang w:eastAsia="zh-CN"/>
        </w:rPr>
        <w:tab/>
      </w:r>
      <w:r>
        <w:rPr>
          <w:rFonts w:hint="eastAsia"/>
          <w:lang w:eastAsia="zh-CN"/>
        </w:rPr>
        <w:t>Confidence</w:t>
      </w:r>
      <w:r>
        <w:rPr>
          <w:lang w:eastAsia="zh-CN"/>
        </w:rPr>
        <w:tab/>
      </w:r>
      <w:r>
        <w:rPr>
          <w:rFonts w:hint="eastAsia"/>
          <w:lang w:eastAsia="zh-CN"/>
        </w:rPr>
        <w:t>OPTIONAL,</w:t>
      </w:r>
    </w:p>
    <w:p w14:paraId="20B18D26" w14:textId="4BACC00C" w:rsidR="00E50749" w:rsidRDefault="00E50749" w:rsidP="00E50749">
      <w:pPr>
        <w:pStyle w:val="PL"/>
        <w:rPr>
          <w:lang w:eastAsia="zh-CN"/>
        </w:rPr>
      </w:pPr>
      <w:r>
        <w:tab/>
      </w:r>
      <w:r>
        <w:rPr>
          <w:rFonts w:hint="eastAsia"/>
          <w:lang w:eastAsia="zh-CN"/>
        </w:rPr>
        <w:t>...}</w:t>
      </w:r>
    </w:p>
    <w:p w14:paraId="5680A579" w14:textId="77777777" w:rsidR="00E50749" w:rsidRDefault="00E50749" w:rsidP="00E50749">
      <w:pPr>
        <w:pStyle w:val="PL"/>
      </w:pPr>
    </w:p>
    <w:p w14:paraId="2058F56A" w14:textId="77777777" w:rsidR="00E50749" w:rsidRDefault="00E50749" w:rsidP="00E50749">
      <w:pPr>
        <w:pStyle w:val="PL"/>
      </w:pPr>
      <w:r>
        <w:t>Relative3D-LocationWithUncertaintyEllipsoid ::=   SEQUENCE {</w:t>
      </w:r>
    </w:p>
    <w:p w14:paraId="0FCBB0E9" w14:textId="77777777" w:rsidR="00E50749" w:rsidRDefault="00E50749" w:rsidP="00E50749">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144EA67A" w14:textId="77777777" w:rsidR="00E50749" w:rsidRDefault="00E50749" w:rsidP="00E50749">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285542E8" w14:textId="77777777" w:rsidR="00E50749" w:rsidRDefault="00E50749" w:rsidP="00E50749">
      <w:pPr>
        <w:pStyle w:val="PL"/>
      </w:pPr>
      <w:r>
        <w:tab/>
      </w:r>
      <w:r>
        <w:rPr>
          <w:rFonts w:hint="eastAsia"/>
          <w:lang w:eastAsia="zh-CN"/>
        </w:rPr>
        <w:t>zCoordinates</w:t>
      </w:r>
      <w:r>
        <w:tab/>
      </w:r>
      <w:r>
        <w:rPr>
          <w:rFonts w:hint="eastAsia"/>
          <w:lang w:eastAsia="zh-CN"/>
        </w:rPr>
        <w:t>[2]</w:t>
      </w:r>
      <w:r>
        <w:rPr>
          <w:lang w:eastAsia="zh-CN"/>
        </w:rPr>
        <w:tab/>
      </w:r>
      <w:r>
        <w:rPr>
          <w:rFonts w:hint="eastAsia"/>
          <w:lang w:eastAsia="zh-CN"/>
        </w:rPr>
        <w:t>RangeZCoordinates,</w:t>
      </w:r>
    </w:p>
    <w:p w14:paraId="69F474AD" w14:textId="77777777" w:rsidR="00E50749" w:rsidRDefault="00E50749" w:rsidP="00E50749">
      <w:pPr>
        <w:pStyle w:val="PL"/>
      </w:pPr>
      <w:r>
        <w:tab/>
        <w:t>uncertaintySemiMajor</w:t>
      </w:r>
      <w:r>
        <w:tab/>
      </w:r>
      <w:r>
        <w:rPr>
          <w:rFonts w:hint="eastAsia"/>
          <w:lang w:eastAsia="zh-CN"/>
        </w:rPr>
        <w:t>[3]</w:t>
      </w:r>
      <w:r>
        <w:rPr>
          <w:lang w:eastAsia="zh-CN"/>
        </w:rPr>
        <w:tab/>
      </w:r>
      <w:r>
        <w:rPr>
          <w:rFonts w:hint="eastAsia"/>
          <w:lang w:eastAsia="zh-CN"/>
        </w:rPr>
        <w:t>U</w:t>
      </w:r>
      <w:r>
        <w:t>ncertainty,</w:t>
      </w:r>
    </w:p>
    <w:p w14:paraId="622D0C1A" w14:textId="77777777" w:rsidR="00E50749" w:rsidRDefault="00E50749" w:rsidP="00E50749">
      <w:pPr>
        <w:pStyle w:val="PL"/>
      </w:pPr>
      <w:r>
        <w:tab/>
        <w:t>uncertaintySemiMinor</w:t>
      </w:r>
      <w:r>
        <w:tab/>
      </w:r>
      <w:r>
        <w:rPr>
          <w:rFonts w:hint="eastAsia"/>
          <w:lang w:eastAsia="zh-CN"/>
        </w:rPr>
        <w:t>[4]</w:t>
      </w:r>
      <w:r>
        <w:rPr>
          <w:lang w:eastAsia="zh-CN"/>
        </w:rPr>
        <w:tab/>
      </w:r>
      <w:r>
        <w:rPr>
          <w:rFonts w:hint="eastAsia"/>
          <w:lang w:eastAsia="zh-CN"/>
        </w:rPr>
        <w:t>U</w:t>
      </w:r>
      <w:r>
        <w:t>ncertainty,</w:t>
      </w:r>
    </w:p>
    <w:p w14:paraId="753639ED" w14:textId="77777777" w:rsidR="00E50749" w:rsidRDefault="00E50749" w:rsidP="00E50749">
      <w:pPr>
        <w:pStyle w:val="PL"/>
      </w:pPr>
      <w:r>
        <w:tab/>
        <w:t>orientationMajorAxis</w:t>
      </w:r>
      <w:r>
        <w:tab/>
      </w:r>
      <w:r>
        <w:rPr>
          <w:rFonts w:hint="eastAsia"/>
          <w:lang w:eastAsia="zh-CN"/>
        </w:rPr>
        <w:t>[5]</w:t>
      </w:r>
      <w:r>
        <w:rPr>
          <w:lang w:eastAsia="zh-CN"/>
        </w:rPr>
        <w:tab/>
      </w:r>
      <w:r>
        <w:rPr>
          <w:rFonts w:hint="eastAsia"/>
          <w:lang w:eastAsia="zh-CN"/>
        </w:rPr>
        <w:t>OrientationMajorAxis</w:t>
      </w:r>
      <w:r>
        <w:t>,</w:t>
      </w:r>
    </w:p>
    <w:p w14:paraId="3C593C4C" w14:textId="77777777" w:rsidR="00E50749" w:rsidRDefault="00E50749" w:rsidP="00E50749">
      <w:pPr>
        <w:pStyle w:val="PL"/>
      </w:pPr>
      <w:r>
        <w:tab/>
        <w:t>uncertaintyAltitude</w:t>
      </w:r>
      <w:r>
        <w:tab/>
      </w:r>
      <w:r>
        <w:rPr>
          <w:rFonts w:hint="eastAsia"/>
          <w:lang w:eastAsia="zh-CN"/>
        </w:rPr>
        <w:t>[6]</w:t>
      </w:r>
      <w:r>
        <w:rPr>
          <w:lang w:eastAsia="zh-CN"/>
        </w:rPr>
        <w:tab/>
      </w:r>
      <w:r>
        <w:rPr>
          <w:rFonts w:hint="eastAsia"/>
          <w:lang w:eastAsia="zh-CN"/>
        </w:rPr>
        <w:t>U</w:t>
      </w:r>
      <w:r>
        <w:t>ncertainty,</w:t>
      </w:r>
    </w:p>
    <w:p w14:paraId="466B0B8C" w14:textId="77777777" w:rsidR="00E50749" w:rsidRDefault="00E50749" w:rsidP="00E50749">
      <w:pPr>
        <w:pStyle w:val="PL"/>
      </w:pPr>
      <w:r>
        <w:tab/>
        <w:t>confidence</w:t>
      </w:r>
      <w:r>
        <w:tab/>
      </w:r>
      <w:r>
        <w:rPr>
          <w:rFonts w:hint="eastAsia"/>
          <w:lang w:eastAsia="zh-CN"/>
        </w:rPr>
        <w:t>[7]</w:t>
      </w:r>
      <w:r>
        <w:rPr>
          <w:lang w:eastAsia="zh-CN"/>
        </w:rPr>
        <w:tab/>
      </w:r>
      <w:r>
        <w:rPr>
          <w:rFonts w:hint="eastAsia"/>
          <w:lang w:eastAsia="zh-CN"/>
        </w:rPr>
        <w:t>Confidence</w:t>
      </w:r>
      <w:r>
        <w:rPr>
          <w:lang w:eastAsia="zh-CN"/>
        </w:rPr>
        <w:tab/>
      </w:r>
      <w:r>
        <w:rPr>
          <w:rFonts w:hint="eastAsia"/>
          <w:lang w:eastAsia="zh-CN"/>
        </w:rPr>
        <w:t>OPTIONAL,</w:t>
      </w:r>
    </w:p>
    <w:p w14:paraId="0159741C" w14:textId="369D73AF" w:rsidR="00E50749" w:rsidRDefault="00E50749" w:rsidP="00E50749">
      <w:pPr>
        <w:pStyle w:val="PL"/>
      </w:pPr>
      <w:r>
        <w:tab/>
      </w:r>
      <w:r>
        <w:rPr>
          <w:rFonts w:hint="eastAsia"/>
          <w:lang w:eastAsia="zh-CN"/>
        </w:rPr>
        <w:t>...</w:t>
      </w:r>
      <w:r>
        <w:t>}</w:t>
      </w:r>
    </w:p>
    <w:p w14:paraId="5FC80886" w14:textId="77777777" w:rsidR="00E50749" w:rsidRDefault="00E50749" w:rsidP="00E50749">
      <w:pPr>
        <w:pStyle w:val="PL"/>
        <w:rPr>
          <w:lang w:eastAsia="zh-CN"/>
        </w:rPr>
      </w:pPr>
    </w:p>
    <w:p w14:paraId="17FBD8EC" w14:textId="77777777" w:rsidR="00E50749" w:rsidRDefault="00E50749" w:rsidP="00E50749">
      <w:pPr>
        <w:pStyle w:val="PL"/>
        <w:rPr>
          <w:szCs w:val="16"/>
        </w:rPr>
      </w:pPr>
      <w:r>
        <w:rPr>
          <w:rFonts w:hint="eastAsia"/>
          <w:lang w:eastAsia="zh-CN"/>
        </w:rPr>
        <w:t>RangeXYCoordinates</w:t>
      </w:r>
      <w:r>
        <w:rPr>
          <w:lang w:val="en-US" w:eastAsia="zh-CN"/>
        </w:rPr>
        <w:tab/>
      </w:r>
      <w:r w:rsidRPr="00653FE2">
        <w:rPr>
          <w:szCs w:val="16"/>
        </w:rPr>
        <w:t>::= INTEGER (</w:t>
      </w:r>
      <w:r w:rsidRPr="00606651">
        <w:t>-134217728..134217727</w:t>
      </w:r>
      <w:r w:rsidRPr="00653FE2">
        <w:rPr>
          <w:szCs w:val="16"/>
        </w:rPr>
        <w:t>)</w:t>
      </w:r>
    </w:p>
    <w:p w14:paraId="33BD8551" w14:textId="77777777" w:rsidR="00E50749" w:rsidRDefault="00E50749" w:rsidP="00E50749">
      <w:pPr>
        <w:pStyle w:val="PL"/>
        <w:rPr>
          <w:lang w:eastAsia="zh-CN"/>
        </w:rPr>
      </w:pPr>
    </w:p>
    <w:p w14:paraId="08B03505" w14:textId="77777777" w:rsidR="00E50749" w:rsidRDefault="00E50749" w:rsidP="00E50749">
      <w:pPr>
        <w:pStyle w:val="PL"/>
        <w:rPr>
          <w:lang w:eastAsia="zh-CN"/>
        </w:rPr>
      </w:pPr>
      <w:r>
        <w:rPr>
          <w:rFonts w:hint="eastAsia"/>
          <w:lang w:eastAsia="zh-CN"/>
        </w:rPr>
        <w:t>RangeZCoordinates</w:t>
      </w:r>
      <w:r>
        <w:rPr>
          <w:lang w:val="en-US" w:eastAsia="zh-CN"/>
        </w:rPr>
        <w:tab/>
      </w:r>
      <w:r w:rsidRPr="00653FE2">
        <w:rPr>
          <w:szCs w:val="16"/>
        </w:rPr>
        <w:t>::= INTEGER</w:t>
      </w:r>
      <w:r>
        <w:rPr>
          <w:rFonts w:hint="eastAsia"/>
          <w:szCs w:val="16"/>
          <w:lang w:eastAsia="zh-CN"/>
        </w:rPr>
        <w:t xml:space="preserve"> </w:t>
      </w:r>
      <w:r w:rsidRPr="00606651">
        <w:t>(-16777216..16777215</w:t>
      </w:r>
      <w:r>
        <w:rPr>
          <w:rFonts w:hint="eastAsia"/>
          <w:lang w:eastAsia="zh-CN"/>
        </w:rPr>
        <w:t>)</w:t>
      </w:r>
    </w:p>
    <w:p w14:paraId="6AEEA3F5" w14:textId="77777777" w:rsidR="00E50749" w:rsidRDefault="00E50749" w:rsidP="00E50749">
      <w:pPr>
        <w:pStyle w:val="PL"/>
        <w:rPr>
          <w:lang w:eastAsia="zh-CN"/>
        </w:rPr>
      </w:pPr>
    </w:p>
    <w:p w14:paraId="6014CF1C" w14:textId="77777777" w:rsidR="00E50749" w:rsidRDefault="00E50749" w:rsidP="00E50749">
      <w:pPr>
        <w:pStyle w:val="PL"/>
        <w:rPr>
          <w:lang w:eastAsia="zh-CN"/>
        </w:rPr>
      </w:pPr>
      <w:r>
        <w:rPr>
          <w:rFonts w:hint="eastAsia"/>
          <w:lang w:eastAsia="zh-CN"/>
        </w:rPr>
        <w:t>U</w:t>
      </w:r>
      <w:r>
        <w:t>ncertainty</w:t>
      </w:r>
      <w:r>
        <w:rPr>
          <w:lang w:val="en-US" w:eastAsia="zh-CN"/>
        </w:rPr>
        <w:tab/>
      </w:r>
      <w:r w:rsidRPr="00653FE2">
        <w:rPr>
          <w:szCs w:val="16"/>
        </w:rPr>
        <w:t>::= INTEGER</w:t>
      </w:r>
      <w:r>
        <w:rPr>
          <w:rFonts w:hint="eastAsia"/>
          <w:szCs w:val="16"/>
          <w:lang w:eastAsia="zh-CN"/>
        </w:rPr>
        <w:t xml:space="preserve"> (</w:t>
      </w:r>
      <w:r w:rsidRPr="00606651">
        <w:t>0..</w:t>
      </w:r>
      <w:r>
        <w:rPr>
          <w:rFonts w:hint="eastAsia"/>
          <w:lang w:eastAsia="zh-CN"/>
        </w:rPr>
        <w:t>255)</w:t>
      </w:r>
    </w:p>
    <w:p w14:paraId="195A4E99" w14:textId="77777777" w:rsidR="00E50749" w:rsidRDefault="00E50749" w:rsidP="00E50749">
      <w:pPr>
        <w:pStyle w:val="PL"/>
        <w:rPr>
          <w:lang w:eastAsia="zh-CN"/>
        </w:rPr>
      </w:pPr>
    </w:p>
    <w:p w14:paraId="38860CDD" w14:textId="77777777" w:rsidR="00E50749" w:rsidRDefault="00E50749" w:rsidP="00E50749">
      <w:pPr>
        <w:pStyle w:val="PL"/>
        <w:rPr>
          <w:lang w:eastAsia="zh-CN"/>
        </w:rPr>
      </w:pPr>
      <w:r>
        <w:rPr>
          <w:rFonts w:hint="eastAsia"/>
          <w:lang w:eastAsia="zh-CN"/>
        </w:rPr>
        <w:t>OrientationMajorAxis</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79)</w:t>
      </w:r>
    </w:p>
    <w:p w14:paraId="09A8467E" w14:textId="77777777" w:rsidR="00E50749" w:rsidRDefault="00E50749" w:rsidP="00E50749">
      <w:pPr>
        <w:pStyle w:val="PL"/>
        <w:rPr>
          <w:lang w:eastAsia="zh-CN"/>
        </w:rPr>
      </w:pPr>
    </w:p>
    <w:p w14:paraId="17A4F8D6" w14:textId="77777777" w:rsidR="00E50749" w:rsidRDefault="00E50749" w:rsidP="00E50749">
      <w:pPr>
        <w:pStyle w:val="PL"/>
        <w:rPr>
          <w:lang w:eastAsia="zh-CN"/>
        </w:rPr>
      </w:pPr>
      <w:r>
        <w:rPr>
          <w:rFonts w:hint="eastAsia"/>
          <w:lang w:eastAsia="zh-CN"/>
        </w:rPr>
        <w:t>Confidence</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00)</w:t>
      </w:r>
    </w:p>
    <w:p w14:paraId="2EEAF1E6" w14:textId="77777777" w:rsidR="00E50749" w:rsidRDefault="00E50749" w:rsidP="00E50749">
      <w:pPr>
        <w:pStyle w:val="PL"/>
        <w:rPr>
          <w:lang w:eastAsia="zh-CN"/>
        </w:rPr>
      </w:pPr>
    </w:p>
    <w:p w14:paraId="064EDB53" w14:textId="77777777" w:rsidR="00E50749" w:rsidRDefault="00E50749" w:rsidP="00E50749">
      <w:pPr>
        <w:pStyle w:val="PL"/>
        <w:rPr>
          <w:lang w:eastAsia="zh-CN"/>
        </w:rPr>
      </w:pPr>
      <w:r>
        <w:rPr>
          <w:lang w:eastAsia="zh-CN"/>
        </w:rPr>
        <w:t>RangeDirection ::= SEQUENCE {</w:t>
      </w:r>
    </w:p>
    <w:p w14:paraId="1A40BFAB" w14:textId="77777777" w:rsidR="00E50749" w:rsidRDefault="00E50749" w:rsidP="00E50749">
      <w:pPr>
        <w:pStyle w:val="PL"/>
      </w:pPr>
      <w:r>
        <w:tab/>
      </w:r>
      <w:r>
        <w:rPr>
          <w:rFonts w:hint="eastAsia"/>
          <w:lang w:eastAsia="zh-CN"/>
        </w:rPr>
        <w:t>range</w:t>
      </w:r>
      <w:r>
        <w:tab/>
        <w:t>[0]</w:t>
      </w:r>
      <w:r>
        <w:tab/>
      </w:r>
      <w:r>
        <w:rPr>
          <w:rFonts w:hint="eastAsia"/>
          <w:lang w:eastAsia="zh-CN"/>
        </w:rPr>
        <w:t>Range</w:t>
      </w:r>
      <w:r>
        <w:tab/>
      </w:r>
      <w:r>
        <w:rPr>
          <w:rFonts w:hint="eastAsia"/>
          <w:lang w:eastAsia="zh-CN"/>
        </w:rPr>
        <w:t>OPTIONAL</w:t>
      </w:r>
      <w:r>
        <w:t>,</w:t>
      </w:r>
    </w:p>
    <w:p w14:paraId="4105C5A8" w14:textId="77777777" w:rsidR="00E50749" w:rsidRDefault="00E50749" w:rsidP="00E50749">
      <w:pPr>
        <w:pStyle w:val="PL"/>
        <w:rPr>
          <w:lang w:eastAsia="zh-CN"/>
        </w:rPr>
      </w:pPr>
      <w:r>
        <w:tab/>
        <w:t>azimuth</w:t>
      </w:r>
      <w:r>
        <w:rPr>
          <w:lang w:eastAsia="zh-CN"/>
        </w:rPr>
        <w:tab/>
      </w:r>
      <w:r>
        <w:rPr>
          <w:rFonts w:hint="eastAsia"/>
          <w:lang w:eastAsia="zh-CN"/>
        </w:rPr>
        <w:t>[1]</w:t>
      </w:r>
      <w:r>
        <w:rPr>
          <w:lang w:eastAsia="zh-CN"/>
        </w:rPr>
        <w:tab/>
      </w:r>
      <w:r>
        <w:rPr>
          <w:rFonts w:hint="eastAsia"/>
          <w:lang w:eastAsia="zh-CN"/>
        </w:rPr>
        <w:t>Azimuth</w:t>
      </w:r>
      <w:r>
        <w:rPr>
          <w:lang w:eastAsia="zh-CN"/>
        </w:rPr>
        <w:tab/>
      </w:r>
      <w:r>
        <w:rPr>
          <w:rFonts w:hint="eastAsia"/>
          <w:lang w:eastAsia="zh-CN"/>
        </w:rPr>
        <w:t>OPTIONAL,</w:t>
      </w:r>
    </w:p>
    <w:p w14:paraId="157CA343" w14:textId="77777777" w:rsidR="00E50749" w:rsidRDefault="00E50749" w:rsidP="00E50749">
      <w:pPr>
        <w:pStyle w:val="PL"/>
      </w:pPr>
      <w:r>
        <w:tab/>
        <w:t>elevation</w:t>
      </w:r>
      <w:r>
        <w:rPr>
          <w:lang w:eastAsia="zh-CN"/>
        </w:rPr>
        <w:tab/>
      </w:r>
      <w:r>
        <w:rPr>
          <w:rFonts w:hint="eastAsia"/>
          <w:lang w:eastAsia="zh-CN"/>
        </w:rPr>
        <w:t>[2]</w:t>
      </w:r>
      <w:r>
        <w:rPr>
          <w:lang w:eastAsia="zh-CN"/>
        </w:rPr>
        <w:tab/>
      </w:r>
      <w:r>
        <w:rPr>
          <w:rFonts w:hint="eastAsia"/>
          <w:lang w:eastAsia="zh-CN"/>
        </w:rPr>
        <w:t>Elevation</w:t>
      </w:r>
      <w:r>
        <w:rPr>
          <w:lang w:eastAsia="zh-CN"/>
        </w:rPr>
        <w:tab/>
      </w:r>
      <w:r>
        <w:rPr>
          <w:rFonts w:hint="eastAsia"/>
          <w:lang w:eastAsia="zh-CN"/>
        </w:rPr>
        <w:t>OPTIONAL,</w:t>
      </w:r>
    </w:p>
    <w:p w14:paraId="69900406" w14:textId="6FB41138" w:rsidR="00E50749" w:rsidRDefault="00E50749" w:rsidP="00E50749">
      <w:pPr>
        <w:pStyle w:val="PL"/>
        <w:rPr>
          <w:lang w:eastAsia="zh-CN"/>
        </w:rPr>
      </w:pPr>
      <w:r>
        <w:tab/>
      </w:r>
      <w:r>
        <w:rPr>
          <w:rFonts w:hint="eastAsia"/>
          <w:lang w:eastAsia="zh-CN"/>
        </w:rPr>
        <w:t>...</w:t>
      </w:r>
      <w:r w:rsidR="00F240F9">
        <w:rPr>
          <w:lang w:eastAsia="zh-CN"/>
        </w:rPr>
        <w:t>}</w:t>
      </w:r>
    </w:p>
    <w:p w14:paraId="54F74D58" w14:textId="77777777" w:rsidR="00E50749" w:rsidRDefault="00E50749" w:rsidP="00E50749">
      <w:pPr>
        <w:pStyle w:val="PL"/>
        <w:rPr>
          <w:lang w:eastAsia="zh-CN"/>
        </w:rPr>
      </w:pPr>
    </w:p>
    <w:p w14:paraId="2E5F09C7" w14:textId="77777777" w:rsidR="00E50749" w:rsidRDefault="00E50749" w:rsidP="00E50749">
      <w:pPr>
        <w:pStyle w:val="PL"/>
        <w:rPr>
          <w:lang w:eastAsia="zh-CN"/>
        </w:rPr>
      </w:pPr>
      <w:r>
        <w:rPr>
          <w:lang w:eastAsia="zh-CN"/>
        </w:rPr>
        <w:t>Range ::= SEQUENCE {</w:t>
      </w:r>
    </w:p>
    <w:p w14:paraId="0F06E4D9" w14:textId="77777777" w:rsidR="00E50749" w:rsidRDefault="00E50749" w:rsidP="00E50749">
      <w:pPr>
        <w:pStyle w:val="PL"/>
        <w:rPr>
          <w:lang w:eastAsia="zh-CN"/>
        </w:rPr>
      </w:pPr>
      <w:r>
        <w:rPr>
          <w:lang w:eastAsia="zh-CN"/>
        </w:rPr>
        <w:tab/>
        <w:t>rangeResult</w:t>
      </w:r>
      <w:r>
        <w:rPr>
          <w:lang w:eastAsia="zh-CN"/>
        </w:rPr>
        <w:tab/>
      </w:r>
      <w:r>
        <w:rPr>
          <w:rFonts w:hint="eastAsia"/>
          <w:lang w:eastAsia="zh-CN"/>
        </w:rPr>
        <w:t>[0]</w:t>
      </w:r>
      <w:r>
        <w:rPr>
          <w:lang w:eastAsia="zh-CN"/>
        </w:rPr>
        <w:tab/>
      </w:r>
      <w:r>
        <w:rPr>
          <w:rFonts w:hint="eastAsia"/>
          <w:lang w:eastAsia="zh-CN"/>
        </w:rPr>
        <w:t>RangeResult</w:t>
      </w:r>
      <w:r>
        <w:rPr>
          <w:lang w:eastAsia="zh-CN"/>
        </w:rPr>
        <w:t>,</w:t>
      </w:r>
    </w:p>
    <w:p w14:paraId="16860C3C"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2F90248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5639E0F0" w14:textId="4F337429" w:rsidR="00E50749" w:rsidRDefault="00E50749" w:rsidP="00E50749">
      <w:pPr>
        <w:pStyle w:val="PL"/>
        <w:rPr>
          <w:lang w:eastAsia="zh-CN"/>
        </w:rPr>
      </w:pPr>
      <w:r>
        <w:rPr>
          <w:lang w:eastAsia="zh-CN"/>
        </w:rPr>
        <w:tab/>
      </w:r>
      <w:r>
        <w:rPr>
          <w:rFonts w:hint="eastAsia"/>
          <w:lang w:eastAsia="zh-CN"/>
        </w:rPr>
        <w:t>...</w:t>
      </w:r>
      <w:r>
        <w:rPr>
          <w:lang w:eastAsia="zh-CN"/>
        </w:rPr>
        <w:t>}</w:t>
      </w:r>
    </w:p>
    <w:p w14:paraId="05774CD4" w14:textId="77777777" w:rsidR="00E50749" w:rsidRDefault="00E50749" w:rsidP="00E50749">
      <w:pPr>
        <w:pStyle w:val="PL"/>
        <w:rPr>
          <w:lang w:eastAsia="zh-CN"/>
        </w:rPr>
      </w:pPr>
    </w:p>
    <w:p w14:paraId="4CCB1B3C" w14:textId="77777777" w:rsidR="00E50749" w:rsidRDefault="00E50749" w:rsidP="00E50749">
      <w:pPr>
        <w:pStyle w:val="PL"/>
        <w:rPr>
          <w:lang w:eastAsia="zh-CN"/>
        </w:rPr>
      </w:pPr>
      <w:r>
        <w:rPr>
          <w:lang w:eastAsia="zh-CN"/>
        </w:rPr>
        <w:t>Azimuth::= SEQUENCE {</w:t>
      </w:r>
    </w:p>
    <w:p w14:paraId="26E0ABCF" w14:textId="77777777" w:rsidR="00E50749" w:rsidRDefault="00E50749" w:rsidP="00E50749">
      <w:pPr>
        <w:pStyle w:val="PL"/>
        <w:rPr>
          <w:lang w:eastAsia="zh-CN"/>
        </w:rPr>
      </w:pPr>
      <w:r>
        <w:rPr>
          <w:lang w:eastAsia="zh-CN"/>
        </w:rPr>
        <w:tab/>
        <w:t>azimuthResult</w:t>
      </w:r>
      <w:r>
        <w:rPr>
          <w:lang w:eastAsia="zh-CN"/>
        </w:rPr>
        <w:tab/>
      </w:r>
      <w:r>
        <w:rPr>
          <w:rFonts w:hint="eastAsia"/>
          <w:lang w:eastAsia="zh-CN"/>
        </w:rPr>
        <w:t>[0]</w:t>
      </w:r>
      <w:r>
        <w:rPr>
          <w:lang w:eastAsia="zh-CN"/>
        </w:rPr>
        <w:tab/>
      </w:r>
      <w:r>
        <w:rPr>
          <w:rFonts w:hint="eastAsia"/>
          <w:lang w:eastAsia="zh-CN"/>
        </w:rPr>
        <w:t>A</w:t>
      </w:r>
      <w:r>
        <w:rPr>
          <w:lang w:eastAsia="zh-CN"/>
        </w:rPr>
        <w:t>zimuthResul</w:t>
      </w:r>
      <w:r>
        <w:rPr>
          <w:rFonts w:hint="eastAsia"/>
          <w:lang w:eastAsia="zh-CN"/>
        </w:rPr>
        <w:t>t</w:t>
      </w:r>
      <w:r>
        <w:rPr>
          <w:lang w:eastAsia="zh-CN"/>
        </w:rPr>
        <w:t>,</w:t>
      </w:r>
    </w:p>
    <w:p w14:paraId="142BE3F7"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72D5444F"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801FB4E" w14:textId="55A5D7BB" w:rsidR="00E50749" w:rsidRDefault="00E50749" w:rsidP="00E50749">
      <w:pPr>
        <w:pStyle w:val="PL"/>
        <w:rPr>
          <w:lang w:eastAsia="zh-CN"/>
        </w:rPr>
      </w:pPr>
      <w:r>
        <w:rPr>
          <w:lang w:eastAsia="zh-CN"/>
        </w:rPr>
        <w:tab/>
      </w:r>
      <w:r>
        <w:rPr>
          <w:rFonts w:hint="eastAsia"/>
          <w:lang w:eastAsia="zh-CN"/>
        </w:rPr>
        <w:t>...</w:t>
      </w:r>
      <w:r>
        <w:rPr>
          <w:lang w:eastAsia="zh-CN"/>
        </w:rPr>
        <w:t>}</w:t>
      </w:r>
    </w:p>
    <w:p w14:paraId="7F12D665" w14:textId="77777777" w:rsidR="00E50749" w:rsidRDefault="00E50749" w:rsidP="00E50749">
      <w:pPr>
        <w:pStyle w:val="PL"/>
        <w:rPr>
          <w:lang w:eastAsia="zh-CN"/>
        </w:rPr>
      </w:pPr>
    </w:p>
    <w:p w14:paraId="10B7D2A9" w14:textId="77777777" w:rsidR="00E50749" w:rsidRDefault="00E50749" w:rsidP="00E50749">
      <w:pPr>
        <w:pStyle w:val="PL"/>
        <w:rPr>
          <w:lang w:eastAsia="zh-CN"/>
        </w:rPr>
      </w:pPr>
      <w:r>
        <w:rPr>
          <w:lang w:eastAsia="zh-CN"/>
        </w:rPr>
        <w:t>Elevation</w:t>
      </w:r>
      <w:r>
        <w:rPr>
          <w:rFonts w:hint="eastAsia"/>
          <w:lang w:eastAsia="zh-CN"/>
        </w:rPr>
        <w:t xml:space="preserve"> </w:t>
      </w:r>
      <w:r>
        <w:rPr>
          <w:lang w:eastAsia="zh-CN"/>
        </w:rPr>
        <w:t>::= SEQUENCE {</w:t>
      </w:r>
    </w:p>
    <w:p w14:paraId="77195B82" w14:textId="77777777" w:rsidR="00E50749" w:rsidRDefault="00E50749" w:rsidP="00E50749">
      <w:pPr>
        <w:pStyle w:val="PL"/>
        <w:rPr>
          <w:lang w:eastAsia="zh-CN"/>
        </w:rPr>
      </w:pPr>
      <w:r>
        <w:rPr>
          <w:lang w:eastAsia="zh-CN"/>
        </w:rPr>
        <w:tab/>
        <w:t>elevationResult</w:t>
      </w:r>
      <w:r>
        <w:rPr>
          <w:lang w:eastAsia="zh-CN"/>
        </w:rPr>
        <w:tab/>
      </w:r>
      <w:r>
        <w:rPr>
          <w:rFonts w:hint="eastAsia"/>
          <w:lang w:eastAsia="zh-CN"/>
        </w:rPr>
        <w:t>[0]</w:t>
      </w:r>
      <w:r>
        <w:rPr>
          <w:lang w:eastAsia="zh-CN"/>
        </w:rPr>
        <w:tab/>
      </w:r>
      <w:r>
        <w:rPr>
          <w:rFonts w:hint="eastAsia"/>
          <w:lang w:eastAsia="zh-CN"/>
        </w:rPr>
        <w:t>E</w:t>
      </w:r>
      <w:r>
        <w:rPr>
          <w:lang w:eastAsia="zh-CN"/>
        </w:rPr>
        <w:t>levationResult,</w:t>
      </w:r>
    </w:p>
    <w:p w14:paraId="22D87A52"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65D96B7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67AB42A" w14:textId="6D1CAF34" w:rsidR="00E50749" w:rsidRDefault="00E50749" w:rsidP="00E50749">
      <w:pPr>
        <w:pStyle w:val="PL"/>
        <w:rPr>
          <w:lang w:eastAsia="zh-CN"/>
        </w:rPr>
      </w:pPr>
      <w:r>
        <w:rPr>
          <w:lang w:eastAsia="zh-CN"/>
        </w:rPr>
        <w:tab/>
      </w:r>
      <w:r>
        <w:rPr>
          <w:rFonts w:hint="eastAsia"/>
          <w:lang w:eastAsia="zh-CN"/>
        </w:rPr>
        <w:t>...</w:t>
      </w:r>
      <w:r>
        <w:rPr>
          <w:lang w:eastAsia="zh-CN"/>
        </w:rPr>
        <w:t>}</w:t>
      </w:r>
    </w:p>
    <w:p w14:paraId="2C09F5DC" w14:textId="77777777" w:rsidR="00E50749" w:rsidRDefault="00E50749" w:rsidP="00E50749">
      <w:pPr>
        <w:pStyle w:val="PL"/>
        <w:rPr>
          <w:lang w:eastAsia="zh-CN"/>
        </w:rPr>
      </w:pPr>
    </w:p>
    <w:p w14:paraId="5C5EB3F4" w14:textId="77777777" w:rsidR="00E50749" w:rsidRDefault="00E50749" w:rsidP="00E50749">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382A8BDB" w14:textId="77777777" w:rsidR="00E50749" w:rsidRDefault="00E50749" w:rsidP="00E50749">
      <w:pPr>
        <w:pStyle w:val="PL"/>
        <w:rPr>
          <w:lang w:eastAsia="zh-CN"/>
        </w:rPr>
      </w:pPr>
    </w:p>
    <w:p w14:paraId="53441FD5" w14:textId="77777777" w:rsidR="00E50749" w:rsidRDefault="00E50749" w:rsidP="00E50749">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77860EF5" w14:textId="77777777" w:rsidR="00E50749" w:rsidRDefault="00E50749" w:rsidP="00E50749">
      <w:pPr>
        <w:pStyle w:val="PL"/>
        <w:rPr>
          <w:lang w:eastAsia="zh-CN"/>
        </w:rPr>
      </w:pPr>
    </w:p>
    <w:p w14:paraId="43F4034D" w14:textId="2694BF07" w:rsidR="002F16A6" w:rsidRDefault="00E50749" w:rsidP="002F16A6">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bookmarkEnd w:id="346"/>
    </w:p>
    <w:p w14:paraId="4D428572" w14:textId="77777777" w:rsidR="00F817CB" w:rsidRDefault="00F817CB" w:rsidP="00F817CB">
      <w:pPr>
        <w:pStyle w:val="PL"/>
      </w:pPr>
    </w:p>
    <w:p w14:paraId="0C064786" w14:textId="77777777" w:rsidR="00F817CB" w:rsidRDefault="00F817CB" w:rsidP="00F817CB">
      <w:pPr>
        <w:pStyle w:val="PL"/>
        <w:rPr>
          <w:lang w:eastAsia="zh-CN"/>
        </w:rPr>
      </w:pPr>
      <w:r>
        <w:t>RelVelocityEstimate</w:t>
      </w:r>
      <w:r>
        <w:rPr>
          <w:lang w:val="en-US" w:eastAsia="zh-CN"/>
        </w:rPr>
        <w:tab/>
      </w:r>
      <w:r w:rsidRPr="00653FE2">
        <w:rPr>
          <w:szCs w:val="16"/>
        </w:rPr>
        <w:t>::=</w:t>
      </w:r>
      <w:r>
        <w:rPr>
          <w:lang w:eastAsia="zh-CN"/>
        </w:rPr>
        <w:t xml:space="preserve"> SEQUENCE {</w:t>
      </w:r>
    </w:p>
    <w:p w14:paraId="67F2A2BD" w14:textId="77777777" w:rsidR="00F817CB" w:rsidRDefault="00F817CB" w:rsidP="00F817CB">
      <w:pPr>
        <w:pStyle w:val="PL"/>
        <w:rPr>
          <w:lang w:eastAsia="zh-CN"/>
        </w:rPr>
      </w:pPr>
      <w:r>
        <w:rPr>
          <w:lang w:eastAsia="zh-CN"/>
        </w:rPr>
        <w:tab/>
      </w:r>
      <w:bookmarkStart w:id="347" w:name="_Hlk178784150"/>
      <w:r w:rsidRPr="00C7003A">
        <w:rPr>
          <w:rFonts w:cs="Arial"/>
          <w:szCs w:val="18"/>
        </w:rPr>
        <w:t>r</w:t>
      </w:r>
      <w:r>
        <w:rPr>
          <w:rFonts w:cs="Arial"/>
          <w:szCs w:val="18"/>
        </w:rPr>
        <w:t>V</w:t>
      </w:r>
      <w:r w:rsidRPr="00C7003A">
        <w:rPr>
          <w:rFonts w:cs="Arial"/>
          <w:szCs w:val="18"/>
        </w:rPr>
        <w:t>elocity</w:t>
      </w:r>
      <w:bookmarkEnd w:id="347"/>
      <w:r>
        <w:rPr>
          <w:lang w:eastAsia="zh-CN"/>
        </w:rPr>
        <w:tab/>
      </w:r>
      <w:r>
        <w:rPr>
          <w:rFonts w:hint="eastAsia"/>
          <w:lang w:eastAsia="zh-CN"/>
        </w:rPr>
        <w:t>[0]</w:t>
      </w:r>
      <w:r>
        <w:rPr>
          <w:lang w:eastAsia="zh-CN"/>
        </w:rPr>
        <w:tab/>
      </w:r>
      <w:r w:rsidRPr="00F82830">
        <w:rPr>
          <w:lang w:eastAsia="zh-CN"/>
        </w:rPr>
        <w:t>RadialVelocity</w:t>
      </w:r>
      <w:r>
        <w:rPr>
          <w:lang w:eastAsia="zh-CN"/>
        </w:rPr>
        <w:tab/>
      </w:r>
      <w:r>
        <w:rPr>
          <w:rFonts w:hint="eastAsia"/>
          <w:lang w:eastAsia="zh-CN"/>
        </w:rPr>
        <w:t>OPTIONAL</w:t>
      </w:r>
      <w:r>
        <w:rPr>
          <w:lang w:eastAsia="zh-CN"/>
        </w:rPr>
        <w:t>,</w:t>
      </w:r>
    </w:p>
    <w:p w14:paraId="625A1C4D" w14:textId="5299F3F8" w:rsidR="00F817CB" w:rsidRDefault="00F817CB" w:rsidP="00F817CB">
      <w:pPr>
        <w:pStyle w:val="PL"/>
        <w:rPr>
          <w:lang w:eastAsia="zh-CN"/>
        </w:rPr>
      </w:pPr>
      <w:r>
        <w:rPr>
          <w:lang w:eastAsia="zh-CN"/>
        </w:rPr>
        <w:tab/>
      </w:r>
      <w:bookmarkStart w:id="348" w:name="_Hlk178784168"/>
      <w:r>
        <w:t>rUncertainty</w:t>
      </w:r>
      <w:bookmarkEnd w:id="348"/>
      <w:r>
        <w:rPr>
          <w:lang w:eastAsia="zh-CN"/>
        </w:rPr>
        <w:tab/>
      </w:r>
      <w:r>
        <w:rPr>
          <w:rFonts w:hint="eastAsia"/>
          <w:lang w:eastAsia="zh-CN"/>
        </w:rPr>
        <w:t>[1]</w:t>
      </w:r>
      <w:r>
        <w:rPr>
          <w:lang w:eastAsia="zh-CN"/>
        </w:rPr>
        <w:tab/>
      </w:r>
      <w:bookmarkStart w:id="349" w:name="_Hlk178784177"/>
      <w:r>
        <w:t>Uncertainty</w:t>
      </w:r>
      <w:bookmarkEnd w:id="349"/>
      <w:r>
        <w:tab/>
      </w:r>
      <w:r>
        <w:rPr>
          <w:rFonts w:hint="eastAsia"/>
          <w:lang w:eastAsia="zh-CN"/>
        </w:rPr>
        <w:t>OPTIONAL</w:t>
      </w:r>
      <w:r>
        <w:rPr>
          <w:lang w:eastAsia="zh-CN"/>
        </w:rPr>
        <w:t>,</w:t>
      </w:r>
    </w:p>
    <w:p w14:paraId="35FCA88A" w14:textId="77777777" w:rsidR="00F817CB" w:rsidRDefault="00F817CB" w:rsidP="00F817CB">
      <w:pPr>
        <w:pStyle w:val="PL"/>
        <w:rPr>
          <w:lang w:eastAsia="zh-CN"/>
        </w:rPr>
      </w:pPr>
      <w:r>
        <w:rPr>
          <w:lang w:eastAsia="zh-CN"/>
        </w:rPr>
        <w:tab/>
      </w:r>
      <w:bookmarkStart w:id="350" w:name="_Hlk178784192"/>
      <w:r>
        <w:t>aT</w:t>
      </w:r>
      <w:r w:rsidRPr="00A0617F">
        <w:t>ransverse</w:t>
      </w:r>
      <w:r>
        <w:t>V</w:t>
      </w:r>
      <w:r w:rsidRPr="00A0617F">
        <w:t>elocity</w:t>
      </w:r>
      <w:bookmarkEnd w:id="350"/>
      <w:r>
        <w:rPr>
          <w:lang w:eastAsia="zh-CN"/>
        </w:rPr>
        <w:tab/>
      </w:r>
      <w:r>
        <w:rPr>
          <w:rFonts w:hint="eastAsia"/>
          <w:lang w:eastAsia="zh-CN"/>
        </w:rPr>
        <w:t>[2]</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38DA858F" w14:textId="77777777" w:rsidR="00F817CB" w:rsidRDefault="00F817CB" w:rsidP="00F817CB">
      <w:pPr>
        <w:pStyle w:val="PL"/>
        <w:rPr>
          <w:lang w:eastAsia="zh-CN"/>
        </w:rPr>
      </w:pPr>
      <w:r>
        <w:rPr>
          <w:lang w:eastAsia="zh-CN"/>
        </w:rPr>
        <w:tab/>
      </w:r>
      <w:bookmarkStart w:id="351" w:name="_Hlk178784210"/>
      <w:r>
        <w:t>aV</w:t>
      </w:r>
      <w:r w:rsidRPr="00093A1E">
        <w:t>elocity</w:t>
      </w:r>
      <w:r>
        <w:t>Uncertainty</w:t>
      </w:r>
      <w:bookmarkEnd w:id="351"/>
      <w:r>
        <w:rPr>
          <w:lang w:eastAsia="zh-CN"/>
        </w:rPr>
        <w:tab/>
      </w:r>
      <w:r>
        <w:rPr>
          <w:rFonts w:hint="eastAsia"/>
          <w:lang w:eastAsia="zh-CN"/>
        </w:rPr>
        <w:t>[</w:t>
      </w:r>
      <w:r>
        <w:rPr>
          <w:lang w:eastAsia="zh-CN"/>
        </w:rPr>
        <w:t>3</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3242871B" w14:textId="77777777" w:rsidR="00F817CB" w:rsidRDefault="00F817CB" w:rsidP="00F817CB">
      <w:pPr>
        <w:pStyle w:val="PL"/>
        <w:rPr>
          <w:lang w:eastAsia="zh-CN"/>
        </w:rPr>
      </w:pPr>
      <w:r>
        <w:rPr>
          <w:lang w:eastAsia="zh-CN"/>
        </w:rPr>
        <w:tab/>
      </w:r>
      <w:r>
        <w:t>eT</w:t>
      </w:r>
      <w:r w:rsidRPr="00A0617F">
        <w:t>ransverse</w:t>
      </w:r>
      <w:r>
        <w:t>V</w:t>
      </w:r>
      <w:r w:rsidRPr="00A0617F">
        <w:t>elocity</w:t>
      </w:r>
      <w:r>
        <w:rPr>
          <w:lang w:eastAsia="zh-CN"/>
        </w:rPr>
        <w:tab/>
      </w:r>
      <w:r>
        <w:rPr>
          <w:rFonts w:hint="eastAsia"/>
          <w:lang w:eastAsia="zh-CN"/>
        </w:rPr>
        <w:t>[</w:t>
      </w:r>
      <w:r>
        <w:rPr>
          <w:lang w:eastAsia="zh-CN"/>
        </w:rPr>
        <w:t>4</w:t>
      </w:r>
      <w:r>
        <w:rPr>
          <w:rFonts w:hint="eastAsia"/>
          <w:lang w:eastAsia="zh-CN"/>
        </w:rPr>
        <w:t>]</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276C7C98" w14:textId="77777777" w:rsidR="00F80547" w:rsidRDefault="00F817CB" w:rsidP="00F80547">
      <w:pPr>
        <w:pStyle w:val="PL"/>
        <w:rPr>
          <w:lang w:eastAsia="zh-CN"/>
        </w:rPr>
      </w:pPr>
      <w:r>
        <w:rPr>
          <w:lang w:eastAsia="zh-CN"/>
        </w:rPr>
        <w:tab/>
      </w:r>
      <w:r>
        <w:t>eV</w:t>
      </w:r>
      <w:r w:rsidRPr="00093A1E">
        <w:t>elocity</w:t>
      </w:r>
      <w:r>
        <w:t>Uncertainty</w:t>
      </w:r>
      <w:r>
        <w:rPr>
          <w:lang w:eastAsia="zh-CN"/>
        </w:rPr>
        <w:tab/>
      </w:r>
      <w:r>
        <w:rPr>
          <w:rFonts w:hint="eastAsia"/>
          <w:lang w:eastAsia="zh-CN"/>
        </w:rPr>
        <w:t>[</w:t>
      </w:r>
      <w:r>
        <w:rPr>
          <w:lang w:eastAsia="zh-CN"/>
        </w:rPr>
        <w:t>5</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07F4A75E" w14:textId="77777777" w:rsidR="00F80547" w:rsidRDefault="00F80547" w:rsidP="00F80547">
      <w:pPr>
        <w:pStyle w:val="PL"/>
        <w:rPr>
          <w:lang w:eastAsia="zh-CN"/>
        </w:rPr>
      </w:pPr>
      <w:r>
        <w:rPr>
          <w:lang w:eastAsia="zh-CN"/>
        </w:rPr>
        <w:lastRenderedPageBreak/>
        <w:tab/>
      </w:r>
      <w:r w:rsidRPr="00EF5B9B">
        <w:t>units</w:t>
      </w:r>
      <w:r>
        <w:t>R</w:t>
      </w:r>
      <w:r w:rsidRPr="00EF5B9B">
        <w:t>Velocity</w:t>
      </w:r>
      <w:r>
        <w:rPr>
          <w:lang w:eastAsia="zh-CN"/>
        </w:rPr>
        <w:tab/>
      </w:r>
      <w:r>
        <w:rPr>
          <w:rFonts w:hint="eastAsia"/>
          <w:lang w:eastAsia="zh-CN"/>
        </w:rPr>
        <w:t>[</w:t>
      </w:r>
      <w:r>
        <w:rPr>
          <w:lang w:eastAsia="zh-CN"/>
        </w:rPr>
        <w:t>6</w:t>
      </w:r>
      <w:r>
        <w:rPr>
          <w:rFonts w:hint="eastAsia"/>
          <w:lang w:eastAsia="zh-CN"/>
        </w:rPr>
        <w:t>]</w:t>
      </w:r>
      <w:r>
        <w:rPr>
          <w:lang w:eastAsia="zh-CN"/>
        </w:rPr>
        <w:tab/>
      </w:r>
      <w:r>
        <w:t>UnitsLinearV</w:t>
      </w:r>
      <w:r w:rsidRPr="00093A1E">
        <w:t>elocity</w:t>
      </w:r>
      <w:r>
        <w:rPr>
          <w:lang w:eastAsia="zh-CN"/>
        </w:rPr>
        <w:tab/>
      </w:r>
      <w:r>
        <w:rPr>
          <w:rFonts w:hint="eastAsia"/>
          <w:lang w:eastAsia="zh-CN"/>
        </w:rPr>
        <w:t>OPTIONAL</w:t>
      </w:r>
      <w:r>
        <w:rPr>
          <w:lang w:eastAsia="zh-CN"/>
        </w:rPr>
        <w:t>,</w:t>
      </w:r>
    </w:p>
    <w:p w14:paraId="4FC573F3" w14:textId="77777777" w:rsidR="00F80547" w:rsidRDefault="00F80547" w:rsidP="00F80547">
      <w:pPr>
        <w:pStyle w:val="PL"/>
        <w:rPr>
          <w:lang w:eastAsia="zh-CN"/>
        </w:rPr>
      </w:pPr>
      <w:r>
        <w:rPr>
          <w:lang w:eastAsia="zh-CN"/>
        </w:rPr>
        <w:tab/>
      </w:r>
      <w:r w:rsidRPr="00EF5B9B">
        <w:t>units</w:t>
      </w:r>
      <w:r>
        <w:t>A</w:t>
      </w:r>
      <w:r w:rsidRPr="00EF5B9B">
        <w:t>Velocity</w:t>
      </w:r>
      <w:r>
        <w:rPr>
          <w:lang w:eastAsia="zh-CN"/>
        </w:rPr>
        <w:tab/>
      </w:r>
      <w:r>
        <w:rPr>
          <w:rFonts w:hint="eastAsia"/>
          <w:lang w:eastAsia="zh-CN"/>
        </w:rPr>
        <w:t>[</w:t>
      </w:r>
      <w:r>
        <w:rPr>
          <w:lang w:eastAsia="zh-CN"/>
        </w:rPr>
        <w:t>7</w:t>
      </w:r>
      <w:r>
        <w:rPr>
          <w:rFonts w:hint="eastAsia"/>
          <w:lang w:eastAsia="zh-CN"/>
        </w:rPr>
        <w:t>]</w:t>
      </w:r>
      <w:r>
        <w:rPr>
          <w:lang w:eastAsia="zh-CN"/>
        </w:rPr>
        <w:tab/>
      </w:r>
      <w:r>
        <w:t>Units</w:t>
      </w:r>
      <w:r>
        <w:rPr>
          <w:rFonts w:cs="Arial"/>
          <w:szCs w:val="18"/>
        </w:rPr>
        <w:t>A</w:t>
      </w:r>
      <w:r w:rsidRPr="006C4BA4">
        <w:rPr>
          <w:rFonts w:cs="Arial"/>
          <w:szCs w:val="18"/>
        </w:rPr>
        <w:t>ngular</w:t>
      </w:r>
      <w:r>
        <w:t>V</w:t>
      </w:r>
      <w:r w:rsidRPr="00093A1E">
        <w:t>elocity</w:t>
      </w:r>
      <w:r>
        <w:rPr>
          <w:lang w:eastAsia="zh-CN"/>
        </w:rPr>
        <w:tab/>
      </w:r>
      <w:r>
        <w:rPr>
          <w:rFonts w:hint="eastAsia"/>
          <w:lang w:eastAsia="zh-CN"/>
        </w:rPr>
        <w:t>OPTIONAL</w:t>
      </w:r>
      <w:r>
        <w:rPr>
          <w:lang w:eastAsia="zh-CN"/>
        </w:rPr>
        <w:t>,</w:t>
      </w:r>
    </w:p>
    <w:p w14:paraId="3D45ED93" w14:textId="64FE10F5" w:rsidR="00F817CB" w:rsidRDefault="00F80547" w:rsidP="00F80547">
      <w:pPr>
        <w:pStyle w:val="PL"/>
        <w:rPr>
          <w:lang w:eastAsia="zh-CN"/>
        </w:rPr>
      </w:pPr>
      <w:r>
        <w:rPr>
          <w:lang w:eastAsia="zh-CN"/>
        </w:rPr>
        <w:tab/>
      </w:r>
      <w:r w:rsidRPr="00EF5B9B">
        <w:t>units</w:t>
      </w:r>
      <w:r>
        <w:t>E</w:t>
      </w:r>
      <w:r w:rsidRPr="00EF5B9B">
        <w:t>Velocity</w:t>
      </w:r>
      <w:r>
        <w:rPr>
          <w:lang w:eastAsia="zh-CN"/>
        </w:rPr>
        <w:tab/>
      </w:r>
      <w:r>
        <w:rPr>
          <w:rFonts w:hint="eastAsia"/>
          <w:lang w:eastAsia="zh-CN"/>
        </w:rPr>
        <w:t>[</w:t>
      </w:r>
      <w:r>
        <w:rPr>
          <w:lang w:eastAsia="zh-CN"/>
        </w:rPr>
        <w:t>8</w:t>
      </w:r>
      <w:r>
        <w:rPr>
          <w:rFonts w:hint="eastAsia"/>
          <w:lang w:eastAsia="zh-CN"/>
        </w:rPr>
        <w:t>]</w:t>
      </w:r>
      <w:r>
        <w:rPr>
          <w:lang w:eastAsia="zh-CN"/>
        </w:rPr>
        <w:tab/>
      </w:r>
      <w:r>
        <w:t>Units</w:t>
      </w:r>
      <w:r>
        <w:rPr>
          <w:rFonts w:cs="Arial"/>
          <w:szCs w:val="18"/>
        </w:rPr>
        <w:t>A</w:t>
      </w:r>
      <w:r w:rsidRPr="006C4BA4">
        <w:rPr>
          <w:rFonts w:cs="Arial"/>
          <w:szCs w:val="18"/>
        </w:rPr>
        <w:t>ngular</w:t>
      </w:r>
      <w:r>
        <w:t>V</w:t>
      </w:r>
      <w:r w:rsidRPr="00093A1E">
        <w:t>elocity</w:t>
      </w:r>
      <w:r>
        <w:rPr>
          <w:lang w:eastAsia="zh-CN"/>
        </w:rPr>
        <w:tab/>
      </w:r>
      <w:r>
        <w:rPr>
          <w:rFonts w:hint="eastAsia"/>
          <w:lang w:eastAsia="zh-CN"/>
        </w:rPr>
        <w:t>OPTIONAL</w:t>
      </w:r>
      <w:r>
        <w:rPr>
          <w:lang w:eastAsia="zh-CN"/>
        </w:rPr>
        <w:t>,</w:t>
      </w:r>
    </w:p>
    <w:p w14:paraId="3EB80747" w14:textId="77777777" w:rsidR="00F817CB" w:rsidRDefault="00F817CB" w:rsidP="00F817CB">
      <w:pPr>
        <w:pStyle w:val="PL"/>
        <w:rPr>
          <w:lang w:eastAsia="zh-CN"/>
        </w:rPr>
      </w:pPr>
      <w:r>
        <w:rPr>
          <w:lang w:eastAsia="zh-CN"/>
        </w:rPr>
        <w:tab/>
      </w:r>
      <w:r>
        <w:rPr>
          <w:rFonts w:hint="eastAsia"/>
          <w:lang w:eastAsia="zh-CN"/>
        </w:rPr>
        <w:t>...</w:t>
      </w:r>
      <w:r>
        <w:rPr>
          <w:lang w:eastAsia="zh-CN"/>
        </w:rPr>
        <w:t>}</w:t>
      </w:r>
    </w:p>
    <w:p w14:paraId="34FC17B2" w14:textId="77777777" w:rsidR="00F817CB" w:rsidRDefault="00F817CB" w:rsidP="00F817CB">
      <w:pPr>
        <w:pStyle w:val="PL"/>
      </w:pPr>
    </w:p>
    <w:p w14:paraId="4625C687" w14:textId="593E176D" w:rsidR="00F817CB" w:rsidRDefault="00F817CB" w:rsidP="00F817CB">
      <w:pPr>
        <w:pStyle w:val="PL"/>
        <w:rPr>
          <w:lang w:eastAsia="zh-CN"/>
        </w:rPr>
      </w:pPr>
      <w:r w:rsidRPr="00F82830">
        <w:rPr>
          <w:lang w:eastAsia="zh-CN"/>
        </w:rPr>
        <w:t>RadialVelocity</w:t>
      </w:r>
      <w:r>
        <w:rPr>
          <w:lang w:val="en-US" w:eastAsia="zh-CN"/>
        </w:rPr>
        <w:tab/>
      </w:r>
      <w:r w:rsidRPr="00653FE2">
        <w:rPr>
          <w:szCs w:val="16"/>
        </w:rPr>
        <w:t xml:space="preserve">::= </w:t>
      </w:r>
      <w:r w:rsidR="00F80547">
        <w:rPr>
          <w:szCs w:val="16"/>
        </w:rPr>
        <w:t>INTEGER</w:t>
      </w:r>
      <w:r>
        <w:rPr>
          <w:rFonts w:hint="eastAsia"/>
          <w:szCs w:val="16"/>
          <w:lang w:eastAsia="zh-CN"/>
        </w:rPr>
        <w:t xml:space="preserve"> (</w:t>
      </w:r>
      <w:r w:rsidR="00F80547">
        <w:rPr>
          <w:szCs w:val="16"/>
          <w:lang w:eastAsia="zh-CN"/>
        </w:rPr>
        <w:t>-2</w:t>
      </w:r>
      <w:r w:rsidRPr="00606651">
        <w:t>0</w:t>
      </w:r>
      <w:r w:rsidR="00F80547">
        <w:t>48</w:t>
      </w:r>
      <w:r w:rsidRPr="00606651">
        <w:t>..</w:t>
      </w:r>
      <w:r>
        <w:t>2047</w:t>
      </w:r>
      <w:r>
        <w:rPr>
          <w:rFonts w:hint="eastAsia"/>
          <w:lang w:eastAsia="zh-CN"/>
        </w:rPr>
        <w:t>)</w:t>
      </w:r>
    </w:p>
    <w:p w14:paraId="323E1218" w14:textId="77777777" w:rsidR="00F817CB" w:rsidRDefault="00F817CB" w:rsidP="00F817CB">
      <w:pPr>
        <w:pStyle w:val="PL"/>
        <w:rPr>
          <w:lang w:eastAsia="zh-CN"/>
        </w:rPr>
      </w:pPr>
    </w:p>
    <w:p w14:paraId="596D732D" w14:textId="4157637D" w:rsidR="00F817CB" w:rsidRDefault="00F817CB" w:rsidP="00F817CB">
      <w:pPr>
        <w:pStyle w:val="P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lang w:val="en-US" w:eastAsia="zh-CN"/>
        </w:rPr>
        <w:tab/>
      </w:r>
      <w:r w:rsidRPr="00653FE2">
        <w:rPr>
          <w:szCs w:val="16"/>
        </w:rPr>
        <w:t xml:space="preserve">::= </w:t>
      </w:r>
      <w:r w:rsidR="00F80547">
        <w:rPr>
          <w:szCs w:val="16"/>
        </w:rPr>
        <w:t>INTEGER</w:t>
      </w:r>
      <w:r>
        <w:rPr>
          <w:rFonts w:hint="eastAsia"/>
          <w:szCs w:val="16"/>
          <w:lang w:eastAsia="zh-CN"/>
        </w:rPr>
        <w:t xml:space="preserve"> (</w:t>
      </w:r>
      <w:r w:rsidR="00F80547">
        <w:rPr>
          <w:szCs w:val="16"/>
          <w:lang w:eastAsia="zh-CN"/>
        </w:rPr>
        <w:t>-1024</w:t>
      </w:r>
      <w:r w:rsidRPr="00606651">
        <w:t>..</w:t>
      </w:r>
      <w:r w:rsidR="00F80547">
        <w:t>1023</w:t>
      </w:r>
      <w:r>
        <w:rPr>
          <w:rFonts w:hint="eastAsia"/>
          <w:lang w:eastAsia="zh-CN"/>
        </w:rPr>
        <w:t>)</w:t>
      </w:r>
    </w:p>
    <w:p w14:paraId="56E85F1C" w14:textId="77777777" w:rsidR="00F817CB" w:rsidRDefault="00F817CB" w:rsidP="00F817CB">
      <w:pPr>
        <w:pStyle w:val="PL"/>
        <w:rPr>
          <w:lang w:eastAsia="zh-CN"/>
        </w:rPr>
      </w:pPr>
    </w:p>
    <w:p w14:paraId="2B95A63E" w14:textId="534D5156" w:rsidR="00F817CB" w:rsidRDefault="00F817CB" w:rsidP="00F817CB">
      <w:pPr>
        <w:pStyle w:val="PL"/>
        <w:rPr>
          <w:lang w:eastAsia="zh-CN"/>
        </w:rPr>
      </w:pPr>
      <w:r w:rsidRPr="00324563">
        <w:rPr>
          <w:rFonts w:cs="Arial"/>
          <w:szCs w:val="18"/>
        </w:rPr>
        <w:t>AngularVelocityUncertainty</w:t>
      </w:r>
      <w:r>
        <w:rPr>
          <w:lang w:val="en-US" w:eastAsia="zh-CN"/>
        </w:rPr>
        <w:tab/>
      </w:r>
      <w:r w:rsidRPr="00653FE2">
        <w:rPr>
          <w:szCs w:val="16"/>
        </w:rPr>
        <w:t xml:space="preserve">::= </w:t>
      </w:r>
      <w:r w:rsidR="00F80547">
        <w:rPr>
          <w:szCs w:val="16"/>
        </w:rPr>
        <w:t>INTEGER</w:t>
      </w:r>
      <w:r>
        <w:rPr>
          <w:rFonts w:hint="eastAsia"/>
          <w:szCs w:val="16"/>
          <w:lang w:eastAsia="zh-CN"/>
        </w:rPr>
        <w:t xml:space="preserve"> (</w:t>
      </w:r>
      <w:r w:rsidRPr="00606651">
        <w:t>0..</w:t>
      </w:r>
      <w:r w:rsidR="00F80547">
        <w:t>255</w:t>
      </w:r>
      <w:r>
        <w:rPr>
          <w:rFonts w:hint="eastAsia"/>
          <w:lang w:eastAsia="zh-CN"/>
        </w:rPr>
        <w:t>)</w:t>
      </w:r>
    </w:p>
    <w:p w14:paraId="5FD0CBF1" w14:textId="77777777" w:rsidR="00787668" w:rsidRDefault="00787668" w:rsidP="00CE230A">
      <w:pPr>
        <w:pStyle w:val="PL"/>
      </w:pPr>
    </w:p>
    <w:p w14:paraId="51448D5E" w14:textId="77777777" w:rsidR="00F80547" w:rsidRDefault="00F80547" w:rsidP="00F80547">
      <w:pPr>
        <w:pStyle w:val="PL"/>
      </w:pPr>
      <w:r>
        <w:t>UnitsLinearV</w:t>
      </w:r>
      <w:r w:rsidRPr="00093A1E">
        <w:t>elocity</w:t>
      </w:r>
      <w:r>
        <w:t>::= ENUMERATED {</w:t>
      </w:r>
    </w:p>
    <w:p w14:paraId="4DF0326E" w14:textId="2EEA0551" w:rsidR="00F80547" w:rsidRDefault="00F80547" w:rsidP="00F80547">
      <w:pPr>
        <w:pStyle w:val="PL"/>
      </w:pPr>
      <w:r>
        <w:tab/>
      </w:r>
      <w:r w:rsidR="003037CC">
        <w:t>mpers</w:t>
      </w:r>
      <w:r>
        <w:tab/>
        <w:t>(0),</w:t>
      </w:r>
    </w:p>
    <w:p w14:paraId="12CB734A" w14:textId="47B189C6" w:rsidR="00F80547" w:rsidRDefault="00F80547" w:rsidP="00F80547">
      <w:pPr>
        <w:pStyle w:val="PL"/>
      </w:pPr>
      <w:r>
        <w:tab/>
      </w:r>
      <w:r w:rsidR="003037CC">
        <w:t>cmpers</w:t>
      </w:r>
      <w:r>
        <w:tab/>
        <w:t>(1),</w:t>
      </w:r>
    </w:p>
    <w:p w14:paraId="2212A2BE" w14:textId="77777777" w:rsidR="00F80547" w:rsidRDefault="00F80547" w:rsidP="00F80547">
      <w:pPr>
        <w:pStyle w:val="PL"/>
      </w:pPr>
      <w:r>
        <w:tab/>
        <w:t>... }</w:t>
      </w:r>
    </w:p>
    <w:p w14:paraId="3FFA2A17" w14:textId="77777777" w:rsidR="00F80547" w:rsidRDefault="00F80547" w:rsidP="00F80547">
      <w:pPr>
        <w:pStyle w:val="PL"/>
      </w:pPr>
    </w:p>
    <w:p w14:paraId="7B2D90BD" w14:textId="77777777" w:rsidR="00F80547" w:rsidRDefault="00F80547" w:rsidP="00F80547">
      <w:pPr>
        <w:pStyle w:val="PL"/>
      </w:pPr>
      <w:r>
        <w:t>Units</w:t>
      </w:r>
      <w:r>
        <w:rPr>
          <w:rFonts w:cs="Arial"/>
          <w:szCs w:val="18"/>
        </w:rPr>
        <w:t>A</w:t>
      </w:r>
      <w:r w:rsidRPr="006C4BA4">
        <w:rPr>
          <w:rFonts w:cs="Arial"/>
          <w:szCs w:val="18"/>
        </w:rPr>
        <w:t>ngular</w:t>
      </w:r>
      <w:r>
        <w:t>V</w:t>
      </w:r>
      <w:r w:rsidRPr="00093A1E">
        <w:t>elocity</w:t>
      </w:r>
      <w:r>
        <w:t>::= ENUMERATED {</w:t>
      </w:r>
    </w:p>
    <w:p w14:paraId="1E16A171" w14:textId="202A42DD" w:rsidR="00F80547" w:rsidRDefault="00F80547" w:rsidP="00F80547">
      <w:pPr>
        <w:pStyle w:val="PL"/>
      </w:pPr>
      <w:r>
        <w:tab/>
      </w:r>
      <w:r w:rsidR="003037CC">
        <w:t>degpersec1</w:t>
      </w:r>
      <w:r>
        <w:tab/>
        <w:t>(0),</w:t>
      </w:r>
    </w:p>
    <w:p w14:paraId="653C2C6A" w14:textId="1DC568B9" w:rsidR="00F80547" w:rsidRDefault="00F80547" w:rsidP="00F80547">
      <w:pPr>
        <w:pStyle w:val="PL"/>
      </w:pPr>
      <w:r>
        <w:tab/>
      </w:r>
      <w:r w:rsidR="003037CC">
        <w:t>degpersec01</w:t>
      </w:r>
      <w:r>
        <w:tab/>
        <w:t>(1),</w:t>
      </w:r>
    </w:p>
    <w:p w14:paraId="5080B978" w14:textId="77777777" w:rsidR="00F80547" w:rsidRDefault="00F80547" w:rsidP="00F80547">
      <w:pPr>
        <w:pStyle w:val="PL"/>
      </w:pPr>
      <w:r>
        <w:tab/>
        <w:t>... }</w:t>
      </w:r>
    </w:p>
    <w:p w14:paraId="43E29E12" w14:textId="77777777" w:rsidR="00F80547" w:rsidRDefault="00F80547" w:rsidP="00CE230A">
      <w:pPr>
        <w:pStyle w:val="PL"/>
      </w:pPr>
    </w:p>
    <w:p w14:paraId="7AE6C2E5" w14:textId="64DB15DD"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lastRenderedPageBreak/>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0802FDF" w14:textId="77777777" w:rsidR="0066718F" w:rsidRDefault="001C42E9" w:rsidP="0066718F">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sidR="0066718F">
        <w:rPr>
          <w:rFonts w:hint="eastAsia"/>
          <w:lang w:eastAsia="zh-CN"/>
        </w:rPr>
        <w:t>,</w:t>
      </w:r>
    </w:p>
    <w:p w14:paraId="630F645A" w14:textId="77777777" w:rsidR="006F0B18" w:rsidRDefault="0066718F" w:rsidP="0066718F">
      <w:pPr>
        <w:pStyle w:val="PL"/>
      </w:pPr>
      <w:r>
        <w:rPr>
          <w:lang w:eastAsia="zh-CN"/>
        </w:rPr>
        <w:tab/>
        <w:t>reportingInd</w:t>
      </w:r>
      <w:r>
        <w:rPr>
          <w:lang w:eastAsia="zh-CN"/>
        </w:rPr>
        <w:tab/>
      </w:r>
      <w:r>
        <w:rPr>
          <w:rFonts w:hint="eastAsia"/>
          <w:lang w:eastAsia="zh-CN"/>
        </w:rPr>
        <w:t>[</w:t>
      </w:r>
      <w:r w:rsidR="009C60B6">
        <w:rPr>
          <w:lang w:eastAsia="zh-CN"/>
        </w:rPr>
        <w:t>16</w:t>
      </w:r>
      <w:r>
        <w:rPr>
          <w:rFonts w:hint="eastAsia"/>
          <w:lang w:eastAsia="zh-CN"/>
        </w:rPr>
        <w:t>]</w:t>
      </w:r>
      <w:r>
        <w:rPr>
          <w:lang w:eastAsia="zh-CN"/>
        </w:rPr>
        <w:tab/>
        <w:t>ReportingInd</w:t>
      </w:r>
      <w:r>
        <w:rPr>
          <w:lang w:eastAsia="zh-CN"/>
        </w:rPr>
        <w:tab/>
      </w:r>
      <w:r>
        <w:t>OPTIONAL</w:t>
      </w:r>
      <w:r w:rsidR="006F0B18">
        <w:t>,</w:t>
      </w:r>
    </w:p>
    <w:p w14:paraId="1E0CE0D0" w14:textId="77777777" w:rsidR="00B04323" w:rsidRDefault="006F0B18" w:rsidP="00B04323">
      <w:pPr>
        <w:pStyle w:val="PL"/>
      </w:pPr>
      <w:r>
        <w:tab/>
      </w:r>
      <w:r>
        <w:rPr>
          <w:rFonts w:eastAsia="DengXian" w:cs="Courier New"/>
          <w:lang w:val="fr-FR" w:eastAsia="fr-FR"/>
        </w:rPr>
        <w:t>mappedQoS</w:t>
      </w:r>
      <w:r>
        <w:rPr>
          <w:rFonts w:eastAsia="DengXian" w:cs="Courier New"/>
          <w:lang w:val="fr-FR" w:eastAsia="fr-FR"/>
        </w:rPr>
        <w:tab/>
        <w:t>[</w:t>
      </w:r>
      <w:r w:rsidR="00177A77">
        <w:rPr>
          <w:rFonts w:eastAsia="DengXian" w:cs="Courier New"/>
          <w:lang w:val="fr-FR" w:eastAsia="fr-FR"/>
        </w:rPr>
        <w:t>17</w:t>
      </w:r>
      <w:r>
        <w:rPr>
          <w:rFonts w:eastAsia="DengXian" w:cs="Courier New"/>
          <w:lang w:val="fr-FR" w:eastAsia="fr-FR"/>
        </w:rPr>
        <w:t>] LCS-QoS</w:t>
      </w:r>
      <w:r>
        <w:rPr>
          <w:rFonts w:eastAsia="DengXian" w:cs="Courier New"/>
          <w:lang w:val="fr-FR" w:eastAsia="fr-FR"/>
        </w:rPr>
        <w:tab/>
        <w:t>OPTIONAL</w:t>
      </w:r>
      <w:r w:rsidR="00B04323">
        <w:t>,</w:t>
      </w:r>
    </w:p>
    <w:p w14:paraId="6F194CBF" w14:textId="2365E482" w:rsidR="00B04323" w:rsidRDefault="00B04323" w:rsidP="00B04323">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71DC7971" w14:textId="037478DB" w:rsidR="001C42E9" w:rsidRDefault="00B04323" w:rsidP="00B04323">
      <w:pPr>
        <w:pStyle w:val="PL"/>
      </w:pPr>
      <w:r>
        <w:tab/>
      </w:r>
      <w:r w:rsidRPr="00D76700">
        <w:t>cumulativeReport</w:t>
      </w:r>
      <w:r>
        <w:t>Criteria</w:t>
      </w:r>
      <w:r>
        <w:tab/>
        <w:t>[19]</w:t>
      </w:r>
      <w:r>
        <w:tab/>
        <w:t>LCS-C</w:t>
      </w:r>
      <w:r w:rsidRPr="00D76700">
        <w:t>umulativeReport</w:t>
      </w:r>
      <w:r>
        <w:t>Criteria</w:t>
      </w:r>
      <w:r>
        <w:tab/>
        <w:t>OPTIONAL</w:t>
      </w:r>
      <w:r w:rsidR="001C42E9">
        <w:t xml:space="preserve"> }</w:t>
      </w:r>
    </w:p>
    <w:p w14:paraId="62800F0B" w14:textId="77777777" w:rsidR="00103754" w:rsidRDefault="00103754" w:rsidP="00103754">
      <w:pPr>
        <w:pStyle w:val="PL"/>
      </w:pPr>
      <w:r>
        <w:t>-- Only one of periodicLocation, areaEventReporting and motionEventReporting shall be included.</w:t>
      </w:r>
    </w:p>
    <w:p w14:paraId="65CDF9BA" w14:textId="77777777" w:rsidR="00103754" w:rsidRDefault="00103754" w:rsidP="00103754">
      <w:pPr>
        <w:pStyle w:val="PL"/>
      </w:pPr>
      <w:r>
        <w:t>-- responseTime and velocityRequest are not applicable in LCS-QoS.</w:t>
      </w:r>
    </w:p>
    <w:p w14:paraId="29F24185" w14:textId="77777777" w:rsidR="00103754" w:rsidRDefault="00103754" w:rsidP="00103754">
      <w:pPr>
        <w:pStyle w:val="PL"/>
      </w:pPr>
      <w:r>
        <w:t>-- reportingPLMNList provides a list of PLMNs in which event reporting is allowed.</w:t>
      </w:r>
    </w:p>
    <w:p w14:paraId="4DC842D6" w14:textId="77777777" w:rsidR="00103754" w:rsidRDefault="00103754" w:rsidP="00103754">
      <w:pPr>
        <w:pStyle w:val="PL"/>
      </w:pPr>
      <w:r>
        <w:t>-- If referenceNumberExt is included, an MS shall ignore referenceNumber.</w:t>
      </w:r>
    </w:p>
    <w:p w14:paraId="16B8FC70" w14:textId="77777777" w:rsidR="00103754" w:rsidRDefault="00103754" w:rsidP="00103754">
      <w:pPr>
        <w:pStyle w:val="PL"/>
      </w:pPr>
      <w:r>
        <w:t>-- h-gmlc-address shall be ignored by a UE for 5GS access.</w:t>
      </w:r>
    </w:p>
    <w:p w14:paraId="51B90F5B" w14:textId="77777777" w:rsidR="00103754" w:rsidRDefault="00103754" w:rsidP="00103754">
      <w:pPr>
        <w:pStyle w:val="PL"/>
      </w:pPr>
      <w:r>
        <w:t>-- referenceNumberExt, h-gmlc-callBackUri, supportedGADShapes, deferredRoutingIdentifier,</w:t>
      </w:r>
    </w:p>
    <w:p w14:paraId="438EF884" w14:textId="77777777" w:rsidR="00103754" w:rsidRDefault="00103754" w:rsidP="0010375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reportingPLMNList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CB39B7B" w14:textId="77777777" w:rsidR="00893CBF" w:rsidRDefault="006F0B18"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 If mappedQoS is included, it indicates UE to send the mapped QoS which appliable to EPS to MME when</w:t>
      </w:r>
    </w:p>
    <w:p w14:paraId="6FF1FAEC" w14:textId="77777777" w:rsidR="00893CBF"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UE has moved from 5GS to EPS and detected an event to report to MME, for the service continuity from</w:t>
      </w:r>
    </w:p>
    <w:p w14:paraId="2DA29CB9" w14:textId="408F4EC9" w:rsidR="006F0B18"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5GS to EPS scenario with deferred MT-LR </w:t>
      </w:r>
      <w:r w:rsidR="006F0B18" w:rsidRPr="00006BCD">
        <w:rPr>
          <w:rFonts w:ascii="Courier New" w:eastAsia="DengXian" w:hAnsi="Courier New" w:cs="Courier New"/>
          <w:sz w:val="16"/>
          <w:lang w:val="fr-FR" w:eastAsia="fr-FR"/>
        </w:rPr>
        <w:t xml:space="preserve">initiated in 5GS </w:t>
      </w:r>
      <w:r w:rsidR="006F0B18">
        <w:rPr>
          <w:rFonts w:ascii="Courier New" w:eastAsia="DengXian" w:hAnsi="Courier New" w:cs="Courier New"/>
          <w:sz w:val="16"/>
          <w:lang w:val="fr-FR" w:eastAsia="fr-FR"/>
        </w:rPr>
        <w:t xml:space="preserve">with multiple QoS calss case. </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lastRenderedPageBreak/>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0CF44E3F" w14:textId="77777777" w:rsidR="005F0DF3" w:rsidRPr="007A6410" w:rsidRDefault="00CE230A" w:rsidP="00CE230A">
      <w:pPr>
        <w:pStyle w:val="PL"/>
      </w:pPr>
      <w:r w:rsidRPr="007A6410">
        <w:tab/>
      </w:r>
      <w:r>
        <w:t>locationEstimate</w:t>
      </w:r>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t>eUTRAConnectedTo</w:t>
      </w:r>
      <w:r>
        <w:rPr>
          <w:rFonts w:hint="eastAsia"/>
          <w:lang w:eastAsia="zh-CN"/>
        </w:rPr>
        <w:t>EP</w:t>
      </w:r>
      <w:r>
        <w:t xml:space="preserve">C </w:t>
      </w:r>
      <w:r>
        <w:tab/>
        <w:t>(</w:t>
      </w:r>
      <w:r>
        <w:rPr>
          <w:rFonts w:hint="eastAsia"/>
          <w:lang w:eastAsia="zh-CN"/>
        </w:rPr>
        <w:t>3</w:t>
      </w:r>
      <w:r>
        <w:t>),</w:t>
      </w:r>
    </w:p>
    <w:p w14:paraId="5F21A6EB" w14:textId="762FF5E2" w:rsidR="003F3B59" w:rsidRDefault="003F3B59" w:rsidP="003F3B59">
      <w:pPr>
        <w:pStyle w:val="PL"/>
        <w:rPr>
          <w:lang w:eastAsia="zh-CN"/>
        </w:rPr>
      </w:pPr>
      <w:r>
        <w:tab/>
      </w:r>
      <w:r w:rsidR="00152E06">
        <w:t>n</w:t>
      </w:r>
      <w:r w:rsidRPr="00BC2D24">
        <w:rPr>
          <w:lang w:eastAsia="zh-CN"/>
        </w:rPr>
        <w:t>R</w:t>
      </w:r>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r w:rsidR="00152E06">
        <w:t>n</w:t>
      </w:r>
      <w:r w:rsidRPr="00BC2D24">
        <w:rPr>
          <w:lang w:eastAsia="zh-CN"/>
        </w:rPr>
        <w:t>R</w:t>
      </w:r>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717DD469" w14:textId="77777777" w:rsidR="0066718F" w:rsidRDefault="0066718F" w:rsidP="00CE230A">
      <w:pPr>
        <w:pStyle w:val="PL"/>
      </w:pPr>
    </w:p>
    <w:p w14:paraId="4AA0DCEA" w14:textId="77777777" w:rsidR="0066718F" w:rsidRDefault="0066718F" w:rsidP="0066718F">
      <w:pPr>
        <w:pStyle w:val="PL"/>
        <w:rPr>
          <w:lang w:val="en-US"/>
        </w:rPr>
      </w:pPr>
      <w:r>
        <w:rPr>
          <w:lang w:eastAsia="zh-CN"/>
        </w:rPr>
        <w:t xml:space="preserve">ReportingInd ::= </w:t>
      </w:r>
      <w:r>
        <w:t>ENUMERATED</w:t>
      </w:r>
      <w:r>
        <w:rPr>
          <w:lang w:val="en-US"/>
        </w:rPr>
        <w:t xml:space="preserve"> {</w:t>
      </w:r>
    </w:p>
    <w:p w14:paraId="1847D4FA" w14:textId="77777777" w:rsidR="0066718F" w:rsidRPr="003916EE" w:rsidRDefault="0066718F" w:rsidP="0066718F">
      <w:pPr>
        <w:pStyle w:val="PL"/>
      </w:pPr>
      <w:r>
        <w:tab/>
        <w:t>insideReporting</w:t>
      </w:r>
      <w:r w:rsidRPr="003916EE">
        <w:t xml:space="preserve"> (</w:t>
      </w:r>
      <w:r>
        <w:t>0</w:t>
      </w:r>
      <w:r w:rsidRPr="003916EE">
        <w:t>),</w:t>
      </w:r>
    </w:p>
    <w:p w14:paraId="16C237BD" w14:textId="77777777" w:rsidR="0066718F" w:rsidRPr="003916EE" w:rsidRDefault="0066718F" w:rsidP="0066718F">
      <w:pPr>
        <w:pStyle w:val="PL"/>
      </w:pPr>
      <w:r w:rsidRPr="003916EE">
        <w:tab/>
      </w:r>
      <w:r>
        <w:rPr>
          <w:lang w:eastAsia="zh-CN"/>
        </w:rPr>
        <w:t>outsideReporting</w:t>
      </w:r>
      <w:r w:rsidRPr="003916EE">
        <w:t xml:space="preserve"> (</w:t>
      </w:r>
      <w:r>
        <w:t>1</w:t>
      </w:r>
      <w:r w:rsidRPr="003916EE">
        <w:t>),</w:t>
      </w:r>
    </w:p>
    <w:p w14:paraId="33E11AFD" w14:textId="77777777" w:rsidR="0066718F" w:rsidRPr="006E791D" w:rsidRDefault="0066718F" w:rsidP="0066718F">
      <w:pPr>
        <w:pStyle w:val="PL"/>
        <w:rPr>
          <w:lang w:val="en-US"/>
        </w:rPr>
      </w:pPr>
      <w:r>
        <w:rPr>
          <w:lang w:val="en-US"/>
        </w:rPr>
        <w:tab/>
        <w:t>... }</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lastRenderedPageBreak/>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776205AB" w14:textId="59EB7C9D" w:rsidR="00585431" w:rsidRDefault="00CE230A" w:rsidP="00585431">
      <w:pPr>
        <w:pStyle w:val="PL"/>
        <w:rPr>
          <w:lang w:val="en-US"/>
        </w:rPr>
      </w:pPr>
      <w:r>
        <w:rPr>
          <w:lang w:val="en-US"/>
        </w:rPr>
        <w:tab/>
        <w:t>...</w:t>
      </w:r>
      <w:r w:rsidR="00585431" w:rsidRPr="003916EE">
        <w:t>,</w:t>
      </w:r>
      <w:r w:rsidR="00585431">
        <w:rPr>
          <w:lang w:val="en-US"/>
        </w:rPr>
        <w:t xml:space="preserve"> </w:t>
      </w:r>
    </w:p>
    <w:p w14:paraId="08F7DEDE" w14:textId="240A668A" w:rsidR="00CE230A" w:rsidRDefault="00585431" w:rsidP="00585431">
      <w:pPr>
        <w:pStyle w:val="PL"/>
        <w:rPr>
          <w:lang w:val="en-US"/>
        </w:rPr>
      </w:pPr>
      <w:r>
        <w:rPr>
          <w:lang w:val="en-US"/>
        </w:rPr>
        <w:tab/>
      </w:r>
      <w:r>
        <w:rPr>
          <w:lang w:eastAsia="zh-CN"/>
        </w:rPr>
        <w:t>userPlaneEventReportStat</w:t>
      </w:r>
      <w:r>
        <w:rPr>
          <w:lang w:eastAsia="zh-CN"/>
        </w:rPr>
        <w:tab/>
        <w:t>[</w:t>
      </w:r>
      <w:r w:rsidR="002A0470">
        <w:rPr>
          <w:lang w:eastAsia="zh-CN"/>
        </w:rPr>
        <w:t>8</w:t>
      </w:r>
      <w:r>
        <w:rPr>
          <w:lang w:eastAsia="zh-CN"/>
        </w:rPr>
        <w:t>]</w:t>
      </w:r>
      <w:r>
        <w:rPr>
          <w:lang w:eastAsia="zh-CN"/>
        </w:rPr>
        <w:tab/>
        <w:t>LCS-UserPlaneEventReportStat</w:t>
      </w:r>
      <w:r>
        <w:rPr>
          <w:lang w:eastAsia="zh-CN"/>
        </w:rPr>
        <w:tab/>
      </w:r>
      <w:r w:rsidRPr="00793914">
        <w:rPr>
          <w:lang w:val="en-US"/>
        </w:rPr>
        <w:t>OPTIONAL</w:t>
      </w:r>
      <w:r w:rsidR="00CE230A">
        <w:rPr>
          <w:lang w:val="en-US"/>
        </w:rPr>
        <w:t xml:space="preserve">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12963990" w14:textId="5FB5085E" w:rsidR="005D5221" w:rsidRDefault="00CE230A" w:rsidP="005D5221">
      <w:pPr>
        <w:pStyle w:val="PL"/>
      </w:pPr>
      <w:r>
        <w:tab/>
        <w:t>...</w:t>
      </w:r>
      <w:r w:rsidR="005D5221">
        <w:t xml:space="preserve">, </w:t>
      </w:r>
    </w:p>
    <w:p w14:paraId="5A692B0E" w14:textId="6630ABD0" w:rsidR="00CE230A" w:rsidRDefault="005D5221" w:rsidP="005D5221">
      <w:pPr>
        <w:pStyle w:val="PL"/>
      </w:pPr>
      <w:r>
        <w:tab/>
      </w:r>
      <w:r w:rsidRPr="00B211EE">
        <w:t>cumulative</w:t>
      </w:r>
      <w:r>
        <w:t>E</w:t>
      </w:r>
      <w:r w:rsidRPr="00B211EE">
        <w:t>vent</w:t>
      </w:r>
      <w:r>
        <w:t>R</w:t>
      </w:r>
      <w:r w:rsidRPr="00B211EE">
        <w:t>eport</w:t>
      </w:r>
      <w:r>
        <w:t xml:space="preserve"> (</w:t>
      </w:r>
      <w:r w:rsidR="002A0470">
        <w:t>7</w:t>
      </w:r>
      <w:r>
        <w:t>)</w:t>
      </w:r>
      <w:r w:rsidR="00CE230A">
        <w:t xml:space="preserve">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393FA890" w14:textId="77777777" w:rsidR="005D5221" w:rsidRDefault="005D5221" w:rsidP="005D5221">
      <w:pPr>
        <w:pStyle w:val="PL"/>
      </w:pPr>
      <w:r>
        <w:rPr>
          <w:lang w:eastAsia="zh-CN"/>
        </w:rPr>
        <w:t>LCS-UserPlaneEventReportStat</w:t>
      </w:r>
      <w:r>
        <w:t xml:space="preserve"> ::= INTEGER (1..</w:t>
      </w:r>
      <w:r w:rsidRPr="00653FE2">
        <w:t>8639999</w:t>
      </w:r>
      <w:r w:rsidRPr="00C01B35">
        <w:t>)</w:t>
      </w:r>
    </w:p>
    <w:p w14:paraId="481EDFCF" w14:textId="77777777" w:rsidR="00CE230A" w:rsidRDefault="00CE230A" w:rsidP="00CE230A">
      <w:pPr>
        <w:pStyle w:val="PL"/>
      </w:pPr>
    </w:p>
    <w:p w14:paraId="0549AE8C" w14:textId="77777777" w:rsidR="00B04323" w:rsidRPr="00793914" w:rsidRDefault="00B04323" w:rsidP="00B04323">
      <w:pPr>
        <w:pStyle w:val="PL"/>
        <w:rPr>
          <w:lang w:val="en-US"/>
        </w:rPr>
      </w:pPr>
      <w:r>
        <w:t>LCS-UserP</w:t>
      </w:r>
      <w:r w:rsidRPr="00D76700">
        <w:t>laneReport</w:t>
      </w:r>
      <w:r>
        <w:t xml:space="preserve">AFAddr </w:t>
      </w:r>
      <w:r w:rsidRPr="00793914">
        <w:rPr>
          <w:lang w:val="en-US"/>
        </w:rPr>
        <w:t>::= SEQUENCE {</w:t>
      </w:r>
    </w:p>
    <w:p w14:paraId="76B9F21E" w14:textId="77777777" w:rsidR="00B04323" w:rsidRPr="00793914" w:rsidRDefault="00B04323" w:rsidP="00B04323">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568A711E" w14:textId="77777777" w:rsidR="00B04323" w:rsidRDefault="00B04323" w:rsidP="00B04323">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18226E6F" w14:textId="77777777" w:rsidR="00B04323" w:rsidRPr="00C92E23" w:rsidRDefault="00B04323" w:rsidP="00B04323">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7BF34654" w14:textId="77777777" w:rsidR="00B04323" w:rsidRDefault="00B04323" w:rsidP="00B04323">
      <w:pPr>
        <w:pStyle w:val="PL"/>
        <w:rPr>
          <w:lang w:val="en-US"/>
        </w:rPr>
      </w:pPr>
    </w:p>
    <w:p w14:paraId="3EDDF296" w14:textId="01C81B52" w:rsidR="00B04323" w:rsidRDefault="00B04323" w:rsidP="00B04323">
      <w:pPr>
        <w:pStyle w:val="PL"/>
        <w:rPr>
          <w:szCs w:val="16"/>
        </w:rPr>
      </w:pPr>
      <w:r>
        <w:rPr>
          <w:lang w:val="en-US"/>
        </w:rPr>
        <w:t>Ipv4Addrs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63B037E3" w14:textId="77777777" w:rsidR="00B04323" w:rsidRDefault="00B04323" w:rsidP="00B04323">
      <w:pPr>
        <w:pStyle w:val="PL"/>
        <w:rPr>
          <w:lang w:val="en-US"/>
        </w:rPr>
      </w:pPr>
      <w:r>
        <w:rPr>
          <w:lang w:val="en-US"/>
        </w:rPr>
        <w:tab/>
        <w:t>Ipv4Addr</w:t>
      </w:r>
    </w:p>
    <w:p w14:paraId="7A5CDFAB" w14:textId="77777777" w:rsidR="00B04323" w:rsidRDefault="00B04323" w:rsidP="00B04323">
      <w:pPr>
        <w:pStyle w:val="PL"/>
        <w:rPr>
          <w:lang w:val="en-US"/>
        </w:rPr>
      </w:pPr>
    </w:p>
    <w:p w14:paraId="57FDAC04" w14:textId="50C662C3" w:rsidR="00B04323" w:rsidRDefault="00B04323" w:rsidP="00B04323">
      <w:pPr>
        <w:pStyle w:val="PL"/>
        <w:rPr>
          <w:szCs w:val="16"/>
        </w:rPr>
      </w:pPr>
      <w:r>
        <w:rPr>
          <w:lang w:val="en-US"/>
        </w:rPr>
        <w:t>Ipv6Addrs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39BCE9E6" w14:textId="77777777" w:rsidR="00B04323" w:rsidRDefault="00B04323" w:rsidP="00B04323">
      <w:pPr>
        <w:pStyle w:val="PL"/>
      </w:pPr>
      <w:r>
        <w:rPr>
          <w:szCs w:val="16"/>
        </w:rPr>
        <w:tab/>
      </w:r>
      <w:r>
        <w:rPr>
          <w:lang w:val="en-US"/>
        </w:rPr>
        <w:t>Ipv6Addr</w:t>
      </w:r>
    </w:p>
    <w:p w14:paraId="1F65EB3B" w14:textId="77777777" w:rsidR="00B04323" w:rsidRDefault="00B04323" w:rsidP="00B04323">
      <w:pPr>
        <w:pStyle w:val="PL"/>
      </w:pPr>
    </w:p>
    <w:p w14:paraId="23FE05A3" w14:textId="77777777" w:rsidR="00B04323" w:rsidRDefault="00B04323" w:rsidP="00B04323">
      <w:pPr>
        <w:pStyle w:val="PL"/>
      </w:pPr>
      <w:r>
        <w:rPr>
          <w:lang w:val="en-US"/>
        </w:rPr>
        <w:t xml:space="preserve">Ipv4Addr </w:t>
      </w:r>
      <w:r w:rsidRPr="00653FE2">
        <w:t>::=  OCTET STRING (SIZE (</w:t>
      </w:r>
      <w:r>
        <w:t>4</w:t>
      </w:r>
      <w:r w:rsidRPr="00653FE2">
        <w:t>))</w:t>
      </w:r>
    </w:p>
    <w:p w14:paraId="632AF177" w14:textId="77777777" w:rsidR="00B04323" w:rsidRDefault="00B04323" w:rsidP="00B04323">
      <w:pPr>
        <w:pStyle w:val="PL"/>
      </w:pPr>
    </w:p>
    <w:p w14:paraId="017E455D" w14:textId="77777777" w:rsidR="00B04323" w:rsidRDefault="00B04323" w:rsidP="00B04323">
      <w:pPr>
        <w:pStyle w:val="PL"/>
      </w:pPr>
      <w:r>
        <w:rPr>
          <w:lang w:val="en-US"/>
        </w:rPr>
        <w:t xml:space="preserve">Ipv6Addr </w:t>
      </w:r>
      <w:r w:rsidRPr="00653FE2">
        <w:t>::=  OCTET STRING (SIZE (</w:t>
      </w:r>
      <w:r>
        <w:t>16</w:t>
      </w:r>
      <w:r w:rsidRPr="00653FE2">
        <w:t>))</w:t>
      </w:r>
    </w:p>
    <w:p w14:paraId="6437C02C" w14:textId="77777777" w:rsidR="00B04323" w:rsidRDefault="00B04323" w:rsidP="00B04323">
      <w:pPr>
        <w:pStyle w:val="PL"/>
        <w:rPr>
          <w:lang w:val="en-US"/>
        </w:rPr>
      </w:pPr>
    </w:p>
    <w:p w14:paraId="49D44B73" w14:textId="77777777" w:rsidR="00B04323" w:rsidRPr="00793914" w:rsidRDefault="00B04323" w:rsidP="00B04323">
      <w:pPr>
        <w:pStyle w:val="PL"/>
        <w:rPr>
          <w:lang w:val="en-US"/>
        </w:rPr>
      </w:pPr>
      <w:r>
        <w:t>LCS-C</w:t>
      </w:r>
      <w:r w:rsidRPr="00D76700">
        <w:t>umulativeReport</w:t>
      </w:r>
      <w:r>
        <w:t xml:space="preserve">Criteria </w:t>
      </w:r>
      <w:r w:rsidRPr="00793914">
        <w:rPr>
          <w:lang w:val="en-US"/>
        </w:rPr>
        <w:t>::= SEQUENCE {</w:t>
      </w:r>
    </w:p>
    <w:p w14:paraId="705F5C8E" w14:textId="77777777" w:rsidR="00B04323" w:rsidRPr="00793914" w:rsidRDefault="00B04323" w:rsidP="00B04323">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156EB55D" w14:textId="77777777" w:rsidR="00B04323" w:rsidRPr="00C92E23" w:rsidRDefault="00B04323" w:rsidP="00B04323">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53307B57" w14:textId="77777777" w:rsidR="00B04323" w:rsidRDefault="00B04323" w:rsidP="00B04323">
      <w:pPr>
        <w:pStyle w:val="PL"/>
      </w:pPr>
    </w:p>
    <w:p w14:paraId="05F8882F" w14:textId="77777777" w:rsidR="00B04323" w:rsidRDefault="00B04323" w:rsidP="00B04323">
      <w:pPr>
        <w:pStyle w:val="PL"/>
      </w:pPr>
      <w:r>
        <w:t>LCS-C</w:t>
      </w:r>
      <w:r w:rsidRPr="00D76700">
        <w:t>umulativeReportTimer</w:t>
      </w:r>
      <w:r>
        <w:t>Criteria ::= INTEGER (1..</w:t>
      </w:r>
      <w:r w:rsidRPr="00653FE2">
        <w:t>8639999</w:t>
      </w:r>
      <w:r w:rsidRPr="00C01B35">
        <w:t>)</w:t>
      </w:r>
    </w:p>
    <w:p w14:paraId="2A8D22CE" w14:textId="77777777" w:rsidR="00B04323" w:rsidRDefault="00B04323" w:rsidP="00B04323">
      <w:pPr>
        <w:pStyle w:val="PL"/>
      </w:pPr>
    </w:p>
    <w:p w14:paraId="037D075D" w14:textId="77777777" w:rsidR="00B04323" w:rsidRDefault="00B04323" w:rsidP="00B04323">
      <w:pPr>
        <w:pStyle w:val="PL"/>
      </w:pPr>
      <w:r>
        <w:t>LCS-C</w:t>
      </w:r>
      <w:r w:rsidRPr="00D76700">
        <w:t>umulativeReportCounter</w:t>
      </w:r>
      <w:r>
        <w:t>Criteria ::= INTEGER (1..</w:t>
      </w:r>
      <w:r w:rsidRPr="00653FE2">
        <w:t>8639999</w:t>
      </w:r>
      <w:r w:rsidRPr="00C01B35">
        <w:t>)</w:t>
      </w:r>
    </w:p>
    <w:p w14:paraId="6E903C0C" w14:textId="77777777" w:rsidR="00B04323" w:rsidRDefault="00B04323" w:rsidP="00B04323">
      <w:pPr>
        <w:pStyle w:val="PL"/>
      </w:pPr>
    </w:p>
    <w:p w14:paraId="2E5C7A38" w14:textId="77777777" w:rsidR="00B04323" w:rsidRDefault="00B04323" w:rsidP="00B04323">
      <w:pPr>
        <w:pStyle w:val="PL"/>
      </w:pPr>
      <w:r w:rsidRPr="00653FE2">
        <w:t>FQDN ::=  OCTET STRING (SIZE (</w:t>
      </w:r>
      <w:r>
        <w:t>4</w:t>
      </w:r>
      <w:r w:rsidRPr="00653FE2">
        <w:t>..25</w:t>
      </w:r>
      <w:r>
        <w:t>3</w:t>
      </w:r>
      <w:r w:rsidRPr="00653FE2">
        <w:t>))</w:t>
      </w:r>
    </w:p>
    <w:p w14:paraId="2CC97283" w14:textId="77777777" w:rsidR="00B04323" w:rsidRDefault="00B04323" w:rsidP="00B04323">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62867F3D" w14:textId="77777777" w:rsidR="00F96794" w:rsidRDefault="001C42E9" w:rsidP="00F96794">
      <w:pPr>
        <w:pStyle w:val="PL"/>
      </w:pPr>
      <w:r>
        <w:rPr>
          <w:rFonts w:hint="eastAsia"/>
          <w:lang w:val="en-US" w:eastAsia="zh-CN"/>
        </w:rPr>
        <w:tab/>
      </w:r>
      <w:r>
        <w:rPr>
          <w:lang w:val="en-US" w:eastAsia="zh-CN"/>
        </w:rPr>
        <w:t>eventReportExpectedArea</w:t>
      </w:r>
      <w:r>
        <w:rPr>
          <w:lang w:val="en-US" w:eastAsia="zh-CN"/>
        </w:rPr>
        <w:tab/>
        <w:t>[</w:t>
      </w:r>
      <w:r w:rsidR="00F20E94">
        <w:rPr>
          <w:lang w:val="en-US" w:eastAsia="zh-CN"/>
        </w:rPr>
        <w:t>2</w:t>
      </w:r>
      <w:r>
        <w:rPr>
          <w:lang w:val="en-US" w:eastAsia="zh-CN"/>
        </w:rPr>
        <w:t xml:space="preserve">] </w:t>
      </w:r>
      <w:r w:rsidRPr="00C82812">
        <w:rPr>
          <w:lang w:val="en-US" w:eastAsia="zh-CN"/>
        </w:rPr>
        <w:t>Ext-GeographicalInformation</w:t>
      </w:r>
      <w:r>
        <w:rPr>
          <w:lang w:val="en-US"/>
        </w:rPr>
        <w:tab/>
      </w:r>
      <w:r w:rsidRPr="00E20BBE">
        <w:t>OPTIONAL</w:t>
      </w:r>
      <w:r w:rsidR="00F96794">
        <w:t>,</w:t>
      </w:r>
    </w:p>
    <w:p w14:paraId="5CCC2A5E" w14:textId="77777777" w:rsidR="00F96794" w:rsidRDefault="00F96794" w:rsidP="00F96794">
      <w:pPr>
        <w:pStyle w:val="PL"/>
        <w:rPr>
          <w:lang w:eastAsia="zh-CN"/>
        </w:rPr>
      </w:pPr>
      <w:r>
        <w:tab/>
        <w:t>areaUsageInd</w:t>
      </w:r>
      <w:r>
        <w:tab/>
        <w:t xml:space="preserve">[3] </w:t>
      </w:r>
      <w:r>
        <w:rPr>
          <w:lang w:eastAsia="zh-CN"/>
        </w:rPr>
        <w:t>ReportingInd</w:t>
      </w:r>
      <w:r>
        <w:rPr>
          <w:lang w:eastAsia="zh-CN"/>
        </w:rPr>
        <w:tab/>
        <w:t>OPTIONAL,</w:t>
      </w:r>
    </w:p>
    <w:p w14:paraId="2480C845" w14:textId="1F822CE5" w:rsidR="001C42E9" w:rsidRDefault="00F96794" w:rsidP="00F96794">
      <w:pPr>
        <w:pStyle w:val="PL"/>
        <w:rPr>
          <w:lang w:val="en-US"/>
        </w:rPr>
      </w:pPr>
      <w:r>
        <w:rPr>
          <w:lang w:eastAsia="zh-CN"/>
        </w:rPr>
        <w:tab/>
        <w:t>...</w:t>
      </w:r>
      <w:r w:rsidR="001C42E9">
        <w:rPr>
          <w:lang w:val="en-US"/>
        </w:rPr>
        <w:t xml:space="preserve"> }</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lastRenderedPageBreak/>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42E7B288" w14:textId="55D60D92" w:rsidR="00C90095" w:rsidRDefault="00775DA7" w:rsidP="00C90095">
      <w:pPr>
        <w:pStyle w:val="PL"/>
        <w:rPr>
          <w:lang w:val="en-US"/>
        </w:rPr>
      </w:pPr>
      <w:r>
        <w:rPr>
          <w:lang w:val="en-US"/>
        </w:rPr>
        <w:tab/>
        <w:t>...</w:t>
      </w:r>
      <w:r w:rsidR="00C90095">
        <w:rPr>
          <w:lang w:val="en-US"/>
        </w:rPr>
        <w:t>,</w:t>
      </w:r>
    </w:p>
    <w:p w14:paraId="4DB8EE29" w14:textId="77777777" w:rsidR="00C90095" w:rsidRPr="003916EE" w:rsidRDefault="00C90095" w:rsidP="00C90095">
      <w:pPr>
        <w:pStyle w:val="PL"/>
      </w:pPr>
      <w:r>
        <w:tab/>
      </w:r>
      <w:r>
        <w:rPr>
          <w:lang w:eastAsia="zh-CN"/>
        </w:rPr>
        <w:t>ranging</w:t>
      </w:r>
      <w:r>
        <w:rPr>
          <w:rFonts w:hint="eastAsia"/>
          <w:lang w:eastAsia="zh-CN"/>
        </w:rPr>
        <w:t>Disallowed</w:t>
      </w:r>
      <w:r w:rsidRPr="003916EE">
        <w:t xml:space="preserve"> (</w:t>
      </w:r>
      <w:r>
        <w:t>2</w:t>
      </w:r>
      <w:r w:rsidRPr="003916EE">
        <w:t>),</w:t>
      </w:r>
    </w:p>
    <w:p w14:paraId="020AFC74" w14:textId="4A95842B" w:rsidR="00775DA7" w:rsidRDefault="00C90095" w:rsidP="00C90095">
      <w:pPr>
        <w:pStyle w:val="PL"/>
        <w:rPr>
          <w:lang w:val="en-US"/>
        </w:rPr>
      </w:pPr>
      <w:r w:rsidRPr="003916EE">
        <w:tab/>
      </w:r>
      <w:r>
        <w:rPr>
          <w:lang w:eastAsia="zh-CN"/>
        </w:rPr>
        <w:t>ranging</w:t>
      </w:r>
      <w:r>
        <w:rPr>
          <w:rFonts w:hint="eastAsia"/>
          <w:lang w:eastAsia="zh-CN"/>
        </w:rPr>
        <w:t>Allowed</w:t>
      </w:r>
      <w:r w:rsidRPr="003916EE">
        <w:t xml:space="preserve"> (</w:t>
      </w:r>
      <w:r>
        <w:t>3</w:t>
      </w:r>
      <w:r w:rsidRPr="003916EE">
        <w:t>)</w:t>
      </w:r>
      <w:r w:rsidR="00775DA7">
        <w:rPr>
          <w:lang w:val="en-US"/>
        </w:rPr>
        <w:t xml:space="preserve">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427422DE" w14:textId="77777777" w:rsidR="00BD6650" w:rsidRPr="00FD48B2" w:rsidRDefault="00BD6650" w:rsidP="00BD6650">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7C6A7BEE" w14:textId="77777777" w:rsidR="00BD6650" w:rsidRDefault="00BD6650" w:rsidP="00BD665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215F23" w14:textId="77777777" w:rsidR="00BD6650" w:rsidRDefault="00BD6650" w:rsidP="00BD6650">
      <w:pPr>
        <w:pStyle w:val="PL"/>
      </w:pPr>
    </w:p>
    <w:p w14:paraId="474B76FD" w14:textId="77777777" w:rsidR="00BD6650" w:rsidRDefault="00BD6650" w:rsidP="00BD6650">
      <w:pPr>
        <w:pStyle w:val="PL"/>
      </w:pPr>
      <w:r>
        <w:rPr>
          <w:rFonts w:hint="eastAsia"/>
          <w:lang w:eastAsia="zh-CN"/>
        </w:rPr>
        <w:t>LCS</w:t>
      </w:r>
      <w:r w:rsidRPr="00CC3EB4">
        <w:t>-PruAssociation</w:t>
      </w:r>
      <w:r w:rsidRPr="005F0DF3">
        <w:t>Arg</w:t>
      </w:r>
      <w:r>
        <w:tab/>
        <w:t>::= SEQUENCE {</w:t>
      </w:r>
    </w:p>
    <w:p w14:paraId="3520A75F" w14:textId="77777777" w:rsidR="00BD6650" w:rsidRDefault="00BD6650" w:rsidP="00BD6650">
      <w:pPr>
        <w:pStyle w:val="PL"/>
      </w:pPr>
      <w:r>
        <w:tab/>
      </w:r>
      <w:r w:rsidRPr="00F0027A">
        <w:rPr>
          <w:rFonts w:eastAsia="SimSun"/>
          <w:bCs/>
        </w:rPr>
        <w:t>associationType</w:t>
      </w:r>
      <w:r>
        <w:tab/>
        <w:t>[0]</w:t>
      </w:r>
      <w:r>
        <w:tab/>
        <w:t>LCS-</w:t>
      </w:r>
      <w:r>
        <w:rPr>
          <w:rFonts w:eastAsia="SimSun"/>
          <w:bCs/>
        </w:rPr>
        <w:t>A</w:t>
      </w:r>
      <w:r w:rsidRPr="00F0027A">
        <w:rPr>
          <w:rFonts w:eastAsia="SimSun"/>
          <w:bCs/>
        </w:rPr>
        <w:t>ssociationType</w:t>
      </w:r>
      <w:r>
        <w:t>,</w:t>
      </w:r>
    </w:p>
    <w:p w14:paraId="40C1AAB9" w14:textId="77777777" w:rsidR="00BD6650" w:rsidRDefault="00BD6650" w:rsidP="00BD6650">
      <w:pPr>
        <w:pStyle w:val="PL"/>
      </w:pPr>
      <w:r>
        <w:tab/>
      </w:r>
      <w:r w:rsidRPr="00146589">
        <w:t>positioningCapabilities</w:t>
      </w:r>
      <w:r>
        <w:tab/>
        <w:t>[1]</w:t>
      </w:r>
      <w:r>
        <w:tab/>
      </w:r>
      <w:r w:rsidRPr="00653FE2">
        <w:rPr>
          <w:szCs w:val="16"/>
        </w:rPr>
        <w:t>OCTET STRING</w:t>
      </w:r>
      <w:r>
        <w:t>,</w:t>
      </w:r>
    </w:p>
    <w:p w14:paraId="6FA3A3B7" w14:textId="7E14570A" w:rsidR="00DF0EDD" w:rsidRDefault="00DF0EDD" w:rsidP="00DF0EDD">
      <w:pPr>
        <w:pStyle w:val="PL"/>
      </w:pPr>
      <w:r>
        <w:tab/>
      </w:r>
      <w:r w:rsidR="00BD6650">
        <w:t>locationOfPru</w:t>
      </w:r>
      <w:r w:rsidR="00BD6650">
        <w:tab/>
        <w:t>[2]</w:t>
      </w:r>
      <w:r w:rsidR="00BD6650">
        <w:tab/>
      </w:r>
      <w:r w:rsidR="00BD6650" w:rsidRPr="006D1EC8">
        <w:t>Ext-GeographicalInformation</w:t>
      </w:r>
      <w:r w:rsidR="00BD6650">
        <w:tab/>
      </w:r>
      <w:r w:rsidR="00BD6650" w:rsidRPr="00E20BBE">
        <w:t>OPTIONAL</w:t>
      </w:r>
      <w:r w:rsidR="00BD6650">
        <w:t>,</w:t>
      </w:r>
    </w:p>
    <w:p w14:paraId="60BF526C" w14:textId="73CCA4A7" w:rsidR="00BD6650" w:rsidRDefault="00DF0EDD" w:rsidP="00DF0EDD">
      <w:pPr>
        <w:pStyle w:val="PL"/>
      </w:pPr>
      <w:r>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26C9E38F" w14:textId="77777777" w:rsidR="00BD6650" w:rsidRDefault="00BD6650" w:rsidP="00BD6650">
      <w:pPr>
        <w:pStyle w:val="PL"/>
      </w:pPr>
      <w:r>
        <w:tab/>
        <w:t>... }</w:t>
      </w:r>
    </w:p>
    <w:p w14:paraId="2A2BB520" w14:textId="77777777" w:rsidR="00BD6650" w:rsidRDefault="00BD6650" w:rsidP="00BD6650">
      <w:pPr>
        <w:pStyle w:val="PL"/>
      </w:pPr>
    </w:p>
    <w:p w14:paraId="69D04DBC" w14:textId="77777777" w:rsidR="00BD6650" w:rsidRDefault="00BD6650" w:rsidP="00BD6650">
      <w:pPr>
        <w:pStyle w:val="PL"/>
      </w:pPr>
      <w:r>
        <w:t>LCS-</w:t>
      </w:r>
      <w:r>
        <w:rPr>
          <w:rFonts w:eastAsia="SimSun"/>
          <w:bCs/>
        </w:rPr>
        <w:t>A</w:t>
      </w:r>
      <w:r w:rsidRPr="00F0027A">
        <w:rPr>
          <w:rFonts w:eastAsia="SimSun"/>
          <w:bCs/>
        </w:rPr>
        <w:t>ssociationType</w:t>
      </w:r>
      <w:r>
        <w:tab/>
      </w:r>
      <w:r w:rsidRPr="00653FE2">
        <w:rPr>
          <w:szCs w:val="16"/>
        </w:rPr>
        <w:t>::= ENUMERATED {</w:t>
      </w:r>
    </w:p>
    <w:p w14:paraId="77431F94" w14:textId="77777777" w:rsidR="00BD6650" w:rsidRDefault="00BD6650" w:rsidP="00BD6650">
      <w:pPr>
        <w:pStyle w:val="PL"/>
      </w:pPr>
      <w:r>
        <w:tab/>
      </w:r>
      <w:r>
        <w:rPr>
          <w:rFonts w:eastAsia="SimSun"/>
          <w:bCs/>
        </w:rPr>
        <w:t>initialAssociation</w:t>
      </w:r>
      <w:r>
        <w:tab/>
        <w:t>(0),</w:t>
      </w:r>
    </w:p>
    <w:p w14:paraId="651F5B63" w14:textId="6D5C13DD" w:rsidR="00BD6650" w:rsidRDefault="00BD6650" w:rsidP="00BD6650">
      <w:pPr>
        <w:pStyle w:val="PL"/>
      </w:pPr>
      <w:r>
        <w:tab/>
        <w:t>associationUpdate</w:t>
      </w:r>
      <w:r>
        <w:tab/>
        <w:t>(1)</w:t>
      </w:r>
      <w:r w:rsidR="00DF0EDD">
        <w:t>,</w:t>
      </w:r>
    </w:p>
    <w:p w14:paraId="7F01D115" w14:textId="77777777" w:rsidR="00BD6650" w:rsidRDefault="00BD6650" w:rsidP="00BD6650">
      <w:pPr>
        <w:pStyle w:val="PL"/>
      </w:pPr>
      <w:r>
        <w:tab/>
        <w:t>... }</w:t>
      </w:r>
    </w:p>
    <w:p w14:paraId="6D97D4D2" w14:textId="77777777" w:rsidR="00DF0EDD" w:rsidRDefault="00DF0EDD" w:rsidP="00DF0EDD">
      <w:pPr>
        <w:pStyle w:val="PL"/>
      </w:pPr>
    </w:p>
    <w:p w14:paraId="5F16960A" w14:textId="77777777" w:rsidR="00DF0EDD" w:rsidRDefault="00DF0EDD" w:rsidP="00DF0EDD">
      <w:pPr>
        <w:pStyle w:val="PL"/>
      </w:pPr>
      <w:r>
        <w:t>LCS-</w:t>
      </w:r>
      <w:r>
        <w:rPr>
          <w:lang w:eastAsia="zh-CN"/>
        </w:rPr>
        <w:t>StateOfPru</w:t>
      </w:r>
      <w:r>
        <w:tab/>
      </w:r>
      <w:r w:rsidRPr="00653FE2">
        <w:rPr>
          <w:szCs w:val="16"/>
        </w:rPr>
        <w:t>::= ENUMERATED {</w:t>
      </w:r>
    </w:p>
    <w:p w14:paraId="0086EDA8" w14:textId="63FF6FF1" w:rsidR="00DF0EDD" w:rsidRDefault="00DF0EDD" w:rsidP="00DF0EDD">
      <w:pPr>
        <w:pStyle w:val="PL"/>
      </w:pPr>
      <w:r>
        <w:tab/>
      </w:r>
      <w:r w:rsidR="00A13A45">
        <w:t>on</w:t>
      </w:r>
      <w:r>
        <w:tab/>
        <w:t>(0),</w:t>
      </w:r>
    </w:p>
    <w:p w14:paraId="5357E859" w14:textId="67B34FF6" w:rsidR="00DF0EDD" w:rsidRDefault="00DF0EDD" w:rsidP="00DF0EDD">
      <w:pPr>
        <w:pStyle w:val="PL"/>
      </w:pPr>
      <w:r>
        <w:tab/>
      </w:r>
      <w:r w:rsidR="00A13A45">
        <w:t>off</w:t>
      </w:r>
      <w:r>
        <w:tab/>
        <w:t>(1),</w:t>
      </w:r>
    </w:p>
    <w:p w14:paraId="03BF16F5" w14:textId="6E797F83" w:rsidR="00BD6650" w:rsidRDefault="00DF0EDD" w:rsidP="00DF0EDD">
      <w:pPr>
        <w:pStyle w:val="PL"/>
      </w:pPr>
      <w:r>
        <w:tab/>
        <w:t>... }</w:t>
      </w:r>
    </w:p>
    <w:p w14:paraId="22CB2B1A" w14:textId="77777777" w:rsidR="00DF0EDD" w:rsidRDefault="00DF0EDD" w:rsidP="00DF0EDD">
      <w:pPr>
        <w:pStyle w:val="PL"/>
      </w:pPr>
    </w:p>
    <w:p w14:paraId="54E06016" w14:textId="77777777" w:rsidR="00BD6650" w:rsidRDefault="00BD6650" w:rsidP="00BD6650">
      <w:pPr>
        <w:pStyle w:val="PL"/>
      </w:pPr>
      <w:r>
        <w:rPr>
          <w:rFonts w:hint="eastAsia"/>
          <w:lang w:eastAsia="zh-CN"/>
        </w:rPr>
        <w:t>LCS</w:t>
      </w:r>
      <w:r w:rsidRPr="00CC3EB4">
        <w:t>-PruAssociation</w:t>
      </w:r>
      <w:r>
        <w:t>Res</w:t>
      </w:r>
      <w:r>
        <w:tab/>
        <w:t>::= SEQUENCE {</w:t>
      </w:r>
    </w:p>
    <w:p w14:paraId="3ED316D7" w14:textId="77777777" w:rsidR="00BD6650" w:rsidRDefault="00BD6650" w:rsidP="00BD6650">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432010B2" w14:textId="0BB166DF" w:rsidR="00BD6650" w:rsidRDefault="00BD6650" w:rsidP="00BD6650">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sidR="006F5192">
        <w:rPr>
          <w:lang w:val="en-US"/>
        </w:rPr>
        <w:t>Pru</w:t>
      </w:r>
      <w:r>
        <w:rPr>
          <w:lang w:eastAsia="zh-CN"/>
        </w:rPr>
        <w:t>UpdateTrigger</w:t>
      </w:r>
      <w:r>
        <w:rPr>
          <w:rFonts w:hint="eastAsia"/>
          <w:lang w:eastAsia="zh-CN"/>
        </w:rPr>
        <w:tab/>
      </w:r>
      <w:r w:rsidRPr="00E20BBE">
        <w:t>OPTIONAL,</w:t>
      </w:r>
    </w:p>
    <w:p w14:paraId="402D474B" w14:textId="77777777" w:rsidR="00BD6650" w:rsidRDefault="00BD6650" w:rsidP="00BD6650">
      <w:pPr>
        <w:pStyle w:val="PL"/>
        <w:rPr>
          <w:lang w:val="en-US"/>
        </w:rPr>
      </w:pPr>
      <w:r>
        <w:rPr>
          <w:lang w:val="en-US"/>
        </w:rPr>
        <w:tab/>
        <w:t>... }</w:t>
      </w:r>
    </w:p>
    <w:p w14:paraId="2414DECA" w14:textId="77777777" w:rsidR="00BD6650" w:rsidRDefault="00BD6650" w:rsidP="00BD6650">
      <w:pPr>
        <w:pStyle w:val="PL"/>
        <w:rPr>
          <w:lang w:val="en-US"/>
        </w:rPr>
      </w:pPr>
    </w:p>
    <w:p w14:paraId="4FB3BD5B" w14:textId="77777777" w:rsidR="00BD6650" w:rsidRDefault="00BD6650" w:rsidP="00BD6650">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D741AF5" w14:textId="77777777" w:rsidR="00BD6650" w:rsidRDefault="00BD6650" w:rsidP="00BD6650">
      <w:pPr>
        <w:pStyle w:val="PL"/>
      </w:pPr>
    </w:p>
    <w:p w14:paraId="2A3B0D1C" w14:textId="00730198" w:rsidR="00BD6650" w:rsidRDefault="00BD6650" w:rsidP="00BD6650">
      <w:pPr>
        <w:pStyle w:val="PL"/>
        <w:rPr>
          <w:szCs w:val="16"/>
        </w:rPr>
      </w:pPr>
      <w:r>
        <w:rPr>
          <w:lang w:val="en-US"/>
        </w:rPr>
        <w:t>LCS-</w:t>
      </w:r>
      <w:r w:rsidR="006F5192">
        <w:rPr>
          <w:lang w:val="en-US"/>
        </w:rPr>
        <w:t>Pru</w:t>
      </w:r>
      <w:r>
        <w:rPr>
          <w:lang w:eastAsia="zh-CN"/>
        </w:rPr>
        <w:t>UpdateTrigger</w:t>
      </w:r>
      <w:r>
        <w:tab/>
      </w:r>
      <w:r w:rsidRPr="00653FE2">
        <w:rPr>
          <w:szCs w:val="16"/>
        </w:rPr>
        <w:t xml:space="preserve">::= </w:t>
      </w:r>
      <w:r w:rsidR="006F5192">
        <w:rPr>
          <w:szCs w:val="16"/>
        </w:rPr>
        <w:t>BIT STRING</w:t>
      </w:r>
      <w:r w:rsidRPr="00653FE2">
        <w:rPr>
          <w:szCs w:val="16"/>
        </w:rPr>
        <w:t xml:space="preserve"> {</w:t>
      </w:r>
    </w:p>
    <w:p w14:paraId="3672B86D" w14:textId="77777777" w:rsidR="00BD6650" w:rsidRDefault="00BD6650" w:rsidP="00BD6650">
      <w:pPr>
        <w:pStyle w:val="PL"/>
      </w:pPr>
      <w:r>
        <w:tab/>
      </w:r>
      <w:r>
        <w:rPr>
          <w:rFonts w:eastAsia="SimSun"/>
          <w:bCs/>
        </w:rPr>
        <w:t>taiChange</w:t>
      </w:r>
      <w:r>
        <w:tab/>
        <w:t>(0),</w:t>
      </w:r>
    </w:p>
    <w:p w14:paraId="6A19EB7C" w14:textId="77777777" w:rsidR="00BD6650" w:rsidRDefault="00BD6650" w:rsidP="00BD6650">
      <w:pPr>
        <w:pStyle w:val="PL"/>
      </w:pPr>
      <w:r>
        <w:tab/>
        <w:t>servingAmfChange</w:t>
      </w:r>
      <w:r>
        <w:tab/>
        <w:t>(1),</w:t>
      </w:r>
    </w:p>
    <w:p w14:paraId="7F6BF598" w14:textId="5710E4E1" w:rsidR="00BD6650" w:rsidRDefault="00BD6650" w:rsidP="00BD6650">
      <w:pPr>
        <w:pStyle w:val="PL"/>
      </w:pPr>
      <w:r>
        <w:tab/>
      </w:r>
      <w:r w:rsidR="006F5192">
        <w:t>pruStateChange</w:t>
      </w:r>
      <w:r w:rsidR="006F5192">
        <w:tab/>
      </w:r>
      <w:r w:rsidR="006F5192">
        <w:tab/>
        <w:t>(2)</w:t>
      </w:r>
      <w:r>
        <w:t xml:space="preserve"> }</w:t>
      </w:r>
      <w:r w:rsidR="006F5192" w:rsidRPr="005D362F">
        <w:t xml:space="preserve"> (SIZE (1..</w:t>
      </w:r>
      <w:r w:rsidR="006F5192">
        <w:t>16</w:t>
      </w:r>
      <w:r w:rsidR="006F5192" w:rsidRPr="005D362F">
        <w:t>))</w:t>
      </w:r>
    </w:p>
    <w:p w14:paraId="6BB9CA97" w14:textId="77777777" w:rsidR="00BD6650" w:rsidRDefault="00BD6650" w:rsidP="00BD6650">
      <w:pPr>
        <w:pStyle w:val="PL"/>
      </w:pPr>
    </w:p>
    <w:p w14:paraId="519E0528" w14:textId="77777777" w:rsidR="00BD6650" w:rsidRDefault="00BD6650" w:rsidP="00BD6650">
      <w:pPr>
        <w:pStyle w:val="PL"/>
      </w:pPr>
      <w:r>
        <w:t>LCS</w:t>
      </w:r>
      <w:r w:rsidRPr="00D04110">
        <w:t>-PruDisassociationArg</w:t>
      </w:r>
      <w:r>
        <w:tab/>
        <w:t>::= SEQUENCE {</w:t>
      </w:r>
    </w:p>
    <w:p w14:paraId="3638A493" w14:textId="77777777" w:rsidR="00BD6650" w:rsidRDefault="00BD6650" w:rsidP="00BD6650">
      <w:pPr>
        <w:pStyle w:val="PL"/>
      </w:pPr>
      <w:r>
        <w:tab/>
        <w:t>ackIndication</w:t>
      </w:r>
      <w:r>
        <w:tab/>
        <w:t>[0]</w:t>
      </w:r>
      <w:r>
        <w:tab/>
        <w:t>BOOLEAN</w:t>
      </w:r>
      <w:r>
        <w:tab/>
      </w:r>
      <w:r w:rsidRPr="00E20BBE">
        <w:t>OPTIONAL</w:t>
      </w:r>
      <w:r>
        <w:t>,</w:t>
      </w:r>
    </w:p>
    <w:p w14:paraId="360E7B76" w14:textId="77777777" w:rsidR="00BD6650" w:rsidRDefault="00BD6650" w:rsidP="00BD6650">
      <w:pPr>
        <w:pStyle w:val="PL"/>
      </w:pPr>
      <w:r>
        <w:tab/>
      </w:r>
      <w:r>
        <w:rPr>
          <w:szCs w:val="16"/>
        </w:rPr>
        <w:t>newLmfRoutingId</w:t>
      </w:r>
      <w:r>
        <w:rPr>
          <w:szCs w:val="16"/>
        </w:rPr>
        <w:tab/>
        <w:t>[1]</w:t>
      </w:r>
      <w:r>
        <w:rPr>
          <w:szCs w:val="16"/>
        </w:rPr>
        <w:tab/>
      </w:r>
      <w:r>
        <w:t>OCTET STRING</w:t>
      </w:r>
      <w:r>
        <w:rPr>
          <w:szCs w:val="16"/>
        </w:rPr>
        <w:tab/>
        <w:t>OPTIONAL,</w:t>
      </w:r>
    </w:p>
    <w:p w14:paraId="64A33276" w14:textId="77777777" w:rsidR="00BD6650" w:rsidRDefault="00BD6650" w:rsidP="00BD6650">
      <w:pPr>
        <w:pStyle w:val="PL"/>
      </w:pPr>
      <w:r>
        <w:tab/>
        <w:t>... }</w:t>
      </w:r>
    </w:p>
    <w:p w14:paraId="6C1A9400" w14:textId="77777777" w:rsidR="00E117CD" w:rsidRDefault="00E117CD" w:rsidP="00E117CD">
      <w:pPr>
        <w:pStyle w:val="PL"/>
        <w:rPr>
          <w:lang w:eastAsia="zh-CN"/>
        </w:rPr>
      </w:pPr>
    </w:p>
    <w:p w14:paraId="4C6CEF6F" w14:textId="77777777" w:rsidR="004A7565" w:rsidRDefault="004A7565" w:rsidP="004A7565">
      <w:pPr>
        <w:pStyle w:val="PL"/>
      </w:pPr>
      <w:r>
        <w:rPr>
          <w:rFonts w:hint="eastAsia"/>
          <w:lang w:eastAsia="zh-CN"/>
        </w:rPr>
        <w:t>SL</w:t>
      </w:r>
      <w:r>
        <w:t>MTLR-Type::= ENUMERATED {</w:t>
      </w:r>
    </w:p>
    <w:p w14:paraId="0A2A4115" w14:textId="77777777" w:rsidR="004A7565" w:rsidRDefault="004A7565" w:rsidP="004A7565">
      <w:pPr>
        <w:pStyle w:val="PL"/>
      </w:pPr>
      <w:r>
        <w:tab/>
        <w:t>rangingSidelink (0),</w:t>
      </w:r>
    </w:p>
    <w:p w14:paraId="120F683F" w14:textId="77777777" w:rsidR="004A7565" w:rsidRDefault="004A7565" w:rsidP="004A7565">
      <w:pPr>
        <w:pStyle w:val="PL"/>
      </w:pPr>
      <w:r>
        <w:tab/>
        <w:t>p</w:t>
      </w:r>
      <w:r w:rsidRPr="001F11EA">
        <w:t>eriodic</w:t>
      </w:r>
      <w:r>
        <w:t>t</w:t>
      </w:r>
      <w:r w:rsidRPr="001F11EA">
        <w:t>riggered</w:t>
      </w:r>
      <w:r>
        <w:t>rangingSidelink (1),</w:t>
      </w:r>
    </w:p>
    <w:p w14:paraId="741EF367" w14:textId="77777777" w:rsidR="004A7565" w:rsidRDefault="004A7565" w:rsidP="004A7565">
      <w:pPr>
        <w:pStyle w:val="PL"/>
      </w:pPr>
      <w:r>
        <w:tab/>
        <w:t>...}</w:t>
      </w:r>
    </w:p>
    <w:p w14:paraId="626CB14C" w14:textId="77777777" w:rsidR="004A7565" w:rsidRDefault="004A7565" w:rsidP="004A7565">
      <w:pPr>
        <w:pStyle w:val="PL"/>
      </w:pPr>
      <w:r>
        <w:t>-- exception handling:</w:t>
      </w:r>
    </w:p>
    <w:p w14:paraId="7EDAAC9D" w14:textId="77777777" w:rsidR="004A7565" w:rsidRDefault="004A7565" w:rsidP="004A7565">
      <w:pPr>
        <w:pStyle w:val="PL"/>
      </w:pPr>
      <w:r>
        <w:t>-- an unrecognized value shall be rejected by the receiver with a return error cause of</w:t>
      </w:r>
    </w:p>
    <w:p w14:paraId="261CF47A" w14:textId="77777777" w:rsidR="004A7565" w:rsidRDefault="004A7565" w:rsidP="004A7565">
      <w:pPr>
        <w:pStyle w:val="PL"/>
      </w:pPr>
      <w:r>
        <w:t>-- unexpected data value.</w:t>
      </w:r>
    </w:p>
    <w:p w14:paraId="3FDBC676" w14:textId="77777777" w:rsidR="004A7565" w:rsidRDefault="004A7565" w:rsidP="004A7565">
      <w:pPr>
        <w:pStyle w:val="PL"/>
      </w:pPr>
    </w:p>
    <w:p w14:paraId="6D59640C" w14:textId="77777777" w:rsidR="004A7565" w:rsidRDefault="004A7565" w:rsidP="004A7565">
      <w:pPr>
        <w:pStyle w:val="PL"/>
      </w:pPr>
      <w:r>
        <w:t>LCS-SLMTLRArg</w:t>
      </w:r>
      <w:r>
        <w:tab/>
        <w:t>::= SEQUENCE {</w:t>
      </w:r>
    </w:p>
    <w:p w14:paraId="19600FA1" w14:textId="77777777" w:rsidR="004A7565" w:rsidRDefault="004A7565" w:rsidP="004A7565">
      <w:pPr>
        <w:pStyle w:val="PL"/>
      </w:pPr>
      <w:r>
        <w:tab/>
        <w:t>slmtlr-Type</w:t>
      </w:r>
      <w:r>
        <w:tab/>
        <w:t>[0]</w:t>
      </w:r>
      <w:r>
        <w:tab/>
        <w:t>SLMTLR-Type,</w:t>
      </w:r>
    </w:p>
    <w:p w14:paraId="1544634A" w14:textId="77777777" w:rsidR="004A7565" w:rsidRDefault="004A7565" w:rsidP="004A7565">
      <w:pPr>
        <w:pStyle w:val="PL"/>
      </w:pPr>
      <w:r>
        <w:tab/>
        <w:t>supportedGADShapes</w:t>
      </w:r>
      <w:r>
        <w:tab/>
        <w:t>[1]</w:t>
      </w:r>
      <w:r>
        <w:tab/>
        <w:t>SupportedGADShapes</w:t>
      </w:r>
      <w:r>
        <w:tab/>
        <w:t>OPTIONAL,</w:t>
      </w:r>
    </w:p>
    <w:p w14:paraId="7BA1D284" w14:textId="77777777" w:rsidR="004A7565" w:rsidRDefault="004A7565" w:rsidP="004A7565">
      <w:pPr>
        <w:pStyle w:val="PL"/>
      </w:pPr>
      <w:r>
        <w:tab/>
      </w:r>
      <w:r>
        <w:rPr>
          <w:lang w:eastAsia="zh-CN"/>
        </w:rPr>
        <w:t>relatedUEInfo</w:t>
      </w:r>
      <w:r>
        <w:tab/>
        <w:t xml:space="preserve">[2] </w:t>
      </w:r>
      <w:r>
        <w:rPr>
          <w:lang w:eastAsia="zh-CN"/>
        </w:rPr>
        <w:t>RelatedUEInfo</w:t>
      </w:r>
      <w:r>
        <w:tab/>
        <w:t>OPTIONAL,</w:t>
      </w:r>
    </w:p>
    <w:p w14:paraId="0A15FA7B" w14:textId="77777777" w:rsidR="004A7565" w:rsidRDefault="004A7565" w:rsidP="004A7565">
      <w:pPr>
        <w:pStyle w:val="PL"/>
      </w:pPr>
      <w:r>
        <w:tab/>
      </w:r>
      <w:bookmarkStart w:id="352" w:name="_Hlk158993770"/>
      <w:r w:rsidRPr="00C3054E">
        <w:rPr>
          <w:lang w:eastAsia="zh-CN"/>
        </w:rPr>
        <w:t>locatedUEselect</w:t>
      </w:r>
      <w:bookmarkEnd w:id="352"/>
      <w:r>
        <w:tab/>
        <w:t xml:space="preserve">[3] </w:t>
      </w:r>
      <w:r>
        <w:rPr>
          <w:lang w:eastAsia="zh-CN"/>
        </w:rPr>
        <w:t>L</w:t>
      </w:r>
      <w:r w:rsidRPr="00C3054E">
        <w:rPr>
          <w:lang w:eastAsia="zh-CN"/>
        </w:rPr>
        <w:t>ocatedUEselect</w:t>
      </w:r>
      <w:r>
        <w:tab/>
        <w:t>OPTIONAL,</w:t>
      </w:r>
    </w:p>
    <w:p w14:paraId="08370326" w14:textId="77777777" w:rsidR="004A7565" w:rsidRDefault="004A7565" w:rsidP="004A7565">
      <w:pPr>
        <w:pStyle w:val="PL"/>
      </w:pPr>
      <w:r>
        <w:tab/>
      </w:r>
      <w:bookmarkStart w:id="353" w:name="_Hlk158993827"/>
      <w:r w:rsidRPr="00DB667F">
        <w:rPr>
          <w:lang w:eastAsia="zh-CN"/>
        </w:rPr>
        <w:t>coordinateID</w:t>
      </w:r>
      <w:bookmarkEnd w:id="353"/>
      <w:r>
        <w:tab/>
        <w:t xml:space="preserve">[4] </w:t>
      </w:r>
      <w:r>
        <w:rPr>
          <w:lang w:eastAsia="zh-CN"/>
        </w:rPr>
        <w:t>C</w:t>
      </w:r>
      <w:r w:rsidRPr="00DB667F">
        <w:rPr>
          <w:lang w:eastAsia="zh-CN"/>
        </w:rPr>
        <w:t>oordinateID</w:t>
      </w:r>
      <w:r>
        <w:tab/>
        <w:t>OPTIONAL,</w:t>
      </w:r>
    </w:p>
    <w:p w14:paraId="418080B4" w14:textId="77777777" w:rsidR="004A7565" w:rsidRDefault="004A7565" w:rsidP="004A7565">
      <w:pPr>
        <w:pStyle w:val="PL"/>
      </w:pPr>
      <w:r>
        <w:tab/>
        <w:t>lcs-QoS</w:t>
      </w:r>
      <w:r>
        <w:tab/>
      </w:r>
      <w:r>
        <w:rPr>
          <w:lang w:val="es-ES"/>
        </w:rPr>
        <w:t>[5</w:t>
      </w:r>
      <w:r w:rsidRPr="00793914">
        <w:rPr>
          <w:lang w:val="es-ES"/>
        </w:rPr>
        <w:t>] LCS-QoS</w:t>
      </w:r>
      <w:r>
        <w:rPr>
          <w:lang w:val="es-ES"/>
        </w:rPr>
        <w:tab/>
      </w:r>
      <w:r w:rsidRPr="00793914">
        <w:rPr>
          <w:lang w:val="es-ES"/>
        </w:rPr>
        <w:t>OPTIONAL</w:t>
      </w:r>
      <w:r w:rsidRPr="00793914">
        <w:rPr>
          <w:rFonts w:hint="eastAsia"/>
          <w:lang w:val="es-ES"/>
        </w:rPr>
        <w:t>,</w:t>
      </w:r>
    </w:p>
    <w:p w14:paraId="79D64032" w14:textId="77777777" w:rsidR="004A7565" w:rsidRDefault="004A7565" w:rsidP="004A7565">
      <w:pPr>
        <w:pStyle w:val="PL"/>
      </w:pPr>
      <w:r>
        <w:tab/>
        <w:t>requestedRangingResult</w:t>
      </w:r>
      <w:r>
        <w:tab/>
      </w:r>
      <w:r>
        <w:rPr>
          <w:lang w:val="es-ES"/>
        </w:rPr>
        <w:t>[6</w:t>
      </w:r>
      <w:r w:rsidRPr="00793914">
        <w:rPr>
          <w:lang w:val="es-ES"/>
        </w:rPr>
        <w:t>]</w:t>
      </w:r>
      <w:r w:rsidRPr="004140FD">
        <w:t xml:space="preserve"> </w:t>
      </w:r>
      <w:r>
        <w:t>PreferredRangingResult</w:t>
      </w:r>
      <w:r>
        <w:rPr>
          <w:lang w:val="es-ES"/>
        </w:rPr>
        <w:tab/>
      </w:r>
      <w:r w:rsidRPr="00793914">
        <w:rPr>
          <w:lang w:val="es-ES"/>
        </w:rPr>
        <w:t>OPTIONAL</w:t>
      </w:r>
      <w:r w:rsidRPr="00793914">
        <w:rPr>
          <w:rFonts w:hint="eastAsia"/>
          <w:lang w:val="es-ES"/>
        </w:rPr>
        <w:t>,</w:t>
      </w:r>
    </w:p>
    <w:p w14:paraId="2B69B0F5" w14:textId="77777777" w:rsidR="004A7565" w:rsidRDefault="004A7565" w:rsidP="004A7565">
      <w:pPr>
        <w:pStyle w:val="PL"/>
      </w:pPr>
      <w:r>
        <w:tab/>
        <w:t>referenceNumber</w:t>
      </w:r>
      <w:r w:rsidRPr="00792017">
        <w:tab/>
        <w:t>[</w:t>
      </w:r>
      <w:r>
        <w:t>7</w:t>
      </w:r>
      <w:r w:rsidRPr="00792017">
        <w:t>]</w:t>
      </w:r>
      <w:r w:rsidRPr="00792017">
        <w:tab/>
        <w:t>LCS-ReferenceNumber</w:t>
      </w:r>
      <w:r>
        <w:rPr>
          <w:lang w:val="es-ES"/>
        </w:rPr>
        <w:tab/>
      </w:r>
      <w:r w:rsidRPr="00793914">
        <w:rPr>
          <w:lang w:val="es-ES"/>
        </w:rPr>
        <w:t>OPTIONAL</w:t>
      </w:r>
      <w:r w:rsidRPr="00792017">
        <w:t>,</w:t>
      </w:r>
    </w:p>
    <w:p w14:paraId="10B664F9" w14:textId="77777777" w:rsidR="004A7565" w:rsidRDefault="004A7565" w:rsidP="004A7565">
      <w:pPr>
        <w:pStyle w:val="PL"/>
      </w:pPr>
      <w:r>
        <w:tab/>
        <w:t>h-gmlc-address</w:t>
      </w:r>
      <w:r w:rsidRPr="0046741F">
        <w:tab/>
        <w:t>[</w:t>
      </w:r>
      <w:r>
        <w:t>8</w:t>
      </w:r>
      <w:r w:rsidRPr="0046741F">
        <w:t>]</w:t>
      </w:r>
      <w:r w:rsidRPr="0046741F">
        <w:tab/>
        <w:t>GSN-Address</w:t>
      </w:r>
      <w:r>
        <w:rPr>
          <w:lang w:val="es-ES"/>
        </w:rPr>
        <w:tab/>
      </w:r>
      <w:r w:rsidRPr="00793914">
        <w:rPr>
          <w:lang w:val="es-ES"/>
        </w:rPr>
        <w:t>OPTIONAL</w:t>
      </w:r>
      <w:r w:rsidRPr="0046741F">
        <w:t>,</w:t>
      </w:r>
    </w:p>
    <w:p w14:paraId="404C6040" w14:textId="77777777" w:rsidR="004A7565" w:rsidRDefault="004A7565" w:rsidP="004A7565">
      <w:pPr>
        <w:pStyle w:val="PL"/>
      </w:pPr>
      <w:r>
        <w:tab/>
        <w:t>periodicLocation</w:t>
      </w:r>
      <w:r>
        <w:tab/>
        <w:t>[9]</w:t>
      </w:r>
      <w:r>
        <w:tab/>
        <w:t>PeriodicLocation</w:t>
      </w:r>
      <w:r>
        <w:tab/>
        <w:t>OPTIONAL,</w:t>
      </w:r>
    </w:p>
    <w:p w14:paraId="4D154F24" w14:textId="77777777" w:rsidR="004A7565" w:rsidRDefault="004A7565" w:rsidP="004A7565">
      <w:pPr>
        <w:pStyle w:val="PL"/>
      </w:pPr>
      <w:r>
        <w:tab/>
        <w:t>areaEventReporting</w:t>
      </w:r>
      <w:r>
        <w:tab/>
        <w:t>[10]</w:t>
      </w:r>
      <w:r>
        <w:tab/>
        <w:t>AreaEventReporting</w:t>
      </w:r>
      <w:r>
        <w:tab/>
        <w:t>OPTIONAL,</w:t>
      </w:r>
    </w:p>
    <w:p w14:paraId="4589F464" w14:textId="77777777" w:rsidR="004A7565" w:rsidRDefault="004A7565" w:rsidP="004A7565">
      <w:pPr>
        <w:pStyle w:val="PL"/>
      </w:pPr>
      <w:r>
        <w:tab/>
        <w:t>motionEventReporting</w:t>
      </w:r>
      <w:r>
        <w:tab/>
        <w:t>[11]</w:t>
      </w:r>
      <w:r>
        <w:tab/>
        <w:t>MotionEventReporting</w:t>
      </w:r>
      <w:r>
        <w:tab/>
        <w:t>OPTIONAL,</w:t>
      </w:r>
    </w:p>
    <w:p w14:paraId="587171C6" w14:textId="77777777" w:rsidR="004A7565" w:rsidRDefault="004A7565" w:rsidP="004A7565">
      <w:pPr>
        <w:pStyle w:val="PL"/>
      </w:pPr>
      <w:r>
        <w:tab/>
        <w:t>deferredRoutingIdentifier</w:t>
      </w:r>
      <w:r>
        <w:tab/>
        <w:t>[12]</w:t>
      </w:r>
      <w:r>
        <w:tab/>
        <w:t>OCTET STRING</w:t>
      </w:r>
      <w:r>
        <w:tab/>
        <w:t>OPTIONAL,</w:t>
      </w:r>
    </w:p>
    <w:p w14:paraId="1326A3C8" w14:textId="77777777" w:rsidR="004A7565" w:rsidRDefault="004A7565" w:rsidP="004A7565">
      <w:pPr>
        <w:pStyle w:val="PL"/>
      </w:pPr>
      <w:r>
        <w:tab/>
        <w:t>...}</w:t>
      </w:r>
    </w:p>
    <w:p w14:paraId="4C65E3E1" w14:textId="77777777" w:rsidR="004A7565" w:rsidRDefault="004A7565" w:rsidP="004A7565">
      <w:pPr>
        <w:pStyle w:val="PL"/>
      </w:pPr>
      <w:r>
        <w:t>-- The parameter slmtlr-Type shall set to value rangingSidelink.</w:t>
      </w:r>
    </w:p>
    <w:p w14:paraId="633A9793" w14:textId="77777777" w:rsidR="00E117CD" w:rsidRDefault="00E117CD" w:rsidP="00E117CD">
      <w:pPr>
        <w:pStyle w:val="PL"/>
      </w:pPr>
    </w:p>
    <w:p w14:paraId="7B0A6102" w14:textId="77777777" w:rsidR="00E117CD" w:rsidRDefault="00E117CD" w:rsidP="00E117CD">
      <w:pPr>
        <w:pStyle w:val="PL"/>
      </w:pPr>
      <w:r>
        <w:rPr>
          <w:lang w:eastAsia="zh-CN"/>
        </w:rPr>
        <w:t>L</w:t>
      </w:r>
      <w:r w:rsidRPr="00C3054E">
        <w:rPr>
          <w:lang w:eastAsia="zh-CN"/>
        </w:rPr>
        <w:t>ocatedUEselect</w:t>
      </w:r>
      <w:r>
        <w:tab/>
      </w:r>
      <w:r w:rsidRPr="00653FE2">
        <w:rPr>
          <w:szCs w:val="16"/>
        </w:rPr>
        <w:t>::= ENUMERATED {</w:t>
      </w:r>
    </w:p>
    <w:p w14:paraId="5838746C" w14:textId="77777777" w:rsidR="00E117CD" w:rsidRDefault="00E117CD" w:rsidP="00E117CD">
      <w:pPr>
        <w:pStyle w:val="PL"/>
      </w:pPr>
      <w:r>
        <w:tab/>
      </w:r>
      <w:r>
        <w:rPr>
          <w:rFonts w:eastAsia="SimSun"/>
          <w:bCs/>
        </w:rPr>
        <w:t>targetUESelect</w:t>
      </w:r>
      <w:r>
        <w:tab/>
        <w:t>(0),</w:t>
      </w:r>
    </w:p>
    <w:p w14:paraId="08D74641" w14:textId="77777777" w:rsidR="00E117CD" w:rsidRDefault="00E117CD" w:rsidP="00E117CD">
      <w:pPr>
        <w:pStyle w:val="PL"/>
      </w:pPr>
      <w:r>
        <w:tab/>
        <w:t>lmfselect</w:t>
      </w:r>
      <w:r>
        <w:tab/>
        <w:t>(1),</w:t>
      </w:r>
    </w:p>
    <w:p w14:paraId="45AED81F" w14:textId="77777777" w:rsidR="00E117CD" w:rsidRDefault="00E117CD" w:rsidP="00E117CD">
      <w:pPr>
        <w:pStyle w:val="PL"/>
      </w:pPr>
      <w:r>
        <w:tab/>
        <w:t>... }</w:t>
      </w:r>
    </w:p>
    <w:p w14:paraId="5FA5F30E" w14:textId="77777777" w:rsidR="00E117CD" w:rsidRDefault="00E117CD" w:rsidP="00E117CD">
      <w:pPr>
        <w:pStyle w:val="PL"/>
        <w:rPr>
          <w:lang w:val="en-US"/>
        </w:rPr>
      </w:pPr>
    </w:p>
    <w:p w14:paraId="7C6A3919" w14:textId="77777777" w:rsidR="00E117CD" w:rsidRDefault="00E117CD" w:rsidP="00E117CD">
      <w:pPr>
        <w:pStyle w:val="PL"/>
        <w:rPr>
          <w:lang w:val="en-US"/>
        </w:rPr>
      </w:pPr>
      <w:r>
        <w:rPr>
          <w:lang w:eastAsia="zh-CN"/>
        </w:rPr>
        <w:lastRenderedPageBreak/>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121D6C32" w14:textId="77777777" w:rsidR="00E117CD" w:rsidRDefault="00E117CD" w:rsidP="00E117CD">
      <w:pPr>
        <w:pStyle w:val="PL"/>
      </w:pPr>
    </w:p>
    <w:p w14:paraId="0DCC743D" w14:textId="77777777" w:rsidR="00E117CD" w:rsidRDefault="00E117CD" w:rsidP="00E117CD">
      <w:pPr>
        <w:pStyle w:val="PL"/>
      </w:pPr>
      <w:r>
        <w:t>LCS-SLMTLRRes::= SEQUENCE {</w:t>
      </w:r>
    </w:p>
    <w:p w14:paraId="7793F2DE" w14:textId="77777777" w:rsidR="00E117CD" w:rsidRDefault="00E117CD" w:rsidP="00E117CD">
      <w:pPr>
        <w:pStyle w:val="PL"/>
      </w:pPr>
      <w:r>
        <w:tab/>
      </w:r>
      <w:r w:rsidRPr="00C3054E">
        <w:t>relatedUEInfo</w:t>
      </w:r>
      <w:r>
        <w:tab/>
        <w:t>[0]</w:t>
      </w:r>
      <w:r>
        <w:tab/>
        <w:t>RelatedUEInfo,</w:t>
      </w:r>
    </w:p>
    <w:p w14:paraId="01D91D06" w14:textId="77777777" w:rsidR="00E117CD" w:rsidRPr="000C5726" w:rsidRDefault="00E117CD" w:rsidP="00E117CD">
      <w:pPr>
        <w:pStyle w:val="PL"/>
      </w:pPr>
      <w:r>
        <w:tab/>
      </w:r>
      <w:bookmarkStart w:id="354" w:name="_Hlk158993992"/>
      <w:r w:rsidRPr="000C5726">
        <w:t>rangingSLPPList</w:t>
      </w:r>
      <w:bookmarkEnd w:id="354"/>
      <w:r>
        <w:tab/>
        <w:t>[1]</w:t>
      </w:r>
      <w:r>
        <w:tab/>
      </w:r>
      <w:r w:rsidRPr="000C5726">
        <w:t>RangingSLPPList</w:t>
      </w:r>
      <w:r>
        <w:tab/>
        <w:t>OPTIONAL,</w:t>
      </w:r>
    </w:p>
    <w:p w14:paraId="013B11BA" w14:textId="77777777" w:rsidR="00E117CD" w:rsidRDefault="00E117CD" w:rsidP="00E117CD">
      <w:pPr>
        <w:pStyle w:val="PL"/>
      </w:pPr>
      <w:r>
        <w:tab/>
        <w:t>... }</w:t>
      </w:r>
    </w:p>
    <w:p w14:paraId="5223B5EF" w14:textId="77777777" w:rsidR="00E117CD" w:rsidRDefault="00E117CD" w:rsidP="00E117CD">
      <w:pPr>
        <w:pStyle w:val="PL"/>
      </w:pPr>
    </w:p>
    <w:p w14:paraId="3F07667D" w14:textId="624B4B96" w:rsidR="00E117CD" w:rsidRPr="000C5726" w:rsidRDefault="00E117CD" w:rsidP="00E117CD">
      <w:pPr>
        <w:pStyle w:val="PL"/>
      </w:pPr>
      <w:r w:rsidRPr="000C5726">
        <w:t>RangingSLPPList</w:t>
      </w:r>
      <w:r>
        <w:tab/>
      </w:r>
      <w:r w:rsidRPr="00F56385">
        <w:t>::= SEQUENCE (SIZE (1..maxNum</w:t>
      </w:r>
      <w:r w:rsidR="0096225F">
        <w:t>S</w:t>
      </w:r>
      <w:r w:rsidRPr="00F56385">
        <w:t xml:space="preserve">LPPMsg)) OF </w:t>
      </w:r>
      <w:bookmarkStart w:id="355" w:name="_Hlk158994011"/>
      <w:r w:rsidRPr="000C5726">
        <w:t>RangingSLPPInfo</w:t>
      </w:r>
      <w:bookmarkEnd w:id="355"/>
    </w:p>
    <w:p w14:paraId="24B80FD0" w14:textId="77777777" w:rsidR="0096225F" w:rsidRPr="0096225F" w:rsidRDefault="0096225F" w:rsidP="0096225F">
      <w:pPr>
        <w:pStyle w:val="PL"/>
        <w:rPr>
          <w:szCs w:val="16"/>
        </w:rPr>
      </w:pPr>
    </w:p>
    <w:p w14:paraId="444359AE" w14:textId="77777777" w:rsidR="0096225F" w:rsidRPr="0096225F" w:rsidRDefault="0096225F" w:rsidP="0096225F">
      <w:pPr>
        <w:pStyle w:val="PL"/>
        <w:rPr>
          <w:szCs w:val="16"/>
        </w:rPr>
      </w:pPr>
      <w:r w:rsidRPr="0096225F">
        <w:rPr>
          <w:szCs w:val="16"/>
        </w:rPr>
        <w:t>maxNumSLPPMsg INTEGER ::= 63</w:t>
      </w:r>
    </w:p>
    <w:p w14:paraId="23453F52" w14:textId="77777777" w:rsidR="000762DA" w:rsidRDefault="000762DA" w:rsidP="00E117CD">
      <w:pPr>
        <w:pStyle w:val="PL"/>
        <w:rPr>
          <w:szCs w:val="16"/>
        </w:rPr>
      </w:pPr>
    </w:p>
    <w:p w14:paraId="19F399E3" w14:textId="77777777" w:rsidR="00E117CD" w:rsidRDefault="00E117CD" w:rsidP="00E117CD">
      <w:pPr>
        <w:pStyle w:val="PL"/>
      </w:pPr>
      <w:r>
        <w:rPr>
          <w:sz w:val="18"/>
          <w:szCs w:val="18"/>
        </w:rPr>
        <w:t>RangingSLPP</w:t>
      </w:r>
      <w:r>
        <w:rPr>
          <w:sz w:val="18"/>
          <w:szCs w:val="18"/>
          <w:lang w:eastAsia="ja-JP"/>
        </w:rPr>
        <w:t>Info</w:t>
      </w:r>
      <w:r w:rsidRPr="005B6394">
        <w:rPr>
          <w:szCs w:val="16"/>
        </w:rPr>
        <w:t xml:space="preserve"> ::=</w:t>
      </w:r>
      <w:r>
        <w:rPr>
          <w:szCs w:val="16"/>
        </w:rPr>
        <w:t xml:space="preserve"> </w:t>
      </w:r>
      <w:r>
        <w:t>SEQUENCE {</w:t>
      </w:r>
    </w:p>
    <w:p w14:paraId="31635017" w14:textId="77777777" w:rsidR="00E117CD" w:rsidRDefault="00E117CD" w:rsidP="00E117CD">
      <w:pPr>
        <w:pStyle w:val="PL"/>
      </w:pPr>
      <w:r>
        <w:tab/>
        <w:t>sLPPMsg</w:t>
      </w:r>
      <w:r>
        <w:tab/>
        <w:t>[0]</w:t>
      </w:r>
      <w:r>
        <w:tab/>
        <w:t>SlPosProtocolPDU,</w:t>
      </w:r>
    </w:p>
    <w:p w14:paraId="4A0445CA" w14:textId="4AA3D183" w:rsidR="00E117CD" w:rsidRDefault="00E117CD" w:rsidP="00E117CD">
      <w:pPr>
        <w:pStyle w:val="PL"/>
      </w:pPr>
      <w:r>
        <w:tab/>
        <w:t>relatedUE</w:t>
      </w:r>
      <w:r>
        <w:tab/>
        <w:t>[1]</w:t>
      </w:r>
      <w:r>
        <w:tab/>
      </w:r>
      <w:r w:rsidR="006F58F5">
        <w:t>OCTET STRING</w:t>
      </w:r>
      <w:r>
        <w:tab/>
      </w:r>
      <w:r w:rsidRPr="00BE10A4">
        <w:t>OPTIONAL</w:t>
      </w:r>
      <w:r>
        <w:t xml:space="preserve"> }</w:t>
      </w:r>
    </w:p>
    <w:p w14:paraId="20F64282" w14:textId="77777777" w:rsidR="00E117CD" w:rsidRDefault="00E117CD" w:rsidP="00E117CD">
      <w:pPr>
        <w:pStyle w:val="PL"/>
      </w:pPr>
    </w:p>
    <w:p w14:paraId="22622CD3" w14:textId="1D34647A" w:rsidR="00E117CD" w:rsidRDefault="00E117CD" w:rsidP="00E117CD">
      <w:pPr>
        <w:pStyle w:val="PL"/>
        <w:rPr>
          <w:szCs w:val="16"/>
        </w:rPr>
      </w:pPr>
      <w:r>
        <w:t>SlPosProtocolPDU</w:t>
      </w:r>
      <w:r w:rsidRPr="005B6394">
        <w:rPr>
          <w:szCs w:val="16"/>
        </w:rPr>
        <w:t>::=</w:t>
      </w:r>
      <w:r>
        <w:rPr>
          <w:szCs w:val="16"/>
        </w:rPr>
        <w:t xml:space="preserve"> OCTET STRING</w:t>
      </w:r>
      <w:r w:rsidRPr="004D2948">
        <w:rPr>
          <w:szCs w:val="16"/>
        </w:rPr>
        <w:br/>
        <w:t xml:space="preserve">-- </w:t>
      </w:r>
      <w:r>
        <w:t>SlPosProtocol</w:t>
      </w:r>
      <w:r>
        <w:rPr>
          <w:szCs w:val="16"/>
        </w:rPr>
        <w:t xml:space="preserve"> contains a S</w:t>
      </w:r>
      <w:r w:rsidRPr="004D2948">
        <w:rPr>
          <w:szCs w:val="16"/>
        </w:rPr>
        <w:t xml:space="preserve">LPP </w:t>
      </w:r>
      <w:r>
        <w:rPr>
          <w:szCs w:val="16"/>
        </w:rPr>
        <w:t>message defined in 3GPP TS 38.355</w:t>
      </w:r>
      <w:r w:rsidRPr="003B42C4">
        <w:rPr>
          <w:szCs w:val="16"/>
        </w:rPr>
        <w:t>.</w:t>
      </w:r>
    </w:p>
    <w:p w14:paraId="60602630" w14:textId="77777777" w:rsidR="00E117CD" w:rsidRDefault="00E117CD" w:rsidP="00E117CD">
      <w:pPr>
        <w:pStyle w:val="PL"/>
      </w:pPr>
    </w:p>
    <w:p w14:paraId="63A5E244" w14:textId="77777777" w:rsidR="00E117CD" w:rsidRDefault="00E117CD" w:rsidP="00E117CD">
      <w:pPr>
        <w:pStyle w:val="PL"/>
      </w:pPr>
      <w:r>
        <w:rPr>
          <w:lang w:eastAsia="zh-CN"/>
        </w:rPr>
        <w:t>UEBased</w:t>
      </w:r>
      <w:r>
        <w:tab/>
      </w:r>
      <w:r w:rsidRPr="00653FE2">
        <w:rPr>
          <w:szCs w:val="16"/>
        </w:rPr>
        <w:t>::= ENUMERATED {</w:t>
      </w:r>
    </w:p>
    <w:p w14:paraId="6DE63AF1" w14:textId="77777777" w:rsidR="00E117CD" w:rsidRDefault="00E117CD" w:rsidP="00E117CD">
      <w:pPr>
        <w:pStyle w:val="PL"/>
      </w:pPr>
      <w:r>
        <w:tab/>
        <w:t>notcalculatedby</w:t>
      </w:r>
      <w:r>
        <w:rPr>
          <w:rFonts w:eastAsia="SimSun"/>
          <w:bCs/>
        </w:rPr>
        <w:t>UE</w:t>
      </w:r>
      <w:r>
        <w:tab/>
        <w:t>(0),</w:t>
      </w:r>
    </w:p>
    <w:p w14:paraId="34703380" w14:textId="77777777" w:rsidR="00E117CD" w:rsidRDefault="00E117CD" w:rsidP="00E117CD">
      <w:pPr>
        <w:pStyle w:val="PL"/>
      </w:pPr>
      <w:r>
        <w:tab/>
        <w:t>calculatedby</w:t>
      </w:r>
      <w:r>
        <w:rPr>
          <w:rFonts w:eastAsia="SimSun"/>
          <w:bCs/>
        </w:rPr>
        <w:t>UE</w:t>
      </w:r>
      <w:r>
        <w:tab/>
        <w:t>(1),</w:t>
      </w:r>
    </w:p>
    <w:p w14:paraId="4F748A65" w14:textId="77777777" w:rsidR="00E117CD" w:rsidRDefault="00E117CD" w:rsidP="00E117CD">
      <w:pPr>
        <w:pStyle w:val="PL"/>
      </w:pPr>
      <w:r>
        <w:tab/>
        <w:t>... }</w:t>
      </w:r>
    </w:p>
    <w:p w14:paraId="44EE16D0" w14:textId="77777777" w:rsidR="00E117CD" w:rsidRDefault="00E117CD" w:rsidP="00E117CD">
      <w:pPr>
        <w:pStyle w:val="PL"/>
      </w:pPr>
    </w:p>
    <w:p w14:paraId="7CEE0665" w14:textId="77777777" w:rsidR="00E117CD" w:rsidRDefault="00E117CD" w:rsidP="00E117CD">
      <w:pPr>
        <w:pStyle w:val="PL"/>
      </w:pPr>
      <w:r>
        <w:t>LCS-</w:t>
      </w:r>
      <w:r w:rsidRPr="00A6580E">
        <w:t>DLRSP</w:t>
      </w:r>
      <w:r>
        <w:t>PTransportArg</w:t>
      </w:r>
      <w:r>
        <w:tab/>
        <w:t>::= SEQUENCE {</w:t>
      </w:r>
      <w:r>
        <w:tab/>
      </w:r>
    </w:p>
    <w:p w14:paraId="527852EA" w14:textId="77777777" w:rsidR="00E117CD" w:rsidRDefault="00E117CD" w:rsidP="00E117CD">
      <w:pPr>
        <w:pStyle w:val="PL"/>
      </w:pPr>
      <w:r>
        <w:tab/>
      </w:r>
      <w:r w:rsidRPr="000C5726">
        <w:t>rangingSLPPList</w:t>
      </w:r>
      <w:r>
        <w:tab/>
        <w:t>[0]</w:t>
      </w:r>
      <w:r>
        <w:tab/>
      </w:r>
      <w:r w:rsidRPr="000C5726">
        <w:t>RangingSLPPList</w:t>
      </w:r>
      <w:r>
        <w:tab/>
        <w:t>OPTIONAL,</w:t>
      </w:r>
    </w:p>
    <w:p w14:paraId="6D11CF85" w14:textId="415CA0D6" w:rsidR="00E117CD" w:rsidRDefault="00E117CD" w:rsidP="00E117CD">
      <w:pPr>
        <w:pStyle w:val="PL"/>
      </w:pPr>
      <w:r>
        <w:tab/>
      </w:r>
      <w:r>
        <w:rPr>
          <w:rFonts w:hint="eastAsia"/>
        </w:rPr>
        <w:t>scheduledLocTime</w:t>
      </w:r>
      <w:r>
        <w:tab/>
        <w:t>[1</w:t>
      </w:r>
      <w:r w:rsidRPr="00A23FB9">
        <w:t xml:space="preserve">] </w:t>
      </w:r>
      <w:r>
        <w:rPr>
          <w:rFonts w:hint="eastAsia"/>
        </w:rPr>
        <w:t>DateTime</w:t>
      </w:r>
      <w:r>
        <w:tab/>
        <w:t>OPTIONAL,</w:t>
      </w:r>
    </w:p>
    <w:p w14:paraId="5F530C76" w14:textId="77777777" w:rsidR="00E117CD" w:rsidRPr="006331EC" w:rsidRDefault="00E117CD" w:rsidP="00E117CD">
      <w:pPr>
        <w:pStyle w:val="PL"/>
      </w:pPr>
      <w:r>
        <w:tab/>
        <w:t>ueBased</w:t>
      </w:r>
      <w:r>
        <w:tab/>
        <w:t>[2] UEBased</w:t>
      </w:r>
      <w:r>
        <w:tab/>
        <w:t>OPTIONAL,</w:t>
      </w:r>
    </w:p>
    <w:p w14:paraId="1012017B" w14:textId="77777777" w:rsidR="00E117CD" w:rsidRDefault="00E117CD" w:rsidP="00E117CD">
      <w:pPr>
        <w:pStyle w:val="PL"/>
      </w:pPr>
      <w:r>
        <w:tab/>
        <w:t>relatedUEInfo</w:t>
      </w:r>
      <w:r>
        <w:tab/>
        <w:t>[3] RelatedUEInfo</w:t>
      </w:r>
      <w:r>
        <w:tab/>
        <w:t>OPTIONAL,</w:t>
      </w:r>
    </w:p>
    <w:p w14:paraId="1DCF93C4" w14:textId="77777777" w:rsidR="00E117CD" w:rsidRDefault="00E117CD" w:rsidP="00E117CD">
      <w:pPr>
        <w:pStyle w:val="PL"/>
      </w:pPr>
      <w:r>
        <w:tab/>
        <w:t>...}</w:t>
      </w:r>
    </w:p>
    <w:p w14:paraId="3F649601" w14:textId="77777777" w:rsidR="00E117CD" w:rsidRDefault="00E117CD" w:rsidP="00E117CD">
      <w:pPr>
        <w:pStyle w:val="PL"/>
      </w:pPr>
    </w:p>
    <w:p w14:paraId="10DB6900" w14:textId="77777777" w:rsidR="00E117CD" w:rsidRDefault="00E117CD" w:rsidP="00E117CD">
      <w:pPr>
        <w:pStyle w:val="PL"/>
      </w:pPr>
      <w:r>
        <w:t>LCS-</w:t>
      </w:r>
      <w:r w:rsidRPr="00A6580E">
        <w:t>DLRSP</w:t>
      </w:r>
      <w:r>
        <w:t>PTransportRes::= SEQUENCE {</w:t>
      </w:r>
    </w:p>
    <w:p w14:paraId="4C57E729" w14:textId="77777777" w:rsidR="00E117CD" w:rsidRDefault="00E117CD" w:rsidP="00E117CD">
      <w:pPr>
        <w:pStyle w:val="PL"/>
      </w:pPr>
      <w:r>
        <w:tab/>
        <w:t>}</w:t>
      </w:r>
    </w:p>
    <w:p w14:paraId="634BF8A4" w14:textId="77777777" w:rsidR="00E117CD" w:rsidRDefault="00E117CD" w:rsidP="00E117CD">
      <w:pPr>
        <w:pStyle w:val="PL"/>
      </w:pPr>
    </w:p>
    <w:p w14:paraId="1FFF2DBA" w14:textId="77777777" w:rsidR="00E117CD" w:rsidRDefault="00E117CD" w:rsidP="00E117CD">
      <w:pPr>
        <w:pStyle w:val="PL"/>
      </w:pPr>
      <w:r>
        <w:t>LCS-U</w:t>
      </w:r>
      <w:r w:rsidRPr="00A6580E">
        <w:t>LRSP</w:t>
      </w:r>
      <w:r>
        <w:t>PTransportArg</w:t>
      </w:r>
      <w:r>
        <w:tab/>
        <w:t>::= SEQUENCE {</w:t>
      </w:r>
      <w:r>
        <w:tab/>
      </w:r>
    </w:p>
    <w:p w14:paraId="1B8A04A0" w14:textId="77777777" w:rsidR="00E117CD" w:rsidRDefault="00E117CD" w:rsidP="00E117CD">
      <w:pPr>
        <w:pStyle w:val="PL"/>
      </w:pPr>
      <w:r>
        <w:tab/>
      </w:r>
      <w:r w:rsidRPr="000C5726">
        <w:t>rangingSLPPList</w:t>
      </w:r>
      <w:r>
        <w:tab/>
        <w:t>[0]</w:t>
      </w:r>
      <w:r>
        <w:tab/>
      </w:r>
      <w:r w:rsidRPr="00605BD2">
        <w:t>RangingSLPPList</w:t>
      </w:r>
      <w:r>
        <w:tab/>
        <w:t>OPTIONAL,</w:t>
      </w:r>
    </w:p>
    <w:p w14:paraId="18E02F9D" w14:textId="77777777" w:rsidR="00E117CD" w:rsidRDefault="00E117CD" w:rsidP="00E117CD">
      <w:pPr>
        <w:pStyle w:val="PL"/>
      </w:pPr>
      <w:r>
        <w:tab/>
        <w:t>...}</w:t>
      </w:r>
    </w:p>
    <w:p w14:paraId="6B8F6A6E" w14:textId="77777777" w:rsidR="00E117CD" w:rsidRDefault="00E117CD" w:rsidP="00E117CD">
      <w:pPr>
        <w:pStyle w:val="PL"/>
      </w:pPr>
    </w:p>
    <w:p w14:paraId="77F2FA57" w14:textId="77777777" w:rsidR="00E117CD" w:rsidRDefault="00E117CD" w:rsidP="00E117CD">
      <w:pPr>
        <w:pStyle w:val="PL"/>
      </w:pPr>
      <w:r>
        <w:t>LCS-U</w:t>
      </w:r>
      <w:r w:rsidRPr="00A6580E">
        <w:t>LRSP</w:t>
      </w:r>
      <w:r>
        <w:t>PTransportRes::= SEQUENCE {</w:t>
      </w:r>
    </w:p>
    <w:p w14:paraId="3F7AC987" w14:textId="77777777" w:rsidR="00E117CD" w:rsidRDefault="00E117CD" w:rsidP="00E117CD">
      <w:pPr>
        <w:pStyle w:val="PL"/>
      </w:pPr>
      <w:r>
        <w:tab/>
        <w:t>}</w:t>
      </w:r>
    </w:p>
    <w:p w14:paraId="63D3B57A" w14:textId="77777777" w:rsidR="00BD6650" w:rsidRDefault="00BD6650" w:rsidP="00BD6650">
      <w:pPr>
        <w:pStyle w:val="PL"/>
      </w:pPr>
    </w:p>
    <w:p w14:paraId="4BE5F6A4" w14:textId="77777777" w:rsidR="00BD6650" w:rsidRDefault="00BD6650" w:rsidP="00BD6650">
      <w:pPr>
        <w:pStyle w:val="PL"/>
      </w:pPr>
      <w:r>
        <w:rPr>
          <w:vanish/>
        </w:rPr>
        <w:t>.#</w:t>
      </w:r>
      <w:r>
        <w:t>END</w:t>
      </w:r>
    </w:p>
    <w:p w14:paraId="5497DBB8" w14:textId="77777777" w:rsidR="00CE230A" w:rsidRDefault="00CE230A" w:rsidP="00CE230A">
      <w:pPr>
        <w:pStyle w:val="PL"/>
      </w:pPr>
    </w:p>
    <w:p w14:paraId="60D50592" w14:textId="77777777" w:rsidR="00CE230A" w:rsidRDefault="00CE230A" w:rsidP="00B65768">
      <w:pPr>
        <w:pStyle w:val="Heading3"/>
      </w:pPr>
      <w:bookmarkStart w:id="356" w:name="_Toc19634167"/>
      <w:bookmarkStart w:id="357" w:name="_Toc44863007"/>
      <w:bookmarkStart w:id="358" w:name="_Toc191632069"/>
      <w:r>
        <w:t>4.4.3</w:t>
      </w:r>
      <w:r>
        <w:tab/>
        <w:t>Identifiers definition</w:t>
      </w:r>
      <w:bookmarkEnd w:id="356"/>
      <w:bookmarkEnd w:id="357"/>
      <w:bookmarkEnd w:id="358"/>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B65768">
      <w:pPr>
        <w:pStyle w:val="Heading4"/>
      </w:pPr>
      <w:bookmarkStart w:id="359" w:name="_Toc19634168"/>
      <w:bookmarkStart w:id="360" w:name="_Toc44863008"/>
      <w:bookmarkStart w:id="361" w:name="_Toc191632070"/>
      <w:r>
        <w:t>4.4.3.1</w:t>
      </w:r>
      <w:r>
        <w:tab/>
        <w:t>chargingInformation</w:t>
      </w:r>
      <w:bookmarkEnd w:id="359"/>
      <w:bookmarkEnd w:id="360"/>
      <w:bookmarkEnd w:id="361"/>
    </w:p>
    <w:p w14:paraId="778D38C8" w14:textId="13EF3AEC" w:rsidR="00CE230A" w:rsidRDefault="00CE230A" w:rsidP="00CE230A">
      <w:r>
        <w:t xml:space="preserve">The chargingInformation identifier refers to the necessary information for the Advice of Charge supplementary service (see </w:t>
      </w:r>
      <w:r w:rsidR="004A757A">
        <w:t>TS 2</w:t>
      </w:r>
      <w:r>
        <w:t>2.024).</w:t>
      </w:r>
    </w:p>
    <w:p w14:paraId="7FC83E46" w14:textId="77777777" w:rsidR="00CE230A" w:rsidRDefault="00CE230A" w:rsidP="00B65768">
      <w:pPr>
        <w:pStyle w:val="Heading4"/>
      </w:pPr>
      <w:bookmarkStart w:id="362" w:name="_Toc19634169"/>
      <w:bookmarkStart w:id="363" w:name="_Toc44863009"/>
      <w:bookmarkStart w:id="364" w:name="_Toc191632071"/>
      <w:r>
        <w:t>4.4.3.2</w:t>
      </w:r>
      <w:r>
        <w:tab/>
        <w:t>e1</w:t>
      </w:r>
      <w:bookmarkEnd w:id="362"/>
      <w:bookmarkEnd w:id="363"/>
      <w:bookmarkEnd w:id="364"/>
    </w:p>
    <w:p w14:paraId="4009F9BE" w14:textId="51AB82A5" w:rsidR="00CE230A" w:rsidRDefault="00CE230A" w:rsidP="00CE230A">
      <w:r>
        <w:t xml:space="preserve">The e1 identifier refers to 10 times the number of LPLMN units per time interval in connection with the Advice of Charge supplementary service, see </w:t>
      </w:r>
      <w:r w:rsidR="004A757A">
        <w:t>TS 2</w:t>
      </w:r>
      <w:r>
        <w:t>2.024.</w:t>
      </w:r>
    </w:p>
    <w:p w14:paraId="59BEC0AB" w14:textId="77777777" w:rsidR="00CE230A" w:rsidRDefault="00CE230A" w:rsidP="00B65768">
      <w:pPr>
        <w:pStyle w:val="Heading4"/>
      </w:pPr>
      <w:bookmarkStart w:id="365" w:name="_Toc19634170"/>
      <w:bookmarkStart w:id="366" w:name="_Toc44863010"/>
      <w:bookmarkStart w:id="367" w:name="_Toc191632072"/>
      <w:r>
        <w:t>4.4.3.3</w:t>
      </w:r>
      <w:r>
        <w:tab/>
        <w:t>e2</w:t>
      </w:r>
      <w:bookmarkEnd w:id="365"/>
      <w:bookmarkEnd w:id="366"/>
      <w:bookmarkEnd w:id="367"/>
    </w:p>
    <w:p w14:paraId="05F24760" w14:textId="0AA9C640" w:rsidR="00CE230A" w:rsidRDefault="00CE230A" w:rsidP="00CE230A">
      <w:r>
        <w:t xml:space="preserve">The e2 identifier refers to 10 times the length of the time interval in seconds in connection with the Advice of Charge supplementary service, see </w:t>
      </w:r>
      <w:r w:rsidR="004A757A">
        <w:t>TS 2</w:t>
      </w:r>
      <w:r>
        <w:t>2.024.</w:t>
      </w:r>
    </w:p>
    <w:p w14:paraId="3AA8ECE4" w14:textId="77777777" w:rsidR="00CE230A" w:rsidRDefault="00CE230A" w:rsidP="00B65768">
      <w:pPr>
        <w:pStyle w:val="Heading4"/>
      </w:pPr>
      <w:bookmarkStart w:id="368" w:name="_Toc19634171"/>
      <w:bookmarkStart w:id="369" w:name="_Toc44863011"/>
      <w:bookmarkStart w:id="370" w:name="_Toc191632073"/>
      <w:r>
        <w:t>4.4.3.4</w:t>
      </w:r>
      <w:r>
        <w:tab/>
        <w:t>e3</w:t>
      </w:r>
      <w:bookmarkEnd w:id="368"/>
      <w:bookmarkEnd w:id="369"/>
      <w:bookmarkEnd w:id="370"/>
    </w:p>
    <w:p w14:paraId="7D94B773" w14:textId="616C0CDE" w:rsidR="00CE230A" w:rsidRDefault="00CE230A" w:rsidP="00CE230A">
      <w:r>
        <w:t xml:space="preserve">The e3 identifier refers to 100 times the scaling factor to convert from LPLMN units to HPLMN units in connection with the Advice of Charge supplementary service, see </w:t>
      </w:r>
      <w:r w:rsidR="004A757A">
        <w:t>TS 2</w:t>
      </w:r>
      <w:r>
        <w:t>2.024.</w:t>
      </w:r>
    </w:p>
    <w:p w14:paraId="4D4EA1B3" w14:textId="77777777" w:rsidR="00CE230A" w:rsidRDefault="00CE230A" w:rsidP="00B65768">
      <w:pPr>
        <w:pStyle w:val="Heading4"/>
      </w:pPr>
      <w:bookmarkStart w:id="371" w:name="_Toc19634172"/>
      <w:bookmarkStart w:id="372" w:name="_Toc44863012"/>
      <w:bookmarkStart w:id="373" w:name="_Toc191632074"/>
      <w:r>
        <w:lastRenderedPageBreak/>
        <w:t>4.4.3.5</w:t>
      </w:r>
      <w:r>
        <w:tab/>
        <w:t>e4</w:t>
      </w:r>
      <w:bookmarkEnd w:id="371"/>
      <w:bookmarkEnd w:id="372"/>
      <w:bookmarkEnd w:id="373"/>
    </w:p>
    <w:p w14:paraId="5C9E31A8" w14:textId="07A697D0" w:rsidR="00CE230A" w:rsidRDefault="00CE230A" w:rsidP="00CE230A">
      <w:r>
        <w:t xml:space="preserve">The e4 identifier refers to 10 times the LPLMN increment in connection with the Advice of Charge supplementary service, see </w:t>
      </w:r>
      <w:r w:rsidR="004A757A">
        <w:t>TS 2</w:t>
      </w:r>
      <w:r>
        <w:t>2.024.</w:t>
      </w:r>
    </w:p>
    <w:p w14:paraId="3BE3EDDF" w14:textId="77777777" w:rsidR="00CE230A" w:rsidRDefault="00CE230A" w:rsidP="00B65768">
      <w:pPr>
        <w:pStyle w:val="Heading4"/>
      </w:pPr>
      <w:bookmarkStart w:id="374" w:name="_Toc19634173"/>
      <w:bookmarkStart w:id="375" w:name="_Toc44863013"/>
      <w:bookmarkStart w:id="376" w:name="_Toc191632075"/>
      <w:r>
        <w:t>4.4.3.6</w:t>
      </w:r>
      <w:r>
        <w:tab/>
        <w:t>e5</w:t>
      </w:r>
      <w:bookmarkEnd w:id="374"/>
      <w:bookmarkEnd w:id="375"/>
      <w:bookmarkEnd w:id="376"/>
    </w:p>
    <w:p w14:paraId="322956CF" w14:textId="5B7CE8C6" w:rsidR="00CE230A" w:rsidRDefault="00CE230A" w:rsidP="00CE230A">
      <w:r>
        <w:t xml:space="preserve">The e5 identifier refers to 10 times the number of LPLMN units incremented per data interval in connection with the Advice of Charge supplementary service, see </w:t>
      </w:r>
      <w:r w:rsidR="004A757A">
        <w:t>TS 2</w:t>
      </w:r>
      <w:r>
        <w:t>2.024.</w:t>
      </w:r>
    </w:p>
    <w:p w14:paraId="76F41205" w14:textId="77777777" w:rsidR="00CE230A" w:rsidRDefault="00CE230A" w:rsidP="00B65768">
      <w:pPr>
        <w:pStyle w:val="Heading4"/>
      </w:pPr>
      <w:bookmarkStart w:id="377" w:name="_Toc19634174"/>
      <w:bookmarkStart w:id="378" w:name="_Toc44863014"/>
      <w:bookmarkStart w:id="379" w:name="_Toc191632076"/>
      <w:r>
        <w:t>4.4.3.7</w:t>
      </w:r>
      <w:r>
        <w:tab/>
        <w:t>e6</w:t>
      </w:r>
      <w:bookmarkEnd w:id="377"/>
      <w:bookmarkEnd w:id="378"/>
      <w:bookmarkEnd w:id="379"/>
    </w:p>
    <w:p w14:paraId="0C644D52" w14:textId="670822FA" w:rsidR="00CE230A" w:rsidRDefault="00CE230A" w:rsidP="00CE230A">
      <w:r>
        <w:t>The e6 identifier refers to the number of segments per data interval in connection with the Advice of Charge supplemen</w:t>
      </w:r>
      <w:r>
        <w:softHyphen/>
        <w:t xml:space="preserve">tary service, see </w:t>
      </w:r>
      <w:r w:rsidR="004A757A">
        <w:t>TS 2</w:t>
      </w:r>
      <w:r>
        <w:t>2.024.</w:t>
      </w:r>
    </w:p>
    <w:p w14:paraId="7EF6EDDF" w14:textId="77777777" w:rsidR="00CE230A" w:rsidRDefault="00CE230A" w:rsidP="00B65768">
      <w:pPr>
        <w:pStyle w:val="Heading4"/>
      </w:pPr>
      <w:bookmarkStart w:id="380" w:name="_Toc19634175"/>
      <w:bookmarkStart w:id="381" w:name="_Toc44863015"/>
      <w:bookmarkStart w:id="382" w:name="_Toc191632077"/>
      <w:r>
        <w:t>4.4.3.8</w:t>
      </w:r>
      <w:r>
        <w:tab/>
        <w:t>e7</w:t>
      </w:r>
      <w:bookmarkEnd w:id="380"/>
      <w:bookmarkEnd w:id="381"/>
      <w:bookmarkEnd w:id="382"/>
    </w:p>
    <w:p w14:paraId="62106EDC" w14:textId="3EC0FD16" w:rsidR="00CE230A" w:rsidRDefault="00CE230A" w:rsidP="00CE230A">
      <w:r>
        <w:t xml:space="preserve">The e7 identifier refers to 10 times the length of the initial time interval in seconds in connection with the Advice of Charge supplementary service, see </w:t>
      </w:r>
      <w:r w:rsidR="004A757A">
        <w:t>TS 2</w:t>
      </w:r>
      <w:r>
        <w:t>2.024.</w:t>
      </w:r>
    </w:p>
    <w:p w14:paraId="2B79C8A9" w14:textId="77777777" w:rsidR="00CE230A" w:rsidRDefault="00CE230A" w:rsidP="00B65768">
      <w:pPr>
        <w:pStyle w:val="Heading4"/>
      </w:pPr>
      <w:bookmarkStart w:id="383" w:name="_Toc19634176"/>
      <w:bookmarkStart w:id="384" w:name="_Toc44863016"/>
      <w:bookmarkStart w:id="385" w:name="_Toc191632078"/>
      <w:r>
        <w:t>4.4.3.9</w:t>
      </w:r>
      <w:r>
        <w:tab/>
        <w:t>ss-Code</w:t>
      </w:r>
      <w:bookmarkEnd w:id="383"/>
      <w:bookmarkEnd w:id="384"/>
      <w:bookmarkEnd w:id="385"/>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B65768">
      <w:pPr>
        <w:pStyle w:val="Heading4"/>
      </w:pPr>
      <w:bookmarkStart w:id="386" w:name="_Toc19634177"/>
      <w:bookmarkStart w:id="387" w:name="_Toc44863017"/>
      <w:bookmarkStart w:id="388" w:name="_Toc191632079"/>
      <w:r>
        <w:t>4.4.3.10</w:t>
      </w:r>
      <w:r>
        <w:tab/>
        <w:t>ss-Notification</w:t>
      </w:r>
      <w:bookmarkEnd w:id="386"/>
      <w:bookmarkEnd w:id="387"/>
      <w:bookmarkEnd w:id="388"/>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B65768">
      <w:pPr>
        <w:pStyle w:val="Heading4"/>
      </w:pPr>
      <w:bookmarkStart w:id="389" w:name="_Toc19634178"/>
      <w:bookmarkStart w:id="390" w:name="_Toc44863018"/>
      <w:bookmarkStart w:id="391" w:name="_Toc191632080"/>
      <w:r>
        <w:t>4.4.3.11</w:t>
      </w:r>
      <w:r>
        <w:tab/>
        <w:t>ss-Status</w:t>
      </w:r>
      <w:bookmarkEnd w:id="389"/>
      <w:bookmarkEnd w:id="390"/>
      <w:bookmarkEnd w:id="391"/>
    </w:p>
    <w:p w14:paraId="2868A54D" w14:textId="77777777" w:rsidR="00CE230A" w:rsidRDefault="00CE230A" w:rsidP="00CE230A">
      <w:r>
        <w:t>The ss-Status identifier refers to the status of a supplementary service.</w:t>
      </w:r>
    </w:p>
    <w:p w14:paraId="519A4C58" w14:textId="77777777" w:rsidR="00CE230A" w:rsidRDefault="00CE230A" w:rsidP="00B65768">
      <w:pPr>
        <w:pStyle w:val="Heading4"/>
      </w:pPr>
      <w:bookmarkStart w:id="392" w:name="_Toc19634179"/>
      <w:bookmarkStart w:id="393" w:name="_Toc44863019"/>
      <w:bookmarkStart w:id="394" w:name="_Toc191632081"/>
      <w:r>
        <w:t>4.4.3.12</w:t>
      </w:r>
      <w:r>
        <w:tab/>
        <w:t>callIsWaiting-Indicator</w:t>
      </w:r>
      <w:bookmarkEnd w:id="392"/>
      <w:bookmarkEnd w:id="393"/>
      <w:bookmarkEnd w:id="394"/>
    </w:p>
    <w:p w14:paraId="276FAFDA" w14:textId="77777777" w:rsidR="00CE230A" w:rsidRDefault="00CE230A" w:rsidP="00CE230A">
      <w:r>
        <w:t>The callIsWaiting-Indicator identifier refers to the indication given to the mobile station that the call is waiting.</w:t>
      </w:r>
    </w:p>
    <w:p w14:paraId="02B9F68C" w14:textId="77777777" w:rsidR="00CE230A" w:rsidRDefault="00CE230A" w:rsidP="00B65768">
      <w:pPr>
        <w:pStyle w:val="Heading4"/>
      </w:pPr>
      <w:bookmarkStart w:id="395" w:name="_Toc19634180"/>
      <w:bookmarkStart w:id="396" w:name="_Toc44863020"/>
      <w:bookmarkStart w:id="397" w:name="_Toc191632082"/>
      <w:r>
        <w:t>4.4.3.13</w:t>
      </w:r>
      <w:r>
        <w:tab/>
        <w:t>callOnhold-Indicator</w:t>
      </w:r>
      <w:bookmarkEnd w:id="395"/>
      <w:bookmarkEnd w:id="396"/>
      <w:bookmarkEnd w:id="397"/>
    </w:p>
    <w:p w14:paraId="3333FCC0" w14:textId="77777777" w:rsidR="00CE230A" w:rsidRDefault="00CE230A" w:rsidP="00CE230A">
      <w:r>
        <w:t>The callOnHold-Indicator identifier refers to the indication given to the mobile station that the call has been put on hold or has been retrieved.</w:t>
      </w:r>
    </w:p>
    <w:p w14:paraId="6C742BD0" w14:textId="77777777" w:rsidR="00CE230A" w:rsidRDefault="00CE230A" w:rsidP="00B65768">
      <w:pPr>
        <w:pStyle w:val="Heading4"/>
      </w:pPr>
      <w:bookmarkStart w:id="398" w:name="_Toc19634181"/>
      <w:bookmarkStart w:id="399" w:name="_Toc44863021"/>
      <w:bookmarkStart w:id="400" w:name="_Toc191632083"/>
      <w:r>
        <w:t>4.4.3.14</w:t>
      </w:r>
      <w:r>
        <w:tab/>
        <w:t>mpty-Indicator</w:t>
      </w:r>
      <w:bookmarkEnd w:id="398"/>
      <w:bookmarkEnd w:id="399"/>
      <w:bookmarkEnd w:id="400"/>
    </w:p>
    <w:p w14:paraId="3FC1C825" w14:textId="77777777" w:rsidR="00CE230A" w:rsidRDefault="00CE230A" w:rsidP="00CE230A">
      <w:r>
        <w:t>The mpty-Indicator identifier refers to the indication given to the mobile station that the multi party call has been invoked.</w:t>
      </w:r>
    </w:p>
    <w:p w14:paraId="0827F768" w14:textId="77777777" w:rsidR="00CE230A" w:rsidRDefault="00CE230A" w:rsidP="00B65768">
      <w:pPr>
        <w:pStyle w:val="Heading4"/>
      </w:pPr>
      <w:bookmarkStart w:id="401" w:name="_Toc19634182"/>
      <w:bookmarkStart w:id="402" w:name="_Toc44863022"/>
      <w:bookmarkStart w:id="403" w:name="_Toc191632084"/>
      <w:r>
        <w:t>4.4.3.15</w:t>
      </w:r>
      <w:r>
        <w:tab/>
        <w:t>forwardCUG-InfoArg</w:t>
      </w:r>
      <w:bookmarkEnd w:id="401"/>
      <w:bookmarkEnd w:id="402"/>
      <w:bookmarkEnd w:id="403"/>
    </w:p>
    <w:p w14:paraId="004AFA98" w14:textId="77777777" w:rsidR="00CE230A" w:rsidRDefault="00CE230A" w:rsidP="00CE230A">
      <w:r>
        <w:t>The forwardCUG-InfoArg identifier refers to the indication given from the mobile subscriber to the network in connection with explicit invocation of a CUG call.</w:t>
      </w:r>
    </w:p>
    <w:p w14:paraId="577C5A55" w14:textId="77777777" w:rsidR="00CE230A" w:rsidRDefault="00CE230A" w:rsidP="00B65768">
      <w:pPr>
        <w:pStyle w:val="Heading4"/>
      </w:pPr>
      <w:bookmarkStart w:id="404" w:name="_Toc19634183"/>
      <w:bookmarkStart w:id="405" w:name="_Toc44863023"/>
      <w:bookmarkStart w:id="406" w:name="_Toc191632085"/>
      <w:r>
        <w:t>4.4.3.16</w:t>
      </w:r>
      <w:r>
        <w:tab/>
        <w:t>cug-Index</w:t>
      </w:r>
      <w:bookmarkEnd w:id="404"/>
      <w:bookmarkEnd w:id="405"/>
      <w:bookmarkEnd w:id="406"/>
    </w:p>
    <w:p w14:paraId="58A242CD" w14:textId="77777777" w:rsidR="00CE230A" w:rsidRDefault="00CE230A" w:rsidP="00CE230A">
      <w:r>
        <w:t>The cug-Index identifier refers to the index of a CUG given in an explicit invocation of a CUG call.</w:t>
      </w:r>
    </w:p>
    <w:p w14:paraId="63E9851E" w14:textId="77777777" w:rsidR="00CE230A" w:rsidRDefault="00CE230A" w:rsidP="00B65768">
      <w:pPr>
        <w:pStyle w:val="Heading4"/>
      </w:pPr>
      <w:bookmarkStart w:id="407" w:name="_Toc19634184"/>
      <w:bookmarkStart w:id="408" w:name="_Toc44863024"/>
      <w:bookmarkStart w:id="409" w:name="_Toc191632086"/>
      <w:r>
        <w:lastRenderedPageBreak/>
        <w:t>4.4.3.17</w:t>
      </w:r>
      <w:r>
        <w:tab/>
        <w:t>suppressPrefCUG</w:t>
      </w:r>
      <w:bookmarkEnd w:id="407"/>
      <w:bookmarkEnd w:id="408"/>
      <w:bookmarkEnd w:id="409"/>
    </w:p>
    <w:p w14:paraId="10A4B727" w14:textId="77777777" w:rsidR="00CE230A" w:rsidRDefault="00CE230A" w:rsidP="00CE230A">
      <w:r>
        <w:t>The suppressPrefCUG identifier refers to the mobile subscribers request to the network to prohibit the use of the preferential CUG.</w:t>
      </w:r>
    </w:p>
    <w:p w14:paraId="1A13122F" w14:textId="77777777" w:rsidR="00CE230A" w:rsidRDefault="00CE230A" w:rsidP="00B65768">
      <w:pPr>
        <w:pStyle w:val="Heading4"/>
      </w:pPr>
      <w:bookmarkStart w:id="410" w:name="_Toc19634185"/>
      <w:bookmarkStart w:id="411" w:name="_Toc44863025"/>
      <w:bookmarkStart w:id="412" w:name="_Toc191632087"/>
      <w:r>
        <w:t>4.4.3.18</w:t>
      </w:r>
      <w:r>
        <w:tab/>
        <w:t>suppressOA</w:t>
      </w:r>
      <w:bookmarkEnd w:id="410"/>
      <w:bookmarkEnd w:id="411"/>
      <w:bookmarkEnd w:id="412"/>
    </w:p>
    <w:p w14:paraId="68AD65B2" w14:textId="77777777" w:rsidR="00CE230A" w:rsidRDefault="00CE230A" w:rsidP="00CE230A">
      <w:r>
        <w:t>The suppressOA identifier refers to the mobile subscribers request to the network to prohibit the use of the subscriber option "OA allowed".</w:t>
      </w:r>
    </w:p>
    <w:p w14:paraId="5F234896" w14:textId="77777777" w:rsidR="00CE230A" w:rsidRDefault="00CE230A" w:rsidP="00B65768">
      <w:pPr>
        <w:pStyle w:val="Heading4"/>
      </w:pPr>
      <w:bookmarkStart w:id="413" w:name="_Toc19634186"/>
      <w:bookmarkStart w:id="414" w:name="_Toc44863026"/>
      <w:bookmarkStart w:id="415" w:name="_Toc191632088"/>
      <w:r>
        <w:t>4.4.3.19</w:t>
      </w:r>
      <w:r>
        <w:tab/>
        <w:t>clirSuppressionRejected</w:t>
      </w:r>
      <w:bookmarkEnd w:id="413"/>
      <w:bookmarkEnd w:id="414"/>
      <w:bookmarkEnd w:id="415"/>
    </w:p>
    <w:p w14:paraId="67A4840C" w14:textId="77777777" w:rsidR="00CE230A" w:rsidRDefault="00CE230A" w:rsidP="00CE230A">
      <w:r>
        <w:t>The clirSuppressionRejected identifier refers to the indication given to the mobile station that the CLIR suppression request has been rejected.</w:t>
      </w:r>
    </w:p>
    <w:p w14:paraId="2D6AAD3B" w14:textId="77777777" w:rsidR="00CE230A" w:rsidRDefault="00CE230A" w:rsidP="00B65768">
      <w:pPr>
        <w:pStyle w:val="Heading4"/>
      </w:pPr>
      <w:bookmarkStart w:id="416" w:name="_Toc19634187"/>
      <w:bookmarkStart w:id="417" w:name="_Toc44863027"/>
      <w:bookmarkStart w:id="418" w:name="_Toc191632089"/>
      <w:r>
        <w:t>4.4.3.20</w:t>
      </w:r>
      <w:r>
        <w:tab/>
        <w:t>ect-Indicator</w:t>
      </w:r>
      <w:bookmarkEnd w:id="416"/>
      <w:bookmarkEnd w:id="417"/>
      <w:bookmarkEnd w:id="418"/>
    </w:p>
    <w:p w14:paraId="70848759" w14:textId="77777777" w:rsidR="00CE230A" w:rsidRDefault="00CE230A" w:rsidP="00CE230A">
      <w:r>
        <w:t>The ect-Indicator identifier refers to the indication given to the mobile station that the call was transferred.</w:t>
      </w:r>
    </w:p>
    <w:p w14:paraId="27495626" w14:textId="77777777" w:rsidR="00CE230A" w:rsidRDefault="00CE230A" w:rsidP="00B65768">
      <w:pPr>
        <w:pStyle w:val="Heading4"/>
      </w:pPr>
      <w:bookmarkStart w:id="419" w:name="_Toc19634188"/>
      <w:bookmarkStart w:id="420" w:name="_Toc44863028"/>
      <w:bookmarkStart w:id="421" w:name="_Toc191632090"/>
      <w:r>
        <w:t>4.4.3.21</w:t>
      </w:r>
      <w:r>
        <w:tab/>
        <w:t>ect-CallState</w:t>
      </w:r>
      <w:bookmarkEnd w:id="419"/>
      <w:bookmarkEnd w:id="420"/>
      <w:bookmarkEnd w:id="421"/>
    </w:p>
    <w:p w14:paraId="437AAA2D" w14:textId="77777777" w:rsidR="00CE230A" w:rsidRDefault="00CE230A" w:rsidP="00CE230A">
      <w:r>
        <w:t>The ect-CallState identifier refers to the state of the call to the other remote party in which Explicit Call Transfer was invoked.</w:t>
      </w:r>
    </w:p>
    <w:p w14:paraId="53DF46EE" w14:textId="77777777" w:rsidR="00CE230A" w:rsidRDefault="00CE230A" w:rsidP="00B65768">
      <w:pPr>
        <w:pStyle w:val="Heading4"/>
      </w:pPr>
      <w:bookmarkStart w:id="422" w:name="_Toc19634189"/>
      <w:bookmarkStart w:id="423" w:name="_Toc44863029"/>
      <w:bookmarkStart w:id="424" w:name="_Toc191632091"/>
      <w:r>
        <w:t>4.4.3.22</w:t>
      </w:r>
      <w:r>
        <w:tab/>
        <w:t>rdn</w:t>
      </w:r>
      <w:bookmarkEnd w:id="422"/>
      <w:bookmarkEnd w:id="423"/>
      <w:bookmarkEnd w:id="424"/>
    </w:p>
    <w:p w14:paraId="37B0F659" w14:textId="77777777" w:rsidR="00CE230A" w:rsidRDefault="00CE230A" w:rsidP="00CE230A">
      <w:r>
        <w:t>The Rdn identifier refers to the line identity information of the other remote party.</w:t>
      </w:r>
    </w:p>
    <w:p w14:paraId="1AE77EAA" w14:textId="77777777" w:rsidR="00CE230A" w:rsidRDefault="00CE230A" w:rsidP="00B65768">
      <w:pPr>
        <w:pStyle w:val="Heading4"/>
      </w:pPr>
      <w:bookmarkStart w:id="425" w:name="_Toc19634190"/>
      <w:bookmarkStart w:id="426" w:name="_Toc44863030"/>
      <w:bookmarkStart w:id="427" w:name="_Toc191632092"/>
      <w:r>
        <w:t>4.4.3.23</w:t>
      </w:r>
      <w:r>
        <w:tab/>
        <w:t>presentationAllowedAddress</w:t>
      </w:r>
      <w:bookmarkEnd w:id="425"/>
      <w:bookmarkEnd w:id="426"/>
      <w:bookmarkEnd w:id="427"/>
    </w:p>
    <w:p w14:paraId="3DF2FA6D" w14:textId="77777777" w:rsidR="00CE230A" w:rsidRDefault="00CE230A" w:rsidP="00CE230A">
      <w:r>
        <w:t>The presentationAllowedAddress identifier refers to the line identity of the other remote party that is allowed to be presented.</w:t>
      </w:r>
    </w:p>
    <w:p w14:paraId="2D7E0A0E" w14:textId="77777777" w:rsidR="00CE230A" w:rsidRDefault="00CE230A" w:rsidP="00B65768">
      <w:pPr>
        <w:pStyle w:val="Heading4"/>
      </w:pPr>
      <w:bookmarkStart w:id="428" w:name="_Toc19634191"/>
      <w:bookmarkStart w:id="429" w:name="_Toc44863031"/>
      <w:bookmarkStart w:id="430" w:name="_Toc191632093"/>
      <w:r>
        <w:t>4.4.3.24</w:t>
      </w:r>
      <w:r>
        <w:tab/>
        <w:t>presentationRestricted</w:t>
      </w:r>
      <w:bookmarkEnd w:id="428"/>
      <w:bookmarkEnd w:id="429"/>
      <w:bookmarkEnd w:id="430"/>
    </w:p>
    <w:p w14:paraId="5754887C" w14:textId="77777777" w:rsidR="00CE230A" w:rsidRDefault="00CE230A" w:rsidP="00CE230A">
      <w:r>
        <w:t>The presentationRestricted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B65768">
      <w:pPr>
        <w:pStyle w:val="Heading4"/>
      </w:pPr>
      <w:bookmarkStart w:id="431" w:name="_Toc19634192"/>
      <w:bookmarkStart w:id="432" w:name="_Toc44863032"/>
      <w:bookmarkStart w:id="433" w:name="_Toc191632094"/>
      <w:r>
        <w:t>4.4.3.25</w:t>
      </w:r>
      <w:r>
        <w:tab/>
        <w:t>numberNotAvailableDueToInterworking</w:t>
      </w:r>
      <w:bookmarkEnd w:id="431"/>
      <w:bookmarkEnd w:id="432"/>
      <w:bookmarkEnd w:id="433"/>
    </w:p>
    <w:p w14:paraId="57084A92" w14:textId="77777777" w:rsidR="00CE230A" w:rsidRDefault="00CE230A" w:rsidP="00CE230A">
      <w:r>
        <w:t>The numberNotAvailableDueToInterworking identifier refers to the unavailability of the line identity of the other remote party.</w:t>
      </w:r>
    </w:p>
    <w:p w14:paraId="742197EE" w14:textId="77777777" w:rsidR="00CE230A" w:rsidRDefault="00CE230A" w:rsidP="00B65768">
      <w:pPr>
        <w:pStyle w:val="Heading4"/>
      </w:pPr>
      <w:bookmarkStart w:id="434" w:name="_Toc19634193"/>
      <w:bookmarkStart w:id="435" w:name="_Toc44863033"/>
      <w:bookmarkStart w:id="436" w:name="_Toc191632095"/>
      <w:r>
        <w:t>4.4.3.26</w:t>
      </w:r>
      <w:r>
        <w:tab/>
        <w:t>presentationRestrictedAddress</w:t>
      </w:r>
      <w:bookmarkEnd w:id="434"/>
      <w:bookmarkEnd w:id="435"/>
      <w:bookmarkEnd w:id="436"/>
    </w:p>
    <w:p w14:paraId="47CE7DF2" w14:textId="77777777" w:rsidR="00CE230A" w:rsidRDefault="00CE230A" w:rsidP="00CE230A">
      <w:r>
        <w:t>The presentationRestrictedAddress identifier refers to the line identity of the other remote party which presentation restriction is overridden.</w:t>
      </w:r>
    </w:p>
    <w:p w14:paraId="57C289C0" w14:textId="77777777" w:rsidR="00CE230A" w:rsidRDefault="00CE230A" w:rsidP="00B65768">
      <w:pPr>
        <w:pStyle w:val="Heading4"/>
      </w:pPr>
      <w:bookmarkStart w:id="437" w:name="_Toc19634194"/>
      <w:bookmarkStart w:id="438" w:name="_Toc44863034"/>
      <w:bookmarkStart w:id="439" w:name="_Toc191632096"/>
      <w:r>
        <w:t>4.4.3.27</w:t>
      </w:r>
      <w:r>
        <w:tab/>
        <w:t>partyNumber</w:t>
      </w:r>
      <w:bookmarkEnd w:id="437"/>
      <w:bookmarkEnd w:id="438"/>
      <w:bookmarkEnd w:id="439"/>
    </w:p>
    <w:p w14:paraId="5D2B669C" w14:textId="77777777" w:rsidR="00CE230A" w:rsidRDefault="00CE230A" w:rsidP="00CE230A">
      <w:r>
        <w:t>The partyNumber identifier refers to the remote party number.</w:t>
      </w:r>
    </w:p>
    <w:p w14:paraId="650C6309" w14:textId="77777777" w:rsidR="00CE230A" w:rsidRDefault="00CE230A" w:rsidP="00B65768">
      <w:pPr>
        <w:pStyle w:val="Heading4"/>
      </w:pPr>
      <w:bookmarkStart w:id="440" w:name="_Toc19634195"/>
      <w:bookmarkStart w:id="441" w:name="_Toc44863035"/>
      <w:bookmarkStart w:id="442" w:name="_Toc191632097"/>
      <w:r>
        <w:t>4.4.3.28</w:t>
      </w:r>
      <w:r>
        <w:tab/>
        <w:t>partyNumberSubaddress</w:t>
      </w:r>
      <w:bookmarkEnd w:id="440"/>
      <w:bookmarkEnd w:id="441"/>
      <w:bookmarkEnd w:id="442"/>
    </w:p>
    <w:p w14:paraId="27402D7B" w14:textId="77777777" w:rsidR="00CE230A" w:rsidRDefault="00CE230A" w:rsidP="00CE230A">
      <w:r>
        <w:t>The partyNumberSubaddress identifier refers to remote party number subaddress.</w:t>
      </w:r>
    </w:p>
    <w:p w14:paraId="641DA006" w14:textId="77777777" w:rsidR="00CE230A" w:rsidRDefault="00CE230A" w:rsidP="00B65768">
      <w:pPr>
        <w:pStyle w:val="Heading4"/>
      </w:pPr>
      <w:bookmarkStart w:id="443" w:name="_Toc19634196"/>
      <w:bookmarkStart w:id="444" w:name="_Toc44863036"/>
      <w:bookmarkStart w:id="445" w:name="_Toc191632098"/>
      <w:r>
        <w:lastRenderedPageBreak/>
        <w:t>4.4.3.29</w:t>
      </w:r>
      <w:r>
        <w:tab/>
        <w:t>nameIndicator</w:t>
      </w:r>
      <w:bookmarkEnd w:id="443"/>
      <w:bookmarkEnd w:id="444"/>
      <w:bookmarkEnd w:id="445"/>
    </w:p>
    <w:p w14:paraId="5F90E5F0" w14:textId="77777777" w:rsidR="00CE230A" w:rsidRDefault="00CE230A" w:rsidP="00CE230A">
      <w:r>
        <w:t>The nameIndicator identifier refers to the indication given to the mobile station that the name presentation has been invoked.</w:t>
      </w:r>
    </w:p>
    <w:p w14:paraId="54D20745" w14:textId="77777777" w:rsidR="00CE230A" w:rsidRDefault="00CE230A" w:rsidP="00B65768">
      <w:pPr>
        <w:pStyle w:val="Heading4"/>
      </w:pPr>
      <w:bookmarkStart w:id="446" w:name="_Toc19634197"/>
      <w:bookmarkStart w:id="447" w:name="_Toc44863037"/>
      <w:bookmarkStart w:id="448" w:name="_Toc191632099"/>
      <w:r>
        <w:t>4.4.3.30</w:t>
      </w:r>
      <w:r>
        <w:tab/>
        <w:t>namePresentationAllowed</w:t>
      </w:r>
      <w:bookmarkEnd w:id="446"/>
      <w:bookmarkEnd w:id="447"/>
      <w:bookmarkEnd w:id="448"/>
    </w:p>
    <w:p w14:paraId="186DCF2A" w14:textId="77777777" w:rsidR="00CE230A" w:rsidRDefault="00CE230A" w:rsidP="00CE230A">
      <w:r>
        <w:t>The namePresentationAllowed identifier refers to the presentation of the calling party's name identity to the called party.</w:t>
      </w:r>
    </w:p>
    <w:p w14:paraId="47B143B7" w14:textId="77777777" w:rsidR="00CE230A" w:rsidRDefault="00CE230A" w:rsidP="00B65768">
      <w:pPr>
        <w:pStyle w:val="Heading4"/>
      </w:pPr>
      <w:bookmarkStart w:id="449" w:name="_Toc19634198"/>
      <w:bookmarkStart w:id="450" w:name="_Toc44863038"/>
      <w:bookmarkStart w:id="451" w:name="_Toc191632100"/>
      <w:r>
        <w:t>4.4.3.31</w:t>
      </w:r>
      <w:r>
        <w:tab/>
        <w:t>nameUnavailable</w:t>
      </w:r>
      <w:bookmarkEnd w:id="449"/>
      <w:bookmarkEnd w:id="450"/>
      <w:bookmarkEnd w:id="451"/>
    </w:p>
    <w:p w14:paraId="767FABED" w14:textId="77777777" w:rsidR="00CE230A" w:rsidRDefault="00CE230A" w:rsidP="00CE230A">
      <w:r>
        <w:t>The nameUnavailable identifier refers to the unavailability of the calling party's name identity to be offered to the called party.</w:t>
      </w:r>
    </w:p>
    <w:p w14:paraId="1AF3AB3F" w14:textId="77777777" w:rsidR="00CE230A" w:rsidRDefault="00CE230A" w:rsidP="00B65768">
      <w:pPr>
        <w:pStyle w:val="Heading4"/>
      </w:pPr>
      <w:bookmarkStart w:id="452" w:name="_Toc19634199"/>
      <w:bookmarkStart w:id="453" w:name="_Toc44863039"/>
      <w:bookmarkStart w:id="454" w:name="_Toc191632101"/>
      <w:r>
        <w:t>4.4.3.32</w:t>
      </w:r>
      <w:r>
        <w:tab/>
        <w:t>namePresentationRestricted</w:t>
      </w:r>
      <w:bookmarkEnd w:id="452"/>
      <w:bookmarkEnd w:id="453"/>
      <w:bookmarkEnd w:id="454"/>
    </w:p>
    <w:p w14:paraId="10FD4504" w14:textId="77777777" w:rsidR="00CE230A" w:rsidRDefault="00CE230A" w:rsidP="00CE230A">
      <w:r>
        <w:t>The namePresentationRestricted identifier refers to the calling party's name identity to be offered to the called party with which presentation restriction is overridden.</w:t>
      </w:r>
    </w:p>
    <w:p w14:paraId="5F4D559C" w14:textId="77777777" w:rsidR="00CE230A" w:rsidRDefault="00CE230A" w:rsidP="00B65768">
      <w:pPr>
        <w:pStyle w:val="Heading4"/>
      </w:pPr>
      <w:bookmarkStart w:id="455" w:name="_Toc19634200"/>
      <w:bookmarkStart w:id="456" w:name="_Toc44863040"/>
      <w:bookmarkStart w:id="457" w:name="_Toc191632102"/>
      <w:r>
        <w:t>4.4.3.33</w:t>
      </w:r>
      <w:r>
        <w:tab/>
        <w:t>deflectedToNumber</w:t>
      </w:r>
      <w:bookmarkEnd w:id="455"/>
      <w:bookmarkEnd w:id="456"/>
      <w:bookmarkEnd w:id="457"/>
    </w:p>
    <w:p w14:paraId="34DA337D" w14:textId="77777777" w:rsidR="00CE230A" w:rsidRDefault="00CE230A" w:rsidP="00CE230A">
      <w:r>
        <w:t>The DeflectedToNumber identifier refers to a party an incoming shall be deflected to.</w:t>
      </w:r>
    </w:p>
    <w:p w14:paraId="31F618E1" w14:textId="77777777" w:rsidR="00CE230A" w:rsidRDefault="00CE230A" w:rsidP="00B65768">
      <w:pPr>
        <w:pStyle w:val="Heading4"/>
      </w:pPr>
      <w:bookmarkStart w:id="458" w:name="_Toc19634201"/>
      <w:bookmarkStart w:id="459" w:name="_Toc44863041"/>
      <w:bookmarkStart w:id="460" w:name="_Toc191632103"/>
      <w:r>
        <w:t>4.4.3.34</w:t>
      </w:r>
      <w:r>
        <w:tab/>
        <w:t>deflectedToSubaddress</w:t>
      </w:r>
      <w:bookmarkEnd w:id="458"/>
      <w:bookmarkEnd w:id="459"/>
      <w:bookmarkEnd w:id="460"/>
    </w:p>
    <w:p w14:paraId="49253ABE" w14:textId="77777777" w:rsidR="00CE230A" w:rsidRDefault="00CE230A" w:rsidP="00CE230A">
      <w:r>
        <w:t>The DeflectedToSubaddress identifier refers to a subaddress an incoming call shall be deflected to.</w:t>
      </w:r>
    </w:p>
    <w:p w14:paraId="344B5E0C" w14:textId="77777777" w:rsidR="00CE230A" w:rsidRDefault="00CE230A" w:rsidP="00B65768">
      <w:pPr>
        <w:pStyle w:val="Heading4"/>
      </w:pPr>
      <w:bookmarkStart w:id="461" w:name="_Toc19634202"/>
      <w:bookmarkStart w:id="462" w:name="_Toc44863042"/>
      <w:bookmarkStart w:id="463" w:name="_Toc191632104"/>
      <w:r>
        <w:t>4.4.3.35</w:t>
      </w:r>
      <w:r>
        <w:tab/>
        <w:t>uUS-Service</w:t>
      </w:r>
      <w:bookmarkEnd w:id="461"/>
      <w:bookmarkEnd w:id="462"/>
      <w:bookmarkEnd w:id="463"/>
    </w:p>
    <w:p w14:paraId="4A63AFBA" w14:textId="77777777" w:rsidR="00CE230A" w:rsidRDefault="00CE230A" w:rsidP="00CE230A">
      <w:r>
        <w:t>The uUS-Service identifier refers to the UUS service (service 1, service 2 or service 3) to be requested.</w:t>
      </w:r>
    </w:p>
    <w:p w14:paraId="6D594357" w14:textId="77777777" w:rsidR="00CE230A" w:rsidRDefault="00CE230A" w:rsidP="00B65768">
      <w:pPr>
        <w:pStyle w:val="Heading4"/>
      </w:pPr>
      <w:bookmarkStart w:id="464" w:name="_Toc19634203"/>
      <w:bookmarkStart w:id="465" w:name="_Toc44863043"/>
      <w:bookmarkStart w:id="466" w:name="_Toc191632105"/>
      <w:r>
        <w:t>4.4.3.36</w:t>
      </w:r>
      <w:r>
        <w:tab/>
        <w:t>uUS-Required</w:t>
      </w:r>
      <w:bookmarkEnd w:id="464"/>
      <w:bookmarkEnd w:id="465"/>
      <w:bookmarkEnd w:id="466"/>
    </w:p>
    <w:p w14:paraId="14795978" w14:textId="77777777" w:rsidR="00CE230A" w:rsidRDefault="00CE230A" w:rsidP="00CE230A">
      <w:r>
        <w:t>The uUS-Required identifier refers to the option ("UUS required" or "UUS not required") given when requesting the UUS service.</w:t>
      </w:r>
    </w:p>
    <w:p w14:paraId="0E6A03A0" w14:textId="77777777" w:rsidR="00CE230A" w:rsidRDefault="00CE230A" w:rsidP="00B65768">
      <w:pPr>
        <w:pStyle w:val="Heading4"/>
      </w:pPr>
      <w:bookmarkStart w:id="467" w:name="_Toc19634204"/>
      <w:bookmarkStart w:id="468" w:name="_Toc44863044"/>
      <w:bookmarkStart w:id="469" w:name="_Toc191632106"/>
      <w:r>
        <w:t>4.4.3.37</w:t>
      </w:r>
      <w:r>
        <w:tab/>
        <w:t>locationNotificationArg</w:t>
      </w:r>
      <w:bookmarkEnd w:id="467"/>
      <w:bookmarkEnd w:id="468"/>
      <w:bookmarkEnd w:id="469"/>
    </w:p>
    <w:p w14:paraId="1419B8FD" w14:textId="77777777" w:rsidR="00CE230A" w:rsidRDefault="00CE230A" w:rsidP="00CE230A">
      <w:r>
        <w:t>The locationNotificationArg identifier refers to the location notification request which is sent to the MS by the network.</w:t>
      </w:r>
    </w:p>
    <w:p w14:paraId="39DA8DAA" w14:textId="77777777" w:rsidR="00CE230A" w:rsidRDefault="00CE230A" w:rsidP="00B65768">
      <w:pPr>
        <w:pStyle w:val="Heading4"/>
      </w:pPr>
      <w:bookmarkStart w:id="470" w:name="_Toc19634205"/>
      <w:bookmarkStart w:id="471" w:name="_Toc44863045"/>
      <w:bookmarkStart w:id="472" w:name="_Toc191632107"/>
      <w:r>
        <w:t>4.4.3.38</w:t>
      </w:r>
      <w:r>
        <w:tab/>
        <w:t>notificationType</w:t>
      </w:r>
      <w:bookmarkEnd w:id="470"/>
      <w:bookmarkEnd w:id="471"/>
      <w:bookmarkEnd w:id="472"/>
    </w:p>
    <w:p w14:paraId="10797EBD" w14:textId="77777777" w:rsidR="00CE230A" w:rsidRDefault="00CE230A" w:rsidP="00CE230A">
      <w:r>
        <w:t>The notificationType identifier refers to the type of location notification (notification or privacy verification).</w:t>
      </w:r>
    </w:p>
    <w:p w14:paraId="1FFFD32E" w14:textId="77777777" w:rsidR="00CE230A" w:rsidRDefault="00CE230A" w:rsidP="00B65768">
      <w:pPr>
        <w:pStyle w:val="Heading4"/>
      </w:pPr>
      <w:bookmarkStart w:id="473" w:name="_Toc19634206"/>
      <w:bookmarkStart w:id="474" w:name="_Toc44863046"/>
      <w:bookmarkStart w:id="475" w:name="_Toc191632108"/>
      <w:r>
        <w:t>4.4.3.39</w:t>
      </w:r>
      <w:r>
        <w:tab/>
        <w:t>locationNotificationRes</w:t>
      </w:r>
      <w:bookmarkEnd w:id="473"/>
      <w:bookmarkEnd w:id="474"/>
      <w:bookmarkEnd w:id="475"/>
    </w:p>
    <w:p w14:paraId="3455603B" w14:textId="77777777" w:rsidR="00CE230A" w:rsidRDefault="00CE230A" w:rsidP="00CE230A">
      <w:r>
        <w:t>The locationNotificationRes identifier refers to the location notification response which is sent to the network by the MS.</w:t>
      </w:r>
    </w:p>
    <w:p w14:paraId="4A598D14" w14:textId="77777777" w:rsidR="00CE230A" w:rsidRDefault="00CE230A" w:rsidP="00B65768">
      <w:pPr>
        <w:pStyle w:val="Heading4"/>
      </w:pPr>
      <w:bookmarkStart w:id="476" w:name="_Toc19634207"/>
      <w:bookmarkStart w:id="477" w:name="_Toc44863047"/>
      <w:bookmarkStart w:id="478" w:name="_Toc191632109"/>
      <w:r>
        <w:t>4.4.3.40</w:t>
      </w:r>
      <w:r>
        <w:tab/>
        <w:t>verificationResponse</w:t>
      </w:r>
      <w:bookmarkEnd w:id="476"/>
      <w:bookmarkEnd w:id="477"/>
      <w:bookmarkEnd w:id="478"/>
    </w:p>
    <w:p w14:paraId="68860357" w14:textId="77777777" w:rsidR="00CE230A" w:rsidRDefault="00CE230A" w:rsidP="00CE230A">
      <w:r>
        <w:t>The VerificationResponse identifier refers to the privacy verification response given by the MS user.</w:t>
      </w:r>
    </w:p>
    <w:p w14:paraId="783B20F4" w14:textId="77777777" w:rsidR="00CE230A" w:rsidRDefault="00CE230A" w:rsidP="00B65768">
      <w:pPr>
        <w:pStyle w:val="Heading4"/>
      </w:pPr>
      <w:bookmarkStart w:id="479" w:name="_Toc19634208"/>
      <w:bookmarkStart w:id="480" w:name="_Toc44863048"/>
      <w:bookmarkStart w:id="481" w:name="_Toc191632110"/>
      <w:r>
        <w:t>4.4.3.41</w:t>
      </w:r>
      <w:r>
        <w:tab/>
        <w:t>lcs-MOLRArg</w:t>
      </w:r>
      <w:bookmarkEnd w:id="479"/>
      <w:bookmarkEnd w:id="480"/>
      <w:bookmarkEnd w:id="481"/>
    </w:p>
    <w:p w14:paraId="0F6C369E" w14:textId="77777777" w:rsidR="00CE230A" w:rsidRDefault="00CE230A" w:rsidP="00CE230A">
      <w:r>
        <w:t>The lcs-MOLRArg identifier refers to the MO-LR request parameters which are sent to the network by the MS.</w:t>
      </w:r>
    </w:p>
    <w:p w14:paraId="4577F62F" w14:textId="77777777" w:rsidR="00CE230A" w:rsidRDefault="00CE230A" w:rsidP="00B65768">
      <w:pPr>
        <w:pStyle w:val="Heading4"/>
      </w:pPr>
      <w:bookmarkStart w:id="482" w:name="_Toc19634209"/>
      <w:bookmarkStart w:id="483" w:name="_Toc44863049"/>
      <w:bookmarkStart w:id="484" w:name="_Toc191632111"/>
      <w:r>
        <w:lastRenderedPageBreak/>
        <w:t>4.4.3.42</w:t>
      </w:r>
      <w:r>
        <w:tab/>
        <w:t>molr-Type</w:t>
      </w:r>
      <w:bookmarkEnd w:id="482"/>
      <w:bookmarkEnd w:id="483"/>
      <w:bookmarkEnd w:id="484"/>
    </w:p>
    <w:p w14:paraId="262C380D" w14:textId="77777777" w:rsidR="00CE230A" w:rsidRDefault="00CE230A" w:rsidP="00CE230A">
      <w:r>
        <w:t>The molr-Type identifier refers to the type of MO-LR.</w:t>
      </w:r>
    </w:p>
    <w:p w14:paraId="096F0F70" w14:textId="77777777" w:rsidR="00CE230A" w:rsidRDefault="00CE230A" w:rsidP="00B65768">
      <w:pPr>
        <w:pStyle w:val="Heading4"/>
      </w:pPr>
      <w:bookmarkStart w:id="485" w:name="_Toc19634210"/>
      <w:bookmarkStart w:id="486" w:name="_Toc44863050"/>
      <w:bookmarkStart w:id="487" w:name="_Toc191632112"/>
      <w:r>
        <w:t>4.4.3.43</w:t>
      </w:r>
      <w:r>
        <w:tab/>
        <w:t>locationMethod</w:t>
      </w:r>
      <w:bookmarkEnd w:id="485"/>
      <w:bookmarkEnd w:id="486"/>
      <w:bookmarkEnd w:id="487"/>
    </w:p>
    <w:p w14:paraId="04AFDE75" w14:textId="77777777" w:rsidR="00CE230A" w:rsidRDefault="00CE230A" w:rsidP="00CE230A">
      <w:r>
        <w:t>The locationMethod identifier refers to the location method, for which assistance data is requested by the MS.</w:t>
      </w:r>
    </w:p>
    <w:p w14:paraId="69F5ECC4" w14:textId="77777777" w:rsidR="00CE230A" w:rsidRDefault="00CE230A" w:rsidP="00B65768">
      <w:pPr>
        <w:pStyle w:val="Heading4"/>
      </w:pPr>
      <w:bookmarkStart w:id="488" w:name="_Toc19634211"/>
      <w:bookmarkStart w:id="489" w:name="_Toc44863051"/>
      <w:bookmarkStart w:id="490" w:name="_Toc191632113"/>
      <w:r>
        <w:t>4.4.3.44</w:t>
      </w:r>
      <w:r>
        <w:tab/>
        <w:t>gpsAssistanceData</w:t>
      </w:r>
      <w:bookmarkEnd w:id="488"/>
      <w:bookmarkEnd w:id="489"/>
      <w:bookmarkEnd w:id="490"/>
    </w:p>
    <w:p w14:paraId="1A89193C" w14:textId="77777777" w:rsidR="00CE230A" w:rsidRDefault="00CE230A" w:rsidP="00CE230A">
      <w:r>
        <w:t>The gpsAssistanceData identifier refers to the indication, which GPS assistance data is requested by the MS.</w:t>
      </w:r>
    </w:p>
    <w:p w14:paraId="1899DA35" w14:textId="77777777" w:rsidR="00CE230A" w:rsidRDefault="00CE230A" w:rsidP="00B65768">
      <w:pPr>
        <w:pStyle w:val="Heading4"/>
      </w:pPr>
      <w:bookmarkStart w:id="491" w:name="_Toc19634212"/>
      <w:bookmarkStart w:id="492" w:name="_Toc44863052"/>
      <w:bookmarkStart w:id="493" w:name="_Toc191632114"/>
      <w:r>
        <w:t>4.4.3.45</w:t>
      </w:r>
      <w:r>
        <w:tab/>
        <w:t>lcs-MOLRRes</w:t>
      </w:r>
      <w:bookmarkEnd w:id="491"/>
      <w:bookmarkEnd w:id="492"/>
      <w:bookmarkEnd w:id="493"/>
    </w:p>
    <w:p w14:paraId="6154DAB3" w14:textId="77777777" w:rsidR="00CE230A" w:rsidRDefault="00CE230A" w:rsidP="00CE230A">
      <w:r>
        <w:t>The lcs-MOLRRes identifier refers to the MO-LR response parameters which are sent to the MS by the network.</w:t>
      </w:r>
    </w:p>
    <w:p w14:paraId="0F56EEC1" w14:textId="77777777" w:rsidR="00CE230A" w:rsidRDefault="00CE230A" w:rsidP="00B65768">
      <w:pPr>
        <w:pStyle w:val="Heading4"/>
      </w:pPr>
      <w:bookmarkStart w:id="494" w:name="_Toc19634213"/>
      <w:bookmarkStart w:id="495" w:name="_Toc44863053"/>
      <w:bookmarkStart w:id="496" w:name="_Toc191632115"/>
      <w:r>
        <w:t>4.4.3.46</w:t>
      </w:r>
      <w:r>
        <w:tab/>
        <w:t>decipheringKeys</w:t>
      </w:r>
      <w:bookmarkEnd w:id="494"/>
      <w:bookmarkEnd w:id="495"/>
      <w:bookmarkEnd w:id="496"/>
    </w:p>
    <w:p w14:paraId="151220E8" w14:textId="77777777" w:rsidR="00CE230A" w:rsidRDefault="00CE230A" w:rsidP="00CE230A">
      <w:r>
        <w:t>The decipheringKeys identifier refers to the set of deciphering keys, that contains Current Deciphering Key, Next Deciphering Key and Ciphering Key Flag.</w:t>
      </w:r>
    </w:p>
    <w:p w14:paraId="73851FFF" w14:textId="77777777" w:rsidR="00CE230A" w:rsidRDefault="00CE230A" w:rsidP="00B65768">
      <w:pPr>
        <w:pStyle w:val="Heading4"/>
      </w:pPr>
      <w:bookmarkStart w:id="497" w:name="_Toc19634214"/>
      <w:bookmarkStart w:id="498" w:name="_Toc44863054"/>
      <w:bookmarkStart w:id="499" w:name="_Toc191632116"/>
      <w:r>
        <w:t>4.4.3.47</w:t>
      </w:r>
      <w:r>
        <w:tab/>
      </w:r>
      <w:r>
        <w:rPr>
          <w:rFonts w:hint="eastAsia"/>
        </w:rPr>
        <w:t>multicall-</w:t>
      </w:r>
      <w:r>
        <w:t>Indicator</w:t>
      </w:r>
      <w:bookmarkEnd w:id="497"/>
      <w:bookmarkEnd w:id="498"/>
      <w:bookmarkEnd w:id="499"/>
    </w:p>
    <w:p w14:paraId="4F761D8D" w14:textId="77777777" w:rsidR="005F0DF3" w:rsidRDefault="00CE230A" w:rsidP="00CE230A">
      <w:r>
        <w:t xml:space="preserve">The multicall-Indicator identifier refers to the indication given to the mobile station that the </w:t>
      </w:r>
      <w:r>
        <w:rPr>
          <w:rFonts w:hint="eastAsia"/>
        </w:rPr>
        <w:t>number of active bearers  has exceeded the maximum number</w:t>
      </w:r>
      <w:r>
        <w:t>.</w:t>
      </w:r>
      <w:bookmarkStart w:id="500" w:name="_Toc19634215"/>
      <w:bookmarkStart w:id="501" w:name="_Toc44863055"/>
    </w:p>
    <w:p w14:paraId="31DDEE2B" w14:textId="01588E7B" w:rsidR="00CE230A" w:rsidRDefault="00CE230A" w:rsidP="00B65768">
      <w:pPr>
        <w:pStyle w:val="Heading4"/>
      </w:pPr>
      <w:bookmarkStart w:id="502" w:name="_Toc191632117"/>
      <w:r>
        <w:t>4.4.3.48</w:t>
      </w:r>
      <w:r>
        <w:tab/>
        <w:t>pseudonymIndicator</w:t>
      </w:r>
      <w:bookmarkEnd w:id="500"/>
      <w:bookmarkEnd w:id="501"/>
      <w:bookmarkEnd w:id="502"/>
    </w:p>
    <w:p w14:paraId="169D4E3B" w14:textId="77777777" w:rsidR="005F0DF3" w:rsidRDefault="00CE230A" w:rsidP="00CE230A">
      <w:r>
        <w:t>The pseudonymIndicator identifier refers to the indication given to the LCS server that the pseudonym is needed.</w:t>
      </w:r>
      <w:bookmarkStart w:id="503" w:name="_Toc19634216"/>
      <w:bookmarkStart w:id="504" w:name="_Toc44863056"/>
    </w:p>
    <w:p w14:paraId="5EE84CAB" w14:textId="2BCEE8DA" w:rsidR="00CE230A" w:rsidRPr="00793914" w:rsidRDefault="00CE230A" w:rsidP="00B65768">
      <w:pPr>
        <w:pStyle w:val="Heading4"/>
        <w:rPr>
          <w:lang w:val="en-US"/>
        </w:rPr>
      </w:pPr>
      <w:bookmarkStart w:id="505" w:name="_Toc191632118"/>
      <w:r w:rsidRPr="00793914">
        <w:rPr>
          <w:lang w:val="en-US"/>
        </w:rPr>
        <w:t>4.4.3.49</w:t>
      </w:r>
      <w:r w:rsidRPr="00793914">
        <w:rPr>
          <w:lang w:val="en-US"/>
        </w:rPr>
        <w:tab/>
        <w:t>LCS-PeriodicLocationRequestArg</w:t>
      </w:r>
      <w:bookmarkEnd w:id="503"/>
      <w:bookmarkEnd w:id="504"/>
      <w:bookmarkEnd w:id="505"/>
    </w:p>
    <w:p w14:paraId="10D22B5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182D2BAB" w14:textId="77777777" w:rsidR="005F0DF3" w:rsidRPr="00793914" w:rsidRDefault="00CE230A" w:rsidP="00B65768">
      <w:pPr>
        <w:pStyle w:val="Heading4"/>
        <w:rPr>
          <w:lang w:val="en-US"/>
        </w:rPr>
      </w:pPr>
      <w:bookmarkStart w:id="506" w:name="_Toc19634217"/>
      <w:bookmarkStart w:id="507" w:name="_Toc44863057"/>
      <w:bookmarkStart w:id="508" w:name="_Toc191632119"/>
      <w:r w:rsidRPr="00793914">
        <w:rPr>
          <w:lang w:val="en-US"/>
        </w:rPr>
        <w:t>4.4.3.50</w:t>
      </w:r>
      <w:r w:rsidRPr="00793914">
        <w:rPr>
          <w:lang w:val="en-US"/>
        </w:rPr>
        <w:tab/>
        <w:t>LCS-PeriodicLocationRequestRes</w:t>
      </w:r>
      <w:bookmarkEnd w:id="506"/>
      <w:bookmarkEnd w:id="507"/>
      <w:bookmarkEnd w:id="508"/>
    </w:p>
    <w:p w14:paraId="7DF855A7" w14:textId="45AAD198" w:rsidR="005F0DF3" w:rsidRDefault="00CE230A" w:rsidP="00CE230A">
      <w:r w:rsidRPr="00793914">
        <w:rPr>
          <w:lang w:val="en-US"/>
        </w:rPr>
        <w:t xml:space="preserve">The LCS-PeriodicLocationRequestRes </w:t>
      </w:r>
      <w:r>
        <w:t>identifier refers to the LCS Periodic Location response sent by the MS to the network.</w:t>
      </w:r>
      <w:bookmarkStart w:id="509" w:name="_Toc19634218"/>
      <w:bookmarkStart w:id="510" w:name="_Toc44863058"/>
    </w:p>
    <w:p w14:paraId="19272332" w14:textId="3AFAF4D5" w:rsidR="00CE230A" w:rsidRDefault="00CE230A" w:rsidP="00B65768">
      <w:pPr>
        <w:pStyle w:val="Heading4"/>
      </w:pPr>
      <w:bookmarkStart w:id="511" w:name="_Toc191632120"/>
      <w:r>
        <w:t>4.4.3.51</w:t>
      </w:r>
      <w:r>
        <w:tab/>
      </w:r>
      <w:r w:rsidRPr="00793914">
        <w:rPr>
          <w:lang w:val="en-US"/>
        </w:rPr>
        <w:t>LCS-LocationUpdate</w:t>
      </w:r>
      <w:r>
        <w:t>Arg</w:t>
      </w:r>
      <w:bookmarkEnd w:id="509"/>
      <w:bookmarkEnd w:id="510"/>
      <w:bookmarkEnd w:id="511"/>
    </w:p>
    <w:p w14:paraId="0D7DFAB3"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35076E15" w14:textId="77777777" w:rsidR="00CE230A" w:rsidRDefault="00CE230A" w:rsidP="00B65768">
      <w:pPr>
        <w:pStyle w:val="Heading4"/>
      </w:pPr>
      <w:bookmarkStart w:id="512" w:name="_Toc19634219"/>
      <w:bookmarkStart w:id="513" w:name="_Toc44863059"/>
      <w:bookmarkStart w:id="514" w:name="_Toc191632121"/>
      <w:r>
        <w:t>4.4.3.52</w:t>
      </w:r>
      <w:r>
        <w:tab/>
      </w:r>
      <w:r w:rsidRPr="00793914">
        <w:rPr>
          <w:lang w:val="en-US"/>
        </w:rPr>
        <w:t>LCS-LocationUpdate</w:t>
      </w:r>
      <w:r>
        <w:t>Res</w:t>
      </w:r>
      <w:bookmarkEnd w:id="512"/>
      <w:bookmarkEnd w:id="513"/>
      <w:bookmarkEnd w:id="514"/>
    </w:p>
    <w:p w14:paraId="7916F949"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16667AD" w14:textId="77777777" w:rsidR="00CE230A" w:rsidRDefault="00CE230A" w:rsidP="00B65768">
      <w:pPr>
        <w:pStyle w:val="Heading4"/>
      </w:pPr>
      <w:bookmarkStart w:id="515" w:name="_Toc19634220"/>
      <w:bookmarkStart w:id="516" w:name="_Toc44863060"/>
      <w:bookmarkStart w:id="517" w:name="_Toc191632122"/>
      <w:r>
        <w:t>4.4.3.53</w:t>
      </w:r>
      <w:r>
        <w:tab/>
      </w:r>
      <w:r w:rsidRPr="00793914">
        <w:rPr>
          <w:lang w:val="en-US"/>
        </w:rPr>
        <w:t>LCS-PeriodicLocationCancellation</w:t>
      </w:r>
      <w:r>
        <w:t>Arg</w:t>
      </w:r>
      <w:bookmarkEnd w:id="515"/>
      <w:bookmarkEnd w:id="516"/>
      <w:bookmarkEnd w:id="517"/>
    </w:p>
    <w:p w14:paraId="50A3F897"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3D84A128" w14:textId="77777777" w:rsidR="00CE230A" w:rsidRDefault="00CE230A" w:rsidP="00B65768">
      <w:pPr>
        <w:pStyle w:val="Heading4"/>
      </w:pPr>
      <w:bookmarkStart w:id="518" w:name="_Toc19634221"/>
      <w:bookmarkStart w:id="519" w:name="_Toc44863061"/>
      <w:bookmarkStart w:id="520" w:name="_Toc191632123"/>
      <w:r>
        <w:t>4.4.3.54</w:t>
      </w:r>
      <w:r>
        <w:tab/>
      </w:r>
      <w:r w:rsidRPr="00793914">
        <w:rPr>
          <w:lang w:val="en-US"/>
        </w:rPr>
        <w:t>terminationCause</w:t>
      </w:r>
      <w:bookmarkEnd w:id="518"/>
      <w:bookmarkEnd w:id="519"/>
      <w:bookmarkEnd w:id="520"/>
    </w:p>
    <w:p w14:paraId="24275AD8"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B65768">
      <w:pPr>
        <w:pStyle w:val="Heading4"/>
        <w:rPr>
          <w:lang w:val="en-US"/>
        </w:rPr>
      </w:pPr>
      <w:bookmarkStart w:id="521" w:name="_Toc19634222"/>
      <w:bookmarkStart w:id="522" w:name="_Toc44863062"/>
      <w:bookmarkStart w:id="523" w:name="_Toc191632124"/>
      <w:r w:rsidRPr="00793914">
        <w:rPr>
          <w:lang w:val="en-US"/>
        </w:rPr>
        <w:lastRenderedPageBreak/>
        <w:t>4.4.3.55</w:t>
      </w:r>
      <w:r w:rsidRPr="00793914">
        <w:rPr>
          <w:lang w:val="en-US"/>
        </w:rPr>
        <w:tab/>
        <w:t>mo-lrShortCircuit</w:t>
      </w:r>
      <w:bookmarkEnd w:id="521"/>
      <w:bookmarkEnd w:id="522"/>
      <w:bookmarkEnd w:id="523"/>
    </w:p>
    <w:p w14:paraId="41B2E97B" w14:textId="4DC90AB2" w:rsidR="00CE230A" w:rsidRDefault="00CE230A" w:rsidP="00CE230A">
      <w:r w:rsidRPr="00793914">
        <w:rPr>
          <w:lang w:val="en-US"/>
        </w:rPr>
        <w:t xml:space="preserve">The mo-lrShortCircuit </w:t>
      </w:r>
      <w:r>
        <w:t>identifier indicates use of MO-LR Short Circuit.</w:t>
      </w:r>
    </w:p>
    <w:p w14:paraId="4B3F2778" w14:textId="77777777" w:rsidR="005F0DF3" w:rsidRPr="00793914" w:rsidRDefault="00CE230A" w:rsidP="00B65768">
      <w:pPr>
        <w:pStyle w:val="Heading4"/>
        <w:rPr>
          <w:lang w:val="en-US"/>
        </w:rPr>
      </w:pPr>
      <w:bookmarkStart w:id="524" w:name="_Toc19634223"/>
      <w:bookmarkStart w:id="525" w:name="_Toc44863063"/>
      <w:bookmarkStart w:id="526" w:name="_Toc191632125"/>
      <w:r w:rsidRPr="00793914">
        <w:rPr>
          <w:lang w:val="en-US"/>
        </w:rPr>
        <w:t>4.4.3.56</w:t>
      </w:r>
      <w:r w:rsidRPr="00793914">
        <w:rPr>
          <w:lang w:val="en-US"/>
        </w:rPr>
        <w:tab/>
        <w:t>locationUpdateRequest</w:t>
      </w:r>
      <w:bookmarkEnd w:id="524"/>
      <w:bookmarkEnd w:id="525"/>
      <w:bookmarkEnd w:id="526"/>
    </w:p>
    <w:p w14:paraId="1F07A432" w14:textId="50D9FEB5" w:rsidR="00CE230A" w:rsidRPr="00793914" w:rsidRDefault="00CE230A" w:rsidP="00CE230A">
      <w:pPr>
        <w:rPr>
          <w:lang w:val="en-US"/>
        </w:rPr>
      </w:pPr>
      <w:r w:rsidRPr="00793914">
        <w:rPr>
          <w:lang w:val="en-US"/>
        </w:rPr>
        <w:t xml:space="preserve">The locationUpdateRequest </w:t>
      </w:r>
      <w:r>
        <w:t>identifier indicates location update are required.</w:t>
      </w:r>
    </w:p>
    <w:p w14:paraId="0332D621" w14:textId="77777777" w:rsidR="00CE230A" w:rsidRDefault="00CE230A" w:rsidP="00B65768">
      <w:pPr>
        <w:pStyle w:val="Heading4"/>
      </w:pPr>
      <w:bookmarkStart w:id="527" w:name="_Toc19634224"/>
      <w:bookmarkStart w:id="528" w:name="_Toc44863064"/>
      <w:bookmarkStart w:id="529" w:name="_Toc191632126"/>
      <w:r>
        <w:t>4.4.3.57</w:t>
      </w:r>
      <w:r>
        <w:tab/>
        <w:t>ganssAssistanceData</w:t>
      </w:r>
      <w:bookmarkEnd w:id="527"/>
      <w:bookmarkEnd w:id="528"/>
      <w:bookmarkEnd w:id="529"/>
    </w:p>
    <w:p w14:paraId="504D59CC" w14:textId="77777777" w:rsidR="00CE230A" w:rsidRDefault="00CE230A" w:rsidP="00CE230A">
      <w:r>
        <w:t>The ganssAssistanceData identifier refers to the indication, which GANSS assistance data is requested by the MS.</w:t>
      </w:r>
    </w:p>
    <w:p w14:paraId="427ACE96" w14:textId="77777777" w:rsidR="00CE230A" w:rsidRDefault="00CE230A" w:rsidP="00B65768">
      <w:pPr>
        <w:pStyle w:val="Heading4"/>
      </w:pPr>
      <w:bookmarkStart w:id="530" w:name="_Toc19634225"/>
      <w:bookmarkStart w:id="531" w:name="_Toc44863065"/>
      <w:bookmarkStart w:id="532" w:name="_Toc191632127"/>
      <w:r>
        <w:t>4.4.3.58</w:t>
      </w:r>
      <w:r>
        <w:tab/>
        <w:t>positioningProtocolPDU</w:t>
      </w:r>
      <w:bookmarkEnd w:id="530"/>
      <w:bookmarkEnd w:id="531"/>
      <w:bookmarkEnd w:id="532"/>
    </w:p>
    <w:p w14:paraId="7C543B69" w14:textId="66C722A5" w:rsidR="00CE230A" w:rsidRDefault="00CE230A" w:rsidP="00CE230A">
      <w:r>
        <w:t xml:space="preserve">The positioningProtocolPDU identifier refers to the positioning information (in LPP message format see 3GPP </w:t>
      </w:r>
      <w:r w:rsidR="004A757A">
        <w:t>TS 3</w:t>
      </w:r>
      <w:r>
        <w:t>6.355</w:t>
      </w:r>
      <w:r w:rsidR="004A757A">
        <w:t> [</w:t>
      </w:r>
      <w:r>
        <w:t>17])  passed in a lcs-MOLR Invoke for E-UTRA connected to EPC LCS or in an lcs-PeriodicTriggeredInvoke or lcs-EventReport for 5GS.</w:t>
      </w:r>
    </w:p>
    <w:p w14:paraId="46783310" w14:textId="77777777" w:rsidR="00CE230A" w:rsidRDefault="00CE230A" w:rsidP="00B65768">
      <w:pPr>
        <w:pStyle w:val="Heading4"/>
      </w:pPr>
      <w:bookmarkStart w:id="533" w:name="_Toc19634226"/>
      <w:bookmarkStart w:id="534" w:name="_Toc44863066"/>
      <w:bookmarkStart w:id="535" w:name="_Toc191632128"/>
      <w:r>
        <w:t>4.4.3.59</w:t>
      </w:r>
      <w:r>
        <w:tab/>
        <w:t>multiplePositioningProtocolPDUs</w:t>
      </w:r>
      <w:bookmarkEnd w:id="533"/>
      <w:bookmarkEnd w:id="534"/>
      <w:bookmarkEnd w:id="535"/>
    </w:p>
    <w:p w14:paraId="0C4BD9D6"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54F0A53B" w14:textId="77777777" w:rsidR="00CE230A" w:rsidRPr="00793914" w:rsidRDefault="00CE230A" w:rsidP="00B65768">
      <w:pPr>
        <w:pStyle w:val="Heading4"/>
        <w:rPr>
          <w:lang w:val="en-US"/>
        </w:rPr>
      </w:pPr>
      <w:bookmarkStart w:id="536" w:name="_Toc19634227"/>
      <w:bookmarkStart w:id="537" w:name="_Toc44863067"/>
      <w:bookmarkStart w:id="538" w:name="_Toc191632129"/>
      <w:r>
        <w:rPr>
          <w:lang w:val="en-US"/>
        </w:rPr>
        <w:t>4.4.3.60</w:t>
      </w:r>
      <w:r>
        <w:rPr>
          <w:lang w:val="en-US"/>
        </w:rPr>
        <w:tab/>
        <w:t>LCS-PeriodicTriggeredInvoke</w:t>
      </w:r>
      <w:r w:rsidRPr="00793914">
        <w:rPr>
          <w:lang w:val="en-US"/>
        </w:rPr>
        <w:t>Arg</w:t>
      </w:r>
      <w:bookmarkEnd w:id="536"/>
      <w:bookmarkEnd w:id="537"/>
      <w:bookmarkEnd w:id="538"/>
    </w:p>
    <w:p w14:paraId="2EFFB502"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7E67C11A" w14:textId="77777777" w:rsidR="005F0DF3" w:rsidRPr="00793914" w:rsidRDefault="00CE230A" w:rsidP="00B65768">
      <w:pPr>
        <w:pStyle w:val="Heading4"/>
        <w:rPr>
          <w:lang w:val="en-US"/>
        </w:rPr>
      </w:pPr>
      <w:bookmarkStart w:id="539" w:name="_Toc19634228"/>
      <w:bookmarkStart w:id="540" w:name="_Toc44863068"/>
      <w:bookmarkStart w:id="541" w:name="_Toc191632130"/>
      <w:r>
        <w:rPr>
          <w:lang w:val="en-US"/>
        </w:rPr>
        <w:t>4.4.3.61</w:t>
      </w:r>
      <w:r w:rsidRPr="00793914">
        <w:rPr>
          <w:lang w:val="en-US"/>
        </w:rPr>
        <w:tab/>
        <w:t>LCS-P</w:t>
      </w:r>
      <w:r>
        <w:rPr>
          <w:lang w:val="en-US"/>
        </w:rPr>
        <w:t>eriodicTriggeredInvoke</w:t>
      </w:r>
      <w:r w:rsidRPr="00793914">
        <w:rPr>
          <w:lang w:val="en-US"/>
        </w:rPr>
        <w:t>Res</w:t>
      </w:r>
      <w:bookmarkEnd w:id="539"/>
      <w:bookmarkEnd w:id="540"/>
      <w:bookmarkEnd w:id="541"/>
    </w:p>
    <w:p w14:paraId="020ECE28" w14:textId="45379BD8" w:rsidR="005F0DF3" w:rsidRDefault="00CE230A" w:rsidP="00CE230A">
      <w:r>
        <w:rPr>
          <w:lang w:val="en-US"/>
        </w:rPr>
        <w:t>The LCS-PeriodicTriggeredInvoke</w:t>
      </w:r>
      <w:r w:rsidRPr="00793914">
        <w:rPr>
          <w:lang w:val="en-US"/>
        </w:rPr>
        <w:t xml:space="preserve">Res </w:t>
      </w:r>
      <w:r>
        <w:t>identifier refers to the LCS periodic and triggered location response sent by the MS to the network for EPS or 5GS.</w:t>
      </w:r>
      <w:bookmarkStart w:id="542" w:name="_Toc19634229"/>
      <w:bookmarkStart w:id="543" w:name="_Toc44863069"/>
    </w:p>
    <w:p w14:paraId="382A69A9" w14:textId="0D0776C7" w:rsidR="00CE230A" w:rsidRDefault="00CE230A" w:rsidP="00B65768">
      <w:pPr>
        <w:pStyle w:val="Heading4"/>
      </w:pPr>
      <w:bookmarkStart w:id="544" w:name="_Toc191632131"/>
      <w:r>
        <w:t>4.4.3.62</w:t>
      </w:r>
      <w:r>
        <w:tab/>
        <w:t>periodicLocation</w:t>
      </w:r>
      <w:bookmarkEnd w:id="542"/>
      <w:bookmarkEnd w:id="543"/>
      <w:bookmarkEnd w:id="544"/>
    </w:p>
    <w:p w14:paraId="4E24461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35CC6925" w14:textId="77777777" w:rsidR="005F0DF3" w:rsidRPr="00793914" w:rsidRDefault="00CE230A" w:rsidP="00B65768">
      <w:pPr>
        <w:pStyle w:val="Heading4"/>
        <w:rPr>
          <w:lang w:val="en-US"/>
        </w:rPr>
      </w:pPr>
      <w:bookmarkStart w:id="545" w:name="_Toc19634230"/>
      <w:bookmarkStart w:id="546" w:name="_Toc44863070"/>
      <w:bookmarkStart w:id="547" w:name="_Toc191632132"/>
      <w:r>
        <w:rPr>
          <w:lang w:val="en-US"/>
        </w:rPr>
        <w:t>4.4.3.63</w:t>
      </w:r>
      <w:r>
        <w:rPr>
          <w:lang w:val="en-US"/>
        </w:rPr>
        <w:tab/>
        <w:t>areaEventReporting</w:t>
      </w:r>
      <w:bookmarkEnd w:id="545"/>
      <w:bookmarkEnd w:id="546"/>
      <w:bookmarkEnd w:id="547"/>
    </w:p>
    <w:p w14:paraId="3F4467B2" w14:textId="7DEA8C4D"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3A31845A" w14:textId="77777777" w:rsidR="005F0DF3" w:rsidRPr="00793914" w:rsidRDefault="00CE230A" w:rsidP="00B65768">
      <w:pPr>
        <w:pStyle w:val="Heading4"/>
        <w:rPr>
          <w:lang w:val="en-US"/>
        </w:rPr>
      </w:pPr>
      <w:bookmarkStart w:id="548" w:name="_Toc19634231"/>
      <w:bookmarkStart w:id="549" w:name="_Toc44863071"/>
      <w:bookmarkStart w:id="550" w:name="_Toc191632133"/>
      <w:r>
        <w:rPr>
          <w:lang w:val="en-US"/>
        </w:rPr>
        <w:t>4.4.3.64</w:t>
      </w:r>
      <w:r>
        <w:rPr>
          <w:lang w:val="en-US"/>
        </w:rPr>
        <w:tab/>
        <w:t>areaList</w:t>
      </w:r>
      <w:bookmarkEnd w:id="548"/>
      <w:bookmarkEnd w:id="549"/>
      <w:bookmarkEnd w:id="550"/>
    </w:p>
    <w:p w14:paraId="5CC94BE7" w14:textId="18AF4C56"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B65768">
      <w:pPr>
        <w:pStyle w:val="Heading4"/>
        <w:rPr>
          <w:lang w:val="en-US"/>
        </w:rPr>
      </w:pPr>
      <w:bookmarkStart w:id="551" w:name="_Toc19634232"/>
      <w:bookmarkStart w:id="552" w:name="_Toc44863072"/>
      <w:bookmarkStart w:id="553" w:name="_Toc191632134"/>
      <w:r>
        <w:rPr>
          <w:lang w:val="en-US"/>
        </w:rPr>
        <w:t>4.4.3.65</w:t>
      </w:r>
      <w:r>
        <w:rPr>
          <w:lang w:val="en-US"/>
        </w:rPr>
        <w:tab/>
        <w:t>area</w:t>
      </w:r>
      <w:bookmarkEnd w:id="551"/>
      <w:bookmarkEnd w:id="552"/>
      <w:bookmarkEnd w:id="553"/>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B65768">
      <w:pPr>
        <w:pStyle w:val="Heading4"/>
        <w:rPr>
          <w:lang w:val="en-US"/>
        </w:rPr>
      </w:pPr>
      <w:bookmarkStart w:id="554" w:name="_Toc19634233"/>
      <w:bookmarkStart w:id="555" w:name="_Toc44863073"/>
      <w:bookmarkStart w:id="556" w:name="_Toc191632135"/>
      <w:r>
        <w:rPr>
          <w:lang w:val="en-US"/>
        </w:rPr>
        <w:t>4.4.3.66</w:t>
      </w:r>
      <w:r>
        <w:rPr>
          <w:lang w:val="en-US"/>
        </w:rPr>
        <w:tab/>
        <w:t>areaType</w:t>
      </w:r>
      <w:bookmarkEnd w:id="554"/>
      <w:bookmarkEnd w:id="555"/>
      <w:bookmarkEnd w:id="556"/>
    </w:p>
    <w:p w14:paraId="2857B110"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B65768">
      <w:pPr>
        <w:pStyle w:val="Heading4"/>
        <w:rPr>
          <w:lang w:val="en-US"/>
        </w:rPr>
      </w:pPr>
      <w:bookmarkStart w:id="557" w:name="_Toc19634234"/>
      <w:bookmarkStart w:id="558" w:name="_Toc44863074"/>
      <w:bookmarkStart w:id="559" w:name="_Toc191632136"/>
      <w:r>
        <w:rPr>
          <w:lang w:val="en-US"/>
        </w:rPr>
        <w:t>4.4.3.67</w:t>
      </w:r>
      <w:r>
        <w:rPr>
          <w:lang w:val="en-US"/>
        </w:rPr>
        <w:tab/>
        <w:t>areaIdentification</w:t>
      </w:r>
      <w:bookmarkEnd w:id="557"/>
      <w:bookmarkEnd w:id="558"/>
      <w:bookmarkEnd w:id="559"/>
    </w:p>
    <w:p w14:paraId="29467A3C" w14:textId="5B217866"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B65768">
      <w:pPr>
        <w:pStyle w:val="Heading4"/>
        <w:rPr>
          <w:lang w:val="en-US"/>
        </w:rPr>
      </w:pPr>
      <w:bookmarkStart w:id="560" w:name="_Toc19634235"/>
      <w:bookmarkStart w:id="561" w:name="_Toc44863075"/>
      <w:bookmarkStart w:id="562" w:name="_Toc191632137"/>
      <w:r>
        <w:rPr>
          <w:lang w:val="en-US"/>
        </w:rPr>
        <w:lastRenderedPageBreak/>
        <w:t>4.4.3.68</w:t>
      </w:r>
      <w:r>
        <w:rPr>
          <w:lang w:val="en-US"/>
        </w:rPr>
        <w:tab/>
        <w:t>maximumInterval</w:t>
      </w:r>
      <w:bookmarkEnd w:id="560"/>
      <w:bookmarkEnd w:id="561"/>
      <w:bookmarkEnd w:id="562"/>
    </w:p>
    <w:p w14:paraId="234FA774" w14:textId="27CF1803" w:rsidR="00CE230A" w:rsidRDefault="00CE230A" w:rsidP="00CE230A">
      <w:r>
        <w:rPr>
          <w:lang w:val="en-US"/>
        </w:rPr>
        <w:t xml:space="preserve">The maximumInterval </w:t>
      </w:r>
      <w:r>
        <w:t>identifier refers to the maximum time interval between consecutive periodic and triggered event reports for the MS.</w:t>
      </w:r>
    </w:p>
    <w:p w14:paraId="3B18E420" w14:textId="77777777" w:rsidR="005F0DF3" w:rsidRPr="00793914" w:rsidRDefault="00CE230A" w:rsidP="00B65768">
      <w:pPr>
        <w:pStyle w:val="Heading4"/>
        <w:rPr>
          <w:lang w:val="en-US"/>
        </w:rPr>
      </w:pPr>
      <w:bookmarkStart w:id="563" w:name="_Toc19634236"/>
      <w:bookmarkStart w:id="564" w:name="_Toc44863076"/>
      <w:bookmarkStart w:id="565" w:name="_Toc191632138"/>
      <w:r>
        <w:rPr>
          <w:lang w:val="en-US"/>
        </w:rPr>
        <w:t>4.4.3.69</w:t>
      </w:r>
      <w:r>
        <w:rPr>
          <w:lang w:val="en-US"/>
        </w:rPr>
        <w:tab/>
        <w:t>samplingInterval</w:t>
      </w:r>
      <w:bookmarkEnd w:id="563"/>
      <w:bookmarkEnd w:id="564"/>
      <w:bookmarkEnd w:id="565"/>
    </w:p>
    <w:p w14:paraId="10103C07" w14:textId="44F4672E" w:rsidR="00CE230A" w:rsidRDefault="00CE230A" w:rsidP="00CE230A">
      <w:r>
        <w:rPr>
          <w:lang w:val="en-US"/>
        </w:rPr>
        <w:t xml:space="preserve">The samplingInterval </w:t>
      </w:r>
      <w:r>
        <w:t>identifier refers to the maximum evaluation interval for determining periodic and triggered event reports for the MS.</w:t>
      </w:r>
    </w:p>
    <w:p w14:paraId="3A312186" w14:textId="77777777" w:rsidR="005F0DF3" w:rsidRPr="00793914" w:rsidRDefault="00CE230A" w:rsidP="00B65768">
      <w:pPr>
        <w:pStyle w:val="Heading4"/>
        <w:rPr>
          <w:lang w:val="en-US"/>
        </w:rPr>
      </w:pPr>
      <w:bookmarkStart w:id="566" w:name="_Toc19634237"/>
      <w:bookmarkStart w:id="567" w:name="_Toc44863077"/>
      <w:bookmarkStart w:id="568" w:name="_Toc191632139"/>
      <w:r>
        <w:rPr>
          <w:lang w:val="en-US"/>
        </w:rPr>
        <w:t>4.4.3.70</w:t>
      </w:r>
      <w:r>
        <w:rPr>
          <w:lang w:val="en-US"/>
        </w:rPr>
        <w:tab/>
        <w:t>duration</w:t>
      </w:r>
      <w:bookmarkEnd w:id="566"/>
      <w:bookmarkEnd w:id="567"/>
      <w:bookmarkEnd w:id="568"/>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B65768">
      <w:pPr>
        <w:pStyle w:val="Heading4"/>
        <w:rPr>
          <w:lang w:val="en-US"/>
        </w:rPr>
      </w:pPr>
      <w:bookmarkStart w:id="569" w:name="_Toc19634238"/>
      <w:bookmarkStart w:id="570" w:name="_Toc44863078"/>
      <w:bookmarkStart w:id="571" w:name="_Toc191632140"/>
      <w:r>
        <w:rPr>
          <w:lang w:val="en-US"/>
        </w:rPr>
        <w:t>4.4.3.71</w:t>
      </w:r>
      <w:r>
        <w:rPr>
          <w:lang w:val="en-US"/>
        </w:rPr>
        <w:tab/>
        <w:t>location-Info</w:t>
      </w:r>
      <w:bookmarkEnd w:id="569"/>
      <w:bookmarkEnd w:id="570"/>
      <w:bookmarkEnd w:id="571"/>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B65768">
      <w:pPr>
        <w:pStyle w:val="Heading4"/>
        <w:rPr>
          <w:lang w:val="en-US"/>
        </w:rPr>
      </w:pPr>
      <w:bookmarkStart w:id="572" w:name="_Toc19634239"/>
      <w:bookmarkStart w:id="573" w:name="_Toc44863079"/>
      <w:bookmarkStart w:id="574" w:name="_Toc191632141"/>
      <w:r>
        <w:rPr>
          <w:lang w:val="en-US"/>
        </w:rPr>
        <w:t>4.4.3.72</w:t>
      </w:r>
      <w:r>
        <w:rPr>
          <w:lang w:val="en-US"/>
        </w:rPr>
        <w:tab/>
        <w:t>motionEventReporting</w:t>
      </w:r>
      <w:bookmarkEnd w:id="572"/>
      <w:bookmarkEnd w:id="573"/>
      <w:bookmarkEnd w:id="574"/>
    </w:p>
    <w:p w14:paraId="67ABCA87" w14:textId="7F2D78D7" w:rsidR="00CE230A" w:rsidRDefault="00CE230A" w:rsidP="00CE230A">
      <w:r>
        <w:rPr>
          <w:lang w:val="en-US"/>
        </w:rPr>
        <w:t xml:space="preserve">The motionEventReporting </w:t>
      </w:r>
      <w:r>
        <w:t>identifier refers to parameters for periodic and triggered motion event reporting for the MS.</w:t>
      </w:r>
    </w:p>
    <w:p w14:paraId="0827F7A0" w14:textId="77777777" w:rsidR="005F0DF3" w:rsidRPr="00793914" w:rsidRDefault="00CE230A" w:rsidP="00B65768">
      <w:pPr>
        <w:pStyle w:val="Heading4"/>
        <w:rPr>
          <w:lang w:val="en-US"/>
        </w:rPr>
      </w:pPr>
      <w:bookmarkStart w:id="575" w:name="_Toc19634240"/>
      <w:bookmarkStart w:id="576" w:name="_Toc44863080"/>
      <w:bookmarkStart w:id="577" w:name="_Toc191632142"/>
      <w:r>
        <w:rPr>
          <w:lang w:val="en-US"/>
        </w:rPr>
        <w:t>4.4.3.73</w:t>
      </w:r>
      <w:r>
        <w:rPr>
          <w:lang w:val="en-US"/>
        </w:rPr>
        <w:tab/>
        <w:t>linearDistance</w:t>
      </w:r>
      <w:bookmarkEnd w:id="575"/>
      <w:bookmarkEnd w:id="576"/>
      <w:bookmarkEnd w:id="577"/>
    </w:p>
    <w:p w14:paraId="4FCCA6A9" w14:textId="005370B2" w:rsidR="00CE230A" w:rsidRPr="002B75E5" w:rsidRDefault="00CE230A" w:rsidP="00CE230A">
      <w:r>
        <w:rPr>
          <w:lang w:val="en-US"/>
        </w:rPr>
        <w:t xml:space="preserve">The linearDistance </w:t>
      </w:r>
      <w:r>
        <w:t>identifier refers to a minimum linear distance for periodic and triggered motion event reporting for the MS.</w:t>
      </w:r>
    </w:p>
    <w:p w14:paraId="79227E4D" w14:textId="77777777" w:rsidR="00CE230A" w:rsidRPr="00793914" w:rsidRDefault="00CE230A" w:rsidP="00B65768">
      <w:pPr>
        <w:pStyle w:val="Heading4"/>
        <w:rPr>
          <w:lang w:val="en-US"/>
        </w:rPr>
      </w:pPr>
      <w:bookmarkStart w:id="578" w:name="_Toc19634241"/>
      <w:bookmarkStart w:id="579" w:name="_Toc44863081"/>
      <w:bookmarkStart w:id="580" w:name="_Toc191632143"/>
      <w:r>
        <w:rPr>
          <w:lang w:val="en-US"/>
        </w:rPr>
        <w:t>4.4.3.74</w:t>
      </w:r>
      <w:r>
        <w:rPr>
          <w:lang w:val="en-US"/>
        </w:rPr>
        <w:tab/>
        <w:t>LCS-EventReport</w:t>
      </w:r>
      <w:r w:rsidRPr="00793914">
        <w:rPr>
          <w:lang w:val="en-US"/>
        </w:rPr>
        <w:t>Arg</w:t>
      </w:r>
      <w:bookmarkEnd w:id="578"/>
      <w:bookmarkEnd w:id="579"/>
      <w:bookmarkEnd w:id="580"/>
    </w:p>
    <w:p w14:paraId="3B54592B"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54A67AE4" w14:textId="77777777" w:rsidR="005F0DF3" w:rsidRPr="00793914" w:rsidRDefault="00CE230A" w:rsidP="00B65768">
      <w:pPr>
        <w:pStyle w:val="Heading4"/>
        <w:rPr>
          <w:lang w:val="en-US"/>
        </w:rPr>
      </w:pPr>
      <w:bookmarkStart w:id="581" w:name="_Toc19634242"/>
      <w:bookmarkStart w:id="582" w:name="_Toc44863082"/>
      <w:bookmarkStart w:id="583" w:name="_Toc191632144"/>
      <w:r>
        <w:rPr>
          <w:lang w:val="en-US"/>
        </w:rPr>
        <w:t>4.4.3.75</w:t>
      </w:r>
      <w:r w:rsidRPr="00793914">
        <w:rPr>
          <w:lang w:val="en-US"/>
        </w:rPr>
        <w:tab/>
        <w:t>LCS-</w:t>
      </w:r>
      <w:r>
        <w:rPr>
          <w:lang w:val="en-US"/>
        </w:rPr>
        <w:t>EventReport</w:t>
      </w:r>
      <w:r w:rsidRPr="00793914">
        <w:rPr>
          <w:lang w:val="en-US"/>
        </w:rPr>
        <w:t>Res</w:t>
      </w:r>
      <w:bookmarkEnd w:id="581"/>
      <w:bookmarkEnd w:id="582"/>
      <w:bookmarkEnd w:id="583"/>
    </w:p>
    <w:p w14:paraId="0DD03BF6" w14:textId="11C56D73"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0898F6B5" w14:textId="77777777" w:rsidR="00CE230A" w:rsidRDefault="00CE230A" w:rsidP="00B65768">
      <w:pPr>
        <w:pStyle w:val="Heading4"/>
      </w:pPr>
      <w:bookmarkStart w:id="584" w:name="_Toc19634243"/>
      <w:bookmarkStart w:id="585" w:name="_Toc44863083"/>
      <w:bookmarkStart w:id="586" w:name="_Toc191632145"/>
      <w:r>
        <w:t>4.4.3.76</w:t>
      </w:r>
      <w:r>
        <w:tab/>
      </w:r>
      <w:r w:rsidRPr="00793914">
        <w:rPr>
          <w:lang w:val="en-US"/>
        </w:rPr>
        <w:t>LCS-Cancel</w:t>
      </w:r>
      <w:r>
        <w:rPr>
          <w:lang w:val="en-US"/>
        </w:rPr>
        <w:t>DeferredLocation</w:t>
      </w:r>
      <w:r>
        <w:t>Arg</w:t>
      </w:r>
      <w:bookmarkEnd w:id="584"/>
      <w:bookmarkEnd w:id="585"/>
      <w:bookmarkEnd w:id="586"/>
    </w:p>
    <w:p w14:paraId="6F3D22E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B65768">
      <w:pPr>
        <w:pStyle w:val="Heading4"/>
      </w:pPr>
      <w:bookmarkStart w:id="587" w:name="_Toc19634244"/>
      <w:bookmarkStart w:id="588" w:name="_Toc44863084"/>
      <w:bookmarkStart w:id="589" w:name="_Toc191632146"/>
      <w:r>
        <w:t>4.4.3.77</w:t>
      </w:r>
      <w:r>
        <w:tab/>
        <w:t>eventType</w:t>
      </w:r>
      <w:bookmarkEnd w:id="587"/>
      <w:bookmarkEnd w:id="588"/>
      <w:bookmarkEnd w:id="589"/>
    </w:p>
    <w:p w14:paraId="75B4C227"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28952E5" w14:textId="77777777" w:rsidR="00CE230A" w:rsidRDefault="00CE230A" w:rsidP="00B65768">
      <w:pPr>
        <w:pStyle w:val="Heading4"/>
      </w:pPr>
      <w:bookmarkStart w:id="590" w:name="_Toc19634245"/>
      <w:bookmarkStart w:id="591" w:name="_Toc44863085"/>
      <w:bookmarkStart w:id="592" w:name="_Toc191632147"/>
      <w:r>
        <w:t>4.4.3.78</w:t>
      </w:r>
      <w:r>
        <w:tab/>
        <w:t>referenceNumberExt</w:t>
      </w:r>
      <w:bookmarkEnd w:id="590"/>
      <w:bookmarkEnd w:id="591"/>
      <w:bookmarkEnd w:id="592"/>
    </w:p>
    <w:p w14:paraId="593DF76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394A0171" w14:textId="77777777" w:rsidR="00CE230A" w:rsidRDefault="00CE230A" w:rsidP="00B65768">
      <w:pPr>
        <w:pStyle w:val="Heading4"/>
      </w:pPr>
      <w:bookmarkStart w:id="593" w:name="_Toc19634246"/>
      <w:bookmarkStart w:id="594" w:name="_Toc44863086"/>
      <w:bookmarkStart w:id="595" w:name="_Toc191632148"/>
      <w:r>
        <w:t>4.4.3.79</w:t>
      </w:r>
      <w:r>
        <w:tab/>
        <w:t>h-gmlc-callBackUri</w:t>
      </w:r>
      <w:bookmarkEnd w:id="593"/>
      <w:bookmarkEnd w:id="594"/>
      <w:bookmarkEnd w:id="595"/>
    </w:p>
    <w:p w14:paraId="672614A7"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AF34B3F" w14:textId="77777777" w:rsidR="00CE230A" w:rsidRDefault="00CE230A" w:rsidP="00B65768">
      <w:pPr>
        <w:pStyle w:val="Heading4"/>
      </w:pPr>
      <w:bookmarkStart w:id="596" w:name="_Toc19634247"/>
      <w:bookmarkStart w:id="597" w:name="_Toc44863087"/>
      <w:bookmarkStart w:id="598" w:name="_Toc191632149"/>
      <w:r>
        <w:t>4.4.3.80</w:t>
      </w:r>
      <w:r>
        <w:tab/>
        <w:t>supportedGADShapes</w:t>
      </w:r>
      <w:bookmarkEnd w:id="596"/>
      <w:bookmarkEnd w:id="597"/>
      <w:bookmarkEnd w:id="598"/>
    </w:p>
    <w:p w14:paraId="229A7E0A"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1BE20A6B" w14:textId="77777777" w:rsidR="00CE230A" w:rsidRDefault="00CE230A" w:rsidP="00B65768">
      <w:pPr>
        <w:pStyle w:val="Heading4"/>
      </w:pPr>
      <w:bookmarkStart w:id="599" w:name="_Toc19634248"/>
      <w:bookmarkStart w:id="600" w:name="_Toc44863088"/>
      <w:bookmarkStart w:id="601" w:name="_Toc191632150"/>
      <w:r>
        <w:lastRenderedPageBreak/>
        <w:t>4.4.3.81</w:t>
      </w:r>
      <w:r>
        <w:tab/>
        <w:t>lcs-QoS</w:t>
      </w:r>
      <w:bookmarkEnd w:id="599"/>
      <w:bookmarkEnd w:id="600"/>
      <w:bookmarkEnd w:id="601"/>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B65768">
      <w:pPr>
        <w:pStyle w:val="Heading4"/>
      </w:pPr>
      <w:bookmarkStart w:id="602" w:name="_Toc19634249"/>
      <w:bookmarkStart w:id="603" w:name="_Toc44863089"/>
      <w:bookmarkStart w:id="604" w:name="_Toc191632151"/>
      <w:r>
        <w:t>4.4.3.82</w:t>
      </w:r>
      <w:r>
        <w:tab/>
        <w:t>c</w:t>
      </w:r>
      <w:r w:rsidRPr="00241CC6">
        <w:t>ontrolPlane-CIoT-5GS-Optimisation</w:t>
      </w:r>
      <w:bookmarkEnd w:id="602"/>
      <w:bookmarkEnd w:id="603"/>
      <w:bookmarkEnd w:id="604"/>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65768">
      <w:pPr>
        <w:pStyle w:val="Heading4"/>
        <w:rPr>
          <w:lang w:eastAsia="zh-CN"/>
        </w:rPr>
      </w:pPr>
      <w:bookmarkStart w:id="605" w:name="_Toc44863090"/>
      <w:bookmarkStart w:id="606" w:name="_Toc191632152"/>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605"/>
      <w:bookmarkEnd w:id="606"/>
    </w:p>
    <w:p w14:paraId="5AFE9D1A" w14:textId="77777777" w:rsidR="001C42E9" w:rsidRDefault="001C42E9" w:rsidP="001C42E9">
      <w:pPr>
        <w:rPr>
          <w:lang w:eastAsia="zh-CN"/>
        </w:rPr>
      </w:pPr>
      <w:bookmarkStart w:id="607" w:name="_Toc44863091"/>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74DDE521" w14:textId="77777777" w:rsidR="001C42E9" w:rsidRDefault="001C42E9" w:rsidP="001C42E9">
      <w:pPr>
        <w:rPr>
          <w:lang w:eastAsia="zh-CN"/>
        </w:rPr>
      </w:pPr>
      <w:r>
        <w:rPr>
          <w:rFonts w:hint="eastAsia"/>
          <w:lang w:eastAsia="zh-CN"/>
        </w:rPr>
        <w:t>The parameters may also include the ev</w:t>
      </w:r>
      <w:r>
        <w:rPr>
          <w:lang w:eastAsia="zh-CN"/>
        </w:rPr>
        <w:t>ent report expected area</w:t>
      </w:r>
      <w:r>
        <w:rPr>
          <w:rFonts w:hint="eastAsia"/>
          <w:lang w:eastAsia="zh-CN"/>
        </w:rPr>
        <w:t xml:space="preserve"> sent by the MS.</w:t>
      </w:r>
    </w:p>
    <w:p w14:paraId="38D6E98D" w14:textId="77777777" w:rsidR="00B1744F" w:rsidRDefault="00B1744F" w:rsidP="00B65768">
      <w:pPr>
        <w:pStyle w:val="Heading4"/>
        <w:rPr>
          <w:lang w:eastAsia="zh-CN"/>
        </w:rPr>
      </w:pPr>
      <w:bookmarkStart w:id="608" w:name="_Toc191632153"/>
      <w:r>
        <w:t>4.4.3.</w:t>
      </w:r>
      <w:r>
        <w:rPr>
          <w:lang w:eastAsia="zh-CN"/>
        </w:rPr>
        <w:t>84</w:t>
      </w:r>
      <w:r>
        <w:tab/>
      </w:r>
      <w:r>
        <w:rPr>
          <w:rFonts w:hint="eastAsia"/>
          <w:lang w:val="en-US" w:eastAsia="zh-CN"/>
        </w:rPr>
        <w:t>locationPrivacyIndication</w:t>
      </w:r>
      <w:bookmarkEnd w:id="607"/>
      <w:bookmarkEnd w:id="608"/>
    </w:p>
    <w:p w14:paraId="27CA9A25"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65768">
      <w:pPr>
        <w:pStyle w:val="Heading4"/>
        <w:rPr>
          <w:lang w:eastAsia="zh-CN"/>
        </w:rPr>
      </w:pPr>
      <w:bookmarkStart w:id="609" w:name="_Toc44863092"/>
      <w:bookmarkStart w:id="610" w:name="_Toc191632154"/>
      <w:r>
        <w:t>4.4.3.</w:t>
      </w:r>
      <w:r>
        <w:rPr>
          <w:lang w:eastAsia="zh-CN"/>
        </w:rPr>
        <w:t>85</w:t>
      </w:r>
      <w:r>
        <w:tab/>
      </w:r>
      <w:r>
        <w:rPr>
          <w:rFonts w:hint="eastAsia"/>
          <w:lang w:val="en-US" w:eastAsia="zh-CN"/>
        </w:rPr>
        <w:t>validTimePeriod</w:t>
      </w:r>
      <w:bookmarkEnd w:id="609"/>
      <w:bookmarkEnd w:id="610"/>
    </w:p>
    <w:p w14:paraId="604D5C13"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65768">
      <w:pPr>
        <w:pStyle w:val="Heading4"/>
        <w:rPr>
          <w:lang w:eastAsia="zh-CN"/>
        </w:rPr>
      </w:pPr>
      <w:bookmarkStart w:id="611" w:name="_Toc44863093"/>
      <w:bookmarkStart w:id="612" w:name="_Toc191632155"/>
      <w:r>
        <w:t>4.4.3.</w:t>
      </w:r>
      <w:r>
        <w:rPr>
          <w:lang w:eastAsia="zh-CN"/>
        </w:rPr>
        <w:t>86</w:t>
      </w:r>
      <w:r>
        <w:tab/>
      </w:r>
      <w:r>
        <w:rPr>
          <w:rFonts w:hint="eastAsia"/>
          <w:lang w:eastAsia="zh-CN"/>
        </w:rPr>
        <w:t>endTime</w:t>
      </w:r>
      <w:bookmarkEnd w:id="611"/>
      <w:bookmarkEnd w:id="612"/>
    </w:p>
    <w:p w14:paraId="2184F59D" w14:textId="6A11C2ED"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B65768">
      <w:pPr>
        <w:pStyle w:val="Heading4"/>
        <w:rPr>
          <w:rFonts w:eastAsia="DengXian"/>
          <w:lang w:eastAsia="zh-CN"/>
        </w:rPr>
      </w:pPr>
      <w:bookmarkStart w:id="613" w:name="_Toc191632156"/>
      <w:r w:rsidRPr="005F0DF3">
        <w:rPr>
          <w:rFonts w:eastAsia="DengXian"/>
        </w:rPr>
        <w:t>4.4.3.86</w:t>
      </w:r>
      <w:r w:rsidRPr="005F0DF3">
        <w:rPr>
          <w:rFonts w:eastAsia="DengXian"/>
        </w:rPr>
        <w:tab/>
        <w:t>timestampOfLocationEstimate</w:t>
      </w:r>
      <w:bookmarkEnd w:id="613"/>
    </w:p>
    <w:p w14:paraId="466FFC5A" w14:textId="5EB5D683" w:rsidR="006D7717" w:rsidRDefault="006D7717" w:rsidP="00CE230A">
      <w:pPr>
        <w:rPr>
          <w:rFonts w:eastAsia="DengXian"/>
          <w:lang w:eastAsia="zh-CN"/>
        </w:rPr>
      </w:pPr>
      <w:r w:rsidRPr="003B5762">
        <w:rPr>
          <w:rFonts w:eastAsia="DengXian"/>
          <w:lang w:val="en-US"/>
        </w:rPr>
        <w:t xml:space="preserve">The </w:t>
      </w:r>
      <w:r w:rsidRPr="003B5762">
        <w:rPr>
          <w:rFonts w:eastAsia="DengXian"/>
          <w:lang w:val="en-US" w:eastAsia="zh-CN"/>
        </w:rPr>
        <w:t>timestampOfLocationEstimate</w:t>
      </w:r>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1320FDD7" w14:textId="30822F01" w:rsidR="00103754" w:rsidRPr="003B5762" w:rsidRDefault="00103754" w:rsidP="00103754">
      <w:pPr>
        <w:keepNext/>
        <w:keepLines/>
        <w:spacing w:before="120"/>
        <w:ind w:left="1418" w:hanging="1418"/>
        <w:outlineLvl w:val="3"/>
        <w:rPr>
          <w:rFonts w:ascii="Arial" w:eastAsia="DengXian" w:hAnsi="Arial"/>
          <w:sz w:val="24"/>
          <w:lang w:eastAsia="zh-CN"/>
        </w:rPr>
      </w:pPr>
      <w:bookmarkStart w:id="614" w:name="_Toc75898507"/>
      <w:r w:rsidRPr="003B5762">
        <w:rPr>
          <w:rFonts w:ascii="Arial" w:eastAsia="DengXian" w:hAnsi="Arial"/>
          <w:sz w:val="24"/>
        </w:rPr>
        <w:t>4.4.3.</w:t>
      </w:r>
      <w:r>
        <w:rPr>
          <w:rFonts w:ascii="Arial" w:eastAsia="DengXian" w:hAnsi="Arial"/>
          <w:sz w:val="24"/>
          <w:lang w:eastAsia="zh-CN"/>
        </w:rPr>
        <w:t>87</w:t>
      </w:r>
      <w:r w:rsidRPr="003B5762">
        <w:rPr>
          <w:rFonts w:ascii="Arial" w:eastAsia="DengXian" w:hAnsi="Arial"/>
          <w:sz w:val="24"/>
        </w:rPr>
        <w:tab/>
      </w:r>
      <w:bookmarkEnd w:id="614"/>
      <w:r w:rsidRPr="0097746A">
        <w:rPr>
          <w:rFonts w:ascii="Arial" w:eastAsia="DengXian" w:hAnsi="Arial"/>
          <w:sz w:val="24"/>
          <w:lang w:eastAsia="zh-CN"/>
        </w:rPr>
        <w:t>scheduledLocTime</w:t>
      </w:r>
    </w:p>
    <w:p w14:paraId="00F338AF" w14:textId="5D485AE1" w:rsidR="00103754" w:rsidRDefault="00103754" w:rsidP="00CE230A">
      <w:pPr>
        <w:rPr>
          <w:rFonts w:eastAsia="DengXian"/>
          <w:lang w:val="en-US"/>
        </w:rPr>
      </w:pPr>
      <w:r>
        <w:rPr>
          <w:rFonts w:eastAsia="DengXian" w:hint="eastAsia"/>
          <w:lang w:val="en-US" w:eastAsia="zh-CN"/>
        </w:rPr>
        <w:t>T</w:t>
      </w:r>
      <w:r w:rsidRPr="0097746A">
        <w:rPr>
          <w:rFonts w:eastAsia="DengXian"/>
          <w:lang w:val="en-US"/>
        </w:rPr>
        <w:t xml:space="preserve">he </w:t>
      </w:r>
      <w:r>
        <w:rPr>
          <w:rFonts w:hint="eastAsia"/>
          <w:lang w:eastAsia="zh-CN"/>
        </w:rPr>
        <w:t>scheduledLocTime</w:t>
      </w:r>
      <w:r w:rsidRPr="0097746A">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w:t>
      </w:r>
      <w:r>
        <w:rPr>
          <w:rFonts w:eastAsia="DengXian" w:hint="eastAsia"/>
          <w:lang w:eastAsia="zh-CN"/>
        </w:rPr>
        <w:t xml:space="preserve">the </w:t>
      </w:r>
      <w:r w:rsidRPr="0097746A">
        <w:rPr>
          <w:rFonts w:eastAsia="DengXian"/>
          <w:lang w:val="en-US"/>
        </w:rPr>
        <w:t>scheduled time that the UE needs to be located.</w:t>
      </w:r>
    </w:p>
    <w:p w14:paraId="0B355413" w14:textId="0F44644A" w:rsidR="001C42E9" w:rsidRDefault="001C42E9" w:rsidP="001C42E9">
      <w:pPr>
        <w:pStyle w:val="Heading4"/>
        <w:rPr>
          <w:lang w:val="en-US" w:eastAsia="zh-CN"/>
        </w:rPr>
      </w:pPr>
      <w:bookmarkStart w:id="615" w:name="_Toc191632157"/>
      <w:r>
        <w:t>4.4.3.</w:t>
      </w:r>
      <w:r>
        <w:rPr>
          <w:lang w:eastAsia="zh-CN"/>
        </w:rPr>
        <w:t>88</w:t>
      </w:r>
      <w:r>
        <w:tab/>
      </w:r>
      <w:r>
        <w:rPr>
          <w:rFonts w:hint="eastAsia"/>
          <w:lang w:eastAsia="zh-CN"/>
        </w:rPr>
        <w:t>eventReportAllowedArea</w:t>
      </w:r>
      <w:bookmarkEnd w:id="615"/>
    </w:p>
    <w:p w14:paraId="17E70DD5" w14:textId="77777777" w:rsidR="001C42E9" w:rsidRDefault="001C42E9" w:rsidP="001C42E9">
      <w:pPr>
        <w:rPr>
          <w:lang w:eastAsia="zh-CN"/>
        </w:rPr>
      </w:pPr>
      <w:r>
        <w:t xml:space="preserve">The </w:t>
      </w:r>
      <w:r>
        <w:rPr>
          <w:rFonts w:hint="eastAsia"/>
          <w:lang w:eastAsia="zh-CN"/>
        </w:rPr>
        <w:t>eventReportAllowedArea</w:t>
      </w:r>
      <w:r>
        <w:t xml:space="preserve"> identifier refers to the </w:t>
      </w:r>
      <w:r>
        <w:rPr>
          <w:rFonts w:hint="eastAsia"/>
          <w:lang w:eastAsia="zh-CN"/>
        </w:rPr>
        <w:t xml:space="preserve">event report allowed area containing a </w:t>
      </w:r>
      <w:r>
        <w:rPr>
          <w:lang w:eastAsia="zh-CN"/>
        </w:rPr>
        <w:t xml:space="preserve">list of </w:t>
      </w:r>
      <w:r>
        <w:rPr>
          <w:rFonts w:hint="eastAsia"/>
          <w:lang w:eastAsia="zh-CN"/>
        </w:rPr>
        <w:t>cell</w:t>
      </w:r>
      <w:r>
        <w:rPr>
          <w:lang w:eastAsia="zh-CN"/>
        </w:rPr>
        <w:t>(s)</w:t>
      </w:r>
      <w:r>
        <w:rPr>
          <w:rFonts w:hint="eastAsia"/>
          <w:lang w:eastAsia="zh-CN"/>
        </w:rPr>
        <w:t>/TA</w:t>
      </w:r>
      <w:r>
        <w:rPr>
          <w:lang w:eastAsia="zh-CN"/>
        </w:rPr>
        <w:t>(s)</w:t>
      </w:r>
      <w:r>
        <w:rPr>
          <w:rFonts w:hint="eastAsia"/>
          <w:lang w:eastAsia="zh-CN"/>
        </w:rPr>
        <w:t>.</w:t>
      </w:r>
    </w:p>
    <w:p w14:paraId="50F7C39B" w14:textId="5B9A634F" w:rsidR="001C42E9" w:rsidRDefault="001C42E9" w:rsidP="001C42E9">
      <w:pPr>
        <w:pStyle w:val="Heading4"/>
        <w:rPr>
          <w:lang w:val="en-US" w:eastAsia="zh-CN"/>
        </w:rPr>
      </w:pPr>
      <w:bookmarkStart w:id="616" w:name="_Toc191632158"/>
      <w:r>
        <w:t>4.4.3.</w:t>
      </w:r>
      <w:r>
        <w:rPr>
          <w:lang w:eastAsia="zh-CN"/>
        </w:rPr>
        <w:t>89</w:t>
      </w:r>
      <w:r>
        <w:tab/>
        <w:t>eventReportExpectedArea</w:t>
      </w:r>
      <w:bookmarkEnd w:id="616"/>
    </w:p>
    <w:p w14:paraId="76BBB327" w14:textId="488C6984" w:rsidR="001C42E9" w:rsidRPr="001C42E9" w:rsidRDefault="001C42E9" w:rsidP="00CE230A">
      <w:pPr>
        <w:rPr>
          <w:lang w:val="en-US" w:eastAsia="zh-CN"/>
        </w:rPr>
      </w:pPr>
      <w:r>
        <w:rPr>
          <w:rFonts w:hint="eastAsia"/>
          <w:lang w:val="en-US" w:eastAsia="zh-CN"/>
        </w:rPr>
        <w:t xml:space="preserve">The </w:t>
      </w:r>
      <w:r>
        <w:rPr>
          <w:lang w:val="en-US" w:eastAsia="zh-CN"/>
        </w:rPr>
        <w:t>eventReportExpectedArea</w:t>
      </w:r>
      <w:r>
        <w:rPr>
          <w:rFonts w:hint="eastAsia"/>
          <w:lang w:val="en-US" w:eastAsia="zh-CN"/>
        </w:rPr>
        <w:t xml:space="preserve"> identifier refers to the </w:t>
      </w:r>
      <w:r>
        <w:rPr>
          <w:lang w:val="en-US" w:eastAsia="zh-CN"/>
        </w:rPr>
        <w:t>event report expected</w:t>
      </w:r>
      <w:r>
        <w:rPr>
          <w:rFonts w:hint="eastAsia"/>
          <w:lang w:val="en-US" w:eastAsia="zh-CN"/>
        </w:rPr>
        <w:t xml:space="preserve"> area that is a geographical area.</w:t>
      </w:r>
    </w:p>
    <w:p w14:paraId="3FD817A2" w14:textId="10552A06" w:rsidR="00BD6650" w:rsidRDefault="00BD6650" w:rsidP="00BD6650">
      <w:pPr>
        <w:pStyle w:val="Heading4"/>
        <w:rPr>
          <w:lang w:val="en-US" w:eastAsia="zh-CN"/>
        </w:rPr>
      </w:pPr>
      <w:bookmarkStart w:id="617" w:name="_Toc19634250"/>
      <w:bookmarkStart w:id="618" w:name="_Toc44863094"/>
      <w:bookmarkStart w:id="619" w:name="_Toc191632159"/>
      <w:r>
        <w:t>4.4.3.</w:t>
      </w:r>
      <w:r>
        <w:rPr>
          <w:lang w:eastAsia="zh-CN"/>
        </w:rPr>
        <w:t>90</w:t>
      </w:r>
      <w:r>
        <w:tab/>
      </w:r>
      <w:r w:rsidRPr="00F0027A">
        <w:rPr>
          <w:rFonts w:eastAsia="SimSun"/>
          <w:bCs/>
        </w:rPr>
        <w:t>associationType</w:t>
      </w:r>
      <w:bookmarkEnd w:id="619"/>
    </w:p>
    <w:p w14:paraId="600F668F" w14:textId="77777777" w:rsidR="00BD6650" w:rsidRPr="001C42E9" w:rsidRDefault="00BD6650" w:rsidP="00BD6650">
      <w:pPr>
        <w:rPr>
          <w:lang w:val="en-US" w:eastAsia="zh-CN"/>
        </w:rPr>
      </w:pPr>
      <w:r>
        <w:rPr>
          <w:rFonts w:hint="eastAsia"/>
          <w:lang w:val="en-US" w:eastAsia="zh-CN"/>
        </w:rPr>
        <w:t xml:space="preserve">The </w:t>
      </w:r>
      <w:r w:rsidRPr="00F0027A">
        <w:rPr>
          <w:rFonts w:eastAsia="SimSun"/>
          <w:bCs/>
        </w:rPr>
        <w:t>associationType</w:t>
      </w:r>
      <w:r>
        <w:rPr>
          <w:rFonts w:hint="eastAsia"/>
          <w:lang w:val="en-US" w:eastAsia="zh-CN"/>
        </w:rPr>
        <w:t xml:space="preserve"> identifier refers to the </w:t>
      </w:r>
      <w:r>
        <w:rPr>
          <w:lang w:val="en-US" w:eastAsia="zh-CN"/>
        </w:rPr>
        <w:t>type of the PRU association, e.g., initial PRU Association, PRU Association Update</w:t>
      </w:r>
      <w:r>
        <w:rPr>
          <w:rFonts w:hint="eastAsia"/>
          <w:lang w:val="en-US" w:eastAsia="zh-CN"/>
        </w:rPr>
        <w:t>.</w:t>
      </w:r>
    </w:p>
    <w:p w14:paraId="4231C945" w14:textId="452DBF50" w:rsidR="00BD6650" w:rsidRDefault="00BD6650" w:rsidP="00BD6650">
      <w:pPr>
        <w:pStyle w:val="Heading4"/>
        <w:rPr>
          <w:lang w:val="en-US" w:eastAsia="zh-CN"/>
        </w:rPr>
      </w:pPr>
      <w:bookmarkStart w:id="620" w:name="_Toc191632160"/>
      <w:r>
        <w:t>4.4.3.</w:t>
      </w:r>
      <w:r>
        <w:rPr>
          <w:lang w:eastAsia="zh-CN"/>
        </w:rPr>
        <w:t>91</w:t>
      </w:r>
      <w:r>
        <w:tab/>
      </w:r>
      <w:r w:rsidRPr="003C4709">
        <w:t>positioningCapabilities</w:t>
      </w:r>
      <w:bookmarkEnd w:id="620"/>
    </w:p>
    <w:p w14:paraId="0B033AC8" w14:textId="77777777" w:rsidR="00BD6650" w:rsidRPr="001C42E9" w:rsidRDefault="00BD6650" w:rsidP="00BD6650">
      <w:pPr>
        <w:rPr>
          <w:lang w:val="en-US" w:eastAsia="zh-CN"/>
        </w:rPr>
      </w:pPr>
      <w:r>
        <w:rPr>
          <w:rFonts w:hint="eastAsia"/>
          <w:lang w:val="en-US" w:eastAsia="zh-CN"/>
        </w:rPr>
        <w:t xml:space="preserve">The </w:t>
      </w:r>
      <w:r w:rsidRPr="003C4709">
        <w:t>positioningCapabilities</w:t>
      </w:r>
      <w:r>
        <w:rPr>
          <w:rFonts w:hint="eastAsia"/>
          <w:lang w:val="en-US" w:eastAsia="zh-CN"/>
        </w:rPr>
        <w:t xml:space="preserve"> identifier refers to the </w:t>
      </w:r>
      <w:r>
        <w:rPr>
          <w:lang w:val="en-US" w:eastAsia="zh-CN"/>
        </w:rPr>
        <w:t>positioning capabilities of the PRU.</w:t>
      </w:r>
    </w:p>
    <w:p w14:paraId="54C8FAC4" w14:textId="6BCF02E2" w:rsidR="00BD6650" w:rsidRDefault="00BD6650" w:rsidP="00BD6650">
      <w:pPr>
        <w:pStyle w:val="Heading4"/>
        <w:rPr>
          <w:lang w:val="en-US" w:eastAsia="zh-CN"/>
        </w:rPr>
      </w:pPr>
      <w:bookmarkStart w:id="621" w:name="_Toc191632161"/>
      <w:r>
        <w:t>4.4.3.</w:t>
      </w:r>
      <w:r>
        <w:rPr>
          <w:lang w:eastAsia="zh-CN"/>
        </w:rPr>
        <w:t>92</w:t>
      </w:r>
      <w:r>
        <w:tab/>
        <w:t>locationOfPru</w:t>
      </w:r>
      <w:bookmarkEnd w:id="621"/>
    </w:p>
    <w:p w14:paraId="3D490A12" w14:textId="77777777" w:rsidR="00BD6650" w:rsidRPr="001C42E9" w:rsidRDefault="00BD6650" w:rsidP="00BD6650">
      <w:pPr>
        <w:rPr>
          <w:lang w:val="en-US" w:eastAsia="zh-CN"/>
        </w:rPr>
      </w:pPr>
      <w:r>
        <w:rPr>
          <w:rFonts w:hint="eastAsia"/>
          <w:lang w:val="en-US" w:eastAsia="zh-CN"/>
        </w:rPr>
        <w:t xml:space="preserve">The </w:t>
      </w:r>
      <w:r>
        <w:t>locationOfPru</w:t>
      </w:r>
      <w:r>
        <w:rPr>
          <w:rFonts w:hint="eastAsia"/>
          <w:lang w:val="en-US" w:eastAsia="zh-CN"/>
        </w:rPr>
        <w:t xml:space="preserve"> identifier refers to the </w:t>
      </w:r>
      <w:r>
        <w:rPr>
          <w:lang w:val="en-US" w:eastAsia="zh-CN"/>
        </w:rPr>
        <w:t>location information of the PRU.</w:t>
      </w:r>
    </w:p>
    <w:p w14:paraId="6F27D865" w14:textId="54A3628C" w:rsidR="00BD6650" w:rsidRDefault="00BD6650" w:rsidP="00BD6650">
      <w:pPr>
        <w:pStyle w:val="Heading4"/>
        <w:rPr>
          <w:lang w:val="en-US" w:eastAsia="zh-CN"/>
        </w:rPr>
      </w:pPr>
      <w:bookmarkStart w:id="622" w:name="_Toc191632162"/>
      <w:r>
        <w:lastRenderedPageBreak/>
        <w:t>4.4.3.</w:t>
      </w:r>
      <w:r>
        <w:rPr>
          <w:lang w:eastAsia="zh-CN"/>
        </w:rPr>
        <w:t>93</w:t>
      </w:r>
      <w: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bookmarkEnd w:id="622"/>
    </w:p>
    <w:p w14:paraId="66A58F81" w14:textId="77777777" w:rsidR="00BD6650" w:rsidRPr="001C42E9" w:rsidRDefault="00BD6650" w:rsidP="00BD6650">
      <w:pPr>
        <w:rPr>
          <w:lang w:val="en-US" w:eastAsia="zh-CN"/>
        </w:rPr>
      </w:pPr>
      <w:r>
        <w:rPr>
          <w:rFonts w:hint="eastAsia"/>
          <w:lang w:val="en-US" w:eastAsia="zh-CN"/>
        </w:rPr>
        <w:t xml:space="preserve">The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val="en-US" w:eastAsia="zh-CN"/>
        </w:rPr>
        <w:t xml:space="preserve"> identifier refers to the </w:t>
      </w:r>
      <w:r>
        <w:rPr>
          <w:lang w:val="en-US" w:eastAsia="zh-CN"/>
        </w:rPr>
        <w:t>periodic timer in seconds for PRU Association Update.</w:t>
      </w:r>
    </w:p>
    <w:p w14:paraId="3CABA1B7" w14:textId="2D1BEE80" w:rsidR="00BD6650" w:rsidRDefault="00BD6650" w:rsidP="00BD6650">
      <w:pPr>
        <w:pStyle w:val="Heading4"/>
        <w:rPr>
          <w:lang w:val="en-US" w:eastAsia="zh-CN"/>
        </w:rPr>
      </w:pPr>
      <w:bookmarkStart w:id="623" w:name="_Toc191632163"/>
      <w:r>
        <w:t>4.4.3.</w:t>
      </w:r>
      <w:r>
        <w:rPr>
          <w:lang w:eastAsia="zh-CN"/>
        </w:rPr>
        <w:t>94</w:t>
      </w:r>
      <w:r>
        <w:tab/>
      </w:r>
      <w:r>
        <w:rPr>
          <w:lang w:eastAsia="zh-CN"/>
        </w:rPr>
        <w:t>updateTrigger</w:t>
      </w:r>
      <w:bookmarkEnd w:id="623"/>
    </w:p>
    <w:p w14:paraId="1F67C5F2" w14:textId="77777777" w:rsidR="00BD6650" w:rsidRPr="001C42E9" w:rsidRDefault="00BD6650" w:rsidP="00BD6650">
      <w:pPr>
        <w:rPr>
          <w:lang w:val="en-US" w:eastAsia="zh-CN"/>
        </w:rPr>
      </w:pPr>
      <w:r>
        <w:rPr>
          <w:rFonts w:hint="eastAsia"/>
          <w:lang w:val="en-US" w:eastAsia="zh-CN"/>
        </w:rPr>
        <w:t xml:space="preserve">The </w:t>
      </w:r>
      <w:r>
        <w:rPr>
          <w:lang w:eastAsia="zh-CN"/>
        </w:rPr>
        <w:t>updateTrigger</w:t>
      </w:r>
      <w:r>
        <w:rPr>
          <w:rFonts w:hint="eastAsia"/>
          <w:lang w:val="en-US" w:eastAsia="zh-CN"/>
        </w:rPr>
        <w:t xml:space="preserve"> identifier refers to the </w:t>
      </w:r>
      <w:r>
        <w:rPr>
          <w:lang w:val="en-US" w:eastAsia="zh-CN"/>
        </w:rPr>
        <w:t xml:space="preserve">conditions for PRU Association Update, e.g., </w:t>
      </w:r>
      <w:r>
        <w:rPr>
          <w:rFonts w:hint="eastAsia"/>
          <w:lang w:val="en-US" w:eastAsia="zh-CN"/>
        </w:rPr>
        <w:t>chan</w:t>
      </w:r>
      <w:r>
        <w:rPr>
          <w:lang w:val="en-US" w:eastAsia="zh-CN"/>
        </w:rPr>
        <w:t xml:space="preserve">ge of PRU TAI, change of PRU's </w:t>
      </w:r>
      <w:r>
        <w:rPr>
          <w:rFonts w:hint="eastAsia"/>
          <w:lang w:val="en-US" w:eastAsia="zh-CN"/>
        </w:rPr>
        <w:t>se</w:t>
      </w:r>
      <w:r>
        <w:rPr>
          <w:lang w:val="en-US" w:eastAsia="zh-CN"/>
        </w:rPr>
        <w:t>rving AMF.</w:t>
      </w:r>
    </w:p>
    <w:p w14:paraId="7AE047AC" w14:textId="7A270C87" w:rsidR="00BD6650" w:rsidRDefault="00BD6650" w:rsidP="00BD6650">
      <w:pPr>
        <w:pStyle w:val="Heading4"/>
        <w:rPr>
          <w:lang w:val="en-US" w:eastAsia="zh-CN"/>
        </w:rPr>
      </w:pPr>
      <w:bookmarkStart w:id="624" w:name="_Toc191632164"/>
      <w:r>
        <w:t>4.4.3.</w:t>
      </w:r>
      <w:r>
        <w:rPr>
          <w:lang w:eastAsia="zh-CN"/>
        </w:rPr>
        <w:t>95</w:t>
      </w:r>
      <w:r>
        <w:tab/>
        <w:t>ackIndication</w:t>
      </w:r>
      <w:bookmarkEnd w:id="624"/>
    </w:p>
    <w:p w14:paraId="092A9836" w14:textId="77777777" w:rsidR="00BD6650" w:rsidRPr="001C42E9" w:rsidRDefault="00BD6650" w:rsidP="00BD6650">
      <w:pPr>
        <w:rPr>
          <w:lang w:val="en-US" w:eastAsia="zh-CN"/>
        </w:rPr>
      </w:pPr>
      <w:r>
        <w:rPr>
          <w:rFonts w:hint="eastAsia"/>
          <w:lang w:val="en-US" w:eastAsia="zh-CN"/>
        </w:rPr>
        <w:t xml:space="preserve">The </w:t>
      </w:r>
      <w:r>
        <w:t>ackIndication</w:t>
      </w:r>
      <w:r>
        <w:rPr>
          <w:rFonts w:hint="eastAsia"/>
          <w:lang w:val="en-US" w:eastAsia="zh-CN"/>
        </w:rPr>
        <w:t xml:space="preserve"> identifier refers to </w:t>
      </w:r>
      <w:r>
        <w:rPr>
          <w:lang w:val="en-US" w:eastAsia="zh-CN"/>
        </w:rPr>
        <w:t>an indication of whether</w:t>
      </w:r>
      <w:r>
        <w:rPr>
          <w:lang w:eastAsia="zh-CN"/>
        </w:rPr>
        <w:t xml:space="preserve"> acknowledgment is expected during the </w:t>
      </w:r>
      <w:r w:rsidRPr="004A1801">
        <w:rPr>
          <w:lang w:eastAsia="zh-CN"/>
        </w:rPr>
        <w:t>PRU</w:t>
      </w:r>
      <w:r>
        <w:rPr>
          <w:lang w:eastAsia="zh-CN"/>
        </w:rPr>
        <w:t>-i</w:t>
      </w:r>
      <w:r w:rsidRPr="004A1801">
        <w:rPr>
          <w:lang w:eastAsia="zh-CN"/>
        </w:rPr>
        <w:t xml:space="preserve">nitiated Disassociation </w:t>
      </w:r>
      <w:r>
        <w:rPr>
          <w:lang w:eastAsia="zh-CN"/>
        </w:rPr>
        <w:t>p</w:t>
      </w:r>
      <w:r w:rsidRPr="004A1801">
        <w:rPr>
          <w:lang w:eastAsia="zh-CN"/>
        </w:rPr>
        <w:t>rocedure</w:t>
      </w:r>
      <w:r>
        <w:rPr>
          <w:lang w:eastAsia="zh-CN"/>
        </w:rPr>
        <w:t>.</w:t>
      </w:r>
    </w:p>
    <w:p w14:paraId="40AE7D5A" w14:textId="526B4173" w:rsidR="00DF0EDD" w:rsidRDefault="00DF0EDD" w:rsidP="00DF0EDD">
      <w:pPr>
        <w:pStyle w:val="Heading4"/>
        <w:rPr>
          <w:lang w:val="en-US" w:eastAsia="zh-CN"/>
        </w:rPr>
      </w:pPr>
      <w:bookmarkStart w:id="625" w:name="_Toc191632165"/>
      <w:r>
        <w:t>4.4.3.</w:t>
      </w:r>
      <w:r w:rsidR="00CC31BB">
        <w:t>96</w:t>
      </w:r>
      <w:r>
        <w:tab/>
        <w:t>stateOfPru</w:t>
      </w:r>
      <w:bookmarkEnd w:id="625"/>
    </w:p>
    <w:p w14:paraId="010BCA54" w14:textId="77777777" w:rsidR="00DF0EDD" w:rsidRPr="001C42E9" w:rsidRDefault="00DF0EDD" w:rsidP="00DF0EDD">
      <w:pPr>
        <w:rPr>
          <w:lang w:val="en-US" w:eastAsia="zh-CN"/>
        </w:rPr>
      </w:pPr>
      <w:r>
        <w:rPr>
          <w:rFonts w:hint="eastAsia"/>
          <w:lang w:val="en-US" w:eastAsia="zh-CN"/>
        </w:rPr>
        <w:t xml:space="preserve">The </w:t>
      </w:r>
      <w:r>
        <w:t>stateOfPru</w:t>
      </w:r>
      <w:r>
        <w:rPr>
          <w:rFonts w:hint="eastAsia"/>
          <w:lang w:val="en-US" w:eastAsia="zh-CN"/>
        </w:rPr>
        <w:t xml:space="preserve"> identifier refers to </w:t>
      </w:r>
      <w:r>
        <w:rPr>
          <w:lang w:val="en-US" w:eastAsia="zh-CN"/>
        </w:rPr>
        <w:t xml:space="preserve">the </w:t>
      </w:r>
      <w:r w:rsidRPr="004A1801">
        <w:rPr>
          <w:lang w:eastAsia="zh-CN"/>
        </w:rPr>
        <w:t>PRU</w:t>
      </w:r>
      <w:r>
        <w:rPr>
          <w:lang w:eastAsia="zh-CN"/>
        </w:rPr>
        <w:t xml:space="preserve"> state, that is, ON or OFF.</w:t>
      </w:r>
    </w:p>
    <w:p w14:paraId="1703A3BA" w14:textId="2EA82D9D" w:rsidR="0066718F" w:rsidRDefault="0066718F" w:rsidP="0066718F">
      <w:pPr>
        <w:pStyle w:val="Heading4"/>
        <w:rPr>
          <w:lang w:val="en-US" w:eastAsia="zh-CN"/>
        </w:rPr>
      </w:pPr>
      <w:bookmarkStart w:id="626" w:name="_Toc137715947"/>
      <w:bookmarkStart w:id="627" w:name="_Toc191632166"/>
      <w:r>
        <w:t>4.4.3.</w:t>
      </w:r>
      <w:r w:rsidR="009C60B6">
        <w:t>97</w:t>
      </w:r>
      <w:r>
        <w:tab/>
      </w:r>
      <w:bookmarkStart w:id="628" w:name="OLE_LINK6"/>
      <w:bookmarkEnd w:id="626"/>
      <w:r>
        <w:t>reportingInd</w:t>
      </w:r>
      <w:bookmarkEnd w:id="627"/>
      <w:bookmarkEnd w:id="628"/>
    </w:p>
    <w:p w14:paraId="01ACE16E" w14:textId="3CF83AA9" w:rsidR="0066718F" w:rsidRPr="001C42E9" w:rsidRDefault="0066718F" w:rsidP="0066718F">
      <w:pPr>
        <w:rPr>
          <w:lang w:val="en-US" w:eastAsia="zh-CN"/>
        </w:rPr>
      </w:pPr>
      <w:r>
        <w:rPr>
          <w:rFonts w:hint="eastAsia"/>
          <w:lang w:val="en-US" w:eastAsia="zh-CN"/>
        </w:rPr>
        <w:t xml:space="preserve">The </w:t>
      </w:r>
      <w:r>
        <w:t>reportingInd identifier</w:t>
      </w:r>
      <w:r>
        <w:rPr>
          <w:rFonts w:hint="eastAsia"/>
          <w:lang w:val="en-US" w:eastAsia="zh-CN"/>
        </w:rPr>
        <w:t xml:space="preserve"> refers to</w:t>
      </w:r>
      <w:r>
        <w:rPr>
          <w:lang w:val="en-US" w:eastAsia="zh-CN"/>
        </w:rPr>
        <w:t xml:space="preserve"> an indication </w:t>
      </w:r>
      <w:r w:rsidR="00F96794">
        <w:rPr>
          <w:lang w:val="en-US" w:eastAsia="zh-CN"/>
        </w:rPr>
        <w:t xml:space="preserve">determined by the network </w:t>
      </w:r>
      <w:r>
        <w:rPr>
          <w:lang w:val="en-US" w:eastAsia="zh-CN"/>
        </w:rPr>
        <w:t xml:space="preserve">on how to report </w:t>
      </w:r>
      <w:r>
        <w:t>periodic and triggered area event when the UE is inside or outside the</w:t>
      </w:r>
      <w:r>
        <w:rPr>
          <w:noProof/>
          <w:lang w:val="en-US" w:eastAsia="zh-CN"/>
        </w:rPr>
        <w:t xml:space="preserve"> </w:t>
      </w:r>
      <w:r>
        <w:rPr>
          <w:lang w:eastAsia="ko-KR"/>
        </w:rPr>
        <w:t>event report allowed area</w:t>
      </w:r>
      <w:r>
        <w:rPr>
          <w:rFonts w:hint="eastAsia"/>
          <w:lang w:eastAsia="zh-CN"/>
        </w:rPr>
        <w:t xml:space="preserve"> </w:t>
      </w:r>
      <w:r>
        <w:t>for the MS</w:t>
      </w:r>
      <w:r>
        <w:rPr>
          <w:rFonts w:hint="eastAsia"/>
          <w:lang w:val="en-US" w:eastAsia="zh-CN"/>
        </w:rPr>
        <w:t>.</w:t>
      </w:r>
    </w:p>
    <w:p w14:paraId="34E4EF6E" w14:textId="406415AF" w:rsidR="00787668" w:rsidRDefault="00787668" w:rsidP="00787668">
      <w:pPr>
        <w:pStyle w:val="Heading4"/>
      </w:pPr>
      <w:bookmarkStart w:id="629" w:name="_Toc191632167"/>
      <w:r>
        <w:t>4.4.3.</w:t>
      </w:r>
      <w:r w:rsidR="00FC0CAA">
        <w:t>98</w:t>
      </w:r>
      <w:r>
        <w:tab/>
        <w:t>lcs-SLMOLRArg</w:t>
      </w:r>
      <w:bookmarkEnd w:id="629"/>
    </w:p>
    <w:p w14:paraId="4DC21279" w14:textId="77777777" w:rsidR="00787668" w:rsidRDefault="00787668" w:rsidP="00787668">
      <w:r>
        <w:t>The lcs-SLMOLRArg identifier refers to the SL-MO-LR request parameters which are sent to the network by the MS.</w:t>
      </w:r>
    </w:p>
    <w:p w14:paraId="294B78AF" w14:textId="295B7D06" w:rsidR="00787668" w:rsidRDefault="00787668" w:rsidP="00787668">
      <w:pPr>
        <w:pStyle w:val="Heading4"/>
      </w:pPr>
      <w:bookmarkStart w:id="630" w:name="_Toc191632168"/>
      <w:r>
        <w:t>4.4.3.</w:t>
      </w:r>
      <w:r w:rsidR="00FC0CAA">
        <w:t>99</w:t>
      </w:r>
      <w:r>
        <w:tab/>
        <w:t>slmolr-Type</w:t>
      </w:r>
      <w:bookmarkEnd w:id="630"/>
    </w:p>
    <w:p w14:paraId="4F61AB6A" w14:textId="77777777" w:rsidR="00787668" w:rsidRDefault="00787668" w:rsidP="00787668">
      <w:r>
        <w:t>The slmolr-Type identifier refers to the type of SL-MO-LR.</w:t>
      </w:r>
    </w:p>
    <w:p w14:paraId="70F9D32D" w14:textId="0E6443B6" w:rsidR="00787668" w:rsidRDefault="00787668" w:rsidP="00787668">
      <w:pPr>
        <w:pStyle w:val="Heading4"/>
      </w:pPr>
      <w:bookmarkStart w:id="631" w:name="_Toc191632169"/>
      <w:r>
        <w:t>4.4.3.</w:t>
      </w:r>
      <w:r w:rsidR="00FC0CAA">
        <w:t>100</w:t>
      </w:r>
      <w:r>
        <w:tab/>
        <w:t>calculationAssistIndicator</w:t>
      </w:r>
      <w:bookmarkEnd w:id="631"/>
    </w:p>
    <w:p w14:paraId="3B27651A" w14:textId="77777777" w:rsidR="00787668" w:rsidRDefault="00787668" w:rsidP="00787668">
      <w:r>
        <w:t>The calculationAssistIndicator identifier refers to the whether the network is requested to assist the location calculation during the SL-MO-LR procedure.</w:t>
      </w:r>
    </w:p>
    <w:p w14:paraId="715E64BE" w14:textId="36C96B95" w:rsidR="00787668" w:rsidRDefault="00787668" w:rsidP="00787668">
      <w:pPr>
        <w:pStyle w:val="Heading4"/>
      </w:pPr>
      <w:bookmarkStart w:id="632" w:name="_Toc191632170"/>
      <w:r>
        <w:t>4.4.3.</w:t>
      </w:r>
      <w:r w:rsidR="00FC0CAA">
        <w:t>101</w:t>
      </w:r>
      <w:r>
        <w:tab/>
        <w:t>preferredRangingResult</w:t>
      </w:r>
      <w:bookmarkEnd w:id="632"/>
    </w:p>
    <w:p w14:paraId="4D4BC61B" w14:textId="77777777" w:rsidR="00787668" w:rsidRDefault="00787668" w:rsidP="00787668">
      <w:r>
        <w:t xml:space="preserve">The preferredRangingResult identifier refers to the </w:t>
      </w:r>
      <w:r w:rsidRPr="006B38E6">
        <w:t xml:space="preserve">preferred type of </w:t>
      </w:r>
      <w:r>
        <w:t>s</w:t>
      </w:r>
      <w:r w:rsidRPr="006B38E6">
        <w:t>idelink positioning/ranging location results</w:t>
      </w:r>
      <w:r>
        <w:t>.</w:t>
      </w:r>
    </w:p>
    <w:p w14:paraId="6EFBE807" w14:textId="2C8492FF" w:rsidR="00787668" w:rsidRDefault="00787668" w:rsidP="00787668">
      <w:pPr>
        <w:pStyle w:val="Heading4"/>
      </w:pPr>
      <w:bookmarkStart w:id="633" w:name="_Toc191632171"/>
      <w:r>
        <w:t>4.4.3.</w:t>
      </w:r>
      <w:r w:rsidR="00FC0CAA">
        <w:t>102</w:t>
      </w:r>
      <w:r>
        <w:tab/>
      </w:r>
      <w:r>
        <w:rPr>
          <w:lang w:eastAsia="zh-CN"/>
        </w:rPr>
        <w:t>relatedUEInfo</w:t>
      </w:r>
      <w:bookmarkEnd w:id="633"/>
    </w:p>
    <w:p w14:paraId="510135CD" w14:textId="77777777" w:rsidR="00787668" w:rsidRDefault="00787668" w:rsidP="00787668">
      <w:r>
        <w:t xml:space="preserve">The </w:t>
      </w:r>
      <w:r>
        <w:rPr>
          <w:lang w:eastAsia="zh-CN"/>
        </w:rPr>
        <w:t>relatedUEInfo</w:t>
      </w:r>
      <w:r>
        <w:t xml:space="preserve"> identifier refers to one or more UE information, which participates the s</w:t>
      </w:r>
      <w:r w:rsidRPr="006B38E6">
        <w:t>idelink positioning/ranging location</w:t>
      </w:r>
      <w:r>
        <w:t xml:space="preserve"> procedure.</w:t>
      </w:r>
    </w:p>
    <w:p w14:paraId="3679CA9F" w14:textId="63BE71A1" w:rsidR="00787668" w:rsidRDefault="00787668" w:rsidP="00787668">
      <w:pPr>
        <w:pStyle w:val="Heading4"/>
      </w:pPr>
      <w:bookmarkStart w:id="634" w:name="_Toc191632172"/>
      <w:r>
        <w:t>4.4.3.</w:t>
      </w:r>
      <w:r w:rsidR="00FC0CAA">
        <w:t>103</w:t>
      </w:r>
      <w:r>
        <w:tab/>
        <w:t>maxRelatedUE</w:t>
      </w:r>
      <w:bookmarkEnd w:id="634"/>
    </w:p>
    <w:p w14:paraId="795F04BC" w14:textId="77777777" w:rsidR="00787668" w:rsidRDefault="00787668" w:rsidP="00787668">
      <w:r>
        <w:t>The maxRelatedUE identifier refers to the maximum number of the UE participating the s</w:t>
      </w:r>
      <w:r w:rsidRPr="006B38E6">
        <w:t>idelink positioning/ranging location</w:t>
      </w:r>
      <w:r>
        <w:t xml:space="preserve"> procedure.</w:t>
      </w:r>
    </w:p>
    <w:p w14:paraId="4D458B5E" w14:textId="75CB2D4A" w:rsidR="00787668" w:rsidRDefault="00787668" w:rsidP="00787668">
      <w:pPr>
        <w:pStyle w:val="Heading4"/>
      </w:pPr>
      <w:bookmarkStart w:id="635" w:name="_Toc191632173"/>
      <w:r>
        <w:t>4.4.3.</w:t>
      </w:r>
      <w:r w:rsidR="00FC0CAA">
        <w:t>104</w:t>
      </w:r>
      <w:r>
        <w:tab/>
        <w:t>rangingUEInfo</w:t>
      </w:r>
      <w:bookmarkEnd w:id="635"/>
    </w:p>
    <w:p w14:paraId="000084B9" w14:textId="77777777" w:rsidR="00787668" w:rsidRDefault="00787668" w:rsidP="00787668">
      <w:r>
        <w:t>The rangingUEInfo identifier refers to the application ID and the role of related UEs participating the s</w:t>
      </w:r>
      <w:r w:rsidRPr="006B38E6">
        <w:t>idelink positioning/ranging location</w:t>
      </w:r>
      <w:r>
        <w:t xml:space="preserve"> procedure.</w:t>
      </w:r>
    </w:p>
    <w:p w14:paraId="3FDEF722" w14:textId="2572437E" w:rsidR="00787668" w:rsidRDefault="00787668" w:rsidP="00787668">
      <w:pPr>
        <w:pStyle w:val="Heading4"/>
      </w:pPr>
      <w:bookmarkStart w:id="636" w:name="_Toc191632174"/>
      <w:r>
        <w:t>4.4.3.</w:t>
      </w:r>
      <w:r w:rsidR="00FC0CAA">
        <w:t>105</w:t>
      </w:r>
      <w:r>
        <w:tab/>
        <w:t>rangingR</w:t>
      </w:r>
      <w:r>
        <w:rPr>
          <w:lang w:eastAsia="zh-CN"/>
        </w:rPr>
        <w:t>ole</w:t>
      </w:r>
      <w:bookmarkEnd w:id="636"/>
    </w:p>
    <w:p w14:paraId="67BB9776" w14:textId="77777777" w:rsidR="00787668" w:rsidRDefault="00787668" w:rsidP="00787668">
      <w:r>
        <w:t>The rangingR</w:t>
      </w:r>
      <w:r>
        <w:rPr>
          <w:lang w:eastAsia="zh-CN"/>
        </w:rPr>
        <w:t>ole</w:t>
      </w:r>
      <w:r>
        <w:t xml:space="preserve"> identifier refers to the type of the UE</w:t>
      </w:r>
      <w:r w:rsidRPr="006B38E6">
        <w:t xml:space="preserve"> </w:t>
      </w:r>
      <w:r>
        <w:t>participating the s</w:t>
      </w:r>
      <w:r w:rsidRPr="006B38E6">
        <w:t>idelink positioning/ranging location</w:t>
      </w:r>
      <w:r>
        <w:t xml:space="preserve"> procedure.</w:t>
      </w:r>
    </w:p>
    <w:p w14:paraId="22AE67FB" w14:textId="1D60AE19" w:rsidR="00787668" w:rsidRDefault="00787668" w:rsidP="00787668">
      <w:pPr>
        <w:pStyle w:val="Heading4"/>
      </w:pPr>
      <w:bookmarkStart w:id="637" w:name="_Toc191632175"/>
      <w:r>
        <w:lastRenderedPageBreak/>
        <w:t>4.4.3.</w:t>
      </w:r>
      <w:r w:rsidR="00FC0CAA">
        <w:t>106</w:t>
      </w:r>
      <w:r>
        <w:tab/>
        <w:t>lcs-SLMOLRRes</w:t>
      </w:r>
      <w:bookmarkEnd w:id="637"/>
    </w:p>
    <w:p w14:paraId="17D7C10F" w14:textId="77777777" w:rsidR="00787668" w:rsidRDefault="00787668" w:rsidP="00787668">
      <w:r>
        <w:t>The lcs-SLMOLRRes identifier refers to the SL-MO-LR response parameters which are sent to the MS by the network.</w:t>
      </w:r>
    </w:p>
    <w:p w14:paraId="73ECBFB7" w14:textId="4F4AB171" w:rsidR="006F0B18" w:rsidRDefault="006F0B18" w:rsidP="006F0B18">
      <w:pPr>
        <w:keepNext/>
        <w:keepLines/>
        <w:spacing w:before="120"/>
        <w:ind w:left="1418" w:hanging="1418"/>
        <w:outlineLvl w:val="3"/>
        <w:rPr>
          <w:rFonts w:ascii="Arial" w:eastAsia="DengXian" w:hAnsi="Arial"/>
          <w:sz w:val="24"/>
          <w:lang w:eastAsia="zh-CN"/>
        </w:rPr>
      </w:pPr>
      <w:r>
        <w:rPr>
          <w:rFonts w:ascii="Arial" w:eastAsia="DengXian" w:hAnsi="Arial"/>
          <w:sz w:val="24"/>
        </w:rPr>
        <w:t>4.4.3.</w:t>
      </w:r>
      <w:r w:rsidR="00177A77">
        <w:rPr>
          <w:rFonts w:ascii="Arial" w:eastAsia="DengXian" w:hAnsi="Arial"/>
          <w:sz w:val="24"/>
        </w:rPr>
        <w:t>107</w:t>
      </w:r>
      <w:r>
        <w:rPr>
          <w:rFonts w:ascii="Arial" w:eastAsia="DengXian" w:hAnsi="Arial"/>
          <w:sz w:val="24"/>
        </w:rPr>
        <w:tab/>
      </w:r>
      <w:r>
        <w:rPr>
          <w:rFonts w:ascii="Arial" w:eastAsia="DengXian" w:hAnsi="Arial" w:hint="eastAsia"/>
          <w:sz w:val="24"/>
        </w:rPr>
        <w:t>mappedQoS</w:t>
      </w:r>
    </w:p>
    <w:p w14:paraId="5C83B648" w14:textId="77777777" w:rsidR="006F0B18" w:rsidRPr="00557652" w:rsidRDefault="006F0B18" w:rsidP="006F0B18">
      <w:pPr>
        <w:rPr>
          <w:rFonts w:eastAsia="DengXian"/>
          <w:lang w:val="en-US" w:eastAsia="zh-CN"/>
        </w:rPr>
      </w:pPr>
      <w:r>
        <w:rPr>
          <w:rFonts w:eastAsia="DengXian" w:hint="eastAsia"/>
          <w:lang w:val="en-US" w:eastAsia="zh-CN"/>
        </w:rPr>
        <w:t>T</w:t>
      </w:r>
      <w:r>
        <w:rPr>
          <w:rFonts w:eastAsia="DengXian"/>
          <w:lang w:val="en-US"/>
        </w:rPr>
        <w:t xml:space="preserve">he </w:t>
      </w:r>
      <w:r>
        <w:rPr>
          <w:rFonts w:eastAsia="DengXian" w:hint="eastAsia"/>
          <w:lang w:val="en-US"/>
        </w:rPr>
        <w:t>mappedQoS</w:t>
      </w:r>
      <w:r>
        <w:rPr>
          <w:rFonts w:eastAsia="DengXian"/>
          <w:lang w:val="en-US"/>
        </w:rPr>
        <w:t xml:space="preserve"> </w:t>
      </w:r>
      <w:r>
        <w:rPr>
          <w:rFonts w:eastAsia="DengXian"/>
          <w:lang w:eastAsia="zh-CN"/>
        </w:rPr>
        <w:t>is an</w:t>
      </w:r>
      <w:r>
        <w:rPr>
          <w:rFonts w:eastAsia="DengXian" w:hint="eastAsia"/>
          <w:lang w:eastAsia="zh-CN"/>
        </w:rPr>
        <w:t xml:space="preserve"> </w:t>
      </w:r>
      <w:r>
        <w:rPr>
          <w:rFonts w:eastAsia="DengXian"/>
          <w:lang w:val="en-US" w:eastAsia="zh-CN"/>
        </w:rPr>
        <w:t xml:space="preserve">LCS </w:t>
      </w:r>
      <w:r>
        <w:rPr>
          <w:rFonts w:eastAsia="DengXian"/>
          <w:lang w:val="en-US"/>
        </w:rPr>
        <w:t xml:space="preserve">QoS applible to EPS mapped from the LCS QoS included in a deferred MT-LR request initiated in 5GS with </w:t>
      </w:r>
      <w:r w:rsidRPr="0018334B">
        <w:rPr>
          <w:rFonts w:eastAsia="DengXian"/>
          <w:lang w:val="en-US"/>
        </w:rPr>
        <w:t xml:space="preserve">multiple </w:t>
      </w:r>
      <w:r>
        <w:rPr>
          <w:rFonts w:eastAsia="DengXian"/>
          <w:lang w:val="en-US"/>
        </w:rPr>
        <w:t xml:space="preserve">LCS </w:t>
      </w:r>
      <w:r w:rsidRPr="0018334B">
        <w:rPr>
          <w:rFonts w:eastAsia="DengXian"/>
          <w:lang w:val="en-US"/>
        </w:rPr>
        <w:t>QoS calss case</w:t>
      </w:r>
      <w:r>
        <w:rPr>
          <w:rFonts w:eastAsia="DengXian"/>
          <w:lang w:val="en-US"/>
        </w:rPr>
        <w:t>.</w:t>
      </w:r>
    </w:p>
    <w:p w14:paraId="6DAB3A3A" w14:textId="0CC3DC35" w:rsidR="005D5221" w:rsidRDefault="005D5221" w:rsidP="005D5221">
      <w:pPr>
        <w:pStyle w:val="Heading4"/>
        <w:rPr>
          <w:lang w:val="en-US" w:eastAsia="zh-CN"/>
        </w:rPr>
      </w:pPr>
      <w:bookmarkStart w:id="638" w:name="_Toc191632176"/>
      <w:r>
        <w:t>4.4.3.</w:t>
      </w:r>
      <w:r w:rsidR="002A0470">
        <w:t>108</w:t>
      </w:r>
      <w:r>
        <w:tab/>
      </w:r>
      <w:r>
        <w:rPr>
          <w:lang w:eastAsia="zh-CN"/>
        </w:rPr>
        <w:t>userPlaneEventReportStat</w:t>
      </w:r>
      <w:bookmarkEnd w:id="638"/>
    </w:p>
    <w:p w14:paraId="5CE5B4F6" w14:textId="77777777" w:rsidR="005D5221" w:rsidRPr="001C42E9" w:rsidRDefault="005D5221" w:rsidP="005D5221">
      <w:pPr>
        <w:rPr>
          <w:lang w:val="en-US" w:eastAsia="zh-CN"/>
        </w:rPr>
      </w:pPr>
      <w:r>
        <w:rPr>
          <w:rFonts w:hint="eastAsia"/>
          <w:lang w:val="en-US" w:eastAsia="zh-CN"/>
        </w:rPr>
        <w:t xml:space="preserve">The </w:t>
      </w:r>
      <w:r>
        <w:rPr>
          <w:lang w:eastAsia="zh-CN"/>
        </w:rPr>
        <w:t>userPlaneEventReportStat</w:t>
      </w:r>
      <w:r>
        <w:rPr>
          <w:rFonts w:hint="eastAsia"/>
          <w:lang w:val="en-US" w:eastAsia="zh-CN"/>
        </w:rPr>
        <w:t xml:space="preserve"> identifier refers to </w:t>
      </w:r>
      <w:r>
        <w:rPr>
          <w:lang w:val="en-US" w:eastAsia="zh-CN"/>
        </w:rPr>
        <w:t xml:space="preserve">the number of </w:t>
      </w:r>
      <w:r w:rsidRPr="00BD08C5">
        <w:rPr>
          <w:lang w:val="en-US" w:eastAsia="zh-CN"/>
        </w:rPr>
        <w:t xml:space="preserve">the events reported </w:t>
      </w:r>
      <w:r>
        <w:rPr>
          <w:lang w:val="en-US" w:eastAsia="zh-CN"/>
        </w:rPr>
        <w:t xml:space="preserve">over user plane </w:t>
      </w:r>
      <w:r w:rsidRPr="00BD08C5">
        <w:rPr>
          <w:lang w:val="en-US" w:eastAsia="zh-CN"/>
        </w:rPr>
        <w:t>since the last cumulative event report was sent</w:t>
      </w:r>
      <w:r>
        <w:rPr>
          <w:lang w:val="en-US" w:eastAsia="zh-CN"/>
        </w:rPr>
        <w:t>.</w:t>
      </w:r>
    </w:p>
    <w:p w14:paraId="0F718AC6" w14:textId="69DDEA5A" w:rsidR="00B04323" w:rsidRDefault="00B04323" w:rsidP="00B04323">
      <w:pPr>
        <w:pStyle w:val="Heading4"/>
        <w:rPr>
          <w:lang w:val="en-US" w:eastAsia="zh-CN"/>
        </w:rPr>
      </w:pPr>
      <w:bookmarkStart w:id="639" w:name="_Toc191632177"/>
      <w:r>
        <w:t>4.4.3.</w:t>
      </w:r>
      <w:r w:rsidR="00A51089">
        <w:t>109</w:t>
      </w:r>
      <w:r>
        <w:tab/>
        <w:t>userP</w:t>
      </w:r>
      <w:r w:rsidRPr="00D76700">
        <w:t>laneReport</w:t>
      </w:r>
      <w:r>
        <w:t>AFAddr</w:t>
      </w:r>
      <w:bookmarkEnd w:id="639"/>
    </w:p>
    <w:p w14:paraId="11E598B6" w14:textId="77777777" w:rsidR="00B04323" w:rsidRPr="001C42E9" w:rsidRDefault="00B04323" w:rsidP="00B04323">
      <w:pPr>
        <w:rPr>
          <w:lang w:val="en-US" w:eastAsia="zh-CN"/>
        </w:rPr>
      </w:pPr>
      <w:r>
        <w:rPr>
          <w:rFonts w:hint="eastAsia"/>
          <w:lang w:val="en-US" w:eastAsia="zh-CN"/>
        </w:rPr>
        <w:t xml:space="preserve">The </w:t>
      </w:r>
      <w:r>
        <w:t>userP</w:t>
      </w:r>
      <w:r w:rsidRPr="00D76700">
        <w:t>laneReport</w:t>
      </w:r>
      <w:r>
        <w:t>AFAddr</w:t>
      </w:r>
      <w:r>
        <w:rPr>
          <w:rFonts w:hint="eastAsia"/>
          <w:lang w:val="en-US" w:eastAsia="zh-CN"/>
        </w:rPr>
        <w:t xml:space="preserve"> identifier refers to </w:t>
      </w:r>
      <w:r>
        <w:rPr>
          <w:lang w:val="en-US" w:eastAsia="zh-CN"/>
        </w:rPr>
        <w:t>the AF's user plane addressing information for location reporting.</w:t>
      </w:r>
    </w:p>
    <w:p w14:paraId="6EFB27C9" w14:textId="27E751A5" w:rsidR="00B04323" w:rsidRDefault="00B04323" w:rsidP="00B04323">
      <w:pPr>
        <w:pStyle w:val="Heading4"/>
        <w:rPr>
          <w:lang w:val="en-US" w:eastAsia="zh-CN"/>
        </w:rPr>
      </w:pPr>
      <w:bookmarkStart w:id="640" w:name="_Toc191632178"/>
      <w:r>
        <w:t>4.4.3.</w:t>
      </w:r>
      <w:r w:rsidR="00A51089">
        <w:t>110</w:t>
      </w:r>
      <w:r>
        <w:tab/>
      </w:r>
      <w:r w:rsidRPr="00D76700">
        <w:t>cumulativeReport</w:t>
      </w:r>
      <w:r>
        <w:t>Criteria</w:t>
      </w:r>
      <w:bookmarkEnd w:id="640"/>
    </w:p>
    <w:p w14:paraId="34324A00" w14:textId="77777777" w:rsidR="00B04323" w:rsidRPr="001C42E9" w:rsidRDefault="00B04323" w:rsidP="00B04323">
      <w:pPr>
        <w:rPr>
          <w:lang w:val="en-US" w:eastAsia="zh-CN"/>
        </w:rPr>
      </w:pPr>
      <w:r>
        <w:rPr>
          <w:rFonts w:hint="eastAsia"/>
          <w:lang w:val="en-US" w:eastAsia="zh-CN"/>
        </w:rPr>
        <w:t xml:space="preserve">The </w:t>
      </w:r>
      <w:r w:rsidRPr="00D76700">
        <w:t>cumulativeReport</w:t>
      </w:r>
      <w:r>
        <w:t>Criteria</w:t>
      </w:r>
      <w:r>
        <w:rPr>
          <w:rFonts w:hint="eastAsia"/>
          <w:lang w:val="en-US" w:eastAsia="zh-CN"/>
        </w:rPr>
        <w:t xml:space="preserve"> identifier refers to </w:t>
      </w:r>
      <w:r>
        <w:rPr>
          <w:lang w:val="en-US" w:eastAsia="zh-CN"/>
        </w:rPr>
        <w:t>c</w:t>
      </w:r>
      <w:r w:rsidRPr="00756AAD">
        <w:rPr>
          <w:lang w:val="en-US" w:eastAsia="zh-CN"/>
        </w:rPr>
        <w:t>riteria for sending cumulative events reports over control plane</w:t>
      </w:r>
      <w:r>
        <w:rPr>
          <w:lang w:val="en-US" w:eastAsia="zh-CN"/>
        </w:rPr>
        <w:t>.</w:t>
      </w:r>
    </w:p>
    <w:p w14:paraId="2911BDBF" w14:textId="409EBF8B" w:rsidR="00B04323" w:rsidRDefault="00B04323" w:rsidP="00B04323">
      <w:pPr>
        <w:pStyle w:val="Heading4"/>
        <w:rPr>
          <w:lang w:val="en-US" w:eastAsia="zh-CN"/>
        </w:rPr>
      </w:pPr>
      <w:bookmarkStart w:id="641" w:name="_Toc191632179"/>
      <w:r>
        <w:t>4.4.3.</w:t>
      </w:r>
      <w:r w:rsidR="00A51089">
        <w:t>111</w:t>
      </w:r>
      <w:r>
        <w:tab/>
      </w:r>
      <w:r>
        <w:rPr>
          <w:lang w:val="en-US"/>
        </w:rPr>
        <w:t>af-Ipv4-Addrs</w:t>
      </w:r>
      <w:bookmarkEnd w:id="641"/>
    </w:p>
    <w:p w14:paraId="28A9121E" w14:textId="77777777" w:rsidR="00B04323" w:rsidRPr="001C42E9" w:rsidRDefault="00B04323" w:rsidP="00B04323">
      <w:pPr>
        <w:rPr>
          <w:lang w:val="en-US" w:eastAsia="zh-CN"/>
        </w:rPr>
      </w:pPr>
      <w:r>
        <w:rPr>
          <w:rFonts w:hint="eastAsia"/>
          <w:lang w:val="en-US" w:eastAsia="zh-CN"/>
        </w:rPr>
        <w:t xml:space="preserve">The </w:t>
      </w:r>
      <w:r>
        <w:rPr>
          <w:lang w:val="en-US"/>
        </w:rPr>
        <w:t>af-Ipv4-Addrs</w:t>
      </w:r>
      <w:r>
        <w:rPr>
          <w:rFonts w:hint="eastAsia"/>
          <w:lang w:val="en-US" w:eastAsia="zh-CN"/>
        </w:rPr>
        <w:t xml:space="preserve"> identifier refers to </w:t>
      </w:r>
      <w:r>
        <w:rPr>
          <w:lang w:val="en-US" w:eastAsia="zh-CN"/>
        </w:rPr>
        <w:t>AF's IPv4 address(es) for receiving event reports from UE over user plane.</w:t>
      </w:r>
    </w:p>
    <w:p w14:paraId="134153B5" w14:textId="0AAB1612" w:rsidR="00B04323" w:rsidRDefault="00B04323" w:rsidP="00B04323">
      <w:pPr>
        <w:pStyle w:val="Heading4"/>
        <w:rPr>
          <w:lang w:val="en-US" w:eastAsia="zh-CN"/>
        </w:rPr>
      </w:pPr>
      <w:bookmarkStart w:id="642" w:name="_Toc191632180"/>
      <w:r>
        <w:t>4.4.3.</w:t>
      </w:r>
      <w:r w:rsidR="00A51089">
        <w:t>112</w:t>
      </w:r>
      <w:r>
        <w:tab/>
      </w:r>
      <w:r>
        <w:rPr>
          <w:lang w:val="en-US"/>
        </w:rPr>
        <w:t>af-Ipv6-Addrs</w:t>
      </w:r>
      <w:bookmarkEnd w:id="642"/>
    </w:p>
    <w:p w14:paraId="4C34F5E2" w14:textId="3E298293" w:rsidR="00B04323" w:rsidRPr="001C42E9" w:rsidRDefault="00B04323" w:rsidP="00B04323">
      <w:pPr>
        <w:rPr>
          <w:lang w:val="en-US" w:eastAsia="zh-CN"/>
        </w:rPr>
      </w:pPr>
      <w:r>
        <w:rPr>
          <w:rFonts w:hint="eastAsia"/>
          <w:lang w:val="en-US" w:eastAsia="zh-CN"/>
        </w:rPr>
        <w:t xml:space="preserve">The </w:t>
      </w:r>
      <w:r>
        <w:rPr>
          <w:lang w:val="en-US"/>
        </w:rPr>
        <w:t>af-Ipv6-Addrs</w:t>
      </w:r>
      <w:r>
        <w:rPr>
          <w:rFonts w:hint="eastAsia"/>
          <w:lang w:val="en-US" w:eastAsia="zh-CN"/>
        </w:rPr>
        <w:t xml:space="preserve"> identifier refers to </w:t>
      </w:r>
      <w:r>
        <w:rPr>
          <w:lang w:val="en-US" w:eastAsia="zh-CN"/>
        </w:rPr>
        <w:t>AF's IPv6 address(es) for receiving event reports from UE over user plane.</w:t>
      </w:r>
    </w:p>
    <w:p w14:paraId="026EC55A" w14:textId="1562AEA6" w:rsidR="00B04323" w:rsidRDefault="00B04323" w:rsidP="00B04323">
      <w:pPr>
        <w:pStyle w:val="Heading4"/>
        <w:rPr>
          <w:lang w:val="en-US" w:eastAsia="zh-CN"/>
        </w:rPr>
      </w:pPr>
      <w:bookmarkStart w:id="643" w:name="_Toc191632181"/>
      <w:r>
        <w:t>4.4.3.</w:t>
      </w:r>
      <w:r w:rsidR="00A51089">
        <w:t>113</w:t>
      </w:r>
      <w:r>
        <w:tab/>
      </w:r>
      <w:r>
        <w:rPr>
          <w:lang w:val="en-US"/>
        </w:rPr>
        <w:t>af-Fqdn</w:t>
      </w:r>
      <w:bookmarkEnd w:id="643"/>
    </w:p>
    <w:p w14:paraId="6E95AEBC" w14:textId="598329DA" w:rsidR="00B04323" w:rsidRPr="001C42E9" w:rsidRDefault="00B04323" w:rsidP="00B04323">
      <w:pPr>
        <w:rPr>
          <w:lang w:val="en-US" w:eastAsia="zh-CN"/>
        </w:rPr>
      </w:pPr>
      <w:r>
        <w:rPr>
          <w:rFonts w:hint="eastAsia"/>
          <w:lang w:val="en-US" w:eastAsia="zh-CN"/>
        </w:rPr>
        <w:t xml:space="preserve">The </w:t>
      </w:r>
      <w:r>
        <w:rPr>
          <w:lang w:val="en-US"/>
        </w:rPr>
        <w:t>af-Fqdn</w:t>
      </w:r>
      <w:r>
        <w:rPr>
          <w:rFonts w:hint="eastAsia"/>
          <w:lang w:val="en-US" w:eastAsia="zh-CN"/>
        </w:rPr>
        <w:t xml:space="preserve"> identifier refers to </w:t>
      </w:r>
      <w:r>
        <w:rPr>
          <w:lang w:val="en-US" w:eastAsia="zh-CN"/>
        </w:rPr>
        <w:t>AF's FQDN for receiving event reports from UE over user plane.</w:t>
      </w:r>
    </w:p>
    <w:p w14:paraId="60FFF2D2" w14:textId="71A65EB4" w:rsidR="00B04323" w:rsidRDefault="00B04323" w:rsidP="00B04323">
      <w:pPr>
        <w:pStyle w:val="Heading4"/>
        <w:rPr>
          <w:lang w:val="en-US" w:eastAsia="zh-CN"/>
        </w:rPr>
      </w:pPr>
      <w:bookmarkStart w:id="644" w:name="_Toc191632182"/>
      <w:r>
        <w:t>4.4.3.</w:t>
      </w:r>
      <w:r w:rsidR="00A51089">
        <w:t>114</w:t>
      </w:r>
      <w:r>
        <w:tab/>
        <w:t>t</w:t>
      </w:r>
      <w:r w:rsidRPr="00D76700">
        <w:t>imer</w:t>
      </w:r>
      <w:r>
        <w:t>Criteria</w:t>
      </w:r>
      <w:bookmarkEnd w:id="644"/>
    </w:p>
    <w:p w14:paraId="5613511B" w14:textId="77777777" w:rsidR="00B04323" w:rsidRPr="001C42E9" w:rsidRDefault="00B04323" w:rsidP="00B04323">
      <w:pPr>
        <w:rPr>
          <w:lang w:val="en-US" w:eastAsia="zh-CN"/>
        </w:rPr>
      </w:pPr>
      <w:r>
        <w:rPr>
          <w:rFonts w:hint="eastAsia"/>
          <w:lang w:val="en-US" w:eastAsia="zh-CN"/>
        </w:rPr>
        <w:t xml:space="preserve">The </w:t>
      </w:r>
      <w:r>
        <w:t>t</w:t>
      </w:r>
      <w:r w:rsidRPr="00D76700">
        <w:t>imer</w:t>
      </w:r>
      <w:r>
        <w:t>Criteria</w:t>
      </w:r>
      <w:r>
        <w:rPr>
          <w:rFonts w:hint="eastAsia"/>
          <w:lang w:val="en-US" w:eastAsia="zh-CN"/>
        </w:rPr>
        <w:t xml:space="preserve"> identifier refers to </w:t>
      </w:r>
      <w:r w:rsidRPr="005B064C">
        <w:rPr>
          <w:lang w:val="en-US" w:eastAsia="zh-CN"/>
        </w:rPr>
        <w:t>a timer in seconds to trigger cumulative event report over control plane when location reporting over user plane is ongoing</w:t>
      </w:r>
      <w:r>
        <w:rPr>
          <w:lang w:eastAsia="zh-CN"/>
        </w:rPr>
        <w:t>.</w:t>
      </w:r>
    </w:p>
    <w:p w14:paraId="2EB0A251" w14:textId="5508EBD8" w:rsidR="00B04323" w:rsidRDefault="00B04323" w:rsidP="00B04323">
      <w:pPr>
        <w:pStyle w:val="Heading4"/>
        <w:rPr>
          <w:lang w:val="en-US" w:eastAsia="zh-CN"/>
        </w:rPr>
      </w:pPr>
      <w:bookmarkStart w:id="645" w:name="_Toc191632183"/>
      <w:r>
        <w:t>4.4.3.</w:t>
      </w:r>
      <w:r w:rsidR="00A51089">
        <w:t>115</w:t>
      </w:r>
      <w:r>
        <w:tab/>
        <w:t>c</w:t>
      </w:r>
      <w:r w:rsidRPr="00D76700">
        <w:t>ounter</w:t>
      </w:r>
      <w:r>
        <w:t>Criteria</w:t>
      </w:r>
      <w:bookmarkEnd w:id="645"/>
    </w:p>
    <w:p w14:paraId="494FD95D" w14:textId="77777777" w:rsidR="00B04323" w:rsidRPr="001C42E9" w:rsidRDefault="00B04323" w:rsidP="00B04323">
      <w:pPr>
        <w:rPr>
          <w:lang w:val="en-US" w:eastAsia="zh-CN"/>
        </w:rPr>
      </w:pPr>
      <w:r>
        <w:rPr>
          <w:rFonts w:hint="eastAsia"/>
          <w:lang w:val="en-US" w:eastAsia="zh-CN"/>
        </w:rPr>
        <w:t xml:space="preserve">The </w:t>
      </w:r>
      <w:r>
        <w:t>c</w:t>
      </w:r>
      <w:r w:rsidRPr="00D76700">
        <w:t>ounter</w:t>
      </w:r>
      <w:r>
        <w:t>Criteria</w:t>
      </w:r>
      <w:r>
        <w:rPr>
          <w:rFonts w:hint="eastAsia"/>
          <w:lang w:val="en-US" w:eastAsia="zh-CN"/>
        </w:rPr>
        <w:t xml:space="preserve"> identifier refers to </w:t>
      </w:r>
      <w:r w:rsidRPr="005B064C">
        <w:rPr>
          <w:lang w:val="en-US" w:eastAsia="zh-CN"/>
        </w:rPr>
        <w:t>a number to trigger cumulative event report over control plane when location reporting over user plane is ongoing</w:t>
      </w:r>
      <w:r>
        <w:rPr>
          <w:lang w:val="en-US" w:eastAsia="zh-CN"/>
        </w:rPr>
        <w:t>.</w:t>
      </w:r>
    </w:p>
    <w:p w14:paraId="10C42FF7" w14:textId="5FDEFFC5" w:rsidR="00F96794" w:rsidRDefault="00F96794" w:rsidP="00F96794">
      <w:pPr>
        <w:pStyle w:val="Heading4"/>
        <w:rPr>
          <w:lang w:val="en-US" w:eastAsia="zh-CN"/>
        </w:rPr>
      </w:pPr>
      <w:bookmarkStart w:id="646" w:name="_Toc191632184"/>
      <w:r>
        <w:rPr>
          <w:lang w:val="en-US" w:eastAsia="zh-CN"/>
        </w:rPr>
        <w:t>4.4.3.116</w:t>
      </w:r>
      <w:r>
        <w:rPr>
          <w:lang w:val="en-US" w:eastAsia="zh-CN"/>
        </w:rPr>
        <w:tab/>
      </w:r>
      <w:r>
        <w:t>areaUsageInd</w:t>
      </w:r>
      <w:bookmarkEnd w:id="646"/>
    </w:p>
    <w:p w14:paraId="5170D213" w14:textId="77777777" w:rsidR="00F96794" w:rsidRDefault="00F96794" w:rsidP="00F96794">
      <w:pPr>
        <w:rPr>
          <w:lang w:val="en-US" w:eastAsia="zh-CN"/>
        </w:rPr>
      </w:pPr>
      <w:r>
        <w:t xml:space="preserve">The areaUsageInd identifier refers to </w:t>
      </w:r>
      <w:r>
        <w:rPr>
          <w:lang w:val="en-US" w:eastAsia="zh-CN"/>
        </w:rPr>
        <w:t xml:space="preserve">an indication provided by the MS on how to report </w:t>
      </w:r>
      <w:r>
        <w:t>periodic and triggered area event when the UE is inside or outside the</w:t>
      </w:r>
      <w:r>
        <w:rPr>
          <w:noProof/>
          <w:lang w:val="en-US" w:eastAsia="zh-CN"/>
        </w:rPr>
        <w:t xml:space="preserve"> </w:t>
      </w:r>
      <w:r>
        <w:rPr>
          <w:lang w:eastAsia="ko-KR"/>
        </w:rPr>
        <w:t>event report allowed area</w:t>
      </w:r>
      <w:r w:rsidRPr="00DF261B">
        <w:t xml:space="preserve"> </w:t>
      </w:r>
      <w:r>
        <w:t>for the MS</w:t>
      </w:r>
      <w:r>
        <w:rPr>
          <w:rFonts w:hint="eastAsia"/>
          <w:lang w:val="en-US" w:eastAsia="zh-CN"/>
        </w:rPr>
        <w:t>.</w:t>
      </w:r>
    </w:p>
    <w:p w14:paraId="705B5EA0" w14:textId="58982D2A" w:rsidR="002F16A6" w:rsidRDefault="002F16A6" w:rsidP="002F16A6">
      <w:pPr>
        <w:pStyle w:val="Heading4"/>
      </w:pPr>
      <w:bookmarkStart w:id="647" w:name="_Toc191632185"/>
      <w:r>
        <w:t>4.4.3.117</w:t>
      </w:r>
      <w:r>
        <w:tab/>
      </w:r>
      <w:r>
        <w:rPr>
          <w:lang w:eastAsia="zh-CN"/>
        </w:rPr>
        <w:t>absoluteLocation</w:t>
      </w:r>
      <w:bookmarkEnd w:id="647"/>
    </w:p>
    <w:p w14:paraId="7C4A12C3" w14:textId="77777777" w:rsidR="002F16A6" w:rsidRDefault="002F16A6" w:rsidP="002F16A6">
      <w:r w:rsidRPr="00CC5C3D">
        <w:t xml:space="preserve">The </w:t>
      </w:r>
      <w:r>
        <w:rPr>
          <w:lang w:eastAsia="zh-CN"/>
        </w:rPr>
        <w:t>absoluteLocation</w:t>
      </w:r>
      <w:r w:rsidRPr="00CC5C3D">
        <w:t xml:space="preserve"> identifier refers to </w:t>
      </w:r>
      <w:r>
        <w:t>the absolute location information of the target UE.</w:t>
      </w:r>
    </w:p>
    <w:p w14:paraId="40BEBFBF" w14:textId="4D82C571" w:rsidR="002F16A6" w:rsidRDefault="002F16A6" w:rsidP="002F16A6">
      <w:pPr>
        <w:pStyle w:val="Heading4"/>
      </w:pPr>
      <w:bookmarkStart w:id="648" w:name="_Toc191632186"/>
      <w:r>
        <w:t>4.4.3.118</w:t>
      </w:r>
      <w:r>
        <w:tab/>
      </w:r>
      <w:r>
        <w:rPr>
          <w:lang w:eastAsia="zh-CN"/>
        </w:rPr>
        <w:t>absoluteVelocity</w:t>
      </w:r>
      <w:bookmarkEnd w:id="648"/>
    </w:p>
    <w:p w14:paraId="70CED46E" w14:textId="77777777" w:rsidR="002F16A6" w:rsidRDefault="002F16A6" w:rsidP="002F16A6">
      <w:r w:rsidRPr="00CC5C3D">
        <w:t xml:space="preserve">The </w:t>
      </w:r>
      <w:r>
        <w:rPr>
          <w:lang w:eastAsia="zh-CN"/>
        </w:rPr>
        <w:t>absoluteVelocity</w:t>
      </w:r>
      <w:r w:rsidRPr="00CC5C3D">
        <w:t xml:space="preserve"> identifier refers to </w:t>
      </w:r>
      <w:r>
        <w:t>the absolute velocity information of the MS.</w:t>
      </w:r>
    </w:p>
    <w:p w14:paraId="49B87C31" w14:textId="5DCC3501" w:rsidR="002F16A6" w:rsidRDefault="002F16A6" w:rsidP="002F16A6">
      <w:pPr>
        <w:pStyle w:val="Heading4"/>
      </w:pPr>
      <w:bookmarkStart w:id="649" w:name="_Toc191632187"/>
      <w:r>
        <w:lastRenderedPageBreak/>
        <w:t>4.4.3.119</w:t>
      </w:r>
      <w:r>
        <w:tab/>
        <w:t>relativeResult</w:t>
      </w:r>
      <w:bookmarkEnd w:id="649"/>
    </w:p>
    <w:p w14:paraId="458143EF" w14:textId="77777777" w:rsidR="002F16A6" w:rsidRDefault="002F16A6" w:rsidP="002F16A6">
      <w:r w:rsidRPr="00CC5C3D">
        <w:t xml:space="preserve">The </w:t>
      </w:r>
      <w:r>
        <w:t>relativeResult</w:t>
      </w:r>
      <w:r w:rsidRPr="00CC5C3D">
        <w:t xml:space="preserve"> identifier refers to </w:t>
      </w:r>
      <w:r>
        <w:t>one or more relative information between the MS and other related UEs.</w:t>
      </w:r>
    </w:p>
    <w:p w14:paraId="0B180364" w14:textId="082E67D7" w:rsidR="002F16A6" w:rsidRDefault="002F16A6" w:rsidP="002F16A6">
      <w:pPr>
        <w:pStyle w:val="Heading4"/>
      </w:pPr>
      <w:bookmarkStart w:id="650" w:name="_Toc191632188"/>
      <w:r>
        <w:t>4.4.3.120</w:t>
      </w:r>
      <w:r>
        <w:tab/>
        <w:t>single</w:t>
      </w:r>
      <w:r>
        <w:rPr>
          <w:lang w:eastAsia="zh-CN"/>
        </w:rPr>
        <w:t>RelativeResult</w:t>
      </w:r>
      <w:bookmarkEnd w:id="650"/>
    </w:p>
    <w:p w14:paraId="3346C575" w14:textId="77777777" w:rsidR="002F16A6" w:rsidRDefault="002F16A6" w:rsidP="002F16A6">
      <w:r w:rsidRPr="00CC5C3D">
        <w:t xml:space="preserve">The </w:t>
      </w:r>
      <w:r>
        <w:t>relativeResult</w:t>
      </w:r>
      <w:r w:rsidRPr="00CC5C3D">
        <w:t xml:space="preserve"> identifier refers to </w:t>
      </w:r>
      <w:r>
        <w:t>one relative information between the MS and other related UE.</w:t>
      </w:r>
    </w:p>
    <w:p w14:paraId="3D11E0D6" w14:textId="161DC595" w:rsidR="002F16A6" w:rsidRDefault="002F16A6" w:rsidP="002F16A6">
      <w:pPr>
        <w:pStyle w:val="Heading4"/>
      </w:pPr>
      <w:bookmarkStart w:id="651" w:name="_Toc191632189"/>
      <w:r>
        <w:t>4.4.3.121</w:t>
      </w:r>
      <w:r>
        <w:tab/>
      </w:r>
      <w:r>
        <w:rPr>
          <w:lang w:eastAsia="zh-CN"/>
        </w:rPr>
        <w:t>relativeLocation</w:t>
      </w:r>
      <w:bookmarkEnd w:id="651"/>
    </w:p>
    <w:p w14:paraId="71EB4895" w14:textId="77777777" w:rsidR="002F16A6" w:rsidRDefault="002F16A6" w:rsidP="002F16A6">
      <w:r w:rsidRPr="00CC5C3D">
        <w:t xml:space="preserve">The </w:t>
      </w:r>
      <w:r>
        <w:rPr>
          <w:lang w:eastAsia="zh-CN"/>
        </w:rPr>
        <w:t>relativeLocation</w:t>
      </w:r>
      <w:r w:rsidRPr="00CC5C3D">
        <w:t xml:space="preserve"> identifier refers to </w:t>
      </w:r>
      <w:r>
        <w:t>the relative location information between the MS and other related UE.</w:t>
      </w:r>
    </w:p>
    <w:p w14:paraId="6A4C69F9" w14:textId="2CF62955" w:rsidR="002F16A6" w:rsidRDefault="002F16A6" w:rsidP="002F16A6">
      <w:pPr>
        <w:pStyle w:val="Heading4"/>
      </w:pPr>
      <w:bookmarkStart w:id="652" w:name="_Toc191632190"/>
      <w:r>
        <w:t>4.4.3.122</w:t>
      </w:r>
      <w:r>
        <w:tab/>
      </w:r>
      <w:r>
        <w:rPr>
          <w:rFonts w:hint="eastAsia"/>
          <w:lang w:eastAsia="zh-CN"/>
        </w:rPr>
        <w:t>rang</w:t>
      </w:r>
      <w:r>
        <w:t>eDirection</w:t>
      </w:r>
      <w:bookmarkEnd w:id="652"/>
    </w:p>
    <w:p w14:paraId="108A5A63" w14:textId="77777777" w:rsidR="002F16A6" w:rsidRDefault="002F16A6" w:rsidP="002F16A6">
      <w:r w:rsidRPr="00CC5C3D">
        <w:t xml:space="preserve">The </w:t>
      </w:r>
      <w:r>
        <w:rPr>
          <w:rFonts w:hint="eastAsia"/>
          <w:lang w:eastAsia="zh-CN"/>
        </w:rPr>
        <w:t>rang</w:t>
      </w:r>
      <w:r>
        <w:t>eDirection</w:t>
      </w:r>
      <w:r w:rsidRPr="00CC5C3D">
        <w:t xml:space="preserve"> identifier refers to </w:t>
      </w:r>
      <w:r>
        <w:t>the rang and direction information between the MS and other related UE.</w:t>
      </w:r>
    </w:p>
    <w:p w14:paraId="5561235D" w14:textId="30EFC615" w:rsidR="002F16A6" w:rsidRDefault="002F16A6" w:rsidP="002F16A6">
      <w:pPr>
        <w:pStyle w:val="Heading4"/>
      </w:pPr>
      <w:bookmarkStart w:id="653" w:name="_Toc191632191"/>
      <w:r>
        <w:t>4.4.3.123</w:t>
      </w:r>
      <w:r>
        <w:tab/>
      </w:r>
      <w:r>
        <w:rPr>
          <w:lang w:eastAsia="zh-CN"/>
        </w:rPr>
        <w:t>relativeVelocity</w:t>
      </w:r>
      <w:bookmarkEnd w:id="653"/>
    </w:p>
    <w:p w14:paraId="0A968619" w14:textId="77777777" w:rsidR="002F16A6" w:rsidRDefault="002F16A6" w:rsidP="002F16A6">
      <w:r w:rsidRPr="00CC5C3D">
        <w:t xml:space="preserve">The </w:t>
      </w:r>
      <w:r>
        <w:rPr>
          <w:lang w:eastAsia="zh-CN"/>
        </w:rPr>
        <w:t>relativeVelocity</w:t>
      </w:r>
      <w:r w:rsidRPr="00CC5C3D">
        <w:t xml:space="preserve"> identifier refers to </w:t>
      </w:r>
      <w:r>
        <w:t>the relative velocity information between the MS and other related UE.</w:t>
      </w:r>
    </w:p>
    <w:p w14:paraId="4BA3225B" w14:textId="05E439D8" w:rsidR="002F16A6" w:rsidRDefault="002F16A6" w:rsidP="002F16A6">
      <w:pPr>
        <w:pStyle w:val="Heading4"/>
      </w:pPr>
      <w:bookmarkStart w:id="654" w:name="_Toc191632192"/>
      <w:r>
        <w:t>4.4.3.124</w:t>
      </w:r>
      <w:r>
        <w:tab/>
      </w:r>
      <w:r w:rsidRPr="00685DE7">
        <w:t>ueOnlyRSLPosAllowed</w:t>
      </w:r>
      <w:bookmarkEnd w:id="654"/>
    </w:p>
    <w:p w14:paraId="4C69DC84" w14:textId="77777777" w:rsidR="002F16A6" w:rsidRDefault="002F16A6" w:rsidP="002F16A6">
      <w:r w:rsidRPr="00CC5C3D">
        <w:t xml:space="preserve">The </w:t>
      </w:r>
      <w:r w:rsidRPr="00685DE7">
        <w:t>ueOnlyRSLPosAllowed</w:t>
      </w:r>
      <w:r w:rsidRPr="00CC5C3D">
        <w:t xml:space="preserve"> identifier refers to </w:t>
      </w:r>
      <w:r>
        <w:t>the time duration when</w:t>
      </w:r>
      <w:r w:rsidRPr="00685DE7">
        <w:t xml:space="preserve"> the </w:t>
      </w:r>
      <w:r>
        <w:t>MS</w:t>
      </w:r>
      <w:r w:rsidRPr="00685DE7">
        <w:t xml:space="preserve"> </w:t>
      </w:r>
      <w:r>
        <w:t>is permitted to</w:t>
      </w:r>
      <w:r w:rsidRPr="00685DE7">
        <w:t xml:space="preserve"> operat</w:t>
      </w:r>
      <w:r>
        <w:t>e for ranging and sidelink positioning.</w:t>
      </w:r>
    </w:p>
    <w:p w14:paraId="41D8C2B7" w14:textId="77777777" w:rsidR="00E117CD" w:rsidRPr="00386EDB" w:rsidRDefault="00E117CD" w:rsidP="00E117CD"/>
    <w:p w14:paraId="33B2BD2C" w14:textId="43D10205" w:rsidR="00E117CD" w:rsidRDefault="00E117CD" w:rsidP="00E117CD">
      <w:pPr>
        <w:pStyle w:val="Heading4"/>
      </w:pPr>
      <w:bookmarkStart w:id="655" w:name="_Toc191632193"/>
      <w:r>
        <w:t>4.4.3.</w:t>
      </w:r>
      <w:r w:rsidR="003B6E7B">
        <w:t>125</w:t>
      </w:r>
      <w:r>
        <w:tab/>
        <w:t>lcs-SLMTLRArg</w:t>
      </w:r>
      <w:bookmarkEnd w:id="655"/>
    </w:p>
    <w:p w14:paraId="6B1020E4" w14:textId="77777777" w:rsidR="00E117CD" w:rsidRDefault="00E117CD" w:rsidP="00E117CD">
      <w:r>
        <w:t>The lcs-SLMTLRArg identifier refers to the SL-MT-LR request parameters which are sent to the MS by the network.</w:t>
      </w:r>
    </w:p>
    <w:p w14:paraId="64CAB7D9" w14:textId="3BDDB176" w:rsidR="00E117CD" w:rsidRDefault="00E117CD" w:rsidP="00E117CD">
      <w:pPr>
        <w:pStyle w:val="Heading4"/>
      </w:pPr>
      <w:bookmarkStart w:id="656" w:name="_Toc191632194"/>
      <w:r>
        <w:t>4.4.3.</w:t>
      </w:r>
      <w:r w:rsidR="003B6E7B">
        <w:t>126</w:t>
      </w:r>
      <w:r>
        <w:tab/>
        <w:t>slmtlr-Type</w:t>
      </w:r>
      <w:bookmarkEnd w:id="656"/>
    </w:p>
    <w:p w14:paraId="4FFBE4C3" w14:textId="77777777" w:rsidR="00E117CD" w:rsidRDefault="00E117CD" w:rsidP="00E117CD">
      <w:r>
        <w:t>The slmtlr-Type identifier refers to the type of SL-MT-LR.</w:t>
      </w:r>
    </w:p>
    <w:p w14:paraId="0D83DA05" w14:textId="32087030" w:rsidR="00E117CD" w:rsidRDefault="00E117CD" w:rsidP="00E117CD">
      <w:pPr>
        <w:pStyle w:val="Heading4"/>
      </w:pPr>
      <w:bookmarkStart w:id="657" w:name="_Toc191632195"/>
      <w:r>
        <w:t>4.4.3.</w:t>
      </w:r>
      <w:r w:rsidR="003B6E7B">
        <w:t>127</w:t>
      </w:r>
      <w:r>
        <w:tab/>
      </w:r>
      <w:r w:rsidRPr="00C3054E">
        <w:rPr>
          <w:lang w:eastAsia="zh-CN"/>
        </w:rPr>
        <w:t>locatedUEselect</w:t>
      </w:r>
      <w:bookmarkEnd w:id="657"/>
    </w:p>
    <w:p w14:paraId="164FA8BE" w14:textId="77777777" w:rsidR="00E117CD" w:rsidRDefault="00E117CD" w:rsidP="00E117CD">
      <w:r>
        <w:t xml:space="preserve">The </w:t>
      </w:r>
      <w:r w:rsidRPr="00C3054E">
        <w:rPr>
          <w:lang w:eastAsia="zh-CN"/>
        </w:rPr>
        <w:t>locatedUEselect</w:t>
      </w:r>
      <w:r>
        <w:t xml:space="preserve"> identifier refers to </w:t>
      </w:r>
      <w:r w:rsidRPr="00C3054E">
        <w:t xml:space="preserve">whether the target UE or the LMF is to select the located UE(s) when the </w:t>
      </w:r>
      <w:r w:rsidRPr="00C3054E">
        <w:rPr>
          <w:lang w:eastAsia="zh-CN"/>
        </w:rPr>
        <w:t>required location result is absolute location</w:t>
      </w:r>
      <w:r>
        <w:t>.</w:t>
      </w:r>
    </w:p>
    <w:p w14:paraId="090939F9" w14:textId="37CCE66B" w:rsidR="00E117CD" w:rsidRDefault="00E117CD" w:rsidP="00E117CD">
      <w:pPr>
        <w:pStyle w:val="Heading4"/>
      </w:pPr>
      <w:bookmarkStart w:id="658" w:name="_Toc191632196"/>
      <w:r>
        <w:t>4.4.3.</w:t>
      </w:r>
      <w:r w:rsidR="003B6E7B">
        <w:t>128</w:t>
      </w:r>
      <w:r>
        <w:tab/>
      </w:r>
      <w:r w:rsidRPr="00DB667F">
        <w:rPr>
          <w:lang w:eastAsia="zh-CN"/>
        </w:rPr>
        <w:t>coordinateID</w:t>
      </w:r>
      <w:bookmarkEnd w:id="658"/>
    </w:p>
    <w:p w14:paraId="4201BABB" w14:textId="77777777" w:rsidR="00E117CD" w:rsidRDefault="00E117CD" w:rsidP="00E117CD">
      <w:r>
        <w:t xml:space="preserve">The </w:t>
      </w:r>
      <w:r w:rsidRPr="00DB667F">
        <w:rPr>
          <w:lang w:eastAsia="zh-CN"/>
        </w:rPr>
        <w:t>coordinateID</w:t>
      </w:r>
      <w:r>
        <w:t xml:space="preserve"> identifier refers to the </w:t>
      </w:r>
      <w:r w:rsidRPr="0073387F">
        <w:t>local coordinate when the required location result is absolute location</w:t>
      </w:r>
      <w:r>
        <w:t>.</w:t>
      </w:r>
    </w:p>
    <w:p w14:paraId="57657764" w14:textId="2E8D94C9" w:rsidR="00E117CD" w:rsidRDefault="00E117CD" w:rsidP="00E117CD">
      <w:pPr>
        <w:pStyle w:val="Heading4"/>
      </w:pPr>
      <w:bookmarkStart w:id="659" w:name="_Toc146091067"/>
      <w:bookmarkStart w:id="660" w:name="_Toc191632197"/>
      <w:r>
        <w:t>4.4.3.</w:t>
      </w:r>
      <w:r w:rsidR="003B6E7B">
        <w:t>129</w:t>
      </w:r>
      <w:r>
        <w:tab/>
        <w:t>lcs-SLMTLRRes</w:t>
      </w:r>
      <w:bookmarkEnd w:id="659"/>
      <w:bookmarkEnd w:id="660"/>
    </w:p>
    <w:p w14:paraId="6AA220E6" w14:textId="77777777" w:rsidR="00E117CD" w:rsidRDefault="00E117CD" w:rsidP="00E117CD">
      <w:r>
        <w:t>The lcs-SLMTLRRes identifier refers to the SL-MT-LR response parameters which are sent to the network by</w:t>
      </w:r>
      <w:r w:rsidRPr="009746D5">
        <w:t xml:space="preserve"> </w:t>
      </w:r>
      <w:r>
        <w:t>the MS.</w:t>
      </w:r>
    </w:p>
    <w:p w14:paraId="68D51522" w14:textId="5714770F" w:rsidR="00E117CD" w:rsidRDefault="00E117CD" w:rsidP="00E117CD">
      <w:pPr>
        <w:pStyle w:val="Heading4"/>
      </w:pPr>
      <w:bookmarkStart w:id="661" w:name="_Toc191632198"/>
      <w:r>
        <w:t>4.4.3.</w:t>
      </w:r>
      <w:r w:rsidR="003B6E7B">
        <w:t>130</w:t>
      </w:r>
      <w:r>
        <w:tab/>
      </w:r>
      <w:r w:rsidRPr="00C3054E">
        <w:rPr>
          <w:lang w:eastAsia="ja-JP"/>
        </w:rPr>
        <w:t>multipleRangingSlPosProtocolPDUs</w:t>
      </w:r>
      <w:bookmarkEnd w:id="661"/>
    </w:p>
    <w:p w14:paraId="2947EE95" w14:textId="32E1EC7F" w:rsidR="004A7565" w:rsidRPr="003727DE" w:rsidRDefault="004A7565" w:rsidP="004A7565">
      <w:r>
        <w:t xml:space="preserve">The </w:t>
      </w:r>
      <w:r w:rsidRPr="00C3054E">
        <w:rPr>
          <w:lang w:eastAsia="ja-JP"/>
        </w:rPr>
        <w:t>multipleRangingSlPosProtocolPDUs</w:t>
      </w:r>
      <w:r>
        <w:t xml:space="preserve"> identifier refers to a set of ranging and sidelink positioning protocol PDUs.</w:t>
      </w:r>
    </w:p>
    <w:p w14:paraId="67CBF405" w14:textId="4C853762" w:rsidR="00E117CD" w:rsidRDefault="00E117CD" w:rsidP="00E117CD">
      <w:pPr>
        <w:pStyle w:val="Heading4"/>
      </w:pPr>
      <w:bookmarkStart w:id="662" w:name="_Toc191632199"/>
      <w:r>
        <w:t>4.4.3.</w:t>
      </w:r>
      <w:r w:rsidR="003B6E7B">
        <w:t>131</w:t>
      </w:r>
      <w:r>
        <w:tab/>
        <w:t>lcs-</w:t>
      </w:r>
      <w:r w:rsidRPr="00ED4B6D">
        <w:t>DLRSP</w:t>
      </w:r>
      <w:r>
        <w:t>PTransportRArg</w:t>
      </w:r>
      <w:bookmarkEnd w:id="662"/>
    </w:p>
    <w:p w14:paraId="165D4B4C" w14:textId="77777777" w:rsidR="00E117CD" w:rsidRDefault="00E117CD" w:rsidP="00E117CD">
      <w:r>
        <w:t>The lcs-</w:t>
      </w:r>
      <w:r w:rsidRPr="00ED4B6D">
        <w:t>DLRSP</w:t>
      </w:r>
      <w:r>
        <w:t>PTransportArg identifier refers to the 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MS by the network.</w:t>
      </w:r>
    </w:p>
    <w:p w14:paraId="141E502B" w14:textId="0298F8C9" w:rsidR="00E117CD" w:rsidRDefault="00E117CD" w:rsidP="00E117CD">
      <w:pPr>
        <w:pStyle w:val="Heading4"/>
      </w:pPr>
      <w:bookmarkStart w:id="663" w:name="_Toc191632200"/>
      <w:r>
        <w:lastRenderedPageBreak/>
        <w:t>4.4.3.</w:t>
      </w:r>
      <w:r w:rsidR="003B6E7B">
        <w:t>132</w:t>
      </w:r>
      <w:r>
        <w:tab/>
        <w:t>lcs-</w:t>
      </w:r>
      <w:r w:rsidRPr="00ED4B6D">
        <w:t>DLRSP</w:t>
      </w:r>
      <w:r>
        <w:t>PTransportRes</w:t>
      </w:r>
      <w:bookmarkEnd w:id="663"/>
    </w:p>
    <w:p w14:paraId="69F645E1" w14:textId="07042DF1" w:rsidR="00E117CD" w:rsidRPr="003727DE" w:rsidRDefault="00E117CD" w:rsidP="00E117CD">
      <w:r>
        <w:t>The lcs-</w:t>
      </w:r>
      <w:r w:rsidRPr="00D36C38">
        <w:t xml:space="preserve"> </w:t>
      </w:r>
      <w:r w:rsidRPr="00ED4B6D">
        <w:t>DLRSP</w:t>
      </w:r>
      <w:r>
        <w:t>PTransportRes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network by the MS.</w:t>
      </w:r>
    </w:p>
    <w:p w14:paraId="27E3B4C9" w14:textId="3401E937" w:rsidR="00E117CD" w:rsidRDefault="00E117CD" w:rsidP="00E117CD">
      <w:pPr>
        <w:pStyle w:val="Heading4"/>
      </w:pPr>
      <w:bookmarkStart w:id="664" w:name="_Toc191632201"/>
      <w:r>
        <w:t>4.4.3</w:t>
      </w:r>
      <w:r w:rsidR="003B6E7B">
        <w:t>.133</w:t>
      </w:r>
      <w:r>
        <w:tab/>
        <w:t>lcs-U</w:t>
      </w:r>
      <w:r w:rsidRPr="00ED4B6D">
        <w:t>LRSP</w:t>
      </w:r>
      <w:r>
        <w:t>PTransportRArg</w:t>
      </w:r>
      <w:bookmarkEnd w:id="664"/>
    </w:p>
    <w:p w14:paraId="659B5A02" w14:textId="77777777" w:rsidR="00E117CD" w:rsidRDefault="00E117CD" w:rsidP="00E117CD">
      <w:r>
        <w:t>The lcs-U</w:t>
      </w:r>
      <w:r w:rsidRPr="00ED4B6D">
        <w:t>LRSP</w:t>
      </w:r>
      <w:r>
        <w:t xml:space="preserve">PTransportArg identifier refers to the </w:t>
      </w:r>
      <w:r>
        <w:rPr>
          <w:rFonts w:hint="eastAsia"/>
          <w:lang w:eastAsia="zh-CN"/>
        </w:rPr>
        <w:t>UE</w:t>
      </w:r>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network by the MS.</w:t>
      </w:r>
    </w:p>
    <w:p w14:paraId="13D8FA83" w14:textId="104DD71C" w:rsidR="00E117CD" w:rsidRDefault="00E117CD" w:rsidP="00E117CD">
      <w:pPr>
        <w:pStyle w:val="Heading4"/>
      </w:pPr>
      <w:bookmarkStart w:id="665" w:name="_Toc191632202"/>
      <w:r>
        <w:t>4.4.3.</w:t>
      </w:r>
      <w:r w:rsidR="003B6E7B">
        <w:t>134</w:t>
      </w:r>
      <w:r>
        <w:tab/>
        <w:t>lcs-U</w:t>
      </w:r>
      <w:r w:rsidRPr="00ED4B6D">
        <w:t>LRSP</w:t>
      </w:r>
      <w:r>
        <w:t>PTransportRes</w:t>
      </w:r>
      <w:bookmarkEnd w:id="665"/>
    </w:p>
    <w:p w14:paraId="060F29C4" w14:textId="77777777" w:rsidR="00E117CD" w:rsidRPr="003727DE" w:rsidRDefault="00E117CD" w:rsidP="00E117CD">
      <w:r>
        <w:t>The lcs-</w:t>
      </w:r>
      <w:r w:rsidRPr="00D36C38">
        <w:t xml:space="preserve"> </w:t>
      </w:r>
      <w:r>
        <w:t>U</w:t>
      </w:r>
      <w:r w:rsidRPr="00ED4B6D">
        <w:t>LRSP</w:t>
      </w:r>
      <w:r>
        <w:t>PTransportRes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MS by the network.</w:t>
      </w:r>
    </w:p>
    <w:p w14:paraId="0EC20432" w14:textId="5A267C3A" w:rsidR="00E117CD" w:rsidRDefault="00E117CD" w:rsidP="00E117CD">
      <w:pPr>
        <w:pStyle w:val="Heading4"/>
      </w:pPr>
      <w:bookmarkStart w:id="666" w:name="_Toc191632203"/>
      <w:r>
        <w:t>4.4.3.</w:t>
      </w:r>
      <w:r w:rsidR="003B6E7B">
        <w:t>135</w:t>
      </w:r>
      <w:r>
        <w:tab/>
      </w:r>
      <w:r>
        <w:rPr>
          <w:lang w:eastAsia="zh-CN"/>
        </w:rPr>
        <w:t>ueBased</w:t>
      </w:r>
      <w:bookmarkEnd w:id="666"/>
    </w:p>
    <w:p w14:paraId="4427AA49" w14:textId="77777777" w:rsidR="00E117CD" w:rsidRDefault="00E117CD" w:rsidP="00E117CD">
      <w:r>
        <w:t xml:space="preserve">The </w:t>
      </w:r>
      <w:r>
        <w:rPr>
          <w:lang w:eastAsia="zh-CN"/>
        </w:rPr>
        <w:t>ueBased</w:t>
      </w:r>
      <w:r>
        <w:t xml:space="preserve"> identifier refers to the</w:t>
      </w:r>
      <w:r w:rsidRPr="00D36C38">
        <w:rPr>
          <w:rFonts w:hint="eastAsia"/>
          <w:lang w:eastAsia="zh-CN"/>
        </w:rPr>
        <w:t xml:space="preserve"> </w:t>
      </w:r>
      <w:r w:rsidRPr="004D257F">
        <w:t xml:space="preserve">indication of UE based </w:t>
      </w:r>
      <w:r>
        <w:t>s</w:t>
      </w:r>
      <w:r w:rsidRPr="004D257F">
        <w:t xml:space="preserve">idelink </w:t>
      </w:r>
      <w:r>
        <w:t>p</w:t>
      </w:r>
      <w:r w:rsidRPr="004D257F">
        <w:t>ositioning</w:t>
      </w:r>
      <w:r>
        <w:t xml:space="preserve"> to indicate </w:t>
      </w:r>
      <w:r w:rsidRPr="00C3054E">
        <w:t>whether the</w:t>
      </w:r>
      <w:r>
        <w:t xml:space="preserve"> UE performs the calculation</w:t>
      </w:r>
      <w:r w:rsidRPr="00C3054E">
        <w:t xml:space="preserve"> or the LMF</w:t>
      </w:r>
      <w:r w:rsidRPr="003440C5">
        <w:t xml:space="preserve"> </w:t>
      </w:r>
      <w:r>
        <w:t>performs the calculation.</w:t>
      </w:r>
    </w:p>
    <w:p w14:paraId="23F40749" w14:textId="0DB1BC92" w:rsidR="004A7565" w:rsidRDefault="004A7565" w:rsidP="004A7565">
      <w:pPr>
        <w:pStyle w:val="Heading4"/>
      </w:pPr>
      <w:bookmarkStart w:id="667" w:name="_Toc191632204"/>
      <w:r w:rsidRPr="004A7565">
        <w:t>4.4.3.</w:t>
      </w:r>
      <w:r>
        <w:t>136</w:t>
      </w:r>
      <w:r>
        <w:tab/>
      </w:r>
      <w:r>
        <w:rPr>
          <w:lang w:eastAsia="zh-CN"/>
        </w:rPr>
        <w:t>requestedRangingResult</w:t>
      </w:r>
      <w:bookmarkEnd w:id="667"/>
    </w:p>
    <w:p w14:paraId="622F213E" w14:textId="07657396" w:rsidR="004A7565" w:rsidRPr="001819FF" w:rsidRDefault="004A7565" w:rsidP="00E117CD">
      <w:r>
        <w:t xml:space="preserve">The </w:t>
      </w:r>
      <w:r>
        <w:rPr>
          <w:lang w:eastAsia="zh-CN"/>
        </w:rPr>
        <w:t>requestedRangingResult</w:t>
      </w:r>
      <w:r>
        <w:t xml:space="preserve"> identifier refers to the requested</w:t>
      </w:r>
      <w:r w:rsidRPr="006B38E6">
        <w:t xml:space="preserve"> type of </w:t>
      </w:r>
      <w:r>
        <w:t>ranging and sidelink positioning</w:t>
      </w:r>
      <w:r w:rsidRPr="006B38E6">
        <w:t xml:space="preserve"> location results</w:t>
      </w:r>
      <w:r>
        <w:t>.</w:t>
      </w:r>
    </w:p>
    <w:p w14:paraId="04CF3E36" w14:textId="77777777" w:rsidR="00CE230A" w:rsidRDefault="00CE230A" w:rsidP="00B65768">
      <w:pPr>
        <w:pStyle w:val="Heading2"/>
      </w:pPr>
      <w:bookmarkStart w:id="668" w:name="_Toc191632205"/>
      <w:r>
        <w:t>4.5</w:t>
      </w:r>
      <w:r>
        <w:tab/>
        <w:t>Operations and errors implementation</w:t>
      </w:r>
      <w:bookmarkEnd w:id="617"/>
      <w:bookmarkEnd w:id="618"/>
      <w:bookmarkEnd w:id="668"/>
    </w:p>
    <w:p w14:paraId="384DC295" w14:textId="16083D87" w:rsidR="005F0DF3" w:rsidRDefault="00CE230A" w:rsidP="00CE230A">
      <w:pPr>
        <w:keepNext/>
        <w:keepLines/>
      </w:pPr>
      <w:r>
        <w:t xml:space="preserve">For the actual implementation of supplementary services, operations and errors have to be defined by value. The following ASN.1 module, imports operation from the ASN.1 module described in </w:t>
      </w:r>
      <w:r w:rsidR="004A757A">
        <w:t>clause 4</w:t>
      </w:r>
      <w:r>
        <w:t>.2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5836359E" w:rsidR="00CE230A" w:rsidRDefault="00CE230A" w:rsidP="00CE230A">
      <w:pPr>
        <w:pStyle w:val="PL"/>
        <w:keepNext/>
        <w:keepLines/>
      </w:pPr>
      <w:r>
        <w:t xml:space="preserve">   gsm-Access (2) modules (3) ss-Protocol (3) </w:t>
      </w:r>
      <w:r w:rsidR="00296699">
        <w:t>version18 (18)</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23C3C93E" w:rsidR="00CE230A" w:rsidRDefault="00CE230A" w:rsidP="00CE230A">
      <w:pPr>
        <w:pStyle w:val="PL"/>
      </w:pPr>
      <w:r>
        <w:t xml:space="preserve">   map-MobileServiceOperations (5) </w:t>
      </w:r>
      <w:r w:rsidR="00BD6650">
        <w:t>version21 (21)</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57991E91" w:rsidR="00CE230A" w:rsidRDefault="00CE230A" w:rsidP="00CE230A">
      <w:pPr>
        <w:pStyle w:val="PL"/>
      </w:pPr>
      <w:r>
        <w:t xml:space="preserve">   map-SupplementaryServiceOperations (8) </w:t>
      </w:r>
      <w:r w:rsidR="00BD6650">
        <w:t>version21 (21)</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0061D4C4" w:rsidR="00CE230A" w:rsidRDefault="00CE230A" w:rsidP="00CE230A">
      <w:pPr>
        <w:pStyle w:val="PL"/>
      </w:pPr>
      <w:r>
        <w:t xml:space="preserve">lcs-LocationNotification, lcs-MOLR, </w:t>
      </w:r>
      <w:r w:rsidR="00787668">
        <w:t xml:space="preserve">lcs-SLMOLR, </w:t>
      </w:r>
      <w:r>
        <w:t>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393F8657" w:rsidR="00CE230A" w:rsidRDefault="00CE230A" w:rsidP="00CE230A">
      <w:pPr>
        <w:pStyle w:val="PL"/>
      </w:pPr>
      <w:r>
        <w:t>lcs-CancelDeferredLocation</w:t>
      </w:r>
      <w:r w:rsidR="00E117CD">
        <w:t>, lcs-SLMTLR, lcs-</w:t>
      </w:r>
      <w:r w:rsidR="00E117CD" w:rsidRPr="00A61A87">
        <w:t>DLRSP</w:t>
      </w:r>
      <w:r w:rsidR="00E117CD">
        <w:t>PTransport, lcs-U</w:t>
      </w:r>
      <w:r w:rsidR="00E117CD" w:rsidRPr="00A61A87">
        <w:t>LRSP</w:t>
      </w:r>
      <w:r w:rsidR="00E117CD">
        <w:t>PTransport</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0FFC670F" w14:textId="32B3E563" w:rsidR="005F0DF3" w:rsidRDefault="00CE230A" w:rsidP="00CE230A">
      <w:pPr>
        <w:pStyle w:val="PL"/>
      </w:pPr>
      <w:r>
        <w:lastRenderedPageBreak/>
        <w:t xml:space="preserve">   ss-Operations (0) </w:t>
      </w:r>
      <w:r w:rsidR="00296699">
        <w:t>version18 (18)</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{forwardCheckSS-Indication | registerSS | eraseSS |</w:t>
      </w:r>
    </w:p>
    <w:p w14:paraId="257589DB" w14:textId="77777777" w:rsidR="005F0DF3" w:rsidRDefault="00CE230A" w:rsidP="00CE230A">
      <w:pPr>
        <w:pStyle w:val="PL"/>
      </w:pPr>
      <w:r>
        <w:tab/>
        <w:t>activateSS | deactivateSS | interrogateSS | registerPassword | getPassword |</w:t>
      </w:r>
    </w:p>
    <w:p w14:paraId="62701BDB" w14:textId="77777777" w:rsidR="005F0DF3" w:rsidRDefault="00CE230A" w:rsidP="00CE230A">
      <w:pPr>
        <w:pStyle w:val="PL"/>
      </w:pPr>
      <w:r>
        <w:tab/>
        <w:t>processUnstructuredSS-Request | unstructuredSS-Request | unstructuredSS-Notify | eraseCC-Entry |</w:t>
      </w:r>
    </w:p>
    <w:p w14:paraId="3D9361D7" w14:textId="77777777" w:rsidR="005F0DF3" w:rsidRDefault="00CE230A" w:rsidP="00CE230A">
      <w:pPr>
        <w:pStyle w:val="PL"/>
      </w:pPr>
      <w:r>
        <w:tab/>
        <w:t>processUnstructuredSS-Data | notifySS | forwardChargeAdvice | buildMPTY | holdMPTY |</w:t>
      </w:r>
    </w:p>
    <w:p w14:paraId="7C4CEF73" w14:textId="77777777" w:rsidR="005F0DF3" w:rsidRDefault="00CE230A" w:rsidP="00CE230A">
      <w:pPr>
        <w:pStyle w:val="PL"/>
      </w:pPr>
      <w:r>
        <w:tab/>
        <w:t>retrieveMPTY | splitMPTY | explicitCT | forwardCUG-Info | accessRegisterCCEntry |</w:t>
      </w:r>
    </w:p>
    <w:p w14:paraId="6934F77E" w14:textId="3441AA09" w:rsidR="00CE230A" w:rsidRDefault="00CE230A" w:rsidP="00CE230A">
      <w:pPr>
        <w:pStyle w:val="PL"/>
      </w:pPr>
      <w:r>
        <w:tab/>
        <w:t xml:space="preserve">callDeflection | userUserService | lcs-LocationNotification | lcs-MOLR | </w:t>
      </w:r>
      <w:r w:rsidR="00787668">
        <w:t xml:space="preserve">lcs-SLMOLR | </w:t>
      </w:r>
      <w:r>
        <w:t>lcs-AreaEventRequest |</w:t>
      </w:r>
    </w:p>
    <w:p w14:paraId="3675BACC" w14:textId="77777777" w:rsidR="005F0DF3" w:rsidRDefault="00CE230A" w:rsidP="00CE230A">
      <w:pPr>
        <w:pStyle w:val="PL"/>
      </w:pPr>
      <w:r>
        <w:tab/>
        <w:t>lcs-AreaEventReport | lcs-AreaEventCancellation | lcs-PeriodicLocationRequest |</w:t>
      </w:r>
    </w:p>
    <w:p w14:paraId="2AF0A49A" w14:textId="5D8BFF85" w:rsidR="00CE230A" w:rsidRDefault="00CE230A" w:rsidP="00CE230A">
      <w:pPr>
        <w:pStyle w:val="PL"/>
      </w:pPr>
      <w:r>
        <w:tab/>
        <w:t>lcs-LocationUpdate | lcs-PeriodicLocationCancellation | lcs-PeriodicTriggeredInvoke |</w:t>
      </w:r>
    </w:p>
    <w:p w14:paraId="6CE77FD5" w14:textId="6BE77B2B" w:rsidR="00CE230A" w:rsidRDefault="00CE230A" w:rsidP="00CE230A">
      <w:pPr>
        <w:pStyle w:val="PL"/>
      </w:pPr>
      <w:r>
        <w:tab/>
        <w:t xml:space="preserve">lcs-EventReport | lcs-CancelDeferredLocation </w:t>
      </w:r>
      <w:r w:rsidR="00E117CD">
        <w:t>| lcs-SLMTLR | lcs-</w:t>
      </w:r>
      <w:r w:rsidR="00E117CD" w:rsidRPr="00A61A87">
        <w:t>DLRSP</w:t>
      </w:r>
      <w:r w:rsidR="00E117CD">
        <w:t>PTransport | lcs-U</w:t>
      </w:r>
      <w:r w:rsidR="00E117CD" w:rsidRPr="00A61A87">
        <w:t>LRSP</w:t>
      </w:r>
      <w:r w:rsidR="00E117CD">
        <w:t xml:space="preserve">PTransport </w:t>
      </w:r>
      <w:r>
        <w:t>}</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B65768">
      <w:pPr>
        <w:pStyle w:val="Heading8"/>
      </w:pPr>
      <w:r>
        <w:rPr>
          <w:sz w:val="20"/>
        </w:rPr>
        <w:br w:type="page"/>
      </w:r>
      <w:bookmarkStart w:id="669" w:name="_Toc19634251"/>
      <w:bookmarkStart w:id="670" w:name="_Toc44863095"/>
      <w:bookmarkStart w:id="671" w:name="_Toc191632206"/>
      <w:r>
        <w:lastRenderedPageBreak/>
        <w:t>Annex A (informative):</w:t>
      </w:r>
      <w:r>
        <w:br/>
        <w:t>Expanded ASN.1 Module "SS-Protocol"</w:t>
      </w:r>
      <w:bookmarkEnd w:id="669"/>
      <w:bookmarkEnd w:id="670"/>
      <w:bookmarkEnd w:id="671"/>
    </w:p>
    <w:p w14:paraId="013380DD" w14:textId="77777777" w:rsidR="00CE230A" w:rsidRDefault="00CE230A" w:rsidP="00CE230A">
      <w:bookmarkStart w:id="672"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B65768">
      <w:pPr>
        <w:pStyle w:val="Heading8"/>
      </w:pPr>
      <w:bookmarkStart w:id="673" w:name="historyclause"/>
      <w:bookmarkEnd w:id="672"/>
      <w:r>
        <w:rPr>
          <w:b/>
        </w:rPr>
        <w:br w:type="page"/>
      </w:r>
      <w:bookmarkStart w:id="674" w:name="_Toc19634252"/>
      <w:bookmarkStart w:id="675" w:name="_Toc44863096"/>
      <w:bookmarkStart w:id="676" w:name="_Toc191632207"/>
      <w:r>
        <w:lastRenderedPageBreak/>
        <w:t>Annex B (informative):</w:t>
      </w:r>
      <w:r>
        <w:br/>
        <w:t>Change history</w:t>
      </w:r>
      <w:bookmarkEnd w:id="674"/>
      <w:bookmarkEnd w:id="675"/>
      <w:bookmarkEnd w:id="6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5"/>
        <w:gridCol w:w="797"/>
        <w:gridCol w:w="1082"/>
        <w:gridCol w:w="566"/>
        <w:gridCol w:w="374"/>
        <w:gridCol w:w="423"/>
        <w:gridCol w:w="4895"/>
        <w:gridCol w:w="707"/>
      </w:tblGrid>
      <w:tr w:rsidR="00185B54" w:rsidRPr="00235394" w14:paraId="574852F6" w14:textId="77777777" w:rsidTr="00451653">
        <w:trPr>
          <w:cantSplit/>
        </w:trPr>
        <w:tc>
          <w:tcPr>
            <w:tcW w:w="9639" w:type="dxa"/>
            <w:gridSpan w:val="8"/>
            <w:tcBorders>
              <w:bottom w:val="single" w:sz="4" w:space="0" w:color="auto"/>
            </w:tcBorders>
            <w:shd w:val="solid" w:color="FFFFFF" w:fill="auto"/>
          </w:tcPr>
          <w:bookmarkEnd w:id="673"/>
          <w:p w14:paraId="3D96A518" w14:textId="77777777" w:rsidR="00185B54" w:rsidRPr="00235394" w:rsidRDefault="00185B54" w:rsidP="00C13334">
            <w:pPr>
              <w:pStyle w:val="TAL"/>
              <w:jc w:val="center"/>
              <w:rPr>
                <w:b/>
                <w:sz w:val="16"/>
              </w:rPr>
            </w:pPr>
            <w:r w:rsidRPr="00235394">
              <w:rPr>
                <w:b/>
              </w:rPr>
              <w:lastRenderedPageBreak/>
              <w:t>Change history</w:t>
            </w:r>
          </w:p>
        </w:tc>
      </w:tr>
      <w:tr w:rsidR="00185B54" w:rsidRPr="00235394" w14:paraId="3E1CFB4C" w14:textId="77777777" w:rsidTr="00451653">
        <w:tc>
          <w:tcPr>
            <w:tcW w:w="795"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797"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82"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6"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374"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3"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895"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7"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r>
              <w:rPr>
                <w:lang w:val="fr-FR"/>
              </w:rPr>
              <w:t>Apr 1999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Addition of error type description for PositionMethodFailure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Addition of the description for Multicall</w:t>
            </w:r>
            <w:r>
              <w:t xml:space="preserve"> missing from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lastRenderedPageBreak/>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r w:rsidR="00F95784" w:rsidRPr="006B0D02" w14:paraId="091AB9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176146" w14:textId="74C168C6"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0FB898F" w14:textId="15FA13FE"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CD8EAB2" w14:textId="3095A48F"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8B08DE6" w14:textId="1A06EAD2" w:rsidR="00F95784" w:rsidRDefault="00F95784" w:rsidP="006E5C41">
            <w:pPr>
              <w:pStyle w:val="TAL"/>
            </w:pPr>
            <w:r>
              <w:t>0089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840854D" w14:textId="2B8AAA10"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469F29" w14:textId="15E75250"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654A69C" w14:textId="45ADA572" w:rsidR="00F95784" w:rsidRDefault="00F95784" w:rsidP="006E5C41">
            <w:pPr>
              <w:pStyle w:val="TAL"/>
            </w:pPr>
            <w:r>
              <w:t>Remove h-gmlc-address from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8889C9" w14:textId="395DE3A5" w:rsidR="00F95784" w:rsidRDefault="00F95784" w:rsidP="006E5C41">
            <w:pPr>
              <w:pStyle w:val="TAL"/>
              <w:rPr>
                <w:noProof/>
              </w:rPr>
            </w:pPr>
            <w:r>
              <w:rPr>
                <w:noProof/>
              </w:rPr>
              <w:t>17.3.0</w:t>
            </w:r>
          </w:p>
        </w:tc>
      </w:tr>
      <w:tr w:rsidR="00F95784" w:rsidRPr="006B0D02" w14:paraId="23EB129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6FAEDF" w14:textId="0C346267"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949BBE" w14:textId="50AFCA74"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27B63E" w14:textId="6D27B3D4"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58749DC" w14:textId="48081248" w:rsidR="00F95784" w:rsidRDefault="00F95784" w:rsidP="006E5C41">
            <w:pPr>
              <w:pStyle w:val="TAL"/>
            </w:pPr>
            <w:r>
              <w:t>0092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2292E87" w14:textId="69A37E63"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EAADF7" w14:textId="3D40F054"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62083B2" w14:textId="52445ED1" w:rsidR="00F95784" w:rsidRDefault="00F95784" w:rsidP="006E5C41">
            <w:pPr>
              <w:pStyle w:val="TAL"/>
            </w:pPr>
            <w:r>
              <w:t>locationMethod in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691F85" w14:textId="5B2BC772" w:rsidR="00F95784" w:rsidRDefault="00F95784" w:rsidP="006E5C41">
            <w:pPr>
              <w:pStyle w:val="TAL"/>
              <w:rPr>
                <w:noProof/>
              </w:rPr>
            </w:pPr>
            <w:r>
              <w:rPr>
                <w:noProof/>
              </w:rPr>
              <w:t>17.3.0</w:t>
            </w:r>
          </w:p>
        </w:tc>
      </w:tr>
      <w:tr w:rsidR="00103754" w:rsidRPr="006B0D02" w14:paraId="7C91DD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EC08C3D" w14:textId="02EDC6AA" w:rsidR="00103754" w:rsidRDefault="0010375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BD0E683" w14:textId="76EB2A37" w:rsidR="00103754" w:rsidRDefault="0010375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280E14" w14:textId="3B32C7C5" w:rsidR="00103754" w:rsidRDefault="00103754" w:rsidP="006E5C41">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B0CA9E" w14:textId="21E88522" w:rsidR="00103754" w:rsidRDefault="00103754" w:rsidP="006E5C41">
            <w:pPr>
              <w:pStyle w:val="TAL"/>
            </w:pPr>
            <w:r>
              <w:t>0078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59CF76" w14:textId="1E3E0C5F" w:rsidR="00103754" w:rsidRDefault="0010375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78C753" w14:textId="7A10C0A4" w:rsidR="00103754" w:rsidRDefault="00103754"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4836C61" w14:textId="7FC0BA74" w:rsidR="00103754" w:rsidRDefault="00103754" w:rsidP="006E5C41">
            <w:pPr>
              <w:pStyle w:val="TAL"/>
            </w:pPr>
            <w:r>
              <w:t>Scheduled location time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0E1AC0A" w14:textId="6380FF4A" w:rsidR="00103754" w:rsidRDefault="00103754" w:rsidP="006E5C41">
            <w:pPr>
              <w:pStyle w:val="TAL"/>
              <w:rPr>
                <w:noProof/>
              </w:rPr>
            </w:pPr>
            <w:r>
              <w:rPr>
                <w:noProof/>
              </w:rPr>
              <w:t>17.3.0</w:t>
            </w:r>
          </w:p>
        </w:tc>
      </w:tr>
      <w:tr w:rsidR="008A09E8" w:rsidRPr="006B0D02" w14:paraId="05F83EF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3547857" w14:textId="1F951A52" w:rsidR="008A09E8" w:rsidRDefault="008A09E8" w:rsidP="008A09E8">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A99796B" w14:textId="361F8E49" w:rsidR="008A09E8" w:rsidRDefault="008A09E8" w:rsidP="008A09E8">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CD3F995" w14:textId="0903DCB6" w:rsidR="008A09E8" w:rsidRDefault="008A09E8" w:rsidP="008A09E8">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1A7856" w14:textId="6DD4C784" w:rsidR="008A09E8" w:rsidRDefault="008A09E8" w:rsidP="008A09E8">
            <w:pPr>
              <w:pStyle w:val="TAL"/>
            </w:pPr>
            <w:r>
              <w:t>0093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873F5B" w14:textId="1CFD7601" w:rsidR="008A09E8" w:rsidRDefault="008A09E8"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963DCF" w14:textId="48D66F1B" w:rsidR="008A09E8" w:rsidRDefault="008A09E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CDE711" w14:textId="45EFCEF3" w:rsidR="008A09E8" w:rsidRDefault="008A09E8" w:rsidP="008A09E8">
            <w:pPr>
              <w:pStyle w:val="TAL"/>
            </w:pPr>
            <w:r>
              <w:t>Add scheduled location time in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8267235" w14:textId="760A841D" w:rsidR="008A09E8" w:rsidRDefault="008A09E8" w:rsidP="008A09E8">
            <w:pPr>
              <w:pStyle w:val="TAL"/>
              <w:rPr>
                <w:noProof/>
              </w:rPr>
            </w:pPr>
            <w:r>
              <w:rPr>
                <w:noProof/>
              </w:rPr>
              <w:t>17.3.0</w:t>
            </w:r>
          </w:p>
        </w:tc>
      </w:tr>
      <w:tr w:rsidR="001C42E9" w:rsidRPr="006B0D02" w14:paraId="2BE34BE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3F0A9C" w14:textId="3607F8C8" w:rsidR="001C42E9" w:rsidRDefault="001C42E9" w:rsidP="008A09E8">
            <w:pPr>
              <w:pStyle w:val="TAL"/>
            </w:pPr>
            <w:r>
              <w:t>2023-06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C86EC9F" w14:textId="162783FB" w:rsidR="001C42E9" w:rsidRDefault="001C42E9" w:rsidP="008A09E8">
            <w:pPr>
              <w:pStyle w:val="TAC"/>
              <w:rPr>
                <w:sz w:val="16"/>
                <w:szCs w:val="16"/>
              </w:rPr>
            </w:pPr>
            <w:r>
              <w:rPr>
                <w:sz w:val="16"/>
                <w:szCs w:val="16"/>
              </w:rPr>
              <w:t>CT#100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30639C" w14:textId="35F9243A" w:rsidR="001C42E9" w:rsidRDefault="001C42E9" w:rsidP="008A09E8">
            <w:pPr>
              <w:pStyle w:val="TAC"/>
              <w:rPr>
                <w:sz w:val="16"/>
                <w:szCs w:val="16"/>
              </w:rPr>
            </w:pPr>
            <w:r>
              <w:rPr>
                <w:sz w:val="16"/>
                <w:szCs w:val="16"/>
              </w:rPr>
              <w:t>CP-221031</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E6A14F7" w14:textId="29B2F735" w:rsidR="001C42E9" w:rsidRDefault="001C42E9" w:rsidP="008A09E8">
            <w:pPr>
              <w:pStyle w:val="TAL"/>
            </w:pPr>
            <w:r>
              <w:t>0095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6B31188" w14:textId="2A214C1F" w:rsidR="001C42E9" w:rsidRDefault="001C42E9" w:rsidP="008A09E8">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B48B62" w14:textId="664748F6" w:rsidR="001C42E9" w:rsidRDefault="001C42E9"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F542DE7" w14:textId="05732EA7" w:rsidR="001C42E9" w:rsidRDefault="001C42E9" w:rsidP="008A09E8">
            <w:pPr>
              <w:pStyle w:val="TAL"/>
            </w:pPr>
            <w:r>
              <w:t>Support of Event Report Allowed Area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B71E823" w14:textId="7B9CFB58" w:rsidR="001C42E9" w:rsidRDefault="001C42E9" w:rsidP="008A09E8">
            <w:pPr>
              <w:pStyle w:val="TAL"/>
              <w:rPr>
                <w:noProof/>
              </w:rPr>
            </w:pPr>
            <w:r>
              <w:rPr>
                <w:noProof/>
              </w:rPr>
              <w:t>18.0.0</w:t>
            </w:r>
          </w:p>
        </w:tc>
      </w:tr>
      <w:tr w:rsidR="00F121F8" w:rsidRPr="006B0D02" w14:paraId="3042DF6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5CD63D9" w14:textId="6F502EAE" w:rsidR="00F121F8" w:rsidRDefault="00F121F8"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C524D" w14:textId="56054AAE" w:rsidR="00F121F8" w:rsidRDefault="00F121F8"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36E1EFB" w14:textId="333AF281" w:rsidR="00F121F8" w:rsidRDefault="00F121F8" w:rsidP="008A09E8">
            <w:pPr>
              <w:pStyle w:val="TAC"/>
              <w:rPr>
                <w:sz w:val="16"/>
                <w:szCs w:val="16"/>
              </w:rPr>
            </w:pPr>
            <w:r>
              <w:rPr>
                <w:sz w:val="16"/>
                <w:szCs w:val="16"/>
              </w:rPr>
              <w:t>CP-222025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2A72FD8" w14:textId="1B9C5227" w:rsidR="00F121F8" w:rsidRDefault="00F121F8" w:rsidP="008A09E8">
            <w:pPr>
              <w:pStyle w:val="TAL"/>
            </w:pPr>
            <w:r>
              <w:t>0101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E32ED5" w14:textId="774E7B27" w:rsidR="00F121F8" w:rsidRDefault="00F121F8" w:rsidP="008A09E8">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889884" w14:textId="1C7D1B33" w:rsidR="00F121F8" w:rsidRDefault="00F121F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4FE974" w14:textId="580BB320" w:rsidR="00F121F8" w:rsidRDefault="00F121F8" w:rsidP="008A09E8">
            <w:pPr>
              <w:pStyle w:val="TAL"/>
            </w:pPr>
            <w:r>
              <w:t>Support of PRU Association and Disassociation procedures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BBD764" w14:textId="265CDA26" w:rsidR="00F121F8" w:rsidRDefault="00F121F8" w:rsidP="008A09E8">
            <w:pPr>
              <w:pStyle w:val="TAL"/>
              <w:rPr>
                <w:noProof/>
              </w:rPr>
            </w:pPr>
            <w:r>
              <w:rPr>
                <w:noProof/>
              </w:rPr>
              <w:t>18.1.0</w:t>
            </w:r>
          </w:p>
        </w:tc>
      </w:tr>
      <w:tr w:rsidR="00BD6650" w:rsidRPr="006B0D02" w14:paraId="2D57DD8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FC0B79E" w14:textId="1EDB73A5" w:rsidR="00BD6650" w:rsidRDefault="00BD6650"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F50EBAF" w14:textId="63F0395C" w:rsidR="00BD6650" w:rsidRDefault="00BD6650"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E6E76C3" w14:textId="256C0BC1" w:rsidR="00BD6650" w:rsidRDefault="00BD6650" w:rsidP="008A09E8">
            <w:pPr>
              <w:pStyle w:val="TAC"/>
              <w:rPr>
                <w:sz w:val="16"/>
                <w:szCs w:val="16"/>
              </w:rPr>
            </w:pPr>
            <w:r>
              <w:rPr>
                <w:sz w:val="16"/>
                <w:szCs w:val="16"/>
              </w:rPr>
              <w:t>CP-222058</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ECED6AF" w14:textId="5F5C141B" w:rsidR="00BD6650" w:rsidRDefault="00BD6650" w:rsidP="008A09E8">
            <w:pPr>
              <w:pStyle w:val="TAL"/>
            </w:pPr>
            <w:r>
              <w:t>0100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00EA1C3" w14:textId="3C0B2C4D" w:rsidR="00BD6650" w:rsidRDefault="00BD6650"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C60736E" w14:textId="47551EC1" w:rsidR="00BD6650" w:rsidRDefault="00BD6650" w:rsidP="008A09E8">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B3928A3" w14:textId="698AAACF" w:rsidR="00BD6650" w:rsidRDefault="00BD6650" w:rsidP="008A09E8">
            <w:pPr>
              <w:pStyle w:val="TAL"/>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AD8E1B6" w14:textId="3F524FE4" w:rsidR="00BD6650" w:rsidRDefault="00BD6650" w:rsidP="008A09E8">
            <w:pPr>
              <w:pStyle w:val="TAL"/>
              <w:rPr>
                <w:noProof/>
              </w:rPr>
            </w:pPr>
            <w:r>
              <w:rPr>
                <w:noProof/>
              </w:rPr>
              <w:t>18.1.0</w:t>
            </w:r>
          </w:p>
        </w:tc>
      </w:tr>
      <w:tr w:rsidR="00666C74" w:rsidRPr="006B0D02" w14:paraId="276F1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28BCF5A" w14:textId="291A3B2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89E772D" w14:textId="200FC55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24EDE21" w14:textId="63B74B3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AC573B" w14:textId="345DDAAD" w:rsidR="00666C74" w:rsidRDefault="00666C74" w:rsidP="00666C74">
            <w:pPr>
              <w:pStyle w:val="TAL"/>
            </w:pPr>
            <w:r>
              <w:t>0102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9B3199" w14:textId="23E87178"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CA9925" w14:textId="576A8923"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F61DCE9" w14:textId="1541C3E8" w:rsidR="00666C74" w:rsidRDefault="00666C74" w:rsidP="00666C74">
            <w:pPr>
              <w:pStyle w:val="TAL"/>
            </w:pPr>
            <w:r w:rsidRPr="00DF0EDD">
              <w:t>Add PRU state in the association procedure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64A086" w14:textId="1612218E" w:rsidR="00666C74" w:rsidRDefault="00666C74" w:rsidP="00666C74">
            <w:pPr>
              <w:pStyle w:val="TAL"/>
              <w:rPr>
                <w:noProof/>
              </w:rPr>
            </w:pPr>
            <w:r>
              <w:rPr>
                <w:noProof/>
              </w:rPr>
              <w:t>18.2.0</w:t>
            </w:r>
          </w:p>
        </w:tc>
      </w:tr>
      <w:tr w:rsidR="00666C74" w:rsidRPr="006B0D02" w14:paraId="2E99D06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1194B3" w14:textId="0797FE1C"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78271EB" w14:textId="6CFC24E7"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590483" w14:textId="09CC4F27"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0EDBA6" w14:textId="1E3F768F" w:rsidR="00666C74" w:rsidRDefault="00666C74" w:rsidP="00666C74">
            <w:pPr>
              <w:pStyle w:val="TAL"/>
            </w:pPr>
            <w:r>
              <w:t>0103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0D42C6" w14:textId="500395F0"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C78D1C" w14:textId="515534F7"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7D234C" w14:textId="4A7BA8F5" w:rsidR="00666C74" w:rsidRPr="00DF0EDD" w:rsidRDefault="00666C74" w:rsidP="00666C74">
            <w:pPr>
              <w:pStyle w:val="TAL"/>
            </w:pPr>
            <w:r w:rsidRPr="0066718F">
              <w:t>Add reporting Indication in LCS-PeriodicTriggeredInvokeArg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BFCFF5" w14:textId="3994F924" w:rsidR="00666C74" w:rsidRDefault="00666C74" w:rsidP="00666C74">
            <w:pPr>
              <w:pStyle w:val="TAL"/>
              <w:rPr>
                <w:noProof/>
              </w:rPr>
            </w:pPr>
            <w:r w:rsidRPr="00EB7D34">
              <w:rPr>
                <w:noProof/>
              </w:rPr>
              <w:t>18.2.0</w:t>
            </w:r>
          </w:p>
        </w:tc>
      </w:tr>
      <w:tr w:rsidR="00666C74" w:rsidRPr="006B0D02" w14:paraId="6FB7A16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C3F1FA" w14:textId="20209C9E"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26FDBA" w14:textId="1E25260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E0B6CA" w14:textId="7E052F0E"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D144B7" w14:textId="2EFFF86C" w:rsidR="00666C74" w:rsidRDefault="00666C74" w:rsidP="00666C74">
            <w:pPr>
              <w:pStyle w:val="TAL"/>
            </w:pPr>
            <w:r>
              <w:t>0105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5F873" w14:textId="77777777" w:rsidR="00666C74" w:rsidRDefault="00666C74" w:rsidP="00666C7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5910B2" w14:textId="2ECCFB40" w:rsidR="00666C74" w:rsidRDefault="00666C7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E249FE" w14:textId="739C6E81" w:rsidR="00666C74" w:rsidRPr="0066718F" w:rsidRDefault="00666C74" w:rsidP="00666C74">
            <w:pPr>
              <w:pStyle w:val="TAL"/>
            </w:pPr>
            <w:r w:rsidRPr="00960529">
              <w:t>Support of Multiple PRU Update Triggers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F3D5A21" w14:textId="2326A5C2" w:rsidR="00666C74" w:rsidRDefault="00666C74" w:rsidP="00666C74">
            <w:pPr>
              <w:pStyle w:val="TAL"/>
              <w:rPr>
                <w:noProof/>
              </w:rPr>
            </w:pPr>
            <w:r w:rsidRPr="00EB7D34">
              <w:rPr>
                <w:noProof/>
              </w:rPr>
              <w:t>18.2.0</w:t>
            </w:r>
          </w:p>
        </w:tc>
      </w:tr>
      <w:tr w:rsidR="00666C74" w:rsidRPr="006B0D02" w14:paraId="2D1F3A72"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C27D274" w14:textId="12319399"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EC187EE" w14:textId="12F804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887C7E" w14:textId="27EB2C84" w:rsidR="00666C74" w:rsidRDefault="00666C74" w:rsidP="00666C74">
            <w:pPr>
              <w:pStyle w:val="TAC"/>
              <w:rPr>
                <w:sz w:val="16"/>
                <w:szCs w:val="16"/>
              </w:rPr>
            </w:pPr>
            <w:r>
              <w:rPr>
                <w:sz w:val="16"/>
                <w:szCs w:val="16"/>
              </w:rPr>
              <w:t>CP-233050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1CCF1A" w14:textId="128E3057" w:rsidR="00666C74" w:rsidRDefault="00666C74" w:rsidP="00666C74">
            <w:pPr>
              <w:pStyle w:val="TAL"/>
            </w:pPr>
            <w:r>
              <w:t>0107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216C5" w14:textId="45536D97" w:rsidR="00666C74" w:rsidRDefault="00666C74" w:rsidP="00666C7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708D5D" w14:textId="1E33C54C"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AEBDDC2" w14:textId="3BC7AC5F" w:rsidR="00666C74" w:rsidRPr="00960529" w:rsidRDefault="00666C74" w:rsidP="00666C74">
            <w:pPr>
              <w:pStyle w:val="TAL"/>
            </w:pPr>
            <w:r w:rsidRPr="00150D44">
              <w:t>Addition of the LCS-SLMOLR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5A7456C" w14:textId="1CB1C87D" w:rsidR="00666C74" w:rsidRDefault="00666C74" w:rsidP="00666C74">
            <w:pPr>
              <w:pStyle w:val="TAL"/>
              <w:rPr>
                <w:noProof/>
              </w:rPr>
            </w:pPr>
            <w:r w:rsidRPr="00EB7D34">
              <w:rPr>
                <w:noProof/>
              </w:rPr>
              <w:t>18.2.0</w:t>
            </w:r>
          </w:p>
        </w:tc>
      </w:tr>
      <w:tr w:rsidR="00666C74" w:rsidRPr="006B0D02" w14:paraId="1D165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32F7FBB" w14:textId="4FBEC01B"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0440134" w14:textId="63DC9D8E"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BEEDA52" w14:textId="04178452"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3A38A2" w14:textId="055AB0B6" w:rsidR="00666C74" w:rsidRDefault="00666C74" w:rsidP="00666C74">
            <w:pPr>
              <w:pStyle w:val="TAL"/>
            </w:pPr>
            <w:r>
              <w:t>0108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9B6536" w14:textId="4BA3B0D2"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86919A" w14:textId="797096D9"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8C7147" w14:textId="2D4E7D71" w:rsidR="00666C74" w:rsidRPr="00150D44" w:rsidRDefault="00666C74" w:rsidP="00666C74">
            <w:pPr>
              <w:pStyle w:val="TAL"/>
            </w:pPr>
            <w:r w:rsidRPr="00335BFC">
              <w:t>Update of the LCS-PeriodicTriggeredInvokeArg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4E26A57" w14:textId="6B65220C" w:rsidR="00666C74" w:rsidRDefault="00666C74" w:rsidP="00666C74">
            <w:pPr>
              <w:pStyle w:val="TAL"/>
              <w:rPr>
                <w:noProof/>
              </w:rPr>
            </w:pPr>
            <w:r w:rsidRPr="00EB7D34">
              <w:rPr>
                <w:noProof/>
              </w:rPr>
              <w:t>18.2.0</w:t>
            </w:r>
          </w:p>
        </w:tc>
      </w:tr>
      <w:tr w:rsidR="00666C74" w:rsidRPr="006B0D02" w14:paraId="213ECF2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E746914" w14:textId="219530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2EFF125" w14:textId="73837E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02D9DB" w14:textId="153BF264"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A6C6FFC" w14:textId="3C2EB886" w:rsidR="00666C74" w:rsidRDefault="00666C74" w:rsidP="00666C74">
            <w:pPr>
              <w:pStyle w:val="TAL"/>
            </w:pPr>
            <w:r>
              <w:t>0109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D11170D" w14:textId="4B7AB4EA"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AE14FC" w14:textId="47F0C8D2"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67B10F" w14:textId="31B3EB66" w:rsidR="00666C74" w:rsidRPr="00335BFC" w:rsidRDefault="00666C74" w:rsidP="00666C74">
            <w:pPr>
              <w:pStyle w:val="TAL"/>
            </w:pPr>
            <w:r w:rsidRPr="00726BAB">
              <w:t>Support of cumulative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00580D" w14:textId="21D820DF" w:rsidR="00666C74" w:rsidRDefault="00666C74" w:rsidP="00666C74">
            <w:pPr>
              <w:pStyle w:val="TAL"/>
              <w:rPr>
                <w:noProof/>
              </w:rPr>
            </w:pPr>
            <w:r w:rsidRPr="00EB7D34">
              <w:rPr>
                <w:noProof/>
              </w:rPr>
              <w:t>18.2.0</w:t>
            </w:r>
          </w:p>
        </w:tc>
      </w:tr>
      <w:tr w:rsidR="00666C74" w:rsidRPr="006B0D02" w14:paraId="5F6BB89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6135CD0" w14:textId="168651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DC663C" w14:textId="3A02795F"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54B015B" w14:textId="37CEAD7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980001C" w14:textId="6D9B6FDB" w:rsidR="00666C74" w:rsidRDefault="00666C74" w:rsidP="00666C74">
            <w:pPr>
              <w:pStyle w:val="TAL"/>
            </w:pPr>
            <w:r>
              <w:t>0110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E911C59" w14:textId="470E05B6"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F94492" w14:textId="6896C454"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8C85E65" w14:textId="4F0E570D" w:rsidR="00666C74" w:rsidRPr="00726BAB" w:rsidRDefault="00666C74" w:rsidP="00666C74">
            <w:pPr>
              <w:pStyle w:val="TAL"/>
            </w:pPr>
            <w:r w:rsidRPr="00D774C6">
              <w:t>Support of user plane positioning between UE and AF</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DA1BDD" w14:textId="7B71BDE2" w:rsidR="00666C74" w:rsidRDefault="00666C74" w:rsidP="00666C74">
            <w:pPr>
              <w:pStyle w:val="TAL"/>
              <w:rPr>
                <w:noProof/>
              </w:rPr>
            </w:pPr>
            <w:r w:rsidRPr="00EB7D34">
              <w:rPr>
                <w:noProof/>
              </w:rPr>
              <w:t>18.2.0</w:t>
            </w:r>
          </w:p>
        </w:tc>
      </w:tr>
      <w:tr w:rsidR="00F96794" w:rsidRPr="006B0D02" w14:paraId="0CF26C8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05F433C" w14:textId="56E94830" w:rsidR="00F96794" w:rsidRDefault="00F96794" w:rsidP="00666C7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1A30AD2" w14:textId="0A00025C" w:rsidR="00F96794" w:rsidRDefault="00F96794" w:rsidP="00666C7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E2F2B4" w14:textId="44726D2F" w:rsidR="00F96794" w:rsidRDefault="00F96794" w:rsidP="00666C74">
            <w:pPr>
              <w:pStyle w:val="TAC"/>
              <w:rPr>
                <w:sz w:val="16"/>
                <w:szCs w:val="16"/>
              </w:rPr>
            </w:pPr>
            <w:r>
              <w:rPr>
                <w:sz w:val="16"/>
                <w:szCs w:val="16"/>
              </w:rPr>
              <w:t>CP-240030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B85CA1E" w14:textId="22363EC2" w:rsidR="00F96794" w:rsidRDefault="00F96794" w:rsidP="00666C74">
            <w:pPr>
              <w:pStyle w:val="TAL"/>
            </w:pPr>
            <w:r>
              <w:t>0112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6A7BBDD" w14:textId="0D8C721D" w:rsidR="00F96794" w:rsidRDefault="00F9679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DED464" w14:textId="53676AE0" w:rsidR="00F96794" w:rsidRDefault="00F9679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E86E8A2" w14:textId="774F3F92" w:rsidR="00F96794" w:rsidRPr="00D774C6" w:rsidRDefault="00F96794" w:rsidP="00666C74">
            <w:pPr>
              <w:pStyle w:val="TAL"/>
            </w:pPr>
            <w:r w:rsidRPr="00F96794">
              <w:t>Support of area usage indication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973C55" w14:textId="76A84EE2" w:rsidR="00F96794" w:rsidRPr="00EB7D34" w:rsidRDefault="00F96794" w:rsidP="00666C74">
            <w:pPr>
              <w:pStyle w:val="TAL"/>
              <w:rPr>
                <w:noProof/>
              </w:rPr>
            </w:pPr>
            <w:r>
              <w:rPr>
                <w:noProof/>
              </w:rPr>
              <w:t>18.3.0</w:t>
            </w:r>
          </w:p>
        </w:tc>
      </w:tr>
      <w:tr w:rsidR="00F96794" w:rsidRPr="006B0D02" w14:paraId="14778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5905797" w14:textId="10B3EC7B"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D7D23DB" w14:textId="6183F409"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4D566E4" w14:textId="76EF513D" w:rsidR="00F96794" w:rsidRDefault="00F96794"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D92CF8" w14:textId="1A213E8A" w:rsidR="00F96794" w:rsidRDefault="00F96794" w:rsidP="00F96794">
            <w:pPr>
              <w:pStyle w:val="TAL"/>
            </w:pPr>
            <w:r>
              <w:t>0113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B9EEE66" w14:textId="19ACB0DA" w:rsidR="00F96794" w:rsidRDefault="00F96794"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2CA3C2" w14:textId="6AEDE0B3" w:rsidR="00F96794" w:rsidRDefault="00F96794"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93281C" w14:textId="695C8167" w:rsidR="00F96794" w:rsidRPr="00D774C6" w:rsidRDefault="00F96794" w:rsidP="00F96794">
            <w:pPr>
              <w:pStyle w:val="TAL"/>
            </w:pPr>
            <w:r w:rsidRPr="00F96794">
              <w:t>Resolve the EN for SL-MO-LR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A76A3D2" w14:textId="71EA95FB" w:rsidR="00F96794" w:rsidRPr="00EB7D34" w:rsidRDefault="00F96794" w:rsidP="00F96794">
            <w:pPr>
              <w:pStyle w:val="TAL"/>
              <w:rPr>
                <w:noProof/>
              </w:rPr>
            </w:pPr>
            <w:r w:rsidRPr="002466D4">
              <w:rPr>
                <w:noProof/>
              </w:rPr>
              <w:t>18.3.0</w:t>
            </w:r>
          </w:p>
        </w:tc>
      </w:tr>
      <w:tr w:rsidR="00F96794" w:rsidRPr="006B0D02" w14:paraId="27B0666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554D613" w14:textId="1E35F6CE"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2A58EB7" w14:textId="174A0824"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460C6F8" w14:textId="635696F6" w:rsidR="00F96794" w:rsidRDefault="00752BE2"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FBDCC53" w14:textId="315C19F2" w:rsidR="00F96794" w:rsidRDefault="00752BE2" w:rsidP="00F96794">
            <w:pPr>
              <w:pStyle w:val="TAL"/>
            </w:pPr>
            <w:r>
              <w:t>0114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54476C" w14:textId="77777777" w:rsidR="00F96794" w:rsidRDefault="00F96794" w:rsidP="00F9679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44C7B5" w14:textId="41FA2581" w:rsidR="00F96794" w:rsidRDefault="00752BE2"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CAE63EB" w14:textId="0AAB2202" w:rsidR="00F96794" w:rsidRPr="00D774C6" w:rsidRDefault="00752BE2" w:rsidP="00F96794">
            <w:pPr>
              <w:pStyle w:val="TAL"/>
            </w:pPr>
            <w:r w:rsidRPr="00752BE2">
              <w:t>Application Layer Id Data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3BD6E9" w14:textId="4F88A908" w:rsidR="00F96794" w:rsidRPr="00EB7D34" w:rsidRDefault="00F96794" w:rsidP="00F96794">
            <w:pPr>
              <w:pStyle w:val="TAL"/>
              <w:rPr>
                <w:noProof/>
              </w:rPr>
            </w:pPr>
            <w:r w:rsidRPr="002466D4">
              <w:rPr>
                <w:noProof/>
              </w:rPr>
              <w:t>18.3.0</w:t>
            </w:r>
          </w:p>
        </w:tc>
      </w:tr>
      <w:tr w:rsidR="00F96794" w:rsidRPr="006B0D02" w14:paraId="6F74C77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2324F1" w14:textId="0E27159D"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4D2265" w14:textId="0C74D4EC"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2D5C4C" w14:textId="1BDE38FF" w:rsidR="00F96794" w:rsidRDefault="00FF4D5F"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23AC71F" w14:textId="505B44F1" w:rsidR="00F96794" w:rsidRDefault="00FF4D5F" w:rsidP="00F96794">
            <w:pPr>
              <w:pStyle w:val="TAL"/>
            </w:pPr>
            <w:r>
              <w:t>0115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3F5BF3D" w14:textId="550BBE62" w:rsidR="00F96794" w:rsidRDefault="00FF4D5F"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B64BDE" w14:textId="7B34B8B6" w:rsidR="00F96794" w:rsidRDefault="00FF4D5F" w:rsidP="00F9679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D897324" w14:textId="5FE8861B" w:rsidR="00F96794" w:rsidRPr="00D774C6" w:rsidRDefault="00FF4D5F" w:rsidP="00F96794">
            <w:pPr>
              <w:pStyle w:val="TAL"/>
            </w:pPr>
            <w:r w:rsidRPr="00FF4D5F">
              <w:t>Addition of the supplementary message for ranging_SL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1310B5" w14:textId="48C972A5" w:rsidR="00F96794" w:rsidRPr="00EB7D34" w:rsidRDefault="00F96794" w:rsidP="00F96794">
            <w:pPr>
              <w:pStyle w:val="TAL"/>
              <w:rPr>
                <w:noProof/>
              </w:rPr>
            </w:pPr>
            <w:r w:rsidRPr="002466D4">
              <w:rPr>
                <w:noProof/>
              </w:rPr>
              <w:t>18.3.0</w:t>
            </w:r>
          </w:p>
        </w:tc>
      </w:tr>
      <w:tr w:rsidR="00E50749" w:rsidRPr="006B0D02" w14:paraId="2DC2B1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D3A763" w14:textId="23A423A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1C942AD" w14:textId="6AF7FA28"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0FCC27" w14:textId="4644B77C"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617BDD3" w14:textId="392F516D" w:rsidR="00E50749" w:rsidRDefault="00E50749" w:rsidP="00E50749">
            <w:pPr>
              <w:pStyle w:val="TAL"/>
            </w:pPr>
            <w:r>
              <w:t>0116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DA1056" w14:textId="32D4114A" w:rsidR="00E50749" w:rsidRDefault="00E50749" w:rsidP="00E50749">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16E10" w14:textId="0AA288AA"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D825D7" w14:textId="5A3BEA11" w:rsidR="00E50749" w:rsidRPr="00C90095" w:rsidRDefault="00E50749" w:rsidP="00E50749">
            <w:pPr>
              <w:pStyle w:val="TAL"/>
            </w:pPr>
            <w:r w:rsidRPr="00DD6AE8">
              <w:t>Resolve the EN on describing the relativeLocation and rangeDirection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73094A1" w14:textId="345ACBDA" w:rsidR="00E50749" w:rsidRDefault="00E50749" w:rsidP="00E50749">
            <w:pPr>
              <w:pStyle w:val="TAL"/>
              <w:rPr>
                <w:noProof/>
              </w:rPr>
            </w:pPr>
            <w:r w:rsidRPr="00137D1C">
              <w:rPr>
                <w:noProof/>
              </w:rPr>
              <w:t>18.4.0</w:t>
            </w:r>
          </w:p>
        </w:tc>
      </w:tr>
      <w:tr w:rsidR="00E50749" w:rsidRPr="006B0D02" w14:paraId="61AB3A2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15A17A" w14:textId="553FD9B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CE06F0E" w14:textId="0D8F9713"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9114C98" w14:textId="58A36EB8"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B43B43" w14:textId="34628DAA" w:rsidR="00E50749" w:rsidRDefault="00E50749" w:rsidP="00E50749">
            <w:pPr>
              <w:pStyle w:val="TAL"/>
            </w:pPr>
            <w:r>
              <w:t>0117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523D3A" w14:textId="0FA9CC33" w:rsidR="00E50749" w:rsidRDefault="00E50749" w:rsidP="00E50749">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3A346" w14:textId="5F09B9BD"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9BA008" w14:textId="3D8592DC" w:rsidR="00E50749" w:rsidRPr="00C90095" w:rsidRDefault="00E50749" w:rsidP="00E50749">
            <w:pPr>
              <w:pStyle w:val="TAL"/>
            </w:pPr>
            <w:r w:rsidRPr="00E50749">
              <w:t>Remove support of RangingSL Positioning service exposure to Client UE through 5GC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1570016" w14:textId="1A4B4529" w:rsidR="00E50749" w:rsidRDefault="00E50749" w:rsidP="00E50749">
            <w:pPr>
              <w:pStyle w:val="TAL"/>
              <w:rPr>
                <w:noProof/>
              </w:rPr>
            </w:pPr>
            <w:r w:rsidRPr="00137D1C">
              <w:rPr>
                <w:noProof/>
              </w:rPr>
              <w:t>18.4.0</w:t>
            </w:r>
          </w:p>
        </w:tc>
      </w:tr>
      <w:tr w:rsidR="00C90095" w:rsidRPr="006B0D02" w14:paraId="5EBFBB9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C2A5A9" w14:textId="05A6088E" w:rsidR="00C90095" w:rsidRDefault="00C90095" w:rsidP="00F96794">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A59F10D" w14:textId="3F3B338B" w:rsidR="00C90095" w:rsidRDefault="00C90095" w:rsidP="00F96794">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816374" w14:textId="5BDA31D6" w:rsidR="00C90095" w:rsidRDefault="00C90095" w:rsidP="00F96794">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D129EA" w14:textId="2AE3EA86" w:rsidR="00C90095" w:rsidRDefault="00C90095" w:rsidP="00F96794">
            <w:pPr>
              <w:pStyle w:val="TAL"/>
            </w:pPr>
            <w:r>
              <w:t>0118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41C881" w14:textId="1B4D586B" w:rsidR="00C90095" w:rsidRDefault="00C90095"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B5D62D" w14:textId="03EF8DC2" w:rsidR="00C90095" w:rsidRDefault="00C90095"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E669F8" w14:textId="4642347E" w:rsidR="00C90095" w:rsidRPr="00FF4D5F" w:rsidRDefault="00C90095" w:rsidP="00F96794">
            <w:pPr>
              <w:pStyle w:val="TAL"/>
            </w:pPr>
            <w:r w:rsidRPr="00C90095">
              <w:t>Notification for privacy check on UE for RangingSl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27C1F0B" w14:textId="7863AFBF" w:rsidR="00C90095" w:rsidRPr="002466D4" w:rsidRDefault="00C90095" w:rsidP="00F96794">
            <w:pPr>
              <w:pStyle w:val="TAL"/>
              <w:rPr>
                <w:noProof/>
              </w:rPr>
            </w:pPr>
            <w:r>
              <w:rPr>
                <w:noProof/>
              </w:rPr>
              <w:t>18.4.0</w:t>
            </w:r>
          </w:p>
        </w:tc>
      </w:tr>
      <w:tr w:rsidR="0096225F" w:rsidRPr="006B0D02" w14:paraId="5DC4840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07323CC" w14:textId="32FE13B8" w:rsidR="0096225F" w:rsidRDefault="0096225F" w:rsidP="00F96794">
            <w:pPr>
              <w:pStyle w:val="TAL"/>
            </w:pPr>
            <w:r>
              <w:t>2024-09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14365" w14:textId="11E7E80C" w:rsidR="0096225F" w:rsidRDefault="0096225F" w:rsidP="00F96794">
            <w:pPr>
              <w:pStyle w:val="TAC"/>
              <w:rPr>
                <w:sz w:val="16"/>
                <w:szCs w:val="16"/>
              </w:rPr>
            </w:pPr>
            <w:r>
              <w:rPr>
                <w:sz w:val="16"/>
                <w:szCs w:val="16"/>
              </w:rPr>
              <w:t>CT#105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8F33DF3" w14:textId="2CCBC178" w:rsidR="0096225F" w:rsidRDefault="0096225F" w:rsidP="00F96794">
            <w:pPr>
              <w:pStyle w:val="TAC"/>
              <w:rPr>
                <w:sz w:val="16"/>
                <w:szCs w:val="16"/>
              </w:rPr>
            </w:pPr>
            <w:r>
              <w:rPr>
                <w:sz w:val="16"/>
                <w:szCs w:val="16"/>
              </w:rPr>
              <w:t>CP-242049</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69C7F54" w14:textId="4233C090" w:rsidR="0096225F" w:rsidRDefault="0096225F" w:rsidP="00F96794">
            <w:pPr>
              <w:pStyle w:val="TAL"/>
            </w:pPr>
            <w:r>
              <w:t>0119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CD6A25" w14:textId="3C633F8A" w:rsidR="0096225F" w:rsidRDefault="0096225F"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6DE2DC" w14:textId="24F3835D" w:rsidR="0096225F" w:rsidRDefault="0096225F"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5A4EE76" w14:textId="5D9F9D45" w:rsidR="0096225F" w:rsidRPr="00C90095" w:rsidRDefault="0096225F" w:rsidP="00F96794">
            <w:pPr>
              <w:pStyle w:val="TAL"/>
            </w:pPr>
            <w:r w:rsidRPr="0096225F">
              <w:t>Correction on the maximum number of devices in one SLPP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35CE4DB" w14:textId="4EDE3AC9" w:rsidR="0096225F" w:rsidRDefault="0096225F" w:rsidP="00F96794">
            <w:pPr>
              <w:pStyle w:val="TAL"/>
              <w:rPr>
                <w:noProof/>
              </w:rPr>
            </w:pPr>
            <w:r>
              <w:rPr>
                <w:noProof/>
              </w:rPr>
              <w:t>18.5.0</w:t>
            </w:r>
          </w:p>
        </w:tc>
      </w:tr>
      <w:tr w:rsidR="00F817CB" w:rsidRPr="006B0D02" w14:paraId="5872A9E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9D93785" w14:textId="72FCC3A2" w:rsidR="00F817CB" w:rsidRDefault="00F817CB" w:rsidP="00F96794">
            <w:pPr>
              <w:pStyle w:val="TAL"/>
            </w:pPr>
            <w:r>
              <w:t>2024-12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33B5BE" w14:textId="63E758AF" w:rsidR="00F817CB" w:rsidRDefault="00F817CB" w:rsidP="00F96794">
            <w:pPr>
              <w:pStyle w:val="TAC"/>
              <w:rPr>
                <w:sz w:val="16"/>
                <w:szCs w:val="16"/>
              </w:rPr>
            </w:pPr>
            <w:r>
              <w:rPr>
                <w:sz w:val="16"/>
                <w:szCs w:val="16"/>
              </w:rPr>
              <w:t>CT#106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3D01E5B" w14:textId="613BDE25" w:rsidR="00F817CB" w:rsidRDefault="00F817CB" w:rsidP="00F96794">
            <w:pPr>
              <w:pStyle w:val="TAC"/>
              <w:rPr>
                <w:sz w:val="16"/>
                <w:szCs w:val="16"/>
              </w:rPr>
            </w:pPr>
            <w:r>
              <w:rPr>
                <w:sz w:val="16"/>
                <w:szCs w:val="16"/>
              </w:rPr>
              <w:t>CP-2430</w:t>
            </w:r>
            <w:r w:rsidR="00B94625">
              <w:rPr>
                <w:sz w:val="16"/>
                <w:szCs w:val="16"/>
              </w:rPr>
              <w:t>26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22944DA" w14:textId="304F0000" w:rsidR="00F817CB" w:rsidRDefault="00F817CB" w:rsidP="00F96794">
            <w:pPr>
              <w:pStyle w:val="TAL"/>
            </w:pPr>
            <w:r>
              <w:t>0120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433716" w14:textId="61BFD7F7" w:rsidR="00F817CB" w:rsidRDefault="00F817CB"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A5234F" w14:textId="17CD0203" w:rsidR="00F817CB" w:rsidRDefault="00F817CB"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4838C9" w14:textId="2ED2FA6B" w:rsidR="00F817CB" w:rsidRPr="0096225F" w:rsidRDefault="00F817CB" w:rsidP="00F96794">
            <w:pPr>
              <w:pStyle w:val="TAL"/>
            </w:pPr>
            <w:r w:rsidRPr="00B15443">
              <w:t xml:space="preserve">Updates on </w:t>
            </w:r>
            <w:r>
              <w:t>relative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B73B81" w14:textId="4C8E99D2" w:rsidR="00F817CB" w:rsidRDefault="00F817CB" w:rsidP="00F96794">
            <w:pPr>
              <w:pStyle w:val="TAL"/>
              <w:rPr>
                <w:noProof/>
              </w:rPr>
            </w:pPr>
            <w:r>
              <w:rPr>
                <w:noProof/>
              </w:rPr>
              <w:t>18.6.0</w:t>
            </w:r>
          </w:p>
        </w:tc>
      </w:tr>
      <w:tr w:rsidR="00B94625" w:rsidRPr="006B0D02" w14:paraId="08EDBE2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DBB114" w14:textId="2314E3FC" w:rsidR="00B94625" w:rsidRDefault="00B94625" w:rsidP="00B94625">
            <w:pPr>
              <w:pStyle w:val="TAL"/>
            </w:pPr>
            <w:r>
              <w:t>2024-12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B251F96" w14:textId="339D0314" w:rsidR="00B94625" w:rsidRDefault="00B94625" w:rsidP="00B94625">
            <w:pPr>
              <w:pStyle w:val="TAC"/>
              <w:rPr>
                <w:sz w:val="16"/>
                <w:szCs w:val="16"/>
              </w:rPr>
            </w:pPr>
            <w:r>
              <w:rPr>
                <w:sz w:val="16"/>
                <w:szCs w:val="16"/>
              </w:rPr>
              <w:t>CT#106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3996BC" w14:textId="44887492" w:rsidR="00B94625" w:rsidRDefault="00B94625" w:rsidP="00B94625">
            <w:pPr>
              <w:pStyle w:val="TAC"/>
              <w:rPr>
                <w:sz w:val="16"/>
                <w:szCs w:val="16"/>
              </w:rPr>
            </w:pPr>
            <w:r>
              <w:rPr>
                <w:sz w:val="16"/>
                <w:szCs w:val="16"/>
              </w:rPr>
              <w:t>CP-243032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E586A96" w14:textId="6ECC0679" w:rsidR="00B94625" w:rsidRDefault="00B94625" w:rsidP="00B94625">
            <w:pPr>
              <w:pStyle w:val="TAL"/>
            </w:pPr>
            <w:r>
              <w:t>0121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0FDD07D" w14:textId="24213496" w:rsidR="00B94625" w:rsidRDefault="00B94625" w:rsidP="00B94625">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3416A3" w14:textId="28EB363C" w:rsidR="00B94625" w:rsidRDefault="00B94625" w:rsidP="00B94625">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D555325" w14:textId="50C616AB" w:rsidR="00B94625" w:rsidRPr="00B15443" w:rsidRDefault="00B94625" w:rsidP="00B94625">
            <w:pPr>
              <w:pStyle w:val="TAL"/>
            </w:pPr>
            <w:r w:rsidRPr="00B15443">
              <w:t xml:space="preserve">Updates on </w:t>
            </w:r>
            <w:r w:rsidRPr="00C20868">
              <w:t>SL-MT-LR for periodic triggered Location Events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636386" w14:textId="60CA825D" w:rsidR="00B94625" w:rsidRDefault="00B94625" w:rsidP="00B94625">
            <w:pPr>
              <w:pStyle w:val="TAL"/>
              <w:rPr>
                <w:noProof/>
              </w:rPr>
            </w:pPr>
            <w:r>
              <w:rPr>
                <w:noProof/>
              </w:rPr>
              <w:t>19.0.0</w:t>
            </w:r>
          </w:p>
        </w:tc>
      </w:tr>
      <w:tr w:rsidR="00F80547" w:rsidRPr="006B0D02" w14:paraId="6AEDB57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FC62E50" w14:textId="058266FB" w:rsidR="00F80547" w:rsidRDefault="00F80547" w:rsidP="00B94625">
            <w:pPr>
              <w:pStyle w:val="TAL"/>
            </w:pPr>
            <w:r>
              <w:t>2025-02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0EB8D34" w14:textId="31FB94A3" w:rsidR="00F80547" w:rsidRDefault="00F80547" w:rsidP="00B94625">
            <w:pPr>
              <w:pStyle w:val="TAC"/>
              <w:rPr>
                <w:sz w:val="16"/>
                <w:szCs w:val="16"/>
              </w:rPr>
            </w:pPr>
            <w:r>
              <w:rPr>
                <w:sz w:val="16"/>
                <w:szCs w:val="16"/>
              </w:rPr>
              <w:t>CT#107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794CB12" w14:textId="6792DBDC" w:rsidR="00F80547" w:rsidRDefault="00F80547" w:rsidP="00B94625">
            <w:pPr>
              <w:pStyle w:val="TAC"/>
              <w:rPr>
                <w:sz w:val="16"/>
                <w:szCs w:val="16"/>
              </w:rPr>
            </w:pPr>
            <w:r>
              <w:rPr>
                <w:sz w:val="16"/>
                <w:szCs w:val="16"/>
              </w:rPr>
              <w:t>CP-250027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23F60D0" w14:textId="6E53D870" w:rsidR="00F80547" w:rsidRDefault="00F80547" w:rsidP="00B94625">
            <w:pPr>
              <w:pStyle w:val="TAL"/>
            </w:pPr>
            <w:r>
              <w:t>0124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471B4EC" w14:textId="752F7CB4" w:rsidR="00F80547" w:rsidRDefault="00F80547" w:rsidP="00B94625">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36A5C5" w14:textId="1AB2E82E" w:rsidR="00F80547" w:rsidRDefault="00F80547" w:rsidP="00B94625">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0822D7D" w14:textId="0DA5D26B" w:rsidR="00F80547" w:rsidRPr="00B15443" w:rsidRDefault="00F80547" w:rsidP="00B94625">
            <w:pPr>
              <w:pStyle w:val="TAL"/>
            </w:pPr>
            <w:r w:rsidRPr="00F80547">
              <w:t>Updates data type and data values on relative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D17F3B9" w14:textId="2249FE88" w:rsidR="00F80547" w:rsidRDefault="00F80547" w:rsidP="00B94625">
            <w:pPr>
              <w:pStyle w:val="TAL"/>
              <w:rPr>
                <w:noProof/>
              </w:rPr>
            </w:pPr>
            <w:r>
              <w:rPr>
                <w:noProof/>
              </w:rPr>
              <w:t>19.1.0</w:t>
            </w:r>
          </w:p>
        </w:tc>
      </w:tr>
      <w:tr w:rsidR="0066583E" w:rsidRPr="006B0D02" w14:paraId="3C0C5927"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986E73" w14:textId="4AC56AE0" w:rsidR="0066583E" w:rsidRDefault="0066583E" w:rsidP="0066583E">
            <w:pPr>
              <w:pStyle w:val="TAL"/>
            </w:pPr>
            <w:r>
              <w:t>2025-02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ED23845" w14:textId="12A1F409" w:rsidR="0066583E" w:rsidRDefault="0066583E" w:rsidP="0066583E">
            <w:pPr>
              <w:pStyle w:val="TAC"/>
              <w:rPr>
                <w:sz w:val="16"/>
                <w:szCs w:val="16"/>
              </w:rPr>
            </w:pPr>
            <w:r>
              <w:rPr>
                <w:sz w:val="16"/>
                <w:szCs w:val="16"/>
              </w:rPr>
              <w:t>CT#107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1C5B111" w14:textId="6E490F95" w:rsidR="0066583E" w:rsidRDefault="0066583E" w:rsidP="0066583E">
            <w:pPr>
              <w:pStyle w:val="TAC"/>
              <w:rPr>
                <w:sz w:val="16"/>
                <w:szCs w:val="16"/>
              </w:rPr>
            </w:pPr>
            <w:r>
              <w:rPr>
                <w:sz w:val="16"/>
                <w:szCs w:val="16"/>
              </w:rPr>
              <w:t>CP-250046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826B8B5" w14:textId="58499260" w:rsidR="0066583E" w:rsidRDefault="0066583E" w:rsidP="0066583E">
            <w:pPr>
              <w:pStyle w:val="TAL"/>
            </w:pPr>
            <w:r>
              <w:t>0122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088E84D" w14:textId="77777777" w:rsidR="0066583E" w:rsidRDefault="0066583E" w:rsidP="0066583E">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447EDB" w14:textId="4A6E2BE2" w:rsidR="0066583E" w:rsidRDefault="0066583E" w:rsidP="0066583E">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1C369D5" w14:textId="64FEB983" w:rsidR="0066583E" w:rsidRPr="00B15443" w:rsidRDefault="0066583E" w:rsidP="0066583E">
            <w:pPr>
              <w:pStyle w:val="TAL"/>
            </w:pPr>
            <w:r w:rsidRPr="0066583E">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0BFE04A" w14:textId="1DFA257A" w:rsidR="0066583E" w:rsidRDefault="0066583E" w:rsidP="0066583E">
            <w:pPr>
              <w:pStyle w:val="TAL"/>
              <w:rPr>
                <w:noProof/>
              </w:rPr>
            </w:pPr>
            <w:r>
              <w:rPr>
                <w:noProof/>
              </w:rPr>
              <w:t>19.1.0</w:t>
            </w:r>
          </w:p>
        </w:tc>
      </w:tr>
    </w:tbl>
    <w:p w14:paraId="6CE0CF3E" w14:textId="77777777" w:rsidR="00080512" w:rsidRDefault="00080512" w:rsidP="00CE230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FAE05" w14:textId="77777777" w:rsidR="00FA167D" w:rsidRDefault="00FA167D">
      <w:r>
        <w:separator/>
      </w:r>
    </w:p>
  </w:endnote>
  <w:endnote w:type="continuationSeparator" w:id="0">
    <w:p w14:paraId="75E355F8" w14:textId="77777777" w:rsidR="00FA167D" w:rsidRDefault="00FA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92CCC" w14:textId="77777777" w:rsidR="00FA167D" w:rsidRDefault="00FA167D">
      <w:r>
        <w:separator/>
      </w:r>
    </w:p>
  </w:footnote>
  <w:footnote w:type="continuationSeparator" w:id="0">
    <w:p w14:paraId="1A6430D6" w14:textId="77777777" w:rsidR="00FA167D" w:rsidRDefault="00FA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79338" w14:textId="04D673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7D7FF5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498B">
      <w:rPr>
        <w:rFonts w:ascii="Arial" w:hAnsi="Arial" w:cs="Arial"/>
        <w:b/>
        <w:noProof/>
        <w:sz w:val="18"/>
        <w:szCs w:val="18"/>
      </w:rPr>
      <w:t>Release 19</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8E"/>
    <w:rsid w:val="00033397"/>
    <w:rsid w:val="00040095"/>
    <w:rsid w:val="000447E2"/>
    <w:rsid w:val="00051834"/>
    <w:rsid w:val="00054A22"/>
    <w:rsid w:val="00062023"/>
    <w:rsid w:val="000655A6"/>
    <w:rsid w:val="00074265"/>
    <w:rsid w:val="000762DA"/>
    <w:rsid w:val="00080512"/>
    <w:rsid w:val="0008221A"/>
    <w:rsid w:val="000B0EAB"/>
    <w:rsid w:val="000C47C3"/>
    <w:rsid w:val="000C5726"/>
    <w:rsid w:val="000D58AB"/>
    <w:rsid w:val="00103754"/>
    <w:rsid w:val="00133525"/>
    <w:rsid w:val="00150D44"/>
    <w:rsid w:val="00152E06"/>
    <w:rsid w:val="00177A77"/>
    <w:rsid w:val="00182D11"/>
    <w:rsid w:val="00185B54"/>
    <w:rsid w:val="00193F3C"/>
    <w:rsid w:val="001A4C42"/>
    <w:rsid w:val="001A7420"/>
    <w:rsid w:val="001B0248"/>
    <w:rsid w:val="001B6637"/>
    <w:rsid w:val="001C21C3"/>
    <w:rsid w:val="001C42E9"/>
    <w:rsid w:val="001D02C2"/>
    <w:rsid w:val="001D7D07"/>
    <w:rsid w:val="001F0C1D"/>
    <w:rsid w:val="001F1132"/>
    <w:rsid w:val="001F168B"/>
    <w:rsid w:val="00210CDA"/>
    <w:rsid w:val="00220EF7"/>
    <w:rsid w:val="00225772"/>
    <w:rsid w:val="002347A2"/>
    <w:rsid w:val="002675F0"/>
    <w:rsid w:val="00270B92"/>
    <w:rsid w:val="00286F85"/>
    <w:rsid w:val="00296699"/>
    <w:rsid w:val="002A0470"/>
    <w:rsid w:val="002B6339"/>
    <w:rsid w:val="002D72D1"/>
    <w:rsid w:val="002E00EE"/>
    <w:rsid w:val="002E4418"/>
    <w:rsid w:val="002F16A6"/>
    <w:rsid w:val="002F179D"/>
    <w:rsid w:val="002F498B"/>
    <w:rsid w:val="003037CC"/>
    <w:rsid w:val="003172DC"/>
    <w:rsid w:val="00335BFC"/>
    <w:rsid w:val="00347590"/>
    <w:rsid w:val="0035462D"/>
    <w:rsid w:val="00355E86"/>
    <w:rsid w:val="00360ED3"/>
    <w:rsid w:val="003765B8"/>
    <w:rsid w:val="003B42B8"/>
    <w:rsid w:val="003B6E7B"/>
    <w:rsid w:val="003C3971"/>
    <w:rsid w:val="003F0319"/>
    <w:rsid w:val="003F3B59"/>
    <w:rsid w:val="00423334"/>
    <w:rsid w:val="00425801"/>
    <w:rsid w:val="00425BA0"/>
    <w:rsid w:val="004345EC"/>
    <w:rsid w:val="00451653"/>
    <w:rsid w:val="00465515"/>
    <w:rsid w:val="004A7565"/>
    <w:rsid w:val="004A757A"/>
    <w:rsid w:val="004D3578"/>
    <w:rsid w:val="004E213A"/>
    <w:rsid w:val="004F0988"/>
    <w:rsid w:val="004F3340"/>
    <w:rsid w:val="00502F58"/>
    <w:rsid w:val="0053388B"/>
    <w:rsid w:val="00535773"/>
    <w:rsid w:val="00543E6C"/>
    <w:rsid w:val="00553029"/>
    <w:rsid w:val="0056485C"/>
    <w:rsid w:val="00565087"/>
    <w:rsid w:val="005720FE"/>
    <w:rsid w:val="00585431"/>
    <w:rsid w:val="00597B11"/>
    <w:rsid w:val="005B6246"/>
    <w:rsid w:val="005C4C2C"/>
    <w:rsid w:val="005D2E01"/>
    <w:rsid w:val="005D5221"/>
    <w:rsid w:val="005D7526"/>
    <w:rsid w:val="005E4BB2"/>
    <w:rsid w:val="005F0408"/>
    <w:rsid w:val="005F0DF3"/>
    <w:rsid w:val="00602AEA"/>
    <w:rsid w:val="00614FDF"/>
    <w:rsid w:val="0063543D"/>
    <w:rsid w:val="00641C43"/>
    <w:rsid w:val="00644D42"/>
    <w:rsid w:val="00647114"/>
    <w:rsid w:val="0066583E"/>
    <w:rsid w:val="00666342"/>
    <w:rsid w:val="00666C74"/>
    <w:rsid w:val="0066718F"/>
    <w:rsid w:val="006A323F"/>
    <w:rsid w:val="006A7696"/>
    <w:rsid w:val="006B30D0"/>
    <w:rsid w:val="006C0D9A"/>
    <w:rsid w:val="006C3D95"/>
    <w:rsid w:val="006D7717"/>
    <w:rsid w:val="006E5C41"/>
    <w:rsid w:val="006E5C86"/>
    <w:rsid w:val="006F0B18"/>
    <w:rsid w:val="006F5192"/>
    <w:rsid w:val="006F58F5"/>
    <w:rsid w:val="00701116"/>
    <w:rsid w:val="00713C44"/>
    <w:rsid w:val="00726BAB"/>
    <w:rsid w:val="00730753"/>
    <w:rsid w:val="00734A5B"/>
    <w:rsid w:val="0074026F"/>
    <w:rsid w:val="007429F6"/>
    <w:rsid w:val="00744E76"/>
    <w:rsid w:val="00752BE2"/>
    <w:rsid w:val="00774DA4"/>
    <w:rsid w:val="00775DA7"/>
    <w:rsid w:val="00781F0F"/>
    <w:rsid w:val="00787668"/>
    <w:rsid w:val="007B600E"/>
    <w:rsid w:val="007C22CC"/>
    <w:rsid w:val="007D7082"/>
    <w:rsid w:val="007F0F4A"/>
    <w:rsid w:val="008028A4"/>
    <w:rsid w:val="00830747"/>
    <w:rsid w:val="00844637"/>
    <w:rsid w:val="00851650"/>
    <w:rsid w:val="008768CA"/>
    <w:rsid w:val="00893CBF"/>
    <w:rsid w:val="008A0516"/>
    <w:rsid w:val="008A09E8"/>
    <w:rsid w:val="008B04CF"/>
    <w:rsid w:val="008C384C"/>
    <w:rsid w:val="0090271F"/>
    <w:rsid w:val="00902E23"/>
    <w:rsid w:val="009114D7"/>
    <w:rsid w:val="0091348E"/>
    <w:rsid w:val="00917CCB"/>
    <w:rsid w:val="00942EC2"/>
    <w:rsid w:val="00960529"/>
    <w:rsid w:val="0096225F"/>
    <w:rsid w:val="00966BC8"/>
    <w:rsid w:val="009C60B6"/>
    <w:rsid w:val="009F37B7"/>
    <w:rsid w:val="00A10F02"/>
    <w:rsid w:val="00A13A45"/>
    <w:rsid w:val="00A164B4"/>
    <w:rsid w:val="00A26956"/>
    <w:rsid w:val="00A27486"/>
    <w:rsid w:val="00A51089"/>
    <w:rsid w:val="00A53724"/>
    <w:rsid w:val="00A55744"/>
    <w:rsid w:val="00A56066"/>
    <w:rsid w:val="00A73129"/>
    <w:rsid w:val="00A82346"/>
    <w:rsid w:val="00A92BA1"/>
    <w:rsid w:val="00AC6BC6"/>
    <w:rsid w:val="00AE65E2"/>
    <w:rsid w:val="00B04323"/>
    <w:rsid w:val="00B06C32"/>
    <w:rsid w:val="00B13560"/>
    <w:rsid w:val="00B14E86"/>
    <w:rsid w:val="00B15449"/>
    <w:rsid w:val="00B1744F"/>
    <w:rsid w:val="00B65768"/>
    <w:rsid w:val="00B93086"/>
    <w:rsid w:val="00B94625"/>
    <w:rsid w:val="00BA19ED"/>
    <w:rsid w:val="00BA4B8D"/>
    <w:rsid w:val="00BB6661"/>
    <w:rsid w:val="00BC05EB"/>
    <w:rsid w:val="00BC0F7D"/>
    <w:rsid w:val="00BD6650"/>
    <w:rsid w:val="00BD7D31"/>
    <w:rsid w:val="00BE167D"/>
    <w:rsid w:val="00BE3255"/>
    <w:rsid w:val="00BF0560"/>
    <w:rsid w:val="00BF128E"/>
    <w:rsid w:val="00C03E14"/>
    <w:rsid w:val="00C074DD"/>
    <w:rsid w:val="00C1496A"/>
    <w:rsid w:val="00C33079"/>
    <w:rsid w:val="00C4341D"/>
    <w:rsid w:val="00C45231"/>
    <w:rsid w:val="00C45F72"/>
    <w:rsid w:val="00C72833"/>
    <w:rsid w:val="00C80F1D"/>
    <w:rsid w:val="00C86281"/>
    <w:rsid w:val="00C90095"/>
    <w:rsid w:val="00C93F40"/>
    <w:rsid w:val="00CA3D0C"/>
    <w:rsid w:val="00CA4DDB"/>
    <w:rsid w:val="00CC31BB"/>
    <w:rsid w:val="00CE230A"/>
    <w:rsid w:val="00D46D3E"/>
    <w:rsid w:val="00D55ACA"/>
    <w:rsid w:val="00D57972"/>
    <w:rsid w:val="00D6474F"/>
    <w:rsid w:val="00D675A9"/>
    <w:rsid w:val="00D70DA2"/>
    <w:rsid w:val="00D738D6"/>
    <w:rsid w:val="00D755EB"/>
    <w:rsid w:val="00D76048"/>
    <w:rsid w:val="00D774C6"/>
    <w:rsid w:val="00D87E00"/>
    <w:rsid w:val="00D90763"/>
    <w:rsid w:val="00D91133"/>
    <w:rsid w:val="00D9134D"/>
    <w:rsid w:val="00DA3FEE"/>
    <w:rsid w:val="00DA7A03"/>
    <w:rsid w:val="00DB0033"/>
    <w:rsid w:val="00DB1818"/>
    <w:rsid w:val="00DC309B"/>
    <w:rsid w:val="00DC4DA2"/>
    <w:rsid w:val="00DC6E49"/>
    <w:rsid w:val="00DD4C17"/>
    <w:rsid w:val="00DD6AE8"/>
    <w:rsid w:val="00DD74A5"/>
    <w:rsid w:val="00DF0EDD"/>
    <w:rsid w:val="00DF2B1F"/>
    <w:rsid w:val="00DF62CD"/>
    <w:rsid w:val="00E117CD"/>
    <w:rsid w:val="00E13CB9"/>
    <w:rsid w:val="00E16509"/>
    <w:rsid w:val="00E20937"/>
    <w:rsid w:val="00E33D40"/>
    <w:rsid w:val="00E44582"/>
    <w:rsid w:val="00E50749"/>
    <w:rsid w:val="00E77645"/>
    <w:rsid w:val="00EA15B0"/>
    <w:rsid w:val="00EA362D"/>
    <w:rsid w:val="00EA5EA7"/>
    <w:rsid w:val="00EC4A25"/>
    <w:rsid w:val="00EC77E7"/>
    <w:rsid w:val="00ED1F18"/>
    <w:rsid w:val="00EE1E13"/>
    <w:rsid w:val="00EF5078"/>
    <w:rsid w:val="00F025A2"/>
    <w:rsid w:val="00F028D9"/>
    <w:rsid w:val="00F04712"/>
    <w:rsid w:val="00F10BC9"/>
    <w:rsid w:val="00F121F8"/>
    <w:rsid w:val="00F13360"/>
    <w:rsid w:val="00F20E94"/>
    <w:rsid w:val="00F22EC7"/>
    <w:rsid w:val="00F240F9"/>
    <w:rsid w:val="00F325C8"/>
    <w:rsid w:val="00F56191"/>
    <w:rsid w:val="00F56385"/>
    <w:rsid w:val="00F653B8"/>
    <w:rsid w:val="00F76A42"/>
    <w:rsid w:val="00F80547"/>
    <w:rsid w:val="00F817CB"/>
    <w:rsid w:val="00F9008D"/>
    <w:rsid w:val="00F95784"/>
    <w:rsid w:val="00F96794"/>
    <w:rsid w:val="00FA1266"/>
    <w:rsid w:val="00FA167D"/>
    <w:rsid w:val="00FC0CAA"/>
    <w:rsid w:val="00FC1192"/>
    <w:rsid w:val="00FD7B23"/>
    <w:rsid w:val="00FF4D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link w:val="TALChar"/>
    <w:qFormat/>
    <w:rsid w:val="00B65768"/>
    <w:pPr>
      <w:keepNext/>
      <w:keepLines/>
      <w:spacing w:after="0"/>
    </w:pPr>
    <w:rPr>
      <w:rFonts w:ascii="Arial" w:hAnsi="Arial"/>
      <w:sz w:val="18"/>
    </w:rPr>
  </w:style>
  <w:style w:type="paragraph" w:customStyle="1" w:styleId="TAH">
    <w:name w:val="TAH"/>
    <w:basedOn w:val="TAC"/>
    <w:link w:val="TAHChar"/>
    <w:qFormat/>
    <w:rsid w:val="00B65768"/>
    <w:rPr>
      <w:b/>
    </w:rPr>
  </w:style>
  <w:style w:type="paragraph" w:customStyle="1" w:styleId="TAC">
    <w:name w:val="TAC"/>
    <w:basedOn w:val="TAL"/>
    <w:link w:val="TACChar"/>
    <w:qFormat/>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qFormat/>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aliases w:val="EN,Editor's Noteormal"/>
    <w:basedOn w:val="NO"/>
    <w:link w:val="EditorsNoteChar"/>
    <w:qFormat/>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 w:type="character" w:customStyle="1" w:styleId="TALChar">
    <w:name w:val="TAL Char"/>
    <w:link w:val="TAL"/>
    <w:qFormat/>
    <w:locked/>
    <w:rsid w:val="00F121F8"/>
    <w:rPr>
      <w:rFonts w:ascii="Arial" w:hAnsi="Arial"/>
      <w:sz w:val="18"/>
    </w:rPr>
  </w:style>
  <w:style w:type="character" w:customStyle="1" w:styleId="TAHChar">
    <w:name w:val="TAH Char"/>
    <w:link w:val="TAH"/>
    <w:qFormat/>
    <w:locked/>
    <w:rsid w:val="00F121F8"/>
    <w:rPr>
      <w:rFonts w:ascii="Arial" w:hAnsi="Arial"/>
      <w:b/>
      <w:sz w:val="18"/>
    </w:rPr>
  </w:style>
  <w:style w:type="character" w:customStyle="1" w:styleId="THChar">
    <w:name w:val="TH Char"/>
    <w:link w:val="TH"/>
    <w:qFormat/>
    <w:locked/>
    <w:rsid w:val="00F121F8"/>
    <w:rPr>
      <w:rFonts w:ascii="Arial" w:hAnsi="Arial"/>
      <w:b/>
    </w:rPr>
  </w:style>
  <w:style w:type="character" w:customStyle="1" w:styleId="TANChar">
    <w:name w:val="TAN Char"/>
    <w:link w:val="TAN"/>
    <w:qFormat/>
    <w:locked/>
    <w:rsid w:val="00F121F8"/>
    <w:rPr>
      <w:rFonts w:ascii="Arial" w:hAnsi="Arial"/>
      <w:sz w:val="18"/>
    </w:rPr>
  </w:style>
  <w:style w:type="character" w:customStyle="1" w:styleId="EXCar">
    <w:name w:val="EX Car"/>
    <w:qFormat/>
    <w:rsid w:val="00150D44"/>
    <w:rPr>
      <w:rFonts w:ascii="Times New Roman" w:hAnsi="Times New Roman"/>
      <w:lang w:val="en-GB" w:eastAsia="en-US"/>
    </w:rPr>
  </w:style>
  <w:style w:type="character" w:customStyle="1" w:styleId="EditorsNoteChar">
    <w:name w:val="Editor's Note Char"/>
    <w:aliases w:val="EN Char,Editor's Note Char1"/>
    <w:link w:val="EditorsNote"/>
    <w:qFormat/>
    <w:rsid w:val="00787668"/>
    <w:rPr>
      <w:color w:val="FF0000"/>
    </w:rPr>
  </w:style>
  <w:style w:type="character" w:customStyle="1" w:styleId="EditorsNoteCharChar">
    <w:name w:val="Editor's Note Char Char"/>
    <w:qFormat/>
    <w:rsid w:val="002F16A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07124">
      <w:bodyDiv w:val="1"/>
      <w:marLeft w:val="0"/>
      <w:marRight w:val="0"/>
      <w:marTop w:val="0"/>
      <w:marBottom w:val="0"/>
      <w:divBdr>
        <w:top w:val="none" w:sz="0" w:space="0" w:color="auto"/>
        <w:left w:val="none" w:sz="0" w:space="0" w:color="auto"/>
        <w:bottom w:val="none" w:sz="0" w:space="0" w:color="auto"/>
        <w:right w:val="none" w:sz="0" w:space="0" w:color="auto"/>
      </w:divBdr>
    </w:div>
    <w:div w:id="17882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21558</Words>
  <Characters>122886</Characters>
  <Application>Microsoft Office Word</Application>
  <DocSecurity>0</DocSecurity>
  <Lines>1024</Lines>
  <Paragraphs>288</Paragraphs>
  <ScaleCrop>false</ScaleCrop>
  <HeadingPairs>
    <vt:vector size="2" baseType="variant">
      <vt:variant>
        <vt:lpstr>Title</vt:lpstr>
      </vt:variant>
      <vt:variant>
        <vt:i4>1</vt:i4>
      </vt:variant>
    </vt:vector>
  </HeadingPairs>
  <TitlesOfParts>
    <vt:vector size="1" baseType="lpstr">
      <vt:lpstr>3GPP TS 24.080</vt:lpstr>
    </vt:vector>
  </TitlesOfParts>
  <Company>ETSI</Company>
  <LinksUpToDate>false</LinksUpToDate>
  <CharactersWithSpaces>144156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24.080</dc:title>
  <dc:subject>Mobile radio interface layer 3 Supplementary services specification; Formats and coding (Release 18)</dc:subject>
  <dc:creator>Kimmo Kymalainen MCC Support</dc:creator>
  <cp:keywords/>
  <dc:description/>
  <cp:lastModifiedBy>29.364_CR0055R2_(Rel-19)_NG_RTC_Ph2</cp:lastModifiedBy>
  <cp:revision>5</cp:revision>
  <cp:lastPrinted>2019-02-25T14:05:00Z</cp:lastPrinted>
  <dcterms:created xsi:type="dcterms:W3CDTF">2025-02-27T16:24:00Z</dcterms:created>
  <dcterms:modified xsi:type="dcterms:W3CDTF">2025-02-28T09:46:00Z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y fmtid="{D5CDD505-2E9C-101B-9397-08002B2CF9AE}" pid="6" name="GrammarlyDocumentId">
    <vt:lpwstr>6f4a9426fb12fc274bd6ff45e92596a4e0ad7f345b3d142afbc305d843a3956c</vt:lpwstr>
  </property>
</Properties>
</file>