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87782AC" w:rsidR="004F0988" w:rsidRPr="00976708" w:rsidRDefault="00976708" w:rsidP="00133525">
            <w:pPr>
              <w:pStyle w:val="ZA"/>
              <w:framePr w:w="0" w:hRule="auto" w:wrap="auto" w:vAnchor="margin" w:hAnchor="text" w:yAlign="inline"/>
            </w:pPr>
            <w:bookmarkStart w:id="0" w:name="page1"/>
            <w:r w:rsidRPr="00B1605B">
              <w:rPr>
                <w:sz w:val="64"/>
              </w:rPr>
              <w:t xml:space="preserve">3GPP </w:t>
            </w:r>
            <w:bookmarkStart w:id="1" w:name="specType1"/>
            <w:r w:rsidRPr="00B1605B">
              <w:rPr>
                <w:sz w:val="64"/>
              </w:rPr>
              <w:t>TR</w:t>
            </w:r>
            <w:bookmarkEnd w:id="1"/>
            <w:r w:rsidRPr="00B1605B">
              <w:rPr>
                <w:sz w:val="64"/>
              </w:rPr>
              <w:t xml:space="preserve"> </w:t>
            </w:r>
            <w:bookmarkStart w:id="2" w:name="specNumber"/>
            <w:r w:rsidRPr="00B1605B">
              <w:rPr>
                <w:sz w:val="64"/>
              </w:rPr>
              <w:t>23.700</w:t>
            </w:r>
            <w:bookmarkEnd w:id="2"/>
            <w:r w:rsidRPr="00B1605B">
              <w:rPr>
                <w:sz w:val="64"/>
              </w:rPr>
              <w:t xml:space="preserve">-90 </w:t>
            </w:r>
            <w:r w:rsidRPr="00B1605B">
              <w:t>V</w:t>
            </w:r>
            <w:bookmarkStart w:id="3" w:name="specVersion"/>
            <w:r w:rsidR="00894ABA">
              <w:t>1</w:t>
            </w:r>
            <w:r w:rsidRPr="00B1605B">
              <w:t>.</w:t>
            </w:r>
            <w:r w:rsidR="007E1744">
              <w:t>2</w:t>
            </w:r>
            <w:r w:rsidRPr="00B1605B">
              <w:t>.</w:t>
            </w:r>
            <w:r w:rsidR="00137EA5">
              <w:t>0</w:t>
            </w:r>
            <w:bookmarkEnd w:id="3"/>
            <w:r w:rsidRPr="00B1605B">
              <w:t xml:space="preserve"> </w:t>
            </w:r>
            <w:r w:rsidRPr="00B1605B">
              <w:rPr>
                <w:sz w:val="32"/>
              </w:rPr>
              <w:t>(</w:t>
            </w:r>
            <w:bookmarkStart w:id="4" w:name="issueDate"/>
            <w:r w:rsidRPr="00B1605B">
              <w:rPr>
                <w:sz w:val="32"/>
              </w:rPr>
              <w:t>2021-</w:t>
            </w:r>
            <w:r w:rsidR="00D57229">
              <w:rPr>
                <w:sz w:val="32"/>
              </w:rPr>
              <w:t>1</w:t>
            </w:r>
            <w:r w:rsidR="007E1744">
              <w:rPr>
                <w:sz w:val="32"/>
              </w:rPr>
              <w:t>1</w:t>
            </w:r>
            <w:bookmarkEnd w:id="4"/>
            <w:r w:rsidRPr="00B1605B">
              <w:rPr>
                <w:sz w:val="32"/>
              </w:rPr>
              <w:t>)</w:t>
            </w:r>
          </w:p>
        </w:tc>
      </w:tr>
      <w:tr w:rsidR="00976708" w:rsidRPr="00976708" w14:paraId="0FFD4F19" w14:textId="77777777" w:rsidTr="005E4BB2">
        <w:trPr>
          <w:trHeight w:hRule="exact" w:val="1134"/>
        </w:trPr>
        <w:tc>
          <w:tcPr>
            <w:tcW w:w="10423" w:type="dxa"/>
            <w:gridSpan w:val="2"/>
            <w:shd w:val="clear" w:color="auto" w:fill="auto"/>
          </w:tcPr>
          <w:p w14:paraId="462B8E42" w14:textId="1760B836" w:rsidR="00BA4B8D" w:rsidRPr="00976708" w:rsidRDefault="00976708" w:rsidP="00976708">
            <w:pPr>
              <w:pStyle w:val="Guidance"/>
              <w:jc w:val="right"/>
              <w:rPr>
                <w:rFonts w:ascii="Arial" w:hAnsi="Arial" w:cs="Arial"/>
                <w:color w:val="auto"/>
              </w:rPr>
            </w:pPr>
            <w:r w:rsidRPr="00976708">
              <w:rPr>
                <w:rFonts w:ascii="Arial" w:hAnsi="Arial" w:cs="Arial"/>
                <w:color w:val="auto"/>
              </w:rPr>
              <w:t>Technical Report</w:t>
            </w:r>
          </w:p>
        </w:tc>
      </w:tr>
      <w:tr w:rsidR="004F0988" w14:paraId="717C4EBE" w14:textId="77777777" w:rsidTr="005E4BB2">
        <w:trPr>
          <w:trHeight w:hRule="exact" w:val="3686"/>
        </w:trPr>
        <w:tc>
          <w:tcPr>
            <w:tcW w:w="10423" w:type="dxa"/>
            <w:gridSpan w:val="2"/>
            <w:shd w:val="clear" w:color="auto" w:fill="auto"/>
          </w:tcPr>
          <w:p w14:paraId="7314C223" w14:textId="77777777" w:rsidR="00976708" w:rsidRPr="004D3578" w:rsidRDefault="00976708" w:rsidP="00976708">
            <w:pPr>
              <w:pStyle w:val="ZT"/>
              <w:framePr w:wrap="auto" w:hAnchor="text" w:yAlign="inline"/>
            </w:pPr>
            <w:bookmarkStart w:id="5" w:name="specTitle"/>
            <w:r w:rsidRPr="004D3578">
              <w:t>3</w:t>
            </w:r>
            <w:r w:rsidRPr="007E1744">
              <w:t>rd</w:t>
            </w:r>
            <w:r w:rsidRPr="004D3578">
              <w:t xml:space="preserve"> Generation Partnership Project;</w:t>
            </w:r>
          </w:p>
          <w:p w14:paraId="7E689CD1" w14:textId="77777777" w:rsidR="00976708" w:rsidRDefault="00976708" w:rsidP="00976708">
            <w:pPr>
              <w:pStyle w:val="ZT"/>
              <w:framePr w:wrap="auto" w:hAnchor="text" w:yAlign="inline"/>
            </w:pPr>
            <w:r w:rsidRPr="00B1605B">
              <w:t>Technical Specification Group Services and System Aspects;</w:t>
            </w:r>
          </w:p>
          <w:p w14:paraId="1D2A8F5E" w14:textId="545ECC49" w:rsidR="004F0988" w:rsidRPr="00976708" w:rsidRDefault="00976708" w:rsidP="00976708">
            <w:pPr>
              <w:pStyle w:val="ZT"/>
              <w:framePr w:wrap="auto" w:hAnchor="text" w:yAlign="inline"/>
            </w:pPr>
            <w:r w:rsidRPr="00EA6EF5">
              <w:t>Study on Interconnection and Migration Aspects for Railways</w:t>
            </w:r>
            <w:bookmarkEnd w:id="5"/>
          </w:p>
          <w:p w14:paraId="04CAC1E0" w14:textId="122006DA" w:rsidR="004F0988" w:rsidRPr="00976708" w:rsidRDefault="004F0988" w:rsidP="00133525">
            <w:pPr>
              <w:pStyle w:val="ZT"/>
              <w:framePr w:wrap="auto" w:hAnchor="text" w:yAlign="inline"/>
              <w:rPr>
                <w:i/>
                <w:sz w:val="28"/>
              </w:rPr>
            </w:pPr>
            <w:r w:rsidRPr="00976708">
              <w:t>(</w:t>
            </w:r>
            <w:r w:rsidRPr="00976708">
              <w:rPr>
                <w:rStyle w:val="ZGSM"/>
              </w:rPr>
              <w:t xml:space="preserve">Release </w:t>
            </w:r>
            <w:bookmarkStart w:id="6" w:name="specRelease"/>
            <w:r w:rsidRPr="00976708">
              <w:rPr>
                <w:rStyle w:val="ZGSM"/>
              </w:rPr>
              <w:t>1</w:t>
            </w:r>
            <w:r w:rsidR="00D82E6F" w:rsidRPr="00976708">
              <w:rPr>
                <w:rStyle w:val="ZGSM"/>
              </w:rPr>
              <w:t>8</w:t>
            </w:r>
            <w:bookmarkEnd w:id="6"/>
            <w:r w:rsidRPr="0097670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300740" w:rsidR="00D82E6F" w:rsidRDefault="007D555D" w:rsidP="00D82E6F">
            <w:pPr>
              <w:rPr>
                <w:i/>
              </w:rPr>
            </w:pPr>
            <w:r>
              <w:rPr>
                <w:i/>
                <w:noProof/>
              </w:rPr>
              <w:drawing>
                <wp:inline distT="0" distB="0" distL="0" distR="0" wp14:anchorId="6E429F5D" wp14:editId="57C4FD2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5E170453" w:rsidR="00D82E6F" w:rsidRDefault="007D555D" w:rsidP="00D82E6F">
            <w:pPr>
              <w:jc w:val="right"/>
            </w:pPr>
            <w:r>
              <w:rPr>
                <w:noProof/>
              </w:rPr>
              <w:drawing>
                <wp:inline distT="0" distB="0" distL="0" distR="0" wp14:anchorId="6B8977E6" wp14:editId="7E5D587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8898C3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0A8AFE0F" w:rsidR="00D82E6F" w:rsidRPr="00133525" w:rsidRDefault="00D82E6F" w:rsidP="00D82E6F">
            <w:pPr>
              <w:rPr>
                <w:sz w:val="16"/>
              </w:rPr>
            </w:pPr>
            <w:bookmarkStart w:id="7" w:name="warningNotice"/>
            <w:r w:rsidRPr="00133525">
              <w:rPr>
                <w:sz w:val="16"/>
              </w:rPr>
              <w:t>The present document has been developed within the 3</w:t>
            </w:r>
            <w:r w:rsidRPr="007E1744">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E869884"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6FB0C5CC"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7A738904"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976708">
              <w:rPr>
                <w:noProof/>
                <w:sz w:val="18"/>
              </w:rPr>
              <w:t>2</w:t>
            </w:r>
            <w:r w:rsidR="008E2D68" w:rsidRPr="00976708">
              <w:rPr>
                <w:noProof/>
                <w:sz w:val="18"/>
              </w:rPr>
              <w:t>021</w:t>
            </w:r>
            <w:bookmarkEnd w:id="11"/>
            <w:r w:rsidRPr="00976708">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42312E0" w14:textId="1553619F" w:rsidR="00B808A6" w:rsidRDefault="004D3578">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B808A6">
        <w:t>Foreword</w:t>
      </w:r>
      <w:r w:rsidR="00B808A6">
        <w:tab/>
      </w:r>
      <w:r w:rsidR="00B808A6">
        <w:fldChar w:fldCharType="begin"/>
      </w:r>
      <w:r w:rsidR="00B808A6">
        <w:instrText xml:space="preserve"> PAGEREF _Toc89073569 \h </w:instrText>
      </w:r>
      <w:r w:rsidR="00B808A6">
        <w:fldChar w:fldCharType="separate"/>
      </w:r>
      <w:r w:rsidR="00B808A6">
        <w:t>6</w:t>
      </w:r>
      <w:r w:rsidR="00B808A6">
        <w:fldChar w:fldCharType="end"/>
      </w:r>
    </w:p>
    <w:p w14:paraId="4097FBF5" w14:textId="1624D141" w:rsidR="00B808A6" w:rsidRDefault="00B808A6">
      <w:pPr>
        <w:pStyle w:val="TOC1"/>
        <w:rPr>
          <w:rFonts w:asciiTheme="minorHAnsi" w:eastAsiaTheme="minorEastAsia" w:hAnsiTheme="minorHAnsi" w:cstheme="minorBidi"/>
          <w:szCs w:val="22"/>
          <w:lang/>
        </w:rPr>
      </w:pPr>
      <w:r>
        <w:t>Introduction</w:t>
      </w:r>
      <w:r>
        <w:tab/>
      </w:r>
      <w:r>
        <w:fldChar w:fldCharType="begin"/>
      </w:r>
      <w:r>
        <w:instrText xml:space="preserve"> PAGEREF _Toc89073570 \h </w:instrText>
      </w:r>
      <w:r>
        <w:fldChar w:fldCharType="separate"/>
      </w:r>
      <w:r>
        <w:t>6</w:t>
      </w:r>
      <w:r>
        <w:fldChar w:fldCharType="end"/>
      </w:r>
    </w:p>
    <w:p w14:paraId="21A9C504" w14:textId="6853B83A" w:rsidR="00B808A6" w:rsidRDefault="00B808A6">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_Toc89073571 \h </w:instrText>
      </w:r>
      <w:r>
        <w:fldChar w:fldCharType="separate"/>
      </w:r>
      <w:r>
        <w:t>7</w:t>
      </w:r>
      <w:r>
        <w:fldChar w:fldCharType="end"/>
      </w:r>
    </w:p>
    <w:p w14:paraId="08F7EA39" w14:textId="58D67769" w:rsidR="00B808A6" w:rsidRDefault="00B808A6">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_Toc89073572 \h </w:instrText>
      </w:r>
      <w:r>
        <w:fldChar w:fldCharType="separate"/>
      </w:r>
      <w:r>
        <w:t>7</w:t>
      </w:r>
      <w:r>
        <w:fldChar w:fldCharType="end"/>
      </w:r>
    </w:p>
    <w:p w14:paraId="29E12FED" w14:textId="6E9E1F8A" w:rsidR="00B808A6" w:rsidRDefault="00B808A6">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_Toc89073573 \h </w:instrText>
      </w:r>
      <w:r>
        <w:fldChar w:fldCharType="separate"/>
      </w:r>
      <w:r>
        <w:t>7</w:t>
      </w:r>
      <w:r>
        <w:fldChar w:fldCharType="end"/>
      </w:r>
    </w:p>
    <w:p w14:paraId="3EF858CF" w14:textId="258C2632" w:rsidR="00B808A6" w:rsidRDefault="00B808A6">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_Toc89073574 \h </w:instrText>
      </w:r>
      <w:r>
        <w:fldChar w:fldCharType="separate"/>
      </w:r>
      <w:r>
        <w:t>7</w:t>
      </w:r>
      <w:r>
        <w:fldChar w:fldCharType="end"/>
      </w:r>
    </w:p>
    <w:p w14:paraId="5873E280" w14:textId="4612564C" w:rsidR="00B808A6" w:rsidRDefault="00B808A6">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_Toc89073575 \h </w:instrText>
      </w:r>
      <w:r>
        <w:fldChar w:fldCharType="separate"/>
      </w:r>
      <w:r>
        <w:t>7</w:t>
      </w:r>
      <w:r>
        <w:fldChar w:fldCharType="end"/>
      </w:r>
    </w:p>
    <w:p w14:paraId="70C53884" w14:textId="53B53868" w:rsidR="00B808A6" w:rsidRDefault="00B808A6">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_Toc89073576 \h </w:instrText>
      </w:r>
      <w:r>
        <w:fldChar w:fldCharType="separate"/>
      </w:r>
      <w:r>
        <w:t>8</w:t>
      </w:r>
      <w:r>
        <w:fldChar w:fldCharType="end"/>
      </w:r>
    </w:p>
    <w:p w14:paraId="59160EFF" w14:textId="50AEFAD7" w:rsidR="00B808A6" w:rsidRDefault="00B808A6">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rsidRPr="00F350D8">
        <w:rPr>
          <w:rFonts w:eastAsia="SimSun"/>
          <w:lang w:val="en-US" w:eastAsia="zh-CN"/>
        </w:rPr>
        <w:t>Scenarios</w:t>
      </w:r>
      <w:r>
        <w:tab/>
      </w:r>
      <w:r>
        <w:fldChar w:fldCharType="begin"/>
      </w:r>
      <w:r>
        <w:instrText xml:space="preserve"> PAGEREF _Toc89073577 \h </w:instrText>
      </w:r>
      <w:r>
        <w:fldChar w:fldCharType="separate"/>
      </w:r>
      <w:r>
        <w:t>8</w:t>
      </w:r>
      <w:r>
        <w:fldChar w:fldCharType="end"/>
      </w:r>
    </w:p>
    <w:p w14:paraId="3E4A2DF8" w14:textId="49650859" w:rsidR="00B808A6" w:rsidRDefault="00B808A6">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t>Key issues</w:t>
      </w:r>
      <w:r>
        <w:tab/>
      </w:r>
      <w:r>
        <w:fldChar w:fldCharType="begin"/>
      </w:r>
      <w:r>
        <w:instrText xml:space="preserve"> PAGEREF _Toc89073578 \h </w:instrText>
      </w:r>
      <w:r>
        <w:fldChar w:fldCharType="separate"/>
      </w:r>
      <w:r>
        <w:t>8</w:t>
      </w:r>
      <w:r>
        <w:fldChar w:fldCharType="end"/>
      </w:r>
    </w:p>
    <w:p w14:paraId="3ED25B0F" w14:textId="746BE8B5" w:rsidR="00B808A6" w:rsidRDefault="00B808A6">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t>Key issue 1 - Optimize the connectivity between MC systems</w:t>
      </w:r>
      <w:r>
        <w:tab/>
      </w:r>
      <w:r>
        <w:fldChar w:fldCharType="begin"/>
      </w:r>
      <w:r>
        <w:instrText xml:space="preserve"> PAGEREF _Toc89073579 \h </w:instrText>
      </w:r>
      <w:r>
        <w:fldChar w:fldCharType="separate"/>
      </w:r>
      <w:r>
        <w:t>8</w:t>
      </w:r>
      <w:r>
        <w:fldChar w:fldCharType="end"/>
      </w:r>
    </w:p>
    <w:p w14:paraId="26FC31BB" w14:textId="462DDA9D" w:rsidR="00B808A6" w:rsidRDefault="00B808A6">
      <w:pPr>
        <w:pStyle w:val="TOC2"/>
        <w:rPr>
          <w:rFonts w:asciiTheme="minorHAnsi" w:eastAsiaTheme="minorEastAsia" w:hAnsiTheme="minorHAnsi" w:cstheme="minorBidi"/>
          <w:sz w:val="22"/>
          <w:szCs w:val="22"/>
          <w:lang/>
        </w:rPr>
      </w:pPr>
      <w:r>
        <w:t>5.2</w:t>
      </w:r>
      <w:r>
        <w:rPr>
          <w:rFonts w:asciiTheme="minorHAnsi" w:eastAsiaTheme="minorEastAsia" w:hAnsiTheme="minorHAnsi" w:cstheme="minorBidi"/>
          <w:sz w:val="22"/>
          <w:szCs w:val="22"/>
          <w:lang/>
        </w:rPr>
        <w:tab/>
      </w:r>
      <w:r>
        <w:t>Key issue 2 - Functional alias handling</w:t>
      </w:r>
      <w:r>
        <w:tab/>
      </w:r>
      <w:r>
        <w:fldChar w:fldCharType="begin"/>
      </w:r>
      <w:r>
        <w:instrText xml:space="preserve"> PAGEREF _Toc89073580 \h </w:instrText>
      </w:r>
      <w:r>
        <w:fldChar w:fldCharType="separate"/>
      </w:r>
      <w:r>
        <w:t>8</w:t>
      </w:r>
      <w:r>
        <w:fldChar w:fldCharType="end"/>
      </w:r>
    </w:p>
    <w:p w14:paraId="340CA043" w14:textId="152B0CBC" w:rsidR="00B808A6" w:rsidRDefault="00B808A6">
      <w:pPr>
        <w:pStyle w:val="TOC2"/>
        <w:rPr>
          <w:rFonts w:asciiTheme="minorHAnsi" w:eastAsiaTheme="minorEastAsia" w:hAnsiTheme="minorHAnsi" w:cstheme="minorBidi"/>
          <w:sz w:val="22"/>
          <w:szCs w:val="22"/>
          <w:lang/>
        </w:rPr>
      </w:pPr>
      <w:r>
        <w:t>5.3</w:t>
      </w:r>
      <w:r>
        <w:rPr>
          <w:rFonts w:asciiTheme="minorHAnsi" w:eastAsiaTheme="minorEastAsia" w:hAnsiTheme="minorHAnsi" w:cstheme="minorBidi"/>
          <w:sz w:val="22"/>
          <w:szCs w:val="22"/>
          <w:lang/>
        </w:rPr>
        <w:tab/>
      </w:r>
      <w:r>
        <w:t>Key issue 3 - Group communication between MC systems</w:t>
      </w:r>
      <w:r>
        <w:tab/>
      </w:r>
      <w:r>
        <w:fldChar w:fldCharType="begin"/>
      </w:r>
      <w:r>
        <w:instrText xml:space="preserve"> PAGEREF _Toc89073581 \h </w:instrText>
      </w:r>
      <w:r>
        <w:fldChar w:fldCharType="separate"/>
      </w:r>
      <w:r>
        <w:t>8</w:t>
      </w:r>
      <w:r>
        <w:fldChar w:fldCharType="end"/>
      </w:r>
    </w:p>
    <w:p w14:paraId="636CEF32" w14:textId="25DF5A36" w:rsidR="00B808A6" w:rsidRDefault="00B808A6">
      <w:pPr>
        <w:pStyle w:val="TOC2"/>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t>Key issue 4 - Location information with multiple MC systems</w:t>
      </w:r>
      <w:r>
        <w:tab/>
      </w:r>
      <w:r>
        <w:fldChar w:fldCharType="begin"/>
      </w:r>
      <w:r>
        <w:instrText xml:space="preserve"> PAGEREF _Toc89073582 \h </w:instrText>
      </w:r>
      <w:r>
        <w:fldChar w:fldCharType="separate"/>
      </w:r>
      <w:r>
        <w:t>9</w:t>
      </w:r>
      <w:r>
        <w:fldChar w:fldCharType="end"/>
      </w:r>
    </w:p>
    <w:p w14:paraId="65214E98" w14:textId="68DE9C0E" w:rsidR="00B808A6" w:rsidRDefault="00B808A6">
      <w:pPr>
        <w:pStyle w:val="TOC2"/>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t>Key issue 5 - Quick migration towards another MC system</w:t>
      </w:r>
      <w:r>
        <w:tab/>
      </w:r>
      <w:r>
        <w:fldChar w:fldCharType="begin"/>
      </w:r>
      <w:r>
        <w:instrText xml:space="preserve"> PAGEREF _Toc89073583 \h </w:instrText>
      </w:r>
      <w:r>
        <w:fldChar w:fldCharType="separate"/>
      </w:r>
      <w:r>
        <w:t>9</w:t>
      </w:r>
      <w:r>
        <w:fldChar w:fldCharType="end"/>
      </w:r>
    </w:p>
    <w:p w14:paraId="49D0F99B" w14:textId="6BA23D90" w:rsidR="00B808A6" w:rsidRDefault="00B808A6">
      <w:pPr>
        <w:pStyle w:val="TOC2"/>
        <w:rPr>
          <w:rFonts w:asciiTheme="minorHAnsi" w:eastAsiaTheme="minorEastAsia" w:hAnsiTheme="minorHAnsi" w:cstheme="minorBidi"/>
          <w:sz w:val="22"/>
          <w:szCs w:val="22"/>
          <w:lang/>
        </w:rPr>
      </w:pPr>
      <w:r>
        <w:t>5.6</w:t>
      </w:r>
      <w:r>
        <w:rPr>
          <w:rFonts w:asciiTheme="minorHAnsi" w:eastAsiaTheme="minorEastAsia" w:hAnsiTheme="minorHAnsi" w:cstheme="minorBidi"/>
          <w:sz w:val="22"/>
          <w:szCs w:val="22"/>
          <w:lang/>
        </w:rPr>
        <w:tab/>
      </w:r>
      <w:r>
        <w:t>Key issue 6 - Call forwarding/transfer between MC systems</w:t>
      </w:r>
      <w:r>
        <w:tab/>
      </w:r>
      <w:r>
        <w:fldChar w:fldCharType="begin"/>
      </w:r>
      <w:r>
        <w:instrText xml:space="preserve"> PAGEREF _Toc89073584 \h </w:instrText>
      </w:r>
      <w:r>
        <w:fldChar w:fldCharType="separate"/>
      </w:r>
      <w:r>
        <w:t>9</w:t>
      </w:r>
      <w:r>
        <w:fldChar w:fldCharType="end"/>
      </w:r>
    </w:p>
    <w:p w14:paraId="710487B9" w14:textId="295FFE2C" w:rsidR="00B808A6" w:rsidRDefault="00B808A6">
      <w:pPr>
        <w:pStyle w:val="TOC2"/>
        <w:rPr>
          <w:rFonts w:asciiTheme="minorHAnsi" w:eastAsiaTheme="minorEastAsia" w:hAnsiTheme="minorHAnsi" w:cstheme="minorBidi"/>
          <w:sz w:val="22"/>
          <w:szCs w:val="22"/>
          <w:lang/>
        </w:rPr>
      </w:pPr>
      <w:r>
        <w:t>5.7</w:t>
      </w:r>
      <w:r>
        <w:rPr>
          <w:rFonts w:asciiTheme="minorHAnsi" w:eastAsiaTheme="minorEastAsia" w:hAnsiTheme="minorHAnsi" w:cstheme="minorBidi"/>
          <w:sz w:val="22"/>
          <w:szCs w:val="22"/>
          <w:lang/>
        </w:rPr>
        <w:tab/>
      </w:r>
      <w:r>
        <w:t>Key issue 7 - IP connectivity between MC systems</w:t>
      </w:r>
      <w:r>
        <w:tab/>
      </w:r>
      <w:r>
        <w:fldChar w:fldCharType="begin"/>
      </w:r>
      <w:r>
        <w:instrText xml:space="preserve"> PAGEREF _Toc89073585 \h </w:instrText>
      </w:r>
      <w:r>
        <w:fldChar w:fldCharType="separate"/>
      </w:r>
      <w:r>
        <w:t>9</w:t>
      </w:r>
      <w:r>
        <w:fldChar w:fldCharType="end"/>
      </w:r>
    </w:p>
    <w:p w14:paraId="55D7AAEF" w14:textId="7CB6D021" w:rsidR="00B808A6" w:rsidRDefault="00B808A6">
      <w:pPr>
        <w:pStyle w:val="TOC2"/>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t>Key issue 8 – Offline-Migration</w:t>
      </w:r>
      <w:r>
        <w:tab/>
      </w:r>
      <w:r>
        <w:fldChar w:fldCharType="begin"/>
      </w:r>
      <w:r>
        <w:instrText xml:space="preserve"> PAGEREF _Toc89073586 \h </w:instrText>
      </w:r>
      <w:r>
        <w:fldChar w:fldCharType="separate"/>
      </w:r>
      <w:r>
        <w:t>10</w:t>
      </w:r>
      <w:r>
        <w:fldChar w:fldCharType="end"/>
      </w:r>
    </w:p>
    <w:p w14:paraId="4DC56DDD" w14:textId="2ACB2301" w:rsidR="00B808A6" w:rsidRDefault="00B808A6">
      <w:pPr>
        <w:pStyle w:val="TOC1"/>
        <w:rPr>
          <w:rFonts w:asciiTheme="minorHAnsi" w:eastAsiaTheme="minorEastAsia" w:hAnsiTheme="minorHAnsi" w:cstheme="minorBidi"/>
          <w:szCs w:val="22"/>
          <w:lang/>
        </w:rPr>
      </w:pPr>
      <w:r>
        <w:t>6</w:t>
      </w:r>
      <w:r>
        <w:rPr>
          <w:rFonts w:asciiTheme="minorHAnsi" w:eastAsiaTheme="minorEastAsia" w:hAnsiTheme="minorHAnsi" w:cstheme="minorBidi"/>
          <w:szCs w:val="22"/>
          <w:lang/>
        </w:rPr>
        <w:tab/>
      </w:r>
      <w:r>
        <w:t>Architectural requirements</w:t>
      </w:r>
      <w:r>
        <w:tab/>
      </w:r>
      <w:r>
        <w:fldChar w:fldCharType="begin"/>
      </w:r>
      <w:r>
        <w:instrText xml:space="preserve"> PAGEREF _Toc89073587 \h </w:instrText>
      </w:r>
      <w:r>
        <w:fldChar w:fldCharType="separate"/>
      </w:r>
      <w:r>
        <w:t>10</w:t>
      </w:r>
      <w:r>
        <w:fldChar w:fldCharType="end"/>
      </w:r>
    </w:p>
    <w:p w14:paraId="2A14855D" w14:textId="1023F04B" w:rsidR="00B808A6" w:rsidRDefault="00B808A6">
      <w:pPr>
        <w:pStyle w:val="TOC1"/>
        <w:rPr>
          <w:rFonts w:asciiTheme="minorHAnsi" w:eastAsiaTheme="minorEastAsia" w:hAnsiTheme="minorHAnsi" w:cstheme="minorBidi"/>
          <w:szCs w:val="22"/>
          <w:lang/>
        </w:rPr>
      </w:pPr>
      <w:r w:rsidRPr="00635F89">
        <w:rPr>
          <w:lang/>
        </w:rPr>
        <w:t>7</w:t>
      </w:r>
      <w:r>
        <w:rPr>
          <w:rFonts w:asciiTheme="minorHAnsi" w:eastAsiaTheme="minorEastAsia" w:hAnsiTheme="minorHAnsi" w:cstheme="minorBidi"/>
          <w:szCs w:val="22"/>
          <w:lang/>
        </w:rPr>
        <w:tab/>
      </w:r>
      <w:r w:rsidRPr="00635F89">
        <w:rPr>
          <w:lang/>
        </w:rPr>
        <w:t>Solutions</w:t>
      </w:r>
      <w:r w:rsidRPr="00635F89">
        <w:rPr>
          <w:lang/>
        </w:rPr>
        <w:tab/>
      </w:r>
      <w:r>
        <w:fldChar w:fldCharType="begin"/>
      </w:r>
      <w:r w:rsidRPr="00635F89">
        <w:rPr>
          <w:lang/>
        </w:rPr>
        <w:instrText xml:space="preserve"> PAGEREF _Toc89073588 \h </w:instrText>
      </w:r>
      <w:r>
        <w:fldChar w:fldCharType="separate"/>
      </w:r>
      <w:r w:rsidRPr="00635F89">
        <w:rPr>
          <w:lang/>
        </w:rPr>
        <w:t>10</w:t>
      </w:r>
      <w:r>
        <w:fldChar w:fldCharType="end"/>
      </w:r>
    </w:p>
    <w:p w14:paraId="704CFE99" w14:textId="3AD20C10" w:rsidR="00B808A6" w:rsidRDefault="00B808A6">
      <w:pPr>
        <w:pStyle w:val="TOC2"/>
        <w:rPr>
          <w:rFonts w:asciiTheme="minorHAnsi" w:eastAsiaTheme="minorEastAsia" w:hAnsiTheme="minorHAnsi" w:cstheme="minorBidi"/>
          <w:sz w:val="22"/>
          <w:szCs w:val="22"/>
          <w:lang/>
        </w:rPr>
      </w:pPr>
      <w:r w:rsidRPr="00635F89">
        <w:rPr>
          <w:rFonts w:eastAsia="SimSun"/>
          <w:lang/>
        </w:rPr>
        <w:t>7.1</w:t>
      </w:r>
      <w:r>
        <w:rPr>
          <w:rFonts w:asciiTheme="minorHAnsi" w:eastAsiaTheme="minorEastAsia" w:hAnsiTheme="minorHAnsi" w:cstheme="minorBidi"/>
          <w:sz w:val="22"/>
          <w:szCs w:val="22"/>
          <w:lang/>
        </w:rPr>
        <w:tab/>
      </w:r>
      <w:r w:rsidRPr="00635F89">
        <w:rPr>
          <w:rFonts w:eastAsia="SimSun"/>
          <w:lang/>
        </w:rPr>
        <w:t>Solution on functional architecture</w:t>
      </w:r>
      <w:r w:rsidRPr="00635F89">
        <w:rPr>
          <w:lang/>
        </w:rPr>
        <w:t xml:space="preserve"> </w:t>
      </w:r>
      <w:r w:rsidRPr="00635F89">
        <w:rPr>
          <w:rFonts w:eastAsia="SimSun"/>
          <w:lang/>
        </w:rPr>
        <w:t>enhancements to support location information</w:t>
      </w:r>
      <w:r w:rsidRPr="00635F89">
        <w:rPr>
          <w:lang/>
        </w:rPr>
        <w:tab/>
      </w:r>
      <w:r>
        <w:fldChar w:fldCharType="begin"/>
      </w:r>
      <w:r w:rsidRPr="00635F89">
        <w:rPr>
          <w:lang/>
        </w:rPr>
        <w:instrText xml:space="preserve"> PAGEREF _Toc89073589 \h </w:instrText>
      </w:r>
      <w:r>
        <w:fldChar w:fldCharType="separate"/>
      </w:r>
      <w:r w:rsidRPr="00635F89">
        <w:rPr>
          <w:lang/>
        </w:rPr>
        <w:t>10</w:t>
      </w:r>
      <w:r>
        <w:fldChar w:fldCharType="end"/>
      </w:r>
    </w:p>
    <w:p w14:paraId="54D02E2A" w14:textId="73F8B58E" w:rsidR="00B808A6" w:rsidRDefault="00B808A6">
      <w:pPr>
        <w:pStyle w:val="TOC3"/>
        <w:rPr>
          <w:rFonts w:asciiTheme="minorHAnsi" w:eastAsiaTheme="minorEastAsia" w:hAnsiTheme="minorHAnsi" w:cstheme="minorBidi"/>
          <w:sz w:val="22"/>
          <w:szCs w:val="22"/>
          <w:lang/>
        </w:rPr>
      </w:pPr>
      <w:r w:rsidRPr="00635F89">
        <w:rPr>
          <w:lang/>
        </w:rPr>
        <w:t>7.1.1</w:t>
      </w:r>
      <w:r>
        <w:rPr>
          <w:rFonts w:asciiTheme="minorHAnsi" w:eastAsiaTheme="minorEastAsia" w:hAnsiTheme="minorHAnsi" w:cstheme="minorBidi"/>
          <w:sz w:val="22"/>
          <w:szCs w:val="22"/>
          <w:lang/>
        </w:rPr>
        <w:tab/>
      </w:r>
      <w:r w:rsidRPr="00635F89">
        <w:rPr>
          <w:lang/>
        </w:rPr>
        <w:t>General</w:t>
      </w:r>
      <w:r w:rsidRPr="00635F89">
        <w:rPr>
          <w:lang/>
        </w:rPr>
        <w:tab/>
      </w:r>
      <w:r>
        <w:fldChar w:fldCharType="begin"/>
      </w:r>
      <w:r w:rsidRPr="00635F89">
        <w:rPr>
          <w:lang/>
        </w:rPr>
        <w:instrText xml:space="preserve"> PAGEREF _Toc89073590 \h </w:instrText>
      </w:r>
      <w:r>
        <w:fldChar w:fldCharType="separate"/>
      </w:r>
      <w:r w:rsidRPr="00635F89">
        <w:rPr>
          <w:lang/>
        </w:rPr>
        <w:t>10</w:t>
      </w:r>
      <w:r>
        <w:fldChar w:fldCharType="end"/>
      </w:r>
    </w:p>
    <w:p w14:paraId="5187E164" w14:textId="0D96BE3D" w:rsidR="00B808A6" w:rsidRDefault="00B808A6">
      <w:pPr>
        <w:pStyle w:val="TOC3"/>
        <w:rPr>
          <w:rFonts w:asciiTheme="minorHAnsi" w:eastAsiaTheme="minorEastAsia" w:hAnsiTheme="minorHAnsi" w:cstheme="minorBidi"/>
          <w:sz w:val="22"/>
          <w:szCs w:val="22"/>
          <w:lang/>
        </w:rPr>
      </w:pPr>
      <w:r w:rsidRPr="00635F89">
        <w:rPr>
          <w:lang/>
        </w:rPr>
        <w:t>7.1.2</w:t>
      </w:r>
      <w:r>
        <w:rPr>
          <w:rFonts w:asciiTheme="minorHAnsi" w:eastAsiaTheme="minorEastAsia" w:hAnsiTheme="minorHAnsi" w:cstheme="minorBidi"/>
          <w:sz w:val="22"/>
          <w:szCs w:val="22"/>
          <w:lang/>
        </w:rPr>
        <w:tab/>
      </w:r>
      <w:r w:rsidRPr="00635F89">
        <w:rPr>
          <w:lang/>
        </w:rPr>
        <w:t>Solution description</w:t>
      </w:r>
      <w:r w:rsidRPr="00635F89">
        <w:rPr>
          <w:lang/>
        </w:rPr>
        <w:tab/>
      </w:r>
      <w:r>
        <w:fldChar w:fldCharType="begin"/>
      </w:r>
      <w:r w:rsidRPr="00635F89">
        <w:rPr>
          <w:lang/>
        </w:rPr>
        <w:instrText xml:space="preserve"> PAGEREF _Toc89073591 \h </w:instrText>
      </w:r>
      <w:r>
        <w:fldChar w:fldCharType="separate"/>
      </w:r>
      <w:r w:rsidRPr="00635F89">
        <w:rPr>
          <w:lang/>
        </w:rPr>
        <w:t>10</w:t>
      </w:r>
      <w:r>
        <w:fldChar w:fldCharType="end"/>
      </w:r>
    </w:p>
    <w:p w14:paraId="64DE94E3" w14:textId="7F8927A4" w:rsidR="00B808A6" w:rsidRDefault="00B808A6">
      <w:pPr>
        <w:pStyle w:val="TOC4"/>
        <w:rPr>
          <w:rFonts w:asciiTheme="minorHAnsi" w:eastAsiaTheme="minorEastAsia" w:hAnsiTheme="minorHAnsi" w:cstheme="minorBidi"/>
          <w:sz w:val="22"/>
          <w:szCs w:val="22"/>
          <w:lang/>
        </w:rPr>
      </w:pPr>
      <w:r w:rsidRPr="00635F89">
        <w:rPr>
          <w:lang/>
        </w:rPr>
        <w:t>7.1.2.1</w:t>
      </w:r>
      <w:r>
        <w:rPr>
          <w:rFonts w:asciiTheme="minorHAnsi" w:eastAsiaTheme="minorEastAsia" w:hAnsiTheme="minorHAnsi" w:cstheme="minorBidi"/>
          <w:sz w:val="22"/>
          <w:szCs w:val="22"/>
          <w:lang/>
        </w:rPr>
        <w:tab/>
      </w:r>
      <w:r w:rsidRPr="00635F89">
        <w:rPr>
          <w:lang/>
        </w:rPr>
        <w:t>Functional architecture</w:t>
      </w:r>
      <w:r w:rsidRPr="00635F89">
        <w:rPr>
          <w:lang/>
        </w:rPr>
        <w:tab/>
      </w:r>
      <w:r>
        <w:fldChar w:fldCharType="begin"/>
      </w:r>
      <w:r w:rsidRPr="00635F89">
        <w:rPr>
          <w:lang/>
        </w:rPr>
        <w:instrText xml:space="preserve"> PAGEREF _Toc89073592 \h </w:instrText>
      </w:r>
      <w:r>
        <w:fldChar w:fldCharType="separate"/>
      </w:r>
      <w:r w:rsidRPr="00635F89">
        <w:rPr>
          <w:lang/>
        </w:rPr>
        <w:t>10</w:t>
      </w:r>
      <w:r>
        <w:fldChar w:fldCharType="end"/>
      </w:r>
    </w:p>
    <w:p w14:paraId="4A02C751" w14:textId="50574C7F" w:rsidR="00B808A6" w:rsidRDefault="00B808A6">
      <w:pPr>
        <w:pStyle w:val="TOC4"/>
        <w:rPr>
          <w:rFonts w:asciiTheme="minorHAnsi" w:eastAsiaTheme="minorEastAsia" w:hAnsiTheme="minorHAnsi" w:cstheme="minorBidi"/>
          <w:sz w:val="22"/>
          <w:szCs w:val="22"/>
          <w:lang/>
        </w:rPr>
      </w:pPr>
      <w:r w:rsidRPr="00635F89">
        <w:rPr>
          <w:lang/>
        </w:rPr>
        <w:t>7.1.2.2</w:t>
      </w:r>
      <w:r>
        <w:rPr>
          <w:rFonts w:asciiTheme="minorHAnsi" w:eastAsiaTheme="minorEastAsia" w:hAnsiTheme="minorHAnsi" w:cstheme="minorBidi"/>
          <w:sz w:val="22"/>
          <w:szCs w:val="22"/>
          <w:lang/>
        </w:rPr>
        <w:tab/>
      </w:r>
      <w:r w:rsidRPr="00635F89">
        <w:rPr>
          <w:lang/>
        </w:rPr>
        <w:t>Reference points</w:t>
      </w:r>
      <w:r w:rsidRPr="00635F89">
        <w:rPr>
          <w:lang/>
        </w:rPr>
        <w:tab/>
      </w:r>
      <w:r>
        <w:fldChar w:fldCharType="begin"/>
      </w:r>
      <w:r w:rsidRPr="00635F89">
        <w:rPr>
          <w:lang/>
        </w:rPr>
        <w:instrText xml:space="preserve"> PAGEREF _Toc89073593 \h </w:instrText>
      </w:r>
      <w:r>
        <w:fldChar w:fldCharType="separate"/>
      </w:r>
      <w:r w:rsidRPr="00635F89">
        <w:rPr>
          <w:lang/>
        </w:rPr>
        <w:t>10</w:t>
      </w:r>
      <w:r>
        <w:fldChar w:fldCharType="end"/>
      </w:r>
    </w:p>
    <w:p w14:paraId="67A55C1E" w14:textId="6A768373" w:rsidR="00B808A6" w:rsidRDefault="00B808A6">
      <w:pPr>
        <w:pStyle w:val="TOC3"/>
        <w:rPr>
          <w:rFonts w:asciiTheme="minorHAnsi" w:eastAsiaTheme="minorEastAsia" w:hAnsiTheme="minorHAnsi" w:cstheme="minorBidi"/>
          <w:sz w:val="22"/>
          <w:szCs w:val="22"/>
          <w:lang/>
        </w:rPr>
      </w:pPr>
      <w:r w:rsidRPr="00635F89">
        <w:rPr>
          <w:lang/>
        </w:rPr>
        <w:t>7.1.3</w:t>
      </w:r>
      <w:r>
        <w:rPr>
          <w:rFonts w:asciiTheme="minorHAnsi" w:eastAsiaTheme="minorEastAsia" w:hAnsiTheme="minorHAnsi" w:cstheme="minorBidi"/>
          <w:sz w:val="22"/>
          <w:szCs w:val="22"/>
          <w:lang/>
        </w:rPr>
        <w:tab/>
      </w:r>
      <w:r w:rsidRPr="00635F89">
        <w:rPr>
          <w:lang/>
        </w:rPr>
        <w:t>Solution evaluation</w:t>
      </w:r>
      <w:r w:rsidRPr="00635F89">
        <w:rPr>
          <w:lang/>
        </w:rPr>
        <w:tab/>
      </w:r>
      <w:r>
        <w:fldChar w:fldCharType="begin"/>
      </w:r>
      <w:r w:rsidRPr="00635F89">
        <w:rPr>
          <w:lang/>
        </w:rPr>
        <w:instrText xml:space="preserve"> PAGEREF _Toc89073594 \h </w:instrText>
      </w:r>
      <w:r>
        <w:fldChar w:fldCharType="separate"/>
      </w:r>
      <w:r w:rsidRPr="00635F89">
        <w:rPr>
          <w:lang/>
        </w:rPr>
        <w:t>11</w:t>
      </w:r>
      <w:r>
        <w:fldChar w:fldCharType="end"/>
      </w:r>
    </w:p>
    <w:p w14:paraId="4DCBE81A" w14:textId="1093A833" w:rsidR="00B808A6" w:rsidRDefault="00B808A6">
      <w:pPr>
        <w:pStyle w:val="TOC2"/>
        <w:rPr>
          <w:rFonts w:asciiTheme="minorHAnsi" w:eastAsiaTheme="minorEastAsia" w:hAnsiTheme="minorHAnsi" w:cstheme="minorBidi"/>
          <w:sz w:val="22"/>
          <w:szCs w:val="22"/>
          <w:lang/>
        </w:rPr>
      </w:pPr>
      <w:r w:rsidRPr="00635F89">
        <w:rPr>
          <w:rFonts w:eastAsia="SimSun"/>
          <w:lang/>
        </w:rPr>
        <w:t>7.2</w:t>
      </w:r>
      <w:r>
        <w:rPr>
          <w:rFonts w:asciiTheme="minorHAnsi" w:eastAsiaTheme="minorEastAsia" w:hAnsiTheme="minorHAnsi" w:cstheme="minorBidi"/>
          <w:sz w:val="22"/>
          <w:szCs w:val="22"/>
          <w:lang/>
        </w:rPr>
        <w:tab/>
      </w:r>
      <w:r w:rsidRPr="00635F89">
        <w:rPr>
          <w:rFonts w:eastAsia="SimSun"/>
          <w:lang/>
        </w:rPr>
        <w:t>Solutions on providing location information</w:t>
      </w:r>
      <w:r w:rsidRPr="00635F89">
        <w:rPr>
          <w:lang/>
        </w:rPr>
        <w:tab/>
      </w:r>
      <w:r>
        <w:fldChar w:fldCharType="begin"/>
      </w:r>
      <w:r w:rsidRPr="00635F89">
        <w:rPr>
          <w:lang/>
        </w:rPr>
        <w:instrText xml:space="preserve"> PAGEREF _Toc89073595 \h </w:instrText>
      </w:r>
      <w:r>
        <w:fldChar w:fldCharType="separate"/>
      </w:r>
      <w:r w:rsidRPr="00635F89">
        <w:rPr>
          <w:lang/>
        </w:rPr>
        <w:t>11</w:t>
      </w:r>
      <w:r>
        <w:fldChar w:fldCharType="end"/>
      </w:r>
    </w:p>
    <w:p w14:paraId="22941B4B" w14:textId="57D60FDE" w:rsidR="00B808A6" w:rsidRDefault="00B808A6">
      <w:pPr>
        <w:pStyle w:val="TOC3"/>
        <w:rPr>
          <w:rFonts w:asciiTheme="minorHAnsi" w:eastAsiaTheme="minorEastAsia" w:hAnsiTheme="minorHAnsi" w:cstheme="minorBidi"/>
          <w:sz w:val="22"/>
          <w:szCs w:val="22"/>
          <w:lang/>
        </w:rPr>
      </w:pPr>
      <w:r>
        <w:t>7.2.1</w:t>
      </w:r>
      <w:r>
        <w:rPr>
          <w:rFonts w:asciiTheme="minorHAnsi" w:eastAsiaTheme="minorEastAsia" w:hAnsiTheme="minorHAnsi" w:cstheme="minorBidi"/>
          <w:sz w:val="22"/>
          <w:szCs w:val="22"/>
          <w:lang/>
        </w:rPr>
        <w:tab/>
      </w:r>
      <w:r>
        <w:t>General</w:t>
      </w:r>
      <w:r>
        <w:tab/>
      </w:r>
      <w:r>
        <w:fldChar w:fldCharType="begin"/>
      </w:r>
      <w:r>
        <w:instrText xml:space="preserve"> PAGEREF _Toc89073596 \h </w:instrText>
      </w:r>
      <w:r>
        <w:fldChar w:fldCharType="separate"/>
      </w:r>
      <w:r>
        <w:t>11</w:t>
      </w:r>
      <w:r>
        <w:fldChar w:fldCharType="end"/>
      </w:r>
    </w:p>
    <w:p w14:paraId="26E7CAAA" w14:textId="672825FB" w:rsidR="00B808A6" w:rsidRDefault="00B808A6">
      <w:pPr>
        <w:pStyle w:val="TOC3"/>
        <w:rPr>
          <w:rFonts w:asciiTheme="minorHAnsi" w:eastAsiaTheme="minorEastAsia" w:hAnsiTheme="minorHAnsi" w:cstheme="minorBidi"/>
          <w:sz w:val="22"/>
          <w:szCs w:val="22"/>
          <w:lang/>
        </w:rPr>
      </w:pPr>
      <w:r>
        <w:t>7.2.2</w:t>
      </w:r>
      <w:r>
        <w:rPr>
          <w:rFonts w:asciiTheme="minorHAnsi" w:eastAsiaTheme="minorEastAsia" w:hAnsiTheme="minorHAnsi" w:cstheme="minorBidi"/>
          <w:sz w:val="22"/>
          <w:szCs w:val="22"/>
          <w:lang/>
        </w:rPr>
        <w:tab/>
      </w:r>
      <w:r>
        <w:t>Solution description</w:t>
      </w:r>
      <w:r>
        <w:tab/>
      </w:r>
      <w:r>
        <w:fldChar w:fldCharType="begin"/>
      </w:r>
      <w:r>
        <w:instrText xml:space="preserve"> PAGEREF _Toc89073597 \h </w:instrText>
      </w:r>
      <w:r>
        <w:fldChar w:fldCharType="separate"/>
      </w:r>
      <w:r>
        <w:t>11</w:t>
      </w:r>
      <w:r>
        <w:fldChar w:fldCharType="end"/>
      </w:r>
    </w:p>
    <w:p w14:paraId="25569B00" w14:textId="75BE0365" w:rsidR="00B808A6" w:rsidRDefault="00B808A6">
      <w:pPr>
        <w:pStyle w:val="TOC4"/>
        <w:rPr>
          <w:rFonts w:asciiTheme="minorHAnsi" w:eastAsiaTheme="minorEastAsia" w:hAnsiTheme="minorHAnsi" w:cstheme="minorBidi"/>
          <w:sz w:val="22"/>
          <w:szCs w:val="22"/>
          <w:lang/>
        </w:rPr>
      </w:pPr>
      <w:r>
        <w:t>7.2.2.1</w:t>
      </w:r>
      <w:r>
        <w:rPr>
          <w:rFonts w:asciiTheme="minorHAnsi" w:eastAsiaTheme="minorEastAsia" w:hAnsiTheme="minorHAnsi" w:cstheme="minorBidi"/>
          <w:sz w:val="22"/>
          <w:szCs w:val="22"/>
          <w:lang/>
        </w:rPr>
        <w:tab/>
      </w:r>
      <w:r>
        <w:t>Immediate location information requests and reports</w:t>
      </w:r>
      <w:r>
        <w:tab/>
      </w:r>
      <w:r>
        <w:fldChar w:fldCharType="begin"/>
      </w:r>
      <w:r>
        <w:instrText xml:space="preserve"> PAGEREF _Toc89073598 \h </w:instrText>
      </w:r>
      <w:r>
        <w:fldChar w:fldCharType="separate"/>
      </w:r>
      <w:r>
        <w:t>11</w:t>
      </w:r>
      <w:r>
        <w:fldChar w:fldCharType="end"/>
      </w:r>
    </w:p>
    <w:p w14:paraId="06850E2B" w14:textId="3FE9007D" w:rsidR="00B808A6" w:rsidRDefault="00B808A6">
      <w:pPr>
        <w:pStyle w:val="TOC4"/>
        <w:rPr>
          <w:rFonts w:asciiTheme="minorHAnsi" w:eastAsiaTheme="minorEastAsia" w:hAnsiTheme="minorHAnsi" w:cstheme="minorBidi"/>
          <w:sz w:val="22"/>
          <w:szCs w:val="22"/>
          <w:lang/>
        </w:rPr>
      </w:pPr>
      <w:r>
        <w:t>7.2.2.2</w:t>
      </w:r>
      <w:r>
        <w:rPr>
          <w:rFonts w:asciiTheme="minorHAnsi" w:eastAsiaTheme="minorEastAsia" w:hAnsiTheme="minorHAnsi" w:cstheme="minorBidi"/>
          <w:sz w:val="22"/>
          <w:szCs w:val="22"/>
          <w:lang/>
        </w:rPr>
        <w:tab/>
      </w:r>
      <w:r>
        <w:t>History location information requests and reports</w:t>
      </w:r>
      <w:r>
        <w:tab/>
      </w:r>
      <w:r>
        <w:fldChar w:fldCharType="begin"/>
      </w:r>
      <w:r>
        <w:instrText xml:space="preserve"> PAGEREF _Toc89073599 \h </w:instrText>
      </w:r>
      <w:r>
        <w:fldChar w:fldCharType="separate"/>
      </w:r>
      <w:r>
        <w:t>11</w:t>
      </w:r>
      <w:r>
        <w:fldChar w:fldCharType="end"/>
      </w:r>
    </w:p>
    <w:p w14:paraId="397D3FD1" w14:textId="790D9CC4" w:rsidR="00B808A6" w:rsidRDefault="00B808A6">
      <w:pPr>
        <w:pStyle w:val="TOC4"/>
        <w:rPr>
          <w:rFonts w:asciiTheme="minorHAnsi" w:eastAsiaTheme="minorEastAsia" w:hAnsiTheme="minorHAnsi" w:cstheme="minorBidi"/>
          <w:sz w:val="22"/>
          <w:szCs w:val="22"/>
          <w:lang/>
        </w:rPr>
      </w:pPr>
      <w:r>
        <w:t>7.2.2.3</w:t>
      </w:r>
      <w:r>
        <w:rPr>
          <w:rFonts w:asciiTheme="minorHAnsi" w:eastAsiaTheme="minorEastAsia" w:hAnsiTheme="minorHAnsi" w:cstheme="minorBidi"/>
          <w:sz w:val="22"/>
          <w:szCs w:val="22"/>
          <w:lang/>
        </w:rPr>
        <w:tab/>
      </w:r>
      <w:r>
        <w:t>Event triggered location information reports based on subscriptions</w:t>
      </w:r>
      <w:r>
        <w:tab/>
      </w:r>
      <w:r>
        <w:fldChar w:fldCharType="begin"/>
      </w:r>
      <w:r>
        <w:instrText xml:space="preserve"> PAGEREF _Toc89073600 \h </w:instrText>
      </w:r>
      <w:r>
        <w:fldChar w:fldCharType="separate"/>
      </w:r>
      <w:r>
        <w:t>11</w:t>
      </w:r>
      <w:r>
        <w:fldChar w:fldCharType="end"/>
      </w:r>
    </w:p>
    <w:p w14:paraId="1506179C" w14:textId="51D26782" w:rsidR="00B808A6" w:rsidRDefault="00B808A6">
      <w:pPr>
        <w:pStyle w:val="TOC4"/>
        <w:rPr>
          <w:rFonts w:asciiTheme="minorHAnsi" w:eastAsiaTheme="minorEastAsia" w:hAnsiTheme="minorHAnsi" w:cstheme="minorBidi"/>
          <w:sz w:val="22"/>
          <w:szCs w:val="22"/>
          <w:lang/>
        </w:rPr>
      </w:pPr>
      <w:r>
        <w:t>7.2.2.4</w:t>
      </w:r>
      <w:r>
        <w:rPr>
          <w:rFonts w:asciiTheme="minorHAnsi" w:eastAsiaTheme="minorEastAsia" w:hAnsiTheme="minorHAnsi" w:cstheme="minorBidi"/>
          <w:sz w:val="22"/>
          <w:szCs w:val="22"/>
          <w:lang/>
        </w:rPr>
        <w:tab/>
      </w:r>
      <w:r>
        <w:t>Configuration of event triggered location information reports</w:t>
      </w:r>
      <w:r>
        <w:tab/>
      </w:r>
      <w:r>
        <w:fldChar w:fldCharType="begin"/>
      </w:r>
      <w:r>
        <w:instrText xml:space="preserve"> PAGEREF _Toc89073601 \h </w:instrText>
      </w:r>
      <w:r>
        <w:fldChar w:fldCharType="separate"/>
      </w:r>
      <w:r>
        <w:t>11</w:t>
      </w:r>
      <w:r>
        <w:fldChar w:fldCharType="end"/>
      </w:r>
    </w:p>
    <w:p w14:paraId="25C4779E" w14:textId="71092161" w:rsidR="00B808A6" w:rsidRDefault="00B808A6">
      <w:pPr>
        <w:pStyle w:val="TOC4"/>
        <w:rPr>
          <w:rFonts w:asciiTheme="minorHAnsi" w:eastAsiaTheme="minorEastAsia" w:hAnsiTheme="minorHAnsi" w:cstheme="minorBidi"/>
          <w:sz w:val="22"/>
          <w:szCs w:val="22"/>
          <w:lang/>
        </w:rPr>
      </w:pPr>
      <w:r>
        <w:t>7.2.2.5</w:t>
      </w:r>
      <w:r>
        <w:rPr>
          <w:rFonts w:asciiTheme="minorHAnsi" w:eastAsiaTheme="minorEastAsia" w:hAnsiTheme="minorHAnsi" w:cstheme="minorBidi"/>
          <w:sz w:val="22"/>
          <w:szCs w:val="22"/>
          <w:lang/>
        </w:rPr>
        <w:tab/>
      </w:r>
      <w:r>
        <w:t>Handling of location information subscriptions</w:t>
      </w:r>
      <w:r>
        <w:tab/>
      </w:r>
      <w:r>
        <w:fldChar w:fldCharType="begin"/>
      </w:r>
      <w:r>
        <w:instrText xml:space="preserve"> PAGEREF _Toc89073602 \h </w:instrText>
      </w:r>
      <w:r>
        <w:fldChar w:fldCharType="separate"/>
      </w:r>
      <w:r>
        <w:t>11</w:t>
      </w:r>
      <w:r>
        <w:fldChar w:fldCharType="end"/>
      </w:r>
    </w:p>
    <w:p w14:paraId="7D2DA7DC" w14:textId="43868610" w:rsidR="00B808A6" w:rsidRDefault="00B808A6">
      <w:pPr>
        <w:pStyle w:val="TOC3"/>
        <w:rPr>
          <w:rFonts w:asciiTheme="minorHAnsi" w:eastAsiaTheme="minorEastAsia" w:hAnsiTheme="minorHAnsi" w:cstheme="minorBidi"/>
          <w:sz w:val="22"/>
          <w:szCs w:val="22"/>
          <w:lang/>
        </w:rPr>
      </w:pPr>
      <w:r>
        <w:t>7.2.3</w:t>
      </w:r>
      <w:r>
        <w:rPr>
          <w:rFonts w:asciiTheme="minorHAnsi" w:eastAsiaTheme="minorEastAsia" w:hAnsiTheme="minorHAnsi" w:cstheme="minorBidi"/>
          <w:sz w:val="22"/>
          <w:szCs w:val="22"/>
          <w:lang/>
        </w:rPr>
        <w:tab/>
      </w:r>
      <w:r>
        <w:t>Solution evaluation</w:t>
      </w:r>
      <w:r>
        <w:tab/>
      </w:r>
      <w:r>
        <w:fldChar w:fldCharType="begin"/>
      </w:r>
      <w:r>
        <w:instrText xml:space="preserve"> PAGEREF _Toc89073603 \h </w:instrText>
      </w:r>
      <w:r>
        <w:fldChar w:fldCharType="separate"/>
      </w:r>
      <w:r>
        <w:t>12</w:t>
      </w:r>
      <w:r>
        <w:fldChar w:fldCharType="end"/>
      </w:r>
    </w:p>
    <w:p w14:paraId="5B8D9D5A" w14:textId="12DE5FA9" w:rsidR="00B808A6" w:rsidRDefault="00B808A6">
      <w:pPr>
        <w:pStyle w:val="TOC2"/>
        <w:rPr>
          <w:rFonts w:asciiTheme="minorHAnsi" w:eastAsiaTheme="minorEastAsia" w:hAnsiTheme="minorHAnsi" w:cstheme="minorBidi"/>
          <w:sz w:val="22"/>
          <w:szCs w:val="22"/>
          <w:lang/>
        </w:rPr>
      </w:pPr>
      <w:r w:rsidRPr="00F350D8">
        <w:rPr>
          <w:rFonts w:eastAsia="SimSun"/>
        </w:rPr>
        <w:t>7.3</w:t>
      </w:r>
      <w:r>
        <w:rPr>
          <w:rFonts w:asciiTheme="minorHAnsi" w:eastAsiaTheme="minorEastAsia" w:hAnsiTheme="minorHAnsi" w:cstheme="minorBidi"/>
          <w:sz w:val="22"/>
          <w:szCs w:val="22"/>
          <w:lang/>
        </w:rPr>
        <w:tab/>
      </w:r>
      <w:r w:rsidRPr="00F350D8">
        <w:rPr>
          <w:rFonts w:eastAsia="SimSun"/>
        </w:rPr>
        <w:t>Private call using functional alias towards a partner MC system</w:t>
      </w:r>
      <w:r>
        <w:tab/>
      </w:r>
      <w:r>
        <w:fldChar w:fldCharType="begin"/>
      </w:r>
      <w:r>
        <w:instrText xml:space="preserve"> PAGEREF _Toc89073604 \h </w:instrText>
      </w:r>
      <w:r>
        <w:fldChar w:fldCharType="separate"/>
      </w:r>
      <w:r>
        <w:t>12</w:t>
      </w:r>
      <w:r>
        <w:fldChar w:fldCharType="end"/>
      </w:r>
    </w:p>
    <w:p w14:paraId="62DA7E67" w14:textId="650A3948" w:rsidR="00B808A6" w:rsidRDefault="00B808A6">
      <w:pPr>
        <w:pStyle w:val="TOC3"/>
        <w:rPr>
          <w:rFonts w:asciiTheme="minorHAnsi" w:eastAsiaTheme="minorEastAsia" w:hAnsiTheme="minorHAnsi" w:cstheme="minorBidi"/>
          <w:sz w:val="22"/>
          <w:szCs w:val="22"/>
          <w:lang/>
        </w:rPr>
      </w:pPr>
      <w:r w:rsidRPr="00635F89">
        <w:rPr>
          <w:lang/>
        </w:rPr>
        <w:t>7.3.1</w:t>
      </w:r>
      <w:r>
        <w:rPr>
          <w:rFonts w:asciiTheme="minorHAnsi" w:eastAsiaTheme="minorEastAsia" w:hAnsiTheme="minorHAnsi" w:cstheme="minorBidi"/>
          <w:sz w:val="22"/>
          <w:szCs w:val="22"/>
          <w:lang/>
        </w:rPr>
        <w:tab/>
      </w:r>
      <w:r w:rsidRPr="00635F89">
        <w:rPr>
          <w:lang/>
        </w:rPr>
        <w:t>General</w:t>
      </w:r>
      <w:r w:rsidRPr="00635F89">
        <w:rPr>
          <w:lang/>
        </w:rPr>
        <w:tab/>
      </w:r>
      <w:r>
        <w:fldChar w:fldCharType="begin"/>
      </w:r>
      <w:r w:rsidRPr="00635F89">
        <w:rPr>
          <w:lang/>
        </w:rPr>
        <w:instrText xml:space="preserve"> PAGEREF _Toc89073605 \h </w:instrText>
      </w:r>
      <w:r>
        <w:fldChar w:fldCharType="separate"/>
      </w:r>
      <w:r w:rsidRPr="00635F89">
        <w:rPr>
          <w:lang/>
        </w:rPr>
        <w:t>12</w:t>
      </w:r>
      <w:r>
        <w:fldChar w:fldCharType="end"/>
      </w:r>
    </w:p>
    <w:p w14:paraId="73302728" w14:textId="69B6D2F0" w:rsidR="00B808A6" w:rsidRDefault="00B808A6">
      <w:pPr>
        <w:pStyle w:val="TOC3"/>
        <w:rPr>
          <w:rFonts w:asciiTheme="minorHAnsi" w:eastAsiaTheme="minorEastAsia" w:hAnsiTheme="minorHAnsi" w:cstheme="minorBidi"/>
          <w:sz w:val="22"/>
          <w:szCs w:val="22"/>
          <w:lang/>
        </w:rPr>
      </w:pPr>
      <w:r w:rsidRPr="00635F89">
        <w:rPr>
          <w:lang/>
        </w:rPr>
        <w:t>7.3.2</w:t>
      </w:r>
      <w:r>
        <w:rPr>
          <w:rFonts w:asciiTheme="minorHAnsi" w:eastAsiaTheme="minorEastAsia" w:hAnsiTheme="minorHAnsi" w:cstheme="minorBidi"/>
          <w:sz w:val="22"/>
          <w:szCs w:val="22"/>
          <w:lang/>
        </w:rPr>
        <w:tab/>
      </w:r>
      <w:r w:rsidRPr="00635F89">
        <w:rPr>
          <w:lang/>
        </w:rPr>
        <w:t>Solution description</w:t>
      </w:r>
      <w:r w:rsidRPr="00635F89">
        <w:rPr>
          <w:lang/>
        </w:rPr>
        <w:tab/>
      </w:r>
      <w:r>
        <w:fldChar w:fldCharType="begin"/>
      </w:r>
      <w:r w:rsidRPr="00635F89">
        <w:rPr>
          <w:lang/>
        </w:rPr>
        <w:instrText xml:space="preserve"> PAGEREF _Toc89073606 \h </w:instrText>
      </w:r>
      <w:r>
        <w:fldChar w:fldCharType="separate"/>
      </w:r>
      <w:r w:rsidRPr="00635F89">
        <w:rPr>
          <w:lang/>
        </w:rPr>
        <w:t>12</w:t>
      </w:r>
      <w:r>
        <w:fldChar w:fldCharType="end"/>
      </w:r>
    </w:p>
    <w:p w14:paraId="195B1F65" w14:textId="5A2FB98F" w:rsidR="00B808A6" w:rsidRDefault="00B808A6">
      <w:pPr>
        <w:pStyle w:val="TOC4"/>
        <w:rPr>
          <w:rFonts w:asciiTheme="minorHAnsi" w:eastAsiaTheme="minorEastAsia" w:hAnsiTheme="minorHAnsi" w:cstheme="minorBidi"/>
          <w:sz w:val="22"/>
          <w:szCs w:val="22"/>
          <w:lang/>
        </w:rPr>
      </w:pPr>
      <w:r w:rsidRPr="00635F89">
        <w:rPr>
          <w:lang/>
        </w:rPr>
        <w:t>7.3.2.1</w:t>
      </w:r>
      <w:r>
        <w:rPr>
          <w:rFonts w:asciiTheme="minorHAnsi" w:eastAsiaTheme="minorEastAsia" w:hAnsiTheme="minorHAnsi" w:cstheme="minorBidi"/>
          <w:sz w:val="22"/>
          <w:szCs w:val="22"/>
          <w:lang/>
        </w:rPr>
        <w:tab/>
      </w:r>
      <w:r w:rsidRPr="00635F89">
        <w:rPr>
          <w:lang/>
        </w:rPr>
        <w:t>Principle</w:t>
      </w:r>
      <w:r w:rsidRPr="00635F89">
        <w:rPr>
          <w:lang/>
        </w:rPr>
        <w:tab/>
      </w:r>
      <w:r>
        <w:fldChar w:fldCharType="begin"/>
      </w:r>
      <w:r w:rsidRPr="00635F89">
        <w:rPr>
          <w:lang/>
        </w:rPr>
        <w:instrText xml:space="preserve"> PAGEREF _Toc89073607 \h </w:instrText>
      </w:r>
      <w:r>
        <w:fldChar w:fldCharType="separate"/>
      </w:r>
      <w:r w:rsidRPr="00635F89">
        <w:rPr>
          <w:lang/>
        </w:rPr>
        <w:t>12</w:t>
      </w:r>
      <w:r>
        <w:fldChar w:fldCharType="end"/>
      </w:r>
    </w:p>
    <w:p w14:paraId="57D034E4" w14:textId="4D3B5A72" w:rsidR="00B808A6" w:rsidRDefault="00B808A6">
      <w:pPr>
        <w:pStyle w:val="TOC4"/>
        <w:rPr>
          <w:rFonts w:asciiTheme="minorHAnsi" w:eastAsiaTheme="minorEastAsia" w:hAnsiTheme="minorHAnsi" w:cstheme="minorBidi"/>
          <w:sz w:val="22"/>
          <w:szCs w:val="22"/>
          <w:lang/>
        </w:rPr>
      </w:pPr>
      <w:r w:rsidRPr="00635F89">
        <w:rPr>
          <w:lang/>
        </w:rPr>
        <w:t>7.3.2.2</w:t>
      </w:r>
      <w:r>
        <w:rPr>
          <w:rFonts w:asciiTheme="minorHAnsi" w:eastAsiaTheme="minorEastAsia" w:hAnsiTheme="minorHAnsi" w:cstheme="minorBidi"/>
          <w:sz w:val="22"/>
          <w:szCs w:val="22"/>
          <w:lang/>
        </w:rPr>
        <w:tab/>
      </w:r>
      <w:r w:rsidRPr="00635F89">
        <w:rPr>
          <w:lang/>
        </w:rPr>
        <w:t>Configuration</w:t>
      </w:r>
      <w:r w:rsidRPr="00635F89">
        <w:rPr>
          <w:lang/>
        </w:rPr>
        <w:tab/>
      </w:r>
      <w:r>
        <w:fldChar w:fldCharType="begin"/>
      </w:r>
      <w:r w:rsidRPr="00635F89">
        <w:rPr>
          <w:lang/>
        </w:rPr>
        <w:instrText xml:space="preserve"> PAGEREF _Toc89073608 \h </w:instrText>
      </w:r>
      <w:r>
        <w:fldChar w:fldCharType="separate"/>
      </w:r>
      <w:r w:rsidRPr="00635F89">
        <w:rPr>
          <w:lang/>
        </w:rPr>
        <w:t>12</w:t>
      </w:r>
      <w:r>
        <w:fldChar w:fldCharType="end"/>
      </w:r>
    </w:p>
    <w:p w14:paraId="6989E871" w14:textId="6B5DDCA8" w:rsidR="00B808A6" w:rsidRDefault="00B808A6">
      <w:pPr>
        <w:pStyle w:val="TOC4"/>
        <w:rPr>
          <w:rFonts w:asciiTheme="minorHAnsi" w:eastAsiaTheme="minorEastAsia" w:hAnsiTheme="minorHAnsi" w:cstheme="minorBidi"/>
          <w:sz w:val="22"/>
          <w:szCs w:val="22"/>
          <w:lang/>
        </w:rPr>
      </w:pPr>
      <w:r w:rsidRPr="00635F89">
        <w:rPr>
          <w:lang/>
        </w:rPr>
        <w:t>7.3.2.3</w:t>
      </w:r>
      <w:r>
        <w:rPr>
          <w:rFonts w:asciiTheme="minorHAnsi" w:eastAsiaTheme="minorEastAsia" w:hAnsiTheme="minorHAnsi" w:cstheme="minorBidi"/>
          <w:sz w:val="22"/>
          <w:szCs w:val="22"/>
          <w:lang/>
        </w:rPr>
        <w:tab/>
      </w:r>
      <w:r w:rsidRPr="00635F89">
        <w:rPr>
          <w:lang/>
        </w:rPr>
        <w:t>Messages</w:t>
      </w:r>
      <w:r w:rsidRPr="00635F89">
        <w:rPr>
          <w:lang/>
        </w:rPr>
        <w:tab/>
      </w:r>
      <w:r>
        <w:fldChar w:fldCharType="begin"/>
      </w:r>
      <w:r w:rsidRPr="00635F89">
        <w:rPr>
          <w:lang/>
        </w:rPr>
        <w:instrText xml:space="preserve"> PAGEREF _Toc89073609 \h </w:instrText>
      </w:r>
      <w:r>
        <w:fldChar w:fldCharType="separate"/>
      </w:r>
      <w:r w:rsidRPr="00635F89">
        <w:rPr>
          <w:lang/>
        </w:rPr>
        <w:t>13</w:t>
      </w:r>
      <w:r>
        <w:fldChar w:fldCharType="end"/>
      </w:r>
    </w:p>
    <w:p w14:paraId="6AA71A2E" w14:textId="12652549" w:rsidR="00B808A6" w:rsidRDefault="00B808A6">
      <w:pPr>
        <w:pStyle w:val="TOC4"/>
        <w:rPr>
          <w:rFonts w:asciiTheme="minorHAnsi" w:eastAsiaTheme="minorEastAsia" w:hAnsiTheme="minorHAnsi" w:cstheme="minorBidi"/>
          <w:sz w:val="22"/>
          <w:szCs w:val="22"/>
          <w:lang/>
        </w:rPr>
      </w:pPr>
      <w:r w:rsidRPr="00635F89">
        <w:rPr>
          <w:lang/>
        </w:rPr>
        <w:t>7.3.2.4</w:t>
      </w:r>
      <w:r>
        <w:rPr>
          <w:rFonts w:asciiTheme="minorHAnsi" w:eastAsiaTheme="minorEastAsia" w:hAnsiTheme="minorHAnsi" w:cstheme="minorBidi"/>
          <w:sz w:val="22"/>
          <w:szCs w:val="22"/>
          <w:lang/>
        </w:rPr>
        <w:tab/>
      </w:r>
      <w:r w:rsidRPr="00635F89">
        <w:rPr>
          <w:lang/>
        </w:rPr>
        <w:t>Procedure</w:t>
      </w:r>
      <w:r w:rsidRPr="00635F89">
        <w:rPr>
          <w:lang/>
        </w:rPr>
        <w:tab/>
      </w:r>
      <w:r>
        <w:fldChar w:fldCharType="begin"/>
      </w:r>
      <w:r w:rsidRPr="00635F89">
        <w:rPr>
          <w:lang/>
        </w:rPr>
        <w:instrText xml:space="preserve"> PAGEREF _Toc89073610 \h </w:instrText>
      </w:r>
      <w:r>
        <w:fldChar w:fldCharType="separate"/>
      </w:r>
      <w:r w:rsidRPr="00635F89">
        <w:rPr>
          <w:lang/>
        </w:rPr>
        <w:t>13</w:t>
      </w:r>
      <w:r>
        <w:fldChar w:fldCharType="end"/>
      </w:r>
    </w:p>
    <w:p w14:paraId="27A43C77" w14:textId="70A9088F" w:rsidR="00B808A6" w:rsidRDefault="00B808A6">
      <w:pPr>
        <w:pStyle w:val="TOC3"/>
        <w:rPr>
          <w:rFonts w:asciiTheme="minorHAnsi" w:eastAsiaTheme="minorEastAsia" w:hAnsiTheme="minorHAnsi" w:cstheme="minorBidi"/>
          <w:sz w:val="22"/>
          <w:szCs w:val="22"/>
          <w:lang/>
        </w:rPr>
      </w:pPr>
      <w:r w:rsidRPr="00635F89">
        <w:rPr>
          <w:lang/>
        </w:rPr>
        <w:t>7.3.3</w:t>
      </w:r>
      <w:r>
        <w:rPr>
          <w:rFonts w:asciiTheme="minorHAnsi" w:eastAsiaTheme="minorEastAsia" w:hAnsiTheme="minorHAnsi" w:cstheme="minorBidi"/>
          <w:sz w:val="22"/>
          <w:szCs w:val="22"/>
          <w:lang/>
        </w:rPr>
        <w:tab/>
      </w:r>
      <w:r w:rsidRPr="00635F89">
        <w:rPr>
          <w:lang/>
        </w:rPr>
        <w:t>Solution evaluation</w:t>
      </w:r>
      <w:r w:rsidRPr="00635F89">
        <w:rPr>
          <w:lang/>
        </w:rPr>
        <w:tab/>
      </w:r>
      <w:r>
        <w:fldChar w:fldCharType="begin"/>
      </w:r>
      <w:r w:rsidRPr="00635F89">
        <w:rPr>
          <w:lang/>
        </w:rPr>
        <w:instrText xml:space="preserve"> PAGEREF _Toc89073611 \h </w:instrText>
      </w:r>
      <w:r>
        <w:fldChar w:fldCharType="separate"/>
      </w:r>
      <w:r w:rsidRPr="00635F89">
        <w:rPr>
          <w:lang/>
        </w:rPr>
        <w:t>14</w:t>
      </w:r>
      <w:r>
        <w:fldChar w:fldCharType="end"/>
      </w:r>
    </w:p>
    <w:p w14:paraId="62B06E54" w14:textId="60AF8588" w:rsidR="00B808A6" w:rsidRDefault="00B808A6">
      <w:pPr>
        <w:pStyle w:val="TOC2"/>
        <w:rPr>
          <w:rFonts w:asciiTheme="minorHAnsi" w:eastAsiaTheme="minorEastAsia" w:hAnsiTheme="minorHAnsi" w:cstheme="minorBidi"/>
          <w:sz w:val="22"/>
          <w:szCs w:val="22"/>
          <w:lang/>
        </w:rPr>
      </w:pPr>
      <w:r w:rsidRPr="00635F89">
        <w:rPr>
          <w:rFonts w:eastAsia="SimSun"/>
          <w:lang/>
        </w:rPr>
        <w:t>7.4</w:t>
      </w:r>
      <w:r>
        <w:rPr>
          <w:rFonts w:asciiTheme="minorHAnsi" w:eastAsiaTheme="minorEastAsia" w:hAnsiTheme="minorHAnsi" w:cstheme="minorBidi"/>
          <w:sz w:val="22"/>
          <w:szCs w:val="22"/>
          <w:lang/>
        </w:rPr>
        <w:tab/>
      </w:r>
      <w:r w:rsidRPr="00635F89">
        <w:rPr>
          <w:rFonts w:eastAsia="SimSun"/>
          <w:lang/>
        </w:rPr>
        <w:t>Functional alias support for migrated users</w:t>
      </w:r>
      <w:r w:rsidRPr="00635F89">
        <w:rPr>
          <w:lang/>
        </w:rPr>
        <w:tab/>
      </w:r>
      <w:r>
        <w:fldChar w:fldCharType="begin"/>
      </w:r>
      <w:r w:rsidRPr="00635F89">
        <w:rPr>
          <w:lang/>
        </w:rPr>
        <w:instrText xml:space="preserve"> PAGEREF _Toc89073612 \h </w:instrText>
      </w:r>
      <w:r>
        <w:fldChar w:fldCharType="separate"/>
      </w:r>
      <w:r w:rsidRPr="00635F89">
        <w:rPr>
          <w:lang/>
        </w:rPr>
        <w:t>15</w:t>
      </w:r>
      <w:r>
        <w:fldChar w:fldCharType="end"/>
      </w:r>
    </w:p>
    <w:p w14:paraId="25858933" w14:textId="401346D3" w:rsidR="00B808A6" w:rsidRDefault="00B808A6">
      <w:pPr>
        <w:pStyle w:val="TOC3"/>
        <w:rPr>
          <w:rFonts w:asciiTheme="minorHAnsi" w:eastAsiaTheme="minorEastAsia" w:hAnsiTheme="minorHAnsi" w:cstheme="minorBidi"/>
          <w:sz w:val="22"/>
          <w:szCs w:val="22"/>
          <w:lang/>
        </w:rPr>
      </w:pPr>
      <w:r w:rsidRPr="00635F89">
        <w:rPr>
          <w:lang/>
        </w:rPr>
        <w:t>7.4.1</w:t>
      </w:r>
      <w:r>
        <w:rPr>
          <w:rFonts w:asciiTheme="minorHAnsi" w:eastAsiaTheme="minorEastAsia" w:hAnsiTheme="minorHAnsi" w:cstheme="minorBidi"/>
          <w:sz w:val="22"/>
          <w:szCs w:val="22"/>
          <w:lang/>
        </w:rPr>
        <w:tab/>
      </w:r>
      <w:r w:rsidRPr="00635F89">
        <w:rPr>
          <w:lang/>
        </w:rPr>
        <w:t>General</w:t>
      </w:r>
      <w:r w:rsidRPr="00635F89">
        <w:rPr>
          <w:lang/>
        </w:rPr>
        <w:tab/>
      </w:r>
      <w:r>
        <w:fldChar w:fldCharType="begin"/>
      </w:r>
      <w:r w:rsidRPr="00635F89">
        <w:rPr>
          <w:lang/>
        </w:rPr>
        <w:instrText xml:space="preserve"> PAGEREF _Toc89073613 \h </w:instrText>
      </w:r>
      <w:r>
        <w:fldChar w:fldCharType="separate"/>
      </w:r>
      <w:r w:rsidRPr="00635F89">
        <w:rPr>
          <w:lang/>
        </w:rPr>
        <w:t>15</w:t>
      </w:r>
      <w:r>
        <w:fldChar w:fldCharType="end"/>
      </w:r>
    </w:p>
    <w:p w14:paraId="0EED2699" w14:textId="7534CE1A" w:rsidR="00B808A6" w:rsidRDefault="00B808A6">
      <w:pPr>
        <w:pStyle w:val="TOC3"/>
        <w:rPr>
          <w:rFonts w:asciiTheme="minorHAnsi" w:eastAsiaTheme="minorEastAsia" w:hAnsiTheme="minorHAnsi" w:cstheme="minorBidi"/>
          <w:sz w:val="22"/>
          <w:szCs w:val="22"/>
          <w:lang/>
        </w:rPr>
      </w:pPr>
      <w:r w:rsidRPr="00635F89">
        <w:rPr>
          <w:lang/>
        </w:rPr>
        <w:t>7.4.2</w:t>
      </w:r>
      <w:r>
        <w:rPr>
          <w:rFonts w:asciiTheme="minorHAnsi" w:eastAsiaTheme="minorEastAsia" w:hAnsiTheme="minorHAnsi" w:cstheme="minorBidi"/>
          <w:sz w:val="22"/>
          <w:szCs w:val="22"/>
          <w:lang/>
        </w:rPr>
        <w:tab/>
      </w:r>
      <w:r w:rsidRPr="00635F89">
        <w:rPr>
          <w:lang/>
        </w:rPr>
        <w:t>Solution description</w:t>
      </w:r>
      <w:r w:rsidRPr="00635F89">
        <w:rPr>
          <w:lang/>
        </w:rPr>
        <w:tab/>
      </w:r>
      <w:r>
        <w:fldChar w:fldCharType="begin"/>
      </w:r>
      <w:r w:rsidRPr="00635F89">
        <w:rPr>
          <w:lang/>
        </w:rPr>
        <w:instrText xml:space="preserve"> PAGEREF _Toc89073614 \h </w:instrText>
      </w:r>
      <w:r>
        <w:fldChar w:fldCharType="separate"/>
      </w:r>
      <w:r w:rsidRPr="00635F89">
        <w:rPr>
          <w:lang/>
        </w:rPr>
        <w:t>15</w:t>
      </w:r>
      <w:r>
        <w:fldChar w:fldCharType="end"/>
      </w:r>
    </w:p>
    <w:p w14:paraId="3AEE707B" w14:textId="1D2AB684" w:rsidR="00B808A6" w:rsidRDefault="00B808A6">
      <w:pPr>
        <w:pStyle w:val="TOC4"/>
        <w:rPr>
          <w:rFonts w:asciiTheme="minorHAnsi" w:eastAsiaTheme="minorEastAsia" w:hAnsiTheme="minorHAnsi" w:cstheme="minorBidi"/>
          <w:sz w:val="22"/>
          <w:szCs w:val="22"/>
          <w:lang/>
        </w:rPr>
      </w:pPr>
      <w:r w:rsidRPr="00635F89">
        <w:rPr>
          <w:lang/>
        </w:rPr>
        <w:t>7.4.2.1</w:t>
      </w:r>
      <w:r>
        <w:rPr>
          <w:rFonts w:asciiTheme="minorHAnsi" w:eastAsiaTheme="minorEastAsia" w:hAnsiTheme="minorHAnsi" w:cstheme="minorBidi"/>
          <w:sz w:val="22"/>
          <w:szCs w:val="22"/>
          <w:lang/>
        </w:rPr>
        <w:tab/>
      </w:r>
      <w:r w:rsidRPr="00635F89">
        <w:rPr>
          <w:lang/>
        </w:rPr>
        <w:t>Principle</w:t>
      </w:r>
      <w:r w:rsidRPr="00635F89">
        <w:rPr>
          <w:lang/>
        </w:rPr>
        <w:tab/>
      </w:r>
      <w:r>
        <w:fldChar w:fldCharType="begin"/>
      </w:r>
      <w:r w:rsidRPr="00635F89">
        <w:rPr>
          <w:lang/>
        </w:rPr>
        <w:instrText xml:space="preserve"> PAGEREF _Toc89073615 \h </w:instrText>
      </w:r>
      <w:r>
        <w:fldChar w:fldCharType="separate"/>
      </w:r>
      <w:r w:rsidRPr="00635F89">
        <w:rPr>
          <w:lang/>
        </w:rPr>
        <w:t>15</w:t>
      </w:r>
      <w:r>
        <w:fldChar w:fldCharType="end"/>
      </w:r>
    </w:p>
    <w:p w14:paraId="685E01A9" w14:textId="22E8ED68" w:rsidR="00B808A6" w:rsidRDefault="00B808A6">
      <w:pPr>
        <w:pStyle w:val="TOC4"/>
        <w:rPr>
          <w:rFonts w:asciiTheme="minorHAnsi" w:eastAsiaTheme="minorEastAsia" w:hAnsiTheme="minorHAnsi" w:cstheme="minorBidi"/>
          <w:sz w:val="22"/>
          <w:szCs w:val="22"/>
          <w:lang/>
        </w:rPr>
      </w:pPr>
      <w:r w:rsidRPr="00635F89">
        <w:rPr>
          <w:lang/>
        </w:rPr>
        <w:t>7.4.2.2</w:t>
      </w:r>
      <w:r>
        <w:rPr>
          <w:rFonts w:asciiTheme="minorHAnsi" w:eastAsiaTheme="minorEastAsia" w:hAnsiTheme="minorHAnsi" w:cstheme="minorBidi"/>
          <w:sz w:val="22"/>
          <w:szCs w:val="22"/>
          <w:lang/>
        </w:rPr>
        <w:tab/>
      </w:r>
      <w:r w:rsidRPr="00635F89">
        <w:rPr>
          <w:lang/>
        </w:rPr>
        <w:t>Procedure</w:t>
      </w:r>
      <w:r w:rsidRPr="00635F89">
        <w:rPr>
          <w:lang/>
        </w:rPr>
        <w:tab/>
      </w:r>
      <w:r>
        <w:fldChar w:fldCharType="begin"/>
      </w:r>
      <w:r w:rsidRPr="00635F89">
        <w:rPr>
          <w:lang/>
        </w:rPr>
        <w:instrText xml:space="preserve"> PAGEREF _Toc89073616 \h </w:instrText>
      </w:r>
      <w:r>
        <w:fldChar w:fldCharType="separate"/>
      </w:r>
      <w:r w:rsidRPr="00635F89">
        <w:rPr>
          <w:lang/>
        </w:rPr>
        <w:t>15</w:t>
      </w:r>
      <w:r>
        <w:fldChar w:fldCharType="end"/>
      </w:r>
    </w:p>
    <w:p w14:paraId="7972AE92" w14:textId="53D97FBB" w:rsidR="00B808A6" w:rsidRDefault="00B808A6">
      <w:pPr>
        <w:pStyle w:val="TOC4"/>
        <w:rPr>
          <w:rFonts w:asciiTheme="minorHAnsi" w:eastAsiaTheme="minorEastAsia" w:hAnsiTheme="minorHAnsi" w:cstheme="minorBidi"/>
          <w:sz w:val="22"/>
          <w:szCs w:val="22"/>
          <w:lang/>
        </w:rPr>
      </w:pPr>
      <w:r>
        <w:t>7.4.2.3</w:t>
      </w:r>
      <w:r>
        <w:rPr>
          <w:rFonts w:asciiTheme="minorHAnsi" w:eastAsiaTheme="minorEastAsia" w:hAnsiTheme="minorHAnsi" w:cstheme="minorBidi"/>
          <w:sz w:val="22"/>
          <w:szCs w:val="22"/>
          <w:lang/>
        </w:rPr>
        <w:tab/>
      </w:r>
      <w:r>
        <w:t>Configuration</w:t>
      </w:r>
      <w:r>
        <w:tab/>
      </w:r>
      <w:r>
        <w:fldChar w:fldCharType="begin"/>
      </w:r>
      <w:r>
        <w:instrText xml:space="preserve"> PAGEREF _Toc89073617 \h </w:instrText>
      </w:r>
      <w:r>
        <w:fldChar w:fldCharType="separate"/>
      </w:r>
      <w:r>
        <w:t>16</w:t>
      </w:r>
      <w:r>
        <w:fldChar w:fldCharType="end"/>
      </w:r>
    </w:p>
    <w:p w14:paraId="3FA012BF" w14:textId="278A95C1" w:rsidR="00B808A6" w:rsidRDefault="00B808A6">
      <w:pPr>
        <w:pStyle w:val="TOC3"/>
        <w:rPr>
          <w:rFonts w:asciiTheme="minorHAnsi" w:eastAsiaTheme="minorEastAsia" w:hAnsiTheme="minorHAnsi" w:cstheme="minorBidi"/>
          <w:sz w:val="22"/>
          <w:szCs w:val="22"/>
          <w:lang/>
        </w:rPr>
      </w:pPr>
      <w:r>
        <w:t>7.4.3</w:t>
      </w:r>
      <w:r>
        <w:rPr>
          <w:rFonts w:asciiTheme="minorHAnsi" w:eastAsiaTheme="minorEastAsia" w:hAnsiTheme="minorHAnsi" w:cstheme="minorBidi"/>
          <w:sz w:val="22"/>
          <w:szCs w:val="22"/>
          <w:lang/>
        </w:rPr>
        <w:tab/>
      </w:r>
      <w:r>
        <w:t>Solution evaluation</w:t>
      </w:r>
      <w:r>
        <w:tab/>
      </w:r>
      <w:r>
        <w:fldChar w:fldCharType="begin"/>
      </w:r>
      <w:r>
        <w:instrText xml:space="preserve"> PAGEREF _Toc89073618 \h </w:instrText>
      </w:r>
      <w:r>
        <w:fldChar w:fldCharType="separate"/>
      </w:r>
      <w:r>
        <w:t>16</w:t>
      </w:r>
      <w:r>
        <w:fldChar w:fldCharType="end"/>
      </w:r>
    </w:p>
    <w:p w14:paraId="7AFBFF07" w14:textId="67371480" w:rsidR="00B808A6" w:rsidRDefault="00B808A6">
      <w:pPr>
        <w:pStyle w:val="TOC2"/>
        <w:rPr>
          <w:rFonts w:asciiTheme="minorHAnsi" w:eastAsiaTheme="minorEastAsia" w:hAnsiTheme="minorHAnsi" w:cstheme="minorBidi"/>
          <w:sz w:val="22"/>
          <w:szCs w:val="22"/>
          <w:lang/>
        </w:rPr>
      </w:pPr>
      <w:r w:rsidRPr="00F350D8">
        <w:rPr>
          <w:rFonts w:eastAsia="SimSun"/>
        </w:rPr>
        <w:t>7.5</w:t>
      </w:r>
      <w:r>
        <w:rPr>
          <w:rFonts w:asciiTheme="minorHAnsi" w:eastAsiaTheme="minorEastAsia" w:hAnsiTheme="minorHAnsi" w:cstheme="minorBidi"/>
          <w:sz w:val="22"/>
          <w:szCs w:val="22"/>
          <w:lang/>
        </w:rPr>
        <w:tab/>
      </w:r>
      <w:r w:rsidRPr="00F350D8">
        <w:rPr>
          <w:rFonts w:eastAsia="SimSun"/>
        </w:rPr>
        <w:t>Migration during an ongoing group communication</w:t>
      </w:r>
      <w:r>
        <w:tab/>
      </w:r>
      <w:r>
        <w:fldChar w:fldCharType="begin"/>
      </w:r>
      <w:r>
        <w:instrText xml:space="preserve"> PAGEREF _Toc89073619 \h </w:instrText>
      </w:r>
      <w:r>
        <w:fldChar w:fldCharType="separate"/>
      </w:r>
      <w:r>
        <w:t>16</w:t>
      </w:r>
      <w:r>
        <w:fldChar w:fldCharType="end"/>
      </w:r>
    </w:p>
    <w:p w14:paraId="3073A0FC" w14:textId="23D50175" w:rsidR="00B808A6" w:rsidRDefault="00B808A6">
      <w:pPr>
        <w:pStyle w:val="TOC3"/>
        <w:rPr>
          <w:rFonts w:asciiTheme="minorHAnsi" w:eastAsiaTheme="minorEastAsia" w:hAnsiTheme="minorHAnsi" w:cstheme="minorBidi"/>
          <w:sz w:val="22"/>
          <w:szCs w:val="22"/>
          <w:lang/>
        </w:rPr>
      </w:pPr>
      <w:r>
        <w:t>7.5.1</w:t>
      </w:r>
      <w:r>
        <w:rPr>
          <w:rFonts w:asciiTheme="minorHAnsi" w:eastAsiaTheme="minorEastAsia" w:hAnsiTheme="minorHAnsi" w:cstheme="minorBidi"/>
          <w:sz w:val="22"/>
          <w:szCs w:val="22"/>
          <w:lang/>
        </w:rPr>
        <w:tab/>
      </w:r>
      <w:r>
        <w:t>General</w:t>
      </w:r>
      <w:r>
        <w:tab/>
      </w:r>
      <w:r>
        <w:fldChar w:fldCharType="begin"/>
      </w:r>
      <w:r>
        <w:instrText xml:space="preserve"> PAGEREF _Toc89073620 \h </w:instrText>
      </w:r>
      <w:r>
        <w:fldChar w:fldCharType="separate"/>
      </w:r>
      <w:r>
        <w:t>16</w:t>
      </w:r>
      <w:r>
        <w:fldChar w:fldCharType="end"/>
      </w:r>
    </w:p>
    <w:p w14:paraId="5EF3BDAF" w14:textId="4004823C" w:rsidR="00B808A6" w:rsidRDefault="00B808A6">
      <w:pPr>
        <w:pStyle w:val="TOC3"/>
        <w:rPr>
          <w:rFonts w:asciiTheme="minorHAnsi" w:eastAsiaTheme="minorEastAsia" w:hAnsiTheme="minorHAnsi" w:cstheme="minorBidi"/>
          <w:sz w:val="22"/>
          <w:szCs w:val="22"/>
          <w:lang/>
        </w:rPr>
      </w:pPr>
      <w:r>
        <w:t>7.5.2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_Toc89073621 \h </w:instrText>
      </w:r>
      <w:r>
        <w:fldChar w:fldCharType="separate"/>
      </w:r>
      <w:r>
        <w:t>17</w:t>
      </w:r>
      <w:r>
        <w:fldChar w:fldCharType="end"/>
      </w:r>
    </w:p>
    <w:p w14:paraId="47C0D01F" w14:textId="78C28634" w:rsidR="00B808A6" w:rsidRDefault="00B808A6">
      <w:pPr>
        <w:pStyle w:val="TOC4"/>
        <w:rPr>
          <w:rFonts w:asciiTheme="minorHAnsi" w:eastAsiaTheme="minorEastAsia" w:hAnsiTheme="minorHAnsi" w:cstheme="minorBidi"/>
          <w:sz w:val="22"/>
          <w:szCs w:val="22"/>
          <w:lang/>
        </w:rPr>
      </w:pPr>
      <w:r>
        <w:t>7.5.2.1</w:t>
      </w:r>
      <w:r>
        <w:rPr>
          <w:rFonts w:asciiTheme="minorHAnsi" w:eastAsiaTheme="minorEastAsia" w:hAnsiTheme="minorHAnsi" w:cstheme="minorBidi"/>
          <w:sz w:val="22"/>
          <w:szCs w:val="22"/>
          <w:lang/>
        </w:rPr>
        <w:tab/>
      </w:r>
      <w:r>
        <w:t>Procedure</w:t>
      </w:r>
      <w:r>
        <w:tab/>
      </w:r>
      <w:r>
        <w:fldChar w:fldCharType="begin"/>
      </w:r>
      <w:r>
        <w:instrText xml:space="preserve"> PAGEREF _Toc89073622 \h </w:instrText>
      </w:r>
      <w:r>
        <w:fldChar w:fldCharType="separate"/>
      </w:r>
      <w:r>
        <w:t>17</w:t>
      </w:r>
      <w:r>
        <w:fldChar w:fldCharType="end"/>
      </w:r>
    </w:p>
    <w:p w14:paraId="4AFCFE2B" w14:textId="54199A56" w:rsidR="00B808A6" w:rsidRDefault="00B808A6">
      <w:pPr>
        <w:pStyle w:val="TOC3"/>
        <w:rPr>
          <w:rFonts w:asciiTheme="minorHAnsi" w:eastAsiaTheme="minorEastAsia" w:hAnsiTheme="minorHAnsi" w:cstheme="minorBidi"/>
          <w:sz w:val="22"/>
          <w:szCs w:val="22"/>
          <w:lang/>
        </w:rPr>
      </w:pPr>
      <w:r>
        <w:t>7.5.3</w:t>
      </w:r>
      <w:r>
        <w:rPr>
          <w:rFonts w:asciiTheme="minorHAnsi" w:eastAsiaTheme="minorEastAsia" w:hAnsiTheme="minorHAnsi" w:cstheme="minorBidi"/>
          <w:sz w:val="22"/>
          <w:szCs w:val="22"/>
          <w:lang/>
        </w:rPr>
        <w:tab/>
      </w:r>
      <w:r>
        <w:t>Solution evaluation</w:t>
      </w:r>
      <w:r>
        <w:tab/>
      </w:r>
      <w:r>
        <w:fldChar w:fldCharType="begin"/>
      </w:r>
      <w:r>
        <w:instrText xml:space="preserve"> PAGEREF _Toc89073623 \h </w:instrText>
      </w:r>
      <w:r>
        <w:fldChar w:fldCharType="separate"/>
      </w:r>
      <w:r>
        <w:t>18</w:t>
      </w:r>
      <w:r>
        <w:fldChar w:fldCharType="end"/>
      </w:r>
    </w:p>
    <w:p w14:paraId="66AF8758" w14:textId="29BA2D06" w:rsidR="00B808A6" w:rsidRDefault="00B808A6">
      <w:pPr>
        <w:pStyle w:val="TOC2"/>
        <w:rPr>
          <w:rFonts w:asciiTheme="minorHAnsi" w:eastAsiaTheme="minorEastAsia" w:hAnsiTheme="minorHAnsi" w:cstheme="minorBidi"/>
          <w:sz w:val="22"/>
          <w:szCs w:val="22"/>
          <w:lang/>
        </w:rPr>
      </w:pPr>
      <w:r w:rsidRPr="00F350D8">
        <w:rPr>
          <w:rFonts w:eastAsia="SimSun"/>
        </w:rPr>
        <w:t>7.6</w:t>
      </w:r>
      <w:r>
        <w:rPr>
          <w:rFonts w:asciiTheme="minorHAnsi" w:eastAsiaTheme="minorEastAsia" w:hAnsiTheme="minorHAnsi" w:cstheme="minorBidi"/>
          <w:sz w:val="22"/>
          <w:szCs w:val="22"/>
          <w:lang/>
        </w:rPr>
        <w:tab/>
      </w:r>
      <w:r w:rsidRPr="00F350D8">
        <w:rPr>
          <w:rFonts w:eastAsia="SimSun"/>
        </w:rPr>
        <w:t>Migration during an ongoing private communication</w:t>
      </w:r>
      <w:r>
        <w:tab/>
      </w:r>
      <w:r>
        <w:fldChar w:fldCharType="begin"/>
      </w:r>
      <w:r>
        <w:instrText xml:space="preserve"> PAGEREF _Toc89073624 \h </w:instrText>
      </w:r>
      <w:r>
        <w:fldChar w:fldCharType="separate"/>
      </w:r>
      <w:r>
        <w:t>18</w:t>
      </w:r>
      <w:r>
        <w:fldChar w:fldCharType="end"/>
      </w:r>
    </w:p>
    <w:p w14:paraId="76E81EFF" w14:textId="1A04A2E6" w:rsidR="00B808A6" w:rsidRDefault="00B808A6">
      <w:pPr>
        <w:pStyle w:val="TOC3"/>
        <w:rPr>
          <w:rFonts w:asciiTheme="minorHAnsi" w:eastAsiaTheme="minorEastAsia" w:hAnsiTheme="minorHAnsi" w:cstheme="minorBidi"/>
          <w:sz w:val="22"/>
          <w:szCs w:val="22"/>
          <w:lang/>
        </w:rPr>
      </w:pPr>
      <w:r>
        <w:t>7.6.1</w:t>
      </w:r>
      <w:r>
        <w:rPr>
          <w:rFonts w:asciiTheme="minorHAnsi" w:eastAsiaTheme="minorEastAsia" w:hAnsiTheme="minorHAnsi" w:cstheme="minorBidi"/>
          <w:sz w:val="22"/>
          <w:szCs w:val="22"/>
          <w:lang/>
        </w:rPr>
        <w:tab/>
      </w:r>
      <w:r>
        <w:t>General</w:t>
      </w:r>
      <w:r>
        <w:tab/>
      </w:r>
      <w:r>
        <w:fldChar w:fldCharType="begin"/>
      </w:r>
      <w:r>
        <w:instrText xml:space="preserve"> PAGEREF _Toc89073625 \h </w:instrText>
      </w:r>
      <w:r>
        <w:fldChar w:fldCharType="separate"/>
      </w:r>
      <w:r>
        <w:t>18</w:t>
      </w:r>
      <w:r>
        <w:fldChar w:fldCharType="end"/>
      </w:r>
    </w:p>
    <w:p w14:paraId="41FA0948" w14:textId="21742BA8" w:rsidR="00B808A6" w:rsidRDefault="00B808A6">
      <w:pPr>
        <w:pStyle w:val="TOC3"/>
        <w:rPr>
          <w:rFonts w:asciiTheme="minorHAnsi" w:eastAsiaTheme="minorEastAsia" w:hAnsiTheme="minorHAnsi" w:cstheme="minorBidi"/>
          <w:sz w:val="22"/>
          <w:szCs w:val="22"/>
          <w:lang/>
        </w:rPr>
      </w:pPr>
      <w:r>
        <w:t>7.6.2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_Toc89073626 \h </w:instrText>
      </w:r>
      <w:r>
        <w:fldChar w:fldCharType="separate"/>
      </w:r>
      <w:r>
        <w:t>18</w:t>
      </w:r>
      <w:r>
        <w:fldChar w:fldCharType="end"/>
      </w:r>
    </w:p>
    <w:p w14:paraId="3042F7AF" w14:textId="5E5C2068" w:rsidR="00B808A6" w:rsidRDefault="00B808A6">
      <w:pPr>
        <w:pStyle w:val="TOC4"/>
        <w:rPr>
          <w:rFonts w:asciiTheme="minorHAnsi" w:eastAsiaTheme="minorEastAsia" w:hAnsiTheme="minorHAnsi" w:cstheme="minorBidi"/>
          <w:sz w:val="22"/>
          <w:szCs w:val="22"/>
          <w:lang/>
        </w:rPr>
      </w:pPr>
      <w:r>
        <w:t>7.6.2.1</w:t>
      </w:r>
      <w:r>
        <w:rPr>
          <w:rFonts w:asciiTheme="minorHAnsi" w:eastAsiaTheme="minorEastAsia" w:hAnsiTheme="minorHAnsi" w:cstheme="minorBidi"/>
          <w:sz w:val="22"/>
          <w:szCs w:val="22"/>
          <w:lang/>
        </w:rPr>
        <w:tab/>
      </w:r>
      <w:r>
        <w:t>Procedure</w:t>
      </w:r>
      <w:r>
        <w:tab/>
      </w:r>
      <w:r>
        <w:fldChar w:fldCharType="begin"/>
      </w:r>
      <w:r>
        <w:instrText xml:space="preserve"> PAGEREF _Toc89073627 \h </w:instrText>
      </w:r>
      <w:r>
        <w:fldChar w:fldCharType="separate"/>
      </w:r>
      <w:r>
        <w:t>18</w:t>
      </w:r>
      <w:r>
        <w:fldChar w:fldCharType="end"/>
      </w:r>
    </w:p>
    <w:p w14:paraId="1424B6F7" w14:textId="07B73E33" w:rsidR="00B808A6" w:rsidRDefault="00B808A6">
      <w:pPr>
        <w:pStyle w:val="TOC4"/>
        <w:rPr>
          <w:rFonts w:asciiTheme="minorHAnsi" w:eastAsiaTheme="minorEastAsia" w:hAnsiTheme="minorHAnsi" w:cstheme="minorBidi"/>
          <w:sz w:val="22"/>
          <w:szCs w:val="22"/>
          <w:lang/>
        </w:rPr>
      </w:pPr>
      <w:r>
        <w:t>7.6.2.2</w:t>
      </w:r>
      <w:r>
        <w:rPr>
          <w:rFonts w:asciiTheme="minorHAnsi" w:eastAsiaTheme="minorEastAsia" w:hAnsiTheme="minorHAnsi" w:cstheme="minorBidi"/>
          <w:sz w:val="22"/>
          <w:szCs w:val="22"/>
          <w:lang/>
        </w:rPr>
        <w:tab/>
      </w:r>
      <w:r>
        <w:t>Information flows</w:t>
      </w:r>
      <w:r>
        <w:tab/>
      </w:r>
      <w:r>
        <w:fldChar w:fldCharType="begin"/>
      </w:r>
      <w:r>
        <w:instrText xml:space="preserve"> PAGEREF _Toc89073628 \h </w:instrText>
      </w:r>
      <w:r>
        <w:fldChar w:fldCharType="separate"/>
      </w:r>
      <w:r>
        <w:t>19</w:t>
      </w:r>
      <w:r>
        <w:fldChar w:fldCharType="end"/>
      </w:r>
    </w:p>
    <w:p w14:paraId="5F8BD2A8" w14:textId="2E58780B" w:rsidR="00B808A6" w:rsidRDefault="00B808A6">
      <w:pPr>
        <w:pStyle w:val="TOC5"/>
        <w:rPr>
          <w:rFonts w:asciiTheme="minorHAnsi" w:eastAsiaTheme="minorEastAsia" w:hAnsiTheme="minorHAnsi" w:cstheme="minorBidi"/>
          <w:sz w:val="22"/>
          <w:szCs w:val="22"/>
          <w:lang/>
        </w:rPr>
      </w:pPr>
      <w:r w:rsidRPr="00F350D8">
        <w:rPr>
          <w:rFonts w:eastAsia="SimSun"/>
        </w:rPr>
        <w:t>7.6.2.2.</w:t>
      </w:r>
      <w:r w:rsidRPr="00F350D8">
        <w:rPr>
          <w:rFonts w:eastAsia="SimSun"/>
          <w:lang w:eastAsia="zh-CN"/>
        </w:rPr>
        <w:t>1</w:t>
      </w:r>
      <w:r>
        <w:rPr>
          <w:rFonts w:asciiTheme="minorHAnsi" w:eastAsiaTheme="minorEastAsia" w:hAnsiTheme="minorHAnsi" w:cstheme="minorBidi"/>
          <w:sz w:val="22"/>
          <w:szCs w:val="22"/>
          <w:lang/>
        </w:rPr>
        <w:tab/>
      </w:r>
      <w:r w:rsidRPr="00F350D8">
        <w:rPr>
          <w:rFonts w:eastAsia="SimSun"/>
        </w:rPr>
        <w:t>MCPTT private call suspend request</w:t>
      </w:r>
      <w:r>
        <w:tab/>
      </w:r>
      <w:r>
        <w:fldChar w:fldCharType="begin"/>
      </w:r>
      <w:r>
        <w:instrText xml:space="preserve"> PAGEREF _Toc89073629 \h </w:instrText>
      </w:r>
      <w:r>
        <w:fldChar w:fldCharType="separate"/>
      </w:r>
      <w:r>
        <w:t>19</w:t>
      </w:r>
      <w:r>
        <w:fldChar w:fldCharType="end"/>
      </w:r>
    </w:p>
    <w:p w14:paraId="121D6853" w14:textId="477CF1B6" w:rsidR="00B808A6" w:rsidRDefault="00B808A6">
      <w:pPr>
        <w:pStyle w:val="TOC5"/>
        <w:rPr>
          <w:rFonts w:asciiTheme="minorHAnsi" w:eastAsiaTheme="minorEastAsia" w:hAnsiTheme="minorHAnsi" w:cstheme="minorBidi"/>
          <w:sz w:val="22"/>
          <w:szCs w:val="22"/>
          <w:lang/>
        </w:rPr>
      </w:pPr>
      <w:r w:rsidRPr="00F350D8">
        <w:rPr>
          <w:rFonts w:eastAsia="SimSun"/>
        </w:rPr>
        <w:t>7.6.2.2.2</w:t>
      </w:r>
      <w:r>
        <w:rPr>
          <w:rFonts w:asciiTheme="minorHAnsi" w:eastAsiaTheme="minorEastAsia" w:hAnsiTheme="minorHAnsi" w:cstheme="minorBidi"/>
          <w:sz w:val="22"/>
          <w:szCs w:val="22"/>
          <w:lang/>
        </w:rPr>
        <w:tab/>
      </w:r>
      <w:r w:rsidRPr="00F350D8">
        <w:rPr>
          <w:rFonts w:eastAsia="SimSun"/>
        </w:rPr>
        <w:t>MCPTT private call suspend response</w:t>
      </w:r>
      <w:r>
        <w:tab/>
      </w:r>
      <w:r>
        <w:fldChar w:fldCharType="begin"/>
      </w:r>
      <w:r>
        <w:instrText xml:space="preserve"> PAGEREF _Toc89073630 \h </w:instrText>
      </w:r>
      <w:r>
        <w:fldChar w:fldCharType="separate"/>
      </w:r>
      <w:r>
        <w:t>19</w:t>
      </w:r>
      <w:r>
        <w:fldChar w:fldCharType="end"/>
      </w:r>
    </w:p>
    <w:p w14:paraId="0D380435" w14:textId="09E1AC54" w:rsidR="00B808A6" w:rsidRDefault="00B808A6">
      <w:pPr>
        <w:pStyle w:val="TOC5"/>
        <w:rPr>
          <w:rFonts w:asciiTheme="minorHAnsi" w:eastAsiaTheme="minorEastAsia" w:hAnsiTheme="minorHAnsi" w:cstheme="minorBidi"/>
          <w:sz w:val="22"/>
          <w:szCs w:val="22"/>
          <w:lang/>
        </w:rPr>
      </w:pPr>
      <w:r w:rsidRPr="00F350D8">
        <w:rPr>
          <w:rFonts w:eastAsia="SimSun"/>
        </w:rPr>
        <w:t>7.6.2.2.3</w:t>
      </w:r>
      <w:r>
        <w:rPr>
          <w:rFonts w:asciiTheme="minorHAnsi" w:eastAsiaTheme="minorEastAsia" w:hAnsiTheme="minorHAnsi" w:cstheme="minorBidi"/>
          <w:sz w:val="22"/>
          <w:szCs w:val="22"/>
          <w:lang/>
        </w:rPr>
        <w:tab/>
      </w:r>
      <w:r w:rsidRPr="00F350D8">
        <w:rPr>
          <w:rFonts w:eastAsia="SimSun"/>
        </w:rPr>
        <w:t>MCPTT private call resume request (MCPTT client to MCPTT server)</w:t>
      </w:r>
      <w:r>
        <w:tab/>
      </w:r>
      <w:r>
        <w:fldChar w:fldCharType="begin"/>
      </w:r>
      <w:r>
        <w:instrText xml:space="preserve"> PAGEREF _Toc89073631 \h </w:instrText>
      </w:r>
      <w:r>
        <w:fldChar w:fldCharType="separate"/>
      </w:r>
      <w:r>
        <w:t>19</w:t>
      </w:r>
      <w:r>
        <w:fldChar w:fldCharType="end"/>
      </w:r>
    </w:p>
    <w:p w14:paraId="390626BE" w14:textId="79D234B8" w:rsidR="00B808A6" w:rsidRDefault="00B808A6">
      <w:pPr>
        <w:pStyle w:val="TOC5"/>
        <w:rPr>
          <w:rFonts w:asciiTheme="minorHAnsi" w:eastAsiaTheme="minorEastAsia" w:hAnsiTheme="minorHAnsi" w:cstheme="minorBidi"/>
          <w:sz w:val="22"/>
          <w:szCs w:val="22"/>
          <w:lang/>
        </w:rPr>
      </w:pPr>
      <w:r w:rsidRPr="00F350D8">
        <w:rPr>
          <w:rFonts w:eastAsia="SimSun"/>
        </w:rPr>
        <w:t>7.6.2.2.3a</w:t>
      </w:r>
      <w:r>
        <w:rPr>
          <w:rFonts w:asciiTheme="minorHAnsi" w:eastAsiaTheme="minorEastAsia" w:hAnsiTheme="minorHAnsi" w:cstheme="minorBidi"/>
          <w:sz w:val="22"/>
          <w:szCs w:val="22"/>
          <w:lang/>
        </w:rPr>
        <w:tab/>
      </w:r>
      <w:r w:rsidRPr="00F350D8">
        <w:rPr>
          <w:rFonts w:eastAsia="SimSun"/>
        </w:rPr>
        <w:t>MCPTT private call resume request (MCPTT server to MCPTT server)</w:t>
      </w:r>
      <w:r>
        <w:tab/>
      </w:r>
      <w:r>
        <w:fldChar w:fldCharType="begin"/>
      </w:r>
      <w:r>
        <w:instrText xml:space="preserve"> PAGEREF _Toc89073632 \h </w:instrText>
      </w:r>
      <w:r>
        <w:fldChar w:fldCharType="separate"/>
      </w:r>
      <w:r>
        <w:t>20</w:t>
      </w:r>
      <w:r>
        <w:fldChar w:fldCharType="end"/>
      </w:r>
    </w:p>
    <w:p w14:paraId="3C09176C" w14:textId="1D39CF38" w:rsidR="00B808A6" w:rsidRDefault="00B808A6">
      <w:pPr>
        <w:pStyle w:val="TOC5"/>
        <w:rPr>
          <w:rFonts w:asciiTheme="minorHAnsi" w:eastAsiaTheme="minorEastAsia" w:hAnsiTheme="minorHAnsi" w:cstheme="minorBidi"/>
          <w:sz w:val="22"/>
          <w:szCs w:val="22"/>
          <w:lang/>
        </w:rPr>
      </w:pPr>
      <w:r w:rsidRPr="00F350D8">
        <w:rPr>
          <w:rFonts w:eastAsia="SimSun"/>
        </w:rPr>
        <w:t>7.6.2.2.3b</w:t>
      </w:r>
      <w:r>
        <w:rPr>
          <w:rFonts w:asciiTheme="minorHAnsi" w:eastAsiaTheme="minorEastAsia" w:hAnsiTheme="minorHAnsi" w:cstheme="minorBidi"/>
          <w:sz w:val="22"/>
          <w:szCs w:val="22"/>
          <w:lang/>
        </w:rPr>
        <w:tab/>
      </w:r>
      <w:r w:rsidRPr="00F350D8">
        <w:rPr>
          <w:rFonts w:eastAsia="SimSun"/>
        </w:rPr>
        <w:t>MCPTT private call resume request (MCPTT server to MCPTT client)</w:t>
      </w:r>
      <w:r>
        <w:tab/>
      </w:r>
      <w:r>
        <w:fldChar w:fldCharType="begin"/>
      </w:r>
      <w:r>
        <w:instrText xml:space="preserve"> PAGEREF _Toc89073633 \h </w:instrText>
      </w:r>
      <w:r>
        <w:fldChar w:fldCharType="separate"/>
      </w:r>
      <w:r>
        <w:t>21</w:t>
      </w:r>
      <w:r>
        <w:fldChar w:fldCharType="end"/>
      </w:r>
    </w:p>
    <w:p w14:paraId="43D46041" w14:textId="1B75DF0B" w:rsidR="00B808A6" w:rsidRDefault="00B808A6">
      <w:pPr>
        <w:pStyle w:val="TOC5"/>
        <w:rPr>
          <w:rFonts w:asciiTheme="minorHAnsi" w:eastAsiaTheme="minorEastAsia" w:hAnsiTheme="minorHAnsi" w:cstheme="minorBidi"/>
          <w:sz w:val="22"/>
          <w:szCs w:val="22"/>
          <w:lang/>
        </w:rPr>
      </w:pPr>
      <w:r w:rsidRPr="00F350D8">
        <w:rPr>
          <w:rFonts w:eastAsia="SimSun"/>
        </w:rPr>
        <w:t>7.6.2.2.4</w:t>
      </w:r>
      <w:r>
        <w:rPr>
          <w:rFonts w:asciiTheme="minorHAnsi" w:eastAsiaTheme="minorEastAsia" w:hAnsiTheme="minorHAnsi" w:cstheme="minorBidi"/>
          <w:sz w:val="22"/>
          <w:szCs w:val="22"/>
          <w:lang/>
        </w:rPr>
        <w:tab/>
      </w:r>
      <w:r w:rsidRPr="00F350D8">
        <w:rPr>
          <w:rFonts w:eastAsia="SimSun"/>
        </w:rPr>
        <w:t>MCPTT private call resume response (</w:t>
      </w:r>
      <w:r w:rsidRPr="00F350D8">
        <w:rPr>
          <w:rFonts w:eastAsia="SimSun"/>
          <w:lang w:eastAsia="zh-CN"/>
        </w:rPr>
        <w:t>MCPTT client to MCPTT server</w:t>
      </w:r>
      <w:r w:rsidRPr="00F350D8">
        <w:rPr>
          <w:rFonts w:eastAsia="SimSun"/>
        </w:rPr>
        <w:t>)</w:t>
      </w:r>
      <w:r>
        <w:tab/>
      </w:r>
      <w:r>
        <w:fldChar w:fldCharType="begin"/>
      </w:r>
      <w:r>
        <w:instrText xml:space="preserve"> PAGEREF _Toc89073634 \h </w:instrText>
      </w:r>
      <w:r>
        <w:fldChar w:fldCharType="separate"/>
      </w:r>
      <w:r>
        <w:t>21</w:t>
      </w:r>
      <w:r>
        <w:fldChar w:fldCharType="end"/>
      </w:r>
    </w:p>
    <w:p w14:paraId="457D652B" w14:textId="05180E41" w:rsidR="00B808A6" w:rsidRDefault="00B808A6">
      <w:pPr>
        <w:pStyle w:val="TOC5"/>
        <w:rPr>
          <w:rFonts w:asciiTheme="minorHAnsi" w:eastAsiaTheme="minorEastAsia" w:hAnsiTheme="minorHAnsi" w:cstheme="minorBidi"/>
          <w:sz w:val="22"/>
          <w:szCs w:val="22"/>
          <w:lang/>
        </w:rPr>
      </w:pPr>
      <w:r w:rsidRPr="00F350D8">
        <w:rPr>
          <w:rFonts w:eastAsia="SimSun"/>
        </w:rPr>
        <w:t>7.6.2.2.4a</w:t>
      </w:r>
      <w:r>
        <w:rPr>
          <w:rFonts w:asciiTheme="minorHAnsi" w:eastAsiaTheme="minorEastAsia" w:hAnsiTheme="minorHAnsi" w:cstheme="minorBidi"/>
          <w:sz w:val="22"/>
          <w:szCs w:val="22"/>
          <w:lang/>
        </w:rPr>
        <w:tab/>
      </w:r>
      <w:r w:rsidRPr="00F350D8">
        <w:rPr>
          <w:rFonts w:eastAsia="SimSun"/>
        </w:rPr>
        <w:t>MCPTT private call resume response</w:t>
      </w:r>
      <w:r>
        <w:tab/>
      </w:r>
      <w:r>
        <w:fldChar w:fldCharType="begin"/>
      </w:r>
      <w:r>
        <w:instrText xml:space="preserve"> PAGEREF _Toc89073635 \h </w:instrText>
      </w:r>
      <w:r>
        <w:fldChar w:fldCharType="separate"/>
      </w:r>
      <w:r>
        <w:t>21</w:t>
      </w:r>
      <w:r>
        <w:fldChar w:fldCharType="end"/>
      </w:r>
    </w:p>
    <w:p w14:paraId="769F0E5D" w14:textId="091BFAAF" w:rsidR="00B808A6" w:rsidRDefault="00B808A6">
      <w:pPr>
        <w:pStyle w:val="TOC3"/>
        <w:rPr>
          <w:rFonts w:asciiTheme="minorHAnsi" w:eastAsiaTheme="minorEastAsia" w:hAnsiTheme="minorHAnsi" w:cstheme="minorBidi"/>
          <w:sz w:val="22"/>
          <w:szCs w:val="22"/>
          <w:lang/>
        </w:rPr>
      </w:pPr>
      <w:r>
        <w:t>7.6.3</w:t>
      </w:r>
      <w:r>
        <w:rPr>
          <w:rFonts w:asciiTheme="minorHAnsi" w:eastAsiaTheme="minorEastAsia" w:hAnsiTheme="minorHAnsi" w:cstheme="minorBidi"/>
          <w:sz w:val="22"/>
          <w:szCs w:val="22"/>
          <w:lang/>
        </w:rPr>
        <w:tab/>
      </w:r>
      <w:r>
        <w:t>Solution evaluation</w:t>
      </w:r>
      <w:r>
        <w:tab/>
      </w:r>
      <w:r>
        <w:fldChar w:fldCharType="begin"/>
      </w:r>
      <w:r>
        <w:instrText xml:space="preserve"> PAGEREF _Toc89073636 \h </w:instrText>
      </w:r>
      <w:r>
        <w:fldChar w:fldCharType="separate"/>
      </w:r>
      <w:r>
        <w:t>22</w:t>
      </w:r>
      <w:r>
        <w:fldChar w:fldCharType="end"/>
      </w:r>
    </w:p>
    <w:p w14:paraId="4EF70DA1" w14:textId="596D24AF" w:rsidR="00B808A6" w:rsidRDefault="00B808A6">
      <w:pPr>
        <w:pStyle w:val="TOC2"/>
        <w:rPr>
          <w:rFonts w:asciiTheme="minorHAnsi" w:eastAsiaTheme="minorEastAsia" w:hAnsiTheme="minorHAnsi" w:cstheme="minorBidi"/>
          <w:sz w:val="22"/>
          <w:szCs w:val="22"/>
          <w:lang/>
        </w:rPr>
      </w:pPr>
      <w:r w:rsidRPr="00F350D8">
        <w:rPr>
          <w:rFonts w:eastAsia="SimSun"/>
        </w:rPr>
        <w:t>7.7</w:t>
      </w:r>
      <w:r>
        <w:rPr>
          <w:rFonts w:asciiTheme="minorHAnsi" w:eastAsiaTheme="minorEastAsia" w:hAnsiTheme="minorHAnsi" w:cstheme="minorBidi"/>
          <w:sz w:val="22"/>
          <w:szCs w:val="22"/>
          <w:lang/>
        </w:rPr>
        <w:tab/>
      </w:r>
      <w:r w:rsidRPr="00F350D8">
        <w:rPr>
          <w:rFonts w:eastAsia="SimSun"/>
        </w:rPr>
        <w:t>Optimize the connectivity between MC systems</w:t>
      </w:r>
      <w:r>
        <w:tab/>
      </w:r>
      <w:r>
        <w:fldChar w:fldCharType="begin"/>
      </w:r>
      <w:r>
        <w:instrText xml:space="preserve"> PAGEREF _Toc89073637 \h </w:instrText>
      </w:r>
      <w:r>
        <w:fldChar w:fldCharType="separate"/>
      </w:r>
      <w:r>
        <w:t>22</w:t>
      </w:r>
      <w:r>
        <w:fldChar w:fldCharType="end"/>
      </w:r>
    </w:p>
    <w:p w14:paraId="76D2BF76" w14:textId="22390808" w:rsidR="00B808A6" w:rsidRDefault="00B808A6">
      <w:pPr>
        <w:pStyle w:val="TOC3"/>
        <w:rPr>
          <w:rFonts w:asciiTheme="minorHAnsi" w:eastAsiaTheme="minorEastAsia" w:hAnsiTheme="minorHAnsi" w:cstheme="minorBidi"/>
          <w:sz w:val="22"/>
          <w:szCs w:val="22"/>
          <w:lang/>
        </w:rPr>
      </w:pPr>
      <w:r>
        <w:t>7.7.1</w:t>
      </w:r>
      <w:r>
        <w:rPr>
          <w:rFonts w:asciiTheme="minorHAnsi" w:eastAsiaTheme="minorEastAsia" w:hAnsiTheme="minorHAnsi" w:cstheme="minorBidi"/>
          <w:sz w:val="22"/>
          <w:szCs w:val="22"/>
          <w:lang/>
        </w:rPr>
        <w:tab/>
      </w:r>
      <w:r>
        <w:t>General</w:t>
      </w:r>
      <w:r>
        <w:tab/>
      </w:r>
      <w:r>
        <w:fldChar w:fldCharType="begin"/>
      </w:r>
      <w:r>
        <w:instrText xml:space="preserve"> PAGEREF _Toc89073638 \h </w:instrText>
      </w:r>
      <w:r>
        <w:fldChar w:fldCharType="separate"/>
      </w:r>
      <w:r>
        <w:t>22</w:t>
      </w:r>
      <w:r>
        <w:fldChar w:fldCharType="end"/>
      </w:r>
    </w:p>
    <w:p w14:paraId="0E081A3D" w14:textId="18086F66" w:rsidR="00B808A6" w:rsidRDefault="00B808A6">
      <w:pPr>
        <w:pStyle w:val="TOC3"/>
        <w:rPr>
          <w:rFonts w:asciiTheme="minorHAnsi" w:eastAsiaTheme="minorEastAsia" w:hAnsiTheme="minorHAnsi" w:cstheme="minorBidi"/>
          <w:sz w:val="22"/>
          <w:szCs w:val="22"/>
          <w:lang/>
        </w:rPr>
      </w:pPr>
      <w:r>
        <w:t>7.7.2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_Toc89073639 \h </w:instrText>
      </w:r>
      <w:r>
        <w:fldChar w:fldCharType="separate"/>
      </w:r>
      <w:r>
        <w:t>22</w:t>
      </w:r>
      <w:r>
        <w:fldChar w:fldCharType="end"/>
      </w:r>
    </w:p>
    <w:p w14:paraId="67E3601D" w14:textId="6CB7827B" w:rsidR="00B808A6" w:rsidRDefault="00B808A6">
      <w:pPr>
        <w:pStyle w:val="TOC4"/>
        <w:rPr>
          <w:rFonts w:asciiTheme="minorHAnsi" w:eastAsiaTheme="minorEastAsia" w:hAnsiTheme="minorHAnsi" w:cstheme="minorBidi"/>
          <w:sz w:val="22"/>
          <w:szCs w:val="22"/>
          <w:lang/>
        </w:rPr>
      </w:pPr>
      <w:r>
        <w:t>7.7.2.1</w:t>
      </w:r>
      <w:r>
        <w:rPr>
          <w:rFonts w:asciiTheme="minorHAnsi" w:eastAsiaTheme="minorEastAsia" w:hAnsiTheme="minorHAnsi" w:cstheme="minorBidi"/>
          <w:sz w:val="22"/>
          <w:szCs w:val="22"/>
          <w:lang/>
        </w:rPr>
        <w:tab/>
      </w:r>
      <w:r>
        <w:t>Principle</w:t>
      </w:r>
      <w:r>
        <w:tab/>
      </w:r>
      <w:r>
        <w:fldChar w:fldCharType="begin"/>
      </w:r>
      <w:r>
        <w:instrText xml:space="preserve"> PAGEREF _Toc89073640 \h </w:instrText>
      </w:r>
      <w:r>
        <w:fldChar w:fldCharType="separate"/>
      </w:r>
      <w:r>
        <w:t>22</w:t>
      </w:r>
      <w:r>
        <w:fldChar w:fldCharType="end"/>
      </w:r>
    </w:p>
    <w:p w14:paraId="18EB1D17" w14:textId="4F8D0C1D" w:rsidR="00B808A6" w:rsidRDefault="00B808A6">
      <w:pPr>
        <w:pStyle w:val="TOC4"/>
        <w:rPr>
          <w:rFonts w:asciiTheme="minorHAnsi" w:eastAsiaTheme="minorEastAsia" w:hAnsiTheme="minorHAnsi" w:cstheme="minorBidi"/>
          <w:sz w:val="22"/>
          <w:szCs w:val="22"/>
          <w:lang/>
        </w:rPr>
      </w:pPr>
      <w:r>
        <w:t>7.7.2.2</w:t>
      </w:r>
      <w:r>
        <w:rPr>
          <w:rFonts w:asciiTheme="minorHAnsi" w:eastAsiaTheme="minorEastAsia" w:hAnsiTheme="minorHAnsi" w:cstheme="minorBidi"/>
          <w:sz w:val="22"/>
          <w:szCs w:val="22"/>
          <w:lang/>
        </w:rPr>
        <w:tab/>
      </w:r>
      <w:r>
        <w:t>Procedure</w:t>
      </w:r>
      <w:r>
        <w:tab/>
      </w:r>
      <w:r>
        <w:fldChar w:fldCharType="begin"/>
      </w:r>
      <w:r>
        <w:instrText xml:space="preserve"> PAGEREF _Toc89073641 \h </w:instrText>
      </w:r>
      <w:r>
        <w:fldChar w:fldCharType="separate"/>
      </w:r>
      <w:r>
        <w:t>22</w:t>
      </w:r>
      <w:r>
        <w:fldChar w:fldCharType="end"/>
      </w:r>
    </w:p>
    <w:p w14:paraId="0EC7CC0E" w14:textId="6D2D0335" w:rsidR="00B808A6" w:rsidRDefault="00B808A6">
      <w:pPr>
        <w:pStyle w:val="TOC4"/>
        <w:rPr>
          <w:rFonts w:asciiTheme="minorHAnsi" w:eastAsiaTheme="minorEastAsia" w:hAnsiTheme="minorHAnsi" w:cstheme="minorBidi"/>
          <w:sz w:val="22"/>
          <w:szCs w:val="22"/>
          <w:lang/>
        </w:rPr>
      </w:pPr>
      <w:r>
        <w:t>7.7.2.3</w:t>
      </w:r>
      <w:r>
        <w:rPr>
          <w:rFonts w:asciiTheme="minorHAnsi" w:eastAsiaTheme="minorEastAsia" w:hAnsiTheme="minorHAnsi" w:cstheme="minorBidi"/>
          <w:sz w:val="22"/>
          <w:szCs w:val="22"/>
          <w:lang/>
        </w:rPr>
        <w:tab/>
      </w:r>
      <w:r>
        <w:t>Configuration</w:t>
      </w:r>
      <w:r>
        <w:tab/>
      </w:r>
      <w:r>
        <w:fldChar w:fldCharType="begin"/>
      </w:r>
      <w:r>
        <w:instrText xml:space="preserve"> PAGEREF _Toc89073642 \h </w:instrText>
      </w:r>
      <w:r>
        <w:fldChar w:fldCharType="separate"/>
      </w:r>
      <w:r>
        <w:t>24</w:t>
      </w:r>
      <w:r>
        <w:fldChar w:fldCharType="end"/>
      </w:r>
    </w:p>
    <w:p w14:paraId="21EC009E" w14:textId="5A172437" w:rsidR="00B808A6" w:rsidRDefault="00B808A6">
      <w:pPr>
        <w:pStyle w:val="TOC4"/>
        <w:rPr>
          <w:rFonts w:asciiTheme="minorHAnsi" w:eastAsiaTheme="minorEastAsia" w:hAnsiTheme="minorHAnsi" w:cstheme="minorBidi"/>
          <w:sz w:val="22"/>
          <w:szCs w:val="22"/>
          <w:lang/>
        </w:rPr>
      </w:pPr>
      <w:r>
        <w:t>7.7.2.4</w:t>
      </w:r>
      <w:r>
        <w:rPr>
          <w:rFonts w:asciiTheme="minorHAnsi" w:eastAsiaTheme="minorEastAsia" w:hAnsiTheme="minorHAnsi" w:cstheme="minorBidi"/>
          <w:sz w:val="22"/>
          <w:szCs w:val="22"/>
          <w:lang/>
        </w:rPr>
        <w:tab/>
      </w:r>
      <w:r>
        <w:t>Information flows</w:t>
      </w:r>
      <w:r>
        <w:tab/>
      </w:r>
      <w:r>
        <w:fldChar w:fldCharType="begin"/>
      </w:r>
      <w:r>
        <w:instrText xml:space="preserve"> PAGEREF _Toc89073643 \h </w:instrText>
      </w:r>
      <w:r>
        <w:fldChar w:fldCharType="separate"/>
      </w:r>
      <w:r>
        <w:t>24</w:t>
      </w:r>
      <w:r>
        <w:fldChar w:fldCharType="end"/>
      </w:r>
    </w:p>
    <w:p w14:paraId="75E06478" w14:textId="0B7B4EF3" w:rsidR="00B808A6" w:rsidRDefault="00B808A6">
      <w:pPr>
        <w:pStyle w:val="TOC5"/>
        <w:rPr>
          <w:rFonts w:asciiTheme="minorHAnsi" w:eastAsiaTheme="minorEastAsia" w:hAnsiTheme="minorHAnsi" w:cstheme="minorBidi"/>
          <w:sz w:val="22"/>
          <w:szCs w:val="22"/>
          <w:lang/>
        </w:rPr>
      </w:pPr>
      <w:r w:rsidRPr="00F350D8">
        <w:rPr>
          <w:rFonts w:eastAsia="SimSun"/>
        </w:rPr>
        <w:t>7.7.2.4.1</w:t>
      </w:r>
      <w:r>
        <w:rPr>
          <w:rFonts w:asciiTheme="minorHAnsi" w:eastAsiaTheme="minorEastAsia" w:hAnsiTheme="minorHAnsi" w:cstheme="minorBidi"/>
          <w:sz w:val="22"/>
          <w:szCs w:val="22"/>
          <w:lang/>
        </w:rPr>
        <w:tab/>
      </w:r>
      <w:r w:rsidRPr="00F350D8">
        <w:rPr>
          <w:rFonts w:eastAsia="SimSun"/>
        </w:rPr>
        <w:t>General</w:t>
      </w:r>
      <w:r>
        <w:tab/>
      </w:r>
      <w:r>
        <w:fldChar w:fldCharType="begin"/>
      </w:r>
      <w:r>
        <w:instrText xml:space="preserve"> PAGEREF _Toc89073644 \h </w:instrText>
      </w:r>
      <w:r>
        <w:fldChar w:fldCharType="separate"/>
      </w:r>
      <w:r>
        <w:t>24</w:t>
      </w:r>
      <w:r>
        <w:fldChar w:fldCharType="end"/>
      </w:r>
    </w:p>
    <w:p w14:paraId="3C7B3CD7" w14:textId="3CFF4038" w:rsidR="00B808A6" w:rsidRDefault="00B808A6">
      <w:pPr>
        <w:pStyle w:val="TOC5"/>
        <w:rPr>
          <w:rFonts w:asciiTheme="minorHAnsi" w:eastAsiaTheme="minorEastAsia" w:hAnsiTheme="minorHAnsi" w:cstheme="minorBidi"/>
          <w:sz w:val="22"/>
          <w:szCs w:val="22"/>
          <w:lang/>
        </w:rPr>
      </w:pPr>
      <w:r w:rsidRPr="00F350D8">
        <w:rPr>
          <w:rFonts w:eastAsia="SimSun"/>
        </w:rPr>
        <w:t>7.7.2.4.2</w:t>
      </w:r>
      <w:r>
        <w:rPr>
          <w:rFonts w:asciiTheme="minorHAnsi" w:eastAsiaTheme="minorEastAsia" w:hAnsiTheme="minorHAnsi" w:cstheme="minorBidi"/>
          <w:sz w:val="22"/>
          <w:szCs w:val="22"/>
          <w:lang/>
        </w:rPr>
        <w:tab/>
      </w:r>
      <w:r w:rsidRPr="00F350D8">
        <w:rPr>
          <w:rFonts w:eastAsia="SimSun"/>
        </w:rPr>
        <w:t>Request MC user info</w:t>
      </w:r>
      <w:r>
        <w:tab/>
      </w:r>
      <w:r>
        <w:fldChar w:fldCharType="begin"/>
      </w:r>
      <w:r>
        <w:instrText xml:space="preserve"> PAGEREF _Toc89073645 \h </w:instrText>
      </w:r>
      <w:r>
        <w:fldChar w:fldCharType="separate"/>
      </w:r>
      <w:r>
        <w:t>24</w:t>
      </w:r>
      <w:r>
        <w:fldChar w:fldCharType="end"/>
      </w:r>
    </w:p>
    <w:p w14:paraId="5ED9D7A6" w14:textId="1F22A0CA" w:rsidR="00B808A6" w:rsidRDefault="00B808A6">
      <w:pPr>
        <w:pStyle w:val="TOC5"/>
        <w:rPr>
          <w:rFonts w:asciiTheme="minorHAnsi" w:eastAsiaTheme="minorEastAsia" w:hAnsiTheme="minorHAnsi" w:cstheme="minorBidi"/>
          <w:sz w:val="22"/>
          <w:szCs w:val="22"/>
          <w:lang/>
        </w:rPr>
      </w:pPr>
      <w:r w:rsidRPr="00F350D8">
        <w:rPr>
          <w:rFonts w:eastAsia="SimSun"/>
        </w:rPr>
        <w:t>7.7.2.4.3</w:t>
      </w:r>
      <w:r>
        <w:rPr>
          <w:rFonts w:asciiTheme="minorHAnsi" w:eastAsiaTheme="minorEastAsia" w:hAnsiTheme="minorHAnsi" w:cstheme="minorBidi"/>
          <w:sz w:val="22"/>
          <w:szCs w:val="22"/>
          <w:lang/>
        </w:rPr>
        <w:tab/>
      </w:r>
      <w:r w:rsidRPr="00F350D8">
        <w:rPr>
          <w:rFonts w:eastAsia="SimSun"/>
        </w:rPr>
        <w:t>Response MC user info</w:t>
      </w:r>
      <w:r>
        <w:tab/>
      </w:r>
      <w:r>
        <w:fldChar w:fldCharType="begin"/>
      </w:r>
      <w:r>
        <w:instrText xml:space="preserve"> PAGEREF _Toc89073646 \h </w:instrText>
      </w:r>
      <w:r>
        <w:fldChar w:fldCharType="separate"/>
      </w:r>
      <w:r>
        <w:t>24</w:t>
      </w:r>
      <w:r>
        <w:fldChar w:fldCharType="end"/>
      </w:r>
    </w:p>
    <w:p w14:paraId="6632E973" w14:textId="147676A4" w:rsidR="00B808A6" w:rsidRDefault="00B808A6">
      <w:pPr>
        <w:pStyle w:val="TOC3"/>
        <w:rPr>
          <w:rFonts w:asciiTheme="minorHAnsi" w:eastAsiaTheme="minorEastAsia" w:hAnsiTheme="minorHAnsi" w:cstheme="minorBidi"/>
          <w:sz w:val="22"/>
          <w:szCs w:val="22"/>
          <w:lang/>
        </w:rPr>
      </w:pPr>
      <w:r>
        <w:t>7.7.3</w:t>
      </w:r>
      <w:r>
        <w:rPr>
          <w:rFonts w:asciiTheme="minorHAnsi" w:eastAsiaTheme="minorEastAsia" w:hAnsiTheme="minorHAnsi" w:cstheme="minorBidi"/>
          <w:sz w:val="22"/>
          <w:szCs w:val="22"/>
          <w:lang/>
        </w:rPr>
        <w:tab/>
      </w:r>
      <w:r>
        <w:t>Solution evaluation</w:t>
      </w:r>
      <w:r>
        <w:tab/>
      </w:r>
      <w:r>
        <w:fldChar w:fldCharType="begin"/>
      </w:r>
      <w:r>
        <w:instrText xml:space="preserve"> PAGEREF _Toc89073647 \h </w:instrText>
      </w:r>
      <w:r>
        <w:fldChar w:fldCharType="separate"/>
      </w:r>
      <w:r>
        <w:t>24</w:t>
      </w:r>
      <w:r>
        <w:fldChar w:fldCharType="end"/>
      </w:r>
    </w:p>
    <w:p w14:paraId="4A32BB11" w14:textId="5E6F82FB" w:rsidR="00B808A6" w:rsidRDefault="00B808A6">
      <w:pPr>
        <w:pStyle w:val="TOC2"/>
        <w:rPr>
          <w:rFonts w:asciiTheme="minorHAnsi" w:eastAsiaTheme="minorEastAsia" w:hAnsiTheme="minorHAnsi" w:cstheme="minorBidi"/>
          <w:sz w:val="22"/>
          <w:szCs w:val="22"/>
          <w:lang/>
        </w:rPr>
      </w:pPr>
      <w:r w:rsidRPr="00F350D8">
        <w:rPr>
          <w:rFonts w:eastAsia="SimSun"/>
        </w:rPr>
        <w:t>7.8</w:t>
      </w:r>
      <w:r>
        <w:rPr>
          <w:rFonts w:asciiTheme="minorHAnsi" w:eastAsiaTheme="minorEastAsia" w:hAnsiTheme="minorHAnsi" w:cstheme="minorBidi"/>
          <w:sz w:val="22"/>
          <w:szCs w:val="22"/>
          <w:lang/>
        </w:rPr>
        <w:tab/>
      </w:r>
      <w:r w:rsidRPr="00F350D8">
        <w:rPr>
          <w:rFonts w:eastAsia="SimSun"/>
        </w:rPr>
        <w:t>Private call using functional alias towards a partner MC system</w:t>
      </w:r>
      <w:r>
        <w:tab/>
      </w:r>
      <w:r>
        <w:fldChar w:fldCharType="begin"/>
      </w:r>
      <w:r>
        <w:instrText xml:space="preserve"> PAGEREF _Toc89073648 \h </w:instrText>
      </w:r>
      <w:r>
        <w:fldChar w:fldCharType="separate"/>
      </w:r>
      <w:r>
        <w:t>25</w:t>
      </w:r>
      <w:r>
        <w:fldChar w:fldCharType="end"/>
      </w:r>
    </w:p>
    <w:p w14:paraId="173F504C" w14:textId="30BDBC3C" w:rsidR="00B808A6" w:rsidRDefault="00B808A6">
      <w:pPr>
        <w:pStyle w:val="TOC3"/>
        <w:rPr>
          <w:rFonts w:asciiTheme="minorHAnsi" w:eastAsiaTheme="minorEastAsia" w:hAnsiTheme="minorHAnsi" w:cstheme="minorBidi"/>
          <w:sz w:val="22"/>
          <w:szCs w:val="22"/>
          <w:lang/>
        </w:rPr>
      </w:pPr>
      <w:r w:rsidRPr="00635F89">
        <w:rPr>
          <w:lang/>
        </w:rPr>
        <w:t>7.8.1</w:t>
      </w:r>
      <w:r>
        <w:rPr>
          <w:rFonts w:asciiTheme="minorHAnsi" w:eastAsiaTheme="minorEastAsia" w:hAnsiTheme="minorHAnsi" w:cstheme="minorBidi"/>
          <w:sz w:val="22"/>
          <w:szCs w:val="22"/>
          <w:lang/>
        </w:rPr>
        <w:tab/>
      </w:r>
      <w:r w:rsidRPr="00635F89">
        <w:rPr>
          <w:lang/>
        </w:rPr>
        <w:t>General</w:t>
      </w:r>
      <w:r w:rsidRPr="00635F89">
        <w:rPr>
          <w:lang/>
        </w:rPr>
        <w:tab/>
      </w:r>
      <w:r>
        <w:fldChar w:fldCharType="begin"/>
      </w:r>
      <w:r w:rsidRPr="00635F89">
        <w:rPr>
          <w:lang/>
        </w:rPr>
        <w:instrText xml:space="preserve"> PAGEREF _Toc89073649 \h </w:instrText>
      </w:r>
      <w:r>
        <w:fldChar w:fldCharType="separate"/>
      </w:r>
      <w:r w:rsidRPr="00635F89">
        <w:rPr>
          <w:lang/>
        </w:rPr>
        <w:t>25</w:t>
      </w:r>
      <w:r>
        <w:fldChar w:fldCharType="end"/>
      </w:r>
    </w:p>
    <w:p w14:paraId="72F83445" w14:textId="4B2AED00" w:rsidR="00B808A6" w:rsidRDefault="00B808A6">
      <w:pPr>
        <w:pStyle w:val="TOC3"/>
        <w:rPr>
          <w:rFonts w:asciiTheme="minorHAnsi" w:eastAsiaTheme="minorEastAsia" w:hAnsiTheme="minorHAnsi" w:cstheme="minorBidi"/>
          <w:sz w:val="22"/>
          <w:szCs w:val="22"/>
          <w:lang/>
        </w:rPr>
      </w:pPr>
      <w:r w:rsidRPr="00635F89">
        <w:rPr>
          <w:lang/>
        </w:rPr>
        <w:t>7.8.2</w:t>
      </w:r>
      <w:r>
        <w:rPr>
          <w:rFonts w:asciiTheme="minorHAnsi" w:eastAsiaTheme="minorEastAsia" w:hAnsiTheme="minorHAnsi" w:cstheme="minorBidi"/>
          <w:sz w:val="22"/>
          <w:szCs w:val="22"/>
          <w:lang/>
        </w:rPr>
        <w:tab/>
      </w:r>
      <w:r w:rsidRPr="00635F89">
        <w:rPr>
          <w:lang/>
        </w:rPr>
        <w:t>Solution description</w:t>
      </w:r>
      <w:r w:rsidRPr="00635F89">
        <w:rPr>
          <w:lang/>
        </w:rPr>
        <w:tab/>
      </w:r>
      <w:r>
        <w:fldChar w:fldCharType="begin"/>
      </w:r>
      <w:r w:rsidRPr="00635F89">
        <w:rPr>
          <w:lang/>
        </w:rPr>
        <w:instrText xml:space="preserve"> PAGEREF _Toc89073650 \h </w:instrText>
      </w:r>
      <w:r>
        <w:fldChar w:fldCharType="separate"/>
      </w:r>
      <w:r w:rsidRPr="00635F89">
        <w:rPr>
          <w:lang/>
        </w:rPr>
        <w:t>25</w:t>
      </w:r>
      <w:r>
        <w:fldChar w:fldCharType="end"/>
      </w:r>
    </w:p>
    <w:p w14:paraId="36FA31E7" w14:textId="5978D349" w:rsidR="00B808A6" w:rsidRDefault="00B808A6">
      <w:pPr>
        <w:pStyle w:val="TOC4"/>
        <w:rPr>
          <w:rFonts w:asciiTheme="minorHAnsi" w:eastAsiaTheme="minorEastAsia" w:hAnsiTheme="minorHAnsi" w:cstheme="minorBidi"/>
          <w:sz w:val="22"/>
          <w:szCs w:val="22"/>
          <w:lang/>
        </w:rPr>
      </w:pPr>
      <w:r w:rsidRPr="00635F89">
        <w:rPr>
          <w:lang/>
        </w:rPr>
        <w:t>7.8.2.1</w:t>
      </w:r>
      <w:r>
        <w:rPr>
          <w:rFonts w:asciiTheme="minorHAnsi" w:eastAsiaTheme="minorEastAsia" w:hAnsiTheme="minorHAnsi" w:cstheme="minorBidi"/>
          <w:sz w:val="22"/>
          <w:szCs w:val="22"/>
          <w:lang/>
        </w:rPr>
        <w:tab/>
      </w:r>
      <w:r w:rsidRPr="00635F89">
        <w:rPr>
          <w:lang/>
        </w:rPr>
        <w:t>Principle</w:t>
      </w:r>
      <w:r w:rsidRPr="00635F89">
        <w:rPr>
          <w:lang/>
        </w:rPr>
        <w:tab/>
      </w:r>
      <w:r>
        <w:fldChar w:fldCharType="begin"/>
      </w:r>
      <w:r w:rsidRPr="00635F89">
        <w:rPr>
          <w:lang/>
        </w:rPr>
        <w:instrText xml:space="preserve"> PAGEREF _Toc89073651 \h </w:instrText>
      </w:r>
      <w:r>
        <w:fldChar w:fldCharType="separate"/>
      </w:r>
      <w:r w:rsidRPr="00635F89">
        <w:rPr>
          <w:lang/>
        </w:rPr>
        <w:t>25</w:t>
      </w:r>
      <w:r>
        <w:fldChar w:fldCharType="end"/>
      </w:r>
    </w:p>
    <w:p w14:paraId="3759480E" w14:textId="695F501F" w:rsidR="00B808A6" w:rsidRDefault="00B808A6">
      <w:pPr>
        <w:pStyle w:val="TOC4"/>
        <w:rPr>
          <w:rFonts w:asciiTheme="minorHAnsi" w:eastAsiaTheme="minorEastAsia" w:hAnsiTheme="minorHAnsi" w:cstheme="minorBidi"/>
          <w:sz w:val="22"/>
          <w:szCs w:val="22"/>
          <w:lang/>
        </w:rPr>
      </w:pPr>
      <w:r w:rsidRPr="00635F89">
        <w:rPr>
          <w:lang/>
        </w:rPr>
        <w:t>7.8.2.2</w:t>
      </w:r>
      <w:r>
        <w:rPr>
          <w:rFonts w:asciiTheme="minorHAnsi" w:eastAsiaTheme="minorEastAsia" w:hAnsiTheme="minorHAnsi" w:cstheme="minorBidi"/>
          <w:sz w:val="22"/>
          <w:szCs w:val="22"/>
          <w:lang/>
        </w:rPr>
        <w:tab/>
      </w:r>
      <w:r w:rsidRPr="00635F89">
        <w:rPr>
          <w:lang/>
        </w:rPr>
        <w:t>Functional alias clarification</w:t>
      </w:r>
      <w:r w:rsidRPr="00635F89">
        <w:rPr>
          <w:lang/>
        </w:rPr>
        <w:tab/>
      </w:r>
      <w:r>
        <w:fldChar w:fldCharType="begin"/>
      </w:r>
      <w:r w:rsidRPr="00635F89">
        <w:rPr>
          <w:lang/>
        </w:rPr>
        <w:instrText xml:space="preserve"> PAGEREF _Toc89073652 \h </w:instrText>
      </w:r>
      <w:r>
        <w:fldChar w:fldCharType="separate"/>
      </w:r>
      <w:r w:rsidRPr="00635F89">
        <w:rPr>
          <w:lang/>
        </w:rPr>
        <w:t>25</w:t>
      </w:r>
      <w:r>
        <w:fldChar w:fldCharType="end"/>
      </w:r>
    </w:p>
    <w:p w14:paraId="772E1274" w14:textId="7226D33F" w:rsidR="00B808A6" w:rsidRDefault="00B808A6">
      <w:pPr>
        <w:pStyle w:val="TOC4"/>
        <w:rPr>
          <w:rFonts w:asciiTheme="minorHAnsi" w:eastAsiaTheme="minorEastAsia" w:hAnsiTheme="minorHAnsi" w:cstheme="minorBidi"/>
          <w:sz w:val="22"/>
          <w:szCs w:val="22"/>
          <w:lang/>
        </w:rPr>
      </w:pPr>
      <w:r w:rsidRPr="00635F89">
        <w:rPr>
          <w:lang/>
        </w:rPr>
        <w:t>7.8.2.3</w:t>
      </w:r>
      <w:r>
        <w:rPr>
          <w:rFonts w:asciiTheme="minorHAnsi" w:eastAsiaTheme="minorEastAsia" w:hAnsiTheme="minorHAnsi" w:cstheme="minorBidi"/>
          <w:sz w:val="22"/>
          <w:szCs w:val="22"/>
          <w:lang/>
        </w:rPr>
        <w:tab/>
      </w:r>
      <w:r w:rsidRPr="00635F89">
        <w:rPr>
          <w:lang/>
        </w:rPr>
        <w:t>Functional alias resolution</w:t>
      </w:r>
      <w:r w:rsidRPr="00635F89">
        <w:rPr>
          <w:lang/>
        </w:rPr>
        <w:tab/>
      </w:r>
      <w:r>
        <w:fldChar w:fldCharType="begin"/>
      </w:r>
      <w:r w:rsidRPr="00635F89">
        <w:rPr>
          <w:lang/>
        </w:rPr>
        <w:instrText xml:space="preserve"> PAGEREF _Toc89073653 \h </w:instrText>
      </w:r>
      <w:r>
        <w:fldChar w:fldCharType="separate"/>
      </w:r>
      <w:r w:rsidRPr="00635F89">
        <w:rPr>
          <w:lang/>
        </w:rPr>
        <w:t>26</w:t>
      </w:r>
      <w:r>
        <w:fldChar w:fldCharType="end"/>
      </w:r>
    </w:p>
    <w:p w14:paraId="3D86F662" w14:textId="525D4185" w:rsidR="00B808A6" w:rsidRDefault="00B808A6">
      <w:pPr>
        <w:pStyle w:val="TOC5"/>
        <w:rPr>
          <w:rFonts w:asciiTheme="minorHAnsi" w:eastAsiaTheme="minorEastAsia" w:hAnsiTheme="minorHAnsi" w:cstheme="minorBidi"/>
          <w:sz w:val="22"/>
          <w:szCs w:val="22"/>
          <w:lang/>
        </w:rPr>
      </w:pPr>
      <w:r w:rsidRPr="00635F89">
        <w:rPr>
          <w:lang/>
        </w:rPr>
        <w:t>7.8.2.3.1</w:t>
      </w:r>
      <w:r>
        <w:rPr>
          <w:rFonts w:asciiTheme="minorHAnsi" w:eastAsiaTheme="minorEastAsia" w:hAnsiTheme="minorHAnsi" w:cstheme="minorBidi"/>
          <w:sz w:val="22"/>
          <w:szCs w:val="22"/>
          <w:lang/>
        </w:rPr>
        <w:tab/>
      </w:r>
      <w:r w:rsidRPr="00635F89">
        <w:rPr>
          <w:lang/>
        </w:rPr>
        <w:t>MCPTT functional alias resolution response</w:t>
      </w:r>
      <w:r w:rsidRPr="00635F89">
        <w:rPr>
          <w:lang/>
        </w:rPr>
        <w:tab/>
      </w:r>
      <w:r>
        <w:fldChar w:fldCharType="begin"/>
      </w:r>
      <w:r w:rsidRPr="00635F89">
        <w:rPr>
          <w:lang/>
        </w:rPr>
        <w:instrText xml:space="preserve"> PAGEREF _Toc89073654 \h </w:instrText>
      </w:r>
      <w:r>
        <w:fldChar w:fldCharType="separate"/>
      </w:r>
      <w:r w:rsidRPr="00635F89">
        <w:rPr>
          <w:lang/>
        </w:rPr>
        <w:t>26</w:t>
      </w:r>
      <w:r>
        <w:fldChar w:fldCharType="end"/>
      </w:r>
    </w:p>
    <w:p w14:paraId="7DA6EC62" w14:textId="5A181AD9" w:rsidR="00B808A6" w:rsidRDefault="00B808A6">
      <w:pPr>
        <w:pStyle w:val="TOC5"/>
        <w:rPr>
          <w:rFonts w:asciiTheme="minorHAnsi" w:eastAsiaTheme="minorEastAsia" w:hAnsiTheme="minorHAnsi" w:cstheme="minorBidi"/>
          <w:sz w:val="22"/>
          <w:szCs w:val="22"/>
          <w:lang/>
        </w:rPr>
      </w:pPr>
      <w:r w:rsidRPr="00635F89">
        <w:rPr>
          <w:lang/>
        </w:rPr>
        <w:t>7.8.2.3.2</w:t>
      </w:r>
      <w:r>
        <w:rPr>
          <w:rFonts w:asciiTheme="minorHAnsi" w:eastAsiaTheme="minorEastAsia" w:hAnsiTheme="minorHAnsi" w:cstheme="minorBidi"/>
          <w:sz w:val="22"/>
          <w:szCs w:val="22"/>
          <w:lang/>
        </w:rPr>
        <w:tab/>
      </w:r>
      <w:r w:rsidRPr="00635F89">
        <w:rPr>
          <w:lang/>
        </w:rPr>
        <w:t>MCPTT functional alias resolution request</w:t>
      </w:r>
      <w:r w:rsidRPr="00635F89">
        <w:rPr>
          <w:lang/>
        </w:rPr>
        <w:tab/>
      </w:r>
      <w:r>
        <w:fldChar w:fldCharType="begin"/>
      </w:r>
      <w:r w:rsidRPr="00635F89">
        <w:rPr>
          <w:lang/>
        </w:rPr>
        <w:instrText xml:space="preserve"> PAGEREF _Toc89073655 \h </w:instrText>
      </w:r>
      <w:r>
        <w:fldChar w:fldCharType="separate"/>
      </w:r>
      <w:r w:rsidRPr="00635F89">
        <w:rPr>
          <w:lang/>
        </w:rPr>
        <w:t>26</w:t>
      </w:r>
      <w:r>
        <w:fldChar w:fldCharType="end"/>
      </w:r>
    </w:p>
    <w:p w14:paraId="07C76331" w14:textId="2A887AB0" w:rsidR="00B808A6" w:rsidRDefault="00B808A6">
      <w:pPr>
        <w:pStyle w:val="TOC4"/>
        <w:rPr>
          <w:rFonts w:asciiTheme="minorHAnsi" w:eastAsiaTheme="minorEastAsia" w:hAnsiTheme="minorHAnsi" w:cstheme="minorBidi"/>
          <w:sz w:val="22"/>
          <w:szCs w:val="22"/>
          <w:lang/>
        </w:rPr>
      </w:pPr>
      <w:r>
        <w:t>7.8.2.4</w:t>
      </w:r>
      <w:r>
        <w:rPr>
          <w:rFonts w:asciiTheme="minorHAnsi" w:eastAsiaTheme="minorEastAsia" w:hAnsiTheme="minorHAnsi" w:cstheme="minorBidi"/>
          <w:sz w:val="22"/>
          <w:szCs w:val="22"/>
          <w:lang/>
        </w:rPr>
        <w:tab/>
      </w:r>
      <w:r>
        <w:t>Procedure</w:t>
      </w:r>
      <w:r>
        <w:tab/>
      </w:r>
      <w:r>
        <w:fldChar w:fldCharType="begin"/>
      </w:r>
      <w:r>
        <w:instrText xml:space="preserve"> PAGEREF _Toc89073656 \h </w:instrText>
      </w:r>
      <w:r>
        <w:fldChar w:fldCharType="separate"/>
      </w:r>
      <w:r>
        <w:t>26</w:t>
      </w:r>
      <w:r>
        <w:fldChar w:fldCharType="end"/>
      </w:r>
    </w:p>
    <w:p w14:paraId="0734FE62" w14:textId="45799FE5" w:rsidR="00B808A6" w:rsidRDefault="00B808A6">
      <w:pPr>
        <w:pStyle w:val="TOC3"/>
        <w:rPr>
          <w:rFonts w:asciiTheme="minorHAnsi" w:eastAsiaTheme="minorEastAsia" w:hAnsiTheme="minorHAnsi" w:cstheme="minorBidi"/>
          <w:sz w:val="22"/>
          <w:szCs w:val="22"/>
          <w:lang/>
        </w:rPr>
      </w:pPr>
      <w:r>
        <w:t>7.8.3</w:t>
      </w:r>
      <w:r>
        <w:rPr>
          <w:rFonts w:asciiTheme="minorHAnsi" w:eastAsiaTheme="minorEastAsia" w:hAnsiTheme="minorHAnsi" w:cstheme="minorBidi"/>
          <w:sz w:val="22"/>
          <w:szCs w:val="22"/>
          <w:lang/>
        </w:rPr>
        <w:tab/>
      </w:r>
      <w:r>
        <w:t>Solution evaluation</w:t>
      </w:r>
      <w:r>
        <w:tab/>
      </w:r>
      <w:r>
        <w:fldChar w:fldCharType="begin"/>
      </w:r>
      <w:r>
        <w:instrText xml:space="preserve"> PAGEREF _Toc89073657 \h </w:instrText>
      </w:r>
      <w:r>
        <w:fldChar w:fldCharType="separate"/>
      </w:r>
      <w:r>
        <w:t>28</w:t>
      </w:r>
      <w:r>
        <w:fldChar w:fldCharType="end"/>
      </w:r>
    </w:p>
    <w:p w14:paraId="170FB631" w14:textId="3A3141E7" w:rsidR="00B808A6" w:rsidRDefault="00B808A6">
      <w:pPr>
        <w:pStyle w:val="TOC2"/>
        <w:rPr>
          <w:rFonts w:asciiTheme="minorHAnsi" w:eastAsiaTheme="minorEastAsia" w:hAnsiTheme="minorHAnsi" w:cstheme="minorBidi"/>
          <w:sz w:val="22"/>
          <w:szCs w:val="22"/>
          <w:lang/>
        </w:rPr>
      </w:pPr>
      <w:r w:rsidRPr="00F350D8">
        <w:rPr>
          <w:rFonts w:eastAsia="SimSun"/>
        </w:rPr>
        <w:t>7.9</w:t>
      </w:r>
      <w:r>
        <w:rPr>
          <w:rFonts w:asciiTheme="minorHAnsi" w:eastAsiaTheme="minorEastAsia" w:hAnsiTheme="minorHAnsi" w:cstheme="minorBidi"/>
          <w:sz w:val="22"/>
          <w:szCs w:val="22"/>
          <w:lang/>
        </w:rPr>
        <w:tab/>
      </w:r>
      <w:r w:rsidRPr="00F350D8">
        <w:rPr>
          <w:rFonts w:eastAsia="SimSun"/>
        </w:rPr>
        <w:t>Solution on IP connectivity between MC systems</w:t>
      </w:r>
      <w:r>
        <w:tab/>
      </w:r>
      <w:r>
        <w:fldChar w:fldCharType="begin"/>
      </w:r>
      <w:r>
        <w:instrText xml:space="preserve"> PAGEREF _Toc89073658 \h </w:instrText>
      </w:r>
      <w:r>
        <w:fldChar w:fldCharType="separate"/>
      </w:r>
      <w:r>
        <w:t>28</w:t>
      </w:r>
      <w:r>
        <w:fldChar w:fldCharType="end"/>
      </w:r>
    </w:p>
    <w:p w14:paraId="50CD3F4E" w14:textId="7672B3C9" w:rsidR="00B808A6" w:rsidRDefault="00B808A6">
      <w:pPr>
        <w:pStyle w:val="TOC3"/>
        <w:rPr>
          <w:rFonts w:asciiTheme="minorHAnsi" w:eastAsiaTheme="minorEastAsia" w:hAnsiTheme="minorHAnsi" w:cstheme="minorBidi"/>
          <w:sz w:val="22"/>
          <w:szCs w:val="22"/>
          <w:lang/>
        </w:rPr>
      </w:pPr>
      <w:r>
        <w:t>7.9.1</w:t>
      </w:r>
      <w:r>
        <w:rPr>
          <w:rFonts w:asciiTheme="minorHAnsi" w:eastAsiaTheme="minorEastAsia" w:hAnsiTheme="minorHAnsi" w:cstheme="minorBidi"/>
          <w:sz w:val="22"/>
          <w:szCs w:val="22"/>
          <w:lang/>
        </w:rPr>
        <w:tab/>
      </w:r>
      <w:r>
        <w:t>General</w:t>
      </w:r>
      <w:r>
        <w:tab/>
      </w:r>
      <w:r>
        <w:fldChar w:fldCharType="begin"/>
      </w:r>
      <w:r>
        <w:instrText xml:space="preserve"> PAGEREF _Toc89073659 \h </w:instrText>
      </w:r>
      <w:r>
        <w:fldChar w:fldCharType="separate"/>
      </w:r>
      <w:r>
        <w:t>28</w:t>
      </w:r>
      <w:r>
        <w:fldChar w:fldCharType="end"/>
      </w:r>
    </w:p>
    <w:p w14:paraId="6D027471" w14:textId="23FA6A47" w:rsidR="00B808A6" w:rsidRDefault="00B808A6">
      <w:pPr>
        <w:pStyle w:val="TOC3"/>
        <w:rPr>
          <w:rFonts w:asciiTheme="minorHAnsi" w:eastAsiaTheme="minorEastAsia" w:hAnsiTheme="minorHAnsi" w:cstheme="minorBidi"/>
          <w:sz w:val="22"/>
          <w:szCs w:val="22"/>
          <w:lang/>
        </w:rPr>
      </w:pPr>
      <w:r w:rsidRPr="00F350D8">
        <w:rPr>
          <w:lang w:val="en-US"/>
        </w:rPr>
        <w:t>7.9.2</w:t>
      </w:r>
      <w:r>
        <w:rPr>
          <w:rFonts w:asciiTheme="minorHAnsi" w:eastAsiaTheme="minorEastAsia" w:hAnsiTheme="minorHAnsi" w:cstheme="minorBidi"/>
          <w:sz w:val="22"/>
          <w:szCs w:val="22"/>
          <w:lang/>
        </w:rPr>
        <w:tab/>
      </w:r>
      <w:r w:rsidRPr="00F350D8">
        <w:rPr>
          <w:lang w:val="en-US"/>
        </w:rPr>
        <w:t>Solution description</w:t>
      </w:r>
      <w:r>
        <w:tab/>
      </w:r>
      <w:r>
        <w:fldChar w:fldCharType="begin"/>
      </w:r>
      <w:r>
        <w:instrText xml:space="preserve"> PAGEREF _Toc89073660 \h </w:instrText>
      </w:r>
      <w:r>
        <w:fldChar w:fldCharType="separate"/>
      </w:r>
      <w:r>
        <w:t>28</w:t>
      </w:r>
      <w:r>
        <w:fldChar w:fldCharType="end"/>
      </w:r>
    </w:p>
    <w:p w14:paraId="1239FC7A" w14:textId="760B7DA9" w:rsidR="00B808A6" w:rsidRDefault="00B808A6">
      <w:pPr>
        <w:pStyle w:val="TOC4"/>
        <w:rPr>
          <w:rFonts w:asciiTheme="minorHAnsi" w:eastAsiaTheme="minorEastAsia" w:hAnsiTheme="minorHAnsi" w:cstheme="minorBidi"/>
          <w:sz w:val="22"/>
          <w:szCs w:val="22"/>
          <w:lang/>
        </w:rPr>
      </w:pPr>
      <w:r w:rsidRPr="00F350D8">
        <w:rPr>
          <w:lang w:val="en-US"/>
        </w:rPr>
        <w:t>7.9.2.1</w:t>
      </w:r>
      <w:r>
        <w:rPr>
          <w:rFonts w:asciiTheme="minorHAnsi" w:eastAsiaTheme="minorEastAsia" w:hAnsiTheme="minorHAnsi" w:cstheme="minorBidi"/>
          <w:sz w:val="22"/>
          <w:szCs w:val="22"/>
          <w:lang/>
        </w:rPr>
        <w:tab/>
      </w:r>
      <w:r w:rsidRPr="00F350D8">
        <w:rPr>
          <w:lang w:val="en-US"/>
        </w:rPr>
        <w:t>Functional model</w:t>
      </w:r>
      <w:r>
        <w:tab/>
      </w:r>
      <w:r>
        <w:fldChar w:fldCharType="begin"/>
      </w:r>
      <w:r>
        <w:instrText xml:space="preserve"> PAGEREF _Toc89073661 \h </w:instrText>
      </w:r>
      <w:r>
        <w:fldChar w:fldCharType="separate"/>
      </w:r>
      <w:r>
        <w:t>28</w:t>
      </w:r>
      <w:r>
        <w:fldChar w:fldCharType="end"/>
      </w:r>
    </w:p>
    <w:p w14:paraId="55979DAD" w14:textId="634D5BA6" w:rsidR="00B808A6" w:rsidRDefault="00B808A6">
      <w:pPr>
        <w:pStyle w:val="TOC4"/>
        <w:rPr>
          <w:rFonts w:asciiTheme="minorHAnsi" w:eastAsiaTheme="minorEastAsia" w:hAnsiTheme="minorHAnsi" w:cstheme="minorBidi"/>
          <w:sz w:val="22"/>
          <w:szCs w:val="22"/>
          <w:lang/>
        </w:rPr>
      </w:pPr>
      <w:r>
        <w:t>7.9.2.2</w:t>
      </w:r>
      <w:r>
        <w:rPr>
          <w:rFonts w:asciiTheme="minorHAnsi" w:eastAsiaTheme="minorEastAsia" w:hAnsiTheme="minorHAnsi" w:cstheme="minorBidi"/>
          <w:sz w:val="22"/>
          <w:szCs w:val="22"/>
          <w:lang/>
        </w:rPr>
        <w:tab/>
      </w:r>
      <w:r>
        <w:t>Reference points</w:t>
      </w:r>
      <w:r>
        <w:tab/>
      </w:r>
      <w:r>
        <w:fldChar w:fldCharType="begin"/>
      </w:r>
      <w:r>
        <w:instrText xml:space="preserve"> PAGEREF _Toc89073662 \h </w:instrText>
      </w:r>
      <w:r>
        <w:fldChar w:fldCharType="separate"/>
      </w:r>
      <w:r>
        <w:t>29</w:t>
      </w:r>
      <w:r>
        <w:fldChar w:fldCharType="end"/>
      </w:r>
    </w:p>
    <w:p w14:paraId="3488C905" w14:textId="715D3489" w:rsidR="00B808A6" w:rsidRDefault="00B808A6">
      <w:pPr>
        <w:pStyle w:val="TOC4"/>
        <w:rPr>
          <w:rFonts w:asciiTheme="minorHAnsi" w:eastAsiaTheme="minorEastAsia" w:hAnsiTheme="minorHAnsi" w:cstheme="minorBidi"/>
          <w:sz w:val="22"/>
          <w:szCs w:val="22"/>
          <w:lang/>
        </w:rPr>
      </w:pPr>
      <w:r w:rsidRPr="00F350D8">
        <w:rPr>
          <w:rFonts w:eastAsia="Calibri"/>
        </w:rPr>
        <w:t>7.9.2.3</w:t>
      </w:r>
      <w:r>
        <w:rPr>
          <w:rFonts w:asciiTheme="minorHAnsi" w:eastAsiaTheme="minorEastAsia" w:hAnsiTheme="minorHAnsi" w:cstheme="minorBidi"/>
          <w:sz w:val="22"/>
          <w:szCs w:val="22"/>
          <w:lang/>
        </w:rPr>
        <w:tab/>
      </w:r>
      <w:r w:rsidRPr="00F350D8">
        <w:rPr>
          <w:rFonts w:eastAsia="Calibri"/>
        </w:rPr>
        <w:t>Procedures and flows</w:t>
      </w:r>
      <w:r>
        <w:tab/>
      </w:r>
      <w:r>
        <w:fldChar w:fldCharType="begin"/>
      </w:r>
      <w:r>
        <w:instrText xml:space="preserve"> PAGEREF _Toc89073663 \h </w:instrText>
      </w:r>
      <w:r>
        <w:fldChar w:fldCharType="separate"/>
      </w:r>
      <w:r>
        <w:t>29</w:t>
      </w:r>
      <w:r>
        <w:fldChar w:fldCharType="end"/>
      </w:r>
    </w:p>
    <w:p w14:paraId="7E94901E" w14:textId="5D64EE07" w:rsidR="00B808A6" w:rsidRDefault="00B808A6">
      <w:pPr>
        <w:pStyle w:val="TOC3"/>
        <w:rPr>
          <w:rFonts w:asciiTheme="minorHAnsi" w:eastAsiaTheme="minorEastAsia" w:hAnsiTheme="minorHAnsi" w:cstheme="minorBidi"/>
          <w:sz w:val="22"/>
          <w:szCs w:val="22"/>
          <w:lang/>
        </w:rPr>
      </w:pPr>
      <w:r>
        <w:t>7.9.3</w:t>
      </w:r>
      <w:r>
        <w:rPr>
          <w:rFonts w:asciiTheme="minorHAnsi" w:eastAsiaTheme="minorEastAsia" w:hAnsiTheme="minorHAnsi" w:cstheme="minorBidi"/>
          <w:sz w:val="22"/>
          <w:szCs w:val="22"/>
          <w:lang/>
        </w:rPr>
        <w:tab/>
      </w:r>
      <w:r>
        <w:t>Solution evaluation</w:t>
      </w:r>
      <w:r>
        <w:tab/>
      </w:r>
      <w:r>
        <w:fldChar w:fldCharType="begin"/>
      </w:r>
      <w:r>
        <w:instrText xml:space="preserve"> PAGEREF _Toc89073664 \h </w:instrText>
      </w:r>
      <w:r>
        <w:fldChar w:fldCharType="separate"/>
      </w:r>
      <w:r>
        <w:t>29</w:t>
      </w:r>
      <w:r>
        <w:fldChar w:fldCharType="end"/>
      </w:r>
    </w:p>
    <w:p w14:paraId="2469BDCB" w14:textId="634E1069" w:rsidR="00B808A6" w:rsidRDefault="00B808A6">
      <w:pPr>
        <w:pStyle w:val="TOC2"/>
        <w:rPr>
          <w:rFonts w:asciiTheme="minorHAnsi" w:eastAsiaTheme="minorEastAsia" w:hAnsiTheme="minorHAnsi" w:cstheme="minorBidi"/>
          <w:sz w:val="22"/>
          <w:szCs w:val="22"/>
          <w:lang/>
        </w:rPr>
      </w:pPr>
      <w:r w:rsidRPr="00F350D8">
        <w:rPr>
          <w:rFonts w:eastAsia="SimSun"/>
        </w:rPr>
        <w:t>7.10</w:t>
      </w:r>
      <w:r>
        <w:rPr>
          <w:rFonts w:asciiTheme="minorHAnsi" w:eastAsiaTheme="minorEastAsia" w:hAnsiTheme="minorHAnsi" w:cstheme="minorBidi"/>
          <w:sz w:val="22"/>
          <w:szCs w:val="22"/>
          <w:lang/>
        </w:rPr>
        <w:tab/>
      </w:r>
      <w:r w:rsidRPr="00F350D8">
        <w:rPr>
          <w:rFonts w:eastAsia="SimSun"/>
        </w:rPr>
        <w:t>Solution on migration without interconnection between two MC systems</w:t>
      </w:r>
      <w:r>
        <w:tab/>
      </w:r>
      <w:r>
        <w:fldChar w:fldCharType="begin"/>
      </w:r>
      <w:r>
        <w:instrText xml:space="preserve"> PAGEREF _Toc89073665 \h </w:instrText>
      </w:r>
      <w:r>
        <w:fldChar w:fldCharType="separate"/>
      </w:r>
      <w:r>
        <w:t>29</w:t>
      </w:r>
      <w:r>
        <w:fldChar w:fldCharType="end"/>
      </w:r>
    </w:p>
    <w:p w14:paraId="07A2E7FF" w14:textId="7C7A79A8" w:rsidR="00B808A6" w:rsidRDefault="00B808A6">
      <w:pPr>
        <w:pStyle w:val="TOC3"/>
        <w:rPr>
          <w:rFonts w:asciiTheme="minorHAnsi" w:eastAsiaTheme="minorEastAsia" w:hAnsiTheme="minorHAnsi" w:cstheme="minorBidi"/>
          <w:sz w:val="22"/>
          <w:szCs w:val="22"/>
          <w:lang/>
        </w:rPr>
      </w:pPr>
      <w:r>
        <w:t>7.10.1</w:t>
      </w:r>
      <w:r>
        <w:rPr>
          <w:rFonts w:asciiTheme="minorHAnsi" w:eastAsiaTheme="minorEastAsia" w:hAnsiTheme="minorHAnsi" w:cstheme="minorBidi"/>
          <w:sz w:val="22"/>
          <w:szCs w:val="22"/>
          <w:lang/>
        </w:rPr>
        <w:tab/>
      </w:r>
      <w:r>
        <w:t>General</w:t>
      </w:r>
      <w:r>
        <w:tab/>
      </w:r>
      <w:r>
        <w:fldChar w:fldCharType="begin"/>
      </w:r>
      <w:r>
        <w:instrText xml:space="preserve"> PAGEREF _Toc89073666 \h </w:instrText>
      </w:r>
      <w:r>
        <w:fldChar w:fldCharType="separate"/>
      </w:r>
      <w:r>
        <w:t>29</w:t>
      </w:r>
      <w:r>
        <w:fldChar w:fldCharType="end"/>
      </w:r>
    </w:p>
    <w:p w14:paraId="0FAACD8C" w14:textId="649ABA6B" w:rsidR="00B808A6" w:rsidRDefault="00B808A6">
      <w:pPr>
        <w:pStyle w:val="TOC3"/>
        <w:rPr>
          <w:rFonts w:asciiTheme="minorHAnsi" w:eastAsiaTheme="minorEastAsia" w:hAnsiTheme="minorHAnsi" w:cstheme="minorBidi"/>
          <w:sz w:val="22"/>
          <w:szCs w:val="22"/>
          <w:lang/>
        </w:rPr>
      </w:pPr>
      <w:r>
        <w:t>7.10.2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_Toc89073667 \h </w:instrText>
      </w:r>
      <w:r>
        <w:fldChar w:fldCharType="separate"/>
      </w:r>
      <w:r>
        <w:t>29</w:t>
      </w:r>
      <w:r>
        <w:fldChar w:fldCharType="end"/>
      </w:r>
    </w:p>
    <w:p w14:paraId="269C3845" w14:textId="6BFE41B5" w:rsidR="00B808A6" w:rsidRDefault="00B808A6">
      <w:pPr>
        <w:pStyle w:val="TOC3"/>
        <w:rPr>
          <w:rFonts w:asciiTheme="minorHAnsi" w:eastAsiaTheme="minorEastAsia" w:hAnsiTheme="minorHAnsi" w:cstheme="minorBidi"/>
          <w:sz w:val="22"/>
          <w:szCs w:val="22"/>
          <w:lang/>
        </w:rPr>
      </w:pPr>
      <w:r>
        <w:t>7.10.3</w:t>
      </w:r>
      <w:r>
        <w:rPr>
          <w:rFonts w:asciiTheme="minorHAnsi" w:eastAsiaTheme="minorEastAsia" w:hAnsiTheme="minorHAnsi" w:cstheme="minorBidi"/>
          <w:sz w:val="22"/>
          <w:szCs w:val="22"/>
          <w:lang/>
        </w:rPr>
        <w:tab/>
      </w:r>
      <w:r>
        <w:t>Solution evaluation</w:t>
      </w:r>
      <w:r>
        <w:tab/>
      </w:r>
      <w:r>
        <w:fldChar w:fldCharType="begin"/>
      </w:r>
      <w:r>
        <w:instrText xml:space="preserve"> PAGEREF _Toc89073668 \h </w:instrText>
      </w:r>
      <w:r>
        <w:fldChar w:fldCharType="separate"/>
      </w:r>
      <w:r>
        <w:t>30</w:t>
      </w:r>
      <w:r>
        <w:fldChar w:fldCharType="end"/>
      </w:r>
    </w:p>
    <w:p w14:paraId="522782B0" w14:textId="581CECE6" w:rsidR="00B808A6" w:rsidRDefault="00B808A6">
      <w:pPr>
        <w:pStyle w:val="TOC2"/>
        <w:rPr>
          <w:rFonts w:asciiTheme="minorHAnsi" w:eastAsiaTheme="minorEastAsia" w:hAnsiTheme="minorHAnsi" w:cstheme="minorBidi"/>
          <w:sz w:val="22"/>
          <w:szCs w:val="22"/>
          <w:lang/>
        </w:rPr>
      </w:pPr>
      <w:r w:rsidRPr="00F350D8">
        <w:rPr>
          <w:rFonts w:eastAsia="SimSun"/>
        </w:rPr>
        <w:t>7.11</w:t>
      </w:r>
      <w:r>
        <w:rPr>
          <w:rFonts w:asciiTheme="minorHAnsi" w:eastAsiaTheme="minorEastAsia" w:hAnsiTheme="minorHAnsi" w:cstheme="minorBidi"/>
          <w:sz w:val="22"/>
          <w:szCs w:val="22"/>
          <w:lang/>
        </w:rPr>
        <w:tab/>
      </w:r>
      <w:r w:rsidRPr="00F350D8">
        <w:rPr>
          <w:rFonts w:eastAsia="SimSun"/>
        </w:rPr>
        <w:t>Private call forwarding between MCPTT systems</w:t>
      </w:r>
      <w:r>
        <w:tab/>
      </w:r>
      <w:r>
        <w:fldChar w:fldCharType="begin"/>
      </w:r>
      <w:r>
        <w:instrText xml:space="preserve"> PAGEREF _Toc89073669 \h </w:instrText>
      </w:r>
      <w:r>
        <w:fldChar w:fldCharType="separate"/>
      </w:r>
      <w:r>
        <w:t>30</w:t>
      </w:r>
      <w:r>
        <w:fldChar w:fldCharType="end"/>
      </w:r>
    </w:p>
    <w:p w14:paraId="50CD68B0" w14:textId="7BF88F8C" w:rsidR="00B808A6" w:rsidRDefault="00B808A6">
      <w:pPr>
        <w:pStyle w:val="TOC3"/>
        <w:rPr>
          <w:rFonts w:asciiTheme="minorHAnsi" w:eastAsiaTheme="minorEastAsia" w:hAnsiTheme="minorHAnsi" w:cstheme="minorBidi"/>
          <w:sz w:val="22"/>
          <w:szCs w:val="22"/>
          <w:lang/>
        </w:rPr>
      </w:pPr>
      <w:r>
        <w:t>7.11.1</w:t>
      </w:r>
      <w:r>
        <w:rPr>
          <w:rFonts w:asciiTheme="minorHAnsi" w:eastAsiaTheme="minorEastAsia" w:hAnsiTheme="minorHAnsi" w:cstheme="minorBidi"/>
          <w:sz w:val="22"/>
          <w:szCs w:val="22"/>
          <w:lang/>
        </w:rPr>
        <w:tab/>
      </w:r>
      <w:r>
        <w:t>General</w:t>
      </w:r>
      <w:r>
        <w:tab/>
      </w:r>
      <w:r>
        <w:fldChar w:fldCharType="begin"/>
      </w:r>
      <w:r>
        <w:instrText xml:space="preserve"> PAGEREF _Toc89073670 \h </w:instrText>
      </w:r>
      <w:r>
        <w:fldChar w:fldCharType="separate"/>
      </w:r>
      <w:r>
        <w:t>30</w:t>
      </w:r>
      <w:r>
        <w:fldChar w:fldCharType="end"/>
      </w:r>
    </w:p>
    <w:p w14:paraId="7335FE1A" w14:textId="3FBFCD43" w:rsidR="00B808A6" w:rsidRDefault="00B808A6">
      <w:pPr>
        <w:pStyle w:val="TOC3"/>
        <w:rPr>
          <w:rFonts w:asciiTheme="minorHAnsi" w:eastAsiaTheme="minorEastAsia" w:hAnsiTheme="minorHAnsi" w:cstheme="minorBidi"/>
          <w:sz w:val="22"/>
          <w:szCs w:val="22"/>
          <w:lang/>
        </w:rPr>
      </w:pPr>
      <w:r>
        <w:t>7.11.2</w:t>
      </w:r>
      <w:r>
        <w:rPr>
          <w:rFonts w:asciiTheme="minorHAnsi" w:eastAsiaTheme="minorEastAsia" w:hAnsiTheme="minorHAnsi" w:cstheme="minorBidi"/>
          <w:sz w:val="22"/>
          <w:szCs w:val="22"/>
          <w:lang/>
        </w:rPr>
        <w:tab/>
      </w:r>
      <w:r>
        <w:t>Solution description</w:t>
      </w:r>
      <w:r>
        <w:tab/>
      </w:r>
      <w:r>
        <w:fldChar w:fldCharType="begin"/>
      </w:r>
      <w:r>
        <w:instrText xml:space="preserve"> PAGEREF _Toc89073671 \h </w:instrText>
      </w:r>
      <w:r>
        <w:fldChar w:fldCharType="separate"/>
      </w:r>
      <w:r>
        <w:t>30</w:t>
      </w:r>
      <w:r>
        <w:fldChar w:fldCharType="end"/>
      </w:r>
    </w:p>
    <w:p w14:paraId="7962274C" w14:textId="198BF418" w:rsidR="00B808A6" w:rsidRDefault="00B808A6">
      <w:pPr>
        <w:pStyle w:val="TOC4"/>
        <w:rPr>
          <w:rFonts w:asciiTheme="minorHAnsi" w:eastAsiaTheme="minorEastAsia" w:hAnsiTheme="minorHAnsi" w:cstheme="minorBidi"/>
          <w:sz w:val="22"/>
          <w:szCs w:val="22"/>
          <w:lang/>
        </w:rPr>
      </w:pPr>
      <w:r>
        <w:t>7.11.2.1</w:t>
      </w:r>
      <w:r>
        <w:rPr>
          <w:rFonts w:asciiTheme="minorHAnsi" w:eastAsiaTheme="minorEastAsia" w:hAnsiTheme="minorHAnsi" w:cstheme="minorBidi"/>
          <w:sz w:val="22"/>
          <w:szCs w:val="22"/>
          <w:lang/>
        </w:rPr>
        <w:tab/>
      </w:r>
      <w:r>
        <w:t>Principle</w:t>
      </w:r>
      <w:r>
        <w:tab/>
      </w:r>
      <w:r>
        <w:fldChar w:fldCharType="begin"/>
      </w:r>
      <w:r>
        <w:instrText xml:space="preserve"> PAGEREF _Toc89073672 \h </w:instrText>
      </w:r>
      <w:r>
        <w:fldChar w:fldCharType="separate"/>
      </w:r>
      <w:r>
        <w:t>30</w:t>
      </w:r>
      <w:r>
        <w:fldChar w:fldCharType="end"/>
      </w:r>
    </w:p>
    <w:p w14:paraId="458A988D" w14:textId="7EA7FB73" w:rsidR="00B808A6" w:rsidRDefault="00B808A6">
      <w:pPr>
        <w:pStyle w:val="TOC4"/>
        <w:rPr>
          <w:rFonts w:asciiTheme="minorHAnsi" w:eastAsiaTheme="minorEastAsia" w:hAnsiTheme="minorHAnsi" w:cstheme="minorBidi"/>
          <w:sz w:val="22"/>
          <w:szCs w:val="22"/>
          <w:lang/>
        </w:rPr>
      </w:pPr>
      <w:r>
        <w:t>7.11.2.2</w:t>
      </w:r>
      <w:r>
        <w:rPr>
          <w:rFonts w:asciiTheme="minorHAnsi" w:eastAsiaTheme="minorEastAsia" w:hAnsiTheme="minorHAnsi" w:cstheme="minorBidi"/>
          <w:sz w:val="22"/>
          <w:szCs w:val="22"/>
          <w:lang/>
        </w:rPr>
        <w:tab/>
      </w:r>
      <w:r>
        <w:t>Messages</w:t>
      </w:r>
      <w:r>
        <w:tab/>
      </w:r>
      <w:r>
        <w:fldChar w:fldCharType="begin"/>
      </w:r>
      <w:r>
        <w:instrText xml:space="preserve"> PAGEREF _Toc89073673 \h </w:instrText>
      </w:r>
      <w:r>
        <w:fldChar w:fldCharType="separate"/>
      </w:r>
      <w:r>
        <w:t>31</w:t>
      </w:r>
      <w:r>
        <w:fldChar w:fldCharType="end"/>
      </w:r>
    </w:p>
    <w:p w14:paraId="710B427F" w14:textId="59C5D077" w:rsidR="00B808A6" w:rsidRDefault="00B808A6">
      <w:pPr>
        <w:pStyle w:val="TOC4"/>
        <w:rPr>
          <w:rFonts w:asciiTheme="minorHAnsi" w:eastAsiaTheme="minorEastAsia" w:hAnsiTheme="minorHAnsi" w:cstheme="minorBidi"/>
          <w:sz w:val="22"/>
          <w:szCs w:val="22"/>
          <w:lang/>
        </w:rPr>
      </w:pPr>
      <w:r>
        <w:t>7.11.2.3</w:t>
      </w:r>
      <w:r>
        <w:rPr>
          <w:rFonts w:asciiTheme="minorHAnsi" w:eastAsiaTheme="minorEastAsia" w:hAnsiTheme="minorHAnsi" w:cstheme="minorBidi"/>
          <w:sz w:val="22"/>
          <w:szCs w:val="22"/>
          <w:lang/>
        </w:rPr>
        <w:tab/>
      </w:r>
      <w:r>
        <w:t>Procedure</w:t>
      </w:r>
      <w:r>
        <w:tab/>
      </w:r>
      <w:r>
        <w:fldChar w:fldCharType="begin"/>
      </w:r>
      <w:r>
        <w:instrText xml:space="preserve"> PAGEREF _Toc89073674 \h </w:instrText>
      </w:r>
      <w:r>
        <w:fldChar w:fldCharType="separate"/>
      </w:r>
      <w:r>
        <w:t>32</w:t>
      </w:r>
      <w:r>
        <w:fldChar w:fldCharType="end"/>
      </w:r>
    </w:p>
    <w:p w14:paraId="5802E3D8" w14:textId="05B80A8B" w:rsidR="00B808A6" w:rsidRDefault="00B808A6">
      <w:pPr>
        <w:pStyle w:val="TOC5"/>
        <w:rPr>
          <w:rFonts w:asciiTheme="minorHAnsi" w:eastAsiaTheme="minorEastAsia" w:hAnsiTheme="minorHAnsi" w:cstheme="minorBidi"/>
          <w:sz w:val="22"/>
          <w:szCs w:val="22"/>
          <w:lang/>
        </w:rPr>
      </w:pPr>
      <w:r>
        <w:t>7.11.2.3.1</w:t>
      </w:r>
      <w:r>
        <w:rPr>
          <w:rFonts w:asciiTheme="minorHAnsi" w:eastAsiaTheme="minorEastAsia" w:hAnsiTheme="minorHAnsi" w:cstheme="minorBidi"/>
          <w:sz w:val="22"/>
          <w:szCs w:val="22"/>
          <w:lang/>
        </w:rPr>
        <w:tab/>
      </w:r>
      <w:r>
        <w:t>MCPTT private call forwarding with target of the MCPTT private call forwarding in partner MCPTT system</w:t>
      </w:r>
      <w:r>
        <w:tab/>
      </w:r>
      <w:r>
        <w:fldChar w:fldCharType="begin"/>
      </w:r>
      <w:r>
        <w:instrText xml:space="preserve"> PAGEREF _Toc89073675 \h </w:instrText>
      </w:r>
      <w:r>
        <w:fldChar w:fldCharType="separate"/>
      </w:r>
      <w:r>
        <w:t>32</w:t>
      </w:r>
      <w:r>
        <w:fldChar w:fldCharType="end"/>
      </w:r>
    </w:p>
    <w:p w14:paraId="01EBA9EB" w14:textId="42DBA1FE" w:rsidR="00B808A6" w:rsidRDefault="00B808A6">
      <w:pPr>
        <w:pStyle w:val="TOC5"/>
        <w:rPr>
          <w:rFonts w:asciiTheme="minorHAnsi" w:eastAsiaTheme="minorEastAsia" w:hAnsiTheme="minorHAnsi" w:cstheme="minorBidi"/>
          <w:sz w:val="22"/>
          <w:szCs w:val="22"/>
          <w:lang/>
        </w:rPr>
      </w:pPr>
      <w:r>
        <w:t>7.11.2.3.2</w:t>
      </w:r>
      <w:r>
        <w:rPr>
          <w:rFonts w:asciiTheme="minorHAnsi" w:eastAsiaTheme="minorEastAsia" w:hAnsiTheme="minorHAnsi" w:cstheme="minorBidi"/>
          <w:sz w:val="22"/>
          <w:szCs w:val="22"/>
          <w:lang/>
        </w:rPr>
        <w:tab/>
      </w:r>
      <w:r>
        <w:t>MCPTT private call forwarding with MCPTT private call forwarding occurring in the partner MCPTT system</w:t>
      </w:r>
      <w:r>
        <w:tab/>
      </w:r>
      <w:r>
        <w:fldChar w:fldCharType="begin"/>
      </w:r>
      <w:r>
        <w:instrText xml:space="preserve"> PAGEREF _Toc89073676 \h </w:instrText>
      </w:r>
      <w:r>
        <w:fldChar w:fldCharType="separate"/>
      </w:r>
      <w:r>
        <w:t>34</w:t>
      </w:r>
      <w:r>
        <w:fldChar w:fldCharType="end"/>
      </w:r>
    </w:p>
    <w:p w14:paraId="48E244AF" w14:textId="4EA0C9FB" w:rsidR="00B808A6" w:rsidRDefault="00B808A6">
      <w:pPr>
        <w:pStyle w:val="TOC3"/>
        <w:rPr>
          <w:rFonts w:asciiTheme="minorHAnsi" w:eastAsiaTheme="minorEastAsia" w:hAnsiTheme="minorHAnsi" w:cstheme="minorBidi"/>
          <w:sz w:val="22"/>
          <w:szCs w:val="22"/>
          <w:lang/>
        </w:rPr>
      </w:pPr>
      <w:r>
        <w:t>7.11.3</w:t>
      </w:r>
      <w:r>
        <w:rPr>
          <w:rFonts w:asciiTheme="minorHAnsi" w:eastAsiaTheme="minorEastAsia" w:hAnsiTheme="minorHAnsi" w:cstheme="minorBidi"/>
          <w:sz w:val="22"/>
          <w:szCs w:val="22"/>
          <w:lang/>
        </w:rPr>
        <w:tab/>
      </w:r>
      <w:r>
        <w:t>Solution evaluation</w:t>
      </w:r>
      <w:r>
        <w:tab/>
      </w:r>
      <w:r>
        <w:fldChar w:fldCharType="begin"/>
      </w:r>
      <w:r>
        <w:instrText xml:space="preserve"> PAGEREF _Toc89073677 \h </w:instrText>
      </w:r>
      <w:r>
        <w:fldChar w:fldCharType="separate"/>
      </w:r>
      <w:r>
        <w:t>36</w:t>
      </w:r>
      <w:r>
        <w:fldChar w:fldCharType="end"/>
      </w:r>
    </w:p>
    <w:p w14:paraId="2B71BCC7" w14:textId="071CD5B5" w:rsidR="00B808A6" w:rsidRDefault="00B808A6">
      <w:pPr>
        <w:pStyle w:val="TOC1"/>
        <w:rPr>
          <w:rFonts w:asciiTheme="minorHAnsi" w:eastAsiaTheme="minorEastAsia" w:hAnsiTheme="minorHAnsi" w:cstheme="minorBidi"/>
          <w:szCs w:val="22"/>
          <w:lang/>
        </w:rPr>
      </w:pPr>
      <w:r>
        <w:t>8</w:t>
      </w:r>
      <w:r>
        <w:rPr>
          <w:rFonts w:asciiTheme="minorHAnsi" w:eastAsiaTheme="minorEastAsia" w:hAnsiTheme="minorHAnsi" w:cstheme="minorBidi"/>
          <w:szCs w:val="22"/>
          <w:lang/>
        </w:rPr>
        <w:tab/>
      </w:r>
      <w:r>
        <w:t>Overall evaluation</w:t>
      </w:r>
      <w:r>
        <w:tab/>
      </w:r>
      <w:r>
        <w:fldChar w:fldCharType="begin"/>
      </w:r>
      <w:r>
        <w:instrText xml:space="preserve"> PAGEREF _Toc89073678 \h </w:instrText>
      </w:r>
      <w:r>
        <w:fldChar w:fldCharType="separate"/>
      </w:r>
      <w:r>
        <w:t>36</w:t>
      </w:r>
      <w:r>
        <w:fldChar w:fldCharType="end"/>
      </w:r>
    </w:p>
    <w:p w14:paraId="4563E88C" w14:textId="6270D3DA" w:rsidR="00B808A6" w:rsidRDefault="00B808A6">
      <w:pPr>
        <w:pStyle w:val="TOC2"/>
        <w:rPr>
          <w:rFonts w:asciiTheme="minorHAnsi" w:eastAsiaTheme="minorEastAsia" w:hAnsiTheme="minorHAnsi" w:cstheme="minorBidi"/>
          <w:sz w:val="22"/>
          <w:szCs w:val="22"/>
          <w:lang/>
        </w:rPr>
      </w:pPr>
      <w:r>
        <w:t>8.1</w:t>
      </w:r>
      <w:r>
        <w:rPr>
          <w:rFonts w:asciiTheme="minorHAnsi" w:eastAsiaTheme="minorEastAsia" w:hAnsiTheme="minorHAnsi" w:cstheme="minorBidi"/>
          <w:sz w:val="22"/>
          <w:szCs w:val="22"/>
          <w:lang/>
        </w:rPr>
        <w:tab/>
      </w:r>
      <w:r>
        <w:t>Key issue and solution evaluation</w:t>
      </w:r>
      <w:r>
        <w:tab/>
      </w:r>
      <w:r>
        <w:fldChar w:fldCharType="begin"/>
      </w:r>
      <w:r>
        <w:instrText xml:space="preserve"> PAGEREF _Toc89073679 \h </w:instrText>
      </w:r>
      <w:r>
        <w:fldChar w:fldCharType="separate"/>
      </w:r>
      <w:r>
        <w:t>36</w:t>
      </w:r>
      <w:r>
        <w:fldChar w:fldCharType="end"/>
      </w:r>
    </w:p>
    <w:p w14:paraId="24DD1CED" w14:textId="42465B0D" w:rsidR="00B808A6" w:rsidRDefault="00B808A6">
      <w:pPr>
        <w:pStyle w:val="TOC3"/>
        <w:rPr>
          <w:rFonts w:asciiTheme="minorHAnsi" w:eastAsiaTheme="minorEastAsia" w:hAnsiTheme="minorHAnsi" w:cstheme="minorBidi"/>
          <w:sz w:val="22"/>
          <w:szCs w:val="22"/>
          <w:lang/>
        </w:rPr>
      </w:pPr>
      <w:r>
        <w:t>8.1.1</w:t>
      </w:r>
      <w:r>
        <w:rPr>
          <w:rFonts w:asciiTheme="minorHAnsi" w:eastAsiaTheme="minorEastAsia" w:hAnsiTheme="minorHAnsi" w:cstheme="minorBidi"/>
          <w:sz w:val="22"/>
          <w:szCs w:val="22"/>
          <w:lang/>
        </w:rPr>
        <w:tab/>
      </w:r>
      <w:r>
        <w:t>Introduction</w:t>
      </w:r>
      <w:r>
        <w:tab/>
      </w:r>
      <w:r>
        <w:fldChar w:fldCharType="begin"/>
      </w:r>
      <w:r>
        <w:instrText xml:space="preserve"> PAGEREF _Toc89073680 \h </w:instrText>
      </w:r>
      <w:r>
        <w:fldChar w:fldCharType="separate"/>
      </w:r>
      <w:r>
        <w:t>36</w:t>
      </w:r>
      <w:r>
        <w:fldChar w:fldCharType="end"/>
      </w:r>
    </w:p>
    <w:p w14:paraId="51AB704F" w14:textId="485F126E" w:rsidR="00B808A6" w:rsidRDefault="00B808A6">
      <w:pPr>
        <w:pStyle w:val="TOC3"/>
        <w:rPr>
          <w:rFonts w:asciiTheme="minorHAnsi" w:eastAsiaTheme="minorEastAsia" w:hAnsiTheme="minorHAnsi" w:cstheme="minorBidi"/>
          <w:sz w:val="22"/>
          <w:szCs w:val="22"/>
          <w:lang/>
        </w:rPr>
      </w:pPr>
      <w:r>
        <w:t>8.1.2</w:t>
      </w:r>
      <w:r>
        <w:rPr>
          <w:rFonts w:asciiTheme="minorHAnsi" w:eastAsiaTheme="minorEastAsia" w:hAnsiTheme="minorHAnsi" w:cstheme="minorBidi"/>
          <w:sz w:val="22"/>
          <w:szCs w:val="22"/>
          <w:lang/>
        </w:rPr>
        <w:tab/>
      </w:r>
      <w:r>
        <w:t>Results</w:t>
      </w:r>
      <w:r>
        <w:tab/>
      </w:r>
      <w:r>
        <w:fldChar w:fldCharType="begin"/>
      </w:r>
      <w:r>
        <w:instrText xml:space="preserve"> PAGEREF _Toc89073681 \h </w:instrText>
      </w:r>
      <w:r>
        <w:fldChar w:fldCharType="separate"/>
      </w:r>
      <w:r>
        <w:t>36</w:t>
      </w:r>
      <w:r>
        <w:fldChar w:fldCharType="end"/>
      </w:r>
    </w:p>
    <w:p w14:paraId="39007A17" w14:textId="7A54922D" w:rsidR="00B808A6" w:rsidRDefault="00B808A6">
      <w:pPr>
        <w:pStyle w:val="TOC1"/>
        <w:rPr>
          <w:rFonts w:asciiTheme="minorHAnsi" w:eastAsiaTheme="minorEastAsia" w:hAnsiTheme="minorHAnsi" w:cstheme="minorBidi"/>
          <w:szCs w:val="22"/>
          <w:lang/>
        </w:rPr>
      </w:pPr>
      <w:r>
        <w:t>9</w:t>
      </w:r>
      <w:r>
        <w:rPr>
          <w:rFonts w:asciiTheme="minorHAnsi" w:eastAsiaTheme="minorEastAsia" w:hAnsiTheme="minorHAnsi" w:cstheme="minorBidi"/>
          <w:szCs w:val="22"/>
          <w:lang/>
        </w:rPr>
        <w:tab/>
      </w:r>
      <w:r>
        <w:t>Conclusions</w:t>
      </w:r>
      <w:r>
        <w:tab/>
      </w:r>
      <w:r>
        <w:fldChar w:fldCharType="begin"/>
      </w:r>
      <w:r>
        <w:instrText xml:space="preserve"> PAGEREF _Toc89073682 \h </w:instrText>
      </w:r>
      <w:r>
        <w:fldChar w:fldCharType="separate"/>
      </w:r>
      <w:r>
        <w:t>37</w:t>
      </w:r>
      <w:r>
        <w:fldChar w:fldCharType="end"/>
      </w:r>
    </w:p>
    <w:p w14:paraId="625893B4" w14:textId="152FD98C" w:rsidR="00B808A6" w:rsidRDefault="00B808A6">
      <w:pPr>
        <w:pStyle w:val="TOC8"/>
        <w:rPr>
          <w:rFonts w:asciiTheme="minorHAnsi" w:eastAsiaTheme="minorEastAsia" w:hAnsiTheme="minorHAnsi" w:cstheme="minorBidi"/>
          <w:b w:val="0"/>
          <w:szCs w:val="22"/>
          <w:lang/>
        </w:rPr>
      </w:pPr>
      <w:r>
        <w:t>Annex A (informative): Change history</w:t>
      </w:r>
      <w:r>
        <w:tab/>
      </w:r>
      <w:r>
        <w:fldChar w:fldCharType="begin"/>
      </w:r>
      <w:r>
        <w:instrText xml:space="preserve"> PAGEREF _Toc89073683 \h </w:instrText>
      </w:r>
      <w:r>
        <w:fldChar w:fldCharType="separate"/>
      </w:r>
      <w:r>
        <w:t>38</w:t>
      </w:r>
      <w:r>
        <w:fldChar w:fldCharType="end"/>
      </w:r>
    </w:p>
    <w:p w14:paraId="0B9E3498" w14:textId="3286410F" w:rsidR="00080512" w:rsidRPr="004D3578" w:rsidRDefault="004D3578">
      <w:r w:rsidRPr="004D3578">
        <w:rPr>
          <w:noProof/>
          <w:sz w:val="22"/>
        </w:rPr>
        <w:fldChar w:fldCharType="end"/>
      </w:r>
    </w:p>
    <w:p w14:paraId="03993004" w14:textId="307EC46C" w:rsidR="00080512" w:rsidRDefault="00976708">
      <w:pPr>
        <w:pStyle w:val="Heading1"/>
      </w:pPr>
      <w:bookmarkStart w:id="14" w:name="foreword"/>
      <w:bookmarkEnd w:id="14"/>
      <w:r>
        <w:br w:type="page"/>
      </w:r>
      <w:bookmarkStart w:id="15" w:name="_Toc89073569"/>
      <w:r w:rsidR="00080512" w:rsidRPr="004D3578">
        <w:lastRenderedPageBreak/>
        <w:t>Foreword</w:t>
      </w:r>
      <w:bookmarkEnd w:id="15"/>
    </w:p>
    <w:p w14:paraId="42FDC7FB" w14:textId="78E0DB2B" w:rsidR="00976708" w:rsidRPr="00BC0035" w:rsidRDefault="00976708" w:rsidP="00976708">
      <w:pPr>
        <w:rPr>
          <w:lang w:val="de-DE"/>
        </w:rPr>
      </w:pPr>
      <w:r w:rsidRPr="00BC0035">
        <w:rPr>
          <w:lang w:val="de-DE"/>
        </w:rPr>
        <w:t xml:space="preserve">This Technical </w:t>
      </w:r>
      <w:bookmarkStart w:id="16" w:name="spectype3"/>
      <w:r w:rsidRPr="00BC0035">
        <w:rPr>
          <w:lang w:val="de-DE"/>
        </w:rPr>
        <w:t>Report</w:t>
      </w:r>
      <w:bookmarkEnd w:id="16"/>
      <w:r w:rsidRPr="00BC0035">
        <w:rPr>
          <w:lang w:val="de-DE"/>
        </w:rPr>
        <w:t xml:space="preserve"> has been produced by</w:t>
      </w:r>
      <w:r w:rsidRPr="00BC0035">
        <w:rPr>
          <w:vertAlign w:val="superscript"/>
          <w:lang w:val="de-DE"/>
        </w:rPr>
        <w:t xml:space="preserve"> </w:t>
      </w:r>
      <w:r w:rsidR="00356D69">
        <w:rPr>
          <w:lang w:val="de-DE"/>
        </w:rPr>
        <w:t>th</w:t>
      </w:r>
      <w:r w:rsidRPr="00BC0035">
        <w:rPr>
          <w:lang w:val="de-DE"/>
        </w:rPr>
        <w:t>e 3rd Generation Partnership Project (3GPP).</w:t>
      </w:r>
    </w:p>
    <w:p w14:paraId="1CEDAE9E" w14:textId="77777777" w:rsidR="00976708" w:rsidRPr="004D3578" w:rsidRDefault="00976708" w:rsidP="009767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0B358" w14:textId="77777777" w:rsidR="00976708" w:rsidRPr="004D3578" w:rsidRDefault="00976708" w:rsidP="00976708">
      <w:pPr>
        <w:pStyle w:val="B1"/>
      </w:pPr>
      <w:r w:rsidRPr="004D3578">
        <w:t>Version x.y.z</w:t>
      </w:r>
    </w:p>
    <w:p w14:paraId="63FD2FE7" w14:textId="77777777" w:rsidR="00976708" w:rsidRPr="004D3578" w:rsidRDefault="00976708" w:rsidP="00976708">
      <w:pPr>
        <w:pStyle w:val="B1"/>
      </w:pPr>
      <w:r w:rsidRPr="004D3578">
        <w:t>where:</w:t>
      </w:r>
    </w:p>
    <w:p w14:paraId="03239134" w14:textId="77777777" w:rsidR="00976708" w:rsidRPr="004D3578" w:rsidRDefault="00976708" w:rsidP="00976708">
      <w:pPr>
        <w:pStyle w:val="B2"/>
      </w:pPr>
      <w:r w:rsidRPr="004D3578">
        <w:t>x</w:t>
      </w:r>
      <w:r w:rsidRPr="004D3578">
        <w:tab/>
        <w:t>the first digit:</w:t>
      </w:r>
    </w:p>
    <w:p w14:paraId="06863B08" w14:textId="77777777" w:rsidR="00976708" w:rsidRPr="004D3578" w:rsidRDefault="00976708" w:rsidP="00976708">
      <w:pPr>
        <w:pStyle w:val="B3"/>
      </w:pPr>
      <w:r w:rsidRPr="004D3578">
        <w:t>1</w:t>
      </w:r>
      <w:r w:rsidRPr="004D3578">
        <w:tab/>
        <w:t>presented to TSG for information;</w:t>
      </w:r>
    </w:p>
    <w:p w14:paraId="66934BCB" w14:textId="77777777" w:rsidR="00976708" w:rsidRPr="004D3578" w:rsidRDefault="00976708" w:rsidP="00976708">
      <w:pPr>
        <w:pStyle w:val="B3"/>
      </w:pPr>
      <w:r w:rsidRPr="004D3578">
        <w:t>2</w:t>
      </w:r>
      <w:r w:rsidRPr="004D3578">
        <w:tab/>
        <w:t>presented to TSG for approval;</w:t>
      </w:r>
    </w:p>
    <w:p w14:paraId="3BCF89D2" w14:textId="77777777" w:rsidR="00976708" w:rsidRPr="004D3578" w:rsidRDefault="00976708" w:rsidP="00976708">
      <w:pPr>
        <w:pStyle w:val="B3"/>
      </w:pPr>
      <w:r w:rsidRPr="004D3578">
        <w:t>3</w:t>
      </w:r>
      <w:r w:rsidRPr="004D3578">
        <w:tab/>
        <w:t>or greater indicates TSG approved document under change control.</w:t>
      </w:r>
    </w:p>
    <w:p w14:paraId="23E71B1A" w14:textId="77777777" w:rsidR="00976708" w:rsidRPr="004D3578" w:rsidRDefault="00976708" w:rsidP="00976708">
      <w:pPr>
        <w:pStyle w:val="B2"/>
      </w:pPr>
      <w:r w:rsidRPr="004D3578">
        <w:t>y</w:t>
      </w:r>
      <w:r w:rsidRPr="004D3578">
        <w:tab/>
        <w:t>the second digit is incremented for all changes of substance, i.e. technical enhancements, corrections, updates, etc.</w:t>
      </w:r>
    </w:p>
    <w:p w14:paraId="740777CE" w14:textId="77777777" w:rsidR="00976708" w:rsidRDefault="00976708" w:rsidP="00976708">
      <w:pPr>
        <w:pStyle w:val="B2"/>
      </w:pPr>
      <w:r w:rsidRPr="004D3578">
        <w:t>z</w:t>
      </w:r>
      <w:r w:rsidRPr="004D3578">
        <w:tab/>
        <w:t>the third digit is incremented when editorial only changes have been incorporated in the document.</w:t>
      </w:r>
    </w:p>
    <w:p w14:paraId="5D8BFEFD" w14:textId="77777777" w:rsidR="00976708" w:rsidRPr="004D3578" w:rsidRDefault="00976708" w:rsidP="00976708">
      <w:pPr>
        <w:pStyle w:val="Heading1"/>
      </w:pPr>
      <w:bookmarkStart w:id="17" w:name="introduction"/>
      <w:bookmarkStart w:id="18" w:name="_Toc78291355"/>
      <w:bookmarkStart w:id="19" w:name="_Toc89073570"/>
      <w:bookmarkEnd w:id="17"/>
      <w:r w:rsidRPr="004D3578">
        <w:t>Introduction</w:t>
      </w:r>
      <w:bookmarkEnd w:id="18"/>
      <w:bookmarkEnd w:id="19"/>
    </w:p>
    <w:p w14:paraId="5EC21224" w14:textId="662C1EB3" w:rsidR="00976708" w:rsidRPr="00594EE7" w:rsidRDefault="00976708" w:rsidP="00976708">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563ECDF0" w14:textId="77777777" w:rsidR="00976708" w:rsidRPr="004D3578" w:rsidRDefault="00976708" w:rsidP="007E1744">
      <w:pPr>
        <w:pStyle w:val="Heading1"/>
      </w:pPr>
      <w:r w:rsidRPr="004D3578">
        <w:br w:type="page"/>
      </w:r>
      <w:bookmarkStart w:id="20" w:name="scope"/>
      <w:bookmarkStart w:id="21" w:name="_Toc78291356"/>
      <w:bookmarkStart w:id="22" w:name="_Toc89073571"/>
      <w:bookmarkEnd w:id="20"/>
      <w:r w:rsidRPr="004D3578">
        <w:lastRenderedPageBreak/>
        <w:t>1</w:t>
      </w:r>
      <w:r w:rsidRPr="004D3578">
        <w:tab/>
        <w:t>Scope</w:t>
      </w:r>
      <w:bookmarkEnd w:id="21"/>
      <w:bookmarkEnd w:id="22"/>
    </w:p>
    <w:p w14:paraId="426F4861" w14:textId="77777777" w:rsidR="00976708" w:rsidRPr="004D3578" w:rsidRDefault="00976708" w:rsidP="00976708">
      <w:r w:rsidRPr="004D3578">
        <w:t xml:space="preserve">The present document </w:t>
      </w:r>
      <w:r>
        <w:t xml:space="preserve">studies solutions to satisfy </w:t>
      </w:r>
      <w:r w:rsidRPr="0036776A">
        <w:t>interconnection and migration needs for railways</w:t>
      </w:r>
      <w:r>
        <w:t>. It identifies enhancements to be included in the technical specifications for MCPTT (3GPP TS 23.379 [2]), MCVideo (3GPP TS 23.281 [3]), MCData (3GPP TS 23.282 [4]) and in the common functional architecture (3GPP TS 23.280 [5]) to support mission critical communications.</w:t>
      </w:r>
    </w:p>
    <w:p w14:paraId="4238830F" w14:textId="77777777" w:rsidR="00976708" w:rsidRPr="004D3578" w:rsidRDefault="00976708" w:rsidP="00976708">
      <w:pPr>
        <w:pStyle w:val="Heading1"/>
      </w:pPr>
      <w:bookmarkStart w:id="23" w:name="references"/>
      <w:bookmarkStart w:id="24" w:name="_Toc78291357"/>
      <w:bookmarkStart w:id="25" w:name="_Toc89073572"/>
      <w:bookmarkEnd w:id="23"/>
      <w:r w:rsidRPr="004D3578">
        <w:t>2</w:t>
      </w:r>
      <w:r w:rsidRPr="004D3578">
        <w:tab/>
        <w:t>References</w:t>
      </w:r>
      <w:bookmarkEnd w:id="24"/>
      <w:bookmarkEnd w:id="25"/>
    </w:p>
    <w:p w14:paraId="0D08BDC7" w14:textId="77777777" w:rsidR="00976708" w:rsidRPr="004D3578" w:rsidRDefault="00976708" w:rsidP="00976708">
      <w:r w:rsidRPr="004D3578">
        <w:t>The following documents contain provisions which, through reference in this text, constitute provisions of the present document.</w:t>
      </w:r>
    </w:p>
    <w:p w14:paraId="23654147" w14:textId="77777777" w:rsidR="00976708" w:rsidRPr="004D3578" w:rsidRDefault="00976708" w:rsidP="00976708">
      <w:pPr>
        <w:pStyle w:val="B1"/>
      </w:pPr>
      <w:r>
        <w:t>-</w:t>
      </w:r>
      <w:r>
        <w:tab/>
      </w:r>
      <w:r w:rsidRPr="004D3578">
        <w:t>References are either specific (identified by date of publication, edition number, version number, etc.) or non</w:t>
      </w:r>
      <w:r w:rsidRPr="004D3578">
        <w:noBreakHyphen/>
        <w:t>specific.</w:t>
      </w:r>
    </w:p>
    <w:p w14:paraId="7E860D4B" w14:textId="77777777" w:rsidR="00976708" w:rsidRPr="004D3578" w:rsidRDefault="00976708" w:rsidP="00976708">
      <w:pPr>
        <w:pStyle w:val="B1"/>
      </w:pPr>
      <w:r>
        <w:t>-</w:t>
      </w:r>
      <w:r>
        <w:tab/>
      </w:r>
      <w:r w:rsidRPr="004D3578">
        <w:t>For a specific reference, subsequent revisions do not apply.</w:t>
      </w:r>
    </w:p>
    <w:p w14:paraId="77B8E18A" w14:textId="77777777" w:rsidR="00976708" w:rsidRPr="004D3578" w:rsidRDefault="00976708" w:rsidP="009767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16F89" w14:textId="419EB978" w:rsidR="00976708" w:rsidRDefault="00976708" w:rsidP="00976708">
      <w:pPr>
        <w:pStyle w:val="EX"/>
      </w:pPr>
      <w:r w:rsidRPr="004D3578">
        <w:t>[1]</w:t>
      </w:r>
      <w:r w:rsidRPr="004D3578">
        <w:tab/>
        <w:t>3GPP TR 21.905: "Vocabulary for 3GPP Specifications".</w:t>
      </w:r>
    </w:p>
    <w:p w14:paraId="54108CBF" w14:textId="45598807" w:rsidR="00976708" w:rsidRPr="00134F4D" w:rsidRDefault="00976708" w:rsidP="00976708">
      <w:pPr>
        <w:pStyle w:val="EX"/>
      </w:pPr>
      <w:r w:rsidRPr="00134F4D">
        <w:t>[2]</w:t>
      </w:r>
      <w:r w:rsidRPr="00134F4D">
        <w:tab/>
        <w:t>3GPP TS 23.379:</w:t>
      </w:r>
      <w:r w:rsidRPr="00134F4D">
        <w:tab/>
        <w:t>"Functional architecture and information flows to support Mission Critical Push To Talk (MCPTT); Stage 2".</w:t>
      </w:r>
    </w:p>
    <w:p w14:paraId="19F45B26" w14:textId="06390922" w:rsidR="00976708" w:rsidRPr="00134F4D" w:rsidRDefault="00976708" w:rsidP="00976708">
      <w:pPr>
        <w:pStyle w:val="EX"/>
      </w:pPr>
      <w:r w:rsidRPr="00134F4D">
        <w:t>[3]</w:t>
      </w:r>
      <w:r w:rsidRPr="00134F4D">
        <w:tab/>
        <w:t>3GPP TS 23.281:</w:t>
      </w:r>
      <w:r w:rsidRPr="00134F4D">
        <w:tab/>
        <w:t>"Functional architecture and information flows to support Mission Critical Video (MCVideo); Stage 2".</w:t>
      </w:r>
    </w:p>
    <w:p w14:paraId="4E597986" w14:textId="4D20A4EF" w:rsidR="00976708" w:rsidRPr="00134F4D" w:rsidRDefault="00976708" w:rsidP="00976708">
      <w:pPr>
        <w:pStyle w:val="EX"/>
      </w:pPr>
      <w:r w:rsidRPr="00134F4D">
        <w:t>[4]</w:t>
      </w:r>
      <w:r w:rsidRPr="00134F4D">
        <w:tab/>
        <w:t>3GPP TS 23.282:</w:t>
      </w:r>
      <w:r w:rsidRPr="00134F4D">
        <w:tab/>
        <w:t>"Functional architecture and information flows to support Mission Critical Data (MCData); Stage 2".</w:t>
      </w:r>
    </w:p>
    <w:p w14:paraId="5997F6C6" w14:textId="387CF4AA" w:rsidR="00976708" w:rsidRDefault="00976708" w:rsidP="00976708">
      <w:pPr>
        <w:pStyle w:val="EX"/>
      </w:pPr>
      <w:r w:rsidRPr="00134F4D">
        <w:t>[5]</w:t>
      </w:r>
      <w:r w:rsidRPr="00134F4D">
        <w:tab/>
        <w:t>3GPP TS 23.280:</w:t>
      </w:r>
      <w:r w:rsidRPr="00134F4D">
        <w:tab/>
        <w:t>"Common functional architecture to support mission critical services; Stage 2".</w:t>
      </w:r>
    </w:p>
    <w:p w14:paraId="585C0397" w14:textId="77777777" w:rsidR="00A20A12" w:rsidRDefault="00976708" w:rsidP="00A20A12">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35E2F5C1" w14:textId="50EEEB4A" w:rsidR="00976708" w:rsidRPr="004D3578" w:rsidRDefault="00A20A12" w:rsidP="009627DD">
      <w:pPr>
        <w:pStyle w:val="EX"/>
      </w:pPr>
      <w:r w:rsidRPr="00A20A12">
        <w:t>[</w:t>
      </w:r>
      <w:r>
        <w:t>7</w:t>
      </w:r>
      <w:r w:rsidRPr="00A20A12">
        <w:t>]</w:t>
      </w:r>
      <w:r w:rsidRPr="00A20A12">
        <w:tab/>
        <w:t xml:space="preserve">3GPP TS 33.180: </w:t>
      </w:r>
      <w:r w:rsidR="00276EC2" w:rsidRPr="00134F4D">
        <w:t>"</w:t>
      </w:r>
      <w:r w:rsidRPr="00A20A12">
        <w:t>Security of the Mission Critical (MC) service</w:t>
      </w:r>
      <w:r w:rsidR="00276EC2" w:rsidRPr="004D3578">
        <w:t>"</w:t>
      </w:r>
      <w:r w:rsidRPr="00A20A12">
        <w:t>.</w:t>
      </w:r>
    </w:p>
    <w:p w14:paraId="5EFAAF33" w14:textId="77777777" w:rsidR="00976708" w:rsidRPr="004D3578" w:rsidRDefault="00976708" w:rsidP="00976708">
      <w:pPr>
        <w:pStyle w:val="Heading1"/>
      </w:pPr>
      <w:bookmarkStart w:id="26" w:name="definitions"/>
      <w:bookmarkStart w:id="27" w:name="_Toc78291358"/>
      <w:bookmarkStart w:id="28" w:name="_Toc89073573"/>
      <w:bookmarkEnd w:id="26"/>
      <w:r w:rsidRPr="004D3578">
        <w:t>3</w:t>
      </w:r>
      <w:r w:rsidRPr="004D3578">
        <w:tab/>
        <w:t>Definitions</w:t>
      </w:r>
      <w:r>
        <w:t xml:space="preserve"> of terms, symbols and abbreviations</w:t>
      </w:r>
      <w:bookmarkEnd w:id="27"/>
      <w:bookmarkEnd w:id="28"/>
    </w:p>
    <w:p w14:paraId="5220194F" w14:textId="77777777" w:rsidR="00976708" w:rsidRPr="004D3578" w:rsidRDefault="00976708" w:rsidP="00976708">
      <w:pPr>
        <w:pStyle w:val="Heading2"/>
      </w:pPr>
      <w:bookmarkStart w:id="29" w:name="_Toc78291359"/>
      <w:bookmarkStart w:id="30" w:name="_Toc89073574"/>
      <w:r w:rsidRPr="004D3578">
        <w:t>3.1</w:t>
      </w:r>
      <w:r w:rsidRPr="004D3578">
        <w:tab/>
      </w:r>
      <w:r>
        <w:t>Terms</w:t>
      </w:r>
      <w:bookmarkEnd w:id="29"/>
      <w:bookmarkEnd w:id="30"/>
    </w:p>
    <w:p w14:paraId="3477C71D" w14:textId="77777777" w:rsidR="00976708" w:rsidRPr="004D3578" w:rsidRDefault="00976708" w:rsidP="0097670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1E6E16" w14:textId="77777777" w:rsidR="00976708" w:rsidRPr="004D3578" w:rsidRDefault="00976708" w:rsidP="00976708">
      <w:r w:rsidRPr="004D3578">
        <w:rPr>
          <w:b/>
        </w:rPr>
        <w:t>example:</w:t>
      </w:r>
      <w:r w:rsidRPr="004D3578">
        <w:t xml:space="preserve"> text used to clarify abstract rules by applying them literally.</w:t>
      </w:r>
    </w:p>
    <w:p w14:paraId="147237EF" w14:textId="77777777" w:rsidR="00976708" w:rsidRPr="004D3578" w:rsidRDefault="00976708" w:rsidP="00976708">
      <w:pPr>
        <w:pStyle w:val="Heading2"/>
      </w:pPr>
      <w:bookmarkStart w:id="31" w:name="_Toc78291360"/>
      <w:bookmarkStart w:id="32" w:name="_Toc89073575"/>
      <w:r w:rsidRPr="004D3578">
        <w:t>3.2</w:t>
      </w:r>
      <w:r w:rsidRPr="004D3578">
        <w:tab/>
        <w:t>Symbols</w:t>
      </w:r>
      <w:bookmarkEnd w:id="31"/>
      <w:bookmarkEnd w:id="32"/>
    </w:p>
    <w:p w14:paraId="7CD87BB3" w14:textId="77777777" w:rsidR="00976708" w:rsidRPr="004D3578" w:rsidRDefault="00976708" w:rsidP="00976708">
      <w:pPr>
        <w:keepNext/>
      </w:pPr>
      <w:r w:rsidRPr="004D3578">
        <w:t>For the purposes of the present document, the following symbols apply:</w:t>
      </w:r>
    </w:p>
    <w:p w14:paraId="180E84DB" w14:textId="77777777" w:rsidR="00976708" w:rsidRPr="004D3578" w:rsidRDefault="00976708" w:rsidP="00976708">
      <w:pPr>
        <w:pStyle w:val="EW"/>
      </w:pPr>
      <w:r w:rsidRPr="004D3578">
        <w:t>&lt;symbol&gt;</w:t>
      </w:r>
      <w:r w:rsidRPr="004D3578">
        <w:tab/>
        <w:t>&lt;Explanation&gt;</w:t>
      </w:r>
    </w:p>
    <w:p w14:paraId="000B7EBC" w14:textId="77777777" w:rsidR="00976708" w:rsidRPr="004D3578" w:rsidRDefault="00976708" w:rsidP="00976708">
      <w:pPr>
        <w:pStyle w:val="EW"/>
      </w:pPr>
    </w:p>
    <w:p w14:paraId="5409961D" w14:textId="77777777" w:rsidR="00976708" w:rsidRPr="004D3578" w:rsidRDefault="00976708" w:rsidP="00976708">
      <w:pPr>
        <w:pStyle w:val="Heading2"/>
      </w:pPr>
      <w:bookmarkStart w:id="33" w:name="_Toc78291361"/>
      <w:bookmarkStart w:id="34" w:name="_Toc89073576"/>
      <w:r w:rsidRPr="004D3578">
        <w:lastRenderedPageBreak/>
        <w:t>3.3</w:t>
      </w:r>
      <w:r w:rsidRPr="004D3578">
        <w:tab/>
        <w:t>Abbreviations</w:t>
      </w:r>
      <w:bookmarkEnd w:id="33"/>
      <w:bookmarkEnd w:id="34"/>
    </w:p>
    <w:p w14:paraId="0ED0A9A3" w14:textId="77777777" w:rsidR="00976708" w:rsidRPr="004D3578" w:rsidRDefault="00976708" w:rsidP="0097670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6087DD2" w14:textId="77777777" w:rsidR="00976708" w:rsidRPr="004D3578" w:rsidRDefault="00976708" w:rsidP="00976708">
      <w:pPr>
        <w:pStyle w:val="EW"/>
      </w:pPr>
      <w:r w:rsidRPr="004D3578">
        <w:t>&lt;</w:t>
      </w:r>
      <w:r>
        <w:t>ABBREVIATION</w:t>
      </w:r>
      <w:r w:rsidRPr="004D3578">
        <w:t>&gt;</w:t>
      </w:r>
      <w:r w:rsidRPr="004D3578">
        <w:tab/>
        <w:t>&lt;</w:t>
      </w:r>
      <w:r>
        <w:t>Expansion</w:t>
      </w:r>
      <w:r w:rsidRPr="004D3578">
        <w:t>&gt;</w:t>
      </w:r>
    </w:p>
    <w:p w14:paraId="3ECFD68D" w14:textId="77777777" w:rsidR="00976708" w:rsidRPr="004D3578" w:rsidRDefault="00976708" w:rsidP="00976708">
      <w:pPr>
        <w:pStyle w:val="EW"/>
      </w:pPr>
    </w:p>
    <w:p w14:paraId="4666C367" w14:textId="77777777" w:rsidR="00976708" w:rsidRPr="005D5EE7" w:rsidRDefault="00976708" w:rsidP="00976708">
      <w:pPr>
        <w:pStyle w:val="Heading1"/>
        <w:rPr>
          <w:lang w:val="en-US" w:eastAsia="de-DE"/>
        </w:rPr>
      </w:pPr>
      <w:bookmarkStart w:id="35" w:name="clause4"/>
      <w:bookmarkStart w:id="36" w:name="_Toc4538543"/>
      <w:bookmarkStart w:id="37" w:name="_Toc78291362"/>
      <w:bookmarkStart w:id="38" w:name="_Toc89073577"/>
      <w:bookmarkEnd w:id="35"/>
      <w:r w:rsidRPr="005D5EE7">
        <w:t>4</w:t>
      </w:r>
      <w:r w:rsidRPr="005D5EE7">
        <w:tab/>
      </w:r>
      <w:r w:rsidRPr="005D5EE7">
        <w:rPr>
          <w:rFonts w:eastAsia="SimSun" w:hint="eastAsia"/>
          <w:lang w:val="en-US" w:eastAsia="zh-CN"/>
        </w:rPr>
        <w:t>Scenarios</w:t>
      </w:r>
      <w:bookmarkEnd w:id="36"/>
      <w:bookmarkEnd w:id="37"/>
      <w:bookmarkEnd w:id="38"/>
    </w:p>
    <w:p w14:paraId="416FF1C7" w14:textId="08B053B8" w:rsidR="00CA374B" w:rsidRPr="00CA374B" w:rsidRDefault="00CA374B" w:rsidP="00743498">
      <w:pPr>
        <w:pStyle w:val="NO"/>
        <w:rPr>
          <w:noProof/>
          <w:lang w:val="en-US"/>
        </w:rPr>
      </w:pPr>
      <w:r w:rsidRPr="00CA374B">
        <w:rPr>
          <w:noProof/>
          <w:lang w:val="en-US"/>
        </w:rPr>
        <w:t>NOTE:</w:t>
      </w:r>
      <w:r w:rsidRPr="00CA374B">
        <w:rPr>
          <w:noProof/>
          <w:lang w:val="en-US"/>
        </w:rPr>
        <w:tab/>
        <w:t>No scenarios were identified.</w:t>
      </w:r>
    </w:p>
    <w:p w14:paraId="4801BF59" w14:textId="77777777" w:rsidR="00976708" w:rsidRPr="00125C7E" w:rsidRDefault="00976708" w:rsidP="00976708">
      <w:pPr>
        <w:pStyle w:val="Heading1"/>
      </w:pPr>
      <w:bookmarkStart w:id="39" w:name="_Toc27381698"/>
      <w:bookmarkStart w:id="40" w:name="_Toc78291363"/>
      <w:bookmarkStart w:id="41" w:name="_Toc89073578"/>
      <w:r w:rsidRPr="00125C7E">
        <w:t>5</w:t>
      </w:r>
      <w:r w:rsidRPr="00125C7E">
        <w:tab/>
        <w:t>Key issues</w:t>
      </w:r>
      <w:bookmarkEnd w:id="39"/>
      <w:bookmarkEnd w:id="40"/>
      <w:bookmarkEnd w:id="41"/>
    </w:p>
    <w:p w14:paraId="061694F9" w14:textId="22333F28" w:rsidR="00976708" w:rsidRPr="00BE3F09" w:rsidRDefault="00976708" w:rsidP="00976708">
      <w:pPr>
        <w:pStyle w:val="Heading2"/>
      </w:pPr>
      <w:bookmarkStart w:id="42" w:name="_Toc78291364"/>
      <w:bookmarkStart w:id="43" w:name="_Toc89073579"/>
      <w:r w:rsidRPr="00BE3F09">
        <w:t>5.</w:t>
      </w:r>
      <w:r>
        <w:t>1</w:t>
      </w:r>
      <w:r w:rsidRPr="00BE3F09">
        <w:tab/>
        <w:t xml:space="preserve">Key issue </w:t>
      </w:r>
      <w:r>
        <w:t>1</w:t>
      </w:r>
      <w:r w:rsidRPr="00BE3F09">
        <w:t xml:space="preserve"> </w:t>
      </w:r>
      <w:r>
        <w:t>-</w:t>
      </w:r>
      <w:r w:rsidRPr="00BE3F09">
        <w:t xml:space="preserve"> Optimize the connectivity between MC systems</w:t>
      </w:r>
      <w:bookmarkEnd w:id="42"/>
      <w:bookmarkEnd w:id="43"/>
    </w:p>
    <w:p w14:paraId="2B5DCD8E" w14:textId="77777777" w:rsidR="00976708" w:rsidRPr="00BE3F09" w:rsidRDefault="00976708" w:rsidP="00976708">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48A383CC" w14:textId="77777777" w:rsidR="00976708" w:rsidRDefault="00976708" w:rsidP="00976708">
      <w:r w:rsidRPr="00BE3F09">
        <w:t>List of key issues:</w:t>
      </w:r>
    </w:p>
    <w:p w14:paraId="44040053" w14:textId="77777777" w:rsidR="00976708" w:rsidRDefault="00976708" w:rsidP="00976708">
      <w:pPr>
        <w:pStyle w:val="B1"/>
      </w:pPr>
      <w:r>
        <w:t>-</w:t>
      </w:r>
      <w:r>
        <w:tab/>
      </w:r>
      <w:r w:rsidRPr="00BE3F09">
        <w:t>Study and describe the existing mechanism of routing of media and signalling between MC systems</w:t>
      </w:r>
      <w:r>
        <w:t>.</w:t>
      </w:r>
    </w:p>
    <w:p w14:paraId="688D5A79" w14:textId="77777777" w:rsidR="00976708" w:rsidRDefault="00976708" w:rsidP="00976708">
      <w:pPr>
        <w:pStyle w:val="B1"/>
      </w:pPr>
      <w:r>
        <w:t>-</w:t>
      </w:r>
      <w:r>
        <w:tab/>
      </w:r>
      <w:r w:rsidRPr="00BE3F09">
        <w:t>Investigate optimizations and develop solutions to improve media and signalling routing between MC service systems</w:t>
      </w:r>
      <w:r>
        <w:t>.</w:t>
      </w:r>
    </w:p>
    <w:p w14:paraId="11D4CA7F" w14:textId="64859135" w:rsidR="00976708" w:rsidRPr="00347ECF" w:rsidRDefault="00976708" w:rsidP="00976708">
      <w:pPr>
        <w:pStyle w:val="Heading2"/>
      </w:pPr>
      <w:bookmarkStart w:id="44" w:name="_Toc78291365"/>
      <w:bookmarkStart w:id="45" w:name="_Toc89073580"/>
      <w:r w:rsidRPr="00347ECF">
        <w:t>5.</w:t>
      </w:r>
      <w:r>
        <w:t>2</w:t>
      </w:r>
      <w:r w:rsidRPr="00347ECF">
        <w:tab/>
        <w:t xml:space="preserve">Key issue </w:t>
      </w:r>
      <w:r>
        <w:t>2</w:t>
      </w:r>
      <w:r w:rsidRPr="00347ECF">
        <w:t xml:space="preserve"> </w:t>
      </w:r>
      <w:r>
        <w:t>-</w:t>
      </w:r>
      <w:r w:rsidRPr="00347ECF">
        <w:t xml:space="preserve"> Functional alias handling</w:t>
      </w:r>
      <w:bookmarkEnd w:id="44"/>
      <w:bookmarkEnd w:id="45"/>
    </w:p>
    <w:p w14:paraId="2B692B40" w14:textId="77777777" w:rsidR="00976708" w:rsidRPr="00347ECF" w:rsidRDefault="00976708" w:rsidP="00976708">
      <w:r w:rsidRPr="00347ECF">
        <w:t>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deactivation or group binding etc.), which are applied outside the own home MC system, are also missing in current specifications.</w:t>
      </w:r>
    </w:p>
    <w:p w14:paraId="7CAD0A2B" w14:textId="77777777" w:rsidR="00976708" w:rsidRPr="00347ECF" w:rsidRDefault="00976708" w:rsidP="00976708">
      <w:r w:rsidRPr="00347ECF">
        <w:t>List of key issues:</w:t>
      </w:r>
    </w:p>
    <w:p w14:paraId="156BFE3F" w14:textId="77777777" w:rsidR="00976708" w:rsidRPr="00347ECF" w:rsidRDefault="00976708" w:rsidP="00976708">
      <w:pPr>
        <w:pStyle w:val="B1"/>
      </w:pPr>
      <w:r>
        <w:t>-</w:t>
      </w:r>
      <w:r>
        <w:tab/>
      </w:r>
      <w:r w:rsidRPr="00347ECF">
        <w:t>Describe the related procedures and elaborate the configuration needs for the use of functional alias in a partner MC system which was allocated by the home MC system.</w:t>
      </w:r>
    </w:p>
    <w:p w14:paraId="6B057CA5" w14:textId="77777777" w:rsidR="00976708" w:rsidRPr="00347ECF" w:rsidRDefault="00976708" w:rsidP="00976708">
      <w:pPr>
        <w:pStyle w:val="B1"/>
      </w:pPr>
      <w:r>
        <w:t>-</w:t>
      </w:r>
      <w:r>
        <w:tab/>
      </w:r>
      <w:r w:rsidRPr="00347ECF">
        <w:t>Describe the use of functional alias (allocated by the home MC system) used in multiple partner MC systems.</w:t>
      </w:r>
    </w:p>
    <w:p w14:paraId="4C8BA3E7" w14:textId="77777777" w:rsidR="00976708" w:rsidRPr="00347ECF" w:rsidRDefault="00976708" w:rsidP="00976708">
      <w:pPr>
        <w:pStyle w:val="B1"/>
      </w:pPr>
      <w:r>
        <w:t>-</w:t>
      </w:r>
      <w:r>
        <w:tab/>
      </w:r>
      <w:r w:rsidRPr="00347ECF">
        <w:t>Describe functional alias activation and deactivation procedures and configuration needs when the MC service user is migrated into a partner MC system.</w:t>
      </w:r>
    </w:p>
    <w:p w14:paraId="241BA65E" w14:textId="77777777" w:rsidR="00976708" w:rsidRPr="00347ECF" w:rsidRDefault="00976708" w:rsidP="00976708">
      <w:pPr>
        <w:pStyle w:val="B1"/>
      </w:pPr>
      <w:r>
        <w:t>-</w:t>
      </w:r>
      <w:r>
        <w:tab/>
      </w:r>
      <w:r w:rsidRPr="00347ECF">
        <w:t>Elaborate how the transfer and the retrieval of functional alias binding with MC service groups is done when using a functional alias over multiple MC systems.</w:t>
      </w:r>
    </w:p>
    <w:p w14:paraId="53CA28A2" w14:textId="4032D637" w:rsidR="00976708" w:rsidRPr="00B4325C" w:rsidRDefault="00976708" w:rsidP="00976708">
      <w:pPr>
        <w:pStyle w:val="Heading2"/>
      </w:pPr>
      <w:bookmarkStart w:id="46" w:name="_Toc78291366"/>
      <w:bookmarkStart w:id="47" w:name="_Toc89073581"/>
      <w:r w:rsidRPr="00B4325C">
        <w:t>5.</w:t>
      </w:r>
      <w:r>
        <w:t>3</w:t>
      </w:r>
      <w:r w:rsidRPr="00B4325C">
        <w:tab/>
        <w:t xml:space="preserve">Key issue </w:t>
      </w:r>
      <w:r>
        <w:t>3</w:t>
      </w:r>
      <w:r w:rsidRPr="00B4325C">
        <w:t xml:space="preserve"> </w:t>
      </w:r>
      <w:r>
        <w:t>-</w:t>
      </w:r>
      <w:r w:rsidRPr="00B4325C">
        <w:t xml:space="preserve"> Group communication between MC systems</w:t>
      </w:r>
      <w:bookmarkEnd w:id="46"/>
      <w:bookmarkEnd w:id="47"/>
    </w:p>
    <w:p w14:paraId="0D85A971" w14:textId="77777777" w:rsidR="00976708" w:rsidRPr="00B4325C" w:rsidRDefault="00976708" w:rsidP="00976708">
      <w:r w:rsidRPr="00B4325C">
        <w:t>Group communications require further considerations when MC service users are spread to multiple MC systems or when MC service users re-locate to another MC system during an ongoing group communication.</w:t>
      </w:r>
    </w:p>
    <w:p w14:paraId="5BC21EAE" w14:textId="77777777" w:rsidR="00976708" w:rsidRPr="00B4325C" w:rsidRDefault="00976708" w:rsidP="00976708">
      <w:r w:rsidRPr="00B4325C">
        <w:t>List of key issues:</w:t>
      </w:r>
    </w:p>
    <w:p w14:paraId="411FCFC1" w14:textId="77777777" w:rsidR="00976708" w:rsidRPr="00B4325C" w:rsidRDefault="00976708" w:rsidP="00976708">
      <w:pPr>
        <w:pStyle w:val="B1"/>
      </w:pPr>
      <w:r>
        <w:lastRenderedPageBreak/>
        <w:t>-</w:t>
      </w:r>
      <w:r>
        <w:tab/>
      </w:r>
      <w:r w:rsidRPr="00B4325C">
        <w:t>Develop solutions which enable group communications that are spread to multiple MC systems.</w:t>
      </w:r>
    </w:p>
    <w:p w14:paraId="7C71F115" w14:textId="77777777" w:rsidR="00976708" w:rsidRPr="00B4325C" w:rsidRDefault="00976708" w:rsidP="00976708">
      <w:pPr>
        <w:pStyle w:val="B1"/>
      </w:pPr>
      <w:r>
        <w:t>-</w:t>
      </w:r>
      <w:r>
        <w:tab/>
      </w:r>
      <w:r w:rsidRPr="00B4325C">
        <w:t>Develop solutions which allow migration to another MC system during an ongoing group communication.</w:t>
      </w:r>
    </w:p>
    <w:p w14:paraId="3A3AA7E4" w14:textId="77777777" w:rsidR="00976708" w:rsidRPr="00B4325C" w:rsidRDefault="00976708" w:rsidP="00976708">
      <w:pPr>
        <w:pStyle w:val="B1"/>
      </w:pPr>
      <w:r>
        <w:t>-</w:t>
      </w:r>
      <w:r>
        <w:tab/>
      </w:r>
      <w:r w:rsidRPr="00B4325C">
        <w:t>Elaborate security implications when MC service users are involved that belong to different MC systems.</w:t>
      </w:r>
    </w:p>
    <w:p w14:paraId="7747BA01" w14:textId="12AB6EFB" w:rsidR="00976708" w:rsidRPr="0082007E" w:rsidRDefault="00976708" w:rsidP="00976708">
      <w:pPr>
        <w:pStyle w:val="Heading2"/>
      </w:pPr>
      <w:bookmarkStart w:id="48" w:name="_Toc78291367"/>
      <w:bookmarkStart w:id="49" w:name="_Toc89073582"/>
      <w:r w:rsidRPr="0082007E">
        <w:t>5.</w:t>
      </w:r>
      <w:r>
        <w:t>4</w:t>
      </w:r>
      <w:r w:rsidRPr="0082007E">
        <w:tab/>
        <w:t xml:space="preserve">Key issue </w:t>
      </w:r>
      <w:r>
        <w:t>4</w:t>
      </w:r>
      <w:r w:rsidRPr="0082007E">
        <w:t xml:space="preserve"> </w:t>
      </w:r>
      <w:r>
        <w:t>-</w:t>
      </w:r>
      <w:r w:rsidRPr="0082007E">
        <w:t xml:space="preserve"> Location information with multiple MC systems</w:t>
      </w:r>
      <w:bookmarkEnd w:id="48"/>
      <w:bookmarkEnd w:id="49"/>
    </w:p>
    <w:p w14:paraId="15B7B2F3" w14:textId="77777777" w:rsidR="00976708" w:rsidRPr="0082007E" w:rsidRDefault="00976708" w:rsidP="00976708">
      <w:r w:rsidRPr="0082007E">
        <w:t xml:space="preserve">The use of location related procedures when involving users of multiple MC service systems are not covered by current specifications. </w:t>
      </w:r>
    </w:p>
    <w:p w14:paraId="4358CE0C" w14:textId="77777777" w:rsidR="00976708" w:rsidRPr="0082007E" w:rsidRDefault="00976708" w:rsidP="00976708">
      <w:r w:rsidRPr="0082007E">
        <w:t>List of key issues:</w:t>
      </w:r>
    </w:p>
    <w:p w14:paraId="40E57DEC" w14:textId="77777777" w:rsidR="00976708" w:rsidRPr="0082007E" w:rsidRDefault="00976708" w:rsidP="00976708">
      <w:pPr>
        <w:pStyle w:val="B1"/>
      </w:pPr>
      <w:r>
        <w:t>-</w:t>
      </w:r>
      <w:r>
        <w:tab/>
      </w:r>
      <w:r w:rsidRPr="0082007E">
        <w:t>Study current location information procedures and configuration data and elaborate its applicability when MC service users operating in multiple MC systems are involved.</w:t>
      </w:r>
    </w:p>
    <w:p w14:paraId="3F1C9F3A" w14:textId="77777777" w:rsidR="00976708" w:rsidRPr="0082007E" w:rsidRDefault="00976708" w:rsidP="00976708">
      <w:pPr>
        <w:pStyle w:val="B1"/>
      </w:pPr>
      <w:r>
        <w:t>-</w:t>
      </w:r>
      <w:r>
        <w:tab/>
      </w:r>
      <w:r w:rsidRPr="0082007E">
        <w:t>Develop solutions (incl. required configuration data) to support location information management procedures for operation in multiple MC systems.</w:t>
      </w:r>
    </w:p>
    <w:p w14:paraId="48153B67" w14:textId="77777777" w:rsidR="00976708" w:rsidRPr="0082007E" w:rsidRDefault="00976708" w:rsidP="00976708">
      <w:pPr>
        <w:pStyle w:val="B1"/>
      </w:pPr>
      <w:r>
        <w:t>-</w:t>
      </w:r>
      <w:r>
        <w:tab/>
      </w:r>
      <w:r w:rsidRPr="0082007E">
        <w:t>Elaborate any security related aspects when location information is exchanged and managed between multiple MC systems.</w:t>
      </w:r>
    </w:p>
    <w:p w14:paraId="7194B542" w14:textId="4A7ECC9C" w:rsidR="00976708" w:rsidRPr="00BA08E4" w:rsidRDefault="00976708" w:rsidP="00976708">
      <w:pPr>
        <w:pStyle w:val="Heading2"/>
      </w:pPr>
      <w:bookmarkStart w:id="50" w:name="_Toc78291368"/>
      <w:bookmarkStart w:id="51" w:name="_Toc89073583"/>
      <w:r w:rsidRPr="00BA08E4">
        <w:t>5.</w:t>
      </w:r>
      <w:r>
        <w:t>5</w:t>
      </w:r>
      <w:r w:rsidRPr="00BA08E4">
        <w:tab/>
        <w:t xml:space="preserve">Key issue </w:t>
      </w:r>
      <w:r>
        <w:t>5</w:t>
      </w:r>
      <w:r w:rsidRPr="00BA08E4">
        <w:t xml:space="preserve"> </w:t>
      </w:r>
      <w:r>
        <w:t>-</w:t>
      </w:r>
      <w:r w:rsidRPr="00BA08E4">
        <w:t xml:space="preserve"> Quick migration towards another MC system</w:t>
      </w:r>
      <w:bookmarkEnd w:id="50"/>
      <w:bookmarkEnd w:id="51"/>
    </w:p>
    <w:p w14:paraId="70FA92D2" w14:textId="77777777" w:rsidR="00976708" w:rsidRPr="00BA08E4" w:rsidRDefault="00976708" w:rsidP="00976708">
      <w:r w:rsidRPr="00BA08E4">
        <w:t>For railways there is a need to migrate from one MC system to another MC system (organization) at high speed with no loss of service (regular border crossing scenario).</w:t>
      </w:r>
    </w:p>
    <w:p w14:paraId="57DF6737" w14:textId="77777777" w:rsidR="00976708" w:rsidRPr="00BA08E4" w:rsidRDefault="00976708" w:rsidP="00976708">
      <w:r w:rsidRPr="00BA08E4">
        <w:t>List of key issues:</w:t>
      </w:r>
    </w:p>
    <w:p w14:paraId="30879C99" w14:textId="77777777" w:rsidR="00976708" w:rsidRPr="00BA08E4" w:rsidRDefault="00976708" w:rsidP="00976708">
      <w:pPr>
        <w:pStyle w:val="B1"/>
      </w:pPr>
      <w:r>
        <w:t>-</w:t>
      </w:r>
      <w:r>
        <w:tab/>
      </w:r>
      <w:r w:rsidRPr="00BA08E4">
        <w:t>Study current migration solutions and investigate possible improvements.</w:t>
      </w:r>
    </w:p>
    <w:p w14:paraId="5D8F5779" w14:textId="77777777" w:rsidR="00976708" w:rsidRPr="00BA08E4" w:rsidRDefault="00976708" w:rsidP="00976708">
      <w:pPr>
        <w:pStyle w:val="B1"/>
      </w:pPr>
      <w:r>
        <w:t>-</w:t>
      </w:r>
      <w:r>
        <w:tab/>
      </w:r>
      <w:r w:rsidRPr="00BA08E4">
        <w:t>If required, develop new solutions to support quick migration from one MC system to another MC system.</w:t>
      </w:r>
    </w:p>
    <w:p w14:paraId="5F1B9825" w14:textId="77777777" w:rsidR="00976708" w:rsidRPr="00BA08E4" w:rsidRDefault="00976708" w:rsidP="00976708">
      <w:pPr>
        <w:pStyle w:val="B1"/>
      </w:pPr>
      <w:r>
        <w:t>-</w:t>
      </w:r>
      <w:r>
        <w:tab/>
      </w:r>
      <w:r w:rsidRPr="00BA08E4">
        <w:t>Elaborate which configuration data is required to support quick migration.</w:t>
      </w:r>
    </w:p>
    <w:p w14:paraId="40A89F74" w14:textId="77777777" w:rsidR="00976708" w:rsidRPr="00BA08E4" w:rsidRDefault="00976708" w:rsidP="00976708">
      <w:pPr>
        <w:pStyle w:val="B1"/>
      </w:pPr>
      <w:r>
        <w:t>-</w:t>
      </w:r>
      <w:r>
        <w:tab/>
      </w:r>
      <w:r w:rsidRPr="00BA08E4">
        <w:t>Elaborate if there are any security implications to support quick migration.</w:t>
      </w:r>
    </w:p>
    <w:p w14:paraId="1FFA0114" w14:textId="59E1DD94" w:rsidR="00976708" w:rsidRPr="003B0DC3" w:rsidRDefault="00976708" w:rsidP="00976708">
      <w:pPr>
        <w:pStyle w:val="Heading2"/>
      </w:pPr>
      <w:bookmarkStart w:id="52" w:name="_Toc78291369"/>
      <w:bookmarkStart w:id="53" w:name="_Toc89073584"/>
      <w:r w:rsidRPr="003B0DC3">
        <w:t>5.</w:t>
      </w:r>
      <w:r>
        <w:t>6</w:t>
      </w:r>
      <w:r w:rsidRPr="003B0DC3">
        <w:tab/>
        <w:t xml:space="preserve">Key issue </w:t>
      </w:r>
      <w:r>
        <w:t>6</w:t>
      </w:r>
      <w:r w:rsidRPr="003B0DC3">
        <w:t xml:space="preserve"> </w:t>
      </w:r>
      <w:r>
        <w:t>-</w:t>
      </w:r>
      <w:r w:rsidRPr="003B0DC3">
        <w:t xml:space="preserve"> Call forwarding/transfer between MC systems</w:t>
      </w:r>
      <w:bookmarkEnd w:id="52"/>
      <w:bookmarkEnd w:id="53"/>
    </w:p>
    <w:p w14:paraId="5508313C" w14:textId="77777777" w:rsidR="00976708" w:rsidRPr="003B0DC3" w:rsidRDefault="00976708" w:rsidP="00976708">
      <w:r w:rsidRPr="003B0DC3">
        <w:t>The use of supplementary services between interconnected MC systems, i.e. between a partner MC system and the home MC system as well as between two partner MC systems, has not been specified.</w:t>
      </w:r>
    </w:p>
    <w:p w14:paraId="3655A3E3" w14:textId="77777777" w:rsidR="00976708" w:rsidRPr="003B0DC3" w:rsidRDefault="00976708" w:rsidP="00976708">
      <w:r w:rsidRPr="003B0DC3">
        <w:t>Solutions are needed to enable call forwarding and call transfer procedures between interconnected MC systems.</w:t>
      </w:r>
    </w:p>
    <w:p w14:paraId="0E7D142F" w14:textId="77777777" w:rsidR="00976708" w:rsidRPr="003B0DC3" w:rsidRDefault="00976708" w:rsidP="00976708">
      <w:r w:rsidRPr="003B0DC3">
        <w:t>List of key issues:</w:t>
      </w:r>
    </w:p>
    <w:p w14:paraId="6F7C04F2" w14:textId="77777777" w:rsidR="00976708" w:rsidRPr="003B0DC3" w:rsidRDefault="00976708" w:rsidP="00976708">
      <w:pPr>
        <w:pStyle w:val="B1"/>
      </w:pPr>
      <w:r>
        <w:t>-</w:t>
      </w:r>
      <w:r>
        <w:tab/>
      </w:r>
      <w:r w:rsidRPr="003B0DC3">
        <w:t>Develop solutions which enable call forwarding to MC service users in a different MC system.</w:t>
      </w:r>
    </w:p>
    <w:p w14:paraId="03D6A8C3" w14:textId="77777777" w:rsidR="00976708" w:rsidRPr="003B0DC3" w:rsidRDefault="00976708" w:rsidP="00976708">
      <w:pPr>
        <w:pStyle w:val="B1"/>
      </w:pPr>
      <w:r>
        <w:t>-</w:t>
      </w:r>
      <w:r>
        <w:tab/>
      </w:r>
      <w:r w:rsidRPr="003B0DC3">
        <w:t>Develop solutions which enable call transfer involving MC service users in a different MC system.</w:t>
      </w:r>
    </w:p>
    <w:p w14:paraId="5D14E33B" w14:textId="250A968A" w:rsidR="00976708" w:rsidRPr="00733C6B" w:rsidRDefault="00976708" w:rsidP="00976708">
      <w:pPr>
        <w:pStyle w:val="Heading2"/>
      </w:pPr>
      <w:bookmarkStart w:id="54" w:name="_Toc78291370"/>
      <w:bookmarkStart w:id="55" w:name="_Toc89073585"/>
      <w:r w:rsidRPr="00733C6B">
        <w:t>5.</w:t>
      </w:r>
      <w:r>
        <w:t>7</w:t>
      </w:r>
      <w:r w:rsidRPr="00733C6B">
        <w:tab/>
        <w:t xml:space="preserve">Key issue </w:t>
      </w:r>
      <w:r>
        <w:t>7</w:t>
      </w:r>
      <w:r w:rsidRPr="00733C6B">
        <w:t xml:space="preserve"> </w:t>
      </w:r>
      <w:r>
        <w:t>-</w:t>
      </w:r>
      <w:r w:rsidRPr="00733C6B">
        <w:t xml:space="preserve"> IP connectivity between MC systems</w:t>
      </w:r>
      <w:bookmarkEnd w:id="54"/>
      <w:bookmarkEnd w:id="55"/>
    </w:p>
    <w:p w14:paraId="055E3696" w14:textId="49809789" w:rsidR="00976708" w:rsidRPr="00733C6B" w:rsidRDefault="00976708" w:rsidP="00976708">
      <w:r w:rsidRPr="00733C6B">
        <w:t>IP connectivity related aspects that involve two MC systems needs further investigations. Point-to-point and group standalone transmissions are to be considered as well as scenarios when the MC service user is abroad and uses home breakout or local breakout.</w:t>
      </w:r>
    </w:p>
    <w:p w14:paraId="0A60DE67" w14:textId="77777777" w:rsidR="00976708" w:rsidRPr="00733C6B" w:rsidRDefault="00976708" w:rsidP="00976708">
      <w:r w:rsidRPr="00733C6B">
        <w:t>List of key issues:</w:t>
      </w:r>
    </w:p>
    <w:p w14:paraId="4140DAF4" w14:textId="77777777" w:rsidR="00976708" w:rsidRPr="00733C6B" w:rsidRDefault="00976708" w:rsidP="00976708">
      <w:pPr>
        <w:pStyle w:val="B1"/>
      </w:pPr>
      <w:r>
        <w:t>-</w:t>
      </w:r>
      <w:r>
        <w:tab/>
      </w:r>
      <w:r w:rsidRPr="00733C6B">
        <w:t>Investigate and develop solutions for IP connectivity point-to-point transmissions that involves two MC systems (support home and local breakout).</w:t>
      </w:r>
    </w:p>
    <w:p w14:paraId="701C8BB1" w14:textId="77777777" w:rsidR="00976708" w:rsidRPr="00733C6B" w:rsidRDefault="00976708" w:rsidP="00976708">
      <w:pPr>
        <w:pStyle w:val="B1"/>
      </w:pPr>
      <w:r>
        <w:lastRenderedPageBreak/>
        <w:t>-</w:t>
      </w:r>
      <w:r>
        <w:tab/>
      </w:r>
      <w:r w:rsidRPr="00733C6B">
        <w:t>Investigate and develop solutions for IP connectivity group standalone transmissions that involves two MC systems (support home and local breakout).</w:t>
      </w:r>
    </w:p>
    <w:p w14:paraId="30E9661F" w14:textId="3A929508" w:rsidR="00693DE8" w:rsidRPr="00693DE8" w:rsidRDefault="00693DE8" w:rsidP="009627DD">
      <w:pPr>
        <w:pStyle w:val="Heading2"/>
      </w:pPr>
      <w:bookmarkStart w:id="56" w:name="_Toc89073586"/>
      <w:bookmarkStart w:id="57" w:name="_Toc478400624"/>
      <w:bookmarkStart w:id="58" w:name="_Toc27381705"/>
      <w:bookmarkStart w:id="59" w:name="_Toc78291371"/>
      <w:r w:rsidRPr="00693DE8">
        <w:t>5.</w:t>
      </w:r>
      <w:r>
        <w:t>8</w:t>
      </w:r>
      <w:r w:rsidRPr="00693DE8">
        <w:tab/>
        <w:t xml:space="preserve">Key issue </w:t>
      </w:r>
      <w:r>
        <w:t>8</w:t>
      </w:r>
      <w:r w:rsidRPr="00693DE8">
        <w:t xml:space="preserve"> – Offline-Migration</w:t>
      </w:r>
      <w:bookmarkEnd w:id="56"/>
    </w:p>
    <w:p w14:paraId="04FF8862" w14:textId="5558999B" w:rsidR="00693DE8" w:rsidRPr="00693DE8" w:rsidRDefault="00693DE8" w:rsidP="00693DE8">
      <w:r w:rsidRPr="00693DE8">
        <w:t>Migration aspects in case there is no interconnection between two MC systems have not been considered by current specifications. Reasons for no interconnection between the MC systems may be, due to regulatory constraints, the use of tactical networks in e.g., remote areas and in the case of connection loss. Where cooperation is wanted, an authorized MC service user still needs to be enabled to obtain service from another MC system, where the primary and the partner MC systems are not interconnected.</w:t>
      </w:r>
    </w:p>
    <w:p w14:paraId="5A1FD843" w14:textId="77777777" w:rsidR="00693DE8" w:rsidRPr="00693DE8" w:rsidRDefault="00693DE8" w:rsidP="00693DE8">
      <w:r w:rsidRPr="00693DE8">
        <w:t>List of key issues:</w:t>
      </w:r>
    </w:p>
    <w:p w14:paraId="12B8792E" w14:textId="2DB9D94F" w:rsidR="00693DE8" w:rsidRPr="00693DE8" w:rsidRDefault="00F63005" w:rsidP="009627DD">
      <w:pPr>
        <w:pStyle w:val="B1"/>
      </w:pPr>
      <w:r>
        <w:t>-</w:t>
      </w:r>
      <w:r>
        <w:tab/>
      </w:r>
      <w:r w:rsidR="00693DE8" w:rsidRPr="00693DE8">
        <w:t xml:space="preserve">Develop solutions which enable an MC service user to obtain service from another MC system, where there is no interconnection between primary and the partner MC systems. </w:t>
      </w:r>
    </w:p>
    <w:p w14:paraId="4A0D9055" w14:textId="5C3CE0E6" w:rsidR="00693DE8" w:rsidRPr="00693DE8" w:rsidRDefault="00F63005" w:rsidP="009627DD">
      <w:pPr>
        <w:pStyle w:val="B1"/>
      </w:pPr>
      <w:r>
        <w:t>-</w:t>
      </w:r>
      <w:r>
        <w:tab/>
      </w:r>
      <w:r w:rsidR="00693DE8" w:rsidRPr="00693DE8">
        <w:t>Elaborate if there are any security implications, to enable an MC service user to obtain MC services from another MC system, where there is no interconnection between the MC systems.</w:t>
      </w:r>
    </w:p>
    <w:p w14:paraId="12280954" w14:textId="77777777" w:rsidR="00976708" w:rsidRPr="00125C7E" w:rsidRDefault="00976708" w:rsidP="00976708">
      <w:pPr>
        <w:pStyle w:val="Heading1"/>
      </w:pPr>
      <w:bookmarkStart w:id="60" w:name="_Toc89073587"/>
      <w:r w:rsidRPr="00125C7E">
        <w:t>6</w:t>
      </w:r>
      <w:r w:rsidRPr="00125C7E">
        <w:tab/>
        <w:t>Architectural requirements</w:t>
      </w:r>
      <w:bookmarkEnd w:id="57"/>
      <w:bookmarkEnd w:id="58"/>
      <w:bookmarkEnd w:id="59"/>
      <w:bookmarkEnd w:id="60"/>
    </w:p>
    <w:p w14:paraId="1016076E" w14:textId="625EE781" w:rsidR="00CA374B" w:rsidRPr="00CA374B" w:rsidRDefault="00CA374B" w:rsidP="00743498">
      <w:pPr>
        <w:pStyle w:val="NO"/>
      </w:pPr>
      <w:r w:rsidRPr="00CA374B">
        <w:t>NOTE:</w:t>
      </w:r>
      <w:r w:rsidRPr="00CA374B">
        <w:tab/>
        <w:t>No architectural requirements were identified.</w:t>
      </w:r>
    </w:p>
    <w:p w14:paraId="3B9CF453" w14:textId="77777777" w:rsidR="00976708" w:rsidRPr="00125C7E" w:rsidRDefault="00976708" w:rsidP="00976708">
      <w:pPr>
        <w:pStyle w:val="Heading1"/>
      </w:pPr>
      <w:bookmarkStart w:id="61" w:name="_Toc478400629"/>
      <w:bookmarkStart w:id="62" w:name="_Toc27381710"/>
      <w:bookmarkStart w:id="63" w:name="_Toc78291372"/>
      <w:bookmarkStart w:id="64" w:name="_Toc89073588"/>
      <w:r w:rsidRPr="00125C7E">
        <w:t>7</w:t>
      </w:r>
      <w:r w:rsidRPr="00125C7E">
        <w:tab/>
        <w:t>Solutions</w:t>
      </w:r>
      <w:bookmarkEnd w:id="61"/>
      <w:bookmarkEnd w:id="62"/>
      <w:bookmarkEnd w:id="63"/>
      <w:bookmarkEnd w:id="64"/>
    </w:p>
    <w:p w14:paraId="0F55ED3F" w14:textId="77777777" w:rsidR="00976708" w:rsidRPr="00595943" w:rsidRDefault="00976708" w:rsidP="00976708">
      <w:pPr>
        <w:pStyle w:val="Heading2"/>
        <w:rPr>
          <w:rFonts w:eastAsia="SimSun"/>
        </w:rPr>
      </w:pPr>
      <w:bookmarkStart w:id="65" w:name="_Toc4538763"/>
      <w:bookmarkStart w:id="66" w:name="_Toc57625370"/>
      <w:bookmarkStart w:id="67" w:name="_Toc78291373"/>
      <w:bookmarkStart w:id="68" w:name="_Toc89073589"/>
      <w:bookmarkStart w:id="69" w:name="_Toc464463369"/>
      <w:bookmarkStart w:id="70" w:name="_Toc475064963"/>
      <w:bookmarkStart w:id="71" w:name="_Toc478400633"/>
      <w:bookmarkStart w:id="72" w:name="_Toc27381723"/>
      <w:r w:rsidRPr="00595943">
        <w:rPr>
          <w:rFonts w:eastAsia="SimSun"/>
        </w:rPr>
        <w:t>7.</w:t>
      </w:r>
      <w:r>
        <w:rPr>
          <w:rFonts w:eastAsia="SimSun"/>
        </w:rPr>
        <w:t>1</w:t>
      </w:r>
      <w:r w:rsidRPr="00595943">
        <w:rPr>
          <w:rFonts w:eastAsia="SimSun"/>
        </w:rPr>
        <w:tab/>
      </w:r>
      <w:r>
        <w:rPr>
          <w:rFonts w:eastAsia="SimSun"/>
        </w:rPr>
        <w:t>Solution on f</w:t>
      </w:r>
      <w:r w:rsidRPr="00595943">
        <w:rPr>
          <w:rFonts w:eastAsia="SimSun"/>
        </w:rPr>
        <w:t>unctional architecture</w:t>
      </w:r>
      <w:bookmarkEnd w:id="65"/>
      <w:bookmarkEnd w:id="66"/>
      <w:r w:rsidRPr="001D05E7">
        <w:t xml:space="preserve"> </w:t>
      </w:r>
      <w:r w:rsidRPr="001D05E7">
        <w:rPr>
          <w:rFonts w:eastAsia="SimSun"/>
        </w:rPr>
        <w:t>enhancements to support location information</w:t>
      </w:r>
      <w:bookmarkEnd w:id="67"/>
      <w:bookmarkEnd w:id="68"/>
    </w:p>
    <w:p w14:paraId="6E7B3C3C" w14:textId="77777777" w:rsidR="00976708" w:rsidRPr="00595943" w:rsidRDefault="00976708" w:rsidP="00976708">
      <w:pPr>
        <w:pStyle w:val="Heading3"/>
      </w:pPr>
      <w:bookmarkStart w:id="73" w:name="_Toc4538761"/>
      <w:bookmarkStart w:id="74" w:name="_Toc57625371"/>
      <w:bookmarkStart w:id="75" w:name="_Toc78291374"/>
      <w:bookmarkStart w:id="76" w:name="_Toc89073590"/>
      <w:r w:rsidRPr="00595943">
        <w:t>7.</w:t>
      </w:r>
      <w:r>
        <w:t>1</w:t>
      </w:r>
      <w:r w:rsidRPr="00595943">
        <w:t>.1</w:t>
      </w:r>
      <w:r w:rsidRPr="00595943">
        <w:tab/>
        <w:t>General</w:t>
      </w:r>
      <w:bookmarkEnd w:id="73"/>
      <w:bookmarkEnd w:id="74"/>
      <w:bookmarkEnd w:id="75"/>
      <w:bookmarkEnd w:id="76"/>
    </w:p>
    <w:p w14:paraId="08C2CC67" w14:textId="77777777" w:rsidR="00976708" w:rsidRPr="00595943" w:rsidRDefault="00976708" w:rsidP="00976708">
      <w:r w:rsidRPr="00595943">
        <w:t>This solution addresses the key issue 4 described in clause 5.4 on defining a functional architecture when using multiple interconnected MC systems.</w:t>
      </w:r>
    </w:p>
    <w:p w14:paraId="34282F9C" w14:textId="77777777" w:rsidR="00976708" w:rsidRPr="00595943" w:rsidRDefault="00976708" w:rsidP="00976708">
      <w:pPr>
        <w:pStyle w:val="Heading3"/>
      </w:pPr>
      <w:bookmarkStart w:id="77" w:name="_Toc57625372"/>
      <w:bookmarkStart w:id="78" w:name="_Toc78291375"/>
      <w:bookmarkStart w:id="79" w:name="_Toc89073591"/>
      <w:r w:rsidRPr="00595943">
        <w:t>7.</w:t>
      </w:r>
      <w:r>
        <w:t>1</w:t>
      </w:r>
      <w:r w:rsidRPr="00595943">
        <w:t>.2</w:t>
      </w:r>
      <w:r w:rsidRPr="00595943">
        <w:tab/>
        <w:t>Solution description</w:t>
      </w:r>
      <w:bookmarkEnd w:id="77"/>
      <w:bookmarkEnd w:id="78"/>
      <w:bookmarkEnd w:id="79"/>
    </w:p>
    <w:p w14:paraId="04B74340" w14:textId="77777777" w:rsidR="00976708" w:rsidRPr="00595943" w:rsidRDefault="00976708" w:rsidP="00976708">
      <w:pPr>
        <w:pStyle w:val="Heading4"/>
      </w:pPr>
      <w:bookmarkStart w:id="80" w:name="_Toc57625373"/>
      <w:bookmarkStart w:id="81" w:name="_Toc78291376"/>
      <w:bookmarkStart w:id="82" w:name="_Toc89073592"/>
      <w:r w:rsidRPr="00595943">
        <w:t>7.</w:t>
      </w:r>
      <w:r>
        <w:t>1</w:t>
      </w:r>
      <w:r w:rsidRPr="00595943">
        <w:t>.2.1</w:t>
      </w:r>
      <w:r w:rsidRPr="00595943">
        <w:tab/>
        <w:t>Functional architecture</w:t>
      </w:r>
      <w:bookmarkEnd w:id="80"/>
      <w:bookmarkEnd w:id="81"/>
      <w:bookmarkEnd w:id="82"/>
    </w:p>
    <w:p w14:paraId="059B9DFC"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E0874B5" w14:textId="77777777" w:rsidR="00976708" w:rsidRPr="00595943" w:rsidRDefault="00976708" w:rsidP="00976708">
      <w:pPr>
        <w:pStyle w:val="B1"/>
        <w:rPr>
          <w:rFonts w:eastAsia="Calibri"/>
        </w:rPr>
      </w:pPr>
      <w:r>
        <w:rPr>
          <w:rFonts w:eastAsia="Calibri"/>
        </w:rPr>
        <w:t>a.</w:t>
      </w:r>
      <w:r>
        <w:rPr>
          <w:rFonts w:eastAsia="Calibri"/>
        </w:rPr>
        <w:tab/>
      </w:r>
      <w:r w:rsidRPr="00595943">
        <w:rPr>
          <w:rFonts w:eastAsia="Calibri"/>
        </w:rPr>
        <w:t>immediate location information requests and reports;</w:t>
      </w:r>
    </w:p>
    <w:p w14:paraId="65722B61" w14:textId="77777777" w:rsidR="00976708" w:rsidRPr="002C4C3C" w:rsidRDefault="00976708" w:rsidP="00976708">
      <w:pPr>
        <w:pStyle w:val="B1"/>
        <w:rPr>
          <w:rFonts w:eastAsia="Calibri"/>
        </w:rPr>
      </w:pPr>
      <w:r w:rsidRPr="002C4C3C">
        <w:rPr>
          <w:rFonts w:eastAsia="Calibri"/>
        </w:rPr>
        <w:t>b.</w:t>
      </w:r>
      <w:r w:rsidRPr="002C4C3C">
        <w:rPr>
          <w:rFonts w:eastAsia="Calibri"/>
        </w:rPr>
        <w:tab/>
        <w:t>history location information requests and reports;</w:t>
      </w:r>
    </w:p>
    <w:p w14:paraId="67F70A18" w14:textId="77777777" w:rsidR="00976708" w:rsidRPr="002C4C3C" w:rsidRDefault="00976708" w:rsidP="00976708">
      <w:pPr>
        <w:pStyle w:val="B1"/>
        <w:rPr>
          <w:rFonts w:eastAsia="Calibri"/>
        </w:rPr>
      </w:pPr>
      <w:r w:rsidRPr="002C4C3C">
        <w:rPr>
          <w:rFonts w:eastAsia="Calibri"/>
        </w:rPr>
        <w:t>c.</w:t>
      </w:r>
      <w:r w:rsidRPr="002C4C3C">
        <w:rPr>
          <w:rFonts w:eastAsia="Calibri"/>
        </w:rPr>
        <w:tab/>
        <w:t>event triggered location information reports based on subscriptions;</w:t>
      </w:r>
    </w:p>
    <w:p w14:paraId="0B4B1D1A" w14:textId="77777777" w:rsidR="00976708" w:rsidRPr="00595943" w:rsidRDefault="00976708" w:rsidP="00976708">
      <w:pPr>
        <w:pStyle w:val="B1"/>
        <w:rPr>
          <w:rFonts w:eastAsia="Calibri"/>
        </w:rPr>
      </w:pPr>
      <w:r w:rsidRPr="00595943">
        <w:rPr>
          <w:rFonts w:eastAsia="Calibri"/>
        </w:rPr>
        <w:t>d.</w:t>
      </w:r>
      <w:r w:rsidRPr="00595943">
        <w:rPr>
          <w:rFonts w:eastAsia="Calibri"/>
        </w:rPr>
        <w:tab/>
        <w:t>configuration of event triggered location information reports; and</w:t>
      </w:r>
    </w:p>
    <w:p w14:paraId="5BA834E0" w14:textId="77777777" w:rsidR="00976708" w:rsidRPr="00595943" w:rsidRDefault="00976708" w:rsidP="00976708">
      <w:pPr>
        <w:pStyle w:val="B1"/>
        <w:rPr>
          <w:rFonts w:eastAsia="Calibri"/>
        </w:rPr>
      </w:pPr>
      <w:r>
        <w:rPr>
          <w:rFonts w:eastAsia="Calibri"/>
        </w:rPr>
        <w:t>e</w:t>
      </w:r>
      <w:r w:rsidRPr="00595943">
        <w:rPr>
          <w:rFonts w:eastAsia="Calibri"/>
        </w:rPr>
        <w:t>.</w:t>
      </w:r>
      <w:r w:rsidRPr="00595943">
        <w:rPr>
          <w:rFonts w:eastAsia="Calibri"/>
        </w:rPr>
        <w:tab/>
        <w:t>handling of location information subscriptions, e.g. subscription requests, cancellation of subscriptions.</w:t>
      </w:r>
    </w:p>
    <w:p w14:paraId="5F016BAF" w14:textId="77777777" w:rsidR="00976708" w:rsidRPr="00595943" w:rsidRDefault="00976708" w:rsidP="00976708">
      <w:pPr>
        <w:pStyle w:val="Heading4"/>
      </w:pPr>
      <w:bookmarkStart w:id="83" w:name="_Hlk54945204"/>
      <w:bookmarkStart w:id="84" w:name="_Toc57625374"/>
      <w:bookmarkStart w:id="85" w:name="_Toc78291377"/>
      <w:bookmarkStart w:id="86" w:name="_Toc89073593"/>
      <w:r w:rsidRPr="00595943">
        <w:t>7.</w:t>
      </w:r>
      <w:r>
        <w:t>1</w:t>
      </w:r>
      <w:r w:rsidRPr="00595943">
        <w:t>.2.2</w:t>
      </w:r>
      <w:bookmarkEnd w:id="83"/>
      <w:r w:rsidRPr="00595943">
        <w:tab/>
        <w:t>Reference points</w:t>
      </w:r>
      <w:bookmarkEnd w:id="84"/>
      <w:bookmarkEnd w:id="85"/>
      <w:bookmarkEnd w:id="86"/>
    </w:p>
    <w:p w14:paraId="548D1182" w14:textId="77777777" w:rsidR="00976708" w:rsidRDefault="00976708" w:rsidP="00976708">
      <w:pPr>
        <w:rPr>
          <w:rFonts w:eastAsia="Calibri"/>
        </w:rPr>
      </w:pPr>
      <w:r w:rsidRPr="00595943">
        <w:rPr>
          <w:rFonts w:eastAsia="Calibri"/>
        </w:rPr>
        <w:t xml:space="preserve">The in </w:t>
      </w:r>
      <w:r>
        <w:rPr>
          <w:rFonts w:eastAsia="Calibri"/>
        </w:rPr>
        <w:t>3GPP </w:t>
      </w:r>
      <w:r w:rsidRPr="00595943">
        <w:rPr>
          <w:rFonts w:eastAsia="Calibri"/>
        </w:rPr>
        <w:t>TR 23.744 [</w:t>
      </w:r>
      <w:r>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42E58882" w14:textId="77777777" w:rsidR="00976708" w:rsidRDefault="00976708" w:rsidP="00976708">
      <w:pPr>
        <w:pStyle w:val="B1"/>
        <w:rPr>
          <w:rFonts w:eastAsia="Calibri"/>
        </w:rPr>
      </w:pPr>
      <w:r>
        <w:rPr>
          <w:rFonts w:eastAsia="Calibri"/>
        </w:rPr>
        <w:lastRenderedPageBreak/>
        <w:t>a.</w:t>
      </w:r>
      <w:r>
        <w:rPr>
          <w:rFonts w:eastAsia="Calibri"/>
        </w:rPr>
        <w:tab/>
      </w:r>
      <w:r w:rsidRPr="002C4C3C">
        <w:rPr>
          <w:rFonts w:eastAsia="Calibri"/>
        </w:rPr>
        <w:t>utilizing the connection of the MC gateway servers; and</w:t>
      </w:r>
    </w:p>
    <w:p w14:paraId="7AB2CCB9" w14:textId="77777777" w:rsidR="00976708" w:rsidRPr="002C4C3C" w:rsidRDefault="00976708" w:rsidP="00976708">
      <w:pPr>
        <w:pStyle w:val="B1"/>
        <w:rPr>
          <w:rFonts w:eastAsia="Calibri"/>
        </w:rPr>
      </w:pPr>
      <w:r>
        <w:rPr>
          <w:rFonts w:eastAsia="Calibri"/>
        </w:rPr>
        <w:t>b.</w:t>
      </w:r>
      <w:r>
        <w:rPr>
          <w:rFonts w:eastAsia="Calibri"/>
        </w:rPr>
        <w:tab/>
      </w:r>
      <w:r w:rsidRPr="002C4C3C">
        <w:rPr>
          <w:rFonts w:eastAsia="Calibri"/>
        </w:rPr>
        <w:t>utilizing the connection of the Location management servers.</w:t>
      </w:r>
    </w:p>
    <w:p w14:paraId="3864CBD2" w14:textId="77777777" w:rsidR="00976708" w:rsidRPr="00595943" w:rsidRDefault="00976708" w:rsidP="00976708">
      <w:pPr>
        <w:pStyle w:val="Heading3"/>
      </w:pPr>
      <w:bookmarkStart w:id="87" w:name="_Toc57625376"/>
      <w:bookmarkStart w:id="88" w:name="_Toc78291378"/>
      <w:bookmarkStart w:id="89" w:name="_Toc89073594"/>
      <w:r w:rsidRPr="00595943">
        <w:t>7.</w:t>
      </w:r>
      <w:r>
        <w:t>1</w:t>
      </w:r>
      <w:r w:rsidRPr="00595943">
        <w:t>.3</w:t>
      </w:r>
      <w:r w:rsidRPr="00595943">
        <w:tab/>
        <w:t>Solution evaluation</w:t>
      </w:r>
      <w:bookmarkEnd w:id="87"/>
      <w:bookmarkEnd w:id="88"/>
      <w:bookmarkEnd w:id="89"/>
    </w:p>
    <w:p w14:paraId="0DEBFF73" w14:textId="77777777" w:rsidR="00976708" w:rsidRPr="00F04132" w:rsidRDefault="00976708" w:rsidP="00976708">
      <w:r w:rsidRPr="00F04132">
        <w:t>The enhancements of the functional architecture described in 3GPP TR 23.744 [6] clause 6.14 fulfil the need for the exchange of location information in case of interconnection.</w:t>
      </w:r>
    </w:p>
    <w:p w14:paraId="31B38F2F" w14:textId="77777777" w:rsidR="00976708" w:rsidRPr="00CF5F54" w:rsidRDefault="00976708" w:rsidP="00976708">
      <w:pPr>
        <w:pStyle w:val="Heading2"/>
        <w:rPr>
          <w:rFonts w:eastAsia="SimSun"/>
        </w:rPr>
      </w:pPr>
      <w:bookmarkStart w:id="90" w:name="_Toc78291379"/>
      <w:bookmarkStart w:id="91" w:name="_Toc89073595"/>
      <w:r w:rsidRPr="00CF5F54">
        <w:rPr>
          <w:rFonts w:eastAsia="SimSun"/>
        </w:rPr>
        <w:t>7.</w:t>
      </w:r>
      <w:r>
        <w:rPr>
          <w:rFonts w:eastAsia="SimSun"/>
        </w:rPr>
        <w:t>2</w:t>
      </w:r>
      <w:r w:rsidRPr="00CF5F54">
        <w:rPr>
          <w:rFonts w:eastAsia="SimSun"/>
        </w:rPr>
        <w:tab/>
      </w:r>
      <w:r w:rsidRPr="00DB2247">
        <w:rPr>
          <w:rFonts w:eastAsia="SimSun"/>
        </w:rPr>
        <w:t xml:space="preserve">Solutions on providing </w:t>
      </w:r>
      <w:r>
        <w:rPr>
          <w:rFonts w:eastAsia="SimSun"/>
        </w:rPr>
        <w:t>l</w:t>
      </w:r>
      <w:r w:rsidRPr="00CF5F54">
        <w:rPr>
          <w:rFonts w:eastAsia="SimSun"/>
        </w:rPr>
        <w:t>ocation information</w:t>
      </w:r>
      <w:bookmarkEnd w:id="90"/>
      <w:bookmarkEnd w:id="91"/>
    </w:p>
    <w:p w14:paraId="5088BE96" w14:textId="77777777" w:rsidR="00976708" w:rsidRPr="00CF5F54" w:rsidRDefault="00976708" w:rsidP="00976708">
      <w:pPr>
        <w:pStyle w:val="Heading3"/>
      </w:pPr>
      <w:bookmarkStart w:id="92" w:name="_Toc78291380"/>
      <w:bookmarkStart w:id="93" w:name="_Toc89073596"/>
      <w:r w:rsidRPr="00CF5F54">
        <w:t>7.</w:t>
      </w:r>
      <w:r>
        <w:t>2</w:t>
      </w:r>
      <w:r w:rsidRPr="00CF5F54">
        <w:t>.1</w:t>
      </w:r>
      <w:r w:rsidRPr="00CF5F54">
        <w:tab/>
        <w:t>General</w:t>
      </w:r>
      <w:bookmarkEnd w:id="92"/>
      <w:bookmarkEnd w:id="93"/>
    </w:p>
    <w:p w14:paraId="29046965" w14:textId="77777777" w:rsidR="00976708" w:rsidRPr="00CF5F54" w:rsidRDefault="00976708" w:rsidP="00976708">
      <w:r w:rsidRPr="00CF5F54">
        <w:t>This solution addresses the key issue 4 described in clause 5.4 on defining the usage of the functional architecture when using multiple interconnected MC systems.</w:t>
      </w:r>
    </w:p>
    <w:p w14:paraId="64A45EA2" w14:textId="77777777" w:rsidR="00976708" w:rsidRPr="00CF5F54" w:rsidRDefault="00976708" w:rsidP="00976708">
      <w:pPr>
        <w:pStyle w:val="Heading3"/>
      </w:pPr>
      <w:bookmarkStart w:id="94" w:name="_Toc78291381"/>
      <w:bookmarkStart w:id="95" w:name="_Toc89073597"/>
      <w:r w:rsidRPr="00CF5F54">
        <w:t>7.</w:t>
      </w:r>
      <w:r>
        <w:t>2</w:t>
      </w:r>
      <w:r w:rsidRPr="00CF5F54">
        <w:t>.2</w:t>
      </w:r>
      <w:r w:rsidRPr="00CF5F54">
        <w:tab/>
        <w:t>Solution description</w:t>
      </w:r>
      <w:bookmarkEnd w:id="94"/>
      <w:bookmarkEnd w:id="95"/>
    </w:p>
    <w:p w14:paraId="10CF6005" w14:textId="77777777" w:rsidR="00976708" w:rsidRPr="00CF5F54" w:rsidRDefault="00976708" w:rsidP="00976708">
      <w:pPr>
        <w:pStyle w:val="Heading4"/>
      </w:pPr>
      <w:bookmarkStart w:id="96" w:name="_Toc78291382"/>
      <w:bookmarkStart w:id="97" w:name="_Toc89073598"/>
      <w:r w:rsidRPr="00CF5F54">
        <w:t>7.</w:t>
      </w:r>
      <w:r>
        <w:t>2</w:t>
      </w:r>
      <w:r w:rsidRPr="00CF5F54">
        <w:t>.2.1</w:t>
      </w:r>
      <w:r w:rsidRPr="00CF5F54">
        <w:tab/>
        <w:t>Immediate location information requests and reports</w:t>
      </w:r>
      <w:bookmarkEnd w:id="96"/>
      <w:bookmarkEnd w:id="97"/>
    </w:p>
    <w:p w14:paraId="7EA35A42"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CA89E4" w14:textId="77777777" w:rsidR="00976708" w:rsidRPr="00CF5F54" w:rsidRDefault="00976708" w:rsidP="00976708">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Pr>
          <w:rFonts w:eastAsia="Calibri"/>
        </w:rPr>
        <w:t>3GPP </w:t>
      </w:r>
      <w:r w:rsidRPr="00CF5F54">
        <w:rPr>
          <w:rFonts w:eastAsia="Calibri"/>
        </w:rPr>
        <w:t>TR 23.744 [</w:t>
      </w:r>
      <w:r>
        <w:rPr>
          <w:rFonts w:eastAsia="Calibri"/>
        </w:rPr>
        <w:t>6</w:t>
      </w:r>
      <w:r w:rsidRPr="00CF5F54">
        <w:rPr>
          <w:rFonts w:eastAsia="Calibri"/>
        </w:rPr>
        <w:t>] clause 6.15.2.9 is utilized.</w:t>
      </w:r>
    </w:p>
    <w:p w14:paraId="0418C9AC" w14:textId="77777777" w:rsidR="00976708" w:rsidRPr="00CF5F54" w:rsidRDefault="00976708" w:rsidP="00976708">
      <w:pPr>
        <w:pStyle w:val="Heading4"/>
      </w:pPr>
      <w:bookmarkStart w:id="98" w:name="_Toc78291383"/>
      <w:bookmarkStart w:id="99" w:name="_Toc89073599"/>
      <w:r w:rsidRPr="00CF5F54">
        <w:t>7.</w:t>
      </w:r>
      <w:r>
        <w:t>2</w:t>
      </w:r>
      <w:r w:rsidRPr="00CF5F54">
        <w:t>.2.2</w:t>
      </w:r>
      <w:r w:rsidRPr="00CF5F54">
        <w:tab/>
        <w:t>History location information requests and reports</w:t>
      </w:r>
      <w:bookmarkEnd w:id="98"/>
      <w:bookmarkEnd w:id="99"/>
    </w:p>
    <w:p w14:paraId="45FD76CB"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27C32323" w14:textId="77777777" w:rsidR="00976708" w:rsidRPr="00CF5F54" w:rsidRDefault="00976708" w:rsidP="00976708">
      <w:pPr>
        <w:rPr>
          <w:rFonts w:eastAsia="SimSun"/>
        </w:rPr>
      </w:pPr>
      <w:r w:rsidRPr="00CF5F54">
        <w:rPr>
          <w:rFonts w:eastAsia="SimSun"/>
        </w:rPr>
        <w:t xml:space="preserve">Building </w:t>
      </w:r>
      <w:r w:rsidRPr="00CF5F54">
        <w:rPr>
          <w:rFonts w:eastAsia="Calibri"/>
        </w:rPr>
        <w:t xml:space="preserve">on </w:t>
      </w:r>
      <w:r>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0427C3F2" w14:textId="77777777" w:rsidR="00976708" w:rsidRPr="00CF5F54" w:rsidRDefault="00976708" w:rsidP="00976708">
      <w:pPr>
        <w:pStyle w:val="Heading4"/>
      </w:pPr>
      <w:bookmarkStart w:id="100" w:name="_Toc78291384"/>
      <w:bookmarkStart w:id="101" w:name="_Toc89073600"/>
      <w:r w:rsidRPr="00CF5F54">
        <w:t>7.</w:t>
      </w:r>
      <w:r>
        <w:t>2</w:t>
      </w:r>
      <w:r w:rsidRPr="00CF5F54">
        <w:t>.2.3</w:t>
      </w:r>
      <w:r w:rsidRPr="00CF5F54">
        <w:tab/>
        <w:t>Event triggered location information reports based on subscriptions</w:t>
      </w:r>
      <w:bookmarkEnd w:id="100"/>
      <w:bookmarkEnd w:id="101"/>
    </w:p>
    <w:p w14:paraId="0494C04F"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59A23C50" w14:textId="77777777" w:rsidR="00976708" w:rsidRPr="00CF5F54" w:rsidRDefault="00976708" w:rsidP="00976708">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Pr>
          <w:rFonts w:eastAsia="Calibri"/>
        </w:rPr>
        <w:t>3GPP </w:t>
      </w:r>
      <w:r w:rsidRPr="00CF5F54">
        <w:rPr>
          <w:rFonts w:eastAsia="Calibri"/>
        </w:rPr>
        <w:t>TR 23.744 [</w:t>
      </w:r>
      <w:r>
        <w:rPr>
          <w:rFonts w:eastAsia="Calibri"/>
        </w:rPr>
        <w:t>6</w:t>
      </w:r>
      <w:r w:rsidRPr="00CF5F54">
        <w:rPr>
          <w:rFonts w:eastAsia="Calibri"/>
        </w:rPr>
        <w:t>] clause 6.15.2.6 is utilized.</w:t>
      </w:r>
    </w:p>
    <w:p w14:paraId="3FF0A9F2" w14:textId="77777777" w:rsidR="00976708" w:rsidRPr="00CF5F54" w:rsidRDefault="00976708" w:rsidP="00976708">
      <w:pPr>
        <w:pStyle w:val="Heading4"/>
      </w:pPr>
      <w:bookmarkStart w:id="102" w:name="_Toc78291385"/>
      <w:bookmarkStart w:id="103" w:name="_Toc89073601"/>
      <w:r w:rsidRPr="00CF5F54">
        <w:t>7.</w:t>
      </w:r>
      <w:r>
        <w:t>2</w:t>
      </w:r>
      <w:r w:rsidRPr="00CF5F54">
        <w:t>.2.4</w:t>
      </w:r>
      <w:r w:rsidRPr="00CF5F54">
        <w:tab/>
        <w:t>Configuration of event triggered location information reports</w:t>
      </w:r>
      <w:bookmarkEnd w:id="102"/>
      <w:bookmarkEnd w:id="103"/>
    </w:p>
    <w:p w14:paraId="0EB47D70"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D3CE0F8" w14:textId="77777777" w:rsidR="00976708" w:rsidRPr="00CF5F54" w:rsidRDefault="00976708" w:rsidP="00976708">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Pr>
          <w:rFonts w:eastAsia="Calibri"/>
        </w:rPr>
        <w:t>3GPP </w:t>
      </w:r>
      <w:r w:rsidRPr="00CF5F54">
        <w:rPr>
          <w:rFonts w:eastAsia="Calibri"/>
        </w:rPr>
        <w:t>TR 23.744 [</w:t>
      </w:r>
      <w:r>
        <w:rPr>
          <w:rFonts w:eastAsia="Calibri"/>
        </w:rPr>
        <w:t>6</w:t>
      </w:r>
      <w:r w:rsidRPr="00CF5F54">
        <w:rPr>
          <w:rFonts w:eastAsia="Calibri"/>
        </w:rPr>
        <w:t>] clause 6.15.2.16 is utilized.</w:t>
      </w:r>
    </w:p>
    <w:p w14:paraId="638F552C" w14:textId="77777777" w:rsidR="00976708" w:rsidRPr="00CF5F54" w:rsidRDefault="00976708" w:rsidP="00976708">
      <w:pPr>
        <w:pStyle w:val="Heading4"/>
      </w:pPr>
      <w:bookmarkStart w:id="104" w:name="_Toc78291386"/>
      <w:bookmarkStart w:id="105" w:name="_Toc89073602"/>
      <w:r w:rsidRPr="00CF5F54">
        <w:t>7.</w:t>
      </w:r>
      <w:r>
        <w:t>2</w:t>
      </w:r>
      <w:r w:rsidRPr="00CF5F54">
        <w:t>.2.5</w:t>
      </w:r>
      <w:r w:rsidRPr="00CF5F54">
        <w:tab/>
        <w:t>Handling of location information subscriptions</w:t>
      </w:r>
      <w:bookmarkEnd w:id="104"/>
      <w:bookmarkEnd w:id="105"/>
    </w:p>
    <w:p w14:paraId="0CC352FA" w14:textId="77777777" w:rsidR="00976708" w:rsidRPr="00CF5F54" w:rsidRDefault="00976708" w:rsidP="00976708">
      <w:pPr>
        <w:rPr>
          <w:rFonts w:eastAsia="Calibri"/>
        </w:rPr>
      </w:pPr>
      <w:r w:rsidRPr="00CF5F54">
        <w:rPr>
          <w:rFonts w:eastAsia="Calibri"/>
        </w:rPr>
        <w:t xml:space="preserve">Building on </w:t>
      </w:r>
      <w:r>
        <w:rPr>
          <w:rFonts w:eastAsia="Calibri"/>
        </w:rPr>
        <w:t>3GPP </w:t>
      </w:r>
      <w:r w:rsidRPr="00CF5F54">
        <w:rPr>
          <w:rFonts w:eastAsia="Calibri"/>
        </w:rPr>
        <w:t>TR 23.744 [</w:t>
      </w:r>
      <w:r>
        <w:rPr>
          <w:rFonts w:eastAsia="Calibri"/>
        </w:rPr>
        <w:t>6</w:t>
      </w:r>
      <w:r w:rsidRPr="00CF5F54">
        <w:rPr>
          <w:rFonts w:eastAsia="Calibri"/>
        </w:rPr>
        <w:t>] clause</w:t>
      </w:r>
      <w:r>
        <w:rPr>
          <w:rFonts w:eastAsia="Calibri"/>
        </w:rPr>
        <w:t>s</w:t>
      </w:r>
      <w:r w:rsidRPr="00CF5F54">
        <w:rPr>
          <w:rFonts w:eastAsia="Calibri"/>
        </w:rPr>
        <w:t xml:space="preserve"> 6.15.2.2, 6.15.2.3, 6.15.2.11 as well as </w:t>
      </w:r>
      <w:r>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C52FA11" w14:textId="77777777" w:rsidR="00976708" w:rsidRPr="00CF5F54" w:rsidRDefault="00976708" w:rsidP="00976708">
      <w:pPr>
        <w:rPr>
          <w:rFonts w:eastAsia="Calibri"/>
        </w:rPr>
      </w:pPr>
      <w:r w:rsidRPr="00CF5F54">
        <w:rPr>
          <w:rFonts w:eastAsia="Calibri"/>
        </w:rPr>
        <w:t xml:space="preserve">The Location information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6.15.2.5 is utilized.</w:t>
      </w:r>
    </w:p>
    <w:p w14:paraId="56502F52" w14:textId="77777777" w:rsidR="00976708" w:rsidRPr="00CF5F54" w:rsidRDefault="00976708" w:rsidP="00976708">
      <w:pPr>
        <w:rPr>
          <w:rFonts w:eastAsia="Calibri"/>
        </w:rPr>
      </w:pPr>
      <w:r w:rsidRPr="00CF5F54">
        <w:rPr>
          <w:rFonts w:eastAsia="Calibri"/>
        </w:rPr>
        <w:t xml:space="preserve">The Location information cancel subscription procedure described in </w:t>
      </w:r>
      <w:r>
        <w:rPr>
          <w:rFonts w:eastAsia="Calibri"/>
        </w:rPr>
        <w:t>3GPP </w:t>
      </w:r>
      <w:r w:rsidRPr="00CF5F54">
        <w:rPr>
          <w:rFonts w:eastAsia="Calibri"/>
        </w:rPr>
        <w:t>TR 23.744 [</w:t>
      </w:r>
      <w:r>
        <w:rPr>
          <w:rFonts w:eastAsia="Calibri"/>
        </w:rPr>
        <w:t>6</w:t>
      </w:r>
      <w:r w:rsidRPr="00CF5F54">
        <w:rPr>
          <w:rFonts w:eastAsia="Calibri"/>
        </w:rPr>
        <w:t>] clause 6.15.2.13 is utilized.</w:t>
      </w:r>
    </w:p>
    <w:p w14:paraId="5D345220" w14:textId="77777777" w:rsidR="00976708" w:rsidRPr="00CF5F54" w:rsidRDefault="00976708" w:rsidP="00976708">
      <w:pPr>
        <w:pStyle w:val="Heading3"/>
      </w:pPr>
      <w:bookmarkStart w:id="106" w:name="_Toc78291387"/>
      <w:bookmarkStart w:id="107" w:name="_Toc89073603"/>
      <w:r w:rsidRPr="00CF5F54">
        <w:lastRenderedPageBreak/>
        <w:t>7.</w:t>
      </w:r>
      <w:r>
        <w:t>2</w:t>
      </w:r>
      <w:r w:rsidRPr="00CF5F54">
        <w:t>.3</w:t>
      </w:r>
      <w:r w:rsidRPr="00CF5F54">
        <w:tab/>
        <w:t>Solution evaluation</w:t>
      </w:r>
      <w:bookmarkEnd w:id="106"/>
      <w:bookmarkEnd w:id="107"/>
    </w:p>
    <w:p w14:paraId="3B3F80B3" w14:textId="0BEDCD7C" w:rsidR="00976708" w:rsidRDefault="00976708" w:rsidP="00976708">
      <w:r w:rsidRPr="00E87BAF">
        <w:t xml:space="preserve">The following aspects of the </w:t>
      </w:r>
      <w:r>
        <w:t>k</w:t>
      </w:r>
      <w:r w:rsidRPr="00E87BAF">
        <w:t xml:space="preserve">ey issue 4 </w:t>
      </w:r>
      <w:r>
        <w:t>-</w:t>
      </w:r>
      <w:r w:rsidRPr="00E87BAF">
        <w:t xml:space="preserve"> Location information with multiple MC systems </w:t>
      </w:r>
      <w:r w:rsidR="00092A93" w:rsidRPr="00E87BAF">
        <w:t>is</w:t>
      </w:r>
      <w:r w:rsidRPr="00E87BAF">
        <w:t xml:space="preserve"> addressed with the above solution:</w:t>
      </w:r>
    </w:p>
    <w:p w14:paraId="0E391C29" w14:textId="77777777" w:rsidR="00976708" w:rsidRDefault="00976708" w:rsidP="00976708">
      <w:pPr>
        <w:pStyle w:val="B1"/>
      </w:pPr>
      <w:r>
        <w:t>-</w:t>
      </w:r>
      <w:r>
        <w:tab/>
      </w:r>
      <w:r w:rsidRPr="00E87BAF">
        <w:t>The current available information flows and procedures in 3GPP TR 23.744 [6] and 3GPP TS 23.280 [5] are analysed for interconnected MC systems. Especially 3GPP TR 23.744 [6] is addressing a wide range of information flows and procedures required for the interconnected MC system use case</w:t>
      </w:r>
      <w:r>
        <w:t>.</w:t>
      </w:r>
    </w:p>
    <w:p w14:paraId="3FFA0F29" w14:textId="77777777" w:rsidR="00976708" w:rsidRDefault="00976708" w:rsidP="00976708">
      <w:pPr>
        <w:pStyle w:val="B1"/>
      </w:pPr>
      <w:r>
        <w:t>-</w:t>
      </w:r>
      <w:r>
        <w:tab/>
      </w:r>
      <w:r w:rsidRPr="00E87BAF">
        <w:t>Missing procedures for the exchange of history location information are identified and require further investigation for the explicit need with the interconnected MC system use case</w:t>
      </w:r>
      <w:r>
        <w:t>.</w:t>
      </w:r>
    </w:p>
    <w:p w14:paraId="77246F8F" w14:textId="77777777" w:rsidR="00976708" w:rsidRPr="00E87BAF" w:rsidRDefault="00976708" w:rsidP="00976708">
      <w:pPr>
        <w:pStyle w:val="B1"/>
      </w:pPr>
      <w:r>
        <w:t>-</w:t>
      </w:r>
      <w:r>
        <w:tab/>
      </w:r>
      <w:r w:rsidRPr="00E87BAF">
        <w:t>The analysed information flows and procedures in 3GPP TR 23.744 [6] and 3GPP TS 23.280 [5] do not show additional security implications for the interconnected MC system use case</w:t>
      </w:r>
      <w:r>
        <w:t>.</w:t>
      </w:r>
    </w:p>
    <w:p w14:paraId="4BD8AEB8" w14:textId="77777777" w:rsidR="00976708" w:rsidRPr="00A55D4B" w:rsidRDefault="00976708" w:rsidP="00976708">
      <w:pPr>
        <w:pStyle w:val="Heading2"/>
        <w:rPr>
          <w:rFonts w:eastAsia="SimSun"/>
        </w:rPr>
      </w:pPr>
      <w:bookmarkStart w:id="108" w:name="_Toc78291388"/>
      <w:bookmarkStart w:id="109" w:name="_Toc89073604"/>
      <w:r w:rsidRPr="00A55D4B">
        <w:rPr>
          <w:rFonts w:eastAsia="SimSun"/>
        </w:rPr>
        <w:t>7.</w:t>
      </w:r>
      <w:r>
        <w:rPr>
          <w:rFonts w:eastAsia="SimSun"/>
        </w:rPr>
        <w:t>3</w:t>
      </w:r>
      <w:r w:rsidRPr="00A55D4B">
        <w:rPr>
          <w:rFonts w:eastAsia="SimSun"/>
        </w:rPr>
        <w:tab/>
        <w:t>Private call using functional alias towards a partner MC system</w:t>
      </w:r>
      <w:bookmarkEnd w:id="108"/>
      <w:bookmarkEnd w:id="109"/>
    </w:p>
    <w:p w14:paraId="52B3A6BA" w14:textId="77777777" w:rsidR="00976708" w:rsidRPr="00A55D4B" w:rsidRDefault="00976708" w:rsidP="00976708">
      <w:pPr>
        <w:pStyle w:val="Heading3"/>
      </w:pPr>
      <w:bookmarkStart w:id="110" w:name="_Toc78291389"/>
      <w:bookmarkStart w:id="111" w:name="_Toc89073605"/>
      <w:r w:rsidRPr="00A55D4B">
        <w:t>7.</w:t>
      </w:r>
      <w:r>
        <w:t>3</w:t>
      </w:r>
      <w:r w:rsidRPr="00A55D4B">
        <w:t>.1</w:t>
      </w:r>
      <w:r w:rsidRPr="00A55D4B">
        <w:tab/>
        <w:t>General</w:t>
      </w:r>
      <w:bookmarkEnd w:id="110"/>
      <w:bookmarkEnd w:id="111"/>
    </w:p>
    <w:p w14:paraId="51101E43" w14:textId="77777777" w:rsidR="00976708" w:rsidRPr="00A55D4B" w:rsidRDefault="00976708" w:rsidP="00976708">
      <w:r w:rsidRPr="00A55D4B">
        <w:t>This solution addresses the key issue 2 described in clause 5.2 on functional alias handling.</w:t>
      </w:r>
    </w:p>
    <w:p w14:paraId="7265D15F" w14:textId="77777777" w:rsidR="00976708" w:rsidRPr="00A55D4B" w:rsidRDefault="00976708" w:rsidP="00976708">
      <w:r w:rsidRPr="00A55D4B">
        <w:t>The solution provides the possibility for an MCPTT user to initiate a private MCPTT call using a functional alias as target address towards an MCPTT user in a partner MCPTT system.</w:t>
      </w:r>
    </w:p>
    <w:p w14:paraId="471E0BF8" w14:textId="77777777" w:rsidR="00976708" w:rsidRPr="00A55D4B" w:rsidRDefault="00976708" w:rsidP="00976708">
      <w:pPr>
        <w:pStyle w:val="Heading3"/>
      </w:pPr>
      <w:bookmarkStart w:id="112" w:name="_Toc78291390"/>
      <w:bookmarkStart w:id="113" w:name="_Toc89073606"/>
      <w:r w:rsidRPr="00A55D4B">
        <w:t>7.</w:t>
      </w:r>
      <w:r>
        <w:t>3</w:t>
      </w:r>
      <w:r w:rsidRPr="00A55D4B">
        <w:t>.2</w:t>
      </w:r>
      <w:r w:rsidRPr="00A55D4B">
        <w:tab/>
        <w:t>Solution description</w:t>
      </w:r>
      <w:bookmarkEnd w:id="112"/>
      <w:bookmarkEnd w:id="113"/>
    </w:p>
    <w:p w14:paraId="66BDF6A4" w14:textId="77777777" w:rsidR="00976708" w:rsidRPr="00A55D4B" w:rsidRDefault="00976708" w:rsidP="00976708">
      <w:pPr>
        <w:pStyle w:val="Heading4"/>
      </w:pPr>
      <w:bookmarkStart w:id="114" w:name="_Toc78291391"/>
      <w:bookmarkStart w:id="115" w:name="_Toc89073607"/>
      <w:r w:rsidRPr="00A55D4B">
        <w:t>7.</w:t>
      </w:r>
      <w:r>
        <w:t>3</w:t>
      </w:r>
      <w:r w:rsidRPr="00A55D4B">
        <w:t>.2.1</w:t>
      </w:r>
      <w:r w:rsidRPr="00A55D4B">
        <w:tab/>
        <w:t>Principle</w:t>
      </w:r>
      <w:bookmarkEnd w:id="114"/>
      <w:bookmarkEnd w:id="115"/>
    </w:p>
    <w:p w14:paraId="20ABF1B5" w14:textId="77777777" w:rsidR="00976708" w:rsidRPr="00A55D4B" w:rsidRDefault="00976708" w:rsidP="00976708">
      <w:r w:rsidRPr="00A55D4B">
        <w:t>Allow the MCPTT server in the primary MC system, to send an MCPTT private call request to an MCPTT server in the partner MC system using a functional alias without incorporating the MCPTT ID of the called party.</w:t>
      </w:r>
    </w:p>
    <w:p w14:paraId="7F647774" w14:textId="77777777" w:rsidR="00976708" w:rsidRPr="00A55D4B" w:rsidRDefault="00976708" w:rsidP="00976708">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4C47A104" w14:textId="77777777" w:rsidR="00976708" w:rsidRPr="00A55D4B" w:rsidRDefault="00976708" w:rsidP="00976708">
      <w:pPr>
        <w:pStyle w:val="Heading4"/>
      </w:pPr>
      <w:bookmarkStart w:id="116" w:name="_Toc78291392"/>
      <w:bookmarkStart w:id="117" w:name="_Toc89073608"/>
      <w:r w:rsidRPr="00A55D4B">
        <w:t>7.</w:t>
      </w:r>
      <w:r>
        <w:t>3</w:t>
      </w:r>
      <w:r w:rsidRPr="00A55D4B">
        <w:t>.2.2</w:t>
      </w:r>
      <w:r w:rsidRPr="00A55D4B">
        <w:tab/>
        <w:t>Configuration</w:t>
      </w:r>
      <w:bookmarkEnd w:id="116"/>
      <w:bookmarkEnd w:id="117"/>
    </w:p>
    <w:p w14:paraId="72F8E44D" w14:textId="77777777" w:rsidR="00976708" w:rsidRPr="00A55D4B" w:rsidRDefault="00976708" w:rsidP="00976708">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515B539C" w14:textId="77777777" w:rsidR="00976708" w:rsidRPr="00A55D4B" w:rsidRDefault="00976708" w:rsidP="00976708">
      <w:r w:rsidRPr="00A55D4B">
        <w:t xml:space="preserve">Proposed modifications in </w:t>
      </w:r>
      <w:r>
        <w:rPr>
          <w:rFonts w:eastAsia="Calibri"/>
        </w:rPr>
        <w:t>3GPP </w:t>
      </w:r>
      <w:r w:rsidRPr="00A55D4B">
        <w:t>TS 23.379 [2] Table A.5-2 MCPTT service configuration data (on-network):</w:t>
      </w:r>
    </w:p>
    <w:p w14:paraId="37A36868" w14:textId="77777777" w:rsidR="00976708" w:rsidRPr="00A55D4B" w:rsidRDefault="00976708" w:rsidP="00976708">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976708" w:rsidRPr="00A55D4B" w14:paraId="22860C40"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12E9245E"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1524E1AC" w14:textId="77777777" w:rsidR="00976708" w:rsidRPr="00A55D4B" w:rsidRDefault="00976708" w:rsidP="00CA374B">
            <w:pPr>
              <w:pStyle w:val="TAL"/>
              <w:rPr>
                <w:lang w:val="en-US"/>
              </w:rPr>
            </w:pPr>
            <w:r w:rsidRPr="00A55D4B">
              <w:rPr>
                <w:lang w:val="en-US"/>
              </w:rPr>
              <w:t>List of partner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42F24DD0" w14:textId="77777777" w:rsidR="00976708" w:rsidRPr="00A55D4B" w:rsidRDefault="00976708" w:rsidP="00CA374B">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64A00598" w14:textId="77777777" w:rsidR="00976708" w:rsidRPr="00A55D4B" w:rsidRDefault="00976708" w:rsidP="00CA374B">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A037AAC" w14:textId="77777777" w:rsidR="00976708" w:rsidRPr="00A55D4B" w:rsidRDefault="00976708" w:rsidP="00CA374B">
            <w:pPr>
              <w:pStyle w:val="TAL"/>
              <w:jc w:val="center"/>
              <w:rPr>
                <w:lang w:val="en-US" w:eastAsia="zh-CN"/>
              </w:rPr>
            </w:pPr>
          </w:p>
        </w:tc>
      </w:tr>
      <w:tr w:rsidR="00976708" w:rsidRPr="00A55D4B" w14:paraId="42F5D7CB"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0B90BF15"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4AFF3536" w14:textId="77777777" w:rsidR="00976708" w:rsidRPr="00A55D4B" w:rsidRDefault="00976708" w:rsidP="00CA374B">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3BA93561"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65719F21"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52F2AD79" w14:textId="77777777" w:rsidR="00976708" w:rsidRPr="00A55D4B" w:rsidRDefault="00976708" w:rsidP="00CA374B">
            <w:pPr>
              <w:pStyle w:val="TAL"/>
              <w:jc w:val="center"/>
              <w:rPr>
                <w:lang w:val="en-US" w:eastAsia="zh-CN"/>
              </w:rPr>
            </w:pPr>
            <w:r w:rsidRPr="00A55D4B">
              <w:rPr>
                <w:lang w:val="en-US" w:eastAsia="zh-CN"/>
              </w:rPr>
              <w:t>Y</w:t>
            </w:r>
          </w:p>
        </w:tc>
      </w:tr>
      <w:tr w:rsidR="00976708" w:rsidRPr="00A55D4B" w14:paraId="4F40E68C" w14:textId="77777777" w:rsidTr="00CA374B">
        <w:trPr>
          <w:trHeight w:val="359"/>
        </w:trPr>
        <w:tc>
          <w:tcPr>
            <w:tcW w:w="1985" w:type="dxa"/>
            <w:tcBorders>
              <w:top w:val="single" w:sz="4" w:space="0" w:color="auto"/>
              <w:left w:val="single" w:sz="4" w:space="0" w:color="auto"/>
              <w:bottom w:val="single" w:sz="4" w:space="0" w:color="auto"/>
              <w:right w:val="single" w:sz="4" w:space="0" w:color="auto"/>
            </w:tcBorders>
          </w:tcPr>
          <w:p w14:paraId="6C64629B" w14:textId="77777777" w:rsidR="00976708" w:rsidRPr="00A55D4B" w:rsidRDefault="00976708" w:rsidP="00CA374B">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6227C8AC" w14:textId="77777777" w:rsidR="00976708" w:rsidRPr="00A55D4B" w:rsidRDefault="00976708" w:rsidP="00CA374B">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2B4A4BC6" w14:textId="77777777" w:rsidR="00976708" w:rsidRPr="00A55D4B" w:rsidRDefault="00976708" w:rsidP="00CA374B">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C49A3E0" w14:textId="77777777" w:rsidR="00976708" w:rsidRPr="00A55D4B" w:rsidRDefault="00976708" w:rsidP="00CA374B">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1020A404" w14:textId="77777777" w:rsidR="00976708" w:rsidRPr="00A55D4B" w:rsidRDefault="00976708" w:rsidP="00CA374B">
            <w:pPr>
              <w:pStyle w:val="TAL"/>
              <w:jc w:val="center"/>
              <w:rPr>
                <w:lang w:val="en-US" w:eastAsia="zh-CN"/>
              </w:rPr>
            </w:pPr>
            <w:r w:rsidRPr="00A55D4B">
              <w:rPr>
                <w:lang w:val="en-US" w:eastAsia="zh-CN"/>
              </w:rPr>
              <w:t>Y</w:t>
            </w:r>
          </w:p>
        </w:tc>
      </w:tr>
    </w:tbl>
    <w:p w14:paraId="07D97270" w14:textId="77777777" w:rsidR="00976708" w:rsidRPr="00A55D4B" w:rsidRDefault="00976708" w:rsidP="00976708">
      <w:pPr>
        <w:contextualSpacing/>
      </w:pPr>
    </w:p>
    <w:p w14:paraId="033FA66E" w14:textId="7997874D" w:rsidR="00AD3CDE" w:rsidRPr="00AD3CDE" w:rsidRDefault="00AD3CDE" w:rsidP="009D69E1">
      <w:pPr>
        <w:pStyle w:val="NO"/>
        <w:rPr>
          <w:rFonts w:eastAsia="Calibri"/>
          <w:lang w:val="en-US" w:eastAsia="de-DE"/>
        </w:rPr>
      </w:pPr>
      <w:r w:rsidRPr="00AD3CDE">
        <w:rPr>
          <w:rFonts w:eastAsia="Calibri"/>
          <w:lang w:val="en-US" w:eastAsia="de-DE"/>
        </w:rPr>
        <w:t>NOTE:</w:t>
      </w:r>
      <w:r w:rsidR="00A84898">
        <w:rPr>
          <w:rFonts w:eastAsia="Calibri"/>
          <w:lang w:val="en-US" w:eastAsia="de-DE"/>
        </w:rPr>
        <w:t xml:space="preserve"> </w:t>
      </w:r>
      <w:r w:rsidRPr="00AD3CDE">
        <w:rPr>
          <w:rFonts w:eastAsia="Calibri"/>
          <w:lang w:val="en-US" w:eastAsia="de-DE"/>
        </w:rPr>
        <w:t>The use of the same functional alias in multiple MC systems is not supported.</w:t>
      </w:r>
    </w:p>
    <w:p w14:paraId="15B10F75" w14:textId="77777777" w:rsidR="00976708" w:rsidRPr="00A55D4B" w:rsidRDefault="00976708" w:rsidP="00976708">
      <w:pPr>
        <w:pStyle w:val="Heading4"/>
      </w:pPr>
      <w:bookmarkStart w:id="118" w:name="_Toc78291393"/>
      <w:bookmarkStart w:id="119" w:name="_Toc89073609"/>
      <w:r w:rsidRPr="00A55D4B">
        <w:lastRenderedPageBreak/>
        <w:t>7.</w:t>
      </w:r>
      <w:r>
        <w:t>3</w:t>
      </w:r>
      <w:r w:rsidRPr="00A55D4B">
        <w:t>.2.3</w:t>
      </w:r>
      <w:r w:rsidRPr="00A55D4B">
        <w:tab/>
        <w:t>Messages</w:t>
      </w:r>
      <w:bookmarkEnd w:id="118"/>
      <w:bookmarkEnd w:id="119"/>
    </w:p>
    <w:p w14:paraId="44AACBAD" w14:textId="77777777" w:rsidR="00976708" w:rsidRPr="00A55D4B" w:rsidRDefault="00976708" w:rsidP="00976708">
      <w:r w:rsidRPr="00A55D4B">
        <w:t>The MCPTT private call request between MCPTT servers is modified to allow only using the functional alias as called party address, i.e. the MCPTT ID address is not resolved and not contained by the primary MCPTT server.</w:t>
      </w:r>
    </w:p>
    <w:p w14:paraId="67549352" w14:textId="77777777" w:rsidR="00976708" w:rsidRPr="00A55D4B" w:rsidRDefault="00976708" w:rsidP="00976708">
      <w:r w:rsidRPr="00A55D4B">
        <w:t xml:space="preserve">Proposed modifications in </w:t>
      </w:r>
      <w:r>
        <w:rPr>
          <w:rFonts w:eastAsia="Calibri"/>
        </w:rPr>
        <w:t>3GPP </w:t>
      </w:r>
      <w:r w:rsidRPr="00A55D4B">
        <w:t>TS 23.379 [2] Table 10.7.2.1.2-1: MCPTT private call request (MCPTT server to MCPTT server) information elements:</w:t>
      </w:r>
    </w:p>
    <w:p w14:paraId="32A4AB13" w14:textId="77777777" w:rsidR="00976708" w:rsidRPr="00A55D4B" w:rsidRDefault="00976708" w:rsidP="00976708">
      <w:pPr>
        <w:pStyle w:val="TH"/>
      </w:pPr>
      <w:r w:rsidRPr="00A55D4B">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A55D4B" w14:paraId="1F2249A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C29" w14:textId="77777777" w:rsidR="00976708" w:rsidRPr="00A55D4B" w:rsidRDefault="00976708" w:rsidP="00CA374B">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5CF1" w14:textId="77777777" w:rsidR="00976708" w:rsidRPr="00A55D4B" w:rsidRDefault="00976708" w:rsidP="00CA374B">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60B1" w14:textId="77777777" w:rsidR="00976708" w:rsidRPr="00A55D4B" w:rsidRDefault="00976708" w:rsidP="00CA374B">
            <w:pPr>
              <w:pStyle w:val="TAH"/>
            </w:pPr>
            <w:r w:rsidRPr="00A55D4B">
              <w:t>Description</w:t>
            </w:r>
          </w:p>
        </w:tc>
      </w:tr>
      <w:tr w:rsidR="00976708" w:rsidRPr="00A55D4B" w14:paraId="13640B6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8654" w14:textId="77777777" w:rsidR="00976708" w:rsidRPr="00A55D4B" w:rsidRDefault="00976708" w:rsidP="00CA374B">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0541"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C660E" w14:textId="77777777" w:rsidR="00976708" w:rsidRPr="00A55D4B" w:rsidRDefault="00976708" w:rsidP="00CA374B">
            <w:pPr>
              <w:pStyle w:val="TAL"/>
            </w:pPr>
            <w:r w:rsidRPr="00A55D4B">
              <w:t xml:space="preserve">The </w:t>
            </w:r>
            <w:r w:rsidRPr="00A55D4B">
              <w:rPr>
                <w:rFonts w:hint="eastAsia"/>
                <w:lang w:eastAsia="zh-CN"/>
              </w:rPr>
              <w:t>MCPTT ID</w:t>
            </w:r>
            <w:r w:rsidRPr="00A55D4B">
              <w:t xml:space="preserve"> of the calling party</w:t>
            </w:r>
          </w:p>
        </w:tc>
      </w:tr>
      <w:tr w:rsidR="00976708" w:rsidRPr="00A55D4B" w14:paraId="1D6E408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C3AB" w14:textId="77777777" w:rsidR="00976708" w:rsidRPr="00A55D4B" w:rsidRDefault="00976708" w:rsidP="00CA374B">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D28A7"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D449F" w14:textId="77777777" w:rsidR="00976708" w:rsidRPr="00A55D4B" w:rsidRDefault="00976708" w:rsidP="00CA374B">
            <w:pPr>
              <w:pStyle w:val="TAL"/>
            </w:pPr>
            <w:r w:rsidRPr="00A55D4B">
              <w:t>The functional alias of the calling party</w:t>
            </w:r>
          </w:p>
        </w:tc>
      </w:tr>
      <w:tr w:rsidR="00976708" w:rsidRPr="00A55D4B" w14:paraId="3559B5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D53C0" w14:textId="77777777" w:rsidR="00976708" w:rsidRPr="000134B5" w:rsidRDefault="00976708" w:rsidP="00CA374B">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2A791" w14:textId="77777777" w:rsidR="00976708" w:rsidRPr="000134B5" w:rsidRDefault="00976708" w:rsidP="00CA374B">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5612" w14:textId="77777777" w:rsidR="00976708" w:rsidRPr="000134B5" w:rsidRDefault="00976708" w:rsidP="00CA374B">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976708" w:rsidRPr="00A55D4B" w14:paraId="3E475D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C609B" w14:textId="77777777" w:rsidR="00976708" w:rsidRPr="000134B5" w:rsidRDefault="00976708" w:rsidP="00CA374B">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2E637" w14:textId="77777777" w:rsidR="00976708" w:rsidRPr="000134B5" w:rsidRDefault="00976708" w:rsidP="00CA374B">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7F88" w14:textId="77777777" w:rsidR="00976708" w:rsidRPr="000134B5" w:rsidRDefault="00976708" w:rsidP="00CA374B">
            <w:pPr>
              <w:pStyle w:val="TAL"/>
              <w:rPr>
                <w:i/>
                <w:iCs/>
              </w:rPr>
            </w:pPr>
            <w:r w:rsidRPr="000134B5">
              <w:rPr>
                <w:i/>
                <w:iCs/>
                <w:lang w:eastAsia="zh-CN"/>
              </w:rPr>
              <w:t>The functional alias of the called party</w:t>
            </w:r>
          </w:p>
        </w:tc>
      </w:tr>
      <w:tr w:rsidR="00976708" w:rsidRPr="00A55D4B" w14:paraId="095A517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81A1" w14:textId="77777777" w:rsidR="00976708" w:rsidRPr="00A55D4B" w:rsidRDefault="00976708" w:rsidP="00CA374B">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E96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C4404" w14:textId="77777777" w:rsidR="00976708" w:rsidRPr="00A55D4B" w:rsidRDefault="00976708" w:rsidP="00CA374B">
            <w:pPr>
              <w:pStyle w:val="TAL"/>
            </w:pPr>
            <w:r w:rsidRPr="00A55D4B">
              <w:t>This element indicates whether floor control will be used for the private call.</w:t>
            </w:r>
          </w:p>
        </w:tc>
      </w:tr>
      <w:tr w:rsidR="00976708" w:rsidRPr="00A55D4B" w14:paraId="39EFD51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141" w14:textId="77777777" w:rsidR="00976708" w:rsidRPr="00A55D4B" w:rsidRDefault="00976708" w:rsidP="00CA374B">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65F3" w14:textId="77777777" w:rsidR="00976708" w:rsidRPr="00A55D4B" w:rsidRDefault="00976708" w:rsidP="00CA374B">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4CE00" w14:textId="77777777" w:rsidR="00976708" w:rsidRPr="00A55D4B" w:rsidRDefault="00976708" w:rsidP="00CA374B">
            <w:pPr>
              <w:pStyle w:val="TAL"/>
            </w:pPr>
            <w:r w:rsidRPr="00A55D4B">
              <w:t xml:space="preserve">Media parameters of MCPTT client. </w:t>
            </w:r>
          </w:p>
        </w:tc>
      </w:tr>
      <w:tr w:rsidR="00976708" w:rsidRPr="00A55D4B" w14:paraId="49647C9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3C81" w14:textId="77777777" w:rsidR="00976708" w:rsidRPr="00A55D4B" w:rsidRDefault="00976708" w:rsidP="00CA374B">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3EB58"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85794" w14:textId="77777777" w:rsidR="00976708" w:rsidRPr="00A55D4B" w:rsidRDefault="00976708" w:rsidP="00CA374B">
            <w:pPr>
              <w:pStyle w:val="TAL"/>
            </w:pPr>
            <w:r w:rsidRPr="00A55D4B">
              <w:t>An indication of the commencement mode to be used.</w:t>
            </w:r>
          </w:p>
        </w:tc>
      </w:tr>
      <w:tr w:rsidR="00976708" w:rsidRPr="00A55D4B" w14:paraId="113EE42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D878D" w14:textId="77777777" w:rsidR="00976708" w:rsidRPr="00A55D4B" w:rsidRDefault="00976708" w:rsidP="00CA374B">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F10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BA9D4" w14:textId="77777777" w:rsidR="00976708" w:rsidRPr="00A55D4B" w:rsidRDefault="00976708" w:rsidP="00CA374B">
            <w:pPr>
              <w:pStyle w:val="TAL"/>
            </w:pPr>
            <w:r w:rsidRPr="00A55D4B">
              <w:t xml:space="preserve">An indication that the user is also requesting the floor. </w:t>
            </w:r>
          </w:p>
        </w:tc>
      </w:tr>
      <w:tr w:rsidR="00976708" w:rsidRPr="00A55D4B" w14:paraId="0C6FB46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3D0F0" w14:textId="77777777" w:rsidR="00976708" w:rsidRPr="00A55D4B" w:rsidRDefault="00976708" w:rsidP="00CA374B">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4B12"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3E11B" w14:textId="77777777" w:rsidR="00976708" w:rsidRPr="00A55D4B" w:rsidRDefault="00976708" w:rsidP="00CA374B">
            <w:pPr>
              <w:pStyle w:val="TAL"/>
            </w:pPr>
            <w:r w:rsidRPr="00A55D4B">
              <w:t>Priority level requested for the call.</w:t>
            </w:r>
          </w:p>
        </w:tc>
      </w:tr>
      <w:tr w:rsidR="00976708" w:rsidRPr="00A55D4B" w14:paraId="0C9044A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8CD54" w14:textId="77777777" w:rsidR="00976708" w:rsidRPr="00A55D4B" w:rsidRDefault="00976708" w:rsidP="00CA374B">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9D74C" w14:textId="77777777" w:rsidR="00976708" w:rsidRPr="00A55D4B" w:rsidRDefault="00976708" w:rsidP="00CA374B">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558E6" w14:textId="77777777" w:rsidR="00976708" w:rsidRPr="00A55D4B" w:rsidRDefault="00976708" w:rsidP="00CA374B">
            <w:pPr>
              <w:pStyle w:val="TAL"/>
            </w:pPr>
            <w:r w:rsidRPr="00A55D4B">
              <w:t>Location of the calling party</w:t>
            </w:r>
          </w:p>
        </w:tc>
      </w:tr>
      <w:tr w:rsidR="00976708" w:rsidRPr="00A55D4B" w14:paraId="5154AF10"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6184" w14:textId="77777777" w:rsidR="00976708" w:rsidRPr="00A55D4B" w:rsidRDefault="00976708" w:rsidP="00CA374B">
            <w:pPr>
              <w:pStyle w:val="TAN"/>
            </w:pPr>
            <w:r w:rsidRPr="00A55D4B">
              <w:t>NOTE:</w:t>
            </w:r>
            <w:r w:rsidRPr="00A55D4B">
              <w:tab/>
              <w:t>At least one identity must be present.</w:t>
            </w:r>
          </w:p>
        </w:tc>
      </w:tr>
    </w:tbl>
    <w:p w14:paraId="38CCD5CD" w14:textId="77777777" w:rsidR="00976708" w:rsidRPr="00A55D4B" w:rsidRDefault="00976708" w:rsidP="00976708">
      <w:pPr>
        <w:ind w:left="720"/>
        <w:contextualSpacing/>
      </w:pPr>
    </w:p>
    <w:p w14:paraId="2532DCE9" w14:textId="77777777" w:rsidR="00976708" w:rsidRPr="00A55D4B" w:rsidRDefault="00976708" w:rsidP="00976708">
      <w:pPr>
        <w:pStyle w:val="Heading4"/>
      </w:pPr>
      <w:bookmarkStart w:id="120" w:name="_Toc78291394"/>
      <w:bookmarkStart w:id="121" w:name="_Toc89073610"/>
      <w:r w:rsidRPr="00A55D4B">
        <w:t>7.</w:t>
      </w:r>
      <w:r>
        <w:t>3</w:t>
      </w:r>
      <w:r w:rsidRPr="00A55D4B">
        <w:t>.2.4</w:t>
      </w:r>
      <w:r w:rsidRPr="00A55D4B">
        <w:tab/>
        <w:t>Procedure</w:t>
      </w:r>
      <w:bookmarkEnd w:id="120"/>
      <w:bookmarkEnd w:id="121"/>
    </w:p>
    <w:p w14:paraId="2B519C68" w14:textId="77777777" w:rsidR="00976708" w:rsidRPr="00A55D4B" w:rsidRDefault="00976708" w:rsidP="00976708">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74E9F960" w14:textId="3CF0CAF7" w:rsidR="00976708" w:rsidRPr="00A55D4B" w:rsidRDefault="00976708" w:rsidP="00976708">
      <w:r w:rsidRPr="00A55D4B">
        <w:t xml:space="preserve">Proposed changes against </w:t>
      </w:r>
      <w:r>
        <w:rPr>
          <w:rFonts w:eastAsia="Calibri"/>
        </w:rPr>
        <w:t>3GPP </w:t>
      </w:r>
      <w:r w:rsidRPr="00A55D4B">
        <w:t xml:space="preserve">TS 23.379 [2] clause 10.7.2.3.1: Private call setup in automatic commencement mode </w:t>
      </w:r>
      <w:r>
        <w:t>-</w:t>
      </w:r>
      <w:r w:rsidRPr="00A55D4B">
        <w:t xml:space="preserve"> MCPTT users in multiple MCPTT systems:</w:t>
      </w:r>
    </w:p>
    <w:p w14:paraId="4F10CF89" w14:textId="77777777" w:rsidR="00976708" w:rsidRPr="00A55D4B" w:rsidRDefault="00976708" w:rsidP="00976708">
      <w:pPr>
        <w:pStyle w:val="NO"/>
      </w:pPr>
      <w:r w:rsidRPr="00A55D4B">
        <w:t>NOTE: The changes are applicable when using manual commencement mode as well.</w:t>
      </w:r>
    </w:p>
    <w:p w14:paraId="52F697C1" w14:textId="77777777" w:rsidR="00976708" w:rsidRPr="00A55D4B" w:rsidRDefault="00976708" w:rsidP="00976708">
      <w:pPr>
        <w:pStyle w:val="TH"/>
      </w:pPr>
      <w:r w:rsidRPr="00A55D4B">
        <w:object w:dxaOrig="12745" w:dyaOrig="10181" w14:anchorId="18828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5pt;height:368.15pt" o:ole="">
            <v:imagedata r:id="rId11" o:title=""/>
          </v:shape>
          <o:OLEObject Type="Embed" ProgID="Visio.Drawing.11" ShapeID="_x0000_i1025" DrawAspect="Content" ObjectID="_1699691891" r:id="rId12"/>
        </w:object>
      </w:r>
    </w:p>
    <w:p w14:paraId="5928B0E9" w14:textId="7CA7330E" w:rsidR="00976708" w:rsidRPr="00A55D4B" w:rsidRDefault="00976708" w:rsidP="00976708">
      <w:pPr>
        <w:pStyle w:val="TF"/>
      </w:pPr>
      <w:r w:rsidRPr="00A55D4B">
        <w:t>Figure 7.</w:t>
      </w:r>
      <w:r>
        <w:t>3</w:t>
      </w:r>
      <w:r w:rsidRPr="00A55D4B">
        <w:t xml:space="preserve">.2.4-1: Private call setup in automatic commencement mode </w:t>
      </w:r>
      <w:r>
        <w:t>-</w:t>
      </w:r>
      <w:r w:rsidRPr="00A55D4B">
        <w:t xml:space="preserve"> users in multiple MCPTT systems</w:t>
      </w:r>
    </w:p>
    <w:p w14:paraId="0917C6C5" w14:textId="77777777" w:rsidR="00976708" w:rsidRPr="00A55D4B" w:rsidRDefault="00976708" w:rsidP="00976708">
      <w:pPr>
        <w:pStyle w:val="B1"/>
        <w:rPr>
          <w:rFonts w:eastAsia="SimSun"/>
        </w:rPr>
      </w:pPr>
      <w:r w:rsidRPr="000134B5">
        <w:rPr>
          <w:rFonts w:eastAsia="SimSun"/>
        </w:rPr>
        <w:t>1./2.</w:t>
      </w:r>
      <w:r w:rsidRPr="000134B5">
        <w:rPr>
          <w:rFonts w:eastAsia="SimSun"/>
        </w:rPr>
        <w:tab/>
        <w:t>No change.</w:t>
      </w:r>
    </w:p>
    <w:p w14:paraId="70312B29" w14:textId="77777777" w:rsidR="00976708" w:rsidRPr="00A55D4B" w:rsidRDefault="00976708" w:rsidP="00976708">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50B7750D" w14:textId="77777777" w:rsidR="00AD3CDE" w:rsidRPr="00AD3CDE" w:rsidRDefault="00AD3CDE" w:rsidP="009D69E1">
      <w:pPr>
        <w:pStyle w:val="NO"/>
      </w:pPr>
      <w:r w:rsidRPr="00AD3CDE">
        <w:t>NOTE:</w:t>
      </w:r>
      <w:r w:rsidRPr="00AD3CDE">
        <w:tab/>
        <w:t>End-to-end encryption requires the target MCPTT ID.</w:t>
      </w:r>
    </w:p>
    <w:p w14:paraId="3F951393" w14:textId="77777777" w:rsidR="00976708" w:rsidRPr="00A55D4B" w:rsidRDefault="00976708" w:rsidP="00976708">
      <w:pPr>
        <w:pStyle w:val="B1"/>
      </w:pPr>
      <w:r w:rsidRPr="00A55D4B">
        <w:t>4./5.</w:t>
      </w:r>
      <w:r w:rsidRPr="00A55D4B">
        <w:tab/>
        <w:t>No change.</w:t>
      </w:r>
    </w:p>
    <w:p w14:paraId="551CB1D6" w14:textId="77777777" w:rsidR="00976708" w:rsidRPr="00A55D4B" w:rsidRDefault="00976708" w:rsidP="00976708">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48DF4ADD" w14:textId="77777777" w:rsidR="00976708" w:rsidRPr="00A55D4B" w:rsidRDefault="00976708" w:rsidP="00976708">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947DE3F" w14:textId="77777777" w:rsidR="00976708" w:rsidRPr="00A55D4B" w:rsidRDefault="00976708" w:rsidP="00976708">
      <w:pPr>
        <w:pStyle w:val="B1"/>
      </w:pPr>
      <w:r w:rsidRPr="00A55D4B">
        <w:t>8.-12.</w:t>
      </w:r>
      <w:r w:rsidRPr="00A55D4B">
        <w:tab/>
        <w:t>No change.</w:t>
      </w:r>
    </w:p>
    <w:p w14:paraId="1525E830" w14:textId="77777777" w:rsidR="00976708" w:rsidRPr="00A55D4B" w:rsidRDefault="00976708" w:rsidP="00976708">
      <w:pPr>
        <w:pStyle w:val="Heading3"/>
      </w:pPr>
      <w:bookmarkStart w:id="122" w:name="_Toc78291395"/>
      <w:bookmarkStart w:id="123" w:name="_Toc89073611"/>
      <w:r w:rsidRPr="00A55D4B">
        <w:t>7.</w:t>
      </w:r>
      <w:r>
        <w:t>3</w:t>
      </w:r>
      <w:r w:rsidRPr="00A55D4B">
        <w:t>.3</w:t>
      </w:r>
      <w:r w:rsidRPr="00A55D4B">
        <w:tab/>
        <w:t>Solution evaluation</w:t>
      </w:r>
      <w:bookmarkEnd w:id="122"/>
      <w:bookmarkEnd w:id="123"/>
    </w:p>
    <w:p w14:paraId="6A492FFC" w14:textId="77777777" w:rsidR="00976708" w:rsidRPr="00A45D6F" w:rsidRDefault="00976708" w:rsidP="00976708">
      <w:r w:rsidRPr="00A45D6F">
        <w:t>The solution describes a private MCPTT call setup using a functional alias as target address towards an MCPTT user in a partner MCPTT system. The solution relies on proper MCPTT service configuration data so that the MC server in the primary MC system can identify the partner MC system to which the call is to be routed.</w:t>
      </w:r>
    </w:p>
    <w:p w14:paraId="14C2B961" w14:textId="77777777" w:rsidR="00976708" w:rsidRPr="00A45D6F" w:rsidRDefault="00976708" w:rsidP="00976708">
      <w:r w:rsidRPr="00A45D6F">
        <w:t>The solution principle can be re-used for private MCVideo call and point-to-point MCData call scenarios.</w:t>
      </w:r>
    </w:p>
    <w:p w14:paraId="18C8C47D" w14:textId="77777777" w:rsidR="00976708" w:rsidRPr="003A10FA" w:rsidRDefault="00976708" w:rsidP="00976708">
      <w:pPr>
        <w:pStyle w:val="Heading2"/>
        <w:rPr>
          <w:rFonts w:eastAsia="SimSun"/>
        </w:rPr>
      </w:pPr>
      <w:bookmarkStart w:id="124" w:name="_Toc78291396"/>
      <w:bookmarkStart w:id="125" w:name="_Toc89073612"/>
      <w:r w:rsidRPr="003A10FA">
        <w:rPr>
          <w:rFonts w:eastAsia="SimSun"/>
        </w:rPr>
        <w:lastRenderedPageBreak/>
        <w:t>7.</w:t>
      </w:r>
      <w:r>
        <w:rPr>
          <w:rFonts w:eastAsia="SimSun"/>
        </w:rPr>
        <w:t>4</w:t>
      </w:r>
      <w:r w:rsidRPr="003A10FA">
        <w:rPr>
          <w:rFonts w:eastAsia="SimSun"/>
        </w:rPr>
        <w:tab/>
        <w:t>Functional alias support for migrated users</w:t>
      </w:r>
      <w:bookmarkEnd w:id="124"/>
      <w:bookmarkEnd w:id="125"/>
    </w:p>
    <w:p w14:paraId="69269DDD" w14:textId="77777777" w:rsidR="00976708" w:rsidRPr="003A10FA" w:rsidRDefault="00976708" w:rsidP="00976708">
      <w:pPr>
        <w:pStyle w:val="Heading3"/>
      </w:pPr>
      <w:bookmarkStart w:id="126" w:name="_Toc78291397"/>
      <w:bookmarkStart w:id="127" w:name="_Toc89073613"/>
      <w:r w:rsidRPr="003A10FA">
        <w:t>7.</w:t>
      </w:r>
      <w:r>
        <w:t>4</w:t>
      </w:r>
      <w:r w:rsidRPr="003A10FA">
        <w:t>.1</w:t>
      </w:r>
      <w:r w:rsidRPr="003A10FA">
        <w:tab/>
        <w:t>General</w:t>
      </w:r>
      <w:bookmarkEnd w:id="126"/>
      <w:bookmarkEnd w:id="127"/>
    </w:p>
    <w:p w14:paraId="098318CE" w14:textId="77777777" w:rsidR="00976708" w:rsidRPr="003A10FA" w:rsidRDefault="00976708" w:rsidP="00976708">
      <w:r w:rsidRPr="003A10FA">
        <w:t>This solution addresses the key issue 2 described in clause 5.2 on functional alias handling.</w:t>
      </w:r>
    </w:p>
    <w:p w14:paraId="055B516F" w14:textId="77777777" w:rsidR="00976708" w:rsidRPr="003A10FA" w:rsidRDefault="00976708" w:rsidP="00976708">
      <w:r w:rsidRPr="003A10FA">
        <w:t>The solution provides the possibility to configure proper functional aliases for MC service users migrating to a partner MC system.</w:t>
      </w:r>
    </w:p>
    <w:p w14:paraId="1B4FC473" w14:textId="77777777" w:rsidR="00976708" w:rsidRPr="003A10FA" w:rsidRDefault="00976708" w:rsidP="00976708">
      <w:pPr>
        <w:pStyle w:val="Heading3"/>
      </w:pPr>
      <w:bookmarkStart w:id="128" w:name="_Toc78291398"/>
      <w:bookmarkStart w:id="129" w:name="_Toc89073614"/>
      <w:r w:rsidRPr="003A10FA">
        <w:t>7.</w:t>
      </w:r>
      <w:r>
        <w:t>4</w:t>
      </w:r>
      <w:r w:rsidRPr="003A10FA">
        <w:t>.2</w:t>
      </w:r>
      <w:r w:rsidRPr="003A10FA">
        <w:tab/>
        <w:t>Solution description</w:t>
      </w:r>
      <w:bookmarkEnd w:id="128"/>
      <w:bookmarkEnd w:id="129"/>
    </w:p>
    <w:p w14:paraId="5E30414C" w14:textId="77777777" w:rsidR="00976708" w:rsidRPr="003A10FA" w:rsidRDefault="00976708" w:rsidP="00976708">
      <w:pPr>
        <w:pStyle w:val="Heading4"/>
      </w:pPr>
      <w:bookmarkStart w:id="130" w:name="_Toc78291399"/>
      <w:bookmarkStart w:id="131" w:name="_Toc89073615"/>
      <w:r w:rsidRPr="003A10FA">
        <w:t>7.</w:t>
      </w:r>
      <w:r>
        <w:t>4</w:t>
      </w:r>
      <w:r w:rsidRPr="003A10FA">
        <w:t>.2.1</w:t>
      </w:r>
      <w:r w:rsidRPr="003A10FA">
        <w:tab/>
        <w:t>Principle</w:t>
      </w:r>
      <w:bookmarkEnd w:id="130"/>
      <w:bookmarkEnd w:id="131"/>
    </w:p>
    <w:p w14:paraId="7C45F26C" w14:textId="07132CD8" w:rsidR="00976708" w:rsidRPr="003A10FA" w:rsidRDefault="00976708" w:rsidP="00976708">
      <w:r w:rsidRPr="003A10FA">
        <w:t xml:space="preserve">The solution relies on the existing procedure "MC service user receiving MC service from a partner MC system" described in </w:t>
      </w:r>
      <w:r>
        <w:rPr>
          <w:rFonts w:eastAsia="Calibri"/>
        </w:rPr>
        <w:t>3GPP </w:t>
      </w:r>
      <w:r w:rsidRPr="003A10FA">
        <w:t>TS 23.280 [5] clause 10.1.4.3.2. The procedure can provide the list of functional aliases for use in the partner MC system as part of the migration MC service user profile.</w:t>
      </w:r>
    </w:p>
    <w:p w14:paraId="22721611" w14:textId="77777777" w:rsidR="00976708" w:rsidRPr="003A10FA" w:rsidRDefault="00976708" w:rsidP="00976708">
      <w:pPr>
        <w:pStyle w:val="Heading4"/>
      </w:pPr>
      <w:bookmarkStart w:id="132" w:name="_Toc78291400"/>
      <w:bookmarkStart w:id="133" w:name="_Toc89073616"/>
      <w:r w:rsidRPr="003A10FA">
        <w:t>7.</w:t>
      </w:r>
      <w:r>
        <w:t>4</w:t>
      </w:r>
      <w:r w:rsidRPr="003A10FA">
        <w:t>.2.2</w:t>
      </w:r>
      <w:r w:rsidRPr="003A10FA">
        <w:tab/>
        <w:t>Procedure</w:t>
      </w:r>
      <w:bookmarkEnd w:id="132"/>
      <w:bookmarkEnd w:id="133"/>
    </w:p>
    <w:p w14:paraId="0DC55555" w14:textId="77777777" w:rsidR="00976708" w:rsidRPr="003A10FA" w:rsidRDefault="00976708" w:rsidP="00976708">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66675879" w14:textId="77777777" w:rsidR="00976708" w:rsidRPr="003A10FA" w:rsidRDefault="00976708" w:rsidP="00976708">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25B9F572" w14:textId="77777777" w:rsidR="00976708" w:rsidRPr="000134B5" w:rsidRDefault="00976708" w:rsidP="00976708">
      <w:pPr>
        <w:pStyle w:val="NO"/>
        <w:rPr>
          <w:rFonts w:eastAsia="Malgun Gothic"/>
          <w:lang w:eastAsia="ko-KR"/>
        </w:rPr>
      </w:pPr>
      <w:r w:rsidRPr="003A10FA">
        <w:rPr>
          <w:rFonts w:eastAsia="Malgun Gothic"/>
          <w:lang w:eastAsia="ko-KR"/>
        </w:rPr>
        <w:t>NOTE:</w:t>
      </w:r>
      <w:r w:rsidRPr="003A10FA">
        <w:rPr>
          <w:rFonts w:eastAsia="Malgun Gothic"/>
          <w:lang w:eastAsia="ko-KR"/>
        </w:rPr>
        <w:tab/>
        <w:t>Different migrated MC users from different partner MC systems may need different functional alias sets; i.e. the configuration acts on MC partner system basis.</w:t>
      </w:r>
    </w:p>
    <w:p w14:paraId="6A09E7EF" w14:textId="77777777" w:rsidR="00976708" w:rsidRPr="003A10FA" w:rsidRDefault="00976708" w:rsidP="00976708">
      <w:r w:rsidRPr="003A10FA">
        <w:t xml:space="preserve">The procedure is described in </w:t>
      </w:r>
      <w:r>
        <w:rPr>
          <w:rFonts w:eastAsia="Calibri"/>
        </w:rPr>
        <w:t>3GPP </w:t>
      </w:r>
      <w:r w:rsidRPr="003A10FA">
        <w:t>TS 23.280 [5] clause 10.1.4.3.2: MC service user receiving MC service from a partner MC system:</w:t>
      </w:r>
    </w:p>
    <w:p w14:paraId="1913ADA5" w14:textId="77777777" w:rsidR="00976708" w:rsidRPr="003A10FA" w:rsidRDefault="00976708" w:rsidP="00976708">
      <w:pPr>
        <w:pStyle w:val="TH"/>
        <w:rPr>
          <w:noProof/>
        </w:rPr>
      </w:pPr>
      <w:r w:rsidRPr="003A10FA">
        <w:rPr>
          <w:noProof/>
        </w:rPr>
        <w:object w:dxaOrig="9590" w:dyaOrig="6864" w14:anchorId="62108EE2">
          <v:shape id="_x0000_i1026" type="#_x0000_t75" style="width:478.85pt;height:343pt" o:ole="">
            <v:imagedata r:id="rId13" o:title=""/>
          </v:shape>
          <o:OLEObject Type="Embed" ProgID="Visio.Drawing.11" ShapeID="_x0000_i1026" DrawAspect="Content" ObjectID="_1699691892" r:id="rId14"/>
        </w:object>
      </w:r>
    </w:p>
    <w:p w14:paraId="22F9430C" w14:textId="77777777" w:rsidR="00976708" w:rsidRPr="003A10FA" w:rsidRDefault="00976708" w:rsidP="00976708">
      <w:pPr>
        <w:pStyle w:val="TF"/>
      </w:pPr>
      <w:r w:rsidRPr="003A10FA">
        <w:t>Figure</w:t>
      </w:r>
      <w:r>
        <w:t> </w:t>
      </w:r>
      <w:r w:rsidRPr="003A10FA">
        <w:t>7.</w:t>
      </w:r>
      <w:r>
        <w:t>4</w:t>
      </w:r>
      <w:r w:rsidRPr="003A10FA">
        <w:t>.2.2-1: Retrieval of user profile in partner MC system</w:t>
      </w:r>
    </w:p>
    <w:p w14:paraId="4F8DEE5D" w14:textId="77777777" w:rsidR="00976708" w:rsidRPr="003A10FA" w:rsidRDefault="00976708" w:rsidP="00976708">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12FE38CF" w14:textId="77777777" w:rsidR="00976708" w:rsidRPr="003A10FA" w:rsidRDefault="00976708" w:rsidP="00976708">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681D7EEC" w14:textId="77777777" w:rsidR="00AD3CDE" w:rsidRPr="009D69E1" w:rsidRDefault="00AD3CDE" w:rsidP="009D69E1">
      <w:pPr>
        <w:pStyle w:val="NO"/>
        <w:rPr>
          <w:rFonts w:eastAsia="Calibri"/>
        </w:rPr>
      </w:pPr>
      <w:r w:rsidRPr="009D69E1">
        <w:rPr>
          <w:rFonts w:eastAsia="Calibri"/>
        </w:rPr>
        <w:t>NOTE:</w:t>
      </w:r>
      <w:r w:rsidRPr="009D69E1">
        <w:rPr>
          <w:rFonts w:eastAsia="Calibri"/>
        </w:rPr>
        <w:tab/>
        <w:t>The use of the same functional alias in multiple MC systems is not supported.</w:t>
      </w:r>
    </w:p>
    <w:p w14:paraId="59C5FD72" w14:textId="77777777" w:rsidR="00976708" w:rsidRPr="000134B5" w:rsidRDefault="00976708" w:rsidP="00976708">
      <w:pPr>
        <w:pStyle w:val="Heading4"/>
      </w:pPr>
      <w:bookmarkStart w:id="134" w:name="_Toc78291401"/>
      <w:bookmarkStart w:id="135" w:name="_Toc89073617"/>
      <w:r w:rsidRPr="000134B5">
        <w:t>7.</w:t>
      </w:r>
      <w:r>
        <w:t>4</w:t>
      </w:r>
      <w:r w:rsidRPr="000134B5">
        <w:t>.2.3</w:t>
      </w:r>
      <w:r w:rsidRPr="000134B5">
        <w:tab/>
        <w:t>Configuration</w:t>
      </w:r>
      <w:bookmarkEnd w:id="134"/>
      <w:bookmarkEnd w:id="135"/>
    </w:p>
    <w:p w14:paraId="1B98F747" w14:textId="77777777" w:rsidR="00976708" w:rsidRPr="00084869" w:rsidRDefault="00976708" w:rsidP="00976708">
      <w:pPr>
        <w:rPr>
          <w:rFonts w:eastAsia="SimSun"/>
          <w:noProof/>
        </w:rPr>
      </w:pPr>
      <w:r w:rsidRPr="00084869">
        <w:rPr>
          <w:rFonts w:eastAsia="SimSun"/>
          <w:noProof/>
        </w:rPr>
        <w:t>The configuration management server in the primary MC system of the MC service user stores the list of allowed functional aliases and related information as part of the MC service user profile which can be differently configured for each partner MC system. The current specified user profile configuration data set can be used for that purpose. The partner MC system may modify the list of allowed functional aliases according to local configuration information, e.g. remove, add or modify functional aliases.</w:t>
      </w:r>
    </w:p>
    <w:p w14:paraId="4BDC93A5" w14:textId="77777777" w:rsidR="00976708" w:rsidRPr="003A10FA" w:rsidRDefault="00976708" w:rsidP="00976708">
      <w:pPr>
        <w:pStyle w:val="Heading3"/>
      </w:pPr>
      <w:bookmarkStart w:id="136" w:name="_Toc78291402"/>
      <w:bookmarkStart w:id="137" w:name="_Toc89073618"/>
      <w:r w:rsidRPr="003A10FA">
        <w:t>7.</w:t>
      </w:r>
      <w:r>
        <w:t>4</w:t>
      </w:r>
      <w:r w:rsidRPr="003A10FA">
        <w:t>.3</w:t>
      </w:r>
      <w:r w:rsidRPr="003A10FA">
        <w:tab/>
        <w:t>Solution evaluation</w:t>
      </w:r>
      <w:bookmarkEnd w:id="136"/>
      <w:bookmarkEnd w:id="137"/>
    </w:p>
    <w:p w14:paraId="6818F0D0" w14:textId="77777777" w:rsidR="00976708" w:rsidRPr="00282BFD" w:rsidRDefault="00976708" w:rsidP="00976708">
      <w:r w:rsidRPr="00282BFD">
        <w:t>The solution describes that the existing procedure called MC service user receiving MC service from a partner MC system described in 3GPP</w:t>
      </w:r>
      <w:r>
        <w:t> </w:t>
      </w:r>
      <w:r w:rsidRPr="00282BFD">
        <w:t>TS</w:t>
      </w:r>
      <w:r>
        <w:t> </w:t>
      </w:r>
      <w:r w:rsidRPr="00282BFD">
        <w:t>23.280</w:t>
      </w:r>
      <w:r>
        <w:t xml:space="preserve"> [5] </w:t>
      </w:r>
      <w:r w:rsidRPr="00282BFD">
        <w:t>can be used to provide a list of functional aliases to be used in the partner MC system. The solution is applicable to all MC services and call scenarios.</w:t>
      </w:r>
    </w:p>
    <w:p w14:paraId="3B3A1873" w14:textId="77777777" w:rsidR="00976708" w:rsidRPr="00D6516C" w:rsidRDefault="00976708" w:rsidP="00976708">
      <w:pPr>
        <w:pStyle w:val="Heading2"/>
        <w:rPr>
          <w:rFonts w:eastAsia="SimSun"/>
        </w:rPr>
      </w:pPr>
      <w:bookmarkStart w:id="138" w:name="_Toc78291403"/>
      <w:bookmarkStart w:id="139" w:name="_Toc89073619"/>
      <w:r w:rsidRPr="00D6516C">
        <w:rPr>
          <w:rFonts w:eastAsia="SimSun"/>
        </w:rPr>
        <w:t>7.</w:t>
      </w:r>
      <w:r>
        <w:rPr>
          <w:rFonts w:eastAsia="SimSun"/>
        </w:rPr>
        <w:t>5</w:t>
      </w:r>
      <w:r w:rsidRPr="00D6516C">
        <w:rPr>
          <w:rFonts w:eastAsia="SimSun"/>
        </w:rPr>
        <w:tab/>
        <w:t>Migration during an ongoing group communication</w:t>
      </w:r>
      <w:bookmarkEnd w:id="138"/>
      <w:bookmarkEnd w:id="139"/>
    </w:p>
    <w:p w14:paraId="3EC8B68A" w14:textId="77777777" w:rsidR="00976708" w:rsidRPr="00D6516C" w:rsidRDefault="00976708" w:rsidP="00976708">
      <w:pPr>
        <w:pStyle w:val="Heading3"/>
      </w:pPr>
      <w:bookmarkStart w:id="140" w:name="_Toc78291404"/>
      <w:bookmarkStart w:id="141" w:name="_Toc89073620"/>
      <w:r w:rsidRPr="00D6516C">
        <w:t>7.</w:t>
      </w:r>
      <w:r>
        <w:t>5</w:t>
      </w:r>
      <w:r w:rsidRPr="00D6516C">
        <w:t>.1</w:t>
      </w:r>
      <w:r w:rsidRPr="00D6516C">
        <w:tab/>
        <w:t>General</w:t>
      </w:r>
      <w:bookmarkEnd w:id="140"/>
      <w:bookmarkEnd w:id="141"/>
    </w:p>
    <w:p w14:paraId="350F9FE7" w14:textId="77777777" w:rsidR="00976708" w:rsidRPr="00D6516C" w:rsidRDefault="00976708" w:rsidP="00976708">
      <w:r w:rsidRPr="00D6516C">
        <w:t>This solution addresses the key issue 3 described in clause 5.3 on group communication between MC systems.</w:t>
      </w:r>
    </w:p>
    <w:p w14:paraId="33763D9B" w14:textId="77777777" w:rsidR="00976708" w:rsidRPr="00D6516C" w:rsidRDefault="00976708" w:rsidP="00976708">
      <w:r w:rsidRPr="00D6516C">
        <w:lastRenderedPageBreak/>
        <w:t>The solution provides the capability for an MC service user to migrate to another MC system during an ongoing group communication and to continue the group communication in the other MC system.</w:t>
      </w:r>
    </w:p>
    <w:p w14:paraId="5A26313C" w14:textId="77777777" w:rsidR="00976708" w:rsidRPr="00D6516C" w:rsidRDefault="00976708" w:rsidP="00976708">
      <w:pPr>
        <w:pStyle w:val="Heading3"/>
      </w:pPr>
      <w:bookmarkStart w:id="142" w:name="_Toc78291405"/>
      <w:bookmarkStart w:id="143" w:name="_Toc89073621"/>
      <w:r w:rsidRPr="00D6516C">
        <w:t>7.</w:t>
      </w:r>
      <w:r>
        <w:t>5</w:t>
      </w:r>
      <w:r w:rsidRPr="00D6516C">
        <w:t>.2</w:t>
      </w:r>
      <w:r w:rsidRPr="00D6516C">
        <w:tab/>
        <w:t>Solution description</w:t>
      </w:r>
      <w:bookmarkEnd w:id="142"/>
      <w:bookmarkEnd w:id="143"/>
    </w:p>
    <w:p w14:paraId="063BA10B" w14:textId="77777777" w:rsidR="00976708" w:rsidRPr="00D6516C" w:rsidRDefault="00976708" w:rsidP="00976708">
      <w:pPr>
        <w:pStyle w:val="Heading4"/>
      </w:pPr>
      <w:bookmarkStart w:id="144" w:name="_Toc78291406"/>
      <w:bookmarkStart w:id="145" w:name="_Toc89073622"/>
      <w:r w:rsidRPr="00D6516C">
        <w:t>7.</w:t>
      </w:r>
      <w:r>
        <w:t>5</w:t>
      </w:r>
      <w:r w:rsidRPr="00D6516C">
        <w:t>.2.1</w:t>
      </w:r>
      <w:r w:rsidRPr="00D6516C">
        <w:tab/>
        <w:t>Procedure</w:t>
      </w:r>
      <w:bookmarkEnd w:id="144"/>
      <w:bookmarkEnd w:id="145"/>
    </w:p>
    <w:p w14:paraId="389DD918" w14:textId="77777777" w:rsidR="00976708" w:rsidRPr="00D6516C" w:rsidRDefault="00976708" w:rsidP="00976708">
      <w:r w:rsidRPr="00D6516C">
        <w:t>The procedure is based on the following existing procedures:</w:t>
      </w:r>
    </w:p>
    <w:p w14:paraId="1A9E4D1B" w14:textId="77777777" w:rsidR="00976708" w:rsidRPr="00D6516C" w:rsidRDefault="00976708" w:rsidP="00976708">
      <w:pPr>
        <w:pStyle w:val="B1"/>
      </w:pPr>
      <w:r w:rsidRPr="00D6516C">
        <w:t>-</w:t>
      </w:r>
      <w:r w:rsidRPr="00D6516C">
        <w:tab/>
        <w:t>MC service group de-affiliation procedure as described in TS 23.280 [5] clause 10.8.4.2, or</w:t>
      </w:r>
    </w:p>
    <w:p w14:paraId="4600C10D" w14:textId="77777777" w:rsidR="00976708" w:rsidRPr="00D6516C" w:rsidRDefault="00976708" w:rsidP="00976708">
      <w:pPr>
        <w:pStyle w:val="B1"/>
      </w:pPr>
      <w:r w:rsidRPr="00D6516C">
        <w:t>-</w:t>
      </w:r>
      <w:r w:rsidRPr="00D6516C">
        <w:tab/>
        <w:t>De-affiliation from MC service group(s) defined in partner MC service system and is described in TS 23.280 [5] clause 10.8.4.3.</w:t>
      </w:r>
    </w:p>
    <w:p w14:paraId="25FAEB10" w14:textId="77777777" w:rsidR="00976708" w:rsidRPr="00D6516C" w:rsidRDefault="00976708" w:rsidP="00976708">
      <w:pPr>
        <w:pStyle w:val="B1"/>
      </w:pPr>
      <w:bookmarkStart w:id="146" w:name="_Hlk67390172"/>
      <w:r w:rsidRPr="00D6516C">
        <w:t>-</w:t>
      </w:r>
      <w:r w:rsidRPr="00D6516C">
        <w:tab/>
        <w:t>MC service user receiving MC service from a partner MC system as described in TS 23.280 [5] clause 10.1.4.3.2</w:t>
      </w:r>
      <w:bookmarkEnd w:id="146"/>
      <w:r w:rsidRPr="00D6516C">
        <w:t>.</w:t>
      </w:r>
    </w:p>
    <w:p w14:paraId="26188866" w14:textId="77777777" w:rsidR="00976708" w:rsidRPr="00D6516C" w:rsidRDefault="00976708" w:rsidP="00976708">
      <w:pPr>
        <w:pStyle w:val="B1"/>
      </w:pPr>
      <w:r w:rsidRPr="00D6516C">
        <w:t>-</w:t>
      </w:r>
      <w:r w:rsidRPr="00D6516C">
        <w:tab/>
        <w:t>MC service group affiliation procedure as described in TS 23.280 [5] clause 10.8.3.1, or</w:t>
      </w:r>
    </w:p>
    <w:p w14:paraId="163584C1" w14:textId="77777777" w:rsidR="00976708" w:rsidRPr="00D6516C" w:rsidRDefault="00976708" w:rsidP="00976708">
      <w:pPr>
        <w:pStyle w:val="B1"/>
      </w:pPr>
      <w:r w:rsidRPr="00D6516C">
        <w:t>-</w:t>
      </w:r>
      <w:r w:rsidRPr="00D6516C">
        <w:tab/>
        <w:t>Affiliation to MC service group(s) defined in partner MC system as described in TS 23.280 [5] clause 10.8.3.2 or clause 10.8.3.2a.</w:t>
      </w:r>
    </w:p>
    <w:p w14:paraId="1E328F78" w14:textId="77777777" w:rsidR="00976708" w:rsidRPr="00D6516C" w:rsidRDefault="00976708" w:rsidP="00976708">
      <w:pPr>
        <w:pStyle w:val="B1"/>
      </w:pPr>
      <w:r w:rsidRPr="00D6516C">
        <w:t>-</w:t>
      </w:r>
      <w:r w:rsidRPr="00D6516C">
        <w:tab/>
        <w:t>Late entry pre-arranged group call as described in TS 23.379 [2] clause 10.6.2.3.1.1.4.</w:t>
      </w:r>
    </w:p>
    <w:p w14:paraId="14B6C0A5" w14:textId="77777777" w:rsidR="00976708" w:rsidRPr="00D6516C" w:rsidRDefault="00976708" w:rsidP="00976708">
      <w:pPr>
        <w:pStyle w:val="NO"/>
      </w:pPr>
      <w:r w:rsidRPr="00D6516C">
        <w:t>NOTE 1: The solution is about MCPTT group calls but is applicable for other services too.</w:t>
      </w:r>
    </w:p>
    <w:p w14:paraId="42092972" w14:textId="77777777" w:rsidR="00976708" w:rsidRPr="00D6516C" w:rsidRDefault="00976708" w:rsidP="00976708">
      <w:pPr>
        <w:rPr>
          <w:rFonts w:eastAsia="SimSun"/>
        </w:rPr>
      </w:pPr>
      <w:r w:rsidRPr="00D6516C">
        <w:rPr>
          <w:rFonts w:eastAsia="SimSun"/>
        </w:rPr>
        <w:t>Pre-conditions:</w:t>
      </w:r>
    </w:p>
    <w:p w14:paraId="7487DA65" w14:textId="77777777" w:rsidR="00976708" w:rsidRPr="00BA01B6" w:rsidRDefault="00976708" w:rsidP="00976708">
      <w:pPr>
        <w:pStyle w:val="B1"/>
        <w:rPr>
          <w:rFonts w:cs="Arial"/>
          <w:color w:val="595959"/>
        </w:rPr>
      </w:pPr>
      <w:r>
        <w:rPr>
          <w:rFonts w:eastAsia="SimSun"/>
        </w:rPr>
        <w:t>1.</w:t>
      </w:r>
      <w:r>
        <w:rPr>
          <w:rFonts w:eastAsia="SimSun"/>
        </w:rPr>
        <w:tab/>
      </w:r>
      <w:r w:rsidRPr="00D6516C">
        <w:rPr>
          <w:rFonts w:eastAsia="SimSun"/>
        </w:rPr>
        <w:t>The MCPTT client is a receiving party in one or more ongoing group calls in the primary MC system.</w:t>
      </w:r>
    </w:p>
    <w:p w14:paraId="1AD248AF" w14:textId="77777777" w:rsidR="00976708" w:rsidRPr="00BA01B6" w:rsidRDefault="00976708" w:rsidP="00976708">
      <w:pPr>
        <w:pStyle w:val="B1"/>
        <w:rPr>
          <w:rFonts w:cs="Arial"/>
          <w:color w:val="595959"/>
        </w:rPr>
      </w:pPr>
      <w:r>
        <w:rPr>
          <w:rFonts w:eastAsia="SimSun"/>
        </w:rPr>
        <w:t>2.</w:t>
      </w:r>
      <w:r>
        <w:rPr>
          <w:rFonts w:eastAsia="SimSun"/>
        </w:rPr>
        <w:tab/>
      </w:r>
      <w:r w:rsidRPr="00D6516C">
        <w:rPr>
          <w:rFonts w:eastAsia="SimSun"/>
        </w:rPr>
        <w:t>The MCPTT UE detects the need to change the MC system.</w:t>
      </w:r>
    </w:p>
    <w:p w14:paraId="103B1BF2" w14:textId="77777777" w:rsidR="00976708" w:rsidRPr="00D6516C" w:rsidRDefault="00976708" w:rsidP="00976708">
      <w:pPr>
        <w:pStyle w:val="TH"/>
      </w:pPr>
      <w:r w:rsidRPr="00D6516C">
        <w:object w:dxaOrig="17325" w:dyaOrig="6105" w14:anchorId="30465BBB">
          <v:shape id="_x0000_i1027" type="#_x0000_t75" style="width:481.6pt;height:169.15pt" o:ole="">
            <v:imagedata r:id="rId15" o:title=""/>
          </v:shape>
          <o:OLEObject Type="Embed" ProgID="Visio.Drawing.15" ShapeID="_x0000_i1027" DrawAspect="Content" ObjectID="_1699691893" r:id="rId16"/>
        </w:object>
      </w:r>
    </w:p>
    <w:p w14:paraId="46ABD97F" w14:textId="77777777" w:rsidR="00976708" w:rsidRPr="00D6516C" w:rsidRDefault="00976708" w:rsidP="00976708">
      <w:pPr>
        <w:pStyle w:val="TF"/>
        <w:rPr>
          <w:rFonts w:eastAsia="SimSun"/>
          <w:noProof/>
        </w:rPr>
      </w:pPr>
      <w:r w:rsidRPr="00D6516C">
        <w:rPr>
          <w:rFonts w:eastAsia="SimSun"/>
        </w:rPr>
        <w:t>Figure 7.</w:t>
      </w:r>
      <w:r>
        <w:rPr>
          <w:rFonts w:eastAsia="SimSun"/>
        </w:rPr>
        <w:t>5</w:t>
      </w:r>
      <w:r w:rsidRPr="00D6516C">
        <w:rPr>
          <w:rFonts w:eastAsia="SimSun"/>
        </w:rPr>
        <w:t>.2.1-1:</w:t>
      </w:r>
      <w:r w:rsidRPr="00D6516C">
        <w:rPr>
          <w:rFonts w:eastAsia="SimSun"/>
        </w:rPr>
        <w:tab/>
        <w:t>Migration to partner MC system during an ongoing group calls</w:t>
      </w:r>
    </w:p>
    <w:p w14:paraId="49C3BB06" w14:textId="77777777" w:rsidR="00976708" w:rsidRPr="00D6516C" w:rsidRDefault="00976708" w:rsidP="00976708">
      <w:pPr>
        <w:pStyle w:val="B1"/>
      </w:pPr>
      <w:r w:rsidRPr="00D6516C">
        <w:t>1.</w:t>
      </w:r>
      <w:r w:rsidRPr="00D6516C">
        <w:tab/>
        <w:t>The MCPTT client requests de-affiliation from MCPTT groups. The MCPTT groups are either defined in the primary MC system (TS 23.280 [5] clause 10.8.4.2) or the partner MC system (TS 23.280 [5] clause 10.8.4.3). The MCPTT client de-authorizes from the primary MC System.</w:t>
      </w:r>
    </w:p>
    <w:p w14:paraId="74EA9F81" w14:textId="77777777" w:rsidR="00976708" w:rsidRPr="00D6516C" w:rsidRDefault="00976708" w:rsidP="00976708">
      <w:pPr>
        <w:pStyle w:val="B1"/>
      </w:pPr>
      <w:r w:rsidRPr="00D6516C">
        <w:t>2.</w:t>
      </w:r>
      <w:r w:rsidRPr="00D6516C">
        <w:tab/>
        <w:t>After migration to the partner MC system, the configuration management client triggers retrieval of the MC service user profile used within the partner MC system (TS 23.280 [5] clause 10.1.4.3.2).</w:t>
      </w:r>
    </w:p>
    <w:p w14:paraId="67F61F42" w14:textId="77777777" w:rsidR="00976708" w:rsidRPr="00D6516C" w:rsidRDefault="00976708" w:rsidP="00976708">
      <w:pPr>
        <w:pStyle w:val="NO"/>
      </w:pPr>
      <w:r w:rsidRPr="00D6516C">
        <w:t>NOTE 2:</w:t>
      </w:r>
      <w:r w:rsidRPr="00D6516C">
        <w:tab/>
        <w:t>User authentication, service authorisation and signalling plane procedures are not shown.</w:t>
      </w:r>
    </w:p>
    <w:p w14:paraId="681A0981" w14:textId="77777777" w:rsidR="00976708" w:rsidRPr="00D6516C" w:rsidRDefault="00976708" w:rsidP="00976708">
      <w:pPr>
        <w:pStyle w:val="B1"/>
      </w:pPr>
      <w:r w:rsidRPr="00D6516C">
        <w:t>3.</w:t>
      </w:r>
      <w:r w:rsidRPr="00D6516C">
        <w:tab/>
        <w:t>The MCPTT client requests affiliation to MCPTT groups. The MCPTT groups are either defined in the primary MC system (TS 23.280 [5] clause 10.8.3.1) or the partner MC system (TS 23.280 [5] clause 10.8.3.2 or clause 10.8.3.2a).</w:t>
      </w:r>
    </w:p>
    <w:p w14:paraId="49EB9498" w14:textId="77777777" w:rsidR="00976708" w:rsidRDefault="00976708" w:rsidP="00976708">
      <w:pPr>
        <w:pStyle w:val="B1"/>
      </w:pPr>
      <w:r w:rsidRPr="00D6516C">
        <w:lastRenderedPageBreak/>
        <w:t>4.</w:t>
      </w:r>
      <w:r w:rsidRPr="00D6516C">
        <w:tab/>
        <w:t>If any of the received group calls are ongoing in the partner MC system, the partner MC system shall initiate a late-entry procedure towards the MCPTT client. If any of the received group calls are taken place in the primary MC system but not yet in the partner MC system, the affiliation by the migrated MCPTT UE triggers the late-entry procedure which then includes the MCPTT UE and the partner MC system into the group call.</w:t>
      </w:r>
    </w:p>
    <w:p w14:paraId="6DB07949" w14:textId="77777777" w:rsidR="00976708" w:rsidRPr="00D6516C" w:rsidRDefault="00976708" w:rsidP="00976708">
      <w:r w:rsidRPr="00D6516C">
        <w:t xml:space="preserve">The </w:t>
      </w:r>
      <w:r w:rsidRPr="00BA01B6">
        <w:t xml:space="preserve">MCPTT client </w:t>
      </w:r>
      <w:r w:rsidRPr="00D6516C">
        <w:t xml:space="preserve">may </w:t>
      </w:r>
      <w:r w:rsidRPr="00BA01B6">
        <w:t xml:space="preserve">indicate </w:t>
      </w:r>
      <w:r w:rsidRPr="00D6516C">
        <w:t xml:space="preserve">the successful </w:t>
      </w:r>
      <w:r w:rsidRPr="00BA01B6">
        <w:t xml:space="preserve">migration </w:t>
      </w:r>
      <w:r w:rsidRPr="00D6516C">
        <w:t xml:space="preserve">of group communications </w:t>
      </w:r>
      <w:r w:rsidRPr="00BA01B6">
        <w:t>to the MC</w:t>
      </w:r>
      <w:r w:rsidRPr="00D6516C">
        <w:t>PTT</w:t>
      </w:r>
      <w:r w:rsidRPr="00BA01B6">
        <w:t xml:space="preserve"> user.</w:t>
      </w:r>
    </w:p>
    <w:p w14:paraId="2629DF34" w14:textId="77777777" w:rsidR="00976708" w:rsidRPr="00D6516C" w:rsidRDefault="00976708" w:rsidP="00976708">
      <w:pPr>
        <w:pStyle w:val="Heading3"/>
      </w:pPr>
      <w:bookmarkStart w:id="147" w:name="_Toc78291407"/>
      <w:bookmarkStart w:id="148" w:name="_Toc89073623"/>
      <w:r w:rsidRPr="00D6516C">
        <w:t>7.</w:t>
      </w:r>
      <w:r>
        <w:t>5</w:t>
      </w:r>
      <w:r w:rsidRPr="00D6516C">
        <w:t>.</w:t>
      </w:r>
      <w:r>
        <w:t>3</w:t>
      </w:r>
      <w:r w:rsidRPr="00D6516C">
        <w:tab/>
        <w:t>Solution evaluation</w:t>
      </w:r>
      <w:bookmarkEnd w:id="147"/>
      <w:bookmarkEnd w:id="148"/>
    </w:p>
    <w:p w14:paraId="2F64A722" w14:textId="77777777" w:rsidR="00976708" w:rsidRPr="002A6FCA" w:rsidRDefault="00976708" w:rsidP="00976708">
      <w:r w:rsidRPr="002A6FCA">
        <w:t>The solution provides the capability for an MCPTT user to migrate to another MCPTT system during an ongoing MCPTT group communication and to continue the group communication in the partner MC system. The solution relies on existing procedures on group affiliation and group de-affiliation, user profile retrieval in the partner MC system and late entry for pre-arranged group calls.</w:t>
      </w:r>
    </w:p>
    <w:p w14:paraId="436C83A4" w14:textId="77777777" w:rsidR="00976708" w:rsidRPr="002A6FCA" w:rsidRDefault="00976708" w:rsidP="00976708">
      <w:r w:rsidRPr="002A6FCA">
        <w:t>The solution principle can be re-use</w:t>
      </w:r>
      <w:r>
        <w:t>d</w:t>
      </w:r>
      <w:r w:rsidRPr="002A6FCA">
        <w:t xml:space="preserve"> for MCVideo</w:t>
      </w:r>
      <w:r>
        <w:t xml:space="preserve"> and </w:t>
      </w:r>
      <w:r w:rsidRPr="002A6FCA">
        <w:t>MCData group call scenarios, if needed.</w:t>
      </w:r>
    </w:p>
    <w:p w14:paraId="4EED18A1" w14:textId="77777777" w:rsidR="00976708" w:rsidRPr="00F220F4" w:rsidRDefault="00976708" w:rsidP="00976708">
      <w:pPr>
        <w:pStyle w:val="Heading2"/>
        <w:rPr>
          <w:rFonts w:eastAsia="SimSun"/>
        </w:rPr>
      </w:pPr>
      <w:bookmarkStart w:id="149" w:name="_Toc78291408"/>
      <w:bookmarkStart w:id="150" w:name="_Toc89073624"/>
      <w:r w:rsidRPr="00F220F4">
        <w:rPr>
          <w:rFonts w:eastAsia="SimSun"/>
        </w:rPr>
        <w:t>7.</w:t>
      </w:r>
      <w:r>
        <w:rPr>
          <w:rFonts w:eastAsia="SimSun"/>
        </w:rPr>
        <w:t>6</w:t>
      </w:r>
      <w:r w:rsidRPr="00F220F4">
        <w:rPr>
          <w:rFonts w:eastAsia="SimSun"/>
        </w:rPr>
        <w:tab/>
        <w:t>Migration during an ongoing private communication</w:t>
      </w:r>
      <w:bookmarkEnd w:id="149"/>
      <w:bookmarkEnd w:id="150"/>
    </w:p>
    <w:p w14:paraId="78D6C069" w14:textId="77777777" w:rsidR="00976708" w:rsidRPr="00F220F4" w:rsidRDefault="00976708" w:rsidP="00976708">
      <w:pPr>
        <w:pStyle w:val="Heading3"/>
      </w:pPr>
      <w:bookmarkStart w:id="151" w:name="_Toc78291409"/>
      <w:bookmarkStart w:id="152" w:name="_Toc89073625"/>
      <w:r w:rsidRPr="00F220F4">
        <w:t>7.</w:t>
      </w:r>
      <w:r>
        <w:t>6</w:t>
      </w:r>
      <w:r w:rsidRPr="00F220F4">
        <w:t>.1</w:t>
      </w:r>
      <w:r w:rsidRPr="00F220F4">
        <w:tab/>
        <w:t>General</w:t>
      </w:r>
      <w:bookmarkEnd w:id="151"/>
      <w:bookmarkEnd w:id="152"/>
    </w:p>
    <w:p w14:paraId="61A079DF" w14:textId="77777777" w:rsidR="00976708" w:rsidRPr="00F220F4" w:rsidRDefault="00976708" w:rsidP="00976708">
      <w:r w:rsidRPr="00F220F4">
        <w:t>This solution addresses the key issue 5 described in clause 5.5 on quick migration towards another MC system.</w:t>
      </w:r>
    </w:p>
    <w:p w14:paraId="6470586B" w14:textId="77777777" w:rsidR="00976708" w:rsidRPr="00F220F4" w:rsidRDefault="00976708" w:rsidP="00976708">
      <w:r w:rsidRPr="00F220F4">
        <w:t>The solution provides the capability for an MC service user to migrate to another MC system during an ongoing private communication and to continue the private communication in the other MC system without MC service user interaction.</w:t>
      </w:r>
    </w:p>
    <w:p w14:paraId="44FCFD1A" w14:textId="77777777" w:rsidR="00976708" w:rsidRPr="00F220F4" w:rsidRDefault="00976708" w:rsidP="00976708">
      <w:pPr>
        <w:pStyle w:val="Heading3"/>
      </w:pPr>
      <w:bookmarkStart w:id="153" w:name="_Toc78291410"/>
      <w:bookmarkStart w:id="154" w:name="_Toc89073626"/>
      <w:r w:rsidRPr="00F220F4">
        <w:t>7.</w:t>
      </w:r>
      <w:r>
        <w:t>6</w:t>
      </w:r>
      <w:r w:rsidRPr="00F220F4">
        <w:t>.2</w:t>
      </w:r>
      <w:r w:rsidRPr="00F220F4">
        <w:tab/>
        <w:t>Solution description</w:t>
      </w:r>
      <w:bookmarkEnd w:id="153"/>
      <w:bookmarkEnd w:id="154"/>
    </w:p>
    <w:p w14:paraId="3886AE6E" w14:textId="77777777" w:rsidR="00976708" w:rsidRPr="00F220F4" w:rsidRDefault="00976708" w:rsidP="00976708">
      <w:pPr>
        <w:pStyle w:val="Heading4"/>
      </w:pPr>
      <w:bookmarkStart w:id="155" w:name="_Toc78291411"/>
      <w:bookmarkStart w:id="156" w:name="_Toc89073627"/>
      <w:bookmarkStart w:id="157" w:name="_Hlk67933397"/>
      <w:r w:rsidRPr="00F220F4">
        <w:t>7.</w:t>
      </w:r>
      <w:r>
        <w:t>6</w:t>
      </w:r>
      <w:r w:rsidRPr="00F220F4">
        <w:t>.2.1</w:t>
      </w:r>
      <w:r w:rsidRPr="00F220F4">
        <w:tab/>
        <w:t>Procedure</w:t>
      </w:r>
      <w:bookmarkEnd w:id="155"/>
      <w:bookmarkEnd w:id="156"/>
    </w:p>
    <w:bookmarkEnd w:id="157"/>
    <w:p w14:paraId="21DE7F97" w14:textId="77777777" w:rsidR="00976708" w:rsidRPr="00F220F4" w:rsidRDefault="00976708" w:rsidP="00976708">
      <w:pPr>
        <w:pStyle w:val="NO"/>
      </w:pPr>
      <w:r w:rsidRPr="00F220F4">
        <w:t>NOTE 1:</w:t>
      </w:r>
      <w:r w:rsidRPr="00F220F4">
        <w:tab/>
        <w:t>The solution is about MCPTT private calls but is applicable for other services too.</w:t>
      </w:r>
    </w:p>
    <w:p w14:paraId="6FD17E39" w14:textId="77777777" w:rsidR="00976708" w:rsidRDefault="00976708" w:rsidP="00976708">
      <w:pPr>
        <w:rPr>
          <w:rFonts w:eastAsia="SimSun"/>
        </w:rPr>
      </w:pPr>
      <w:r w:rsidRPr="00F220F4">
        <w:rPr>
          <w:rFonts w:eastAsia="SimSun"/>
        </w:rPr>
        <w:t>Pre-conditions:</w:t>
      </w:r>
    </w:p>
    <w:p w14:paraId="52E43DA7" w14:textId="77777777" w:rsidR="00976708" w:rsidRDefault="00976708" w:rsidP="00976708">
      <w:pPr>
        <w:pStyle w:val="B1"/>
      </w:pPr>
      <w:r>
        <w:t>1.</w:t>
      </w:r>
      <w:r>
        <w:tab/>
      </w:r>
      <w:r w:rsidRPr="0008021D">
        <w:t>The MCPTT client has one or more ongoing private calls in the primary MC system.</w:t>
      </w:r>
    </w:p>
    <w:p w14:paraId="191E0DB5" w14:textId="77777777" w:rsidR="00976708" w:rsidRPr="00F220F4" w:rsidRDefault="00976708" w:rsidP="00976708">
      <w:pPr>
        <w:pStyle w:val="B1"/>
        <w:rPr>
          <w:rFonts w:eastAsia="SimSun"/>
        </w:rPr>
      </w:pPr>
      <w:r>
        <w:rPr>
          <w:rFonts w:eastAsia="SimSun"/>
        </w:rPr>
        <w:t>2.</w:t>
      </w:r>
      <w:r>
        <w:rPr>
          <w:rFonts w:eastAsia="SimSun"/>
        </w:rPr>
        <w:tab/>
      </w:r>
      <w:r w:rsidRPr="009615D0">
        <w:rPr>
          <w:rFonts w:eastAsia="SimSun"/>
        </w:rPr>
        <w:t>The MCPTT UE detects the need to change the MC system</w:t>
      </w:r>
      <w:r>
        <w:rPr>
          <w:rFonts w:eastAsia="SimSun"/>
        </w:rPr>
        <w:t>.</w:t>
      </w:r>
    </w:p>
    <w:p w14:paraId="31008AA8" w14:textId="77777777" w:rsidR="00976708" w:rsidRPr="00F220F4" w:rsidRDefault="00976708" w:rsidP="00976708">
      <w:pPr>
        <w:pStyle w:val="TH"/>
      </w:pPr>
      <w:r w:rsidRPr="00F220F4">
        <w:object w:dxaOrig="8401" w:dyaOrig="2881" w14:anchorId="1639D06E">
          <v:shape id="_x0000_i1028" type="#_x0000_t75" style="width:419.75pt;height:2in" o:ole="">
            <v:imagedata r:id="rId17" o:title=""/>
          </v:shape>
          <o:OLEObject Type="Embed" ProgID="Visio.Drawing.15" ShapeID="_x0000_i1028" DrawAspect="Content" ObjectID="_1699691894" r:id="rId18"/>
        </w:object>
      </w:r>
    </w:p>
    <w:p w14:paraId="7CD427D1" w14:textId="77777777" w:rsidR="00976708" w:rsidRPr="00F220F4" w:rsidRDefault="00976708" w:rsidP="00976708">
      <w:pPr>
        <w:pStyle w:val="TF"/>
        <w:rPr>
          <w:rFonts w:eastAsia="SimSun"/>
          <w:noProof/>
        </w:rPr>
      </w:pPr>
      <w:r w:rsidRPr="00F220F4">
        <w:rPr>
          <w:rFonts w:eastAsia="SimSun"/>
        </w:rPr>
        <w:t>Figure 7.</w:t>
      </w:r>
      <w:r>
        <w:rPr>
          <w:rFonts w:eastAsia="SimSun"/>
        </w:rPr>
        <w:t>6</w:t>
      </w:r>
      <w:r w:rsidRPr="00F220F4">
        <w:rPr>
          <w:rFonts w:eastAsia="SimSun"/>
        </w:rPr>
        <w:t>.2.1-1:</w:t>
      </w:r>
      <w:r w:rsidRPr="00F220F4">
        <w:rPr>
          <w:rFonts w:eastAsia="SimSun"/>
        </w:rPr>
        <w:tab/>
        <w:t>Migration to partner MC system during an ongoing private call</w:t>
      </w:r>
    </w:p>
    <w:p w14:paraId="7208867E" w14:textId="77777777" w:rsidR="00976708" w:rsidRPr="00F220F4" w:rsidRDefault="00976708" w:rsidP="00976708">
      <w:pPr>
        <w:pStyle w:val="B1"/>
      </w:pPr>
      <w:r w:rsidRPr="00F220F4">
        <w:t>1.</w:t>
      </w:r>
      <w:r w:rsidRPr="00F220F4">
        <w:tab/>
        <w:t>MCPTT client 1 requests private call suspend to put the call into suspended state in MCPTT client 2. The call is cleared between MCPTT server 1 and MCPTT server 2, and knowledge of the suspended call is held by MCPTT client 1 and MCPTT client 2. The MCPTT users of MCPTT client 1 and MCPTT client 2 get an indication that the private call has been suspended. MCPTT client 1 and MCPTT client 2 start a timer to allow the call suspended state to be cleared if the call is not resumed within a predetermined time interval.</w:t>
      </w:r>
    </w:p>
    <w:p w14:paraId="4C1C7C7E" w14:textId="77777777" w:rsidR="00976708" w:rsidRPr="00F220F4" w:rsidRDefault="00976708" w:rsidP="00976708">
      <w:pPr>
        <w:pStyle w:val="B1"/>
      </w:pPr>
      <w:r w:rsidRPr="00F220F4">
        <w:t>2.</w:t>
      </w:r>
      <w:r w:rsidRPr="00F220F4">
        <w:tab/>
        <w:t>After migration to the other MC system, the configuration management client 1 triggers retrieval of the MC service user profile used within the partner MC system (TS 23.280 [5] clause 10.1.4.3.2).</w:t>
      </w:r>
    </w:p>
    <w:p w14:paraId="7BE0DD30" w14:textId="77777777" w:rsidR="00976708" w:rsidRPr="00F220F4" w:rsidRDefault="00976708" w:rsidP="00976708">
      <w:pPr>
        <w:pStyle w:val="NO"/>
      </w:pPr>
      <w:r w:rsidRPr="00F220F4">
        <w:lastRenderedPageBreak/>
        <w:t>NOTE 2:</w:t>
      </w:r>
      <w:r w:rsidRPr="00F220F4">
        <w:tab/>
        <w:t>User authentication, service authorisation and signalling plane procedures are not shown.</w:t>
      </w:r>
    </w:p>
    <w:p w14:paraId="7C927E75" w14:textId="77777777" w:rsidR="00976708" w:rsidRPr="00F220F4" w:rsidRDefault="00976708" w:rsidP="00976708">
      <w:pPr>
        <w:pStyle w:val="B1"/>
      </w:pPr>
      <w:r w:rsidRPr="00F220F4">
        <w:t>3.</w:t>
      </w:r>
      <w:r w:rsidRPr="00F220F4">
        <w:tab/>
        <w:t>MCPTT client 1 requests a new private call to MCPTT client 2, with the call resume indication to remove the call suspended state in MCPTT client 2. The MCPTT users of MCPTT client 1 and MCPTT client 2 get an indication that the private call has been resumed.</w:t>
      </w:r>
    </w:p>
    <w:p w14:paraId="1B0A50CF" w14:textId="77777777" w:rsidR="00976708" w:rsidRPr="00F220F4" w:rsidRDefault="00976708" w:rsidP="00976708">
      <w:pPr>
        <w:pStyle w:val="NO"/>
      </w:pPr>
      <w:r w:rsidRPr="00F220F4">
        <w:t>NOTE 3:</w:t>
      </w:r>
      <w:r w:rsidRPr="00F220F4">
        <w:tab/>
        <w:t>Any local call restrictions are considered.</w:t>
      </w:r>
    </w:p>
    <w:p w14:paraId="75CAC3E0" w14:textId="5CC07F14" w:rsidR="00976708" w:rsidRPr="00F220F4" w:rsidRDefault="00976708" w:rsidP="00976708">
      <w:pPr>
        <w:pStyle w:val="NO"/>
      </w:pPr>
      <w:r w:rsidRPr="00F220F4">
        <w:t>NOTE 4:</w:t>
      </w:r>
      <w:r w:rsidRPr="00F220F4">
        <w:tab/>
        <w:t>If another private call request is sent to MCPTT client 1 or MCPTT client 2 before the call has resumed, the actions of the receiving MCPTT client are outside the scope of the present document and could include rejecting this new private call request.</w:t>
      </w:r>
    </w:p>
    <w:p w14:paraId="7EC96ECB" w14:textId="77777777" w:rsidR="00976708" w:rsidRPr="00F220F4" w:rsidRDefault="00976708" w:rsidP="00976708">
      <w:r w:rsidRPr="00F220F4">
        <w:t>The MCPTT client may indicate the successful migration of private call communications to the MCPTT user.</w:t>
      </w:r>
    </w:p>
    <w:p w14:paraId="10AC5CDB" w14:textId="77777777" w:rsidR="00976708" w:rsidRPr="00F220F4" w:rsidRDefault="00976708" w:rsidP="00976708">
      <w:pPr>
        <w:pStyle w:val="Heading4"/>
      </w:pPr>
      <w:bookmarkStart w:id="158" w:name="_Toc78291412"/>
      <w:bookmarkStart w:id="159" w:name="_Toc89073628"/>
      <w:r w:rsidRPr="00F220F4">
        <w:t>7.</w:t>
      </w:r>
      <w:r>
        <w:t>6</w:t>
      </w:r>
      <w:r w:rsidRPr="00F220F4">
        <w:t>.2.2</w:t>
      </w:r>
      <w:r w:rsidRPr="00F220F4">
        <w:tab/>
        <w:t>Information flows</w:t>
      </w:r>
      <w:bookmarkEnd w:id="158"/>
      <w:bookmarkEnd w:id="159"/>
    </w:p>
    <w:p w14:paraId="3F7301D2" w14:textId="77777777" w:rsidR="00976708" w:rsidRPr="00CF2664" w:rsidRDefault="00976708" w:rsidP="00A504D1">
      <w:pPr>
        <w:pStyle w:val="Heading5"/>
        <w:rPr>
          <w:rFonts w:eastAsia="SimSun"/>
        </w:rPr>
      </w:pPr>
      <w:bookmarkStart w:id="160" w:name="_Toc460616106"/>
      <w:bookmarkStart w:id="161" w:name="_Toc460616967"/>
      <w:bookmarkStart w:id="162" w:name="_Toc75466114"/>
      <w:bookmarkStart w:id="163" w:name="_Toc78291413"/>
      <w:bookmarkStart w:id="164" w:name="_Toc89073629"/>
      <w:r w:rsidRPr="00CF2664">
        <w:rPr>
          <w:rFonts w:eastAsia="SimSun"/>
        </w:rPr>
        <w:t>7.6.2.2.</w:t>
      </w:r>
      <w:r w:rsidRPr="00CF2664">
        <w:rPr>
          <w:rFonts w:eastAsia="SimSun"/>
          <w:lang w:eastAsia="zh-CN"/>
        </w:rPr>
        <w:t>1</w:t>
      </w:r>
      <w:r w:rsidRPr="00CF2664">
        <w:rPr>
          <w:rFonts w:eastAsia="SimSun"/>
        </w:rPr>
        <w:tab/>
        <w:t>MCPTT private call suspend request</w:t>
      </w:r>
      <w:bookmarkEnd w:id="160"/>
      <w:bookmarkEnd w:id="161"/>
      <w:bookmarkEnd w:id="162"/>
      <w:bookmarkEnd w:id="163"/>
      <w:bookmarkEnd w:id="164"/>
      <w:r w:rsidRPr="00CF2664">
        <w:rPr>
          <w:rFonts w:eastAsia="SimSun"/>
        </w:rPr>
        <w:t xml:space="preserve"> </w:t>
      </w:r>
    </w:p>
    <w:p w14:paraId="3A199AF9" w14:textId="77777777" w:rsidR="00976708" w:rsidRPr="00CF2664" w:rsidRDefault="00976708" w:rsidP="00976708">
      <w:pPr>
        <w:rPr>
          <w:rFonts w:eastAsia="SimSun"/>
        </w:rPr>
      </w:pPr>
      <w:r w:rsidRPr="00CF2664">
        <w:rPr>
          <w:rFonts w:eastAsia="SimSun"/>
        </w:rPr>
        <w:t>Table 7.6.2.2.1</w:t>
      </w:r>
      <w:r w:rsidRPr="00CF2664">
        <w:rPr>
          <w:rFonts w:eastAsia="SimSun" w:hint="eastAsia"/>
          <w:lang w:eastAsia="zh-CN"/>
        </w:rPr>
        <w:t>-1</w:t>
      </w:r>
      <w:r w:rsidRPr="00CF2664">
        <w:rPr>
          <w:rFonts w:eastAsia="SimSun"/>
        </w:rPr>
        <w:t xml:space="preserve"> describes the information flow MCPTT private call suspend request from the MCPTT client to the MCPTT server, from the MCPTT server to the MCPTT server and from the MCPTT server to the MCPTT client.</w:t>
      </w:r>
    </w:p>
    <w:p w14:paraId="035B1974" w14:textId="77777777" w:rsidR="00976708" w:rsidRPr="00CF2664" w:rsidRDefault="00976708" w:rsidP="00A504D1">
      <w:pPr>
        <w:pStyle w:val="TH"/>
        <w:rPr>
          <w:rFonts w:eastAsia="SimSun"/>
        </w:rPr>
      </w:pPr>
      <w:r w:rsidRPr="00CF2664">
        <w:rPr>
          <w:rFonts w:eastAsia="SimSun"/>
        </w:rPr>
        <w:t>Table 7.6.2.2.1</w:t>
      </w:r>
      <w:r w:rsidRPr="00CF2664">
        <w:rPr>
          <w:rFonts w:eastAsia="SimSun" w:hint="eastAsia"/>
          <w:lang w:eastAsia="zh-CN"/>
        </w:rPr>
        <w:t>-1</w:t>
      </w:r>
      <w:r w:rsidRPr="00CF2664">
        <w:rPr>
          <w:rFonts w:eastAsia="SimSun"/>
        </w:rPr>
        <w:t>: MCPTT private call suspend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59B904D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C263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28B3"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4160" w14:textId="77777777" w:rsidR="00976708" w:rsidRPr="00CF2664" w:rsidRDefault="00976708" w:rsidP="00A504D1">
            <w:pPr>
              <w:pStyle w:val="TAH"/>
              <w:rPr>
                <w:rFonts w:eastAsia="SimSun"/>
              </w:rPr>
            </w:pPr>
            <w:r w:rsidRPr="00CF2664">
              <w:rPr>
                <w:rFonts w:eastAsia="SimSun"/>
              </w:rPr>
              <w:t>Description</w:t>
            </w:r>
          </w:p>
        </w:tc>
      </w:tr>
      <w:tr w:rsidR="00976708" w:rsidRPr="00CF2664" w14:paraId="676792D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C8BD"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DB9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052D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48B1D0F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48E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E96F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564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bl>
    <w:p w14:paraId="68AB42AA" w14:textId="77777777" w:rsidR="00976708" w:rsidRPr="00CF2664" w:rsidRDefault="00976708" w:rsidP="00976708">
      <w:pPr>
        <w:rPr>
          <w:rFonts w:eastAsia="SimSun"/>
        </w:rPr>
      </w:pPr>
    </w:p>
    <w:p w14:paraId="0D295BE9" w14:textId="77777777" w:rsidR="00976708" w:rsidRPr="00CF2664" w:rsidRDefault="00976708" w:rsidP="00A504D1">
      <w:pPr>
        <w:pStyle w:val="Heading5"/>
        <w:rPr>
          <w:rFonts w:eastAsia="SimSun"/>
        </w:rPr>
      </w:pPr>
      <w:bookmarkStart w:id="165" w:name="_Toc75466115"/>
      <w:bookmarkStart w:id="166" w:name="_Toc78291414"/>
      <w:bookmarkStart w:id="167" w:name="_Toc89073630"/>
      <w:r w:rsidRPr="00CF2664">
        <w:rPr>
          <w:rFonts w:eastAsia="SimSun"/>
        </w:rPr>
        <w:t>7.6.2.2.2</w:t>
      </w:r>
      <w:r w:rsidRPr="00CF2664">
        <w:rPr>
          <w:rFonts w:eastAsia="SimSun"/>
        </w:rPr>
        <w:tab/>
        <w:t>MCPTT private call suspend response</w:t>
      </w:r>
      <w:bookmarkEnd w:id="165"/>
      <w:bookmarkEnd w:id="166"/>
      <w:bookmarkEnd w:id="167"/>
    </w:p>
    <w:p w14:paraId="06B7BF8E" w14:textId="77777777" w:rsidR="00976708" w:rsidRPr="00CF2664" w:rsidRDefault="00976708" w:rsidP="00976708">
      <w:pPr>
        <w:keepNext/>
        <w:rPr>
          <w:rFonts w:eastAsia="SimSun"/>
        </w:rPr>
      </w:pPr>
      <w:r w:rsidRPr="00CF2664">
        <w:rPr>
          <w:rFonts w:eastAsia="SimSun"/>
        </w:rPr>
        <w:t>Table 7.6.2.2.2-1 describes the information flow MCPTT private call suspend response from the MCPTT client to the MCPTT server, from the MCPTT server to the MCPTT server and from the MCPTT server to the MCPTT client.</w:t>
      </w:r>
    </w:p>
    <w:p w14:paraId="523C701E" w14:textId="77777777" w:rsidR="00976708" w:rsidRPr="00CF2664" w:rsidRDefault="00976708" w:rsidP="00A504D1">
      <w:pPr>
        <w:pStyle w:val="TH"/>
        <w:rPr>
          <w:rFonts w:eastAsia="SimSun"/>
        </w:rPr>
      </w:pPr>
      <w:r w:rsidRPr="00CF2664">
        <w:rPr>
          <w:rFonts w:eastAsia="SimSun"/>
        </w:rPr>
        <w:t>Table 7.6.2.2.2</w:t>
      </w:r>
      <w:r w:rsidRPr="00CF2664">
        <w:rPr>
          <w:rFonts w:eastAsia="SimSun" w:hint="eastAsia"/>
          <w:lang w:eastAsia="zh-CN"/>
        </w:rPr>
        <w:t>-1</w:t>
      </w:r>
      <w:r w:rsidRPr="00CF2664">
        <w:rPr>
          <w:rFonts w:eastAsia="SimSun"/>
        </w:rPr>
        <w:t>: MCPTT private call suspend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14E609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61E50"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71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F12ED" w14:textId="77777777" w:rsidR="00976708" w:rsidRPr="00CF2664" w:rsidRDefault="00976708" w:rsidP="00A504D1">
            <w:pPr>
              <w:pStyle w:val="TAH"/>
              <w:rPr>
                <w:rFonts w:eastAsia="SimSun"/>
              </w:rPr>
            </w:pPr>
            <w:r w:rsidRPr="00CF2664">
              <w:rPr>
                <w:rFonts w:eastAsia="SimSun"/>
              </w:rPr>
              <w:t>Description</w:t>
            </w:r>
          </w:p>
        </w:tc>
      </w:tr>
      <w:tr w:rsidR="00976708" w:rsidRPr="00CF2664" w14:paraId="1978701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9A33"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C7D2E"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B21B4" w14:textId="77777777" w:rsidR="00976708" w:rsidRPr="00CF2664" w:rsidRDefault="00976708" w:rsidP="00A504D1">
            <w:pPr>
              <w:pStyle w:val="TAL"/>
              <w:rPr>
                <w:rFonts w:eastAsia="SimSun"/>
              </w:rPr>
            </w:pPr>
            <w:r w:rsidRPr="00CF2664">
              <w:rPr>
                <w:rFonts w:eastAsia="SimSun"/>
              </w:rPr>
              <w:t>In the direction MCPTT client to MCPTT server this shall be the MCPTT ID of the responding MCPTT client.</w:t>
            </w:r>
          </w:p>
          <w:p w14:paraId="3FC8E7FB" w14:textId="77777777" w:rsidR="00976708" w:rsidRPr="00CF2664" w:rsidRDefault="00976708" w:rsidP="00A504D1">
            <w:pPr>
              <w:pStyle w:val="TAL"/>
              <w:rPr>
                <w:rFonts w:eastAsia="SimSun"/>
              </w:rPr>
            </w:pPr>
            <w:r w:rsidRPr="00CF2664">
              <w:rPr>
                <w:rFonts w:eastAsia="SimSun"/>
              </w:rPr>
              <w:t>In the direction MCPTT server to MCPTT client this shall be the MCPTT ID of the destination MCPTT client.</w:t>
            </w:r>
          </w:p>
        </w:tc>
      </w:tr>
    </w:tbl>
    <w:p w14:paraId="3C71B98A" w14:textId="77777777" w:rsidR="00976708" w:rsidRPr="00CF2664" w:rsidRDefault="00976708" w:rsidP="00A504D1">
      <w:pPr>
        <w:rPr>
          <w:rFonts w:eastAsia="SimSun"/>
        </w:rPr>
      </w:pPr>
      <w:bookmarkStart w:id="168" w:name="_Toc460616102"/>
      <w:bookmarkStart w:id="169" w:name="_Toc460616963"/>
      <w:bookmarkStart w:id="170" w:name="_Toc75466110"/>
    </w:p>
    <w:p w14:paraId="71E7B507" w14:textId="77777777" w:rsidR="00976708" w:rsidRPr="00CF2664" w:rsidRDefault="00976708" w:rsidP="00A504D1">
      <w:pPr>
        <w:pStyle w:val="Heading5"/>
        <w:rPr>
          <w:rFonts w:eastAsia="SimSun"/>
        </w:rPr>
      </w:pPr>
      <w:bookmarkStart w:id="171" w:name="_Toc78291415"/>
      <w:bookmarkStart w:id="172" w:name="_Toc89073631"/>
      <w:r w:rsidRPr="00CF2664">
        <w:rPr>
          <w:rFonts w:eastAsia="SimSun"/>
        </w:rPr>
        <w:t>7.6.2.2.3</w:t>
      </w:r>
      <w:r w:rsidRPr="00CF2664">
        <w:rPr>
          <w:rFonts w:eastAsia="SimSun"/>
        </w:rPr>
        <w:tab/>
        <w:t>MCPTT private call resume request (MCPTT client to MCPTT server)</w:t>
      </w:r>
      <w:bookmarkEnd w:id="171"/>
      <w:bookmarkEnd w:id="172"/>
    </w:p>
    <w:p w14:paraId="6118BBD6" w14:textId="77777777" w:rsidR="00976708" w:rsidRPr="00CF2664" w:rsidRDefault="00976708" w:rsidP="00976708">
      <w:r w:rsidRPr="00CF2664">
        <w:t>Table </w:t>
      </w:r>
      <w:r w:rsidRPr="00CF2664">
        <w:rPr>
          <w:rFonts w:eastAsia="SimSun"/>
        </w:rPr>
        <w:t>7.6.2.2.3-</w:t>
      </w:r>
      <w:r w:rsidRPr="00CF2664">
        <w:rPr>
          <w:rFonts w:eastAsia="SimSun" w:hint="eastAsia"/>
          <w:lang w:eastAsia="zh-CN"/>
        </w:rPr>
        <w:t>1</w:t>
      </w:r>
      <w:r w:rsidRPr="00CF2664">
        <w:rPr>
          <w:rFonts w:eastAsia="SimSun"/>
          <w:lang w:eastAsia="zh-CN"/>
        </w:rPr>
        <w:t xml:space="preserve"> </w:t>
      </w:r>
      <w:r w:rsidRPr="00CF2664">
        <w:t>describes the information flow MCPTT private call resume request from the MCPTT client to the MCPTT server.</w:t>
      </w:r>
    </w:p>
    <w:p w14:paraId="0CEAE8F9" w14:textId="77777777" w:rsidR="00976708" w:rsidRPr="00CF2664" w:rsidRDefault="00976708" w:rsidP="00A504D1">
      <w:pPr>
        <w:pStyle w:val="TH"/>
      </w:pPr>
      <w:r w:rsidRPr="00CF2664">
        <w:lastRenderedPageBreak/>
        <w:t xml:space="preserve">Table 7.6.2.2.3-1: MCPTT private call resume request </w:t>
      </w:r>
      <w:r w:rsidRPr="00CF2664">
        <w:rPr>
          <w:rFonts w:hint="eastAsia"/>
          <w:lang w:eastAsia="zh-CN"/>
        </w:rPr>
        <w:t xml:space="preserve">(MCPTT client </w:t>
      </w:r>
      <w:r w:rsidRPr="00CF2664">
        <w:rPr>
          <w:lang w:eastAsia="zh-CN"/>
        </w:rPr>
        <w:t>to</w:t>
      </w:r>
      <w:r w:rsidRPr="00CF2664">
        <w:rPr>
          <w:rFonts w:hint="eastAsia"/>
          <w:lang w:eastAsia="zh-CN"/>
        </w:rPr>
        <w:t xml:space="preserve"> MCPTT server)</w:t>
      </w:r>
      <w:r w:rsidRPr="00CF2664">
        <w:rPr>
          <w:lang w:eastAsia="zh-CN"/>
        </w:rPr>
        <w:t xml:space="preserve"> </w:t>
      </w:r>
      <w:r w:rsidRPr="00CF2664">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7C43C3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83EF9" w14:textId="77777777" w:rsidR="00976708" w:rsidRPr="00CF2664" w:rsidRDefault="00976708" w:rsidP="00A504D1">
            <w:pPr>
              <w:pStyle w:val="TAH"/>
            </w:pPr>
            <w:r w:rsidRPr="00CF2664">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97DF" w14:textId="77777777" w:rsidR="00976708" w:rsidRPr="00CF2664" w:rsidRDefault="00976708" w:rsidP="00A504D1">
            <w:pPr>
              <w:pStyle w:val="TAH"/>
            </w:pPr>
            <w:r w:rsidRPr="00CF2664">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0F71" w14:textId="77777777" w:rsidR="00976708" w:rsidRPr="00CF2664" w:rsidRDefault="00976708" w:rsidP="00A504D1">
            <w:pPr>
              <w:pStyle w:val="TAH"/>
            </w:pPr>
            <w:r w:rsidRPr="00CF2664">
              <w:t>Description</w:t>
            </w:r>
          </w:p>
        </w:tc>
      </w:tr>
      <w:tr w:rsidR="00976708" w:rsidRPr="00CF2664" w14:paraId="04A82D3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5EAFB" w14:textId="77777777" w:rsidR="00976708" w:rsidRPr="00CF2664" w:rsidRDefault="00976708" w:rsidP="00A504D1">
            <w:pPr>
              <w:pStyle w:val="TAL"/>
            </w:pPr>
            <w:r w:rsidRPr="00CF2664">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48E73"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C7F0" w14:textId="77777777" w:rsidR="00976708" w:rsidRPr="00CF2664" w:rsidRDefault="00976708" w:rsidP="00A504D1">
            <w:pPr>
              <w:pStyle w:val="TAL"/>
            </w:pPr>
            <w:r w:rsidRPr="00CF2664">
              <w:t xml:space="preserve">The </w:t>
            </w:r>
            <w:r w:rsidRPr="00CF2664">
              <w:rPr>
                <w:rFonts w:hint="eastAsia"/>
                <w:lang w:eastAsia="zh-CN"/>
              </w:rPr>
              <w:t>MCPTT ID</w:t>
            </w:r>
            <w:r w:rsidRPr="00CF2664">
              <w:t xml:space="preserve"> of the calling party</w:t>
            </w:r>
          </w:p>
        </w:tc>
      </w:tr>
      <w:tr w:rsidR="00976708" w:rsidRPr="00CF2664" w14:paraId="2B1AA8EA"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4C99" w14:textId="77777777" w:rsidR="00976708" w:rsidRPr="00CF2664" w:rsidRDefault="00976708" w:rsidP="00A504D1">
            <w:pPr>
              <w:pStyle w:val="TAL"/>
            </w:pPr>
            <w:r w:rsidRPr="00CF2664">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97255"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FE2C" w14:textId="77777777" w:rsidR="00976708" w:rsidRPr="00CF2664" w:rsidRDefault="00976708" w:rsidP="00A504D1">
            <w:pPr>
              <w:pStyle w:val="TAL"/>
            </w:pPr>
            <w:r w:rsidRPr="00CF2664">
              <w:t>The functional alias of the calling party</w:t>
            </w:r>
          </w:p>
        </w:tc>
      </w:tr>
      <w:tr w:rsidR="00976708" w:rsidRPr="00CF2664" w14:paraId="15F2DC9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EE510" w14:textId="77777777" w:rsidR="00976708" w:rsidRPr="00CF2664" w:rsidRDefault="00976708" w:rsidP="00A504D1">
            <w:pPr>
              <w:pStyle w:val="TAL"/>
            </w:pPr>
            <w:r w:rsidRPr="00CF2664">
              <w:t>MCPTT ID</w:t>
            </w:r>
            <w:r w:rsidRPr="00CF2664">
              <w:rPr>
                <w:rFonts w:hint="eastAsia"/>
              </w:rPr>
              <w:t xml:space="preserve">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584C"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525E" w14:textId="77777777" w:rsidR="00976708" w:rsidRPr="00CF2664" w:rsidRDefault="00976708" w:rsidP="00A504D1">
            <w:pPr>
              <w:pStyle w:val="TAL"/>
            </w:pPr>
            <w:r w:rsidRPr="00CF2664">
              <w:t>The</w:t>
            </w:r>
            <w:r w:rsidRPr="00CF2664">
              <w:rPr>
                <w:rFonts w:hint="eastAsia"/>
                <w:lang w:eastAsia="zh-CN"/>
              </w:rPr>
              <w:t xml:space="preserve"> MCPTT ID</w:t>
            </w:r>
            <w:r w:rsidRPr="00CF2664">
              <w:t xml:space="preserve"> of the called party</w:t>
            </w:r>
          </w:p>
        </w:tc>
      </w:tr>
      <w:tr w:rsidR="00976708" w:rsidRPr="00CF2664" w14:paraId="20B79DE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F4D6" w14:textId="77777777" w:rsidR="00976708" w:rsidRPr="00CF2664" w:rsidRDefault="00976708" w:rsidP="00A504D1">
            <w:pPr>
              <w:pStyle w:val="TAL"/>
            </w:pPr>
            <w:r w:rsidRPr="00CF2664">
              <w:rPr>
                <w:rFonts w:hint="eastAsia"/>
              </w:rPr>
              <w:t xml:space="preserve">Functional alias </w:t>
            </w:r>
            <w:r w:rsidRPr="00CF2664">
              <w:t>(see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7700" w14:textId="77777777" w:rsidR="00976708" w:rsidRPr="00CF2664" w:rsidRDefault="00976708" w:rsidP="00A504D1">
            <w:pPr>
              <w:pStyle w:val="TAL"/>
            </w:pPr>
            <w:r w:rsidRPr="00CF2664">
              <w:rPr>
                <w:rFonts w:hint="eastAsia"/>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4339" w14:textId="77777777" w:rsidR="00976708" w:rsidRPr="00CF2664" w:rsidRDefault="00976708" w:rsidP="00A504D1">
            <w:pPr>
              <w:pStyle w:val="TAL"/>
            </w:pPr>
            <w:r w:rsidRPr="00CF2664">
              <w:rPr>
                <w:rFonts w:hint="eastAsia"/>
              </w:rPr>
              <w:t>The functional alias of the called party</w:t>
            </w:r>
          </w:p>
        </w:tc>
      </w:tr>
      <w:tr w:rsidR="00976708" w:rsidRPr="00CF2664" w14:paraId="78B6880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6EBF" w14:textId="77777777" w:rsidR="00976708" w:rsidRPr="00CF2664" w:rsidRDefault="00976708" w:rsidP="00A504D1">
            <w:pPr>
              <w:pStyle w:val="TAL"/>
            </w:pPr>
            <w:r w:rsidRPr="00CF2664">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6898" w14:textId="77777777" w:rsidR="00976708" w:rsidRPr="00CF2664" w:rsidRDefault="00976708" w:rsidP="00A504D1">
            <w:pPr>
              <w:pStyle w:val="TAL"/>
            </w:pPr>
            <w:r w:rsidRPr="00CF2664">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A713A" w14:textId="77777777" w:rsidR="00976708" w:rsidRPr="00CF2664" w:rsidRDefault="00976708" w:rsidP="00A504D1">
            <w:pPr>
              <w:pStyle w:val="TAL"/>
            </w:pPr>
            <w:r w:rsidRPr="00CF2664">
              <w:t>This element indicates whether floor control will be used for the private call.</w:t>
            </w:r>
          </w:p>
        </w:tc>
      </w:tr>
      <w:tr w:rsidR="00976708" w:rsidRPr="00CF2664" w14:paraId="4D7F8CA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32BD" w14:textId="77777777" w:rsidR="00976708" w:rsidRPr="00CF2664" w:rsidRDefault="00976708" w:rsidP="00A504D1">
            <w:pPr>
              <w:pStyle w:val="TAL"/>
            </w:pPr>
            <w:r w:rsidRPr="00CF2664">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02724"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A8FE8" w14:textId="77777777" w:rsidR="00976708" w:rsidRPr="00CF2664" w:rsidRDefault="00976708" w:rsidP="00A504D1">
            <w:pPr>
              <w:pStyle w:val="TAL"/>
            </w:pPr>
            <w:r w:rsidRPr="00CF2664">
              <w:t xml:space="preserve">Media parameters of MCPTT client. </w:t>
            </w:r>
          </w:p>
        </w:tc>
      </w:tr>
      <w:tr w:rsidR="00976708" w:rsidRPr="00CF2664" w14:paraId="468AC7D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ABB2" w14:textId="77777777" w:rsidR="00976708" w:rsidRPr="00CF2664" w:rsidRDefault="00976708" w:rsidP="00A504D1">
            <w:pPr>
              <w:pStyle w:val="TAL"/>
            </w:pPr>
            <w:r w:rsidRPr="00CF2664">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8FC6"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57D0A" w14:textId="77777777" w:rsidR="00976708" w:rsidRPr="00CF2664" w:rsidRDefault="00976708" w:rsidP="00A504D1">
            <w:pPr>
              <w:pStyle w:val="TAL"/>
            </w:pPr>
            <w:r w:rsidRPr="00CF2664">
              <w:t>An indication that is included if the user is requesting a particular commencement mode</w:t>
            </w:r>
          </w:p>
        </w:tc>
      </w:tr>
      <w:tr w:rsidR="00976708" w:rsidRPr="00CF2664" w14:paraId="4CB8550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26451" w14:textId="77777777" w:rsidR="00976708" w:rsidRPr="00CF2664" w:rsidRDefault="00976708" w:rsidP="00A504D1">
            <w:pPr>
              <w:pStyle w:val="TAL"/>
            </w:pPr>
            <w:r w:rsidRPr="00CF2664">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F5B02"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E91" w14:textId="77777777" w:rsidR="00976708" w:rsidRPr="00CF2664" w:rsidRDefault="00976708" w:rsidP="00A504D1">
            <w:pPr>
              <w:pStyle w:val="TAL"/>
            </w:pPr>
            <w:r w:rsidRPr="00CF2664">
              <w:t xml:space="preserve">An indication that the user is also requesting the floor. </w:t>
            </w:r>
          </w:p>
        </w:tc>
      </w:tr>
      <w:tr w:rsidR="00976708" w:rsidRPr="00CF2664" w14:paraId="3B07C86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3AC4A" w14:textId="77777777" w:rsidR="00976708" w:rsidRPr="00CF2664" w:rsidRDefault="00976708" w:rsidP="00A504D1">
            <w:pPr>
              <w:pStyle w:val="TAL"/>
            </w:pPr>
            <w:r w:rsidRPr="00CF2664">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5782F"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09318" w14:textId="77777777" w:rsidR="00976708" w:rsidRPr="00CF2664" w:rsidRDefault="00976708" w:rsidP="00A504D1">
            <w:pPr>
              <w:pStyle w:val="TAL"/>
            </w:pPr>
            <w:r w:rsidRPr="00CF2664">
              <w:t>Location of the calling party</w:t>
            </w:r>
          </w:p>
        </w:tc>
      </w:tr>
      <w:tr w:rsidR="00976708" w:rsidRPr="00CF2664" w14:paraId="6DC4CE0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D23D" w14:textId="77777777" w:rsidR="00976708" w:rsidRPr="00CF2664" w:rsidRDefault="00976708" w:rsidP="00A504D1">
            <w:pPr>
              <w:pStyle w:val="TAL"/>
            </w:pPr>
            <w:r w:rsidRPr="00CF2664">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3830" w14:textId="77777777" w:rsidR="00976708" w:rsidRPr="00CF2664" w:rsidRDefault="00976708" w:rsidP="00A504D1">
            <w:pPr>
              <w:pStyle w:val="TAL"/>
            </w:pPr>
            <w:r w:rsidRPr="00CF2664">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74F6" w14:textId="77777777" w:rsidR="00976708" w:rsidRPr="00CF2664" w:rsidRDefault="00976708" w:rsidP="00A504D1">
            <w:pPr>
              <w:pStyle w:val="TAL"/>
            </w:pPr>
            <w:r w:rsidRPr="00CF2664">
              <w:rPr>
                <w:rFonts w:cs="Arial"/>
                <w:kern w:val="2"/>
                <w:szCs w:val="18"/>
              </w:rPr>
              <w:t>Application priority level requested for this</w:t>
            </w:r>
            <w:r w:rsidRPr="00CF2664">
              <w:rPr>
                <w:rFonts w:cs="Arial"/>
                <w:kern w:val="2"/>
                <w:szCs w:val="18"/>
                <w:lang w:eastAsia="zh-CN"/>
              </w:rPr>
              <w:t xml:space="preserve"> </w:t>
            </w:r>
            <w:r w:rsidRPr="00CF2664">
              <w:rPr>
                <w:rFonts w:cs="Arial"/>
                <w:kern w:val="2"/>
                <w:szCs w:val="18"/>
              </w:rPr>
              <w:t>call</w:t>
            </w:r>
          </w:p>
        </w:tc>
      </w:tr>
      <w:tr w:rsidR="00976708" w:rsidRPr="00CF2664" w14:paraId="39565AC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68B0" w14:textId="77777777" w:rsidR="00976708" w:rsidRPr="00CF2664" w:rsidRDefault="00976708" w:rsidP="00A504D1">
            <w:pPr>
              <w:pStyle w:val="TAL"/>
              <w:rPr>
                <w:rFonts w:cs="Arial"/>
                <w:kern w:val="2"/>
                <w:szCs w:val="18"/>
              </w:rPr>
            </w:pPr>
            <w:r w:rsidRPr="00CF2664">
              <w:t>Transfer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DE2" w14:textId="77777777" w:rsidR="00976708" w:rsidRPr="00CF2664" w:rsidRDefault="00976708" w:rsidP="00A504D1">
            <w:pPr>
              <w:pStyle w:val="TAL"/>
              <w:rPr>
                <w:rFonts w:cs="Arial"/>
                <w:kern w:val="2"/>
                <w:szCs w:val="18"/>
              </w:rPr>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87B1" w14:textId="77777777" w:rsidR="00976708" w:rsidRPr="00CF2664" w:rsidRDefault="00976708" w:rsidP="00A504D1">
            <w:pPr>
              <w:pStyle w:val="TAL"/>
              <w:rPr>
                <w:rFonts w:cs="Arial"/>
                <w:kern w:val="2"/>
                <w:szCs w:val="18"/>
              </w:rPr>
            </w:pPr>
            <w:r w:rsidRPr="00CF2664">
              <w:t>Indicates that the MCPTT private call request is a result of a call transfer (true/false)</w:t>
            </w:r>
          </w:p>
        </w:tc>
      </w:tr>
      <w:tr w:rsidR="00976708" w:rsidRPr="00CF2664" w14:paraId="6685DCA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71F1" w14:textId="77777777" w:rsidR="00976708" w:rsidRPr="00CF2664" w:rsidRDefault="00976708" w:rsidP="00A504D1">
            <w:pPr>
              <w:pStyle w:val="TAL"/>
            </w:pPr>
            <w:r w:rsidRPr="00CF2664">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13F9" w14:textId="77777777" w:rsidR="00976708" w:rsidRPr="00CF2664" w:rsidRDefault="00976708" w:rsidP="00A504D1">
            <w:pPr>
              <w:pStyle w:val="TAL"/>
            </w:pPr>
            <w:r w:rsidRPr="00CF2664">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271A" w14:textId="77777777" w:rsidR="00976708" w:rsidRPr="00CF2664" w:rsidRDefault="00976708" w:rsidP="00A504D1">
            <w:pPr>
              <w:pStyle w:val="TAL"/>
            </w:pPr>
            <w:r w:rsidRPr="00CF2664">
              <w:t>Indicates that the MCPTT private call request is a result of a call forwarding (true/false)</w:t>
            </w:r>
          </w:p>
        </w:tc>
      </w:tr>
      <w:tr w:rsidR="00976708" w:rsidRPr="00CF2664" w14:paraId="06591D18" w14:textId="77777777" w:rsidTr="00CA374B">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E9BBB" w14:textId="77777777" w:rsidR="00976708" w:rsidRPr="00CF2664" w:rsidRDefault="00976708" w:rsidP="00A504D1">
            <w:pPr>
              <w:pStyle w:val="TAN"/>
            </w:pPr>
            <w:r w:rsidRPr="00CF2664">
              <w:t>NOTE:</w:t>
            </w:r>
            <w:r w:rsidRPr="00CF2664">
              <w:tab/>
              <w:t>At least one identity must be present.</w:t>
            </w:r>
          </w:p>
        </w:tc>
      </w:tr>
    </w:tbl>
    <w:p w14:paraId="23BDD220" w14:textId="77777777" w:rsidR="00976708" w:rsidRPr="00CF2664" w:rsidRDefault="00976708" w:rsidP="00A504D1">
      <w:pPr>
        <w:rPr>
          <w:rFonts w:eastAsia="SimSun"/>
        </w:rPr>
      </w:pPr>
    </w:p>
    <w:p w14:paraId="4432D623" w14:textId="77777777" w:rsidR="00976708" w:rsidRPr="00CF2664" w:rsidRDefault="00976708" w:rsidP="00A504D1">
      <w:pPr>
        <w:pStyle w:val="Heading5"/>
        <w:rPr>
          <w:rFonts w:eastAsia="SimSun"/>
        </w:rPr>
      </w:pPr>
      <w:bookmarkStart w:id="173" w:name="_Toc78291416"/>
      <w:bookmarkStart w:id="174" w:name="_Toc89073632"/>
      <w:r w:rsidRPr="00CF2664">
        <w:rPr>
          <w:rFonts w:eastAsia="SimSun"/>
        </w:rPr>
        <w:t>7.6.2.2.3a</w:t>
      </w:r>
      <w:r w:rsidRPr="00CF2664">
        <w:rPr>
          <w:rFonts w:eastAsia="SimSun"/>
        </w:rPr>
        <w:tab/>
        <w:t>MCPTT private call resume request (MCPTT server to MCPTT server)</w:t>
      </w:r>
      <w:bookmarkEnd w:id="168"/>
      <w:bookmarkEnd w:id="169"/>
      <w:bookmarkEnd w:id="170"/>
      <w:bookmarkEnd w:id="173"/>
      <w:bookmarkEnd w:id="174"/>
    </w:p>
    <w:p w14:paraId="6D4DE59D" w14:textId="77777777" w:rsidR="00976708" w:rsidRPr="00CF2664" w:rsidRDefault="00976708" w:rsidP="00976708">
      <w:pPr>
        <w:rPr>
          <w:rFonts w:eastAsia="SimSun"/>
        </w:rPr>
      </w:pPr>
      <w:r w:rsidRPr="00CF2664">
        <w:rPr>
          <w:rFonts w:eastAsia="SimSun"/>
        </w:rPr>
        <w:t>Table 7.6.2.2.3a-</w:t>
      </w:r>
      <w:r w:rsidRPr="00CF2664">
        <w:rPr>
          <w:rFonts w:eastAsia="SimSun" w:hint="eastAsia"/>
          <w:lang w:eastAsia="zh-CN"/>
        </w:rPr>
        <w:t>1</w:t>
      </w:r>
      <w:r w:rsidRPr="00CF2664">
        <w:rPr>
          <w:rFonts w:eastAsia="SimSun"/>
        </w:rPr>
        <w:t xml:space="preserve"> describes the information flow MCPTT private call resume request from the MCPTT server to the MCPTT server.</w:t>
      </w:r>
    </w:p>
    <w:p w14:paraId="606E9D43" w14:textId="77777777" w:rsidR="00976708" w:rsidRPr="00CF2664" w:rsidRDefault="00976708" w:rsidP="00A504D1">
      <w:pPr>
        <w:pStyle w:val="TH"/>
        <w:rPr>
          <w:rFonts w:eastAsia="SimSun"/>
        </w:rPr>
      </w:pPr>
      <w:r w:rsidRPr="00CF2664">
        <w:rPr>
          <w:rFonts w:eastAsia="SimSun"/>
        </w:rPr>
        <w:t>Table 7.6.2.2.3a-1: MCPTT private call resume request</w:t>
      </w:r>
      <w:r w:rsidRPr="00CF2664">
        <w:rPr>
          <w:rFonts w:eastAsia="SimSun" w:hint="eastAsia"/>
          <w:lang w:eastAsia="zh-CN"/>
        </w:rPr>
        <w:t xml:space="preserve"> (MCPTT server </w:t>
      </w:r>
      <w:r w:rsidRPr="00CF2664">
        <w:rPr>
          <w:rFonts w:eastAsia="SimSun"/>
          <w:lang w:eastAsia="zh-CN"/>
        </w:rPr>
        <w:t>to</w:t>
      </w:r>
      <w:r w:rsidRPr="00CF2664">
        <w:rPr>
          <w:rFonts w:eastAsia="SimSun" w:hint="eastAsia"/>
          <w:lang w:eastAsia="zh-CN"/>
        </w:rPr>
        <w:t xml:space="preserve"> MCPTT server)</w:t>
      </w:r>
      <w:r w:rsidRPr="00CF2664">
        <w:rPr>
          <w:rFonts w:eastAsia="SimSun"/>
        </w:rP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7616B6D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FC78"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3500"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DB0" w14:textId="77777777" w:rsidR="00976708" w:rsidRPr="00CF2664" w:rsidRDefault="00976708" w:rsidP="00A504D1">
            <w:pPr>
              <w:pStyle w:val="TAH"/>
              <w:rPr>
                <w:rFonts w:eastAsia="SimSun"/>
              </w:rPr>
            </w:pPr>
            <w:r w:rsidRPr="00CF2664">
              <w:rPr>
                <w:rFonts w:eastAsia="SimSun"/>
              </w:rPr>
              <w:t>Description</w:t>
            </w:r>
          </w:p>
        </w:tc>
      </w:tr>
      <w:tr w:rsidR="00976708" w:rsidRPr="00CF2664" w14:paraId="66080A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128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19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C911E"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04431E1"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2D50"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C7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6CDC"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296ECFF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4541"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F9127"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0440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2ACFEBF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CB6F5"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9D63"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A445"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7A83B75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6694"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AF011"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8DC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38D770E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DCA0B" w14:textId="77777777" w:rsidR="00976708" w:rsidRPr="00CF2664" w:rsidRDefault="00976708" w:rsidP="00A504D1">
            <w:pPr>
              <w:pStyle w:val="TAL"/>
              <w:rPr>
                <w:rFonts w:eastAsia="SimSu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D373"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8B93E"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6080D87D"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2ADD9"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4190"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40216"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17274C6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0CB9"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02D4"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4EE4"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r w:rsidR="00976708" w:rsidRPr="00CF2664" w14:paraId="2470493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FC5D" w14:textId="77777777" w:rsidR="00976708" w:rsidRPr="00CF2664" w:rsidRDefault="00976708" w:rsidP="00A504D1">
            <w:pPr>
              <w:pStyle w:val="TAL"/>
              <w:rPr>
                <w:rFonts w:eastAsia="SimSun"/>
              </w:rPr>
            </w:pPr>
            <w:r w:rsidRPr="00CF2664">
              <w:rPr>
                <w:rFonts w:eastAsia="SimSun"/>
                <w:lang w:eastAsia="x-none"/>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64E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126A" w14:textId="77777777" w:rsidR="00976708" w:rsidRPr="00CF2664" w:rsidRDefault="00976708" w:rsidP="00A504D1">
            <w:pPr>
              <w:pStyle w:val="TAL"/>
              <w:rPr>
                <w:rFonts w:eastAsia="SimSun"/>
              </w:rPr>
            </w:pPr>
            <w:r w:rsidRPr="00CF2664">
              <w:rPr>
                <w:rFonts w:eastAsia="SimSun"/>
                <w:lang w:eastAsia="x-none"/>
              </w:rPr>
              <w:t>Priority level requested for the call.</w:t>
            </w:r>
          </w:p>
        </w:tc>
      </w:tr>
      <w:tr w:rsidR="00976708" w:rsidRPr="00CF2664" w14:paraId="57CB9B7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4D118" w14:textId="77777777" w:rsidR="00976708" w:rsidRPr="00CF2664" w:rsidRDefault="00976708" w:rsidP="00A504D1">
            <w:pPr>
              <w:pStyle w:val="TAL"/>
              <w:rPr>
                <w:rFonts w:eastAsia="SimSun"/>
              </w:rPr>
            </w:pPr>
            <w:r w:rsidRPr="00CF2664">
              <w:rPr>
                <w:rFonts w:eastAsia="SimSun"/>
                <w:lang w:eastAsia="x-none"/>
              </w:rP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6359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0B0B" w14:textId="77777777" w:rsidR="00976708" w:rsidRPr="00CF2664" w:rsidRDefault="00976708" w:rsidP="00A504D1">
            <w:pPr>
              <w:pStyle w:val="TAL"/>
              <w:rPr>
                <w:rFonts w:eastAsia="SimSun"/>
              </w:rPr>
            </w:pPr>
            <w:r w:rsidRPr="00CF2664">
              <w:rPr>
                <w:rFonts w:eastAsia="SimSun"/>
                <w:lang w:eastAsia="x-none"/>
              </w:rPr>
              <w:t>Location of the calling party</w:t>
            </w:r>
          </w:p>
        </w:tc>
      </w:tr>
    </w:tbl>
    <w:p w14:paraId="3917B803" w14:textId="77777777" w:rsidR="00976708" w:rsidRPr="00CF2664" w:rsidRDefault="00976708" w:rsidP="00976708">
      <w:pPr>
        <w:rPr>
          <w:rFonts w:eastAsia="SimSun"/>
        </w:rPr>
      </w:pPr>
    </w:p>
    <w:p w14:paraId="5DFB2321" w14:textId="77777777" w:rsidR="00976708" w:rsidRPr="00CF2664" w:rsidRDefault="00976708" w:rsidP="00A504D1">
      <w:pPr>
        <w:pStyle w:val="Heading5"/>
        <w:rPr>
          <w:rFonts w:eastAsia="SimSun"/>
        </w:rPr>
      </w:pPr>
      <w:bookmarkStart w:id="175" w:name="_Toc460616103"/>
      <w:bookmarkStart w:id="176" w:name="_Toc460616964"/>
      <w:bookmarkStart w:id="177" w:name="_Toc75466111"/>
      <w:bookmarkStart w:id="178" w:name="_Toc78291417"/>
      <w:bookmarkStart w:id="179" w:name="_Toc89073633"/>
      <w:r w:rsidRPr="00CF2664">
        <w:rPr>
          <w:rFonts w:eastAsia="SimSun"/>
        </w:rPr>
        <w:lastRenderedPageBreak/>
        <w:t>7.6.2.2.3b</w:t>
      </w:r>
      <w:r w:rsidRPr="00CF2664">
        <w:rPr>
          <w:rFonts w:eastAsia="SimSun"/>
        </w:rPr>
        <w:tab/>
        <w:t>MCPTT private call resume request (MCPTT server to MCPTT client)</w:t>
      </w:r>
      <w:bookmarkEnd w:id="175"/>
      <w:bookmarkEnd w:id="176"/>
      <w:bookmarkEnd w:id="177"/>
      <w:bookmarkEnd w:id="178"/>
      <w:bookmarkEnd w:id="179"/>
    </w:p>
    <w:p w14:paraId="067F933E" w14:textId="77777777" w:rsidR="00976708" w:rsidRPr="00CF2664" w:rsidRDefault="00976708" w:rsidP="00976708">
      <w:pPr>
        <w:rPr>
          <w:rFonts w:eastAsia="SimSun"/>
        </w:rPr>
      </w:pPr>
      <w:r w:rsidRPr="00CF2664">
        <w:rPr>
          <w:rFonts w:eastAsia="SimSun"/>
        </w:rPr>
        <w:t>Table 7.6.2.2.3b describes the information flow MCPTT private call resume request from the MCPTT server to the MCPTT client.</w:t>
      </w:r>
    </w:p>
    <w:p w14:paraId="6740545D" w14:textId="77777777" w:rsidR="00976708" w:rsidRPr="00A504D1" w:rsidRDefault="00976708" w:rsidP="00A504D1">
      <w:pPr>
        <w:pStyle w:val="TH"/>
        <w:rPr>
          <w:rFonts w:eastAsia="SimSun"/>
          <w:b w:val="0"/>
        </w:rPr>
      </w:pPr>
      <w:r w:rsidRPr="00B87CDD">
        <w:rPr>
          <w:rFonts w:eastAsia="SimSun"/>
        </w:rPr>
        <w:t>Table 7.6.2.2.3b: MCPTT private call resume request</w:t>
      </w:r>
      <w:r w:rsidRPr="00A504D1">
        <w:rPr>
          <w:rFonts w:eastAsia="SimSun"/>
        </w:rPr>
        <w:t xml:space="preserve"> (MCPTT server to MCPTT client)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50EFFC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15F62"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50626"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A797" w14:textId="77777777" w:rsidR="00976708" w:rsidRPr="00CF2664" w:rsidRDefault="00976708" w:rsidP="00A504D1">
            <w:pPr>
              <w:pStyle w:val="TAH"/>
              <w:rPr>
                <w:rFonts w:eastAsia="SimSun"/>
              </w:rPr>
            </w:pPr>
            <w:r w:rsidRPr="00CF2664">
              <w:rPr>
                <w:rFonts w:eastAsia="SimSun"/>
              </w:rPr>
              <w:t>Description</w:t>
            </w:r>
          </w:p>
        </w:tc>
      </w:tr>
      <w:tr w:rsidR="00976708" w:rsidRPr="00CF2664" w14:paraId="2F33024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70C7"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E42F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B817B"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15A373AC"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422" w14:textId="77777777" w:rsidR="00976708" w:rsidRPr="00CF2664" w:rsidRDefault="00976708" w:rsidP="00A504D1">
            <w:pPr>
              <w:pStyle w:val="TAL"/>
              <w:rPr>
                <w:rFonts w:eastAsia="SimSun"/>
              </w:rPr>
            </w:pPr>
            <w:r w:rsidRPr="00CF2664">
              <w:rPr>
                <w:rFonts w:eastAsia="SimSu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8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467EA" w14:textId="77777777" w:rsidR="00976708" w:rsidRPr="00CF2664" w:rsidRDefault="00976708" w:rsidP="00A504D1">
            <w:pPr>
              <w:pStyle w:val="TAL"/>
              <w:rPr>
                <w:rFonts w:eastAsia="SimSun"/>
              </w:rPr>
            </w:pPr>
            <w:r w:rsidRPr="00CF2664">
              <w:rPr>
                <w:rFonts w:eastAsia="SimSun"/>
              </w:rPr>
              <w:t>The functional alias of the calling party</w:t>
            </w:r>
          </w:p>
        </w:tc>
      </w:tr>
      <w:tr w:rsidR="00976708" w:rsidRPr="00CF2664" w14:paraId="4FE688B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4408" w14:textId="77777777" w:rsidR="00976708" w:rsidRPr="00CF2664" w:rsidRDefault="00976708" w:rsidP="00A504D1">
            <w:pPr>
              <w:pStyle w:val="TAL"/>
              <w:rPr>
                <w:rFonts w:eastAsia="SimSun"/>
              </w:rPr>
            </w:pPr>
            <w:r w:rsidRPr="00CF2664">
              <w:rPr>
                <w:rFonts w:eastAsia="SimSun"/>
              </w:rPr>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C9BD"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F2189"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5D6DA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7CFBC" w14:textId="77777777" w:rsidR="00976708" w:rsidRPr="00CF2664" w:rsidRDefault="00976708" w:rsidP="00A504D1">
            <w:pPr>
              <w:pStyle w:val="TAL"/>
              <w:rPr>
                <w:rFonts w:eastAsia="SimSun"/>
              </w:rPr>
            </w:pPr>
            <w:r w:rsidRPr="00CF2664">
              <w:rPr>
                <w:rFonts w:eastAsia="SimSun"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57C8" w14:textId="77777777" w:rsidR="00976708" w:rsidRPr="00CF2664" w:rsidRDefault="00976708" w:rsidP="00A504D1">
            <w:pPr>
              <w:pStyle w:val="TAL"/>
              <w:rPr>
                <w:rFonts w:eastAsia="SimSun"/>
              </w:rPr>
            </w:pPr>
            <w:r w:rsidRPr="00CF2664">
              <w:rPr>
                <w:rFonts w:eastAsia="SimSun"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9707E" w14:textId="77777777" w:rsidR="00976708" w:rsidRPr="00CF2664" w:rsidRDefault="00976708" w:rsidP="00A504D1">
            <w:pPr>
              <w:pStyle w:val="TAL"/>
              <w:rPr>
                <w:rFonts w:eastAsia="SimSun"/>
              </w:rPr>
            </w:pPr>
            <w:r w:rsidRPr="00CF2664">
              <w:rPr>
                <w:rFonts w:eastAsia="SimSun" w:hint="eastAsia"/>
                <w:lang w:eastAsia="zh-CN"/>
              </w:rPr>
              <w:t>The functional alias of the called party</w:t>
            </w:r>
          </w:p>
        </w:tc>
      </w:tr>
      <w:tr w:rsidR="00976708" w:rsidRPr="00CF2664" w14:paraId="1CFC0BD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D437" w14:textId="77777777" w:rsidR="00976708" w:rsidRPr="00CF2664" w:rsidRDefault="00976708" w:rsidP="00A504D1">
            <w:pPr>
              <w:pStyle w:val="TAL"/>
              <w:rPr>
                <w:rFonts w:eastAsia="SimSun"/>
              </w:rPr>
            </w:pPr>
            <w:r w:rsidRPr="00CF2664">
              <w:rPr>
                <w:rFonts w:eastAsia="SimSun"/>
              </w:rPr>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11F3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7325" w14:textId="77777777" w:rsidR="00976708" w:rsidRPr="00CF2664" w:rsidRDefault="00976708" w:rsidP="00A504D1">
            <w:pPr>
              <w:pStyle w:val="TAL"/>
              <w:rPr>
                <w:rFonts w:eastAsia="SimSun"/>
              </w:rPr>
            </w:pPr>
            <w:r w:rsidRPr="00CF2664">
              <w:rPr>
                <w:rFonts w:eastAsia="SimSun"/>
              </w:rPr>
              <w:t>This element indicates whether floor control will be used for the private call.</w:t>
            </w:r>
          </w:p>
        </w:tc>
      </w:tr>
      <w:tr w:rsidR="00976708" w:rsidRPr="00CF2664" w14:paraId="76F926B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EFD4" w14:textId="77777777" w:rsidR="00976708" w:rsidRPr="00CF2664" w:rsidRDefault="00976708" w:rsidP="00A504D1">
            <w:pPr>
              <w:pStyle w:val="TAL"/>
              <w:rPr>
                <w:rFonts w:eastAsia="SimSun"/>
                <w:lang w:eastAsia="zh-CN"/>
              </w:rPr>
            </w:pPr>
            <w:r w:rsidRPr="00CF2664">
              <w:rPr>
                <w:rFonts w:eastAsia="SimSun"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5EC0"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B136" w14:textId="77777777" w:rsidR="00976708" w:rsidRPr="00CF2664" w:rsidRDefault="00976708" w:rsidP="00A504D1">
            <w:pPr>
              <w:pStyle w:val="TAL"/>
              <w:rPr>
                <w:rFonts w:eastAsia="SimSun"/>
              </w:rPr>
            </w:pPr>
            <w:r w:rsidRPr="00CF2664">
              <w:rPr>
                <w:rFonts w:eastAsia="SimSun"/>
              </w:rPr>
              <w:t xml:space="preserve">Media parameters of MCPTT client. </w:t>
            </w:r>
          </w:p>
        </w:tc>
      </w:tr>
      <w:tr w:rsidR="00976708" w:rsidRPr="00CF2664" w14:paraId="442D1923"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A92C"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CD87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6B7B" w14:textId="77777777" w:rsidR="00976708" w:rsidRPr="00CF2664" w:rsidRDefault="00976708" w:rsidP="00A504D1">
            <w:pPr>
              <w:pStyle w:val="TAL"/>
              <w:rPr>
                <w:rFonts w:eastAsia="SimSun"/>
              </w:rPr>
            </w:pPr>
            <w:r w:rsidRPr="00CF2664">
              <w:rPr>
                <w:rFonts w:eastAsia="SimSun"/>
              </w:rPr>
              <w:t>An indication of the commencement mode to be used.</w:t>
            </w:r>
          </w:p>
        </w:tc>
      </w:tr>
      <w:tr w:rsidR="00976708" w:rsidRPr="00CF2664" w14:paraId="3F36F640"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2A2F" w14:textId="77777777" w:rsidR="00976708" w:rsidRPr="00CF2664" w:rsidRDefault="00976708" w:rsidP="00A504D1">
            <w:pPr>
              <w:pStyle w:val="TAL"/>
              <w:rPr>
                <w:rFonts w:eastAsia="SimSun"/>
              </w:rPr>
            </w:pPr>
            <w:r w:rsidRPr="00CF2664">
              <w:rPr>
                <w:rFonts w:eastAsia="SimSun"/>
              </w:rP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11815"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8A49" w14:textId="77777777" w:rsidR="00976708" w:rsidRPr="00CF2664" w:rsidRDefault="00976708" w:rsidP="00A504D1">
            <w:pPr>
              <w:pStyle w:val="TAL"/>
              <w:rPr>
                <w:rFonts w:eastAsia="SimSun"/>
              </w:rPr>
            </w:pPr>
            <w:r w:rsidRPr="00CF2664">
              <w:rPr>
                <w:rFonts w:eastAsia="SimSun"/>
              </w:rPr>
              <w:t xml:space="preserve">An indication that the user is also requesting the floor. </w:t>
            </w:r>
          </w:p>
        </w:tc>
      </w:tr>
    </w:tbl>
    <w:p w14:paraId="3A91C606" w14:textId="77777777" w:rsidR="00976708" w:rsidRPr="00CF2664" w:rsidRDefault="00976708" w:rsidP="00A504D1">
      <w:pPr>
        <w:rPr>
          <w:rFonts w:eastAsia="SimSun"/>
        </w:rPr>
      </w:pPr>
      <w:bookmarkStart w:id="180" w:name="_Toc460616104"/>
      <w:bookmarkStart w:id="181" w:name="_Toc460616965"/>
      <w:bookmarkStart w:id="182" w:name="_Toc75466112"/>
    </w:p>
    <w:p w14:paraId="0566A6AE" w14:textId="77777777" w:rsidR="00976708" w:rsidRPr="00CF2664" w:rsidRDefault="00976708" w:rsidP="00A504D1">
      <w:pPr>
        <w:pStyle w:val="Heading5"/>
        <w:rPr>
          <w:rFonts w:eastAsia="SimSun"/>
        </w:rPr>
      </w:pPr>
      <w:bookmarkStart w:id="183" w:name="_Toc78291418"/>
      <w:bookmarkStart w:id="184" w:name="_Toc89073634"/>
      <w:r w:rsidRPr="00CF2664">
        <w:rPr>
          <w:rFonts w:eastAsia="SimSun"/>
        </w:rPr>
        <w:t>7.6.2.2.4</w:t>
      </w:r>
      <w:r w:rsidRPr="00CF2664">
        <w:rPr>
          <w:rFonts w:eastAsia="SimSun"/>
        </w:rPr>
        <w:tab/>
        <w:t>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rPr>
        <w:t>)</w:t>
      </w:r>
      <w:bookmarkEnd w:id="180"/>
      <w:bookmarkEnd w:id="181"/>
      <w:bookmarkEnd w:id="182"/>
      <w:bookmarkEnd w:id="183"/>
      <w:bookmarkEnd w:id="184"/>
    </w:p>
    <w:p w14:paraId="4E151429" w14:textId="77777777" w:rsidR="00976708" w:rsidRPr="00CF2664" w:rsidRDefault="00976708" w:rsidP="00976708">
      <w:pPr>
        <w:rPr>
          <w:rFonts w:eastAsia="SimSun"/>
        </w:rPr>
      </w:pPr>
      <w:r w:rsidRPr="00CF2664">
        <w:rPr>
          <w:rFonts w:eastAsia="SimSun"/>
        </w:rPr>
        <w:t>Table 7.6.2.2.4-1 describes the information flow MCPTT private call resume response from the MCPTT client to the MCPTT server.</w:t>
      </w:r>
    </w:p>
    <w:p w14:paraId="19B35684" w14:textId="77777777" w:rsidR="00976708" w:rsidRPr="00CF2664" w:rsidRDefault="00976708" w:rsidP="00A504D1">
      <w:pPr>
        <w:pStyle w:val="TH"/>
        <w:rPr>
          <w:rFonts w:eastAsia="SimSun"/>
        </w:rPr>
      </w:pPr>
      <w:r w:rsidRPr="00CF2664">
        <w:rPr>
          <w:rFonts w:eastAsia="SimSun"/>
        </w:rPr>
        <w:t xml:space="preserve">Table 7.6.2.2.4-1: MCPTT private call resume response </w:t>
      </w:r>
      <w:r w:rsidRPr="00CF2664">
        <w:rPr>
          <w:rFonts w:eastAsia="SimSun" w:hint="eastAsia"/>
          <w:lang w:eastAsia="zh-CN"/>
        </w:rPr>
        <w:t xml:space="preserve">(MCPTT client </w:t>
      </w:r>
      <w:r w:rsidRPr="00CF2664">
        <w:rPr>
          <w:rFonts w:eastAsia="SimSun"/>
          <w:lang w:eastAsia="zh-CN"/>
        </w:rPr>
        <w:t>to</w:t>
      </w:r>
      <w:r w:rsidRPr="00CF2664">
        <w:rPr>
          <w:rFonts w:eastAsia="SimSun" w:hint="eastAsia"/>
          <w:lang w:eastAsia="zh-CN"/>
        </w:rPr>
        <w:t xml:space="preserve"> MCPTT server)</w:t>
      </w:r>
      <w:r w:rsidRPr="00CF2664">
        <w:rPr>
          <w:rFonts w:eastAsia="SimSun"/>
          <w:lang w:eastAsia="zh-CN"/>
        </w:rPr>
        <w:t xml:space="preserve"> </w:t>
      </w:r>
      <w:r w:rsidRPr="00CF2664">
        <w:rPr>
          <w:rFonts w:eastAsia="SimSun"/>
        </w:rP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66E5879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D5D4"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9F19F"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71ECE" w14:textId="77777777" w:rsidR="00976708" w:rsidRPr="00CF2664" w:rsidRDefault="00976708" w:rsidP="00A504D1">
            <w:pPr>
              <w:pStyle w:val="TAH"/>
              <w:rPr>
                <w:rFonts w:eastAsia="SimSun"/>
              </w:rPr>
            </w:pPr>
            <w:r w:rsidRPr="00CF2664">
              <w:rPr>
                <w:rFonts w:eastAsia="SimSun"/>
              </w:rPr>
              <w:t>Description</w:t>
            </w:r>
          </w:p>
        </w:tc>
      </w:tr>
      <w:tr w:rsidR="00976708" w:rsidRPr="00CF2664" w14:paraId="6F3F574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FCC5B"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F7562"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6FE87"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0C45C12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467FB"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E7B9"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74819"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558F0E1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9CA7"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9A84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A991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5DC4600E"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D9925"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91122"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32663"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65AEE862"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5ECD9"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C3305"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E4020"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r w:rsidR="00976708" w:rsidRPr="00CF2664" w14:paraId="17516C3F"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5F2DD" w14:textId="77777777" w:rsidR="00976708" w:rsidRPr="00CF2664" w:rsidRDefault="00976708" w:rsidP="00A504D1">
            <w:pPr>
              <w:pStyle w:val="TAL"/>
              <w:rPr>
                <w:rFonts w:eastAsia="SimSun"/>
              </w:rPr>
            </w:pPr>
            <w:r w:rsidRPr="00CF2664">
              <w:rPr>
                <w:rFonts w:eastAsia="SimSun"/>
              </w:rPr>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B40C"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E6D6" w14:textId="77777777" w:rsidR="00976708" w:rsidRPr="00CF2664" w:rsidRDefault="00976708" w:rsidP="00A504D1">
            <w:pPr>
              <w:pStyle w:val="TAL"/>
              <w:rPr>
                <w:rFonts w:eastAsia="SimSun"/>
              </w:rPr>
            </w:pPr>
            <w:r w:rsidRPr="00CF2664">
              <w:rPr>
                <w:rFonts w:eastAsia="SimSun"/>
              </w:rPr>
              <w:t>An indication of the commencement mode to be used.</w:t>
            </w:r>
          </w:p>
        </w:tc>
      </w:tr>
    </w:tbl>
    <w:p w14:paraId="29B271D3" w14:textId="77777777" w:rsidR="00976708" w:rsidRPr="00CF2664" w:rsidRDefault="00976708" w:rsidP="00976708">
      <w:pPr>
        <w:rPr>
          <w:rFonts w:eastAsia="SimSun"/>
        </w:rPr>
      </w:pPr>
    </w:p>
    <w:p w14:paraId="3DC56353" w14:textId="77777777" w:rsidR="00976708" w:rsidRPr="00CF2664" w:rsidRDefault="00976708" w:rsidP="00A504D1">
      <w:pPr>
        <w:pStyle w:val="Heading5"/>
        <w:rPr>
          <w:rFonts w:eastAsia="SimSun"/>
        </w:rPr>
      </w:pPr>
      <w:bookmarkStart w:id="185" w:name="_Hlk77091526"/>
      <w:bookmarkStart w:id="186" w:name="_Toc460616105"/>
      <w:bookmarkStart w:id="187" w:name="_Toc460616966"/>
      <w:bookmarkStart w:id="188" w:name="_Toc75466113"/>
      <w:bookmarkStart w:id="189" w:name="_Toc78291419"/>
      <w:bookmarkStart w:id="190" w:name="_Toc89073635"/>
      <w:r w:rsidRPr="00CF2664">
        <w:rPr>
          <w:rFonts w:eastAsia="SimSun"/>
        </w:rPr>
        <w:t>7.6.2.2.4</w:t>
      </w:r>
      <w:bookmarkEnd w:id="185"/>
      <w:r w:rsidRPr="00CF2664">
        <w:rPr>
          <w:rFonts w:eastAsia="SimSun"/>
        </w:rPr>
        <w:t>a</w:t>
      </w:r>
      <w:r w:rsidRPr="00CF2664">
        <w:rPr>
          <w:rFonts w:eastAsia="SimSun"/>
        </w:rPr>
        <w:tab/>
        <w:t>MCPTT private call resume response</w:t>
      </w:r>
      <w:bookmarkEnd w:id="186"/>
      <w:bookmarkEnd w:id="187"/>
      <w:bookmarkEnd w:id="188"/>
      <w:bookmarkEnd w:id="189"/>
      <w:bookmarkEnd w:id="190"/>
    </w:p>
    <w:p w14:paraId="58803F6B" w14:textId="77777777" w:rsidR="00976708" w:rsidRPr="00CF2664" w:rsidRDefault="00976708" w:rsidP="00976708">
      <w:pPr>
        <w:rPr>
          <w:rFonts w:eastAsia="SimSun"/>
        </w:rPr>
      </w:pPr>
      <w:r w:rsidRPr="00CF2664">
        <w:rPr>
          <w:rFonts w:eastAsia="SimSun"/>
        </w:rPr>
        <w:t>Table 7.6.2.2.4a -</w:t>
      </w:r>
      <w:r w:rsidRPr="00CF2664">
        <w:rPr>
          <w:rFonts w:eastAsia="SimSun" w:hint="eastAsia"/>
          <w:lang w:eastAsia="zh-CN"/>
        </w:rPr>
        <w:t>1</w:t>
      </w:r>
      <w:r w:rsidRPr="00CF2664">
        <w:rPr>
          <w:rFonts w:eastAsia="SimSun"/>
        </w:rPr>
        <w:t xml:space="preserve"> describes the information flow MCPTT private call resume response from the MCPTT server to the MCPTT server and the MCPTT server to the MCPTT client.</w:t>
      </w:r>
    </w:p>
    <w:p w14:paraId="4B0DC4A9" w14:textId="77777777" w:rsidR="00976708" w:rsidRPr="00CF2664" w:rsidRDefault="00976708" w:rsidP="00A504D1">
      <w:pPr>
        <w:pStyle w:val="TH"/>
        <w:rPr>
          <w:rFonts w:eastAsia="SimSun"/>
        </w:rPr>
      </w:pPr>
      <w:r w:rsidRPr="00CF2664">
        <w:rPr>
          <w:rFonts w:eastAsia="SimSun"/>
        </w:rPr>
        <w:lastRenderedPageBreak/>
        <w:t xml:space="preserve">Table 7.6.2.2.4a-1: MCPTT private call resume response information elements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76708" w:rsidRPr="00CF2664" w14:paraId="36132B45"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E6A99" w14:textId="77777777" w:rsidR="00976708" w:rsidRPr="00CF2664" w:rsidRDefault="00976708" w:rsidP="00A504D1">
            <w:pPr>
              <w:pStyle w:val="TAH"/>
              <w:rPr>
                <w:rFonts w:eastAsia="SimSun"/>
              </w:rPr>
            </w:pPr>
            <w:r w:rsidRPr="00CF2664">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5C4D" w14:textId="77777777" w:rsidR="00976708" w:rsidRPr="00CF2664" w:rsidRDefault="00976708" w:rsidP="00A504D1">
            <w:pPr>
              <w:pStyle w:val="TAH"/>
              <w:rPr>
                <w:rFonts w:eastAsia="SimSun"/>
              </w:rPr>
            </w:pPr>
            <w:r w:rsidRPr="00CF2664">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E551" w14:textId="77777777" w:rsidR="00976708" w:rsidRPr="00CF2664" w:rsidRDefault="00976708" w:rsidP="00A504D1">
            <w:pPr>
              <w:pStyle w:val="TAH"/>
              <w:rPr>
                <w:rFonts w:eastAsia="SimSun"/>
              </w:rPr>
            </w:pPr>
            <w:r w:rsidRPr="00CF2664">
              <w:rPr>
                <w:rFonts w:eastAsia="SimSun"/>
              </w:rPr>
              <w:t>Description</w:t>
            </w:r>
          </w:p>
        </w:tc>
      </w:tr>
      <w:tr w:rsidR="00976708" w:rsidRPr="00CF2664" w14:paraId="3EF8C974"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BD8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88A4"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1BAD2"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calling party</w:t>
            </w:r>
          </w:p>
        </w:tc>
      </w:tr>
      <w:tr w:rsidR="00976708" w:rsidRPr="00CF2664" w14:paraId="22445547"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545B3"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C6B6"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6F010" w14:textId="77777777" w:rsidR="00976708" w:rsidRPr="00CF2664" w:rsidRDefault="00976708" w:rsidP="00A504D1">
            <w:pPr>
              <w:pStyle w:val="TAL"/>
              <w:rPr>
                <w:rFonts w:eastAsia="SimSun"/>
              </w:rPr>
            </w:pPr>
            <w:r w:rsidRPr="00CF2664">
              <w:rPr>
                <w:rFonts w:eastAsia="SimSun"/>
                <w:lang w:eastAsia="x-none"/>
              </w:rPr>
              <w:t>The functional alias of the calling party</w:t>
            </w:r>
          </w:p>
        </w:tc>
      </w:tr>
      <w:tr w:rsidR="00976708" w:rsidRPr="00CF2664" w14:paraId="2B26F029"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8DD" w14:textId="77777777" w:rsidR="00976708" w:rsidRPr="00CF2664" w:rsidRDefault="00976708" w:rsidP="00A504D1">
            <w:pPr>
              <w:pStyle w:val="TAL"/>
              <w:rPr>
                <w:rFonts w:eastAsia="SimSun"/>
              </w:rPr>
            </w:pPr>
            <w:r w:rsidRPr="00CF2664">
              <w:rPr>
                <w:rFonts w:eastAsia="SimSun"/>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F6DE"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C81A8" w14:textId="77777777" w:rsidR="00976708" w:rsidRPr="00CF2664" w:rsidRDefault="00976708" w:rsidP="00A504D1">
            <w:pPr>
              <w:pStyle w:val="TAL"/>
              <w:rPr>
                <w:rFonts w:eastAsia="SimSun"/>
              </w:rPr>
            </w:pPr>
            <w:r w:rsidRPr="00CF2664">
              <w:rPr>
                <w:rFonts w:eastAsia="SimSun"/>
              </w:rPr>
              <w:t xml:space="preserve">The </w:t>
            </w:r>
            <w:r w:rsidRPr="00CF2664">
              <w:rPr>
                <w:rFonts w:eastAsia="SimSun" w:hint="eastAsia"/>
                <w:lang w:eastAsia="zh-CN"/>
              </w:rPr>
              <w:t>MCPTT ID</w:t>
            </w:r>
            <w:r w:rsidRPr="00CF2664">
              <w:rPr>
                <w:rFonts w:eastAsia="SimSun"/>
              </w:rPr>
              <w:t xml:space="preserve"> of the called party</w:t>
            </w:r>
          </w:p>
        </w:tc>
      </w:tr>
      <w:tr w:rsidR="00976708" w:rsidRPr="00CF2664" w14:paraId="132D0946"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81E7A" w14:textId="77777777" w:rsidR="00976708" w:rsidRPr="00CF2664" w:rsidRDefault="00976708" w:rsidP="00A504D1">
            <w:pPr>
              <w:pStyle w:val="TAL"/>
              <w:rPr>
                <w:rFonts w:eastAsia="SimSun"/>
              </w:rPr>
            </w:pPr>
            <w:r w:rsidRPr="00CF2664">
              <w:rPr>
                <w:rFonts w:eastAsia="SimSun"/>
                <w:lang w:eastAsia="x-none"/>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F008" w14:textId="77777777" w:rsidR="00976708" w:rsidRPr="00CF2664" w:rsidRDefault="00976708" w:rsidP="00A504D1">
            <w:pPr>
              <w:pStyle w:val="TAL"/>
              <w:rPr>
                <w:rFonts w:eastAsia="SimSun"/>
              </w:rPr>
            </w:pPr>
            <w:r w:rsidRPr="00CF2664">
              <w:rPr>
                <w:rFonts w:eastAsia="SimSun"/>
                <w:lang w:eastAsia="x-none"/>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64835" w14:textId="77777777" w:rsidR="00976708" w:rsidRPr="00CF2664" w:rsidRDefault="00976708" w:rsidP="00A504D1">
            <w:pPr>
              <w:pStyle w:val="TAL"/>
              <w:rPr>
                <w:rFonts w:eastAsia="SimSun"/>
              </w:rPr>
            </w:pPr>
            <w:r w:rsidRPr="00CF2664">
              <w:rPr>
                <w:rFonts w:eastAsia="SimSun"/>
                <w:lang w:eastAsia="x-none"/>
              </w:rPr>
              <w:t>The functional alias of the called party</w:t>
            </w:r>
          </w:p>
        </w:tc>
      </w:tr>
      <w:tr w:rsidR="00976708" w:rsidRPr="00CF2664" w14:paraId="3A1AC2CB"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98B2F" w14:textId="77777777" w:rsidR="00976708" w:rsidRPr="00CF2664" w:rsidRDefault="00976708" w:rsidP="00A504D1">
            <w:pPr>
              <w:pStyle w:val="TAL"/>
              <w:rPr>
                <w:rFonts w:eastAsia="SimSun"/>
              </w:rPr>
            </w:pPr>
            <w:r w:rsidRPr="00CF2664">
              <w:rPr>
                <w:rFonts w:eastAsia="SimSun"/>
              </w:rPr>
              <w:t>Acceptance confirmation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D7239" w14:textId="77777777" w:rsidR="00976708" w:rsidRPr="00CF2664" w:rsidRDefault="00976708" w:rsidP="00A504D1">
            <w:pPr>
              <w:pStyle w:val="TAL"/>
              <w:rPr>
                <w:rFonts w:eastAsia="SimSun"/>
              </w:rPr>
            </w:pPr>
            <w:r w:rsidRPr="00CF2664">
              <w:rPr>
                <w:rFonts w:eastAsia="SimSu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3E0FB" w14:textId="77777777" w:rsidR="00976708" w:rsidRPr="00CF2664" w:rsidRDefault="00976708" w:rsidP="00A504D1">
            <w:pPr>
              <w:pStyle w:val="TAL"/>
              <w:rPr>
                <w:rFonts w:eastAsia="SimSun"/>
              </w:rPr>
            </w:pPr>
            <w:r w:rsidRPr="00CF2664">
              <w:rPr>
                <w:rFonts w:eastAsia="SimSun"/>
              </w:rPr>
              <w:t>An indication whether the user has positively accepted the call.</w:t>
            </w:r>
          </w:p>
        </w:tc>
      </w:tr>
      <w:tr w:rsidR="00976708" w:rsidRPr="00CF2664" w14:paraId="52DE1EF8" w14:textId="77777777" w:rsidTr="00CA374B">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FB5C5" w14:textId="77777777" w:rsidR="00976708" w:rsidRPr="00CF2664" w:rsidRDefault="00976708" w:rsidP="00A504D1">
            <w:pPr>
              <w:pStyle w:val="TAL"/>
              <w:rPr>
                <w:rFonts w:eastAsia="SimSun"/>
              </w:rPr>
            </w:pPr>
            <w:r w:rsidRPr="00CF2664">
              <w:rPr>
                <w:rFonts w:eastAsia="SimSun"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201C" w14:textId="77777777" w:rsidR="00976708" w:rsidRPr="00CF2664" w:rsidRDefault="00976708" w:rsidP="00A504D1">
            <w:pPr>
              <w:pStyle w:val="TAL"/>
              <w:rPr>
                <w:rFonts w:eastAsia="SimSun"/>
              </w:rPr>
            </w:pPr>
            <w:r w:rsidRPr="00CF2664">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87F8" w14:textId="77777777" w:rsidR="00976708" w:rsidRPr="00CF2664" w:rsidRDefault="00976708" w:rsidP="00A504D1">
            <w:pPr>
              <w:pStyle w:val="TAL"/>
              <w:rPr>
                <w:rFonts w:eastAsia="SimSun"/>
              </w:rPr>
            </w:pPr>
            <w:r w:rsidRPr="00CF2664">
              <w:rPr>
                <w:rFonts w:eastAsia="SimSun"/>
              </w:rPr>
              <w:t xml:space="preserve">Media parameters </w:t>
            </w:r>
            <w:r w:rsidRPr="00CF2664">
              <w:rPr>
                <w:rFonts w:eastAsia="SimSun" w:hint="eastAsia"/>
                <w:lang w:eastAsia="zh-CN"/>
              </w:rPr>
              <w:t>selected</w:t>
            </w:r>
          </w:p>
        </w:tc>
      </w:tr>
    </w:tbl>
    <w:p w14:paraId="6C2A69A4" w14:textId="77777777" w:rsidR="001E7CCD" w:rsidRDefault="001E7CCD" w:rsidP="001E7CCD">
      <w:bookmarkStart w:id="191" w:name="_Toc78291420"/>
    </w:p>
    <w:p w14:paraId="73674617" w14:textId="1EF9B1E5" w:rsidR="00976708" w:rsidRPr="00F220F4" w:rsidRDefault="00976708" w:rsidP="00976708">
      <w:pPr>
        <w:pStyle w:val="Heading3"/>
      </w:pPr>
      <w:bookmarkStart w:id="192" w:name="_Toc89073636"/>
      <w:r w:rsidRPr="00F220F4">
        <w:t>7.</w:t>
      </w:r>
      <w:r>
        <w:t>6</w:t>
      </w:r>
      <w:r w:rsidRPr="00F220F4">
        <w:t>.</w:t>
      </w:r>
      <w:r w:rsidR="00CC764B">
        <w:t>3</w:t>
      </w:r>
      <w:r w:rsidRPr="00F220F4">
        <w:tab/>
        <w:t>Solution evaluation</w:t>
      </w:r>
      <w:bookmarkEnd w:id="191"/>
      <w:bookmarkEnd w:id="192"/>
    </w:p>
    <w:p w14:paraId="5BF8E008" w14:textId="77777777" w:rsidR="00976708" w:rsidRPr="0094213A" w:rsidRDefault="00976708" w:rsidP="00976708">
      <w:r w:rsidRPr="0094213A">
        <w:t>The solution provides the capability for an MCPTT user to migrate to another MCPTT system during an ongoing MCPTT private communication and to continue the private communication in the partner MC system. The solution relies on a new MCPTT private call suspend/resume procedure and an existing procedure for user profile retrieval in the partner MC system.</w:t>
      </w:r>
    </w:p>
    <w:p w14:paraId="75B78086" w14:textId="45F9FAAF" w:rsidR="00976708" w:rsidRDefault="00976708" w:rsidP="00976708">
      <w:r w:rsidRPr="0094213A">
        <w:t>The solution principle can be re-use for MCVideo</w:t>
      </w:r>
      <w:r>
        <w:t xml:space="preserve"> and </w:t>
      </w:r>
      <w:r w:rsidRPr="0094213A">
        <w:t>MCData group call scenarios, if needed.</w:t>
      </w:r>
    </w:p>
    <w:p w14:paraId="7284E3A9" w14:textId="4AED2640" w:rsidR="00633555" w:rsidRPr="00633555" w:rsidRDefault="00633555" w:rsidP="009D69E1">
      <w:pPr>
        <w:pStyle w:val="Heading2"/>
        <w:rPr>
          <w:rFonts w:eastAsia="SimSun"/>
        </w:rPr>
      </w:pPr>
      <w:bookmarkStart w:id="193" w:name="_Toc89073637"/>
      <w:r w:rsidRPr="00633555">
        <w:rPr>
          <w:rFonts w:eastAsia="SimSun"/>
        </w:rPr>
        <w:t>7.</w:t>
      </w:r>
      <w:r w:rsidR="00DF4DC6">
        <w:rPr>
          <w:rFonts w:eastAsia="SimSun"/>
        </w:rPr>
        <w:t>7</w:t>
      </w:r>
      <w:r w:rsidRPr="00633555">
        <w:rPr>
          <w:rFonts w:eastAsia="SimSun"/>
        </w:rPr>
        <w:tab/>
        <w:t>Optimize the connectivity between MC systems</w:t>
      </w:r>
      <w:bookmarkEnd w:id="193"/>
    </w:p>
    <w:p w14:paraId="6F1EC221" w14:textId="278ECC42" w:rsidR="00633555" w:rsidRPr="00633555" w:rsidRDefault="00633555" w:rsidP="009D69E1">
      <w:pPr>
        <w:pStyle w:val="Heading3"/>
      </w:pPr>
      <w:bookmarkStart w:id="194" w:name="_Toc89073638"/>
      <w:r w:rsidRPr="00633555">
        <w:t>7.</w:t>
      </w:r>
      <w:r w:rsidR="00DF4DC6">
        <w:t>7</w:t>
      </w:r>
      <w:r w:rsidRPr="00633555">
        <w:t>.1</w:t>
      </w:r>
      <w:r w:rsidRPr="00633555">
        <w:tab/>
        <w:t>General</w:t>
      </w:r>
      <w:bookmarkEnd w:id="194"/>
    </w:p>
    <w:p w14:paraId="0A0A5005" w14:textId="5AD37C14" w:rsidR="00633555" w:rsidRPr="00633555" w:rsidRDefault="00633555" w:rsidP="00633555">
      <w:r w:rsidRPr="00633555">
        <w:t>This solution addresses the key issue 1 described in clause 5.1 on media and signalling routing. The aspect of the optimal routing of the media is of particular interest, so that delays especially in the media plane caused by the route involving the Home MC system can be eliminated. This is of elementary interest, especially used for data traffic in the process automation context. Also voice and video may benefit from the proposed approach in reducing latencies.</w:t>
      </w:r>
    </w:p>
    <w:p w14:paraId="48AC962D" w14:textId="77777777" w:rsidR="00633555" w:rsidRPr="00633555" w:rsidRDefault="00633555" w:rsidP="00633555">
      <w:r w:rsidRPr="00633555">
        <w:t>The solution addresses the aspect how to obtain the information about the association between MC service user and the partner MC system when MC service user was migrated to another MC system. The proposed new procedural elements will determine target MC service user migration status before the media gets routed to the target MC system.</w:t>
      </w:r>
    </w:p>
    <w:p w14:paraId="200A0555" w14:textId="23790E8D" w:rsidR="00633555" w:rsidRPr="00633555" w:rsidRDefault="00633555" w:rsidP="009D69E1">
      <w:pPr>
        <w:pStyle w:val="Heading3"/>
      </w:pPr>
      <w:bookmarkStart w:id="195" w:name="_Toc89073639"/>
      <w:r w:rsidRPr="00633555">
        <w:t>7.</w:t>
      </w:r>
      <w:r w:rsidR="00B47239">
        <w:t>7</w:t>
      </w:r>
      <w:r w:rsidRPr="00633555">
        <w:t>.2</w:t>
      </w:r>
      <w:r w:rsidRPr="00633555">
        <w:tab/>
        <w:t>Solution description</w:t>
      </w:r>
      <w:bookmarkEnd w:id="195"/>
    </w:p>
    <w:p w14:paraId="3B7B3E35" w14:textId="16624D66" w:rsidR="00633555" w:rsidRPr="00633555" w:rsidRDefault="00633555" w:rsidP="009D69E1">
      <w:pPr>
        <w:pStyle w:val="Heading4"/>
      </w:pPr>
      <w:bookmarkStart w:id="196" w:name="_Toc89073640"/>
      <w:r w:rsidRPr="00633555">
        <w:t>7.</w:t>
      </w:r>
      <w:r w:rsidR="0056616A">
        <w:t>7</w:t>
      </w:r>
      <w:r w:rsidRPr="00633555">
        <w:t>.2.1</w:t>
      </w:r>
      <w:r w:rsidRPr="00633555">
        <w:tab/>
        <w:t>Principle</w:t>
      </w:r>
      <w:bookmarkEnd w:id="196"/>
    </w:p>
    <w:p w14:paraId="020E572B" w14:textId="1FC61F64" w:rsidR="00633555" w:rsidRDefault="00633555" w:rsidP="0056616A">
      <w:r w:rsidRPr="00633555">
        <w:t>The basic approaches with regard to migration, the necessary authentication and the migrated call handling have already been specified in 3GPP TS 23.280 [</w:t>
      </w:r>
      <w:r w:rsidR="0056616A">
        <w:t>5</w:t>
      </w:r>
      <w:r w:rsidRPr="00633555">
        <w:t>]. For example, in the rail environment, more dynamic is anticipated because a train can use several partner organizations for its communication needs regardless of time during its mission (e.g., cargo trains commute between Rotterdam and Genoa). Terminating communication requirements are particularly affected and only the MC service server of the primary MC system has the current association with the respective partner MC system of its MC service client. Such information is decisive for the determination of the partner MC system to control the call routing accordingly. Accordingly, for each migrated MC service client call routing, a lookup to determine the currently visited partner organization need to be preceded.</w:t>
      </w:r>
    </w:p>
    <w:p w14:paraId="7B32ACE9" w14:textId="12D66C2E" w:rsidR="00633555" w:rsidRPr="00633555" w:rsidRDefault="00633555" w:rsidP="009D69E1">
      <w:pPr>
        <w:pStyle w:val="Heading4"/>
      </w:pPr>
      <w:bookmarkStart w:id="197" w:name="_Toc89073641"/>
      <w:r w:rsidRPr="00633555">
        <w:t>7.</w:t>
      </w:r>
      <w:r w:rsidR="0056616A">
        <w:t>7</w:t>
      </w:r>
      <w:r w:rsidRPr="00633555">
        <w:t>.2.2</w:t>
      </w:r>
      <w:r w:rsidRPr="00633555">
        <w:tab/>
        <w:t>Procedure</w:t>
      </w:r>
      <w:bookmarkEnd w:id="197"/>
    </w:p>
    <w:p w14:paraId="622071DD" w14:textId="77777777" w:rsidR="00633555" w:rsidRPr="00633555" w:rsidRDefault="00633555" w:rsidP="00633555">
      <w:r w:rsidRPr="00633555">
        <w:t>The proposed MC system interrogation is a real time query to obtain current up-to-date status information of the corresponding MC service client. The resulting MC system interrogation status information of the MC service client will determine corresponding call routing, message delivery etc. towards the corresponding MC service user. In general, the MC system interrogation can be used for various purposes to obtain status information of a dedicated MC service client.</w:t>
      </w:r>
    </w:p>
    <w:p w14:paraId="11BD0893" w14:textId="01943EE2" w:rsidR="00633555" w:rsidRPr="00633555" w:rsidRDefault="00633555" w:rsidP="00633555">
      <w:r w:rsidRPr="00633555">
        <w:lastRenderedPageBreak/>
        <w:t>Figure 7.</w:t>
      </w:r>
      <w:r w:rsidR="0056616A">
        <w:t>7</w:t>
      </w:r>
      <w:r w:rsidRPr="00633555">
        <w:t>.2.2-1 shows the procedure where an MC service client in MC system 1 initiates a private call to an MC service client which is migrated to MC system 3.</w:t>
      </w:r>
    </w:p>
    <w:p w14:paraId="1BFEA85A" w14:textId="77777777" w:rsidR="00633555" w:rsidRPr="00633555" w:rsidRDefault="00633555" w:rsidP="00633555">
      <w:r w:rsidRPr="00633555">
        <w:t>Preconditions:</w:t>
      </w:r>
    </w:p>
    <w:p w14:paraId="138D39F9" w14:textId="0CB889E9" w:rsidR="00633555" w:rsidRPr="00633555" w:rsidRDefault="00FC59E7" w:rsidP="00FC59E7">
      <w:pPr>
        <w:pStyle w:val="B1"/>
      </w:pPr>
      <w:r>
        <w:t>-</w:t>
      </w:r>
      <w:r>
        <w:tab/>
      </w:r>
      <w:r w:rsidR="00633555" w:rsidRPr="00633555">
        <w:t>The corresponding MC systems are interconnected.</w:t>
      </w:r>
    </w:p>
    <w:p w14:paraId="2BF5BE8E" w14:textId="3ACDBD12" w:rsidR="00633555" w:rsidRDefault="00FC59E7" w:rsidP="00FC59E7">
      <w:pPr>
        <w:pStyle w:val="B1"/>
      </w:pPr>
      <w:r>
        <w:t>-</w:t>
      </w:r>
      <w:r>
        <w:tab/>
      </w:r>
      <w:r w:rsidR="00633555" w:rsidRPr="00633555">
        <w:t>MC service client belonging to primary MC system 2 migrated to partner MC system 3.</w:t>
      </w:r>
    </w:p>
    <w:p w14:paraId="4763C521" w14:textId="51241A6A" w:rsidR="00885706" w:rsidRDefault="00FC59E7" w:rsidP="00FC59E7">
      <w:pPr>
        <w:pStyle w:val="B1"/>
      </w:pPr>
      <w:r>
        <w:t>-</w:t>
      </w:r>
      <w:r>
        <w:tab/>
      </w:r>
      <w:r w:rsidR="00885706" w:rsidRPr="009315A2">
        <w:t xml:space="preserve">Interconnected </w:t>
      </w:r>
      <w:r w:rsidR="00885706" w:rsidRPr="001E5DF0">
        <w:t xml:space="preserve">MC systems can </w:t>
      </w:r>
      <w:r w:rsidR="00885706" w:rsidRPr="001B3689">
        <w:t>derive</w:t>
      </w:r>
      <w:r w:rsidR="00885706">
        <w:t xml:space="preserve"> the </w:t>
      </w:r>
      <w:r w:rsidR="00885706" w:rsidRPr="001B3689">
        <w:t xml:space="preserve">corresponding </w:t>
      </w:r>
      <w:r w:rsidR="00885706">
        <w:t>primary</w:t>
      </w:r>
      <w:r w:rsidR="00885706" w:rsidRPr="001B3689">
        <w:t xml:space="preserve"> MC system</w:t>
      </w:r>
      <w:r w:rsidR="00885706" w:rsidRPr="00F24F93">
        <w:t xml:space="preserve"> of the targeted/migrated MC service users.</w:t>
      </w:r>
    </w:p>
    <w:p w14:paraId="17B95360" w14:textId="76BB9E6E" w:rsidR="00885706" w:rsidRPr="00633555" w:rsidRDefault="00FC59E7" w:rsidP="00FC59E7">
      <w:pPr>
        <w:pStyle w:val="B1"/>
      </w:pPr>
      <w:r>
        <w:t>-</w:t>
      </w:r>
      <w:r>
        <w:tab/>
      </w:r>
      <w:r w:rsidR="00885706">
        <w:t>Functional alias resolution is executed prior call request forwarding starts.</w:t>
      </w:r>
    </w:p>
    <w:p w14:paraId="0D9C10CD" w14:textId="3776B502" w:rsidR="00633555" w:rsidRPr="00633555" w:rsidRDefault="00885706" w:rsidP="009D69E1">
      <w:pPr>
        <w:pStyle w:val="TH"/>
      </w:pPr>
      <w:r>
        <w:object w:dxaOrig="16944" w:dyaOrig="10153" w14:anchorId="7155D9BA">
          <v:shape id="_x0000_i1029" type="#_x0000_t75" style="width:480.9pt;height:288.7pt" o:ole="">
            <v:imagedata r:id="rId19" o:title=""/>
          </v:shape>
          <o:OLEObject Type="Embed" ProgID="Visio.Drawing.15" ShapeID="_x0000_i1029" DrawAspect="Content" ObjectID="_1699691895" r:id="rId20"/>
        </w:object>
      </w:r>
    </w:p>
    <w:p w14:paraId="373D3954" w14:textId="2F039400" w:rsidR="00633555" w:rsidRPr="00633555" w:rsidRDefault="00633555" w:rsidP="009D69E1">
      <w:pPr>
        <w:pStyle w:val="TF"/>
      </w:pPr>
      <w:r w:rsidRPr="00633555">
        <w:t>Figure 7.</w:t>
      </w:r>
      <w:r w:rsidR="0056616A">
        <w:t>7</w:t>
      </w:r>
      <w:r w:rsidRPr="00633555">
        <w:t>.2.2-1: Interrogation to determine the MC system and MC service client association</w:t>
      </w:r>
    </w:p>
    <w:p w14:paraId="42CD0F7A" w14:textId="77777777" w:rsidR="00633555" w:rsidRPr="00633555" w:rsidRDefault="00633555" w:rsidP="009D69E1">
      <w:pPr>
        <w:pStyle w:val="B1"/>
      </w:pPr>
      <w:r w:rsidRPr="00633555">
        <w:t>1.</w:t>
      </w:r>
      <w:r w:rsidRPr="00633555">
        <w:tab/>
        <w:t>MC service client associated with MC system 1 initiates a call request to a target MC service client belonging to MC system 2. MC system 1 need to figure out to which target MC system the call request needs to be forwarded. The called MC service ID is used to determine the primary MC system to request necessary MC user information to be able to route the communication/media.</w:t>
      </w:r>
    </w:p>
    <w:p w14:paraId="4FD78B7E" w14:textId="77777777" w:rsidR="00633555" w:rsidRPr="00633555" w:rsidRDefault="00633555" w:rsidP="009D69E1">
      <w:pPr>
        <w:pStyle w:val="B1"/>
      </w:pPr>
      <w:r w:rsidRPr="00633555">
        <w:t>2.</w:t>
      </w:r>
      <w:r w:rsidRPr="00633555">
        <w:tab/>
        <w:t>Request MC user info is used to retrieve the current MC user migration status and to obtain relevant routing information of the corresponding MC system where the MC service client is currently located.</w:t>
      </w:r>
    </w:p>
    <w:p w14:paraId="1B0F4841" w14:textId="05AC1777" w:rsidR="00633555" w:rsidRPr="00633555" w:rsidRDefault="00633555" w:rsidP="009D69E1">
      <w:pPr>
        <w:pStyle w:val="B1"/>
      </w:pPr>
      <w:r w:rsidRPr="00633555">
        <w:t>3.</w:t>
      </w:r>
      <w:r w:rsidRPr="00633555">
        <w:tab/>
        <w:t>MC system 2 looks up MC service user information to figure out current MC service user</w:t>
      </w:r>
      <w:r w:rsidR="002E3FE3" w:rsidRPr="002E3FE3">
        <w:t>'</w:t>
      </w:r>
      <w:r w:rsidRPr="00633555">
        <w:t>s to MC system association. In the illustrated case, the MC service user is migrated to MC system 3.</w:t>
      </w:r>
    </w:p>
    <w:p w14:paraId="3453932C" w14:textId="77777777" w:rsidR="00633555" w:rsidRPr="00633555" w:rsidRDefault="00633555" w:rsidP="009D69E1">
      <w:pPr>
        <w:pStyle w:val="B1"/>
      </w:pPr>
      <w:r w:rsidRPr="00633555">
        <w:t>4.</w:t>
      </w:r>
      <w:r w:rsidRPr="00633555">
        <w:tab/>
        <w:t>MC system 2 responds to the request with Response MC user info, which includes the MC service ID of MC service client 2, currently migrated to MC system 3</w:t>
      </w:r>
    </w:p>
    <w:p w14:paraId="0541C33F" w14:textId="7ED2283D" w:rsidR="00633555" w:rsidRPr="00633555" w:rsidRDefault="00633555" w:rsidP="009D69E1">
      <w:pPr>
        <w:pStyle w:val="B1"/>
      </w:pPr>
      <w:r w:rsidRPr="00633555">
        <w:t>5.</w:t>
      </w:r>
      <w:r w:rsidRPr="00633555">
        <w:tab/>
        <w:t>MC system 1 uses the received MC user information to forward the communication/media to MC system 3 addressing MC service client belonging to MC system 2.</w:t>
      </w:r>
    </w:p>
    <w:p w14:paraId="46EC0D92" w14:textId="77777777" w:rsidR="00633555" w:rsidRPr="00633555" w:rsidRDefault="00633555" w:rsidP="009D69E1">
      <w:pPr>
        <w:pStyle w:val="B1"/>
      </w:pPr>
      <w:r w:rsidRPr="00633555">
        <w:t>6.</w:t>
      </w:r>
      <w:r w:rsidRPr="00633555">
        <w:tab/>
        <w:t>The call response acknowledges the communication request toward MC service client of MC system 1.</w:t>
      </w:r>
    </w:p>
    <w:p w14:paraId="68D17107" w14:textId="07A0F323" w:rsidR="00633555" w:rsidRPr="00633555" w:rsidRDefault="00633555" w:rsidP="009D69E1">
      <w:pPr>
        <w:pStyle w:val="B1"/>
      </w:pPr>
      <w:r w:rsidRPr="00633555">
        <w:t>7.</w:t>
      </w:r>
      <w:r w:rsidRPr="00633555">
        <w:tab/>
        <w:t>Necessary media, if necessary, floor control and transmission control is established between the corresponding MC service client.</w:t>
      </w:r>
    </w:p>
    <w:p w14:paraId="4040EDB0" w14:textId="23E2B3B7" w:rsidR="00633555" w:rsidRPr="00633555" w:rsidRDefault="00633555" w:rsidP="009D69E1">
      <w:pPr>
        <w:pStyle w:val="Heading4"/>
      </w:pPr>
      <w:bookmarkStart w:id="198" w:name="_Toc89073642"/>
      <w:r w:rsidRPr="00633555">
        <w:lastRenderedPageBreak/>
        <w:t>7.</w:t>
      </w:r>
      <w:r w:rsidR="0056616A">
        <w:t>7</w:t>
      </w:r>
      <w:r w:rsidRPr="00633555">
        <w:t>.2.3</w:t>
      </w:r>
      <w:r w:rsidRPr="00633555">
        <w:tab/>
        <w:t>Configuration</w:t>
      </w:r>
      <w:bookmarkEnd w:id="198"/>
    </w:p>
    <w:p w14:paraId="15EB5F4B" w14:textId="77777777" w:rsidR="00633555" w:rsidRPr="00633555" w:rsidRDefault="00633555" w:rsidP="00633555">
      <w:pPr>
        <w:rPr>
          <w:rFonts w:eastAsia="SimSun"/>
        </w:rPr>
      </w:pPr>
      <w:r w:rsidRPr="00633555">
        <w:rPr>
          <w:rFonts w:eastAsia="SimSun"/>
        </w:rPr>
        <w:t>The corresponding primary MC service server needs to keep track about the migration status of its associated MC service user. This information gets looked up to route communications/media to the corresponding MC system who the MC service user is located. The information necessary for routing calls/communications towards a MC service user need to contain unique MC system identifier e.g., organisation identifier.</w:t>
      </w:r>
    </w:p>
    <w:p w14:paraId="1DCF5692" w14:textId="3BA59E72" w:rsidR="00EA66A2" w:rsidRPr="00EA66A2" w:rsidRDefault="00EA66A2" w:rsidP="009627DD">
      <w:pPr>
        <w:pStyle w:val="Heading4"/>
      </w:pPr>
      <w:bookmarkStart w:id="199" w:name="_Toc89073643"/>
      <w:r w:rsidRPr="00EA66A2">
        <w:t>7.7.2.</w:t>
      </w:r>
      <w:r>
        <w:t>4</w:t>
      </w:r>
      <w:r w:rsidRPr="00EA66A2">
        <w:tab/>
        <w:t>Information flows</w:t>
      </w:r>
      <w:bookmarkEnd w:id="199"/>
    </w:p>
    <w:p w14:paraId="3638DDE8" w14:textId="11CE9AE9" w:rsidR="00EA66A2" w:rsidRPr="00EA66A2" w:rsidRDefault="00EA66A2" w:rsidP="009627DD">
      <w:pPr>
        <w:pStyle w:val="Heading5"/>
        <w:rPr>
          <w:rFonts w:eastAsia="SimSun"/>
        </w:rPr>
      </w:pPr>
      <w:bookmarkStart w:id="200" w:name="_Toc89073644"/>
      <w:r w:rsidRPr="00EA66A2">
        <w:rPr>
          <w:rFonts w:eastAsia="SimSun"/>
        </w:rPr>
        <w:t>7.7.2.</w:t>
      </w:r>
      <w:r>
        <w:rPr>
          <w:rFonts w:eastAsia="SimSun"/>
        </w:rPr>
        <w:t>4</w:t>
      </w:r>
      <w:r w:rsidRPr="00EA66A2">
        <w:rPr>
          <w:rFonts w:eastAsia="SimSun"/>
        </w:rPr>
        <w:t>.1</w:t>
      </w:r>
      <w:r w:rsidRPr="00EA66A2">
        <w:rPr>
          <w:rFonts w:eastAsia="SimSun"/>
        </w:rPr>
        <w:tab/>
        <w:t>General</w:t>
      </w:r>
      <w:bookmarkEnd w:id="200"/>
    </w:p>
    <w:p w14:paraId="3EA5CFF8" w14:textId="77777777" w:rsidR="00EA66A2" w:rsidRPr="00EA66A2" w:rsidRDefault="00EA66A2" w:rsidP="00EA66A2">
      <w:pPr>
        <w:rPr>
          <w:rFonts w:eastAsia="SimSun"/>
        </w:rPr>
      </w:pPr>
      <w:r w:rsidRPr="00EA66A2">
        <w:rPr>
          <w:rFonts w:eastAsia="SimSun"/>
        </w:rPr>
        <w:t>The information flows address the aspect that various MC service communications may use the proposed flows to forward a communication directly to the target MC system without passing through the primary MC system of the migrated MC service user.</w:t>
      </w:r>
    </w:p>
    <w:p w14:paraId="7A2829E4" w14:textId="33B1B92F" w:rsidR="00EA66A2" w:rsidRPr="00EA66A2" w:rsidRDefault="00EA66A2" w:rsidP="009627DD">
      <w:pPr>
        <w:pStyle w:val="Heading5"/>
        <w:rPr>
          <w:rFonts w:eastAsia="SimSun"/>
        </w:rPr>
      </w:pPr>
      <w:bookmarkStart w:id="201" w:name="_Toc89073645"/>
      <w:r w:rsidRPr="00EA66A2">
        <w:rPr>
          <w:rFonts w:eastAsia="SimSun"/>
        </w:rPr>
        <w:t>7.7.2.</w:t>
      </w:r>
      <w:r>
        <w:rPr>
          <w:rFonts w:eastAsia="SimSun"/>
        </w:rPr>
        <w:t>4</w:t>
      </w:r>
      <w:r w:rsidRPr="00EA66A2">
        <w:rPr>
          <w:rFonts w:eastAsia="SimSun"/>
        </w:rPr>
        <w:t>.2</w:t>
      </w:r>
      <w:r w:rsidRPr="00EA66A2">
        <w:rPr>
          <w:rFonts w:eastAsia="SimSun"/>
        </w:rPr>
        <w:tab/>
        <w:t>Request MC user info</w:t>
      </w:r>
      <w:bookmarkEnd w:id="201"/>
    </w:p>
    <w:p w14:paraId="71DC16FF" w14:textId="118D88B7" w:rsidR="00EA66A2" w:rsidRPr="00EA66A2" w:rsidRDefault="00EA66A2" w:rsidP="00EA66A2">
      <w:pPr>
        <w:rPr>
          <w:rFonts w:eastAsia="SimSun"/>
        </w:rPr>
      </w:pPr>
      <w:r w:rsidRPr="00EA66A2">
        <w:rPr>
          <w:rFonts w:eastAsia="SimSun"/>
        </w:rPr>
        <w:t>The MC system uses the flow to determine the primary MC system ID based on the targeted MC service user primary MC system association.</w:t>
      </w:r>
    </w:p>
    <w:p w14:paraId="236B288E" w14:textId="01F7AC0B"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.2-1: Request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FBF4AEA"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830F"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3CE7C"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54470" w14:textId="77777777" w:rsidR="00EA66A2" w:rsidRPr="00EA66A2" w:rsidRDefault="00EA66A2" w:rsidP="009627DD">
            <w:pPr>
              <w:pStyle w:val="TAH"/>
              <w:rPr>
                <w:rFonts w:eastAsia="SimSun"/>
              </w:rPr>
            </w:pPr>
            <w:r w:rsidRPr="00EA66A2">
              <w:rPr>
                <w:rFonts w:eastAsia="SimSun"/>
              </w:rPr>
              <w:t>Description</w:t>
            </w:r>
          </w:p>
        </w:tc>
      </w:tr>
      <w:tr w:rsidR="00EA66A2" w:rsidRPr="00EA66A2" w14:paraId="4057DDC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9BEC4"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80AD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3D4D0"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0AB2CC09"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915D"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D61"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8C99"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0B407812"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31E4"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A948"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0480" w14:textId="77777777" w:rsidR="00EA66A2" w:rsidRPr="00EA66A2" w:rsidRDefault="00EA66A2" w:rsidP="009627DD">
            <w:pPr>
              <w:pStyle w:val="TAL"/>
              <w:rPr>
                <w:rFonts w:eastAsia="SimSun"/>
              </w:rPr>
            </w:pPr>
            <w:r w:rsidRPr="00EA66A2">
              <w:rPr>
                <w:rFonts w:eastAsia="SimSun"/>
              </w:rPr>
              <w:t>MC service ID to be interrogated.</w:t>
            </w:r>
          </w:p>
        </w:tc>
      </w:tr>
    </w:tbl>
    <w:p w14:paraId="4DB44B9B" w14:textId="77777777" w:rsidR="00FC59E7" w:rsidRDefault="00FC59E7" w:rsidP="00FC59E7">
      <w:pPr>
        <w:rPr>
          <w:rFonts w:eastAsia="SimSun"/>
        </w:rPr>
      </w:pPr>
      <w:bookmarkStart w:id="202" w:name="_Toc89073646"/>
    </w:p>
    <w:p w14:paraId="434B0EA6" w14:textId="6A7CB839" w:rsidR="00EA66A2" w:rsidRPr="00EA66A2" w:rsidRDefault="00EA66A2" w:rsidP="009627DD">
      <w:pPr>
        <w:pStyle w:val="Heading5"/>
        <w:rPr>
          <w:rFonts w:eastAsia="SimSun"/>
        </w:rPr>
      </w:pPr>
      <w:r w:rsidRPr="00EA66A2">
        <w:rPr>
          <w:rFonts w:eastAsia="SimSun"/>
        </w:rPr>
        <w:t>7.7.2.</w:t>
      </w:r>
      <w:r>
        <w:rPr>
          <w:rFonts w:eastAsia="SimSun"/>
        </w:rPr>
        <w:t>4</w:t>
      </w:r>
      <w:r w:rsidRPr="00EA66A2">
        <w:rPr>
          <w:rFonts w:eastAsia="SimSun"/>
        </w:rPr>
        <w:t>.3</w:t>
      </w:r>
      <w:r w:rsidRPr="00EA66A2">
        <w:rPr>
          <w:rFonts w:eastAsia="SimSun"/>
        </w:rPr>
        <w:tab/>
        <w:t>Response MC user info</w:t>
      </w:r>
      <w:bookmarkEnd w:id="202"/>
    </w:p>
    <w:p w14:paraId="317DD46A" w14:textId="77777777" w:rsidR="00EA66A2" w:rsidRPr="00EA66A2" w:rsidRDefault="00EA66A2" w:rsidP="00EA66A2">
      <w:pPr>
        <w:rPr>
          <w:rFonts w:eastAsia="SimSun"/>
        </w:rPr>
      </w:pPr>
      <w:r w:rsidRPr="00EA66A2">
        <w:rPr>
          <w:rFonts w:eastAsia="SimSun"/>
        </w:rPr>
        <w:t>The response MC user info is used to inform the requesting MC system about the migration status of the interrogated MC service user.</w:t>
      </w:r>
    </w:p>
    <w:p w14:paraId="434AC5BE" w14:textId="17DF7300" w:rsidR="00EA66A2" w:rsidRPr="00EA66A2" w:rsidRDefault="00EA66A2" w:rsidP="009627DD">
      <w:pPr>
        <w:pStyle w:val="TH"/>
        <w:rPr>
          <w:rFonts w:eastAsia="SimSun"/>
        </w:rPr>
      </w:pPr>
      <w:r w:rsidRPr="00EA66A2">
        <w:rPr>
          <w:rFonts w:eastAsia="SimSun"/>
        </w:rPr>
        <w:t>Table 7.7.2.</w:t>
      </w:r>
      <w:r>
        <w:rPr>
          <w:rFonts w:eastAsia="SimSun"/>
        </w:rPr>
        <w:t>4</w:t>
      </w:r>
      <w:r w:rsidRPr="00EA66A2">
        <w:rPr>
          <w:rFonts w:eastAsia="SimSun"/>
        </w:rPr>
        <w:t>.3-1: Response MC user info -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A66A2" w:rsidRPr="00EA66A2" w14:paraId="109BB8EE"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DEB2" w14:textId="77777777" w:rsidR="00EA66A2" w:rsidRPr="00EA66A2" w:rsidRDefault="00EA66A2" w:rsidP="009627DD">
            <w:pPr>
              <w:pStyle w:val="TAH"/>
              <w:rPr>
                <w:rFonts w:eastAsia="SimSun"/>
              </w:rPr>
            </w:pPr>
            <w:r w:rsidRPr="00EA66A2">
              <w:rPr>
                <w:rFonts w:eastAsia="SimSun"/>
              </w:rP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C0FE2" w14:textId="77777777" w:rsidR="00EA66A2" w:rsidRPr="00EA66A2" w:rsidRDefault="00EA66A2" w:rsidP="009627DD">
            <w:pPr>
              <w:pStyle w:val="TAH"/>
              <w:rPr>
                <w:rFonts w:eastAsia="SimSun"/>
              </w:rPr>
            </w:pPr>
            <w:r w:rsidRPr="00EA66A2">
              <w:rPr>
                <w:rFonts w:eastAsia="SimSun"/>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A13F0" w14:textId="77777777" w:rsidR="00EA66A2" w:rsidRPr="00EA66A2" w:rsidRDefault="00EA66A2" w:rsidP="009627DD">
            <w:pPr>
              <w:pStyle w:val="TAH"/>
              <w:rPr>
                <w:rFonts w:eastAsia="SimSun"/>
              </w:rPr>
            </w:pPr>
            <w:r w:rsidRPr="00EA66A2">
              <w:rPr>
                <w:rFonts w:eastAsia="SimSun"/>
              </w:rPr>
              <w:t>Description</w:t>
            </w:r>
          </w:p>
        </w:tc>
      </w:tr>
      <w:tr w:rsidR="00EA66A2" w:rsidRPr="00EA66A2" w14:paraId="526A75D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34AA" w14:textId="77777777" w:rsidR="00EA66A2" w:rsidRPr="00EA66A2" w:rsidRDefault="00EA66A2" w:rsidP="009627DD">
            <w:pPr>
              <w:pStyle w:val="TAL"/>
              <w:rPr>
                <w:rFonts w:eastAsia="SimSun"/>
              </w:rPr>
            </w:pPr>
            <w:r w:rsidRPr="00EA66A2">
              <w:rPr>
                <w:rFonts w:eastAsia="SimSun"/>
              </w:rPr>
              <w:t>MC node ID queried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B2C0E"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E2B" w14:textId="77777777" w:rsidR="00EA66A2" w:rsidRPr="00EA66A2" w:rsidRDefault="00EA66A2" w:rsidP="009627DD">
            <w:pPr>
              <w:pStyle w:val="TAL"/>
              <w:rPr>
                <w:rFonts w:eastAsia="SimSun"/>
              </w:rPr>
            </w:pPr>
            <w:r w:rsidRPr="00EA66A2">
              <w:rPr>
                <w:rFonts w:eastAsia="SimSun"/>
              </w:rPr>
              <w:t>MC service node identifier of the queried MC system ,e.g., MC gateway server.</w:t>
            </w:r>
          </w:p>
        </w:tc>
      </w:tr>
      <w:tr w:rsidR="00EA66A2" w:rsidRPr="00EA66A2" w14:paraId="3E557E9B"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9A70" w14:textId="77777777" w:rsidR="00EA66A2" w:rsidRPr="00EA66A2" w:rsidRDefault="00EA66A2" w:rsidP="009627DD">
            <w:pPr>
              <w:pStyle w:val="TAL"/>
              <w:rPr>
                <w:rFonts w:eastAsia="SimSun"/>
              </w:rPr>
            </w:pPr>
            <w:r w:rsidRPr="00EA66A2">
              <w:rPr>
                <w:rFonts w:eastAsia="SimSun"/>
              </w:rPr>
              <w:t>MC node ID requesting MC system</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92A7"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F3F2" w14:textId="77777777" w:rsidR="00EA66A2" w:rsidRPr="00EA66A2" w:rsidRDefault="00EA66A2" w:rsidP="009627DD">
            <w:pPr>
              <w:pStyle w:val="TAL"/>
              <w:rPr>
                <w:rFonts w:eastAsia="SimSun"/>
              </w:rPr>
            </w:pPr>
            <w:r w:rsidRPr="00EA66A2">
              <w:rPr>
                <w:rFonts w:eastAsia="SimSun"/>
                <w:lang w:eastAsia="zh-CN"/>
              </w:rPr>
              <w:t>MC service node identifier of the requesting MC system.</w:t>
            </w:r>
          </w:p>
        </w:tc>
      </w:tr>
      <w:tr w:rsidR="00EA66A2" w:rsidRPr="00EA66A2" w14:paraId="5EFD354F"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6C52A" w14:textId="77777777" w:rsidR="00EA66A2" w:rsidRPr="00EA66A2" w:rsidRDefault="00EA66A2" w:rsidP="009627DD">
            <w:pPr>
              <w:pStyle w:val="TAL"/>
              <w:rPr>
                <w:rFonts w:eastAsia="SimSun"/>
              </w:rPr>
            </w:pPr>
            <w:r w:rsidRPr="00EA66A2">
              <w:rPr>
                <w:rFonts w:eastAsia="SimSun"/>
              </w:rPr>
              <w:t xml:space="preserve">MC service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D9B0"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1179" w14:textId="77777777" w:rsidR="00EA66A2" w:rsidRPr="00EA66A2" w:rsidRDefault="00EA66A2" w:rsidP="009627DD">
            <w:pPr>
              <w:pStyle w:val="TAL"/>
              <w:rPr>
                <w:rFonts w:eastAsia="SimSun"/>
              </w:rPr>
            </w:pPr>
            <w:r w:rsidRPr="00EA66A2">
              <w:rPr>
                <w:rFonts w:eastAsia="SimSun"/>
              </w:rPr>
              <w:t>Interrogated MC service ID.</w:t>
            </w:r>
          </w:p>
        </w:tc>
      </w:tr>
      <w:tr w:rsidR="00EA66A2" w:rsidRPr="00EA66A2" w14:paraId="7AD92FDD"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F62F" w14:textId="77777777" w:rsidR="00EA66A2" w:rsidRPr="00EA66A2" w:rsidRDefault="00EA66A2" w:rsidP="009627DD">
            <w:pPr>
              <w:pStyle w:val="TAL"/>
              <w:rPr>
                <w:rFonts w:eastAsia="SimSun"/>
              </w:rPr>
            </w:pPr>
            <w:r w:rsidRPr="00EA66A2">
              <w:rPr>
                <w:rFonts w:eastAsia="SimSun"/>
              </w:rPr>
              <w:t>MC system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44C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B972" w14:textId="77777777" w:rsidR="00EA66A2" w:rsidRPr="00EA66A2" w:rsidRDefault="00EA66A2" w:rsidP="009627DD">
            <w:pPr>
              <w:pStyle w:val="TAL"/>
              <w:rPr>
                <w:rFonts w:eastAsia="SimSun"/>
              </w:rPr>
            </w:pPr>
            <w:r w:rsidRPr="00EA66A2">
              <w:rPr>
                <w:rFonts w:eastAsia="SimSun"/>
              </w:rPr>
              <w:t>Unique identifier of the MC system the migrated MC service user is associated during the query.</w:t>
            </w:r>
          </w:p>
        </w:tc>
      </w:tr>
      <w:tr w:rsidR="00EA66A2" w:rsidRPr="00EA66A2" w14:paraId="7B7CBEB7" w14:textId="77777777" w:rsidTr="00EA66A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2F3D" w14:textId="77777777" w:rsidR="00EA66A2" w:rsidRPr="00EA66A2" w:rsidRDefault="00EA66A2" w:rsidP="009627DD">
            <w:pPr>
              <w:pStyle w:val="TAL"/>
              <w:rPr>
                <w:rFonts w:eastAsia="SimSun"/>
              </w:rPr>
            </w:pPr>
            <w:r w:rsidRPr="00EA66A2">
              <w:rPr>
                <w:rFonts w:eastAsia="SimSun"/>
              </w:rPr>
              <w:t>MC node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1E0A" w14:textId="77777777" w:rsidR="00EA66A2" w:rsidRPr="00EA66A2" w:rsidRDefault="00EA66A2" w:rsidP="009627DD">
            <w:pPr>
              <w:pStyle w:val="TAL"/>
              <w:rPr>
                <w:rFonts w:eastAsia="SimSun"/>
              </w:rPr>
            </w:pPr>
            <w:r w:rsidRPr="00EA66A2">
              <w:rPr>
                <w:rFonts w:eastAsia="SimSu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283E" w14:textId="77777777" w:rsidR="00EA66A2" w:rsidRPr="00EA66A2" w:rsidRDefault="00EA66A2" w:rsidP="009627DD">
            <w:pPr>
              <w:pStyle w:val="TAL"/>
              <w:rPr>
                <w:rFonts w:eastAsia="SimSun"/>
              </w:rPr>
            </w:pPr>
            <w:r w:rsidRPr="00EA66A2">
              <w:rPr>
                <w:rFonts w:eastAsia="SimSun"/>
              </w:rPr>
              <w:t>MC node ID the migrated MC service user is associated.</w:t>
            </w:r>
          </w:p>
        </w:tc>
      </w:tr>
    </w:tbl>
    <w:p w14:paraId="6EAAD374" w14:textId="77777777" w:rsidR="00EA66A2" w:rsidRPr="009627DD" w:rsidRDefault="00EA66A2" w:rsidP="009627DD">
      <w:pPr>
        <w:pStyle w:val="TAL"/>
        <w:rPr>
          <w:rFonts w:ascii="Times New Roman" w:hAnsi="Times New Roman"/>
          <w:sz w:val="20"/>
        </w:rPr>
      </w:pPr>
    </w:p>
    <w:p w14:paraId="01B3785F" w14:textId="2CE88108" w:rsidR="00633555" w:rsidRPr="00633555" w:rsidRDefault="00633555" w:rsidP="009D69E1">
      <w:pPr>
        <w:pStyle w:val="Heading3"/>
      </w:pPr>
      <w:bookmarkStart w:id="203" w:name="_Toc89073647"/>
      <w:r w:rsidRPr="00633555">
        <w:t>7.</w:t>
      </w:r>
      <w:r w:rsidR="0056616A">
        <w:t>7</w:t>
      </w:r>
      <w:r w:rsidRPr="00633555">
        <w:t>.3</w:t>
      </w:r>
      <w:r w:rsidRPr="00633555">
        <w:tab/>
        <w:t>Solution evaluation</w:t>
      </w:r>
      <w:bookmarkEnd w:id="203"/>
    </w:p>
    <w:p w14:paraId="5D1D89DC" w14:textId="77777777" w:rsidR="00633555" w:rsidRPr="00633555" w:rsidRDefault="00633555" w:rsidP="00633555">
      <w:r w:rsidRPr="00633555">
        <w:t>The solution proposes a new procedure to allow flexibility in communication/media routing for the use case when MC service users enter during their whole mission multiple MC systems and those MC systems are interconnected. The MC user information retrieval allows real time lookup of current MC service user migration status and corresponding necessary routing information to reach migrated MC service users. The communication and the corresponding media can be directly routed towards the MC system where the migrated MC service resides bypassing the Primary MC system of the migrated MC service user.</w:t>
      </w:r>
    </w:p>
    <w:p w14:paraId="2212F573" w14:textId="45F3FF25" w:rsidR="00633555" w:rsidRDefault="00633555" w:rsidP="00976708">
      <w:r w:rsidRPr="00633555">
        <w:lastRenderedPageBreak/>
        <w:t>This solution impacts current assumed call flow processing at the MC service server (MO side) where in the MC service server does not forward the call request to the home MC system of the addressed MC service user and the media routing is always directly between the originated MC system 1 (call originator) and the terminating MC system 3 (migrated MC service user).</w:t>
      </w:r>
    </w:p>
    <w:p w14:paraId="3C9005BC" w14:textId="1405A45E" w:rsidR="00A169EA" w:rsidRDefault="00A169EA" w:rsidP="00976708">
      <w:r w:rsidRPr="00A169EA">
        <w:t>The proposed procedure and corresponding flows can be used independent from the MC service.</w:t>
      </w:r>
    </w:p>
    <w:p w14:paraId="5DCB7965" w14:textId="71C71EF8" w:rsidR="00B7249A" w:rsidRPr="00B7249A" w:rsidRDefault="00B7249A" w:rsidP="009D69E1">
      <w:pPr>
        <w:pStyle w:val="Heading2"/>
        <w:rPr>
          <w:rFonts w:eastAsia="SimSun"/>
        </w:rPr>
      </w:pPr>
      <w:bookmarkStart w:id="204" w:name="_Toc81817677"/>
      <w:bookmarkStart w:id="205" w:name="_Toc89073648"/>
      <w:r w:rsidRPr="00B7249A">
        <w:rPr>
          <w:rFonts w:eastAsia="SimSun"/>
        </w:rPr>
        <w:t>7.</w:t>
      </w:r>
      <w:r>
        <w:rPr>
          <w:rFonts w:eastAsia="SimSun"/>
        </w:rPr>
        <w:t>8</w:t>
      </w:r>
      <w:r w:rsidRPr="00B7249A">
        <w:rPr>
          <w:rFonts w:eastAsia="SimSun"/>
        </w:rPr>
        <w:tab/>
        <w:t>Private call using functional alias towards a partner MC system</w:t>
      </w:r>
      <w:bookmarkEnd w:id="204"/>
      <w:bookmarkEnd w:id="205"/>
    </w:p>
    <w:p w14:paraId="61FCF7D3" w14:textId="111ED2BA" w:rsidR="00B7249A" w:rsidRPr="00B7249A" w:rsidRDefault="00B7249A" w:rsidP="009D69E1">
      <w:pPr>
        <w:pStyle w:val="Heading3"/>
      </w:pPr>
      <w:bookmarkStart w:id="206" w:name="_Toc81817678"/>
      <w:bookmarkStart w:id="207" w:name="_Toc89073649"/>
      <w:r w:rsidRPr="00B7249A">
        <w:t>7.</w:t>
      </w:r>
      <w:r>
        <w:t>8</w:t>
      </w:r>
      <w:r w:rsidRPr="00B7249A">
        <w:t>.1</w:t>
      </w:r>
      <w:r w:rsidRPr="00B7249A">
        <w:tab/>
        <w:t>General</w:t>
      </w:r>
      <w:bookmarkEnd w:id="206"/>
      <w:bookmarkEnd w:id="207"/>
    </w:p>
    <w:p w14:paraId="40BC3537" w14:textId="77777777" w:rsidR="00B7249A" w:rsidRPr="00B7249A" w:rsidRDefault="00B7249A" w:rsidP="00B7249A">
      <w:r w:rsidRPr="00B7249A">
        <w:t>This solution addresses the key issue 2 described in clause 5.2 on functional alias handling.</w:t>
      </w:r>
    </w:p>
    <w:p w14:paraId="0F525779" w14:textId="77777777" w:rsidR="00B7249A" w:rsidRPr="00B7249A" w:rsidRDefault="00B7249A" w:rsidP="00B7249A">
      <w:r w:rsidRPr="00B7249A">
        <w:t>The solution provides the possibility for an MCPTT user to initiate a private MCPTT call using a functional alias, defined in the partner MC system, as target address towards an MCPTT user in a partner MC system.</w:t>
      </w:r>
    </w:p>
    <w:p w14:paraId="64F28449" w14:textId="64AB0FB6" w:rsidR="00B7249A" w:rsidRPr="00B7249A" w:rsidRDefault="00B7249A" w:rsidP="009D69E1">
      <w:pPr>
        <w:pStyle w:val="Heading3"/>
      </w:pPr>
      <w:bookmarkStart w:id="208" w:name="_Toc81817679"/>
      <w:bookmarkStart w:id="209" w:name="_Toc89073650"/>
      <w:r w:rsidRPr="00B7249A">
        <w:t>7.</w:t>
      </w:r>
      <w:r>
        <w:t>8</w:t>
      </w:r>
      <w:r w:rsidRPr="00B7249A">
        <w:t>.2</w:t>
      </w:r>
      <w:r w:rsidRPr="00B7249A">
        <w:tab/>
        <w:t>Solution description</w:t>
      </w:r>
      <w:bookmarkEnd w:id="208"/>
      <w:bookmarkEnd w:id="209"/>
    </w:p>
    <w:p w14:paraId="46C9E1BA" w14:textId="76377E25" w:rsidR="00B7249A" w:rsidRPr="00B7249A" w:rsidRDefault="00B7249A" w:rsidP="009D69E1">
      <w:pPr>
        <w:pStyle w:val="Heading4"/>
      </w:pPr>
      <w:bookmarkStart w:id="210" w:name="_Toc81817680"/>
      <w:bookmarkStart w:id="211" w:name="_Toc89073651"/>
      <w:r w:rsidRPr="00B7249A">
        <w:t>7.</w:t>
      </w:r>
      <w:r>
        <w:t>8</w:t>
      </w:r>
      <w:r w:rsidRPr="00B7249A">
        <w:t>.2.1</w:t>
      </w:r>
      <w:r w:rsidRPr="00B7249A">
        <w:tab/>
        <w:t>Principle</w:t>
      </w:r>
      <w:bookmarkEnd w:id="210"/>
      <w:bookmarkEnd w:id="211"/>
    </w:p>
    <w:p w14:paraId="49E5640D" w14:textId="77777777" w:rsidR="00B7249A" w:rsidRPr="00B7249A" w:rsidRDefault="00B7249A" w:rsidP="00B7249A">
      <w:r w:rsidRPr="00B7249A">
        <w:t xml:space="preserve">Allow the </w:t>
      </w:r>
      <w:r w:rsidRPr="00B7249A">
        <w:rPr>
          <w:noProof/>
          <w:lang w:val="en-US"/>
        </w:rPr>
        <w:t xml:space="preserve">MCPTT functional alias controlling server in the primary MC system interworks with the MCPTT functional alias controlling server in the </w:t>
      </w:r>
      <w:r w:rsidRPr="00B7249A">
        <w:t>partner MC system to resolve the functional alias used for a private call towards a partner MC system using a functional alias.</w:t>
      </w:r>
    </w:p>
    <w:p w14:paraId="003C2B81" w14:textId="7CB44178" w:rsidR="00B7249A" w:rsidRPr="00B7249A" w:rsidRDefault="00B7249A" w:rsidP="00B7249A">
      <w:r w:rsidRPr="00B7249A">
        <w:t>In TS 3GPP</w:t>
      </w:r>
      <w:r w:rsidR="00B27247">
        <w:t> </w:t>
      </w:r>
      <w:r w:rsidRPr="00B7249A">
        <w:t>TS</w:t>
      </w:r>
      <w:r w:rsidR="00B27247">
        <w:t> </w:t>
      </w:r>
      <w:r w:rsidRPr="00B7249A">
        <w:t>23.280</w:t>
      </w:r>
      <w:r w:rsidR="00B27247">
        <w:t> </w:t>
      </w:r>
      <w:r w:rsidRPr="00B7249A">
        <w:t>[</w:t>
      </w:r>
      <w:r w:rsidR="00B27247">
        <w:t>5</w:t>
      </w:r>
      <w:r w:rsidRPr="00B7249A">
        <w:t>], clause</w:t>
      </w:r>
      <w:r w:rsidR="00B27247">
        <w:t> </w:t>
      </w:r>
      <w:r w:rsidRPr="00B7249A">
        <w:t xml:space="preserve">8.1.5 defines the functional alias as a form of a URI. As a common form of </w:t>
      </w:r>
      <w:r w:rsidR="004D546C">
        <w:t xml:space="preserve">an </w:t>
      </w:r>
      <w:r w:rsidRPr="00B7249A">
        <w:t>URI it is represented as userinfo@host where the user</w:t>
      </w:r>
      <w:r w:rsidR="004D546C">
        <w:t xml:space="preserve"> </w:t>
      </w:r>
      <w:r w:rsidRPr="00B7249A">
        <w:t>info part can be the functional alias and the host part can be the domain that hosts the functional alias controlling server. With this clarification in 3GPP</w:t>
      </w:r>
      <w:r w:rsidR="00B27247">
        <w:t> </w:t>
      </w:r>
      <w:r w:rsidRPr="00B7249A">
        <w:t>TS</w:t>
      </w:r>
      <w:r w:rsidR="00B27247">
        <w:t> </w:t>
      </w:r>
      <w:r w:rsidRPr="00B7249A">
        <w:t>23.280</w:t>
      </w:r>
      <w:r w:rsidR="00B27247">
        <w:t> [5]</w:t>
      </w:r>
      <w:r w:rsidRPr="00B7249A">
        <w:t>, the functional alias shall identify where its MC service functional alias controlling server locates.</w:t>
      </w:r>
    </w:p>
    <w:p w14:paraId="1F5DB31B" w14:textId="2AFF6B90" w:rsidR="00B7249A" w:rsidRPr="00B7249A" w:rsidRDefault="00B7249A" w:rsidP="00B7249A">
      <w:r w:rsidRPr="00B7249A">
        <w:t>We have standardized how the functional alias is used in a private call in the same MC system in 3GPP</w:t>
      </w:r>
      <w:r w:rsidR="00B27247">
        <w:t> </w:t>
      </w:r>
      <w:r w:rsidRPr="00B7249A">
        <w:t>TS</w:t>
      </w:r>
      <w:r w:rsidR="00B27247">
        <w:t> </w:t>
      </w:r>
      <w:r w:rsidRPr="00B7249A">
        <w:t>23.379</w:t>
      </w:r>
      <w:r w:rsidR="00B27247">
        <w:t> </w:t>
      </w:r>
      <w:r w:rsidRPr="00B7249A">
        <w:t>[2] clause</w:t>
      </w:r>
      <w:r w:rsidR="00B27247">
        <w:t> </w:t>
      </w:r>
      <w:r w:rsidRPr="00B7249A">
        <w:t>10.7.2.2 that includes end-to-end encryption security and the same mechanism is proposed to be used in a private call between 2 MC systems, i.e. the resolution of the called party functional alias (i.e. the MCPTT ID) shall be used by the originating party to setup the private call. Doing this the primary MCPTT FA controlling server shall query the partner MCPTT FA controlling server to resolve the called party functional alias for the private call.</w:t>
      </w:r>
    </w:p>
    <w:p w14:paraId="68ACD1F9" w14:textId="26B3B1FF" w:rsidR="00B7249A" w:rsidRPr="00B7249A" w:rsidRDefault="00B7249A" w:rsidP="009D69E1">
      <w:pPr>
        <w:pStyle w:val="EditorsNote"/>
      </w:pPr>
      <w:r w:rsidRPr="00B7249A">
        <w:t>Editor</w:t>
      </w:r>
      <w:r w:rsidR="002E3FE3" w:rsidRPr="002E3FE3">
        <w:t>'</w:t>
      </w:r>
      <w:r w:rsidRPr="00B7249A">
        <w:t xml:space="preserve">s </w:t>
      </w:r>
      <w:r>
        <w:t>N</w:t>
      </w:r>
      <w:r w:rsidRPr="00B7249A">
        <w:t>ote:</w:t>
      </w:r>
      <w:r w:rsidR="00954509">
        <w:t xml:space="preserve"> </w:t>
      </w:r>
      <w:r w:rsidRPr="00B7249A">
        <w:t>The impacts to MCX-1 and CSC-21 reference points are FFS.</w:t>
      </w:r>
    </w:p>
    <w:p w14:paraId="49002A67" w14:textId="4DDD0118" w:rsidR="00B7249A" w:rsidRPr="00B7249A" w:rsidRDefault="00B7249A" w:rsidP="009D69E1">
      <w:pPr>
        <w:pStyle w:val="Heading4"/>
      </w:pPr>
      <w:bookmarkStart w:id="212" w:name="_Toc89073652"/>
      <w:r w:rsidRPr="00B7249A">
        <w:t>7.</w:t>
      </w:r>
      <w:r>
        <w:t>8</w:t>
      </w:r>
      <w:r w:rsidRPr="00B7249A">
        <w:t>.2.2</w:t>
      </w:r>
      <w:r w:rsidRPr="00B7249A">
        <w:tab/>
        <w:t>Functional alias clarification</w:t>
      </w:r>
      <w:bookmarkEnd w:id="212"/>
    </w:p>
    <w:p w14:paraId="26678F4E" w14:textId="7BE413EE" w:rsidR="00B7249A" w:rsidRPr="00B7249A" w:rsidRDefault="00B7249A" w:rsidP="00B7249A">
      <w:r w:rsidRPr="00B7249A">
        <w:t>To clarify the architectural requirement of the format of the functional alias, it is proposed to add clarification to the 3GPP</w:t>
      </w:r>
      <w:r w:rsidR="00B27247">
        <w:t> </w:t>
      </w:r>
      <w:r w:rsidRPr="00B7249A">
        <w:t>TS</w:t>
      </w:r>
      <w:r w:rsidR="00B27247">
        <w:t> </w:t>
      </w:r>
      <w:r w:rsidRPr="00B7249A">
        <w:t>23.280</w:t>
      </w:r>
      <w:r w:rsidR="00B27247">
        <w:t> </w:t>
      </w:r>
      <w:r w:rsidRPr="00B7249A">
        <w:t>[</w:t>
      </w:r>
      <w:r>
        <w:t>5</w:t>
      </w:r>
      <w:r w:rsidRPr="00B7249A">
        <w:t>] clause</w:t>
      </w:r>
      <w:r w:rsidR="00B27247">
        <w:t> </w:t>
      </w:r>
      <w:r w:rsidRPr="00B7249A">
        <w:t>8.1.5 as:</w:t>
      </w:r>
    </w:p>
    <w:p w14:paraId="6DF16DAA" w14:textId="7908B82D" w:rsidR="00B7249A" w:rsidRPr="009D69E1" w:rsidRDefault="00B27247" w:rsidP="009D69E1">
      <w:pPr>
        <w:pStyle w:val="B1"/>
        <w:rPr>
          <w:rFonts w:eastAsia="SimSun"/>
        </w:rPr>
      </w:pPr>
      <w:r w:rsidRPr="00B27247">
        <w:rPr>
          <w:rFonts w:eastAsia="SimSun"/>
        </w:rPr>
        <w:t>-</w:t>
      </w:r>
      <w:r>
        <w:rPr>
          <w:rFonts w:eastAsia="SimSun"/>
        </w:rPr>
        <w:tab/>
      </w:r>
      <w:r w:rsidR="00B7249A" w:rsidRPr="009D69E1">
        <w:rPr>
          <w:rFonts w:eastAsia="SimSun"/>
        </w:rPr>
        <w:t>Functional alias provides a complementary, role-based user identification scheme which can be used by MC service users for operational purposes in the form of meaningful elements such as the function, the order number or vehicle identifications that can be used within any form of MC service communication. Functional alias takes a form of a URI where the host part of the URI shall identify the home MC system functional alias controlling server. The application addressing remains in its form and forms the foundation for the association with the corresponding functional alias. An MC service user can simultaneously activate several functional aliases but only one can be associated to a certain communication.</w:t>
      </w:r>
    </w:p>
    <w:p w14:paraId="6208F3CA" w14:textId="28CDA339" w:rsidR="00B7249A" w:rsidRPr="00B27247" w:rsidRDefault="00B27247" w:rsidP="009D69E1">
      <w:pPr>
        <w:pStyle w:val="B1"/>
        <w:rPr>
          <w:rFonts w:eastAsia="SimSun"/>
          <w:lang w:val="en-US"/>
        </w:rPr>
      </w:pPr>
      <w:r>
        <w:rPr>
          <w:rFonts w:eastAsia="SimSun"/>
          <w:lang w:val="en-US"/>
        </w:rPr>
        <w:t>-</w:t>
      </w:r>
      <w:r>
        <w:rPr>
          <w:rFonts w:eastAsia="SimSun"/>
          <w:lang w:val="en-US"/>
        </w:rPr>
        <w:tab/>
      </w:r>
      <w:r w:rsidR="00B7249A" w:rsidRPr="00B27247">
        <w:rPr>
          <w:rFonts w:eastAsia="SimSun"/>
          <w:lang w:val="en-US"/>
        </w:rPr>
        <w:t>Each functional alias is subject to the uniqueness principle within an organization and can be shared simultaneously by several MC service users, depending on the assignment. In this case, all assigned MC service users sharing a functional alias can be included in a communication.</w:t>
      </w:r>
    </w:p>
    <w:p w14:paraId="0C7D6EEB" w14:textId="2EC7199E" w:rsidR="00B7249A" w:rsidRPr="00B27247" w:rsidRDefault="00B27247" w:rsidP="009D69E1">
      <w:pPr>
        <w:pStyle w:val="B1"/>
        <w:rPr>
          <w:rFonts w:eastAsia="SimSun"/>
          <w:noProof/>
          <w:lang w:val="en-US"/>
        </w:rPr>
      </w:pPr>
      <w:r>
        <w:rPr>
          <w:rFonts w:eastAsia="SimSun"/>
          <w:noProof/>
          <w:lang w:val="en-US"/>
        </w:rPr>
        <w:t>-</w:t>
      </w:r>
      <w:r>
        <w:rPr>
          <w:rFonts w:eastAsia="SimSun"/>
          <w:noProof/>
          <w:lang w:val="en-US"/>
        </w:rPr>
        <w:tab/>
      </w:r>
      <w:r w:rsidR="00B7249A" w:rsidRPr="00B27247">
        <w:rPr>
          <w:rFonts w:eastAsia="SimSun"/>
          <w:noProof/>
          <w:lang w:val="en-US"/>
        </w:rPr>
        <w:t>An MC service user can simultaneously use different functional aliases from multiple service organizations to allow the MC service user to be reachable by different organizations.</w:t>
      </w:r>
    </w:p>
    <w:p w14:paraId="4314DB61" w14:textId="04CA4920" w:rsidR="00B7249A" w:rsidRPr="009D69E1" w:rsidRDefault="00B27247" w:rsidP="009D69E1">
      <w:pPr>
        <w:pStyle w:val="B1"/>
        <w:rPr>
          <w:rFonts w:eastAsia="SimSun"/>
        </w:rPr>
      </w:pPr>
      <w:r>
        <w:rPr>
          <w:rFonts w:eastAsia="SimSun"/>
          <w:lang w:val="en-US"/>
        </w:rPr>
        <w:t>-</w:t>
      </w:r>
      <w:r>
        <w:rPr>
          <w:rFonts w:eastAsia="SimSun"/>
          <w:lang w:val="en-US"/>
        </w:rPr>
        <w:tab/>
      </w:r>
      <w:r w:rsidR="00B7249A" w:rsidRPr="00B7249A">
        <w:rPr>
          <w:rFonts w:eastAsia="SimSun"/>
          <w:lang w:val="en-US"/>
        </w:rPr>
        <w:t>The use of a functional alias always requires an association with the MC service ID. The MC service ID needs to be used to provide the security context for a communication.</w:t>
      </w:r>
    </w:p>
    <w:p w14:paraId="1230DFF3" w14:textId="51ECC7BF" w:rsidR="00B7249A" w:rsidRPr="00B7249A" w:rsidRDefault="00B7249A" w:rsidP="009D69E1">
      <w:pPr>
        <w:pStyle w:val="Heading4"/>
      </w:pPr>
      <w:bookmarkStart w:id="213" w:name="_Toc81817682"/>
      <w:bookmarkStart w:id="214" w:name="_Toc89073653"/>
      <w:r w:rsidRPr="00B7249A">
        <w:lastRenderedPageBreak/>
        <w:t>7.</w:t>
      </w:r>
      <w:r w:rsidR="00B27247">
        <w:t>8</w:t>
      </w:r>
      <w:r w:rsidRPr="00B7249A">
        <w:t>.2.3</w:t>
      </w:r>
      <w:r w:rsidRPr="00B7249A">
        <w:tab/>
      </w:r>
      <w:bookmarkEnd w:id="213"/>
      <w:r w:rsidRPr="00B7249A">
        <w:t>Functional alias resolution</w:t>
      </w:r>
      <w:bookmarkEnd w:id="214"/>
    </w:p>
    <w:p w14:paraId="780C1A3B" w14:textId="2C72E722" w:rsidR="00B7249A" w:rsidRPr="00B7249A" w:rsidRDefault="00B7249A" w:rsidP="00B7249A">
      <w:r w:rsidRPr="00B7249A">
        <w:t>When the MCPTT FA controlling server receives a request to resolve a functional alias and if the requested functional alias belongs to a different MC system, the MCPTT FA controlling server sends a request to the partner MC system</w:t>
      </w:r>
      <w:r w:rsidR="000B2E9B" w:rsidRPr="000B2E9B">
        <w:t>'</w:t>
      </w:r>
      <w:r w:rsidRPr="00B7249A">
        <w:t>s MCPTT FA controlling server for resolution. The partner MC system</w:t>
      </w:r>
      <w:r w:rsidR="000B2E9B" w:rsidRPr="000B2E9B">
        <w:t>'</w:t>
      </w:r>
      <w:r w:rsidRPr="00B7249A">
        <w:t>s MCPTT FA controlling server will resolve the functional alias with a terminating MCPTT ID and returns it to the requesting MCPTT FA controlling server.</w:t>
      </w:r>
    </w:p>
    <w:p w14:paraId="0357490A" w14:textId="02BF01DF" w:rsidR="00B7249A" w:rsidRPr="00B7249A" w:rsidRDefault="00B7249A" w:rsidP="00B7249A">
      <w:r w:rsidRPr="00B7249A">
        <w:t xml:space="preserve">The information flow in </w:t>
      </w:r>
      <w:r w:rsidR="004D546C">
        <w:t>3GPP </w:t>
      </w:r>
      <w:r w:rsidRPr="00B7249A">
        <w:t>TS</w:t>
      </w:r>
      <w:r w:rsidR="004D546C">
        <w:t> </w:t>
      </w:r>
      <w:r w:rsidRPr="00B7249A">
        <w:t>3GPP</w:t>
      </w:r>
      <w:r w:rsidR="004D546C">
        <w:t> </w:t>
      </w:r>
      <w:r w:rsidRPr="00B7249A">
        <w:t>23.379 [2] clause</w:t>
      </w:r>
      <w:r w:rsidR="004D546C">
        <w:t> </w:t>
      </w:r>
      <w:r w:rsidRPr="00B7249A">
        <w:t>10.7.2.1.8 is modified as:</w:t>
      </w:r>
    </w:p>
    <w:p w14:paraId="4699C4FF" w14:textId="10137835" w:rsidR="00B7249A" w:rsidRPr="00B7249A" w:rsidRDefault="00B7249A" w:rsidP="009D69E1">
      <w:pPr>
        <w:pStyle w:val="Heading5"/>
      </w:pPr>
      <w:bookmarkStart w:id="215" w:name="_Toc67947993"/>
      <w:bookmarkStart w:id="216" w:name="_Toc89073654"/>
      <w:r w:rsidRPr="00B7249A">
        <w:t>7.</w:t>
      </w:r>
      <w:r w:rsidR="00B27247">
        <w:t>8</w:t>
      </w:r>
      <w:r w:rsidRPr="00B7249A">
        <w:t>.2.3</w:t>
      </w:r>
      <w:r w:rsidR="00B27247">
        <w:t>.</w:t>
      </w:r>
      <w:r w:rsidRPr="00B7249A">
        <w:t>1</w:t>
      </w:r>
      <w:r w:rsidRPr="00B7249A">
        <w:tab/>
        <w:t>MCPTT functional alias resolution response</w:t>
      </w:r>
      <w:bookmarkEnd w:id="215"/>
      <w:bookmarkEnd w:id="216"/>
    </w:p>
    <w:p w14:paraId="1427459A" w14:textId="6B4A4398" w:rsidR="00B7249A" w:rsidRPr="00B7249A" w:rsidRDefault="00B7249A" w:rsidP="00B7249A">
      <w:r w:rsidRPr="00B7249A">
        <w:t>Table 7.</w:t>
      </w:r>
      <w:r w:rsidR="004D546C">
        <w:t>8</w:t>
      </w:r>
      <w:r w:rsidRPr="00B7249A">
        <w:t>.2.3-1 describes the information flow MCPTT functional alias resolution response from the MCPTT functional alias controlling server to another MCPTT functional alias controlling server, the MCPTT functional alias controlling server to the MCPTT server and the MCPTT server to the MCPTT client.</w:t>
      </w:r>
    </w:p>
    <w:p w14:paraId="41A5EC0D" w14:textId="2C6587BF" w:rsidR="00B7249A" w:rsidRPr="00B7249A" w:rsidRDefault="00B7249A" w:rsidP="009D69E1">
      <w:pPr>
        <w:pStyle w:val="TH"/>
      </w:pPr>
      <w:r w:rsidRPr="00B7249A">
        <w:t>Table 7.</w:t>
      </w:r>
      <w:r w:rsidR="004D546C">
        <w:t>8</w:t>
      </w:r>
      <w:r w:rsidRPr="00B7249A">
        <w:t>.2.3-1: MCPTT functional alias resolution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1EE9DD8D"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9707"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9506"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CEAD7" w14:textId="77777777" w:rsidR="00B7249A" w:rsidRPr="00B7249A" w:rsidRDefault="00B7249A" w:rsidP="009D69E1">
            <w:pPr>
              <w:pStyle w:val="TAH"/>
            </w:pPr>
            <w:r w:rsidRPr="00B7249A">
              <w:t>Description</w:t>
            </w:r>
          </w:p>
        </w:tc>
      </w:tr>
      <w:tr w:rsidR="00B7249A" w:rsidRPr="00B7249A" w14:paraId="05CAAD8F"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1A7B"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9EC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7844" w14:textId="77777777" w:rsidR="00B7249A" w:rsidRPr="00B7249A" w:rsidRDefault="00B7249A" w:rsidP="009D69E1">
            <w:pPr>
              <w:pStyle w:val="TAL"/>
            </w:pPr>
            <w:r w:rsidRPr="00B7249A">
              <w:t xml:space="preserve">The </w:t>
            </w:r>
            <w:r w:rsidRPr="00B7249A">
              <w:rPr>
                <w:rFonts w:hint="eastAsia"/>
              </w:rPr>
              <w:t>MC</w:t>
            </w:r>
            <w:r w:rsidRPr="00B7249A">
              <w:t>PTT</w:t>
            </w:r>
            <w:r w:rsidRPr="00B7249A">
              <w:rPr>
                <w:rFonts w:hint="eastAsia"/>
              </w:rPr>
              <w:t xml:space="preserve"> ID</w:t>
            </w:r>
            <w:r w:rsidRPr="00B7249A">
              <w:t xml:space="preserve"> of the calling party</w:t>
            </w:r>
          </w:p>
        </w:tc>
      </w:tr>
      <w:tr w:rsidR="00B7249A" w:rsidRPr="00B7249A" w14:paraId="4F649A6C"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0D28"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98F0"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0E20" w14:textId="2AFA587F" w:rsidR="00B7249A" w:rsidRPr="00B7249A" w:rsidRDefault="00B7249A" w:rsidP="009D69E1">
            <w:pPr>
              <w:pStyle w:val="TAL"/>
            </w:pPr>
            <w:r w:rsidRPr="00B7249A">
              <w:t xml:space="preserve">The corresponding </w:t>
            </w:r>
            <w:r w:rsidRPr="00B7249A">
              <w:rPr>
                <w:rFonts w:hint="eastAsia"/>
              </w:rPr>
              <w:t>MC</w:t>
            </w:r>
            <w:r w:rsidRPr="00B7249A">
              <w:t>PTT</w:t>
            </w:r>
            <w:r w:rsidRPr="00B7249A">
              <w:rPr>
                <w:rFonts w:hint="eastAsia"/>
              </w:rPr>
              <w:t xml:space="preserve"> ID</w:t>
            </w:r>
            <w:r w:rsidRPr="00B7249A">
              <w:t xml:space="preserve"> of the called functional alias. Return </w:t>
            </w:r>
            <w:r w:rsidR="002E3FE3" w:rsidRPr="002E3FE3">
              <w:t>"</w:t>
            </w:r>
            <w:r w:rsidRPr="00B7249A">
              <w:t>NONE</w:t>
            </w:r>
            <w:r w:rsidR="002E3FE3" w:rsidRPr="002E3FE3">
              <w:t>"</w:t>
            </w:r>
            <w:r w:rsidRPr="00B7249A">
              <w:t xml:space="preserve"> if no one activates the targeted Functional Alias.</w:t>
            </w:r>
          </w:p>
        </w:tc>
      </w:tr>
    </w:tbl>
    <w:p w14:paraId="4D009915" w14:textId="77777777" w:rsidR="00024769" w:rsidRDefault="00024769" w:rsidP="009D69E1"/>
    <w:p w14:paraId="43CF2E86" w14:textId="01D11433" w:rsidR="00B7249A" w:rsidRPr="00B7249A" w:rsidRDefault="00B7249A" w:rsidP="009D69E1">
      <w:pPr>
        <w:pStyle w:val="Heading5"/>
      </w:pPr>
      <w:bookmarkStart w:id="217" w:name="_Toc89073655"/>
      <w:r w:rsidRPr="00B7249A">
        <w:t>7.</w:t>
      </w:r>
      <w:r w:rsidR="00024769">
        <w:t>8</w:t>
      </w:r>
      <w:r w:rsidRPr="00B7249A">
        <w:t>.2.3</w:t>
      </w:r>
      <w:r w:rsidR="00024769">
        <w:t>.</w:t>
      </w:r>
      <w:r w:rsidRPr="00B7249A">
        <w:t>2</w:t>
      </w:r>
      <w:r w:rsidRPr="00B7249A">
        <w:tab/>
        <w:t>MCPTT functional alias resolution request</w:t>
      </w:r>
      <w:bookmarkEnd w:id="217"/>
    </w:p>
    <w:p w14:paraId="7E38B380" w14:textId="1E1EA858" w:rsidR="00B7249A" w:rsidRPr="00B7249A" w:rsidRDefault="00B7249A">
      <w:r w:rsidRPr="00B7249A">
        <w:t>Table 7.</w:t>
      </w:r>
      <w:r w:rsidR="00024769">
        <w:t>8</w:t>
      </w:r>
      <w:r w:rsidRPr="00B7249A">
        <w:t>.2.3-2 describes the information flow MCPTT functional alias resolution request from the MCPTT server to the MCPTT functional alias controlling server and from the MCPTT functional alias controlling server to another MCPTT functional alias controlling server.</w:t>
      </w:r>
    </w:p>
    <w:p w14:paraId="604B3A1F" w14:textId="082CF36B" w:rsidR="00B7249A" w:rsidRPr="00B7249A" w:rsidRDefault="00B7249A">
      <w:pPr>
        <w:pStyle w:val="TH"/>
      </w:pPr>
      <w:r w:rsidRPr="00B7249A">
        <w:t>Table 7.</w:t>
      </w:r>
      <w:r w:rsidR="00024769" w:rsidRPr="009D69E1">
        <w:t>8</w:t>
      </w:r>
      <w:r w:rsidRPr="00B7249A">
        <w:t>.2.3-2: MCPTT functional alias resolution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249A" w:rsidRPr="00B7249A" w14:paraId="7E80D5E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1A495" w14:textId="77777777" w:rsidR="00B7249A" w:rsidRPr="00B7249A" w:rsidRDefault="00B7249A" w:rsidP="009D69E1">
            <w:pPr>
              <w:pStyle w:val="TAH"/>
            </w:pPr>
            <w:r w:rsidRPr="00B7249A">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C27D" w14:textId="77777777" w:rsidR="00B7249A" w:rsidRPr="00B7249A" w:rsidRDefault="00B7249A" w:rsidP="009D69E1">
            <w:pPr>
              <w:pStyle w:val="TAH"/>
            </w:pPr>
            <w:r w:rsidRPr="00B7249A">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37DC" w14:textId="77777777" w:rsidR="00B7249A" w:rsidRPr="00B7249A" w:rsidRDefault="00B7249A" w:rsidP="009D69E1">
            <w:pPr>
              <w:pStyle w:val="TAH"/>
            </w:pPr>
            <w:r w:rsidRPr="00B7249A">
              <w:t>Description</w:t>
            </w:r>
          </w:p>
        </w:tc>
      </w:tr>
      <w:tr w:rsidR="00B7249A" w:rsidRPr="00B7249A" w14:paraId="246491EB"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AD6BC" w14:textId="77777777" w:rsidR="00B7249A" w:rsidRPr="00B7249A" w:rsidRDefault="00B7249A" w:rsidP="009D69E1">
            <w:pPr>
              <w:pStyle w:val="TAL"/>
            </w:pPr>
            <w:r w:rsidRPr="00B7249A">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CBFA3" w14:textId="77777777" w:rsidR="00B7249A" w:rsidRPr="00B7249A"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CC25" w14:textId="77777777" w:rsidR="00B7249A" w:rsidRPr="00B7249A" w:rsidRDefault="00B7249A" w:rsidP="009D69E1">
            <w:pPr>
              <w:pStyle w:val="TAL"/>
            </w:pPr>
            <w:r w:rsidRPr="00B7249A">
              <w:t xml:space="preserve">The </w:t>
            </w:r>
            <w:r w:rsidRPr="00B7249A">
              <w:rPr>
                <w:rFonts w:hint="eastAsia"/>
                <w:lang w:eastAsia="zh-CN"/>
              </w:rPr>
              <w:t>MCPTT ID</w:t>
            </w:r>
            <w:r w:rsidRPr="00B7249A">
              <w:t xml:space="preserve"> of the calling party</w:t>
            </w:r>
          </w:p>
        </w:tc>
      </w:tr>
      <w:tr w:rsidR="00B7249A" w:rsidRPr="00B7249A" w14:paraId="12E09666"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9C1E" w14:textId="77777777" w:rsidR="00B7249A" w:rsidRPr="00B7249A" w:rsidRDefault="00B7249A" w:rsidP="009D69E1">
            <w:pPr>
              <w:pStyle w:val="TAL"/>
            </w:pPr>
            <w:r w:rsidRPr="00B7249A">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0A23" w14:textId="77777777" w:rsidR="00B7249A" w:rsidRPr="00B7249A" w:rsidRDefault="00B7249A" w:rsidP="009D69E1">
            <w:pPr>
              <w:pStyle w:val="TAL"/>
            </w:pPr>
            <w:r w:rsidRPr="00B7249A">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8F05" w14:textId="77777777" w:rsidR="00B7249A" w:rsidRPr="00B7249A" w:rsidRDefault="00B7249A" w:rsidP="009D69E1">
            <w:pPr>
              <w:pStyle w:val="TAL"/>
            </w:pPr>
            <w:r w:rsidRPr="00B7249A">
              <w:t>The functional alias of the calling party</w:t>
            </w:r>
          </w:p>
        </w:tc>
      </w:tr>
      <w:tr w:rsidR="00B7249A" w:rsidRPr="00B7249A" w14:paraId="68EC19D2" w14:textId="77777777" w:rsidTr="009D69E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9E4" w14:textId="77777777" w:rsidR="00B7249A" w:rsidRPr="009D69E1" w:rsidRDefault="00B7249A" w:rsidP="009D69E1">
            <w:pPr>
              <w:pStyle w:val="TAL"/>
            </w:pPr>
            <w:r w:rsidRPr="009D69E1">
              <w:rPr>
                <w:lang w:eastAsia="zh-CN"/>
              </w:rPr>
              <w:t xml:space="preserve">Functional alias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CA91" w14:textId="77777777" w:rsidR="00B7249A" w:rsidRPr="009D69E1" w:rsidRDefault="00B7249A" w:rsidP="009D69E1">
            <w:pPr>
              <w:pStyle w:val="TAL"/>
            </w:pPr>
            <w:r w:rsidRPr="00B7249A">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F53E" w14:textId="77777777" w:rsidR="00B7249A" w:rsidRPr="009D69E1" w:rsidRDefault="00B7249A" w:rsidP="009D69E1">
            <w:pPr>
              <w:pStyle w:val="TAL"/>
            </w:pPr>
            <w:r w:rsidRPr="009D69E1">
              <w:rPr>
                <w:lang w:eastAsia="zh-CN"/>
              </w:rPr>
              <w:t>The functional alias of the called party</w:t>
            </w:r>
          </w:p>
        </w:tc>
      </w:tr>
    </w:tbl>
    <w:p w14:paraId="69DAD8BB" w14:textId="77777777" w:rsidR="00B7249A" w:rsidRPr="00B7249A" w:rsidRDefault="00B7249A" w:rsidP="009D69E1"/>
    <w:p w14:paraId="0BB95F32" w14:textId="26735011" w:rsidR="00B7249A" w:rsidRPr="00B7249A" w:rsidRDefault="00B7249A" w:rsidP="009D69E1">
      <w:pPr>
        <w:pStyle w:val="Heading4"/>
      </w:pPr>
      <w:bookmarkStart w:id="218" w:name="_Toc81817683"/>
      <w:bookmarkStart w:id="219" w:name="_Toc89073656"/>
      <w:r w:rsidRPr="00B7249A">
        <w:t>7.</w:t>
      </w:r>
      <w:r w:rsidR="00024769">
        <w:t>8</w:t>
      </w:r>
      <w:r w:rsidRPr="00B7249A">
        <w:t>.2.4</w:t>
      </w:r>
      <w:r w:rsidRPr="00B7249A">
        <w:tab/>
        <w:t>Procedure</w:t>
      </w:r>
      <w:bookmarkEnd w:id="218"/>
      <w:bookmarkEnd w:id="219"/>
    </w:p>
    <w:p w14:paraId="6185ABCC" w14:textId="77777777" w:rsidR="00B7249A" w:rsidRPr="00B7249A" w:rsidRDefault="00B7249A" w:rsidP="00B7249A">
      <w:r w:rsidRPr="00B7249A">
        <w:t>The MCPTT private call setup procedure between MCPTT servers is modified to allow using the functional alias as called party address, i.e. the MCPTT ID address is resolved by the partner MC system through the primary MCPTT server and primary MCPTT functional alias controlling server.</w:t>
      </w:r>
    </w:p>
    <w:p w14:paraId="601C9882" w14:textId="6121C97D" w:rsidR="00B7249A" w:rsidRPr="00B7249A" w:rsidRDefault="00B7249A" w:rsidP="00B7249A">
      <w:r w:rsidRPr="00B7249A">
        <w:t xml:space="preserve">Proposed changes against </w:t>
      </w:r>
      <w:r w:rsidRPr="00B7249A">
        <w:rPr>
          <w:rFonts w:eastAsia="Calibri"/>
        </w:rPr>
        <w:t>3GPP </w:t>
      </w:r>
      <w:r w:rsidRPr="00B7249A">
        <w:t>TS 23.379 [2] clause 10.7.2.3.1: Private call setup in automatic commencement mode - MCPTT users in multiple MC systems with additional functional alias resolution steps similar to the mechanism used in TS 3GPP 23.379 [2] clause</w:t>
      </w:r>
      <w:r w:rsidR="00024769">
        <w:t> </w:t>
      </w:r>
      <w:r w:rsidRPr="00B7249A">
        <w:t>10.7.2.2.1:</w:t>
      </w:r>
    </w:p>
    <w:p w14:paraId="4413A68B" w14:textId="0406A663" w:rsidR="00B7249A" w:rsidRPr="00B7249A" w:rsidRDefault="00B7249A" w:rsidP="009D69E1">
      <w:pPr>
        <w:pStyle w:val="NO"/>
      </w:pPr>
      <w:r w:rsidRPr="00B7249A">
        <w:t>NOTE:</w:t>
      </w:r>
      <w:r w:rsidR="00A84898">
        <w:tab/>
      </w:r>
      <w:r w:rsidRPr="00B7249A">
        <w:t>The changes are applicable when using manual commencement mode as well.</w:t>
      </w:r>
    </w:p>
    <w:p w14:paraId="40E8EAE1" w14:textId="63AE6C7E" w:rsidR="00B7249A" w:rsidRPr="00B7249A" w:rsidRDefault="00B7249A" w:rsidP="009D69E1">
      <w:r w:rsidRPr="00B7249A">
        <w:t>Additional new pre-condition:</w:t>
      </w:r>
    </w:p>
    <w:p w14:paraId="42877F0C" w14:textId="77777777" w:rsidR="00B7249A" w:rsidRPr="00B7249A" w:rsidRDefault="00B7249A" w:rsidP="007E1744">
      <w:pPr>
        <w:pStyle w:val="B1"/>
      </w:pPr>
      <w:r w:rsidRPr="00B7249A">
        <w:t>1.</w:t>
      </w:r>
      <w:r w:rsidRPr="00B7249A">
        <w:tab/>
        <w:t>A secured connection has been established between the MCPTT functional alias controlling servers in different MC systems.</w:t>
      </w:r>
    </w:p>
    <w:p w14:paraId="6321C9DF" w14:textId="77777777" w:rsidR="00B7249A" w:rsidRPr="00B7249A" w:rsidRDefault="00B7249A" w:rsidP="009D69E1">
      <w:pPr>
        <w:pStyle w:val="TH"/>
      </w:pPr>
      <w:r w:rsidRPr="00B7249A">
        <w:object w:dxaOrig="8715" w:dyaOrig="7485" w14:anchorId="72450B32">
          <v:shape id="_x0000_i1030" type="#_x0000_t75" style="width:436.1pt;height:374.25pt" o:ole="">
            <v:imagedata r:id="rId21" o:title=""/>
          </v:shape>
          <o:OLEObject Type="Embed" ProgID="Visio.Drawing.15" ShapeID="_x0000_i1030" DrawAspect="Content" ObjectID="_1699691896" r:id="rId22"/>
        </w:object>
      </w:r>
    </w:p>
    <w:p w14:paraId="224A5A0A" w14:textId="2CC08697" w:rsidR="00B7249A" w:rsidRPr="00B7249A" w:rsidRDefault="00B7249A" w:rsidP="009D69E1">
      <w:pPr>
        <w:pStyle w:val="TF"/>
      </w:pPr>
      <w:r w:rsidRPr="00B7249A">
        <w:t>Figure 7.</w:t>
      </w:r>
      <w:r w:rsidR="00BB62B1">
        <w:t>8</w:t>
      </w:r>
      <w:r w:rsidRPr="00B7249A">
        <w:t>.2.4-1: Private call setup in automatic commencement mode - users in multiple MC</w:t>
      </w:r>
    </w:p>
    <w:p w14:paraId="196CE5EF" w14:textId="77777777" w:rsidR="00B7249A" w:rsidRPr="00B7249A" w:rsidRDefault="00B7249A" w:rsidP="009D69E1">
      <w:pPr>
        <w:pStyle w:val="TF"/>
      </w:pPr>
      <w:r w:rsidRPr="00B7249A">
        <w:t xml:space="preserve"> systems</w:t>
      </w:r>
    </w:p>
    <w:p w14:paraId="01BDD36D" w14:textId="77777777" w:rsidR="00B7249A" w:rsidRPr="00B7249A" w:rsidRDefault="00B7249A" w:rsidP="009D69E1">
      <w:pPr>
        <w:pStyle w:val="B1"/>
        <w:rPr>
          <w:rFonts w:eastAsia="SimSun"/>
        </w:rPr>
      </w:pPr>
      <w:r w:rsidRPr="00B7249A">
        <w:rPr>
          <w:rFonts w:eastAsia="SimSun"/>
        </w:rPr>
        <w:t>1-2.</w:t>
      </w:r>
      <w:r w:rsidRPr="00B7249A">
        <w:rPr>
          <w:rFonts w:eastAsia="SimSun"/>
        </w:rPr>
        <w:tab/>
        <w:t xml:space="preserve">same as step 1-2 </w:t>
      </w:r>
      <w:r w:rsidRPr="00B7249A">
        <w:t xml:space="preserve">in </w:t>
      </w:r>
      <w:r w:rsidRPr="00B7249A">
        <w:rPr>
          <w:rFonts w:eastAsia="Calibri"/>
        </w:rPr>
        <w:t>3GPP </w:t>
      </w:r>
      <w:r w:rsidRPr="00B7249A">
        <w:t>TS 23.379 [2] clause 10.7.2.3.1, n</w:t>
      </w:r>
      <w:r w:rsidRPr="00B7249A">
        <w:rPr>
          <w:rFonts w:eastAsia="SimSun"/>
        </w:rPr>
        <w:t>o change.</w:t>
      </w:r>
    </w:p>
    <w:p w14:paraId="6A64A8A7" w14:textId="77777777" w:rsidR="00B7249A" w:rsidRPr="00B7249A" w:rsidRDefault="00B7249A" w:rsidP="009D69E1">
      <w:pPr>
        <w:pStyle w:val="B1"/>
      </w:pPr>
      <w:r w:rsidRPr="00B7249A">
        <w:t>3.</w:t>
      </w:r>
      <w:r w:rsidRPr="00B7249A">
        <w:tab/>
        <w:t xml:space="preserve">The MCPTT private call request contains the MCPTT ID </w:t>
      </w:r>
      <w:r w:rsidRPr="00B7249A">
        <w:rPr>
          <w:u w:val="single"/>
        </w:rPr>
        <w:t>or functional alias</w:t>
      </w:r>
      <w:r w:rsidRPr="00B7249A">
        <w:t xml:space="preserve"> of invited user.</w:t>
      </w:r>
    </w:p>
    <w:p w14:paraId="32A70762" w14:textId="360A734C" w:rsidR="00B7249A" w:rsidRPr="00B7249A" w:rsidRDefault="00B7249A" w:rsidP="009D69E1">
      <w:pPr>
        <w:pStyle w:val="B1"/>
      </w:pPr>
      <w:r w:rsidRPr="00B7249A">
        <w:t>4.</w:t>
      </w:r>
      <w:r w:rsidRPr="00B7249A">
        <w:tab/>
        <w:t xml:space="preserve">If the MCPTT private call request contains a functional alias instead of an MCPTT ID as called party, the MCPTT server 1 shall resolve the functional alias to the corresponding MCPTT ID for which the functional alias is active using steps 5-8 below. The MCPTT server shall also check whether MCPTT client 1 </w:t>
      </w:r>
      <w:r w:rsidR="00BB62B1" w:rsidRPr="00B7249A">
        <w:t>can</w:t>
      </w:r>
      <w:r w:rsidRPr="00B7249A">
        <w:t xml:space="preserve"> use the functional alias to setup a private call. If authorized, proceed to step 5.</w:t>
      </w:r>
    </w:p>
    <w:p w14:paraId="4CD2F69E" w14:textId="77777777" w:rsidR="00B7249A" w:rsidRPr="00B7249A" w:rsidRDefault="00B7249A" w:rsidP="009D69E1">
      <w:pPr>
        <w:pStyle w:val="B1"/>
        <w:ind w:firstLine="0"/>
      </w:pPr>
      <w:r w:rsidRPr="00B7249A">
        <w:t>Otherwise (using MCPTT ID for the MCPTT private call) the MCPTT server 1 checks whether the MCPTT user at MCPTT client 1 is authorized to initiate the private call to the MCPTT user at MCPTT client 2; if authorized proceed to step 11.</w:t>
      </w:r>
    </w:p>
    <w:p w14:paraId="544BF832" w14:textId="77777777" w:rsidR="00B7249A" w:rsidRPr="00B7249A" w:rsidRDefault="00B7249A" w:rsidP="009D69E1">
      <w:r w:rsidRPr="00B7249A">
        <w:t>5-10</w:t>
      </w:r>
      <w:r w:rsidRPr="00B7249A">
        <w:tab/>
        <w:t>new additional steps as:</w:t>
      </w:r>
    </w:p>
    <w:p w14:paraId="017D661E" w14:textId="0ACEDFCF" w:rsidR="00B7249A" w:rsidRPr="00B7249A" w:rsidRDefault="00B7249A">
      <w:pPr>
        <w:pStyle w:val="B1"/>
      </w:pPr>
      <w:r w:rsidRPr="00B7249A">
        <w:t>5.</w:t>
      </w:r>
      <w:r w:rsidRPr="00B7249A">
        <w:tab/>
        <w:t>The MCPTT server 1 sends MCPTT functional alias resolution request message to the MCPTT FA controlling server 1 to resolve the functional alias of the called party.</w:t>
      </w:r>
    </w:p>
    <w:p w14:paraId="42C3391B" w14:textId="1106052B" w:rsidR="00B7249A" w:rsidRPr="00B7249A" w:rsidRDefault="00B7249A" w:rsidP="009D69E1">
      <w:pPr>
        <w:pStyle w:val="B1"/>
      </w:pPr>
      <w:r w:rsidRPr="00B7249A">
        <w:t>6.</w:t>
      </w:r>
      <w:r w:rsidRPr="00B7249A">
        <w:tab/>
        <w:t>The MCPTT FA controlling server 1 determines that the function alias belongs to MCPTT service provider 2 and forwards the MCPTT functional alias resolution request message to MCPTT FA controlling server 2.</w:t>
      </w:r>
    </w:p>
    <w:p w14:paraId="5672A117" w14:textId="5CDAB0F2" w:rsidR="00B7249A" w:rsidRPr="00B7249A" w:rsidRDefault="00B7249A" w:rsidP="009D69E1">
      <w:pPr>
        <w:pStyle w:val="B1"/>
      </w:pPr>
      <w:r w:rsidRPr="00B7249A">
        <w:t>7.</w:t>
      </w:r>
      <w:r w:rsidRPr="00B7249A">
        <w:tab/>
        <w:t>The MCPTT FA controlling server 2 resolve the functional alias and determines the corresponding MCPTT ID shall be used to terminate the call and returns it to the MCPTT FA controlling server 1 in the MCPTT functional alias resolution response message.</w:t>
      </w:r>
    </w:p>
    <w:p w14:paraId="069AE453" w14:textId="694BF484" w:rsidR="00B7249A" w:rsidRPr="00B7249A" w:rsidRDefault="00B7249A" w:rsidP="009D69E1">
      <w:pPr>
        <w:pStyle w:val="NO"/>
      </w:pPr>
      <w:r w:rsidRPr="00B7249A">
        <w:lastRenderedPageBreak/>
        <w:t>NOTE:</w:t>
      </w:r>
      <w:r w:rsidR="00A84898">
        <w:tab/>
      </w:r>
      <w:r w:rsidRPr="00B7249A">
        <w:t>Depending on implementation the MCPTT server can apply additional call restrictions and decide whether the call is allowed to proceed with the resolved MCPTT ID(s) (e.g. whether the MCPTT ID is within the allowed area of the functional alias). 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7F35E604" w14:textId="4210C7E8" w:rsidR="00B7249A" w:rsidRPr="00B7249A" w:rsidRDefault="00B7249A" w:rsidP="009D69E1">
      <w:pPr>
        <w:pStyle w:val="B1"/>
      </w:pPr>
      <w:r w:rsidRPr="00B7249A">
        <w:t>8.</w:t>
      </w:r>
      <w:r w:rsidRPr="00B7249A">
        <w:tab/>
        <w:t>The MCPTT FA controlling server 1 returns the corresponding MCPTT ID to MCPTT server 1 in the MCPTT functional alias resolution response message. The MCPTT server 1 shall check if MCPTT user at MCPTT client 1 is authorized to initiate the private call to the MCPTT user at MCPTT client 2. If not authorized stop the procedure, otherwise continue with step 9.</w:t>
      </w:r>
    </w:p>
    <w:p w14:paraId="51C62B8D" w14:textId="29CD3E10" w:rsidR="00B7249A" w:rsidRPr="00B7249A" w:rsidRDefault="00B7249A" w:rsidP="009D69E1">
      <w:pPr>
        <w:pStyle w:val="B1"/>
      </w:pPr>
      <w:r w:rsidRPr="00B7249A">
        <w:t>9.</w:t>
      </w:r>
      <w:r w:rsidR="00954509">
        <w:tab/>
      </w:r>
      <w:r w:rsidRPr="00B7249A">
        <w:t>The MCPTT server 1 responds with a MCPTT functional alias resolution response message that contains the resolved MCPTT ID back to MCPTT client 1.</w:t>
      </w:r>
    </w:p>
    <w:p w14:paraId="3A81A30E" w14:textId="28951B2C" w:rsidR="00B7249A" w:rsidRPr="00B7249A" w:rsidRDefault="00B7249A" w:rsidP="009D69E1">
      <w:pPr>
        <w:pStyle w:val="EditorsNote"/>
      </w:pPr>
      <w:bookmarkStart w:id="220" w:name="_Hlk85448781"/>
      <w:r w:rsidRPr="00B7249A">
        <w:t>Editor</w:t>
      </w:r>
      <w:r w:rsidR="002E3FE3" w:rsidRPr="002E3FE3">
        <w:t>'</w:t>
      </w:r>
      <w:r w:rsidRPr="00B7249A">
        <w:t>s Note:</w:t>
      </w:r>
      <w:r w:rsidR="00954509">
        <w:t xml:space="preserve"> </w:t>
      </w:r>
      <w:r w:rsidRPr="00B7249A">
        <w:t xml:space="preserve">It is FFS if step 9 can use MCPTT private call response message instead of the MCPTT functional alias resolution response message to carry the target MCPTT ID for the new call. In this case the same change needs to be applied to procedure in </w:t>
      </w:r>
      <w:r w:rsidR="00BB62B1">
        <w:t>clause </w:t>
      </w:r>
      <w:r w:rsidRPr="00B7249A">
        <w:t xml:space="preserve">10.7.2.2.1 </w:t>
      </w:r>
      <w:r w:rsidR="00BB62B1">
        <w:t>of</w:t>
      </w:r>
      <w:r w:rsidRPr="00B7249A">
        <w:t xml:space="preserve"> </w:t>
      </w:r>
      <w:r w:rsidR="00BB62B1">
        <w:t>3GPP </w:t>
      </w:r>
      <w:r w:rsidRPr="00B7249A">
        <w:t>TS</w:t>
      </w:r>
      <w:r w:rsidR="00BB62B1">
        <w:t> </w:t>
      </w:r>
      <w:r w:rsidRPr="00B7249A">
        <w:t>3GPP</w:t>
      </w:r>
      <w:r w:rsidR="00BB62B1">
        <w:t> 23</w:t>
      </w:r>
      <w:r w:rsidRPr="00B7249A">
        <w:t>.379</w:t>
      </w:r>
      <w:r w:rsidR="00BB62B1">
        <w:t> [2]</w:t>
      </w:r>
      <w:r w:rsidRPr="00B7249A">
        <w:t>.</w:t>
      </w:r>
    </w:p>
    <w:bookmarkEnd w:id="220"/>
    <w:p w14:paraId="1A5919F8" w14:textId="778C21BF" w:rsidR="00B7249A" w:rsidRPr="00B7249A" w:rsidRDefault="00B7249A" w:rsidP="009D69E1">
      <w:pPr>
        <w:pStyle w:val="B1"/>
      </w:pPr>
      <w:r w:rsidRPr="00B7249A">
        <w:t>10.</w:t>
      </w:r>
      <w:r w:rsidR="00954509">
        <w:tab/>
      </w:r>
      <w:r w:rsidRPr="00B7249A">
        <w:t>The MCPTT client 1 sends a new MCPTT private call request towards the resolved MCPTT ID.</w:t>
      </w:r>
    </w:p>
    <w:p w14:paraId="6745F650" w14:textId="44C3A133" w:rsidR="00B7249A" w:rsidRPr="00B7249A" w:rsidRDefault="00B7249A" w:rsidP="009D69E1">
      <w:pPr>
        <w:pStyle w:val="B1"/>
      </w:pPr>
      <w:r w:rsidRPr="00B7249A">
        <w:t>11.</w:t>
      </w:r>
      <w:r w:rsidR="00954509">
        <w:tab/>
      </w:r>
      <w:r w:rsidRPr="00B7249A">
        <w:t xml:space="preserve">same as step 6 in </w:t>
      </w:r>
      <w:r w:rsidRPr="00B7249A">
        <w:rPr>
          <w:rFonts w:eastAsia="Calibri"/>
        </w:rPr>
        <w:t>3GPP </w:t>
      </w:r>
      <w:r w:rsidRPr="00B7249A">
        <w:t>TS 23.379 [2] clause 10.7.2.3.1, no change.</w:t>
      </w:r>
    </w:p>
    <w:p w14:paraId="02075640" w14:textId="49EC1A36" w:rsidR="00B7249A" w:rsidRPr="00B7249A" w:rsidRDefault="00B7249A">
      <w:pPr>
        <w:pStyle w:val="B1"/>
      </w:pPr>
      <w:r w:rsidRPr="00B7249A">
        <w:t>12.</w:t>
      </w:r>
      <w:r w:rsidR="00954509">
        <w:tab/>
      </w:r>
      <w:r w:rsidRPr="00B7249A">
        <w:t xml:space="preserve">same as step 5 in </w:t>
      </w:r>
      <w:r w:rsidRPr="00B7249A">
        <w:rPr>
          <w:rFonts w:eastAsia="Calibri"/>
        </w:rPr>
        <w:t>3GPP </w:t>
      </w:r>
      <w:r w:rsidRPr="00B7249A">
        <w:t>TS 23.379 [2] clause 10.7.2.3.1, no change.</w:t>
      </w:r>
    </w:p>
    <w:p w14:paraId="6E847A0A" w14:textId="326A271E" w:rsidR="00B7249A" w:rsidRPr="00B7249A" w:rsidRDefault="00B7249A" w:rsidP="009D69E1">
      <w:pPr>
        <w:pStyle w:val="B1"/>
      </w:pPr>
      <w:r w:rsidRPr="00B7249A">
        <w:t>13-15.</w:t>
      </w:r>
      <w:r w:rsidR="00954509">
        <w:tab/>
      </w:r>
      <w:r w:rsidRPr="00B7249A">
        <w:t xml:space="preserve">same as step 7-9 in </w:t>
      </w:r>
      <w:r w:rsidRPr="00B7249A">
        <w:rPr>
          <w:rFonts w:eastAsia="Calibri"/>
        </w:rPr>
        <w:t>3GPP </w:t>
      </w:r>
      <w:r w:rsidRPr="00B7249A">
        <w:t>TS 23.379 [2] clause 10.7.2.3.1, no change.</w:t>
      </w:r>
    </w:p>
    <w:p w14:paraId="6B4AB297" w14:textId="4DD7123E" w:rsidR="00B7249A" w:rsidRPr="00B7249A" w:rsidRDefault="00B7249A" w:rsidP="009D69E1">
      <w:pPr>
        <w:pStyle w:val="B1"/>
      </w:pPr>
      <w:r w:rsidRPr="00B7249A">
        <w:t>16.</w:t>
      </w:r>
      <w:r w:rsidR="00954509">
        <w:tab/>
      </w:r>
      <w:r w:rsidRPr="00B7249A">
        <w:t>The receiving MCPTT client 2 accepts the private call automatically, and an acknowledgement is sent to the MCPTT server 2.</w:t>
      </w:r>
    </w:p>
    <w:p w14:paraId="2BB23D6C" w14:textId="2BA2541C" w:rsidR="00B7249A" w:rsidRPr="00B7249A" w:rsidRDefault="00B7249A" w:rsidP="009D69E1">
      <w:pPr>
        <w:pStyle w:val="B1"/>
      </w:pPr>
      <w:r w:rsidRPr="00B7249A">
        <w:t>17.</w:t>
      </w:r>
      <w:r w:rsidR="00954509">
        <w:tab/>
      </w:r>
      <w:r w:rsidRPr="00B7249A">
        <w:t>The MCPTT server 2 forwards the MCPTT private call response message to MCPTT server 1.</w:t>
      </w:r>
    </w:p>
    <w:p w14:paraId="6FEB27BB" w14:textId="43ABE34D" w:rsidR="00B7249A" w:rsidRPr="00B7249A" w:rsidRDefault="00B7249A" w:rsidP="009D69E1">
      <w:pPr>
        <w:pStyle w:val="B1"/>
      </w:pPr>
      <w:r w:rsidRPr="00B7249A">
        <w:t>18-19.</w:t>
      </w:r>
      <w:r w:rsidR="00954509">
        <w:tab/>
      </w:r>
      <w:r w:rsidRPr="00B7249A">
        <w:t xml:space="preserve">same as steps 11-12 in </w:t>
      </w:r>
      <w:r w:rsidRPr="00B7249A">
        <w:rPr>
          <w:rFonts w:eastAsia="Calibri"/>
        </w:rPr>
        <w:t>3GPP </w:t>
      </w:r>
      <w:r w:rsidRPr="00B7249A">
        <w:t>TS 23.379 [2] clause 10.7.2.3.1, no change.</w:t>
      </w:r>
    </w:p>
    <w:p w14:paraId="2B60266C" w14:textId="53D3F866" w:rsidR="00B7249A" w:rsidRPr="00B7249A" w:rsidRDefault="00B7249A" w:rsidP="009D69E1">
      <w:pPr>
        <w:pStyle w:val="Heading3"/>
      </w:pPr>
      <w:bookmarkStart w:id="221" w:name="_Toc81817684"/>
      <w:bookmarkStart w:id="222" w:name="_Toc89073657"/>
      <w:r w:rsidRPr="00B7249A">
        <w:t>7.</w:t>
      </w:r>
      <w:r w:rsidR="00954509">
        <w:t>8</w:t>
      </w:r>
      <w:r w:rsidRPr="00B7249A">
        <w:t>.3</w:t>
      </w:r>
      <w:r w:rsidRPr="00B7249A">
        <w:tab/>
        <w:t>Solution evaluation</w:t>
      </w:r>
      <w:bookmarkEnd w:id="221"/>
      <w:bookmarkEnd w:id="222"/>
    </w:p>
    <w:p w14:paraId="22AECFE2" w14:textId="3E8D16BE" w:rsidR="00B7249A" w:rsidRPr="00B7249A" w:rsidRDefault="00B7249A" w:rsidP="00B7249A">
      <w:r w:rsidRPr="00B7249A">
        <w:t>The solution describes a private MCPTT call setup using a functional alias as target address towards an MCPTT user in a partner MC system with end</w:t>
      </w:r>
      <w:r w:rsidR="00954509">
        <w:t>-</w:t>
      </w:r>
      <w:r w:rsidRPr="00B7249A">
        <w:t>to</w:t>
      </w:r>
      <w:r w:rsidR="00954509">
        <w:t>-</w:t>
      </w:r>
      <w:r w:rsidRPr="00B7249A">
        <w:t xml:space="preserve">end encryption security. The solution relies on new communications between the MCPTT functional alias controlling server between interconnected MC systems with similar functional alias resolution mechanism described in </w:t>
      </w:r>
      <w:r w:rsidR="00C9354F">
        <w:t>3GPP </w:t>
      </w:r>
      <w:r w:rsidRPr="00B7249A">
        <w:t>TS</w:t>
      </w:r>
      <w:r w:rsidR="00C9354F">
        <w:t> </w:t>
      </w:r>
      <w:r w:rsidRPr="00B7249A">
        <w:t>3GPP</w:t>
      </w:r>
      <w:r w:rsidR="00C9354F">
        <w:t> </w:t>
      </w:r>
      <w:r w:rsidRPr="00B7249A">
        <w:t>23</w:t>
      </w:r>
      <w:r w:rsidR="00C9354F">
        <w:t>.</w:t>
      </w:r>
      <w:r w:rsidRPr="00B7249A">
        <w:t>379</w:t>
      </w:r>
      <w:r w:rsidR="00C9354F">
        <w:t> </w:t>
      </w:r>
      <w:r w:rsidRPr="00B7249A">
        <w:t>[2] clause</w:t>
      </w:r>
      <w:r w:rsidR="00954509">
        <w:t> </w:t>
      </w:r>
      <w:r w:rsidRPr="00B7249A">
        <w:t>10.7.2.2.1.</w:t>
      </w:r>
    </w:p>
    <w:p w14:paraId="2769D1FE" w14:textId="77777777" w:rsidR="00B7249A" w:rsidRPr="00B7249A" w:rsidRDefault="00B7249A" w:rsidP="00B7249A">
      <w:r w:rsidRPr="00B7249A">
        <w:t>The solution principle can be re-used for private MCVideo call and point-to-point MCData call scenarios.</w:t>
      </w:r>
    </w:p>
    <w:p w14:paraId="42BDF055" w14:textId="55B94137" w:rsidR="00E76D47" w:rsidRPr="00E76D47" w:rsidRDefault="00E76D47" w:rsidP="009627DD">
      <w:pPr>
        <w:pStyle w:val="Heading2"/>
        <w:rPr>
          <w:rFonts w:eastAsia="SimSun"/>
        </w:rPr>
      </w:pPr>
      <w:bookmarkStart w:id="223" w:name="_Toc89073658"/>
      <w:r w:rsidRPr="00E76D47">
        <w:rPr>
          <w:rFonts w:eastAsia="SimSun"/>
        </w:rPr>
        <w:t>7.</w:t>
      </w:r>
      <w:r>
        <w:rPr>
          <w:rFonts w:eastAsia="SimSun"/>
        </w:rPr>
        <w:t>9</w:t>
      </w:r>
      <w:r w:rsidRPr="00E76D47">
        <w:rPr>
          <w:rFonts w:eastAsia="SimSun"/>
        </w:rPr>
        <w:tab/>
        <w:t>Solution on IP connectivity between MC systems</w:t>
      </w:r>
      <w:bookmarkEnd w:id="223"/>
    </w:p>
    <w:p w14:paraId="0BB9CBAB" w14:textId="20CEDA4D" w:rsidR="00E76D47" w:rsidRPr="00E76D47" w:rsidRDefault="00E76D47" w:rsidP="009627DD">
      <w:pPr>
        <w:pStyle w:val="Heading3"/>
      </w:pPr>
      <w:bookmarkStart w:id="224" w:name="_Toc89073659"/>
      <w:r w:rsidRPr="00E76D47">
        <w:t>7.</w:t>
      </w:r>
      <w:r>
        <w:t>9</w:t>
      </w:r>
      <w:r w:rsidRPr="00E76D47">
        <w:t>.1</w:t>
      </w:r>
      <w:r w:rsidRPr="00E76D47">
        <w:tab/>
        <w:t>General</w:t>
      </w:r>
      <w:bookmarkEnd w:id="224"/>
    </w:p>
    <w:p w14:paraId="71C709FA" w14:textId="428E33FA" w:rsidR="00E76D47" w:rsidRPr="00E76D47" w:rsidRDefault="00E76D47" w:rsidP="00E76D47">
      <w:r w:rsidRPr="00E76D47">
        <w:t>This solution addresses the key issue 7 described in clause 5.7 on IP connectivity between MC systems defining an alternative to the existing scheme in 3GPP TS 23.280 [5] applicable for IP communications to migrated MC services users bypassing primary MC system. The solution provides an alternative call processing approach bypassing the primary MC system of the migrated MC service user and can be used as a contribution to limited media plane delays.</w:t>
      </w:r>
    </w:p>
    <w:p w14:paraId="7BD6B81F" w14:textId="443E2CDF" w:rsidR="00E76D47" w:rsidRPr="00E76D47" w:rsidRDefault="00E76D47" w:rsidP="009627DD">
      <w:pPr>
        <w:pStyle w:val="Heading3"/>
        <w:rPr>
          <w:lang w:val="en-US"/>
        </w:rPr>
      </w:pPr>
      <w:bookmarkStart w:id="225" w:name="_Toc89073660"/>
      <w:r w:rsidRPr="00E76D47">
        <w:rPr>
          <w:lang w:val="en-US"/>
        </w:rPr>
        <w:t>7.</w:t>
      </w:r>
      <w:r>
        <w:rPr>
          <w:lang w:val="en-US"/>
        </w:rPr>
        <w:t>9</w:t>
      </w:r>
      <w:r w:rsidRPr="00E76D47">
        <w:rPr>
          <w:lang w:val="en-US"/>
        </w:rPr>
        <w:t>.2</w:t>
      </w:r>
      <w:r w:rsidRPr="00E76D47">
        <w:rPr>
          <w:lang w:val="en-US"/>
        </w:rPr>
        <w:tab/>
        <w:t>Solution description</w:t>
      </w:r>
      <w:bookmarkEnd w:id="225"/>
    </w:p>
    <w:p w14:paraId="77628AA6" w14:textId="1470358B" w:rsidR="00E76D47" w:rsidRPr="00E76D47" w:rsidRDefault="00E76D47" w:rsidP="009627DD">
      <w:pPr>
        <w:pStyle w:val="Heading4"/>
        <w:rPr>
          <w:lang w:val="en-US"/>
        </w:rPr>
      </w:pPr>
      <w:bookmarkStart w:id="226" w:name="_Toc89073661"/>
      <w:r w:rsidRPr="00E76D47">
        <w:rPr>
          <w:lang w:val="en-US"/>
        </w:rPr>
        <w:t>7.</w:t>
      </w:r>
      <w:r>
        <w:rPr>
          <w:lang w:val="en-US"/>
        </w:rPr>
        <w:t>9</w:t>
      </w:r>
      <w:r w:rsidRPr="00E76D47">
        <w:rPr>
          <w:lang w:val="en-US"/>
        </w:rPr>
        <w:t>.2.1</w:t>
      </w:r>
      <w:r w:rsidRPr="00E76D47">
        <w:rPr>
          <w:lang w:val="en-US"/>
        </w:rPr>
        <w:tab/>
        <w:t>Functional model</w:t>
      </w:r>
      <w:bookmarkEnd w:id="226"/>
      <w:r w:rsidRPr="00E76D47">
        <w:rPr>
          <w:lang w:val="en-US"/>
        </w:rPr>
        <w:t xml:space="preserve"> </w:t>
      </w:r>
    </w:p>
    <w:p w14:paraId="1A6DF938" w14:textId="139CE259" w:rsidR="00E76D47" w:rsidRPr="00E76D47" w:rsidRDefault="00E76D47" w:rsidP="00E76D47">
      <w:pPr>
        <w:rPr>
          <w:rFonts w:eastAsia="Calibri"/>
          <w:lang w:val="en-US"/>
        </w:rPr>
      </w:pPr>
      <w:r w:rsidRPr="00E76D47">
        <w:rPr>
          <w:rFonts w:eastAsia="Calibri"/>
          <w:lang w:val="en-US"/>
        </w:rPr>
        <w:t>The common functional model in 3GPP TS 23.280 [5] and the functional model that corresponds to MCData in 3GPP TS 23.282 [4] already provides the necessary means for interconnection either using topology hiding using an MC gateway server or without topology hiding not using an MC gateway server.</w:t>
      </w:r>
    </w:p>
    <w:p w14:paraId="07FE9703" w14:textId="7E6428A1" w:rsidR="00E76D47" w:rsidRPr="00E76D47" w:rsidRDefault="00E76D47" w:rsidP="009627DD">
      <w:pPr>
        <w:pStyle w:val="Heading4"/>
      </w:pPr>
      <w:bookmarkStart w:id="227" w:name="_Toc89073662"/>
      <w:r w:rsidRPr="00E76D47">
        <w:lastRenderedPageBreak/>
        <w:t>7.</w:t>
      </w:r>
      <w:r>
        <w:t>9</w:t>
      </w:r>
      <w:r w:rsidRPr="00E76D47">
        <w:t>.2.2</w:t>
      </w:r>
      <w:r w:rsidRPr="00E76D47">
        <w:tab/>
        <w:t>Reference points</w:t>
      </w:r>
      <w:bookmarkEnd w:id="227"/>
    </w:p>
    <w:p w14:paraId="4CF4145F" w14:textId="4511A0D4" w:rsidR="00E76D47" w:rsidRPr="00E76D47" w:rsidRDefault="00E76D47" w:rsidP="00E76D47">
      <w:pPr>
        <w:rPr>
          <w:rFonts w:eastAsia="Calibri"/>
        </w:rPr>
      </w:pPr>
      <w:r w:rsidRPr="00E76D47">
        <w:rPr>
          <w:rFonts w:eastAsia="Calibri"/>
        </w:rPr>
        <w:t>The necessary reference points applicable for interconnection and migration in 3GPP TS 23.280 [5] and 3GPP TS 23.282 [4] apply for direct communications between MC systems bypassing the primary MC system associated with a migrated MC service user.</w:t>
      </w:r>
    </w:p>
    <w:p w14:paraId="4ABE68E3" w14:textId="77777777" w:rsidR="00E76D47" w:rsidRPr="00E76D47" w:rsidRDefault="00E76D47" w:rsidP="009627DD">
      <w:pPr>
        <w:pStyle w:val="NO"/>
        <w:rPr>
          <w:rFonts w:eastAsia="Calibri"/>
        </w:rPr>
      </w:pPr>
      <w:r w:rsidRPr="00E76D47">
        <w:rPr>
          <w:rFonts w:eastAsia="Calibri"/>
        </w:rPr>
        <w:t>NOTE:</w:t>
      </w:r>
      <w:r w:rsidRPr="00E76D47">
        <w:rPr>
          <w:rFonts w:eastAsia="Calibri"/>
        </w:rPr>
        <w:tab/>
        <w:t>MCPTT service and MCVideo service can also reuse defined reference points for interconnection.</w:t>
      </w:r>
    </w:p>
    <w:p w14:paraId="05CAA748" w14:textId="44889C35" w:rsidR="00E76D47" w:rsidRPr="00E76D47" w:rsidRDefault="00E76D47" w:rsidP="009627DD">
      <w:pPr>
        <w:pStyle w:val="Heading4"/>
        <w:rPr>
          <w:rFonts w:eastAsia="Calibri"/>
        </w:rPr>
      </w:pPr>
      <w:bookmarkStart w:id="228" w:name="_Toc89073663"/>
      <w:r w:rsidRPr="00E76D47">
        <w:rPr>
          <w:rFonts w:eastAsia="Calibri"/>
        </w:rPr>
        <w:t>7.</w:t>
      </w:r>
      <w:r>
        <w:rPr>
          <w:rFonts w:eastAsia="Calibri"/>
        </w:rPr>
        <w:t>9</w:t>
      </w:r>
      <w:r w:rsidRPr="00E76D47">
        <w:rPr>
          <w:rFonts w:eastAsia="Calibri"/>
        </w:rPr>
        <w:t>.2.3</w:t>
      </w:r>
      <w:r w:rsidRPr="00E76D47">
        <w:rPr>
          <w:rFonts w:eastAsia="Calibri"/>
        </w:rPr>
        <w:tab/>
        <w:t>Procedures and flows</w:t>
      </w:r>
      <w:bookmarkEnd w:id="228"/>
    </w:p>
    <w:p w14:paraId="4A802E54" w14:textId="77777777" w:rsidR="00E76D47" w:rsidRPr="00E76D47" w:rsidRDefault="00E76D47" w:rsidP="00E76D47">
      <w:pPr>
        <w:rPr>
          <w:rFonts w:eastAsia="Calibri"/>
        </w:rPr>
      </w:pPr>
      <w:r w:rsidRPr="00E76D47">
        <w:rPr>
          <w:rFonts w:eastAsia="Calibri"/>
        </w:rPr>
        <w:t>To determine the MC system of the migrated MC service user, the procedure and flow described in clause 7.7 is applied. For call processing applicable generic procedures for interconnection according to 3GPP TS 23.280 [5] applied.</w:t>
      </w:r>
    </w:p>
    <w:p w14:paraId="327E16B2" w14:textId="6461669B" w:rsidR="00E76D47" w:rsidRPr="00E76D47" w:rsidRDefault="00E76D47" w:rsidP="009627DD">
      <w:pPr>
        <w:pStyle w:val="Heading3"/>
      </w:pPr>
      <w:bookmarkStart w:id="229" w:name="_Toc89073664"/>
      <w:r w:rsidRPr="00E76D47">
        <w:t>7.</w:t>
      </w:r>
      <w:r>
        <w:t>9</w:t>
      </w:r>
      <w:r w:rsidRPr="00E76D47">
        <w:t>.3</w:t>
      </w:r>
      <w:r w:rsidRPr="00E76D47">
        <w:tab/>
        <w:t>Solution evaluation</w:t>
      </w:r>
      <w:bookmarkEnd w:id="229"/>
    </w:p>
    <w:p w14:paraId="2A397DC3" w14:textId="77777777" w:rsidR="00E76D47" w:rsidRPr="00E76D47" w:rsidRDefault="00E76D47" w:rsidP="00E76D47">
      <w:r w:rsidRPr="00E76D47">
        <w:t>The enhancements proposed in clause 7.7 allow the determination of the actual hosting MC system of the migrated MC service user. The response user data info contains necessary information about MC system identifier to route the call request directly towards target MC system without passing the primary MC system.</w:t>
      </w:r>
    </w:p>
    <w:p w14:paraId="7A9A662C" w14:textId="77777777" w:rsidR="00E76D47" w:rsidRPr="00E76D47" w:rsidRDefault="00E76D47" w:rsidP="00E76D47">
      <w:r w:rsidRPr="00E76D47">
        <w:t>This solution is applicable when communication recording in the primary MC system is not required.</w:t>
      </w:r>
    </w:p>
    <w:p w14:paraId="329E36F9" w14:textId="77777777" w:rsidR="00B7249A" w:rsidRPr="0094213A" w:rsidRDefault="00B7249A" w:rsidP="00976708"/>
    <w:p w14:paraId="11B644DE" w14:textId="091B5AC1" w:rsidR="00F2042E" w:rsidRPr="00F2042E" w:rsidRDefault="00F2042E" w:rsidP="009627DD">
      <w:pPr>
        <w:pStyle w:val="Heading2"/>
        <w:rPr>
          <w:rFonts w:eastAsia="SimSun"/>
        </w:rPr>
      </w:pPr>
      <w:bookmarkStart w:id="230" w:name="_Toc89073665"/>
      <w:bookmarkStart w:id="231" w:name="_Toc78291421"/>
      <w:r w:rsidRPr="00F2042E">
        <w:rPr>
          <w:rFonts w:eastAsia="SimSun"/>
        </w:rPr>
        <w:t>7.</w:t>
      </w:r>
      <w:r w:rsidR="00F65FA6">
        <w:rPr>
          <w:rFonts w:eastAsia="SimSun"/>
        </w:rPr>
        <w:t>10</w:t>
      </w:r>
      <w:r w:rsidRPr="00F2042E">
        <w:rPr>
          <w:rFonts w:eastAsia="SimSun"/>
        </w:rPr>
        <w:tab/>
        <w:t>Solution on migration without interconnection between two MC systems</w:t>
      </w:r>
      <w:bookmarkEnd w:id="230"/>
    </w:p>
    <w:p w14:paraId="187CA1B6" w14:textId="33A0F990" w:rsidR="00F2042E" w:rsidRPr="00F2042E" w:rsidRDefault="00F2042E" w:rsidP="009627DD">
      <w:pPr>
        <w:pStyle w:val="Heading3"/>
      </w:pPr>
      <w:bookmarkStart w:id="232" w:name="_Toc89073666"/>
      <w:r w:rsidRPr="00F2042E">
        <w:t>7.</w:t>
      </w:r>
      <w:r w:rsidR="00F65FA6">
        <w:t>10</w:t>
      </w:r>
      <w:r w:rsidRPr="00F2042E">
        <w:t>.1</w:t>
      </w:r>
      <w:r w:rsidRPr="00F2042E">
        <w:tab/>
        <w:t>General</w:t>
      </w:r>
      <w:bookmarkEnd w:id="232"/>
    </w:p>
    <w:p w14:paraId="00548B47" w14:textId="1580F994" w:rsidR="00F2042E" w:rsidRPr="00F2042E" w:rsidRDefault="00F2042E" w:rsidP="00F2042E">
      <w:r w:rsidRPr="00F2042E">
        <w:t xml:space="preserve">This solution addresses key issue </w:t>
      </w:r>
      <w:r w:rsidR="00F65FA6">
        <w:t>8</w:t>
      </w:r>
      <w:r w:rsidRPr="00F2042E">
        <w:t xml:space="preserve"> described in clause 5.</w:t>
      </w:r>
      <w:r w:rsidR="00F65FA6">
        <w:t>8</w:t>
      </w:r>
      <w:r w:rsidRPr="00F2042E">
        <w:t xml:space="preserve"> on enabling an authorized MC service user to migrate to another MC system, where there is no interconnection between the primary and the partner MC systems.</w:t>
      </w:r>
    </w:p>
    <w:p w14:paraId="466FD332" w14:textId="3C972EF4" w:rsidR="00F2042E" w:rsidRPr="00F2042E" w:rsidRDefault="00F2042E" w:rsidP="00F2042E">
      <w:r w:rsidRPr="00F2042E">
        <w:t xml:space="preserve">As stated in 3GPP TS 23.280 [5], clause 5.2.9.1, </w:t>
      </w:r>
      <w:r w:rsidR="00FC59E7" w:rsidRPr="00FC59E7">
        <w:t>"</w:t>
      </w:r>
      <w:r w:rsidRPr="00F2042E">
        <w:t>MC service interconnection needs to be provided between MC systems that wish to provide migration of their MC service users.</w:t>
      </w:r>
      <w:r w:rsidR="00FC59E7" w:rsidRPr="00FC59E7">
        <w:t>"</w:t>
      </w:r>
      <w:r w:rsidRPr="00F2042E">
        <w:t>. However, there are scenarios where an MC service user may need to migrate to an MC partner system (</w:t>
      </w:r>
      <w:r w:rsidR="00F65FA6" w:rsidRPr="00F2042E">
        <w:t>e.g.,</w:t>
      </w:r>
      <w:r w:rsidRPr="00F2042E">
        <w:t xml:space="preserve"> tactical networks, MC systems without interconnection due to regulatory constraint), where there is no interconnection between the MC systems.</w:t>
      </w:r>
    </w:p>
    <w:p w14:paraId="4B060C0B" w14:textId="1FDC457B" w:rsidR="00F2042E" w:rsidRPr="00F2042E" w:rsidRDefault="00F2042E" w:rsidP="009627DD">
      <w:pPr>
        <w:pStyle w:val="Heading3"/>
      </w:pPr>
      <w:bookmarkStart w:id="233" w:name="_Toc89073667"/>
      <w:r w:rsidRPr="00F2042E">
        <w:t>7.</w:t>
      </w:r>
      <w:r w:rsidR="00F65FA6">
        <w:t>10</w:t>
      </w:r>
      <w:r w:rsidRPr="00F2042E">
        <w:t>.2</w:t>
      </w:r>
      <w:r w:rsidRPr="00F2042E">
        <w:tab/>
        <w:t>Solution description</w:t>
      </w:r>
      <w:bookmarkEnd w:id="233"/>
    </w:p>
    <w:p w14:paraId="4208D2EB" w14:textId="77777777" w:rsidR="00F2042E" w:rsidRPr="00F2042E" w:rsidRDefault="00F2042E" w:rsidP="00F2042E">
      <w:r w:rsidRPr="00F2042E">
        <w:t>Pre-conditions</w:t>
      </w:r>
    </w:p>
    <w:p w14:paraId="679061CD" w14:textId="77777777" w:rsidR="00F2042E" w:rsidRPr="00F2042E" w:rsidRDefault="00F2042E" w:rsidP="009627DD">
      <w:pPr>
        <w:pStyle w:val="B1"/>
        <w:rPr>
          <w:noProof/>
        </w:rPr>
      </w:pPr>
      <w:r w:rsidRPr="00F2042E">
        <w:rPr>
          <w:noProof/>
        </w:rPr>
        <w:t>-</w:t>
      </w:r>
      <w:r w:rsidRPr="00F2042E">
        <w:rPr>
          <w:noProof/>
        </w:rPr>
        <w:tab/>
        <w:t>The MC service user wishes to migrate to a partner MC system, even if there is no interconnetion to the primary MC system.</w:t>
      </w:r>
    </w:p>
    <w:p w14:paraId="2904ECE9" w14:textId="77777777" w:rsidR="00F2042E" w:rsidRPr="00F2042E" w:rsidRDefault="00F2042E" w:rsidP="009627DD">
      <w:pPr>
        <w:pStyle w:val="B1"/>
        <w:rPr>
          <w:noProof/>
        </w:rPr>
      </w:pPr>
      <w:r w:rsidRPr="00F2042E">
        <w:rPr>
          <w:noProof/>
        </w:rPr>
        <w:t>-</w:t>
      </w:r>
      <w:r w:rsidRPr="00F2042E">
        <w:rPr>
          <w:noProof/>
        </w:rPr>
        <w:tab/>
        <w:t>The primary and partner Identity Management Server have been provisioned with signing certificates using an out of band mechanism, as specified in 3GPP TS 33.180 [X], clause 5.1.4.2.</w:t>
      </w:r>
    </w:p>
    <w:p w14:paraId="3D016EA7" w14:textId="77777777" w:rsidR="00F2042E" w:rsidRPr="00F2042E" w:rsidRDefault="00F2042E" w:rsidP="009627DD">
      <w:pPr>
        <w:pStyle w:val="B1"/>
        <w:rPr>
          <w:noProof/>
        </w:rPr>
      </w:pPr>
      <w:r w:rsidRPr="00F2042E">
        <w:rPr>
          <w:noProof/>
        </w:rPr>
        <w:t>-</w:t>
      </w:r>
      <w:r w:rsidRPr="00F2042E">
        <w:rPr>
          <w:noProof/>
        </w:rPr>
        <w:tab/>
        <w:t>MC service user authentication and authorization has taken place in the primary MC system, which has supplied necessary credentials to the MC service client to permit service authorization to take place in the partner system.</w:t>
      </w:r>
    </w:p>
    <w:p w14:paraId="7AFEC57F" w14:textId="77777777" w:rsidR="00F2042E" w:rsidRPr="00F2042E" w:rsidRDefault="00F2042E" w:rsidP="009627DD">
      <w:pPr>
        <w:pStyle w:val="B1"/>
      </w:pPr>
      <w:r w:rsidRPr="00F2042E">
        <w:t>-</w:t>
      </w:r>
      <w:r w:rsidRPr="00F2042E">
        <w:tab/>
        <w:t>The MC service client has been configured with an MC service user profile, by the primary MC system, that contains the necessary parameters needed for connectivity with the partner MC system, including authorization for migration.</w:t>
      </w:r>
    </w:p>
    <w:p w14:paraId="1AEB8842" w14:textId="783C222E" w:rsidR="00F2042E" w:rsidRDefault="00F2042E" w:rsidP="00F65FA6">
      <w:pPr>
        <w:pStyle w:val="B1"/>
      </w:pPr>
      <w:r w:rsidRPr="00F2042E">
        <w:t>-</w:t>
      </w:r>
      <w:r w:rsidRPr="00F2042E">
        <w:tab/>
        <w:t>The partner MC system has been provisioned with a user profile for the migrating MC service user.</w:t>
      </w:r>
    </w:p>
    <w:p w14:paraId="58D70DD6" w14:textId="77777777" w:rsidR="00F2042E" w:rsidRPr="00F2042E" w:rsidRDefault="00F2042E" w:rsidP="009627DD">
      <w:pPr>
        <w:pStyle w:val="TH"/>
      </w:pPr>
      <w:r w:rsidRPr="00F2042E">
        <w:rPr>
          <w:noProof/>
        </w:rPr>
        <w:object w:dxaOrig="5026" w:dyaOrig="3751" w14:anchorId="443809F9">
          <v:shape id="_x0000_i1031" type="#_x0000_t75" style="width:311.75pt;height:232.3pt" o:ole="">
            <v:imagedata r:id="rId23" o:title=""/>
          </v:shape>
          <o:OLEObject Type="Embed" ProgID="Visio.Drawing.11" ShapeID="_x0000_i1031" DrawAspect="Content" ObjectID="_1699691897" r:id="rId24"/>
        </w:object>
      </w:r>
    </w:p>
    <w:p w14:paraId="4D3ABDFB" w14:textId="647CD7AD" w:rsidR="00F2042E" w:rsidRPr="00F2042E" w:rsidRDefault="00F2042E" w:rsidP="009627DD">
      <w:pPr>
        <w:pStyle w:val="TF"/>
        <w:rPr>
          <w:noProof/>
        </w:rPr>
      </w:pPr>
      <w:r w:rsidRPr="00F2042E">
        <w:rPr>
          <w:noProof/>
        </w:rPr>
        <w:t>Figure 7.</w:t>
      </w:r>
      <w:r w:rsidR="00F65FA6">
        <w:rPr>
          <w:noProof/>
        </w:rPr>
        <w:t>10</w:t>
      </w:r>
      <w:r w:rsidRPr="00F2042E">
        <w:rPr>
          <w:noProof/>
        </w:rPr>
        <w:t>.2-1</w:t>
      </w:r>
      <w:r w:rsidRPr="00F2042E">
        <w:rPr>
          <w:noProof/>
        </w:rPr>
        <w:tab/>
        <w:t>Service authorization for migration to partner MC system</w:t>
      </w:r>
    </w:p>
    <w:p w14:paraId="61972DF5" w14:textId="77777777" w:rsidR="00F2042E" w:rsidRPr="00F2042E" w:rsidRDefault="00F2042E" w:rsidP="009627DD">
      <w:pPr>
        <w:pStyle w:val="B1"/>
        <w:rPr>
          <w:noProof/>
        </w:rPr>
      </w:pPr>
      <w:r w:rsidRPr="00F2042E">
        <w:rPr>
          <w:noProof/>
        </w:rPr>
        <w:t>1.</w:t>
      </w:r>
      <w:r w:rsidRPr="00F2042E">
        <w:rPr>
          <w:noProof/>
        </w:rPr>
        <w:tab/>
        <w:t>The MC service UE migrates to the partner MC system by using the available access information and credentials provided by the primary MC system and after establishing the local PLMN connectivity.</w:t>
      </w:r>
    </w:p>
    <w:p w14:paraId="7FCAFFCB" w14:textId="55F0DA26" w:rsidR="00F2042E" w:rsidRPr="00F2042E" w:rsidRDefault="00F2042E" w:rsidP="009627DD">
      <w:pPr>
        <w:pStyle w:val="B1"/>
        <w:rPr>
          <w:noProof/>
        </w:rPr>
      </w:pPr>
      <w:r w:rsidRPr="00F2042E">
        <w:rPr>
          <w:noProof/>
        </w:rPr>
        <w:t>2.</w:t>
      </w:r>
      <w:r w:rsidRPr="00F2042E">
        <w:rPr>
          <w:noProof/>
        </w:rPr>
        <w:tab/>
        <w:t xml:space="preserve">The partner MC system performs an authorization check to verify that the MC service user is permitted to migrate, using </w:t>
      </w:r>
      <w:r w:rsidRPr="00F2042E">
        <w:t>the inter-domain MC user service authorization procedures, as specified in 3GPP TS 33.180 [</w:t>
      </w:r>
      <w:r w:rsidR="00F65FA6">
        <w:t>7</w:t>
      </w:r>
      <w:r w:rsidRPr="00F2042E">
        <w:t>]</w:t>
      </w:r>
      <w:r w:rsidRPr="00F2042E">
        <w:rPr>
          <w:noProof/>
        </w:rPr>
        <w:t>.</w:t>
      </w:r>
    </w:p>
    <w:p w14:paraId="6189D181" w14:textId="67B75C43" w:rsidR="00F2042E" w:rsidRPr="00F2042E" w:rsidRDefault="00F2042E" w:rsidP="009627DD">
      <w:pPr>
        <w:pStyle w:val="Heading3"/>
      </w:pPr>
      <w:bookmarkStart w:id="234" w:name="_Toc89073668"/>
      <w:r w:rsidRPr="00F2042E">
        <w:t>7.</w:t>
      </w:r>
      <w:r w:rsidR="00F65FA6">
        <w:t>10</w:t>
      </w:r>
      <w:r w:rsidRPr="00F2042E">
        <w:t>.3</w:t>
      </w:r>
      <w:r w:rsidRPr="00F2042E">
        <w:tab/>
        <w:t>Solution evaluation</w:t>
      </w:r>
      <w:bookmarkEnd w:id="234"/>
    </w:p>
    <w:p w14:paraId="7F373819" w14:textId="77777777" w:rsidR="00F2042E" w:rsidRPr="00F2042E" w:rsidRDefault="00F2042E" w:rsidP="00F2042E">
      <w:r w:rsidRPr="00F2042E">
        <w:t xml:space="preserve">The solution describes how an MC service user can migrate to another MC system, where there is no interconnection between the primary and partner MC systems. </w:t>
      </w:r>
    </w:p>
    <w:p w14:paraId="0470090D" w14:textId="1AC60BDF" w:rsidR="00F2042E" w:rsidRPr="00F2042E" w:rsidRDefault="00F2042E" w:rsidP="00F2042E">
      <w:r w:rsidRPr="00F2042E">
        <w:t>The solution is applicable for all MC services and uses present security mechanisms, as described in 3GPP TS 33.180[</w:t>
      </w:r>
      <w:r w:rsidR="00F65FA6">
        <w:t>7</w:t>
      </w:r>
      <w:r w:rsidRPr="00F2042E">
        <w:t>], clause 5.1.4.</w:t>
      </w:r>
    </w:p>
    <w:p w14:paraId="2A877515" w14:textId="1258375B" w:rsidR="0069760D" w:rsidRPr="0069760D" w:rsidRDefault="0069760D" w:rsidP="009627DD">
      <w:pPr>
        <w:pStyle w:val="Heading2"/>
        <w:rPr>
          <w:rFonts w:eastAsia="SimSun"/>
        </w:rPr>
      </w:pPr>
      <w:bookmarkStart w:id="235" w:name="_Toc89073669"/>
      <w:r w:rsidRPr="0069760D">
        <w:rPr>
          <w:rFonts w:eastAsia="SimSun"/>
        </w:rPr>
        <w:t>7.</w:t>
      </w:r>
      <w:r>
        <w:rPr>
          <w:rFonts w:eastAsia="SimSun"/>
        </w:rPr>
        <w:t>11</w:t>
      </w:r>
      <w:r w:rsidRPr="0069760D">
        <w:rPr>
          <w:rFonts w:eastAsia="SimSun"/>
        </w:rPr>
        <w:tab/>
        <w:t>Private call forwarding between MCPTT systems</w:t>
      </w:r>
      <w:bookmarkEnd w:id="235"/>
    </w:p>
    <w:p w14:paraId="29A38245" w14:textId="1F5E9F18" w:rsidR="0069760D" w:rsidRPr="0069760D" w:rsidRDefault="0069760D" w:rsidP="009627DD">
      <w:pPr>
        <w:pStyle w:val="Heading3"/>
      </w:pPr>
      <w:bookmarkStart w:id="236" w:name="_Toc89073670"/>
      <w:r w:rsidRPr="0069760D">
        <w:t>7.</w:t>
      </w:r>
      <w:r>
        <w:t>11</w:t>
      </w:r>
      <w:r w:rsidRPr="0069760D">
        <w:t>.1</w:t>
      </w:r>
      <w:r w:rsidRPr="0069760D">
        <w:tab/>
        <w:t>General</w:t>
      </w:r>
      <w:bookmarkEnd w:id="236"/>
    </w:p>
    <w:p w14:paraId="00C94A2A" w14:textId="77777777" w:rsidR="0069760D" w:rsidRPr="0069760D" w:rsidRDefault="0069760D" w:rsidP="0069760D">
      <w:r w:rsidRPr="0069760D">
        <w:t>This solution addresses the call forwarding related aspects of key issue 6 described in clause 5.6 on call forwarding/call transfer between MC systems.</w:t>
      </w:r>
    </w:p>
    <w:p w14:paraId="452EF078" w14:textId="77777777" w:rsidR="0069760D" w:rsidRPr="0069760D" w:rsidRDefault="0069760D" w:rsidP="0069760D">
      <w:r w:rsidRPr="0069760D">
        <w:t>The solution provides the possibility of forwarding MCPTT private calls between MCPTT users in different MCPTT systems.</w:t>
      </w:r>
    </w:p>
    <w:p w14:paraId="34CC02D0" w14:textId="17C65C52" w:rsidR="0069760D" w:rsidRPr="0069760D" w:rsidRDefault="0069760D" w:rsidP="009627DD">
      <w:pPr>
        <w:pStyle w:val="Heading3"/>
      </w:pPr>
      <w:bookmarkStart w:id="237" w:name="_Toc89073671"/>
      <w:r w:rsidRPr="0069760D">
        <w:t>7.</w:t>
      </w:r>
      <w:r>
        <w:t>11</w:t>
      </w:r>
      <w:r w:rsidRPr="0069760D">
        <w:t>.2</w:t>
      </w:r>
      <w:r w:rsidRPr="0069760D">
        <w:tab/>
        <w:t>Solution description</w:t>
      </w:r>
      <w:bookmarkEnd w:id="237"/>
    </w:p>
    <w:p w14:paraId="1194B4FD" w14:textId="487B7346" w:rsidR="0069760D" w:rsidRPr="0069760D" w:rsidRDefault="0069760D" w:rsidP="009627DD">
      <w:pPr>
        <w:pStyle w:val="Heading4"/>
      </w:pPr>
      <w:bookmarkStart w:id="238" w:name="_Toc89073672"/>
      <w:r w:rsidRPr="0069760D">
        <w:t>7.</w:t>
      </w:r>
      <w:r>
        <w:t>11</w:t>
      </w:r>
      <w:r w:rsidRPr="0069760D">
        <w:t>.2.1</w:t>
      </w:r>
      <w:r w:rsidRPr="0069760D">
        <w:tab/>
        <w:t>Principle</w:t>
      </w:r>
      <w:bookmarkEnd w:id="238"/>
    </w:p>
    <w:p w14:paraId="10F01612" w14:textId="77777777" w:rsidR="0069760D" w:rsidRPr="0069760D" w:rsidRDefault="0069760D" w:rsidP="0069760D">
      <w:r w:rsidRPr="0069760D">
        <w:t>Currently call forwarding for MCPTT private calls is defined within one MCPTT system. The following solution defines the necessary changes to allow call forwarding between MCPTT users in different MCPTT systems.</w:t>
      </w:r>
    </w:p>
    <w:p w14:paraId="658B60F1" w14:textId="5A24D7DB" w:rsidR="0069760D" w:rsidRPr="0069760D" w:rsidRDefault="0069760D" w:rsidP="009627DD">
      <w:pPr>
        <w:pStyle w:val="Heading4"/>
      </w:pPr>
      <w:bookmarkStart w:id="239" w:name="_Toc89073673"/>
      <w:r w:rsidRPr="0069760D">
        <w:t>7.</w:t>
      </w:r>
      <w:r>
        <w:t>11</w:t>
      </w:r>
      <w:r w:rsidRPr="0069760D">
        <w:t>.2.2</w:t>
      </w:r>
      <w:r w:rsidRPr="0069760D">
        <w:tab/>
        <w:t>Messages</w:t>
      </w:r>
      <w:bookmarkEnd w:id="239"/>
    </w:p>
    <w:p w14:paraId="2F12E46E" w14:textId="77777777" w:rsidR="0069760D" w:rsidRPr="0069760D" w:rsidRDefault="0069760D" w:rsidP="0069760D">
      <w:r w:rsidRPr="0069760D">
        <w:t>The MCPTT private call forwarding related information flows are modified (and marked with highlighting) to cover necessary elements and messages between MCPTT servers to support MCPTT private call forwarding for users in different MCPTT systems.</w:t>
      </w:r>
    </w:p>
    <w:p w14:paraId="02D21280" w14:textId="77777777" w:rsidR="0069760D" w:rsidRPr="0069760D" w:rsidRDefault="0069760D" w:rsidP="0069760D">
      <w:r w:rsidRPr="0069760D">
        <w:lastRenderedPageBreak/>
        <w:t xml:space="preserve">Proposed modifications in </w:t>
      </w:r>
      <w:r w:rsidRPr="0069760D">
        <w:rPr>
          <w:rFonts w:eastAsia="Calibri"/>
        </w:rPr>
        <w:t>3GPP </w:t>
      </w:r>
      <w:r w:rsidRPr="0069760D">
        <w:t>TS 23.379 [2] Table 10.7.2.1.2-1: MCPTT private call request (MCPTT server to MCPTT server) information elements:</w:t>
      </w:r>
    </w:p>
    <w:p w14:paraId="501C775D" w14:textId="77777777" w:rsidR="0069760D" w:rsidRPr="0069760D" w:rsidRDefault="0069760D" w:rsidP="009627DD">
      <w:pPr>
        <w:pStyle w:val="NO"/>
      </w:pPr>
      <w:r w:rsidRPr="0069760D">
        <w:t>NOTE 1: This information flow uses as a baseline Table 7.3.2.3-1.</w:t>
      </w:r>
    </w:p>
    <w:p w14:paraId="6F1C13D6" w14:textId="7C871A4E" w:rsidR="0069760D" w:rsidRPr="0069760D" w:rsidRDefault="0069760D" w:rsidP="009627DD">
      <w:pPr>
        <w:pStyle w:val="TH"/>
      </w:pPr>
      <w:r w:rsidRPr="0069760D">
        <w:t>Table </w:t>
      </w:r>
      <w:bookmarkStart w:id="240" w:name="_Hlk87364241"/>
      <w:r w:rsidRPr="0069760D">
        <w:t>7.</w:t>
      </w:r>
      <w:r>
        <w:t>11</w:t>
      </w:r>
      <w:r w:rsidRPr="0069760D">
        <w:t>.2.2-1</w:t>
      </w:r>
      <w:bookmarkEnd w:id="240"/>
      <w:r w:rsidRPr="0069760D">
        <w:t>: MCPTT private call request</w:t>
      </w:r>
      <w:r w:rsidRPr="0069760D">
        <w:rPr>
          <w:rFonts w:hint="eastAsia"/>
        </w:rPr>
        <w:t xml:space="preserve"> (MCPTT server </w:t>
      </w:r>
      <w:r w:rsidRPr="0069760D">
        <w:t>to</w:t>
      </w:r>
      <w:r w:rsidRPr="0069760D">
        <w:rPr>
          <w:rFonts w:hint="eastAsia"/>
        </w:rPr>
        <w:t xml:space="preserve"> MCPTT server)</w:t>
      </w:r>
      <w:r w:rsidRPr="0069760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361F6B7B"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DC8C"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BE9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E853" w14:textId="77777777" w:rsidR="0069760D" w:rsidRPr="0069760D" w:rsidRDefault="0069760D" w:rsidP="009627DD">
            <w:pPr>
              <w:pStyle w:val="TAH"/>
            </w:pPr>
            <w:r w:rsidRPr="0069760D">
              <w:t>Description</w:t>
            </w:r>
          </w:p>
        </w:tc>
      </w:tr>
      <w:tr w:rsidR="0069760D" w:rsidRPr="0069760D" w14:paraId="43AA2546"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116B"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81781"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7D6A" w14:textId="77777777" w:rsidR="0069760D" w:rsidRPr="0069760D" w:rsidRDefault="0069760D" w:rsidP="009627DD">
            <w:pPr>
              <w:pStyle w:val="TAL"/>
            </w:pPr>
            <w:r w:rsidRPr="0069760D">
              <w:t xml:space="preserve">The </w:t>
            </w:r>
            <w:r w:rsidRPr="0069760D">
              <w:rPr>
                <w:rFonts w:hint="eastAsia"/>
                <w:lang w:eastAsia="zh-CN"/>
              </w:rPr>
              <w:t>MCPTT ID</w:t>
            </w:r>
            <w:r w:rsidRPr="0069760D">
              <w:t xml:space="preserve"> of the calling party</w:t>
            </w:r>
          </w:p>
        </w:tc>
      </w:tr>
      <w:tr w:rsidR="0069760D" w:rsidRPr="0069760D" w14:paraId="7C42C3FC"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B921" w14:textId="77777777" w:rsidR="0069760D" w:rsidRPr="0069760D" w:rsidRDefault="0069760D" w:rsidP="009627DD">
            <w:pPr>
              <w:pStyle w:val="TAL"/>
            </w:pPr>
            <w:r w:rsidRPr="0069760D">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ADD"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E24" w14:textId="77777777" w:rsidR="0069760D" w:rsidRPr="0069760D" w:rsidRDefault="0069760D" w:rsidP="009627DD">
            <w:pPr>
              <w:pStyle w:val="TAL"/>
            </w:pPr>
            <w:r w:rsidRPr="0069760D">
              <w:t>The functional alias of the calling party</w:t>
            </w:r>
          </w:p>
        </w:tc>
      </w:tr>
      <w:tr w:rsidR="0069760D" w:rsidRPr="0069760D" w14:paraId="2469DD7E"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5A17F" w14:textId="77777777" w:rsidR="0069760D" w:rsidRPr="0069760D" w:rsidRDefault="0069760D" w:rsidP="009627DD">
            <w:pPr>
              <w:pStyle w:val="TAL"/>
              <w:rPr>
                <w:i/>
                <w:iCs/>
              </w:rPr>
            </w:pPr>
            <w:r w:rsidRPr="0069760D">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3DDB" w14:textId="77777777" w:rsidR="0069760D" w:rsidRPr="0069760D" w:rsidRDefault="0069760D" w:rsidP="009627DD">
            <w:pPr>
              <w:pStyle w:val="TAL"/>
              <w:rPr>
                <w:i/>
                <w:iCs/>
              </w:rPr>
            </w:pPr>
            <w:r w:rsidRPr="0069760D">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E7A8" w14:textId="77777777" w:rsidR="0069760D" w:rsidRPr="0069760D" w:rsidRDefault="0069760D" w:rsidP="009627DD">
            <w:pPr>
              <w:pStyle w:val="TAL"/>
              <w:rPr>
                <w:i/>
                <w:iCs/>
              </w:rPr>
            </w:pPr>
            <w:r w:rsidRPr="0069760D">
              <w:rPr>
                <w:i/>
                <w:iCs/>
              </w:rPr>
              <w:t xml:space="preserve">The </w:t>
            </w:r>
            <w:r w:rsidRPr="0069760D">
              <w:rPr>
                <w:i/>
                <w:iCs/>
                <w:lang w:eastAsia="zh-CN"/>
              </w:rPr>
              <w:t>MCPTT ID</w:t>
            </w:r>
            <w:r w:rsidRPr="0069760D">
              <w:rPr>
                <w:i/>
                <w:iCs/>
              </w:rPr>
              <w:t xml:space="preserve"> of the called party</w:t>
            </w:r>
          </w:p>
        </w:tc>
      </w:tr>
      <w:tr w:rsidR="0069760D" w:rsidRPr="0069760D" w14:paraId="039EAA65"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CDD" w14:textId="77777777" w:rsidR="0069760D" w:rsidRPr="0069760D" w:rsidRDefault="0069760D" w:rsidP="009627DD">
            <w:pPr>
              <w:pStyle w:val="TAL"/>
              <w:rPr>
                <w:i/>
                <w:iCs/>
              </w:rPr>
            </w:pPr>
            <w:r w:rsidRPr="0069760D">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95B4" w14:textId="77777777" w:rsidR="0069760D" w:rsidRPr="0069760D" w:rsidRDefault="0069760D" w:rsidP="009627DD">
            <w:pPr>
              <w:pStyle w:val="TAL"/>
              <w:rPr>
                <w:i/>
                <w:iCs/>
              </w:rPr>
            </w:pPr>
            <w:r w:rsidRPr="0069760D">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F5CE" w14:textId="77777777" w:rsidR="0069760D" w:rsidRPr="0069760D" w:rsidRDefault="0069760D" w:rsidP="009627DD">
            <w:pPr>
              <w:pStyle w:val="TAL"/>
              <w:rPr>
                <w:i/>
                <w:iCs/>
              </w:rPr>
            </w:pPr>
            <w:r w:rsidRPr="0069760D">
              <w:rPr>
                <w:i/>
                <w:iCs/>
                <w:lang w:eastAsia="zh-CN"/>
              </w:rPr>
              <w:t>The functional alias of the called party</w:t>
            </w:r>
          </w:p>
        </w:tc>
      </w:tr>
      <w:tr w:rsidR="0069760D" w:rsidRPr="0069760D" w14:paraId="6D95C087"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8DE6" w14:textId="77777777" w:rsidR="0069760D" w:rsidRPr="0069760D" w:rsidRDefault="0069760D" w:rsidP="009627DD">
            <w:pPr>
              <w:pStyle w:val="TAL"/>
            </w:pPr>
            <w:r w:rsidRPr="0069760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AD02"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1AB0" w14:textId="77777777" w:rsidR="0069760D" w:rsidRPr="0069760D" w:rsidRDefault="0069760D" w:rsidP="009627DD">
            <w:pPr>
              <w:pStyle w:val="TAL"/>
            </w:pPr>
            <w:r w:rsidRPr="0069760D">
              <w:t>This element indicates whether floor control will be used for the private call.</w:t>
            </w:r>
          </w:p>
        </w:tc>
      </w:tr>
      <w:tr w:rsidR="0069760D" w:rsidRPr="0069760D" w14:paraId="6E521043"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7FF25" w14:textId="77777777" w:rsidR="0069760D" w:rsidRPr="0069760D" w:rsidRDefault="0069760D" w:rsidP="009627DD">
            <w:pPr>
              <w:pStyle w:val="TAL"/>
            </w:pPr>
            <w:r w:rsidRPr="0069760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EAE9"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B686" w14:textId="77777777" w:rsidR="0069760D" w:rsidRPr="0069760D" w:rsidRDefault="0069760D" w:rsidP="009627DD">
            <w:pPr>
              <w:pStyle w:val="TAL"/>
            </w:pPr>
            <w:r w:rsidRPr="0069760D">
              <w:t xml:space="preserve">Media parameters of MCPTT client. </w:t>
            </w:r>
          </w:p>
        </w:tc>
      </w:tr>
      <w:tr w:rsidR="0069760D" w:rsidRPr="0069760D" w14:paraId="4AE41ABB"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D585" w14:textId="77777777" w:rsidR="0069760D" w:rsidRPr="0069760D" w:rsidRDefault="0069760D" w:rsidP="009627DD">
            <w:pPr>
              <w:pStyle w:val="TAL"/>
            </w:pPr>
            <w:r w:rsidRPr="0069760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A40D6"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60C56" w14:textId="77777777" w:rsidR="0069760D" w:rsidRPr="0069760D" w:rsidRDefault="0069760D" w:rsidP="009627DD">
            <w:pPr>
              <w:pStyle w:val="TAL"/>
            </w:pPr>
            <w:r w:rsidRPr="0069760D">
              <w:t>An indication of the commencement mode to be used.</w:t>
            </w:r>
          </w:p>
        </w:tc>
      </w:tr>
      <w:tr w:rsidR="0069760D" w:rsidRPr="0069760D" w14:paraId="3A32ACFC"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254EC" w14:textId="77777777" w:rsidR="0069760D" w:rsidRPr="0069760D" w:rsidRDefault="0069760D" w:rsidP="009627DD">
            <w:pPr>
              <w:pStyle w:val="TAL"/>
            </w:pPr>
            <w:r w:rsidRPr="0069760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0A52C"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4EBE" w14:textId="77777777" w:rsidR="0069760D" w:rsidRPr="0069760D" w:rsidRDefault="0069760D" w:rsidP="009627DD">
            <w:pPr>
              <w:pStyle w:val="TAL"/>
            </w:pPr>
            <w:r w:rsidRPr="0069760D">
              <w:t xml:space="preserve">An indication that the user is also requesting the floor. </w:t>
            </w:r>
          </w:p>
        </w:tc>
      </w:tr>
      <w:tr w:rsidR="0069760D" w:rsidRPr="0069760D" w14:paraId="344F5B7F"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10D8" w14:textId="77777777" w:rsidR="0069760D" w:rsidRPr="0069760D" w:rsidRDefault="0069760D" w:rsidP="009627DD">
            <w:pPr>
              <w:pStyle w:val="TAL"/>
            </w:pPr>
            <w:r w:rsidRPr="0069760D">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A0B61"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6B11" w14:textId="77777777" w:rsidR="0069760D" w:rsidRPr="0069760D" w:rsidRDefault="0069760D" w:rsidP="009627DD">
            <w:pPr>
              <w:pStyle w:val="TAL"/>
            </w:pPr>
            <w:r w:rsidRPr="0069760D">
              <w:t>Priority level requested for the call.</w:t>
            </w:r>
          </w:p>
        </w:tc>
      </w:tr>
      <w:tr w:rsidR="0069760D" w:rsidRPr="0069760D" w14:paraId="00CCA5AB"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D553" w14:textId="77777777" w:rsidR="0069760D" w:rsidRPr="009627DD" w:rsidRDefault="0069760D" w:rsidP="009627DD">
            <w:pPr>
              <w:pStyle w:val="TAL"/>
            </w:pPr>
            <w:r w:rsidRPr="009627DD">
              <w:t>Forwarding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C837" w14:textId="77777777" w:rsidR="0069760D" w:rsidRPr="009627DD" w:rsidRDefault="0069760D" w:rsidP="009627DD">
            <w:pPr>
              <w:pStyle w:val="TAL"/>
            </w:pPr>
            <w:r w:rsidRPr="009627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EB182" w14:textId="77777777" w:rsidR="0069760D" w:rsidRPr="009627DD" w:rsidRDefault="0069760D" w:rsidP="009627DD">
            <w:pPr>
              <w:pStyle w:val="TAL"/>
            </w:pPr>
            <w:r w:rsidRPr="009627DD">
              <w:t>Indicates that the MCPTT private call request is a result of a call forwarding.(true/false)</w:t>
            </w:r>
          </w:p>
        </w:tc>
      </w:tr>
      <w:tr w:rsidR="0069760D" w:rsidRPr="0069760D" w14:paraId="3F19A394"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31A4" w14:textId="77777777" w:rsidR="0069760D" w:rsidRPr="0069760D" w:rsidRDefault="0069760D" w:rsidP="009627DD">
            <w:pPr>
              <w:pStyle w:val="TAL"/>
            </w:pPr>
            <w:r w:rsidRPr="0069760D">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933F9"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BC321" w14:textId="77777777" w:rsidR="0069760D" w:rsidRPr="0069760D" w:rsidRDefault="0069760D" w:rsidP="009627DD">
            <w:pPr>
              <w:pStyle w:val="TAL"/>
            </w:pPr>
            <w:r w:rsidRPr="0069760D">
              <w:t>Location of the calling party</w:t>
            </w:r>
          </w:p>
        </w:tc>
      </w:tr>
      <w:tr w:rsidR="0069760D" w:rsidRPr="0069760D" w14:paraId="3D180C3C" w14:textId="77777777" w:rsidTr="00C86E2E">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52F65" w14:textId="77777777" w:rsidR="0069760D" w:rsidRPr="0069760D" w:rsidRDefault="0069760D" w:rsidP="009627DD">
            <w:pPr>
              <w:pStyle w:val="TAN"/>
            </w:pPr>
            <w:r w:rsidRPr="0069760D">
              <w:t>NOTE:</w:t>
            </w:r>
            <w:r w:rsidRPr="0069760D">
              <w:tab/>
              <w:t>At least one identity must be present.</w:t>
            </w:r>
          </w:p>
        </w:tc>
      </w:tr>
    </w:tbl>
    <w:p w14:paraId="5E9A2BC4" w14:textId="77777777" w:rsidR="0069760D" w:rsidRPr="0069760D" w:rsidRDefault="0069760D" w:rsidP="0069760D">
      <w:pPr>
        <w:ind w:left="720"/>
        <w:contextualSpacing/>
      </w:pPr>
    </w:p>
    <w:p w14:paraId="5B8DF377" w14:textId="77777777" w:rsidR="0069760D" w:rsidRPr="0069760D" w:rsidRDefault="0069760D" w:rsidP="0069760D">
      <w:bookmarkStart w:id="241" w:name="_Hlk87362232"/>
      <w:r w:rsidRPr="0069760D">
        <w:t>Proposed modifications in 3GPP TS 23.379 [2] Table 10.7.5.1.2-1: MCPTT private call forwarding request from the MCPTT client to the MCPTT server and from the MCPTT server to the MCPTT server</w:t>
      </w:r>
      <w:bookmarkEnd w:id="241"/>
      <w:r w:rsidRPr="0069760D">
        <w:t>.</w:t>
      </w:r>
    </w:p>
    <w:p w14:paraId="6FC20055" w14:textId="718AB47F" w:rsidR="0069760D" w:rsidRPr="0069760D" w:rsidRDefault="0069760D" w:rsidP="009627DD">
      <w:pPr>
        <w:pStyle w:val="TH"/>
      </w:pPr>
      <w:r w:rsidRPr="0069760D">
        <w:t>Table 7.</w:t>
      </w:r>
      <w:r>
        <w:t>11</w:t>
      </w:r>
      <w:r w:rsidRPr="0069760D">
        <w:t xml:space="preserve">.2.2-2: MCPTT private call forwarding </w:t>
      </w:r>
      <w:r w:rsidRPr="009627DD">
        <w:t>request (MCPTT client to MCPTT server 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5D49284C"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07F"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B61A"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E599" w14:textId="77777777" w:rsidR="0069760D" w:rsidRPr="0069760D" w:rsidRDefault="0069760D" w:rsidP="009627DD">
            <w:pPr>
              <w:pStyle w:val="TAH"/>
            </w:pPr>
            <w:r w:rsidRPr="0069760D">
              <w:t>Description</w:t>
            </w:r>
          </w:p>
        </w:tc>
      </w:tr>
      <w:tr w:rsidR="0069760D" w:rsidRPr="0069760D" w14:paraId="1A6CC811"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BE66A"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658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B7B10" w14:textId="77777777" w:rsidR="0069760D" w:rsidRPr="0069760D" w:rsidRDefault="0069760D" w:rsidP="009627DD">
            <w:pPr>
              <w:pStyle w:val="TAL"/>
            </w:pPr>
            <w:r w:rsidRPr="0069760D">
              <w:t xml:space="preserve">The </w:t>
            </w:r>
            <w:r w:rsidRPr="0069760D">
              <w:rPr>
                <w:lang w:eastAsia="zh-CN"/>
              </w:rPr>
              <w:t>MCPTT ID</w:t>
            </w:r>
            <w:r w:rsidRPr="0069760D">
              <w:t xml:space="preserve"> requesting the call forwarding</w:t>
            </w:r>
          </w:p>
        </w:tc>
      </w:tr>
      <w:tr w:rsidR="0069760D" w:rsidRPr="0069760D" w14:paraId="02171315"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F0F1"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F334D"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00470" w14:textId="77777777" w:rsidR="0069760D" w:rsidRPr="0069760D" w:rsidRDefault="0069760D" w:rsidP="009627DD">
            <w:pPr>
              <w:pStyle w:val="TAL"/>
            </w:pPr>
            <w:r w:rsidRPr="0069760D">
              <w:t xml:space="preserve">The </w:t>
            </w:r>
            <w:r w:rsidRPr="0069760D">
              <w:rPr>
                <w:lang w:eastAsia="zh-CN"/>
              </w:rPr>
              <w:t>MCPTT ID</w:t>
            </w:r>
            <w:r w:rsidRPr="0069760D">
              <w:t xml:space="preserve"> originating the MCPTT private call</w:t>
            </w:r>
          </w:p>
        </w:tc>
      </w:tr>
      <w:tr w:rsidR="0069760D" w:rsidRPr="0069760D" w14:paraId="2E29C93D"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D0AA" w14:textId="77777777" w:rsidR="0069760D" w:rsidRPr="0069760D" w:rsidRDefault="0069760D" w:rsidP="009627DD">
            <w:pPr>
              <w:pStyle w:val="TAL"/>
            </w:pPr>
            <w:r w:rsidRPr="0069760D">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E0E7"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8D1EA" w14:textId="77777777" w:rsidR="0069760D" w:rsidRPr="0069760D" w:rsidRDefault="0069760D" w:rsidP="009627DD">
            <w:pPr>
              <w:pStyle w:val="TAL"/>
            </w:pPr>
            <w:r w:rsidRPr="0069760D">
              <w:t xml:space="preserve">The target </w:t>
            </w:r>
            <w:r w:rsidRPr="0069760D">
              <w:rPr>
                <w:lang w:eastAsia="zh-CN"/>
              </w:rPr>
              <w:t>MCPTT ID</w:t>
            </w:r>
            <w:r w:rsidRPr="0069760D">
              <w:t xml:space="preserve"> of the call forwarding</w:t>
            </w:r>
          </w:p>
        </w:tc>
      </w:tr>
      <w:tr w:rsidR="0069760D" w:rsidRPr="0069760D" w14:paraId="5971C8E7"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9EABA" w14:textId="77777777" w:rsidR="0069760D" w:rsidRPr="0069760D" w:rsidRDefault="0069760D" w:rsidP="009627DD">
            <w:pPr>
              <w:pStyle w:val="TAL"/>
            </w:pPr>
            <w:r w:rsidRPr="0069760D">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9293" w14:textId="77777777" w:rsidR="0069760D" w:rsidRPr="0069760D" w:rsidRDefault="0069760D" w:rsidP="009627DD">
            <w:pPr>
              <w:pStyle w:val="TAL"/>
            </w:pPr>
            <w:r w:rsidRPr="0069760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E34C" w14:textId="77777777" w:rsidR="0069760D" w:rsidRPr="0069760D" w:rsidRDefault="0069760D" w:rsidP="009627DD">
            <w:pPr>
              <w:pStyle w:val="TAL"/>
            </w:pPr>
            <w:r w:rsidRPr="0069760D">
              <w:t>The target functional alias of the call forwarding</w:t>
            </w:r>
          </w:p>
        </w:tc>
      </w:tr>
      <w:tr w:rsidR="0069760D" w:rsidRPr="0069760D" w14:paraId="7C380E51" w14:textId="77777777" w:rsidTr="00C86E2E">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2E24" w14:textId="7C968009" w:rsidR="0069760D" w:rsidRPr="0069760D" w:rsidRDefault="0069760D" w:rsidP="009627DD">
            <w:pPr>
              <w:pStyle w:val="TAN"/>
            </w:pPr>
            <w:r w:rsidRPr="0069760D">
              <w:t>NOTE:</w:t>
            </w:r>
            <w:r w:rsidRPr="0069760D">
              <w:tab/>
              <w:t>One identity shall be present</w:t>
            </w:r>
            <w:r>
              <w:t>.</w:t>
            </w:r>
          </w:p>
        </w:tc>
      </w:tr>
    </w:tbl>
    <w:p w14:paraId="0D8A215B" w14:textId="77777777" w:rsidR="0069760D" w:rsidRPr="0069760D" w:rsidRDefault="0069760D" w:rsidP="0069760D"/>
    <w:p w14:paraId="072E5124" w14:textId="77777777" w:rsidR="0069760D" w:rsidRPr="0069760D" w:rsidRDefault="0069760D" w:rsidP="0069760D">
      <w:r w:rsidRPr="0069760D">
        <w:t>Proposed modifications in 3GPP TS 23.379 [2] Table 10.7.5.1.5-1: MCPTT private call forwarding request from the MCPTT client to the MCPTT server and from the MCPTT server to the MCPTT server.</w:t>
      </w:r>
    </w:p>
    <w:p w14:paraId="16EB8495" w14:textId="29D294CA" w:rsidR="0069760D" w:rsidRPr="0069760D" w:rsidRDefault="0069760D" w:rsidP="00FC59E7">
      <w:pPr>
        <w:pStyle w:val="TH"/>
      </w:pPr>
      <w:r w:rsidRPr="0069760D">
        <w:t>Table 7.</w:t>
      </w:r>
      <w:r>
        <w:t>11</w:t>
      </w:r>
      <w:r w:rsidRPr="0069760D">
        <w:t>.2.2-3: MCPTT private call forwarding respon</w:t>
      </w:r>
      <w:r w:rsidRPr="009627DD">
        <w:t>se (</w:t>
      </w:r>
      <w:bookmarkStart w:id="242" w:name="_Hlk87364442"/>
      <w:r w:rsidRPr="009627DD">
        <w:t xml:space="preserve">MCPTT client to MCPTT server </w:t>
      </w:r>
      <w:bookmarkEnd w:id="242"/>
      <w:r w:rsidRPr="009627DD">
        <w:t>and MCPTT server to MCPTT server) information</w:t>
      </w:r>
      <w:r w:rsidRPr="0069760D">
        <w:t xml:space="preserve">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9760D" w:rsidRPr="0069760D" w14:paraId="0BED89D6"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A0BF0" w14:textId="77777777" w:rsidR="0069760D" w:rsidRPr="0069760D" w:rsidRDefault="0069760D" w:rsidP="009627DD">
            <w:pPr>
              <w:pStyle w:val="TAH"/>
            </w:pPr>
            <w:r w:rsidRPr="0069760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DECB" w14:textId="77777777" w:rsidR="0069760D" w:rsidRPr="0069760D" w:rsidRDefault="0069760D" w:rsidP="009627DD">
            <w:pPr>
              <w:pStyle w:val="TAH"/>
            </w:pPr>
            <w:r w:rsidRPr="0069760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7B4BD" w14:textId="77777777" w:rsidR="0069760D" w:rsidRPr="0069760D" w:rsidRDefault="0069760D" w:rsidP="009627DD">
            <w:pPr>
              <w:pStyle w:val="TAH"/>
            </w:pPr>
            <w:r w:rsidRPr="0069760D">
              <w:t>Description</w:t>
            </w:r>
          </w:p>
        </w:tc>
      </w:tr>
      <w:tr w:rsidR="0069760D" w:rsidRPr="0069760D" w14:paraId="747FE75B"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D7BAF"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EB11C"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D2C0E" w14:textId="77777777" w:rsidR="0069760D" w:rsidRPr="0069760D" w:rsidRDefault="0069760D" w:rsidP="009627DD">
            <w:pPr>
              <w:pStyle w:val="TAL"/>
            </w:pPr>
            <w:r w:rsidRPr="0069760D">
              <w:t xml:space="preserve">The </w:t>
            </w:r>
            <w:r w:rsidRPr="0069760D">
              <w:rPr>
                <w:lang w:eastAsia="zh-CN"/>
              </w:rPr>
              <w:t>MCPTT ID</w:t>
            </w:r>
            <w:r w:rsidRPr="0069760D">
              <w:t xml:space="preserve"> of the party to be forwarded</w:t>
            </w:r>
          </w:p>
        </w:tc>
      </w:tr>
      <w:tr w:rsidR="0069760D" w:rsidRPr="0069760D" w14:paraId="12D92AD0"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78D4" w14:textId="77777777" w:rsidR="0069760D" w:rsidRPr="0069760D" w:rsidRDefault="0069760D" w:rsidP="009627DD">
            <w:pPr>
              <w:pStyle w:val="TAL"/>
            </w:pPr>
            <w:r w:rsidRPr="0069760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5713"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499F" w14:textId="77777777" w:rsidR="0069760D" w:rsidRPr="0069760D" w:rsidRDefault="0069760D" w:rsidP="009627DD">
            <w:pPr>
              <w:pStyle w:val="TAL"/>
            </w:pPr>
            <w:r w:rsidRPr="0069760D">
              <w:t>The</w:t>
            </w:r>
            <w:r w:rsidRPr="0069760D">
              <w:rPr>
                <w:rFonts w:hint="eastAsia"/>
                <w:lang w:eastAsia="zh-CN"/>
              </w:rPr>
              <w:t xml:space="preserve"> MCPTT ID</w:t>
            </w:r>
            <w:r w:rsidRPr="0069760D">
              <w:t xml:space="preserve"> of the target of the forwarding</w:t>
            </w:r>
          </w:p>
        </w:tc>
      </w:tr>
      <w:tr w:rsidR="0069760D" w:rsidRPr="0069760D" w14:paraId="45EB160C" w14:textId="77777777" w:rsidTr="00C86E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1D11" w14:textId="77777777" w:rsidR="0069760D" w:rsidRPr="0069760D" w:rsidRDefault="0069760D" w:rsidP="009627DD">
            <w:pPr>
              <w:pStyle w:val="TAL"/>
            </w:pPr>
            <w:r w:rsidRPr="0069760D">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F528" w14:textId="77777777" w:rsidR="0069760D" w:rsidRPr="0069760D" w:rsidRDefault="0069760D" w:rsidP="009627DD">
            <w:pPr>
              <w:pStyle w:val="TAL"/>
            </w:pPr>
            <w:r w:rsidRPr="0069760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F384" w14:textId="77777777" w:rsidR="0069760D" w:rsidRPr="0069760D" w:rsidRDefault="0069760D" w:rsidP="009627DD">
            <w:pPr>
              <w:pStyle w:val="TAL"/>
            </w:pPr>
            <w:r w:rsidRPr="0069760D">
              <w:t>Result of the call forwarding request – success or fail</w:t>
            </w:r>
          </w:p>
        </w:tc>
      </w:tr>
    </w:tbl>
    <w:p w14:paraId="66B9B761" w14:textId="77777777" w:rsidR="0069760D" w:rsidRPr="0069760D" w:rsidRDefault="0069760D" w:rsidP="0069760D">
      <w:pPr>
        <w:ind w:left="720"/>
        <w:contextualSpacing/>
      </w:pPr>
    </w:p>
    <w:p w14:paraId="7DBCE917" w14:textId="43C5758D" w:rsidR="0069760D" w:rsidRPr="0069760D" w:rsidRDefault="0069760D" w:rsidP="009627DD">
      <w:pPr>
        <w:pStyle w:val="Heading4"/>
      </w:pPr>
      <w:bookmarkStart w:id="243" w:name="_Toc89073674"/>
      <w:r w:rsidRPr="0069760D">
        <w:lastRenderedPageBreak/>
        <w:t>7.</w:t>
      </w:r>
      <w:r w:rsidR="002F7130">
        <w:t>11</w:t>
      </w:r>
      <w:r w:rsidRPr="0069760D">
        <w:t>.2.3</w:t>
      </w:r>
      <w:r w:rsidRPr="0069760D">
        <w:tab/>
        <w:t>Procedure</w:t>
      </w:r>
      <w:bookmarkEnd w:id="243"/>
    </w:p>
    <w:p w14:paraId="534703ED" w14:textId="380DCE4C" w:rsidR="0069760D" w:rsidRPr="0069760D" w:rsidRDefault="0069760D" w:rsidP="009627DD">
      <w:pPr>
        <w:pStyle w:val="Heading5"/>
      </w:pPr>
      <w:bookmarkStart w:id="244" w:name="_Toc89073675"/>
      <w:r w:rsidRPr="0069760D">
        <w:t>7.</w:t>
      </w:r>
      <w:r w:rsidR="002F7130">
        <w:t>11</w:t>
      </w:r>
      <w:r w:rsidRPr="0069760D">
        <w:t>.2.3.1</w:t>
      </w:r>
      <w:r w:rsidRPr="0069760D">
        <w:tab/>
        <w:t>MCPTT private call forwarding with target of the MCPTT private call forwarding in partner MCPTT system</w:t>
      </w:r>
      <w:bookmarkEnd w:id="244"/>
    </w:p>
    <w:p w14:paraId="666E7C94" w14:textId="77777777" w:rsidR="0069760D" w:rsidRPr="0069760D" w:rsidRDefault="0069760D" w:rsidP="0069760D">
      <w:r w:rsidRPr="0069760D">
        <w:t>The procedure for MCPTT private call forwarding describes the case of an MCPTT users in a partner MCPTT system as target of the MCPTT private call forwarding.</w:t>
      </w:r>
    </w:p>
    <w:p w14:paraId="37AE1FAB"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2E01BE29" w14:textId="47AEA44C" w:rsidR="0069760D" w:rsidRPr="0069760D" w:rsidRDefault="0069760D" w:rsidP="009627DD">
      <w:pPr>
        <w:pStyle w:val="NO"/>
      </w:pPr>
      <w:r w:rsidRPr="0069760D">
        <w:t xml:space="preserve">NOTE 2: The procedure focusses on the interaction between the MCPTT servers, which is independent of the condition for the call forwarding. </w:t>
      </w:r>
      <w:r w:rsidR="002F7130" w:rsidRPr="0069760D">
        <w:t>Therefore,</w:t>
      </w:r>
      <w:r w:rsidRPr="0069760D">
        <w:t xml:space="preserve"> the procedure is generically applicable for all types of call forwarding.</w:t>
      </w:r>
    </w:p>
    <w:p w14:paraId="13E8F8F9" w14:textId="77777777" w:rsidR="0069760D" w:rsidRPr="0069760D" w:rsidRDefault="0069760D" w:rsidP="0069760D">
      <w:r w:rsidRPr="0069760D">
        <w:t>Pre-conditions:</w:t>
      </w:r>
    </w:p>
    <w:p w14:paraId="6BA42645" w14:textId="77777777" w:rsidR="0069760D" w:rsidRPr="0069760D" w:rsidRDefault="0069760D" w:rsidP="009627DD">
      <w:pPr>
        <w:pStyle w:val="B1"/>
      </w:pPr>
      <w:r w:rsidRPr="0069760D">
        <w:t>1.</w:t>
      </w:r>
      <w:r w:rsidRPr="0069760D">
        <w:tab/>
        <w:t>MCPTT client 2 is authorized to use call forwarding and has immediate call forwarding enabled with the destination MCPTT client 3.</w:t>
      </w:r>
    </w:p>
    <w:p w14:paraId="135D1FA7" w14:textId="77777777" w:rsidR="0069760D" w:rsidRPr="0069760D" w:rsidRDefault="0069760D" w:rsidP="009627DD">
      <w:pPr>
        <w:pStyle w:val="B1"/>
      </w:pPr>
      <w:r w:rsidRPr="0069760D">
        <w:t>2.</w:t>
      </w:r>
      <w:r w:rsidRPr="0069760D">
        <w:tab/>
        <w:t>MCPTT client 1 is authorized to make private calls to MCPTT client 2.</w:t>
      </w:r>
    </w:p>
    <w:p w14:paraId="7694036F" w14:textId="77777777" w:rsidR="0069760D" w:rsidRPr="0069760D" w:rsidRDefault="0069760D" w:rsidP="009627DD">
      <w:pPr>
        <w:pStyle w:val="B1"/>
      </w:pPr>
      <w:r w:rsidRPr="0069760D">
        <w:t>3.</w:t>
      </w:r>
      <w:r w:rsidRPr="0069760D">
        <w:tab/>
        <w:t xml:space="preserve">The redirection counter is below the limit. </w:t>
      </w:r>
    </w:p>
    <w:p w14:paraId="2754BB40"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78A05EE3" w14:textId="77777777" w:rsidR="0069760D" w:rsidRPr="0069760D" w:rsidRDefault="0069760D" w:rsidP="00FC59E7">
      <w:pPr>
        <w:pStyle w:val="TH"/>
      </w:pPr>
      <w:r w:rsidRPr="0069760D">
        <w:object w:dxaOrig="18902" w:dyaOrig="16831" w14:anchorId="4C9E86B9">
          <v:shape id="_x0000_i1032" type="#_x0000_t75" style="width:511.45pt;height:453.75pt" o:ole="">
            <v:imagedata r:id="rId25" o:title=""/>
          </v:shape>
          <o:OLEObject Type="Embed" ProgID="Visio.Drawing.11" ShapeID="_x0000_i1032" DrawAspect="Content" ObjectID="_1699691898" r:id="rId26"/>
        </w:object>
      </w:r>
    </w:p>
    <w:p w14:paraId="3B652619" w14:textId="1EBE0359" w:rsidR="0069760D" w:rsidRPr="0069760D" w:rsidRDefault="0069760D" w:rsidP="009627DD">
      <w:pPr>
        <w:pStyle w:val="TF"/>
      </w:pPr>
      <w:r w:rsidRPr="0069760D">
        <w:t>Figure 7.</w:t>
      </w:r>
      <w:r w:rsidR="002F7130">
        <w:t>11</w:t>
      </w:r>
      <w:r w:rsidRPr="0069760D">
        <w:t>.2.3.1-1: Simplified private call setup with MCPTT private calls forwarding in manual commencement mode with forwarding target in the partner MCPTT system</w:t>
      </w:r>
    </w:p>
    <w:p w14:paraId="32735BD5" w14:textId="77777777" w:rsidR="0069760D" w:rsidRPr="0069760D" w:rsidRDefault="0069760D" w:rsidP="009627DD">
      <w:pPr>
        <w:pStyle w:val="B1"/>
        <w:rPr>
          <w:rFonts w:eastAsia="SimSun"/>
        </w:rPr>
      </w:pPr>
      <w:r w:rsidRPr="0069760D">
        <w:rPr>
          <w:rFonts w:eastAsia="SimSun"/>
        </w:rPr>
        <w:t>1.</w:t>
      </w:r>
      <w:r w:rsidRPr="0069760D">
        <w:rPr>
          <w:rFonts w:eastAsia="SimSun"/>
        </w:rPr>
        <w:tab/>
        <w:t>MCPTT client 1 sends an MCPTT private call request towards MCPTT server 1.</w:t>
      </w:r>
    </w:p>
    <w:p w14:paraId="0E96D08D"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4ACB605A" w14:textId="77777777" w:rsidR="0069760D" w:rsidRPr="0069760D" w:rsidRDefault="0069760D" w:rsidP="009627DD">
      <w:pPr>
        <w:pStyle w:val="B1"/>
        <w:rPr>
          <w:rFonts w:eastAsia="SimSun"/>
        </w:rPr>
      </w:pPr>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p>
    <w:p w14:paraId="773C4032" w14:textId="77777777" w:rsidR="0069760D" w:rsidRPr="009627DD" w:rsidRDefault="0069760D" w:rsidP="009627DD">
      <w:pPr>
        <w:pStyle w:val="B1"/>
        <w:rPr>
          <w:rFonts w:eastAsia="SimSun"/>
        </w:rPr>
      </w:pPr>
      <w:r w:rsidRPr="009627DD">
        <w:rPr>
          <w:rFonts w:eastAsia="SimSun"/>
        </w:rPr>
        <w:t>3.</w:t>
      </w:r>
      <w:r w:rsidRPr="009627DD">
        <w:rPr>
          <w:rFonts w:eastAsia="SimSun"/>
        </w:rPr>
        <w:tab/>
        <w:t>MCPTT server 1 sends an MCPTT private call forwarding request towards MCPTT client 1.</w:t>
      </w:r>
    </w:p>
    <w:p w14:paraId="5D77C6C2"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5710DF69" w14:textId="77777777" w:rsidR="0069760D" w:rsidRPr="009627DD" w:rsidRDefault="0069760D" w:rsidP="009627DD">
      <w:pPr>
        <w:pStyle w:val="B1"/>
        <w:rPr>
          <w:rFonts w:eastAsia="SimSun"/>
        </w:rPr>
      </w:pPr>
      <w:r w:rsidRPr="009627DD">
        <w:rPr>
          <w:rFonts w:eastAsia="SimSun"/>
        </w:rPr>
        <w:t>4.</w:t>
      </w:r>
      <w:r w:rsidRPr="009627DD">
        <w:rPr>
          <w:rFonts w:eastAsia="SimSun"/>
        </w:rPr>
        <w:tab/>
        <w:t>The user at MCPTT client 1 is notified that a call forwarding is in process.</w:t>
      </w:r>
    </w:p>
    <w:p w14:paraId="3D579E4E" w14:textId="685951BF" w:rsidR="0069760D" w:rsidRPr="009627DD" w:rsidRDefault="0069760D" w:rsidP="009627DD">
      <w:pPr>
        <w:pStyle w:val="B1"/>
        <w:rPr>
          <w:rFonts w:eastAsia="SimSun"/>
        </w:rPr>
      </w:pPr>
      <w:r w:rsidRPr="009627DD">
        <w:rPr>
          <w:rFonts w:eastAsia="SimSun"/>
        </w:rPr>
        <w:t>5.</w:t>
      </w:r>
      <w:r w:rsidRPr="009627DD">
        <w:rPr>
          <w:rFonts w:eastAsia="SimSun"/>
        </w:rPr>
        <w:tab/>
        <w:t>MCPTT client 1 sends an MCPTT call private forwarding response back to MCPTT server.</w:t>
      </w:r>
    </w:p>
    <w:p w14:paraId="6560E409"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p>
    <w:p w14:paraId="511914F8" w14:textId="77777777" w:rsidR="0069760D" w:rsidRPr="009627DD" w:rsidRDefault="0069760D" w:rsidP="009627DD">
      <w:pPr>
        <w:pStyle w:val="B1"/>
        <w:rPr>
          <w:rFonts w:eastAsia="SimSun"/>
        </w:rPr>
      </w:pPr>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p>
    <w:p w14:paraId="4A4656EB"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private call request towards MCPTT server 2.</w:t>
      </w:r>
    </w:p>
    <w:p w14:paraId="078153A2" w14:textId="77777777" w:rsidR="0069760D" w:rsidRPr="009627DD" w:rsidRDefault="0069760D" w:rsidP="009627DD">
      <w:pPr>
        <w:pStyle w:val="B1"/>
        <w:rPr>
          <w:rFonts w:eastAsia="SimSun"/>
        </w:rPr>
      </w:pPr>
      <w:r w:rsidRPr="009627DD">
        <w:rPr>
          <w:rFonts w:eastAsia="SimSun"/>
        </w:rPr>
        <w:t>9.</w:t>
      </w:r>
      <w:r w:rsidRPr="009627DD">
        <w:rPr>
          <w:rFonts w:eastAsia="SimSun"/>
        </w:rPr>
        <w:tab/>
        <w:t>MCPTT server 2 sends an MCPTT private call request towards MCPTT client 3.</w:t>
      </w:r>
    </w:p>
    <w:p w14:paraId="077234AA" w14:textId="77777777" w:rsidR="0069760D" w:rsidRPr="0069760D" w:rsidRDefault="0069760D" w:rsidP="009627DD">
      <w:pPr>
        <w:pStyle w:val="NO"/>
      </w:pPr>
      <w:r w:rsidRPr="0069760D">
        <w:t>NOTE 3:</w:t>
      </w:r>
      <w:r w:rsidRPr="0069760D">
        <w:tab/>
        <w:t>MCPTT server 2 detects that the private call request contains a forwarding indication is set to true and therefore skips the authorization checking.</w:t>
      </w:r>
    </w:p>
    <w:p w14:paraId="435B03D2" w14:textId="77777777" w:rsidR="0069760D" w:rsidRPr="0069760D" w:rsidRDefault="0069760D" w:rsidP="009627DD">
      <w:pPr>
        <w:pStyle w:val="B1"/>
      </w:pPr>
      <w:r w:rsidRPr="0069760D">
        <w:t>10.</w:t>
      </w:r>
      <w:r w:rsidRPr="0069760D">
        <w:tab/>
        <w:t>Optionally MCPTT server 1 sends an MCPTT progress indication to MCPTT client 1.</w:t>
      </w:r>
    </w:p>
    <w:p w14:paraId="15AE739F" w14:textId="77777777" w:rsidR="0069760D" w:rsidRPr="0069760D" w:rsidRDefault="0069760D" w:rsidP="009627DD">
      <w:pPr>
        <w:pStyle w:val="B1"/>
      </w:pPr>
      <w:r w:rsidRPr="0069760D">
        <w:t>11.</w:t>
      </w:r>
      <w:r w:rsidRPr="0069760D">
        <w:tab/>
        <w:t>The user at MCPTT client 3 is alerted. MCPTT client 3 sends an MCPTT ringing to MCPTT server 2. This step is not required in case of automatic commencement mode.</w:t>
      </w:r>
    </w:p>
    <w:p w14:paraId="6096568E" w14:textId="77777777" w:rsidR="0069760D" w:rsidRPr="0069760D" w:rsidRDefault="0069760D" w:rsidP="009627DD">
      <w:pPr>
        <w:pStyle w:val="B1"/>
      </w:pPr>
      <w:r w:rsidRPr="0069760D">
        <w:t>12.</w:t>
      </w:r>
      <w:r w:rsidRPr="0069760D">
        <w:tab/>
        <w:t>MCPTT server 2 sends an MCPTT ringing to MCPTT server 1. This step is not required in case of automatic commencement mode.</w:t>
      </w:r>
    </w:p>
    <w:p w14:paraId="02835D7B" w14:textId="77777777" w:rsidR="0069760D" w:rsidRPr="0069760D" w:rsidRDefault="0069760D" w:rsidP="009627DD">
      <w:pPr>
        <w:pStyle w:val="B1"/>
      </w:pPr>
      <w:r w:rsidRPr="0069760D">
        <w:t>13.</w:t>
      </w:r>
      <w:r w:rsidRPr="0069760D">
        <w:tab/>
        <w:t>MCPTT server 1 sends an MCPTT ringing to MCPTT client 1. This step is not required in case of automatic commencement mode.</w:t>
      </w:r>
    </w:p>
    <w:p w14:paraId="04A5EDA3" w14:textId="77777777" w:rsidR="0069760D" w:rsidRPr="0069760D" w:rsidRDefault="0069760D" w:rsidP="009627DD">
      <w:pPr>
        <w:pStyle w:val="B1"/>
      </w:pPr>
      <w:r w:rsidRPr="0069760D">
        <w:t>14.</w:t>
      </w:r>
      <w:r w:rsidRPr="0069760D">
        <w:tab/>
        <w:t xml:space="preserve">MCPTT client 3 sends an MCPTT private call response to MCPTT server 2. </w:t>
      </w:r>
      <w:bookmarkStart w:id="245" w:name="_Hlk87367213"/>
      <w:r w:rsidRPr="0069760D">
        <w:t>In manual commencement mode this occurs after the user at MCPTT client 3 has accepted the call.</w:t>
      </w:r>
      <w:bookmarkEnd w:id="245"/>
    </w:p>
    <w:p w14:paraId="6C9A314C" w14:textId="77777777" w:rsidR="0069760D" w:rsidRPr="0069760D" w:rsidRDefault="0069760D" w:rsidP="009627DD">
      <w:pPr>
        <w:pStyle w:val="B1"/>
      </w:pPr>
      <w:r w:rsidRPr="0069760D">
        <w:t>15.</w:t>
      </w:r>
      <w:r w:rsidRPr="0069760D">
        <w:tab/>
        <w:t>MCPTT server 2 sends an MCPTT private call response to MCPTT server 1. In manual commencement mode this occurs after the user at MCPTT client 3 has accepted the call.</w:t>
      </w:r>
    </w:p>
    <w:p w14:paraId="72623273" w14:textId="77777777" w:rsidR="0069760D" w:rsidRPr="0069760D" w:rsidRDefault="0069760D" w:rsidP="009627DD">
      <w:pPr>
        <w:pStyle w:val="B1"/>
      </w:pPr>
      <w:r w:rsidRPr="0069760D">
        <w:t>16.</w:t>
      </w:r>
      <w:r w:rsidRPr="0069760D">
        <w:tab/>
        <w:t>MCPTT server 1 sends an MCPTT private call response to MCPTT client 1 indicating that MCPTT client 3 has accepted the call.</w:t>
      </w:r>
    </w:p>
    <w:p w14:paraId="3C364E74" w14:textId="77777777" w:rsidR="0069760D" w:rsidRPr="0069760D" w:rsidRDefault="0069760D" w:rsidP="009627DD">
      <w:pPr>
        <w:pStyle w:val="B1"/>
      </w:pPr>
      <w:r w:rsidRPr="0069760D">
        <w:t>17.</w:t>
      </w:r>
      <w:r w:rsidRPr="0069760D">
        <w:tab/>
        <w:t>The media plane for communication between MCPTT client 1 and MCPTT client 3 is established.</w:t>
      </w:r>
    </w:p>
    <w:p w14:paraId="00BEEC28" w14:textId="4C31B52F" w:rsidR="0069760D" w:rsidRPr="0069760D" w:rsidRDefault="0069760D" w:rsidP="009627DD">
      <w:pPr>
        <w:pStyle w:val="Heading5"/>
      </w:pPr>
      <w:bookmarkStart w:id="246" w:name="_Toc89073676"/>
      <w:r w:rsidRPr="0069760D">
        <w:t>7.</w:t>
      </w:r>
      <w:r w:rsidR="002F7130">
        <w:t>11</w:t>
      </w:r>
      <w:r w:rsidRPr="0069760D">
        <w:t>.2.3.2</w:t>
      </w:r>
      <w:r w:rsidRPr="0069760D">
        <w:tab/>
        <w:t xml:space="preserve">MCPTT private call forwarding with </w:t>
      </w:r>
      <w:bookmarkStart w:id="247" w:name="_Hlk87430277"/>
      <w:r w:rsidRPr="0069760D">
        <w:t xml:space="preserve">MCPTT private call forwarding </w:t>
      </w:r>
      <w:r w:rsidR="002F7130" w:rsidRPr="0069760D">
        <w:t>occurring</w:t>
      </w:r>
      <w:r w:rsidRPr="0069760D">
        <w:t xml:space="preserve"> in the partner MCPTT system</w:t>
      </w:r>
      <w:bookmarkEnd w:id="246"/>
      <w:bookmarkEnd w:id="247"/>
    </w:p>
    <w:p w14:paraId="37765BBA" w14:textId="02703576" w:rsidR="0069760D" w:rsidRPr="0069760D" w:rsidRDefault="0069760D" w:rsidP="0069760D">
      <w:r w:rsidRPr="0069760D">
        <w:t xml:space="preserve">The procedure for MCPTT private call forwarding describes the case of an MCPTT private call forwarding </w:t>
      </w:r>
      <w:r w:rsidR="002F7130" w:rsidRPr="0069760D">
        <w:t>occurring</w:t>
      </w:r>
      <w:r w:rsidRPr="0069760D">
        <w:t xml:space="preserve"> in the partner MCPTT system.</w:t>
      </w:r>
    </w:p>
    <w:p w14:paraId="52A9B3F4" w14:textId="77777777" w:rsidR="0069760D" w:rsidRPr="0069760D" w:rsidRDefault="0069760D" w:rsidP="009627DD">
      <w:pPr>
        <w:pStyle w:val="NO"/>
      </w:pPr>
      <w:r w:rsidRPr="0069760D">
        <w:t>NOTE 1: The procedure shows manual commencement mode, but the changes are also applicable when using automatic commencement mode.</w:t>
      </w:r>
    </w:p>
    <w:p w14:paraId="53698496" w14:textId="77777777" w:rsidR="0069760D" w:rsidRPr="0069760D" w:rsidRDefault="0069760D" w:rsidP="009627DD">
      <w:pPr>
        <w:pStyle w:val="NO"/>
      </w:pPr>
      <w:r w:rsidRPr="0069760D">
        <w:t>NOTE 2: The procedure focusses on the interaction between the MCPTT servers, which is independent of the condition for the call forwarding. Therefore, the procedure is generically applicable for all types of call forwarding.</w:t>
      </w:r>
    </w:p>
    <w:p w14:paraId="12104C61" w14:textId="77777777" w:rsidR="0069760D" w:rsidRPr="0069760D" w:rsidRDefault="0069760D" w:rsidP="0069760D">
      <w:r w:rsidRPr="0069760D">
        <w:t>Pre-conditions:</w:t>
      </w:r>
    </w:p>
    <w:p w14:paraId="164EEF92" w14:textId="77777777" w:rsidR="0069760D" w:rsidRPr="0069760D" w:rsidRDefault="0069760D" w:rsidP="009627DD">
      <w:pPr>
        <w:pStyle w:val="B1"/>
      </w:pPr>
      <w:r w:rsidRPr="0069760D">
        <w:t>1.</w:t>
      </w:r>
      <w:r w:rsidRPr="0069760D">
        <w:tab/>
        <w:t>MCPTT client 3 is authorized to use call forwarding and has immediate call forwarding enabled with the destination MCPTT client 2.</w:t>
      </w:r>
    </w:p>
    <w:p w14:paraId="6D496EB5" w14:textId="77777777" w:rsidR="0069760D" w:rsidRPr="0069760D" w:rsidRDefault="0069760D" w:rsidP="009627DD">
      <w:pPr>
        <w:pStyle w:val="B1"/>
      </w:pPr>
      <w:r w:rsidRPr="0069760D">
        <w:t>2.</w:t>
      </w:r>
      <w:r w:rsidRPr="0069760D">
        <w:tab/>
        <w:t>MCPTT client 1 is authorized to make private calls to MCPTT client 3.</w:t>
      </w:r>
    </w:p>
    <w:p w14:paraId="3528F836" w14:textId="77777777" w:rsidR="0069760D" w:rsidRPr="0069760D" w:rsidRDefault="0069760D" w:rsidP="009627DD">
      <w:pPr>
        <w:pStyle w:val="B1"/>
      </w:pPr>
      <w:r w:rsidRPr="0069760D">
        <w:t>3.</w:t>
      </w:r>
      <w:r w:rsidRPr="0069760D">
        <w:tab/>
        <w:t xml:space="preserve">The redirection counter is below the limit. </w:t>
      </w:r>
    </w:p>
    <w:p w14:paraId="7FC6FD2A" w14:textId="77777777" w:rsidR="0069760D" w:rsidRPr="0069760D" w:rsidRDefault="0069760D" w:rsidP="009627DD">
      <w:pPr>
        <w:pStyle w:val="B1"/>
      </w:pPr>
      <w:r w:rsidRPr="0069760D">
        <w:t>4.</w:t>
      </w:r>
      <w:r w:rsidRPr="0069760D">
        <w:tab/>
        <w:t>MCPTT client 1 has the necessary security information to initiate a private call with MCPTT client 2 and MCPTT client 3 if end-to-end encryption is required for the private call.</w:t>
      </w:r>
    </w:p>
    <w:p w14:paraId="0FEB3463" w14:textId="77777777" w:rsidR="0069760D" w:rsidRPr="0069760D" w:rsidRDefault="0069760D" w:rsidP="0069760D">
      <w:pPr>
        <w:ind w:left="568" w:hanging="284"/>
      </w:pPr>
    </w:p>
    <w:p w14:paraId="7E56BF26" w14:textId="77777777" w:rsidR="00C0254C" w:rsidRPr="00C0254C" w:rsidRDefault="0069760D" w:rsidP="009627DD">
      <w:pPr>
        <w:pStyle w:val="TH"/>
        <w:rPr>
          <w:sz w:val="14"/>
          <w:szCs w:val="14"/>
        </w:rPr>
      </w:pPr>
      <w:r w:rsidRPr="0069760D">
        <w:object w:dxaOrig="18902" w:dyaOrig="16831" w14:anchorId="78A3447D">
          <v:shape id="_x0000_i1033" type="#_x0000_t75" style="width:511.45pt;height:453.75pt" o:ole="">
            <v:imagedata r:id="rId27" o:title=""/>
          </v:shape>
          <o:OLEObject Type="Embed" ProgID="Visio.Drawing.11" ShapeID="_x0000_i1033" DrawAspect="Content" ObjectID="_1699691899" r:id="rId28"/>
        </w:object>
      </w:r>
    </w:p>
    <w:p w14:paraId="4D4584D1" w14:textId="63ACFC45" w:rsidR="0069760D" w:rsidRPr="00C0254C" w:rsidRDefault="0069760D" w:rsidP="00C0254C">
      <w:pPr>
        <w:pStyle w:val="TF"/>
      </w:pPr>
      <w:r w:rsidRPr="009627DD">
        <w:t>Figure 7.</w:t>
      </w:r>
      <w:r w:rsidR="002F7130" w:rsidRPr="009627DD">
        <w:t>11</w:t>
      </w:r>
      <w:r w:rsidRPr="009627DD">
        <w:t>.2.3.2-1: Simplified private call setup with MCPTT private calls forwarding in manual commencement mode with forwarding in the partner MCPTT systems</w:t>
      </w:r>
    </w:p>
    <w:p w14:paraId="0543F57D" w14:textId="77777777" w:rsidR="0069760D" w:rsidRPr="0069760D" w:rsidRDefault="0069760D" w:rsidP="009627DD">
      <w:pPr>
        <w:pStyle w:val="B1"/>
        <w:rPr>
          <w:rFonts w:eastAsia="SimSun"/>
        </w:rPr>
      </w:pPr>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p>
    <w:p w14:paraId="1B2D6626" w14:textId="77777777" w:rsidR="0069760D" w:rsidRPr="0069760D" w:rsidRDefault="0069760D" w:rsidP="009627DD">
      <w:pPr>
        <w:pStyle w:val="NO"/>
      </w:pPr>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p>
    <w:p w14:paraId="37B479F3" w14:textId="77777777" w:rsidR="0069760D" w:rsidRPr="0069760D" w:rsidRDefault="0069760D" w:rsidP="009627DD">
      <w:pPr>
        <w:pStyle w:val="B1"/>
        <w:rPr>
          <w:rFonts w:eastAsia="SimSun"/>
        </w:rPr>
      </w:pPr>
      <w:bookmarkStart w:id="248" w:name="_Hlk87369007"/>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p>
    <w:p w14:paraId="21B73752" w14:textId="77777777" w:rsidR="0069760D" w:rsidRPr="009627DD" w:rsidRDefault="0069760D" w:rsidP="009627DD">
      <w:pPr>
        <w:pStyle w:val="B1"/>
        <w:rPr>
          <w:rFonts w:eastAsia="SimSun"/>
        </w:rPr>
      </w:pPr>
      <w:r w:rsidRPr="0069760D">
        <w:rPr>
          <w:rFonts w:eastAsia="SimSun"/>
        </w:rPr>
        <w:t>3.</w:t>
      </w:r>
      <w:r w:rsidRPr="0069760D">
        <w:rPr>
          <w:rFonts w:eastAsia="SimSun"/>
        </w:rPr>
        <w:tab/>
      </w:r>
      <w:bookmarkEnd w:id="248"/>
      <w:r w:rsidRPr="0069760D">
        <w:rPr>
          <w:rFonts w:eastAsia="SimSun"/>
        </w:rPr>
        <w:t xml:space="preserve">MCPTT server 2 detects that MCPTT client 3 has immediate call forwarding enabled </w:t>
      </w:r>
      <w:r w:rsidRPr="009627DD">
        <w:rPr>
          <w:rFonts w:eastAsia="SimSun"/>
        </w:rPr>
        <w:t>to MCPTT client 2 registered at MCPTT system 1.</w:t>
      </w:r>
    </w:p>
    <w:p w14:paraId="0CD208AD" w14:textId="77777777" w:rsidR="0069760D" w:rsidRPr="0069760D" w:rsidRDefault="0069760D" w:rsidP="009627DD">
      <w:pPr>
        <w:pStyle w:val="NO"/>
      </w:pPr>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p>
    <w:p w14:paraId="70A39E0D" w14:textId="77777777" w:rsidR="0069760D" w:rsidRPr="009627DD" w:rsidRDefault="0069760D" w:rsidP="009627DD">
      <w:pPr>
        <w:pStyle w:val="B1"/>
        <w:rPr>
          <w:rFonts w:eastAsia="SimSun"/>
        </w:rPr>
      </w:pPr>
      <w:r w:rsidRPr="009627DD">
        <w:rPr>
          <w:rFonts w:eastAsia="SimSun"/>
        </w:rPr>
        <w:t>4.</w:t>
      </w:r>
      <w:r w:rsidRPr="009627DD">
        <w:rPr>
          <w:rFonts w:eastAsia="SimSun"/>
        </w:rPr>
        <w:tab/>
        <w:t>MCPTT server 2 sends an MCPTT private call forwarding request towards MCPTT server 1.</w:t>
      </w:r>
    </w:p>
    <w:p w14:paraId="4FF34452" w14:textId="77777777" w:rsidR="0069760D" w:rsidRPr="009627DD" w:rsidRDefault="0069760D" w:rsidP="009627DD">
      <w:pPr>
        <w:pStyle w:val="B1"/>
        <w:rPr>
          <w:rFonts w:eastAsia="SimSun"/>
        </w:rPr>
      </w:pPr>
      <w:r w:rsidRPr="009627DD">
        <w:rPr>
          <w:rFonts w:eastAsia="SimSun"/>
        </w:rPr>
        <w:t>5.</w:t>
      </w:r>
      <w:r w:rsidRPr="009627DD">
        <w:rPr>
          <w:rFonts w:eastAsia="SimSun"/>
        </w:rPr>
        <w:tab/>
        <w:t>MCPTT server 1 sends an MCPTT private call forwarding request towards MCPTT client 1.</w:t>
      </w:r>
    </w:p>
    <w:p w14:paraId="4290D156" w14:textId="77777777" w:rsidR="0069760D" w:rsidRPr="009627DD" w:rsidRDefault="0069760D" w:rsidP="009627DD">
      <w:pPr>
        <w:pStyle w:val="B1"/>
        <w:rPr>
          <w:rFonts w:eastAsia="SimSun"/>
        </w:rPr>
      </w:pPr>
      <w:r w:rsidRPr="009627DD">
        <w:rPr>
          <w:rFonts w:eastAsia="SimSun"/>
        </w:rPr>
        <w:lastRenderedPageBreak/>
        <w:t>6.</w:t>
      </w:r>
      <w:r w:rsidRPr="009627DD">
        <w:rPr>
          <w:rFonts w:eastAsia="SimSun"/>
        </w:rPr>
        <w:tab/>
        <w:t>The user at MCPTT client 1 is notified that a call forwarding is in process.</w:t>
      </w:r>
    </w:p>
    <w:p w14:paraId="48BB9806" w14:textId="77777777" w:rsidR="0069760D" w:rsidRPr="009627DD" w:rsidRDefault="0069760D" w:rsidP="009627DD">
      <w:pPr>
        <w:pStyle w:val="B1"/>
        <w:rPr>
          <w:rFonts w:eastAsia="SimSun"/>
        </w:rPr>
      </w:pPr>
      <w:r w:rsidRPr="009627DD">
        <w:rPr>
          <w:rFonts w:eastAsia="SimSun"/>
        </w:rPr>
        <w:t>7.</w:t>
      </w:r>
      <w:r w:rsidRPr="009627DD">
        <w:rPr>
          <w:rFonts w:eastAsia="SimSun"/>
        </w:rPr>
        <w:tab/>
        <w:t>MCPTT client 1 sends an MCPTT call private forwarding response back to MCPTT server 1.</w:t>
      </w:r>
    </w:p>
    <w:p w14:paraId="5FC3F877" w14:textId="77777777" w:rsidR="0069760D" w:rsidRPr="009627DD" w:rsidRDefault="0069760D" w:rsidP="009627DD">
      <w:pPr>
        <w:pStyle w:val="B1"/>
        <w:rPr>
          <w:rFonts w:eastAsia="SimSun"/>
        </w:rPr>
      </w:pPr>
      <w:r w:rsidRPr="009627DD">
        <w:rPr>
          <w:rFonts w:eastAsia="SimSun"/>
        </w:rPr>
        <w:t>8.</w:t>
      </w:r>
      <w:r w:rsidRPr="009627DD">
        <w:rPr>
          <w:rFonts w:eastAsia="SimSun"/>
        </w:rPr>
        <w:tab/>
        <w:t>MCPTT server 1 sends an MCPTT call private forwarding response back to MCPTT server 2.</w:t>
      </w:r>
    </w:p>
    <w:p w14:paraId="7C1FE8B5" w14:textId="77777777" w:rsidR="0069760D" w:rsidRPr="009627DD" w:rsidRDefault="0069760D" w:rsidP="009627DD">
      <w:pPr>
        <w:pStyle w:val="B1"/>
        <w:rPr>
          <w:rFonts w:eastAsia="SimSun"/>
        </w:rPr>
      </w:pPr>
      <w:r w:rsidRPr="009627DD">
        <w:rPr>
          <w:rFonts w:eastAsia="SimSun"/>
        </w:rPr>
        <w:t>9.</w:t>
      </w:r>
      <w:r w:rsidRPr="009627DD">
        <w:rPr>
          <w:rFonts w:eastAsia="SimSun"/>
        </w:rPr>
        <w:tab/>
        <w:t>MCPTT client 1 sends an MCPTT private call request towards MCPTT server 1 that includes a call forwarding indication set to true.</w:t>
      </w:r>
    </w:p>
    <w:p w14:paraId="6F2F7524" w14:textId="77777777" w:rsidR="0069760D" w:rsidRPr="009627DD" w:rsidRDefault="0069760D" w:rsidP="009627DD">
      <w:pPr>
        <w:pStyle w:val="B1"/>
        <w:rPr>
          <w:rFonts w:eastAsia="SimSun"/>
        </w:rPr>
      </w:pPr>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p>
    <w:p w14:paraId="0AADDCFE" w14:textId="77777777" w:rsidR="0069760D" w:rsidRPr="009627DD" w:rsidRDefault="0069760D" w:rsidP="009627DD">
      <w:pPr>
        <w:pStyle w:val="B1"/>
        <w:rPr>
          <w:rFonts w:eastAsia="SimSun"/>
        </w:rPr>
      </w:pPr>
      <w:r w:rsidRPr="009627DD">
        <w:rPr>
          <w:rFonts w:eastAsia="SimSun"/>
        </w:rPr>
        <w:t>11.</w:t>
      </w:r>
      <w:r w:rsidRPr="009627DD">
        <w:rPr>
          <w:rFonts w:eastAsia="SimSun"/>
        </w:rPr>
        <w:tab/>
        <w:t>MCPTT server 1 sends an MCPTT private call request towards MCPTT client 2.</w:t>
      </w:r>
    </w:p>
    <w:p w14:paraId="4B03B9F0" w14:textId="77777777" w:rsidR="0069760D" w:rsidRPr="009627DD" w:rsidRDefault="0069760D" w:rsidP="009627DD">
      <w:pPr>
        <w:pStyle w:val="B1"/>
        <w:rPr>
          <w:rFonts w:eastAsia="SimSun"/>
        </w:rPr>
      </w:pPr>
      <w:r w:rsidRPr="009627DD">
        <w:rPr>
          <w:rFonts w:eastAsia="SimSun"/>
        </w:rPr>
        <w:t>12.</w:t>
      </w:r>
      <w:r w:rsidRPr="009627DD">
        <w:rPr>
          <w:rFonts w:eastAsia="SimSun"/>
        </w:rPr>
        <w:tab/>
        <w:t>Optionally MCPTT server 1 sends an MCPTT progress indication to MCPTT client 1.</w:t>
      </w:r>
    </w:p>
    <w:p w14:paraId="690118D5" w14:textId="77777777" w:rsidR="0069760D" w:rsidRPr="009627DD" w:rsidRDefault="0069760D" w:rsidP="009627DD">
      <w:pPr>
        <w:pStyle w:val="B1"/>
        <w:rPr>
          <w:rFonts w:eastAsia="SimSun"/>
        </w:rPr>
      </w:pPr>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p>
    <w:p w14:paraId="6A228BC0" w14:textId="77777777" w:rsidR="0069760D" w:rsidRPr="009627DD" w:rsidRDefault="0069760D" w:rsidP="009627DD">
      <w:pPr>
        <w:pStyle w:val="B1"/>
        <w:rPr>
          <w:rFonts w:eastAsia="SimSun"/>
        </w:rPr>
      </w:pPr>
      <w:r w:rsidRPr="009627DD">
        <w:rPr>
          <w:rFonts w:eastAsia="SimSun"/>
        </w:rPr>
        <w:t>14.</w:t>
      </w:r>
      <w:r w:rsidRPr="009627DD">
        <w:rPr>
          <w:rFonts w:eastAsia="SimSun"/>
        </w:rPr>
        <w:tab/>
        <w:t>MCPTT server 1 sends an MCPTT ringing to MCPTT client 1. This step is not required in case of automatic commencement mode.</w:t>
      </w:r>
    </w:p>
    <w:p w14:paraId="4A5845ED" w14:textId="77777777" w:rsidR="0069760D" w:rsidRPr="009627DD" w:rsidRDefault="0069760D" w:rsidP="009627DD">
      <w:pPr>
        <w:pStyle w:val="B1"/>
        <w:rPr>
          <w:rFonts w:eastAsia="SimSun"/>
        </w:rPr>
      </w:pPr>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p>
    <w:p w14:paraId="377F74A2" w14:textId="77777777" w:rsidR="0069760D" w:rsidRPr="009627DD" w:rsidRDefault="0069760D" w:rsidP="009627DD">
      <w:pPr>
        <w:pStyle w:val="B1"/>
        <w:rPr>
          <w:rFonts w:eastAsia="SimSun"/>
        </w:rPr>
      </w:pPr>
      <w:r w:rsidRPr="009627DD">
        <w:rPr>
          <w:rFonts w:eastAsia="SimSun"/>
        </w:rPr>
        <w:t>16.</w:t>
      </w:r>
      <w:r w:rsidRPr="009627DD">
        <w:rPr>
          <w:rFonts w:eastAsia="SimSun"/>
        </w:rPr>
        <w:tab/>
        <w:t>MCPTT server 1 sends an MCPTT private call response to MCPTT client 1 indicating that MCPTT client 3 has accepted the call.</w:t>
      </w:r>
    </w:p>
    <w:p w14:paraId="2FAA3508" w14:textId="77777777" w:rsidR="0069760D" w:rsidRPr="009627DD" w:rsidRDefault="0069760D" w:rsidP="009627DD">
      <w:pPr>
        <w:pStyle w:val="B1"/>
        <w:rPr>
          <w:rFonts w:eastAsia="SimSun"/>
        </w:rPr>
      </w:pPr>
      <w:r w:rsidRPr="009627DD">
        <w:rPr>
          <w:rFonts w:eastAsia="SimSun"/>
        </w:rPr>
        <w:t>17.</w:t>
      </w:r>
      <w:r w:rsidRPr="009627DD">
        <w:rPr>
          <w:rFonts w:eastAsia="SimSun"/>
        </w:rPr>
        <w:tab/>
        <w:t>The media plane for communication between MCPTT client 1 and MCPTT client 3 is established.</w:t>
      </w:r>
    </w:p>
    <w:p w14:paraId="24CDB5B3" w14:textId="658B9D2C" w:rsidR="0069760D" w:rsidRPr="0069760D" w:rsidRDefault="0069760D" w:rsidP="009627DD">
      <w:pPr>
        <w:pStyle w:val="Heading3"/>
      </w:pPr>
      <w:bookmarkStart w:id="249" w:name="_Toc89073677"/>
      <w:bookmarkStart w:id="250" w:name="_Hlk88031162"/>
      <w:r w:rsidRPr="0069760D">
        <w:t>7.</w:t>
      </w:r>
      <w:r w:rsidR="002F7130">
        <w:t>11</w:t>
      </w:r>
      <w:r w:rsidRPr="0069760D">
        <w:t>.</w:t>
      </w:r>
      <w:r w:rsidR="002F7130">
        <w:t>3</w:t>
      </w:r>
      <w:r w:rsidRPr="0069760D">
        <w:tab/>
        <w:t>Solution evaluation</w:t>
      </w:r>
      <w:bookmarkEnd w:id="249"/>
    </w:p>
    <w:bookmarkEnd w:id="250"/>
    <w:p w14:paraId="02C060AF" w14:textId="65D39A7E" w:rsidR="0069760D" w:rsidRPr="0069760D" w:rsidRDefault="0069760D" w:rsidP="0069760D">
      <w:pPr>
        <w:rPr>
          <w:lang w:val="en-US"/>
        </w:rPr>
      </w:pPr>
      <w:r w:rsidRPr="0069760D">
        <w:t>The solution describes MCPTT private call forwarding for MCPTT users in different MCPTT systems. The solution defines enhanced communication between the interconnected MCPTT systems by combining functionality as defined in 3GPP TS 3GPP 23.379 [2] clause </w:t>
      </w:r>
      <w:r w:rsidRPr="0069760D">
        <w:rPr>
          <w:lang w:val="en-US"/>
        </w:rPr>
        <w:t>10.7.2.3 and</w:t>
      </w:r>
      <w:r w:rsidR="00DE6713">
        <w:rPr>
          <w:lang w:val="en-US"/>
        </w:rPr>
        <w:t xml:space="preserve"> clause</w:t>
      </w:r>
      <w:r w:rsidRPr="0069760D">
        <w:rPr>
          <w:lang w:val="en-US"/>
        </w:rPr>
        <w:t> 10.7.5.</w:t>
      </w:r>
    </w:p>
    <w:p w14:paraId="44402520" w14:textId="77777777" w:rsidR="00976708" w:rsidRPr="00125C7E" w:rsidRDefault="00976708" w:rsidP="00976708">
      <w:pPr>
        <w:pStyle w:val="Heading1"/>
      </w:pPr>
      <w:bookmarkStart w:id="251" w:name="_Toc89073678"/>
      <w:r w:rsidRPr="00125C7E">
        <w:t>8</w:t>
      </w:r>
      <w:r w:rsidRPr="00125C7E">
        <w:tab/>
        <w:t>Overall evaluation</w:t>
      </w:r>
      <w:bookmarkEnd w:id="69"/>
      <w:bookmarkEnd w:id="70"/>
      <w:bookmarkEnd w:id="71"/>
      <w:bookmarkEnd w:id="72"/>
      <w:bookmarkEnd w:id="231"/>
      <w:bookmarkEnd w:id="251"/>
    </w:p>
    <w:p w14:paraId="6BDD089A" w14:textId="77777777" w:rsidR="00976708" w:rsidRPr="00882A5B" w:rsidRDefault="00976708" w:rsidP="00976708">
      <w:pPr>
        <w:pStyle w:val="Heading2"/>
      </w:pPr>
      <w:bookmarkStart w:id="252" w:name="_Toc78291422"/>
      <w:bookmarkStart w:id="253" w:name="_Toc89073679"/>
      <w:r w:rsidRPr="00882A5B">
        <w:t>8.1</w:t>
      </w:r>
      <w:r w:rsidRPr="00882A5B">
        <w:tab/>
        <w:t>Key issue and solution evaluation</w:t>
      </w:r>
      <w:bookmarkEnd w:id="252"/>
      <w:bookmarkEnd w:id="253"/>
    </w:p>
    <w:p w14:paraId="199FDCD5" w14:textId="77777777" w:rsidR="00976708" w:rsidRPr="00882A5B" w:rsidRDefault="00976708" w:rsidP="00976708">
      <w:pPr>
        <w:pStyle w:val="Heading3"/>
      </w:pPr>
      <w:bookmarkStart w:id="254" w:name="_Toc62772864"/>
      <w:bookmarkStart w:id="255" w:name="_Toc78291423"/>
      <w:bookmarkStart w:id="256" w:name="_Toc89073680"/>
      <w:r w:rsidRPr="00882A5B">
        <w:t>8.1.1</w:t>
      </w:r>
      <w:r w:rsidRPr="00882A5B">
        <w:tab/>
        <w:t>Introduction</w:t>
      </w:r>
      <w:bookmarkEnd w:id="254"/>
      <w:bookmarkEnd w:id="255"/>
      <w:bookmarkEnd w:id="256"/>
    </w:p>
    <w:p w14:paraId="24E7859D" w14:textId="77777777" w:rsidR="00976708" w:rsidRPr="00882A5B" w:rsidRDefault="00976708" w:rsidP="00976708">
      <w:pPr>
        <w:overflowPunct w:val="0"/>
        <w:autoSpaceDE w:val="0"/>
        <w:autoSpaceDN w:val="0"/>
        <w:adjustRightInd w:val="0"/>
        <w:textAlignment w:val="baseline"/>
      </w:pPr>
      <w:r w:rsidRPr="00882A5B">
        <w:t>All the key issues and solutions specified in this technical report are listed in table 8.1.2-1. It includes the mapping of the key issues (clause 5) to the solutions (clause 7) and corresponding solution evaluations.</w:t>
      </w:r>
    </w:p>
    <w:p w14:paraId="60FD8E48" w14:textId="77777777" w:rsidR="00976708" w:rsidRPr="00882A5B" w:rsidRDefault="00976708" w:rsidP="00976708">
      <w:pPr>
        <w:overflowPunct w:val="0"/>
        <w:autoSpaceDE w:val="0"/>
        <w:autoSpaceDN w:val="0"/>
        <w:adjustRightInd w:val="0"/>
        <w:textAlignment w:val="baseline"/>
      </w:pPr>
      <w:r w:rsidRPr="00882A5B">
        <w:t>In addition, table 8.1.2-1 lists the impacts to other working groups that will need consideration during the Rel-18 normative phase.</w:t>
      </w:r>
    </w:p>
    <w:p w14:paraId="7A484D79" w14:textId="77777777" w:rsidR="00976708" w:rsidRPr="00882A5B" w:rsidRDefault="00976708" w:rsidP="00976708">
      <w:pPr>
        <w:pStyle w:val="Heading3"/>
      </w:pPr>
      <w:bookmarkStart w:id="257" w:name="_Toc78291424"/>
      <w:bookmarkStart w:id="258" w:name="_Toc89073681"/>
      <w:r w:rsidRPr="00882A5B">
        <w:t>8.1.2</w:t>
      </w:r>
      <w:r w:rsidRPr="00882A5B">
        <w:tab/>
        <w:t>Results</w:t>
      </w:r>
      <w:bookmarkEnd w:id="257"/>
      <w:bookmarkEnd w:id="258"/>
    </w:p>
    <w:p w14:paraId="42D11BAF" w14:textId="77777777" w:rsidR="00976708" w:rsidRPr="00882A5B" w:rsidRDefault="00976708" w:rsidP="00976708">
      <w:pPr>
        <w:overflowPunct w:val="0"/>
        <w:autoSpaceDE w:val="0"/>
        <w:autoSpaceDN w:val="0"/>
        <w:adjustRightInd w:val="0"/>
        <w:textAlignment w:val="baseline"/>
      </w:pPr>
    </w:p>
    <w:p w14:paraId="6B1FE4CF" w14:textId="77777777" w:rsidR="00976708" w:rsidRPr="00882A5B" w:rsidRDefault="00976708" w:rsidP="00976708">
      <w:pPr>
        <w:pStyle w:val="TH"/>
      </w:pPr>
      <w:r w:rsidRPr="00882A5B">
        <w:lastRenderedPageBreak/>
        <w:t>Table </w:t>
      </w:r>
      <w:bookmarkStart w:id="259" w:name="_Hlk63846887"/>
      <w:r w:rsidRPr="00882A5B">
        <w:t>8.1.2-1</w:t>
      </w:r>
      <w:bookmarkEnd w:id="259"/>
      <w:r w:rsidRPr="00882A5B">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2410"/>
        <w:gridCol w:w="2393"/>
        <w:gridCol w:w="2403"/>
      </w:tblGrid>
      <w:tr w:rsidR="00976708" w:rsidRPr="00882A5B" w14:paraId="5593668C" w14:textId="77777777" w:rsidTr="00885706">
        <w:tc>
          <w:tcPr>
            <w:tcW w:w="2425" w:type="dxa"/>
            <w:shd w:val="clear" w:color="auto" w:fill="auto"/>
          </w:tcPr>
          <w:p w14:paraId="4199CA0B" w14:textId="77777777" w:rsidR="00976708" w:rsidRPr="00882A5B" w:rsidRDefault="00976708" w:rsidP="00CA374B">
            <w:pPr>
              <w:pStyle w:val="TAH"/>
            </w:pPr>
            <w:r w:rsidRPr="00882A5B">
              <w:t>Key issues</w:t>
            </w:r>
          </w:p>
        </w:tc>
        <w:tc>
          <w:tcPr>
            <w:tcW w:w="2410" w:type="dxa"/>
            <w:shd w:val="clear" w:color="auto" w:fill="auto"/>
          </w:tcPr>
          <w:p w14:paraId="43E8D0C0" w14:textId="77777777" w:rsidR="00976708" w:rsidRPr="00882A5B" w:rsidRDefault="00976708" w:rsidP="00CA374B">
            <w:pPr>
              <w:pStyle w:val="TAH"/>
            </w:pPr>
            <w:r w:rsidRPr="00882A5B">
              <w:t>Solution</w:t>
            </w:r>
          </w:p>
        </w:tc>
        <w:tc>
          <w:tcPr>
            <w:tcW w:w="2393" w:type="dxa"/>
            <w:shd w:val="clear" w:color="auto" w:fill="auto"/>
          </w:tcPr>
          <w:p w14:paraId="559D3DE6" w14:textId="77777777" w:rsidR="00976708" w:rsidRPr="00882A5B" w:rsidRDefault="00976708" w:rsidP="00CA374B">
            <w:pPr>
              <w:pStyle w:val="TAH"/>
            </w:pPr>
            <w:r w:rsidRPr="00882A5B">
              <w:t>Evaluation (clause reference)</w:t>
            </w:r>
          </w:p>
        </w:tc>
        <w:tc>
          <w:tcPr>
            <w:tcW w:w="2403" w:type="dxa"/>
            <w:shd w:val="clear" w:color="auto" w:fill="auto"/>
          </w:tcPr>
          <w:p w14:paraId="0C5C8CD4" w14:textId="77777777" w:rsidR="00976708" w:rsidRPr="00882A5B" w:rsidRDefault="00976708" w:rsidP="00CA374B">
            <w:pPr>
              <w:pStyle w:val="TAH"/>
            </w:pPr>
            <w:r w:rsidRPr="00882A5B">
              <w:t>Dependency on other working groups</w:t>
            </w:r>
          </w:p>
        </w:tc>
      </w:tr>
      <w:tr w:rsidR="00976708" w:rsidRPr="00882A5B" w14:paraId="5CB6B21B" w14:textId="77777777" w:rsidTr="00885706">
        <w:tc>
          <w:tcPr>
            <w:tcW w:w="2425" w:type="dxa"/>
            <w:shd w:val="clear" w:color="auto" w:fill="auto"/>
          </w:tcPr>
          <w:p w14:paraId="12D1F848" w14:textId="77E3305E" w:rsidR="00976708" w:rsidRPr="00882A5B" w:rsidRDefault="00976708" w:rsidP="00CA374B">
            <w:pPr>
              <w:pStyle w:val="TAL"/>
            </w:pPr>
            <w:r w:rsidRPr="00882A5B">
              <w:t xml:space="preserve">Key issue 1 </w:t>
            </w:r>
            <w:r>
              <w:t>-</w:t>
            </w:r>
            <w:r w:rsidRPr="00882A5B">
              <w:t xml:space="preserve"> Optimize the connectivity between MC systems</w:t>
            </w:r>
          </w:p>
        </w:tc>
        <w:tc>
          <w:tcPr>
            <w:tcW w:w="2410" w:type="dxa"/>
            <w:shd w:val="clear" w:color="auto" w:fill="auto"/>
          </w:tcPr>
          <w:p w14:paraId="1C2E9975" w14:textId="2FE7B91C" w:rsidR="00976708" w:rsidRPr="00882A5B" w:rsidRDefault="00885706" w:rsidP="00CA374B">
            <w:pPr>
              <w:pStyle w:val="TAL"/>
            </w:pPr>
            <w:r w:rsidRPr="00885706">
              <w:t>Clause 7.7 Optimize the connectivity between MC systems</w:t>
            </w:r>
          </w:p>
        </w:tc>
        <w:tc>
          <w:tcPr>
            <w:tcW w:w="2393" w:type="dxa"/>
            <w:shd w:val="clear" w:color="auto" w:fill="auto"/>
          </w:tcPr>
          <w:p w14:paraId="42C1D2EE" w14:textId="7C68538C" w:rsidR="00976708" w:rsidRPr="00882A5B" w:rsidRDefault="00885706" w:rsidP="00CA374B">
            <w:pPr>
              <w:pStyle w:val="TAL"/>
            </w:pPr>
            <w:r w:rsidRPr="00885706">
              <w:t>Clause 7.7.3</w:t>
            </w:r>
          </w:p>
        </w:tc>
        <w:tc>
          <w:tcPr>
            <w:tcW w:w="2403" w:type="dxa"/>
            <w:shd w:val="clear" w:color="auto" w:fill="auto"/>
          </w:tcPr>
          <w:p w14:paraId="20C5BB7F" w14:textId="06CD85DC" w:rsidR="00976708" w:rsidRPr="00882A5B" w:rsidRDefault="00885706" w:rsidP="00CA374B">
            <w:pPr>
              <w:pStyle w:val="TAL"/>
            </w:pPr>
            <w:r>
              <w:t>None</w:t>
            </w:r>
          </w:p>
        </w:tc>
      </w:tr>
      <w:tr w:rsidR="00885706" w:rsidRPr="00882A5B" w14:paraId="736B56FE" w14:textId="77777777" w:rsidTr="00885706">
        <w:tc>
          <w:tcPr>
            <w:tcW w:w="2425" w:type="dxa"/>
            <w:vMerge w:val="restart"/>
            <w:shd w:val="clear" w:color="auto" w:fill="auto"/>
          </w:tcPr>
          <w:p w14:paraId="67DB8DC6" w14:textId="61C38E97" w:rsidR="00885706" w:rsidRPr="00882A5B" w:rsidRDefault="00885706" w:rsidP="00CA374B">
            <w:pPr>
              <w:pStyle w:val="TAL"/>
            </w:pPr>
            <w:r w:rsidRPr="00882A5B">
              <w:t xml:space="preserve">Key issue 2 </w:t>
            </w:r>
            <w:r>
              <w:t>-</w:t>
            </w:r>
            <w:r w:rsidRPr="00882A5B">
              <w:t xml:space="preserve"> Functional alias handling</w:t>
            </w:r>
          </w:p>
        </w:tc>
        <w:tc>
          <w:tcPr>
            <w:tcW w:w="2410" w:type="dxa"/>
            <w:shd w:val="clear" w:color="auto" w:fill="auto"/>
          </w:tcPr>
          <w:p w14:paraId="6CDAC835" w14:textId="77777777" w:rsidR="00885706" w:rsidRPr="00882A5B" w:rsidRDefault="00885706" w:rsidP="00CA374B">
            <w:pPr>
              <w:pStyle w:val="TAL"/>
            </w:pPr>
            <w:r w:rsidRPr="00882A5B">
              <w:t>Clause 7.3 Private call using functional alias towards a partner MC system</w:t>
            </w:r>
          </w:p>
        </w:tc>
        <w:tc>
          <w:tcPr>
            <w:tcW w:w="2393" w:type="dxa"/>
            <w:shd w:val="clear" w:color="auto" w:fill="auto"/>
          </w:tcPr>
          <w:p w14:paraId="203F8CF2" w14:textId="38622E50" w:rsidR="00885706" w:rsidRPr="00882A5B" w:rsidRDefault="00885706" w:rsidP="00CA374B">
            <w:pPr>
              <w:pStyle w:val="TAL"/>
            </w:pPr>
            <w:r>
              <w:t xml:space="preserve">Clause </w:t>
            </w:r>
            <w:r w:rsidRPr="004D085C">
              <w:t>7.3.3</w:t>
            </w:r>
          </w:p>
        </w:tc>
        <w:tc>
          <w:tcPr>
            <w:tcW w:w="2403" w:type="dxa"/>
            <w:shd w:val="clear" w:color="auto" w:fill="auto"/>
          </w:tcPr>
          <w:p w14:paraId="410EE4C6" w14:textId="37E87E4C" w:rsidR="00885706" w:rsidRPr="00882A5B" w:rsidRDefault="00885706" w:rsidP="00CA374B">
            <w:pPr>
              <w:pStyle w:val="TAL"/>
            </w:pPr>
            <w:r>
              <w:t>None</w:t>
            </w:r>
          </w:p>
        </w:tc>
      </w:tr>
      <w:tr w:rsidR="00885706" w:rsidRPr="00882A5B" w14:paraId="115BCAF1" w14:textId="77777777" w:rsidTr="00885706">
        <w:tc>
          <w:tcPr>
            <w:tcW w:w="2425" w:type="dxa"/>
            <w:vMerge/>
            <w:shd w:val="clear" w:color="auto" w:fill="auto"/>
          </w:tcPr>
          <w:p w14:paraId="77F55105" w14:textId="77777777" w:rsidR="00885706" w:rsidRPr="00882A5B" w:rsidRDefault="00885706" w:rsidP="00CA374B">
            <w:pPr>
              <w:pStyle w:val="TAL"/>
            </w:pPr>
          </w:p>
        </w:tc>
        <w:tc>
          <w:tcPr>
            <w:tcW w:w="2410" w:type="dxa"/>
            <w:shd w:val="clear" w:color="auto" w:fill="auto"/>
          </w:tcPr>
          <w:p w14:paraId="19322BAC" w14:textId="77777777" w:rsidR="00885706" w:rsidRPr="00882A5B" w:rsidRDefault="00885706" w:rsidP="00CA374B">
            <w:pPr>
              <w:pStyle w:val="TAL"/>
            </w:pPr>
            <w:r w:rsidRPr="00882A5B">
              <w:t>Clause 7.4 Functional alias support for migrated users</w:t>
            </w:r>
          </w:p>
        </w:tc>
        <w:tc>
          <w:tcPr>
            <w:tcW w:w="2393" w:type="dxa"/>
            <w:shd w:val="clear" w:color="auto" w:fill="auto"/>
          </w:tcPr>
          <w:p w14:paraId="34C22CE4" w14:textId="1A2A1E04" w:rsidR="00885706" w:rsidRPr="00882A5B" w:rsidRDefault="00885706" w:rsidP="00CA374B">
            <w:pPr>
              <w:pStyle w:val="TAL"/>
            </w:pPr>
            <w:r w:rsidRPr="00CC764B">
              <w:t>Clause 7.4.3</w:t>
            </w:r>
          </w:p>
        </w:tc>
        <w:tc>
          <w:tcPr>
            <w:tcW w:w="2403" w:type="dxa"/>
            <w:shd w:val="clear" w:color="auto" w:fill="auto"/>
          </w:tcPr>
          <w:p w14:paraId="184104A4" w14:textId="290325F8" w:rsidR="00885706" w:rsidRPr="00882A5B" w:rsidRDefault="00885706" w:rsidP="00CA374B">
            <w:pPr>
              <w:pStyle w:val="TAL"/>
            </w:pPr>
            <w:r w:rsidRPr="00CC764B">
              <w:t>None</w:t>
            </w:r>
          </w:p>
        </w:tc>
      </w:tr>
      <w:tr w:rsidR="00885706" w:rsidRPr="00882A5B" w14:paraId="7324E552" w14:textId="77777777" w:rsidTr="00885706">
        <w:tc>
          <w:tcPr>
            <w:tcW w:w="2425" w:type="dxa"/>
            <w:vMerge/>
            <w:shd w:val="clear" w:color="auto" w:fill="auto"/>
          </w:tcPr>
          <w:p w14:paraId="1C2B25E2" w14:textId="77777777" w:rsidR="00885706" w:rsidRPr="00882A5B" w:rsidRDefault="00885706" w:rsidP="00CA374B">
            <w:pPr>
              <w:pStyle w:val="TAL"/>
            </w:pPr>
          </w:p>
        </w:tc>
        <w:tc>
          <w:tcPr>
            <w:tcW w:w="2410" w:type="dxa"/>
            <w:shd w:val="clear" w:color="auto" w:fill="auto"/>
          </w:tcPr>
          <w:p w14:paraId="3E590161" w14:textId="0C09709C" w:rsidR="00885706" w:rsidRPr="00882A5B" w:rsidRDefault="00885706" w:rsidP="00CA374B">
            <w:pPr>
              <w:pStyle w:val="TAL"/>
            </w:pPr>
            <w:r w:rsidRPr="00885706">
              <w:t>Clause 7.8 Private call using functional alias towards a partner MC system</w:t>
            </w:r>
          </w:p>
        </w:tc>
        <w:tc>
          <w:tcPr>
            <w:tcW w:w="2393" w:type="dxa"/>
            <w:shd w:val="clear" w:color="auto" w:fill="auto"/>
          </w:tcPr>
          <w:p w14:paraId="7796BB81" w14:textId="6ADDBB28" w:rsidR="00885706" w:rsidRPr="00CC764B" w:rsidRDefault="00885706" w:rsidP="00CA374B">
            <w:pPr>
              <w:pStyle w:val="TAL"/>
            </w:pPr>
            <w:r w:rsidRPr="00885706">
              <w:t>Clause 7.8.3</w:t>
            </w:r>
          </w:p>
        </w:tc>
        <w:tc>
          <w:tcPr>
            <w:tcW w:w="2403" w:type="dxa"/>
            <w:shd w:val="clear" w:color="auto" w:fill="auto"/>
          </w:tcPr>
          <w:p w14:paraId="6CA438D3" w14:textId="48F2A506" w:rsidR="00885706" w:rsidRPr="00CC764B" w:rsidRDefault="00885706" w:rsidP="00CA374B">
            <w:pPr>
              <w:pStyle w:val="TAL"/>
            </w:pPr>
            <w:r>
              <w:t>None</w:t>
            </w:r>
          </w:p>
        </w:tc>
      </w:tr>
      <w:tr w:rsidR="00976708" w:rsidRPr="00882A5B" w14:paraId="72D9D121" w14:textId="77777777" w:rsidTr="00885706">
        <w:trPr>
          <w:trHeight w:val="828"/>
        </w:trPr>
        <w:tc>
          <w:tcPr>
            <w:tcW w:w="2425" w:type="dxa"/>
            <w:shd w:val="clear" w:color="auto" w:fill="auto"/>
          </w:tcPr>
          <w:p w14:paraId="09853E58" w14:textId="26422E38" w:rsidR="00976708" w:rsidRPr="00882A5B" w:rsidRDefault="00976708" w:rsidP="00CA374B">
            <w:pPr>
              <w:pStyle w:val="TAL"/>
            </w:pPr>
            <w:r w:rsidRPr="00882A5B">
              <w:t xml:space="preserve">Key issue 3 </w:t>
            </w:r>
            <w:r>
              <w:t>-</w:t>
            </w:r>
            <w:r w:rsidRPr="00882A5B">
              <w:t xml:space="preserve"> Group communication between MC systems</w:t>
            </w:r>
          </w:p>
        </w:tc>
        <w:tc>
          <w:tcPr>
            <w:tcW w:w="2410" w:type="dxa"/>
            <w:shd w:val="clear" w:color="auto" w:fill="auto"/>
          </w:tcPr>
          <w:p w14:paraId="57B571AF" w14:textId="77777777" w:rsidR="00976708" w:rsidRPr="00882A5B" w:rsidRDefault="00976708" w:rsidP="00CA374B">
            <w:pPr>
              <w:pStyle w:val="TAL"/>
            </w:pPr>
            <w:r w:rsidRPr="00760CE2">
              <w:t>Clause 7.5 Migration during an ongoing group communication</w:t>
            </w:r>
          </w:p>
        </w:tc>
        <w:tc>
          <w:tcPr>
            <w:tcW w:w="2393" w:type="dxa"/>
            <w:shd w:val="clear" w:color="auto" w:fill="auto"/>
          </w:tcPr>
          <w:p w14:paraId="66D73DDC" w14:textId="4942DA07" w:rsidR="00976708" w:rsidRPr="00882A5B" w:rsidRDefault="00CC764B" w:rsidP="00CA374B">
            <w:pPr>
              <w:pStyle w:val="TAL"/>
            </w:pPr>
            <w:r w:rsidRPr="00CC764B">
              <w:t>Clause 7.5.3</w:t>
            </w:r>
          </w:p>
        </w:tc>
        <w:tc>
          <w:tcPr>
            <w:tcW w:w="2403" w:type="dxa"/>
            <w:shd w:val="clear" w:color="auto" w:fill="auto"/>
          </w:tcPr>
          <w:p w14:paraId="6A6D015A" w14:textId="06E13C72" w:rsidR="00976708" w:rsidRPr="00882A5B" w:rsidRDefault="00CC764B" w:rsidP="00CA374B">
            <w:pPr>
              <w:pStyle w:val="TAL"/>
            </w:pPr>
            <w:r>
              <w:t>None</w:t>
            </w:r>
          </w:p>
        </w:tc>
      </w:tr>
      <w:tr w:rsidR="00976708" w:rsidRPr="00882A5B" w14:paraId="19F36A17" w14:textId="77777777" w:rsidTr="00885706">
        <w:tc>
          <w:tcPr>
            <w:tcW w:w="2425" w:type="dxa"/>
            <w:vMerge w:val="restart"/>
            <w:shd w:val="clear" w:color="auto" w:fill="auto"/>
          </w:tcPr>
          <w:p w14:paraId="2938CD5C" w14:textId="53F3DB61" w:rsidR="00976708" w:rsidRPr="00882A5B" w:rsidRDefault="00976708" w:rsidP="00CA374B">
            <w:pPr>
              <w:pStyle w:val="TAL"/>
            </w:pPr>
            <w:r w:rsidRPr="00882A5B">
              <w:t xml:space="preserve">Key issue 4 </w:t>
            </w:r>
            <w:r>
              <w:t>-</w:t>
            </w:r>
            <w:r w:rsidRPr="00882A5B">
              <w:t xml:space="preserve"> Location information with multiple MC systems</w:t>
            </w:r>
          </w:p>
        </w:tc>
        <w:tc>
          <w:tcPr>
            <w:tcW w:w="2410" w:type="dxa"/>
            <w:shd w:val="clear" w:color="auto" w:fill="auto"/>
          </w:tcPr>
          <w:p w14:paraId="032B0B55" w14:textId="54E5E8C1" w:rsidR="00976708" w:rsidRPr="00882A5B" w:rsidRDefault="00976708" w:rsidP="00CA374B">
            <w:pPr>
              <w:pStyle w:val="TAL"/>
            </w:pPr>
            <w:r w:rsidRPr="00882A5B">
              <w:t xml:space="preserve">Clause 7.1 </w:t>
            </w:r>
            <w:r>
              <w:t>Solution on f</w:t>
            </w:r>
            <w:r w:rsidRPr="00882A5B">
              <w:t>unctional architecture</w:t>
            </w:r>
            <w:r>
              <w:t xml:space="preserve"> </w:t>
            </w:r>
            <w:r w:rsidRPr="00760CE2">
              <w:t>enhancements to support location information</w:t>
            </w:r>
          </w:p>
        </w:tc>
        <w:tc>
          <w:tcPr>
            <w:tcW w:w="2393" w:type="dxa"/>
            <w:shd w:val="clear" w:color="auto" w:fill="auto"/>
          </w:tcPr>
          <w:p w14:paraId="255E653E" w14:textId="77777777" w:rsidR="00976708" w:rsidRPr="00882A5B" w:rsidRDefault="00976708" w:rsidP="00CA374B">
            <w:pPr>
              <w:pStyle w:val="TAL"/>
            </w:pPr>
            <w:r>
              <w:t>Clause 7.1.3</w:t>
            </w:r>
          </w:p>
        </w:tc>
        <w:tc>
          <w:tcPr>
            <w:tcW w:w="2403" w:type="dxa"/>
            <w:shd w:val="clear" w:color="auto" w:fill="auto"/>
          </w:tcPr>
          <w:p w14:paraId="315EB931" w14:textId="083B2FEA" w:rsidR="00976708" w:rsidRPr="00882A5B" w:rsidRDefault="00CC764B" w:rsidP="00CA374B">
            <w:pPr>
              <w:pStyle w:val="TAL"/>
            </w:pPr>
            <w:r>
              <w:t>None</w:t>
            </w:r>
          </w:p>
        </w:tc>
      </w:tr>
      <w:tr w:rsidR="00976708" w:rsidRPr="00882A5B" w14:paraId="0CEA8789" w14:textId="77777777" w:rsidTr="00885706">
        <w:tc>
          <w:tcPr>
            <w:tcW w:w="2425" w:type="dxa"/>
            <w:vMerge/>
            <w:shd w:val="clear" w:color="auto" w:fill="auto"/>
          </w:tcPr>
          <w:p w14:paraId="2A39AD4D" w14:textId="77777777" w:rsidR="00976708" w:rsidRPr="00882A5B" w:rsidRDefault="00976708" w:rsidP="00CA374B">
            <w:pPr>
              <w:pStyle w:val="TAL"/>
            </w:pPr>
          </w:p>
        </w:tc>
        <w:tc>
          <w:tcPr>
            <w:tcW w:w="2410" w:type="dxa"/>
            <w:shd w:val="clear" w:color="auto" w:fill="auto"/>
          </w:tcPr>
          <w:p w14:paraId="01BA3E9D" w14:textId="131F2568" w:rsidR="00976708" w:rsidRPr="00BC0035" w:rsidRDefault="00976708" w:rsidP="00CA374B">
            <w:pPr>
              <w:pStyle w:val="TAL"/>
              <w:rPr>
                <w:lang w:val="fr-FR"/>
              </w:rPr>
            </w:pPr>
            <w:r w:rsidRPr="00BC0035">
              <w:rPr>
                <w:lang w:val="fr-FR"/>
              </w:rPr>
              <w:t>Clause 7.2 Solution on location information</w:t>
            </w:r>
          </w:p>
        </w:tc>
        <w:tc>
          <w:tcPr>
            <w:tcW w:w="2393" w:type="dxa"/>
            <w:shd w:val="clear" w:color="auto" w:fill="auto"/>
          </w:tcPr>
          <w:p w14:paraId="6100C621" w14:textId="77777777" w:rsidR="00976708" w:rsidRPr="00882A5B" w:rsidRDefault="00976708" w:rsidP="00CA374B">
            <w:pPr>
              <w:pStyle w:val="TAL"/>
            </w:pPr>
            <w:r w:rsidRPr="00760CE2">
              <w:t>Clause 7.2.3</w:t>
            </w:r>
          </w:p>
        </w:tc>
        <w:tc>
          <w:tcPr>
            <w:tcW w:w="2403" w:type="dxa"/>
            <w:shd w:val="clear" w:color="auto" w:fill="auto"/>
          </w:tcPr>
          <w:p w14:paraId="75BDC990" w14:textId="4C8F83E1" w:rsidR="00976708" w:rsidRPr="00882A5B" w:rsidRDefault="00CC764B" w:rsidP="00CA374B">
            <w:pPr>
              <w:pStyle w:val="TAL"/>
            </w:pPr>
            <w:r>
              <w:t>None</w:t>
            </w:r>
          </w:p>
        </w:tc>
      </w:tr>
      <w:tr w:rsidR="00976708" w:rsidRPr="00882A5B" w14:paraId="1DC32209" w14:textId="77777777" w:rsidTr="00885706">
        <w:trPr>
          <w:trHeight w:val="1045"/>
        </w:trPr>
        <w:tc>
          <w:tcPr>
            <w:tcW w:w="2425" w:type="dxa"/>
            <w:shd w:val="clear" w:color="auto" w:fill="auto"/>
          </w:tcPr>
          <w:p w14:paraId="1C5E4DBE" w14:textId="4D340B8D" w:rsidR="00976708" w:rsidRPr="00882A5B" w:rsidRDefault="00976708" w:rsidP="00CA374B">
            <w:pPr>
              <w:pStyle w:val="TAL"/>
            </w:pPr>
            <w:r w:rsidRPr="00882A5B">
              <w:t xml:space="preserve">Key issue 5 </w:t>
            </w:r>
            <w:r>
              <w:t>-</w:t>
            </w:r>
            <w:r w:rsidRPr="00882A5B">
              <w:t xml:space="preserve"> Quick migration towards another MC system</w:t>
            </w:r>
          </w:p>
        </w:tc>
        <w:tc>
          <w:tcPr>
            <w:tcW w:w="2410" w:type="dxa"/>
            <w:shd w:val="clear" w:color="auto" w:fill="auto"/>
          </w:tcPr>
          <w:p w14:paraId="68D923A0" w14:textId="77777777" w:rsidR="00976708" w:rsidRPr="00882A5B" w:rsidRDefault="00976708" w:rsidP="00CA374B">
            <w:pPr>
              <w:pStyle w:val="TAL"/>
            </w:pPr>
            <w:r w:rsidRPr="00760CE2">
              <w:t>Clause 7.6 Migration during an ongoing private communication</w:t>
            </w:r>
          </w:p>
        </w:tc>
        <w:tc>
          <w:tcPr>
            <w:tcW w:w="2393" w:type="dxa"/>
            <w:shd w:val="clear" w:color="auto" w:fill="auto"/>
          </w:tcPr>
          <w:p w14:paraId="6D389467" w14:textId="73858885" w:rsidR="00976708" w:rsidRPr="00882A5B" w:rsidRDefault="00CC764B" w:rsidP="00CA374B">
            <w:pPr>
              <w:pStyle w:val="TAL"/>
            </w:pPr>
            <w:r w:rsidRPr="00CC764B">
              <w:t>Clause 7.6.3</w:t>
            </w:r>
          </w:p>
        </w:tc>
        <w:tc>
          <w:tcPr>
            <w:tcW w:w="2403" w:type="dxa"/>
            <w:shd w:val="clear" w:color="auto" w:fill="auto"/>
          </w:tcPr>
          <w:p w14:paraId="2EA2271C" w14:textId="422F730F" w:rsidR="00976708" w:rsidRPr="00882A5B" w:rsidRDefault="00CC764B" w:rsidP="00CA374B">
            <w:pPr>
              <w:pStyle w:val="TAL"/>
            </w:pPr>
            <w:r>
              <w:t>None</w:t>
            </w:r>
          </w:p>
        </w:tc>
      </w:tr>
      <w:tr w:rsidR="00976708" w:rsidRPr="00882A5B" w14:paraId="3EACE8FB" w14:textId="77777777" w:rsidTr="00885706">
        <w:trPr>
          <w:trHeight w:val="828"/>
        </w:trPr>
        <w:tc>
          <w:tcPr>
            <w:tcW w:w="2425" w:type="dxa"/>
            <w:shd w:val="clear" w:color="auto" w:fill="auto"/>
          </w:tcPr>
          <w:p w14:paraId="61FD63F9" w14:textId="60AC0EF7" w:rsidR="00976708" w:rsidRPr="00882A5B" w:rsidRDefault="00976708" w:rsidP="00CA374B">
            <w:pPr>
              <w:pStyle w:val="TAL"/>
            </w:pPr>
            <w:r w:rsidRPr="00882A5B">
              <w:t xml:space="preserve">Key issue 6 </w:t>
            </w:r>
            <w:r>
              <w:t>-</w:t>
            </w:r>
            <w:r w:rsidRPr="00882A5B">
              <w:t xml:space="preserve"> Call forwarding/transfer between MC systems</w:t>
            </w:r>
          </w:p>
        </w:tc>
        <w:tc>
          <w:tcPr>
            <w:tcW w:w="2410" w:type="dxa"/>
            <w:shd w:val="clear" w:color="auto" w:fill="auto"/>
          </w:tcPr>
          <w:p w14:paraId="50F123D8" w14:textId="1211789D" w:rsidR="00976708" w:rsidRPr="00882A5B" w:rsidRDefault="00B808A6" w:rsidP="00CA374B">
            <w:pPr>
              <w:pStyle w:val="TAL"/>
            </w:pPr>
            <w:r>
              <w:t xml:space="preserve">Clause </w:t>
            </w:r>
            <w:r w:rsidRPr="00B808A6">
              <w:t>7.11</w:t>
            </w:r>
            <w:r>
              <w:t xml:space="preserve"> </w:t>
            </w:r>
            <w:r w:rsidRPr="00B808A6">
              <w:t>Private call forwarding between MCPTT systems</w:t>
            </w:r>
          </w:p>
        </w:tc>
        <w:tc>
          <w:tcPr>
            <w:tcW w:w="2393" w:type="dxa"/>
            <w:shd w:val="clear" w:color="auto" w:fill="auto"/>
          </w:tcPr>
          <w:p w14:paraId="4DF8EDE2" w14:textId="5B230066" w:rsidR="00976708" w:rsidRPr="00882A5B" w:rsidRDefault="00B808A6" w:rsidP="00CA374B">
            <w:pPr>
              <w:pStyle w:val="TAL"/>
            </w:pPr>
            <w:r>
              <w:t xml:space="preserve">Clause </w:t>
            </w:r>
            <w:r w:rsidRPr="00B808A6">
              <w:t>7.11.3</w:t>
            </w:r>
          </w:p>
        </w:tc>
        <w:tc>
          <w:tcPr>
            <w:tcW w:w="2403" w:type="dxa"/>
            <w:shd w:val="clear" w:color="auto" w:fill="auto"/>
          </w:tcPr>
          <w:p w14:paraId="61CADDD4" w14:textId="347FB032" w:rsidR="00976708" w:rsidRPr="00882A5B" w:rsidRDefault="00B808A6" w:rsidP="00CA374B">
            <w:pPr>
              <w:pStyle w:val="TAL"/>
            </w:pPr>
            <w:r>
              <w:t>None</w:t>
            </w:r>
          </w:p>
        </w:tc>
      </w:tr>
      <w:tr w:rsidR="00976708" w:rsidRPr="00882A5B" w14:paraId="4D8E3A38" w14:textId="77777777" w:rsidTr="00885706">
        <w:trPr>
          <w:trHeight w:val="828"/>
        </w:trPr>
        <w:tc>
          <w:tcPr>
            <w:tcW w:w="2425" w:type="dxa"/>
            <w:shd w:val="clear" w:color="auto" w:fill="auto"/>
          </w:tcPr>
          <w:p w14:paraId="0A72AC4B" w14:textId="43C70567" w:rsidR="00976708" w:rsidRPr="00882A5B" w:rsidRDefault="00976708" w:rsidP="00CA374B">
            <w:pPr>
              <w:pStyle w:val="TAL"/>
            </w:pPr>
            <w:r w:rsidRPr="00882A5B">
              <w:t xml:space="preserve">Key issue 7 </w:t>
            </w:r>
            <w:r>
              <w:t>-</w:t>
            </w:r>
            <w:r w:rsidRPr="00882A5B">
              <w:t xml:space="preserve"> IP connectivity between MC systems</w:t>
            </w:r>
          </w:p>
        </w:tc>
        <w:tc>
          <w:tcPr>
            <w:tcW w:w="2410" w:type="dxa"/>
            <w:shd w:val="clear" w:color="auto" w:fill="auto"/>
          </w:tcPr>
          <w:p w14:paraId="6C487B2E" w14:textId="71ACF51D" w:rsidR="00976708" w:rsidRPr="00882A5B" w:rsidRDefault="00E76D47" w:rsidP="00CA374B">
            <w:pPr>
              <w:pStyle w:val="TAL"/>
            </w:pPr>
            <w:r>
              <w:t xml:space="preserve">Clause </w:t>
            </w:r>
            <w:r w:rsidRPr="00E76D47">
              <w:t>7.9</w:t>
            </w:r>
            <w:r>
              <w:t xml:space="preserve"> </w:t>
            </w:r>
            <w:r w:rsidRPr="00E76D47">
              <w:t>Solution on IP connectivity between MC systems</w:t>
            </w:r>
          </w:p>
        </w:tc>
        <w:tc>
          <w:tcPr>
            <w:tcW w:w="2393" w:type="dxa"/>
            <w:shd w:val="clear" w:color="auto" w:fill="auto"/>
          </w:tcPr>
          <w:p w14:paraId="33AA8DEC" w14:textId="590FFE5A" w:rsidR="00976708" w:rsidRPr="00882A5B" w:rsidRDefault="00E76D47" w:rsidP="00CA374B">
            <w:pPr>
              <w:pStyle w:val="TAL"/>
            </w:pPr>
            <w:r>
              <w:t xml:space="preserve">Clause </w:t>
            </w:r>
            <w:r w:rsidRPr="00E76D47">
              <w:t>7.9.3</w:t>
            </w:r>
          </w:p>
        </w:tc>
        <w:tc>
          <w:tcPr>
            <w:tcW w:w="2403" w:type="dxa"/>
            <w:shd w:val="clear" w:color="auto" w:fill="auto"/>
          </w:tcPr>
          <w:p w14:paraId="3113541A" w14:textId="16689E5D" w:rsidR="00976708" w:rsidRPr="00882A5B" w:rsidRDefault="00E76D47" w:rsidP="00CA374B">
            <w:pPr>
              <w:pStyle w:val="TAL"/>
            </w:pPr>
            <w:r>
              <w:t>None</w:t>
            </w:r>
          </w:p>
        </w:tc>
      </w:tr>
      <w:tr w:rsidR="00162894" w:rsidRPr="00882A5B" w14:paraId="14FA603E" w14:textId="77777777" w:rsidTr="00885706">
        <w:trPr>
          <w:trHeight w:val="828"/>
        </w:trPr>
        <w:tc>
          <w:tcPr>
            <w:tcW w:w="2425" w:type="dxa"/>
            <w:shd w:val="clear" w:color="auto" w:fill="auto"/>
          </w:tcPr>
          <w:p w14:paraId="563A0DEA" w14:textId="114B5B95" w:rsidR="00162894" w:rsidRPr="00882A5B" w:rsidRDefault="00162894" w:rsidP="00CA374B">
            <w:pPr>
              <w:pStyle w:val="TAL"/>
            </w:pPr>
            <w:r w:rsidRPr="00162894">
              <w:t>Key issue 8 – Offline-Migration</w:t>
            </w:r>
          </w:p>
        </w:tc>
        <w:tc>
          <w:tcPr>
            <w:tcW w:w="2410" w:type="dxa"/>
            <w:shd w:val="clear" w:color="auto" w:fill="auto"/>
          </w:tcPr>
          <w:p w14:paraId="0C34BEF9" w14:textId="3DDA0439" w:rsidR="00162894" w:rsidRDefault="00BA761F" w:rsidP="00CA374B">
            <w:pPr>
              <w:pStyle w:val="TAL"/>
            </w:pPr>
            <w:r>
              <w:t xml:space="preserve">Clause </w:t>
            </w:r>
            <w:r w:rsidRPr="00BA761F">
              <w:t>7.10</w:t>
            </w:r>
            <w:r>
              <w:t xml:space="preserve"> </w:t>
            </w:r>
            <w:r w:rsidRPr="00BA761F">
              <w:t>Solution on migration without interconnection between two MC systems</w:t>
            </w:r>
          </w:p>
        </w:tc>
        <w:tc>
          <w:tcPr>
            <w:tcW w:w="2393" w:type="dxa"/>
            <w:shd w:val="clear" w:color="auto" w:fill="auto"/>
          </w:tcPr>
          <w:p w14:paraId="5E8F1EB0" w14:textId="551E27E8" w:rsidR="00162894" w:rsidRDefault="00BA761F" w:rsidP="00CA374B">
            <w:pPr>
              <w:pStyle w:val="TAL"/>
            </w:pPr>
            <w:r>
              <w:t xml:space="preserve">Clause </w:t>
            </w:r>
            <w:r w:rsidRPr="00BA761F">
              <w:t>7.10.3</w:t>
            </w:r>
          </w:p>
        </w:tc>
        <w:tc>
          <w:tcPr>
            <w:tcW w:w="2403" w:type="dxa"/>
            <w:shd w:val="clear" w:color="auto" w:fill="auto"/>
          </w:tcPr>
          <w:p w14:paraId="339923AD" w14:textId="4B3F7775" w:rsidR="00162894" w:rsidRDefault="00BA761F" w:rsidP="00CA374B">
            <w:pPr>
              <w:pStyle w:val="TAL"/>
            </w:pPr>
            <w:r>
              <w:t>None</w:t>
            </w:r>
          </w:p>
        </w:tc>
      </w:tr>
    </w:tbl>
    <w:p w14:paraId="645C48D7" w14:textId="77777777" w:rsidR="00976708" w:rsidRPr="00882A5B" w:rsidRDefault="00976708" w:rsidP="00976708">
      <w:pPr>
        <w:rPr>
          <w:noProof/>
          <w:lang w:val="en-US"/>
        </w:rPr>
      </w:pPr>
    </w:p>
    <w:p w14:paraId="4363396C" w14:textId="77777777" w:rsidR="00976708" w:rsidRPr="00125C7E" w:rsidRDefault="00976708" w:rsidP="00976708">
      <w:pPr>
        <w:pStyle w:val="Heading1"/>
      </w:pPr>
      <w:bookmarkStart w:id="260" w:name="_Toc464463370"/>
      <w:bookmarkStart w:id="261" w:name="_Toc475064964"/>
      <w:bookmarkStart w:id="262" w:name="_Toc478400634"/>
      <w:bookmarkStart w:id="263" w:name="_Toc27381724"/>
      <w:bookmarkStart w:id="264" w:name="_Toc78291425"/>
      <w:bookmarkStart w:id="265" w:name="_Toc89073682"/>
      <w:r w:rsidRPr="00125C7E">
        <w:t>9</w:t>
      </w:r>
      <w:r w:rsidRPr="00125C7E">
        <w:tab/>
        <w:t>Conclusions</w:t>
      </w:r>
      <w:bookmarkEnd w:id="260"/>
      <w:bookmarkEnd w:id="261"/>
      <w:bookmarkEnd w:id="262"/>
      <w:bookmarkEnd w:id="263"/>
      <w:bookmarkEnd w:id="264"/>
      <w:bookmarkEnd w:id="265"/>
    </w:p>
    <w:p w14:paraId="509EAB7E" w14:textId="45271AEE" w:rsidR="00976708" w:rsidRPr="00125C7E" w:rsidRDefault="00976708" w:rsidP="00976708">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7225D0A5" w14:textId="5F48FE7E" w:rsidR="00976708" w:rsidRPr="004D3578" w:rsidRDefault="00976708" w:rsidP="00976708">
      <w:pPr>
        <w:pStyle w:val="Heading8"/>
      </w:pPr>
      <w:r>
        <w:br w:type="page"/>
      </w:r>
      <w:bookmarkStart w:id="266" w:name="_Toc78291426"/>
      <w:bookmarkStart w:id="267" w:name="_Toc89073683"/>
      <w:r w:rsidRPr="004D3578">
        <w:lastRenderedPageBreak/>
        <w:t xml:space="preserve">Annex </w:t>
      </w:r>
      <w:r>
        <w:t>A</w:t>
      </w:r>
      <w:r w:rsidRPr="004D3578">
        <w:t xml:space="preserve"> (informative):</w:t>
      </w:r>
      <w:r>
        <w:br/>
      </w:r>
      <w:r w:rsidRPr="004D3578">
        <w:t>Change history</w:t>
      </w:r>
      <w:bookmarkEnd w:id="266"/>
      <w:bookmarkEnd w:id="26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40"/>
        <w:gridCol w:w="992"/>
        <w:gridCol w:w="567"/>
        <w:gridCol w:w="425"/>
        <w:gridCol w:w="426"/>
        <w:gridCol w:w="4581"/>
        <w:gridCol w:w="708"/>
      </w:tblGrid>
      <w:tr w:rsidR="00976708" w:rsidRPr="00235394" w14:paraId="498117C3" w14:textId="77777777" w:rsidTr="00923DA5">
        <w:trPr>
          <w:cantSplit/>
        </w:trPr>
        <w:tc>
          <w:tcPr>
            <w:tcW w:w="9639" w:type="dxa"/>
            <w:gridSpan w:val="8"/>
            <w:shd w:val="solid" w:color="FFFFFF" w:fill="auto"/>
          </w:tcPr>
          <w:p w14:paraId="2FC23BE9" w14:textId="77777777" w:rsidR="00976708" w:rsidRPr="00235394" w:rsidRDefault="00976708" w:rsidP="00CA374B">
            <w:pPr>
              <w:pStyle w:val="TAL"/>
              <w:jc w:val="center"/>
              <w:rPr>
                <w:b/>
                <w:sz w:val="16"/>
              </w:rPr>
            </w:pPr>
            <w:bookmarkStart w:id="268" w:name="historyclause"/>
            <w:bookmarkEnd w:id="268"/>
            <w:r w:rsidRPr="00235394">
              <w:rPr>
                <w:b/>
              </w:rPr>
              <w:t>Change history</w:t>
            </w:r>
          </w:p>
        </w:tc>
      </w:tr>
      <w:tr w:rsidR="00976708" w:rsidRPr="00235394" w14:paraId="5F81677A" w14:textId="77777777" w:rsidTr="00894ABA">
        <w:tc>
          <w:tcPr>
            <w:tcW w:w="800" w:type="dxa"/>
            <w:shd w:val="pct10" w:color="auto" w:fill="FFFFFF"/>
          </w:tcPr>
          <w:p w14:paraId="78795D91" w14:textId="77777777" w:rsidR="00976708" w:rsidRPr="00235394" w:rsidRDefault="00976708" w:rsidP="00CA374B">
            <w:pPr>
              <w:pStyle w:val="TAL"/>
              <w:rPr>
                <w:b/>
                <w:sz w:val="16"/>
              </w:rPr>
            </w:pPr>
            <w:r w:rsidRPr="00235394">
              <w:rPr>
                <w:b/>
                <w:sz w:val="16"/>
              </w:rPr>
              <w:t>Date</w:t>
            </w:r>
          </w:p>
        </w:tc>
        <w:tc>
          <w:tcPr>
            <w:tcW w:w="1140" w:type="dxa"/>
            <w:shd w:val="pct10" w:color="auto" w:fill="FFFFFF"/>
          </w:tcPr>
          <w:p w14:paraId="630779B0" w14:textId="317E2C76" w:rsidR="00976708" w:rsidRPr="00235394" w:rsidRDefault="00976708" w:rsidP="00CA374B">
            <w:pPr>
              <w:pStyle w:val="TAL"/>
              <w:rPr>
                <w:b/>
                <w:sz w:val="16"/>
              </w:rPr>
            </w:pPr>
            <w:r>
              <w:rPr>
                <w:b/>
                <w:sz w:val="16"/>
              </w:rPr>
              <w:t>Mee</w:t>
            </w:r>
            <w:r w:rsidR="007E1744">
              <w:rPr>
                <w:b/>
                <w:sz w:val="16"/>
              </w:rPr>
              <w:t>t</w:t>
            </w:r>
            <w:r>
              <w:rPr>
                <w:b/>
                <w:sz w:val="16"/>
              </w:rPr>
              <w:t>ing</w:t>
            </w:r>
          </w:p>
        </w:tc>
        <w:tc>
          <w:tcPr>
            <w:tcW w:w="992" w:type="dxa"/>
            <w:shd w:val="pct10" w:color="auto" w:fill="FFFFFF"/>
          </w:tcPr>
          <w:p w14:paraId="30D43213" w14:textId="77777777" w:rsidR="00976708" w:rsidRPr="00235394" w:rsidRDefault="00976708" w:rsidP="00CA374B">
            <w:pPr>
              <w:pStyle w:val="TAL"/>
              <w:rPr>
                <w:b/>
                <w:sz w:val="16"/>
              </w:rPr>
            </w:pPr>
            <w:r w:rsidRPr="00235394">
              <w:rPr>
                <w:b/>
                <w:sz w:val="16"/>
              </w:rPr>
              <w:t>TDoc</w:t>
            </w:r>
          </w:p>
        </w:tc>
        <w:tc>
          <w:tcPr>
            <w:tcW w:w="567" w:type="dxa"/>
            <w:shd w:val="pct10" w:color="auto" w:fill="FFFFFF"/>
          </w:tcPr>
          <w:p w14:paraId="5791D446" w14:textId="77777777" w:rsidR="00976708" w:rsidRPr="00235394" w:rsidRDefault="00976708" w:rsidP="00CA374B">
            <w:pPr>
              <w:pStyle w:val="TAL"/>
              <w:rPr>
                <w:b/>
                <w:sz w:val="16"/>
              </w:rPr>
            </w:pPr>
            <w:r w:rsidRPr="00235394">
              <w:rPr>
                <w:b/>
                <w:sz w:val="16"/>
              </w:rPr>
              <w:t>CR</w:t>
            </w:r>
          </w:p>
        </w:tc>
        <w:tc>
          <w:tcPr>
            <w:tcW w:w="425" w:type="dxa"/>
            <w:shd w:val="pct10" w:color="auto" w:fill="FFFFFF"/>
          </w:tcPr>
          <w:p w14:paraId="10896550" w14:textId="77777777" w:rsidR="00976708" w:rsidRPr="00235394" w:rsidRDefault="00976708" w:rsidP="00CA374B">
            <w:pPr>
              <w:pStyle w:val="TAL"/>
              <w:rPr>
                <w:b/>
                <w:sz w:val="16"/>
              </w:rPr>
            </w:pPr>
            <w:r w:rsidRPr="00235394">
              <w:rPr>
                <w:b/>
                <w:sz w:val="16"/>
              </w:rPr>
              <w:t>Rev</w:t>
            </w:r>
          </w:p>
        </w:tc>
        <w:tc>
          <w:tcPr>
            <w:tcW w:w="426" w:type="dxa"/>
            <w:shd w:val="pct10" w:color="auto" w:fill="FFFFFF"/>
          </w:tcPr>
          <w:p w14:paraId="0200666A" w14:textId="77777777" w:rsidR="00976708" w:rsidRPr="00235394" w:rsidRDefault="00976708" w:rsidP="00CA374B">
            <w:pPr>
              <w:pStyle w:val="TAL"/>
              <w:rPr>
                <w:b/>
                <w:sz w:val="16"/>
              </w:rPr>
            </w:pPr>
            <w:r>
              <w:rPr>
                <w:b/>
                <w:sz w:val="16"/>
              </w:rPr>
              <w:t>Cat</w:t>
            </w:r>
          </w:p>
        </w:tc>
        <w:tc>
          <w:tcPr>
            <w:tcW w:w="4581" w:type="dxa"/>
            <w:shd w:val="pct10" w:color="auto" w:fill="FFFFFF"/>
          </w:tcPr>
          <w:p w14:paraId="64659466" w14:textId="77777777" w:rsidR="00976708" w:rsidRPr="00235394" w:rsidRDefault="00976708" w:rsidP="00CA374B">
            <w:pPr>
              <w:pStyle w:val="TAL"/>
              <w:rPr>
                <w:b/>
                <w:sz w:val="16"/>
              </w:rPr>
            </w:pPr>
            <w:r w:rsidRPr="00235394">
              <w:rPr>
                <w:b/>
                <w:sz w:val="16"/>
              </w:rPr>
              <w:t>Subject/Comment</w:t>
            </w:r>
          </w:p>
        </w:tc>
        <w:tc>
          <w:tcPr>
            <w:tcW w:w="708" w:type="dxa"/>
            <w:shd w:val="pct10" w:color="auto" w:fill="FFFFFF"/>
          </w:tcPr>
          <w:p w14:paraId="27FAE71F" w14:textId="77777777" w:rsidR="00976708" w:rsidRPr="00235394" w:rsidRDefault="00976708" w:rsidP="00CA374B">
            <w:pPr>
              <w:pStyle w:val="TAL"/>
              <w:rPr>
                <w:b/>
                <w:sz w:val="16"/>
              </w:rPr>
            </w:pPr>
            <w:r w:rsidRPr="00235394">
              <w:rPr>
                <w:b/>
                <w:sz w:val="16"/>
              </w:rPr>
              <w:t>New</w:t>
            </w:r>
            <w:r>
              <w:rPr>
                <w:b/>
                <w:sz w:val="16"/>
              </w:rPr>
              <w:t xml:space="preserve"> version</w:t>
            </w:r>
          </w:p>
        </w:tc>
      </w:tr>
      <w:tr w:rsidR="00976708" w:rsidRPr="006B0D02" w14:paraId="3DF2D771" w14:textId="77777777" w:rsidTr="00894ABA">
        <w:tc>
          <w:tcPr>
            <w:tcW w:w="800" w:type="dxa"/>
            <w:shd w:val="solid" w:color="FFFFFF" w:fill="auto"/>
          </w:tcPr>
          <w:p w14:paraId="026B9DA6" w14:textId="77777777" w:rsidR="00976708" w:rsidRPr="00894ABA" w:rsidRDefault="00976708" w:rsidP="00CA374B">
            <w:pPr>
              <w:pStyle w:val="TAL"/>
              <w:rPr>
                <w:sz w:val="16"/>
                <w:szCs w:val="16"/>
              </w:rPr>
            </w:pPr>
            <w:r w:rsidRPr="00894ABA">
              <w:rPr>
                <w:sz w:val="16"/>
                <w:szCs w:val="16"/>
              </w:rPr>
              <w:t>2020-08</w:t>
            </w:r>
          </w:p>
        </w:tc>
        <w:tc>
          <w:tcPr>
            <w:tcW w:w="1140" w:type="dxa"/>
            <w:shd w:val="solid" w:color="FFFFFF" w:fill="auto"/>
          </w:tcPr>
          <w:p w14:paraId="758B931D"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0697A704" w14:textId="77777777" w:rsidR="00976708" w:rsidRPr="00894ABA" w:rsidRDefault="00976708" w:rsidP="00CA374B">
            <w:pPr>
              <w:pStyle w:val="TAL"/>
              <w:rPr>
                <w:sz w:val="16"/>
                <w:szCs w:val="16"/>
              </w:rPr>
            </w:pPr>
          </w:p>
        </w:tc>
        <w:tc>
          <w:tcPr>
            <w:tcW w:w="567" w:type="dxa"/>
            <w:shd w:val="solid" w:color="FFFFFF" w:fill="auto"/>
          </w:tcPr>
          <w:p w14:paraId="02EF0904" w14:textId="77777777" w:rsidR="00976708" w:rsidRPr="00894ABA" w:rsidRDefault="00976708" w:rsidP="00CA374B">
            <w:pPr>
              <w:pStyle w:val="TAL"/>
              <w:rPr>
                <w:sz w:val="16"/>
                <w:szCs w:val="16"/>
              </w:rPr>
            </w:pPr>
          </w:p>
        </w:tc>
        <w:tc>
          <w:tcPr>
            <w:tcW w:w="425" w:type="dxa"/>
            <w:shd w:val="solid" w:color="FFFFFF" w:fill="auto"/>
          </w:tcPr>
          <w:p w14:paraId="273999A6" w14:textId="77777777" w:rsidR="00976708" w:rsidRPr="00894ABA" w:rsidRDefault="00976708" w:rsidP="00CA374B">
            <w:pPr>
              <w:pStyle w:val="TAL"/>
              <w:rPr>
                <w:sz w:val="16"/>
                <w:szCs w:val="16"/>
              </w:rPr>
            </w:pPr>
          </w:p>
        </w:tc>
        <w:tc>
          <w:tcPr>
            <w:tcW w:w="426" w:type="dxa"/>
            <w:shd w:val="solid" w:color="FFFFFF" w:fill="auto"/>
          </w:tcPr>
          <w:p w14:paraId="67C83BD0" w14:textId="77777777" w:rsidR="00976708" w:rsidRPr="00894ABA" w:rsidRDefault="00976708" w:rsidP="00CA374B">
            <w:pPr>
              <w:pStyle w:val="TAL"/>
              <w:rPr>
                <w:sz w:val="16"/>
                <w:szCs w:val="16"/>
              </w:rPr>
            </w:pPr>
          </w:p>
        </w:tc>
        <w:tc>
          <w:tcPr>
            <w:tcW w:w="4581" w:type="dxa"/>
            <w:shd w:val="solid" w:color="FFFFFF" w:fill="auto"/>
          </w:tcPr>
          <w:p w14:paraId="07AB887C" w14:textId="77777777" w:rsidR="00976708" w:rsidRPr="00894ABA" w:rsidRDefault="00976708" w:rsidP="00CA374B">
            <w:pPr>
              <w:pStyle w:val="TAL"/>
              <w:rPr>
                <w:sz w:val="16"/>
                <w:szCs w:val="16"/>
              </w:rPr>
            </w:pPr>
            <w:r w:rsidRPr="00894ABA">
              <w:rPr>
                <w:sz w:val="16"/>
                <w:szCs w:val="16"/>
              </w:rPr>
              <w:t>S6-201345 (TR skeleton)</w:t>
            </w:r>
          </w:p>
        </w:tc>
        <w:tc>
          <w:tcPr>
            <w:tcW w:w="708" w:type="dxa"/>
            <w:shd w:val="solid" w:color="FFFFFF" w:fill="auto"/>
          </w:tcPr>
          <w:p w14:paraId="5A9FC26E" w14:textId="77777777" w:rsidR="00976708" w:rsidRPr="00894ABA" w:rsidRDefault="00976708" w:rsidP="00CA374B">
            <w:pPr>
              <w:pStyle w:val="TAL"/>
              <w:rPr>
                <w:sz w:val="16"/>
                <w:szCs w:val="16"/>
              </w:rPr>
            </w:pPr>
            <w:r w:rsidRPr="00894ABA">
              <w:rPr>
                <w:sz w:val="16"/>
                <w:szCs w:val="16"/>
              </w:rPr>
              <w:t>0.0.0</w:t>
            </w:r>
          </w:p>
        </w:tc>
      </w:tr>
      <w:tr w:rsidR="00976708" w:rsidRPr="006B0D02" w14:paraId="55D2D3C8" w14:textId="77777777" w:rsidTr="00894ABA">
        <w:tc>
          <w:tcPr>
            <w:tcW w:w="800" w:type="dxa"/>
            <w:shd w:val="solid" w:color="FFFFFF" w:fill="auto"/>
          </w:tcPr>
          <w:p w14:paraId="283FEFF4" w14:textId="77777777" w:rsidR="00976708" w:rsidRPr="00894ABA" w:rsidRDefault="00976708" w:rsidP="00CA374B">
            <w:pPr>
              <w:pStyle w:val="TAL"/>
              <w:rPr>
                <w:sz w:val="16"/>
                <w:szCs w:val="16"/>
              </w:rPr>
            </w:pPr>
            <w:r w:rsidRPr="00894ABA">
              <w:rPr>
                <w:sz w:val="16"/>
                <w:szCs w:val="16"/>
              </w:rPr>
              <w:t>2020-09</w:t>
            </w:r>
          </w:p>
        </w:tc>
        <w:tc>
          <w:tcPr>
            <w:tcW w:w="1140" w:type="dxa"/>
            <w:shd w:val="solid" w:color="FFFFFF" w:fill="auto"/>
          </w:tcPr>
          <w:p w14:paraId="37E53EAE" w14:textId="77777777" w:rsidR="00976708" w:rsidRPr="00894ABA" w:rsidRDefault="00976708" w:rsidP="00CA374B">
            <w:pPr>
              <w:pStyle w:val="TAL"/>
              <w:rPr>
                <w:sz w:val="16"/>
                <w:szCs w:val="16"/>
              </w:rPr>
            </w:pPr>
            <w:r w:rsidRPr="00894ABA">
              <w:rPr>
                <w:sz w:val="16"/>
                <w:szCs w:val="16"/>
              </w:rPr>
              <w:t>SA6#39-e</w:t>
            </w:r>
          </w:p>
        </w:tc>
        <w:tc>
          <w:tcPr>
            <w:tcW w:w="992" w:type="dxa"/>
            <w:shd w:val="solid" w:color="FFFFFF" w:fill="auto"/>
          </w:tcPr>
          <w:p w14:paraId="70A26749" w14:textId="77777777" w:rsidR="00976708" w:rsidRPr="00894ABA" w:rsidRDefault="00976708" w:rsidP="00CA374B">
            <w:pPr>
              <w:pStyle w:val="TAL"/>
              <w:rPr>
                <w:sz w:val="16"/>
                <w:szCs w:val="16"/>
              </w:rPr>
            </w:pPr>
          </w:p>
        </w:tc>
        <w:tc>
          <w:tcPr>
            <w:tcW w:w="567" w:type="dxa"/>
            <w:shd w:val="solid" w:color="FFFFFF" w:fill="auto"/>
          </w:tcPr>
          <w:p w14:paraId="21613FB3" w14:textId="77777777" w:rsidR="00976708" w:rsidRPr="00894ABA" w:rsidRDefault="00976708" w:rsidP="00CA374B">
            <w:pPr>
              <w:pStyle w:val="TAL"/>
              <w:rPr>
                <w:sz w:val="16"/>
                <w:szCs w:val="16"/>
              </w:rPr>
            </w:pPr>
          </w:p>
        </w:tc>
        <w:tc>
          <w:tcPr>
            <w:tcW w:w="425" w:type="dxa"/>
            <w:shd w:val="solid" w:color="FFFFFF" w:fill="auto"/>
          </w:tcPr>
          <w:p w14:paraId="2AD58A53" w14:textId="77777777" w:rsidR="00976708" w:rsidRPr="00894ABA" w:rsidRDefault="00976708" w:rsidP="00CA374B">
            <w:pPr>
              <w:pStyle w:val="TAL"/>
              <w:rPr>
                <w:sz w:val="16"/>
                <w:szCs w:val="16"/>
              </w:rPr>
            </w:pPr>
          </w:p>
        </w:tc>
        <w:tc>
          <w:tcPr>
            <w:tcW w:w="426" w:type="dxa"/>
            <w:shd w:val="solid" w:color="FFFFFF" w:fill="auto"/>
          </w:tcPr>
          <w:p w14:paraId="5D2852E4" w14:textId="77777777" w:rsidR="00976708" w:rsidRPr="00894ABA" w:rsidRDefault="00976708" w:rsidP="00CA374B">
            <w:pPr>
              <w:pStyle w:val="TAL"/>
              <w:rPr>
                <w:sz w:val="16"/>
                <w:szCs w:val="16"/>
              </w:rPr>
            </w:pPr>
          </w:p>
        </w:tc>
        <w:tc>
          <w:tcPr>
            <w:tcW w:w="4581" w:type="dxa"/>
            <w:shd w:val="solid" w:color="FFFFFF" w:fill="auto"/>
          </w:tcPr>
          <w:p w14:paraId="6F00CC44" w14:textId="77777777" w:rsidR="00976708" w:rsidRPr="00894ABA" w:rsidRDefault="00976708" w:rsidP="00CA374B">
            <w:pPr>
              <w:pStyle w:val="TAL"/>
              <w:rPr>
                <w:sz w:val="16"/>
                <w:szCs w:val="16"/>
              </w:rPr>
            </w:pPr>
            <w:r w:rsidRPr="00894ABA">
              <w:rPr>
                <w:sz w:val="16"/>
                <w:szCs w:val="16"/>
              </w:rPr>
              <w:t>S6-201346, S6-201347, S6-201351, S6-201352, S6-201353, S6-201355, S6-201356, S6-201357, S6-201565</w:t>
            </w:r>
          </w:p>
        </w:tc>
        <w:tc>
          <w:tcPr>
            <w:tcW w:w="708" w:type="dxa"/>
            <w:shd w:val="solid" w:color="FFFFFF" w:fill="auto"/>
          </w:tcPr>
          <w:p w14:paraId="0CA94BEF" w14:textId="77777777" w:rsidR="00976708" w:rsidRPr="00894ABA" w:rsidRDefault="00976708" w:rsidP="00CA374B">
            <w:pPr>
              <w:pStyle w:val="TAL"/>
              <w:rPr>
                <w:sz w:val="16"/>
                <w:szCs w:val="16"/>
              </w:rPr>
            </w:pPr>
            <w:r w:rsidRPr="00894ABA">
              <w:rPr>
                <w:sz w:val="16"/>
                <w:szCs w:val="16"/>
              </w:rPr>
              <w:t>0.1.0</w:t>
            </w:r>
          </w:p>
        </w:tc>
      </w:tr>
      <w:tr w:rsidR="00976708" w:rsidRPr="006B0D02" w14:paraId="1488C259" w14:textId="77777777" w:rsidTr="00894ABA">
        <w:tc>
          <w:tcPr>
            <w:tcW w:w="800" w:type="dxa"/>
            <w:shd w:val="solid" w:color="FFFFFF" w:fill="auto"/>
          </w:tcPr>
          <w:p w14:paraId="14139632" w14:textId="77777777" w:rsidR="00976708" w:rsidRPr="00894ABA" w:rsidRDefault="00976708" w:rsidP="00CA374B">
            <w:pPr>
              <w:pStyle w:val="TAL"/>
              <w:rPr>
                <w:sz w:val="16"/>
                <w:szCs w:val="16"/>
              </w:rPr>
            </w:pPr>
            <w:r w:rsidRPr="00894ABA">
              <w:rPr>
                <w:sz w:val="16"/>
                <w:szCs w:val="16"/>
              </w:rPr>
              <w:t>2021-01</w:t>
            </w:r>
          </w:p>
        </w:tc>
        <w:tc>
          <w:tcPr>
            <w:tcW w:w="1140" w:type="dxa"/>
            <w:shd w:val="solid" w:color="FFFFFF" w:fill="auto"/>
          </w:tcPr>
          <w:p w14:paraId="4E75BD47" w14:textId="77777777" w:rsidR="00976708" w:rsidRPr="00894ABA" w:rsidRDefault="00976708" w:rsidP="00CA374B">
            <w:pPr>
              <w:pStyle w:val="TAL"/>
              <w:rPr>
                <w:sz w:val="16"/>
                <w:szCs w:val="16"/>
              </w:rPr>
            </w:pPr>
            <w:r w:rsidRPr="00894ABA">
              <w:rPr>
                <w:sz w:val="16"/>
                <w:szCs w:val="16"/>
              </w:rPr>
              <w:t>SA6#41-e</w:t>
            </w:r>
          </w:p>
        </w:tc>
        <w:tc>
          <w:tcPr>
            <w:tcW w:w="992" w:type="dxa"/>
            <w:shd w:val="solid" w:color="FFFFFF" w:fill="auto"/>
          </w:tcPr>
          <w:p w14:paraId="15EB20B7" w14:textId="77777777" w:rsidR="00976708" w:rsidRPr="00894ABA" w:rsidRDefault="00976708" w:rsidP="00CA374B">
            <w:pPr>
              <w:pStyle w:val="TAL"/>
              <w:rPr>
                <w:sz w:val="16"/>
                <w:szCs w:val="16"/>
              </w:rPr>
            </w:pPr>
          </w:p>
        </w:tc>
        <w:tc>
          <w:tcPr>
            <w:tcW w:w="567" w:type="dxa"/>
            <w:shd w:val="solid" w:color="FFFFFF" w:fill="auto"/>
          </w:tcPr>
          <w:p w14:paraId="7852D0BD" w14:textId="77777777" w:rsidR="00976708" w:rsidRPr="00894ABA" w:rsidRDefault="00976708" w:rsidP="00CA374B">
            <w:pPr>
              <w:pStyle w:val="TAL"/>
              <w:rPr>
                <w:sz w:val="16"/>
                <w:szCs w:val="16"/>
              </w:rPr>
            </w:pPr>
          </w:p>
        </w:tc>
        <w:tc>
          <w:tcPr>
            <w:tcW w:w="425" w:type="dxa"/>
            <w:shd w:val="solid" w:color="FFFFFF" w:fill="auto"/>
          </w:tcPr>
          <w:p w14:paraId="1C1ECEB6" w14:textId="77777777" w:rsidR="00976708" w:rsidRPr="00894ABA" w:rsidRDefault="00976708" w:rsidP="00CA374B">
            <w:pPr>
              <w:pStyle w:val="TAL"/>
              <w:rPr>
                <w:sz w:val="16"/>
                <w:szCs w:val="16"/>
              </w:rPr>
            </w:pPr>
          </w:p>
        </w:tc>
        <w:tc>
          <w:tcPr>
            <w:tcW w:w="426" w:type="dxa"/>
            <w:shd w:val="solid" w:color="FFFFFF" w:fill="auto"/>
          </w:tcPr>
          <w:p w14:paraId="64ECCCE5" w14:textId="77777777" w:rsidR="00976708" w:rsidRPr="00894ABA" w:rsidRDefault="00976708" w:rsidP="00CA374B">
            <w:pPr>
              <w:pStyle w:val="TAL"/>
              <w:rPr>
                <w:sz w:val="16"/>
                <w:szCs w:val="16"/>
              </w:rPr>
            </w:pPr>
          </w:p>
        </w:tc>
        <w:tc>
          <w:tcPr>
            <w:tcW w:w="4581" w:type="dxa"/>
            <w:shd w:val="solid" w:color="FFFFFF" w:fill="auto"/>
          </w:tcPr>
          <w:p w14:paraId="6B7D508B" w14:textId="77777777" w:rsidR="00976708" w:rsidRPr="00894ABA" w:rsidRDefault="00976708" w:rsidP="00CA374B">
            <w:pPr>
              <w:pStyle w:val="TAL"/>
              <w:rPr>
                <w:sz w:val="16"/>
                <w:szCs w:val="16"/>
              </w:rPr>
            </w:pPr>
            <w:r w:rsidRPr="00894ABA">
              <w:rPr>
                <w:sz w:val="16"/>
                <w:szCs w:val="16"/>
              </w:rPr>
              <w:t>S6-210092, S6-210093, S6-210204, S6-210205</w:t>
            </w:r>
          </w:p>
        </w:tc>
        <w:tc>
          <w:tcPr>
            <w:tcW w:w="708" w:type="dxa"/>
            <w:shd w:val="solid" w:color="FFFFFF" w:fill="auto"/>
          </w:tcPr>
          <w:p w14:paraId="4187DF27" w14:textId="77777777" w:rsidR="00976708" w:rsidRPr="00894ABA" w:rsidRDefault="00976708" w:rsidP="00CA374B">
            <w:pPr>
              <w:pStyle w:val="TAL"/>
              <w:rPr>
                <w:sz w:val="16"/>
                <w:szCs w:val="16"/>
              </w:rPr>
            </w:pPr>
            <w:r w:rsidRPr="00894ABA">
              <w:rPr>
                <w:sz w:val="16"/>
                <w:szCs w:val="16"/>
              </w:rPr>
              <w:t>0.2.0</w:t>
            </w:r>
          </w:p>
        </w:tc>
      </w:tr>
      <w:tr w:rsidR="00976708" w:rsidRPr="006B0D02" w14:paraId="49C7D304" w14:textId="77777777" w:rsidTr="00894ABA">
        <w:tc>
          <w:tcPr>
            <w:tcW w:w="800" w:type="dxa"/>
            <w:shd w:val="solid" w:color="FFFFFF" w:fill="auto"/>
          </w:tcPr>
          <w:p w14:paraId="5D948860" w14:textId="77777777" w:rsidR="00976708" w:rsidRPr="00894ABA" w:rsidRDefault="00976708" w:rsidP="00CA374B">
            <w:pPr>
              <w:pStyle w:val="TAL"/>
              <w:rPr>
                <w:sz w:val="16"/>
                <w:szCs w:val="16"/>
              </w:rPr>
            </w:pPr>
            <w:r w:rsidRPr="00894ABA">
              <w:rPr>
                <w:sz w:val="16"/>
                <w:szCs w:val="16"/>
              </w:rPr>
              <w:t>2021-04</w:t>
            </w:r>
          </w:p>
        </w:tc>
        <w:tc>
          <w:tcPr>
            <w:tcW w:w="1140" w:type="dxa"/>
            <w:shd w:val="solid" w:color="FFFFFF" w:fill="auto"/>
          </w:tcPr>
          <w:p w14:paraId="2640C5FC" w14:textId="77777777" w:rsidR="00976708" w:rsidRPr="00894ABA" w:rsidRDefault="00976708" w:rsidP="00CA374B">
            <w:pPr>
              <w:pStyle w:val="TAL"/>
              <w:rPr>
                <w:sz w:val="16"/>
                <w:szCs w:val="16"/>
              </w:rPr>
            </w:pPr>
            <w:r w:rsidRPr="00894ABA">
              <w:rPr>
                <w:sz w:val="16"/>
                <w:szCs w:val="16"/>
              </w:rPr>
              <w:t>SA6#42-bis-e</w:t>
            </w:r>
          </w:p>
        </w:tc>
        <w:tc>
          <w:tcPr>
            <w:tcW w:w="992" w:type="dxa"/>
            <w:shd w:val="solid" w:color="FFFFFF" w:fill="auto"/>
          </w:tcPr>
          <w:p w14:paraId="1DF818BC" w14:textId="77777777" w:rsidR="00976708" w:rsidRPr="00894ABA" w:rsidRDefault="00976708" w:rsidP="00CA374B">
            <w:pPr>
              <w:pStyle w:val="TAL"/>
              <w:rPr>
                <w:sz w:val="16"/>
                <w:szCs w:val="16"/>
              </w:rPr>
            </w:pPr>
          </w:p>
        </w:tc>
        <w:tc>
          <w:tcPr>
            <w:tcW w:w="567" w:type="dxa"/>
            <w:shd w:val="solid" w:color="FFFFFF" w:fill="auto"/>
          </w:tcPr>
          <w:p w14:paraId="51D9A303" w14:textId="77777777" w:rsidR="00976708" w:rsidRPr="00894ABA" w:rsidRDefault="00976708" w:rsidP="00CA374B">
            <w:pPr>
              <w:pStyle w:val="TAL"/>
              <w:rPr>
                <w:sz w:val="16"/>
                <w:szCs w:val="16"/>
              </w:rPr>
            </w:pPr>
          </w:p>
        </w:tc>
        <w:tc>
          <w:tcPr>
            <w:tcW w:w="425" w:type="dxa"/>
            <w:shd w:val="solid" w:color="FFFFFF" w:fill="auto"/>
          </w:tcPr>
          <w:p w14:paraId="254F8534" w14:textId="77777777" w:rsidR="00976708" w:rsidRPr="00894ABA" w:rsidRDefault="00976708" w:rsidP="00CA374B">
            <w:pPr>
              <w:pStyle w:val="TAL"/>
              <w:rPr>
                <w:sz w:val="16"/>
                <w:szCs w:val="16"/>
              </w:rPr>
            </w:pPr>
          </w:p>
        </w:tc>
        <w:tc>
          <w:tcPr>
            <w:tcW w:w="426" w:type="dxa"/>
            <w:shd w:val="solid" w:color="FFFFFF" w:fill="auto"/>
          </w:tcPr>
          <w:p w14:paraId="76B5F0EE" w14:textId="77777777" w:rsidR="00976708" w:rsidRPr="00894ABA" w:rsidRDefault="00976708" w:rsidP="00CA374B">
            <w:pPr>
              <w:pStyle w:val="TAL"/>
              <w:rPr>
                <w:sz w:val="16"/>
                <w:szCs w:val="16"/>
              </w:rPr>
            </w:pPr>
          </w:p>
        </w:tc>
        <w:tc>
          <w:tcPr>
            <w:tcW w:w="4581" w:type="dxa"/>
            <w:shd w:val="solid" w:color="FFFFFF" w:fill="auto"/>
          </w:tcPr>
          <w:p w14:paraId="3CE8E0E2" w14:textId="77777777" w:rsidR="00976708" w:rsidRPr="00894ABA" w:rsidRDefault="00976708" w:rsidP="00CA374B">
            <w:pPr>
              <w:pStyle w:val="TAL"/>
              <w:rPr>
                <w:sz w:val="16"/>
                <w:szCs w:val="16"/>
              </w:rPr>
            </w:pPr>
            <w:r w:rsidRPr="00894ABA">
              <w:rPr>
                <w:sz w:val="16"/>
                <w:szCs w:val="16"/>
              </w:rPr>
              <w:t>S6-210772, S6-210776, S6-210794, S6-210957, S6-210958, S6-210972</w:t>
            </w:r>
          </w:p>
        </w:tc>
        <w:tc>
          <w:tcPr>
            <w:tcW w:w="708" w:type="dxa"/>
            <w:shd w:val="solid" w:color="FFFFFF" w:fill="auto"/>
          </w:tcPr>
          <w:p w14:paraId="4D0812D8" w14:textId="77777777" w:rsidR="00976708" w:rsidRPr="00894ABA" w:rsidRDefault="00976708" w:rsidP="00CA374B">
            <w:pPr>
              <w:pStyle w:val="TAL"/>
              <w:rPr>
                <w:sz w:val="16"/>
                <w:szCs w:val="16"/>
              </w:rPr>
            </w:pPr>
            <w:r w:rsidRPr="00894ABA">
              <w:rPr>
                <w:sz w:val="16"/>
                <w:szCs w:val="16"/>
              </w:rPr>
              <w:t>0.3.0</w:t>
            </w:r>
          </w:p>
        </w:tc>
      </w:tr>
      <w:tr w:rsidR="00976708" w:rsidRPr="006B0D02" w14:paraId="38233B44" w14:textId="77777777" w:rsidTr="00894ABA">
        <w:tc>
          <w:tcPr>
            <w:tcW w:w="800" w:type="dxa"/>
            <w:shd w:val="solid" w:color="FFFFFF" w:fill="auto"/>
          </w:tcPr>
          <w:p w14:paraId="11F72589" w14:textId="77777777" w:rsidR="00976708" w:rsidRPr="00894ABA" w:rsidRDefault="00976708" w:rsidP="00CA374B">
            <w:pPr>
              <w:pStyle w:val="TAL"/>
              <w:rPr>
                <w:sz w:val="16"/>
                <w:szCs w:val="16"/>
              </w:rPr>
            </w:pPr>
            <w:r w:rsidRPr="00894ABA">
              <w:rPr>
                <w:sz w:val="16"/>
                <w:szCs w:val="16"/>
              </w:rPr>
              <w:t>2021-07</w:t>
            </w:r>
          </w:p>
        </w:tc>
        <w:tc>
          <w:tcPr>
            <w:tcW w:w="1140" w:type="dxa"/>
            <w:shd w:val="solid" w:color="FFFFFF" w:fill="auto"/>
          </w:tcPr>
          <w:p w14:paraId="5167AD85" w14:textId="77777777" w:rsidR="00976708" w:rsidRPr="00894ABA" w:rsidRDefault="00976708" w:rsidP="00CA374B">
            <w:pPr>
              <w:pStyle w:val="TAL"/>
              <w:rPr>
                <w:sz w:val="16"/>
                <w:szCs w:val="16"/>
              </w:rPr>
            </w:pPr>
            <w:r w:rsidRPr="00894ABA">
              <w:rPr>
                <w:sz w:val="16"/>
                <w:szCs w:val="16"/>
              </w:rPr>
              <w:t>SA6#44-e</w:t>
            </w:r>
          </w:p>
        </w:tc>
        <w:tc>
          <w:tcPr>
            <w:tcW w:w="992" w:type="dxa"/>
            <w:shd w:val="solid" w:color="FFFFFF" w:fill="auto"/>
          </w:tcPr>
          <w:p w14:paraId="11789C5D" w14:textId="77777777" w:rsidR="00976708" w:rsidRPr="00894ABA" w:rsidRDefault="00976708" w:rsidP="00CA374B">
            <w:pPr>
              <w:pStyle w:val="TAL"/>
              <w:rPr>
                <w:sz w:val="16"/>
                <w:szCs w:val="16"/>
              </w:rPr>
            </w:pPr>
          </w:p>
        </w:tc>
        <w:tc>
          <w:tcPr>
            <w:tcW w:w="567" w:type="dxa"/>
            <w:shd w:val="solid" w:color="FFFFFF" w:fill="auto"/>
          </w:tcPr>
          <w:p w14:paraId="5B13557B" w14:textId="77777777" w:rsidR="00976708" w:rsidRPr="00894ABA" w:rsidRDefault="00976708" w:rsidP="00CA374B">
            <w:pPr>
              <w:pStyle w:val="TAL"/>
              <w:rPr>
                <w:sz w:val="16"/>
                <w:szCs w:val="16"/>
              </w:rPr>
            </w:pPr>
          </w:p>
        </w:tc>
        <w:tc>
          <w:tcPr>
            <w:tcW w:w="425" w:type="dxa"/>
            <w:shd w:val="solid" w:color="FFFFFF" w:fill="auto"/>
          </w:tcPr>
          <w:p w14:paraId="0FC32448" w14:textId="77777777" w:rsidR="00976708" w:rsidRPr="00894ABA" w:rsidRDefault="00976708" w:rsidP="00CA374B">
            <w:pPr>
              <w:pStyle w:val="TAL"/>
              <w:rPr>
                <w:sz w:val="16"/>
                <w:szCs w:val="16"/>
              </w:rPr>
            </w:pPr>
          </w:p>
        </w:tc>
        <w:tc>
          <w:tcPr>
            <w:tcW w:w="426" w:type="dxa"/>
            <w:shd w:val="solid" w:color="FFFFFF" w:fill="auto"/>
          </w:tcPr>
          <w:p w14:paraId="4C539467" w14:textId="77777777" w:rsidR="00976708" w:rsidRPr="00894ABA" w:rsidRDefault="00976708" w:rsidP="00CA374B">
            <w:pPr>
              <w:pStyle w:val="TAL"/>
              <w:rPr>
                <w:sz w:val="16"/>
                <w:szCs w:val="16"/>
              </w:rPr>
            </w:pPr>
          </w:p>
        </w:tc>
        <w:tc>
          <w:tcPr>
            <w:tcW w:w="4581" w:type="dxa"/>
            <w:shd w:val="solid" w:color="FFFFFF" w:fill="auto"/>
          </w:tcPr>
          <w:p w14:paraId="3D7120BD" w14:textId="77777777" w:rsidR="00976708" w:rsidRPr="00894ABA" w:rsidRDefault="00976708" w:rsidP="00CA374B">
            <w:pPr>
              <w:pStyle w:val="TAL"/>
              <w:rPr>
                <w:sz w:val="16"/>
                <w:szCs w:val="16"/>
              </w:rPr>
            </w:pPr>
            <w:r w:rsidRPr="00894ABA">
              <w:rPr>
                <w:sz w:val="16"/>
                <w:szCs w:val="16"/>
              </w:rPr>
              <w:t>S6-211599, S6-211601, S6-211602, S6-211603, S6-211604, S6-211605, S6-211749</w:t>
            </w:r>
          </w:p>
        </w:tc>
        <w:tc>
          <w:tcPr>
            <w:tcW w:w="708" w:type="dxa"/>
            <w:shd w:val="solid" w:color="FFFFFF" w:fill="auto"/>
          </w:tcPr>
          <w:p w14:paraId="3801CD06" w14:textId="77777777" w:rsidR="00976708" w:rsidRPr="00894ABA" w:rsidRDefault="00976708" w:rsidP="00CA374B">
            <w:pPr>
              <w:pStyle w:val="TAL"/>
              <w:rPr>
                <w:sz w:val="16"/>
                <w:szCs w:val="16"/>
              </w:rPr>
            </w:pPr>
            <w:r w:rsidRPr="00894ABA">
              <w:rPr>
                <w:sz w:val="16"/>
                <w:szCs w:val="16"/>
              </w:rPr>
              <w:t>0.4.0</w:t>
            </w:r>
          </w:p>
        </w:tc>
      </w:tr>
      <w:tr w:rsidR="00923DA5" w:rsidRPr="006B0D02" w14:paraId="5FB07887" w14:textId="77777777" w:rsidTr="00894ABA">
        <w:tc>
          <w:tcPr>
            <w:tcW w:w="800" w:type="dxa"/>
            <w:shd w:val="solid" w:color="FFFFFF" w:fill="auto"/>
          </w:tcPr>
          <w:p w14:paraId="72AB3595" w14:textId="5AD450FB" w:rsidR="00923DA5" w:rsidRPr="00894ABA" w:rsidRDefault="00923DA5" w:rsidP="00923DA5">
            <w:pPr>
              <w:pStyle w:val="TAL"/>
              <w:rPr>
                <w:sz w:val="16"/>
                <w:szCs w:val="16"/>
              </w:rPr>
            </w:pPr>
            <w:r w:rsidRPr="00894ABA">
              <w:rPr>
                <w:sz w:val="16"/>
                <w:szCs w:val="16"/>
              </w:rPr>
              <w:t>2021-07</w:t>
            </w:r>
          </w:p>
        </w:tc>
        <w:tc>
          <w:tcPr>
            <w:tcW w:w="1140" w:type="dxa"/>
            <w:shd w:val="solid" w:color="FFFFFF" w:fill="auto"/>
          </w:tcPr>
          <w:p w14:paraId="2D3387B2" w14:textId="34E450C0" w:rsidR="00923DA5" w:rsidRPr="00894ABA" w:rsidRDefault="00923DA5" w:rsidP="00923DA5">
            <w:pPr>
              <w:pStyle w:val="TAL"/>
              <w:rPr>
                <w:sz w:val="16"/>
                <w:szCs w:val="16"/>
              </w:rPr>
            </w:pPr>
          </w:p>
        </w:tc>
        <w:tc>
          <w:tcPr>
            <w:tcW w:w="992" w:type="dxa"/>
            <w:shd w:val="solid" w:color="FFFFFF" w:fill="auto"/>
          </w:tcPr>
          <w:p w14:paraId="2CE9872A" w14:textId="77777777" w:rsidR="00923DA5" w:rsidRPr="00894ABA" w:rsidRDefault="00923DA5" w:rsidP="00923DA5">
            <w:pPr>
              <w:pStyle w:val="TAL"/>
              <w:rPr>
                <w:sz w:val="16"/>
                <w:szCs w:val="16"/>
              </w:rPr>
            </w:pPr>
          </w:p>
        </w:tc>
        <w:tc>
          <w:tcPr>
            <w:tcW w:w="567" w:type="dxa"/>
            <w:shd w:val="solid" w:color="FFFFFF" w:fill="auto"/>
          </w:tcPr>
          <w:p w14:paraId="15F32563" w14:textId="77777777" w:rsidR="00923DA5" w:rsidRPr="00894ABA" w:rsidRDefault="00923DA5" w:rsidP="00923DA5">
            <w:pPr>
              <w:pStyle w:val="TAL"/>
              <w:rPr>
                <w:sz w:val="16"/>
                <w:szCs w:val="16"/>
              </w:rPr>
            </w:pPr>
          </w:p>
        </w:tc>
        <w:tc>
          <w:tcPr>
            <w:tcW w:w="425" w:type="dxa"/>
            <w:shd w:val="solid" w:color="FFFFFF" w:fill="auto"/>
          </w:tcPr>
          <w:p w14:paraId="2BEDF340" w14:textId="77777777" w:rsidR="00923DA5" w:rsidRPr="00894ABA" w:rsidRDefault="00923DA5" w:rsidP="00923DA5">
            <w:pPr>
              <w:pStyle w:val="TAL"/>
              <w:rPr>
                <w:sz w:val="16"/>
                <w:szCs w:val="16"/>
              </w:rPr>
            </w:pPr>
          </w:p>
        </w:tc>
        <w:tc>
          <w:tcPr>
            <w:tcW w:w="426" w:type="dxa"/>
            <w:shd w:val="solid" w:color="FFFFFF" w:fill="auto"/>
          </w:tcPr>
          <w:p w14:paraId="62999F23" w14:textId="77777777" w:rsidR="00923DA5" w:rsidRPr="00894ABA" w:rsidRDefault="00923DA5" w:rsidP="00923DA5">
            <w:pPr>
              <w:pStyle w:val="TAL"/>
              <w:rPr>
                <w:sz w:val="16"/>
                <w:szCs w:val="16"/>
              </w:rPr>
            </w:pPr>
          </w:p>
        </w:tc>
        <w:tc>
          <w:tcPr>
            <w:tcW w:w="4581" w:type="dxa"/>
            <w:shd w:val="solid" w:color="FFFFFF" w:fill="auto"/>
          </w:tcPr>
          <w:p w14:paraId="3A7AE718" w14:textId="43486B35" w:rsidR="00923DA5" w:rsidRPr="00894ABA" w:rsidRDefault="00923DA5" w:rsidP="00923DA5">
            <w:pPr>
              <w:pStyle w:val="TAL"/>
              <w:rPr>
                <w:sz w:val="16"/>
                <w:szCs w:val="16"/>
              </w:rPr>
            </w:pPr>
            <w:r w:rsidRPr="00894ABA">
              <w:rPr>
                <w:sz w:val="16"/>
                <w:szCs w:val="16"/>
              </w:rPr>
              <w:t>Correction of the cover page</w:t>
            </w:r>
          </w:p>
        </w:tc>
        <w:tc>
          <w:tcPr>
            <w:tcW w:w="708" w:type="dxa"/>
            <w:shd w:val="solid" w:color="FFFFFF" w:fill="auto"/>
          </w:tcPr>
          <w:p w14:paraId="18005458" w14:textId="1CA8F3DA" w:rsidR="00923DA5" w:rsidRPr="00894ABA" w:rsidRDefault="00923DA5" w:rsidP="00923DA5">
            <w:pPr>
              <w:pStyle w:val="TAL"/>
              <w:rPr>
                <w:sz w:val="16"/>
                <w:szCs w:val="16"/>
              </w:rPr>
            </w:pPr>
            <w:r w:rsidRPr="00894ABA">
              <w:rPr>
                <w:sz w:val="16"/>
                <w:szCs w:val="16"/>
              </w:rPr>
              <w:t>0.4.1</w:t>
            </w:r>
          </w:p>
        </w:tc>
      </w:tr>
      <w:tr w:rsidR="00CA374B" w:rsidRPr="006B0D02" w14:paraId="356EBEF0" w14:textId="77777777" w:rsidTr="00894ABA">
        <w:tc>
          <w:tcPr>
            <w:tcW w:w="800" w:type="dxa"/>
            <w:shd w:val="solid" w:color="FFFFFF" w:fill="auto"/>
          </w:tcPr>
          <w:p w14:paraId="4043D40F" w14:textId="47740816" w:rsidR="00CA374B" w:rsidRPr="00894ABA" w:rsidRDefault="00CA374B" w:rsidP="00923DA5">
            <w:pPr>
              <w:pStyle w:val="TAL"/>
              <w:rPr>
                <w:sz w:val="16"/>
                <w:szCs w:val="16"/>
              </w:rPr>
            </w:pPr>
            <w:r w:rsidRPr="00894ABA">
              <w:rPr>
                <w:sz w:val="16"/>
                <w:szCs w:val="16"/>
              </w:rPr>
              <w:t>2021-09</w:t>
            </w:r>
          </w:p>
        </w:tc>
        <w:tc>
          <w:tcPr>
            <w:tcW w:w="1140" w:type="dxa"/>
            <w:shd w:val="solid" w:color="FFFFFF" w:fill="auto"/>
          </w:tcPr>
          <w:p w14:paraId="052B25C2" w14:textId="5AA7A483" w:rsidR="00CA374B" w:rsidRPr="00894ABA" w:rsidRDefault="00CA374B" w:rsidP="00923DA5">
            <w:pPr>
              <w:pStyle w:val="TAL"/>
              <w:rPr>
                <w:sz w:val="16"/>
                <w:szCs w:val="16"/>
              </w:rPr>
            </w:pPr>
            <w:r w:rsidRPr="00894ABA">
              <w:rPr>
                <w:sz w:val="16"/>
                <w:szCs w:val="16"/>
              </w:rPr>
              <w:t>SA6#45-e</w:t>
            </w:r>
          </w:p>
        </w:tc>
        <w:tc>
          <w:tcPr>
            <w:tcW w:w="992" w:type="dxa"/>
            <w:shd w:val="solid" w:color="FFFFFF" w:fill="auto"/>
          </w:tcPr>
          <w:p w14:paraId="635442F0" w14:textId="77777777" w:rsidR="00CA374B" w:rsidRPr="00894ABA" w:rsidRDefault="00CA374B" w:rsidP="00923DA5">
            <w:pPr>
              <w:pStyle w:val="TAL"/>
              <w:rPr>
                <w:sz w:val="16"/>
                <w:szCs w:val="16"/>
              </w:rPr>
            </w:pPr>
          </w:p>
        </w:tc>
        <w:tc>
          <w:tcPr>
            <w:tcW w:w="567" w:type="dxa"/>
            <w:shd w:val="solid" w:color="FFFFFF" w:fill="auto"/>
          </w:tcPr>
          <w:p w14:paraId="3298EB9F" w14:textId="77777777" w:rsidR="00CA374B" w:rsidRPr="00894ABA" w:rsidRDefault="00CA374B" w:rsidP="00923DA5">
            <w:pPr>
              <w:pStyle w:val="TAL"/>
              <w:rPr>
                <w:sz w:val="16"/>
                <w:szCs w:val="16"/>
              </w:rPr>
            </w:pPr>
          </w:p>
        </w:tc>
        <w:tc>
          <w:tcPr>
            <w:tcW w:w="425" w:type="dxa"/>
            <w:shd w:val="solid" w:color="FFFFFF" w:fill="auto"/>
          </w:tcPr>
          <w:p w14:paraId="2F9404F6" w14:textId="77777777" w:rsidR="00CA374B" w:rsidRPr="00894ABA" w:rsidRDefault="00CA374B" w:rsidP="00923DA5">
            <w:pPr>
              <w:pStyle w:val="TAL"/>
              <w:rPr>
                <w:sz w:val="16"/>
                <w:szCs w:val="16"/>
              </w:rPr>
            </w:pPr>
          </w:p>
        </w:tc>
        <w:tc>
          <w:tcPr>
            <w:tcW w:w="426" w:type="dxa"/>
            <w:shd w:val="solid" w:color="FFFFFF" w:fill="auto"/>
          </w:tcPr>
          <w:p w14:paraId="5C8F0ECF" w14:textId="77777777" w:rsidR="00CA374B" w:rsidRPr="00894ABA" w:rsidRDefault="00CA374B" w:rsidP="00923DA5">
            <w:pPr>
              <w:pStyle w:val="TAL"/>
              <w:rPr>
                <w:sz w:val="16"/>
                <w:szCs w:val="16"/>
              </w:rPr>
            </w:pPr>
          </w:p>
        </w:tc>
        <w:tc>
          <w:tcPr>
            <w:tcW w:w="4581" w:type="dxa"/>
            <w:shd w:val="solid" w:color="FFFFFF" w:fill="auto"/>
          </w:tcPr>
          <w:p w14:paraId="7737F2F0" w14:textId="6F1B1263" w:rsidR="00CA374B" w:rsidRPr="00894ABA" w:rsidRDefault="00CA374B" w:rsidP="00923DA5">
            <w:pPr>
              <w:pStyle w:val="TAL"/>
              <w:rPr>
                <w:sz w:val="16"/>
                <w:szCs w:val="16"/>
              </w:rPr>
            </w:pPr>
            <w:r w:rsidRPr="00894ABA">
              <w:rPr>
                <w:sz w:val="16"/>
                <w:szCs w:val="16"/>
              </w:rPr>
              <w:t xml:space="preserve">S6-211886, </w:t>
            </w:r>
            <w:r w:rsidR="00CC764B" w:rsidRPr="00894ABA">
              <w:rPr>
                <w:sz w:val="16"/>
                <w:szCs w:val="16"/>
              </w:rPr>
              <w:t xml:space="preserve">S6-211887, </w:t>
            </w:r>
            <w:r w:rsidRPr="00894ABA">
              <w:rPr>
                <w:sz w:val="16"/>
                <w:szCs w:val="16"/>
              </w:rPr>
              <w:t>S6-211889</w:t>
            </w:r>
          </w:p>
        </w:tc>
        <w:tc>
          <w:tcPr>
            <w:tcW w:w="708" w:type="dxa"/>
            <w:shd w:val="solid" w:color="FFFFFF" w:fill="auto"/>
          </w:tcPr>
          <w:p w14:paraId="386FD5ED" w14:textId="5A2A3FA7" w:rsidR="00CA374B" w:rsidRPr="00894ABA" w:rsidRDefault="00CA374B" w:rsidP="00923DA5">
            <w:pPr>
              <w:pStyle w:val="TAL"/>
              <w:rPr>
                <w:sz w:val="16"/>
                <w:szCs w:val="16"/>
              </w:rPr>
            </w:pPr>
            <w:r w:rsidRPr="00894ABA">
              <w:rPr>
                <w:sz w:val="16"/>
                <w:szCs w:val="16"/>
              </w:rPr>
              <w:t>0.5.0</w:t>
            </w:r>
          </w:p>
        </w:tc>
      </w:tr>
      <w:tr w:rsidR="00894ABA" w:rsidRPr="006B0D02" w14:paraId="1D2D5C2A" w14:textId="77777777" w:rsidTr="00894ABA">
        <w:tc>
          <w:tcPr>
            <w:tcW w:w="800" w:type="dxa"/>
            <w:shd w:val="solid" w:color="FFFFFF" w:fill="auto"/>
          </w:tcPr>
          <w:p w14:paraId="6923C853" w14:textId="24B50FCC" w:rsidR="00894ABA" w:rsidRPr="00894ABA" w:rsidRDefault="00894ABA" w:rsidP="00894ABA">
            <w:pPr>
              <w:pStyle w:val="TAL"/>
              <w:rPr>
                <w:sz w:val="16"/>
                <w:szCs w:val="16"/>
              </w:rPr>
            </w:pPr>
            <w:r>
              <w:rPr>
                <w:sz w:val="16"/>
                <w:szCs w:val="16"/>
              </w:rPr>
              <w:t>2021-09</w:t>
            </w:r>
          </w:p>
        </w:tc>
        <w:tc>
          <w:tcPr>
            <w:tcW w:w="1140" w:type="dxa"/>
            <w:shd w:val="solid" w:color="FFFFFF" w:fill="auto"/>
          </w:tcPr>
          <w:p w14:paraId="1CC90AB8" w14:textId="1FF6C3A7" w:rsidR="00894ABA" w:rsidRPr="00894ABA" w:rsidRDefault="00894ABA" w:rsidP="00894ABA">
            <w:pPr>
              <w:pStyle w:val="TAL"/>
              <w:rPr>
                <w:sz w:val="16"/>
                <w:szCs w:val="16"/>
              </w:rPr>
            </w:pPr>
            <w:r>
              <w:rPr>
                <w:sz w:val="16"/>
                <w:szCs w:val="16"/>
              </w:rPr>
              <w:t>SA#93-e</w:t>
            </w:r>
          </w:p>
        </w:tc>
        <w:tc>
          <w:tcPr>
            <w:tcW w:w="992" w:type="dxa"/>
            <w:shd w:val="solid" w:color="FFFFFF" w:fill="auto"/>
          </w:tcPr>
          <w:p w14:paraId="67AD0444" w14:textId="1DEA02CD" w:rsidR="00894ABA" w:rsidRPr="00894ABA" w:rsidRDefault="00894ABA" w:rsidP="00894ABA">
            <w:pPr>
              <w:pStyle w:val="TAL"/>
              <w:rPr>
                <w:sz w:val="16"/>
                <w:szCs w:val="16"/>
              </w:rPr>
            </w:pPr>
            <w:r w:rsidRPr="00894ABA">
              <w:rPr>
                <w:sz w:val="16"/>
                <w:szCs w:val="16"/>
              </w:rPr>
              <w:t>SP-210950</w:t>
            </w:r>
          </w:p>
        </w:tc>
        <w:tc>
          <w:tcPr>
            <w:tcW w:w="567" w:type="dxa"/>
            <w:shd w:val="solid" w:color="FFFFFF" w:fill="auto"/>
          </w:tcPr>
          <w:p w14:paraId="73899338" w14:textId="20D801EB" w:rsidR="00894ABA" w:rsidRPr="00894ABA" w:rsidRDefault="00894ABA" w:rsidP="00894ABA">
            <w:pPr>
              <w:pStyle w:val="TAL"/>
              <w:rPr>
                <w:sz w:val="16"/>
                <w:szCs w:val="16"/>
              </w:rPr>
            </w:pPr>
          </w:p>
        </w:tc>
        <w:tc>
          <w:tcPr>
            <w:tcW w:w="425" w:type="dxa"/>
            <w:shd w:val="solid" w:color="FFFFFF" w:fill="auto"/>
          </w:tcPr>
          <w:p w14:paraId="7FE1C878" w14:textId="77777777" w:rsidR="00894ABA" w:rsidRPr="00894ABA" w:rsidRDefault="00894ABA" w:rsidP="00894ABA">
            <w:pPr>
              <w:pStyle w:val="TAL"/>
              <w:rPr>
                <w:sz w:val="16"/>
                <w:szCs w:val="16"/>
              </w:rPr>
            </w:pPr>
          </w:p>
        </w:tc>
        <w:tc>
          <w:tcPr>
            <w:tcW w:w="426" w:type="dxa"/>
            <w:shd w:val="solid" w:color="FFFFFF" w:fill="auto"/>
          </w:tcPr>
          <w:p w14:paraId="13D4B0FD" w14:textId="77777777" w:rsidR="00894ABA" w:rsidRPr="00894ABA" w:rsidRDefault="00894ABA" w:rsidP="00894ABA">
            <w:pPr>
              <w:pStyle w:val="TAL"/>
              <w:rPr>
                <w:sz w:val="16"/>
                <w:szCs w:val="16"/>
              </w:rPr>
            </w:pPr>
          </w:p>
        </w:tc>
        <w:tc>
          <w:tcPr>
            <w:tcW w:w="4581" w:type="dxa"/>
            <w:shd w:val="solid" w:color="FFFFFF" w:fill="auto"/>
          </w:tcPr>
          <w:p w14:paraId="61968418" w14:textId="121DBEFF" w:rsidR="00894ABA" w:rsidRPr="00894ABA" w:rsidRDefault="00894ABA" w:rsidP="00894ABA">
            <w:pPr>
              <w:pStyle w:val="TAL"/>
              <w:rPr>
                <w:sz w:val="16"/>
                <w:szCs w:val="16"/>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3</w:t>
            </w:r>
            <w:r w:rsidRPr="006B6416">
              <w:rPr>
                <w:sz w:val="16"/>
                <w:szCs w:val="16"/>
              </w:rPr>
              <w:t>-e</w:t>
            </w:r>
          </w:p>
        </w:tc>
        <w:tc>
          <w:tcPr>
            <w:tcW w:w="708" w:type="dxa"/>
            <w:shd w:val="solid" w:color="FFFFFF" w:fill="auto"/>
          </w:tcPr>
          <w:p w14:paraId="665670AC" w14:textId="1E10605B" w:rsidR="00894ABA" w:rsidRPr="00894ABA" w:rsidRDefault="00894ABA" w:rsidP="00894ABA">
            <w:pPr>
              <w:pStyle w:val="TAL"/>
              <w:rPr>
                <w:sz w:val="16"/>
                <w:szCs w:val="16"/>
              </w:rPr>
            </w:pPr>
            <w:r>
              <w:rPr>
                <w:sz w:val="16"/>
                <w:szCs w:val="16"/>
              </w:rPr>
              <w:t>1.0.0</w:t>
            </w:r>
          </w:p>
        </w:tc>
      </w:tr>
      <w:tr w:rsidR="00D57229" w:rsidRPr="006B0D02" w14:paraId="76FB633E" w14:textId="77777777" w:rsidTr="00894ABA">
        <w:tc>
          <w:tcPr>
            <w:tcW w:w="800" w:type="dxa"/>
            <w:shd w:val="solid" w:color="FFFFFF" w:fill="auto"/>
          </w:tcPr>
          <w:p w14:paraId="007C1F1B" w14:textId="2E33A6C2" w:rsidR="00D57229" w:rsidRDefault="00D57229" w:rsidP="00894ABA">
            <w:pPr>
              <w:pStyle w:val="TAL"/>
              <w:rPr>
                <w:sz w:val="16"/>
                <w:szCs w:val="16"/>
              </w:rPr>
            </w:pPr>
            <w:r>
              <w:rPr>
                <w:sz w:val="16"/>
                <w:szCs w:val="16"/>
              </w:rPr>
              <w:t>2021-10</w:t>
            </w:r>
          </w:p>
        </w:tc>
        <w:tc>
          <w:tcPr>
            <w:tcW w:w="1140" w:type="dxa"/>
            <w:shd w:val="solid" w:color="FFFFFF" w:fill="auto"/>
          </w:tcPr>
          <w:p w14:paraId="34C1F5FF" w14:textId="26FA3781" w:rsidR="00D57229" w:rsidRDefault="00D57229" w:rsidP="00894ABA">
            <w:pPr>
              <w:pStyle w:val="TAL"/>
              <w:rPr>
                <w:sz w:val="16"/>
                <w:szCs w:val="16"/>
              </w:rPr>
            </w:pPr>
            <w:r>
              <w:rPr>
                <w:sz w:val="16"/>
                <w:szCs w:val="16"/>
              </w:rPr>
              <w:t>SA645-bis-e</w:t>
            </w:r>
          </w:p>
        </w:tc>
        <w:tc>
          <w:tcPr>
            <w:tcW w:w="992" w:type="dxa"/>
            <w:shd w:val="solid" w:color="FFFFFF" w:fill="auto"/>
          </w:tcPr>
          <w:p w14:paraId="10071168" w14:textId="77777777" w:rsidR="00D57229" w:rsidRPr="00894ABA" w:rsidRDefault="00D57229" w:rsidP="00894ABA">
            <w:pPr>
              <w:pStyle w:val="TAL"/>
              <w:rPr>
                <w:sz w:val="16"/>
                <w:szCs w:val="16"/>
              </w:rPr>
            </w:pPr>
          </w:p>
        </w:tc>
        <w:tc>
          <w:tcPr>
            <w:tcW w:w="567" w:type="dxa"/>
            <w:shd w:val="solid" w:color="FFFFFF" w:fill="auto"/>
          </w:tcPr>
          <w:p w14:paraId="7A33729F" w14:textId="77777777" w:rsidR="00D57229" w:rsidRPr="00894ABA" w:rsidRDefault="00D57229" w:rsidP="00894ABA">
            <w:pPr>
              <w:pStyle w:val="TAL"/>
              <w:rPr>
                <w:sz w:val="16"/>
                <w:szCs w:val="16"/>
              </w:rPr>
            </w:pPr>
          </w:p>
        </w:tc>
        <w:tc>
          <w:tcPr>
            <w:tcW w:w="425" w:type="dxa"/>
            <w:shd w:val="solid" w:color="FFFFFF" w:fill="auto"/>
          </w:tcPr>
          <w:p w14:paraId="22C129EC" w14:textId="77777777" w:rsidR="00D57229" w:rsidRPr="00894ABA" w:rsidRDefault="00D57229" w:rsidP="00894ABA">
            <w:pPr>
              <w:pStyle w:val="TAL"/>
              <w:rPr>
                <w:sz w:val="16"/>
                <w:szCs w:val="16"/>
              </w:rPr>
            </w:pPr>
          </w:p>
        </w:tc>
        <w:tc>
          <w:tcPr>
            <w:tcW w:w="426" w:type="dxa"/>
            <w:shd w:val="solid" w:color="FFFFFF" w:fill="auto"/>
          </w:tcPr>
          <w:p w14:paraId="67721108" w14:textId="77777777" w:rsidR="00D57229" w:rsidRPr="00894ABA" w:rsidRDefault="00D57229" w:rsidP="00894ABA">
            <w:pPr>
              <w:pStyle w:val="TAL"/>
              <w:rPr>
                <w:sz w:val="16"/>
                <w:szCs w:val="16"/>
              </w:rPr>
            </w:pPr>
          </w:p>
        </w:tc>
        <w:tc>
          <w:tcPr>
            <w:tcW w:w="4581" w:type="dxa"/>
            <w:shd w:val="solid" w:color="FFFFFF" w:fill="auto"/>
          </w:tcPr>
          <w:p w14:paraId="1E0458FE" w14:textId="7D66777A" w:rsidR="00D57229" w:rsidRPr="006B6416" w:rsidRDefault="005F22FF" w:rsidP="00894ABA">
            <w:pPr>
              <w:pStyle w:val="TAL"/>
              <w:rPr>
                <w:sz w:val="16"/>
                <w:szCs w:val="16"/>
              </w:rPr>
            </w:pPr>
            <w:r w:rsidRPr="005F22FF">
              <w:rPr>
                <w:sz w:val="16"/>
                <w:szCs w:val="16"/>
              </w:rPr>
              <w:t>S6-212236</w:t>
            </w:r>
            <w:r w:rsidR="00AD3CDE">
              <w:rPr>
                <w:sz w:val="16"/>
                <w:szCs w:val="16"/>
              </w:rPr>
              <w:t xml:space="preserve">, </w:t>
            </w:r>
            <w:r w:rsidR="00AD3CDE" w:rsidRPr="00AD3CDE">
              <w:rPr>
                <w:sz w:val="16"/>
                <w:szCs w:val="16"/>
              </w:rPr>
              <w:t>S6-212253</w:t>
            </w:r>
            <w:r w:rsidR="00AD3CDE">
              <w:rPr>
                <w:sz w:val="16"/>
                <w:szCs w:val="16"/>
              </w:rPr>
              <w:t xml:space="preserve">, </w:t>
            </w:r>
            <w:r w:rsidR="00AD3CDE" w:rsidRPr="00AD3CDE">
              <w:rPr>
                <w:sz w:val="16"/>
                <w:szCs w:val="16"/>
              </w:rPr>
              <w:t>S6-212254</w:t>
            </w:r>
            <w:r w:rsidR="00DF4DC6">
              <w:rPr>
                <w:sz w:val="16"/>
                <w:szCs w:val="16"/>
              </w:rPr>
              <w:t xml:space="preserve">, </w:t>
            </w:r>
            <w:r w:rsidR="00DF4DC6" w:rsidRPr="00DF4DC6">
              <w:rPr>
                <w:sz w:val="16"/>
                <w:szCs w:val="16"/>
              </w:rPr>
              <w:t>S6-212364</w:t>
            </w:r>
            <w:r w:rsidR="00B7249A">
              <w:rPr>
                <w:sz w:val="16"/>
                <w:szCs w:val="16"/>
              </w:rPr>
              <w:t xml:space="preserve">, </w:t>
            </w:r>
            <w:r w:rsidR="00B7249A" w:rsidRPr="00B7249A">
              <w:rPr>
                <w:sz w:val="16"/>
                <w:szCs w:val="16"/>
              </w:rPr>
              <w:t>S6-212473</w:t>
            </w:r>
          </w:p>
        </w:tc>
        <w:tc>
          <w:tcPr>
            <w:tcW w:w="708" w:type="dxa"/>
            <w:shd w:val="solid" w:color="FFFFFF" w:fill="auto"/>
          </w:tcPr>
          <w:p w14:paraId="27D6D022" w14:textId="48696D92" w:rsidR="00D57229" w:rsidRDefault="00D57229" w:rsidP="00894ABA">
            <w:pPr>
              <w:pStyle w:val="TAL"/>
              <w:rPr>
                <w:sz w:val="16"/>
                <w:szCs w:val="16"/>
              </w:rPr>
            </w:pPr>
            <w:r>
              <w:rPr>
                <w:sz w:val="16"/>
                <w:szCs w:val="16"/>
              </w:rPr>
              <w:t>1.1.0</w:t>
            </w:r>
          </w:p>
        </w:tc>
      </w:tr>
      <w:tr w:rsidR="007E1744" w:rsidRPr="006B0D02" w14:paraId="22E62F52" w14:textId="77777777" w:rsidTr="00894ABA">
        <w:tc>
          <w:tcPr>
            <w:tcW w:w="800" w:type="dxa"/>
            <w:shd w:val="solid" w:color="FFFFFF" w:fill="auto"/>
          </w:tcPr>
          <w:p w14:paraId="4F734A92" w14:textId="3FA42DDC" w:rsidR="007E1744" w:rsidRDefault="007E1744" w:rsidP="00894ABA">
            <w:pPr>
              <w:pStyle w:val="TAL"/>
              <w:rPr>
                <w:sz w:val="16"/>
                <w:szCs w:val="16"/>
              </w:rPr>
            </w:pPr>
            <w:r>
              <w:rPr>
                <w:sz w:val="16"/>
                <w:szCs w:val="16"/>
              </w:rPr>
              <w:t>2021-11</w:t>
            </w:r>
          </w:p>
        </w:tc>
        <w:tc>
          <w:tcPr>
            <w:tcW w:w="1140" w:type="dxa"/>
            <w:shd w:val="solid" w:color="FFFFFF" w:fill="auto"/>
          </w:tcPr>
          <w:p w14:paraId="150091DE" w14:textId="1BA4BF7A" w:rsidR="007E1744" w:rsidRDefault="007E1744" w:rsidP="00894ABA">
            <w:pPr>
              <w:pStyle w:val="TAL"/>
              <w:rPr>
                <w:sz w:val="16"/>
                <w:szCs w:val="16"/>
              </w:rPr>
            </w:pPr>
            <w:r>
              <w:rPr>
                <w:sz w:val="16"/>
                <w:szCs w:val="16"/>
              </w:rPr>
              <w:t>S</w:t>
            </w:r>
            <w:r w:rsidR="0069760D">
              <w:rPr>
                <w:sz w:val="16"/>
                <w:szCs w:val="16"/>
              </w:rPr>
              <w:t>6</w:t>
            </w:r>
            <w:r>
              <w:rPr>
                <w:sz w:val="16"/>
                <w:szCs w:val="16"/>
              </w:rPr>
              <w:t>#46-e</w:t>
            </w:r>
          </w:p>
        </w:tc>
        <w:tc>
          <w:tcPr>
            <w:tcW w:w="992" w:type="dxa"/>
            <w:shd w:val="solid" w:color="FFFFFF" w:fill="auto"/>
          </w:tcPr>
          <w:p w14:paraId="51E8A86C" w14:textId="77777777" w:rsidR="007E1744" w:rsidRPr="00894ABA" w:rsidRDefault="007E1744" w:rsidP="00894ABA">
            <w:pPr>
              <w:pStyle w:val="TAL"/>
              <w:rPr>
                <w:sz w:val="16"/>
                <w:szCs w:val="16"/>
              </w:rPr>
            </w:pPr>
          </w:p>
        </w:tc>
        <w:tc>
          <w:tcPr>
            <w:tcW w:w="567" w:type="dxa"/>
            <w:shd w:val="solid" w:color="FFFFFF" w:fill="auto"/>
          </w:tcPr>
          <w:p w14:paraId="6592089B" w14:textId="77777777" w:rsidR="007E1744" w:rsidRPr="00894ABA" w:rsidRDefault="007E1744" w:rsidP="00894ABA">
            <w:pPr>
              <w:pStyle w:val="TAL"/>
              <w:rPr>
                <w:sz w:val="16"/>
                <w:szCs w:val="16"/>
              </w:rPr>
            </w:pPr>
          </w:p>
        </w:tc>
        <w:tc>
          <w:tcPr>
            <w:tcW w:w="425" w:type="dxa"/>
            <w:shd w:val="solid" w:color="FFFFFF" w:fill="auto"/>
          </w:tcPr>
          <w:p w14:paraId="2E610630" w14:textId="77777777" w:rsidR="007E1744" w:rsidRPr="00894ABA" w:rsidRDefault="007E1744" w:rsidP="00894ABA">
            <w:pPr>
              <w:pStyle w:val="TAL"/>
              <w:rPr>
                <w:sz w:val="16"/>
                <w:szCs w:val="16"/>
              </w:rPr>
            </w:pPr>
          </w:p>
        </w:tc>
        <w:tc>
          <w:tcPr>
            <w:tcW w:w="426" w:type="dxa"/>
            <w:shd w:val="solid" w:color="FFFFFF" w:fill="auto"/>
          </w:tcPr>
          <w:p w14:paraId="5B373E25" w14:textId="77777777" w:rsidR="007E1744" w:rsidRPr="00894ABA" w:rsidRDefault="007E1744" w:rsidP="00894ABA">
            <w:pPr>
              <w:pStyle w:val="TAL"/>
              <w:rPr>
                <w:sz w:val="16"/>
                <w:szCs w:val="16"/>
              </w:rPr>
            </w:pPr>
          </w:p>
        </w:tc>
        <w:tc>
          <w:tcPr>
            <w:tcW w:w="4581" w:type="dxa"/>
            <w:shd w:val="solid" w:color="FFFFFF" w:fill="auto"/>
          </w:tcPr>
          <w:p w14:paraId="7158020E" w14:textId="0597D450" w:rsidR="007E1744" w:rsidRPr="005F22FF" w:rsidRDefault="007E1744" w:rsidP="00894ABA">
            <w:pPr>
              <w:pStyle w:val="TAL"/>
              <w:rPr>
                <w:sz w:val="16"/>
                <w:szCs w:val="16"/>
              </w:rPr>
            </w:pPr>
            <w:r w:rsidRPr="007E1744">
              <w:rPr>
                <w:sz w:val="16"/>
                <w:szCs w:val="16"/>
              </w:rPr>
              <w:t>S6-212566</w:t>
            </w:r>
            <w:r w:rsidR="00885706">
              <w:rPr>
                <w:sz w:val="16"/>
                <w:szCs w:val="16"/>
              </w:rPr>
              <w:t xml:space="preserve">, </w:t>
            </w:r>
            <w:r w:rsidR="00885706" w:rsidRPr="00885706">
              <w:rPr>
                <w:sz w:val="16"/>
                <w:szCs w:val="16"/>
              </w:rPr>
              <w:t>S6-212616</w:t>
            </w:r>
            <w:r w:rsidR="00E76D47">
              <w:rPr>
                <w:sz w:val="16"/>
                <w:szCs w:val="16"/>
              </w:rPr>
              <w:t xml:space="preserve">, </w:t>
            </w:r>
            <w:r w:rsidR="00E76D47" w:rsidRPr="00E76D47">
              <w:rPr>
                <w:sz w:val="16"/>
                <w:szCs w:val="16"/>
              </w:rPr>
              <w:t>S6-212617</w:t>
            </w:r>
            <w:r w:rsidR="00693DE8">
              <w:rPr>
                <w:sz w:val="16"/>
                <w:szCs w:val="16"/>
              </w:rPr>
              <w:t xml:space="preserve">, </w:t>
            </w:r>
            <w:r w:rsidR="00693DE8" w:rsidRPr="00693DE8">
              <w:rPr>
                <w:sz w:val="16"/>
                <w:szCs w:val="16"/>
              </w:rPr>
              <w:t>S6-212695</w:t>
            </w:r>
            <w:r w:rsidR="00A20A12">
              <w:rPr>
                <w:sz w:val="16"/>
                <w:szCs w:val="16"/>
              </w:rPr>
              <w:t xml:space="preserve">, </w:t>
            </w:r>
            <w:r w:rsidR="00A20A12" w:rsidRPr="00A20A12">
              <w:rPr>
                <w:sz w:val="16"/>
                <w:szCs w:val="16"/>
              </w:rPr>
              <w:t>S6-212696</w:t>
            </w:r>
            <w:r w:rsidR="0069760D">
              <w:rPr>
                <w:sz w:val="16"/>
                <w:szCs w:val="16"/>
              </w:rPr>
              <w:t xml:space="preserve">, </w:t>
            </w:r>
            <w:r w:rsidR="0069760D" w:rsidRPr="0069760D">
              <w:rPr>
                <w:sz w:val="16"/>
                <w:szCs w:val="16"/>
              </w:rPr>
              <w:t>S6-212697</w:t>
            </w:r>
          </w:p>
        </w:tc>
        <w:tc>
          <w:tcPr>
            <w:tcW w:w="708" w:type="dxa"/>
            <w:shd w:val="solid" w:color="FFFFFF" w:fill="auto"/>
          </w:tcPr>
          <w:p w14:paraId="5853D383" w14:textId="7C66440A" w:rsidR="007E1744" w:rsidRDefault="007E1744" w:rsidP="00894ABA">
            <w:pPr>
              <w:pStyle w:val="TAL"/>
              <w:rPr>
                <w:sz w:val="16"/>
                <w:szCs w:val="16"/>
              </w:rPr>
            </w:pPr>
            <w:r>
              <w:rPr>
                <w:sz w:val="16"/>
                <w:szCs w:val="16"/>
              </w:rPr>
              <w:t>1.2.0</w:t>
            </w:r>
          </w:p>
        </w:tc>
      </w:tr>
    </w:tbl>
    <w:p w14:paraId="0A4232E3" w14:textId="77777777" w:rsidR="00976708" w:rsidRPr="00976708" w:rsidRDefault="00976708" w:rsidP="00976708"/>
    <w:sectPr w:rsidR="00976708" w:rsidRPr="00976708">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D0BAB" w14:textId="77777777" w:rsidR="00545FD3" w:rsidRDefault="00545FD3">
      <w:r>
        <w:separator/>
      </w:r>
    </w:p>
  </w:endnote>
  <w:endnote w:type="continuationSeparator" w:id="0">
    <w:p w14:paraId="67482A46" w14:textId="77777777" w:rsidR="00545FD3" w:rsidRDefault="00545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EA66A2" w:rsidRDefault="00EA66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DAE37E" w14:textId="77777777" w:rsidR="00545FD3" w:rsidRDefault="00545FD3">
      <w:r>
        <w:separator/>
      </w:r>
    </w:p>
  </w:footnote>
  <w:footnote w:type="continuationSeparator" w:id="0">
    <w:p w14:paraId="5624FD12" w14:textId="77777777" w:rsidR="00545FD3" w:rsidRDefault="00545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72C2CAC" w:rsidR="00EA66A2" w:rsidRDefault="00EA66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54C">
      <w:rPr>
        <w:rFonts w:ascii="Arial" w:hAnsi="Arial" w:cs="Arial"/>
        <w:b/>
        <w:noProof/>
        <w:sz w:val="18"/>
        <w:szCs w:val="18"/>
      </w:rPr>
      <w:t>3GPP TR 23.700-90 V1.2.0 (2021-11)</w:t>
    </w:r>
    <w:r>
      <w:rPr>
        <w:rFonts w:ascii="Arial" w:hAnsi="Arial" w:cs="Arial"/>
        <w:b/>
        <w:sz w:val="18"/>
        <w:szCs w:val="18"/>
      </w:rPr>
      <w:fldChar w:fldCharType="end"/>
    </w:r>
  </w:p>
  <w:p w14:paraId="7A6BC72E" w14:textId="77777777" w:rsidR="00EA66A2" w:rsidRDefault="00EA66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E2AA94" w:rsidR="00EA66A2" w:rsidRDefault="00EA66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54C">
      <w:rPr>
        <w:rFonts w:ascii="Arial" w:hAnsi="Arial" w:cs="Arial"/>
        <w:b/>
        <w:noProof/>
        <w:sz w:val="18"/>
        <w:szCs w:val="18"/>
      </w:rPr>
      <w:t>Release 18</w:t>
    </w:r>
    <w:r>
      <w:rPr>
        <w:rFonts w:ascii="Arial" w:hAnsi="Arial" w:cs="Arial"/>
        <w:b/>
        <w:sz w:val="18"/>
        <w:szCs w:val="18"/>
      </w:rPr>
      <w:fldChar w:fldCharType="end"/>
    </w:r>
  </w:p>
  <w:p w14:paraId="1024E63D" w14:textId="77777777" w:rsidR="00EA66A2" w:rsidRDefault="00EA6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5E0526"/>
    <w:multiLevelType w:val="hybridMultilevel"/>
    <w:tmpl w:val="58D2C968"/>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7" w15:restartNumberingAfterBreak="0">
    <w:nsid w:val="1F274C02"/>
    <w:multiLevelType w:val="hybridMultilevel"/>
    <w:tmpl w:val="CF626A74"/>
    <w:lvl w:ilvl="0" w:tplc="04070001">
      <w:start w:val="6"/>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411E1"/>
    <w:multiLevelType w:val="hybridMultilevel"/>
    <w:tmpl w:val="EF842E16"/>
    <w:lvl w:ilvl="0" w:tplc="2F30CAFE">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CA4224"/>
    <w:multiLevelType w:val="hybridMultilevel"/>
    <w:tmpl w:val="946EBBCE"/>
    <w:lvl w:ilvl="0" w:tplc="DDA8324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844A4F"/>
    <w:multiLevelType w:val="hybridMultilevel"/>
    <w:tmpl w:val="1F043936"/>
    <w:lvl w:ilvl="0" w:tplc="21B8F784">
      <w:start w:val="2021"/>
      <w:numFmt w:val="decimal"/>
      <w:lvlText w:val="%1."/>
      <w:lvlJc w:val="left"/>
      <w:pPr>
        <w:ind w:left="644" w:hanging="360"/>
      </w:pPr>
      <w:rPr>
        <w:rFonts w:ascii="Arial" w:hAnsi="Arial" w:hint="default"/>
        <w:sz w:val="16"/>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3FB421E2"/>
    <w:multiLevelType w:val="hybridMultilevel"/>
    <w:tmpl w:val="90BAD312"/>
    <w:lvl w:ilvl="0" w:tplc="3E9AE5C0">
      <w:start w:val="1"/>
      <w:numFmt w:val="decimal"/>
      <w:lvlText w:val="%1."/>
      <w:lvlJc w:val="left"/>
      <w:pPr>
        <w:ind w:left="929" w:hanging="360"/>
      </w:pPr>
      <w:rPr>
        <w:rFonts w:eastAsia="SimSun"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4" w15:restartNumberingAfterBreak="0">
    <w:nsid w:val="45A20A44"/>
    <w:multiLevelType w:val="hybridMultilevel"/>
    <w:tmpl w:val="E4566602"/>
    <w:lvl w:ilvl="0" w:tplc="3FD643E4">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184EC8"/>
    <w:multiLevelType w:val="hybridMultilevel"/>
    <w:tmpl w:val="FA88CBB0"/>
    <w:lvl w:ilvl="0" w:tplc="71CAF3DC">
      <w:start w:val="2021"/>
      <w:numFmt w:val="decimal"/>
      <w:lvlText w:val="%1"/>
      <w:lvlJc w:val="left"/>
      <w:pPr>
        <w:ind w:left="1500" w:hanging="1140"/>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8" w15:restartNumberingAfterBreak="0">
    <w:nsid w:val="5AEC4B2D"/>
    <w:multiLevelType w:val="hybridMultilevel"/>
    <w:tmpl w:val="766CA158"/>
    <w:lvl w:ilvl="0" w:tplc="02E0905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65C2B0E"/>
    <w:multiLevelType w:val="hybridMultilevel"/>
    <w:tmpl w:val="CBA634EC"/>
    <w:lvl w:ilvl="0" w:tplc="E4900DF4">
      <w:start w:val="7"/>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B31CCC"/>
    <w:multiLevelType w:val="hybridMultilevel"/>
    <w:tmpl w:val="A14A0978"/>
    <w:lvl w:ilvl="0" w:tplc="B46AC704">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2" w15:restartNumberingAfterBreak="0">
    <w:nsid w:val="71144D50"/>
    <w:multiLevelType w:val="hybridMultilevel"/>
    <w:tmpl w:val="1952CC7A"/>
    <w:lvl w:ilvl="0" w:tplc="4CF014B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EB0574"/>
    <w:multiLevelType w:val="hybridMultilevel"/>
    <w:tmpl w:val="4A18E510"/>
    <w:lvl w:ilvl="0" w:tplc="5D60A2A6">
      <w:start w:val="7"/>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4" w15:restartNumberingAfterBreak="0">
    <w:nsid w:val="7E4D1648"/>
    <w:multiLevelType w:val="hybridMultilevel"/>
    <w:tmpl w:val="74626A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FBB6ADD"/>
    <w:multiLevelType w:val="hybridMultilevel"/>
    <w:tmpl w:val="D2407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1"/>
  </w:num>
  <w:num w:numId="6">
    <w:abstractNumId w:val="5"/>
  </w:num>
  <w:num w:numId="7">
    <w:abstractNumId w:val="15"/>
  </w:num>
  <w:num w:numId="8">
    <w:abstractNumId w:val="6"/>
  </w:num>
  <w:num w:numId="9">
    <w:abstractNumId w:val="17"/>
  </w:num>
  <w:num w:numId="10">
    <w:abstractNumId w:val="1"/>
  </w:num>
  <w:num w:numId="11">
    <w:abstractNumId w:val="4"/>
  </w:num>
  <w:num w:numId="12">
    <w:abstractNumId w:val="12"/>
  </w:num>
  <w:num w:numId="13">
    <w:abstractNumId w:val="18"/>
  </w:num>
  <w:num w:numId="14">
    <w:abstractNumId w:val="13"/>
  </w:num>
  <w:num w:numId="15">
    <w:abstractNumId w:val="24"/>
  </w:num>
  <w:num w:numId="16">
    <w:abstractNumId w:val="22"/>
  </w:num>
  <w:num w:numId="17">
    <w:abstractNumId w:val="16"/>
  </w:num>
  <w:num w:numId="18">
    <w:abstractNumId w:val="19"/>
  </w:num>
  <w:num w:numId="19">
    <w:abstractNumId w:val="23"/>
  </w:num>
  <w:num w:numId="20">
    <w:abstractNumId w:val="14"/>
  </w:num>
  <w:num w:numId="21">
    <w:abstractNumId w:val="10"/>
  </w:num>
  <w:num w:numId="22">
    <w:abstractNumId w:val="8"/>
  </w:num>
  <w:num w:numId="23">
    <w:abstractNumId w:val="21"/>
  </w:num>
  <w:num w:numId="24">
    <w:abstractNumId w:val="7"/>
  </w:num>
  <w:num w:numId="25">
    <w:abstractNumId w:val="25"/>
  </w:num>
  <w:num w:numId="26">
    <w:abstractNumId w:val="9"/>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69"/>
    <w:rsid w:val="00033397"/>
    <w:rsid w:val="00040095"/>
    <w:rsid w:val="00051834"/>
    <w:rsid w:val="00054A22"/>
    <w:rsid w:val="00062023"/>
    <w:rsid w:val="000655A6"/>
    <w:rsid w:val="00080512"/>
    <w:rsid w:val="00092A93"/>
    <w:rsid w:val="000B2E9B"/>
    <w:rsid w:val="000C47C3"/>
    <w:rsid w:val="000D58AB"/>
    <w:rsid w:val="000E718A"/>
    <w:rsid w:val="00125C86"/>
    <w:rsid w:val="00133525"/>
    <w:rsid w:val="00137EA5"/>
    <w:rsid w:val="00154B1D"/>
    <w:rsid w:val="00162894"/>
    <w:rsid w:val="001A4C42"/>
    <w:rsid w:val="001A5634"/>
    <w:rsid w:val="001A7420"/>
    <w:rsid w:val="001B6637"/>
    <w:rsid w:val="001C21C3"/>
    <w:rsid w:val="001D02C2"/>
    <w:rsid w:val="001E7CCD"/>
    <w:rsid w:val="001F0C1D"/>
    <w:rsid w:val="001F1132"/>
    <w:rsid w:val="001F168B"/>
    <w:rsid w:val="002347A2"/>
    <w:rsid w:val="002675F0"/>
    <w:rsid w:val="002760EE"/>
    <w:rsid w:val="00276EC2"/>
    <w:rsid w:val="00276ED7"/>
    <w:rsid w:val="002B6339"/>
    <w:rsid w:val="002E00EE"/>
    <w:rsid w:val="002E3FE3"/>
    <w:rsid w:val="002F7130"/>
    <w:rsid w:val="003172DC"/>
    <w:rsid w:val="0035462D"/>
    <w:rsid w:val="00356555"/>
    <w:rsid w:val="00356D69"/>
    <w:rsid w:val="003765B8"/>
    <w:rsid w:val="003C3971"/>
    <w:rsid w:val="00423334"/>
    <w:rsid w:val="004345EC"/>
    <w:rsid w:val="00457BDF"/>
    <w:rsid w:val="00465515"/>
    <w:rsid w:val="0046608F"/>
    <w:rsid w:val="0049751D"/>
    <w:rsid w:val="004C30AC"/>
    <w:rsid w:val="004D3578"/>
    <w:rsid w:val="004D546C"/>
    <w:rsid w:val="004E213A"/>
    <w:rsid w:val="004F0988"/>
    <w:rsid w:val="004F3340"/>
    <w:rsid w:val="0053388B"/>
    <w:rsid w:val="00535773"/>
    <w:rsid w:val="00543E6C"/>
    <w:rsid w:val="00545FD3"/>
    <w:rsid w:val="00565087"/>
    <w:rsid w:val="0056616A"/>
    <w:rsid w:val="00597B11"/>
    <w:rsid w:val="005D2E01"/>
    <w:rsid w:val="005D7526"/>
    <w:rsid w:val="005E3F68"/>
    <w:rsid w:val="005E4BB2"/>
    <w:rsid w:val="005F22FF"/>
    <w:rsid w:val="005F788A"/>
    <w:rsid w:val="00602AEA"/>
    <w:rsid w:val="00606F68"/>
    <w:rsid w:val="00614FDF"/>
    <w:rsid w:val="00633555"/>
    <w:rsid w:val="0063543D"/>
    <w:rsid w:val="00635F89"/>
    <w:rsid w:val="00647114"/>
    <w:rsid w:val="006642A8"/>
    <w:rsid w:val="006912E9"/>
    <w:rsid w:val="00693DE8"/>
    <w:rsid w:val="0069760D"/>
    <w:rsid w:val="006A323F"/>
    <w:rsid w:val="006B30D0"/>
    <w:rsid w:val="006C3D95"/>
    <w:rsid w:val="006E5C86"/>
    <w:rsid w:val="00701116"/>
    <w:rsid w:val="0071174C"/>
    <w:rsid w:val="00713C44"/>
    <w:rsid w:val="00715DE0"/>
    <w:rsid w:val="00734A5B"/>
    <w:rsid w:val="0074026F"/>
    <w:rsid w:val="007429F6"/>
    <w:rsid w:val="00743498"/>
    <w:rsid w:val="00744E76"/>
    <w:rsid w:val="0074791D"/>
    <w:rsid w:val="00765EA3"/>
    <w:rsid w:val="00774DA4"/>
    <w:rsid w:val="007774AD"/>
    <w:rsid w:val="00781F0F"/>
    <w:rsid w:val="007B600E"/>
    <w:rsid w:val="007D555D"/>
    <w:rsid w:val="007E1744"/>
    <w:rsid w:val="007F0F4A"/>
    <w:rsid w:val="008028A4"/>
    <w:rsid w:val="00830747"/>
    <w:rsid w:val="008768CA"/>
    <w:rsid w:val="00885706"/>
    <w:rsid w:val="00894ABA"/>
    <w:rsid w:val="008C384C"/>
    <w:rsid w:val="008E2D68"/>
    <w:rsid w:val="008E6756"/>
    <w:rsid w:val="0090271F"/>
    <w:rsid w:val="00902E23"/>
    <w:rsid w:val="009114D7"/>
    <w:rsid w:val="0091348E"/>
    <w:rsid w:val="00914144"/>
    <w:rsid w:val="00917CCB"/>
    <w:rsid w:val="00923DA5"/>
    <w:rsid w:val="00933FB0"/>
    <w:rsid w:val="00942EC2"/>
    <w:rsid w:val="00954509"/>
    <w:rsid w:val="009627DD"/>
    <w:rsid w:val="00976708"/>
    <w:rsid w:val="009D69E1"/>
    <w:rsid w:val="009F37B7"/>
    <w:rsid w:val="00A10F02"/>
    <w:rsid w:val="00A164B4"/>
    <w:rsid w:val="00A169EA"/>
    <w:rsid w:val="00A20A12"/>
    <w:rsid w:val="00A26956"/>
    <w:rsid w:val="00A27486"/>
    <w:rsid w:val="00A504D1"/>
    <w:rsid w:val="00A53724"/>
    <w:rsid w:val="00A56066"/>
    <w:rsid w:val="00A73129"/>
    <w:rsid w:val="00A82346"/>
    <w:rsid w:val="00A84898"/>
    <w:rsid w:val="00A92BA1"/>
    <w:rsid w:val="00A95A32"/>
    <w:rsid w:val="00AB4A5D"/>
    <w:rsid w:val="00AC6BC6"/>
    <w:rsid w:val="00AD3CDE"/>
    <w:rsid w:val="00AE65E2"/>
    <w:rsid w:val="00AF1460"/>
    <w:rsid w:val="00B13EA1"/>
    <w:rsid w:val="00B15449"/>
    <w:rsid w:val="00B27247"/>
    <w:rsid w:val="00B47239"/>
    <w:rsid w:val="00B7249A"/>
    <w:rsid w:val="00B808A6"/>
    <w:rsid w:val="00B93086"/>
    <w:rsid w:val="00BA19ED"/>
    <w:rsid w:val="00BA4B8D"/>
    <w:rsid w:val="00BA761F"/>
    <w:rsid w:val="00BB62B1"/>
    <w:rsid w:val="00BC0F7D"/>
    <w:rsid w:val="00BD7D31"/>
    <w:rsid w:val="00BE3255"/>
    <w:rsid w:val="00BF128E"/>
    <w:rsid w:val="00C0254C"/>
    <w:rsid w:val="00C074DD"/>
    <w:rsid w:val="00C1103D"/>
    <w:rsid w:val="00C1496A"/>
    <w:rsid w:val="00C33079"/>
    <w:rsid w:val="00C45231"/>
    <w:rsid w:val="00C551FF"/>
    <w:rsid w:val="00C72833"/>
    <w:rsid w:val="00C80F1D"/>
    <w:rsid w:val="00C91962"/>
    <w:rsid w:val="00C9354F"/>
    <w:rsid w:val="00C93F40"/>
    <w:rsid w:val="00CA374B"/>
    <w:rsid w:val="00CA3D0C"/>
    <w:rsid w:val="00CC764B"/>
    <w:rsid w:val="00D57229"/>
    <w:rsid w:val="00D57972"/>
    <w:rsid w:val="00D675A9"/>
    <w:rsid w:val="00D738D6"/>
    <w:rsid w:val="00D755EB"/>
    <w:rsid w:val="00D76048"/>
    <w:rsid w:val="00D82E6F"/>
    <w:rsid w:val="00D83085"/>
    <w:rsid w:val="00D87E00"/>
    <w:rsid w:val="00D9134D"/>
    <w:rsid w:val="00D97836"/>
    <w:rsid w:val="00DA7A03"/>
    <w:rsid w:val="00DB1818"/>
    <w:rsid w:val="00DC309B"/>
    <w:rsid w:val="00DC4DA2"/>
    <w:rsid w:val="00DD4C17"/>
    <w:rsid w:val="00DD74A5"/>
    <w:rsid w:val="00DE6713"/>
    <w:rsid w:val="00DF2B1F"/>
    <w:rsid w:val="00DF4DC6"/>
    <w:rsid w:val="00DF62CD"/>
    <w:rsid w:val="00E16509"/>
    <w:rsid w:val="00E44582"/>
    <w:rsid w:val="00E76D47"/>
    <w:rsid w:val="00E77645"/>
    <w:rsid w:val="00E84428"/>
    <w:rsid w:val="00EA15B0"/>
    <w:rsid w:val="00EA5EA7"/>
    <w:rsid w:val="00EA60F3"/>
    <w:rsid w:val="00EA66A2"/>
    <w:rsid w:val="00EC4A25"/>
    <w:rsid w:val="00EE29BC"/>
    <w:rsid w:val="00EF608C"/>
    <w:rsid w:val="00F025A2"/>
    <w:rsid w:val="00F04712"/>
    <w:rsid w:val="00F13360"/>
    <w:rsid w:val="00F2042E"/>
    <w:rsid w:val="00F22EC7"/>
    <w:rsid w:val="00F325C8"/>
    <w:rsid w:val="00F63005"/>
    <w:rsid w:val="00F653B8"/>
    <w:rsid w:val="00F65FA6"/>
    <w:rsid w:val="00F81ED8"/>
    <w:rsid w:val="00F9008D"/>
    <w:rsid w:val="00FA1266"/>
    <w:rsid w:val="00FC1192"/>
    <w:rsid w:val="00FC5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976708"/>
    <w:rPr>
      <w:rFonts w:ascii="Arial" w:hAnsi="Arial"/>
      <w:sz w:val="36"/>
      <w:lang w:eastAsia="en-US"/>
    </w:rPr>
  </w:style>
  <w:style w:type="character" w:customStyle="1" w:styleId="B1Char">
    <w:name w:val="B1 Char"/>
    <w:link w:val="B1"/>
    <w:qFormat/>
    <w:rsid w:val="00976708"/>
    <w:rPr>
      <w:lang w:eastAsia="en-US"/>
    </w:rPr>
  </w:style>
  <w:style w:type="character" w:customStyle="1" w:styleId="THChar">
    <w:name w:val="TH Char"/>
    <w:link w:val="TH"/>
    <w:locked/>
    <w:rsid w:val="00B7249A"/>
    <w:rPr>
      <w:rFonts w:ascii="Arial" w:hAnsi="Arial"/>
      <w:b/>
      <w:lang w:eastAsia="en-US"/>
    </w:rPr>
  </w:style>
  <w:style w:type="paragraph" w:styleId="ListParagraph">
    <w:name w:val="List Paragraph"/>
    <w:basedOn w:val="Normal"/>
    <w:uiPriority w:val="34"/>
    <w:qFormat/>
    <w:rsid w:val="00B27247"/>
    <w:pPr>
      <w:ind w:left="720"/>
      <w:contextualSpacing/>
    </w:pPr>
  </w:style>
  <w:style w:type="numbering" w:customStyle="1" w:styleId="NoList1">
    <w:name w:val="No List1"/>
    <w:next w:val="NoList"/>
    <w:semiHidden/>
    <w:rsid w:val="0069760D"/>
  </w:style>
  <w:style w:type="paragraph" w:styleId="Index2">
    <w:name w:val="index 2"/>
    <w:basedOn w:val="Index1"/>
    <w:rsid w:val="0069760D"/>
    <w:pPr>
      <w:ind w:left="284"/>
    </w:pPr>
  </w:style>
  <w:style w:type="paragraph" w:styleId="Index1">
    <w:name w:val="index 1"/>
    <w:basedOn w:val="Normal"/>
    <w:rsid w:val="0069760D"/>
    <w:pPr>
      <w:keepLines/>
      <w:spacing w:after="0"/>
    </w:pPr>
  </w:style>
  <w:style w:type="paragraph" w:styleId="ListNumber2">
    <w:name w:val="List Number 2"/>
    <w:basedOn w:val="ListNumber"/>
    <w:rsid w:val="0069760D"/>
    <w:pPr>
      <w:ind w:left="851"/>
    </w:pPr>
  </w:style>
  <w:style w:type="character" w:styleId="FootnoteReference">
    <w:name w:val="footnote reference"/>
    <w:rsid w:val="0069760D"/>
    <w:rPr>
      <w:b/>
      <w:position w:val="6"/>
      <w:sz w:val="16"/>
    </w:rPr>
  </w:style>
  <w:style w:type="paragraph" w:styleId="FootnoteText">
    <w:name w:val="footnote text"/>
    <w:basedOn w:val="Normal"/>
    <w:link w:val="FootnoteTextChar"/>
    <w:rsid w:val="0069760D"/>
    <w:pPr>
      <w:keepLines/>
      <w:spacing w:after="0"/>
      <w:ind w:left="454" w:hanging="454"/>
    </w:pPr>
    <w:rPr>
      <w:sz w:val="16"/>
    </w:rPr>
  </w:style>
  <w:style w:type="character" w:customStyle="1" w:styleId="FootnoteTextChar">
    <w:name w:val="Footnote Text Char"/>
    <w:basedOn w:val="DefaultParagraphFont"/>
    <w:link w:val="FootnoteText"/>
    <w:rsid w:val="0069760D"/>
    <w:rPr>
      <w:sz w:val="16"/>
      <w:lang w:eastAsia="en-US"/>
    </w:rPr>
  </w:style>
  <w:style w:type="paragraph" w:styleId="ListBullet2">
    <w:name w:val="List Bullet 2"/>
    <w:basedOn w:val="ListBullet"/>
    <w:rsid w:val="0069760D"/>
    <w:pPr>
      <w:ind w:left="851"/>
    </w:pPr>
  </w:style>
  <w:style w:type="paragraph" w:styleId="ListBullet3">
    <w:name w:val="List Bullet 3"/>
    <w:basedOn w:val="ListBullet2"/>
    <w:rsid w:val="0069760D"/>
    <w:pPr>
      <w:ind w:left="1135"/>
    </w:pPr>
  </w:style>
  <w:style w:type="paragraph" w:styleId="ListNumber">
    <w:name w:val="List Number"/>
    <w:basedOn w:val="List"/>
    <w:rsid w:val="0069760D"/>
  </w:style>
  <w:style w:type="paragraph" w:styleId="List2">
    <w:name w:val="List 2"/>
    <w:basedOn w:val="List"/>
    <w:rsid w:val="0069760D"/>
    <w:pPr>
      <w:ind w:left="851"/>
    </w:pPr>
  </w:style>
  <w:style w:type="paragraph" w:styleId="List3">
    <w:name w:val="List 3"/>
    <w:basedOn w:val="List2"/>
    <w:rsid w:val="0069760D"/>
    <w:pPr>
      <w:ind w:left="1135"/>
    </w:pPr>
  </w:style>
  <w:style w:type="paragraph" w:styleId="List4">
    <w:name w:val="List 4"/>
    <w:basedOn w:val="List3"/>
    <w:rsid w:val="0069760D"/>
    <w:pPr>
      <w:ind w:left="1418"/>
    </w:pPr>
  </w:style>
  <w:style w:type="paragraph" w:styleId="List5">
    <w:name w:val="List 5"/>
    <w:basedOn w:val="List4"/>
    <w:rsid w:val="0069760D"/>
    <w:pPr>
      <w:ind w:left="1702"/>
    </w:pPr>
  </w:style>
  <w:style w:type="paragraph" w:styleId="List">
    <w:name w:val="List"/>
    <w:basedOn w:val="Normal"/>
    <w:rsid w:val="0069760D"/>
    <w:pPr>
      <w:ind w:left="568" w:hanging="284"/>
    </w:pPr>
  </w:style>
  <w:style w:type="paragraph" w:styleId="ListBullet">
    <w:name w:val="List Bullet"/>
    <w:basedOn w:val="List"/>
    <w:rsid w:val="0069760D"/>
  </w:style>
  <w:style w:type="paragraph" w:styleId="ListBullet4">
    <w:name w:val="List Bullet 4"/>
    <w:basedOn w:val="ListBullet3"/>
    <w:rsid w:val="0069760D"/>
    <w:pPr>
      <w:ind w:left="1418"/>
    </w:pPr>
  </w:style>
  <w:style w:type="paragraph" w:styleId="ListBullet5">
    <w:name w:val="List Bullet 5"/>
    <w:basedOn w:val="ListBullet4"/>
    <w:rsid w:val="0069760D"/>
    <w:pPr>
      <w:ind w:left="1702"/>
    </w:pPr>
  </w:style>
  <w:style w:type="paragraph" w:customStyle="1" w:styleId="CRCoverPage">
    <w:name w:val="CR Cover Page"/>
    <w:rsid w:val="0069760D"/>
    <w:pPr>
      <w:spacing w:after="120"/>
    </w:pPr>
    <w:rPr>
      <w:rFonts w:ascii="Arial" w:hAnsi="Arial"/>
      <w:lang w:eastAsia="en-US"/>
    </w:rPr>
  </w:style>
  <w:style w:type="paragraph" w:customStyle="1" w:styleId="tdoc-header">
    <w:name w:val="tdoc-header"/>
    <w:rsid w:val="0069760D"/>
    <w:rPr>
      <w:rFonts w:ascii="Arial" w:hAnsi="Arial"/>
      <w:noProof/>
      <w:sz w:val="24"/>
      <w:lang w:eastAsia="en-US"/>
    </w:rPr>
  </w:style>
  <w:style w:type="character" w:styleId="CommentReference">
    <w:name w:val="annotation reference"/>
    <w:rsid w:val="0069760D"/>
    <w:rPr>
      <w:sz w:val="16"/>
    </w:rPr>
  </w:style>
  <w:style w:type="paragraph" w:styleId="CommentText">
    <w:name w:val="annotation text"/>
    <w:basedOn w:val="Normal"/>
    <w:link w:val="CommentTextChar"/>
    <w:rsid w:val="0069760D"/>
  </w:style>
  <w:style w:type="character" w:customStyle="1" w:styleId="CommentTextChar">
    <w:name w:val="Comment Text Char"/>
    <w:basedOn w:val="DefaultParagraphFont"/>
    <w:link w:val="CommentText"/>
    <w:rsid w:val="0069760D"/>
    <w:rPr>
      <w:lang w:eastAsia="en-US"/>
    </w:rPr>
  </w:style>
  <w:style w:type="paragraph" w:styleId="CommentSubject">
    <w:name w:val="annotation subject"/>
    <w:basedOn w:val="CommentText"/>
    <w:next w:val="CommentText"/>
    <w:link w:val="CommentSubjectChar"/>
    <w:rsid w:val="0069760D"/>
    <w:rPr>
      <w:b/>
      <w:bCs/>
    </w:rPr>
  </w:style>
  <w:style w:type="character" w:customStyle="1" w:styleId="CommentSubjectChar">
    <w:name w:val="Comment Subject Char"/>
    <w:basedOn w:val="CommentTextChar"/>
    <w:link w:val="CommentSubject"/>
    <w:rsid w:val="0069760D"/>
    <w:rPr>
      <w:b/>
      <w:bCs/>
      <w:lang w:eastAsia="en-US"/>
    </w:rPr>
  </w:style>
  <w:style w:type="paragraph" w:styleId="DocumentMap">
    <w:name w:val="Document Map"/>
    <w:basedOn w:val="Normal"/>
    <w:link w:val="DocumentMapChar"/>
    <w:rsid w:val="0069760D"/>
    <w:pPr>
      <w:shd w:val="clear" w:color="auto" w:fill="000080"/>
    </w:pPr>
    <w:rPr>
      <w:rFonts w:ascii="Tahoma" w:hAnsi="Tahoma" w:cs="Tahoma"/>
    </w:rPr>
  </w:style>
  <w:style w:type="character" w:customStyle="1" w:styleId="DocumentMapChar">
    <w:name w:val="Document Map Char"/>
    <w:basedOn w:val="DefaultParagraphFont"/>
    <w:link w:val="DocumentMap"/>
    <w:rsid w:val="0069760D"/>
    <w:rPr>
      <w:rFonts w:ascii="Tahoma" w:hAnsi="Tahoma" w:cs="Tahoma"/>
      <w:shd w:val="clear" w:color="auto" w:fill="000080"/>
      <w:lang w:eastAsia="en-US"/>
    </w:rPr>
  </w:style>
  <w:style w:type="character" w:customStyle="1" w:styleId="Heading2Char">
    <w:name w:val="Heading 2 Char"/>
    <w:link w:val="Heading2"/>
    <w:rsid w:val="0069760D"/>
    <w:rPr>
      <w:rFonts w:ascii="Arial" w:hAnsi="Arial"/>
      <w:sz w:val="32"/>
      <w:lang w:eastAsia="en-US"/>
    </w:rPr>
  </w:style>
  <w:style w:type="character" w:customStyle="1" w:styleId="Heading3Char">
    <w:name w:val="Heading 3 Char"/>
    <w:link w:val="Heading3"/>
    <w:rsid w:val="0069760D"/>
    <w:rPr>
      <w:rFonts w:ascii="Arial" w:hAnsi="Arial"/>
      <w:sz w:val="28"/>
      <w:lang w:eastAsia="en-US"/>
    </w:rPr>
  </w:style>
  <w:style w:type="character" w:customStyle="1" w:styleId="Heading4Char">
    <w:name w:val="Heading 4 Char"/>
    <w:link w:val="Heading4"/>
    <w:rsid w:val="0069760D"/>
    <w:rPr>
      <w:rFonts w:ascii="Arial" w:hAnsi="Arial"/>
      <w:sz w:val="24"/>
      <w:lang w:eastAsia="en-US"/>
    </w:rPr>
  </w:style>
  <w:style w:type="character" w:customStyle="1" w:styleId="EditorsNoteChar">
    <w:name w:val="Editor's Note Char"/>
    <w:aliases w:val="EN Char"/>
    <w:link w:val="EditorsNote"/>
    <w:locked/>
    <w:rsid w:val="0069760D"/>
    <w:rPr>
      <w:color w:val="FF0000"/>
      <w:lang w:eastAsia="en-US"/>
    </w:rPr>
  </w:style>
  <w:style w:type="character" w:customStyle="1" w:styleId="TFChar">
    <w:name w:val="TF Char"/>
    <w:link w:val="TF"/>
    <w:qFormat/>
    <w:locked/>
    <w:rsid w:val="0069760D"/>
    <w:rPr>
      <w:rFonts w:ascii="Arial" w:hAnsi="Arial"/>
      <w:b/>
      <w:lang w:eastAsia="en-US"/>
    </w:rPr>
  </w:style>
  <w:style w:type="character" w:customStyle="1" w:styleId="TAHChar">
    <w:name w:val="TAH Char"/>
    <w:link w:val="TAH"/>
    <w:locked/>
    <w:rsid w:val="0069760D"/>
    <w:rPr>
      <w:rFonts w:ascii="Arial" w:hAnsi="Arial"/>
      <w:b/>
      <w:sz w:val="18"/>
      <w:lang w:eastAsia="en-US"/>
    </w:rPr>
  </w:style>
  <w:style w:type="character" w:customStyle="1" w:styleId="TALCar">
    <w:name w:val="TAL Car"/>
    <w:link w:val="TAL"/>
    <w:locked/>
    <w:rsid w:val="006976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11853</Words>
  <Characters>67563</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8</cp:revision>
  <cp:lastPrinted>2019-02-25T14:05:00Z</cp:lastPrinted>
  <dcterms:created xsi:type="dcterms:W3CDTF">2021-11-29T09:24:00Z</dcterms:created>
  <dcterms:modified xsi:type="dcterms:W3CDTF">2021-11-29T10:51:00Z</dcterms:modified>
</cp:coreProperties>
</file>