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4460" w:rsidRPr="008D4460" w14:paraId="6420D5CF" w14:textId="77777777" w:rsidTr="005E4BB2">
        <w:tc>
          <w:tcPr>
            <w:tcW w:w="10423" w:type="dxa"/>
            <w:gridSpan w:val="2"/>
            <w:shd w:val="clear" w:color="auto" w:fill="auto"/>
          </w:tcPr>
          <w:p w14:paraId="3FDEDF14" w14:textId="67C8DCC1" w:rsidR="004F0988" w:rsidRPr="008D4460" w:rsidRDefault="004F0988" w:rsidP="007E1661">
            <w:pPr>
              <w:pStyle w:val="ZA"/>
              <w:framePr w:w="0" w:hRule="auto" w:wrap="auto" w:vAnchor="margin" w:hAnchor="text" w:yAlign="inline"/>
            </w:pPr>
            <w:bookmarkStart w:id="0" w:name="page1"/>
            <w:r w:rsidRPr="008D4460">
              <w:rPr>
                <w:sz w:val="64"/>
              </w:rPr>
              <w:t xml:space="preserve">3GPP </w:t>
            </w:r>
            <w:bookmarkStart w:id="1" w:name="specType1"/>
            <w:r w:rsidR="0063543D" w:rsidRPr="008D4460">
              <w:rPr>
                <w:sz w:val="64"/>
              </w:rPr>
              <w:t>TR</w:t>
            </w:r>
            <w:bookmarkEnd w:id="1"/>
            <w:r w:rsidRPr="008D4460">
              <w:rPr>
                <w:sz w:val="64"/>
              </w:rPr>
              <w:t xml:space="preserve"> </w:t>
            </w:r>
            <w:bookmarkStart w:id="2" w:name="specNumber"/>
            <w:r w:rsidR="000752FE" w:rsidRPr="008D4460">
              <w:rPr>
                <w:sz w:val="64"/>
              </w:rPr>
              <w:t>23</w:t>
            </w:r>
            <w:r w:rsidRPr="008D4460">
              <w:rPr>
                <w:sz w:val="64"/>
              </w:rPr>
              <w:t>.</w:t>
            </w:r>
            <w:bookmarkEnd w:id="2"/>
            <w:r w:rsidR="005F2A44" w:rsidRPr="008D4460">
              <w:rPr>
                <w:sz w:val="64"/>
              </w:rPr>
              <w:t>700-28</w:t>
            </w:r>
            <w:r w:rsidRPr="008D4460">
              <w:rPr>
                <w:sz w:val="64"/>
              </w:rPr>
              <w:t xml:space="preserve"> </w:t>
            </w:r>
            <w:r w:rsidRPr="008D4460">
              <w:t>V</w:t>
            </w:r>
            <w:bookmarkStart w:id="3" w:name="specVersion"/>
            <w:r w:rsidR="000752FE" w:rsidRPr="008D4460">
              <w:t>0</w:t>
            </w:r>
            <w:r w:rsidRPr="008D4460">
              <w:t>.</w:t>
            </w:r>
            <w:r w:rsidR="00530B52">
              <w:t>2</w:t>
            </w:r>
            <w:r w:rsidRPr="008D4460">
              <w:t>.</w:t>
            </w:r>
            <w:bookmarkEnd w:id="3"/>
            <w:r w:rsidR="007E1661">
              <w:t>1</w:t>
            </w:r>
            <w:r w:rsidR="007E1661" w:rsidRPr="008D4460">
              <w:t xml:space="preserve"> </w:t>
            </w:r>
            <w:r w:rsidRPr="008D4460">
              <w:rPr>
                <w:sz w:val="32"/>
              </w:rPr>
              <w:t>(</w:t>
            </w:r>
            <w:bookmarkStart w:id="4" w:name="issueDate"/>
            <w:r w:rsidR="000752FE" w:rsidRPr="008D4460">
              <w:rPr>
                <w:sz w:val="32"/>
              </w:rPr>
              <w:t>2022</w:t>
            </w:r>
            <w:r w:rsidRPr="008D4460">
              <w:rPr>
                <w:sz w:val="32"/>
              </w:rPr>
              <w:t>-</w:t>
            </w:r>
            <w:bookmarkEnd w:id="4"/>
            <w:r w:rsidR="00530B52" w:rsidRPr="008D4460">
              <w:rPr>
                <w:sz w:val="32"/>
              </w:rPr>
              <w:t>0</w:t>
            </w:r>
            <w:r w:rsidR="00530B52">
              <w:rPr>
                <w:sz w:val="32"/>
              </w:rPr>
              <w:t>4</w:t>
            </w:r>
            <w:r w:rsidRPr="008D4460">
              <w:rPr>
                <w:sz w:val="32"/>
              </w:rPr>
              <w:t>)</w:t>
            </w:r>
          </w:p>
        </w:tc>
      </w:tr>
      <w:tr w:rsidR="008D4460" w:rsidRPr="008D4460" w14:paraId="0FFD4F19" w14:textId="77777777" w:rsidTr="005E4BB2">
        <w:trPr>
          <w:trHeight w:hRule="exact" w:val="1134"/>
        </w:trPr>
        <w:tc>
          <w:tcPr>
            <w:tcW w:w="10423" w:type="dxa"/>
            <w:gridSpan w:val="2"/>
            <w:shd w:val="clear" w:color="auto" w:fill="auto"/>
          </w:tcPr>
          <w:p w14:paraId="5AB75458" w14:textId="305F6768" w:rsidR="004F0988" w:rsidRPr="008D4460" w:rsidRDefault="004F0988" w:rsidP="00133525">
            <w:pPr>
              <w:pStyle w:val="ZB"/>
              <w:framePr w:w="0" w:hRule="auto" w:wrap="auto" w:vAnchor="margin" w:hAnchor="text" w:yAlign="inline"/>
            </w:pPr>
            <w:r w:rsidRPr="008D4460">
              <w:t xml:space="preserve">Technical </w:t>
            </w:r>
            <w:bookmarkStart w:id="5" w:name="spectype2"/>
            <w:r w:rsidR="00D57972" w:rsidRPr="008D4460">
              <w:t>Report</w:t>
            </w:r>
            <w:bookmarkEnd w:id="5"/>
          </w:p>
          <w:p w14:paraId="462B8E42" w14:textId="0D03841A" w:rsidR="00BA4B8D" w:rsidRPr="008D4460" w:rsidRDefault="00BA4B8D" w:rsidP="00BA4B8D">
            <w:pPr>
              <w:pStyle w:val="Guidance"/>
              <w:rPr>
                <w:color w:val="auto"/>
              </w:rPr>
            </w:pPr>
          </w:p>
        </w:tc>
      </w:tr>
      <w:tr w:rsidR="008D4460" w:rsidRPr="008D4460" w14:paraId="717C4EBE" w14:textId="77777777" w:rsidTr="005E4BB2">
        <w:trPr>
          <w:trHeight w:hRule="exact" w:val="3686"/>
        </w:trPr>
        <w:tc>
          <w:tcPr>
            <w:tcW w:w="10423" w:type="dxa"/>
            <w:gridSpan w:val="2"/>
            <w:shd w:val="clear" w:color="auto" w:fill="auto"/>
          </w:tcPr>
          <w:p w14:paraId="03D032C0" w14:textId="77777777" w:rsidR="004F0988" w:rsidRPr="008D4460" w:rsidRDefault="004F0988" w:rsidP="00133525">
            <w:pPr>
              <w:pStyle w:val="ZT"/>
              <w:framePr w:wrap="auto" w:hAnchor="text" w:yAlign="inline"/>
            </w:pPr>
            <w:r w:rsidRPr="008D4460">
              <w:t>3rd Generation Partnership Project;</w:t>
            </w:r>
          </w:p>
          <w:p w14:paraId="653799DC" w14:textId="7EB39F60" w:rsidR="004F0988" w:rsidRPr="008D4460" w:rsidRDefault="004F0988" w:rsidP="00133525">
            <w:pPr>
              <w:pStyle w:val="ZT"/>
              <w:framePr w:wrap="auto" w:hAnchor="text" w:yAlign="inline"/>
            </w:pPr>
            <w:r w:rsidRPr="008D4460">
              <w:t xml:space="preserve">Technical Specification Group </w:t>
            </w:r>
            <w:bookmarkStart w:id="6" w:name="specTitle"/>
            <w:r w:rsidR="00DB598C" w:rsidRPr="008D4460">
              <w:t>Services and System Aspects</w:t>
            </w:r>
            <w:r w:rsidRPr="008D4460">
              <w:t>;</w:t>
            </w:r>
          </w:p>
          <w:p w14:paraId="0E30B6F9" w14:textId="77777777" w:rsidR="005F2A44" w:rsidRPr="008D4460" w:rsidRDefault="005F2A44" w:rsidP="005F2A44">
            <w:pPr>
              <w:pStyle w:val="ZT"/>
              <w:framePr w:wrap="auto" w:hAnchor="text" w:yAlign="inline"/>
              <w:rPr>
                <w:rFonts w:cs="Arial"/>
              </w:rPr>
            </w:pPr>
            <w:r w:rsidRPr="008D4460">
              <w:rPr>
                <w:rFonts w:hint="eastAsia"/>
                <w:sz w:val="32"/>
                <w:szCs w:val="32"/>
              </w:rPr>
              <w:t xml:space="preserve">Study on </w:t>
            </w:r>
            <w:r w:rsidRPr="008D4460">
              <w:rPr>
                <w:rFonts w:cs="Arial"/>
                <w:sz w:val="32"/>
                <w:szCs w:val="32"/>
              </w:rPr>
              <w:t>satellite access</w:t>
            </w:r>
            <w:r w:rsidRPr="008D4460">
              <w:rPr>
                <w:rFonts w:cs="Arial"/>
              </w:rPr>
              <w:t>, Phase 2</w:t>
            </w:r>
          </w:p>
          <w:bookmarkEnd w:id="6"/>
          <w:p w14:paraId="04CAC1E0" w14:textId="6B97727E" w:rsidR="004F0988" w:rsidRPr="008D4460" w:rsidRDefault="004F0988" w:rsidP="00133525">
            <w:pPr>
              <w:pStyle w:val="ZT"/>
              <w:framePr w:wrap="auto" w:hAnchor="text" w:yAlign="inline"/>
              <w:rPr>
                <w:i/>
                <w:sz w:val="28"/>
              </w:rPr>
            </w:pPr>
            <w:r w:rsidRPr="008D4460">
              <w:t>(</w:t>
            </w:r>
            <w:r w:rsidRPr="008D4460">
              <w:rPr>
                <w:rStyle w:val="ZGSM"/>
              </w:rPr>
              <w:t xml:space="preserve">Release </w:t>
            </w:r>
            <w:bookmarkStart w:id="7" w:name="specRelease"/>
            <w:r w:rsidRPr="008D4460">
              <w:rPr>
                <w:rStyle w:val="ZGSM"/>
              </w:rPr>
              <w:t>1</w:t>
            </w:r>
            <w:r w:rsidR="00D82E6F" w:rsidRPr="008D4460">
              <w:rPr>
                <w:rStyle w:val="ZGSM"/>
              </w:rPr>
              <w:t>8</w:t>
            </w:r>
            <w:bookmarkEnd w:id="7"/>
            <w:r w:rsidRPr="008D4460">
              <w:t>)</w:t>
            </w:r>
          </w:p>
        </w:tc>
      </w:tr>
      <w:tr w:rsidR="008D4460" w:rsidRPr="008D4460" w14:paraId="303DD8FF" w14:textId="77777777" w:rsidTr="005E4BB2">
        <w:tc>
          <w:tcPr>
            <w:tcW w:w="10423" w:type="dxa"/>
            <w:gridSpan w:val="2"/>
            <w:shd w:val="clear" w:color="auto" w:fill="auto"/>
          </w:tcPr>
          <w:p w14:paraId="48E5BAD8" w14:textId="77777777" w:rsidR="00BF128E" w:rsidRPr="008D4460" w:rsidRDefault="00BF128E" w:rsidP="00133525">
            <w:pPr>
              <w:pStyle w:val="ZU"/>
              <w:framePr w:w="0" w:wrap="auto" w:vAnchor="margin" w:hAnchor="text" w:yAlign="inline"/>
              <w:tabs>
                <w:tab w:val="right" w:pos="10206"/>
              </w:tabs>
              <w:jc w:val="left"/>
            </w:pPr>
            <w:r w:rsidRPr="008D4460">
              <w:tab/>
            </w:r>
          </w:p>
        </w:tc>
      </w:tr>
      <w:tr w:rsidR="008D4460" w:rsidRPr="008D4460" w14:paraId="135703F2" w14:textId="77777777" w:rsidTr="005E4BB2">
        <w:trPr>
          <w:trHeight w:hRule="exact" w:val="1531"/>
        </w:trPr>
        <w:tc>
          <w:tcPr>
            <w:tcW w:w="4883" w:type="dxa"/>
            <w:shd w:val="clear" w:color="auto" w:fill="auto"/>
          </w:tcPr>
          <w:p w14:paraId="4743C82D" w14:textId="1D2B2578" w:rsidR="00D82E6F" w:rsidRPr="008D4460" w:rsidRDefault="00C20503" w:rsidP="00D82E6F">
            <w:pPr>
              <w:rPr>
                <w:i/>
              </w:rPr>
            </w:pPr>
            <w:r w:rsidRPr="008D4460">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8D4460" w:rsidRDefault="00C20503" w:rsidP="00D82E6F">
            <w:pPr>
              <w:jc w:val="right"/>
            </w:pPr>
            <w:r w:rsidRPr="008D4460">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8D4460" w:rsidRPr="008D4460" w14:paraId="48DEBCEB" w14:textId="77777777" w:rsidTr="005E4BB2">
        <w:trPr>
          <w:trHeight w:hRule="exact" w:val="5783"/>
        </w:trPr>
        <w:tc>
          <w:tcPr>
            <w:tcW w:w="10423" w:type="dxa"/>
            <w:gridSpan w:val="2"/>
            <w:shd w:val="clear" w:color="auto" w:fill="auto"/>
          </w:tcPr>
          <w:p w14:paraId="56990EEF" w14:textId="4B09E4BE" w:rsidR="00D82E6F" w:rsidRPr="008D4460" w:rsidRDefault="00DB598C" w:rsidP="00D82E6F">
            <w:pPr>
              <w:pStyle w:val="Guidance"/>
              <w:rPr>
                <w:b/>
                <w:color w:val="auto"/>
              </w:rPr>
            </w:pPr>
            <w:r w:rsidRPr="008D4460">
              <w:rPr>
                <w:b/>
                <w:color w:val="auto"/>
              </w:rPr>
              <w:t xml:space="preserve"> </w:t>
            </w:r>
          </w:p>
        </w:tc>
      </w:tr>
      <w:tr w:rsidR="00D82E6F" w:rsidRPr="008D4460" w14:paraId="4C89EF09" w14:textId="77777777" w:rsidTr="005E4BB2">
        <w:trPr>
          <w:cantSplit/>
          <w:trHeight w:hRule="exact" w:val="964"/>
        </w:trPr>
        <w:tc>
          <w:tcPr>
            <w:tcW w:w="10423" w:type="dxa"/>
            <w:gridSpan w:val="2"/>
            <w:shd w:val="clear" w:color="auto" w:fill="auto"/>
          </w:tcPr>
          <w:p w14:paraId="240251E6" w14:textId="7D5BBC50" w:rsidR="00D82E6F" w:rsidRPr="008D4460" w:rsidRDefault="00D82E6F" w:rsidP="00D82E6F">
            <w:pPr>
              <w:rPr>
                <w:sz w:val="16"/>
              </w:rPr>
            </w:pPr>
            <w:bookmarkStart w:id="8" w:name="warningNotice"/>
            <w:r w:rsidRPr="008D4460">
              <w:rPr>
                <w:sz w:val="16"/>
              </w:rPr>
              <w:t>The present document has been developed within the 3rd Generation Partnership Project (3GPP</w:t>
            </w:r>
            <w:r w:rsidRPr="008D4460">
              <w:rPr>
                <w:sz w:val="16"/>
                <w:vertAlign w:val="superscript"/>
              </w:rPr>
              <w:t xml:space="preserve"> TM</w:t>
            </w:r>
            <w:r w:rsidRPr="008D4460">
              <w:rPr>
                <w:sz w:val="16"/>
              </w:rPr>
              <w:t>) and may be further elaborated for the purposes of 3GPP.</w:t>
            </w:r>
            <w:r w:rsidRPr="008D4460">
              <w:rPr>
                <w:sz w:val="16"/>
              </w:rPr>
              <w:br/>
              <w:t>The present document has not been subject to any approval process by the 3GPP</w:t>
            </w:r>
            <w:r w:rsidRPr="008D4460">
              <w:rPr>
                <w:sz w:val="16"/>
                <w:vertAlign w:val="superscript"/>
              </w:rPr>
              <w:t xml:space="preserve"> </w:t>
            </w:r>
            <w:r w:rsidRPr="008D4460">
              <w:rPr>
                <w:sz w:val="16"/>
              </w:rPr>
              <w:t>Organizational Partners and shall not be implemented.</w:t>
            </w:r>
            <w:r w:rsidRPr="008D4460">
              <w:rPr>
                <w:sz w:val="16"/>
              </w:rPr>
              <w:br/>
              <w:t>This Specification is provided for future development work within 3GPP</w:t>
            </w:r>
            <w:r w:rsidRPr="008D4460">
              <w:rPr>
                <w:sz w:val="16"/>
                <w:vertAlign w:val="superscript"/>
              </w:rPr>
              <w:t xml:space="preserve"> </w:t>
            </w:r>
            <w:r w:rsidRPr="008D4460">
              <w:rPr>
                <w:sz w:val="16"/>
              </w:rPr>
              <w:t>only. The Organizational Partners accept no liability for any use of this Specification.</w:t>
            </w:r>
            <w:r w:rsidRPr="008D4460">
              <w:rPr>
                <w:sz w:val="16"/>
              </w:rPr>
              <w:br/>
              <w:t>Specifications and Reports for implementation of the 3GPP</w:t>
            </w:r>
            <w:r w:rsidRPr="008D4460">
              <w:rPr>
                <w:sz w:val="16"/>
                <w:vertAlign w:val="superscript"/>
              </w:rPr>
              <w:t xml:space="preserve"> TM</w:t>
            </w:r>
            <w:r w:rsidRPr="008D4460">
              <w:rPr>
                <w:sz w:val="16"/>
              </w:rPr>
              <w:t xml:space="preserve"> system should be obtained via the 3GPP Organizational Partners' Publications Offices.</w:t>
            </w:r>
            <w:bookmarkEnd w:id="8"/>
          </w:p>
          <w:p w14:paraId="080CA5D2" w14:textId="77777777" w:rsidR="00D82E6F" w:rsidRPr="008D4460" w:rsidRDefault="00D82E6F" w:rsidP="00D82E6F">
            <w:pPr>
              <w:pStyle w:val="ZV"/>
              <w:framePr w:w="0" w:wrap="auto" w:vAnchor="margin" w:hAnchor="text" w:yAlign="inline"/>
            </w:pPr>
          </w:p>
          <w:p w14:paraId="684224C8" w14:textId="77777777" w:rsidR="00D82E6F" w:rsidRPr="008D4460" w:rsidRDefault="00D82E6F" w:rsidP="00D82E6F">
            <w:pPr>
              <w:rPr>
                <w:sz w:val="16"/>
              </w:rPr>
            </w:pPr>
          </w:p>
        </w:tc>
      </w:tr>
      <w:bookmarkEnd w:id="0"/>
    </w:tbl>
    <w:p w14:paraId="62A41910" w14:textId="77777777" w:rsidR="00080512" w:rsidRPr="008D4460" w:rsidRDefault="00080512">
      <w:pPr>
        <w:sectPr w:rsidR="00080512" w:rsidRPr="008D4460"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4460" w:rsidRPr="008D4460" w14:paraId="779AAB31" w14:textId="77777777" w:rsidTr="00133525">
        <w:trPr>
          <w:trHeight w:hRule="exact" w:val="5670"/>
        </w:trPr>
        <w:tc>
          <w:tcPr>
            <w:tcW w:w="10423" w:type="dxa"/>
            <w:shd w:val="clear" w:color="auto" w:fill="auto"/>
          </w:tcPr>
          <w:p w14:paraId="4C627120" w14:textId="77777777" w:rsidR="00E16509" w:rsidRPr="008D4460" w:rsidRDefault="00E16509" w:rsidP="00E16509">
            <w:pPr>
              <w:pStyle w:val="Guidance"/>
              <w:rPr>
                <w:color w:val="auto"/>
              </w:rPr>
            </w:pPr>
            <w:bookmarkStart w:id="9" w:name="page2"/>
          </w:p>
        </w:tc>
      </w:tr>
      <w:tr w:rsidR="008D4460" w:rsidRPr="008D4460" w14:paraId="7A3B3A7F" w14:textId="77777777" w:rsidTr="00C074DD">
        <w:trPr>
          <w:trHeight w:hRule="exact" w:val="5387"/>
        </w:trPr>
        <w:tc>
          <w:tcPr>
            <w:tcW w:w="10423" w:type="dxa"/>
            <w:shd w:val="clear" w:color="auto" w:fill="auto"/>
          </w:tcPr>
          <w:p w14:paraId="03A67D73" w14:textId="77777777" w:rsidR="00E16509" w:rsidRPr="008D4460" w:rsidRDefault="00E16509" w:rsidP="00133525">
            <w:pPr>
              <w:pStyle w:val="FP"/>
              <w:spacing w:after="240"/>
              <w:ind w:left="2835" w:right="2835"/>
              <w:jc w:val="center"/>
              <w:rPr>
                <w:rFonts w:ascii="Arial" w:hAnsi="Arial"/>
                <w:b/>
                <w:i/>
              </w:rPr>
            </w:pPr>
            <w:bookmarkStart w:id="10" w:name="coords3gpp"/>
            <w:r w:rsidRPr="008D4460">
              <w:rPr>
                <w:rFonts w:ascii="Arial" w:hAnsi="Arial"/>
                <w:b/>
                <w:i/>
              </w:rPr>
              <w:t>3GPP</w:t>
            </w:r>
          </w:p>
          <w:p w14:paraId="252767FD" w14:textId="77777777" w:rsidR="00E16509" w:rsidRPr="008D4460" w:rsidRDefault="00E16509" w:rsidP="00133525">
            <w:pPr>
              <w:pStyle w:val="FP"/>
              <w:pBdr>
                <w:bottom w:val="single" w:sz="6" w:space="1" w:color="auto"/>
              </w:pBdr>
              <w:ind w:left="2835" w:right="2835"/>
              <w:jc w:val="center"/>
            </w:pPr>
            <w:r w:rsidRPr="008D4460">
              <w:t>Postal address</w:t>
            </w:r>
          </w:p>
          <w:p w14:paraId="73CD2C20" w14:textId="77777777" w:rsidR="00E16509" w:rsidRPr="008D4460" w:rsidRDefault="00E16509" w:rsidP="00133525">
            <w:pPr>
              <w:pStyle w:val="FP"/>
              <w:ind w:left="2835" w:right="2835"/>
              <w:jc w:val="center"/>
              <w:rPr>
                <w:rFonts w:ascii="Arial" w:hAnsi="Arial"/>
                <w:sz w:val="18"/>
              </w:rPr>
            </w:pPr>
          </w:p>
          <w:p w14:paraId="2122B1F3" w14:textId="77777777" w:rsidR="00E16509" w:rsidRPr="008D4460" w:rsidRDefault="00E16509" w:rsidP="00133525">
            <w:pPr>
              <w:pStyle w:val="FP"/>
              <w:pBdr>
                <w:bottom w:val="single" w:sz="6" w:space="1" w:color="auto"/>
              </w:pBdr>
              <w:spacing w:before="240"/>
              <w:ind w:left="2835" w:right="2835"/>
              <w:jc w:val="center"/>
            </w:pPr>
            <w:r w:rsidRPr="008D4460">
              <w:t>3GPP support office address</w:t>
            </w:r>
          </w:p>
          <w:p w14:paraId="4B118786"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650 Route des Lucioles - Sophia Antipolis</w:t>
            </w:r>
          </w:p>
          <w:p w14:paraId="7A890E1F"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Valbonne - FRANCE</w:t>
            </w:r>
          </w:p>
          <w:p w14:paraId="76EFB16C" w14:textId="77777777" w:rsidR="00E16509" w:rsidRPr="008D4460" w:rsidRDefault="00E16509" w:rsidP="00133525">
            <w:pPr>
              <w:pStyle w:val="FP"/>
              <w:spacing w:after="20"/>
              <w:ind w:left="2835" w:right="2835"/>
              <w:jc w:val="center"/>
              <w:rPr>
                <w:rFonts w:ascii="Arial" w:hAnsi="Arial"/>
                <w:sz w:val="18"/>
              </w:rPr>
            </w:pPr>
            <w:r w:rsidRPr="008D4460">
              <w:rPr>
                <w:rFonts w:ascii="Arial" w:hAnsi="Arial"/>
                <w:sz w:val="18"/>
              </w:rPr>
              <w:t>Tel.: +33 4 92 94 42 00 Fax: +33 4 93 65 47 16</w:t>
            </w:r>
          </w:p>
          <w:p w14:paraId="6476674E" w14:textId="77777777" w:rsidR="00E16509" w:rsidRPr="008D4460" w:rsidRDefault="00E16509" w:rsidP="00133525">
            <w:pPr>
              <w:pStyle w:val="FP"/>
              <w:pBdr>
                <w:bottom w:val="single" w:sz="6" w:space="1" w:color="auto"/>
              </w:pBdr>
              <w:spacing w:before="240"/>
              <w:ind w:left="2835" w:right="2835"/>
              <w:jc w:val="center"/>
            </w:pPr>
            <w:r w:rsidRPr="008D4460">
              <w:t>Internet</w:t>
            </w:r>
          </w:p>
          <w:p w14:paraId="2D660AE8" w14:textId="77777777" w:rsidR="00E16509" w:rsidRPr="008D4460" w:rsidRDefault="00E16509" w:rsidP="00133525">
            <w:pPr>
              <w:pStyle w:val="FP"/>
              <w:ind w:left="2835" w:right="2835"/>
              <w:jc w:val="center"/>
              <w:rPr>
                <w:rFonts w:ascii="Arial" w:hAnsi="Arial"/>
                <w:sz w:val="18"/>
              </w:rPr>
            </w:pPr>
            <w:r w:rsidRPr="008D4460">
              <w:rPr>
                <w:rFonts w:ascii="Arial" w:hAnsi="Arial"/>
                <w:sz w:val="18"/>
              </w:rPr>
              <w:t>http://www.3gpp.org</w:t>
            </w:r>
            <w:bookmarkEnd w:id="10"/>
          </w:p>
          <w:p w14:paraId="3EBD2B84" w14:textId="77777777" w:rsidR="00E16509" w:rsidRPr="008D4460" w:rsidRDefault="00E16509" w:rsidP="00133525"/>
        </w:tc>
      </w:tr>
      <w:tr w:rsidR="008D4460" w:rsidRPr="008D4460" w14:paraId="1D69F471" w14:textId="77777777" w:rsidTr="00C074DD">
        <w:tc>
          <w:tcPr>
            <w:tcW w:w="10423" w:type="dxa"/>
            <w:shd w:val="clear" w:color="auto" w:fill="auto"/>
            <w:vAlign w:val="bottom"/>
          </w:tcPr>
          <w:p w14:paraId="4D400848" w14:textId="77777777" w:rsidR="00E16509" w:rsidRPr="008D4460" w:rsidRDefault="00E16509" w:rsidP="00133525">
            <w:pPr>
              <w:pStyle w:val="FP"/>
              <w:pBdr>
                <w:bottom w:val="single" w:sz="6" w:space="1" w:color="auto"/>
              </w:pBdr>
              <w:spacing w:after="240"/>
              <w:jc w:val="center"/>
              <w:rPr>
                <w:rFonts w:ascii="Arial" w:hAnsi="Arial"/>
                <w:b/>
                <w:i/>
                <w:noProof/>
              </w:rPr>
            </w:pPr>
            <w:bookmarkStart w:id="11" w:name="copyrightNotification"/>
            <w:r w:rsidRPr="008D4460">
              <w:rPr>
                <w:rFonts w:ascii="Arial" w:hAnsi="Arial"/>
                <w:b/>
                <w:i/>
                <w:noProof/>
              </w:rPr>
              <w:t>Copyright Notification</w:t>
            </w:r>
          </w:p>
          <w:p w14:paraId="2C8A8C99" w14:textId="77777777" w:rsidR="00E16509" w:rsidRPr="008D4460" w:rsidRDefault="00E16509" w:rsidP="00133525">
            <w:pPr>
              <w:pStyle w:val="FP"/>
              <w:jc w:val="center"/>
              <w:rPr>
                <w:noProof/>
              </w:rPr>
            </w:pPr>
            <w:r w:rsidRPr="008D4460">
              <w:rPr>
                <w:noProof/>
              </w:rPr>
              <w:t>No part may be reproduced except as authorized by written permission.</w:t>
            </w:r>
            <w:r w:rsidRPr="008D4460">
              <w:rPr>
                <w:noProof/>
              </w:rPr>
              <w:br/>
              <w:t>The copyright and the foregoing restriction extend to reproduction in all media.</w:t>
            </w:r>
          </w:p>
          <w:p w14:paraId="5A408646" w14:textId="77777777" w:rsidR="00E16509" w:rsidRPr="008D4460" w:rsidRDefault="00E16509" w:rsidP="00133525">
            <w:pPr>
              <w:pStyle w:val="FP"/>
              <w:jc w:val="center"/>
              <w:rPr>
                <w:noProof/>
              </w:rPr>
            </w:pPr>
          </w:p>
          <w:p w14:paraId="786C0A36" w14:textId="31865E0D" w:rsidR="00E16509" w:rsidRPr="008D4460" w:rsidRDefault="00E16509" w:rsidP="00133525">
            <w:pPr>
              <w:pStyle w:val="FP"/>
              <w:jc w:val="center"/>
              <w:rPr>
                <w:noProof/>
                <w:sz w:val="18"/>
              </w:rPr>
            </w:pPr>
            <w:r w:rsidRPr="008D4460">
              <w:rPr>
                <w:noProof/>
                <w:sz w:val="18"/>
              </w:rPr>
              <w:t xml:space="preserve">© </w:t>
            </w:r>
            <w:bookmarkStart w:id="12" w:name="copyrightDate"/>
            <w:r w:rsidRPr="008D4460">
              <w:rPr>
                <w:noProof/>
                <w:sz w:val="18"/>
              </w:rPr>
              <w:t>2</w:t>
            </w:r>
            <w:r w:rsidR="008E2D68" w:rsidRPr="008D4460">
              <w:rPr>
                <w:noProof/>
                <w:sz w:val="18"/>
              </w:rPr>
              <w:t>02</w:t>
            </w:r>
            <w:bookmarkEnd w:id="12"/>
            <w:r w:rsidR="008D4460">
              <w:rPr>
                <w:noProof/>
                <w:sz w:val="18"/>
              </w:rPr>
              <w:t>2</w:t>
            </w:r>
            <w:r w:rsidRPr="008D4460">
              <w:rPr>
                <w:noProof/>
                <w:sz w:val="18"/>
              </w:rPr>
              <w:t>, 3GPP Organizational Partners (ARIB, ATIS, CCSA, ETSI, TSDSI, TTA, TTC).</w:t>
            </w:r>
            <w:bookmarkStart w:id="13" w:name="copyrightaddon"/>
            <w:bookmarkEnd w:id="13"/>
          </w:p>
          <w:p w14:paraId="63D0B133" w14:textId="77777777" w:rsidR="00E16509" w:rsidRPr="008D4460" w:rsidRDefault="00E16509" w:rsidP="00133525">
            <w:pPr>
              <w:pStyle w:val="FP"/>
              <w:jc w:val="center"/>
              <w:rPr>
                <w:noProof/>
                <w:sz w:val="18"/>
              </w:rPr>
            </w:pPr>
            <w:r w:rsidRPr="008D4460">
              <w:rPr>
                <w:noProof/>
                <w:sz w:val="18"/>
              </w:rPr>
              <w:t>All rights reserved.</w:t>
            </w:r>
          </w:p>
          <w:p w14:paraId="582AEDD5" w14:textId="77777777" w:rsidR="00E16509" w:rsidRPr="008D4460" w:rsidRDefault="00E16509" w:rsidP="00E16509">
            <w:pPr>
              <w:pStyle w:val="FP"/>
              <w:rPr>
                <w:noProof/>
                <w:sz w:val="18"/>
              </w:rPr>
            </w:pPr>
          </w:p>
          <w:p w14:paraId="01F2EB56" w14:textId="77777777" w:rsidR="00E16509" w:rsidRPr="008D4460" w:rsidRDefault="00E16509" w:rsidP="00E16509">
            <w:pPr>
              <w:pStyle w:val="FP"/>
              <w:rPr>
                <w:noProof/>
                <w:sz w:val="18"/>
              </w:rPr>
            </w:pPr>
            <w:r w:rsidRPr="008D4460">
              <w:rPr>
                <w:noProof/>
                <w:sz w:val="18"/>
              </w:rPr>
              <w:t>UMTS™ is a Trade Mark of ETSI registered for the benefit of its members</w:t>
            </w:r>
          </w:p>
          <w:p w14:paraId="5F3AE562" w14:textId="77777777" w:rsidR="00E16509" w:rsidRPr="008D4460" w:rsidRDefault="00E16509" w:rsidP="00E16509">
            <w:pPr>
              <w:pStyle w:val="FP"/>
              <w:rPr>
                <w:noProof/>
                <w:sz w:val="18"/>
              </w:rPr>
            </w:pPr>
            <w:r w:rsidRPr="008D4460">
              <w:rPr>
                <w:noProof/>
                <w:sz w:val="18"/>
              </w:rPr>
              <w:t>3GPP™ is a Trade Mark of ETSI registered for the benefit of its Members and of the 3GPP Organizational Partners</w:t>
            </w:r>
            <w:r w:rsidRPr="008D4460">
              <w:rPr>
                <w:noProof/>
                <w:sz w:val="18"/>
              </w:rPr>
              <w:br/>
              <w:t>LTE™ is a Trade Mark of ETSI registered for the benefit of its Members and of the 3GPP Organizational Partners</w:t>
            </w:r>
          </w:p>
          <w:p w14:paraId="717EC1B5" w14:textId="77777777" w:rsidR="00E16509" w:rsidRPr="008D4460" w:rsidRDefault="00E16509" w:rsidP="00E16509">
            <w:pPr>
              <w:pStyle w:val="FP"/>
              <w:rPr>
                <w:noProof/>
                <w:sz w:val="18"/>
              </w:rPr>
            </w:pPr>
            <w:r w:rsidRPr="008D4460">
              <w:rPr>
                <w:noProof/>
                <w:sz w:val="18"/>
              </w:rPr>
              <w:t>GSM® and the GSM logo are registered and owned by the GSM Association</w:t>
            </w:r>
            <w:bookmarkEnd w:id="11"/>
          </w:p>
          <w:p w14:paraId="26DA3D2F" w14:textId="77777777" w:rsidR="00E16509" w:rsidRPr="008D4460" w:rsidRDefault="00E16509" w:rsidP="00133525"/>
        </w:tc>
      </w:tr>
      <w:bookmarkEnd w:id="9"/>
    </w:tbl>
    <w:p w14:paraId="04D347A8" w14:textId="77777777" w:rsidR="00080512" w:rsidRPr="004D3578" w:rsidRDefault="00080512">
      <w:pPr>
        <w:pStyle w:val="TT"/>
      </w:pPr>
      <w:r w:rsidRPr="008D4460">
        <w:br w:type="page"/>
      </w:r>
      <w:bookmarkStart w:id="14" w:name="tableOfContents"/>
      <w:bookmarkEnd w:id="14"/>
      <w:r w:rsidRPr="004D3578">
        <w:lastRenderedPageBreak/>
        <w:t>Contents</w:t>
      </w:r>
    </w:p>
    <w:p w14:paraId="6F28D4E3" w14:textId="05A095AB" w:rsidR="008535A0" w:rsidRDefault="00AF74EE">
      <w:pPr>
        <w:pStyle w:val="TOC1"/>
        <w:rPr>
          <w:rFonts w:asciiTheme="minorHAnsi" w:eastAsiaTheme="minorEastAsia" w:hAnsiTheme="minorHAnsi" w:cstheme="minorBidi"/>
          <w:szCs w:val="22"/>
        </w:rPr>
      </w:pPr>
      <w:r>
        <w:fldChar w:fldCharType="begin" w:fldLock="1"/>
      </w:r>
      <w:r>
        <w:instrText xml:space="preserve"> TOC \o "1-9"  \* MERGEFORMAT </w:instrText>
      </w:r>
      <w:r>
        <w:fldChar w:fldCharType="separate"/>
      </w:r>
      <w:r w:rsidR="008535A0">
        <w:t>Foreword</w:t>
      </w:r>
      <w:r w:rsidR="008535A0">
        <w:tab/>
      </w:r>
      <w:r w:rsidR="008535A0">
        <w:fldChar w:fldCharType="begin" w:fldLock="1"/>
      </w:r>
      <w:r w:rsidR="008535A0">
        <w:instrText xml:space="preserve"> PAGEREF _Toc100983152 \h </w:instrText>
      </w:r>
      <w:r w:rsidR="008535A0">
        <w:fldChar w:fldCharType="separate"/>
      </w:r>
      <w:r w:rsidR="008535A0">
        <w:t>4</w:t>
      </w:r>
      <w:r w:rsidR="008535A0">
        <w:fldChar w:fldCharType="end"/>
      </w:r>
    </w:p>
    <w:p w14:paraId="0C7BF530" w14:textId="45C45061" w:rsidR="008535A0" w:rsidRDefault="008535A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_Toc100983153 \h </w:instrText>
      </w:r>
      <w:r>
        <w:fldChar w:fldCharType="separate"/>
      </w:r>
      <w:r>
        <w:t>6</w:t>
      </w:r>
      <w:r>
        <w:fldChar w:fldCharType="end"/>
      </w:r>
    </w:p>
    <w:p w14:paraId="0A79FB7F" w14:textId="050289D8" w:rsidR="008535A0" w:rsidRDefault="008535A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_Toc100983154 \h </w:instrText>
      </w:r>
      <w:r>
        <w:fldChar w:fldCharType="separate"/>
      </w:r>
      <w:r>
        <w:t>6</w:t>
      </w:r>
      <w:r>
        <w:fldChar w:fldCharType="end"/>
      </w:r>
    </w:p>
    <w:p w14:paraId="04B1EE70" w14:textId="57A8FD2B" w:rsidR="008535A0" w:rsidRDefault="008535A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_Toc100983155 \h </w:instrText>
      </w:r>
      <w:r>
        <w:fldChar w:fldCharType="separate"/>
      </w:r>
      <w:r>
        <w:t>6</w:t>
      </w:r>
      <w:r>
        <w:fldChar w:fldCharType="end"/>
      </w:r>
    </w:p>
    <w:p w14:paraId="3914F41D" w14:textId="4E0501E3" w:rsidR="008535A0" w:rsidRDefault="008535A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_Toc100983156 \h </w:instrText>
      </w:r>
      <w:r>
        <w:fldChar w:fldCharType="separate"/>
      </w:r>
      <w:r>
        <w:t>6</w:t>
      </w:r>
      <w:r>
        <w:fldChar w:fldCharType="end"/>
      </w:r>
    </w:p>
    <w:p w14:paraId="73E5C390" w14:textId="19078DDF" w:rsidR="008535A0" w:rsidRDefault="008535A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_Toc100983157 \h </w:instrText>
      </w:r>
      <w:r>
        <w:fldChar w:fldCharType="separate"/>
      </w:r>
      <w:r>
        <w:t>7</w:t>
      </w:r>
      <w:r>
        <w:fldChar w:fldCharType="end"/>
      </w:r>
    </w:p>
    <w:p w14:paraId="508C7302" w14:textId="217EAFBA" w:rsidR="008535A0" w:rsidRDefault="008535A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assumptions and Principles</w:t>
      </w:r>
      <w:r>
        <w:tab/>
      </w:r>
      <w:r>
        <w:fldChar w:fldCharType="begin" w:fldLock="1"/>
      </w:r>
      <w:r>
        <w:instrText xml:space="preserve"> PAGEREF _Toc100983158 \h </w:instrText>
      </w:r>
      <w:r>
        <w:fldChar w:fldCharType="separate"/>
      </w:r>
      <w:r>
        <w:t>7</w:t>
      </w:r>
      <w:r>
        <w:fldChar w:fldCharType="end"/>
      </w:r>
    </w:p>
    <w:p w14:paraId="3724EBC5" w14:textId="3AA8F6C7" w:rsidR="008535A0" w:rsidRDefault="008535A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_Toc100983159 \h </w:instrText>
      </w:r>
      <w:r>
        <w:fldChar w:fldCharType="separate"/>
      </w:r>
      <w:r>
        <w:t>7</w:t>
      </w:r>
      <w:r>
        <w:fldChar w:fldCharType="end"/>
      </w:r>
    </w:p>
    <w:p w14:paraId="1E75A874" w14:textId="467A8EEE" w:rsidR="008535A0" w:rsidRDefault="008535A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ko-KR"/>
        </w:rPr>
        <w:t>Key Issue #1: Mobility Management enhancement with discontinuous satellite coverage</w:t>
      </w:r>
      <w:r>
        <w:tab/>
      </w:r>
      <w:r>
        <w:fldChar w:fldCharType="begin" w:fldLock="1"/>
      </w:r>
      <w:r>
        <w:instrText xml:space="preserve"> PAGEREF _Toc100983160 \h </w:instrText>
      </w:r>
      <w:r>
        <w:fldChar w:fldCharType="separate"/>
      </w:r>
      <w:r>
        <w:t>7</w:t>
      </w:r>
      <w:r>
        <w:fldChar w:fldCharType="end"/>
      </w:r>
    </w:p>
    <w:p w14:paraId="22CC3359" w14:textId="5ED77F96" w:rsidR="008535A0" w:rsidRDefault="008535A0">
      <w:pPr>
        <w:pStyle w:val="TOC3"/>
        <w:rPr>
          <w:rFonts w:asciiTheme="minorHAnsi" w:eastAsiaTheme="minorEastAsia" w:hAnsiTheme="minorHAnsi" w:cstheme="minorBidi"/>
          <w:sz w:val="22"/>
          <w:szCs w:val="22"/>
        </w:rPr>
      </w:pPr>
      <w:r>
        <w:rPr>
          <w:lang w:eastAsia="ko-KR"/>
        </w:rPr>
        <w:t>5</w:t>
      </w:r>
      <w:r>
        <w:rPr>
          <w:lang w:eastAsia="zh-CN"/>
        </w:rPr>
        <w:t>.1</w:t>
      </w:r>
      <w:r>
        <w:rPr>
          <w:lang w:eastAsia="ko-KR"/>
        </w:rPr>
        <w:t>.1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_Toc100983161 \h </w:instrText>
      </w:r>
      <w:r>
        <w:fldChar w:fldCharType="separate"/>
      </w:r>
      <w:r>
        <w:t>7</w:t>
      </w:r>
      <w:r>
        <w:fldChar w:fldCharType="end"/>
      </w:r>
    </w:p>
    <w:p w14:paraId="0EDAA292" w14:textId="67634EAE" w:rsidR="008535A0" w:rsidRDefault="008535A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ko-KR"/>
        </w:rPr>
        <w:t>Key Issue #2: Power saving</w:t>
      </w:r>
      <w:r>
        <w:rPr>
          <w:lang w:eastAsia="zh-CN"/>
        </w:rPr>
        <w:t xml:space="preserve"> enhancement for UE in discontinuous coverage</w:t>
      </w:r>
      <w:r>
        <w:tab/>
      </w:r>
      <w:r>
        <w:fldChar w:fldCharType="begin" w:fldLock="1"/>
      </w:r>
      <w:r>
        <w:instrText xml:space="preserve"> PAGEREF _Toc100983162 \h </w:instrText>
      </w:r>
      <w:r>
        <w:fldChar w:fldCharType="separate"/>
      </w:r>
      <w:r>
        <w:t>8</w:t>
      </w:r>
      <w:r>
        <w:fldChar w:fldCharType="end"/>
      </w:r>
    </w:p>
    <w:p w14:paraId="749B6838" w14:textId="2614715E" w:rsidR="008535A0" w:rsidRDefault="008535A0">
      <w:pPr>
        <w:pStyle w:val="TOC3"/>
        <w:rPr>
          <w:rFonts w:asciiTheme="minorHAnsi" w:eastAsiaTheme="minorEastAsia" w:hAnsiTheme="minorHAnsi" w:cstheme="minorBidi"/>
          <w:sz w:val="22"/>
          <w:szCs w:val="22"/>
        </w:rPr>
      </w:pPr>
      <w:r>
        <w:rPr>
          <w:lang w:eastAsia="ko-KR"/>
        </w:rPr>
        <w:t>5</w:t>
      </w:r>
      <w:r>
        <w:rPr>
          <w:lang w:eastAsia="zh-CN"/>
        </w:rPr>
        <w:t>.2</w:t>
      </w:r>
      <w:r>
        <w:rPr>
          <w:lang w:eastAsia="ko-KR"/>
        </w:rPr>
        <w:t>.1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_Toc100983163 \h </w:instrText>
      </w:r>
      <w:r>
        <w:fldChar w:fldCharType="separate"/>
      </w:r>
      <w:r>
        <w:t>8</w:t>
      </w:r>
      <w:r>
        <w:fldChar w:fldCharType="end"/>
      </w:r>
    </w:p>
    <w:p w14:paraId="08FA1A7E" w14:textId="71E206B7" w:rsidR="008535A0" w:rsidRDefault="008535A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_Toc100983164 \h </w:instrText>
      </w:r>
      <w:r>
        <w:fldChar w:fldCharType="separate"/>
      </w:r>
      <w:r>
        <w:t>8</w:t>
      </w:r>
      <w:r>
        <w:fldChar w:fldCharType="end"/>
      </w:r>
    </w:p>
    <w:p w14:paraId="7DD707D8" w14:textId="3CEA63EF" w:rsidR="008535A0" w:rsidRDefault="008535A0">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Mapping of solutions to key issues</w:t>
      </w:r>
      <w:r>
        <w:tab/>
      </w:r>
      <w:r>
        <w:fldChar w:fldCharType="begin" w:fldLock="1"/>
      </w:r>
      <w:r>
        <w:instrText xml:space="preserve"> PAGEREF _Toc100983165 \h </w:instrText>
      </w:r>
      <w:r>
        <w:fldChar w:fldCharType="separate"/>
      </w:r>
      <w:r>
        <w:t>8</w:t>
      </w:r>
      <w:r>
        <w:fldChar w:fldCharType="end"/>
      </w:r>
    </w:p>
    <w:p w14:paraId="3D54F2E3" w14:textId="01A424F2" w:rsidR="008535A0" w:rsidRDefault="008535A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w:t>
      </w:r>
      <w:r>
        <w:rPr>
          <w:lang w:eastAsia="zh-CN"/>
        </w:rPr>
        <w:t xml:space="preserve"> #1</w:t>
      </w:r>
      <w:r>
        <w:t>: Power Saving based on AMF awareness of coverage information</w:t>
      </w:r>
      <w:r>
        <w:tab/>
      </w:r>
      <w:r>
        <w:fldChar w:fldCharType="begin" w:fldLock="1"/>
      </w:r>
      <w:r>
        <w:instrText xml:space="preserve"> PAGEREF _Toc100983166 \h </w:instrText>
      </w:r>
      <w:r>
        <w:fldChar w:fldCharType="separate"/>
      </w:r>
      <w:r>
        <w:t>8</w:t>
      </w:r>
      <w:r>
        <w:fldChar w:fldCharType="end"/>
      </w:r>
    </w:p>
    <w:p w14:paraId="7EF6CD65" w14:textId="368D38B3" w:rsidR="008535A0" w:rsidRDefault="008535A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Description</w:t>
      </w:r>
      <w:r>
        <w:tab/>
      </w:r>
      <w:r>
        <w:fldChar w:fldCharType="begin" w:fldLock="1"/>
      </w:r>
      <w:r>
        <w:instrText xml:space="preserve"> PAGEREF _Toc100983167 \h </w:instrText>
      </w:r>
      <w:r>
        <w:fldChar w:fldCharType="separate"/>
      </w:r>
      <w:r>
        <w:t>8</w:t>
      </w:r>
      <w:r>
        <w:fldChar w:fldCharType="end"/>
      </w:r>
    </w:p>
    <w:p w14:paraId="5D32A136" w14:textId="5929A3DD" w:rsidR="008535A0" w:rsidRDefault="008535A0">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Procedures</w:t>
      </w:r>
      <w:r>
        <w:tab/>
      </w:r>
      <w:r>
        <w:fldChar w:fldCharType="begin" w:fldLock="1"/>
      </w:r>
      <w:r>
        <w:instrText xml:space="preserve"> PAGEREF _Toc100983168 \h </w:instrText>
      </w:r>
      <w:r>
        <w:fldChar w:fldCharType="separate"/>
      </w:r>
      <w:r>
        <w:t>9</w:t>
      </w:r>
      <w:r>
        <w:fldChar w:fldCharType="end"/>
      </w:r>
    </w:p>
    <w:p w14:paraId="7A5F88D4" w14:textId="3012B51D" w:rsidR="008535A0" w:rsidRDefault="008535A0">
      <w:pPr>
        <w:pStyle w:val="TOC4"/>
        <w:rPr>
          <w:rFonts w:asciiTheme="minorHAnsi" w:eastAsiaTheme="minorEastAsia" w:hAnsiTheme="minorHAnsi" w:cstheme="minorBidi"/>
          <w:sz w:val="22"/>
          <w:szCs w:val="22"/>
        </w:rPr>
      </w:pPr>
      <w:r>
        <w:rPr>
          <w:lang w:eastAsia="zh-CN"/>
        </w:rPr>
        <w:t>6.1.2.1</w:t>
      </w:r>
      <w:r>
        <w:rPr>
          <w:rFonts w:asciiTheme="minorHAnsi" w:eastAsiaTheme="minorEastAsia" w:hAnsiTheme="minorHAnsi" w:cstheme="minorBidi"/>
          <w:sz w:val="22"/>
          <w:szCs w:val="22"/>
        </w:rPr>
        <w:tab/>
      </w:r>
      <w:r>
        <w:rPr>
          <w:lang w:eastAsia="zh-CN"/>
        </w:rPr>
        <w:t>Power saving enhancement for 5GS</w:t>
      </w:r>
      <w:r>
        <w:tab/>
      </w:r>
      <w:r>
        <w:fldChar w:fldCharType="begin" w:fldLock="1"/>
      </w:r>
      <w:r>
        <w:instrText xml:space="preserve"> PAGEREF _Toc100983169 \h </w:instrText>
      </w:r>
      <w:r>
        <w:fldChar w:fldCharType="separate"/>
      </w:r>
      <w:r>
        <w:t>9</w:t>
      </w:r>
      <w:r>
        <w:fldChar w:fldCharType="end"/>
      </w:r>
    </w:p>
    <w:p w14:paraId="3E1122A7" w14:textId="321E46C0" w:rsidR="008535A0" w:rsidRDefault="008535A0">
      <w:pPr>
        <w:pStyle w:val="TOC4"/>
        <w:rPr>
          <w:rFonts w:asciiTheme="minorHAnsi" w:eastAsiaTheme="minorEastAsia" w:hAnsiTheme="minorHAnsi" w:cstheme="minorBidi"/>
          <w:sz w:val="22"/>
          <w:szCs w:val="22"/>
        </w:rPr>
      </w:pPr>
      <w:r>
        <w:rPr>
          <w:lang w:eastAsia="zh-CN"/>
        </w:rPr>
        <w:t>6.1.2.2</w:t>
      </w:r>
      <w:r>
        <w:rPr>
          <w:rFonts w:asciiTheme="minorHAnsi" w:eastAsiaTheme="minorEastAsia" w:hAnsiTheme="minorHAnsi" w:cstheme="minorBidi"/>
          <w:sz w:val="22"/>
          <w:szCs w:val="22"/>
        </w:rPr>
        <w:tab/>
      </w:r>
      <w:r>
        <w:rPr>
          <w:lang w:eastAsia="zh-CN"/>
        </w:rPr>
        <w:t>Power saving enhancement for EPS</w:t>
      </w:r>
      <w:r>
        <w:tab/>
      </w:r>
      <w:r>
        <w:fldChar w:fldCharType="begin" w:fldLock="1"/>
      </w:r>
      <w:r>
        <w:instrText xml:space="preserve"> PAGEREF _Toc100983170 \h </w:instrText>
      </w:r>
      <w:r>
        <w:fldChar w:fldCharType="separate"/>
      </w:r>
      <w:r>
        <w:t>10</w:t>
      </w:r>
      <w:r>
        <w:fldChar w:fldCharType="end"/>
      </w:r>
    </w:p>
    <w:p w14:paraId="326B4167" w14:textId="0BA167E1" w:rsidR="008535A0" w:rsidRDefault="008535A0">
      <w:pPr>
        <w:pStyle w:val="TOC3"/>
        <w:rPr>
          <w:rFonts w:asciiTheme="minorHAnsi" w:eastAsiaTheme="minorEastAsia" w:hAnsiTheme="minorHAnsi" w:cstheme="minorBidi"/>
          <w:sz w:val="22"/>
          <w:szCs w:val="22"/>
        </w:rPr>
      </w:pPr>
      <w:r w:rsidRPr="00C74750">
        <w:rPr>
          <w:rFonts w:eastAsia="DengXian"/>
        </w:rPr>
        <w:t>6.1.3</w:t>
      </w:r>
      <w:r>
        <w:rPr>
          <w:rFonts w:asciiTheme="minorHAnsi" w:eastAsiaTheme="minorEastAsia" w:hAnsiTheme="minorHAnsi" w:cstheme="minorBidi"/>
          <w:sz w:val="22"/>
          <w:szCs w:val="22"/>
        </w:rPr>
        <w:tab/>
      </w:r>
      <w:r w:rsidRPr="00C74750">
        <w:rPr>
          <w:rFonts w:eastAsia="DengXian"/>
        </w:rPr>
        <w:t>Impacts on services, entities and interfaces</w:t>
      </w:r>
      <w:r>
        <w:tab/>
      </w:r>
      <w:r>
        <w:fldChar w:fldCharType="begin" w:fldLock="1"/>
      </w:r>
      <w:r>
        <w:instrText xml:space="preserve"> PAGEREF _Toc100983171 \h </w:instrText>
      </w:r>
      <w:r>
        <w:fldChar w:fldCharType="separate"/>
      </w:r>
      <w:r>
        <w:t>11</w:t>
      </w:r>
      <w:r>
        <w:fldChar w:fldCharType="end"/>
      </w:r>
    </w:p>
    <w:p w14:paraId="57B8D300" w14:textId="29BA1A45" w:rsidR="008535A0" w:rsidRDefault="008535A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predictive Power Saving Mode</w:t>
      </w:r>
      <w:r>
        <w:tab/>
      </w:r>
      <w:r>
        <w:fldChar w:fldCharType="begin" w:fldLock="1"/>
      </w:r>
      <w:r>
        <w:instrText xml:space="preserve"> PAGEREF _Toc100983172 \h </w:instrText>
      </w:r>
      <w:r>
        <w:fldChar w:fldCharType="separate"/>
      </w:r>
      <w:r>
        <w:t>12</w:t>
      </w:r>
      <w:r>
        <w:fldChar w:fldCharType="end"/>
      </w:r>
    </w:p>
    <w:p w14:paraId="688384E2" w14:textId="62213242" w:rsidR="008535A0" w:rsidRDefault="008535A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Description</w:t>
      </w:r>
      <w:r>
        <w:tab/>
      </w:r>
      <w:r>
        <w:fldChar w:fldCharType="begin" w:fldLock="1"/>
      </w:r>
      <w:r>
        <w:instrText xml:space="preserve"> PAGEREF _Toc100983173 \h </w:instrText>
      </w:r>
      <w:r>
        <w:fldChar w:fldCharType="separate"/>
      </w:r>
      <w:r>
        <w:t>12</w:t>
      </w:r>
      <w:r>
        <w:fldChar w:fldCharType="end"/>
      </w:r>
    </w:p>
    <w:p w14:paraId="188DC2CC" w14:textId="147A0B7B" w:rsidR="008535A0" w:rsidRDefault="008535A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Procedures</w:t>
      </w:r>
      <w:r>
        <w:tab/>
      </w:r>
      <w:r>
        <w:fldChar w:fldCharType="begin" w:fldLock="1"/>
      </w:r>
      <w:r>
        <w:instrText xml:space="preserve"> PAGEREF _Toc100983174 \h </w:instrText>
      </w:r>
      <w:r>
        <w:fldChar w:fldCharType="separate"/>
      </w:r>
      <w:r>
        <w:t>12</w:t>
      </w:r>
      <w:r>
        <w:fldChar w:fldCharType="end"/>
      </w:r>
    </w:p>
    <w:p w14:paraId="1176C6C8" w14:textId="01A4DE87" w:rsidR="008535A0" w:rsidRDefault="008535A0">
      <w:pPr>
        <w:pStyle w:val="TOC3"/>
        <w:rPr>
          <w:rFonts w:asciiTheme="minorHAnsi" w:eastAsiaTheme="minorEastAsia" w:hAnsiTheme="minorHAnsi" w:cstheme="minorBidi"/>
          <w:sz w:val="22"/>
          <w:szCs w:val="22"/>
        </w:rPr>
      </w:pPr>
      <w:r w:rsidRPr="00C74750">
        <w:rPr>
          <w:rFonts w:eastAsia="DengXian"/>
        </w:rPr>
        <w:t>6.2.3</w:t>
      </w:r>
      <w:r>
        <w:rPr>
          <w:rFonts w:asciiTheme="minorHAnsi" w:eastAsiaTheme="minorEastAsia" w:hAnsiTheme="minorHAnsi" w:cstheme="minorBidi"/>
          <w:sz w:val="22"/>
          <w:szCs w:val="22"/>
        </w:rPr>
        <w:tab/>
      </w:r>
      <w:r w:rsidRPr="00C74750">
        <w:rPr>
          <w:rFonts w:eastAsia="DengXian"/>
        </w:rPr>
        <w:t>Impacts on services, entities and interfaces</w:t>
      </w:r>
      <w:r>
        <w:tab/>
      </w:r>
      <w:r>
        <w:fldChar w:fldCharType="begin" w:fldLock="1"/>
      </w:r>
      <w:r>
        <w:instrText xml:space="preserve"> PAGEREF _Toc100983175 \h </w:instrText>
      </w:r>
      <w:r>
        <w:fldChar w:fldCharType="separate"/>
      </w:r>
      <w:r>
        <w:t>13</w:t>
      </w:r>
      <w:r>
        <w:fldChar w:fldCharType="end"/>
      </w:r>
    </w:p>
    <w:p w14:paraId="14B4A2C0" w14:textId="50AB65CD" w:rsidR="008535A0" w:rsidRDefault="008535A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w:t>
      </w:r>
      <w:r>
        <w:rPr>
          <w:lang w:eastAsia="zh-CN"/>
        </w:rPr>
        <w:t xml:space="preserve"> #3</w:t>
      </w:r>
      <w:r>
        <w:t>: Power Saving based on UE awareness of coverage information</w:t>
      </w:r>
      <w:r>
        <w:tab/>
      </w:r>
      <w:r>
        <w:fldChar w:fldCharType="begin" w:fldLock="1"/>
      </w:r>
      <w:r>
        <w:instrText xml:space="preserve"> PAGEREF _Toc100983176 \h </w:instrText>
      </w:r>
      <w:r>
        <w:fldChar w:fldCharType="separate"/>
      </w:r>
      <w:r>
        <w:t>13</w:t>
      </w:r>
      <w:r>
        <w:fldChar w:fldCharType="end"/>
      </w:r>
    </w:p>
    <w:p w14:paraId="70D46D26" w14:textId="608DD618" w:rsidR="008535A0" w:rsidRDefault="008535A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_Toc100983177 \h </w:instrText>
      </w:r>
      <w:r>
        <w:fldChar w:fldCharType="separate"/>
      </w:r>
      <w:r>
        <w:t>13</w:t>
      </w:r>
      <w:r>
        <w:fldChar w:fldCharType="end"/>
      </w:r>
    </w:p>
    <w:p w14:paraId="206C3CFF" w14:textId="43190023" w:rsidR="008535A0" w:rsidRDefault="008535A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_Toc100983178 \h </w:instrText>
      </w:r>
      <w:r>
        <w:fldChar w:fldCharType="separate"/>
      </w:r>
      <w:r>
        <w:t>14</w:t>
      </w:r>
      <w:r>
        <w:fldChar w:fldCharType="end"/>
      </w:r>
    </w:p>
    <w:p w14:paraId="736CD594" w14:textId="139B4D40" w:rsidR="008535A0" w:rsidRDefault="008535A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_Toc100983179 \h </w:instrText>
      </w:r>
      <w:r>
        <w:fldChar w:fldCharType="separate"/>
      </w:r>
      <w:r>
        <w:t>15</w:t>
      </w:r>
      <w:r>
        <w:fldChar w:fldCharType="end"/>
      </w:r>
    </w:p>
    <w:p w14:paraId="314A91E4" w14:textId="4309553D" w:rsidR="008535A0" w:rsidRDefault="008535A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Mobility Management enhancement based on coverage information and UE location</w:t>
      </w:r>
      <w:r>
        <w:tab/>
      </w:r>
      <w:r>
        <w:fldChar w:fldCharType="begin" w:fldLock="1"/>
      </w:r>
      <w:r>
        <w:instrText xml:space="preserve"> PAGEREF _Toc100983180 \h </w:instrText>
      </w:r>
      <w:r>
        <w:fldChar w:fldCharType="separate"/>
      </w:r>
      <w:r>
        <w:t>16</w:t>
      </w:r>
      <w:r>
        <w:fldChar w:fldCharType="end"/>
      </w:r>
    </w:p>
    <w:p w14:paraId="14CBACE0" w14:textId="7B42BD77" w:rsidR="008535A0" w:rsidRDefault="008535A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Description</w:t>
      </w:r>
      <w:r>
        <w:tab/>
      </w:r>
      <w:r>
        <w:fldChar w:fldCharType="begin" w:fldLock="1"/>
      </w:r>
      <w:r>
        <w:instrText xml:space="preserve"> PAGEREF _Toc100983181 \h </w:instrText>
      </w:r>
      <w:r>
        <w:fldChar w:fldCharType="separate"/>
      </w:r>
      <w:r>
        <w:t>16</w:t>
      </w:r>
      <w:r>
        <w:fldChar w:fldCharType="end"/>
      </w:r>
    </w:p>
    <w:p w14:paraId="64B3C711" w14:textId="3E08E7B0" w:rsidR="008535A0" w:rsidRDefault="008535A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_Toc100983182 \h </w:instrText>
      </w:r>
      <w:r>
        <w:fldChar w:fldCharType="separate"/>
      </w:r>
      <w:r>
        <w:t>16</w:t>
      </w:r>
      <w:r>
        <w:fldChar w:fldCharType="end"/>
      </w:r>
    </w:p>
    <w:p w14:paraId="5FE8D222" w14:textId="257371B7" w:rsidR="008535A0" w:rsidRDefault="008535A0">
      <w:pPr>
        <w:pStyle w:val="TOC3"/>
        <w:rPr>
          <w:rFonts w:asciiTheme="minorHAnsi" w:eastAsiaTheme="minorEastAsia" w:hAnsiTheme="minorHAnsi" w:cstheme="minorBidi"/>
          <w:sz w:val="22"/>
          <w:szCs w:val="22"/>
        </w:rPr>
      </w:pPr>
      <w:r w:rsidRPr="00C74750">
        <w:rPr>
          <w:rFonts w:eastAsia="DengXian"/>
        </w:rPr>
        <w:t>6.4.3</w:t>
      </w:r>
      <w:r>
        <w:rPr>
          <w:rFonts w:asciiTheme="minorHAnsi" w:eastAsiaTheme="minorEastAsia" w:hAnsiTheme="minorHAnsi" w:cstheme="minorBidi"/>
          <w:sz w:val="22"/>
          <w:szCs w:val="22"/>
        </w:rPr>
        <w:tab/>
      </w:r>
      <w:r w:rsidRPr="00C74750">
        <w:rPr>
          <w:rFonts w:eastAsia="DengXian"/>
        </w:rPr>
        <w:t>Impacts on services, entities and interfaces</w:t>
      </w:r>
      <w:r>
        <w:tab/>
      </w:r>
      <w:r>
        <w:fldChar w:fldCharType="begin" w:fldLock="1"/>
      </w:r>
      <w:r>
        <w:instrText xml:space="preserve"> PAGEREF _Toc100983183 \h </w:instrText>
      </w:r>
      <w:r>
        <w:fldChar w:fldCharType="separate"/>
      </w:r>
      <w:r>
        <w:t>17</w:t>
      </w:r>
      <w:r>
        <w:fldChar w:fldCharType="end"/>
      </w:r>
    </w:p>
    <w:p w14:paraId="01D23EF8" w14:textId="0FFB4F12" w:rsidR="008535A0" w:rsidRDefault="008535A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Power Saving based on updating parameters before releasing signalling connection</w:t>
      </w:r>
      <w:r>
        <w:tab/>
      </w:r>
      <w:r>
        <w:fldChar w:fldCharType="begin" w:fldLock="1"/>
      </w:r>
      <w:r>
        <w:instrText xml:space="preserve"> PAGEREF _Toc100983184 \h </w:instrText>
      </w:r>
      <w:r>
        <w:fldChar w:fldCharType="separate"/>
      </w:r>
      <w:r>
        <w:t>17</w:t>
      </w:r>
      <w:r>
        <w:fldChar w:fldCharType="end"/>
      </w:r>
    </w:p>
    <w:p w14:paraId="79C650AF" w14:textId="6A87D008" w:rsidR="008535A0" w:rsidRDefault="008535A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_Toc100983185 \h </w:instrText>
      </w:r>
      <w:r>
        <w:fldChar w:fldCharType="separate"/>
      </w:r>
      <w:r>
        <w:t>17</w:t>
      </w:r>
      <w:r>
        <w:fldChar w:fldCharType="end"/>
      </w:r>
    </w:p>
    <w:p w14:paraId="48124A4E" w14:textId="1DB4DBE4" w:rsidR="008535A0" w:rsidRDefault="008535A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_Toc100983186 \h </w:instrText>
      </w:r>
      <w:r>
        <w:fldChar w:fldCharType="separate"/>
      </w:r>
      <w:r>
        <w:t>17</w:t>
      </w:r>
      <w:r>
        <w:fldChar w:fldCharType="end"/>
      </w:r>
    </w:p>
    <w:p w14:paraId="00B95F24" w14:textId="1785DA3F" w:rsidR="008535A0" w:rsidRDefault="008535A0">
      <w:pPr>
        <w:pStyle w:val="TOC3"/>
        <w:rPr>
          <w:rFonts w:asciiTheme="minorHAnsi" w:eastAsiaTheme="minorEastAsia" w:hAnsiTheme="minorHAnsi" w:cstheme="minorBidi"/>
          <w:sz w:val="22"/>
          <w:szCs w:val="22"/>
        </w:rPr>
      </w:pPr>
      <w:r w:rsidRPr="00C74750">
        <w:rPr>
          <w:rFonts w:eastAsia="DengXian"/>
        </w:rPr>
        <w:t>6.5.3</w:t>
      </w:r>
      <w:r>
        <w:rPr>
          <w:rFonts w:asciiTheme="minorHAnsi" w:eastAsiaTheme="minorEastAsia" w:hAnsiTheme="minorHAnsi" w:cstheme="minorBidi"/>
          <w:sz w:val="22"/>
          <w:szCs w:val="22"/>
        </w:rPr>
        <w:tab/>
      </w:r>
      <w:r w:rsidRPr="00C74750">
        <w:rPr>
          <w:rFonts w:eastAsia="DengXian"/>
        </w:rPr>
        <w:t>Impacts on services, entities and interfaces</w:t>
      </w:r>
      <w:r>
        <w:tab/>
      </w:r>
      <w:r>
        <w:fldChar w:fldCharType="begin" w:fldLock="1"/>
      </w:r>
      <w:r>
        <w:instrText xml:space="preserve"> PAGEREF _Toc100983187 \h </w:instrText>
      </w:r>
      <w:r>
        <w:fldChar w:fldCharType="separate"/>
      </w:r>
      <w:r>
        <w:t>18</w:t>
      </w:r>
      <w:r>
        <w:fldChar w:fldCharType="end"/>
      </w:r>
    </w:p>
    <w:p w14:paraId="6283A285" w14:textId="642D4165" w:rsidR="008535A0" w:rsidRDefault="008535A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Discontinuous coverage architecture</w:t>
      </w:r>
      <w:r>
        <w:tab/>
      </w:r>
      <w:r>
        <w:fldChar w:fldCharType="begin" w:fldLock="1"/>
      </w:r>
      <w:r>
        <w:instrText xml:space="preserve"> PAGEREF _Toc100983188 \h </w:instrText>
      </w:r>
      <w:r>
        <w:fldChar w:fldCharType="separate"/>
      </w:r>
      <w:r>
        <w:t>18</w:t>
      </w:r>
      <w:r>
        <w:fldChar w:fldCharType="end"/>
      </w:r>
    </w:p>
    <w:p w14:paraId="6EFEBC3B" w14:textId="63C0921B" w:rsidR="008535A0" w:rsidRDefault="008535A0">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_Toc100983189 \h </w:instrText>
      </w:r>
      <w:r>
        <w:fldChar w:fldCharType="separate"/>
      </w:r>
      <w:r>
        <w:t>18</w:t>
      </w:r>
      <w:r>
        <w:fldChar w:fldCharType="end"/>
      </w:r>
    </w:p>
    <w:p w14:paraId="3D8808AA" w14:textId="6C634671" w:rsidR="008535A0" w:rsidRDefault="008535A0">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High level architecture principles</w:t>
      </w:r>
      <w:r>
        <w:tab/>
      </w:r>
      <w:r>
        <w:fldChar w:fldCharType="begin" w:fldLock="1"/>
      </w:r>
      <w:r>
        <w:instrText xml:space="preserve"> PAGEREF _Toc100983190 \h </w:instrText>
      </w:r>
      <w:r>
        <w:fldChar w:fldCharType="separate"/>
      </w:r>
      <w:r>
        <w:t>19</w:t>
      </w:r>
      <w:r>
        <w:fldChar w:fldCharType="end"/>
      </w:r>
    </w:p>
    <w:p w14:paraId="26C12485" w14:textId="28864FB0" w:rsidR="008535A0" w:rsidRDefault="008535A0">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_Toc100983191 \h </w:instrText>
      </w:r>
      <w:r>
        <w:fldChar w:fldCharType="separate"/>
      </w:r>
      <w:r>
        <w:t>20</w:t>
      </w:r>
      <w:r>
        <w:fldChar w:fldCharType="end"/>
      </w:r>
    </w:p>
    <w:p w14:paraId="5AA2D616" w14:textId="632F99A0" w:rsidR="008535A0" w:rsidRDefault="008535A0">
      <w:pPr>
        <w:pStyle w:val="TOC2"/>
        <w:rPr>
          <w:rFonts w:asciiTheme="minorHAnsi" w:eastAsiaTheme="minorEastAsia" w:hAnsiTheme="minorHAnsi" w:cstheme="minorBidi"/>
          <w:sz w:val="22"/>
          <w:szCs w:val="22"/>
        </w:rPr>
      </w:pPr>
      <w: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_Toc100983192 \h </w:instrText>
      </w:r>
      <w:r>
        <w:fldChar w:fldCharType="separate"/>
      </w:r>
      <w:r>
        <w:t>20</w:t>
      </w:r>
      <w:r>
        <w:fldChar w:fldCharType="end"/>
      </w:r>
    </w:p>
    <w:p w14:paraId="33FBE6AE" w14:textId="510DDFAB" w:rsidR="008535A0" w:rsidRDefault="008535A0">
      <w:pPr>
        <w:pStyle w:val="TOC3"/>
        <w:rPr>
          <w:rFonts w:asciiTheme="minorHAnsi" w:eastAsiaTheme="minorEastAsia" w:hAnsiTheme="minorHAnsi" w:cstheme="minorBidi"/>
          <w:sz w:val="22"/>
          <w:szCs w:val="22"/>
        </w:rPr>
      </w:pPr>
      <w:r>
        <w:t>6.X.1</w:t>
      </w:r>
      <w:r>
        <w:rPr>
          <w:rFonts w:asciiTheme="minorHAnsi" w:eastAsiaTheme="minorEastAsia" w:hAnsiTheme="minorHAnsi" w:cstheme="minorBidi"/>
          <w:sz w:val="22"/>
          <w:szCs w:val="22"/>
        </w:rPr>
        <w:tab/>
      </w:r>
      <w:r>
        <w:t>Description</w:t>
      </w:r>
      <w:r>
        <w:tab/>
      </w:r>
      <w:r>
        <w:fldChar w:fldCharType="begin" w:fldLock="1"/>
      </w:r>
      <w:r>
        <w:instrText xml:space="preserve"> PAGEREF _Toc100983193 \h </w:instrText>
      </w:r>
      <w:r>
        <w:fldChar w:fldCharType="separate"/>
      </w:r>
      <w:r>
        <w:t>21</w:t>
      </w:r>
      <w:r>
        <w:fldChar w:fldCharType="end"/>
      </w:r>
    </w:p>
    <w:p w14:paraId="61CD6F22" w14:textId="0487D032" w:rsidR="008535A0" w:rsidRDefault="008535A0">
      <w:pPr>
        <w:pStyle w:val="TOC3"/>
        <w:rPr>
          <w:rFonts w:asciiTheme="minorHAnsi" w:eastAsiaTheme="minorEastAsia" w:hAnsiTheme="minorHAnsi" w:cstheme="minorBidi"/>
          <w:sz w:val="22"/>
          <w:szCs w:val="22"/>
        </w:rPr>
      </w:pPr>
      <w:r>
        <w:t>6.X.2</w:t>
      </w:r>
      <w:r>
        <w:rPr>
          <w:rFonts w:asciiTheme="minorHAnsi" w:eastAsiaTheme="minorEastAsia" w:hAnsiTheme="minorHAnsi" w:cstheme="minorBidi"/>
          <w:sz w:val="22"/>
          <w:szCs w:val="22"/>
        </w:rPr>
        <w:tab/>
      </w:r>
      <w:r>
        <w:t>Procedures</w:t>
      </w:r>
      <w:r>
        <w:tab/>
      </w:r>
      <w:r>
        <w:fldChar w:fldCharType="begin" w:fldLock="1"/>
      </w:r>
      <w:r>
        <w:instrText xml:space="preserve"> PAGEREF _Toc100983194 \h </w:instrText>
      </w:r>
      <w:r>
        <w:fldChar w:fldCharType="separate"/>
      </w:r>
      <w:r>
        <w:t>21</w:t>
      </w:r>
      <w:r>
        <w:fldChar w:fldCharType="end"/>
      </w:r>
    </w:p>
    <w:p w14:paraId="212D67F6" w14:textId="5A23FE72" w:rsidR="008535A0" w:rsidRDefault="008535A0">
      <w:pPr>
        <w:pStyle w:val="TOC3"/>
        <w:rPr>
          <w:rFonts w:asciiTheme="minorHAnsi" w:eastAsiaTheme="minorEastAsia" w:hAnsiTheme="minorHAnsi" w:cstheme="minorBidi"/>
          <w:sz w:val="22"/>
          <w:szCs w:val="22"/>
        </w:rPr>
      </w:pPr>
      <w:r>
        <w:t>6.X.3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_Toc100983195 \h </w:instrText>
      </w:r>
      <w:r>
        <w:fldChar w:fldCharType="separate"/>
      </w:r>
      <w:r>
        <w:t>21</w:t>
      </w:r>
      <w:r>
        <w:fldChar w:fldCharType="end"/>
      </w:r>
    </w:p>
    <w:p w14:paraId="65F9FE77" w14:textId="625FD9D3" w:rsidR="008535A0" w:rsidRDefault="008535A0">
      <w:pPr>
        <w:pStyle w:val="TOC3"/>
        <w:rPr>
          <w:rFonts w:asciiTheme="minorHAnsi" w:eastAsiaTheme="minorEastAsia" w:hAnsiTheme="minorHAnsi" w:cstheme="minorBidi"/>
          <w:sz w:val="22"/>
          <w:szCs w:val="22"/>
        </w:rPr>
      </w:pPr>
      <w:r>
        <w:t>6.X.4</w:t>
      </w:r>
      <w:r>
        <w:rPr>
          <w:rFonts w:asciiTheme="minorHAnsi" w:eastAsiaTheme="minorEastAsia" w:hAnsiTheme="minorHAnsi" w:cstheme="minorBidi"/>
          <w:sz w:val="22"/>
          <w:szCs w:val="22"/>
        </w:rPr>
        <w:tab/>
      </w:r>
      <w:r>
        <w:t>Solution evaluation</w:t>
      </w:r>
      <w:r>
        <w:tab/>
      </w:r>
      <w:r>
        <w:fldChar w:fldCharType="begin" w:fldLock="1"/>
      </w:r>
      <w:r>
        <w:instrText xml:space="preserve"> PAGEREF _Toc100983196 \h </w:instrText>
      </w:r>
      <w:r>
        <w:fldChar w:fldCharType="separate"/>
      </w:r>
      <w:r>
        <w:t>21</w:t>
      </w:r>
      <w:r>
        <w:fldChar w:fldCharType="end"/>
      </w:r>
    </w:p>
    <w:p w14:paraId="42A3FA9D" w14:textId="68AA3D4E" w:rsidR="008535A0" w:rsidRDefault="008535A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Overall Evaluation</w:t>
      </w:r>
      <w:r>
        <w:tab/>
      </w:r>
      <w:r>
        <w:fldChar w:fldCharType="begin" w:fldLock="1"/>
      </w:r>
      <w:r>
        <w:instrText xml:space="preserve"> PAGEREF _Toc100983197 \h </w:instrText>
      </w:r>
      <w:r>
        <w:fldChar w:fldCharType="separate"/>
      </w:r>
      <w:r>
        <w:t>21</w:t>
      </w:r>
      <w:r>
        <w:fldChar w:fldCharType="end"/>
      </w:r>
    </w:p>
    <w:p w14:paraId="27D23BA5" w14:textId="00311FCE" w:rsidR="008535A0" w:rsidRDefault="008535A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_Toc100983198 \h </w:instrText>
      </w:r>
      <w:r>
        <w:fldChar w:fldCharType="separate"/>
      </w:r>
      <w:r>
        <w:t>21</w:t>
      </w:r>
      <w:r>
        <w:fldChar w:fldCharType="end"/>
      </w:r>
    </w:p>
    <w:p w14:paraId="4746DDEA" w14:textId="5AB83511" w:rsidR="008535A0" w:rsidRDefault="008535A0">
      <w:pPr>
        <w:pStyle w:val="TOC9"/>
        <w:rPr>
          <w:rFonts w:asciiTheme="minorHAnsi" w:eastAsiaTheme="minorEastAsia" w:hAnsiTheme="minorHAnsi" w:cstheme="minorBidi"/>
          <w:b w:val="0"/>
          <w:szCs w:val="22"/>
        </w:rPr>
      </w:pPr>
      <w:r>
        <w:t>Annex A: &lt;Informative annex title &gt;</w:t>
      </w:r>
      <w:r>
        <w:tab/>
      </w:r>
      <w:r>
        <w:fldChar w:fldCharType="begin" w:fldLock="1"/>
      </w:r>
      <w:r>
        <w:instrText xml:space="preserve"> PAGEREF _Toc100983199 \h </w:instrText>
      </w:r>
      <w:r>
        <w:fldChar w:fldCharType="separate"/>
      </w:r>
      <w:r>
        <w:t>22</w:t>
      </w:r>
      <w:r>
        <w:fldChar w:fldCharType="end"/>
      </w:r>
    </w:p>
    <w:p w14:paraId="04BC43F6" w14:textId="03E24CDE" w:rsidR="008535A0" w:rsidRDefault="008535A0">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_Toc100983200 \h </w:instrText>
      </w:r>
      <w:r>
        <w:fldChar w:fldCharType="separate"/>
      </w:r>
      <w:r>
        <w:t>23</w:t>
      </w:r>
      <w:r>
        <w:fldChar w:fldCharType="end"/>
      </w:r>
    </w:p>
    <w:p w14:paraId="0B9E3498" w14:textId="4587E1B3" w:rsidR="00080512" w:rsidRDefault="00AF74EE" w:rsidP="001419AE">
      <w:pPr>
        <w:rPr>
          <w:noProof/>
        </w:rPr>
      </w:pPr>
      <w:r>
        <w:rPr>
          <w:noProof/>
          <w:sz w:val="22"/>
        </w:rPr>
        <w:fldChar w:fldCharType="end"/>
      </w:r>
    </w:p>
    <w:p w14:paraId="03993004" w14:textId="3037F328" w:rsidR="00080512" w:rsidRDefault="00080512">
      <w:pPr>
        <w:pStyle w:val="Heading1"/>
      </w:pPr>
      <w:r w:rsidRPr="004D3578">
        <w:br w:type="page"/>
      </w:r>
      <w:bookmarkStart w:id="15" w:name="foreword"/>
      <w:bookmarkStart w:id="16" w:name="_Toc93486470"/>
      <w:bookmarkStart w:id="17" w:name="_Toc97108965"/>
      <w:bookmarkStart w:id="18" w:name="_Toc100782778"/>
      <w:bookmarkStart w:id="19" w:name="_Toc100983152"/>
      <w:bookmarkEnd w:id="15"/>
      <w:r w:rsidRPr="004D3578">
        <w:lastRenderedPageBreak/>
        <w:t>Foreword</w:t>
      </w:r>
      <w:bookmarkEnd w:id="16"/>
      <w:bookmarkEnd w:id="17"/>
      <w:bookmarkEnd w:id="18"/>
      <w:bookmarkEnd w:id="19"/>
    </w:p>
    <w:p w14:paraId="2511FBFA" w14:textId="5F2F1500" w:rsidR="00080512" w:rsidRPr="004D3578" w:rsidRDefault="00080512">
      <w:r w:rsidRPr="003167AC">
        <w:t xml:space="preserve">This Technical </w:t>
      </w:r>
      <w:bookmarkStart w:id="20" w:name="spectype3"/>
      <w:r w:rsidR="00602AEA" w:rsidRPr="003167AC">
        <w:t>Report</w:t>
      </w:r>
      <w:bookmarkEnd w:id="20"/>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3080F5C" w:rsidR="008C384C" w:rsidRDefault="008C384C" w:rsidP="00774DA4">
      <w:pPr>
        <w:pStyle w:val="EX"/>
      </w:pPr>
      <w:r w:rsidRPr="008C384C">
        <w:rPr>
          <w:b/>
        </w:rPr>
        <w:t>shall</w:t>
      </w:r>
      <w:r w:rsidR="00EB54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DA4526" w:rsidR="008C384C" w:rsidRDefault="008C384C" w:rsidP="00774DA4">
      <w:pPr>
        <w:pStyle w:val="EX"/>
      </w:pPr>
      <w:r w:rsidRPr="008C384C">
        <w:rPr>
          <w:b/>
        </w:rPr>
        <w:t>should</w:t>
      </w:r>
      <w:r w:rsidR="00EB54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090C49" w:rsidR="008C384C" w:rsidRDefault="008C384C" w:rsidP="00774DA4">
      <w:pPr>
        <w:pStyle w:val="EX"/>
      </w:pPr>
      <w:r w:rsidRPr="00774DA4">
        <w:rPr>
          <w:b/>
        </w:rPr>
        <w:t>may</w:t>
      </w:r>
      <w:r w:rsidR="00EB54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D65D2E8" w:rsidR="008C384C" w:rsidRDefault="008C384C" w:rsidP="00774DA4">
      <w:pPr>
        <w:pStyle w:val="EX"/>
      </w:pPr>
      <w:r w:rsidRPr="00774DA4">
        <w:rPr>
          <w:b/>
        </w:rPr>
        <w:t>can</w:t>
      </w:r>
      <w:r w:rsidR="00EB54BC">
        <w:tab/>
      </w:r>
      <w:r>
        <w:t>indicates</w:t>
      </w:r>
      <w:r w:rsidR="00774DA4">
        <w:t xml:space="preserve"> that something is possible</w:t>
      </w:r>
    </w:p>
    <w:p w14:paraId="37427640" w14:textId="0BAE205C" w:rsidR="00774DA4" w:rsidRDefault="00774DA4" w:rsidP="00774DA4">
      <w:pPr>
        <w:pStyle w:val="EX"/>
      </w:pPr>
      <w:r w:rsidRPr="00774DA4">
        <w:rPr>
          <w:b/>
        </w:rPr>
        <w:t>cannot</w:t>
      </w:r>
      <w:r w:rsidR="00EB54B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8789F9" w:rsidR="00774DA4" w:rsidRDefault="00774DA4" w:rsidP="00774DA4">
      <w:pPr>
        <w:pStyle w:val="EX"/>
      </w:pPr>
      <w:r w:rsidRPr="00774DA4">
        <w:rPr>
          <w:b/>
        </w:rPr>
        <w:t>will</w:t>
      </w:r>
      <w:r w:rsidR="00EB54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FCEBDBB" w:rsidR="00774DA4" w:rsidRDefault="00774DA4" w:rsidP="00774DA4">
      <w:pPr>
        <w:pStyle w:val="EX"/>
      </w:pPr>
      <w:r w:rsidRPr="00774DA4">
        <w:rPr>
          <w:b/>
        </w:rPr>
        <w:t>will</w:t>
      </w:r>
      <w:r>
        <w:rPr>
          <w:b/>
        </w:rPr>
        <w:t xml:space="preserve"> not</w:t>
      </w:r>
      <w:r w:rsidR="00EB54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8D4460">
      <w:pPr>
        <w:pStyle w:val="Heading1"/>
      </w:pPr>
      <w:bookmarkStart w:id="21" w:name="introduction"/>
      <w:bookmarkEnd w:id="21"/>
      <w:r w:rsidRPr="004D3578">
        <w:br w:type="page"/>
      </w:r>
      <w:bookmarkStart w:id="22" w:name="scope"/>
      <w:bookmarkStart w:id="23" w:name="_Toc93486471"/>
      <w:bookmarkStart w:id="24" w:name="_Toc97108966"/>
      <w:bookmarkStart w:id="25" w:name="_Toc100782779"/>
      <w:bookmarkStart w:id="26" w:name="_Toc100983153"/>
      <w:bookmarkEnd w:id="22"/>
      <w:r w:rsidRPr="004D3578">
        <w:lastRenderedPageBreak/>
        <w:t>1</w:t>
      </w:r>
      <w:r w:rsidRPr="004D3578">
        <w:tab/>
        <w:t>Scope</w:t>
      </w:r>
      <w:bookmarkEnd w:id="23"/>
      <w:bookmarkEnd w:id="24"/>
      <w:bookmarkEnd w:id="25"/>
      <w:bookmarkEnd w:id="26"/>
    </w:p>
    <w:p w14:paraId="73B61E6A" w14:textId="3157B454" w:rsidR="00A73547" w:rsidRDefault="008D4460" w:rsidP="008D4460">
      <w:pPr>
        <w:rPr>
          <w:lang w:eastAsia="ja-JP"/>
        </w:rPr>
      </w:pPr>
      <w:bookmarkStart w:id="27" w:name="references"/>
      <w:bookmarkStart w:id="28" w:name="_Toc93486472"/>
      <w:bookmarkEnd w:id="27"/>
      <w:r>
        <w:rPr>
          <w:lang w:eastAsia="ja-JP"/>
        </w:rPr>
        <w:t>The scope of the TR</w:t>
      </w:r>
      <w:r w:rsidR="009D7C4B">
        <w:rPr>
          <w:lang w:eastAsia="ja-JP"/>
        </w:rPr>
        <w:t xml:space="preserve"> </w:t>
      </w:r>
      <w:r>
        <w:rPr>
          <w:lang w:eastAsia="ja-JP"/>
        </w:rPr>
        <w:t xml:space="preserve">is to investigate further 5GC/EPC enhancements to support satellite access using the work done in </w:t>
      </w:r>
      <w:r w:rsidR="009D7C4B">
        <w:rPr>
          <w:lang w:eastAsia="ja-JP"/>
        </w:rPr>
        <w:t xml:space="preserve">Release </w:t>
      </w:r>
      <w:r>
        <w:rPr>
          <w:lang w:eastAsia="ja-JP"/>
        </w:rPr>
        <w:t>17 as baseline with the following 5GC/EPC areas for study:</w:t>
      </w:r>
    </w:p>
    <w:p w14:paraId="33893D35" w14:textId="77777777" w:rsidR="008D4460" w:rsidRDefault="008D4460" w:rsidP="008D4460">
      <w:pPr>
        <w:pStyle w:val="B1"/>
      </w:pPr>
      <w:r>
        <w:t>-</w:t>
      </w:r>
      <w:r>
        <w:tab/>
        <w:t>Possible enhancements to support of Discontinuous coverage with the following areas of focus:</w:t>
      </w:r>
    </w:p>
    <w:p w14:paraId="502E950F" w14:textId="28C03A86" w:rsidR="008D4460" w:rsidRDefault="008D4460" w:rsidP="008D4460">
      <w:pPr>
        <w:pStyle w:val="B2"/>
      </w:pPr>
      <w:r>
        <w:t>-</w:t>
      </w:r>
      <w:r>
        <w:tab/>
        <w:t>Architectural enhancements to support discontinuous coverage for mobility enhancement (e.g. paging enhancement).</w:t>
      </w:r>
    </w:p>
    <w:p w14:paraId="0002B2F7" w14:textId="0B58179D" w:rsidR="008D4460" w:rsidRDefault="008D4460" w:rsidP="008D4460">
      <w:pPr>
        <w:pStyle w:val="B2"/>
      </w:pPr>
      <w:r>
        <w:t>-</w:t>
      </w:r>
      <w:r>
        <w:tab/>
        <w:t>Architectural enhancements considering prediction, awareness and notification of UE wake-up time, power saving optimizations.</w:t>
      </w:r>
    </w:p>
    <w:p w14:paraId="794720D9" w14:textId="77777777" w:rsidR="00080512" w:rsidRPr="004D3578" w:rsidRDefault="00080512">
      <w:pPr>
        <w:pStyle w:val="Heading1"/>
      </w:pPr>
      <w:bookmarkStart w:id="29" w:name="_Toc97108967"/>
      <w:bookmarkStart w:id="30" w:name="_Toc100782780"/>
      <w:bookmarkStart w:id="31" w:name="_Toc100983154"/>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425CD8" w:rsidR="00EC4A25" w:rsidRDefault="00EC4A25" w:rsidP="00EC4A25">
      <w:pPr>
        <w:pStyle w:val="EX"/>
      </w:pPr>
      <w:r w:rsidRPr="004D3578">
        <w:t>[1]</w:t>
      </w:r>
      <w:r w:rsidRPr="004D3578">
        <w:tab/>
      </w:r>
      <w:r w:rsidR="008535A0" w:rsidRPr="004D3578">
        <w:t>3GPP</w:t>
      </w:r>
      <w:r w:rsidR="008535A0">
        <w:t> </w:t>
      </w:r>
      <w:r w:rsidR="008535A0" w:rsidRPr="004D3578">
        <w:t>TR</w:t>
      </w:r>
      <w:r w:rsidR="008535A0">
        <w:t> </w:t>
      </w:r>
      <w:r w:rsidR="008535A0" w:rsidRPr="004D3578">
        <w:t>21.905:</w:t>
      </w:r>
      <w:r w:rsidRPr="004D3578">
        <w:t xml:space="preserve"> "Vocabulary for 3GPP Specifications".</w:t>
      </w:r>
    </w:p>
    <w:p w14:paraId="2C9CCEDA" w14:textId="46A80932" w:rsidR="005F2A44" w:rsidRPr="003B7B43" w:rsidRDefault="005F2A44" w:rsidP="005F2A44">
      <w:pPr>
        <w:pStyle w:val="EX"/>
      </w:pPr>
      <w:r w:rsidRPr="003B7B43">
        <w:t>[</w:t>
      </w:r>
      <w:r w:rsidRPr="003B7B43">
        <w:rPr>
          <w:noProof/>
        </w:rPr>
        <w:t>2</w:t>
      </w:r>
      <w:r w:rsidRPr="003B7B43">
        <w:t>]</w:t>
      </w:r>
      <w:r w:rsidRPr="003B7B43">
        <w:tab/>
      </w:r>
      <w:r w:rsidR="008535A0" w:rsidRPr="003B7B43">
        <w:t>3GPP</w:t>
      </w:r>
      <w:r w:rsidR="008535A0">
        <w:t> </w:t>
      </w:r>
      <w:r w:rsidR="008535A0" w:rsidRPr="003B7B43">
        <w:t>TS</w:t>
      </w:r>
      <w:r w:rsidR="008535A0">
        <w:t> </w:t>
      </w:r>
      <w:r w:rsidR="008535A0" w:rsidRPr="003B7B43">
        <w:t>23.501:</w:t>
      </w:r>
      <w:r w:rsidRPr="003B7B43">
        <w:t xml:space="preserve"> </w:t>
      </w:r>
      <w:r>
        <w:t>"</w:t>
      </w:r>
      <w:r w:rsidRPr="003B7B43">
        <w:t>System Architecture for the 5G System; Stage 2</w:t>
      </w:r>
      <w:r>
        <w:t>"</w:t>
      </w:r>
      <w:r w:rsidRPr="003B7B43">
        <w:t>.</w:t>
      </w:r>
    </w:p>
    <w:p w14:paraId="16B839EB" w14:textId="4DD3031F" w:rsidR="005F2A44" w:rsidRPr="003B7B43" w:rsidRDefault="005F2A44" w:rsidP="005F2A44">
      <w:pPr>
        <w:pStyle w:val="EX"/>
      </w:pPr>
      <w:r w:rsidRPr="003B7B43">
        <w:t>[3]</w:t>
      </w:r>
      <w:r w:rsidRPr="003B7B43">
        <w:tab/>
      </w:r>
      <w:r w:rsidR="008535A0" w:rsidRPr="003B7B43">
        <w:t>3GPP</w:t>
      </w:r>
      <w:r w:rsidR="008535A0">
        <w:t> </w:t>
      </w:r>
      <w:r w:rsidR="008535A0" w:rsidRPr="003B7B43">
        <w:t>TS</w:t>
      </w:r>
      <w:r w:rsidR="008535A0">
        <w:t> </w:t>
      </w:r>
      <w:r w:rsidR="008535A0" w:rsidRPr="003B7B43">
        <w:t>23.502:</w:t>
      </w:r>
      <w:r w:rsidRPr="003B7B43">
        <w:t xml:space="preserve"> </w:t>
      </w:r>
      <w:r>
        <w:t>"</w:t>
      </w:r>
      <w:r w:rsidRPr="003B7B43">
        <w:t>Procedures for the 5G system, Stage 2</w:t>
      </w:r>
      <w:r>
        <w:t>"</w:t>
      </w:r>
      <w:r w:rsidRPr="003B7B43">
        <w:t>.</w:t>
      </w:r>
    </w:p>
    <w:p w14:paraId="3492B31B" w14:textId="52B4DC86" w:rsidR="005F2A44" w:rsidRPr="003B7B43" w:rsidRDefault="005F2A44" w:rsidP="005F2A44">
      <w:pPr>
        <w:pStyle w:val="EX"/>
      </w:pPr>
      <w:r w:rsidRPr="003B7B43">
        <w:t>[4]</w:t>
      </w:r>
      <w:r w:rsidRPr="003B7B43">
        <w:tab/>
      </w:r>
      <w:r w:rsidR="008535A0" w:rsidRPr="003B7B43">
        <w:t>3GPP</w:t>
      </w:r>
      <w:r w:rsidR="008535A0">
        <w:t> </w:t>
      </w:r>
      <w:r w:rsidR="008535A0" w:rsidRPr="003B7B43">
        <w:t>TS</w:t>
      </w:r>
      <w:r w:rsidR="008535A0">
        <w:t> </w:t>
      </w:r>
      <w:r w:rsidR="008535A0" w:rsidRPr="003B7B43">
        <w:t>23.503:</w:t>
      </w:r>
      <w:r w:rsidRPr="003B7B43">
        <w:t xml:space="preserve"> </w:t>
      </w:r>
      <w:r>
        <w:t>"</w:t>
      </w:r>
      <w:r w:rsidRPr="003B7B43">
        <w:t>Policy and Charging Control Framework for the 5G System</w:t>
      </w:r>
      <w:r>
        <w:t>"</w:t>
      </w:r>
      <w:r w:rsidRPr="003B7B43">
        <w:t>.</w:t>
      </w:r>
    </w:p>
    <w:p w14:paraId="36306770" w14:textId="556B9141" w:rsidR="00EB54BC" w:rsidRPr="003B7B43" w:rsidRDefault="00EB54BC" w:rsidP="00EB54BC">
      <w:pPr>
        <w:pStyle w:val="EX"/>
      </w:pPr>
      <w:bookmarkStart w:id="32" w:name="definitions"/>
      <w:bookmarkStart w:id="33" w:name="_Toc93486473"/>
      <w:bookmarkEnd w:id="32"/>
      <w:r w:rsidRPr="003B7B43">
        <w:t>[</w:t>
      </w:r>
      <w:r>
        <w:t>5</w:t>
      </w:r>
      <w:r w:rsidRPr="003B7B43">
        <w:t>]</w:t>
      </w:r>
      <w:r w:rsidRPr="003B7B43">
        <w:tab/>
      </w:r>
      <w:r w:rsidR="008535A0" w:rsidRPr="003B7B43">
        <w:t>3GPP</w:t>
      </w:r>
      <w:r w:rsidR="008535A0">
        <w:t> </w:t>
      </w:r>
      <w:r w:rsidR="008535A0" w:rsidRPr="003B7B43">
        <w:t>TS</w:t>
      </w:r>
      <w:r w:rsidR="008535A0">
        <w:t> </w:t>
      </w:r>
      <w:r w:rsidR="008535A0" w:rsidRPr="003B7B43">
        <w:t>23.</w:t>
      </w:r>
      <w:r w:rsidR="008535A0">
        <w:t>401</w:t>
      </w:r>
      <w:r w:rsidR="008535A0" w:rsidRPr="003B7B43">
        <w:t>:</w:t>
      </w:r>
      <w:r w:rsidRPr="003B7B43">
        <w:t xml:space="preserve"> </w:t>
      </w:r>
      <w:r>
        <w:t>"General Packet Radio Service (GPRS) enhancements for Evolved Universal Terrestrial Radio Access Network (E-UTRAN) access"</w:t>
      </w:r>
      <w:r w:rsidRPr="003B7B43">
        <w:t>.</w:t>
      </w:r>
    </w:p>
    <w:p w14:paraId="6A923367" w14:textId="0709A053" w:rsidR="009D7C4B" w:rsidRPr="003B7B43" w:rsidRDefault="009D7C4B" w:rsidP="009D7C4B">
      <w:pPr>
        <w:pStyle w:val="EX"/>
      </w:pPr>
      <w:bookmarkStart w:id="34" w:name="_Toc97108968"/>
      <w:bookmarkStart w:id="35" w:name="_Toc100782781"/>
      <w:r w:rsidRPr="003B7B43">
        <w:t>[</w:t>
      </w:r>
      <w:r>
        <w:t>6</w:t>
      </w:r>
      <w:r w:rsidRPr="003B7B43">
        <w:t>]</w:t>
      </w:r>
      <w:r w:rsidRPr="003B7B43">
        <w:tab/>
      </w:r>
      <w:r w:rsidR="008535A0" w:rsidRPr="003B7B43">
        <w:t>3GPP</w:t>
      </w:r>
      <w:r w:rsidR="008535A0">
        <w:t> </w:t>
      </w:r>
      <w:r w:rsidR="008535A0" w:rsidRPr="003B7B43">
        <w:t>TS</w:t>
      </w:r>
      <w:r w:rsidR="008535A0">
        <w:t> </w:t>
      </w:r>
      <w:r w:rsidR="008535A0" w:rsidRPr="003B7B43">
        <w:t>23.</w:t>
      </w:r>
      <w:r w:rsidR="008535A0">
        <w:t>682</w:t>
      </w:r>
      <w:r w:rsidR="008535A0" w:rsidRPr="003B7B43">
        <w:t>:</w:t>
      </w:r>
      <w:r w:rsidRPr="003B7B43">
        <w:t xml:space="preserve"> </w:t>
      </w:r>
      <w:r>
        <w:t>"</w:t>
      </w:r>
      <w:r>
        <w:t>Architecture enhancements to facilitate communications with packet data networks and applications</w:t>
      </w:r>
      <w:r>
        <w:t>"</w:t>
      </w:r>
      <w:r w:rsidRPr="003B7B43">
        <w:t>.</w:t>
      </w:r>
    </w:p>
    <w:p w14:paraId="2F64ED42" w14:textId="5E5500DE" w:rsidR="009D7C4B" w:rsidRPr="003B7B43" w:rsidRDefault="009D7C4B" w:rsidP="009D7C4B">
      <w:pPr>
        <w:pStyle w:val="EX"/>
      </w:pPr>
      <w:r w:rsidRPr="003B7B43">
        <w:t>[</w:t>
      </w:r>
      <w:r>
        <w:t>7</w:t>
      </w:r>
      <w:r w:rsidRPr="003B7B43">
        <w:t>]</w:t>
      </w:r>
      <w:r w:rsidRPr="003B7B43">
        <w:tab/>
      </w:r>
      <w:r w:rsidR="008535A0" w:rsidRPr="003B7B43">
        <w:t>3GPP</w:t>
      </w:r>
      <w:r w:rsidR="008535A0">
        <w:t> </w:t>
      </w:r>
      <w:r w:rsidR="008535A0" w:rsidRPr="003B7B43">
        <w:t>TS</w:t>
      </w:r>
      <w:r w:rsidR="008535A0">
        <w:t> </w:t>
      </w:r>
      <w:r w:rsidR="008535A0" w:rsidRPr="003B7B43">
        <w:t>2</w:t>
      </w:r>
      <w:r w:rsidR="008535A0">
        <w:t>4.301</w:t>
      </w:r>
      <w:r w:rsidR="008535A0" w:rsidRPr="003B7B43">
        <w:t>:</w:t>
      </w:r>
      <w:r w:rsidRPr="003B7B43">
        <w:t xml:space="preserve"> </w:t>
      </w:r>
      <w:r>
        <w:t>"</w:t>
      </w:r>
      <w:r>
        <w:t>Non-Access-Stratum (NAS) protocol for Evolved Packet System (EPS); Stage 3</w:t>
      </w:r>
      <w:r>
        <w:t>"</w:t>
      </w:r>
      <w:r w:rsidRPr="003B7B43">
        <w:t>.</w:t>
      </w:r>
    </w:p>
    <w:p w14:paraId="409AE318" w14:textId="4D94D588" w:rsidR="009D7C4B" w:rsidRPr="003B7B43" w:rsidRDefault="009D7C4B" w:rsidP="009D7C4B">
      <w:pPr>
        <w:pStyle w:val="EX"/>
      </w:pPr>
      <w:r w:rsidRPr="003B7B43">
        <w:t>[</w:t>
      </w:r>
      <w:r>
        <w:t>8</w:t>
      </w:r>
      <w:r w:rsidRPr="003B7B43">
        <w:t>]</w:t>
      </w:r>
      <w:r w:rsidRPr="003B7B43">
        <w:tab/>
      </w:r>
      <w:r w:rsidR="008535A0" w:rsidRPr="003B7B43">
        <w:t>3GPP</w:t>
      </w:r>
      <w:r w:rsidR="008535A0">
        <w:t> </w:t>
      </w:r>
      <w:r w:rsidR="008535A0" w:rsidRPr="003B7B43">
        <w:t>TS</w:t>
      </w:r>
      <w:r w:rsidR="008535A0">
        <w:t> </w:t>
      </w:r>
      <w:r w:rsidR="008535A0" w:rsidRPr="003B7B43">
        <w:t>2</w:t>
      </w:r>
      <w:r w:rsidR="008535A0">
        <w:t>4.</w:t>
      </w:r>
      <w:r w:rsidR="008535A0">
        <w:t>008</w:t>
      </w:r>
      <w:r w:rsidR="008535A0" w:rsidRPr="003B7B43">
        <w:t>:</w:t>
      </w:r>
      <w:r w:rsidRPr="003B7B43">
        <w:t xml:space="preserve"> </w:t>
      </w:r>
      <w:r>
        <w:t>"</w:t>
      </w:r>
      <w:r>
        <w:t>Mobile radio interface Layer 3 specification; Core network protocols; Stage 3</w:t>
      </w:r>
      <w:r>
        <w:t>"</w:t>
      </w:r>
      <w:r w:rsidRPr="003B7B43">
        <w:t>.</w:t>
      </w:r>
    </w:p>
    <w:p w14:paraId="24ACB616" w14:textId="77ACF73C" w:rsidR="00080512" w:rsidRPr="004D3578" w:rsidRDefault="00080512">
      <w:pPr>
        <w:pStyle w:val="Heading1"/>
      </w:pPr>
      <w:bookmarkStart w:id="36" w:name="_Toc100983155"/>
      <w:r w:rsidRPr="004D3578">
        <w:t>3</w:t>
      </w:r>
      <w:r w:rsidRPr="004D3578">
        <w:tab/>
        <w:t>Definitions</w:t>
      </w:r>
      <w:r w:rsidR="00602AEA">
        <w:t xml:space="preserve"> of terms and abbreviations</w:t>
      </w:r>
      <w:bookmarkEnd w:id="33"/>
      <w:bookmarkEnd w:id="34"/>
      <w:bookmarkEnd w:id="35"/>
      <w:bookmarkEnd w:id="36"/>
    </w:p>
    <w:p w14:paraId="6CBABCF9" w14:textId="77777777" w:rsidR="00080512" w:rsidRPr="004D3578" w:rsidRDefault="00080512">
      <w:pPr>
        <w:pStyle w:val="Heading2"/>
      </w:pPr>
      <w:bookmarkStart w:id="37" w:name="_Toc93486474"/>
      <w:bookmarkStart w:id="38" w:name="_Toc97108969"/>
      <w:bookmarkStart w:id="39" w:name="_Toc100782782"/>
      <w:bookmarkStart w:id="40" w:name="_Toc100983156"/>
      <w:r w:rsidRPr="004D3578">
        <w:t>3.1</w:t>
      </w:r>
      <w:r w:rsidRPr="004D3578">
        <w:tab/>
      </w:r>
      <w:r w:rsidR="002B6339">
        <w:t>Terms</w:t>
      </w:r>
      <w:bookmarkEnd w:id="37"/>
      <w:bookmarkEnd w:id="38"/>
      <w:bookmarkEnd w:id="39"/>
      <w:bookmarkEnd w:id="40"/>
    </w:p>
    <w:p w14:paraId="3C18814C" w14:textId="24CCB3A7" w:rsidR="00774C45" w:rsidRDefault="008D4460" w:rsidP="00774C45">
      <w:bookmarkStart w:id="41" w:name="_Toc93486475"/>
      <w:r>
        <w:t xml:space="preserve">For the purposes of the present document, the terms given in </w:t>
      </w:r>
      <w:r w:rsidR="008535A0">
        <w:t>TR 21.905 [</w:t>
      </w:r>
      <w:r>
        <w:t xml:space="preserve">1], in </w:t>
      </w:r>
      <w:r w:rsidR="008535A0">
        <w:t>TS 23.501 [</w:t>
      </w:r>
      <w:r>
        <w:t xml:space="preserve">2] and the following apply. A term defined in the present document takes precedence over the definition of the same term, if any, in </w:t>
      </w:r>
      <w:r w:rsidR="008535A0">
        <w:t>TR 21.905 [</w:t>
      </w:r>
      <w:r>
        <w:t xml:space="preserve">1] or in </w:t>
      </w:r>
      <w:r w:rsidR="008535A0">
        <w:t>TS 23.501 [</w:t>
      </w:r>
      <w:r>
        <w:t>2].</w:t>
      </w:r>
    </w:p>
    <w:p w14:paraId="260D441E" w14:textId="77777777" w:rsidR="008D4460" w:rsidRDefault="008D4460" w:rsidP="008D4460">
      <w:pPr>
        <w:pStyle w:val="EW"/>
      </w:pPr>
    </w:p>
    <w:p w14:paraId="5E81C5C1" w14:textId="0FE0B6F7" w:rsidR="00080512" w:rsidRPr="004D3578" w:rsidRDefault="00080512">
      <w:pPr>
        <w:pStyle w:val="Heading2"/>
      </w:pPr>
      <w:bookmarkStart w:id="42" w:name="_Toc97108970"/>
      <w:bookmarkStart w:id="43" w:name="_Toc100782783"/>
      <w:bookmarkStart w:id="44" w:name="_Toc100983157"/>
      <w:r w:rsidRPr="004D3578">
        <w:lastRenderedPageBreak/>
        <w:t>3.</w:t>
      </w:r>
      <w:r w:rsidR="00803455">
        <w:t>2</w:t>
      </w:r>
      <w:r w:rsidRPr="004D3578">
        <w:tab/>
        <w:t>Abbreviations</w:t>
      </w:r>
      <w:bookmarkEnd w:id="41"/>
      <w:bookmarkEnd w:id="42"/>
      <w:bookmarkEnd w:id="43"/>
      <w:bookmarkEnd w:id="44"/>
    </w:p>
    <w:p w14:paraId="3E712E04" w14:textId="3B8A312B" w:rsidR="00774C45" w:rsidRDefault="008D4460" w:rsidP="00774C45">
      <w:pPr>
        <w:keepNext/>
      </w:pPr>
      <w:r>
        <w:t xml:space="preserve">For the purposes of the present document, the abbreviations given in </w:t>
      </w:r>
      <w:r w:rsidR="008535A0">
        <w:t>TR 21.905 [</w:t>
      </w:r>
      <w:r>
        <w:t xml:space="preserve">1], in </w:t>
      </w:r>
      <w:r w:rsidR="008535A0">
        <w:t>TS 23.501 [</w:t>
      </w:r>
      <w:r>
        <w:t xml:space="preserve">2] and the following apply. An abbreviation defined in the present document takes precedence over the definition of the same abbreviation, if any, in </w:t>
      </w:r>
      <w:r w:rsidR="008535A0">
        <w:t>TR 21.905 [</w:t>
      </w:r>
      <w:r>
        <w:t xml:space="preserve">1] or in </w:t>
      </w:r>
      <w:r w:rsidR="008535A0">
        <w:t>TS 23.501 [</w:t>
      </w:r>
      <w:r>
        <w:t>2].</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Heading1"/>
      </w:pPr>
      <w:bookmarkStart w:id="45" w:name="clause4"/>
      <w:bookmarkStart w:id="46" w:name="_Toc93486476"/>
      <w:bookmarkStart w:id="47" w:name="_Toc97108971"/>
      <w:bookmarkStart w:id="48" w:name="_Toc100782784"/>
      <w:bookmarkStart w:id="49" w:name="_Toc100983158"/>
      <w:bookmarkEnd w:id="45"/>
      <w:r w:rsidRPr="004D3578">
        <w:t>4</w:t>
      </w:r>
      <w:r w:rsidRPr="004D3578">
        <w:tab/>
      </w:r>
      <w:r w:rsidR="005B7155">
        <w:t xml:space="preserve">Architecture assumptions and </w:t>
      </w:r>
      <w:bookmarkEnd w:id="46"/>
      <w:r w:rsidR="00774C45">
        <w:t>Principles</w:t>
      </w:r>
      <w:bookmarkEnd w:id="47"/>
      <w:bookmarkEnd w:id="48"/>
      <w:bookmarkEnd w:id="49"/>
    </w:p>
    <w:p w14:paraId="322B7088" w14:textId="77777777" w:rsidR="008D4460" w:rsidRDefault="008D4460" w:rsidP="00A73547">
      <w:r>
        <w:t>Discontinuous satellite coverage for satellite access in the context of this study is characterized by the fact that Uu interface is available for the UE less than 100% of the time, due to predictable patterns of satellite coverage.</w:t>
      </w:r>
    </w:p>
    <w:p w14:paraId="1267A876" w14:textId="68B43A78" w:rsidR="008D4460" w:rsidRDefault="008D4460" w:rsidP="00A73547">
      <w:r>
        <w:t xml:space="preserve">The architecture for satellite access to 5GC as defined in </w:t>
      </w:r>
      <w:r w:rsidR="008535A0">
        <w:t>TS 23.501 [</w:t>
      </w:r>
      <w:r>
        <w:t>2] is used as a baseline.</w:t>
      </w:r>
    </w:p>
    <w:p w14:paraId="4987EA3C" w14:textId="36FB1123" w:rsidR="008D4460" w:rsidRDefault="008D4460" w:rsidP="00A73547">
      <w:r>
        <w:t xml:space="preserve">The architecture for satellite access to EPC as defined in </w:t>
      </w:r>
      <w:r w:rsidR="008535A0">
        <w:t>TS 23.401 [</w:t>
      </w:r>
      <w:r w:rsidR="00EB54BC">
        <w:t>5</w:t>
      </w:r>
      <w:r>
        <w:t>] is used as a baseline.</w:t>
      </w:r>
    </w:p>
    <w:p w14:paraId="3BFFA0CC" w14:textId="03C07258" w:rsidR="008D4460" w:rsidRDefault="008D4460" w:rsidP="00A73547">
      <w:r>
        <w:t xml:space="preserve">The solution defined for support of discontinuous coverage in EPC as defined in </w:t>
      </w:r>
      <w:r w:rsidR="008535A0">
        <w:t>TS 23.401 [</w:t>
      </w:r>
      <w:r w:rsidR="00EB54BC">
        <w:t>5</w:t>
      </w:r>
      <w:r>
        <w:t>] could be used as a baseline.</w:t>
      </w:r>
    </w:p>
    <w:p w14:paraId="21E70CDB" w14:textId="77777777" w:rsidR="008D4460" w:rsidRDefault="008D4460" w:rsidP="00A73547">
      <w:r>
        <w:t>Solutions should be applicable to both EPS and 5GS. Discontinuous satellite coverage under EPC and 5GC interworking is not considered.</w:t>
      </w:r>
    </w:p>
    <w:p w14:paraId="6434F572" w14:textId="77777777" w:rsidR="008D4460" w:rsidRDefault="008D4460" w:rsidP="00A73547">
      <w:r>
        <w:t>Solutions shall minimize the impact on 5GS and EPS system protocols.</w:t>
      </w:r>
    </w:p>
    <w:p w14:paraId="60D8ED21" w14:textId="191AFE31" w:rsidR="00457C15" w:rsidRPr="004D3578" w:rsidRDefault="00457C15" w:rsidP="00457C15">
      <w:pPr>
        <w:pStyle w:val="Heading1"/>
      </w:pPr>
      <w:bookmarkStart w:id="50" w:name="_Toc97108972"/>
      <w:bookmarkStart w:id="51" w:name="_Toc100782785"/>
      <w:bookmarkStart w:id="52" w:name="_Toc100983159"/>
      <w:r>
        <w:t>5</w:t>
      </w:r>
      <w:r w:rsidRPr="004D3578">
        <w:tab/>
      </w:r>
      <w:r>
        <w:t>Key Issues</w:t>
      </w:r>
      <w:bookmarkEnd w:id="50"/>
      <w:bookmarkEnd w:id="51"/>
      <w:bookmarkEnd w:id="52"/>
    </w:p>
    <w:p w14:paraId="7D0DFF20" w14:textId="1638EC5A" w:rsidR="00457C15" w:rsidRDefault="00457C15" w:rsidP="00457C15">
      <w:pPr>
        <w:pStyle w:val="Heading2"/>
      </w:pPr>
      <w:bookmarkStart w:id="53" w:name="_Toc97108973"/>
      <w:bookmarkStart w:id="54" w:name="_Toc100782786"/>
      <w:bookmarkStart w:id="55" w:name="_Toc100983160"/>
      <w:r>
        <w:t>5</w:t>
      </w:r>
      <w:r w:rsidR="00914661">
        <w:t>.1</w:t>
      </w:r>
      <w:r w:rsidRPr="004D3578">
        <w:tab/>
      </w:r>
      <w:r w:rsidR="00CB7A2A" w:rsidRPr="005A2371">
        <w:rPr>
          <w:rFonts w:hint="eastAsia"/>
          <w:lang w:eastAsia="ko-KR"/>
        </w:rPr>
        <w:t>Key Issue #</w:t>
      </w:r>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bookmarkEnd w:id="53"/>
      <w:bookmarkEnd w:id="54"/>
      <w:bookmarkEnd w:id="55"/>
    </w:p>
    <w:p w14:paraId="7FEB01A7" w14:textId="3F61525F" w:rsidR="00A73547" w:rsidRDefault="00A73547" w:rsidP="00A73547">
      <w:pPr>
        <w:pStyle w:val="Heading3"/>
        <w:rPr>
          <w:lang w:eastAsia="ko-KR"/>
        </w:rPr>
      </w:pPr>
      <w:bookmarkStart w:id="56" w:name="_Toc96677243"/>
      <w:bookmarkStart w:id="57" w:name="_Toc97108974"/>
      <w:bookmarkStart w:id="58" w:name="_Toc100782787"/>
      <w:bookmarkStart w:id="59" w:name="_Toc100983161"/>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56"/>
      <w:bookmarkEnd w:id="57"/>
      <w:bookmarkEnd w:id="58"/>
      <w:bookmarkEnd w:id="59"/>
    </w:p>
    <w:p w14:paraId="64B8EA38" w14:textId="77777777" w:rsidR="008D4460" w:rsidRDefault="008D4460" w:rsidP="00F05085">
      <w:pPr>
        <w:rPr>
          <w:lang w:eastAsia="zh-CN"/>
        </w:rPr>
      </w:pPr>
      <w:r w:rsidRPr="00F05085">
        <w:t>In Rel-17, Tracking Area and therefore RAT specific MME configuration has been introduced in EPS in order to allow support for discontinuous coverage for satellite access in EPS.</w:t>
      </w:r>
    </w:p>
    <w:p w14:paraId="1BBE10F5" w14:textId="77777777" w:rsidR="008D4460" w:rsidRDefault="008D4460" w:rsidP="00F05085">
      <w:pPr>
        <w:rPr>
          <w:lang w:eastAsia="zh-CN"/>
        </w:rPr>
      </w:pPr>
      <w:r w:rsidRPr="00F05085">
        <w:t>The key issue intends to study the essential issues for mobility management related to discontinuous coverage modelling. At least the following aspects need to be further studied:</w:t>
      </w:r>
    </w:p>
    <w:p w14:paraId="0FD33FD1" w14:textId="3D109E63" w:rsidR="008D4460" w:rsidRDefault="008D4460" w:rsidP="00F05085">
      <w:pPr>
        <w:pStyle w:val="B1"/>
      </w:pPr>
      <w:r w:rsidRPr="00F05085">
        <w:t>-</w:t>
      </w:r>
      <w:r w:rsidRPr="00F05085">
        <w:tab/>
        <w:t>Identify gaps in rel.17 solution designed in EPS</w:t>
      </w:r>
      <w:r w:rsidR="004B6518" w:rsidRPr="00F05085">
        <w:t xml:space="preserve"> (e.g. concerning minimizing a period of no coverage and/or minimizing power consumption)</w:t>
      </w:r>
      <w:r w:rsidR="00A06649" w:rsidRPr="00F05085">
        <w:rPr>
          <w:rFonts w:eastAsiaTheme="minorEastAsia" w:hint="eastAsia"/>
        </w:rPr>
        <w:t>,</w:t>
      </w:r>
      <w:r w:rsidR="00077061" w:rsidRPr="00F05085">
        <w:t xml:space="preserve"> considering at least below aspects:</w:t>
      </w:r>
    </w:p>
    <w:p w14:paraId="788BB094" w14:textId="13D86A76" w:rsidR="00077061" w:rsidRDefault="00077061" w:rsidP="00077061">
      <w:pPr>
        <w:pStyle w:val="B2"/>
        <w:rPr>
          <w:rFonts w:eastAsia="SimSun"/>
        </w:rPr>
      </w:pPr>
      <w:r w:rsidRPr="00077061">
        <w:rPr>
          <w:rFonts w:eastAsia="SimSun"/>
        </w:rPr>
        <w:t>a)</w:t>
      </w:r>
      <w:r w:rsidRPr="00077061">
        <w:rPr>
          <w:rFonts w:eastAsia="SimSun"/>
        </w:rPr>
        <w:tab/>
        <w:t>Study how UE determines that it has to remain with no service or it has to attempt to register on available different RAT</w:t>
      </w:r>
      <w:r w:rsidR="00F05085">
        <w:rPr>
          <w:rFonts w:eastAsia="SimSun"/>
        </w:rPr>
        <w:t>'</w:t>
      </w:r>
      <w:r w:rsidRPr="00077061">
        <w:rPr>
          <w:rFonts w:eastAsia="SimSun"/>
        </w:rPr>
        <w:t>s/ PLMNs to receive the normal service during discontinuous coverage in current NTN RAT.</w:t>
      </w:r>
    </w:p>
    <w:p w14:paraId="0ECCE707" w14:textId="5C293B51" w:rsidR="00077061" w:rsidRDefault="00077061" w:rsidP="00077061">
      <w:pPr>
        <w:pStyle w:val="NO"/>
      </w:pPr>
      <w:r>
        <w:t>NOTE:</w:t>
      </w:r>
      <w:r>
        <w:tab/>
        <w:t>Consider dependencies with RAN2 and CT1 since inter-RAT selection and PLMN selection related specifications are in control of RAN2 and CT1.</w:t>
      </w:r>
    </w:p>
    <w:p w14:paraId="672EFBD8" w14:textId="447D00FA" w:rsidR="00077061" w:rsidRPr="00077061" w:rsidRDefault="00077061" w:rsidP="00077061">
      <w:pPr>
        <w:pStyle w:val="B2"/>
        <w:rPr>
          <w:rFonts w:eastAsia="SimSun"/>
        </w:rPr>
      </w:pPr>
      <w:r w:rsidRPr="00077061">
        <w:rPr>
          <w:rFonts w:eastAsia="SimSun"/>
        </w:rPr>
        <w:t>b)</w:t>
      </w:r>
      <w:r w:rsidRPr="00077061">
        <w:rPr>
          <w:rFonts w:eastAsia="SimSun"/>
        </w:rPr>
        <w:tab/>
        <w:t>Study how to reduce the impact to target RAT or system due to large number of UEs triggering signalling load on the target RAT or system to receive normal service.</w:t>
      </w:r>
    </w:p>
    <w:p w14:paraId="64ECF7F6" w14:textId="77777777" w:rsidR="008D4460" w:rsidRDefault="008D4460" w:rsidP="008D4460">
      <w:pPr>
        <w:pStyle w:val="B1"/>
      </w:pPr>
      <w:r>
        <w:t>-</w:t>
      </w:r>
      <w:r>
        <w:tab/>
        <w:t>Propose solution to resolve these gaps.</w:t>
      </w:r>
    </w:p>
    <w:p w14:paraId="1A28A77D" w14:textId="2CEEC586" w:rsidR="0010638B" w:rsidRDefault="0010638B" w:rsidP="0010638B">
      <w:pPr>
        <w:pStyle w:val="Heading2"/>
      </w:pPr>
      <w:bookmarkStart w:id="60" w:name="_Toc97108975"/>
      <w:bookmarkStart w:id="61" w:name="_Toc100782788"/>
      <w:bookmarkStart w:id="62" w:name="_Toc100983162"/>
      <w:r>
        <w:lastRenderedPageBreak/>
        <w:t>5.2</w:t>
      </w:r>
      <w:r w:rsidRPr="004D3578">
        <w:tab/>
      </w:r>
      <w:r w:rsidRPr="005A2371">
        <w:rPr>
          <w:rFonts w:hint="eastAsia"/>
          <w:lang w:eastAsia="ko-KR"/>
        </w:rPr>
        <w:t>Key Issue #</w:t>
      </w:r>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bookmarkEnd w:id="60"/>
      <w:bookmarkEnd w:id="61"/>
      <w:bookmarkEnd w:id="62"/>
    </w:p>
    <w:p w14:paraId="73C009B5" w14:textId="77777777" w:rsidR="00A73547" w:rsidRDefault="00A73547" w:rsidP="00A73547">
      <w:pPr>
        <w:pStyle w:val="Heading3"/>
        <w:rPr>
          <w:lang w:eastAsia="ko-KR"/>
        </w:rPr>
      </w:pPr>
      <w:bookmarkStart w:id="63" w:name="_Toc96677245"/>
      <w:bookmarkStart w:id="64" w:name="_Toc97108976"/>
      <w:bookmarkStart w:id="65" w:name="_Toc100782789"/>
      <w:bookmarkStart w:id="66" w:name="_Toc100983163"/>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63"/>
      <w:bookmarkEnd w:id="64"/>
      <w:bookmarkEnd w:id="65"/>
      <w:bookmarkEnd w:id="66"/>
    </w:p>
    <w:p w14:paraId="0A6111B9" w14:textId="10A53EB6" w:rsidR="008D4460" w:rsidRDefault="008D4460" w:rsidP="00A73547">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2779419" w14:textId="77777777" w:rsidR="008D4460" w:rsidRDefault="008D4460" w:rsidP="00A73547">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7D33415B" w14:textId="77777777" w:rsidR="008D4460" w:rsidRDefault="008D4460" w:rsidP="00A73547">
      <w:pPr>
        <w:rPr>
          <w:lang w:eastAsia="zh-CN"/>
        </w:rPr>
      </w:pPr>
      <w:r>
        <w:rPr>
          <w:lang w:eastAsia="zh-CN"/>
        </w:rPr>
        <w:t>The key issue intends to study architectural enhancement for UE in discontinuous coverage.</w:t>
      </w:r>
    </w:p>
    <w:p w14:paraId="0828FF02" w14:textId="77777777" w:rsidR="008D4460" w:rsidRDefault="008D4460" w:rsidP="00A73547">
      <w:pPr>
        <w:rPr>
          <w:lang w:eastAsia="zh-CN"/>
        </w:rPr>
      </w:pPr>
      <w:r>
        <w:rPr>
          <w:lang w:eastAsia="zh-CN"/>
        </w:rPr>
        <w:t>At least the following aspects need to be investigated:</w:t>
      </w:r>
    </w:p>
    <w:p w14:paraId="1F430444" w14:textId="36CFC5F6" w:rsidR="00A73547" w:rsidRDefault="008D4460" w:rsidP="00A73547">
      <w:pPr>
        <w:pStyle w:val="B1"/>
        <w:rPr>
          <w:lang w:eastAsia="zh-CN"/>
        </w:rPr>
      </w:pPr>
      <w:r>
        <w:rPr>
          <w:lang w:eastAsia="zh-CN"/>
        </w:rPr>
        <w:t>-</w:t>
      </w:r>
      <w:r>
        <w:rPr>
          <w:lang w:eastAsia="zh-CN"/>
        </w:rPr>
        <w:tab/>
        <w:t>Based on the coverage information of the UE:</w:t>
      </w:r>
    </w:p>
    <w:p w14:paraId="690757F4" w14:textId="633A4D8D" w:rsidR="00A73547" w:rsidRDefault="008D4460" w:rsidP="00A73547">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12B53850" w14:textId="4B0261F4" w:rsidR="008D4460" w:rsidRDefault="008D4460" w:rsidP="008D4460">
      <w:pPr>
        <w:pStyle w:val="B3"/>
      </w:pPr>
      <w:r>
        <w:t>-</w:t>
      </w:r>
      <w:r>
        <w:tab/>
        <w:t>does not attempt PLMN access when there is no network coverage</w:t>
      </w:r>
      <w:r w:rsidR="009D7C4B">
        <w:t>;</w:t>
      </w:r>
      <w:r>
        <w:t xml:space="preserve"> and</w:t>
      </w:r>
    </w:p>
    <w:p w14:paraId="5F3F2EC9" w14:textId="0A361B9C" w:rsidR="008D4460" w:rsidRDefault="008D4460" w:rsidP="008D4460">
      <w:pPr>
        <w:pStyle w:val="B3"/>
      </w:pPr>
      <w:r>
        <w:t>-</w:t>
      </w:r>
      <w:r>
        <w:tab/>
        <w:t>when there is network coverage the UE attempts PLMN access as needed e.g. to transfer signalling, transfer data or receive paging</w:t>
      </w:r>
      <w:r w:rsidR="009D7C4B">
        <w:t>,</w:t>
      </w:r>
      <w:r>
        <w:t xml:space="preserve"> etc.</w:t>
      </w:r>
    </w:p>
    <w:p w14:paraId="5EF2C176" w14:textId="43D7E354" w:rsidR="006C5429" w:rsidRDefault="006C5429" w:rsidP="006C5429">
      <w:pPr>
        <w:pStyle w:val="NO"/>
      </w:pPr>
      <w:r w:rsidRPr="006C5429">
        <w:t>NOTE:</w:t>
      </w:r>
      <w:r w:rsidRPr="006C5429">
        <w:tab/>
      </w:r>
      <w:r w:rsidR="009D7C4B" w:rsidRPr="006C5429">
        <w:t xml:space="preserve">Network </w:t>
      </w:r>
      <w:r w:rsidRPr="006C5429">
        <w:t>coverage can be provided by any RAT supported by the UE.</w:t>
      </w:r>
    </w:p>
    <w:p w14:paraId="58AF22F8" w14:textId="6255424F" w:rsidR="00457C15" w:rsidRPr="004D3578" w:rsidRDefault="00457C15" w:rsidP="00457C15">
      <w:pPr>
        <w:pStyle w:val="Heading1"/>
      </w:pPr>
      <w:bookmarkStart w:id="67" w:name="_Toc97108977"/>
      <w:bookmarkStart w:id="68" w:name="_Toc100782790"/>
      <w:bookmarkStart w:id="69" w:name="_Toc100983164"/>
      <w:r>
        <w:t>6</w:t>
      </w:r>
      <w:r w:rsidRPr="004D3578">
        <w:tab/>
      </w:r>
      <w:r>
        <w:t>Solutions</w:t>
      </w:r>
      <w:bookmarkEnd w:id="67"/>
      <w:bookmarkEnd w:id="68"/>
      <w:bookmarkEnd w:id="69"/>
    </w:p>
    <w:p w14:paraId="00BA980E" w14:textId="2452E365" w:rsidR="00E40659" w:rsidRPr="00E40659" w:rsidRDefault="00E40659" w:rsidP="00E40659">
      <w:pPr>
        <w:pStyle w:val="Heading2"/>
      </w:pPr>
      <w:bookmarkStart w:id="70" w:name="_Toc97108978"/>
      <w:bookmarkStart w:id="71" w:name="_Toc100782791"/>
      <w:bookmarkStart w:id="72" w:name="_Toc100983165"/>
      <w:r w:rsidRPr="00E40659">
        <w:t>6.0</w:t>
      </w:r>
      <w:r w:rsidRPr="00E40659">
        <w:tab/>
        <w:t>Mapping of solutions to key issues</w:t>
      </w:r>
      <w:bookmarkEnd w:id="70"/>
      <w:bookmarkEnd w:id="71"/>
      <w:bookmarkEnd w:id="72"/>
    </w:p>
    <w:p w14:paraId="21095EFB" w14:textId="303CFB71" w:rsidR="00E40659" w:rsidRDefault="00E40659" w:rsidP="00E40659">
      <w:pPr>
        <w:pStyle w:val="EditorsNote"/>
      </w:pPr>
      <w:r>
        <w:t>Editor's note:</w:t>
      </w:r>
      <w:r>
        <w:tab/>
        <w:t>This clause describes the mapping between solutions and key issues.</w:t>
      </w:r>
    </w:p>
    <w:p w14:paraId="2E86FE1C" w14:textId="0E740FB7" w:rsidR="008D4460" w:rsidRDefault="008D4460" w:rsidP="008D446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2527ACE" w:rsidR="00E40659" w:rsidRDefault="00A7354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5FF40126" w14:textId="012B211E" w:rsidR="00E40659" w:rsidRDefault="00A7354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142D72C4" w:rsidR="00E40659" w:rsidRDefault="00A7354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5815C68" w:rsidR="00E40659" w:rsidRDefault="00A7354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4F3F75BB" w:rsidR="00E40659" w:rsidRPr="00B80A23" w:rsidRDefault="00B80A2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46967A1E" w:rsidR="00E40659" w:rsidRPr="00B80A23" w:rsidRDefault="00B80A2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20B4CC89" w:rsidR="00E40659" w:rsidRPr="006C5429" w:rsidRDefault="002F65BA">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6110315A" w:rsidR="00E40659" w:rsidRDefault="002F65BA">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28837D34" w:rsidR="00E40659" w:rsidRPr="006C5429" w:rsidRDefault="00B073B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5AB371AF" w14:textId="414FA712" w:rsidR="00E40659" w:rsidRDefault="00465F0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1D2848" w14:textId="36D6DB1A"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0C5761" w14:paraId="5FA60671" w14:textId="77777777" w:rsidTr="00E40659">
        <w:tc>
          <w:tcPr>
            <w:tcW w:w="1038" w:type="dxa"/>
            <w:tcBorders>
              <w:top w:val="single" w:sz="4" w:space="0" w:color="auto"/>
              <w:left w:val="single" w:sz="4" w:space="0" w:color="auto"/>
              <w:bottom w:val="single" w:sz="4" w:space="0" w:color="auto"/>
              <w:right w:val="single" w:sz="4" w:space="0" w:color="auto"/>
            </w:tcBorders>
          </w:tcPr>
          <w:p w14:paraId="19C715BA" w14:textId="307B392F" w:rsidR="000C5761" w:rsidRDefault="000C576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5993AF1"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76F622" w14:textId="11B41848" w:rsidR="000C5761" w:rsidRDefault="000C576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CD543E"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25727D" w14:textId="77777777" w:rsidR="000C5761" w:rsidRDefault="000C5761">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5BB41DAD" w:rsidR="00E40659" w:rsidRDefault="006C5429" w:rsidP="00F0508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D1E4050" w14:textId="6835FE04" w:rsidR="00E40659" w:rsidRDefault="006C5429">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2BB13BF" w14:textId="2A44079C" w:rsidR="00F27B27" w:rsidRDefault="00F27B27" w:rsidP="00F27B27">
      <w:pPr>
        <w:pStyle w:val="Heading2"/>
      </w:pPr>
      <w:bookmarkStart w:id="73" w:name="_Toc97108979"/>
      <w:bookmarkStart w:id="74" w:name="_Toc100782792"/>
      <w:bookmarkStart w:id="75" w:name="_Toc100983166"/>
      <w:r>
        <w:t>6.1</w:t>
      </w:r>
      <w:r w:rsidRPr="004D3578">
        <w:tab/>
      </w:r>
      <w:r w:rsidRPr="005A2371">
        <w:t>Solution</w:t>
      </w:r>
      <w:r w:rsidRPr="005A2371">
        <w:rPr>
          <w:rFonts w:hint="eastAsia"/>
          <w:lang w:eastAsia="zh-CN"/>
        </w:rPr>
        <w:t xml:space="preserve"> #</w:t>
      </w:r>
      <w:r w:rsidR="00A73547">
        <w:rPr>
          <w:lang w:eastAsia="zh-CN"/>
        </w:rPr>
        <w:t>1</w:t>
      </w:r>
      <w:r w:rsidR="00A73547" w:rsidRPr="005A2371">
        <w:t xml:space="preserve">: </w:t>
      </w:r>
      <w:r w:rsidR="00A73547">
        <w:t>Power Saving based on AMF awareness of coverage information</w:t>
      </w:r>
      <w:bookmarkEnd w:id="73"/>
      <w:bookmarkEnd w:id="74"/>
      <w:bookmarkEnd w:id="75"/>
    </w:p>
    <w:p w14:paraId="188010AF" w14:textId="357275FF" w:rsidR="00A73547" w:rsidRDefault="00A73547" w:rsidP="00A73547">
      <w:pPr>
        <w:pStyle w:val="Heading3"/>
      </w:pPr>
      <w:bookmarkStart w:id="76" w:name="_Toc96677249"/>
      <w:bookmarkStart w:id="77" w:name="_Toc97108980"/>
      <w:bookmarkStart w:id="78" w:name="_Toc100782793"/>
      <w:bookmarkStart w:id="79" w:name="_Toc100983167"/>
      <w:r>
        <w:t>6.1.1</w:t>
      </w:r>
      <w:r>
        <w:tab/>
        <w:t>Description</w:t>
      </w:r>
      <w:bookmarkEnd w:id="76"/>
      <w:bookmarkEnd w:id="77"/>
      <w:bookmarkEnd w:id="78"/>
      <w:bookmarkEnd w:id="79"/>
    </w:p>
    <w:p w14:paraId="32F0B264" w14:textId="77777777" w:rsidR="008D4460" w:rsidRDefault="008D4460" w:rsidP="00A73547">
      <w:r>
        <w:t>This solution resolves Key Issue #2 about the power saving enhancements for UE in discontinuous coverage.</w:t>
      </w:r>
    </w:p>
    <w:p w14:paraId="57E6A4A4" w14:textId="77777777" w:rsidR="008D4460" w:rsidRDefault="008D4460" w:rsidP="00A73547">
      <w:r>
        <w:lastRenderedPageBreak/>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55ECA67D" w14:textId="10AC44F0" w:rsidR="008D4460" w:rsidRDefault="008D4460" w:rsidP="00A73547">
      <w:r>
        <w:t>As the discontinuous coverage information it taken into account when determining the parameters for eDRX, MICO mode the existing procedures for reachability (including exposure), MT data buffering, etc can be reused.</w:t>
      </w:r>
    </w:p>
    <w:p w14:paraId="036B5BB8" w14:textId="77777777" w:rsidR="002669E7" w:rsidRPr="00266693" w:rsidRDefault="002669E7" w:rsidP="002669E7">
      <w:r w:rsidRPr="00266693">
        <w:t xml:space="preserve">The available eDRX cycles may not match the timing of the coverage for a UE. Then this occurs the network can provide the UE with an eDRX cycle that is a divisor of the coverage time. </w:t>
      </w:r>
      <w:r>
        <w:t xml:space="preserve">For example, if there is coverage in 60 mins time, and the available eDRX cycles would be 20mins, 40min, 80min, then the 20min cycle should be selected (example is for illustration and is not using actual eDRX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p>
    <w:p w14:paraId="2D3EF8A6" w14:textId="13253A8A" w:rsidR="00EB54BC" w:rsidRDefault="00A73547" w:rsidP="00A73547">
      <w:pPr>
        <w:pStyle w:val="Heading3"/>
      </w:pPr>
      <w:bookmarkStart w:id="80" w:name="_Toc96677250"/>
      <w:bookmarkStart w:id="81" w:name="_Toc97108981"/>
      <w:bookmarkStart w:id="82" w:name="_Toc100782794"/>
      <w:bookmarkStart w:id="83" w:name="_Toc100983168"/>
      <w:r>
        <w:t>6.1.2</w:t>
      </w:r>
      <w:r w:rsidRPr="00140E21">
        <w:tab/>
      </w:r>
      <w:r>
        <w:t>Procedures</w:t>
      </w:r>
      <w:bookmarkEnd w:id="80"/>
      <w:bookmarkEnd w:id="81"/>
      <w:bookmarkEnd w:id="82"/>
      <w:bookmarkEnd w:id="83"/>
    </w:p>
    <w:p w14:paraId="16437137" w14:textId="2555BE53" w:rsidR="002669E7" w:rsidRPr="002669E7" w:rsidRDefault="002669E7" w:rsidP="002669E7">
      <w:pPr>
        <w:pStyle w:val="Heading4"/>
      </w:pPr>
      <w:bookmarkStart w:id="84" w:name="_Toc100782795"/>
      <w:bookmarkStart w:id="85" w:name="_Toc100983169"/>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84"/>
      <w:bookmarkEnd w:id="85"/>
    </w:p>
    <w:p w14:paraId="50ACA7E3" w14:textId="63D5C002" w:rsidR="00A73547" w:rsidRDefault="008D4460" w:rsidP="008D4460">
      <w:r>
        <w:t>Before moving the UE to CM-IDLE state, the NG-RAN or AMF may decide to trigger the AN release procedure based on the coverage information.</w:t>
      </w:r>
    </w:p>
    <w:p w14:paraId="0AB18AE2" w14:textId="793228DC" w:rsidR="00A73547" w:rsidRDefault="00A73547" w:rsidP="00A73547">
      <w:pPr>
        <w:pStyle w:val="EditorsNote"/>
      </w:pPr>
      <w:r>
        <w:t>Editor</w:t>
      </w:r>
      <w:r w:rsidR="00EB54BC">
        <w:t>'</w:t>
      </w:r>
      <w:r>
        <w:t xml:space="preserve">s </w:t>
      </w:r>
      <w:r w:rsidR="008D4460">
        <w:t>note</w:t>
      </w:r>
      <w:r>
        <w:t>:</w:t>
      </w:r>
      <w:r w:rsidR="008D4460">
        <w:tab/>
      </w:r>
      <w:r>
        <w:t>Whether it is RAN, the AMF or either that triggers AN/S1 release based on coverage information is FFS.</w:t>
      </w:r>
    </w:p>
    <w:bookmarkStart w:id="86" w:name="_MON_1684549432"/>
    <w:bookmarkEnd w:id="86"/>
    <w:bookmarkStart w:id="87" w:name="_MON_1684549432"/>
    <w:bookmarkEnd w:id="87"/>
    <w:p w14:paraId="47294159" w14:textId="3A34E99E" w:rsidR="00F05085" w:rsidRDefault="00F05085" w:rsidP="00C76F30">
      <w:pPr>
        <w:pStyle w:val="TH"/>
      </w:pPr>
      <w:r>
        <w:object w:dxaOrig="8222" w:dyaOrig="6685" w14:anchorId="06034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74" type="#_x0000_t75" style="width:410.95pt;height:331.45pt" o:ole="">
            <v:imagedata r:id="rId13" o:title=""/>
          </v:shape>
          <o:OLEObject Type="Embed" ProgID="Word.Picture.8" ShapeID="_x0000_i2574" DrawAspect="Content" ObjectID="_1711595977" r:id="rId14"/>
        </w:object>
      </w:r>
    </w:p>
    <w:p w14:paraId="5829A44A" w14:textId="5B07BAF2" w:rsidR="00A73547" w:rsidRDefault="00A73547" w:rsidP="00A73547">
      <w:pPr>
        <w:pStyle w:val="TF"/>
        <w:rPr>
          <w:rFonts w:eastAsia="SimSun"/>
        </w:rPr>
      </w:pPr>
      <w:r w:rsidRPr="00140E21">
        <w:t xml:space="preserve">Figure </w:t>
      </w:r>
      <w:r>
        <w:t>6.</w:t>
      </w:r>
      <w:r w:rsidR="002669E7">
        <w:t>1</w:t>
      </w:r>
      <w:r>
        <w:t>.2</w:t>
      </w:r>
      <w:r w:rsidR="002669E7">
        <w:t>.1</w:t>
      </w:r>
      <w:r w:rsidRPr="00140E21">
        <w:t xml:space="preserve">-1: </w:t>
      </w:r>
      <w:r w:rsidRPr="005A0C27">
        <w:rPr>
          <w:rFonts w:eastAsia="SimSun"/>
        </w:rPr>
        <w:t>high-level procedure</w:t>
      </w:r>
      <w:r>
        <w:rPr>
          <w:rFonts w:eastAsia="SimSun"/>
        </w:rPr>
        <w:t xml:space="preserve"> for power saving enhancement</w:t>
      </w:r>
      <w:r w:rsidR="00F04961">
        <w:rPr>
          <w:rFonts w:eastAsia="SimSun"/>
        </w:rPr>
        <w:t xml:space="preserve"> in 5GS</w:t>
      </w:r>
    </w:p>
    <w:p w14:paraId="786C862E" w14:textId="77777777" w:rsidR="002669E7" w:rsidRPr="00D567BF" w:rsidRDefault="002669E7" w:rsidP="002669E7">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p>
    <w:p w14:paraId="1C1505B1" w14:textId="7D5138F0" w:rsidR="008D4460" w:rsidRDefault="008D4460" w:rsidP="008D4460">
      <w:pPr>
        <w:pStyle w:val="B1"/>
      </w:pPr>
      <w:r>
        <w:lastRenderedPageBreak/>
        <w:t>1.</w:t>
      </w:r>
      <w:r>
        <w:tab/>
        <w:t>If the RAN detects that the UE is about to be out of network coverage based on the coverage information</w:t>
      </w:r>
      <w:r w:rsidR="002669E7" w:rsidRPr="00266693">
        <w:t xml:space="preserve"> or </w:t>
      </w:r>
      <w:r w:rsidR="002669E7" w:rsidRPr="00D567BF">
        <w:t xml:space="preserve">if it receives the </w:t>
      </w:r>
      <w:r w:rsidR="002669E7">
        <w:t>release request</w:t>
      </w:r>
      <w:r>
        <w:t>, the (R)AN may trigger the AN release procedure to move UE into CM-IDLE state before entering the non-coverage area.</w:t>
      </w:r>
    </w:p>
    <w:p w14:paraId="2AFAE997" w14:textId="77777777" w:rsidR="008D4460" w:rsidRDefault="008D4460" w:rsidP="008D4460">
      <w:pPr>
        <w:pStyle w:val="B1"/>
      </w:pPr>
      <w:r>
        <w:t>2.</w:t>
      </w:r>
      <w:r>
        <w:tab/>
        <w:t>The RAN may send an N2 UE Context Release Request message to the AMF.</w:t>
      </w:r>
    </w:p>
    <w:p w14:paraId="5B6904DD" w14:textId="77777777" w:rsidR="008D4460" w:rsidRDefault="008D4460" w:rsidP="008D4460">
      <w:pPr>
        <w:pStyle w:val="B1"/>
      </w:pPr>
      <w:r>
        <w:t>3.</w:t>
      </w:r>
      <w:r>
        <w:tab/>
        <w:t>If the AMF detects that the UE is about to leave the current network coverage based on the coverage information, the AMF may trigger the AN release procedure to move UE into CM-IDLE state when the UE is still within the network coverage.</w:t>
      </w:r>
    </w:p>
    <w:p w14:paraId="756E64A2" w14:textId="34C8ADF8" w:rsidR="008D4460" w:rsidRDefault="008D4460" w:rsidP="008D4460">
      <w:pPr>
        <w:pStyle w:val="B1"/>
      </w:pPr>
      <w:r>
        <w:t>4.</w:t>
      </w:r>
      <w:r>
        <w:tab/>
        <w:t>AMF may determine the power saving parameters for the UE based on the discontinuous coverage information.</w:t>
      </w:r>
      <w:r w:rsidR="00DD6639">
        <w:t xml:space="preserve"> </w:t>
      </w:r>
      <w:r w:rsidR="00DD6639" w:rsidRPr="00266693">
        <w:rPr>
          <w:rFonts w:eastAsiaTheme="minorEastAsia"/>
          <w:lang w:eastAsia="zh-CN"/>
        </w:rPr>
        <w:t xml:space="preserve">The coverage information may be derived by </w:t>
      </w:r>
      <w:r w:rsidR="00DD6639">
        <w:rPr>
          <w:rFonts w:eastAsiaTheme="minorEastAsia"/>
          <w:lang w:eastAsia="zh-CN"/>
        </w:rPr>
        <w:t xml:space="preserve">the </w:t>
      </w:r>
      <w:r w:rsidR="00DD6639"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eDRX parameters. This is to make sure the UE is kept in power saving mode without </w:t>
      </w:r>
      <w:r w:rsidR="00DD6639">
        <w:t xml:space="preserve">initiating </w:t>
      </w:r>
      <w:r>
        <w:t xml:space="preserve"> any </w:t>
      </w:r>
      <w:r w:rsidR="00DD6639">
        <w:t>MO</w:t>
      </w:r>
      <w:r>
        <w:t xml:space="preserve"> signalling request</w:t>
      </w:r>
      <w:r w:rsidR="00DD6639">
        <w:t>s</w:t>
      </w:r>
      <w:r>
        <w:t xml:space="preserve"> when</w:t>
      </w:r>
      <w:r w:rsidR="00DD6639">
        <w:t xml:space="preserve"> it</w:t>
      </w:r>
      <w:r>
        <w:t xml:space="preserve"> is </w:t>
      </w:r>
      <w:r w:rsidR="00DD6639">
        <w:t>out of</w:t>
      </w:r>
      <w:r>
        <w:t xml:space="preserve"> network coverage.</w:t>
      </w:r>
      <w:r w:rsidR="00DD6639">
        <w:t xml:space="preserve"> </w:t>
      </w:r>
      <w:r w:rsidR="00DD6639" w:rsidRPr="00266693">
        <w:rPr>
          <w:rFonts w:eastAsiaTheme="minorEastAsia"/>
          <w:lang w:eastAsia="zh-CN"/>
        </w:rPr>
        <w:t xml:space="preserve">The active time may be used to keep UE reachable before the UE </w:t>
      </w:r>
      <w:r w:rsidR="00DD6639">
        <w:rPr>
          <w:rFonts w:eastAsiaTheme="minorEastAsia"/>
          <w:lang w:eastAsia="zh-CN"/>
        </w:rPr>
        <w:t>moves</w:t>
      </w:r>
      <w:r w:rsidR="00DD6639" w:rsidRPr="00266693">
        <w:rPr>
          <w:rFonts w:eastAsiaTheme="minorEastAsia"/>
          <w:lang w:eastAsia="zh-CN"/>
        </w:rPr>
        <w:t xml:space="preserve"> outside of coverage.</w:t>
      </w:r>
    </w:p>
    <w:p w14:paraId="180EA676" w14:textId="3B52400C" w:rsidR="00DD6639" w:rsidRPr="00266693" w:rsidRDefault="00DD6639" w:rsidP="00DD6639">
      <w:pPr>
        <w:pStyle w:val="NO"/>
      </w:pPr>
      <w:r>
        <w:t>NOTE</w:t>
      </w:r>
      <w:r w:rsidR="00374AFB">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r>
        <w:t>, including the time it covers,</w:t>
      </w:r>
      <w:r w:rsidRPr="00266693">
        <w:t xml:space="preserve"> and coverage information of the UE, the AMF can help to derive the power saving parameters.</w:t>
      </w:r>
    </w:p>
    <w:p w14:paraId="0514B777" w14:textId="03557275" w:rsidR="00DD6639" w:rsidRPr="00266693" w:rsidRDefault="00DD6639" w:rsidP="00DD6639">
      <w:pPr>
        <w:pStyle w:val="NO"/>
      </w:pPr>
      <w:r w:rsidRPr="00266693">
        <w:t>NOTE</w:t>
      </w:r>
      <w:r w:rsidR="00374AFB">
        <w:rPr>
          <w:lang w:val="en-US"/>
        </w:rPr>
        <w:t> </w:t>
      </w:r>
      <w:r w:rsidRPr="00266693">
        <w:t>2:</w:t>
      </w:r>
      <w:r w:rsidRPr="00266693">
        <w:tab/>
        <w:t>The periodic registration timer may also be the Strictly Periodic Registration Timer.</w:t>
      </w:r>
    </w:p>
    <w:p w14:paraId="1C58AE99" w14:textId="77777777" w:rsidR="008D4460" w:rsidRDefault="008D4460" w:rsidP="008D4460">
      <w:pPr>
        <w:pStyle w:val="B1"/>
      </w:pPr>
      <w:r>
        <w:t>5.</w:t>
      </w:r>
      <w:r>
        <w:tab/>
        <w:t>AMF may trigger the UE Configuration Update procedure to update the power saving parameters.</w:t>
      </w:r>
    </w:p>
    <w:p w14:paraId="4D398968" w14:textId="77777777" w:rsidR="008D4460" w:rsidRDefault="008D4460" w:rsidP="008D4460">
      <w:pPr>
        <w:pStyle w:val="B1"/>
      </w:pPr>
      <w:r>
        <w:t>6.</w:t>
      </w:r>
      <w:r>
        <w:tab/>
        <w:t>The AMF sends an N2 UE Context Release Command to the (R)AN.</w:t>
      </w:r>
    </w:p>
    <w:p w14:paraId="5CAA95B1" w14:textId="77777777" w:rsidR="008D4460" w:rsidRDefault="008D4460" w:rsidP="008D4460">
      <w:pPr>
        <w:pStyle w:val="B1"/>
      </w:pPr>
      <w:r>
        <w:t>7.</w:t>
      </w:r>
      <w:r>
        <w:tab/>
        <w:t>The RAN requests the UE to release the (R)AN connection. Upon receiving (R)AN connection release confirmation from the UE, the (R)AN deletes the UE's context.</w:t>
      </w:r>
    </w:p>
    <w:p w14:paraId="4DEEA205" w14:textId="77777777" w:rsidR="008D4460" w:rsidRDefault="008D4460" w:rsidP="008D4460">
      <w:pPr>
        <w:pStyle w:val="B1"/>
      </w:pPr>
      <w:r>
        <w:t>8.</w:t>
      </w:r>
      <w:r>
        <w:tab/>
        <w:t>The (R)AN confirms the N2 Release by returning an N2 UE Context Release Complete (List of PDU Session ID(s) with active N3 user plane, User Location Information, Age of Location Information) message to the AMF.</w:t>
      </w:r>
    </w:p>
    <w:p w14:paraId="001B0A1F" w14:textId="04D444BD" w:rsidR="008D4460" w:rsidRDefault="008D4460" w:rsidP="008D4460">
      <w:pPr>
        <w:pStyle w:val="B1"/>
      </w:pPr>
      <w:r>
        <w:t>9.</w:t>
      </w:r>
      <w:r>
        <w:tab/>
        <w:t xml:space="preserve">[Conditional] AMF to SMF: For each of the PDU Sessions in the N2 UE Context Release Complete, the AMF invokes Nsmf_PDUSession_UpdateSMContext Request in order to release N3 resources as defined in </w:t>
      </w:r>
      <w:r w:rsidR="009D7C4B">
        <w:t>c</w:t>
      </w:r>
      <w:r>
        <w:t xml:space="preserve">lause 4.2.6 of </w:t>
      </w:r>
      <w:r w:rsidR="008535A0">
        <w:t>TS 23.502 [</w:t>
      </w:r>
      <w:r>
        <w:t>3].</w:t>
      </w:r>
    </w:p>
    <w:p w14:paraId="0BB3C98C" w14:textId="51A8B3A8" w:rsidR="00374AFB" w:rsidRPr="00D567BF" w:rsidRDefault="00374AFB" w:rsidP="00374AFB">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7FCE243F" w14:textId="77777777" w:rsidR="00374AFB" w:rsidRPr="00D567BF" w:rsidRDefault="00374AFB" w:rsidP="00374AFB">
      <w:pPr>
        <w:pStyle w:val="Heading4"/>
        <w:rPr>
          <w:lang w:eastAsia="zh-CN"/>
        </w:rPr>
      </w:pPr>
      <w:bookmarkStart w:id="88" w:name="_Toc100782796"/>
      <w:bookmarkStart w:id="89" w:name="_Toc100983170"/>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88"/>
      <w:bookmarkEnd w:id="89"/>
    </w:p>
    <w:p w14:paraId="22519460" w14:textId="77777777" w:rsidR="00374AFB" w:rsidRPr="00266693" w:rsidRDefault="00374AFB" w:rsidP="00374AFB">
      <w:pPr>
        <w:rPr>
          <w:lang w:eastAsia="zh-CN"/>
        </w:rPr>
      </w:pPr>
      <w:r w:rsidRPr="00266693">
        <w:rPr>
          <w:lang w:eastAsia="zh-CN"/>
        </w:rPr>
        <w:t>Before moving outside network coverage, the UE triggers the Tracking Area Update procedure for power saving parameters update.</w:t>
      </w:r>
    </w:p>
    <w:p w14:paraId="2EB5FAB9" w14:textId="4866E29A" w:rsidR="00374AFB" w:rsidRPr="00266693" w:rsidRDefault="00374AFB" w:rsidP="00374AFB">
      <w:pPr>
        <w:pStyle w:val="NO"/>
        <w:rPr>
          <w:lang w:eastAsia="zh-CN"/>
        </w:rPr>
      </w:pPr>
      <w:r w:rsidRPr="00266693">
        <w:rPr>
          <w:lang w:eastAsia="zh-CN"/>
        </w:rPr>
        <w:t>NOTE</w:t>
      </w:r>
      <w:r>
        <w:rPr>
          <w:lang w:val="en-US" w:eastAsia="zh-CN"/>
        </w:rPr>
        <w:t> </w:t>
      </w:r>
      <w:r>
        <w:rPr>
          <w:lang w:eastAsia="zh-CN"/>
        </w:rPr>
        <w:t>1</w:t>
      </w:r>
      <w:r w:rsidRPr="00266693">
        <w:rPr>
          <w:lang w:eastAsia="zh-CN"/>
        </w:rPr>
        <w:t>:</w:t>
      </w:r>
      <w:r w:rsidR="00B0510E">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90" w:name="_MON_1710058273"/>
    <w:bookmarkEnd w:id="90"/>
    <w:p w14:paraId="16604880" w14:textId="77777777" w:rsidR="00374AFB" w:rsidRPr="00266693" w:rsidRDefault="00374AFB" w:rsidP="00F05085">
      <w:pPr>
        <w:pStyle w:val="TH"/>
      </w:pPr>
      <w:r w:rsidRPr="00266693">
        <w:object w:dxaOrig="8643" w:dyaOrig="5618" w14:anchorId="39C96FAD">
          <v:shape id="_x0000_i1025" type="#_x0000_t75" style="width:6in;height:281.2pt" o:ole="">
            <v:imagedata r:id="rId15" o:title=""/>
          </v:shape>
          <o:OLEObject Type="Embed" ProgID="Word.Document.12" ShapeID="_x0000_i1025" DrawAspect="Content" ObjectID="_1711595978" r:id="rId16">
            <o:FieldCodes>\s</o:FieldCodes>
          </o:OLEObject>
        </w:object>
      </w:r>
    </w:p>
    <w:p w14:paraId="06CA204F" w14:textId="77777777" w:rsidR="00374AFB" w:rsidRPr="00D567BF" w:rsidRDefault="00374AFB" w:rsidP="00374AFB">
      <w:pPr>
        <w:pStyle w:val="TF"/>
        <w:rPr>
          <w:lang w:eastAsia="zh-CN"/>
        </w:rPr>
      </w:pPr>
      <w:r w:rsidRPr="00266693">
        <w:t>Figure 6.1.2.</w:t>
      </w:r>
      <w:r>
        <w:t>2</w:t>
      </w:r>
      <w:r w:rsidRPr="00266693">
        <w:t xml:space="preserve">-1: </w:t>
      </w:r>
      <w:r w:rsidRPr="00266693">
        <w:rPr>
          <w:rFonts w:eastAsia="SimSun"/>
        </w:rPr>
        <w:t>high-level procedure for power saving enhancement in EP</w:t>
      </w:r>
      <w:r>
        <w:rPr>
          <w:rFonts w:eastAsia="SimSun"/>
        </w:rPr>
        <w:t>S</w:t>
      </w:r>
    </w:p>
    <w:p w14:paraId="134626F5" w14:textId="77777777" w:rsidR="00374AFB" w:rsidRPr="00374AFB" w:rsidRDefault="00374AFB" w:rsidP="00374AFB">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05513796" w14:textId="77777777" w:rsidR="00374AFB" w:rsidRPr="00266693" w:rsidRDefault="00374AFB" w:rsidP="00374AFB">
      <w:pPr>
        <w:pStyle w:val="B1"/>
        <w:rPr>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17CE19E9" w14:textId="77777777" w:rsidR="00374AFB" w:rsidRDefault="00374AFB" w:rsidP="00374AFB">
      <w:pPr>
        <w:pStyle w:val="B1"/>
        <w:rPr>
          <w:rFonts w:eastAsiaTheme="minorEastAsia"/>
          <w:lang w:eastAsia="zh-CN"/>
        </w:rPr>
      </w:pPr>
      <w:r w:rsidRPr="00374AFB">
        <w:rPr>
          <w:rFonts w:eastAsiaTheme="minorEastAsia"/>
          <w:lang w:eastAsia="zh-CN"/>
        </w:rPr>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e.g. satellite id, satellite ephemeris. </w:t>
      </w:r>
      <w:r w:rsidRPr="00374AFB">
        <w:rPr>
          <w:rFonts w:eastAsiaTheme="minorEastAsia"/>
          <w:lang w:eastAsia="zh-CN"/>
        </w:rPr>
        <w:t xml:space="preserve">The power saving parameters can be periodic TAU timer, active time for PSM and the eDRX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2EFEA801" w14:textId="77777777" w:rsidR="00374AFB" w:rsidRDefault="00374AFB" w:rsidP="00374AFB">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r w:rsidRPr="00266693">
        <w:t>, mobile in limited area.</w:t>
      </w:r>
    </w:p>
    <w:p w14:paraId="58C4BDC2" w14:textId="0496F9ED" w:rsidR="00374AFB" w:rsidRPr="00374AFB" w:rsidRDefault="00374AFB" w:rsidP="00374AFB">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282DB7FD" w14:textId="77777777" w:rsidR="00A73547" w:rsidRPr="000A10E5" w:rsidRDefault="00A73547" w:rsidP="00F05085">
      <w:pPr>
        <w:pStyle w:val="Heading3"/>
        <w:rPr>
          <w:rFonts w:eastAsia="DengXian"/>
          <w:lang w:eastAsia="zh-CN"/>
        </w:rPr>
      </w:pPr>
      <w:bookmarkStart w:id="91" w:name="_Toc23317651"/>
      <w:bookmarkStart w:id="92" w:name="_Toc92987390"/>
      <w:bookmarkStart w:id="93" w:name="_Toc100983171"/>
      <w:r w:rsidRPr="00F05085">
        <w:rPr>
          <w:rFonts w:eastAsia="DengXian"/>
        </w:rPr>
        <w:t>6.1.3</w:t>
      </w:r>
      <w:r w:rsidRPr="00F05085">
        <w:rPr>
          <w:rFonts w:eastAsia="DengXian"/>
        </w:rPr>
        <w:tab/>
      </w:r>
      <w:bookmarkEnd w:id="91"/>
      <w:r w:rsidRPr="00F05085">
        <w:rPr>
          <w:rFonts w:eastAsia="DengXian"/>
        </w:rPr>
        <w:t>Impacts on services, entities and interfaces</w:t>
      </w:r>
      <w:bookmarkEnd w:id="92"/>
      <w:bookmarkEnd w:id="93"/>
    </w:p>
    <w:p w14:paraId="5B8BCA3A" w14:textId="77777777" w:rsidR="008D4460" w:rsidRPr="008D4460" w:rsidRDefault="008D4460" w:rsidP="008D4460">
      <w:pPr>
        <w:rPr>
          <w:b/>
          <w:bCs/>
        </w:rPr>
      </w:pPr>
      <w:r w:rsidRPr="008D4460">
        <w:rPr>
          <w:b/>
          <w:bCs/>
        </w:rPr>
        <w:t>RAN:</w:t>
      </w:r>
    </w:p>
    <w:p w14:paraId="73AC86E9" w14:textId="00CB5436" w:rsidR="008D4460" w:rsidRDefault="008D4460" w:rsidP="008D4460">
      <w:pPr>
        <w:pStyle w:val="B1"/>
      </w:pPr>
      <w:r>
        <w:t>-</w:t>
      </w:r>
      <w:r>
        <w:tab/>
      </w:r>
      <w:r w:rsidR="00F23EA5">
        <w:t xml:space="preserve">Trigger </w:t>
      </w:r>
      <w:r>
        <w:t>AN release based on the coverage information for the UE</w:t>
      </w:r>
      <w:r w:rsidR="007A1E21">
        <w:t xml:space="preserve"> or request from the UE</w:t>
      </w:r>
      <w:r>
        <w:t>.</w:t>
      </w:r>
    </w:p>
    <w:p w14:paraId="2EDFF1F4" w14:textId="320F72C1" w:rsidR="007A1E21" w:rsidRPr="007A1E21" w:rsidRDefault="007A1E21" w:rsidP="008D4460">
      <w:pPr>
        <w:pStyle w:val="B1"/>
      </w:pPr>
      <w:r w:rsidRPr="00266693">
        <w:t>-</w:t>
      </w:r>
      <w:r w:rsidRPr="00266693">
        <w:tab/>
        <w:t>Send satellite assistance information to AMF</w:t>
      </w:r>
      <w:r w:rsidRPr="00266693">
        <w:rPr>
          <w:rFonts w:eastAsiaTheme="minorEastAsia"/>
          <w:lang w:eastAsia="zh-CN"/>
        </w:rPr>
        <w:t>/MME</w:t>
      </w:r>
      <w:r w:rsidRPr="00266693">
        <w:t>.</w:t>
      </w:r>
    </w:p>
    <w:p w14:paraId="436F91AF" w14:textId="77777777" w:rsidR="008D4460" w:rsidRPr="008D4460" w:rsidRDefault="008D4460" w:rsidP="008D4460">
      <w:pPr>
        <w:rPr>
          <w:b/>
          <w:bCs/>
        </w:rPr>
      </w:pPr>
      <w:r w:rsidRPr="008D4460">
        <w:rPr>
          <w:b/>
          <w:bCs/>
        </w:rPr>
        <w:t>AMF:</w:t>
      </w:r>
    </w:p>
    <w:p w14:paraId="4353A4DD" w14:textId="136A4A9A" w:rsidR="008D4460" w:rsidRDefault="008D4460" w:rsidP="008D4460">
      <w:pPr>
        <w:pStyle w:val="B1"/>
      </w:pPr>
      <w:r>
        <w:t>-</w:t>
      </w:r>
      <w:r>
        <w:tab/>
      </w:r>
      <w:r w:rsidR="00F23EA5">
        <w:t xml:space="preserve">Trigger </w:t>
      </w:r>
      <w:r>
        <w:t>AN release based on the coverage information for the UE.</w:t>
      </w:r>
    </w:p>
    <w:p w14:paraId="45716383" w14:textId="6FBCA526" w:rsidR="008D4460" w:rsidRDefault="008D4460" w:rsidP="008D4460">
      <w:pPr>
        <w:pStyle w:val="B1"/>
      </w:pPr>
      <w:r>
        <w:t>-</w:t>
      </w:r>
      <w:r>
        <w:tab/>
      </w:r>
      <w:r w:rsidR="00F23EA5">
        <w:t xml:space="preserve">Configure </w:t>
      </w:r>
      <w:r>
        <w:t>the power saving parameters based on the coverage information for the UE.</w:t>
      </w:r>
    </w:p>
    <w:p w14:paraId="6FA0B005" w14:textId="77777777"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02A5958" w14:textId="77777777" w:rsidR="00F23EA5" w:rsidRPr="0061636B" w:rsidRDefault="00F23EA5" w:rsidP="00F23EA5">
      <w:pPr>
        <w:rPr>
          <w:b/>
          <w:lang w:val="en-US" w:eastAsia="zh-CN"/>
        </w:rPr>
      </w:pPr>
      <w:r w:rsidRPr="00266693">
        <w:rPr>
          <w:b/>
          <w:lang w:eastAsia="zh-CN"/>
        </w:rPr>
        <w:t>MME:</w:t>
      </w:r>
    </w:p>
    <w:p w14:paraId="13B24556" w14:textId="44F296F4" w:rsidR="00F23EA5" w:rsidRPr="00266693" w:rsidRDefault="00F23EA5" w:rsidP="00F23EA5">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91AA8D8" w14:textId="46C148D5"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4ECC2D93" w14:textId="77777777" w:rsidR="00F23EA5" w:rsidRPr="00266693" w:rsidRDefault="00F23EA5" w:rsidP="00F23EA5">
      <w:pPr>
        <w:rPr>
          <w:b/>
          <w:lang w:eastAsia="zh-CN"/>
        </w:rPr>
      </w:pPr>
      <w:r w:rsidRPr="00266693">
        <w:rPr>
          <w:b/>
          <w:lang w:eastAsia="zh-CN"/>
        </w:rPr>
        <w:lastRenderedPageBreak/>
        <w:t>UE:</w:t>
      </w:r>
    </w:p>
    <w:p w14:paraId="09FD48B5" w14:textId="15D9B7C6" w:rsidR="00F23EA5" w:rsidRPr="00266693" w:rsidRDefault="00F23EA5" w:rsidP="00F23EA5">
      <w:pPr>
        <w:pStyle w:val="B1"/>
        <w:rPr>
          <w:lang w:eastAsia="en-US"/>
        </w:rPr>
      </w:pPr>
      <w:r w:rsidRPr="00266693">
        <w:t>-</w:t>
      </w:r>
      <w:r w:rsidRPr="00266693">
        <w:tab/>
      </w:r>
      <w:r>
        <w:t>T</w:t>
      </w:r>
      <w:r w:rsidRPr="00266693">
        <w:t>rigger the Tracking Area Update procedure or AN release when it is about to leave outside the network coverage.</w:t>
      </w:r>
    </w:p>
    <w:p w14:paraId="7A995A12" w14:textId="70AD42C9" w:rsidR="007C26C4" w:rsidRPr="007C26C4" w:rsidRDefault="007C26C4" w:rsidP="007C26C4">
      <w:pPr>
        <w:pStyle w:val="Heading2"/>
      </w:pPr>
      <w:bookmarkStart w:id="94" w:name="_Toc100782797"/>
      <w:bookmarkStart w:id="95" w:name="_Toc27894718"/>
      <w:bookmarkStart w:id="96" w:name="_Toc36191785"/>
      <w:bookmarkStart w:id="97" w:name="_Toc45192871"/>
      <w:bookmarkStart w:id="98" w:name="_Toc47592503"/>
      <w:bookmarkStart w:id="99" w:name="_Toc51834584"/>
      <w:bookmarkStart w:id="100" w:name="_Toc91153606"/>
      <w:bookmarkStart w:id="101" w:name="_Toc97108982"/>
      <w:bookmarkStart w:id="102" w:name="_Toc100983172"/>
      <w:r w:rsidRPr="007C26C4">
        <w:t>6.2</w:t>
      </w:r>
      <w:r w:rsidRPr="007C26C4">
        <w:tab/>
        <w:t xml:space="preserve">Solution </w:t>
      </w:r>
      <w:r w:rsidR="00312926">
        <w:t>#</w:t>
      </w:r>
      <w:r w:rsidR="006F4F9A">
        <w:t>2</w:t>
      </w:r>
      <w:r w:rsidRPr="007C26C4">
        <w:t>: predictive Power Saving Mode</w:t>
      </w:r>
      <w:bookmarkEnd w:id="94"/>
      <w:bookmarkEnd w:id="102"/>
    </w:p>
    <w:p w14:paraId="68217094" w14:textId="41C9EE87" w:rsidR="007C26C4" w:rsidRDefault="007C26C4" w:rsidP="007C26C4">
      <w:pPr>
        <w:pStyle w:val="Heading3"/>
      </w:pPr>
      <w:bookmarkStart w:id="103" w:name="_Toc100782798"/>
      <w:bookmarkStart w:id="104" w:name="_Toc100983173"/>
      <w:r>
        <w:t>6.2.1</w:t>
      </w:r>
      <w:r>
        <w:tab/>
        <w:t>Description</w:t>
      </w:r>
      <w:bookmarkEnd w:id="103"/>
      <w:bookmarkEnd w:id="104"/>
    </w:p>
    <w:p w14:paraId="65E8CA56" w14:textId="0D4F5566" w:rsidR="007C26C4" w:rsidRDefault="007C26C4" w:rsidP="007C26C4">
      <w:r>
        <w:t>This solution resolves Key Issue #2 about the power saving enhancements fo</w:t>
      </w:r>
      <w:r w:rsidR="00656377">
        <w:t>r UE in discontinuous coverage.</w:t>
      </w:r>
    </w:p>
    <w:p w14:paraId="2EA726A6" w14:textId="77777777" w:rsidR="007C26C4" w:rsidRDefault="007C26C4" w:rsidP="00F05085">
      <w:pPr>
        <w:rPr>
          <w:lang w:eastAsia="zh-CN"/>
        </w:rPr>
      </w:pPr>
      <w:r w:rsidRPr="00F05085">
        <w:t>In the proposed solution:</w:t>
      </w:r>
    </w:p>
    <w:p w14:paraId="5D828D3D" w14:textId="0EAF8547" w:rsidR="007C26C4" w:rsidRDefault="00935781" w:rsidP="00935781">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7C26C4" w:rsidRPr="00EB6A3E">
        <w:rPr>
          <w:rFonts w:eastAsiaTheme="minorEastAsia"/>
          <w:lang w:eastAsia="en-US"/>
        </w:rPr>
        <w:t>The CN (MME or AMF) is aware of the motion of the satellites of the constellation and is able to extrapolate the position of the different satellites of the constellation, as well as the period of time during which the satellites are visible at a given terrestrial location.</w:t>
      </w:r>
    </w:p>
    <w:p w14:paraId="74713C51" w14:textId="1CB87ADD" w:rsidR="007C26C4" w:rsidRPr="00022CF5" w:rsidRDefault="007C26C4" w:rsidP="00F05085">
      <w:pPr>
        <w:pStyle w:val="EditorsNote"/>
        <w:rPr>
          <w:lang w:eastAsia="zh-CN"/>
        </w:rPr>
      </w:pPr>
      <w:r w:rsidRPr="00F05085">
        <w:t>Editor's note:</w:t>
      </w:r>
      <w:r w:rsidRPr="00F05085">
        <w:tab/>
        <w:t>How the AMF / MME can obtain the satellite ephemeris is FFS</w:t>
      </w:r>
      <w:r w:rsidR="00656377" w:rsidRPr="00F05085">
        <w:rPr>
          <w:rFonts w:eastAsiaTheme="minorEastAsia" w:hint="eastAsia"/>
        </w:rPr>
        <w:t>.</w:t>
      </w:r>
    </w:p>
    <w:p w14:paraId="3723E37E" w14:textId="68AB39FE" w:rsidR="007C26C4" w:rsidRPr="00EB6A3E"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EB6A3E">
        <w:rPr>
          <w:rFonts w:eastAsiaTheme="minorEastAsia"/>
          <w:lang w:eastAsia="zh-CN"/>
        </w:rPr>
        <w:t>The UE is capable of PSM operation, and as per R17 assumption for NTN access, is equipped with GNSS receiver.</w:t>
      </w:r>
    </w:p>
    <w:p w14:paraId="76DB1A2F" w14:textId="2517FA48"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 xml:space="preserve">The UE, when requesting periodic update timer value and active time, indicates its current position and may also indicate its extrapolated position at the time of the next expected periodic update. e.g.: UE located in latitude/longitude (t0) request 3hours and indicates latitude/longitude </w:t>
      </w:r>
      <w:r w:rsidR="00656377">
        <w:rPr>
          <w:rFonts w:eastAsiaTheme="minorEastAsia"/>
          <w:lang w:eastAsia="zh-CN"/>
        </w:rPr>
        <w:t>(t0+3h).</w:t>
      </w:r>
    </w:p>
    <w:p w14:paraId="4E886CDE" w14:textId="6129BB52"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In MME response, if PSM is accepted, the network may indicate periodic update timer value different from the requested timer to accommodate with the satellites movement, for the UE to be under coverage for the next periodic tracking area update.</w:t>
      </w:r>
    </w:p>
    <w:p w14:paraId="62C55AC9" w14:textId="0FB9A61B"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If no coverage is foreseen by the MME at the time and the extrapolation position requested by the UE, the MME may perform linear extrapolation on UE position to find the closest possible coverage time.</w:t>
      </w:r>
    </w:p>
    <w:p w14:paraId="4838BE91" w14:textId="7F3D3150"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The periodic update timer value provided by AMF is either a new full timer value or an offset on the value of requested timer, to coincide next TAU with when the UE will be in coverage, according MME hypothesis and knowledge on UE and satellites movements</w:t>
      </w:r>
      <w:r w:rsidR="00656377">
        <w:rPr>
          <w:rFonts w:eastAsiaTheme="minorEastAsia"/>
          <w:lang w:eastAsia="zh-CN"/>
        </w:rPr>
        <w:t>.</w:t>
      </w:r>
    </w:p>
    <w:p w14:paraId="43F38995" w14:textId="5002E9A7" w:rsidR="007C26C4" w:rsidRPr="00022CF5" w:rsidRDefault="007C26C4" w:rsidP="007C26C4">
      <w:pPr>
        <w:pStyle w:val="EditorsNote"/>
      </w:pPr>
      <w:r w:rsidRPr="00022CF5">
        <w:t>Editor's note</w:t>
      </w:r>
      <w:r>
        <w:t>:</w:t>
      </w:r>
      <w:r>
        <w:tab/>
      </w:r>
      <w:r w:rsidR="00935781">
        <w:t>T</w:t>
      </w:r>
      <w:r w:rsidRPr="00022CF5">
        <w:t xml:space="preserve">he final choice for </w:t>
      </w:r>
      <w:r w:rsidRPr="005727A5">
        <w:t xml:space="preserve">correction </w:t>
      </w:r>
      <w:r w:rsidRPr="00022CF5">
        <w:t xml:space="preserve">time value </w:t>
      </w:r>
      <w:r w:rsidRPr="005727A5">
        <w:t xml:space="preserve">type and </w:t>
      </w:r>
      <w:r w:rsidRPr="00022CF5">
        <w:t>coding is FFS</w:t>
      </w:r>
      <w:r>
        <w:t xml:space="preserve"> either in SA2 or RAN2 due to</w:t>
      </w:r>
      <w:r w:rsidR="00656377">
        <w:t xml:space="preserve"> its signalling relation.</w:t>
      </w:r>
    </w:p>
    <w:p w14:paraId="70F1E8DA" w14:textId="6D46FB6A"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Note that specifying an offset value, with different possible unit values, may enable more accurate time than providing absolute timer value. (For example, the GPRS timer 3 format currently used implies a granularity of 1 hour if the assigned timer period is larger than ~5 hours).</w:t>
      </w:r>
    </w:p>
    <w:p w14:paraId="1C13926E" w14:textId="6C457861" w:rsidR="007C26C4" w:rsidRPr="00140E21" w:rsidRDefault="007C26C4" w:rsidP="007C26C4">
      <w:pPr>
        <w:pStyle w:val="Heading3"/>
      </w:pPr>
      <w:bookmarkStart w:id="105" w:name="_Toc100782799"/>
      <w:bookmarkStart w:id="106" w:name="_Toc100983174"/>
      <w:r>
        <w:t>6.</w:t>
      </w:r>
      <w:r w:rsidR="006F4F9A">
        <w:t>2</w:t>
      </w:r>
      <w:r>
        <w:t>.2</w:t>
      </w:r>
      <w:r w:rsidRPr="00140E21">
        <w:tab/>
      </w:r>
      <w:bookmarkEnd w:id="95"/>
      <w:bookmarkEnd w:id="96"/>
      <w:bookmarkEnd w:id="97"/>
      <w:bookmarkEnd w:id="98"/>
      <w:bookmarkEnd w:id="99"/>
      <w:bookmarkEnd w:id="100"/>
      <w:r>
        <w:t>Procedures</w:t>
      </w:r>
      <w:bookmarkEnd w:id="105"/>
      <w:bookmarkEnd w:id="106"/>
    </w:p>
    <w:p w14:paraId="35E54EF1" w14:textId="308B5EC0" w:rsidR="007C26C4" w:rsidRDefault="007C26C4" w:rsidP="006F4F9A">
      <w:r>
        <w:t>In the existing PSM procedure, as stated in specifications (</w:t>
      </w:r>
      <w:r w:rsidR="008535A0">
        <w:t>TS 23.682 [</w:t>
      </w:r>
      <w:r w:rsidR="009D7C4B">
        <w:t>6]</w:t>
      </w:r>
      <w:r>
        <w:t xml:space="preserve">, </w:t>
      </w:r>
      <w:r w:rsidR="008535A0">
        <w:t>TS 24.301 [</w:t>
      </w:r>
      <w:r w:rsidR="009D7C4B">
        <w:t>7]</w:t>
      </w:r>
      <w:r>
        <w:t xml:space="preserve">, and </w:t>
      </w:r>
      <w:r w:rsidR="008535A0">
        <w:t>TS 24.008 [</w:t>
      </w:r>
      <w:r w:rsidR="009D7C4B">
        <w:t>8]</w:t>
      </w:r>
      <w:r>
        <w:t>):</w:t>
      </w:r>
    </w:p>
    <w:p w14:paraId="39124A3E" w14:textId="77777777" w:rsidR="007C26C4" w:rsidRPr="00977789" w:rsidRDefault="007C26C4" w:rsidP="006F4F9A">
      <w:r>
        <w:t>UE requests the PSM by including a timer with the desired value in the ATTACH REQUEST, or TAU REQUEST. By the way the UE reports how often and for how long it needs to be active in order to transmit and receive data. However, the final values are determined by the network</w:t>
      </w:r>
      <w:r w:rsidRPr="006F4F9A">
        <w:t>.</w:t>
      </w:r>
    </w:p>
    <w:p w14:paraId="0DB70C6F" w14:textId="77777777" w:rsidR="007C26C4" w:rsidRDefault="007C26C4" w:rsidP="006F4F9A">
      <w:r>
        <w:t>In the proposed solution,</w:t>
      </w:r>
      <w:r w:rsidRPr="00CF08D3">
        <w:t xml:space="preserve"> </w:t>
      </w:r>
      <w:r>
        <w:t>ATTACH REQUEST, or TAU REQUEST are complemented by the following IEs, if PSM is requested by the UE:</w:t>
      </w:r>
    </w:p>
    <w:p w14:paraId="4264C4FB" w14:textId="6969610A"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current position (mandatory in case of satellite access)</w:t>
      </w:r>
      <w:r w:rsidR="00656377">
        <w:rPr>
          <w:rFonts w:eastAsiaTheme="minorEastAsia"/>
          <w:lang w:eastAsia="zh-CN"/>
        </w:rPr>
        <w:t>.</w:t>
      </w:r>
    </w:p>
    <w:p w14:paraId="2EE5B60A" w14:textId="28D3CC5E"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position extrapolated at the end of requested sleep time (optional)</w:t>
      </w:r>
      <w:r w:rsidR="00656377">
        <w:rPr>
          <w:rFonts w:eastAsiaTheme="minorEastAsia"/>
          <w:lang w:eastAsia="zh-CN"/>
        </w:rPr>
        <w:t>.</w:t>
      </w:r>
    </w:p>
    <w:p w14:paraId="3D8563D7" w14:textId="36EF18EB" w:rsidR="007C26C4" w:rsidRPr="005D3D16" w:rsidRDefault="007C26C4" w:rsidP="006F4F9A">
      <w:r w:rsidRPr="005D3D16">
        <w:t xml:space="preserve">MME </w:t>
      </w:r>
      <w:r w:rsidRPr="00022CF5">
        <w:t xml:space="preserve">makes assumption </w:t>
      </w:r>
      <w:r>
        <w:t>of</w:t>
      </w:r>
      <w:r w:rsidRPr="00022CF5">
        <w:t xml:space="preserve"> linear </w:t>
      </w:r>
      <w:r>
        <w:t>UE movement based on above information and compares UE future trajectory with prediction of satellites coverage in the zone. The value returned as extension timer correspond to the closest point to UE extrapolated position where UE will find</w:t>
      </w:r>
      <w:r w:rsidR="006F4F9A">
        <w:t xml:space="preserve"> coverage.</w:t>
      </w:r>
    </w:p>
    <w:p w14:paraId="41541083" w14:textId="6552640A" w:rsidR="007C26C4" w:rsidRDefault="007C26C4" w:rsidP="006F4F9A">
      <w:r>
        <w:lastRenderedPageBreak/>
        <w:t>ATTACH ACCEPT, or TAU ACCEPT</w:t>
      </w:r>
      <w:r w:rsidR="00862FE8">
        <w:t xml:space="preserve"> </w:t>
      </w:r>
      <w:r w:rsidR="00656377">
        <w:rPr>
          <w:rFonts w:hint="eastAsia"/>
          <w:lang w:eastAsia="zh-CN"/>
        </w:rPr>
        <w:t>is</w:t>
      </w:r>
      <w:r>
        <w:t xml:space="preserve"> complemented by the following IEs, if PSM is accepted by the network:</w:t>
      </w:r>
    </w:p>
    <w:p w14:paraId="510A5086" w14:textId="10BB5DBC"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 xml:space="preserve">New timer extension value or Offset on timer extension value, with same or similar coding as defined by GPRS timer 3 in </w:t>
      </w:r>
      <w:r w:rsidR="008535A0" w:rsidRPr="00656377">
        <w:rPr>
          <w:rFonts w:eastAsiaTheme="minorEastAsia"/>
          <w:lang w:eastAsia="zh-CN"/>
        </w:rPr>
        <w:t>TS</w:t>
      </w:r>
      <w:r w:rsidR="008535A0">
        <w:rPr>
          <w:rFonts w:eastAsiaTheme="minorEastAsia"/>
          <w:lang w:eastAsia="zh-CN"/>
        </w:rPr>
        <w:t> </w:t>
      </w:r>
      <w:r w:rsidR="008535A0" w:rsidRPr="00656377">
        <w:rPr>
          <w:rFonts w:eastAsiaTheme="minorEastAsia"/>
          <w:lang w:eastAsia="zh-CN"/>
        </w:rPr>
        <w:t>24.008</w:t>
      </w:r>
      <w:r w:rsidR="008535A0">
        <w:rPr>
          <w:rFonts w:eastAsiaTheme="minorEastAsia"/>
          <w:lang w:eastAsia="zh-CN"/>
        </w:rPr>
        <w:t> [</w:t>
      </w:r>
      <w:r w:rsidR="009D7C4B">
        <w:rPr>
          <w:rFonts w:eastAsiaTheme="minorEastAsia"/>
          <w:lang w:eastAsia="zh-CN"/>
        </w:rPr>
        <w:t>8]</w:t>
      </w:r>
      <w:r w:rsidRPr="00656377">
        <w:rPr>
          <w:rFonts w:eastAsiaTheme="minorEastAsia"/>
          <w:lang w:eastAsia="zh-CN"/>
        </w:rPr>
        <w:t>.</w:t>
      </w:r>
    </w:p>
    <w:p w14:paraId="13C003D7" w14:textId="77F2879E" w:rsidR="007C26C4" w:rsidRPr="00FF7888" w:rsidRDefault="007C26C4" w:rsidP="006F4F9A">
      <w:pPr>
        <w:pStyle w:val="EditorsNote"/>
      </w:pPr>
      <w:r w:rsidRPr="00FF7888">
        <w:t>Editor's note:</w:t>
      </w:r>
      <w:r w:rsidR="006F4F9A">
        <w:tab/>
      </w:r>
      <w:r w:rsidR="00F05085" w:rsidRPr="00FF7888">
        <w:t xml:space="preserve">The </w:t>
      </w:r>
      <w:r w:rsidRPr="00FF7888">
        <w:t>final choice for correction time value type and coding is FFS</w:t>
      </w:r>
      <w:r>
        <w:t xml:space="preserve"> either in SA</w:t>
      </w:r>
      <w:r w:rsidR="00F05085">
        <w:t> WG</w:t>
      </w:r>
      <w:r>
        <w:t>2 or RAN</w:t>
      </w:r>
      <w:r w:rsidR="00F05085">
        <w:t> WG</w:t>
      </w:r>
      <w:r>
        <w:t>2 due to its signalling relation</w:t>
      </w:r>
      <w:r w:rsidR="00656377">
        <w:t>.</w:t>
      </w:r>
    </w:p>
    <w:p w14:paraId="2A3DF28A" w14:textId="71B2AA2B" w:rsidR="007C26C4" w:rsidRPr="000A10E5" w:rsidRDefault="007C26C4" w:rsidP="00F05085">
      <w:pPr>
        <w:pStyle w:val="Heading3"/>
        <w:rPr>
          <w:rFonts w:eastAsia="DengXian"/>
          <w:lang w:eastAsia="zh-CN"/>
        </w:rPr>
      </w:pPr>
      <w:bookmarkStart w:id="107" w:name="_Toc100983175"/>
      <w:r w:rsidRPr="00F05085">
        <w:rPr>
          <w:rFonts w:eastAsia="DengXian"/>
        </w:rPr>
        <w:t>6.</w:t>
      </w:r>
      <w:r w:rsidR="00656377" w:rsidRPr="00F05085">
        <w:rPr>
          <w:rFonts w:eastAsia="DengXian"/>
        </w:rPr>
        <w:t>2</w:t>
      </w:r>
      <w:r w:rsidRPr="00F05085">
        <w:rPr>
          <w:rFonts w:eastAsia="DengXian"/>
        </w:rPr>
        <w:t>.3</w:t>
      </w:r>
      <w:r w:rsidRPr="00F05085">
        <w:rPr>
          <w:rFonts w:eastAsia="DengXian"/>
        </w:rPr>
        <w:tab/>
        <w:t>Impacts on services, entities and interfaces</w:t>
      </w:r>
      <w:bookmarkEnd w:id="107"/>
    </w:p>
    <w:p w14:paraId="258E5A99" w14:textId="77777777" w:rsidR="007C26C4" w:rsidRDefault="007C26C4" w:rsidP="007C26C4">
      <w:pPr>
        <w:rPr>
          <w:rFonts w:eastAsia="SimSun"/>
          <w:b/>
          <w:bCs/>
        </w:rPr>
      </w:pPr>
      <w:r>
        <w:rPr>
          <w:rFonts w:eastAsia="SimSun"/>
          <w:b/>
          <w:bCs/>
        </w:rPr>
        <w:t>UE:</w:t>
      </w:r>
    </w:p>
    <w:p w14:paraId="6136577A" w14:textId="77777777"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Computes its current and extrapolated location depending on its local PSM configuration.</w:t>
      </w:r>
    </w:p>
    <w:p w14:paraId="7CC6D07D" w14:textId="77777777" w:rsidR="007C26C4" w:rsidRPr="00B60159" w:rsidRDefault="007C26C4" w:rsidP="007C26C4">
      <w:pPr>
        <w:rPr>
          <w:rFonts w:eastAsia="SimSun"/>
          <w:b/>
          <w:bCs/>
          <w:lang w:eastAsia="zh-CN"/>
        </w:rPr>
      </w:pPr>
      <w:r>
        <w:rPr>
          <w:rFonts w:eastAsia="SimSun"/>
          <w:b/>
          <w:bCs/>
        </w:rPr>
        <w:t>RAN</w:t>
      </w:r>
      <w:r w:rsidRPr="00B60159">
        <w:rPr>
          <w:rFonts w:eastAsia="SimSun"/>
          <w:b/>
          <w:bCs/>
        </w:rPr>
        <w:t>:</w:t>
      </w:r>
    </w:p>
    <w:p w14:paraId="72393E33" w14:textId="40665A2D"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sidR="00656377">
        <w:rPr>
          <w:rFonts w:eastAsiaTheme="minorEastAsia"/>
          <w:lang w:eastAsia="zh-CN"/>
        </w:rPr>
        <w:t>N</w:t>
      </w:r>
      <w:r w:rsidRPr="00656377">
        <w:rPr>
          <w:rFonts w:eastAsiaTheme="minorEastAsia"/>
          <w:lang w:eastAsia="zh-CN"/>
        </w:rPr>
        <w:t>one</w:t>
      </w:r>
      <w:r w:rsidR="00656377">
        <w:rPr>
          <w:rFonts w:eastAsiaTheme="minorEastAsia"/>
          <w:lang w:eastAsia="zh-CN"/>
        </w:rPr>
        <w:t>.</w:t>
      </w:r>
    </w:p>
    <w:p w14:paraId="19140EDC" w14:textId="77777777" w:rsidR="007C26C4" w:rsidRPr="00B60159" w:rsidRDefault="007C26C4" w:rsidP="007C26C4">
      <w:pPr>
        <w:rPr>
          <w:rFonts w:eastAsia="SimSun"/>
          <w:b/>
          <w:bCs/>
        </w:rPr>
      </w:pPr>
      <w:r>
        <w:rPr>
          <w:rFonts w:eastAsia="SimSun"/>
          <w:b/>
          <w:bCs/>
        </w:rPr>
        <w:t>MME</w:t>
      </w:r>
      <w:r w:rsidRPr="00B60159">
        <w:rPr>
          <w:rFonts w:eastAsia="SimSun"/>
          <w:b/>
          <w:bCs/>
        </w:rPr>
        <w:t>:</w:t>
      </w:r>
    </w:p>
    <w:p w14:paraId="318AC9CA" w14:textId="467A9CC3"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sidR="00656377">
        <w:rPr>
          <w:rFonts w:eastAsiaTheme="minorEastAsia"/>
          <w:lang w:eastAsia="zh-CN"/>
        </w:rPr>
        <w:t>verage given satellites motion.</w:t>
      </w:r>
    </w:p>
    <w:p w14:paraId="346C293E" w14:textId="56869978"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Configure the power saving parameters based on the coverage information for the UE.</w:t>
      </w:r>
    </w:p>
    <w:p w14:paraId="75ABF6C1" w14:textId="62D527E8" w:rsidR="00312926" w:rsidRDefault="00312926" w:rsidP="00312926">
      <w:pPr>
        <w:pStyle w:val="Heading2"/>
      </w:pPr>
      <w:bookmarkStart w:id="108" w:name="_Toc100782800"/>
      <w:bookmarkStart w:id="109" w:name="_Toc100983176"/>
      <w:r>
        <w:t>6.3</w:t>
      </w:r>
      <w:r w:rsidRPr="004D3578">
        <w:tab/>
      </w:r>
      <w:r w:rsidRPr="005A2371">
        <w:t>Solution</w:t>
      </w:r>
      <w:r w:rsidRPr="005A2371">
        <w:rPr>
          <w:rFonts w:hint="eastAsia"/>
          <w:lang w:eastAsia="zh-CN"/>
        </w:rPr>
        <w:t xml:space="preserve"> #</w:t>
      </w:r>
      <w:r>
        <w:rPr>
          <w:lang w:eastAsia="zh-CN"/>
        </w:rPr>
        <w:t>3</w:t>
      </w:r>
      <w:r w:rsidRPr="005A2371">
        <w:t xml:space="preserve">: </w:t>
      </w:r>
      <w:r>
        <w:t>Power Saving based on UE awareness of coverage information</w:t>
      </w:r>
      <w:bookmarkEnd w:id="108"/>
      <w:bookmarkEnd w:id="109"/>
    </w:p>
    <w:p w14:paraId="61264824" w14:textId="46C84A2E" w:rsidR="00312926" w:rsidRDefault="00312926" w:rsidP="00312926">
      <w:pPr>
        <w:pStyle w:val="Heading3"/>
      </w:pPr>
      <w:bookmarkStart w:id="110" w:name="_Toc100782801"/>
      <w:bookmarkStart w:id="111" w:name="_Toc100983177"/>
      <w:r>
        <w:t>6.3.1</w:t>
      </w:r>
      <w:r>
        <w:tab/>
        <w:t>Description</w:t>
      </w:r>
      <w:bookmarkEnd w:id="110"/>
      <w:bookmarkEnd w:id="111"/>
    </w:p>
    <w:p w14:paraId="14AA7B00" w14:textId="77777777" w:rsidR="00312926" w:rsidRPr="00806631" w:rsidRDefault="00312926" w:rsidP="00806631">
      <w:pPr>
        <w:rPr>
          <w:b/>
          <w:bCs/>
        </w:rPr>
      </w:pPr>
      <w:r w:rsidRPr="00806631">
        <w:rPr>
          <w:b/>
          <w:bCs/>
        </w:rPr>
        <w:t>General</w:t>
      </w:r>
    </w:p>
    <w:p w14:paraId="6B3D7462" w14:textId="77777777" w:rsidR="00312926" w:rsidRDefault="00312926" w:rsidP="00312926">
      <w:r>
        <w:t>This solution addresses Key Issue #2 about the power saving enhancements for UE in discontinuous coverage.</w:t>
      </w:r>
    </w:p>
    <w:p w14:paraId="2FA6B516" w14:textId="463E9F66" w:rsidR="00312926" w:rsidRDefault="00312926" w:rsidP="00312926">
      <w:r>
        <w:t xml:space="preserve">The solution is based on the </w:t>
      </w:r>
      <w:r w:rsidR="009D7C4B">
        <w:t>Rel</w:t>
      </w:r>
      <w:r>
        <w:t xml:space="preserve">-17 approach agreed in </w:t>
      </w:r>
      <w:r w:rsidR="008535A0">
        <w:t>TS 23.401 [</w:t>
      </w:r>
      <w:r w:rsidR="00F05085">
        <w:t>5</w:t>
      </w:r>
      <w:r w:rsidR="009D7C4B">
        <w:t>]</w:t>
      </w:r>
      <w:r>
        <w:t xml:space="preserve"> and clarifies how it works with PSM and MICO. It is based on the following existing pre-rel-18 features and functionalities:</w:t>
      </w:r>
    </w:p>
    <w:p w14:paraId="19ED7AC5"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The UE is aware of its location and the satellite coverage information</w:t>
      </w:r>
    </w:p>
    <w:p w14:paraId="001A165C"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In the case of Power Saving Mode (PSM), the UE can request an Active Time value and Periodic TAU Timer value in the TAU Request. The MME takes the UE requested values into account and assigns an Active Time value and Periodic TAU Timer value in the TAU Accept.</w:t>
      </w:r>
    </w:p>
    <w:p w14:paraId="07056EE3"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In the case of MICO mode with Active Time, the UE can request an Active Time value during the Registration procedure. The AMF takes the UE requested values into and assigns the Active Time value in the Registration Accept.</w:t>
      </w:r>
    </w:p>
    <w:p w14:paraId="02F64AD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HLCOM can be applied while the UE is in PSM/MICO mode to buffer data in the network, or notify the AF about UE reachability, as applicable.</w:t>
      </w:r>
    </w:p>
    <w:p w14:paraId="5213A61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Tracking Area or RAT specific MME configuration of implicit deregistration timer can be used to ensure that the UE is not deregistered in case the UE is out of coverage when the Periodic TAU Timer expires.</w:t>
      </w:r>
    </w:p>
    <w:p w14:paraId="4382C0C5" w14:textId="77777777" w:rsidR="00312926" w:rsidRPr="00806631" w:rsidRDefault="00312926" w:rsidP="00806631">
      <w:pPr>
        <w:rPr>
          <w:b/>
          <w:bCs/>
        </w:rPr>
      </w:pPr>
      <w:r w:rsidRPr="00806631">
        <w:rPr>
          <w:b/>
          <w:bCs/>
        </w:rPr>
        <w:t>Power Saving Mode (PSM)</w:t>
      </w:r>
    </w:p>
    <w:p w14:paraId="0A2A0D34" w14:textId="5B7E617D" w:rsidR="00312926" w:rsidRDefault="00312926" w:rsidP="00312926">
      <w:pPr>
        <w:rPr>
          <w:lang w:eastAsia="zh-CN"/>
        </w:rPr>
      </w:pPr>
      <w:r>
        <w:rPr>
          <w:lang w:eastAsia="zh-CN"/>
        </w:rPr>
        <w:t>The UE determines based on its knowledge of its location and the satellite ephemeris data when it will have coverage and when it will not have coverage.</w:t>
      </w:r>
    </w:p>
    <w:p w14:paraId="0A4929E2" w14:textId="77777777" w:rsidR="00312926" w:rsidRDefault="00312926" w:rsidP="00312926">
      <w:pPr>
        <w:rPr>
          <w:lang w:eastAsia="zh-CN"/>
        </w:rPr>
      </w:pPr>
      <w:r>
        <w:rPr>
          <w:lang w:eastAsia="zh-CN"/>
        </w:rPr>
        <w:t>In this solution t</w:t>
      </w:r>
      <w:r w:rsidRPr="00237263">
        <w:rPr>
          <w:lang w:eastAsia="zh-CN"/>
        </w:rPr>
        <w:t xml:space="preserve">he UE </w:t>
      </w:r>
      <w:r>
        <w:rPr>
          <w:lang w:eastAsia="zh-CN"/>
        </w:rPr>
        <w:t>enters PSM based on current specification</w:t>
      </w:r>
      <w:r w:rsidRPr="00237263">
        <w:rPr>
          <w:lang w:eastAsia="zh-CN"/>
        </w:rPr>
        <w:t xml:space="preserve">. </w:t>
      </w:r>
      <w:r>
        <w:rPr>
          <w:lang w:eastAsia="zh-CN"/>
        </w:rPr>
        <w:t xml:space="preserve">The UE leaves PSM </w:t>
      </w:r>
      <w:r w:rsidRPr="000E0615">
        <w:rPr>
          <w:lang w:eastAsia="zh-CN"/>
        </w:rPr>
        <w:t xml:space="preserve">based on the existing specification triggers i.e. when it is during the active time or due to an MO event but only </w:t>
      </w:r>
      <w:r>
        <w:rPr>
          <w:lang w:eastAsia="zh-CN"/>
        </w:rPr>
        <w:t>when it has coverage (based on the coverage information) and there is a need to contact the network.</w:t>
      </w:r>
    </w:p>
    <w:p w14:paraId="33D87A1A" w14:textId="77777777" w:rsidR="00312926" w:rsidRDefault="00312926" w:rsidP="00312926">
      <w:pPr>
        <w:rPr>
          <w:lang w:eastAsia="zh-CN"/>
        </w:rPr>
      </w:pPr>
      <w:r w:rsidRPr="00237263">
        <w:rPr>
          <w:lang w:eastAsia="zh-CN"/>
        </w:rPr>
        <w:t xml:space="preserve">As per existing standard, the network will not try to page the UE while it is in PSM. </w:t>
      </w:r>
      <w:r>
        <w:rPr>
          <w:lang w:eastAsia="zh-CN"/>
        </w:rPr>
        <w:t xml:space="preserve">The only time the network may page the UE is during the Active Time for the period of Active Time directly after the UE has moved to IDLE state. </w:t>
      </w:r>
      <w:r>
        <w:rPr>
          <w:lang w:eastAsia="zh-CN"/>
        </w:rPr>
        <w:lastRenderedPageBreak/>
        <w:t>During other times, t</w:t>
      </w:r>
      <w:r w:rsidRPr="00237263">
        <w:rPr>
          <w:lang w:eastAsia="zh-CN"/>
        </w:rPr>
        <w:t xml:space="preserve">he NW will wait for the UE to initiate connectivity with the network, using </w:t>
      </w:r>
      <w:r>
        <w:rPr>
          <w:lang w:eastAsia="zh-CN"/>
        </w:rPr>
        <w:t xml:space="preserve">e.g. </w:t>
      </w:r>
      <w:r w:rsidRPr="00237263">
        <w:rPr>
          <w:lang w:eastAsia="zh-CN"/>
        </w:rPr>
        <w:t>TAU or SR procedure</w:t>
      </w:r>
      <w:r>
        <w:rPr>
          <w:lang w:eastAsia="zh-CN"/>
        </w:rPr>
        <w:t>s</w:t>
      </w:r>
      <w:r w:rsidRPr="00237263">
        <w:rPr>
          <w:lang w:eastAsia="zh-CN"/>
        </w:rPr>
        <w:t>.</w:t>
      </w:r>
    </w:p>
    <w:p w14:paraId="12D0F75D" w14:textId="77777777" w:rsidR="00312926" w:rsidRDefault="00312926" w:rsidP="00312926">
      <w:pPr>
        <w:rPr>
          <w:lang w:eastAsia="zh-CN"/>
        </w:rPr>
      </w:pPr>
      <w:r>
        <w:rPr>
          <w:lang w:eastAsia="zh-CN"/>
        </w:rPr>
        <w:t xml:space="preserve">When the UE uses PSM, the UE requests an Active Time and may request a </w:t>
      </w:r>
      <w:r w:rsidRPr="004A4D1C">
        <w:rPr>
          <w:lang w:eastAsia="zh-CN"/>
        </w:rPr>
        <w:t>Periodic TAU Timer value in the TAU Req</w:t>
      </w:r>
      <w:r>
        <w:rPr>
          <w:lang w:eastAsia="zh-CN"/>
        </w:rPr>
        <w:t>u</w:t>
      </w:r>
      <w:r w:rsidRPr="004A4D1C">
        <w:rPr>
          <w:lang w:eastAsia="zh-CN"/>
        </w:rPr>
        <w:t>est</w:t>
      </w:r>
      <w:r>
        <w:rPr>
          <w:lang w:eastAsia="zh-CN"/>
        </w:rPr>
        <w:t>. In this solution the UE can take the coverage information into account when requesting these values. Since these timers start when the UE moves to IDLE mode, if the UE is in CONNECTED state the UE will need to take into account an expected time for how long the UE will remain in CONNECTED state. For example, if there is 15 more minutes until the UE loses coverage, and 4 hours of out-of-coverage after that, the UE could select an Active Time value of 10 minutes and Periodic TAU Timer value of 4h20min. Normally a PSM UE may chose a shorter Active Time in order to move back to PSM as fast as possible.</w:t>
      </w:r>
    </w:p>
    <w:p w14:paraId="75AE5BEF" w14:textId="1D83953C" w:rsidR="00312926" w:rsidRDefault="00312926" w:rsidP="00312926">
      <w:pPr>
        <w:rPr>
          <w:lang w:eastAsia="zh-CN"/>
        </w:rPr>
      </w:pPr>
      <w:r w:rsidRPr="00237263">
        <w:rPr>
          <w:lang w:eastAsia="zh-CN"/>
        </w:rPr>
        <w:t xml:space="preserve">When the UE </w:t>
      </w:r>
      <w:r>
        <w:rPr>
          <w:lang w:eastAsia="zh-CN"/>
        </w:rPr>
        <w:t>again has</w:t>
      </w:r>
      <w:r w:rsidRPr="00237263">
        <w:rPr>
          <w:lang w:eastAsia="zh-CN"/>
        </w:rPr>
        <w:t xml:space="preserve"> coverage, the UE may </w:t>
      </w:r>
      <w:r>
        <w:rPr>
          <w:lang w:eastAsia="zh-CN"/>
        </w:rPr>
        <w:t xml:space="preserve">access the PLMN and </w:t>
      </w:r>
      <w:r w:rsidRPr="00237263">
        <w:rPr>
          <w:lang w:eastAsia="zh-CN"/>
        </w:rPr>
        <w:t xml:space="preserve">initiate signalling </w:t>
      </w:r>
      <w:r>
        <w:rPr>
          <w:lang w:eastAsia="zh-CN"/>
        </w:rPr>
        <w:t xml:space="preserve">as per existing standard </w:t>
      </w:r>
      <w:r w:rsidRPr="00237263">
        <w:rPr>
          <w:lang w:eastAsia="zh-CN"/>
        </w:rPr>
        <w:t xml:space="preserve">e.g., </w:t>
      </w:r>
      <w:r>
        <w:rPr>
          <w:lang w:eastAsia="zh-CN"/>
        </w:rPr>
        <w:t>a</w:t>
      </w:r>
      <w:r w:rsidRPr="00237263">
        <w:rPr>
          <w:lang w:eastAsia="zh-CN"/>
        </w:rPr>
        <w:t xml:space="preserve"> TAU or SR, e.g. if there is UL data or the periodic TAU timer has expired. The UE could </w:t>
      </w:r>
      <w:r>
        <w:rPr>
          <w:lang w:eastAsia="zh-CN"/>
        </w:rPr>
        <w:t>then</w:t>
      </w:r>
      <w:r w:rsidRPr="00237263">
        <w:rPr>
          <w:lang w:eastAsia="zh-CN"/>
        </w:rPr>
        <w:t xml:space="preserve"> request new Active Time and Periodic TAU Timer value</w:t>
      </w:r>
      <w:r>
        <w:rPr>
          <w:lang w:eastAsia="zh-CN"/>
        </w:rPr>
        <w:t xml:space="preserve">s based on coverage information as described above. The UE may also trigger a TAU specifically to </w:t>
      </w:r>
      <w:r w:rsidRPr="00237263">
        <w:rPr>
          <w:lang w:eastAsia="zh-CN"/>
        </w:rPr>
        <w:t xml:space="preserve">request new Active Time value and Periodic TAU Timer value, as described in </w:t>
      </w:r>
      <w:r w:rsidR="009D7C4B" w:rsidRPr="00237263">
        <w:rPr>
          <w:lang w:eastAsia="zh-CN"/>
        </w:rPr>
        <w:t>clause</w:t>
      </w:r>
      <w:r w:rsidR="009D7C4B">
        <w:rPr>
          <w:lang w:eastAsia="zh-CN"/>
        </w:rPr>
        <w:t> </w:t>
      </w:r>
      <w:r w:rsidR="009D7C4B" w:rsidRPr="00237263">
        <w:rPr>
          <w:lang w:eastAsia="zh-CN"/>
        </w:rPr>
        <w:t>5.5.3.2.2, bullet w</w:t>
      </w:r>
      <w:r w:rsidR="009D7C4B" w:rsidRPr="00237263">
        <w:rPr>
          <w:lang w:eastAsia="zh-CN"/>
        </w:rPr>
        <w:t xml:space="preserve"> </w:t>
      </w:r>
      <w:r w:rsidR="009D7C4B">
        <w:rPr>
          <w:lang w:eastAsia="zh-CN"/>
        </w:rPr>
        <w:t xml:space="preserve">of </w:t>
      </w:r>
      <w:r w:rsidR="008535A0" w:rsidRPr="00237263">
        <w:rPr>
          <w:lang w:eastAsia="zh-CN"/>
        </w:rPr>
        <w:t>TS</w:t>
      </w:r>
      <w:r w:rsidR="008535A0">
        <w:rPr>
          <w:lang w:eastAsia="zh-CN"/>
        </w:rPr>
        <w:t> </w:t>
      </w:r>
      <w:r w:rsidR="008535A0" w:rsidRPr="00237263">
        <w:rPr>
          <w:lang w:eastAsia="zh-CN"/>
        </w:rPr>
        <w:t>24.301</w:t>
      </w:r>
      <w:r w:rsidR="008535A0">
        <w:rPr>
          <w:lang w:eastAsia="zh-CN"/>
        </w:rPr>
        <w:t> [</w:t>
      </w:r>
      <w:r w:rsidR="009D7C4B">
        <w:rPr>
          <w:lang w:eastAsia="zh-CN"/>
        </w:rPr>
        <w:t>7]</w:t>
      </w:r>
      <w:r w:rsidRPr="00237263">
        <w:rPr>
          <w:lang w:eastAsia="zh-CN"/>
        </w:rPr>
        <w:t xml:space="preserve">. </w:t>
      </w:r>
      <w:r>
        <w:rPr>
          <w:lang w:eastAsia="zh-CN"/>
        </w:rPr>
        <w:t xml:space="preserve">The </w:t>
      </w:r>
      <w:r w:rsidRPr="00237263">
        <w:rPr>
          <w:lang w:eastAsia="zh-CN"/>
        </w:rPr>
        <w:t xml:space="preserve">UE could trigger </w:t>
      </w:r>
      <w:r>
        <w:rPr>
          <w:lang w:eastAsia="zh-CN"/>
        </w:rPr>
        <w:t>such request</w:t>
      </w:r>
      <w:r w:rsidRPr="00237263">
        <w:rPr>
          <w:lang w:eastAsia="zh-CN"/>
        </w:rPr>
        <w:t xml:space="preserve"> when it enter</w:t>
      </w:r>
      <w:r>
        <w:rPr>
          <w:lang w:eastAsia="zh-CN"/>
        </w:rPr>
        <w:t>s</w:t>
      </w:r>
      <w:r w:rsidRPr="00237263">
        <w:rPr>
          <w:lang w:eastAsia="zh-CN"/>
        </w:rPr>
        <w:t xml:space="preserve"> coverage or is about to lose coverage.</w:t>
      </w:r>
    </w:p>
    <w:p w14:paraId="3D09E605" w14:textId="003A8508" w:rsidR="00312926" w:rsidRPr="00806631" w:rsidRDefault="00806631" w:rsidP="00806631">
      <w:pPr>
        <w:rPr>
          <w:b/>
          <w:bCs/>
        </w:rPr>
      </w:pPr>
      <w:r>
        <w:rPr>
          <w:b/>
          <w:bCs/>
        </w:rPr>
        <w:t>MICO</w:t>
      </w:r>
    </w:p>
    <w:p w14:paraId="3FCA33F2" w14:textId="77777777" w:rsidR="00312926" w:rsidRDefault="00312926" w:rsidP="00312926">
      <w:r>
        <w:t>MICO mode is very similar to PSM with the difference that the use of Active Time is optional and that the UE cannot request a Periodic Registration Timer value.</w:t>
      </w:r>
    </w:p>
    <w:p w14:paraId="4B37947E" w14:textId="77777777" w:rsidR="00312926" w:rsidRDefault="00312926" w:rsidP="00312926">
      <w:r>
        <w:t>In this solution the</w:t>
      </w:r>
      <w:r w:rsidRPr="00237263">
        <w:t xml:space="preserve"> UE </w:t>
      </w:r>
      <w:r>
        <w:t>enters MICO mode based on current specification</w:t>
      </w:r>
      <w:r w:rsidRPr="00237263">
        <w:t xml:space="preserve">. </w:t>
      </w:r>
      <w:r>
        <w:t xml:space="preserve">The UE can </w:t>
      </w:r>
      <w:r w:rsidRPr="001B7C50">
        <w:rPr>
          <w:lang w:eastAsia="zh-CN"/>
        </w:rPr>
        <w:t xml:space="preserve">initiate transition to CM-CONNECTED </w:t>
      </w:r>
      <w:r>
        <w:rPr>
          <w:lang w:eastAsia="zh-CN"/>
        </w:rPr>
        <w:t xml:space="preserve">based on existing specification </w:t>
      </w:r>
      <w:r>
        <w:t>but only when it has coverage (based on the coverage information) and there is a need to contact the network.</w:t>
      </w:r>
    </w:p>
    <w:p w14:paraId="2E488DDA" w14:textId="77777777" w:rsidR="00312926" w:rsidRDefault="00312926" w:rsidP="00312926">
      <w:r w:rsidRPr="00237263">
        <w:t xml:space="preserve">As per existing standard, the network will not try to page the UE while it is in </w:t>
      </w:r>
      <w:r>
        <w:t>MICO mode</w:t>
      </w:r>
      <w:r w:rsidRPr="00237263">
        <w:t xml:space="preserve">. </w:t>
      </w:r>
      <w:r>
        <w:t>The only time the network may page the UE is when Active Time is used, and in that case for the period of Active Time directly after the UE has moved to IDLE state. During other times, t</w:t>
      </w:r>
      <w:r w:rsidRPr="00237263">
        <w:t xml:space="preserve">he NW will wait for the UE to initiate connectivity with the network, using </w:t>
      </w:r>
      <w:r>
        <w:t>Registration</w:t>
      </w:r>
      <w:r w:rsidRPr="00237263">
        <w:t xml:space="preserve"> or SR procedure</w:t>
      </w:r>
      <w:r>
        <w:t>s</w:t>
      </w:r>
      <w:r w:rsidRPr="00237263">
        <w:t>.</w:t>
      </w:r>
    </w:p>
    <w:p w14:paraId="3076A323" w14:textId="77777777" w:rsidR="00312926" w:rsidRPr="0026574C" w:rsidRDefault="00312926" w:rsidP="00312926">
      <w:r>
        <w:t>In case MICO with Active Time is used, the UE can take the coverage information into account when requesting Active Time value. Similar to PSM mode, the UE may need to use an expected time</w:t>
      </w:r>
      <w:r w:rsidRPr="0026574C">
        <w:t xml:space="preserve"> </w:t>
      </w:r>
      <w:r>
        <w:t>for how long the UE will remain in CONNECTED state when determining a suitable Active Time based on coverage information.</w:t>
      </w:r>
    </w:p>
    <w:p w14:paraId="525D3F5E" w14:textId="77777777" w:rsidR="00312926" w:rsidRPr="00806631" w:rsidRDefault="00312926" w:rsidP="00806631">
      <w:pPr>
        <w:rPr>
          <w:b/>
          <w:bCs/>
        </w:rPr>
      </w:pPr>
      <w:r w:rsidRPr="00806631">
        <w:rPr>
          <w:b/>
          <w:bCs/>
        </w:rPr>
        <w:t>Common to PSM and MICO</w:t>
      </w:r>
    </w:p>
    <w:p w14:paraId="5E54E831" w14:textId="77777777" w:rsidR="00312926" w:rsidRDefault="00312926" w:rsidP="00312926">
      <w:r>
        <w:t>The solution does not guarantee that the UE cannot lose coverage while the UE is in CONNECTED state or while the Active Time timer is running. For example, if the UE loses coverage during the Active Time timer is running, the AMF/MME may page the UE without getting a reply. The</w:t>
      </w:r>
      <w:r w:rsidRPr="0026574C">
        <w:t xml:space="preserve"> UE </w:t>
      </w:r>
      <w:r>
        <w:t>may also</w:t>
      </w:r>
      <w:r w:rsidRPr="0026574C">
        <w:t xml:space="preserve"> not have coverage when the TAU timer expires</w:t>
      </w:r>
      <w:r>
        <w:t xml:space="preserve"> e.g. in case </w:t>
      </w:r>
      <w:r w:rsidRPr="0026574C">
        <w:t xml:space="preserve">the UE has moved to a new location during the out-of-coverage period. </w:t>
      </w:r>
      <w:r>
        <w:t>However, a</w:t>
      </w:r>
      <w:r w:rsidRPr="0026574C">
        <w:t xml:space="preserve">s in rel-17, the solution is stable to </w:t>
      </w:r>
      <w:r>
        <w:t xml:space="preserve">handle such cases. </w:t>
      </w:r>
      <w:r w:rsidRPr="0026574C">
        <w:t>TAI or RAT specific MME configuration is used to ensure that the UE is not deregistered</w:t>
      </w:r>
      <w:r>
        <w:t xml:space="preserve"> in those cases and HLCOM can be used to buffer DL packets in the network or to notify the AF about reachability status. Also, by using UE-provided Active Time and Periodic TAU Timer values based on coverage information, the risk for such failed paging or missed Periodic TAU Timers is reduced.</w:t>
      </w:r>
    </w:p>
    <w:p w14:paraId="7A5C80FB" w14:textId="77777777" w:rsidR="00312926" w:rsidRPr="00806631" w:rsidRDefault="00312926" w:rsidP="00806631">
      <w:pPr>
        <w:rPr>
          <w:b/>
          <w:bCs/>
        </w:rPr>
      </w:pPr>
      <w:r w:rsidRPr="00806631">
        <w:rPr>
          <w:b/>
          <w:bCs/>
        </w:rPr>
        <w:t>eDRX</w:t>
      </w:r>
    </w:p>
    <w:p w14:paraId="49CD0D93" w14:textId="153E4F98" w:rsidR="00312926" w:rsidRPr="00846FBF" w:rsidRDefault="00312926" w:rsidP="008E75A9">
      <w:pPr>
        <w:pStyle w:val="EditorsNote"/>
      </w:pPr>
      <w:r>
        <w:t>Editor</w:t>
      </w:r>
      <w:r w:rsidR="00F05085">
        <w:t>'</w:t>
      </w:r>
      <w:r>
        <w:t>s note:</w:t>
      </w:r>
      <w:r w:rsidR="009D7C4B">
        <w:tab/>
      </w:r>
      <w:r>
        <w:t>How to handle eDRX in case of discontinuous coverage is FFS</w:t>
      </w:r>
      <w:r w:rsidR="008E75A9">
        <w:t>.</w:t>
      </w:r>
    </w:p>
    <w:p w14:paraId="5A8EABEC" w14:textId="5D77E42C" w:rsidR="00312926" w:rsidRDefault="00312926" w:rsidP="00312926">
      <w:pPr>
        <w:pStyle w:val="Heading3"/>
      </w:pPr>
      <w:bookmarkStart w:id="112" w:name="_Toc100782802"/>
      <w:bookmarkStart w:id="113" w:name="_Toc100983178"/>
      <w:r>
        <w:t>6.3.2</w:t>
      </w:r>
      <w:r>
        <w:tab/>
        <w:t>Procedures</w:t>
      </w:r>
      <w:bookmarkEnd w:id="112"/>
      <w:bookmarkEnd w:id="113"/>
    </w:p>
    <w:p w14:paraId="2E666FAD" w14:textId="1A6EF1A6" w:rsidR="00312926" w:rsidRPr="005A2371" w:rsidRDefault="00312926" w:rsidP="00312926">
      <w:pPr>
        <w:rPr>
          <w:lang w:eastAsia="ko-KR"/>
        </w:rPr>
      </w:pPr>
      <w:r>
        <w:rPr>
          <w:lang w:eastAsia="ko-KR"/>
        </w:rPr>
        <w:t>The call flow below illustrates an example for PSM. The handling of MICO mode is similar. All signalling is based on existing procedures and protocols.</w:t>
      </w:r>
    </w:p>
    <w:p w14:paraId="08C7FC6A" w14:textId="77777777" w:rsidR="008E75A9" w:rsidRDefault="00312926" w:rsidP="008E75A9">
      <w:pPr>
        <w:pStyle w:val="TH"/>
      </w:pPr>
      <w:r w:rsidRPr="00A966FB">
        <w:object w:dxaOrig="11910" w:dyaOrig="11265" w14:anchorId="2EE3D696">
          <v:shape id="_x0000_i1026" type="#_x0000_t75" style="width:436.1pt;height:413pt" o:ole="">
            <v:imagedata r:id="rId17" o:title=""/>
          </v:shape>
          <o:OLEObject Type="Embed" ProgID="Visio.Drawing.15" ShapeID="_x0000_i1026" DrawAspect="Content" ObjectID="_1711595979" r:id="rId18"/>
        </w:object>
      </w:r>
    </w:p>
    <w:p w14:paraId="2AD70BC0" w14:textId="04D2CDDD" w:rsidR="00312926" w:rsidRPr="008E75A9" w:rsidRDefault="00312926" w:rsidP="008E75A9">
      <w:pPr>
        <w:pStyle w:val="TF"/>
        <w:overflowPunct/>
        <w:autoSpaceDE/>
        <w:autoSpaceDN/>
        <w:adjustRightInd/>
        <w:textAlignment w:val="auto"/>
        <w:rPr>
          <w:rFonts w:eastAsiaTheme="minorEastAsia"/>
          <w:lang w:eastAsia="en-US"/>
        </w:rPr>
      </w:pPr>
      <w:r w:rsidRPr="008E75A9">
        <w:rPr>
          <w:rFonts w:eastAsiaTheme="minorEastAsia"/>
          <w:lang w:eastAsia="en-US"/>
        </w:rPr>
        <w:t>Figure 6.3.1-1</w:t>
      </w:r>
      <w:r w:rsidR="009D7C4B">
        <w:rPr>
          <w:rFonts w:eastAsiaTheme="minorEastAsia"/>
          <w:lang w:eastAsia="en-US"/>
        </w:rPr>
        <w:t xml:space="preserve">: </w:t>
      </w:r>
      <w:r w:rsidRPr="008E75A9">
        <w:rPr>
          <w:rFonts w:eastAsiaTheme="minorEastAsia"/>
          <w:lang w:eastAsia="en-US"/>
        </w:rPr>
        <w:t>Example of PSM usage in case of discontinuous coverage</w:t>
      </w:r>
    </w:p>
    <w:p w14:paraId="16EA9EAB" w14:textId="56F88305" w:rsidR="00312926" w:rsidRDefault="00312926" w:rsidP="00312926">
      <w:pPr>
        <w:pStyle w:val="Heading3"/>
      </w:pPr>
      <w:bookmarkStart w:id="114" w:name="_Toc100782803"/>
      <w:bookmarkStart w:id="115" w:name="_Toc100983179"/>
      <w:r>
        <w:t>6.3.3</w:t>
      </w:r>
      <w:r>
        <w:tab/>
        <w:t>Impacts on existing nodes and functionalities</w:t>
      </w:r>
      <w:bookmarkEnd w:id="114"/>
      <w:bookmarkEnd w:id="115"/>
    </w:p>
    <w:p w14:paraId="41D5B866" w14:textId="559D6340" w:rsidR="00312926" w:rsidRDefault="00312926" w:rsidP="00312926">
      <w:r>
        <w:t xml:space="preserve">The solution has no </w:t>
      </w:r>
      <w:r w:rsidR="008E75A9">
        <w:t>protocol impacts.</w:t>
      </w:r>
    </w:p>
    <w:p w14:paraId="3F0FF653" w14:textId="77777777" w:rsidR="00312926" w:rsidRDefault="00312926" w:rsidP="00312926">
      <w:r>
        <w:t>UE and AMF/MME functional impacts:</w:t>
      </w:r>
    </w:p>
    <w:p w14:paraId="62699CC0" w14:textId="2D391CBC"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UE to take coverage info into account to 1) stay in PSM/MICO mode while out of coverage and 2) (optionally) request Active Time and Periodic TAU Timer based on coverage info.</w:t>
      </w:r>
    </w:p>
    <w:p w14:paraId="08AF6059" w14:textId="77777777"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MME/AMF to honour the UE requested Active Time value (for MICO and PSM) and Periodic TAU Timer value (for PSM) when using satellite RAT type. This behaviour could be based on Tracking Area or RAT specific MME configuration.</w:t>
      </w:r>
    </w:p>
    <w:p w14:paraId="4B0FEDB4" w14:textId="66AA7B2F" w:rsidR="00312926" w:rsidRDefault="00312926" w:rsidP="00312926">
      <w:r>
        <w:t>The normative impacts would be to describe the above two bullets</w:t>
      </w:r>
      <w:r w:rsidR="008E75A9">
        <w:t>.</w:t>
      </w:r>
    </w:p>
    <w:p w14:paraId="59514F56" w14:textId="16E01BE9" w:rsidR="002F65BA" w:rsidRDefault="002F65BA" w:rsidP="002F65BA">
      <w:pPr>
        <w:pStyle w:val="Heading2"/>
      </w:pPr>
      <w:bookmarkStart w:id="116" w:name="_Toc100782804"/>
      <w:bookmarkStart w:id="117" w:name="_Toc100983180"/>
      <w:r>
        <w:lastRenderedPageBreak/>
        <w:t>6.4</w:t>
      </w:r>
      <w:r>
        <w:tab/>
        <w:t xml:space="preserve">Solution #4: </w:t>
      </w:r>
      <w:r w:rsidRPr="00D52064">
        <w:t>Mobility Management enhancement based on coverage information and UE location</w:t>
      </w:r>
      <w:bookmarkEnd w:id="116"/>
      <w:bookmarkEnd w:id="117"/>
    </w:p>
    <w:p w14:paraId="1F5D6A17" w14:textId="750BFC6D" w:rsidR="002F65BA" w:rsidRDefault="002F65BA" w:rsidP="002F65BA">
      <w:pPr>
        <w:pStyle w:val="Heading3"/>
      </w:pPr>
      <w:bookmarkStart w:id="118" w:name="_Toc100782805"/>
      <w:bookmarkStart w:id="119" w:name="_Toc100983181"/>
      <w:r>
        <w:t>6.4.1</w:t>
      </w:r>
      <w:r>
        <w:tab/>
        <w:t>Description</w:t>
      </w:r>
      <w:bookmarkEnd w:id="118"/>
      <w:bookmarkEnd w:id="119"/>
    </w:p>
    <w:p w14:paraId="5DBBB1A5" w14:textId="0D2C5793" w:rsidR="002F65BA" w:rsidRDefault="002F65BA" w:rsidP="002F65BA">
      <w:r>
        <w:t>This solution attempts to resolve part of the Key Issue #1 about the mobility management enhancements fo</w:t>
      </w:r>
      <w:r w:rsidR="001A5B26">
        <w:t>r UE in discontinuous coverage.</w:t>
      </w:r>
    </w:p>
    <w:p w14:paraId="049AF71D" w14:textId="57DD4136" w:rsidR="002F65BA" w:rsidRDefault="002F65BA" w:rsidP="00F05085">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TAs. To save the network resource for paging, it is proposed that the TA where the UE is geographically located may be regarded as the last known TA for the first paging if the TA where the UE is geographically located is:</w:t>
      </w:r>
    </w:p>
    <w:p w14:paraId="4806C3CA" w14:textId="5B6433F0"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k</w:t>
      </w:r>
      <w:r w:rsidR="009D7C4B" w:rsidRPr="002F65BA">
        <w:rPr>
          <w:rFonts w:eastAsiaTheme="minorEastAsia"/>
          <w:lang w:eastAsia="zh-CN"/>
        </w:rPr>
        <w:t xml:space="preserve">nown </w:t>
      </w:r>
      <w:r w:rsidRPr="002F65BA">
        <w:rPr>
          <w:rFonts w:eastAsiaTheme="minorEastAsia"/>
          <w:lang w:eastAsia="zh-CN"/>
        </w:rPr>
        <w:t>by the AMF</w:t>
      </w:r>
      <w:r w:rsidR="009D7C4B">
        <w:rPr>
          <w:rFonts w:eastAsiaTheme="minorEastAsia"/>
          <w:lang w:eastAsia="zh-CN"/>
        </w:rPr>
        <w:t>;</w:t>
      </w:r>
      <w:r w:rsidRPr="002F65BA">
        <w:rPr>
          <w:rFonts w:eastAsiaTheme="minorEastAsia"/>
          <w:lang w:eastAsia="zh-CN"/>
        </w:rPr>
        <w:t xml:space="preserve"> and</w:t>
      </w:r>
    </w:p>
    <w:p w14:paraId="4691F553" w14:textId="46037115"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d</w:t>
      </w:r>
      <w:r w:rsidR="009D7C4B" w:rsidRPr="002F65BA">
        <w:rPr>
          <w:rFonts w:eastAsiaTheme="minorEastAsia"/>
          <w:lang w:eastAsia="zh-CN"/>
        </w:rPr>
        <w:t xml:space="preserve">etermined </w:t>
      </w:r>
      <w:r w:rsidRPr="002F65BA">
        <w:rPr>
          <w:rFonts w:eastAsiaTheme="minorEastAsia"/>
          <w:lang w:eastAsia="zh-CN"/>
        </w:rPr>
        <w:t>in coverage based on information from the RAN when the Paging is needed.</w:t>
      </w:r>
    </w:p>
    <w:p w14:paraId="687D3BEE" w14:textId="1F409BD0" w:rsidR="002F65BA" w:rsidRPr="00140E21" w:rsidRDefault="002F65BA" w:rsidP="002F65BA">
      <w:pPr>
        <w:pStyle w:val="Heading3"/>
      </w:pPr>
      <w:bookmarkStart w:id="120" w:name="_Toc100782806"/>
      <w:bookmarkStart w:id="121" w:name="_Toc100983182"/>
      <w:r>
        <w:t>6.4.2</w:t>
      </w:r>
      <w:r w:rsidRPr="00140E21">
        <w:tab/>
      </w:r>
      <w:r>
        <w:t>Procedures</w:t>
      </w:r>
      <w:bookmarkEnd w:id="120"/>
      <w:bookmarkEnd w:id="121"/>
    </w:p>
    <w:p w14:paraId="34CAD048" w14:textId="77777777" w:rsidR="002F65BA" w:rsidRDefault="002F65BA" w:rsidP="001A5B26">
      <w:pPr>
        <w:pStyle w:val="TH"/>
      </w:pPr>
      <w:r>
        <w:object w:dxaOrig="4710" w:dyaOrig="3612" w14:anchorId="1E52609E">
          <v:shape id="_x0000_i1027" type="#_x0000_t75" style="width:235.7pt;height:180.7pt" o:ole="">
            <v:imagedata r:id="rId19" o:title=""/>
          </v:shape>
          <o:OLEObject Type="Embed" ProgID="Visio.Drawing.15" ShapeID="_x0000_i1027" DrawAspect="Content" ObjectID="_1711595980" r:id="rId20"/>
        </w:object>
      </w:r>
    </w:p>
    <w:p w14:paraId="63A529CE" w14:textId="3B8CE056" w:rsidR="002F65BA" w:rsidRPr="00E1460F" w:rsidRDefault="001A5B26" w:rsidP="001A5B26">
      <w:pPr>
        <w:pStyle w:val="TF"/>
        <w:rPr>
          <w:rFonts w:eastAsia="MS Mincho"/>
        </w:rPr>
      </w:pPr>
      <w:r>
        <w:t>Figure 6.4</w:t>
      </w:r>
      <w:r w:rsidR="002F65BA" w:rsidRPr="00E1460F">
        <w:t>.2-1: high-level procedure for Paging in last known TA</w:t>
      </w:r>
    </w:p>
    <w:p w14:paraId="3AC661F6" w14:textId="0CA63490"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lang w:eastAsia="en-US"/>
        </w:rPr>
        <w:t>1.</w:t>
      </w:r>
      <w:r w:rsidR="001A5B26">
        <w:rPr>
          <w:rFonts w:eastAsiaTheme="minorEastAsia"/>
          <w:lang w:eastAsia="en-US"/>
        </w:rPr>
        <w:tab/>
      </w:r>
      <w:r w:rsidRPr="001A5B26">
        <w:rPr>
          <w:rFonts w:eastAsiaTheme="minorEastAsia"/>
          <w:lang w:eastAsia="en-US"/>
        </w:rPr>
        <w:t>In the case of satellite access, before sending the UE Context Release Command message to the RAN, the AMF may initiate the Location Reporting procedure to ask for the last known location of the UE. The RAN provides all broadcast TAIs for the selected PLMN to the AMF as part of the ULI. The RAN also reports the TA where the UE is geographically located if this TA can be determined. The RAN may also report the coverage information (e.g. ephemeris data) to the AMF in Location Reporting procedure.</w:t>
      </w:r>
    </w:p>
    <w:p w14:paraId="67A8DC01" w14:textId="6A739204" w:rsidR="002F65BA" w:rsidRPr="00956A41" w:rsidRDefault="002F65BA" w:rsidP="001A5B26">
      <w:pPr>
        <w:pStyle w:val="EditorsNote"/>
        <w:rPr>
          <w:rFonts w:eastAsia="SimSun"/>
          <w:lang w:eastAsia="zh-CN"/>
        </w:rPr>
      </w:pPr>
      <w:r>
        <w:t xml:space="preserve">Editor's </w:t>
      </w:r>
      <w:r w:rsidR="001A5B26">
        <w:t>n</w:t>
      </w:r>
      <w:r>
        <w:t>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 and whether the satellites ephemeris are available in a given RAN node.</w:t>
      </w:r>
    </w:p>
    <w:p w14:paraId="540CF0B2" w14:textId="198DD76D"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sidR="001A5B26" w:rsidRPr="001A5B26">
        <w:rPr>
          <w:rFonts w:eastAsiaTheme="minorEastAsia"/>
          <w:lang w:eastAsia="en-US"/>
        </w:rPr>
        <w:t>.</w:t>
      </w:r>
      <w:r w:rsidR="001A5B26">
        <w:rPr>
          <w:rFonts w:eastAsiaTheme="minorEastAsia"/>
          <w:lang w:eastAsia="en-US"/>
        </w:rPr>
        <w:tab/>
      </w:r>
      <w:r w:rsidRPr="001A5B26">
        <w:rPr>
          <w:rFonts w:eastAsiaTheme="minorEastAsia"/>
          <w:lang w:eastAsia="en-US"/>
        </w:rPr>
        <w:t>The AMF initiates the UE Context Release procedure</w:t>
      </w:r>
      <w:r w:rsidR="003168BB">
        <w:rPr>
          <w:rFonts w:eastAsiaTheme="minorEastAsia"/>
          <w:lang w:eastAsia="en-US"/>
        </w:rPr>
        <w:t>.</w:t>
      </w:r>
    </w:p>
    <w:p w14:paraId="0F7AD0CE" w14:textId="5F3B330E"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sidR="001A5B26">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p>
    <w:p w14:paraId="75A93724" w14:textId="7D228982" w:rsidR="002F65BA" w:rsidRDefault="00B073BD" w:rsidP="00F05085">
      <w:pPr>
        <w:pStyle w:val="B2"/>
      </w:pPr>
      <w:r w:rsidRPr="00F05085">
        <w:rPr>
          <w:rFonts w:eastAsiaTheme="minorEastAsia"/>
        </w:rPr>
        <w:t>-</w:t>
      </w:r>
      <w:r w:rsidR="002F65BA" w:rsidRPr="00F05085">
        <w:rPr>
          <w:rFonts w:eastAsiaTheme="minorEastAsia"/>
        </w:rPr>
        <w:tab/>
      </w:r>
      <w:r w:rsidR="001A5B26" w:rsidRPr="00F05085">
        <w:t>K</w:t>
      </w:r>
      <w:r w:rsidR="002F65BA" w:rsidRPr="00F05085">
        <w:t>nown by the AMF, and</w:t>
      </w:r>
    </w:p>
    <w:p w14:paraId="77B544C7" w14:textId="52C41375" w:rsidR="002F65BA" w:rsidRDefault="00B073BD" w:rsidP="00F05085">
      <w:pPr>
        <w:pStyle w:val="B2"/>
      </w:pPr>
      <w:r w:rsidRPr="00F05085">
        <w:t>-</w:t>
      </w:r>
      <w:r w:rsidR="001A5B26" w:rsidRPr="00F05085">
        <w:tab/>
        <w:t>D</w:t>
      </w:r>
      <w:r w:rsidR="002F65BA" w:rsidRPr="00F05085">
        <w:t>etermined in coverage based on the coverage information (e.g. ephemeris data) from the RAN when the Paging is needed.</w:t>
      </w:r>
    </w:p>
    <w:p w14:paraId="001C8B4B" w14:textId="77777777" w:rsidR="002F65BA" w:rsidRDefault="002F65BA" w:rsidP="00B073BD">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62187F9B" w14:textId="391F339B" w:rsidR="002F65BA" w:rsidRPr="000A10E5" w:rsidRDefault="002F65BA" w:rsidP="00F05085">
      <w:pPr>
        <w:pStyle w:val="Heading3"/>
        <w:rPr>
          <w:rFonts w:eastAsia="DengXian"/>
          <w:lang w:eastAsia="zh-CN"/>
        </w:rPr>
      </w:pPr>
      <w:bookmarkStart w:id="122" w:name="_Toc100983183"/>
      <w:r w:rsidRPr="00F05085">
        <w:rPr>
          <w:rFonts w:eastAsia="DengXian"/>
        </w:rPr>
        <w:lastRenderedPageBreak/>
        <w:t>6.4.3</w:t>
      </w:r>
      <w:r w:rsidRPr="00F05085">
        <w:rPr>
          <w:rFonts w:eastAsia="DengXian"/>
        </w:rPr>
        <w:tab/>
        <w:t>Impacts on services, entities and interfaces</w:t>
      </w:r>
      <w:bookmarkEnd w:id="122"/>
    </w:p>
    <w:p w14:paraId="60E44276" w14:textId="77777777" w:rsidR="002F65BA" w:rsidRPr="00B60159" w:rsidRDefault="002F65BA" w:rsidP="002F65BA">
      <w:pPr>
        <w:rPr>
          <w:rFonts w:eastAsia="SimSun"/>
          <w:b/>
          <w:bCs/>
        </w:rPr>
      </w:pPr>
      <w:r>
        <w:rPr>
          <w:rFonts w:eastAsia="SimSun"/>
          <w:b/>
          <w:bCs/>
        </w:rPr>
        <w:t>AMF</w:t>
      </w:r>
      <w:r w:rsidRPr="00B60159">
        <w:rPr>
          <w:rFonts w:eastAsia="SimSun"/>
          <w:b/>
          <w:bCs/>
        </w:rPr>
        <w:t>:</w:t>
      </w:r>
    </w:p>
    <w:p w14:paraId="2FD69956" w14:textId="651E561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T</w:t>
      </w:r>
      <w:r w:rsidRPr="00B073BD">
        <w:rPr>
          <w:rFonts w:eastAsiaTheme="minorEastAsia"/>
          <w:lang w:eastAsia="zh-CN"/>
        </w:rPr>
        <w:t>he TA where the UE is geographically located may be used to determine the last known TA.</w:t>
      </w:r>
    </w:p>
    <w:p w14:paraId="56C5445E" w14:textId="132AEACD"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003168BB">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68DCB8F7" w14:textId="77777777" w:rsidR="002F65BA" w:rsidRPr="00B60159" w:rsidRDefault="002F65BA" w:rsidP="002F65BA">
      <w:pPr>
        <w:rPr>
          <w:rFonts w:eastAsia="SimSun"/>
          <w:b/>
          <w:bCs/>
        </w:rPr>
      </w:pPr>
      <w:r>
        <w:rPr>
          <w:rFonts w:eastAsia="SimSun"/>
          <w:b/>
          <w:bCs/>
        </w:rPr>
        <w:t>RAN</w:t>
      </w:r>
      <w:r w:rsidRPr="00B60159">
        <w:rPr>
          <w:rFonts w:eastAsia="SimSun"/>
          <w:b/>
          <w:bCs/>
        </w:rPr>
        <w:t>:</w:t>
      </w:r>
    </w:p>
    <w:p w14:paraId="76B0CE5E" w14:textId="76B91F2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TA where the UE is geographically located if this TA can be determined.</w:t>
      </w:r>
    </w:p>
    <w:p w14:paraId="4CCE8C00" w14:textId="06089CA9" w:rsidR="007C26C4"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coverage information (e.g. ephemeris data)</w:t>
      </w:r>
      <w:r w:rsidR="00B073BD">
        <w:rPr>
          <w:rFonts w:eastAsiaTheme="minorEastAsia"/>
          <w:lang w:eastAsia="zh-CN"/>
        </w:rPr>
        <w:t>.</w:t>
      </w:r>
    </w:p>
    <w:p w14:paraId="2D460E03" w14:textId="60AAF36A" w:rsidR="003168BB" w:rsidRDefault="003168BB" w:rsidP="003168BB">
      <w:pPr>
        <w:pStyle w:val="Heading2"/>
      </w:pPr>
      <w:bookmarkStart w:id="123" w:name="_Toc100782807"/>
      <w:bookmarkStart w:id="124" w:name="_Toc100983184"/>
      <w:r>
        <w:t>6.5</w:t>
      </w:r>
      <w:r>
        <w:tab/>
        <w:t xml:space="preserve">Solution #5: </w:t>
      </w:r>
      <w:r w:rsidRPr="0066018C">
        <w:t>Power Saving based on updating parameters before releasing signalling connection</w:t>
      </w:r>
      <w:bookmarkEnd w:id="123"/>
      <w:bookmarkEnd w:id="124"/>
    </w:p>
    <w:p w14:paraId="7394628D" w14:textId="10853F0D" w:rsidR="003168BB" w:rsidRDefault="003168BB" w:rsidP="003168BB">
      <w:pPr>
        <w:pStyle w:val="Heading3"/>
      </w:pPr>
      <w:bookmarkStart w:id="125" w:name="_Toc100782808"/>
      <w:bookmarkStart w:id="126" w:name="_Toc100983185"/>
      <w:r>
        <w:t>6.5.1</w:t>
      </w:r>
      <w:r>
        <w:tab/>
        <w:t>Description</w:t>
      </w:r>
      <w:bookmarkEnd w:id="125"/>
      <w:bookmarkEnd w:id="126"/>
    </w:p>
    <w:p w14:paraId="1E95B6C8" w14:textId="1685D934" w:rsidR="003168BB" w:rsidRDefault="003168BB" w:rsidP="003168BB">
      <w:r>
        <w:t>This solution resolves Key Issue #2 about the power saving enhancements for UE in discontinuous coverage.</w:t>
      </w:r>
    </w:p>
    <w:p w14:paraId="7091DE5C" w14:textId="3557FB00" w:rsidR="003168BB" w:rsidRPr="00F44E76" w:rsidRDefault="003168BB" w:rsidP="003168BB">
      <w:r>
        <w:t>To make sure that the UE does not attempt to access the network when there is no coverage, and that the UE is aware of the coverage returning and attempts to access the network as needed, it is proposed that the AMF determine the power saving parameters (e</w:t>
      </w:r>
      <w:r w:rsidRPr="00541835">
        <w:t>.g. eDRX parameters, periodic registration timer and the active time for MICO mode) based on the coverage information, e.g. the ephemer</w:t>
      </w:r>
      <w:r>
        <w:t>i</w:t>
      </w:r>
      <w:r w:rsidRPr="00541835">
        <w:t>s data, from RAN</w:t>
      </w:r>
      <w:r>
        <w:t>, and provide the power saving parameters to the UE before releasing the signalling connection</w:t>
      </w:r>
      <w:r w:rsidRPr="00541835">
        <w:t>.</w:t>
      </w:r>
    </w:p>
    <w:p w14:paraId="270C691B" w14:textId="31022FDF" w:rsidR="003168BB" w:rsidRDefault="003168BB" w:rsidP="003168BB">
      <w:pPr>
        <w:pStyle w:val="Heading3"/>
      </w:pPr>
      <w:bookmarkStart w:id="127" w:name="_Toc100782809"/>
      <w:bookmarkStart w:id="128" w:name="_Toc100983186"/>
      <w:r>
        <w:t>6.5.2</w:t>
      </w:r>
      <w:r w:rsidRPr="00140E21">
        <w:tab/>
      </w:r>
      <w:r>
        <w:t>Procedures</w:t>
      </w:r>
      <w:bookmarkEnd w:id="127"/>
      <w:bookmarkEnd w:id="128"/>
    </w:p>
    <w:p w14:paraId="22290A0D" w14:textId="77777777" w:rsidR="003168BB" w:rsidRPr="005934DE" w:rsidRDefault="003168BB" w:rsidP="003168BB">
      <w:pPr>
        <w:pStyle w:val="TH"/>
        <w:rPr>
          <w:rFonts w:eastAsiaTheme="minorEastAsia"/>
          <w:lang w:eastAsia="zh-CN"/>
        </w:rPr>
      </w:pPr>
      <w:r>
        <w:object w:dxaOrig="4848" w:dyaOrig="5568" w14:anchorId="3A7ECB32">
          <v:shape id="_x0000_i1028" type="#_x0000_t75" style="width:242.5pt;height:278.5pt" o:ole="">
            <v:imagedata r:id="rId21" o:title=""/>
          </v:shape>
          <o:OLEObject Type="Embed" ProgID="Visio.Drawing.15" ShapeID="_x0000_i1028" DrawAspect="Content" ObjectID="_1711595981" r:id="rId22"/>
        </w:object>
      </w:r>
    </w:p>
    <w:p w14:paraId="1B735504" w14:textId="7764AB6C" w:rsidR="003168BB" w:rsidRPr="00B6426E" w:rsidRDefault="003168BB" w:rsidP="003168BB">
      <w:pPr>
        <w:pStyle w:val="TF"/>
      </w:pPr>
      <w:r w:rsidRPr="00B6426E">
        <w:t>Figure 6.</w:t>
      </w:r>
      <w:r>
        <w:t>5</w:t>
      </w:r>
      <w:r w:rsidRPr="00B6426E">
        <w:t>.2-1: procedure for updating parameters before releasing signalling connection</w:t>
      </w:r>
    </w:p>
    <w:p w14:paraId="32912816" w14:textId="431509B7"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t>1.</w:t>
      </w:r>
      <w:r>
        <w:rPr>
          <w:rFonts w:eastAsiaTheme="minorEastAsia"/>
          <w:lang w:eastAsia="en-US"/>
        </w:rPr>
        <w:tab/>
      </w:r>
      <w:r w:rsidRPr="003168BB">
        <w:rPr>
          <w:rFonts w:eastAsiaTheme="minorEastAsia"/>
          <w:lang w:eastAsia="en-US"/>
        </w:rPr>
        <w:t>The UE is registered in the network</w:t>
      </w:r>
      <w:r>
        <w:rPr>
          <w:rFonts w:eastAsiaTheme="minorEastAsia"/>
          <w:lang w:eastAsia="en-US"/>
        </w:rPr>
        <w:t>.</w:t>
      </w:r>
    </w:p>
    <w:p w14:paraId="05BB9F39" w14:textId="097D1DED"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lastRenderedPageBreak/>
        <w:t>2.</w:t>
      </w:r>
      <w:r>
        <w:rPr>
          <w:rFonts w:eastAsiaTheme="minorEastAsia"/>
          <w:lang w:eastAsia="en-US"/>
        </w:rPr>
        <w:tab/>
      </w:r>
      <w:r w:rsidRPr="003168BB">
        <w:rPr>
          <w:rFonts w:eastAsiaTheme="minorEastAsia"/>
          <w:lang w:eastAsia="en-US"/>
        </w:rPr>
        <w:t>The RAN may be requested to send coverage information (e.g. the ephemeris data of a satellite access system that the UE is using) to the AMF using the Location Report procedure before the RAN sends the N2 UE CONTEXT REL</w:t>
      </w:r>
      <w:r>
        <w:rPr>
          <w:rFonts w:eastAsiaTheme="minorEastAsia"/>
          <w:lang w:eastAsia="en-US"/>
        </w:rPr>
        <w:t>EASE REQUEST message to the AMF.</w:t>
      </w:r>
    </w:p>
    <w:p w14:paraId="09D80F46" w14:textId="79D797EB" w:rsidR="003168BB" w:rsidRDefault="003168BB" w:rsidP="00F05085">
      <w:pPr>
        <w:pStyle w:val="EditorsNote"/>
      </w:pPr>
      <w:r>
        <w:t>Editor's note:</w:t>
      </w:r>
      <w:r w:rsidR="00F05085">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w:t>
      </w:r>
      <w:r>
        <w:t>,</w:t>
      </w:r>
      <w:r w:rsidRPr="009A7BB2">
        <w:t xml:space="preserve"> whether the satellites ephemeris are available in a given RAN node</w:t>
      </w:r>
      <w:r>
        <w:t>, and whether the CN can get the</w:t>
      </w:r>
      <w:r w:rsidRPr="009A7BB2">
        <w:t xml:space="preserve"> satellites ephemer</w:t>
      </w:r>
      <w:r>
        <w:t>is using ways other than the Location Reporting procedure</w:t>
      </w:r>
      <w:r w:rsidRPr="009A7BB2">
        <w:t>.</w:t>
      </w:r>
    </w:p>
    <w:p w14:paraId="5213F138" w14:textId="2E3B1036"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3.</w:t>
      </w:r>
      <w:r w:rsidR="000C5761">
        <w:rPr>
          <w:rFonts w:eastAsiaTheme="minorEastAsia"/>
          <w:lang w:eastAsia="en-US"/>
        </w:rPr>
        <w:tab/>
      </w:r>
      <w:r w:rsidRPr="000C5761">
        <w:rPr>
          <w:rFonts w:eastAsiaTheme="minorEastAsia"/>
          <w:lang w:eastAsia="en-US"/>
        </w:rPr>
        <w:t>The gNB initiates the AN release procedure by sending the N2 UE CONTEXT RELEASE REQUEST</w:t>
      </w:r>
      <w:r w:rsidR="000C5761">
        <w:rPr>
          <w:rFonts w:eastAsiaTheme="minorEastAsia"/>
          <w:lang w:eastAsia="en-US"/>
        </w:rPr>
        <w:t xml:space="preserve"> message to the AMF.</w:t>
      </w:r>
    </w:p>
    <w:p w14:paraId="6219DFA3" w14:textId="2D47353F"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4-5.</w:t>
      </w:r>
      <w:r w:rsidR="000C5761">
        <w:rPr>
          <w:rFonts w:eastAsiaTheme="minorEastAsia"/>
          <w:lang w:eastAsia="en-US"/>
        </w:rPr>
        <w:tab/>
      </w:r>
      <w:r w:rsidRPr="000C5761">
        <w:rPr>
          <w:rFonts w:eastAsiaTheme="minorEastAsia"/>
          <w:lang w:eastAsia="en-US"/>
        </w:rPr>
        <w:t>The AMF may initiate the Location Reporting Control procedure to ask for the coverage information from the RAN</w:t>
      </w:r>
      <w:r w:rsidR="000C5761">
        <w:rPr>
          <w:rFonts w:eastAsiaTheme="minorEastAsia"/>
          <w:lang w:eastAsia="en-US"/>
        </w:rPr>
        <w:t>.</w:t>
      </w:r>
    </w:p>
    <w:p w14:paraId="15A55871" w14:textId="1BAD68BF" w:rsidR="003168BB" w:rsidRPr="000C5761" w:rsidRDefault="000C5761" w:rsidP="000C5761">
      <w:pPr>
        <w:pStyle w:val="B1"/>
        <w:overflowPunct/>
        <w:autoSpaceDE/>
        <w:autoSpaceDN/>
        <w:adjustRightInd/>
        <w:textAlignment w:val="auto"/>
        <w:rPr>
          <w:rFonts w:eastAsiaTheme="minorEastAsia"/>
          <w:lang w:eastAsia="en-US"/>
        </w:rPr>
      </w:pPr>
      <w:r>
        <w:rPr>
          <w:rFonts w:eastAsiaTheme="minorEastAsia"/>
          <w:lang w:eastAsia="en-US"/>
        </w:rPr>
        <w:tab/>
        <w:t>U</w:t>
      </w:r>
      <w:r w:rsidR="003168BB" w:rsidRPr="000C5761">
        <w:rPr>
          <w:rFonts w:eastAsiaTheme="minorEastAsia"/>
          <w:lang w:eastAsia="en-US"/>
        </w:rPr>
        <w:t>sing the coverage information, the AMF determines the power saving parameters (e.g. eDRX parameters, periodic registration timer and the active time for MICO mode)</w:t>
      </w:r>
      <w:r>
        <w:rPr>
          <w:rFonts w:eastAsiaTheme="minorEastAsia"/>
          <w:lang w:eastAsia="en-US"/>
        </w:rPr>
        <w:t xml:space="preserve"> for the UE.</w:t>
      </w:r>
    </w:p>
    <w:p w14:paraId="033EB3EE" w14:textId="163733FB" w:rsidR="003168BB" w:rsidRPr="00CC6F80" w:rsidRDefault="003168BB" w:rsidP="00F05085">
      <w:pPr>
        <w:pStyle w:val="NO"/>
        <w:rPr>
          <w:rFonts w:eastAsiaTheme="minorEastAsia"/>
          <w:lang w:eastAsia="zh-CN"/>
        </w:rPr>
      </w:pPr>
      <w:r w:rsidRPr="00F05085">
        <w:rPr>
          <w:rFonts w:eastAsiaTheme="minorEastAsia" w:hint="eastAsia"/>
        </w:rPr>
        <w:t>NOTE</w:t>
      </w:r>
      <w:r w:rsidRPr="00F05085">
        <w:rPr>
          <w:rFonts w:eastAsiaTheme="minorEastAsia" w:hint="eastAsia"/>
        </w:rPr>
        <w:t>：</w:t>
      </w:r>
      <w:r w:rsidRPr="00F05085">
        <w:rPr>
          <w:rFonts w:eastAsiaTheme="minorEastAsia"/>
        </w:rPr>
        <w:tab/>
      </w:r>
      <w:r w:rsidRPr="00F05085">
        <w:t xml:space="preserve">If NWDAF is deployed, the AMF may use predicted </w:t>
      </w:r>
      <w:r w:rsidR="000C5761" w:rsidRPr="00F05085">
        <w:t>information</w:t>
      </w:r>
      <w:r w:rsidRPr="00F05085">
        <w:t xml:space="preserve"> about the UE's mobility provided by NWDAF.</w:t>
      </w:r>
    </w:p>
    <w:p w14:paraId="178972E0" w14:textId="5DAC4E14"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6.</w:t>
      </w:r>
      <w:r w:rsidR="000C5761">
        <w:rPr>
          <w:rFonts w:eastAsiaTheme="minorEastAsia"/>
          <w:lang w:eastAsia="en-US"/>
        </w:rPr>
        <w:tab/>
      </w:r>
      <w:r w:rsidRPr="000C5761">
        <w:rPr>
          <w:rFonts w:eastAsiaTheme="minorEastAsia"/>
          <w:lang w:eastAsia="en-US"/>
        </w:rPr>
        <w:t xml:space="preserve">The AMF initiates the UCU procedure to update the power saving parameters in the </w:t>
      </w:r>
      <w:r w:rsidR="000C5761">
        <w:rPr>
          <w:rFonts w:eastAsiaTheme="minorEastAsia"/>
          <w:lang w:eastAsia="en-US"/>
        </w:rPr>
        <w:t>UE.</w:t>
      </w:r>
    </w:p>
    <w:p w14:paraId="0F08C4CF" w14:textId="5D550FC5"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7-9.</w:t>
      </w:r>
      <w:r w:rsidR="000C5761">
        <w:rPr>
          <w:rFonts w:eastAsiaTheme="minorEastAsia"/>
          <w:lang w:eastAsia="en-US"/>
        </w:rPr>
        <w:tab/>
      </w:r>
      <w:r w:rsidRPr="000C5761">
        <w:rPr>
          <w:rFonts w:eastAsiaTheme="minorEastAsia"/>
          <w:lang w:eastAsia="en-US"/>
        </w:rPr>
        <w:t>The AMF initiates AN Release procedures</w:t>
      </w:r>
      <w:r w:rsidR="000C5761">
        <w:rPr>
          <w:rFonts w:eastAsiaTheme="minorEastAsia"/>
          <w:lang w:eastAsia="en-US"/>
        </w:rPr>
        <w:t>.</w:t>
      </w:r>
    </w:p>
    <w:p w14:paraId="5E7303FA" w14:textId="3AB17069"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10.</w:t>
      </w:r>
      <w:r w:rsidR="009D7C4B">
        <w:rPr>
          <w:rFonts w:eastAsiaTheme="minorEastAsia"/>
          <w:lang w:eastAsia="en-US"/>
        </w:rPr>
        <w:tab/>
      </w:r>
      <w:r w:rsidRPr="000C5761">
        <w:rPr>
          <w:rFonts w:eastAsiaTheme="minorEastAsia"/>
          <w:lang w:eastAsia="en-US"/>
        </w:rPr>
        <w:t>Using the received power saving parameters, UE can determine when the UE could not access the network, and when (e.g. the coverage is recovered) could attempt to access the network if needed.</w:t>
      </w:r>
    </w:p>
    <w:p w14:paraId="4469BDB4" w14:textId="1267C47B" w:rsidR="003168BB" w:rsidRPr="000A10E5" w:rsidRDefault="003168BB" w:rsidP="00F05085">
      <w:pPr>
        <w:pStyle w:val="Heading3"/>
        <w:rPr>
          <w:rFonts w:eastAsia="DengXian"/>
          <w:lang w:eastAsia="zh-CN"/>
        </w:rPr>
      </w:pPr>
      <w:bookmarkStart w:id="129" w:name="_Toc100983187"/>
      <w:r w:rsidRPr="00F05085">
        <w:rPr>
          <w:rFonts w:eastAsia="DengXian"/>
        </w:rPr>
        <w:t>6.5.3</w:t>
      </w:r>
      <w:r w:rsidRPr="00F05085">
        <w:rPr>
          <w:rFonts w:eastAsia="DengXian"/>
        </w:rPr>
        <w:tab/>
        <w:t>Impacts on services, entities and interfaces</w:t>
      </w:r>
      <w:bookmarkEnd w:id="129"/>
    </w:p>
    <w:p w14:paraId="279F720B" w14:textId="77777777" w:rsidR="003168BB" w:rsidRPr="00B60159" w:rsidRDefault="003168BB" w:rsidP="003168BB">
      <w:pPr>
        <w:rPr>
          <w:rFonts w:eastAsia="SimSun"/>
          <w:b/>
          <w:bCs/>
          <w:lang w:eastAsia="zh-CN"/>
        </w:rPr>
      </w:pPr>
      <w:r>
        <w:rPr>
          <w:rFonts w:eastAsia="SimSun"/>
          <w:b/>
          <w:bCs/>
        </w:rPr>
        <w:t>RAN</w:t>
      </w:r>
      <w:r w:rsidRPr="00B60159">
        <w:rPr>
          <w:rFonts w:eastAsia="SimSun"/>
          <w:b/>
          <w:bCs/>
        </w:rPr>
        <w:t>:</w:t>
      </w:r>
    </w:p>
    <w:p w14:paraId="2AE6C6B2" w14:textId="2121F353"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S</w:t>
      </w:r>
      <w:r w:rsidRPr="000C5761">
        <w:rPr>
          <w:rFonts w:eastAsiaTheme="minorEastAsia"/>
          <w:lang w:eastAsia="zh-CN"/>
        </w:rPr>
        <w:t>end coverage information (e.g. the ephemeris data of a satellite access system that the UE is using) to the AMF.</w:t>
      </w:r>
    </w:p>
    <w:p w14:paraId="72616511" w14:textId="77777777" w:rsidR="003168BB" w:rsidRDefault="003168BB" w:rsidP="003168BB">
      <w:pPr>
        <w:rPr>
          <w:rFonts w:eastAsia="SimSun"/>
          <w:b/>
          <w:bCs/>
        </w:rPr>
      </w:pPr>
      <w:r>
        <w:rPr>
          <w:rFonts w:eastAsia="SimSun"/>
          <w:b/>
          <w:bCs/>
        </w:rPr>
        <w:t>AMF</w:t>
      </w:r>
      <w:r w:rsidRPr="00B60159">
        <w:rPr>
          <w:rFonts w:eastAsia="SimSun"/>
          <w:b/>
          <w:bCs/>
        </w:rPr>
        <w:t>:</w:t>
      </w:r>
    </w:p>
    <w:p w14:paraId="1D6F252E" w14:textId="6B76C727"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000C5761">
        <w:rPr>
          <w:rFonts w:eastAsiaTheme="minorEastAsia"/>
          <w:lang w:eastAsia="zh-CN"/>
        </w:rPr>
        <w:tab/>
        <w:t>A</w:t>
      </w:r>
      <w:r w:rsidRPr="000C5761">
        <w:rPr>
          <w:rFonts w:eastAsiaTheme="minorEastAsia"/>
          <w:lang w:eastAsia="zh-CN"/>
        </w:rPr>
        <w:t xml:space="preserve">sk RAN to send coverage information (e.g. the ephemeris data of a satellite access system that the UE is using) </w:t>
      </w:r>
      <w:r w:rsidR="000C5761">
        <w:rPr>
          <w:rFonts w:eastAsiaTheme="minorEastAsia"/>
          <w:lang w:eastAsia="zh-CN"/>
        </w:rPr>
        <w:t>to the AMF.</w:t>
      </w:r>
    </w:p>
    <w:p w14:paraId="4BF20DAF" w14:textId="3940A748"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based on the coverage information from the RAN and send the power saving parameters to the UE.</w:t>
      </w:r>
    </w:p>
    <w:p w14:paraId="2003C05A" w14:textId="77777777" w:rsidR="003168BB" w:rsidRPr="009C395D" w:rsidRDefault="003168BB" w:rsidP="003168BB">
      <w:pPr>
        <w:rPr>
          <w:b/>
        </w:rPr>
      </w:pPr>
      <w:r w:rsidRPr="009C395D">
        <w:rPr>
          <w:rFonts w:hint="eastAsia"/>
          <w:b/>
        </w:rPr>
        <w:t>U</w:t>
      </w:r>
      <w:r w:rsidRPr="009C395D">
        <w:rPr>
          <w:b/>
        </w:rPr>
        <w:t>E:</w:t>
      </w:r>
    </w:p>
    <w:p w14:paraId="4AF70500" w14:textId="54982780"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during the UCU procedure</w:t>
      </w:r>
    </w:p>
    <w:p w14:paraId="1AB111D4" w14:textId="1514502F" w:rsidR="00C40F96" w:rsidRDefault="00C40F96" w:rsidP="00C40F96">
      <w:pPr>
        <w:pStyle w:val="Heading2"/>
      </w:pPr>
      <w:bookmarkStart w:id="130" w:name="_Toc100782810"/>
      <w:bookmarkStart w:id="131" w:name="_Toc100983188"/>
      <w:r>
        <w:t>6.6</w:t>
      </w:r>
      <w:r>
        <w:tab/>
      </w:r>
      <w:r w:rsidR="00657B8B">
        <w:t xml:space="preserve">Solution #6: </w:t>
      </w:r>
      <w:r>
        <w:t>Discontinuous coverage architecture</w:t>
      </w:r>
      <w:bookmarkEnd w:id="130"/>
      <w:bookmarkEnd w:id="131"/>
    </w:p>
    <w:p w14:paraId="1605B694" w14:textId="08316DB3" w:rsidR="00C40F96" w:rsidRDefault="00C40F96" w:rsidP="00C40F96">
      <w:pPr>
        <w:pStyle w:val="Heading3"/>
      </w:pPr>
      <w:bookmarkStart w:id="132" w:name="_Toc100782811"/>
      <w:bookmarkStart w:id="133" w:name="_Toc50130740"/>
      <w:bookmarkStart w:id="134" w:name="_Toc50134054"/>
      <w:bookmarkStart w:id="135" w:name="_Toc50134394"/>
      <w:bookmarkStart w:id="136" w:name="_Toc50557346"/>
      <w:bookmarkStart w:id="137" w:name="_Toc50549032"/>
      <w:bookmarkStart w:id="138" w:name="_Toc55202341"/>
      <w:bookmarkStart w:id="139" w:name="_Toc57209965"/>
      <w:bookmarkStart w:id="140" w:name="_Toc57366356"/>
      <w:bookmarkStart w:id="141" w:name="_Toc100983189"/>
      <w:r w:rsidRPr="00A7799E">
        <w:t>6.</w:t>
      </w:r>
      <w:r>
        <w:rPr>
          <w:lang w:eastAsia="zh-CN"/>
        </w:rPr>
        <w:t>6</w:t>
      </w:r>
      <w:r w:rsidRPr="00A7799E">
        <w:t>.1</w:t>
      </w:r>
      <w:r w:rsidRPr="00A7799E">
        <w:tab/>
        <w:t>Description</w:t>
      </w:r>
      <w:bookmarkEnd w:id="132"/>
      <w:bookmarkEnd w:id="141"/>
    </w:p>
    <w:p w14:paraId="743A06F5" w14:textId="3BF34A5D" w:rsidR="00C40F96" w:rsidRDefault="00C40F96" w:rsidP="00C40F96">
      <w:r>
        <w:t>The solution applies especially on LEO and MEO satellites, as the coverage area of GEO satellite is typically static projection on the Earth surface and thus the coverage area can be handled the same way as in terrestrial networks.</w:t>
      </w:r>
    </w:p>
    <w:p w14:paraId="7129D1DF" w14:textId="77777777" w:rsidR="00C40F96" w:rsidRDefault="00C40F96" w:rsidP="00C40F96">
      <w:r>
        <w:t>Both UE and the network are expected be aware of out-of-coverage times under discontinuous satellite coverage. UE needs this information to optimise its power budget and to know when it needs to listen to paging. The network needs the same knowledge in order to avoid paging the UE that is known to be not reachable. The same unreachability information is also shared by the AMF to any NF that might have subscribed to UE reachability monitoring information. If the network supports HLcom, then core network buffering of DL data can be triggered when DL packet targeted towards unreachable UE is received in the CN.</w:t>
      </w:r>
    </w:p>
    <w:p w14:paraId="6C65555D" w14:textId="7F78AF24" w:rsidR="00C40F96" w:rsidRDefault="00C40F96" w:rsidP="00C40F96">
      <w:r>
        <w:t>NWDAF may be used as a possible optimisation to improve the accuracy of the UE Unreachability Per</w:t>
      </w:r>
      <w:r w:rsidRPr="00C40F96">
        <w:t>iod in those cases when the network has got sufficient information on the UE mobility to predict its trajectory. Since the s</w:t>
      </w:r>
      <w:r>
        <w:t xml:space="preserve">atellite ephemeris data is assumed to be broadcast via SIB, the capacity limitations might not allow the distribution of the full satellite constellation information. Consequently, the UE might only receive information of a few selected satellite </w:t>
      </w:r>
      <w:r>
        <w:lastRenderedPageBreak/>
        <w:t>neighbours from NG-RAN. For static UE, that might be sufficient, but for moving UE it is possible to improve the accuracy of the UE reachability prediction if the properties of the whole satellite constellation and the observed UE trajectory is taken into account. This is the task where the NWDAF can help by providing the AMF with more accurate estimate than the one received from the UE that determines the Unreachability Period based on limited amount of data on the available satellites.</w:t>
      </w:r>
    </w:p>
    <w:p w14:paraId="0688CCA5" w14:textId="62A23413" w:rsidR="00C40F96" w:rsidRDefault="00C40F96" w:rsidP="00C40F96">
      <w:pPr>
        <w:pStyle w:val="Heading3"/>
      </w:pPr>
      <w:bookmarkStart w:id="142" w:name="_Toc100782812"/>
      <w:bookmarkStart w:id="143" w:name="_Toc100983190"/>
      <w:r w:rsidRPr="00A7799E">
        <w:t>6.</w:t>
      </w:r>
      <w:r>
        <w:rPr>
          <w:lang w:eastAsia="zh-CN"/>
        </w:rPr>
        <w:t>6</w:t>
      </w:r>
      <w:r w:rsidRPr="00A7799E">
        <w:t>.</w:t>
      </w:r>
      <w:r>
        <w:t>2</w:t>
      </w:r>
      <w:r w:rsidRPr="00A7799E">
        <w:tab/>
      </w:r>
      <w:r>
        <w:t>High level architecture principles</w:t>
      </w:r>
      <w:bookmarkEnd w:id="142"/>
      <w:bookmarkEnd w:id="143"/>
    </w:p>
    <w:p w14:paraId="491F9328" w14:textId="53E404B8" w:rsidR="00C40F96" w:rsidRDefault="00C40F96" w:rsidP="00C40F96">
      <w:r>
        <w:t>Figure 6.</w:t>
      </w:r>
      <w:r w:rsidR="000047B7">
        <w:t>6</w:t>
      </w:r>
      <w:r>
        <w:t>.2-1 shows the call flow for the AN to inform the UE of satellite ephemeris. The UE uses this information to negotiate with the AMF in NAS signalling Unreachability Period that is thus known by both the UE and the AMF.</w:t>
      </w:r>
    </w:p>
    <w:p w14:paraId="5B5D4EBB" w14:textId="6D95DE6F" w:rsidR="00C40F96" w:rsidRDefault="00C40F96" w:rsidP="00C40F96">
      <w:r>
        <w:t>The AMF uses the negotiated information to determine when the UE would be reachable and when it is not reachable.</w:t>
      </w:r>
    </w:p>
    <w:p w14:paraId="25A236AC" w14:textId="77777777" w:rsidR="00C40F96" w:rsidRDefault="00C40F96" w:rsidP="00C40F96">
      <w:pPr>
        <w:pStyle w:val="TH"/>
      </w:pPr>
      <w:r w:rsidRPr="00CB5EC9">
        <w:object w:dxaOrig="9031" w:dyaOrig="7096" w14:anchorId="7C0659D4">
          <v:shape id="_x0000_i1029" type="#_x0000_t75" style="width:446.25pt;height:348.45pt" o:ole="">
            <v:imagedata r:id="rId23" o:title=""/>
          </v:shape>
          <o:OLEObject Type="Embed" ProgID="Visio.Drawing.15" ShapeID="_x0000_i1029" DrawAspect="Content" ObjectID="_1711595982" r:id="rId24"/>
        </w:object>
      </w:r>
    </w:p>
    <w:p w14:paraId="63A7718D" w14:textId="6D007985" w:rsidR="00BF6BBC" w:rsidRDefault="00BF6BBC" w:rsidP="00BF6BBC">
      <w:pPr>
        <w:pStyle w:val="TF"/>
      </w:pPr>
      <w:r w:rsidRPr="00C40F96">
        <w:t>Figure 6.6.2-1:</w:t>
      </w:r>
      <w:r>
        <w:t xml:space="preserve"> </w:t>
      </w:r>
      <w:r w:rsidRPr="00C40F96">
        <w:t>UE negotiates Unreachability Period with the AMF using satellite ephemeris information</w:t>
      </w:r>
    </w:p>
    <w:p w14:paraId="4BEAEA06" w14:textId="342DFF49" w:rsidR="00C40F96" w:rsidRDefault="00C40F96" w:rsidP="00C40F96">
      <w:r>
        <w:t>Procedure for NG-RAN to inform the UE of satellite ephemeris and the UE to negotiate unreachability period with the AMF.</w:t>
      </w:r>
    </w:p>
    <w:p w14:paraId="0E20BAE7"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1.</w:t>
      </w:r>
      <w:r w:rsidRPr="00C40F96">
        <w:rPr>
          <w:rFonts w:eastAsiaTheme="minorEastAsia"/>
          <w:lang w:eastAsia="en-US"/>
        </w:rPr>
        <w:tab/>
        <w:t>NG-RAN informs the UE of the satellite ephemeris of the serving cell in RRC signalling. The UE determines how long the UE is still covered by the serving cell.</w:t>
      </w:r>
    </w:p>
    <w:p w14:paraId="18AEF7C7" w14:textId="77777777" w:rsidR="00C40F96" w:rsidRDefault="00C40F96" w:rsidP="00C40F96">
      <w:pPr>
        <w:pStyle w:val="EditorsNote"/>
      </w:pPr>
      <w:r>
        <w:t>Editor's note:</w:t>
      </w:r>
      <w:r>
        <w:tab/>
        <w:t>It is TBD by RAN2 whether the ephemeris can be signalled in SIB.</w:t>
      </w:r>
    </w:p>
    <w:p w14:paraId="0B644831"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2.</w:t>
      </w:r>
      <w:r w:rsidRPr="00C40F96">
        <w:rPr>
          <w:rFonts w:eastAsiaTheme="minorEastAsia"/>
          <w:lang w:eastAsia="en-US"/>
        </w:rPr>
        <w:tab/>
        <w:t>UE includes Unreachability Period in its Registration Request. The Unreachability Period tells the AMF the foreseen unreachability period caused by discontinuous satellite coverage in the UE location.</w:t>
      </w:r>
    </w:p>
    <w:p w14:paraId="21322A70" w14:textId="1BFD3F00" w:rsidR="00C40F96" w:rsidRDefault="00C40F96" w:rsidP="00C40F96">
      <w:pPr>
        <w:pStyle w:val="NO"/>
      </w:pPr>
      <w:r w:rsidRPr="00C40F96">
        <w:t>NOTE:</w:t>
      </w:r>
      <w:r w:rsidRPr="00C40F96">
        <w:tab/>
        <w:t>The encoding of the unreachability period in terms of start and end time or start time and duration is left for stage 3 specifications.</w:t>
      </w:r>
    </w:p>
    <w:p w14:paraId="1C92CBBA" w14:textId="1F2AB278"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lastRenderedPageBreak/>
        <w:t>3.</w:t>
      </w:r>
      <w:r w:rsidRPr="00C40F96">
        <w:rPr>
          <w:rFonts w:eastAsiaTheme="minorEastAsia"/>
          <w:lang w:eastAsia="en-US"/>
        </w:rPr>
        <w:tab/>
        <w:t>The AMF may request for UE Unreachability Period estimate from the NWDAF. If the NWDAF has got sufficient history of UE trajectory and the ephemeris of the satellite constellation, it returns UE Unreachability Period estimate</w:t>
      </w:r>
      <w:r>
        <w:rPr>
          <w:rFonts w:eastAsiaTheme="minorEastAsia"/>
          <w:lang w:eastAsia="en-US"/>
        </w:rPr>
        <w:t xml:space="preserve"> to the AMF.</w:t>
      </w:r>
    </w:p>
    <w:p w14:paraId="469E6B86" w14:textId="233D75D6" w:rsidR="00C40F96" w:rsidRDefault="00C40F96" w:rsidP="00C40F96">
      <w:pPr>
        <w:pStyle w:val="EditorsNote"/>
      </w:pPr>
      <w:r w:rsidRPr="00C40F96">
        <w:t>Editor's note:</w:t>
      </w:r>
      <w:r w:rsidRPr="00C40F96">
        <w:tab/>
        <w:t>NWDAF information to be used for the service gap estimate is TBD.</w:t>
      </w:r>
    </w:p>
    <w:p w14:paraId="468FBC0F" w14:textId="29832F21"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4.</w:t>
      </w:r>
      <w:r w:rsidRPr="00C40F96">
        <w:rPr>
          <w:rFonts w:eastAsiaTheme="minorEastAsia"/>
          <w:lang w:eastAsia="en-US"/>
        </w:rPr>
        <w:tab/>
        <w:t>AMF stores the Unreachability Period as part of the UE context in AMF and considers the UE as "not reachable" during that period. The AMF echoes back the UE requested Unreachability Period to acknowledge it has taken notice of it.</w:t>
      </w:r>
    </w:p>
    <w:p w14:paraId="132E7720" w14:textId="28B3C08F"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ab/>
        <w:t>Any procedures that apply on UE that is not reachable due to e.g. MICO mode or eDRX, apply also during Unreachability Period, so that the AMF does not page the UE, notifies the UE reachability as "unreachable" to those NFs that have subscribed to UE reachability notifications. Extended DL data buffering in the CN applies if it is supported in the network.</w:t>
      </w:r>
    </w:p>
    <w:p w14:paraId="789CBAC6"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ab/>
        <w:t>The AMF assigns a Periodic Update Timer that allows the UE to omit periodic updates until the next foreseen connectivity period.</w:t>
      </w:r>
    </w:p>
    <w:p w14:paraId="2FB627F4" w14:textId="12EEF0F0"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5.</w:t>
      </w:r>
      <w:r w:rsidRPr="00C40F96">
        <w:rPr>
          <w:rFonts w:eastAsiaTheme="minorEastAsia"/>
          <w:lang w:eastAsia="en-US"/>
        </w:rPr>
        <w:tab/>
        <w:t>UE is not reachable due to coverage gap caused by discontinuous coverage. If the UE finds coverage before the end of Unreachability Period, it may initiate UL signalling or send UL data. The UE may initiate an additional registration update procedure if it finds unpredicted coverage before the end of Unreachability Period.</w:t>
      </w:r>
    </w:p>
    <w:p w14:paraId="7A279660"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6.</w:t>
      </w:r>
      <w:r w:rsidRPr="00C40F96">
        <w:rPr>
          <w:rFonts w:eastAsiaTheme="minorEastAsia"/>
          <w:lang w:eastAsia="en-US"/>
        </w:rPr>
        <w:tab/>
        <w:t>DL data targeted for the UE arrives while the UE is not reachable due to discontinuous coverage.</w:t>
      </w:r>
    </w:p>
    <w:p w14:paraId="5BC0DFCD" w14:textId="739DE97F"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7.</w:t>
      </w:r>
      <w:r w:rsidRPr="00C40F96">
        <w:rPr>
          <w:rFonts w:eastAsiaTheme="minorEastAsia"/>
          <w:lang w:eastAsia="en-US"/>
        </w:rPr>
        <w:tab/>
        <w:t>Upon receiving DL Data Notification, the SMF requests DL data transfer from the AMF</w:t>
      </w:r>
    </w:p>
    <w:p w14:paraId="1156B04A" w14:textId="23553ED5"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8.</w:t>
      </w:r>
      <w:r w:rsidRPr="00C40F96">
        <w:rPr>
          <w:rFonts w:eastAsiaTheme="minorEastAsia"/>
          <w:lang w:eastAsia="en-US"/>
        </w:rPr>
        <w:tab/>
        <w:t>The AMF knows based on Unreachability Period received from the UE in step 2 in the previous registration procedure that the UE is not reachable. The AMF includes the corresponding Estimated Maximum Wait time as specified in</w:t>
      </w:r>
      <w:r w:rsidR="009D7C4B" w:rsidRPr="00C40F96">
        <w:rPr>
          <w:rFonts w:eastAsiaTheme="minorEastAsia"/>
          <w:lang w:eastAsia="en-US"/>
        </w:rPr>
        <w:t xml:space="preserve"> clause</w:t>
      </w:r>
      <w:r w:rsidR="009D7C4B">
        <w:rPr>
          <w:rFonts w:eastAsiaTheme="minorEastAsia"/>
          <w:lang w:eastAsia="en-US"/>
        </w:rPr>
        <w:t> </w:t>
      </w:r>
      <w:r w:rsidR="009D7C4B" w:rsidRPr="00C40F96">
        <w:rPr>
          <w:rFonts w:eastAsiaTheme="minorEastAsia"/>
          <w:lang w:eastAsia="en-US"/>
        </w:rPr>
        <w:t>4.2.3.3</w:t>
      </w:r>
      <w:r w:rsidRPr="00C40F96">
        <w:rPr>
          <w:rFonts w:eastAsiaTheme="minorEastAsia"/>
          <w:lang w:eastAsia="en-US"/>
        </w:rPr>
        <w:t xml:space="preserve"> </w:t>
      </w:r>
      <w:r w:rsidR="009D7C4B">
        <w:rPr>
          <w:rFonts w:eastAsiaTheme="minorEastAsia"/>
          <w:lang w:eastAsia="en-US"/>
        </w:rPr>
        <w:t xml:space="preserve">of </w:t>
      </w:r>
      <w:r w:rsidR="008535A0" w:rsidRPr="00C40F96">
        <w:rPr>
          <w:rFonts w:eastAsiaTheme="minorEastAsia"/>
          <w:lang w:eastAsia="en-US"/>
        </w:rPr>
        <w:t>TS</w:t>
      </w:r>
      <w:r w:rsidR="008535A0">
        <w:rPr>
          <w:rFonts w:eastAsiaTheme="minorEastAsia"/>
          <w:lang w:eastAsia="en-US"/>
        </w:rPr>
        <w:t> </w:t>
      </w:r>
      <w:r w:rsidR="008535A0" w:rsidRPr="00C40F96">
        <w:rPr>
          <w:rFonts w:eastAsiaTheme="minorEastAsia"/>
          <w:lang w:eastAsia="en-US"/>
        </w:rPr>
        <w:t>23.502</w:t>
      </w:r>
      <w:r w:rsidR="008535A0">
        <w:rPr>
          <w:rFonts w:eastAsiaTheme="minorEastAsia"/>
          <w:lang w:eastAsia="en-US"/>
        </w:rPr>
        <w:t> </w:t>
      </w:r>
      <w:r w:rsidR="008535A0"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45B5C12D" w14:textId="09464ED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9.</w:t>
      </w:r>
      <w:r w:rsidRPr="00C40F96">
        <w:rPr>
          <w:rFonts w:eastAsiaTheme="minorEastAsia"/>
          <w:lang w:eastAsia="en-US"/>
        </w:rPr>
        <w:tab/>
        <w:t xml:space="preserve">If extended DL data buffering is supported in the SMF, then the SMF initiates data DL data buffering as specified in </w:t>
      </w:r>
      <w:r w:rsidR="008535A0" w:rsidRPr="00C40F96">
        <w:rPr>
          <w:rFonts w:eastAsiaTheme="minorEastAsia"/>
          <w:lang w:eastAsia="en-US"/>
        </w:rPr>
        <w:t>TS</w:t>
      </w:r>
      <w:r w:rsidR="008535A0">
        <w:rPr>
          <w:rFonts w:eastAsiaTheme="minorEastAsia"/>
          <w:lang w:eastAsia="en-US"/>
        </w:rPr>
        <w:t> </w:t>
      </w:r>
      <w:r w:rsidR="008535A0" w:rsidRPr="00C40F96">
        <w:rPr>
          <w:rFonts w:eastAsiaTheme="minorEastAsia"/>
          <w:lang w:eastAsia="en-US"/>
        </w:rPr>
        <w:t>23.502</w:t>
      </w:r>
      <w:r w:rsidR="008535A0">
        <w:rPr>
          <w:rFonts w:eastAsiaTheme="minorEastAsia"/>
          <w:lang w:eastAsia="en-US"/>
        </w:rPr>
        <w:t> </w:t>
      </w:r>
      <w:r w:rsidR="008535A0"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68C0C153" w14:textId="31835B6B" w:rsidR="00C40F96" w:rsidRPr="00A7799E" w:rsidRDefault="00C40F96" w:rsidP="00C40F96">
      <w:pPr>
        <w:pStyle w:val="Heading3"/>
        <w:rPr>
          <w:lang w:eastAsia="zh-CN"/>
        </w:rPr>
      </w:pPr>
      <w:bookmarkStart w:id="144" w:name="_Toc100782813"/>
      <w:bookmarkStart w:id="145" w:name="_Toc100983191"/>
      <w:r w:rsidRPr="00A7799E">
        <w:rPr>
          <w:lang w:eastAsia="zh-CN"/>
        </w:rPr>
        <w:t>6.</w:t>
      </w:r>
      <w:r>
        <w:rPr>
          <w:lang w:eastAsia="zh-CN"/>
        </w:rPr>
        <w:t>6</w:t>
      </w:r>
      <w:r w:rsidRPr="00A7799E">
        <w:rPr>
          <w:lang w:eastAsia="zh-CN"/>
        </w:rPr>
        <w:t>.3</w:t>
      </w:r>
      <w:r w:rsidRPr="00A7799E">
        <w:rPr>
          <w:lang w:eastAsia="zh-CN"/>
        </w:rPr>
        <w:tab/>
      </w:r>
      <w:r w:rsidRPr="00A7799E">
        <w:t xml:space="preserve">Impacts on </w:t>
      </w:r>
      <w:r w:rsidRPr="00A7799E">
        <w:rPr>
          <w:lang w:eastAsia="zh-CN"/>
        </w:rPr>
        <w:t>services,</w:t>
      </w:r>
      <w:r w:rsidRPr="00A7799E">
        <w:t xml:space="preserve"> entities and interfaces</w:t>
      </w:r>
      <w:bookmarkEnd w:id="144"/>
      <w:bookmarkEnd w:id="145"/>
    </w:p>
    <w:p w14:paraId="45C56F29" w14:textId="77777777" w:rsidR="00C40F96" w:rsidRPr="00A7799E" w:rsidRDefault="00C40F96" w:rsidP="00C40F96">
      <w:pPr>
        <w:rPr>
          <w:noProof/>
        </w:rPr>
      </w:pPr>
      <w:r w:rsidRPr="00A7799E">
        <w:rPr>
          <w:noProof/>
        </w:rPr>
        <w:t>This solution impacts the following system entities.</w:t>
      </w:r>
    </w:p>
    <w:p w14:paraId="424641D9" w14:textId="6880A4B3" w:rsidR="00C40F96" w:rsidRDefault="00C40F96" w:rsidP="00C40F96">
      <w:r>
        <w:t>AN:</w:t>
      </w:r>
    </w:p>
    <w:p w14:paraId="1C590663" w14:textId="77777777"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send satellite ephemeris to the UE.</w:t>
      </w:r>
    </w:p>
    <w:p w14:paraId="1E56D4AA" w14:textId="77777777" w:rsidR="00C40F96" w:rsidRPr="00A7799E" w:rsidRDefault="00C40F96" w:rsidP="00C40F96">
      <w:r w:rsidRPr="00A7799E">
        <w:t>Remote UE:</w:t>
      </w:r>
    </w:p>
    <w:p w14:paraId="0429494A" w14:textId="783D6B0F"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Unreachability Period based on the satellite ephemeris information</w:t>
      </w:r>
      <w:r w:rsidR="00BF6BBC">
        <w:rPr>
          <w:rFonts w:eastAsiaTheme="minorEastAsia"/>
          <w:lang w:eastAsia="zh-CN"/>
        </w:rPr>
        <w:t>.</w:t>
      </w:r>
    </w:p>
    <w:p w14:paraId="3EED52F5" w14:textId="0588E5E4"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indicate the Unreachability Period in Registration Request</w:t>
      </w:r>
      <w:r w:rsidR="00BF6BBC">
        <w:rPr>
          <w:rFonts w:eastAsiaTheme="minorEastAsia"/>
          <w:lang w:eastAsia="zh-CN"/>
        </w:rPr>
        <w:t>.</w:t>
      </w:r>
    </w:p>
    <w:p w14:paraId="319447E3" w14:textId="77777777" w:rsidR="00C40F96" w:rsidRPr="00A7799E" w:rsidRDefault="00C40F96" w:rsidP="00C40F96">
      <w:r>
        <w:t>AMF</w:t>
      </w:r>
      <w:r w:rsidRPr="00A7799E">
        <w:t>:</w:t>
      </w:r>
    </w:p>
    <w:p w14:paraId="2096A2DD" w14:textId="17F29DE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r>
      <w:bookmarkEnd w:id="133"/>
      <w:bookmarkEnd w:id="134"/>
      <w:bookmarkEnd w:id="135"/>
      <w:bookmarkEnd w:id="136"/>
      <w:bookmarkEnd w:id="137"/>
      <w:bookmarkEnd w:id="138"/>
      <w:bookmarkEnd w:id="139"/>
      <w:bookmarkEnd w:id="140"/>
      <w:r w:rsidRPr="00BF6BBC">
        <w:rPr>
          <w:rFonts w:eastAsiaTheme="minorEastAsia"/>
          <w:lang w:eastAsia="zh-CN"/>
        </w:rPr>
        <w:t>Capability to consider UE as unreachable after negotiating Unreachability P</w:t>
      </w:r>
      <w:r w:rsidR="00BF6BBC">
        <w:rPr>
          <w:rFonts w:eastAsiaTheme="minorEastAsia"/>
          <w:lang w:eastAsia="zh-CN"/>
        </w:rPr>
        <w:t>eriod.</w:t>
      </w:r>
    </w:p>
    <w:p w14:paraId="4DF2B221" w14:textId="0D395816"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Optionally, acquiring better UE reachability estimate from NWDAF</w:t>
      </w:r>
      <w:r w:rsidR="00BF6BBC">
        <w:rPr>
          <w:rFonts w:eastAsiaTheme="minorEastAsia"/>
          <w:lang w:eastAsia="zh-CN"/>
        </w:rPr>
        <w:t>.</w:t>
      </w:r>
    </w:p>
    <w:p w14:paraId="72A87E84" w14:textId="77777777" w:rsidR="00C40F96" w:rsidRPr="00A7799E" w:rsidRDefault="00C40F96" w:rsidP="00C40F96">
      <w:r>
        <w:t>NWDAF</w:t>
      </w:r>
      <w:r w:rsidRPr="00A7799E">
        <w:t>:</w:t>
      </w:r>
    </w:p>
    <w:p w14:paraId="450A88B0" w14:textId="67ECD57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UE unreachability period based on satellite constellation and whatever UE history information might be</w:t>
      </w:r>
      <w:r w:rsidR="00BF6BBC">
        <w:rPr>
          <w:rFonts w:eastAsiaTheme="minorEastAsia"/>
          <w:lang w:eastAsia="zh-CN"/>
        </w:rPr>
        <w:t xml:space="preserve"> available.</w:t>
      </w:r>
    </w:p>
    <w:p w14:paraId="36181636" w14:textId="75C0017E" w:rsidR="00457C15" w:rsidRDefault="00457C15" w:rsidP="00457C15">
      <w:pPr>
        <w:pStyle w:val="Heading2"/>
      </w:pPr>
      <w:bookmarkStart w:id="146" w:name="_Toc100782814"/>
      <w:bookmarkStart w:id="147" w:name="_Toc100983192"/>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101"/>
      <w:bookmarkEnd w:id="146"/>
      <w:bookmarkEnd w:id="147"/>
    </w:p>
    <w:p w14:paraId="22EC0D97" w14:textId="386C42FC" w:rsidR="001F51AE" w:rsidRPr="001F51AE" w:rsidRDefault="001F51AE" w:rsidP="001F51AE">
      <w:pPr>
        <w:pStyle w:val="EditorsNote"/>
      </w:pPr>
      <w:r>
        <w:t>Editor's note:</w:t>
      </w:r>
      <w:r>
        <w:tab/>
        <w:t>This clause describes a solution addressing one or more key issues identified in clause</w:t>
      </w:r>
      <w:r w:rsidR="008D4460">
        <w:t> </w:t>
      </w:r>
      <w:r>
        <w:t xml:space="preserve">5. The structure of the </w:t>
      </w:r>
      <w:r w:rsidR="00EB54BC">
        <w:t>clause</w:t>
      </w:r>
      <w:r>
        <w:t>s can be adjusted.</w:t>
      </w:r>
      <w:r w:rsidR="00B91D39">
        <w:t xml:space="preserve"> The list of key issues which this solution attempts to resolve should be clearly indicated.</w:t>
      </w:r>
    </w:p>
    <w:p w14:paraId="35C71867" w14:textId="32634DF6" w:rsidR="00457C15" w:rsidRDefault="0021645F" w:rsidP="00457C15">
      <w:pPr>
        <w:pStyle w:val="Heading3"/>
      </w:pPr>
      <w:bookmarkStart w:id="148" w:name="_Toc97108983"/>
      <w:bookmarkStart w:id="149" w:name="_Toc100782815"/>
      <w:bookmarkStart w:id="150" w:name="_Toc100983193"/>
      <w:r>
        <w:lastRenderedPageBreak/>
        <w:t>6.X</w:t>
      </w:r>
      <w:r w:rsidR="00457C15">
        <w:t>.1</w:t>
      </w:r>
      <w:r w:rsidR="00457C15">
        <w:tab/>
      </w:r>
      <w:r>
        <w:t>Description</w:t>
      </w:r>
      <w:bookmarkEnd w:id="148"/>
      <w:bookmarkEnd w:id="149"/>
      <w:bookmarkEnd w:id="150"/>
    </w:p>
    <w:p w14:paraId="51BC5934" w14:textId="77777777"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710D0125" w14:textId="77777777" w:rsidR="008D4460" w:rsidRDefault="008D4460" w:rsidP="008D4460"/>
    <w:p w14:paraId="30C4C2B4" w14:textId="26E53E45" w:rsidR="00457C15" w:rsidRDefault="0021645F" w:rsidP="00457C15">
      <w:pPr>
        <w:pStyle w:val="Heading3"/>
      </w:pPr>
      <w:bookmarkStart w:id="151" w:name="_Toc97108984"/>
      <w:bookmarkStart w:id="152" w:name="_Toc100782816"/>
      <w:bookmarkStart w:id="153" w:name="_Toc100983194"/>
      <w:r>
        <w:t>6.X</w:t>
      </w:r>
      <w:r w:rsidR="00457C15">
        <w:t>.2</w:t>
      </w:r>
      <w:r w:rsidR="00457C15">
        <w:tab/>
      </w:r>
      <w:r>
        <w:t>Procedures</w:t>
      </w:r>
      <w:bookmarkEnd w:id="151"/>
      <w:bookmarkEnd w:id="152"/>
      <w:bookmarkEnd w:id="153"/>
    </w:p>
    <w:p w14:paraId="1E8B223A" w14:textId="77777777"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Heading3"/>
      </w:pPr>
      <w:bookmarkStart w:id="154" w:name="_Toc97108985"/>
      <w:bookmarkStart w:id="155" w:name="_Toc100782817"/>
      <w:bookmarkStart w:id="156" w:name="_Toc100983195"/>
      <w:r>
        <w:t>6.X</w:t>
      </w:r>
      <w:r w:rsidR="00457C15">
        <w:t>.3</w:t>
      </w:r>
      <w:r w:rsidR="00457C15">
        <w:tab/>
      </w:r>
      <w:r w:rsidR="0021645F">
        <w:t xml:space="preserve">Impacts on existing nodes and </w:t>
      </w:r>
      <w:r>
        <w:t>functionalities</w:t>
      </w:r>
      <w:bookmarkEnd w:id="154"/>
      <w:bookmarkEnd w:id="155"/>
      <w:bookmarkEnd w:id="156"/>
    </w:p>
    <w:p w14:paraId="7A1AD085" w14:textId="77777777" w:rsidR="00CB7A2A" w:rsidRPr="005A2371" w:rsidRDefault="00CB7A2A" w:rsidP="00CB7A2A">
      <w:pPr>
        <w:pStyle w:val="EditorsNote"/>
      </w:pPr>
      <w:r w:rsidRPr="005A2371">
        <w:t>Editor's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Heading3"/>
      </w:pPr>
      <w:bookmarkStart w:id="157" w:name="_Toc97108986"/>
      <w:bookmarkStart w:id="158" w:name="_Toc100782818"/>
      <w:bookmarkStart w:id="159" w:name="_Toc100983196"/>
      <w:r>
        <w:t>6.X</w:t>
      </w:r>
      <w:r w:rsidR="00457C15">
        <w:t>.4</w:t>
      </w:r>
      <w:r w:rsidR="00457C15">
        <w:tab/>
      </w:r>
      <w:r>
        <w:t>Solution evaluation</w:t>
      </w:r>
      <w:bookmarkEnd w:id="157"/>
      <w:bookmarkEnd w:id="158"/>
      <w:bookmarkEnd w:id="159"/>
    </w:p>
    <w:p w14:paraId="0C41A3A8" w14:textId="4E84BCA8"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0DCEE671" w14:textId="77777777" w:rsidR="008D4460" w:rsidRDefault="008D4460" w:rsidP="008D4460"/>
    <w:p w14:paraId="2D14D959" w14:textId="125A9CD7" w:rsidR="00457C15" w:rsidRPr="004D3578" w:rsidRDefault="00457C15" w:rsidP="00457C15">
      <w:pPr>
        <w:pStyle w:val="Heading1"/>
      </w:pPr>
      <w:bookmarkStart w:id="160" w:name="_Toc97108987"/>
      <w:bookmarkStart w:id="161" w:name="_Toc100782819"/>
      <w:bookmarkStart w:id="162" w:name="_Toc100983197"/>
      <w:r>
        <w:t>7</w:t>
      </w:r>
      <w:r>
        <w:tab/>
      </w:r>
      <w:r w:rsidR="00CB7A2A">
        <w:t xml:space="preserve">Overall </w:t>
      </w:r>
      <w:r>
        <w:t>Evaluation</w:t>
      </w:r>
      <w:bookmarkEnd w:id="160"/>
      <w:bookmarkEnd w:id="161"/>
      <w:bookmarkEnd w:id="162"/>
    </w:p>
    <w:p w14:paraId="3D637108" w14:textId="58A4FA94" w:rsidR="00BC0BBE" w:rsidRPr="001F51AE" w:rsidRDefault="00BC0BBE" w:rsidP="00BC0BBE">
      <w:pPr>
        <w:pStyle w:val="EditorsNote"/>
      </w:pPr>
      <w:r>
        <w:t>Editor's note:</w:t>
      </w:r>
      <w:r>
        <w:tab/>
        <w:t xml:space="preserve">This clause provides the evaluations of the solutions of </w:t>
      </w:r>
      <w:r w:rsidR="00EB54BC">
        <w:t>clause 6</w:t>
      </w:r>
      <w:r>
        <w:t>.</w:t>
      </w:r>
    </w:p>
    <w:p w14:paraId="4C2C87CB" w14:textId="5C606ABE" w:rsidR="00457C15" w:rsidRDefault="00457C15" w:rsidP="00457C15"/>
    <w:p w14:paraId="239B4095" w14:textId="7BBCA882" w:rsidR="00457C15" w:rsidRPr="004D3578" w:rsidRDefault="00457C15" w:rsidP="00457C15">
      <w:pPr>
        <w:pStyle w:val="Heading1"/>
      </w:pPr>
      <w:bookmarkStart w:id="163" w:name="_Toc97108988"/>
      <w:bookmarkStart w:id="164" w:name="_Toc100782820"/>
      <w:bookmarkStart w:id="165" w:name="_Toc100983198"/>
      <w:r>
        <w:t>8</w:t>
      </w:r>
      <w:r w:rsidRPr="004D3578">
        <w:tab/>
      </w:r>
      <w:r>
        <w:t>Conclusions</w:t>
      </w:r>
      <w:bookmarkEnd w:id="163"/>
      <w:bookmarkEnd w:id="164"/>
      <w:bookmarkEnd w:id="165"/>
    </w:p>
    <w:p w14:paraId="629731E2" w14:textId="16290D9D" w:rsidR="00BC0BBE" w:rsidRPr="001F51AE" w:rsidRDefault="00BC0BBE" w:rsidP="008D4460">
      <w:pPr>
        <w:pStyle w:val="EditorsNote"/>
      </w:pPr>
      <w:r>
        <w:t>Editor's note:</w:t>
      </w:r>
      <w:r>
        <w:tab/>
        <w:t>This clause provides the conclusions for the study.</w:t>
      </w:r>
    </w:p>
    <w:p w14:paraId="08177474" w14:textId="77777777" w:rsidR="00080512" w:rsidRPr="004D3578" w:rsidRDefault="00080512"/>
    <w:p w14:paraId="114D24FF" w14:textId="4D12A7AC" w:rsidR="006B30D0" w:rsidRDefault="00D9134D" w:rsidP="00EB54BC">
      <w:pPr>
        <w:pStyle w:val="Heading9"/>
      </w:pPr>
      <w:bookmarkStart w:id="166" w:name="tsgNames"/>
      <w:bookmarkStart w:id="167" w:name="startOfAnnexes"/>
      <w:bookmarkEnd w:id="166"/>
      <w:bookmarkEnd w:id="167"/>
      <w:r>
        <w:br w:type="page"/>
      </w:r>
      <w:bookmarkStart w:id="168" w:name="_Toc93486479"/>
      <w:bookmarkStart w:id="169" w:name="_Toc97108989"/>
      <w:bookmarkStart w:id="170" w:name="_Toc100782821"/>
      <w:bookmarkStart w:id="171" w:name="_Toc100983199"/>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168"/>
      <w:bookmarkEnd w:id="169"/>
      <w:bookmarkEnd w:id="170"/>
      <w:bookmarkEnd w:id="171"/>
    </w:p>
    <w:p w14:paraId="71B081D9" w14:textId="77777777" w:rsidR="006B30D0" w:rsidRPr="004D3578" w:rsidRDefault="006B30D0"/>
    <w:p w14:paraId="58F396D2" w14:textId="7859D2D2" w:rsidR="001419AE" w:rsidRPr="004D3578" w:rsidRDefault="002675F0" w:rsidP="00EB54BC">
      <w:pPr>
        <w:pStyle w:val="Heading9"/>
      </w:pPr>
      <w:r>
        <w:br w:type="page"/>
      </w:r>
      <w:bookmarkStart w:id="172" w:name="_Toc2086459"/>
      <w:bookmarkStart w:id="173" w:name="_Toc97108990"/>
      <w:bookmarkStart w:id="174" w:name="_Toc100782822"/>
      <w:bookmarkStart w:id="175" w:name="_Toc100983200"/>
      <w:r w:rsidR="001419AE" w:rsidRPr="004D3578">
        <w:lastRenderedPageBreak/>
        <w:t xml:space="preserve">Annex </w:t>
      </w:r>
      <w:r w:rsidR="00C7551A">
        <w:t>B</w:t>
      </w:r>
      <w:r w:rsidR="001419AE" w:rsidRPr="004D3578">
        <w:t>:</w:t>
      </w:r>
      <w:r w:rsidR="001419AE" w:rsidRPr="004D3578">
        <w:br/>
        <w:t>Change history</w:t>
      </w:r>
      <w:bookmarkEnd w:id="172"/>
      <w:bookmarkEnd w:id="173"/>
      <w:bookmarkEnd w:id="174"/>
      <w:bookmarkEnd w:id="175"/>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992"/>
        <w:gridCol w:w="1134"/>
        <w:gridCol w:w="709"/>
        <w:gridCol w:w="567"/>
        <w:gridCol w:w="567"/>
        <w:gridCol w:w="4394"/>
        <w:gridCol w:w="805"/>
      </w:tblGrid>
      <w:tr w:rsidR="001419AE" w:rsidRPr="00235394" w14:paraId="586A4365" w14:textId="77777777" w:rsidTr="008D4460">
        <w:trPr>
          <w:cantSplit/>
          <w:jc w:val="center"/>
        </w:trPr>
        <w:tc>
          <w:tcPr>
            <w:tcW w:w="10113" w:type="dxa"/>
            <w:gridSpan w:val="8"/>
            <w:tcBorders>
              <w:bottom w:val="nil"/>
            </w:tcBorders>
            <w:shd w:val="solid" w:color="FFFFFF" w:fill="auto"/>
          </w:tcPr>
          <w:p w14:paraId="68E5F163" w14:textId="77777777" w:rsidR="001419AE" w:rsidRPr="00235394" w:rsidRDefault="001419AE" w:rsidP="00EB54BC">
            <w:pPr>
              <w:pStyle w:val="TAH"/>
              <w:rPr>
                <w:sz w:val="16"/>
              </w:rPr>
            </w:pPr>
            <w:bookmarkStart w:id="176" w:name="historyclause"/>
            <w:bookmarkEnd w:id="176"/>
            <w:r w:rsidRPr="00235394">
              <w:t>Change history</w:t>
            </w:r>
          </w:p>
        </w:tc>
      </w:tr>
      <w:tr w:rsidR="00EB54BC" w:rsidRPr="00EB54BC" w14:paraId="211C7988" w14:textId="77777777" w:rsidTr="00EB54BC">
        <w:trPr>
          <w:cantSplit/>
          <w:jc w:val="center"/>
        </w:trPr>
        <w:tc>
          <w:tcPr>
            <w:tcW w:w="945" w:type="dxa"/>
            <w:shd w:val="pct10" w:color="auto" w:fill="FFFFFF"/>
          </w:tcPr>
          <w:p w14:paraId="7FA87120" w14:textId="77777777" w:rsidR="001419AE" w:rsidRPr="00EB54BC" w:rsidRDefault="001419AE" w:rsidP="00EB54BC">
            <w:pPr>
              <w:pStyle w:val="TAH"/>
              <w:rPr>
                <w:sz w:val="16"/>
                <w:szCs w:val="16"/>
              </w:rPr>
            </w:pPr>
            <w:r w:rsidRPr="00EB54BC">
              <w:rPr>
                <w:sz w:val="16"/>
                <w:szCs w:val="16"/>
              </w:rPr>
              <w:t>Date</w:t>
            </w:r>
          </w:p>
        </w:tc>
        <w:tc>
          <w:tcPr>
            <w:tcW w:w="992" w:type="dxa"/>
            <w:shd w:val="pct10" w:color="auto" w:fill="FFFFFF"/>
          </w:tcPr>
          <w:p w14:paraId="7C08C6FE" w14:textId="77777777" w:rsidR="001419AE" w:rsidRPr="00EB54BC" w:rsidRDefault="001419AE" w:rsidP="00EB54BC">
            <w:pPr>
              <w:pStyle w:val="TAH"/>
              <w:rPr>
                <w:sz w:val="16"/>
                <w:szCs w:val="16"/>
              </w:rPr>
            </w:pPr>
            <w:r w:rsidRPr="00EB54BC">
              <w:rPr>
                <w:sz w:val="16"/>
                <w:szCs w:val="16"/>
              </w:rPr>
              <w:t>Meeting</w:t>
            </w:r>
          </w:p>
        </w:tc>
        <w:tc>
          <w:tcPr>
            <w:tcW w:w="1134" w:type="dxa"/>
            <w:shd w:val="pct10" w:color="auto" w:fill="FFFFFF"/>
          </w:tcPr>
          <w:p w14:paraId="77C6ED8A" w14:textId="77777777" w:rsidR="001419AE" w:rsidRPr="00EB54BC" w:rsidRDefault="001419AE" w:rsidP="00EB54BC">
            <w:pPr>
              <w:pStyle w:val="TAH"/>
              <w:rPr>
                <w:sz w:val="16"/>
                <w:szCs w:val="16"/>
              </w:rPr>
            </w:pPr>
            <w:r w:rsidRPr="00EB54BC">
              <w:rPr>
                <w:sz w:val="16"/>
                <w:szCs w:val="16"/>
              </w:rPr>
              <w:t>TDoc</w:t>
            </w:r>
          </w:p>
        </w:tc>
        <w:tc>
          <w:tcPr>
            <w:tcW w:w="709" w:type="dxa"/>
            <w:shd w:val="pct10" w:color="auto" w:fill="FFFFFF"/>
          </w:tcPr>
          <w:p w14:paraId="2593BD4C" w14:textId="77777777" w:rsidR="001419AE" w:rsidRPr="00EB54BC" w:rsidRDefault="001419AE" w:rsidP="00EB54BC">
            <w:pPr>
              <w:pStyle w:val="TAH"/>
              <w:rPr>
                <w:sz w:val="16"/>
                <w:szCs w:val="16"/>
              </w:rPr>
            </w:pPr>
            <w:r w:rsidRPr="00EB54BC">
              <w:rPr>
                <w:sz w:val="16"/>
                <w:szCs w:val="16"/>
              </w:rPr>
              <w:t>CR</w:t>
            </w:r>
          </w:p>
        </w:tc>
        <w:tc>
          <w:tcPr>
            <w:tcW w:w="567" w:type="dxa"/>
            <w:shd w:val="pct10" w:color="auto" w:fill="FFFFFF"/>
          </w:tcPr>
          <w:p w14:paraId="2FD1D152" w14:textId="77777777" w:rsidR="001419AE" w:rsidRPr="00EB54BC" w:rsidRDefault="001419AE" w:rsidP="00EB54BC">
            <w:pPr>
              <w:pStyle w:val="TAH"/>
              <w:rPr>
                <w:sz w:val="16"/>
                <w:szCs w:val="16"/>
              </w:rPr>
            </w:pPr>
            <w:r w:rsidRPr="00EB54BC">
              <w:rPr>
                <w:sz w:val="16"/>
                <w:szCs w:val="16"/>
              </w:rPr>
              <w:t>Rev</w:t>
            </w:r>
          </w:p>
        </w:tc>
        <w:tc>
          <w:tcPr>
            <w:tcW w:w="567" w:type="dxa"/>
            <w:shd w:val="pct10" w:color="auto" w:fill="FFFFFF"/>
          </w:tcPr>
          <w:p w14:paraId="1F57FFEC" w14:textId="77777777" w:rsidR="001419AE" w:rsidRPr="00EB54BC" w:rsidRDefault="001419AE" w:rsidP="00EB54BC">
            <w:pPr>
              <w:pStyle w:val="TAH"/>
              <w:rPr>
                <w:sz w:val="16"/>
                <w:szCs w:val="16"/>
              </w:rPr>
            </w:pPr>
            <w:r w:rsidRPr="00EB54BC">
              <w:rPr>
                <w:sz w:val="16"/>
                <w:szCs w:val="16"/>
              </w:rPr>
              <w:t>Cat</w:t>
            </w:r>
          </w:p>
        </w:tc>
        <w:tc>
          <w:tcPr>
            <w:tcW w:w="4394" w:type="dxa"/>
            <w:shd w:val="pct10" w:color="auto" w:fill="FFFFFF"/>
          </w:tcPr>
          <w:p w14:paraId="0E01BF01" w14:textId="77777777" w:rsidR="001419AE" w:rsidRPr="00EB54BC" w:rsidRDefault="001419AE" w:rsidP="00EB54BC">
            <w:pPr>
              <w:pStyle w:val="TAH"/>
              <w:rPr>
                <w:sz w:val="16"/>
                <w:szCs w:val="16"/>
              </w:rPr>
            </w:pPr>
            <w:r w:rsidRPr="00EB54BC">
              <w:rPr>
                <w:sz w:val="16"/>
                <w:szCs w:val="16"/>
              </w:rPr>
              <w:t>Subject/Comment</w:t>
            </w:r>
          </w:p>
        </w:tc>
        <w:tc>
          <w:tcPr>
            <w:tcW w:w="805" w:type="dxa"/>
            <w:shd w:val="pct10" w:color="auto" w:fill="FFFFFF"/>
          </w:tcPr>
          <w:p w14:paraId="74093AAA" w14:textId="77777777" w:rsidR="001419AE" w:rsidRPr="00EB54BC" w:rsidRDefault="001419AE" w:rsidP="00EB54BC">
            <w:pPr>
              <w:pStyle w:val="TAH"/>
              <w:rPr>
                <w:sz w:val="16"/>
                <w:szCs w:val="16"/>
              </w:rPr>
            </w:pPr>
            <w:r w:rsidRPr="00EB54BC">
              <w:rPr>
                <w:sz w:val="16"/>
                <w:szCs w:val="16"/>
              </w:rPr>
              <w:t>New version</w:t>
            </w:r>
          </w:p>
        </w:tc>
      </w:tr>
      <w:tr w:rsidR="008D4460" w:rsidRPr="00EB54BC" w14:paraId="4C21EDF6" w14:textId="77777777" w:rsidTr="00EB54BC">
        <w:trPr>
          <w:cantSplit/>
          <w:jc w:val="center"/>
        </w:trPr>
        <w:tc>
          <w:tcPr>
            <w:tcW w:w="945" w:type="dxa"/>
            <w:shd w:val="clear" w:color="auto" w:fill="auto"/>
          </w:tcPr>
          <w:p w14:paraId="45A15315" w14:textId="5E6DB2B5" w:rsidR="007D0D87" w:rsidRPr="00EB54BC" w:rsidRDefault="007D0D87" w:rsidP="00EB54BC">
            <w:pPr>
              <w:pStyle w:val="TAL"/>
              <w:rPr>
                <w:sz w:val="16"/>
                <w:szCs w:val="16"/>
              </w:rPr>
            </w:pPr>
            <w:r w:rsidRPr="00EB54BC">
              <w:rPr>
                <w:sz w:val="16"/>
                <w:szCs w:val="16"/>
              </w:rPr>
              <w:t>2022-02</w:t>
            </w:r>
          </w:p>
        </w:tc>
        <w:tc>
          <w:tcPr>
            <w:tcW w:w="992" w:type="dxa"/>
            <w:shd w:val="clear" w:color="auto" w:fill="auto"/>
          </w:tcPr>
          <w:p w14:paraId="58FD2412" w14:textId="316DAB3D" w:rsidR="007D0D87" w:rsidRPr="00EB54BC" w:rsidRDefault="007D0D87" w:rsidP="00EB54BC">
            <w:pPr>
              <w:pStyle w:val="TAL"/>
              <w:rPr>
                <w:sz w:val="16"/>
                <w:szCs w:val="16"/>
              </w:rPr>
            </w:pPr>
            <w:r w:rsidRPr="00EB54BC">
              <w:rPr>
                <w:sz w:val="16"/>
                <w:szCs w:val="16"/>
              </w:rPr>
              <w:t>SA2#149e</w:t>
            </w:r>
          </w:p>
        </w:tc>
        <w:tc>
          <w:tcPr>
            <w:tcW w:w="1134" w:type="dxa"/>
            <w:shd w:val="clear" w:color="auto" w:fill="auto"/>
          </w:tcPr>
          <w:p w14:paraId="025D9F68" w14:textId="09513666" w:rsidR="007D0D87" w:rsidRPr="00EB54BC" w:rsidRDefault="007D0D87" w:rsidP="00EB54BC">
            <w:pPr>
              <w:pStyle w:val="TAL"/>
              <w:rPr>
                <w:sz w:val="16"/>
                <w:szCs w:val="16"/>
              </w:rPr>
            </w:pPr>
            <w:r w:rsidRPr="00EB54BC">
              <w:rPr>
                <w:sz w:val="16"/>
                <w:szCs w:val="16"/>
              </w:rPr>
              <w:t>S2-2201626</w:t>
            </w:r>
          </w:p>
        </w:tc>
        <w:tc>
          <w:tcPr>
            <w:tcW w:w="709" w:type="dxa"/>
            <w:shd w:val="clear" w:color="auto" w:fill="auto"/>
          </w:tcPr>
          <w:p w14:paraId="5CB91C97" w14:textId="0D276812"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448AB575" w14:textId="3BD02240"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186029DD" w14:textId="3ABED56E" w:rsidR="007D0D87" w:rsidRPr="00EB54BC" w:rsidRDefault="007D0D87" w:rsidP="00EB54BC">
            <w:pPr>
              <w:pStyle w:val="TAL"/>
              <w:rPr>
                <w:sz w:val="16"/>
                <w:szCs w:val="16"/>
              </w:rPr>
            </w:pPr>
            <w:r w:rsidRPr="00EB54BC">
              <w:rPr>
                <w:sz w:val="16"/>
                <w:szCs w:val="16"/>
              </w:rPr>
              <w:t>-</w:t>
            </w:r>
          </w:p>
        </w:tc>
        <w:tc>
          <w:tcPr>
            <w:tcW w:w="4394" w:type="dxa"/>
            <w:shd w:val="clear" w:color="auto" w:fill="auto"/>
          </w:tcPr>
          <w:p w14:paraId="3C32CD64" w14:textId="02C9D4AA" w:rsidR="007D0D87" w:rsidRPr="00EB54BC" w:rsidRDefault="007D0D87" w:rsidP="00EB54BC">
            <w:pPr>
              <w:pStyle w:val="TAL"/>
              <w:rPr>
                <w:sz w:val="16"/>
                <w:szCs w:val="16"/>
              </w:rPr>
            </w:pPr>
            <w:r w:rsidRPr="00EB54BC">
              <w:rPr>
                <w:sz w:val="16"/>
                <w:szCs w:val="16"/>
              </w:rPr>
              <w:t>Skeleton</w:t>
            </w:r>
          </w:p>
        </w:tc>
        <w:tc>
          <w:tcPr>
            <w:tcW w:w="805" w:type="dxa"/>
            <w:shd w:val="clear" w:color="auto" w:fill="auto"/>
          </w:tcPr>
          <w:p w14:paraId="03FE4176" w14:textId="3466F250" w:rsidR="007D0D87" w:rsidRPr="00EB54BC" w:rsidRDefault="007D0D87" w:rsidP="00EB54BC">
            <w:pPr>
              <w:pStyle w:val="TAL"/>
              <w:rPr>
                <w:sz w:val="16"/>
                <w:szCs w:val="16"/>
              </w:rPr>
            </w:pPr>
            <w:r w:rsidRPr="00EB54BC">
              <w:rPr>
                <w:sz w:val="16"/>
                <w:szCs w:val="16"/>
              </w:rPr>
              <w:t>0.0.</w:t>
            </w:r>
            <w:r w:rsidR="00EB54BC" w:rsidRPr="00EB54BC">
              <w:rPr>
                <w:sz w:val="16"/>
                <w:szCs w:val="16"/>
              </w:rPr>
              <w:t>0</w:t>
            </w:r>
          </w:p>
        </w:tc>
      </w:tr>
      <w:tr w:rsidR="008D4460" w:rsidRPr="00EB54BC" w14:paraId="3EA2D361" w14:textId="77777777" w:rsidTr="00EB54BC">
        <w:trPr>
          <w:cantSplit/>
          <w:jc w:val="center"/>
        </w:trPr>
        <w:tc>
          <w:tcPr>
            <w:tcW w:w="945" w:type="dxa"/>
            <w:shd w:val="solid" w:color="FFFFFF" w:fill="auto"/>
          </w:tcPr>
          <w:p w14:paraId="5C6F0DED" w14:textId="49A96708" w:rsidR="007D0D87" w:rsidRPr="00EB54BC" w:rsidRDefault="007D0D87" w:rsidP="00EB54BC">
            <w:pPr>
              <w:pStyle w:val="TAL"/>
              <w:rPr>
                <w:sz w:val="16"/>
                <w:szCs w:val="16"/>
              </w:rPr>
            </w:pPr>
            <w:r w:rsidRPr="00EB54BC">
              <w:rPr>
                <w:sz w:val="16"/>
                <w:szCs w:val="16"/>
              </w:rPr>
              <w:t>2022-02</w:t>
            </w:r>
          </w:p>
        </w:tc>
        <w:tc>
          <w:tcPr>
            <w:tcW w:w="992" w:type="dxa"/>
            <w:shd w:val="solid" w:color="FFFFFF" w:fill="auto"/>
          </w:tcPr>
          <w:p w14:paraId="2B762DCB" w14:textId="02E27667" w:rsidR="007D0D87" w:rsidRPr="00EB54BC" w:rsidRDefault="007D0D87" w:rsidP="00EB54BC">
            <w:pPr>
              <w:pStyle w:val="TAL"/>
              <w:rPr>
                <w:sz w:val="16"/>
                <w:szCs w:val="16"/>
              </w:rPr>
            </w:pPr>
            <w:r w:rsidRPr="00EB54BC">
              <w:rPr>
                <w:sz w:val="16"/>
                <w:szCs w:val="16"/>
              </w:rPr>
              <w:t>SA2#149e</w:t>
            </w:r>
          </w:p>
        </w:tc>
        <w:tc>
          <w:tcPr>
            <w:tcW w:w="1134" w:type="dxa"/>
            <w:shd w:val="solid" w:color="FFFFFF" w:fill="auto"/>
          </w:tcPr>
          <w:p w14:paraId="6FC77F6A" w14:textId="7B0C8829" w:rsidR="007D0D87" w:rsidRPr="00EB54BC" w:rsidRDefault="007D0D87" w:rsidP="00EB54BC">
            <w:pPr>
              <w:pStyle w:val="TAL"/>
              <w:rPr>
                <w:sz w:val="16"/>
                <w:szCs w:val="16"/>
              </w:rPr>
            </w:pPr>
            <w:r w:rsidRPr="00EB54BC">
              <w:rPr>
                <w:sz w:val="16"/>
                <w:szCs w:val="16"/>
              </w:rPr>
              <w:t>S2-2201627</w:t>
            </w:r>
          </w:p>
        </w:tc>
        <w:tc>
          <w:tcPr>
            <w:tcW w:w="709" w:type="dxa"/>
            <w:shd w:val="solid" w:color="FFFFFF" w:fill="auto"/>
          </w:tcPr>
          <w:p w14:paraId="536FE7F6" w14:textId="1D9A22D0"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0722BC49" w14:textId="3D363DAF"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5A9DEFEB" w14:textId="64E93E49" w:rsidR="007D0D87" w:rsidRPr="00EB54BC" w:rsidRDefault="007D0D87" w:rsidP="00EB54BC">
            <w:pPr>
              <w:pStyle w:val="TAL"/>
              <w:rPr>
                <w:sz w:val="16"/>
                <w:szCs w:val="16"/>
              </w:rPr>
            </w:pPr>
            <w:r w:rsidRPr="00EB54BC">
              <w:rPr>
                <w:sz w:val="16"/>
                <w:szCs w:val="16"/>
              </w:rPr>
              <w:t>-</w:t>
            </w:r>
          </w:p>
        </w:tc>
        <w:tc>
          <w:tcPr>
            <w:tcW w:w="4394" w:type="dxa"/>
            <w:shd w:val="solid" w:color="FFFFFF" w:fill="auto"/>
          </w:tcPr>
          <w:p w14:paraId="7809FB6F" w14:textId="58B57266" w:rsidR="007D0D87" w:rsidRPr="00EB54BC" w:rsidRDefault="007D0D87" w:rsidP="00EB54BC">
            <w:pPr>
              <w:pStyle w:val="TAL"/>
              <w:rPr>
                <w:sz w:val="16"/>
                <w:szCs w:val="16"/>
              </w:rPr>
            </w:pPr>
            <w:r w:rsidRPr="00EB54BC">
              <w:rPr>
                <w:sz w:val="16"/>
                <w:szCs w:val="16"/>
              </w:rPr>
              <w:t>Scope</w:t>
            </w:r>
          </w:p>
        </w:tc>
        <w:tc>
          <w:tcPr>
            <w:tcW w:w="805" w:type="dxa"/>
            <w:shd w:val="solid" w:color="FFFFFF" w:fill="auto"/>
          </w:tcPr>
          <w:p w14:paraId="31FFD533" w14:textId="06D1ABEC" w:rsidR="007D0D87" w:rsidRPr="00EB54BC" w:rsidRDefault="007D0D87" w:rsidP="00EB54BC">
            <w:pPr>
              <w:pStyle w:val="TAL"/>
              <w:rPr>
                <w:sz w:val="16"/>
                <w:szCs w:val="16"/>
              </w:rPr>
            </w:pPr>
            <w:r w:rsidRPr="00EB54BC">
              <w:rPr>
                <w:sz w:val="16"/>
                <w:szCs w:val="16"/>
              </w:rPr>
              <w:t>0.</w:t>
            </w:r>
            <w:r w:rsidR="00EB54BC" w:rsidRPr="00EB54BC">
              <w:rPr>
                <w:sz w:val="16"/>
                <w:szCs w:val="16"/>
              </w:rPr>
              <w:t>1.0</w:t>
            </w:r>
          </w:p>
        </w:tc>
      </w:tr>
      <w:tr w:rsidR="00EB54BC" w:rsidRPr="00EB54BC" w14:paraId="7D5BC095" w14:textId="77777777" w:rsidTr="00EB54BC">
        <w:trPr>
          <w:cantSplit/>
          <w:jc w:val="center"/>
        </w:trPr>
        <w:tc>
          <w:tcPr>
            <w:tcW w:w="945" w:type="dxa"/>
            <w:shd w:val="solid" w:color="FFFFFF" w:fill="auto"/>
          </w:tcPr>
          <w:p w14:paraId="1AFE8D1D" w14:textId="1BC00EBE"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32785E6A" w14:textId="32024F77"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4ECAC9EB" w14:textId="31F7635E" w:rsidR="00EB54BC" w:rsidRPr="00EB54BC" w:rsidRDefault="00EB54BC" w:rsidP="00EB54BC">
            <w:pPr>
              <w:pStyle w:val="TAL"/>
              <w:rPr>
                <w:sz w:val="16"/>
                <w:szCs w:val="16"/>
              </w:rPr>
            </w:pPr>
            <w:r w:rsidRPr="00EB54BC">
              <w:rPr>
                <w:sz w:val="16"/>
                <w:szCs w:val="16"/>
              </w:rPr>
              <w:t>S2-2201628</w:t>
            </w:r>
          </w:p>
        </w:tc>
        <w:tc>
          <w:tcPr>
            <w:tcW w:w="709" w:type="dxa"/>
            <w:shd w:val="solid" w:color="FFFFFF" w:fill="auto"/>
          </w:tcPr>
          <w:p w14:paraId="54B12C2A" w14:textId="67C8D2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BF82166" w14:textId="1E3EBB2E"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69260D3C" w14:textId="679FA408"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73D6A610" w14:textId="7264BC51" w:rsidR="00EB54BC" w:rsidRPr="00EB54BC" w:rsidRDefault="00EB54BC" w:rsidP="00EB54BC">
            <w:pPr>
              <w:pStyle w:val="TAL"/>
              <w:rPr>
                <w:sz w:val="16"/>
                <w:szCs w:val="16"/>
              </w:rPr>
            </w:pPr>
            <w:r w:rsidRPr="00EB54BC">
              <w:rPr>
                <w:sz w:val="16"/>
                <w:szCs w:val="16"/>
              </w:rPr>
              <w:t>Architectural assumptions</w:t>
            </w:r>
          </w:p>
        </w:tc>
        <w:tc>
          <w:tcPr>
            <w:tcW w:w="805" w:type="dxa"/>
            <w:shd w:val="solid" w:color="FFFFFF" w:fill="auto"/>
          </w:tcPr>
          <w:p w14:paraId="0CADA9E7" w14:textId="20A58FE2" w:rsidR="00EB54BC" w:rsidRPr="00EB54BC" w:rsidRDefault="00EB54BC" w:rsidP="00EB54BC">
            <w:pPr>
              <w:pStyle w:val="TAL"/>
              <w:rPr>
                <w:sz w:val="16"/>
                <w:szCs w:val="16"/>
              </w:rPr>
            </w:pPr>
            <w:r w:rsidRPr="00EB54BC">
              <w:rPr>
                <w:sz w:val="16"/>
                <w:szCs w:val="16"/>
              </w:rPr>
              <w:t>0.1.0</w:t>
            </w:r>
          </w:p>
        </w:tc>
      </w:tr>
      <w:tr w:rsidR="00EB54BC" w:rsidRPr="00EB54BC" w14:paraId="3EA43B54" w14:textId="77777777" w:rsidTr="00EB54BC">
        <w:trPr>
          <w:cantSplit/>
          <w:jc w:val="center"/>
        </w:trPr>
        <w:tc>
          <w:tcPr>
            <w:tcW w:w="945" w:type="dxa"/>
            <w:shd w:val="solid" w:color="FFFFFF" w:fill="auto"/>
          </w:tcPr>
          <w:p w14:paraId="58C02753" w14:textId="203CFDC1"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5EB18C4B" w14:textId="5EDFA1B0"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5C5FFDB9" w14:textId="16B6385F" w:rsidR="00EB54BC" w:rsidRPr="00EB54BC" w:rsidRDefault="00EB54BC" w:rsidP="00EB54BC">
            <w:pPr>
              <w:pStyle w:val="TAL"/>
              <w:rPr>
                <w:sz w:val="16"/>
                <w:szCs w:val="16"/>
              </w:rPr>
            </w:pPr>
            <w:r w:rsidRPr="00EB54BC">
              <w:rPr>
                <w:sz w:val="16"/>
                <w:szCs w:val="16"/>
              </w:rPr>
              <w:t>S2-2201629</w:t>
            </w:r>
          </w:p>
        </w:tc>
        <w:tc>
          <w:tcPr>
            <w:tcW w:w="709" w:type="dxa"/>
            <w:shd w:val="solid" w:color="FFFFFF" w:fill="auto"/>
          </w:tcPr>
          <w:p w14:paraId="6995924C" w14:textId="04FBD7CF"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A1A63A0" w14:textId="4C92D27A"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16CA7D2" w14:textId="37A1679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506F140E" w14:textId="460FDA75" w:rsidR="00EB54BC" w:rsidRPr="00EB54BC" w:rsidRDefault="00EB54BC" w:rsidP="00EB54BC">
            <w:pPr>
              <w:pStyle w:val="TAL"/>
              <w:rPr>
                <w:sz w:val="16"/>
                <w:szCs w:val="16"/>
              </w:rPr>
            </w:pPr>
            <w:r w:rsidRPr="00EB54BC">
              <w:rPr>
                <w:sz w:val="16"/>
                <w:szCs w:val="16"/>
                <w:lang w:eastAsia="ko-KR"/>
              </w:rPr>
              <w:t>Key Issue on Mobility Management enhancement with discontinuous satellite coverage</w:t>
            </w:r>
          </w:p>
        </w:tc>
        <w:tc>
          <w:tcPr>
            <w:tcW w:w="805" w:type="dxa"/>
            <w:shd w:val="solid" w:color="FFFFFF" w:fill="auto"/>
          </w:tcPr>
          <w:p w14:paraId="50614516" w14:textId="73B646A9" w:rsidR="00EB54BC" w:rsidRPr="00EB54BC" w:rsidRDefault="00EB54BC" w:rsidP="00EB54BC">
            <w:pPr>
              <w:pStyle w:val="TAL"/>
              <w:rPr>
                <w:sz w:val="16"/>
                <w:szCs w:val="16"/>
              </w:rPr>
            </w:pPr>
            <w:r w:rsidRPr="00EB54BC">
              <w:rPr>
                <w:sz w:val="16"/>
                <w:szCs w:val="16"/>
              </w:rPr>
              <w:t>0.1.0</w:t>
            </w:r>
          </w:p>
        </w:tc>
      </w:tr>
      <w:tr w:rsidR="00EB54BC" w:rsidRPr="00EB54BC" w14:paraId="3D2A8501" w14:textId="77777777" w:rsidTr="00EB54BC">
        <w:trPr>
          <w:cantSplit/>
          <w:jc w:val="center"/>
        </w:trPr>
        <w:tc>
          <w:tcPr>
            <w:tcW w:w="945" w:type="dxa"/>
            <w:shd w:val="solid" w:color="FFFFFF" w:fill="auto"/>
          </w:tcPr>
          <w:p w14:paraId="1A8F93E2" w14:textId="51704408"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1128F270" w14:textId="5AEEC9A9"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AE9620A" w14:textId="3C3EBF41" w:rsidR="00EB54BC" w:rsidRPr="00EB54BC" w:rsidRDefault="00EB54BC" w:rsidP="00EB54BC">
            <w:pPr>
              <w:pStyle w:val="TAL"/>
              <w:rPr>
                <w:sz w:val="16"/>
                <w:szCs w:val="16"/>
              </w:rPr>
            </w:pPr>
            <w:r w:rsidRPr="00EB54BC">
              <w:rPr>
                <w:sz w:val="16"/>
                <w:szCs w:val="16"/>
              </w:rPr>
              <w:t>S2-2201630</w:t>
            </w:r>
          </w:p>
        </w:tc>
        <w:tc>
          <w:tcPr>
            <w:tcW w:w="709" w:type="dxa"/>
            <w:shd w:val="solid" w:color="FFFFFF" w:fill="auto"/>
          </w:tcPr>
          <w:p w14:paraId="1663120C" w14:textId="4BD31ED4"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71B805F0" w14:textId="7D527F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3BC8AF24" w14:textId="60F0A08A"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1CF3C1BC" w14:textId="0A4BC3D9" w:rsidR="00EB54BC" w:rsidRPr="00EB54BC" w:rsidRDefault="00EB54BC" w:rsidP="00EB54BC">
            <w:pPr>
              <w:pStyle w:val="TAL"/>
              <w:rPr>
                <w:sz w:val="16"/>
                <w:szCs w:val="16"/>
              </w:rPr>
            </w:pPr>
            <w:r w:rsidRPr="00EB54BC">
              <w:rPr>
                <w:sz w:val="16"/>
                <w:szCs w:val="16"/>
                <w:lang w:eastAsia="ko-KR"/>
              </w:rPr>
              <w:t>Key Issue on Power saving</w:t>
            </w:r>
            <w:r w:rsidRPr="00EB54BC">
              <w:rPr>
                <w:sz w:val="16"/>
                <w:szCs w:val="16"/>
                <w:lang w:eastAsia="zh-CN"/>
              </w:rPr>
              <w:t xml:space="preserve"> enhancement for UE in discontinuous coverage</w:t>
            </w:r>
          </w:p>
        </w:tc>
        <w:tc>
          <w:tcPr>
            <w:tcW w:w="805" w:type="dxa"/>
            <w:shd w:val="solid" w:color="FFFFFF" w:fill="auto"/>
          </w:tcPr>
          <w:p w14:paraId="4E5C11FA" w14:textId="1336486C" w:rsidR="00EB54BC" w:rsidRPr="00EB54BC" w:rsidRDefault="00EB54BC" w:rsidP="00EB54BC">
            <w:pPr>
              <w:pStyle w:val="TAL"/>
              <w:rPr>
                <w:sz w:val="16"/>
                <w:szCs w:val="16"/>
              </w:rPr>
            </w:pPr>
            <w:r w:rsidRPr="00EB54BC">
              <w:rPr>
                <w:sz w:val="16"/>
                <w:szCs w:val="16"/>
              </w:rPr>
              <w:t>0.1.0</w:t>
            </w:r>
          </w:p>
        </w:tc>
      </w:tr>
      <w:tr w:rsidR="00EB54BC" w:rsidRPr="00EB54BC" w14:paraId="2EFB2A2C" w14:textId="77777777" w:rsidTr="00EB54BC">
        <w:trPr>
          <w:cantSplit/>
          <w:jc w:val="center"/>
        </w:trPr>
        <w:tc>
          <w:tcPr>
            <w:tcW w:w="945" w:type="dxa"/>
            <w:shd w:val="solid" w:color="FFFFFF" w:fill="auto"/>
          </w:tcPr>
          <w:p w14:paraId="2CAE25C1" w14:textId="345723B5"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2FEB2605" w14:textId="0E0196E5"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B1E5D8A" w14:textId="2059D100" w:rsidR="00EB54BC" w:rsidRPr="00EB54BC" w:rsidRDefault="00EB54BC" w:rsidP="00EB54BC">
            <w:pPr>
              <w:pStyle w:val="TAL"/>
              <w:rPr>
                <w:sz w:val="16"/>
                <w:szCs w:val="16"/>
              </w:rPr>
            </w:pPr>
            <w:r w:rsidRPr="00EB54BC">
              <w:rPr>
                <w:sz w:val="16"/>
                <w:szCs w:val="16"/>
              </w:rPr>
              <w:t>S2-2201631</w:t>
            </w:r>
          </w:p>
        </w:tc>
        <w:tc>
          <w:tcPr>
            <w:tcW w:w="709" w:type="dxa"/>
            <w:shd w:val="solid" w:color="FFFFFF" w:fill="auto"/>
          </w:tcPr>
          <w:p w14:paraId="06F75B2A" w14:textId="0D988BB9"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A71209D" w14:textId="3034F92C"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40FD1661" w14:textId="7B47D2F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48505DEE" w14:textId="0D754099" w:rsidR="00EB54BC" w:rsidRPr="00EB54BC" w:rsidRDefault="00EB54BC" w:rsidP="00EB54BC">
            <w:pPr>
              <w:pStyle w:val="TAL"/>
              <w:rPr>
                <w:sz w:val="16"/>
                <w:szCs w:val="16"/>
              </w:rPr>
            </w:pPr>
            <w:r w:rsidRPr="00EB54BC">
              <w:rPr>
                <w:sz w:val="16"/>
                <w:szCs w:val="16"/>
              </w:rPr>
              <w:t>Solution for Power Saving based on AMF awareness of coverage information</w:t>
            </w:r>
          </w:p>
        </w:tc>
        <w:tc>
          <w:tcPr>
            <w:tcW w:w="805" w:type="dxa"/>
            <w:shd w:val="solid" w:color="FFFFFF" w:fill="auto"/>
          </w:tcPr>
          <w:p w14:paraId="4E30535E" w14:textId="20406B0C" w:rsidR="00EB54BC" w:rsidRPr="00EB54BC" w:rsidRDefault="00EB54BC" w:rsidP="00EB54BC">
            <w:pPr>
              <w:pStyle w:val="TAL"/>
              <w:rPr>
                <w:sz w:val="16"/>
                <w:szCs w:val="16"/>
              </w:rPr>
            </w:pPr>
            <w:r w:rsidRPr="00EB54BC">
              <w:rPr>
                <w:sz w:val="16"/>
                <w:szCs w:val="16"/>
              </w:rPr>
              <w:t>0.1.0</w:t>
            </w:r>
          </w:p>
        </w:tc>
      </w:tr>
      <w:tr w:rsidR="00A53FD0" w:rsidRPr="00EB54BC" w14:paraId="75CCE690" w14:textId="77777777" w:rsidTr="00DA1C2A">
        <w:trPr>
          <w:cantSplit/>
          <w:jc w:val="center"/>
        </w:trPr>
        <w:tc>
          <w:tcPr>
            <w:tcW w:w="945" w:type="dxa"/>
            <w:shd w:val="solid" w:color="FFFFFF" w:fill="auto"/>
          </w:tcPr>
          <w:p w14:paraId="358FF572" w14:textId="05A4A02F"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6EC7F199" w14:textId="77777777" w:rsidR="00A53FD0" w:rsidRPr="00EB54BC"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078C7CF6" w14:textId="77777777" w:rsidR="00A53FD0" w:rsidRPr="00EB54BC" w:rsidRDefault="00A53FD0" w:rsidP="00DA1C2A">
            <w:pPr>
              <w:pStyle w:val="TAL"/>
              <w:rPr>
                <w:sz w:val="16"/>
                <w:szCs w:val="16"/>
              </w:rPr>
            </w:pPr>
            <w:r w:rsidRPr="007F36E7">
              <w:rPr>
                <w:sz w:val="16"/>
                <w:szCs w:val="16"/>
              </w:rPr>
              <w:t>S2-2203380</w:t>
            </w:r>
          </w:p>
        </w:tc>
        <w:tc>
          <w:tcPr>
            <w:tcW w:w="709" w:type="dxa"/>
            <w:shd w:val="solid" w:color="FFFFFF" w:fill="auto"/>
          </w:tcPr>
          <w:p w14:paraId="33A29EF1" w14:textId="77777777" w:rsidR="00A53FD0" w:rsidRPr="00EB54BC" w:rsidRDefault="00A53FD0" w:rsidP="00DA1C2A">
            <w:pPr>
              <w:pStyle w:val="TAL"/>
              <w:rPr>
                <w:sz w:val="16"/>
                <w:szCs w:val="16"/>
              </w:rPr>
            </w:pPr>
            <w:r w:rsidRPr="00EB54BC">
              <w:rPr>
                <w:sz w:val="16"/>
                <w:szCs w:val="16"/>
              </w:rPr>
              <w:t>-</w:t>
            </w:r>
          </w:p>
        </w:tc>
        <w:tc>
          <w:tcPr>
            <w:tcW w:w="567" w:type="dxa"/>
            <w:shd w:val="solid" w:color="FFFFFF" w:fill="auto"/>
          </w:tcPr>
          <w:p w14:paraId="00B85886" w14:textId="77777777" w:rsidR="00A53FD0" w:rsidRPr="00EB54BC" w:rsidRDefault="00A53FD0" w:rsidP="00DA1C2A">
            <w:pPr>
              <w:pStyle w:val="TAL"/>
              <w:rPr>
                <w:sz w:val="16"/>
                <w:szCs w:val="16"/>
              </w:rPr>
            </w:pPr>
            <w:r w:rsidRPr="00EB54BC">
              <w:rPr>
                <w:sz w:val="16"/>
                <w:szCs w:val="16"/>
              </w:rPr>
              <w:t>-</w:t>
            </w:r>
          </w:p>
        </w:tc>
        <w:tc>
          <w:tcPr>
            <w:tcW w:w="567" w:type="dxa"/>
            <w:shd w:val="solid" w:color="FFFFFF" w:fill="auto"/>
          </w:tcPr>
          <w:p w14:paraId="3B28BF68" w14:textId="77777777" w:rsidR="00A53FD0" w:rsidRPr="00EB54BC" w:rsidRDefault="00A53FD0" w:rsidP="00DA1C2A">
            <w:pPr>
              <w:pStyle w:val="TAL"/>
              <w:rPr>
                <w:sz w:val="16"/>
                <w:szCs w:val="16"/>
              </w:rPr>
            </w:pPr>
            <w:r w:rsidRPr="00EB54BC">
              <w:rPr>
                <w:sz w:val="16"/>
                <w:szCs w:val="16"/>
              </w:rPr>
              <w:t>-</w:t>
            </w:r>
          </w:p>
        </w:tc>
        <w:tc>
          <w:tcPr>
            <w:tcW w:w="4394" w:type="dxa"/>
            <w:shd w:val="solid" w:color="FFFFFF" w:fill="auto"/>
          </w:tcPr>
          <w:p w14:paraId="2543D180" w14:textId="77777777" w:rsidR="00A53FD0" w:rsidRPr="00EB54BC" w:rsidRDefault="00A53FD0" w:rsidP="00DA1C2A">
            <w:pPr>
              <w:pStyle w:val="TAL"/>
              <w:rPr>
                <w:sz w:val="16"/>
                <w:szCs w:val="16"/>
              </w:rPr>
            </w:pPr>
            <w:r w:rsidRPr="007F36E7">
              <w:rPr>
                <w:sz w:val="16"/>
                <w:szCs w:val="16"/>
              </w:rPr>
              <w:t>Solution for predictive Power Saving Mode</w:t>
            </w:r>
          </w:p>
        </w:tc>
        <w:tc>
          <w:tcPr>
            <w:tcW w:w="805" w:type="dxa"/>
            <w:shd w:val="solid" w:color="FFFFFF" w:fill="auto"/>
          </w:tcPr>
          <w:p w14:paraId="35C8DCD7" w14:textId="7A35B2A4" w:rsidR="00A53FD0" w:rsidRPr="00EB54BC" w:rsidRDefault="00A53FD0" w:rsidP="00DA1C2A">
            <w:pPr>
              <w:pStyle w:val="TAL"/>
              <w:rPr>
                <w:sz w:val="16"/>
                <w:szCs w:val="16"/>
              </w:rPr>
            </w:pPr>
            <w:r>
              <w:rPr>
                <w:sz w:val="16"/>
                <w:szCs w:val="16"/>
              </w:rPr>
              <w:t>0.2.1</w:t>
            </w:r>
          </w:p>
        </w:tc>
      </w:tr>
      <w:tr w:rsidR="00A53FD0" w14:paraId="27DBD6BF" w14:textId="77777777" w:rsidTr="00DA1C2A">
        <w:trPr>
          <w:cantSplit/>
          <w:jc w:val="center"/>
        </w:trPr>
        <w:tc>
          <w:tcPr>
            <w:tcW w:w="945" w:type="dxa"/>
            <w:shd w:val="solid" w:color="FFFFFF" w:fill="auto"/>
          </w:tcPr>
          <w:p w14:paraId="50B626EF" w14:textId="7088A316"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77008C24"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6B0D41CD" w14:textId="77777777" w:rsidR="00A53FD0" w:rsidRPr="007F36E7" w:rsidRDefault="00A53FD0" w:rsidP="00DA1C2A">
            <w:pPr>
              <w:pStyle w:val="TAL"/>
              <w:rPr>
                <w:sz w:val="16"/>
                <w:szCs w:val="16"/>
              </w:rPr>
            </w:pPr>
            <w:r w:rsidRPr="007F36E7">
              <w:rPr>
                <w:sz w:val="16"/>
                <w:szCs w:val="16"/>
              </w:rPr>
              <w:t>S2-220338</w:t>
            </w:r>
            <w:r>
              <w:rPr>
                <w:sz w:val="16"/>
                <w:szCs w:val="16"/>
              </w:rPr>
              <w:t>1</w:t>
            </w:r>
          </w:p>
        </w:tc>
        <w:tc>
          <w:tcPr>
            <w:tcW w:w="709" w:type="dxa"/>
            <w:shd w:val="solid" w:color="FFFFFF" w:fill="auto"/>
          </w:tcPr>
          <w:p w14:paraId="76A25812" w14:textId="77777777" w:rsidR="00A53FD0" w:rsidRPr="00EB54BC" w:rsidRDefault="00A53FD0" w:rsidP="00DA1C2A">
            <w:pPr>
              <w:pStyle w:val="TAL"/>
              <w:rPr>
                <w:sz w:val="16"/>
                <w:szCs w:val="16"/>
              </w:rPr>
            </w:pPr>
            <w:r>
              <w:rPr>
                <w:sz w:val="16"/>
                <w:szCs w:val="16"/>
              </w:rPr>
              <w:t>-</w:t>
            </w:r>
          </w:p>
        </w:tc>
        <w:tc>
          <w:tcPr>
            <w:tcW w:w="567" w:type="dxa"/>
            <w:shd w:val="solid" w:color="FFFFFF" w:fill="auto"/>
          </w:tcPr>
          <w:p w14:paraId="4D199B75" w14:textId="77777777" w:rsidR="00A53FD0" w:rsidRPr="00EB54BC" w:rsidRDefault="00A53FD0" w:rsidP="00DA1C2A">
            <w:pPr>
              <w:pStyle w:val="TAL"/>
              <w:rPr>
                <w:sz w:val="16"/>
                <w:szCs w:val="16"/>
              </w:rPr>
            </w:pPr>
            <w:r>
              <w:rPr>
                <w:sz w:val="16"/>
                <w:szCs w:val="16"/>
              </w:rPr>
              <w:t>-</w:t>
            </w:r>
          </w:p>
        </w:tc>
        <w:tc>
          <w:tcPr>
            <w:tcW w:w="567" w:type="dxa"/>
            <w:shd w:val="solid" w:color="FFFFFF" w:fill="auto"/>
          </w:tcPr>
          <w:p w14:paraId="6A6DA727" w14:textId="77777777" w:rsidR="00A53FD0" w:rsidRPr="00EB54BC" w:rsidRDefault="00A53FD0" w:rsidP="00DA1C2A">
            <w:pPr>
              <w:pStyle w:val="TAL"/>
              <w:rPr>
                <w:sz w:val="16"/>
                <w:szCs w:val="16"/>
              </w:rPr>
            </w:pPr>
            <w:r>
              <w:rPr>
                <w:sz w:val="16"/>
                <w:szCs w:val="16"/>
              </w:rPr>
              <w:t>-</w:t>
            </w:r>
          </w:p>
        </w:tc>
        <w:tc>
          <w:tcPr>
            <w:tcW w:w="4394" w:type="dxa"/>
            <w:shd w:val="solid" w:color="FFFFFF" w:fill="auto"/>
          </w:tcPr>
          <w:p w14:paraId="0BB2603C" w14:textId="77777777" w:rsidR="00A53FD0" w:rsidRPr="002E2BC6" w:rsidRDefault="00A53FD0" w:rsidP="00DA1C2A">
            <w:pPr>
              <w:pStyle w:val="TAL"/>
              <w:rPr>
                <w:sz w:val="16"/>
                <w:szCs w:val="16"/>
              </w:rPr>
            </w:pPr>
            <w:r w:rsidRPr="002E2BC6">
              <w:rPr>
                <w:rFonts w:cs="Arial"/>
                <w:sz w:val="16"/>
                <w:szCs w:val="16"/>
              </w:rPr>
              <w:t>New solution for KI#2 on Power Saving mechanisms in case of discontinuous coverage</w:t>
            </w:r>
          </w:p>
        </w:tc>
        <w:tc>
          <w:tcPr>
            <w:tcW w:w="805" w:type="dxa"/>
            <w:shd w:val="solid" w:color="FFFFFF" w:fill="auto"/>
          </w:tcPr>
          <w:p w14:paraId="552281D6" w14:textId="2A66249E" w:rsidR="00A53FD0" w:rsidRDefault="00A53FD0" w:rsidP="00DA1C2A">
            <w:pPr>
              <w:pStyle w:val="TAL"/>
              <w:rPr>
                <w:sz w:val="16"/>
                <w:szCs w:val="16"/>
              </w:rPr>
            </w:pPr>
            <w:r>
              <w:rPr>
                <w:sz w:val="16"/>
                <w:szCs w:val="16"/>
              </w:rPr>
              <w:t>0.2.1</w:t>
            </w:r>
          </w:p>
        </w:tc>
      </w:tr>
      <w:tr w:rsidR="00A53FD0" w14:paraId="57F79327" w14:textId="77777777" w:rsidTr="00DA1C2A">
        <w:trPr>
          <w:cantSplit/>
          <w:jc w:val="center"/>
        </w:trPr>
        <w:tc>
          <w:tcPr>
            <w:tcW w:w="945" w:type="dxa"/>
            <w:shd w:val="solid" w:color="FFFFFF" w:fill="auto"/>
          </w:tcPr>
          <w:p w14:paraId="37CA155C" w14:textId="2CB65CAD"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EA23832"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1052C4D6" w14:textId="77777777" w:rsidR="00A53FD0" w:rsidRPr="007F36E7" w:rsidRDefault="00A53FD0" w:rsidP="00DA1C2A">
            <w:pPr>
              <w:pStyle w:val="TAL"/>
              <w:rPr>
                <w:sz w:val="16"/>
                <w:szCs w:val="16"/>
              </w:rPr>
            </w:pPr>
            <w:r w:rsidRPr="007F36E7">
              <w:rPr>
                <w:sz w:val="16"/>
                <w:szCs w:val="16"/>
              </w:rPr>
              <w:t>S2-220338</w:t>
            </w:r>
            <w:r>
              <w:rPr>
                <w:sz w:val="16"/>
                <w:szCs w:val="16"/>
              </w:rPr>
              <w:t>2</w:t>
            </w:r>
          </w:p>
        </w:tc>
        <w:tc>
          <w:tcPr>
            <w:tcW w:w="709" w:type="dxa"/>
            <w:shd w:val="solid" w:color="FFFFFF" w:fill="auto"/>
          </w:tcPr>
          <w:p w14:paraId="52560415" w14:textId="77777777" w:rsidR="00A53FD0" w:rsidRDefault="00A53FD0" w:rsidP="00DA1C2A">
            <w:pPr>
              <w:pStyle w:val="TAL"/>
              <w:rPr>
                <w:sz w:val="16"/>
                <w:szCs w:val="16"/>
              </w:rPr>
            </w:pPr>
            <w:r>
              <w:rPr>
                <w:sz w:val="16"/>
                <w:szCs w:val="16"/>
              </w:rPr>
              <w:t>-</w:t>
            </w:r>
          </w:p>
        </w:tc>
        <w:tc>
          <w:tcPr>
            <w:tcW w:w="567" w:type="dxa"/>
            <w:shd w:val="solid" w:color="FFFFFF" w:fill="auto"/>
          </w:tcPr>
          <w:p w14:paraId="48E77843" w14:textId="77777777" w:rsidR="00A53FD0" w:rsidRDefault="00A53FD0" w:rsidP="00DA1C2A">
            <w:pPr>
              <w:pStyle w:val="TAL"/>
              <w:rPr>
                <w:sz w:val="16"/>
                <w:szCs w:val="16"/>
              </w:rPr>
            </w:pPr>
            <w:r>
              <w:rPr>
                <w:sz w:val="16"/>
                <w:szCs w:val="16"/>
              </w:rPr>
              <w:t>-</w:t>
            </w:r>
          </w:p>
        </w:tc>
        <w:tc>
          <w:tcPr>
            <w:tcW w:w="567" w:type="dxa"/>
            <w:shd w:val="solid" w:color="FFFFFF" w:fill="auto"/>
          </w:tcPr>
          <w:p w14:paraId="72FD8BFC" w14:textId="77777777" w:rsidR="00A53FD0" w:rsidRDefault="00A53FD0" w:rsidP="00DA1C2A">
            <w:pPr>
              <w:pStyle w:val="TAL"/>
              <w:rPr>
                <w:sz w:val="16"/>
                <w:szCs w:val="16"/>
              </w:rPr>
            </w:pPr>
            <w:r>
              <w:rPr>
                <w:sz w:val="16"/>
                <w:szCs w:val="16"/>
              </w:rPr>
              <w:t>-</w:t>
            </w:r>
          </w:p>
        </w:tc>
        <w:tc>
          <w:tcPr>
            <w:tcW w:w="4394" w:type="dxa"/>
            <w:shd w:val="solid" w:color="FFFFFF" w:fill="auto"/>
          </w:tcPr>
          <w:p w14:paraId="03F04719" w14:textId="77777777" w:rsidR="00A53FD0" w:rsidRPr="00C15C24" w:rsidRDefault="00A53FD0" w:rsidP="00DA1C2A">
            <w:pPr>
              <w:pStyle w:val="TAL"/>
              <w:rPr>
                <w:rFonts w:cs="Arial"/>
                <w:sz w:val="16"/>
                <w:szCs w:val="16"/>
              </w:rPr>
            </w:pPr>
            <w:r w:rsidRPr="00C15C24">
              <w:rPr>
                <w:rFonts w:cs="Arial"/>
                <w:sz w:val="16"/>
                <w:szCs w:val="16"/>
              </w:rPr>
              <w:t>Solution for Mobility Management enhancement based on coverage information</w:t>
            </w:r>
            <w:r w:rsidRPr="00C15C24" w:rsidDel="004B72D4">
              <w:rPr>
                <w:rFonts w:cs="Arial"/>
                <w:sz w:val="16"/>
                <w:szCs w:val="16"/>
              </w:rPr>
              <w:t xml:space="preserve"> </w:t>
            </w:r>
            <w:r w:rsidRPr="00C15C24">
              <w:rPr>
                <w:rFonts w:cs="Arial"/>
                <w:sz w:val="16"/>
                <w:szCs w:val="16"/>
              </w:rPr>
              <w:t xml:space="preserve">and UE location  </w:t>
            </w:r>
          </w:p>
        </w:tc>
        <w:tc>
          <w:tcPr>
            <w:tcW w:w="805" w:type="dxa"/>
            <w:shd w:val="solid" w:color="FFFFFF" w:fill="auto"/>
          </w:tcPr>
          <w:p w14:paraId="33E449FF" w14:textId="518C1E8B" w:rsidR="00A53FD0" w:rsidRDefault="00A53FD0" w:rsidP="00DA1C2A">
            <w:pPr>
              <w:pStyle w:val="TAL"/>
              <w:rPr>
                <w:sz w:val="16"/>
                <w:szCs w:val="16"/>
              </w:rPr>
            </w:pPr>
            <w:r>
              <w:rPr>
                <w:sz w:val="16"/>
                <w:szCs w:val="16"/>
              </w:rPr>
              <w:t>0.2.1</w:t>
            </w:r>
          </w:p>
        </w:tc>
      </w:tr>
      <w:tr w:rsidR="00A53FD0" w14:paraId="52ABF938" w14:textId="77777777" w:rsidTr="00DA1C2A">
        <w:trPr>
          <w:cantSplit/>
          <w:jc w:val="center"/>
        </w:trPr>
        <w:tc>
          <w:tcPr>
            <w:tcW w:w="945" w:type="dxa"/>
            <w:shd w:val="solid" w:color="FFFFFF" w:fill="auto"/>
          </w:tcPr>
          <w:p w14:paraId="4FD51F00" w14:textId="009BA498"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E13290E"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001AC0B4" w14:textId="77777777" w:rsidR="00A53FD0" w:rsidRPr="007F36E7" w:rsidRDefault="00A53FD0" w:rsidP="00DA1C2A">
            <w:pPr>
              <w:pStyle w:val="TAL"/>
              <w:rPr>
                <w:sz w:val="16"/>
                <w:szCs w:val="16"/>
              </w:rPr>
            </w:pPr>
            <w:r w:rsidRPr="007F36E7">
              <w:rPr>
                <w:sz w:val="16"/>
                <w:szCs w:val="16"/>
              </w:rPr>
              <w:t>S2-220338</w:t>
            </w:r>
            <w:r>
              <w:rPr>
                <w:sz w:val="16"/>
                <w:szCs w:val="16"/>
              </w:rPr>
              <w:t>3</w:t>
            </w:r>
          </w:p>
        </w:tc>
        <w:tc>
          <w:tcPr>
            <w:tcW w:w="709" w:type="dxa"/>
            <w:shd w:val="solid" w:color="FFFFFF" w:fill="auto"/>
          </w:tcPr>
          <w:p w14:paraId="1D5F58DD" w14:textId="77777777" w:rsidR="00A53FD0" w:rsidRDefault="00A53FD0" w:rsidP="00DA1C2A">
            <w:pPr>
              <w:pStyle w:val="TAL"/>
              <w:rPr>
                <w:sz w:val="16"/>
                <w:szCs w:val="16"/>
              </w:rPr>
            </w:pPr>
            <w:r>
              <w:rPr>
                <w:sz w:val="16"/>
                <w:szCs w:val="16"/>
              </w:rPr>
              <w:t>-</w:t>
            </w:r>
          </w:p>
        </w:tc>
        <w:tc>
          <w:tcPr>
            <w:tcW w:w="567" w:type="dxa"/>
            <w:shd w:val="solid" w:color="FFFFFF" w:fill="auto"/>
          </w:tcPr>
          <w:p w14:paraId="6DE0D4D9" w14:textId="77777777" w:rsidR="00A53FD0" w:rsidRDefault="00A53FD0" w:rsidP="00DA1C2A">
            <w:pPr>
              <w:pStyle w:val="TAL"/>
              <w:rPr>
                <w:sz w:val="16"/>
                <w:szCs w:val="16"/>
              </w:rPr>
            </w:pPr>
            <w:r>
              <w:rPr>
                <w:sz w:val="16"/>
                <w:szCs w:val="16"/>
              </w:rPr>
              <w:t>-</w:t>
            </w:r>
          </w:p>
        </w:tc>
        <w:tc>
          <w:tcPr>
            <w:tcW w:w="567" w:type="dxa"/>
            <w:shd w:val="solid" w:color="FFFFFF" w:fill="auto"/>
          </w:tcPr>
          <w:p w14:paraId="65528AC1" w14:textId="77777777" w:rsidR="00A53FD0" w:rsidRPr="00B46948" w:rsidRDefault="00A53FD0" w:rsidP="00DA1C2A">
            <w:pPr>
              <w:pStyle w:val="TAL"/>
              <w:rPr>
                <w:sz w:val="16"/>
                <w:szCs w:val="16"/>
              </w:rPr>
            </w:pPr>
            <w:r w:rsidRPr="00B46948">
              <w:rPr>
                <w:sz w:val="16"/>
                <w:szCs w:val="16"/>
              </w:rPr>
              <w:t>-</w:t>
            </w:r>
          </w:p>
        </w:tc>
        <w:tc>
          <w:tcPr>
            <w:tcW w:w="4394" w:type="dxa"/>
            <w:shd w:val="solid" w:color="FFFFFF" w:fill="auto"/>
          </w:tcPr>
          <w:p w14:paraId="2AA20D1E" w14:textId="77777777" w:rsidR="00A53FD0" w:rsidRPr="00B46948" w:rsidRDefault="00A53FD0" w:rsidP="00DA1C2A">
            <w:pPr>
              <w:pStyle w:val="TAL"/>
              <w:rPr>
                <w:rFonts w:cs="Arial"/>
                <w:sz w:val="16"/>
                <w:szCs w:val="16"/>
              </w:rPr>
            </w:pPr>
            <w:r w:rsidRPr="00B46948">
              <w:rPr>
                <w:rFonts w:cs="Arial"/>
                <w:sz w:val="16"/>
                <w:szCs w:val="16"/>
              </w:rPr>
              <w:t xml:space="preserve">Solution for KI#2 Power Saving based on updating parameters before releasing signalling connection  </w:t>
            </w:r>
          </w:p>
        </w:tc>
        <w:tc>
          <w:tcPr>
            <w:tcW w:w="805" w:type="dxa"/>
            <w:shd w:val="solid" w:color="FFFFFF" w:fill="auto"/>
          </w:tcPr>
          <w:p w14:paraId="25DE0D2B" w14:textId="3231B68A" w:rsidR="00A53FD0" w:rsidRDefault="00A53FD0" w:rsidP="00DA1C2A">
            <w:pPr>
              <w:pStyle w:val="TAL"/>
              <w:rPr>
                <w:sz w:val="16"/>
                <w:szCs w:val="16"/>
              </w:rPr>
            </w:pPr>
            <w:r>
              <w:rPr>
                <w:sz w:val="16"/>
                <w:szCs w:val="16"/>
              </w:rPr>
              <w:t>0.2.1</w:t>
            </w:r>
          </w:p>
        </w:tc>
      </w:tr>
      <w:tr w:rsidR="00A53FD0" w14:paraId="7B8AC2FA" w14:textId="77777777" w:rsidTr="00DA1C2A">
        <w:trPr>
          <w:cantSplit/>
          <w:jc w:val="center"/>
        </w:trPr>
        <w:tc>
          <w:tcPr>
            <w:tcW w:w="945" w:type="dxa"/>
            <w:shd w:val="solid" w:color="FFFFFF" w:fill="auto"/>
          </w:tcPr>
          <w:p w14:paraId="2A84C7F1" w14:textId="0885CFC2"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42F71FEC"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1D90837E" w14:textId="77777777" w:rsidR="00A53FD0" w:rsidRPr="007F36E7" w:rsidRDefault="00A53FD0" w:rsidP="00DA1C2A">
            <w:pPr>
              <w:pStyle w:val="TAL"/>
              <w:rPr>
                <w:sz w:val="16"/>
                <w:szCs w:val="16"/>
              </w:rPr>
            </w:pPr>
            <w:r w:rsidRPr="007F36E7">
              <w:rPr>
                <w:sz w:val="16"/>
                <w:szCs w:val="16"/>
              </w:rPr>
              <w:t>S2-220338</w:t>
            </w:r>
            <w:r>
              <w:rPr>
                <w:sz w:val="16"/>
                <w:szCs w:val="16"/>
              </w:rPr>
              <w:t>4</w:t>
            </w:r>
          </w:p>
        </w:tc>
        <w:tc>
          <w:tcPr>
            <w:tcW w:w="709" w:type="dxa"/>
            <w:shd w:val="solid" w:color="FFFFFF" w:fill="auto"/>
          </w:tcPr>
          <w:p w14:paraId="4C113BAF" w14:textId="77777777" w:rsidR="00A53FD0" w:rsidRDefault="00A53FD0" w:rsidP="00DA1C2A">
            <w:pPr>
              <w:pStyle w:val="TAL"/>
              <w:rPr>
                <w:sz w:val="16"/>
                <w:szCs w:val="16"/>
              </w:rPr>
            </w:pPr>
            <w:r>
              <w:rPr>
                <w:sz w:val="16"/>
                <w:szCs w:val="16"/>
              </w:rPr>
              <w:t>-</w:t>
            </w:r>
          </w:p>
        </w:tc>
        <w:tc>
          <w:tcPr>
            <w:tcW w:w="567" w:type="dxa"/>
            <w:shd w:val="solid" w:color="FFFFFF" w:fill="auto"/>
          </w:tcPr>
          <w:p w14:paraId="4C2B8A48" w14:textId="77777777" w:rsidR="00A53FD0" w:rsidRDefault="00A53FD0" w:rsidP="00DA1C2A">
            <w:pPr>
              <w:pStyle w:val="TAL"/>
              <w:rPr>
                <w:sz w:val="16"/>
                <w:szCs w:val="16"/>
              </w:rPr>
            </w:pPr>
            <w:r>
              <w:rPr>
                <w:sz w:val="16"/>
                <w:szCs w:val="16"/>
              </w:rPr>
              <w:t>-</w:t>
            </w:r>
          </w:p>
        </w:tc>
        <w:tc>
          <w:tcPr>
            <w:tcW w:w="567" w:type="dxa"/>
            <w:shd w:val="solid" w:color="FFFFFF" w:fill="auto"/>
          </w:tcPr>
          <w:p w14:paraId="3D64C09A" w14:textId="77777777" w:rsidR="00A53FD0" w:rsidRPr="00B46948" w:rsidRDefault="00A53FD0" w:rsidP="00DA1C2A">
            <w:pPr>
              <w:pStyle w:val="TAL"/>
              <w:rPr>
                <w:sz w:val="16"/>
                <w:szCs w:val="16"/>
              </w:rPr>
            </w:pPr>
            <w:r>
              <w:rPr>
                <w:sz w:val="16"/>
                <w:szCs w:val="16"/>
              </w:rPr>
              <w:t>-</w:t>
            </w:r>
          </w:p>
        </w:tc>
        <w:tc>
          <w:tcPr>
            <w:tcW w:w="4394" w:type="dxa"/>
            <w:shd w:val="solid" w:color="FFFFFF" w:fill="auto"/>
          </w:tcPr>
          <w:p w14:paraId="5D3DA29E" w14:textId="77777777" w:rsidR="00A53FD0" w:rsidRPr="00D00298" w:rsidRDefault="00A53FD0" w:rsidP="00DA1C2A">
            <w:pPr>
              <w:pStyle w:val="TAL"/>
              <w:rPr>
                <w:rFonts w:cs="Arial"/>
                <w:sz w:val="16"/>
                <w:szCs w:val="16"/>
              </w:rPr>
            </w:pPr>
            <w:r w:rsidRPr="00D00298">
              <w:rPr>
                <w:rFonts w:cs="Arial"/>
                <w:sz w:val="16"/>
                <w:szCs w:val="16"/>
              </w:rPr>
              <w:t>Solution#1 Update for Power Saving based on AMF awareness of coverage information</w:t>
            </w:r>
          </w:p>
        </w:tc>
        <w:tc>
          <w:tcPr>
            <w:tcW w:w="805" w:type="dxa"/>
            <w:shd w:val="solid" w:color="FFFFFF" w:fill="auto"/>
          </w:tcPr>
          <w:p w14:paraId="20947CF7" w14:textId="13238D33" w:rsidR="00A53FD0" w:rsidRDefault="00A53FD0" w:rsidP="00DA1C2A">
            <w:pPr>
              <w:pStyle w:val="TAL"/>
              <w:rPr>
                <w:sz w:val="16"/>
                <w:szCs w:val="16"/>
              </w:rPr>
            </w:pPr>
            <w:r>
              <w:rPr>
                <w:sz w:val="16"/>
                <w:szCs w:val="16"/>
              </w:rPr>
              <w:t>0.2.1</w:t>
            </w:r>
          </w:p>
        </w:tc>
      </w:tr>
      <w:tr w:rsidR="00A53FD0" w14:paraId="62EB3C6B" w14:textId="77777777" w:rsidTr="00DA1C2A">
        <w:trPr>
          <w:cantSplit/>
          <w:jc w:val="center"/>
        </w:trPr>
        <w:tc>
          <w:tcPr>
            <w:tcW w:w="945" w:type="dxa"/>
            <w:shd w:val="solid" w:color="FFFFFF" w:fill="auto"/>
          </w:tcPr>
          <w:p w14:paraId="1566FA51" w14:textId="51B9418C"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A9DB4E4"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7F3162E5" w14:textId="77777777" w:rsidR="00A53FD0" w:rsidRPr="007F36E7" w:rsidRDefault="00A53FD0" w:rsidP="00DA1C2A">
            <w:pPr>
              <w:pStyle w:val="TAL"/>
              <w:rPr>
                <w:sz w:val="16"/>
                <w:szCs w:val="16"/>
              </w:rPr>
            </w:pPr>
            <w:r w:rsidRPr="007F36E7">
              <w:rPr>
                <w:sz w:val="16"/>
                <w:szCs w:val="16"/>
              </w:rPr>
              <w:t>S2-220338</w:t>
            </w:r>
            <w:r>
              <w:rPr>
                <w:sz w:val="16"/>
                <w:szCs w:val="16"/>
              </w:rPr>
              <w:t>5</w:t>
            </w:r>
          </w:p>
        </w:tc>
        <w:tc>
          <w:tcPr>
            <w:tcW w:w="709" w:type="dxa"/>
            <w:shd w:val="solid" w:color="FFFFFF" w:fill="auto"/>
          </w:tcPr>
          <w:p w14:paraId="24ABE3C1" w14:textId="77777777" w:rsidR="00A53FD0" w:rsidRDefault="00A53FD0" w:rsidP="00DA1C2A">
            <w:pPr>
              <w:pStyle w:val="TAL"/>
              <w:rPr>
                <w:sz w:val="16"/>
                <w:szCs w:val="16"/>
              </w:rPr>
            </w:pPr>
            <w:r>
              <w:rPr>
                <w:sz w:val="16"/>
                <w:szCs w:val="16"/>
              </w:rPr>
              <w:t>-</w:t>
            </w:r>
          </w:p>
        </w:tc>
        <w:tc>
          <w:tcPr>
            <w:tcW w:w="567" w:type="dxa"/>
            <w:shd w:val="solid" w:color="FFFFFF" w:fill="auto"/>
          </w:tcPr>
          <w:p w14:paraId="714D20A0" w14:textId="77777777" w:rsidR="00A53FD0" w:rsidRDefault="00A53FD0" w:rsidP="00DA1C2A">
            <w:pPr>
              <w:pStyle w:val="TAL"/>
              <w:rPr>
                <w:sz w:val="16"/>
                <w:szCs w:val="16"/>
              </w:rPr>
            </w:pPr>
            <w:r>
              <w:rPr>
                <w:sz w:val="16"/>
                <w:szCs w:val="16"/>
              </w:rPr>
              <w:t>-</w:t>
            </w:r>
          </w:p>
        </w:tc>
        <w:tc>
          <w:tcPr>
            <w:tcW w:w="567" w:type="dxa"/>
            <w:shd w:val="solid" w:color="FFFFFF" w:fill="auto"/>
          </w:tcPr>
          <w:p w14:paraId="36E99F33" w14:textId="77777777" w:rsidR="00A53FD0" w:rsidRDefault="00A53FD0" w:rsidP="00DA1C2A">
            <w:pPr>
              <w:pStyle w:val="TAL"/>
              <w:rPr>
                <w:sz w:val="16"/>
                <w:szCs w:val="16"/>
              </w:rPr>
            </w:pPr>
            <w:r>
              <w:rPr>
                <w:sz w:val="16"/>
                <w:szCs w:val="16"/>
              </w:rPr>
              <w:t>-</w:t>
            </w:r>
          </w:p>
        </w:tc>
        <w:tc>
          <w:tcPr>
            <w:tcW w:w="4394" w:type="dxa"/>
            <w:shd w:val="solid" w:color="FFFFFF" w:fill="auto"/>
          </w:tcPr>
          <w:p w14:paraId="3B8D31C8" w14:textId="77777777" w:rsidR="00A53FD0" w:rsidRPr="00065324" w:rsidRDefault="00A53FD0" w:rsidP="00DA1C2A">
            <w:pPr>
              <w:pStyle w:val="TAL"/>
              <w:rPr>
                <w:rFonts w:cs="Arial"/>
                <w:sz w:val="16"/>
                <w:szCs w:val="16"/>
              </w:rPr>
            </w:pPr>
            <w:r w:rsidRPr="00065324">
              <w:rPr>
                <w:rFonts w:cs="Arial"/>
                <w:sz w:val="16"/>
                <w:szCs w:val="16"/>
              </w:rPr>
              <w:t>Solution discontinuous coverage architecture</w:t>
            </w:r>
          </w:p>
        </w:tc>
        <w:tc>
          <w:tcPr>
            <w:tcW w:w="805" w:type="dxa"/>
            <w:shd w:val="solid" w:color="FFFFFF" w:fill="auto"/>
          </w:tcPr>
          <w:p w14:paraId="32BB9FB9" w14:textId="25B1F1BE" w:rsidR="00A53FD0" w:rsidRDefault="00A53FD0" w:rsidP="00DA1C2A">
            <w:pPr>
              <w:pStyle w:val="TAL"/>
              <w:rPr>
                <w:sz w:val="16"/>
                <w:szCs w:val="16"/>
              </w:rPr>
            </w:pPr>
            <w:r>
              <w:rPr>
                <w:sz w:val="16"/>
                <w:szCs w:val="16"/>
              </w:rPr>
              <w:t>0.2.1</w:t>
            </w:r>
          </w:p>
        </w:tc>
      </w:tr>
      <w:tr w:rsidR="00A53FD0" w14:paraId="34868666" w14:textId="77777777" w:rsidTr="00DA1C2A">
        <w:trPr>
          <w:cantSplit/>
          <w:jc w:val="center"/>
        </w:trPr>
        <w:tc>
          <w:tcPr>
            <w:tcW w:w="945" w:type="dxa"/>
            <w:shd w:val="solid" w:color="FFFFFF" w:fill="auto"/>
          </w:tcPr>
          <w:p w14:paraId="7579C842" w14:textId="5204D791"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C0481B0"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33F02490" w14:textId="77777777" w:rsidR="00A53FD0" w:rsidRPr="007F36E7" w:rsidRDefault="00A53FD0" w:rsidP="00DA1C2A">
            <w:pPr>
              <w:pStyle w:val="TAL"/>
              <w:rPr>
                <w:sz w:val="16"/>
                <w:szCs w:val="16"/>
              </w:rPr>
            </w:pPr>
            <w:r w:rsidRPr="007F36E7">
              <w:rPr>
                <w:sz w:val="16"/>
                <w:szCs w:val="16"/>
              </w:rPr>
              <w:t>S2-220338</w:t>
            </w:r>
            <w:r>
              <w:rPr>
                <w:sz w:val="16"/>
                <w:szCs w:val="16"/>
              </w:rPr>
              <w:t>6</w:t>
            </w:r>
          </w:p>
        </w:tc>
        <w:tc>
          <w:tcPr>
            <w:tcW w:w="709" w:type="dxa"/>
            <w:shd w:val="solid" w:color="FFFFFF" w:fill="auto"/>
          </w:tcPr>
          <w:p w14:paraId="1EB78A2C" w14:textId="77777777" w:rsidR="00A53FD0" w:rsidRDefault="00A53FD0" w:rsidP="00DA1C2A">
            <w:pPr>
              <w:pStyle w:val="TAL"/>
              <w:rPr>
                <w:sz w:val="16"/>
                <w:szCs w:val="16"/>
              </w:rPr>
            </w:pPr>
            <w:r>
              <w:rPr>
                <w:sz w:val="16"/>
                <w:szCs w:val="16"/>
              </w:rPr>
              <w:t>-</w:t>
            </w:r>
          </w:p>
        </w:tc>
        <w:tc>
          <w:tcPr>
            <w:tcW w:w="567" w:type="dxa"/>
            <w:shd w:val="solid" w:color="FFFFFF" w:fill="auto"/>
          </w:tcPr>
          <w:p w14:paraId="023C7602" w14:textId="77777777" w:rsidR="00A53FD0" w:rsidRDefault="00A53FD0" w:rsidP="00DA1C2A">
            <w:pPr>
              <w:pStyle w:val="TAL"/>
              <w:rPr>
                <w:sz w:val="16"/>
                <w:szCs w:val="16"/>
              </w:rPr>
            </w:pPr>
            <w:r>
              <w:rPr>
                <w:sz w:val="16"/>
                <w:szCs w:val="16"/>
              </w:rPr>
              <w:t>-</w:t>
            </w:r>
          </w:p>
        </w:tc>
        <w:tc>
          <w:tcPr>
            <w:tcW w:w="567" w:type="dxa"/>
            <w:shd w:val="solid" w:color="FFFFFF" w:fill="auto"/>
          </w:tcPr>
          <w:p w14:paraId="6487CACB" w14:textId="77777777" w:rsidR="00A53FD0" w:rsidRDefault="00A53FD0" w:rsidP="00DA1C2A">
            <w:pPr>
              <w:pStyle w:val="TAL"/>
              <w:rPr>
                <w:sz w:val="16"/>
                <w:szCs w:val="16"/>
              </w:rPr>
            </w:pPr>
            <w:r>
              <w:rPr>
                <w:sz w:val="16"/>
                <w:szCs w:val="16"/>
              </w:rPr>
              <w:t>-</w:t>
            </w:r>
          </w:p>
        </w:tc>
        <w:tc>
          <w:tcPr>
            <w:tcW w:w="4394" w:type="dxa"/>
            <w:shd w:val="solid" w:color="FFFFFF" w:fill="auto"/>
          </w:tcPr>
          <w:p w14:paraId="487BC40F" w14:textId="77777777" w:rsidR="00A53FD0" w:rsidRPr="00065324" w:rsidRDefault="00A53FD0" w:rsidP="00DA1C2A">
            <w:pPr>
              <w:pStyle w:val="TAL"/>
              <w:rPr>
                <w:rFonts w:cs="Arial"/>
                <w:sz w:val="16"/>
                <w:szCs w:val="16"/>
              </w:rPr>
            </w:pPr>
            <w:r w:rsidRPr="00065324">
              <w:rPr>
                <w:rFonts w:cs="Arial"/>
                <w:sz w:val="16"/>
                <w:szCs w:val="16"/>
              </w:rPr>
              <w:t>Updates to KI#1 on MM enhancement with discontinuous satellite coverage</w:t>
            </w:r>
          </w:p>
        </w:tc>
        <w:tc>
          <w:tcPr>
            <w:tcW w:w="805" w:type="dxa"/>
            <w:shd w:val="solid" w:color="FFFFFF" w:fill="auto"/>
          </w:tcPr>
          <w:p w14:paraId="4F1D5D06" w14:textId="0DD88AB6" w:rsidR="00A53FD0" w:rsidRDefault="00A53FD0" w:rsidP="00DA1C2A">
            <w:pPr>
              <w:pStyle w:val="TAL"/>
              <w:rPr>
                <w:sz w:val="16"/>
                <w:szCs w:val="16"/>
              </w:rPr>
            </w:pPr>
            <w:r>
              <w:rPr>
                <w:sz w:val="16"/>
                <w:szCs w:val="16"/>
              </w:rPr>
              <w:t>0.2.1</w:t>
            </w:r>
          </w:p>
        </w:tc>
      </w:tr>
      <w:tr w:rsidR="00A53FD0" w14:paraId="12171F5A" w14:textId="77777777" w:rsidTr="00DA1C2A">
        <w:trPr>
          <w:cantSplit/>
          <w:jc w:val="center"/>
        </w:trPr>
        <w:tc>
          <w:tcPr>
            <w:tcW w:w="945" w:type="dxa"/>
            <w:shd w:val="solid" w:color="FFFFFF" w:fill="auto"/>
          </w:tcPr>
          <w:p w14:paraId="27DEBB04" w14:textId="649E69A7"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6B958A1"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2F89D99A" w14:textId="77777777" w:rsidR="00A53FD0" w:rsidRPr="007F36E7" w:rsidRDefault="00A53FD0" w:rsidP="00DA1C2A">
            <w:pPr>
              <w:pStyle w:val="TAL"/>
              <w:rPr>
                <w:sz w:val="16"/>
                <w:szCs w:val="16"/>
              </w:rPr>
            </w:pPr>
            <w:r w:rsidRPr="007F36E7">
              <w:rPr>
                <w:sz w:val="16"/>
                <w:szCs w:val="16"/>
              </w:rPr>
              <w:t>S2-220338</w:t>
            </w:r>
            <w:r>
              <w:rPr>
                <w:sz w:val="16"/>
                <w:szCs w:val="16"/>
              </w:rPr>
              <w:t>7</w:t>
            </w:r>
          </w:p>
        </w:tc>
        <w:tc>
          <w:tcPr>
            <w:tcW w:w="709" w:type="dxa"/>
            <w:shd w:val="solid" w:color="FFFFFF" w:fill="auto"/>
          </w:tcPr>
          <w:p w14:paraId="566DBCDD" w14:textId="77777777" w:rsidR="00A53FD0" w:rsidRDefault="00A53FD0" w:rsidP="00DA1C2A">
            <w:pPr>
              <w:pStyle w:val="TAL"/>
              <w:rPr>
                <w:sz w:val="16"/>
                <w:szCs w:val="16"/>
              </w:rPr>
            </w:pPr>
            <w:r>
              <w:rPr>
                <w:sz w:val="16"/>
                <w:szCs w:val="16"/>
              </w:rPr>
              <w:t>-</w:t>
            </w:r>
          </w:p>
        </w:tc>
        <w:tc>
          <w:tcPr>
            <w:tcW w:w="567" w:type="dxa"/>
            <w:shd w:val="solid" w:color="FFFFFF" w:fill="auto"/>
          </w:tcPr>
          <w:p w14:paraId="4AF354E8" w14:textId="77777777" w:rsidR="00A53FD0" w:rsidRDefault="00A53FD0" w:rsidP="00DA1C2A">
            <w:pPr>
              <w:pStyle w:val="TAL"/>
              <w:rPr>
                <w:sz w:val="16"/>
                <w:szCs w:val="16"/>
              </w:rPr>
            </w:pPr>
            <w:r>
              <w:rPr>
                <w:sz w:val="16"/>
                <w:szCs w:val="16"/>
              </w:rPr>
              <w:t>-</w:t>
            </w:r>
          </w:p>
        </w:tc>
        <w:tc>
          <w:tcPr>
            <w:tcW w:w="567" w:type="dxa"/>
            <w:shd w:val="solid" w:color="FFFFFF" w:fill="auto"/>
          </w:tcPr>
          <w:p w14:paraId="740D3453" w14:textId="77777777" w:rsidR="00A53FD0" w:rsidRPr="00595043" w:rsidRDefault="00A53FD0" w:rsidP="00DA1C2A">
            <w:pPr>
              <w:pStyle w:val="TAL"/>
              <w:rPr>
                <w:sz w:val="16"/>
                <w:szCs w:val="16"/>
              </w:rPr>
            </w:pPr>
            <w:r w:rsidRPr="00595043">
              <w:rPr>
                <w:sz w:val="16"/>
                <w:szCs w:val="16"/>
              </w:rPr>
              <w:t>-</w:t>
            </w:r>
          </w:p>
        </w:tc>
        <w:tc>
          <w:tcPr>
            <w:tcW w:w="4394" w:type="dxa"/>
            <w:shd w:val="solid" w:color="FFFFFF" w:fill="auto"/>
          </w:tcPr>
          <w:p w14:paraId="399D5182" w14:textId="77777777" w:rsidR="00A53FD0" w:rsidRPr="00595043" w:rsidRDefault="00A53FD0" w:rsidP="00DA1C2A">
            <w:pPr>
              <w:pStyle w:val="TAL"/>
              <w:rPr>
                <w:rFonts w:cs="Arial"/>
                <w:sz w:val="16"/>
                <w:szCs w:val="16"/>
              </w:rPr>
            </w:pPr>
            <w:r w:rsidRPr="00595043">
              <w:rPr>
                <w:rFonts w:eastAsia="Malgun Gothic" w:cs="Arial"/>
                <w:sz w:val="16"/>
                <w:szCs w:val="16"/>
              </w:rPr>
              <w:t>Key Issue: Support of 5GS Aspects of Discontinuous Coverage</w:t>
            </w:r>
          </w:p>
        </w:tc>
        <w:tc>
          <w:tcPr>
            <w:tcW w:w="805" w:type="dxa"/>
            <w:shd w:val="solid" w:color="FFFFFF" w:fill="auto"/>
          </w:tcPr>
          <w:p w14:paraId="634CBDB8" w14:textId="3F648211" w:rsidR="00A53FD0" w:rsidRDefault="00A53FD0" w:rsidP="00DA1C2A">
            <w:pPr>
              <w:pStyle w:val="TAL"/>
              <w:rPr>
                <w:sz w:val="16"/>
                <w:szCs w:val="16"/>
              </w:rPr>
            </w:pPr>
            <w:r>
              <w:rPr>
                <w:sz w:val="16"/>
                <w:szCs w:val="16"/>
              </w:rPr>
              <w:t>0.2.1</w:t>
            </w:r>
          </w:p>
        </w:tc>
      </w:tr>
      <w:tr w:rsidR="00A53FD0" w14:paraId="761CEC65" w14:textId="77777777" w:rsidTr="00DA1C2A">
        <w:trPr>
          <w:cantSplit/>
          <w:jc w:val="center"/>
        </w:trPr>
        <w:tc>
          <w:tcPr>
            <w:tcW w:w="945" w:type="dxa"/>
            <w:shd w:val="solid" w:color="FFFFFF" w:fill="auto"/>
          </w:tcPr>
          <w:p w14:paraId="1C1A7B91" w14:textId="367BCDB4" w:rsidR="00A53FD0" w:rsidRPr="00EB54BC" w:rsidRDefault="00A53FD0" w:rsidP="00DA1C2A">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F03222C" w14:textId="77777777" w:rsidR="00A53FD0" w:rsidRDefault="00A53FD0" w:rsidP="00DA1C2A">
            <w:pPr>
              <w:pStyle w:val="TAL"/>
              <w:rPr>
                <w:sz w:val="16"/>
                <w:szCs w:val="16"/>
              </w:rPr>
            </w:pPr>
            <w:r>
              <w:rPr>
                <w:sz w:val="16"/>
                <w:szCs w:val="16"/>
              </w:rPr>
              <w:t>SA2#150</w:t>
            </w:r>
            <w:r w:rsidRPr="00EB54BC">
              <w:rPr>
                <w:sz w:val="16"/>
                <w:szCs w:val="16"/>
              </w:rPr>
              <w:t>e</w:t>
            </w:r>
          </w:p>
        </w:tc>
        <w:tc>
          <w:tcPr>
            <w:tcW w:w="1134" w:type="dxa"/>
            <w:shd w:val="solid" w:color="FFFFFF" w:fill="auto"/>
          </w:tcPr>
          <w:p w14:paraId="7642CA2C" w14:textId="77777777" w:rsidR="00A53FD0" w:rsidRPr="007F36E7" w:rsidRDefault="00A53FD0" w:rsidP="00DA1C2A">
            <w:pPr>
              <w:pStyle w:val="TAL"/>
              <w:rPr>
                <w:sz w:val="16"/>
                <w:szCs w:val="16"/>
              </w:rPr>
            </w:pPr>
            <w:r w:rsidRPr="007F36E7">
              <w:rPr>
                <w:sz w:val="16"/>
                <w:szCs w:val="16"/>
              </w:rPr>
              <w:t>S2-220338</w:t>
            </w:r>
            <w:r>
              <w:rPr>
                <w:sz w:val="16"/>
                <w:szCs w:val="16"/>
              </w:rPr>
              <w:t>8</w:t>
            </w:r>
          </w:p>
        </w:tc>
        <w:tc>
          <w:tcPr>
            <w:tcW w:w="709" w:type="dxa"/>
            <w:shd w:val="solid" w:color="FFFFFF" w:fill="auto"/>
          </w:tcPr>
          <w:p w14:paraId="7B52F22B" w14:textId="77777777" w:rsidR="00A53FD0" w:rsidRDefault="00A53FD0" w:rsidP="00DA1C2A">
            <w:pPr>
              <w:pStyle w:val="TAL"/>
              <w:rPr>
                <w:sz w:val="16"/>
                <w:szCs w:val="16"/>
              </w:rPr>
            </w:pPr>
            <w:r>
              <w:rPr>
                <w:sz w:val="16"/>
                <w:szCs w:val="16"/>
              </w:rPr>
              <w:t>-</w:t>
            </w:r>
          </w:p>
        </w:tc>
        <w:tc>
          <w:tcPr>
            <w:tcW w:w="567" w:type="dxa"/>
            <w:shd w:val="solid" w:color="FFFFFF" w:fill="auto"/>
          </w:tcPr>
          <w:p w14:paraId="382142F3" w14:textId="77777777" w:rsidR="00A53FD0" w:rsidRDefault="00A53FD0" w:rsidP="00DA1C2A">
            <w:pPr>
              <w:pStyle w:val="TAL"/>
              <w:rPr>
                <w:sz w:val="16"/>
                <w:szCs w:val="16"/>
              </w:rPr>
            </w:pPr>
            <w:r>
              <w:rPr>
                <w:sz w:val="16"/>
                <w:szCs w:val="16"/>
              </w:rPr>
              <w:t>-</w:t>
            </w:r>
          </w:p>
        </w:tc>
        <w:tc>
          <w:tcPr>
            <w:tcW w:w="567" w:type="dxa"/>
            <w:shd w:val="solid" w:color="FFFFFF" w:fill="auto"/>
          </w:tcPr>
          <w:p w14:paraId="6F122A55" w14:textId="77777777" w:rsidR="00A53FD0" w:rsidRPr="00595043" w:rsidRDefault="00A53FD0" w:rsidP="00DA1C2A">
            <w:pPr>
              <w:pStyle w:val="TAL"/>
              <w:rPr>
                <w:sz w:val="16"/>
                <w:szCs w:val="16"/>
              </w:rPr>
            </w:pPr>
            <w:r>
              <w:rPr>
                <w:sz w:val="16"/>
                <w:szCs w:val="16"/>
              </w:rPr>
              <w:t>-</w:t>
            </w:r>
          </w:p>
        </w:tc>
        <w:tc>
          <w:tcPr>
            <w:tcW w:w="4394" w:type="dxa"/>
            <w:shd w:val="solid" w:color="FFFFFF" w:fill="auto"/>
          </w:tcPr>
          <w:p w14:paraId="26EEF8B7" w14:textId="77777777" w:rsidR="00A53FD0" w:rsidRPr="004B4C1F" w:rsidRDefault="00A53FD0" w:rsidP="00DA1C2A">
            <w:pPr>
              <w:pStyle w:val="TAL"/>
              <w:rPr>
                <w:rFonts w:eastAsia="Malgun Gothic" w:cs="Arial"/>
                <w:sz w:val="16"/>
                <w:szCs w:val="16"/>
              </w:rPr>
            </w:pPr>
            <w:r w:rsidRPr="004B4C1F">
              <w:rPr>
                <w:rFonts w:eastAsia="Malgun Gothic" w:cs="Arial"/>
                <w:sz w:val="16"/>
                <w:szCs w:val="16"/>
              </w:rPr>
              <w:t>Key Issue: Coverage using Alternative RATs</w:t>
            </w:r>
          </w:p>
        </w:tc>
        <w:tc>
          <w:tcPr>
            <w:tcW w:w="805" w:type="dxa"/>
            <w:shd w:val="solid" w:color="FFFFFF" w:fill="auto"/>
          </w:tcPr>
          <w:p w14:paraId="38C84572" w14:textId="6ED0CA65" w:rsidR="00A53FD0" w:rsidRDefault="00A53FD0" w:rsidP="00DA1C2A">
            <w:pPr>
              <w:pStyle w:val="TAL"/>
              <w:rPr>
                <w:sz w:val="16"/>
                <w:szCs w:val="16"/>
              </w:rPr>
            </w:pPr>
            <w:r>
              <w:rPr>
                <w:sz w:val="16"/>
                <w:szCs w:val="16"/>
              </w:rPr>
              <w:t>0.2.1</w:t>
            </w:r>
          </w:p>
        </w:tc>
      </w:tr>
    </w:tbl>
    <w:p w14:paraId="0793FF84" w14:textId="77777777" w:rsidR="001419AE" w:rsidRPr="00235394" w:rsidRDefault="001419AE" w:rsidP="001419AE"/>
    <w:sectPr w:rsidR="001419AE"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CB33" w14:textId="77777777" w:rsidR="00A33F10" w:rsidRDefault="00A33F10">
      <w:r>
        <w:separator/>
      </w:r>
    </w:p>
  </w:endnote>
  <w:endnote w:type="continuationSeparator" w:id="0">
    <w:p w14:paraId="2CC13C46" w14:textId="77777777" w:rsidR="00A33F10" w:rsidRDefault="00A3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13D56" w14:textId="77777777" w:rsidR="00F05085" w:rsidRPr="00F05085" w:rsidRDefault="00F05085" w:rsidP="00F0508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3C027" w14:textId="77777777" w:rsidR="00F05085" w:rsidRPr="00F05085" w:rsidRDefault="00F05085" w:rsidP="00F0508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85D73" w:rsidRPr="00F05085" w:rsidRDefault="00485D73" w:rsidP="00F05085">
    <w:pPr>
      <w:jc w:val="center"/>
      <w:rPr>
        <w:rFonts w:ascii="Arial" w:hAnsi="Arial" w:cs="Arial"/>
        <w:b/>
        <w:i/>
      </w:rPr>
    </w:pPr>
    <w:r w:rsidRPr="00F0508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3544" w14:textId="77777777" w:rsidR="00A33F10" w:rsidRDefault="00A33F10">
      <w:r>
        <w:separator/>
      </w:r>
    </w:p>
  </w:footnote>
  <w:footnote w:type="continuationSeparator" w:id="0">
    <w:p w14:paraId="69B0F4A1" w14:textId="77777777" w:rsidR="00A33F10" w:rsidRDefault="00A3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D998B4" w:rsidR="00485D73" w:rsidRDefault="00485D73">
    <w:pPr>
      <w:framePr w:h="284" w:hRule="exact" w:wrap="around" w:vAnchor="text" w:hAnchor="margin" w:xAlign="right" w:y="1"/>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STYLEREF ZA </w:instrText>
    </w:r>
    <w:r w:rsidRPr="00F05085">
      <w:rPr>
        <w:rFonts w:ascii="Arial" w:hAnsi="Arial" w:cs="Arial"/>
        <w:b/>
        <w:szCs w:val="18"/>
      </w:rPr>
      <w:fldChar w:fldCharType="separate"/>
    </w:r>
    <w:r w:rsidR="008535A0">
      <w:rPr>
        <w:rFonts w:ascii="Arial" w:hAnsi="Arial" w:cs="Arial"/>
        <w:b/>
        <w:noProof/>
        <w:szCs w:val="18"/>
      </w:rPr>
      <w:t>3GPP TR 23.700-28 V0.2.1 (2022-04)</w:t>
    </w:r>
    <w:r w:rsidRPr="00F05085">
      <w:rPr>
        <w:rFonts w:ascii="Arial" w:hAnsi="Arial" w:cs="Arial"/>
        <w:b/>
        <w:szCs w:val="18"/>
      </w:rPr>
      <w:fldChar w:fldCharType="end"/>
    </w:r>
  </w:p>
  <w:p w14:paraId="7A6BC72E" w14:textId="70EEB871" w:rsidR="00485D73" w:rsidRDefault="00485D73">
    <w:pPr>
      <w:framePr w:h="284" w:hRule="exact" w:wrap="around" w:vAnchor="text" w:hAnchor="margin" w:xAlign="center" w:y="7"/>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PAGE </w:instrText>
    </w:r>
    <w:r w:rsidRPr="00F05085">
      <w:rPr>
        <w:rFonts w:ascii="Arial" w:hAnsi="Arial" w:cs="Arial"/>
        <w:b/>
        <w:szCs w:val="18"/>
      </w:rPr>
      <w:fldChar w:fldCharType="separate"/>
    </w:r>
    <w:r w:rsidR="00D83421" w:rsidRPr="00F05085">
      <w:rPr>
        <w:rFonts w:ascii="Arial" w:hAnsi="Arial" w:cs="Arial"/>
        <w:b/>
        <w:noProof/>
        <w:szCs w:val="18"/>
      </w:rPr>
      <w:t>22</w:t>
    </w:r>
    <w:r w:rsidRPr="00F05085">
      <w:rPr>
        <w:rFonts w:ascii="Arial" w:hAnsi="Arial" w:cs="Arial"/>
        <w:b/>
        <w:szCs w:val="18"/>
      </w:rPr>
      <w:fldChar w:fldCharType="end"/>
    </w:r>
  </w:p>
  <w:p w14:paraId="13C538E8" w14:textId="14912365" w:rsidR="00485D73" w:rsidRDefault="00485D73">
    <w:pPr>
      <w:framePr w:h="284" w:hRule="exact" w:wrap="around" w:vAnchor="text" w:hAnchor="margin" w:y="7"/>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STYLEREF ZGSM </w:instrText>
    </w:r>
    <w:r w:rsidRPr="00F05085">
      <w:rPr>
        <w:rFonts w:ascii="Arial" w:hAnsi="Arial" w:cs="Arial"/>
        <w:b/>
        <w:szCs w:val="18"/>
      </w:rPr>
      <w:fldChar w:fldCharType="separate"/>
    </w:r>
    <w:r w:rsidR="008535A0">
      <w:rPr>
        <w:rFonts w:ascii="Arial" w:hAnsi="Arial" w:cs="Arial"/>
        <w:b/>
        <w:noProof/>
        <w:szCs w:val="18"/>
      </w:rPr>
      <w:t>Release 18</w:t>
    </w:r>
    <w:r w:rsidRPr="00F05085">
      <w:rPr>
        <w:rFonts w:ascii="Arial" w:hAnsi="Arial" w:cs="Arial"/>
        <w:b/>
        <w:szCs w:val="18"/>
      </w:rPr>
      <w:fldChar w:fldCharType="end"/>
    </w:r>
  </w:p>
  <w:p w14:paraId="1024E63D" w14:textId="77777777" w:rsidR="00485D73" w:rsidRDefault="00485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D80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E0E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5EB0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9822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6A1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5E2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D439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4EF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10EA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D05A77"/>
    <w:multiLevelType w:val="hybridMultilevel"/>
    <w:tmpl w:val="06B0CF94"/>
    <w:lvl w:ilvl="0" w:tplc="7FB23322">
      <w:start w:val="6"/>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6654D1"/>
    <w:multiLevelType w:val="hybridMultilevel"/>
    <w:tmpl w:val="2FDA285C"/>
    <w:lvl w:ilvl="0" w:tplc="1DDE51D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F361B"/>
    <w:multiLevelType w:val="hybridMultilevel"/>
    <w:tmpl w:val="D6446D54"/>
    <w:lvl w:ilvl="0" w:tplc="F85444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3"/>
  </w:num>
  <w:num w:numId="6">
    <w:abstractNumId w:val="12"/>
  </w:num>
  <w:num w:numId="7">
    <w:abstractNumId w:val="16"/>
  </w:num>
  <w:num w:numId="8">
    <w:abstractNumId w:val="14"/>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67"/>
    <w:rsid w:val="000047B7"/>
    <w:rsid w:val="00010B0D"/>
    <w:rsid w:val="00026CBF"/>
    <w:rsid w:val="00033397"/>
    <w:rsid w:val="00040095"/>
    <w:rsid w:val="00051834"/>
    <w:rsid w:val="00054A22"/>
    <w:rsid w:val="00062023"/>
    <w:rsid w:val="000655A6"/>
    <w:rsid w:val="000752FE"/>
    <w:rsid w:val="00077061"/>
    <w:rsid w:val="00080512"/>
    <w:rsid w:val="000C47C3"/>
    <w:rsid w:val="000C5761"/>
    <w:rsid w:val="000D58AB"/>
    <w:rsid w:val="000F7E56"/>
    <w:rsid w:val="00100EE1"/>
    <w:rsid w:val="0010125C"/>
    <w:rsid w:val="0010638B"/>
    <w:rsid w:val="00133525"/>
    <w:rsid w:val="001419AE"/>
    <w:rsid w:val="00184008"/>
    <w:rsid w:val="001A4C42"/>
    <w:rsid w:val="001A5B26"/>
    <w:rsid w:val="001A7420"/>
    <w:rsid w:val="001B6637"/>
    <w:rsid w:val="001C21C3"/>
    <w:rsid w:val="001D02C2"/>
    <w:rsid w:val="001E7FF2"/>
    <w:rsid w:val="001F0C1D"/>
    <w:rsid w:val="001F1132"/>
    <w:rsid w:val="001F168B"/>
    <w:rsid w:val="001F2BF5"/>
    <w:rsid w:val="001F51AE"/>
    <w:rsid w:val="0021645F"/>
    <w:rsid w:val="002347A2"/>
    <w:rsid w:val="00242446"/>
    <w:rsid w:val="002669E7"/>
    <w:rsid w:val="00266B38"/>
    <w:rsid w:val="002675F0"/>
    <w:rsid w:val="002760EE"/>
    <w:rsid w:val="00291699"/>
    <w:rsid w:val="002949FA"/>
    <w:rsid w:val="002B6339"/>
    <w:rsid w:val="002E00EE"/>
    <w:rsid w:val="002E1731"/>
    <w:rsid w:val="002F65BA"/>
    <w:rsid w:val="00304B69"/>
    <w:rsid w:val="00312926"/>
    <w:rsid w:val="003167AC"/>
    <w:rsid w:val="003168BB"/>
    <w:rsid w:val="003172DC"/>
    <w:rsid w:val="003350A9"/>
    <w:rsid w:val="0035462D"/>
    <w:rsid w:val="00355ED6"/>
    <w:rsid w:val="00356555"/>
    <w:rsid w:val="00362FF7"/>
    <w:rsid w:val="00374AFB"/>
    <w:rsid w:val="003765B8"/>
    <w:rsid w:val="00387F65"/>
    <w:rsid w:val="00396E4C"/>
    <w:rsid w:val="003C0052"/>
    <w:rsid w:val="003C3971"/>
    <w:rsid w:val="003E5AB0"/>
    <w:rsid w:val="004006EF"/>
    <w:rsid w:val="00423334"/>
    <w:rsid w:val="004345EC"/>
    <w:rsid w:val="00437B96"/>
    <w:rsid w:val="00446688"/>
    <w:rsid w:val="00457C15"/>
    <w:rsid w:val="00465515"/>
    <w:rsid w:val="00465F01"/>
    <w:rsid w:val="00485D73"/>
    <w:rsid w:val="0049751D"/>
    <w:rsid w:val="004B6518"/>
    <w:rsid w:val="004C30AC"/>
    <w:rsid w:val="004D3578"/>
    <w:rsid w:val="004E213A"/>
    <w:rsid w:val="004F0988"/>
    <w:rsid w:val="004F3340"/>
    <w:rsid w:val="0051036B"/>
    <w:rsid w:val="00527EE0"/>
    <w:rsid w:val="00530B52"/>
    <w:rsid w:val="0053388B"/>
    <w:rsid w:val="00535773"/>
    <w:rsid w:val="00543E6C"/>
    <w:rsid w:val="00565087"/>
    <w:rsid w:val="00597B11"/>
    <w:rsid w:val="005A4102"/>
    <w:rsid w:val="005B7155"/>
    <w:rsid w:val="005D25FD"/>
    <w:rsid w:val="005D2E01"/>
    <w:rsid w:val="005D7526"/>
    <w:rsid w:val="005E4BB2"/>
    <w:rsid w:val="005F2A44"/>
    <w:rsid w:val="005F788A"/>
    <w:rsid w:val="00602AEA"/>
    <w:rsid w:val="00614FDF"/>
    <w:rsid w:val="0063543D"/>
    <w:rsid w:val="0064038B"/>
    <w:rsid w:val="00643CA0"/>
    <w:rsid w:val="00647114"/>
    <w:rsid w:val="00656377"/>
    <w:rsid w:val="00657B8B"/>
    <w:rsid w:val="006912E9"/>
    <w:rsid w:val="006A323F"/>
    <w:rsid w:val="006B30D0"/>
    <w:rsid w:val="006C3D95"/>
    <w:rsid w:val="006C5429"/>
    <w:rsid w:val="006E5C86"/>
    <w:rsid w:val="006F4BD9"/>
    <w:rsid w:val="006F4F9A"/>
    <w:rsid w:val="00701116"/>
    <w:rsid w:val="007025A6"/>
    <w:rsid w:val="0071174C"/>
    <w:rsid w:val="00713C44"/>
    <w:rsid w:val="007163B0"/>
    <w:rsid w:val="00734A5B"/>
    <w:rsid w:val="00737004"/>
    <w:rsid w:val="0074026F"/>
    <w:rsid w:val="007429F6"/>
    <w:rsid w:val="007433DF"/>
    <w:rsid w:val="00744E76"/>
    <w:rsid w:val="0074658B"/>
    <w:rsid w:val="0075358B"/>
    <w:rsid w:val="00760F37"/>
    <w:rsid w:val="007620FC"/>
    <w:rsid w:val="00765EA3"/>
    <w:rsid w:val="00774C45"/>
    <w:rsid w:val="00774DA4"/>
    <w:rsid w:val="00775B4A"/>
    <w:rsid w:val="007807B1"/>
    <w:rsid w:val="00781F0F"/>
    <w:rsid w:val="00790338"/>
    <w:rsid w:val="00791DF9"/>
    <w:rsid w:val="007A1E21"/>
    <w:rsid w:val="007B600E"/>
    <w:rsid w:val="007C26C4"/>
    <w:rsid w:val="007D0D87"/>
    <w:rsid w:val="007E1661"/>
    <w:rsid w:val="007F0F4A"/>
    <w:rsid w:val="008028A4"/>
    <w:rsid w:val="00803455"/>
    <w:rsid w:val="00804121"/>
    <w:rsid w:val="00806631"/>
    <w:rsid w:val="00830747"/>
    <w:rsid w:val="008535A0"/>
    <w:rsid w:val="00862FE8"/>
    <w:rsid w:val="0087616F"/>
    <w:rsid w:val="008768CA"/>
    <w:rsid w:val="008A75DF"/>
    <w:rsid w:val="008B1381"/>
    <w:rsid w:val="008C384C"/>
    <w:rsid w:val="008D4460"/>
    <w:rsid w:val="008D7A2E"/>
    <w:rsid w:val="008E2D68"/>
    <w:rsid w:val="008E6756"/>
    <w:rsid w:val="008E75A9"/>
    <w:rsid w:val="008F3763"/>
    <w:rsid w:val="0090271F"/>
    <w:rsid w:val="00902E23"/>
    <w:rsid w:val="00905B4F"/>
    <w:rsid w:val="009114D7"/>
    <w:rsid w:val="0091348E"/>
    <w:rsid w:val="00914661"/>
    <w:rsid w:val="00917CCB"/>
    <w:rsid w:val="00933FB0"/>
    <w:rsid w:val="00935781"/>
    <w:rsid w:val="00942EC2"/>
    <w:rsid w:val="00950B41"/>
    <w:rsid w:val="00953E23"/>
    <w:rsid w:val="009A30EA"/>
    <w:rsid w:val="009C5C3B"/>
    <w:rsid w:val="009D7C4B"/>
    <w:rsid w:val="009F37B7"/>
    <w:rsid w:val="00A034B7"/>
    <w:rsid w:val="00A06649"/>
    <w:rsid w:val="00A10F02"/>
    <w:rsid w:val="00A12D61"/>
    <w:rsid w:val="00A164B4"/>
    <w:rsid w:val="00A26956"/>
    <w:rsid w:val="00A27486"/>
    <w:rsid w:val="00A33F10"/>
    <w:rsid w:val="00A53724"/>
    <w:rsid w:val="00A53FD0"/>
    <w:rsid w:val="00A56066"/>
    <w:rsid w:val="00A73129"/>
    <w:rsid w:val="00A73547"/>
    <w:rsid w:val="00A82346"/>
    <w:rsid w:val="00A92BA1"/>
    <w:rsid w:val="00A95A32"/>
    <w:rsid w:val="00AB4A5D"/>
    <w:rsid w:val="00AC3487"/>
    <w:rsid w:val="00AC6BC6"/>
    <w:rsid w:val="00AE65E2"/>
    <w:rsid w:val="00AF1460"/>
    <w:rsid w:val="00AF74EE"/>
    <w:rsid w:val="00AF779C"/>
    <w:rsid w:val="00B0510E"/>
    <w:rsid w:val="00B073BD"/>
    <w:rsid w:val="00B15449"/>
    <w:rsid w:val="00B80A23"/>
    <w:rsid w:val="00B91D39"/>
    <w:rsid w:val="00B93086"/>
    <w:rsid w:val="00BA19ED"/>
    <w:rsid w:val="00BA4B8D"/>
    <w:rsid w:val="00BC0BBE"/>
    <w:rsid w:val="00BC0F7D"/>
    <w:rsid w:val="00BD21D7"/>
    <w:rsid w:val="00BD63B4"/>
    <w:rsid w:val="00BD7D31"/>
    <w:rsid w:val="00BE3255"/>
    <w:rsid w:val="00BF128E"/>
    <w:rsid w:val="00BF49AB"/>
    <w:rsid w:val="00BF6BBC"/>
    <w:rsid w:val="00C074DD"/>
    <w:rsid w:val="00C1496A"/>
    <w:rsid w:val="00C20503"/>
    <w:rsid w:val="00C33079"/>
    <w:rsid w:val="00C40F96"/>
    <w:rsid w:val="00C45231"/>
    <w:rsid w:val="00C551FF"/>
    <w:rsid w:val="00C65262"/>
    <w:rsid w:val="00C72833"/>
    <w:rsid w:val="00C7551A"/>
    <w:rsid w:val="00C80F1D"/>
    <w:rsid w:val="00C91962"/>
    <w:rsid w:val="00C92BF2"/>
    <w:rsid w:val="00C93F40"/>
    <w:rsid w:val="00C95A5A"/>
    <w:rsid w:val="00CA3D0C"/>
    <w:rsid w:val="00CB7A2A"/>
    <w:rsid w:val="00CF6CEF"/>
    <w:rsid w:val="00D35754"/>
    <w:rsid w:val="00D369C9"/>
    <w:rsid w:val="00D57972"/>
    <w:rsid w:val="00D64380"/>
    <w:rsid w:val="00D675A9"/>
    <w:rsid w:val="00D738D6"/>
    <w:rsid w:val="00D755EB"/>
    <w:rsid w:val="00D76048"/>
    <w:rsid w:val="00D816EE"/>
    <w:rsid w:val="00D82E6F"/>
    <w:rsid w:val="00D83421"/>
    <w:rsid w:val="00D87E00"/>
    <w:rsid w:val="00D9134D"/>
    <w:rsid w:val="00D969C8"/>
    <w:rsid w:val="00DA7A03"/>
    <w:rsid w:val="00DB1818"/>
    <w:rsid w:val="00DB598C"/>
    <w:rsid w:val="00DC309B"/>
    <w:rsid w:val="00DC4DA2"/>
    <w:rsid w:val="00DD17CE"/>
    <w:rsid w:val="00DD4C17"/>
    <w:rsid w:val="00DD6639"/>
    <w:rsid w:val="00DD74A5"/>
    <w:rsid w:val="00DF2B1F"/>
    <w:rsid w:val="00DF62CD"/>
    <w:rsid w:val="00E0375F"/>
    <w:rsid w:val="00E054D2"/>
    <w:rsid w:val="00E16509"/>
    <w:rsid w:val="00E3135D"/>
    <w:rsid w:val="00E40659"/>
    <w:rsid w:val="00E44582"/>
    <w:rsid w:val="00E45AAA"/>
    <w:rsid w:val="00E71B2C"/>
    <w:rsid w:val="00E77645"/>
    <w:rsid w:val="00EA15B0"/>
    <w:rsid w:val="00EA5EA7"/>
    <w:rsid w:val="00EB2033"/>
    <w:rsid w:val="00EB54BC"/>
    <w:rsid w:val="00EB6A3E"/>
    <w:rsid w:val="00EC4A25"/>
    <w:rsid w:val="00EE601C"/>
    <w:rsid w:val="00EF57FF"/>
    <w:rsid w:val="00EF608C"/>
    <w:rsid w:val="00F025A2"/>
    <w:rsid w:val="00F04079"/>
    <w:rsid w:val="00F04712"/>
    <w:rsid w:val="00F04961"/>
    <w:rsid w:val="00F05085"/>
    <w:rsid w:val="00F10ED7"/>
    <w:rsid w:val="00F13360"/>
    <w:rsid w:val="00F22EC7"/>
    <w:rsid w:val="00F23EA5"/>
    <w:rsid w:val="00F27B2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08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05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05085"/>
    <w:pPr>
      <w:pBdr>
        <w:top w:val="none" w:sz="0" w:space="0" w:color="auto"/>
      </w:pBdr>
      <w:spacing w:before="180"/>
      <w:outlineLvl w:val="1"/>
    </w:pPr>
    <w:rPr>
      <w:sz w:val="32"/>
    </w:rPr>
  </w:style>
  <w:style w:type="paragraph" w:styleId="Heading3">
    <w:name w:val="heading 3"/>
    <w:basedOn w:val="Heading2"/>
    <w:next w:val="Normal"/>
    <w:qFormat/>
    <w:rsid w:val="00F05085"/>
    <w:pPr>
      <w:spacing w:before="120"/>
      <w:outlineLvl w:val="2"/>
    </w:pPr>
    <w:rPr>
      <w:sz w:val="28"/>
    </w:rPr>
  </w:style>
  <w:style w:type="paragraph" w:styleId="Heading4">
    <w:name w:val="heading 4"/>
    <w:basedOn w:val="Heading3"/>
    <w:next w:val="Normal"/>
    <w:qFormat/>
    <w:rsid w:val="00F05085"/>
    <w:pPr>
      <w:ind w:left="1418" w:hanging="1418"/>
      <w:outlineLvl w:val="3"/>
    </w:pPr>
    <w:rPr>
      <w:sz w:val="24"/>
    </w:rPr>
  </w:style>
  <w:style w:type="paragraph" w:styleId="Heading5">
    <w:name w:val="heading 5"/>
    <w:basedOn w:val="Heading4"/>
    <w:next w:val="Normal"/>
    <w:qFormat/>
    <w:rsid w:val="00F05085"/>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F05085"/>
    <w:pPr>
      <w:ind w:left="0" w:firstLine="0"/>
      <w:outlineLvl w:val="7"/>
    </w:pPr>
  </w:style>
  <w:style w:type="paragraph" w:styleId="Heading9">
    <w:name w:val="heading 9"/>
    <w:basedOn w:val="Heading8"/>
    <w:next w:val="Normal"/>
    <w:qFormat/>
    <w:rsid w:val="00F050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085"/>
    <w:pPr>
      <w:ind w:left="1985" w:hanging="1985"/>
      <w:outlineLvl w:val="9"/>
    </w:pPr>
    <w:rPr>
      <w:sz w:val="20"/>
    </w:rPr>
  </w:style>
  <w:style w:type="paragraph" w:styleId="TOC9">
    <w:name w:val="toc 9"/>
    <w:basedOn w:val="TOC8"/>
    <w:uiPriority w:val="39"/>
    <w:rsid w:val="00F05085"/>
    <w:pPr>
      <w:ind w:left="1418" w:hanging="1418"/>
    </w:pPr>
  </w:style>
  <w:style w:type="paragraph" w:styleId="List">
    <w:name w:val="List"/>
    <w:basedOn w:val="Normal"/>
    <w:rsid w:val="00F05085"/>
    <w:pPr>
      <w:ind w:left="283" w:hanging="283"/>
      <w:contextualSpacing/>
    </w:pPr>
  </w:style>
  <w:style w:type="paragraph" w:styleId="TOC1">
    <w:name w:val="toc 1"/>
    <w:uiPriority w:val="39"/>
    <w:rsid w:val="00F050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05085"/>
    <w:pPr>
      <w:keepLines/>
      <w:tabs>
        <w:tab w:val="center" w:pos="4536"/>
        <w:tab w:val="right" w:pos="9072"/>
      </w:tabs>
    </w:pPr>
    <w:rPr>
      <w:noProof/>
    </w:rPr>
  </w:style>
  <w:style w:type="character" w:customStyle="1" w:styleId="ZGSM">
    <w:name w:val="ZGSM"/>
    <w:rsid w:val="00F05085"/>
  </w:style>
  <w:style w:type="paragraph" w:styleId="List2">
    <w:name w:val="List 2"/>
    <w:basedOn w:val="Normal"/>
    <w:rsid w:val="00F05085"/>
    <w:pPr>
      <w:ind w:left="566" w:hanging="283"/>
      <w:contextualSpacing/>
    </w:pPr>
  </w:style>
  <w:style w:type="paragraph" w:customStyle="1" w:styleId="ZD">
    <w:name w:val="ZD"/>
    <w:rsid w:val="00F050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F05085"/>
    <w:pPr>
      <w:ind w:left="849" w:hanging="283"/>
      <w:contextualSpacing/>
    </w:pPr>
  </w:style>
  <w:style w:type="paragraph" w:styleId="TOC4">
    <w:name w:val="toc 4"/>
    <w:basedOn w:val="TOC3"/>
    <w:uiPriority w:val="39"/>
    <w:rsid w:val="00F05085"/>
    <w:pPr>
      <w:ind w:left="1418" w:hanging="1418"/>
    </w:pPr>
  </w:style>
  <w:style w:type="paragraph" w:styleId="TOC3">
    <w:name w:val="toc 3"/>
    <w:basedOn w:val="TOC2"/>
    <w:uiPriority w:val="39"/>
    <w:rsid w:val="00F05085"/>
    <w:pPr>
      <w:ind w:left="1134" w:hanging="1134"/>
    </w:pPr>
  </w:style>
  <w:style w:type="paragraph" w:styleId="TOC2">
    <w:name w:val="toc 2"/>
    <w:basedOn w:val="TOC1"/>
    <w:uiPriority w:val="39"/>
    <w:rsid w:val="00F05085"/>
    <w:pPr>
      <w:keepNext w:val="0"/>
      <w:spacing w:before="0"/>
      <w:ind w:left="851" w:hanging="851"/>
    </w:pPr>
    <w:rPr>
      <w:sz w:val="20"/>
    </w:rPr>
  </w:style>
  <w:style w:type="paragraph" w:styleId="List4">
    <w:name w:val="List 4"/>
    <w:basedOn w:val="Normal"/>
    <w:rsid w:val="00F05085"/>
    <w:pPr>
      <w:ind w:left="1132" w:hanging="283"/>
      <w:contextualSpacing/>
    </w:pPr>
  </w:style>
  <w:style w:type="paragraph" w:customStyle="1" w:styleId="TT">
    <w:name w:val="TT"/>
    <w:basedOn w:val="Heading1"/>
    <w:next w:val="Normal"/>
    <w:rsid w:val="00F05085"/>
    <w:pPr>
      <w:outlineLvl w:val="9"/>
    </w:pPr>
  </w:style>
  <w:style w:type="paragraph" w:customStyle="1" w:styleId="NF">
    <w:name w:val="NF"/>
    <w:basedOn w:val="NO"/>
    <w:rsid w:val="00F05085"/>
    <w:pPr>
      <w:keepNext/>
      <w:spacing w:after="0"/>
    </w:pPr>
    <w:rPr>
      <w:rFonts w:ascii="Arial" w:hAnsi="Arial"/>
      <w:sz w:val="18"/>
    </w:rPr>
  </w:style>
  <w:style w:type="paragraph" w:customStyle="1" w:styleId="NO">
    <w:name w:val="NO"/>
    <w:basedOn w:val="Normal"/>
    <w:link w:val="NOZchn"/>
    <w:rsid w:val="00F05085"/>
    <w:pPr>
      <w:keepLines/>
      <w:ind w:left="1135" w:hanging="851"/>
    </w:pPr>
  </w:style>
  <w:style w:type="paragraph" w:customStyle="1" w:styleId="PL">
    <w:name w:val="PL"/>
    <w:rsid w:val="00F05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05085"/>
    <w:pPr>
      <w:jc w:val="right"/>
    </w:pPr>
  </w:style>
  <w:style w:type="paragraph" w:customStyle="1" w:styleId="TAL">
    <w:name w:val="TAL"/>
    <w:basedOn w:val="Normal"/>
    <w:link w:val="TALChar"/>
    <w:rsid w:val="00F05085"/>
    <w:pPr>
      <w:keepNext/>
      <w:keepLines/>
      <w:spacing w:after="0"/>
    </w:pPr>
    <w:rPr>
      <w:rFonts w:ascii="Arial" w:hAnsi="Arial"/>
      <w:sz w:val="18"/>
    </w:rPr>
  </w:style>
  <w:style w:type="paragraph" w:customStyle="1" w:styleId="TAH">
    <w:name w:val="TAH"/>
    <w:basedOn w:val="TAC"/>
    <w:link w:val="TAHCar"/>
    <w:rsid w:val="00F05085"/>
    <w:rPr>
      <w:b/>
    </w:rPr>
  </w:style>
  <w:style w:type="paragraph" w:customStyle="1" w:styleId="TAC">
    <w:name w:val="TAC"/>
    <w:basedOn w:val="TAL"/>
    <w:rsid w:val="00F05085"/>
    <w:pPr>
      <w:jc w:val="center"/>
    </w:pPr>
  </w:style>
  <w:style w:type="paragraph" w:customStyle="1" w:styleId="LD">
    <w:name w:val="LD"/>
    <w:rsid w:val="00F0508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05085"/>
    <w:pPr>
      <w:keepLines/>
      <w:ind w:left="1702" w:hanging="1418"/>
    </w:pPr>
  </w:style>
  <w:style w:type="paragraph" w:customStyle="1" w:styleId="FP">
    <w:name w:val="FP"/>
    <w:basedOn w:val="Normal"/>
    <w:rsid w:val="00F05085"/>
    <w:pPr>
      <w:spacing w:after="0"/>
    </w:pPr>
  </w:style>
  <w:style w:type="paragraph" w:customStyle="1" w:styleId="NW">
    <w:name w:val="NW"/>
    <w:basedOn w:val="NO"/>
    <w:rsid w:val="00F05085"/>
    <w:pPr>
      <w:spacing w:after="0"/>
    </w:pPr>
  </w:style>
  <w:style w:type="paragraph" w:customStyle="1" w:styleId="EW">
    <w:name w:val="EW"/>
    <w:basedOn w:val="EX"/>
    <w:rsid w:val="00F05085"/>
    <w:pPr>
      <w:spacing w:after="0"/>
    </w:pPr>
  </w:style>
  <w:style w:type="paragraph" w:customStyle="1" w:styleId="B1">
    <w:name w:val="B1"/>
    <w:basedOn w:val="List"/>
    <w:link w:val="B1Char"/>
    <w:rsid w:val="00F05085"/>
    <w:pPr>
      <w:ind w:left="568" w:hanging="284"/>
      <w:contextualSpacing w:val="0"/>
    </w:pPr>
  </w:style>
  <w:style w:type="paragraph" w:styleId="List5">
    <w:name w:val="List 5"/>
    <w:basedOn w:val="Normal"/>
    <w:rsid w:val="00F05085"/>
    <w:pPr>
      <w:ind w:left="1415" w:hanging="283"/>
      <w:contextualSpacing/>
    </w:pPr>
  </w:style>
  <w:style w:type="paragraph" w:styleId="TOC5">
    <w:name w:val="toc 5"/>
    <w:basedOn w:val="TOC4"/>
    <w:rsid w:val="00F05085"/>
    <w:pPr>
      <w:ind w:left="1701" w:hanging="1701"/>
    </w:pPr>
  </w:style>
  <w:style w:type="paragraph" w:customStyle="1" w:styleId="EditorsNote">
    <w:name w:val="Editor's Note"/>
    <w:basedOn w:val="NO"/>
    <w:link w:val="EditorsNoteChar"/>
    <w:rsid w:val="00F05085"/>
    <w:pPr>
      <w:ind w:left="1701" w:hanging="1276"/>
    </w:pPr>
    <w:rPr>
      <w:color w:val="FF0000"/>
    </w:rPr>
  </w:style>
  <w:style w:type="paragraph" w:customStyle="1" w:styleId="TH">
    <w:name w:val="TH"/>
    <w:basedOn w:val="Normal"/>
    <w:link w:val="THChar"/>
    <w:qFormat/>
    <w:rsid w:val="00F05085"/>
    <w:pPr>
      <w:keepNext/>
      <w:keepLines/>
      <w:spacing w:before="60"/>
      <w:jc w:val="center"/>
    </w:pPr>
    <w:rPr>
      <w:rFonts w:ascii="Arial" w:hAnsi="Arial"/>
      <w:b/>
    </w:rPr>
  </w:style>
  <w:style w:type="paragraph" w:customStyle="1" w:styleId="ZA">
    <w:name w:val="ZA"/>
    <w:rsid w:val="00F05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05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050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05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F05085"/>
    <w:pPr>
      <w:ind w:left="851" w:hanging="851"/>
    </w:pPr>
  </w:style>
  <w:style w:type="paragraph" w:customStyle="1" w:styleId="ZH">
    <w:name w:val="ZH"/>
    <w:rsid w:val="00F050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05085"/>
    <w:pPr>
      <w:keepNext w:val="0"/>
      <w:spacing w:before="0" w:after="240"/>
    </w:pPr>
  </w:style>
  <w:style w:type="paragraph" w:customStyle="1" w:styleId="ZG">
    <w:name w:val="ZG"/>
    <w:rsid w:val="00F050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F05085"/>
    <w:pPr>
      <w:ind w:left="851" w:hanging="284"/>
      <w:contextualSpacing w:val="0"/>
    </w:pPr>
  </w:style>
  <w:style w:type="paragraph" w:customStyle="1" w:styleId="B3">
    <w:name w:val="B3"/>
    <w:basedOn w:val="List3"/>
    <w:rsid w:val="00F05085"/>
    <w:pPr>
      <w:ind w:left="1135" w:hanging="284"/>
      <w:contextualSpacing w:val="0"/>
    </w:pPr>
  </w:style>
  <w:style w:type="paragraph" w:customStyle="1" w:styleId="B4">
    <w:name w:val="B4"/>
    <w:basedOn w:val="List4"/>
    <w:rsid w:val="00F05085"/>
    <w:pPr>
      <w:ind w:left="1418" w:hanging="284"/>
      <w:contextualSpacing w:val="0"/>
    </w:pPr>
  </w:style>
  <w:style w:type="paragraph" w:customStyle="1" w:styleId="B5">
    <w:name w:val="B5"/>
    <w:basedOn w:val="List5"/>
    <w:rsid w:val="00F05085"/>
    <w:pPr>
      <w:ind w:left="1702" w:hanging="284"/>
      <w:contextualSpacing w:val="0"/>
    </w:pPr>
  </w:style>
  <w:style w:type="paragraph" w:customStyle="1" w:styleId="ZTD">
    <w:name w:val="ZTD"/>
    <w:basedOn w:val="ZB"/>
    <w:rsid w:val="00F05085"/>
    <w:pPr>
      <w:framePr w:hRule="auto" w:wrap="notBeside" w:y="852"/>
    </w:pPr>
    <w:rPr>
      <w:i w:val="0"/>
      <w:sz w:val="40"/>
    </w:rPr>
  </w:style>
  <w:style w:type="paragraph" w:customStyle="1" w:styleId="ZV">
    <w:name w:val="ZV"/>
    <w:basedOn w:val="ZU"/>
    <w:rsid w:val="00F05085"/>
    <w:pPr>
      <w:framePr w:wrap="notBeside" w:y="16161"/>
    </w:pPr>
  </w:style>
  <w:style w:type="paragraph" w:styleId="TOC6">
    <w:name w:val="toc 6"/>
    <w:basedOn w:val="TOC5"/>
    <w:next w:val="Normal"/>
    <w:rsid w:val="00F05085"/>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7">
    <w:name w:val="toc 7"/>
    <w:basedOn w:val="TOC6"/>
    <w:next w:val="Normal"/>
    <w:rsid w:val="00F05085"/>
    <w:pPr>
      <w:ind w:left="2268" w:hanging="2268"/>
    </w:pPr>
  </w:style>
  <w:style w:type="paragraph" w:styleId="TOC8">
    <w:name w:val="toc 8"/>
    <w:basedOn w:val="TOC1"/>
    <w:rsid w:val="00F05085"/>
    <w:pPr>
      <w:spacing w:before="180"/>
      <w:ind w:left="2693" w:hanging="2693"/>
    </w:pPr>
    <w:rPr>
      <w:b/>
    </w:rPr>
  </w:style>
  <w:style w:type="paragraph" w:styleId="Header">
    <w:name w:val="header"/>
    <w:basedOn w:val="Normal"/>
    <w:link w:val="HeaderChar"/>
    <w:rsid w:val="00F05085"/>
    <w:pPr>
      <w:tabs>
        <w:tab w:val="center" w:pos="4513"/>
        <w:tab w:val="right" w:pos="9026"/>
      </w:tabs>
      <w:spacing w:after="0"/>
    </w:pPr>
  </w:style>
  <w:style w:type="character" w:customStyle="1" w:styleId="HeaderChar">
    <w:name w:val="Header Char"/>
    <w:basedOn w:val="DefaultParagraphFont"/>
    <w:link w:val="Header"/>
    <w:rsid w:val="00F05085"/>
    <w:rPr>
      <w:rFonts w:eastAsia="Times New Roman"/>
      <w:lang w:val="en-GB" w:eastAsia="en-GB"/>
    </w:rPr>
  </w:style>
  <w:style w:type="character" w:customStyle="1" w:styleId="EditorsNoteChar">
    <w:name w:val="Editor's Note Char"/>
    <w:link w:val="EditorsNote"/>
    <w:locked/>
    <w:rsid w:val="00F05085"/>
    <w:rPr>
      <w:rFonts w:eastAsia="Times New Roman"/>
      <w:color w:val="FF0000"/>
      <w:lang w:val="en-GB" w:eastAsia="en-GB"/>
    </w:rPr>
  </w:style>
  <w:style w:type="character" w:customStyle="1" w:styleId="THChar">
    <w:name w:val="TH Char"/>
    <w:link w:val="TH"/>
    <w:qFormat/>
    <w:locked/>
    <w:rsid w:val="008D4460"/>
    <w:rPr>
      <w:rFonts w:ascii="Arial" w:eastAsia="Times New Roman" w:hAnsi="Arial"/>
      <w:b/>
      <w:lang w:val="en-GB" w:eastAsia="en-GB"/>
    </w:rPr>
  </w:style>
  <w:style w:type="character" w:customStyle="1" w:styleId="TAHCar">
    <w:name w:val="TAH Car"/>
    <w:link w:val="TAH"/>
    <w:locked/>
    <w:rsid w:val="00E40659"/>
    <w:rPr>
      <w:rFonts w:ascii="Arial" w:eastAsia="Times New Roman" w:hAnsi="Arial"/>
      <w:b/>
      <w:sz w:val="18"/>
      <w:lang w:val="en-GB" w:eastAsia="en-GB"/>
    </w:rPr>
  </w:style>
  <w:style w:type="character" w:customStyle="1" w:styleId="TALChar">
    <w:name w:val="TAL Char"/>
    <w:link w:val="TAL"/>
    <w:rsid w:val="005F2A44"/>
    <w:rPr>
      <w:rFonts w:ascii="Arial" w:eastAsia="Times New Roman" w:hAnsi="Arial"/>
      <w:sz w:val="18"/>
      <w:lang w:val="en-GB" w:eastAsia="en-GB"/>
    </w:rPr>
  </w:style>
  <w:style w:type="character" w:customStyle="1" w:styleId="EXChar">
    <w:name w:val="EX Char"/>
    <w:link w:val="EX"/>
    <w:locked/>
    <w:rsid w:val="005F2A44"/>
    <w:rPr>
      <w:rFonts w:eastAsia="Times New Roman"/>
      <w:lang w:val="en-GB" w:eastAsia="en-GB"/>
    </w:rPr>
  </w:style>
  <w:style w:type="character" w:customStyle="1" w:styleId="B1Char">
    <w:name w:val="B1 Char"/>
    <w:link w:val="B1"/>
    <w:qFormat/>
    <w:locked/>
    <w:rsid w:val="00914661"/>
    <w:rPr>
      <w:rFonts w:eastAsia="Times New Roman"/>
      <w:lang w:val="en-GB" w:eastAsia="en-GB"/>
    </w:rPr>
  </w:style>
  <w:style w:type="character" w:styleId="CommentReference">
    <w:name w:val="annotation reference"/>
    <w:rsid w:val="00914661"/>
    <w:rPr>
      <w:sz w:val="16"/>
      <w:szCs w:val="16"/>
    </w:rPr>
  </w:style>
  <w:style w:type="paragraph" w:styleId="CommentText">
    <w:name w:val="annotation text"/>
    <w:basedOn w:val="Normal"/>
    <w:link w:val="CommentTextChar"/>
    <w:rsid w:val="00914661"/>
    <w:rPr>
      <w:rFonts w:eastAsia="Malgun Gothic"/>
      <w:color w:val="000000"/>
      <w:lang w:eastAsia="ja-JP"/>
    </w:rPr>
  </w:style>
  <w:style w:type="character" w:customStyle="1" w:styleId="CommentTextChar">
    <w:name w:val="Comment Text Char"/>
    <w:basedOn w:val="DefaultParagraphFont"/>
    <w:link w:val="CommentText"/>
    <w:rsid w:val="00914661"/>
    <w:rPr>
      <w:rFonts w:eastAsia="Malgun Gothic"/>
      <w:color w:val="000000"/>
      <w:lang w:val="en-GB" w:eastAsia="ja-JP"/>
    </w:rPr>
  </w:style>
  <w:style w:type="character" w:customStyle="1" w:styleId="B2Char">
    <w:name w:val="B2 Char"/>
    <w:link w:val="B2"/>
    <w:rsid w:val="0010638B"/>
    <w:rPr>
      <w:rFonts w:eastAsia="Times New Roman"/>
      <w:lang w:val="en-GB" w:eastAsia="en-GB"/>
    </w:rPr>
  </w:style>
  <w:style w:type="paragraph" w:styleId="Footer">
    <w:name w:val="footer"/>
    <w:basedOn w:val="Normal"/>
    <w:link w:val="FooterChar"/>
    <w:rsid w:val="00F05085"/>
    <w:pPr>
      <w:tabs>
        <w:tab w:val="center" w:pos="4513"/>
        <w:tab w:val="right" w:pos="9026"/>
      </w:tabs>
      <w:spacing w:after="0"/>
    </w:pPr>
  </w:style>
  <w:style w:type="character" w:customStyle="1" w:styleId="TFChar">
    <w:name w:val="TF Char"/>
    <w:link w:val="TF"/>
    <w:qFormat/>
    <w:rsid w:val="00F27B27"/>
    <w:rPr>
      <w:rFonts w:ascii="Arial" w:eastAsia="Times New Roman" w:hAnsi="Arial"/>
      <w:b/>
      <w:lang w:val="en-GB" w:eastAsia="en-GB"/>
    </w:rPr>
  </w:style>
  <w:style w:type="character" w:customStyle="1" w:styleId="FooterChar">
    <w:name w:val="Footer Char"/>
    <w:basedOn w:val="DefaultParagraphFont"/>
    <w:link w:val="Footer"/>
    <w:rsid w:val="00F05085"/>
    <w:rPr>
      <w:rFonts w:eastAsia="Times New Roman"/>
      <w:lang w:val="en-GB" w:eastAsia="en-GB"/>
    </w:rPr>
  </w:style>
  <w:style w:type="character" w:customStyle="1" w:styleId="TitleChar">
    <w:name w:val="Title Char"/>
    <w:basedOn w:val="DefaultParagraphFont"/>
    <w:rsid w:val="008E75A9"/>
    <w:rPr>
      <w:rFonts w:asciiTheme="majorHAnsi" w:eastAsiaTheme="majorEastAsia" w:hAnsiTheme="majorHAnsi" w:cstheme="majorBidi"/>
      <w:b/>
      <w:bCs/>
      <w:sz w:val="32"/>
      <w:szCs w:val="32"/>
      <w:lang w:val="en-GB"/>
    </w:rPr>
  </w:style>
  <w:style w:type="character" w:customStyle="1" w:styleId="NOZchn">
    <w:name w:val="NO Zchn"/>
    <w:link w:val="NO"/>
    <w:rsid w:val="002F65BA"/>
    <w:rPr>
      <w:rFonts w:eastAsia="Times New Roman"/>
      <w:lang w:val="en-GB" w:eastAsia="en-GB"/>
    </w:rPr>
  </w:style>
  <w:style w:type="paragraph" w:styleId="CommentSubject">
    <w:name w:val="annotation subject"/>
    <w:basedOn w:val="CommentText"/>
    <w:next w:val="CommentText"/>
    <w:link w:val="CommentSubjectChar"/>
    <w:semiHidden/>
    <w:unhideWhenUsed/>
    <w:rsid w:val="000047B7"/>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0047B7"/>
    <w:rPr>
      <w:rFonts w:eastAsia="Malgun Gothic"/>
      <w:b/>
      <w:bCs/>
      <w:color w:val="000000"/>
      <w:lang w:val="en-GB" w:eastAsia="ja-JP"/>
    </w:rPr>
  </w:style>
  <w:style w:type="paragraph" w:styleId="Bibliography">
    <w:name w:val="Bibliography"/>
    <w:basedOn w:val="Normal"/>
    <w:next w:val="Normal"/>
    <w:uiPriority w:val="37"/>
    <w:semiHidden/>
    <w:unhideWhenUsed/>
    <w:rsid w:val="009D7C4B"/>
  </w:style>
  <w:style w:type="paragraph" w:styleId="BlockText">
    <w:name w:val="Block Text"/>
    <w:basedOn w:val="Normal"/>
    <w:rsid w:val="009D7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D7C4B"/>
    <w:pPr>
      <w:spacing w:after="120"/>
    </w:pPr>
  </w:style>
  <w:style w:type="character" w:customStyle="1" w:styleId="BodyTextChar">
    <w:name w:val="Body Text Char"/>
    <w:basedOn w:val="DefaultParagraphFont"/>
    <w:link w:val="BodyText"/>
    <w:rsid w:val="009D7C4B"/>
    <w:rPr>
      <w:lang w:val="en-GB"/>
    </w:rPr>
  </w:style>
  <w:style w:type="paragraph" w:styleId="BodyText2">
    <w:name w:val="Body Text 2"/>
    <w:basedOn w:val="Normal"/>
    <w:link w:val="BodyText2Char"/>
    <w:rsid w:val="009D7C4B"/>
    <w:pPr>
      <w:spacing w:after="120" w:line="480" w:lineRule="auto"/>
    </w:pPr>
  </w:style>
  <w:style w:type="character" w:customStyle="1" w:styleId="BodyText2Char">
    <w:name w:val="Body Text 2 Char"/>
    <w:basedOn w:val="DefaultParagraphFont"/>
    <w:link w:val="BodyText2"/>
    <w:rsid w:val="009D7C4B"/>
    <w:rPr>
      <w:lang w:val="en-GB"/>
    </w:rPr>
  </w:style>
  <w:style w:type="paragraph" w:styleId="BodyText3">
    <w:name w:val="Body Text 3"/>
    <w:basedOn w:val="Normal"/>
    <w:link w:val="BodyText3Char"/>
    <w:rsid w:val="009D7C4B"/>
    <w:pPr>
      <w:spacing w:after="120"/>
    </w:pPr>
    <w:rPr>
      <w:sz w:val="16"/>
      <w:szCs w:val="16"/>
    </w:rPr>
  </w:style>
  <w:style w:type="character" w:customStyle="1" w:styleId="BodyText3Char">
    <w:name w:val="Body Text 3 Char"/>
    <w:basedOn w:val="DefaultParagraphFont"/>
    <w:link w:val="BodyText3"/>
    <w:rsid w:val="009D7C4B"/>
    <w:rPr>
      <w:sz w:val="16"/>
      <w:szCs w:val="16"/>
      <w:lang w:val="en-GB"/>
    </w:rPr>
  </w:style>
  <w:style w:type="paragraph" w:styleId="BodyTextFirstIndent">
    <w:name w:val="Body Text First Indent"/>
    <w:basedOn w:val="BodyText"/>
    <w:link w:val="BodyTextFirstIndentChar"/>
    <w:rsid w:val="009D7C4B"/>
    <w:pPr>
      <w:spacing w:after="180"/>
      <w:ind w:firstLine="360"/>
    </w:pPr>
  </w:style>
  <w:style w:type="character" w:customStyle="1" w:styleId="BodyTextFirstIndentChar">
    <w:name w:val="Body Text First Indent Char"/>
    <w:basedOn w:val="BodyTextChar"/>
    <w:link w:val="BodyTextFirstIndent"/>
    <w:rsid w:val="009D7C4B"/>
    <w:rPr>
      <w:lang w:val="en-GB"/>
    </w:rPr>
  </w:style>
  <w:style w:type="paragraph" w:styleId="BodyTextIndent">
    <w:name w:val="Body Text Indent"/>
    <w:basedOn w:val="Normal"/>
    <w:link w:val="BodyTextIndentChar"/>
    <w:rsid w:val="009D7C4B"/>
    <w:pPr>
      <w:spacing w:after="120"/>
      <w:ind w:left="283"/>
    </w:pPr>
  </w:style>
  <w:style w:type="character" w:customStyle="1" w:styleId="BodyTextIndentChar">
    <w:name w:val="Body Text Indent Char"/>
    <w:basedOn w:val="DefaultParagraphFont"/>
    <w:link w:val="BodyTextIndent"/>
    <w:rsid w:val="009D7C4B"/>
    <w:rPr>
      <w:lang w:val="en-GB"/>
    </w:rPr>
  </w:style>
  <w:style w:type="paragraph" w:styleId="BodyTextFirstIndent2">
    <w:name w:val="Body Text First Indent 2"/>
    <w:basedOn w:val="BodyTextIndent"/>
    <w:link w:val="BodyTextFirstIndent2Char"/>
    <w:rsid w:val="009D7C4B"/>
    <w:pPr>
      <w:spacing w:after="180"/>
      <w:ind w:left="360" w:firstLine="360"/>
    </w:pPr>
  </w:style>
  <w:style w:type="character" w:customStyle="1" w:styleId="BodyTextFirstIndent2Char">
    <w:name w:val="Body Text First Indent 2 Char"/>
    <w:basedOn w:val="BodyTextIndentChar"/>
    <w:link w:val="BodyTextFirstIndent2"/>
    <w:rsid w:val="009D7C4B"/>
    <w:rPr>
      <w:lang w:val="en-GB"/>
    </w:rPr>
  </w:style>
  <w:style w:type="paragraph" w:styleId="BodyTextIndent2">
    <w:name w:val="Body Text Indent 2"/>
    <w:basedOn w:val="Normal"/>
    <w:link w:val="BodyTextIndent2Char"/>
    <w:rsid w:val="009D7C4B"/>
    <w:pPr>
      <w:spacing w:after="120" w:line="480" w:lineRule="auto"/>
      <w:ind w:left="283"/>
    </w:pPr>
  </w:style>
  <w:style w:type="character" w:customStyle="1" w:styleId="BodyTextIndent2Char">
    <w:name w:val="Body Text Indent 2 Char"/>
    <w:basedOn w:val="DefaultParagraphFont"/>
    <w:link w:val="BodyTextIndent2"/>
    <w:rsid w:val="009D7C4B"/>
    <w:rPr>
      <w:lang w:val="en-GB"/>
    </w:rPr>
  </w:style>
  <w:style w:type="paragraph" w:styleId="BodyTextIndent3">
    <w:name w:val="Body Text Indent 3"/>
    <w:basedOn w:val="Normal"/>
    <w:link w:val="BodyTextIndent3Char"/>
    <w:rsid w:val="009D7C4B"/>
    <w:pPr>
      <w:spacing w:after="120"/>
      <w:ind w:left="283"/>
    </w:pPr>
    <w:rPr>
      <w:sz w:val="16"/>
      <w:szCs w:val="16"/>
    </w:rPr>
  </w:style>
  <w:style w:type="character" w:customStyle="1" w:styleId="BodyTextIndent3Char">
    <w:name w:val="Body Text Indent 3 Char"/>
    <w:basedOn w:val="DefaultParagraphFont"/>
    <w:link w:val="BodyTextIndent3"/>
    <w:rsid w:val="009D7C4B"/>
    <w:rPr>
      <w:sz w:val="16"/>
      <w:szCs w:val="16"/>
      <w:lang w:val="en-GB"/>
    </w:rPr>
  </w:style>
  <w:style w:type="paragraph" w:styleId="Caption">
    <w:name w:val="caption"/>
    <w:basedOn w:val="Normal"/>
    <w:next w:val="Normal"/>
    <w:semiHidden/>
    <w:unhideWhenUsed/>
    <w:qFormat/>
    <w:rsid w:val="009D7C4B"/>
    <w:pPr>
      <w:spacing w:after="200"/>
    </w:pPr>
    <w:rPr>
      <w:i/>
      <w:iCs/>
      <w:color w:val="44546A" w:themeColor="text2"/>
      <w:sz w:val="18"/>
      <w:szCs w:val="18"/>
    </w:rPr>
  </w:style>
  <w:style w:type="paragraph" w:styleId="Closing">
    <w:name w:val="Closing"/>
    <w:basedOn w:val="Normal"/>
    <w:link w:val="ClosingChar"/>
    <w:rsid w:val="009D7C4B"/>
    <w:pPr>
      <w:spacing w:after="0"/>
      <w:ind w:left="4252"/>
    </w:pPr>
  </w:style>
  <w:style w:type="character" w:customStyle="1" w:styleId="ClosingChar">
    <w:name w:val="Closing Char"/>
    <w:basedOn w:val="DefaultParagraphFont"/>
    <w:link w:val="Closing"/>
    <w:rsid w:val="009D7C4B"/>
    <w:rPr>
      <w:lang w:val="en-GB"/>
    </w:rPr>
  </w:style>
  <w:style w:type="paragraph" w:styleId="Date">
    <w:name w:val="Date"/>
    <w:basedOn w:val="Normal"/>
    <w:next w:val="Normal"/>
    <w:link w:val="DateChar"/>
    <w:rsid w:val="009D7C4B"/>
  </w:style>
  <w:style w:type="character" w:customStyle="1" w:styleId="DateChar">
    <w:name w:val="Date Char"/>
    <w:basedOn w:val="DefaultParagraphFont"/>
    <w:link w:val="Date"/>
    <w:rsid w:val="009D7C4B"/>
    <w:rPr>
      <w:lang w:val="en-GB"/>
    </w:rPr>
  </w:style>
  <w:style w:type="paragraph" w:styleId="DocumentMap">
    <w:name w:val="Document Map"/>
    <w:basedOn w:val="Normal"/>
    <w:link w:val="DocumentMapChar"/>
    <w:rsid w:val="009D7C4B"/>
    <w:pPr>
      <w:spacing w:after="0"/>
    </w:pPr>
    <w:rPr>
      <w:rFonts w:ascii="Segoe UI" w:hAnsi="Segoe UI" w:cs="Segoe UI"/>
      <w:sz w:val="16"/>
      <w:szCs w:val="16"/>
    </w:rPr>
  </w:style>
  <w:style w:type="character" w:customStyle="1" w:styleId="DocumentMapChar">
    <w:name w:val="Document Map Char"/>
    <w:basedOn w:val="DefaultParagraphFont"/>
    <w:link w:val="DocumentMap"/>
    <w:rsid w:val="009D7C4B"/>
    <w:rPr>
      <w:rFonts w:ascii="Segoe UI" w:hAnsi="Segoe UI" w:cs="Segoe UI"/>
      <w:sz w:val="16"/>
      <w:szCs w:val="16"/>
      <w:lang w:val="en-GB"/>
    </w:rPr>
  </w:style>
  <w:style w:type="paragraph" w:styleId="E-mailSignature">
    <w:name w:val="E-mail Signature"/>
    <w:basedOn w:val="Normal"/>
    <w:link w:val="E-mailSignatureChar"/>
    <w:rsid w:val="009D7C4B"/>
    <w:pPr>
      <w:spacing w:after="0"/>
    </w:pPr>
  </w:style>
  <w:style w:type="character" w:customStyle="1" w:styleId="E-mailSignatureChar">
    <w:name w:val="E-mail Signature Char"/>
    <w:basedOn w:val="DefaultParagraphFont"/>
    <w:link w:val="E-mailSignature"/>
    <w:rsid w:val="009D7C4B"/>
    <w:rPr>
      <w:lang w:val="en-GB"/>
    </w:rPr>
  </w:style>
  <w:style w:type="character" w:customStyle="1" w:styleId="EndnoteTextChar">
    <w:name w:val="Endnote Text Char"/>
    <w:basedOn w:val="DefaultParagraphFont"/>
    <w:rsid w:val="009D7C4B"/>
    <w:rPr>
      <w:lang w:val="en-GB"/>
    </w:rPr>
  </w:style>
  <w:style w:type="character" w:customStyle="1" w:styleId="FootnoteTextChar">
    <w:name w:val="Footnote Text Char"/>
    <w:basedOn w:val="DefaultParagraphFont"/>
    <w:rsid w:val="009D7C4B"/>
    <w:rPr>
      <w:lang w:val="en-GB"/>
    </w:rPr>
  </w:style>
  <w:style w:type="character" w:customStyle="1" w:styleId="HTMLAddressChar">
    <w:name w:val="HTML Address Char"/>
    <w:basedOn w:val="DefaultParagraphFont"/>
    <w:rsid w:val="009D7C4B"/>
    <w:rPr>
      <w:i/>
      <w:iCs/>
      <w:lang w:val="en-GB"/>
    </w:rPr>
  </w:style>
  <w:style w:type="character" w:customStyle="1" w:styleId="HTMLPreformattedChar">
    <w:name w:val="HTML Preformatted Char"/>
    <w:basedOn w:val="DefaultParagraphFont"/>
    <w:rsid w:val="009D7C4B"/>
    <w:rPr>
      <w:rFonts w:ascii="Consolas" w:hAnsi="Consolas"/>
      <w:lang w:val="en-GB"/>
    </w:rPr>
  </w:style>
  <w:style w:type="character" w:customStyle="1" w:styleId="IntenseQuoteChar">
    <w:name w:val="Intense Quote Char"/>
    <w:basedOn w:val="DefaultParagraphFont"/>
    <w:uiPriority w:val="30"/>
    <w:rsid w:val="009D7C4B"/>
    <w:rPr>
      <w:i/>
      <w:iCs/>
      <w:color w:val="4472C4" w:themeColor="accent1"/>
      <w:lang w:val="en-GB"/>
    </w:rPr>
  </w:style>
  <w:style w:type="character" w:customStyle="1" w:styleId="MacroTextChar">
    <w:name w:val="Macro Text Char"/>
    <w:basedOn w:val="DefaultParagraphFont"/>
    <w:rsid w:val="009D7C4B"/>
    <w:rPr>
      <w:rFonts w:ascii="Consolas" w:hAnsi="Consolas"/>
      <w:lang w:val="en-GB"/>
    </w:rPr>
  </w:style>
  <w:style w:type="character" w:customStyle="1" w:styleId="MessageHeaderChar">
    <w:name w:val="Message Header Char"/>
    <w:basedOn w:val="DefaultParagraphFont"/>
    <w:rsid w:val="009D7C4B"/>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DefaultParagraphFont"/>
    <w:rsid w:val="009D7C4B"/>
    <w:rPr>
      <w:lang w:val="en-GB"/>
    </w:rPr>
  </w:style>
  <w:style w:type="character" w:customStyle="1" w:styleId="PlainTextChar">
    <w:name w:val="Plain Text Char"/>
    <w:basedOn w:val="DefaultParagraphFont"/>
    <w:rsid w:val="009D7C4B"/>
    <w:rPr>
      <w:rFonts w:ascii="Consolas" w:hAnsi="Consolas"/>
      <w:sz w:val="21"/>
      <w:szCs w:val="21"/>
      <w:lang w:val="en-GB"/>
    </w:rPr>
  </w:style>
  <w:style w:type="character" w:customStyle="1" w:styleId="QuoteChar">
    <w:name w:val="Quote Char"/>
    <w:basedOn w:val="DefaultParagraphFont"/>
    <w:uiPriority w:val="29"/>
    <w:rsid w:val="009D7C4B"/>
    <w:rPr>
      <w:i/>
      <w:iCs/>
      <w:color w:val="404040" w:themeColor="text1" w:themeTint="BF"/>
      <w:lang w:val="en-GB"/>
    </w:rPr>
  </w:style>
  <w:style w:type="character" w:customStyle="1" w:styleId="SalutationChar">
    <w:name w:val="Salutation Char"/>
    <w:basedOn w:val="DefaultParagraphFont"/>
    <w:rsid w:val="009D7C4B"/>
    <w:rPr>
      <w:lang w:val="en-GB"/>
    </w:rPr>
  </w:style>
  <w:style w:type="character" w:customStyle="1" w:styleId="SignatureChar">
    <w:name w:val="Signature Char"/>
    <w:basedOn w:val="DefaultParagraphFont"/>
    <w:rsid w:val="009D7C4B"/>
    <w:rPr>
      <w:lang w:val="en-GB"/>
    </w:rPr>
  </w:style>
  <w:style w:type="character" w:customStyle="1" w:styleId="SubtitleChar">
    <w:name w:val="Subtitle Char"/>
    <w:basedOn w:val="DefaultParagraphFont"/>
    <w:rsid w:val="009D7C4B"/>
    <w:rPr>
      <w:rFonts w:asciiTheme="minorHAnsi"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60A6-0FB8-4805-88CB-B9682678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7484</Words>
  <Characters>37499</Characters>
  <Application>Microsoft Office Word</Application>
  <DocSecurity>0</DocSecurity>
  <Lines>833</Lines>
  <Paragraphs>633</Paragraphs>
  <ScaleCrop>false</ScaleCrop>
  <HeadingPairs>
    <vt:vector size="2" baseType="variant">
      <vt:variant>
        <vt:lpstr>Title</vt:lpstr>
      </vt:variant>
      <vt:variant>
        <vt:i4>1</vt:i4>
      </vt:variant>
    </vt:vector>
  </HeadingPairs>
  <TitlesOfParts>
    <vt:vector size="1" baseType="lpstr">
      <vt:lpstr>3GPP TR 23.700-28</vt:lpstr>
    </vt:vector>
  </TitlesOfParts>
  <Company>ETSI</Company>
  <LinksUpToDate>false</LinksUpToDate>
  <CharactersWithSpaces>44350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23.700-28</dc:title>
  <dc:subject>Study on satellite access, Phase 2 (Release 18)</dc:subject>
  <dc:creator>MCC Support</dc:creator>
  <cp:keywords/>
  <dc:description/>
  <cp:lastModifiedBy>38.521-1_CR1600R1_(Rel-17)_NR_unlic-UEConTest</cp:lastModifiedBy>
  <cp:revision>2</cp:revision>
  <cp:lastPrinted>2019-02-25T14:05:00Z</cp:lastPrinted>
  <dcterms:created xsi:type="dcterms:W3CDTF">2022-04-16T06:32:00Z</dcterms:created>
  <dcterms:modified xsi:type="dcterms:W3CDTF">2022-04-16T06:32:00Z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5deb2001beb04d89924c53b0f5fe9742">
    <vt:lpwstr>CWMSd3kQ+pdyEowO0RN5w/0td1td+XDgIla5/CtSgQLV9JqZxARvDmtmUkNOADX99lW8ZMjfmLQKcCz9LSoE//dqg==</vt:lpwstr>
  </property>
</Properties>
</file>