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60FB" w14:paraId="01A84E16" w14:textId="77777777" w:rsidTr="00944A47">
        <w:tc>
          <w:tcPr>
            <w:tcW w:w="10423" w:type="dxa"/>
            <w:gridSpan w:val="2"/>
            <w:tcBorders>
              <w:top w:val="nil"/>
              <w:left w:val="nil"/>
              <w:bottom w:val="nil"/>
              <w:right w:val="nil"/>
            </w:tcBorders>
            <w:shd w:val="clear" w:color="auto" w:fill="auto"/>
          </w:tcPr>
          <w:p w14:paraId="5A581EF4" w14:textId="062BCF25" w:rsidR="001A60FB" w:rsidRDefault="001A60FB" w:rsidP="00C75916">
            <w:pPr>
              <w:pStyle w:val="ZA"/>
              <w:framePr w:w="0" w:hRule="auto" w:wrap="auto" w:vAnchor="margin" w:hAnchor="text" w:yAlign="inline"/>
            </w:pPr>
            <w:bookmarkStart w:id="0" w:name="page1"/>
            <w:r w:rsidRPr="00133525">
              <w:rPr>
                <w:sz w:val="64"/>
              </w:rPr>
              <w:t xml:space="preserve">3GPP </w:t>
            </w:r>
            <w:r>
              <w:rPr>
                <w:sz w:val="64"/>
              </w:rPr>
              <w:t>TR</w:t>
            </w:r>
            <w:r w:rsidRPr="00133525">
              <w:rPr>
                <w:sz w:val="64"/>
              </w:rPr>
              <w:t xml:space="preserve"> </w:t>
            </w:r>
            <w:bookmarkStart w:id="1" w:name="specNumber"/>
            <w:r>
              <w:rPr>
                <w:sz w:val="64"/>
              </w:rPr>
              <w:t>23.700</w:t>
            </w:r>
            <w:r>
              <w:rPr>
                <w:rFonts w:hint="eastAsia"/>
                <w:sz w:val="64"/>
                <w:lang w:eastAsia="zh-CN"/>
              </w:rPr>
              <w:t>-</w:t>
            </w:r>
            <w:r>
              <w:rPr>
                <w:sz w:val="64"/>
              </w:rPr>
              <w:t>1</w:t>
            </w:r>
            <w:bookmarkEnd w:id="1"/>
            <w:r>
              <w:rPr>
                <w:sz w:val="64"/>
              </w:rPr>
              <w:t>0</w:t>
            </w:r>
            <w:r w:rsidRPr="00133525">
              <w:rPr>
                <w:sz w:val="64"/>
              </w:rPr>
              <w:t xml:space="preserve"> </w:t>
            </w:r>
            <w:r w:rsidRPr="004D3578">
              <w:t>V</w:t>
            </w:r>
            <w:bookmarkStart w:id="2" w:name="specVersion"/>
            <w:r>
              <w:t>0.</w:t>
            </w:r>
            <w:r w:rsidR="00C75916">
              <w:t>2</w:t>
            </w:r>
            <w:r>
              <w:t>.0</w:t>
            </w:r>
            <w:bookmarkEnd w:id="2"/>
            <w:r w:rsidRPr="004D3578">
              <w:t xml:space="preserve"> </w:t>
            </w:r>
            <w:r w:rsidRPr="00133525">
              <w:rPr>
                <w:sz w:val="32"/>
              </w:rPr>
              <w:t>(</w:t>
            </w:r>
            <w:bookmarkStart w:id="3" w:name="issueDate"/>
            <w:r>
              <w:rPr>
                <w:sz w:val="32"/>
              </w:rPr>
              <w:t>2020</w:t>
            </w:r>
            <w:bookmarkEnd w:id="3"/>
            <w:r>
              <w:rPr>
                <w:rFonts w:hint="eastAsia"/>
                <w:sz w:val="32"/>
                <w:lang w:eastAsia="zh-CN"/>
              </w:rPr>
              <w:t>-</w:t>
            </w:r>
            <w:r w:rsidR="00B51B24">
              <w:rPr>
                <w:sz w:val="32"/>
              </w:rPr>
              <w:t>1</w:t>
            </w:r>
            <w:r w:rsidR="00C75916">
              <w:rPr>
                <w:sz w:val="32"/>
              </w:rPr>
              <w:t>1</w:t>
            </w:r>
            <w:r w:rsidRPr="00133525">
              <w:rPr>
                <w:sz w:val="32"/>
              </w:rPr>
              <w:t>)</w:t>
            </w:r>
          </w:p>
        </w:tc>
      </w:tr>
      <w:tr w:rsidR="001A60FB" w14:paraId="0D2DEB05" w14:textId="77777777" w:rsidTr="00944A47">
        <w:trPr>
          <w:trHeight w:hRule="exact" w:val="1134"/>
        </w:trPr>
        <w:tc>
          <w:tcPr>
            <w:tcW w:w="10423" w:type="dxa"/>
            <w:gridSpan w:val="2"/>
            <w:tcBorders>
              <w:top w:val="nil"/>
              <w:left w:val="nil"/>
              <w:bottom w:val="nil"/>
              <w:right w:val="nil"/>
            </w:tcBorders>
            <w:shd w:val="clear" w:color="auto" w:fill="auto"/>
          </w:tcPr>
          <w:p w14:paraId="30C8547F" w14:textId="77777777" w:rsidR="001A60FB" w:rsidRDefault="001A60FB" w:rsidP="00944A47">
            <w:pPr>
              <w:pStyle w:val="ZB"/>
              <w:framePr w:w="0" w:hRule="auto" w:wrap="auto" w:vAnchor="margin" w:hAnchor="text" w:yAlign="inline"/>
            </w:pPr>
            <w:r w:rsidRPr="004D3578">
              <w:t xml:space="preserve">Technical </w:t>
            </w:r>
            <w:r>
              <w:t>Report</w:t>
            </w:r>
          </w:p>
          <w:p w14:paraId="105E4FF4" w14:textId="77777777" w:rsidR="001A60FB" w:rsidRDefault="001A60FB" w:rsidP="00944A47">
            <w:pPr>
              <w:pStyle w:val="Guidance"/>
            </w:pPr>
          </w:p>
        </w:tc>
      </w:tr>
      <w:tr w:rsidR="001A60FB" w14:paraId="34E3A180" w14:textId="77777777" w:rsidTr="00944A47">
        <w:trPr>
          <w:trHeight w:hRule="exact" w:val="3686"/>
        </w:trPr>
        <w:tc>
          <w:tcPr>
            <w:tcW w:w="10423" w:type="dxa"/>
            <w:gridSpan w:val="2"/>
            <w:tcBorders>
              <w:top w:val="nil"/>
              <w:left w:val="nil"/>
              <w:bottom w:val="nil"/>
              <w:right w:val="nil"/>
            </w:tcBorders>
            <w:shd w:val="clear" w:color="auto" w:fill="auto"/>
          </w:tcPr>
          <w:p w14:paraId="359DD075" w14:textId="77777777" w:rsidR="001A60FB" w:rsidRPr="004D3578" w:rsidRDefault="001A60FB" w:rsidP="00944A47">
            <w:pPr>
              <w:pStyle w:val="ZT"/>
              <w:framePr w:wrap="auto" w:hAnchor="text" w:yAlign="inline"/>
            </w:pPr>
            <w:r w:rsidRPr="004D3578">
              <w:t>3rd Generation Partnership Project;</w:t>
            </w:r>
          </w:p>
          <w:p w14:paraId="0252EC17" w14:textId="77777777" w:rsidR="001A60FB" w:rsidRPr="005E4BB2" w:rsidRDefault="001A60FB" w:rsidP="00944A47">
            <w:pPr>
              <w:pStyle w:val="ZT"/>
              <w:framePr w:wrap="auto" w:hAnchor="text" w:yAlign="inline"/>
              <w:rPr>
                <w:highlight w:val="yellow"/>
              </w:rPr>
            </w:pPr>
            <w:r w:rsidRPr="004D3578">
              <w:t xml:space="preserve">Technical Specification Group </w:t>
            </w:r>
            <w:bookmarkStart w:id="4" w:name="specTitle"/>
            <w:r>
              <w:t>Core Network and Terminals</w:t>
            </w:r>
            <w:r>
              <w:rPr>
                <w:lang w:eastAsia="zh-CN"/>
              </w:rPr>
              <w:t>;</w:t>
            </w:r>
          </w:p>
          <w:p w14:paraId="4237E667" w14:textId="77777777" w:rsidR="001A60FB" w:rsidRDefault="001A60FB" w:rsidP="00944A47">
            <w:pPr>
              <w:pStyle w:val="ZT"/>
              <w:framePr w:wrap="auto" w:hAnchor="text" w:yAlign="inline"/>
            </w:pPr>
            <w:r>
              <w:t>Study on enhanced IP Multimedia Subsystem (IMS)</w:t>
            </w:r>
          </w:p>
          <w:p w14:paraId="758ED229" w14:textId="77777777" w:rsidR="001A60FB" w:rsidRPr="00235394" w:rsidRDefault="001A60FB" w:rsidP="00944A47">
            <w:pPr>
              <w:pStyle w:val="ZT"/>
              <w:framePr w:wrap="auto" w:hAnchor="text" w:yAlign="inline"/>
              <w:wordWrap w:val="0"/>
            </w:pPr>
            <w:r>
              <w:t>to 5GC integration Phase 2; CT WG1 aspects</w:t>
            </w:r>
          </w:p>
          <w:p w14:paraId="03217073" w14:textId="77777777" w:rsidR="001A60FB" w:rsidRPr="00133525" w:rsidRDefault="001A60FB" w:rsidP="00944A47">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4"/>
          </w:p>
        </w:tc>
      </w:tr>
      <w:tr w:rsidR="001A60FB" w14:paraId="6BDF13A1" w14:textId="77777777" w:rsidTr="00944A47">
        <w:tc>
          <w:tcPr>
            <w:tcW w:w="10423" w:type="dxa"/>
            <w:gridSpan w:val="2"/>
            <w:tcBorders>
              <w:top w:val="nil"/>
              <w:left w:val="nil"/>
              <w:bottom w:val="nil"/>
              <w:right w:val="nil"/>
            </w:tcBorders>
            <w:shd w:val="clear" w:color="auto" w:fill="auto"/>
          </w:tcPr>
          <w:p w14:paraId="1BB78E69" w14:textId="77777777" w:rsidR="001A60FB" w:rsidRPr="00133525" w:rsidRDefault="001A60FB" w:rsidP="00944A47">
            <w:pPr>
              <w:pStyle w:val="ZU"/>
              <w:framePr w:w="0" w:wrap="auto" w:vAnchor="margin" w:hAnchor="text" w:yAlign="inline"/>
              <w:tabs>
                <w:tab w:val="right" w:pos="10206"/>
              </w:tabs>
              <w:jc w:val="left"/>
              <w:rPr>
                <w:color w:val="0000FF"/>
              </w:rPr>
            </w:pPr>
            <w:r w:rsidRPr="00133525">
              <w:rPr>
                <w:color w:val="0000FF"/>
              </w:rPr>
              <w:tab/>
            </w:r>
          </w:p>
        </w:tc>
      </w:tr>
      <w:tr w:rsidR="001A60FB" w14:paraId="2CBB057F" w14:textId="77777777" w:rsidTr="00944A47">
        <w:trPr>
          <w:trHeight w:hRule="exact" w:val="1531"/>
        </w:trPr>
        <w:tc>
          <w:tcPr>
            <w:tcW w:w="4883" w:type="dxa"/>
            <w:tcBorders>
              <w:top w:val="nil"/>
              <w:left w:val="nil"/>
              <w:bottom w:val="nil"/>
              <w:right w:val="nil"/>
            </w:tcBorders>
            <w:shd w:val="clear" w:color="auto" w:fill="auto"/>
          </w:tcPr>
          <w:p w14:paraId="6800FE3F" w14:textId="77777777" w:rsidR="001A60FB" w:rsidRDefault="000D78F1" w:rsidP="00944A47">
            <w:r>
              <w:rPr>
                <w:i/>
                <w:noProof/>
                <w:lang w:val="en-US" w:eastAsia="zh-CN"/>
              </w:rPr>
              <w:drawing>
                <wp:inline distT="0" distB="0" distL="0" distR="0" wp14:anchorId="61285AF3" wp14:editId="64361895">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926B359" w14:textId="77777777" w:rsidR="001A60FB" w:rsidRDefault="000D78F1" w:rsidP="00944A47">
            <w:pPr>
              <w:jc w:val="right"/>
            </w:pPr>
            <w:bookmarkStart w:id="5" w:name="logos"/>
            <w:r>
              <w:rPr>
                <w:noProof/>
                <w:lang w:val="en-US" w:eastAsia="zh-CN"/>
              </w:rPr>
              <w:drawing>
                <wp:inline distT="0" distB="0" distL="0" distR="0" wp14:anchorId="0A59F315" wp14:editId="37CF362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1A60FB" w14:paraId="1A061CEA" w14:textId="77777777" w:rsidTr="00944A47">
        <w:trPr>
          <w:trHeight w:hRule="exact" w:val="5783"/>
        </w:trPr>
        <w:tc>
          <w:tcPr>
            <w:tcW w:w="10423" w:type="dxa"/>
            <w:gridSpan w:val="2"/>
            <w:tcBorders>
              <w:top w:val="nil"/>
              <w:left w:val="nil"/>
              <w:bottom w:val="nil"/>
              <w:right w:val="nil"/>
            </w:tcBorders>
            <w:shd w:val="clear" w:color="auto" w:fill="auto"/>
          </w:tcPr>
          <w:p w14:paraId="1DCE9A67" w14:textId="77777777" w:rsidR="001A60FB" w:rsidRPr="00C074DD" w:rsidRDefault="001A60FB" w:rsidP="00944A47">
            <w:pPr>
              <w:pStyle w:val="Guidance"/>
              <w:rPr>
                <w:b/>
              </w:rPr>
            </w:pPr>
          </w:p>
        </w:tc>
      </w:tr>
      <w:tr w:rsidR="001A60FB" w14:paraId="1E0D8524" w14:textId="77777777" w:rsidTr="00944A47">
        <w:trPr>
          <w:cantSplit/>
          <w:trHeight w:hRule="exact" w:val="964"/>
        </w:trPr>
        <w:tc>
          <w:tcPr>
            <w:tcW w:w="10423" w:type="dxa"/>
            <w:gridSpan w:val="2"/>
            <w:tcBorders>
              <w:top w:val="nil"/>
              <w:left w:val="nil"/>
              <w:bottom w:val="nil"/>
              <w:right w:val="nil"/>
            </w:tcBorders>
            <w:shd w:val="clear" w:color="auto" w:fill="auto"/>
          </w:tcPr>
          <w:p w14:paraId="778FF906" w14:textId="77777777" w:rsidR="001A60FB" w:rsidRPr="00133525" w:rsidRDefault="001A60FB" w:rsidP="00944A47">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695147F9" w14:textId="77777777" w:rsidR="001A60FB" w:rsidRPr="004D3578" w:rsidRDefault="001A60FB" w:rsidP="00944A47">
            <w:pPr>
              <w:pStyle w:val="ZV"/>
              <w:framePr w:w="0" w:wrap="auto" w:vAnchor="margin" w:hAnchor="text" w:yAlign="inline"/>
            </w:pPr>
          </w:p>
          <w:p w14:paraId="6E4311C4" w14:textId="77777777" w:rsidR="001A60FB" w:rsidRPr="00133525" w:rsidRDefault="001A60FB" w:rsidP="00944A47">
            <w:pPr>
              <w:rPr>
                <w:sz w:val="16"/>
              </w:rPr>
            </w:pPr>
          </w:p>
        </w:tc>
      </w:tr>
      <w:bookmarkEnd w:id="0"/>
    </w:tbl>
    <w:p w14:paraId="07B97027" w14:textId="77777777" w:rsidR="001A60FB" w:rsidRPr="004D3578" w:rsidRDefault="001A60FB" w:rsidP="001A60FB">
      <w:pPr>
        <w:sectPr w:rsidR="001A60FB" w:rsidRPr="004D3578" w:rsidSect="00944A47">
          <w:head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60FB" w14:paraId="387CA9BF" w14:textId="77777777" w:rsidTr="00944A47">
        <w:trPr>
          <w:trHeight w:hRule="exact" w:val="5670"/>
        </w:trPr>
        <w:tc>
          <w:tcPr>
            <w:tcW w:w="10423" w:type="dxa"/>
            <w:shd w:val="clear" w:color="auto" w:fill="auto"/>
          </w:tcPr>
          <w:p w14:paraId="701032E0" w14:textId="77777777" w:rsidR="001A60FB" w:rsidRDefault="001A60FB" w:rsidP="00944A47">
            <w:pPr>
              <w:pStyle w:val="Guidance"/>
            </w:pPr>
            <w:bookmarkStart w:id="7" w:name="page2"/>
          </w:p>
        </w:tc>
      </w:tr>
      <w:tr w:rsidR="001A60FB" w14:paraId="55D5CB1B" w14:textId="77777777" w:rsidTr="00944A47">
        <w:trPr>
          <w:trHeight w:hRule="exact" w:val="5387"/>
        </w:trPr>
        <w:tc>
          <w:tcPr>
            <w:tcW w:w="10423" w:type="dxa"/>
            <w:shd w:val="clear" w:color="auto" w:fill="auto"/>
          </w:tcPr>
          <w:p w14:paraId="2188CD4B" w14:textId="77777777" w:rsidR="001A60FB" w:rsidRPr="00133525" w:rsidRDefault="001A60FB" w:rsidP="00944A47">
            <w:pPr>
              <w:pStyle w:val="FP"/>
              <w:spacing w:after="240"/>
              <w:ind w:left="2835" w:right="2835"/>
              <w:jc w:val="center"/>
              <w:rPr>
                <w:rFonts w:ascii="Arial" w:hAnsi="Arial"/>
                <w:b/>
                <w:i/>
              </w:rPr>
            </w:pPr>
            <w:bookmarkStart w:id="8" w:name="coords3gpp"/>
            <w:r w:rsidRPr="00133525">
              <w:rPr>
                <w:rFonts w:ascii="Arial" w:hAnsi="Arial"/>
                <w:b/>
                <w:i/>
              </w:rPr>
              <w:t>3GPP</w:t>
            </w:r>
          </w:p>
          <w:p w14:paraId="183885F9" w14:textId="77777777" w:rsidR="001A60FB" w:rsidRPr="004D3578" w:rsidRDefault="001A60FB" w:rsidP="00944A47">
            <w:pPr>
              <w:pStyle w:val="FP"/>
              <w:pBdr>
                <w:bottom w:val="single" w:sz="6" w:space="1" w:color="auto"/>
              </w:pBdr>
              <w:ind w:left="2835" w:right="2835"/>
              <w:jc w:val="center"/>
            </w:pPr>
            <w:r w:rsidRPr="004D3578">
              <w:t>Postal address</w:t>
            </w:r>
          </w:p>
          <w:p w14:paraId="4B785F1F" w14:textId="77777777" w:rsidR="001A60FB" w:rsidRPr="00133525" w:rsidRDefault="001A60FB" w:rsidP="00944A47">
            <w:pPr>
              <w:pStyle w:val="FP"/>
              <w:ind w:left="2835" w:right="2835"/>
              <w:jc w:val="center"/>
              <w:rPr>
                <w:rFonts w:ascii="Arial" w:hAnsi="Arial"/>
                <w:sz w:val="18"/>
              </w:rPr>
            </w:pPr>
          </w:p>
          <w:p w14:paraId="63E614E8" w14:textId="77777777" w:rsidR="001A60FB" w:rsidRPr="004D3578" w:rsidRDefault="001A60FB" w:rsidP="00944A47">
            <w:pPr>
              <w:pStyle w:val="FP"/>
              <w:pBdr>
                <w:bottom w:val="single" w:sz="6" w:space="1" w:color="auto"/>
              </w:pBdr>
              <w:spacing w:before="240"/>
              <w:ind w:left="2835" w:right="2835"/>
              <w:jc w:val="center"/>
            </w:pPr>
            <w:r w:rsidRPr="004D3578">
              <w:t>3GPP support office address</w:t>
            </w:r>
          </w:p>
          <w:p w14:paraId="0CBCF0A9"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476937D8" w14:textId="77777777" w:rsidR="001A60FB" w:rsidRPr="00133525" w:rsidRDefault="001A60FB" w:rsidP="00944A47">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A903901" w14:textId="77777777" w:rsidR="001A60FB" w:rsidRPr="00133525" w:rsidRDefault="001A60FB" w:rsidP="00944A47">
            <w:pPr>
              <w:pStyle w:val="FP"/>
              <w:spacing w:after="20"/>
              <w:ind w:left="2835" w:right="2835"/>
              <w:jc w:val="center"/>
              <w:rPr>
                <w:rFonts w:ascii="Arial" w:hAnsi="Arial"/>
                <w:sz w:val="18"/>
              </w:rPr>
            </w:pPr>
            <w:r w:rsidRPr="00133525">
              <w:rPr>
                <w:rFonts w:ascii="Arial" w:hAnsi="Arial"/>
                <w:sz w:val="18"/>
              </w:rPr>
              <w:t>Tel.: +33 4 92 94 42 00 Fax: +33 4 93 65 47 16</w:t>
            </w:r>
          </w:p>
          <w:p w14:paraId="79E7A58A" w14:textId="77777777" w:rsidR="001A60FB" w:rsidRPr="004D3578" w:rsidRDefault="001A60FB" w:rsidP="00944A47">
            <w:pPr>
              <w:pStyle w:val="FP"/>
              <w:pBdr>
                <w:bottom w:val="single" w:sz="6" w:space="1" w:color="auto"/>
              </w:pBdr>
              <w:spacing w:before="240"/>
              <w:ind w:left="2835" w:right="2835"/>
              <w:jc w:val="center"/>
            </w:pPr>
            <w:r w:rsidRPr="004D3578">
              <w:t>Internet</w:t>
            </w:r>
          </w:p>
          <w:p w14:paraId="46C69897"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http://www.3gpp.org</w:t>
            </w:r>
            <w:bookmarkEnd w:id="8"/>
          </w:p>
          <w:p w14:paraId="4BD8C3A1" w14:textId="77777777" w:rsidR="001A60FB" w:rsidRDefault="001A60FB" w:rsidP="00944A47"/>
        </w:tc>
      </w:tr>
      <w:tr w:rsidR="001A60FB" w14:paraId="5EA9A1E5" w14:textId="77777777" w:rsidTr="00944A47">
        <w:tc>
          <w:tcPr>
            <w:tcW w:w="10423" w:type="dxa"/>
            <w:shd w:val="clear" w:color="auto" w:fill="auto"/>
            <w:vAlign w:val="bottom"/>
          </w:tcPr>
          <w:p w14:paraId="05DDBFED" w14:textId="77777777" w:rsidR="001A60FB" w:rsidRPr="00133525" w:rsidRDefault="001A60FB" w:rsidP="00944A47">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71896E7" w14:textId="77777777" w:rsidR="001A60FB" w:rsidRPr="004D3578" w:rsidRDefault="001A60FB" w:rsidP="00944A4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61F169" w14:textId="77777777" w:rsidR="001A60FB" w:rsidRPr="004D3578" w:rsidRDefault="001A60FB" w:rsidP="00944A47">
            <w:pPr>
              <w:pStyle w:val="FP"/>
              <w:jc w:val="center"/>
              <w:rPr>
                <w:noProof/>
              </w:rPr>
            </w:pPr>
          </w:p>
          <w:p w14:paraId="49772CA6" w14:textId="77777777" w:rsidR="001A60FB" w:rsidRPr="00133525" w:rsidRDefault="001A60FB" w:rsidP="00944A47">
            <w:pPr>
              <w:pStyle w:val="FP"/>
              <w:jc w:val="center"/>
              <w:rPr>
                <w:noProof/>
                <w:sz w:val="18"/>
              </w:rPr>
            </w:pPr>
            <w:r w:rsidRPr="00133525">
              <w:rPr>
                <w:noProof/>
                <w:sz w:val="18"/>
              </w:rPr>
              <w:t xml:space="preserve">© </w:t>
            </w:r>
            <w:bookmarkStart w:id="10" w:name="copyrightDate"/>
            <w:r w:rsidRPr="0051011C">
              <w:rPr>
                <w:noProof/>
                <w:sz w:val="18"/>
              </w:rPr>
              <w:t>20</w:t>
            </w:r>
            <w:bookmarkEnd w:id="10"/>
            <w:r w:rsidR="000479C3">
              <w:rPr>
                <w:noProof/>
                <w:sz w:val="18"/>
              </w:rPr>
              <w:t>20</w:t>
            </w:r>
            <w:r w:rsidRPr="00133525">
              <w:rPr>
                <w:noProof/>
                <w:sz w:val="18"/>
              </w:rPr>
              <w:t>, 3GPP Organizational Partners (ARIB, ATIS, CCSA, ETSI, TSDSI, TTA, TTC).</w:t>
            </w:r>
            <w:bookmarkStart w:id="11" w:name="copyrightaddon"/>
            <w:bookmarkEnd w:id="11"/>
          </w:p>
          <w:p w14:paraId="7BF8BE88" w14:textId="77777777" w:rsidR="001A60FB" w:rsidRPr="00133525" w:rsidRDefault="001A60FB" w:rsidP="00944A47">
            <w:pPr>
              <w:pStyle w:val="FP"/>
              <w:jc w:val="center"/>
              <w:rPr>
                <w:noProof/>
                <w:sz w:val="18"/>
              </w:rPr>
            </w:pPr>
            <w:r w:rsidRPr="00133525">
              <w:rPr>
                <w:noProof/>
                <w:sz w:val="18"/>
              </w:rPr>
              <w:t>All rights reserved.</w:t>
            </w:r>
          </w:p>
          <w:p w14:paraId="10B26CA2" w14:textId="77777777" w:rsidR="001A60FB" w:rsidRPr="00133525" w:rsidRDefault="001A60FB" w:rsidP="00944A47">
            <w:pPr>
              <w:pStyle w:val="FP"/>
              <w:rPr>
                <w:noProof/>
                <w:sz w:val="18"/>
              </w:rPr>
            </w:pPr>
          </w:p>
          <w:p w14:paraId="27FE34D5" w14:textId="77777777" w:rsidR="001A60FB" w:rsidRPr="00133525" w:rsidRDefault="001A60FB" w:rsidP="00944A47">
            <w:pPr>
              <w:pStyle w:val="FP"/>
              <w:rPr>
                <w:noProof/>
                <w:sz w:val="18"/>
              </w:rPr>
            </w:pPr>
            <w:r w:rsidRPr="00133525">
              <w:rPr>
                <w:noProof/>
                <w:sz w:val="18"/>
              </w:rPr>
              <w:t>UMTS™ is a Trade Mark of ETSI registered for the benefit of its members</w:t>
            </w:r>
          </w:p>
          <w:p w14:paraId="5E3D88C6" w14:textId="77777777" w:rsidR="001A60FB" w:rsidRPr="00133525" w:rsidRDefault="001A60FB" w:rsidP="00944A4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4F303" w14:textId="77777777" w:rsidR="001A60FB" w:rsidRPr="00133525" w:rsidRDefault="001A60FB" w:rsidP="00944A47">
            <w:pPr>
              <w:pStyle w:val="FP"/>
              <w:rPr>
                <w:noProof/>
                <w:sz w:val="18"/>
              </w:rPr>
            </w:pPr>
            <w:r w:rsidRPr="00133525">
              <w:rPr>
                <w:noProof/>
                <w:sz w:val="18"/>
              </w:rPr>
              <w:t>GSM® and the GSM logo are registered and owned by the GSM Association</w:t>
            </w:r>
            <w:bookmarkEnd w:id="9"/>
          </w:p>
          <w:p w14:paraId="2DDBA730" w14:textId="77777777" w:rsidR="001A60FB" w:rsidRDefault="001A60FB" w:rsidP="00944A47"/>
        </w:tc>
      </w:tr>
    </w:tbl>
    <w:p w14:paraId="2CB4B6A5" w14:textId="77777777" w:rsidR="001A60FB" w:rsidRPr="004D3578" w:rsidRDefault="001A60FB" w:rsidP="001A60FB">
      <w:pPr>
        <w:pStyle w:val="TT"/>
      </w:pPr>
      <w:bookmarkStart w:id="12" w:name="tableOfContents"/>
      <w:bookmarkEnd w:id="7"/>
      <w:bookmarkEnd w:id="12"/>
      <w:r w:rsidRPr="004D3578">
        <w:lastRenderedPageBreak/>
        <w:t>Contents</w:t>
      </w:r>
    </w:p>
    <w:p w14:paraId="747DA194" w14:textId="77777777" w:rsidR="009E32A5" w:rsidRDefault="001A60FB">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E32A5">
        <w:t>Foreword</w:t>
      </w:r>
      <w:r w:rsidR="009E32A5">
        <w:tab/>
      </w:r>
      <w:r w:rsidR="009E32A5">
        <w:fldChar w:fldCharType="begin"/>
      </w:r>
      <w:r w:rsidR="009E32A5">
        <w:instrText xml:space="preserve"> PAGEREF _Toc57733386 \h </w:instrText>
      </w:r>
      <w:r w:rsidR="009E32A5">
        <w:fldChar w:fldCharType="separate"/>
      </w:r>
      <w:r w:rsidR="009E32A5">
        <w:t>4</w:t>
      </w:r>
      <w:r w:rsidR="009E32A5">
        <w:fldChar w:fldCharType="end"/>
      </w:r>
    </w:p>
    <w:p w14:paraId="12ACA953" w14:textId="77777777" w:rsidR="009E32A5" w:rsidRDefault="009E32A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_Toc57733387 \h </w:instrText>
      </w:r>
      <w:r>
        <w:fldChar w:fldCharType="separate"/>
      </w:r>
      <w:r>
        <w:t>6</w:t>
      </w:r>
      <w:r>
        <w:fldChar w:fldCharType="end"/>
      </w:r>
    </w:p>
    <w:p w14:paraId="04E880B1" w14:textId="77777777" w:rsidR="009E32A5" w:rsidRDefault="009E32A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_Toc57733388 \h </w:instrText>
      </w:r>
      <w:r>
        <w:fldChar w:fldCharType="separate"/>
      </w:r>
      <w:r>
        <w:t>6</w:t>
      </w:r>
      <w:r>
        <w:fldChar w:fldCharType="end"/>
      </w:r>
    </w:p>
    <w:p w14:paraId="669DA7DE" w14:textId="77777777" w:rsidR="009E32A5" w:rsidRDefault="009E32A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_Toc57733389 \h </w:instrText>
      </w:r>
      <w:r>
        <w:fldChar w:fldCharType="separate"/>
      </w:r>
      <w:r>
        <w:t>6</w:t>
      </w:r>
      <w:r>
        <w:fldChar w:fldCharType="end"/>
      </w:r>
    </w:p>
    <w:p w14:paraId="493DD7E0" w14:textId="77777777" w:rsidR="009E32A5" w:rsidRDefault="009E32A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_Toc57733390 \h </w:instrText>
      </w:r>
      <w:r>
        <w:fldChar w:fldCharType="separate"/>
      </w:r>
      <w:r>
        <w:t>6</w:t>
      </w:r>
      <w:r>
        <w:fldChar w:fldCharType="end"/>
      </w:r>
    </w:p>
    <w:p w14:paraId="648F7940" w14:textId="77777777" w:rsidR="009E32A5" w:rsidRDefault="009E32A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_Toc57733391 \h </w:instrText>
      </w:r>
      <w:r>
        <w:fldChar w:fldCharType="separate"/>
      </w:r>
      <w:r>
        <w:t>6</w:t>
      </w:r>
      <w:r>
        <w:fldChar w:fldCharType="end"/>
      </w:r>
    </w:p>
    <w:p w14:paraId="6F2B7406" w14:textId="77777777" w:rsidR="009E32A5" w:rsidRDefault="009E32A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_Toc57733392 \h </w:instrText>
      </w:r>
      <w:r>
        <w:fldChar w:fldCharType="separate"/>
      </w:r>
      <w:r>
        <w:t>6</w:t>
      </w:r>
      <w:r>
        <w:fldChar w:fldCharType="end"/>
      </w:r>
    </w:p>
    <w:p w14:paraId="710EF9F8" w14:textId="77777777" w:rsidR="009E32A5" w:rsidRDefault="009E32A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Assumptions</w:t>
      </w:r>
      <w:r>
        <w:tab/>
      </w:r>
      <w:r>
        <w:fldChar w:fldCharType="begin"/>
      </w:r>
      <w:r>
        <w:instrText xml:space="preserve"> PAGEREF _Toc57733393 \h </w:instrText>
      </w:r>
      <w:r>
        <w:fldChar w:fldCharType="separate"/>
      </w:r>
      <w:r>
        <w:t>7</w:t>
      </w:r>
      <w:r>
        <w:fldChar w:fldCharType="end"/>
      </w:r>
    </w:p>
    <w:p w14:paraId="66989F98" w14:textId="77777777" w:rsidR="009E32A5" w:rsidRDefault="009E32A5">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_Toc57733394 \h </w:instrText>
      </w:r>
      <w:r>
        <w:fldChar w:fldCharType="separate"/>
      </w:r>
      <w:r>
        <w:t>7</w:t>
      </w:r>
      <w:r>
        <w:fldChar w:fldCharType="end"/>
      </w:r>
    </w:p>
    <w:p w14:paraId="082F77D8" w14:textId="77777777" w:rsidR="009E32A5" w:rsidRDefault="009E32A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 1: Network Slicing and IMS</w:t>
      </w:r>
      <w:r>
        <w:tab/>
      </w:r>
      <w:r>
        <w:fldChar w:fldCharType="begin"/>
      </w:r>
      <w:r>
        <w:instrText xml:space="preserve"> PAGEREF _Toc57733395 \h </w:instrText>
      </w:r>
      <w:r>
        <w:fldChar w:fldCharType="separate"/>
      </w:r>
      <w:r>
        <w:t>7</w:t>
      </w:r>
      <w:r>
        <w:fldChar w:fldCharType="end"/>
      </w:r>
    </w:p>
    <w:p w14:paraId="201542FB" w14:textId="77777777" w:rsidR="009E32A5" w:rsidRDefault="009E32A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2: Routing of IMS traffic via a localized UPF</w:t>
      </w:r>
      <w:r>
        <w:tab/>
      </w:r>
      <w:r>
        <w:fldChar w:fldCharType="begin"/>
      </w:r>
      <w:r>
        <w:instrText xml:space="preserve"> PAGEREF _Toc57733396 \h </w:instrText>
      </w:r>
      <w:r>
        <w:fldChar w:fldCharType="separate"/>
      </w:r>
      <w:r>
        <w:t>9</w:t>
      </w:r>
      <w:r>
        <w:fldChar w:fldCharType="end"/>
      </w:r>
    </w:p>
    <w:p w14:paraId="6AB762C9" w14:textId="77777777" w:rsidR="009E32A5" w:rsidRDefault="009E32A5">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_Toc57733397 \h </w:instrText>
      </w:r>
      <w:r>
        <w:fldChar w:fldCharType="separate"/>
      </w:r>
      <w:r>
        <w:t>9</w:t>
      </w:r>
      <w:r>
        <w:fldChar w:fldCharType="end"/>
      </w:r>
    </w:p>
    <w:p w14:paraId="18559D6D" w14:textId="77777777" w:rsidR="009E32A5" w:rsidRDefault="009E32A5">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_Toc57733398 \h </w:instrText>
      </w:r>
      <w:r>
        <w:fldChar w:fldCharType="separate"/>
      </w:r>
      <w:r>
        <w:t>9</w:t>
      </w:r>
      <w:r>
        <w:fldChar w:fldCharType="end"/>
      </w:r>
    </w:p>
    <w:p w14:paraId="2785215C" w14:textId="77777777" w:rsidR="009E32A5" w:rsidRDefault="009E32A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Key issue 3: Placement of IMS application server in localized environments</w:t>
      </w:r>
      <w:r>
        <w:tab/>
      </w:r>
      <w:r>
        <w:fldChar w:fldCharType="begin"/>
      </w:r>
      <w:r>
        <w:instrText xml:space="preserve"> PAGEREF _Toc57733399 \h </w:instrText>
      </w:r>
      <w:r>
        <w:fldChar w:fldCharType="separate"/>
      </w:r>
      <w:r>
        <w:t>10</w:t>
      </w:r>
      <w:r>
        <w:fldChar w:fldCharType="end"/>
      </w:r>
    </w:p>
    <w:p w14:paraId="395D9A31" w14:textId="77777777" w:rsidR="009E32A5" w:rsidRDefault="009E32A5">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_Toc57733400 \h </w:instrText>
      </w:r>
      <w:r>
        <w:fldChar w:fldCharType="separate"/>
      </w:r>
      <w:r>
        <w:t>10</w:t>
      </w:r>
      <w:r>
        <w:fldChar w:fldCharType="end"/>
      </w:r>
    </w:p>
    <w:p w14:paraId="56F1267C" w14:textId="77777777" w:rsidR="009E32A5" w:rsidRDefault="009E32A5">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_Toc57733401 \h </w:instrText>
      </w:r>
      <w:r>
        <w:fldChar w:fldCharType="separate"/>
      </w:r>
      <w:r>
        <w:t>10</w:t>
      </w:r>
      <w:r>
        <w:fldChar w:fldCharType="end"/>
      </w:r>
    </w:p>
    <w:p w14:paraId="7C5E5755" w14:textId="77777777" w:rsidR="009E32A5" w:rsidRDefault="009E32A5">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Key issue #4: IMS utilizing services provided by 5GC NFs other than PCF and HSS</w:t>
      </w:r>
      <w:r>
        <w:tab/>
      </w:r>
      <w:r>
        <w:fldChar w:fldCharType="begin"/>
      </w:r>
      <w:r>
        <w:instrText xml:space="preserve"> PAGEREF _Toc57733402 \h </w:instrText>
      </w:r>
      <w:r>
        <w:fldChar w:fldCharType="separate"/>
      </w:r>
      <w:r>
        <w:t>11</w:t>
      </w:r>
      <w:r>
        <w:fldChar w:fldCharType="end"/>
      </w:r>
    </w:p>
    <w:p w14:paraId="4A49547C" w14:textId="77777777" w:rsidR="009E32A5" w:rsidRDefault="009E32A5">
      <w:pPr>
        <w:pStyle w:val="20"/>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Key issue #X: &lt;Key Issue Title&gt;</w:t>
      </w:r>
      <w:r>
        <w:tab/>
      </w:r>
      <w:r>
        <w:fldChar w:fldCharType="begin"/>
      </w:r>
      <w:r>
        <w:instrText xml:space="preserve"> PAGEREF _Toc57733403 \h </w:instrText>
      </w:r>
      <w:r>
        <w:fldChar w:fldCharType="separate"/>
      </w:r>
      <w:r>
        <w:t>11</w:t>
      </w:r>
      <w:r>
        <w:fldChar w:fldCharType="end"/>
      </w:r>
    </w:p>
    <w:p w14:paraId="7A3AF595" w14:textId="77777777" w:rsidR="009E32A5" w:rsidRDefault="009E32A5">
      <w:pPr>
        <w:pStyle w:val="30"/>
        <w:rPr>
          <w:rFonts w:asciiTheme="minorHAnsi" w:eastAsiaTheme="minorEastAsia" w:hAnsiTheme="minorHAnsi" w:cstheme="minorBidi"/>
          <w:kern w:val="2"/>
          <w:sz w:val="21"/>
          <w:szCs w:val="22"/>
          <w:lang w:val="en-US" w:eastAsia="zh-CN"/>
        </w:rPr>
      </w:pPr>
      <w:r>
        <w:t>5.x.1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_Toc57733404 \h </w:instrText>
      </w:r>
      <w:r>
        <w:fldChar w:fldCharType="separate"/>
      </w:r>
      <w:r>
        <w:t>11</w:t>
      </w:r>
      <w:r>
        <w:fldChar w:fldCharType="end"/>
      </w:r>
    </w:p>
    <w:p w14:paraId="42EC3B7B" w14:textId="77777777" w:rsidR="009E32A5" w:rsidRDefault="009E32A5">
      <w:pPr>
        <w:pStyle w:val="30"/>
        <w:rPr>
          <w:rFonts w:asciiTheme="minorHAnsi" w:eastAsiaTheme="minorEastAsia" w:hAnsiTheme="minorHAnsi" w:cstheme="minorBidi"/>
          <w:kern w:val="2"/>
          <w:sz w:val="21"/>
          <w:szCs w:val="22"/>
          <w:lang w:val="en-US" w:eastAsia="zh-CN"/>
        </w:rPr>
      </w:pPr>
      <w:r>
        <w:t>5.x.2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_Toc57733405 \h </w:instrText>
      </w:r>
      <w:r>
        <w:fldChar w:fldCharType="separate"/>
      </w:r>
      <w:r>
        <w:t>11</w:t>
      </w:r>
      <w:r>
        <w:fldChar w:fldCharType="end"/>
      </w:r>
    </w:p>
    <w:p w14:paraId="7BB2BC51" w14:textId="77777777" w:rsidR="009E32A5" w:rsidRDefault="009E32A5">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_Toc57733406 \h </w:instrText>
      </w:r>
      <w:r>
        <w:fldChar w:fldCharType="separate"/>
      </w:r>
      <w:r>
        <w:t>11</w:t>
      </w:r>
      <w:r>
        <w:fldChar w:fldCharType="end"/>
      </w:r>
    </w:p>
    <w:p w14:paraId="12EF5914" w14:textId="77777777" w:rsidR="009E32A5" w:rsidRDefault="009E32A5">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Solution 1: 5GC network slice selection for IMS traffic route via dedicated slice(s)</w:t>
      </w:r>
      <w:r>
        <w:tab/>
      </w:r>
      <w:r>
        <w:fldChar w:fldCharType="begin"/>
      </w:r>
      <w:r>
        <w:instrText xml:space="preserve"> PAGEREF _Toc57733407 \h </w:instrText>
      </w:r>
      <w:r>
        <w:fldChar w:fldCharType="separate"/>
      </w:r>
      <w:r>
        <w:t>11</w:t>
      </w:r>
      <w:r>
        <w:fldChar w:fldCharType="end"/>
      </w:r>
    </w:p>
    <w:p w14:paraId="03390C3E" w14:textId="77777777" w:rsidR="009E32A5" w:rsidRDefault="009E32A5">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_Toc57733408 \h </w:instrText>
      </w:r>
      <w:r>
        <w:fldChar w:fldCharType="separate"/>
      </w:r>
      <w:r>
        <w:t>11</w:t>
      </w:r>
      <w:r>
        <w:fldChar w:fldCharType="end"/>
      </w:r>
    </w:p>
    <w:p w14:paraId="3E974DF0" w14:textId="77777777" w:rsidR="009E32A5" w:rsidRDefault="009E32A5">
      <w:pPr>
        <w:pStyle w:val="40"/>
        <w:rPr>
          <w:rFonts w:asciiTheme="minorHAnsi" w:eastAsiaTheme="minorEastAsia" w:hAnsiTheme="minorHAnsi" w:cstheme="minorBidi"/>
          <w:kern w:val="2"/>
          <w:sz w:val="21"/>
          <w:szCs w:val="22"/>
          <w:lang w:val="en-US" w:eastAsia="zh-CN"/>
        </w:rPr>
      </w:pPr>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_Toc57733409 \h </w:instrText>
      </w:r>
      <w:r>
        <w:fldChar w:fldCharType="separate"/>
      </w:r>
      <w:r>
        <w:t>11</w:t>
      </w:r>
      <w:r>
        <w:fldChar w:fldCharType="end"/>
      </w:r>
    </w:p>
    <w:p w14:paraId="4D95B87F" w14:textId="77777777" w:rsidR="009E32A5" w:rsidRDefault="009E32A5">
      <w:pPr>
        <w:pStyle w:val="40"/>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Procedure</w:t>
      </w:r>
      <w:r>
        <w:tab/>
      </w:r>
      <w:r>
        <w:fldChar w:fldCharType="begin"/>
      </w:r>
      <w:r>
        <w:instrText xml:space="preserve"> PAGEREF _Toc57733410 \h </w:instrText>
      </w:r>
      <w:r>
        <w:fldChar w:fldCharType="separate"/>
      </w:r>
      <w:r>
        <w:t>12</w:t>
      </w:r>
      <w:r>
        <w:fldChar w:fldCharType="end"/>
      </w:r>
    </w:p>
    <w:p w14:paraId="03D3B57C" w14:textId="77777777" w:rsidR="009E32A5" w:rsidRDefault="009E32A5">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_Toc57733411 \h </w:instrText>
      </w:r>
      <w:r>
        <w:fldChar w:fldCharType="separate"/>
      </w:r>
      <w:r>
        <w:t>12</w:t>
      </w:r>
      <w:r>
        <w:fldChar w:fldCharType="end"/>
      </w:r>
    </w:p>
    <w:p w14:paraId="6BE60540" w14:textId="77777777" w:rsidR="009E32A5" w:rsidRDefault="009E32A5">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_Toc57733412 \h </w:instrText>
      </w:r>
      <w:r>
        <w:fldChar w:fldCharType="separate"/>
      </w:r>
      <w:r>
        <w:t>12</w:t>
      </w:r>
      <w:r>
        <w:fldChar w:fldCharType="end"/>
      </w:r>
    </w:p>
    <w:p w14:paraId="726452B8" w14:textId="77777777" w:rsidR="009E32A5" w:rsidRDefault="009E32A5">
      <w:pPr>
        <w:pStyle w:val="20"/>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Solution #X: &lt;Solution Title&gt;</w:t>
      </w:r>
      <w:r>
        <w:tab/>
      </w:r>
      <w:r>
        <w:fldChar w:fldCharType="begin"/>
      </w:r>
      <w:r>
        <w:instrText xml:space="preserve"> PAGEREF _Toc57733413 \h </w:instrText>
      </w:r>
      <w:r>
        <w:fldChar w:fldCharType="separate"/>
      </w:r>
      <w:r>
        <w:t>13</w:t>
      </w:r>
      <w:r>
        <w:fldChar w:fldCharType="end"/>
      </w:r>
    </w:p>
    <w:p w14:paraId="0DC66165" w14:textId="77777777" w:rsidR="009E32A5" w:rsidRDefault="009E32A5">
      <w:pPr>
        <w:pStyle w:val="30"/>
        <w:rPr>
          <w:rFonts w:asciiTheme="minorHAnsi" w:eastAsiaTheme="minorEastAsia" w:hAnsiTheme="minorHAnsi" w:cstheme="minorBidi"/>
          <w:kern w:val="2"/>
          <w:sz w:val="21"/>
          <w:szCs w:val="22"/>
          <w:lang w:val="en-US" w:eastAsia="zh-CN"/>
        </w:rPr>
      </w:pPr>
      <w:r>
        <w:t>6.x.1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_Toc57733414 \h </w:instrText>
      </w:r>
      <w:r>
        <w:fldChar w:fldCharType="separate"/>
      </w:r>
      <w:r>
        <w:t>13</w:t>
      </w:r>
      <w:r>
        <w:fldChar w:fldCharType="end"/>
      </w:r>
    </w:p>
    <w:p w14:paraId="0E931F9C" w14:textId="77777777" w:rsidR="009E32A5" w:rsidRDefault="009E32A5">
      <w:pPr>
        <w:pStyle w:val="30"/>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_Toc57733415 \h </w:instrText>
      </w:r>
      <w:r>
        <w:fldChar w:fldCharType="separate"/>
      </w:r>
      <w:r>
        <w:t>13</w:t>
      </w:r>
      <w:r>
        <w:fldChar w:fldCharType="end"/>
      </w:r>
    </w:p>
    <w:p w14:paraId="3D3054D3" w14:textId="77777777" w:rsidR="009E32A5" w:rsidRDefault="009E32A5">
      <w:pPr>
        <w:pStyle w:val="30"/>
        <w:rPr>
          <w:rFonts w:asciiTheme="minorHAnsi" w:eastAsiaTheme="minorEastAsia" w:hAnsiTheme="minorHAnsi" w:cstheme="minorBidi"/>
          <w:kern w:val="2"/>
          <w:sz w:val="21"/>
          <w:szCs w:val="22"/>
          <w:lang w:val="en-US" w:eastAsia="zh-CN"/>
        </w:rPr>
      </w:pPr>
      <w:r>
        <w:t>6.x.3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_Toc57733416 \h </w:instrText>
      </w:r>
      <w:r>
        <w:fldChar w:fldCharType="separate"/>
      </w:r>
      <w:r>
        <w:t>13</w:t>
      </w:r>
      <w:r>
        <w:fldChar w:fldCharType="end"/>
      </w:r>
    </w:p>
    <w:p w14:paraId="0233027D" w14:textId="77777777" w:rsidR="009E32A5" w:rsidRDefault="009E32A5">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Overall Evaluation</w:t>
      </w:r>
      <w:r>
        <w:tab/>
      </w:r>
      <w:r>
        <w:fldChar w:fldCharType="begin"/>
      </w:r>
      <w:r>
        <w:instrText xml:space="preserve"> PAGEREF _Toc57733417 \h </w:instrText>
      </w:r>
      <w:r>
        <w:fldChar w:fldCharType="separate"/>
      </w:r>
      <w:r>
        <w:t>13</w:t>
      </w:r>
      <w:r>
        <w:fldChar w:fldCharType="end"/>
      </w:r>
    </w:p>
    <w:p w14:paraId="79F33519" w14:textId="77777777" w:rsidR="009E32A5" w:rsidRDefault="009E32A5">
      <w:pPr>
        <w:pStyle w:val="10"/>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_Toc57733418 \h </w:instrText>
      </w:r>
      <w:r>
        <w:fldChar w:fldCharType="separate"/>
      </w:r>
      <w:r>
        <w:t>13</w:t>
      </w:r>
      <w:r>
        <w:fldChar w:fldCharType="end"/>
      </w:r>
    </w:p>
    <w:p w14:paraId="0248E910" w14:textId="77777777" w:rsidR="009E32A5" w:rsidRDefault="009E32A5">
      <w:pPr>
        <w:pStyle w:val="90"/>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_Toc57733419 \h </w:instrText>
      </w:r>
      <w:r>
        <w:fldChar w:fldCharType="separate"/>
      </w:r>
      <w:r>
        <w:t>14</w:t>
      </w:r>
      <w:r>
        <w:fldChar w:fldCharType="end"/>
      </w:r>
    </w:p>
    <w:p w14:paraId="4D043A6A" w14:textId="77777777" w:rsidR="001A60FB" w:rsidRPr="004D3578" w:rsidRDefault="001A60FB" w:rsidP="001A60FB">
      <w:r w:rsidRPr="004D3578">
        <w:rPr>
          <w:noProof/>
          <w:sz w:val="22"/>
        </w:rPr>
        <w:fldChar w:fldCharType="end"/>
      </w:r>
    </w:p>
    <w:p w14:paraId="3641D10C" w14:textId="77777777" w:rsidR="001A60FB" w:rsidRDefault="001A60FB" w:rsidP="001A60FB">
      <w:pPr>
        <w:pStyle w:val="1"/>
      </w:pPr>
      <w:r w:rsidRPr="004D3578">
        <w:br w:type="page"/>
      </w:r>
      <w:bookmarkStart w:id="13" w:name="foreword"/>
      <w:bookmarkStart w:id="14" w:name="_Toc57733386"/>
      <w:bookmarkEnd w:id="13"/>
      <w:r w:rsidRPr="004D3578">
        <w:lastRenderedPageBreak/>
        <w:t>Foreword</w:t>
      </w:r>
      <w:bookmarkEnd w:id="14"/>
    </w:p>
    <w:p w14:paraId="15FD795A" w14:textId="77777777" w:rsidR="001A60FB" w:rsidRPr="004D3578" w:rsidRDefault="001A60FB" w:rsidP="001A60FB">
      <w:r w:rsidRPr="004D3578">
        <w:t xml:space="preserve">This Technical </w:t>
      </w:r>
      <w:bookmarkStart w:id="15" w:name="spectype3"/>
      <w:r>
        <w:t>Report</w:t>
      </w:r>
      <w:bookmarkEnd w:id="15"/>
      <w:r w:rsidRPr="004D3578">
        <w:t xml:space="preserve"> has been produced by the 3</w:t>
      </w:r>
      <w:r>
        <w:t>rd</w:t>
      </w:r>
      <w:r w:rsidRPr="004D3578">
        <w:t xml:space="preserve"> Generation Partnership Project (3GPP).</w:t>
      </w:r>
    </w:p>
    <w:p w14:paraId="382529D1" w14:textId="77777777" w:rsidR="001A60FB" w:rsidRPr="004D3578" w:rsidRDefault="001A60FB" w:rsidP="001A60F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C212A4" w14:textId="77777777" w:rsidR="001A60FB" w:rsidRPr="004D3578" w:rsidRDefault="001A60FB" w:rsidP="001A60FB">
      <w:pPr>
        <w:pStyle w:val="B1"/>
      </w:pPr>
      <w:r w:rsidRPr="004D3578">
        <w:t xml:space="preserve">Version </w:t>
      </w:r>
      <w:proofErr w:type="spellStart"/>
      <w:r w:rsidRPr="004D3578">
        <w:t>x.y.z</w:t>
      </w:r>
      <w:proofErr w:type="spellEnd"/>
    </w:p>
    <w:p w14:paraId="2451DDA5" w14:textId="77777777" w:rsidR="001A60FB" w:rsidRPr="004D3578" w:rsidRDefault="001A60FB" w:rsidP="001A60FB">
      <w:pPr>
        <w:pStyle w:val="B1"/>
      </w:pPr>
      <w:proofErr w:type="gramStart"/>
      <w:r w:rsidRPr="004D3578">
        <w:t>where</w:t>
      </w:r>
      <w:proofErr w:type="gramEnd"/>
      <w:r w:rsidRPr="004D3578">
        <w:t>:</w:t>
      </w:r>
    </w:p>
    <w:p w14:paraId="73B0C207" w14:textId="77777777" w:rsidR="001A60FB" w:rsidRPr="004D3578" w:rsidRDefault="001A60FB" w:rsidP="001A60FB">
      <w:pPr>
        <w:pStyle w:val="B2"/>
      </w:pPr>
      <w:proofErr w:type="gramStart"/>
      <w:r w:rsidRPr="004D3578">
        <w:t>x</w:t>
      </w:r>
      <w:proofErr w:type="gramEnd"/>
      <w:r w:rsidRPr="004D3578">
        <w:tab/>
        <w:t>the first digit:</w:t>
      </w:r>
    </w:p>
    <w:p w14:paraId="5F10847F" w14:textId="77777777" w:rsidR="001A60FB" w:rsidRPr="004D3578" w:rsidRDefault="001A60FB" w:rsidP="001A60FB">
      <w:pPr>
        <w:pStyle w:val="B3"/>
      </w:pPr>
      <w:r w:rsidRPr="004D3578">
        <w:t>1</w:t>
      </w:r>
      <w:r w:rsidRPr="004D3578">
        <w:tab/>
        <w:t>presented to TSG for information;</w:t>
      </w:r>
    </w:p>
    <w:p w14:paraId="17B7E304" w14:textId="77777777" w:rsidR="001A60FB" w:rsidRPr="004D3578" w:rsidRDefault="001A60FB" w:rsidP="001A60FB">
      <w:pPr>
        <w:pStyle w:val="B3"/>
      </w:pPr>
      <w:r w:rsidRPr="004D3578">
        <w:t>2</w:t>
      </w:r>
      <w:r w:rsidRPr="004D3578">
        <w:tab/>
        <w:t>presented to TSG for approval;</w:t>
      </w:r>
    </w:p>
    <w:p w14:paraId="048CD2FE" w14:textId="77777777" w:rsidR="001A60FB" w:rsidRPr="004D3578" w:rsidRDefault="001A60FB" w:rsidP="001A60FB">
      <w:pPr>
        <w:pStyle w:val="B3"/>
      </w:pPr>
      <w:r w:rsidRPr="004D3578">
        <w:t>3</w:t>
      </w:r>
      <w:r w:rsidRPr="004D3578">
        <w:tab/>
        <w:t>or greater indicates TSG approved document under change control.</w:t>
      </w:r>
    </w:p>
    <w:p w14:paraId="29871924" w14:textId="77777777" w:rsidR="001A60FB" w:rsidRPr="004D3578" w:rsidRDefault="001A60FB" w:rsidP="001A60FB">
      <w:pPr>
        <w:pStyle w:val="B2"/>
      </w:pPr>
      <w:proofErr w:type="gramStart"/>
      <w:r w:rsidRPr="004D3578">
        <w:t>y</w:t>
      </w:r>
      <w:proofErr w:type="gramEnd"/>
      <w:r w:rsidRPr="004D3578">
        <w:tab/>
        <w:t>the second digit is incremented for all changes of substance, i.e. technical enhancements, corrections, updates, etc.</w:t>
      </w:r>
    </w:p>
    <w:p w14:paraId="3EDC3CC4" w14:textId="77777777" w:rsidR="001A60FB" w:rsidRDefault="001A60FB" w:rsidP="001A60FB">
      <w:pPr>
        <w:pStyle w:val="B2"/>
      </w:pPr>
      <w:proofErr w:type="gramStart"/>
      <w:r w:rsidRPr="004D3578">
        <w:t>z</w:t>
      </w:r>
      <w:proofErr w:type="gramEnd"/>
      <w:r w:rsidRPr="004D3578">
        <w:tab/>
        <w:t>the third digit is incremented when editorial only changes have been incorporated in the document.</w:t>
      </w:r>
    </w:p>
    <w:p w14:paraId="2213F802" w14:textId="77777777" w:rsidR="001A60FB" w:rsidRDefault="001A60FB" w:rsidP="001A60FB">
      <w:r>
        <w:t>In the present document, modal verbs have the following meanings:</w:t>
      </w:r>
    </w:p>
    <w:p w14:paraId="731E1F2B" w14:textId="77777777" w:rsidR="001A60FB" w:rsidRDefault="001A60FB" w:rsidP="001A60FB">
      <w:pPr>
        <w:pStyle w:val="EX"/>
      </w:pPr>
      <w:proofErr w:type="gramStart"/>
      <w:r w:rsidRPr="008C384C">
        <w:rPr>
          <w:b/>
        </w:rPr>
        <w:t>shall</w:t>
      </w:r>
      <w:proofErr w:type="gramEnd"/>
      <w:r>
        <w:tab/>
      </w:r>
      <w:r>
        <w:tab/>
        <w:t>indicates a mandatory requirement to do something</w:t>
      </w:r>
    </w:p>
    <w:p w14:paraId="659EA888" w14:textId="77777777" w:rsidR="001A60FB" w:rsidRDefault="001A60FB" w:rsidP="001A60FB">
      <w:pPr>
        <w:pStyle w:val="EX"/>
      </w:pPr>
      <w:proofErr w:type="gramStart"/>
      <w:r w:rsidRPr="008C384C">
        <w:rPr>
          <w:b/>
        </w:rPr>
        <w:t>shall</w:t>
      </w:r>
      <w:proofErr w:type="gramEnd"/>
      <w:r w:rsidRPr="008C384C">
        <w:rPr>
          <w:b/>
        </w:rPr>
        <w:t xml:space="preserve"> not</w:t>
      </w:r>
      <w:r>
        <w:tab/>
        <w:t>indicates an interdiction (prohibition) to do something</w:t>
      </w:r>
    </w:p>
    <w:p w14:paraId="12B4699D" w14:textId="77777777" w:rsidR="001A60FB" w:rsidRPr="004D3578" w:rsidRDefault="001A60FB" w:rsidP="001A60FB">
      <w:r>
        <w:t>The constructions "shall" and "shall not" are confined to the context of normative provisions, and do not appear in Technical Reports.</w:t>
      </w:r>
    </w:p>
    <w:p w14:paraId="2E445758" w14:textId="77777777" w:rsidR="001A60FB" w:rsidRPr="004D3578" w:rsidRDefault="001A60FB" w:rsidP="001A60F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D7A45D" w14:textId="77777777" w:rsidR="001A60FB" w:rsidRDefault="001A60FB" w:rsidP="001A60FB">
      <w:pPr>
        <w:pStyle w:val="EX"/>
      </w:pPr>
      <w:proofErr w:type="gramStart"/>
      <w:r w:rsidRPr="008C384C">
        <w:rPr>
          <w:b/>
        </w:rPr>
        <w:t>should</w:t>
      </w:r>
      <w:proofErr w:type="gramEnd"/>
      <w:r>
        <w:tab/>
      </w:r>
      <w:r>
        <w:tab/>
        <w:t>indicates a recommendation to do something</w:t>
      </w:r>
    </w:p>
    <w:p w14:paraId="01C92BA7" w14:textId="77777777" w:rsidR="001A60FB" w:rsidRDefault="001A60FB" w:rsidP="001A60FB">
      <w:pPr>
        <w:pStyle w:val="EX"/>
      </w:pPr>
      <w:proofErr w:type="gramStart"/>
      <w:r w:rsidRPr="008C384C">
        <w:rPr>
          <w:b/>
        </w:rPr>
        <w:t>should</w:t>
      </w:r>
      <w:proofErr w:type="gramEnd"/>
      <w:r w:rsidRPr="008C384C">
        <w:rPr>
          <w:b/>
        </w:rPr>
        <w:t xml:space="preserve"> not</w:t>
      </w:r>
      <w:r>
        <w:tab/>
        <w:t>indicates a recommendation not to do something</w:t>
      </w:r>
    </w:p>
    <w:p w14:paraId="1D9C4B0F" w14:textId="77777777" w:rsidR="001A60FB" w:rsidRDefault="001A60FB" w:rsidP="001A60FB">
      <w:pPr>
        <w:pStyle w:val="EX"/>
      </w:pPr>
      <w:proofErr w:type="gramStart"/>
      <w:r w:rsidRPr="00774DA4">
        <w:rPr>
          <w:b/>
        </w:rPr>
        <w:t>may</w:t>
      </w:r>
      <w:proofErr w:type="gramEnd"/>
      <w:r>
        <w:tab/>
      </w:r>
      <w:r>
        <w:tab/>
        <w:t>indicates permission to do something</w:t>
      </w:r>
    </w:p>
    <w:p w14:paraId="0FF84A6F" w14:textId="77777777" w:rsidR="001A60FB" w:rsidRDefault="001A60FB" w:rsidP="001A60FB">
      <w:pPr>
        <w:pStyle w:val="EX"/>
      </w:pPr>
      <w:proofErr w:type="gramStart"/>
      <w:r w:rsidRPr="00774DA4">
        <w:rPr>
          <w:b/>
        </w:rPr>
        <w:t>need</w:t>
      </w:r>
      <w:proofErr w:type="gramEnd"/>
      <w:r w:rsidRPr="00774DA4">
        <w:rPr>
          <w:b/>
        </w:rPr>
        <w:t xml:space="preserve"> not</w:t>
      </w:r>
      <w:r>
        <w:tab/>
        <w:t>indicates permission not to do something</w:t>
      </w:r>
    </w:p>
    <w:p w14:paraId="434C2F7C" w14:textId="77777777" w:rsidR="001A60FB" w:rsidRDefault="001A60FB" w:rsidP="001A60FB">
      <w:r>
        <w:t>The construction "may not" is ambiguous and is not used in normative elements. The unambiguous constructions "might not" or "shall not" are used instead, depending upon the meaning intended.</w:t>
      </w:r>
    </w:p>
    <w:p w14:paraId="5CC67380" w14:textId="77777777" w:rsidR="001A60FB" w:rsidRDefault="001A60FB" w:rsidP="001A60FB">
      <w:pPr>
        <w:pStyle w:val="EX"/>
      </w:pPr>
      <w:proofErr w:type="gramStart"/>
      <w:r w:rsidRPr="00774DA4">
        <w:rPr>
          <w:b/>
        </w:rPr>
        <w:t>can</w:t>
      </w:r>
      <w:proofErr w:type="gramEnd"/>
      <w:r>
        <w:tab/>
      </w:r>
      <w:r>
        <w:tab/>
        <w:t>indicates that something is possible</w:t>
      </w:r>
    </w:p>
    <w:p w14:paraId="4449CBF8" w14:textId="77777777" w:rsidR="001A60FB" w:rsidRDefault="001A60FB" w:rsidP="001A60FB">
      <w:pPr>
        <w:pStyle w:val="EX"/>
      </w:pPr>
      <w:proofErr w:type="gramStart"/>
      <w:r w:rsidRPr="00774DA4">
        <w:rPr>
          <w:b/>
        </w:rPr>
        <w:t>cannot</w:t>
      </w:r>
      <w:proofErr w:type="gramEnd"/>
      <w:r>
        <w:tab/>
      </w:r>
      <w:r>
        <w:tab/>
        <w:t>indicates that something is impossible</w:t>
      </w:r>
    </w:p>
    <w:p w14:paraId="5E22B418" w14:textId="77777777" w:rsidR="001A60FB" w:rsidRDefault="001A60FB" w:rsidP="001A60FB">
      <w:r>
        <w:t>The constructions "can" and "cannot" are not substitutes for "may" and "need not".</w:t>
      </w:r>
    </w:p>
    <w:p w14:paraId="7463F61A" w14:textId="77777777" w:rsidR="001A60FB" w:rsidRDefault="001A60FB" w:rsidP="001A60FB">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39E5272D" w14:textId="77777777" w:rsidR="001A60FB" w:rsidRDefault="001A60FB" w:rsidP="001A60F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71CBA32" w14:textId="77777777" w:rsidR="001A60FB" w:rsidRDefault="001A60FB" w:rsidP="001A60FB">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41FE9A2" w14:textId="77777777" w:rsidR="001A60FB" w:rsidRDefault="001A60FB" w:rsidP="001A60F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529AAF" w14:textId="77777777" w:rsidR="001A60FB" w:rsidRDefault="001A60FB" w:rsidP="001A60FB">
      <w:r>
        <w:t>In addition:</w:t>
      </w:r>
    </w:p>
    <w:p w14:paraId="2704F335" w14:textId="77777777" w:rsidR="001A60FB" w:rsidRDefault="001A60FB" w:rsidP="001A60FB">
      <w:pPr>
        <w:pStyle w:val="EX"/>
      </w:pPr>
      <w:proofErr w:type="gramStart"/>
      <w:r w:rsidRPr="00647114">
        <w:rPr>
          <w:b/>
        </w:rPr>
        <w:t>is</w:t>
      </w:r>
      <w:proofErr w:type="gramEnd"/>
      <w:r>
        <w:tab/>
        <w:t>(or any other verb in the indicative mood) indicates a statement of fact</w:t>
      </w:r>
    </w:p>
    <w:p w14:paraId="03F3049C" w14:textId="77777777" w:rsidR="001A60FB" w:rsidRDefault="001A60FB" w:rsidP="001A60FB">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D048BAC" w14:textId="77777777" w:rsidR="001A60FB" w:rsidRPr="004D3578" w:rsidRDefault="001A60FB" w:rsidP="001A60FB">
      <w:r>
        <w:t>The constructions "is" and "is not" do not indicate requirements.</w:t>
      </w:r>
    </w:p>
    <w:p w14:paraId="526F0566" w14:textId="77777777" w:rsidR="001A60FB" w:rsidRPr="004D3578" w:rsidRDefault="001A60FB" w:rsidP="001A60FB">
      <w:pPr>
        <w:pStyle w:val="1"/>
      </w:pPr>
      <w:bookmarkStart w:id="16" w:name="introduction"/>
      <w:bookmarkEnd w:id="16"/>
      <w:r w:rsidRPr="004D3578">
        <w:br w:type="page"/>
      </w:r>
      <w:bookmarkStart w:id="17" w:name="scope"/>
      <w:bookmarkStart w:id="18" w:name="_Toc57733387"/>
      <w:bookmarkEnd w:id="17"/>
      <w:r w:rsidRPr="004D3578">
        <w:lastRenderedPageBreak/>
        <w:t>1</w:t>
      </w:r>
      <w:r w:rsidRPr="004D3578">
        <w:tab/>
        <w:t>Scope</w:t>
      </w:r>
      <w:bookmarkEnd w:id="18"/>
    </w:p>
    <w:p w14:paraId="082EF193" w14:textId="77777777" w:rsidR="00A552EE" w:rsidRDefault="00A552EE" w:rsidP="00A552EE">
      <w:r>
        <w:rPr>
          <w:bCs/>
        </w:rPr>
        <w:t>The aim</w:t>
      </w:r>
      <w:r w:rsidRPr="00E56054">
        <w:rPr>
          <w:bCs/>
        </w:rPr>
        <w:t xml:space="preserve"> of this </w:t>
      </w:r>
      <w:r>
        <w:rPr>
          <w:bCs/>
        </w:rPr>
        <w:t>Technical Report</w:t>
      </w:r>
      <w:r w:rsidRPr="00E56054">
        <w:rPr>
          <w:bCs/>
        </w:rPr>
        <w:t xml:space="preserve"> is to study and specify</w:t>
      </w:r>
      <w:r>
        <w:rPr>
          <w:bCs/>
        </w:rPr>
        <w:t xml:space="preserve"> potential</w:t>
      </w:r>
      <w:r>
        <w:t xml:space="preserve"> enhancements to the IMS architecture to enable IMS FE to integrate with the 5GC network functions to enable IMS applications to directly leverage the features and capabilities of 5GC.</w:t>
      </w:r>
    </w:p>
    <w:p w14:paraId="0BF64DE0" w14:textId="77777777" w:rsidR="00A552EE" w:rsidRDefault="00A552EE" w:rsidP="00A552EE">
      <w:r>
        <w:t>The specific capabilities of 5GC included in this study:</w:t>
      </w:r>
    </w:p>
    <w:p w14:paraId="03164A11" w14:textId="77777777" w:rsidR="00A552EE" w:rsidRDefault="00A552EE" w:rsidP="00A552EE">
      <w:pPr>
        <w:pStyle w:val="B1"/>
      </w:pPr>
      <w:r>
        <w:t>-</w:t>
      </w:r>
      <w:r>
        <w:tab/>
        <w:t xml:space="preserve">In regard to 5GC network slicing; what enhancements (if any) are necessary for IMS and </w:t>
      </w:r>
      <w:r w:rsidRPr="006E59FF">
        <w:t>IP-CAN aspects of the I</w:t>
      </w:r>
      <w:r>
        <w:t>MS</w:t>
      </w:r>
      <w:r w:rsidRPr="006E59FF">
        <w:t xml:space="preserve"> </w:t>
      </w:r>
      <w:r>
        <w:t>to efficiently support devices and networks with multiple slices and different services offered by the IMS network per slice?</w:t>
      </w:r>
    </w:p>
    <w:p w14:paraId="4C707B38" w14:textId="7663D2A4" w:rsidR="001A60FB" w:rsidRPr="004D3578" w:rsidRDefault="00A552EE" w:rsidP="00666E5B">
      <w:pPr>
        <w:pStyle w:val="EditorsNote"/>
      </w:pPr>
      <w:r w:rsidRPr="001D7122">
        <w:t xml:space="preserve">Editor's </w:t>
      </w:r>
      <w:r>
        <w:t>n</w:t>
      </w:r>
      <w:r w:rsidRPr="001D7122">
        <w:t>ote:</w:t>
      </w:r>
      <w:r>
        <w:rPr>
          <w:rFonts w:hint="eastAsia"/>
        </w:rPr>
        <w:tab/>
      </w:r>
      <w:r>
        <w:t>Additional scope needs to be studied.</w:t>
      </w:r>
    </w:p>
    <w:p w14:paraId="1233E8E8" w14:textId="77777777" w:rsidR="001A60FB" w:rsidRPr="004D3578" w:rsidRDefault="001A60FB" w:rsidP="001A60FB">
      <w:pPr>
        <w:pStyle w:val="1"/>
      </w:pPr>
      <w:bookmarkStart w:id="19" w:name="references"/>
      <w:bookmarkStart w:id="20" w:name="_Toc57733388"/>
      <w:bookmarkEnd w:id="19"/>
      <w:r w:rsidRPr="004D3578">
        <w:t>2</w:t>
      </w:r>
      <w:r w:rsidRPr="004D3578">
        <w:tab/>
        <w:t>References</w:t>
      </w:r>
      <w:bookmarkEnd w:id="20"/>
    </w:p>
    <w:p w14:paraId="6C7AC11A" w14:textId="77777777" w:rsidR="001A60FB" w:rsidRPr="004D3578" w:rsidRDefault="001A60FB" w:rsidP="001A60FB">
      <w:r w:rsidRPr="004D3578">
        <w:t>The following documents contain provisions which, through reference in this text, constitute provisions of the present document.</w:t>
      </w:r>
    </w:p>
    <w:p w14:paraId="3C4F04D2" w14:textId="77777777" w:rsidR="001A60FB" w:rsidRPr="004D3578" w:rsidRDefault="001A60FB" w:rsidP="001A60FB">
      <w:pPr>
        <w:pStyle w:val="B1"/>
      </w:pPr>
      <w:r>
        <w:t>-</w:t>
      </w:r>
      <w:r>
        <w:tab/>
      </w:r>
      <w:r w:rsidRPr="004D3578">
        <w:t>References are either specific (identified by date of publication, edition number, version number, etc.) or non</w:t>
      </w:r>
      <w:r w:rsidRPr="004D3578">
        <w:noBreakHyphen/>
        <w:t>specific.</w:t>
      </w:r>
    </w:p>
    <w:p w14:paraId="3E78C83A" w14:textId="77777777" w:rsidR="001A60FB" w:rsidRPr="004D3578" w:rsidRDefault="001A60FB" w:rsidP="001A60FB">
      <w:pPr>
        <w:pStyle w:val="B1"/>
      </w:pPr>
      <w:r>
        <w:t>-</w:t>
      </w:r>
      <w:r>
        <w:tab/>
      </w:r>
      <w:r w:rsidRPr="004D3578">
        <w:t>For a specific reference, subsequent revisions do not apply.</w:t>
      </w:r>
    </w:p>
    <w:p w14:paraId="3AA62E0A" w14:textId="77777777" w:rsidR="001A60FB" w:rsidRPr="004D3578" w:rsidRDefault="001A60FB" w:rsidP="001A60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10EBA" w14:textId="77777777" w:rsidR="001A60FB" w:rsidRDefault="001A60FB" w:rsidP="00547690">
      <w:pPr>
        <w:pStyle w:val="EX"/>
      </w:pPr>
      <w:r w:rsidRPr="004D3578">
        <w:t>[1]</w:t>
      </w:r>
      <w:r w:rsidRPr="004D3578">
        <w:tab/>
        <w:t>3GPP TR 21.905: "Vocabulary for 3GPP Specifications".</w:t>
      </w:r>
    </w:p>
    <w:p w14:paraId="1EDEA7ED" w14:textId="77777777" w:rsidR="00A10408" w:rsidRPr="00A10408" w:rsidRDefault="00A10408" w:rsidP="00547690">
      <w:pPr>
        <w:pStyle w:val="EX"/>
      </w:pPr>
      <w:r>
        <w:rPr>
          <w:lang w:eastAsia="en-GB"/>
        </w:rPr>
        <w:t>[2]</w:t>
      </w:r>
      <w:r>
        <w:rPr>
          <w:lang w:eastAsia="en-GB"/>
        </w:rPr>
        <w:tab/>
        <w:t>3GPP TS 23.502: "Procedures for the 5G System".</w:t>
      </w:r>
    </w:p>
    <w:p w14:paraId="5EDCE4F8" w14:textId="77777777" w:rsidR="001A60FB" w:rsidRPr="004D3578" w:rsidRDefault="001A60FB" w:rsidP="001A60FB">
      <w:pPr>
        <w:pStyle w:val="1"/>
      </w:pPr>
      <w:bookmarkStart w:id="21" w:name="definitions"/>
      <w:bookmarkStart w:id="22" w:name="_Toc57733389"/>
      <w:bookmarkEnd w:id="21"/>
      <w:r w:rsidRPr="004D3578">
        <w:t>3</w:t>
      </w:r>
      <w:r w:rsidRPr="004D3578">
        <w:tab/>
        <w:t>Definitions</w:t>
      </w:r>
      <w:r>
        <w:t xml:space="preserve"> of terms, symbols and abbreviations</w:t>
      </w:r>
      <w:bookmarkEnd w:id="22"/>
    </w:p>
    <w:p w14:paraId="5B48EEEF" w14:textId="77777777" w:rsidR="001A60FB" w:rsidRPr="004D3578" w:rsidRDefault="001A60FB" w:rsidP="001A60FB">
      <w:pPr>
        <w:pStyle w:val="2"/>
      </w:pPr>
      <w:bookmarkStart w:id="23" w:name="_Toc57733390"/>
      <w:r w:rsidRPr="004D3578">
        <w:t>3.1</w:t>
      </w:r>
      <w:r w:rsidRPr="004D3578">
        <w:tab/>
      </w:r>
      <w:r>
        <w:t>Terms</w:t>
      </w:r>
      <w:bookmarkEnd w:id="23"/>
    </w:p>
    <w:p w14:paraId="180335CC" w14:textId="77777777" w:rsidR="001A60FB" w:rsidRPr="004D3578" w:rsidRDefault="001A60FB" w:rsidP="001A60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3386F6" w14:textId="77777777" w:rsidR="001A60FB" w:rsidRPr="004D3578" w:rsidRDefault="001A60FB" w:rsidP="001A60FB">
      <w:pPr>
        <w:pStyle w:val="2"/>
      </w:pPr>
      <w:bookmarkStart w:id="24" w:name="_Toc57733391"/>
      <w:r w:rsidRPr="004D3578">
        <w:t>3.2</w:t>
      </w:r>
      <w:r w:rsidRPr="004D3578">
        <w:tab/>
        <w:t>Symbols</w:t>
      </w:r>
      <w:bookmarkEnd w:id="24"/>
    </w:p>
    <w:p w14:paraId="29CD5985" w14:textId="77777777" w:rsidR="001A60FB" w:rsidRPr="004D3578" w:rsidRDefault="001A60FB" w:rsidP="001A60FB">
      <w:pPr>
        <w:keepNext/>
      </w:pPr>
      <w:r w:rsidRPr="004D3578">
        <w:t>For the purposes of the present document, the following symbols apply:</w:t>
      </w:r>
    </w:p>
    <w:p w14:paraId="45F0081A" w14:textId="77777777" w:rsidR="001A60FB" w:rsidRPr="004D3578" w:rsidRDefault="001A60FB" w:rsidP="001A60FB">
      <w:pPr>
        <w:pStyle w:val="2"/>
      </w:pPr>
      <w:bookmarkStart w:id="25" w:name="_Toc57733392"/>
      <w:r w:rsidRPr="004D3578">
        <w:t>3.3</w:t>
      </w:r>
      <w:r w:rsidRPr="004D3578">
        <w:tab/>
        <w:t>Abbreviations</w:t>
      </w:r>
      <w:bookmarkEnd w:id="25"/>
    </w:p>
    <w:p w14:paraId="24739D8C" w14:textId="77777777" w:rsidR="001A60FB" w:rsidRDefault="001A60FB" w:rsidP="001A60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6FBE02" w14:textId="77777777" w:rsidR="00BC21E1" w:rsidRDefault="00BC21E1" w:rsidP="00BC21E1">
      <w:pPr>
        <w:pStyle w:val="EW"/>
      </w:pPr>
      <w:r>
        <w:t>NSSAI</w:t>
      </w:r>
      <w:r>
        <w:tab/>
        <w:t>Network Slice Selection Assistance Information</w:t>
      </w:r>
    </w:p>
    <w:p w14:paraId="13D90468" w14:textId="77777777" w:rsidR="00BC21E1" w:rsidRDefault="00BC21E1" w:rsidP="00BC21E1">
      <w:pPr>
        <w:pStyle w:val="EW"/>
      </w:pPr>
      <w:r>
        <w:t>S-NSSAI</w:t>
      </w:r>
      <w:r>
        <w:tab/>
        <w:t>Single NSSAI</w:t>
      </w:r>
    </w:p>
    <w:p w14:paraId="078ACDAC" w14:textId="77777777" w:rsidR="00BC21E1" w:rsidRPr="00BC21E1" w:rsidRDefault="00BC21E1" w:rsidP="00BC21E1">
      <w:pPr>
        <w:pStyle w:val="EW"/>
      </w:pPr>
      <w:r w:rsidRPr="004A58D2">
        <w:t>URSP</w:t>
      </w:r>
      <w:r w:rsidRPr="004A58D2">
        <w:tab/>
        <w:t>UE Route Selection Policy</w:t>
      </w:r>
    </w:p>
    <w:p w14:paraId="7300F954" w14:textId="77777777" w:rsidR="001A60FB" w:rsidRPr="004D3578" w:rsidRDefault="001A60FB" w:rsidP="001A60FB">
      <w:pPr>
        <w:pStyle w:val="1"/>
      </w:pPr>
      <w:bookmarkStart w:id="26" w:name="clause4"/>
      <w:bookmarkStart w:id="27" w:name="_Toc57733393"/>
      <w:bookmarkEnd w:id="26"/>
      <w:r w:rsidRPr="004D3578">
        <w:lastRenderedPageBreak/>
        <w:t>4</w:t>
      </w:r>
      <w:r w:rsidRPr="004D3578">
        <w:tab/>
      </w:r>
      <w:r>
        <w:t>Architecture Assumptions</w:t>
      </w:r>
      <w:bookmarkEnd w:id="27"/>
    </w:p>
    <w:p w14:paraId="0769EE0D" w14:textId="77777777" w:rsidR="001A60FB" w:rsidRDefault="001A60FB" w:rsidP="001A60FB">
      <w:pPr>
        <w:pStyle w:val="1"/>
      </w:pPr>
      <w:bookmarkStart w:id="28" w:name="_Toc503272506"/>
      <w:bookmarkStart w:id="29" w:name="_Toc57733394"/>
      <w:r>
        <w:t>5</w:t>
      </w:r>
      <w:r>
        <w:tab/>
        <w:t>Key Issues</w:t>
      </w:r>
      <w:bookmarkEnd w:id="28"/>
      <w:bookmarkEnd w:id="29"/>
    </w:p>
    <w:p w14:paraId="05DE16CF" w14:textId="77777777" w:rsidR="00812723" w:rsidRPr="00B10CB5" w:rsidRDefault="00812723" w:rsidP="00812723">
      <w:pPr>
        <w:pStyle w:val="2"/>
      </w:pPr>
      <w:bookmarkStart w:id="30" w:name="_Toc3469482"/>
      <w:bookmarkStart w:id="31" w:name="_Toc25656774"/>
      <w:bookmarkStart w:id="32" w:name="_Toc26287025"/>
      <w:bookmarkStart w:id="33" w:name="_Toc27897789"/>
      <w:bookmarkStart w:id="34" w:name="_Toc503272507"/>
      <w:bookmarkStart w:id="35" w:name="_Toc57733395"/>
      <w:r>
        <w:t>5.</w:t>
      </w:r>
      <w:r w:rsidR="00AB1094">
        <w:t>1</w:t>
      </w:r>
      <w:r>
        <w:tab/>
        <w:t xml:space="preserve">Key issue </w:t>
      </w:r>
      <w:r w:rsidR="00D55F30">
        <w:t>1</w:t>
      </w:r>
      <w:r>
        <w:t>: Network Slicing and IMS</w:t>
      </w:r>
      <w:bookmarkEnd w:id="35"/>
    </w:p>
    <w:bookmarkEnd w:id="30"/>
    <w:bookmarkEnd w:id="31"/>
    <w:bookmarkEnd w:id="32"/>
    <w:bookmarkEnd w:id="33"/>
    <w:p w14:paraId="341DAB83" w14:textId="77777777" w:rsidR="00812723" w:rsidRDefault="00812723" w:rsidP="00812723">
      <w:r>
        <w:t>In release 16, 5GC developed capabilities to divide the network into slices to better offer services to users and devices - in many cases the details of network slicing do not impact IMS, however if the IMS domain offers different services to different 5GC network slices there may be some impacts. This key issue investigates the impacts to the IMS domain due to 5GC</w:t>
      </w:r>
      <w:r w:rsidRPr="00123E4E">
        <w:t xml:space="preserve"> </w:t>
      </w:r>
      <w:r>
        <w:t>network slicing, and how a IMS network can ensure a user or device with multiple 5GC</w:t>
      </w:r>
      <w:r w:rsidRPr="00123E4E">
        <w:t xml:space="preserve"> </w:t>
      </w:r>
      <w:r>
        <w:t xml:space="preserve">network slices and multiple services </w:t>
      </w:r>
      <w:r>
        <w:rPr>
          <w:rFonts w:hint="eastAsia"/>
          <w:lang w:eastAsia="ja-JP"/>
        </w:rPr>
        <w:t>of</w:t>
      </w:r>
      <w:r>
        <w:rPr>
          <w:lang w:eastAsia="ja-JP"/>
        </w:rPr>
        <w:t xml:space="preserve">fered by IMS </w:t>
      </w:r>
      <w:r>
        <w:t>from utilizing the appropriate 5GC network slice for each service on IMS and prevent inappropriate services been used from the incorrect 5GC</w:t>
      </w:r>
      <w:r w:rsidRPr="00123E4E">
        <w:t xml:space="preserve"> </w:t>
      </w:r>
      <w:r>
        <w:t>network slice.</w:t>
      </w:r>
    </w:p>
    <w:p w14:paraId="71498FC9" w14:textId="77777777" w:rsidR="00812723" w:rsidRDefault="00812723" w:rsidP="00812723">
      <w:r>
        <w:t>Examples of the use cases that solutions to this key issue will enable include:</w:t>
      </w:r>
    </w:p>
    <w:p w14:paraId="2E1E1200" w14:textId="77777777" w:rsidR="00812723" w:rsidRPr="00624837" w:rsidRDefault="00812723" w:rsidP="00812723">
      <w:pPr>
        <w:rPr>
          <w:b/>
        </w:rPr>
      </w:pPr>
      <w:r w:rsidRPr="00624837">
        <w:rPr>
          <w:b/>
        </w:rPr>
        <w:t xml:space="preserve">Use Case A: Different 5GC slices optimized for different </w:t>
      </w:r>
      <w:r>
        <w:rPr>
          <w:b/>
        </w:rPr>
        <w:t xml:space="preserve">services on </w:t>
      </w:r>
      <w:r w:rsidRPr="00624837">
        <w:rPr>
          <w:b/>
        </w:rPr>
        <w:t>IMS</w:t>
      </w:r>
    </w:p>
    <w:p w14:paraId="52A546C4" w14:textId="77777777" w:rsidR="00812723" w:rsidRDefault="00812723" w:rsidP="00812723">
      <w:r>
        <w:t>In this use case each 5GC slice supports a different services offered by IMS and the 5GC slice is optimized for the media type associated with the service on IMS. It is possible that either a shared or separate IMS network provides the services for each slice (scenario 1 or scenario 2 described below).</w:t>
      </w:r>
    </w:p>
    <w:p w14:paraId="2998B2F5" w14:textId="77777777" w:rsidR="00812723" w:rsidRDefault="00812723" w:rsidP="00812723">
      <w:r>
        <w:t>Figure 5.</w:t>
      </w:r>
      <w:r w:rsidR="00AB1094">
        <w:t>1</w:t>
      </w:r>
      <w:r>
        <w:t>.1 shows an example implementation of this use case where 3 5GC slices are used, one for IMS service #1, one for IMS service #2, and one for IMS service #3. The diagram shows the association of the services on IMS to their appropriate slice, the services on IMS may be supported by a shared IMS network (i.e. Scenario 2), in which case the 5GC slices will connect to through the common IMS network.</w:t>
      </w:r>
    </w:p>
    <w:p w14:paraId="62162E1A" w14:textId="77777777" w:rsidR="00812723" w:rsidRDefault="00812723" w:rsidP="00812723">
      <w:pPr>
        <w:pStyle w:val="TH"/>
      </w:pPr>
      <w:r>
        <w:object w:dxaOrig="6375" w:dyaOrig="4680" w14:anchorId="235C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9pt;height:234.1pt" o:ole="">
            <v:imagedata r:id="rId14" o:title=""/>
          </v:shape>
          <o:OLEObject Type="Embed" ProgID="Visio.Drawing.11" ShapeID="_x0000_i1025" DrawAspect="Content" ObjectID="_1668346224" r:id="rId15"/>
        </w:object>
      </w:r>
    </w:p>
    <w:p w14:paraId="07F39821" w14:textId="77777777" w:rsidR="00812723" w:rsidRDefault="00812723" w:rsidP="00812723">
      <w:pPr>
        <w:pStyle w:val="TF"/>
      </w:pPr>
      <w:r>
        <w:t>Figure 5.</w:t>
      </w:r>
      <w:r w:rsidR="00D55F30">
        <w:t>1</w:t>
      </w:r>
      <w:r>
        <w:t>.1: Example use case with different 5GC slices optimized for different services on IMS</w:t>
      </w:r>
    </w:p>
    <w:p w14:paraId="271FE70F" w14:textId="77777777" w:rsidR="00812723" w:rsidRDefault="00812723" w:rsidP="00812723">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w:t>
      </w:r>
      <w:r>
        <w:rPr>
          <w:rFonts w:hint="eastAsia"/>
          <w:lang w:eastAsia="ja-JP"/>
        </w:rPr>
        <w:t>e</w:t>
      </w:r>
      <w:r>
        <w:rPr>
          <w:lang w:eastAsia="ja-JP"/>
        </w:rPr>
        <w:t xml:space="preserve"> definition of IMS service in the figure is FFS.</w:t>
      </w:r>
    </w:p>
    <w:p w14:paraId="0DEFDF5A" w14:textId="77777777" w:rsidR="00812723" w:rsidRPr="00624837" w:rsidRDefault="00812723" w:rsidP="00812723">
      <w:pPr>
        <w:rPr>
          <w:b/>
        </w:rPr>
      </w:pPr>
      <w:r w:rsidRPr="00624837">
        <w:rPr>
          <w:b/>
        </w:rPr>
        <w:t xml:space="preserve">Use Case B: Different 3rd party 5GC slices with support for 3rd party </w:t>
      </w:r>
      <w:r>
        <w:rPr>
          <w:b/>
        </w:rPr>
        <w:t xml:space="preserve">services on </w:t>
      </w:r>
      <w:r w:rsidRPr="00624837">
        <w:rPr>
          <w:b/>
        </w:rPr>
        <w:t>IMS</w:t>
      </w:r>
    </w:p>
    <w:p w14:paraId="46583C50" w14:textId="77777777" w:rsidR="00812723" w:rsidRDefault="00812723" w:rsidP="00812723">
      <w:r>
        <w:t>In this use case separate 5GC slices are operated by different parties (some separate from the network operator); each 5GC slice is used to support services on IMS according to the 5GC slice operator's service needs; these services on IMS may be different or duplicated per slice according to service requirements. Additionally, some 5GC slices may provide non-IMS services. While it is possible that a shared IMS network provides the services for each slice (as per scenario 2 described below), this is an unlikely implementation and it is assumed each party has their own IMS network (as per scenario 1 described below).</w:t>
      </w:r>
    </w:p>
    <w:p w14:paraId="420EA0E1" w14:textId="77777777" w:rsidR="00812723" w:rsidRDefault="00812723" w:rsidP="00812723">
      <w:r>
        <w:lastRenderedPageBreak/>
        <w:t>Figure 5.</w:t>
      </w:r>
      <w:r w:rsidR="00AB1094">
        <w:t>1</w:t>
      </w:r>
      <w:r>
        <w:t>.2 shows an example implementation of this use case where 3 5GC slices are provided, one provided by an automobile manufacturer, one provided by an automotive entertainment service provider, and one provided by a network operator. A different mix of IMS and connectivity services are provided by each 5GC slice. The diagram shows the association of the services on IMS to their appropriate slice, however as each slice is provided by different parties it is unlikely that the services on IMS share an IMS network (as in Scenario 2); thus each 5GC slice would be associated with a different IMS network supporting the services on IMS associated with the 5GC slice.</w:t>
      </w:r>
    </w:p>
    <w:p w14:paraId="463EAD15" w14:textId="77777777" w:rsidR="00812723" w:rsidRDefault="00812723" w:rsidP="00812723">
      <w:pPr>
        <w:pStyle w:val="TH"/>
      </w:pPr>
      <w:r>
        <w:object w:dxaOrig="7800" w:dyaOrig="6375" w14:anchorId="322B4CEE">
          <v:shape id="_x0000_i1026" type="#_x0000_t75" style="width:390.9pt;height:318.9pt" o:ole="">
            <v:imagedata r:id="rId16" o:title=""/>
          </v:shape>
          <o:OLEObject Type="Embed" ProgID="Visio.Drawing.11" ShapeID="_x0000_i1026" DrawAspect="Content" ObjectID="_1668346225" r:id="rId17"/>
        </w:object>
      </w:r>
    </w:p>
    <w:p w14:paraId="6D82D432" w14:textId="77777777" w:rsidR="00812723" w:rsidRPr="00A737A1" w:rsidRDefault="00812723" w:rsidP="00812723">
      <w:pPr>
        <w:pStyle w:val="TF"/>
      </w:pPr>
      <w:r w:rsidRPr="00A737A1">
        <w:t>Figure</w:t>
      </w:r>
      <w:r>
        <w:t> </w:t>
      </w:r>
      <w:r w:rsidRPr="00A737A1">
        <w:t>5.</w:t>
      </w:r>
      <w:r w:rsidR="00B353EC">
        <w:t>1</w:t>
      </w:r>
      <w:r w:rsidRPr="00A737A1">
        <w:t>.2: Example use case with different 3rd party 5GC slices providing services</w:t>
      </w:r>
      <w:r>
        <w:t xml:space="preserve"> on IMS</w:t>
      </w:r>
    </w:p>
    <w:p w14:paraId="4F136CA3" w14:textId="77777777" w:rsidR="00812723" w:rsidRDefault="00812723" w:rsidP="00812723">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w:t>
      </w:r>
      <w:r>
        <w:rPr>
          <w:rFonts w:hint="eastAsia"/>
          <w:lang w:eastAsia="ja-JP"/>
        </w:rPr>
        <w:t>e</w:t>
      </w:r>
      <w:r>
        <w:rPr>
          <w:lang w:eastAsia="ja-JP"/>
        </w:rPr>
        <w:t xml:space="preserve"> definition of IMS service in the figure is FFS.</w:t>
      </w:r>
    </w:p>
    <w:p w14:paraId="373B8767" w14:textId="77777777" w:rsidR="00812723" w:rsidRDefault="00812723" w:rsidP="00812723">
      <w:r>
        <w:t>Two scenarios are possible (and may be mixed when more than 2 slices are considered):</w:t>
      </w:r>
    </w:p>
    <w:p w14:paraId="01C63A43" w14:textId="77777777" w:rsidR="00812723" w:rsidRDefault="00812723" w:rsidP="00812723">
      <w:r>
        <w:t>Scenario 1 - Each 5GC network slice is associated with a separate and distinct IMS network</w:t>
      </w:r>
    </w:p>
    <w:p w14:paraId="2CB5C687" w14:textId="77777777" w:rsidR="00812723" w:rsidRDefault="00812723" w:rsidP="00812723">
      <w:pPr>
        <w:pStyle w:val="TH"/>
      </w:pPr>
      <w:r>
        <w:object w:dxaOrig="4732" w:dyaOrig="3882" w14:anchorId="42330FBE">
          <v:shape id="_x0000_i1027" type="#_x0000_t75" style="width:295.5pt;height:155.5pt" o:ole="">
            <v:imagedata r:id="rId18" o:title=""/>
          </v:shape>
          <o:OLEObject Type="Embed" ProgID="Visio.Drawing.11" ShapeID="_x0000_i1027" DrawAspect="Content" ObjectID="_1668346226" r:id="rId19"/>
        </w:object>
      </w:r>
    </w:p>
    <w:p w14:paraId="548DE6A3" w14:textId="77777777" w:rsidR="00812723" w:rsidRPr="009F3344" w:rsidRDefault="00812723" w:rsidP="00812723">
      <w:pPr>
        <w:pStyle w:val="TF"/>
        <w:rPr>
          <w:lang w:eastAsia="zh-CN"/>
        </w:rPr>
      </w:pPr>
      <w:r w:rsidRPr="009F3344">
        <w:rPr>
          <w:lang w:eastAsia="zh-CN"/>
        </w:rPr>
        <w:t>Figure</w:t>
      </w:r>
      <w:r>
        <w:t> </w:t>
      </w:r>
      <w:r>
        <w:rPr>
          <w:lang w:eastAsia="zh-CN"/>
        </w:rPr>
        <w:t>5.</w:t>
      </w:r>
      <w:r w:rsidR="00B353EC">
        <w:rPr>
          <w:lang w:eastAsia="zh-CN"/>
        </w:rPr>
        <w:t>1</w:t>
      </w:r>
      <w:r>
        <w:rPr>
          <w:lang w:eastAsia="zh-CN"/>
        </w:rPr>
        <w:t>-3</w:t>
      </w:r>
      <w:r w:rsidRPr="009F3344">
        <w:rPr>
          <w:rFonts w:hint="eastAsia"/>
          <w:lang w:eastAsia="zh-CN"/>
        </w:rPr>
        <w:t xml:space="preserve"> UE connects to </w:t>
      </w:r>
      <w:r w:rsidRPr="009F3344">
        <w:rPr>
          <w:lang w:eastAsia="zh-CN"/>
        </w:rPr>
        <w:t>two IMS</w:t>
      </w:r>
      <w:r w:rsidRPr="009F3344">
        <w:rPr>
          <w:rFonts w:hint="eastAsia"/>
          <w:lang w:eastAsia="zh-CN"/>
        </w:rPr>
        <w:t xml:space="preserve"> networks</w:t>
      </w:r>
      <w:r w:rsidRPr="009F3344">
        <w:rPr>
          <w:lang w:eastAsia="zh-CN"/>
        </w:rPr>
        <w:t xml:space="preserve"> through </w:t>
      </w:r>
      <w:r>
        <w:rPr>
          <w:lang w:eastAsia="zh-CN"/>
        </w:rPr>
        <w:t>two</w:t>
      </w:r>
      <w:r w:rsidRPr="009F3344">
        <w:rPr>
          <w:lang w:eastAsia="zh-CN"/>
        </w:rPr>
        <w:t xml:space="preserve"> 5GC</w:t>
      </w:r>
      <w:r>
        <w:rPr>
          <w:lang w:eastAsia="zh-CN"/>
        </w:rPr>
        <w:t xml:space="preserve"> network slices</w:t>
      </w:r>
    </w:p>
    <w:p w14:paraId="62D5D188" w14:textId="77777777" w:rsidR="00812723" w:rsidRDefault="00812723" w:rsidP="00812723">
      <w:r>
        <w:t>Scenario 2 - Each 5GC slice is associated with a common IMS network</w:t>
      </w:r>
    </w:p>
    <w:p w14:paraId="3FD431D6" w14:textId="77777777" w:rsidR="00812723" w:rsidRDefault="00812723" w:rsidP="00812723">
      <w:pPr>
        <w:pStyle w:val="TH"/>
      </w:pPr>
      <w:r>
        <w:object w:dxaOrig="7992" w:dyaOrig="4357" w14:anchorId="3BEFB83A">
          <v:shape id="_x0000_i1028" type="#_x0000_t75" style="width:295.5pt;height:162.55pt" o:ole="">
            <v:imagedata r:id="rId20" o:title=""/>
          </v:shape>
          <o:OLEObject Type="Embed" ProgID="Visio.Drawing.11" ShapeID="_x0000_i1028" DrawAspect="Content" ObjectID="_1668346227" r:id="rId21"/>
        </w:object>
      </w:r>
    </w:p>
    <w:p w14:paraId="4A88BA01" w14:textId="77777777" w:rsidR="00812723" w:rsidRDefault="00812723" w:rsidP="00812723">
      <w:pPr>
        <w:pStyle w:val="TF"/>
      </w:pPr>
      <w:r w:rsidRPr="00A530A2">
        <w:t>Figure</w:t>
      </w:r>
      <w:r>
        <w:t> 5.</w:t>
      </w:r>
      <w:r w:rsidR="00B353EC">
        <w:t>1</w:t>
      </w:r>
      <w:r>
        <w:t>-4:</w:t>
      </w:r>
      <w:r w:rsidRPr="00A530A2">
        <w:rPr>
          <w:rFonts w:hint="eastAsia"/>
        </w:rPr>
        <w:t xml:space="preserve"> </w:t>
      </w:r>
      <w:r>
        <w:rPr>
          <w:rFonts w:hint="eastAsia"/>
          <w:lang w:eastAsia="zh-CN"/>
        </w:rPr>
        <w:t xml:space="preserve">UE </w:t>
      </w:r>
      <w:r>
        <w:rPr>
          <w:lang w:eastAsia="zh-CN"/>
        </w:rPr>
        <w:t>connects to common</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two</w:t>
      </w:r>
      <w:r>
        <w:rPr>
          <w:rFonts w:hint="eastAsia"/>
          <w:lang w:eastAsia="zh-CN"/>
        </w:rPr>
        <w:t xml:space="preserve"> 5GC network slices</w:t>
      </w:r>
    </w:p>
    <w:p w14:paraId="7A549B57" w14:textId="77777777" w:rsidR="00812723" w:rsidRDefault="00812723" w:rsidP="00812723">
      <w:r>
        <w:t>Solutions may relate to one, or both, of these scenarios.</w:t>
      </w:r>
    </w:p>
    <w:p w14:paraId="1AD856CA" w14:textId="77777777" w:rsidR="00812723" w:rsidRPr="007E1F26" w:rsidRDefault="00812723" w:rsidP="00812723">
      <w:r w:rsidRPr="00C70474">
        <w:t>The following is a partial list of</w:t>
      </w:r>
      <w:r>
        <w:t xml:space="preserve"> what aspects the solutions to this key issue need to address:</w:t>
      </w:r>
    </w:p>
    <w:p w14:paraId="7886325C" w14:textId="77777777" w:rsidR="00812723" w:rsidRDefault="00812723" w:rsidP="00893CE9">
      <w:pPr>
        <w:pStyle w:val="B1"/>
      </w:pPr>
      <w:r>
        <w:t>-</w:t>
      </w:r>
      <w:r>
        <w:tab/>
        <w:t xml:space="preserve">What information the UE needs to be able to </w:t>
      </w:r>
      <w:r w:rsidRPr="005B62BE">
        <w:t>select</w:t>
      </w:r>
      <w:r>
        <w:t xml:space="preserve"> an appropriate slice.</w:t>
      </w:r>
    </w:p>
    <w:p w14:paraId="4F46EF5A" w14:textId="77777777" w:rsidR="00812723" w:rsidRDefault="00812723" w:rsidP="00893CE9">
      <w:pPr>
        <w:pStyle w:val="B1"/>
      </w:pPr>
      <w:r>
        <w:t>-</w:t>
      </w:r>
      <w:r>
        <w:tab/>
        <w:t xml:space="preserve">How the IMS network selects an </w:t>
      </w:r>
      <w:r w:rsidRPr="005B62BE">
        <w:t>appropriate</w:t>
      </w:r>
      <w:r>
        <w:t xml:space="preserve"> slice.</w:t>
      </w:r>
    </w:p>
    <w:p w14:paraId="6F593A51" w14:textId="77777777" w:rsidR="00812723" w:rsidRDefault="00812723" w:rsidP="00893CE9">
      <w:pPr>
        <w:pStyle w:val="B1"/>
      </w:pPr>
      <w:r>
        <w:t>-</w:t>
      </w:r>
      <w:r>
        <w:tab/>
        <w:t xml:space="preserve">How the IMS network handles </w:t>
      </w:r>
      <w:r w:rsidRPr="005B62BE">
        <w:t>unavailability</w:t>
      </w:r>
      <w:r>
        <w:t xml:space="preserve"> of a slice.</w:t>
      </w:r>
    </w:p>
    <w:p w14:paraId="4D1F2179" w14:textId="77777777" w:rsidR="00812723" w:rsidRDefault="00812723" w:rsidP="00893CE9">
      <w:pPr>
        <w:pStyle w:val="B1"/>
      </w:pPr>
      <w:r>
        <w:t>-</w:t>
      </w:r>
      <w:r>
        <w:tab/>
        <w:t xml:space="preserve">When the IMS FEs and UE are in </w:t>
      </w:r>
      <w:r w:rsidRPr="005B62BE">
        <w:t>different</w:t>
      </w:r>
      <w:r>
        <w:t xml:space="preserve"> PLMNs (i.e. roaming), how the two networks interact.</w:t>
      </w:r>
    </w:p>
    <w:p w14:paraId="3E53F619" w14:textId="77777777" w:rsidR="00812723" w:rsidRDefault="00812723" w:rsidP="00893CE9">
      <w:pPr>
        <w:pStyle w:val="B1"/>
      </w:pPr>
      <w:r>
        <w:t>-</w:t>
      </w:r>
      <w:r>
        <w:tab/>
        <w:t xml:space="preserve">Whether the service offered by the IMS </w:t>
      </w:r>
      <w:r w:rsidRPr="005B62BE">
        <w:t>network</w:t>
      </w:r>
      <w:r>
        <w:t xml:space="preserve"> is aware of the 5GC slice information.</w:t>
      </w:r>
    </w:p>
    <w:p w14:paraId="36150070" w14:textId="77777777" w:rsidR="00812723" w:rsidRDefault="00812723" w:rsidP="00893CE9">
      <w:pPr>
        <w:pStyle w:val="B1"/>
      </w:pPr>
      <w:r>
        <w:t>-</w:t>
      </w:r>
      <w:r>
        <w:tab/>
        <w:t xml:space="preserve">If additional information is needed in the IMS signalling </w:t>
      </w:r>
      <w:r w:rsidRPr="005B62BE">
        <w:t>between</w:t>
      </w:r>
      <w:r>
        <w:t xml:space="preserve"> the IMS network and the UE</w:t>
      </w:r>
    </w:p>
    <w:p w14:paraId="5EBE9CFB" w14:textId="77777777" w:rsidR="00812723" w:rsidRDefault="00812723" w:rsidP="00893CE9">
      <w:pPr>
        <w:pStyle w:val="B1"/>
      </w:pPr>
      <w:r>
        <w:t>-</w:t>
      </w:r>
      <w:r>
        <w:tab/>
        <w:t xml:space="preserve">Any changes to the P-CSCF discovery procedures due to </w:t>
      </w:r>
      <w:r w:rsidRPr="005B62BE">
        <w:t>5GC</w:t>
      </w:r>
      <w:r>
        <w:t xml:space="preserve"> slicing.</w:t>
      </w:r>
    </w:p>
    <w:p w14:paraId="51993049" w14:textId="77777777" w:rsidR="00812723" w:rsidRDefault="00812723" w:rsidP="00893CE9">
      <w:pPr>
        <w:pStyle w:val="B1"/>
      </w:pPr>
      <w:r>
        <w:t>-</w:t>
      </w:r>
      <w:r>
        <w:tab/>
        <w:t xml:space="preserve">If any additional information is needed for the UE and IMS network to </w:t>
      </w:r>
      <w:r w:rsidRPr="005B62BE">
        <w:t>identify</w:t>
      </w:r>
      <w:r>
        <w:t xml:space="preserve"> services supported by the IMS network.</w:t>
      </w:r>
    </w:p>
    <w:p w14:paraId="7CDE37F5" w14:textId="77777777" w:rsidR="00812723" w:rsidRDefault="00812723" w:rsidP="00893CE9">
      <w:pPr>
        <w:pStyle w:val="B1"/>
        <w:rPr>
          <w:lang w:eastAsia="zh-CN"/>
        </w:rPr>
      </w:pPr>
      <w:r>
        <w:rPr>
          <w:lang w:eastAsia="zh-CN"/>
        </w:rPr>
        <w:t>-</w:t>
      </w:r>
      <w:r>
        <w:rPr>
          <w:lang w:eastAsia="zh-CN"/>
        </w:rPr>
        <w:tab/>
      </w:r>
      <w:r w:rsidRPr="00871FB6">
        <w:rPr>
          <w:lang w:eastAsia="zh-CN"/>
        </w:rPr>
        <w:t>IMS backward compatibility to Rel-1</w:t>
      </w:r>
      <w:r>
        <w:rPr>
          <w:lang w:eastAsia="zh-CN"/>
        </w:rPr>
        <w:t>6</w:t>
      </w:r>
      <w:r w:rsidRPr="00871FB6">
        <w:rPr>
          <w:lang w:eastAsia="zh-CN"/>
        </w:rPr>
        <w:t>.</w:t>
      </w:r>
    </w:p>
    <w:p w14:paraId="7415B13B" w14:textId="77777777" w:rsidR="00812723" w:rsidRPr="005701D5" w:rsidRDefault="00812723" w:rsidP="00893CE9">
      <w:pPr>
        <w:pStyle w:val="B1"/>
        <w:rPr>
          <w:lang w:eastAsia="zh-CN"/>
        </w:rPr>
      </w:pPr>
      <w:r>
        <w:t>-</w:t>
      </w:r>
      <w:r>
        <w:rPr>
          <w:lang w:eastAsia="zh-CN"/>
        </w:rPr>
        <w:tab/>
      </w:r>
      <w:r>
        <w:t xml:space="preserve">How an appropriate slice for a user initiating </w:t>
      </w:r>
      <w:r w:rsidRPr="005B62BE">
        <w:t>or</w:t>
      </w:r>
      <w:r>
        <w:t xml:space="preserve"> upgrading to Multimedia Priority Service (MPS) is selected.</w:t>
      </w:r>
    </w:p>
    <w:p w14:paraId="7F3D0EC1" w14:textId="77777777" w:rsidR="00812723" w:rsidRPr="00812723" w:rsidRDefault="00812723" w:rsidP="00812723">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Pr>
          <w:lang w:eastAsia="ko-KR"/>
        </w:rPr>
        <w:t>It is FFS which scenario each aspect relates to.</w:t>
      </w:r>
    </w:p>
    <w:p w14:paraId="646BF8B9" w14:textId="77777777" w:rsidR="003C25BC" w:rsidRDefault="003C25BC" w:rsidP="003C25BC">
      <w:pPr>
        <w:pStyle w:val="2"/>
      </w:pPr>
      <w:bookmarkStart w:id="36" w:name="_Toc57733396"/>
      <w:r>
        <w:t>5.</w:t>
      </w:r>
      <w:r w:rsidR="000802F7">
        <w:t>2</w:t>
      </w:r>
      <w:r>
        <w:tab/>
        <w:t xml:space="preserve">Key issue </w:t>
      </w:r>
      <w:r w:rsidR="00FE7998">
        <w:t>2</w:t>
      </w:r>
      <w:r>
        <w:t xml:space="preserve">: </w:t>
      </w:r>
      <w:r w:rsidRPr="00834B76">
        <w:t>Routing of IMS traffic via a localized UPF</w:t>
      </w:r>
      <w:bookmarkEnd w:id="36"/>
    </w:p>
    <w:p w14:paraId="1D31BFBB" w14:textId="77777777" w:rsidR="003C25BC" w:rsidRDefault="003C25BC" w:rsidP="003C25BC">
      <w:pPr>
        <w:pStyle w:val="3"/>
      </w:pPr>
      <w:bookmarkStart w:id="37" w:name="_Toc57733397"/>
      <w:r>
        <w:t>5.</w:t>
      </w:r>
      <w:r w:rsidR="000802F7">
        <w:t>2</w:t>
      </w:r>
      <w:r>
        <w:t>.1</w:t>
      </w:r>
      <w:r>
        <w:tab/>
        <w:t>Description</w:t>
      </w:r>
      <w:bookmarkEnd w:id="37"/>
    </w:p>
    <w:p w14:paraId="18951957" w14:textId="77777777" w:rsidR="003C25BC" w:rsidRDefault="003C25BC" w:rsidP="003C25BC">
      <w:r>
        <w:t>The 5GC enables traffic to route via localized UPF close to the edge of the network (in some cases adjacent to the RAN nodes). Some services offered by the IMS network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2AF9DF1F" w14:textId="77777777" w:rsidR="003C25BC" w:rsidRDefault="003C25BC" w:rsidP="003C25BC">
      <w:pPr>
        <w:pStyle w:val="3"/>
      </w:pPr>
      <w:bookmarkStart w:id="38" w:name="_Toc57733398"/>
      <w:r>
        <w:t>5.</w:t>
      </w:r>
      <w:r w:rsidR="000802F7">
        <w:t>2</w:t>
      </w:r>
      <w:r>
        <w:t>.2</w:t>
      </w:r>
      <w:r>
        <w:tab/>
        <w:t>Requirements</w:t>
      </w:r>
      <w:bookmarkEnd w:id="38"/>
    </w:p>
    <w:p w14:paraId="4EF16ACC" w14:textId="77777777" w:rsidR="003C25BC" w:rsidRDefault="003C25BC" w:rsidP="003C25BC">
      <w:r>
        <w:t>Example Use Case A:</w:t>
      </w:r>
    </w:p>
    <w:p w14:paraId="1E9AF957" w14:textId="77777777" w:rsidR="003C25BC" w:rsidRDefault="003C25BC" w:rsidP="003C25BC">
      <w:r>
        <w:t>Routing of IMS traffic (e.g. video) between two (or more) users using an efficient UP path.</w:t>
      </w:r>
    </w:p>
    <w:p w14:paraId="3A5C414B" w14:textId="77777777" w:rsidR="003C25BC" w:rsidRDefault="003C25BC" w:rsidP="003C25BC">
      <w:r>
        <w:t>Example Use Case B:</w:t>
      </w:r>
    </w:p>
    <w:p w14:paraId="0041A70D" w14:textId="77777777" w:rsidR="003C25BC" w:rsidRDefault="003C25BC" w:rsidP="003C25BC">
      <w:r>
        <w:lastRenderedPageBreak/>
        <w:t>A "best effort video service" where the IMS video traffic from UE is offloaded at a UPF closer to the UE to minimize the backhaul resource usage based on a decision by the IMS.</w:t>
      </w:r>
    </w:p>
    <w:p w14:paraId="71B2582A" w14:textId="77777777" w:rsidR="003C25BC" w:rsidRPr="009270CA" w:rsidRDefault="003C25BC" w:rsidP="003C25BC">
      <w:r>
        <w:t>The following is a partial list of the issues to be addressed:</w:t>
      </w:r>
    </w:p>
    <w:p w14:paraId="61ED372C" w14:textId="77777777" w:rsidR="003C25BC" w:rsidRDefault="003C25BC" w:rsidP="003C25BC">
      <w:pPr>
        <w:pStyle w:val="B1"/>
      </w:pPr>
      <w:r>
        <w:t>-</w:t>
      </w:r>
      <w:r>
        <w:tab/>
      </w:r>
      <w:r w:rsidRPr="00834B76">
        <w:t xml:space="preserve">How can the IMS network </w:t>
      </w:r>
      <w:r>
        <w:t xml:space="preserve">influence or </w:t>
      </w:r>
      <w:r w:rsidRPr="00834B76">
        <w:t>cont</w:t>
      </w:r>
      <w:r>
        <w:t>rol how the 5GC selects the UP path.</w:t>
      </w:r>
    </w:p>
    <w:p w14:paraId="646A7B35" w14:textId="77777777" w:rsidR="003C25BC" w:rsidRPr="009270CA" w:rsidRDefault="003C25BC" w:rsidP="003C25BC">
      <w:pPr>
        <w:pStyle w:val="B1"/>
      </w:pPr>
      <w:r>
        <w:t>-</w:t>
      </w:r>
      <w:r>
        <w:tab/>
        <w:t>Which IMS node interacts with the 5GC (i.e. IMS</w:t>
      </w:r>
      <w:r w:rsidRPr="00834B76">
        <w:t xml:space="preserve"> AS, </w:t>
      </w:r>
      <w:r>
        <w:t>S-</w:t>
      </w:r>
      <w:r w:rsidRPr="00834B76">
        <w:t>CSCF, or other IMS node</w:t>
      </w:r>
      <w:r>
        <w:t>).</w:t>
      </w:r>
    </w:p>
    <w:p w14:paraId="6405937E" w14:textId="77777777" w:rsidR="003C25BC" w:rsidRPr="00834B76" w:rsidRDefault="003C25BC" w:rsidP="003C25BC">
      <w:pPr>
        <w:pStyle w:val="B1"/>
      </w:pPr>
      <w:r>
        <w:t>-</w:t>
      </w:r>
      <w:r>
        <w:tab/>
      </w:r>
      <w:r w:rsidRPr="00834B76">
        <w:t xml:space="preserve">How does an </w:t>
      </w:r>
      <w:r>
        <w:t>AS</w:t>
      </w:r>
      <w:r w:rsidRPr="00834B76">
        <w:t xml:space="preserve"> request traffic to route using a local </w:t>
      </w:r>
      <w:proofErr w:type="gramStart"/>
      <w:r w:rsidRPr="00834B76">
        <w:t>UPF</w:t>
      </w:r>
      <w:r>
        <w:t>.</w:t>
      </w:r>
      <w:proofErr w:type="gramEnd"/>
    </w:p>
    <w:p w14:paraId="44F8308D" w14:textId="77777777" w:rsidR="003C25BC" w:rsidRPr="00834B76" w:rsidRDefault="003C25BC" w:rsidP="003C25BC">
      <w:pPr>
        <w:pStyle w:val="B1"/>
      </w:pPr>
      <w:r>
        <w:t>-</w:t>
      </w:r>
      <w:r>
        <w:tab/>
      </w:r>
      <w:r w:rsidRPr="00834B76">
        <w:t xml:space="preserve">How does </w:t>
      </w:r>
      <w:r>
        <w:t>IMS request traffic to</w:t>
      </w:r>
      <w:r w:rsidRPr="00834B76">
        <w:t xml:space="preserve"> route using</w:t>
      </w:r>
      <w:r>
        <w:t xml:space="preserve"> (or prevent routing using)</w:t>
      </w:r>
      <w:r w:rsidRPr="00834B76">
        <w:t xml:space="preserve"> a local UPF</w:t>
      </w:r>
      <w:r>
        <w:t>.</w:t>
      </w:r>
    </w:p>
    <w:p w14:paraId="006B5AA8" w14:textId="77777777" w:rsidR="003C25BC" w:rsidRDefault="003C25BC" w:rsidP="003C25BC">
      <w:pPr>
        <w:pStyle w:val="B1"/>
      </w:pPr>
      <w:r>
        <w:t>-</w:t>
      </w:r>
      <w:r>
        <w:tab/>
      </w:r>
      <w:r w:rsidRPr="00834B76">
        <w:t>How is</w:t>
      </w:r>
      <w:r>
        <w:t xml:space="preserve"> the</w:t>
      </w:r>
      <w:r w:rsidRPr="00834B76">
        <w:t xml:space="preserve"> mobility</w:t>
      </w:r>
      <w:r>
        <w:t xml:space="preserve"> of the UE considered</w:t>
      </w:r>
      <w:r w:rsidRPr="00834B76">
        <w:t>, and how is service continuity ensured</w:t>
      </w:r>
      <w:r>
        <w:t>.</w:t>
      </w:r>
    </w:p>
    <w:p w14:paraId="318192CF" w14:textId="77777777" w:rsidR="003C25BC" w:rsidRDefault="003C25BC" w:rsidP="003C25BC">
      <w:pPr>
        <w:pStyle w:val="B1"/>
      </w:pPr>
      <w:r>
        <w:t>-</w:t>
      </w:r>
      <w:r>
        <w:tab/>
        <w:t>If the UE is roaming, how can the localized routing be extended into the VPLMN (if supported).</w:t>
      </w:r>
    </w:p>
    <w:p w14:paraId="52E9D662" w14:textId="77777777" w:rsidR="003C25BC" w:rsidRPr="003B5530" w:rsidRDefault="003C25BC" w:rsidP="003C25BC">
      <w:pPr>
        <w:pStyle w:val="B1"/>
      </w:pPr>
      <w:r w:rsidRPr="00A737A1">
        <w:t>-</w:t>
      </w:r>
      <w:r w:rsidRPr="00A737A1">
        <w:tab/>
      </w:r>
      <w:r>
        <w:t>How does IMS request Data channel media to route using (or prevent using) a local UPF.</w:t>
      </w:r>
    </w:p>
    <w:p w14:paraId="6FD24201" w14:textId="77777777" w:rsidR="002266D2" w:rsidRDefault="002266D2" w:rsidP="002266D2">
      <w:pPr>
        <w:pStyle w:val="2"/>
      </w:pPr>
      <w:bookmarkStart w:id="39" w:name="_Toc57733399"/>
      <w:r>
        <w:t>5.</w:t>
      </w:r>
      <w:r w:rsidR="000802F7">
        <w:t>3</w:t>
      </w:r>
      <w:r>
        <w:tab/>
        <w:t xml:space="preserve">Key issue </w:t>
      </w:r>
      <w:r w:rsidR="00FE7998">
        <w:t>3</w:t>
      </w:r>
      <w:r>
        <w:t xml:space="preserve">: </w:t>
      </w:r>
      <w:r w:rsidRPr="00834B76">
        <w:t>Placement of IMS application server in localized environments</w:t>
      </w:r>
      <w:bookmarkEnd w:id="39"/>
    </w:p>
    <w:p w14:paraId="703B2522" w14:textId="77777777" w:rsidR="002266D2" w:rsidRDefault="002266D2" w:rsidP="002266D2">
      <w:pPr>
        <w:pStyle w:val="3"/>
      </w:pPr>
      <w:bookmarkStart w:id="40" w:name="_Toc57733400"/>
      <w:r>
        <w:t>5.</w:t>
      </w:r>
      <w:r w:rsidR="000802F7">
        <w:t>3</w:t>
      </w:r>
      <w:r>
        <w:t>.1</w:t>
      </w:r>
      <w:r>
        <w:tab/>
        <w:t>Description</w:t>
      </w:r>
      <w:bookmarkEnd w:id="40"/>
    </w:p>
    <w:p w14:paraId="280C8476" w14:textId="77777777" w:rsidR="002266D2" w:rsidRDefault="002266D2" w:rsidP="002266D2">
      <w:r>
        <w:t>The 5GC in release 15 defined some functionality to enable "mobile edge computing" (i.e. computing resources located close to the edge of the network) to enable enhanced services to users. The functionality defined in release 15 focused on general compute applications, and did not analyse the special case of IMS applications. This key issue investigates the enhancements to current capabilities of IMS and 5GC to enable the operation of IMS servers in the mobile edge space.</w:t>
      </w:r>
    </w:p>
    <w:p w14:paraId="03426722" w14:textId="77777777" w:rsidR="002266D2" w:rsidRPr="00F86D42" w:rsidRDefault="002266D2" w:rsidP="002266D2">
      <w:pPr>
        <w:pStyle w:val="EditorsNote"/>
      </w:pPr>
      <w:r>
        <w:t>Editor's note:</w:t>
      </w:r>
      <w:r>
        <w:tab/>
        <w:t>It is FFS which functionality defined in release 16 should also be considered.</w:t>
      </w:r>
    </w:p>
    <w:p w14:paraId="257B22AC" w14:textId="77777777" w:rsidR="002266D2" w:rsidRDefault="002266D2" w:rsidP="002266D2">
      <w:pPr>
        <w:pStyle w:val="3"/>
      </w:pPr>
      <w:bookmarkStart w:id="41" w:name="_Toc57733401"/>
      <w:r>
        <w:t>5.</w:t>
      </w:r>
      <w:r w:rsidR="000802F7">
        <w:t>3</w:t>
      </w:r>
      <w:r>
        <w:t>.2</w:t>
      </w:r>
      <w:r>
        <w:tab/>
        <w:t>Requirements</w:t>
      </w:r>
      <w:bookmarkEnd w:id="41"/>
    </w:p>
    <w:p w14:paraId="7FEDF77A" w14:textId="77777777" w:rsidR="002266D2" w:rsidRDefault="002266D2" w:rsidP="002266D2">
      <w:r>
        <w:t>Example Use Case A:</w:t>
      </w:r>
    </w:p>
    <w:p w14:paraId="673BEFBD" w14:textId="77777777" w:rsidR="002266D2" w:rsidRDefault="002266D2" w:rsidP="002266D2">
      <w:r>
        <w:t>For a given venue (e.g. stadium) IMS videos may be stored and retrieved locally for playback only on UE's that are located on a group of small cells that serve the venue.</w:t>
      </w:r>
    </w:p>
    <w:p w14:paraId="01691F93" w14:textId="77777777" w:rsidR="002266D2" w:rsidRDefault="002266D2" w:rsidP="002266D2">
      <w:r>
        <w:t>Example Use Case B:</w:t>
      </w:r>
    </w:p>
    <w:p w14:paraId="38ECEBD2" w14:textId="77777777" w:rsidR="002266D2" w:rsidRPr="008737FB" w:rsidRDefault="002266D2" w:rsidP="002266D2">
      <w:r>
        <w:t xml:space="preserve">Mission critical </w:t>
      </w:r>
      <w:r w:rsidRPr="00217487">
        <w:t>s</w:t>
      </w:r>
      <w:r>
        <w:t>ervices that require optimization of</w:t>
      </w:r>
      <w:r w:rsidRPr="00217487">
        <w:t xml:space="preserve"> signalling traff</w:t>
      </w:r>
      <w:r>
        <w:t>ic as well as media may require</w:t>
      </w:r>
      <w:r w:rsidRPr="00217487">
        <w:t>, placement of P-CSCF</w:t>
      </w:r>
      <w:r>
        <w:t xml:space="preserve"> and AGW (or other IMS FE) close to AN</w:t>
      </w:r>
      <w:r w:rsidRPr="00217487">
        <w:t>.</w:t>
      </w:r>
    </w:p>
    <w:p w14:paraId="741FB193" w14:textId="77777777" w:rsidR="002266D2" w:rsidRDefault="002266D2" w:rsidP="002266D2">
      <w:r>
        <w:t>The following is a partial list of the issues to be addressed:</w:t>
      </w:r>
    </w:p>
    <w:p w14:paraId="7EEC5B58" w14:textId="3516F65B" w:rsidR="002266D2" w:rsidRDefault="002266D2" w:rsidP="002266D2">
      <w:pPr>
        <w:pStyle w:val="B1"/>
      </w:pPr>
      <w:r>
        <w:t>-</w:t>
      </w:r>
      <w:r>
        <w:tab/>
      </w:r>
      <w:r w:rsidRPr="00834B76">
        <w:t>How can IMS leverage</w:t>
      </w:r>
      <w:r>
        <w:t xml:space="preserve"> 5G support for</w:t>
      </w:r>
      <w:r w:rsidRPr="00834B76">
        <w:t xml:space="preserve"> </w:t>
      </w:r>
      <w:r>
        <w:t>e</w:t>
      </w:r>
      <w:r w:rsidRPr="00834B76">
        <w:t xml:space="preserve">dge </w:t>
      </w:r>
      <w:proofErr w:type="gramStart"/>
      <w:r w:rsidRPr="00834B76">
        <w:t>computing</w:t>
      </w:r>
      <w:r>
        <w:t>.</w:t>
      </w:r>
      <w:proofErr w:type="gramEnd"/>
    </w:p>
    <w:p w14:paraId="4C79446A" w14:textId="77777777" w:rsidR="002266D2" w:rsidRDefault="002266D2" w:rsidP="002266D2">
      <w:pPr>
        <w:pStyle w:val="B1"/>
      </w:pPr>
      <w:r>
        <w:t>-</w:t>
      </w:r>
      <w:r>
        <w:tab/>
        <w:t xml:space="preserve">What additions to IMS and 5G support for edge computing capabilities are </w:t>
      </w:r>
      <w:proofErr w:type="gramStart"/>
      <w:r>
        <w:t>required.</w:t>
      </w:r>
      <w:proofErr w:type="gramEnd"/>
    </w:p>
    <w:p w14:paraId="634283AD" w14:textId="77777777" w:rsidR="002266D2" w:rsidRDefault="002266D2" w:rsidP="002266D2">
      <w:pPr>
        <w:pStyle w:val="B1"/>
      </w:pPr>
      <w:r>
        <w:t>-</w:t>
      </w:r>
      <w:r>
        <w:tab/>
        <w:t>What restrictions are there (if any) on IMS applications in the edge network.</w:t>
      </w:r>
    </w:p>
    <w:p w14:paraId="09C276A4" w14:textId="77777777" w:rsidR="002266D2" w:rsidRDefault="002266D2" w:rsidP="002266D2">
      <w:pPr>
        <w:pStyle w:val="B1"/>
      </w:pPr>
      <w:r>
        <w:t>-</w:t>
      </w:r>
      <w:r>
        <w:tab/>
        <w:t>How are the</w:t>
      </w:r>
      <w:r w:rsidRPr="00834B76">
        <w:t xml:space="preserve"> localized IMS applications</w:t>
      </w:r>
      <w:r>
        <w:t xml:space="preserve"> </w:t>
      </w:r>
      <w:proofErr w:type="gramStart"/>
      <w:r>
        <w:t>identified.</w:t>
      </w:r>
      <w:proofErr w:type="gramEnd"/>
    </w:p>
    <w:p w14:paraId="044E2F8C" w14:textId="77777777" w:rsidR="002266D2" w:rsidRDefault="002266D2" w:rsidP="002266D2">
      <w:pPr>
        <w:pStyle w:val="B1"/>
      </w:pPr>
      <w:proofErr w:type="gramStart"/>
      <w:r>
        <w:t>-</w:t>
      </w:r>
      <w:r>
        <w:tab/>
      </w:r>
      <w:r w:rsidRPr="00871FB6">
        <w:t>How are IMS applications outside the local PLMN</w:t>
      </w:r>
      <w:proofErr w:type="gramEnd"/>
      <w:r w:rsidRPr="00871FB6">
        <w:t xml:space="preserve"> impacted (e.g. roaming).</w:t>
      </w:r>
    </w:p>
    <w:p w14:paraId="4682C9A7" w14:textId="77777777" w:rsidR="002266D2" w:rsidRPr="00834B76" w:rsidRDefault="002266D2" w:rsidP="002266D2">
      <w:pPr>
        <w:pStyle w:val="B1"/>
      </w:pPr>
      <w:r>
        <w:t>-</w:t>
      </w:r>
      <w:r>
        <w:tab/>
        <w:t xml:space="preserve">What impacts does the solution have on </w:t>
      </w:r>
      <w:proofErr w:type="gramStart"/>
      <w:r>
        <w:t>m</w:t>
      </w:r>
      <w:r w:rsidRPr="00834B76">
        <w:t>obility</w:t>
      </w:r>
      <w:r>
        <w:t>.</w:t>
      </w:r>
      <w:proofErr w:type="gramEnd"/>
    </w:p>
    <w:p w14:paraId="227EE390" w14:textId="77777777" w:rsidR="002266D2" w:rsidRDefault="002266D2" w:rsidP="002266D2">
      <w:pPr>
        <w:pStyle w:val="B1"/>
      </w:pPr>
      <w:r>
        <w:t>-</w:t>
      </w:r>
      <w:r>
        <w:tab/>
        <w:t xml:space="preserve">What impacts does the solution have on service, and application </w:t>
      </w:r>
      <w:proofErr w:type="gramStart"/>
      <w:r>
        <w:t>c</w:t>
      </w:r>
      <w:r w:rsidRPr="00834B76">
        <w:t>ontinuity</w:t>
      </w:r>
      <w:r>
        <w:t>.</w:t>
      </w:r>
      <w:proofErr w:type="gramEnd"/>
    </w:p>
    <w:p w14:paraId="78ECC142" w14:textId="77777777" w:rsidR="002266D2" w:rsidRDefault="002266D2" w:rsidP="002266D2">
      <w:pPr>
        <w:pStyle w:val="B1"/>
      </w:pPr>
      <w:r>
        <w:t>-</w:t>
      </w:r>
      <w:r>
        <w:tab/>
        <w:t xml:space="preserve">Is there any further impact on routing of IMS media (including Data channel media) and IMS </w:t>
      </w:r>
      <w:proofErr w:type="gramStart"/>
      <w:r>
        <w:t>signalling.</w:t>
      </w:r>
      <w:proofErr w:type="gramEnd"/>
    </w:p>
    <w:p w14:paraId="737976A0" w14:textId="5F5D21D1" w:rsidR="00CD630A" w:rsidRDefault="00CD630A" w:rsidP="00CD630A">
      <w:pPr>
        <w:pStyle w:val="2"/>
      </w:pPr>
      <w:bookmarkStart w:id="42" w:name="_Toc27897794"/>
      <w:bookmarkStart w:id="43" w:name="_Toc26287030"/>
      <w:bookmarkStart w:id="44" w:name="_Toc25656779"/>
      <w:bookmarkStart w:id="45" w:name="_Toc3469487"/>
      <w:bookmarkStart w:id="46" w:name="_Toc57733402"/>
      <w:r>
        <w:lastRenderedPageBreak/>
        <w:t>5.</w:t>
      </w:r>
      <w:r w:rsidR="002867DB">
        <w:t>4</w:t>
      </w:r>
      <w:r>
        <w:tab/>
        <w:t>Key issue #</w:t>
      </w:r>
      <w:r w:rsidR="002867DB">
        <w:t>4</w:t>
      </w:r>
      <w:r>
        <w:t>: IMS utilizing services provided by 5GC NFs other than PCF</w:t>
      </w:r>
      <w:bookmarkEnd w:id="42"/>
      <w:bookmarkEnd w:id="43"/>
      <w:bookmarkEnd w:id="44"/>
      <w:bookmarkEnd w:id="45"/>
      <w:r>
        <w:t xml:space="preserve"> and HSS</w:t>
      </w:r>
      <w:bookmarkEnd w:id="46"/>
    </w:p>
    <w:p w14:paraId="15C8D961" w14:textId="77777777" w:rsidR="00CD630A" w:rsidRDefault="00CD630A" w:rsidP="00CD630A">
      <w:pPr>
        <w:rPr>
          <w:rFonts w:eastAsia="等线"/>
          <w:lang w:eastAsia="zh-CN"/>
        </w:rPr>
      </w:pPr>
      <w:r>
        <w:rPr>
          <w:rFonts w:eastAsia="等线"/>
          <w:lang w:eastAsia="zh-CN"/>
        </w:rPr>
        <w:t xml:space="preserve">All of the 5GC control plane NFs are specified as service based and any NF can be consumer of the services provided by other NFs, if supported by the procedures. In 3GPP Rel-16, it has been already defined how the IMS can utilize services provided by the PCF and HSS via </w:t>
      </w:r>
      <w:proofErr w:type="spellStart"/>
      <w:r>
        <w:rPr>
          <w:rFonts w:eastAsia="等线"/>
          <w:lang w:eastAsia="zh-CN"/>
        </w:rPr>
        <w:t>Npcf</w:t>
      </w:r>
      <w:proofErr w:type="spellEnd"/>
      <w:r>
        <w:rPr>
          <w:rFonts w:eastAsia="等线"/>
          <w:lang w:eastAsia="zh-CN"/>
        </w:rPr>
        <w:t xml:space="preserve"> and </w:t>
      </w:r>
      <w:proofErr w:type="spellStart"/>
      <w:r>
        <w:rPr>
          <w:rFonts w:eastAsia="等线"/>
          <w:lang w:eastAsia="zh-CN"/>
        </w:rPr>
        <w:t>Nhss_ims</w:t>
      </w:r>
      <w:proofErr w:type="spellEnd"/>
      <w:r>
        <w:rPr>
          <w:rFonts w:eastAsia="等线"/>
          <w:lang w:eastAsia="zh-CN"/>
        </w:rPr>
        <w:t xml:space="preserve"> interfaces, respectively.</w:t>
      </w:r>
    </w:p>
    <w:p w14:paraId="55481E73" w14:textId="77777777" w:rsidR="00CD630A" w:rsidRDefault="00CD630A" w:rsidP="00CD630A">
      <w:pPr>
        <w:rPr>
          <w:rFonts w:eastAsiaTheme="minorEastAsia"/>
          <w:lang w:eastAsia="zh-CN"/>
        </w:rPr>
      </w:pPr>
      <w:r>
        <w:rPr>
          <w:lang w:eastAsia="zh-CN"/>
        </w:rPr>
        <w:t>In IMS network, the P-CSCF needs to be notified of some events related to access network. This information can be used in IMS network e.g., for emergency services, billing, LI, service trigger, etc.</w:t>
      </w:r>
    </w:p>
    <w:p w14:paraId="4AC5152B" w14:textId="54A704B9" w:rsidR="00CD630A" w:rsidRDefault="00CD630A" w:rsidP="00CD630A">
      <w:pPr>
        <w:rPr>
          <w:rFonts w:eastAsia="等线"/>
          <w:lang w:eastAsia="zh-CN"/>
        </w:rPr>
      </w:pPr>
      <w:r>
        <w:rPr>
          <w:lang w:eastAsia="zh-CN"/>
        </w:rPr>
        <w:t>An example of such an event related to the access network is the retrieval of the UE location information. For the purpose of UE location information retri</w:t>
      </w:r>
      <w:r w:rsidR="00FF080C">
        <w:rPr>
          <w:lang w:eastAsia="zh-CN"/>
        </w:rPr>
        <w:t>e</w:t>
      </w:r>
      <w:r>
        <w:rPr>
          <w:lang w:eastAsia="zh-CN"/>
        </w:rPr>
        <w:t xml:space="preserve">val in </w:t>
      </w:r>
      <w:proofErr w:type="spellStart"/>
      <w:r>
        <w:rPr>
          <w:lang w:eastAsia="zh-CN"/>
        </w:rPr>
        <w:t>VoLTE</w:t>
      </w:r>
      <w:proofErr w:type="spellEnd"/>
      <w:r>
        <w:rPr>
          <w:lang w:eastAsia="zh-CN"/>
        </w:rPr>
        <w:t xml:space="preserve"> case, the P-CSCF subscribes to notification of such events over Rx interface. Since 5GC supports SBI, IMS network can use directly the SBI provided by AMF to subscribe to notification of these events.</w:t>
      </w:r>
    </w:p>
    <w:p w14:paraId="05C9E1F9" w14:textId="77777777" w:rsidR="00CD630A" w:rsidRDefault="00CD630A" w:rsidP="00CD630A">
      <w:pPr>
        <w:rPr>
          <w:rFonts w:eastAsia="等线"/>
          <w:lang w:eastAsia="zh-CN"/>
        </w:rPr>
      </w:pPr>
      <w:r>
        <w:rPr>
          <w:rFonts w:eastAsia="等线"/>
          <w:lang w:eastAsia="zh-CN"/>
        </w:rPr>
        <w:t>This key issue addresses the following aspects:</w:t>
      </w:r>
    </w:p>
    <w:p w14:paraId="2CEECEA5" w14:textId="77777777" w:rsidR="00CD630A" w:rsidRDefault="00CD630A" w:rsidP="00CD630A">
      <w:pPr>
        <w:pStyle w:val="B1"/>
        <w:rPr>
          <w:rFonts w:eastAsiaTheme="minorEastAsia"/>
          <w:lang w:eastAsia="zh-CN"/>
        </w:rPr>
      </w:pPr>
      <w:r>
        <w:rPr>
          <w:lang w:eastAsia="zh-CN"/>
        </w:rPr>
        <w:t>-</w:t>
      </w:r>
      <w:r>
        <w:rPr>
          <w:lang w:eastAsia="zh-CN"/>
        </w:rPr>
        <w:tab/>
        <w:t>Which services provided by which 5GC NFs other than PCF and HSS are needed to be utilized by IMS.</w:t>
      </w:r>
    </w:p>
    <w:p w14:paraId="607A6AD4" w14:textId="77777777" w:rsidR="00CD630A" w:rsidRDefault="00CD630A" w:rsidP="00CD630A">
      <w:pPr>
        <w:pStyle w:val="B1"/>
        <w:rPr>
          <w:lang w:eastAsia="zh-CN"/>
        </w:rPr>
      </w:pPr>
      <w:r>
        <w:rPr>
          <w:lang w:eastAsia="zh-CN"/>
        </w:rPr>
        <w:t>-</w:t>
      </w:r>
      <w:r>
        <w:rPr>
          <w:lang w:eastAsia="zh-CN"/>
        </w:rPr>
        <w:tab/>
        <w:t>Whether and how IMS can utilize services provided by 5GC NFs other than PCF and HSS.</w:t>
      </w:r>
    </w:p>
    <w:p w14:paraId="53612D84" w14:textId="266D0B9E" w:rsidR="00CD630A" w:rsidRDefault="00CD630A" w:rsidP="00CD630A">
      <w:pPr>
        <w:pStyle w:val="B1"/>
        <w:rPr>
          <w:lang w:eastAsia="zh-CN"/>
        </w:rPr>
      </w:pPr>
      <w:r>
        <w:rPr>
          <w:lang w:eastAsia="zh-CN"/>
        </w:rPr>
        <w:t>-</w:t>
      </w:r>
      <w:r>
        <w:rPr>
          <w:lang w:eastAsia="zh-CN"/>
        </w:rPr>
        <w:tab/>
        <w:t>For UE location information retri</w:t>
      </w:r>
      <w:r w:rsidR="00FF080C">
        <w:rPr>
          <w:lang w:eastAsia="zh-CN"/>
        </w:rPr>
        <w:t>e</w:t>
      </w:r>
      <w:r>
        <w:rPr>
          <w:lang w:eastAsia="zh-CN"/>
        </w:rPr>
        <w:t xml:space="preserve">val, how IMS can determine the UE location entities with service operations (e.g. determination of the visited PLMN ID in case of Home-Routed </w:t>
      </w:r>
      <w:proofErr w:type="spellStart"/>
      <w:r>
        <w:rPr>
          <w:lang w:eastAsia="zh-CN"/>
        </w:rPr>
        <w:t>VoLTE</w:t>
      </w:r>
      <w:proofErr w:type="spellEnd"/>
      <w:r>
        <w:rPr>
          <w:lang w:eastAsia="zh-CN"/>
        </w:rPr>
        <w:t xml:space="preserve"> roaming).</w:t>
      </w:r>
    </w:p>
    <w:p w14:paraId="2DBEF8CA" w14:textId="77777777" w:rsidR="001A60FB" w:rsidRDefault="001A60FB" w:rsidP="001A60FB">
      <w:pPr>
        <w:pStyle w:val="2"/>
      </w:pPr>
      <w:bookmarkStart w:id="47" w:name="_Toc57733403"/>
      <w:proofErr w:type="gramStart"/>
      <w:r>
        <w:t>5.x</w:t>
      </w:r>
      <w:proofErr w:type="gramEnd"/>
      <w:r>
        <w:tab/>
        <w:t>Key issue #X: &lt;Key Issue Title&gt;</w:t>
      </w:r>
      <w:bookmarkEnd w:id="34"/>
      <w:bookmarkEnd w:id="47"/>
    </w:p>
    <w:p w14:paraId="125B21F2" w14:textId="77777777" w:rsidR="001A60FB" w:rsidRDefault="001A60FB" w:rsidP="001A60FB">
      <w:pPr>
        <w:pStyle w:val="3"/>
      </w:pPr>
      <w:bookmarkStart w:id="48" w:name="_Toc503272508"/>
      <w:bookmarkStart w:id="49" w:name="_Toc57733404"/>
      <w:proofErr w:type="gramStart"/>
      <w:r>
        <w:t>5.x.1</w:t>
      </w:r>
      <w:proofErr w:type="gramEnd"/>
      <w:r>
        <w:tab/>
        <w:t>Description</w:t>
      </w:r>
      <w:bookmarkEnd w:id="48"/>
      <w:bookmarkEnd w:id="49"/>
    </w:p>
    <w:p w14:paraId="4D31FC1B" w14:textId="77777777" w:rsidR="001A60FB" w:rsidRDefault="001A60FB" w:rsidP="001A60FB">
      <w:pPr>
        <w:pStyle w:val="3"/>
      </w:pPr>
      <w:bookmarkStart w:id="50" w:name="_Toc503272509"/>
      <w:bookmarkStart w:id="51" w:name="_Toc57733405"/>
      <w:proofErr w:type="gramStart"/>
      <w:r>
        <w:t>5.x.2</w:t>
      </w:r>
      <w:proofErr w:type="gramEnd"/>
      <w:r>
        <w:tab/>
        <w:t>Requirements</w:t>
      </w:r>
      <w:bookmarkEnd w:id="50"/>
      <w:bookmarkEnd w:id="51"/>
    </w:p>
    <w:p w14:paraId="11A184AF" w14:textId="77777777" w:rsidR="001A60FB" w:rsidRDefault="001A60FB" w:rsidP="001A60FB">
      <w:pPr>
        <w:pStyle w:val="1"/>
      </w:pPr>
      <w:bookmarkStart w:id="52" w:name="_Toc503272510"/>
      <w:bookmarkStart w:id="53" w:name="_Toc57733406"/>
      <w:r>
        <w:t>6</w:t>
      </w:r>
      <w:r>
        <w:tab/>
        <w:t>Solutions</w:t>
      </w:r>
      <w:bookmarkEnd w:id="52"/>
      <w:bookmarkEnd w:id="53"/>
    </w:p>
    <w:p w14:paraId="7C6BDE20" w14:textId="77777777" w:rsidR="00A67728" w:rsidRDefault="00A67728" w:rsidP="00A67728">
      <w:pPr>
        <w:pStyle w:val="2"/>
      </w:pPr>
      <w:bookmarkStart w:id="54" w:name="_Toc49174029"/>
      <w:bookmarkStart w:id="55" w:name="_Toc503272511"/>
      <w:bookmarkStart w:id="56" w:name="_Toc57733407"/>
      <w:r>
        <w:t>6.</w:t>
      </w:r>
      <w:r w:rsidR="00A739BA">
        <w:t>1</w:t>
      </w:r>
      <w:r>
        <w:tab/>
        <w:t xml:space="preserve">Solution </w:t>
      </w:r>
      <w:r w:rsidR="00FE7998">
        <w:t>1</w:t>
      </w:r>
      <w:r>
        <w:t xml:space="preserve">: </w:t>
      </w:r>
      <w:bookmarkEnd w:id="54"/>
      <w:r w:rsidRPr="00944032">
        <w:t>5GC network slice selection for IMS traffic route via dedicated slice(s)</w:t>
      </w:r>
      <w:bookmarkEnd w:id="56"/>
    </w:p>
    <w:p w14:paraId="51356670" w14:textId="77777777" w:rsidR="00A67728" w:rsidRDefault="00A67728" w:rsidP="00A67728">
      <w:pPr>
        <w:pStyle w:val="3"/>
      </w:pPr>
      <w:bookmarkStart w:id="57" w:name="_Toc49174030"/>
      <w:bookmarkStart w:id="58" w:name="_Toc57733408"/>
      <w:r>
        <w:t>6.</w:t>
      </w:r>
      <w:r w:rsidR="00A739BA">
        <w:t>1</w:t>
      </w:r>
      <w:r>
        <w:t>.1</w:t>
      </w:r>
      <w:r>
        <w:tab/>
        <w:t>Description</w:t>
      </w:r>
      <w:bookmarkEnd w:id="57"/>
      <w:bookmarkEnd w:id="58"/>
    </w:p>
    <w:p w14:paraId="08A7B76C" w14:textId="77777777" w:rsidR="00A67728" w:rsidRPr="00204CE2" w:rsidRDefault="00A67728" w:rsidP="00BB564B">
      <w:pPr>
        <w:pStyle w:val="4"/>
      </w:pPr>
      <w:bookmarkStart w:id="59" w:name="_Toc57733409"/>
      <w:r>
        <w:t>6.</w:t>
      </w:r>
      <w:r w:rsidR="00A739BA">
        <w:t>1</w:t>
      </w:r>
      <w:r>
        <w:t>.1.1</w:t>
      </w:r>
      <w:r>
        <w:tab/>
        <w:t>General</w:t>
      </w:r>
      <w:bookmarkEnd w:id="59"/>
    </w:p>
    <w:p w14:paraId="253470D2" w14:textId="77777777" w:rsidR="00A67728" w:rsidRDefault="00A67728" w:rsidP="00A67728">
      <w:pPr>
        <w:rPr>
          <w:lang w:eastAsia="ja-JP"/>
        </w:rPr>
      </w:pPr>
      <w:r w:rsidRPr="00944032">
        <w:rPr>
          <w:lang w:eastAsia="ja-JP"/>
        </w:rPr>
        <w:t>This solution address</w:t>
      </w:r>
      <w:r>
        <w:rPr>
          <w:lang w:eastAsia="ja-JP"/>
        </w:rPr>
        <w:t>es scenario 2 of</w:t>
      </w:r>
      <w:r w:rsidRPr="00944032">
        <w:rPr>
          <w:lang w:eastAsia="ja-JP"/>
        </w:rPr>
        <w:t xml:space="preserve"> key issue#</w:t>
      </w:r>
      <w:r w:rsidR="00FE7998">
        <w:rPr>
          <w:lang w:eastAsia="ja-JP"/>
        </w:rPr>
        <w:t>1</w:t>
      </w:r>
      <w:r w:rsidRPr="00944032">
        <w:rPr>
          <w:lang w:eastAsia="ja-JP"/>
        </w:rPr>
        <w:t xml:space="preserve"> (Network Slicing and IMS) to ensure IMS service uses specific slice(s) in the 5GC.</w:t>
      </w:r>
    </w:p>
    <w:p w14:paraId="67D8DFCF" w14:textId="77777777" w:rsidR="00A67728" w:rsidRDefault="00A67728" w:rsidP="00A67728">
      <w:r w:rsidRPr="00944032">
        <w:t xml:space="preserve">The solution describes how the UE selects S-NSSAI(s) for IMS </w:t>
      </w:r>
      <w:r>
        <w:t>service</w:t>
      </w:r>
      <w:r w:rsidRPr="00944032">
        <w:t xml:space="preserve"> including SIP signalling and media.</w:t>
      </w:r>
    </w:p>
    <w:p w14:paraId="060EF8E5" w14:textId="77777777" w:rsidR="00A67728" w:rsidRDefault="00A67728" w:rsidP="00A67728">
      <w:pPr>
        <w:rPr>
          <w:lang w:eastAsia="ja-JP"/>
        </w:rPr>
      </w:pPr>
      <w:r w:rsidRPr="00944032">
        <w:rPr>
          <w:lang w:eastAsia="ja-JP"/>
        </w:rPr>
        <w:t>It is proposed that all IMS signalling related information is conveyed to the IMS network via a dedicated 5GC network slice and that media associated to a particular IMS session can be routed via different 5G network slice(s) based on the application's requirements.</w:t>
      </w:r>
    </w:p>
    <w:p w14:paraId="076F23DD" w14:textId="77777777" w:rsidR="00A67728" w:rsidRDefault="00A67728" w:rsidP="00A67728">
      <w:pPr>
        <w:rPr>
          <w:lang w:eastAsia="zh-CN"/>
        </w:rPr>
      </w:pPr>
      <w:r>
        <w:rPr>
          <w:rFonts w:hint="eastAsia"/>
          <w:lang w:eastAsia="ja-JP"/>
        </w:rPr>
        <w:t>W</w:t>
      </w:r>
      <w:r>
        <w:rPr>
          <w:lang w:eastAsia="ja-JP"/>
        </w:rPr>
        <w:t xml:space="preserve">hen </w:t>
      </w:r>
      <w:r w:rsidRPr="006E59FF">
        <w:rPr>
          <w:rFonts w:hint="eastAsia"/>
          <w:lang w:eastAsia="zh-CN"/>
        </w:rPr>
        <w:t>establishing a 5GS PDU session</w:t>
      </w:r>
      <w:r>
        <w:rPr>
          <w:lang w:eastAsia="zh-CN"/>
        </w:rPr>
        <w:t xml:space="preserve"> for IMS service, the UE selects an S-NSSAI from list of S-NSSAIs included in Allowed NSSAI based on URSP rules.</w:t>
      </w:r>
    </w:p>
    <w:p w14:paraId="4DBF9161" w14:textId="77777777" w:rsidR="00A67728" w:rsidRDefault="00A67728" w:rsidP="00A67728">
      <w:pPr>
        <w:rPr>
          <w:lang w:eastAsia="zh-CN"/>
        </w:rPr>
      </w:pPr>
      <w:r w:rsidRPr="00944032">
        <w:rPr>
          <w:lang w:eastAsia="zh-CN"/>
        </w:rPr>
        <w:t xml:space="preserve">A URSP rule can e.g. contain an S-NSSAI for </w:t>
      </w:r>
      <w:r>
        <w:rPr>
          <w:lang w:eastAsia="zh-CN"/>
        </w:rPr>
        <w:t>IMS service</w:t>
      </w:r>
      <w:r w:rsidRPr="00944032">
        <w:rPr>
          <w:lang w:eastAsia="zh-CN"/>
        </w:rPr>
        <w:t xml:space="preserve"> with associated registration area. If the current registration area associated to an S-NSSAI in Allowed NSSAI is available in the registration area associated to the S-NSSAI for </w:t>
      </w:r>
      <w:r>
        <w:rPr>
          <w:lang w:eastAsia="zh-CN"/>
        </w:rPr>
        <w:t>IMS service</w:t>
      </w:r>
      <w:r w:rsidRPr="00944032">
        <w:rPr>
          <w:lang w:eastAsia="zh-CN"/>
        </w:rPr>
        <w:t xml:space="preserve"> in URSP rules, then UE selects the S-NSSAI for </w:t>
      </w:r>
      <w:r>
        <w:rPr>
          <w:lang w:eastAsia="zh-CN"/>
        </w:rPr>
        <w:t>IMS service</w:t>
      </w:r>
      <w:r w:rsidRPr="00944032">
        <w:rPr>
          <w:lang w:eastAsia="zh-CN"/>
        </w:rPr>
        <w:t xml:space="preserve"> at current registration area. </w:t>
      </w:r>
      <w:r w:rsidRPr="002631BC">
        <w:rPr>
          <w:lang w:eastAsia="zh-CN"/>
        </w:rPr>
        <w:t>At IMS session setup, URSP rule(s) can also be used to establish dedicated 5GS PDU session(s) over the same or new S-NSSAI(s).</w:t>
      </w:r>
    </w:p>
    <w:p w14:paraId="493903A4" w14:textId="77777777" w:rsidR="00A67728" w:rsidRDefault="00A67728" w:rsidP="00BB564B">
      <w:pPr>
        <w:pStyle w:val="4"/>
      </w:pPr>
      <w:bookmarkStart w:id="60" w:name="_Toc57733410"/>
      <w:r>
        <w:lastRenderedPageBreak/>
        <w:t>6.</w:t>
      </w:r>
      <w:r w:rsidR="00A739BA">
        <w:t>1</w:t>
      </w:r>
      <w:r>
        <w:t>.1.2</w:t>
      </w:r>
      <w:r>
        <w:tab/>
        <w:t>Procedure</w:t>
      </w:r>
      <w:bookmarkEnd w:id="60"/>
    </w:p>
    <w:p w14:paraId="2B4D7668" w14:textId="7ECBA195" w:rsidR="00A67728" w:rsidRPr="00A21B24" w:rsidRDefault="00A67728" w:rsidP="00A67728">
      <w:r w:rsidRPr="00735893">
        <w:t>The following flow describes the procedure</w:t>
      </w:r>
      <w:r>
        <w:t xml:space="preserve"> for the UE selecting an S-NSSAI for IMS service.</w:t>
      </w:r>
    </w:p>
    <w:p w14:paraId="7EA0E2BE" w14:textId="6F27523F" w:rsidR="00282879" w:rsidRDefault="00282879" w:rsidP="00282879">
      <w:pPr>
        <w:pStyle w:val="TH"/>
      </w:pPr>
      <w:r>
        <w:object w:dxaOrig="12466" w:dyaOrig="8821" w14:anchorId="278D76CA">
          <v:shape id="_x0000_i1029" type="#_x0000_t75" style="width:481.9pt;height:341pt" o:ole="">
            <v:imagedata r:id="rId22" o:title=""/>
          </v:shape>
          <o:OLEObject Type="Embed" ProgID="Visio.Drawing.15" ShapeID="_x0000_i1029" DrawAspect="Content" ObjectID="_1668346228" r:id="rId23"/>
        </w:object>
      </w:r>
      <w:bookmarkStart w:id="61" w:name="_GoBack"/>
      <w:bookmarkEnd w:id="61"/>
    </w:p>
    <w:p w14:paraId="65DA2A54" w14:textId="77777777" w:rsidR="00A67728" w:rsidRPr="00735893" w:rsidRDefault="00A67728" w:rsidP="00A67728">
      <w:pPr>
        <w:pStyle w:val="TF"/>
      </w:pPr>
      <w:r w:rsidRPr="00735893">
        <w:t>Fig</w:t>
      </w:r>
      <w:r>
        <w:t>ure</w:t>
      </w:r>
      <w:r>
        <w:rPr>
          <w:lang w:eastAsia="en-GB"/>
        </w:rPr>
        <w:t> </w:t>
      </w:r>
      <w:r w:rsidRPr="00735893">
        <w:t>6.</w:t>
      </w:r>
      <w:r w:rsidR="00FE7998">
        <w:t>1</w:t>
      </w:r>
      <w:r w:rsidRPr="00735893">
        <w:t xml:space="preserve">.1.2: Procedure to </w:t>
      </w:r>
      <w:r>
        <w:t>select an S-NSSAI for IMS service</w:t>
      </w:r>
    </w:p>
    <w:p w14:paraId="7D96D3C5" w14:textId="77777777" w:rsidR="00A67728" w:rsidRPr="00735893" w:rsidRDefault="00A67728" w:rsidP="00A67728">
      <w:r w:rsidRPr="00735893">
        <w:t>The steps required are as follows:</w:t>
      </w:r>
    </w:p>
    <w:p w14:paraId="1E47250E" w14:textId="1B1DC1B7" w:rsidR="00A67728" w:rsidRPr="00880D93" w:rsidRDefault="00A67728" w:rsidP="00A67728">
      <w:pPr>
        <w:pStyle w:val="B1"/>
      </w:pPr>
      <w:r w:rsidRPr="006F69DA">
        <w:t>1.</w:t>
      </w:r>
      <w:r w:rsidRPr="006F69DA">
        <w:tab/>
      </w:r>
      <w:r w:rsidRPr="00880D93">
        <w:t xml:space="preserve">The UE </w:t>
      </w:r>
      <w:r>
        <w:t xml:space="preserve">performs registration procedure as described in </w:t>
      </w:r>
      <w:r w:rsidRPr="003843A8">
        <w:t>clause 4.</w:t>
      </w:r>
      <w:r>
        <w:t>2</w:t>
      </w:r>
      <w:r w:rsidRPr="003843A8">
        <w:t xml:space="preserve">.2 of </w:t>
      </w:r>
      <w:r>
        <w:t>3GPP</w:t>
      </w:r>
      <w:r>
        <w:rPr>
          <w:lang w:eastAsia="en-GB"/>
        </w:rPr>
        <w:t> </w:t>
      </w:r>
      <w:r w:rsidRPr="003843A8">
        <w:t>TS</w:t>
      </w:r>
      <w:r>
        <w:t> </w:t>
      </w:r>
      <w:r w:rsidRPr="003843A8">
        <w:t>23.502</w:t>
      </w:r>
      <w:r>
        <w:t> </w:t>
      </w:r>
      <w:r w:rsidRPr="003843A8">
        <w:t>[</w:t>
      </w:r>
      <w:r>
        <w:t>2</w:t>
      </w:r>
      <w:r w:rsidRPr="003843A8">
        <w:t>]</w:t>
      </w:r>
      <w:r>
        <w:t>. Here, the registration accept message includes for example S-NSSAI #1.</w:t>
      </w:r>
    </w:p>
    <w:p w14:paraId="2A65408F" w14:textId="426DAA8C" w:rsidR="00A67728" w:rsidRDefault="00A67728" w:rsidP="00A67728">
      <w:pPr>
        <w:pStyle w:val="B1"/>
      </w:pPr>
      <w:r w:rsidRPr="003F2BB1">
        <w:t>2.</w:t>
      </w:r>
      <w:r w:rsidRPr="003F2BB1">
        <w:tab/>
        <w:t>The AMF and PCF performs UE Policy Association Establishment as described in clause</w:t>
      </w:r>
      <w:r w:rsidR="00D25595">
        <w:t> </w:t>
      </w:r>
      <w:r w:rsidRPr="003F2BB1">
        <w:t>4.16.11 of 3GPP</w:t>
      </w:r>
      <w:r>
        <w:rPr>
          <w:lang w:eastAsia="en-GB"/>
        </w:rPr>
        <w:t> </w:t>
      </w:r>
      <w:r w:rsidRPr="003F2BB1">
        <w:t>TS</w:t>
      </w:r>
      <w:r>
        <w:rPr>
          <w:lang w:eastAsia="en-GB"/>
        </w:rPr>
        <w:t> </w:t>
      </w:r>
      <w:r w:rsidRPr="003F2BB1">
        <w:t>23.502</w:t>
      </w:r>
      <w:r>
        <w:rPr>
          <w:lang w:eastAsia="en-GB"/>
        </w:rPr>
        <w:t> </w:t>
      </w:r>
      <w:r w:rsidRPr="003F2BB1">
        <w:t>[2].</w:t>
      </w:r>
    </w:p>
    <w:p w14:paraId="096A89D1" w14:textId="77777777" w:rsidR="00A67728" w:rsidRDefault="00A67728" w:rsidP="00A67728">
      <w:pPr>
        <w:pStyle w:val="B1"/>
      </w:pPr>
      <w:r w:rsidRPr="003F2BB1">
        <w:t>3.</w:t>
      </w:r>
      <w:r w:rsidRPr="003F2BB1">
        <w:tab/>
        <w:t>Along with step 2, the PCF performs UE Configuration Update procedure as described in clause</w:t>
      </w:r>
      <w:r>
        <w:rPr>
          <w:lang w:eastAsia="en-GB"/>
        </w:rPr>
        <w:t> </w:t>
      </w:r>
      <w:r w:rsidRPr="003F2BB1">
        <w:t>4.2.4.3 of 3GPP</w:t>
      </w:r>
      <w:r>
        <w:rPr>
          <w:lang w:eastAsia="en-GB"/>
        </w:rPr>
        <w:t> </w:t>
      </w:r>
      <w:r w:rsidRPr="003F2BB1">
        <w:t>TS</w:t>
      </w:r>
      <w:r>
        <w:rPr>
          <w:lang w:eastAsia="en-GB"/>
        </w:rPr>
        <w:t> </w:t>
      </w:r>
      <w:r w:rsidRPr="003F2BB1">
        <w:t>23.502</w:t>
      </w:r>
      <w:r>
        <w:rPr>
          <w:lang w:eastAsia="en-GB"/>
        </w:rPr>
        <w:t> </w:t>
      </w:r>
      <w:r w:rsidRPr="003F2BB1">
        <w:t>[2]. The MANAGE UE POLICY COMMAND message contains a URSP and the URSP contains for example S-NSSAI</w:t>
      </w:r>
      <w:r>
        <w:t xml:space="preserve"> </w:t>
      </w:r>
      <w:r w:rsidRPr="003F2BB1">
        <w:t xml:space="preserve">#1 for </w:t>
      </w:r>
      <w:r>
        <w:t>IMS service</w:t>
      </w:r>
      <w:r w:rsidRPr="003F2BB1">
        <w:t xml:space="preserve"> with available registration area and S-NSSAI</w:t>
      </w:r>
      <w:r>
        <w:t xml:space="preserve"> </w:t>
      </w:r>
      <w:r w:rsidRPr="003F2BB1">
        <w:t xml:space="preserve">#2 for </w:t>
      </w:r>
      <w:r>
        <w:t>other traffic</w:t>
      </w:r>
      <w:r w:rsidRPr="003F2BB1">
        <w:t>.</w:t>
      </w:r>
    </w:p>
    <w:p w14:paraId="5735BE90" w14:textId="77777777" w:rsidR="00A67728" w:rsidRDefault="00A67728" w:rsidP="00A67728">
      <w:pPr>
        <w:pStyle w:val="B1"/>
      </w:pPr>
      <w:r>
        <w:t>4</w:t>
      </w:r>
      <w:r w:rsidRPr="003F2BB1">
        <w:t>.</w:t>
      </w:r>
      <w:r w:rsidRPr="003F2BB1">
        <w:tab/>
        <w:t>Whe</w:t>
      </w:r>
      <w:r>
        <w:t>n</w:t>
      </w:r>
      <w:r w:rsidRPr="003F2BB1">
        <w:t xml:space="preserve"> UE </w:t>
      </w:r>
      <w:r>
        <w:t>requests</w:t>
      </w:r>
      <w:r w:rsidRPr="003F2BB1">
        <w:t xml:space="preserve"> to establish a 5GS PDU session for </w:t>
      </w:r>
      <w:r>
        <w:t>IMS service</w:t>
      </w:r>
      <w:r w:rsidRPr="003F2BB1">
        <w:t>, if the UE determines S-NSSAI</w:t>
      </w:r>
      <w:r>
        <w:t xml:space="preserve"> </w:t>
      </w:r>
      <w:r w:rsidRPr="003F2BB1">
        <w:t>#1 in Allowed NSSAI is usable in the current registration area based on the URSP in which S-NSSAI</w:t>
      </w:r>
      <w:r>
        <w:t xml:space="preserve"> </w:t>
      </w:r>
      <w:r w:rsidRPr="003F2BB1">
        <w:t>#1 is associated to available registration area, then the UE selects S-NSSAI #1 for IMS service.</w:t>
      </w:r>
    </w:p>
    <w:p w14:paraId="43DC7786" w14:textId="77777777" w:rsidR="00A67728" w:rsidRDefault="00A67728" w:rsidP="00A67728">
      <w:pPr>
        <w:pStyle w:val="3"/>
      </w:pPr>
      <w:bookmarkStart w:id="62" w:name="_Toc49174031"/>
      <w:bookmarkStart w:id="63" w:name="_Toc57733411"/>
      <w:r>
        <w:t>6.</w:t>
      </w:r>
      <w:r w:rsidR="00FC4D25">
        <w:t>1</w:t>
      </w:r>
      <w:r>
        <w:t>.2</w:t>
      </w:r>
      <w:r>
        <w:tab/>
        <w:t>Impacts on existing nodes and functions</w:t>
      </w:r>
      <w:bookmarkEnd w:id="62"/>
      <w:bookmarkEnd w:id="63"/>
    </w:p>
    <w:p w14:paraId="7BE22804" w14:textId="77777777" w:rsidR="00A67728" w:rsidRPr="00A21B24" w:rsidRDefault="00A67728" w:rsidP="00A67728">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describes impacts to existing entities and interfaces.</w:t>
      </w:r>
    </w:p>
    <w:p w14:paraId="2E262794" w14:textId="77777777" w:rsidR="00A67728" w:rsidRDefault="00A67728" w:rsidP="00A67728">
      <w:pPr>
        <w:pStyle w:val="3"/>
      </w:pPr>
      <w:bookmarkStart w:id="64" w:name="_Toc49174032"/>
      <w:bookmarkStart w:id="65" w:name="_Toc57733412"/>
      <w:r>
        <w:t>6.</w:t>
      </w:r>
      <w:r w:rsidR="00FC4D25">
        <w:t>1</w:t>
      </w:r>
      <w:r>
        <w:t>.3</w:t>
      </w:r>
      <w:r>
        <w:tab/>
        <w:t>Solution Evaluation</w:t>
      </w:r>
      <w:bookmarkEnd w:id="64"/>
      <w:bookmarkEnd w:id="65"/>
    </w:p>
    <w:p w14:paraId="08C911A4" w14:textId="77777777" w:rsidR="00A67728" w:rsidRPr="00C069BC" w:rsidRDefault="00A67728" w:rsidP="00A67728">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provides an evaluation of the solution.</w:t>
      </w:r>
    </w:p>
    <w:p w14:paraId="24B66EE3" w14:textId="77777777" w:rsidR="001A60FB" w:rsidRDefault="001A60FB" w:rsidP="001A60FB">
      <w:pPr>
        <w:pStyle w:val="2"/>
      </w:pPr>
      <w:bookmarkStart w:id="66" w:name="_Toc57733413"/>
      <w:proofErr w:type="gramStart"/>
      <w:r>
        <w:lastRenderedPageBreak/>
        <w:t>6.x</w:t>
      </w:r>
      <w:proofErr w:type="gramEnd"/>
      <w:r>
        <w:tab/>
        <w:t>Solution #X: &lt;Solution Title&gt;</w:t>
      </w:r>
      <w:bookmarkEnd w:id="55"/>
      <w:bookmarkEnd w:id="66"/>
    </w:p>
    <w:p w14:paraId="05C8B7AF" w14:textId="77777777" w:rsidR="001A60FB" w:rsidRDefault="001A60FB" w:rsidP="001A60FB">
      <w:pPr>
        <w:pStyle w:val="3"/>
      </w:pPr>
      <w:bookmarkStart w:id="67" w:name="_Toc503272512"/>
      <w:bookmarkStart w:id="68" w:name="_Toc57733414"/>
      <w:proofErr w:type="gramStart"/>
      <w:r>
        <w:t>6.x.1</w:t>
      </w:r>
      <w:proofErr w:type="gramEnd"/>
      <w:r>
        <w:tab/>
        <w:t>Description</w:t>
      </w:r>
      <w:bookmarkEnd w:id="67"/>
      <w:bookmarkEnd w:id="68"/>
    </w:p>
    <w:p w14:paraId="003B776A" w14:textId="77777777" w:rsidR="001A60FB" w:rsidRDefault="001A60FB" w:rsidP="001A60FB">
      <w:pPr>
        <w:pStyle w:val="3"/>
      </w:pPr>
      <w:bookmarkStart w:id="69" w:name="_Toc503272513"/>
      <w:bookmarkStart w:id="70" w:name="_Toc57733415"/>
      <w:proofErr w:type="gramStart"/>
      <w:r>
        <w:t>6.x.2</w:t>
      </w:r>
      <w:proofErr w:type="gramEnd"/>
      <w:r>
        <w:tab/>
        <w:t>Impacts on existing nodes and functions</w:t>
      </w:r>
      <w:bookmarkEnd w:id="69"/>
      <w:bookmarkEnd w:id="70"/>
    </w:p>
    <w:p w14:paraId="0460D1E3" w14:textId="77777777" w:rsidR="001A60FB" w:rsidRDefault="001A60FB" w:rsidP="001A60FB">
      <w:pPr>
        <w:pStyle w:val="3"/>
      </w:pPr>
      <w:bookmarkStart w:id="71" w:name="_Toc503272514"/>
      <w:bookmarkStart w:id="72" w:name="_Toc57733416"/>
      <w:proofErr w:type="gramStart"/>
      <w:r>
        <w:t>6.x.3</w:t>
      </w:r>
      <w:proofErr w:type="gramEnd"/>
      <w:r>
        <w:tab/>
        <w:t>Solution Evaluation</w:t>
      </w:r>
      <w:bookmarkEnd w:id="71"/>
      <w:bookmarkEnd w:id="72"/>
    </w:p>
    <w:p w14:paraId="1160A3AC" w14:textId="77777777" w:rsidR="001A60FB" w:rsidRDefault="001A60FB" w:rsidP="001A60FB">
      <w:pPr>
        <w:pStyle w:val="1"/>
      </w:pPr>
      <w:bookmarkStart w:id="73" w:name="_Toc503272515"/>
      <w:bookmarkStart w:id="74" w:name="_Toc57733417"/>
      <w:r>
        <w:t>7</w:t>
      </w:r>
      <w:r>
        <w:tab/>
        <w:t>Overall Evaluation</w:t>
      </w:r>
      <w:bookmarkEnd w:id="73"/>
      <w:bookmarkEnd w:id="74"/>
    </w:p>
    <w:p w14:paraId="4373B3CB" w14:textId="77777777" w:rsidR="001A60FB" w:rsidRPr="004D1E5E" w:rsidRDefault="001A60FB" w:rsidP="001A60FB"/>
    <w:p w14:paraId="48C55025" w14:textId="77777777" w:rsidR="001A60FB" w:rsidRDefault="001A60FB" w:rsidP="001A60FB">
      <w:pPr>
        <w:pStyle w:val="1"/>
      </w:pPr>
      <w:bookmarkStart w:id="75" w:name="_Toc503272516"/>
      <w:bookmarkStart w:id="76" w:name="_Toc57733418"/>
      <w:r>
        <w:t>8</w:t>
      </w:r>
      <w:r>
        <w:tab/>
        <w:t>Conclusions</w:t>
      </w:r>
      <w:bookmarkEnd w:id="75"/>
      <w:bookmarkEnd w:id="76"/>
    </w:p>
    <w:p w14:paraId="54A0720F" w14:textId="77777777" w:rsidR="001A60FB" w:rsidRDefault="001A60FB" w:rsidP="001A60FB">
      <w:pPr>
        <w:rPr>
          <w:i/>
        </w:rPr>
      </w:pPr>
    </w:p>
    <w:p w14:paraId="2A448264" w14:textId="77777777" w:rsidR="001A60FB" w:rsidRPr="004D3578" w:rsidRDefault="001A60FB" w:rsidP="00BB564B">
      <w:pPr>
        <w:pStyle w:val="9"/>
      </w:pPr>
      <w:r w:rsidRPr="00BB564B">
        <w:br w:type="page"/>
      </w:r>
      <w:bookmarkStart w:id="77" w:name="startOfAnnexes"/>
      <w:bookmarkStart w:id="78" w:name="_Toc57733419"/>
      <w:bookmarkEnd w:id="77"/>
      <w:r w:rsidRPr="004D3578">
        <w:lastRenderedPageBreak/>
        <w:t>Annex &lt;</w:t>
      </w:r>
      <w:r>
        <w:t>A</w:t>
      </w:r>
      <w:r w:rsidRPr="004D3578">
        <w:t>&gt; (informative)</w:t>
      </w:r>
      <w:proofErr w:type="gramStart"/>
      <w:r w:rsidRPr="004D3578">
        <w:t>:</w:t>
      </w:r>
      <w:proofErr w:type="gramEnd"/>
      <w:r w:rsidRPr="004D3578">
        <w:br/>
        <w:t>Change history</w:t>
      </w:r>
      <w:bookmarkEnd w:id="78"/>
    </w:p>
    <w:p w14:paraId="214B011C" w14:textId="77777777" w:rsidR="001A60FB" w:rsidRPr="00235394" w:rsidRDefault="001A60FB" w:rsidP="001A60FB">
      <w:pPr>
        <w:pStyle w:val="TH"/>
      </w:pPr>
      <w:bookmarkStart w:id="79" w:name="historyclause"/>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A60FB" w:rsidRPr="00235394" w14:paraId="367FD99D" w14:textId="77777777" w:rsidTr="00944A47">
        <w:trPr>
          <w:cantSplit/>
        </w:trPr>
        <w:tc>
          <w:tcPr>
            <w:tcW w:w="9639" w:type="dxa"/>
            <w:gridSpan w:val="8"/>
            <w:tcBorders>
              <w:bottom w:val="nil"/>
            </w:tcBorders>
            <w:shd w:val="solid" w:color="FFFFFF" w:fill="auto"/>
          </w:tcPr>
          <w:p w14:paraId="55764D49" w14:textId="77777777" w:rsidR="001A60FB" w:rsidRPr="00235394" w:rsidRDefault="001A60FB" w:rsidP="00944A47">
            <w:pPr>
              <w:pStyle w:val="TAL"/>
              <w:jc w:val="center"/>
              <w:rPr>
                <w:b/>
                <w:sz w:val="16"/>
              </w:rPr>
            </w:pPr>
            <w:r w:rsidRPr="00235394">
              <w:rPr>
                <w:b/>
              </w:rPr>
              <w:t>Change history</w:t>
            </w:r>
          </w:p>
        </w:tc>
      </w:tr>
      <w:tr w:rsidR="001A60FB" w:rsidRPr="00235394" w14:paraId="6ED9D4B3" w14:textId="77777777" w:rsidTr="00944A47">
        <w:tc>
          <w:tcPr>
            <w:tcW w:w="800" w:type="dxa"/>
            <w:shd w:val="pct10" w:color="auto" w:fill="FFFFFF"/>
          </w:tcPr>
          <w:p w14:paraId="61CC2BAF" w14:textId="77777777" w:rsidR="001A60FB" w:rsidRPr="00235394" w:rsidRDefault="001A60FB" w:rsidP="00944A47">
            <w:pPr>
              <w:pStyle w:val="TAL"/>
              <w:rPr>
                <w:b/>
                <w:sz w:val="16"/>
              </w:rPr>
            </w:pPr>
            <w:r w:rsidRPr="00235394">
              <w:rPr>
                <w:b/>
                <w:sz w:val="16"/>
              </w:rPr>
              <w:t>Date</w:t>
            </w:r>
          </w:p>
        </w:tc>
        <w:tc>
          <w:tcPr>
            <w:tcW w:w="800" w:type="dxa"/>
            <w:shd w:val="pct10" w:color="auto" w:fill="FFFFFF"/>
          </w:tcPr>
          <w:p w14:paraId="70B4B5A2" w14:textId="77777777" w:rsidR="001A60FB" w:rsidRPr="00235394" w:rsidRDefault="001A60FB" w:rsidP="00944A47">
            <w:pPr>
              <w:pStyle w:val="TAL"/>
              <w:rPr>
                <w:b/>
                <w:sz w:val="16"/>
              </w:rPr>
            </w:pPr>
            <w:r>
              <w:rPr>
                <w:b/>
                <w:sz w:val="16"/>
              </w:rPr>
              <w:t>Meeting</w:t>
            </w:r>
          </w:p>
        </w:tc>
        <w:tc>
          <w:tcPr>
            <w:tcW w:w="1094" w:type="dxa"/>
            <w:shd w:val="pct10" w:color="auto" w:fill="FFFFFF"/>
          </w:tcPr>
          <w:p w14:paraId="5FA8F89E" w14:textId="77777777" w:rsidR="001A60FB" w:rsidRPr="00235394" w:rsidRDefault="001A60FB" w:rsidP="00944A47">
            <w:pPr>
              <w:pStyle w:val="TAL"/>
              <w:rPr>
                <w:b/>
                <w:sz w:val="16"/>
              </w:rPr>
            </w:pPr>
            <w:proofErr w:type="spellStart"/>
            <w:r w:rsidRPr="00235394">
              <w:rPr>
                <w:b/>
                <w:sz w:val="16"/>
              </w:rPr>
              <w:t>TDoc</w:t>
            </w:r>
            <w:proofErr w:type="spellEnd"/>
          </w:p>
        </w:tc>
        <w:tc>
          <w:tcPr>
            <w:tcW w:w="425" w:type="dxa"/>
            <w:shd w:val="pct10" w:color="auto" w:fill="FFFFFF"/>
          </w:tcPr>
          <w:p w14:paraId="7056AD79" w14:textId="77777777" w:rsidR="001A60FB" w:rsidRPr="00235394" w:rsidRDefault="001A60FB" w:rsidP="00944A47">
            <w:pPr>
              <w:pStyle w:val="TAL"/>
              <w:rPr>
                <w:b/>
                <w:sz w:val="16"/>
              </w:rPr>
            </w:pPr>
            <w:r w:rsidRPr="00235394">
              <w:rPr>
                <w:b/>
                <w:sz w:val="16"/>
              </w:rPr>
              <w:t>CR</w:t>
            </w:r>
          </w:p>
        </w:tc>
        <w:tc>
          <w:tcPr>
            <w:tcW w:w="425" w:type="dxa"/>
            <w:shd w:val="pct10" w:color="auto" w:fill="FFFFFF"/>
          </w:tcPr>
          <w:p w14:paraId="4849E043" w14:textId="77777777" w:rsidR="001A60FB" w:rsidRPr="00235394" w:rsidRDefault="001A60FB" w:rsidP="00944A47">
            <w:pPr>
              <w:pStyle w:val="TAL"/>
              <w:rPr>
                <w:b/>
                <w:sz w:val="16"/>
              </w:rPr>
            </w:pPr>
            <w:r w:rsidRPr="00235394">
              <w:rPr>
                <w:b/>
                <w:sz w:val="16"/>
              </w:rPr>
              <w:t>Rev</w:t>
            </w:r>
          </w:p>
        </w:tc>
        <w:tc>
          <w:tcPr>
            <w:tcW w:w="425" w:type="dxa"/>
            <w:shd w:val="pct10" w:color="auto" w:fill="FFFFFF"/>
          </w:tcPr>
          <w:p w14:paraId="552D33FE" w14:textId="77777777" w:rsidR="001A60FB" w:rsidRPr="00235394" w:rsidRDefault="001A60FB" w:rsidP="00944A47">
            <w:pPr>
              <w:pStyle w:val="TAL"/>
              <w:rPr>
                <w:b/>
                <w:sz w:val="16"/>
              </w:rPr>
            </w:pPr>
            <w:r>
              <w:rPr>
                <w:b/>
                <w:sz w:val="16"/>
              </w:rPr>
              <w:t>Cat</w:t>
            </w:r>
          </w:p>
        </w:tc>
        <w:tc>
          <w:tcPr>
            <w:tcW w:w="4962" w:type="dxa"/>
            <w:shd w:val="pct10" w:color="auto" w:fill="FFFFFF"/>
          </w:tcPr>
          <w:p w14:paraId="42308651" w14:textId="77777777" w:rsidR="001A60FB" w:rsidRPr="00235394" w:rsidRDefault="001A60FB" w:rsidP="00944A47">
            <w:pPr>
              <w:pStyle w:val="TAL"/>
              <w:rPr>
                <w:b/>
                <w:sz w:val="16"/>
              </w:rPr>
            </w:pPr>
            <w:r w:rsidRPr="00235394">
              <w:rPr>
                <w:b/>
                <w:sz w:val="16"/>
              </w:rPr>
              <w:t>Subject/Comment</w:t>
            </w:r>
          </w:p>
        </w:tc>
        <w:tc>
          <w:tcPr>
            <w:tcW w:w="708" w:type="dxa"/>
            <w:shd w:val="pct10" w:color="auto" w:fill="FFFFFF"/>
          </w:tcPr>
          <w:p w14:paraId="5A9DB29B" w14:textId="77777777" w:rsidR="001A60FB" w:rsidRPr="00235394" w:rsidRDefault="001A60FB" w:rsidP="00944A47">
            <w:pPr>
              <w:pStyle w:val="TAL"/>
              <w:rPr>
                <w:b/>
                <w:sz w:val="16"/>
              </w:rPr>
            </w:pPr>
            <w:r w:rsidRPr="00235394">
              <w:rPr>
                <w:b/>
                <w:sz w:val="16"/>
              </w:rPr>
              <w:t>New</w:t>
            </w:r>
            <w:r>
              <w:rPr>
                <w:b/>
                <w:sz w:val="16"/>
              </w:rPr>
              <w:t xml:space="preserve"> version</w:t>
            </w:r>
          </w:p>
        </w:tc>
      </w:tr>
      <w:tr w:rsidR="00547690" w:rsidRPr="006B0D02" w14:paraId="5098AC9F" w14:textId="77777777" w:rsidTr="00944A47">
        <w:tc>
          <w:tcPr>
            <w:tcW w:w="800" w:type="dxa"/>
            <w:shd w:val="solid" w:color="FFFFFF" w:fill="auto"/>
          </w:tcPr>
          <w:p w14:paraId="35C1C28D" w14:textId="77777777" w:rsidR="00547690" w:rsidRPr="00900817" w:rsidRDefault="00547690" w:rsidP="00547690">
            <w:pPr>
              <w:pStyle w:val="TAC"/>
              <w:rPr>
                <w:color w:val="000000"/>
                <w:sz w:val="16"/>
                <w:szCs w:val="16"/>
              </w:rPr>
            </w:pPr>
            <w:r w:rsidRPr="00900817">
              <w:rPr>
                <w:color w:val="000000"/>
                <w:sz w:val="16"/>
                <w:szCs w:val="16"/>
              </w:rPr>
              <w:t>2020-09</w:t>
            </w:r>
          </w:p>
        </w:tc>
        <w:tc>
          <w:tcPr>
            <w:tcW w:w="800" w:type="dxa"/>
            <w:shd w:val="solid" w:color="FFFFFF" w:fill="auto"/>
          </w:tcPr>
          <w:p w14:paraId="655167DF" w14:textId="77777777" w:rsidR="00547690" w:rsidRPr="00900817" w:rsidRDefault="00547690" w:rsidP="00547690">
            <w:pPr>
              <w:pStyle w:val="TAC"/>
              <w:rPr>
                <w:color w:val="000000"/>
                <w:sz w:val="16"/>
                <w:szCs w:val="16"/>
              </w:rPr>
            </w:pPr>
            <w:r w:rsidRPr="00900817">
              <w:rPr>
                <w:color w:val="000000"/>
                <w:sz w:val="16"/>
                <w:szCs w:val="16"/>
              </w:rPr>
              <w:t>CT1#125e</w:t>
            </w:r>
          </w:p>
        </w:tc>
        <w:tc>
          <w:tcPr>
            <w:tcW w:w="1094" w:type="dxa"/>
            <w:shd w:val="solid" w:color="FFFFFF" w:fill="auto"/>
          </w:tcPr>
          <w:p w14:paraId="7F0ACF3E" w14:textId="77777777" w:rsidR="00547690" w:rsidRPr="00900817" w:rsidRDefault="00547690" w:rsidP="00547690">
            <w:pPr>
              <w:pStyle w:val="TAC"/>
              <w:rPr>
                <w:color w:val="000000"/>
                <w:sz w:val="16"/>
                <w:szCs w:val="16"/>
              </w:rPr>
            </w:pPr>
            <w:r w:rsidRPr="00900817">
              <w:rPr>
                <w:color w:val="000000"/>
                <w:sz w:val="16"/>
                <w:szCs w:val="16"/>
              </w:rPr>
              <w:t>C1-</w:t>
            </w:r>
            <w:r w:rsidR="00AC7E9B">
              <w:rPr>
                <w:color w:val="000000"/>
                <w:sz w:val="16"/>
                <w:szCs w:val="16"/>
              </w:rPr>
              <w:t>205277</w:t>
            </w:r>
          </w:p>
        </w:tc>
        <w:tc>
          <w:tcPr>
            <w:tcW w:w="425" w:type="dxa"/>
            <w:shd w:val="solid" w:color="FFFFFF" w:fill="auto"/>
          </w:tcPr>
          <w:p w14:paraId="5CBD79AE" w14:textId="77777777" w:rsidR="00547690" w:rsidRPr="00900817" w:rsidRDefault="00547690" w:rsidP="00547690">
            <w:pPr>
              <w:pStyle w:val="TAL"/>
              <w:rPr>
                <w:color w:val="000000"/>
                <w:sz w:val="16"/>
                <w:szCs w:val="16"/>
              </w:rPr>
            </w:pPr>
            <w:r w:rsidRPr="00900817">
              <w:rPr>
                <w:color w:val="000000"/>
                <w:sz w:val="16"/>
                <w:szCs w:val="16"/>
              </w:rPr>
              <w:t>-</w:t>
            </w:r>
          </w:p>
        </w:tc>
        <w:tc>
          <w:tcPr>
            <w:tcW w:w="425" w:type="dxa"/>
            <w:shd w:val="solid" w:color="FFFFFF" w:fill="auto"/>
          </w:tcPr>
          <w:p w14:paraId="6BF1E14C" w14:textId="77777777" w:rsidR="00547690" w:rsidRPr="00900817" w:rsidRDefault="00547690" w:rsidP="005B62BE">
            <w:pPr>
              <w:pStyle w:val="TAR"/>
            </w:pPr>
            <w:r w:rsidRPr="00900817">
              <w:t>-</w:t>
            </w:r>
          </w:p>
        </w:tc>
        <w:tc>
          <w:tcPr>
            <w:tcW w:w="425" w:type="dxa"/>
            <w:shd w:val="solid" w:color="FFFFFF" w:fill="auto"/>
          </w:tcPr>
          <w:p w14:paraId="395D1FB0" w14:textId="77777777" w:rsidR="00547690" w:rsidRPr="00900817" w:rsidRDefault="00547690" w:rsidP="00547690">
            <w:pPr>
              <w:pStyle w:val="TAC"/>
              <w:rPr>
                <w:color w:val="000000"/>
                <w:sz w:val="16"/>
                <w:szCs w:val="16"/>
              </w:rPr>
            </w:pPr>
            <w:r w:rsidRPr="00900817">
              <w:rPr>
                <w:color w:val="000000"/>
                <w:sz w:val="16"/>
                <w:szCs w:val="16"/>
              </w:rPr>
              <w:t>-</w:t>
            </w:r>
          </w:p>
        </w:tc>
        <w:tc>
          <w:tcPr>
            <w:tcW w:w="4962" w:type="dxa"/>
            <w:shd w:val="solid" w:color="FFFFFF" w:fill="auto"/>
          </w:tcPr>
          <w:p w14:paraId="44957F2D" w14:textId="77777777" w:rsidR="00547690" w:rsidRPr="00900817" w:rsidRDefault="00547690" w:rsidP="00547690">
            <w:pPr>
              <w:pStyle w:val="TAL"/>
              <w:rPr>
                <w:color w:val="000000"/>
                <w:sz w:val="16"/>
                <w:szCs w:val="16"/>
              </w:rPr>
            </w:pPr>
            <w:r w:rsidRPr="00900817">
              <w:rPr>
                <w:color w:val="000000"/>
                <w:sz w:val="16"/>
                <w:szCs w:val="16"/>
              </w:rPr>
              <w:t>Draft Skeleton</w:t>
            </w:r>
          </w:p>
        </w:tc>
        <w:tc>
          <w:tcPr>
            <w:tcW w:w="708" w:type="dxa"/>
            <w:shd w:val="solid" w:color="FFFFFF" w:fill="auto"/>
          </w:tcPr>
          <w:p w14:paraId="363CABD4" w14:textId="77777777" w:rsidR="00547690" w:rsidRPr="00900817" w:rsidRDefault="00547690" w:rsidP="00547690">
            <w:pPr>
              <w:pStyle w:val="TAC"/>
              <w:rPr>
                <w:color w:val="000000"/>
                <w:sz w:val="16"/>
                <w:szCs w:val="16"/>
              </w:rPr>
            </w:pPr>
            <w:r w:rsidRPr="00900817">
              <w:rPr>
                <w:color w:val="000000"/>
                <w:sz w:val="16"/>
                <w:szCs w:val="16"/>
              </w:rPr>
              <w:t>0.0.0</w:t>
            </w:r>
          </w:p>
        </w:tc>
      </w:tr>
      <w:tr w:rsidR="00CD322C" w:rsidRPr="006B0D02" w14:paraId="66ACC206" w14:textId="77777777" w:rsidTr="00944A47">
        <w:tc>
          <w:tcPr>
            <w:tcW w:w="800" w:type="dxa"/>
            <w:shd w:val="solid" w:color="FFFFFF" w:fill="auto"/>
          </w:tcPr>
          <w:p w14:paraId="0C2329FB"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020</w:t>
            </w:r>
            <w:r>
              <w:rPr>
                <w:rFonts w:hint="eastAsia"/>
                <w:color w:val="000000"/>
                <w:sz w:val="16"/>
                <w:szCs w:val="16"/>
                <w:lang w:eastAsia="zh-CN"/>
              </w:rPr>
              <w:t>-</w:t>
            </w:r>
            <w:r>
              <w:rPr>
                <w:color w:val="000000"/>
                <w:sz w:val="16"/>
                <w:szCs w:val="16"/>
                <w:lang w:eastAsia="zh-CN"/>
              </w:rPr>
              <w:t>10</w:t>
            </w:r>
          </w:p>
        </w:tc>
        <w:tc>
          <w:tcPr>
            <w:tcW w:w="800" w:type="dxa"/>
            <w:shd w:val="solid" w:color="FFFFFF" w:fill="auto"/>
          </w:tcPr>
          <w:p w14:paraId="3C0E29F9" w14:textId="77777777" w:rsidR="00CD322C" w:rsidRPr="00900817" w:rsidRDefault="00CD322C" w:rsidP="00547690">
            <w:pPr>
              <w:pStyle w:val="TAC"/>
              <w:rPr>
                <w:color w:val="000000"/>
                <w:sz w:val="16"/>
                <w:szCs w:val="16"/>
              </w:rPr>
            </w:pPr>
            <w:r>
              <w:rPr>
                <w:color w:val="000000"/>
                <w:sz w:val="16"/>
                <w:szCs w:val="16"/>
              </w:rPr>
              <w:t>CT1</w:t>
            </w:r>
            <w:r>
              <w:rPr>
                <w:rFonts w:hint="eastAsia"/>
                <w:color w:val="000000"/>
                <w:sz w:val="16"/>
                <w:szCs w:val="16"/>
                <w:lang w:eastAsia="zh-CN"/>
              </w:rPr>
              <w:t>#</w:t>
            </w:r>
            <w:r>
              <w:rPr>
                <w:color w:val="000000"/>
                <w:sz w:val="16"/>
                <w:szCs w:val="16"/>
              </w:rPr>
              <w:t>126e</w:t>
            </w:r>
          </w:p>
        </w:tc>
        <w:tc>
          <w:tcPr>
            <w:tcW w:w="1094" w:type="dxa"/>
            <w:shd w:val="solid" w:color="FFFFFF" w:fill="auto"/>
          </w:tcPr>
          <w:p w14:paraId="066CFA3F" w14:textId="77777777" w:rsidR="00CD322C" w:rsidRDefault="00CD322C" w:rsidP="00547690">
            <w:pPr>
              <w:pStyle w:val="TAC"/>
              <w:rPr>
                <w:color w:val="000000"/>
                <w:sz w:val="16"/>
                <w:szCs w:val="16"/>
              </w:rPr>
            </w:pPr>
            <w:r>
              <w:rPr>
                <w:color w:val="000000"/>
                <w:sz w:val="16"/>
                <w:szCs w:val="16"/>
              </w:rPr>
              <w:t>C1-206527</w:t>
            </w:r>
          </w:p>
          <w:p w14:paraId="1DC8ECA0" w14:textId="77777777" w:rsidR="00CD322C" w:rsidRDefault="00CD322C" w:rsidP="00CD322C">
            <w:pPr>
              <w:pStyle w:val="TAC"/>
              <w:rPr>
                <w:color w:val="000000"/>
                <w:sz w:val="16"/>
                <w:szCs w:val="16"/>
              </w:rPr>
            </w:pPr>
            <w:r>
              <w:rPr>
                <w:color w:val="000000"/>
                <w:sz w:val="16"/>
                <w:szCs w:val="16"/>
              </w:rPr>
              <w:t>C1-206530</w:t>
            </w:r>
          </w:p>
          <w:p w14:paraId="402A7045" w14:textId="77777777" w:rsidR="00CD322C" w:rsidRDefault="00CD322C" w:rsidP="00CD322C">
            <w:pPr>
              <w:pStyle w:val="TAC"/>
              <w:rPr>
                <w:color w:val="000000"/>
                <w:sz w:val="16"/>
                <w:szCs w:val="16"/>
              </w:rPr>
            </w:pPr>
            <w:r>
              <w:rPr>
                <w:color w:val="000000"/>
                <w:sz w:val="16"/>
                <w:szCs w:val="16"/>
              </w:rPr>
              <w:t>C1-206710</w:t>
            </w:r>
          </w:p>
          <w:p w14:paraId="3721DF1C" w14:textId="77777777" w:rsidR="00CD322C" w:rsidRDefault="00CD322C" w:rsidP="00CD322C">
            <w:pPr>
              <w:pStyle w:val="TAC"/>
              <w:rPr>
                <w:color w:val="000000"/>
                <w:sz w:val="16"/>
                <w:szCs w:val="16"/>
              </w:rPr>
            </w:pPr>
            <w:r>
              <w:rPr>
                <w:color w:val="000000"/>
                <w:sz w:val="16"/>
                <w:szCs w:val="16"/>
              </w:rPr>
              <w:t>C1-206739</w:t>
            </w:r>
          </w:p>
          <w:p w14:paraId="2978F90F" w14:textId="77777777" w:rsidR="00CD322C" w:rsidRPr="00900817" w:rsidRDefault="00CD322C" w:rsidP="00CD322C">
            <w:pPr>
              <w:pStyle w:val="TAC"/>
              <w:rPr>
                <w:color w:val="000000"/>
                <w:sz w:val="16"/>
                <w:szCs w:val="16"/>
              </w:rPr>
            </w:pPr>
            <w:r>
              <w:rPr>
                <w:color w:val="000000"/>
                <w:sz w:val="16"/>
                <w:szCs w:val="16"/>
              </w:rPr>
              <w:t>C1-206740</w:t>
            </w:r>
          </w:p>
        </w:tc>
        <w:tc>
          <w:tcPr>
            <w:tcW w:w="425" w:type="dxa"/>
            <w:shd w:val="solid" w:color="FFFFFF" w:fill="auto"/>
          </w:tcPr>
          <w:p w14:paraId="20F77DA8" w14:textId="77777777" w:rsidR="00CD322C" w:rsidRPr="00900817" w:rsidRDefault="00CD322C" w:rsidP="00547690">
            <w:pPr>
              <w:pStyle w:val="TAL"/>
              <w:rPr>
                <w:color w:val="000000"/>
                <w:sz w:val="16"/>
                <w:szCs w:val="16"/>
              </w:rPr>
            </w:pPr>
          </w:p>
        </w:tc>
        <w:tc>
          <w:tcPr>
            <w:tcW w:w="425" w:type="dxa"/>
            <w:shd w:val="solid" w:color="FFFFFF" w:fill="auto"/>
          </w:tcPr>
          <w:p w14:paraId="519C5B44" w14:textId="77777777" w:rsidR="00CD322C" w:rsidRPr="00900817" w:rsidRDefault="00CD322C" w:rsidP="00547690">
            <w:pPr>
              <w:pStyle w:val="TAR"/>
              <w:rPr>
                <w:color w:val="000000"/>
                <w:sz w:val="16"/>
                <w:szCs w:val="16"/>
              </w:rPr>
            </w:pPr>
          </w:p>
        </w:tc>
        <w:tc>
          <w:tcPr>
            <w:tcW w:w="425" w:type="dxa"/>
            <w:shd w:val="solid" w:color="FFFFFF" w:fill="auto"/>
          </w:tcPr>
          <w:p w14:paraId="7666133F" w14:textId="77777777" w:rsidR="00CD322C" w:rsidRPr="00900817" w:rsidRDefault="00CD322C" w:rsidP="00547690">
            <w:pPr>
              <w:pStyle w:val="TAC"/>
              <w:rPr>
                <w:color w:val="000000"/>
                <w:sz w:val="16"/>
                <w:szCs w:val="16"/>
              </w:rPr>
            </w:pPr>
          </w:p>
        </w:tc>
        <w:tc>
          <w:tcPr>
            <w:tcW w:w="4962" w:type="dxa"/>
            <w:shd w:val="solid" w:color="FFFFFF" w:fill="auto"/>
          </w:tcPr>
          <w:p w14:paraId="44FD4608" w14:textId="77777777" w:rsidR="00CD322C" w:rsidRPr="00900817" w:rsidRDefault="00CD322C" w:rsidP="00CD322C">
            <w:pPr>
              <w:pStyle w:val="TAL"/>
              <w:rPr>
                <w:color w:val="000000"/>
                <w:sz w:val="16"/>
                <w:szCs w:val="16"/>
              </w:rPr>
            </w:pPr>
            <w:r>
              <w:rPr>
                <w:color w:val="000000"/>
                <w:sz w:val="16"/>
                <w:szCs w:val="16"/>
              </w:rPr>
              <w:t xml:space="preserve">Agreed </w:t>
            </w:r>
            <w:proofErr w:type="spellStart"/>
            <w:r>
              <w:rPr>
                <w:color w:val="000000"/>
                <w:sz w:val="16"/>
                <w:szCs w:val="16"/>
              </w:rPr>
              <w:t>pCRs</w:t>
            </w:r>
            <w:proofErr w:type="spellEnd"/>
            <w:r>
              <w:rPr>
                <w:color w:val="000000"/>
                <w:sz w:val="16"/>
                <w:szCs w:val="16"/>
              </w:rPr>
              <w:t xml:space="preserve"> in CT WG1#126e</w:t>
            </w:r>
          </w:p>
        </w:tc>
        <w:tc>
          <w:tcPr>
            <w:tcW w:w="708" w:type="dxa"/>
            <w:shd w:val="solid" w:color="FFFFFF" w:fill="auto"/>
          </w:tcPr>
          <w:p w14:paraId="43747B58"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.1.0</w:t>
            </w:r>
          </w:p>
        </w:tc>
      </w:tr>
      <w:tr w:rsidR="002362EA" w:rsidRPr="006B0D02" w14:paraId="66182236" w14:textId="77777777" w:rsidTr="00944A47">
        <w:tc>
          <w:tcPr>
            <w:tcW w:w="800" w:type="dxa"/>
            <w:shd w:val="solid" w:color="FFFFFF" w:fill="auto"/>
          </w:tcPr>
          <w:p w14:paraId="36902D86" w14:textId="3014856A" w:rsidR="002362EA" w:rsidRDefault="002362EA"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020</w:t>
            </w:r>
            <w:r>
              <w:rPr>
                <w:rFonts w:hint="eastAsia"/>
                <w:color w:val="000000"/>
                <w:sz w:val="16"/>
                <w:szCs w:val="16"/>
                <w:lang w:eastAsia="zh-CN"/>
              </w:rPr>
              <w:t>-</w:t>
            </w:r>
            <w:r>
              <w:rPr>
                <w:color w:val="000000"/>
                <w:sz w:val="16"/>
                <w:szCs w:val="16"/>
                <w:lang w:eastAsia="zh-CN"/>
              </w:rPr>
              <w:t>11</w:t>
            </w:r>
          </w:p>
        </w:tc>
        <w:tc>
          <w:tcPr>
            <w:tcW w:w="800" w:type="dxa"/>
            <w:shd w:val="solid" w:color="FFFFFF" w:fill="auto"/>
          </w:tcPr>
          <w:p w14:paraId="542F5096" w14:textId="50AAEC6E" w:rsidR="002362EA" w:rsidRDefault="002362EA" w:rsidP="00547690">
            <w:pPr>
              <w:pStyle w:val="TAC"/>
              <w:rPr>
                <w:color w:val="000000"/>
                <w:sz w:val="16"/>
                <w:szCs w:val="16"/>
              </w:rPr>
            </w:pPr>
            <w:r>
              <w:rPr>
                <w:color w:val="000000"/>
                <w:sz w:val="16"/>
                <w:szCs w:val="16"/>
              </w:rPr>
              <w:t>CT1#127e</w:t>
            </w:r>
          </w:p>
        </w:tc>
        <w:tc>
          <w:tcPr>
            <w:tcW w:w="1094" w:type="dxa"/>
            <w:shd w:val="solid" w:color="FFFFFF" w:fill="auto"/>
          </w:tcPr>
          <w:p w14:paraId="36335B57" w14:textId="330CAFCE" w:rsidR="002362EA" w:rsidRDefault="002362EA"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1-207706</w:t>
            </w:r>
          </w:p>
        </w:tc>
        <w:tc>
          <w:tcPr>
            <w:tcW w:w="425" w:type="dxa"/>
            <w:shd w:val="solid" w:color="FFFFFF" w:fill="auto"/>
          </w:tcPr>
          <w:p w14:paraId="6B43F211" w14:textId="77777777" w:rsidR="002362EA" w:rsidRPr="00900817" w:rsidRDefault="002362EA" w:rsidP="00547690">
            <w:pPr>
              <w:pStyle w:val="TAL"/>
              <w:rPr>
                <w:color w:val="000000"/>
                <w:sz w:val="16"/>
                <w:szCs w:val="16"/>
              </w:rPr>
            </w:pPr>
          </w:p>
        </w:tc>
        <w:tc>
          <w:tcPr>
            <w:tcW w:w="425" w:type="dxa"/>
            <w:shd w:val="solid" w:color="FFFFFF" w:fill="auto"/>
          </w:tcPr>
          <w:p w14:paraId="28AA71BC" w14:textId="77777777" w:rsidR="002362EA" w:rsidRPr="00900817" w:rsidRDefault="002362EA" w:rsidP="00547690">
            <w:pPr>
              <w:pStyle w:val="TAR"/>
              <w:rPr>
                <w:color w:val="000000"/>
                <w:sz w:val="16"/>
                <w:szCs w:val="16"/>
              </w:rPr>
            </w:pPr>
          </w:p>
        </w:tc>
        <w:tc>
          <w:tcPr>
            <w:tcW w:w="425" w:type="dxa"/>
            <w:shd w:val="solid" w:color="FFFFFF" w:fill="auto"/>
          </w:tcPr>
          <w:p w14:paraId="2DDA0101" w14:textId="77777777" w:rsidR="002362EA" w:rsidRPr="00900817" w:rsidRDefault="002362EA" w:rsidP="00547690">
            <w:pPr>
              <w:pStyle w:val="TAC"/>
              <w:rPr>
                <w:color w:val="000000"/>
                <w:sz w:val="16"/>
                <w:szCs w:val="16"/>
              </w:rPr>
            </w:pPr>
          </w:p>
        </w:tc>
        <w:tc>
          <w:tcPr>
            <w:tcW w:w="4962" w:type="dxa"/>
            <w:shd w:val="solid" w:color="FFFFFF" w:fill="auto"/>
          </w:tcPr>
          <w:p w14:paraId="04BD796B" w14:textId="77777777" w:rsidR="00282879" w:rsidRDefault="002362EA" w:rsidP="00CD322C">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w:t>
            </w:r>
            <w:proofErr w:type="spellEnd"/>
            <w:r>
              <w:rPr>
                <w:color w:val="000000"/>
                <w:sz w:val="16"/>
                <w:szCs w:val="16"/>
                <w:lang w:eastAsia="zh-CN"/>
              </w:rPr>
              <w:t xml:space="preserve"> in CT</w:t>
            </w:r>
            <w:r>
              <w:rPr>
                <w:color w:val="000000"/>
                <w:sz w:val="16"/>
                <w:szCs w:val="16"/>
                <w:lang w:val="en-US" w:eastAsia="zh-CN"/>
              </w:rPr>
              <w:t> WG1#127e</w:t>
            </w:r>
          </w:p>
          <w:p w14:paraId="1F6556B0" w14:textId="11567158" w:rsidR="00282879" w:rsidRPr="002362EA" w:rsidRDefault="00C66227" w:rsidP="00C66227">
            <w:pPr>
              <w:pStyle w:val="TAL"/>
              <w:rPr>
                <w:color w:val="000000"/>
                <w:sz w:val="16"/>
                <w:szCs w:val="16"/>
                <w:lang w:val="en-US" w:eastAsia="zh-CN"/>
              </w:rPr>
            </w:pPr>
            <w:r>
              <w:rPr>
                <w:color w:val="000000"/>
                <w:sz w:val="16"/>
                <w:szCs w:val="16"/>
                <w:lang w:val="en-US" w:eastAsia="zh-CN"/>
              </w:rPr>
              <w:t xml:space="preserve">Corrupted </w:t>
            </w:r>
            <w:r w:rsidR="00282879">
              <w:rPr>
                <w:color w:val="000000"/>
                <w:sz w:val="16"/>
                <w:szCs w:val="16"/>
                <w:lang w:val="en-US" w:eastAsia="zh-CN"/>
              </w:rPr>
              <w:t>Figure 6.1.1.2 fixed</w:t>
            </w:r>
            <w:r>
              <w:rPr>
                <w:color w:val="000000"/>
                <w:sz w:val="16"/>
                <w:szCs w:val="16"/>
                <w:lang w:val="en-US" w:eastAsia="zh-CN"/>
              </w:rPr>
              <w:t xml:space="preserve"> using Visio format</w:t>
            </w:r>
          </w:p>
        </w:tc>
        <w:tc>
          <w:tcPr>
            <w:tcW w:w="708" w:type="dxa"/>
            <w:shd w:val="solid" w:color="FFFFFF" w:fill="auto"/>
          </w:tcPr>
          <w:p w14:paraId="0DBB50D1" w14:textId="0C1CAE5B" w:rsidR="002362EA" w:rsidRDefault="002362EA" w:rsidP="00547690">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bl>
    <w:p w14:paraId="0C9C3EF8" w14:textId="77777777" w:rsidR="001A60FB" w:rsidRDefault="001A60FB" w:rsidP="00487D51">
      <w:pPr>
        <w:rPr>
          <w:noProof/>
          <w:lang w:val="en-US"/>
        </w:rPr>
      </w:pPr>
    </w:p>
    <w:sectPr w:rsidR="001A60FB">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8C4E5" w14:textId="77777777" w:rsidR="00982579" w:rsidRDefault="00982579">
      <w:r>
        <w:separator/>
      </w:r>
    </w:p>
  </w:endnote>
  <w:endnote w:type="continuationSeparator" w:id="0">
    <w:p w14:paraId="115F8ACC" w14:textId="77777777" w:rsidR="00982579" w:rsidRDefault="0098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FB23" w14:textId="77777777" w:rsidR="00944A47" w:rsidRDefault="00944A4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EA279" w14:textId="77777777" w:rsidR="00982579" w:rsidRDefault="00982579">
      <w:r>
        <w:separator/>
      </w:r>
    </w:p>
  </w:footnote>
  <w:footnote w:type="continuationSeparator" w:id="0">
    <w:p w14:paraId="66D17406" w14:textId="77777777" w:rsidR="00982579" w:rsidRDefault="00982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8C1BB" w14:textId="77777777" w:rsidR="0020225A" w:rsidRDefault="0020225A">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03711" w14:textId="1ACBD935" w:rsidR="00944A47" w:rsidRDefault="0094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D97">
      <w:rPr>
        <w:rFonts w:ascii="Arial" w:hAnsi="Arial" w:cs="Arial"/>
        <w:b/>
        <w:noProof/>
        <w:sz w:val="18"/>
        <w:szCs w:val="18"/>
      </w:rPr>
      <w:t>3GPP TR 23.700-10 V0.2.0 (2020-11)</w:t>
    </w:r>
    <w:r>
      <w:rPr>
        <w:rFonts w:ascii="Arial" w:hAnsi="Arial" w:cs="Arial"/>
        <w:b/>
        <w:sz w:val="18"/>
        <w:szCs w:val="18"/>
      </w:rPr>
      <w:fldChar w:fldCharType="end"/>
    </w:r>
  </w:p>
  <w:p w14:paraId="32CD6DD4" w14:textId="77777777" w:rsidR="00944A47" w:rsidRDefault="0094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5D97">
      <w:rPr>
        <w:rFonts w:ascii="Arial" w:hAnsi="Arial" w:cs="Arial"/>
        <w:b/>
        <w:noProof/>
        <w:sz w:val="18"/>
        <w:szCs w:val="18"/>
      </w:rPr>
      <w:t>12</w:t>
    </w:r>
    <w:r>
      <w:rPr>
        <w:rFonts w:ascii="Arial" w:hAnsi="Arial" w:cs="Arial"/>
        <w:b/>
        <w:sz w:val="18"/>
        <w:szCs w:val="18"/>
      </w:rPr>
      <w:fldChar w:fldCharType="end"/>
    </w:r>
  </w:p>
  <w:p w14:paraId="0DFB3203" w14:textId="73BB5BA9" w:rsidR="00944A47" w:rsidRDefault="0094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D97">
      <w:rPr>
        <w:rFonts w:ascii="Arial" w:hAnsi="Arial" w:cs="Arial"/>
        <w:b/>
        <w:noProof/>
        <w:sz w:val="18"/>
        <w:szCs w:val="18"/>
      </w:rPr>
      <w:t>Release 17</w:t>
    </w:r>
    <w:r>
      <w:rPr>
        <w:rFonts w:ascii="Arial" w:hAnsi="Arial" w:cs="Arial"/>
        <w:b/>
        <w:sz w:val="18"/>
        <w:szCs w:val="18"/>
      </w:rPr>
      <w:fldChar w:fldCharType="end"/>
    </w:r>
  </w:p>
  <w:p w14:paraId="78BA6851" w14:textId="77777777" w:rsidR="00944A47" w:rsidRDefault="00944A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7"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5"/>
  </w:num>
  <w:num w:numId="8">
    <w:abstractNumId w:val="22"/>
  </w:num>
  <w:num w:numId="9">
    <w:abstractNumId w:val="8"/>
  </w:num>
  <w:num w:numId="10">
    <w:abstractNumId w:val="5"/>
  </w:num>
  <w:num w:numId="11">
    <w:abstractNumId w:val="26"/>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8"/>
  </w:num>
  <w:num w:numId="23">
    <w:abstractNumId w:val="20"/>
  </w:num>
  <w:num w:numId="24">
    <w:abstractNumId w:val="27"/>
  </w:num>
  <w:num w:numId="25">
    <w:abstractNumId w:val="16"/>
  </w:num>
  <w:num w:numId="26">
    <w:abstractNumId w:val="29"/>
  </w:num>
  <w:num w:numId="27">
    <w:abstractNumId w:val="14"/>
  </w:num>
  <w:num w:numId="28">
    <w:abstractNumId w:val="21"/>
  </w:num>
  <w:num w:numId="29">
    <w:abstractNumId w:val="30"/>
  </w:num>
  <w:num w:numId="30">
    <w:abstractNumId w:val="13"/>
  </w:num>
  <w:num w:numId="31">
    <w:abstractNumId w:val="4"/>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479C3"/>
    <w:rsid w:val="00050997"/>
    <w:rsid w:val="000567B6"/>
    <w:rsid w:val="000571F3"/>
    <w:rsid w:val="00070835"/>
    <w:rsid w:val="000709EE"/>
    <w:rsid w:val="0007625C"/>
    <w:rsid w:val="000802F7"/>
    <w:rsid w:val="00091760"/>
    <w:rsid w:val="000920A7"/>
    <w:rsid w:val="000A6CE6"/>
    <w:rsid w:val="000B6310"/>
    <w:rsid w:val="000C6598"/>
    <w:rsid w:val="000C6DF3"/>
    <w:rsid w:val="000D11E4"/>
    <w:rsid w:val="000D78F1"/>
    <w:rsid w:val="000F73CB"/>
    <w:rsid w:val="000F76CD"/>
    <w:rsid w:val="00107AAB"/>
    <w:rsid w:val="0012798E"/>
    <w:rsid w:val="0013504C"/>
    <w:rsid w:val="001512A9"/>
    <w:rsid w:val="00151453"/>
    <w:rsid w:val="001553AD"/>
    <w:rsid w:val="0016030E"/>
    <w:rsid w:val="00166369"/>
    <w:rsid w:val="00171A0C"/>
    <w:rsid w:val="00174FC7"/>
    <w:rsid w:val="001805CC"/>
    <w:rsid w:val="001A60FB"/>
    <w:rsid w:val="001B239F"/>
    <w:rsid w:val="001D6808"/>
    <w:rsid w:val="001E41F3"/>
    <w:rsid w:val="001E5A1C"/>
    <w:rsid w:val="001F6C9D"/>
    <w:rsid w:val="0020225A"/>
    <w:rsid w:val="002061C1"/>
    <w:rsid w:val="002100CD"/>
    <w:rsid w:val="00210E61"/>
    <w:rsid w:val="00212FF7"/>
    <w:rsid w:val="002264BB"/>
    <w:rsid w:val="002266D2"/>
    <w:rsid w:val="00232D54"/>
    <w:rsid w:val="002362EA"/>
    <w:rsid w:val="00242DA0"/>
    <w:rsid w:val="00247FAF"/>
    <w:rsid w:val="00262BAD"/>
    <w:rsid w:val="002737B3"/>
    <w:rsid w:val="00275D12"/>
    <w:rsid w:val="002769F4"/>
    <w:rsid w:val="00282879"/>
    <w:rsid w:val="002867DB"/>
    <w:rsid w:val="002B1F0E"/>
    <w:rsid w:val="002B38EA"/>
    <w:rsid w:val="002F666F"/>
    <w:rsid w:val="00314649"/>
    <w:rsid w:val="00332BBF"/>
    <w:rsid w:val="003345E0"/>
    <w:rsid w:val="00347CAD"/>
    <w:rsid w:val="00361937"/>
    <w:rsid w:val="00370766"/>
    <w:rsid w:val="003817E1"/>
    <w:rsid w:val="00382357"/>
    <w:rsid w:val="00386BBC"/>
    <w:rsid w:val="003C25BC"/>
    <w:rsid w:val="003E29EF"/>
    <w:rsid w:val="003F00E8"/>
    <w:rsid w:val="003F1A09"/>
    <w:rsid w:val="0040402B"/>
    <w:rsid w:val="004120CD"/>
    <w:rsid w:val="00424B44"/>
    <w:rsid w:val="00424CFA"/>
    <w:rsid w:val="00436BAB"/>
    <w:rsid w:val="004543B0"/>
    <w:rsid w:val="004818B1"/>
    <w:rsid w:val="00486FED"/>
    <w:rsid w:val="00487D51"/>
    <w:rsid w:val="0049014B"/>
    <w:rsid w:val="0049211E"/>
    <w:rsid w:val="0049586D"/>
    <w:rsid w:val="0049670D"/>
    <w:rsid w:val="004A6CE2"/>
    <w:rsid w:val="004B2BBE"/>
    <w:rsid w:val="004D55BD"/>
    <w:rsid w:val="004E592F"/>
    <w:rsid w:val="0050072F"/>
    <w:rsid w:val="0050780D"/>
    <w:rsid w:val="0051011C"/>
    <w:rsid w:val="00510DA1"/>
    <w:rsid w:val="0051428C"/>
    <w:rsid w:val="005170CA"/>
    <w:rsid w:val="005219A0"/>
    <w:rsid w:val="00525DE5"/>
    <w:rsid w:val="0053200F"/>
    <w:rsid w:val="00532DAF"/>
    <w:rsid w:val="00540383"/>
    <w:rsid w:val="00540516"/>
    <w:rsid w:val="00547690"/>
    <w:rsid w:val="00563633"/>
    <w:rsid w:val="005660BD"/>
    <w:rsid w:val="00567FC9"/>
    <w:rsid w:val="0058703A"/>
    <w:rsid w:val="00587BD8"/>
    <w:rsid w:val="005A3F92"/>
    <w:rsid w:val="005A634A"/>
    <w:rsid w:val="005B5D33"/>
    <w:rsid w:val="005B62BE"/>
    <w:rsid w:val="005C1635"/>
    <w:rsid w:val="005D5305"/>
    <w:rsid w:val="005E2C44"/>
    <w:rsid w:val="005E4909"/>
    <w:rsid w:val="005E658C"/>
    <w:rsid w:val="006007AC"/>
    <w:rsid w:val="00600DC4"/>
    <w:rsid w:val="00605D97"/>
    <w:rsid w:val="00607AAD"/>
    <w:rsid w:val="00607CA1"/>
    <w:rsid w:val="0061797E"/>
    <w:rsid w:val="00642835"/>
    <w:rsid w:val="00644B6A"/>
    <w:rsid w:val="0065003E"/>
    <w:rsid w:val="00660D41"/>
    <w:rsid w:val="00666E5B"/>
    <w:rsid w:val="00681DA1"/>
    <w:rsid w:val="00692DD3"/>
    <w:rsid w:val="006A0945"/>
    <w:rsid w:val="006A0FAB"/>
    <w:rsid w:val="006A5BDE"/>
    <w:rsid w:val="006A7899"/>
    <w:rsid w:val="006C7281"/>
    <w:rsid w:val="006D4207"/>
    <w:rsid w:val="006D5EC3"/>
    <w:rsid w:val="006D71C2"/>
    <w:rsid w:val="006E21FB"/>
    <w:rsid w:val="007010B6"/>
    <w:rsid w:val="00713847"/>
    <w:rsid w:val="00722FA4"/>
    <w:rsid w:val="007479F4"/>
    <w:rsid w:val="007A4A08"/>
    <w:rsid w:val="007A5438"/>
    <w:rsid w:val="007B4183"/>
    <w:rsid w:val="007B512A"/>
    <w:rsid w:val="007C2097"/>
    <w:rsid w:val="007C3964"/>
    <w:rsid w:val="007D12B5"/>
    <w:rsid w:val="007E0DCE"/>
    <w:rsid w:val="00800104"/>
    <w:rsid w:val="00805B6A"/>
    <w:rsid w:val="00812723"/>
    <w:rsid w:val="00817868"/>
    <w:rsid w:val="00843C3D"/>
    <w:rsid w:val="0085467E"/>
    <w:rsid w:val="00856B98"/>
    <w:rsid w:val="00866954"/>
    <w:rsid w:val="00870EE7"/>
    <w:rsid w:val="00875DC5"/>
    <w:rsid w:val="00881AEE"/>
    <w:rsid w:val="008842D7"/>
    <w:rsid w:val="008875E1"/>
    <w:rsid w:val="00893CE9"/>
    <w:rsid w:val="008A0451"/>
    <w:rsid w:val="008A3CB8"/>
    <w:rsid w:val="008A5E86"/>
    <w:rsid w:val="008B1118"/>
    <w:rsid w:val="008B3DB0"/>
    <w:rsid w:val="008E448A"/>
    <w:rsid w:val="008E7215"/>
    <w:rsid w:val="008F33A2"/>
    <w:rsid w:val="008F647C"/>
    <w:rsid w:val="008F686C"/>
    <w:rsid w:val="008F7B65"/>
    <w:rsid w:val="00900817"/>
    <w:rsid w:val="00912CEF"/>
    <w:rsid w:val="0092553A"/>
    <w:rsid w:val="009329E7"/>
    <w:rsid w:val="00944A47"/>
    <w:rsid w:val="00957D6A"/>
    <w:rsid w:val="00960F9E"/>
    <w:rsid w:val="009707D8"/>
    <w:rsid w:val="00982579"/>
    <w:rsid w:val="009937EF"/>
    <w:rsid w:val="009947C8"/>
    <w:rsid w:val="009B1144"/>
    <w:rsid w:val="009C61B9"/>
    <w:rsid w:val="009E3297"/>
    <w:rsid w:val="009E32A5"/>
    <w:rsid w:val="009F0D2D"/>
    <w:rsid w:val="009F7FF6"/>
    <w:rsid w:val="00A10408"/>
    <w:rsid w:val="00A15128"/>
    <w:rsid w:val="00A3669C"/>
    <w:rsid w:val="00A47E70"/>
    <w:rsid w:val="00A552EE"/>
    <w:rsid w:val="00A67728"/>
    <w:rsid w:val="00A71465"/>
    <w:rsid w:val="00A739BA"/>
    <w:rsid w:val="00A823B2"/>
    <w:rsid w:val="00A8322D"/>
    <w:rsid w:val="00AA4CA0"/>
    <w:rsid w:val="00AA525C"/>
    <w:rsid w:val="00AB1094"/>
    <w:rsid w:val="00AB6534"/>
    <w:rsid w:val="00AC7E9B"/>
    <w:rsid w:val="00AD2965"/>
    <w:rsid w:val="00AD384E"/>
    <w:rsid w:val="00AD5993"/>
    <w:rsid w:val="00AD7C25"/>
    <w:rsid w:val="00AE26E1"/>
    <w:rsid w:val="00AE53E6"/>
    <w:rsid w:val="00AE7799"/>
    <w:rsid w:val="00AF4708"/>
    <w:rsid w:val="00B05B9E"/>
    <w:rsid w:val="00B2137F"/>
    <w:rsid w:val="00B258BB"/>
    <w:rsid w:val="00B353EC"/>
    <w:rsid w:val="00B46356"/>
    <w:rsid w:val="00B51B24"/>
    <w:rsid w:val="00B57D17"/>
    <w:rsid w:val="00B65272"/>
    <w:rsid w:val="00B66D06"/>
    <w:rsid w:val="00B7356C"/>
    <w:rsid w:val="00B754CE"/>
    <w:rsid w:val="00B8024E"/>
    <w:rsid w:val="00B80948"/>
    <w:rsid w:val="00B95BA0"/>
    <w:rsid w:val="00B95BC8"/>
    <w:rsid w:val="00BA30F8"/>
    <w:rsid w:val="00BA6456"/>
    <w:rsid w:val="00BB564B"/>
    <w:rsid w:val="00BB5DFC"/>
    <w:rsid w:val="00BC21E1"/>
    <w:rsid w:val="00BC6509"/>
    <w:rsid w:val="00BD279D"/>
    <w:rsid w:val="00C123D3"/>
    <w:rsid w:val="00C21836"/>
    <w:rsid w:val="00C35B9B"/>
    <w:rsid w:val="00C37213"/>
    <w:rsid w:val="00C43F35"/>
    <w:rsid w:val="00C524DD"/>
    <w:rsid w:val="00C66227"/>
    <w:rsid w:val="00C75916"/>
    <w:rsid w:val="00C75928"/>
    <w:rsid w:val="00C81421"/>
    <w:rsid w:val="00C953E5"/>
    <w:rsid w:val="00C95985"/>
    <w:rsid w:val="00C95C66"/>
    <w:rsid w:val="00C96EAE"/>
    <w:rsid w:val="00CA3886"/>
    <w:rsid w:val="00CA4650"/>
    <w:rsid w:val="00CB1493"/>
    <w:rsid w:val="00CB204C"/>
    <w:rsid w:val="00CC22D4"/>
    <w:rsid w:val="00CC5026"/>
    <w:rsid w:val="00CD2478"/>
    <w:rsid w:val="00CD2751"/>
    <w:rsid w:val="00CD322C"/>
    <w:rsid w:val="00CD3417"/>
    <w:rsid w:val="00CD5700"/>
    <w:rsid w:val="00CD630A"/>
    <w:rsid w:val="00CE21CA"/>
    <w:rsid w:val="00CF27D1"/>
    <w:rsid w:val="00D01137"/>
    <w:rsid w:val="00D05A8D"/>
    <w:rsid w:val="00D25595"/>
    <w:rsid w:val="00D25BA3"/>
    <w:rsid w:val="00D407B1"/>
    <w:rsid w:val="00D55F30"/>
    <w:rsid w:val="00D60F03"/>
    <w:rsid w:val="00D65026"/>
    <w:rsid w:val="00D83BF8"/>
    <w:rsid w:val="00D86C4B"/>
    <w:rsid w:val="00DA4A78"/>
    <w:rsid w:val="00DA75EC"/>
    <w:rsid w:val="00DA7F5D"/>
    <w:rsid w:val="00DB1900"/>
    <w:rsid w:val="00DC492A"/>
    <w:rsid w:val="00DD3DF8"/>
    <w:rsid w:val="00DE11FF"/>
    <w:rsid w:val="00DE29CC"/>
    <w:rsid w:val="00DE7DC9"/>
    <w:rsid w:val="00DF5702"/>
    <w:rsid w:val="00E00442"/>
    <w:rsid w:val="00E01A9F"/>
    <w:rsid w:val="00E20CD5"/>
    <w:rsid w:val="00E22736"/>
    <w:rsid w:val="00E412FD"/>
    <w:rsid w:val="00E42C12"/>
    <w:rsid w:val="00E45A80"/>
    <w:rsid w:val="00E461F8"/>
    <w:rsid w:val="00E50C3F"/>
    <w:rsid w:val="00E52B12"/>
    <w:rsid w:val="00E5568D"/>
    <w:rsid w:val="00E5646D"/>
    <w:rsid w:val="00E60553"/>
    <w:rsid w:val="00E717A0"/>
    <w:rsid w:val="00E7234B"/>
    <w:rsid w:val="00E72A5B"/>
    <w:rsid w:val="00E81BF9"/>
    <w:rsid w:val="00E84466"/>
    <w:rsid w:val="00EA176A"/>
    <w:rsid w:val="00EB20CE"/>
    <w:rsid w:val="00EB4FA3"/>
    <w:rsid w:val="00ED4616"/>
    <w:rsid w:val="00ED5B7D"/>
    <w:rsid w:val="00ED5D1B"/>
    <w:rsid w:val="00ED741A"/>
    <w:rsid w:val="00EE7D7C"/>
    <w:rsid w:val="00EF2CB8"/>
    <w:rsid w:val="00F06166"/>
    <w:rsid w:val="00F10DFC"/>
    <w:rsid w:val="00F171D1"/>
    <w:rsid w:val="00F25D98"/>
    <w:rsid w:val="00F27894"/>
    <w:rsid w:val="00F300FB"/>
    <w:rsid w:val="00F329F6"/>
    <w:rsid w:val="00F42AAE"/>
    <w:rsid w:val="00F47DF9"/>
    <w:rsid w:val="00F5389E"/>
    <w:rsid w:val="00F82802"/>
    <w:rsid w:val="00F92762"/>
    <w:rsid w:val="00F946A3"/>
    <w:rsid w:val="00F95B00"/>
    <w:rsid w:val="00FB6386"/>
    <w:rsid w:val="00FC4D25"/>
    <w:rsid w:val="00FD39C8"/>
    <w:rsid w:val="00FE0706"/>
    <w:rsid w:val="00FE4987"/>
    <w:rsid w:val="00FE7998"/>
    <w:rsid w:val="00FF080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7EBD"/>
  <w15:chartTrackingRefBased/>
  <w15:docId w15:val="{80F16F7A-C131-4B3E-99E7-3F8C66B2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512A9"/>
    <w:pPr>
      <w:pBdr>
        <w:top w:val="single" w:sz="12" w:space="0" w:color="auto"/>
      </w:pBdr>
      <w:spacing w:before="360" w:after="240"/>
    </w:pPr>
    <w:rPr>
      <w:b/>
      <w:i/>
      <w:sz w:val="26"/>
    </w:rPr>
  </w:style>
  <w:style w:type="paragraph" w:customStyle="1" w:styleId="INDENT1">
    <w:name w:val="INDENT1"/>
    <w:basedOn w:val="a"/>
    <w:rsid w:val="001512A9"/>
    <w:pPr>
      <w:ind w:left="851"/>
    </w:pPr>
  </w:style>
  <w:style w:type="paragraph" w:customStyle="1" w:styleId="INDENT2">
    <w:name w:val="INDENT2"/>
    <w:basedOn w:val="a"/>
    <w:rsid w:val="001512A9"/>
    <w:pPr>
      <w:ind w:left="1135" w:hanging="284"/>
    </w:pPr>
  </w:style>
  <w:style w:type="paragraph" w:customStyle="1" w:styleId="INDENT3">
    <w:name w:val="INDENT3"/>
    <w:basedOn w:val="a"/>
    <w:rsid w:val="001512A9"/>
    <w:pPr>
      <w:ind w:left="1701" w:hanging="567"/>
    </w:pPr>
  </w:style>
  <w:style w:type="paragraph" w:customStyle="1" w:styleId="FigureTitle">
    <w:name w:val="Figure_Title"/>
    <w:basedOn w:val="a"/>
    <w:next w:val="a"/>
    <w:rsid w:val="001512A9"/>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1512A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512A9"/>
    <w:pPr>
      <w:keepNext/>
      <w:keepLines/>
      <w:spacing w:before="240"/>
      <w:ind w:left="1418"/>
    </w:pPr>
    <w:rPr>
      <w:rFonts w:ascii="Arial" w:hAnsi="Arial"/>
      <w:b/>
      <w:sz w:val="36"/>
      <w:lang w:val="en-US"/>
    </w:rPr>
  </w:style>
  <w:style w:type="paragraph" w:styleId="af2">
    <w:name w:val="caption"/>
    <w:basedOn w:val="a"/>
    <w:next w:val="a"/>
    <w:qFormat/>
    <w:rsid w:val="001512A9"/>
    <w:pPr>
      <w:spacing w:before="120" w:after="120"/>
    </w:pPr>
    <w:rPr>
      <w:b/>
    </w:rPr>
  </w:style>
  <w:style w:type="paragraph" w:styleId="af3">
    <w:name w:val="Plain Text"/>
    <w:basedOn w:val="a"/>
    <w:link w:val="Char2"/>
    <w:rsid w:val="001512A9"/>
    <w:rPr>
      <w:rFonts w:ascii="Courier New" w:hAnsi="Courier New"/>
      <w:lang w:val="nb-NO"/>
    </w:rPr>
  </w:style>
  <w:style w:type="character" w:customStyle="1" w:styleId="Char2">
    <w:name w:val="纯文本 Char"/>
    <w:link w:val="af3"/>
    <w:rsid w:val="001512A9"/>
    <w:rPr>
      <w:rFonts w:ascii="Courier New" w:eastAsia="宋体" w:hAnsi="Courier New"/>
      <w:lang w:val="nb-NO" w:eastAsia="en-US"/>
    </w:rPr>
  </w:style>
  <w:style w:type="paragraph" w:customStyle="1" w:styleId="TAJ">
    <w:name w:val="TAJ"/>
    <w:basedOn w:val="TH"/>
    <w:rsid w:val="001512A9"/>
  </w:style>
  <w:style w:type="paragraph" w:styleId="af4">
    <w:name w:val="Body Text"/>
    <w:basedOn w:val="a"/>
    <w:link w:val="Char3"/>
    <w:rsid w:val="001512A9"/>
  </w:style>
  <w:style w:type="character" w:customStyle="1" w:styleId="Char3">
    <w:name w:val="正文文本 Char"/>
    <w:link w:val="af4"/>
    <w:rsid w:val="001512A9"/>
    <w:rPr>
      <w:rFonts w:ascii="Times New Roman" w:eastAsia="宋体" w:hAnsi="Times New Roman"/>
      <w:lang w:val="en-GB" w:eastAsia="en-US"/>
    </w:rPr>
  </w:style>
  <w:style w:type="paragraph" w:customStyle="1" w:styleId="Guidance">
    <w:name w:val="Guidance"/>
    <w:basedOn w:val="a"/>
    <w:rsid w:val="001512A9"/>
    <w:rPr>
      <w:i/>
      <w:color w:val="0000FF"/>
    </w:rPr>
  </w:style>
  <w:style w:type="character" w:customStyle="1" w:styleId="EditorsNoteCharChar">
    <w:name w:val="Editor's Note Char Char"/>
    <w:link w:val="EditorsNote"/>
    <w:locked/>
    <w:rsid w:val="001512A9"/>
    <w:rPr>
      <w:rFonts w:ascii="Times New Roman" w:hAnsi="Times New Roman"/>
      <w:color w:val="FF0000"/>
      <w:lang w:val="en-GB" w:eastAsia="en-US"/>
    </w:rPr>
  </w:style>
  <w:style w:type="character" w:customStyle="1" w:styleId="EditorsNoteChar">
    <w:name w:val="Editor's Note Char"/>
    <w:aliases w:val="EN Char"/>
    <w:rsid w:val="001512A9"/>
    <w:rPr>
      <w:rFonts w:ascii="Times New Roman" w:eastAsia="Times New Roman" w:hAnsi="Times New Roman" w:cs="Times New Roman" w:hint="default"/>
      <w:color w:val="FF0000"/>
      <w:lang w:eastAsia="ja-JP"/>
    </w:rPr>
  </w:style>
  <w:style w:type="character" w:customStyle="1" w:styleId="B1Char">
    <w:name w:val="B1 Char"/>
    <w:link w:val="B1"/>
    <w:rsid w:val="001512A9"/>
    <w:rPr>
      <w:rFonts w:ascii="Times New Roman" w:hAnsi="Times New Roman"/>
      <w:lang w:val="en-GB" w:eastAsia="en-US"/>
    </w:rPr>
  </w:style>
  <w:style w:type="character" w:customStyle="1" w:styleId="Char0">
    <w:name w:val="批注框文本 Char"/>
    <w:link w:val="ae"/>
    <w:rsid w:val="001512A9"/>
    <w:rPr>
      <w:rFonts w:ascii="Tahoma" w:hAnsi="Tahoma" w:cs="Tahoma"/>
      <w:sz w:val="16"/>
      <w:szCs w:val="16"/>
      <w:lang w:val="en-GB" w:eastAsia="en-US"/>
    </w:rPr>
  </w:style>
  <w:style w:type="character" w:customStyle="1" w:styleId="TFChar">
    <w:name w:val="TF Char"/>
    <w:link w:val="TF"/>
    <w:rsid w:val="001512A9"/>
    <w:rPr>
      <w:rFonts w:ascii="Arial" w:hAnsi="Arial"/>
      <w:b/>
      <w:lang w:val="en-GB" w:eastAsia="en-US"/>
    </w:rPr>
  </w:style>
  <w:style w:type="character" w:customStyle="1" w:styleId="B2Char">
    <w:name w:val="B2 Char"/>
    <w:link w:val="B2"/>
    <w:rsid w:val="001512A9"/>
    <w:rPr>
      <w:rFonts w:ascii="Times New Roman" w:hAnsi="Times New Roman"/>
      <w:lang w:val="en-GB" w:eastAsia="en-US"/>
    </w:rPr>
  </w:style>
  <w:style w:type="character" w:customStyle="1" w:styleId="NOZchn">
    <w:name w:val="NO Zchn"/>
    <w:link w:val="NO"/>
    <w:rsid w:val="001512A9"/>
    <w:rPr>
      <w:rFonts w:ascii="Times New Roman" w:hAnsi="Times New Roman"/>
      <w:lang w:val="en-GB" w:eastAsia="en-US"/>
    </w:rPr>
  </w:style>
  <w:style w:type="character" w:customStyle="1" w:styleId="THChar">
    <w:name w:val="TH Char"/>
    <w:link w:val="TH"/>
    <w:rsid w:val="001512A9"/>
    <w:rPr>
      <w:rFonts w:ascii="Arial" w:hAnsi="Arial"/>
      <w:b/>
      <w:lang w:val="en-GB" w:eastAsia="en-US"/>
    </w:rPr>
  </w:style>
  <w:style w:type="table" w:styleId="af5">
    <w:name w:val="Table Grid"/>
    <w:basedOn w:val="a1"/>
    <w:rsid w:val="001512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512A9"/>
    <w:rPr>
      <w:rFonts w:ascii="Arial" w:hAnsi="Arial"/>
      <w:sz w:val="18"/>
      <w:lang w:val="en-GB" w:eastAsia="en-US"/>
    </w:rPr>
  </w:style>
  <w:style w:type="character" w:customStyle="1" w:styleId="TAHCar">
    <w:name w:val="TAH Car"/>
    <w:link w:val="TAH"/>
    <w:rsid w:val="001512A9"/>
    <w:rPr>
      <w:rFonts w:ascii="Arial" w:hAnsi="Arial"/>
      <w:b/>
      <w:sz w:val="18"/>
      <w:lang w:val="en-GB" w:eastAsia="en-US"/>
    </w:rPr>
  </w:style>
  <w:style w:type="paragraph" w:styleId="af6">
    <w:name w:val="Normal (Web)"/>
    <w:basedOn w:val="a"/>
    <w:uiPriority w:val="99"/>
    <w:unhideWhenUsed/>
    <w:rsid w:val="001512A9"/>
    <w:pPr>
      <w:spacing w:before="100" w:beforeAutospacing="1" w:after="100" w:afterAutospacing="1"/>
    </w:pPr>
    <w:rPr>
      <w:rFonts w:ascii="宋体" w:hAnsi="宋体" w:cs="宋体"/>
      <w:sz w:val="24"/>
      <w:szCs w:val="24"/>
      <w:lang w:val="en-US" w:eastAsia="zh-CN"/>
    </w:rPr>
  </w:style>
  <w:style w:type="character" w:customStyle="1" w:styleId="EXCar">
    <w:name w:val="EX Car"/>
    <w:link w:val="EX"/>
    <w:locked/>
    <w:rsid w:val="001512A9"/>
    <w:rPr>
      <w:rFonts w:ascii="Times New Roman" w:hAnsi="Times New Roman"/>
      <w:lang w:val="en-GB" w:eastAsia="en-US"/>
    </w:rPr>
  </w:style>
  <w:style w:type="character" w:customStyle="1" w:styleId="B3Char">
    <w:name w:val="B3 Char"/>
    <w:link w:val="B3"/>
    <w:rsid w:val="001512A9"/>
    <w:rPr>
      <w:rFonts w:ascii="Times New Roman" w:hAnsi="Times New Roman"/>
      <w:lang w:val="en-GB" w:eastAsia="en-US"/>
    </w:rPr>
  </w:style>
  <w:style w:type="character" w:customStyle="1" w:styleId="Char">
    <w:name w:val="批注文字 Char"/>
    <w:link w:val="ac"/>
    <w:semiHidden/>
    <w:rsid w:val="001512A9"/>
    <w:rPr>
      <w:rFonts w:ascii="Times New Roman" w:hAnsi="Times New Roman"/>
      <w:lang w:val="en-GB" w:eastAsia="en-US"/>
    </w:rPr>
  </w:style>
  <w:style w:type="character" w:customStyle="1" w:styleId="Char1">
    <w:name w:val="批注主题 Char"/>
    <w:link w:val="af"/>
    <w:rsid w:val="001512A9"/>
    <w:rPr>
      <w:rFonts w:ascii="Times New Roman" w:hAnsi="Times New Roman"/>
      <w:b/>
      <w:bCs/>
      <w:lang w:val="en-GB" w:eastAsia="en-US"/>
    </w:rPr>
  </w:style>
  <w:style w:type="character" w:customStyle="1" w:styleId="TACChar">
    <w:name w:val="TAC Char"/>
    <w:link w:val="TAC"/>
    <w:rsid w:val="0092553A"/>
    <w:rPr>
      <w:rFonts w:ascii="Arial" w:hAnsi="Arial"/>
      <w:sz w:val="18"/>
      <w:lang w:val="en-GB" w:eastAsia="en-US"/>
    </w:rPr>
  </w:style>
  <w:style w:type="character" w:customStyle="1" w:styleId="2Char">
    <w:name w:val="标题 2 Char"/>
    <w:link w:val="2"/>
    <w:rsid w:val="002266D2"/>
    <w:rPr>
      <w:rFonts w:ascii="Arial" w:hAnsi="Arial"/>
      <w:sz w:val="32"/>
      <w:lang w:val="en-GB" w:eastAsia="en-US"/>
    </w:rPr>
  </w:style>
  <w:style w:type="character" w:customStyle="1" w:styleId="3Char">
    <w:name w:val="标题 3 Char"/>
    <w:link w:val="3"/>
    <w:rsid w:val="002266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22180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__4.vsd"/><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__2.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Microsoft_Visio_2003-2010___1.vsd"/><Relationship Id="rId23" Type="http://schemas.openxmlformats.org/officeDocument/2006/relationships/package" Target="embeddings/Microsoft_Visio___1.vsdx"/><Relationship Id="rId10" Type="http://schemas.openxmlformats.org/officeDocument/2006/relationships/endnotes" Target="endnotes.xml"/><Relationship Id="rId19"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10412-3B4B-4C4D-B9EC-5F229F4B6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3B79E4-E6C0-405A-8BF1-D3BB30E4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7C4DCC-C51F-49CE-811B-4FF98FB2A3D6}">
  <ds:schemaRefs>
    <ds:schemaRef ds:uri="http://schemas.microsoft.com/sharepoint/v3/contenttype/forms"/>
  </ds:schemaRefs>
</ds:datastoreItem>
</file>

<file path=customXml/itemProps4.xml><?xml version="1.0" encoding="utf-8"?>
<ds:datastoreItem xmlns:ds="http://schemas.openxmlformats.org/officeDocument/2006/customXml" ds:itemID="{38194D2D-F201-41B0-AB87-8573A5831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14</Pages>
  <Words>3236</Words>
  <Characters>18449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23</cp:revision>
  <cp:lastPrinted>1899-12-31T23:00:00Z</cp:lastPrinted>
  <dcterms:created xsi:type="dcterms:W3CDTF">2020-10-27T14:11:00Z</dcterms:created>
  <dcterms:modified xsi:type="dcterms:W3CDTF">2020-12-01T08:44:00Z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(3)4AV/AHJsm1ZlAlGGs6MqkEnTGA6yiS7VIjxrxnJdTk1nLGFpyJPsy2nSXsxIzOunCMbDs77Z
UKZ3WEd1LwDv9ggGMpTzvb7s/gmn38kunR4ZsPZz+E6CttEcn3ilQ7gXtHS3DMulRmgNqLKB
8PuBUdLsDlrqSWkQFJRaim3cJm+iRPJyi9zyNn7ZTuGkLSiNuZ7DOTWXzavhR0PHfKSNdHQz
CDIyO2u6djQO5YfgHe</vt:lpwstr>
  </property>
  <property fmtid="{D5CDD505-2E9C-101B-9397-08002B2CF9AE}" pid="4" name="_2015_ms_pID_7253431">
    <vt:lpwstr>538Ittq9lJ07XJKRR90Pkzh/DYGSfIPGFbZ6FbQTnqpRHAlp8xsaCc
K/d8mPL5qYfQs8dHlmaERVSLJUfXnZ3w2ZMTnFa/UW84fX6M0ty9HZdidSBFh7CA4P5G6yp8
1fcc8MotOZwtgoPq7+sMdIBl7lS7dOlGLNohdcc+rl1fg+U1FIW1H2TQZY5LlmirS9Cw2vd7
QoMlowWNDfTc1MY/xD5Sff7uYrJWJcdTUlk8</vt:lpwstr>
  </property>
  <property fmtid="{D5CDD505-2E9C-101B-9397-08002B2CF9AE}" pid="5" name="_2015_ms_pID_7253432">
    <vt:lpwstr>6Q==</vt:lpwstr>
  </property>
  <property fmtid="{D5CDD505-2E9C-101B-9397-08002B2CF9AE}" pid="6" name="ContentTypeId">
    <vt:lpwstr>0x0101003AA7AC0C743A294CADF60F661720E3E6</vt:lpwstr>
  </property>
</Properties>
</file>