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079974E7"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r w:rsidR="00B33A70">
              <w:t>3</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B33A70" w:rsidRPr="005C0982">
              <w:rPr>
                <w:sz w:val="32"/>
              </w:rPr>
              <w:t>0</w:t>
            </w:r>
            <w:r w:rsidR="00B33A70">
              <w:rPr>
                <w:sz w:val="32"/>
              </w:rPr>
              <w:t>5</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1B1FAC4A"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777F5">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338E47CA" w14:textId="4E951C59" w:rsidR="00565A09" w:rsidRDefault="00B33A70">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565A09">
        <w:t>Foreword</w:t>
      </w:r>
      <w:r w:rsidR="00565A09">
        <w:tab/>
      </w:r>
      <w:r w:rsidR="00565A09">
        <w:fldChar w:fldCharType="begin" w:fldLock="1"/>
      </w:r>
      <w:r w:rsidR="00565A09">
        <w:instrText xml:space="preserve"> PAGEREF _Toc104389992 \h </w:instrText>
      </w:r>
      <w:r w:rsidR="00565A09">
        <w:fldChar w:fldCharType="separate"/>
      </w:r>
      <w:r w:rsidR="00565A09">
        <w:t>6</w:t>
      </w:r>
      <w:r w:rsidR="00565A09">
        <w:fldChar w:fldCharType="end"/>
      </w:r>
    </w:p>
    <w:p w14:paraId="7464DE15" w14:textId="0230B318" w:rsidR="00565A09" w:rsidRDefault="00565A0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_Toc104389993 \h </w:instrText>
      </w:r>
      <w:r>
        <w:fldChar w:fldCharType="separate"/>
      </w:r>
      <w:r>
        <w:t>8</w:t>
      </w:r>
      <w:r>
        <w:fldChar w:fldCharType="end"/>
      </w:r>
    </w:p>
    <w:p w14:paraId="5CA8B354" w14:textId="22B638BA" w:rsidR="00565A09" w:rsidRDefault="00565A0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_Toc104389994 \h </w:instrText>
      </w:r>
      <w:r>
        <w:fldChar w:fldCharType="separate"/>
      </w:r>
      <w:r>
        <w:t>8</w:t>
      </w:r>
      <w:r>
        <w:fldChar w:fldCharType="end"/>
      </w:r>
    </w:p>
    <w:p w14:paraId="4EF48657" w14:textId="65609126" w:rsidR="00565A09" w:rsidRDefault="00565A0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_Toc104389995 \h </w:instrText>
      </w:r>
      <w:r>
        <w:fldChar w:fldCharType="separate"/>
      </w:r>
      <w:r>
        <w:t>9</w:t>
      </w:r>
      <w:r>
        <w:fldChar w:fldCharType="end"/>
      </w:r>
    </w:p>
    <w:p w14:paraId="15D295DE" w14:textId="7ACD359B" w:rsidR="00565A09" w:rsidRDefault="00565A0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_Toc104389996 \h </w:instrText>
      </w:r>
      <w:r>
        <w:fldChar w:fldCharType="separate"/>
      </w:r>
      <w:r>
        <w:t>9</w:t>
      </w:r>
      <w:r>
        <w:fldChar w:fldCharType="end"/>
      </w:r>
    </w:p>
    <w:p w14:paraId="4ACC2C75" w14:textId="58B97F67" w:rsidR="00565A09" w:rsidRDefault="00565A0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_Toc104389997 \h </w:instrText>
      </w:r>
      <w:r>
        <w:fldChar w:fldCharType="separate"/>
      </w:r>
      <w:r>
        <w:t>9</w:t>
      </w:r>
      <w:r>
        <w:fldChar w:fldCharType="end"/>
      </w:r>
    </w:p>
    <w:p w14:paraId="15D250EF" w14:textId="2B5DAABC" w:rsidR="00565A09" w:rsidRDefault="00565A0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_Toc104389998 \h </w:instrText>
      </w:r>
      <w:r>
        <w:fldChar w:fldCharType="separate"/>
      </w:r>
      <w:r>
        <w:t>9</w:t>
      </w:r>
      <w:r>
        <w:fldChar w:fldCharType="end"/>
      </w:r>
    </w:p>
    <w:p w14:paraId="40779ECA" w14:textId="6FD3CE72" w:rsidR="00565A09" w:rsidRDefault="00565A0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_Toc104389999 \h </w:instrText>
      </w:r>
      <w:r>
        <w:fldChar w:fldCharType="separate"/>
      </w:r>
      <w:r>
        <w:t>9</w:t>
      </w:r>
      <w:r>
        <w:fldChar w:fldCharType="end"/>
      </w:r>
    </w:p>
    <w:p w14:paraId="48138D8A" w14:textId="5E8F7849" w:rsidR="00565A09" w:rsidRDefault="00565A0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_Toc104390000 \h </w:instrText>
      </w:r>
      <w:r>
        <w:fldChar w:fldCharType="separate"/>
      </w:r>
      <w:r>
        <w:t>10</w:t>
      </w:r>
      <w:r>
        <w:fldChar w:fldCharType="end"/>
      </w:r>
    </w:p>
    <w:p w14:paraId="3129BF06" w14:textId="628DF694" w:rsidR="00565A09" w:rsidRDefault="00565A0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_Toc104390001 \h </w:instrText>
      </w:r>
      <w:r>
        <w:fldChar w:fldCharType="separate"/>
      </w:r>
      <w:r>
        <w:t>10</w:t>
      </w:r>
      <w:r>
        <w:fldChar w:fldCharType="end"/>
      </w:r>
    </w:p>
    <w:p w14:paraId="2992257E" w14:textId="0630F6F5" w:rsidR="00565A09" w:rsidRDefault="00565A0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Mobile base station relay configuration support in 5GC</w:t>
      </w:r>
      <w:r>
        <w:tab/>
      </w:r>
      <w:r>
        <w:fldChar w:fldCharType="begin" w:fldLock="1"/>
      </w:r>
      <w:r>
        <w:instrText xml:space="preserve"> PAGEREF _Toc104390002 \h </w:instrText>
      </w:r>
      <w:r>
        <w:fldChar w:fldCharType="separate"/>
      </w:r>
      <w:r>
        <w:t>10</w:t>
      </w:r>
      <w:r>
        <w:fldChar w:fldCharType="end"/>
      </w:r>
    </w:p>
    <w:p w14:paraId="66B52438" w14:textId="7BA294B7" w:rsidR="00565A09" w:rsidRDefault="00565A0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_Toc104390003 \h </w:instrText>
      </w:r>
      <w:r>
        <w:fldChar w:fldCharType="separate"/>
      </w:r>
      <w:r>
        <w:t>10</w:t>
      </w:r>
      <w:r>
        <w:fldChar w:fldCharType="end"/>
      </w:r>
    </w:p>
    <w:p w14:paraId="4E3B6331" w14:textId="4B20056B" w:rsidR="00565A09" w:rsidRDefault="00565A09">
      <w:pPr>
        <w:pStyle w:val="TOC2"/>
        <w:rPr>
          <w:rFonts w:asciiTheme="minorHAnsi" w:eastAsiaTheme="minorEastAsia" w:hAnsiTheme="minorHAnsi" w:cstheme="minorBidi"/>
          <w:sz w:val="22"/>
          <w:szCs w:val="22"/>
        </w:rPr>
      </w:pPr>
      <w:r w:rsidRPr="007B3CFE">
        <w:rPr>
          <w:lang w:val="en-US"/>
        </w:rPr>
        <w:t>5.2</w:t>
      </w:r>
      <w:r>
        <w:rPr>
          <w:rFonts w:asciiTheme="minorHAnsi" w:eastAsiaTheme="minorEastAsia" w:hAnsiTheme="minorHAnsi" w:cstheme="minorBidi"/>
          <w:sz w:val="22"/>
          <w:szCs w:val="22"/>
        </w:rPr>
        <w:tab/>
      </w:r>
      <w:r w:rsidRPr="007B3CFE">
        <w:rPr>
          <w:lang w:val="en-US"/>
        </w:rPr>
        <w:t xml:space="preserve">Key Issue #2: </w:t>
      </w:r>
      <w:r>
        <w:t>Efficient mobility for UEs connecting to/disconnecting from mobile base station relay</w:t>
      </w:r>
      <w:r>
        <w:tab/>
      </w:r>
      <w:r>
        <w:fldChar w:fldCharType="begin" w:fldLock="1"/>
      </w:r>
      <w:r>
        <w:instrText xml:space="preserve"> PAGEREF _Toc104390004 \h </w:instrText>
      </w:r>
      <w:r>
        <w:fldChar w:fldCharType="separate"/>
      </w:r>
      <w:r>
        <w:t>10</w:t>
      </w:r>
      <w:r>
        <w:fldChar w:fldCharType="end"/>
      </w:r>
    </w:p>
    <w:p w14:paraId="57592963" w14:textId="4C9E5D28" w:rsidR="00565A09" w:rsidRDefault="00565A0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_Toc104390005 \h </w:instrText>
      </w:r>
      <w:r>
        <w:fldChar w:fldCharType="separate"/>
      </w:r>
      <w:r>
        <w:t>10</w:t>
      </w:r>
      <w:r>
        <w:fldChar w:fldCharType="end"/>
      </w:r>
    </w:p>
    <w:p w14:paraId="1295ABF6" w14:textId="04C4705E" w:rsidR="00565A09" w:rsidRDefault="00565A0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Efficient mobility and service continuity when served by mobile base station relay</w:t>
      </w:r>
      <w:r>
        <w:tab/>
      </w:r>
      <w:r>
        <w:fldChar w:fldCharType="begin" w:fldLock="1"/>
      </w:r>
      <w:r>
        <w:instrText xml:space="preserve"> PAGEREF _Toc104390006 \h </w:instrText>
      </w:r>
      <w:r>
        <w:fldChar w:fldCharType="separate"/>
      </w:r>
      <w:r>
        <w:t>11</w:t>
      </w:r>
      <w:r>
        <w:fldChar w:fldCharType="end"/>
      </w:r>
    </w:p>
    <w:p w14:paraId="12F2AC8D" w14:textId="700D8E7E" w:rsidR="00565A09" w:rsidRDefault="00565A09">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_Toc104390007 \h </w:instrText>
      </w:r>
      <w:r>
        <w:fldChar w:fldCharType="separate"/>
      </w:r>
      <w:r>
        <w:t>11</w:t>
      </w:r>
      <w:r>
        <w:fldChar w:fldCharType="end"/>
      </w:r>
    </w:p>
    <w:p w14:paraId="02D248D6" w14:textId="577B9B8B" w:rsidR="00565A09" w:rsidRDefault="00565A0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roaming of mobile base station relays</w:t>
      </w:r>
      <w:r>
        <w:tab/>
      </w:r>
      <w:r>
        <w:fldChar w:fldCharType="begin" w:fldLock="1"/>
      </w:r>
      <w:r>
        <w:instrText xml:space="preserve"> PAGEREF _Toc104390008 \h </w:instrText>
      </w:r>
      <w:r>
        <w:fldChar w:fldCharType="separate"/>
      </w:r>
      <w:r>
        <w:t>12</w:t>
      </w:r>
      <w:r>
        <w:fldChar w:fldCharType="end"/>
      </w:r>
    </w:p>
    <w:p w14:paraId="5840E247" w14:textId="05CD9D4E" w:rsidR="00565A09" w:rsidRDefault="00565A0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location services</w:t>
      </w:r>
      <w:r w:rsidRPr="007B3CFE">
        <w:rPr>
          <w:rFonts w:eastAsia="SimSun"/>
          <w:lang w:eastAsia="zh-CN"/>
        </w:rPr>
        <w:t xml:space="preserve"> for UEs accessing via </w:t>
      </w:r>
      <w:r>
        <w:rPr>
          <w:lang w:eastAsia="zh-CN"/>
        </w:rPr>
        <w:t>a mobile base station relay</w:t>
      </w:r>
      <w:r>
        <w:tab/>
      </w:r>
      <w:r>
        <w:fldChar w:fldCharType="begin" w:fldLock="1"/>
      </w:r>
      <w:r>
        <w:instrText xml:space="preserve"> PAGEREF _Toc104390009 \h </w:instrText>
      </w:r>
      <w:r>
        <w:fldChar w:fldCharType="separate"/>
      </w:r>
      <w:r>
        <w:t>12</w:t>
      </w:r>
      <w:r>
        <w:fldChar w:fldCharType="end"/>
      </w:r>
    </w:p>
    <w:p w14:paraId="4C35A1E6" w14:textId="467588AD" w:rsidR="00565A09" w:rsidRDefault="00565A0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 xml:space="preserve">Key Issue #6: </w:t>
      </w:r>
      <w:r w:rsidRPr="007B3CFE">
        <w:rPr>
          <w:rFonts w:eastAsia="SimSun"/>
          <w:lang w:eastAsia="zh-CN"/>
        </w:rPr>
        <w:t xml:space="preserve">Provide cell ID/TAC of </w:t>
      </w:r>
      <w:r>
        <w:rPr>
          <w:lang w:eastAsia="zh-CN"/>
        </w:rPr>
        <w:t xml:space="preserve">mobile base station relay </w:t>
      </w:r>
      <w:r w:rsidRPr="007B3CFE">
        <w:rPr>
          <w:rFonts w:eastAsia="SimSun"/>
          <w:lang w:eastAsia="zh-CN"/>
        </w:rPr>
        <w:t xml:space="preserve">for </w:t>
      </w:r>
      <w:r>
        <w:t>services</w:t>
      </w:r>
      <w:r>
        <w:tab/>
      </w:r>
      <w:r>
        <w:fldChar w:fldCharType="begin" w:fldLock="1"/>
      </w:r>
      <w:r>
        <w:instrText xml:space="preserve"> PAGEREF _Toc104390010 \h </w:instrText>
      </w:r>
      <w:r>
        <w:fldChar w:fldCharType="separate"/>
      </w:r>
      <w:r>
        <w:t>12</w:t>
      </w:r>
      <w:r>
        <w:fldChar w:fldCharType="end"/>
      </w:r>
    </w:p>
    <w:p w14:paraId="4090D8CF" w14:textId="50022E6D" w:rsidR="00565A09" w:rsidRDefault="00565A0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Control of UE's access to 5GS via a mobile base station relay</w:t>
      </w:r>
      <w:r>
        <w:tab/>
      </w:r>
      <w:r>
        <w:fldChar w:fldCharType="begin" w:fldLock="1"/>
      </w:r>
      <w:r>
        <w:instrText xml:space="preserve"> PAGEREF _Toc104390011 \h </w:instrText>
      </w:r>
      <w:r>
        <w:fldChar w:fldCharType="separate"/>
      </w:r>
      <w:r>
        <w:t>13</w:t>
      </w:r>
      <w:r>
        <w:fldChar w:fldCharType="end"/>
      </w:r>
    </w:p>
    <w:p w14:paraId="0FDA5864" w14:textId="2118CBBA" w:rsidR="00565A09" w:rsidRDefault="00565A0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_Toc104390012 \h </w:instrText>
      </w:r>
      <w:r>
        <w:fldChar w:fldCharType="separate"/>
      </w:r>
      <w:r>
        <w:t>13</w:t>
      </w:r>
      <w:r>
        <w:fldChar w:fldCharType="end"/>
      </w:r>
    </w:p>
    <w:p w14:paraId="467DA9FA" w14:textId="1381B039" w:rsidR="00565A09" w:rsidRDefault="00565A09">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_Toc104390013 \h </w:instrText>
      </w:r>
      <w:r>
        <w:fldChar w:fldCharType="separate"/>
      </w:r>
      <w:r>
        <w:t>13</w:t>
      </w:r>
      <w:r>
        <w:fldChar w:fldCharType="end"/>
      </w:r>
    </w:p>
    <w:p w14:paraId="5DEEB7C1" w14:textId="0303B17E" w:rsidR="00565A09" w:rsidRDefault="00565A0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#1: Subscription data and O&amp;M based mobile IAB-node configuration</w:t>
      </w:r>
      <w:r>
        <w:tab/>
      </w:r>
      <w:r>
        <w:fldChar w:fldCharType="begin" w:fldLock="1"/>
      </w:r>
      <w:r>
        <w:instrText xml:space="preserve"> PAGEREF _Toc104390014 \h </w:instrText>
      </w:r>
      <w:r>
        <w:fldChar w:fldCharType="separate"/>
      </w:r>
      <w:r>
        <w:t>14</w:t>
      </w:r>
      <w:r>
        <w:fldChar w:fldCharType="end"/>
      </w:r>
    </w:p>
    <w:p w14:paraId="2A0C6272" w14:textId="7034AD6D" w:rsidR="00565A09" w:rsidRDefault="00565A0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_Toc104390015 \h </w:instrText>
      </w:r>
      <w:r>
        <w:fldChar w:fldCharType="separate"/>
      </w:r>
      <w:r>
        <w:t>14</w:t>
      </w:r>
      <w:r>
        <w:fldChar w:fldCharType="end"/>
      </w:r>
    </w:p>
    <w:p w14:paraId="38298881" w14:textId="46596D73" w:rsidR="00565A09" w:rsidRDefault="00565A0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_Toc104390016 \h </w:instrText>
      </w:r>
      <w:r>
        <w:fldChar w:fldCharType="separate"/>
      </w:r>
      <w:r>
        <w:t>14</w:t>
      </w:r>
      <w:r>
        <w:fldChar w:fldCharType="end"/>
      </w:r>
    </w:p>
    <w:p w14:paraId="2C669594" w14:textId="6A3DC3A4" w:rsidR="00565A09" w:rsidRDefault="00565A09">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_Toc104390017 \h </w:instrText>
      </w:r>
      <w:r>
        <w:fldChar w:fldCharType="separate"/>
      </w:r>
      <w:r>
        <w:t>14</w:t>
      </w:r>
      <w:r>
        <w:fldChar w:fldCharType="end"/>
      </w:r>
    </w:p>
    <w:p w14:paraId="76852B00" w14:textId="3EE67257" w:rsidR="00565A09" w:rsidRDefault="00565A09">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_Toc104390018 \h </w:instrText>
      </w:r>
      <w:r>
        <w:fldChar w:fldCharType="separate"/>
      </w:r>
      <w:r>
        <w:t>14</w:t>
      </w:r>
      <w:r>
        <w:fldChar w:fldCharType="end"/>
      </w:r>
    </w:p>
    <w:p w14:paraId="6DCF8FD7" w14:textId="5A5A3082" w:rsidR="00565A09" w:rsidRDefault="00565A0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Solution for provisioning and policy control of mobile base station relays</w:t>
      </w:r>
      <w:r>
        <w:tab/>
      </w:r>
      <w:r>
        <w:fldChar w:fldCharType="begin" w:fldLock="1"/>
      </w:r>
      <w:r>
        <w:instrText xml:space="preserve"> PAGEREF _Toc104390019 \h </w:instrText>
      </w:r>
      <w:r>
        <w:fldChar w:fldCharType="separate"/>
      </w:r>
      <w:r>
        <w:t>14</w:t>
      </w:r>
      <w:r>
        <w:fldChar w:fldCharType="end"/>
      </w:r>
    </w:p>
    <w:p w14:paraId="4ECE1A39" w14:textId="6AEF2EE4" w:rsidR="00565A09" w:rsidRDefault="00565A0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_Toc104390020 \h </w:instrText>
      </w:r>
      <w:r>
        <w:fldChar w:fldCharType="separate"/>
      </w:r>
      <w:r>
        <w:t>14</w:t>
      </w:r>
      <w:r>
        <w:fldChar w:fldCharType="end"/>
      </w:r>
    </w:p>
    <w:p w14:paraId="53D0E4EE" w14:textId="4C246C32" w:rsidR="00565A09" w:rsidRDefault="00565A0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_Toc104390021 \h </w:instrText>
      </w:r>
      <w:r>
        <w:fldChar w:fldCharType="separate"/>
      </w:r>
      <w:r>
        <w:t>15</w:t>
      </w:r>
      <w:r>
        <w:fldChar w:fldCharType="end"/>
      </w:r>
    </w:p>
    <w:p w14:paraId="0FEB71B4" w14:textId="2B525AA3" w:rsidR="00565A09" w:rsidRDefault="00565A09">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Policy provisioning architecture</w:t>
      </w:r>
      <w:r>
        <w:tab/>
      </w:r>
      <w:r>
        <w:fldChar w:fldCharType="begin" w:fldLock="1"/>
      </w:r>
      <w:r>
        <w:instrText xml:space="preserve"> PAGEREF _Toc104390022 \h </w:instrText>
      </w:r>
      <w:r>
        <w:fldChar w:fldCharType="separate"/>
      </w:r>
      <w:r>
        <w:t>15</w:t>
      </w:r>
      <w:r>
        <w:fldChar w:fldCharType="end"/>
      </w:r>
    </w:p>
    <w:p w14:paraId="5675C7CD" w14:textId="3C842DBD" w:rsidR="00565A09" w:rsidRDefault="00565A09">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Vehicle Mounted Relay Policy contents</w:t>
      </w:r>
      <w:r>
        <w:tab/>
      </w:r>
      <w:r>
        <w:fldChar w:fldCharType="begin" w:fldLock="1"/>
      </w:r>
      <w:r>
        <w:instrText xml:space="preserve"> PAGEREF _Toc104390023 \h </w:instrText>
      </w:r>
      <w:r>
        <w:fldChar w:fldCharType="separate"/>
      </w:r>
      <w:r>
        <w:t>15</w:t>
      </w:r>
      <w:r>
        <w:fldChar w:fldCharType="end"/>
      </w:r>
    </w:p>
    <w:p w14:paraId="7F7EF343" w14:textId="16AEAD95" w:rsidR="00565A09" w:rsidRDefault="00565A0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_Toc104390024 \h </w:instrText>
      </w:r>
      <w:r>
        <w:fldChar w:fldCharType="separate"/>
      </w:r>
      <w:r>
        <w:t>16</w:t>
      </w:r>
      <w:r>
        <w:fldChar w:fldCharType="end"/>
      </w:r>
    </w:p>
    <w:p w14:paraId="444751D8" w14:textId="1C0064A2" w:rsidR="00565A09" w:rsidRDefault="00565A0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_Toc104390025 \h </w:instrText>
      </w:r>
      <w:r>
        <w:fldChar w:fldCharType="separate"/>
      </w:r>
      <w:r>
        <w:t>16</w:t>
      </w:r>
      <w:r>
        <w:fldChar w:fldCharType="end"/>
      </w:r>
    </w:p>
    <w:p w14:paraId="7F1B92B9" w14:textId="4A64AF06" w:rsidR="00565A09" w:rsidRDefault="00565A0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Reusing existing procedures for UE mobility</w:t>
      </w:r>
      <w:r>
        <w:tab/>
      </w:r>
      <w:r>
        <w:fldChar w:fldCharType="begin" w:fldLock="1"/>
      </w:r>
      <w:r>
        <w:instrText xml:space="preserve"> PAGEREF _Toc104390026 \h </w:instrText>
      </w:r>
      <w:r>
        <w:fldChar w:fldCharType="separate"/>
      </w:r>
      <w:r>
        <w:t>16</w:t>
      </w:r>
      <w:r>
        <w:fldChar w:fldCharType="end"/>
      </w:r>
    </w:p>
    <w:p w14:paraId="5FD8B971" w14:textId="5F14D6B0" w:rsidR="00565A09" w:rsidRDefault="00565A0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_Toc104390027 \h </w:instrText>
      </w:r>
      <w:r>
        <w:fldChar w:fldCharType="separate"/>
      </w:r>
      <w:r>
        <w:t>16</w:t>
      </w:r>
      <w:r>
        <w:fldChar w:fldCharType="end"/>
      </w:r>
    </w:p>
    <w:p w14:paraId="184F162B" w14:textId="0FEBBF8B" w:rsidR="00565A09" w:rsidRDefault="00565A0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_Toc104390028 \h </w:instrText>
      </w:r>
      <w:r>
        <w:fldChar w:fldCharType="separate"/>
      </w:r>
      <w:r>
        <w:t>16</w:t>
      </w:r>
      <w:r>
        <w:fldChar w:fldCharType="end"/>
      </w:r>
    </w:p>
    <w:p w14:paraId="2D123B9A" w14:textId="645290A9" w:rsidR="00565A09" w:rsidRDefault="00565A0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_Toc104390029 \h </w:instrText>
      </w:r>
      <w:r>
        <w:fldChar w:fldCharType="separate"/>
      </w:r>
      <w:r>
        <w:t>17</w:t>
      </w:r>
      <w:r>
        <w:fldChar w:fldCharType="end"/>
      </w:r>
    </w:p>
    <w:p w14:paraId="2F853D77" w14:textId="1C672391" w:rsidR="00565A09" w:rsidRDefault="00565A0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UE mobility between mobile base station relays</w:t>
      </w:r>
      <w:r>
        <w:tab/>
      </w:r>
      <w:r>
        <w:fldChar w:fldCharType="begin" w:fldLock="1"/>
      </w:r>
      <w:r>
        <w:instrText xml:space="preserve"> PAGEREF _Toc104390030 \h </w:instrText>
      </w:r>
      <w:r>
        <w:fldChar w:fldCharType="separate"/>
      </w:r>
      <w:r>
        <w:t>17</w:t>
      </w:r>
      <w:r>
        <w:fldChar w:fldCharType="end"/>
      </w:r>
    </w:p>
    <w:p w14:paraId="2593D2C0" w14:textId="09521744" w:rsidR="00565A09" w:rsidRDefault="00565A0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UE mobility between mobile base station relay and macro base station</w:t>
      </w:r>
      <w:r>
        <w:tab/>
      </w:r>
      <w:r>
        <w:fldChar w:fldCharType="begin" w:fldLock="1"/>
      </w:r>
      <w:r>
        <w:instrText xml:space="preserve"> PAGEREF _Toc104390031 \h </w:instrText>
      </w:r>
      <w:r>
        <w:fldChar w:fldCharType="separate"/>
      </w:r>
      <w:r>
        <w:t>17</w:t>
      </w:r>
      <w:r>
        <w:fldChar w:fldCharType="end"/>
      </w:r>
    </w:p>
    <w:p w14:paraId="3308E565" w14:textId="6AE9E3C6" w:rsidR="00565A09" w:rsidRDefault="00565A09">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_Toc104390032 \h </w:instrText>
      </w:r>
      <w:r>
        <w:fldChar w:fldCharType="separate"/>
      </w:r>
      <w:r>
        <w:t>17</w:t>
      </w:r>
      <w:r>
        <w:fldChar w:fldCharType="end"/>
      </w:r>
    </w:p>
    <w:p w14:paraId="77551EC4" w14:textId="474E7E30" w:rsidR="00565A09" w:rsidRDefault="00565A09">
      <w:pPr>
        <w:pStyle w:val="TOC2"/>
        <w:rPr>
          <w:rFonts w:asciiTheme="minorHAnsi" w:eastAsiaTheme="minorEastAsia" w:hAnsiTheme="minorHAnsi" w:cstheme="minorBidi"/>
          <w:sz w:val="22"/>
          <w:szCs w:val="22"/>
        </w:rPr>
      </w:pPr>
      <w:r w:rsidRPr="007B3CFE">
        <w:rPr>
          <w:rFonts w:eastAsia="DengXian"/>
          <w:lang w:eastAsia="zh-CN"/>
        </w:rPr>
        <w:t>6.4</w:t>
      </w:r>
      <w:r>
        <w:rPr>
          <w:rFonts w:asciiTheme="minorHAnsi" w:eastAsiaTheme="minorEastAsia" w:hAnsiTheme="minorHAnsi" w:cstheme="minorBidi"/>
          <w:sz w:val="22"/>
          <w:szCs w:val="22"/>
        </w:rPr>
        <w:tab/>
      </w:r>
      <w:r w:rsidRPr="007B3CFE">
        <w:rPr>
          <w:rFonts w:eastAsia="DengXian"/>
        </w:rPr>
        <w:t>Solution</w:t>
      </w:r>
      <w:r w:rsidRPr="007B3CFE">
        <w:rPr>
          <w:rFonts w:eastAsia="DengXian"/>
          <w:lang w:eastAsia="zh-CN"/>
        </w:rPr>
        <w:t xml:space="preserve"> #4</w:t>
      </w:r>
      <w:r w:rsidRPr="007B3CFE">
        <w:rPr>
          <w:rFonts w:eastAsia="DengXian"/>
        </w:rPr>
        <w:t>: Stop mobility registration when moving with mobile base station relay</w:t>
      </w:r>
      <w:r>
        <w:tab/>
      </w:r>
      <w:r>
        <w:fldChar w:fldCharType="begin" w:fldLock="1"/>
      </w:r>
      <w:r>
        <w:instrText xml:space="preserve"> PAGEREF _Toc104390033 \h </w:instrText>
      </w:r>
      <w:r>
        <w:fldChar w:fldCharType="separate"/>
      </w:r>
      <w:r>
        <w:t>18</w:t>
      </w:r>
      <w:r>
        <w:fldChar w:fldCharType="end"/>
      </w:r>
    </w:p>
    <w:p w14:paraId="178A458F" w14:textId="63E61C58" w:rsidR="00565A09" w:rsidRDefault="00565A09">
      <w:pPr>
        <w:pStyle w:val="TOC3"/>
        <w:rPr>
          <w:rFonts w:asciiTheme="minorHAnsi" w:eastAsiaTheme="minorEastAsia" w:hAnsiTheme="minorHAnsi" w:cstheme="minorBidi"/>
          <w:sz w:val="22"/>
          <w:szCs w:val="22"/>
        </w:rPr>
      </w:pPr>
      <w:r w:rsidRPr="007B3CFE">
        <w:rPr>
          <w:rFonts w:eastAsia="DengXian"/>
          <w:lang w:eastAsia="ko-KR"/>
        </w:rPr>
        <w:t>6.4.1</w:t>
      </w:r>
      <w:r>
        <w:rPr>
          <w:rFonts w:asciiTheme="minorHAnsi" w:eastAsiaTheme="minorEastAsia" w:hAnsiTheme="minorHAnsi" w:cstheme="minorBidi"/>
          <w:sz w:val="22"/>
          <w:szCs w:val="22"/>
        </w:rPr>
        <w:tab/>
      </w:r>
      <w:r w:rsidRPr="007B3CFE">
        <w:rPr>
          <w:rFonts w:eastAsia="DengXian"/>
          <w:lang w:eastAsia="ko-KR"/>
        </w:rPr>
        <w:t>General</w:t>
      </w:r>
      <w:r>
        <w:tab/>
      </w:r>
      <w:r>
        <w:fldChar w:fldCharType="begin" w:fldLock="1"/>
      </w:r>
      <w:r>
        <w:instrText xml:space="preserve"> PAGEREF _Toc104390034 \h </w:instrText>
      </w:r>
      <w:r>
        <w:fldChar w:fldCharType="separate"/>
      </w:r>
      <w:r>
        <w:t>18</w:t>
      </w:r>
      <w:r>
        <w:fldChar w:fldCharType="end"/>
      </w:r>
    </w:p>
    <w:p w14:paraId="2E9B3845" w14:textId="542CDCF7" w:rsidR="00565A09" w:rsidRDefault="00565A09">
      <w:pPr>
        <w:pStyle w:val="TOC3"/>
        <w:rPr>
          <w:rFonts w:asciiTheme="minorHAnsi" w:eastAsiaTheme="minorEastAsia" w:hAnsiTheme="minorHAnsi" w:cstheme="minorBidi"/>
          <w:sz w:val="22"/>
          <w:szCs w:val="22"/>
        </w:rPr>
      </w:pPr>
      <w:r w:rsidRPr="007B3CFE">
        <w:rPr>
          <w:rFonts w:eastAsia="DengXian"/>
        </w:rPr>
        <w:t>6.4.2</w:t>
      </w:r>
      <w:r>
        <w:rPr>
          <w:rFonts w:asciiTheme="minorHAnsi" w:eastAsiaTheme="minorEastAsia" w:hAnsiTheme="minorHAnsi" w:cstheme="minorBidi"/>
          <w:sz w:val="22"/>
          <w:szCs w:val="22"/>
        </w:rPr>
        <w:tab/>
      </w:r>
      <w:r w:rsidRPr="007B3CFE">
        <w:rPr>
          <w:rFonts w:eastAsia="DengXian"/>
        </w:rPr>
        <w:t>Functional descriptions</w:t>
      </w:r>
      <w:r>
        <w:tab/>
      </w:r>
      <w:r>
        <w:fldChar w:fldCharType="begin" w:fldLock="1"/>
      </w:r>
      <w:r>
        <w:instrText xml:space="preserve"> PAGEREF _Toc104390035 \h </w:instrText>
      </w:r>
      <w:r>
        <w:fldChar w:fldCharType="separate"/>
      </w:r>
      <w:r>
        <w:t>19</w:t>
      </w:r>
      <w:r>
        <w:fldChar w:fldCharType="end"/>
      </w:r>
    </w:p>
    <w:p w14:paraId="13CA872F" w14:textId="5A8B9131" w:rsidR="00565A09" w:rsidRDefault="00565A09">
      <w:pPr>
        <w:pStyle w:val="TOC3"/>
        <w:rPr>
          <w:rFonts w:asciiTheme="minorHAnsi" w:eastAsiaTheme="minorEastAsia" w:hAnsiTheme="minorHAnsi" w:cstheme="minorBidi"/>
          <w:sz w:val="22"/>
          <w:szCs w:val="22"/>
        </w:rPr>
      </w:pPr>
      <w:r w:rsidRPr="007B3CFE">
        <w:rPr>
          <w:rFonts w:eastAsia="DengXian"/>
        </w:rPr>
        <w:t>6.4.3</w:t>
      </w:r>
      <w:r>
        <w:rPr>
          <w:rFonts w:asciiTheme="minorHAnsi" w:eastAsiaTheme="minorEastAsia" w:hAnsiTheme="minorHAnsi" w:cstheme="minorBidi"/>
          <w:sz w:val="22"/>
          <w:szCs w:val="22"/>
        </w:rPr>
        <w:tab/>
      </w:r>
      <w:r w:rsidRPr="007B3CFE">
        <w:rPr>
          <w:rFonts w:eastAsia="DengXian"/>
        </w:rPr>
        <w:t>Procedures</w:t>
      </w:r>
      <w:r>
        <w:tab/>
      </w:r>
      <w:r>
        <w:fldChar w:fldCharType="begin" w:fldLock="1"/>
      </w:r>
      <w:r>
        <w:instrText xml:space="preserve"> PAGEREF _Toc104390036 \h </w:instrText>
      </w:r>
      <w:r>
        <w:fldChar w:fldCharType="separate"/>
      </w:r>
      <w:r>
        <w:t>20</w:t>
      </w:r>
      <w:r>
        <w:fldChar w:fldCharType="end"/>
      </w:r>
    </w:p>
    <w:p w14:paraId="5BB0E0ED" w14:textId="3065EC0C" w:rsidR="00565A09" w:rsidRDefault="00565A09">
      <w:pPr>
        <w:pStyle w:val="TOC4"/>
        <w:rPr>
          <w:rFonts w:asciiTheme="minorHAnsi" w:eastAsiaTheme="minorEastAsia" w:hAnsiTheme="minorHAnsi" w:cstheme="minorBidi"/>
          <w:sz w:val="22"/>
          <w:szCs w:val="22"/>
        </w:rPr>
      </w:pPr>
      <w:r w:rsidRPr="007B3CFE">
        <w:rPr>
          <w:rFonts w:eastAsia="DengXian"/>
        </w:rPr>
        <w:t>6.4.3.1</w:t>
      </w:r>
      <w:r>
        <w:rPr>
          <w:rFonts w:asciiTheme="minorHAnsi" w:eastAsiaTheme="minorEastAsia" w:hAnsiTheme="minorHAnsi" w:cstheme="minorBidi"/>
          <w:sz w:val="22"/>
          <w:szCs w:val="22"/>
        </w:rPr>
        <w:tab/>
      </w:r>
      <w:r w:rsidRPr="007B3CFE">
        <w:rPr>
          <w:rFonts w:eastAsia="DengXian"/>
        </w:rPr>
        <w:t>UE performs Service Request or Registration Request</w:t>
      </w:r>
      <w:r w:rsidRPr="007B3CFE">
        <w:rPr>
          <w:rFonts w:eastAsia="DengXian"/>
          <w:lang w:eastAsia="zh-CN"/>
        </w:rPr>
        <w:t xml:space="preserve"> via Mobile Base Station Relay</w:t>
      </w:r>
      <w:r>
        <w:tab/>
      </w:r>
      <w:r>
        <w:fldChar w:fldCharType="begin" w:fldLock="1"/>
      </w:r>
      <w:r>
        <w:instrText xml:space="preserve"> PAGEREF _Toc104390037 \h </w:instrText>
      </w:r>
      <w:r>
        <w:fldChar w:fldCharType="separate"/>
      </w:r>
      <w:r>
        <w:t>20</w:t>
      </w:r>
      <w:r>
        <w:fldChar w:fldCharType="end"/>
      </w:r>
    </w:p>
    <w:p w14:paraId="2BB1CF8C" w14:textId="25FE7ED2" w:rsidR="00565A09" w:rsidRDefault="00565A09">
      <w:pPr>
        <w:pStyle w:val="TOC4"/>
        <w:rPr>
          <w:rFonts w:asciiTheme="minorHAnsi" w:eastAsiaTheme="minorEastAsia" w:hAnsiTheme="minorHAnsi" w:cstheme="minorBidi"/>
          <w:sz w:val="22"/>
          <w:szCs w:val="22"/>
        </w:rPr>
      </w:pPr>
      <w:r w:rsidRPr="007B3CFE">
        <w:rPr>
          <w:rFonts w:eastAsia="DengXian"/>
        </w:rPr>
        <w:t>6.4.3.2</w:t>
      </w:r>
      <w:r>
        <w:rPr>
          <w:rFonts w:asciiTheme="minorHAnsi" w:eastAsiaTheme="minorEastAsia" w:hAnsiTheme="minorHAnsi" w:cstheme="minorBidi"/>
          <w:sz w:val="22"/>
          <w:szCs w:val="22"/>
        </w:rPr>
        <w:tab/>
      </w:r>
      <w:r w:rsidRPr="007B3CFE">
        <w:rPr>
          <w:rFonts w:eastAsia="DengXian"/>
        </w:rPr>
        <w:t>Mobile Base Station Relay mobility registration procedure with UEs</w:t>
      </w:r>
      <w:r>
        <w:tab/>
      </w:r>
      <w:r>
        <w:fldChar w:fldCharType="begin" w:fldLock="1"/>
      </w:r>
      <w:r>
        <w:instrText xml:space="preserve"> PAGEREF _Toc104390038 \h </w:instrText>
      </w:r>
      <w:r>
        <w:fldChar w:fldCharType="separate"/>
      </w:r>
      <w:r>
        <w:t>21</w:t>
      </w:r>
      <w:r>
        <w:fldChar w:fldCharType="end"/>
      </w:r>
    </w:p>
    <w:p w14:paraId="5F73F377" w14:textId="4A7AE526" w:rsidR="00565A09" w:rsidRDefault="00565A09">
      <w:pPr>
        <w:pStyle w:val="TOC4"/>
        <w:rPr>
          <w:rFonts w:asciiTheme="minorHAnsi" w:eastAsiaTheme="minorEastAsia" w:hAnsiTheme="minorHAnsi" w:cstheme="minorBidi"/>
          <w:sz w:val="22"/>
          <w:szCs w:val="22"/>
        </w:rPr>
      </w:pPr>
      <w:r w:rsidRPr="007B3CFE">
        <w:rPr>
          <w:rFonts w:eastAsia="DengXian"/>
        </w:rPr>
        <w:t>6.4.3.3</w:t>
      </w:r>
      <w:r>
        <w:rPr>
          <w:rFonts w:asciiTheme="minorHAnsi" w:eastAsiaTheme="minorEastAsia" w:hAnsiTheme="minorHAnsi" w:cstheme="minorBidi"/>
          <w:sz w:val="22"/>
          <w:szCs w:val="22"/>
        </w:rPr>
        <w:tab/>
      </w:r>
      <w:r w:rsidRPr="007B3CFE">
        <w:rPr>
          <w:rFonts w:eastAsia="DengXian"/>
        </w:rPr>
        <w:t xml:space="preserve">Mobile Base Station Relay handover </w:t>
      </w:r>
      <w:r w:rsidRPr="007B3CFE">
        <w:rPr>
          <w:rFonts w:eastAsia="DengXian"/>
          <w:lang w:eastAsia="zh-CN"/>
        </w:rPr>
        <w:t>with</w:t>
      </w:r>
      <w:r w:rsidRPr="007B3CFE">
        <w:rPr>
          <w:rFonts w:eastAsia="DengXian"/>
        </w:rPr>
        <w:t xml:space="preserve"> UEs</w:t>
      </w:r>
      <w:r>
        <w:tab/>
      </w:r>
      <w:r>
        <w:fldChar w:fldCharType="begin" w:fldLock="1"/>
      </w:r>
      <w:r>
        <w:instrText xml:space="preserve"> PAGEREF _Toc104390039 \h </w:instrText>
      </w:r>
      <w:r>
        <w:fldChar w:fldCharType="separate"/>
      </w:r>
      <w:r>
        <w:t>22</w:t>
      </w:r>
      <w:r>
        <w:fldChar w:fldCharType="end"/>
      </w:r>
    </w:p>
    <w:p w14:paraId="7E50129D" w14:textId="1AAFE544" w:rsidR="00565A09" w:rsidRDefault="00565A09">
      <w:pPr>
        <w:pStyle w:val="TOC5"/>
        <w:rPr>
          <w:rFonts w:asciiTheme="minorHAnsi" w:eastAsiaTheme="minorEastAsia" w:hAnsiTheme="minorHAnsi" w:cstheme="minorBidi"/>
          <w:sz w:val="22"/>
          <w:szCs w:val="22"/>
        </w:rPr>
      </w:pPr>
      <w:r>
        <w:t>6.4.3.3.1</w:t>
      </w:r>
      <w:r>
        <w:rPr>
          <w:rFonts w:asciiTheme="minorHAnsi" w:eastAsiaTheme="minorEastAsia" w:hAnsiTheme="minorHAnsi" w:cstheme="minorBidi"/>
          <w:sz w:val="22"/>
          <w:szCs w:val="22"/>
        </w:rPr>
        <w:tab/>
      </w:r>
      <w:r>
        <w:t>General</w:t>
      </w:r>
      <w:r>
        <w:tab/>
      </w:r>
      <w:r>
        <w:fldChar w:fldCharType="begin" w:fldLock="1"/>
      </w:r>
      <w:r>
        <w:instrText xml:space="preserve"> PAGEREF _Toc104390040 \h </w:instrText>
      </w:r>
      <w:r>
        <w:fldChar w:fldCharType="separate"/>
      </w:r>
      <w:r>
        <w:t>22</w:t>
      </w:r>
      <w:r>
        <w:fldChar w:fldCharType="end"/>
      </w:r>
    </w:p>
    <w:p w14:paraId="60E710F0" w14:textId="74928814" w:rsidR="00565A09" w:rsidRDefault="00565A09">
      <w:pPr>
        <w:pStyle w:val="TOC5"/>
        <w:rPr>
          <w:rFonts w:asciiTheme="minorHAnsi" w:eastAsiaTheme="minorEastAsia" w:hAnsiTheme="minorHAnsi" w:cstheme="minorBidi"/>
          <w:sz w:val="22"/>
          <w:szCs w:val="22"/>
        </w:rPr>
      </w:pPr>
      <w:r>
        <w:t>6.4.3.3.2</w:t>
      </w:r>
      <w:r>
        <w:rPr>
          <w:rFonts w:asciiTheme="minorHAnsi" w:eastAsiaTheme="minorEastAsia" w:hAnsiTheme="minorHAnsi" w:cstheme="minorBidi"/>
          <w:sz w:val="22"/>
          <w:szCs w:val="22"/>
        </w:rPr>
        <w:tab/>
      </w:r>
      <w:r>
        <w:t>N2 handover</w:t>
      </w:r>
      <w:r>
        <w:tab/>
      </w:r>
      <w:r>
        <w:fldChar w:fldCharType="begin" w:fldLock="1"/>
      </w:r>
      <w:r>
        <w:instrText xml:space="preserve"> PAGEREF _Toc104390041 \h </w:instrText>
      </w:r>
      <w:r>
        <w:fldChar w:fldCharType="separate"/>
      </w:r>
      <w:r>
        <w:t>22</w:t>
      </w:r>
      <w:r>
        <w:fldChar w:fldCharType="end"/>
      </w:r>
    </w:p>
    <w:p w14:paraId="1B81A36D" w14:textId="1A8659AF" w:rsidR="00565A09" w:rsidRDefault="00565A09">
      <w:pPr>
        <w:pStyle w:val="TOC5"/>
        <w:rPr>
          <w:rFonts w:asciiTheme="minorHAnsi" w:eastAsiaTheme="minorEastAsia" w:hAnsiTheme="minorHAnsi" w:cstheme="minorBidi"/>
          <w:sz w:val="22"/>
          <w:szCs w:val="22"/>
        </w:rPr>
      </w:pPr>
      <w:r w:rsidRPr="007B3CFE">
        <w:rPr>
          <w:rFonts w:eastAsia="DengXian"/>
        </w:rPr>
        <w:t>6.4.3.3.3</w:t>
      </w:r>
      <w:r>
        <w:rPr>
          <w:rFonts w:asciiTheme="minorHAnsi" w:eastAsiaTheme="minorEastAsia" w:hAnsiTheme="minorHAnsi" w:cstheme="minorBidi"/>
          <w:sz w:val="22"/>
          <w:szCs w:val="22"/>
        </w:rPr>
        <w:tab/>
      </w:r>
      <w:r w:rsidRPr="007B3CFE">
        <w:rPr>
          <w:rFonts w:eastAsia="DengXian"/>
        </w:rPr>
        <w:t>Xn handover</w:t>
      </w:r>
      <w:r>
        <w:tab/>
      </w:r>
      <w:r>
        <w:fldChar w:fldCharType="begin" w:fldLock="1"/>
      </w:r>
      <w:r>
        <w:instrText xml:space="preserve"> PAGEREF _Toc104390042 \h </w:instrText>
      </w:r>
      <w:r>
        <w:fldChar w:fldCharType="separate"/>
      </w:r>
      <w:r>
        <w:t>23</w:t>
      </w:r>
      <w:r>
        <w:fldChar w:fldCharType="end"/>
      </w:r>
    </w:p>
    <w:p w14:paraId="57675713" w14:textId="2B7896F8" w:rsidR="00565A09" w:rsidRDefault="00565A09">
      <w:pPr>
        <w:pStyle w:val="TOC3"/>
        <w:rPr>
          <w:rFonts w:asciiTheme="minorHAnsi" w:eastAsiaTheme="minorEastAsia" w:hAnsiTheme="minorHAnsi" w:cstheme="minorBidi"/>
          <w:sz w:val="22"/>
          <w:szCs w:val="22"/>
        </w:rPr>
      </w:pPr>
      <w:r w:rsidRPr="007B3CFE">
        <w:rPr>
          <w:rFonts w:eastAsia="DengXian"/>
          <w:lang w:eastAsia="zh-CN"/>
        </w:rPr>
        <w:t>6.4.4</w:t>
      </w:r>
      <w:r>
        <w:rPr>
          <w:rFonts w:asciiTheme="minorHAnsi" w:eastAsiaTheme="minorEastAsia" w:hAnsiTheme="minorHAnsi" w:cstheme="minorBidi"/>
          <w:sz w:val="22"/>
          <w:szCs w:val="22"/>
        </w:rPr>
        <w:tab/>
      </w:r>
      <w:r w:rsidRPr="007B3CFE">
        <w:rPr>
          <w:rFonts w:eastAsia="DengXian"/>
        </w:rPr>
        <w:t>Impacts on services, entities and interfaces</w:t>
      </w:r>
      <w:r w:rsidRPr="007B3CFE">
        <w:rPr>
          <w:rFonts w:eastAsia="DengXian"/>
          <w:lang w:eastAsia="zh-CN"/>
        </w:rPr>
        <w:t>.</w:t>
      </w:r>
      <w:r>
        <w:tab/>
      </w:r>
      <w:r>
        <w:fldChar w:fldCharType="begin" w:fldLock="1"/>
      </w:r>
      <w:r>
        <w:instrText xml:space="preserve"> PAGEREF _Toc104390043 \h </w:instrText>
      </w:r>
      <w:r>
        <w:fldChar w:fldCharType="separate"/>
      </w:r>
      <w:r>
        <w:t>24</w:t>
      </w:r>
      <w:r>
        <w:fldChar w:fldCharType="end"/>
      </w:r>
    </w:p>
    <w:p w14:paraId="328462DF" w14:textId="21D077D7" w:rsidR="00565A09" w:rsidRDefault="00565A09">
      <w:pPr>
        <w:pStyle w:val="TOC2"/>
        <w:rPr>
          <w:rFonts w:asciiTheme="minorHAnsi" w:eastAsiaTheme="minorEastAsia" w:hAnsiTheme="minorHAnsi" w:cstheme="minorBidi"/>
          <w:sz w:val="22"/>
          <w:szCs w:val="22"/>
        </w:rPr>
      </w:pPr>
      <w:r w:rsidRPr="007B3CFE">
        <w:rPr>
          <w:rFonts w:eastAsia="DengXian"/>
          <w:lang w:eastAsia="zh-CN"/>
        </w:rPr>
        <w:t>6.5</w:t>
      </w:r>
      <w:r>
        <w:rPr>
          <w:rFonts w:asciiTheme="minorHAnsi" w:eastAsiaTheme="minorEastAsia" w:hAnsiTheme="minorHAnsi" w:cstheme="minorBidi"/>
          <w:sz w:val="22"/>
          <w:szCs w:val="22"/>
        </w:rPr>
        <w:tab/>
      </w:r>
      <w:r w:rsidRPr="007B3CFE">
        <w:rPr>
          <w:rFonts w:eastAsia="DengXian"/>
        </w:rPr>
        <w:t>Solution</w:t>
      </w:r>
      <w:r w:rsidRPr="007B3CFE">
        <w:rPr>
          <w:rFonts w:eastAsia="DengXian"/>
          <w:lang w:eastAsia="zh-CN"/>
        </w:rPr>
        <w:t xml:space="preserve"> #5</w:t>
      </w:r>
      <w:r w:rsidRPr="007B3CFE">
        <w:rPr>
          <w:rFonts w:eastAsia="DengXian"/>
        </w:rPr>
        <w:t>: Mobile termination procedure due to mobility</w:t>
      </w:r>
      <w:r>
        <w:tab/>
      </w:r>
      <w:r>
        <w:fldChar w:fldCharType="begin" w:fldLock="1"/>
      </w:r>
      <w:r>
        <w:instrText xml:space="preserve"> PAGEREF _Toc104390044 \h </w:instrText>
      </w:r>
      <w:r>
        <w:fldChar w:fldCharType="separate"/>
      </w:r>
      <w:r>
        <w:t>24</w:t>
      </w:r>
      <w:r>
        <w:fldChar w:fldCharType="end"/>
      </w:r>
    </w:p>
    <w:p w14:paraId="1BD1DF3A" w14:textId="180AB83F" w:rsidR="00565A09" w:rsidRDefault="00565A09">
      <w:pPr>
        <w:pStyle w:val="TOC3"/>
        <w:rPr>
          <w:rFonts w:asciiTheme="minorHAnsi" w:eastAsiaTheme="minorEastAsia" w:hAnsiTheme="minorHAnsi" w:cstheme="minorBidi"/>
          <w:sz w:val="22"/>
          <w:szCs w:val="22"/>
        </w:rPr>
      </w:pPr>
      <w:r w:rsidRPr="007B3CFE">
        <w:rPr>
          <w:rFonts w:eastAsia="DengXian"/>
          <w:lang w:eastAsia="ko-KR"/>
        </w:rPr>
        <w:t>6.5.1</w:t>
      </w:r>
      <w:r>
        <w:rPr>
          <w:rFonts w:asciiTheme="minorHAnsi" w:eastAsiaTheme="minorEastAsia" w:hAnsiTheme="minorHAnsi" w:cstheme="minorBidi"/>
          <w:sz w:val="22"/>
          <w:szCs w:val="22"/>
        </w:rPr>
        <w:tab/>
      </w:r>
      <w:r w:rsidRPr="007B3CFE">
        <w:rPr>
          <w:rFonts w:eastAsia="DengXian"/>
          <w:lang w:eastAsia="ko-KR"/>
        </w:rPr>
        <w:t>General</w:t>
      </w:r>
      <w:r>
        <w:tab/>
      </w:r>
      <w:r>
        <w:fldChar w:fldCharType="begin" w:fldLock="1"/>
      </w:r>
      <w:r>
        <w:instrText xml:space="preserve"> PAGEREF _Toc104390045 \h </w:instrText>
      </w:r>
      <w:r>
        <w:fldChar w:fldCharType="separate"/>
      </w:r>
      <w:r>
        <w:t>24</w:t>
      </w:r>
      <w:r>
        <w:fldChar w:fldCharType="end"/>
      </w:r>
    </w:p>
    <w:p w14:paraId="5D6D8238" w14:textId="74FCD2CC" w:rsidR="00565A09" w:rsidRDefault="00565A09">
      <w:pPr>
        <w:pStyle w:val="TOC3"/>
        <w:rPr>
          <w:rFonts w:asciiTheme="minorHAnsi" w:eastAsiaTheme="minorEastAsia" w:hAnsiTheme="minorHAnsi" w:cstheme="minorBidi"/>
          <w:sz w:val="22"/>
          <w:szCs w:val="22"/>
        </w:rPr>
      </w:pPr>
      <w:r w:rsidRPr="007B3CFE">
        <w:rPr>
          <w:rFonts w:eastAsia="DengXian"/>
        </w:rPr>
        <w:lastRenderedPageBreak/>
        <w:t>6.</w:t>
      </w:r>
      <w:r w:rsidRPr="007B3CFE">
        <w:rPr>
          <w:rFonts w:eastAsia="DengXian"/>
          <w:lang w:eastAsia="zh-CN"/>
        </w:rPr>
        <w:t>5</w:t>
      </w:r>
      <w:r w:rsidRPr="007B3CFE">
        <w:rPr>
          <w:rFonts w:eastAsia="DengXian"/>
        </w:rPr>
        <w:t>.2</w:t>
      </w:r>
      <w:r>
        <w:rPr>
          <w:rFonts w:asciiTheme="minorHAnsi" w:eastAsiaTheme="minorEastAsia" w:hAnsiTheme="minorHAnsi" w:cstheme="minorBidi"/>
          <w:sz w:val="22"/>
          <w:szCs w:val="22"/>
        </w:rPr>
        <w:tab/>
      </w:r>
      <w:r w:rsidRPr="007B3CFE">
        <w:rPr>
          <w:rFonts w:eastAsia="DengXian"/>
        </w:rPr>
        <w:t>Functional descriptions</w:t>
      </w:r>
      <w:r>
        <w:tab/>
      </w:r>
      <w:r>
        <w:fldChar w:fldCharType="begin" w:fldLock="1"/>
      </w:r>
      <w:r>
        <w:instrText xml:space="preserve"> PAGEREF _Toc104390046 \h </w:instrText>
      </w:r>
      <w:r>
        <w:fldChar w:fldCharType="separate"/>
      </w:r>
      <w:r>
        <w:t>24</w:t>
      </w:r>
      <w:r>
        <w:fldChar w:fldCharType="end"/>
      </w:r>
    </w:p>
    <w:p w14:paraId="4D29897E" w14:textId="7ECA4158" w:rsidR="00565A09" w:rsidRDefault="00565A09">
      <w:pPr>
        <w:pStyle w:val="TOC3"/>
        <w:rPr>
          <w:rFonts w:asciiTheme="minorHAnsi" w:eastAsiaTheme="minorEastAsia" w:hAnsiTheme="minorHAnsi" w:cstheme="minorBidi"/>
          <w:sz w:val="22"/>
          <w:szCs w:val="22"/>
        </w:rPr>
      </w:pPr>
      <w:r w:rsidRPr="007B3CFE">
        <w:rPr>
          <w:rFonts w:eastAsia="DengXian"/>
        </w:rPr>
        <w:t>6.5.3</w:t>
      </w:r>
      <w:r>
        <w:rPr>
          <w:rFonts w:asciiTheme="minorHAnsi" w:eastAsiaTheme="minorEastAsia" w:hAnsiTheme="minorHAnsi" w:cstheme="minorBidi"/>
          <w:sz w:val="22"/>
          <w:szCs w:val="22"/>
        </w:rPr>
        <w:tab/>
      </w:r>
      <w:r w:rsidRPr="007B3CFE">
        <w:rPr>
          <w:rFonts w:eastAsia="DengXian"/>
        </w:rPr>
        <w:t>Procedures</w:t>
      </w:r>
      <w:r>
        <w:tab/>
      </w:r>
      <w:r>
        <w:fldChar w:fldCharType="begin" w:fldLock="1"/>
      </w:r>
      <w:r>
        <w:instrText xml:space="preserve"> PAGEREF _Toc104390047 \h </w:instrText>
      </w:r>
      <w:r>
        <w:fldChar w:fldCharType="separate"/>
      </w:r>
      <w:r>
        <w:t>25</w:t>
      </w:r>
      <w:r>
        <w:fldChar w:fldCharType="end"/>
      </w:r>
    </w:p>
    <w:p w14:paraId="4D8C76DF" w14:textId="718FBCDF" w:rsidR="00565A09" w:rsidRDefault="00565A09">
      <w:pPr>
        <w:pStyle w:val="TOC4"/>
        <w:rPr>
          <w:rFonts w:asciiTheme="minorHAnsi" w:eastAsiaTheme="minorEastAsia" w:hAnsiTheme="minorHAnsi" w:cstheme="minorBidi"/>
          <w:sz w:val="22"/>
          <w:szCs w:val="22"/>
        </w:rPr>
      </w:pPr>
      <w:r w:rsidRPr="007B3CFE">
        <w:rPr>
          <w:rFonts w:eastAsia="DengXian"/>
        </w:rPr>
        <w:t>6.5.3.1</w:t>
      </w:r>
      <w:r>
        <w:rPr>
          <w:rFonts w:asciiTheme="minorHAnsi" w:eastAsiaTheme="minorEastAsia" w:hAnsiTheme="minorHAnsi" w:cstheme="minorBidi"/>
          <w:sz w:val="22"/>
          <w:szCs w:val="22"/>
        </w:rPr>
        <w:tab/>
      </w:r>
      <w:r w:rsidRPr="007B3CFE">
        <w:rPr>
          <w:rFonts w:eastAsia="DengXian"/>
        </w:rPr>
        <w:t>UE performs Service Request or Registration Request</w:t>
      </w:r>
      <w:r w:rsidRPr="007B3CFE">
        <w:rPr>
          <w:rFonts w:eastAsia="DengXian"/>
          <w:lang w:eastAsia="zh-CN"/>
        </w:rPr>
        <w:t xml:space="preserve"> via Mobile Base Station Relay</w:t>
      </w:r>
      <w:r>
        <w:tab/>
      </w:r>
      <w:r>
        <w:fldChar w:fldCharType="begin" w:fldLock="1"/>
      </w:r>
      <w:r>
        <w:instrText xml:space="preserve"> PAGEREF _Toc104390048 \h </w:instrText>
      </w:r>
      <w:r>
        <w:fldChar w:fldCharType="separate"/>
      </w:r>
      <w:r>
        <w:t>25</w:t>
      </w:r>
      <w:r>
        <w:fldChar w:fldCharType="end"/>
      </w:r>
    </w:p>
    <w:p w14:paraId="20B92986" w14:textId="550D0BDC" w:rsidR="00565A09" w:rsidRDefault="00565A09">
      <w:pPr>
        <w:pStyle w:val="TOC4"/>
        <w:rPr>
          <w:rFonts w:asciiTheme="minorHAnsi" w:eastAsiaTheme="minorEastAsia" w:hAnsiTheme="minorHAnsi" w:cstheme="minorBidi"/>
          <w:sz w:val="22"/>
          <w:szCs w:val="22"/>
        </w:rPr>
      </w:pPr>
      <w:r w:rsidRPr="007B3CFE">
        <w:rPr>
          <w:rFonts w:eastAsia="DengXian"/>
        </w:rPr>
        <w:t>6.5.3.2</w:t>
      </w:r>
      <w:r>
        <w:rPr>
          <w:rFonts w:asciiTheme="minorHAnsi" w:eastAsiaTheme="minorEastAsia" w:hAnsiTheme="minorHAnsi" w:cstheme="minorBidi"/>
          <w:sz w:val="22"/>
          <w:szCs w:val="22"/>
        </w:rPr>
        <w:tab/>
      </w:r>
      <w:r w:rsidRPr="007B3CFE">
        <w:rPr>
          <w:rFonts w:eastAsia="DengXian"/>
        </w:rPr>
        <w:t>UE handover to connect/disconnect to/from Mobile Base Station Relay with AMF change</w:t>
      </w:r>
      <w:r>
        <w:tab/>
      </w:r>
      <w:r>
        <w:fldChar w:fldCharType="begin" w:fldLock="1"/>
      </w:r>
      <w:r>
        <w:instrText xml:space="preserve"> PAGEREF _Toc104390049 \h </w:instrText>
      </w:r>
      <w:r>
        <w:fldChar w:fldCharType="separate"/>
      </w:r>
      <w:r>
        <w:t>27</w:t>
      </w:r>
      <w:r>
        <w:fldChar w:fldCharType="end"/>
      </w:r>
    </w:p>
    <w:p w14:paraId="7A7AAB5B" w14:textId="255AF1A3" w:rsidR="00565A09" w:rsidRDefault="00565A09">
      <w:pPr>
        <w:pStyle w:val="TOC5"/>
        <w:rPr>
          <w:rFonts w:asciiTheme="minorHAnsi" w:eastAsiaTheme="minorEastAsia" w:hAnsiTheme="minorHAnsi" w:cstheme="minorBidi"/>
          <w:sz w:val="22"/>
          <w:szCs w:val="22"/>
        </w:rPr>
      </w:pPr>
      <w:r>
        <w:t>6.5.3.2.0</w:t>
      </w:r>
      <w:r>
        <w:rPr>
          <w:rFonts w:asciiTheme="minorHAnsi" w:eastAsiaTheme="minorEastAsia" w:hAnsiTheme="minorHAnsi" w:cstheme="minorBidi"/>
          <w:sz w:val="22"/>
          <w:szCs w:val="22"/>
        </w:rPr>
        <w:tab/>
      </w:r>
      <w:r>
        <w:t>General</w:t>
      </w:r>
      <w:r>
        <w:tab/>
      </w:r>
      <w:r>
        <w:fldChar w:fldCharType="begin" w:fldLock="1"/>
      </w:r>
      <w:r>
        <w:instrText xml:space="preserve"> PAGEREF _Toc104390050 \h </w:instrText>
      </w:r>
      <w:r>
        <w:fldChar w:fldCharType="separate"/>
      </w:r>
      <w:r>
        <w:t>27</w:t>
      </w:r>
      <w:r>
        <w:fldChar w:fldCharType="end"/>
      </w:r>
    </w:p>
    <w:p w14:paraId="4F0CAC4E" w14:textId="2E2CDC18" w:rsidR="00565A09" w:rsidRDefault="00565A09">
      <w:pPr>
        <w:pStyle w:val="TOC5"/>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N2 handover</w:t>
      </w:r>
      <w:r>
        <w:tab/>
      </w:r>
      <w:r>
        <w:fldChar w:fldCharType="begin" w:fldLock="1"/>
      </w:r>
      <w:r>
        <w:instrText xml:space="preserve"> PAGEREF _Toc104390051 \h </w:instrText>
      </w:r>
      <w:r>
        <w:fldChar w:fldCharType="separate"/>
      </w:r>
      <w:r>
        <w:t>28</w:t>
      </w:r>
      <w:r>
        <w:fldChar w:fldCharType="end"/>
      </w:r>
    </w:p>
    <w:p w14:paraId="343B1C0E" w14:textId="255C3447" w:rsidR="00565A09" w:rsidRDefault="00565A09">
      <w:pPr>
        <w:pStyle w:val="TOC5"/>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t>Xn handover</w:t>
      </w:r>
      <w:r>
        <w:tab/>
      </w:r>
      <w:r>
        <w:fldChar w:fldCharType="begin" w:fldLock="1"/>
      </w:r>
      <w:r>
        <w:instrText xml:space="preserve"> PAGEREF _Toc104390052 \h </w:instrText>
      </w:r>
      <w:r>
        <w:fldChar w:fldCharType="separate"/>
      </w:r>
      <w:r>
        <w:t>29</w:t>
      </w:r>
      <w:r>
        <w:fldChar w:fldCharType="end"/>
      </w:r>
    </w:p>
    <w:p w14:paraId="5AB01841" w14:textId="16ABE0A2" w:rsidR="00565A09" w:rsidRDefault="00565A09">
      <w:pPr>
        <w:pStyle w:val="TOC4"/>
        <w:rPr>
          <w:rFonts w:asciiTheme="minorHAnsi" w:eastAsiaTheme="minorEastAsia" w:hAnsiTheme="minorHAnsi" w:cstheme="minorBidi"/>
          <w:sz w:val="22"/>
          <w:szCs w:val="22"/>
        </w:rPr>
      </w:pPr>
      <w:r w:rsidRPr="007B3CFE">
        <w:rPr>
          <w:rFonts w:eastAsia="DengXian"/>
        </w:rPr>
        <w:t>6.5.3.3</w:t>
      </w:r>
      <w:r>
        <w:rPr>
          <w:rFonts w:asciiTheme="minorHAnsi" w:eastAsiaTheme="minorEastAsia" w:hAnsiTheme="minorHAnsi" w:cstheme="minorBidi"/>
          <w:sz w:val="22"/>
          <w:szCs w:val="22"/>
        </w:rPr>
        <w:tab/>
      </w:r>
      <w:r w:rsidRPr="007B3CFE">
        <w:rPr>
          <w:rFonts w:eastAsia="DengXian"/>
        </w:rPr>
        <w:t>Mobile Base Station Relay mobility registration procedure with AMF change</w:t>
      </w:r>
      <w:r>
        <w:tab/>
      </w:r>
      <w:r>
        <w:fldChar w:fldCharType="begin" w:fldLock="1"/>
      </w:r>
      <w:r>
        <w:instrText xml:space="preserve"> PAGEREF _Toc104390053 \h </w:instrText>
      </w:r>
      <w:r>
        <w:fldChar w:fldCharType="separate"/>
      </w:r>
      <w:r>
        <w:t>29</w:t>
      </w:r>
      <w:r>
        <w:fldChar w:fldCharType="end"/>
      </w:r>
    </w:p>
    <w:p w14:paraId="309F6748" w14:textId="46F79FAE" w:rsidR="00565A09" w:rsidRDefault="00565A09">
      <w:pPr>
        <w:pStyle w:val="TOC4"/>
        <w:rPr>
          <w:rFonts w:asciiTheme="minorHAnsi" w:eastAsiaTheme="minorEastAsia" w:hAnsiTheme="minorHAnsi" w:cstheme="minorBidi"/>
          <w:sz w:val="22"/>
          <w:szCs w:val="22"/>
        </w:rPr>
      </w:pPr>
      <w:r w:rsidRPr="007B3CFE">
        <w:rPr>
          <w:rFonts w:eastAsia="DengXian"/>
        </w:rPr>
        <w:t>6.5.3.4</w:t>
      </w:r>
      <w:r>
        <w:rPr>
          <w:rFonts w:asciiTheme="minorHAnsi" w:eastAsiaTheme="minorEastAsia" w:hAnsiTheme="minorHAnsi" w:cstheme="minorBidi"/>
          <w:sz w:val="22"/>
          <w:szCs w:val="22"/>
        </w:rPr>
        <w:tab/>
      </w:r>
      <w:r w:rsidRPr="007B3CFE">
        <w:rPr>
          <w:rFonts w:eastAsia="DengXian"/>
        </w:rPr>
        <w:t>Mobile Base Station Relay handover with UEs with AMF change</w:t>
      </w:r>
      <w:r>
        <w:tab/>
      </w:r>
      <w:r>
        <w:fldChar w:fldCharType="begin" w:fldLock="1"/>
      </w:r>
      <w:r>
        <w:instrText xml:space="preserve"> PAGEREF _Toc104390054 \h </w:instrText>
      </w:r>
      <w:r>
        <w:fldChar w:fldCharType="separate"/>
      </w:r>
      <w:r>
        <w:t>30</w:t>
      </w:r>
      <w:r>
        <w:fldChar w:fldCharType="end"/>
      </w:r>
    </w:p>
    <w:p w14:paraId="6E49FDAF" w14:textId="682E6140" w:rsidR="00565A09" w:rsidRDefault="00565A09">
      <w:pPr>
        <w:pStyle w:val="TOC4"/>
        <w:rPr>
          <w:rFonts w:asciiTheme="minorHAnsi" w:eastAsiaTheme="minorEastAsia" w:hAnsiTheme="minorHAnsi" w:cstheme="minorBidi"/>
          <w:sz w:val="22"/>
          <w:szCs w:val="22"/>
        </w:rPr>
      </w:pPr>
      <w:r w:rsidRPr="007B3CFE">
        <w:rPr>
          <w:rFonts w:eastAsia="DengXian"/>
        </w:rPr>
        <w:t>6.5.3.5</w:t>
      </w:r>
      <w:r>
        <w:rPr>
          <w:rFonts w:asciiTheme="minorHAnsi" w:eastAsiaTheme="minorEastAsia" w:hAnsiTheme="minorHAnsi" w:cstheme="minorBidi"/>
          <w:sz w:val="22"/>
          <w:szCs w:val="22"/>
        </w:rPr>
        <w:tab/>
      </w:r>
      <w:r w:rsidRPr="007B3CFE">
        <w:rPr>
          <w:rFonts w:eastAsia="DengXian"/>
        </w:rPr>
        <w:t>Mobile termination when UE moves with Mobile Base Station Relay</w:t>
      </w:r>
      <w:r>
        <w:tab/>
      </w:r>
      <w:r>
        <w:fldChar w:fldCharType="begin" w:fldLock="1"/>
      </w:r>
      <w:r>
        <w:instrText xml:space="preserve"> PAGEREF _Toc104390055 \h </w:instrText>
      </w:r>
      <w:r>
        <w:fldChar w:fldCharType="separate"/>
      </w:r>
      <w:r>
        <w:t>32</w:t>
      </w:r>
      <w:r>
        <w:fldChar w:fldCharType="end"/>
      </w:r>
    </w:p>
    <w:p w14:paraId="27961C2F" w14:textId="0919E8C2" w:rsidR="00565A09" w:rsidRDefault="00565A09">
      <w:pPr>
        <w:pStyle w:val="TOC3"/>
        <w:rPr>
          <w:rFonts w:asciiTheme="minorHAnsi" w:eastAsiaTheme="minorEastAsia" w:hAnsiTheme="minorHAnsi" w:cstheme="minorBidi"/>
          <w:sz w:val="22"/>
          <w:szCs w:val="22"/>
        </w:rPr>
      </w:pPr>
      <w:r w:rsidRPr="007B3CFE">
        <w:rPr>
          <w:rFonts w:eastAsia="DengXian"/>
          <w:lang w:eastAsia="zh-CN"/>
        </w:rPr>
        <w:t>6.5.4</w:t>
      </w:r>
      <w:r>
        <w:rPr>
          <w:rFonts w:asciiTheme="minorHAnsi" w:eastAsiaTheme="minorEastAsia" w:hAnsiTheme="minorHAnsi" w:cstheme="minorBidi"/>
          <w:sz w:val="22"/>
          <w:szCs w:val="22"/>
        </w:rPr>
        <w:tab/>
      </w:r>
      <w:r w:rsidRPr="007B3CFE">
        <w:rPr>
          <w:rFonts w:eastAsia="DengXian"/>
        </w:rPr>
        <w:t>Impacts on services, entities and interfaces</w:t>
      </w:r>
      <w:r w:rsidRPr="007B3CFE">
        <w:rPr>
          <w:rFonts w:eastAsia="DengXian"/>
          <w:lang w:eastAsia="zh-CN"/>
        </w:rPr>
        <w:t>.</w:t>
      </w:r>
      <w:r>
        <w:tab/>
      </w:r>
      <w:r>
        <w:fldChar w:fldCharType="begin" w:fldLock="1"/>
      </w:r>
      <w:r>
        <w:instrText xml:space="preserve"> PAGEREF _Toc104390056 \h </w:instrText>
      </w:r>
      <w:r>
        <w:fldChar w:fldCharType="separate"/>
      </w:r>
      <w:r>
        <w:t>33</w:t>
      </w:r>
      <w:r>
        <w:fldChar w:fldCharType="end"/>
      </w:r>
    </w:p>
    <w:p w14:paraId="44C4096C" w14:textId="55D86C76" w:rsidR="00565A09" w:rsidRDefault="00565A0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Enabling roaming of mobile base station relays</w:t>
      </w:r>
      <w:r>
        <w:tab/>
      </w:r>
      <w:r>
        <w:fldChar w:fldCharType="begin" w:fldLock="1"/>
      </w:r>
      <w:r>
        <w:instrText xml:space="preserve"> PAGEREF _Toc104390057 \h </w:instrText>
      </w:r>
      <w:r>
        <w:fldChar w:fldCharType="separate"/>
      </w:r>
      <w:r>
        <w:t>33</w:t>
      </w:r>
      <w:r>
        <w:fldChar w:fldCharType="end"/>
      </w:r>
    </w:p>
    <w:p w14:paraId="2FAA3F9D" w14:textId="00BDF608" w:rsidR="00565A09" w:rsidRDefault="00565A0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_Toc104390058 \h </w:instrText>
      </w:r>
      <w:r>
        <w:fldChar w:fldCharType="separate"/>
      </w:r>
      <w:r>
        <w:t>33</w:t>
      </w:r>
      <w:r>
        <w:fldChar w:fldCharType="end"/>
      </w:r>
    </w:p>
    <w:p w14:paraId="31573989" w14:textId="1861A471" w:rsidR="00565A09" w:rsidRDefault="00565A0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_Toc104390059 \h </w:instrText>
      </w:r>
      <w:r>
        <w:fldChar w:fldCharType="separate"/>
      </w:r>
      <w:r>
        <w:t>33</w:t>
      </w:r>
      <w:r>
        <w:fldChar w:fldCharType="end"/>
      </w:r>
    </w:p>
    <w:p w14:paraId="7A470BE4" w14:textId="56DE091D" w:rsidR="00565A09" w:rsidRDefault="00565A0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Signalling flows</w:t>
      </w:r>
      <w:r>
        <w:tab/>
      </w:r>
      <w:r>
        <w:fldChar w:fldCharType="begin" w:fldLock="1"/>
      </w:r>
      <w:r>
        <w:instrText xml:space="preserve"> PAGEREF _Toc104390060 \h </w:instrText>
      </w:r>
      <w:r>
        <w:fldChar w:fldCharType="separate"/>
      </w:r>
      <w:r>
        <w:t>34</w:t>
      </w:r>
      <w:r>
        <w:fldChar w:fldCharType="end"/>
      </w:r>
    </w:p>
    <w:p w14:paraId="12A022D7" w14:textId="22AEB9CB" w:rsidR="00565A09" w:rsidRDefault="00565A0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Signalling flow for roaming of mobile base station relay using IAB node integration procedure</w:t>
      </w:r>
      <w:r>
        <w:tab/>
      </w:r>
      <w:r>
        <w:fldChar w:fldCharType="begin" w:fldLock="1"/>
      </w:r>
      <w:r>
        <w:instrText xml:space="preserve"> PAGEREF _Toc104390061 \h </w:instrText>
      </w:r>
      <w:r>
        <w:fldChar w:fldCharType="separate"/>
      </w:r>
      <w:r>
        <w:t>34</w:t>
      </w:r>
      <w:r>
        <w:fldChar w:fldCharType="end"/>
      </w:r>
    </w:p>
    <w:p w14:paraId="24655312" w14:textId="44C0F240" w:rsidR="00565A09" w:rsidRDefault="00565A0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Signalling flow for roaming of mobile base station relay using </w:t>
      </w:r>
      <w:r w:rsidRPr="007B3CFE">
        <w:rPr>
          <w:lang w:val="en-US" w:eastAsia="zh-CN"/>
        </w:rPr>
        <w:t>inter-IAB-donor gNB mobility procedure</w:t>
      </w:r>
      <w:r>
        <w:tab/>
      </w:r>
      <w:r>
        <w:fldChar w:fldCharType="begin" w:fldLock="1"/>
      </w:r>
      <w:r>
        <w:instrText xml:space="preserve"> PAGEREF _Toc104390062 \h </w:instrText>
      </w:r>
      <w:r>
        <w:fldChar w:fldCharType="separate"/>
      </w:r>
      <w:r>
        <w:t>35</w:t>
      </w:r>
      <w:r>
        <w:fldChar w:fldCharType="end"/>
      </w:r>
    </w:p>
    <w:p w14:paraId="5E309F85" w14:textId="1B8985F0" w:rsidR="00565A09" w:rsidRDefault="00565A09">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_Toc104390063 \h </w:instrText>
      </w:r>
      <w:r>
        <w:fldChar w:fldCharType="separate"/>
      </w:r>
      <w:r>
        <w:t>36</w:t>
      </w:r>
      <w:r>
        <w:fldChar w:fldCharType="end"/>
      </w:r>
    </w:p>
    <w:p w14:paraId="0A64A42F" w14:textId="6FD9E74F" w:rsidR="00565A09" w:rsidRDefault="00565A0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Network based Positioning of mobile base station relay for location services</w:t>
      </w:r>
      <w:r>
        <w:tab/>
      </w:r>
      <w:r>
        <w:fldChar w:fldCharType="begin" w:fldLock="1"/>
      </w:r>
      <w:r>
        <w:instrText xml:space="preserve"> PAGEREF _Toc104390064 \h </w:instrText>
      </w:r>
      <w:r>
        <w:fldChar w:fldCharType="separate"/>
      </w:r>
      <w:r>
        <w:t>37</w:t>
      </w:r>
      <w:r>
        <w:fldChar w:fldCharType="end"/>
      </w:r>
    </w:p>
    <w:p w14:paraId="51FB6402" w14:textId="1FB4C8D3" w:rsidR="00565A09" w:rsidRDefault="00565A0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_Toc104390065 \h </w:instrText>
      </w:r>
      <w:r>
        <w:fldChar w:fldCharType="separate"/>
      </w:r>
      <w:r>
        <w:t>37</w:t>
      </w:r>
      <w:r>
        <w:fldChar w:fldCharType="end"/>
      </w:r>
    </w:p>
    <w:p w14:paraId="34387EC3" w14:textId="4D5E6E80" w:rsidR="00565A09" w:rsidRDefault="00565A0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_Toc104390066 \h </w:instrText>
      </w:r>
      <w:r>
        <w:fldChar w:fldCharType="separate"/>
      </w:r>
      <w:r>
        <w:t>37</w:t>
      </w:r>
      <w:r>
        <w:fldChar w:fldCharType="end"/>
      </w:r>
    </w:p>
    <w:p w14:paraId="7663D71A" w14:textId="6A0C2799" w:rsidR="00565A09" w:rsidRDefault="00565A0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_Toc104390067 \h </w:instrText>
      </w:r>
      <w:r>
        <w:fldChar w:fldCharType="separate"/>
      </w:r>
      <w:r>
        <w:t>38</w:t>
      </w:r>
      <w:r>
        <w:fldChar w:fldCharType="end"/>
      </w:r>
    </w:p>
    <w:p w14:paraId="6F3FFF99" w14:textId="4F8B75E4" w:rsidR="00565A09" w:rsidRDefault="00565A09">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MT_LR for UE served by a mobile base station relay</w:t>
      </w:r>
      <w:r>
        <w:tab/>
      </w:r>
      <w:r>
        <w:fldChar w:fldCharType="begin" w:fldLock="1"/>
      </w:r>
      <w:r>
        <w:instrText xml:space="preserve"> PAGEREF _Toc104390068 \h </w:instrText>
      </w:r>
      <w:r>
        <w:fldChar w:fldCharType="separate"/>
      </w:r>
      <w:r>
        <w:t>38</w:t>
      </w:r>
      <w:r>
        <w:fldChar w:fldCharType="end"/>
      </w:r>
    </w:p>
    <w:p w14:paraId="053D73DE" w14:textId="2152300E" w:rsidR="00565A09" w:rsidRDefault="00565A0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_Toc104390069 \h </w:instrText>
      </w:r>
      <w:r>
        <w:fldChar w:fldCharType="separate"/>
      </w:r>
      <w:r>
        <w:t>39</w:t>
      </w:r>
      <w:r>
        <w:fldChar w:fldCharType="end"/>
      </w:r>
    </w:p>
    <w:p w14:paraId="2192B2B0" w14:textId="161E1180" w:rsidR="00565A09" w:rsidRDefault="00565A0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 xml:space="preserve">Solution #8: </w:t>
      </w:r>
      <w:r w:rsidRPr="007B3CFE">
        <w:rPr>
          <w:rFonts w:eastAsia="DengXian"/>
          <w:lang w:eastAsia="zh-CN"/>
        </w:rPr>
        <w:t>Support of positioning for UE accessing via mobile base station relay</w:t>
      </w:r>
      <w:r>
        <w:tab/>
      </w:r>
      <w:r>
        <w:fldChar w:fldCharType="begin" w:fldLock="1"/>
      </w:r>
      <w:r>
        <w:instrText xml:space="preserve"> PAGEREF _Toc104390070 \h </w:instrText>
      </w:r>
      <w:r>
        <w:fldChar w:fldCharType="separate"/>
      </w:r>
      <w:r>
        <w:t>39</w:t>
      </w:r>
      <w:r>
        <w:fldChar w:fldCharType="end"/>
      </w:r>
    </w:p>
    <w:p w14:paraId="13DDD5C5" w14:textId="7BC8D1F1" w:rsidR="00565A09" w:rsidRDefault="00565A09">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sidRPr="007B3CFE">
        <w:rPr>
          <w:rFonts w:eastAsia="DengXian"/>
          <w:lang w:eastAsia="zh-CN"/>
        </w:rPr>
        <w:t>General</w:t>
      </w:r>
      <w:r>
        <w:tab/>
      </w:r>
      <w:r>
        <w:fldChar w:fldCharType="begin" w:fldLock="1"/>
      </w:r>
      <w:r>
        <w:instrText xml:space="preserve"> PAGEREF _Toc104390071 \h </w:instrText>
      </w:r>
      <w:r>
        <w:fldChar w:fldCharType="separate"/>
      </w:r>
      <w:r>
        <w:t>39</w:t>
      </w:r>
      <w:r>
        <w:fldChar w:fldCharType="end"/>
      </w:r>
    </w:p>
    <w:p w14:paraId="405E9326" w14:textId="5CA7A5D4" w:rsidR="00565A09" w:rsidRDefault="00565A09">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rsidRPr="007B3CFE">
        <w:rPr>
          <w:rFonts w:eastAsia="DengXian"/>
          <w:lang w:eastAsia="zh-CN"/>
        </w:rPr>
        <w:t>s</w:t>
      </w:r>
      <w:r>
        <w:tab/>
      </w:r>
      <w:r>
        <w:fldChar w:fldCharType="begin" w:fldLock="1"/>
      </w:r>
      <w:r>
        <w:instrText xml:space="preserve"> PAGEREF _Toc104390072 \h </w:instrText>
      </w:r>
      <w:r>
        <w:fldChar w:fldCharType="separate"/>
      </w:r>
      <w:r>
        <w:t>39</w:t>
      </w:r>
      <w:r>
        <w:fldChar w:fldCharType="end"/>
      </w:r>
    </w:p>
    <w:p w14:paraId="073FF592" w14:textId="53AEE69D" w:rsidR="00565A09" w:rsidRDefault="00565A09">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sidRPr="007B3CFE">
        <w:rPr>
          <w:rFonts w:eastAsia="DengXian"/>
          <w:lang w:eastAsia="zh-CN"/>
        </w:rPr>
        <w:t>Positioning procedure for UE accessing via mobile base station relay</w:t>
      </w:r>
      <w:r>
        <w:tab/>
      </w:r>
      <w:r>
        <w:fldChar w:fldCharType="begin" w:fldLock="1"/>
      </w:r>
      <w:r>
        <w:instrText xml:space="preserve"> PAGEREF _Toc104390073 \h </w:instrText>
      </w:r>
      <w:r>
        <w:fldChar w:fldCharType="separate"/>
      </w:r>
      <w:r>
        <w:t>40</w:t>
      </w:r>
      <w:r>
        <w:fldChar w:fldCharType="end"/>
      </w:r>
    </w:p>
    <w:p w14:paraId="3BBC9092" w14:textId="50AC64B0" w:rsidR="00565A09" w:rsidRDefault="00565A09">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_Toc104390074 \h </w:instrText>
      </w:r>
      <w:r>
        <w:fldChar w:fldCharType="separate"/>
      </w:r>
      <w:r>
        <w:t>41</w:t>
      </w:r>
      <w:r>
        <w:fldChar w:fldCharType="end"/>
      </w:r>
    </w:p>
    <w:p w14:paraId="4C030329" w14:textId="1A05ED33" w:rsidR="00565A09" w:rsidRDefault="00565A0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 #9: User location information based on IAB-UE</w:t>
      </w:r>
      <w:r>
        <w:tab/>
      </w:r>
      <w:r>
        <w:fldChar w:fldCharType="begin" w:fldLock="1"/>
      </w:r>
      <w:r>
        <w:instrText xml:space="preserve"> PAGEREF _Toc104390075 \h </w:instrText>
      </w:r>
      <w:r>
        <w:fldChar w:fldCharType="separate"/>
      </w:r>
      <w:r>
        <w:t>41</w:t>
      </w:r>
      <w:r>
        <w:fldChar w:fldCharType="end"/>
      </w:r>
    </w:p>
    <w:p w14:paraId="2A9D18BB" w14:textId="3A2FA8B3" w:rsidR="00565A09" w:rsidRDefault="00565A0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_Toc104390076 \h </w:instrText>
      </w:r>
      <w:r>
        <w:fldChar w:fldCharType="separate"/>
      </w:r>
      <w:r>
        <w:t>41</w:t>
      </w:r>
      <w:r>
        <w:fldChar w:fldCharType="end"/>
      </w:r>
    </w:p>
    <w:p w14:paraId="67CA99CB" w14:textId="6FA0F416" w:rsidR="00565A09" w:rsidRDefault="00565A0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_Toc104390077 \h </w:instrText>
      </w:r>
      <w:r>
        <w:fldChar w:fldCharType="separate"/>
      </w:r>
      <w:r>
        <w:t>41</w:t>
      </w:r>
      <w:r>
        <w:fldChar w:fldCharType="end"/>
      </w:r>
    </w:p>
    <w:p w14:paraId="627AF51C" w14:textId="0FDBA390" w:rsidR="00565A09" w:rsidRDefault="00565A09">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_Toc104390078 \h </w:instrText>
      </w:r>
      <w:r>
        <w:fldChar w:fldCharType="separate"/>
      </w:r>
      <w:r>
        <w:t>42</w:t>
      </w:r>
      <w:r>
        <w:fldChar w:fldCharType="end"/>
      </w:r>
    </w:p>
    <w:p w14:paraId="221A1063" w14:textId="45737A44" w:rsidR="00565A09" w:rsidRDefault="00565A09">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User Location Information on NGAP</w:t>
      </w:r>
      <w:r>
        <w:tab/>
      </w:r>
      <w:r>
        <w:fldChar w:fldCharType="begin" w:fldLock="1"/>
      </w:r>
      <w:r>
        <w:instrText xml:space="preserve"> PAGEREF _Toc104390079 \h </w:instrText>
      </w:r>
      <w:r>
        <w:fldChar w:fldCharType="separate"/>
      </w:r>
      <w:r>
        <w:t>42</w:t>
      </w:r>
      <w:r>
        <w:fldChar w:fldCharType="end"/>
      </w:r>
    </w:p>
    <w:p w14:paraId="5CF357F1" w14:textId="4B7E61F0" w:rsidR="00565A09" w:rsidRDefault="00565A09">
      <w:pPr>
        <w:pStyle w:val="TOC3"/>
        <w:rPr>
          <w:rFonts w:asciiTheme="minorHAnsi" w:eastAsiaTheme="minorEastAsia" w:hAnsiTheme="minorHAnsi" w:cstheme="minorBidi"/>
          <w:sz w:val="22"/>
          <w:szCs w:val="22"/>
        </w:rPr>
      </w:pPr>
      <w:r>
        <w:t>6.9.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_Toc104390080 \h </w:instrText>
      </w:r>
      <w:r>
        <w:fldChar w:fldCharType="separate"/>
      </w:r>
      <w:r>
        <w:t>43</w:t>
      </w:r>
      <w:r>
        <w:fldChar w:fldCharType="end"/>
      </w:r>
    </w:p>
    <w:p w14:paraId="7E81984E" w14:textId="381F6672" w:rsidR="00565A09" w:rsidRDefault="00565A0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 </w:t>
      </w:r>
      <w:r w:rsidRPr="007B3CFE">
        <w:rPr>
          <w:rFonts w:cs="Arial"/>
        </w:rPr>
        <w:t>configuration of Mobile Base Station Relays in roaming</w:t>
      </w:r>
      <w:r>
        <w:tab/>
      </w:r>
      <w:r>
        <w:fldChar w:fldCharType="begin" w:fldLock="1"/>
      </w:r>
      <w:r>
        <w:instrText xml:space="preserve"> PAGEREF _Toc104390081 \h </w:instrText>
      </w:r>
      <w:r>
        <w:fldChar w:fldCharType="separate"/>
      </w:r>
      <w:r>
        <w:t>43</w:t>
      </w:r>
      <w:r>
        <w:fldChar w:fldCharType="end"/>
      </w:r>
    </w:p>
    <w:p w14:paraId="4CBCEDC8" w14:textId="36D06440" w:rsidR="00565A09" w:rsidRDefault="00565A0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_Toc104390082 \h </w:instrText>
      </w:r>
      <w:r>
        <w:fldChar w:fldCharType="separate"/>
      </w:r>
      <w:r>
        <w:t>43</w:t>
      </w:r>
      <w:r>
        <w:fldChar w:fldCharType="end"/>
      </w:r>
    </w:p>
    <w:p w14:paraId="06FAFED5" w14:textId="27B9FDAF" w:rsidR="00565A09" w:rsidRDefault="00565A0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_Toc104390083 \h </w:instrText>
      </w:r>
      <w:r>
        <w:fldChar w:fldCharType="separate"/>
      </w:r>
      <w:r>
        <w:t>43</w:t>
      </w:r>
      <w:r>
        <w:fldChar w:fldCharType="end"/>
      </w:r>
    </w:p>
    <w:p w14:paraId="660ED771" w14:textId="367B223C" w:rsidR="00565A09" w:rsidRDefault="00565A0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_Toc104390084 \h </w:instrText>
      </w:r>
      <w:r>
        <w:fldChar w:fldCharType="separate"/>
      </w:r>
      <w:r>
        <w:t>44</w:t>
      </w:r>
      <w:r>
        <w:fldChar w:fldCharType="end"/>
      </w:r>
    </w:p>
    <w:p w14:paraId="626BEE61" w14:textId="27180480" w:rsidR="00565A09" w:rsidRDefault="00565A09">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_Toc104390085 \h </w:instrText>
      </w:r>
      <w:r>
        <w:fldChar w:fldCharType="separate"/>
      </w:r>
      <w:r>
        <w:t>44</w:t>
      </w:r>
      <w:r>
        <w:fldChar w:fldCharType="end"/>
      </w:r>
    </w:p>
    <w:p w14:paraId="61A4E165" w14:textId="44276968" w:rsidR="00565A09" w:rsidRDefault="00565A09">
      <w:pPr>
        <w:pStyle w:val="TOC2"/>
        <w:rPr>
          <w:rFonts w:asciiTheme="minorHAnsi" w:eastAsiaTheme="minorEastAsia" w:hAnsiTheme="minorHAnsi" w:cstheme="minorBidi"/>
          <w:sz w:val="22"/>
          <w:szCs w:val="22"/>
        </w:rPr>
      </w:pPr>
      <w:r w:rsidRPr="007B3CFE">
        <w:rPr>
          <w:rFonts w:eastAsia="DengXian"/>
          <w:lang w:eastAsia="zh-CN"/>
        </w:rPr>
        <w:t>6.11</w:t>
      </w:r>
      <w:r>
        <w:rPr>
          <w:rFonts w:asciiTheme="minorHAnsi" w:eastAsiaTheme="minorEastAsia" w:hAnsiTheme="minorHAnsi" w:cstheme="minorBidi"/>
          <w:sz w:val="22"/>
          <w:szCs w:val="22"/>
        </w:rPr>
        <w:tab/>
      </w:r>
      <w:r w:rsidRPr="007B3CFE">
        <w:rPr>
          <w:rFonts w:eastAsia="DengXian"/>
          <w:lang w:eastAsia="en-US"/>
        </w:rPr>
        <w:t>Solution</w:t>
      </w:r>
      <w:r w:rsidRPr="007B3CFE">
        <w:rPr>
          <w:rFonts w:eastAsia="DengXian"/>
          <w:lang w:eastAsia="zh-CN"/>
        </w:rPr>
        <w:t xml:space="preserve"> #11</w:t>
      </w:r>
      <w:r w:rsidRPr="007B3CFE">
        <w:rPr>
          <w:rFonts w:eastAsia="DengXian"/>
          <w:lang w:eastAsia="en-US"/>
        </w:rPr>
        <w:t>: Service time of Mobile Base Station Relay</w:t>
      </w:r>
      <w:r>
        <w:tab/>
      </w:r>
      <w:r>
        <w:fldChar w:fldCharType="begin" w:fldLock="1"/>
      </w:r>
      <w:r>
        <w:instrText xml:space="preserve"> PAGEREF _Toc104390086 \h </w:instrText>
      </w:r>
      <w:r>
        <w:fldChar w:fldCharType="separate"/>
      </w:r>
      <w:r>
        <w:t>45</w:t>
      </w:r>
      <w:r>
        <w:fldChar w:fldCharType="end"/>
      </w:r>
    </w:p>
    <w:p w14:paraId="0D67B796" w14:textId="3F66E1D8" w:rsidR="00565A09" w:rsidRDefault="00565A09">
      <w:pPr>
        <w:pStyle w:val="TOC3"/>
        <w:rPr>
          <w:rFonts w:asciiTheme="minorHAnsi" w:eastAsiaTheme="minorEastAsia" w:hAnsiTheme="minorHAnsi" w:cstheme="minorBidi"/>
          <w:sz w:val="22"/>
          <w:szCs w:val="22"/>
        </w:rPr>
      </w:pPr>
      <w:r w:rsidRPr="007B3CFE">
        <w:rPr>
          <w:rFonts w:eastAsia="DengXian"/>
          <w:lang w:eastAsia="ko-KR"/>
        </w:rPr>
        <w:t>6.11.1</w:t>
      </w:r>
      <w:r>
        <w:rPr>
          <w:rFonts w:asciiTheme="minorHAnsi" w:eastAsiaTheme="minorEastAsia" w:hAnsiTheme="minorHAnsi" w:cstheme="minorBidi"/>
          <w:sz w:val="22"/>
          <w:szCs w:val="22"/>
        </w:rPr>
        <w:tab/>
      </w:r>
      <w:r w:rsidRPr="007B3CFE">
        <w:rPr>
          <w:rFonts w:eastAsia="DengXian"/>
          <w:lang w:eastAsia="ko-KR"/>
        </w:rPr>
        <w:t>General</w:t>
      </w:r>
      <w:r>
        <w:tab/>
      </w:r>
      <w:r>
        <w:fldChar w:fldCharType="begin" w:fldLock="1"/>
      </w:r>
      <w:r>
        <w:instrText xml:space="preserve"> PAGEREF _Toc104390087 \h </w:instrText>
      </w:r>
      <w:r>
        <w:fldChar w:fldCharType="separate"/>
      </w:r>
      <w:r>
        <w:t>45</w:t>
      </w:r>
      <w:r>
        <w:fldChar w:fldCharType="end"/>
      </w:r>
    </w:p>
    <w:p w14:paraId="5EFAAB70" w14:textId="4636DB7B" w:rsidR="00565A09" w:rsidRDefault="00565A09">
      <w:pPr>
        <w:pStyle w:val="TOC3"/>
        <w:rPr>
          <w:rFonts w:asciiTheme="minorHAnsi" w:eastAsiaTheme="minorEastAsia" w:hAnsiTheme="minorHAnsi" w:cstheme="minorBidi"/>
          <w:sz w:val="22"/>
          <w:szCs w:val="22"/>
        </w:rPr>
      </w:pPr>
      <w:r w:rsidRPr="007B3CFE">
        <w:rPr>
          <w:rFonts w:eastAsia="DengXian"/>
          <w:lang w:eastAsia="en-US"/>
        </w:rPr>
        <w:t>6.11.2</w:t>
      </w:r>
      <w:r>
        <w:rPr>
          <w:rFonts w:asciiTheme="minorHAnsi" w:eastAsiaTheme="minorEastAsia" w:hAnsiTheme="minorHAnsi" w:cstheme="minorBidi"/>
          <w:sz w:val="22"/>
          <w:szCs w:val="22"/>
        </w:rPr>
        <w:tab/>
      </w:r>
      <w:r w:rsidRPr="007B3CFE">
        <w:rPr>
          <w:rFonts w:eastAsia="DengXian"/>
          <w:lang w:eastAsia="en-US"/>
        </w:rPr>
        <w:t>Functional descriptions</w:t>
      </w:r>
      <w:r>
        <w:tab/>
      </w:r>
      <w:r>
        <w:fldChar w:fldCharType="begin" w:fldLock="1"/>
      </w:r>
      <w:r>
        <w:instrText xml:space="preserve"> PAGEREF _Toc104390088 \h </w:instrText>
      </w:r>
      <w:r>
        <w:fldChar w:fldCharType="separate"/>
      </w:r>
      <w:r>
        <w:t>45</w:t>
      </w:r>
      <w:r>
        <w:fldChar w:fldCharType="end"/>
      </w:r>
    </w:p>
    <w:p w14:paraId="518FDF7F" w14:textId="6A5278EC" w:rsidR="00565A09" w:rsidRDefault="00565A09">
      <w:pPr>
        <w:pStyle w:val="TOC3"/>
        <w:rPr>
          <w:rFonts w:asciiTheme="minorHAnsi" w:eastAsiaTheme="minorEastAsia" w:hAnsiTheme="minorHAnsi" w:cstheme="minorBidi"/>
          <w:sz w:val="22"/>
          <w:szCs w:val="22"/>
        </w:rPr>
      </w:pPr>
      <w:r w:rsidRPr="007B3CFE">
        <w:rPr>
          <w:rFonts w:eastAsia="DengXian"/>
          <w:lang w:eastAsia="en-US"/>
        </w:rPr>
        <w:t>6.11.3</w:t>
      </w:r>
      <w:r>
        <w:rPr>
          <w:rFonts w:asciiTheme="minorHAnsi" w:eastAsiaTheme="minorEastAsia" w:hAnsiTheme="minorHAnsi" w:cstheme="minorBidi"/>
          <w:sz w:val="22"/>
          <w:szCs w:val="22"/>
        </w:rPr>
        <w:tab/>
      </w:r>
      <w:r w:rsidRPr="007B3CFE">
        <w:rPr>
          <w:rFonts w:eastAsia="DengXian"/>
          <w:lang w:eastAsia="en-US"/>
        </w:rPr>
        <w:t>Procedures</w:t>
      </w:r>
      <w:r>
        <w:tab/>
      </w:r>
      <w:r>
        <w:fldChar w:fldCharType="begin" w:fldLock="1"/>
      </w:r>
      <w:r>
        <w:instrText xml:space="preserve"> PAGEREF _Toc104390089 \h </w:instrText>
      </w:r>
      <w:r>
        <w:fldChar w:fldCharType="separate"/>
      </w:r>
      <w:r>
        <w:t>45</w:t>
      </w:r>
      <w:r>
        <w:fldChar w:fldCharType="end"/>
      </w:r>
    </w:p>
    <w:p w14:paraId="177DF5FD" w14:textId="04005E8F" w:rsidR="00565A09" w:rsidRDefault="00565A09">
      <w:pPr>
        <w:pStyle w:val="TOC4"/>
        <w:rPr>
          <w:rFonts w:asciiTheme="minorHAnsi" w:eastAsiaTheme="minorEastAsia" w:hAnsiTheme="minorHAnsi" w:cstheme="minorBidi"/>
          <w:sz w:val="22"/>
          <w:szCs w:val="22"/>
        </w:rPr>
      </w:pPr>
      <w:r w:rsidRPr="007B3CFE">
        <w:rPr>
          <w:rFonts w:eastAsia="DengXian"/>
        </w:rPr>
        <w:t>6.</w:t>
      </w:r>
      <w:r w:rsidRPr="007B3CFE">
        <w:rPr>
          <w:rFonts w:eastAsia="DengXian"/>
          <w:lang w:eastAsia="zh-CN"/>
        </w:rPr>
        <w:t>11</w:t>
      </w:r>
      <w:r w:rsidRPr="007B3CFE">
        <w:rPr>
          <w:rFonts w:eastAsia="DengXian"/>
        </w:rPr>
        <w:t>.3.1</w:t>
      </w:r>
      <w:r>
        <w:rPr>
          <w:rFonts w:asciiTheme="minorHAnsi" w:eastAsiaTheme="minorEastAsia" w:hAnsiTheme="minorHAnsi" w:cstheme="minorBidi"/>
          <w:sz w:val="22"/>
          <w:szCs w:val="22"/>
        </w:rPr>
        <w:tab/>
      </w:r>
      <w:r w:rsidRPr="007B3CFE">
        <w:rPr>
          <w:rFonts w:eastAsia="DengXian"/>
        </w:rPr>
        <w:t>Mobile Base Station Relay broadcast service time</w:t>
      </w:r>
      <w:r>
        <w:tab/>
      </w:r>
      <w:r>
        <w:fldChar w:fldCharType="begin" w:fldLock="1"/>
      </w:r>
      <w:r>
        <w:instrText xml:space="preserve"> PAGEREF _Toc104390090 \h </w:instrText>
      </w:r>
      <w:r>
        <w:fldChar w:fldCharType="separate"/>
      </w:r>
      <w:r>
        <w:t>45</w:t>
      </w:r>
      <w:r>
        <w:fldChar w:fldCharType="end"/>
      </w:r>
    </w:p>
    <w:p w14:paraId="56529F22" w14:textId="48F2E618" w:rsidR="00565A09" w:rsidRDefault="00565A09">
      <w:pPr>
        <w:pStyle w:val="TOC4"/>
        <w:rPr>
          <w:rFonts w:asciiTheme="minorHAnsi" w:eastAsiaTheme="minorEastAsia" w:hAnsiTheme="minorHAnsi" w:cstheme="minorBidi"/>
          <w:sz w:val="22"/>
          <w:szCs w:val="22"/>
        </w:rPr>
      </w:pPr>
      <w:r w:rsidRPr="007B3CFE">
        <w:rPr>
          <w:rFonts w:eastAsia="DengXian"/>
        </w:rPr>
        <w:t>6.</w:t>
      </w:r>
      <w:r w:rsidRPr="007B3CFE">
        <w:rPr>
          <w:rFonts w:eastAsia="DengXian"/>
          <w:lang w:eastAsia="zh-CN"/>
        </w:rPr>
        <w:t>11</w:t>
      </w:r>
      <w:r w:rsidRPr="007B3CFE">
        <w:rPr>
          <w:rFonts w:eastAsia="DengXian"/>
        </w:rPr>
        <w:t>.3.2</w:t>
      </w:r>
      <w:r>
        <w:rPr>
          <w:rFonts w:asciiTheme="minorHAnsi" w:eastAsiaTheme="minorEastAsia" w:hAnsiTheme="minorHAnsi" w:cstheme="minorBidi"/>
          <w:sz w:val="22"/>
          <w:szCs w:val="22"/>
        </w:rPr>
        <w:tab/>
      </w:r>
      <w:r w:rsidRPr="007B3CFE">
        <w:rPr>
          <w:rFonts w:eastAsia="DengXian"/>
        </w:rPr>
        <w:t>Conditional handover according to service time of Mobile Base Station Relay</w:t>
      </w:r>
      <w:r>
        <w:tab/>
      </w:r>
      <w:r>
        <w:fldChar w:fldCharType="begin" w:fldLock="1"/>
      </w:r>
      <w:r>
        <w:instrText xml:space="preserve"> PAGEREF _Toc104390091 \h </w:instrText>
      </w:r>
      <w:r>
        <w:fldChar w:fldCharType="separate"/>
      </w:r>
      <w:r>
        <w:t>46</w:t>
      </w:r>
      <w:r>
        <w:fldChar w:fldCharType="end"/>
      </w:r>
    </w:p>
    <w:p w14:paraId="3AAFCC58" w14:textId="3A023552" w:rsidR="00565A09" w:rsidRDefault="00565A09">
      <w:pPr>
        <w:pStyle w:val="TOC3"/>
        <w:rPr>
          <w:rFonts w:asciiTheme="minorHAnsi" w:eastAsiaTheme="minorEastAsia" w:hAnsiTheme="minorHAnsi" w:cstheme="minorBidi"/>
          <w:sz w:val="22"/>
          <w:szCs w:val="22"/>
        </w:rPr>
      </w:pPr>
      <w:r w:rsidRPr="007B3CFE">
        <w:rPr>
          <w:rFonts w:eastAsia="DengXian"/>
          <w:lang w:eastAsia="zh-CN"/>
        </w:rPr>
        <w:t>6.11.4</w:t>
      </w:r>
      <w:r>
        <w:rPr>
          <w:rFonts w:asciiTheme="minorHAnsi" w:eastAsiaTheme="minorEastAsia" w:hAnsiTheme="minorHAnsi" w:cstheme="minorBidi"/>
          <w:sz w:val="22"/>
          <w:szCs w:val="22"/>
        </w:rPr>
        <w:tab/>
      </w:r>
      <w:r w:rsidRPr="007B3CFE">
        <w:rPr>
          <w:rFonts w:eastAsia="DengXian"/>
          <w:lang w:eastAsia="en-US"/>
        </w:rPr>
        <w:t>Impacts on services, entities and interfaces</w:t>
      </w:r>
      <w:r w:rsidRPr="007B3CFE">
        <w:rPr>
          <w:rFonts w:eastAsia="DengXian"/>
          <w:lang w:eastAsia="zh-CN"/>
        </w:rPr>
        <w:t>.</w:t>
      </w:r>
      <w:r>
        <w:tab/>
      </w:r>
      <w:r>
        <w:fldChar w:fldCharType="begin" w:fldLock="1"/>
      </w:r>
      <w:r>
        <w:instrText xml:space="preserve"> PAGEREF _Toc104390092 \h </w:instrText>
      </w:r>
      <w:r>
        <w:fldChar w:fldCharType="separate"/>
      </w:r>
      <w:r>
        <w:t>46</w:t>
      </w:r>
      <w:r>
        <w:fldChar w:fldCharType="end"/>
      </w:r>
    </w:p>
    <w:p w14:paraId="053F2284" w14:textId="65273102" w:rsidR="00565A09" w:rsidRDefault="00565A09">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IAB-node mobility with connected UEs</w:t>
      </w:r>
      <w:r>
        <w:tab/>
      </w:r>
      <w:r>
        <w:fldChar w:fldCharType="begin" w:fldLock="1"/>
      </w:r>
      <w:r>
        <w:instrText xml:space="preserve"> PAGEREF _Toc104390093 \h </w:instrText>
      </w:r>
      <w:r>
        <w:fldChar w:fldCharType="separate"/>
      </w:r>
      <w:r>
        <w:t>47</w:t>
      </w:r>
      <w:r>
        <w:fldChar w:fldCharType="end"/>
      </w:r>
    </w:p>
    <w:p w14:paraId="621BCD8F" w14:textId="46B2E5C7" w:rsidR="00565A09" w:rsidRDefault="00565A0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_Toc104390094 \h </w:instrText>
      </w:r>
      <w:r>
        <w:fldChar w:fldCharType="separate"/>
      </w:r>
      <w:r>
        <w:t>47</w:t>
      </w:r>
      <w:r>
        <w:fldChar w:fldCharType="end"/>
      </w:r>
    </w:p>
    <w:p w14:paraId="5FA9DC36" w14:textId="4F18E4C4" w:rsidR="00565A09" w:rsidRDefault="00565A0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_Toc104390095 \h </w:instrText>
      </w:r>
      <w:r>
        <w:fldChar w:fldCharType="separate"/>
      </w:r>
      <w:r>
        <w:t>47</w:t>
      </w:r>
      <w:r>
        <w:fldChar w:fldCharType="end"/>
      </w:r>
    </w:p>
    <w:p w14:paraId="1271E7B9" w14:textId="74305366" w:rsidR="00565A09" w:rsidRDefault="00565A0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_Toc104390096 \h </w:instrText>
      </w:r>
      <w:r>
        <w:fldChar w:fldCharType="separate"/>
      </w:r>
      <w:r>
        <w:t>47</w:t>
      </w:r>
      <w:r>
        <w:fldChar w:fldCharType="end"/>
      </w:r>
    </w:p>
    <w:p w14:paraId="36D37176" w14:textId="44E83F0A" w:rsidR="00565A09" w:rsidRDefault="00565A09">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IAB-node mobility with change of IAB-donor gNB via Xn</w:t>
      </w:r>
      <w:r>
        <w:tab/>
      </w:r>
      <w:r>
        <w:fldChar w:fldCharType="begin" w:fldLock="1"/>
      </w:r>
      <w:r>
        <w:instrText xml:space="preserve"> PAGEREF _Toc104390097 \h </w:instrText>
      </w:r>
      <w:r>
        <w:fldChar w:fldCharType="separate"/>
      </w:r>
      <w:r>
        <w:t>47</w:t>
      </w:r>
      <w:r>
        <w:fldChar w:fldCharType="end"/>
      </w:r>
    </w:p>
    <w:p w14:paraId="68B479C1" w14:textId="10A4B79B" w:rsidR="00565A09" w:rsidRDefault="00565A09">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IAB-node mobility with change of IAB-donor gNB via N2</w:t>
      </w:r>
      <w:r>
        <w:tab/>
      </w:r>
      <w:r>
        <w:fldChar w:fldCharType="begin" w:fldLock="1"/>
      </w:r>
      <w:r>
        <w:instrText xml:space="preserve"> PAGEREF _Toc104390098 \h </w:instrText>
      </w:r>
      <w:r>
        <w:fldChar w:fldCharType="separate"/>
      </w:r>
      <w:r>
        <w:t>49</w:t>
      </w:r>
      <w:r>
        <w:fldChar w:fldCharType="end"/>
      </w:r>
    </w:p>
    <w:p w14:paraId="6EAFE2A9" w14:textId="5493183E" w:rsidR="00565A09" w:rsidRDefault="00565A09">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_Toc104390099 \h </w:instrText>
      </w:r>
      <w:r>
        <w:fldChar w:fldCharType="separate"/>
      </w:r>
      <w:r>
        <w:t>52</w:t>
      </w:r>
      <w:r>
        <w:fldChar w:fldCharType="end"/>
      </w:r>
    </w:p>
    <w:p w14:paraId="6C976FC4" w14:textId="5C3730E0" w:rsidR="00565A09" w:rsidRDefault="00565A0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 </w:t>
      </w:r>
      <w:r w:rsidRPr="007B3CFE">
        <w:rPr>
          <w:rFonts w:cs="Arial"/>
        </w:rPr>
        <w:t>IAB optimization for Mobile Base Station Relays support</w:t>
      </w:r>
      <w:r>
        <w:tab/>
      </w:r>
      <w:r>
        <w:fldChar w:fldCharType="begin" w:fldLock="1"/>
      </w:r>
      <w:r>
        <w:instrText xml:space="preserve"> PAGEREF _Toc104390100 \h </w:instrText>
      </w:r>
      <w:r>
        <w:fldChar w:fldCharType="separate"/>
      </w:r>
      <w:r>
        <w:t>52</w:t>
      </w:r>
      <w:r>
        <w:fldChar w:fldCharType="end"/>
      </w:r>
    </w:p>
    <w:p w14:paraId="08A7B482" w14:textId="03BFF241" w:rsidR="00565A09" w:rsidRDefault="00565A0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_Toc104390101 \h </w:instrText>
      </w:r>
      <w:r>
        <w:fldChar w:fldCharType="separate"/>
      </w:r>
      <w:r>
        <w:t>52</w:t>
      </w:r>
      <w:r>
        <w:fldChar w:fldCharType="end"/>
      </w:r>
    </w:p>
    <w:p w14:paraId="24C48DE9" w14:textId="47FB84E5" w:rsidR="00565A09" w:rsidRDefault="00565A0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_Toc104390102 \h </w:instrText>
      </w:r>
      <w:r>
        <w:fldChar w:fldCharType="separate"/>
      </w:r>
      <w:r>
        <w:t>52</w:t>
      </w:r>
      <w:r>
        <w:fldChar w:fldCharType="end"/>
      </w:r>
    </w:p>
    <w:p w14:paraId="2384DD57" w14:textId="3407B646" w:rsidR="00565A09" w:rsidRDefault="00565A0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_Toc104390103 \h </w:instrText>
      </w:r>
      <w:r>
        <w:fldChar w:fldCharType="separate"/>
      </w:r>
      <w:r>
        <w:t>54</w:t>
      </w:r>
      <w:r>
        <w:fldChar w:fldCharType="end"/>
      </w:r>
    </w:p>
    <w:p w14:paraId="3B2C2733" w14:textId="606078A0" w:rsidR="00565A09" w:rsidRDefault="00565A09">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_Toc104390104 \h </w:instrText>
      </w:r>
      <w:r>
        <w:fldChar w:fldCharType="separate"/>
      </w:r>
      <w:r>
        <w:t>56</w:t>
      </w:r>
      <w:r>
        <w:fldChar w:fldCharType="end"/>
      </w:r>
    </w:p>
    <w:p w14:paraId="27E8AC24" w14:textId="6635DDA7" w:rsidR="00565A09" w:rsidRDefault="00565A0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 #14: Support of location services for UEs accessing via a mobile IAB node</w:t>
      </w:r>
      <w:r>
        <w:tab/>
      </w:r>
      <w:r>
        <w:fldChar w:fldCharType="begin" w:fldLock="1"/>
      </w:r>
      <w:r>
        <w:instrText xml:space="preserve"> PAGEREF _Toc104390105 \h </w:instrText>
      </w:r>
      <w:r>
        <w:fldChar w:fldCharType="separate"/>
      </w:r>
      <w:r>
        <w:t>56</w:t>
      </w:r>
      <w:r>
        <w:fldChar w:fldCharType="end"/>
      </w:r>
    </w:p>
    <w:p w14:paraId="2420A80A" w14:textId="4EA9F521" w:rsidR="00565A09" w:rsidRDefault="00565A0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_Toc104390106 \h </w:instrText>
      </w:r>
      <w:r>
        <w:fldChar w:fldCharType="separate"/>
      </w:r>
      <w:r>
        <w:t>56</w:t>
      </w:r>
      <w:r>
        <w:fldChar w:fldCharType="end"/>
      </w:r>
    </w:p>
    <w:p w14:paraId="13DB3BA3" w14:textId="63BC1A70" w:rsidR="00565A09" w:rsidRDefault="00565A09">
      <w:pPr>
        <w:pStyle w:val="TOC3"/>
        <w:rPr>
          <w:rFonts w:asciiTheme="minorHAnsi" w:eastAsiaTheme="minorEastAsia" w:hAnsiTheme="minorHAnsi" w:cstheme="minorBidi"/>
          <w:sz w:val="22"/>
          <w:szCs w:val="22"/>
        </w:rPr>
      </w:pPr>
      <w:r>
        <w:lastRenderedPageBreak/>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_Toc104390107 \h </w:instrText>
      </w:r>
      <w:r>
        <w:fldChar w:fldCharType="separate"/>
      </w:r>
      <w:r>
        <w:t>56</w:t>
      </w:r>
      <w:r>
        <w:fldChar w:fldCharType="end"/>
      </w:r>
    </w:p>
    <w:p w14:paraId="5C8B91F0" w14:textId="1FB67FB2" w:rsidR="00565A09" w:rsidRDefault="00565A09">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_Toc104390108 \h </w:instrText>
      </w:r>
      <w:r>
        <w:fldChar w:fldCharType="separate"/>
      </w:r>
      <w:r>
        <w:t>57</w:t>
      </w:r>
      <w:r>
        <w:fldChar w:fldCharType="end"/>
      </w:r>
    </w:p>
    <w:p w14:paraId="716A8717" w14:textId="0AEDA60F" w:rsidR="00565A09" w:rsidRDefault="00565A09">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_Toc104390109 \h </w:instrText>
      </w:r>
      <w:r>
        <w:fldChar w:fldCharType="separate"/>
      </w:r>
      <w:r>
        <w:t>58</w:t>
      </w:r>
      <w:r>
        <w:fldChar w:fldCharType="end"/>
      </w:r>
    </w:p>
    <w:p w14:paraId="1ECD7492" w14:textId="6395986F" w:rsidR="00565A09" w:rsidRDefault="00565A09">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Support of location services for MBSR access with provision of MBSR Location and RAT dependent positioning</w:t>
      </w:r>
      <w:r>
        <w:tab/>
      </w:r>
      <w:r>
        <w:fldChar w:fldCharType="begin" w:fldLock="1"/>
      </w:r>
      <w:r>
        <w:instrText xml:space="preserve"> PAGEREF _Toc104390110 \h </w:instrText>
      </w:r>
      <w:r>
        <w:fldChar w:fldCharType="separate"/>
      </w:r>
      <w:r>
        <w:t>58</w:t>
      </w:r>
      <w:r>
        <w:fldChar w:fldCharType="end"/>
      </w:r>
    </w:p>
    <w:p w14:paraId="4AFDB837" w14:textId="4941F160" w:rsidR="00565A09" w:rsidRDefault="00565A0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_Toc104390111 \h </w:instrText>
      </w:r>
      <w:r>
        <w:fldChar w:fldCharType="separate"/>
      </w:r>
      <w:r>
        <w:t>58</w:t>
      </w:r>
      <w:r>
        <w:fldChar w:fldCharType="end"/>
      </w:r>
    </w:p>
    <w:p w14:paraId="0290F225" w14:textId="3AAD7E0D" w:rsidR="00565A09" w:rsidRDefault="00565A0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_Toc104390112 \h </w:instrText>
      </w:r>
      <w:r>
        <w:fldChar w:fldCharType="separate"/>
      </w:r>
      <w:r>
        <w:t>59</w:t>
      </w:r>
      <w:r>
        <w:fldChar w:fldCharType="end"/>
      </w:r>
    </w:p>
    <w:p w14:paraId="0DA638F5" w14:textId="06C4A98B" w:rsidR="00565A09" w:rsidRDefault="00565A09">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Positioning Procedure</w:t>
      </w:r>
      <w:r>
        <w:tab/>
      </w:r>
      <w:r>
        <w:fldChar w:fldCharType="begin" w:fldLock="1"/>
      </w:r>
      <w:r>
        <w:instrText xml:space="preserve"> PAGEREF _Toc104390113 \h </w:instrText>
      </w:r>
      <w:r>
        <w:fldChar w:fldCharType="separate"/>
      </w:r>
      <w:r>
        <w:t>59</w:t>
      </w:r>
      <w:r>
        <w:fldChar w:fldCharType="end"/>
      </w:r>
    </w:p>
    <w:p w14:paraId="3CE3B55F" w14:textId="2734B724" w:rsidR="00565A09" w:rsidRDefault="00565A09">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_Toc104390114 \h </w:instrText>
      </w:r>
      <w:r>
        <w:fldChar w:fldCharType="separate"/>
      </w:r>
      <w:r>
        <w:t>62</w:t>
      </w:r>
      <w:r>
        <w:fldChar w:fldCharType="end"/>
      </w:r>
    </w:p>
    <w:p w14:paraId="06B1C7FF" w14:textId="5EE2ED12" w:rsidR="00565A09" w:rsidRDefault="00565A0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_Toc104390115 \h </w:instrText>
      </w:r>
      <w:r>
        <w:fldChar w:fldCharType="separate"/>
      </w:r>
      <w:r>
        <w:t>62</w:t>
      </w:r>
      <w:r>
        <w:fldChar w:fldCharType="end"/>
      </w:r>
    </w:p>
    <w:p w14:paraId="6D5223E0" w14:textId="21E25481" w:rsidR="00565A09" w:rsidRDefault="00565A0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_Toc104390116 \h </w:instrText>
      </w:r>
      <w:r>
        <w:fldChar w:fldCharType="separate"/>
      </w:r>
      <w:r>
        <w:t>62</w:t>
      </w:r>
      <w:r>
        <w:fldChar w:fldCharType="end"/>
      </w:r>
    </w:p>
    <w:p w14:paraId="033748F5" w14:textId="02863A7D" w:rsidR="00565A09" w:rsidRDefault="00565A0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_Toc104390117 \h </w:instrText>
      </w:r>
      <w:r>
        <w:fldChar w:fldCharType="separate"/>
      </w:r>
      <w:r>
        <w:t>63</w:t>
      </w:r>
      <w:r>
        <w:fldChar w:fldCharType="end"/>
      </w:r>
    </w:p>
    <w:p w14:paraId="0B9E3498" w14:textId="7AF686CA" w:rsidR="00080512" w:rsidRDefault="00B33A70" w:rsidP="0009086A">
      <w:pPr>
        <w:pStyle w:val="TOC1"/>
      </w:pPr>
      <w:r w:rsidRPr="004D3578">
        <w:fldChar w:fldCharType="end"/>
      </w: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End w:id="15"/>
      <w:r w:rsidRPr="004D3578">
        <w:lastRenderedPageBreak/>
        <w:t>Foreword</w:t>
      </w:r>
      <w:bookmarkEnd w:id="16"/>
      <w:bookmarkEnd w:id="17"/>
      <w:bookmarkEnd w:id="18"/>
      <w:bookmarkEnd w:id="19"/>
    </w:p>
    <w:p w14:paraId="2511FBFA" w14:textId="5F2F1500" w:rsidR="00080512" w:rsidRPr="004D3578" w:rsidRDefault="00080512">
      <w:r w:rsidRPr="003167AC">
        <w:t xml:space="preserve">This Technical </w:t>
      </w:r>
      <w:bookmarkStart w:id="20" w:name="spectype3"/>
      <w:r w:rsidR="00602AEA" w:rsidRPr="003167AC">
        <w:t>Report</w:t>
      </w:r>
      <w:bookmarkEnd w:id="20"/>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2EFBBEBE" w:rsidR="00BA19ED" w:rsidRPr="004D3578" w:rsidRDefault="00BA19ED" w:rsidP="00A27486">
      <w:r>
        <w:t xml:space="preserve">The constructions </w:t>
      </w:r>
      <w:r w:rsidR="00E777F5">
        <w:t>"</w:t>
      </w:r>
      <w:r>
        <w:t>shall</w:t>
      </w:r>
      <w:r w:rsidR="00E777F5">
        <w:t>"</w:t>
      </w:r>
      <w:r>
        <w:t xml:space="preserve"> and </w:t>
      </w:r>
      <w:r w:rsidR="00E777F5">
        <w:t>"</w:t>
      </w:r>
      <w:r>
        <w:t>shall not</w:t>
      </w:r>
      <w:r w:rsidR="00E777F5">
        <w:t>"</w:t>
      </w:r>
      <w:r>
        <w:t xml:space="preserve"> are confined to the context of normative provisions, and do not appear in Technical Reports.</w:t>
      </w:r>
    </w:p>
    <w:p w14:paraId="4AAA5592" w14:textId="743B44CB" w:rsidR="00C1496A" w:rsidRPr="004D3578" w:rsidRDefault="00C1496A" w:rsidP="00A27486">
      <w:r>
        <w:t xml:space="preserve">The constructions </w:t>
      </w:r>
      <w:r w:rsidR="00E777F5">
        <w:t>"</w:t>
      </w:r>
      <w:r>
        <w:t>must</w:t>
      </w:r>
      <w:r w:rsidR="00E777F5">
        <w:t>"</w:t>
      </w:r>
      <w:r>
        <w:t xml:space="preserve"> and </w:t>
      </w:r>
      <w:r w:rsidR="00E777F5">
        <w:t>"</w:t>
      </w:r>
      <w:r>
        <w:t>must not</w:t>
      </w:r>
      <w:r w:rsidR="00E777F5">
        <w:t>"</w:t>
      </w:r>
      <w:r>
        <w:t xml:space="preserve"> are not used as substitutes for </w:t>
      </w:r>
      <w:r w:rsidR="00E777F5">
        <w:t>"</w:t>
      </w:r>
      <w:r>
        <w:t>shall</w:t>
      </w:r>
      <w:r w:rsidR="00E777F5">
        <w:t>"</w:t>
      </w:r>
      <w:r>
        <w:t xml:space="preserve"> and </w:t>
      </w:r>
      <w:r w:rsidR="00E777F5">
        <w:t>"</w:t>
      </w:r>
      <w:r>
        <w:t>shall not</w:t>
      </w:r>
      <w:r w:rsidR="00E777F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E9C6C80" w:rsidR="008C384C" w:rsidRDefault="008C384C" w:rsidP="00A27486">
      <w:r>
        <w:t xml:space="preserve">The construction </w:t>
      </w:r>
      <w:r w:rsidR="00E777F5">
        <w:t>"</w:t>
      </w:r>
      <w:r>
        <w:t>may not</w:t>
      </w:r>
      <w:r w:rsidR="00E777F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777F5">
        <w:t>"</w:t>
      </w:r>
      <w:r w:rsidR="001F1132">
        <w:t>might not</w:t>
      </w:r>
      <w:r w:rsidR="00E777F5">
        <w:t>"</w:t>
      </w:r>
      <w:r w:rsidR="001F1132">
        <w:t xml:space="preserve"> </w:t>
      </w:r>
      <w:r w:rsidR="003765B8">
        <w:t xml:space="preserve">or </w:t>
      </w:r>
      <w:r w:rsidR="00E777F5">
        <w:t>"</w:t>
      </w:r>
      <w:r w:rsidR="003765B8">
        <w:t>shall not</w:t>
      </w:r>
      <w:r w:rsidR="00E777F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476DF8DC" w:rsidR="00774DA4" w:rsidRDefault="00774DA4" w:rsidP="00A27486">
      <w:r>
        <w:t xml:space="preserve">The constructions </w:t>
      </w:r>
      <w:r w:rsidR="00E777F5">
        <w:t>"</w:t>
      </w:r>
      <w:r>
        <w:t>can</w:t>
      </w:r>
      <w:r w:rsidR="00E777F5">
        <w:t>"</w:t>
      </w:r>
      <w:r>
        <w:t xml:space="preserve"> and </w:t>
      </w:r>
      <w:r w:rsidR="00E777F5">
        <w:t>"</w:t>
      </w:r>
      <w:r>
        <w:t>cannot</w:t>
      </w:r>
      <w:r w:rsidR="00E777F5">
        <w:t>"</w:t>
      </w:r>
      <w:r>
        <w:t xml:space="preserve"> </w:t>
      </w:r>
      <w:r w:rsidR="00F9008D">
        <w:t xml:space="preserve">are not </w:t>
      </w:r>
      <w:r>
        <w:t>substitute</w:t>
      </w:r>
      <w:r w:rsidR="003765B8">
        <w:t>s</w:t>
      </w:r>
      <w:r>
        <w:t xml:space="preserve"> for </w:t>
      </w:r>
      <w:r w:rsidR="00E777F5">
        <w:t>"</w:t>
      </w:r>
      <w:r>
        <w:t>may</w:t>
      </w:r>
      <w:r w:rsidR="00E777F5">
        <w:t>"</w:t>
      </w:r>
      <w:r>
        <w:t xml:space="preserve"> and </w:t>
      </w:r>
      <w:r w:rsidR="00E777F5">
        <w:t>"</w:t>
      </w:r>
      <w:r>
        <w:t>need not</w:t>
      </w:r>
      <w:r w:rsidR="00E777F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0F105C3" w:rsidR="00774DA4" w:rsidRPr="004D3578" w:rsidRDefault="00647114" w:rsidP="00A27486">
      <w:r>
        <w:t xml:space="preserve">The constructions </w:t>
      </w:r>
      <w:r w:rsidR="00E777F5">
        <w:t>"</w:t>
      </w:r>
      <w:r>
        <w:t>is</w:t>
      </w:r>
      <w:r w:rsidR="00E777F5">
        <w:t>"</w:t>
      </w:r>
      <w:r>
        <w:t xml:space="preserve"> and </w:t>
      </w:r>
      <w:r w:rsidR="00E777F5">
        <w:t>"</w:t>
      </w:r>
      <w:r>
        <w:t>is not</w:t>
      </w:r>
      <w:r w:rsidR="00E777F5">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93486471"/>
      <w:bookmarkStart w:id="24" w:name="_Toc97151674"/>
      <w:bookmarkStart w:id="25" w:name="_Toc100980627"/>
      <w:bookmarkStart w:id="26" w:name="_Toc104389993"/>
      <w:bookmarkEnd w:id="22"/>
      <w:r w:rsidRPr="004D3578">
        <w:lastRenderedPageBreak/>
        <w:t>1</w:t>
      </w:r>
      <w:r w:rsidRPr="004D3578">
        <w:tab/>
        <w:t>Scope</w:t>
      </w:r>
      <w:bookmarkEnd w:id="23"/>
      <w:bookmarkEnd w:id="24"/>
      <w:bookmarkEnd w:id="25"/>
      <w:bookmarkEnd w:id="26"/>
    </w:p>
    <w:p w14:paraId="442193E9" w14:textId="27BE26D5"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are studied i.e</w:t>
      </w:r>
      <w:r w:rsidR="00E777F5">
        <w:t>.</w:t>
      </w:r>
      <w:r>
        <w:t xml:space="preserve"> relays based on the IAB architecture and functionalities specified in TS 23.501 [2].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1A1EEF67" w:rsidR="005C0982" w:rsidRDefault="005C0982" w:rsidP="005C0982">
      <w:pPr>
        <w:pStyle w:val="B1"/>
      </w:pPr>
      <w:r>
        <w:t>-</w:t>
      </w:r>
      <w:r>
        <w:tab/>
        <w:t>provisioning, policies and mechanisms to e.g. manage relay configuration, geographic restrictions, QoS, authorization and control of UEs</w:t>
      </w:r>
      <w:r w:rsidR="00E777F5">
        <w:t>'</w:t>
      </w:r>
      <w:r>
        <w:t xml:space="preserve"> access via the mobile base station relay, etc.;</w:t>
      </w:r>
    </w:p>
    <w:p w14:paraId="2E7C26B1" w14:textId="77777777" w:rsidR="005C0982" w:rsidRDefault="005C0982" w:rsidP="005C0982">
      <w:pPr>
        <w:pStyle w:val="B1"/>
      </w:pPr>
      <w:r>
        <w:t>-</w:t>
      </w:r>
      <w:r>
        <w:tab/>
        <w:t xml:space="preserve">support for roaming of mobile base station relay (including the roaming of the IAB-UE and </w:t>
      </w:r>
      <w:proofErr w:type="spellStart"/>
      <w:r>
        <w:t>gNB-DUin</w:t>
      </w:r>
      <w:proofErr w:type="spellEnd"/>
      <w:r>
        <w:t xml:space="preserve">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27" w:name="references"/>
      <w:bookmarkStart w:id="28" w:name="_Toc93486472"/>
      <w:bookmarkStart w:id="29" w:name="_Toc97151675"/>
      <w:bookmarkStart w:id="30" w:name="_Toc100980628"/>
      <w:bookmarkStart w:id="31" w:name="_Toc104389994"/>
      <w:bookmarkEnd w:id="27"/>
      <w:r w:rsidRPr="004D3578">
        <w:t>2</w:t>
      </w:r>
      <w:r w:rsidRPr="004D3578">
        <w:tab/>
        <w:t>References</w:t>
      </w:r>
      <w:bookmarkEnd w:id="28"/>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7E78CF9" w:rsidR="00EC4A25" w:rsidRDefault="00EC4A25" w:rsidP="000C1860">
      <w:pPr>
        <w:pStyle w:val="EX"/>
      </w:pPr>
      <w:r w:rsidRPr="004D3578">
        <w:t>[1]</w:t>
      </w:r>
      <w:r w:rsidRPr="004D3578">
        <w:tab/>
      </w:r>
      <w:r w:rsidR="00FE3F54" w:rsidRPr="004D3578">
        <w:t>3GPP</w:t>
      </w:r>
      <w:r w:rsidR="00FE3F54">
        <w:t> </w:t>
      </w:r>
      <w:r w:rsidR="00FE3F54" w:rsidRPr="004D3578">
        <w:t>TR</w:t>
      </w:r>
      <w:r w:rsidR="00FE3F54">
        <w:t> </w:t>
      </w:r>
      <w:r w:rsidR="00FE3F54" w:rsidRPr="004D3578">
        <w:t>21.905:</w:t>
      </w:r>
      <w:r w:rsidRPr="004D3578">
        <w:t xml:space="preserve"> </w:t>
      </w:r>
      <w:r w:rsidR="00E777F5">
        <w:t>"</w:t>
      </w:r>
      <w:r w:rsidRPr="004D3578">
        <w:t>Vocabulary for 3GPP Specifications</w:t>
      </w:r>
      <w:r w:rsidR="00E777F5">
        <w:t>"</w:t>
      </w:r>
      <w:r w:rsidRPr="004D3578">
        <w:t>.</w:t>
      </w:r>
    </w:p>
    <w:p w14:paraId="6B1FB6E2" w14:textId="5B48702B" w:rsidR="004A30AF" w:rsidRDefault="004A30AF" w:rsidP="000C1860">
      <w:pPr>
        <w:pStyle w:val="EX"/>
      </w:pPr>
      <w:r>
        <w:t>[</w:t>
      </w:r>
      <w:r w:rsidR="00090CBA">
        <w:t>2</w:t>
      </w:r>
      <w:r>
        <w:t>]</w:t>
      </w:r>
      <w:r>
        <w:tab/>
      </w:r>
      <w:r w:rsidR="00FE3F54">
        <w:t>3GPP TS 23.501:</w:t>
      </w:r>
      <w:r>
        <w:t xml:space="preserve"> </w:t>
      </w:r>
      <w:r w:rsidR="00E777F5">
        <w:t>"</w:t>
      </w:r>
      <w:r w:rsidRPr="007D18E5">
        <w:t>System architecture for the 5G System (5GS);</w:t>
      </w:r>
      <w:r>
        <w:t xml:space="preserve"> </w:t>
      </w:r>
      <w:r w:rsidRPr="007D18E5">
        <w:t>Stage 2</w:t>
      </w:r>
      <w:r w:rsidR="00E777F5">
        <w:t>"</w:t>
      </w:r>
      <w:r>
        <w:t>.</w:t>
      </w:r>
    </w:p>
    <w:p w14:paraId="3AB7F8A2" w14:textId="28A06682" w:rsidR="004A30AF" w:rsidRDefault="004A30AF" w:rsidP="000C1860">
      <w:pPr>
        <w:pStyle w:val="EX"/>
      </w:pPr>
      <w:r>
        <w:t>[</w:t>
      </w:r>
      <w:r w:rsidR="00090CBA">
        <w:t>3</w:t>
      </w:r>
      <w:r>
        <w:t>]</w:t>
      </w:r>
      <w:r>
        <w:tab/>
      </w:r>
      <w:r w:rsidR="00FE3F54">
        <w:t>3GPP TS 22.261:</w:t>
      </w:r>
      <w:r>
        <w:t xml:space="preserve"> </w:t>
      </w:r>
      <w:r w:rsidR="00E777F5">
        <w:t>"</w:t>
      </w:r>
      <w:r w:rsidRPr="000F73B7">
        <w:t>Service requirements for the 5G system</w:t>
      </w:r>
      <w:r>
        <w:t xml:space="preserve">; </w:t>
      </w:r>
      <w:r w:rsidRPr="00D82B76">
        <w:t>Stage 1</w:t>
      </w:r>
      <w:r w:rsidR="00E777F5">
        <w:t>"</w:t>
      </w:r>
      <w:r>
        <w:t>.</w:t>
      </w:r>
    </w:p>
    <w:p w14:paraId="6E0AFF84" w14:textId="5ED02314" w:rsidR="00AA7FEC" w:rsidRDefault="00AA7FEC" w:rsidP="000C1860">
      <w:pPr>
        <w:pStyle w:val="EX"/>
      </w:pPr>
      <w:r>
        <w:t>[</w:t>
      </w:r>
      <w:r w:rsidR="00090CBA">
        <w:t>4</w:t>
      </w:r>
      <w:r>
        <w:t>]</w:t>
      </w:r>
      <w:r>
        <w:tab/>
      </w:r>
      <w:r w:rsidR="00FE3F54">
        <w:t>3GPP TS 23.273:</w:t>
      </w:r>
      <w:r>
        <w:t xml:space="preserve"> </w:t>
      </w:r>
      <w:r w:rsidR="00E777F5">
        <w:t>"</w:t>
      </w:r>
      <w:r w:rsidRPr="002D2F1C">
        <w:t>5G System (5GS) Location Services (LCS); Stage 2</w:t>
      </w:r>
      <w:r w:rsidR="00E777F5">
        <w:t>"</w:t>
      </w:r>
      <w:r w:rsidR="005C0982">
        <w:t>.</w:t>
      </w:r>
    </w:p>
    <w:p w14:paraId="32FCFFBA" w14:textId="476888B8"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FE3F54" w:rsidRPr="000C1860">
        <w:t>3GPP</w:t>
      </w:r>
      <w:r w:rsidR="00FE3F54">
        <w:t> </w:t>
      </w:r>
      <w:r w:rsidR="00FE3F54" w:rsidRPr="000C1860">
        <w:t>TS</w:t>
      </w:r>
      <w:r w:rsidR="00FE3F54">
        <w:t> </w:t>
      </w:r>
      <w:r w:rsidR="00FE3F54" w:rsidRPr="000C1860">
        <w:t>23.502:</w:t>
      </w:r>
      <w:r w:rsidRPr="000C1860">
        <w:t xml:space="preserve"> </w:t>
      </w:r>
      <w:r w:rsidR="00E777F5" w:rsidRPr="000C1860">
        <w:t>"</w:t>
      </w:r>
      <w:r w:rsidRPr="000C1860">
        <w:t>Procedures for the 5G System (5GS); Stage 2</w:t>
      </w:r>
      <w:r w:rsidR="00E777F5" w:rsidRPr="000C1860">
        <w:t>"</w:t>
      </w:r>
      <w:r w:rsidRPr="000C1860">
        <w:t>.</w:t>
      </w:r>
    </w:p>
    <w:p w14:paraId="2EEB4449" w14:textId="0B8AE67B"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FE3F54" w:rsidRPr="000C1860">
        <w:t>3GPP</w:t>
      </w:r>
      <w:r w:rsidR="00FE3F54">
        <w:t> </w:t>
      </w:r>
      <w:r w:rsidR="00FE3F54" w:rsidRPr="000C1860">
        <w:t>TS</w:t>
      </w:r>
      <w:r w:rsidR="00FE3F54">
        <w:t> </w:t>
      </w:r>
      <w:r w:rsidR="00FE3F54" w:rsidRPr="000C1860">
        <w:t>38.401:</w:t>
      </w:r>
      <w:r w:rsidRPr="000C1860">
        <w:t xml:space="preserve"> </w:t>
      </w:r>
      <w:r w:rsidR="00E777F5" w:rsidRPr="000C1860">
        <w:t>"</w:t>
      </w:r>
      <w:r w:rsidRPr="000C1860">
        <w:t>NG-RAN; Architecture description</w:t>
      </w:r>
      <w:r w:rsidR="00E777F5" w:rsidRPr="000C1860">
        <w:t>"</w:t>
      </w:r>
      <w:r w:rsidRPr="000C1860">
        <w:t>.</w:t>
      </w:r>
    </w:p>
    <w:p w14:paraId="5BDD7A9D" w14:textId="669E3BB8" w:rsidR="006C512A" w:rsidRDefault="006C512A" w:rsidP="000C1860">
      <w:pPr>
        <w:pStyle w:val="EX"/>
      </w:pPr>
      <w:r w:rsidRPr="000C1860">
        <w:t>[</w:t>
      </w:r>
      <w:r w:rsidR="00FD1601" w:rsidRPr="000C1860">
        <w:t>7</w:t>
      </w:r>
      <w:r w:rsidRPr="000C1860">
        <w:t>]</w:t>
      </w:r>
      <w:r w:rsidRPr="000C1860">
        <w:tab/>
      </w:r>
      <w:r w:rsidR="00FE3F54" w:rsidRPr="000C1860">
        <w:t>3GPP</w:t>
      </w:r>
      <w:r w:rsidR="00FE3F54">
        <w:t> </w:t>
      </w:r>
      <w:r w:rsidR="00FE3F54" w:rsidRPr="000C1860">
        <w:t>TS</w:t>
      </w:r>
      <w:r w:rsidR="00FE3F54">
        <w:t> </w:t>
      </w:r>
      <w:r w:rsidR="00FE3F54" w:rsidRPr="000C1860">
        <w:t>23.503:</w:t>
      </w:r>
      <w:r w:rsidRPr="000C1860">
        <w:t xml:space="preserve"> </w:t>
      </w:r>
      <w:r w:rsidR="00E777F5" w:rsidRPr="000C1860">
        <w:t>"</w:t>
      </w:r>
      <w:r w:rsidRPr="000C1860">
        <w:t>Policy and Charging Control Framework for the 5G System</w:t>
      </w:r>
      <w:r w:rsidR="00E777F5" w:rsidRPr="000C1860">
        <w:t>"</w:t>
      </w:r>
      <w:r w:rsidRPr="000C1860">
        <w:t>.</w:t>
      </w:r>
    </w:p>
    <w:p w14:paraId="5AB5C335" w14:textId="438F5920" w:rsidR="006C512A" w:rsidRDefault="006C512A" w:rsidP="000C1860">
      <w:pPr>
        <w:pStyle w:val="EX"/>
      </w:pPr>
      <w:r w:rsidRPr="000C1860">
        <w:t>[</w:t>
      </w:r>
      <w:r w:rsidR="00FD1601" w:rsidRPr="000C1860">
        <w:t>8</w:t>
      </w:r>
      <w:r w:rsidRPr="000C1860">
        <w:t>]</w:t>
      </w:r>
      <w:r w:rsidRPr="000C1860">
        <w:tab/>
      </w:r>
      <w:r w:rsidR="00FE3F54" w:rsidRPr="000C1860">
        <w:t>3GPP</w:t>
      </w:r>
      <w:r w:rsidR="00FE3F54">
        <w:t> </w:t>
      </w:r>
      <w:r w:rsidR="00FE3F54" w:rsidRPr="000C1860">
        <w:t>TS</w:t>
      </w:r>
      <w:r w:rsidR="00FE3F54">
        <w:t> </w:t>
      </w:r>
      <w:r w:rsidR="00FE3F54" w:rsidRPr="000C1860">
        <w:t>24.588:</w:t>
      </w:r>
      <w:r w:rsidRPr="000C1860">
        <w:t xml:space="preserve"> </w:t>
      </w:r>
      <w:r w:rsidR="00E777F5" w:rsidRPr="000C1860">
        <w:t>"</w:t>
      </w:r>
      <w:r w:rsidRPr="000C1860">
        <w:t>Vehicle-to-Everything (V2X) services in 5G System (5GS); User Equipment (UE) policies; Stage 3</w:t>
      </w:r>
      <w:r w:rsidR="00E777F5" w:rsidRPr="000C1860">
        <w:t>"</w:t>
      </w:r>
      <w:r w:rsidRPr="000C1860">
        <w:t>.</w:t>
      </w:r>
    </w:p>
    <w:p w14:paraId="0A0EB0DB" w14:textId="01BFEAD2" w:rsidR="006C512A" w:rsidRDefault="006C512A" w:rsidP="000C1860">
      <w:pPr>
        <w:pStyle w:val="EX"/>
      </w:pPr>
      <w:r w:rsidRPr="000C1860">
        <w:t>[</w:t>
      </w:r>
      <w:r w:rsidR="00FD1601" w:rsidRPr="000C1860">
        <w:t>9</w:t>
      </w:r>
      <w:r w:rsidRPr="000C1860">
        <w:t>]</w:t>
      </w:r>
      <w:r w:rsidRPr="000C1860">
        <w:tab/>
      </w:r>
      <w:r w:rsidR="00FE3F54" w:rsidRPr="000C1860">
        <w:t>3GPP</w:t>
      </w:r>
      <w:r w:rsidR="00FE3F54">
        <w:t> </w:t>
      </w:r>
      <w:r w:rsidR="00FE3F54" w:rsidRPr="000C1860">
        <w:t>TS</w:t>
      </w:r>
      <w:r w:rsidR="00FE3F54">
        <w:t> </w:t>
      </w:r>
      <w:r w:rsidR="00FE3F54" w:rsidRPr="000C1860">
        <w:t>23.304:</w:t>
      </w:r>
      <w:r w:rsidRPr="000C1860">
        <w:t xml:space="preserve"> </w:t>
      </w:r>
      <w:r w:rsidR="00E777F5" w:rsidRPr="000C1860">
        <w:t>"</w:t>
      </w:r>
      <w:r w:rsidRPr="000C1860">
        <w:t>Proximity based Services (</w:t>
      </w:r>
      <w:proofErr w:type="spellStart"/>
      <w:r w:rsidRPr="000C1860">
        <w:t>ProSe</w:t>
      </w:r>
      <w:proofErr w:type="spellEnd"/>
      <w:r w:rsidRPr="000C1860">
        <w:t>) in the 5G System (5GS)</w:t>
      </w:r>
      <w:r w:rsidR="00E777F5" w:rsidRPr="000C1860">
        <w:t>"</w:t>
      </w:r>
      <w:r w:rsidR="009E3C29">
        <w:t>.</w:t>
      </w:r>
    </w:p>
    <w:p w14:paraId="70A38AE9" w14:textId="472023EA" w:rsidR="006C512A" w:rsidRDefault="006C512A" w:rsidP="000C1860">
      <w:pPr>
        <w:pStyle w:val="EX"/>
      </w:pPr>
      <w:r w:rsidRPr="000C1860">
        <w:t>[</w:t>
      </w:r>
      <w:r w:rsidR="00FD1601" w:rsidRPr="000C1860">
        <w:t>10</w:t>
      </w:r>
      <w:r w:rsidRPr="000C1860">
        <w:t>]</w:t>
      </w:r>
      <w:r w:rsidRPr="000C1860">
        <w:tab/>
      </w:r>
      <w:r w:rsidR="00FE3F54" w:rsidRPr="000C1860">
        <w:t>3GPP</w:t>
      </w:r>
      <w:r w:rsidR="00FE3F54">
        <w:t> </w:t>
      </w:r>
      <w:r w:rsidR="00FE3F54" w:rsidRPr="000C1860">
        <w:t>TS</w:t>
      </w:r>
      <w:r w:rsidR="00FE3F54">
        <w:t> </w:t>
      </w:r>
      <w:r w:rsidR="00FE3F54" w:rsidRPr="000C1860">
        <w:t>24.501:</w:t>
      </w:r>
      <w:r w:rsidRPr="000C1860">
        <w:t xml:space="preserve"> </w:t>
      </w:r>
      <w:r w:rsidR="00E777F5" w:rsidRPr="000C1860">
        <w:t>"</w:t>
      </w:r>
      <w:r w:rsidRPr="000C1860">
        <w:t>Non-Access-Stratum (NAS) protocol for 5G System (5GS); Stage 3</w:t>
      </w:r>
      <w:r w:rsidR="00E777F5" w:rsidRPr="000C1860">
        <w:t>"</w:t>
      </w:r>
      <w:r w:rsidR="009E3C29">
        <w:t>.</w:t>
      </w:r>
    </w:p>
    <w:p w14:paraId="4D15062E" w14:textId="0F8B5099" w:rsidR="006C512A" w:rsidRDefault="006C512A" w:rsidP="000C1860">
      <w:pPr>
        <w:pStyle w:val="EX"/>
      </w:pPr>
      <w:r w:rsidRPr="000C1860">
        <w:t>[</w:t>
      </w:r>
      <w:r w:rsidR="00FD1601" w:rsidRPr="000C1860">
        <w:t>11</w:t>
      </w:r>
      <w:r w:rsidRPr="000C1860">
        <w:t>]</w:t>
      </w:r>
      <w:r w:rsidRPr="000C1860">
        <w:tab/>
      </w:r>
      <w:r w:rsidR="00FE3F54" w:rsidRPr="000C1860">
        <w:t>3GPP</w:t>
      </w:r>
      <w:r w:rsidR="00FE3F54">
        <w:t> </w:t>
      </w:r>
      <w:r w:rsidR="00FE3F54" w:rsidRPr="000C1860">
        <w:t>TS</w:t>
      </w:r>
      <w:r w:rsidR="00FE3F54">
        <w:t> </w:t>
      </w:r>
      <w:r w:rsidR="00FE3F54" w:rsidRPr="000C1860">
        <w:t>23.287:</w:t>
      </w:r>
      <w:r w:rsidRPr="000C1860">
        <w:t xml:space="preserve"> </w:t>
      </w:r>
      <w:r w:rsidR="00E777F5" w:rsidRPr="000C1860">
        <w:t>"</w:t>
      </w:r>
      <w:r w:rsidRPr="000C1860">
        <w:t>Architecture enhancements for 5G System (5GS) to support Vehicle-to-Everything (V2X) services</w:t>
      </w:r>
      <w:r w:rsidR="00E777F5" w:rsidRPr="000C1860">
        <w:t>"</w:t>
      </w:r>
      <w:r w:rsidR="002A00E0" w:rsidRPr="000C1860">
        <w:t>.</w:t>
      </w:r>
    </w:p>
    <w:p w14:paraId="62D648B0" w14:textId="12A72A89" w:rsidR="002A00E0" w:rsidRDefault="002A00E0" w:rsidP="000C1860">
      <w:pPr>
        <w:pStyle w:val="EX"/>
      </w:pPr>
      <w:r>
        <w:t>[</w:t>
      </w:r>
      <w:r w:rsidR="00FD1601">
        <w:t>12</w:t>
      </w:r>
      <w:r>
        <w:t>]</w:t>
      </w:r>
      <w:r>
        <w:tab/>
      </w:r>
      <w:r w:rsidR="00FE3F54" w:rsidRPr="00CC0C94">
        <w:t>3GPP</w:t>
      </w:r>
      <w:r w:rsidR="00FE3F54">
        <w:t> </w:t>
      </w:r>
      <w:r w:rsidR="00FE3F54" w:rsidRPr="00CC0C94">
        <w:t>TS</w:t>
      </w:r>
      <w:r w:rsidR="00FE3F54">
        <w:t> </w:t>
      </w:r>
      <w:r w:rsidR="00FE3F54" w:rsidRPr="00CC0C94">
        <w:t>23.122:</w:t>
      </w:r>
      <w:r w:rsidRPr="00CC0C94">
        <w:t xml:space="preserve"> </w:t>
      </w:r>
      <w:r w:rsidR="00E777F5">
        <w:t>"</w:t>
      </w:r>
      <w:r w:rsidRPr="00CC0C94">
        <w:t>Non-Access-Stratum functions related to Mobile Station (MS) in idle mode</w:t>
      </w:r>
      <w:r w:rsidR="00E777F5">
        <w:t>"</w:t>
      </w:r>
      <w:r w:rsidRPr="00CC0C94">
        <w:t>.</w:t>
      </w:r>
    </w:p>
    <w:p w14:paraId="42C3D618" w14:textId="6B29C0BD"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FE3F54" w:rsidRPr="005A5EB0">
        <w:t>3GPP</w:t>
      </w:r>
      <w:r w:rsidR="00FE3F54">
        <w:t> </w:t>
      </w:r>
      <w:r w:rsidR="00FE3F54" w:rsidRPr="005A5EB0">
        <w:t>TS</w:t>
      </w:r>
      <w:r w:rsidR="00FE3F54">
        <w:t> </w:t>
      </w:r>
      <w:r w:rsidR="00FE3F54" w:rsidRPr="005A5EB0">
        <w:t>37.355</w:t>
      </w:r>
      <w:r w:rsidR="00FE3F54" w:rsidRPr="005A5EB0">
        <w:rPr>
          <w:b/>
        </w:rPr>
        <w:t>:</w:t>
      </w:r>
      <w:r w:rsidRPr="005A5EB0">
        <w:rPr>
          <w:b/>
        </w:rPr>
        <w:t xml:space="preserve"> </w:t>
      </w:r>
      <w:r w:rsidR="00E777F5">
        <w:t>"</w:t>
      </w:r>
      <w:r w:rsidRPr="00BC6DE2">
        <w:rPr>
          <w:bCs/>
        </w:rPr>
        <w:t>LTE Positioning Protocol (LPP)</w:t>
      </w:r>
      <w:r w:rsidR="00E777F5">
        <w:t>"</w:t>
      </w:r>
      <w:r>
        <w:t>.</w:t>
      </w:r>
    </w:p>
    <w:p w14:paraId="6DF92CA9" w14:textId="0BC26AAD" w:rsidR="00D55948" w:rsidRDefault="00D55948" w:rsidP="000C1860">
      <w:pPr>
        <w:pStyle w:val="EX"/>
        <w:rPr>
          <w:bCs/>
        </w:rPr>
      </w:pPr>
      <w:r>
        <w:t>[</w:t>
      </w:r>
      <w:r w:rsidR="00FD1601">
        <w:t>14</w:t>
      </w:r>
      <w:r>
        <w:t>]</w:t>
      </w:r>
      <w:r>
        <w:tab/>
      </w:r>
      <w:r w:rsidR="00FE3F54" w:rsidRPr="005A5EB0">
        <w:t>3GPP</w:t>
      </w:r>
      <w:r w:rsidR="00FE3F54">
        <w:t> </w:t>
      </w:r>
      <w:r w:rsidR="00FE3F54" w:rsidRPr="005A5EB0">
        <w:t>TS</w:t>
      </w:r>
      <w:r w:rsidR="00FE3F54">
        <w:t> </w:t>
      </w:r>
      <w:r w:rsidR="00FE3F54" w:rsidRPr="005A5EB0">
        <w:t>38.455</w:t>
      </w:r>
      <w:r w:rsidR="00FE3F54">
        <w:t>:</w:t>
      </w:r>
      <w:r>
        <w:t xml:space="preserve"> </w:t>
      </w:r>
      <w:r w:rsidR="00E777F5">
        <w:t>"</w:t>
      </w:r>
      <w:r w:rsidRPr="00991C50">
        <w:t>NR Positioning Protocol A (</w:t>
      </w:r>
      <w:proofErr w:type="spellStart"/>
      <w:r w:rsidRPr="00991C50">
        <w:t>NRPPa</w:t>
      </w:r>
      <w:proofErr w:type="spellEnd"/>
      <w:r w:rsidRPr="00991C50">
        <w:t>)</w:t>
      </w:r>
      <w:r w:rsidR="00E777F5">
        <w:t>"</w:t>
      </w:r>
      <w:r>
        <w:t>.</w:t>
      </w:r>
    </w:p>
    <w:p w14:paraId="0B333659" w14:textId="324D71B6" w:rsidR="00D55948" w:rsidRDefault="00D55948" w:rsidP="000C1860">
      <w:pPr>
        <w:pStyle w:val="EX"/>
      </w:pPr>
      <w:r w:rsidRPr="00991C50">
        <w:lastRenderedPageBreak/>
        <w:t>[</w:t>
      </w:r>
      <w:r w:rsidR="00FD1601">
        <w:t>15</w:t>
      </w:r>
      <w:r w:rsidRPr="00991C50">
        <w:t>]</w:t>
      </w:r>
      <w:r w:rsidRPr="00991C50">
        <w:tab/>
      </w:r>
      <w:r w:rsidR="00FE3F54" w:rsidRPr="005A5EB0">
        <w:t>3GPP</w:t>
      </w:r>
      <w:r w:rsidR="00FE3F54">
        <w:t> </w:t>
      </w:r>
      <w:r w:rsidR="00FE3F54" w:rsidRPr="00991C50">
        <w:t>TR</w:t>
      </w:r>
      <w:r w:rsidR="00FE3F54">
        <w:t> </w:t>
      </w:r>
      <w:r w:rsidR="00FE3F54" w:rsidRPr="00991C50">
        <w:t>23</w:t>
      </w:r>
      <w:r w:rsidR="00FE3F54">
        <w:t>.</w:t>
      </w:r>
      <w:r w:rsidR="00FE3F54" w:rsidRPr="00991C50">
        <w:t>700</w:t>
      </w:r>
      <w:r w:rsidR="00FE3F54">
        <w:noBreakHyphen/>
      </w:r>
      <w:r w:rsidR="00FE3F54" w:rsidRPr="00991C50">
        <w:t>86</w:t>
      </w:r>
      <w:r w:rsidR="00FE3F54" w:rsidRPr="005813A9">
        <w:t>:</w:t>
      </w:r>
      <w:r w:rsidRPr="005813A9">
        <w:t xml:space="preserve"> </w:t>
      </w:r>
      <w:r w:rsidR="00E777F5">
        <w:t>"</w:t>
      </w:r>
      <w:r w:rsidRPr="005A5EB0">
        <w:t xml:space="preserve">Study on Architecture Enhancement to support Ranging based services and </w:t>
      </w:r>
      <w:proofErr w:type="spellStart"/>
      <w:r w:rsidRPr="005A5EB0">
        <w:t>sidelink</w:t>
      </w:r>
      <w:proofErr w:type="spellEnd"/>
      <w:r w:rsidRPr="005A5EB0">
        <w:t xml:space="preserve"> positioning</w:t>
      </w:r>
      <w:r w:rsidR="00E777F5">
        <w:t>"</w:t>
      </w:r>
      <w:r>
        <w:t>.</w:t>
      </w:r>
    </w:p>
    <w:p w14:paraId="3A2163DD" w14:textId="4F35FC92" w:rsidR="00700C5F" w:rsidRDefault="00700C5F" w:rsidP="001A4B27">
      <w:pPr>
        <w:pStyle w:val="EX"/>
      </w:pPr>
      <w:r>
        <w:t>[16]</w:t>
      </w:r>
      <w:r>
        <w:tab/>
      </w:r>
      <w:r w:rsidR="00FE3F54">
        <w:t>3GPP TS 38.331:</w:t>
      </w:r>
      <w:r>
        <w:t xml:space="preserve"> "</w:t>
      </w:r>
      <w:r w:rsidRPr="00700C5F">
        <w:t>NR; Radio Resource Control (RRC); Protocol specification</w:t>
      </w:r>
      <w:r>
        <w:t>".</w:t>
      </w:r>
    </w:p>
    <w:p w14:paraId="5FBDA919" w14:textId="6522F1F0" w:rsidR="00267E73" w:rsidRDefault="00267E73" w:rsidP="00565A09">
      <w:pPr>
        <w:pStyle w:val="EX"/>
        <w:rPr>
          <w:lang w:eastAsia="ja-JP"/>
        </w:rPr>
      </w:pPr>
      <w:r w:rsidRPr="00565A09">
        <w:t>[</w:t>
      </w:r>
      <w:r w:rsidR="00E25CCA" w:rsidRPr="00565A09">
        <w:t>17</w:t>
      </w:r>
      <w:r w:rsidRPr="00565A09">
        <w:t>]</w:t>
      </w:r>
      <w:r w:rsidRPr="00565A09">
        <w:tab/>
      </w:r>
      <w:r w:rsidR="00FE3F54" w:rsidRPr="00565A09">
        <w:t>3GPP TS 38.305:</w:t>
      </w:r>
      <w:r w:rsidRPr="00565A09">
        <w:t xml:space="preserve"> </w:t>
      </w:r>
      <w:r w:rsidR="00E25CCA" w:rsidRPr="00565A09">
        <w:t>"</w:t>
      </w:r>
      <w:r w:rsidRPr="00565A09">
        <w:t>Stage 2 functional specification of User Equipment (UE) positioning in NG-RAN</w:t>
      </w:r>
      <w:r w:rsidR="00E25CCA" w:rsidRPr="00565A09">
        <w:t>"</w:t>
      </w:r>
      <w:r w:rsidRPr="00565A09">
        <w:t>.</w:t>
      </w:r>
    </w:p>
    <w:p w14:paraId="0A0D1142" w14:textId="3961A716" w:rsidR="00267E73" w:rsidRPr="00AE3C16" w:rsidRDefault="00267E73" w:rsidP="00565A09">
      <w:pPr>
        <w:pStyle w:val="EX"/>
        <w:rPr>
          <w:lang w:eastAsia="ja-JP"/>
        </w:rPr>
      </w:pPr>
      <w:r w:rsidRPr="00565A09">
        <w:t>[</w:t>
      </w:r>
      <w:r w:rsidR="00E25CCA" w:rsidRPr="00565A09">
        <w:t>18</w:t>
      </w:r>
      <w:r w:rsidRPr="00565A09">
        <w:t>]</w:t>
      </w:r>
      <w:r w:rsidRPr="00565A09">
        <w:tab/>
      </w:r>
      <w:r w:rsidR="00FE3F54" w:rsidRPr="00565A09">
        <w:t>3GPP TS 38.473:</w:t>
      </w:r>
      <w:r w:rsidRPr="00565A09">
        <w:t xml:space="preserve"> </w:t>
      </w:r>
      <w:r w:rsidR="00E25CCA" w:rsidRPr="00565A09">
        <w:t>"</w:t>
      </w:r>
      <w:r w:rsidRPr="00565A09">
        <w:t>F1 application protocol (F1AP)</w:t>
      </w:r>
      <w:r w:rsidR="00E25CCA" w:rsidRPr="00565A09">
        <w:t>"</w:t>
      </w:r>
      <w:r w:rsidRPr="00565A09">
        <w:t>.</w:t>
      </w:r>
    </w:p>
    <w:p w14:paraId="24ACB616" w14:textId="096C78F4" w:rsidR="00080512" w:rsidRPr="004D3578" w:rsidRDefault="00080512">
      <w:pPr>
        <w:pStyle w:val="Heading1"/>
      </w:pPr>
      <w:bookmarkStart w:id="32" w:name="definitions"/>
      <w:bookmarkStart w:id="33" w:name="_Toc93486473"/>
      <w:bookmarkStart w:id="34" w:name="_Toc97151676"/>
      <w:bookmarkStart w:id="35" w:name="_Toc100980629"/>
      <w:bookmarkStart w:id="36" w:name="_Toc104389995"/>
      <w:bookmarkEnd w:id="32"/>
      <w:r w:rsidRPr="004D3578">
        <w:t>3</w:t>
      </w:r>
      <w:r w:rsidRPr="004D3578">
        <w:tab/>
        <w:t>Definitions</w:t>
      </w:r>
      <w:r w:rsidR="00602AEA">
        <w:t xml:space="preserve"> of terms and abbreviations</w:t>
      </w:r>
      <w:bookmarkEnd w:id="33"/>
      <w:bookmarkEnd w:id="34"/>
      <w:bookmarkEnd w:id="35"/>
      <w:bookmarkEnd w:id="36"/>
    </w:p>
    <w:p w14:paraId="6CBABCF9" w14:textId="77777777" w:rsidR="00080512" w:rsidRPr="004D3578" w:rsidRDefault="00080512">
      <w:pPr>
        <w:pStyle w:val="Heading2"/>
      </w:pPr>
      <w:bookmarkStart w:id="37" w:name="_Toc93486474"/>
      <w:bookmarkStart w:id="38" w:name="_Toc97151677"/>
      <w:bookmarkStart w:id="39" w:name="_Toc100980630"/>
      <w:bookmarkStart w:id="40" w:name="_Toc104389996"/>
      <w:r w:rsidRPr="004D3578">
        <w:t>3.1</w:t>
      </w:r>
      <w:r w:rsidRPr="004D3578">
        <w:tab/>
      </w:r>
      <w:r w:rsidR="002B6339">
        <w:t>Terms</w:t>
      </w:r>
      <w:bookmarkEnd w:id="37"/>
      <w:bookmarkEnd w:id="38"/>
      <w:bookmarkEnd w:id="39"/>
      <w:bookmarkEnd w:id="40"/>
    </w:p>
    <w:p w14:paraId="52F085A8" w14:textId="4936E046" w:rsidR="00080512" w:rsidRPr="004D3578" w:rsidRDefault="005C0982">
      <w:r>
        <w:t xml:space="preserve">For the purposes of the present document, the terms given in </w:t>
      </w:r>
      <w:r w:rsidR="00FE3F54">
        <w:t>TR 21.905 [</w:t>
      </w:r>
      <w:r>
        <w:t xml:space="preserve">1] and the following apply. A term defined in the present document takes precedence over the definition of the same term, if any, in </w:t>
      </w:r>
      <w:r w:rsidR="00FE3F54">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41" w:name="_Toc93486475"/>
      <w:bookmarkStart w:id="42" w:name="_Toc97151678"/>
      <w:bookmarkStart w:id="43" w:name="_Toc100980631"/>
      <w:bookmarkStart w:id="44" w:name="_Toc104389997"/>
      <w:r w:rsidRPr="004D3578">
        <w:t>3.</w:t>
      </w:r>
      <w:r w:rsidR="00803455">
        <w:t>2</w:t>
      </w:r>
      <w:r w:rsidRPr="004D3578">
        <w:tab/>
        <w:t>Abbreviations</w:t>
      </w:r>
      <w:bookmarkEnd w:id="41"/>
      <w:bookmarkEnd w:id="42"/>
      <w:bookmarkEnd w:id="43"/>
      <w:bookmarkEnd w:id="44"/>
    </w:p>
    <w:p w14:paraId="338C6B7C" w14:textId="1F1B1BF0" w:rsidR="00080512" w:rsidRPr="004D3578" w:rsidRDefault="005C0982">
      <w:pPr>
        <w:keepNext/>
      </w:pPr>
      <w:r>
        <w:t xml:space="preserve">For the purposes of the present document, the abbreviations given in </w:t>
      </w:r>
      <w:r w:rsidR="00FE3F54">
        <w:t>TR 21.905 [</w:t>
      </w:r>
      <w:r>
        <w:t xml:space="preserve">1] and the following apply. An abbreviation defined in the present document takes precedence over the definition of the same abbreviation, if any, in </w:t>
      </w:r>
      <w:r w:rsidR="00FE3F54">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45" w:name="clause4"/>
      <w:bookmarkStart w:id="46" w:name="_Toc93486476"/>
      <w:bookmarkStart w:id="47" w:name="_Toc97151679"/>
      <w:bookmarkStart w:id="48" w:name="_Toc100980632"/>
      <w:bookmarkStart w:id="49" w:name="_Toc104389998"/>
      <w:bookmarkEnd w:id="45"/>
      <w:r w:rsidRPr="004D3578">
        <w:t>4</w:t>
      </w:r>
      <w:r w:rsidRPr="004D3578">
        <w:tab/>
      </w:r>
      <w:r w:rsidR="005B7155">
        <w:t>Architecture assumptions and requirements</w:t>
      </w:r>
      <w:bookmarkEnd w:id="46"/>
      <w:bookmarkEnd w:id="47"/>
      <w:bookmarkEnd w:id="48"/>
      <w:bookmarkEnd w:id="49"/>
    </w:p>
    <w:p w14:paraId="480FB05A" w14:textId="60FF64AF" w:rsidR="00080512" w:rsidRPr="004D3578" w:rsidRDefault="00080512">
      <w:pPr>
        <w:pStyle w:val="Heading2"/>
      </w:pPr>
      <w:bookmarkStart w:id="50" w:name="_Toc93486477"/>
      <w:bookmarkStart w:id="51" w:name="_Toc97151680"/>
      <w:bookmarkStart w:id="52" w:name="_Toc100980633"/>
      <w:bookmarkStart w:id="53" w:name="_Toc104389999"/>
      <w:r w:rsidRPr="004D3578">
        <w:t>4.1</w:t>
      </w:r>
      <w:r w:rsidRPr="004D3578">
        <w:tab/>
      </w:r>
      <w:r w:rsidR="005B7155">
        <w:t>Architecture assumptions</w:t>
      </w:r>
      <w:bookmarkEnd w:id="50"/>
      <w:bookmarkEnd w:id="51"/>
      <w:bookmarkEnd w:id="52"/>
      <w:bookmarkEnd w:id="53"/>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3A0677F"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FE3F54">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 xml:space="preserve">NR </w:t>
      </w:r>
      <w:proofErr w:type="spellStart"/>
      <w:r>
        <w:rPr>
          <w:lang w:val="en-US"/>
        </w:rPr>
        <w:t>Uu</w:t>
      </w:r>
      <w:proofErr w:type="spellEnd"/>
      <w:r>
        <w:rPr>
          <w:lang w:val="en-US"/>
        </w:rPr>
        <w:t xml:space="preserve">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28ABA430" w:rsidR="005C0982" w:rsidRDefault="005C0982" w:rsidP="00AA7FEC">
      <w:pPr>
        <w:pStyle w:val="B1"/>
        <w:rPr>
          <w:lang w:val="en-US"/>
        </w:rPr>
      </w:pPr>
      <w:r>
        <w:rPr>
          <w:lang w:val="en-US"/>
        </w:rPr>
        <w:t>-</w:t>
      </w:r>
      <w:r>
        <w:rPr>
          <w:lang w:val="en-US"/>
        </w:rPr>
        <w:tab/>
        <w:t xml:space="preserve">LCS framework as defined in </w:t>
      </w:r>
      <w:r w:rsidR="00FE3F54">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54" w:name="_Toc93486478"/>
      <w:bookmarkStart w:id="55" w:name="_Toc97151681"/>
      <w:bookmarkStart w:id="56" w:name="_Toc100980634"/>
      <w:bookmarkStart w:id="57" w:name="_Toc104390000"/>
      <w:r w:rsidRPr="004D3578">
        <w:lastRenderedPageBreak/>
        <w:t>4.2</w:t>
      </w:r>
      <w:r w:rsidRPr="004D3578">
        <w:tab/>
      </w:r>
      <w:r w:rsidR="005B7155">
        <w:t>Architecture requirements</w:t>
      </w:r>
      <w:bookmarkEnd w:id="54"/>
      <w:bookmarkEnd w:id="55"/>
      <w:bookmarkEnd w:id="56"/>
      <w:bookmarkEnd w:id="57"/>
    </w:p>
    <w:p w14:paraId="46413F1A" w14:textId="4FE038A6"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FE3F54" w:rsidRPr="000C1860">
        <w:t>TS</w:t>
      </w:r>
      <w:r w:rsidR="00FE3F54">
        <w:t> </w:t>
      </w:r>
      <w:r w:rsidR="00FE3F54" w:rsidRPr="000C1860">
        <w:t>22.261</w:t>
      </w:r>
      <w:r w:rsidR="00FE3F54">
        <w:t> </w:t>
      </w:r>
      <w:r w:rsidR="00FE3F54"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58" w:name="_Toc97151682"/>
      <w:bookmarkStart w:id="59" w:name="_Toc100980635"/>
      <w:bookmarkStart w:id="60" w:name="_Toc104390001"/>
      <w:r>
        <w:t>5</w:t>
      </w:r>
      <w:r w:rsidRPr="004D3578">
        <w:tab/>
      </w:r>
      <w:r>
        <w:t>Key Issues</w:t>
      </w:r>
      <w:bookmarkEnd w:id="58"/>
      <w:bookmarkEnd w:id="59"/>
      <w:bookmarkEnd w:id="60"/>
    </w:p>
    <w:p w14:paraId="7D0DFF20" w14:textId="40671C01" w:rsidR="00457C15" w:rsidRDefault="00457C15" w:rsidP="00457C15">
      <w:pPr>
        <w:pStyle w:val="Heading2"/>
      </w:pPr>
      <w:bookmarkStart w:id="61" w:name="_Toc97151683"/>
      <w:bookmarkStart w:id="62" w:name="_Toc100980636"/>
      <w:bookmarkStart w:id="63" w:name="_Toc104390002"/>
      <w:r>
        <w:t>5</w:t>
      </w:r>
      <w:r w:rsidRPr="004D3578">
        <w:t>.1</w:t>
      </w:r>
      <w:r w:rsidRPr="004D3578">
        <w:tab/>
      </w:r>
      <w:r>
        <w:t>Key Issue #</w:t>
      </w:r>
      <w:r w:rsidR="00EE3A5E">
        <w:t>1</w:t>
      </w:r>
      <w:r>
        <w:t xml:space="preserve">: </w:t>
      </w:r>
      <w:r w:rsidR="00EE3A5E" w:rsidRPr="00EE3A5E">
        <w:t>Mobile base station relay configuration support in 5GC</w:t>
      </w:r>
      <w:bookmarkEnd w:id="61"/>
      <w:bookmarkEnd w:id="62"/>
      <w:bookmarkEnd w:id="63"/>
    </w:p>
    <w:p w14:paraId="22BA99F7" w14:textId="7BD533B3" w:rsidR="00EE3A5E" w:rsidRDefault="00EE3A5E" w:rsidP="00EE3A5E">
      <w:pPr>
        <w:pStyle w:val="Heading3"/>
      </w:pPr>
      <w:bookmarkStart w:id="64" w:name="_Toc97151684"/>
      <w:bookmarkStart w:id="65" w:name="_Toc100980637"/>
      <w:bookmarkStart w:id="66" w:name="_Toc104390003"/>
      <w:r>
        <w:t>5.1.1</w:t>
      </w:r>
      <w:r>
        <w:tab/>
        <w:t>Description</w:t>
      </w:r>
      <w:bookmarkEnd w:id="64"/>
      <w:bookmarkEnd w:id="65"/>
      <w:bookmarkEnd w:id="66"/>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4ED939B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777F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3054132D" w:rsidR="005C0982" w:rsidRDefault="005C0982" w:rsidP="005C0982">
      <w:pPr>
        <w:pStyle w:val="B1"/>
        <w:rPr>
          <w:lang w:val="en-US"/>
        </w:rPr>
      </w:pPr>
      <w:r>
        <w:rPr>
          <w:lang w:val="en-US"/>
        </w:rPr>
        <w:t>-</w:t>
      </w:r>
      <w:r>
        <w:rPr>
          <w:lang w:val="en-US"/>
        </w:rPr>
        <w:tab/>
        <w:t>Whether and what is needed in 5GC for managing mobile base station relay</w:t>
      </w:r>
      <w:r w:rsidR="00E777F5">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67" w:name="_Toc97151685"/>
      <w:bookmarkStart w:id="68" w:name="_Toc100980638"/>
      <w:bookmarkStart w:id="69" w:name="_Toc104390004"/>
      <w:r>
        <w:rPr>
          <w:lang w:val="en-US"/>
        </w:rPr>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67"/>
      <w:r w:rsidR="00B1430F">
        <w:t>mobile base station relay</w:t>
      </w:r>
      <w:bookmarkEnd w:id="68"/>
      <w:bookmarkEnd w:id="69"/>
    </w:p>
    <w:p w14:paraId="5FD0D30F" w14:textId="59CB8829" w:rsidR="005E4CA4" w:rsidRDefault="005E4CA4" w:rsidP="005E4CA4">
      <w:pPr>
        <w:pStyle w:val="Heading3"/>
        <w:rPr>
          <w:lang w:val="en-US"/>
        </w:rPr>
      </w:pPr>
      <w:bookmarkStart w:id="70" w:name="_Toc97151686"/>
      <w:bookmarkStart w:id="71" w:name="_Toc100980639"/>
      <w:bookmarkStart w:id="72" w:name="_Toc104390005"/>
      <w:r>
        <w:t>5.2.1</w:t>
      </w:r>
      <w:r>
        <w:tab/>
        <w:t>Description</w:t>
      </w:r>
      <w:bookmarkEnd w:id="70"/>
      <w:bookmarkEnd w:id="71"/>
      <w:bookmarkEnd w:id="72"/>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w:t>
      </w:r>
      <w:r>
        <w:rPr>
          <w:lang w:val="en-US" w:eastAsia="zh-CN"/>
        </w:rPr>
        <w:lastRenderedPageBreak/>
        <w:t>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73" w:name="_Toc97151687"/>
      <w:bookmarkStart w:id="74" w:name="_Toc100980640"/>
      <w:bookmarkStart w:id="75" w:name="_Toc104390006"/>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73"/>
      <w:r w:rsidR="00B1430F">
        <w:rPr>
          <w:lang w:eastAsia="ko-KR"/>
        </w:rPr>
        <w:t>mobile base station relay</w:t>
      </w:r>
      <w:bookmarkEnd w:id="74"/>
      <w:bookmarkEnd w:id="75"/>
    </w:p>
    <w:p w14:paraId="648F1CEB" w14:textId="58E35703" w:rsidR="007F648C" w:rsidRDefault="007F648C" w:rsidP="007F648C">
      <w:pPr>
        <w:pStyle w:val="Heading3"/>
        <w:rPr>
          <w:lang w:eastAsia="ko-KR"/>
        </w:rPr>
      </w:pPr>
      <w:bookmarkStart w:id="76" w:name="_Toc97151688"/>
      <w:bookmarkStart w:id="77" w:name="_Toc100980641"/>
      <w:bookmarkStart w:id="78" w:name="_Toc104390007"/>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76"/>
      <w:bookmarkEnd w:id="77"/>
      <w:bookmarkEnd w:id="78"/>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 xml:space="preserve">IAB-donor </w:t>
      </w:r>
      <w:proofErr w:type="spellStart"/>
      <w:r w:rsidR="00B1430F">
        <w:rPr>
          <w:lang w:val="en-US"/>
        </w:rPr>
        <w:t>gNB</w:t>
      </w:r>
      <w:proofErr w:type="spellEnd"/>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w:t>
      </w:r>
      <w:proofErr w:type="spellStart"/>
      <w:r w:rsidR="00B1430F">
        <w:rPr>
          <w:lang w:val="en-US"/>
        </w:rPr>
        <w:t>gNB</w:t>
      </w:r>
      <w:proofErr w:type="spellEnd"/>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proofErr w:type="spellStart"/>
      <w:r w:rsidR="00B1430F">
        <w:rPr>
          <w:lang w:val="en-US"/>
        </w:rPr>
        <w:t>gNB</w:t>
      </w:r>
      <w:proofErr w:type="spellEnd"/>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proofErr w:type="spellStart"/>
      <w:r w:rsidR="00B1430F">
        <w:rPr>
          <w:lang w:val="en-US"/>
        </w:rPr>
        <w:t>gNB</w:t>
      </w:r>
      <w:proofErr w:type="spellEnd"/>
      <w:r w:rsidR="00B1430F">
        <w:rPr>
          <w:lang w:val="en-US"/>
        </w:rPr>
        <w:t xml:space="preserve">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w:t>
      </w:r>
      <w:proofErr w:type="spellStart"/>
      <w:r w:rsidR="00CC7F82">
        <w:rPr>
          <w:lang w:val="en-US"/>
        </w:rPr>
        <w:t>gNBs</w:t>
      </w:r>
      <w:proofErr w:type="spellEnd"/>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proofErr w:type="spellStart"/>
      <w:r w:rsidR="00CC7F82">
        <w:rPr>
          <w:lang w:val="en-US"/>
        </w:rPr>
        <w:t>gNB</w:t>
      </w:r>
      <w:proofErr w:type="spellEnd"/>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proofErr w:type="spellStart"/>
      <w:r w:rsidR="00CC7F82">
        <w:rPr>
          <w:lang w:val="en-US"/>
        </w:rPr>
        <w:t>gNB</w:t>
      </w:r>
      <w:proofErr w:type="spellEnd"/>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154.65pt" o:ole="">
            <v:imagedata r:id="rId13" o:title=""/>
          </v:shape>
          <o:OLEObject Type="Embed" ProgID="Word.Picture.8" ShapeID="_x0000_i1025" DrawAspect="Content" ObjectID="_1715004377"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lastRenderedPageBreak/>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proofErr w:type="spellStart"/>
      <w:r w:rsidR="00CC7F82">
        <w:rPr>
          <w:rFonts w:eastAsia="MS Mincho"/>
        </w:rPr>
        <w:t>gNB</w:t>
      </w:r>
      <w:proofErr w:type="spellEnd"/>
      <w:r>
        <w:rPr>
          <w:rFonts w:eastAsia="MS Mincho"/>
        </w:rPr>
        <w:t xml:space="preserve"> and mobility between different </w:t>
      </w:r>
      <w:r w:rsidR="00CC7F82">
        <w:rPr>
          <w:rFonts w:eastAsia="MS Mincho"/>
        </w:rPr>
        <w:t>IAB-</w:t>
      </w:r>
      <w:r>
        <w:rPr>
          <w:rFonts w:eastAsia="MS Mincho"/>
        </w:rPr>
        <w:t xml:space="preserve">donor </w:t>
      </w:r>
      <w:proofErr w:type="spellStart"/>
      <w:r w:rsidR="00CC7F82">
        <w:rPr>
          <w:rFonts w:eastAsia="MS Mincho"/>
        </w:rPr>
        <w:t>gNBs</w:t>
      </w:r>
      <w:proofErr w:type="spellEnd"/>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79" w:name="_Toc97151689"/>
      <w:bookmarkStart w:id="80" w:name="_Toc100980642"/>
      <w:bookmarkStart w:id="81" w:name="_Toc104390008"/>
      <w:r>
        <w:t>5</w:t>
      </w:r>
      <w:r w:rsidRPr="004D3578">
        <w:t>.</w:t>
      </w:r>
      <w:r>
        <w:t>4</w:t>
      </w:r>
      <w:r w:rsidRPr="004D3578">
        <w:tab/>
      </w:r>
      <w:r>
        <w:t>Key Issue #4: Support of roaming of mobile base station relays</w:t>
      </w:r>
      <w:bookmarkEnd w:id="79"/>
      <w:bookmarkEnd w:id="80"/>
      <w:bookmarkEnd w:id="81"/>
    </w:p>
    <w:p w14:paraId="61435324" w14:textId="56F3627D" w:rsidR="005C0982" w:rsidRDefault="005C0982" w:rsidP="005C0982">
      <w:pPr>
        <w:rPr>
          <w:lang w:eastAsia="zh-CN"/>
        </w:rPr>
      </w:pPr>
      <w:r>
        <w:rPr>
          <w:lang w:eastAsia="zh-CN"/>
        </w:rPr>
        <w:t xml:space="preserve">Based on the requirements of </w:t>
      </w:r>
      <w:r w:rsidR="00FE3F54">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3007CE6C"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w:t>
      </w:r>
      <w:proofErr w:type="spellStart"/>
      <w:r>
        <w:rPr>
          <w:lang w:eastAsia="zh-CN"/>
        </w:rPr>
        <w:t>gNB</w:t>
      </w:r>
      <w:proofErr w:type="spellEnd"/>
      <w:r>
        <w:rPr>
          <w:lang w:eastAsia="zh-CN"/>
        </w:rPr>
        <w:t xml:space="preserve">-DU and an IAB-UE, as defined in </w:t>
      </w:r>
      <w:r w:rsidR="000C1860">
        <w:rPr>
          <w:lang w:eastAsia="zh-CN"/>
        </w:rPr>
        <w:t xml:space="preserve">clause 5.35 of </w:t>
      </w:r>
      <w:r w:rsidR="00FE3F54">
        <w:rPr>
          <w:lang w:eastAsia="zh-CN"/>
        </w:rPr>
        <w:t>TS 23.501 [</w:t>
      </w:r>
      <w:r>
        <w:rPr>
          <w:lang w:eastAsia="zh-CN"/>
        </w:rPr>
        <w:t xml:space="preserve">2]. For roaming, the IAB-UE behaves as a UE, and thus may be able to access a VPLMN reusing UE procedures. However, in order to support the </w:t>
      </w:r>
      <w:proofErr w:type="spellStart"/>
      <w:r>
        <w:rPr>
          <w:lang w:eastAsia="zh-CN"/>
        </w:rPr>
        <w:t>gNB</w:t>
      </w:r>
      <w:proofErr w:type="spellEnd"/>
      <w:r>
        <w:rPr>
          <w:lang w:eastAsia="zh-CN"/>
        </w:rPr>
        <w:t>-DU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82" w:name="_Toc97151690"/>
      <w:bookmarkStart w:id="83" w:name="_Toc100980643"/>
      <w:bookmarkStart w:id="84" w:name="_Toc104390009"/>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82"/>
      <w:bookmarkEnd w:id="83"/>
      <w:bookmarkEnd w:id="84"/>
    </w:p>
    <w:p w14:paraId="379D919C" w14:textId="184D8546" w:rsidR="000324D8" w:rsidRDefault="005C0982" w:rsidP="000324D8">
      <w:pPr>
        <w:rPr>
          <w:lang w:eastAsia="zh-CN"/>
        </w:rPr>
      </w:pPr>
      <w:r>
        <w:rPr>
          <w:lang w:eastAsia="zh-CN"/>
        </w:rPr>
        <w:t xml:space="preserve">Based on the requirements of </w:t>
      </w:r>
      <w:r w:rsidR="00FE3F54">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t>-</w:t>
      </w:r>
      <w:r>
        <w:rPr>
          <w:lang w:eastAsia="zh-CN"/>
        </w:rPr>
        <w:tab/>
        <w:t xml:space="preserve">How to support location services for the UEs served by a mobile base station relay that moves (with or without changing IAB-donor </w:t>
      </w:r>
      <w:proofErr w:type="spellStart"/>
      <w:r w:rsidR="00CC7F82">
        <w:rPr>
          <w:lang w:eastAsia="zh-CN"/>
        </w:rPr>
        <w:t>gNBs</w:t>
      </w:r>
      <w:proofErr w:type="spellEnd"/>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85" w:name="_Toc97151691"/>
      <w:bookmarkStart w:id="86" w:name="_Toc100980644"/>
      <w:bookmarkStart w:id="87" w:name="_Toc104390010"/>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85"/>
      <w:bookmarkEnd w:id="86"/>
      <w:bookmarkEnd w:id="87"/>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lastRenderedPageBreak/>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3F4E270E" w:rsidR="00C012DC" w:rsidRDefault="00C012DC" w:rsidP="00C012DC">
      <w:pPr>
        <w:pStyle w:val="Heading2"/>
      </w:pPr>
      <w:bookmarkStart w:id="88" w:name="_Toc104390011"/>
      <w:r>
        <w:t>5</w:t>
      </w:r>
      <w:r w:rsidRPr="004D3578">
        <w:t>.</w:t>
      </w:r>
      <w:r>
        <w:t>7</w:t>
      </w:r>
      <w:r w:rsidRPr="004D3578">
        <w:tab/>
      </w:r>
      <w:r>
        <w:t xml:space="preserve">Key Issue #7: </w:t>
      </w:r>
      <w:r w:rsidRPr="00A311CD">
        <w:t>Control of UE's access</w:t>
      </w:r>
      <w:r>
        <w:t xml:space="preserve"> to</w:t>
      </w:r>
      <w:r w:rsidRPr="00A311CD">
        <w:t xml:space="preserve"> 5G</w:t>
      </w:r>
      <w:r>
        <w:t>S</w:t>
      </w:r>
      <w:r w:rsidRPr="00A311CD">
        <w:t xml:space="preserve"> via </w:t>
      </w:r>
      <w:r>
        <w:t>a mobile base station relay</w:t>
      </w:r>
      <w:bookmarkEnd w:id="88"/>
    </w:p>
    <w:p w14:paraId="3BF16649" w14:textId="4FC45BE9" w:rsidR="00C012DC" w:rsidRDefault="00C012DC" w:rsidP="00C012DC">
      <w:pPr>
        <w:rPr>
          <w:lang w:val="en-US"/>
        </w:rPr>
      </w:pPr>
      <w:r>
        <w:rPr>
          <w:lang w:eastAsia="zh-CN"/>
        </w:rPr>
        <w:t xml:space="preserve">Based on the requirements in </w:t>
      </w:r>
      <w:r w:rsidR="00FE3F54">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FE3F54">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1F2DE17D"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UE's access to </w:t>
      </w:r>
      <w:r w:rsidRPr="007978D8">
        <w:rPr>
          <w:lang w:val="en-US"/>
        </w:rPr>
        <w:t>IAB-node;</w:t>
      </w:r>
    </w:p>
    <w:p w14:paraId="5C2F64D1" w14:textId="3E88B805" w:rsidR="00C012DC" w:rsidRPr="007978D8" w:rsidRDefault="00C012DC" w:rsidP="00C012DC">
      <w:pPr>
        <w:pStyle w:val="B1"/>
        <w:rPr>
          <w:lang w:val="en-US"/>
        </w:rPr>
      </w:pPr>
      <w:r w:rsidRPr="007978D8">
        <w:t>-</w:t>
      </w:r>
      <w:r w:rsidR="00FE3F54">
        <w:tab/>
      </w:r>
      <w:r w:rsidRPr="007978D8">
        <w:t xml:space="preserve">whether and how to manage the UE's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89" w:name="_Toc97151692"/>
      <w:bookmarkStart w:id="90" w:name="_Toc100980645"/>
      <w:bookmarkStart w:id="91" w:name="_Toc104390012"/>
      <w:r>
        <w:t>6</w:t>
      </w:r>
      <w:r w:rsidRPr="004D3578">
        <w:tab/>
      </w:r>
      <w:r>
        <w:t>Solutions</w:t>
      </w:r>
      <w:bookmarkEnd w:id="89"/>
      <w:bookmarkEnd w:id="90"/>
      <w:bookmarkEnd w:id="91"/>
    </w:p>
    <w:p w14:paraId="00BA980E" w14:textId="2452E365" w:rsidR="00E40659" w:rsidRPr="00E40659" w:rsidRDefault="00E40659" w:rsidP="00E40659">
      <w:pPr>
        <w:pStyle w:val="Heading2"/>
      </w:pPr>
      <w:bookmarkStart w:id="92" w:name="_Toc97151693"/>
      <w:bookmarkStart w:id="93" w:name="_Toc100980646"/>
      <w:bookmarkStart w:id="94" w:name="_Toc104390013"/>
      <w:r w:rsidRPr="00E40659">
        <w:t>6.0</w:t>
      </w:r>
      <w:r w:rsidRPr="00E40659">
        <w:tab/>
        <w:t>Mapping of solutions to key issues</w:t>
      </w:r>
      <w:bookmarkEnd w:id="92"/>
      <w:bookmarkEnd w:id="93"/>
      <w:bookmarkEnd w:id="94"/>
    </w:p>
    <w:p w14:paraId="21095EFB" w14:textId="0922B941" w:rsidR="00E40659" w:rsidRDefault="00E40659" w:rsidP="00E40659">
      <w:pPr>
        <w:pStyle w:val="EditorsNote"/>
      </w:pPr>
      <w:r>
        <w:t>Editor</w:t>
      </w:r>
      <w:r w:rsidR="00E777F5">
        <w:t>'</w:t>
      </w:r>
      <w:r>
        <w:t>s note:</w:t>
      </w:r>
      <w:r>
        <w:tab/>
        <w:t>This clause describes the mapping between solutions and key issues.</w:t>
      </w:r>
    </w:p>
    <w:p w14:paraId="3934C69C" w14:textId="71DA2EE2" w:rsidR="00E81C05" w:rsidRDefault="00E81C05" w:rsidP="00E81C05">
      <w:pPr>
        <w:pStyle w:val="TH"/>
      </w:pPr>
      <w:r>
        <w:t>Table 6.0-1: Mapping of solutions to key issues</w:t>
      </w:r>
    </w:p>
    <w:tbl>
      <w:tblPr>
        <w:tblW w:w="10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gridCol w:w="1389"/>
      </w:tblGrid>
      <w:tr w:rsidR="00686D1D" w14:paraId="62E68AA8" w14:textId="5C79026C" w:rsidTr="00BD20DF">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686D1D" w:rsidRDefault="00686D1D">
            <w:pPr>
              <w:pStyle w:val="TAC"/>
              <w:rPr>
                <w:lang w:eastAsia="zh-CN"/>
              </w:rPr>
            </w:pPr>
          </w:p>
        </w:tc>
        <w:tc>
          <w:tcPr>
            <w:tcW w:w="9722" w:type="dxa"/>
            <w:gridSpan w:val="7"/>
            <w:tcBorders>
              <w:top w:val="single" w:sz="4" w:space="0" w:color="auto"/>
              <w:left w:val="single" w:sz="4" w:space="0" w:color="auto"/>
              <w:bottom w:val="single" w:sz="4" w:space="0" w:color="auto"/>
              <w:right w:val="single" w:sz="4" w:space="0" w:color="auto"/>
            </w:tcBorders>
            <w:hideMark/>
          </w:tcPr>
          <w:p w14:paraId="295ED6CD" w14:textId="50D40C98" w:rsidR="00686D1D" w:rsidRDefault="00686D1D">
            <w:pPr>
              <w:pStyle w:val="TAH"/>
              <w:rPr>
                <w:lang w:eastAsia="zh-CN"/>
              </w:rPr>
            </w:pPr>
            <w:r>
              <w:rPr>
                <w:lang w:eastAsia="zh-CN"/>
              </w:rPr>
              <w:t>Key Issues</w:t>
            </w:r>
          </w:p>
        </w:tc>
      </w:tr>
      <w:tr w:rsidR="00686D1D" w14:paraId="281ABF38" w14:textId="36633783" w:rsidTr="00686D1D">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686D1D" w:rsidRDefault="00686D1D">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686D1D" w:rsidRDefault="00686D1D">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686D1D" w:rsidRDefault="00686D1D">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686D1D" w:rsidRDefault="00686D1D">
            <w:pPr>
              <w:pStyle w:val="TAH"/>
              <w:rPr>
                <w:lang w:eastAsia="zh-CN"/>
              </w:rPr>
            </w:pPr>
            <w:r>
              <w:rPr>
                <w:lang w:eastAsia="zh-CN"/>
              </w:rPr>
              <w:t>3</w:t>
            </w:r>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686D1D" w:rsidRDefault="00686D1D">
            <w:pPr>
              <w:pStyle w:val="TAH"/>
              <w:rPr>
                <w:lang w:eastAsia="zh-CN"/>
              </w:rPr>
            </w:pPr>
            <w:r>
              <w:rPr>
                <w:lang w:eastAsia="zh-CN"/>
              </w:rPr>
              <w:t>4</w:t>
            </w:r>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686D1D" w:rsidRDefault="00686D1D">
            <w:pPr>
              <w:pStyle w:val="TAH"/>
              <w:rPr>
                <w:lang w:eastAsia="zh-CN"/>
              </w:rPr>
            </w:pPr>
            <w:r>
              <w:rPr>
                <w:lang w:eastAsia="zh-CN"/>
              </w:rPr>
              <w:t>5</w:t>
            </w:r>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686D1D" w:rsidRDefault="00686D1D">
            <w:pPr>
              <w:pStyle w:val="TAH"/>
              <w:rPr>
                <w:lang w:eastAsia="zh-CN"/>
              </w:rPr>
            </w:pPr>
            <w:r>
              <w:rPr>
                <w:lang w:eastAsia="zh-CN"/>
              </w:rPr>
              <w:t>6</w:t>
            </w:r>
          </w:p>
        </w:tc>
        <w:tc>
          <w:tcPr>
            <w:tcW w:w="1389" w:type="dxa"/>
            <w:tcBorders>
              <w:top w:val="single" w:sz="4" w:space="0" w:color="auto"/>
              <w:left w:val="single" w:sz="4" w:space="0" w:color="auto"/>
              <w:bottom w:val="single" w:sz="4" w:space="0" w:color="auto"/>
              <w:right w:val="single" w:sz="4" w:space="0" w:color="auto"/>
            </w:tcBorders>
          </w:tcPr>
          <w:p w14:paraId="1755698B" w14:textId="51089087" w:rsidR="00686D1D" w:rsidRDefault="00686D1D">
            <w:pPr>
              <w:pStyle w:val="TAH"/>
              <w:rPr>
                <w:lang w:eastAsia="zh-CN"/>
              </w:rPr>
            </w:pPr>
            <w:r>
              <w:rPr>
                <w:lang w:eastAsia="zh-CN"/>
              </w:rPr>
              <w:t>7</w:t>
            </w:r>
          </w:p>
        </w:tc>
      </w:tr>
      <w:tr w:rsidR="00686D1D" w14:paraId="7DA726F0" w14:textId="42BEC1E1"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686D1D" w14:paraId="0B0F74C2" w14:textId="1CC298E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686D1D" w14:paraId="336AA5ED" w14:textId="02826CF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686D1D" w14:paraId="16BC92F7" w14:textId="09FC67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686D1D" w14:paraId="0EBAE165" w14:textId="2AC22F5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686D1D" w14:paraId="64B77F96" w14:textId="2C274CB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686D1D" w14:paraId="341BF746" w14:textId="7BC6B7CD"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686D1D" w14:paraId="4BEBD2BF" w14:textId="636552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686D1D" w14:paraId="77CDD638" w14:textId="6B6ABC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686D1D" w14:paraId="0F67C24E" w14:textId="116A9885"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388"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686D1D" w14:paraId="4B5A2261" w14:textId="149B95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388"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686D1D" w14:paraId="2FA017A0" w14:textId="13BFD083"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388"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686D1D" w14:paraId="6E879843" w14:textId="13486FD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388"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686D1D" w14:paraId="3BECA44E" w14:textId="6D1B2D98"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388"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686D1D" w14:paraId="49899260" w14:textId="11EB3B5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388"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95" w:name="_Toc100980647"/>
      <w:bookmarkStart w:id="96" w:name="_Toc26520138"/>
      <w:bookmarkStart w:id="97" w:name="_Toc26530876"/>
      <w:bookmarkStart w:id="98" w:name="_Toc26530926"/>
      <w:bookmarkStart w:id="99" w:name="_Toc26530975"/>
      <w:bookmarkStart w:id="100" w:name="_Toc30685082"/>
      <w:bookmarkStart w:id="101" w:name="_Toc31014357"/>
      <w:bookmarkStart w:id="102" w:name="_Toc31109398"/>
      <w:bookmarkStart w:id="103" w:name="_Toc31109468"/>
      <w:bookmarkStart w:id="104" w:name="_Toc31109559"/>
      <w:bookmarkStart w:id="105" w:name="_Toc43819872"/>
      <w:bookmarkStart w:id="106" w:name="_Toc43882354"/>
      <w:bookmarkStart w:id="107" w:name="_Toc49966751"/>
      <w:bookmarkStart w:id="108" w:name="_Toc50390310"/>
      <w:bookmarkStart w:id="109" w:name="_Toc50450148"/>
      <w:bookmarkStart w:id="110" w:name="_Toc50450360"/>
      <w:bookmarkStart w:id="111" w:name="_Toc50451582"/>
      <w:bookmarkStart w:id="112" w:name="_Toc50451794"/>
      <w:bookmarkStart w:id="113" w:name="_Toc50464474"/>
      <w:bookmarkStart w:id="114" w:name="_Toc54378872"/>
      <w:bookmarkStart w:id="115" w:name="_Toc54776462"/>
      <w:bookmarkStart w:id="116" w:name="_Toc57373207"/>
      <w:bookmarkStart w:id="117" w:name="_Toc73524089"/>
      <w:bookmarkStart w:id="118" w:name="_Toc75324070"/>
      <w:bookmarkStart w:id="119" w:name="_Toc104390014"/>
      <w:r>
        <w:rPr>
          <w:lang w:eastAsia="zh-CN"/>
        </w:rPr>
        <w:lastRenderedPageBreak/>
        <w:t>6.</w:t>
      </w:r>
      <w:r w:rsidR="002968C5">
        <w:rPr>
          <w:lang w:eastAsia="zh-CN"/>
        </w:rPr>
        <w:t>1</w:t>
      </w:r>
      <w:r>
        <w:rPr>
          <w:lang w:eastAsia="ko-KR"/>
        </w:rPr>
        <w:tab/>
      </w:r>
      <w:r>
        <w:t>Solution #</w:t>
      </w:r>
      <w:r w:rsidR="002968C5">
        <w:t>1</w:t>
      </w:r>
      <w:r>
        <w:t>: Subscription data and O&amp;M based mobile IAB-node configuration</w:t>
      </w:r>
      <w:bookmarkEnd w:id="95"/>
      <w:bookmarkEnd w:id="119"/>
    </w:p>
    <w:p w14:paraId="1D22E800" w14:textId="09CDE27E" w:rsidR="00DA0D73" w:rsidRPr="0038365C" w:rsidRDefault="00DA0D73" w:rsidP="00DA0D73">
      <w:pPr>
        <w:pStyle w:val="Heading3"/>
      </w:pPr>
      <w:bookmarkStart w:id="120" w:name="_Toc100980648"/>
      <w:bookmarkStart w:id="121" w:name="_Toc104390015"/>
      <w:r w:rsidRPr="0038365C">
        <w:t>6.</w:t>
      </w:r>
      <w:r w:rsidR="002968C5">
        <w:t>1</w:t>
      </w:r>
      <w:r w:rsidRPr="0038365C">
        <w:t>.1</w:t>
      </w:r>
      <w:r w:rsidRPr="0038365C">
        <w:tab/>
        <w:t>Introduction</w:t>
      </w:r>
      <w:bookmarkEnd w:id="120"/>
      <w:bookmarkEnd w:id="121"/>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22" w:name="_Toc100980649"/>
      <w:bookmarkStart w:id="123" w:name="_Toc104390016"/>
      <w:r w:rsidRPr="0038365C">
        <w:t>6.</w:t>
      </w:r>
      <w:r w:rsidR="002968C5">
        <w:t>1</w:t>
      </w:r>
      <w:r w:rsidRPr="0038365C">
        <w:t>.2</w:t>
      </w:r>
      <w:r w:rsidRPr="0038365C">
        <w:tab/>
        <w:t>Functional Description</w:t>
      </w:r>
      <w:bookmarkEnd w:id="122"/>
      <w:bookmarkEnd w:id="123"/>
    </w:p>
    <w:p w14:paraId="4FF1BCAF" w14:textId="5D1DA7D2" w:rsidR="00DA0D73" w:rsidRDefault="000C1860" w:rsidP="00DA0D73">
      <w:pPr>
        <w:rPr>
          <w:lang w:eastAsia="zh-CN"/>
        </w:rPr>
      </w:pPr>
      <w:r>
        <w:rPr>
          <w:lang w:eastAsia="zh-CN"/>
        </w:rPr>
        <w:t xml:space="preserve">The solution is based on the support of existing IAB architecture as specified in </w:t>
      </w:r>
      <w:r w:rsidR="00FE3F54">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34F01F9B" w:rsidR="000C1860" w:rsidRDefault="000C1860" w:rsidP="00E777F5">
      <w:pPr>
        <w:pStyle w:val="B1"/>
        <w:rPr>
          <w:lang w:eastAsia="zh-CN"/>
        </w:rPr>
      </w:pPr>
      <w:r>
        <w:rPr>
          <w:lang w:eastAsia="zh-CN"/>
        </w:rPr>
        <w:t>-</w:t>
      </w:r>
      <w:r>
        <w:rPr>
          <w:lang w:eastAsia="zh-CN"/>
        </w:rPr>
        <w:tab/>
        <w:t xml:space="preserve">For the IAB-node configuration, it is supported by the O&amp;M using either backhaul IP layer by implementation or using IP provided by the IAB-UE's (or IAB-MT's) PDU session via 5G network as described in </w:t>
      </w:r>
      <w:r w:rsidR="00FE3F54">
        <w:rPr>
          <w:lang w:eastAsia="zh-CN"/>
        </w:rPr>
        <w:t>TS 38.401 [</w:t>
      </w:r>
      <w:r>
        <w:rPr>
          <w:lang w:eastAsia="zh-CN"/>
        </w:rPr>
        <w:t xml:space="preserve">6]. In </w:t>
      </w:r>
      <w:r w:rsidR="001A4B27">
        <w:rPr>
          <w:lang w:eastAsia="zh-CN"/>
        </w:rPr>
        <w:t xml:space="preserve">the </w:t>
      </w:r>
      <w:r>
        <w:rPr>
          <w:lang w:eastAsia="zh-CN"/>
        </w:rPr>
        <w:t>case of roaming, it's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72985AD" w:rsidR="00DA0D73" w:rsidRDefault="00E777F5" w:rsidP="00E777F5">
      <w:pPr>
        <w:pStyle w:val="EditorsNote"/>
      </w:pPr>
      <w:r>
        <w:t>Editor's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24" w:name="_Toc100980650"/>
      <w:bookmarkStart w:id="125" w:name="_Toc104390017"/>
      <w:r w:rsidRPr="0038365C">
        <w:t>6.</w:t>
      </w:r>
      <w:r w:rsidR="002968C5">
        <w:t>1</w:t>
      </w:r>
      <w:r w:rsidRPr="0038365C">
        <w:t>.</w:t>
      </w:r>
      <w:r w:rsidRPr="0038365C">
        <w:rPr>
          <w:lang w:eastAsia="zh-CN"/>
        </w:rPr>
        <w:t>3</w:t>
      </w:r>
      <w:r w:rsidRPr="0038365C">
        <w:tab/>
        <w:t>Procedures</w:t>
      </w:r>
      <w:bookmarkEnd w:id="124"/>
      <w:bookmarkEnd w:id="125"/>
    </w:p>
    <w:p w14:paraId="48A134D4" w14:textId="081E106E" w:rsidR="000C1860" w:rsidRDefault="000C1860" w:rsidP="00DA0D73">
      <w:pPr>
        <w:rPr>
          <w:lang w:eastAsia="zh-CN"/>
        </w:rPr>
      </w:pPr>
      <w:r>
        <w:rPr>
          <w:lang w:eastAsia="zh-CN"/>
        </w:rPr>
        <w:t xml:space="preserve">The registration request procedure in clause 4.2 of </w:t>
      </w:r>
      <w:r w:rsidR="00FE3F54">
        <w:rPr>
          <w:lang w:eastAsia="zh-CN"/>
        </w:rPr>
        <w:t>TS 23.502 [</w:t>
      </w:r>
      <w:r>
        <w:rPr>
          <w:lang w:eastAsia="zh-CN"/>
        </w:rPr>
        <w:t>5] in Rel-17 can be used by the IAB-UE to access the 5GS.</w:t>
      </w:r>
    </w:p>
    <w:p w14:paraId="61C6F76D" w14:textId="2958540E" w:rsidR="000C1860" w:rsidRDefault="000C1860" w:rsidP="00DA0D73">
      <w:pPr>
        <w:rPr>
          <w:lang w:eastAsia="zh-CN"/>
        </w:rPr>
      </w:pPr>
      <w:r>
        <w:rPr>
          <w:lang w:eastAsia="zh-CN"/>
        </w:rPr>
        <w:t xml:space="preserve">Optionally the PDU session establishment procedure in clause 4.3 of </w:t>
      </w:r>
      <w:r w:rsidR="00FE3F54">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26" w:name="_Toc100980651"/>
      <w:bookmarkStart w:id="127" w:name="_Toc104390018"/>
      <w:r w:rsidRPr="0038365C">
        <w:t>6.</w:t>
      </w:r>
      <w:r w:rsidR="002968C5">
        <w:t>1</w:t>
      </w:r>
      <w:r w:rsidRPr="0038365C">
        <w:t>.</w:t>
      </w:r>
      <w:r w:rsidRPr="0038365C">
        <w:rPr>
          <w:lang w:eastAsia="zh-CN"/>
        </w:rPr>
        <w:t>4</w:t>
      </w:r>
      <w:r w:rsidRPr="0038365C">
        <w:tab/>
        <w:t>Impacts on services, entities, and interfaces</w:t>
      </w:r>
      <w:bookmarkEnd w:id="126"/>
      <w:bookmarkEnd w:id="127"/>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77777777" w:rsidR="00DA0D73" w:rsidRPr="0038365C" w:rsidRDefault="00DA0D73" w:rsidP="00DA0D73">
      <w:pPr>
        <w:pStyle w:val="B1"/>
      </w:pPr>
      <w:r w:rsidRPr="0038365C">
        <w:t>-</w:t>
      </w:r>
      <w:r w:rsidRPr="0038365C">
        <w:tab/>
      </w:r>
      <w:r>
        <w:t>none.</w:t>
      </w:r>
    </w:p>
    <w:p w14:paraId="1D55215B" w14:textId="77777777" w:rsidR="00DA0D73" w:rsidRDefault="00DA0D73" w:rsidP="00DA0D73">
      <w:pPr>
        <w:rPr>
          <w:lang w:eastAsia="zh-CN"/>
        </w:rPr>
      </w:pPr>
      <w:proofErr w:type="spellStart"/>
      <w:r>
        <w:rPr>
          <w:lang w:eastAsia="zh-CN"/>
        </w:rPr>
        <w:t>gNB</w:t>
      </w:r>
      <w:proofErr w:type="spellEnd"/>
      <w:r w:rsidRPr="0038365C">
        <w:rPr>
          <w:lang w:eastAsia="zh-CN"/>
        </w:rPr>
        <w:t>:</w:t>
      </w:r>
    </w:p>
    <w:p w14:paraId="65ED7387" w14:textId="77777777" w:rsidR="00DA0D73" w:rsidRPr="0038365C" w:rsidRDefault="00DA0D73" w:rsidP="00DA0D73">
      <w:pPr>
        <w:pStyle w:val="B1"/>
      </w:pPr>
      <w:r w:rsidRPr="0038365C">
        <w:t>-</w:t>
      </w:r>
      <w:r w:rsidRPr="0038365C">
        <w:tab/>
      </w:r>
      <w:r>
        <w:t>none.</w:t>
      </w:r>
    </w:p>
    <w:p w14:paraId="03918B7A" w14:textId="1B9295A2" w:rsidR="006C512A" w:rsidRDefault="006C512A" w:rsidP="006C512A">
      <w:pPr>
        <w:pStyle w:val="Heading2"/>
      </w:pPr>
      <w:bookmarkStart w:id="128" w:name="_Toc100980652"/>
      <w:bookmarkStart w:id="129" w:name="_Toc104390019"/>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28"/>
      <w:bookmarkEnd w:id="129"/>
    </w:p>
    <w:p w14:paraId="01A080DF" w14:textId="44885D94" w:rsidR="006C512A" w:rsidRDefault="006C512A" w:rsidP="006C512A">
      <w:pPr>
        <w:pStyle w:val="Heading3"/>
      </w:pPr>
      <w:bookmarkStart w:id="130" w:name="_Toc93529808"/>
      <w:bookmarkStart w:id="131" w:name="_Toc100980653"/>
      <w:bookmarkStart w:id="132" w:name="_Toc104390020"/>
      <w:r>
        <w:t>6.</w:t>
      </w:r>
      <w:r w:rsidR="002968C5">
        <w:t>2</w:t>
      </w:r>
      <w:r>
        <w:t>.1</w:t>
      </w:r>
      <w:r>
        <w:tab/>
        <w:t>General</w:t>
      </w:r>
      <w:bookmarkEnd w:id="130"/>
      <w:bookmarkEnd w:id="131"/>
      <w:bookmarkEnd w:id="132"/>
    </w:p>
    <w:p w14:paraId="057C8B4F" w14:textId="4BDE7896" w:rsidR="006C512A" w:rsidRDefault="000C1860" w:rsidP="006C512A">
      <w:r>
        <w:t>This solution addresses Key Issue#1, as defined in clause 5.1.</w:t>
      </w:r>
    </w:p>
    <w:p w14:paraId="15F91432" w14:textId="3633195A" w:rsidR="006C512A" w:rsidRDefault="006C512A" w:rsidP="006C512A">
      <w:r>
        <w:t xml:space="preserve">The UE Policy control and provisioning framework as defined in </w:t>
      </w:r>
      <w:r w:rsidR="00FE3F54">
        <w:t>TS 23.503 [</w:t>
      </w:r>
      <w:r w:rsidR="00400B8B">
        <w:t>7</w:t>
      </w:r>
      <w:r>
        <w:t xml:space="preserve">] is used to support the provisioning and policy control for the mobile base station relays. Similar to the V2XP and </w:t>
      </w:r>
      <w:proofErr w:type="spellStart"/>
      <w:r>
        <w:t>ProSeP</w:t>
      </w:r>
      <w:proofErr w:type="spellEnd"/>
      <w:r>
        <w:t xml:space="preserve"> handling, a Vehicle Mounted Relay Policy (VMRP) can be delivered to the IAB-UE component of the mobile base station relay from PCF via N1 signalling.</w:t>
      </w:r>
    </w:p>
    <w:p w14:paraId="0F886D82" w14:textId="27B9E6D4" w:rsidR="006C512A" w:rsidRDefault="006C512A" w:rsidP="006C512A">
      <w:r>
        <w:lastRenderedPageBreak/>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33" w:name="_Toc93529809"/>
      <w:bookmarkStart w:id="134" w:name="_Toc100980654"/>
      <w:bookmarkStart w:id="135" w:name="_Toc104390021"/>
      <w:r>
        <w:t>6.</w:t>
      </w:r>
      <w:r w:rsidR="002968C5">
        <w:t>2</w:t>
      </w:r>
      <w:r>
        <w:t>.2</w:t>
      </w:r>
      <w:r>
        <w:tab/>
        <w:t>Functional descriptions</w:t>
      </w:r>
      <w:bookmarkEnd w:id="133"/>
      <w:bookmarkEnd w:id="134"/>
      <w:bookmarkEnd w:id="135"/>
    </w:p>
    <w:p w14:paraId="5EC34B80" w14:textId="571BA512" w:rsidR="006C512A" w:rsidRDefault="006C512A" w:rsidP="006C512A">
      <w:pPr>
        <w:pStyle w:val="Heading4"/>
      </w:pPr>
      <w:bookmarkStart w:id="136" w:name="_Toc100980655"/>
      <w:bookmarkStart w:id="137" w:name="_Toc104390022"/>
      <w:r>
        <w:t>6.</w:t>
      </w:r>
      <w:r w:rsidR="002968C5">
        <w:t>2</w:t>
      </w:r>
      <w:r>
        <w:t>.2.1</w:t>
      </w:r>
      <w:r>
        <w:tab/>
        <w:t>Policy provisioning architecture</w:t>
      </w:r>
      <w:bookmarkEnd w:id="136"/>
      <w:bookmarkEnd w:id="137"/>
    </w:p>
    <w:p w14:paraId="05345D86" w14:textId="77BF2F9B" w:rsidR="006C512A" w:rsidRDefault="006C512A" w:rsidP="006C512A">
      <w:r>
        <w:t>Figure 6.</w:t>
      </w:r>
      <w:r w:rsidR="002968C5">
        <w:t>2</w:t>
      </w:r>
      <w:r>
        <w:t>.2-1 shows a reference architecture for the mobile base station relay policy provisioning control.</w:t>
      </w:r>
    </w:p>
    <w:bookmarkStart w:id="138" w:name="_MON_1704837947"/>
    <w:bookmarkEnd w:id="138"/>
    <w:p w14:paraId="72DF3AD1" w14:textId="77777777" w:rsidR="006C512A" w:rsidRDefault="006C512A" w:rsidP="006C512A">
      <w:pPr>
        <w:pStyle w:val="TH"/>
      </w:pPr>
      <w:r w:rsidRPr="00572EFE">
        <w:object w:dxaOrig="3986" w:dyaOrig="4902" w14:anchorId="52D9AB68">
          <v:shape id="_x0000_i1026" type="#_x0000_t75" style="width:198.45pt;height:245.45pt" o:ole="">
            <v:imagedata r:id="rId15" o:title=""/>
          </v:shape>
          <o:OLEObject Type="Embed" ProgID="Word.Document.12" ShapeID="_x0000_i1026" DrawAspect="Content" ObjectID="_1715004378"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78164BA" w:rsidR="006C512A" w:rsidRDefault="006C512A" w:rsidP="006C512A">
      <w:r>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E777F5">
        <w:t>'</w:t>
      </w:r>
      <w:r w:rsidRPr="006C512A">
        <w:t xml:space="preserve"> reference</w:t>
      </w:r>
      <w:r>
        <w:t xml:space="preserve"> point or via NEF-UDR-PCF.</w:t>
      </w:r>
    </w:p>
    <w:p w14:paraId="5C18BD55" w14:textId="44645EB4" w:rsidR="006C512A" w:rsidRDefault="000C1860" w:rsidP="006C512A">
      <w:r>
        <w:t xml:space="preserve">The V1' reference point is similar to the V1 reference point as defined in </w:t>
      </w:r>
      <w:r w:rsidR="00FE3F54">
        <w:t>TS 23.287 [</w:t>
      </w:r>
      <w:r>
        <w:t>11].</w:t>
      </w:r>
    </w:p>
    <w:p w14:paraId="3C243BAC" w14:textId="31C47D78" w:rsidR="006C512A" w:rsidRPr="007E4C2B"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39" w:name="_Toc100980656"/>
      <w:bookmarkStart w:id="140" w:name="_Toc104390023"/>
      <w:r>
        <w:t>6.</w:t>
      </w:r>
      <w:r w:rsidR="002968C5">
        <w:t>2</w:t>
      </w:r>
      <w:r>
        <w:t>.2.2</w:t>
      </w:r>
      <w:r>
        <w:tab/>
        <w:t>Vehicle Mounted Relay Policy contents</w:t>
      </w:r>
      <w:bookmarkEnd w:id="139"/>
      <w:bookmarkEnd w:id="140"/>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66BCD77"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FE3F54" w:rsidRPr="000C1860">
        <w:t>TS</w:t>
      </w:r>
      <w:r w:rsidR="00FE3F54">
        <w:t> </w:t>
      </w:r>
      <w:r w:rsidR="00FE3F54" w:rsidRPr="000C1860">
        <w:t>24.588</w:t>
      </w:r>
      <w:r w:rsidR="00FE3F54">
        <w:t> </w:t>
      </w:r>
      <w:r w:rsidR="00FE3F54"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E90C1E5" w:rsidR="006C512A" w:rsidRPr="006C512A" w:rsidRDefault="00E777F5" w:rsidP="006C512A">
      <w:pPr>
        <w:pStyle w:val="EditorsNote"/>
      </w:pPr>
      <w:r>
        <w:rPr>
          <w:rFonts w:hint="eastAsia"/>
        </w:rPr>
        <w:t>Editor</w:t>
      </w:r>
      <w:r>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lastRenderedPageBreak/>
        <w:t>-</w:t>
      </w:r>
      <w:r w:rsidRPr="006C512A">
        <w:rPr>
          <w:lang w:val="en-US"/>
        </w:rPr>
        <w:tab/>
        <w:t>List of PLMN IDs where IAB</w:t>
      </w:r>
      <w:r w:rsidRPr="006C512A">
        <w:t>operation can be allowed</w:t>
      </w:r>
      <w:r w:rsidRPr="006C512A">
        <w:rPr>
          <w:lang w:val="en-US"/>
        </w:rPr>
        <w:t>.</w:t>
      </w:r>
    </w:p>
    <w:p w14:paraId="07D8351E" w14:textId="73DEDF9C" w:rsidR="006C512A" w:rsidRPr="003C23FB" w:rsidRDefault="00E777F5" w:rsidP="007233A8">
      <w:pPr>
        <w:pStyle w:val="EditorsNote"/>
      </w:pPr>
      <w:r>
        <w:rPr>
          <w:rFonts w:hint="eastAsia"/>
        </w:rPr>
        <w:t>Editor</w:t>
      </w:r>
      <w:r>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72A5F5C0" w:rsidR="006C512A" w:rsidRPr="008B5396"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66723529" w:rsidR="006C512A" w:rsidRPr="006C512A"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30F0B02E" w:rsidR="006C512A" w:rsidRPr="005D3923"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41" w:name="_Toc93529810"/>
      <w:bookmarkStart w:id="142" w:name="_Toc100980657"/>
      <w:bookmarkStart w:id="143" w:name="_Toc104390024"/>
      <w:r>
        <w:t>6.</w:t>
      </w:r>
      <w:r w:rsidR="00521A0C">
        <w:t>2.</w:t>
      </w:r>
      <w:r>
        <w:t>3</w:t>
      </w:r>
      <w:r>
        <w:tab/>
        <w:t>Procedures</w:t>
      </w:r>
      <w:bookmarkEnd w:id="141"/>
      <w:bookmarkEnd w:id="142"/>
      <w:bookmarkEnd w:id="143"/>
    </w:p>
    <w:p w14:paraId="6E6201A3" w14:textId="1C05107E" w:rsidR="006C512A" w:rsidRDefault="007233A8" w:rsidP="006C512A">
      <w:r>
        <w:t>The procedures for service authorization and provisioning as defined in</w:t>
      </w:r>
      <w:r w:rsidR="001A4B27">
        <w:t xml:space="preserve"> clause 6.2</w:t>
      </w:r>
      <w:r>
        <w:t xml:space="preserve"> </w:t>
      </w:r>
      <w:r w:rsidR="001A4B27">
        <w:t xml:space="preserve">of </w:t>
      </w:r>
      <w:r w:rsidR="00FE3F54">
        <w:t>TS 23.304 [</w:t>
      </w:r>
      <w:r>
        <w:t>9] can be reused for the provisioning of VMRP to the mobile base station relay.</w:t>
      </w:r>
    </w:p>
    <w:p w14:paraId="40E5B0CB" w14:textId="378AE46A" w:rsidR="006C512A" w:rsidRDefault="007233A8" w:rsidP="006C512A">
      <w:r>
        <w:t xml:space="preserve">In order to support the operation, a new UE Policy part type for VMRP needs to be defined in clause D.6.2.7 of </w:t>
      </w:r>
      <w:r w:rsidR="00FE3F54">
        <w:t>TS 24.501 [</w:t>
      </w:r>
      <w:r>
        <w:t xml:space="preserve">10], besides URSP, ANDSP, V2XP, and </w:t>
      </w:r>
      <w:proofErr w:type="spellStart"/>
      <w:r>
        <w:t>ProSeP</w:t>
      </w:r>
      <w:proofErr w:type="spellEnd"/>
      <w:r>
        <w:t>.</w:t>
      </w:r>
    </w:p>
    <w:p w14:paraId="46BC28D9" w14:textId="6335A6A5" w:rsidR="006C512A" w:rsidRDefault="00E777F5" w:rsidP="006C512A">
      <w:pPr>
        <w:pStyle w:val="EditorsNote"/>
      </w:pPr>
      <w:r>
        <w:rPr>
          <w:rFonts w:hint="eastAsia"/>
        </w:rPr>
        <w:t>Editor</w:t>
      </w:r>
      <w:r>
        <w:t>'</w:t>
      </w:r>
      <w:r>
        <w:rPr>
          <w:rFonts w:hint="eastAsia"/>
        </w:rPr>
        <w:t>s note</w:t>
      </w:r>
      <w:r w:rsidR="006C512A" w:rsidRPr="006C512A">
        <w:t>:</w:t>
      </w:r>
      <w:r w:rsidR="006C512A" w:rsidRPr="006C512A">
        <w:tab/>
        <w:t xml:space="preserve">After the VMRP is provisioned to the mobile base station relays, </w:t>
      </w:r>
      <w:proofErr w:type="spellStart"/>
      <w:r w:rsidR="006C512A" w:rsidRPr="006C512A">
        <w:t>i</w:t>
      </w:r>
      <w:proofErr w:type="spellEnd"/>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44" w:name="_Toc93529811"/>
      <w:bookmarkStart w:id="145" w:name="_Toc100980658"/>
      <w:bookmarkStart w:id="146" w:name="_Toc104390025"/>
      <w:r>
        <w:t>6.</w:t>
      </w:r>
      <w:r w:rsidR="00521A0C">
        <w:t>2</w:t>
      </w:r>
      <w:r>
        <w:t>.4</w:t>
      </w:r>
      <w:r>
        <w:tab/>
        <w:t>Impacts on services, entities, and interfaces</w:t>
      </w:r>
      <w:bookmarkEnd w:id="144"/>
      <w:bookmarkEnd w:id="145"/>
      <w:bookmarkEnd w:id="146"/>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47" w:name="_Toc100980659"/>
      <w:bookmarkStart w:id="148" w:name="_Toc104390026"/>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47"/>
      <w:bookmarkEnd w:id="148"/>
    </w:p>
    <w:p w14:paraId="3DABBBE4" w14:textId="4AE5C28A" w:rsidR="005A1EB3" w:rsidRDefault="005A1EB3" w:rsidP="005A1EB3">
      <w:pPr>
        <w:pStyle w:val="Heading3"/>
      </w:pPr>
      <w:bookmarkStart w:id="149" w:name="_Toc100980660"/>
      <w:bookmarkStart w:id="150" w:name="_Toc104390027"/>
      <w:r>
        <w:t>6.</w:t>
      </w:r>
      <w:r w:rsidR="00521A0C">
        <w:t>3</w:t>
      </w:r>
      <w:r>
        <w:t>.1</w:t>
      </w:r>
      <w:r>
        <w:tab/>
        <w:t>General</w:t>
      </w:r>
      <w:bookmarkEnd w:id="149"/>
      <w:bookmarkEnd w:id="150"/>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51" w:name="_Toc100980661"/>
      <w:bookmarkStart w:id="152" w:name="_Toc104390028"/>
      <w:r>
        <w:t>6.</w:t>
      </w:r>
      <w:r w:rsidR="00521A0C">
        <w:t>3</w:t>
      </w:r>
      <w:r>
        <w:t>.2</w:t>
      </w:r>
      <w:r>
        <w:tab/>
        <w:t>Functional descriptions</w:t>
      </w:r>
      <w:bookmarkEnd w:id="151"/>
      <w:bookmarkEnd w:id="152"/>
    </w:p>
    <w:p w14:paraId="2E743E41" w14:textId="2EA19638" w:rsidR="005A1EB3" w:rsidRPr="00683C1B" w:rsidRDefault="005A1EB3" w:rsidP="005A1EB3">
      <w:r>
        <w:t>The IAB architecture for 5GS as defined in clause</w:t>
      </w:r>
      <w:r w:rsidR="001A4B27">
        <w:t> </w:t>
      </w:r>
      <w:r>
        <w:t xml:space="preserve">5.35 of </w:t>
      </w:r>
      <w:r w:rsidR="00FE3F54">
        <w:t>TS 23.501 </w:t>
      </w:r>
      <w:r w:rsidR="00FE3F54" w:rsidRPr="00EC75A8">
        <w:t>[</w:t>
      </w:r>
      <w:r w:rsidRPr="00EC75A8">
        <w:t>2]</w:t>
      </w:r>
      <w:r>
        <w:t xml:space="preserve"> is reused.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w:t>
      </w:r>
      <w:r>
        <w:lastRenderedPageBreak/>
        <w:t xml:space="preserve">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pt;height:261.1pt" o:ole="">
            <v:imagedata r:id="rId17" o:title=""/>
          </v:shape>
          <o:OLEObject Type="Embed" ProgID="Visio.Drawing.11" ShapeID="_x0000_i1027" DrawAspect="Content" ObjectID="_1715004379"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53" w:name="_Toc100980662"/>
      <w:bookmarkStart w:id="154" w:name="_Toc104390029"/>
      <w:r>
        <w:t>6.</w:t>
      </w:r>
      <w:r w:rsidR="00D23A1F">
        <w:t>3</w:t>
      </w:r>
      <w:r>
        <w:t>.3</w:t>
      </w:r>
      <w:r>
        <w:tab/>
        <w:t>Procedures</w:t>
      </w:r>
      <w:bookmarkEnd w:id="153"/>
      <w:bookmarkEnd w:id="154"/>
    </w:p>
    <w:p w14:paraId="5106A10A" w14:textId="22FE1462" w:rsidR="005A1EB3" w:rsidRDefault="005A1EB3" w:rsidP="005A1EB3">
      <w:pPr>
        <w:pStyle w:val="Heading4"/>
      </w:pPr>
      <w:bookmarkStart w:id="155" w:name="_Toc100980663"/>
      <w:bookmarkStart w:id="156" w:name="_Toc104390030"/>
      <w:r>
        <w:t>6.</w:t>
      </w:r>
      <w:r w:rsidR="00D23A1F">
        <w:t>3</w:t>
      </w:r>
      <w:r>
        <w:t>.3.1</w:t>
      </w:r>
      <w:r>
        <w:tab/>
        <w:t xml:space="preserve">UE mobility between </w:t>
      </w:r>
      <w:r w:rsidRPr="000B5E4F">
        <w:t>mobile base station relays</w:t>
      </w:r>
      <w:bookmarkEnd w:id="155"/>
      <w:bookmarkEnd w:id="156"/>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3FE85EC3" w:rsidR="007233A8" w:rsidRDefault="007233A8" w:rsidP="005A1EB3">
      <w:pPr>
        <w:pStyle w:val="B1"/>
      </w:pPr>
      <w:r>
        <w:t>-</w:t>
      </w:r>
      <w:r>
        <w:tab/>
        <w:t>If the mobile base station relays connect to the same macro base station (i.e. same IAB-donor node), the legacy procedure of Inter-</w:t>
      </w:r>
      <w:proofErr w:type="spellStart"/>
      <w:r>
        <w:t>gNB</w:t>
      </w:r>
      <w:proofErr w:type="spellEnd"/>
      <w:r>
        <w:t xml:space="preserve">-DU Mobility as defined in the </w:t>
      </w:r>
      <w:r w:rsidR="00FE3F54">
        <w:t>TS 38.401 [</w:t>
      </w:r>
      <w:r>
        <w:t>6] is used.</w:t>
      </w:r>
    </w:p>
    <w:p w14:paraId="2F1176B8" w14:textId="55509BE9" w:rsidR="007233A8" w:rsidRDefault="007233A8" w:rsidP="005A1EB3">
      <w:pPr>
        <w:pStyle w:val="B1"/>
      </w:pPr>
      <w:r>
        <w:t>-</w:t>
      </w:r>
      <w:r>
        <w:tab/>
        <w:t xml:space="preserve">If the mobile base station relays connect to different macro base stations (i.e. different IAB-donor nodes), the legacy handover procedure using the </w:t>
      </w:r>
      <w:proofErr w:type="spellStart"/>
      <w:r>
        <w:t>Xn</w:t>
      </w:r>
      <w:proofErr w:type="spellEnd"/>
      <w:r>
        <w:t xml:space="preserve"> or N2 reference points as defined in the </w:t>
      </w:r>
      <w:r w:rsidR="00FE3F54">
        <w:t>TS 23.502 [</w:t>
      </w:r>
      <w:r>
        <w:t>5] is used.</w:t>
      </w:r>
    </w:p>
    <w:p w14:paraId="12A77D42" w14:textId="6D9E3E76" w:rsidR="009415C9" w:rsidRPr="00AC6F45" w:rsidRDefault="009415C9" w:rsidP="009415C9">
      <w:pPr>
        <w:pStyle w:val="EditorsNote"/>
      </w:pPr>
      <w:r>
        <w:t>Editor's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57" w:name="_Toc100980664"/>
      <w:bookmarkStart w:id="158" w:name="_Toc104390031"/>
      <w:r>
        <w:t>6.</w:t>
      </w:r>
      <w:r w:rsidR="00D23A1F">
        <w:t>3</w:t>
      </w:r>
      <w:r>
        <w:t>.3.2</w:t>
      </w:r>
      <w:r>
        <w:tab/>
        <w:t xml:space="preserve">UE mobility between </w:t>
      </w:r>
      <w:r w:rsidRPr="000B5E4F">
        <w:t>mobile base station relay and macro base station</w:t>
      </w:r>
      <w:bookmarkEnd w:id="157"/>
      <w:bookmarkEnd w:id="15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67C04B77" w:rsidR="007233A8" w:rsidRDefault="007233A8" w:rsidP="005A1EB3">
      <w:pPr>
        <w:pStyle w:val="B1"/>
      </w:pPr>
      <w:r>
        <w:t>-</w:t>
      </w:r>
      <w:r>
        <w:tab/>
        <w:t>If this mobile base station relay's IAB-donor node is this macro base station, the legacy procedure of Inter-</w:t>
      </w:r>
      <w:proofErr w:type="spellStart"/>
      <w:r>
        <w:t>gNB</w:t>
      </w:r>
      <w:proofErr w:type="spellEnd"/>
      <w:r>
        <w:t xml:space="preserve">-DU Mobility as defined in the </w:t>
      </w:r>
      <w:r w:rsidR="00FE3F54">
        <w:t>TS 38.401 [</w:t>
      </w:r>
      <w:r>
        <w:t>6] is used.</w:t>
      </w:r>
    </w:p>
    <w:p w14:paraId="165C28F2" w14:textId="2BF401F4" w:rsidR="007233A8" w:rsidRDefault="007233A8" w:rsidP="005A1EB3">
      <w:pPr>
        <w:pStyle w:val="B1"/>
      </w:pPr>
      <w:r>
        <w:t>-</w:t>
      </w:r>
      <w:r>
        <w:tab/>
        <w:t xml:space="preserve">If this mobile base station relay's IAB-donor node is another macro base station, the legacy handover procedure using the </w:t>
      </w:r>
      <w:proofErr w:type="spellStart"/>
      <w:r>
        <w:t>Xn</w:t>
      </w:r>
      <w:proofErr w:type="spellEnd"/>
      <w:r>
        <w:t xml:space="preserve"> or N2 reference points as defined in the </w:t>
      </w:r>
      <w:r w:rsidR="00FE3F54">
        <w:t>TS 23.502 [</w:t>
      </w:r>
      <w:r>
        <w:t>5] is used.</w:t>
      </w:r>
    </w:p>
    <w:p w14:paraId="5F3E6303" w14:textId="367A1DEB" w:rsidR="009415C9" w:rsidRPr="00AC6F45" w:rsidRDefault="009415C9" w:rsidP="009415C9">
      <w:pPr>
        <w:pStyle w:val="EditorsNote"/>
      </w:pPr>
      <w:r>
        <w:t>Editor's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59" w:name="_Toc100980665"/>
      <w:bookmarkStart w:id="160" w:name="_Toc104390032"/>
      <w:r>
        <w:t>6.</w:t>
      </w:r>
      <w:r w:rsidR="00D23A1F">
        <w:t>3</w:t>
      </w:r>
      <w:r>
        <w:t>.4</w:t>
      </w:r>
      <w:r>
        <w:tab/>
        <w:t>Impacts on services, entities, and interfaces</w:t>
      </w:r>
      <w:bookmarkEnd w:id="159"/>
      <w:bookmarkEnd w:id="160"/>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371DDBC1" w:rsidR="009415C9" w:rsidRPr="008B0BBE" w:rsidRDefault="009415C9" w:rsidP="009415C9">
      <w:pPr>
        <w:pStyle w:val="EditorsNote"/>
        <w:rPr>
          <w:lang w:val="en-US"/>
        </w:rPr>
      </w:pPr>
      <w:r>
        <w:lastRenderedPageBreak/>
        <w:t>Editor's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161" w:name="_Toc97289436"/>
      <w:bookmarkStart w:id="162" w:name="_Toc100980666"/>
      <w:bookmarkStart w:id="163" w:name="_Toc104390033"/>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161"/>
      <w:bookmarkEnd w:id="162"/>
      <w:bookmarkEnd w:id="163"/>
    </w:p>
    <w:p w14:paraId="5475883D" w14:textId="0065F0C5" w:rsidR="004A7CD4" w:rsidRPr="000832EC" w:rsidRDefault="004A7CD4" w:rsidP="000D168A">
      <w:pPr>
        <w:pStyle w:val="Heading3"/>
        <w:rPr>
          <w:rFonts w:eastAsia="DengXian"/>
          <w:lang w:eastAsia="ko-KR"/>
        </w:rPr>
      </w:pPr>
      <w:bookmarkStart w:id="164" w:name="_Toc97289437"/>
      <w:bookmarkStart w:id="165" w:name="_Toc100980667"/>
      <w:bookmarkStart w:id="166" w:name="_Toc104390034"/>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164"/>
      <w:r w:rsidRPr="00A03288">
        <w:rPr>
          <w:rFonts w:eastAsia="DengXian"/>
          <w:lang w:eastAsia="ko-KR"/>
        </w:rPr>
        <w:t>General</w:t>
      </w:r>
      <w:bookmarkEnd w:id="165"/>
      <w:bookmarkEnd w:id="166"/>
    </w:p>
    <w:p w14:paraId="15F5A0FD" w14:textId="77777777" w:rsidR="007233A8" w:rsidRDefault="007233A8" w:rsidP="004A7CD4">
      <w:pPr>
        <w:rPr>
          <w:rFonts w:eastAsia="DengXian"/>
          <w:lang w:eastAsia="ko-KR"/>
        </w:rPr>
      </w:pPr>
      <w:bookmarkStart w:id="167"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 xml:space="preserve">This solution assumes that the TACs allowed to be broadcasted by the Mobile Base Station Relay (MBSR) are pre-configured, and the </w:t>
      </w:r>
      <w:proofErr w:type="spellStart"/>
      <w:r>
        <w:rPr>
          <w:rFonts w:eastAsia="DengXian"/>
          <w:lang w:eastAsia="ko-KR"/>
        </w:rPr>
        <w:t>gNB</w:t>
      </w:r>
      <w:proofErr w:type="spellEnd"/>
      <w:r>
        <w:rPr>
          <w:rFonts w:eastAsia="DengXian"/>
          <w:lang w:eastAsia="ko-KR"/>
        </w:rPr>
        <w:t xml:space="preserve">-CU is able to instruct the MBSR to broadcast one of them, which can be changed when the </w:t>
      </w:r>
      <w:proofErr w:type="spellStart"/>
      <w:r>
        <w:rPr>
          <w:rFonts w:eastAsia="DengXian"/>
          <w:lang w:eastAsia="ko-KR"/>
        </w:rPr>
        <w:t>gNB</w:t>
      </w:r>
      <w:proofErr w:type="spellEnd"/>
      <w:r>
        <w:rPr>
          <w:rFonts w:eastAsia="DengXian"/>
          <w:lang w:eastAsia="ko-KR"/>
        </w:rPr>
        <w:t xml:space="preserve">-CU changed or determined by the </w:t>
      </w:r>
      <w:proofErr w:type="spellStart"/>
      <w:r>
        <w:rPr>
          <w:rFonts w:eastAsia="DengXian"/>
          <w:lang w:eastAsia="ko-KR"/>
        </w:rPr>
        <w:t>gNB</w:t>
      </w:r>
      <w:proofErr w:type="spellEnd"/>
      <w:r>
        <w:rPr>
          <w:rFonts w:eastAsia="DengXian"/>
          <w:lang w:eastAsia="ko-KR"/>
        </w:rPr>
        <w:t>-CU.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8pt;height:217.25pt" o:ole="">
            <v:imagedata r:id="rId19" o:title=""/>
          </v:shape>
          <o:OLEObject Type="Embed" ProgID="Visio.Drawing.15" ShapeID="_x0000_i1028" DrawAspect="Content" ObjectID="_1715004380"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4932D8F9" w14:textId="7AE0F654" w:rsidR="00EA3DE8" w:rsidRPr="00D23A1F" w:rsidRDefault="00EA3DE8" w:rsidP="00EA3DE8">
      <w:pPr>
        <w:pStyle w:val="EditorsNote"/>
        <w:rPr>
          <w:rFonts w:eastAsia="DengXian"/>
        </w:rPr>
      </w:pPr>
      <w:r w:rsidRPr="00D53982">
        <w:rPr>
          <w:rFonts w:eastAsia="DengXian"/>
        </w:rPr>
        <w:t>Editor's note:</w:t>
      </w:r>
      <w:r w:rsidRPr="00D53982">
        <w:rPr>
          <w:rFonts w:eastAsia="DengXian"/>
        </w:rPr>
        <w:tab/>
      </w:r>
      <w:r>
        <w:rPr>
          <w:rFonts w:eastAsia="DengXian"/>
        </w:rPr>
        <w:t xml:space="preserve">In the scenario indicated in the figure 6.4.1-1, how the AMF5 gets UE context </w:t>
      </w:r>
      <w:r w:rsidRPr="00D53982">
        <w:rPr>
          <w:rFonts w:eastAsia="DengXian"/>
        </w:rPr>
        <w:t>is FFS.</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4813F41E"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339F22A8" w:rsidR="004A7CD4" w:rsidRPr="0009086A" w:rsidRDefault="004A7CD4" w:rsidP="0009086A">
      <w:pPr>
        <w:pStyle w:val="B1"/>
        <w:rPr>
          <w:rFonts w:eastAsia="DengXian"/>
        </w:rPr>
      </w:pPr>
      <w:r w:rsidRPr="0009086A">
        <w:rPr>
          <w:rFonts w:eastAsia="DengXian"/>
        </w:rPr>
        <w:lastRenderedPageBreak/>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p>
    <w:p w14:paraId="156A2FB9" w14:textId="65CB0DFC" w:rsidR="004A7CD4" w:rsidRPr="000832EC" w:rsidRDefault="004A7CD4" w:rsidP="0009086A">
      <w:pPr>
        <w:pStyle w:val="Heading3"/>
        <w:rPr>
          <w:rFonts w:eastAsia="DengXian"/>
        </w:rPr>
      </w:pPr>
      <w:bookmarkStart w:id="168" w:name="_Toc100980668"/>
      <w:bookmarkStart w:id="169" w:name="_Toc104390035"/>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167"/>
      <w:r>
        <w:rPr>
          <w:rFonts w:eastAsia="DengXian"/>
        </w:rPr>
        <w:t>s</w:t>
      </w:r>
      <w:bookmarkEnd w:id="168"/>
      <w:bookmarkEnd w:id="169"/>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bookmarkStart w:id="170"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80.65pt;height:287.35pt" o:ole="">
            <v:imagedata r:id="rId21" o:title=""/>
          </v:shape>
          <o:OLEObject Type="Embed" ProgID="Visio.Drawing.15" ShapeID="_x0000_i1029" DrawAspect="Content" ObjectID="_1715004381"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 xml:space="preserve">6.4.3.3), and if multiple UEs relayed by the MBSR are served by the same AMF, they will associate the same Link ID even if the AMF IDs in the UE 5G-GUTIs are different, so that when </w:t>
      </w:r>
      <w:r w:rsidR="00106279">
        <w:rPr>
          <w:rFonts w:eastAsia="DengXian"/>
          <w:lang w:eastAsia="zh-CN"/>
        </w:rPr>
        <w:lastRenderedPageBreak/>
        <w:t>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171" w:name="_Toc100980669"/>
      <w:bookmarkStart w:id="172" w:name="_Toc104390036"/>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170"/>
      <w:bookmarkEnd w:id="171"/>
      <w:bookmarkEnd w:id="172"/>
    </w:p>
    <w:p w14:paraId="75580062" w14:textId="3CAA7088" w:rsidR="004A7CD4" w:rsidRPr="000832EC" w:rsidRDefault="004A7CD4" w:rsidP="00C37365">
      <w:pPr>
        <w:pStyle w:val="Heading4"/>
        <w:rPr>
          <w:rFonts w:eastAsia="DengXian"/>
        </w:rPr>
      </w:pPr>
      <w:bookmarkStart w:id="173" w:name="_Toc100980670"/>
      <w:bookmarkStart w:id="174" w:name="_Toc104390037"/>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73"/>
      <w:bookmarkEnd w:id="174"/>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2EEEDAE4" w:rsidR="004A7CD4" w:rsidRPr="000832EC" w:rsidRDefault="00EE6A6B" w:rsidP="00C37365">
      <w:pPr>
        <w:pStyle w:val="TH"/>
        <w:rPr>
          <w:rFonts w:eastAsia="DengXian"/>
          <w:lang w:eastAsia="en-US"/>
        </w:rPr>
      </w:pPr>
      <w:r w:rsidRPr="00D53982">
        <w:rPr>
          <w:rFonts w:eastAsia="DengXian"/>
        </w:rPr>
        <w:object w:dxaOrig="10524" w:dyaOrig="7516" w14:anchorId="7519C4C4">
          <v:shape id="_x0000_i1030" type="#_x0000_t75" style="width:422pt;height:302.4pt" o:ole="">
            <v:imagedata r:id="rId23" o:title=""/>
          </v:shape>
          <o:OLEObject Type="Embed" ProgID="Visio.Drawing.15" ShapeID="_x0000_i1030" DrawAspect="Content" ObjectID="_1715004382"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77777777"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t>
      </w:r>
      <w:r>
        <w:rPr>
          <w:rFonts w:eastAsia="DengXian"/>
        </w:rPr>
        <w:lastRenderedPageBreak/>
        <w:t xml:space="preserve">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28191FA5"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FE3F54">
        <w:rPr>
          <w:rFonts w:eastAsia="DengXian"/>
        </w:rPr>
        <w:t>TS 23.502 [</w:t>
      </w:r>
      <w:r>
        <w:rPr>
          <w:rFonts w:eastAsia="DengXian"/>
        </w:rPr>
        <w:t>5] is performed.</w:t>
      </w:r>
    </w:p>
    <w:p w14:paraId="67AD7D7C" w14:textId="4C7C51AE" w:rsidR="004A7CD4" w:rsidRPr="000832EC" w:rsidRDefault="004A7CD4" w:rsidP="00C37365">
      <w:pPr>
        <w:pStyle w:val="Heading4"/>
        <w:rPr>
          <w:rFonts w:eastAsia="DengXian"/>
        </w:rPr>
      </w:pPr>
      <w:bookmarkStart w:id="175" w:name="_Toc100980671"/>
      <w:bookmarkStart w:id="176" w:name="_Toc97289444"/>
      <w:bookmarkStart w:id="177" w:name="_Toc104390038"/>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175"/>
      <w:r w:rsidR="00317ED1">
        <w:rPr>
          <w:rFonts w:eastAsia="DengXian"/>
        </w:rPr>
        <w:t xml:space="preserve"> with UEs</w:t>
      </w:r>
      <w:bookmarkEnd w:id="177"/>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5D30FD57" w:rsidR="004A7CD4" w:rsidRPr="000832EC" w:rsidRDefault="00DF5A15" w:rsidP="0009086A">
      <w:pPr>
        <w:pStyle w:val="TH"/>
        <w:rPr>
          <w:rFonts w:eastAsia="DengXian"/>
        </w:rPr>
      </w:pPr>
      <w:r w:rsidRPr="00D53982">
        <w:rPr>
          <w:rFonts w:eastAsia="DengXian"/>
        </w:rPr>
        <w:object w:dxaOrig="12166" w:dyaOrig="6159" w14:anchorId="7FB1698B">
          <v:shape id="_x0000_i1031" type="#_x0000_t75" style="width:477.7pt;height:241.05pt" o:ole="">
            <v:imagedata r:id="rId25" o:title=""/>
          </v:shape>
          <o:OLEObject Type="Embed" ProgID="Visio.Drawing.15" ShapeID="_x0000_i1031" DrawAspect="Content" ObjectID="_1715004383"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lastRenderedPageBreak/>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8EB314B"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41CECA16" w14:textId="447C4053" w:rsidR="000412A6" w:rsidRDefault="000412A6" w:rsidP="000412A6">
      <w:pPr>
        <w:pStyle w:val="EditorsNote"/>
        <w:rPr>
          <w:rFonts w:eastAsia="DengXian"/>
        </w:rPr>
      </w:pPr>
      <w:r w:rsidRPr="00D53982">
        <w:rPr>
          <w:rFonts w:eastAsia="DengXian"/>
        </w:rPr>
        <w:t>Editor's note:</w:t>
      </w:r>
      <w:r w:rsidRPr="00D53982">
        <w:rPr>
          <w:rFonts w:eastAsia="DengXian"/>
        </w:rPr>
        <w:tab/>
        <w:t xml:space="preserve">It is FFS </w:t>
      </w:r>
      <w:r>
        <w:rPr>
          <w:rFonts w:eastAsia="DengXian"/>
        </w:rPr>
        <w:t>how the selected AMF can satisfy</w:t>
      </w:r>
      <w:r w:rsidRPr="00E81E76">
        <w:t xml:space="preserve"> </w:t>
      </w:r>
      <w:r w:rsidRPr="00E81E76">
        <w:rPr>
          <w:rFonts w:eastAsia="DengXian"/>
        </w:rPr>
        <w:t>UE</w:t>
      </w:r>
      <w:r w:rsidR="00FE3F54">
        <w:rPr>
          <w:rFonts w:eastAsia="DengXian"/>
        </w:rPr>
        <w:t>'</w:t>
      </w:r>
      <w:r w:rsidRPr="00E81E76">
        <w:rPr>
          <w:rFonts w:eastAsia="DengXian"/>
        </w:rPr>
        <w:t>s slicing requirement</w:t>
      </w:r>
      <w:r w:rsidRPr="00D53982">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77777777" w:rsidR="007233A8" w:rsidRDefault="007233A8" w:rsidP="0009086A">
      <w:pPr>
        <w:pStyle w:val="B1"/>
        <w:rPr>
          <w:rFonts w:eastAsia="DengXian"/>
        </w:rPr>
      </w:pPr>
      <w:r>
        <w:rPr>
          <w:rFonts w:eastAsia="DengXian"/>
        </w:rPr>
        <w:t>6.</w:t>
      </w:r>
      <w:r>
        <w:rPr>
          <w:rFonts w:eastAsia="DengXian"/>
        </w:rPr>
        <w:tab/>
        <w:t>The new AMF-UE invokes Bulk UE Context Transfer Request (Link ID) towards the AMF-UE according to the Link ID. The AMF-UE responds the context of UEs associated with the Link ID. The UE context includes the Link ID and the associated AMF ID indicating the AMF-MBSR that the AMF-UE has subscribed event to.</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178" w:name="_Toc100980672"/>
      <w:bookmarkStart w:id="179" w:name="_Toc104390039"/>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78"/>
      <w:bookmarkEnd w:id="179"/>
    </w:p>
    <w:p w14:paraId="109C0948" w14:textId="344BB03E" w:rsidR="004A7CD4" w:rsidRPr="009E0DE1" w:rsidRDefault="004A7CD4" w:rsidP="000D168A">
      <w:pPr>
        <w:pStyle w:val="Heading5"/>
      </w:pPr>
      <w:bookmarkStart w:id="180" w:name="_Toc100980673"/>
      <w:bookmarkStart w:id="181" w:name="_Toc104390040"/>
      <w:r>
        <w:t>6</w:t>
      </w:r>
      <w:r w:rsidRPr="009E0DE1">
        <w:t>.</w:t>
      </w:r>
      <w:r w:rsidR="000D168A">
        <w:t>4</w:t>
      </w:r>
      <w:r w:rsidRPr="009E0DE1">
        <w:t>.</w:t>
      </w:r>
      <w:r>
        <w:t>3</w:t>
      </w:r>
      <w:r w:rsidRPr="009E0DE1">
        <w:t>.</w:t>
      </w:r>
      <w:r>
        <w:t>3</w:t>
      </w:r>
      <w:r w:rsidRPr="009E0DE1">
        <w:t>.</w:t>
      </w:r>
      <w:r>
        <w:t>1</w:t>
      </w:r>
      <w:r w:rsidRPr="009E0DE1">
        <w:tab/>
      </w:r>
      <w:r>
        <w:t>General</w:t>
      </w:r>
      <w:bookmarkEnd w:id="180"/>
      <w:bookmarkEnd w:id="181"/>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182" w:name="_Toc100980674"/>
      <w:bookmarkStart w:id="183" w:name="_Toc104390041"/>
      <w:r w:rsidRPr="000D168A">
        <w:t>6.</w:t>
      </w:r>
      <w:r w:rsidR="000D168A" w:rsidRPr="000D168A">
        <w:t>4</w:t>
      </w:r>
      <w:r w:rsidRPr="000D168A">
        <w:t>.3.3.2</w:t>
      </w:r>
      <w:r w:rsidRPr="000D168A">
        <w:tab/>
        <w:t>N2 handover</w:t>
      </w:r>
      <w:bookmarkEnd w:id="182"/>
      <w:bookmarkEnd w:id="18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0.85pt;height:252.95pt" o:ole="">
            <v:imagedata r:id="rId27" o:title=""/>
          </v:shape>
          <o:OLEObject Type="Embed" ProgID="Visio.Drawing.15" ShapeID="_x0000_i1032" DrawAspect="Content" ObjectID="_1715004384"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184" w:name="_Toc97289442"/>
      <w:r>
        <w:rPr>
          <w:rFonts w:eastAsia="DengXian"/>
        </w:rPr>
        <w:lastRenderedPageBreak/>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796C78FE"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D553FF">
        <w:t>'</w:t>
      </w:r>
      <w:r w:rsidRPr="00D85EE4">
        <w:t xml:space="preserve"> handover or before UEs</w:t>
      </w:r>
      <w:r w:rsidR="00D553FF">
        <w:t>'</w:t>
      </w:r>
      <w:r w:rsidRPr="00D85EE4">
        <w:t xml:space="preserve"> handover is determined by RAN WGs, but there's no impact to the following </w:t>
      </w:r>
      <w:r>
        <w:t>procedures</w:t>
      </w:r>
      <w:r w:rsidRPr="00EA67D6">
        <w:t>.</w:t>
      </w:r>
    </w:p>
    <w:p w14:paraId="5E84DF8F" w14:textId="578DE02A"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"move together"</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In order to differentiate the case that UE handover due to moving together with the MBSR from the case that UE handover to leave the MBSR, the "move together"</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37FD0AB9"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"move together"</w:t>
      </w:r>
      <w:r w:rsidR="007233A8">
        <w:rPr>
          <w:rFonts w:eastAsia="DengXian"/>
        </w:rPr>
        <w:t xml:space="preserve">) towards the new AMF-UE. The UE Context includes the Link ID </w:t>
      </w:r>
      <w:r>
        <w:rPr>
          <w:rFonts w:eastAsia="DengXian"/>
        </w:rPr>
        <w:t>when "move together"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185" w:name="_Toc104390042"/>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r>
      <w:proofErr w:type="spellStart"/>
      <w:r w:rsidRPr="009D35EA">
        <w:rPr>
          <w:rFonts w:eastAsia="DengXian"/>
        </w:rPr>
        <w:t>Xn</w:t>
      </w:r>
      <w:proofErr w:type="spellEnd"/>
      <w:r w:rsidRPr="009D35EA">
        <w:rPr>
          <w:rFonts w:eastAsia="DengXian"/>
        </w:rPr>
        <w:t xml:space="preserve"> handover</w:t>
      </w:r>
      <w:bookmarkEnd w:id="185"/>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6pt;height:182.8pt" o:ole="">
            <v:imagedata r:id="rId29" o:title=""/>
          </v:shape>
          <o:OLEObject Type="Embed" ProgID="Visio.Drawing.15" ShapeID="_x0000_i1033" DrawAspect="Content" ObjectID="_1715004385"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proofErr w:type="spellStart"/>
      <w:r>
        <w:rPr>
          <w:rFonts w:eastAsia="DengXian"/>
        </w:rPr>
        <w:t>Xn</w:t>
      </w:r>
      <w:proofErr w:type="spellEnd"/>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lastRenderedPageBreak/>
        <w:t>1.</w:t>
      </w:r>
      <w:r w:rsidRPr="009D35EA">
        <w:rPr>
          <w:rFonts w:eastAsia="DengXian"/>
        </w:rPr>
        <w:tab/>
        <w:t xml:space="preserve">The UE </w:t>
      </w:r>
      <w:r>
        <w:rPr>
          <w:rFonts w:eastAsia="DengXian"/>
        </w:rPr>
        <w:t xml:space="preserve">moves together with the MBSR and both the UE and the MBSR performs </w:t>
      </w:r>
      <w:proofErr w:type="spellStart"/>
      <w:r>
        <w:rPr>
          <w:rFonts w:eastAsia="DengXian"/>
        </w:rPr>
        <w:t>Xn</w:t>
      </w:r>
      <w:proofErr w:type="spellEnd"/>
      <w:r>
        <w:rPr>
          <w:rFonts w:eastAsia="DengXian"/>
        </w:rPr>
        <w:t xml:space="preserve">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77777777"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"move together"</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Pr>
          <w:rFonts w:eastAsia="DengXian"/>
        </w:rPr>
        <w:t xml:space="preserve">"move together"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t>3</w:t>
      </w:r>
      <w:r w:rsidRPr="009D35EA">
        <w:rPr>
          <w:rFonts w:eastAsia="DengXian"/>
        </w:rPr>
        <w:t>.</w:t>
      </w:r>
      <w:r w:rsidRPr="009D35EA">
        <w:rPr>
          <w:rFonts w:eastAsia="DengXian"/>
        </w:rPr>
        <w:tab/>
        <w:t xml:space="preserve">The </w:t>
      </w:r>
      <w:proofErr w:type="spellStart"/>
      <w:r>
        <w:rPr>
          <w:rFonts w:eastAsia="DengXian"/>
        </w:rPr>
        <w:t>Xn</w:t>
      </w:r>
      <w:proofErr w:type="spellEnd"/>
      <w:r>
        <w:rPr>
          <w:rFonts w:eastAsia="DengXian"/>
        </w:rPr>
        <w:t xml:space="preserve">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 xml:space="preserve">The </w:t>
      </w:r>
      <w:proofErr w:type="spellStart"/>
      <w:r>
        <w:rPr>
          <w:rFonts w:eastAsia="DengXian"/>
          <w:lang w:eastAsia="zh-CN"/>
        </w:rPr>
        <w:t>Xn</w:t>
      </w:r>
      <w:proofErr w:type="spellEnd"/>
      <w:r>
        <w:rPr>
          <w:rFonts w:eastAsia="DengXian"/>
          <w:lang w:eastAsia="zh-CN"/>
        </w:rPr>
        <w:t xml:space="preserve">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186" w:name="_Toc100980675"/>
      <w:bookmarkStart w:id="187" w:name="_Toc104390043"/>
      <w:bookmarkEnd w:id="18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76"/>
      <w:bookmarkEnd w:id="186"/>
      <w:bookmarkEnd w:id="187"/>
    </w:p>
    <w:p w14:paraId="28BBFAAD" w14:textId="77777777" w:rsidR="004A7CD4" w:rsidRPr="00366606" w:rsidRDefault="004A7CD4" w:rsidP="004A7CD4">
      <w:pPr>
        <w:rPr>
          <w:rFonts w:eastAsia="DengXian"/>
          <w:b/>
        </w:rPr>
      </w:pPr>
      <w:bookmarkStart w:id="188" w:name="_Toc500949103"/>
      <w:bookmarkStart w:id="189"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77777777"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17C8147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135B18B9" w14:textId="515F76B8" w:rsidR="004A7CD4" w:rsidRPr="000832EC" w:rsidRDefault="004A7CD4" w:rsidP="0009086A">
      <w:pPr>
        <w:pStyle w:val="Heading2"/>
        <w:rPr>
          <w:rFonts w:eastAsia="DengXian"/>
        </w:rPr>
      </w:pPr>
      <w:bookmarkStart w:id="190" w:name="_Toc100980676"/>
      <w:bookmarkStart w:id="191" w:name="_Toc104390044"/>
      <w:bookmarkEnd w:id="188"/>
      <w:bookmarkEnd w:id="189"/>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190"/>
      <w:bookmarkEnd w:id="191"/>
    </w:p>
    <w:p w14:paraId="28D034A5" w14:textId="4C013688" w:rsidR="004A7CD4" w:rsidRPr="000832EC" w:rsidRDefault="004A7CD4" w:rsidP="0009086A">
      <w:pPr>
        <w:pStyle w:val="Heading3"/>
        <w:rPr>
          <w:rFonts w:eastAsia="DengXian"/>
          <w:lang w:eastAsia="ko-KR"/>
        </w:rPr>
      </w:pPr>
      <w:bookmarkStart w:id="192" w:name="_Toc100980677"/>
      <w:bookmarkStart w:id="193" w:name="_Toc104390045"/>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92"/>
      <w:bookmarkEnd w:id="193"/>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194" w:name="_Toc100980678"/>
      <w:bookmarkStart w:id="195" w:name="_Toc104390046"/>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194"/>
      <w:bookmarkEnd w:id="195"/>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lastRenderedPageBreak/>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80.65pt;height:287.35pt" o:ole="">
            <v:imagedata r:id="rId31" o:title=""/>
          </v:shape>
          <o:OLEObject Type="Embed" ProgID="Visio.Drawing.15" ShapeID="_x0000_i1034" DrawAspect="Content" ObjectID="_1715004386"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196" w:name="_Toc100980679"/>
      <w:bookmarkStart w:id="197" w:name="_Toc104390047"/>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196"/>
      <w:bookmarkEnd w:id="197"/>
    </w:p>
    <w:p w14:paraId="5608F617" w14:textId="621C526A" w:rsidR="004A7CD4" w:rsidRPr="000832EC" w:rsidRDefault="004A7CD4" w:rsidP="0009086A">
      <w:pPr>
        <w:pStyle w:val="Heading4"/>
        <w:rPr>
          <w:rFonts w:eastAsia="DengXian"/>
        </w:rPr>
      </w:pPr>
      <w:bookmarkStart w:id="198" w:name="_Toc100980680"/>
      <w:bookmarkStart w:id="199" w:name="_Toc104390048"/>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98"/>
      <w:bookmarkEnd w:id="199"/>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lastRenderedPageBreak/>
        <w:t xml:space="preserve">The Link ID is introduced to map to the MBSR in the AMF of UE in </w:t>
      </w:r>
      <w:r w:rsidR="003A391F">
        <w:rPr>
          <w:rFonts w:eastAsiaTheme="minorEastAsia"/>
          <w:lang w:eastAsia="zh-CN"/>
        </w:rPr>
        <w:t xml:space="preserve">this </w:t>
      </w:r>
      <w:r>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6pt;height:262.95pt" o:ole="">
            <v:imagedata r:id="rId33" o:title=""/>
          </v:shape>
          <o:OLEObject Type="Embed" ProgID="Visio.Drawing.15" ShapeID="_x0000_i1035" DrawAspect="Content" ObjectID="_1715004387"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lastRenderedPageBreak/>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200" w:name="_Toc100980681"/>
      <w:bookmarkStart w:id="201" w:name="_Toc104390049"/>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200"/>
      <w:r w:rsidR="00B21198">
        <w:rPr>
          <w:rFonts w:eastAsia="DengXian"/>
        </w:rPr>
        <w:t xml:space="preserve"> with AMF change</w:t>
      </w:r>
      <w:bookmarkEnd w:id="201"/>
    </w:p>
    <w:p w14:paraId="57264112" w14:textId="2CE1E15B" w:rsidR="004A7CD4" w:rsidRPr="00BC2FA3" w:rsidRDefault="004A7CD4" w:rsidP="00BC2FA3">
      <w:pPr>
        <w:pStyle w:val="Heading5"/>
      </w:pPr>
      <w:bookmarkStart w:id="202" w:name="_Toc100980682"/>
      <w:bookmarkStart w:id="203" w:name="_Toc104390050"/>
      <w:r w:rsidRPr="00BC2FA3">
        <w:t>6.</w:t>
      </w:r>
      <w:r w:rsidR="000E74D7">
        <w:t>5</w:t>
      </w:r>
      <w:r w:rsidRPr="00BC2FA3">
        <w:t>.3.2.0</w:t>
      </w:r>
      <w:r w:rsidRPr="00BC2FA3">
        <w:tab/>
        <w:t>General</w:t>
      </w:r>
      <w:bookmarkEnd w:id="202"/>
      <w:bookmarkEnd w:id="203"/>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204" w:name="_Toc100980683"/>
      <w:bookmarkStart w:id="205" w:name="_Toc104390051"/>
      <w:r>
        <w:lastRenderedPageBreak/>
        <w:t>6</w:t>
      </w:r>
      <w:r w:rsidRPr="009E0DE1">
        <w:t>.</w:t>
      </w:r>
      <w:r w:rsidR="00BC2FA3">
        <w:t>5</w:t>
      </w:r>
      <w:r w:rsidRPr="009E0DE1">
        <w:t>.</w:t>
      </w:r>
      <w:r>
        <w:t>3</w:t>
      </w:r>
      <w:r w:rsidRPr="009E0DE1">
        <w:t>.2.1</w:t>
      </w:r>
      <w:r w:rsidRPr="009E0DE1">
        <w:tab/>
      </w:r>
      <w:r>
        <w:t>N2 handover</w:t>
      </w:r>
      <w:bookmarkEnd w:id="204"/>
      <w:bookmarkEnd w:id="20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8.95pt;height:282.35pt" o:ole="">
            <v:imagedata r:id="rId35" o:title=""/>
          </v:shape>
          <o:OLEObject Type="Embed" ProgID="Visio.Drawing.15" ShapeID="_x0000_i1036" DrawAspect="Content" ObjectID="_1715004388"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77777777" w:rsidR="004D48E5" w:rsidRDefault="004D48E5" w:rsidP="004D48E5">
      <w:pPr>
        <w:pStyle w:val="B1"/>
        <w:rPr>
          <w:rFonts w:eastAsia="DengXian"/>
        </w:rPr>
      </w:pPr>
      <w:r>
        <w:rPr>
          <w:rFonts w:eastAsia="DengXian"/>
        </w:rPr>
        <w:t>2.</w:t>
      </w:r>
      <w:r>
        <w:rPr>
          <w:rFonts w:eastAsia="DengXian"/>
        </w:rPr>
        <w:tab/>
        <w:t>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"move together" is not included to indicate that the UE handover from a macro cell or to leave a MBSR.</w:t>
      </w:r>
    </w:p>
    <w:p w14:paraId="55205F23" w14:textId="77777777" w:rsidR="004D48E5" w:rsidRDefault="004D48E5" w:rsidP="004D48E5">
      <w:pPr>
        <w:pStyle w:val="B1"/>
        <w:rPr>
          <w:rFonts w:eastAsia="DengXian"/>
        </w:rPr>
      </w:pPr>
      <w:r>
        <w:rPr>
          <w:rFonts w:eastAsia="DengXian"/>
        </w:rPr>
        <w:t>3.</w:t>
      </w:r>
      <w:r>
        <w:rPr>
          <w:rFonts w:eastAsia="DengXian"/>
        </w:rPr>
        <w:tab/>
        <w:t>In case new AMF-UE is selected, the AMF-UE invokes Create UE Context Request (UE Context, UE info) towards the new AMF-UE. The UE Context in the request does not include the Link ID and the associated AMF ID if the UE was relayed by a MBSR and "move together"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206" w:name="_Toc100980684"/>
      <w:bookmarkStart w:id="207" w:name="_Toc104390052"/>
      <w:r>
        <w:t>6</w:t>
      </w:r>
      <w:r w:rsidRPr="009E0DE1">
        <w:t>.</w:t>
      </w:r>
      <w:r w:rsidR="00BC2FA3">
        <w:t>5</w:t>
      </w:r>
      <w:r w:rsidRPr="009E0DE1">
        <w:t>.</w:t>
      </w:r>
      <w:r>
        <w:t>3</w:t>
      </w:r>
      <w:r w:rsidRPr="009E0DE1">
        <w:t>.2.</w:t>
      </w:r>
      <w:r>
        <w:t>2</w:t>
      </w:r>
      <w:r w:rsidRPr="009E0DE1">
        <w:tab/>
      </w:r>
      <w:proofErr w:type="spellStart"/>
      <w:r>
        <w:t>Xn</w:t>
      </w:r>
      <w:proofErr w:type="spellEnd"/>
      <w:r>
        <w:t xml:space="preserve"> handover</w:t>
      </w:r>
      <w:bookmarkEnd w:id="206"/>
      <w:bookmarkEnd w:id="207"/>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6pt;height:182.8pt" o:ole="">
            <v:imagedata r:id="rId37" o:title=""/>
          </v:shape>
          <o:OLEObject Type="Embed" ProgID="Visio.Drawing.15" ShapeID="_x0000_i1037" DrawAspect="Content" ObjectID="_1715004389" r:id="rId38"/>
        </w:object>
      </w:r>
    </w:p>
    <w:p w14:paraId="35DC5109" w14:textId="77777777" w:rsidR="007233A8" w:rsidRDefault="007233A8" w:rsidP="009E3C29">
      <w:pPr>
        <w:pStyle w:val="TF"/>
        <w:rPr>
          <w:rFonts w:eastAsia="DengXian"/>
        </w:rPr>
      </w:pPr>
      <w:r>
        <w:rPr>
          <w:rFonts w:eastAsia="DengXian"/>
        </w:rPr>
        <w:t xml:space="preserve">Figure 6.5.3.2.2-1: UE </w:t>
      </w:r>
      <w:proofErr w:type="spellStart"/>
      <w:r>
        <w:rPr>
          <w:rFonts w:eastAsia="DengXian"/>
        </w:rPr>
        <w:t>Xn</w:t>
      </w:r>
      <w:proofErr w:type="spellEnd"/>
      <w:r>
        <w:rPr>
          <w:rFonts w:eastAsia="DengXian"/>
        </w:rPr>
        <w:t xml:space="preserve">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 xml:space="preserve">The UE performs </w:t>
      </w:r>
      <w:proofErr w:type="spellStart"/>
      <w:r>
        <w:rPr>
          <w:rFonts w:eastAsia="DengXian"/>
        </w:rPr>
        <w:t>Xn</w:t>
      </w:r>
      <w:proofErr w:type="spellEnd"/>
      <w:r>
        <w:rPr>
          <w:rFonts w:eastAsia="DengXian"/>
        </w:rPr>
        <w:t xml:space="preserve">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208" w:name="_Toc100980685"/>
      <w:bookmarkStart w:id="209" w:name="_Toc104390053"/>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208"/>
      <w:r w:rsidR="00250C61">
        <w:rPr>
          <w:rFonts w:eastAsia="DengXian"/>
        </w:rPr>
        <w:t xml:space="preserve"> with AMF change</w:t>
      </w:r>
      <w:bookmarkEnd w:id="209"/>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7pt;height:189.1pt" o:ole="">
            <v:imagedata r:id="rId39" o:title=""/>
          </v:shape>
          <o:OLEObject Type="Embed" ProgID="Visio.Drawing.15" ShapeID="_x0000_i1038" DrawAspect="Content" ObjectID="_1715004390"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210" w:name="_Toc100980686"/>
      <w:bookmarkStart w:id="211" w:name="_Toc104390054"/>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210"/>
      <w:r w:rsidR="005E1B1D">
        <w:rPr>
          <w:rFonts w:eastAsia="DengXian"/>
        </w:rPr>
        <w:t xml:space="preserve"> with AMF change</w:t>
      </w:r>
      <w:bookmarkEnd w:id="211"/>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 xml:space="preserve">The following procedure is for N2 handover, no extension needed for </w:t>
      </w:r>
      <w:proofErr w:type="spellStart"/>
      <w:r>
        <w:rPr>
          <w:rFonts w:eastAsia="DengXian"/>
          <w:lang w:eastAsia="zh-CN"/>
        </w:rPr>
        <w:t>Xn</w:t>
      </w:r>
      <w:proofErr w:type="spellEnd"/>
      <w:r>
        <w:rPr>
          <w:rFonts w:eastAsia="DengXian"/>
          <w:lang w:eastAsia="zh-CN"/>
        </w:rPr>
        <w:t xml:space="preserve"> handover because AMF will not change during </w:t>
      </w:r>
      <w:proofErr w:type="spellStart"/>
      <w:r>
        <w:rPr>
          <w:rFonts w:eastAsia="DengXian"/>
          <w:lang w:eastAsia="zh-CN"/>
        </w:rPr>
        <w:t>Xn</w:t>
      </w:r>
      <w:proofErr w:type="spellEnd"/>
      <w:r>
        <w:rPr>
          <w:rFonts w:eastAsia="DengXian"/>
          <w:lang w:eastAsia="zh-CN"/>
        </w:rPr>
        <w:t xml:space="preserve">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0.85pt;height:252.95pt" o:ole="">
            <v:imagedata r:id="rId41" o:title=""/>
          </v:shape>
          <o:OLEObject Type="Embed" ProgID="Visio.Drawing.15" ShapeID="_x0000_i1039" DrawAspect="Content" ObjectID="_1715004391"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438D9EBB"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5D2C9B">
        <w:t>'</w:t>
      </w:r>
      <w:r w:rsidRPr="00D85EE4">
        <w:t xml:space="preserve"> handover or before UEs</w:t>
      </w:r>
      <w:r w:rsidR="005D2C9B">
        <w:t>'</w:t>
      </w:r>
      <w:r w:rsidRPr="00D85EE4">
        <w:t xml:space="preserve"> handover is determined by RAN WGs, but there's no impact to the following </w:t>
      </w:r>
      <w:r>
        <w:t>procedures</w:t>
      </w:r>
      <w:r w:rsidRPr="00EA67D6">
        <w:t>.</w:t>
      </w:r>
    </w:p>
    <w:p w14:paraId="47229AA4" w14:textId="77777777" w:rsidR="004D48E5" w:rsidRDefault="004D48E5" w:rsidP="004D48E5">
      <w:pPr>
        <w:pStyle w:val="B1"/>
        <w:rPr>
          <w:rFonts w:eastAsia="DengXian"/>
        </w:rPr>
      </w:pPr>
      <w:r>
        <w:rPr>
          <w:rFonts w:eastAsia="DengXian"/>
        </w:rPr>
        <w:t>6.</w:t>
      </w:r>
      <w:r>
        <w:rPr>
          <w:rFonts w:eastAsia="DengXian"/>
        </w:rPr>
        <w:tab/>
        <w:t>The source NG-RAN also sends Handover Required (UE info (MBSR info), "move together")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"move together" is included to indicate that the UE is moving together with the MBSR.</w:t>
      </w:r>
    </w:p>
    <w:p w14:paraId="5E34CF60" w14:textId="77777777" w:rsidR="004D48E5" w:rsidRDefault="004D48E5" w:rsidP="004D48E5">
      <w:pPr>
        <w:pStyle w:val="B1"/>
        <w:rPr>
          <w:rFonts w:eastAsia="DengXian"/>
        </w:rPr>
      </w:pPr>
      <w:r>
        <w:rPr>
          <w:rFonts w:eastAsia="DengXian"/>
        </w:rPr>
        <w:t>7.</w:t>
      </w:r>
      <w:r>
        <w:rPr>
          <w:rFonts w:eastAsia="DengXian"/>
        </w:rPr>
        <w:tab/>
        <w:t>The AMF-UE may determine to select a new AMF-UE for the specific UE, and invokes Create UE Context Request (UE Context (Link ID, AMF ID), UE info, "move together") towards the new AMF-UE. The UE Context includes the Link ID and the associated AMF ID indicating the AMF-MBSR when "move together"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77777777" w:rsidR="004D48E5" w:rsidRDefault="004D48E5" w:rsidP="004D48E5">
      <w:pPr>
        <w:pStyle w:val="B1"/>
        <w:rPr>
          <w:rFonts w:eastAsia="DengXian"/>
        </w:rPr>
      </w:pPr>
      <w:r>
        <w:rPr>
          <w:rFonts w:eastAsia="DengXian"/>
        </w:rPr>
        <w:t>12.</w:t>
      </w:r>
      <w:r>
        <w:rPr>
          <w:rFonts w:eastAsia="DengXian"/>
        </w:rPr>
        <w:tab/>
        <w:t>If step 7 is performed and "move together"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212" w:name="_Toc100980687"/>
      <w:bookmarkStart w:id="213" w:name="_Toc104390055"/>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212"/>
      <w:bookmarkEnd w:id="213"/>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65pt;height:223.5pt" o:ole="">
            <v:imagedata r:id="rId43" o:title=""/>
          </v:shape>
          <o:OLEObject Type="Embed" ProgID="Visio.Drawing.15" ShapeID="_x0000_i1040" DrawAspect="Content" ObjectID="_1715004392"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214" w:name="_Toc100980688"/>
      <w:bookmarkStart w:id="215" w:name="_Toc104390056"/>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14"/>
      <w:bookmarkEnd w:id="215"/>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216" w:name="_Toc100980689"/>
      <w:bookmarkStart w:id="217" w:name="_Toc104390057"/>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216"/>
      <w:bookmarkEnd w:id="217"/>
    </w:p>
    <w:p w14:paraId="12AF1504" w14:textId="5767534B" w:rsidR="00C11369" w:rsidRPr="0009086A" w:rsidRDefault="00C11369" w:rsidP="003955E2">
      <w:pPr>
        <w:pStyle w:val="Heading3"/>
      </w:pPr>
      <w:bookmarkStart w:id="218" w:name="_Toc100980690"/>
      <w:bookmarkStart w:id="219" w:name="_Toc104390058"/>
      <w:r w:rsidRPr="0009086A">
        <w:t>6.</w:t>
      </w:r>
      <w:r w:rsidR="003955E2" w:rsidRPr="0009086A">
        <w:t>6</w:t>
      </w:r>
      <w:r w:rsidRPr="0009086A">
        <w:t>.1</w:t>
      </w:r>
      <w:r w:rsidRPr="0009086A">
        <w:tab/>
        <w:t>General</w:t>
      </w:r>
      <w:bookmarkEnd w:id="218"/>
      <w:bookmarkEnd w:id="219"/>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220" w:name="_Toc100980691"/>
      <w:bookmarkStart w:id="221" w:name="_Toc104390059"/>
      <w:r w:rsidRPr="003955E2">
        <w:t>6.</w:t>
      </w:r>
      <w:r w:rsidR="003955E2" w:rsidRPr="003955E2">
        <w:t>6</w:t>
      </w:r>
      <w:r w:rsidRPr="003955E2">
        <w:t>.2</w:t>
      </w:r>
      <w:r w:rsidRPr="003955E2">
        <w:tab/>
        <w:t>Functional description</w:t>
      </w:r>
      <w:bookmarkEnd w:id="220"/>
      <w:bookmarkEnd w:id="221"/>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station relay </w:t>
      </w:r>
      <w:r w:rsidR="00406370">
        <w:rPr>
          <w:lang w:val="en-US" w:eastAsia="zh-CN"/>
        </w:rPr>
        <w:t xml:space="preserve">(i.e. </w:t>
      </w:r>
      <w:r w:rsidR="00406370" w:rsidRPr="00006269">
        <w:rPr>
          <w:highlight w:val="cyan"/>
          <w:lang w:val="en-US" w:eastAsia="zh-CN"/>
        </w:rPr>
        <w:t>a mobile</w:t>
      </w:r>
      <w:r w:rsidR="00406370">
        <w:rPr>
          <w:lang w:val="en-US" w:eastAsia="zh-CN"/>
        </w:rPr>
        <w:t xml:space="preserve"> IAB-node)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62EBBEBE"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FE3F54">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261EC6E5"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r w:rsidR="00AD24B5">
        <w:rPr>
          <w:lang w:val="en-US" w:eastAsia="zh-CN"/>
        </w:rPr>
        <w:t>].</w:t>
      </w:r>
    </w:p>
    <w:p w14:paraId="0A2D14DF" w14:textId="77777777"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 xml:space="preserve">The inter-IAB-donor </w:t>
      </w:r>
      <w:proofErr w:type="spellStart"/>
      <w:r w:rsidRPr="00A15F82">
        <w:t>gNB</w:t>
      </w:r>
      <w:proofErr w:type="spellEnd"/>
      <w:r w:rsidRPr="00A15F82">
        <w:t xml:space="preserve">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77777777"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13FF5B46"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 either:</w:t>
      </w:r>
    </w:p>
    <w:p w14:paraId="48E14E5D" w14:textId="77777777" w:rsidR="00C11369" w:rsidRDefault="00C11369" w:rsidP="00C11369">
      <w:pPr>
        <w:pStyle w:val="B2"/>
        <w:rPr>
          <w:lang w:val="en-US" w:eastAsia="zh-CN"/>
        </w:rPr>
      </w:pPr>
      <w:r>
        <w:rPr>
          <w:lang w:val="en-US" w:eastAsia="zh-CN"/>
        </w:rPr>
        <w:t>a)</w:t>
      </w:r>
      <w:r>
        <w:rPr>
          <w:lang w:val="en-US" w:eastAsia="zh-CN"/>
        </w:rPr>
        <w:tab/>
        <w:t>accepts the Registration Request of the mobile base station relay; or</w:t>
      </w:r>
    </w:p>
    <w:p w14:paraId="068831B0" w14:textId="74E6AAFC" w:rsidR="00C11369" w:rsidRDefault="00C11369" w:rsidP="00C11369">
      <w:pPr>
        <w:pStyle w:val="B2"/>
        <w:rPr>
          <w:lang w:val="en-US" w:eastAsia="zh-CN"/>
        </w:rPr>
      </w:pPr>
      <w:r>
        <w:rPr>
          <w:lang w:val="en-US" w:eastAsia="zh-CN"/>
        </w:rPr>
        <w:t>b)</w:t>
      </w:r>
      <w:r>
        <w:rPr>
          <w:lang w:val="en-US" w:eastAsia="zh-CN"/>
        </w:rPr>
        <w:tab/>
        <w:t>rejects the Registration Request of the mobile base station relay with a 5GMM cause value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 xml:space="preserve">case of 2b, the acceptance of the mobile base station relay is part of the inter-IAB-donor </w:t>
      </w:r>
      <w:proofErr w:type="spellStart"/>
      <w:r w:rsidRPr="007922F9">
        <w:t>gNB</w:t>
      </w:r>
      <w:proofErr w:type="spellEnd"/>
      <w:r w:rsidRPr="007922F9">
        <w:t xml:space="preserve"> procedure.</w:t>
      </w:r>
    </w:p>
    <w:p w14:paraId="7EB83125" w14:textId="6DDD3497" w:rsidR="00C11369" w:rsidRDefault="00C11369" w:rsidP="000B53DA">
      <w:pPr>
        <w:pStyle w:val="B1"/>
        <w:rPr>
          <w:lang w:val="en-US" w:eastAsia="zh-CN"/>
        </w:rPr>
      </w:pPr>
      <w:r>
        <w:rPr>
          <w:lang w:val="en-US" w:eastAsia="zh-CN"/>
        </w:rPr>
        <w:t>5</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319CDC86"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FE3F54">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5B89E552" w:rsidR="00C11369" w:rsidRPr="008B5396"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762F5ECC" w14:textId="50D8DFD9" w:rsidR="00C11369" w:rsidRPr="00333F85" w:rsidRDefault="00C11369" w:rsidP="00C11369">
      <w:pPr>
        <w:pStyle w:val="Heading3"/>
      </w:pPr>
      <w:bookmarkStart w:id="222" w:name="_Toc100980692"/>
      <w:bookmarkStart w:id="223" w:name="_Toc104390060"/>
      <w:r w:rsidRPr="00333F85">
        <w:t>6.</w:t>
      </w:r>
      <w:r w:rsidR="00CD535E">
        <w:t>6</w:t>
      </w:r>
      <w:r w:rsidRPr="00333F85">
        <w:t>.3</w:t>
      </w:r>
      <w:r w:rsidRPr="00333F85">
        <w:tab/>
      </w:r>
      <w:r>
        <w:t>Signalling flows</w:t>
      </w:r>
      <w:bookmarkEnd w:id="222"/>
      <w:bookmarkEnd w:id="223"/>
    </w:p>
    <w:p w14:paraId="1254B0BF" w14:textId="32DDEFD8" w:rsidR="00C11369" w:rsidRPr="00333F85" w:rsidRDefault="00C11369" w:rsidP="00C11369">
      <w:pPr>
        <w:pStyle w:val="Heading4"/>
      </w:pPr>
      <w:bookmarkStart w:id="224" w:name="_Toc100980693"/>
      <w:bookmarkStart w:id="225" w:name="_Toc104390061"/>
      <w:r w:rsidRPr="00333F85">
        <w:t>6.</w:t>
      </w:r>
      <w:r w:rsidR="00CD535E">
        <w:t>6</w:t>
      </w:r>
      <w:r w:rsidRPr="00333F85">
        <w:t>.3</w:t>
      </w:r>
      <w:r>
        <w:t>.1</w:t>
      </w:r>
      <w:r w:rsidRPr="00333F85">
        <w:tab/>
      </w:r>
      <w:r>
        <w:t>Signalling flow for roaming of mobile base station relay using IAB node integration procedure</w:t>
      </w:r>
      <w:bookmarkEnd w:id="224"/>
      <w:bookmarkEnd w:id="225"/>
    </w:p>
    <w:bookmarkStart w:id="226" w:name="_MON_1711885912"/>
    <w:bookmarkEnd w:id="226"/>
    <w:p w14:paraId="560D53F2" w14:textId="726905E4" w:rsidR="00C11369" w:rsidRDefault="000B53DA" w:rsidP="00C11369">
      <w:pPr>
        <w:pStyle w:val="TH"/>
      </w:pPr>
      <w:r w:rsidRPr="00451A48">
        <w:rPr>
          <w:noProof/>
        </w:rPr>
        <w:object w:dxaOrig="8912" w:dyaOrig="3974" w14:anchorId="738B9220">
          <v:shape id="_x0000_i1041" type="#_x0000_t75" alt="" style="width:445.75pt;height:198.45pt;mso-width-percent:0;mso-height-percent:0;mso-width-percent:0;mso-height-percent:0" o:ole="">
            <v:imagedata r:id="rId45" o:title=""/>
          </v:shape>
          <o:OLEObject Type="Embed" ProgID="Word.Picture.8" ShapeID="_x0000_i1041" DrawAspect="Content" ObjectID="_1715004393"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lastRenderedPageBreak/>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13C13058"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p>
    <w:p w14:paraId="290E334E" w14:textId="5AB37BCC"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p>
    <w:p w14:paraId="0E20BFE6" w14:textId="2E76EB8C"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FE3F54" w:rsidRPr="005D4A10">
        <w:t>TS</w:t>
      </w:r>
      <w:r w:rsidR="00FE3F54">
        <w:t> </w:t>
      </w:r>
      <w:r w:rsidR="00FE3F54" w:rsidRPr="005D4A10">
        <w:t>23.501</w:t>
      </w:r>
      <w:r w:rsidR="00FE3F54">
        <w:t> </w:t>
      </w:r>
      <w:r w:rsidR="00FE3F54"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7EE2381C"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H-UDM </w:t>
      </w:r>
      <w:r w:rsidR="000D678E">
        <w:t xml:space="preserve">. The UDM provides the MBSR-Operation allowed indication to AMF as part of the Access and Mobility Subscription data as defined in clause 4.2.2.2.2 of </w:t>
      </w:r>
      <w:r w:rsidR="00FE3F54">
        <w:t>TS 23.502 [</w:t>
      </w:r>
      <w:r w:rsidR="000D678E">
        <w:t>5]</w:t>
      </w:r>
      <w:r w:rsidR="00DC36D7">
        <w:t>.</w:t>
      </w:r>
    </w:p>
    <w:p w14:paraId="333786B0" w14:textId="44D70267" w:rsidR="00DC36D7" w:rsidRDefault="000D678E" w:rsidP="00C11369">
      <w:pPr>
        <w:pStyle w:val="B1"/>
      </w:pPr>
      <w:r>
        <w:t>5</w:t>
      </w:r>
      <w:r w:rsidR="00DC36D7">
        <w:t>.</w:t>
      </w:r>
      <w:r w:rsidR="00DC36D7">
        <w:tab/>
        <w:t xml:space="preserve">If the AMF determines that the mobile base station relay is authorized to operate as a </w:t>
      </w:r>
      <w:r>
        <w:t>MBSR</w:t>
      </w:r>
      <w:r w:rsidR="00DC36D7">
        <w:t xml:space="preserve">, the AMF sends </w:t>
      </w:r>
      <w:r>
        <w:t xml:space="preserve">MBSR authorized indication to NG-RAN and </w:t>
      </w:r>
      <w:r w:rsidR="00DC36D7">
        <w:t>a Registration Accept message to the mobile base station relay.</w:t>
      </w:r>
    </w:p>
    <w:p w14:paraId="65433903" w14:textId="092309A3"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FE3F54">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227" w:name="_Toc100980694"/>
      <w:bookmarkStart w:id="228" w:name="_Toc104390062"/>
      <w:r w:rsidRPr="00333F85">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proofErr w:type="spellStart"/>
      <w:r w:rsidR="005F6E5F">
        <w:rPr>
          <w:lang w:val="en-US" w:eastAsia="zh-CN"/>
        </w:rPr>
        <w:t>gNB</w:t>
      </w:r>
      <w:proofErr w:type="spellEnd"/>
      <w:r w:rsidR="000D2BAE">
        <w:rPr>
          <w:lang w:val="en-US" w:eastAsia="zh-CN"/>
        </w:rPr>
        <w:t xml:space="preserve"> mobility</w:t>
      </w:r>
      <w:r>
        <w:rPr>
          <w:lang w:val="en-US" w:eastAsia="zh-CN"/>
        </w:rPr>
        <w:t xml:space="preserve"> procedure</w:t>
      </w:r>
      <w:bookmarkEnd w:id="227"/>
      <w:bookmarkEnd w:id="228"/>
    </w:p>
    <w:bookmarkStart w:id="229" w:name="_MON_1711808399"/>
    <w:bookmarkEnd w:id="229"/>
    <w:p w14:paraId="3F8C4984" w14:textId="209E96C2" w:rsidR="00CD535E" w:rsidRDefault="000D2BAE" w:rsidP="00C11369">
      <w:pPr>
        <w:pStyle w:val="TH"/>
      </w:pPr>
      <w:r w:rsidRPr="00451A48">
        <w:rPr>
          <w:noProof/>
        </w:rPr>
        <w:object w:dxaOrig="8912" w:dyaOrig="3974" w14:anchorId="44BA726D">
          <v:shape id="_x0000_i1042" type="#_x0000_t75" alt="" style="width:445.75pt;height:198.45pt;mso-width-percent:0;mso-height-percent:0;mso-width-percent:0;mso-height-percent:0" o:ole="">
            <v:imagedata r:id="rId47" o:title=""/>
          </v:shape>
          <o:OLEObject Type="Embed" ProgID="Word.Picture.8" ShapeID="_x0000_i1042" DrawAspect="Content" ObjectID="_1715004394"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77777777" w:rsidR="004D48E5" w:rsidRDefault="004D48E5" w:rsidP="007E5161">
      <w:pPr>
        <w:pStyle w:val="B1"/>
        <w:rPr>
          <w:rFonts w:eastAsia="Malgun Gothic"/>
          <w:lang w:eastAsia="ja-JP"/>
        </w:rPr>
      </w:pPr>
      <w:r>
        <w:rPr>
          <w:rFonts w:eastAsia="Malgun Gothic"/>
          <w:lang w:eastAsia="ja-JP"/>
        </w:rPr>
        <w:lastRenderedPageBreak/>
        <w:t>2.</w:t>
      </w:r>
      <w:r>
        <w:rPr>
          <w:rFonts w:eastAsia="Malgun Gothic"/>
          <w:lang w:eastAsia="ja-JP"/>
        </w:rPr>
        <w:tab/>
        <w:t xml:space="preserve">The mobile base station relay performs an inter-IAB-donor </w:t>
      </w:r>
      <w:proofErr w:type="spellStart"/>
      <w:r>
        <w:rPr>
          <w:rFonts w:eastAsia="Malgun Gothic"/>
          <w:lang w:eastAsia="ja-JP"/>
        </w:rPr>
        <w:t>gNB</w:t>
      </w:r>
      <w:proofErr w:type="spellEnd"/>
      <w:r>
        <w:rPr>
          <w:rFonts w:eastAsia="Malgun Gothic"/>
          <w:lang w:eastAsia="ja-JP"/>
        </w:rPr>
        <w:t xml:space="preserve">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 xml:space="preserve">The inter-IAB-donor </w:t>
      </w:r>
      <w:proofErr w:type="spellStart"/>
      <w:r w:rsidRPr="007E5161">
        <w:rPr>
          <w:rFonts w:eastAsia="Malgun Gothic"/>
          <w:lang w:eastAsia="ja-JP"/>
        </w:rPr>
        <w:t>gNB</w:t>
      </w:r>
      <w:proofErr w:type="spellEnd"/>
      <w:r w:rsidRPr="007E5161">
        <w:rPr>
          <w:rFonts w:eastAsia="Malgun Gothic"/>
          <w:lang w:eastAsia="ja-JP"/>
        </w:rPr>
        <w:t xml:space="preserve"> mobility procedure for mobile base station relay, including the reconfiguration during mobility, depends on RAN Rel-18 work.</w:t>
      </w:r>
    </w:p>
    <w:p w14:paraId="1B0DAF6E" w14:textId="77777777" w:rsidR="004D48E5" w:rsidRDefault="004D48E5" w:rsidP="00C11369">
      <w:pPr>
        <w:pStyle w:val="B1"/>
      </w:pPr>
      <w:r>
        <w:t>3.</w:t>
      </w:r>
      <w:r>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812EB99" w:rsidR="004D48E5" w:rsidRDefault="004D48E5" w:rsidP="00C11369">
      <w:pPr>
        <w:pStyle w:val="B1"/>
      </w:pPr>
      <w:r>
        <w:t>4.</w:t>
      </w:r>
      <w:r>
        <w:tab/>
        <w:t xml:space="preserve">The VPLMN AMF performs UE registration and further checks with H-UDM whether the mobile base station relay is authorized to operate as a mobile base station relay. The UDM provides the MBSR-Operation allowed indication to AMF as part of the Access and Mobility Subscription data as defined in clause 4.2.2.2.2 of the </w:t>
      </w:r>
      <w:r w:rsidR="00FE3F54">
        <w:t>TS 23.502 [</w:t>
      </w:r>
      <w:r>
        <w:t>5].</w:t>
      </w:r>
    </w:p>
    <w:p w14:paraId="65928FAC" w14:textId="77777777" w:rsidR="004D48E5" w:rsidRDefault="004D48E5" w:rsidP="00C11369">
      <w:pPr>
        <w:pStyle w:val="B1"/>
      </w:pPr>
      <w:r>
        <w:t>5.</w:t>
      </w:r>
      <w:r>
        <w:tab/>
        <w:t>If the AMF determines that the mobile base station relay is authorized to operate as a mobile base station relay, the AMF sends a Registration Accept message to the mobile base station relay.</w:t>
      </w:r>
    </w:p>
    <w:p w14:paraId="492AFAA5" w14:textId="22D17F43" w:rsidR="00C11369" w:rsidRPr="00333F85" w:rsidRDefault="00C11369" w:rsidP="00C11369">
      <w:pPr>
        <w:pStyle w:val="Heading3"/>
        <w:rPr>
          <w:lang w:eastAsia="zh-CN"/>
        </w:rPr>
      </w:pPr>
      <w:bookmarkStart w:id="230" w:name="_Toc100980695"/>
      <w:bookmarkStart w:id="231" w:name="_Toc104390063"/>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230"/>
      <w:bookmarkEnd w:id="231"/>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6643FD5F" w14:textId="4FCA808D" w:rsidR="00C11369" w:rsidRPr="004D48E5" w:rsidRDefault="00E777F5" w:rsidP="004D48E5">
      <w:pPr>
        <w:pStyle w:val="EditorsNote"/>
      </w:pPr>
      <w:r>
        <w:t>Editor's note:</w:t>
      </w:r>
      <w:r>
        <w:tab/>
      </w:r>
      <w:r w:rsidR="00C11369">
        <w:t xml:space="preserve">It needs to be evaluated if existing UE PLMN selection operation defined in </w:t>
      </w:r>
      <w:r w:rsidR="00FE3F54">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94532F3"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proofErr w:type="spellStart"/>
      <w:r w:rsidR="001A7FAD">
        <w:rPr>
          <w:lang w:val="en-US" w:eastAsia="zh-CN"/>
        </w:rPr>
        <w:t>gNB</w:t>
      </w:r>
      <w:proofErr w:type="spellEnd"/>
      <w:r w:rsidR="001A7FAD">
        <w:rPr>
          <w:lang w:val="en-US" w:eastAsia="zh-CN"/>
        </w:rPr>
        <w:t xml:space="preserve"> mobility</w:t>
      </w:r>
      <w:r>
        <w:rPr>
          <w:lang w:val="en-US" w:eastAsia="zh-CN"/>
        </w:rPr>
        <w:t xml:space="preserve"> procedure</w:t>
      </w:r>
      <w:r w:rsidR="008941E7">
        <w:rPr>
          <w:lang w:val="en-US" w:eastAsia="zh-CN"/>
        </w:rPr>
        <w:t>.</w:t>
      </w:r>
    </w:p>
    <w:p w14:paraId="0D199FAB" w14:textId="3C2C3242" w:rsidR="00C11369" w:rsidRDefault="00E777F5" w:rsidP="00C11369">
      <w:pPr>
        <w:pStyle w:val="EditorsNote"/>
      </w:pPr>
      <w:r>
        <w:t>Editor's note:</w:t>
      </w:r>
      <w:r>
        <w:tab/>
      </w:r>
      <w:r w:rsidR="00DC36D7">
        <w:t xml:space="preserve">The </w:t>
      </w:r>
      <w:r w:rsidR="00C11369">
        <w:t xml:space="preserve">support of </w:t>
      </w:r>
      <w:r w:rsidR="00907C43">
        <w:t>inter-</w:t>
      </w:r>
      <w:r w:rsidR="00C11369">
        <w:t>IAB-donor</w:t>
      </w:r>
      <w:r w:rsidR="00907C43">
        <w:t xml:space="preserve"> </w:t>
      </w:r>
      <w:proofErr w:type="spellStart"/>
      <w:r w:rsidR="00907C43">
        <w:t>gNB</w:t>
      </w:r>
      <w:proofErr w:type="spellEnd"/>
      <w:r w:rsidR="00907C43">
        <w:t xml:space="preserve">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7F38B1F" w:rsidR="00D92497" w:rsidRDefault="00D92497" w:rsidP="00D92497">
      <w:pPr>
        <w:pStyle w:val="EditorsNote"/>
      </w:pPr>
      <w:r>
        <w:t xml:space="preserve">Editor's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66E4BC61" w14:textId="775762DD" w:rsidR="009E3C29" w:rsidRDefault="009E3C29" w:rsidP="009E3C29">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p>
    <w:p w14:paraId="273FB154" w14:textId="4C977392" w:rsidR="008A7D1E" w:rsidRDefault="008A7D1E" w:rsidP="008A7D1E">
      <w:pPr>
        <w:pStyle w:val="Heading2"/>
      </w:pPr>
      <w:bookmarkStart w:id="232" w:name="_Toc100980696"/>
      <w:bookmarkStart w:id="233" w:name="_Toc104390064"/>
      <w:r>
        <w:lastRenderedPageBreak/>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232"/>
      <w:bookmarkEnd w:id="233"/>
    </w:p>
    <w:p w14:paraId="5182BC9B" w14:textId="1FCA6981" w:rsidR="008A7D1E" w:rsidRDefault="008A7D1E" w:rsidP="008A7D1E">
      <w:pPr>
        <w:pStyle w:val="Heading3"/>
      </w:pPr>
      <w:bookmarkStart w:id="234" w:name="_Toc100980697"/>
      <w:bookmarkStart w:id="235" w:name="_Toc104390065"/>
      <w:r>
        <w:t>6.</w:t>
      </w:r>
      <w:r w:rsidR="00CD535E">
        <w:t>7</w:t>
      </w:r>
      <w:r>
        <w:t>.1</w:t>
      </w:r>
      <w:r>
        <w:tab/>
        <w:t>General</w:t>
      </w:r>
      <w:bookmarkEnd w:id="234"/>
      <w:bookmarkEnd w:id="235"/>
    </w:p>
    <w:p w14:paraId="70CC1A49" w14:textId="477D901B" w:rsidR="00DC36D7" w:rsidRDefault="004D48E5" w:rsidP="008A7D1E">
      <w:r>
        <w:t xml:space="preserve">This solution relates to KI#5 "Support of location services for UEs accessing via a mobile base station relay". It proposes a solution where the UE and the mobile base station relay/VMR uses the legacy location procedures and positioning protocols described in the specifications </w:t>
      </w:r>
      <w:r w:rsidR="00FE3F54">
        <w:t>TS 23.273 [</w:t>
      </w:r>
      <w:r>
        <w:t xml:space="preserve">4], </w:t>
      </w:r>
      <w:r w:rsidR="00FE3F54">
        <w:t>TS 37.355 [</w:t>
      </w:r>
      <w:r>
        <w:t xml:space="preserve">13] and </w:t>
      </w:r>
      <w:proofErr w:type="spellStart"/>
      <w:r>
        <w:t>NRPPa</w:t>
      </w:r>
      <w:proofErr w:type="spellEnd"/>
      <w:r>
        <w:t xml:space="preserve"> in </w:t>
      </w:r>
      <w:r w:rsidR="00FE3F54">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 xml:space="preserve">A UE performing positioning measurements based on signals from the mobile base station relay and other base stations </w:t>
      </w:r>
      <w:proofErr w:type="spellStart"/>
      <w:r>
        <w:t>gNBs</w:t>
      </w:r>
      <w:proofErr w:type="spellEnd"/>
      <w:r>
        <w:t>.</w:t>
      </w:r>
    </w:p>
    <w:p w14:paraId="2D37964C" w14:textId="77777777" w:rsidR="00DC36D7" w:rsidRDefault="00DC36D7" w:rsidP="00DC36D7">
      <w:pPr>
        <w:pStyle w:val="B1"/>
      </w:pPr>
      <w:r>
        <w:t>-</w:t>
      </w:r>
      <w:r>
        <w:tab/>
        <w:t xml:space="preserve">A UE performing positioning measurements only on the mobile base station relay, i.e. no neighbouring </w:t>
      </w:r>
      <w:proofErr w:type="spellStart"/>
      <w:r>
        <w:t>gNBs</w:t>
      </w:r>
      <w:proofErr w:type="spellEnd"/>
      <w:r>
        <w:t xml:space="preserve"> to measure on. The UE may use the </w:t>
      </w:r>
      <w:proofErr w:type="spellStart"/>
      <w:r>
        <w:t>Sidelink</w:t>
      </w:r>
      <w:proofErr w:type="spellEnd"/>
      <w:r>
        <w:t xml:space="preserve"> positioning procedures investigated in the </w:t>
      </w:r>
      <w:proofErr w:type="spellStart"/>
      <w:r>
        <w:t>FS_Ranging_SL</w:t>
      </w:r>
      <w:proofErr w:type="spellEnd"/>
      <w:r>
        <w:t xml:space="preserve">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236" w:name="_Toc100980698"/>
      <w:bookmarkStart w:id="237" w:name="_Toc104390066"/>
      <w:r>
        <w:t>6.</w:t>
      </w:r>
      <w:r w:rsidR="00CD535E">
        <w:t>7</w:t>
      </w:r>
      <w:r>
        <w:t>.2</w:t>
      </w:r>
      <w:r>
        <w:tab/>
        <w:t>Functional descriptions</w:t>
      </w:r>
      <w:bookmarkEnd w:id="236"/>
      <w:bookmarkEnd w:id="237"/>
    </w:p>
    <w:p w14:paraId="5904BAD9" w14:textId="77777777" w:rsidR="00DC36D7" w:rsidRDefault="00DC36D7" w:rsidP="008A7D1E">
      <w:r>
        <w:t>A network node on which UE performs its positioning measurements needs a known position. In case the network node is a mobile base station relay it may change its location, so it is important that the position of the mobile base station relay node is known for the time period 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 xml:space="preserve">When a UE performs positioning measurements based on signals from the mobile base station relay and possibly other base stations </w:t>
      </w:r>
      <w:proofErr w:type="spellStart"/>
      <w:r>
        <w:t>gNBs</w:t>
      </w:r>
      <w:proofErr w:type="spellEnd"/>
      <w:r>
        <w:t xml:space="preserve"> the current position of the mobile base station relay needs to be known by the LMF and therefore the LMF may need to request positioning measurements of the mobile base station relay.</w:t>
      </w:r>
    </w:p>
    <w:p w14:paraId="627B3BFD" w14:textId="77777777" w:rsidR="00DC36D7" w:rsidRDefault="00DC36D7" w:rsidP="00DC36D7">
      <w:pPr>
        <w:pStyle w:val="B1"/>
      </w:pPr>
      <w:r>
        <w:t>-</w:t>
      </w:r>
      <w:r>
        <w:tab/>
        <w:t xml:space="preserve">When a UE only can perform measurements on the mobile base station relay i.e. no or not enough neighbouring </w:t>
      </w:r>
      <w:proofErr w:type="spellStart"/>
      <w:r>
        <w:t>gNBs</w:t>
      </w:r>
      <w:proofErr w:type="spellEnd"/>
      <w:r>
        <w:t xml:space="preserve"> to measure on, it may use the </w:t>
      </w:r>
      <w:proofErr w:type="spellStart"/>
      <w:r>
        <w:t>sidelink</w:t>
      </w:r>
      <w:proofErr w:type="spellEnd"/>
      <w:r>
        <w:t xml:space="preserve"> positioning procedures as investigated in </w:t>
      </w:r>
      <w:proofErr w:type="spellStart"/>
      <w:r>
        <w:t>FS_Ranging_SL</w:t>
      </w:r>
      <w:proofErr w:type="spellEnd"/>
      <w:r>
        <w:t xml:space="preserve"> TR 23.700-86 [15]. This solution will not go into details of this solution as it is handled within </w:t>
      </w:r>
      <w:proofErr w:type="spellStart"/>
      <w:r>
        <w:t>FS_Ranging_SL</w:t>
      </w:r>
      <w:proofErr w:type="spellEnd"/>
      <w:r>
        <w:t>.</w:t>
      </w:r>
    </w:p>
    <w:p w14:paraId="2CD94E47" w14:textId="7E969DF4" w:rsidR="00DC36D7" w:rsidRDefault="00DC36D7" w:rsidP="00DC36D7">
      <w:r>
        <w:t>To support the UEs location procedures, the Mobile base station relay needs to get a good location estimate. The solution is based on the following principles:</w:t>
      </w:r>
    </w:p>
    <w:p w14:paraId="73369F16" w14:textId="6BF2F9A0" w:rsidR="00FF4883" w:rsidRDefault="00FF4883" w:rsidP="00FF4883">
      <w:pPr>
        <w:pStyle w:val="EditorsNote"/>
      </w:pPr>
      <w:r>
        <w:t>Editor</w:t>
      </w:r>
      <w:r w:rsidR="00FE3F54">
        <w:t>'</w:t>
      </w:r>
      <w:r>
        <w:t xml:space="preserve">s </w:t>
      </w:r>
      <w:r w:rsidR="004D48E5">
        <w:t>note</w:t>
      </w:r>
      <w:r>
        <w:t>:</w:t>
      </w:r>
      <w:r w:rsidR="004D48E5">
        <w:tab/>
      </w:r>
      <w:r>
        <w:t>It is FFS how to handle the case when the UE and the Mobile base station relay are served by different PLMNs.</w:t>
      </w:r>
    </w:p>
    <w:p w14:paraId="449294FE" w14:textId="2B42A20F" w:rsidR="00DC36D7" w:rsidRDefault="00DC36D7" w:rsidP="00DC36D7">
      <w:pPr>
        <w:pStyle w:val="B1"/>
      </w:pPr>
      <w:r>
        <w:t>-</w:t>
      </w:r>
      <w:r>
        <w:tab/>
        <w:t xml:space="preserve">Reuse of the LPP </w:t>
      </w:r>
      <w:r w:rsidR="00FE3F54">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5A30A374" w:rsidR="00DC36D7" w:rsidRDefault="00DC36D7" w:rsidP="00DC36D7">
      <w:pPr>
        <w:pStyle w:val="B1"/>
      </w:pPr>
      <w:r>
        <w:t>-</w:t>
      </w:r>
      <w:r>
        <w:tab/>
        <w:t>The donor</w:t>
      </w:r>
      <w:r w:rsidR="00FF4883">
        <w:t>-IAB</w:t>
      </w:r>
      <w:r>
        <w:t xml:space="preserve"> RAN node will need to inform the LMF that it has a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238" w:name="_Toc100980699"/>
      <w:bookmarkStart w:id="239" w:name="_Toc104390067"/>
      <w:r>
        <w:lastRenderedPageBreak/>
        <w:t>6.</w:t>
      </w:r>
      <w:r w:rsidR="00CD535E">
        <w:t>7</w:t>
      </w:r>
      <w:r>
        <w:t>.3</w:t>
      </w:r>
      <w:r>
        <w:tab/>
        <w:t>Procedures</w:t>
      </w:r>
      <w:bookmarkEnd w:id="238"/>
      <w:bookmarkEnd w:id="239"/>
    </w:p>
    <w:p w14:paraId="34019F19" w14:textId="73963E81" w:rsidR="008A7D1E" w:rsidRDefault="008A7D1E" w:rsidP="008A7D1E">
      <w:pPr>
        <w:pStyle w:val="Heading4"/>
      </w:pPr>
      <w:bookmarkStart w:id="240" w:name="_Toc100980700"/>
      <w:bookmarkStart w:id="241" w:name="_Toc104390068"/>
      <w:r>
        <w:t>6.</w:t>
      </w:r>
      <w:r w:rsidR="00CD535E">
        <w:t>7</w:t>
      </w:r>
      <w:r>
        <w:t>.3.1</w:t>
      </w:r>
      <w:r w:rsidR="00D86E69">
        <w:tab/>
      </w:r>
      <w:r>
        <w:t xml:space="preserve">MT_LR for UE served by a </w:t>
      </w:r>
      <w:r w:rsidRPr="00DA3266">
        <w:t>mobile base station relay</w:t>
      </w:r>
      <w:bookmarkEnd w:id="240"/>
      <w:bookmarkEnd w:id="241"/>
    </w:p>
    <w:p w14:paraId="3D414A04" w14:textId="667C1004" w:rsidR="008A7D1E" w:rsidRPr="00377022" w:rsidRDefault="00DC36D7" w:rsidP="008A7D1E">
      <w:r>
        <w:t xml:space="preserve">This procedure on MT-LR positioning consists of two parts, first the procedure for UE positioning from </w:t>
      </w:r>
      <w:r w:rsidR="00FE3F54">
        <w:t>TS 23.273 [</w:t>
      </w:r>
      <w:r>
        <w:t xml:space="preserve">4] utilizing the mobile base station relay as a RAN node and then the IAB-UE positioning using the UE positioning procedures in </w:t>
      </w:r>
      <w:r w:rsidR="00FE3F54">
        <w:t>TS 23.273 [</w:t>
      </w:r>
      <w:r>
        <w:t>4].</w:t>
      </w:r>
    </w:p>
    <w:p w14:paraId="5154B12D" w14:textId="77777777" w:rsidR="00CD535E" w:rsidRDefault="008A7D1E" w:rsidP="00CD535E">
      <w:pPr>
        <w:pStyle w:val="TH"/>
      </w:pPr>
      <w:r w:rsidRPr="00CE7D54">
        <w:object w:dxaOrig="7647" w:dyaOrig="4906" w14:anchorId="729A5F1C">
          <v:shape id="_x0000_i1043" type="#_x0000_t75" style="width:421.35pt;height:271.1pt" o:ole="">
            <v:imagedata r:id="rId49" o:title=""/>
          </v:shape>
          <o:OLEObject Type="Embed" ProgID="Visio.Drawing.15" ShapeID="_x0000_i1043" DrawAspect="Content" ObjectID="_1715004395" r:id="rId50"/>
        </w:object>
      </w:r>
    </w:p>
    <w:p w14:paraId="6C5A194D" w14:textId="4FCC836A"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mobile base station relay</w:t>
      </w:r>
    </w:p>
    <w:p w14:paraId="23CC3BAA" w14:textId="74F81FD6" w:rsidR="009E3C29" w:rsidRDefault="00FF4883" w:rsidP="00FE3F54">
      <w:pPr>
        <w:pStyle w:val="B1"/>
      </w:pPr>
      <w:r w:rsidRPr="00FE3F54">
        <w:t>0.</w:t>
      </w:r>
      <w:r w:rsidRPr="00FE3F54">
        <w:tab/>
      </w:r>
      <w:r w:rsidR="009E3C29" w:rsidRPr="00FE3F54">
        <w:t xml:space="preserve">The AMF serving UE is triggered to initiate location reporting procedure for UE as specified in </w:t>
      </w:r>
      <w:r w:rsidR="00FE3F54" w:rsidRPr="00FE3F54">
        <w:t>TS 23.273 [</w:t>
      </w:r>
      <w:r w:rsidR="009E3C29" w:rsidRPr="00FE3F54">
        <w:t>4].</w:t>
      </w:r>
      <w:r w:rsidRPr="00FE3F54">
        <w:t xml:space="preserve"> The Mobile Base station relay have registered with the network, </w:t>
      </w:r>
      <w:r w:rsidR="00345F73" w:rsidRPr="00FE3F54">
        <w:t xml:space="preserve">and </w:t>
      </w:r>
      <w:r w:rsidRPr="00FE3F54">
        <w:t>during the registration the doner-IAB RAN node provided the IAB indication to the AMF.</w:t>
      </w:r>
    </w:p>
    <w:p w14:paraId="6AC28675" w14:textId="1D853374" w:rsidR="00FF4883" w:rsidRDefault="00FF4883" w:rsidP="00FF4883">
      <w:pPr>
        <w:pStyle w:val="NO"/>
      </w:pPr>
      <w:r>
        <w:t>NOTE</w:t>
      </w:r>
      <w:r w:rsidR="004D48E5">
        <w:t> </w:t>
      </w:r>
      <w:r>
        <w:t>1:</w:t>
      </w:r>
      <w:r w:rsidR="004D48E5">
        <w:tab/>
      </w:r>
      <w:r>
        <w:t>The Mobile Base Station Relay and UE may be registered and served by different AMFs.</w:t>
      </w:r>
    </w:p>
    <w:p w14:paraId="0B887017" w14:textId="5398363A" w:rsidR="009E3C29" w:rsidRDefault="009E3C29" w:rsidP="000C1860">
      <w:pPr>
        <w:pStyle w:val="B1"/>
      </w:pPr>
      <w:r>
        <w:t>1.</w:t>
      </w:r>
      <w:r>
        <w:tab/>
        <w:t>The LMF</w:t>
      </w:r>
      <w:r w:rsidR="00FF4883">
        <w:t>,</w:t>
      </w:r>
      <w:r>
        <w:t xml:space="preserve"> selected by the AMF serving UE</w:t>
      </w:r>
      <w:r w:rsidR="00FF4883">
        <w:t>,</w:t>
      </w:r>
      <w:r>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is the MBSR.</w:t>
      </w:r>
    </w:p>
    <w:p w14:paraId="7ABAA5F3" w14:textId="36F9BAA7" w:rsidR="00FF4883" w:rsidRDefault="009E3C29" w:rsidP="00FF4883">
      <w:pPr>
        <w:pStyle w:val="B1"/>
      </w:pPr>
      <w:r>
        <w:t>2.</w:t>
      </w:r>
      <w:r>
        <w:tab/>
        <w:t xml:space="preserve">The LMF sends a </w:t>
      </w:r>
      <w:proofErr w:type="spellStart"/>
      <w:r>
        <w:t>NRPPa</w:t>
      </w:r>
      <w:proofErr w:type="spellEnd"/>
      <w:r>
        <w:t xml:space="preserve"> message to the RAN node to turn on the PRS broadcasting. Based on this message the RAN node will instruct all IAB nodes including the mobile base station relay to turn on the PRS broadcasting.</w:t>
      </w:r>
      <w:r w:rsidR="00FF4883" w:rsidRPr="00FF4883">
        <w:t xml:space="preserve"> </w:t>
      </w:r>
      <w:r w:rsidR="00FF4883">
        <w:t xml:space="preserve">The LMF may also query which TRPs that are connected to the RAN node. The response from the RAN node may include an indication </w:t>
      </w:r>
      <w:r w:rsidR="00E42577">
        <w:t xml:space="preserve">of </w:t>
      </w:r>
      <w:r w:rsidR="00FF4883">
        <w:t>which cell-ID(s) that are associated with a Mobile Base Station Relay.</w:t>
      </w:r>
    </w:p>
    <w:p w14:paraId="696FDBEF" w14:textId="7C407C6C" w:rsidR="009E3C29" w:rsidRDefault="00FF4883" w:rsidP="00FF4883">
      <w:pPr>
        <w:pStyle w:val="NO"/>
      </w:pPr>
      <w:r>
        <w:t>NOTE</w:t>
      </w:r>
      <w:r w:rsidR="004D48E5">
        <w:t> </w:t>
      </w:r>
      <w:r>
        <w:t>2:</w:t>
      </w:r>
      <w:r w:rsidR="004D48E5">
        <w:tab/>
      </w:r>
      <w:r>
        <w:t xml:space="preserve">Whether the LMF needs to query RAN node using dedicated signalling i.e. the </w:t>
      </w:r>
      <w:r w:rsidRPr="00BD730F">
        <w:rPr>
          <w:i/>
          <w:iCs/>
        </w:rPr>
        <w:t>TRP Information request</w:t>
      </w:r>
      <w:r w:rsidRPr="00BD730F">
        <w:t xml:space="preserve"> </w:t>
      </w:r>
      <w:r>
        <w:t xml:space="preserve">about the TRPs to receive the cell-ID of any mobile base station relays or the this could be combined with other </w:t>
      </w:r>
      <w:proofErr w:type="spellStart"/>
      <w:r>
        <w:t>NRPPa</w:t>
      </w:r>
      <w:proofErr w:type="spellEnd"/>
      <w:r>
        <w:t xml:space="preserve"> message is up to RAN to specify.</w:t>
      </w:r>
    </w:p>
    <w:p w14:paraId="1967C745" w14:textId="2CAD987B" w:rsidR="008A7D1E" w:rsidRPr="00A57634" w:rsidRDefault="00E777F5" w:rsidP="008A7D1E">
      <w:pPr>
        <w:pStyle w:val="NO"/>
      </w:pPr>
      <w:r>
        <w:t>NOTE</w:t>
      </w:r>
      <w:r w:rsidR="004D48E5">
        <w:t> </w:t>
      </w:r>
      <w:r w:rsidR="00FF4883">
        <w:t>3</w:t>
      </w:r>
      <w:r>
        <w:t>:</w:t>
      </w:r>
      <w:r>
        <w:tab/>
      </w:r>
      <w:r w:rsidR="008A7D1E">
        <w:t>The message between the donor</w:t>
      </w:r>
      <w:r w:rsidR="00FF4883">
        <w:t>-IAB</w:t>
      </w:r>
      <w:r w:rsidR="008A7D1E">
        <w:t xml:space="preserve"> RAN node and the mobile base station relay should be defined by RAN. In the figure above the message is indicated as </w:t>
      </w:r>
      <w:proofErr w:type="spellStart"/>
      <w:r w:rsidR="008A7D1E">
        <w:t>NRPPa</w:t>
      </w:r>
      <w:proofErr w:type="spellEnd"/>
      <w:r w:rsidR="008A7D1E">
        <w:t xml:space="preserve"> message, as this was the trigger for the donor</w:t>
      </w:r>
      <w:r w:rsidR="001C52C3">
        <w:t>-IAB</w:t>
      </w:r>
      <w:r w:rsidR="008A7D1E">
        <w:t xml:space="preserve"> RAN node.</w:t>
      </w:r>
    </w:p>
    <w:p w14:paraId="3D546B59" w14:textId="5E93CFAD" w:rsidR="008A7D1E" w:rsidRDefault="009E3C29" w:rsidP="000C1860">
      <w:pPr>
        <w:pStyle w:val="B1"/>
      </w:pPr>
      <w:r>
        <w:t>3.</w:t>
      </w:r>
      <w:r>
        <w:tab/>
        <w:t xml:space="preserve">The RAN node informs the LMF that at least one of the nodes is a mobile base station relay and includes the </w:t>
      </w:r>
      <w:r w:rsidR="001C52C3">
        <w:t>cell-</w:t>
      </w:r>
      <w:r>
        <w:t xml:space="preserve">ID of mobile base station relay </w:t>
      </w:r>
      <w:r w:rsidR="001C52C3" w:rsidRPr="001C52C3">
        <w:t xml:space="preserve">and the 5G-GUTI of the mobile base station relay </w:t>
      </w:r>
      <w:r>
        <w:t>in the</w:t>
      </w:r>
      <w:r w:rsidR="001C52C3">
        <w:t xml:space="preserve"> response</w:t>
      </w:r>
      <w:r>
        <w:t xml:space="preserve"> message.</w:t>
      </w:r>
    </w:p>
    <w:p w14:paraId="4DE05A8C" w14:textId="1503BFBB" w:rsidR="001C52C3" w:rsidRDefault="001C52C3" w:rsidP="001C52C3">
      <w:pPr>
        <w:pStyle w:val="NO"/>
      </w:pPr>
      <w:r>
        <w:t>NOTE</w:t>
      </w:r>
      <w:r w:rsidR="004D48E5">
        <w:t> </w:t>
      </w:r>
      <w:r>
        <w:t>4:</w:t>
      </w:r>
      <w:r w:rsidR="00FE3F54">
        <w:tab/>
      </w:r>
      <w:r>
        <w:t>The 5G-GUTI and the indication that a TRP/cell-ID is associated with a mobile base station relay is a new information element that RAN needs to confirm.</w:t>
      </w:r>
    </w:p>
    <w:p w14:paraId="698EC190" w14:textId="77EEF366" w:rsidR="009E3C29" w:rsidRDefault="009E3C29" w:rsidP="0009086A">
      <w:pPr>
        <w:pStyle w:val="B1"/>
      </w:pPr>
      <w:r>
        <w:lastRenderedPageBreak/>
        <w:t>4.</w:t>
      </w:r>
      <w:r>
        <w:tab/>
        <w:t>The LMF sends a DL positioning message to the UE</w:t>
      </w:r>
      <w:r w:rsidR="001C52C3">
        <w:t xml:space="preserve">. </w:t>
      </w:r>
      <w:r w:rsidR="001C52C3" w:rsidRPr="001C52C3">
        <w:t>The LMF may also have provided the UE with assistance data that includes relevant cells in the area i.e. the Area-ID-</w:t>
      </w:r>
      <w:proofErr w:type="spellStart"/>
      <w:r w:rsidR="001C52C3" w:rsidRPr="001C52C3">
        <w:t>CellList</w:t>
      </w:r>
      <w:proofErr w:type="spellEnd"/>
      <w:r w:rsidR="001C52C3" w:rsidRPr="001C52C3">
        <w:t>.</w:t>
      </w:r>
    </w:p>
    <w:p w14:paraId="5880BD12" w14:textId="1165F4A6" w:rsidR="009E3C29" w:rsidRDefault="009E3C29" w:rsidP="0009086A">
      <w:pPr>
        <w:pStyle w:val="B1"/>
      </w:pPr>
      <w:r>
        <w:t>5.</w:t>
      </w:r>
      <w:r>
        <w:tab/>
        <w:t xml:space="preserve">The UE performs positioning measurements on the mobile base station relay and other neighbouring </w:t>
      </w:r>
      <w:r w:rsidR="00533185">
        <w:t>cells</w:t>
      </w:r>
      <w:r>
        <w:t>.</w:t>
      </w:r>
    </w:p>
    <w:p w14:paraId="3A33291E" w14:textId="7FA2707A" w:rsidR="009E3C29" w:rsidRDefault="009E3C29" w:rsidP="0009086A">
      <w:pPr>
        <w:pStyle w:val="B1"/>
      </w:pPr>
      <w:r>
        <w:t>6.</w:t>
      </w:r>
      <w:r>
        <w:tab/>
        <w:t xml:space="preserve">The UE send the UL positioning message including the positioning data captured by the UE in step 5. </w:t>
      </w:r>
      <w:r w:rsidR="00533185">
        <w:t>The data set may include one or more cell-</w:t>
      </w:r>
      <w:r>
        <w:t>ID</w:t>
      </w:r>
      <w:r w:rsidR="00533185">
        <w:t>(s) with positioning data associated with a</w:t>
      </w:r>
      <w:r>
        <w:t xml:space="preserve"> mobile base station relay.</w:t>
      </w:r>
    </w:p>
    <w:p w14:paraId="4392A76E" w14:textId="144F9B69" w:rsidR="008A7D1E" w:rsidRPr="009F01D2" w:rsidRDefault="00DC36D7" w:rsidP="009F01D2">
      <w:pPr>
        <w:pStyle w:val="B1"/>
      </w:pPr>
      <w:r>
        <w:t>7.</w:t>
      </w:r>
      <w:r>
        <w:tab/>
      </w:r>
      <w:r w:rsidR="00533185" w:rsidRPr="00533185">
        <w:t>If the LMF has received positioning data linked to one or more mobile base station cell-ID(s), the LMF resolves the AMF serving the mobile base station relay, from the 5G-GUTI received in step 3</w:t>
      </w:r>
      <w:r w:rsidR="00060BEF">
        <w:t>,</w:t>
      </w:r>
      <w:r w:rsidR="00533185" w:rsidRPr="00533185">
        <w:t xml:space="preserve"> and triggers the AMF to initiate the location reporting procedure for the mobile base station relay. The AMF provides the LCS correlation ID and cell-ID to the LMF. </w:t>
      </w:r>
      <w:r w:rsidR="00533185">
        <w:t>T</w:t>
      </w:r>
      <w:r>
        <w:t xml:space="preserve">he LMF performs one or more of the positioning procedures described in clauses 6.11.1, 6.11.2 and 6.11.3 of </w:t>
      </w:r>
      <w:r w:rsidR="00FE3F54">
        <w:t>TS 23.273 [</w:t>
      </w:r>
      <w:r>
        <w:t xml:space="preserve">4] to estimates the </w:t>
      </w:r>
      <w:r w:rsidR="00533185">
        <w:t>mobile base station relay(s)</w:t>
      </w:r>
      <w:r>
        <w:t xml:space="preserve"> location. The LMF determines the location of UE using the positioning data set and the estimated mobile base station relay</w:t>
      </w:r>
      <w:r w:rsidR="00533185">
        <w:t>(s)</w:t>
      </w:r>
      <w:r>
        <w:t xml:space="preserve"> location.</w:t>
      </w:r>
    </w:p>
    <w:p w14:paraId="3E290FE4" w14:textId="65454188" w:rsidR="008A7D1E" w:rsidRDefault="00DC36D7" w:rsidP="000C1860">
      <w:pPr>
        <w:pStyle w:val="B1"/>
      </w:pPr>
      <w:r>
        <w:t>8.</w:t>
      </w:r>
      <w:r>
        <w:tab/>
        <w:t>The LMF provides the UE location to the AMF serving the UE.</w:t>
      </w:r>
    </w:p>
    <w:p w14:paraId="48537EB6" w14:textId="7D9C355C" w:rsidR="008A7D1E" w:rsidRDefault="008A7D1E" w:rsidP="008A7D1E">
      <w:pPr>
        <w:pStyle w:val="Heading3"/>
      </w:pPr>
      <w:bookmarkStart w:id="242" w:name="_Toc100980701"/>
      <w:bookmarkStart w:id="243" w:name="_Toc104390069"/>
      <w:r>
        <w:t>6.</w:t>
      </w:r>
      <w:r w:rsidR="0005563B">
        <w:t>7</w:t>
      </w:r>
      <w:r>
        <w:t>.4</w:t>
      </w:r>
      <w:r>
        <w:tab/>
        <w:t>Impacts on services, entities, and interfaces</w:t>
      </w:r>
      <w:bookmarkEnd w:id="242"/>
      <w:bookmarkEnd w:id="243"/>
    </w:p>
    <w:p w14:paraId="64873C13" w14:textId="77777777" w:rsidR="009E3C29" w:rsidRDefault="009E3C29" w:rsidP="009E3C29">
      <w:r>
        <w:t>LMF:</w:t>
      </w:r>
    </w:p>
    <w:p w14:paraId="191DD1BE" w14:textId="76805BC3" w:rsidR="002A320B" w:rsidRDefault="009E3C29" w:rsidP="009E3C29">
      <w:pPr>
        <w:pStyle w:val="B1"/>
      </w:pPr>
      <w:r>
        <w:t>-</w:t>
      </w:r>
      <w:r>
        <w:tab/>
        <w:t xml:space="preserve">Support receiving </w:t>
      </w:r>
      <w:r w:rsidR="00533185">
        <w:t xml:space="preserve">5G-GUTI </w:t>
      </w:r>
      <w:r>
        <w:t>of a mobile base station relay from a RAN node</w:t>
      </w:r>
      <w:r w:rsidR="002A320B">
        <w:t>.</w:t>
      </w:r>
    </w:p>
    <w:p w14:paraId="50A5CF75" w14:textId="10631DC0" w:rsidR="009E3C29" w:rsidRDefault="002A320B" w:rsidP="009E3C29">
      <w:pPr>
        <w:pStyle w:val="B1"/>
      </w:pPr>
      <w:r>
        <w:t>-</w:t>
      </w:r>
      <w:r>
        <w:tab/>
        <w:t xml:space="preserve">Support </w:t>
      </w:r>
      <w:r w:rsidR="009E3C29">
        <w:t>us</w:t>
      </w:r>
      <w:r>
        <w:t>ing</w:t>
      </w:r>
      <w:r w:rsidR="009E3C29">
        <w:t xml:space="preserve"> the </w:t>
      </w:r>
      <w:r>
        <w:t xml:space="preserve">5G-GUTI </w:t>
      </w:r>
      <w:r w:rsidR="009E3C29">
        <w:t xml:space="preserve">to determine the </w:t>
      </w:r>
      <w:r>
        <w:t xml:space="preserve">serving AMF and trigger </w:t>
      </w:r>
      <w:r w:rsidR="009E3C29">
        <w:t xml:space="preserve">location </w:t>
      </w:r>
      <w:r>
        <w:t xml:space="preserve">estimation </w:t>
      </w:r>
      <w:r w:rsidR="009E3C29">
        <w:t>of the mobile base station relay.</w:t>
      </w:r>
    </w:p>
    <w:p w14:paraId="42C19EEC" w14:textId="304AB8A5" w:rsidR="002A320B" w:rsidRDefault="002A320B" w:rsidP="009E3C29">
      <w:pPr>
        <w:pStyle w:val="B1"/>
      </w:pPr>
      <w:r>
        <w:t>-</w:t>
      </w:r>
      <w:r>
        <w:tab/>
      </w:r>
      <w:r w:rsidRPr="002A320B">
        <w:t>Support determining the UE location based on the positioning data received by the UE combined with the location estimates of the mobile base station relay(s).</w:t>
      </w:r>
    </w:p>
    <w:p w14:paraId="26E2A96D" w14:textId="77777777" w:rsidR="009E3C29" w:rsidRDefault="009E3C29" w:rsidP="009E3C29">
      <w:r>
        <w:t>RAN:</w:t>
      </w:r>
    </w:p>
    <w:p w14:paraId="39E9FDDC" w14:textId="4578F5F0" w:rsidR="009E3C29" w:rsidRDefault="009E3C29" w:rsidP="009E3C29">
      <w:pPr>
        <w:pStyle w:val="B1"/>
      </w:pPr>
      <w:r>
        <w:t>-</w:t>
      </w:r>
      <w:r>
        <w:tab/>
        <w:t xml:space="preserve">Support providing the </w:t>
      </w:r>
      <w:r w:rsidR="002A320B">
        <w:t xml:space="preserve">5G-GUTI </w:t>
      </w:r>
      <w:r>
        <w:t>of the mobile base station relay to the LMF</w:t>
      </w:r>
      <w:r w:rsidR="002A320B" w:rsidRPr="002A320B">
        <w:t xml:space="preserve"> to indicate that the cell-ID/TRP is a mobile base station relay</w:t>
      </w:r>
      <w:r>
        <w:t>.</w:t>
      </w:r>
    </w:p>
    <w:p w14:paraId="055D8D37" w14:textId="58D59954" w:rsidR="009C42EF" w:rsidRPr="00522C4E" w:rsidRDefault="009C42EF" w:rsidP="009C42EF">
      <w:pPr>
        <w:pStyle w:val="Heading2"/>
      </w:pPr>
      <w:bookmarkStart w:id="244" w:name="_Toc97022938"/>
      <w:bookmarkStart w:id="245" w:name="_Toc100980702"/>
      <w:bookmarkStart w:id="246" w:name="_Toc104390070"/>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244"/>
      <w:r>
        <w:rPr>
          <w:rFonts w:eastAsia="DengXian" w:hint="eastAsia"/>
          <w:lang w:eastAsia="zh-CN"/>
        </w:rPr>
        <w:t>for UE accessing via mobile base station relay</w:t>
      </w:r>
      <w:bookmarkEnd w:id="245"/>
      <w:bookmarkEnd w:id="246"/>
    </w:p>
    <w:p w14:paraId="70FF2E33" w14:textId="2416DA67" w:rsidR="009C42EF" w:rsidRDefault="009C42EF" w:rsidP="009C42EF">
      <w:pPr>
        <w:pStyle w:val="Heading3"/>
        <w:rPr>
          <w:lang w:eastAsia="ko-KR"/>
        </w:rPr>
      </w:pPr>
      <w:bookmarkStart w:id="247" w:name="_Toc16839383"/>
      <w:bookmarkStart w:id="248" w:name="_Toc23236015"/>
      <w:bookmarkStart w:id="249" w:name="_Toc97022939"/>
      <w:bookmarkStart w:id="250" w:name="_Toc100980703"/>
      <w:bookmarkStart w:id="251" w:name="_Toc104390071"/>
      <w:r>
        <w:rPr>
          <w:lang w:eastAsia="ko-KR"/>
        </w:rPr>
        <w:t>6.</w:t>
      </w:r>
      <w:r w:rsidR="003C341B">
        <w:rPr>
          <w:lang w:eastAsia="ko-KR"/>
        </w:rPr>
        <w:t>8</w:t>
      </w:r>
      <w:r>
        <w:rPr>
          <w:lang w:eastAsia="ko-KR"/>
        </w:rPr>
        <w:t>.1</w:t>
      </w:r>
      <w:r>
        <w:rPr>
          <w:lang w:eastAsia="ko-KR"/>
        </w:rPr>
        <w:tab/>
      </w:r>
      <w:bookmarkEnd w:id="247"/>
      <w:r w:rsidRPr="00DF66DC">
        <w:rPr>
          <w:rFonts w:eastAsia="DengXian" w:hint="eastAsia"/>
          <w:lang w:eastAsia="zh-CN"/>
        </w:rPr>
        <w:t>General</w:t>
      </w:r>
      <w:bookmarkEnd w:id="248"/>
      <w:bookmarkEnd w:id="249"/>
      <w:bookmarkEnd w:id="250"/>
      <w:bookmarkEnd w:id="251"/>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252" w:name="_Toc16839384"/>
      <w:bookmarkStart w:id="253" w:name="_Toc23236016"/>
      <w:bookmarkStart w:id="254" w:name="_Toc97022940"/>
      <w:bookmarkStart w:id="255" w:name="_Toc100980704"/>
      <w:bookmarkStart w:id="256" w:name="_Toc104390072"/>
      <w:r>
        <w:rPr>
          <w:lang w:eastAsia="ko-KR"/>
        </w:rPr>
        <w:t>6.</w:t>
      </w:r>
      <w:r w:rsidR="003C341B">
        <w:rPr>
          <w:lang w:eastAsia="ko-KR"/>
        </w:rPr>
        <w:t>8</w:t>
      </w:r>
      <w:r>
        <w:rPr>
          <w:lang w:eastAsia="ko-KR"/>
        </w:rPr>
        <w:t>.2</w:t>
      </w:r>
      <w:r>
        <w:rPr>
          <w:lang w:eastAsia="ko-KR"/>
        </w:rPr>
        <w:tab/>
        <w:t>Functional Description</w:t>
      </w:r>
      <w:bookmarkEnd w:id="252"/>
      <w:bookmarkEnd w:id="253"/>
      <w:bookmarkEnd w:id="254"/>
      <w:r w:rsidRPr="00DF66DC">
        <w:rPr>
          <w:rFonts w:eastAsia="DengXian" w:hint="eastAsia"/>
          <w:lang w:eastAsia="zh-CN"/>
        </w:rPr>
        <w:t>s</w:t>
      </w:r>
      <w:bookmarkEnd w:id="255"/>
      <w:bookmarkEnd w:id="256"/>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w:t>
      </w:r>
      <w:proofErr w:type="spellStart"/>
      <w:r>
        <w:rPr>
          <w:rFonts w:eastAsia="DengXian" w:hint="eastAsia"/>
          <w:lang w:eastAsia="zh-CN"/>
        </w:rPr>
        <w:t>NRPPa</w:t>
      </w:r>
      <w:proofErr w:type="spellEnd"/>
      <w:r>
        <w:rPr>
          <w:rFonts w:eastAsia="DengXian" w:hint="eastAsia"/>
          <w:lang w:eastAsia="zh-CN"/>
        </w:rPr>
        <w:t xml:space="preserve">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D653B9B"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w:t>
      </w:r>
      <w:proofErr w:type="spellStart"/>
      <w:r w:rsidRPr="000A6902">
        <w:rPr>
          <w:rFonts w:eastAsia="DengXian" w:hint="eastAsia"/>
          <w:lang w:eastAsia="zh-CN"/>
        </w:rPr>
        <w:t>NRPPa</w:t>
      </w:r>
      <w:proofErr w:type="spellEnd"/>
      <w:r w:rsidRPr="000A6902">
        <w:rPr>
          <w:rFonts w:eastAsia="DengXian" w:hint="eastAsia"/>
          <w:lang w:eastAsia="zh-CN"/>
        </w:rPr>
        <w:t xml:space="preserve"> message to LMF. </w:t>
      </w:r>
      <w:r w:rsidRPr="000A6902">
        <w:rPr>
          <w:rFonts w:eastAsia="DengXian"/>
          <w:lang w:eastAsia="zh-CN"/>
        </w:rPr>
        <w:t>T</w:t>
      </w:r>
      <w:r w:rsidRPr="000A6902">
        <w:rPr>
          <w:rFonts w:eastAsia="DengXian" w:hint="eastAsia"/>
          <w:lang w:eastAsia="zh-CN"/>
        </w:rPr>
        <w:t xml:space="preserve">he LMF acts as LCS Client to request the location of </w:t>
      </w:r>
      <w:r w:rsidRPr="00894ADA">
        <w:rPr>
          <w:rFonts w:hint="eastAsia"/>
        </w:rPr>
        <w:t>mobile base station relay</w:t>
      </w:r>
      <w:r w:rsidRPr="000A6902">
        <w:rPr>
          <w:rFonts w:eastAsia="DengXian" w:hint="eastAsia"/>
          <w:lang w:eastAsia="zh-CN"/>
        </w:rPr>
        <w:t xml:space="preserve"> from GMLC.</w:t>
      </w:r>
    </w:p>
    <w:p w14:paraId="11490063" w14:textId="0602FA0A" w:rsidR="009C42EF" w:rsidRPr="005E412A" w:rsidRDefault="009C42EF" w:rsidP="009C42EF">
      <w:pPr>
        <w:pStyle w:val="Heading3"/>
        <w:rPr>
          <w:lang w:eastAsia="ko-KR"/>
        </w:rPr>
      </w:pPr>
      <w:bookmarkStart w:id="257" w:name="_Toc16839385"/>
      <w:bookmarkStart w:id="258" w:name="_Toc23236017"/>
      <w:bookmarkStart w:id="259" w:name="_Toc97022941"/>
      <w:bookmarkStart w:id="260" w:name="_Toc100980705"/>
      <w:bookmarkStart w:id="261" w:name="_Toc104390073"/>
      <w:r>
        <w:rPr>
          <w:lang w:eastAsia="ko-KR"/>
        </w:rPr>
        <w:lastRenderedPageBreak/>
        <w:t>6.</w:t>
      </w:r>
      <w:r w:rsidR="003C341B">
        <w:rPr>
          <w:lang w:eastAsia="ko-KR"/>
        </w:rPr>
        <w:t>8</w:t>
      </w:r>
      <w:r>
        <w:rPr>
          <w:lang w:eastAsia="ko-KR"/>
        </w:rPr>
        <w:t>.3</w:t>
      </w:r>
      <w:r>
        <w:rPr>
          <w:lang w:eastAsia="ko-KR"/>
        </w:rPr>
        <w:tab/>
      </w:r>
      <w:bookmarkStart w:id="262" w:name="_Toc16839386"/>
      <w:bookmarkStart w:id="263" w:name="_Toc23236018"/>
      <w:bookmarkEnd w:id="257"/>
      <w:bookmarkEnd w:id="258"/>
      <w:bookmarkEnd w:id="259"/>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260"/>
      <w:bookmarkEnd w:id="261"/>
    </w:p>
    <w:p w14:paraId="38A0992D" w14:textId="28B5DD08" w:rsidR="009C42EF" w:rsidRPr="001216A7" w:rsidRDefault="00676C7A" w:rsidP="009C42EF">
      <w:pPr>
        <w:pStyle w:val="TH"/>
        <w:rPr>
          <w:lang w:eastAsia="zh-CN"/>
        </w:rPr>
      </w:pPr>
      <w:r>
        <w:object w:dxaOrig="14385" w:dyaOrig="13521" w14:anchorId="51664D98">
          <v:shape id="_x0000_i1044" type="#_x0000_t75" style="width:394.45pt;height:370pt" o:ole="">
            <v:imagedata r:id="rId51" o:title=""/>
          </v:shape>
          <o:OLEObject Type="Embed" ProgID="Visio.Drawing.11" ShapeID="_x0000_i1044" DrawAspect="Content" ObjectID="_1715004396" r:id="rId52"/>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 xml:space="preserve">Triggers for UE positioning happen, e.g. the AMF receives </w:t>
      </w:r>
      <w:proofErr w:type="spellStart"/>
      <w:r>
        <w:rPr>
          <w:rFonts w:eastAsia="DengXian"/>
          <w:lang w:val="en-US" w:eastAsia="zh-CN"/>
        </w:rPr>
        <w:t>Namf_Location_ProvidePositioningInfo</w:t>
      </w:r>
      <w:proofErr w:type="spellEnd"/>
      <w:r>
        <w:rPr>
          <w:rFonts w:eastAsia="DengXian"/>
          <w:lang w:val="en-US" w:eastAsia="zh-CN"/>
        </w:rPr>
        <w:t xml:space="preserve"> Request from GMLC or receives MO-LR Request from UE.</w:t>
      </w:r>
    </w:p>
    <w:p w14:paraId="2E9B10F9" w14:textId="387FF0CC" w:rsidR="009C42EF" w:rsidRPr="003C341B" w:rsidRDefault="009E3C29" w:rsidP="00676C7A">
      <w:pPr>
        <w:pStyle w:val="B1"/>
        <w:rPr>
          <w:rFonts w:eastAsia="DengXian"/>
        </w:rPr>
      </w:pPr>
      <w:r>
        <w:rPr>
          <w:rFonts w:eastAsia="DengXian"/>
          <w:lang w:val="en-US" w:eastAsia="zh-CN"/>
        </w:rPr>
        <w:t>1.</w:t>
      </w:r>
      <w:r>
        <w:rPr>
          <w:rFonts w:eastAsia="DengXian"/>
          <w:lang w:val="en-US" w:eastAsia="zh-CN"/>
        </w:rPr>
        <w:tab/>
        <w:t xml:space="preserve">The AMF invokes a </w:t>
      </w:r>
      <w:proofErr w:type="spellStart"/>
      <w:r>
        <w:rPr>
          <w:rFonts w:eastAsia="DengXian"/>
          <w:lang w:val="en-US" w:eastAsia="zh-CN"/>
        </w:rPr>
        <w:t>Nlmf_Location_DetermineLocation</w:t>
      </w:r>
      <w:proofErr w:type="spellEnd"/>
      <w:r>
        <w:rPr>
          <w:rFonts w:eastAsia="DengXian"/>
          <w:lang w:val="en-US" w:eastAsia="zh-CN"/>
        </w:rPr>
        <w:t xml:space="preserve"> Request service operation towards the LMF.</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 xml:space="preserve">sends </w:t>
      </w:r>
      <w:proofErr w:type="spellStart"/>
      <w:r w:rsidR="00C10838" w:rsidRPr="00C10838">
        <w:rPr>
          <w:rFonts w:eastAsia="DengXian"/>
          <w:lang w:val="en-US" w:eastAsia="zh-CN"/>
        </w:rPr>
        <w:t>NRPPa</w:t>
      </w:r>
      <w:proofErr w:type="spellEnd"/>
      <w:r w:rsidR="00C10838" w:rsidRPr="00C10838">
        <w:rPr>
          <w:rFonts w:eastAsia="DengXian"/>
          <w:lang w:val="en-US" w:eastAsia="zh-CN"/>
        </w:rPr>
        <w:t xml:space="preserve">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42160A7E"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777777"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to NG-RAN.</w:t>
      </w:r>
    </w:p>
    <w:p w14:paraId="29173EF9" w14:textId="77777777"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w:t>
      </w:r>
      <w:proofErr w:type="spellStart"/>
      <w:r>
        <w:rPr>
          <w:rFonts w:eastAsia="DengXian" w:hint="eastAsia"/>
          <w:lang w:eastAsia="zh-CN"/>
        </w:rPr>
        <w:t>NRPPa</w:t>
      </w:r>
      <w:proofErr w:type="spellEnd"/>
      <w:r>
        <w:rPr>
          <w:rFonts w:eastAsia="DengXian" w:hint="eastAsia"/>
          <w:lang w:eastAsia="zh-CN"/>
        </w:rPr>
        <w:t xml:space="preserve">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lastRenderedPageBreak/>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w:t>
      </w:r>
      <w:proofErr w:type="spellStart"/>
      <w:r>
        <w:rPr>
          <w:rFonts w:eastAsia="DengXian" w:hint="eastAsia"/>
          <w:lang w:val="en-US" w:eastAsia="zh-CN"/>
        </w:rPr>
        <w:t>NRPPa</w:t>
      </w:r>
      <w:proofErr w:type="spellEnd"/>
      <w:r>
        <w:rPr>
          <w:rFonts w:eastAsia="DengXian" w:hint="eastAsia"/>
          <w:lang w:val="en-US" w:eastAsia="zh-CN"/>
        </w:rPr>
        <w:t xml:space="preserve">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77777777"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val="en-US" w:eastAsia="zh-CN"/>
        </w:rPr>
        <w:t xml:space="preserve"> based on the GPSI in the </w:t>
      </w:r>
      <w:proofErr w:type="spellStart"/>
      <w:r>
        <w:rPr>
          <w:rFonts w:eastAsia="DengXian" w:hint="eastAsia"/>
          <w:lang w:val="en-US" w:eastAsia="zh-CN"/>
        </w:rPr>
        <w:t>NRPPa</w:t>
      </w:r>
      <w:proofErr w:type="spellEnd"/>
      <w:r>
        <w:rPr>
          <w:rFonts w:eastAsia="DengXian" w:hint="eastAsia"/>
          <w:lang w:val="en-US" w:eastAsia="zh-CN"/>
        </w:rPr>
        <w:t xml:space="preserve"> message</w:t>
      </w:r>
      <w:r>
        <w:rPr>
          <w:rFonts w:eastAsia="DengXian" w:hint="eastAsia"/>
          <w:lang w:eastAsia="zh-CN"/>
        </w:rPr>
        <w:t xml:space="preserve">. </w:t>
      </w:r>
      <w:r>
        <w:rPr>
          <w:rFonts w:eastAsia="DengXian"/>
          <w:lang w:eastAsia="zh-CN"/>
        </w:rPr>
        <w:t>T</w:t>
      </w:r>
      <w:r>
        <w:rPr>
          <w:rFonts w:eastAsia="DengXian" w:hint="eastAsia"/>
          <w:lang w:eastAsia="zh-CN"/>
        </w:rPr>
        <w:t xml:space="preserve">he LMF sends the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w:t>
      </w:r>
      <w:proofErr w:type="spellStart"/>
      <w:r w:rsidRPr="007D6CFC">
        <w:rPr>
          <w:rFonts w:eastAsia="DengXian" w:hint="eastAsia"/>
          <w:lang w:eastAsia="zh-CN"/>
        </w:rPr>
        <w:t>some time</w:t>
      </w:r>
      <w:proofErr w:type="spellEnd"/>
      <w:r w:rsidRPr="007D6CFC">
        <w:rPr>
          <w:rFonts w:eastAsia="DengXian" w:hint="eastAsia"/>
          <w:lang w:eastAsia="zh-CN"/>
        </w:rPr>
        <w:t xml:space="preserv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HGMLC to obtain the location of the </w:t>
      </w:r>
      <w:r>
        <w:rPr>
          <w:rFonts w:eastAsia="DengXian"/>
          <w:lang w:eastAsia="zh-CN"/>
        </w:rPr>
        <w:t>mobile base station relay</w:t>
      </w:r>
      <w:r>
        <w:rPr>
          <w:rFonts w:eastAsia="DengXian" w:hint="eastAsia"/>
          <w:lang w:eastAsia="zh-CN"/>
        </w:rPr>
        <w:t>.</w:t>
      </w:r>
    </w:p>
    <w:p w14:paraId="4FAB82FC" w14:textId="4ABC4D91"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proofErr w:type="spellStart"/>
      <w:r>
        <w:rPr>
          <w:rFonts w:eastAsia="DengXian"/>
          <w:lang w:val="en-US"/>
        </w:rPr>
        <w:t>Nlmf_Location_DetermineLocation</w:t>
      </w:r>
      <w:proofErr w:type="spellEnd"/>
      <w:r>
        <w:rPr>
          <w:rFonts w:eastAsia="DengXian"/>
          <w:lang w:val="en-US"/>
        </w:rPr>
        <w:t xml:space="preserve"> Re</w:t>
      </w:r>
      <w:r>
        <w:rPr>
          <w:rFonts w:eastAsia="DengXian" w:hint="eastAsia"/>
          <w:lang w:val="en-US"/>
        </w:rPr>
        <w:t>sponse including UE location to AMF.</w:t>
      </w:r>
    </w:p>
    <w:p w14:paraId="4675C748" w14:textId="5367A127" w:rsidR="009C42EF" w:rsidRDefault="009C42EF" w:rsidP="009C42EF">
      <w:pPr>
        <w:pStyle w:val="Heading3"/>
      </w:pPr>
      <w:bookmarkStart w:id="264" w:name="_Toc97022942"/>
      <w:bookmarkStart w:id="265" w:name="_Toc100980706"/>
      <w:bookmarkStart w:id="266" w:name="_Toc104390074"/>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62"/>
      <w:bookmarkEnd w:id="263"/>
      <w:bookmarkEnd w:id="264"/>
      <w:bookmarkEnd w:id="265"/>
      <w:bookmarkEnd w:id="266"/>
    </w:p>
    <w:p w14:paraId="76B5F5CB" w14:textId="2F17152A" w:rsidR="009E3C29" w:rsidRDefault="009E3C29" w:rsidP="009C42EF">
      <w:pPr>
        <w:rPr>
          <w:rFonts w:eastAsia="DengXian"/>
          <w:lang w:eastAsia="zh-CN"/>
        </w:rPr>
      </w:pPr>
      <w:r>
        <w:rPr>
          <w:rFonts w:eastAsia="DengXian"/>
          <w:lang w:eastAsia="zh-CN"/>
        </w:rPr>
        <w:t>LMF:</w:t>
      </w:r>
    </w:p>
    <w:p w14:paraId="01523574" w14:textId="5C88C9EA" w:rsidR="00120B52" w:rsidRPr="000A6902" w:rsidRDefault="00120B52" w:rsidP="00120B52">
      <w:pPr>
        <w:pStyle w:val="B1"/>
        <w:rPr>
          <w:rFonts w:eastAsia="DengXian"/>
          <w:lang w:eastAsia="zh-CN"/>
        </w:rPr>
      </w:pPr>
      <w:r>
        <w:rPr>
          <w:rFonts w:eastAsia="DengXian"/>
          <w:lang w:eastAsia="zh-CN"/>
        </w:rPr>
        <w:t>-</w:t>
      </w:r>
      <w:r>
        <w:rPr>
          <w:rFonts w:eastAsia="DengXian"/>
          <w:lang w:eastAsia="zh-CN"/>
        </w:rPr>
        <w:tab/>
      </w:r>
      <w:r w:rsidRPr="00122E4F">
        <w:rPr>
          <w:rFonts w:eastAsia="DengXian" w:hint="eastAsia"/>
          <w:lang w:eastAsia="zh-CN"/>
        </w:rPr>
        <w:t xml:space="preserve">obtain location of the </w:t>
      </w:r>
      <w:r w:rsidRPr="00894ADA">
        <w:rPr>
          <w:rFonts w:hint="eastAsia"/>
        </w:rPr>
        <w:t>mobile base station relay</w:t>
      </w:r>
      <w:r w:rsidRPr="00122E4F">
        <w:rPr>
          <w:rFonts w:eastAsia="DengXian" w:hint="eastAsia"/>
          <w:lang w:eastAsia="zh-CN"/>
        </w:rPr>
        <w:t xml:space="preserve"> and use the location to calculate UE location</w:t>
      </w:r>
      <w:r w:rsidRPr="000A6902">
        <w:rPr>
          <w:rFonts w:eastAsia="DengXian" w:hint="eastAsia"/>
          <w:lang w:eastAsia="zh-CN"/>
        </w:rPr>
        <w:t>.</w:t>
      </w:r>
    </w:p>
    <w:p w14:paraId="5DDEABDF" w14:textId="1A46AF0B" w:rsidR="00120B52" w:rsidRDefault="00120B52" w:rsidP="00120B52">
      <w:pPr>
        <w:pStyle w:val="B1"/>
        <w:rPr>
          <w:rFonts w:eastAsia="DengXian"/>
          <w:lang w:eastAsia="zh-CN"/>
        </w:rPr>
      </w:pPr>
      <w:r>
        <w:t>-</w:t>
      </w:r>
      <w:r>
        <w:tab/>
      </w:r>
      <w:r w:rsidRPr="00D97B1E">
        <w:rPr>
          <w:rFonts w:eastAsia="DengXian" w:hint="eastAsia"/>
          <w:lang w:eastAsia="zh-CN"/>
        </w:rPr>
        <w:t xml:space="preserve">obtain </w:t>
      </w:r>
      <w:r>
        <w:rPr>
          <w:rFonts w:eastAsia="DengXian" w:hint="eastAsia"/>
          <w:lang w:eastAsia="zh-CN"/>
        </w:rPr>
        <w:t>UE ID of the</w:t>
      </w:r>
      <w:r w:rsidRPr="00D97B1E">
        <w:rPr>
          <w:rFonts w:eastAsia="DengXian" w:hint="eastAsia"/>
          <w:lang w:eastAsia="zh-CN"/>
        </w:rPr>
        <w:t xml:space="preserve"> </w:t>
      </w:r>
      <w:r w:rsidRPr="00894ADA">
        <w:rPr>
          <w:rFonts w:hint="eastAsia"/>
        </w:rPr>
        <w:t>mobile base station relay</w:t>
      </w:r>
      <w:r>
        <w:rPr>
          <w:rFonts w:eastAsia="DengXian" w:hint="eastAsia"/>
          <w:lang w:eastAsia="zh-CN"/>
        </w:rPr>
        <w:t>,</w:t>
      </w:r>
      <w:r w:rsidRPr="00D97B1E">
        <w:rPr>
          <w:rFonts w:eastAsia="DengXian" w:hint="eastAsia"/>
          <w:lang w:eastAsia="zh-CN"/>
        </w:rPr>
        <w:t xml:space="preserve"> </w:t>
      </w:r>
      <w:r>
        <w:rPr>
          <w:rFonts w:eastAsia="DengXian" w:hint="eastAsia"/>
          <w:lang w:eastAsia="zh-CN"/>
        </w:rPr>
        <w:t xml:space="preserve">requests location of </w:t>
      </w:r>
      <w:r w:rsidRPr="00122E4F">
        <w:rPr>
          <w:rFonts w:eastAsia="DengXian" w:hint="eastAsia"/>
          <w:lang w:eastAsia="zh-CN"/>
        </w:rPr>
        <w:t xml:space="preserve">the </w:t>
      </w:r>
      <w:r w:rsidRPr="00894ADA">
        <w:rPr>
          <w:rFonts w:hint="eastAsia"/>
        </w:rPr>
        <w:t>mobile base station relay</w:t>
      </w:r>
      <w:r w:rsidRPr="00122E4F">
        <w:rPr>
          <w:rFonts w:eastAsia="DengXian" w:hint="eastAsia"/>
          <w:lang w:eastAsia="zh-CN"/>
        </w:rPr>
        <w:t xml:space="preserve"> by sending location request including the UE ID to GMLC and </w:t>
      </w:r>
      <w:r w:rsidRPr="00D97B1E">
        <w:rPr>
          <w:rFonts w:eastAsia="DengXian" w:hint="eastAsia"/>
          <w:lang w:eastAsia="zh-CN"/>
        </w:rPr>
        <w:t>use the location to calculate UE location</w:t>
      </w:r>
      <w:r w:rsidRPr="000A6902">
        <w:rPr>
          <w:rFonts w:eastAsia="DengXian" w:hint="eastAsia"/>
          <w:lang w:eastAsia="zh-CN"/>
        </w:rPr>
        <w:t>.</w:t>
      </w:r>
    </w:p>
    <w:p w14:paraId="185A7D22" w14:textId="71374383" w:rsidR="00120B52" w:rsidRDefault="00120B52" w:rsidP="00120B52">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p>
    <w:p w14:paraId="4550DB87" w14:textId="430F8812" w:rsidR="00120B52" w:rsidRPr="00566202" w:rsidRDefault="00120B52" w:rsidP="00120B52">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267" w:name="_Toc100980707"/>
      <w:bookmarkStart w:id="268" w:name="_Toc104390075"/>
      <w:r>
        <w:rPr>
          <w:lang w:eastAsia="zh-CN"/>
        </w:rPr>
        <w:t>6.</w:t>
      </w:r>
      <w:r w:rsidR="00DF6182">
        <w:rPr>
          <w:lang w:eastAsia="zh-CN"/>
        </w:rPr>
        <w:t>9</w:t>
      </w:r>
      <w:r>
        <w:rPr>
          <w:lang w:eastAsia="ko-KR"/>
        </w:rPr>
        <w:tab/>
      </w:r>
      <w:r>
        <w:t>Solution #</w:t>
      </w:r>
      <w:r w:rsidR="00DF6182">
        <w:t>9</w:t>
      </w:r>
      <w:r>
        <w:t>: User location information based on IAB-UE</w:t>
      </w:r>
      <w:bookmarkEnd w:id="267"/>
      <w:bookmarkEnd w:id="268"/>
    </w:p>
    <w:p w14:paraId="572B25D3" w14:textId="3DA16A5C" w:rsidR="00C96C59" w:rsidRPr="0038365C" w:rsidRDefault="00C96C59" w:rsidP="00C96C59">
      <w:pPr>
        <w:pStyle w:val="Heading3"/>
      </w:pPr>
      <w:bookmarkStart w:id="269" w:name="_Toc100980708"/>
      <w:bookmarkStart w:id="270" w:name="_Toc104390076"/>
      <w:r w:rsidRPr="0038365C">
        <w:t>6.</w:t>
      </w:r>
      <w:r w:rsidR="00DF6182">
        <w:t>9</w:t>
      </w:r>
      <w:r w:rsidRPr="0038365C">
        <w:t>.1</w:t>
      </w:r>
      <w:r w:rsidRPr="0038365C">
        <w:tab/>
        <w:t>Introduction</w:t>
      </w:r>
      <w:bookmarkEnd w:id="269"/>
      <w:bookmarkEnd w:id="270"/>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271" w:name="_Toc100980709"/>
      <w:bookmarkStart w:id="272" w:name="_Toc104390077"/>
      <w:r w:rsidRPr="0038365C">
        <w:t>6.</w:t>
      </w:r>
      <w:r w:rsidR="00DF6182">
        <w:t>9</w:t>
      </w:r>
      <w:r w:rsidRPr="0038365C">
        <w:t>.2</w:t>
      </w:r>
      <w:r w:rsidRPr="0038365C">
        <w:tab/>
        <w:t>Functional Description</w:t>
      </w:r>
      <w:bookmarkEnd w:id="271"/>
      <w:bookmarkEnd w:id="272"/>
    </w:p>
    <w:p w14:paraId="46774171" w14:textId="4FF6318B" w:rsidR="009E3C29" w:rsidRDefault="009E3C29" w:rsidP="000C1860">
      <w:pPr>
        <w:rPr>
          <w:lang w:eastAsia="zh-CN"/>
        </w:rPr>
      </w:pPr>
      <w:r>
        <w:rPr>
          <w:lang w:eastAsia="zh-CN"/>
        </w:rPr>
        <w:t xml:space="preserve">When mobile IAB-mode moves to a new IAB-donor </w:t>
      </w:r>
      <w:proofErr w:type="spellStart"/>
      <w:r>
        <w:rPr>
          <w:lang w:eastAsia="zh-CN"/>
        </w:rPr>
        <w:t>gNB</w:t>
      </w:r>
      <w:proofErr w:type="spellEnd"/>
      <w:r w:rsidR="00BE2D08" w:rsidRPr="00BE2D08">
        <w:rPr>
          <w:lang w:eastAsia="zh-CN"/>
        </w:rPr>
        <w:t xml:space="preserve"> </w:t>
      </w:r>
      <w:r w:rsidR="00BE2D08">
        <w:rPr>
          <w:lang w:eastAsia="zh-CN"/>
        </w:rPr>
        <w:t xml:space="preserve">or new geographic area covered by the same IAB-donor </w:t>
      </w:r>
      <w:proofErr w:type="spellStart"/>
      <w:r w:rsidR="00BE2D08">
        <w:rPr>
          <w:lang w:eastAsia="zh-CN"/>
        </w:rPr>
        <w:t>gNB</w:t>
      </w:r>
      <w:proofErr w:type="spellEnd"/>
      <w:r>
        <w:rPr>
          <w:lang w:eastAsia="zh-CN"/>
        </w:rPr>
        <w:t>, the cell ID/TAC may change as shown in figure 6.9.2-1.</w:t>
      </w:r>
    </w:p>
    <w:p w14:paraId="173652DF" w14:textId="4B4F081D" w:rsidR="009E3C29" w:rsidRDefault="009E3C29" w:rsidP="000C1860">
      <w:pPr>
        <w:rPr>
          <w:lang w:eastAsia="zh-CN"/>
        </w:rPr>
      </w:pPr>
      <w:r>
        <w:rPr>
          <w:lang w:eastAsia="zh-CN"/>
        </w:rPr>
        <w:lastRenderedPageBreak/>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w:t>
      </w:r>
      <w:proofErr w:type="spellStart"/>
      <w:r w:rsidR="00BE2D08">
        <w:rPr>
          <w:lang w:eastAsia="zh-CN"/>
        </w:rPr>
        <w:t>gNB</w:t>
      </w:r>
      <w:proofErr w:type="spellEnd"/>
      <w:r w:rsidR="00BE2D08">
        <w:rPr>
          <w:lang w:eastAsia="zh-CN"/>
        </w:rPr>
        <w:t xml:space="preserve">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with the same or different cell/TAC which is covered by the IAB-node and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3AA16F59"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C96C59">
        <w:rPr>
          <w:lang w:eastAsia="zh-CN"/>
        </w:rPr>
        <w:t xml:space="preserve">the 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5" type="#_x0000_t75" style="width:319.3pt;height:170.3pt" o:ole="">
            <v:imagedata r:id="rId53" o:title="" cropbottom="31551f" cropright="-147f"/>
          </v:shape>
          <o:OLEObject Type="Embed" ProgID="Visio.Drawing.11" ShapeID="_x0000_i1045" DrawAspect="Content" ObjectID="_1715004397" r:id="rId54"/>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273" w:name="_Toc100980710"/>
      <w:bookmarkStart w:id="274" w:name="_Toc104390078"/>
      <w:r w:rsidRPr="0038365C">
        <w:t>6.</w:t>
      </w:r>
      <w:r w:rsidR="00DF6182">
        <w:t>9</w:t>
      </w:r>
      <w:r w:rsidRPr="0038365C">
        <w:t>.</w:t>
      </w:r>
      <w:r w:rsidRPr="0038365C">
        <w:rPr>
          <w:lang w:eastAsia="zh-CN"/>
        </w:rPr>
        <w:t>3</w:t>
      </w:r>
      <w:r w:rsidRPr="0038365C">
        <w:tab/>
        <w:t>Procedures</w:t>
      </w:r>
      <w:bookmarkEnd w:id="273"/>
      <w:bookmarkEnd w:id="274"/>
    </w:p>
    <w:p w14:paraId="0EBF4723" w14:textId="123A3C53" w:rsidR="00C96C59" w:rsidRDefault="00C96C59" w:rsidP="00C96C59">
      <w:pPr>
        <w:pStyle w:val="Heading4"/>
        <w:rPr>
          <w:lang w:eastAsia="zh-CN"/>
        </w:rPr>
      </w:pPr>
      <w:bookmarkStart w:id="275" w:name="_Toc100980711"/>
      <w:bookmarkStart w:id="276" w:name="_Toc104390079"/>
      <w:r w:rsidRPr="0038365C">
        <w:rPr>
          <w:lang w:eastAsia="zh-CN"/>
        </w:rPr>
        <w:t>6.</w:t>
      </w:r>
      <w:r w:rsidR="00DF6182">
        <w:rPr>
          <w:lang w:eastAsia="zh-CN"/>
        </w:rPr>
        <w:t>9</w:t>
      </w:r>
      <w:r w:rsidRPr="0038365C">
        <w:rPr>
          <w:lang w:eastAsia="zh-CN"/>
        </w:rPr>
        <w:t>.3.1</w:t>
      </w:r>
      <w:r>
        <w:rPr>
          <w:lang w:eastAsia="zh-CN"/>
        </w:rPr>
        <w:tab/>
        <w:t>User Location Information on NGAP</w:t>
      </w:r>
      <w:bookmarkEnd w:id="275"/>
      <w:bookmarkEnd w:id="276"/>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proofErr w:type="spellStart"/>
      <w:r>
        <w:rPr>
          <w:lang w:eastAsia="zh-CN"/>
        </w:rPr>
        <w:t>gNB</w:t>
      </w:r>
      <w:proofErr w:type="spellEnd"/>
      <w:r>
        <w:rPr>
          <w:lang w:eastAsia="zh-CN"/>
        </w:rPr>
        <w:t>-DU</w:t>
      </w:r>
      <w:r w:rsidRPr="00F31AF9">
        <w:t xml:space="preserve"> </w:t>
      </w:r>
      <w:r>
        <w:t xml:space="preserve">includes mobile IAB indication in the F1 SETUP REQUEST message to the </w:t>
      </w:r>
      <w:r w:rsidRPr="00503238">
        <w:t xml:space="preserve">IAB-donor </w:t>
      </w:r>
      <w:proofErr w:type="spellStart"/>
      <w:r w:rsidRPr="00503238">
        <w:t>gNB</w:t>
      </w:r>
      <w:proofErr w:type="spellEnd"/>
      <w:r>
        <w:t xml:space="preserve">, so that the </w:t>
      </w:r>
      <w:r w:rsidRPr="00503238">
        <w:t xml:space="preserve">IAB-donor </w:t>
      </w:r>
      <w:proofErr w:type="spellStart"/>
      <w:r w:rsidRPr="00503238">
        <w:t>gNB</w:t>
      </w:r>
      <w:proofErr w:type="spellEnd"/>
      <w:r>
        <w:t xml:space="preserve"> will </w:t>
      </w:r>
      <w:r>
        <w:rPr>
          <w:lang w:eastAsia="zh-CN"/>
        </w:rPr>
        <w:t xml:space="preserve">include </w:t>
      </w:r>
      <w:r>
        <w:t xml:space="preserve">additional ULI to the AMF for </w:t>
      </w:r>
      <w:r>
        <w:rPr>
          <w:lang w:eastAsia="zh-CN"/>
        </w:rPr>
        <w:t>UEs connected to this IAB-node</w:t>
      </w:r>
      <w:r>
        <w:t>.</w:t>
      </w:r>
    </w:p>
    <w:p w14:paraId="58EFDC83" w14:textId="51B14082" w:rsidR="00BE2D08" w:rsidRPr="002B0694" w:rsidRDefault="00BE2D08" w:rsidP="00BE2D08">
      <w:pPr>
        <w:pStyle w:val="EditorsNote"/>
        <w:rPr>
          <w:lang w:val="en-US"/>
        </w:rPr>
      </w:pPr>
      <w:r w:rsidRPr="00503238">
        <w:t>Editor's note:</w:t>
      </w:r>
      <w:r w:rsidR="004D48E5">
        <w:tab/>
      </w:r>
      <w:r>
        <w:t>H</w:t>
      </w:r>
      <w:r w:rsidRPr="00503238">
        <w:t xml:space="preserve">ow the IAB-donor </w:t>
      </w:r>
      <w:proofErr w:type="spellStart"/>
      <w:r w:rsidRPr="00503238">
        <w:t>gNB</w:t>
      </w:r>
      <w:proofErr w:type="spellEnd"/>
      <w:r w:rsidRPr="00503238">
        <w:t xml:space="preserve">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w:t>
      </w:r>
      <w:proofErr w:type="spellStart"/>
      <w:r>
        <w:rPr>
          <w:lang w:eastAsia="zh-CN"/>
        </w:rPr>
        <w:t>gNB</w:t>
      </w:r>
      <w:proofErr w:type="spellEnd"/>
      <w:r>
        <w:rPr>
          <w:lang w:eastAsia="zh-CN"/>
        </w:rPr>
        <w:t xml:space="preserve"> sends the ULI of IAB-UE as a separated </w:t>
      </w:r>
      <w:r>
        <w:rPr>
          <w:rFonts w:cs="Arial"/>
          <w:bCs/>
          <w:iCs/>
        </w:rPr>
        <w:t>User Location Information on NGAP</w:t>
      </w:r>
      <w:r>
        <w:rPr>
          <w:lang w:eastAsia="zh-CN"/>
        </w:rPr>
        <w:t>.</w:t>
      </w:r>
    </w:p>
    <w:p w14:paraId="57CBC309" w14:textId="5A47FFCF" w:rsidR="00BE2D08" w:rsidRDefault="00BE2D08" w:rsidP="00BE2D08">
      <w:pPr>
        <w:pStyle w:val="EditorsNote"/>
      </w:pPr>
      <w:r w:rsidRPr="00503238">
        <w:t>Editor's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1ADF615" w:rsidR="00BE2D08" w:rsidRDefault="00BE2D08" w:rsidP="00BE2D08">
      <w:pPr>
        <w:rPr>
          <w:lang w:eastAsia="zh-CN"/>
        </w:rPr>
      </w:pPr>
      <w:r>
        <w:rPr>
          <w:lang w:eastAsia="zh-CN"/>
        </w:rPr>
        <w:t>When applying mobility management (e.g. Mobility Restrictions) in CN for connected UEs, NF considers the ULI of the connected UE if it</w:t>
      </w:r>
      <w:r w:rsidR="00FE3F54">
        <w:rPr>
          <w:lang w:eastAsia="zh-CN"/>
        </w:rPr>
        <w:t>'</w:t>
      </w:r>
      <w:r>
        <w:rPr>
          <w:lang w:eastAsia="zh-CN"/>
        </w:rPr>
        <w:t>s applicable (i.e. the ULI matches the related mobility restriction information), otherwise the additional ULI can be applied.</w:t>
      </w:r>
    </w:p>
    <w:p w14:paraId="22CD8020" w14:textId="45DBFE48" w:rsidR="00BE2D08" w:rsidRPr="00244839" w:rsidRDefault="00BE2D08" w:rsidP="00BE2D08">
      <w:pPr>
        <w:pStyle w:val="EditorsNote"/>
      </w:pPr>
      <w:r w:rsidRPr="00BE2D08">
        <w:t>Editor's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277" w:name="_Toc100980712"/>
      <w:bookmarkStart w:id="278" w:name="_Toc104390080"/>
      <w:r w:rsidRPr="0038365C">
        <w:lastRenderedPageBreak/>
        <w:t>6.</w:t>
      </w:r>
      <w:r w:rsidR="002368D1">
        <w:t>9</w:t>
      </w:r>
      <w:r w:rsidRPr="0038365C">
        <w:t>.</w:t>
      </w:r>
      <w:r w:rsidRPr="0038365C">
        <w:rPr>
          <w:lang w:eastAsia="zh-CN"/>
        </w:rPr>
        <w:t>4</w:t>
      </w:r>
      <w:r w:rsidRPr="0038365C">
        <w:tab/>
        <w:t>Impacts on services, entities and interfaces</w:t>
      </w:r>
      <w:bookmarkEnd w:id="277"/>
      <w:bookmarkEnd w:id="27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proofErr w:type="spellStart"/>
      <w:r>
        <w:rPr>
          <w:lang w:eastAsia="zh-CN"/>
        </w:rPr>
        <w:t>gNB</w:t>
      </w:r>
      <w:proofErr w:type="spellEnd"/>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279" w:name="_Toc97269610"/>
      <w:bookmarkStart w:id="280" w:name="_Toc104390081"/>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281" w:name="_Toc500949099"/>
      <w:bookmarkStart w:id="282" w:name="_Toc97269611"/>
      <w:bookmarkEnd w:id="27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280"/>
    </w:p>
    <w:p w14:paraId="686BFEC0" w14:textId="77777777" w:rsidR="005F67F8" w:rsidRDefault="005F67F8" w:rsidP="005F67F8">
      <w:pPr>
        <w:pStyle w:val="Heading3"/>
      </w:pPr>
      <w:bookmarkStart w:id="283" w:name="_Toc104390082"/>
      <w:r>
        <w:t>6.10.1</w:t>
      </w:r>
      <w:r>
        <w:tab/>
        <w:t>Introduction</w:t>
      </w:r>
      <w:bookmarkEnd w:id="283"/>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284" w:name="_Toc104390083"/>
      <w:r>
        <w:t>6</w:t>
      </w:r>
      <w:r w:rsidRPr="0066733F">
        <w:t>.</w:t>
      </w:r>
      <w:r>
        <w:t>10</w:t>
      </w:r>
      <w:r w:rsidRPr="0066733F">
        <w:t>.</w:t>
      </w:r>
      <w:r>
        <w:t>2</w:t>
      </w:r>
      <w:r w:rsidRPr="00F94D0B">
        <w:rPr>
          <w:rFonts w:hint="eastAsia"/>
        </w:rPr>
        <w:tab/>
      </w:r>
      <w:r>
        <w:t xml:space="preserve">Functional </w:t>
      </w:r>
      <w:r>
        <w:rPr>
          <w:rFonts w:hint="eastAsia"/>
        </w:rPr>
        <w:t>Description</w:t>
      </w:r>
      <w:bookmarkEnd w:id="281"/>
      <w:bookmarkEnd w:id="282"/>
      <w:bookmarkEnd w:id="284"/>
    </w:p>
    <w:p w14:paraId="43E4A43B" w14:textId="448950E0" w:rsidR="005F67F8" w:rsidRDefault="005F67F8" w:rsidP="005F67F8">
      <w:bookmarkStart w:id="285" w:name="_Toc500949101"/>
      <w:bookmarkStart w:id="286"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20AFEFE" w:rsidR="005F67F8" w:rsidRDefault="005F67F8" w:rsidP="005F67F8">
      <w:r>
        <w:t>The MBSR can be configured by the HPLMN per roaming partner PLMN ID and can be further reconfigured or updated by the VPLMN in such a way that the IAB-DU can be operated in the roaming partner operator</w:t>
      </w:r>
      <w:r w:rsidR="00FE3F54">
        <w:t>'</w:t>
      </w:r>
      <w:r>
        <w:t xml:space="preserve">s network. This includes reconfiguration of radio resources, e.g. used frequencies, power levels. This configuration by the VPLMN is subject to the MBSR to be an </w:t>
      </w:r>
      <w:r w:rsidR="00FE3F54">
        <w:t>"</w:t>
      </w:r>
      <w:r>
        <w:t>mobile IAB Node allowed</w:t>
      </w:r>
      <w:r w:rsidR="00FE3F54">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532F71D4" w:rsidR="005F67F8" w:rsidRDefault="005F67F8" w:rsidP="005F67F8">
      <w:pPr>
        <w:pStyle w:val="EditorsNote"/>
      </w:pPr>
      <w:r w:rsidRPr="00975A1F">
        <w:t>Editor's note:</w:t>
      </w:r>
      <w:r w:rsidR="00BC1FE1">
        <w:tab/>
        <w:t>T</w:t>
      </w:r>
      <w:r w:rsidRPr="00975A1F">
        <w:t>he security aspects of any solution, including this one, need SA3 evaluation.</w:t>
      </w:r>
    </w:p>
    <w:p w14:paraId="350AAD8A" w14:textId="77777777" w:rsidR="005F67F8" w:rsidRDefault="005F67F8" w:rsidP="005F67F8">
      <w:pPr>
        <w:pStyle w:val="Heading3"/>
      </w:pPr>
      <w:bookmarkStart w:id="287" w:name="_Toc104390084"/>
      <w:r w:rsidRPr="000F08F8">
        <w:lastRenderedPageBreak/>
        <w:t>6.</w:t>
      </w:r>
      <w:r>
        <w:t>10</w:t>
      </w:r>
      <w:r w:rsidRPr="000F08F8">
        <w:t>.</w:t>
      </w:r>
      <w:r>
        <w:t>3</w:t>
      </w:r>
      <w:r w:rsidRPr="000F08F8">
        <w:tab/>
        <w:t>Procedures</w:t>
      </w:r>
      <w:bookmarkEnd w:id="285"/>
      <w:bookmarkEnd w:id="286"/>
      <w:bookmarkEnd w:id="287"/>
    </w:p>
    <w:bookmarkStart w:id="288" w:name="_Toc326248711"/>
    <w:bookmarkStart w:id="289" w:name="_Toc510604409"/>
    <w:bookmarkStart w:id="290" w:name="_Toc97269613"/>
    <w:p w14:paraId="75B0458C" w14:textId="77777777" w:rsidR="005F67F8" w:rsidRDefault="005F67F8" w:rsidP="005F67F8">
      <w:pPr>
        <w:pStyle w:val="TH"/>
        <w:rPr>
          <w:lang w:eastAsia="zh-CN"/>
        </w:rPr>
      </w:pPr>
      <w:r>
        <w:object w:dxaOrig="15735" w:dyaOrig="13410" w14:anchorId="13405693">
          <v:shape id="_x0000_i1046" type="#_x0000_t75" style="width:481.45pt;height:410.1pt" o:ole="">
            <v:imagedata r:id="rId55" o:title=""/>
          </v:shape>
          <o:OLEObject Type="Embed" ProgID="Visio.Drawing.15" ShapeID="_x0000_i1046" DrawAspect="Content" ObjectID="_1715004398" r:id="rId56"/>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291" w:name="_Toc104390085"/>
      <w:r w:rsidRPr="000F08F8">
        <w:rPr>
          <w:lang w:eastAsia="zh-CN"/>
        </w:rPr>
        <w:t>6.</w:t>
      </w:r>
      <w:r>
        <w:rPr>
          <w:lang w:eastAsia="zh-CN"/>
        </w:rPr>
        <w:t>10</w:t>
      </w:r>
      <w:r w:rsidRPr="000F08F8">
        <w:rPr>
          <w:lang w:eastAsia="zh-CN"/>
        </w:rPr>
        <w:t>.</w:t>
      </w:r>
      <w:r>
        <w:rPr>
          <w:lang w:eastAsia="zh-CN"/>
        </w:rPr>
        <w:t>4</w:t>
      </w:r>
      <w:r w:rsidRPr="000F08F8">
        <w:rPr>
          <w:lang w:eastAsia="zh-CN"/>
        </w:rPr>
        <w:tab/>
      </w:r>
      <w:bookmarkEnd w:id="288"/>
      <w:r w:rsidRPr="000F08F8">
        <w:t xml:space="preserve">Impacts on </w:t>
      </w:r>
      <w:bookmarkEnd w:id="289"/>
      <w:r w:rsidRPr="000F08F8">
        <w:rPr>
          <w:lang w:eastAsia="zh-CN"/>
        </w:rPr>
        <w:t>services,</w:t>
      </w:r>
      <w:r w:rsidRPr="000F08F8">
        <w:t xml:space="preserve"> entities and interfaces</w:t>
      </w:r>
      <w:bookmarkEnd w:id="290"/>
      <w:bookmarkEnd w:id="291"/>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lastRenderedPageBreak/>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292" w:name="_Toc104390086"/>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292"/>
    </w:p>
    <w:p w14:paraId="535E1C90" w14:textId="5DEFBE63" w:rsidR="00CC3460" w:rsidRPr="000832EC" w:rsidRDefault="00CC3460" w:rsidP="00BB7EA0">
      <w:pPr>
        <w:pStyle w:val="Heading3"/>
        <w:rPr>
          <w:rFonts w:eastAsia="DengXian"/>
          <w:lang w:eastAsia="ko-KR"/>
        </w:rPr>
      </w:pPr>
      <w:bookmarkStart w:id="293" w:name="_Toc104390087"/>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93"/>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36EAA2D" w:rsidR="00CC3460" w:rsidRPr="00356951" w:rsidRDefault="00CC3460" w:rsidP="00CC3460">
      <w:pPr>
        <w:pStyle w:val="EditorsNote"/>
        <w:rPr>
          <w:lang w:eastAsia="en-US"/>
        </w:rPr>
      </w:pPr>
      <w:r w:rsidRPr="00356951">
        <w:rPr>
          <w:lang w:eastAsia="en-US"/>
        </w:rPr>
        <w:t>Editor</w:t>
      </w:r>
      <w:r w:rsidR="00BC1FE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294" w:name="_Toc104390088"/>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294"/>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295" w:name="_Toc104390089"/>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295"/>
    </w:p>
    <w:p w14:paraId="6C48F4A2" w14:textId="2FBCD658" w:rsidR="00CC3460" w:rsidRPr="000832EC" w:rsidRDefault="00CC3460" w:rsidP="00CC3460">
      <w:pPr>
        <w:pStyle w:val="Heading4"/>
        <w:rPr>
          <w:rFonts w:eastAsia="DengXian"/>
        </w:rPr>
      </w:pPr>
      <w:bookmarkStart w:id="296" w:name="_Toc104390090"/>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296"/>
    </w:p>
    <w:p w14:paraId="45DDDF97" w14:textId="77777777" w:rsidR="00CC3460" w:rsidRPr="000832EC" w:rsidRDefault="00CC3460" w:rsidP="00CC3460">
      <w:pPr>
        <w:pStyle w:val="TH"/>
        <w:rPr>
          <w:rFonts w:eastAsia="DengXian"/>
          <w:lang w:eastAsia="en-US"/>
        </w:rPr>
      </w:pPr>
      <w:r>
        <w:object w:dxaOrig="10351" w:dyaOrig="4171" w14:anchorId="540E16F2">
          <v:shape id="_x0000_i1047" type="#_x0000_t75" style="width:415.7pt;height:167.8pt" o:ole="">
            <v:imagedata r:id="rId57" o:title=""/>
          </v:shape>
          <o:OLEObject Type="Embed" ProgID="Visio.Drawing.15" ShapeID="_x0000_i1047" DrawAspect="Content" ObjectID="_1715004399" r:id="rId58"/>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297" w:name="_Toc104390091"/>
      <w:r w:rsidRPr="000832EC">
        <w:rPr>
          <w:rFonts w:eastAsia="DengXian"/>
        </w:rPr>
        <w:lastRenderedPageBreak/>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297"/>
    </w:p>
    <w:p w14:paraId="1E33F0D3" w14:textId="77777777" w:rsidR="00CC3460" w:rsidRPr="000832EC" w:rsidRDefault="00CC3460" w:rsidP="00DA06E4">
      <w:pPr>
        <w:pStyle w:val="TH"/>
        <w:rPr>
          <w:rFonts w:eastAsia="DengXian"/>
          <w:lang w:eastAsia="en-US"/>
        </w:rPr>
      </w:pPr>
      <w:r>
        <w:object w:dxaOrig="10351" w:dyaOrig="5424" w14:anchorId="3B9318E8">
          <v:shape id="_x0000_i1048" type="#_x0000_t75" style="width:415.7pt;height:218.5pt" o:ole="">
            <v:imagedata r:id="rId59" o:title=""/>
          </v:shape>
          <o:OLEObject Type="Embed" ProgID="Visio.Drawing.15" ShapeID="_x0000_i1048" DrawAspect="Content" ObjectID="_1715004400" r:id="rId60"/>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6990A27"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FE3F54" w:rsidRPr="00245434">
        <w:rPr>
          <w:rFonts w:eastAsia="DengXian"/>
          <w:lang w:eastAsia="zh-CN"/>
        </w:rPr>
        <w:t>TS</w:t>
      </w:r>
      <w:r w:rsidR="00FE3F54">
        <w:rPr>
          <w:rFonts w:eastAsia="DengXian"/>
          <w:lang w:eastAsia="zh-CN"/>
        </w:rPr>
        <w:t> </w:t>
      </w:r>
      <w:r w:rsidR="00FE3F54" w:rsidRPr="00245434">
        <w:rPr>
          <w:rFonts w:eastAsia="DengXian"/>
          <w:lang w:eastAsia="zh-CN"/>
        </w:rPr>
        <w:t>38.331</w:t>
      </w:r>
      <w:r w:rsidR="00FE3F54">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6285AB14" w:rsidR="00CC3460" w:rsidRPr="00DA06E4" w:rsidRDefault="00CC3460" w:rsidP="00DA06E4">
      <w:pPr>
        <w:pStyle w:val="EditorsNote"/>
      </w:pPr>
      <w:r w:rsidRPr="00DA06E4">
        <w:t>Editor</w:t>
      </w:r>
      <w:r w:rsidR="00FE3F54">
        <w:t>'</w:t>
      </w:r>
      <w:r w:rsidRPr="00DA06E4">
        <w:t>s note: 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298" w:name="_Toc104390092"/>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298"/>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lastRenderedPageBreak/>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299" w:name="_Toc104390093"/>
      <w:r>
        <w:t>6</w:t>
      </w:r>
      <w:r w:rsidRPr="004D3578">
        <w:t>.</w:t>
      </w:r>
      <w:r>
        <w:t>12</w:t>
      </w:r>
      <w:r w:rsidRPr="004D3578">
        <w:tab/>
      </w:r>
      <w:r>
        <w:t>Solution #12: IAB-node mobility with connected UEs</w:t>
      </w:r>
      <w:bookmarkEnd w:id="299"/>
    </w:p>
    <w:p w14:paraId="089AD097" w14:textId="3654C212" w:rsidR="00DF30DA" w:rsidRDefault="00DF30DA" w:rsidP="00DF30DA">
      <w:pPr>
        <w:pStyle w:val="Heading3"/>
      </w:pPr>
      <w:bookmarkStart w:id="300" w:name="_Toc104390094"/>
      <w:r>
        <w:t>6.12.1</w:t>
      </w:r>
      <w:r>
        <w:tab/>
        <w:t>General</w:t>
      </w:r>
      <w:bookmarkEnd w:id="300"/>
    </w:p>
    <w:p w14:paraId="3640DE30" w14:textId="77777777"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Pr>
          <w:lang w:val="en-US"/>
        </w:rPr>
        <w:t>"</w:t>
      </w:r>
      <w:r>
        <w:rPr>
          <w:lang w:eastAsia="zh-CN"/>
        </w:rPr>
        <w:t>Connected UEs</w:t>
      </w:r>
      <w:r>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301" w:name="_Toc104390095"/>
      <w:r>
        <w:t>6.</w:t>
      </w:r>
      <w:r w:rsidR="00A24915">
        <w:t>12</w:t>
      </w:r>
      <w:r>
        <w:t>.2</w:t>
      </w:r>
      <w:r>
        <w:tab/>
        <w:t>Functional descriptions</w:t>
      </w:r>
      <w:bookmarkEnd w:id="301"/>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 xml:space="preserve">The details of signalling at </w:t>
      </w:r>
      <w:proofErr w:type="spellStart"/>
      <w:r w:rsidRPr="00FE3F54">
        <w:t>Xn</w:t>
      </w:r>
      <w:proofErr w:type="spellEnd"/>
      <w:r w:rsidRPr="00FE3F54">
        <w:t>/RRC level for IAB-UE and Connected UEs depends on the mobile IAB work in RAN WGs.</w:t>
      </w:r>
    </w:p>
    <w:p w14:paraId="74B3BD5D" w14:textId="0035F4FC"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FE3F54" w:rsidRPr="00FE3F54">
        <w:t>'</w:t>
      </w:r>
      <w:r w:rsidRPr="00FE3F54">
        <w:t>s Registration Area as normal.</w:t>
      </w:r>
    </w:p>
    <w:p w14:paraId="4812CB32" w14:textId="0415E96C" w:rsidR="00DF30DA" w:rsidRDefault="00DF30DA" w:rsidP="00DF30DA">
      <w:pPr>
        <w:pStyle w:val="Heading3"/>
      </w:pPr>
      <w:bookmarkStart w:id="302" w:name="_Toc104390096"/>
      <w:r>
        <w:t>6.</w:t>
      </w:r>
      <w:r w:rsidR="00A24915">
        <w:t>12</w:t>
      </w:r>
      <w:r>
        <w:t>.3</w:t>
      </w:r>
      <w:r>
        <w:tab/>
        <w:t>Procedures</w:t>
      </w:r>
      <w:bookmarkEnd w:id="302"/>
    </w:p>
    <w:p w14:paraId="140A0C4B" w14:textId="081119BD" w:rsidR="00DF30DA" w:rsidRDefault="00DF30DA" w:rsidP="00DF30DA">
      <w:pPr>
        <w:pStyle w:val="Heading4"/>
        <w:rPr>
          <w:lang w:eastAsia="zh-CN"/>
        </w:rPr>
      </w:pPr>
      <w:bookmarkStart w:id="303" w:name="_Toc104390097"/>
      <w:r w:rsidRPr="0038365C">
        <w:rPr>
          <w:lang w:eastAsia="zh-CN"/>
        </w:rPr>
        <w:t>6.</w:t>
      </w:r>
      <w:r w:rsidR="00A24915">
        <w:rPr>
          <w:lang w:eastAsia="zh-CN"/>
        </w:rPr>
        <w:t>12</w:t>
      </w:r>
      <w:r w:rsidRPr="0038365C">
        <w:rPr>
          <w:lang w:eastAsia="zh-CN"/>
        </w:rPr>
        <w:t>.3.1</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w:t>
      </w:r>
      <w:proofErr w:type="spellStart"/>
      <w:r>
        <w:rPr>
          <w:lang w:eastAsia="zh-CN"/>
        </w:rPr>
        <w:t>Xn</w:t>
      </w:r>
      <w:bookmarkEnd w:id="303"/>
      <w:proofErr w:type="spellEnd"/>
    </w:p>
    <w:p w14:paraId="60864587" w14:textId="138B78F8" w:rsidR="00DF30DA" w:rsidRDefault="00DF30DA" w:rsidP="00DF30DA">
      <w:r>
        <w:t xml:space="preserve">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w:t>
      </w:r>
      <w:proofErr w:type="spellStart"/>
      <w:r>
        <w:t>gNB</w:t>
      </w:r>
      <w:proofErr w:type="spellEnd"/>
      <w:r>
        <w:t>.</w:t>
      </w:r>
    </w:p>
    <w:p w14:paraId="1A26334C" w14:textId="77777777" w:rsidR="00DF30DA" w:rsidRDefault="00DF30DA" w:rsidP="00DF30DA">
      <w:r>
        <w:t xml:space="preserve">The extra support in this Rel-18 study is to support the switch of the IAB-DU part also from the old IAB-donor-CU to the new IAB-donor-CU. In addition, the Connected UEs also switches from the old path to the new path via the new IAB-donor </w:t>
      </w:r>
      <w:proofErr w:type="spellStart"/>
      <w:r>
        <w:t>gNB</w:t>
      </w:r>
      <w:proofErr w:type="spellEnd"/>
      <w:r>
        <w:t>.</w:t>
      </w:r>
    </w:p>
    <w:p w14:paraId="468AA9A0" w14:textId="116ECFE5" w:rsidR="00DF30DA" w:rsidRDefault="00DF30DA" w:rsidP="00DF30DA">
      <w:r>
        <w:t>Figure 6.</w:t>
      </w:r>
      <w:r w:rsidR="00A24915">
        <w:t>12</w:t>
      </w:r>
      <w:r>
        <w:t>.3.1</w:t>
      </w:r>
      <w:r w:rsidR="00E65FF3">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509A2FBF" w14:textId="2F496EEE" w:rsidR="00DF30DA" w:rsidRDefault="00BC1FE1" w:rsidP="00A24915">
      <w:pPr>
        <w:pStyle w:val="TH"/>
      </w:pPr>
      <w:r>
        <w:object w:dxaOrig="15206" w:dyaOrig="19320" w14:anchorId="5066DB8A">
          <v:shape id="_x0000_i1049" type="#_x0000_t75" style="width:478.95pt;height:505.25pt" o:ole="">
            <v:imagedata r:id="rId61" o:title=""/>
          </v:shape>
          <o:OLEObject Type="Embed" ProgID="Visio.Drawing.11" ShapeID="_x0000_i1049" DrawAspect="Content" ObjectID="_1715004401" r:id="rId62"/>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 xml:space="preserve">.3.1-1: IAB-node mobility for inter IAB-donor-CU with </w:t>
      </w:r>
      <w:proofErr w:type="spellStart"/>
      <w:r>
        <w:rPr>
          <w:lang w:eastAsia="en-US"/>
        </w:rPr>
        <w:t>Xn</w:t>
      </w:r>
      <w:proofErr w:type="spellEnd"/>
      <w:r>
        <w:rPr>
          <w:lang w:eastAsia="en-US"/>
        </w:rPr>
        <w:t xml:space="preserve"> interface</w:t>
      </w:r>
    </w:p>
    <w:p w14:paraId="50AA6A74" w14:textId="5D901866" w:rsidR="00FE3F54" w:rsidRDefault="00FE3F54" w:rsidP="00FE3F54">
      <w:pPr>
        <w:pStyle w:val="B1"/>
        <w:rPr>
          <w:lang w:eastAsia="zh-CN"/>
        </w:rPr>
      </w:pPr>
      <w:r w:rsidRPr="00FE3F54">
        <w:t>1.</w:t>
      </w:r>
      <w:r w:rsidRPr="00FE3F54">
        <w:tab/>
        <w:t>The source IAB-donor-CU triggers the move of IAB-UE from source path to target path as specified in TS 38.401 [6] for Rel-17. The resource for Connected UEs is also prepared during the handover preparation for the IAB-UE.</w:t>
      </w:r>
    </w:p>
    <w:p w14:paraId="579BC77C" w14:textId="01C2656B" w:rsidR="00DF30DA" w:rsidRPr="00DA40D0" w:rsidRDefault="00DF30DA" w:rsidP="00DF30DA">
      <w:pPr>
        <w:pStyle w:val="EditorsNote"/>
      </w:pPr>
      <w:r>
        <w:t>Editor</w:t>
      </w:r>
      <w:r w:rsidR="00FE3F54">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7A98930A" w:rsidR="00FE3F54" w:rsidRDefault="00FE3F54" w:rsidP="00FE3F54">
      <w:pPr>
        <w:pStyle w:val="B1"/>
        <w:rPr>
          <w:lang w:eastAsia="zh-CN"/>
        </w:rPr>
      </w:pPr>
      <w:r>
        <w:rPr>
          <w:lang w:eastAsia="zh-CN"/>
        </w:rPr>
        <w:t>3.</w:t>
      </w:r>
      <w:r>
        <w:rPr>
          <w:lang w:eastAsia="zh-CN"/>
        </w:rPr>
        <w:tab/>
        <w:t>Steps in clauses 4.9.1.2.2 and 4.9.1.2.3 of TS 23.502 [5]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lastRenderedPageBreak/>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 xml:space="preserve">The </w:t>
      </w:r>
      <w:proofErr w:type="spellStart"/>
      <w:r>
        <w:rPr>
          <w:lang w:eastAsia="zh-CN"/>
        </w:rPr>
        <w:t>Xn</w:t>
      </w:r>
      <w:proofErr w:type="spellEnd"/>
      <w:r>
        <w:rPr>
          <w:lang w:eastAsia="zh-CN"/>
        </w:rPr>
        <w:t xml:space="preserve">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 xml:space="preserve">When UE connects to the target IAB-donor-CU via RRC signalling, the target IAB-donor-CU triggers the path switch procedure towards the 5GC for all the UEs connected to IAB-node. If Connected UEs are served by different AMFs, the IAB-donor </w:t>
      </w:r>
      <w:proofErr w:type="spellStart"/>
      <w:r>
        <w:rPr>
          <w:lang w:eastAsia="zh-CN"/>
        </w:rPr>
        <w:t>gNB</w:t>
      </w:r>
      <w:proofErr w:type="spellEnd"/>
      <w:r>
        <w:rPr>
          <w:lang w:eastAsia="zh-CN"/>
        </w:rPr>
        <w:t xml:space="preserve"> may trigger one path switch procedure towards each involved AMF (i.e. one path switch request per AMF). The message may include list of Connected UEs registered in this AMF.</w:t>
      </w:r>
    </w:p>
    <w:p w14:paraId="0D9CB9FA" w14:textId="7803D5D4"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1D6120BD" w:rsidR="00FE3F54" w:rsidRDefault="00FE3F54" w:rsidP="00FE3F54">
      <w:pPr>
        <w:pStyle w:val="B1"/>
        <w:rPr>
          <w:lang w:eastAsia="zh-CN"/>
        </w:rPr>
      </w:pPr>
      <w:r>
        <w:rPr>
          <w:lang w:eastAsia="zh-CN"/>
        </w:rPr>
        <w:t>9.</w:t>
      </w:r>
      <w:r>
        <w:rPr>
          <w:lang w:eastAsia="zh-CN"/>
        </w:rPr>
        <w:tab/>
        <w:t>The steps in clauses 4.9.1.2.2 and 4.9.1.2.3 of TS 23.502 [5] between AMF/SMF/UPF(s) are performed per UE/PDU session.</w:t>
      </w:r>
    </w:p>
    <w:p w14:paraId="0183C7C5" w14:textId="77777777" w:rsidR="00FE3F54" w:rsidRDefault="00FE3F54" w:rsidP="00FE3F54">
      <w:pPr>
        <w:pStyle w:val="EditorsNote"/>
        <w:rPr>
          <w:lang w:eastAsia="zh-CN"/>
        </w:rPr>
      </w:pPr>
      <w:r>
        <w:rPr>
          <w:lang w:eastAsia="zh-CN"/>
        </w:rPr>
        <w:t>Editor's note:</w:t>
      </w:r>
      <w:r>
        <w:rPr>
          <w:lang w:eastAsia="zh-CN"/>
        </w:rP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 xml:space="preserve">The AMF sends the NGAP Path Switch Request Acknowledge message to target IAB-donor </w:t>
      </w:r>
      <w:proofErr w:type="spellStart"/>
      <w:r>
        <w:rPr>
          <w:lang w:eastAsia="zh-CN"/>
        </w:rPr>
        <w:t>gNB</w:t>
      </w:r>
      <w:proofErr w:type="spellEnd"/>
      <w:r>
        <w:rPr>
          <w:lang w:eastAsia="zh-CN"/>
        </w:rPr>
        <w:t>.</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304" w:name="_Toc104390098"/>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N2</w:t>
      </w:r>
      <w:bookmarkEnd w:id="304"/>
    </w:p>
    <w:p w14:paraId="20837EAD" w14:textId="091B30AC" w:rsidR="00DF30DA" w:rsidRDefault="00DF30DA" w:rsidP="00DF30DA">
      <w:r>
        <w:t xml:space="preserve">In </w:t>
      </w:r>
      <w:r w:rsidR="00FE3F54">
        <w:t xml:space="preserve">the </w:t>
      </w:r>
      <w:r>
        <w:t xml:space="preserve">case of IAB-node mobility between IAB-donor </w:t>
      </w:r>
      <w:proofErr w:type="spellStart"/>
      <w:r>
        <w:t>gNB</w:t>
      </w:r>
      <w:proofErr w:type="spellEnd"/>
      <w:r>
        <w:t xml:space="preserve"> without </w:t>
      </w:r>
      <w:proofErr w:type="spellStart"/>
      <w:r>
        <w:t>Xn</w:t>
      </w:r>
      <w:proofErr w:type="spellEnd"/>
      <w:r>
        <w:t xml:space="preserve">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2D40DC11" w14:textId="425C7580" w:rsidR="00DF30DA" w:rsidRDefault="00BC1FE1" w:rsidP="00A24915">
      <w:pPr>
        <w:pStyle w:val="TH"/>
      </w:pPr>
      <w:r>
        <w:object w:dxaOrig="15206" w:dyaOrig="19320" w14:anchorId="15011FBE">
          <v:shape id="_x0000_i1050" type="#_x0000_t75" style="width:479.6pt;height:516.5pt" o:ole="">
            <v:imagedata r:id="rId63" o:title=""/>
          </v:shape>
          <o:OLEObject Type="Embed" ProgID="Visio.Drawing.11" ShapeID="_x0000_i1050" DrawAspect="Content" ObjectID="_1715004402" r:id="rId64"/>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42F3A9C7"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C21873B"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2837C570" w:rsidR="00DF30DA" w:rsidRDefault="00BC1FE1" w:rsidP="00BC1FE1">
      <w:pPr>
        <w:pStyle w:val="B1"/>
        <w:rPr>
          <w:lang w:eastAsia="zh-CN"/>
        </w:rPr>
      </w:pPr>
      <w:r>
        <w:rPr>
          <w:lang w:eastAsia="zh-CN"/>
        </w:rPr>
        <w:t>2.</w:t>
      </w:r>
      <w:r>
        <w:rPr>
          <w:lang w:eastAsia="zh-CN"/>
        </w:rPr>
        <w:tab/>
        <w:t xml:space="preserve">The CN prepares the handover for IAB-UE and Connected UEs indicated in step 1 as specified in step 2-8 of clause 4.9.1.3.2 of </w:t>
      </w:r>
      <w:r w:rsidR="00FE3F54">
        <w:rPr>
          <w:lang w:eastAsia="zh-CN"/>
        </w:rPr>
        <w:t>TS 23.502 [</w:t>
      </w:r>
      <w:r>
        <w:rPr>
          <w:lang w:eastAsia="zh-CN"/>
        </w:rPr>
        <w:t>5].</w:t>
      </w:r>
    </w:p>
    <w:p w14:paraId="5F664DA4" w14:textId="0D0013E2"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77777777"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5189584F" w:rsidR="00BC1FE1" w:rsidRDefault="00BC1FE1" w:rsidP="00BC1FE1">
      <w:pPr>
        <w:pStyle w:val="B1"/>
        <w:rPr>
          <w:lang w:eastAsia="zh-CN"/>
        </w:rPr>
      </w:pPr>
      <w:r>
        <w:rPr>
          <w:lang w:eastAsia="zh-CN"/>
        </w:rPr>
        <w:t>6.</w:t>
      </w:r>
      <w:r>
        <w:rPr>
          <w:lang w:eastAsia="zh-CN"/>
        </w:rPr>
        <w:tab/>
        <w:t xml:space="preserve">The CN performs steps 11-12 in clause 4.9.1.3.2 of </w:t>
      </w:r>
      <w:r w:rsidR="00FE3F54">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6C09C753"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FE3F54">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4D2B58C7"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FE3F54">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 xml:space="preserve">The source IAB-donor-CU, via migrating IAB-node, sends the </w:t>
      </w:r>
      <w:proofErr w:type="spellStart"/>
      <w:r>
        <w:rPr>
          <w:lang w:eastAsia="zh-CN"/>
        </w:rPr>
        <w:t>RRCReconfiguration</w:t>
      </w:r>
      <w:proofErr w:type="spellEnd"/>
      <w:r>
        <w:rPr>
          <w:lang w:eastAsia="zh-CN"/>
        </w:rPr>
        <w:t xml:space="preserve"> message to each connected UE.</w:t>
      </w:r>
    </w:p>
    <w:p w14:paraId="567E70CC" w14:textId="5077F470" w:rsidR="00DF30DA" w:rsidRDefault="00DF30DA" w:rsidP="004E38D2">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5163DEBB" w:rsidR="00BC1FE1" w:rsidRDefault="00BC1FE1" w:rsidP="004E38D2">
      <w:pPr>
        <w:pStyle w:val="B1"/>
      </w:pPr>
      <w:r>
        <w:lastRenderedPageBreak/>
        <w:t>14.</w:t>
      </w:r>
      <w:r>
        <w:tab/>
        <w:t xml:space="preserve">The UEs connect to the migrating IAB-node perform step 4 of clause 4.9.1.3.3 of </w:t>
      </w:r>
      <w:r w:rsidR="00FE3F54">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6BB9F4B9"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452C36B8" w:rsidR="00BC1FE1" w:rsidRDefault="00BC1FE1" w:rsidP="004E38D2">
      <w:pPr>
        <w:pStyle w:val="B1"/>
      </w:pPr>
      <w:r>
        <w:t>16.</w:t>
      </w:r>
      <w:r>
        <w:tab/>
        <w:t xml:space="preserve">The CN performs steps 6-11 in clause 4.9.1.3.3 of </w:t>
      </w:r>
      <w:r w:rsidR="00FE3F54">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305" w:name="_Toc104390099"/>
      <w:r>
        <w:t>6.</w:t>
      </w:r>
      <w:r w:rsidR="004E38D2">
        <w:t>12</w:t>
      </w:r>
      <w:r>
        <w:t>.4</w:t>
      </w:r>
      <w:r>
        <w:tab/>
        <w:t>Impacts on services, entities, and interfaces</w:t>
      </w:r>
      <w:bookmarkEnd w:id="305"/>
    </w:p>
    <w:p w14:paraId="1EBAA9D0" w14:textId="77777777" w:rsidR="00DF30DA" w:rsidRPr="0038365C" w:rsidRDefault="00DF30DA" w:rsidP="00DF30DA">
      <w:pPr>
        <w:rPr>
          <w:lang w:eastAsia="zh-CN"/>
        </w:rPr>
      </w:pPr>
      <w:proofErr w:type="spellStart"/>
      <w:r>
        <w:rPr>
          <w:lang w:eastAsia="zh-CN"/>
        </w:rPr>
        <w:t>gNB</w:t>
      </w:r>
      <w:proofErr w:type="spellEnd"/>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306" w:name="_Toc104390100"/>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306"/>
    </w:p>
    <w:p w14:paraId="39D53F98" w14:textId="23147F63" w:rsidR="00611990" w:rsidRDefault="00611990" w:rsidP="00611990">
      <w:pPr>
        <w:pStyle w:val="Heading3"/>
      </w:pPr>
      <w:bookmarkStart w:id="307" w:name="_Toc104390101"/>
      <w:r>
        <w:t>6.13.1</w:t>
      </w:r>
      <w:r w:rsidR="00FE3F54">
        <w:tab/>
      </w:r>
      <w:r>
        <w:t>Introduction</w:t>
      </w:r>
      <w:bookmarkEnd w:id="307"/>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308" w:name="_Toc104390102"/>
      <w:r>
        <w:t>6</w:t>
      </w:r>
      <w:r w:rsidRPr="0066733F">
        <w:t>.</w:t>
      </w:r>
      <w:r>
        <w:t>13</w:t>
      </w:r>
      <w:r w:rsidRPr="0066733F">
        <w:t>.</w:t>
      </w:r>
      <w:r>
        <w:t>2</w:t>
      </w:r>
      <w:r w:rsidRPr="00F94D0B">
        <w:rPr>
          <w:rFonts w:hint="eastAsia"/>
        </w:rPr>
        <w:tab/>
      </w:r>
      <w:r>
        <w:t xml:space="preserve">Functional </w:t>
      </w:r>
      <w:r>
        <w:rPr>
          <w:rFonts w:hint="eastAsia"/>
        </w:rPr>
        <w:t>Description</w:t>
      </w:r>
      <w:bookmarkEnd w:id="308"/>
    </w:p>
    <w:p w14:paraId="2CE85267" w14:textId="46CA9112" w:rsidR="00611990" w:rsidRDefault="00611990" w:rsidP="00611990">
      <w:r>
        <w:t xml:space="preserve">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w:t>
      </w:r>
      <w:proofErr w:type="spellStart"/>
      <w:r>
        <w:t>gNB</w:t>
      </w:r>
      <w:proofErr w:type="spellEnd"/>
      <w:r>
        <w:t xml:space="preserve">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97" type="#_x0000_t75" style="width:170.9pt;height:221pt" o:ole="">
            <v:imagedata r:id="rId65" o:title=""/>
          </v:shape>
          <o:OLEObject Type="Embed" ProgID="Word.Picture.8" ShapeID="_x0000_i1097" DrawAspect="Content" ObjectID="_1715004403" r:id="rId66"/>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AA02758" w:rsidR="00611990" w:rsidRDefault="008E017E" w:rsidP="008E017E">
      <w:r>
        <w:t>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"m-CU")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309" w:name="_MON_1715002998"/>
    <w:bookmarkEnd w:id="309"/>
    <w:p w14:paraId="5649C6CB" w14:textId="61D6C7B4" w:rsidR="00BC1FE1" w:rsidRDefault="00BC1FE1" w:rsidP="00BC1FE1">
      <w:pPr>
        <w:pStyle w:val="TH"/>
      </w:pPr>
      <w:r>
        <w:object w:dxaOrig="3706" w:dyaOrig="5108" w14:anchorId="6625E186">
          <v:shape id="_x0000_i1101" type="#_x0000_t75" style="width:185.3pt;height:253.55pt" o:ole="">
            <v:imagedata r:id="rId67" o:title=""/>
          </v:shape>
          <o:OLEObject Type="Embed" ProgID="Word.Picture.8" ShapeID="_x0000_i1101" DrawAspect="Content" ObjectID="_1715004404" r:id="rId68"/>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 xml:space="preserve">The analogy of the partial migration supported in Rel-17 whereby an IAB-DU can be homed to a previous IAB Donor CU and the proposed m-CU based solution is shown in Figure 6.13.2-3. The m-CU corresponds to the CU of the IAB Donor </w:t>
      </w:r>
      <w:proofErr w:type="spellStart"/>
      <w:r>
        <w:t>gNB</w:t>
      </w:r>
      <w:proofErr w:type="spellEnd"/>
      <w:r>
        <w:t xml:space="preserve"> on the left having </w:t>
      </w:r>
      <w:proofErr w:type="spellStart"/>
      <w:r>
        <w:t>Xn</w:t>
      </w:r>
      <w:proofErr w:type="spellEnd"/>
      <w:r>
        <w:t xml:space="preserve"> connection to the Donor </w:t>
      </w:r>
      <w:proofErr w:type="spellStart"/>
      <w:r>
        <w:t>gNB</w:t>
      </w:r>
      <w:proofErr w:type="spellEnd"/>
      <w:r>
        <w:t>.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1" type="#_x0000_t75" style="width:481.45pt;height:318.05pt" o:ole="">
            <v:imagedata r:id="rId69" o:title=""/>
          </v:shape>
          <o:OLEObject Type="Embed" ProgID="Visio.Drawing.15" ShapeID="_x0000_i1051" DrawAspect="Content" ObjectID="_1715004405" r:id="rId70"/>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310" w:name="_Toc104390103"/>
      <w:r w:rsidRPr="000F08F8">
        <w:t>6.</w:t>
      </w:r>
      <w:r w:rsidR="003D13F9">
        <w:t>13</w:t>
      </w:r>
      <w:r w:rsidRPr="000F08F8">
        <w:t>.</w:t>
      </w:r>
      <w:r>
        <w:t>3</w:t>
      </w:r>
      <w:r w:rsidRPr="000F08F8">
        <w:tab/>
        <w:t>Procedures</w:t>
      </w:r>
      <w:bookmarkEnd w:id="310"/>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7777777" w:rsidR="008E017E" w:rsidRDefault="008E017E" w:rsidP="008E017E">
      <w:r>
        <w:t>Possible options can imply that when the MBSR is integrated, the AMF validates and authorizes the MBSR to be served by the m-CU based on the MBSR's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09D32613" w:rsidR="00611990" w:rsidRDefault="00611990" w:rsidP="00611990">
      <w:pPr>
        <w:pStyle w:val="EditorsNote"/>
      </w:pPr>
      <w:r>
        <w:t xml:space="preserve">Editor's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2" type="#_x0000_t75" style="width:481.45pt;height:498.35pt" o:ole="">
            <v:imagedata r:id="rId71" o:title=""/>
          </v:shape>
          <o:OLEObject Type="Embed" ProgID="Visio.Drawing.15" ShapeID="_x0000_i1052" DrawAspect="Content" ObjectID="_1715004406" r:id="rId72"/>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w:t>
      </w:r>
      <w:proofErr w:type="spellStart"/>
      <w:r>
        <w:t>mbsr</w:t>
      </w:r>
      <w:proofErr w:type="spellEnd"/>
      <w:r>
        <w:t>).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 xml:space="preserve">UE can establish connection via the cells served by MBSR. IAB-DU and m-CU pair form the serving </w:t>
      </w:r>
      <w:proofErr w:type="spellStart"/>
      <w:r w:rsidRPr="00F831D0">
        <w:t>gNB</w:t>
      </w:r>
      <w:proofErr w:type="spellEnd"/>
      <w:r w:rsidRPr="00F831D0">
        <w:t xml:space="preserve"> for the UEs. Standard procedures are used without UE impacts.</w:t>
      </w:r>
      <w:r>
        <w:t xml:space="preserve"> the UE can register with an AMF that in general needs not be the same as the AMF-</w:t>
      </w:r>
      <w:proofErr w:type="spellStart"/>
      <w:r>
        <w:t>mbsr</w:t>
      </w:r>
      <w:proofErr w:type="spellEnd"/>
      <w:r>
        <w:t>,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 xml:space="preserve">.3-1 refers (for illustration only) to </w:t>
      </w:r>
      <w:proofErr w:type="spellStart"/>
      <w:r>
        <w:t>Xn</w:t>
      </w:r>
      <w:proofErr w:type="spellEnd"/>
      <w:r>
        <w:t xml:space="preserve">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311" w:name="_Toc104390104"/>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311"/>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4B8708D9"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MBSR's IAB-DU.</w:t>
      </w:r>
    </w:p>
    <w:p w14:paraId="55C5D364" w14:textId="176A9568" w:rsidR="003D62B9" w:rsidRPr="0038365C" w:rsidRDefault="003D62B9" w:rsidP="003D62B9">
      <w:pPr>
        <w:pStyle w:val="Heading2"/>
      </w:pPr>
      <w:bookmarkStart w:id="312" w:name="_Toc104390105"/>
      <w:r>
        <w:rPr>
          <w:lang w:eastAsia="zh-CN"/>
        </w:rPr>
        <w:t>6.14</w:t>
      </w:r>
      <w:r>
        <w:rPr>
          <w:lang w:eastAsia="ko-KR"/>
        </w:rPr>
        <w:tab/>
      </w:r>
      <w:r>
        <w:t xml:space="preserve">Solution #14: </w:t>
      </w:r>
      <w:r w:rsidRPr="000D2B22">
        <w:t xml:space="preserve">Support of location services for UEs accessing via a mobile </w:t>
      </w:r>
      <w:r>
        <w:t>IAB node</w:t>
      </w:r>
      <w:bookmarkEnd w:id="312"/>
    </w:p>
    <w:p w14:paraId="214B7EF8" w14:textId="586D5300" w:rsidR="003D62B9" w:rsidRDefault="003D62B9" w:rsidP="003D62B9">
      <w:pPr>
        <w:pStyle w:val="Heading3"/>
      </w:pPr>
      <w:bookmarkStart w:id="313" w:name="_Toc104390106"/>
      <w:r w:rsidRPr="0038365C">
        <w:t>6.</w:t>
      </w:r>
      <w:r>
        <w:t>14</w:t>
      </w:r>
      <w:r w:rsidRPr="0038365C">
        <w:t>.1</w:t>
      </w:r>
      <w:r w:rsidRPr="0038365C">
        <w:tab/>
        <w:t>Introduction</w:t>
      </w:r>
      <w:bookmarkEnd w:id="313"/>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314" w:name="_Toc104390107"/>
      <w:r w:rsidRPr="0038365C">
        <w:t>6.</w:t>
      </w:r>
      <w:r>
        <w:t>14</w:t>
      </w:r>
      <w:r w:rsidRPr="0038365C">
        <w:t>.2</w:t>
      </w:r>
      <w:r w:rsidRPr="0038365C">
        <w:tab/>
        <w:t>Functional Description</w:t>
      </w:r>
      <w:bookmarkEnd w:id="314"/>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163F56DD"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UDM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2291DEE3"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UDM 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315" w:name="_Toc104390108"/>
      <w:r w:rsidRPr="0038365C">
        <w:t>6.</w:t>
      </w:r>
      <w:r w:rsidR="00432C3C">
        <w:t>14</w:t>
      </w:r>
      <w:r w:rsidRPr="0038365C">
        <w:t>.</w:t>
      </w:r>
      <w:r w:rsidRPr="0038365C">
        <w:rPr>
          <w:lang w:eastAsia="zh-CN"/>
        </w:rPr>
        <w:t>3</w:t>
      </w:r>
      <w:r w:rsidRPr="0038365C">
        <w:tab/>
        <w:t>Procedures</w:t>
      </w:r>
      <w:bookmarkEnd w:id="315"/>
    </w:p>
    <w:bookmarkStart w:id="316" w:name="_MON_1684549432"/>
    <w:bookmarkEnd w:id="316"/>
    <w:bookmarkStart w:id="317" w:name="_MON_1684549432"/>
    <w:bookmarkEnd w:id="317"/>
    <w:p w14:paraId="6B273315" w14:textId="17D08935" w:rsidR="008E017E" w:rsidRDefault="008E017E" w:rsidP="00C76F30">
      <w:pPr>
        <w:pStyle w:val="TH"/>
      </w:pPr>
      <w:r>
        <w:object w:dxaOrig="9356" w:dyaOrig="5526" w14:anchorId="15B8BC94">
          <v:shape id="_x0000_i1109" type="#_x0000_t75" style="width:467.7pt;height:274.25pt" o:ole="">
            <v:imagedata r:id="rId73" o:title=""/>
          </v:shape>
          <o:OLEObject Type="Embed" ProgID="Word.Picture.8" ShapeID="_x0000_i1109" DrawAspect="Content" ObjectID="_1715004407" r:id="rId74"/>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77777777" w:rsidR="008E017E" w:rsidRDefault="008E017E" w:rsidP="008E017E">
      <w:pPr>
        <w:pStyle w:val="B1"/>
      </w:pPr>
      <w:r>
        <w:t>1.</w:t>
      </w:r>
      <w:r>
        <w:tab/>
        <w:t>After the cell is configured and activated in the mobile IAB-node, the IAB-UE initiates Registration procedure and provides the Cell ID of IAB node to the 5GC. The AMF serving IAB-UE (i.e. IAB-AMF) sends the Cell ID to the UDM so that the UDM stores the association of IAB-UE ID (i.e. SUPI), the identifier of AMF serving IAB-UE and Cell ID of IAB node.</w:t>
      </w:r>
    </w:p>
    <w:p w14:paraId="31379585" w14:textId="77777777" w:rsidR="008E017E" w:rsidRDefault="008E017E" w:rsidP="008E017E">
      <w:pPr>
        <w:pStyle w:val="B1"/>
      </w:pPr>
      <w:r>
        <w:tab/>
        <w:t>If the Cell ID of IAB node is changed during mobility, the IAB-UE provides the new Cell ID to the IAB-AMF to trigger the cell information update in the UDM.</w:t>
      </w:r>
    </w:p>
    <w:p w14:paraId="2A8489E6" w14:textId="77777777" w:rsidR="008E017E" w:rsidRDefault="008E017E" w:rsidP="008E017E">
      <w:pPr>
        <w:pStyle w:val="B1"/>
      </w:pPr>
      <w:r>
        <w:t>2.</w:t>
      </w:r>
      <w:r>
        <w:tab/>
        <w:t>The UE is camped on the cell served by the mobile IAB-node and registered to the network.</w:t>
      </w:r>
    </w:p>
    <w:p w14:paraId="52FA2550" w14:textId="3B3B0CC2" w:rsidR="008E017E" w:rsidRDefault="008E017E" w:rsidP="008E017E">
      <w:pPr>
        <w:pStyle w:val="B1"/>
      </w:pPr>
      <w:r>
        <w:t>3.</w:t>
      </w:r>
      <w:r>
        <w:tab/>
        <w:t xml:space="preserve">The AMF serving UE (i.e. UE-AMF) initiates the location reporting procedure for UE, as defined in the 5GC-MT-LR procedure or the 5GC-MO-LR procedure of </w:t>
      </w:r>
      <w:r w:rsidR="00FE3F54">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77777777" w:rsidR="008E017E" w:rsidRDefault="008E017E" w:rsidP="008E017E">
      <w:pPr>
        <w:pStyle w:val="B1"/>
      </w:pPr>
      <w:r>
        <w:t>4.</w:t>
      </w:r>
      <w:r>
        <w:tab/>
        <w:t>The UE-AMF sends Request message to the UDM including the Cell ID that UE is camping.</w:t>
      </w:r>
    </w:p>
    <w:p w14:paraId="09CCEB87" w14:textId="77777777" w:rsidR="008E017E" w:rsidRDefault="008E017E" w:rsidP="008E017E">
      <w:pPr>
        <w:pStyle w:val="B1"/>
      </w:pPr>
      <w:r>
        <w:t>5.</w:t>
      </w:r>
      <w:r>
        <w:tab/>
        <w:t>The UDM returns the IAB-UE ID and the identifier of AMF serving IAB-UE corresponding to the Cell ID.</w:t>
      </w:r>
    </w:p>
    <w:p w14:paraId="68E20530" w14:textId="77777777" w:rsidR="008E017E" w:rsidRDefault="008E017E" w:rsidP="008E017E">
      <w:pPr>
        <w:pStyle w:val="B1"/>
      </w:pPr>
      <w:r>
        <w:t>6.</w:t>
      </w:r>
      <w:r>
        <w:tab/>
        <w:t xml:space="preserve">The UE-AMF selects LMF and invokes </w:t>
      </w:r>
      <w:proofErr w:type="spellStart"/>
      <w:r>
        <w:t>Nlmf_Location_DetermineLocation</w:t>
      </w:r>
      <w:proofErr w:type="spellEnd"/>
      <w:r>
        <w:t xml:space="preserve"> Request service operation towards the LMF including the LCS Correlation identifier for UE, the IAB-UE ID and the identifier of AMF serving IAB-UE.</w:t>
      </w:r>
    </w:p>
    <w:p w14:paraId="6138F2A6" w14:textId="180DBD87" w:rsidR="008E017E" w:rsidRDefault="008E017E" w:rsidP="008E017E">
      <w:pPr>
        <w:pStyle w:val="B1"/>
      </w:pPr>
      <w:r>
        <w:t>7.</w:t>
      </w:r>
      <w:r>
        <w:tab/>
        <w:t xml:space="preserve">The LMF performs one or more of the positioning procedures as described in clauses 6.11.1, 6.11.2 and 6.11.3 of </w:t>
      </w:r>
      <w:r w:rsidR="00FE3F54">
        <w:t>TS 23.273 [</w:t>
      </w:r>
      <w:r>
        <w:t>4].</w:t>
      </w:r>
    </w:p>
    <w:p w14:paraId="5AF6413D" w14:textId="77777777" w:rsidR="008E017E" w:rsidRDefault="008E017E" w:rsidP="008E017E">
      <w:pPr>
        <w:pStyle w:val="B1"/>
      </w:pPr>
      <w:r>
        <w:lastRenderedPageBreak/>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77777777" w:rsidR="003D62B9" w:rsidRDefault="003D62B9" w:rsidP="004544B7">
      <w:pPr>
        <w:pStyle w:val="NO"/>
        <w:rPr>
          <w:rFonts w:eastAsia="MS Mincho"/>
        </w:rPr>
      </w:pPr>
      <w:r w:rsidRPr="00D5576B">
        <w:rPr>
          <w:rFonts w:hint="eastAsia"/>
        </w:rPr>
        <w:t>N</w:t>
      </w:r>
      <w:r w:rsidRPr="00D5576B">
        <w:t xml:space="preserve">OTE: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786041D3" w14:textId="752A537B" w:rsidR="004544B7" w:rsidRDefault="003D62B9" w:rsidP="008E017E">
      <w:pPr>
        <w:pStyle w:val="EditorsNote"/>
      </w:pPr>
      <w:r w:rsidRPr="006A2A3F">
        <w:rPr>
          <w:rFonts w:hint="eastAsia"/>
        </w:rPr>
        <w:t>E</w:t>
      </w:r>
      <w:r w:rsidRPr="006A2A3F">
        <w:t xml:space="preserve">ditor's </w:t>
      </w:r>
      <w:r w:rsidR="008E017E" w:rsidRPr="006A2A3F">
        <w:t>note</w:t>
      </w:r>
      <w:r w:rsidRPr="006A2A3F">
        <w:t>:</w:t>
      </w:r>
      <w:r w:rsidR="008E017E">
        <w:tab/>
      </w:r>
      <w:r w:rsidRPr="00006269">
        <w:t>It is FFS how to handle the case where the UE and MBSR are from different PLMNs.</w:t>
      </w:r>
    </w:p>
    <w:p w14:paraId="4B8447FA" w14:textId="17BB2F87" w:rsidR="003D62B9" w:rsidRPr="0038365C" w:rsidRDefault="003D62B9" w:rsidP="003D62B9">
      <w:pPr>
        <w:pStyle w:val="Heading3"/>
      </w:pPr>
      <w:bookmarkStart w:id="318" w:name="_Toc104390109"/>
      <w:r w:rsidRPr="0038365C">
        <w:t>6.</w:t>
      </w:r>
      <w:r w:rsidR="004544B7">
        <w:t>14</w:t>
      </w:r>
      <w:r w:rsidRPr="0038365C">
        <w:t>.</w:t>
      </w:r>
      <w:r w:rsidRPr="0038365C">
        <w:rPr>
          <w:lang w:eastAsia="zh-CN"/>
        </w:rPr>
        <w:t>4</w:t>
      </w:r>
      <w:r w:rsidRPr="0038365C">
        <w:tab/>
        <w:t>Impacts on services, entities and interfaces</w:t>
      </w:r>
      <w:bookmarkEnd w:id="318"/>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772CDCEE" w:rsidR="003D62B9" w:rsidRDefault="003D62B9" w:rsidP="00565A09">
      <w:pPr>
        <w:rPr>
          <w:rFonts w:eastAsiaTheme="minorEastAsia"/>
          <w:lang w:eastAsia="zh-CN"/>
        </w:rPr>
      </w:pPr>
      <w:r w:rsidRPr="00565A09">
        <w:t>UDM</w:t>
      </w:r>
      <w:r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319" w:name="_Toc104390110"/>
      <w:r w:rsidRPr="00D37693">
        <w:t>6.</w:t>
      </w:r>
      <w:r>
        <w:t>15</w:t>
      </w:r>
      <w:r w:rsidRPr="00D37693">
        <w:tab/>
        <w:t>Solution #</w:t>
      </w:r>
      <w:r>
        <w:t>15</w:t>
      </w:r>
      <w:r w:rsidRPr="00D37693">
        <w:t>: Support of location services for MBSR access with provision of MBSR Location and RAT dependent positioning</w:t>
      </w:r>
      <w:bookmarkEnd w:id="319"/>
    </w:p>
    <w:p w14:paraId="58D5496B" w14:textId="56A98D8E" w:rsidR="00D37693" w:rsidRPr="00AE3C16" w:rsidRDefault="00D37693" w:rsidP="003F56CA">
      <w:pPr>
        <w:pStyle w:val="Heading3"/>
      </w:pPr>
      <w:bookmarkStart w:id="320" w:name="_Toc104390111"/>
      <w:r w:rsidRPr="00AE3C16">
        <w:t>6.</w:t>
      </w:r>
      <w:r>
        <w:t>15</w:t>
      </w:r>
      <w:r w:rsidRPr="00AE3C16">
        <w:t>.1</w:t>
      </w:r>
      <w:r w:rsidRPr="00AE3C16">
        <w:tab/>
        <w:t>Introduction</w:t>
      </w:r>
      <w:bookmarkEnd w:id="320"/>
    </w:p>
    <w:p w14:paraId="36AF0D77" w14:textId="4ED9A535" w:rsidR="008E017E" w:rsidRDefault="008E017E" w:rsidP="008E017E">
      <w:pPr>
        <w:rPr>
          <w:lang w:eastAsia="zh-CN"/>
        </w:rPr>
      </w:pPr>
      <w:r>
        <w:rPr>
          <w:lang w:eastAsia="zh-CN"/>
        </w:rPr>
        <w:t xml:space="preserve">The solution uses existing procedures defined in </w:t>
      </w:r>
      <w:r w:rsidR="00FE3F54">
        <w:rPr>
          <w:lang w:eastAsia="zh-CN"/>
        </w:rPr>
        <w:t>TS 23.273 [</w:t>
      </w:r>
      <w:r>
        <w:rPr>
          <w:lang w:eastAsia="zh-CN"/>
        </w:rPr>
        <w:t xml:space="preserve">4] and </w:t>
      </w:r>
      <w:r w:rsidR="00FE3F54">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321" w:name="_Toc104390112"/>
      <w:r w:rsidRPr="00AE3C16">
        <w:t>6.</w:t>
      </w:r>
      <w:r>
        <w:t>15</w:t>
      </w:r>
      <w:r w:rsidRPr="00AE3C16">
        <w:t>.2</w:t>
      </w:r>
      <w:r w:rsidRPr="00AE3C16">
        <w:tab/>
        <w:t>Functional Description</w:t>
      </w:r>
      <w:bookmarkEnd w:id="321"/>
    </w:p>
    <w:p w14:paraId="7552BC17" w14:textId="57AF5802" w:rsidR="00D37693" w:rsidRDefault="008E017E" w:rsidP="00D37693">
      <w:pPr>
        <w:rPr>
          <w:lang w:eastAsia="zh-CN"/>
        </w:rPr>
      </w:pPr>
      <w:r>
        <w:rPr>
          <w:lang w:eastAsia="zh-CN"/>
        </w:rPr>
        <w:t xml:space="preserve">Location procedures as currently defined in </w:t>
      </w:r>
      <w:r w:rsidR="00FE3F54">
        <w:rPr>
          <w:lang w:eastAsia="zh-CN"/>
        </w:rPr>
        <w:t>TS 23.273 [</w:t>
      </w:r>
      <w:r>
        <w:rPr>
          <w:lang w:eastAsia="zh-CN"/>
        </w:rPr>
        <w:t xml:space="preserve">4] and </w:t>
      </w:r>
      <w:r w:rsidR="00FE3F54">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 xml:space="preserve">Based on the MBSR indication, the LMF requests and obtains the MBSR positioning capabilities when acting as a TRP using </w:t>
      </w:r>
      <w:proofErr w:type="spellStart"/>
      <w:r>
        <w:rPr>
          <w:lang w:eastAsia="zh-CN"/>
        </w:rPr>
        <w:t>NRPPa</w:t>
      </w:r>
      <w:proofErr w:type="spellEnd"/>
      <w:r>
        <w:rPr>
          <w:lang w:eastAsia="zh-CN"/>
        </w:rPr>
        <w:t xml:space="preserve">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322" w:name="_Toc104390113"/>
      <w:r w:rsidRPr="00AE3C16">
        <w:t>6.</w:t>
      </w:r>
      <w:r>
        <w:t>15</w:t>
      </w:r>
      <w:r w:rsidRPr="00AE3C16">
        <w:t>.</w:t>
      </w:r>
      <w:r w:rsidRPr="00AE3C16">
        <w:rPr>
          <w:lang w:eastAsia="zh-CN"/>
        </w:rPr>
        <w:t>3</w:t>
      </w:r>
      <w:r w:rsidRPr="00AE3C16">
        <w:tab/>
      </w:r>
      <w:r>
        <w:t xml:space="preserve">Positioning </w:t>
      </w:r>
      <w:r w:rsidRPr="00AE3C16">
        <w:t>Procedure</w:t>
      </w:r>
      <w:bookmarkEnd w:id="322"/>
    </w:p>
    <w:p w14:paraId="410027D7" w14:textId="1F5FF620"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FE3F54">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3" type="#_x0000_t75" style="width:418.25pt;height:442.65pt" o:ole="">
            <v:imagedata r:id="rId75" o:title=""/>
          </v:shape>
          <o:OLEObject Type="Embed" ProgID="Visio.Drawing.15" ShapeID="_x0000_i1053" DrawAspect="Content" ObjectID="_1715004408" r:id="rId76"/>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71846442"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of 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of 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of 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of 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 xml:space="preserve">The AMF selects an LMF. Except for a deferred 5GC-MT-LR for periodic or triggered location where the LMF may be preassigned, the AMF selects an LMF and may select an LMF able to support location for MBSR access if the AMF is aware (e.g. from the donor </w:t>
      </w:r>
      <w:proofErr w:type="spellStart"/>
      <w:r>
        <w:rPr>
          <w:lang w:eastAsia="zh-CN"/>
        </w:rPr>
        <w:t>gNB</w:t>
      </w:r>
      <w:proofErr w:type="spellEnd"/>
      <w:r>
        <w:rPr>
          <w:lang w:eastAsia="zh-CN"/>
        </w:rPr>
        <w:t>) that the UE has access via an MBSR.</w:t>
      </w:r>
    </w:p>
    <w:p w14:paraId="5C7ABC4E" w14:textId="4947440A"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w:t>
      </w:r>
      <w:proofErr w:type="spellStart"/>
      <w:r>
        <w:rPr>
          <w:lang w:eastAsia="zh-CN"/>
        </w:rPr>
        <w:t>Nlmf_Location_DetermineLocation</w:t>
      </w:r>
      <w:proofErr w:type="spellEnd"/>
      <w:r>
        <w:rPr>
          <w:lang w:eastAsia="zh-CN"/>
        </w:rPr>
        <w:t xml:space="preserve"> Request service operation and may include parameters such as serving cell ID, LCS Correlation identifier and required QoS as defined in </w:t>
      </w:r>
      <w:r w:rsidR="00FE3F54">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0251F454"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of TS 23.273 [</w:t>
      </w:r>
      <w:r>
        <w:rPr>
          <w:lang w:eastAsia="zh-CN"/>
        </w:rPr>
        <w:t>4]. The UE, if aware, may indicate MBSR access to the LMF.</w:t>
      </w:r>
    </w:p>
    <w:p w14:paraId="72A8A597" w14:textId="0A772726"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w:t>
      </w:r>
      <w:proofErr w:type="spellStart"/>
      <w:r>
        <w:rPr>
          <w:lang w:eastAsia="zh-CN"/>
        </w:rPr>
        <w:t>NRPPa</w:t>
      </w:r>
      <w:proofErr w:type="spellEnd"/>
      <w:r>
        <w:rPr>
          <w:lang w:eastAsia="zh-CN"/>
        </w:rPr>
        <w:t xml:space="preserve"> procedure (TRP Information exchange) defined in </w:t>
      </w:r>
      <w:r w:rsidR="00FE3F54">
        <w:rPr>
          <w:lang w:eastAsia="zh-CN"/>
        </w:rPr>
        <w:t>TS 38.455 [</w:t>
      </w:r>
      <w:r>
        <w:rPr>
          <w:lang w:eastAsia="zh-CN"/>
        </w:rPr>
        <w:t xml:space="preserve">14] </w:t>
      </w:r>
      <w:r>
        <w:rPr>
          <w:lang w:eastAsia="zh-CN"/>
        </w:rPr>
        <w:lastRenderedPageBreak/>
        <w:t xml:space="preserve">to the donor </w:t>
      </w:r>
      <w:proofErr w:type="spellStart"/>
      <w:r>
        <w:rPr>
          <w:lang w:eastAsia="zh-CN"/>
        </w:rPr>
        <w:t>gNB</w:t>
      </w:r>
      <w:proofErr w:type="spellEnd"/>
      <w:r>
        <w:rPr>
          <w:lang w:eastAsia="zh-CN"/>
        </w:rPr>
        <w:t xml:space="preserve">, and a corresponding F1AP procedure defined in </w:t>
      </w:r>
      <w:r w:rsidR="00FE3F54">
        <w:rPr>
          <w:lang w:eastAsia="zh-CN"/>
        </w:rPr>
        <w:t>TS 38.473 [</w:t>
      </w:r>
      <w:r>
        <w:rPr>
          <w:lang w:eastAsia="zh-CN"/>
        </w:rPr>
        <w:t xml:space="preserve">18] from donor </w:t>
      </w:r>
      <w:proofErr w:type="spellStart"/>
      <w:r>
        <w:rPr>
          <w:lang w:eastAsia="zh-CN"/>
        </w:rPr>
        <w:t>gNB</w:t>
      </w:r>
      <w:proofErr w:type="spellEnd"/>
      <w:r>
        <w:rPr>
          <w:lang w:eastAsia="zh-CN"/>
        </w:rPr>
        <w:t xml:space="preserve"> to MBSR. The procedure is modified as described in clause 6.15.2 bullet (c) to allow the LMF to indicate to the donor </w:t>
      </w:r>
      <w:proofErr w:type="spellStart"/>
      <w:r>
        <w:rPr>
          <w:lang w:eastAsia="zh-CN"/>
        </w:rPr>
        <w:t>gNB</w:t>
      </w:r>
      <w:proofErr w:type="spellEnd"/>
      <w:r>
        <w:rPr>
          <w:lang w:eastAsia="zh-CN"/>
        </w:rPr>
        <w:t xml:space="preserve">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w:t>
      </w:r>
      <w:proofErr w:type="spellStart"/>
      <w:r>
        <w:rPr>
          <w:lang w:eastAsia="zh-CN"/>
        </w:rPr>
        <w:t>gNB</w:t>
      </w:r>
      <w:proofErr w:type="spellEnd"/>
      <w:r>
        <w:rPr>
          <w:lang w:eastAsia="zh-CN"/>
        </w:rPr>
        <w:t xml:space="preserve"> and returned to the LMF.</w:t>
      </w:r>
    </w:p>
    <w:p w14:paraId="378BDE2E" w14:textId="0C5EB358" w:rsidR="00D37693" w:rsidRDefault="008E017E" w:rsidP="00D37693">
      <w:pPr>
        <w:pStyle w:val="NO"/>
        <w:rPr>
          <w:lang w:eastAsia="zh-CN"/>
        </w:rPr>
      </w:pPr>
      <w:r>
        <w:rPr>
          <w:lang w:eastAsia="zh-CN"/>
        </w:rPr>
        <w:t>NOTE 1:</w:t>
      </w:r>
      <w:r>
        <w:rPr>
          <w:lang w:eastAsia="zh-CN"/>
        </w:rPr>
        <w:tab/>
        <w:t xml:space="preserve">The TRP ID allows the LMF to indicate the MBSR to the donor </w:t>
      </w:r>
      <w:proofErr w:type="spellStart"/>
      <w:r>
        <w:rPr>
          <w:lang w:eastAsia="zh-CN"/>
        </w:rPr>
        <w:t>gNB</w:t>
      </w:r>
      <w:proofErr w:type="spellEnd"/>
      <w:r>
        <w:rPr>
          <w:lang w:eastAsia="zh-CN"/>
        </w:rPr>
        <w:t xml:space="preserve">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3AABE697" w:rsidR="008E017E" w:rsidRDefault="008E017E" w:rsidP="008E017E">
      <w:pPr>
        <w:pStyle w:val="B1"/>
      </w:pPr>
      <w:r>
        <w:t>7.</w:t>
      </w:r>
      <w:r>
        <w:tab/>
        <w:t xml:space="preserve">Depending on the position methods selected at step 6, the LMF may use existing procedures in </w:t>
      </w:r>
      <w:r w:rsidR="00FE3F54">
        <w:t>TS 38.455 [</w:t>
      </w:r>
      <w:r>
        <w:t xml:space="preserve">14] and </w:t>
      </w:r>
      <w:r w:rsidR="00FE3F54">
        <w:t>TS 38.473 [</w:t>
      </w:r>
      <w:r>
        <w:t xml:space="preserve">18] to configure transmission of DL PRS by the MBSR (and possibly from other nearby </w:t>
      </w:r>
      <w:proofErr w:type="spellStart"/>
      <w:r>
        <w:t>gNBs</w:t>
      </w:r>
      <w:proofErr w:type="spellEnd"/>
      <w:r>
        <w:t xml:space="preserve">) and/or to configure the donor </w:t>
      </w:r>
      <w:proofErr w:type="spellStart"/>
      <w:r>
        <w:t>gNB</w:t>
      </w:r>
      <w:proofErr w:type="spellEnd"/>
      <w:r>
        <w:t xml:space="preserve">, which in turn configures via RRC the transmission of UL SRS by the UE. These procedures make use of sending and received </w:t>
      </w:r>
      <w:proofErr w:type="spellStart"/>
      <w:r>
        <w:t>NRPPa</w:t>
      </w:r>
      <w:proofErr w:type="spellEnd"/>
      <w:r>
        <w:t xml:space="preserve"> messages to and from the donor </w:t>
      </w:r>
      <w:proofErr w:type="spellStart"/>
      <w:r>
        <w:t>gNB</w:t>
      </w:r>
      <w:proofErr w:type="spellEnd"/>
      <w:r>
        <w:t xml:space="preserve"> using the procedure in</w:t>
      </w:r>
      <w:r w:rsidR="00FE3F54">
        <w:t xml:space="preserve"> clause 6.11.2</w:t>
      </w:r>
      <w:r>
        <w:t xml:space="preserve"> </w:t>
      </w:r>
      <w:r w:rsidR="00FE3F54">
        <w:t>of TS 23.273 [</w:t>
      </w:r>
      <w:r>
        <w:t>4].</w:t>
      </w:r>
    </w:p>
    <w:p w14:paraId="635444B9" w14:textId="475FFAB5" w:rsidR="008E017E" w:rsidRDefault="008E017E" w:rsidP="008E017E">
      <w:pPr>
        <w:pStyle w:val="B1"/>
      </w:pPr>
      <w:r>
        <w:t>8.</w:t>
      </w:r>
      <w:r>
        <w:tab/>
        <w:t xml:space="preserve">If the LMF configured transmission of UL SRS by the UE at step 7, the LMF uses existing procedures in </w:t>
      </w:r>
      <w:r w:rsidR="00FE3F54">
        <w:t>TS 38.455 [</w:t>
      </w:r>
      <w:r>
        <w:t xml:space="preserve">14] and </w:t>
      </w:r>
      <w:r w:rsidR="00FE3F54">
        <w:t>TS 38.473 [</w:t>
      </w:r>
      <w:r>
        <w:t xml:space="preserve">18] to request measurements of the UL SRS by the MBSR and optionally by other nearby </w:t>
      </w:r>
      <w:proofErr w:type="spellStart"/>
      <w:r>
        <w:t>gNBs</w:t>
      </w:r>
      <w:proofErr w:type="spellEnd"/>
      <w:r>
        <w:t>. The LMF makes use of the procedure in</w:t>
      </w:r>
      <w:r w:rsidR="00FE3F54">
        <w:t xml:space="preserve"> clause 6.11.3</w:t>
      </w:r>
      <w:r>
        <w:t xml:space="preserve"> </w:t>
      </w:r>
      <w:r w:rsidR="00FE3F54">
        <w:t>of TS 23.273 [</w:t>
      </w:r>
      <w:r>
        <w:t xml:space="preserve">4] to exchange </w:t>
      </w:r>
      <w:proofErr w:type="spellStart"/>
      <w:r>
        <w:t>NRPPa</w:t>
      </w:r>
      <w:proofErr w:type="spellEnd"/>
      <w:r>
        <w:t xml:space="preserve"> messages with the donor </w:t>
      </w:r>
      <w:proofErr w:type="spellStart"/>
      <w:r>
        <w:t>gNB</w:t>
      </w:r>
      <w:proofErr w:type="spellEnd"/>
      <w:r>
        <w:t xml:space="preserve"> (and other </w:t>
      </w:r>
      <w:proofErr w:type="spellStart"/>
      <w:r>
        <w:t>gNBs</w:t>
      </w:r>
      <w:proofErr w:type="spellEnd"/>
      <w:r>
        <w:t>) for this purpose.</w:t>
      </w:r>
    </w:p>
    <w:p w14:paraId="23B46A49" w14:textId="72A58CDD" w:rsidR="008E017E" w:rsidRDefault="008E017E" w:rsidP="008E017E">
      <w:pPr>
        <w:pStyle w:val="B1"/>
      </w:pPr>
      <w:r>
        <w:t>9.</w:t>
      </w:r>
      <w:r>
        <w:tab/>
        <w:t xml:space="preserve">If the LMF configured transmission of DL PRS by the MBSR at step 7, the LMF uses existing procedures in </w:t>
      </w:r>
      <w:r w:rsidR="00FE3F54">
        <w:t>TS 37.355 [</w:t>
      </w:r>
      <w:r>
        <w:t xml:space="preserve">13] to request measurements of the DL PRS by the UE and optionally of DL PRS from other nearby </w:t>
      </w:r>
      <w:proofErr w:type="spellStart"/>
      <w:r>
        <w:t>gNBs</w:t>
      </w:r>
      <w:proofErr w:type="spellEnd"/>
      <w:r>
        <w:t>. The LMF makes use of the procedure in</w:t>
      </w:r>
      <w:r w:rsidR="00FE3F54">
        <w:t xml:space="preserve"> clause 6.11.1</w:t>
      </w:r>
      <w:r>
        <w:t xml:space="preserve"> </w:t>
      </w:r>
      <w:r w:rsidR="00FE3F54">
        <w:t>of TS 23.273 [</w:t>
      </w:r>
      <w:r>
        <w:t>4] to exchange LPP messages with the UE for this purpose.</w:t>
      </w:r>
    </w:p>
    <w:p w14:paraId="7214A4FA" w14:textId="77777777" w:rsidR="008E017E" w:rsidRDefault="008E017E" w:rsidP="008E017E">
      <w:pPr>
        <w:pStyle w:val="B1"/>
      </w:pPr>
      <w:r>
        <w:t>10.</w:t>
      </w:r>
      <w:r>
        <w:tab/>
        <w:t xml:space="preserve">The UE transmits UL SRS if requested at step 7 and/or measures DL PRS from the MBSR (and other </w:t>
      </w:r>
      <w:proofErr w:type="spellStart"/>
      <w:r>
        <w:t>gNBs</w:t>
      </w:r>
      <w:proofErr w:type="spellEnd"/>
      <w:r>
        <w:t>)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 xml:space="preserve">Other </w:t>
      </w:r>
      <w:proofErr w:type="spellStart"/>
      <w:r>
        <w:t>gNBs</w:t>
      </w:r>
      <w:proofErr w:type="spellEnd"/>
      <w:r>
        <w:t xml:space="preserve"> may transmit DL PRS if requested at step 7 and/or measure UL SRS from the UE if requested at step 8.</w:t>
      </w:r>
    </w:p>
    <w:p w14:paraId="6CFAE820" w14:textId="3965BE0A" w:rsidR="008E017E" w:rsidRDefault="008E017E" w:rsidP="008E017E">
      <w:pPr>
        <w:pStyle w:val="B1"/>
      </w:pPr>
      <w:r>
        <w:t>13.</w:t>
      </w:r>
      <w:r>
        <w:tab/>
        <w:t xml:space="preserve">If the UE measured DL PRS from the MBSR (and other </w:t>
      </w:r>
      <w:proofErr w:type="spellStart"/>
      <w:r>
        <w:t>gNBs</w:t>
      </w:r>
      <w:proofErr w:type="spellEnd"/>
      <w:r>
        <w:t>) at step 10 as requested at step 9, the UE returns the measurements to the LMF according to the procedure in</w:t>
      </w:r>
      <w:r>
        <w:t xml:space="preserve"> clause 6.11.1</w:t>
      </w:r>
      <w:r>
        <w:t xml:space="preserve"> of </w:t>
      </w:r>
      <w:r w:rsidR="00FE3F54">
        <w:t>TS 23.273 [4</w:t>
      </w:r>
      <w:r>
        <w:t>] and includes the time (or times) of the measurements.</w:t>
      </w:r>
    </w:p>
    <w:p w14:paraId="2E2E775B" w14:textId="2FB6E5A4" w:rsidR="008E017E" w:rsidRDefault="008E017E" w:rsidP="008E017E">
      <w:pPr>
        <w:pStyle w:val="B1"/>
      </w:pPr>
      <w:r>
        <w:t>14.</w:t>
      </w:r>
      <w:r>
        <w:tab/>
        <w:t xml:space="preserve">If the MBSR (and other TRPs or </w:t>
      </w:r>
      <w:proofErr w:type="spellStart"/>
      <w:r>
        <w:t>gNBs</w:t>
      </w:r>
      <w:proofErr w:type="spellEnd"/>
      <w:r>
        <w:t xml:space="preserve">) measured UL SRS from the UE at step 11 (and step 12) as requested at step 8, the MBSR (and other TRPs) return the measurements to the donor </w:t>
      </w:r>
      <w:proofErr w:type="spellStart"/>
      <w:r>
        <w:t>gNB</w:t>
      </w:r>
      <w:proofErr w:type="spellEnd"/>
      <w:r>
        <w:t xml:space="preserve">, which (and other </w:t>
      </w:r>
      <w:proofErr w:type="spellStart"/>
      <w:r>
        <w:t>gNBs</w:t>
      </w:r>
      <w:proofErr w:type="spellEnd"/>
      <w:r>
        <w:t>) in turn returns them to LMF according to the procedure in</w:t>
      </w:r>
      <w:r>
        <w:t xml:space="preserve"> clause 6.11.3</w:t>
      </w:r>
      <w:r>
        <w:t xml:space="preserve"> of </w:t>
      </w:r>
      <w:r w:rsidR="00FE3F54">
        <w:t>TS 23.273 [4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 xml:space="preserve">If the LMF receives UE measurements of DL PRS transmitted by the MBSR at step 13 along with a time of measurement, the LMF may request the location of the MBSR from the MBSR for the time of measurement using a modified </w:t>
      </w:r>
      <w:proofErr w:type="spellStart"/>
      <w:r>
        <w:t>NRPPa</w:t>
      </w:r>
      <w:proofErr w:type="spellEnd"/>
      <w:r>
        <w:t xml:space="preserve">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323" w:name="_Toc104390114"/>
      <w:r w:rsidRPr="00AE3C16">
        <w:t>6.</w:t>
      </w:r>
      <w:r>
        <w:t>15</w:t>
      </w:r>
      <w:r w:rsidRPr="00AE3C16">
        <w:t>.</w:t>
      </w:r>
      <w:r w:rsidRPr="00AE3C16">
        <w:rPr>
          <w:lang w:eastAsia="zh-CN"/>
        </w:rPr>
        <w:t>4</w:t>
      </w:r>
      <w:r w:rsidRPr="00AE3C16">
        <w:tab/>
        <w:t>Impacts on services, entities, and interfaces</w:t>
      </w:r>
      <w:bookmarkEnd w:id="323"/>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 xml:space="preserve">receive an indication of an MBSR from the donor </w:t>
      </w:r>
      <w:proofErr w:type="spellStart"/>
      <w:r>
        <w:rPr>
          <w:lang w:eastAsia="ja-JP"/>
        </w:rPr>
        <w:t>gNB</w:t>
      </w:r>
      <w:proofErr w:type="spellEnd"/>
      <w:r>
        <w:rPr>
          <w:lang w:eastAsia="ja-JP"/>
        </w:rPr>
        <w:t xml:space="preserve">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proofErr w:type="spellStart"/>
      <w:r w:rsidRPr="00AE3C16">
        <w:rPr>
          <w:lang w:eastAsia="zh-CN"/>
        </w:rPr>
        <w:t>gNB</w:t>
      </w:r>
      <w:proofErr w:type="spellEnd"/>
      <w:r w:rsidRPr="00AE3C16">
        <w:rPr>
          <w:lang w:eastAsia="zh-CN"/>
        </w:rPr>
        <w:t>:</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70696776" w:rsidR="00D37693" w:rsidRDefault="008E017E" w:rsidP="00D37693">
      <w:pPr>
        <w:pStyle w:val="B1"/>
        <w:rPr>
          <w:lang w:eastAsia="ja-JP"/>
        </w:rPr>
      </w:pPr>
      <w:r>
        <w:rPr>
          <w:lang w:eastAsia="ja-JP"/>
        </w:rPr>
        <w:t>-</w:t>
      </w:r>
      <w:r>
        <w:rPr>
          <w:lang w:eastAsia="ja-JP"/>
        </w:rPr>
        <w:tab/>
        <w:t xml:space="preserve">support TRP functions as defined in </w:t>
      </w:r>
      <w:r w:rsidR="00FE3F54">
        <w:rPr>
          <w:lang w:eastAsia="ja-JP"/>
        </w:rPr>
        <w:t>TS 38.455 [</w:t>
      </w:r>
      <w:r>
        <w:rPr>
          <w:lang w:eastAsia="ja-JP"/>
        </w:rPr>
        <w:t xml:space="preserve">14] and </w:t>
      </w:r>
      <w:r w:rsidR="00FE3F54">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77777777" w:rsidR="00FE3F54" w:rsidRDefault="00FE3F54" w:rsidP="00FE3F54">
      <w:pPr>
        <w:pStyle w:val="B1"/>
        <w:rPr>
          <w:lang w:eastAsia="ja-JP"/>
        </w:rPr>
      </w:pPr>
      <w:r>
        <w:rPr>
          <w:lang w:eastAsia="ja-JP"/>
        </w:rPr>
        <w:t>-</w:t>
      </w:r>
      <w:r>
        <w:rPr>
          <w:lang w:eastAsia="ja-JP"/>
        </w:rPr>
        <w:tab/>
        <w:t>report a time of measurement of DL PRS from the MBSR to the LMF.</w:t>
      </w:r>
    </w:p>
    <w:p w14:paraId="2D14D959" w14:textId="0C15D6D9" w:rsidR="00457C15" w:rsidRPr="004D3578" w:rsidRDefault="00457C15" w:rsidP="00457C15">
      <w:pPr>
        <w:pStyle w:val="Heading1"/>
      </w:pPr>
      <w:bookmarkStart w:id="324" w:name="_Toc97151699"/>
      <w:bookmarkStart w:id="325" w:name="_Toc100980713"/>
      <w:bookmarkStart w:id="326" w:name="_Toc104390115"/>
      <w:r>
        <w:t>7</w:t>
      </w:r>
      <w:r>
        <w:tab/>
        <w:t>Evaluation</w:t>
      </w:r>
      <w:bookmarkEnd w:id="324"/>
      <w:bookmarkEnd w:id="325"/>
      <w:bookmarkEnd w:id="326"/>
    </w:p>
    <w:p w14:paraId="3D637108" w14:textId="44EC043C" w:rsidR="00BC0BBE" w:rsidRPr="001F51AE" w:rsidRDefault="00BC0BBE" w:rsidP="00BC0BBE">
      <w:pPr>
        <w:pStyle w:val="EditorsNote"/>
      </w:pPr>
      <w:r>
        <w:t>Editor</w:t>
      </w:r>
      <w:r w:rsidR="00E777F5">
        <w:t>'</w:t>
      </w:r>
      <w:r>
        <w:t>s note:</w:t>
      </w:r>
      <w:r>
        <w:tab/>
        <w:t>This clause provides the evaluations of the solutions of clause</w:t>
      </w:r>
      <w:r w:rsidR="00E81C05">
        <w:t> </w:t>
      </w:r>
      <w:r>
        <w:t>6.</w:t>
      </w:r>
    </w:p>
    <w:p w14:paraId="4C2C87CB" w14:textId="5C606ABE" w:rsidR="00457C15" w:rsidRDefault="00457C15" w:rsidP="009E3C29"/>
    <w:p w14:paraId="239B4095" w14:textId="7BBCA882" w:rsidR="00457C15" w:rsidRPr="004D3578" w:rsidRDefault="00457C15" w:rsidP="00457C15">
      <w:pPr>
        <w:pStyle w:val="Heading1"/>
      </w:pPr>
      <w:bookmarkStart w:id="327" w:name="_Toc97151700"/>
      <w:bookmarkStart w:id="328" w:name="_Toc100980714"/>
      <w:bookmarkStart w:id="329" w:name="_Toc104390116"/>
      <w:r>
        <w:t>8</w:t>
      </w:r>
      <w:r w:rsidRPr="004D3578">
        <w:tab/>
      </w:r>
      <w:r>
        <w:t>Conclusions</w:t>
      </w:r>
      <w:bookmarkEnd w:id="327"/>
      <w:bookmarkEnd w:id="328"/>
      <w:bookmarkEnd w:id="329"/>
    </w:p>
    <w:p w14:paraId="629731E2" w14:textId="0932F307" w:rsidR="00BC0BBE" w:rsidRPr="001F51AE" w:rsidRDefault="00BC0BBE" w:rsidP="00BC0BBE">
      <w:pPr>
        <w:pStyle w:val="EditorsNote"/>
      </w:pPr>
      <w:r>
        <w:t>Editor</w:t>
      </w:r>
      <w:r w:rsidR="00E777F5">
        <w:t>'</w:t>
      </w:r>
      <w:r>
        <w:t>s note:</w:t>
      </w:r>
      <w:r>
        <w:tab/>
        <w:t>This clause provides the conclusions for the study.</w:t>
      </w:r>
    </w:p>
    <w:p w14:paraId="08177474" w14:textId="77777777" w:rsidR="00080512" w:rsidRPr="00E81C05" w:rsidRDefault="00080512"/>
    <w:p w14:paraId="58F396D2" w14:textId="2FA1B5F7" w:rsidR="001419AE" w:rsidRPr="004D3578" w:rsidRDefault="00D9134D" w:rsidP="00E81C05">
      <w:pPr>
        <w:pStyle w:val="Heading9"/>
      </w:pPr>
      <w:bookmarkStart w:id="330" w:name="tsgNames"/>
      <w:bookmarkStart w:id="331" w:name="startOfAnnexes"/>
      <w:bookmarkEnd w:id="330"/>
      <w:bookmarkEnd w:id="331"/>
      <w:r>
        <w:br w:type="page"/>
      </w:r>
      <w:bookmarkStart w:id="332" w:name="_Toc2086459"/>
      <w:bookmarkStart w:id="333" w:name="_Toc97151701"/>
      <w:bookmarkStart w:id="334" w:name="_Toc100980715"/>
      <w:bookmarkStart w:id="335" w:name="_Toc104390117"/>
      <w:r w:rsidR="001419AE" w:rsidRPr="004D3578">
        <w:lastRenderedPageBreak/>
        <w:t xml:space="preserve">Annex </w:t>
      </w:r>
      <w:r w:rsidR="00891DD1">
        <w:t>A</w:t>
      </w:r>
      <w:r w:rsidR="001419AE" w:rsidRPr="004D3578">
        <w:t>:</w:t>
      </w:r>
      <w:r w:rsidR="001419AE" w:rsidRPr="004D3578">
        <w:br/>
        <w:t>Change history</w:t>
      </w:r>
      <w:bookmarkEnd w:id="332"/>
      <w:bookmarkEnd w:id="333"/>
      <w:bookmarkEnd w:id="334"/>
      <w:bookmarkEnd w:id="3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336" w:name="historyclause"/>
            <w:bookmarkEnd w:id="336"/>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proofErr w:type="spellStart"/>
            <w:r w:rsidRPr="00E81C05">
              <w:rPr>
                <w:sz w:val="16"/>
                <w:szCs w:val="16"/>
              </w:rPr>
              <w:t>TDoc</w:t>
            </w:r>
            <w:proofErr w:type="spellEnd"/>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333A30F9"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Mobile base station relay configuration support in 5GC</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BB7CE2A"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for UEs connecting to/disconnecting from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1B5C1D53"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and service continuity when served by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6D25DAA2"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roaming of mobile base station relays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553F0549" w:rsidR="00ED32EA" w:rsidRPr="00E81C05" w:rsidRDefault="00ED32EA" w:rsidP="00ED32EA">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location services for UEs accessing via a mobile base station relay</w:t>
            </w:r>
            <w:r w:rsidR="00E777F5">
              <w:rPr>
                <w:sz w:val="16"/>
                <w:szCs w:val="16"/>
              </w:rPr>
              <w:t>"</w:t>
            </w:r>
            <w:r w:rsidRPr="00E81C05">
              <w:rPr>
                <w:sz w:val="16"/>
                <w:szCs w:val="16"/>
              </w:rPr>
              <w:t xml:space="preserve"> and </w:t>
            </w:r>
            <w:r w:rsidR="00E777F5">
              <w:rPr>
                <w:sz w:val="16"/>
                <w:szCs w:val="16"/>
              </w:rPr>
              <w:t>"</w:t>
            </w:r>
            <w:r w:rsidRPr="00E81C05">
              <w:rPr>
                <w:sz w:val="16"/>
                <w:szCs w:val="16"/>
              </w:rPr>
              <w:t>Provide cell ID/TAC of mobile base station relay for services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bl>
    <w:p w14:paraId="7EF7EF6D" w14:textId="65A1FADE" w:rsidR="00E71B2C" w:rsidRPr="00235394" w:rsidRDefault="00E71B2C" w:rsidP="00E81C05"/>
    <w:sectPr w:rsidR="00E71B2C"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AB37F" w14:textId="77777777" w:rsidR="00451C16" w:rsidRDefault="00451C16">
      <w:r>
        <w:separator/>
      </w:r>
    </w:p>
  </w:endnote>
  <w:endnote w:type="continuationSeparator" w:id="0">
    <w:p w14:paraId="0673F91B" w14:textId="77777777" w:rsidR="00451C16" w:rsidRDefault="00451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A4B27" w:rsidRDefault="00E777F5" w:rsidP="001A4B2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A4B27" w:rsidRDefault="00E777F5" w:rsidP="001A4B2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A4B27" w:rsidRDefault="00597B11" w:rsidP="001A4B27">
    <w:pPr>
      <w:jc w:val="center"/>
      <w:rPr>
        <w:rFonts w:ascii="Arial" w:hAnsi="Arial" w:cs="Arial"/>
        <w:b/>
        <w:i/>
      </w:rPr>
    </w:pPr>
    <w:r w:rsidRPr="001A4B2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F1196" w14:textId="77777777" w:rsidR="00451C16" w:rsidRDefault="00451C16">
      <w:r>
        <w:separator/>
      </w:r>
    </w:p>
  </w:footnote>
  <w:footnote w:type="continuationSeparator" w:id="0">
    <w:p w14:paraId="2C780A21" w14:textId="77777777" w:rsidR="00451C16" w:rsidRDefault="00451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3D8360" w:rsidR="00597B11" w:rsidRDefault="00597B11">
    <w:pPr>
      <w:framePr w:h="284" w:hRule="exact" w:wrap="around" w:vAnchor="text" w:hAnchor="margin" w:xAlign="right" w:y="1"/>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ZA </w:instrText>
    </w:r>
    <w:r w:rsidRPr="001A4B27">
      <w:rPr>
        <w:rFonts w:ascii="Arial" w:hAnsi="Arial" w:cs="Arial"/>
        <w:b/>
        <w:szCs w:val="18"/>
      </w:rPr>
      <w:fldChar w:fldCharType="separate"/>
    </w:r>
    <w:r w:rsidR="00565A09">
      <w:rPr>
        <w:rFonts w:ascii="Arial" w:hAnsi="Arial" w:cs="Arial"/>
        <w:b/>
        <w:noProof/>
        <w:szCs w:val="18"/>
      </w:rPr>
      <w:t>3GPP TR 23.700-05 V0.3.0 (2022-05)</w:t>
    </w:r>
    <w:r w:rsidRPr="001A4B2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PAGE </w:instrText>
    </w:r>
    <w:r w:rsidRPr="001A4B27">
      <w:rPr>
        <w:rFonts w:ascii="Arial" w:hAnsi="Arial" w:cs="Arial"/>
        <w:b/>
        <w:szCs w:val="18"/>
      </w:rPr>
      <w:fldChar w:fldCharType="separate"/>
    </w:r>
    <w:r w:rsidRPr="001A4B27">
      <w:rPr>
        <w:rFonts w:ascii="Arial" w:hAnsi="Arial" w:cs="Arial"/>
        <w:b/>
        <w:noProof/>
        <w:szCs w:val="18"/>
      </w:rPr>
      <w:t>14</w:t>
    </w:r>
    <w:r w:rsidRPr="001A4B27">
      <w:rPr>
        <w:rFonts w:ascii="Arial" w:hAnsi="Arial" w:cs="Arial"/>
        <w:b/>
        <w:szCs w:val="18"/>
      </w:rPr>
      <w:fldChar w:fldCharType="end"/>
    </w:r>
  </w:p>
  <w:p w14:paraId="13C538E8" w14:textId="5E0EE41E" w:rsidR="00597B11" w:rsidRDefault="00597B11">
    <w:pPr>
      <w:framePr w:h="284" w:hRule="exact" w:wrap="around" w:vAnchor="text" w:hAnchor="margin"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ZGSM </w:instrText>
    </w:r>
    <w:r w:rsidRPr="001A4B27">
      <w:rPr>
        <w:rFonts w:ascii="Arial" w:hAnsi="Arial" w:cs="Arial"/>
        <w:b/>
        <w:szCs w:val="18"/>
      </w:rPr>
      <w:fldChar w:fldCharType="separate"/>
    </w:r>
    <w:r w:rsidR="00565A09">
      <w:rPr>
        <w:rFonts w:ascii="Arial" w:hAnsi="Arial" w:cs="Arial"/>
        <w:b/>
        <w:noProof/>
        <w:szCs w:val="18"/>
      </w:rPr>
      <w:t>Release 18</w:t>
    </w:r>
    <w:r w:rsidRPr="001A4B2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17"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14"/>
  </w:num>
  <w:num w:numId="6">
    <w:abstractNumId w:val="15"/>
  </w:num>
  <w:num w:numId="7">
    <w:abstractNumId w:val="12"/>
  </w:num>
  <w:num w:numId="8">
    <w:abstractNumId w:val="21"/>
  </w:num>
  <w:num w:numId="9">
    <w:abstractNumId w:val="19"/>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6"/>
  </w:num>
  <w:num w:numId="21">
    <w:abstractNumId w:val="20"/>
  </w:num>
  <w:num w:numId="22">
    <w:abstractNumId w:val="18"/>
  </w:num>
  <w:num w:numId="23">
    <w:abstractNumId w:val="17"/>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10B0D"/>
    <w:rsid w:val="00025F43"/>
    <w:rsid w:val="00026CBF"/>
    <w:rsid w:val="00031FE7"/>
    <w:rsid w:val="000324D8"/>
    <w:rsid w:val="00033397"/>
    <w:rsid w:val="00035C4C"/>
    <w:rsid w:val="00040095"/>
    <w:rsid w:val="000412A6"/>
    <w:rsid w:val="00042D1D"/>
    <w:rsid w:val="00051834"/>
    <w:rsid w:val="00052CB7"/>
    <w:rsid w:val="00054A22"/>
    <w:rsid w:val="0005563B"/>
    <w:rsid w:val="00055EC3"/>
    <w:rsid w:val="00057425"/>
    <w:rsid w:val="00060BEF"/>
    <w:rsid w:val="00062023"/>
    <w:rsid w:val="00065220"/>
    <w:rsid w:val="000655A6"/>
    <w:rsid w:val="000752FE"/>
    <w:rsid w:val="00075DBA"/>
    <w:rsid w:val="00080512"/>
    <w:rsid w:val="000805A4"/>
    <w:rsid w:val="0009086A"/>
    <w:rsid w:val="00090CBA"/>
    <w:rsid w:val="000966A2"/>
    <w:rsid w:val="00097D22"/>
    <w:rsid w:val="000A3B93"/>
    <w:rsid w:val="000B53DA"/>
    <w:rsid w:val="000C1860"/>
    <w:rsid w:val="000C47C3"/>
    <w:rsid w:val="000D168A"/>
    <w:rsid w:val="000D2BAE"/>
    <w:rsid w:val="000D58AB"/>
    <w:rsid w:val="000D678E"/>
    <w:rsid w:val="000E4099"/>
    <w:rsid w:val="000E74D7"/>
    <w:rsid w:val="000F39D0"/>
    <w:rsid w:val="00100EE1"/>
    <w:rsid w:val="00106279"/>
    <w:rsid w:val="00120B52"/>
    <w:rsid w:val="001225CE"/>
    <w:rsid w:val="00123DB1"/>
    <w:rsid w:val="00133525"/>
    <w:rsid w:val="00136581"/>
    <w:rsid w:val="001419AE"/>
    <w:rsid w:val="00155227"/>
    <w:rsid w:val="001556EE"/>
    <w:rsid w:val="00164F26"/>
    <w:rsid w:val="00165274"/>
    <w:rsid w:val="001839B7"/>
    <w:rsid w:val="001926BD"/>
    <w:rsid w:val="001A4B27"/>
    <w:rsid w:val="001A4C42"/>
    <w:rsid w:val="001A7420"/>
    <w:rsid w:val="001A7FAD"/>
    <w:rsid w:val="001B6271"/>
    <w:rsid w:val="001B6637"/>
    <w:rsid w:val="001B7B5E"/>
    <w:rsid w:val="001C0EC5"/>
    <w:rsid w:val="001C21C3"/>
    <w:rsid w:val="001C4BB8"/>
    <w:rsid w:val="001C52C3"/>
    <w:rsid w:val="001D02C2"/>
    <w:rsid w:val="001D443C"/>
    <w:rsid w:val="001E7FF2"/>
    <w:rsid w:val="001F0C1D"/>
    <w:rsid w:val="001F1132"/>
    <w:rsid w:val="001F1564"/>
    <w:rsid w:val="001F168B"/>
    <w:rsid w:val="001F51AE"/>
    <w:rsid w:val="00210684"/>
    <w:rsid w:val="00210A39"/>
    <w:rsid w:val="00214F28"/>
    <w:rsid w:val="002267DE"/>
    <w:rsid w:val="002347A2"/>
    <w:rsid w:val="002348EA"/>
    <w:rsid w:val="002368D1"/>
    <w:rsid w:val="0024550F"/>
    <w:rsid w:val="002479CD"/>
    <w:rsid w:val="00250C61"/>
    <w:rsid w:val="00263D24"/>
    <w:rsid w:val="002675F0"/>
    <w:rsid w:val="00267E73"/>
    <w:rsid w:val="002760EE"/>
    <w:rsid w:val="002949FA"/>
    <w:rsid w:val="002968C5"/>
    <w:rsid w:val="002A00E0"/>
    <w:rsid w:val="002A320B"/>
    <w:rsid w:val="002B6339"/>
    <w:rsid w:val="002C1815"/>
    <w:rsid w:val="002C30D3"/>
    <w:rsid w:val="002D1364"/>
    <w:rsid w:val="002D190C"/>
    <w:rsid w:val="002E00EE"/>
    <w:rsid w:val="002E1731"/>
    <w:rsid w:val="002E2DEF"/>
    <w:rsid w:val="002F70B7"/>
    <w:rsid w:val="002F770A"/>
    <w:rsid w:val="003024FC"/>
    <w:rsid w:val="00302786"/>
    <w:rsid w:val="00311B8E"/>
    <w:rsid w:val="003167AC"/>
    <w:rsid w:val="003172DC"/>
    <w:rsid w:val="0031793A"/>
    <w:rsid w:val="00317ED1"/>
    <w:rsid w:val="00324B09"/>
    <w:rsid w:val="00330595"/>
    <w:rsid w:val="00333CCB"/>
    <w:rsid w:val="003350A9"/>
    <w:rsid w:val="00344879"/>
    <w:rsid w:val="00345F73"/>
    <w:rsid w:val="0035385D"/>
    <w:rsid w:val="0035462D"/>
    <w:rsid w:val="00356555"/>
    <w:rsid w:val="003765B8"/>
    <w:rsid w:val="00383777"/>
    <w:rsid w:val="003955E2"/>
    <w:rsid w:val="003A3288"/>
    <w:rsid w:val="003A391F"/>
    <w:rsid w:val="003C0052"/>
    <w:rsid w:val="003C12C7"/>
    <w:rsid w:val="003C341B"/>
    <w:rsid w:val="003C3971"/>
    <w:rsid w:val="003D13F9"/>
    <w:rsid w:val="003D62B9"/>
    <w:rsid w:val="003D67B9"/>
    <w:rsid w:val="003E5AB0"/>
    <w:rsid w:val="003E6038"/>
    <w:rsid w:val="003F267C"/>
    <w:rsid w:val="003F56CA"/>
    <w:rsid w:val="003F56EC"/>
    <w:rsid w:val="004006EF"/>
    <w:rsid w:val="00400B8B"/>
    <w:rsid w:val="00406370"/>
    <w:rsid w:val="00411A48"/>
    <w:rsid w:val="004146F2"/>
    <w:rsid w:val="00417A52"/>
    <w:rsid w:val="00422098"/>
    <w:rsid w:val="00422B55"/>
    <w:rsid w:val="00423334"/>
    <w:rsid w:val="00432C3C"/>
    <w:rsid w:val="004343A9"/>
    <w:rsid w:val="004345EC"/>
    <w:rsid w:val="004361FE"/>
    <w:rsid w:val="00447C10"/>
    <w:rsid w:val="00451C16"/>
    <w:rsid w:val="00453B25"/>
    <w:rsid w:val="004544B7"/>
    <w:rsid w:val="00456DCE"/>
    <w:rsid w:val="00457C15"/>
    <w:rsid w:val="00465515"/>
    <w:rsid w:val="004727D6"/>
    <w:rsid w:val="00492D02"/>
    <w:rsid w:val="0049751D"/>
    <w:rsid w:val="004A1EE2"/>
    <w:rsid w:val="004A30AF"/>
    <w:rsid w:val="004A7CD4"/>
    <w:rsid w:val="004B4F37"/>
    <w:rsid w:val="004B5FE0"/>
    <w:rsid w:val="004C30AC"/>
    <w:rsid w:val="004C39EA"/>
    <w:rsid w:val="004D3578"/>
    <w:rsid w:val="004D48E5"/>
    <w:rsid w:val="004E213A"/>
    <w:rsid w:val="004E38D2"/>
    <w:rsid w:val="004E46D0"/>
    <w:rsid w:val="004F0988"/>
    <w:rsid w:val="004F3340"/>
    <w:rsid w:val="0051036B"/>
    <w:rsid w:val="00515A6A"/>
    <w:rsid w:val="00521A0C"/>
    <w:rsid w:val="00527593"/>
    <w:rsid w:val="005318A5"/>
    <w:rsid w:val="00533185"/>
    <w:rsid w:val="0053388B"/>
    <w:rsid w:val="00535773"/>
    <w:rsid w:val="00543E6C"/>
    <w:rsid w:val="00554742"/>
    <w:rsid w:val="0056029F"/>
    <w:rsid w:val="00565087"/>
    <w:rsid w:val="00565A09"/>
    <w:rsid w:val="00581855"/>
    <w:rsid w:val="00597B11"/>
    <w:rsid w:val="005A1EB3"/>
    <w:rsid w:val="005A6921"/>
    <w:rsid w:val="005B5760"/>
    <w:rsid w:val="005B7155"/>
    <w:rsid w:val="005C0982"/>
    <w:rsid w:val="005C5B6F"/>
    <w:rsid w:val="005D2C9B"/>
    <w:rsid w:val="005D2E01"/>
    <w:rsid w:val="005D4A10"/>
    <w:rsid w:val="005D7526"/>
    <w:rsid w:val="005E1B1D"/>
    <w:rsid w:val="005E4BB2"/>
    <w:rsid w:val="005E4CA4"/>
    <w:rsid w:val="005F67F8"/>
    <w:rsid w:val="005F6E5F"/>
    <w:rsid w:val="005F788A"/>
    <w:rsid w:val="00602AEA"/>
    <w:rsid w:val="00602F71"/>
    <w:rsid w:val="00610AF1"/>
    <w:rsid w:val="00611990"/>
    <w:rsid w:val="0061492E"/>
    <w:rsid w:val="00614FDF"/>
    <w:rsid w:val="0063543D"/>
    <w:rsid w:val="006374C4"/>
    <w:rsid w:val="00640F0D"/>
    <w:rsid w:val="006448A4"/>
    <w:rsid w:val="006462BF"/>
    <w:rsid w:val="006462F5"/>
    <w:rsid w:val="00647114"/>
    <w:rsid w:val="00655050"/>
    <w:rsid w:val="00655F12"/>
    <w:rsid w:val="00667B46"/>
    <w:rsid w:val="00676C7A"/>
    <w:rsid w:val="00686095"/>
    <w:rsid w:val="00686D1D"/>
    <w:rsid w:val="006912E9"/>
    <w:rsid w:val="006A323F"/>
    <w:rsid w:val="006B30D0"/>
    <w:rsid w:val="006B6159"/>
    <w:rsid w:val="006C3D95"/>
    <w:rsid w:val="006C512A"/>
    <w:rsid w:val="006E5C86"/>
    <w:rsid w:val="006F1790"/>
    <w:rsid w:val="006F4BD9"/>
    <w:rsid w:val="00700C5F"/>
    <w:rsid w:val="00701116"/>
    <w:rsid w:val="007025A6"/>
    <w:rsid w:val="00702F83"/>
    <w:rsid w:val="0071174C"/>
    <w:rsid w:val="00713C44"/>
    <w:rsid w:val="007145AD"/>
    <w:rsid w:val="00714F23"/>
    <w:rsid w:val="007233A8"/>
    <w:rsid w:val="007274FF"/>
    <w:rsid w:val="00734A5B"/>
    <w:rsid w:val="00737004"/>
    <w:rsid w:val="0074026F"/>
    <w:rsid w:val="007429F6"/>
    <w:rsid w:val="00744E76"/>
    <w:rsid w:val="0075358B"/>
    <w:rsid w:val="007571C7"/>
    <w:rsid w:val="00760F37"/>
    <w:rsid w:val="00765EA3"/>
    <w:rsid w:val="00774DA4"/>
    <w:rsid w:val="00775B4A"/>
    <w:rsid w:val="00781F0F"/>
    <w:rsid w:val="00783AF8"/>
    <w:rsid w:val="00790C2C"/>
    <w:rsid w:val="007922F9"/>
    <w:rsid w:val="00794AE4"/>
    <w:rsid w:val="00794F3F"/>
    <w:rsid w:val="007A196C"/>
    <w:rsid w:val="007A6AAD"/>
    <w:rsid w:val="007B600E"/>
    <w:rsid w:val="007C5D78"/>
    <w:rsid w:val="007C729A"/>
    <w:rsid w:val="007D3561"/>
    <w:rsid w:val="007E05A6"/>
    <w:rsid w:val="007E5161"/>
    <w:rsid w:val="007F041D"/>
    <w:rsid w:val="007F0F4A"/>
    <w:rsid w:val="007F648C"/>
    <w:rsid w:val="008028A4"/>
    <w:rsid w:val="00803455"/>
    <w:rsid w:val="0081662B"/>
    <w:rsid w:val="00830747"/>
    <w:rsid w:val="00834217"/>
    <w:rsid w:val="00835FDF"/>
    <w:rsid w:val="00837D75"/>
    <w:rsid w:val="00841E78"/>
    <w:rsid w:val="008422E8"/>
    <w:rsid w:val="00844B42"/>
    <w:rsid w:val="00851042"/>
    <w:rsid w:val="00870BB6"/>
    <w:rsid w:val="00872BF0"/>
    <w:rsid w:val="008768CA"/>
    <w:rsid w:val="00883CFE"/>
    <w:rsid w:val="00884C0B"/>
    <w:rsid w:val="00887739"/>
    <w:rsid w:val="00890578"/>
    <w:rsid w:val="00891DD1"/>
    <w:rsid w:val="0089323A"/>
    <w:rsid w:val="008941E7"/>
    <w:rsid w:val="00895F65"/>
    <w:rsid w:val="008A7D1E"/>
    <w:rsid w:val="008B1381"/>
    <w:rsid w:val="008B5B42"/>
    <w:rsid w:val="008C1BB0"/>
    <w:rsid w:val="008C384C"/>
    <w:rsid w:val="008D2AE8"/>
    <w:rsid w:val="008D6F39"/>
    <w:rsid w:val="008E017E"/>
    <w:rsid w:val="008E2D68"/>
    <w:rsid w:val="008E6756"/>
    <w:rsid w:val="008F795E"/>
    <w:rsid w:val="0090271F"/>
    <w:rsid w:val="00902E23"/>
    <w:rsid w:val="00905B4F"/>
    <w:rsid w:val="00907C43"/>
    <w:rsid w:val="009114D7"/>
    <w:rsid w:val="0091348E"/>
    <w:rsid w:val="00914894"/>
    <w:rsid w:val="00917CCB"/>
    <w:rsid w:val="009310FB"/>
    <w:rsid w:val="00931854"/>
    <w:rsid w:val="00933FB0"/>
    <w:rsid w:val="00937885"/>
    <w:rsid w:val="009415C9"/>
    <w:rsid w:val="00942EC2"/>
    <w:rsid w:val="00950B41"/>
    <w:rsid w:val="0095148D"/>
    <w:rsid w:val="00956B21"/>
    <w:rsid w:val="00967F83"/>
    <w:rsid w:val="00975A1F"/>
    <w:rsid w:val="009A1622"/>
    <w:rsid w:val="009A30EA"/>
    <w:rsid w:val="009B7E04"/>
    <w:rsid w:val="009C19A4"/>
    <w:rsid w:val="009C42EF"/>
    <w:rsid w:val="009E3C29"/>
    <w:rsid w:val="009F01D2"/>
    <w:rsid w:val="009F37B7"/>
    <w:rsid w:val="009F6D0D"/>
    <w:rsid w:val="00A00A43"/>
    <w:rsid w:val="00A10F02"/>
    <w:rsid w:val="00A15F82"/>
    <w:rsid w:val="00A164B4"/>
    <w:rsid w:val="00A17B5E"/>
    <w:rsid w:val="00A222C1"/>
    <w:rsid w:val="00A238A7"/>
    <w:rsid w:val="00A24915"/>
    <w:rsid w:val="00A26956"/>
    <w:rsid w:val="00A27486"/>
    <w:rsid w:val="00A320E5"/>
    <w:rsid w:val="00A41850"/>
    <w:rsid w:val="00A50816"/>
    <w:rsid w:val="00A53724"/>
    <w:rsid w:val="00A56066"/>
    <w:rsid w:val="00A57321"/>
    <w:rsid w:val="00A70069"/>
    <w:rsid w:val="00A73129"/>
    <w:rsid w:val="00A82346"/>
    <w:rsid w:val="00A84B24"/>
    <w:rsid w:val="00A92BA1"/>
    <w:rsid w:val="00A94706"/>
    <w:rsid w:val="00A95A32"/>
    <w:rsid w:val="00AA7FEC"/>
    <w:rsid w:val="00AB4A5D"/>
    <w:rsid w:val="00AC33DD"/>
    <w:rsid w:val="00AC6BC6"/>
    <w:rsid w:val="00AD24B5"/>
    <w:rsid w:val="00AD5477"/>
    <w:rsid w:val="00AE36DD"/>
    <w:rsid w:val="00AE59AE"/>
    <w:rsid w:val="00AE65E2"/>
    <w:rsid w:val="00AF1460"/>
    <w:rsid w:val="00AF2B73"/>
    <w:rsid w:val="00AF779C"/>
    <w:rsid w:val="00B05EDE"/>
    <w:rsid w:val="00B062F8"/>
    <w:rsid w:val="00B06B4F"/>
    <w:rsid w:val="00B1430F"/>
    <w:rsid w:val="00B15449"/>
    <w:rsid w:val="00B1627D"/>
    <w:rsid w:val="00B21198"/>
    <w:rsid w:val="00B23350"/>
    <w:rsid w:val="00B25D33"/>
    <w:rsid w:val="00B302C7"/>
    <w:rsid w:val="00B33A70"/>
    <w:rsid w:val="00B71F6B"/>
    <w:rsid w:val="00B8073D"/>
    <w:rsid w:val="00B835EB"/>
    <w:rsid w:val="00B93086"/>
    <w:rsid w:val="00BA19ED"/>
    <w:rsid w:val="00BA4B8D"/>
    <w:rsid w:val="00BB5D84"/>
    <w:rsid w:val="00BB7EA0"/>
    <w:rsid w:val="00BC0BBE"/>
    <w:rsid w:val="00BC0F7D"/>
    <w:rsid w:val="00BC1FE1"/>
    <w:rsid w:val="00BC2FA3"/>
    <w:rsid w:val="00BD21D7"/>
    <w:rsid w:val="00BD543D"/>
    <w:rsid w:val="00BD58E7"/>
    <w:rsid w:val="00BD7D31"/>
    <w:rsid w:val="00BE0294"/>
    <w:rsid w:val="00BE2D08"/>
    <w:rsid w:val="00BE3255"/>
    <w:rsid w:val="00BF128E"/>
    <w:rsid w:val="00BF3CC6"/>
    <w:rsid w:val="00BF49AB"/>
    <w:rsid w:val="00BF53EB"/>
    <w:rsid w:val="00C00ACE"/>
    <w:rsid w:val="00C012DC"/>
    <w:rsid w:val="00C05E69"/>
    <w:rsid w:val="00C074DD"/>
    <w:rsid w:val="00C10838"/>
    <w:rsid w:val="00C11369"/>
    <w:rsid w:val="00C1496A"/>
    <w:rsid w:val="00C33079"/>
    <w:rsid w:val="00C37365"/>
    <w:rsid w:val="00C40840"/>
    <w:rsid w:val="00C45231"/>
    <w:rsid w:val="00C539A0"/>
    <w:rsid w:val="00C551FF"/>
    <w:rsid w:val="00C57D82"/>
    <w:rsid w:val="00C64B6B"/>
    <w:rsid w:val="00C72833"/>
    <w:rsid w:val="00C74FBD"/>
    <w:rsid w:val="00C7551A"/>
    <w:rsid w:val="00C80F1D"/>
    <w:rsid w:val="00C91962"/>
    <w:rsid w:val="00C92BF2"/>
    <w:rsid w:val="00C93F40"/>
    <w:rsid w:val="00C95A5A"/>
    <w:rsid w:val="00C96C59"/>
    <w:rsid w:val="00CA20BB"/>
    <w:rsid w:val="00CA3D0C"/>
    <w:rsid w:val="00CB48EC"/>
    <w:rsid w:val="00CB4C45"/>
    <w:rsid w:val="00CC3460"/>
    <w:rsid w:val="00CC6F0E"/>
    <w:rsid w:val="00CC7F82"/>
    <w:rsid w:val="00CD535E"/>
    <w:rsid w:val="00CE7DE0"/>
    <w:rsid w:val="00CF18A1"/>
    <w:rsid w:val="00D0364F"/>
    <w:rsid w:val="00D23A1F"/>
    <w:rsid w:val="00D32A61"/>
    <w:rsid w:val="00D32D5E"/>
    <w:rsid w:val="00D335D8"/>
    <w:rsid w:val="00D35754"/>
    <w:rsid w:val="00D37693"/>
    <w:rsid w:val="00D544FB"/>
    <w:rsid w:val="00D553FF"/>
    <w:rsid w:val="00D55948"/>
    <w:rsid w:val="00D57972"/>
    <w:rsid w:val="00D6146A"/>
    <w:rsid w:val="00D61D3B"/>
    <w:rsid w:val="00D675A9"/>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F2B1F"/>
    <w:rsid w:val="00DF30DA"/>
    <w:rsid w:val="00DF5A15"/>
    <w:rsid w:val="00DF6182"/>
    <w:rsid w:val="00DF62CD"/>
    <w:rsid w:val="00E0375F"/>
    <w:rsid w:val="00E054D2"/>
    <w:rsid w:val="00E0634B"/>
    <w:rsid w:val="00E079A8"/>
    <w:rsid w:val="00E16509"/>
    <w:rsid w:val="00E203AB"/>
    <w:rsid w:val="00E2068D"/>
    <w:rsid w:val="00E25CCA"/>
    <w:rsid w:val="00E37FDF"/>
    <w:rsid w:val="00E40659"/>
    <w:rsid w:val="00E42577"/>
    <w:rsid w:val="00E44582"/>
    <w:rsid w:val="00E45AAA"/>
    <w:rsid w:val="00E465DB"/>
    <w:rsid w:val="00E5103E"/>
    <w:rsid w:val="00E6208D"/>
    <w:rsid w:val="00E65FF3"/>
    <w:rsid w:val="00E71B2C"/>
    <w:rsid w:val="00E754CB"/>
    <w:rsid w:val="00E77612"/>
    <w:rsid w:val="00E77645"/>
    <w:rsid w:val="00E777F5"/>
    <w:rsid w:val="00E81C05"/>
    <w:rsid w:val="00E82A06"/>
    <w:rsid w:val="00EA15B0"/>
    <w:rsid w:val="00EA3DE8"/>
    <w:rsid w:val="00EA5EA7"/>
    <w:rsid w:val="00EA6749"/>
    <w:rsid w:val="00EC0745"/>
    <w:rsid w:val="00EC220F"/>
    <w:rsid w:val="00EC2273"/>
    <w:rsid w:val="00EC4A25"/>
    <w:rsid w:val="00ED2DFC"/>
    <w:rsid w:val="00ED32EA"/>
    <w:rsid w:val="00ED7022"/>
    <w:rsid w:val="00ED767F"/>
    <w:rsid w:val="00EE0062"/>
    <w:rsid w:val="00EE20DC"/>
    <w:rsid w:val="00EE3A5E"/>
    <w:rsid w:val="00EE6A6B"/>
    <w:rsid w:val="00EF608C"/>
    <w:rsid w:val="00F025A2"/>
    <w:rsid w:val="00F04712"/>
    <w:rsid w:val="00F13360"/>
    <w:rsid w:val="00F14592"/>
    <w:rsid w:val="00F22EC7"/>
    <w:rsid w:val="00F31C27"/>
    <w:rsid w:val="00F325C8"/>
    <w:rsid w:val="00F32C1C"/>
    <w:rsid w:val="00F363F1"/>
    <w:rsid w:val="00F36ABA"/>
    <w:rsid w:val="00F42152"/>
    <w:rsid w:val="00F4566E"/>
    <w:rsid w:val="00F653B8"/>
    <w:rsid w:val="00F70B1D"/>
    <w:rsid w:val="00F7742E"/>
    <w:rsid w:val="00F777E5"/>
    <w:rsid w:val="00F9008D"/>
    <w:rsid w:val="00F94390"/>
    <w:rsid w:val="00FA11B6"/>
    <w:rsid w:val="00FA1266"/>
    <w:rsid w:val="00FA5DBC"/>
    <w:rsid w:val="00FA7F80"/>
    <w:rsid w:val="00FB16C5"/>
    <w:rsid w:val="00FC1192"/>
    <w:rsid w:val="00FC59FF"/>
    <w:rsid w:val="00FD1601"/>
    <w:rsid w:val="00FD2FC7"/>
    <w:rsid w:val="00FE3BB6"/>
    <w:rsid w:val="00FE3F54"/>
    <w:rsid w:val="00FE467C"/>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A4B27"/>
    <w:pPr>
      <w:ind w:left="1985" w:hanging="1985"/>
      <w:outlineLvl w:val="9"/>
    </w:pPr>
    <w:rPr>
      <w:sz w:val="20"/>
    </w:rPr>
  </w:style>
  <w:style w:type="paragraph" w:styleId="TOC9">
    <w:name w:val="toc 9"/>
    <w:basedOn w:val="TOC8"/>
    <w:uiPriority w:val="39"/>
    <w:rsid w:val="001A4B27"/>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A4B2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A4B27"/>
    <w:pPr>
      <w:keepLines/>
      <w:tabs>
        <w:tab w:val="center" w:pos="4536"/>
        <w:tab w:val="right" w:pos="9072"/>
      </w:tabs>
    </w:pPr>
    <w:rPr>
      <w:noProof/>
    </w:rPr>
  </w:style>
  <w:style w:type="character" w:customStyle="1" w:styleId="ZGSM">
    <w:name w:val="ZGSM"/>
    <w:rsid w:val="001A4B27"/>
  </w:style>
  <w:style w:type="paragraph" w:styleId="List2">
    <w:name w:val="List 2"/>
    <w:basedOn w:val="Normal"/>
    <w:rsid w:val="00E777F5"/>
    <w:pPr>
      <w:ind w:left="566" w:hanging="283"/>
      <w:contextualSpacing/>
    </w:pPr>
  </w:style>
  <w:style w:type="paragraph" w:customStyle="1" w:styleId="ZD">
    <w:name w:val="ZD"/>
    <w:rsid w:val="001A4B2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A4B27"/>
    <w:pPr>
      <w:ind w:left="1701" w:hanging="1701"/>
    </w:pPr>
  </w:style>
  <w:style w:type="paragraph" w:styleId="TOC4">
    <w:name w:val="toc 4"/>
    <w:basedOn w:val="TOC3"/>
    <w:uiPriority w:val="39"/>
    <w:rsid w:val="001A4B27"/>
    <w:pPr>
      <w:ind w:left="1418" w:hanging="1418"/>
    </w:pPr>
  </w:style>
  <w:style w:type="paragraph" w:styleId="TOC3">
    <w:name w:val="toc 3"/>
    <w:basedOn w:val="TOC2"/>
    <w:uiPriority w:val="39"/>
    <w:rsid w:val="001A4B27"/>
    <w:pPr>
      <w:ind w:left="1134" w:hanging="1134"/>
    </w:pPr>
  </w:style>
  <w:style w:type="paragraph" w:styleId="TOC2">
    <w:name w:val="toc 2"/>
    <w:basedOn w:val="TOC1"/>
    <w:uiPriority w:val="39"/>
    <w:rsid w:val="001A4B27"/>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A4B27"/>
    <w:pPr>
      <w:outlineLvl w:val="9"/>
    </w:pPr>
  </w:style>
  <w:style w:type="paragraph" w:customStyle="1" w:styleId="NF">
    <w:name w:val="NF"/>
    <w:basedOn w:val="NO"/>
    <w:rsid w:val="001A4B27"/>
    <w:pPr>
      <w:keepNext/>
      <w:spacing w:after="0"/>
    </w:pPr>
    <w:rPr>
      <w:rFonts w:ascii="Arial" w:hAnsi="Arial"/>
      <w:sz w:val="18"/>
    </w:rPr>
  </w:style>
  <w:style w:type="paragraph" w:customStyle="1" w:styleId="NO">
    <w:name w:val="NO"/>
    <w:basedOn w:val="Normal"/>
    <w:link w:val="NOChar"/>
    <w:rsid w:val="001A4B27"/>
    <w:pPr>
      <w:keepLines/>
      <w:ind w:left="1135" w:hanging="851"/>
    </w:pPr>
  </w:style>
  <w:style w:type="paragraph" w:customStyle="1" w:styleId="PL">
    <w:name w:val="PL"/>
    <w:rsid w:val="001A4B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A4B27"/>
    <w:pPr>
      <w:jc w:val="right"/>
    </w:pPr>
  </w:style>
  <w:style w:type="paragraph" w:customStyle="1" w:styleId="TAL">
    <w:name w:val="TAL"/>
    <w:basedOn w:val="Normal"/>
    <w:rsid w:val="001A4B27"/>
    <w:pPr>
      <w:keepNext/>
      <w:keepLines/>
      <w:spacing w:after="0"/>
    </w:pPr>
    <w:rPr>
      <w:rFonts w:ascii="Arial" w:hAnsi="Arial"/>
      <w:sz w:val="18"/>
    </w:rPr>
  </w:style>
  <w:style w:type="paragraph" w:customStyle="1" w:styleId="TAH">
    <w:name w:val="TAH"/>
    <w:basedOn w:val="TAC"/>
    <w:link w:val="TAHCar"/>
    <w:rsid w:val="001A4B27"/>
    <w:rPr>
      <w:b/>
    </w:rPr>
  </w:style>
  <w:style w:type="paragraph" w:customStyle="1" w:styleId="TAC">
    <w:name w:val="TAC"/>
    <w:basedOn w:val="TAL"/>
    <w:rsid w:val="001A4B27"/>
    <w:pPr>
      <w:jc w:val="center"/>
    </w:pPr>
  </w:style>
  <w:style w:type="paragraph" w:customStyle="1" w:styleId="LD">
    <w:name w:val="LD"/>
    <w:rsid w:val="001A4B2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1A4B27"/>
    <w:pPr>
      <w:keepLines/>
      <w:ind w:left="1702" w:hanging="1418"/>
    </w:pPr>
  </w:style>
  <w:style w:type="paragraph" w:customStyle="1" w:styleId="FP">
    <w:name w:val="FP"/>
    <w:basedOn w:val="Normal"/>
    <w:rsid w:val="001A4B27"/>
    <w:pPr>
      <w:spacing w:after="0"/>
    </w:pPr>
  </w:style>
  <w:style w:type="paragraph" w:customStyle="1" w:styleId="NW">
    <w:name w:val="NW"/>
    <w:basedOn w:val="NO"/>
    <w:rsid w:val="001A4B27"/>
    <w:pPr>
      <w:spacing w:after="0"/>
    </w:pPr>
  </w:style>
  <w:style w:type="paragraph" w:customStyle="1" w:styleId="EW">
    <w:name w:val="EW"/>
    <w:basedOn w:val="EX"/>
    <w:rsid w:val="001A4B27"/>
    <w:pPr>
      <w:spacing w:after="0"/>
    </w:pPr>
  </w:style>
  <w:style w:type="paragraph" w:customStyle="1" w:styleId="B1">
    <w:name w:val="B1"/>
    <w:basedOn w:val="List"/>
    <w:link w:val="B1Char1"/>
    <w:rsid w:val="001A4B27"/>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4D48E5"/>
    <w:pPr>
      <w:ind w:left="1418" w:hanging="1134"/>
    </w:pPr>
    <w:rPr>
      <w:color w:val="FF0000"/>
    </w:rPr>
  </w:style>
  <w:style w:type="paragraph" w:customStyle="1" w:styleId="TH">
    <w:name w:val="TH"/>
    <w:basedOn w:val="Normal"/>
    <w:link w:val="THChar"/>
    <w:qFormat/>
    <w:rsid w:val="001A4B27"/>
    <w:pPr>
      <w:keepNext/>
      <w:keepLines/>
      <w:spacing w:before="60"/>
      <w:jc w:val="center"/>
    </w:pPr>
    <w:rPr>
      <w:rFonts w:ascii="Arial" w:hAnsi="Arial"/>
      <w:b/>
    </w:rPr>
  </w:style>
  <w:style w:type="paragraph" w:customStyle="1" w:styleId="ZA">
    <w:name w:val="ZA"/>
    <w:rsid w:val="001A4B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A4B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A4B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A4B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A4B27"/>
    <w:pPr>
      <w:ind w:left="851" w:hanging="851"/>
    </w:pPr>
  </w:style>
  <w:style w:type="paragraph" w:customStyle="1" w:styleId="ZH">
    <w:name w:val="ZH"/>
    <w:rsid w:val="001A4B2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A4B27"/>
    <w:pPr>
      <w:keepNext w:val="0"/>
      <w:spacing w:before="0" w:after="240"/>
    </w:pPr>
  </w:style>
  <w:style w:type="paragraph" w:customStyle="1" w:styleId="ZG">
    <w:name w:val="ZG"/>
    <w:rsid w:val="001A4B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A4B27"/>
    <w:pPr>
      <w:ind w:left="851" w:hanging="284"/>
      <w:contextualSpacing w:val="0"/>
    </w:pPr>
  </w:style>
  <w:style w:type="paragraph" w:customStyle="1" w:styleId="B3">
    <w:name w:val="B3"/>
    <w:basedOn w:val="List3"/>
    <w:link w:val="B3Char2"/>
    <w:rsid w:val="001A4B27"/>
    <w:pPr>
      <w:ind w:left="1135" w:hanging="284"/>
      <w:contextualSpacing w:val="0"/>
    </w:pPr>
  </w:style>
  <w:style w:type="paragraph" w:customStyle="1" w:styleId="B4">
    <w:name w:val="B4"/>
    <w:basedOn w:val="List4"/>
    <w:rsid w:val="001A4B27"/>
    <w:pPr>
      <w:ind w:left="1418" w:hanging="284"/>
      <w:contextualSpacing w:val="0"/>
    </w:pPr>
  </w:style>
  <w:style w:type="paragraph" w:customStyle="1" w:styleId="B5">
    <w:name w:val="B5"/>
    <w:basedOn w:val="List5"/>
    <w:rsid w:val="001A4B27"/>
    <w:pPr>
      <w:ind w:left="1702" w:hanging="284"/>
      <w:contextualSpacing w:val="0"/>
    </w:pPr>
  </w:style>
  <w:style w:type="paragraph" w:customStyle="1" w:styleId="ZTD">
    <w:name w:val="ZTD"/>
    <w:basedOn w:val="ZB"/>
    <w:rsid w:val="001A4B27"/>
    <w:pPr>
      <w:framePr w:hRule="auto" w:wrap="notBeside" w:y="852"/>
    </w:pPr>
    <w:rPr>
      <w:i w:val="0"/>
      <w:sz w:val="40"/>
    </w:rPr>
  </w:style>
  <w:style w:type="paragraph" w:customStyle="1" w:styleId="ZV">
    <w:name w:val="ZV"/>
    <w:basedOn w:val="ZU"/>
    <w:rsid w:val="001A4B27"/>
    <w:pPr>
      <w:framePr w:wrap="notBeside" w:y="16161"/>
    </w:pPr>
  </w:style>
  <w:style w:type="paragraph" w:styleId="TOC6">
    <w:name w:val="toc 6"/>
    <w:basedOn w:val="TOC5"/>
    <w:next w:val="Normal"/>
    <w:rsid w:val="001A4B2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rsid w:val="001A4B27"/>
    <w:pPr>
      <w:ind w:left="2268" w:hanging="2268"/>
    </w:pPr>
  </w:style>
  <w:style w:type="paragraph" w:styleId="TOC8">
    <w:name w:val="toc 8"/>
    <w:basedOn w:val="TOC1"/>
    <w:rsid w:val="001A4B27"/>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4D48E5"/>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package" Target="embeddings/Microsoft_Visio_Drawing13.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5.bin"/><Relationship Id="rId76"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oleObject4.bin"/><Relationship Id="rId74" Type="http://schemas.openxmlformats.org/officeDocument/2006/relationships/oleObject" Target="embeddings/oleObject6.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1.vsd"/><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3.bin"/><Relationship Id="rId56" Type="http://schemas.openxmlformats.org/officeDocument/2006/relationships/package" Target="embeddings/Microsoft_Visio_Drawing14.vsdx"/><Relationship Id="rId64" Type="http://schemas.openxmlformats.org/officeDocument/2006/relationships/oleObject" Target="embeddings/Microsoft_Visio_2003-2010_Drawing4.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2.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3.vsd"/><Relationship Id="rId70" Type="http://schemas.openxmlformats.org/officeDocument/2006/relationships/package" Target="embeddings/Microsoft_Visio_Drawing17.vsdx"/><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25167</Words>
  <Characters>121559</Characters>
  <Application>Microsoft Office Word</Application>
  <DocSecurity>0</DocSecurity>
  <Lines>2383</Lines>
  <Paragraphs>1630</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145096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23.247_CR0107R1_(Rel-17)_5MBS</cp:lastModifiedBy>
  <cp:revision>2</cp:revision>
  <cp:lastPrinted>2019-02-25T14:05:00Z</cp:lastPrinted>
  <dcterms:created xsi:type="dcterms:W3CDTF">2022-05-25T16:53:00Z</dcterms:created>
  <dcterms:modified xsi:type="dcterms:W3CDTF">2022-05-25T16:53:00Z</dcterms:modified>
</cp:coreProperties>
</file>